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F96B5" w14:textId="454D6B4C" w:rsidR="0032234A" w:rsidRPr="001F23FC" w:rsidRDefault="0032234A" w:rsidP="00EF63FE">
      <w:pPr>
        <w:pStyle w:val="Heading8"/>
      </w:pPr>
      <w:bookmarkStart w:id="0" w:name="_Toc21026741"/>
      <w:bookmarkStart w:id="1" w:name="_Toc27744039"/>
      <w:bookmarkStart w:id="2" w:name="_Toc36197210"/>
      <w:bookmarkStart w:id="3" w:name="_Toc36197902"/>
      <w:bookmarkStart w:id="4" w:name="historyclause"/>
      <w:r w:rsidRPr="001F23FC">
        <w:t>Annex A (normative):</w:t>
      </w:r>
      <w:r w:rsidRPr="001F23FC">
        <w:br/>
        <w:t>Measurement channels</w:t>
      </w:r>
      <w:bookmarkEnd w:id="0"/>
      <w:bookmarkEnd w:id="1"/>
      <w:bookmarkEnd w:id="2"/>
      <w:bookmarkEnd w:id="3"/>
    </w:p>
    <w:p w14:paraId="47E55C05" w14:textId="77777777" w:rsidR="0032234A" w:rsidRPr="001F23FC" w:rsidRDefault="0032234A">
      <w:pPr>
        <w:pStyle w:val="Heading1"/>
        <w:rPr>
          <w:rFonts w:eastAsia="PMingLiU"/>
        </w:rPr>
      </w:pPr>
      <w:bookmarkStart w:id="5" w:name="_Toc21026742"/>
      <w:bookmarkStart w:id="6" w:name="_Toc27744040"/>
      <w:bookmarkStart w:id="7" w:name="_Toc36197211"/>
      <w:bookmarkStart w:id="8" w:name="_Toc36197903"/>
      <w:r w:rsidRPr="001F23FC">
        <w:rPr>
          <w:rFonts w:eastAsia="PMingLiU"/>
        </w:rPr>
        <w:t>A.1</w:t>
      </w:r>
      <w:r w:rsidRPr="001F23FC">
        <w:rPr>
          <w:rFonts w:eastAsia="PMingLiU"/>
        </w:rPr>
        <w:tab/>
        <w:t>General</w:t>
      </w:r>
      <w:bookmarkEnd w:id="5"/>
      <w:bookmarkEnd w:id="6"/>
      <w:bookmarkEnd w:id="7"/>
      <w:bookmarkEnd w:id="8"/>
    </w:p>
    <w:p w14:paraId="4508037C" w14:textId="77777777" w:rsidR="0032234A" w:rsidRPr="001F23FC" w:rsidRDefault="0032234A">
      <w:pPr>
        <w:rPr>
          <w:rFonts w:eastAsia="PMingLiU"/>
        </w:rPr>
      </w:pPr>
      <w:r w:rsidRPr="001F23FC">
        <w:t>TBD</w:t>
      </w:r>
    </w:p>
    <w:p w14:paraId="5F7A7374" w14:textId="77777777" w:rsidR="0032234A" w:rsidRPr="001F23FC" w:rsidRDefault="0032234A">
      <w:pPr>
        <w:pStyle w:val="Heading1"/>
        <w:rPr>
          <w:rFonts w:eastAsia="PMingLiU"/>
        </w:rPr>
      </w:pPr>
      <w:bookmarkStart w:id="9" w:name="_Toc21026743"/>
      <w:bookmarkStart w:id="10" w:name="_Toc27744041"/>
      <w:bookmarkStart w:id="11" w:name="_Toc36197212"/>
      <w:bookmarkStart w:id="12" w:name="_Toc36197904"/>
      <w:r w:rsidRPr="001F23FC">
        <w:rPr>
          <w:rFonts w:eastAsia="PMingLiU"/>
        </w:rPr>
        <w:t>A.2</w:t>
      </w:r>
      <w:r w:rsidRPr="001F23FC">
        <w:rPr>
          <w:rFonts w:eastAsia="PMingLiU"/>
        </w:rPr>
        <w:tab/>
        <w:t>UL reference measurement channels</w:t>
      </w:r>
      <w:bookmarkEnd w:id="9"/>
      <w:bookmarkEnd w:id="10"/>
      <w:bookmarkEnd w:id="11"/>
      <w:bookmarkEnd w:id="12"/>
    </w:p>
    <w:p w14:paraId="77AC06F3" w14:textId="77777777" w:rsidR="0032234A" w:rsidRDefault="0032234A">
      <w:pPr>
        <w:pStyle w:val="Heading2"/>
      </w:pPr>
      <w:bookmarkStart w:id="13" w:name="_Toc21026744"/>
      <w:bookmarkStart w:id="14" w:name="_Toc27744042"/>
      <w:bookmarkStart w:id="15" w:name="_Toc36197213"/>
      <w:bookmarkStart w:id="16" w:name="_Toc36197905"/>
      <w:r w:rsidRPr="001F23FC">
        <w:t>A.2.1</w:t>
      </w:r>
      <w:r w:rsidRPr="001F23FC">
        <w:tab/>
        <w:t>General</w:t>
      </w:r>
      <w:bookmarkEnd w:id="13"/>
      <w:bookmarkEnd w:id="14"/>
      <w:bookmarkEnd w:id="15"/>
      <w:bookmarkEnd w:id="16"/>
    </w:p>
    <w:p w14:paraId="1D938201" w14:textId="77777777" w:rsidR="0032234A" w:rsidRPr="001F23FC" w:rsidRDefault="0032234A">
      <w:pPr>
        <w:rPr>
          <w:lang w:eastAsia="zh-TW"/>
        </w:rPr>
      </w:pPr>
      <w:r w:rsidRPr="001F23FC">
        <w:rPr>
          <w:lang w:eastAsia="zh-TW"/>
        </w:rPr>
        <w:t>TBD</w:t>
      </w:r>
    </w:p>
    <w:p w14:paraId="3EEF1F3A" w14:textId="77777777" w:rsidR="0032234A" w:rsidRDefault="0032234A" w:rsidP="00EF63FE">
      <w:pPr>
        <w:pStyle w:val="Heading2"/>
        <w:rPr>
          <w:lang w:eastAsia="zh-TW"/>
        </w:rPr>
      </w:pPr>
      <w:bookmarkStart w:id="17" w:name="_Toc21026745"/>
      <w:bookmarkStart w:id="18" w:name="_Toc27744043"/>
      <w:bookmarkStart w:id="19" w:name="_Toc36197214"/>
      <w:bookmarkStart w:id="20" w:name="_Toc36197906"/>
      <w:r w:rsidRPr="001F23FC">
        <w:rPr>
          <w:lang w:eastAsia="zh-TW"/>
        </w:rPr>
        <w:t>A.2.2</w:t>
      </w:r>
      <w:r w:rsidRPr="001F23FC">
        <w:rPr>
          <w:lang w:eastAsia="zh-TW"/>
        </w:rPr>
        <w:tab/>
        <w:t>Void</w:t>
      </w:r>
      <w:bookmarkEnd w:id="17"/>
      <w:bookmarkEnd w:id="18"/>
      <w:bookmarkEnd w:id="19"/>
      <w:bookmarkEnd w:id="20"/>
    </w:p>
    <w:p w14:paraId="1A2B17EF" w14:textId="77777777" w:rsidR="00A41AED" w:rsidRPr="00A41AED" w:rsidRDefault="00A41AED" w:rsidP="00A41AED">
      <w:pPr>
        <w:rPr>
          <w:lang w:eastAsia="zh-TW"/>
        </w:rPr>
      </w:pPr>
    </w:p>
    <w:p w14:paraId="768DDD1E" w14:textId="77777777" w:rsidR="0032234A" w:rsidRPr="001F23FC" w:rsidRDefault="0032234A">
      <w:pPr>
        <w:pStyle w:val="Guidance"/>
        <w:rPr>
          <w:rFonts w:eastAsia="SimSun"/>
        </w:rPr>
        <w:sectPr w:rsidR="0032234A" w:rsidRPr="001F23FC" w:rsidSect="00FE5AD3">
          <w:headerReference w:type="default" r:id="rId9"/>
          <w:footerReference w:type="even" r:id="rId10"/>
          <w:footerReference w:type="default" r:id="rId11"/>
          <w:footerReference w:type="first" r:id="rId12"/>
          <w:footnotePr>
            <w:numRestart w:val="eachSect"/>
          </w:footnotePr>
          <w:pgSz w:w="11907" w:h="16840" w:code="9"/>
          <w:pgMar w:top="1416" w:right="1133" w:bottom="1133" w:left="1133" w:header="850" w:footer="340" w:gutter="0"/>
          <w:pgNumType w:start="725"/>
          <w:cols w:space="720"/>
          <w:formProt w:val="0"/>
        </w:sectPr>
      </w:pPr>
    </w:p>
    <w:p w14:paraId="3B68BB10" w14:textId="77777777" w:rsidR="0032234A" w:rsidRPr="001F23FC" w:rsidRDefault="0032234A">
      <w:pPr>
        <w:pStyle w:val="Heading2"/>
        <w:rPr>
          <w:lang w:eastAsia="zh-TW"/>
        </w:rPr>
      </w:pPr>
      <w:bookmarkStart w:id="21" w:name="_Toc21026746"/>
      <w:bookmarkStart w:id="22" w:name="_Toc27744044"/>
      <w:bookmarkStart w:id="23" w:name="_Toc36197215"/>
      <w:bookmarkStart w:id="24" w:name="_Toc36197907"/>
      <w:r w:rsidRPr="001F23FC">
        <w:rPr>
          <w:lang w:eastAsia="zh-TW"/>
        </w:rPr>
        <w:lastRenderedPageBreak/>
        <w:t>A.2.3</w:t>
      </w:r>
      <w:r w:rsidRPr="001F23FC">
        <w:rPr>
          <w:lang w:eastAsia="zh-TW"/>
        </w:rPr>
        <w:tab/>
        <w:t xml:space="preserve">Reference </w:t>
      </w:r>
      <w:r w:rsidRPr="001F23FC">
        <w:rPr>
          <w:rFonts w:eastAsia="PMingLiU"/>
          <w:lang w:eastAsia="zh-TW"/>
        </w:rPr>
        <w:t>m</w:t>
      </w:r>
      <w:r w:rsidRPr="001F23FC">
        <w:rPr>
          <w:lang w:eastAsia="zh-TW"/>
        </w:rPr>
        <w:t xml:space="preserve">easurement </w:t>
      </w:r>
      <w:r w:rsidRPr="001F23FC">
        <w:rPr>
          <w:rFonts w:eastAsia="PMingLiU"/>
          <w:lang w:eastAsia="zh-TW"/>
        </w:rPr>
        <w:t>c</w:t>
      </w:r>
      <w:r w:rsidRPr="001F23FC">
        <w:rPr>
          <w:lang w:eastAsia="zh-TW"/>
        </w:rPr>
        <w:t>hannels for TDD</w:t>
      </w:r>
      <w:bookmarkEnd w:id="21"/>
      <w:bookmarkEnd w:id="22"/>
      <w:bookmarkEnd w:id="23"/>
      <w:bookmarkEnd w:id="24"/>
    </w:p>
    <w:p w14:paraId="3BDD35B2" w14:textId="77777777" w:rsidR="0032234A" w:rsidRDefault="0032234A">
      <w:pPr>
        <w:rPr>
          <w:rFonts w:eastAsia="Malgun Gothic"/>
        </w:rPr>
      </w:pPr>
      <w:r w:rsidRPr="001F23FC">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10BF031E" w14:textId="1B7D04D2" w:rsidR="00EF63FE" w:rsidRPr="001F23FC" w:rsidRDefault="00EF63FE" w:rsidP="00EF63FE">
      <w:pPr>
        <w:pStyle w:val="TH"/>
        <w:rPr>
          <w:rFonts w:eastAsia="Malgun Gothic"/>
        </w:rPr>
      </w:pPr>
      <w:bookmarkStart w:id="25" w:name="_CRTableA_2_31"/>
      <w:r w:rsidRPr="001F23FC">
        <w:t xml:space="preserve">Table </w:t>
      </w:r>
      <w:bookmarkEnd w:id="25"/>
      <w:r w:rsidRPr="001F23FC">
        <w:t xml:space="preserve">A.2.3-1: Additional reference channels parameters for </w:t>
      </w:r>
      <w:proofErr w:type="spellStart"/>
      <w:r w:rsidRPr="001F23FC">
        <w:t>TDDParameter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1F23FC" w14:paraId="02AA2162" w14:textId="77777777" w:rsidTr="009065DA">
        <w:trPr>
          <w:jc w:val="center"/>
        </w:trPr>
        <w:tc>
          <w:tcPr>
            <w:tcW w:w="4698" w:type="dxa"/>
            <w:gridSpan w:val="2"/>
            <w:tcBorders>
              <w:top w:val="single" w:sz="4" w:space="0" w:color="auto"/>
              <w:left w:val="single" w:sz="4" w:space="0" w:color="auto"/>
              <w:bottom w:val="nil"/>
              <w:right w:val="single" w:sz="4" w:space="0" w:color="auto"/>
            </w:tcBorders>
            <w:hideMark/>
          </w:tcPr>
          <w:p w14:paraId="09D7DA57" w14:textId="7984FE62" w:rsidR="006F07C4" w:rsidRPr="001F23FC" w:rsidRDefault="006F07C4" w:rsidP="00134124">
            <w:pPr>
              <w:pStyle w:val="TH"/>
            </w:pP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1F23FC" w:rsidRDefault="006F07C4" w:rsidP="009065DA">
            <w:pPr>
              <w:pStyle w:val="TAH"/>
            </w:pPr>
            <w:r w:rsidRPr="001F23FC">
              <w:t>Value</w:t>
            </w:r>
          </w:p>
        </w:tc>
      </w:tr>
      <w:tr w:rsidR="006F07C4" w:rsidRPr="001F23FC" w14:paraId="36540F13" w14:textId="77777777" w:rsidTr="009065DA">
        <w:trPr>
          <w:jc w:val="center"/>
        </w:trPr>
        <w:tc>
          <w:tcPr>
            <w:tcW w:w="4698" w:type="dxa"/>
            <w:gridSpan w:val="2"/>
            <w:tcBorders>
              <w:top w:val="nil"/>
              <w:left w:val="single" w:sz="4" w:space="0" w:color="auto"/>
              <w:bottom w:val="single" w:sz="4" w:space="0" w:color="auto"/>
              <w:right w:val="single" w:sz="4" w:space="0" w:color="auto"/>
            </w:tcBorders>
            <w:hideMark/>
          </w:tcPr>
          <w:p w14:paraId="53CF4FD1" w14:textId="77777777" w:rsidR="006F07C4" w:rsidRPr="001F23FC" w:rsidRDefault="006F07C4" w:rsidP="009065DA">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1F23FC" w:rsidRDefault="006F07C4" w:rsidP="009065DA">
            <w:pPr>
              <w:pStyle w:val="TAH"/>
            </w:pPr>
            <w:r w:rsidRPr="001F23FC">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1F23FC" w:rsidRDefault="006F07C4" w:rsidP="009065DA">
            <w:pPr>
              <w:pStyle w:val="TAH"/>
            </w:pPr>
            <w:r w:rsidRPr="001F23FC">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1F23FC" w:rsidRDefault="006F07C4" w:rsidP="009065DA">
            <w:pPr>
              <w:pStyle w:val="TAH"/>
            </w:pPr>
            <w:r w:rsidRPr="001F23FC">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1F23FC" w:rsidRDefault="006F07C4" w:rsidP="009065DA">
            <w:pPr>
              <w:pStyle w:val="TAH"/>
            </w:pPr>
            <w:r w:rsidRPr="001F23FC">
              <w:t>SCS 960 kHz (µ=6)</w:t>
            </w:r>
          </w:p>
        </w:tc>
      </w:tr>
      <w:tr w:rsidR="006F07C4" w:rsidRPr="001F23FC" w14:paraId="1941FA6C"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1F23FC" w:rsidRDefault="006F07C4" w:rsidP="009065DA">
            <w:pPr>
              <w:pStyle w:val="TAH"/>
            </w:pPr>
            <w:r w:rsidRPr="001F23FC">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1F23FC" w:rsidRDefault="006F07C4" w:rsidP="009065DA">
            <w:pPr>
              <w:pStyle w:val="TAH"/>
            </w:pPr>
            <w:r w:rsidRPr="001F23FC">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1F23FC" w:rsidRDefault="006F07C4" w:rsidP="009065DA">
            <w:pPr>
              <w:pStyle w:val="TAH"/>
            </w:pPr>
            <w:r w:rsidRPr="001F23FC">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1F23FC" w:rsidRDefault="006F07C4" w:rsidP="009065DA">
            <w:pPr>
              <w:pStyle w:val="TAH"/>
            </w:pPr>
            <w:r w:rsidRPr="001F23FC">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1F23FC" w:rsidRDefault="006F07C4" w:rsidP="009065DA">
            <w:pPr>
              <w:pStyle w:val="TAH"/>
            </w:pPr>
            <w:r w:rsidRPr="001F23FC">
              <w:t>63DS64U</w:t>
            </w:r>
          </w:p>
        </w:tc>
      </w:tr>
      <w:tr w:rsidR="006F07C4" w:rsidRPr="001F23FC" w14:paraId="7284B184"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1F23FC" w:rsidRDefault="006F07C4" w:rsidP="009065DA">
            <w:pPr>
              <w:pStyle w:val="TAH"/>
            </w:pPr>
            <w:r w:rsidRPr="001F23FC">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1F23FC" w:rsidRDefault="006F07C4" w:rsidP="009065DA">
            <w:pPr>
              <w:pStyle w:val="TAH"/>
            </w:pPr>
            <w:r w:rsidRPr="001F23FC">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1F23FC" w:rsidRDefault="006F07C4" w:rsidP="009065DA">
            <w:pPr>
              <w:pStyle w:val="TAH"/>
            </w:pPr>
            <w:r w:rsidRPr="001F23FC">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1F23FC" w:rsidRDefault="006F07C4" w:rsidP="009065DA">
            <w:pPr>
              <w:pStyle w:val="TAH"/>
            </w:pPr>
            <w:r w:rsidRPr="001F23FC">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1F23FC" w:rsidRDefault="006F07C4" w:rsidP="009065DA">
            <w:pPr>
              <w:pStyle w:val="TAH"/>
            </w:pPr>
            <w:r w:rsidRPr="001F23FC">
              <w:t>S=2D+12G</w:t>
            </w:r>
          </w:p>
        </w:tc>
      </w:tr>
      <w:tr w:rsidR="006F07C4" w:rsidRPr="001F23FC" w14:paraId="5D45A35D"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1F23FC" w:rsidRDefault="006F07C4" w:rsidP="009065DA">
            <w:pPr>
              <w:pStyle w:val="TAH"/>
            </w:pPr>
            <w:proofErr w:type="spellStart"/>
            <w:r w:rsidRPr="001F23FC">
              <w:rPr>
                <w:i/>
                <w:iCs/>
              </w:rPr>
              <w:t>referenceSubcarrierSpacing</w:t>
            </w:r>
            <w:proofErr w:type="spellEnd"/>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1F23FC" w:rsidRDefault="006F07C4" w:rsidP="009065DA">
            <w:pPr>
              <w:pStyle w:val="TAH"/>
            </w:pPr>
            <w:r w:rsidRPr="001F23FC">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1F23FC" w:rsidRDefault="006F07C4" w:rsidP="009065DA">
            <w:pPr>
              <w:pStyle w:val="TAH"/>
            </w:pPr>
            <w:r w:rsidRPr="001F23FC">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1F23FC" w:rsidRDefault="006F07C4" w:rsidP="009065DA">
            <w:pPr>
              <w:pStyle w:val="TAH"/>
            </w:pPr>
            <w:r w:rsidRPr="001F23FC">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1F23FC" w:rsidRDefault="006F07C4" w:rsidP="009065DA">
            <w:pPr>
              <w:pStyle w:val="TAH"/>
            </w:pPr>
            <w:r w:rsidRPr="001F23FC">
              <w:t>960 kHz</w:t>
            </w:r>
          </w:p>
        </w:tc>
      </w:tr>
      <w:tr w:rsidR="006F07C4" w:rsidRPr="001F23FC" w14:paraId="137F8F53" w14:textId="77777777" w:rsidTr="009065DA">
        <w:trPr>
          <w:jc w:val="center"/>
        </w:trPr>
        <w:tc>
          <w:tcPr>
            <w:tcW w:w="1524" w:type="dxa"/>
            <w:tcBorders>
              <w:top w:val="single" w:sz="4" w:space="0" w:color="auto"/>
              <w:left w:val="single" w:sz="4" w:space="0" w:color="auto"/>
              <w:bottom w:val="nil"/>
              <w:right w:val="single" w:sz="4" w:space="0" w:color="auto"/>
            </w:tcBorders>
            <w:vAlign w:val="center"/>
            <w:hideMark/>
          </w:tcPr>
          <w:p w14:paraId="53991B86" w14:textId="77777777" w:rsidR="006F07C4" w:rsidRPr="001F23FC" w:rsidRDefault="006F07C4" w:rsidP="009065DA">
            <w:pPr>
              <w:pStyle w:val="TAC"/>
            </w:pPr>
            <w:r w:rsidRPr="001F23FC">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1F23FC" w:rsidRDefault="006F07C4" w:rsidP="009065DA">
            <w:pPr>
              <w:pStyle w:val="TAC"/>
              <w:rPr>
                <w:i/>
              </w:rPr>
            </w:pPr>
            <w:r w:rsidRPr="001F23FC">
              <w:tab/>
            </w:r>
            <w:r w:rsidRPr="001F23FC">
              <w:rPr>
                <w:i/>
              </w:rPr>
              <w:t>dl-UL-</w:t>
            </w:r>
            <w:proofErr w:type="spellStart"/>
            <w:r w:rsidRPr="001F23FC">
              <w:rPr>
                <w:i/>
              </w:rPr>
              <w:t>TransmissionPeriodicity</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1F23FC" w:rsidRDefault="006F07C4" w:rsidP="009065DA">
            <w:pPr>
              <w:pStyle w:val="TAC"/>
            </w:pPr>
            <w:r w:rsidRPr="001F23FC">
              <w:t xml:space="preserve">2 </w:t>
            </w:r>
            <w:proofErr w:type="spellStart"/>
            <w:r w:rsidRPr="001F23FC">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1F23FC" w:rsidRDefault="006F07C4" w:rsidP="009065DA">
            <w:pPr>
              <w:pStyle w:val="TAC"/>
            </w:pPr>
            <w:r w:rsidRPr="001F23FC">
              <w:t xml:space="preserve">2 </w:t>
            </w:r>
            <w:proofErr w:type="spellStart"/>
            <w:r w:rsidRPr="001F23FC">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1F23FC" w:rsidRDefault="006F07C4" w:rsidP="009065DA">
            <w:pPr>
              <w:pStyle w:val="TAC"/>
            </w:pPr>
            <w:r w:rsidRPr="001F23FC">
              <w:t xml:space="preserve">2 </w:t>
            </w:r>
            <w:proofErr w:type="spellStart"/>
            <w:r w:rsidRPr="001F23FC">
              <w:t>ms</w:t>
            </w:r>
            <w:proofErr w:type="spellEnd"/>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1F23FC" w:rsidRDefault="006F07C4" w:rsidP="009065DA">
            <w:pPr>
              <w:pStyle w:val="TAC"/>
              <w:rPr>
                <w:lang w:eastAsia="zh-CN"/>
              </w:rPr>
            </w:pPr>
            <w:r w:rsidRPr="001F23FC">
              <w:rPr>
                <w:lang w:eastAsia="zh-CN"/>
              </w:rPr>
              <w:t>2ms</w:t>
            </w:r>
          </w:p>
        </w:tc>
      </w:tr>
      <w:tr w:rsidR="006F07C4" w:rsidRPr="001F23FC" w14:paraId="2B0814C4" w14:textId="77777777" w:rsidTr="009065DA">
        <w:trPr>
          <w:jc w:val="center"/>
        </w:trPr>
        <w:tc>
          <w:tcPr>
            <w:tcW w:w="1524" w:type="dxa"/>
            <w:tcBorders>
              <w:top w:val="nil"/>
              <w:left w:val="single" w:sz="4" w:space="0" w:color="auto"/>
              <w:bottom w:val="nil"/>
              <w:right w:val="single" w:sz="4" w:space="0" w:color="auto"/>
            </w:tcBorders>
            <w:vAlign w:val="center"/>
            <w:hideMark/>
          </w:tcPr>
          <w:p w14:paraId="1FAA19ED"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1F23FC" w:rsidRDefault="006F07C4" w:rsidP="009065DA">
            <w:pPr>
              <w:pStyle w:val="TAC"/>
            </w:pPr>
            <w:r w:rsidRPr="001F23FC">
              <w:rPr>
                <w:i/>
              </w:rPr>
              <w:tab/>
            </w:r>
            <w:proofErr w:type="spellStart"/>
            <w:r w:rsidRPr="001F23FC">
              <w:rPr>
                <w:i/>
              </w:rPr>
              <w:t>nrofDownlinkSlots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1F23FC" w:rsidRDefault="006F07C4" w:rsidP="009065DA">
            <w:pPr>
              <w:pStyle w:val="TAC"/>
            </w:pPr>
            <w:r w:rsidRPr="001F23FC">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1F23FC" w:rsidRDefault="006F07C4" w:rsidP="009065DA">
            <w:pPr>
              <w:pStyle w:val="TAC"/>
            </w:pPr>
            <w:r w:rsidRPr="001F23FC">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1F23FC" w:rsidRDefault="006F07C4" w:rsidP="009065DA">
            <w:pPr>
              <w:pStyle w:val="TAC"/>
            </w:pPr>
            <w:r w:rsidRPr="001F23FC">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1F23FC" w:rsidRDefault="006F07C4" w:rsidP="009065DA">
            <w:pPr>
              <w:pStyle w:val="TAC"/>
              <w:rPr>
                <w:lang w:eastAsia="zh-CN"/>
              </w:rPr>
            </w:pPr>
            <w:r w:rsidRPr="001F23FC">
              <w:rPr>
                <w:lang w:eastAsia="zh-CN"/>
              </w:rPr>
              <w:t>63</w:t>
            </w:r>
          </w:p>
        </w:tc>
      </w:tr>
      <w:tr w:rsidR="006F07C4" w:rsidRPr="001F23FC" w14:paraId="5D9CAB46" w14:textId="77777777" w:rsidTr="009065DA">
        <w:trPr>
          <w:jc w:val="center"/>
        </w:trPr>
        <w:tc>
          <w:tcPr>
            <w:tcW w:w="1524" w:type="dxa"/>
            <w:tcBorders>
              <w:top w:val="nil"/>
              <w:left w:val="single" w:sz="4" w:space="0" w:color="auto"/>
              <w:bottom w:val="nil"/>
              <w:right w:val="single" w:sz="4" w:space="0" w:color="auto"/>
            </w:tcBorders>
            <w:vAlign w:val="center"/>
            <w:hideMark/>
          </w:tcPr>
          <w:p w14:paraId="7011703A"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1F23FC" w:rsidRDefault="006F07C4" w:rsidP="009065DA">
            <w:pPr>
              <w:pStyle w:val="TAC"/>
            </w:pPr>
            <w:r w:rsidRPr="001F23FC">
              <w:rPr>
                <w:i/>
              </w:rPr>
              <w:tab/>
            </w:r>
            <w:proofErr w:type="spellStart"/>
            <w:r w:rsidRPr="001F23FC">
              <w:rPr>
                <w:i/>
              </w:rPr>
              <w:t>nrofDownlinkSymbols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1F23FC" w:rsidRDefault="006F07C4" w:rsidP="009065DA">
            <w:pPr>
              <w:pStyle w:val="TAC"/>
            </w:pPr>
            <w:r w:rsidRPr="001F23FC">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1F23FC" w:rsidRDefault="006F07C4" w:rsidP="009065DA">
            <w:pPr>
              <w:pStyle w:val="TAC"/>
            </w:pPr>
            <w:r w:rsidRPr="001F23FC">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1F23FC" w:rsidRDefault="006F07C4" w:rsidP="009065DA">
            <w:pPr>
              <w:pStyle w:val="TAC"/>
            </w:pPr>
            <w:r w:rsidRPr="001F23FC">
              <w:t>2</w:t>
            </w:r>
          </w:p>
        </w:tc>
      </w:tr>
      <w:tr w:rsidR="006F07C4" w:rsidRPr="001F23FC" w14:paraId="2823E4D4" w14:textId="77777777" w:rsidTr="009065DA">
        <w:trPr>
          <w:jc w:val="center"/>
        </w:trPr>
        <w:tc>
          <w:tcPr>
            <w:tcW w:w="1524" w:type="dxa"/>
            <w:tcBorders>
              <w:top w:val="nil"/>
              <w:left w:val="single" w:sz="4" w:space="0" w:color="auto"/>
              <w:bottom w:val="nil"/>
              <w:right w:val="single" w:sz="4" w:space="0" w:color="auto"/>
            </w:tcBorders>
            <w:vAlign w:val="center"/>
            <w:hideMark/>
          </w:tcPr>
          <w:p w14:paraId="5E63955D"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1F23FC" w:rsidRDefault="006F07C4" w:rsidP="009065DA">
            <w:pPr>
              <w:pStyle w:val="TAC"/>
            </w:pPr>
            <w:r w:rsidRPr="001F23FC">
              <w:rPr>
                <w:i/>
              </w:rPr>
              <w:tab/>
            </w:r>
            <w:proofErr w:type="spellStart"/>
            <w:r w:rsidRPr="001F23FC">
              <w:rPr>
                <w:i/>
              </w:rPr>
              <w:t>nrofUplinkSlot</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1F23FC" w:rsidRDefault="006F07C4" w:rsidP="009065DA">
            <w:pPr>
              <w:pStyle w:val="TAC"/>
            </w:pPr>
            <w:r w:rsidRPr="001F23FC">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1F23FC" w:rsidRDefault="006F07C4" w:rsidP="009065DA">
            <w:pPr>
              <w:pStyle w:val="TAC"/>
            </w:pPr>
            <w:r w:rsidRPr="001F23FC">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1F23FC" w:rsidRDefault="006F07C4" w:rsidP="009065DA">
            <w:pPr>
              <w:pStyle w:val="TAC"/>
            </w:pPr>
            <w:r w:rsidRPr="001F23FC">
              <w:t>64</w:t>
            </w:r>
          </w:p>
        </w:tc>
      </w:tr>
      <w:tr w:rsidR="006F07C4" w:rsidRPr="001F23FC" w14:paraId="2DCD6DD6" w14:textId="77777777" w:rsidTr="009065DA">
        <w:trPr>
          <w:jc w:val="center"/>
        </w:trPr>
        <w:tc>
          <w:tcPr>
            <w:tcW w:w="1524" w:type="dxa"/>
            <w:tcBorders>
              <w:top w:val="nil"/>
              <w:left w:val="single" w:sz="4" w:space="0" w:color="auto"/>
              <w:bottom w:val="single" w:sz="4" w:space="0" w:color="auto"/>
              <w:right w:val="single" w:sz="4" w:space="0" w:color="auto"/>
            </w:tcBorders>
            <w:vAlign w:val="center"/>
          </w:tcPr>
          <w:p w14:paraId="040E52F0"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1F23FC" w:rsidRDefault="006F07C4" w:rsidP="009065DA">
            <w:pPr>
              <w:pStyle w:val="TAC"/>
              <w:rPr>
                <w:i/>
              </w:rPr>
            </w:pPr>
            <w:r w:rsidRPr="001F23FC">
              <w:rPr>
                <w:i/>
              </w:rPr>
              <w:tab/>
            </w:r>
            <w:proofErr w:type="spellStart"/>
            <w:r w:rsidRPr="001F23FC">
              <w:rPr>
                <w:i/>
              </w:rPr>
              <w:t>nrofUplinkSymbols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1F23FC" w:rsidRDefault="006F07C4" w:rsidP="009065DA">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1F23FC" w:rsidRDefault="006F07C4" w:rsidP="009065DA">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1F23FC" w:rsidRDefault="006F07C4" w:rsidP="009065DA">
            <w:pPr>
              <w:pStyle w:val="TAC"/>
            </w:pPr>
            <w:r w:rsidRPr="001F23FC">
              <w:t>0</w:t>
            </w:r>
          </w:p>
        </w:tc>
      </w:tr>
      <w:tr w:rsidR="006F07C4" w:rsidRPr="001F23FC" w14:paraId="3D379423"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1F23FC" w:rsidDel="002071EF" w:rsidRDefault="006F07C4" w:rsidP="009065DA">
            <w:pPr>
              <w:pStyle w:val="TAC"/>
              <w:rPr>
                <w:i/>
              </w:rPr>
            </w:pPr>
            <w:r w:rsidRPr="001F23FC">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1F23FC" w:rsidRDefault="006F07C4" w:rsidP="009065DA">
            <w:pPr>
              <w:pStyle w:val="TAC"/>
            </w:pPr>
            <w:r w:rsidRPr="001F23FC">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1F23FC" w:rsidRDefault="006F07C4" w:rsidP="009065DA">
            <w:pPr>
              <w:pStyle w:val="TAC"/>
            </w:pPr>
            <w:r w:rsidRPr="001F23FC">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1F23FC" w:rsidRDefault="006F07C4" w:rsidP="009065DA">
            <w:pPr>
              <w:pStyle w:val="TAC"/>
            </w:pPr>
            <w:r w:rsidRPr="001F23FC">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1F23FC" w:rsidRDefault="006F07C4" w:rsidP="009065DA">
            <w:pPr>
              <w:pStyle w:val="TAC"/>
            </w:pPr>
            <w:r w:rsidRPr="001F23FC">
              <w:t>mod(slot index, 640) = {576,…,639}</w:t>
            </w:r>
          </w:p>
        </w:tc>
      </w:tr>
      <w:tr w:rsidR="006F07C4" w:rsidRPr="001F23FC" w14:paraId="21F960A4"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1F23FC" w:rsidRDefault="006F07C4" w:rsidP="009065DA">
            <w:pPr>
              <w:pStyle w:val="TAC"/>
              <w:rPr>
                <w:iCs/>
              </w:rPr>
            </w:pPr>
            <w:r w:rsidRPr="001F23FC">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1F23FC" w:rsidRDefault="006F07C4" w:rsidP="009065DA">
            <w:pPr>
              <w:pStyle w:val="TAC"/>
            </w:pPr>
            <w:r w:rsidRPr="001F23FC">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1F23FC" w:rsidRDefault="006F07C4" w:rsidP="009065DA">
            <w:pPr>
              <w:pStyle w:val="TAC"/>
            </w:pPr>
            <w:r w:rsidRPr="001F23FC">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1F23FC" w:rsidRDefault="006F07C4" w:rsidP="009065DA">
            <w:pPr>
              <w:pStyle w:val="TAC"/>
            </w:pPr>
          </w:p>
        </w:tc>
      </w:tr>
      <w:tr w:rsidR="006F07C4" w:rsidRPr="001F23FC" w14:paraId="35335F5D"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1F23FC" w:rsidRDefault="006F07C4" w:rsidP="009065DA">
            <w:pPr>
              <w:pStyle w:val="TAC"/>
              <w:rPr>
                <w:iCs/>
              </w:rPr>
            </w:pPr>
            <w:r w:rsidRPr="001F23FC">
              <w:rPr>
                <w:iCs/>
              </w:rPr>
              <w:t xml:space="preserve">Indexes of the UL slots for UL Gap when UL gap pattern configuration 3 (IE </w:t>
            </w:r>
            <w:r w:rsidRPr="001F23FC">
              <w:rPr>
                <w:i/>
                <w:iCs/>
              </w:rPr>
              <w:t>UL-GapFR2-Config-r17</w:t>
            </w:r>
            <w:r w:rsidRPr="001F23FC">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1F23FC" w:rsidRDefault="006F07C4" w:rsidP="009065DA">
            <w:pPr>
              <w:pStyle w:val="TAC"/>
            </w:pPr>
            <w:r w:rsidRPr="001F23FC">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1F23FC" w:rsidRDefault="006F07C4" w:rsidP="009065DA">
            <w:pPr>
              <w:pStyle w:val="TAC"/>
            </w:pPr>
            <w:r w:rsidRPr="001F23FC">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1F23FC" w:rsidRDefault="006F07C4" w:rsidP="009065DA">
            <w:pPr>
              <w:pStyle w:val="TAC"/>
            </w:pPr>
          </w:p>
        </w:tc>
      </w:tr>
      <w:tr w:rsidR="006F07C4" w:rsidRPr="001F23FC" w14:paraId="38087368"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1F23FC" w:rsidRDefault="006F07C4" w:rsidP="009065DA">
            <w:pPr>
              <w:pStyle w:val="TAC"/>
              <w:rPr>
                <w:iCs/>
              </w:rPr>
            </w:pPr>
            <w:r w:rsidRPr="001F23FC">
              <w:rPr>
                <w:iCs/>
              </w:rPr>
              <w:t xml:space="preserve">Indexes of the UL slots for UL Gap when UL gap pattern configuration 1 (IE </w:t>
            </w:r>
            <w:r w:rsidRPr="001F23FC">
              <w:rPr>
                <w:i/>
                <w:iCs/>
              </w:rPr>
              <w:t>UL-GapFR2-Config-r17</w:t>
            </w:r>
            <w:r w:rsidRPr="001F23FC">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1F23FC" w:rsidRDefault="006F07C4" w:rsidP="009065DA">
            <w:pPr>
              <w:pStyle w:val="TAC"/>
            </w:pPr>
            <w:r w:rsidRPr="001F23FC">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1F23FC" w:rsidRDefault="006F07C4" w:rsidP="009065DA">
            <w:pPr>
              <w:pStyle w:val="TAC"/>
            </w:pPr>
            <w:r w:rsidRPr="001F23FC">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1F23FC" w:rsidRDefault="006F07C4" w:rsidP="009065DA">
            <w:pPr>
              <w:pStyle w:val="TAC"/>
            </w:pPr>
          </w:p>
        </w:tc>
      </w:tr>
      <w:tr w:rsidR="006F07C4" w:rsidRPr="001F23FC" w14:paraId="0EF369FF" w14:textId="77777777" w:rsidTr="009065DA">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1F23FC" w:rsidRDefault="006F07C4" w:rsidP="009065DA">
            <w:pPr>
              <w:pStyle w:val="TAN"/>
            </w:pPr>
            <w:r w:rsidRPr="001F23FC">
              <w:t>NOTE 1:</w:t>
            </w:r>
            <w:r w:rsidRPr="001F23FC">
              <w:tab/>
              <w:t>D denotes a slot with all DL symbols; S denotes a slot with a mix of DL, UL and guard symbols; U denotes a slot with all UL symbols. The field is for information.</w:t>
            </w:r>
          </w:p>
          <w:p w14:paraId="35260750" w14:textId="77777777" w:rsidR="006F07C4" w:rsidRPr="001F23FC" w:rsidRDefault="006F07C4" w:rsidP="009065DA">
            <w:pPr>
              <w:pStyle w:val="TAN"/>
            </w:pPr>
            <w:r w:rsidRPr="001F23FC">
              <w:t>NOTE 2:</w:t>
            </w:r>
            <w:r w:rsidRPr="001F23FC">
              <w:tab/>
              <w:t>D, G, U denote DL, guard and UL symbols, respectively. The field is for information.</w:t>
            </w:r>
          </w:p>
        </w:tc>
      </w:tr>
    </w:tbl>
    <w:p w14:paraId="56B15816" w14:textId="77777777" w:rsidR="006F07C4" w:rsidRPr="001F23FC" w:rsidRDefault="006F07C4">
      <w:pPr>
        <w:rPr>
          <w:snapToGrid w:val="0"/>
        </w:rPr>
      </w:pPr>
    </w:p>
    <w:p w14:paraId="037E99F3" w14:textId="77777777" w:rsidR="005F5104" w:rsidRPr="001F23FC"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1F23FC">
        <w:lastRenderedPageBreak/>
        <w:t>A.2.3.1</w:t>
      </w:r>
      <w:r w:rsidRPr="001F23FC">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1F23FC" w:rsidRDefault="005F5104" w:rsidP="005F5104">
      <w:pPr>
        <w:pStyle w:val="TH"/>
      </w:pPr>
      <w:bookmarkStart w:id="47" w:name="_CRTableA_2_3_11"/>
      <w:r w:rsidRPr="001F23FC">
        <w:t xml:space="preserve">Table </w:t>
      </w:r>
      <w:bookmarkEnd w:id="47"/>
      <w:r w:rsidRPr="001F23FC">
        <w:t>A.2.3.1-1: Reference Channels for DFT-s-OFDM pi/2-BPSK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3387750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F23FC" w:rsidRDefault="005F5104" w:rsidP="00256AC3">
            <w:pPr>
              <w:pStyle w:val="TAH"/>
            </w:pPr>
            <w:r w:rsidRPr="001F23FC">
              <w:t>Total modulated symbols per slot</w:t>
            </w:r>
          </w:p>
        </w:tc>
      </w:tr>
      <w:tr w:rsidR="005F5104" w:rsidRPr="001F23FC" w14:paraId="157826D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A2507B"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3F679F0"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1B0E4C0"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445730"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2AD1CA8C"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D541BE0"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EBE3100"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516A918F"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005EFC83"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5709CDBC"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E267C37" w14:textId="77777777" w:rsidR="005F5104" w:rsidRPr="001F23FC" w:rsidRDefault="005F5104" w:rsidP="00256AC3">
            <w:pPr>
              <w:pStyle w:val="TAH"/>
            </w:pPr>
            <w:r w:rsidRPr="001F23FC">
              <w:t> </w:t>
            </w:r>
          </w:p>
        </w:tc>
      </w:tr>
      <w:tr w:rsidR="005F5104" w:rsidRPr="001F23FC" w14:paraId="2EB0FB2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75FBC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2494261"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7F8486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A34B1E8"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7299CAC0"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11040DCE" w14:textId="77777777" w:rsidR="005F5104" w:rsidRPr="001F23FC" w:rsidRDefault="005F5104" w:rsidP="00256AC3">
            <w:pPr>
              <w:pStyle w:val="TAC"/>
            </w:pPr>
            <w:r w:rsidRPr="001F23FC">
              <w:t>24</w:t>
            </w:r>
          </w:p>
        </w:tc>
        <w:tc>
          <w:tcPr>
            <w:tcW w:w="1057" w:type="dxa"/>
            <w:tcBorders>
              <w:top w:val="nil"/>
              <w:left w:val="nil"/>
              <w:bottom w:val="single" w:sz="4" w:space="0" w:color="auto"/>
              <w:right w:val="single" w:sz="4" w:space="0" w:color="auto"/>
            </w:tcBorders>
            <w:noWrap/>
            <w:hideMark/>
          </w:tcPr>
          <w:p w14:paraId="63925A98"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0AA735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6182062"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69F1D88" w14:textId="77777777" w:rsidR="005F5104" w:rsidRPr="001F23FC" w:rsidRDefault="005F5104" w:rsidP="00256AC3">
            <w:pPr>
              <w:pStyle w:val="TAC"/>
            </w:pPr>
            <w:r w:rsidRPr="001F23FC">
              <w:t>132</w:t>
            </w:r>
          </w:p>
        </w:tc>
        <w:tc>
          <w:tcPr>
            <w:tcW w:w="1127" w:type="dxa"/>
            <w:tcBorders>
              <w:top w:val="nil"/>
              <w:left w:val="nil"/>
              <w:bottom w:val="single" w:sz="4" w:space="0" w:color="auto"/>
              <w:right w:val="single" w:sz="4" w:space="0" w:color="auto"/>
            </w:tcBorders>
            <w:noWrap/>
            <w:hideMark/>
          </w:tcPr>
          <w:p w14:paraId="213CA5CA" w14:textId="77777777" w:rsidR="005F5104" w:rsidRPr="001F23FC" w:rsidRDefault="005F5104" w:rsidP="00256AC3">
            <w:pPr>
              <w:pStyle w:val="TAC"/>
            </w:pPr>
            <w:r w:rsidRPr="001F23FC">
              <w:t>132</w:t>
            </w:r>
          </w:p>
        </w:tc>
      </w:tr>
      <w:tr w:rsidR="005F5104" w:rsidRPr="001F23FC" w14:paraId="05AE4A7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9F00C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EDEE68"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3EDFE39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2B39ED"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4B5A0EAA"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58F17A3B" w14:textId="77777777" w:rsidR="005F5104" w:rsidRPr="001F23FC" w:rsidRDefault="005F5104" w:rsidP="00256AC3">
            <w:pPr>
              <w:pStyle w:val="TAC"/>
            </w:pPr>
            <w:r w:rsidRPr="001F23FC">
              <w:t>504</w:t>
            </w:r>
          </w:p>
        </w:tc>
        <w:tc>
          <w:tcPr>
            <w:tcW w:w="1057" w:type="dxa"/>
            <w:tcBorders>
              <w:top w:val="nil"/>
              <w:left w:val="nil"/>
              <w:bottom w:val="single" w:sz="4" w:space="0" w:color="auto"/>
              <w:right w:val="single" w:sz="4" w:space="0" w:color="auto"/>
            </w:tcBorders>
            <w:noWrap/>
            <w:hideMark/>
          </w:tcPr>
          <w:p w14:paraId="42EB078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D8D3EB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EAC609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602D786" w14:textId="77777777" w:rsidR="005F5104" w:rsidRPr="001F23FC" w:rsidRDefault="005F5104" w:rsidP="00256AC3">
            <w:pPr>
              <w:pStyle w:val="TAC"/>
            </w:pPr>
            <w:r w:rsidRPr="001F23FC">
              <w:t>2112</w:t>
            </w:r>
          </w:p>
        </w:tc>
        <w:tc>
          <w:tcPr>
            <w:tcW w:w="1127" w:type="dxa"/>
            <w:tcBorders>
              <w:top w:val="nil"/>
              <w:left w:val="nil"/>
              <w:bottom w:val="single" w:sz="4" w:space="0" w:color="auto"/>
              <w:right w:val="single" w:sz="4" w:space="0" w:color="auto"/>
            </w:tcBorders>
            <w:noWrap/>
            <w:hideMark/>
          </w:tcPr>
          <w:p w14:paraId="661318E1" w14:textId="77777777" w:rsidR="005F5104" w:rsidRPr="001F23FC" w:rsidRDefault="005F5104" w:rsidP="00256AC3">
            <w:pPr>
              <w:pStyle w:val="TAC"/>
            </w:pPr>
            <w:r w:rsidRPr="001F23FC">
              <w:t>2112</w:t>
            </w:r>
          </w:p>
        </w:tc>
      </w:tr>
      <w:tr w:rsidR="005F5104" w:rsidRPr="001F23FC" w14:paraId="54EF41E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A6C02E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CB78CC3"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8A00D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F4304F5"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1921E5E6"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447D798D"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1CACFD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38AB01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A91B7A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33F209C"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57D3018C" w14:textId="77777777" w:rsidR="005F5104" w:rsidRPr="001F23FC" w:rsidRDefault="005F5104" w:rsidP="00256AC3">
            <w:pPr>
              <w:pStyle w:val="TAC"/>
            </w:pPr>
            <w:r w:rsidRPr="001F23FC">
              <w:t>4224</w:t>
            </w:r>
          </w:p>
        </w:tc>
      </w:tr>
      <w:tr w:rsidR="005F5104" w:rsidRPr="001F23FC" w14:paraId="35D20E6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9BF55C3"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C4A11CD"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0099B7F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337E69"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685496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225DCFCC" w14:textId="77777777" w:rsidR="005F5104" w:rsidRPr="001F23FC" w:rsidRDefault="005F5104" w:rsidP="00256AC3">
            <w:pPr>
              <w:pStyle w:val="TAC"/>
            </w:pPr>
            <w:r w:rsidRPr="001F23FC">
              <w:t>2024</w:t>
            </w:r>
          </w:p>
        </w:tc>
        <w:tc>
          <w:tcPr>
            <w:tcW w:w="1057" w:type="dxa"/>
            <w:tcBorders>
              <w:top w:val="nil"/>
              <w:left w:val="nil"/>
              <w:bottom w:val="single" w:sz="4" w:space="0" w:color="auto"/>
              <w:right w:val="single" w:sz="4" w:space="0" w:color="auto"/>
            </w:tcBorders>
            <w:noWrap/>
            <w:hideMark/>
          </w:tcPr>
          <w:p w14:paraId="03F978F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4A2438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0050A1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C61578B"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4D685001" w14:textId="77777777" w:rsidR="005F5104" w:rsidRPr="001F23FC" w:rsidRDefault="005F5104" w:rsidP="00256AC3">
            <w:pPr>
              <w:pStyle w:val="TAC"/>
            </w:pPr>
            <w:r w:rsidRPr="001F23FC">
              <w:t>8448</w:t>
            </w:r>
          </w:p>
        </w:tc>
      </w:tr>
      <w:tr w:rsidR="005F5104" w:rsidRPr="001F23FC" w14:paraId="4AD6CA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7F6FA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1EBBC53"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BA4A7B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6C4444B"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27CDF7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6B95B98F" w14:textId="77777777" w:rsidR="005F5104" w:rsidRPr="001F23FC" w:rsidRDefault="005F5104" w:rsidP="00256AC3">
            <w:pPr>
              <w:pStyle w:val="TAC"/>
            </w:pPr>
            <w:r w:rsidRPr="001F23FC">
              <w:t>3976</w:t>
            </w:r>
          </w:p>
        </w:tc>
        <w:tc>
          <w:tcPr>
            <w:tcW w:w="1057" w:type="dxa"/>
            <w:tcBorders>
              <w:top w:val="nil"/>
              <w:left w:val="nil"/>
              <w:bottom w:val="single" w:sz="4" w:space="0" w:color="auto"/>
              <w:right w:val="single" w:sz="4" w:space="0" w:color="auto"/>
            </w:tcBorders>
            <w:noWrap/>
            <w:hideMark/>
          </w:tcPr>
          <w:p w14:paraId="69FCA147"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BC4043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9E2D9F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ED0E21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E7DCAB8" w14:textId="77777777" w:rsidR="005F5104" w:rsidRPr="001F23FC" w:rsidRDefault="005F5104" w:rsidP="00256AC3">
            <w:pPr>
              <w:pStyle w:val="TAC"/>
            </w:pPr>
            <w:r w:rsidRPr="001F23FC">
              <w:t>16896</w:t>
            </w:r>
          </w:p>
        </w:tc>
      </w:tr>
      <w:tr w:rsidR="005F5104" w:rsidRPr="001F23FC" w14:paraId="622E188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D176902"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62435D5"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663230D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88FA6E"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57FC22A1"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7EC95E11" w14:textId="77777777" w:rsidR="005F5104" w:rsidRPr="001F23FC" w:rsidRDefault="005F5104" w:rsidP="00256AC3">
            <w:pPr>
              <w:pStyle w:val="TAC"/>
            </w:pPr>
            <w:r w:rsidRPr="001F23FC">
              <w:t>7944</w:t>
            </w:r>
          </w:p>
        </w:tc>
        <w:tc>
          <w:tcPr>
            <w:tcW w:w="1057" w:type="dxa"/>
            <w:tcBorders>
              <w:top w:val="nil"/>
              <w:left w:val="nil"/>
              <w:bottom w:val="single" w:sz="4" w:space="0" w:color="auto"/>
              <w:right w:val="single" w:sz="4" w:space="0" w:color="auto"/>
            </w:tcBorders>
            <w:noWrap/>
            <w:hideMark/>
          </w:tcPr>
          <w:p w14:paraId="0E2A9B6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3978C9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7FA3B9A"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15CD5140"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0B2B09D" w14:textId="77777777" w:rsidR="005F5104" w:rsidRPr="001F23FC" w:rsidRDefault="005F5104" w:rsidP="00256AC3">
            <w:pPr>
              <w:pStyle w:val="TAC"/>
            </w:pPr>
            <w:r w:rsidRPr="001F23FC">
              <w:t>33792</w:t>
            </w:r>
          </w:p>
        </w:tc>
      </w:tr>
      <w:tr w:rsidR="005F5104" w:rsidRPr="001F23FC" w14:paraId="519B316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1D6FD44E" w14:textId="7165D0E3"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66306A6F" w14:textId="77777777" w:rsidR="005F5104" w:rsidRPr="001F23FC" w:rsidRDefault="005F5104" w:rsidP="00256AC3">
            <w:pPr>
              <w:pStyle w:val="TAN"/>
            </w:pPr>
            <w:r w:rsidRPr="001F23FC">
              <w:t>NOTE 2:</w:t>
            </w:r>
            <w:r w:rsidRPr="001F23FC">
              <w:tab/>
              <w:t>MCS Index is based on MCS table 6.1.4.1-1 defined in 38.214.</w:t>
            </w:r>
          </w:p>
          <w:p w14:paraId="6A7003B5"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664B195C"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49C3F64B" w14:textId="77777777" w:rsidR="005F5104" w:rsidRPr="001F23FC" w:rsidRDefault="005F5104" w:rsidP="005F5104">
      <w:pPr>
        <w:rPr>
          <w:lang w:eastAsia="en-US"/>
        </w:rPr>
      </w:pPr>
    </w:p>
    <w:p w14:paraId="7DCC70F6" w14:textId="77777777" w:rsidR="005F5104" w:rsidRPr="001F23FC" w:rsidRDefault="005F5104" w:rsidP="005F5104">
      <w:pPr>
        <w:pStyle w:val="TH"/>
      </w:pPr>
      <w:bookmarkStart w:id="48" w:name="_CRTableA_2_3_12"/>
      <w:r w:rsidRPr="001F23FC">
        <w:t xml:space="preserve">Table </w:t>
      </w:r>
      <w:bookmarkEnd w:id="48"/>
      <w:r w:rsidRPr="001F23FC">
        <w:t>A.2.3.1-2: Void</w:t>
      </w:r>
    </w:p>
    <w:p w14:paraId="271685C7" w14:textId="77777777" w:rsidR="005F5104" w:rsidRPr="001F23FC" w:rsidRDefault="005F5104" w:rsidP="005F5104"/>
    <w:p w14:paraId="2616F93D" w14:textId="77777777" w:rsidR="005F5104" w:rsidRPr="001F23FC"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1F23FC">
        <w:lastRenderedPageBreak/>
        <w:t>A.2.3.2</w:t>
      </w:r>
      <w:r w:rsidRPr="001F23FC">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1F23FC" w:rsidRDefault="005F5104" w:rsidP="005F5104">
      <w:pPr>
        <w:pStyle w:val="TH"/>
      </w:pPr>
      <w:bookmarkStart w:id="70" w:name="_CRTableA_2_3_21"/>
      <w:r w:rsidRPr="001F23FC">
        <w:t xml:space="preserve">Table </w:t>
      </w:r>
      <w:bookmarkEnd w:id="70"/>
      <w:r w:rsidRPr="001F23FC">
        <w:t>A.2.3.2-1: Reference Channels for DFT-s-OFDM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CB2032F"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F23FC" w:rsidRDefault="005F5104" w:rsidP="00256AC3">
            <w:pPr>
              <w:pStyle w:val="TAH"/>
            </w:pPr>
            <w:r w:rsidRPr="001F23FC">
              <w:t>Total modulated symbols per slot</w:t>
            </w:r>
          </w:p>
        </w:tc>
      </w:tr>
      <w:tr w:rsidR="005F5104" w:rsidRPr="001F23FC" w14:paraId="5484F15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430FED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26AD2CA3"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C963B56"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0A6F2F15"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666DEE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25535FE"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A05081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E15659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5E7A4B4"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2A66C9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A20ACC" w14:textId="77777777" w:rsidR="005F5104" w:rsidRPr="001F23FC" w:rsidRDefault="005F5104" w:rsidP="00256AC3">
            <w:pPr>
              <w:pStyle w:val="TAH"/>
            </w:pPr>
            <w:r w:rsidRPr="001F23FC">
              <w:t> </w:t>
            </w:r>
          </w:p>
        </w:tc>
      </w:tr>
      <w:tr w:rsidR="005F5104" w:rsidRPr="001F23FC" w14:paraId="73A0810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B2AE65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7D3E570"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715ABE3"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5701821"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785A7CB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26F19F9"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3B4446C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55C8B5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5AB89E"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5692C5C"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3ED7B0A5" w14:textId="77777777" w:rsidR="005F5104" w:rsidRPr="001F23FC" w:rsidRDefault="005F5104" w:rsidP="00256AC3">
            <w:pPr>
              <w:pStyle w:val="TAC"/>
            </w:pPr>
            <w:r w:rsidRPr="001F23FC">
              <w:t>132</w:t>
            </w:r>
          </w:p>
        </w:tc>
      </w:tr>
      <w:tr w:rsidR="005F5104" w:rsidRPr="001F23FC" w14:paraId="1E80EBF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F82061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A315F0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031756F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16F8617"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E77E3B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867DFA2"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3FB493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A352E2F"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5397B1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9332BA6"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0B1E2512" w14:textId="77777777" w:rsidR="005F5104" w:rsidRPr="001F23FC" w:rsidRDefault="005F5104" w:rsidP="00256AC3">
            <w:pPr>
              <w:pStyle w:val="TAC"/>
            </w:pPr>
            <w:r w:rsidRPr="001F23FC">
              <w:t>2112</w:t>
            </w:r>
          </w:p>
        </w:tc>
      </w:tr>
      <w:tr w:rsidR="005F5104" w:rsidRPr="001F23FC" w14:paraId="30D79F8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EA61E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4BB2467" w14:textId="77777777" w:rsidR="005F5104" w:rsidRPr="001F23FC" w:rsidRDefault="005F5104" w:rsidP="00256AC3">
            <w:pPr>
              <w:pStyle w:val="TAC"/>
            </w:pPr>
            <w:r w:rsidRPr="001F23FC">
              <w:t>20</w:t>
            </w:r>
          </w:p>
        </w:tc>
        <w:tc>
          <w:tcPr>
            <w:tcW w:w="967" w:type="dxa"/>
            <w:tcBorders>
              <w:top w:val="nil"/>
              <w:left w:val="nil"/>
              <w:bottom w:val="single" w:sz="4" w:space="0" w:color="auto"/>
              <w:right w:val="single" w:sz="4" w:space="0" w:color="auto"/>
            </w:tcBorders>
            <w:noWrap/>
            <w:hideMark/>
          </w:tcPr>
          <w:p w14:paraId="1A70477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0720448"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11B218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58E172E2"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5C012F3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47CB55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F4556BF"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121DA133" w14:textId="77777777" w:rsidR="005F5104" w:rsidRPr="001F23FC" w:rsidRDefault="005F5104" w:rsidP="00256AC3">
            <w:pPr>
              <w:pStyle w:val="TAC"/>
            </w:pPr>
            <w:r w:rsidRPr="001F23FC">
              <w:t>5280</w:t>
            </w:r>
          </w:p>
        </w:tc>
        <w:tc>
          <w:tcPr>
            <w:tcW w:w="1127" w:type="dxa"/>
            <w:tcBorders>
              <w:top w:val="nil"/>
              <w:left w:val="nil"/>
              <w:bottom w:val="single" w:sz="4" w:space="0" w:color="auto"/>
              <w:right w:val="single" w:sz="4" w:space="0" w:color="auto"/>
            </w:tcBorders>
            <w:noWrap/>
            <w:hideMark/>
          </w:tcPr>
          <w:p w14:paraId="15BDE3C4" w14:textId="77777777" w:rsidR="005F5104" w:rsidRPr="001F23FC" w:rsidRDefault="005F5104" w:rsidP="00256AC3">
            <w:pPr>
              <w:pStyle w:val="TAC"/>
            </w:pPr>
            <w:r w:rsidRPr="001F23FC">
              <w:t>2640</w:t>
            </w:r>
          </w:p>
        </w:tc>
      </w:tr>
      <w:tr w:rsidR="005F5104" w:rsidRPr="001F23FC" w14:paraId="0F7E3B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11041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6D7E491"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1368573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E65F80"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4EA83C6"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3CE0757"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31FC683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B3747D2"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CB197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9C72FF"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0F48425" w14:textId="77777777" w:rsidR="005F5104" w:rsidRPr="001F23FC" w:rsidRDefault="005F5104" w:rsidP="00256AC3">
            <w:pPr>
              <w:pStyle w:val="TAC"/>
            </w:pPr>
            <w:r w:rsidRPr="001F23FC">
              <w:t>4224</w:t>
            </w:r>
          </w:p>
        </w:tc>
      </w:tr>
      <w:tr w:rsidR="005F5104" w:rsidRPr="001F23FC" w14:paraId="0855BAD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B624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EA55A23"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287FE8F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E1986D3"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4563BD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3B42BC97" w14:textId="77777777" w:rsidR="005F5104" w:rsidRPr="001F23FC" w:rsidRDefault="005F5104" w:rsidP="00256AC3">
            <w:pPr>
              <w:pStyle w:val="TAC"/>
            </w:pPr>
            <w:r w:rsidRPr="001F23FC">
              <w:t>3240</w:t>
            </w:r>
          </w:p>
        </w:tc>
        <w:tc>
          <w:tcPr>
            <w:tcW w:w="1057" w:type="dxa"/>
            <w:tcBorders>
              <w:top w:val="nil"/>
              <w:left w:val="nil"/>
              <w:bottom w:val="single" w:sz="4" w:space="0" w:color="auto"/>
              <w:right w:val="single" w:sz="4" w:space="0" w:color="auto"/>
            </w:tcBorders>
            <w:noWrap/>
            <w:hideMark/>
          </w:tcPr>
          <w:p w14:paraId="0A49AEA5"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BDB5D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3F631B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6DE9BFE"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131692" w14:textId="77777777" w:rsidR="005F5104" w:rsidRPr="001F23FC" w:rsidRDefault="005F5104" w:rsidP="00256AC3">
            <w:pPr>
              <w:pStyle w:val="TAC"/>
            </w:pPr>
            <w:r w:rsidRPr="001F23FC">
              <w:t>8448</w:t>
            </w:r>
          </w:p>
        </w:tc>
      </w:tr>
      <w:tr w:rsidR="005F5104" w:rsidRPr="001F23FC" w14:paraId="272F5B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ED1E0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2A693B1"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3B7CC54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CA8A4F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2CCE24E0"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B696A3B" w14:textId="77777777" w:rsidR="005F5104" w:rsidRPr="001F23FC" w:rsidRDefault="005F5104" w:rsidP="00256AC3">
            <w:pPr>
              <w:pStyle w:val="TAC"/>
            </w:pPr>
            <w:r w:rsidRPr="001F23FC">
              <w:t>6408</w:t>
            </w:r>
          </w:p>
        </w:tc>
        <w:tc>
          <w:tcPr>
            <w:tcW w:w="1057" w:type="dxa"/>
            <w:tcBorders>
              <w:top w:val="nil"/>
              <w:left w:val="nil"/>
              <w:bottom w:val="single" w:sz="4" w:space="0" w:color="auto"/>
              <w:right w:val="single" w:sz="4" w:space="0" w:color="auto"/>
            </w:tcBorders>
            <w:noWrap/>
            <w:hideMark/>
          </w:tcPr>
          <w:p w14:paraId="161D56D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E9A38D1"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2B6A3"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AA59037"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5C9A5157" w14:textId="77777777" w:rsidR="005F5104" w:rsidRPr="001F23FC" w:rsidRDefault="005F5104" w:rsidP="00256AC3">
            <w:pPr>
              <w:pStyle w:val="TAC"/>
            </w:pPr>
            <w:r w:rsidRPr="001F23FC">
              <w:t>16896</w:t>
            </w:r>
          </w:p>
        </w:tc>
      </w:tr>
      <w:tr w:rsidR="005F5104" w:rsidRPr="001F23FC" w14:paraId="47EB2A5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EE003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F555DF"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28EC2C7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71E2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70A9D6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45DAB4"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6BE3F425"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31A1798"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B07E847"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3966BF44"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35C45484" w14:textId="77777777" w:rsidR="005F5104" w:rsidRPr="001F23FC" w:rsidRDefault="005F5104" w:rsidP="00256AC3">
            <w:pPr>
              <w:pStyle w:val="TAC"/>
            </w:pPr>
            <w:r w:rsidRPr="001F23FC">
              <w:t>33792</w:t>
            </w:r>
          </w:p>
        </w:tc>
      </w:tr>
      <w:tr w:rsidR="005F5104" w:rsidRPr="001F23FC" w14:paraId="7AE7727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23C50688" w14:textId="26858CA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58985397" w14:textId="77777777" w:rsidR="005F5104" w:rsidRPr="001F23FC" w:rsidRDefault="005F5104" w:rsidP="00256AC3">
            <w:pPr>
              <w:pStyle w:val="TAN"/>
            </w:pPr>
            <w:r w:rsidRPr="001F23FC">
              <w:t>NOTE 2:</w:t>
            </w:r>
            <w:r w:rsidRPr="001F23FC">
              <w:tab/>
              <w:t>MCS Index is based on MCS table 6.1.4.1-1 defined in 38.214.</w:t>
            </w:r>
          </w:p>
          <w:p w14:paraId="66CBACEF"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EB627F0"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20205F" w14:textId="77777777" w:rsidR="005F5104" w:rsidRPr="001F23FC" w:rsidRDefault="005F5104" w:rsidP="005F5104">
      <w:pPr>
        <w:rPr>
          <w:lang w:eastAsia="en-US"/>
        </w:rPr>
      </w:pPr>
    </w:p>
    <w:p w14:paraId="178692D6" w14:textId="77777777" w:rsidR="005F5104" w:rsidRPr="001F23FC" w:rsidRDefault="005F5104" w:rsidP="005F5104">
      <w:pPr>
        <w:pStyle w:val="TH"/>
      </w:pPr>
      <w:bookmarkStart w:id="71" w:name="_CRTableA_2_3_22"/>
      <w:r w:rsidRPr="001F23FC">
        <w:t xml:space="preserve">Table </w:t>
      </w:r>
      <w:bookmarkEnd w:id="71"/>
      <w:r w:rsidRPr="001F23FC">
        <w:t>A.2.3.2-2: Void</w:t>
      </w:r>
    </w:p>
    <w:p w14:paraId="20BBE9AB" w14:textId="77777777" w:rsidR="005F5104" w:rsidRPr="001F23FC" w:rsidRDefault="005F5104" w:rsidP="005F5104"/>
    <w:p w14:paraId="64001B5D" w14:textId="77777777" w:rsidR="005F5104" w:rsidRPr="001F23FC"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1F23FC">
        <w:lastRenderedPageBreak/>
        <w:t>A.2.3.3</w:t>
      </w:r>
      <w:r w:rsidRPr="001F23FC">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1F23FC" w:rsidRDefault="005F5104" w:rsidP="005F5104">
      <w:pPr>
        <w:pStyle w:val="TH"/>
      </w:pPr>
      <w:bookmarkStart w:id="93" w:name="_CRTableA_2_3_31"/>
      <w:r w:rsidRPr="001F23FC">
        <w:t xml:space="preserve">Table </w:t>
      </w:r>
      <w:bookmarkEnd w:id="93"/>
      <w:r w:rsidRPr="001F23FC">
        <w:t>A.2.3.3-1: Reference Channels for DFT-s-OFDM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6F81802"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F23FC" w:rsidRDefault="005F5104" w:rsidP="00256AC3">
            <w:pPr>
              <w:pStyle w:val="TAH"/>
            </w:pPr>
            <w:r w:rsidRPr="001F23FC">
              <w:t>Total modulated symbols per slot</w:t>
            </w:r>
          </w:p>
        </w:tc>
      </w:tr>
      <w:tr w:rsidR="005F5104" w:rsidRPr="001F23FC" w14:paraId="4F02F43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BDF00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FADF437"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F7EBA3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1BBBDB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10E75F0E"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7366272"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C6B7866"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1F69162"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B343C8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2E023440"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9B39BE" w14:textId="77777777" w:rsidR="005F5104" w:rsidRPr="001F23FC" w:rsidRDefault="005F5104" w:rsidP="00256AC3">
            <w:pPr>
              <w:pStyle w:val="TAH"/>
            </w:pPr>
            <w:r w:rsidRPr="001F23FC">
              <w:t> </w:t>
            </w:r>
          </w:p>
        </w:tc>
      </w:tr>
      <w:tr w:rsidR="005F5104" w:rsidRPr="001F23FC" w14:paraId="4C37191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F605CD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ED6830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366DF5C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37B3A99"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983CED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A38823"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4CAAAC16"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A98AE1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E5CA4D7"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32CB42F"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05092E05" w14:textId="77777777" w:rsidR="005F5104" w:rsidRPr="001F23FC" w:rsidRDefault="005F5104" w:rsidP="00256AC3">
            <w:pPr>
              <w:pStyle w:val="TAC"/>
            </w:pPr>
            <w:r w:rsidRPr="001F23FC">
              <w:t>132</w:t>
            </w:r>
          </w:p>
        </w:tc>
      </w:tr>
      <w:tr w:rsidR="005F5104" w:rsidRPr="001F23FC" w14:paraId="0DF8709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CB0FD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2BFF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FF0F658"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275A18"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2B8398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0842F69"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7A1BA58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1AA632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0AB3FC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B9FF32"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7E7FF574" w14:textId="77777777" w:rsidR="005F5104" w:rsidRPr="001F23FC" w:rsidRDefault="005F5104" w:rsidP="00256AC3">
            <w:pPr>
              <w:pStyle w:val="TAC"/>
            </w:pPr>
            <w:r w:rsidRPr="001F23FC">
              <w:t>2112</w:t>
            </w:r>
          </w:p>
        </w:tc>
      </w:tr>
      <w:tr w:rsidR="005F5104" w:rsidRPr="001F23FC" w14:paraId="243174B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F04C1C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489BB9D"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72EF603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4AB9DA"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1C8CFE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DD172E"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4FCF0B0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4E660FC"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52376CB"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C911C0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ECB03A" w14:textId="77777777" w:rsidR="005F5104" w:rsidRPr="001F23FC" w:rsidRDefault="005F5104" w:rsidP="00256AC3">
            <w:pPr>
              <w:pStyle w:val="TAC"/>
            </w:pPr>
            <w:r w:rsidRPr="001F23FC">
              <w:t>4224</w:t>
            </w:r>
          </w:p>
        </w:tc>
      </w:tr>
      <w:tr w:rsidR="005F5104" w:rsidRPr="001F23FC" w14:paraId="0F8B454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856790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6EBDE4"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5B77A95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8A7924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FA4297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07D80C2F" w14:textId="77777777" w:rsidR="005F5104" w:rsidRPr="001F23FC" w:rsidRDefault="005F5104" w:rsidP="00256AC3">
            <w:pPr>
              <w:pStyle w:val="TAC"/>
            </w:pPr>
            <w:r w:rsidRPr="001F23FC">
              <w:t>11272</w:t>
            </w:r>
          </w:p>
        </w:tc>
        <w:tc>
          <w:tcPr>
            <w:tcW w:w="1057" w:type="dxa"/>
            <w:tcBorders>
              <w:top w:val="nil"/>
              <w:left w:val="nil"/>
              <w:bottom w:val="single" w:sz="4" w:space="0" w:color="auto"/>
              <w:right w:val="single" w:sz="4" w:space="0" w:color="auto"/>
            </w:tcBorders>
            <w:noWrap/>
            <w:hideMark/>
          </w:tcPr>
          <w:p w14:paraId="0658190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CC5E77A"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F4E38C4"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06E4A461"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C82C34E" w14:textId="77777777" w:rsidR="005F5104" w:rsidRPr="001F23FC" w:rsidRDefault="005F5104" w:rsidP="00256AC3">
            <w:pPr>
              <w:pStyle w:val="TAC"/>
            </w:pPr>
            <w:r w:rsidRPr="001F23FC">
              <w:t>8448</w:t>
            </w:r>
          </w:p>
        </w:tc>
      </w:tr>
      <w:tr w:rsidR="005F5104" w:rsidRPr="001F23FC" w14:paraId="1081AB5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CEE7D2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44332E2"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103BE1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7A1AA0B"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5005285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EA2C62" w14:textId="77777777" w:rsidR="005F5104" w:rsidRPr="001F23FC" w:rsidRDefault="005F5104" w:rsidP="00256AC3">
            <w:pPr>
              <w:pStyle w:val="TAC"/>
            </w:pPr>
            <w:r w:rsidRPr="001F23FC">
              <w:t>22536</w:t>
            </w:r>
          </w:p>
        </w:tc>
        <w:tc>
          <w:tcPr>
            <w:tcW w:w="1057" w:type="dxa"/>
            <w:tcBorders>
              <w:top w:val="nil"/>
              <w:left w:val="nil"/>
              <w:bottom w:val="single" w:sz="4" w:space="0" w:color="auto"/>
              <w:right w:val="single" w:sz="4" w:space="0" w:color="auto"/>
            </w:tcBorders>
            <w:noWrap/>
            <w:hideMark/>
          </w:tcPr>
          <w:p w14:paraId="62B59912"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BBE2FE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A40FED1"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2A7C9DD3"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09BF71E9" w14:textId="77777777" w:rsidR="005F5104" w:rsidRPr="001F23FC" w:rsidRDefault="005F5104" w:rsidP="00256AC3">
            <w:pPr>
              <w:pStyle w:val="TAC"/>
            </w:pPr>
            <w:r w:rsidRPr="001F23FC">
              <w:t>16896</w:t>
            </w:r>
          </w:p>
        </w:tc>
      </w:tr>
      <w:tr w:rsidR="005F5104" w:rsidRPr="001F23FC" w14:paraId="52FE000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997358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8EE08E3"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7ED7BB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54D021D"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656ED92"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E4EE7B" w14:textId="77777777" w:rsidR="005F5104" w:rsidRPr="001F23FC" w:rsidRDefault="005F5104" w:rsidP="00256AC3">
            <w:pPr>
              <w:pStyle w:val="TAC"/>
            </w:pPr>
            <w:r w:rsidRPr="001F23FC">
              <w:t>45096</w:t>
            </w:r>
          </w:p>
        </w:tc>
        <w:tc>
          <w:tcPr>
            <w:tcW w:w="1057" w:type="dxa"/>
            <w:tcBorders>
              <w:top w:val="nil"/>
              <w:left w:val="nil"/>
              <w:bottom w:val="single" w:sz="4" w:space="0" w:color="auto"/>
              <w:right w:val="single" w:sz="4" w:space="0" w:color="auto"/>
            </w:tcBorders>
            <w:noWrap/>
            <w:hideMark/>
          </w:tcPr>
          <w:p w14:paraId="7C9DA27F"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66FDCB8"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C735EF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010F7863" w14:textId="77777777" w:rsidR="005F5104" w:rsidRPr="001F23FC" w:rsidRDefault="005F5104" w:rsidP="00256AC3">
            <w:pPr>
              <w:pStyle w:val="TAC"/>
            </w:pPr>
            <w:r w:rsidRPr="001F23FC">
              <w:t>135168</w:t>
            </w:r>
          </w:p>
        </w:tc>
        <w:tc>
          <w:tcPr>
            <w:tcW w:w="1127" w:type="dxa"/>
            <w:tcBorders>
              <w:top w:val="nil"/>
              <w:left w:val="nil"/>
              <w:bottom w:val="single" w:sz="4" w:space="0" w:color="auto"/>
              <w:right w:val="single" w:sz="4" w:space="0" w:color="auto"/>
            </w:tcBorders>
            <w:noWrap/>
            <w:hideMark/>
          </w:tcPr>
          <w:p w14:paraId="498A2017" w14:textId="77777777" w:rsidR="005F5104" w:rsidRPr="001F23FC" w:rsidRDefault="005F5104" w:rsidP="00256AC3">
            <w:pPr>
              <w:pStyle w:val="TAC"/>
            </w:pPr>
            <w:r w:rsidRPr="001F23FC">
              <w:t>33792</w:t>
            </w:r>
          </w:p>
        </w:tc>
      </w:tr>
      <w:tr w:rsidR="005F5104" w:rsidRPr="001F23FC" w14:paraId="5566EEF2"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7554D507" w14:textId="2170F09A"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527D535F" w14:textId="77777777" w:rsidR="005F5104" w:rsidRPr="001F23FC" w:rsidRDefault="005F5104" w:rsidP="00256AC3">
            <w:pPr>
              <w:pStyle w:val="TAN"/>
            </w:pPr>
            <w:r w:rsidRPr="001F23FC">
              <w:t>NOTE 2:</w:t>
            </w:r>
            <w:r w:rsidRPr="001F23FC">
              <w:tab/>
              <w:t>MCS Index is based on MCS table 6.1.4.1-1 defined in 38.214.</w:t>
            </w:r>
          </w:p>
          <w:p w14:paraId="2CF437A8"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080132"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68E9AB21" w14:textId="77777777" w:rsidR="005F5104" w:rsidRPr="001F23FC" w:rsidRDefault="005F5104" w:rsidP="005F5104">
      <w:pPr>
        <w:rPr>
          <w:lang w:eastAsia="en-US"/>
        </w:rPr>
      </w:pPr>
    </w:p>
    <w:p w14:paraId="6756FC6F" w14:textId="77777777" w:rsidR="005F5104" w:rsidRPr="001F23FC" w:rsidRDefault="005F5104" w:rsidP="005F5104">
      <w:pPr>
        <w:pStyle w:val="TH"/>
      </w:pPr>
      <w:bookmarkStart w:id="94" w:name="_CRTableA_2_3_32"/>
      <w:r w:rsidRPr="001F23FC">
        <w:t xml:space="preserve">Table </w:t>
      </w:r>
      <w:bookmarkEnd w:id="94"/>
      <w:r w:rsidRPr="001F23FC">
        <w:t>A.2.3.3-2: Void</w:t>
      </w:r>
    </w:p>
    <w:p w14:paraId="0F1F1A4D" w14:textId="77777777" w:rsidR="005F5104" w:rsidRPr="001F23FC" w:rsidRDefault="005F5104" w:rsidP="005F5104">
      <w:pPr>
        <w:rPr>
          <w:b/>
        </w:rPr>
      </w:pPr>
    </w:p>
    <w:p w14:paraId="3740A5A2" w14:textId="77777777" w:rsidR="005F5104" w:rsidRPr="001F23FC"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1F23FC">
        <w:lastRenderedPageBreak/>
        <w:t>A.2.3.4</w:t>
      </w:r>
      <w:r w:rsidRPr="001F23FC">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1F23FC" w:rsidRDefault="005F5104" w:rsidP="005F5104">
      <w:pPr>
        <w:pStyle w:val="TH"/>
      </w:pPr>
      <w:bookmarkStart w:id="116" w:name="_CRTableA_2_3_41"/>
      <w:r w:rsidRPr="001F23FC">
        <w:t xml:space="preserve">Table </w:t>
      </w:r>
      <w:bookmarkEnd w:id="116"/>
      <w:r w:rsidRPr="001F23FC">
        <w:t>A.2.3.4-1: Reference Channels for DFT-s-OFDM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5C6259E"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F23FC" w:rsidRDefault="005F5104" w:rsidP="00256AC3">
            <w:pPr>
              <w:pStyle w:val="TAH"/>
            </w:pPr>
            <w:r w:rsidRPr="001F23FC">
              <w:t>Total modulated symbols per slot</w:t>
            </w:r>
          </w:p>
        </w:tc>
      </w:tr>
      <w:tr w:rsidR="005F5104" w:rsidRPr="001F23FC" w14:paraId="5336A85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9DEEA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ED91E62"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1A6F8BC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4451A2EA"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AE3B42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5C828758"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68F12A3"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09CABEA0"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1FFB79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0A3245C4"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45AB2EFE" w14:textId="77777777" w:rsidR="005F5104" w:rsidRPr="001F23FC" w:rsidRDefault="005F5104" w:rsidP="00256AC3">
            <w:pPr>
              <w:pStyle w:val="TAH"/>
            </w:pPr>
            <w:r w:rsidRPr="001F23FC">
              <w:t> </w:t>
            </w:r>
          </w:p>
        </w:tc>
      </w:tr>
      <w:tr w:rsidR="005F5104" w:rsidRPr="001F23FC" w14:paraId="4FFEFA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2E57BF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8D22C9D"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2067A8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D981BD6"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3F70A57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F881C45"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03B167B3"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E3EF5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E61574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75E6954"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0BFBA53E" w14:textId="77777777" w:rsidR="005F5104" w:rsidRPr="001F23FC" w:rsidRDefault="005F5104" w:rsidP="00256AC3">
            <w:pPr>
              <w:pStyle w:val="TAC"/>
            </w:pPr>
            <w:r w:rsidRPr="001F23FC">
              <w:t>132</w:t>
            </w:r>
          </w:p>
        </w:tc>
      </w:tr>
      <w:tr w:rsidR="005F5104" w:rsidRPr="001F23FC" w14:paraId="0648BC7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3D5B12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7F9A95D"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7FE335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7D766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A34AF07"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622B764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38669B9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6B3F4D"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468523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1265794"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76FA9590" w14:textId="77777777" w:rsidR="005F5104" w:rsidRPr="001F23FC" w:rsidRDefault="005F5104" w:rsidP="00256AC3">
            <w:pPr>
              <w:pStyle w:val="TAC"/>
            </w:pPr>
            <w:r w:rsidRPr="001F23FC">
              <w:t>2112</w:t>
            </w:r>
          </w:p>
        </w:tc>
      </w:tr>
      <w:tr w:rsidR="005F5104" w:rsidRPr="001F23FC" w14:paraId="1C4A672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F73AE9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3FDFD5A"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41ED0A0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DA6D8C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4D73E82"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1085D081"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789C9F1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8FC7A4"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5EA9E5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54C95F8C"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4C6365EF" w14:textId="77777777" w:rsidR="005F5104" w:rsidRPr="001F23FC" w:rsidRDefault="005F5104" w:rsidP="00256AC3">
            <w:pPr>
              <w:pStyle w:val="TAC"/>
            </w:pPr>
            <w:r w:rsidRPr="001F23FC">
              <w:t>4224</w:t>
            </w:r>
          </w:p>
        </w:tc>
      </w:tr>
      <w:tr w:rsidR="005F5104" w:rsidRPr="001F23FC" w14:paraId="12C2924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D6326A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FCE50A0"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78F7C51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45101AF"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2BA7A01"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06E753A1" w14:textId="77777777" w:rsidR="005F5104" w:rsidRPr="001F23FC" w:rsidRDefault="005F5104" w:rsidP="00256AC3">
            <w:pPr>
              <w:pStyle w:val="TAC"/>
            </w:pPr>
            <w:r w:rsidRPr="001F23FC">
              <w:t>25608</w:t>
            </w:r>
          </w:p>
        </w:tc>
        <w:tc>
          <w:tcPr>
            <w:tcW w:w="1057" w:type="dxa"/>
            <w:tcBorders>
              <w:top w:val="nil"/>
              <w:left w:val="nil"/>
              <w:bottom w:val="single" w:sz="4" w:space="0" w:color="auto"/>
              <w:right w:val="single" w:sz="4" w:space="0" w:color="auto"/>
            </w:tcBorders>
            <w:noWrap/>
            <w:hideMark/>
          </w:tcPr>
          <w:p w14:paraId="7380041A"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12A57A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706A78"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3B1532A" w14:textId="77777777" w:rsidR="005F5104" w:rsidRPr="001F23FC" w:rsidRDefault="005F5104" w:rsidP="00256AC3">
            <w:pPr>
              <w:pStyle w:val="TAC"/>
            </w:pPr>
            <w:r w:rsidRPr="001F23FC">
              <w:t>50688</w:t>
            </w:r>
          </w:p>
        </w:tc>
        <w:tc>
          <w:tcPr>
            <w:tcW w:w="1127" w:type="dxa"/>
            <w:tcBorders>
              <w:top w:val="nil"/>
              <w:left w:val="nil"/>
              <w:bottom w:val="single" w:sz="4" w:space="0" w:color="auto"/>
              <w:right w:val="single" w:sz="4" w:space="0" w:color="auto"/>
            </w:tcBorders>
            <w:noWrap/>
            <w:hideMark/>
          </w:tcPr>
          <w:p w14:paraId="14D0365F" w14:textId="77777777" w:rsidR="005F5104" w:rsidRPr="001F23FC" w:rsidRDefault="005F5104" w:rsidP="00256AC3">
            <w:pPr>
              <w:pStyle w:val="TAC"/>
            </w:pPr>
            <w:r w:rsidRPr="001F23FC">
              <w:t>8448</w:t>
            </w:r>
          </w:p>
        </w:tc>
      </w:tr>
      <w:tr w:rsidR="005F5104" w:rsidRPr="001F23FC" w14:paraId="6AB38C3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D71CD3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DA654A"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526C85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83AF94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797A19E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C403EC1" w14:textId="77777777" w:rsidR="005F5104" w:rsidRPr="001F23FC" w:rsidRDefault="005F5104" w:rsidP="00256AC3">
            <w:pPr>
              <w:pStyle w:val="TAC"/>
            </w:pPr>
            <w:r w:rsidRPr="001F23FC">
              <w:t>51216</w:t>
            </w:r>
          </w:p>
        </w:tc>
        <w:tc>
          <w:tcPr>
            <w:tcW w:w="1057" w:type="dxa"/>
            <w:tcBorders>
              <w:top w:val="nil"/>
              <w:left w:val="nil"/>
              <w:bottom w:val="single" w:sz="4" w:space="0" w:color="auto"/>
              <w:right w:val="single" w:sz="4" w:space="0" w:color="auto"/>
            </w:tcBorders>
            <w:noWrap/>
            <w:hideMark/>
          </w:tcPr>
          <w:p w14:paraId="27B466E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EDD72C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883C18"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2576205D" w14:textId="77777777" w:rsidR="005F5104" w:rsidRPr="001F23FC" w:rsidRDefault="005F5104" w:rsidP="00256AC3">
            <w:pPr>
              <w:pStyle w:val="TAC"/>
            </w:pPr>
            <w:r w:rsidRPr="001F23FC">
              <w:t>101376</w:t>
            </w:r>
          </w:p>
        </w:tc>
        <w:tc>
          <w:tcPr>
            <w:tcW w:w="1127" w:type="dxa"/>
            <w:tcBorders>
              <w:top w:val="nil"/>
              <w:left w:val="nil"/>
              <w:bottom w:val="single" w:sz="4" w:space="0" w:color="auto"/>
              <w:right w:val="single" w:sz="4" w:space="0" w:color="auto"/>
            </w:tcBorders>
            <w:noWrap/>
            <w:hideMark/>
          </w:tcPr>
          <w:p w14:paraId="3FC459BD" w14:textId="77777777" w:rsidR="005F5104" w:rsidRPr="001F23FC" w:rsidRDefault="005F5104" w:rsidP="00256AC3">
            <w:pPr>
              <w:pStyle w:val="TAC"/>
            </w:pPr>
            <w:r w:rsidRPr="001F23FC">
              <w:t>16896</w:t>
            </w:r>
          </w:p>
        </w:tc>
      </w:tr>
      <w:tr w:rsidR="005F5104" w:rsidRPr="001F23FC" w14:paraId="79B51D5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516EAA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B35E0BD"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3CFB90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9D3D5F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6EC43820"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78AA03D4" w14:textId="77777777" w:rsidR="005F5104" w:rsidRPr="001F23FC" w:rsidRDefault="005F5104" w:rsidP="00256AC3">
            <w:pPr>
              <w:pStyle w:val="TAC"/>
            </w:pPr>
            <w:r w:rsidRPr="001F23FC">
              <w:t>102416</w:t>
            </w:r>
          </w:p>
        </w:tc>
        <w:tc>
          <w:tcPr>
            <w:tcW w:w="1057" w:type="dxa"/>
            <w:tcBorders>
              <w:top w:val="nil"/>
              <w:left w:val="nil"/>
              <w:bottom w:val="single" w:sz="4" w:space="0" w:color="auto"/>
              <w:right w:val="single" w:sz="4" w:space="0" w:color="auto"/>
            </w:tcBorders>
            <w:noWrap/>
            <w:hideMark/>
          </w:tcPr>
          <w:p w14:paraId="2D61E4E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F979317"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4F2A808"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3C250A1B" w14:textId="77777777" w:rsidR="005F5104" w:rsidRPr="001F23FC" w:rsidRDefault="005F5104" w:rsidP="00256AC3">
            <w:pPr>
              <w:pStyle w:val="TAC"/>
            </w:pPr>
            <w:r w:rsidRPr="001F23FC">
              <w:t>202752</w:t>
            </w:r>
          </w:p>
        </w:tc>
        <w:tc>
          <w:tcPr>
            <w:tcW w:w="1127" w:type="dxa"/>
            <w:tcBorders>
              <w:top w:val="nil"/>
              <w:left w:val="nil"/>
              <w:bottom w:val="single" w:sz="4" w:space="0" w:color="auto"/>
              <w:right w:val="single" w:sz="4" w:space="0" w:color="auto"/>
            </w:tcBorders>
            <w:noWrap/>
            <w:hideMark/>
          </w:tcPr>
          <w:p w14:paraId="7401876C" w14:textId="77777777" w:rsidR="005F5104" w:rsidRPr="001F23FC" w:rsidRDefault="005F5104" w:rsidP="00256AC3">
            <w:pPr>
              <w:pStyle w:val="TAC"/>
            </w:pPr>
            <w:r w:rsidRPr="001F23FC">
              <w:t>33792</w:t>
            </w:r>
          </w:p>
        </w:tc>
      </w:tr>
      <w:tr w:rsidR="005F5104" w:rsidRPr="001F23FC" w14:paraId="2DC49B8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4345E9D" w14:textId="70050151"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581E812E" w14:textId="77777777" w:rsidR="005F5104" w:rsidRPr="001F23FC" w:rsidRDefault="005F5104" w:rsidP="00256AC3">
            <w:pPr>
              <w:pStyle w:val="TAN"/>
            </w:pPr>
            <w:r w:rsidRPr="001F23FC">
              <w:t>NOTE 2:</w:t>
            </w:r>
            <w:r w:rsidRPr="001F23FC">
              <w:tab/>
              <w:t>MCS Index is based on MCS table 6.1.4.1-1 defined in 38.214.</w:t>
            </w:r>
          </w:p>
          <w:p w14:paraId="254E9AE1"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5398630F"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9B2862" w14:textId="77777777" w:rsidR="005F5104" w:rsidRPr="001F23FC" w:rsidRDefault="005F5104" w:rsidP="005F5104"/>
    <w:p w14:paraId="63565EAA" w14:textId="03E3B923" w:rsidR="005F5104" w:rsidRPr="001F23FC" w:rsidRDefault="005F5104" w:rsidP="005F5104">
      <w:pPr>
        <w:pStyle w:val="TH"/>
      </w:pPr>
      <w:bookmarkStart w:id="117" w:name="_CRTableA_2_3_42"/>
      <w:r w:rsidRPr="001F23FC">
        <w:lastRenderedPageBreak/>
        <w:t xml:space="preserve">Table </w:t>
      </w:r>
      <w:bookmarkEnd w:id="117"/>
      <w:r w:rsidRPr="001F23FC">
        <w:t>A.2.3.4-2: Void</w:t>
      </w:r>
    </w:p>
    <w:p w14:paraId="037A7BEC" w14:textId="77777777" w:rsidR="005F5104" w:rsidRPr="001F23FC"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1F23FC">
        <w:t>A.2.3.5</w:t>
      </w:r>
      <w:r w:rsidRPr="001F23FC">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1F23FC" w:rsidRDefault="005F5104" w:rsidP="005F5104">
      <w:pPr>
        <w:pStyle w:val="TH"/>
      </w:pPr>
      <w:bookmarkStart w:id="139" w:name="_CRTableA_2_3_51"/>
      <w:r w:rsidRPr="001F23FC">
        <w:t xml:space="preserve">Table </w:t>
      </w:r>
      <w:bookmarkEnd w:id="139"/>
      <w:r w:rsidRPr="001F23FC">
        <w:t>A.2.3.5-1: Reference Channels for CP-OFDM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7C5D47B5"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F23FC" w:rsidRDefault="005F5104" w:rsidP="00256AC3">
            <w:pPr>
              <w:pStyle w:val="TAH"/>
            </w:pPr>
            <w:r w:rsidRPr="001F23FC">
              <w:t>Total modulated symbols per slot</w:t>
            </w:r>
          </w:p>
        </w:tc>
      </w:tr>
      <w:tr w:rsidR="005F5104" w:rsidRPr="001F23FC" w14:paraId="07D14785"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194F0CE"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9E6C0A9"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47A0B9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691B1417"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4EDEA2B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E149FE4"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0846D921"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21047EA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47BF1A9"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1F2B92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37B72348" w14:textId="77777777" w:rsidR="005F5104" w:rsidRPr="001F23FC" w:rsidRDefault="005F5104" w:rsidP="00256AC3">
            <w:pPr>
              <w:pStyle w:val="TAH"/>
            </w:pPr>
            <w:r w:rsidRPr="001F23FC">
              <w:t> </w:t>
            </w:r>
          </w:p>
        </w:tc>
      </w:tr>
      <w:tr w:rsidR="005F5104" w:rsidRPr="001F23FC" w14:paraId="1736C93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2B15BF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20B684"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2706C5D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9E18CF2"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CE8FBB3"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10CEF6C"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2849E391"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5AC09A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3FABBDC"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505B43F"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26E0C01C" w14:textId="77777777" w:rsidR="005F5104" w:rsidRPr="001F23FC" w:rsidRDefault="005F5104" w:rsidP="00256AC3">
            <w:pPr>
              <w:pStyle w:val="TAC"/>
            </w:pPr>
            <w:r w:rsidRPr="001F23FC">
              <w:t>132</w:t>
            </w:r>
          </w:p>
        </w:tc>
      </w:tr>
      <w:tr w:rsidR="005F5104" w:rsidRPr="001F23FC" w14:paraId="1112231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D3058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988A44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6A12F82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4C6F1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0F2B5C3F"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D7E9EE7"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DA2B85E"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687CDA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EA7CC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8C0CB5D"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67465AB1" w14:textId="77777777" w:rsidR="005F5104" w:rsidRPr="001F23FC" w:rsidRDefault="005F5104" w:rsidP="00256AC3">
            <w:pPr>
              <w:pStyle w:val="TAC"/>
            </w:pPr>
            <w:r w:rsidRPr="001F23FC">
              <w:t>2112</w:t>
            </w:r>
          </w:p>
        </w:tc>
      </w:tr>
      <w:tr w:rsidR="005F5104" w:rsidRPr="001F23FC" w14:paraId="4BB9A56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FD863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B6EDA6E"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6BE843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5E29B5A"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16EAB1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DA600DF"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747C465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EA3AE47"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861D40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C0EE7A7"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2D9E1D7" w14:textId="77777777" w:rsidR="005F5104" w:rsidRPr="001F23FC" w:rsidRDefault="005F5104" w:rsidP="00256AC3">
            <w:pPr>
              <w:pStyle w:val="TAC"/>
            </w:pPr>
            <w:r w:rsidRPr="001F23FC">
              <w:t>4224</w:t>
            </w:r>
          </w:p>
        </w:tc>
      </w:tr>
      <w:tr w:rsidR="005F5104" w:rsidRPr="001F23FC" w14:paraId="3899BE9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C0C733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4AD8B74"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40CBC5F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778DF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98F389E"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667BDC17" w14:textId="77777777" w:rsidR="005F5104" w:rsidRPr="001F23FC" w:rsidRDefault="005F5104" w:rsidP="00256AC3">
            <w:pPr>
              <w:pStyle w:val="TAC"/>
            </w:pPr>
            <w:r w:rsidRPr="001F23FC">
              <w:t>1672</w:t>
            </w:r>
          </w:p>
        </w:tc>
        <w:tc>
          <w:tcPr>
            <w:tcW w:w="1057" w:type="dxa"/>
            <w:tcBorders>
              <w:top w:val="nil"/>
              <w:left w:val="nil"/>
              <w:bottom w:val="single" w:sz="4" w:space="0" w:color="auto"/>
              <w:right w:val="single" w:sz="4" w:space="0" w:color="auto"/>
            </w:tcBorders>
            <w:noWrap/>
            <w:hideMark/>
          </w:tcPr>
          <w:p w14:paraId="38B73E4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68DC7D5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DC21746"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A03C500" w14:textId="77777777" w:rsidR="005F5104" w:rsidRPr="001F23FC" w:rsidRDefault="005F5104" w:rsidP="00256AC3">
            <w:pPr>
              <w:pStyle w:val="TAC"/>
            </w:pPr>
            <w:r w:rsidRPr="001F23FC">
              <w:t>8712</w:t>
            </w:r>
          </w:p>
        </w:tc>
        <w:tc>
          <w:tcPr>
            <w:tcW w:w="1127" w:type="dxa"/>
            <w:tcBorders>
              <w:top w:val="nil"/>
              <w:left w:val="nil"/>
              <w:bottom w:val="single" w:sz="4" w:space="0" w:color="auto"/>
              <w:right w:val="single" w:sz="4" w:space="0" w:color="auto"/>
            </w:tcBorders>
            <w:noWrap/>
            <w:hideMark/>
          </w:tcPr>
          <w:p w14:paraId="0DA9727C" w14:textId="77777777" w:rsidR="005F5104" w:rsidRPr="001F23FC" w:rsidRDefault="005F5104" w:rsidP="00256AC3">
            <w:pPr>
              <w:pStyle w:val="TAC"/>
            </w:pPr>
            <w:r w:rsidRPr="001F23FC">
              <w:t>4356</w:t>
            </w:r>
          </w:p>
        </w:tc>
      </w:tr>
      <w:tr w:rsidR="005F5104" w:rsidRPr="001F23FC" w14:paraId="696B5D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D315B8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913E7B"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0416D90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B902A3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4B18AC7"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A25D0AF" w14:textId="77777777" w:rsidR="005F5104" w:rsidRPr="001F23FC" w:rsidRDefault="005F5104" w:rsidP="00256AC3">
            <w:pPr>
              <w:pStyle w:val="TAC"/>
            </w:pPr>
            <w:r w:rsidRPr="001F23FC">
              <w:t>3368</w:t>
            </w:r>
          </w:p>
        </w:tc>
        <w:tc>
          <w:tcPr>
            <w:tcW w:w="1057" w:type="dxa"/>
            <w:tcBorders>
              <w:top w:val="nil"/>
              <w:left w:val="nil"/>
              <w:bottom w:val="single" w:sz="4" w:space="0" w:color="auto"/>
              <w:right w:val="single" w:sz="4" w:space="0" w:color="auto"/>
            </w:tcBorders>
            <w:noWrap/>
            <w:hideMark/>
          </w:tcPr>
          <w:p w14:paraId="67C37B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16A8FD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01D792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5BDE101"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606DA54D" w14:textId="77777777" w:rsidR="005F5104" w:rsidRPr="001F23FC" w:rsidRDefault="005F5104" w:rsidP="00256AC3">
            <w:pPr>
              <w:pStyle w:val="TAC"/>
            </w:pPr>
            <w:r w:rsidRPr="001F23FC">
              <w:t>8712</w:t>
            </w:r>
          </w:p>
        </w:tc>
      </w:tr>
      <w:tr w:rsidR="005F5104" w:rsidRPr="001F23FC" w14:paraId="7F43DF8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E2E8C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A0A1607"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FFBF9A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0A5B08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F72B0C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F43B1A" w14:textId="77777777" w:rsidR="005F5104" w:rsidRPr="001F23FC" w:rsidRDefault="005F5104" w:rsidP="00256AC3">
            <w:pPr>
              <w:pStyle w:val="TAC"/>
            </w:pPr>
            <w:r w:rsidRPr="001F23FC">
              <w:t>6536</w:t>
            </w:r>
          </w:p>
        </w:tc>
        <w:tc>
          <w:tcPr>
            <w:tcW w:w="1057" w:type="dxa"/>
            <w:tcBorders>
              <w:top w:val="nil"/>
              <w:left w:val="nil"/>
              <w:bottom w:val="single" w:sz="4" w:space="0" w:color="auto"/>
              <w:right w:val="single" w:sz="4" w:space="0" w:color="auto"/>
            </w:tcBorders>
            <w:noWrap/>
            <w:hideMark/>
          </w:tcPr>
          <w:p w14:paraId="0D8C1D8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54952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EEB21AE"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4D77FD9B"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0F4904A5" w14:textId="77777777" w:rsidR="005F5104" w:rsidRPr="001F23FC" w:rsidRDefault="005F5104" w:rsidP="00256AC3">
            <w:pPr>
              <w:pStyle w:val="TAC"/>
            </w:pPr>
            <w:r w:rsidRPr="001F23FC">
              <w:t>17424</w:t>
            </w:r>
          </w:p>
        </w:tc>
      </w:tr>
      <w:tr w:rsidR="005F5104" w:rsidRPr="001F23FC" w14:paraId="668735A2"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69E3BAC6"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575C457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9E2C5B9"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BC8009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2CC0F3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970100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231FED"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CA2F5"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754855F"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208D4470" w14:textId="77777777" w:rsidR="005F5104" w:rsidRPr="001F23FC" w:rsidRDefault="005F5104" w:rsidP="00256AC3">
            <w:pPr>
              <w:pStyle w:val="TAC"/>
            </w:pPr>
            <w:r w:rsidRPr="001F23FC">
              <w:t>34848</w:t>
            </w:r>
          </w:p>
        </w:tc>
      </w:tr>
      <w:tr w:rsidR="005F5104" w:rsidRPr="001F23FC" w14:paraId="237E480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C21637D" w14:textId="75A8A5D2"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57F291DE" w14:textId="77777777" w:rsidR="005F5104" w:rsidRPr="001F23FC" w:rsidRDefault="005F5104" w:rsidP="00256AC3">
            <w:pPr>
              <w:pStyle w:val="TAN"/>
            </w:pPr>
            <w:r w:rsidRPr="001F23FC">
              <w:t>NOTE 2:</w:t>
            </w:r>
            <w:r w:rsidRPr="001F23FC">
              <w:tab/>
              <w:t>MCS Index is based on MCS table 5.1.3.1-1 defined in 38.214.</w:t>
            </w:r>
          </w:p>
          <w:p w14:paraId="0FD2DB60"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736B0AB"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3E9E14FA" w14:textId="77777777" w:rsidR="005F5104" w:rsidRPr="001F23FC" w:rsidRDefault="005F5104" w:rsidP="005F5104">
      <w:pPr>
        <w:rPr>
          <w:lang w:eastAsia="en-US"/>
        </w:rPr>
      </w:pPr>
    </w:p>
    <w:p w14:paraId="3DDE9833" w14:textId="53B28D4E" w:rsidR="005F5104" w:rsidRPr="001F23FC" w:rsidRDefault="005F5104" w:rsidP="005F5104">
      <w:pPr>
        <w:pStyle w:val="TH"/>
      </w:pPr>
      <w:bookmarkStart w:id="140" w:name="_CRTableA_2_3_52"/>
      <w:r w:rsidRPr="001F23FC">
        <w:lastRenderedPageBreak/>
        <w:t xml:space="preserve">Table </w:t>
      </w:r>
      <w:bookmarkEnd w:id="140"/>
      <w:r w:rsidRPr="001F23FC">
        <w:t>A.2.3.5-2: Void</w:t>
      </w:r>
    </w:p>
    <w:p w14:paraId="1F81A55C" w14:textId="77777777" w:rsidR="005F5104" w:rsidRPr="001F23FC"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1F23FC">
        <w:t>A.2.3.6</w:t>
      </w:r>
      <w:r w:rsidRPr="001F23FC">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1F23FC" w:rsidRDefault="005F5104" w:rsidP="005F5104">
      <w:pPr>
        <w:pStyle w:val="TH"/>
      </w:pPr>
      <w:bookmarkStart w:id="162" w:name="_CRTableA_2_3_61"/>
      <w:r w:rsidRPr="001F23FC">
        <w:t xml:space="preserve">Table </w:t>
      </w:r>
      <w:bookmarkEnd w:id="162"/>
      <w:r w:rsidRPr="001F23FC">
        <w:t>A.2.3.6-1: Reference Channels for CP-OFDM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6E46D5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F23FC" w:rsidRDefault="005F5104" w:rsidP="00256AC3">
            <w:pPr>
              <w:pStyle w:val="TAH"/>
            </w:pPr>
            <w:r w:rsidRPr="001F23FC">
              <w:t>Total modulated symbols per slot</w:t>
            </w:r>
          </w:p>
        </w:tc>
      </w:tr>
      <w:tr w:rsidR="005F5104" w:rsidRPr="001F23FC" w14:paraId="436E029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444548A"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C6BFE1C"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600590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566542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5BBE9D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5060A9D"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3D1DD0A"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45197E5B"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7E114BF6"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789C1393"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16A7EE4F" w14:textId="77777777" w:rsidR="005F5104" w:rsidRPr="001F23FC" w:rsidRDefault="005F5104" w:rsidP="00256AC3">
            <w:pPr>
              <w:pStyle w:val="TAH"/>
            </w:pPr>
            <w:r w:rsidRPr="001F23FC">
              <w:t> </w:t>
            </w:r>
          </w:p>
        </w:tc>
      </w:tr>
      <w:tr w:rsidR="005F5104" w:rsidRPr="001F23FC" w14:paraId="1727431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658BE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B425B5"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42176B0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7725A1E"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8F7F190"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AFAF1C8"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081A8902"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D06D53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2F51E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654B4E"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4D06C102" w14:textId="77777777" w:rsidR="005F5104" w:rsidRPr="001F23FC" w:rsidRDefault="005F5104" w:rsidP="00256AC3">
            <w:pPr>
              <w:pStyle w:val="TAC"/>
            </w:pPr>
            <w:r w:rsidRPr="001F23FC">
              <w:t>132</w:t>
            </w:r>
          </w:p>
        </w:tc>
      </w:tr>
      <w:tr w:rsidR="005F5104" w:rsidRPr="001F23FC" w14:paraId="5B0474A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846A41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9132B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5F73F4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E6CC2D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D7C6CCE"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966F07B"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1D2469C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8FA37D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3C9FA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AC48E45"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6192E267" w14:textId="77777777" w:rsidR="005F5104" w:rsidRPr="001F23FC" w:rsidRDefault="005F5104" w:rsidP="00256AC3">
            <w:pPr>
              <w:pStyle w:val="TAC"/>
            </w:pPr>
            <w:r w:rsidRPr="001F23FC">
              <w:t>2112</w:t>
            </w:r>
          </w:p>
        </w:tc>
      </w:tr>
      <w:tr w:rsidR="005F5104" w:rsidRPr="001F23FC" w14:paraId="530F85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4FB8EA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19C2C54"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6F5D6AE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DDC132F"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ED8F37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4015D78"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536BAFB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541DC1F"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AA671C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E676A9B"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7071A68E" w14:textId="77777777" w:rsidR="005F5104" w:rsidRPr="001F23FC" w:rsidRDefault="005F5104" w:rsidP="00256AC3">
            <w:pPr>
              <w:pStyle w:val="TAC"/>
            </w:pPr>
            <w:r w:rsidRPr="001F23FC">
              <w:t>4224</w:t>
            </w:r>
          </w:p>
        </w:tc>
      </w:tr>
      <w:tr w:rsidR="005F5104" w:rsidRPr="001F23FC" w14:paraId="2EA962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57414D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50569F"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2217D56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636AE7"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C08CB28"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48666997" w14:textId="77777777" w:rsidR="005F5104" w:rsidRPr="001F23FC" w:rsidRDefault="005F5104" w:rsidP="00256AC3">
            <w:pPr>
              <w:pStyle w:val="TAC"/>
            </w:pPr>
            <w:r w:rsidRPr="001F23FC">
              <w:t>5760</w:t>
            </w:r>
          </w:p>
        </w:tc>
        <w:tc>
          <w:tcPr>
            <w:tcW w:w="1057" w:type="dxa"/>
            <w:tcBorders>
              <w:top w:val="nil"/>
              <w:left w:val="nil"/>
              <w:bottom w:val="single" w:sz="4" w:space="0" w:color="auto"/>
              <w:right w:val="single" w:sz="4" w:space="0" w:color="auto"/>
            </w:tcBorders>
            <w:noWrap/>
            <w:hideMark/>
          </w:tcPr>
          <w:p w14:paraId="1BED983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04F4CE4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E99FC9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347B15CD"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71002C1E" w14:textId="77777777" w:rsidR="005F5104" w:rsidRPr="001F23FC" w:rsidRDefault="005F5104" w:rsidP="00256AC3">
            <w:pPr>
              <w:pStyle w:val="TAC"/>
            </w:pPr>
            <w:r w:rsidRPr="001F23FC">
              <w:t>4356</w:t>
            </w:r>
          </w:p>
        </w:tc>
      </w:tr>
      <w:tr w:rsidR="005F5104" w:rsidRPr="001F23FC" w14:paraId="3AFD75A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327315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19C6871"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685F735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0D9BF75"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C92B66F"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36D8C61" w14:textId="77777777" w:rsidR="005F5104" w:rsidRPr="001F23FC" w:rsidRDefault="005F5104" w:rsidP="00256AC3">
            <w:pPr>
              <w:pStyle w:val="TAC"/>
            </w:pPr>
            <w:r w:rsidRPr="001F23FC">
              <w:t>11528</w:t>
            </w:r>
          </w:p>
        </w:tc>
        <w:tc>
          <w:tcPr>
            <w:tcW w:w="1057" w:type="dxa"/>
            <w:tcBorders>
              <w:top w:val="nil"/>
              <w:left w:val="nil"/>
              <w:bottom w:val="single" w:sz="4" w:space="0" w:color="auto"/>
              <w:right w:val="single" w:sz="4" w:space="0" w:color="auto"/>
            </w:tcBorders>
            <w:noWrap/>
            <w:hideMark/>
          </w:tcPr>
          <w:p w14:paraId="6CAF26B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66D7DF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1866931"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C7E24F7"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2E5CD8FF" w14:textId="77777777" w:rsidR="005F5104" w:rsidRPr="001F23FC" w:rsidRDefault="005F5104" w:rsidP="00256AC3">
            <w:pPr>
              <w:pStyle w:val="TAC"/>
            </w:pPr>
            <w:r w:rsidRPr="001F23FC">
              <w:t>8712</w:t>
            </w:r>
          </w:p>
        </w:tc>
      </w:tr>
      <w:tr w:rsidR="005F5104" w:rsidRPr="001F23FC" w14:paraId="60D3E8B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89692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37FBF33"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6D6DA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B996FF1"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8685316"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5482100" w14:textId="77777777" w:rsidR="005F5104" w:rsidRPr="001F23FC" w:rsidRDefault="005F5104" w:rsidP="00256AC3">
            <w:pPr>
              <w:pStyle w:val="TAC"/>
            </w:pPr>
            <w:r w:rsidRPr="001F23FC">
              <w:t>23040</w:t>
            </w:r>
          </w:p>
        </w:tc>
        <w:tc>
          <w:tcPr>
            <w:tcW w:w="1057" w:type="dxa"/>
            <w:tcBorders>
              <w:top w:val="nil"/>
              <w:left w:val="nil"/>
              <w:bottom w:val="single" w:sz="4" w:space="0" w:color="auto"/>
              <w:right w:val="single" w:sz="4" w:space="0" w:color="auto"/>
            </w:tcBorders>
            <w:noWrap/>
            <w:hideMark/>
          </w:tcPr>
          <w:p w14:paraId="5B26C4B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9552712"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2C8DD24"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7ED894CD"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55D17DCC" w14:textId="77777777" w:rsidR="005F5104" w:rsidRPr="001F23FC" w:rsidRDefault="005F5104" w:rsidP="00256AC3">
            <w:pPr>
              <w:pStyle w:val="TAC"/>
            </w:pPr>
            <w:r w:rsidRPr="001F23FC">
              <w:t>17424</w:t>
            </w:r>
          </w:p>
        </w:tc>
      </w:tr>
      <w:tr w:rsidR="005F5104" w:rsidRPr="001F23FC" w14:paraId="4D37B5F9"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3C941DCF"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07A9F1E1"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DB10780"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B798D45"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12D6CC0" w14:textId="77777777" w:rsidR="005F5104" w:rsidRPr="001F23FC" w:rsidRDefault="005F5104" w:rsidP="00256AC3">
            <w:pPr>
              <w:pStyle w:val="TAC"/>
            </w:pPr>
            <w:r w:rsidRPr="001F23FC">
              <w:t>46104</w:t>
            </w:r>
          </w:p>
        </w:tc>
        <w:tc>
          <w:tcPr>
            <w:tcW w:w="1057" w:type="dxa"/>
            <w:tcBorders>
              <w:top w:val="nil"/>
              <w:left w:val="nil"/>
              <w:bottom w:val="single" w:sz="4" w:space="0" w:color="auto"/>
              <w:right w:val="single" w:sz="4" w:space="0" w:color="auto"/>
            </w:tcBorders>
            <w:noWrap/>
            <w:hideMark/>
          </w:tcPr>
          <w:p w14:paraId="76B1F60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38B3E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E5974E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38E6F4FF" w14:textId="77777777" w:rsidR="005F5104" w:rsidRPr="001F23FC" w:rsidRDefault="005F5104" w:rsidP="00256AC3">
            <w:pPr>
              <w:pStyle w:val="TAC"/>
            </w:pPr>
            <w:r w:rsidRPr="001F23FC">
              <w:t>139392</w:t>
            </w:r>
          </w:p>
        </w:tc>
        <w:tc>
          <w:tcPr>
            <w:tcW w:w="1127" w:type="dxa"/>
            <w:tcBorders>
              <w:top w:val="nil"/>
              <w:left w:val="nil"/>
              <w:bottom w:val="single" w:sz="4" w:space="0" w:color="auto"/>
              <w:right w:val="single" w:sz="4" w:space="0" w:color="auto"/>
            </w:tcBorders>
            <w:noWrap/>
            <w:hideMark/>
          </w:tcPr>
          <w:p w14:paraId="0F51B920" w14:textId="77777777" w:rsidR="005F5104" w:rsidRPr="001F23FC" w:rsidRDefault="005F5104" w:rsidP="00256AC3">
            <w:pPr>
              <w:pStyle w:val="TAC"/>
            </w:pPr>
            <w:r w:rsidRPr="001F23FC">
              <w:t>34848</w:t>
            </w:r>
          </w:p>
        </w:tc>
      </w:tr>
      <w:tr w:rsidR="005F5104" w:rsidRPr="001F23FC" w14:paraId="4DBA230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D4CF7E2" w14:textId="20B84A4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3CCE7E8E" w14:textId="77777777" w:rsidR="005F5104" w:rsidRPr="001F23FC" w:rsidRDefault="005F5104" w:rsidP="00256AC3">
            <w:pPr>
              <w:pStyle w:val="TAN"/>
            </w:pPr>
            <w:r w:rsidRPr="001F23FC">
              <w:t>NOTE 2:</w:t>
            </w:r>
            <w:r w:rsidRPr="001F23FC">
              <w:tab/>
              <w:t>MCS Index is based on MCS table 5.1.3.1-1 defined in 38.214.</w:t>
            </w:r>
          </w:p>
          <w:p w14:paraId="58D9E553"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A3F95E4"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78DF8B5A" w14:textId="77777777" w:rsidR="005F5104" w:rsidRPr="001F23FC" w:rsidRDefault="005F5104" w:rsidP="005F5104">
      <w:pPr>
        <w:rPr>
          <w:lang w:eastAsia="en-US"/>
        </w:rPr>
      </w:pPr>
    </w:p>
    <w:p w14:paraId="067F2DB8" w14:textId="2400F48D" w:rsidR="005F5104" w:rsidRPr="001F23FC" w:rsidRDefault="005F5104" w:rsidP="005F5104">
      <w:pPr>
        <w:pStyle w:val="TH"/>
      </w:pPr>
      <w:bookmarkStart w:id="163" w:name="_CRTableA_2_3_62"/>
      <w:r w:rsidRPr="001F23FC">
        <w:lastRenderedPageBreak/>
        <w:t xml:space="preserve">Table </w:t>
      </w:r>
      <w:bookmarkEnd w:id="163"/>
      <w:r w:rsidRPr="001F23FC">
        <w:t>A.2.3.6-2: Void</w:t>
      </w:r>
    </w:p>
    <w:p w14:paraId="5809A23E" w14:textId="77777777" w:rsidR="005F5104" w:rsidRPr="001F23FC"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1F23FC">
        <w:t>A.2.3.7</w:t>
      </w:r>
      <w:r w:rsidRPr="001F23FC">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1F23FC" w:rsidRDefault="005F5104" w:rsidP="005F5104">
      <w:pPr>
        <w:pStyle w:val="TH"/>
      </w:pPr>
      <w:bookmarkStart w:id="185" w:name="_CRTableA_2_3_71"/>
      <w:r w:rsidRPr="001F23FC">
        <w:t xml:space="preserve">Table </w:t>
      </w:r>
      <w:bookmarkEnd w:id="185"/>
      <w:r w:rsidRPr="001F23FC">
        <w:t>A.2.3.7-1: Reference Channels for CP-OFDM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50C7854"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F23FC" w:rsidRDefault="005F5104" w:rsidP="00256AC3">
            <w:pPr>
              <w:pStyle w:val="TAH"/>
            </w:pPr>
            <w:r w:rsidRPr="001F23FC">
              <w:t>Total modulated symbols per slot</w:t>
            </w:r>
          </w:p>
        </w:tc>
      </w:tr>
      <w:tr w:rsidR="005F5104" w:rsidRPr="001F23FC" w14:paraId="3DE6975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A711325"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EF84A1B"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263FDB95"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D79A93"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3C51E3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C8327DB"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E9CBF3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1E61A0B1"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225E60BF"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19B24CF1"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683E6CF3" w14:textId="77777777" w:rsidR="005F5104" w:rsidRPr="001F23FC" w:rsidRDefault="005F5104" w:rsidP="00256AC3">
            <w:pPr>
              <w:pStyle w:val="TAH"/>
            </w:pPr>
            <w:r w:rsidRPr="001F23FC">
              <w:t> </w:t>
            </w:r>
          </w:p>
        </w:tc>
      </w:tr>
      <w:tr w:rsidR="005F5104" w:rsidRPr="001F23FC" w14:paraId="0B9310C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48E87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0B848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1EE84B0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093C59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00F9DC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02249B10"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515D580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506ECA0"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5B065B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B3A9158"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60E6A69F" w14:textId="77777777" w:rsidR="005F5104" w:rsidRPr="001F23FC" w:rsidRDefault="005F5104" w:rsidP="00256AC3">
            <w:pPr>
              <w:pStyle w:val="TAC"/>
            </w:pPr>
            <w:r w:rsidRPr="001F23FC">
              <w:t>132</w:t>
            </w:r>
          </w:p>
        </w:tc>
      </w:tr>
      <w:tr w:rsidR="005F5104" w:rsidRPr="001F23FC" w14:paraId="1F1C3C8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3F8900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1B9D9D9"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1E71EF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A9CC2D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2AEBF119"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388D25F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19F78048"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700F91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B5FA96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FF30FBC"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5AAFA365" w14:textId="77777777" w:rsidR="005F5104" w:rsidRPr="001F23FC" w:rsidRDefault="005F5104" w:rsidP="00256AC3">
            <w:pPr>
              <w:pStyle w:val="TAC"/>
            </w:pPr>
            <w:r w:rsidRPr="001F23FC">
              <w:t>2112</w:t>
            </w:r>
          </w:p>
        </w:tc>
      </w:tr>
      <w:tr w:rsidR="005F5104" w:rsidRPr="001F23FC" w14:paraId="518F71F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94AAA9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07E0D88"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EDA159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F7B0D02"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EAEE6AF"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76D4A335"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56862E1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4A278A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7FA774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7EBEC105"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76FFE209" w14:textId="77777777" w:rsidR="005F5104" w:rsidRPr="001F23FC" w:rsidRDefault="005F5104" w:rsidP="00256AC3">
            <w:pPr>
              <w:pStyle w:val="TAC"/>
            </w:pPr>
            <w:r w:rsidRPr="001F23FC">
              <w:t>4224</w:t>
            </w:r>
          </w:p>
        </w:tc>
      </w:tr>
      <w:tr w:rsidR="005F5104" w:rsidRPr="001F23FC" w14:paraId="7D39BEB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7143D4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E8025F0"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053C2AC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042C04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BD85544"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454BDEF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AB51AE6"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0D59E6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E29CB3F"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24673230" w14:textId="77777777" w:rsidR="005F5104" w:rsidRPr="001F23FC" w:rsidRDefault="005F5104" w:rsidP="00256AC3">
            <w:pPr>
              <w:pStyle w:val="TAC"/>
            </w:pPr>
            <w:r w:rsidRPr="001F23FC">
              <w:t>26136</w:t>
            </w:r>
          </w:p>
        </w:tc>
        <w:tc>
          <w:tcPr>
            <w:tcW w:w="1127" w:type="dxa"/>
            <w:tcBorders>
              <w:top w:val="nil"/>
              <w:left w:val="nil"/>
              <w:bottom w:val="single" w:sz="4" w:space="0" w:color="auto"/>
              <w:right w:val="single" w:sz="4" w:space="0" w:color="auto"/>
            </w:tcBorders>
            <w:noWrap/>
            <w:hideMark/>
          </w:tcPr>
          <w:p w14:paraId="25FD307C" w14:textId="77777777" w:rsidR="005F5104" w:rsidRPr="001F23FC" w:rsidRDefault="005F5104" w:rsidP="00256AC3">
            <w:pPr>
              <w:pStyle w:val="TAC"/>
            </w:pPr>
            <w:r w:rsidRPr="001F23FC">
              <w:t>4356</w:t>
            </w:r>
          </w:p>
        </w:tc>
      </w:tr>
      <w:tr w:rsidR="005F5104" w:rsidRPr="001F23FC" w14:paraId="636CDF1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57539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02FB116"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50A966E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DDE1B9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CD63280"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05C1185" w14:textId="77777777" w:rsidR="005F5104" w:rsidRPr="001F23FC" w:rsidRDefault="005F5104" w:rsidP="00256AC3">
            <w:pPr>
              <w:pStyle w:val="TAC"/>
            </w:pPr>
            <w:r w:rsidRPr="001F23FC">
              <w:t>26120</w:t>
            </w:r>
          </w:p>
        </w:tc>
        <w:tc>
          <w:tcPr>
            <w:tcW w:w="1057" w:type="dxa"/>
            <w:tcBorders>
              <w:top w:val="nil"/>
              <w:left w:val="nil"/>
              <w:bottom w:val="single" w:sz="4" w:space="0" w:color="auto"/>
              <w:right w:val="single" w:sz="4" w:space="0" w:color="auto"/>
            </w:tcBorders>
            <w:noWrap/>
            <w:hideMark/>
          </w:tcPr>
          <w:p w14:paraId="4718FDE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D22213"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C71F67D"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2B09ED1B" w14:textId="77777777" w:rsidR="005F5104" w:rsidRPr="001F23FC" w:rsidRDefault="005F5104" w:rsidP="00256AC3">
            <w:pPr>
              <w:pStyle w:val="TAC"/>
            </w:pPr>
            <w:r w:rsidRPr="001F23FC">
              <w:t>52272</w:t>
            </w:r>
          </w:p>
        </w:tc>
        <w:tc>
          <w:tcPr>
            <w:tcW w:w="1127" w:type="dxa"/>
            <w:tcBorders>
              <w:top w:val="nil"/>
              <w:left w:val="nil"/>
              <w:bottom w:val="single" w:sz="4" w:space="0" w:color="auto"/>
              <w:right w:val="single" w:sz="4" w:space="0" w:color="auto"/>
            </w:tcBorders>
            <w:noWrap/>
            <w:hideMark/>
          </w:tcPr>
          <w:p w14:paraId="36D9FA87" w14:textId="77777777" w:rsidR="005F5104" w:rsidRPr="001F23FC" w:rsidRDefault="005F5104" w:rsidP="00256AC3">
            <w:pPr>
              <w:pStyle w:val="TAC"/>
            </w:pPr>
            <w:r w:rsidRPr="001F23FC">
              <w:t>8712</w:t>
            </w:r>
          </w:p>
        </w:tc>
      </w:tr>
      <w:tr w:rsidR="005F5104" w:rsidRPr="001F23FC" w14:paraId="2CCBC5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2B74B3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CDA9B1"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68F3B8E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90A3CD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8CC7DF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8092440" w14:textId="77777777" w:rsidR="005F5104" w:rsidRPr="001F23FC" w:rsidRDefault="005F5104" w:rsidP="00256AC3">
            <w:pPr>
              <w:pStyle w:val="TAC"/>
            </w:pPr>
            <w:r w:rsidRPr="001F23FC">
              <w:t>53288</w:t>
            </w:r>
          </w:p>
        </w:tc>
        <w:tc>
          <w:tcPr>
            <w:tcW w:w="1057" w:type="dxa"/>
            <w:tcBorders>
              <w:top w:val="nil"/>
              <w:left w:val="nil"/>
              <w:bottom w:val="single" w:sz="4" w:space="0" w:color="auto"/>
              <w:right w:val="single" w:sz="4" w:space="0" w:color="auto"/>
            </w:tcBorders>
            <w:noWrap/>
            <w:hideMark/>
          </w:tcPr>
          <w:p w14:paraId="41C09BF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52B4D9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94C2F96"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3ACA5AE5" w14:textId="77777777" w:rsidR="005F5104" w:rsidRPr="001F23FC" w:rsidRDefault="005F5104" w:rsidP="00256AC3">
            <w:pPr>
              <w:pStyle w:val="TAC"/>
            </w:pPr>
            <w:r w:rsidRPr="001F23FC">
              <w:t>104544</w:t>
            </w:r>
          </w:p>
        </w:tc>
        <w:tc>
          <w:tcPr>
            <w:tcW w:w="1127" w:type="dxa"/>
            <w:tcBorders>
              <w:top w:val="nil"/>
              <w:left w:val="nil"/>
              <w:bottom w:val="single" w:sz="4" w:space="0" w:color="auto"/>
              <w:right w:val="single" w:sz="4" w:space="0" w:color="auto"/>
            </w:tcBorders>
            <w:noWrap/>
            <w:hideMark/>
          </w:tcPr>
          <w:p w14:paraId="000DCF06" w14:textId="77777777" w:rsidR="005F5104" w:rsidRPr="001F23FC" w:rsidRDefault="005F5104" w:rsidP="00256AC3">
            <w:pPr>
              <w:pStyle w:val="TAC"/>
            </w:pPr>
            <w:r w:rsidRPr="001F23FC">
              <w:t>17424</w:t>
            </w:r>
          </w:p>
        </w:tc>
      </w:tr>
      <w:tr w:rsidR="005F5104" w:rsidRPr="001F23FC" w14:paraId="22A1EFFE"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206EA69B"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4F21D0B0"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F4FDE01"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604C60D"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502E9399" w14:textId="77777777" w:rsidR="005F5104" w:rsidRPr="001F23FC" w:rsidRDefault="005F5104" w:rsidP="00256AC3">
            <w:pPr>
              <w:pStyle w:val="TAC"/>
            </w:pPr>
            <w:r w:rsidRPr="001F23FC">
              <w:t>106576</w:t>
            </w:r>
          </w:p>
        </w:tc>
        <w:tc>
          <w:tcPr>
            <w:tcW w:w="1057" w:type="dxa"/>
            <w:tcBorders>
              <w:top w:val="nil"/>
              <w:left w:val="nil"/>
              <w:bottom w:val="single" w:sz="4" w:space="0" w:color="auto"/>
              <w:right w:val="single" w:sz="4" w:space="0" w:color="auto"/>
            </w:tcBorders>
            <w:noWrap/>
            <w:hideMark/>
          </w:tcPr>
          <w:p w14:paraId="25E13B3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CAA40CB"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A8476FA"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06D51663" w14:textId="77777777" w:rsidR="005F5104" w:rsidRPr="001F23FC" w:rsidRDefault="005F5104" w:rsidP="00256AC3">
            <w:pPr>
              <w:pStyle w:val="TAC"/>
            </w:pPr>
            <w:r w:rsidRPr="001F23FC">
              <w:t>209088</w:t>
            </w:r>
          </w:p>
        </w:tc>
        <w:tc>
          <w:tcPr>
            <w:tcW w:w="1127" w:type="dxa"/>
            <w:tcBorders>
              <w:top w:val="nil"/>
              <w:left w:val="nil"/>
              <w:bottom w:val="single" w:sz="4" w:space="0" w:color="auto"/>
              <w:right w:val="single" w:sz="4" w:space="0" w:color="auto"/>
            </w:tcBorders>
            <w:noWrap/>
            <w:hideMark/>
          </w:tcPr>
          <w:p w14:paraId="37C884F8" w14:textId="77777777" w:rsidR="005F5104" w:rsidRPr="001F23FC" w:rsidRDefault="005F5104" w:rsidP="00256AC3">
            <w:pPr>
              <w:pStyle w:val="TAC"/>
            </w:pPr>
            <w:r w:rsidRPr="001F23FC">
              <w:t>34848</w:t>
            </w:r>
          </w:p>
        </w:tc>
      </w:tr>
      <w:tr w:rsidR="005F5104" w:rsidRPr="001F23FC" w14:paraId="73A9DE36"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980AB35" w14:textId="5D2C804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1834D21E" w14:textId="77777777" w:rsidR="005F5104" w:rsidRPr="001F23FC" w:rsidRDefault="005F5104" w:rsidP="00256AC3">
            <w:pPr>
              <w:pStyle w:val="TAN"/>
            </w:pPr>
            <w:r w:rsidRPr="001F23FC">
              <w:t>NOTE 2:</w:t>
            </w:r>
            <w:r w:rsidRPr="001F23FC">
              <w:tab/>
              <w:t>MCS Index is based on MCS table 5.1.3.1-1 defined in 38.214.</w:t>
            </w:r>
          </w:p>
          <w:p w14:paraId="3D6D95C6"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17B4B5"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56BEAB29" w14:textId="77777777" w:rsidR="005F5104" w:rsidRPr="001F23FC" w:rsidRDefault="005F5104" w:rsidP="005F5104">
      <w:pPr>
        <w:rPr>
          <w:lang w:eastAsia="en-US"/>
        </w:rPr>
      </w:pPr>
    </w:p>
    <w:p w14:paraId="67930DDE" w14:textId="36DE89A3" w:rsidR="0032234A" w:rsidRDefault="005F5104" w:rsidP="005F5104">
      <w:pPr>
        <w:pStyle w:val="TH"/>
        <w:ind w:left="284" w:firstLine="284"/>
      </w:pPr>
      <w:bookmarkStart w:id="186" w:name="_CRTableA_2_3_72"/>
      <w:r w:rsidRPr="001F23FC">
        <w:t xml:space="preserve">Table </w:t>
      </w:r>
      <w:bookmarkEnd w:id="186"/>
      <w:r w:rsidRPr="001F23FC">
        <w:t>A.2.3.7-2: Void</w:t>
      </w:r>
    </w:p>
    <w:p w14:paraId="63456684" w14:textId="77777777" w:rsidR="009F7C98" w:rsidRPr="001F23FC" w:rsidRDefault="009F7C98" w:rsidP="009F7C98"/>
    <w:p w14:paraId="0F87F40A" w14:textId="77777777" w:rsidR="0032234A" w:rsidRPr="001F23FC" w:rsidRDefault="0032234A">
      <w:pPr>
        <w:sectPr w:rsidR="0032234A" w:rsidRPr="001F23FC"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F23FC" w:rsidRDefault="0032234A">
      <w:pPr>
        <w:pStyle w:val="Heading1"/>
        <w:rPr>
          <w:rFonts w:eastAsia="PMingLiU"/>
        </w:rPr>
      </w:pPr>
      <w:bookmarkStart w:id="187" w:name="_Toc21026754"/>
      <w:bookmarkStart w:id="188" w:name="_Toc27744052"/>
      <w:bookmarkStart w:id="189" w:name="_Toc36197223"/>
      <w:bookmarkStart w:id="190" w:name="_Toc36197915"/>
      <w:r w:rsidRPr="001F23FC">
        <w:rPr>
          <w:rFonts w:eastAsia="PMingLiU"/>
        </w:rPr>
        <w:lastRenderedPageBreak/>
        <w:t>A.3</w:t>
      </w:r>
      <w:r w:rsidRPr="001F23FC">
        <w:rPr>
          <w:rFonts w:eastAsia="PMingLiU"/>
        </w:rPr>
        <w:tab/>
        <w:t>DL reference measurement channels</w:t>
      </w:r>
      <w:bookmarkEnd w:id="187"/>
      <w:bookmarkEnd w:id="188"/>
      <w:bookmarkEnd w:id="189"/>
      <w:bookmarkEnd w:id="190"/>
    </w:p>
    <w:p w14:paraId="27A29F5D" w14:textId="77777777" w:rsidR="0032234A" w:rsidRPr="001F23FC"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1F23FC">
        <w:rPr>
          <w:rFonts w:eastAsia="PMingLiU"/>
        </w:rPr>
        <w:t>A.3.1</w:t>
      </w:r>
      <w:r w:rsidRPr="001F23FC">
        <w:rPr>
          <w:rFonts w:eastAsia="PMingLiU"/>
        </w:rPr>
        <w:tab/>
        <w:t>General</w:t>
      </w:r>
      <w:bookmarkEnd w:id="191"/>
      <w:bookmarkEnd w:id="192"/>
      <w:bookmarkEnd w:id="193"/>
      <w:bookmarkEnd w:id="194"/>
    </w:p>
    <w:p w14:paraId="24C87673" w14:textId="5D0E4F99" w:rsidR="0032234A" w:rsidRPr="001F23FC" w:rsidRDefault="0032234A">
      <w:r w:rsidRPr="001F23FC">
        <w:t>Unless otherwise stated, Tables A.3.3.2-1 and A.3.3.2-2 are applicable for measurements of the Receiver Characteristics (</w:t>
      </w:r>
      <w:r w:rsidR="009F7C98" w:rsidRPr="001F23FC">
        <w:t>clause</w:t>
      </w:r>
      <w:r w:rsidR="009F7C98">
        <w:t> </w:t>
      </w:r>
      <w:r w:rsidR="009F7C98" w:rsidRPr="001F23FC">
        <w:t>7</w:t>
      </w:r>
      <w:r w:rsidRPr="001F23FC">
        <w:t>).</w:t>
      </w:r>
    </w:p>
    <w:p w14:paraId="3974CE14" w14:textId="77777777" w:rsidR="000B28C7" w:rsidRPr="001F23FC" w:rsidRDefault="0032234A" w:rsidP="000B28C7">
      <w:r w:rsidRPr="001F23FC">
        <w:t>Unless otherwise stated, Tables A.3.3.2-1 and A.3.3.2-2 also apply for the modulated interferer used in Clauses 7.5 and 7.6 with test specific bandwidths.</w:t>
      </w:r>
    </w:p>
    <w:p w14:paraId="5112A6DD" w14:textId="77777777" w:rsidR="0032234A" w:rsidRPr="001F23FC" w:rsidRDefault="000B28C7" w:rsidP="000B28C7">
      <w:pPr>
        <w:rPr>
          <w:lang w:eastAsia="zh-TW"/>
        </w:rPr>
      </w:pPr>
      <w:r w:rsidRPr="001F23FC">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F23FC" w:rsidRDefault="0032234A">
      <w:pPr>
        <w:pStyle w:val="TH"/>
      </w:pPr>
      <w:bookmarkStart w:id="195" w:name="_CRTableA_3_11"/>
      <w:r w:rsidRPr="001F23FC">
        <w:t xml:space="preserve">Table </w:t>
      </w:r>
      <w:bookmarkEnd w:id="195"/>
      <w:r w:rsidRPr="001F23FC">
        <w:t>A.3.1-1</w:t>
      </w:r>
      <w:r w:rsidR="008001A7" w:rsidRPr="001F23FC">
        <w:t>:</w:t>
      </w:r>
      <w:r w:rsidRPr="001F23FC">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F23FC"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2AA781A" w14:textId="77777777" w:rsidR="00DD69F9" w:rsidRPr="001F23FC" w:rsidRDefault="00DD69F9" w:rsidP="005C66FD">
            <w:pPr>
              <w:pStyle w:val="TAH"/>
            </w:pPr>
            <w:r w:rsidRPr="001F23FC">
              <w:t>Parameter</w:t>
            </w:r>
          </w:p>
        </w:tc>
        <w:tc>
          <w:tcPr>
            <w:tcW w:w="810" w:type="dxa"/>
            <w:tcBorders>
              <w:top w:val="single" w:sz="4" w:space="0" w:color="auto"/>
              <w:left w:val="single" w:sz="4" w:space="0" w:color="auto"/>
              <w:bottom w:val="single" w:sz="4" w:space="0" w:color="auto"/>
              <w:right w:val="single" w:sz="4" w:space="0" w:color="auto"/>
            </w:tcBorders>
          </w:tcPr>
          <w:p w14:paraId="30CE48D3" w14:textId="77777777" w:rsidR="00DD69F9" w:rsidRPr="001F23FC" w:rsidRDefault="00DD69F9" w:rsidP="005C66FD">
            <w:pPr>
              <w:pStyle w:val="TAH"/>
            </w:pPr>
            <w:r w:rsidRPr="001F23FC">
              <w:t>Unit</w:t>
            </w:r>
          </w:p>
        </w:tc>
        <w:tc>
          <w:tcPr>
            <w:tcW w:w="4248" w:type="dxa"/>
            <w:tcBorders>
              <w:top w:val="single" w:sz="4" w:space="0" w:color="auto"/>
              <w:left w:val="single" w:sz="4" w:space="0" w:color="auto"/>
              <w:bottom w:val="single" w:sz="4" w:space="0" w:color="auto"/>
              <w:right w:val="single" w:sz="4" w:space="0" w:color="auto"/>
            </w:tcBorders>
            <w:vAlign w:val="center"/>
          </w:tcPr>
          <w:p w14:paraId="74CC9626" w14:textId="77777777" w:rsidR="00DD69F9" w:rsidRPr="001F23FC" w:rsidRDefault="00DD69F9" w:rsidP="005C66FD">
            <w:pPr>
              <w:pStyle w:val="TAH"/>
            </w:pPr>
            <w:r w:rsidRPr="001F23FC">
              <w:t>Value</w:t>
            </w:r>
          </w:p>
        </w:tc>
      </w:tr>
      <w:tr w:rsidR="00DD69F9" w:rsidRPr="001F23FC"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F0880E4" w14:textId="77777777" w:rsidR="00DD69F9" w:rsidRPr="001F23FC" w:rsidRDefault="00DD69F9" w:rsidP="005C66FD">
            <w:pPr>
              <w:pStyle w:val="TAL"/>
            </w:pPr>
            <w:r w:rsidRPr="001F23FC">
              <w:t>CORESET frequency domain allocation</w:t>
            </w:r>
          </w:p>
        </w:tc>
        <w:tc>
          <w:tcPr>
            <w:tcW w:w="810" w:type="dxa"/>
            <w:tcBorders>
              <w:top w:val="single" w:sz="4" w:space="0" w:color="auto"/>
              <w:left w:val="single" w:sz="4" w:space="0" w:color="auto"/>
              <w:bottom w:val="single" w:sz="4" w:space="0" w:color="auto"/>
              <w:right w:val="single" w:sz="4" w:space="0" w:color="auto"/>
            </w:tcBorders>
          </w:tcPr>
          <w:p w14:paraId="6445921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C01EEA4" w14:textId="77777777" w:rsidR="00DD69F9" w:rsidRPr="001F23FC" w:rsidRDefault="00DD69F9" w:rsidP="005C66FD">
            <w:pPr>
              <w:pStyle w:val="TAC"/>
            </w:pPr>
            <w:r w:rsidRPr="001F23FC">
              <w:t>Full BW</w:t>
            </w:r>
          </w:p>
        </w:tc>
      </w:tr>
      <w:tr w:rsidR="00DD69F9" w:rsidRPr="001F23FC"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67B7F3C" w14:textId="77777777" w:rsidR="00DD69F9" w:rsidRPr="001F23FC" w:rsidRDefault="00DD69F9" w:rsidP="005C66FD">
            <w:pPr>
              <w:pStyle w:val="TAL"/>
            </w:pPr>
            <w:r w:rsidRPr="001F23FC">
              <w:t>CORESET time domain allocation</w:t>
            </w:r>
          </w:p>
        </w:tc>
        <w:tc>
          <w:tcPr>
            <w:tcW w:w="810" w:type="dxa"/>
            <w:tcBorders>
              <w:top w:val="single" w:sz="4" w:space="0" w:color="auto"/>
              <w:left w:val="single" w:sz="4" w:space="0" w:color="auto"/>
              <w:bottom w:val="single" w:sz="4" w:space="0" w:color="auto"/>
              <w:right w:val="single" w:sz="4" w:space="0" w:color="auto"/>
            </w:tcBorders>
          </w:tcPr>
          <w:p w14:paraId="0ACD025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5E02390" w14:textId="77777777" w:rsidR="00DD69F9" w:rsidRPr="001F23FC" w:rsidRDefault="00DD69F9" w:rsidP="005C66FD">
            <w:pPr>
              <w:pStyle w:val="TAC"/>
            </w:pPr>
            <w:r w:rsidRPr="001F23FC">
              <w:t>2 OFDM symbols at the begin of each slot</w:t>
            </w:r>
          </w:p>
        </w:tc>
      </w:tr>
      <w:tr w:rsidR="00DD69F9" w:rsidRPr="001F23FC"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3C0ABDAB" w14:textId="77777777" w:rsidR="00DD69F9" w:rsidRPr="001F23FC" w:rsidRDefault="00DD69F9" w:rsidP="005C66FD">
            <w:pPr>
              <w:pStyle w:val="TAL"/>
            </w:pPr>
            <w:r w:rsidRPr="001F23FC">
              <w:t>PDSCH mapping type</w:t>
            </w:r>
          </w:p>
        </w:tc>
        <w:tc>
          <w:tcPr>
            <w:tcW w:w="810" w:type="dxa"/>
            <w:tcBorders>
              <w:top w:val="single" w:sz="4" w:space="0" w:color="auto"/>
              <w:left w:val="single" w:sz="4" w:space="0" w:color="auto"/>
              <w:bottom w:val="single" w:sz="4" w:space="0" w:color="auto"/>
              <w:right w:val="single" w:sz="4" w:space="0" w:color="auto"/>
            </w:tcBorders>
          </w:tcPr>
          <w:p w14:paraId="031B29C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41E9D45" w14:textId="77777777" w:rsidR="00DD69F9" w:rsidRPr="001F23FC" w:rsidRDefault="00DD69F9" w:rsidP="005C66FD">
            <w:pPr>
              <w:pStyle w:val="TAC"/>
            </w:pPr>
            <w:r w:rsidRPr="001F23FC">
              <w:t>Type A</w:t>
            </w:r>
          </w:p>
        </w:tc>
      </w:tr>
      <w:tr w:rsidR="00DD69F9" w:rsidRPr="001F23FC"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DE7B3DD" w14:textId="77777777" w:rsidR="00DD69F9" w:rsidRPr="001F23FC" w:rsidRDefault="00DD69F9" w:rsidP="005C66FD">
            <w:pPr>
              <w:pStyle w:val="TAL"/>
            </w:pPr>
            <w:r w:rsidRPr="001F23FC">
              <w:t>PDSCH start symbol index (S)</w:t>
            </w:r>
          </w:p>
        </w:tc>
        <w:tc>
          <w:tcPr>
            <w:tcW w:w="810" w:type="dxa"/>
            <w:tcBorders>
              <w:top w:val="single" w:sz="4" w:space="0" w:color="auto"/>
              <w:left w:val="single" w:sz="4" w:space="0" w:color="auto"/>
              <w:bottom w:val="single" w:sz="4" w:space="0" w:color="auto"/>
              <w:right w:val="single" w:sz="4" w:space="0" w:color="auto"/>
            </w:tcBorders>
          </w:tcPr>
          <w:p w14:paraId="5CEBDA6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F26BFAA" w14:textId="77777777" w:rsidR="00DD69F9" w:rsidRPr="001F23FC" w:rsidRDefault="00DD69F9" w:rsidP="005C66FD">
            <w:pPr>
              <w:pStyle w:val="TAC"/>
            </w:pPr>
            <w:r w:rsidRPr="001F23FC">
              <w:t>2</w:t>
            </w:r>
          </w:p>
        </w:tc>
      </w:tr>
      <w:tr w:rsidR="00DD69F9" w:rsidRPr="001F23FC"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7D68B3DE" w14:textId="77777777" w:rsidR="00DD69F9" w:rsidRPr="001F23FC" w:rsidRDefault="00DD69F9" w:rsidP="005C66FD">
            <w:pPr>
              <w:pStyle w:val="TAL"/>
            </w:pPr>
            <w:r w:rsidRPr="001F23FC">
              <w:t>Number of consecutive PDSCH symbols (L)</w:t>
            </w:r>
          </w:p>
        </w:tc>
        <w:tc>
          <w:tcPr>
            <w:tcW w:w="810" w:type="dxa"/>
            <w:tcBorders>
              <w:top w:val="single" w:sz="4" w:space="0" w:color="auto"/>
              <w:left w:val="single" w:sz="4" w:space="0" w:color="auto"/>
              <w:bottom w:val="single" w:sz="4" w:space="0" w:color="auto"/>
              <w:right w:val="single" w:sz="4" w:space="0" w:color="auto"/>
            </w:tcBorders>
          </w:tcPr>
          <w:p w14:paraId="34C93D2A"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3C554B" w14:textId="77777777" w:rsidR="00DD69F9" w:rsidRPr="001F23FC" w:rsidRDefault="00DD69F9" w:rsidP="005C66FD">
            <w:pPr>
              <w:pStyle w:val="TAC"/>
            </w:pPr>
            <w:r w:rsidRPr="001F23FC">
              <w:t>12</w:t>
            </w:r>
          </w:p>
        </w:tc>
      </w:tr>
      <w:tr w:rsidR="00DD69F9" w:rsidRPr="001F23FC"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5E50902" w14:textId="77777777" w:rsidR="00DD69F9" w:rsidRPr="001F23FC" w:rsidRDefault="00DD69F9" w:rsidP="005C66FD">
            <w:pPr>
              <w:pStyle w:val="TAL"/>
            </w:pPr>
            <w:r w:rsidRPr="001F23FC">
              <w:t>PDSCH PRB bundling</w:t>
            </w:r>
          </w:p>
        </w:tc>
        <w:tc>
          <w:tcPr>
            <w:tcW w:w="810" w:type="dxa"/>
            <w:tcBorders>
              <w:top w:val="single" w:sz="4" w:space="0" w:color="auto"/>
              <w:left w:val="single" w:sz="4" w:space="0" w:color="auto"/>
              <w:bottom w:val="single" w:sz="4" w:space="0" w:color="auto"/>
              <w:right w:val="single" w:sz="4" w:space="0" w:color="auto"/>
            </w:tcBorders>
          </w:tcPr>
          <w:p w14:paraId="7E975D8D" w14:textId="77777777" w:rsidR="00DD69F9" w:rsidRPr="001F23FC" w:rsidRDefault="00DD69F9" w:rsidP="005C66FD">
            <w:pPr>
              <w:pStyle w:val="TAC"/>
            </w:pPr>
            <w:r w:rsidRPr="001F23FC">
              <w:t>PRBs</w:t>
            </w:r>
          </w:p>
        </w:tc>
        <w:tc>
          <w:tcPr>
            <w:tcW w:w="4248" w:type="dxa"/>
            <w:tcBorders>
              <w:top w:val="single" w:sz="4" w:space="0" w:color="auto"/>
              <w:left w:val="single" w:sz="4" w:space="0" w:color="auto"/>
              <w:bottom w:val="single" w:sz="4" w:space="0" w:color="auto"/>
              <w:right w:val="single" w:sz="4" w:space="0" w:color="auto"/>
            </w:tcBorders>
            <w:vAlign w:val="center"/>
          </w:tcPr>
          <w:p w14:paraId="0FECE389" w14:textId="77777777" w:rsidR="00DD69F9" w:rsidRPr="001F23FC" w:rsidRDefault="00DD69F9" w:rsidP="005C66FD">
            <w:pPr>
              <w:pStyle w:val="TAC"/>
            </w:pPr>
            <w:r w:rsidRPr="001F23FC">
              <w:t>2</w:t>
            </w:r>
          </w:p>
        </w:tc>
      </w:tr>
      <w:tr w:rsidR="00DD69F9" w:rsidRPr="001F23FC"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6F2E763" w14:textId="77777777" w:rsidR="00DD69F9" w:rsidRPr="001F23FC" w:rsidRDefault="00DD69F9" w:rsidP="005C66FD">
            <w:pPr>
              <w:pStyle w:val="TAL"/>
            </w:pPr>
            <w:r w:rsidRPr="001F23FC">
              <w:t>Dynamic PRB bundling</w:t>
            </w:r>
          </w:p>
        </w:tc>
        <w:tc>
          <w:tcPr>
            <w:tcW w:w="810" w:type="dxa"/>
            <w:tcBorders>
              <w:top w:val="single" w:sz="4" w:space="0" w:color="auto"/>
              <w:left w:val="single" w:sz="4" w:space="0" w:color="auto"/>
              <w:bottom w:val="single" w:sz="4" w:space="0" w:color="auto"/>
              <w:right w:val="single" w:sz="4" w:space="0" w:color="auto"/>
            </w:tcBorders>
          </w:tcPr>
          <w:p w14:paraId="4FA38E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0B076F1" w14:textId="77777777" w:rsidR="00DD69F9" w:rsidRPr="001F23FC" w:rsidRDefault="00DD69F9" w:rsidP="005C66FD">
            <w:pPr>
              <w:pStyle w:val="TAC"/>
            </w:pPr>
            <w:r w:rsidRPr="001F23FC">
              <w:t>false</w:t>
            </w:r>
          </w:p>
        </w:tc>
      </w:tr>
      <w:tr w:rsidR="00DD69F9" w:rsidRPr="001F23FC"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C00B196" w14:textId="77777777" w:rsidR="00DD69F9" w:rsidRPr="001F23FC" w:rsidRDefault="00DD69F9" w:rsidP="005C66FD">
            <w:pPr>
              <w:pStyle w:val="TAL"/>
            </w:pPr>
            <w:r w:rsidRPr="001F23FC">
              <w:t>MCS table for TBS determination</w:t>
            </w:r>
          </w:p>
        </w:tc>
        <w:tc>
          <w:tcPr>
            <w:tcW w:w="810" w:type="dxa"/>
            <w:tcBorders>
              <w:top w:val="single" w:sz="4" w:space="0" w:color="auto"/>
              <w:left w:val="single" w:sz="4" w:space="0" w:color="auto"/>
              <w:bottom w:val="single" w:sz="4" w:space="0" w:color="auto"/>
              <w:right w:val="single" w:sz="4" w:space="0" w:color="auto"/>
            </w:tcBorders>
          </w:tcPr>
          <w:p w14:paraId="71A9A693"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4684293" w14:textId="77777777" w:rsidR="00DD69F9" w:rsidRPr="001F23FC" w:rsidRDefault="00DD69F9" w:rsidP="005C66FD">
            <w:pPr>
              <w:pStyle w:val="TAC"/>
            </w:pPr>
            <w:r w:rsidRPr="001F23FC">
              <w:t>64QAM</w:t>
            </w:r>
          </w:p>
        </w:tc>
      </w:tr>
      <w:tr w:rsidR="00DD69F9" w:rsidRPr="001F23FC"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EBE0237" w14:textId="77777777" w:rsidR="00DD69F9" w:rsidRPr="001F23FC" w:rsidRDefault="00DD69F9" w:rsidP="005C66FD">
            <w:pPr>
              <w:pStyle w:val="TAL"/>
            </w:pPr>
            <w:r w:rsidRPr="001F23FC">
              <w:t>Overhead value for TBS determination</w:t>
            </w:r>
          </w:p>
        </w:tc>
        <w:tc>
          <w:tcPr>
            <w:tcW w:w="810" w:type="dxa"/>
            <w:tcBorders>
              <w:top w:val="single" w:sz="4" w:space="0" w:color="auto"/>
              <w:left w:val="single" w:sz="4" w:space="0" w:color="auto"/>
              <w:bottom w:val="single" w:sz="4" w:space="0" w:color="auto"/>
              <w:right w:val="single" w:sz="4" w:space="0" w:color="auto"/>
            </w:tcBorders>
          </w:tcPr>
          <w:p w14:paraId="3A67D60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8A2FB8" w14:textId="77777777" w:rsidR="00DD69F9" w:rsidRPr="001F23FC" w:rsidRDefault="00DD69F9" w:rsidP="005C66FD">
            <w:pPr>
              <w:pStyle w:val="TAC"/>
            </w:pPr>
            <w:r w:rsidRPr="001F23FC">
              <w:t>0</w:t>
            </w:r>
          </w:p>
        </w:tc>
      </w:tr>
      <w:tr w:rsidR="00DD69F9" w:rsidRPr="001F23FC"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6E7F00F" w14:textId="77777777" w:rsidR="00DD69F9" w:rsidRPr="001F23FC" w:rsidRDefault="00DD69F9" w:rsidP="005C66FD">
            <w:pPr>
              <w:pStyle w:val="TAL"/>
            </w:pPr>
            <w:r w:rsidRPr="001F23FC">
              <w:t>First DMRS position for Type A PDSCH mapping</w:t>
            </w:r>
          </w:p>
        </w:tc>
        <w:tc>
          <w:tcPr>
            <w:tcW w:w="810" w:type="dxa"/>
            <w:tcBorders>
              <w:top w:val="single" w:sz="4" w:space="0" w:color="auto"/>
              <w:left w:val="single" w:sz="4" w:space="0" w:color="auto"/>
              <w:bottom w:val="single" w:sz="4" w:space="0" w:color="auto"/>
              <w:right w:val="single" w:sz="4" w:space="0" w:color="auto"/>
            </w:tcBorders>
          </w:tcPr>
          <w:p w14:paraId="5AF135CE"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2AA0F2D" w14:textId="77777777" w:rsidR="00DD69F9" w:rsidRPr="001F23FC" w:rsidRDefault="00DD69F9" w:rsidP="005C66FD">
            <w:pPr>
              <w:pStyle w:val="TAC"/>
            </w:pPr>
            <w:r w:rsidRPr="001F23FC">
              <w:t>2</w:t>
            </w:r>
          </w:p>
        </w:tc>
      </w:tr>
      <w:tr w:rsidR="00DD69F9" w:rsidRPr="001F23FC"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4A20567" w14:textId="77777777" w:rsidR="00DD69F9" w:rsidRPr="001F23FC" w:rsidRDefault="00DD69F9" w:rsidP="005C66FD">
            <w:pPr>
              <w:pStyle w:val="TAL"/>
            </w:pPr>
            <w:r w:rsidRPr="001F23FC">
              <w:t>DMRS type</w:t>
            </w:r>
          </w:p>
        </w:tc>
        <w:tc>
          <w:tcPr>
            <w:tcW w:w="810" w:type="dxa"/>
            <w:tcBorders>
              <w:top w:val="single" w:sz="4" w:space="0" w:color="auto"/>
              <w:left w:val="single" w:sz="4" w:space="0" w:color="auto"/>
              <w:bottom w:val="single" w:sz="4" w:space="0" w:color="auto"/>
              <w:right w:val="single" w:sz="4" w:space="0" w:color="auto"/>
            </w:tcBorders>
          </w:tcPr>
          <w:p w14:paraId="76B60E0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145A83B" w14:textId="77777777" w:rsidR="00DD69F9" w:rsidRPr="001F23FC" w:rsidRDefault="00DD69F9" w:rsidP="005C66FD">
            <w:pPr>
              <w:pStyle w:val="TAC"/>
            </w:pPr>
            <w:r w:rsidRPr="001F23FC">
              <w:t>Type 1</w:t>
            </w:r>
          </w:p>
        </w:tc>
      </w:tr>
      <w:tr w:rsidR="00DD69F9" w:rsidRPr="001F23FC"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E4B0BDD" w14:textId="77777777" w:rsidR="00DD69F9" w:rsidRPr="001F23FC" w:rsidRDefault="00DD69F9" w:rsidP="005C66FD">
            <w:pPr>
              <w:pStyle w:val="TAL"/>
            </w:pPr>
            <w:r w:rsidRPr="001F23FC">
              <w:t>Number of additional DMRS</w:t>
            </w:r>
          </w:p>
        </w:tc>
        <w:tc>
          <w:tcPr>
            <w:tcW w:w="810" w:type="dxa"/>
            <w:tcBorders>
              <w:top w:val="single" w:sz="4" w:space="0" w:color="auto"/>
              <w:left w:val="single" w:sz="4" w:space="0" w:color="auto"/>
              <w:bottom w:val="single" w:sz="4" w:space="0" w:color="auto"/>
              <w:right w:val="single" w:sz="4" w:space="0" w:color="auto"/>
            </w:tcBorders>
          </w:tcPr>
          <w:p w14:paraId="1012E166"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F5DBDCD" w14:textId="77777777" w:rsidR="00DD69F9" w:rsidRPr="001F23FC" w:rsidRDefault="00DD69F9" w:rsidP="005C66FD">
            <w:pPr>
              <w:pStyle w:val="TAC"/>
            </w:pPr>
            <w:r w:rsidRPr="001F23FC">
              <w:t>2</w:t>
            </w:r>
          </w:p>
        </w:tc>
      </w:tr>
      <w:tr w:rsidR="00DD69F9" w:rsidRPr="001F23FC"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A8A346C" w14:textId="77777777" w:rsidR="00DD69F9" w:rsidRPr="001F23FC" w:rsidRDefault="00DD69F9" w:rsidP="005C66FD">
            <w:pPr>
              <w:pStyle w:val="TAL"/>
            </w:pPr>
            <w:r w:rsidRPr="001F23FC">
              <w:t>FDM between DMRS and PDSCH</w:t>
            </w:r>
          </w:p>
        </w:tc>
        <w:tc>
          <w:tcPr>
            <w:tcW w:w="810" w:type="dxa"/>
            <w:tcBorders>
              <w:top w:val="single" w:sz="4" w:space="0" w:color="auto"/>
              <w:left w:val="single" w:sz="4" w:space="0" w:color="auto"/>
              <w:bottom w:val="single" w:sz="4" w:space="0" w:color="auto"/>
              <w:right w:val="single" w:sz="4" w:space="0" w:color="auto"/>
            </w:tcBorders>
          </w:tcPr>
          <w:p w14:paraId="5309F6D0"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04E72C3" w14:textId="77777777" w:rsidR="00DD69F9" w:rsidRPr="001F23FC" w:rsidRDefault="00DD69F9" w:rsidP="005C66FD">
            <w:pPr>
              <w:pStyle w:val="TAC"/>
            </w:pPr>
            <w:r w:rsidRPr="001F23FC">
              <w:t>Disable</w:t>
            </w:r>
          </w:p>
        </w:tc>
      </w:tr>
      <w:tr w:rsidR="00DD69F9" w:rsidRPr="001F23FC" w14:paraId="6C5F4CF7" w14:textId="77777777" w:rsidTr="005C66FD">
        <w:tc>
          <w:tcPr>
            <w:tcW w:w="2394" w:type="dxa"/>
            <w:vMerge w:val="restart"/>
            <w:tcBorders>
              <w:top w:val="single" w:sz="4" w:space="0" w:color="auto"/>
              <w:left w:val="single" w:sz="4" w:space="0" w:color="auto"/>
              <w:right w:val="single" w:sz="4" w:space="0" w:color="auto"/>
            </w:tcBorders>
          </w:tcPr>
          <w:p w14:paraId="2DFF6F55" w14:textId="77777777" w:rsidR="00DD69F9" w:rsidRPr="001F23FC" w:rsidRDefault="00DD69F9" w:rsidP="005C66FD">
            <w:pPr>
              <w:pStyle w:val="TAL"/>
            </w:pPr>
            <w:r w:rsidRPr="001F23FC">
              <w:t>CSI</w:t>
            </w:r>
            <w:r w:rsidRPr="001F23FC">
              <w:noBreakHyphen/>
              <w:t>RS for tracking</w:t>
            </w:r>
          </w:p>
        </w:tc>
        <w:tc>
          <w:tcPr>
            <w:tcW w:w="2395" w:type="dxa"/>
            <w:tcBorders>
              <w:top w:val="single" w:sz="4" w:space="0" w:color="auto"/>
              <w:left w:val="single" w:sz="4" w:space="0" w:color="auto"/>
              <w:bottom w:val="single" w:sz="4" w:space="0" w:color="auto"/>
              <w:right w:val="single" w:sz="4" w:space="0" w:color="auto"/>
            </w:tcBorders>
          </w:tcPr>
          <w:p w14:paraId="3B5EDE2E" w14:textId="77777777" w:rsidR="00DD69F9" w:rsidRPr="001F23FC" w:rsidRDefault="00DD69F9" w:rsidP="005C66FD">
            <w:pPr>
              <w:pStyle w:val="TAL"/>
            </w:pPr>
            <w:r w:rsidRPr="001F23FC">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tcPr>
          <w:p w14:paraId="417E5D6F"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D3332F" w14:textId="77777777" w:rsidR="00DD69F9" w:rsidRPr="001F23FC" w:rsidRDefault="00DD69F9" w:rsidP="005C66FD">
            <w:pPr>
              <w:pStyle w:val="TAC"/>
            </w:pPr>
            <w:r w:rsidRPr="001F23FC">
              <w:t>0 for CSI-RS resource 1,2</w:t>
            </w:r>
          </w:p>
        </w:tc>
      </w:tr>
      <w:tr w:rsidR="00DD69F9" w:rsidRPr="001F23FC" w14:paraId="478B89AD" w14:textId="77777777" w:rsidTr="005C66FD">
        <w:tc>
          <w:tcPr>
            <w:tcW w:w="2394" w:type="dxa"/>
            <w:vMerge/>
            <w:tcBorders>
              <w:left w:val="single" w:sz="4" w:space="0" w:color="auto"/>
              <w:right w:val="single" w:sz="4" w:space="0" w:color="auto"/>
            </w:tcBorders>
          </w:tcPr>
          <w:p w14:paraId="1F189718"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0D6934D6" w14:textId="77777777" w:rsidR="00DD69F9" w:rsidRPr="001F23FC" w:rsidRDefault="00DD69F9" w:rsidP="00297E0C">
            <w:pPr>
              <w:pStyle w:val="TAL"/>
            </w:pPr>
            <w:r w:rsidRPr="001F23FC">
              <w:t>OFDM symbols in the PRB used for CSI</w:t>
            </w:r>
            <w:r w:rsidRPr="001F23FC">
              <w:noBreakHyphen/>
              <w:t>RS</w:t>
            </w:r>
          </w:p>
        </w:tc>
        <w:tc>
          <w:tcPr>
            <w:tcW w:w="810" w:type="dxa"/>
            <w:tcBorders>
              <w:top w:val="single" w:sz="4" w:space="0" w:color="auto"/>
              <w:left w:val="single" w:sz="4" w:space="0" w:color="auto"/>
              <w:bottom w:val="single" w:sz="4" w:space="0" w:color="auto"/>
              <w:right w:val="single" w:sz="4" w:space="0" w:color="auto"/>
            </w:tcBorders>
          </w:tcPr>
          <w:p w14:paraId="181CA34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DB1853C" w14:textId="77777777" w:rsidR="00DD69F9" w:rsidRPr="001F23FC" w:rsidRDefault="00DD69F9" w:rsidP="00297E0C">
            <w:pPr>
              <w:pStyle w:val="TAC"/>
            </w:pPr>
            <w:r w:rsidRPr="001F23FC">
              <w:t>l0 = 8 for CSI-RS resource 1</w:t>
            </w:r>
          </w:p>
          <w:p w14:paraId="3E51147B" w14:textId="77777777" w:rsidR="00DD69F9" w:rsidRPr="001F23FC" w:rsidRDefault="00DD69F9" w:rsidP="00297E0C">
            <w:pPr>
              <w:pStyle w:val="TAC"/>
            </w:pPr>
            <w:r w:rsidRPr="001F23FC">
              <w:t>l0 = 12 for CSI-RS resource 2</w:t>
            </w:r>
          </w:p>
        </w:tc>
      </w:tr>
      <w:tr w:rsidR="00DD69F9" w:rsidRPr="001F23FC" w14:paraId="5EA5869D" w14:textId="77777777" w:rsidTr="005C66FD">
        <w:tc>
          <w:tcPr>
            <w:tcW w:w="2394" w:type="dxa"/>
            <w:vMerge/>
            <w:tcBorders>
              <w:left w:val="single" w:sz="4" w:space="0" w:color="auto"/>
              <w:right w:val="single" w:sz="4" w:space="0" w:color="auto"/>
            </w:tcBorders>
          </w:tcPr>
          <w:p w14:paraId="4F2D8744"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20AB183E" w14:textId="77777777" w:rsidR="00DD69F9" w:rsidRPr="001F23FC" w:rsidRDefault="00DD69F9" w:rsidP="00297E0C">
            <w:pPr>
              <w:pStyle w:val="TAL"/>
            </w:pPr>
            <w:r w:rsidRPr="001F23FC">
              <w:t>Number of CSI-RS ports</w:t>
            </w:r>
          </w:p>
        </w:tc>
        <w:tc>
          <w:tcPr>
            <w:tcW w:w="810" w:type="dxa"/>
            <w:tcBorders>
              <w:top w:val="single" w:sz="4" w:space="0" w:color="auto"/>
              <w:left w:val="single" w:sz="4" w:space="0" w:color="auto"/>
              <w:bottom w:val="single" w:sz="4" w:space="0" w:color="auto"/>
              <w:right w:val="single" w:sz="4" w:space="0" w:color="auto"/>
            </w:tcBorders>
          </w:tcPr>
          <w:p w14:paraId="5ECDC283"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6ABFA14" w14:textId="77777777" w:rsidR="00DD69F9" w:rsidRPr="001F23FC" w:rsidRDefault="00DD69F9" w:rsidP="00297E0C">
            <w:pPr>
              <w:pStyle w:val="TAC"/>
            </w:pPr>
            <w:r w:rsidRPr="001F23FC">
              <w:t>1 for CSI-RS resource 1,2</w:t>
            </w:r>
          </w:p>
        </w:tc>
      </w:tr>
      <w:tr w:rsidR="00DD69F9" w:rsidRPr="001F23FC" w14:paraId="1333E991" w14:textId="77777777" w:rsidTr="005C66FD">
        <w:tc>
          <w:tcPr>
            <w:tcW w:w="2394" w:type="dxa"/>
            <w:vMerge/>
            <w:tcBorders>
              <w:left w:val="single" w:sz="4" w:space="0" w:color="auto"/>
              <w:right w:val="single" w:sz="4" w:space="0" w:color="auto"/>
            </w:tcBorders>
          </w:tcPr>
          <w:p w14:paraId="0F2A1B77"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D6C6352" w14:textId="77777777" w:rsidR="00DD69F9" w:rsidRPr="001F23FC" w:rsidRDefault="00DD69F9" w:rsidP="00297E0C">
            <w:pPr>
              <w:pStyle w:val="TAL"/>
            </w:pPr>
            <w:r w:rsidRPr="001F23FC">
              <w:t>CDM Type</w:t>
            </w:r>
          </w:p>
        </w:tc>
        <w:tc>
          <w:tcPr>
            <w:tcW w:w="810" w:type="dxa"/>
            <w:tcBorders>
              <w:top w:val="single" w:sz="4" w:space="0" w:color="auto"/>
              <w:left w:val="single" w:sz="4" w:space="0" w:color="auto"/>
              <w:bottom w:val="single" w:sz="4" w:space="0" w:color="auto"/>
              <w:right w:val="single" w:sz="4" w:space="0" w:color="auto"/>
            </w:tcBorders>
          </w:tcPr>
          <w:p w14:paraId="222B1862"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6A53280A" w14:textId="50167B5B" w:rsidR="00DD69F9" w:rsidRPr="001F23FC" w:rsidRDefault="00B00962" w:rsidP="00297E0C">
            <w:pPr>
              <w:pStyle w:val="TAC"/>
            </w:pPr>
            <w:r>
              <w:t>'</w:t>
            </w:r>
            <w:r w:rsidR="00DD69F9" w:rsidRPr="001F23FC">
              <w:t>No CDM</w:t>
            </w:r>
            <w:r>
              <w:t>'</w:t>
            </w:r>
            <w:r w:rsidR="00DD69F9" w:rsidRPr="001F23FC">
              <w:t xml:space="preserve"> for CSI-RS resource 1,2</w:t>
            </w:r>
          </w:p>
        </w:tc>
      </w:tr>
      <w:tr w:rsidR="00DD69F9" w:rsidRPr="001F23FC" w14:paraId="425AC7EC" w14:textId="77777777" w:rsidTr="005C66FD">
        <w:tc>
          <w:tcPr>
            <w:tcW w:w="2394" w:type="dxa"/>
            <w:vMerge/>
            <w:tcBorders>
              <w:left w:val="single" w:sz="4" w:space="0" w:color="auto"/>
              <w:right w:val="single" w:sz="4" w:space="0" w:color="auto"/>
            </w:tcBorders>
          </w:tcPr>
          <w:p w14:paraId="499422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3029612" w14:textId="77777777" w:rsidR="00DD69F9" w:rsidRPr="001F23FC" w:rsidRDefault="00DD69F9" w:rsidP="00297E0C">
            <w:pPr>
              <w:pStyle w:val="TAL"/>
            </w:pPr>
            <w:r w:rsidRPr="001F23FC">
              <w:t>Density (ρ)</w:t>
            </w:r>
          </w:p>
        </w:tc>
        <w:tc>
          <w:tcPr>
            <w:tcW w:w="810" w:type="dxa"/>
            <w:tcBorders>
              <w:top w:val="single" w:sz="4" w:space="0" w:color="auto"/>
              <w:left w:val="single" w:sz="4" w:space="0" w:color="auto"/>
              <w:bottom w:val="single" w:sz="4" w:space="0" w:color="auto"/>
              <w:right w:val="single" w:sz="4" w:space="0" w:color="auto"/>
            </w:tcBorders>
          </w:tcPr>
          <w:p w14:paraId="254400D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E1ED56" w14:textId="77777777" w:rsidR="00DD69F9" w:rsidRPr="001F23FC" w:rsidRDefault="00DD69F9" w:rsidP="00297E0C">
            <w:pPr>
              <w:pStyle w:val="TAC"/>
            </w:pPr>
            <w:r w:rsidRPr="001F23FC">
              <w:t>3 for CSI-RS resource 1,2</w:t>
            </w:r>
          </w:p>
        </w:tc>
      </w:tr>
      <w:tr w:rsidR="00DD69F9" w:rsidRPr="001F23FC" w14:paraId="0B3A231C" w14:textId="77777777" w:rsidTr="005C66FD">
        <w:tc>
          <w:tcPr>
            <w:tcW w:w="2394" w:type="dxa"/>
            <w:vMerge/>
            <w:tcBorders>
              <w:left w:val="single" w:sz="4" w:space="0" w:color="auto"/>
              <w:right w:val="single" w:sz="4" w:space="0" w:color="auto"/>
            </w:tcBorders>
          </w:tcPr>
          <w:p w14:paraId="2FB46DB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37E2F707" w14:textId="77777777" w:rsidR="00DD69F9" w:rsidRPr="001F23FC" w:rsidRDefault="00DD69F9" w:rsidP="00297E0C">
            <w:pPr>
              <w:pStyle w:val="TAL"/>
            </w:pPr>
            <w:r w:rsidRPr="001F23FC">
              <w:t>CSI</w:t>
            </w:r>
            <w:r w:rsidRPr="001F23FC">
              <w:noBreakHyphen/>
              <w:t>RS periodicity</w:t>
            </w:r>
          </w:p>
        </w:tc>
        <w:tc>
          <w:tcPr>
            <w:tcW w:w="810" w:type="dxa"/>
            <w:tcBorders>
              <w:top w:val="single" w:sz="4" w:space="0" w:color="auto"/>
              <w:left w:val="single" w:sz="4" w:space="0" w:color="auto"/>
              <w:bottom w:val="single" w:sz="4" w:space="0" w:color="auto"/>
              <w:right w:val="single" w:sz="4" w:space="0" w:color="auto"/>
            </w:tcBorders>
          </w:tcPr>
          <w:p w14:paraId="192B9BB1"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3900881A" w14:textId="77777777" w:rsidR="00DD69F9" w:rsidRPr="001F23FC" w:rsidRDefault="00DD69F9" w:rsidP="005C66FD">
            <w:pPr>
              <w:pStyle w:val="TAC"/>
            </w:pPr>
            <w:r w:rsidRPr="001F23FC">
              <w:t>60 kHz SCS: 80 for CSI-RS resources 1 and 2</w:t>
            </w:r>
          </w:p>
          <w:p w14:paraId="64722D20" w14:textId="77777777" w:rsidR="00DD69F9" w:rsidRPr="001F23FC" w:rsidRDefault="00DD69F9" w:rsidP="005C66FD">
            <w:pPr>
              <w:pStyle w:val="TAC"/>
            </w:pPr>
            <w:r w:rsidRPr="001F23FC">
              <w:t>120 kHz SCS: 160 for CSI-RS resources 1 and 2</w:t>
            </w:r>
          </w:p>
        </w:tc>
      </w:tr>
      <w:tr w:rsidR="00DD69F9" w:rsidRPr="001F23FC" w14:paraId="05B39D7A" w14:textId="77777777" w:rsidTr="005C66FD">
        <w:tc>
          <w:tcPr>
            <w:tcW w:w="2394" w:type="dxa"/>
            <w:vMerge/>
            <w:tcBorders>
              <w:left w:val="single" w:sz="4" w:space="0" w:color="auto"/>
              <w:right w:val="single" w:sz="4" w:space="0" w:color="auto"/>
            </w:tcBorders>
          </w:tcPr>
          <w:p w14:paraId="50618D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98477D7" w14:textId="77777777" w:rsidR="00DD69F9" w:rsidRPr="001F23FC" w:rsidRDefault="00DD69F9" w:rsidP="00297E0C">
            <w:pPr>
              <w:pStyle w:val="TAL"/>
            </w:pPr>
            <w:r w:rsidRPr="001F23FC">
              <w:t>CSI</w:t>
            </w:r>
            <w:r w:rsidRPr="001F23FC">
              <w:noBreakHyphen/>
              <w:t>RS offset</w:t>
            </w:r>
          </w:p>
        </w:tc>
        <w:tc>
          <w:tcPr>
            <w:tcW w:w="810" w:type="dxa"/>
            <w:tcBorders>
              <w:top w:val="single" w:sz="4" w:space="0" w:color="auto"/>
              <w:left w:val="single" w:sz="4" w:space="0" w:color="auto"/>
              <w:bottom w:val="single" w:sz="4" w:space="0" w:color="auto"/>
              <w:right w:val="single" w:sz="4" w:space="0" w:color="auto"/>
            </w:tcBorders>
          </w:tcPr>
          <w:p w14:paraId="79F65F13"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7BAA5249" w14:textId="77777777" w:rsidR="00DD69F9" w:rsidRPr="001F23FC" w:rsidRDefault="00DD69F9" w:rsidP="005C66FD">
            <w:pPr>
              <w:pStyle w:val="TAC"/>
            </w:pPr>
            <w:r w:rsidRPr="001F23FC">
              <w:t>60 kHz SCS: 40 for CSI-RS resources 1 and 2</w:t>
            </w:r>
          </w:p>
          <w:p w14:paraId="5023BA6C" w14:textId="77777777" w:rsidR="00DD69F9" w:rsidRPr="001F23FC" w:rsidRDefault="00DD69F9" w:rsidP="005C66FD">
            <w:pPr>
              <w:pStyle w:val="TAC"/>
            </w:pPr>
            <w:r w:rsidRPr="001F23FC">
              <w:t>120kHz SCS: 80 for CSI-RS resources 1 and 2</w:t>
            </w:r>
          </w:p>
        </w:tc>
      </w:tr>
      <w:tr w:rsidR="00DD69F9" w:rsidRPr="001F23FC" w14:paraId="3FD3A20B" w14:textId="77777777" w:rsidTr="005C66FD">
        <w:tc>
          <w:tcPr>
            <w:tcW w:w="2394" w:type="dxa"/>
            <w:vMerge/>
            <w:tcBorders>
              <w:left w:val="single" w:sz="4" w:space="0" w:color="auto"/>
              <w:right w:val="single" w:sz="4" w:space="0" w:color="auto"/>
            </w:tcBorders>
          </w:tcPr>
          <w:p w14:paraId="56ACF56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450924B" w14:textId="77777777" w:rsidR="00DD69F9" w:rsidRPr="001F23FC" w:rsidRDefault="00DD69F9" w:rsidP="00297E0C">
            <w:pPr>
              <w:pStyle w:val="TAL"/>
            </w:pPr>
            <w:r w:rsidRPr="001F23FC">
              <w:t>Frequency Occupation</w:t>
            </w:r>
          </w:p>
        </w:tc>
        <w:tc>
          <w:tcPr>
            <w:tcW w:w="810" w:type="dxa"/>
            <w:tcBorders>
              <w:top w:val="single" w:sz="4" w:space="0" w:color="auto"/>
              <w:left w:val="single" w:sz="4" w:space="0" w:color="auto"/>
              <w:bottom w:val="single" w:sz="4" w:space="0" w:color="auto"/>
              <w:right w:val="single" w:sz="4" w:space="0" w:color="auto"/>
            </w:tcBorders>
          </w:tcPr>
          <w:p w14:paraId="62092175"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3557A05" w14:textId="77777777" w:rsidR="00DD69F9" w:rsidRPr="001F23FC" w:rsidRDefault="00DD69F9" w:rsidP="00297E0C">
            <w:pPr>
              <w:pStyle w:val="TAC"/>
            </w:pPr>
            <w:r w:rsidRPr="001F23FC">
              <w:t>Start PRB 0</w:t>
            </w:r>
          </w:p>
          <w:p w14:paraId="5136D69A" w14:textId="77777777" w:rsidR="00DD69F9" w:rsidRPr="001F23FC" w:rsidRDefault="00DD69F9" w:rsidP="00297E0C">
            <w:pPr>
              <w:pStyle w:val="TAC"/>
            </w:pPr>
            <w:r w:rsidRPr="001F23FC">
              <w:t>Number of PRB = BWP size</w:t>
            </w:r>
          </w:p>
        </w:tc>
      </w:tr>
      <w:tr w:rsidR="00DD69F9" w:rsidRPr="001F23FC" w14:paraId="6E29A03F" w14:textId="77777777" w:rsidTr="005C66FD">
        <w:tc>
          <w:tcPr>
            <w:tcW w:w="2394" w:type="dxa"/>
            <w:vMerge/>
            <w:tcBorders>
              <w:left w:val="single" w:sz="4" w:space="0" w:color="auto"/>
              <w:bottom w:val="single" w:sz="4" w:space="0" w:color="auto"/>
              <w:right w:val="single" w:sz="4" w:space="0" w:color="auto"/>
            </w:tcBorders>
          </w:tcPr>
          <w:p w14:paraId="34FC6081"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10F0CE7" w14:textId="77777777" w:rsidR="00DD69F9" w:rsidRPr="001F23FC" w:rsidRDefault="00DD69F9" w:rsidP="00297E0C">
            <w:pPr>
              <w:pStyle w:val="TAL"/>
            </w:pPr>
            <w:r w:rsidRPr="001F23FC">
              <w:t>QCL info</w:t>
            </w:r>
          </w:p>
        </w:tc>
        <w:tc>
          <w:tcPr>
            <w:tcW w:w="810" w:type="dxa"/>
            <w:tcBorders>
              <w:top w:val="single" w:sz="4" w:space="0" w:color="auto"/>
              <w:left w:val="single" w:sz="4" w:space="0" w:color="auto"/>
              <w:bottom w:val="single" w:sz="4" w:space="0" w:color="auto"/>
              <w:right w:val="single" w:sz="4" w:space="0" w:color="auto"/>
            </w:tcBorders>
          </w:tcPr>
          <w:p w14:paraId="496EE42B"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E340ED4" w14:textId="77777777" w:rsidR="00DD69F9" w:rsidRPr="001F23FC" w:rsidRDefault="00DD69F9" w:rsidP="00297E0C">
            <w:pPr>
              <w:pStyle w:val="TAC"/>
            </w:pPr>
            <w:r w:rsidRPr="001F23FC">
              <w:t>TCI state #0</w:t>
            </w:r>
          </w:p>
        </w:tc>
      </w:tr>
      <w:tr w:rsidR="00DD69F9" w:rsidRPr="001F23FC"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DF58ACB" w14:textId="77777777" w:rsidR="00DD69F9" w:rsidRPr="001F23FC" w:rsidRDefault="00DD69F9" w:rsidP="005C66FD">
            <w:pPr>
              <w:pStyle w:val="TAL"/>
            </w:pPr>
            <w:r w:rsidRPr="001F23FC">
              <w:t>PTRS configuration</w:t>
            </w:r>
          </w:p>
        </w:tc>
        <w:tc>
          <w:tcPr>
            <w:tcW w:w="810" w:type="dxa"/>
            <w:tcBorders>
              <w:top w:val="single" w:sz="4" w:space="0" w:color="auto"/>
              <w:left w:val="single" w:sz="4" w:space="0" w:color="auto"/>
              <w:bottom w:val="single" w:sz="4" w:space="0" w:color="auto"/>
              <w:right w:val="single" w:sz="4" w:space="0" w:color="auto"/>
            </w:tcBorders>
          </w:tcPr>
          <w:p w14:paraId="5FDA7B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BD293FC" w14:textId="77777777" w:rsidR="00DD69F9" w:rsidRPr="001F23FC" w:rsidRDefault="00DD69F9" w:rsidP="005C66FD">
            <w:pPr>
              <w:pStyle w:val="TAC"/>
            </w:pPr>
            <w:r w:rsidRPr="001F23FC">
              <w:t>PTRS is not configured</w:t>
            </w:r>
          </w:p>
        </w:tc>
      </w:tr>
    </w:tbl>
    <w:p w14:paraId="4015A8AF" w14:textId="77777777" w:rsidR="000B28C7" w:rsidRPr="001F23FC" w:rsidRDefault="000B28C7" w:rsidP="000B28C7">
      <w:pPr>
        <w:rPr>
          <w:rFonts w:eastAsia="PMingLiU"/>
          <w:lang w:eastAsia="zh-TW"/>
        </w:rPr>
      </w:pPr>
    </w:p>
    <w:p w14:paraId="19F50E87" w14:textId="77777777" w:rsidR="000B28C7" w:rsidRPr="001F23FC" w:rsidRDefault="000B28C7" w:rsidP="000B28C7">
      <w:pPr>
        <w:pStyle w:val="TH"/>
      </w:pPr>
      <w:bookmarkStart w:id="196" w:name="_CRTableA_3_12"/>
      <w:r w:rsidRPr="001F23FC">
        <w:lastRenderedPageBreak/>
        <w:t xml:space="preserve">Table </w:t>
      </w:r>
      <w:bookmarkEnd w:id="196"/>
      <w:r w:rsidRPr="001F23FC">
        <w:t>A.3.1-2: CSI-RS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3041"/>
      </w:tblGrid>
      <w:tr w:rsidR="000B28C7" w:rsidRPr="001F23FC" w14:paraId="2E79B1C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93B196C" w14:textId="77777777" w:rsidR="000B28C7" w:rsidRPr="001F23FC" w:rsidRDefault="000B28C7" w:rsidP="00B57601">
            <w:pPr>
              <w:pStyle w:val="TAH"/>
              <w:rPr>
                <w:rFonts w:eastAsia="MS Mincho" w:cs="Arial"/>
                <w:b w:val="0"/>
              </w:rPr>
            </w:pPr>
            <w:r w:rsidRPr="001F23FC">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tcPr>
          <w:p w14:paraId="1B4B2FE9" w14:textId="77777777" w:rsidR="000B28C7" w:rsidRPr="001F23FC" w:rsidRDefault="000B28C7" w:rsidP="00B57601">
            <w:pPr>
              <w:pStyle w:val="TAH"/>
              <w:rPr>
                <w:rFonts w:eastAsia="MS Mincho" w:cs="Arial"/>
                <w:b w:val="0"/>
              </w:rPr>
            </w:pPr>
            <w:r w:rsidRPr="001F23FC">
              <w:rPr>
                <w:rFonts w:eastAsia="MS Mincho" w:cs="Arial"/>
                <w:b w:val="0"/>
              </w:rPr>
              <w:t>aperiodic</w:t>
            </w:r>
          </w:p>
        </w:tc>
      </w:tr>
      <w:tr w:rsidR="000B28C7" w:rsidRPr="001F23FC" w14:paraId="5F29BB0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0DA6A2C6" w14:textId="77777777" w:rsidR="000B28C7" w:rsidRPr="001F23FC" w:rsidRDefault="000B28C7" w:rsidP="00B57601">
            <w:pPr>
              <w:pStyle w:val="TAH"/>
              <w:rPr>
                <w:rFonts w:eastAsia="MS Mincho" w:cs="Arial"/>
              </w:rPr>
            </w:pPr>
            <w:r w:rsidRPr="001F23FC">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tcPr>
          <w:p w14:paraId="4CBF3A3B" w14:textId="77777777" w:rsidR="000B28C7" w:rsidRPr="001F23FC" w:rsidRDefault="000B28C7" w:rsidP="00B57601">
            <w:pPr>
              <w:pStyle w:val="TAH"/>
              <w:rPr>
                <w:rFonts w:cs="Arial"/>
              </w:rPr>
            </w:pPr>
          </w:p>
        </w:tc>
      </w:tr>
      <w:tr w:rsidR="000B28C7" w:rsidRPr="001F23FC" w14:paraId="227445AA"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EF8F453" w14:textId="77777777" w:rsidR="000B28C7" w:rsidRPr="001F23FC" w:rsidRDefault="000B28C7" w:rsidP="00B57601">
            <w:pPr>
              <w:pStyle w:val="TAL"/>
              <w:rPr>
                <w:rFonts w:cs="Arial"/>
                <w:i/>
              </w:rPr>
            </w:pPr>
            <w:r w:rsidRPr="001F23FC">
              <w:rPr>
                <w:rFonts w:cs="Arial"/>
              </w:rPr>
              <w:t>repetition</w:t>
            </w:r>
          </w:p>
        </w:tc>
        <w:tc>
          <w:tcPr>
            <w:tcW w:w="3041" w:type="dxa"/>
            <w:tcBorders>
              <w:top w:val="single" w:sz="4" w:space="0" w:color="auto"/>
              <w:left w:val="single" w:sz="4" w:space="0" w:color="auto"/>
              <w:bottom w:val="single" w:sz="4" w:space="0" w:color="auto"/>
              <w:right w:val="single" w:sz="4" w:space="0" w:color="auto"/>
            </w:tcBorders>
          </w:tcPr>
          <w:p w14:paraId="0FC20CDD" w14:textId="77777777" w:rsidR="000B28C7" w:rsidRPr="001F23FC" w:rsidRDefault="000B28C7" w:rsidP="00B57601">
            <w:pPr>
              <w:pStyle w:val="TAL"/>
              <w:rPr>
                <w:rFonts w:cs="Arial"/>
              </w:rPr>
            </w:pPr>
            <w:r w:rsidRPr="001F23FC">
              <w:rPr>
                <w:rFonts w:cs="Arial"/>
              </w:rPr>
              <w:t>on</w:t>
            </w:r>
          </w:p>
        </w:tc>
      </w:tr>
      <w:tr w:rsidR="000B28C7" w:rsidRPr="001F23FC" w14:paraId="3E03691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1A15A41" w14:textId="77777777" w:rsidR="000B28C7" w:rsidRPr="001F23FC" w:rsidRDefault="000B28C7" w:rsidP="00B57601">
            <w:pPr>
              <w:pStyle w:val="TAL"/>
              <w:rPr>
                <w:rFonts w:cs="Arial"/>
                <w:i/>
              </w:rPr>
            </w:pPr>
            <w:proofErr w:type="spellStart"/>
            <w:r w:rsidRPr="001F23FC">
              <w:rPr>
                <w:rFonts w:cs="Arial"/>
              </w:rPr>
              <w:t>aperiodicTriggeringOffset</w:t>
            </w:r>
            <w:proofErr w:type="spellEnd"/>
          </w:p>
        </w:tc>
        <w:tc>
          <w:tcPr>
            <w:tcW w:w="3041" w:type="dxa"/>
            <w:tcBorders>
              <w:top w:val="single" w:sz="4" w:space="0" w:color="auto"/>
              <w:left w:val="single" w:sz="4" w:space="0" w:color="auto"/>
              <w:bottom w:val="single" w:sz="4" w:space="0" w:color="auto"/>
              <w:right w:val="single" w:sz="4" w:space="0" w:color="auto"/>
            </w:tcBorders>
          </w:tcPr>
          <w:p w14:paraId="0610651B" w14:textId="77777777" w:rsidR="000B28C7" w:rsidRPr="001F23FC" w:rsidRDefault="000B28C7" w:rsidP="00B57601">
            <w:pPr>
              <w:pStyle w:val="TAL"/>
              <w:rPr>
                <w:rFonts w:eastAsia="MS Mincho" w:cs="Arial"/>
              </w:rPr>
            </w:pPr>
            <w:r w:rsidRPr="001F23FC">
              <w:rPr>
                <w:rFonts w:eastAsia="MS Mincho" w:cs="Arial"/>
              </w:rPr>
              <w:t>Depending on UE capability</w:t>
            </w:r>
          </w:p>
        </w:tc>
      </w:tr>
      <w:tr w:rsidR="000B28C7" w:rsidRPr="001F23FC" w14:paraId="7784618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3E37E9C" w14:textId="77777777" w:rsidR="000B28C7" w:rsidRPr="001F23FC" w:rsidRDefault="000B28C7" w:rsidP="00B57601">
            <w:pPr>
              <w:pStyle w:val="TAL"/>
              <w:jc w:val="center"/>
              <w:rPr>
                <w:rFonts w:cs="Arial"/>
                <w:b/>
              </w:rPr>
            </w:pPr>
            <w:r w:rsidRPr="001F23FC">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tcPr>
          <w:p w14:paraId="697CE5AF" w14:textId="77777777" w:rsidR="000B28C7" w:rsidRPr="001F23FC" w:rsidRDefault="000B28C7" w:rsidP="00B57601">
            <w:pPr>
              <w:pStyle w:val="TAL"/>
              <w:rPr>
                <w:rFonts w:eastAsia="MS Mincho" w:cs="Arial"/>
              </w:rPr>
            </w:pPr>
          </w:p>
        </w:tc>
      </w:tr>
      <w:tr w:rsidR="000B28C7" w:rsidRPr="001F23FC" w14:paraId="5F8C206A"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2C9F95E0" w14:textId="77777777" w:rsidR="000B28C7" w:rsidRPr="001F23FC" w:rsidRDefault="000B28C7" w:rsidP="00B57601">
            <w:pPr>
              <w:pStyle w:val="TAL"/>
              <w:rPr>
                <w:rFonts w:cs="Arial"/>
              </w:rPr>
            </w:pPr>
            <w:proofErr w:type="spellStart"/>
            <w:r w:rsidRPr="001F23FC">
              <w:rPr>
                <w:rFonts w:cs="Arial"/>
              </w:rPr>
              <w:t>nzp</w:t>
            </w:r>
            <w:proofErr w:type="spellEnd"/>
            <w:r w:rsidRPr="001F23FC">
              <w:rPr>
                <w:rFonts w:cs="Arial"/>
              </w:rPr>
              <w:t>-CSI-RS-</w:t>
            </w:r>
            <w:proofErr w:type="spellStart"/>
            <w:r w:rsidRPr="001F23FC">
              <w:rPr>
                <w:rFonts w:cs="Arial"/>
              </w:rPr>
              <w:t>ResourceId</w:t>
            </w:r>
            <w:proofErr w:type="spellEnd"/>
          </w:p>
        </w:tc>
        <w:tc>
          <w:tcPr>
            <w:tcW w:w="3041" w:type="dxa"/>
            <w:tcBorders>
              <w:top w:val="single" w:sz="4" w:space="0" w:color="auto"/>
              <w:left w:val="single" w:sz="4" w:space="0" w:color="auto"/>
              <w:right w:val="single" w:sz="4" w:space="0" w:color="auto"/>
            </w:tcBorders>
          </w:tcPr>
          <w:p w14:paraId="01456DA6" w14:textId="77777777" w:rsidR="000B28C7" w:rsidRPr="001F23FC" w:rsidRDefault="000B28C7" w:rsidP="00B57601">
            <w:pPr>
              <w:pStyle w:val="TAL"/>
              <w:rPr>
                <w:rFonts w:eastAsia="MS Mincho" w:cs="Arial"/>
              </w:rPr>
            </w:pPr>
            <w:r w:rsidRPr="001F23FC">
              <w:rPr>
                <w:rFonts w:eastAsia="MS Mincho" w:cs="Arial"/>
              </w:rPr>
              <w:t>30 for resource #0</w:t>
            </w:r>
          </w:p>
        </w:tc>
      </w:tr>
      <w:tr w:rsidR="000B28C7" w:rsidRPr="001F23FC" w14:paraId="61467643" w14:textId="77777777" w:rsidTr="009F7C98">
        <w:trPr>
          <w:cantSplit/>
          <w:jc w:val="center"/>
        </w:trPr>
        <w:tc>
          <w:tcPr>
            <w:tcW w:w="2807" w:type="dxa"/>
            <w:vMerge/>
            <w:tcBorders>
              <w:left w:val="single" w:sz="4" w:space="0" w:color="auto"/>
              <w:right w:val="single" w:sz="4" w:space="0" w:color="auto"/>
            </w:tcBorders>
          </w:tcPr>
          <w:p w14:paraId="1DC47BAC"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15C9296A" w14:textId="77777777" w:rsidR="000B28C7" w:rsidRPr="001F23FC" w:rsidRDefault="000B28C7" w:rsidP="00B57601">
            <w:pPr>
              <w:pStyle w:val="TAL"/>
              <w:rPr>
                <w:rFonts w:eastAsia="MS Mincho" w:cs="Arial"/>
              </w:rPr>
            </w:pPr>
            <w:r w:rsidRPr="001F23FC">
              <w:rPr>
                <w:rFonts w:eastAsia="MS Mincho" w:cs="Arial"/>
              </w:rPr>
              <w:t>31 for resource #1</w:t>
            </w:r>
          </w:p>
        </w:tc>
      </w:tr>
      <w:tr w:rsidR="000B28C7" w:rsidRPr="001F23FC" w14:paraId="2A8EC5C0" w14:textId="77777777" w:rsidTr="009F7C98">
        <w:trPr>
          <w:cantSplit/>
          <w:jc w:val="center"/>
        </w:trPr>
        <w:tc>
          <w:tcPr>
            <w:tcW w:w="2807" w:type="dxa"/>
            <w:vMerge/>
            <w:tcBorders>
              <w:left w:val="single" w:sz="4" w:space="0" w:color="auto"/>
              <w:right w:val="single" w:sz="4" w:space="0" w:color="auto"/>
            </w:tcBorders>
          </w:tcPr>
          <w:p w14:paraId="6733CF5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49A7199F" w14:textId="77777777" w:rsidR="000B28C7" w:rsidRPr="001F23FC" w:rsidRDefault="000B28C7" w:rsidP="00B57601">
            <w:pPr>
              <w:pStyle w:val="TAL"/>
              <w:rPr>
                <w:rFonts w:eastAsia="MS Mincho" w:cs="Arial"/>
              </w:rPr>
            </w:pPr>
            <w:r w:rsidRPr="001F23FC">
              <w:rPr>
                <w:rFonts w:eastAsia="MS Mincho" w:cs="Arial"/>
              </w:rPr>
              <w:t>32 for resource #2</w:t>
            </w:r>
          </w:p>
        </w:tc>
      </w:tr>
      <w:tr w:rsidR="000B28C7" w:rsidRPr="001F23FC" w14:paraId="5A72811F" w14:textId="77777777" w:rsidTr="009F7C98">
        <w:trPr>
          <w:cantSplit/>
          <w:jc w:val="center"/>
        </w:trPr>
        <w:tc>
          <w:tcPr>
            <w:tcW w:w="2807" w:type="dxa"/>
            <w:vMerge/>
            <w:tcBorders>
              <w:left w:val="single" w:sz="4" w:space="0" w:color="auto"/>
              <w:right w:val="single" w:sz="4" w:space="0" w:color="auto"/>
            </w:tcBorders>
          </w:tcPr>
          <w:p w14:paraId="42451A30"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700A6931" w14:textId="77777777" w:rsidR="000B28C7" w:rsidRPr="001F23FC" w:rsidRDefault="000B28C7" w:rsidP="00B57601">
            <w:pPr>
              <w:pStyle w:val="TAL"/>
              <w:rPr>
                <w:rFonts w:eastAsia="MS Mincho" w:cs="Arial"/>
              </w:rPr>
            </w:pPr>
            <w:r w:rsidRPr="001F23FC">
              <w:rPr>
                <w:rFonts w:eastAsia="MS Mincho" w:cs="Arial"/>
              </w:rPr>
              <w:t>33 for resource #3</w:t>
            </w:r>
          </w:p>
        </w:tc>
      </w:tr>
      <w:tr w:rsidR="000B28C7" w:rsidRPr="001F23FC" w14:paraId="31D783B4" w14:textId="77777777" w:rsidTr="009F7C98">
        <w:trPr>
          <w:cantSplit/>
          <w:jc w:val="center"/>
        </w:trPr>
        <w:tc>
          <w:tcPr>
            <w:tcW w:w="2807" w:type="dxa"/>
            <w:vMerge/>
            <w:tcBorders>
              <w:left w:val="single" w:sz="4" w:space="0" w:color="auto"/>
              <w:right w:val="single" w:sz="4" w:space="0" w:color="auto"/>
            </w:tcBorders>
          </w:tcPr>
          <w:p w14:paraId="75D07A1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9E7EF63" w14:textId="77777777" w:rsidR="000B28C7" w:rsidRPr="001F23FC" w:rsidRDefault="000B28C7" w:rsidP="00B57601">
            <w:pPr>
              <w:pStyle w:val="TAL"/>
              <w:rPr>
                <w:rFonts w:eastAsia="MS Mincho" w:cs="Arial"/>
              </w:rPr>
            </w:pPr>
            <w:r w:rsidRPr="001F23FC">
              <w:rPr>
                <w:rFonts w:eastAsia="MS Mincho" w:cs="Arial"/>
              </w:rPr>
              <w:t>34 for resource #4</w:t>
            </w:r>
          </w:p>
        </w:tc>
      </w:tr>
      <w:tr w:rsidR="000B28C7" w:rsidRPr="001F23FC" w14:paraId="4CF17C0E" w14:textId="77777777" w:rsidTr="009F7C98">
        <w:trPr>
          <w:cantSplit/>
          <w:jc w:val="center"/>
        </w:trPr>
        <w:tc>
          <w:tcPr>
            <w:tcW w:w="2807" w:type="dxa"/>
            <w:vMerge/>
            <w:tcBorders>
              <w:left w:val="single" w:sz="4" w:space="0" w:color="auto"/>
              <w:right w:val="single" w:sz="4" w:space="0" w:color="auto"/>
            </w:tcBorders>
          </w:tcPr>
          <w:p w14:paraId="33E468F5"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C9B4D4D" w14:textId="77777777" w:rsidR="000B28C7" w:rsidRPr="001F23FC" w:rsidRDefault="000B28C7" w:rsidP="00B57601">
            <w:pPr>
              <w:pStyle w:val="TAL"/>
              <w:rPr>
                <w:rFonts w:eastAsia="MS Mincho" w:cs="Arial"/>
              </w:rPr>
            </w:pPr>
            <w:r w:rsidRPr="001F23FC">
              <w:rPr>
                <w:rFonts w:eastAsia="MS Mincho" w:cs="Arial"/>
              </w:rPr>
              <w:t>35 for resource #5</w:t>
            </w:r>
          </w:p>
        </w:tc>
      </w:tr>
      <w:tr w:rsidR="000B28C7" w:rsidRPr="001F23FC" w14:paraId="06253038" w14:textId="77777777" w:rsidTr="009F7C98">
        <w:trPr>
          <w:cantSplit/>
          <w:jc w:val="center"/>
        </w:trPr>
        <w:tc>
          <w:tcPr>
            <w:tcW w:w="2807" w:type="dxa"/>
            <w:vMerge/>
            <w:tcBorders>
              <w:left w:val="single" w:sz="4" w:space="0" w:color="auto"/>
              <w:right w:val="single" w:sz="4" w:space="0" w:color="auto"/>
            </w:tcBorders>
          </w:tcPr>
          <w:p w14:paraId="6731134E"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0BE7897" w14:textId="77777777" w:rsidR="000B28C7" w:rsidRPr="001F23FC" w:rsidRDefault="000B28C7" w:rsidP="00B57601">
            <w:pPr>
              <w:pStyle w:val="TAL"/>
              <w:rPr>
                <w:rFonts w:eastAsia="MS Mincho" w:cs="Arial"/>
              </w:rPr>
            </w:pPr>
            <w:r w:rsidRPr="001F23FC">
              <w:rPr>
                <w:rFonts w:eastAsia="MS Mincho" w:cs="Arial"/>
              </w:rPr>
              <w:t>36 for resource #6</w:t>
            </w:r>
          </w:p>
        </w:tc>
      </w:tr>
      <w:tr w:rsidR="000B28C7" w:rsidRPr="001F23FC" w14:paraId="3FAB18F8" w14:textId="77777777" w:rsidTr="009F7C98">
        <w:trPr>
          <w:cantSplit/>
          <w:jc w:val="center"/>
        </w:trPr>
        <w:tc>
          <w:tcPr>
            <w:tcW w:w="2807" w:type="dxa"/>
            <w:vMerge/>
            <w:tcBorders>
              <w:left w:val="single" w:sz="4" w:space="0" w:color="auto"/>
              <w:bottom w:val="single" w:sz="4" w:space="0" w:color="auto"/>
              <w:right w:val="single" w:sz="4" w:space="0" w:color="auto"/>
            </w:tcBorders>
          </w:tcPr>
          <w:p w14:paraId="5BB79561"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2CEA9D8E" w14:textId="77777777" w:rsidR="000B28C7" w:rsidRPr="001F23FC" w:rsidRDefault="000B28C7" w:rsidP="00B57601">
            <w:pPr>
              <w:pStyle w:val="TAL"/>
              <w:rPr>
                <w:rFonts w:eastAsia="MS Mincho" w:cs="Arial"/>
              </w:rPr>
            </w:pPr>
            <w:r w:rsidRPr="001F23FC">
              <w:rPr>
                <w:rFonts w:eastAsia="MS Mincho" w:cs="Arial"/>
              </w:rPr>
              <w:t>37 for resource #7</w:t>
            </w:r>
          </w:p>
        </w:tc>
      </w:tr>
      <w:tr w:rsidR="000B28C7" w:rsidRPr="001F23FC" w14:paraId="610C387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E9A768" w14:textId="77777777" w:rsidR="000B28C7" w:rsidRPr="001F23FC" w:rsidRDefault="000B28C7" w:rsidP="00B57601">
            <w:pPr>
              <w:pStyle w:val="TAL"/>
              <w:rPr>
                <w:rFonts w:cs="Arial"/>
                <w:i/>
              </w:rPr>
            </w:pPr>
            <w:proofErr w:type="spellStart"/>
            <w:r w:rsidRPr="001F23FC">
              <w:rPr>
                <w:rFonts w:cs="Arial"/>
              </w:rPr>
              <w:t>powerControlOffset</w:t>
            </w:r>
            <w:proofErr w:type="spellEnd"/>
          </w:p>
        </w:tc>
        <w:tc>
          <w:tcPr>
            <w:tcW w:w="3041" w:type="dxa"/>
            <w:tcBorders>
              <w:top w:val="single" w:sz="4" w:space="0" w:color="auto"/>
              <w:left w:val="single" w:sz="4" w:space="0" w:color="auto"/>
              <w:bottom w:val="single" w:sz="4" w:space="0" w:color="auto"/>
              <w:right w:val="single" w:sz="4" w:space="0" w:color="auto"/>
            </w:tcBorders>
          </w:tcPr>
          <w:p w14:paraId="1BC7F4EF" w14:textId="77777777" w:rsidR="000B28C7" w:rsidRPr="001F23FC" w:rsidRDefault="000B28C7" w:rsidP="00B57601">
            <w:pPr>
              <w:pStyle w:val="TAL"/>
              <w:rPr>
                <w:rFonts w:eastAsia="MS Mincho" w:cs="Arial"/>
              </w:rPr>
            </w:pPr>
            <w:r w:rsidRPr="001F23FC">
              <w:rPr>
                <w:rFonts w:eastAsia="MS Mincho" w:cs="Arial"/>
              </w:rPr>
              <w:t>0</w:t>
            </w:r>
          </w:p>
        </w:tc>
      </w:tr>
      <w:tr w:rsidR="000B28C7" w:rsidRPr="001F23FC" w14:paraId="56C0D8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CDFC7B6" w14:textId="77777777" w:rsidR="000B28C7" w:rsidRPr="001F23FC" w:rsidRDefault="000B28C7" w:rsidP="00B57601">
            <w:pPr>
              <w:pStyle w:val="TAL"/>
              <w:rPr>
                <w:rFonts w:cs="Arial"/>
                <w:i/>
              </w:rPr>
            </w:pPr>
            <w:proofErr w:type="spellStart"/>
            <w:r w:rsidRPr="001F23FC">
              <w:rPr>
                <w:rFonts w:cs="Arial"/>
              </w:rPr>
              <w:t>powerControlOffsetSS</w:t>
            </w:r>
            <w:proofErr w:type="spellEnd"/>
          </w:p>
        </w:tc>
        <w:tc>
          <w:tcPr>
            <w:tcW w:w="3041" w:type="dxa"/>
            <w:tcBorders>
              <w:top w:val="single" w:sz="4" w:space="0" w:color="auto"/>
              <w:left w:val="single" w:sz="4" w:space="0" w:color="auto"/>
              <w:bottom w:val="single" w:sz="4" w:space="0" w:color="auto"/>
              <w:right w:val="single" w:sz="4" w:space="0" w:color="auto"/>
            </w:tcBorders>
          </w:tcPr>
          <w:p w14:paraId="1FFD62B7" w14:textId="77777777" w:rsidR="000B28C7" w:rsidRPr="001F23FC" w:rsidRDefault="000B28C7" w:rsidP="00B57601">
            <w:pPr>
              <w:pStyle w:val="TAL"/>
              <w:rPr>
                <w:rFonts w:eastAsia="MS Mincho" w:cs="Arial"/>
              </w:rPr>
            </w:pPr>
            <w:r w:rsidRPr="001F23FC">
              <w:rPr>
                <w:rFonts w:eastAsia="MS Mincho" w:cs="Arial"/>
              </w:rPr>
              <w:t>db0</w:t>
            </w:r>
          </w:p>
        </w:tc>
      </w:tr>
      <w:tr w:rsidR="000B28C7" w:rsidRPr="001F23FC" w14:paraId="2C44A92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4DE844" w14:textId="77777777" w:rsidR="000B28C7" w:rsidRPr="001F23FC" w:rsidRDefault="000B28C7" w:rsidP="00B57601">
            <w:pPr>
              <w:pStyle w:val="TAL"/>
              <w:rPr>
                <w:rFonts w:cs="Arial"/>
                <w:i/>
              </w:rPr>
            </w:pPr>
            <w:proofErr w:type="spellStart"/>
            <w:r w:rsidRPr="001F23FC">
              <w:rPr>
                <w:rFonts w:cs="Arial"/>
              </w:rPr>
              <w:t>nrofPorts</w:t>
            </w:r>
            <w:proofErr w:type="spellEnd"/>
          </w:p>
        </w:tc>
        <w:tc>
          <w:tcPr>
            <w:tcW w:w="3041" w:type="dxa"/>
            <w:tcBorders>
              <w:top w:val="single" w:sz="4" w:space="0" w:color="auto"/>
              <w:left w:val="single" w:sz="4" w:space="0" w:color="auto"/>
              <w:bottom w:val="single" w:sz="4" w:space="0" w:color="auto"/>
              <w:right w:val="single" w:sz="4" w:space="0" w:color="auto"/>
            </w:tcBorders>
          </w:tcPr>
          <w:p w14:paraId="2AD44415" w14:textId="77777777" w:rsidR="000B28C7" w:rsidRPr="001F23FC" w:rsidRDefault="000B28C7" w:rsidP="00B57601">
            <w:pPr>
              <w:pStyle w:val="TAL"/>
              <w:rPr>
                <w:rFonts w:eastAsia="MS Mincho" w:cs="Arial"/>
              </w:rPr>
            </w:pPr>
            <w:r w:rsidRPr="001F23FC">
              <w:rPr>
                <w:rFonts w:eastAsia="MS Mincho" w:cs="Arial"/>
              </w:rPr>
              <w:t>1</w:t>
            </w:r>
          </w:p>
        </w:tc>
      </w:tr>
      <w:tr w:rsidR="000B28C7" w:rsidRPr="001F23FC" w14:paraId="247F40F7"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6119261C" w14:textId="77777777" w:rsidR="000B28C7" w:rsidRPr="001F23FC" w:rsidRDefault="000B28C7" w:rsidP="00B57601">
            <w:pPr>
              <w:pStyle w:val="TAL"/>
              <w:rPr>
                <w:rFonts w:cs="Arial"/>
                <w:i/>
              </w:rPr>
            </w:pPr>
            <w:proofErr w:type="spellStart"/>
            <w:r w:rsidRPr="001F23FC">
              <w:rPr>
                <w:rFonts w:cs="Arial"/>
              </w:rPr>
              <w:t>firstOFDMSymbolInTimeDomain</w:t>
            </w:r>
            <w:proofErr w:type="spellEnd"/>
          </w:p>
        </w:tc>
        <w:tc>
          <w:tcPr>
            <w:tcW w:w="3041" w:type="dxa"/>
            <w:tcBorders>
              <w:top w:val="single" w:sz="4" w:space="0" w:color="auto"/>
              <w:left w:val="single" w:sz="4" w:space="0" w:color="auto"/>
              <w:right w:val="single" w:sz="4" w:space="0" w:color="auto"/>
            </w:tcBorders>
          </w:tcPr>
          <w:p w14:paraId="1CD7F92F" w14:textId="77777777" w:rsidR="000B28C7" w:rsidRPr="001F23FC" w:rsidRDefault="000B28C7" w:rsidP="00B57601">
            <w:pPr>
              <w:pStyle w:val="TAL"/>
              <w:rPr>
                <w:rFonts w:eastAsia="MS Mincho" w:cs="Arial"/>
              </w:rPr>
            </w:pPr>
            <w:r w:rsidRPr="001F23FC">
              <w:rPr>
                <w:rFonts w:eastAsia="MS Mincho" w:cs="Arial"/>
              </w:rPr>
              <w:t>6 for resource #0</w:t>
            </w:r>
          </w:p>
        </w:tc>
      </w:tr>
      <w:tr w:rsidR="000B28C7" w:rsidRPr="001F23FC" w14:paraId="548279A6" w14:textId="77777777" w:rsidTr="009F7C98">
        <w:trPr>
          <w:cantSplit/>
          <w:jc w:val="center"/>
        </w:trPr>
        <w:tc>
          <w:tcPr>
            <w:tcW w:w="2807" w:type="dxa"/>
            <w:vMerge/>
            <w:tcBorders>
              <w:left w:val="single" w:sz="4" w:space="0" w:color="auto"/>
              <w:right w:val="single" w:sz="4" w:space="0" w:color="auto"/>
            </w:tcBorders>
          </w:tcPr>
          <w:p w14:paraId="40EC02BF"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9322A03" w14:textId="77777777" w:rsidR="000B28C7" w:rsidRPr="001F23FC" w:rsidRDefault="000B28C7" w:rsidP="00B57601">
            <w:pPr>
              <w:pStyle w:val="TAL"/>
              <w:rPr>
                <w:rFonts w:eastAsia="MS Mincho" w:cs="Arial"/>
              </w:rPr>
            </w:pPr>
            <w:r w:rsidRPr="001F23FC">
              <w:rPr>
                <w:rFonts w:eastAsia="MS Mincho" w:cs="Arial"/>
              </w:rPr>
              <w:t>7 for resource #1</w:t>
            </w:r>
          </w:p>
        </w:tc>
      </w:tr>
      <w:tr w:rsidR="000B28C7" w:rsidRPr="001F23FC" w14:paraId="49E4FCAA" w14:textId="77777777" w:rsidTr="009F7C98">
        <w:trPr>
          <w:cantSplit/>
          <w:jc w:val="center"/>
        </w:trPr>
        <w:tc>
          <w:tcPr>
            <w:tcW w:w="2807" w:type="dxa"/>
            <w:vMerge/>
            <w:tcBorders>
              <w:left w:val="single" w:sz="4" w:space="0" w:color="auto"/>
              <w:right w:val="single" w:sz="4" w:space="0" w:color="auto"/>
            </w:tcBorders>
          </w:tcPr>
          <w:p w14:paraId="2C81B6D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075102CC" w14:textId="77777777" w:rsidR="000B28C7" w:rsidRPr="001F23FC" w:rsidRDefault="000B28C7" w:rsidP="00B57601">
            <w:pPr>
              <w:pStyle w:val="TAL"/>
              <w:rPr>
                <w:rFonts w:eastAsia="MS Mincho" w:cs="Arial"/>
              </w:rPr>
            </w:pPr>
            <w:r w:rsidRPr="001F23FC">
              <w:rPr>
                <w:rFonts w:eastAsia="MS Mincho" w:cs="Arial"/>
              </w:rPr>
              <w:t>8 for resource #2</w:t>
            </w:r>
          </w:p>
        </w:tc>
      </w:tr>
      <w:tr w:rsidR="000B28C7" w:rsidRPr="001F23FC" w14:paraId="5F5531C5" w14:textId="77777777" w:rsidTr="009F7C98">
        <w:trPr>
          <w:cantSplit/>
          <w:jc w:val="center"/>
        </w:trPr>
        <w:tc>
          <w:tcPr>
            <w:tcW w:w="2807" w:type="dxa"/>
            <w:vMerge/>
            <w:tcBorders>
              <w:left w:val="single" w:sz="4" w:space="0" w:color="auto"/>
              <w:right w:val="single" w:sz="4" w:space="0" w:color="auto"/>
            </w:tcBorders>
          </w:tcPr>
          <w:p w14:paraId="70BDD435"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D82D5E9" w14:textId="77777777" w:rsidR="000B28C7" w:rsidRPr="001F23FC" w:rsidRDefault="000B28C7" w:rsidP="00B57601">
            <w:pPr>
              <w:pStyle w:val="TAL"/>
              <w:rPr>
                <w:rFonts w:eastAsia="MS Mincho" w:cs="Arial"/>
              </w:rPr>
            </w:pPr>
            <w:r w:rsidRPr="001F23FC">
              <w:rPr>
                <w:rFonts w:eastAsia="MS Mincho" w:cs="Arial"/>
              </w:rPr>
              <w:t>9 for resource #3</w:t>
            </w:r>
          </w:p>
        </w:tc>
      </w:tr>
      <w:tr w:rsidR="000B28C7" w:rsidRPr="001F23FC" w14:paraId="0A373848" w14:textId="77777777" w:rsidTr="009F7C98">
        <w:trPr>
          <w:cantSplit/>
          <w:jc w:val="center"/>
        </w:trPr>
        <w:tc>
          <w:tcPr>
            <w:tcW w:w="2807" w:type="dxa"/>
            <w:vMerge/>
            <w:tcBorders>
              <w:left w:val="single" w:sz="4" w:space="0" w:color="auto"/>
              <w:right w:val="single" w:sz="4" w:space="0" w:color="auto"/>
            </w:tcBorders>
          </w:tcPr>
          <w:p w14:paraId="6263428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14FB5D4E" w14:textId="77777777" w:rsidR="000B28C7" w:rsidRPr="001F23FC" w:rsidRDefault="000B28C7" w:rsidP="00B57601">
            <w:pPr>
              <w:pStyle w:val="TAL"/>
              <w:rPr>
                <w:rFonts w:eastAsia="MS Mincho" w:cs="Arial"/>
              </w:rPr>
            </w:pPr>
            <w:r w:rsidRPr="001F23FC">
              <w:rPr>
                <w:rFonts w:eastAsia="MS Mincho" w:cs="Arial"/>
              </w:rPr>
              <w:t>10 for resource #4</w:t>
            </w:r>
          </w:p>
        </w:tc>
      </w:tr>
      <w:tr w:rsidR="000B28C7" w:rsidRPr="001F23FC" w14:paraId="4C4F8AAF" w14:textId="77777777" w:rsidTr="009F7C98">
        <w:trPr>
          <w:cantSplit/>
          <w:jc w:val="center"/>
        </w:trPr>
        <w:tc>
          <w:tcPr>
            <w:tcW w:w="2807" w:type="dxa"/>
            <w:vMerge/>
            <w:tcBorders>
              <w:left w:val="single" w:sz="4" w:space="0" w:color="auto"/>
              <w:right w:val="single" w:sz="4" w:space="0" w:color="auto"/>
            </w:tcBorders>
          </w:tcPr>
          <w:p w14:paraId="0376C574"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7E819574" w14:textId="77777777" w:rsidR="000B28C7" w:rsidRPr="001F23FC" w:rsidRDefault="000B28C7" w:rsidP="00B57601">
            <w:pPr>
              <w:pStyle w:val="TAL"/>
              <w:rPr>
                <w:rFonts w:eastAsia="MS Mincho" w:cs="Arial"/>
              </w:rPr>
            </w:pPr>
            <w:r w:rsidRPr="001F23FC">
              <w:rPr>
                <w:rFonts w:eastAsia="MS Mincho" w:cs="Arial"/>
              </w:rPr>
              <w:t>11 for resource #5</w:t>
            </w:r>
          </w:p>
        </w:tc>
      </w:tr>
      <w:tr w:rsidR="000B28C7" w:rsidRPr="001F23FC" w14:paraId="055CAA16" w14:textId="77777777" w:rsidTr="009F7C98">
        <w:trPr>
          <w:cantSplit/>
          <w:jc w:val="center"/>
        </w:trPr>
        <w:tc>
          <w:tcPr>
            <w:tcW w:w="2807" w:type="dxa"/>
            <w:vMerge/>
            <w:tcBorders>
              <w:left w:val="single" w:sz="4" w:space="0" w:color="auto"/>
              <w:right w:val="single" w:sz="4" w:space="0" w:color="auto"/>
            </w:tcBorders>
          </w:tcPr>
          <w:p w14:paraId="22884C0B"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1DA0E1F" w14:textId="77777777" w:rsidR="000B28C7" w:rsidRPr="001F23FC" w:rsidRDefault="000B28C7" w:rsidP="00B57601">
            <w:pPr>
              <w:pStyle w:val="TAL"/>
              <w:rPr>
                <w:rFonts w:eastAsia="MS Mincho" w:cs="Arial"/>
              </w:rPr>
            </w:pPr>
            <w:r w:rsidRPr="001F23FC">
              <w:rPr>
                <w:rFonts w:eastAsia="MS Mincho" w:cs="Arial"/>
              </w:rPr>
              <w:t>12 for resource #6</w:t>
            </w:r>
          </w:p>
        </w:tc>
      </w:tr>
      <w:tr w:rsidR="000B28C7" w:rsidRPr="001F23FC" w14:paraId="7D5E2DE1" w14:textId="77777777" w:rsidTr="009F7C98">
        <w:trPr>
          <w:cantSplit/>
          <w:jc w:val="center"/>
        </w:trPr>
        <w:tc>
          <w:tcPr>
            <w:tcW w:w="2807" w:type="dxa"/>
            <w:vMerge/>
            <w:tcBorders>
              <w:left w:val="single" w:sz="4" w:space="0" w:color="auto"/>
              <w:bottom w:val="single" w:sz="4" w:space="0" w:color="auto"/>
              <w:right w:val="single" w:sz="4" w:space="0" w:color="auto"/>
            </w:tcBorders>
          </w:tcPr>
          <w:p w14:paraId="4EF5B3E8"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4303A1AC" w14:textId="77777777" w:rsidR="000B28C7" w:rsidRPr="001F23FC" w:rsidRDefault="000B28C7" w:rsidP="00B57601">
            <w:pPr>
              <w:pStyle w:val="TAL"/>
              <w:rPr>
                <w:rFonts w:eastAsia="MS Mincho" w:cs="Arial"/>
              </w:rPr>
            </w:pPr>
            <w:r w:rsidRPr="001F23FC">
              <w:rPr>
                <w:rFonts w:eastAsia="MS Mincho" w:cs="Arial"/>
              </w:rPr>
              <w:t>13 for resource #7</w:t>
            </w:r>
          </w:p>
        </w:tc>
      </w:tr>
      <w:tr w:rsidR="000B28C7" w:rsidRPr="001F23FC" w14:paraId="3839C2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130E3F" w14:textId="77777777" w:rsidR="000B28C7" w:rsidRPr="001F23FC" w:rsidRDefault="000B28C7" w:rsidP="00B57601">
            <w:pPr>
              <w:pStyle w:val="TAL"/>
              <w:rPr>
                <w:rFonts w:cs="Arial"/>
                <w:i/>
              </w:rPr>
            </w:pPr>
            <w:proofErr w:type="spellStart"/>
            <w:r w:rsidRPr="001F23FC">
              <w:rPr>
                <w:rFonts w:cs="Arial"/>
              </w:rPr>
              <w:t>cdm</w:t>
            </w:r>
            <w:proofErr w:type="spellEnd"/>
            <w:r w:rsidRPr="001F23FC">
              <w:rPr>
                <w:rFonts w:cs="Arial"/>
              </w:rPr>
              <w:t>-Type</w:t>
            </w:r>
          </w:p>
        </w:tc>
        <w:tc>
          <w:tcPr>
            <w:tcW w:w="3041" w:type="dxa"/>
            <w:tcBorders>
              <w:top w:val="single" w:sz="4" w:space="0" w:color="auto"/>
              <w:left w:val="single" w:sz="4" w:space="0" w:color="auto"/>
              <w:bottom w:val="single" w:sz="4" w:space="0" w:color="auto"/>
              <w:right w:val="single" w:sz="4" w:space="0" w:color="auto"/>
            </w:tcBorders>
          </w:tcPr>
          <w:p w14:paraId="731643F3" w14:textId="77777777" w:rsidR="000B28C7" w:rsidRPr="001F23FC" w:rsidRDefault="000B28C7" w:rsidP="00B57601">
            <w:pPr>
              <w:pStyle w:val="TAL"/>
              <w:rPr>
                <w:rFonts w:eastAsia="MS Mincho" w:cs="Arial"/>
              </w:rPr>
            </w:pPr>
            <w:proofErr w:type="spellStart"/>
            <w:r w:rsidRPr="001F23FC">
              <w:rPr>
                <w:rFonts w:eastAsia="MS Mincho" w:cs="Arial"/>
              </w:rPr>
              <w:t>noCDM</w:t>
            </w:r>
            <w:proofErr w:type="spellEnd"/>
          </w:p>
        </w:tc>
      </w:tr>
      <w:tr w:rsidR="000B28C7" w:rsidRPr="001F23FC" w14:paraId="660DE2A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AF6FB0D" w14:textId="77777777" w:rsidR="000B28C7" w:rsidRPr="001F23FC" w:rsidRDefault="000B28C7" w:rsidP="00B57601">
            <w:pPr>
              <w:pStyle w:val="TAL"/>
              <w:rPr>
                <w:rFonts w:cs="Arial"/>
                <w:i/>
              </w:rPr>
            </w:pPr>
            <w:r w:rsidRPr="001F23FC">
              <w:rPr>
                <w:rFonts w:cs="Arial"/>
              </w:rPr>
              <w:t>density</w:t>
            </w:r>
          </w:p>
        </w:tc>
        <w:tc>
          <w:tcPr>
            <w:tcW w:w="3041" w:type="dxa"/>
            <w:tcBorders>
              <w:top w:val="single" w:sz="4" w:space="0" w:color="auto"/>
              <w:left w:val="single" w:sz="4" w:space="0" w:color="auto"/>
              <w:bottom w:val="single" w:sz="4" w:space="0" w:color="auto"/>
              <w:right w:val="single" w:sz="4" w:space="0" w:color="auto"/>
            </w:tcBorders>
          </w:tcPr>
          <w:p w14:paraId="1009E11E" w14:textId="77777777" w:rsidR="000B28C7" w:rsidRPr="001F23FC" w:rsidRDefault="000B28C7" w:rsidP="00B57601">
            <w:pPr>
              <w:pStyle w:val="TAL"/>
              <w:rPr>
                <w:rFonts w:eastAsia="MS Mincho" w:cs="Arial"/>
              </w:rPr>
            </w:pPr>
            <w:r w:rsidRPr="001F23FC">
              <w:rPr>
                <w:rFonts w:eastAsia="MS Mincho" w:cs="Arial"/>
              </w:rPr>
              <w:t>3</w:t>
            </w:r>
          </w:p>
        </w:tc>
      </w:tr>
      <w:tr w:rsidR="000B28C7" w:rsidRPr="001F23FC" w14:paraId="423557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DBC5D88" w14:textId="77777777" w:rsidR="000B28C7" w:rsidRPr="001F23FC" w:rsidRDefault="000B28C7" w:rsidP="00B57601">
            <w:pPr>
              <w:pStyle w:val="TAL"/>
              <w:rPr>
                <w:rFonts w:cs="Arial"/>
                <w:i/>
              </w:rPr>
            </w:pPr>
            <w:proofErr w:type="spellStart"/>
            <w:r w:rsidRPr="001F23FC">
              <w:rPr>
                <w:rFonts w:cs="Arial"/>
              </w:rPr>
              <w:t>nrofRBs</w:t>
            </w:r>
            <w:proofErr w:type="spellEnd"/>
          </w:p>
        </w:tc>
        <w:tc>
          <w:tcPr>
            <w:tcW w:w="3041" w:type="dxa"/>
            <w:tcBorders>
              <w:top w:val="single" w:sz="4" w:space="0" w:color="auto"/>
              <w:left w:val="single" w:sz="4" w:space="0" w:color="auto"/>
              <w:bottom w:val="single" w:sz="4" w:space="0" w:color="auto"/>
              <w:right w:val="single" w:sz="4" w:space="0" w:color="auto"/>
            </w:tcBorders>
          </w:tcPr>
          <w:p w14:paraId="7E5D0DD5" w14:textId="77777777" w:rsidR="000B28C7" w:rsidRPr="001F23FC" w:rsidRDefault="000B28C7" w:rsidP="00B57601">
            <w:pPr>
              <w:pStyle w:val="TAL"/>
              <w:rPr>
                <w:rFonts w:eastAsia="MS Mincho" w:cs="Arial"/>
              </w:rPr>
            </w:pPr>
            <w:r w:rsidRPr="001F23FC">
              <w:rPr>
                <w:rFonts w:eastAsia="MS Mincho" w:cs="Arial"/>
              </w:rPr>
              <w:t>48 for channel bandwdith≥100MHz</w:t>
            </w:r>
          </w:p>
          <w:p w14:paraId="52E8A601" w14:textId="77777777" w:rsidR="000B28C7" w:rsidRPr="001F23FC" w:rsidRDefault="000B28C7" w:rsidP="00B57601">
            <w:pPr>
              <w:pStyle w:val="TAL"/>
              <w:rPr>
                <w:rFonts w:eastAsia="MS Mincho" w:cs="Arial"/>
              </w:rPr>
            </w:pPr>
            <w:r w:rsidRPr="001F23FC">
              <w:rPr>
                <w:rFonts w:eastAsia="MS Mincho" w:cs="Arial"/>
              </w:rPr>
              <w:t>32 for channel bandwidth=50MHz</w:t>
            </w:r>
          </w:p>
        </w:tc>
      </w:tr>
      <w:tr w:rsidR="000B28C7" w:rsidRPr="001F23FC" w14:paraId="44233BC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36A6287" w14:textId="77777777" w:rsidR="000B28C7" w:rsidRPr="001F23FC" w:rsidRDefault="000B28C7" w:rsidP="00B57601">
            <w:pPr>
              <w:pStyle w:val="TAL"/>
              <w:rPr>
                <w:rFonts w:cs="Arial"/>
              </w:rPr>
            </w:pPr>
            <w:proofErr w:type="spellStart"/>
            <w:r w:rsidRPr="001F23FC">
              <w:t>qcl</w:t>
            </w:r>
            <w:proofErr w:type="spellEnd"/>
            <w:r w:rsidRPr="001F23FC">
              <w:t>-info</w:t>
            </w:r>
          </w:p>
        </w:tc>
        <w:tc>
          <w:tcPr>
            <w:tcW w:w="3041" w:type="dxa"/>
            <w:tcBorders>
              <w:top w:val="single" w:sz="4" w:space="0" w:color="auto"/>
              <w:left w:val="single" w:sz="4" w:space="0" w:color="auto"/>
              <w:bottom w:val="single" w:sz="4" w:space="0" w:color="auto"/>
              <w:right w:val="single" w:sz="4" w:space="0" w:color="auto"/>
            </w:tcBorders>
          </w:tcPr>
          <w:p w14:paraId="7352A224" w14:textId="77777777" w:rsidR="000B28C7" w:rsidRPr="001F23FC" w:rsidRDefault="000B28C7" w:rsidP="00B57601">
            <w:pPr>
              <w:pStyle w:val="TAL"/>
              <w:rPr>
                <w:rFonts w:cs="Arial"/>
                <w:lang w:eastAsia="zh-CN"/>
              </w:rPr>
            </w:pPr>
            <w:r w:rsidRPr="001F23FC">
              <w:rPr>
                <w:rFonts w:cs="Arial"/>
                <w:lang w:eastAsia="zh-CN"/>
              </w:rPr>
              <w:t>Type D to SSB</w:t>
            </w:r>
          </w:p>
        </w:tc>
      </w:tr>
    </w:tbl>
    <w:p w14:paraId="16B864E9" w14:textId="55A64D75" w:rsidR="0032234A" w:rsidRPr="001F23FC" w:rsidRDefault="0032234A">
      <w:pPr>
        <w:rPr>
          <w:rFonts w:eastAsia="PMingLiU"/>
          <w:lang w:eastAsia="zh-TW"/>
        </w:rPr>
      </w:pPr>
    </w:p>
    <w:p w14:paraId="566B95B9" w14:textId="77777777" w:rsidR="008E003C" w:rsidRPr="001F23FC" w:rsidRDefault="008E003C" w:rsidP="008E003C">
      <w:r w:rsidRPr="001F23FC">
        <w:t>The CSI-RS configuration parameter defined in Table A.3.1-3 is used for verifying the beam correspondence requirement. CSI-RS shall be provided once every 10msec.</w:t>
      </w:r>
    </w:p>
    <w:p w14:paraId="785BAF9F" w14:textId="77777777" w:rsidR="008E003C" w:rsidRPr="001F23FC" w:rsidRDefault="008E003C" w:rsidP="008E003C">
      <w:pPr>
        <w:pStyle w:val="TH"/>
      </w:pPr>
      <w:bookmarkStart w:id="197" w:name="_CRTableA_3_13"/>
      <w:r w:rsidRPr="001F23FC">
        <w:lastRenderedPageBreak/>
        <w:t xml:space="preserve">Table </w:t>
      </w:r>
      <w:bookmarkEnd w:id="197"/>
      <w:r w:rsidRPr="001F23FC">
        <w:t>A.3.1-3: CSI-RS parameters for CSI-RS based beam correspondence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6935"/>
      </w:tblGrid>
      <w:tr w:rsidR="008E003C" w:rsidRPr="001F23FC" w14:paraId="07F183D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06D69A9" w14:textId="77777777" w:rsidR="008E003C" w:rsidRPr="001F23FC" w:rsidRDefault="008E003C" w:rsidP="009065DA">
            <w:pPr>
              <w:pStyle w:val="TAH"/>
              <w:rPr>
                <w:rFonts w:eastAsia="MS Mincho"/>
              </w:rPr>
            </w:pPr>
            <w:r w:rsidRPr="001F23FC">
              <w:rPr>
                <w:rFonts w:eastAsia="MS Mincho"/>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F23FC" w:rsidRDefault="008E003C" w:rsidP="009065DA">
            <w:pPr>
              <w:pStyle w:val="TAH"/>
              <w:rPr>
                <w:rFonts w:eastAsia="MS Mincho"/>
              </w:rPr>
            </w:pPr>
            <w:r w:rsidRPr="001F23FC">
              <w:rPr>
                <w:rFonts w:eastAsia="MS Mincho"/>
              </w:rPr>
              <w:t>aperiodic</w:t>
            </w:r>
          </w:p>
        </w:tc>
      </w:tr>
      <w:tr w:rsidR="008E003C" w:rsidRPr="001F23FC" w14:paraId="35723BE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575AC77C" w14:textId="77777777" w:rsidR="008E003C" w:rsidRPr="001F23FC" w:rsidRDefault="008E003C" w:rsidP="009065DA">
            <w:pPr>
              <w:pStyle w:val="TAH"/>
              <w:rPr>
                <w:rFonts w:eastAsia="MS Mincho"/>
              </w:rPr>
            </w:pPr>
            <w:r w:rsidRPr="001F23FC">
              <w:rPr>
                <w:rFonts w:eastAsia="MS Mincho"/>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F23FC" w:rsidRDefault="008E003C" w:rsidP="009065DA">
            <w:pPr>
              <w:pStyle w:val="TAH"/>
            </w:pPr>
          </w:p>
        </w:tc>
      </w:tr>
      <w:tr w:rsidR="008E003C" w:rsidRPr="001F23FC" w14:paraId="59CCABB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A6FE633" w14:textId="77777777" w:rsidR="008E003C" w:rsidRPr="001F23FC" w:rsidRDefault="008E003C" w:rsidP="009065DA">
            <w:pPr>
              <w:pStyle w:val="TAL"/>
              <w:rPr>
                <w:rFonts w:cs="Arial"/>
                <w:i/>
              </w:rPr>
            </w:pPr>
            <w:r w:rsidRPr="001F23FC">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F23FC" w:rsidRDefault="008E003C" w:rsidP="009065DA">
            <w:pPr>
              <w:pStyle w:val="TAL"/>
              <w:rPr>
                <w:rFonts w:cs="Arial"/>
              </w:rPr>
            </w:pPr>
            <w:r w:rsidRPr="001F23FC">
              <w:rPr>
                <w:rFonts w:cs="Arial"/>
              </w:rPr>
              <w:t>on</w:t>
            </w:r>
          </w:p>
        </w:tc>
      </w:tr>
      <w:tr w:rsidR="008E003C" w:rsidRPr="001F23FC" w14:paraId="6A0DCF5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BE456DC" w14:textId="77777777" w:rsidR="008E003C" w:rsidRPr="001F23FC" w:rsidRDefault="008E003C" w:rsidP="009065DA">
            <w:pPr>
              <w:pStyle w:val="TAL"/>
              <w:rPr>
                <w:rFonts w:cs="Arial"/>
                <w:i/>
              </w:rPr>
            </w:pPr>
            <w:proofErr w:type="spellStart"/>
            <w:r w:rsidRPr="001F23FC">
              <w:rPr>
                <w:rFonts w:cs="Arial"/>
              </w:rPr>
              <w:t>aperiodicTriggeringOffset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F23FC" w:rsidRDefault="008E003C" w:rsidP="009065DA">
            <w:pPr>
              <w:pStyle w:val="TAL"/>
              <w:rPr>
                <w:rFonts w:eastAsia="MS Mincho" w:cs="Arial"/>
              </w:rPr>
            </w:pPr>
            <w:r w:rsidRPr="001F23FC">
              <w:rPr>
                <w:rFonts w:eastAsia="MS Mincho" w:cs="Arial"/>
              </w:rPr>
              <w:t>Depending on UE capability</w:t>
            </w:r>
          </w:p>
        </w:tc>
      </w:tr>
      <w:tr w:rsidR="008E003C" w:rsidRPr="001F23FC" w14:paraId="04D988F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ED8CF12" w14:textId="77777777" w:rsidR="008E003C" w:rsidRPr="001F23FC" w:rsidRDefault="008E003C" w:rsidP="009065DA">
            <w:pPr>
              <w:pStyle w:val="TAH"/>
            </w:pPr>
            <w:r w:rsidRPr="001F23FC">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F23FC" w:rsidRDefault="008E003C" w:rsidP="009065DA">
            <w:pPr>
              <w:pStyle w:val="TAH"/>
              <w:rPr>
                <w:rFonts w:eastAsia="MS Mincho"/>
              </w:rPr>
            </w:pPr>
          </w:p>
        </w:tc>
      </w:tr>
      <w:tr w:rsidR="008E003C" w:rsidRPr="001F23FC" w14:paraId="77A46E03"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2868AF72" w14:textId="77777777" w:rsidR="008E003C" w:rsidRPr="001F23FC" w:rsidRDefault="008E003C" w:rsidP="009065DA">
            <w:pPr>
              <w:pStyle w:val="TAL"/>
              <w:rPr>
                <w:rFonts w:cs="Arial"/>
              </w:rPr>
            </w:pPr>
            <w:proofErr w:type="spellStart"/>
            <w:r w:rsidRPr="001F23FC">
              <w:rPr>
                <w:rFonts w:cs="Arial"/>
              </w:rPr>
              <w:t>nzp</w:t>
            </w:r>
            <w:proofErr w:type="spellEnd"/>
            <w:r w:rsidRPr="001F23FC">
              <w:rPr>
                <w:rFonts w:cs="Arial"/>
              </w:rPr>
              <w:t>-CSI-RS-</w:t>
            </w:r>
            <w:proofErr w:type="spellStart"/>
            <w:r w:rsidRPr="001F23FC">
              <w:rPr>
                <w:rFonts w:cs="Arial"/>
              </w:rPr>
              <w:t>ResourceId</w:t>
            </w:r>
            <w:proofErr w:type="spellEnd"/>
          </w:p>
        </w:tc>
        <w:tc>
          <w:tcPr>
            <w:tcW w:w="6935" w:type="dxa"/>
            <w:tcBorders>
              <w:top w:val="single" w:sz="4" w:space="0" w:color="auto"/>
              <w:left w:val="single" w:sz="4" w:space="0" w:color="auto"/>
              <w:right w:val="single" w:sz="4" w:space="0" w:color="auto"/>
            </w:tcBorders>
          </w:tcPr>
          <w:p w14:paraId="531F6CF9" w14:textId="77777777" w:rsidR="008E003C" w:rsidRPr="001F23FC" w:rsidRDefault="008E003C" w:rsidP="009065DA">
            <w:pPr>
              <w:pStyle w:val="TAL"/>
              <w:rPr>
                <w:rFonts w:eastAsia="MS Mincho" w:cs="Arial"/>
              </w:rPr>
            </w:pPr>
            <w:r w:rsidRPr="001F23FC">
              <w:rPr>
                <w:rFonts w:eastAsia="MS Mincho" w:cs="Arial"/>
              </w:rPr>
              <w:t>30 for resource #0</w:t>
            </w:r>
          </w:p>
        </w:tc>
      </w:tr>
      <w:tr w:rsidR="008E003C" w:rsidRPr="001F23FC" w14:paraId="50A9BFEA" w14:textId="77777777" w:rsidTr="009F7C98">
        <w:trPr>
          <w:cantSplit/>
          <w:jc w:val="center"/>
        </w:trPr>
        <w:tc>
          <w:tcPr>
            <w:tcW w:w="2807" w:type="dxa"/>
            <w:tcBorders>
              <w:top w:val="nil"/>
              <w:left w:val="single" w:sz="4" w:space="0" w:color="auto"/>
              <w:bottom w:val="nil"/>
              <w:right w:val="single" w:sz="4" w:space="0" w:color="auto"/>
            </w:tcBorders>
          </w:tcPr>
          <w:p w14:paraId="7A1D55F5"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F23FC" w:rsidRDefault="008E003C" w:rsidP="009065DA">
            <w:pPr>
              <w:pStyle w:val="TAL"/>
              <w:rPr>
                <w:rFonts w:eastAsia="MS Mincho" w:cs="Arial"/>
              </w:rPr>
            </w:pPr>
            <w:r w:rsidRPr="001F23FC">
              <w:rPr>
                <w:rFonts w:eastAsia="MS Mincho" w:cs="Arial"/>
              </w:rPr>
              <w:t>31 for resource #1</w:t>
            </w:r>
          </w:p>
        </w:tc>
      </w:tr>
      <w:tr w:rsidR="008E003C" w:rsidRPr="001F23FC" w14:paraId="32C13D26" w14:textId="77777777" w:rsidTr="009F7C98">
        <w:trPr>
          <w:cantSplit/>
          <w:jc w:val="center"/>
        </w:trPr>
        <w:tc>
          <w:tcPr>
            <w:tcW w:w="2807" w:type="dxa"/>
            <w:tcBorders>
              <w:top w:val="nil"/>
              <w:left w:val="single" w:sz="4" w:space="0" w:color="auto"/>
              <w:bottom w:val="nil"/>
              <w:right w:val="single" w:sz="4" w:space="0" w:color="auto"/>
            </w:tcBorders>
          </w:tcPr>
          <w:p w14:paraId="1B345784"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F23FC" w:rsidRDefault="008E003C" w:rsidP="009065DA">
            <w:pPr>
              <w:pStyle w:val="TAL"/>
              <w:rPr>
                <w:rFonts w:eastAsia="MS Mincho" w:cs="Arial"/>
              </w:rPr>
            </w:pPr>
            <w:r w:rsidRPr="001F23FC">
              <w:rPr>
                <w:rFonts w:eastAsia="MS Mincho" w:cs="Arial"/>
              </w:rPr>
              <w:t>32 for resource #2</w:t>
            </w:r>
          </w:p>
        </w:tc>
      </w:tr>
      <w:tr w:rsidR="008E003C" w:rsidRPr="001F23FC" w14:paraId="73F919D4" w14:textId="77777777" w:rsidTr="009F7C98">
        <w:trPr>
          <w:cantSplit/>
          <w:jc w:val="center"/>
        </w:trPr>
        <w:tc>
          <w:tcPr>
            <w:tcW w:w="2807" w:type="dxa"/>
            <w:tcBorders>
              <w:top w:val="nil"/>
              <w:left w:val="single" w:sz="4" w:space="0" w:color="auto"/>
              <w:bottom w:val="nil"/>
              <w:right w:val="single" w:sz="4" w:space="0" w:color="auto"/>
            </w:tcBorders>
          </w:tcPr>
          <w:p w14:paraId="3A53B2FF"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F23FC" w:rsidRDefault="008E003C" w:rsidP="009065DA">
            <w:pPr>
              <w:pStyle w:val="TAL"/>
              <w:rPr>
                <w:rFonts w:eastAsia="MS Mincho" w:cs="Arial"/>
              </w:rPr>
            </w:pPr>
            <w:r w:rsidRPr="001F23FC">
              <w:rPr>
                <w:rFonts w:eastAsia="MS Mincho" w:cs="Arial"/>
              </w:rPr>
              <w:t>33 for resource #3</w:t>
            </w:r>
          </w:p>
        </w:tc>
      </w:tr>
      <w:tr w:rsidR="008E003C" w:rsidRPr="001F23FC" w14:paraId="49E55D8F" w14:textId="77777777" w:rsidTr="009F7C98">
        <w:trPr>
          <w:cantSplit/>
          <w:jc w:val="center"/>
        </w:trPr>
        <w:tc>
          <w:tcPr>
            <w:tcW w:w="2807" w:type="dxa"/>
            <w:tcBorders>
              <w:top w:val="nil"/>
              <w:left w:val="single" w:sz="4" w:space="0" w:color="auto"/>
              <w:bottom w:val="nil"/>
              <w:right w:val="single" w:sz="4" w:space="0" w:color="auto"/>
            </w:tcBorders>
          </w:tcPr>
          <w:p w14:paraId="3660C65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ABD8760" w14:textId="77777777" w:rsidTr="009F7C98">
        <w:trPr>
          <w:cantSplit/>
          <w:jc w:val="center"/>
        </w:trPr>
        <w:tc>
          <w:tcPr>
            <w:tcW w:w="2807" w:type="dxa"/>
            <w:tcBorders>
              <w:top w:val="nil"/>
              <w:left w:val="single" w:sz="4" w:space="0" w:color="auto"/>
              <w:bottom w:val="nil"/>
              <w:right w:val="single" w:sz="4" w:space="0" w:color="auto"/>
            </w:tcBorders>
          </w:tcPr>
          <w:p w14:paraId="7F430CB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5C867ACE" w14:textId="77777777" w:rsidTr="009F7C98">
        <w:trPr>
          <w:cantSplit/>
          <w:jc w:val="center"/>
        </w:trPr>
        <w:tc>
          <w:tcPr>
            <w:tcW w:w="2807" w:type="dxa"/>
            <w:tcBorders>
              <w:top w:val="nil"/>
              <w:left w:val="single" w:sz="4" w:space="0" w:color="auto"/>
              <w:bottom w:val="nil"/>
              <w:right w:val="single" w:sz="4" w:space="0" w:color="auto"/>
            </w:tcBorders>
          </w:tcPr>
          <w:p w14:paraId="53FF7498"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345F91E"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2E22176A"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F23FC" w:rsidRDefault="008E003C" w:rsidP="009065DA">
            <w:pPr>
              <w:pStyle w:val="TAL"/>
              <w:rPr>
                <w:rFonts w:eastAsia="MS Mincho" w:cs="Arial"/>
              </w:rPr>
            </w:pPr>
            <w:r w:rsidRPr="001F23FC">
              <w:rPr>
                <w:rFonts w:eastAsia="MS Mincho" w:cs="Arial"/>
              </w:rPr>
              <w:t xml:space="preserve">29+N for resource #(N-1), where N is </w:t>
            </w:r>
            <w:proofErr w:type="spellStart"/>
            <w:r w:rsidRPr="001F23FC">
              <w:rPr>
                <w:rFonts w:eastAsia="MS Mincho" w:cs="Arial"/>
                <w:i/>
              </w:rPr>
              <w:t>maxNumberRxBeam</w:t>
            </w:r>
            <w:proofErr w:type="spellEnd"/>
            <w:r w:rsidRPr="001F23FC">
              <w:rPr>
                <w:rFonts w:eastAsia="MS Mincho" w:cs="Arial"/>
              </w:rPr>
              <w:t xml:space="preserve"> in UE capability IE of </w:t>
            </w:r>
            <w:r w:rsidRPr="001F23FC">
              <w:rPr>
                <w:rFonts w:eastAsia="MS Mincho" w:cs="Arial"/>
                <w:i/>
              </w:rPr>
              <w:t>MIMO-</w:t>
            </w:r>
            <w:proofErr w:type="spellStart"/>
            <w:r w:rsidRPr="001F23FC">
              <w:rPr>
                <w:rFonts w:eastAsia="MS Mincho" w:cs="Arial"/>
                <w:i/>
              </w:rPr>
              <w:t>ParametersPerBand</w:t>
            </w:r>
            <w:proofErr w:type="spellEnd"/>
          </w:p>
        </w:tc>
      </w:tr>
      <w:tr w:rsidR="008E003C" w:rsidRPr="001F23FC" w14:paraId="437BBB4D"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E72DB86" w14:textId="77777777" w:rsidR="008E003C" w:rsidRPr="001F23FC" w:rsidRDefault="008E003C" w:rsidP="009065DA">
            <w:pPr>
              <w:pStyle w:val="TAL"/>
              <w:rPr>
                <w:rFonts w:cs="Arial"/>
                <w:i/>
              </w:rPr>
            </w:pPr>
            <w:proofErr w:type="spellStart"/>
            <w:r w:rsidRPr="001F23FC">
              <w:rPr>
                <w:rFonts w:cs="Arial"/>
              </w:rPr>
              <w:t>powerControlOffset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F23FC" w:rsidRDefault="008E003C" w:rsidP="009065DA">
            <w:pPr>
              <w:pStyle w:val="TAL"/>
              <w:rPr>
                <w:rFonts w:eastAsia="MS Mincho" w:cs="Arial"/>
              </w:rPr>
            </w:pPr>
            <w:r w:rsidRPr="001F23FC">
              <w:rPr>
                <w:rFonts w:eastAsia="MS Mincho" w:cs="Arial"/>
              </w:rPr>
              <w:t>0</w:t>
            </w:r>
          </w:p>
        </w:tc>
      </w:tr>
      <w:tr w:rsidR="008E003C" w:rsidRPr="001F23FC" w14:paraId="5049F03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CCD4D57" w14:textId="77777777" w:rsidR="008E003C" w:rsidRPr="001F23FC" w:rsidRDefault="008E003C" w:rsidP="009065DA">
            <w:pPr>
              <w:pStyle w:val="TAL"/>
              <w:rPr>
                <w:rFonts w:cs="Arial"/>
                <w:i/>
              </w:rPr>
            </w:pPr>
            <w:proofErr w:type="spellStart"/>
            <w:r w:rsidRPr="001F23FC">
              <w:rPr>
                <w:rFonts w:cs="Arial"/>
              </w:rPr>
              <w:t>powerControlOffsetSS</w:t>
            </w:r>
            <w:proofErr w:type="spellEnd"/>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F23FC" w:rsidRDefault="008E003C" w:rsidP="009065DA">
            <w:pPr>
              <w:pStyle w:val="TAL"/>
              <w:rPr>
                <w:rFonts w:eastAsia="MS Mincho" w:cs="Arial"/>
              </w:rPr>
            </w:pPr>
            <w:r w:rsidRPr="001F23FC">
              <w:rPr>
                <w:rFonts w:eastAsia="MS Mincho" w:cs="Arial"/>
              </w:rPr>
              <w:t>db0</w:t>
            </w:r>
          </w:p>
        </w:tc>
      </w:tr>
      <w:tr w:rsidR="008E003C" w:rsidRPr="001F23FC" w14:paraId="160C05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925ACF" w14:textId="77777777" w:rsidR="008E003C" w:rsidRPr="001F23FC" w:rsidRDefault="008E003C" w:rsidP="009065DA">
            <w:pPr>
              <w:pStyle w:val="TAL"/>
              <w:rPr>
                <w:rFonts w:cs="Arial"/>
                <w:i/>
              </w:rPr>
            </w:pPr>
            <w:proofErr w:type="spellStart"/>
            <w:r w:rsidRPr="001F23FC">
              <w:rPr>
                <w:rFonts w:cs="Arial"/>
              </w:rPr>
              <w:t>nrofPorts</w:t>
            </w:r>
            <w:proofErr w:type="spellEnd"/>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F23FC" w:rsidRDefault="008E003C" w:rsidP="009065DA">
            <w:pPr>
              <w:pStyle w:val="TAL"/>
              <w:rPr>
                <w:rFonts w:eastAsia="MS Mincho" w:cs="Arial"/>
              </w:rPr>
            </w:pPr>
            <w:r w:rsidRPr="001F23FC">
              <w:rPr>
                <w:rFonts w:eastAsia="MS Mincho" w:cs="Arial"/>
              </w:rPr>
              <w:t>1</w:t>
            </w:r>
          </w:p>
        </w:tc>
      </w:tr>
      <w:tr w:rsidR="008E003C" w:rsidRPr="001F23FC" w14:paraId="629F3EF2"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663B7AED" w14:textId="77777777" w:rsidR="008E003C" w:rsidRPr="001F23FC" w:rsidRDefault="008E003C" w:rsidP="009065DA">
            <w:pPr>
              <w:pStyle w:val="TAL"/>
              <w:rPr>
                <w:rFonts w:cs="Arial"/>
                <w:i/>
              </w:rPr>
            </w:pPr>
            <w:proofErr w:type="spellStart"/>
            <w:r w:rsidRPr="001F23FC">
              <w:rPr>
                <w:rFonts w:cs="Arial"/>
              </w:rPr>
              <w:t>firstOFDMSymbolInTimeDomain</w:t>
            </w:r>
            <w:proofErr w:type="spellEnd"/>
          </w:p>
        </w:tc>
        <w:tc>
          <w:tcPr>
            <w:tcW w:w="6935" w:type="dxa"/>
            <w:tcBorders>
              <w:top w:val="single" w:sz="4" w:space="0" w:color="auto"/>
              <w:left w:val="single" w:sz="4" w:space="0" w:color="auto"/>
              <w:right w:val="single" w:sz="4" w:space="0" w:color="auto"/>
            </w:tcBorders>
          </w:tcPr>
          <w:p w14:paraId="12E7D33B" w14:textId="77777777" w:rsidR="008E003C" w:rsidRPr="001F23FC" w:rsidRDefault="008E003C" w:rsidP="009065DA">
            <w:pPr>
              <w:pStyle w:val="TAL"/>
              <w:rPr>
                <w:rFonts w:eastAsia="MS Mincho" w:cs="Arial"/>
              </w:rPr>
            </w:pPr>
            <w:r w:rsidRPr="001F23FC">
              <w:rPr>
                <w:rFonts w:eastAsia="MS Mincho" w:cs="Arial"/>
              </w:rPr>
              <w:t>6 for resource #0</w:t>
            </w:r>
          </w:p>
        </w:tc>
      </w:tr>
      <w:tr w:rsidR="008E003C" w:rsidRPr="001F23FC" w14:paraId="6F30C06E" w14:textId="77777777" w:rsidTr="009F7C98">
        <w:trPr>
          <w:cantSplit/>
          <w:jc w:val="center"/>
        </w:trPr>
        <w:tc>
          <w:tcPr>
            <w:tcW w:w="2807" w:type="dxa"/>
            <w:tcBorders>
              <w:top w:val="nil"/>
              <w:left w:val="single" w:sz="4" w:space="0" w:color="auto"/>
              <w:bottom w:val="nil"/>
              <w:right w:val="single" w:sz="4" w:space="0" w:color="auto"/>
            </w:tcBorders>
          </w:tcPr>
          <w:p w14:paraId="123EB2D1"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F23FC" w:rsidRDefault="008E003C" w:rsidP="009065DA">
            <w:pPr>
              <w:pStyle w:val="TAL"/>
              <w:rPr>
                <w:rFonts w:eastAsia="MS Mincho" w:cs="Arial"/>
              </w:rPr>
            </w:pPr>
            <w:r w:rsidRPr="001F23FC">
              <w:rPr>
                <w:rFonts w:eastAsia="MS Mincho" w:cs="Arial"/>
              </w:rPr>
              <w:t>7 for resource #1</w:t>
            </w:r>
          </w:p>
        </w:tc>
      </w:tr>
      <w:tr w:rsidR="008E003C" w:rsidRPr="001F23FC" w14:paraId="6816B2BE" w14:textId="77777777" w:rsidTr="009F7C98">
        <w:trPr>
          <w:cantSplit/>
          <w:jc w:val="center"/>
        </w:trPr>
        <w:tc>
          <w:tcPr>
            <w:tcW w:w="2807" w:type="dxa"/>
            <w:tcBorders>
              <w:top w:val="nil"/>
              <w:left w:val="single" w:sz="4" w:space="0" w:color="auto"/>
              <w:bottom w:val="nil"/>
              <w:right w:val="single" w:sz="4" w:space="0" w:color="auto"/>
            </w:tcBorders>
          </w:tcPr>
          <w:p w14:paraId="3C532F20"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F23FC" w:rsidRDefault="008E003C" w:rsidP="009065DA">
            <w:pPr>
              <w:pStyle w:val="TAL"/>
              <w:rPr>
                <w:rFonts w:eastAsia="MS Mincho" w:cs="Arial"/>
              </w:rPr>
            </w:pPr>
            <w:r w:rsidRPr="001F23FC">
              <w:rPr>
                <w:rFonts w:eastAsia="MS Mincho" w:cs="Arial"/>
              </w:rPr>
              <w:t>8 for resource #2</w:t>
            </w:r>
          </w:p>
        </w:tc>
      </w:tr>
      <w:tr w:rsidR="008E003C" w:rsidRPr="001F23FC" w14:paraId="3644DD89" w14:textId="77777777" w:rsidTr="009F7C98">
        <w:trPr>
          <w:cantSplit/>
          <w:jc w:val="center"/>
        </w:trPr>
        <w:tc>
          <w:tcPr>
            <w:tcW w:w="2807" w:type="dxa"/>
            <w:tcBorders>
              <w:top w:val="nil"/>
              <w:left w:val="single" w:sz="4" w:space="0" w:color="auto"/>
              <w:bottom w:val="nil"/>
              <w:right w:val="single" w:sz="4" w:space="0" w:color="auto"/>
            </w:tcBorders>
          </w:tcPr>
          <w:p w14:paraId="49D41F08"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F23FC" w:rsidRDefault="008E003C" w:rsidP="009065DA">
            <w:pPr>
              <w:pStyle w:val="TAL"/>
              <w:rPr>
                <w:rFonts w:eastAsia="MS Mincho" w:cs="Arial"/>
              </w:rPr>
            </w:pPr>
            <w:r w:rsidRPr="001F23FC">
              <w:rPr>
                <w:rFonts w:eastAsia="MS Mincho" w:cs="Arial"/>
              </w:rPr>
              <w:t>9 for resource #3</w:t>
            </w:r>
          </w:p>
        </w:tc>
      </w:tr>
      <w:tr w:rsidR="008E003C" w:rsidRPr="001F23FC" w14:paraId="55AC86F0" w14:textId="77777777" w:rsidTr="009F7C98">
        <w:trPr>
          <w:cantSplit/>
          <w:jc w:val="center"/>
        </w:trPr>
        <w:tc>
          <w:tcPr>
            <w:tcW w:w="2807" w:type="dxa"/>
            <w:tcBorders>
              <w:top w:val="nil"/>
              <w:left w:val="single" w:sz="4" w:space="0" w:color="auto"/>
              <w:bottom w:val="nil"/>
              <w:right w:val="single" w:sz="4" w:space="0" w:color="auto"/>
            </w:tcBorders>
          </w:tcPr>
          <w:p w14:paraId="0AF3B06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B059739" w14:textId="77777777" w:rsidTr="009F7C98">
        <w:trPr>
          <w:cantSplit/>
          <w:jc w:val="center"/>
        </w:trPr>
        <w:tc>
          <w:tcPr>
            <w:tcW w:w="2807" w:type="dxa"/>
            <w:tcBorders>
              <w:top w:val="nil"/>
              <w:left w:val="single" w:sz="4" w:space="0" w:color="auto"/>
              <w:bottom w:val="nil"/>
              <w:right w:val="single" w:sz="4" w:space="0" w:color="auto"/>
            </w:tcBorders>
          </w:tcPr>
          <w:p w14:paraId="56C1904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169CEF7" w14:textId="77777777" w:rsidTr="009F7C98">
        <w:trPr>
          <w:cantSplit/>
          <w:jc w:val="center"/>
        </w:trPr>
        <w:tc>
          <w:tcPr>
            <w:tcW w:w="2807" w:type="dxa"/>
            <w:tcBorders>
              <w:top w:val="nil"/>
              <w:left w:val="single" w:sz="4" w:space="0" w:color="auto"/>
              <w:bottom w:val="nil"/>
              <w:right w:val="single" w:sz="4" w:space="0" w:color="auto"/>
            </w:tcBorders>
          </w:tcPr>
          <w:p w14:paraId="30873D60"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26D1E534"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0335C375"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F23FC" w:rsidRDefault="008E003C" w:rsidP="009065DA">
            <w:pPr>
              <w:pStyle w:val="TAL"/>
              <w:rPr>
                <w:rFonts w:eastAsia="MS Mincho" w:cs="Arial"/>
              </w:rPr>
            </w:pPr>
            <w:r w:rsidRPr="001F23FC">
              <w:rPr>
                <w:rFonts w:eastAsia="MS Mincho" w:cs="Arial"/>
              </w:rPr>
              <w:t>5+N for resource #(N-1), where N=</w:t>
            </w:r>
            <w:r w:rsidRPr="001F23FC">
              <w:rPr>
                <w:rFonts w:eastAsia="MS Mincho" w:cs="Arial"/>
                <w:i/>
              </w:rPr>
              <w:t>maxNumberRxBeam</w:t>
            </w:r>
            <w:r w:rsidRPr="001F23FC">
              <w:rPr>
                <w:rFonts w:eastAsia="MS Mincho" w:cs="Arial"/>
              </w:rPr>
              <w:t xml:space="preserve">-1 in UE capability IE of </w:t>
            </w:r>
            <w:r w:rsidRPr="001F23FC">
              <w:rPr>
                <w:rFonts w:eastAsia="MS Mincho" w:cs="Arial"/>
                <w:i/>
              </w:rPr>
              <w:t>MIMO-</w:t>
            </w:r>
            <w:proofErr w:type="spellStart"/>
            <w:r w:rsidRPr="001F23FC">
              <w:rPr>
                <w:rFonts w:eastAsia="MS Mincho" w:cs="Arial"/>
                <w:i/>
              </w:rPr>
              <w:t>ParametersPerBand</w:t>
            </w:r>
            <w:proofErr w:type="spellEnd"/>
          </w:p>
        </w:tc>
      </w:tr>
      <w:tr w:rsidR="008E003C" w:rsidRPr="001F23FC" w14:paraId="1EEFA724"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D52B955" w14:textId="77777777" w:rsidR="008E003C" w:rsidRPr="001F23FC" w:rsidRDefault="008E003C" w:rsidP="009065DA">
            <w:pPr>
              <w:pStyle w:val="TAL"/>
              <w:rPr>
                <w:rFonts w:cs="Arial"/>
                <w:i/>
              </w:rPr>
            </w:pPr>
            <w:proofErr w:type="spellStart"/>
            <w:r w:rsidRPr="001F23FC">
              <w:rPr>
                <w:rFonts w:cs="Arial"/>
              </w:rPr>
              <w:t>cdm</w:t>
            </w:r>
            <w:proofErr w:type="spellEnd"/>
            <w:r w:rsidRPr="001F23FC">
              <w:rPr>
                <w:rFonts w:cs="Arial"/>
              </w:rPr>
              <w:t>-Type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F23FC" w:rsidRDefault="008E003C" w:rsidP="009065DA">
            <w:pPr>
              <w:pStyle w:val="TAL"/>
              <w:rPr>
                <w:rFonts w:eastAsia="MS Mincho" w:cs="Arial"/>
              </w:rPr>
            </w:pPr>
            <w:proofErr w:type="spellStart"/>
            <w:r w:rsidRPr="001F23FC">
              <w:rPr>
                <w:rFonts w:eastAsia="MS Mincho" w:cs="Arial"/>
              </w:rPr>
              <w:t>noCDM</w:t>
            </w:r>
            <w:proofErr w:type="spellEnd"/>
          </w:p>
        </w:tc>
      </w:tr>
      <w:tr w:rsidR="008E003C" w:rsidRPr="001F23FC" w14:paraId="28B6199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AEBC367" w14:textId="77777777" w:rsidR="008E003C" w:rsidRPr="001F23FC" w:rsidRDefault="008E003C" w:rsidP="009065DA">
            <w:pPr>
              <w:pStyle w:val="TAL"/>
              <w:rPr>
                <w:rFonts w:cs="Arial"/>
                <w:i/>
              </w:rPr>
            </w:pPr>
            <w:r w:rsidRPr="001F23FC">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F23FC" w:rsidRDefault="008E003C" w:rsidP="009065DA">
            <w:pPr>
              <w:pStyle w:val="TAL"/>
              <w:rPr>
                <w:rFonts w:eastAsia="MS Mincho" w:cs="Arial"/>
              </w:rPr>
            </w:pPr>
            <w:r w:rsidRPr="001F23FC">
              <w:rPr>
                <w:rFonts w:eastAsia="MS Mincho" w:cs="Arial"/>
              </w:rPr>
              <w:t>3</w:t>
            </w:r>
          </w:p>
        </w:tc>
      </w:tr>
      <w:tr w:rsidR="008E003C" w:rsidRPr="001F23FC" w14:paraId="79AB10B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D005D0A" w14:textId="77777777" w:rsidR="008E003C" w:rsidRPr="001F23FC" w:rsidRDefault="008E003C" w:rsidP="009065DA">
            <w:pPr>
              <w:pStyle w:val="TAL"/>
              <w:rPr>
                <w:rFonts w:cs="Arial"/>
                <w:i/>
              </w:rPr>
            </w:pPr>
            <w:proofErr w:type="spellStart"/>
            <w:r w:rsidRPr="001F23FC">
              <w:rPr>
                <w:rFonts w:cs="Arial"/>
              </w:rPr>
              <w:t>nrofRBs</w:t>
            </w:r>
            <w:proofErr w:type="spellEnd"/>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F23FC" w:rsidRDefault="008E003C" w:rsidP="009065DA">
            <w:pPr>
              <w:pStyle w:val="TAL"/>
              <w:rPr>
                <w:rFonts w:eastAsia="MS Mincho" w:cs="Arial"/>
              </w:rPr>
            </w:pPr>
            <w:r w:rsidRPr="001F23FC">
              <w:rPr>
                <w:rFonts w:eastAsia="MS Mincho" w:cs="Arial"/>
              </w:rPr>
              <w:t>48 for channel bandwidth</w:t>
            </w:r>
            <w:r w:rsidRPr="001F23FC">
              <w:rPr>
                <w:rFonts w:cs="Arial"/>
                <w:lang w:eastAsia="zh-CN"/>
              </w:rPr>
              <w:t>≥100MHz</w:t>
            </w:r>
          </w:p>
          <w:p w14:paraId="533A2BB1" w14:textId="77777777" w:rsidR="008E003C" w:rsidRPr="001F23FC" w:rsidRDefault="008E003C" w:rsidP="009065DA">
            <w:pPr>
              <w:pStyle w:val="TAL"/>
              <w:rPr>
                <w:rFonts w:eastAsia="MS Mincho" w:cs="Arial"/>
              </w:rPr>
            </w:pPr>
            <w:r w:rsidRPr="001F23FC">
              <w:rPr>
                <w:rFonts w:eastAsia="MS Mincho" w:cs="Arial"/>
              </w:rPr>
              <w:t>32 for channel bandwidth=50MHz</w:t>
            </w:r>
          </w:p>
        </w:tc>
      </w:tr>
      <w:tr w:rsidR="008E003C" w:rsidRPr="001F23FC" w14:paraId="4F94D6D3"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2AE5B5C" w14:textId="77777777" w:rsidR="008E003C" w:rsidRPr="001F23FC" w:rsidRDefault="008E003C" w:rsidP="009065DA">
            <w:pPr>
              <w:pStyle w:val="TAL"/>
              <w:rPr>
                <w:rFonts w:cs="Arial"/>
              </w:rPr>
            </w:pPr>
            <w:proofErr w:type="spellStart"/>
            <w:r w:rsidRPr="001F23FC">
              <w:t>qcl</w:t>
            </w:r>
            <w:proofErr w:type="spellEnd"/>
            <w:r w:rsidRPr="001F23FC">
              <w:t>-info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F23FC" w:rsidRDefault="008E003C" w:rsidP="009065DA">
            <w:pPr>
              <w:pStyle w:val="TAL"/>
              <w:rPr>
                <w:rFonts w:cs="Arial"/>
                <w:lang w:eastAsia="zh-CN"/>
              </w:rPr>
            </w:pPr>
            <w:r w:rsidRPr="001F23FC">
              <w:rPr>
                <w:rFonts w:cs="Arial"/>
                <w:lang w:eastAsia="zh-CN"/>
              </w:rPr>
              <w:t>Type D to SSB</w:t>
            </w:r>
          </w:p>
        </w:tc>
      </w:tr>
    </w:tbl>
    <w:p w14:paraId="67F67604" w14:textId="77777777" w:rsidR="008E003C" w:rsidRPr="001F23FC" w:rsidRDefault="008E003C">
      <w:pPr>
        <w:rPr>
          <w:rFonts w:eastAsia="PMingLiU"/>
          <w:lang w:eastAsia="zh-TW"/>
        </w:rPr>
      </w:pPr>
    </w:p>
    <w:p w14:paraId="3B03F38B" w14:textId="77777777" w:rsidR="0032234A" w:rsidRPr="001F23FC" w:rsidRDefault="0032234A">
      <w:pPr>
        <w:pStyle w:val="Heading2"/>
        <w:rPr>
          <w:lang w:eastAsia="zh-TW"/>
        </w:rPr>
      </w:pPr>
      <w:bookmarkStart w:id="198" w:name="_Toc21026756"/>
      <w:bookmarkStart w:id="199" w:name="_Toc27744054"/>
      <w:bookmarkStart w:id="200" w:name="_Toc36197225"/>
      <w:bookmarkStart w:id="201" w:name="_Toc36197917"/>
      <w:r w:rsidRPr="001F23FC">
        <w:rPr>
          <w:lang w:eastAsia="zh-TW"/>
        </w:rPr>
        <w:t>A.3.2</w:t>
      </w:r>
      <w:r w:rsidRPr="001F23FC">
        <w:rPr>
          <w:lang w:eastAsia="zh-TW"/>
        </w:rPr>
        <w:tab/>
        <w:t>Void</w:t>
      </w:r>
      <w:bookmarkEnd w:id="198"/>
      <w:bookmarkEnd w:id="199"/>
      <w:bookmarkEnd w:id="200"/>
      <w:bookmarkEnd w:id="201"/>
    </w:p>
    <w:p w14:paraId="21A2FE7B" w14:textId="77777777" w:rsidR="0032234A" w:rsidRPr="001F23FC" w:rsidRDefault="0032234A">
      <w:pPr>
        <w:pStyle w:val="Heading2"/>
        <w:rPr>
          <w:rFonts w:eastAsia="PMingLiU"/>
        </w:rPr>
      </w:pPr>
      <w:bookmarkStart w:id="202" w:name="_Toc21026757"/>
      <w:bookmarkStart w:id="203" w:name="_Toc27744055"/>
      <w:bookmarkStart w:id="204" w:name="_Toc36197226"/>
      <w:bookmarkStart w:id="205" w:name="_Toc36197918"/>
      <w:r w:rsidRPr="001F23FC">
        <w:rPr>
          <w:rFonts w:eastAsia="PMingLiU"/>
        </w:rPr>
        <w:t>A.3.</w:t>
      </w:r>
      <w:r w:rsidRPr="001F23FC">
        <w:rPr>
          <w:lang w:eastAsia="zh-TW"/>
        </w:rPr>
        <w:t>3</w:t>
      </w:r>
      <w:r w:rsidRPr="001F23FC">
        <w:rPr>
          <w:rFonts w:eastAsia="PMingLiU"/>
        </w:rPr>
        <w:tab/>
      </w:r>
      <w:r w:rsidRPr="001F23FC">
        <w:t>DL reference measurement channels for TDD</w:t>
      </w:r>
      <w:bookmarkEnd w:id="202"/>
      <w:bookmarkEnd w:id="203"/>
      <w:bookmarkEnd w:id="204"/>
      <w:bookmarkEnd w:id="205"/>
    </w:p>
    <w:p w14:paraId="05096624" w14:textId="77777777" w:rsidR="0032234A" w:rsidRPr="001F23FC" w:rsidRDefault="0032234A">
      <w:pPr>
        <w:pStyle w:val="Heading3"/>
        <w:rPr>
          <w:snapToGrid w:val="0"/>
          <w:lang w:eastAsia="zh-TW"/>
        </w:rPr>
      </w:pPr>
      <w:bookmarkStart w:id="206" w:name="_Toc21026758"/>
      <w:bookmarkStart w:id="207" w:name="_Toc27744056"/>
      <w:bookmarkStart w:id="208" w:name="_Toc36197227"/>
      <w:bookmarkStart w:id="209" w:name="_Toc36197919"/>
      <w:r w:rsidRPr="001F23FC">
        <w:rPr>
          <w:snapToGrid w:val="0"/>
        </w:rPr>
        <w:t>A.</w:t>
      </w:r>
      <w:r w:rsidRPr="001F23FC">
        <w:rPr>
          <w:snapToGrid w:val="0"/>
          <w:lang w:eastAsia="zh-TW"/>
        </w:rPr>
        <w:t>3.3.1</w:t>
      </w:r>
      <w:r w:rsidRPr="001F23FC">
        <w:rPr>
          <w:snapToGrid w:val="0"/>
        </w:rPr>
        <w:tab/>
      </w:r>
      <w:r w:rsidRPr="001F23FC">
        <w:rPr>
          <w:snapToGrid w:val="0"/>
          <w:lang w:eastAsia="zh-TW"/>
        </w:rPr>
        <w:t>General</w:t>
      </w:r>
      <w:bookmarkEnd w:id="206"/>
      <w:bookmarkEnd w:id="207"/>
      <w:bookmarkEnd w:id="208"/>
      <w:bookmarkEnd w:id="209"/>
    </w:p>
    <w:p w14:paraId="54A0220F" w14:textId="77777777" w:rsidR="0032234A" w:rsidRPr="001F23FC" w:rsidRDefault="0032234A">
      <w:pPr>
        <w:pStyle w:val="TH"/>
      </w:pPr>
      <w:bookmarkStart w:id="210" w:name="_CRTableA_3_3_11"/>
      <w:r w:rsidRPr="001F23FC">
        <w:t xml:space="preserve">Table </w:t>
      </w:r>
      <w:bookmarkEnd w:id="210"/>
      <w:r w:rsidRPr="001F23FC">
        <w:t>A.3.3.1-1</w:t>
      </w:r>
      <w:r w:rsidRPr="001F23FC">
        <w:rPr>
          <w:lang w:eastAsia="zh-TW"/>
        </w:rPr>
        <w:t>:</w:t>
      </w:r>
      <w:r w:rsidRPr="001F23FC">
        <w:t xml:space="preserve"> Additional test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9"/>
        <w:gridCol w:w="2554"/>
        <w:gridCol w:w="2693"/>
        <w:gridCol w:w="2695"/>
      </w:tblGrid>
      <w:tr w:rsidR="0032234A" w:rsidRPr="001F23FC" w14:paraId="44942035" w14:textId="77777777" w:rsidTr="009F7C98">
        <w:trPr>
          <w:cantSplit/>
          <w:jc w:val="center"/>
        </w:trPr>
        <w:tc>
          <w:tcPr>
            <w:tcW w:w="4243" w:type="dxa"/>
            <w:gridSpan w:val="2"/>
            <w:vMerge w:val="restart"/>
          </w:tcPr>
          <w:p w14:paraId="1E476F05" w14:textId="77777777" w:rsidR="0032234A" w:rsidRPr="001F23FC" w:rsidRDefault="0032234A">
            <w:pPr>
              <w:pStyle w:val="TAH"/>
            </w:pPr>
            <w:r w:rsidRPr="001F23FC">
              <w:t>Parameter</w:t>
            </w:r>
          </w:p>
        </w:tc>
        <w:tc>
          <w:tcPr>
            <w:tcW w:w="5388" w:type="dxa"/>
            <w:gridSpan w:val="2"/>
          </w:tcPr>
          <w:p w14:paraId="357AD6ED" w14:textId="77777777" w:rsidR="0032234A" w:rsidRPr="001F23FC" w:rsidRDefault="0032234A">
            <w:pPr>
              <w:pStyle w:val="TAH"/>
            </w:pPr>
            <w:r w:rsidRPr="001F23FC">
              <w:t>Value</w:t>
            </w:r>
          </w:p>
        </w:tc>
      </w:tr>
      <w:tr w:rsidR="0032234A" w:rsidRPr="001F23FC" w14:paraId="244CAD2C" w14:textId="77777777" w:rsidTr="009F7C98">
        <w:trPr>
          <w:cantSplit/>
          <w:jc w:val="center"/>
        </w:trPr>
        <w:tc>
          <w:tcPr>
            <w:tcW w:w="4243" w:type="dxa"/>
            <w:gridSpan w:val="2"/>
            <w:vMerge/>
          </w:tcPr>
          <w:p w14:paraId="01A4707E" w14:textId="77777777" w:rsidR="0032234A" w:rsidRPr="001F23FC" w:rsidRDefault="0032234A">
            <w:pPr>
              <w:pStyle w:val="TAH"/>
            </w:pPr>
          </w:p>
        </w:tc>
        <w:tc>
          <w:tcPr>
            <w:tcW w:w="2693" w:type="dxa"/>
          </w:tcPr>
          <w:p w14:paraId="1C7C4015" w14:textId="77777777" w:rsidR="0032234A" w:rsidRPr="001F23FC" w:rsidRDefault="0032234A">
            <w:pPr>
              <w:pStyle w:val="TAH"/>
            </w:pPr>
            <w:r w:rsidRPr="001F23FC">
              <w:t>SCS 60 kHz (µ=2)</w:t>
            </w:r>
          </w:p>
        </w:tc>
        <w:tc>
          <w:tcPr>
            <w:tcW w:w="2695" w:type="dxa"/>
          </w:tcPr>
          <w:p w14:paraId="65B322D8" w14:textId="77777777" w:rsidR="0032234A" w:rsidRPr="001F23FC" w:rsidRDefault="0032234A">
            <w:pPr>
              <w:pStyle w:val="TAH"/>
            </w:pPr>
            <w:r w:rsidRPr="001F23FC">
              <w:t>SCS 120 kHz (µ=3)</w:t>
            </w:r>
          </w:p>
        </w:tc>
      </w:tr>
      <w:tr w:rsidR="0032234A" w:rsidRPr="001F23FC" w14:paraId="1447B26B" w14:textId="77777777" w:rsidTr="009F7C98">
        <w:trPr>
          <w:cantSplit/>
          <w:jc w:val="center"/>
        </w:trPr>
        <w:tc>
          <w:tcPr>
            <w:tcW w:w="1689" w:type="dxa"/>
            <w:vMerge w:val="restart"/>
          </w:tcPr>
          <w:p w14:paraId="2C9C33F9" w14:textId="77777777" w:rsidR="0032234A" w:rsidRPr="001F23FC" w:rsidRDefault="0032234A" w:rsidP="00C16FE6">
            <w:pPr>
              <w:pStyle w:val="TAL"/>
              <w:rPr>
                <w:i/>
              </w:rPr>
            </w:pPr>
            <w:r w:rsidRPr="001F23FC">
              <w:t>UL-DL configuration</w:t>
            </w:r>
          </w:p>
        </w:tc>
        <w:tc>
          <w:tcPr>
            <w:tcW w:w="2554" w:type="dxa"/>
          </w:tcPr>
          <w:p w14:paraId="7F8299C4" w14:textId="77777777" w:rsidR="0032234A" w:rsidRPr="001F23FC" w:rsidRDefault="0032234A" w:rsidP="00C16FE6">
            <w:pPr>
              <w:pStyle w:val="TAC"/>
              <w:jc w:val="left"/>
            </w:pPr>
            <w:proofErr w:type="spellStart"/>
            <w:r w:rsidRPr="001F23FC">
              <w:rPr>
                <w:i/>
              </w:rPr>
              <w:t>referenceSubcarrierSpacing</w:t>
            </w:r>
            <w:proofErr w:type="spellEnd"/>
          </w:p>
        </w:tc>
        <w:tc>
          <w:tcPr>
            <w:tcW w:w="2693" w:type="dxa"/>
          </w:tcPr>
          <w:p w14:paraId="5051EAE4" w14:textId="77777777" w:rsidR="0032234A" w:rsidRPr="001F23FC" w:rsidRDefault="0032234A">
            <w:pPr>
              <w:pStyle w:val="TAC"/>
            </w:pPr>
            <w:r w:rsidRPr="001F23FC">
              <w:t>60 kHz</w:t>
            </w:r>
          </w:p>
        </w:tc>
        <w:tc>
          <w:tcPr>
            <w:tcW w:w="2695" w:type="dxa"/>
          </w:tcPr>
          <w:p w14:paraId="71ACFBE0" w14:textId="77777777" w:rsidR="0032234A" w:rsidRPr="001F23FC" w:rsidRDefault="0032234A">
            <w:pPr>
              <w:pStyle w:val="TAC"/>
            </w:pPr>
            <w:r w:rsidRPr="001F23FC">
              <w:t>120 kHz</w:t>
            </w:r>
          </w:p>
        </w:tc>
      </w:tr>
      <w:tr w:rsidR="0032234A" w:rsidRPr="001F23FC" w14:paraId="67903770" w14:textId="77777777" w:rsidTr="009F7C98">
        <w:trPr>
          <w:cantSplit/>
          <w:jc w:val="center"/>
        </w:trPr>
        <w:tc>
          <w:tcPr>
            <w:tcW w:w="1689" w:type="dxa"/>
            <w:vMerge/>
          </w:tcPr>
          <w:p w14:paraId="1D947808" w14:textId="77777777" w:rsidR="0032234A" w:rsidRPr="001F23FC" w:rsidRDefault="0032234A" w:rsidP="00C16FE6">
            <w:pPr>
              <w:pStyle w:val="TAL"/>
              <w:rPr>
                <w:i/>
              </w:rPr>
            </w:pPr>
          </w:p>
        </w:tc>
        <w:tc>
          <w:tcPr>
            <w:tcW w:w="2554" w:type="dxa"/>
          </w:tcPr>
          <w:p w14:paraId="63CD977B" w14:textId="77777777" w:rsidR="0032234A" w:rsidRPr="001F23FC" w:rsidRDefault="0032234A" w:rsidP="00C16FE6">
            <w:pPr>
              <w:pStyle w:val="TAC"/>
              <w:jc w:val="left"/>
            </w:pPr>
            <w:r w:rsidRPr="001F23FC">
              <w:rPr>
                <w:i/>
              </w:rPr>
              <w:t>dl-UL-</w:t>
            </w:r>
            <w:proofErr w:type="spellStart"/>
            <w:r w:rsidRPr="001F23FC">
              <w:rPr>
                <w:i/>
              </w:rPr>
              <w:t>TransmissionPeriodicity</w:t>
            </w:r>
            <w:proofErr w:type="spellEnd"/>
          </w:p>
        </w:tc>
        <w:tc>
          <w:tcPr>
            <w:tcW w:w="2693" w:type="dxa"/>
          </w:tcPr>
          <w:p w14:paraId="61393BF3" w14:textId="77777777" w:rsidR="0032234A" w:rsidRPr="001F23FC" w:rsidRDefault="0032234A">
            <w:pPr>
              <w:pStyle w:val="TAC"/>
            </w:pPr>
            <w:r w:rsidRPr="001F23FC">
              <w:t xml:space="preserve">1.25 </w:t>
            </w:r>
            <w:proofErr w:type="spellStart"/>
            <w:r w:rsidRPr="001F23FC">
              <w:t>ms</w:t>
            </w:r>
            <w:proofErr w:type="spellEnd"/>
          </w:p>
        </w:tc>
        <w:tc>
          <w:tcPr>
            <w:tcW w:w="2695" w:type="dxa"/>
          </w:tcPr>
          <w:p w14:paraId="6BBDB330" w14:textId="77777777" w:rsidR="0032234A" w:rsidRPr="001F23FC" w:rsidRDefault="0032234A">
            <w:pPr>
              <w:pStyle w:val="TAC"/>
            </w:pPr>
            <w:r w:rsidRPr="001F23FC">
              <w:t xml:space="preserve">0.625 </w:t>
            </w:r>
            <w:proofErr w:type="spellStart"/>
            <w:r w:rsidRPr="001F23FC">
              <w:t>ms</w:t>
            </w:r>
            <w:proofErr w:type="spellEnd"/>
          </w:p>
        </w:tc>
      </w:tr>
      <w:tr w:rsidR="0032234A" w:rsidRPr="001F23FC" w14:paraId="4B2D7DB3" w14:textId="77777777" w:rsidTr="009F7C98">
        <w:trPr>
          <w:cantSplit/>
          <w:jc w:val="center"/>
        </w:trPr>
        <w:tc>
          <w:tcPr>
            <w:tcW w:w="1689" w:type="dxa"/>
            <w:vMerge/>
          </w:tcPr>
          <w:p w14:paraId="22ABBF65" w14:textId="77777777" w:rsidR="0032234A" w:rsidRPr="001F23FC" w:rsidRDefault="0032234A" w:rsidP="00C16FE6">
            <w:pPr>
              <w:pStyle w:val="TAL"/>
              <w:rPr>
                <w:i/>
              </w:rPr>
            </w:pPr>
          </w:p>
        </w:tc>
        <w:tc>
          <w:tcPr>
            <w:tcW w:w="2554" w:type="dxa"/>
          </w:tcPr>
          <w:p w14:paraId="31DA5B43" w14:textId="77777777" w:rsidR="0032234A" w:rsidRPr="001F23FC" w:rsidRDefault="0032234A" w:rsidP="00C16FE6">
            <w:pPr>
              <w:pStyle w:val="TAC"/>
              <w:jc w:val="left"/>
            </w:pPr>
            <w:proofErr w:type="spellStart"/>
            <w:r w:rsidRPr="001F23FC">
              <w:rPr>
                <w:i/>
              </w:rPr>
              <w:t>nrofDownlinkSlots</w:t>
            </w:r>
            <w:proofErr w:type="spellEnd"/>
          </w:p>
        </w:tc>
        <w:tc>
          <w:tcPr>
            <w:tcW w:w="2693" w:type="dxa"/>
          </w:tcPr>
          <w:p w14:paraId="20EBDD74" w14:textId="77777777" w:rsidR="0032234A" w:rsidRPr="001F23FC" w:rsidRDefault="0032234A">
            <w:pPr>
              <w:pStyle w:val="TAC"/>
            </w:pPr>
            <w:r w:rsidRPr="001F23FC">
              <w:t>3</w:t>
            </w:r>
          </w:p>
        </w:tc>
        <w:tc>
          <w:tcPr>
            <w:tcW w:w="2695" w:type="dxa"/>
          </w:tcPr>
          <w:p w14:paraId="139B62E4" w14:textId="77777777" w:rsidR="0032234A" w:rsidRPr="001F23FC" w:rsidRDefault="0032234A">
            <w:pPr>
              <w:pStyle w:val="TAC"/>
            </w:pPr>
            <w:r w:rsidRPr="001F23FC">
              <w:t>3</w:t>
            </w:r>
          </w:p>
        </w:tc>
      </w:tr>
      <w:tr w:rsidR="0032234A" w:rsidRPr="001F23FC" w14:paraId="4A946E7B" w14:textId="77777777" w:rsidTr="009F7C98">
        <w:trPr>
          <w:cantSplit/>
          <w:jc w:val="center"/>
        </w:trPr>
        <w:tc>
          <w:tcPr>
            <w:tcW w:w="1689" w:type="dxa"/>
            <w:vMerge/>
          </w:tcPr>
          <w:p w14:paraId="2B3C10B3" w14:textId="77777777" w:rsidR="0032234A" w:rsidRPr="001F23FC" w:rsidRDefault="0032234A" w:rsidP="00C16FE6">
            <w:pPr>
              <w:pStyle w:val="TAL"/>
              <w:rPr>
                <w:i/>
              </w:rPr>
            </w:pPr>
          </w:p>
        </w:tc>
        <w:tc>
          <w:tcPr>
            <w:tcW w:w="2554" w:type="dxa"/>
          </w:tcPr>
          <w:p w14:paraId="3A59603F" w14:textId="77777777" w:rsidR="0032234A" w:rsidRPr="001F23FC" w:rsidRDefault="0032234A" w:rsidP="00C16FE6">
            <w:pPr>
              <w:pStyle w:val="TAC"/>
              <w:jc w:val="left"/>
            </w:pPr>
            <w:proofErr w:type="spellStart"/>
            <w:r w:rsidRPr="001F23FC">
              <w:rPr>
                <w:i/>
              </w:rPr>
              <w:t>nrofDownlinkSymbols</w:t>
            </w:r>
            <w:proofErr w:type="spellEnd"/>
          </w:p>
        </w:tc>
        <w:tc>
          <w:tcPr>
            <w:tcW w:w="2693" w:type="dxa"/>
          </w:tcPr>
          <w:p w14:paraId="11CE13BA" w14:textId="77777777" w:rsidR="0032234A" w:rsidRPr="001F23FC" w:rsidRDefault="0032234A">
            <w:pPr>
              <w:pStyle w:val="TAC"/>
            </w:pPr>
            <w:r w:rsidRPr="001F23FC">
              <w:t>4</w:t>
            </w:r>
          </w:p>
        </w:tc>
        <w:tc>
          <w:tcPr>
            <w:tcW w:w="2695" w:type="dxa"/>
          </w:tcPr>
          <w:p w14:paraId="29D77AF2" w14:textId="77777777" w:rsidR="0032234A" w:rsidRPr="001F23FC" w:rsidRDefault="0032234A">
            <w:pPr>
              <w:pStyle w:val="TAC"/>
            </w:pPr>
            <w:r w:rsidRPr="001F23FC">
              <w:t>10</w:t>
            </w:r>
          </w:p>
        </w:tc>
      </w:tr>
      <w:tr w:rsidR="0032234A" w:rsidRPr="001F23FC" w14:paraId="123CB546" w14:textId="77777777" w:rsidTr="009F7C98">
        <w:trPr>
          <w:cantSplit/>
          <w:jc w:val="center"/>
        </w:trPr>
        <w:tc>
          <w:tcPr>
            <w:tcW w:w="1689" w:type="dxa"/>
            <w:vMerge/>
          </w:tcPr>
          <w:p w14:paraId="3B5F32FC" w14:textId="77777777" w:rsidR="0032234A" w:rsidRPr="001F23FC" w:rsidRDefault="0032234A" w:rsidP="00C16FE6">
            <w:pPr>
              <w:pStyle w:val="TAL"/>
              <w:rPr>
                <w:i/>
              </w:rPr>
            </w:pPr>
          </w:p>
        </w:tc>
        <w:tc>
          <w:tcPr>
            <w:tcW w:w="2554" w:type="dxa"/>
          </w:tcPr>
          <w:p w14:paraId="4E33C044" w14:textId="77777777" w:rsidR="0032234A" w:rsidRPr="001F23FC" w:rsidRDefault="0032234A" w:rsidP="00C16FE6">
            <w:pPr>
              <w:pStyle w:val="TAC"/>
              <w:jc w:val="left"/>
            </w:pPr>
            <w:proofErr w:type="spellStart"/>
            <w:r w:rsidRPr="001F23FC">
              <w:rPr>
                <w:i/>
              </w:rPr>
              <w:t>nrofUplinkSlot</w:t>
            </w:r>
            <w:proofErr w:type="spellEnd"/>
          </w:p>
        </w:tc>
        <w:tc>
          <w:tcPr>
            <w:tcW w:w="2693" w:type="dxa"/>
          </w:tcPr>
          <w:p w14:paraId="3263DEEC" w14:textId="77777777" w:rsidR="0032234A" w:rsidRPr="001F23FC" w:rsidRDefault="0032234A">
            <w:pPr>
              <w:pStyle w:val="TAC"/>
            </w:pPr>
            <w:r w:rsidRPr="001F23FC">
              <w:t>1</w:t>
            </w:r>
          </w:p>
        </w:tc>
        <w:tc>
          <w:tcPr>
            <w:tcW w:w="2695" w:type="dxa"/>
          </w:tcPr>
          <w:p w14:paraId="3C6BE4FE" w14:textId="77777777" w:rsidR="0032234A" w:rsidRPr="001F23FC" w:rsidRDefault="0032234A">
            <w:pPr>
              <w:pStyle w:val="TAC"/>
            </w:pPr>
            <w:r w:rsidRPr="001F23FC">
              <w:t>1</w:t>
            </w:r>
          </w:p>
        </w:tc>
      </w:tr>
      <w:tr w:rsidR="0032234A" w:rsidRPr="001F23FC" w14:paraId="10C86AE5" w14:textId="77777777" w:rsidTr="009F7C98">
        <w:trPr>
          <w:cantSplit/>
          <w:jc w:val="center"/>
        </w:trPr>
        <w:tc>
          <w:tcPr>
            <w:tcW w:w="1689" w:type="dxa"/>
            <w:vMerge/>
          </w:tcPr>
          <w:p w14:paraId="3E02FF78" w14:textId="77777777" w:rsidR="0032234A" w:rsidRPr="001F23FC" w:rsidRDefault="0032234A" w:rsidP="00C16FE6">
            <w:pPr>
              <w:pStyle w:val="TAL"/>
              <w:rPr>
                <w:i/>
              </w:rPr>
            </w:pPr>
          </w:p>
        </w:tc>
        <w:tc>
          <w:tcPr>
            <w:tcW w:w="2554" w:type="dxa"/>
          </w:tcPr>
          <w:p w14:paraId="140F6B8C" w14:textId="77777777" w:rsidR="0032234A" w:rsidRPr="001F23FC" w:rsidRDefault="0032234A" w:rsidP="00C16FE6">
            <w:pPr>
              <w:pStyle w:val="TAC"/>
              <w:jc w:val="left"/>
            </w:pPr>
            <w:proofErr w:type="spellStart"/>
            <w:r w:rsidRPr="001F23FC">
              <w:rPr>
                <w:i/>
              </w:rPr>
              <w:t>nrofUplinkSymbols</w:t>
            </w:r>
            <w:proofErr w:type="spellEnd"/>
          </w:p>
        </w:tc>
        <w:tc>
          <w:tcPr>
            <w:tcW w:w="2693" w:type="dxa"/>
          </w:tcPr>
          <w:p w14:paraId="2E9DA23E" w14:textId="77777777" w:rsidR="0032234A" w:rsidRPr="001F23FC" w:rsidRDefault="0032234A">
            <w:pPr>
              <w:pStyle w:val="TAC"/>
            </w:pPr>
            <w:r w:rsidRPr="001F23FC">
              <w:t>4</w:t>
            </w:r>
          </w:p>
        </w:tc>
        <w:tc>
          <w:tcPr>
            <w:tcW w:w="2695" w:type="dxa"/>
          </w:tcPr>
          <w:p w14:paraId="7065E9D4" w14:textId="77777777" w:rsidR="0032234A" w:rsidRPr="001F23FC" w:rsidRDefault="0032234A">
            <w:pPr>
              <w:pStyle w:val="TAC"/>
            </w:pPr>
            <w:r w:rsidRPr="001F23FC">
              <w:t>2</w:t>
            </w:r>
          </w:p>
        </w:tc>
      </w:tr>
      <w:tr w:rsidR="0032234A" w:rsidRPr="001F23FC" w14:paraId="555CE07A" w14:textId="77777777" w:rsidTr="009F7C98">
        <w:trPr>
          <w:cantSplit/>
          <w:jc w:val="center"/>
        </w:trPr>
        <w:tc>
          <w:tcPr>
            <w:tcW w:w="4243" w:type="dxa"/>
            <w:gridSpan w:val="2"/>
          </w:tcPr>
          <w:p w14:paraId="73B996D9" w14:textId="77777777" w:rsidR="0032234A" w:rsidRPr="001F23FC" w:rsidRDefault="0032234A" w:rsidP="00C16FE6">
            <w:pPr>
              <w:pStyle w:val="TAL"/>
              <w:rPr>
                <w:i/>
              </w:rPr>
            </w:pPr>
            <w:r w:rsidRPr="001F23FC">
              <w:t>Number of HARQ Processes</w:t>
            </w:r>
          </w:p>
        </w:tc>
        <w:tc>
          <w:tcPr>
            <w:tcW w:w="2693" w:type="dxa"/>
          </w:tcPr>
          <w:p w14:paraId="31DD03DC" w14:textId="77777777" w:rsidR="0032234A" w:rsidRPr="001F23FC" w:rsidRDefault="0032234A">
            <w:pPr>
              <w:pStyle w:val="TAC"/>
            </w:pPr>
            <w:r w:rsidRPr="001F23FC">
              <w:t>8</w:t>
            </w:r>
          </w:p>
        </w:tc>
        <w:tc>
          <w:tcPr>
            <w:tcW w:w="2695" w:type="dxa"/>
          </w:tcPr>
          <w:p w14:paraId="06E9E0AC" w14:textId="77777777" w:rsidR="0032234A" w:rsidRPr="001F23FC" w:rsidRDefault="0032234A">
            <w:pPr>
              <w:pStyle w:val="TAC"/>
            </w:pPr>
            <w:r w:rsidRPr="001F23FC">
              <w:t>8</w:t>
            </w:r>
          </w:p>
        </w:tc>
      </w:tr>
      <w:tr w:rsidR="0032234A" w:rsidRPr="001F23FC" w14:paraId="373D6BA3" w14:textId="77777777" w:rsidTr="009F7C98">
        <w:trPr>
          <w:cantSplit/>
          <w:jc w:val="center"/>
        </w:trPr>
        <w:tc>
          <w:tcPr>
            <w:tcW w:w="4243" w:type="dxa"/>
            <w:gridSpan w:val="2"/>
          </w:tcPr>
          <w:p w14:paraId="671C98C9" w14:textId="77777777" w:rsidR="0032234A" w:rsidRPr="001F23FC" w:rsidRDefault="0032234A" w:rsidP="00C16FE6">
            <w:pPr>
              <w:pStyle w:val="TAL"/>
              <w:rPr>
                <w:i/>
              </w:rPr>
            </w:pPr>
            <w:r w:rsidRPr="001F23FC">
              <w:t>K1 value</w:t>
            </w:r>
          </w:p>
        </w:tc>
        <w:tc>
          <w:tcPr>
            <w:tcW w:w="2693" w:type="dxa"/>
          </w:tcPr>
          <w:p w14:paraId="4F1E4982"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{0,…,39}</w:t>
            </w:r>
          </w:p>
        </w:tc>
        <w:tc>
          <w:tcPr>
            <w:tcW w:w="2695" w:type="dxa"/>
          </w:tcPr>
          <w:p w14:paraId="57F6EF0B"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{0,…,79}</w:t>
            </w:r>
          </w:p>
        </w:tc>
      </w:tr>
    </w:tbl>
    <w:p w14:paraId="4A57229B" w14:textId="77777777" w:rsidR="0032234A" w:rsidRPr="001F23FC" w:rsidRDefault="0032234A">
      <w:pPr>
        <w:rPr>
          <w:lang w:eastAsia="zh-TW"/>
        </w:rPr>
      </w:pPr>
    </w:p>
    <w:p w14:paraId="0BD77EB6" w14:textId="77777777" w:rsidR="0032234A" w:rsidRPr="001F23FC" w:rsidRDefault="0032234A">
      <w:pPr>
        <w:pStyle w:val="Heading3"/>
        <w:rPr>
          <w:snapToGrid w:val="0"/>
          <w:lang w:eastAsia="zh-TW"/>
        </w:rPr>
      </w:pPr>
      <w:bookmarkStart w:id="211" w:name="_Toc21026759"/>
      <w:bookmarkStart w:id="212" w:name="_Toc27744057"/>
      <w:bookmarkStart w:id="213" w:name="_Toc36197228"/>
      <w:bookmarkStart w:id="214" w:name="_Toc36197920"/>
      <w:r w:rsidRPr="001F23FC">
        <w:rPr>
          <w:snapToGrid w:val="0"/>
        </w:rPr>
        <w:lastRenderedPageBreak/>
        <w:t>A.</w:t>
      </w:r>
      <w:r w:rsidRPr="001F23FC">
        <w:rPr>
          <w:snapToGrid w:val="0"/>
          <w:lang w:eastAsia="zh-TW"/>
        </w:rPr>
        <w:t>3.3.2</w:t>
      </w:r>
      <w:r w:rsidRPr="001F23FC">
        <w:rPr>
          <w:snapToGrid w:val="0"/>
        </w:rPr>
        <w:tab/>
      </w:r>
      <w:r w:rsidRPr="001F23FC">
        <w:rPr>
          <w:snapToGrid w:val="0"/>
          <w:lang w:eastAsia="zh-TW"/>
        </w:rPr>
        <w:t>FRC for receiver requirements for QPSK</w:t>
      </w:r>
      <w:bookmarkEnd w:id="211"/>
      <w:bookmarkEnd w:id="212"/>
      <w:bookmarkEnd w:id="213"/>
      <w:bookmarkEnd w:id="214"/>
    </w:p>
    <w:p w14:paraId="6524BCE5" w14:textId="77777777" w:rsidR="0032234A" w:rsidRPr="001F23FC" w:rsidRDefault="0032234A">
      <w:pPr>
        <w:pStyle w:val="TH"/>
      </w:pPr>
      <w:bookmarkStart w:id="215" w:name="_CRTableA_3_3_21"/>
      <w:r w:rsidRPr="001F23FC">
        <w:t xml:space="preserve">Table </w:t>
      </w:r>
      <w:bookmarkEnd w:id="215"/>
      <w:r w:rsidRPr="001F23FC">
        <w:t>A.3.</w:t>
      </w:r>
      <w:r w:rsidRPr="001F23FC">
        <w:rPr>
          <w:lang w:eastAsia="zh-TW"/>
        </w:rPr>
        <w:t>3.</w:t>
      </w:r>
      <w:r w:rsidRPr="001F23FC">
        <w:t>2-1</w:t>
      </w:r>
      <w:r w:rsidRPr="001F23FC">
        <w:rPr>
          <w:lang w:eastAsia="zh-TW"/>
        </w:rPr>
        <w:t>:</w:t>
      </w:r>
      <w:r w:rsidRPr="001F23F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F23FC" w14:paraId="0CCC9883" w14:textId="77777777" w:rsidTr="009F7C98">
        <w:trPr>
          <w:cantSplit/>
          <w:jc w:val="center"/>
        </w:trPr>
        <w:tc>
          <w:tcPr>
            <w:tcW w:w="3690" w:type="dxa"/>
          </w:tcPr>
          <w:p w14:paraId="4D6F808C" w14:textId="77777777" w:rsidR="0032234A" w:rsidRPr="001F23FC" w:rsidRDefault="0032234A">
            <w:pPr>
              <w:pStyle w:val="TAH"/>
              <w:rPr>
                <w:rFonts w:cs="Arial"/>
              </w:rPr>
            </w:pPr>
            <w:r w:rsidRPr="001F23FC">
              <w:rPr>
                <w:rFonts w:cs="Arial"/>
              </w:rPr>
              <w:t>Parameter</w:t>
            </w:r>
          </w:p>
        </w:tc>
        <w:tc>
          <w:tcPr>
            <w:tcW w:w="1093" w:type="dxa"/>
          </w:tcPr>
          <w:p w14:paraId="49A34F27" w14:textId="77777777" w:rsidR="0032234A" w:rsidRPr="001F23FC" w:rsidRDefault="0032234A">
            <w:pPr>
              <w:pStyle w:val="TAH"/>
              <w:rPr>
                <w:rFonts w:cs="Arial"/>
              </w:rPr>
            </w:pPr>
            <w:r w:rsidRPr="001F23FC">
              <w:rPr>
                <w:rFonts w:cs="Arial"/>
              </w:rPr>
              <w:t>Unit</w:t>
            </w:r>
          </w:p>
        </w:tc>
        <w:tc>
          <w:tcPr>
            <w:tcW w:w="2955" w:type="dxa"/>
            <w:gridSpan w:val="3"/>
          </w:tcPr>
          <w:p w14:paraId="19207246" w14:textId="77777777" w:rsidR="0032234A" w:rsidRPr="001F23FC" w:rsidRDefault="0032234A">
            <w:pPr>
              <w:pStyle w:val="TAH"/>
              <w:rPr>
                <w:rFonts w:cs="Arial"/>
              </w:rPr>
            </w:pPr>
            <w:r w:rsidRPr="001F23FC">
              <w:rPr>
                <w:rFonts w:cs="Arial"/>
              </w:rPr>
              <w:t>Value</w:t>
            </w:r>
          </w:p>
        </w:tc>
      </w:tr>
      <w:tr w:rsidR="0032234A" w:rsidRPr="001F23FC" w14:paraId="219AA3F6" w14:textId="77777777" w:rsidTr="009F7C98">
        <w:trPr>
          <w:cantSplit/>
          <w:jc w:val="center"/>
        </w:trPr>
        <w:tc>
          <w:tcPr>
            <w:tcW w:w="3690" w:type="dxa"/>
          </w:tcPr>
          <w:p w14:paraId="20038C18" w14:textId="77777777" w:rsidR="0032234A" w:rsidRPr="001F23FC" w:rsidRDefault="0032234A">
            <w:pPr>
              <w:pStyle w:val="TAL"/>
              <w:rPr>
                <w:rFonts w:cs="Arial"/>
              </w:rPr>
            </w:pPr>
            <w:r w:rsidRPr="001F23FC">
              <w:rPr>
                <w:rFonts w:cs="Arial"/>
              </w:rPr>
              <w:t>Channel bandwidth</w:t>
            </w:r>
          </w:p>
        </w:tc>
        <w:tc>
          <w:tcPr>
            <w:tcW w:w="1093" w:type="dxa"/>
          </w:tcPr>
          <w:p w14:paraId="43223887" w14:textId="77777777" w:rsidR="0032234A" w:rsidRPr="001F23FC" w:rsidRDefault="0032234A">
            <w:pPr>
              <w:pStyle w:val="TAC"/>
              <w:rPr>
                <w:rFonts w:cs="Arial"/>
              </w:rPr>
            </w:pPr>
            <w:r w:rsidRPr="001F23FC">
              <w:rPr>
                <w:rFonts w:cs="Arial"/>
              </w:rPr>
              <w:t>MHz</w:t>
            </w:r>
          </w:p>
        </w:tc>
        <w:tc>
          <w:tcPr>
            <w:tcW w:w="985" w:type="dxa"/>
          </w:tcPr>
          <w:p w14:paraId="12DF7BA5" w14:textId="77777777" w:rsidR="0032234A" w:rsidRPr="001F23FC" w:rsidRDefault="0032234A">
            <w:pPr>
              <w:pStyle w:val="TAC"/>
              <w:rPr>
                <w:rFonts w:cs="Arial"/>
              </w:rPr>
            </w:pPr>
            <w:r w:rsidRPr="001F23FC">
              <w:rPr>
                <w:rFonts w:cs="Arial"/>
              </w:rPr>
              <w:t>50</w:t>
            </w:r>
          </w:p>
        </w:tc>
        <w:tc>
          <w:tcPr>
            <w:tcW w:w="985" w:type="dxa"/>
          </w:tcPr>
          <w:p w14:paraId="2297324C" w14:textId="77777777" w:rsidR="0032234A" w:rsidRPr="001F23FC" w:rsidRDefault="0032234A">
            <w:pPr>
              <w:pStyle w:val="TAC"/>
              <w:rPr>
                <w:rFonts w:cs="Arial"/>
              </w:rPr>
            </w:pPr>
            <w:r w:rsidRPr="001F23FC">
              <w:rPr>
                <w:rFonts w:cs="Arial"/>
              </w:rPr>
              <w:t>100</w:t>
            </w:r>
          </w:p>
        </w:tc>
        <w:tc>
          <w:tcPr>
            <w:tcW w:w="985" w:type="dxa"/>
          </w:tcPr>
          <w:p w14:paraId="1D7160C8" w14:textId="77777777" w:rsidR="0032234A" w:rsidRPr="001F23FC" w:rsidRDefault="0032234A">
            <w:pPr>
              <w:pStyle w:val="TAC"/>
              <w:rPr>
                <w:rFonts w:cs="Arial"/>
              </w:rPr>
            </w:pPr>
            <w:r w:rsidRPr="001F23FC">
              <w:rPr>
                <w:rFonts w:cs="Arial"/>
              </w:rPr>
              <w:t>200</w:t>
            </w:r>
          </w:p>
        </w:tc>
      </w:tr>
      <w:tr w:rsidR="0032234A" w:rsidRPr="001F23FC" w14:paraId="4F39E88E" w14:textId="77777777" w:rsidTr="009F7C98">
        <w:trPr>
          <w:cantSplit/>
          <w:jc w:val="center"/>
        </w:trPr>
        <w:tc>
          <w:tcPr>
            <w:tcW w:w="3690" w:type="dxa"/>
          </w:tcPr>
          <w:p w14:paraId="4490DCE6"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pt;height:13pt" o:ole="">
                  <v:imagedata r:id="rId13" o:title=""/>
                </v:shape>
                <o:OLEObject Type="Embed" ProgID="Equation.3" ShapeID="_x0000_i1025" DrawAspect="Content" ObjectID="_1821541451" r:id="rId14"/>
              </w:object>
            </w:r>
          </w:p>
        </w:tc>
        <w:tc>
          <w:tcPr>
            <w:tcW w:w="1093" w:type="dxa"/>
          </w:tcPr>
          <w:p w14:paraId="047736CE" w14:textId="77777777" w:rsidR="0032234A" w:rsidRPr="001F23FC" w:rsidRDefault="0032234A">
            <w:pPr>
              <w:pStyle w:val="TAC"/>
              <w:rPr>
                <w:rFonts w:cs="Arial"/>
              </w:rPr>
            </w:pPr>
          </w:p>
        </w:tc>
        <w:tc>
          <w:tcPr>
            <w:tcW w:w="985" w:type="dxa"/>
          </w:tcPr>
          <w:p w14:paraId="6C7E28BE" w14:textId="77777777" w:rsidR="0032234A" w:rsidRPr="001F23FC" w:rsidRDefault="0032234A">
            <w:pPr>
              <w:pStyle w:val="TAC"/>
              <w:rPr>
                <w:rFonts w:cs="Arial"/>
              </w:rPr>
            </w:pPr>
            <w:r w:rsidRPr="001F23FC">
              <w:rPr>
                <w:rFonts w:cs="Arial"/>
              </w:rPr>
              <w:t>2</w:t>
            </w:r>
          </w:p>
        </w:tc>
        <w:tc>
          <w:tcPr>
            <w:tcW w:w="985" w:type="dxa"/>
          </w:tcPr>
          <w:p w14:paraId="3EEDEBCC" w14:textId="77777777" w:rsidR="0032234A" w:rsidRPr="001F23FC" w:rsidRDefault="0032234A">
            <w:pPr>
              <w:pStyle w:val="TAC"/>
              <w:rPr>
                <w:rFonts w:cs="Arial"/>
              </w:rPr>
            </w:pPr>
            <w:r w:rsidRPr="001F23FC">
              <w:rPr>
                <w:rFonts w:cs="Arial"/>
              </w:rPr>
              <w:t>2</w:t>
            </w:r>
          </w:p>
        </w:tc>
        <w:tc>
          <w:tcPr>
            <w:tcW w:w="985" w:type="dxa"/>
          </w:tcPr>
          <w:p w14:paraId="487BC4CE" w14:textId="77777777" w:rsidR="0032234A" w:rsidRPr="001F23FC" w:rsidRDefault="0032234A">
            <w:pPr>
              <w:pStyle w:val="TAC"/>
              <w:rPr>
                <w:rFonts w:cs="Arial"/>
              </w:rPr>
            </w:pPr>
            <w:r w:rsidRPr="001F23FC">
              <w:rPr>
                <w:rFonts w:cs="Arial"/>
              </w:rPr>
              <w:t>2</w:t>
            </w:r>
          </w:p>
        </w:tc>
      </w:tr>
      <w:tr w:rsidR="0032234A" w:rsidRPr="001F23FC" w14:paraId="5FCC0D0D" w14:textId="77777777" w:rsidTr="009F7C98">
        <w:trPr>
          <w:cantSplit/>
          <w:jc w:val="center"/>
        </w:trPr>
        <w:tc>
          <w:tcPr>
            <w:tcW w:w="3690" w:type="dxa"/>
          </w:tcPr>
          <w:p w14:paraId="7B9B61A1" w14:textId="77777777" w:rsidR="0032234A" w:rsidRPr="001F23FC" w:rsidRDefault="0032234A">
            <w:pPr>
              <w:pStyle w:val="TAL"/>
              <w:rPr>
                <w:rFonts w:cs="Arial"/>
              </w:rPr>
            </w:pPr>
            <w:r w:rsidRPr="001F23FC">
              <w:rPr>
                <w:rFonts w:cs="Arial"/>
              </w:rPr>
              <w:t>Allocated resource blocks</w:t>
            </w:r>
          </w:p>
        </w:tc>
        <w:tc>
          <w:tcPr>
            <w:tcW w:w="1093" w:type="dxa"/>
          </w:tcPr>
          <w:p w14:paraId="12FD59B9" w14:textId="77777777" w:rsidR="0032234A" w:rsidRPr="001F23FC" w:rsidRDefault="0032234A">
            <w:pPr>
              <w:pStyle w:val="TAC"/>
              <w:rPr>
                <w:rFonts w:cs="Arial"/>
              </w:rPr>
            </w:pPr>
          </w:p>
        </w:tc>
        <w:tc>
          <w:tcPr>
            <w:tcW w:w="985" w:type="dxa"/>
          </w:tcPr>
          <w:p w14:paraId="1C67C7FB" w14:textId="77777777" w:rsidR="0032234A" w:rsidRPr="001F23FC" w:rsidRDefault="0032234A">
            <w:pPr>
              <w:pStyle w:val="TAC"/>
              <w:rPr>
                <w:rFonts w:cs="Arial"/>
              </w:rPr>
            </w:pPr>
            <w:r w:rsidRPr="001F23FC">
              <w:rPr>
                <w:rFonts w:cs="Arial"/>
              </w:rPr>
              <w:t>66</w:t>
            </w:r>
          </w:p>
        </w:tc>
        <w:tc>
          <w:tcPr>
            <w:tcW w:w="985" w:type="dxa"/>
          </w:tcPr>
          <w:p w14:paraId="546F9D62" w14:textId="77777777" w:rsidR="0032234A" w:rsidRPr="001F23FC" w:rsidRDefault="0032234A">
            <w:pPr>
              <w:pStyle w:val="TAC"/>
              <w:rPr>
                <w:rFonts w:cs="Arial"/>
              </w:rPr>
            </w:pPr>
            <w:r w:rsidRPr="001F23FC">
              <w:rPr>
                <w:rFonts w:cs="Arial"/>
              </w:rPr>
              <w:t>132</w:t>
            </w:r>
          </w:p>
        </w:tc>
        <w:tc>
          <w:tcPr>
            <w:tcW w:w="985" w:type="dxa"/>
          </w:tcPr>
          <w:p w14:paraId="58F59117" w14:textId="77777777" w:rsidR="0032234A" w:rsidRPr="001F23FC" w:rsidRDefault="0032234A">
            <w:pPr>
              <w:pStyle w:val="TAC"/>
              <w:rPr>
                <w:rFonts w:cs="Arial"/>
              </w:rPr>
            </w:pPr>
            <w:r w:rsidRPr="001F23FC">
              <w:rPr>
                <w:rFonts w:cs="Arial"/>
              </w:rPr>
              <w:t>264</w:t>
            </w:r>
          </w:p>
        </w:tc>
      </w:tr>
      <w:tr w:rsidR="0032234A" w:rsidRPr="001F23FC" w14:paraId="78ABE70E" w14:textId="77777777" w:rsidTr="009F7C98">
        <w:trPr>
          <w:cantSplit/>
          <w:jc w:val="center"/>
        </w:trPr>
        <w:tc>
          <w:tcPr>
            <w:tcW w:w="3690" w:type="dxa"/>
          </w:tcPr>
          <w:p w14:paraId="321D8291" w14:textId="77777777" w:rsidR="0032234A" w:rsidRPr="001F23FC" w:rsidRDefault="0032234A">
            <w:pPr>
              <w:pStyle w:val="TAL"/>
              <w:rPr>
                <w:rFonts w:cs="Arial"/>
              </w:rPr>
            </w:pPr>
            <w:r w:rsidRPr="001F23FC">
              <w:rPr>
                <w:rFonts w:cs="Arial"/>
              </w:rPr>
              <w:t>Subcarriers per resource block</w:t>
            </w:r>
          </w:p>
        </w:tc>
        <w:tc>
          <w:tcPr>
            <w:tcW w:w="1093" w:type="dxa"/>
          </w:tcPr>
          <w:p w14:paraId="3126BC29" w14:textId="77777777" w:rsidR="0032234A" w:rsidRPr="001F23FC" w:rsidRDefault="0032234A">
            <w:pPr>
              <w:pStyle w:val="TAC"/>
              <w:rPr>
                <w:rFonts w:cs="Arial"/>
              </w:rPr>
            </w:pPr>
          </w:p>
        </w:tc>
        <w:tc>
          <w:tcPr>
            <w:tcW w:w="985" w:type="dxa"/>
          </w:tcPr>
          <w:p w14:paraId="360D2F50" w14:textId="77777777" w:rsidR="0032234A" w:rsidRPr="001F23FC" w:rsidRDefault="0032234A">
            <w:pPr>
              <w:pStyle w:val="TAC"/>
              <w:rPr>
                <w:rFonts w:cs="Arial"/>
              </w:rPr>
            </w:pPr>
            <w:r w:rsidRPr="001F23FC">
              <w:rPr>
                <w:rFonts w:cs="Arial"/>
              </w:rPr>
              <w:t>12</w:t>
            </w:r>
          </w:p>
        </w:tc>
        <w:tc>
          <w:tcPr>
            <w:tcW w:w="985" w:type="dxa"/>
          </w:tcPr>
          <w:p w14:paraId="32DCCF4E" w14:textId="77777777" w:rsidR="0032234A" w:rsidRPr="001F23FC" w:rsidRDefault="0032234A">
            <w:pPr>
              <w:pStyle w:val="TAC"/>
              <w:rPr>
                <w:rFonts w:cs="Arial"/>
              </w:rPr>
            </w:pPr>
            <w:r w:rsidRPr="001F23FC">
              <w:rPr>
                <w:rFonts w:cs="Arial"/>
              </w:rPr>
              <w:t>12</w:t>
            </w:r>
          </w:p>
        </w:tc>
        <w:tc>
          <w:tcPr>
            <w:tcW w:w="985" w:type="dxa"/>
          </w:tcPr>
          <w:p w14:paraId="5C09A280" w14:textId="77777777" w:rsidR="0032234A" w:rsidRPr="001F23FC" w:rsidRDefault="0032234A">
            <w:pPr>
              <w:pStyle w:val="TAC"/>
              <w:rPr>
                <w:rFonts w:cs="Arial"/>
              </w:rPr>
            </w:pPr>
            <w:r w:rsidRPr="001F23FC">
              <w:rPr>
                <w:rFonts w:cs="Arial"/>
              </w:rPr>
              <w:t>12</w:t>
            </w:r>
          </w:p>
        </w:tc>
      </w:tr>
      <w:tr w:rsidR="005F5104" w:rsidRPr="001F23FC" w14:paraId="5BBE441E" w14:textId="77777777" w:rsidTr="009F7C98">
        <w:trPr>
          <w:cantSplit/>
          <w:jc w:val="center"/>
        </w:trPr>
        <w:tc>
          <w:tcPr>
            <w:tcW w:w="3690" w:type="dxa"/>
          </w:tcPr>
          <w:p w14:paraId="75CC0D20" w14:textId="071E9C04" w:rsidR="005F5104" w:rsidRPr="001F23FC" w:rsidRDefault="005F5104" w:rsidP="005F5104">
            <w:pPr>
              <w:pStyle w:val="TAL"/>
              <w:rPr>
                <w:rFonts w:cs="Arial"/>
              </w:rPr>
            </w:pPr>
            <w:r w:rsidRPr="001F23FC">
              <w:rPr>
                <w:rFonts w:cs="Arial"/>
              </w:rPr>
              <w:t>Allocated slots per Frame (NOTE 7)</w:t>
            </w:r>
          </w:p>
        </w:tc>
        <w:tc>
          <w:tcPr>
            <w:tcW w:w="1093" w:type="dxa"/>
          </w:tcPr>
          <w:p w14:paraId="30208D5F" w14:textId="77777777" w:rsidR="005F5104" w:rsidRPr="001F23FC" w:rsidRDefault="005F5104" w:rsidP="005F5104">
            <w:pPr>
              <w:pStyle w:val="TAC"/>
              <w:rPr>
                <w:rFonts w:cs="Arial"/>
              </w:rPr>
            </w:pPr>
          </w:p>
        </w:tc>
        <w:tc>
          <w:tcPr>
            <w:tcW w:w="985" w:type="dxa"/>
          </w:tcPr>
          <w:p w14:paraId="6BDC3C04" w14:textId="7CA9D252" w:rsidR="005F5104" w:rsidRPr="001F23FC" w:rsidRDefault="005F5104" w:rsidP="005F5104">
            <w:pPr>
              <w:pStyle w:val="TAC"/>
              <w:rPr>
                <w:rFonts w:cs="Arial"/>
              </w:rPr>
            </w:pPr>
            <w:r w:rsidRPr="001F23FC">
              <w:rPr>
                <w:rFonts w:cs="Arial"/>
              </w:rPr>
              <w:t>23 / 24</w:t>
            </w:r>
          </w:p>
        </w:tc>
        <w:tc>
          <w:tcPr>
            <w:tcW w:w="985" w:type="dxa"/>
          </w:tcPr>
          <w:p w14:paraId="7AF762BB" w14:textId="20A16B2A" w:rsidR="005F5104" w:rsidRPr="001F23FC" w:rsidRDefault="005F5104" w:rsidP="005F5104">
            <w:pPr>
              <w:pStyle w:val="TAC"/>
              <w:rPr>
                <w:rFonts w:cs="Arial"/>
              </w:rPr>
            </w:pPr>
            <w:r w:rsidRPr="001F23FC">
              <w:rPr>
                <w:rFonts w:cs="Arial"/>
              </w:rPr>
              <w:t>23 / 24</w:t>
            </w:r>
          </w:p>
        </w:tc>
        <w:tc>
          <w:tcPr>
            <w:tcW w:w="985" w:type="dxa"/>
          </w:tcPr>
          <w:p w14:paraId="7F9394BE" w14:textId="658A43EB" w:rsidR="005F5104" w:rsidRPr="001F23FC" w:rsidRDefault="005F5104" w:rsidP="005F5104">
            <w:pPr>
              <w:pStyle w:val="TAC"/>
              <w:rPr>
                <w:rFonts w:cs="Arial"/>
              </w:rPr>
            </w:pPr>
            <w:r w:rsidRPr="001F23FC">
              <w:rPr>
                <w:rFonts w:cs="Arial"/>
              </w:rPr>
              <w:t>23 / 24</w:t>
            </w:r>
          </w:p>
        </w:tc>
      </w:tr>
      <w:tr w:rsidR="0032234A" w:rsidRPr="001F23FC" w14:paraId="3E237407" w14:textId="77777777" w:rsidTr="009F7C98">
        <w:trPr>
          <w:cantSplit/>
          <w:jc w:val="center"/>
        </w:trPr>
        <w:tc>
          <w:tcPr>
            <w:tcW w:w="3690" w:type="dxa"/>
          </w:tcPr>
          <w:p w14:paraId="2D481FEC" w14:textId="77777777" w:rsidR="0032234A" w:rsidRPr="001F23FC" w:rsidRDefault="0032234A">
            <w:pPr>
              <w:pStyle w:val="TAL"/>
              <w:rPr>
                <w:rFonts w:cs="Arial"/>
              </w:rPr>
            </w:pPr>
            <w:r w:rsidRPr="001F23FC">
              <w:rPr>
                <w:rFonts w:cs="Arial"/>
              </w:rPr>
              <w:t>MCS index</w:t>
            </w:r>
          </w:p>
        </w:tc>
        <w:tc>
          <w:tcPr>
            <w:tcW w:w="1093" w:type="dxa"/>
          </w:tcPr>
          <w:p w14:paraId="42FD5F3A" w14:textId="77777777" w:rsidR="0032234A" w:rsidRPr="001F23FC" w:rsidRDefault="0032234A">
            <w:pPr>
              <w:pStyle w:val="TAC"/>
              <w:rPr>
                <w:rFonts w:cs="Arial"/>
              </w:rPr>
            </w:pPr>
          </w:p>
        </w:tc>
        <w:tc>
          <w:tcPr>
            <w:tcW w:w="985" w:type="dxa"/>
          </w:tcPr>
          <w:p w14:paraId="0D3AFA48" w14:textId="77777777" w:rsidR="0032234A" w:rsidRPr="001F23FC" w:rsidRDefault="0032234A">
            <w:pPr>
              <w:pStyle w:val="TAC"/>
              <w:rPr>
                <w:rFonts w:cs="Arial"/>
              </w:rPr>
            </w:pPr>
            <w:r w:rsidRPr="001F23FC">
              <w:rPr>
                <w:rFonts w:cs="Arial"/>
              </w:rPr>
              <w:t>4</w:t>
            </w:r>
          </w:p>
        </w:tc>
        <w:tc>
          <w:tcPr>
            <w:tcW w:w="985" w:type="dxa"/>
          </w:tcPr>
          <w:p w14:paraId="2AA05734" w14:textId="77777777" w:rsidR="0032234A" w:rsidRPr="001F23FC" w:rsidRDefault="0032234A">
            <w:pPr>
              <w:pStyle w:val="TAC"/>
              <w:rPr>
                <w:rFonts w:cs="Arial"/>
              </w:rPr>
            </w:pPr>
            <w:r w:rsidRPr="001F23FC">
              <w:rPr>
                <w:rFonts w:cs="Arial"/>
              </w:rPr>
              <w:t>4</w:t>
            </w:r>
          </w:p>
        </w:tc>
        <w:tc>
          <w:tcPr>
            <w:tcW w:w="985" w:type="dxa"/>
          </w:tcPr>
          <w:p w14:paraId="643E1E76" w14:textId="77777777" w:rsidR="0032234A" w:rsidRPr="001F23FC" w:rsidRDefault="0032234A">
            <w:pPr>
              <w:pStyle w:val="TAC"/>
              <w:rPr>
                <w:rFonts w:cs="Arial"/>
              </w:rPr>
            </w:pPr>
            <w:r w:rsidRPr="001F23FC">
              <w:rPr>
                <w:rFonts w:cs="Arial"/>
              </w:rPr>
              <w:t>4</w:t>
            </w:r>
          </w:p>
        </w:tc>
      </w:tr>
      <w:tr w:rsidR="0032234A" w:rsidRPr="001F23FC" w14:paraId="584C9CC7" w14:textId="77777777" w:rsidTr="009F7C98">
        <w:trPr>
          <w:cantSplit/>
          <w:jc w:val="center"/>
        </w:trPr>
        <w:tc>
          <w:tcPr>
            <w:tcW w:w="3690" w:type="dxa"/>
          </w:tcPr>
          <w:p w14:paraId="7126FE3E" w14:textId="77777777" w:rsidR="0032234A" w:rsidRPr="001F23FC" w:rsidRDefault="0032234A">
            <w:pPr>
              <w:pStyle w:val="TAL"/>
              <w:rPr>
                <w:rFonts w:cs="Arial"/>
              </w:rPr>
            </w:pPr>
            <w:r w:rsidRPr="001F23FC">
              <w:rPr>
                <w:rFonts w:cs="Arial"/>
              </w:rPr>
              <w:t>Modulation</w:t>
            </w:r>
          </w:p>
        </w:tc>
        <w:tc>
          <w:tcPr>
            <w:tcW w:w="1093" w:type="dxa"/>
          </w:tcPr>
          <w:p w14:paraId="7FF47838" w14:textId="77777777" w:rsidR="0032234A" w:rsidRPr="001F23FC" w:rsidRDefault="0032234A">
            <w:pPr>
              <w:pStyle w:val="TAC"/>
              <w:rPr>
                <w:rFonts w:cs="Arial"/>
              </w:rPr>
            </w:pPr>
          </w:p>
        </w:tc>
        <w:tc>
          <w:tcPr>
            <w:tcW w:w="985" w:type="dxa"/>
          </w:tcPr>
          <w:p w14:paraId="60B50B88" w14:textId="77777777" w:rsidR="0032234A" w:rsidRPr="001F23FC" w:rsidRDefault="0032234A">
            <w:pPr>
              <w:pStyle w:val="TAC"/>
              <w:rPr>
                <w:rFonts w:cs="Arial"/>
              </w:rPr>
            </w:pPr>
            <w:r w:rsidRPr="001F23FC">
              <w:rPr>
                <w:rFonts w:cs="Arial"/>
              </w:rPr>
              <w:t>QPSK</w:t>
            </w:r>
          </w:p>
        </w:tc>
        <w:tc>
          <w:tcPr>
            <w:tcW w:w="985" w:type="dxa"/>
          </w:tcPr>
          <w:p w14:paraId="1C883EBE" w14:textId="77777777" w:rsidR="0032234A" w:rsidRPr="001F23FC" w:rsidRDefault="0032234A">
            <w:pPr>
              <w:pStyle w:val="TAC"/>
              <w:rPr>
                <w:rFonts w:cs="Arial"/>
              </w:rPr>
            </w:pPr>
            <w:r w:rsidRPr="001F23FC">
              <w:rPr>
                <w:rFonts w:cs="Arial"/>
              </w:rPr>
              <w:t>QPSK</w:t>
            </w:r>
          </w:p>
        </w:tc>
        <w:tc>
          <w:tcPr>
            <w:tcW w:w="985" w:type="dxa"/>
          </w:tcPr>
          <w:p w14:paraId="31DBCCCD" w14:textId="77777777" w:rsidR="0032234A" w:rsidRPr="001F23FC" w:rsidRDefault="0032234A">
            <w:pPr>
              <w:pStyle w:val="TAC"/>
              <w:rPr>
                <w:rFonts w:cs="Arial"/>
              </w:rPr>
            </w:pPr>
            <w:r w:rsidRPr="001F23FC">
              <w:rPr>
                <w:rFonts w:cs="Arial"/>
              </w:rPr>
              <w:t>QPSK</w:t>
            </w:r>
          </w:p>
        </w:tc>
      </w:tr>
      <w:tr w:rsidR="0032234A" w:rsidRPr="001F23FC" w14:paraId="678969EA" w14:textId="77777777" w:rsidTr="009F7C98">
        <w:trPr>
          <w:cantSplit/>
          <w:jc w:val="center"/>
        </w:trPr>
        <w:tc>
          <w:tcPr>
            <w:tcW w:w="3690" w:type="dxa"/>
          </w:tcPr>
          <w:p w14:paraId="0E276300" w14:textId="77777777" w:rsidR="0032234A" w:rsidRPr="001F23FC" w:rsidRDefault="0032234A">
            <w:pPr>
              <w:pStyle w:val="TAL"/>
              <w:rPr>
                <w:rFonts w:cs="Arial"/>
              </w:rPr>
            </w:pPr>
            <w:r w:rsidRPr="001F23FC">
              <w:rPr>
                <w:rFonts w:cs="Arial"/>
              </w:rPr>
              <w:t>Target Coding Rate</w:t>
            </w:r>
          </w:p>
        </w:tc>
        <w:tc>
          <w:tcPr>
            <w:tcW w:w="1093" w:type="dxa"/>
          </w:tcPr>
          <w:p w14:paraId="180DAF46" w14:textId="77777777" w:rsidR="0032234A" w:rsidRPr="001F23FC" w:rsidRDefault="0032234A">
            <w:pPr>
              <w:pStyle w:val="TAC"/>
              <w:rPr>
                <w:rFonts w:cs="Arial"/>
              </w:rPr>
            </w:pPr>
          </w:p>
        </w:tc>
        <w:tc>
          <w:tcPr>
            <w:tcW w:w="985" w:type="dxa"/>
          </w:tcPr>
          <w:p w14:paraId="6009D3B7" w14:textId="77777777" w:rsidR="0032234A" w:rsidRPr="001F23FC" w:rsidRDefault="0032234A">
            <w:pPr>
              <w:pStyle w:val="TAC"/>
              <w:rPr>
                <w:rFonts w:cs="Arial"/>
              </w:rPr>
            </w:pPr>
            <w:r w:rsidRPr="001F23FC">
              <w:rPr>
                <w:rFonts w:cs="Arial"/>
              </w:rPr>
              <w:t>1/3</w:t>
            </w:r>
          </w:p>
        </w:tc>
        <w:tc>
          <w:tcPr>
            <w:tcW w:w="985" w:type="dxa"/>
          </w:tcPr>
          <w:p w14:paraId="740BF1AA" w14:textId="77777777" w:rsidR="0032234A" w:rsidRPr="001F23FC" w:rsidRDefault="0032234A">
            <w:pPr>
              <w:pStyle w:val="TAC"/>
              <w:rPr>
                <w:rFonts w:cs="Arial"/>
              </w:rPr>
            </w:pPr>
            <w:r w:rsidRPr="001F23FC">
              <w:rPr>
                <w:rFonts w:cs="Arial"/>
              </w:rPr>
              <w:t>1/3</w:t>
            </w:r>
          </w:p>
        </w:tc>
        <w:tc>
          <w:tcPr>
            <w:tcW w:w="985" w:type="dxa"/>
          </w:tcPr>
          <w:p w14:paraId="0942ECF7" w14:textId="77777777" w:rsidR="0032234A" w:rsidRPr="001F23FC" w:rsidRDefault="0032234A">
            <w:pPr>
              <w:pStyle w:val="TAC"/>
              <w:rPr>
                <w:rFonts w:cs="Arial"/>
              </w:rPr>
            </w:pPr>
            <w:r w:rsidRPr="001F23FC">
              <w:rPr>
                <w:rFonts w:cs="Arial"/>
              </w:rPr>
              <w:t>1/3</w:t>
            </w:r>
          </w:p>
        </w:tc>
      </w:tr>
      <w:tr w:rsidR="0032234A" w:rsidRPr="001F23FC" w14:paraId="6E564544" w14:textId="77777777" w:rsidTr="009F7C98">
        <w:trPr>
          <w:cantSplit/>
          <w:jc w:val="center"/>
        </w:trPr>
        <w:tc>
          <w:tcPr>
            <w:tcW w:w="3690" w:type="dxa"/>
          </w:tcPr>
          <w:p w14:paraId="1DB119F7" w14:textId="77777777" w:rsidR="0032234A" w:rsidRPr="001F23FC" w:rsidRDefault="0032234A">
            <w:pPr>
              <w:pStyle w:val="TAL"/>
              <w:rPr>
                <w:rFonts w:cs="Arial"/>
              </w:rPr>
            </w:pPr>
            <w:r w:rsidRPr="001F23FC">
              <w:rPr>
                <w:rFonts w:cs="Arial"/>
              </w:rPr>
              <w:t>Maximum number of HARQ transmissions</w:t>
            </w:r>
          </w:p>
        </w:tc>
        <w:tc>
          <w:tcPr>
            <w:tcW w:w="1093" w:type="dxa"/>
          </w:tcPr>
          <w:p w14:paraId="2E3DD80C" w14:textId="77777777" w:rsidR="0032234A" w:rsidRPr="001F23FC" w:rsidRDefault="0032234A">
            <w:pPr>
              <w:pStyle w:val="TAC"/>
              <w:rPr>
                <w:rFonts w:cs="Arial"/>
              </w:rPr>
            </w:pPr>
          </w:p>
        </w:tc>
        <w:tc>
          <w:tcPr>
            <w:tcW w:w="985" w:type="dxa"/>
          </w:tcPr>
          <w:p w14:paraId="15960A7F" w14:textId="77777777" w:rsidR="0032234A" w:rsidRPr="001F23FC" w:rsidRDefault="0032234A">
            <w:pPr>
              <w:pStyle w:val="TAC"/>
              <w:rPr>
                <w:rFonts w:cs="Arial"/>
              </w:rPr>
            </w:pPr>
            <w:r w:rsidRPr="001F23FC">
              <w:rPr>
                <w:rFonts w:cs="Arial"/>
              </w:rPr>
              <w:t>1</w:t>
            </w:r>
          </w:p>
        </w:tc>
        <w:tc>
          <w:tcPr>
            <w:tcW w:w="985" w:type="dxa"/>
          </w:tcPr>
          <w:p w14:paraId="381D5E36" w14:textId="77777777" w:rsidR="0032234A" w:rsidRPr="001F23FC" w:rsidRDefault="0032234A">
            <w:pPr>
              <w:pStyle w:val="TAC"/>
              <w:rPr>
                <w:rFonts w:cs="Arial"/>
              </w:rPr>
            </w:pPr>
            <w:r w:rsidRPr="001F23FC">
              <w:rPr>
                <w:rFonts w:cs="Arial"/>
              </w:rPr>
              <w:t>1</w:t>
            </w:r>
          </w:p>
        </w:tc>
        <w:tc>
          <w:tcPr>
            <w:tcW w:w="985" w:type="dxa"/>
          </w:tcPr>
          <w:p w14:paraId="59B420AC" w14:textId="77777777" w:rsidR="0032234A" w:rsidRPr="001F23FC" w:rsidRDefault="0032234A">
            <w:pPr>
              <w:pStyle w:val="TAC"/>
              <w:rPr>
                <w:rFonts w:cs="Arial"/>
              </w:rPr>
            </w:pPr>
            <w:r w:rsidRPr="001F23FC">
              <w:rPr>
                <w:rFonts w:cs="Arial"/>
              </w:rPr>
              <w:t>1</w:t>
            </w:r>
          </w:p>
        </w:tc>
      </w:tr>
      <w:tr w:rsidR="0032234A" w:rsidRPr="001F23FC" w14:paraId="54479ABF" w14:textId="77777777" w:rsidTr="009F7C98">
        <w:trPr>
          <w:cantSplit/>
          <w:jc w:val="center"/>
        </w:trPr>
        <w:tc>
          <w:tcPr>
            <w:tcW w:w="3690" w:type="dxa"/>
          </w:tcPr>
          <w:p w14:paraId="7EAC3949" w14:textId="77777777" w:rsidR="0032234A" w:rsidRPr="001F23FC" w:rsidRDefault="0032234A">
            <w:pPr>
              <w:pStyle w:val="TAL"/>
              <w:rPr>
                <w:rFonts w:cs="Arial"/>
              </w:rPr>
            </w:pPr>
            <w:r w:rsidRPr="001F23FC">
              <w:rPr>
                <w:rFonts w:cs="Arial"/>
              </w:rPr>
              <w:t>Information Bit Payload per Slot</w:t>
            </w:r>
          </w:p>
        </w:tc>
        <w:tc>
          <w:tcPr>
            <w:tcW w:w="1093" w:type="dxa"/>
          </w:tcPr>
          <w:p w14:paraId="301EA1D4" w14:textId="77777777" w:rsidR="0032234A" w:rsidRPr="001F23FC" w:rsidRDefault="0032234A">
            <w:pPr>
              <w:pStyle w:val="TAC"/>
              <w:rPr>
                <w:rFonts w:cs="Arial"/>
              </w:rPr>
            </w:pPr>
          </w:p>
        </w:tc>
        <w:tc>
          <w:tcPr>
            <w:tcW w:w="985" w:type="dxa"/>
          </w:tcPr>
          <w:p w14:paraId="223302AE" w14:textId="77777777" w:rsidR="0032234A" w:rsidRPr="001F23FC" w:rsidRDefault="0032234A">
            <w:pPr>
              <w:pStyle w:val="TAC"/>
              <w:rPr>
                <w:rFonts w:cs="Arial"/>
              </w:rPr>
            </w:pPr>
          </w:p>
        </w:tc>
        <w:tc>
          <w:tcPr>
            <w:tcW w:w="985" w:type="dxa"/>
          </w:tcPr>
          <w:p w14:paraId="19FA9DB0" w14:textId="77777777" w:rsidR="0032234A" w:rsidRPr="001F23FC" w:rsidRDefault="0032234A">
            <w:pPr>
              <w:pStyle w:val="TAC"/>
              <w:rPr>
                <w:rFonts w:cs="Arial"/>
              </w:rPr>
            </w:pPr>
          </w:p>
        </w:tc>
        <w:tc>
          <w:tcPr>
            <w:tcW w:w="985" w:type="dxa"/>
          </w:tcPr>
          <w:p w14:paraId="3E801F90" w14:textId="77777777" w:rsidR="0032234A" w:rsidRPr="001F23FC" w:rsidRDefault="0032234A">
            <w:pPr>
              <w:pStyle w:val="TAC"/>
              <w:rPr>
                <w:rFonts w:cs="Arial"/>
              </w:rPr>
            </w:pPr>
          </w:p>
        </w:tc>
      </w:tr>
      <w:tr w:rsidR="0032234A" w:rsidRPr="001F23FC" w14:paraId="02C996E0" w14:textId="77777777" w:rsidTr="009F7C98">
        <w:trPr>
          <w:cantSplit/>
          <w:jc w:val="center"/>
        </w:trPr>
        <w:tc>
          <w:tcPr>
            <w:tcW w:w="3690" w:type="dxa"/>
          </w:tcPr>
          <w:p w14:paraId="5A087D82"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xml:space="preserve">} (NOTE 5) </w:t>
            </w:r>
          </w:p>
        </w:tc>
        <w:tc>
          <w:tcPr>
            <w:tcW w:w="1093" w:type="dxa"/>
          </w:tcPr>
          <w:p w14:paraId="12C3C231" w14:textId="77777777" w:rsidR="0032234A" w:rsidRPr="001F23FC" w:rsidRDefault="0032234A">
            <w:pPr>
              <w:pStyle w:val="TAC"/>
              <w:rPr>
                <w:rFonts w:cs="Arial"/>
              </w:rPr>
            </w:pPr>
            <w:r w:rsidRPr="001F23FC">
              <w:rPr>
                <w:rFonts w:cs="Arial"/>
              </w:rPr>
              <w:t>Bits</w:t>
            </w:r>
          </w:p>
        </w:tc>
        <w:tc>
          <w:tcPr>
            <w:tcW w:w="985" w:type="dxa"/>
          </w:tcPr>
          <w:p w14:paraId="7AFD7CBB" w14:textId="77777777" w:rsidR="0032234A" w:rsidRPr="001F23FC" w:rsidRDefault="0032234A">
            <w:pPr>
              <w:pStyle w:val="TAC"/>
              <w:rPr>
                <w:rFonts w:cs="Arial"/>
              </w:rPr>
            </w:pPr>
            <w:r w:rsidRPr="001F23FC">
              <w:rPr>
                <w:rFonts w:cs="Arial"/>
              </w:rPr>
              <w:t>N/A</w:t>
            </w:r>
          </w:p>
        </w:tc>
        <w:tc>
          <w:tcPr>
            <w:tcW w:w="985" w:type="dxa"/>
          </w:tcPr>
          <w:p w14:paraId="69A71535" w14:textId="77777777" w:rsidR="0032234A" w:rsidRPr="001F23FC" w:rsidRDefault="0032234A">
            <w:pPr>
              <w:pStyle w:val="TAC"/>
              <w:rPr>
                <w:rFonts w:cs="Arial"/>
              </w:rPr>
            </w:pPr>
            <w:r w:rsidRPr="001F23FC">
              <w:rPr>
                <w:rFonts w:cs="Arial"/>
              </w:rPr>
              <w:t>N/A</w:t>
            </w:r>
          </w:p>
        </w:tc>
        <w:tc>
          <w:tcPr>
            <w:tcW w:w="985" w:type="dxa"/>
          </w:tcPr>
          <w:p w14:paraId="49E57516" w14:textId="77777777" w:rsidR="0032234A" w:rsidRPr="001F23FC" w:rsidRDefault="0032234A">
            <w:pPr>
              <w:pStyle w:val="TAC"/>
              <w:rPr>
                <w:rFonts w:cs="Arial"/>
              </w:rPr>
            </w:pPr>
            <w:r w:rsidRPr="001F23FC">
              <w:rPr>
                <w:rFonts w:cs="Arial"/>
              </w:rPr>
              <w:t>N/A</w:t>
            </w:r>
          </w:p>
        </w:tc>
      </w:tr>
      <w:tr w:rsidR="0032234A" w:rsidRPr="001F23FC" w14:paraId="4436BEA9" w14:textId="77777777" w:rsidTr="009F7C98">
        <w:trPr>
          <w:cantSplit/>
          <w:jc w:val="center"/>
        </w:trPr>
        <w:tc>
          <w:tcPr>
            <w:tcW w:w="3690" w:type="dxa"/>
          </w:tcPr>
          <w:p w14:paraId="0AADC69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47A8B067" w14:textId="77777777" w:rsidR="0032234A" w:rsidRPr="001F23FC" w:rsidRDefault="0032234A">
            <w:pPr>
              <w:pStyle w:val="TAC"/>
              <w:rPr>
                <w:rFonts w:cs="Arial"/>
              </w:rPr>
            </w:pPr>
            <w:r w:rsidRPr="001F23FC">
              <w:rPr>
                <w:rFonts w:cs="Arial"/>
              </w:rPr>
              <w:t>Bits</w:t>
            </w:r>
          </w:p>
        </w:tc>
        <w:tc>
          <w:tcPr>
            <w:tcW w:w="985" w:type="dxa"/>
          </w:tcPr>
          <w:p w14:paraId="2D844191" w14:textId="77777777" w:rsidR="0032234A" w:rsidRPr="001F23FC" w:rsidRDefault="0032234A">
            <w:pPr>
              <w:pStyle w:val="TAC"/>
              <w:rPr>
                <w:rFonts w:cs="Arial"/>
              </w:rPr>
            </w:pPr>
            <w:r w:rsidRPr="001F23FC">
              <w:rPr>
                <w:rFonts w:cs="Arial"/>
              </w:rPr>
              <w:t>4224</w:t>
            </w:r>
          </w:p>
        </w:tc>
        <w:tc>
          <w:tcPr>
            <w:tcW w:w="985" w:type="dxa"/>
          </w:tcPr>
          <w:p w14:paraId="45D42048" w14:textId="77777777" w:rsidR="0032234A" w:rsidRPr="001F23FC" w:rsidRDefault="0032234A">
            <w:pPr>
              <w:pStyle w:val="TAC"/>
              <w:rPr>
                <w:rFonts w:cs="Arial"/>
              </w:rPr>
            </w:pPr>
            <w:r w:rsidRPr="001F23FC">
              <w:rPr>
                <w:rFonts w:cs="Arial"/>
              </w:rPr>
              <w:t>8456</w:t>
            </w:r>
          </w:p>
        </w:tc>
        <w:tc>
          <w:tcPr>
            <w:tcW w:w="985" w:type="dxa"/>
          </w:tcPr>
          <w:p w14:paraId="75E7445E" w14:textId="77777777" w:rsidR="0032234A" w:rsidRPr="001F23FC" w:rsidRDefault="0032234A">
            <w:pPr>
              <w:pStyle w:val="TAC"/>
              <w:rPr>
                <w:rFonts w:cs="Arial"/>
              </w:rPr>
            </w:pPr>
            <w:r w:rsidRPr="001F23FC">
              <w:rPr>
                <w:rFonts w:cs="Arial"/>
              </w:rPr>
              <w:t>16896</w:t>
            </w:r>
          </w:p>
        </w:tc>
      </w:tr>
      <w:tr w:rsidR="0032234A" w:rsidRPr="001F23FC" w14:paraId="388A1248" w14:textId="77777777" w:rsidTr="009F7C98">
        <w:trPr>
          <w:cantSplit/>
          <w:jc w:val="center"/>
        </w:trPr>
        <w:tc>
          <w:tcPr>
            <w:tcW w:w="3690" w:type="dxa"/>
          </w:tcPr>
          <w:p w14:paraId="033D449F" w14:textId="77777777" w:rsidR="0032234A" w:rsidRPr="001F23FC" w:rsidRDefault="0032234A">
            <w:pPr>
              <w:pStyle w:val="TAL"/>
              <w:rPr>
                <w:rFonts w:cs="Arial"/>
              </w:rPr>
            </w:pPr>
            <w:r w:rsidRPr="001F23FC">
              <w:rPr>
                <w:rFonts w:cs="Arial"/>
              </w:rPr>
              <w:t>Transport block CRC</w:t>
            </w:r>
          </w:p>
        </w:tc>
        <w:tc>
          <w:tcPr>
            <w:tcW w:w="1093" w:type="dxa"/>
          </w:tcPr>
          <w:p w14:paraId="607E3877" w14:textId="77777777" w:rsidR="0032234A" w:rsidRPr="001F23FC" w:rsidRDefault="0032234A">
            <w:pPr>
              <w:pStyle w:val="TAC"/>
              <w:rPr>
                <w:rFonts w:cs="Arial"/>
              </w:rPr>
            </w:pPr>
            <w:r w:rsidRPr="001F23FC">
              <w:rPr>
                <w:rFonts w:cs="Arial"/>
              </w:rPr>
              <w:t>Bits</w:t>
            </w:r>
          </w:p>
        </w:tc>
        <w:tc>
          <w:tcPr>
            <w:tcW w:w="985" w:type="dxa"/>
          </w:tcPr>
          <w:p w14:paraId="6549099E" w14:textId="77777777" w:rsidR="0032234A" w:rsidRPr="001F23FC" w:rsidRDefault="0032234A">
            <w:pPr>
              <w:pStyle w:val="TAC"/>
              <w:rPr>
                <w:rFonts w:cs="Arial"/>
              </w:rPr>
            </w:pPr>
            <w:r w:rsidRPr="001F23FC">
              <w:rPr>
                <w:rFonts w:cs="Arial"/>
              </w:rPr>
              <w:t>24</w:t>
            </w:r>
          </w:p>
        </w:tc>
        <w:tc>
          <w:tcPr>
            <w:tcW w:w="985" w:type="dxa"/>
          </w:tcPr>
          <w:p w14:paraId="3E02E1D1" w14:textId="77777777" w:rsidR="0032234A" w:rsidRPr="001F23FC" w:rsidRDefault="0032234A">
            <w:pPr>
              <w:pStyle w:val="TAC"/>
              <w:rPr>
                <w:rFonts w:cs="Arial"/>
              </w:rPr>
            </w:pPr>
            <w:r w:rsidRPr="001F23FC">
              <w:rPr>
                <w:rFonts w:cs="Arial"/>
              </w:rPr>
              <w:t>24</w:t>
            </w:r>
          </w:p>
        </w:tc>
        <w:tc>
          <w:tcPr>
            <w:tcW w:w="985" w:type="dxa"/>
          </w:tcPr>
          <w:p w14:paraId="0F9DEC97" w14:textId="77777777" w:rsidR="0032234A" w:rsidRPr="001F23FC" w:rsidRDefault="0032234A">
            <w:pPr>
              <w:pStyle w:val="TAC"/>
              <w:rPr>
                <w:rFonts w:cs="Arial"/>
              </w:rPr>
            </w:pPr>
            <w:r w:rsidRPr="001F23FC">
              <w:rPr>
                <w:rFonts w:cs="Arial"/>
              </w:rPr>
              <w:t>24</w:t>
            </w:r>
          </w:p>
        </w:tc>
      </w:tr>
      <w:tr w:rsidR="0032234A" w:rsidRPr="001F23FC" w14:paraId="16D83491" w14:textId="77777777" w:rsidTr="009F7C98">
        <w:trPr>
          <w:cantSplit/>
          <w:jc w:val="center"/>
        </w:trPr>
        <w:tc>
          <w:tcPr>
            <w:tcW w:w="3690" w:type="dxa"/>
          </w:tcPr>
          <w:p w14:paraId="23EC1B31" w14:textId="77777777" w:rsidR="0032234A" w:rsidRPr="001F23FC" w:rsidRDefault="0032234A">
            <w:pPr>
              <w:pStyle w:val="TAL"/>
              <w:rPr>
                <w:rFonts w:cs="Arial"/>
              </w:rPr>
            </w:pPr>
            <w:r w:rsidRPr="001F23FC">
              <w:rPr>
                <w:rFonts w:cs="Arial"/>
              </w:rPr>
              <w:t>LDPC base graph</w:t>
            </w:r>
          </w:p>
        </w:tc>
        <w:tc>
          <w:tcPr>
            <w:tcW w:w="1093" w:type="dxa"/>
          </w:tcPr>
          <w:p w14:paraId="33DBE1C5" w14:textId="77777777" w:rsidR="0032234A" w:rsidRPr="001F23FC" w:rsidRDefault="0032234A">
            <w:pPr>
              <w:pStyle w:val="TAC"/>
              <w:rPr>
                <w:rFonts w:cs="Arial"/>
              </w:rPr>
            </w:pPr>
          </w:p>
        </w:tc>
        <w:tc>
          <w:tcPr>
            <w:tcW w:w="985" w:type="dxa"/>
          </w:tcPr>
          <w:p w14:paraId="15711A89" w14:textId="77777777" w:rsidR="0032234A" w:rsidRPr="001F23FC" w:rsidRDefault="0032234A">
            <w:pPr>
              <w:pStyle w:val="TAC"/>
              <w:rPr>
                <w:rFonts w:cs="Arial"/>
              </w:rPr>
            </w:pPr>
            <w:r w:rsidRPr="001F23FC">
              <w:rPr>
                <w:rFonts w:cs="Arial"/>
              </w:rPr>
              <w:t>1</w:t>
            </w:r>
          </w:p>
        </w:tc>
        <w:tc>
          <w:tcPr>
            <w:tcW w:w="985" w:type="dxa"/>
          </w:tcPr>
          <w:p w14:paraId="2F13B6B0" w14:textId="77777777" w:rsidR="0032234A" w:rsidRPr="001F23FC" w:rsidRDefault="0032234A">
            <w:pPr>
              <w:pStyle w:val="TAC"/>
              <w:rPr>
                <w:rFonts w:cs="Arial"/>
              </w:rPr>
            </w:pPr>
            <w:r w:rsidRPr="001F23FC">
              <w:rPr>
                <w:rFonts w:cs="Arial"/>
              </w:rPr>
              <w:t>1</w:t>
            </w:r>
          </w:p>
        </w:tc>
        <w:tc>
          <w:tcPr>
            <w:tcW w:w="985" w:type="dxa"/>
          </w:tcPr>
          <w:p w14:paraId="22544B44" w14:textId="77777777" w:rsidR="0032234A" w:rsidRPr="001F23FC" w:rsidRDefault="0032234A">
            <w:pPr>
              <w:pStyle w:val="TAC"/>
              <w:rPr>
                <w:rFonts w:cs="Arial"/>
              </w:rPr>
            </w:pPr>
            <w:r w:rsidRPr="001F23FC">
              <w:rPr>
                <w:rFonts w:cs="Arial"/>
              </w:rPr>
              <w:t>1</w:t>
            </w:r>
          </w:p>
        </w:tc>
      </w:tr>
      <w:tr w:rsidR="0032234A" w:rsidRPr="001F23FC" w14:paraId="6ECAB5AA" w14:textId="77777777" w:rsidTr="009F7C98">
        <w:trPr>
          <w:cantSplit/>
          <w:jc w:val="center"/>
        </w:trPr>
        <w:tc>
          <w:tcPr>
            <w:tcW w:w="3690" w:type="dxa"/>
          </w:tcPr>
          <w:p w14:paraId="7F654F60" w14:textId="77777777" w:rsidR="0032234A" w:rsidRPr="001F23FC" w:rsidRDefault="0032234A">
            <w:pPr>
              <w:pStyle w:val="TAL"/>
              <w:rPr>
                <w:rFonts w:cs="Arial"/>
              </w:rPr>
            </w:pPr>
            <w:r w:rsidRPr="001F23FC">
              <w:rPr>
                <w:rFonts w:cs="Arial"/>
              </w:rPr>
              <w:t>Number of Code Blocks per Slot</w:t>
            </w:r>
          </w:p>
        </w:tc>
        <w:tc>
          <w:tcPr>
            <w:tcW w:w="1093" w:type="dxa"/>
          </w:tcPr>
          <w:p w14:paraId="6CA3189F" w14:textId="77777777" w:rsidR="0032234A" w:rsidRPr="001F23FC" w:rsidRDefault="0032234A">
            <w:pPr>
              <w:pStyle w:val="TAC"/>
              <w:rPr>
                <w:rFonts w:cs="Arial"/>
              </w:rPr>
            </w:pPr>
          </w:p>
        </w:tc>
        <w:tc>
          <w:tcPr>
            <w:tcW w:w="985" w:type="dxa"/>
          </w:tcPr>
          <w:p w14:paraId="47F48A9D" w14:textId="77777777" w:rsidR="0032234A" w:rsidRPr="001F23FC" w:rsidRDefault="0032234A">
            <w:pPr>
              <w:pStyle w:val="TAC"/>
              <w:rPr>
                <w:rFonts w:cs="Arial"/>
              </w:rPr>
            </w:pPr>
          </w:p>
        </w:tc>
        <w:tc>
          <w:tcPr>
            <w:tcW w:w="985" w:type="dxa"/>
          </w:tcPr>
          <w:p w14:paraId="0B7696CF" w14:textId="77777777" w:rsidR="0032234A" w:rsidRPr="001F23FC" w:rsidRDefault="0032234A">
            <w:pPr>
              <w:pStyle w:val="TAC"/>
              <w:rPr>
                <w:rFonts w:cs="Arial"/>
              </w:rPr>
            </w:pPr>
          </w:p>
        </w:tc>
        <w:tc>
          <w:tcPr>
            <w:tcW w:w="985" w:type="dxa"/>
          </w:tcPr>
          <w:p w14:paraId="5F843AA5" w14:textId="77777777" w:rsidR="0032234A" w:rsidRPr="001F23FC" w:rsidRDefault="0032234A">
            <w:pPr>
              <w:pStyle w:val="TAC"/>
              <w:rPr>
                <w:rFonts w:cs="Arial"/>
              </w:rPr>
            </w:pPr>
          </w:p>
        </w:tc>
      </w:tr>
      <w:tr w:rsidR="0032234A" w:rsidRPr="001F23FC" w14:paraId="22F4D877" w14:textId="77777777" w:rsidTr="009F7C98">
        <w:trPr>
          <w:cantSplit/>
          <w:jc w:val="center"/>
        </w:trPr>
        <w:tc>
          <w:tcPr>
            <w:tcW w:w="3690" w:type="dxa"/>
          </w:tcPr>
          <w:p w14:paraId="71A81FE9"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tcPr>
          <w:p w14:paraId="59DD0FE0" w14:textId="77777777" w:rsidR="0032234A" w:rsidRPr="001F23FC" w:rsidRDefault="0032234A">
            <w:pPr>
              <w:pStyle w:val="TAC"/>
              <w:rPr>
                <w:rFonts w:cs="Arial"/>
              </w:rPr>
            </w:pPr>
            <w:r w:rsidRPr="001F23FC">
              <w:rPr>
                <w:rFonts w:cs="Arial"/>
              </w:rPr>
              <w:t>CBs</w:t>
            </w:r>
          </w:p>
        </w:tc>
        <w:tc>
          <w:tcPr>
            <w:tcW w:w="985" w:type="dxa"/>
          </w:tcPr>
          <w:p w14:paraId="10B6E350" w14:textId="77777777" w:rsidR="0032234A" w:rsidRPr="001F23FC" w:rsidRDefault="0032234A">
            <w:pPr>
              <w:pStyle w:val="TAC"/>
              <w:rPr>
                <w:rFonts w:cs="Arial"/>
              </w:rPr>
            </w:pPr>
            <w:r w:rsidRPr="001F23FC">
              <w:rPr>
                <w:rFonts w:cs="Arial"/>
              </w:rPr>
              <w:t>N/A</w:t>
            </w:r>
          </w:p>
        </w:tc>
        <w:tc>
          <w:tcPr>
            <w:tcW w:w="985" w:type="dxa"/>
          </w:tcPr>
          <w:p w14:paraId="533B2CDB" w14:textId="77777777" w:rsidR="0032234A" w:rsidRPr="001F23FC" w:rsidRDefault="0032234A">
            <w:pPr>
              <w:pStyle w:val="TAC"/>
              <w:rPr>
                <w:rFonts w:cs="Arial"/>
              </w:rPr>
            </w:pPr>
            <w:r w:rsidRPr="001F23FC">
              <w:rPr>
                <w:rFonts w:cs="Arial"/>
              </w:rPr>
              <w:t>N/A</w:t>
            </w:r>
          </w:p>
        </w:tc>
        <w:tc>
          <w:tcPr>
            <w:tcW w:w="985" w:type="dxa"/>
          </w:tcPr>
          <w:p w14:paraId="2034C1A0" w14:textId="77777777" w:rsidR="0032234A" w:rsidRPr="001F23FC" w:rsidRDefault="0032234A">
            <w:pPr>
              <w:pStyle w:val="TAC"/>
              <w:rPr>
                <w:rFonts w:cs="Arial"/>
              </w:rPr>
            </w:pPr>
            <w:r w:rsidRPr="001F23FC">
              <w:rPr>
                <w:rFonts w:cs="Arial"/>
              </w:rPr>
              <w:t>N/A</w:t>
            </w:r>
          </w:p>
        </w:tc>
      </w:tr>
      <w:tr w:rsidR="0032234A" w:rsidRPr="001F23FC" w14:paraId="6658CDDC" w14:textId="77777777" w:rsidTr="009F7C98">
        <w:trPr>
          <w:cantSplit/>
          <w:jc w:val="center"/>
        </w:trPr>
        <w:tc>
          <w:tcPr>
            <w:tcW w:w="3690" w:type="dxa"/>
          </w:tcPr>
          <w:p w14:paraId="26210FB2"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5D63D78F" w14:textId="77777777" w:rsidR="0032234A" w:rsidRPr="001F23FC" w:rsidRDefault="0032234A">
            <w:pPr>
              <w:pStyle w:val="TAC"/>
              <w:rPr>
                <w:rFonts w:cs="Arial"/>
              </w:rPr>
            </w:pPr>
            <w:r w:rsidRPr="001F23FC">
              <w:rPr>
                <w:rFonts w:cs="Arial"/>
              </w:rPr>
              <w:t>CBs</w:t>
            </w:r>
          </w:p>
        </w:tc>
        <w:tc>
          <w:tcPr>
            <w:tcW w:w="985" w:type="dxa"/>
          </w:tcPr>
          <w:p w14:paraId="5A51761E" w14:textId="77777777" w:rsidR="0032234A" w:rsidRPr="001F23FC" w:rsidRDefault="0032234A">
            <w:pPr>
              <w:pStyle w:val="TAC"/>
              <w:rPr>
                <w:rFonts w:cs="Arial"/>
              </w:rPr>
            </w:pPr>
            <w:r w:rsidRPr="001F23FC">
              <w:rPr>
                <w:rFonts w:cs="Arial"/>
              </w:rPr>
              <w:t>1</w:t>
            </w:r>
          </w:p>
        </w:tc>
        <w:tc>
          <w:tcPr>
            <w:tcW w:w="985" w:type="dxa"/>
          </w:tcPr>
          <w:p w14:paraId="022D4FB1" w14:textId="77777777" w:rsidR="0032234A" w:rsidRPr="001F23FC" w:rsidRDefault="0032234A">
            <w:pPr>
              <w:pStyle w:val="TAC"/>
              <w:rPr>
                <w:rFonts w:cs="Arial"/>
              </w:rPr>
            </w:pPr>
            <w:r w:rsidRPr="001F23FC">
              <w:rPr>
                <w:rFonts w:cs="Arial"/>
              </w:rPr>
              <w:t>2</w:t>
            </w:r>
          </w:p>
        </w:tc>
        <w:tc>
          <w:tcPr>
            <w:tcW w:w="985" w:type="dxa"/>
          </w:tcPr>
          <w:p w14:paraId="1F56F745" w14:textId="77777777" w:rsidR="0032234A" w:rsidRPr="001F23FC" w:rsidRDefault="0032234A">
            <w:pPr>
              <w:pStyle w:val="TAC"/>
              <w:rPr>
                <w:rFonts w:cs="Arial"/>
              </w:rPr>
            </w:pPr>
            <w:r w:rsidRPr="001F23FC">
              <w:rPr>
                <w:rFonts w:cs="Arial"/>
              </w:rPr>
              <w:t>2</w:t>
            </w:r>
          </w:p>
        </w:tc>
      </w:tr>
      <w:tr w:rsidR="0032234A" w:rsidRPr="001F23FC" w14:paraId="64242071" w14:textId="77777777" w:rsidTr="009F7C98">
        <w:trPr>
          <w:cantSplit/>
          <w:jc w:val="center"/>
        </w:trPr>
        <w:tc>
          <w:tcPr>
            <w:tcW w:w="3690" w:type="dxa"/>
          </w:tcPr>
          <w:p w14:paraId="77DE5FD0" w14:textId="77777777" w:rsidR="0032234A" w:rsidRPr="001F23FC" w:rsidRDefault="0032234A">
            <w:pPr>
              <w:pStyle w:val="TAL"/>
              <w:rPr>
                <w:rFonts w:cs="Arial"/>
              </w:rPr>
            </w:pPr>
            <w:r w:rsidRPr="001F23FC">
              <w:rPr>
                <w:rFonts w:cs="Arial"/>
              </w:rPr>
              <w:t>Binary Channel Bits Per Slot</w:t>
            </w:r>
          </w:p>
        </w:tc>
        <w:tc>
          <w:tcPr>
            <w:tcW w:w="1093" w:type="dxa"/>
          </w:tcPr>
          <w:p w14:paraId="290EA82C" w14:textId="77777777" w:rsidR="0032234A" w:rsidRPr="001F23FC" w:rsidRDefault="0032234A">
            <w:pPr>
              <w:pStyle w:val="TAC"/>
              <w:rPr>
                <w:rFonts w:cs="Arial"/>
              </w:rPr>
            </w:pPr>
          </w:p>
        </w:tc>
        <w:tc>
          <w:tcPr>
            <w:tcW w:w="985" w:type="dxa"/>
          </w:tcPr>
          <w:p w14:paraId="32567255" w14:textId="77777777" w:rsidR="0032234A" w:rsidRPr="001F23FC" w:rsidRDefault="0032234A">
            <w:pPr>
              <w:pStyle w:val="TAC"/>
              <w:rPr>
                <w:rFonts w:cs="Arial"/>
              </w:rPr>
            </w:pPr>
          </w:p>
        </w:tc>
        <w:tc>
          <w:tcPr>
            <w:tcW w:w="985" w:type="dxa"/>
          </w:tcPr>
          <w:p w14:paraId="396CF242" w14:textId="77777777" w:rsidR="0032234A" w:rsidRPr="001F23FC" w:rsidRDefault="0032234A">
            <w:pPr>
              <w:pStyle w:val="TAC"/>
              <w:rPr>
                <w:rFonts w:cs="Arial"/>
              </w:rPr>
            </w:pPr>
          </w:p>
        </w:tc>
        <w:tc>
          <w:tcPr>
            <w:tcW w:w="985" w:type="dxa"/>
          </w:tcPr>
          <w:p w14:paraId="23969D7A" w14:textId="77777777" w:rsidR="0032234A" w:rsidRPr="001F23FC" w:rsidRDefault="0032234A">
            <w:pPr>
              <w:pStyle w:val="TAC"/>
              <w:rPr>
                <w:rFonts w:cs="Arial"/>
              </w:rPr>
            </w:pPr>
          </w:p>
        </w:tc>
      </w:tr>
      <w:tr w:rsidR="0032234A" w:rsidRPr="001F23FC" w14:paraId="2E22392A" w14:textId="77777777" w:rsidTr="009F7C98">
        <w:trPr>
          <w:cantSplit/>
          <w:jc w:val="center"/>
        </w:trPr>
        <w:tc>
          <w:tcPr>
            <w:tcW w:w="3690" w:type="dxa"/>
          </w:tcPr>
          <w:p w14:paraId="58FD880F"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tcPr>
          <w:p w14:paraId="11598EB4" w14:textId="77777777" w:rsidR="0032234A" w:rsidRPr="001F23FC" w:rsidRDefault="0032234A">
            <w:pPr>
              <w:pStyle w:val="TAC"/>
              <w:rPr>
                <w:rFonts w:cs="Arial"/>
              </w:rPr>
            </w:pPr>
            <w:r w:rsidRPr="001F23FC">
              <w:rPr>
                <w:rFonts w:cs="Arial"/>
              </w:rPr>
              <w:t>Bits</w:t>
            </w:r>
          </w:p>
        </w:tc>
        <w:tc>
          <w:tcPr>
            <w:tcW w:w="985" w:type="dxa"/>
          </w:tcPr>
          <w:p w14:paraId="33C44E68" w14:textId="77777777" w:rsidR="0032234A" w:rsidRPr="001F23FC" w:rsidRDefault="0032234A">
            <w:pPr>
              <w:pStyle w:val="TAC"/>
              <w:rPr>
                <w:rFonts w:cs="Arial"/>
              </w:rPr>
            </w:pPr>
            <w:r w:rsidRPr="001F23FC">
              <w:rPr>
                <w:rFonts w:cs="Arial"/>
              </w:rPr>
              <w:t>N/A</w:t>
            </w:r>
          </w:p>
        </w:tc>
        <w:tc>
          <w:tcPr>
            <w:tcW w:w="985" w:type="dxa"/>
          </w:tcPr>
          <w:p w14:paraId="0D00BC68" w14:textId="77777777" w:rsidR="0032234A" w:rsidRPr="001F23FC" w:rsidRDefault="0032234A">
            <w:pPr>
              <w:pStyle w:val="TAC"/>
              <w:rPr>
                <w:rFonts w:cs="Arial"/>
              </w:rPr>
            </w:pPr>
            <w:r w:rsidRPr="001F23FC">
              <w:rPr>
                <w:rFonts w:cs="Arial"/>
              </w:rPr>
              <w:t>N/A</w:t>
            </w:r>
          </w:p>
        </w:tc>
        <w:tc>
          <w:tcPr>
            <w:tcW w:w="985" w:type="dxa"/>
          </w:tcPr>
          <w:p w14:paraId="7048A657" w14:textId="77777777" w:rsidR="0032234A" w:rsidRPr="001F23FC" w:rsidRDefault="0032234A">
            <w:pPr>
              <w:pStyle w:val="TAC"/>
              <w:rPr>
                <w:rFonts w:cs="Arial"/>
              </w:rPr>
            </w:pPr>
            <w:r w:rsidRPr="001F23FC">
              <w:rPr>
                <w:rFonts w:cs="Arial"/>
              </w:rPr>
              <w:t>N/A</w:t>
            </w:r>
          </w:p>
        </w:tc>
      </w:tr>
      <w:tr w:rsidR="0032234A" w:rsidRPr="001F23FC" w14:paraId="1A4EF282" w14:textId="77777777" w:rsidTr="009F7C98">
        <w:trPr>
          <w:cantSplit/>
          <w:jc w:val="center"/>
        </w:trPr>
        <w:tc>
          <w:tcPr>
            <w:tcW w:w="3690" w:type="dxa"/>
          </w:tcPr>
          <w:p w14:paraId="71F7C6E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4996E3DC" w14:textId="77777777" w:rsidR="0032234A" w:rsidRPr="001F23FC" w:rsidRDefault="0032234A">
            <w:pPr>
              <w:pStyle w:val="TAC"/>
              <w:rPr>
                <w:rFonts w:cs="Arial"/>
              </w:rPr>
            </w:pPr>
            <w:r w:rsidRPr="001F23FC">
              <w:rPr>
                <w:rFonts w:cs="Arial"/>
              </w:rPr>
              <w:t>Bits</w:t>
            </w:r>
          </w:p>
        </w:tc>
        <w:tc>
          <w:tcPr>
            <w:tcW w:w="985" w:type="dxa"/>
          </w:tcPr>
          <w:p w14:paraId="3CB05BA5" w14:textId="77777777" w:rsidR="0032234A" w:rsidRPr="001F23FC" w:rsidRDefault="0032234A">
            <w:pPr>
              <w:pStyle w:val="TAC"/>
              <w:rPr>
                <w:rFonts w:cs="Arial"/>
              </w:rPr>
            </w:pPr>
            <w:r w:rsidRPr="001F23FC">
              <w:rPr>
                <w:rFonts w:cs="Arial"/>
              </w:rPr>
              <w:t>14256</w:t>
            </w:r>
          </w:p>
        </w:tc>
        <w:tc>
          <w:tcPr>
            <w:tcW w:w="985" w:type="dxa"/>
          </w:tcPr>
          <w:p w14:paraId="54B891EC" w14:textId="77777777" w:rsidR="0032234A" w:rsidRPr="001F23FC" w:rsidRDefault="0032234A">
            <w:pPr>
              <w:pStyle w:val="TAC"/>
              <w:rPr>
                <w:rFonts w:cs="Arial"/>
              </w:rPr>
            </w:pPr>
            <w:r w:rsidRPr="001F23FC">
              <w:rPr>
                <w:rFonts w:cs="Arial"/>
              </w:rPr>
              <w:t>28512</w:t>
            </w:r>
          </w:p>
        </w:tc>
        <w:tc>
          <w:tcPr>
            <w:tcW w:w="985" w:type="dxa"/>
          </w:tcPr>
          <w:p w14:paraId="47C2E16D" w14:textId="77777777" w:rsidR="0032234A" w:rsidRPr="001F23FC" w:rsidRDefault="0032234A">
            <w:pPr>
              <w:pStyle w:val="TAC"/>
              <w:rPr>
                <w:rFonts w:cs="Arial"/>
              </w:rPr>
            </w:pPr>
            <w:r w:rsidRPr="001F23FC">
              <w:rPr>
                <w:rFonts w:cs="Arial"/>
              </w:rPr>
              <w:t>57024</w:t>
            </w:r>
          </w:p>
        </w:tc>
      </w:tr>
      <w:tr w:rsidR="005F5104" w:rsidRPr="001F23FC" w14:paraId="6563EBB1" w14:textId="77777777" w:rsidTr="009F7C98">
        <w:trPr>
          <w:cantSplit/>
          <w:jc w:val="center"/>
        </w:trPr>
        <w:tc>
          <w:tcPr>
            <w:tcW w:w="3690" w:type="dxa"/>
          </w:tcPr>
          <w:p w14:paraId="5FE58311" w14:textId="77777777" w:rsidR="005F5104" w:rsidRPr="001F23FC" w:rsidRDefault="005F5104" w:rsidP="005F5104">
            <w:pPr>
              <w:pStyle w:val="TAL"/>
              <w:rPr>
                <w:rFonts w:cs="Arial"/>
              </w:rPr>
            </w:pPr>
            <w:r w:rsidRPr="001F23FC">
              <w:rPr>
                <w:rFonts w:cs="Arial"/>
              </w:rPr>
              <w:t>Max. Throughput averaged over 1 frame</w:t>
            </w:r>
          </w:p>
          <w:p w14:paraId="61BA2BE2" w14:textId="02E20A0E" w:rsidR="005F5104" w:rsidRPr="001F23FC" w:rsidRDefault="005F5104" w:rsidP="005F5104">
            <w:pPr>
              <w:pStyle w:val="TAL"/>
              <w:rPr>
                <w:rFonts w:cs="Arial"/>
              </w:rPr>
            </w:pPr>
            <w:r w:rsidRPr="001F23FC">
              <w:rPr>
                <w:rFonts w:cs="Arial"/>
              </w:rPr>
              <w:t>(NOTE 8)</w:t>
            </w:r>
          </w:p>
        </w:tc>
        <w:tc>
          <w:tcPr>
            <w:tcW w:w="1093" w:type="dxa"/>
          </w:tcPr>
          <w:p w14:paraId="3E3261F5" w14:textId="3EE821FE" w:rsidR="005F5104" w:rsidRPr="001F23FC" w:rsidRDefault="005F5104" w:rsidP="005F5104">
            <w:pPr>
              <w:pStyle w:val="TAC"/>
              <w:rPr>
                <w:rFonts w:cs="Arial"/>
              </w:rPr>
            </w:pPr>
            <w:r w:rsidRPr="001F23FC">
              <w:rPr>
                <w:rFonts w:cs="Arial"/>
              </w:rPr>
              <w:t>Mbps</w:t>
            </w:r>
          </w:p>
        </w:tc>
        <w:tc>
          <w:tcPr>
            <w:tcW w:w="985" w:type="dxa"/>
          </w:tcPr>
          <w:p w14:paraId="2DE4BA37" w14:textId="77777777" w:rsidR="005F5104" w:rsidRPr="001F23FC" w:rsidRDefault="005F5104" w:rsidP="005F5104">
            <w:pPr>
              <w:pStyle w:val="TAC"/>
              <w:rPr>
                <w:rFonts w:cs="Arial"/>
              </w:rPr>
            </w:pPr>
            <w:r w:rsidRPr="001F23FC">
              <w:rPr>
                <w:rFonts w:eastAsia="Malgun Gothic"/>
              </w:rPr>
              <w:t>10.138</w:t>
            </w:r>
          </w:p>
        </w:tc>
        <w:tc>
          <w:tcPr>
            <w:tcW w:w="985" w:type="dxa"/>
          </w:tcPr>
          <w:p w14:paraId="3AC88B06" w14:textId="77777777" w:rsidR="005F5104" w:rsidRPr="001F23FC" w:rsidRDefault="005F5104" w:rsidP="005F5104">
            <w:pPr>
              <w:pStyle w:val="TAC"/>
              <w:rPr>
                <w:rFonts w:cs="Arial"/>
              </w:rPr>
            </w:pPr>
            <w:r w:rsidRPr="001F23FC">
              <w:rPr>
                <w:rFonts w:eastAsia="Malgun Gothic"/>
              </w:rPr>
              <w:t>20.294</w:t>
            </w:r>
          </w:p>
        </w:tc>
        <w:tc>
          <w:tcPr>
            <w:tcW w:w="985" w:type="dxa"/>
          </w:tcPr>
          <w:p w14:paraId="3A8A441D" w14:textId="77777777" w:rsidR="005F5104" w:rsidRPr="001F23FC" w:rsidRDefault="005F5104" w:rsidP="005F5104">
            <w:pPr>
              <w:pStyle w:val="TAC"/>
              <w:rPr>
                <w:rFonts w:cs="Arial"/>
              </w:rPr>
            </w:pPr>
            <w:r w:rsidRPr="001F23FC">
              <w:rPr>
                <w:rFonts w:eastAsia="Malgun Gothic"/>
              </w:rPr>
              <w:t>40.550</w:t>
            </w:r>
          </w:p>
        </w:tc>
      </w:tr>
      <w:tr w:rsidR="0032234A" w:rsidRPr="001F23FC" w14:paraId="609588B1" w14:textId="77777777" w:rsidTr="009F7C98">
        <w:trPr>
          <w:cantSplit/>
          <w:jc w:val="center"/>
        </w:trPr>
        <w:tc>
          <w:tcPr>
            <w:tcW w:w="7738" w:type="dxa"/>
            <w:gridSpan w:val="5"/>
          </w:tcPr>
          <w:p w14:paraId="4555D95D"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0980AC7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2865F9E0"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844068" w:rsidRPr="001F23FC">
              <w:rPr>
                <w:rFonts w:eastAsia="Malgun Gothic"/>
              </w:rPr>
              <w:t xml:space="preserve"> with periodicity 20 </w:t>
            </w:r>
            <w:proofErr w:type="spellStart"/>
            <w:r w:rsidR="00844068" w:rsidRPr="001F23FC">
              <w:rPr>
                <w:rFonts w:eastAsia="Malgun Gothic"/>
              </w:rPr>
              <w:t>ms</w:t>
            </w:r>
            <w:proofErr w:type="spellEnd"/>
          </w:p>
          <w:p w14:paraId="6B2FBE45"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844068" w:rsidRPr="001F23FC">
              <w:rPr>
                <w:rFonts w:eastAsia="Malgun Gothic"/>
              </w:rPr>
              <w:t xml:space="preserve">2 </w:t>
            </w:r>
            <w:r w:rsidRPr="001F23FC">
              <w:rPr>
                <w:rFonts w:cs="Arial"/>
              </w:rPr>
              <w:t>frame</w:t>
            </w:r>
            <w:r w:rsidR="00844068" w:rsidRPr="001F23FC">
              <w:rPr>
                <w:rFonts w:eastAsia="Malgun Gothic"/>
              </w:rPr>
              <w:t>s</w:t>
            </w:r>
          </w:p>
          <w:p w14:paraId="21A34A3D"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8) = {3,4,5,6,7} for i from {0,…,</w:t>
            </w:r>
            <w:r w:rsidR="00844068" w:rsidRPr="001F23FC">
              <w:rPr>
                <w:rFonts w:eastAsia="Malgun Gothic"/>
              </w:rPr>
              <w:t>79</w:t>
            </w:r>
            <w:r w:rsidRPr="001F23FC">
              <w:rPr>
                <w:rFonts w:cs="Arial"/>
              </w:rPr>
              <w:t>} together with the TDD UL-DL configuration specified in A2.3.</w:t>
            </w:r>
          </w:p>
          <w:p w14:paraId="5784A340" w14:textId="77777777" w:rsidR="005F5104" w:rsidRPr="001F23FC" w:rsidRDefault="0032234A" w:rsidP="005F5104">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8) = {0,1,2} for i from {0,…,</w:t>
            </w:r>
            <w:r w:rsidR="006F6AF3" w:rsidRPr="001F23FC">
              <w:rPr>
                <w:rFonts w:eastAsia="Malgun Gothic"/>
              </w:rPr>
              <w:t>79</w:t>
            </w:r>
            <w:r w:rsidRPr="001F23FC">
              <w:rPr>
                <w:rFonts w:cs="Arial"/>
              </w:rPr>
              <w:t>} together with the TDD UL-DL configuration specified in A2.3.</w:t>
            </w:r>
          </w:p>
          <w:p w14:paraId="1677B820" w14:textId="77777777" w:rsidR="005F5104" w:rsidRPr="001F23FC" w:rsidRDefault="005F5104" w:rsidP="005F5104">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1063D2AA" w14:textId="09DF705B" w:rsidR="0032234A" w:rsidRPr="001F23FC" w:rsidRDefault="005F5104" w:rsidP="005F5104">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63A9CC55" w14:textId="77777777" w:rsidR="0032234A" w:rsidRPr="001F23FC" w:rsidRDefault="0032234A"/>
    <w:p w14:paraId="0410D783" w14:textId="77777777" w:rsidR="0032234A" w:rsidRPr="001F23FC" w:rsidRDefault="0032234A">
      <w:pPr>
        <w:pStyle w:val="TH"/>
      </w:pPr>
      <w:bookmarkStart w:id="216" w:name="_CRTableA_3_3_22"/>
      <w:r w:rsidRPr="001F23FC">
        <w:lastRenderedPageBreak/>
        <w:t xml:space="preserve">Table </w:t>
      </w:r>
      <w:bookmarkEnd w:id="216"/>
      <w:r w:rsidRPr="001F23FC">
        <w:t>A.3.3.2-2</w:t>
      </w:r>
      <w:r w:rsidRPr="001F23FC">
        <w:rPr>
          <w:lang w:eastAsia="zh-TW"/>
        </w:rPr>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535B5118" w14:textId="77777777">
        <w:trPr>
          <w:jc w:val="center"/>
        </w:trPr>
        <w:tc>
          <w:tcPr>
            <w:tcW w:w="3690" w:type="dxa"/>
          </w:tcPr>
          <w:p w14:paraId="15286F05" w14:textId="77777777" w:rsidR="0032234A" w:rsidRPr="001F23FC" w:rsidRDefault="0032234A">
            <w:pPr>
              <w:pStyle w:val="TAH"/>
              <w:rPr>
                <w:rFonts w:cs="Arial"/>
              </w:rPr>
            </w:pPr>
            <w:r w:rsidRPr="001F23FC">
              <w:rPr>
                <w:rFonts w:cs="Arial"/>
              </w:rPr>
              <w:t>Parameter</w:t>
            </w:r>
          </w:p>
        </w:tc>
        <w:tc>
          <w:tcPr>
            <w:tcW w:w="1093" w:type="dxa"/>
          </w:tcPr>
          <w:p w14:paraId="4B37CFA8" w14:textId="77777777" w:rsidR="0032234A" w:rsidRPr="001F23FC" w:rsidRDefault="0032234A">
            <w:pPr>
              <w:pStyle w:val="TAH"/>
              <w:rPr>
                <w:rFonts w:cs="Arial"/>
              </w:rPr>
            </w:pPr>
            <w:r w:rsidRPr="001F23FC">
              <w:rPr>
                <w:rFonts w:cs="Arial"/>
              </w:rPr>
              <w:t>Unit</w:t>
            </w:r>
          </w:p>
        </w:tc>
        <w:tc>
          <w:tcPr>
            <w:tcW w:w="3760" w:type="dxa"/>
            <w:gridSpan w:val="4"/>
          </w:tcPr>
          <w:p w14:paraId="37264CC1" w14:textId="77777777" w:rsidR="0032234A" w:rsidRPr="001F23FC" w:rsidRDefault="0032234A">
            <w:pPr>
              <w:pStyle w:val="TAH"/>
              <w:rPr>
                <w:rFonts w:cs="Arial"/>
              </w:rPr>
            </w:pPr>
            <w:r w:rsidRPr="001F23FC">
              <w:rPr>
                <w:rFonts w:cs="Arial"/>
              </w:rPr>
              <w:t>Value</w:t>
            </w:r>
          </w:p>
        </w:tc>
      </w:tr>
      <w:tr w:rsidR="0032234A" w:rsidRPr="001F23FC" w14:paraId="78E286B8" w14:textId="77777777">
        <w:trPr>
          <w:jc w:val="center"/>
        </w:trPr>
        <w:tc>
          <w:tcPr>
            <w:tcW w:w="3690" w:type="dxa"/>
          </w:tcPr>
          <w:p w14:paraId="7142DC68" w14:textId="77777777" w:rsidR="0032234A" w:rsidRPr="001F23FC" w:rsidRDefault="0032234A">
            <w:pPr>
              <w:pStyle w:val="TAL"/>
              <w:rPr>
                <w:rFonts w:cs="Arial"/>
              </w:rPr>
            </w:pPr>
            <w:r w:rsidRPr="001F23FC">
              <w:rPr>
                <w:rFonts w:cs="Arial"/>
              </w:rPr>
              <w:t>Channel bandwidth</w:t>
            </w:r>
          </w:p>
        </w:tc>
        <w:tc>
          <w:tcPr>
            <w:tcW w:w="1093" w:type="dxa"/>
            <w:vAlign w:val="center"/>
          </w:tcPr>
          <w:p w14:paraId="2D0E880E" w14:textId="77777777" w:rsidR="0032234A" w:rsidRPr="001F23FC" w:rsidRDefault="0032234A">
            <w:pPr>
              <w:pStyle w:val="TAC"/>
              <w:rPr>
                <w:rFonts w:cs="Arial"/>
              </w:rPr>
            </w:pPr>
            <w:r w:rsidRPr="001F23FC">
              <w:rPr>
                <w:rFonts w:cs="Arial"/>
              </w:rPr>
              <w:t>MHz</w:t>
            </w:r>
          </w:p>
        </w:tc>
        <w:tc>
          <w:tcPr>
            <w:tcW w:w="940" w:type="dxa"/>
            <w:vAlign w:val="center"/>
          </w:tcPr>
          <w:p w14:paraId="218647BF" w14:textId="77777777" w:rsidR="0032234A" w:rsidRPr="001F23FC" w:rsidRDefault="0032234A">
            <w:pPr>
              <w:pStyle w:val="TAC"/>
              <w:rPr>
                <w:rFonts w:cs="Arial"/>
              </w:rPr>
            </w:pPr>
            <w:r w:rsidRPr="001F23FC">
              <w:rPr>
                <w:rFonts w:cs="Arial"/>
              </w:rPr>
              <w:t>50</w:t>
            </w:r>
          </w:p>
        </w:tc>
        <w:tc>
          <w:tcPr>
            <w:tcW w:w="940" w:type="dxa"/>
            <w:vAlign w:val="center"/>
          </w:tcPr>
          <w:p w14:paraId="377B28E1" w14:textId="77777777" w:rsidR="0032234A" w:rsidRPr="001F23FC" w:rsidRDefault="0032234A">
            <w:pPr>
              <w:pStyle w:val="TAC"/>
              <w:rPr>
                <w:rFonts w:cs="Arial"/>
              </w:rPr>
            </w:pPr>
            <w:r w:rsidRPr="001F23FC">
              <w:rPr>
                <w:rFonts w:cs="Arial"/>
              </w:rPr>
              <w:t>100</w:t>
            </w:r>
          </w:p>
        </w:tc>
        <w:tc>
          <w:tcPr>
            <w:tcW w:w="940" w:type="dxa"/>
            <w:vAlign w:val="center"/>
          </w:tcPr>
          <w:p w14:paraId="0ADC05F3" w14:textId="77777777" w:rsidR="0032234A" w:rsidRPr="001F23FC" w:rsidRDefault="0032234A">
            <w:pPr>
              <w:pStyle w:val="TAC"/>
              <w:rPr>
                <w:rFonts w:cs="Arial"/>
              </w:rPr>
            </w:pPr>
            <w:r w:rsidRPr="001F23FC">
              <w:rPr>
                <w:rFonts w:cs="Arial"/>
              </w:rPr>
              <w:t>200</w:t>
            </w:r>
          </w:p>
        </w:tc>
        <w:tc>
          <w:tcPr>
            <w:tcW w:w="940" w:type="dxa"/>
            <w:vAlign w:val="center"/>
          </w:tcPr>
          <w:p w14:paraId="35DCF652" w14:textId="77777777" w:rsidR="0032234A" w:rsidRPr="001F23FC" w:rsidRDefault="0032234A">
            <w:pPr>
              <w:pStyle w:val="TAC"/>
              <w:rPr>
                <w:rFonts w:cs="Arial"/>
              </w:rPr>
            </w:pPr>
            <w:r w:rsidRPr="001F23FC">
              <w:rPr>
                <w:rFonts w:cs="Arial"/>
              </w:rPr>
              <w:t>400</w:t>
            </w:r>
          </w:p>
        </w:tc>
      </w:tr>
      <w:tr w:rsidR="0032234A" w:rsidRPr="001F23FC" w14:paraId="33425D17" w14:textId="77777777">
        <w:trPr>
          <w:jc w:val="center"/>
        </w:trPr>
        <w:tc>
          <w:tcPr>
            <w:tcW w:w="3690" w:type="dxa"/>
          </w:tcPr>
          <w:p w14:paraId="2557465E"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3AEB8F98">
                <v:shape id="_x0000_i1026" type="#_x0000_t75" style="width:13pt;height:13pt" o:ole="">
                  <v:imagedata r:id="rId13" o:title=""/>
                </v:shape>
                <o:OLEObject Type="Embed" ProgID="Equation.3" ShapeID="_x0000_i1026" DrawAspect="Content" ObjectID="_1821541452" r:id="rId15"/>
              </w:object>
            </w:r>
          </w:p>
        </w:tc>
        <w:tc>
          <w:tcPr>
            <w:tcW w:w="1093" w:type="dxa"/>
            <w:vAlign w:val="center"/>
          </w:tcPr>
          <w:p w14:paraId="20335200" w14:textId="77777777" w:rsidR="0032234A" w:rsidRPr="001F23FC" w:rsidRDefault="0032234A">
            <w:pPr>
              <w:pStyle w:val="TAC"/>
              <w:rPr>
                <w:rFonts w:cs="Arial"/>
              </w:rPr>
            </w:pPr>
          </w:p>
        </w:tc>
        <w:tc>
          <w:tcPr>
            <w:tcW w:w="940" w:type="dxa"/>
            <w:vAlign w:val="center"/>
          </w:tcPr>
          <w:p w14:paraId="6BDD9946" w14:textId="77777777" w:rsidR="0032234A" w:rsidRPr="001F23FC" w:rsidRDefault="0032234A">
            <w:pPr>
              <w:pStyle w:val="TAC"/>
              <w:rPr>
                <w:rFonts w:cs="Arial"/>
              </w:rPr>
            </w:pPr>
            <w:r w:rsidRPr="001F23FC">
              <w:rPr>
                <w:rFonts w:cs="Arial"/>
              </w:rPr>
              <w:t>3</w:t>
            </w:r>
          </w:p>
        </w:tc>
        <w:tc>
          <w:tcPr>
            <w:tcW w:w="940" w:type="dxa"/>
            <w:vAlign w:val="center"/>
          </w:tcPr>
          <w:p w14:paraId="2F4DF303" w14:textId="77777777" w:rsidR="0032234A" w:rsidRPr="001F23FC" w:rsidRDefault="0032234A">
            <w:pPr>
              <w:pStyle w:val="TAC"/>
              <w:rPr>
                <w:rFonts w:cs="Arial"/>
              </w:rPr>
            </w:pPr>
            <w:r w:rsidRPr="001F23FC">
              <w:rPr>
                <w:rFonts w:cs="Arial"/>
              </w:rPr>
              <w:t>3</w:t>
            </w:r>
          </w:p>
        </w:tc>
        <w:tc>
          <w:tcPr>
            <w:tcW w:w="940" w:type="dxa"/>
            <w:vAlign w:val="center"/>
          </w:tcPr>
          <w:p w14:paraId="5C70992C" w14:textId="77777777" w:rsidR="0032234A" w:rsidRPr="001F23FC" w:rsidRDefault="0032234A">
            <w:pPr>
              <w:pStyle w:val="TAC"/>
              <w:rPr>
                <w:rFonts w:cs="Arial"/>
              </w:rPr>
            </w:pPr>
            <w:r w:rsidRPr="001F23FC">
              <w:rPr>
                <w:rFonts w:cs="Arial"/>
              </w:rPr>
              <w:t>3</w:t>
            </w:r>
          </w:p>
        </w:tc>
        <w:tc>
          <w:tcPr>
            <w:tcW w:w="940" w:type="dxa"/>
            <w:vAlign w:val="center"/>
          </w:tcPr>
          <w:p w14:paraId="66B11A14" w14:textId="77777777" w:rsidR="0032234A" w:rsidRPr="001F23FC" w:rsidRDefault="0032234A">
            <w:pPr>
              <w:pStyle w:val="TAC"/>
              <w:rPr>
                <w:rFonts w:cs="Arial"/>
              </w:rPr>
            </w:pPr>
            <w:r w:rsidRPr="001F23FC">
              <w:rPr>
                <w:rFonts w:cs="Arial"/>
              </w:rPr>
              <w:t>3</w:t>
            </w:r>
          </w:p>
        </w:tc>
      </w:tr>
      <w:tr w:rsidR="0032234A" w:rsidRPr="001F23FC" w14:paraId="42BFC92A" w14:textId="77777777">
        <w:trPr>
          <w:jc w:val="center"/>
        </w:trPr>
        <w:tc>
          <w:tcPr>
            <w:tcW w:w="3690" w:type="dxa"/>
          </w:tcPr>
          <w:p w14:paraId="13F9FD72" w14:textId="77777777" w:rsidR="0032234A" w:rsidRPr="001F23FC" w:rsidRDefault="0032234A">
            <w:pPr>
              <w:pStyle w:val="TAL"/>
              <w:rPr>
                <w:rFonts w:cs="Arial"/>
              </w:rPr>
            </w:pPr>
            <w:r w:rsidRPr="001F23FC">
              <w:rPr>
                <w:rFonts w:cs="Arial"/>
              </w:rPr>
              <w:t>Allocated resource blocks</w:t>
            </w:r>
          </w:p>
        </w:tc>
        <w:tc>
          <w:tcPr>
            <w:tcW w:w="1093" w:type="dxa"/>
            <w:vAlign w:val="center"/>
          </w:tcPr>
          <w:p w14:paraId="787CB9D4" w14:textId="77777777" w:rsidR="0032234A" w:rsidRPr="001F23FC" w:rsidRDefault="0032234A">
            <w:pPr>
              <w:pStyle w:val="TAC"/>
              <w:rPr>
                <w:rFonts w:cs="Arial"/>
              </w:rPr>
            </w:pPr>
          </w:p>
        </w:tc>
        <w:tc>
          <w:tcPr>
            <w:tcW w:w="940" w:type="dxa"/>
            <w:vAlign w:val="center"/>
          </w:tcPr>
          <w:p w14:paraId="63F1FBCA" w14:textId="77777777" w:rsidR="0032234A" w:rsidRPr="001F23FC" w:rsidRDefault="0032234A">
            <w:pPr>
              <w:pStyle w:val="TAC"/>
              <w:rPr>
                <w:rFonts w:cs="Arial"/>
              </w:rPr>
            </w:pPr>
            <w:r w:rsidRPr="001F23FC">
              <w:rPr>
                <w:rFonts w:cs="Arial"/>
              </w:rPr>
              <w:t>32</w:t>
            </w:r>
          </w:p>
        </w:tc>
        <w:tc>
          <w:tcPr>
            <w:tcW w:w="940" w:type="dxa"/>
            <w:vAlign w:val="center"/>
          </w:tcPr>
          <w:p w14:paraId="5555654C" w14:textId="77777777" w:rsidR="0032234A" w:rsidRPr="001F23FC" w:rsidRDefault="0032234A">
            <w:pPr>
              <w:pStyle w:val="TAC"/>
              <w:rPr>
                <w:rFonts w:cs="Arial"/>
              </w:rPr>
            </w:pPr>
            <w:r w:rsidRPr="001F23FC">
              <w:rPr>
                <w:rFonts w:cs="Arial"/>
              </w:rPr>
              <w:t>66</w:t>
            </w:r>
          </w:p>
        </w:tc>
        <w:tc>
          <w:tcPr>
            <w:tcW w:w="940" w:type="dxa"/>
            <w:vAlign w:val="center"/>
          </w:tcPr>
          <w:p w14:paraId="481C0A8C" w14:textId="77777777" w:rsidR="0032234A" w:rsidRPr="001F23FC" w:rsidRDefault="0032234A">
            <w:pPr>
              <w:pStyle w:val="TAC"/>
              <w:rPr>
                <w:rFonts w:cs="Arial"/>
              </w:rPr>
            </w:pPr>
            <w:r w:rsidRPr="001F23FC">
              <w:rPr>
                <w:rFonts w:cs="Arial"/>
              </w:rPr>
              <w:t>132</w:t>
            </w:r>
          </w:p>
        </w:tc>
        <w:tc>
          <w:tcPr>
            <w:tcW w:w="940" w:type="dxa"/>
            <w:vAlign w:val="center"/>
          </w:tcPr>
          <w:p w14:paraId="76CD72F3" w14:textId="77777777" w:rsidR="0032234A" w:rsidRPr="001F23FC" w:rsidRDefault="0032234A">
            <w:pPr>
              <w:pStyle w:val="TAC"/>
              <w:rPr>
                <w:rFonts w:cs="Arial"/>
              </w:rPr>
            </w:pPr>
            <w:r w:rsidRPr="001F23FC">
              <w:rPr>
                <w:rFonts w:cs="Arial"/>
              </w:rPr>
              <w:t>264</w:t>
            </w:r>
          </w:p>
        </w:tc>
      </w:tr>
      <w:tr w:rsidR="0032234A" w:rsidRPr="001F23FC" w14:paraId="307F9142" w14:textId="77777777">
        <w:trPr>
          <w:jc w:val="center"/>
        </w:trPr>
        <w:tc>
          <w:tcPr>
            <w:tcW w:w="3690" w:type="dxa"/>
          </w:tcPr>
          <w:p w14:paraId="529537E2" w14:textId="77777777" w:rsidR="0032234A" w:rsidRPr="001F23FC" w:rsidRDefault="0032234A">
            <w:pPr>
              <w:pStyle w:val="TAL"/>
              <w:rPr>
                <w:rFonts w:cs="Arial"/>
              </w:rPr>
            </w:pPr>
            <w:r w:rsidRPr="001F23FC">
              <w:rPr>
                <w:rFonts w:cs="Arial"/>
              </w:rPr>
              <w:t>Subcarriers per resource block</w:t>
            </w:r>
          </w:p>
        </w:tc>
        <w:tc>
          <w:tcPr>
            <w:tcW w:w="1093" w:type="dxa"/>
            <w:vAlign w:val="center"/>
          </w:tcPr>
          <w:p w14:paraId="418DBAF5" w14:textId="77777777" w:rsidR="0032234A" w:rsidRPr="001F23FC" w:rsidRDefault="0032234A">
            <w:pPr>
              <w:pStyle w:val="TAC"/>
              <w:rPr>
                <w:rFonts w:cs="Arial"/>
              </w:rPr>
            </w:pPr>
          </w:p>
        </w:tc>
        <w:tc>
          <w:tcPr>
            <w:tcW w:w="940" w:type="dxa"/>
            <w:vAlign w:val="center"/>
          </w:tcPr>
          <w:p w14:paraId="754A2B62" w14:textId="77777777" w:rsidR="0032234A" w:rsidRPr="001F23FC" w:rsidRDefault="0032234A">
            <w:pPr>
              <w:pStyle w:val="TAC"/>
              <w:rPr>
                <w:rFonts w:cs="Arial"/>
              </w:rPr>
            </w:pPr>
            <w:r w:rsidRPr="001F23FC">
              <w:rPr>
                <w:rFonts w:cs="Arial"/>
              </w:rPr>
              <w:t>12</w:t>
            </w:r>
          </w:p>
        </w:tc>
        <w:tc>
          <w:tcPr>
            <w:tcW w:w="940" w:type="dxa"/>
            <w:vAlign w:val="center"/>
          </w:tcPr>
          <w:p w14:paraId="396F3B66" w14:textId="77777777" w:rsidR="0032234A" w:rsidRPr="001F23FC" w:rsidRDefault="0032234A">
            <w:pPr>
              <w:pStyle w:val="TAC"/>
              <w:rPr>
                <w:rFonts w:cs="Arial"/>
              </w:rPr>
            </w:pPr>
            <w:r w:rsidRPr="001F23FC">
              <w:rPr>
                <w:rFonts w:cs="Arial"/>
              </w:rPr>
              <w:t>12</w:t>
            </w:r>
          </w:p>
        </w:tc>
        <w:tc>
          <w:tcPr>
            <w:tcW w:w="940" w:type="dxa"/>
            <w:vAlign w:val="center"/>
          </w:tcPr>
          <w:p w14:paraId="7B468800" w14:textId="77777777" w:rsidR="0032234A" w:rsidRPr="001F23FC" w:rsidRDefault="0032234A">
            <w:pPr>
              <w:pStyle w:val="TAC"/>
              <w:rPr>
                <w:rFonts w:cs="Arial"/>
              </w:rPr>
            </w:pPr>
            <w:r w:rsidRPr="001F23FC">
              <w:rPr>
                <w:rFonts w:cs="Arial"/>
              </w:rPr>
              <w:t>12</w:t>
            </w:r>
          </w:p>
        </w:tc>
        <w:tc>
          <w:tcPr>
            <w:tcW w:w="940" w:type="dxa"/>
            <w:vAlign w:val="center"/>
          </w:tcPr>
          <w:p w14:paraId="5BDC60EF" w14:textId="77777777" w:rsidR="0032234A" w:rsidRPr="001F23FC" w:rsidRDefault="0032234A">
            <w:pPr>
              <w:pStyle w:val="TAC"/>
              <w:rPr>
                <w:rFonts w:cs="Arial"/>
              </w:rPr>
            </w:pPr>
            <w:r w:rsidRPr="001F23FC">
              <w:rPr>
                <w:rFonts w:cs="Arial"/>
              </w:rPr>
              <w:t>12</w:t>
            </w:r>
          </w:p>
        </w:tc>
      </w:tr>
      <w:tr w:rsidR="005F5104" w:rsidRPr="001F23FC" w14:paraId="0C9A3454" w14:textId="77777777">
        <w:trPr>
          <w:jc w:val="center"/>
        </w:trPr>
        <w:tc>
          <w:tcPr>
            <w:tcW w:w="3690" w:type="dxa"/>
          </w:tcPr>
          <w:p w14:paraId="28F4620D" w14:textId="1821416A" w:rsidR="005F5104" w:rsidRPr="001F23FC" w:rsidRDefault="005F5104" w:rsidP="005F5104">
            <w:pPr>
              <w:pStyle w:val="TAL"/>
              <w:rPr>
                <w:rFonts w:cs="Arial"/>
              </w:rPr>
            </w:pPr>
            <w:r w:rsidRPr="001F23FC">
              <w:rPr>
                <w:rFonts w:cs="Arial"/>
              </w:rPr>
              <w:t>Allocated slots per Frame (NOTE 7)</w:t>
            </w:r>
          </w:p>
        </w:tc>
        <w:tc>
          <w:tcPr>
            <w:tcW w:w="1093" w:type="dxa"/>
            <w:vAlign w:val="center"/>
          </w:tcPr>
          <w:p w14:paraId="426254BB" w14:textId="77777777" w:rsidR="005F5104" w:rsidRPr="001F23FC" w:rsidRDefault="005F5104" w:rsidP="005F5104">
            <w:pPr>
              <w:pStyle w:val="TAC"/>
              <w:rPr>
                <w:rFonts w:cs="Arial"/>
              </w:rPr>
            </w:pPr>
          </w:p>
        </w:tc>
        <w:tc>
          <w:tcPr>
            <w:tcW w:w="940" w:type="dxa"/>
            <w:vAlign w:val="center"/>
          </w:tcPr>
          <w:p w14:paraId="515952C3" w14:textId="2FAF2C06" w:rsidR="005F5104" w:rsidRPr="001F23FC" w:rsidRDefault="005F5104" w:rsidP="005F5104">
            <w:pPr>
              <w:pStyle w:val="TAC"/>
              <w:rPr>
                <w:rFonts w:cs="Arial"/>
              </w:rPr>
            </w:pPr>
            <w:r w:rsidRPr="001F23FC">
              <w:rPr>
                <w:rFonts w:cs="Arial"/>
              </w:rPr>
              <w:t>47 / 48</w:t>
            </w:r>
          </w:p>
        </w:tc>
        <w:tc>
          <w:tcPr>
            <w:tcW w:w="940" w:type="dxa"/>
            <w:vAlign w:val="center"/>
          </w:tcPr>
          <w:p w14:paraId="6AC8F1F5" w14:textId="0F671674" w:rsidR="005F5104" w:rsidRPr="001F23FC" w:rsidRDefault="005F5104" w:rsidP="005F5104">
            <w:pPr>
              <w:pStyle w:val="TAC"/>
              <w:rPr>
                <w:rFonts w:cs="Arial"/>
              </w:rPr>
            </w:pPr>
            <w:r w:rsidRPr="001F23FC">
              <w:rPr>
                <w:rFonts w:cs="Arial"/>
              </w:rPr>
              <w:t>47 / 48</w:t>
            </w:r>
          </w:p>
        </w:tc>
        <w:tc>
          <w:tcPr>
            <w:tcW w:w="940" w:type="dxa"/>
            <w:vAlign w:val="center"/>
          </w:tcPr>
          <w:p w14:paraId="39F72C28" w14:textId="07C63870" w:rsidR="005F5104" w:rsidRPr="001F23FC" w:rsidRDefault="005F5104" w:rsidP="005F5104">
            <w:pPr>
              <w:pStyle w:val="TAC"/>
              <w:rPr>
                <w:rFonts w:cs="Arial"/>
              </w:rPr>
            </w:pPr>
            <w:r w:rsidRPr="001F23FC">
              <w:rPr>
                <w:rFonts w:cs="Arial"/>
              </w:rPr>
              <w:t>47 / 48</w:t>
            </w:r>
          </w:p>
        </w:tc>
        <w:tc>
          <w:tcPr>
            <w:tcW w:w="940" w:type="dxa"/>
            <w:vAlign w:val="center"/>
          </w:tcPr>
          <w:p w14:paraId="5A65C097" w14:textId="108F9C66" w:rsidR="005F5104" w:rsidRPr="001F23FC" w:rsidRDefault="005F5104" w:rsidP="005F5104">
            <w:pPr>
              <w:pStyle w:val="TAC"/>
              <w:rPr>
                <w:rFonts w:cs="Arial"/>
              </w:rPr>
            </w:pPr>
            <w:r w:rsidRPr="001F23FC">
              <w:rPr>
                <w:rFonts w:cs="Arial"/>
              </w:rPr>
              <w:t>47 / 48</w:t>
            </w:r>
          </w:p>
        </w:tc>
      </w:tr>
      <w:tr w:rsidR="0032234A" w:rsidRPr="001F23FC" w14:paraId="697F818B" w14:textId="77777777">
        <w:trPr>
          <w:jc w:val="center"/>
        </w:trPr>
        <w:tc>
          <w:tcPr>
            <w:tcW w:w="3690" w:type="dxa"/>
          </w:tcPr>
          <w:p w14:paraId="12D63B55" w14:textId="77777777" w:rsidR="0032234A" w:rsidRPr="001F23FC" w:rsidRDefault="0032234A">
            <w:pPr>
              <w:pStyle w:val="TAL"/>
              <w:rPr>
                <w:rFonts w:cs="Arial"/>
              </w:rPr>
            </w:pPr>
            <w:r w:rsidRPr="001F23FC">
              <w:rPr>
                <w:rFonts w:cs="Arial"/>
              </w:rPr>
              <w:t>MCS index</w:t>
            </w:r>
          </w:p>
        </w:tc>
        <w:tc>
          <w:tcPr>
            <w:tcW w:w="1093" w:type="dxa"/>
            <w:vAlign w:val="center"/>
          </w:tcPr>
          <w:p w14:paraId="3FAEE3ED" w14:textId="77777777" w:rsidR="0032234A" w:rsidRPr="001F23FC" w:rsidRDefault="0032234A">
            <w:pPr>
              <w:pStyle w:val="TAC"/>
              <w:rPr>
                <w:rFonts w:cs="Arial"/>
              </w:rPr>
            </w:pPr>
          </w:p>
        </w:tc>
        <w:tc>
          <w:tcPr>
            <w:tcW w:w="940" w:type="dxa"/>
            <w:vAlign w:val="center"/>
          </w:tcPr>
          <w:p w14:paraId="336ACFD8" w14:textId="77777777" w:rsidR="0032234A" w:rsidRPr="001F23FC" w:rsidRDefault="0032234A">
            <w:pPr>
              <w:pStyle w:val="TAC"/>
              <w:rPr>
                <w:rFonts w:cs="Arial"/>
              </w:rPr>
            </w:pPr>
            <w:r w:rsidRPr="001F23FC">
              <w:rPr>
                <w:rFonts w:cs="Arial"/>
              </w:rPr>
              <w:t>4</w:t>
            </w:r>
          </w:p>
        </w:tc>
        <w:tc>
          <w:tcPr>
            <w:tcW w:w="940" w:type="dxa"/>
            <w:vAlign w:val="center"/>
          </w:tcPr>
          <w:p w14:paraId="23B455A8" w14:textId="77777777" w:rsidR="0032234A" w:rsidRPr="001F23FC" w:rsidRDefault="0032234A">
            <w:pPr>
              <w:pStyle w:val="TAC"/>
              <w:rPr>
                <w:rFonts w:cs="Arial"/>
              </w:rPr>
            </w:pPr>
            <w:r w:rsidRPr="001F23FC">
              <w:rPr>
                <w:rFonts w:cs="Arial"/>
              </w:rPr>
              <w:t>4</w:t>
            </w:r>
          </w:p>
        </w:tc>
        <w:tc>
          <w:tcPr>
            <w:tcW w:w="940" w:type="dxa"/>
            <w:vAlign w:val="center"/>
          </w:tcPr>
          <w:p w14:paraId="5846CCBF" w14:textId="77777777" w:rsidR="0032234A" w:rsidRPr="001F23FC" w:rsidRDefault="0032234A">
            <w:pPr>
              <w:pStyle w:val="TAC"/>
              <w:rPr>
                <w:rFonts w:cs="Arial"/>
              </w:rPr>
            </w:pPr>
            <w:r w:rsidRPr="001F23FC">
              <w:rPr>
                <w:rFonts w:cs="Arial"/>
              </w:rPr>
              <w:t>4</w:t>
            </w:r>
          </w:p>
        </w:tc>
        <w:tc>
          <w:tcPr>
            <w:tcW w:w="940" w:type="dxa"/>
            <w:vAlign w:val="center"/>
          </w:tcPr>
          <w:p w14:paraId="2F299680" w14:textId="77777777" w:rsidR="0032234A" w:rsidRPr="001F23FC" w:rsidRDefault="0032234A">
            <w:pPr>
              <w:pStyle w:val="TAC"/>
              <w:rPr>
                <w:rFonts w:cs="Arial"/>
              </w:rPr>
            </w:pPr>
            <w:r w:rsidRPr="001F23FC">
              <w:rPr>
                <w:rFonts w:cs="Arial"/>
              </w:rPr>
              <w:t>4</w:t>
            </w:r>
          </w:p>
        </w:tc>
      </w:tr>
      <w:tr w:rsidR="0032234A" w:rsidRPr="001F23FC" w14:paraId="3428DEB8" w14:textId="77777777">
        <w:trPr>
          <w:jc w:val="center"/>
        </w:trPr>
        <w:tc>
          <w:tcPr>
            <w:tcW w:w="3690" w:type="dxa"/>
          </w:tcPr>
          <w:p w14:paraId="5B99918E" w14:textId="77777777" w:rsidR="0032234A" w:rsidRPr="001F23FC" w:rsidRDefault="0032234A">
            <w:pPr>
              <w:pStyle w:val="TAL"/>
              <w:rPr>
                <w:rFonts w:cs="Arial"/>
              </w:rPr>
            </w:pPr>
            <w:r w:rsidRPr="001F23FC">
              <w:rPr>
                <w:rFonts w:cs="Arial"/>
              </w:rPr>
              <w:t>Modulation</w:t>
            </w:r>
          </w:p>
        </w:tc>
        <w:tc>
          <w:tcPr>
            <w:tcW w:w="1093" w:type="dxa"/>
            <w:vAlign w:val="center"/>
          </w:tcPr>
          <w:p w14:paraId="2D71C92E" w14:textId="77777777" w:rsidR="0032234A" w:rsidRPr="001F23FC" w:rsidRDefault="0032234A">
            <w:pPr>
              <w:pStyle w:val="TAC"/>
              <w:rPr>
                <w:rFonts w:cs="Arial"/>
              </w:rPr>
            </w:pPr>
          </w:p>
        </w:tc>
        <w:tc>
          <w:tcPr>
            <w:tcW w:w="940" w:type="dxa"/>
            <w:vAlign w:val="center"/>
          </w:tcPr>
          <w:p w14:paraId="013FC654" w14:textId="77777777" w:rsidR="0032234A" w:rsidRPr="001F23FC" w:rsidRDefault="0032234A">
            <w:pPr>
              <w:pStyle w:val="TAC"/>
              <w:rPr>
                <w:rFonts w:cs="Arial"/>
              </w:rPr>
            </w:pPr>
            <w:r w:rsidRPr="001F23FC">
              <w:rPr>
                <w:rFonts w:cs="Arial"/>
              </w:rPr>
              <w:t>QPSK</w:t>
            </w:r>
          </w:p>
        </w:tc>
        <w:tc>
          <w:tcPr>
            <w:tcW w:w="940" w:type="dxa"/>
            <w:vAlign w:val="center"/>
          </w:tcPr>
          <w:p w14:paraId="06A8251D" w14:textId="77777777" w:rsidR="0032234A" w:rsidRPr="001F23FC" w:rsidRDefault="0032234A">
            <w:pPr>
              <w:pStyle w:val="TAC"/>
              <w:rPr>
                <w:rFonts w:cs="Arial"/>
              </w:rPr>
            </w:pPr>
            <w:r w:rsidRPr="001F23FC">
              <w:rPr>
                <w:rFonts w:cs="Arial"/>
              </w:rPr>
              <w:t>QPSK</w:t>
            </w:r>
          </w:p>
        </w:tc>
        <w:tc>
          <w:tcPr>
            <w:tcW w:w="940" w:type="dxa"/>
            <w:vAlign w:val="center"/>
          </w:tcPr>
          <w:p w14:paraId="7BA47D89" w14:textId="77777777" w:rsidR="0032234A" w:rsidRPr="001F23FC" w:rsidRDefault="0032234A">
            <w:pPr>
              <w:pStyle w:val="TAC"/>
              <w:rPr>
                <w:rFonts w:cs="Arial"/>
              </w:rPr>
            </w:pPr>
            <w:r w:rsidRPr="001F23FC">
              <w:rPr>
                <w:rFonts w:cs="Arial"/>
              </w:rPr>
              <w:t>QPSK</w:t>
            </w:r>
          </w:p>
        </w:tc>
        <w:tc>
          <w:tcPr>
            <w:tcW w:w="940" w:type="dxa"/>
            <w:vAlign w:val="center"/>
          </w:tcPr>
          <w:p w14:paraId="7070D85A" w14:textId="77777777" w:rsidR="0032234A" w:rsidRPr="001F23FC" w:rsidRDefault="0032234A">
            <w:pPr>
              <w:pStyle w:val="TAC"/>
              <w:rPr>
                <w:rFonts w:cs="Arial"/>
              </w:rPr>
            </w:pPr>
            <w:r w:rsidRPr="001F23FC">
              <w:rPr>
                <w:rFonts w:cs="Arial"/>
              </w:rPr>
              <w:t>QPSK</w:t>
            </w:r>
          </w:p>
        </w:tc>
      </w:tr>
      <w:tr w:rsidR="0032234A" w:rsidRPr="001F23FC" w14:paraId="3ED40D30" w14:textId="77777777">
        <w:trPr>
          <w:jc w:val="center"/>
        </w:trPr>
        <w:tc>
          <w:tcPr>
            <w:tcW w:w="3690" w:type="dxa"/>
          </w:tcPr>
          <w:p w14:paraId="1EF51396" w14:textId="77777777" w:rsidR="0032234A" w:rsidRPr="001F23FC" w:rsidRDefault="0032234A">
            <w:pPr>
              <w:pStyle w:val="TAL"/>
              <w:rPr>
                <w:rFonts w:cs="Arial"/>
              </w:rPr>
            </w:pPr>
            <w:r w:rsidRPr="001F23FC">
              <w:rPr>
                <w:rFonts w:cs="Arial"/>
              </w:rPr>
              <w:t>Target Coding Rate</w:t>
            </w:r>
          </w:p>
        </w:tc>
        <w:tc>
          <w:tcPr>
            <w:tcW w:w="1093" w:type="dxa"/>
            <w:vAlign w:val="center"/>
          </w:tcPr>
          <w:p w14:paraId="3AFD13B2" w14:textId="77777777" w:rsidR="0032234A" w:rsidRPr="001F23FC" w:rsidRDefault="0032234A">
            <w:pPr>
              <w:pStyle w:val="TAC"/>
              <w:rPr>
                <w:rFonts w:cs="Arial"/>
              </w:rPr>
            </w:pPr>
          </w:p>
        </w:tc>
        <w:tc>
          <w:tcPr>
            <w:tcW w:w="940" w:type="dxa"/>
            <w:vAlign w:val="center"/>
          </w:tcPr>
          <w:p w14:paraId="19E961F7" w14:textId="77777777" w:rsidR="0032234A" w:rsidRPr="001F23FC" w:rsidRDefault="0032234A">
            <w:pPr>
              <w:pStyle w:val="TAC"/>
              <w:rPr>
                <w:rFonts w:cs="Arial"/>
              </w:rPr>
            </w:pPr>
            <w:r w:rsidRPr="001F23FC">
              <w:rPr>
                <w:rFonts w:cs="Arial"/>
              </w:rPr>
              <w:t>1/3</w:t>
            </w:r>
          </w:p>
        </w:tc>
        <w:tc>
          <w:tcPr>
            <w:tcW w:w="940" w:type="dxa"/>
            <w:vAlign w:val="center"/>
          </w:tcPr>
          <w:p w14:paraId="29601374" w14:textId="77777777" w:rsidR="0032234A" w:rsidRPr="001F23FC" w:rsidRDefault="0032234A">
            <w:pPr>
              <w:pStyle w:val="TAC"/>
              <w:rPr>
                <w:rFonts w:cs="Arial"/>
              </w:rPr>
            </w:pPr>
            <w:r w:rsidRPr="001F23FC">
              <w:rPr>
                <w:rFonts w:cs="Arial"/>
              </w:rPr>
              <w:t>1/3</w:t>
            </w:r>
          </w:p>
        </w:tc>
        <w:tc>
          <w:tcPr>
            <w:tcW w:w="940" w:type="dxa"/>
            <w:vAlign w:val="center"/>
          </w:tcPr>
          <w:p w14:paraId="65D710FF" w14:textId="77777777" w:rsidR="0032234A" w:rsidRPr="001F23FC" w:rsidRDefault="0032234A">
            <w:pPr>
              <w:pStyle w:val="TAC"/>
              <w:rPr>
                <w:rFonts w:cs="Arial"/>
              </w:rPr>
            </w:pPr>
            <w:r w:rsidRPr="001F23FC">
              <w:rPr>
                <w:rFonts w:cs="Arial"/>
              </w:rPr>
              <w:t>1/3</w:t>
            </w:r>
          </w:p>
        </w:tc>
        <w:tc>
          <w:tcPr>
            <w:tcW w:w="940" w:type="dxa"/>
            <w:vAlign w:val="center"/>
          </w:tcPr>
          <w:p w14:paraId="06B3E7E6" w14:textId="77777777" w:rsidR="0032234A" w:rsidRPr="001F23FC" w:rsidRDefault="0032234A">
            <w:pPr>
              <w:pStyle w:val="TAC"/>
              <w:rPr>
                <w:rFonts w:cs="Arial"/>
              </w:rPr>
            </w:pPr>
            <w:r w:rsidRPr="001F23FC">
              <w:rPr>
                <w:rFonts w:cs="Arial"/>
              </w:rPr>
              <w:t>1/3</w:t>
            </w:r>
          </w:p>
        </w:tc>
      </w:tr>
      <w:tr w:rsidR="0032234A" w:rsidRPr="001F23FC" w14:paraId="6559BB91" w14:textId="77777777">
        <w:trPr>
          <w:jc w:val="center"/>
        </w:trPr>
        <w:tc>
          <w:tcPr>
            <w:tcW w:w="3690" w:type="dxa"/>
          </w:tcPr>
          <w:p w14:paraId="680AD1D6" w14:textId="77777777" w:rsidR="0032234A" w:rsidRPr="001F23FC" w:rsidRDefault="0032234A">
            <w:pPr>
              <w:pStyle w:val="TAL"/>
              <w:rPr>
                <w:rFonts w:cs="Arial"/>
              </w:rPr>
            </w:pPr>
            <w:r w:rsidRPr="001F23FC">
              <w:rPr>
                <w:rFonts w:cs="Arial"/>
              </w:rPr>
              <w:t>Maximum number of HARQ transmissions</w:t>
            </w:r>
          </w:p>
        </w:tc>
        <w:tc>
          <w:tcPr>
            <w:tcW w:w="1093" w:type="dxa"/>
            <w:vAlign w:val="center"/>
          </w:tcPr>
          <w:p w14:paraId="0220F210" w14:textId="77777777" w:rsidR="0032234A" w:rsidRPr="001F23FC" w:rsidRDefault="0032234A">
            <w:pPr>
              <w:pStyle w:val="TAC"/>
              <w:rPr>
                <w:rFonts w:cs="Arial"/>
              </w:rPr>
            </w:pPr>
          </w:p>
        </w:tc>
        <w:tc>
          <w:tcPr>
            <w:tcW w:w="940" w:type="dxa"/>
            <w:vAlign w:val="center"/>
          </w:tcPr>
          <w:p w14:paraId="44F2F1D4" w14:textId="77777777" w:rsidR="0032234A" w:rsidRPr="001F23FC" w:rsidRDefault="0032234A">
            <w:pPr>
              <w:pStyle w:val="TAC"/>
              <w:rPr>
                <w:rFonts w:cs="Arial"/>
              </w:rPr>
            </w:pPr>
            <w:r w:rsidRPr="001F23FC">
              <w:rPr>
                <w:rFonts w:cs="Arial"/>
              </w:rPr>
              <w:t>1</w:t>
            </w:r>
          </w:p>
        </w:tc>
        <w:tc>
          <w:tcPr>
            <w:tcW w:w="940" w:type="dxa"/>
            <w:vAlign w:val="center"/>
          </w:tcPr>
          <w:p w14:paraId="37343DB1" w14:textId="77777777" w:rsidR="0032234A" w:rsidRPr="001F23FC" w:rsidRDefault="0032234A">
            <w:pPr>
              <w:pStyle w:val="TAC"/>
              <w:rPr>
                <w:rFonts w:cs="Arial"/>
              </w:rPr>
            </w:pPr>
            <w:r w:rsidRPr="001F23FC">
              <w:rPr>
                <w:rFonts w:cs="Arial"/>
              </w:rPr>
              <w:t>1</w:t>
            </w:r>
          </w:p>
        </w:tc>
        <w:tc>
          <w:tcPr>
            <w:tcW w:w="940" w:type="dxa"/>
            <w:vAlign w:val="center"/>
          </w:tcPr>
          <w:p w14:paraId="6A2F7A74" w14:textId="77777777" w:rsidR="0032234A" w:rsidRPr="001F23FC" w:rsidRDefault="0032234A">
            <w:pPr>
              <w:pStyle w:val="TAC"/>
              <w:rPr>
                <w:rFonts w:cs="Arial"/>
              </w:rPr>
            </w:pPr>
            <w:r w:rsidRPr="001F23FC">
              <w:rPr>
                <w:rFonts w:cs="Arial"/>
              </w:rPr>
              <w:t>1</w:t>
            </w:r>
          </w:p>
        </w:tc>
        <w:tc>
          <w:tcPr>
            <w:tcW w:w="940" w:type="dxa"/>
            <w:vAlign w:val="center"/>
          </w:tcPr>
          <w:p w14:paraId="3A799519" w14:textId="77777777" w:rsidR="0032234A" w:rsidRPr="001F23FC" w:rsidRDefault="0032234A">
            <w:pPr>
              <w:pStyle w:val="TAC"/>
              <w:rPr>
                <w:rFonts w:cs="Arial"/>
              </w:rPr>
            </w:pPr>
            <w:r w:rsidRPr="001F23FC">
              <w:rPr>
                <w:rFonts w:cs="Arial"/>
              </w:rPr>
              <w:t>1</w:t>
            </w:r>
          </w:p>
        </w:tc>
      </w:tr>
      <w:tr w:rsidR="0032234A" w:rsidRPr="001F23FC" w14:paraId="18C5A5A7" w14:textId="77777777">
        <w:trPr>
          <w:jc w:val="center"/>
        </w:trPr>
        <w:tc>
          <w:tcPr>
            <w:tcW w:w="3690" w:type="dxa"/>
          </w:tcPr>
          <w:p w14:paraId="3E7DA190" w14:textId="77777777" w:rsidR="0032234A" w:rsidRPr="001F23FC" w:rsidRDefault="0032234A">
            <w:pPr>
              <w:pStyle w:val="TAL"/>
              <w:rPr>
                <w:rFonts w:cs="Arial"/>
              </w:rPr>
            </w:pPr>
            <w:r w:rsidRPr="001F23FC">
              <w:rPr>
                <w:rFonts w:cs="Arial"/>
              </w:rPr>
              <w:t>Information Bit Payload per Slot</w:t>
            </w:r>
          </w:p>
        </w:tc>
        <w:tc>
          <w:tcPr>
            <w:tcW w:w="1093" w:type="dxa"/>
            <w:vAlign w:val="center"/>
          </w:tcPr>
          <w:p w14:paraId="74ABDCC3" w14:textId="77777777" w:rsidR="0032234A" w:rsidRPr="001F23FC" w:rsidRDefault="0032234A">
            <w:pPr>
              <w:pStyle w:val="TAC"/>
              <w:rPr>
                <w:rFonts w:cs="Arial"/>
              </w:rPr>
            </w:pPr>
          </w:p>
        </w:tc>
        <w:tc>
          <w:tcPr>
            <w:tcW w:w="940" w:type="dxa"/>
            <w:vAlign w:val="center"/>
          </w:tcPr>
          <w:p w14:paraId="004121AD" w14:textId="77777777" w:rsidR="0032234A" w:rsidRPr="001F23FC" w:rsidRDefault="0032234A">
            <w:pPr>
              <w:pStyle w:val="TAC"/>
              <w:rPr>
                <w:rFonts w:cs="Arial"/>
              </w:rPr>
            </w:pPr>
          </w:p>
        </w:tc>
        <w:tc>
          <w:tcPr>
            <w:tcW w:w="940" w:type="dxa"/>
            <w:vAlign w:val="center"/>
          </w:tcPr>
          <w:p w14:paraId="5DB58EA3" w14:textId="77777777" w:rsidR="0032234A" w:rsidRPr="001F23FC" w:rsidRDefault="0032234A">
            <w:pPr>
              <w:pStyle w:val="TAC"/>
              <w:rPr>
                <w:rFonts w:cs="Arial"/>
              </w:rPr>
            </w:pPr>
          </w:p>
        </w:tc>
        <w:tc>
          <w:tcPr>
            <w:tcW w:w="940" w:type="dxa"/>
            <w:vAlign w:val="center"/>
          </w:tcPr>
          <w:p w14:paraId="192DE42D" w14:textId="77777777" w:rsidR="0032234A" w:rsidRPr="001F23FC" w:rsidRDefault="0032234A">
            <w:pPr>
              <w:pStyle w:val="TAC"/>
              <w:rPr>
                <w:rFonts w:cs="Arial"/>
              </w:rPr>
            </w:pPr>
          </w:p>
        </w:tc>
        <w:tc>
          <w:tcPr>
            <w:tcW w:w="940" w:type="dxa"/>
            <w:vAlign w:val="center"/>
          </w:tcPr>
          <w:p w14:paraId="109755DC" w14:textId="77777777" w:rsidR="0032234A" w:rsidRPr="001F23FC" w:rsidRDefault="0032234A">
            <w:pPr>
              <w:pStyle w:val="TAC"/>
              <w:rPr>
                <w:rFonts w:cs="Arial"/>
              </w:rPr>
            </w:pPr>
          </w:p>
        </w:tc>
      </w:tr>
      <w:tr w:rsidR="0032234A" w:rsidRPr="001F23FC" w14:paraId="1AE95161" w14:textId="77777777">
        <w:trPr>
          <w:jc w:val="center"/>
        </w:trPr>
        <w:tc>
          <w:tcPr>
            <w:tcW w:w="3690" w:type="dxa"/>
          </w:tcPr>
          <w:p w14:paraId="7170AB24"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0A627C1E" w14:textId="77777777" w:rsidR="0032234A" w:rsidRPr="001F23FC" w:rsidRDefault="0032234A">
            <w:pPr>
              <w:pStyle w:val="TAC"/>
              <w:rPr>
                <w:rFonts w:cs="Arial"/>
              </w:rPr>
            </w:pPr>
            <w:r w:rsidRPr="001F23FC">
              <w:rPr>
                <w:rFonts w:cs="Arial"/>
              </w:rPr>
              <w:t>Bits</w:t>
            </w:r>
          </w:p>
        </w:tc>
        <w:tc>
          <w:tcPr>
            <w:tcW w:w="940" w:type="dxa"/>
            <w:vAlign w:val="center"/>
          </w:tcPr>
          <w:p w14:paraId="7F403E12" w14:textId="77777777" w:rsidR="0032234A" w:rsidRPr="001F23FC" w:rsidRDefault="0032234A">
            <w:pPr>
              <w:pStyle w:val="TAC"/>
              <w:rPr>
                <w:rFonts w:cs="Arial"/>
              </w:rPr>
            </w:pPr>
            <w:r w:rsidRPr="001F23FC">
              <w:rPr>
                <w:rFonts w:cs="Arial"/>
              </w:rPr>
              <w:t>N/A</w:t>
            </w:r>
          </w:p>
        </w:tc>
        <w:tc>
          <w:tcPr>
            <w:tcW w:w="940" w:type="dxa"/>
            <w:vAlign w:val="center"/>
          </w:tcPr>
          <w:p w14:paraId="5E9A3B10" w14:textId="77777777" w:rsidR="0032234A" w:rsidRPr="001F23FC" w:rsidRDefault="0032234A">
            <w:pPr>
              <w:pStyle w:val="TAC"/>
              <w:rPr>
                <w:rFonts w:cs="Arial"/>
              </w:rPr>
            </w:pPr>
            <w:r w:rsidRPr="001F23FC">
              <w:rPr>
                <w:rFonts w:cs="Arial"/>
              </w:rPr>
              <w:t>N/A</w:t>
            </w:r>
          </w:p>
        </w:tc>
        <w:tc>
          <w:tcPr>
            <w:tcW w:w="940" w:type="dxa"/>
            <w:vAlign w:val="center"/>
          </w:tcPr>
          <w:p w14:paraId="5DD8BED6" w14:textId="77777777" w:rsidR="0032234A" w:rsidRPr="001F23FC" w:rsidRDefault="0032234A">
            <w:pPr>
              <w:pStyle w:val="TAC"/>
              <w:rPr>
                <w:rFonts w:cs="Arial"/>
              </w:rPr>
            </w:pPr>
            <w:r w:rsidRPr="001F23FC">
              <w:rPr>
                <w:rFonts w:cs="Arial"/>
              </w:rPr>
              <w:t>N/A</w:t>
            </w:r>
          </w:p>
        </w:tc>
        <w:tc>
          <w:tcPr>
            <w:tcW w:w="940" w:type="dxa"/>
            <w:vAlign w:val="center"/>
          </w:tcPr>
          <w:p w14:paraId="5F1DF267" w14:textId="77777777" w:rsidR="0032234A" w:rsidRPr="001F23FC" w:rsidRDefault="0032234A">
            <w:pPr>
              <w:pStyle w:val="TAC"/>
              <w:rPr>
                <w:rFonts w:cs="Arial"/>
              </w:rPr>
            </w:pPr>
            <w:r w:rsidRPr="001F23FC">
              <w:rPr>
                <w:rFonts w:cs="Arial"/>
              </w:rPr>
              <w:t>N/A</w:t>
            </w:r>
          </w:p>
        </w:tc>
      </w:tr>
      <w:tr w:rsidR="0032234A" w:rsidRPr="001F23FC" w14:paraId="17804AE9" w14:textId="77777777">
        <w:trPr>
          <w:jc w:val="center"/>
        </w:trPr>
        <w:tc>
          <w:tcPr>
            <w:tcW w:w="3690" w:type="dxa"/>
          </w:tcPr>
          <w:p w14:paraId="03E3C8AA"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5495CDBD" w14:textId="77777777" w:rsidR="0032234A" w:rsidRPr="001F23FC" w:rsidRDefault="0032234A">
            <w:pPr>
              <w:pStyle w:val="TAC"/>
              <w:rPr>
                <w:rFonts w:cs="Arial"/>
              </w:rPr>
            </w:pPr>
            <w:r w:rsidRPr="001F23FC">
              <w:rPr>
                <w:rFonts w:cs="Arial"/>
              </w:rPr>
              <w:t>Bits</w:t>
            </w:r>
          </w:p>
        </w:tc>
        <w:tc>
          <w:tcPr>
            <w:tcW w:w="940" w:type="dxa"/>
            <w:vAlign w:val="center"/>
          </w:tcPr>
          <w:p w14:paraId="1202BD68" w14:textId="77777777" w:rsidR="0032234A" w:rsidRPr="001F23FC" w:rsidRDefault="0032234A">
            <w:pPr>
              <w:pStyle w:val="TAC"/>
              <w:rPr>
                <w:rFonts w:cs="Arial"/>
              </w:rPr>
            </w:pPr>
            <w:r w:rsidRPr="001F23FC">
              <w:rPr>
                <w:rFonts w:cs="Arial"/>
              </w:rPr>
              <w:t>2088</w:t>
            </w:r>
          </w:p>
        </w:tc>
        <w:tc>
          <w:tcPr>
            <w:tcW w:w="940" w:type="dxa"/>
            <w:vAlign w:val="center"/>
          </w:tcPr>
          <w:p w14:paraId="0E28E7EC" w14:textId="77777777" w:rsidR="0032234A" w:rsidRPr="001F23FC" w:rsidRDefault="0032234A">
            <w:pPr>
              <w:pStyle w:val="TAC"/>
              <w:rPr>
                <w:rFonts w:cs="Arial"/>
              </w:rPr>
            </w:pPr>
            <w:r w:rsidRPr="001F23FC">
              <w:rPr>
                <w:rFonts w:cs="Arial"/>
              </w:rPr>
              <w:t>4224</w:t>
            </w:r>
          </w:p>
        </w:tc>
        <w:tc>
          <w:tcPr>
            <w:tcW w:w="940" w:type="dxa"/>
            <w:vAlign w:val="center"/>
          </w:tcPr>
          <w:p w14:paraId="5255F17F" w14:textId="77777777" w:rsidR="0032234A" w:rsidRPr="001F23FC" w:rsidRDefault="0032234A">
            <w:pPr>
              <w:pStyle w:val="TAC"/>
              <w:rPr>
                <w:rFonts w:cs="Arial"/>
              </w:rPr>
            </w:pPr>
            <w:r w:rsidRPr="001F23FC">
              <w:rPr>
                <w:rFonts w:cs="Arial"/>
              </w:rPr>
              <w:t>8456</w:t>
            </w:r>
          </w:p>
        </w:tc>
        <w:tc>
          <w:tcPr>
            <w:tcW w:w="940" w:type="dxa"/>
            <w:vAlign w:val="center"/>
          </w:tcPr>
          <w:p w14:paraId="461E67C8" w14:textId="77777777" w:rsidR="0032234A" w:rsidRPr="001F23FC" w:rsidRDefault="0032234A">
            <w:pPr>
              <w:pStyle w:val="TAC"/>
              <w:rPr>
                <w:rFonts w:cs="Arial"/>
              </w:rPr>
            </w:pPr>
            <w:r w:rsidRPr="001F23FC">
              <w:rPr>
                <w:rFonts w:cs="Arial"/>
              </w:rPr>
              <w:t>16896</w:t>
            </w:r>
          </w:p>
        </w:tc>
      </w:tr>
      <w:tr w:rsidR="0032234A" w:rsidRPr="001F23FC" w14:paraId="5E780D4D" w14:textId="77777777">
        <w:trPr>
          <w:jc w:val="center"/>
        </w:trPr>
        <w:tc>
          <w:tcPr>
            <w:tcW w:w="3690" w:type="dxa"/>
          </w:tcPr>
          <w:p w14:paraId="2FC68BA9" w14:textId="77777777" w:rsidR="0032234A" w:rsidRPr="001F23FC" w:rsidRDefault="0032234A">
            <w:pPr>
              <w:pStyle w:val="TAL"/>
              <w:rPr>
                <w:rFonts w:cs="Arial"/>
              </w:rPr>
            </w:pPr>
            <w:r w:rsidRPr="001F23FC">
              <w:rPr>
                <w:rFonts w:cs="Arial"/>
              </w:rPr>
              <w:t>Transport block CRC</w:t>
            </w:r>
          </w:p>
        </w:tc>
        <w:tc>
          <w:tcPr>
            <w:tcW w:w="1093" w:type="dxa"/>
            <w:vAlign w:val="center"/>
          </w:tcPr>
          <w:p w14:paraId="6EE8A304" w14:textId="77777777" w:rsidR="0032234A" w:rsidRPr="001F23FC" w:rsidRDefault="0032234A">
            <w:pPr>
              <w:pStyle w:val="TAC"/>
              <w:rPr>
                <w:rFonts w:cs="Arial"/>
              </w:rPr>
            </w:pPr>
            <w:r w:rsidRPr="001F23FC">
              <w:rPr>
                <w:rFonts w:cs="Arial"/>
              </w:rPr>
              <w:t>Bits</w:t>
            </w:r>
          </w:p>
        </w:tc>
        <w:tc>
          <w:tcPr>
            <w:tcW w:w="940" w:type="dxa"/>
            <w:vAlign w:val="center"/>
          </w:tcPr>
          <w:p w14:paraId="6DC2BB60" w14:textId="77777777" w:rsidR="0032234A" w:rsidRPr="001F23FC" w:rsidRDefault="0032234A">
            <w:pPr>
              <w:pStyle w:val="TAC"/>
              <w:rPr>
                <w:rFonts w:cs="Arial"/>
              </w:rPr>
            </w:pPr>
            <w:r w:rsidRPr="001F23FC">
              <w:rPr>
                <w:rFonts w:cs="Arial"/>
              </w:rPr>
              <w:t>16</w:t>
            </w:r>
          </w:p>
        </w:tc>
        <w:tc>
          <w:tcPr>
            <w:tcW w:w="940" w:type="dxa"/>
            <w:vAlign w:val="center"/>
          </w:tcPr>
          <w:p w14:paraId="629B3381" w14:textId="77777777" w:rsidR="0032234A" w:rsidRPr="001F23FC" w:rsidRDefault="0032234A">
            <w:pPr>
              <w:pStyle w:val="TAC"/>
              <w:rPr>
                <w:rFonts w:cs="Arial"/>
              </w:rPr>
            </w:pPr>
            <w:r w:rsidRPr="001F23FC">
              <w:rPr>
                <w:rFonts w:cs="Arial"/>
              </w:rPr>
              <w:t>24</w:t>
            </w:r>
          </w:p>
        </w:tc>
        <w:tc>
          <w:tcPr>
            <w:tcW w:w="940" w:type="dxa"/>
            <w:vAlign w:val="center"/>
          </w:tcPr>
          <w:p w14:paraId="7713CFC6" w14:textId="77777777" w:rsidR="0032234A" w:rsidRPr="001F23FC" w:rsidRDefault="0032234A">
            <w:pPr>
              <w:pStyle w:val="TAC"/>
              <w:rPr>
                <w:rFonts w:cs="Arial"/>
              </w:rPr>
            </w:pPr>
            <w:r w:rsidRPr="001F23FC">
              <w:rPr>
                <w:rFonts w:cs="Arial"/>
              </w:rPr>
              <w:t>24</w:t>
            </w:r>
          </w:p>
        </w:tc>
        <w:tc>
          <w:tcPr>
            <w:tcW w:w="940" w:type="dxa"/>
            <w:vAlign w:val="center"/>
          </w:tcPr>
          <w:p w14:paraId="4E16DF0E" w14:textId="77777777" w:rsidR="0032234A" w:rsidRPr="001F23FC" w:rsidRDefault="0032234A">
            <w:pPr>
              <w:pStyle w:val="TAC"/>
              <w:rPr>
                <w:rFonts w:cs="Arial"/>
              </w:rPr>
            </w:pPr>
            <w:r w:rsidRPr="001F23FC">
              <w:rPr>
                <w:rFonts w:cs="Arial"/>
              </w:rPr>
              <w:t>24</w:t>
            </w:r>
          </w:p>
        </w:tc>
      </w:tr>
      <w:tr w:rsidR="0032234A" w:rsidRPr="001F23FC" w14:paraId="05463CEF" w14:textId="77777777">
        <w:trPr>
          <w:jc w:val="center"/>
        </w:trPr>
        <w:tc>
          <w:tcPr>
            <w:tcW w:w="3690" w:type="dxa"/>
          </w:tcPr>
          <w:p w14:paraId="3EA32E6C" w14:textId="77777777" w:rsidR="0032234A" w:rsidRPr="001F23FC" w:rsidRDefault="0032234A">
            <w:pPr>
              <w:pStyle w:val="TAL"/>
              <w:rPr>
                <w:rFonts w:cs="Arial"/>
              </w:rPr>
            </w:pPr>
            <w:r w:rsidRPr="001F23FC">
              <w:rPr>
                <w:rFonts w:cs="Arial"/>
              </w:rPr>
              <w:t>LDPC base graph</w:t>
            </w:r>
          </w:p>
        </w:tc>
        <w:tc>
          <w:tcPr>
            <w:tcW w:w="1093" w:type="dxa"/>
            <w:vAlign w:val="center"/>
          </w:tcPr>
          <w:p w14:paraId="1538AAD8" w14:textId="77777777" w:rsidR="0032234A" w:rsidRPr="001F23FC" w:rsidRDefault="0032234A">
            <w:pPr>
              <w:pStyle w:val="TAC"/>
              <w:rPr>
                <w:rFonts w:cs="Arial"/>
              </w:rPr>
            </w:pPr>
          </w:p>
        </w:tc>
        <w:tc>
          <w:tcPr>
            <w:tcW w:w="940" w:type="dxa"/>
            <w:vAlign w:val="center"/>
          </w:tcPr>
          <w:p w14:paraId="39FEF07E" w14:textId="77777777" w:rsidR="0032234A" w:rsidRPr="001F23FC" w:rsidRDefault="0032234A">
            <w:pPr>
              <w:pStyle w:val="TAC"/>
              <w:rPr>
                <w:rFonts w:cs="Arial"/>
              </w:rPr>
            </w:pPr>
            <w:r w:rsidRPr="001F23FC">
              <w:rPr>
                <w:rFonts w:cs="Arial"/>
              </w:rPr>
              <w:t>2</w:t>
            </w:r>
          </w:p>
        </w:tc>
        <w:tc>
          <w:tcPr>
            <w:tcW w:w="940" w:type="dxa"/>
            <w:vAlign w:val="center"/>
          </w:tcPr>
          <w:p w14:paraId="045CEB51" w14:textId="77777777" w:rsidR="0032234A" w:rsidRPr="001F23FC" w:rsidRDefault="0032234A">
            <w:pPr>
              <w:pStyle w:val="TAC"/>
              <w:rPr>
                <w:rFonts w:cs="Arial"/>
              </w:rPr>
            </w:pPr>
            <w:r w:rsidRPr="001F23FC">
              <w:rPr>
                <w:rFonts w:cs="Arial"/>
              </w:rPr>
              <w:t>1</w:t>
            </w:r>
          </w:p>
        </w:tc>
        <w:tc>
          <w:tcPr>
            <w:tcW w:w="940" w:type="dxa"/>
            <w:vAlign w:val="center"/>
          </w:tcPr>
          <w:p w14:paraId="7BBC3839" w14:textId="77777777" w:rsidR="0032234A" w:rsidRPr="001F23FC" w:rsidRDefault="0032234A">
            <w:pPr>
              <w:pStyle w:val="TAC"/>
              <w:rPr>
                <w:rFonts w:cs="Arial"/>
              </w:rPr>
            </w:pPr>
            <w:r w:rsidRPr="001F23FC">
              <w:rPr>
                <w:rFonts w:cs="Arial"/>
              </w:rPr>
              <w:t>1</w:t>
            </w:r>
          </w:p>
        </w:tc>
        <w:tc>
          <w:tcPr>
            <w:tcW w:w="940" w:type="dxa"/>
            <w:vAlign w:val="center"/>
          </w:tcPr>
          <w:p w14:paraId="7EC5CC94" w14:textId="77777777" w:rsidR="0032234A" w:rsidRPr="001F23FC" w:rsidRDefault="0032234A">
            <w:pPr>
              <w:pStyle w:val="TAC"/>
              <w:rPr>
                <w:rFonts w:cs="Arial"/>
              </w:rPr>
            </w:pPr>
            <w:r w:rsidRPr="001F23FC">
              <w:rPr>
                <w:rFonts w:cs="Arial"/>
              </w:rPr>
              <w:t>1</w:t>
            </w:r>
          </w:p>
        </w:tc>
      </w:tr>
      <w:tr w:rsidR="0032234A" w:rsidRPr="001F23FC" w14:paraId="27414E90" w14:textId="77777777">
        <w:trPr>
          <w:jc w:val="center"/>
        </w:trPr>
        <w:tc>
          <w:tcPr>
            <w:tcW w:w="3690" w:type="dxa"/>
          </w:tcPr>
          <w:p w14:paraId="729C5757" w14:textId="77777777" w:rsidR="0032234A" w:rsidRPr="001F23FC" w:rsidRDefault="0032234A">
            <w:pPr>
              <w:pStyle w:val="TAL"/>
              <w:rPr>
                <w:rFonts w:cs="Arial"/>
              </w:rPr>
            </w:pPr>
            <w:r w:rsidRPr="001F23FC">
              <w:rPr>
                <w:rFonts w:cs="Arial"/>
              </w:rPr>
              <w:t>Number of Code Blocks per Slot</w:t>
            </w:r>
          </w:p>
        </w:tc>
        <w:tc>
          <w:tcPr>
            <w:tcW w:w="1093" w:type="dxa"/>
            <w:vAlign w:val="center"/>
          </w:tcPr>
          <w:p w14:paraId="72CF9F7C" w14:textId="77777777" w:rsidR="0032234A" w:rsidRPr="001F23FC" w:rsidRDefault="0032234A">
            <w:pPr>
              <w:pStyle w:val="TAC"/>
              <w:rPr>
                <w:rFonts w:cs="Arial"/>
              </w:rPr>
            </w:pPr>
          </w:p>
        </w:tc>
        <w:tc>
          <w:tcPr>
            <w:tcW w:w="940" w:type="dxa"/>
            <w:vAlign w:val="center"/>
          </w:tcPr>
          <w:p w14:paraId="2226540E" w14:textId="77777777" w:rsidR="0032234A" w:rsidRPr="001F23FC" w:rsidRDefault="0032234A">
            <w:pPr>
              <w:pStyle w:val="TAC"/>
              <w:rPr>
                <w:rFonts w:cs="Arial"/>
              </w:rPr>
            </w:pPr>
          </w:p>
        </w:tc>
        <w:tc>
          <w:tcPr>
            <w:tcW w:w="940" w:type="dxa"/>
            <w:vAlign w:val="center"/>
          </w:tcPr>
          <w:p w14:paraId="3373683D" w14:textId="77777777" w:rsidR="0032234A" w:rsidRPr="001F23FC" w:rsidRDefault="0032234A">
            <w:pPr>
              <w:pStyle w:val="TAC"/>
              <w:rPr>
                <w:rFonts w:cs="Arial"/>
              </w:rPr>
            </w:pPr>
          </w:p>
        </w:tc>
        <w:tc>
          <w:tcPr>
            <w:tcW w:w="940" w:type="dxa"/>
            <w:vAlign w:val="center"/>
          </w:tcPr>
          <w:p w14:paraId="6D72CD1D" w14:textId="77777777" w:rsidR="0032234A" w:rsidRPr="001F23FC" w:rsidRDefault="0032234A">
            <w:pPr>
              <w:pStyle w:val="TAC"/>
              <w:rPr>
                <w:rFonts w:cs="Arial"/>
              </w:rPr>
            </w:pPr>
          </w:p>
        </w:tc>
        <w:tc>
          <w:tcPr>
            <w:tcW w:w="940" w:type="dxa"/>
            <w:vAlign w:val="center"/>
          </w:tcPr>
          <w:p w14:paraId="6833D362" w14:textId="77777777" w:rsidR="0032234A" w:rsidRPr="001F23FC" w:rsidRDefault="0032234A">
            <w:pPr>
              <w:pStyle w:val="TAC"/>
              <w:rPr>
                <w:rFonts w:cs="Arial"/>
              </w:rPr>
            </w:pPr>
          </w:p>
        </w:tc>
      </w:tr>
      <w:tr w:rsidR="0032234A" w:rsidRPr="001F23FC" w14:paraId="4E9FFAA7" w14:textId="77777777">
        <w:trPr>
          <w:jc w:val="center"/>
        </w:trPr>
        <w:tc>
          <w:tcPr>
            <w:tcW w:w="3690" w:type="dxa"/>
          </w:tcPr>
          <w:p w14:paraId="0F6FBCBD"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4CA84AA5" w14:textId="77777777" w:rsidR="0032234A" w:rsidRPr="001F23FC" w:rsidRDefault="0032234A">
            <w:pPr>
              <w:pStyle w:val="TAC"/>
              <w:rPr>
                <w:rFonts w:cs="Arial"/>
              </w:rPr>
            </w:pPr>
            <w:r w:rsidRPr="001F23FC">
              <w:rPr>
                <w:rFonts w:cs="Arial"/>
              </w:rPr>
              <w:t>CBs</w:t>
            </w:r>
          </w:p>
        </w:tc>
        <w:tc>
          <w:tcPr>
            <w:tcW w:w="940" w:type="dxa"/>
            <w:vAlign w:val="center"/>
          </w:tcPr>
          <w:p w14:paraId="6F446751" w14:textId="77777777" w:rsidR="0032234A" w:rsidRPr="001F23FC" w:rsidRDefault="0032234A">
            <w:pPr>
              <w:pStyle w:val="TAC"/>
              <w:rPr>
                <w:rFonts w:cs="Arial"/>
              </w:rPr>
            </w:pPr>
            <w:r w:rsidRPr="001F23FC">
              <w:rPr>
                <w:rFonts w:cs="Arial"/>
              </w:rPr>
              <w:t>N/A</w:t>
            </w:r>
          </w:p>
        </w:tc>
        <w:tc>
          <w:tcPr>
            <w:tcW w:w="940" w:type="dxa"/>
            <w:vAlign w:val="center"/>
          </w:tcPr>
          <w:p w14:paraId="2E3C844A" w14:textId="77777777" w:rsidR="0032234A" w:rsidRPr="001F23FC" w:rsidRDefault="0032234A">
            <w:pPr>
              <w:pStyle w:val="TAC"/>
              <w:rPr>
                <w:rFonts w:cs="Arial"/>
              </w:rPr>
            </w:pPr>
            <w:r w:rsidRPr="001F23FC">
              <w:rPr>
                <w:rFonts w:cs="Arial"/>
              </w:rPr>
              <w:t>N/A</w:t>
            </w:r>
          </w:p>
        </w:tc>
        <w:tc>
          <w:tcPr>
            <w:tcW w:w="940" w:type="dxa"/>
            <w:vAlign w:val="center"/>
          </w:tcPr>
          <w:p w14:paraId="62ABDA15" w14:textId="77777777" w:rsidR="0032234A" w:rsidRPr="001F23FC" w:rsidRDefault="0032234A">
            <w:pPr>
              <w:pStyle w:val="TAC"/>
              <w:rPr>
                <w:rFonts w:cs="Arial"/>
              </w:rPr>
            </w:pPr>
            <w:r w:rsidRPr="001F23FC">
              <w:rPr>
                <w:rFonts w:cs="Arial"/>
              </w:rPr>
              <w:t>N/A</w:t>
            </w:r>
          </w:p>
        </w:tc>
        <w:tc>
          <w:tcPr>
            <w:tcW w:w="940" w:type="dxa"/>
            <w:vAlign w:val="center"/>
          </w:tcPr>
          <w:p w14:paraId="75DA313D" w14:textId="77777777" w:rsidR="0032234A" w:rsidRPr="001F23FC" w:rsidRDefault="0032234A">
            <w:pPr>
              <w:pStyle w:val="TAC"/>
              <w:rPr>
                <w:rFonts w:cs="Arial"/>
              </w:rPr>
            </w:pPr>
            <w:r w:rsidRPr="001F23FC">
              <w:rPr>
                <w:rFonts w:cs="Arial"/>
              </w:rPr>
              <w:t>N/A</w:t>
            </w:r>
          </w:p>
        </w:tc>
      </w:tr>
      <w:tr w:rsidR="0032234A" w:rsidRPr="001F23FC" w14:paraId="16037FDC" w14:textId="77777777">
        <w:trPr>
          <w:jc w:val="center"/>
        </w:trPr>
        <w:tc>
          <w:tcPr>
            <w:tcW w:w="3690" w:type="dxa"/>
          </w:tcPr>
          <w:p w14:paraId="6A5FBE7E"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761BE234" w14:textId="77777777" w:rsidR="0032234A" w:rsidRPr="001F23FC" w:rsidRDefault="0032234A">
            <w:pPr>
              <w:pStyle w:val="TAC"/>
              <w:rPr>
                <w:rFonts w:cs="Arial"/>
              </w:rPr>
            </w:pPr>
            <w:r w:rsidRPr="001F23FC">
              <w:rPr>
                <w:rFonts w:cs="Arial"/>
              </w:rPr>
              <w:t>CBs</w:t>
            </w:r>
          </w:p>
        </w:tc>
        <w:tc>
          <w:tcPr>
            <w:tcW w:w="940" w:type="dxa"/>
            <w:vAlign w:val="center"/>
          </w:tcPr>
          <w:p w14:paraId="26C1DD74" w14:textId="77777777" w:rsidR="0032234A" w:rsidRPr="001F23FC" w:rsidRDefault="0032234A">
            <w:pPr>
              <w:pStyle w:val="TAC"/>
              <w:rPr>
                <w:rFonts w:cs="Arial"/>
              </w:rPr>
            </w:pPr>
            <w:r w:rsidRPr="001F23FC">
              <w:rPr>
                <w:rFonts w:cs="Arial"/>
              </w:rPr>
              <w:t>1</w:t>
            </w:r>
          </w:p>
        </w:tc>
        <w:tc>
          <w:tcPr>
            <w:tcW w:w="940" w:type="dxa"/>
            <w:vAlign w:val="center"/>
          </w:tcPr>
          <w:p w14:paraId="765968A7" w14:textId="77777777" w:rsidR="0032234A" w:rsidRPr="001F23FC" w:rsidRDefault="0032234A">
            <w:pPr>
              <w:pStyle w:val="TAC"/>
              <w:rPr>
                <w:rFonts w:cs="Arial"/>
              </w:rPr>
            </w:pPr>
            <w:r w:rsidRPr="001F23FC">
              <w:rPr>
                <w:rFonts w:cs="Arial"/>
              </w:rPr>
              <w:t>1</w:t>
            </w:r>
          </w:p>
        </w:tc>
        <w:tc>
          <w:tcPr>
            <w:tcW w:w="940" w:type="dxa"/>
            <w:vAlign w:val="center"/>
          </w:tcPr>
          <w:p w14:paraId="5F10D3BD" w14:textId="77777777" w:rsidR="0032234A" w:rsidRPr="001F23FC" w:rsidRDefault="0032234A">
            <w:pPr>
              <w:pStyle w:val="TAC"/>
              <w:rPr>
                <w:rFonts w:cs="Arial"/>
              </w:rPr>
            </w:pPr>
            <w:r w:rsidRPr="001F23FC">
              <w:rPr>
                <w:rFonts w:cs="Arial"/>
              </w:rPr>
              <w:t>2</w:t>
            </w:r>
          </w:p>
        </w:tc>
        <w:tc>
          <w:tcPr>
            <w:tcW w:w="940" w:type="dxa"/>
            <w:vAlign w:val="center"/>
          </w:tcPr>
          <w:p w14:paraId="2397EA48" w14:textId="77777777" w:rsidR="0032234A" w:rsidRPr="001F23FC" w:rsidRDefault="0032234A">
            <w:pPr>
              <w:pStyle w:val="TAC"/>
              <w:rPr>
                <w:rFonts w:cs="Arial"/>
              </w:rPr>
            </w:pPr>
            <w:r w:rsidRPr="001F23FC">
              <w:rPr>
                <w:rFonts w:cs="Arial"/>
              </w:rPr>
              <w:t>2</w:t>
            </w:r>
          </w:p>
        </w:tc>
      </w:tr>
      <w:tr w:rsidR="0032234A" w:rsidRPr="001F23FC" w14:paraId="60CBAA76" w14:textId="77777777">
        <w:trPr>
          <w:jc w:val="center"/>
        </w:trPr>
        <w:tc>
          <w:tcPr>
            <w:tcW w:w="3690" w:type="dxa"/>
          </w:tcPr>
          <w:p w14:paraId="1F4CDB23" w14:textId="77777777" w:rsidR="0032234A" w:rsidRPr="001F23FC" w:rsidRDefault="0032234A">
            <w:pPr>
              <w:pStyle w:val="TAL"/>
              <w:rPr>
                <w:rFonts w:cs="Arial"/>
              </w:rPr>
            </w:pPr>
            <w:r w:rsidRPr="001F23FC">
              <w:rPr>
                <w:rFonts w:cs="Arial"/>
              </w:rPr>
              <w:t>Binary Channel Bits Per Slot</w:t>
            </w:r>
          </w:p>
        </w:tc>
        <w:tc>
          <w:tcPr>
            <w:tcW w:w="1093" w:type="dxa"/>
            <w:vAlign w:val="center"/>
          </w:tcPr>
          <w:p w14:paraId="627F9ABD" w14:textId="77777777" w:rsidR="0032234A" w:rsidRPr="001F23FC" w:rsidRDefault="0032234A">
            <w:pPr>
              <w:pStyle w:val="TAC"/>
              <w:rPr>
                <w:rFonts w:cs="Arial"/>
              </w:rPr>
            </w:pPr>
          </w:p>
        </w:tc>
        <w:tc>
          <w:tcPr>
            <w:tcW w:w="940" w:type="dxa"/>
            <w:vAlign w:val="center"/>
          </w:tcPr>
          <w:p w14:paraId="54603A5F" w14:textId="77777777" w:rsidR="0032234A" w:rsidRPr="001F23FC" w:rsidRDefault="0032234A">
            <w:pPr>
              <w:pStyle w:val="TAC"/>
              <w:rPr>
                <w:rFonts w:cs="Arial"/>
              </w:rPr>
            </w:pPr>
          </w:p>
        </w:tc>
        <w:tc>
          <w:tcPr>
            <w:tcW w:w="940" w:type="dxa"/>
            <w:vAlign w:val="center"/>
          </w:tcPr>
          <w:p w14:paraId="0AAC3611" w14:textId="77777777" w:rsidR="0032234A" w:rsidRPr="001F23FC" w:rsidRDefault="0032234A">
            <w:pPr>
              <w:pStyle w:val="TAC"/>
              <w:rPr>
                <w:rFonts w:cs="Arial"/>
              </w:rPr>
            </w:pPr>
          </w:p>
        </w:tc>
        <w:tc>
          <w:tcPr>
            <w:tcW w:w="940" w:type="dxa"/>
            <w:vAlign w:val="center"/>
          </w:tcPr>
          <w:p w14:paraId="0BA2DEB4" w14:textId="77777777" w:rsidR="0032234A" w:rsidRPr="001F23FC" w:rsidRDefault="0032234A">
            <w:pPr>
              <w:pStyle w:val="TAC"/>
              <w:rPr>
                <w:rFonts w:cs="Arial"/>
              </w:rPr>
            </w:pPr>
          </w:p>
        </w:tc>
        <w:tc>
          <w:tcPr>
            <w:tcW w:w="940" w:type="dxa"/>
            <w:vAlign w:val="center"/>
          </w:tcPr>
          <w:p w14:paraId="02465F89" w14:textId="77777777" w:rsidR="0032234A" w:rsidRPr="001F23FC" w:rsidRDefault="0032234A">
            <w:pPr>
              <w:pStyle w:val="TAC"/>
              <w:rPr>
                <w:rFonts w:cs="Arial"/>
              </w:rPr>
            </w:pPr>
          </w:p>
        </w:tc>
      </w:tr>
      <w:tr w:rsidR="0032234A" w:rsidRPr="001F23FC" w14:paraId="44904915" w14:textId="77777777">
        <w:trPr>
          <w:jc w:val="center"/>
        </w:trPr>
        <w:tc>
          <w:tcPr>
            <w:tcW w:w="3690" w:type="dxa"/>
          </w:tcPr>
          <w:p w14:paraId="00576AB5"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34A55335" w14:textId="77777777" w:rsidR="0032234A" w:rsidRPr="001F23FC" w:rsidRDefault="0032234A">
            <w:pPr>
              <w:pStyle w:val="TAC"/>
              <w:rPr>
                <w:rFonts w:cs="Arial"/>
              </w:rPr>
            </w:pPr>
            <w:r w:rsidRPr="001F23FC">
              <w:rPr>
                <w:rFonts w:cs="Arial"/>
              </w:rPr>
              <w:t>Bits</w:t>
            </w:r>
          </w:p>
        </w:tc>
        <w:tc>
          <w:tcPr>
            <w:tcW w:w="940" w:type="dxa"/>
            <w:vAlign w:val="center"/>
          </w:tcPr>
          <w:p w14:paraId="4575ED99" w14:textId="77777777" w:rsidR="0032234A" w:rsidRPr="001F23FC" w:rsidRDefault="0032234A">
            <w:pPr>
              <w:pStyle w:val="TAC"/>
              <w:rPr>
                <w:rFonts w:cs="Arial"/>
              </w:rPr>
            </w:pPr>
            <w:r w:rsidRPr="001F23FC">
              <w:rPr>
                <w:rFonts w:cs="Arial"/>
              </w:rPr>
              <w:t>N/A</w:t>
            </w:r>
          </w:p>
        </w:tc>
        <w:tc>
          <w:tcPr>
            <w:tcW w:w="940" w:type="dxa"/>
            <w:vAlign w:val="center"/>
          </w:tcPr>
          <w:p w14:paraId="5828EA89" w14:textId="77777777" w:rsidR="0032234A" w:rsidRPr="001F23FC" w:rsidRDefault="0032234A">
            <w:pPr>
              <w:pStyle w:val="TAC"/>
              <w:rPr>
                <w:rFonts w:cs="Arial"/>
              </w:rPr>
            </w:pPr>
            <w:r w:rsidRPr="001F23FC">
              <w:rPr>
                <w:rFonts w:cs="Arial"/>
              </w:rPr>
              <w:t>N/A</w:t>
            </w:r>
          </w:p>
        </w:tc>
        <w:tc>
          <w:tcPr>
            <w:tcW w:w="940" w:type="dxa"/>
            <w:vAlign w:val="center"/>
          </w:tcPr>
          <w:p w14:paraId="34BA6F73" w14:textId="77777777" w:rsidR="0032234A" w:rsidRPr="001F23FC" w:rsidRDefault="0032234A">
            <w:pPr>
              <w:pStyle w:val="TAC"/>
              <w:rPr>
                <w:rFonts w:cs="Arial"/>
              </w:rPr>
            </w:pPr>
            <w:r w:rsidRPr="001F23FC">
              <w:rPr>
                <w:rFonts w:cs="Arial"/>
              </w:rPr>
              <w:t>N/A</w:t>
            </w:r>
          </w:p>
        </w:tc>
        <w:tc>
          <w:tcPr>
            <w:tcW w:w="940" w:type="dxa"/>
            <w:vAlign w:val="center"/>
          </w:tcPr>
          <w:p w14:paraId="6F5254E8" w14:textId="77777777" w:rsidR="0032234A" w:rsidRPr="001F23FC" w:rsidRDefault="0032234A">
            <w:pPr>
              <w:pStyle w:val="TAC"/>
              <w:rPr>
                <w:rFonts w:cs="Arial"/>
              </w:rPr>
            </w:pPr>
            <w:r w:rsidRPr="001F23FC">
              <w:rPr>
                <w:rFonts w:cs="Arial"/>
              </w:rPr>
              <w:t>N/A</w:t>
            </w:r>
          </w:p>
        </w:tc>
      </w:tr>
      <w:tr w:rsidR="0032234A" w:rsidRPr="001F23FC" w14:paraId="57850DA3" w14:textId="77777777">
        <w:trPr>
          <w:jc w:val="center"/>
        </w:trPr>
        <w:tc>
          <w:tcPr>
            <w:tcW w:w="3690" w:type="dxa"/>
          </w:tcPr>
          <w:p w14:paraId="6E508DC2"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235B313B" w14:textId="77777777" w:rsidR="0032234A" w:rsidRPr="001F23FC" w:rsidRDefault="0032234A">
            <w:pPr>
              <w:pStyle w:val="TAC"/>
              <w:rPr>
                <w:rFonts w:cs="Arial"/>
              </w:rPr>
            </w:pPr>
            <w:r w:rsidRPr="001F23FC">
              <w:rPr>
                <w:rFonts w:cs="Arial"/>
              </w:rPr>
              <w:t>Bits</w:t>
            </w:r>
          </w:p>
        </w:tc>
        <w:tc>
          <w:tcPr>
            <w:tcW w:w="940" w:type="dxa"/>
            <w:vAlign w:val="center"/>
          </w:tcPr>
          <w:p w14:paraId="7C7C71AE" w14:textId="77777777" w:rsidR="0032234A" w:rsidRPr="001F23FC" w:rsidRDefault="0032234A">
            <w:pPr>
              <w:pStyle w:val="TAC"/>
              <w:rPr>
                <w:rFonts w:cs="Arial"/>
              </w:rPr>
            </w:pPr>
            <w:r w:rsidRPr="001F23FC">
              <w:rPr>
                <w:rFonts w:cs="Arial"/>
              </w:rPr>
              <w:t>6912</w:t>
            </w:r>
          </w:p>
        </w:tc>
        <w:tc>
          <w:tcPr>
            <w:tcW w:w="940" w:type="dxa"/>
            <w:vAlign w:val="center"/>
          </w:tcPr>
          <w:p w14:paraId="4D222AD4" w14:textId="77777777" w:rsidR="0032234A" w:rsidRPr="001F23FC" w:rsidRDefault="0032234A">
            <w:pPr>
              <w:pStyle w:val="TAC"/>
              <w:rPr>
                <w:rFonts w:cs="Arial"/>
              </w:rPr>
            </w:pPr>
            <w:r w:rsidRPr="001F23FC">
              <w:rPr>
                <w:rFonts w:cs="Arial"/>
              </w:rPr>
              <w:t>14256</w:t>
            </w:r>
          </w:p>
        </w:tc>
        <w:tc>
          <w:tcPr>
            <w:tcW w:w="940" w:type="dxa"/>
            <w:vAlign w:val="center"/>
          </w:tcPr>
          <w:p w14:paraId="32D1E25B" w14:textId="77777777" w:rsidR="0032234A" w:rsidRPr="001F23FC" w:rsidRDefault="0032234A">
            <w:pPr>
              <w:pStyle w:val="TAC"/>
              <w:rPr>
                <w:rFonts w:cs="Arial"/>
              </w:rPr>
            </w:pPr>
            <w:r w:rsidRPr="001F23FC">
              <w:rPr>
                <w:rFonts w:cs="Arial"/>
              </w:rPr>
              <w:t>28512</w:t>
            </w:r>
          </w:p>
        </w:tc>
        <w:tc>
          <w:tcPr>
            <w:tcW w:w="940" w:type="dxa"/>
            <w:vAlign w:val="center"/>
          </w:tcPr>
          <w:p w14:paraId="38E580A5" w14:textId="77777777" w:rsidR="0032234A" w:rsidRPr="001F23FC" w:rsidRDefault="0032234A">
            <w:pPr>
              <w:pStyle w:val="TAC"/>
              <w:rPr>
                <w:rFonts w:cs="Arial"/>
              </w:rPr>
            </w:pPr>
            <w:r w:rsidRPr="001F23FC">
              <w:rPr>
                <w:rFonts w:cs="Arial"/>
              </w:rPr>
              <w:t>57024</w:t>
            </w:r>
          </w:p>
        </w:tc>
      </w:tr>
      <w:tr w:rsidR="005F5104" w:rsidRPr="001F23FC" w14:paraId="79F0211D" w14:textId="77777777">
        <w:trPr>
          <w:trHeight w:val="70"/>
          <w:jc w:val="center"/>
        </w:trPr>
        <w:tc>
          <w:tcPr>
            <w:tcW w:w="3690" w:type="dxa"/>
          </w:tcPr>
          <w:p w14:paraId="4409F397" w14:textId="77777777" w:rsidR="005F5104" w:rsidRPr="001F23FC" w:rsidRDefault="005F5104" w:rsidP="005F5104">
            <w:pPr>
              <w:pStyle w:val="TAL"/>
              <w:rPr>
                <w:rFonts w:cs="Arial"/>
              </w:rPr>
            </w:pPr>
            <w:r w:rsidRPr="001F23FC">
              <w:rPr>
                <w:rFonts w:cs="Arial"/>
              </w:rPr>
              <w:t>Max. Throughput averaged over 1 frame</w:t>
            </w:r>
          </w:p>
          <w:p w14:paraId="2668FBEF" w14:textId="4CD2C896" w:rsidR="005F5104" w:rsidRPr="001F23FC" w:rsidRDefault="005F5104" w:rsidP="005F5104">
            <w:pPr>
              <w:pStyle w:val="TAL"/>
              <w:rPr>
                <w:rFonts w:cs="Arial"/>
              </w:rPr>
            </w:pPr>
            <w:r w:rsidRPr="001F23FC">
              <w:rPr>
                <w:rFonts w:cs="Arial"/>
              </w:rPr>
              <w:t>(NOTE 8)</w:t>
            </w:r>
          </w:p>
        </w:tc>
        <w:tc>
          <w:tcPr>
            <w:tcW w:w="1093" w:type="dxa"/>
            <w:vAlign w:val="center"/>
          </w:tcPr>
          <w:p w14:paraId="2495D1DF" w14:textId="5F6B1992" w:rsidR="005F5104" w:rsidRPr="001F23FC" w:rsidRDefault="005F5104" w:rsidP="005F5104">
            <w:pPr>
              <w:pStyle w:val="TAC"/>
              <w:rPr>
                <w:rFonts w:cs="Arial"/>
              </w:rPr>
            </w:pPr>
            <w:r w:rsidRPr="001F23FC">
              <w:rPr>
                <w:rFonts w:cs="Arial"/>
              </w:rPr>
              <w:t>Mbps</w:t>
            </w:r>
          </w:p>
        </w:tc>
        <w:tc>
          <w:tcPr>
            <w:tcW w:w="940" w:type="dxa"/>
            <w:vAlign w:val="center"/>
          </w:tcPr>
          <w:p w14:paraId="22A12DE2" w14:textId="77777777" w:rsidR="005F5104" w:rsidRPr="001F23FC" w:rsidRDefault="005F5104" w:rsidP="005F5104">
            <w:pPr>
              <w:pStyle w:val="TAC"/>
              <w:rPr>
                <w:rFonts w:cs="Arial"/>
              </w:rPr>
            </w:pPr>
            <w:r w:rsidRPr="001F23FC">
              <w:rPr>
                <w:rFonts w:eastAsia="Malgun Gothic"/>
              </w:rPr>
              <w:t>10.022</w:t>
            </w:r>
          </w:p>
        </w:tc>
        <w:tc>
          <w:tcPr>
            <w:tcW w:w="940" w:type="dxa"/>
            <w:vAlign w:val="center"/>
          </w:tcPr>
          <w:p w14:paraId="1C69F0B9" w14:textId="77777777" w:rsidR="005F5104" w:rsidRPr="001F23FC" w:rsidRDefault="005F5104" w:rsidP="005F5104">
            <w:pPr>
              <w:pStyle w:val="TAC"/>
              <w:rPr>
                <w:rFonts w:cs="Arial"/>
              </w:rPr>
            </w:pPr>
            <w:r w:rsidRPr="001F23FC">
              <w:rPr>
                <w:rFonts w:eastAsia="Malgun Gothic"/>
              </w:rPr>
              <w:t>20.275</w:t>
            </w:r>
          </w:p>
        </w:tc>
        <w:tc>
          <w:tcPr>
            <w:tcW w:w="940" w:type="dxa"/>
            <w:vAlign w:val="center"/>
          </w:tcPr>
          <w:p w14:paraId="2744B6D6" w14:textId="77777777" w:rsidR="005F5104" w:rsidRPr="001F23FC" w:rsidRDefault="005F5104" w:rsidP="005F5104">
            <w:pPr>
              <w:pStyle w:val="TAC"/>
              <w:rPr>
                <w:rFonts w:cs="Arial"/>
              </w:rPr>
            </w:pPr>
            <w:r w:rsidRPr="001F23FC">
              <w:rPr>
                <w:rFonts w:eastAsia="Malgun Gothic"/>
              </w:rPr>
              <w:t>40.589</w:t>
            </w:r>
          </w:p>
        </w:tc>
        <w:tc>
          <w:tcPr>
            <w:tcW w:w="940" w:type="dxa"/>
            <w:vAlign w:val="center"/>
          </w:tcPr>
          <w:p w14:paraId="1226EA1D" w14:textId="77777777" w:rsidR="005F5104" w:rsidRPr="001F23FC" w:rsidRDefault="005F5104" w:rsidP="005F5104">
            <w:pPr>
              <w:pStyle w:val="TAC"/>
              <w:rPr>
                <w:rFonts w:cs="Arial"/>
              </w:rPr>
            </w:pPr>
            <w:r w:rsidRPr="001F23FC">
              <w:rPr>
                <w:rFonts w:eastAsia="Malgun Gothic"/>
              </w:rPr>
              <w:t>81.101</w:t>
            </w:r>
          </w:p>
        </w:tc>
      </w:tr>
      <w:tr w:rsidR="0032234A" w:rsidRPr="001F23FC" w14:paraId="7877C306" w14:textId="77777777">
        <w:trPr>
          <w:trHeight w:val="70"/>
          <w:jc w:val="center"/>
        </w:trPr>
        <w:tc>
          <w:tcPr>
            <w:tcW w:w="8543" w:type="dxa"/>
            <w:gridSpan w:val="6"/>
          </w:tcPr>
          <w:p w14:paraId="0C3359C9"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29083E6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3C4F9D3C"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6F6AF3" w:rsidRPr="001F23FC">
              <w:rPr>
                <w:rFonts w:eastAsia="Malgun Gothic"/>
              </w:rPr>
              <w:t xml:space="preserve"> with periodicity 20 </w:t>
            </w:r>
            <w:proofErr w:type="spellStart"/>
            <w:r w:rsidR="006F6AF3" w:rsidRPr="001F23FC">
              <w:rPr>
                <w:rFonts w:eastAsia="Malgun Gothic"/>
              </w:rPr>
              <w:t>ms</w:t>
            </w:r>
            <w:proofErr w:type="spellEnd"/>
          </w:p>
          <w:p w14:paraId="554FE521"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6F6AF3" w:rsidRPr="001F23FC">
              <w:rPr>
                <w:rFonts w:eastAsia="Malgun Gothic"/>
              </w:rPr>
              <w:t xml:space="preserve">2 </w:t>
            </w:r>
            <w:r w:rsidRPr="001F23FC">
              <w:rPr>
                <w:rFonts w:cs="Arial"/>
              </w:rPr>
              <w:t>frame</w:t>
            </w:r>
            <w:r w:rsidR="006F6AF3" w:rsidRPr="001F23FC">
              <w:rPr>
                <w:rFonts w:eastAsia="Malgun Gothic"/>
              </w:rPr>
              <w:t>s</w:t>
            </w:r>
          </w:p>
          <w:p w14:paraId="75161720"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16) = {7,…,15} for i from {0,…,</w:t>
            </w:r>
            <w:r w:rsidR="006F6AF3" w:rsidRPr="001F23FC">
              <w:rPr>
                <w:rFonts w:eastAsia="Malgun Gothic"/>
              </w:rPr>
              <w:t>159</w:t>
            </w:r>
            <w:r w:rsidRPr="001F23FC">
              <w:rPr>
                <w:rFonts w:cs="Arial"/>
              </w:rPr>
              <w:t>} together with the TDD UL-DL configuration specified in A2.3.</w:t>
            </w:r>
          </w:p>
          <w:p w14:paraId="1D0C4C02" w14:textId="77777777" w:rsidR="000436EC" w:rsidRPr="001F23FC" w:rsidRDefault="0032234A" w:rsidP="000436EC">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16) = {0,…,6} for i from {0,…,</w:t>
            </w:r>
            <w:r w:rsidR="006F6AF3" w:rsidRPr="001F23FC">
              <w:rPr>
                <w:rFonts w:eastAsia="Malgun Gothic"/>
              </w:rPr>
              <w:t>159</w:t>
            </w:r>
            <w:r w:rsidRPr="001F23FC">
              <w:rPr>
                <w:rFonts w:cs="Arial"/>
              </w:rPr>
              <w:t>} together with the TDD UL-DL configuration specified in A2.3.</w:t>
            </w:r>
          </w:p>
          <w:p w14:paraId="7BCC9C20" w14:textId="77777777" w:rsidR="000436EC" w:rsidRPr="001F23FC" w:rsidRDefault="000436EC" w:rsidP="000436EC">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6B82154B" w14:textId="738E68B0" w:rsidR="0032234A" w:rsidRPr="001F23FC" w:rsidRDefault="000436EC" w:rsidP="000436EC">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2581A2DC" w14:textId="77777777" w:rsidR="0032234A" w:rsidRPr="001F23FC" w:rsidRDefault="0032234A">
      <w:pPr>
        <w:rPr>
          <w:snapToGrid w:val="0"/>
        </w:rPr>
      </w:pPr>
    </w:p>
    <w:p w14:paraId="79519820" w14:textId="77777777" w:rsidR="0032234A" w:rsidRPr="001F23FC" w:rsidRDefault="0032234A">
      <w:pPr>
        <w:pStyle w:val="Heading3"/>
      </w:pPr>
      <w:bookmarkStart w:id="217" w:name="_Toc21026760"/>
      <w:bookmarkStart w:id="218" w:name="_Toc27744058"/>
      <w:bookmarkStart w:id="219" w:name="_Toc36197229"/>
      <w:bookmarkStart w:id="220" w:name="_Toc36197921"/>
      <w:r w:rsidRPr="001F23FC">
        <w:rPr>
          <w:snapToGrid w:val="0"/>
        </w:rPr>
        <w:t>A.</w:t>
      </w:r>
      <w:r w:rsidRPr="001F23FC">
        <w:rPr>
          <w:snapToGrid w:val="0"/>
          <w:lang w:eastAsia="zh-TW"/>
        </w:rPr>
        <w:t>3.3.3</w:t>
      </w:r>
      <w:r w:rsidRPr="001F23FC">
        <w:rPr>
          <w:snapToGrid w:val="0"/>
        </w:rPr>
        <w:tab/>
      </w:r>
      <w:r w:rsidRPr="001F23FC">
        <w:t>FRC for receiver requirements for 16QAM</w:t>
      </w:r>
      <w:bookmarkEnd w:id="217"/>
      <w:bookmarkEnd w:id="218"/>
      <w:bookmarkEnd w:id="219"/>
      <w:bookmarkEnd w:id="220"/>
    </w:p>
    <w:p w14:paraId="4A460B65" w14:textId="77777777" w:rsidR="0032234A" w:rsidRPr="001F23FC" w:rsidRDefault="0032234A">
      <w:pPr>
        <w:rPr>
          <w:lang w:eastAsia="zh-TW"/>
        </w:rPr>
      </w:pPr>
      <w:r w:rsidRPr="001F23FC">
        <w:rPr>
          <w:lang w:eastAsia="zh-TW"/>
        </w:rPr>
        <w:t>TBD</w:t>
      </w:r>
    </w:p>
    <w:p w14:paraId="7C30009F" w14:textId="77777777" w:rsidR="0032234A" w:rsidRPr="001F23FC" w:rsidRDefault="0032234A">
      <w:pPr>
        <w:pStyle w:val="Heading3"/>
        <w:rPr>
          <w:snapToGrid w:val="0"/>
          <w:lang w:eastAsia="zh-TW"/>
        </w:rPr>
      </w:pPr>
      <w:bookmarkStart w:id="221" w:name="_Toc21026761"/>
      <w:bookmarkStart w:id="222" w:name="_Toc27744059"/>
      <w:bookmarkStart w:id="223" w:name="_Toc36197230"/>
      <w:bookmarkStart w:id="224" w:name="_Toc36197922"/>
      <w:r w:rsidRPr="001F23FC">
        <w:rPr>
          <w:snapToGrid w:val="0"/>
        </w:rPr>
        <w:lastRenderedPageBreak/>
        <w:t>A.</w:t>
      </w:r>
      <w:r w:rsidRPr="001F23FC">
        <w:rPr>
          <w:snapToGrid w:val="0"/>
          <w:lang w:eastAsia="zh-TW"/>
        </w:rPr>
        <w:t>3.3.4</w:t>
      </w:r>
      <w:r w:rsidRPr="001F23FC">
        <w:rPr>
          <w:snapToGrid w:val="0"/>
        </w:rPr>
        <w:tab/>
      </w:r>
      <w:r w:rsidRPr="001F23FC">
        <w:t>FRC for receiver requirements for 64QAM</w:t>
      </w:r>
      <w:bookmarkEnd w:id="221"/>
      <w:bookmarkEnd w:id="222"/>
      <w:bookmarkEnd w:id="223"/>
      <w:bookmarkEnd w:id="224"/>
    </w:p>
    <w:p w14:paraId="117F7E09" w14:textId="77777777" w:rsidR="005F5104" w:rsidRPr="001F23FC" w:rsidRDefault="005F5104" w:rsidP="005F5104">
      <w:pPr>
        <w:pStyle w:val="TH"/>
      </w:pPr>
      <w:bookmarkStart w:id="225" w:name="_CRTableA_3_3_41"/>
      <w:r w:rsidRPr="001F23FC">
        <w:t xml:space="preserve">Table </w:t>
      </w:r>
      <w:bookmarkEnd w:id="225"/>
      <w:r w:rsidRPr="001F23FC">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F23FC" w:rsidRDefault="005F5104">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F23FC" w:rsidRDefault="005F5104">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F23FC" w:rsidRDefault="005F5104">
            <w:pPr>
              <w:pStyle w:val="TAH"/>
            </w:pPr>
            <w:r w:rsidRPr="001F23FC">
              <w:t>Value</w:t>
            </w:r>
          </w:p>
        </w:tc>
      </w:tr>
      <w:tr w:rsidR="005F5104" w:rsidRPr="001F23FC"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F23FC" w:rsidRDefault="005F5104">
            <w:pPr>
              <w:pStyle w:val="TAL"/>
            </w:pPr>
            <w:r w:rsidRPr="001F23FC">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F23FC" w:rsidRDefault="005F5104">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F23FC" w:rsidRDefault="005F5104">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F23FC" w:rsidRDefault="005F5104">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F23FC" w:rsidRDefault="005F5104">
            <w:pPr>
              <w:pStyle w:val="TAC"/>
            </w:pPr>
            <w:r w:rsidRPr="001F23FC">
              <w:t>200</w:t>
            </w:r>
          </w:p>
        </w:tc>
      </w:tr>
      <w:tr w:rsidR="005F5104" w:rsidRPr="001F23FC"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F23FC" w:rsidRDefault="005F5104">
            <w:pPr>
              <w:pStyle w:val="TAL"/>
            </w:pPr>
            <w:r w:rsidRPr="001F23FC">
              <w:t xml:space="preserve">Subcarrier spacing configuration </w:t>
            </w:r>
            <w:r w:rsidRPr="001F23FC">
              <w:rPr>
                <w:rFonts w:eastAsia="Yu Mincho"/>
                <w:lang w:eastAsia="en-US"/>
              </w:rPr>
              <w:object w:dxaOrig="150" w:dyaOrig="270" w14:anchorId="77C9BDB3">
                <v:shape id="_x0000_i1027" type="#_x0000_t75" style="width:10pt;height:14.5pt" o:ole="">
                  <v:imagedata r:id="rId13" o:title=""/>
                </v:shape>
                <o:OLEObject Type="Embed" ProgID="Equation.3" ShapeID="_x0000_i1027" DrawAspect="Content" ObjectID="_1821541453" r:id="rId16"/>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F23FC" w:rsidRDefault="005F5104">
            <w:pPr>
              <w:pStyle w:val="TAC"/>
            </w:pPr>
            <w:r w:rsidRPr="001F23FC">
              <w:t>2</w:t>
            </w:r>
          </w:p>
        </w:tc>
      </w:tr>
      <w:tr w:rsidR="005F5104" w:rsidRPr="001F23FC"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F23FC" w:rsidRDefault="005F5104">
            <w:pPr>
              <w:pStyle w:val="TAL"/>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F23FC" w:rsidRDefault="005F5104">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F23FC" w:rsidRDefault="005F5104">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F23FC" w:rsidRDefault="005F5104">
            <w:pPr>
              <w:pStyle w:val="TAC"/>
            </w:pPr>
            <w:r w:rsidRPr="001F23FC">
              <w:t>264</w:t>
            </w:r>
          </w:p>
        </w:tc>
      </w:tr>
      <w:tr w:rsidR="005F5104" w:rsidRPr="001F23FC"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F23FC" w:rsidRDefault="005F5104">
            <w:pPr>
              <w:pStyle w:val="TAL"/>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F23FC" w:rsidRDefault="005F5104">
            <w:pPr>
              <w:pStyle w:val="TAC"/>
            </w:pPr>
            <w:r w:rsidRPr="001F23FC">
              <w:t>12</w:t>
            </w:r>
          </w:p>
        </w:tc>
      </w:tr>
      <w:tr w:rsidR="005F5104" w:rsidRPr="001F23FC"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F23FC" w:rsidRDefault="005F5104">
            <w:pPr>
              <w:pStyle w:val="TAL"/>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F23FC" w:rsidRDefault="005F5104">
            <w:pPr>
              <w:pStyle w:val="TAC"/>
            </w:pPr>
            <w:r w:rsidRPr="001F23FC">
              <w:t>23 / 24</w:t>
            </w:r>
          </w:p>
        </w:tc>
      </w:tr>
      <w:tr w:rsidR="005F5104" w:rsidRPr="001F23FC"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F23FC" w:rsidRDefault="005F5104">
            <w:pPr>
              <w:pStyle w:val="TAL"/>
            </w:pPr>
            <w:r w:rsidRPr="001F23FC">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F23FC" w:rsidRDefault="005F5104">
            <w:pPr>
              <w:pStyle w:val="TAC"/>
            </w:pPr>
            <w:r w:rsidRPr="001F23FC">
              <w:t>19</w:t>
            </w:r>
          </w:p>
        </w:tc>
      </w:tr>
      <w:tr w:rsidR="005F5104" w:rsidRPr="001F23FC"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F23FC" w:rsidRDefault="005F5104">
            <w:pPr>
              <w:pStyle w:val="TAL"/>
            </w:pPr>
            <w:r w:rsidRPr="001F23FC">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F23FC" w:rsidRDefault="005F5104">
            <w:pPr>
              <w:pStyle w:val="TAC"/>
            </w:pPr>
            <w:r w:rsidRPr="001F23FC">
              <w:t>64QAM</w:t>
            </w:r>
          </w:p>
        </w:tc>
      </w:tr>
      <w:tr w:rsidR="005F5104" w:rsidRPr="001F23FC"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F23FC" w:rsidRDefault="005F5104">
            <w:pPr>
              <w:pStyle w:val="TAL"/>
            </w:pPr>
            <w:r w:rsidRPr="001F23FC">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F23FC" w:rsidRDefault="005F5104">
            <w:pPr>
              <w:pStyle w:val="TAC"/>
            </w:pPr>
            <w:r w:rsidRPr="001F23FC">
              <w:t>1/2</w:t>
            </w:r>
          </w:p>
        </w:tc>
      </w:tr>
      <w:tr w:rsidR="005F5104" w:rsidRPr="001F23FC"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F23FC" w:rsidRDefault="005F5104">
            <w:pPr>
              <w:pStyle w:val="TAL"/>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F23FC" w:rsidRDefault="005F5104">
            <w:pPr>
              <w:pStyle w:val="TAC"/>
            </w:pPr>
            <w:r w:rsidRPr="001F23FC">
              <w:t>1</w:t>
            </w:r>
          </w:p>
        </w:tc>
      </w:tr>
      <w:tr w:rsidR="005F5104" w:rsidRPr="001F23FC"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F23FC" w:rsidRDefault="005F5104">
            <w:pPr>
              <w:pStyle w:val="TAL"/>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F23FC" w:rsidRDefault="005F5104">
            <w:pPr>
              <w:pStyle w:val="TAC"/>
            </w:pPr>
          </w:p>
        </w:tc>
      </w:tr>
      <w:tr w:rsidR="005F5104" w:rsidRPr="001F23FC"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F23FC" w:rsidRDefault="005F5104">
            <w:pPr>
              <w:pStyle w:val="TAC"/>
            </w:pPr>
            <w:r w:rsidRPr="001F23FC">
              <w:t>N/A</w:t>
            </w:r>
          </w:p>
        </w:tc>
      </w:tr>
      <w:tr w:rsidR="005F5104" w:rsidRPr="001F23FC"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F23FC" w:rsidRDefault="005F5104">
            <w:pPr>
              <w:pStyle w:val="TAC"/>
            </w:pPr>
            <w:r w:rsidRPr="001F23FC">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F23FC" w:rsidRDefault="005F5104">
            <w:pPr>
              <w:pStyle w:val="TAC"/>
            </w:pPr>
            <w:r w:rsidRPr="001F23FC">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F23FC" w:rsidRDefault="005F5104">
            <w:pPr>
              <w:pStyle w:val="TAC"/>
            </w:pPr>
            <w:r w:rsidRPr="001F23FC">
              <w:t>81976</w:t>
            </w:r>
          </w:p>
        </w:tc>
      </w:tr>
      <w:tr w:rsidR="005F5104" w:rsidRPr="001F23FC"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F23FC" w:rsidRDefault="005F5104">
            <w:pPr>
              <w:pStyle w:val="TAL"/>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F23FC" w:rsidRDefault="005F5104">
            <w:pPr>
              <w:pStyle w:val="TAC"/>
            </w:pPr>
            <w:r w:rsidRPr="001F23FC">
              <w:t>24</w:t>
            </w:r>
          </w:p>
        </w:tc>
      </w:tr>
      <w:tr w:rsidR="005F5104" w:rsidRPr="001F23FC"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F23FC" w:rsidRDefault="005F5104">
            <w:pPr>
              <w:pStyle w:val="TAL"/>
            </w:pPr>
            <w:r w:rsidRPr="001F23FC">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F23FC" w:rsidRDefault="005F5104">
            <w:pPr>
              <w:pStyle w:val="TAC"/>
            </w:pPr>
            <w:r w:rsidRPr="001F23FC">
              <w:t>1</w:t>
            </w:r>
          </w:p>
        </w:tc>
      </w:tr>
      <w:tr w:rsidR="005F5104" w:rsidRPr="001F23FC"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F23FC" w:rsidRDefault="005F5104">
            <w:pPr>
              <w:pStyle w:val="TAL"/>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F23FC" w:rsidRDefault="005F5104">
            <w:pPr>
              <w:pStyle w:val="TAC"/>
            </w:pPr>
          </w:p>
        </w:tc>
      </w:tr>
      <w:tr w:rsidR="005F5104" w:rsidRPr="001F23FC"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F23FC" w:rsidRDefault="005F5104">
            <w:pPr>
              <w:pStyle w:val="TAC"/>
            </w:pPr>
            <w:r w:rsidRPr="001F23FC">
              <w:t>N/A</w:t>
            </w:r>
          </w:p>
        </w:tc>
      </w:tr>
      <w:tr w:rsidR="005F5104" w:rsidRPr="001F23FC"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F23FC" w:rsidRDefault="005F5104">
            <w:pPr>
              <w:pStyle w:val="TAC"/>
            </w:pPr>
            <w:r w:rsidRPr="001F23FC">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F23FC" w:rsidRDefault="005F5104">
            <w:pPr>
              <w:pStyle w:val="TAC"/>
            </w:pPr>
            <w:r w:rsidRPr="001F23FC">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F23FC" w:rsidRDefault="005F5104">
            <w:pPr>
              <w:pStyle w:val="TAC"/>
            </w:pPr>
            <w:r w:rsidRPr="001F23FC">
              <w:t>10</w:t>
            </w:r>
          </w:p>
        </w:tc>
      </w:tr>
      <w:tr w:rsidR="005F5104" w:rsidRPr="001F23FC"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F23FC" w:rsidRDefault="005F5104">
            <w:pPr>
              <w:pStyle w:val="TAL"/>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F23FC" w:rsidRDefault="005F5104">
            <w:pPr>
              <w:pStyle w:val="TAC"/>
            </w:pPr>
          </w:p>
        </w:tc>
      </w:tr>
      <w:tr w:rsidR="005F5104" w:rsidRPr="001F23FC"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F23FC" w:rsidRDefault="005F5104">
            <w:pPr>
              <w:pStyle w:val="TAC"/>
            </w:pPr>
            <w:r w:rsidRPr="001F23FC">
              <w:t>N/A</w:t>
            </w:r>
          </w:p>
        </w:tc>
      </w:tr>
      <w:tr w:rsidR="005F5104" w:rsidRPr="001F23FC"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F23FC" w:rsidRDefault="005F5104">
            <w:pPr>
              <w:pStyle w:val="TAL"/>
            </w:pPr>
            <w:r w:rsidRPr="001F23FC">
              <w:t xml:space="preserve">  For Slot i, if mod(i, 5)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F23FC" w:rsidRDefault="005F5104">
            <w:pPr>
              <w:pStyle w:val="TAC"/>
            </w:pPr>
            <w:r w:rsidRPr="001F23FC">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F23FC" w:rsidRDefault="005F5104">
            <w:pPr>
              <w:pStyle w:val="TAC"/>
            </w:pPr>
            <w:r w:rsidRPr="001F23FC">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F23FC" w:rsidRDefault="005F5104">
            <w:pPr>
              <w:pStyle w:val="TAC"/>
            </w:pPr>
            <w:r w:rsidRPr="001F23FC">
              <w:t>161568</w:t>
            </w:r>
          </w:p>
        </w:tc>
      </w:tr>
      <w:tr w:rsidR="005F5104" w:rsidRPr="001F23FC"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F23FC" w:rsidRDefault="005F5104">
            <w:pPr>
              <w:pStyle w:val="TAL"/>
            </w:pPr>
            <w:r w:rsidRPr="001F23FC">
              <w:t>Max. Throughput averaged over 1 frame</w:t>
            </w:r>
          </w:p>
          <w:p w14:paraId="70965C20" w14:textId="77777777" w:rsidR="005F5104" w:rsidRPr="001F23FC" w:rsidRDefault="005F5104">
            <w:pPr>
              <w:pStyle w:val="TAL"/>
            </w:pPr>
            <w:r w:rsidRPr="001F23FC">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F23FC" w:rsidRDefault="005F5104">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F23FC" w:rsidRDefault="005F5104">
            <w:pPr>
              <w:pStyle w:val="TAC"/>
            </w:pPr>
            <w:r w:rsidRPr="001F23FC">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F23FC" w:rsidRDefault="005F5104">
            <w:pPr>
              <w:pStyle w:val="TAC"/>
            </w:pPr>
            <w:r w:rsidRPr="001F23FC">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F23FC" w:rsidRDefault="005F5104">
            <w:pPr>
              <w:pStyle w:val="TAC"/>
            </w:pPr>
            <w:r w:rsidRPr="001F23FC">
              <w:rPr>
                <w:rFonts w:eastAsia="Malgun Gothic"/>
              </w:rPr>
              <w:t>196.742</w:t>
            </w:r>
          </w:p>
        </w:tc>
      </w:tr>
      <w:tr w:rsidR="005F5104" w:rsidRPr="001F23FC"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F23FC" w:rsidRDefault="005F5104">
            <w:pPr>
              <w:pStyle w:val="TAN"/>
            </w:pPr>
            <w:r w:rsidRPr="001F23FC">
              <w:t>Note 1:</w:t>
            </w:r>
            <w:r w:rsidRPr="001F23FC">
              <w:tab/>
              <w:t>Additional parameters are specified in Table A.3.1-1 and Table A.3.3.1-1.</w:t>
            </w:r>
          </w:p>
          <w:p w14:paraId="6AFB6D11" w14:textId="77777777" w:rsidR="005F5104" w:rsidRPr="001F23FC" w:rsidRDefault="005F5104">
            <w:pPr>
              <w:pStyle w:val="TAN"/>
            </w:pPr>
            <w:r w:rsidRPr="001F23FC">
              <w:t>Note 2:</w:t>
            </w:r>
            <w:r w:rsidRPr="001F23FC">
              <w:tab/>
              <w:t>If more than one Code Block is present, an additional CRC sequence of L = 24 Bits is attached to each Code Block (otherwise L = 0 Bit).</w:t>
            </w:r>
          </w:p>
          <w:p w14:paraId="4A942800" w14:textId="77777777" w:rsidR="005F5104" w:rsidRPr="001F23FC" w:rsidRDefault="005F5104">
            <w:pPr>
              <w:pStyle w:val="TAN"/>
            </w:pPr>
            <w:r w:rsidRPr="001F23FC">
              <w:t>Note 3:</w:t>
            </w:r>
            <w:r w:rsidRPr="001F23FC">
              <w:tab/>
              <w:t>SS/PBCH block is transmitted in slot 0</w:t>
            </w:r>
            <w:r w:rsidRPr="001F23FC">
              <w:rPr>
                <w:rFonts w:eastAsia="Malgun Gothic"/>
              </w:rPr>
              <w:t xml:space="preserve"> with periodicity 20 </w:t>
            </w:r>
            <w:proofErr w:type="spellStart"/>
            <w:r w:rsidRPr="001F23FC">
              <w:rPr>
                <w:rFonts w:eastAsia="Malgun Gothic"/>
              </w:rPr>
              <w:t>ms</w:t>
            </w:r>
            <w:proofErr w:type="spellEnd"/>
          </w:p>
          <w:p w14:paraId="30CF6789" w14:textId="77777777" w:rsidR="005F5104" w:rsidRPr="001F23FC" w:rsidRDefault="005F5104">
            <w:pPr>
              <w:pStyle w:val="TAN"/>
            </w:pPr>
            <w:r w:rsidRPr="001F23FC">
              <w:t>Note 4:</w:t>
            </w:r>
            <w:r w:rsidRPr="001F23FC">
              <w:tab/>
              <w:t xml:space="preserve">Slot i is slot index per </w:t>
            </w:r>
            <w:r w:rsidRPr="001F23FC">
              <w:rPr>
                <w:rFonts w:eastAsia="Malgun Gothic"/>
              </w:rPr>
              <w:t xml:space="preserve">2 </w:t>
            </w:r>
            <w:r w:rsidRPr="001F23FC">
              <w:t>frame</w:t>
            </w:r>
            <w:r w:rsidRPr="001F23FC">
              <w:rPr>
                <w:rFonts w:eastAsia="Malgun Gothic"/>
              </w:rPr>
              <w:t>s</w:t>
            </w:r>
          </w:p>
          <w:p w14:paraId="1FC3BCF3" w14:textId="77777777" w:rsidR="005F5104" w:rsidRPr="001F23FC" w:rsidRDefault="005F5104">
            <w:pPr>
              <w:pStyle w:val="TAN"/>
            </w:pPr>
            <w:r w:rsidRPr="001F23FC">
              <w:t>Note 5:</w:t>
            </w:r>
            <w:r w:rsidRPr="001F23FC">
              <w:tab/>
              <w:t>PTRS is configured on symbols containing PDSCH with 1 port, per 2PRB in frequency domain, per symbol in time domain. Overhead for TBS calculation is assumed to be 6.</w:t>
            </w:r>
          </w:p>
          <w:p w14:paraId="33348960" w14:textId="77777777" w:rsidR="005F5104" w:rsidRPr="001F23FC" w:rsidRDefault="005F5104">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0186EC37" w14:textId="77777777" w:rsidR="005F5104" w:rsidRPr="001F23FC" w:rsidRDefault="005F5104">
            <w:pPr>
              <w:pStyle w:val="TAN"/>
              <w:rPr>
                <w:lang w:eastAsia="en-US"/>
              </w:rPr>
            </w:pPr>
            <w:r w:rsidRPr="001F23FC">
              <w:t>NOTE 7:</w:t>
            </w:r>
            <w:r w:rsidRPr="001F23FC">
              <w:tab/>
              <w:t>Throughput is averaged over 2nd frame of RMC.</w:t>
            </w:r>
          </w:p>
        </w:tc>
      </w:tr>
    </w:tbl>
    <w:p w14:paraId="6EB149F0" w14:textId="77777777" w:rsidR="005F5104" w:rsidRPr="001F23FC" w:rsidRDefault="005F5104" w:rsidP="005F5104">
      <w:pPr>
        <w:rPr>
          <w:lang w:eastAsia="en-US"/>
        </w:rPr>
      </w:pPr>
    </w:p>
    <w:p w14:paraId="19802D2F" w14:textId="3533280A" w:rsidR="0032234A" w:rsidRPr="001F23FC" w:rsidRDefault="0032234A">
      <w:pPr>
        <w:pStyle w:val="TH"/>
      </w:pPr>
      <w:bookmarkStart w:id="226" w:name="_CRTableA_3_3_42"/>
      <w:r w:rsidRPr="001F23FC">
        <w:lastRenderedPageBreak/>
        <w:t xml:space="preserve">Table </w:t>
      </w:r>
      <w:bookmarkEnd w:id="226"/>
      <w:r w:rsidRPr="001F23FC">
        <w:t>A.3.3.4-2</w:t>
      </w:r>
      <w:r w:rsidR="00283426" w:rsidRPr="001F23FC">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318B63F4" w14:textId="77777777">
        <w:trPr>
          <w:jc w:val="center"/>
        </w:trPr>
        <w:tc>
          <w:tcPr>
            <w:tcW w:w="3690" w:type="dxa"/>
          </w:tcPr>
          <w:p w14:paraId="65522D34" w14:textId="77777777" w:rsidR="0032234A" w:rsidRPr="001F23FC" w:rsidRDefault="0032234A">
            <w:pPr>
              <w:pStyle w:val="TAH"/>
            </w:pPr>
            <w:r w:rsidRPr="001F23FC">
              <w:t>Parameter</w:t>
            </w:r>
          </w:p>
        </w:tc>
        <w:tc>
          <w:tcPr>
            <w:tcW w:w="1093" w:type="dxa"/>
          </w:tcPr>
          <w:p w14:paraId="1C9D0886" w14:textId="77777777" w:rsidR="0032234A" w:rsidRPr="001F23FC" w:rsidRDefault="0032234A">
            <w:pPr>
              <w:pStyle w:val="TAH"/>
            </w:pPr>
            <w:r w:rsidRPr="001F23FC">
              <w:t>Unit</w:t>
            </w:r>
          </w:p>
        </w:tc>
        <w:tc>
          <w:tcPr>
            <w:tcW w:w="3760" w:type="dxa"/>
            <w:gridSpan w:val="4"/>
          </w:tcPr>
          <w:p w14:paraId="4F5CADFB" w14:textId="77777777" w:rsidR="0032234A" w:rsidRPr="001F23FC" w:rsidRDefault="0032234A">
            <w:pPr>
              <w:pStyle w:val="TAH"/>
            </w:pPr>
            <w:r w:rsidRPr="001F23FC">
              <w:t>Value</w:t>
            </w:r>
          </w:p>
        </w:tc>
      </w:tr>
      <w:tr w:rsidR="0032234A" w:rsidRPr="001F23FC" w14:paraId="65F1E5D9" w14:textId="77777777">
        <w:trPr>
          <w:jc w:val="center"/>
        </w:trPr>
        <w:tc>
          <w:tcPr>
            <w:tcW w:w="3690" w:type="dxa"/>
          </w:tcPr>
          <w:p w14:paraId="4B866573" w14:textId="77777777" w:rsidR="0032234A" w:rsidRPr="001F23FC" w:rsidRDefault="0032234A" w:rsidP="00C16FE6">
            <w:pPr>
              <w:pStyle w:val="TAL"/>
            </w:pPr>
            <w:r w:rsidRPr="001F23FC">
              <w:t>Channel bandwidth</w:t>
            </w:r>
          </w:p>
        </w:tc>
        <w:tc>
          <w:tcPr>
            <w:tcW w:w="1093" w:type="dxa"/>
            <w:vAlign w:val="center"/>
          </w:tcPr>
          <w:p w14:paraId="7DEED67F" w14:textId="77777777" w:rsidR="0032234A" w:rsidRPr="001F23FC" w:rsidRDefault="0032234A">
            <w:pPr>
              <w:pStyle w:val="TAC"/>
            </w:pPr>
            <w:r w:rsidRPr="001F23FC">
              <w:t>MHz</w:t>
            </w:r>
          </w:p>
        </w:tc>
        <w:tc>
          <w:tcPr>
            <w:tcW w:w="940" w:type="dxa"/>
            <w:vAlign w:val="center"/>
          </w:tcPr>
          <w:p w14:paraId="4EA7D1A7" w14:textId="77777777" w:rsidR="0032234A" w:rsidRPr="001F23FC" w:rsidRDefault="0032234A">
            <w:pPr>
              <w:pStyle w:val="TAC"/>
            </w:pPr>
            <w:r w:rsidRPr="001F23FC">
              <w:t>50</w:t>
            </w:r>
          </w:p>
        </w:tc>
        <w:tc>
          <w:tcPr>
            <w:tcW w:w="940" w:type="dxa"/>
            <w:vAlign w:val="center"/>
          </w:tcPr>
          <w:p w14:paraId="1722D5E7" w14:textId="77777777" w:rsidR="0032234A" w:rsidRPr="001F23FC" w:rsidRDefault="0032234A">
            <w:pPr>
              <w:pStyle w:val="TAC"/>
            </w:pPr>
            <w:r w:rsidRPr="001F23FC">
              <w:t>100</w:t>
            </w:r>
          </w:p>
        </w:tc>
        <w:tc>
          <w:tcPr>
            <w:tcW w:w="940" w:type="dxa"/>
            <w:vAlign w:val="center"/>
          </w:tcPr>
          <w:p w14:paraId="2E74B76A" w14:textId="77777777" w:rsidR="0032234A" w:rsidRPr="001F23FC" w:rsidRDefault="0032234A">
            <w:pPr>
              <w:pStyle w:val="TAC"/>
            </w:pPr>
            <w:r w:rsidRPr="001F23FC">
              <w:t>200</w:t>
            </w:r>
          </w:p>
        </w:tc>
        <w:tc>
          <w:tcPr>
            <w:tcW w:w="940" w:type="dxa"/>
            <w:vAlign w:val="center"/>
          </w:tcPr>
          <w:p w14:paraId="4EAD35B3" w14:textId="77777777" w:rsidR="0032234A" w:rsidRPr="001F23FC" w:rsidRDefault="0032234A">
            <w:pPr>
              <w:pStyle w:val="TAC"/>
            </w:pPr>
            <w:r w:rsidRPr="001F23FC">
              <w:t>400</w:t>
            </w:r>
          </w:p>
        </w:tc>
      </w:tr>
      <w:tr w:rsidR="0032234A" w:rsidRPr="001F23FC" w14:paraId="7CA2EBD7" w14:textId="77777777">
        <w:trPr>
          <w:jc w:val="center"/>
        </w:trPr>
        <w:tc>
          <w:tcPr>
            <w:tcW w:w="3690" w:type="dxa"/>
          </w:tcPr>
          <w:p w14:paraId="0C0B9D29" w14:textId="77777777" w:rsidR="0032234A" w:rsidRPr="001F23FC" w:rsidRDefault="0032234A" w:rsidP="00C16FE6">
            <w:pPr>
              <w:pStyle w:val="TAL"/>
            </w:pPr>
            <w:r w:rsidRPr="001F23FC">
              <w:t xml:space="preserve">Subcarrier spacing configuration </w:t>
            </w:r>
            <w:r w:rsidRPr="001F23FC">
              <w:object w:dxaOrig="220" w:dyaOrig="240" w14:anchorId="1DEB4F6F">
                <v:shape id="_x0000_i1028" type="#_x0000_t75" style="width:9pt;height:15pt" o:ole="">
                  <v:imagedata r:id="rId13" o:title=""/>
                </v:shape>
                <o:OLEObject Type="Embed" ProgID="Equation.3" ShapeID="_x0000_i1028" DrawAspect="Content" ObjectID="_1821541454" r:id="rId17"/>
              </w:object>
            </w:r>
          </w:p>
        </w:tc>
        <w:tc>
          <w:tcPr>
            <w:tcW w:w="1093" w:type="dxa"/>
            <w:vAlign w:val="center"/>
          </w:tcPr>
          <w:p w14:paraId="3498F3E1" w14:textId="77777777" w:rsidR="0032234A" w:rsidRPr="001F23FC" w:rsidRDefault="0032234A">
            <w:pPr>
              <w:pStyle w:val="TAC"/>
            </w:pPr>
          </w:p>
        </w:tc>
        <w:tc>
          <w:tcPr>
            <w:tcW w:w="940" w:type="dxa"/>
            <w:vAlign w:val="center"/>
          </w:tcPr>
          <w:p w14:paraId="6AD0CB3D" w14:textId="77777777" w:rsidR="0032234A" w:rsidRPr="001F23FC" w:rsidRDefault="0032234A">
            <w:pPr>
              <w:pStyle w:val="TAC"/>
            </w:pPr>
            <w:r w:rsidRPr="001F23FC">
              <w:t>3</w:t>
            </w:r>
          </w:p>
        </w:tc>
        <w:tc>
          <w:tcPr>
            <w:tcW w:w="940" w:type="dxa"/>
            <w:vAlign w:val="center"/>
          </w:tcPr>
          <w:p w14:paraId="6711CE75" w14:textId="77777777" w:rsidR="0032234A" w:rsidRPr="001F23FC" w:rsidRDefault="0032234A">
            <w:pPr>
              <w:pStyle w:val="TAC"/>
            </w:pPr>
            <w:r w:rsidRPr="001F23FC">
              <w:t>3</w:t>
            </w:r>
          </w:p>
        </w:tc>
        <w:tc>
          <w:tcPr>
            <w:tcW w:w="940" w:type="dxa"/>
            <w:vAlign w:val="center"/>
          </w:tcPr>
          <w:p w14:paraId="312A3C8A" w14:textId="77777777" w:rsidR="0032234A" w:rsidRPr="001F23FC" w:rsidRDefault="0032234A">
            <w:pPr>
              <w:pStyle w:val="TAC"/>
            </w:pPr>
            <w:r w:rsidRPr="001F23FC">
              <w:t>3</w:t>
            </w:r>
          </w:p>
        </w:tc>
        <w:tc>
          <w:tcPr>
            <w:tcW w:w="940" w:type="dxa"/>
            <w:vAlign w:val="center"/>
          </w:tcPr>
          <w:p w14:paraId="3C615266" w14:textId="77777777" w:rsidR="0032234A" w:rsidRPr="001F23FC" w:rsidRDefault="0032234A">
            <w:pPr>
              <w:pStyle w:val="TAC"/>
            </w:pPr>
            <w:r w:rsidRPr="001F23FC">
              <w:t>3</w:t>
            </w:r>
          </w:p>
        </w:tc>
      </w:tr>
      <w:tr w:rsidR="0032234A" w:rsidRPr="001F23FC" w14:paraId="5F0CD244" w14:textId="77777777">
        <w:trPr>
          <w:jc w:val="center"/>
        </w:trPr>
        <w:tc>
          <w:tcPr>
            <w:tcW w:w="3690" w:type="dxa"/>
          </w:tcPr>
          <w:p w14:paraId="113EA0AD" w14:textId="77777777" w:rsidR="0032234A" w:rsidRPr="001F23FC" w:rsidRDefault="0032234A" w:rsidP="00C16FE6">
            <w:pPr>
              <w:pStyle w:val="TAL"/>
            </w:pPr>
            <w:r w:rsidRPr="001F23FC">
              <w:t>Allocated resource blocks</w:t>
            </w:r>
          </w:p>
        </w:tc>
        <w:tc>
          <w:tcPr>
            <w:tcW w:w="1093" w:type="dxa"/>
            <w:vAlign w:val="center"/>
          </w:tcPr>
          <w:p w14:paraId="2AA6D335" w14:textId="77777777" w:rsidR="0032234A" w:rsidRPr="001F23FC" w:rsidRDefault="0032234A">
            <w:pPr>
              <w:pStyle w:val="TAC"/>
            </w:pPr>
          </w:p>
        </w:tc>
        <w:tc>
          <w:tcPr>
            <w:tcW w:w="940" w:type="dxa"/>
            <w:vAlign w:val="center"/>
          </w:tcPr>
          <w:p w14:paraId="5D01613C" w14:textId="77777777" w:rsidR="0032234A" w:rsidRPr="001F23FC" w:rsidRDefault="0032234A">
            <w:pPr>
              <w:pStyle w:val="TAC"/>
            </w:pPr>
            <w:r w:rsidRPr="001F23FC">
              <w:t>32</w:t>
            </w:r>
          </w:p>
        </w:tc>
        <w:tc>
          <w:tcPr>
            <w:tcW w:w="940" w:type="dxa"/>
            <w:vAlign w:val="center"/>
          </w:tcPr>
          <w:p w14:paraId="18FC117E" w14:textId="77777777" w:rsidR="0032234A" w:rsidRPr="001F23FC" w:rsidRDefault="0032234A">
            <w:pPr>
              <w:pStyle w:val="TAC"/>
            </w:pPr>
            <w:r w:rsidRPr="001F23FC">
              <w:t>66</w:t>
            </w:r>
          </w:p>
        </w:tc>
        <w:tc>
          <w:tcPr>
            <w:tcW w:w="940" w:type="dxa"/>
            <w:vAlign w:val="center"/>
          </w:tcPr>
          <w:p w14:paraId="1937C852" w14:textId="77777777" w:rsidR="0032234A" w:rsidRPr="001F23FC" w:rsidRDefault="0032234A">
            <w:pPr>
              <w:pStyle w:val="TAC"/>
            </w:pPr>
            <w:r w:rsidRPr="001F23FC">
              <w:t>132</w:t>
            </w:r>
          </w:p>
        </w:tc>
        <w:tc>
          <w:tcPr>
            <w:tcW w:w="940" w:type="dxa"/>
            <w:vAlign w:val="center"/>
          </w:tcPr>
          <w:p w14:paraId="0C0CB873" w14:textId="77777777" w:rsidR="0032234A" w:rsidRPr="001F23FC" w:rsidRDefault="0032234A">
            <w:pPr>
              <w:pStyle w:val="TAC"/>
            </w:pPr>
            <w:r w:rsidRPr="001F23FC">
              <w:t>264</w:t>
            </w:r>
          </w:p>
        </w:tc>
      </w:tr>
      <w:tr w:rsidR="0032234A" w:rsidRPr="001F23FC" w14:paraId="3AF9E06F" w14:textId="77777777">
        <w:trPr>
          <w:jc w:val="center"/>
        </w:trPr>
        <w:tc>
          <w:tcPr>
            <w:tcW w:w="3690" w:type="dxa"/>
          </w:tcPr>
          <w:p w14:paraId="09EB6747" w14:textId="77777777" w:rsidR="0032234A" w:rsidRPr="001F23FC" w:rsidRDefault="0032234A" w:rsidP="00C16FE6">
            <w:pPr>
              <w:pStyle w:val="TAL"/>
            </w:pPr>
            <w:r w:rsidRPr="001F23FC">
              <w:t>Subcarriers per resource block</w:t>
            </w:r>
          </w:p>
        </w:tc>
        <w:tc>
          <w:tcPr>
            <w:tcW w:w="1093" w:type="dxa"/>
            <w:vAlign w:val="center"/>
          </w:tcPr>
          <w:p w14:paraId="26E5C9D7" w14:textId="77777777" w:rsidR="0032234A" w:rsidRPr="001F23FC" w:rsidRDefault="0032234A">
            <w:pPr>
              <w:pStyle w:val="TAC"/>
            </w:pPr>
          </w:p>
        </w:tc>
        <w:tc>
          <w:tcPr>
            <w:tcW w:w="940" w:type="dxa"/>
            <w:vAlign w:val="center"/>
          </w:tcPr>
          <w:p w14:paraId="587CF5AD" w14:textId="77777777" w:rsidR="0032234A" w:rsidRPr="001F23FC" w:rsidRDefault="0032234A">
            <w:pPr>
              <w:pStyle w:val="TAC"/>
            </w:pPr>
            <w:r w:rsidRPr="001F23FC">
              <w:t>12</w:t>
            </w:r>
          </w:p>
        </w:tc>
        <w:tc>
          <w:tcPr>
            <w:tcW w:w="940" w:type="dxa"/>
            <w:vAlign w:val="center"/>
          </w:tcPr>
          <w:p w14:paraId="4CE9CD02" w14:textId="77777777" w:rsidR="0032234A" w:rsidRPr="001F23FC" w:rsidRDefault="0032234A">
            <w:pPr>
              <w:pStyle w:val="TAC"/>
            </w:pPr>
            <w:r w:rsidRPr="001F23FC">
              <w:t>12</w:t>
            </w:r>
          </w:p>
        </w:tc>
        <w:tc>
          <w:tcPr>
            <w:tcW w:w="940" w:type="dxa"/>
            <w:vAlign w:val="center"/>
          </w:tcPr>
          <w:p w14:paraId="406A936D" w14:textId="77777777" w:rsidR="0032234A" w:rsidRPr="001F23FC" w:rsidRDefault="0032234A">
            <w:pPr>
              <w:pStyle w:val="TAC"/>
            </w:pPr>
            <w:r w:rsidRPr="001F23FC">
              <w:t>12</w:t>
            </w:r>
          </w:p>
        </w:tc>
        <w:tc>
          <w:tcPr>
            <w:tcW w:w="940" w:type="dxa"/>
            <w:vAlign w:val="center"/>
          </w:tcPr>
          <w:p w14:paraId="53A6A44C" w14:textId="77777777" w:rsidR="0032234A" w:rsidRPr="001F23FC" w:rsidRDefault="0032234A">
            <w:pPr>
              <w:pStyle w:val="TAC"/>
            </w:pPr>
            <w:r w:rsidRPr="001F23FC">
              <w:t>12</w:t>
            </w:r>
          </w:p>
        </w:tc>
      </w:tr>
      <w:tr w:rsidR="00B32A20" w:rsidRPr="001F23FC" w14:paraId="10CFF177" w14:textId="77777777">
        <w:trPr>
          <w:jc w:val="center"/>
        </w:trPr>
        <w:tc>
          <w:tcPr>
            <w:tcW w:w="3690" w:type="dxa"/>
          </w:tcPr>
          <w:p w14:paraId="1F23E096" w14:textId="18C2EAAE" w:rsidR="00B32A20" w:rsidRPr="001F23FC" w:rsidRDefault="00B32A20" w:rsidP="00B32A20">
            <w:pPr>
              <w:pStyle w:val="TAL"/>
            </w:pPr>
            <w:r w:rsidRPr="001F23FC">
              <w:t>Allocated slots per Frame (NOTE 6)</w:t>
            </w:r>
          </w:p>
        </w:tc>
        <w:tc>
          <w:tcPr>
            <w:tcW w:w="1093" w:type="dxa"/>
            <w:vAlign w:val="center"/>
          </w:tcPr>
          <w:p w14:paraId="3E6BA14D" w14:textId="77777777" w:rsidR="00B32A20" w:rsidRPr="001F23FC" w:rsidRDefault="00B32A20" w:rsidP="00B32A20">
            <w:pPr>
              <w:pStyle w:val="TAC"/>
            </w:pPr>
          </w:p>
        </w:tc>
        <w:tc>
          <w:tcPr>
            <w:tcW w:w="940" w:type="dxa"/>
            <w:vAlign w:val="center"/>
          </w:tcPr>
          <w:p w14:paraId="4217D366" w14:textId="2AB433D9" w:rsidR="00B32A20" w:rsidRPr="001F23FC" w:rsidRDefault="00B32A20" w:rsidP="00B32A20">
            <w:pPr>
              <w:pStyle w:val="TAC"/>
            </w:pPr>
            <w:r w:rsidRPr="001F23FC">
              <w:t>47 / 48</w:t>
            </w:r>
          </w:p>
        </w:tc>
        <w:tc>
          <w:tcPr>
            <w:tcW w:w="940" w:type="dxa"/>
            <w:vAlign w:val="center"/>
          </w:tcPr>
          <w:p w14:paraId="2715D463" w14:textId="528B223F" w:rsidR="00B32A20" w:rsidRPr="001F23FC" w:rsidRDefault="00B32A20" w:rsidP="00B32A20">
            <w:pPr>
              <w:pStyle w:val="TAC"/>
            </w:pPr>
            <w:r w:rsidRPr="001F23FC">
              <w:t>47 /48</w:t>
            </w:r>
          </w:p>
        </w:tc>
        <w:tc>
          <w:tcPr>
            <w:tcW w:w="940" w:type="dxa"/>
            <w:vAlign w:val="center"/>
          </w:tcPr>
          <w:p w14:paraId="0B8195C3" w14:textId="259850A0" w:rsidR="00B32A20" w:rsidRPr="001F23FC" w:rsidRDefault="00B32A20" w:rsidP="00B32A20">
            <w:pPr>
              <w:pStyle w:val="TAC"/>
            </w:pPr>
            <w:r w:rsidRPr="001F23FC">
              <w:t>47 / 48</w:t>
            </w:r>
          </w:p>
        </w:tc>
        <w:tc>
          <w:tcPr>
            <w:tcW w:w="940" w:type="dxa"/>
            <w:vAlign w:val="center"/>
          </w:tcPr>
          <w:p w14:paraId="055B0B5F" w14:textId="13553164" w:rsidR="00B32A20" w:rsidRPr="001F23FC" w:rsidRDefault="00B32A20" w:rsidP="00B32A20">
            <w:pPr>
              <w:pStyle w:val="TAC"/>
            </w:pPr>
            <w:r w:rsidRPr="001F23FC">
              <w:t>47 / 48</w:t>
            </w:r>
          </w:p>
        </w:tc>
      </w:tr>
      <w:tr w:rsidR="0032234A" w:rsidRPr="001F23FC" w14:paraId="1647057F" w14:textId="77777777">
        <w:trPr>
          <w:jc w:val="center"/>
        </w:trPr>
        <w:tc>
          <w:tcPr>
            <w:tcW w:w="3690" w:type="dxa"/>
          </w:tcPr>
          <w:p w14:paraId="146F0D51" w14:textId="77777777" w:rsidR="0032234A" w:rsidRPr="001F23FC" w:rsidRDefault="0032234A" w:rsidP="00C16FE6">
            <w:pPr>
              <w:pStyle w:val="TAL"/>
            </w:pPr>
            <w:r w:rsidRPr="001F23FC">
              <w:t>MCS index</w:t>
            </w:r>
          </w:p>
        </w:tc>
        <w:tc>
          <w:tcPr>
            <w:tcW w:w="1093" w:type="dxa"/>
            <w:vAlign w:val="center"/>
          </w:tcPr>
          <w:p w14:paraId="035EA0EA" w14:textId="77777777" w:rsidR="0032234A" w:rsidRPr="001F23FC" w:rsidRDefault="0032234A">
            <w:pPr>
              <w:pStyle w:val="TAC"/>
            </w:pPr>
          </w:p>
        </w:tc>
        <w:tc>
          <w:tcPr>
            <w:tcW w:w="940" w:type="dxa"/>
            <w:vAlign w:val="center"/>
          </w:tcPr>
          <w:p w14:paraId="604FE53B" w14:textId="77777777" w:rsidR="0032234A" w:rsidRPr="001F23FC" w:rsidRDefault="0032234A">
            <w:pPr>
              <w:pStyle w:val="TAC"/>
            </w:pPr>
            <w:r w:rsidRPr="001F23FC">
              <w:t>19</w:t>
            </w:r>
          </w:p>
        </w:tc>
        <w:tc>
          <w:tcPr>
            <w:tcW w:w="940" w:type="dxa"/>
            <w:vAlign w:val="center"/>
          </w:tcPr>
          <w:p w14:paraId="7419F96C" w14:textId="77777777" w:rsidR="0032234A" w:rsidRPr="001F23FC" w:rsidRDefault="0032234A">
            <w:pPr>
              <w:pStyle w:val="TAC"/>
            </w:pPr>
            <w:r w:rsidRPr="001F23FC">
              <w:t>19</w:t>
            </w:r>
          </w:p>
        </w:tc>
        <w:tc>
          <w:tcPr>
            <w:tcW w:w="940" w:type="dxa"/>
            <w:vAlign w:val="center"/>
          </w:tcPr>
          <w:p w14:paraId="2382A124" w14:textId="77777777" w:rsidR="0032234A" w:rsidRPr="001F23FC" w:rsidRDefault="0032234A">
            <w:pPr>
              <w:pStyle w:val="TAC"/>
            </w:pPr>
            <w:r w:rsidRPr="001F23FC">
              <w:t>19</w:t>
            </w:r>
          </w:p>
        </w:tc>
        <w:tc>
          <w:tcPr>
            <w:tcW w:w="940" w:type="dxa"/>
            <w:vAlign w:val="center"/>
          </w:tcPr>
          <w:p w14:paraId="656CB41F" w14:textId="77777777" w:rsidR="0032234A" w:rsidRPr="001F23FC" w:rsidRDefault="0032234A">
            <w:pPr>
              <w:pStyle w:val="TAC"/>
            </w:pPr>
            <w:r w:rsidRPr="001F23FC">
              <w:t>19</w:t>
            </w:r>
          </w:p>
        </w:tc>
      </w:tr>
      <w:tr w:rsidR="0032234A" w:rsidRPr="001F23FC" w14:paraId="367DB406" w14:textId="77777777">
        <w:trPr>
          <w:jc w:val="center"/>
        </w:trPr>
        <w:tc>
          <w:tcPr>
            <w:tcW w:w="3690" w:type="dxa"/>
          </w:tcPr>
          <w:p w14:paraId="3DAA92C2" w14:textId="77777777" w:rsidR="0032234A" w:rsidRPr="001F23FC" w:rsidRDefault="0032234A" w:rsidP="00C16FE6">
            <w:pPr>
              <w:pStyle w:val="TAL"/>
            </w:pPr>
            <w:r w:rsidRPr="001F23FC">
              <w:t>Modulation</w:t>
            </w:r>
          </w:p>
        </w:tc>
        <w:tc>
          <w:tcPr>
            <w:tcW w:w="1093" w:type="dxa"/>
            <w:vAlign w:val="center"/>
          </w:tcPr>
          <w:p w14:paraId="53CCEA1A" w14:textId="77777777" w:rsidR="0032234A" w:rsidRPr="001F23FC" w:rsidRDefault="0032234A">
            <w:pPr>
              <w:pStyle w:val="TAC"/>
            </w:pPr>
          </w:p>
        </w:tc>
        <w:tc>
          <w:tcPr>
            <w:tcW w:w="940" w:type="dxa"/>
            <w:vAlign w:val="center"/>
          </w:tcPr>
          <w:p w14:paraId="773DC82D" w14:textId="77777777" w:rsidR="0032234A" w:rsidRPr="001F23FC" w:rsidRDefault="0032234A">
            <w:pPr>
              <w:pStyle w:val="TAC"/>
            </w:pPr>
            <w:r w:rsidRPr="001F23FC">
              <w:t>64QAM</w:t>
            </w:r>
          </w:p>
        </w:tc>
        <w:tc>
          <w:tcPr>
            <w:tcW w:w="940" w:type="dxa"/>
            <w:vAlign w:val="center"/>
          </w:tcPr>
          <w:p w14:paraId="1835534C" w14:textId="77777777" w:rsidR="0032234A" w:rsidRPr="001F23FC" w:rsidRDefault="0032234A">
            <w:pPr>
              <w:pStyle w:val="TAC"/>
            </w:pPr>
            <w:r w:rsidRPr="001F23FC">
              <w:t>64QAM</w:t>
            </w:r>
          </w:p>
        </w:tc>
        <w:tc>
          <w:tcPr>
            <w:tcW w:w="940" w:type="dxa"/>
            <w:vAlign w:val="center"/>
          </w:tcPr>
          <w:p w14:paraId="50C94248" w14:textId="77777777" w:rsidR="0032234A" w:rsidRPr="001F23FC" w:rsidRDefault="0032234A">
            <w:pPr>
              <w:pStyle w:val="TAC"/>
            </w:pPr>
            <w:r w:rsidRPr="001F23FC">
              <w:t>64QAM</w:t>
            </w:r>
          </w:p>
        </w:tc>
        <w:tc>
          <w:tcPr>
            <w:tcW w:w="940" w:type="dxa"/>
            <w:vAlign w:val="center"/>
          </w:tcPr>
          <w:p w14:paraId="54009C6C" w14:textId="77777777" w:rsidR="0032234A" w:rsidRPr="001F23FC" w:rsidRDefault="0032234A">
            <w:pPr>
              <w:pStyle w:val="TAC"/>
            </w:pPr>
            <w:r w:rsidRPr="001F23FC">
              <w:t>64QAM</w:t>
            </w:r>
          </w:p>
        </w:tc>
      </w:tr>
      <w:tr w:rsidR="0032234A" w:rsidRPr="001F23FC" w14:paraId="16C5700B" w14:textId="77777777">
        <w:trPr>
          <w:jc w:val="center"/>
        </w:trPr>
        <w:tc>
          <w:tcPr>
            <w:tcW w:w="3690" w:type="dxa"/>
          </w:tcPr>
          <w:p w14:paraId="0F702D63" w14:textId="77777777" w:rsidR="0032234A" w:rsidRPr="001F23FC" w:rsidRDefault="0032234A" w:rsidP="00C16FE6">
            <w:pPr>
              <w:pStyle w:val="TAL"/>
            </w:pPr>
            <w:r w:rsidRPr="001F23FC">
              <w:t>Target Coding Rate</w:t>
            </w:r>
          </w:p>
        </w:tc>
        <w:tc>
          <w:tcPr>
            <w:tcW w:w="1093" w:type="dxa"/>
            <w:vAlign w:val="center"/>
          </w:tcPr>
          <w:p w14:paraId="5D89F552" w14:textId="77777777" w:rsidR="0032234A" w:rsidRPr="001F23FC" w:rsidRDefault="0032234A">
            <w:pPr>
              <w:pStyle w:val="TAC"/>
            </w:pPr>
          </w:p>
        </w:tc>
        <w:tc>
          <w:tcPr>
            <w:tcW w:w="940" w:type="dxa"/>
            <w:vAlign w:val="center"/>
          </w:tcPr>
          <w:p w14:paraId="10953A23" w14:textId="77777777" w:rsidR="0032234A" w:rsidRPr="001F23FC" w:rsidRDefault="0032234A">
            <w:pPr>
              <w:pStyle w:val="TAC"/>
            </w:pPr>
            <w:r w:rsidRPr="001F23FC">
              <w:t>1/2</w:t>
            </w:r>
          </w:p>
        </w:tc>
        <w:tc>
          <w:tcPr>
            <w:tcW w:w="940" w:type="dxa"/>
            <w:vAlign w:val="center"/>
          </w:tcPr>
          <w:p w14:paraId="47E4010B" w14:textId="77777777" w:rsidR="0032234A" w:rsidRPr="001F23FC" w:rsidRDefault="0032234A">
            <w:pPr>
              <w:pStyle w:val="TAC"/>
            </w:pPr>
            <w:r w:rsidRPr="001F23FC">
              <w:t>1/2</w:t>
            </w:r>
          </w:p>
        </w:tc>
        <w:tc>
          <w:tcPr>
            <w:tcW w:w="940" w:type="dxa"/>
            <w:vAlign w:val="center"/>
          </w:tcPr>
          <w:p w14:paraId="1108E2E8" w14:textId="77777777" w:rsidR="0032234A" w:rsidRPr="001F23FC" w:rsidRDefault="0032234A">
            <w:pPr>
              <w:pStyle w:val="TAC"/>
            </w:pPr>
            <w:r w:rsidRPr="001F23FC">
              <w:t>1/2</w:t>
            </w:r>
          </w:p>
        </w:tc>
        <w:tc>
          <w:tcPr>
            <w:tcW w:w="940" w:type="dxa"/>
            <w:vAlign w:val="center"/>
          </w:tcPr>
          <w:p w14:paraId="1CF5A4F1" w14:textId="77777777" w:rsidR="0032234A" w:rsidRPr="001F23FC" w:rsidRDefault="0032234A">
            <w:pPr>
              <w:pStyle w:val="TAC"/>
            </w:pPr>
            <w:r w:rsidRPr="001F23FC">
              <w:t>1/2</w:t>
            </w:r>
          </w:p>
        </w:tc>
      </w:tr>
      <w:tr w:rsidR="0032234A" w:rsidRPr="001F23FC" w14:paraId="3B5BBF9C" w14:textId="77777777">
        <w:trPr>
          <w:jc w:val="center"/>
        </w:trPr>
        <w:tc>
          <w:tcPr>
            <w:tcW w:w="3690" w:type="dxa"/>
          </w:tcPr>
          <w:p w14:paraId="2F681C35" w14:textId="77777777" w:rsidR="0032234A" w:rsidRPr="001F23FC" w:rsidRDefault="0032234A" w:rsidP="00C16FE6">
            <w:pPr>
              <w:pStyle w:val="TAL"/>
            </w:pPr>
            <w:r w:rsidRPr="001F23FC">
              <w:t>Maximum number of HARQ transmissions</w:t>
            </w:r>
          </w:p>
        </w:tc>
        <w:tc>
          <w:tcPr>
            <w:tcW w:w="1093" w:type="dxa"/>
            <w:vAlign w:val="center"/>
          </w:tcPr>
          <w:p w14:paraId="480ED84C" w14:textId="77777777" w:rsidR="0032234A" w:rsidRPr="001F23FC" w:rsidRDefault="0032234A">
            <w:pPr>
              <w:pStyle w:val="TAC"/>
            </w:pPr>
          </w:p>
        </w:tc>
        <w:tc>
          <w:tcPr>
            <w:tcW w:w="940" w:type="dxa"/>
            <w:vAlign w:val="center"/>
          </w:tcPr>
          <w:p w14:paraId="7C8CBA8A" w14:textId="77777777" w:rsidR="0032234A" w:rsidRPr="001F23FC" w:rsidRDefault="0032234A">
            <w:pPr>
              <w:pStyle w:val="TAC"/>
            </w:pPr>
            <w:r w:rsidRPr="001F23FC">
              <w:t>1</w:t>
            </w:r>
          </w:p>
        </w:tc>
        <w:tc>
          <w:tcPr>
            <w:tcW w:w="940" w:type="dxa"/>
            <w:vAlign w:val="center"/>
          </w:tcPr>
          <w:p w14:paraId="3DDD45A8" w14:textId="77777777" w:rsidR="0032234A" w:rsidRPr="001F23FC" w:rsidRDefault="0032234A">
            <w:pPr>
              <w:pStyle w:val="TAC"/>
            </w:pPr>
            <w:r w:rsidRPr="001F23FC">
              <w:t>1</w:t>
            </w:r>
          </w:p>
        </w:tc>
        <w:tc>
          <w:tcPr>
            <w:tcW w:w="940" w:type="dxa"/>
            <w:vAlign w:val="center"/>
          </w:tcPr>
          <w:p w14:paraId="6CC60BE1" w14:textId="77777777" w:rsidR="0032234A" w:rsidRPr="001F23FC" w:rsidRDefault="0032234A">
            <w:pPr>
              <w:pStyle w:val="TAC"/>
            </w:pPr>
            <w:r w:rsidRPr="001F23FC">
              <w:t>1</w:t>
            </w:r>
          </w:p>
        </w:tc>
        <w:tc>
          <w:tcPr>
            <w:tcW w:w="940" w:type="dxa"/>
            <w:vAlign w:val="center"/>
          </w:tcPr>
          <w:p w14:paraId="04C2AC61" w14:textId="77777777" w:rsidR="0032234A" w:rsidRPr="001F23FC" w:rsidRDefault="0032234A">
            <w:pPr>
              <w:pStyle w:val="TAC"/>
            </w:pPr>
            <w:r w:rsidRPr="001F23FC">
              <w:t>1</w:t>
            </w:r>
          </w:p>
        </w:tc>
      </w:tr>
      <w:tr w:rsidR="0032234A" w:rsidRPr="001F23FC" w14:paraId="2A9EB216" w14:textId="77777777">
        <w:trPr>
          <w:jc w:val="center"/>
        </w:trPr>
        <w:tc>
          <w:tcPr>
            <w:tcW w:w="3690" w:type="dxa"/>
          </w:tcPr>
          <w:p w14:paraId="49D28A41" w14:textId="77777777" w:rsidR="0032234A" w:rsidRPr="001F23FC" w:rsidRDefault="0032234A" w:rsidP="00C16FE6">
            <w:pPr>
              <w:pStyle w:val="TAL"/>
            </w:pPr>
            <w:r w:rsidRPr="001F23FC">
              <w:t>Information Bit Payload per Slot</w:t>
            </w:r>
          </w:p>
        </w:tc>
        <w:tc>
          <w:tcPr>
            <w:tcW w:w="1093" w:type="dxa"/>
            <w:vAlign w:val="center"/>
          </w:tcPr>
          <w:p w14:paraId="2D0EBD80" w14:textId="77777777" w:rsidR="0032234A" w:rsidRPr="001F23FC" w:rsidRDefault="0032234A">
            <w:pPr>
              <w:pStyle w:val="TAC"/>
            </w:pPr>
          </w:p>
        </w:tc>
        <w:tc>
          <w:tcPr>
            <w:tcW w:w="940" w:type="dxa"/>
            <w:vAlign w:val="center"/>
          </w:tcPr>
          <w:p w14:paraId="2988A1D5" w14:textId="77777777" w:rsidR="0032234A" w:rsidRPr="001F23FC" w:rsidRDefault="0032234A">
            <w:pPr>
              <w:pStyle w:val="TAC"/>
            </w:pPr>
          </w:p>
        </w:tc>
        <w:tc>
          <w:tcPr>
            <w:tcW w:w="940" w:type="dxa"/>
            <w:vAlign w:val="center"/>
          </w:tcPr>
          <w:p w14:paraId="79B5230B" w14:textId="77777777" w:rsidR="0032234A" w:rsidRPr="001F23FC" w:rsidRDefault="0032234A">
            <w:pPr>
              <w:pStyle w:val="TAC"/>
            </w:pPr>
          </w:p>
        </w:tc>
        <w:tc>
          <w:tcPr>
            <w:tcW w:w="940" w:type="dxa"/>
            <w:vAlign w:val="center"/>
          </w:tcPr>
          <w:p w14:paraId="350E65D1" w14:textId="77777777" w:rsidR="0032234A" w:rsidRPr="001F23FC" w:rsidRDefault="0032234A">
            <w:pPr>
              <w:pStyle w:val="TAC"/>
            </w:pPr>
          </w:p>
        </w:tc>
        <w:tc>
          <w:tcPr>
            <w:tcW w:w="940" w:type="dxa"/>
            <w:vAlign w:val="center"/>
          </w:tcPr>
          <w:p w14:paraId="0464D07B" w14:textId="77777777" w:rsidR="0032234A" w:rsidRPr="001F23FC" w:rsidRDefault="0032234A">
            <w:pPr>
              <w:pStyle w:val="TAC"/>
            </w:pPr>
          </w:p>
        </w:tc>
      </w:tr>
      <w:tr w:rsidR="0032234A" w:rsidRPr="001F23FC" w14:paraId="2C62A4B8" w14:textId="77777777">
        <w:trPr>
          <w:jc w:val="center"/>
        </w:trPr>
        <w:tc>
          <w:tcPr>
            <w:tcW w:w="3690" w:type="dxa"/>
          </w:tcPr>
          <w:p w14:paraId="2522C0B3"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41474A2D" w14:textId="77777777" w:rsidR="0032234A" w:rsidRPr="001F23FC" w:rsidRDefault="0032234A">
            <w:pPr>
              <w:pStyle w:val="TAC"/>
            </w:pPr>
            <w:r w:rsidRPr="001F23FC">
              <w:t>Bits</w:t>
            </w:r>
          </w:p>
        </w:tc>
        <w:tc>
          <w:tcPr>
            <w:tcW w:w="940" w:type="dxa"/>
            <w:vAlign w:val="center"/>
          </w:tcPr>
          <w:p w14:paraId="66F56E32" w14:textId="77777777" w:rsidR="0032234A" w:rsidRPr="001F23FC" w:rsidRDefault="0032234A">
            <w:pPr>
              <w:pStyle w:val="TAC"/>
            </w:pPr>
            <w:r w:rsidRPr="001F23FC">
              <w:t>N/A</w:t>
            </w:r>
          </w:p>
        </w:tc>
        <w:tc>
          <w:tcPr>
            <w:tcW w:w="940" w:type="dxa"/>
            <w:vAlign w:val="center"/>
          </w:tcPr>
          <w:p w14:paraId="709169CD" w14:textId="77777777" w:rsidR="0032234A" w:rsidRPr="001F23FC" w:rsidRDefault="0032234A">
            <w:pPr>
              <w:pStyle w:val="TAC"/>
            </w:pPr>
            <w:r w:rsidRPr="001F23FC">
              <w:t>N/A</w:t>
            </w:r>
          </w:p>
        </w:tc>
        <w:tc>
          <w:tcPr>
            <w:tcW w:w="940" w:type="dxa"/>
            <w:vAlign w:val="center"/>
          </w:tcPr>
          <w:p w14:paraId="1594BE0F" w14:textId="77777777" w:rsidR="0032234A" w:rsidRPr="001F23FC" w:rsidRDefault="0032234A">
            <w:pPr>
              <w:pStyle w:val="TAC"/>
            </w:pPr>
            <w:r w:rsidRPr="001F23FC">
              <w:t>N/A</w:t>
            </w:r>
          </w:p>
        </w:tc>
        <w:tc>
          <w:tcPr>
            <w:tcW w:w="940" w:type="dxa"/>
            <w:vAlign w:val="center"/>
          </w:tcPr>
          <w:p w14:paraId="064BFE2C" w14:textId="77777777" w:rsidR="0032234A" w:rsidRPr="001F23FC" w:rsidRDefault="0032234A">
            <w:pPr>
              <w:pStyle w:val="TAC"/>
            </w:pPr>
            <w:r w:rsidRPr="001F23FC">
              <w:t>N/A</w:t>
            </w:r>
          </w:p>
        </w:tc>
      </w:tr>
      <w:tr w:rsidR="0032234A" w:rsidRPr="001F23FC" w14:paraId="5638D96A" w14:textId="77777777">
        <w:trPr>
          <w:jc w:val="center"/>
        </w:trPr>
        <w:tc>
          <w:tcPr>
            <w:tcW w:w="3690" w:type="dxa"/>
          </w:tcPr>
          <w:p w14:paraId="5F55EC4D"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7E572E6B" w14:textId="77777777" w:rsidR="0032234A" w:rsidRPr="001F23FC" w:rsidRDefault="0032234A">
            <w:pPr>
              <w:pStyle w:val="TAC"/>
            </w:pPr>
            <w:r w:rsidRPr="001F23FC">
              <w:t>Bits</w:t>
            </w:r>
          </w:p>
        </w:tc>
        <w:tc>
          <w:tcPr>
            <w:tcW w:w="940" w:type="dxa"/>
            <w:vAlign w:val="center"/>
          </w:tcPr>
          <w:p w14:paraId="719CC703" w14:textId="77777777" w:rsidR="0032234A" w:rsidRPr="001F23FC" w:rsidRDefault="0032234A">
            <w:pPr>
              <w:pStyle w:val="TAC"/>
            </w:pPr>
            <w:r w:rsidRPr="001F23FC">
              <w:t>9992</w:t>
            </w:r>
          </w:p>
        </w:tc>
        <w:tc>
          <w:tcPr>
            <w:tcW w:w="940" w:type="dxa"/>
            <w:vAlign w:val="center"/>
          </w:tcPr>
          <w:p w14:paraId="268BBFF1" w14:textId="77777777" w:rsidR="0032234A" w:rsidRPr="001F23FC" w:rsidRDefault="0032234A">
            <w:pPr>
              <w:pStyle w:val="TAC"/>
            </w:pPr>
            <w:r w:rsidRPr="001F23FC">
              <w:t>20496</w:t>
            </w:r>
          </w:p>
        </w:tc>
        <w:tc>
          <w:tcPr>
            <w:tcW w:w="940" w:type="dxa"/>
            <w:vAlign w:val="center"/>
          </w:tcPr>
          <w:p w14:paraId="5A4F5225" w14:textId="77777777" w:rsidR="0032234A" w:rsidRPr="001F23FC" w:rsidRDefault="0032234A">
            <w:pPr>
              <w:pStyle w:val="TAC"/>
            </w:pPr>
            <w:r w:rsidRPr="001F23FC">
              <w:t>40976</w:t>
            </w:r>
          </w:p>
        </w:tc>
        <w:tc>
          <w:tcPr>
            <w:tcW w:w="940" w:type="dxa"/>
            <w:vAlign w:val="center"/>
          </w:tcPr>
          <w:p w14:paraId="300F4E3A" w14:textId="77777777" w:rsidR="0032234A" w:rsidRPr="001F23FC" w:rsidRDefault="0032234A">
            <w:pPr>
              <w:pStyle w:val="TAC"/>
            </w:pPr>
            <w:r w:rsidRPr="001F23FC">
              <w:t>81976</w:t>
            </w:r>
          </w:p>
        </w:tc>
      </w:tr>
      <w:tr w:rsidR="0032234A" w:rsidRPr="001F23FC" w14:paraId="5BA96519" w14:textId="77777777">
        <w:trPr>
          <w:jc w:val="center"/>
        </w:trPr>
        <w:tc>
          <w:tcPr>
            <w:tcW w:w="3690" w:type="dxa"/>
          </w:tcPr>
          <w:p w14:paraId="5DF9A93F" w14:textId="77777777" w:rsidR="0032234A" w:rsidRPr="001F23FC" w:rsidRDefault="0032234A" w:rsidP="00C16FE6">
            <w:pPr>
              <w:pStyle w:val="TAL"/>
            </w:pPr>
            <w:r w:rsidRPr="001F23FC">
              <w:t>Transport block CRC</w:t>
            </w:r>
          </w:p>
        </w:tc>
        <w:tc>
          <w:tcPr>
            <w:tcW w:w="1093" w:type="dxa"/>
            <w:vAlign w:val="center"/>
          </w:tcPr>
          <w:p w14:paraId="4DDECBC0" w14:textId="77777777" w:rsidR="0032234A" w:rsidRPr="001F23FC" w:rsidRDefault="0032234A">
            <w:pPr>
              <w:pStyle w:val="TAC"/>
            </w:pPr>
            <w:r w:rsidRPr="001F23FC">
              <w:t>Bits</w:t>
            </w:r>
          </w:p>
        </w:tc>
        <w:tc>
          <w:tcPr>
            <w:tcW w:w="940" w:type="dxa"/>
            <w:vAlign w:val="center"/>
          </w:tcPr>
          <w:p w14:paraId="773B53DF" w14:textId="77777777" w:rsidR="0032234A" w:rsidRPr="001F23FC" w:rsidRDefault="0032234A">
            <w:pPr>
              <w:pStyle w:val="TAC"/>
            </w:pPr>
            <w:r w:rsidRPr="001F23FC">
              <w:t>24</w:t>
            </w:r>
          </w:p>
        </w:tc>
        <w:tc>
          <w:tcPr>
            <w:tcW w:w="940" w:type="dxa"/>
            <w:vAlign w:val="center"/>
          </w:tcPr>
          <w:p w14:paraId="3A0D8B06" w14:textId="77777777" w:rsidR="0032234A" w:rsidRPr="001F23FC" w:rsidRDefault="0032234A">
            <w:pPr>
              <w:pStyle w:val="TAC"/>
            </w:pPr>
            <w:r w:rsidRPr="001F23FC">
              <w:t>24</w:t>
            </w:r>
          </w:p>
        </w:tc>
        <w:tc>
          <w:tcPr>
            <w:tcW w:w="940" w:type="dxa"/>
            <w:vAlign w:val="center"/>
          </w:tcPr>
          <w:p w14:paraId="349B2625" w14:textId="77777777" w:rsidR="0032234A" w:rsidRPr="001F23FC" w:rsidRDefault="0032234A">
            <w:pPr>
              <w:pStyle w:val="TAC"/>
            </w:pPr>
            <w:r w:rsidRPr="001F23FC">
              <w:t>24</w:t>
            </w:r>
          </w:p>
        </w:tc>
        <w:tc>
          <w:tcPr>
            <w:tcW w:w="940" w:type="dxa"/>
            <w:vAlign w:val="center"/>
          </w:tcPr>
          <w:p w14:paraId="3F131F6D" w14:textId="77777777" w:rsidR="0032234A" w:rsidRPr="001F23FC" w:rsidRDefault="0032234A">
            <w:pPr>
              <w:pStyle w:val="TAC"/>
            </w:pPr>
            <w:r w:rsidRPr="001F23FC">
              <w:t>24</w:t>
            </w:r>
          </w:p>
        </w:tc>
      </w:tr>
      <w:tr w:rsidR="0032234A" w:rsidRPr="001F23FC" w14:paraId="2040E449" w14:textId="77777777">
        <w:trPr>
          <w:jc w:val="center"/>
        </w:trPr>
        <w:tc>
          <w:tcPr>
            <w:tcW w:w="3690" w:type="dxa"/>
          </w:tcPr>
          <w:p w14:paraId="0C985B62" w14:textId="77777777" w:rsidR="0032234A" w:rsidRPr="001F23FC" w:rsidRDefault="0032234A" w:rsidP="00C16FE6">
            <w:pPr>
              <w:pStyle w:val="TAL"/>
            </w:pPr>
            <w:r w:rsidRPr="001F23FC">
              <w:t>LDPC base graph</w:t>
            </w:r>
          </w:p>
        </w:tc>
        <w:tc>
          <w:tcPr>
            <w:tcW w:w="1093" w:type="dxa"/>
            <w:vAlign w:val="center"/>
          </w:tcPr>
          <w:p w14:paraId="4BF67646" w14:textId="77777777" w:rsidR="0032234A" w:rsidRPr="001F23FC" w:rsidRDefault="0032234A">
            <w:pPr>
              <w:pStyle w:val="TAC"/>
            </w:pPr>
          </w:p>
        </w:tc>
        <w:tc>
          <w:tcPr>
            <w:tcW w:w="940" w:type="dxa"/>
            <w:vAlign w:val="center"/>
          </w:tcPr>
          <w:p w14:paraId="492433B2" w14:textId="77777777" w:rsidR="0032234A" w:rsidRPr="001F23FC" w:rsidRDefault="0032234A">
            <w:pPr>
              <w:pStyle w:val="TAC"/>
            </w:pPr>
            <w:r w:rsidRPr="001F23FC">
              <w:t>1</w:t>
            </w:r>
          </w:p>
        </w:tc>
        <w:tc>
          <w:tcPr>
            <w:tcW w:w="940" w:type="dxa"/>
            <w:vAlign w:val="center"/>
          </w:tcPr>
          <w:p w14:paraId="0CE00C75" w14:textId="77777777" w:rsidR="0032234A" w:rsidRPr="001F23FC" w:rsidRDefault="0032234A">
            <w:pPr>
              <w:pStyle w:val="TAC"/>
            </w:pPr>
            <w:r w:rsidRPr="001F23FC">
              <w:t>1</w:t>
            </w:r>
          </w:p>
        </w:tc>
        <w:tc>
          <w:tcPr>
            <w:tcW w:w="940" w:type="dxa"/>
            <w:vAlign w:val="center"/>
          </w:tcPr>
          <w:p w14:paraId="0A4AA159" w14:textId="77777777" w:rsidR="0032234A" w:rsidRPr="001F23FC" w:rsidRDefault="0032234A">
            <w:pPr>
              <w:pStyle w:val="TAC"/>
            </w:pPr>
            <w:r w:rsidRPr="001F23FC">
              <w:t>1</w:t>
            </w:r>
          </w:p>
        </w:tc>
        <w:tc>
          <w:tcPr>
            <w:tcW w:w="940" w:type="dxa"/>
            <w:vAlign w:val="center"/>
          </w:tcPr>
          <w:p w14:paraId="6C1C99B0" w14:textId="77777777" w:rsidR="0032234A" w:rsidRPr="001F23FC" w:rsidRDefault="0032234A">
            <w:pPr>
              <w:pStyle w:val="TAC"/>
            </w:pPr>
            <w:r w:rsidRPr="001F23FC">
              <w:t>1</w:t>
            </w:r>
          </w:p>
        </w:tc>
      </w:tr>
      <w:tr w:rsidR="0032234A" w:rsidRPr="001F23FC" w14:paraId="6B8E98B5" w14:textId="77777777">
        <w:trPr>
          <w:jc w:val="center"/>
        </w:trPr>
        <w:tc>
          <w:tcPr>
            <w:tcW w:w="3690" w:type="dxa"/>
          </w:tcPr>
          <w:p w14:paraId="748274FF" w14:textId="77777777" w:rsidR="0032234A" w:rsidRPr="001F23FC" w:rsidRDefault="0032234A" w:rsidP="00C16FE6">
            <w:pPr>
              <w:pStyle w:val="TAL"/>
            </w:pPr>
            <w:r w:rsidRPr="001F23FC">
              <w:t>Number of Code Blocks per Slot</w:t>
            </w:r>
          </w:p>
        </w:tc>
        <w:tc>
          <w:tcPr>
            <w:tcW w:w="1093" w:type="dxa"/>
            <w:vAlign w:val="center"/>
          </w:tcPr>
          <w:p w14:paraId="4BCF487B" w14:textId="77777777" w:rsidR="0032234A" w:rsidRPr="001F23FC" w:rsidRDefault="0032234A">
            <w:pPr>
              <w:pStyle w:val="TAC"/>
            </w:pPr>
          </w:p>
        </w:tc>
        <w:tc>
          <w:tcPr>
            <w:tcW w:w="940" w:type="dxa"/>
            <w:vAlign w:val="center"/>
          </w:tcPr>
          <w:p w14:paraId="6A1C7B9C" w14:textId="77777777" w:rsidR="0032234A" w:rsidRPr="001F23FC" w:rsidRDefault="0032234A">
            <w:pPr>
              <w:pStyle w:val="TAC"/>
            </w:pPr>
          </w:p>
        </w:tc>
        <w:tc>
          <w:tcPr>
            <w:tcW w:w="940" w:type="dxa"/>
            <w:vAlign w:val="center"/>
          </w:tcPr>
          <w:p w14:paraId="61BF0336" w14:textId="77777777" w:rsidR="0032234A" w:rsidRPr="001F23FC" w:rsidRDefault="0032234A">
            <w:pPr>
              <w:pStyle w:val="TAC"/>
            </w:pPr>
          </w:p>
        </w:tc>
        <w:tc>
          <w:tcPr>
            <w:tcW w:w="940" w:type="dxa"/>
            <w:vAlign w:val="center"/>
          </w:tcPr>
          <w:p w14:paraId="77EB0BE6" w14:textId="77777777" w:rsidR="0032234A" w:rsidRPr="001F23FC" w:rsidRDefault="0032234A">
            <w:pPr>
              <w:pStyle w:val="TAC"/>
            </w:pPr>
          </w:p>
        </w:tc>
        <w:tc>
          <w:tcPr>
            <w:tcW w:w="940" w:type="dxa"/>
            <w:vAlign w:val="center"/>
          </w:tcPr>
          <w:p w14:paraId="0F347C3B" w14:textId="77777777" w:rsidR="0032234A" w:rsidRPr="001F23FC" w:rsidRDefault="0032234A">
            <w:pPr>
              <w:pStyle w:val="TAC"/>
            </w:pPr>
          </w:p>
        </w:tc>
      </w:tr>
      <w:tr w:rsidR="0032234A" w:rsidRPr="001F23FC" w14:paraId="7B427B3F" w14:textId="77777777">
        <w:trPr>
          <w:jc w:val="center"/>
        </w:trPr>
        <w:tc>
          <w:tcPr>
            <w:tcW w:w="3690" w:type="dxa"/>
          </w:tcPr>
          <w:p w14:paraId="5885373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09A3FC58" w14:textId="77777777" w:rsidR="0032234A" w:rsidRPr="001F23FC" w:rsidRDefault="0032234A">
            <w:pPr>
              <w:pStyle w:val="TAC"/>
            </w:pPr>
            <w:r w:rsidRPr="001F23FC">
              <w:t>CBs</w:t>
            </w:r>
          </w:p>
        </w:tc>
        <w:tc>
          <w:tcPr>
            <w:tcW w:w="940" w:type="dxa"/>
            <w:vAlign w:val="center"/>
          </w:tcPr>
          <w:p w14:paraId="73147AC2" w14:textId="77777777" w:rsidR="0032234A" w:rsidRPr="001F23FC" w:rsidRDefault="0032234A">
            <w:pPr>
              <w:pStyle w:val="TAC"/>
            </w:pPr>
            <w:r w:rsidRPr="001F23FC">
              <w:t>N/A</w:t>
            </w:r>
          </w:p>
        </w:tc>
        <w:tc>
          <w:tcPr>
            <w:tcW w:w="940" w:type="dxa"/>
            <w:vAlign w:val="center"/>
          </w:tcPr>
          <w:p w14:paraId="73B6468E" w14:textId="77777777" w:rsidR="0032234A" w:rsidRPr="001F23FC" w:rsidRDefault="0032234A">
            <w:pPr>
              <w:pStyle w:val="TAC"/>
            </w:pPr>
            <w:r w:rsidRPr="001F23FC">
              <w:t>N/A</w:t>
            </w:r>
          </w:p>
        </w:tc>
        <w:tc>
          <w:tcPr>
            <w:tcW w:w="940" w:type="dxa"/>
            <w:vAlign w:val="center"/>
          </w:tcPr>
          <w:p w14:paraId="32BDACF3" w14:textId="77777777" w:rsidR="0032234A" w:rsidRPr="001F23FC" w:rsidRDefault="0032234A">
            <w:pPr>
              <w:pStyle w:val="TAC"/>
            </w:pPr>
            <w:r w:rsidRPr="001F23FC">
              <w:t>N/A</w:t>
            </w:r>
          </w:p>
        </w:tc>
        <w:tc>
          <w:tcPr>
            <w:tcW w:w="940" w:type="dxa"/>
            <w:vAlign w:val="center"/>
          </w:tcPr>
          <w:p w14:paraId="31A0A764" w14:textId="77777777" w:rsidR="0032234A" w:rsidRPr="001F23FC" w:rsidRDefault="0032234A">
            <w:pPr>
              <w:pStyle w:val="TAC"/>
            </w:pPr>
            <w:r w:rsidRPr="001F23FC">
              <w:t>N/A</w:t>
            </w:r>
          </w:p>
        </w:tc>
      </w:tr>
      <w:tr w:rsidR="0032234A" w:rsidRPr="001F23FC" w14:paraId="1350F0EB" w14:textId="77777777">
        <w:trPr>
          <w:jc w:val="center"/>
        </w:trPr>
        <w:tc>
          <w:tcPr>
            <w:tcW w:w="3690" w:type="dxa"/>
          </w:tcPr>
          <w:p w14:paraId="407F0A83"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64C30959" w14:textId="77777777" w:rsidR="0032234A" w:rsidRPr="001F23FC" w:rsidRDefault="0032234A">
            <w:pPr>
              <w:pStyle w:val="TAC"/>
            </w:pPr>
            <w:r w:rsidRPr="001F23FC">
              <w:t>CBs</w:t>
            </w:r>
          </w:p>
        </w:tc>
        <w:tc>
          <w:tcPr>
            <w:tcW w:w="940" w:type="dxa"/>
            <w:vAlign w:val="center"/>
          </w:tcPr>
          <w:p w14:paraId="294A794B" w14:textId="77777777" w:rsidR="0032234A" w:rsidRPr="001F23FC" w:rsidRDefault="0032234A">
            <w:pPr>
              <w:pStyle w:val="TAC"/>
            </w:pPr>
            <w:r w:rsidRPr="001F23FC">
              <w:t>2</w:t>
            </w:r>
          </w:p>
        </w:tc>
        <w:tc>
          <w:tcPr>
            <w:tcW w:w="940" w:type="dxa"/>
            <w:vAlign w:val="center"/>
          </w:tcPr>
          <w:p w14:paraId="291C038C" w14:textId="77777777" w:rsidR="0032234A" w:rsidRPr="001F23FC" w:rsidRDefault="0032234A">
            <w:pPr>
              <w:pStyle w:val="TAC"/>
            </w:pPr>
            <w:r w:rsidRPr="001F23FC">
              <w:t>3</w:t>
            </w:r>
          </w:p>
        </w:tc>
        <w:tc>
          <w:tcPr>
            <w:tcW w:w="940" w:type="dxa"/>
            <w:vAlign w:val="center"/>
          </w:tcPr>
          <w:p w14:paraId="32C0C869" w14:textId="77777777" w:rsidR="0032234A" w:rsidRPr="001F23FC" w:rsidRDefault="0032234A">
            <w:pPr>
              <w:pStyle w:val="TAC"/>
            </w:pPr>
            <w:r w:rsidRPr="001F23FC">
              <w:t>5</w:t>
            </w:r>
          </w:p>
        </w:tc>
        <w:tc>
          <w:tcPr>
            <w:tcW w:w="940" w:type="dxa"/>
            <w:vAlign w:val="center"/>
          </w:tcPr>
          <w:p w14:paraId="28D5209D" w14:textId="77777777" w:rsidR="0032234A" w:rsidRPr="001F23FC" w:rsidRDefault="0032234A">
            <w:pPr>
              <w:pStyle w:val="TAC"/>
            </w:pPr>
            <w:r w:rsidRPr="001F23FC">
              <w:t>10</w:t>
            </w:r>
          </w:p>
        </w:tc>
      </w:tr>
      <w:tr w:rsidR="0032234A" w:rsidRPr="001F23FC" w14:paraId="275C5318" w14:textId="77777777">
        <w:trPr>
          <w:jc w:val="center"/>
        </w:trPr>
        <w:tc>
          <w:tcPr>
            <w:tcW w:w="3690" w:type="dxa"/>
          </w:tcPr>
          <w:p w14:paraId="23371E98" w14:textId="77777777" w:rsidR="0032234A" w:rsidRPr="001F23FC" w:rsidRDefault="0032234A" w:rsidP="00C16FE6">
            <w:pPr>
              <w:pStyle w:val="TAL"/>
            </w:pPr>
            <w:r w:rsidRPr="001F23FC">
              <w:t>Binary Channel Bits Per Slot</w:t>
            </w:r>
          </w:p>
        </w:tc>
        <w:tc>
          <w:tcPr>
            <w:tcW w:w="1093" w:type="dxa"/>
            <w:vAlign w:val="center"/>
          </w:tcPr>
          <w:p w14:paraId="149D820A" w14:textId="77777777" w:rsidR="0032234A" w:rsidRPr="001F23FC" w:rsidRDefault="0032234A">
            <w:pPr>
              <w:pStyle w:val="TAC"/>
            </w:pPr>
          </w:p>
        </w:tc>
        <w:tc>
          <w:tcPr>
            <w:tcW w:w="940" w:type="dxa"/>
            <w:vAlign w:val="center"/>
          </w:tcPr>
          <w:p w14:paraId="799284C8" w14:textId="77777777" w:rsidR="0032234A" w:rsidRPr="001F23FC" w:rsidRDefault="0032234A">
            <w:pPr>
              <w:pStyle w:val="TAC"/>
            </w:pPr>
          </w:p>
        </w:tc>
        <w:tc>
          <w:tcPr>
            <w:tcW w:w="940" w:type="dxa"/>
            <w:vAlign w:val="center"/>
          </w:tcPr>
          <w:p w14:paraId="04FCF3FB" w14:textId="77777777" w:rsidR="0032234A" w:rsidRPr="001F23FC" w:rsidRDefault="0032234A">
            <w:pPr>
              <w:pStyle w:val="TAC"/>
            </w:pPr>
          </w:p>
        </w:tc>
        <w:tc>
          <w:tcPr>
            <w:tcW w:w="940" w:type="dxa"/>
            <w:vAlign w:val="center"/>
          </w:tcPr>
          <w:p w14:paraId="77289974" w14:textId="77777777" w:rsidR="0032234A" w:rsidRPr="001F23FC" w:rsidRDefault="0032234A">
            <w:pPr>
              <w:pStyle w:val="TAC"/>
            </w:pPr>
          </w:p>
        </w:tc>
        <w:tc>
          <w:tcPr>
            <w:tcW w:w="940" w:type="dxa"/>
            <w:vAlign w:val="center"/>
          </w:tcPr>
          <w:p w14:paraId="6B93FCF6" w14:textId="77777777" w:rsidR="0032234A" w:rsidRPr="001F23FC" w:rsidRDefault="0032234A">
            <w:pPr>
              <w:pStyle w:val="TAC"/>
            </w:pPr>
          </w:p>
        </w:tc>
      </w:tr>
      <w:tr w:rsidR="0032234A" w:rsidRPr="001F23FC" w14:paraId="48CEFF9B" w14:textId="77777777">
        <w:trPr>
          <w:jc w:val="center"/>
        </w:trPr>
        <w:tc>
          <w:tcPr>
            <w:tcW w:w="3690" w:type="dxa"/>
          </w:tcPr>
          <w:p w14:paraId="1BEC7E9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5AC1032D" w14:textId="77777777" w:rsidR="0032234A" w:rsidRPr="001F23FC" w:rsidRDefault="0032234A">
            <w:pPr>
              <w:pStyle w:val="TAC"/>
            </w:pPr>
            <w:r w:rsidRPr="001F23FC">
              <w:t>Bits</w:t>
            </w:r>
          </w:p>
        </w:tc>
        <w:tc>
          <w:tcPr>
            <w:tcW w:w="940" w:type="dxa"/>
            <w:vAlign w:val="center"/>
          </w:tcPr>
          <w:p w14:paraId="39A3C883" w14:textId="77777777" w:rsidR="0032234A" w:rsidRPr="001F23FC" w:rsidRDefault="0032234A">
            <w:pPr>
              <w:pStyle w:val="TAC"/>
            </w:pPr>
            <w:r w:rsidRPr="001F23FC">
              <w:t>N/A</w:t>
            </w:r>
          </w:p>
        </w:tc>
        <w:tc>
          <w:tcPr>
            <w:tcW w:w="940" w:type="dxa"/>
            <w:vAlign w:val="center"/>
          </w:tcPr>
          <w:p w14:paraId="5B502A65" w14:textId="77777777" w:rsidR="0032234A" w:rsidRPr="001F23FC" w:rsidRDefault="0032234A">
            <w:pPr>
              <w:pStyle w:val="TAC"/>
            </w:pPr>
            <w:r w:rsidRPr="001F23FC">
              <w:t>N/A</w:t>
            </w:r>
          </w:p>
        </w:tc>
        <w:tc>
          <w:tcPr>
            <w:tcW w:w="940" w:type="dxa"/>
            <w:vAlign w:val="center"/>
          </w:tcPr>
          <w:p w14:paraId="2D77589B" w14:textId="77777777" w:rsidR="0032234A" w:rsidRPr="001F23FC" w:rsidRDefault="0032234A">
            <w:pPr>
              <w:pStyle w:val="TAC"/>
            </w:pPr>
            <w:r w:rsidRPr="001F23FC">
              <w:t>N/A</w:t>
            </w:r>
          </w:p>
        </w:tc>
        <w:tc>
          <w:tcPr>
            <w:tcW w:w="940" w:type="dxa"/>
            <w:vAlign w:val="center"/>
          </w:tcPr>
          <w:p w14:paraId="568F0C12" w14:textId="77777777" w:rsidR="0032234A" w:rsidRPr="001F23FC" w:rsidRDefault="0032234A">
            <w:pPr>
              <w:pStyle w:val="TAC"/>
            </w:pPr>
            <w:r w:rsidRPr="001F23FC">
              <w:t>N/A</w:t>
            </w:r>
          </w:p>
        </w:tc>
      </w:tr>
      <w:tr w:rsidR="00B32A20" w:rsidRPr="001F23FC" w14:paraId="3960FC6B" w14:textId="77777777">
        <w:trPr>
          <w:jc w:val="center"/>
        </w:trPr>
        <w:tc>
          <w:tcPr>
            <w:tcW w:w="3690" w:type="dxa"/>
          </w:tcPr>
          <w:p w14:paraId="4830BAD2" w14:textId="77777777" w:rsidR="00B32A20" w:rsidRPr="001F23FC" w:rsidRDefault="00B32A20" w:rsidP="00B32A20">
            <w:pPr>
              <w:pStyle w:val="TAL"/>
            </w:pPr>
            <w:r w:rsidRPr="001F23FC">
              <w:t xml:space="preserve">  For Slot i, if mod(i, 5) = {0,1,2} for i from {1,…,</w:t>
            </w:r>
            <w:r w:rsidRPr="001F23FC">
              <w:rPr>
                <w:rFonts w:eastAsia="Malgun Gothic"/>
              </w:rPr>
              <w:t>159</w:t>
            </w:r>
            <w:r w:rsidRPr="001F23FC">
              <w:t>}</w:t>
            </w:r>
          </w:p>
        </w:tc>
        <w:tc>
          <w:tcPr>
            <w:tcW w:w="1093" w:type="dxa"/>
            <w:vAlign w:val="center"/>
          </w:tcPr>
          <w:p w14:paraId="107BD825" w14:textId="77777777" w:rsidR="00B32A20" w:rsidRPr="001F23FC" w:rsidRDefault="00B32A20" w:rsidP="00B32A20">
            <w:pPr>
              <w:pStyle w:val="TAC"/>
            </w:pPr>
            <w:r w:rsidRPr="001F23FC">
              <w:t>Bits</w:t>
            </w:r>
          </w:p>
        </w:tc>
        <w:tc>
          <w:tcPr>
            <w:tcW w:w="940" w:type="dxa"/>
            <w:vAlign w:val="center"/>
          </w:tcPr>
          <w:p w14:paraId="7A1FAC59" w14:textId="4BAB8444" w:rsidR="00B32A20" w:rsidRPr="001F23FC" w:rsidRDefault="00B32A20" w:rsidP="00B32A20">
            <w:pPr>
              <w:pStyle w:val="TAC"/>
            </w:pPr>
            <w:r w:rsidRPr="001F23FC">
              <w:t>19584</w:t>
            </w:r>
          </w:p>
        </w:tc>
        <w:tc>
          <w:tcPr>
            <w:tcW w:w="940" w:type="dxa"/>
            <w:vAlign w:val="center"/>
          </w:tcPr>
          <w:p w14:paraId="2C23D948" w14:textId="0DFE0E35" w:rsidR="00B32A20" w:rsidRPr="001F23FC" w:rsidRDefault="00B32A20" w:rsidP="00B32A20">
            <w:pPr>
              <w:pStyle w:val="TAC"/>
            </w:pPr>
            <w:r w:rsidRPr="001F23FC">
              <w:t>40392</w:t>
            </w:r>
          </w:p>
        </w:tc>
        <w:tc>
          <w:tcPr>
            <w:tcW w:w="940" w:type="dxa"/>
            <w:vAlign w:val="center"/>
          </w:tcPr>
          <w:p w14:paraId="765357E0" w14:textId="6673B123" w:rsidR="00B32A20" w:rsidRPr="001F23FC" w:rsidRDefault="00B32A20" w:rsidP="00B32A20">
            <w:pPr>
              <w:pStyle w:val="TAC"/>
            </w:pPr>
            <w:r w:rsidRPr="001F23FC">
              <w:t>80784</w:t>
            </w:r>
          </w:p>
        </w:tc>
        <w:tc>
          <w:tcPr>
            <w:tcW w:w="940" w:type="dxa"/>
            <w:vAlign w:val="center"/>
          </w:tcPr>
          <w:p w14:paraId="765F1978" w14:textId="7F5F7A28" w:rsidR="00B32A20" w:rsidRPr="001F23FC" w:rsidRDefault="00B32A20" w:rsidP="00B32A20">
            <w:pPr>
              <w:pStyle w:val="TAC"/>
            </w:pPr>
            <w:r w:rsidRPr="001F23FC">
              <w:t>161568</w:t>
            </w:r>
          </w:p>
        </w:tc>
      </w:tr>
      <w:tr w:rsidR="0032234A" w:rsidRPr="001F23FC" w14:paraId="4F828736" w14:textId="77777777">
        <w:trPr>
          <w:trHeight w:val="70"/>
          <w:jc w:val="center"/>
        </w:trPr>
        <w:tc>
          <w:tcPr>
            <w:tcW w:w="3690" w:type="dxa"/>
          </w:tcPr>
          <w:p w14:paraId="7BCD252F" w14:textId="77777777" w:rsidR="00B32A20" w:rsidRPr="001F23FC" w:rsidRDefault="00B32A20" w:rsidP="00B32A20">
            <w:pPr>
              <w:pStyle w:val="TAL"/>
            </w:pPr>
            <w:r w:rsidRPr="001F23FC">
              <w:t>Max. Throughput averaged over 1 frame</w:t>
            </w:r>
          </w:p>
          <w:p w14:paraId="58C05708" w14:textId="2CD7D363" w:rsidR="0032234A" w:rsidRPr="001F23FC" w:rsidRDefault="00B32A20" w:rsidP="00B32A20">
            <w:pPr>
              <w:pStyle w:val="TAL"/>
            </w:pPr>
            <w:r w:rsidRPr="001F23FC">
              <w:t>(NOTE 7)</w:t>
            </w:r>
          </w:p>
        </w:tc>
        <w:tc>
          <w:tcPr>
            <w:tcW w:w="1093" w:type="dxa"/>
            <w:vAlign w:val="center"/>
          </w:tcPr>
          <w:p w14:paraId="65D7B6A7" w14:textId="77777777" w:rsidR="0032234A" w:rsidRPr="001F23FC" w:rsidRDefault="0032234A">
            <w:pPr>
              <w:pStyle w:val="TAC"/>
            </w:pPr>
            <w:r w:rsidRPr="001F23FC">
              <w:t>Mbps</w:t>
            </w:r>
          </w:p>
        </w:tc>
        <w:tc>
          <w:tcPr>
            <w:tcW w:w="940" w:type="dxa"/>
            <w:vAlign w:val="center"/>
          </w:tcPr>
          <w:p w14:paraId="1F872253" w14:textId="77777777" w:rsidR="0032234A" w:rsidRPr="001F23FC" w:rsidRDefault="006F6AF3">
            <w:pPr>
              <w:pStyle w:val="TAC"/>
            </w:pPr>
            <w:r w:rsidRPr="001F23FC">
              <w:rPr>
                <w:rFonts w:eastAsia="Malgun Gothic"/>
              </w:rPr>
              <w:t>47.962</w:t>
            </w:r>
          </w:p>
        </w:tc>
        <w:tc>
          <w:tcPr>
            <w:tcW w:w="940" w:type="dxa"/>
            <w:vAlign w:val="center"/>
          </w:tcPr>
          <w:p w14:paraId="1E3C9515" w14:textId="77777777" w:rsidR="0032234A" w:rsidRPr="001F23FC" w:rsidRDefault="006F6AF3">
            <w:pPr>
              <w:pStyle w:val="TAC"/>
            </w:pPr>
            <w:r w:rsidRPr="001F23FC">
              <w:rPr>
                <w:rFonts w:eastAsia="Malgun Gothic"/>
              </w:rPr>
              <w:t>98.381</w:t>
            </w:r>
          </w:p>
        </w:tc>
        <w:tc>
          <w:tcPr>
            <w:tcW w:w="940" w:type="dxa"/>
            <w:vAlign w:val="center"/>
          </w:tcPr>
          <w:p w14:paraId="153012AF" w14:textId="77777777" w:rsidR="0032234A" w:rsidRPr="001F23FC" w:rsidRDefault="006F6AF3">
            <w:pPr>
              <w:pStyle w:val="TAC"/>
            </w:pPr>
            <w:r w:rsidRPr="001F23FC">
              <w:rPr>
                <w:rFonts w:eastAsia="Malgun Gothic"/>
              </w:rPr>
              <w:t>196.685</w:t>
            </w:r>
          </w:p>
        </w:tc>
        <w:tc>
          <w:tcPr>
            <w:tcW w:w="940" w:type="dxa"/>
            <w:vAlign w:val="center"/>
          </w:tcPr>
          <w:p w14:paraId="7049850F" w14:textId="77777777" w:rsidR="0032234A" w:rsidRPr="001F23FC" w:rsidRDefault="006F6AF3">
            <w:pPr>
              <w:pStyle w:val="TAC"/>
            </w:pPr>
            <w:r w:rsidRPr="001F23FC">
              <w:rPr>
                <w:rFonts w:eastAsia="Malgun Gothic"/>
              </w:rPr>
              <w:t>393.485</w:t>
            </w:r>
          </w:p>
        </w:tc>
      </w:tr>
      <w:tr w:rsidR="0032234A" w:rsidRPr="001F23FC" w14:paraId="740D87FF" w14:textId="77777777">
        <w:trPr>
          <w:trHeight w:val="70"/>
          <w:jc w:val="center"/>
        </w:trPr>
        <w:tc>
          <w:tcPr>
            <w:tcW w:w="8543" w:type="dxa"/>
            <w:gridSpan w:val="6"/>
          </w:tcPr>
          <w:p w14:paraId="5D89F8B5" w14:textId="77777777" w:rsidR="0032234A" w:rsidRPr="001F23FC" w:rsidRDefault="0032234A">
            <w:pPr>
              <w:pStyle w:val="TAN"/>
            </w:pPr>
            <w:r w:rsidRPr="001F23FC">
              <w:t>Note 1:</w:t>
            </w:r>
            <w:r w:rsidRPr="001F23FC">
              <w:tab/>
              <w:t>Additional parameters are specified in Table A.3.1-1 and Table A.3.3.1-1.</w:t>
            </w:r>
          </w:p>
          <w:p w14:paraId="11172CA5" w14:textId="77777777" w:rsidR="0032234A" w:rsidRPr="001F23FC" w:rsidRDefault="0032234A">
            <w:pPr>
              <w:pStyle w:val="TAN"/>
            </w:pPr>
            <w:r w:rsidRPr="001F23FC">
              <w:t>Note 2:</w:t>
            </w:r>
            <w:r w:rsidRPr="001F23FC">
              <w:tab/>
              <w:t>If more than one Code Block is present, an additional CRC sequence of L = 24 Bits is attached to each Code Block (otherwise L = 0 Bit).</w:t>
            </w:r>
          </w:p>
          <w:p w14:paraId="41187734" w14:textId="77777777" w:rsidR="0032234A" w:rsidRPr="001F23FC" w:rsidRDefault="0032234A">
            <w:pPr>
              <w:pStyle w:val="TAN"/>
            </w:pPr>
            <w:r w:rsidRPr="001F23FC">
              <w:t>Note 3:</w:t>
            </w:r>
            <w:r w:rsidRPr="001F23FC">
              <w:tab/>
              <w:t>SS/PBCH block is transmitted in slot</w:t>
            </w:r>
            <w:r w:rsidR="006F6AF3" w:rsidRPr="001F23FC">
              <w:rPr>
                <w:rFonts w:eastAsia="Malgun Gothic"/>
              </w:rPr>
              <w:t xml:space="preserve"> with periodicity 20 </w:t>
            </w:r>
            <w:proofErr w:type="spellStart"/>
            <w:r w:rsidR="006F6AF3" w:rsidRPr="001F23FC">
              <w:rPr>
                <w:rFonts w:eastAsia="Malgun Gothic"/>
              </w:rPr>
              <w:t>ms</w:t>
            </w:r>
            <w:proofErr w:type="spellEnd"/>
          </w:p>
          <w:p w14:paraId="62A1E7BF" w14:textId="77777777" w:rsidR="0032234A" w:rsidRPr="001F23FC" w:rsidRDefault="0032234A">
            <w:pPr>
              <w:pStyle w:val="TAN"/>
            </w:pPr>
            <w:r w:rsidRPr="001F23FC">
              <w:t>Note 4:</w:t>
            </w:r>
            <w:r w:rsidRPr="001F23FC">
              <w:tab/>
              <w:t xml:space="preserve">Slot i is slot index per </w:t>
            </w:r>
            <w:r w:rsidR="006F6AF3" w:rsidRPr="001F23FC">
              <w:rPr>
                <w:rFonts w:eastAsia="Malgun Gothic"/>
              </w:rPr>
              <w:t xml:space="preserve">2 </w:t>
            </w:r>
            <w:r w:rsidRPr="001F23FC">
              <w:t>frame</w:t>
            </w:r>
            <w:r w:rsidR="006F6AF3" w:rsidRPr="001F23FC">
              <w:rPr>
                <w:rFonts w:eastAsia="Malgun Gothic"/>
              </w:rPr>
              <w:t>s</w:t>
            </w:r>
          </w:p>
          <w:p w14:paraId="0AAA4EC3" w14:textId="77777777" w:rsidR="00B32A20" w:rsidRPr="001F23FC" w:rsidRDefault="0032234A" w:rsidP="00B32A20">
            <w:pPr>
              <w:pStyle w:val="TAN"/>
            </w:pPr>
            <w:r w:rsidRPr="001F23FC">
              <w:t>Note 5:</w:t>
            </w:r>
            <w:r w:rsidRPr="001F23FC">
              <w:tab/>
              <w:t>PTRS is configured on symbols containing PDSCH with 1 port, per 2PRB in frequency domain, per symbol in time domain. Overhead for TBS calculation is assumed to be 6.</w:t>
            </w:r>
          </w:p>
          <w:p w14:paraId="429C4A1C" w14:textId="77777777" w:rsidR="00B32A20" w:rsidRPr="001F23FC" w:rsidRDefault="00B32A20" w:rsidP="00B32A20">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78446CC4" w14:textId="00D3E1A7" w:rsidR="0032234A" w:rsidRPr="001F23FC" w:rsidRDefault="00B32A20" w:rsidP="00B32A20">
            <w:pPr>
              <w:pStyle w:val="TAN"/>
            </w:pPr>
            <w:r w:rsidRPr="001F23FC">
              <w:t>NOTE 7:</w:t>
            </w:r>
            <w:r w:rsidRPr="001F23FC">
              <w:tab/>
              <w:t>Throughput is averaged over 2nd frame of RMC.</w:t>
            </w:r>
          </w:p>
        </w:tc>
      </w:tr>
    </w:tbl>
    <w:p w14:paraId="462737F3" w14:textId="65EBE58C" w:rsidR="0032234A" w:rsidRPr="001F23FC" w:rsidRDefault="0032234A"/>
    <w:p w14:paraId="22482ACD" w14:textId="77777777" w:rsidR="00E367C3" w:rsidRPr="001F23FC"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1F23FC">
        <w:lastRenderedPageBreak/>
        <w:t>A.3.3.5</w:t>
      </w:r>
      <w:r w:rsidRPr="001F23FC">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1F23FC"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1F23FC">
        <w:t xml:space="preserve">Table </w:t>
      </w:r>
      <w:bookmarkEnd w:id="235"/>
      <w:r w:rsidRPr="001F23FC">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5A91586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F23FC" w:rsidRDefault="005F5104" w:rsidP="009065DA">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F23FC" w:rsidRDefault="005F5104" w:rsidP="009065DA">
            <w:pPr>
              <w:pStyle w:val="TAH"/>
            </w:pPr>
            <w:r w:rsidRPr="001F23FC">
              <w:t>Value</w:t>
            </w:r>
          </w:p>
        </w:tc>
      </w:tr>
      <w:tr w:rsidR="005F5104" w:rsidRPr="001F23FC" w14:paraId="6AB49544"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F23FC" w:rsidRDefault="005F5104" w:rsidP="009065DA">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F23FC" w:rsidRDefault="005F5104" w:rsidP="009065DA">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F23FC" w:rsidRDefault="005F5104" w:rsidP="009065DA">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F23FC" w:rsidRDefault="005F5104" w:rsidP="009065DA">
            <w:pPr>
              <w:pStyle w:val="TAC"/>
            </w:pPr>
            <w:r w:rsidRPr="001F23FC">
              <w:t>200</w:t>
            </w:r>
          </w:p>
        </w:tc>
      </w:tr>
      <w:tr w:rsidR="005F5104" w:rsidRPr="001F23FC" w14:paraId="51BAB84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75C6516E">
                <v:shape id="_x0000_i1029" type="#_x0000_t75" style="width:9.5pt;height:15pt" o:ole="">
                  <v:imagedata r:id="rId13" o:title=""/>
                </v:shape>
                <o:OLEObject Type="Embed" ProgID="Equation.3" ShapeID="_x0000_i1029" DrawAspect="Content" ObjectID="_1821541455" r:id="rId18"/>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F23FC" w:rsidRDefault="005F5104" w:rsidP="009065DA">
            <w:pPr>
              <w:pStyle w:val="TAC"/>
            </w:pPr>
            <w:r w:rsidRPr="001F23FC">
              <w:t>2</w:t>
            </w:r>
          </w:p>
        </w:tc>
      </w:tr>
      <w:tr w:rsidR="005F5104" w:rsidRPr="001F23FC" w14:paraId="20AC39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F23FC" w:rsidRDefault="005F5104" w:rsidP="009065DA">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F23FC" w:rsidRDefault="005F5104" w:rsidP="009065DA">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F23FC" w:rsidRDefault="005F5104" w:rsidP="009065DA">
            <w:pPr>
              <w:pStyle w:val="TAC"/>
            </w:pPr>
            <w:r w:rsidRPr="001F23FC">
              <w:t>264</w:t>
            </w:r>
          </w:p>
        </w:tc>
      </w:tr>
      <w:tr w:rsidR="005F5104" w:rsidRPr="001F23FC" w14:paraId="4BAD1B8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F23FC" w:rsidRDefault="005F5104" w:rsidP="009065DA">
            <w:pPr>
              <w:pStyle w:val="TAC"/>
            </w:pPr>
            <w:r w:rsidRPr="001F23FC">
              <w:t>12</w:t>
            </w:r>
          </w:p>
        </w:tc>
      </w:tr>
      <w:tr w:rsidR="005F5104" w:rsidRPr="001F23FC" w14:paraId="10312F0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F23FC" w:rsidRDefault="005F5104" w:rsidP="009065DA">
            <w:pPr>
              <w:pStyle w:val="TAC"/>
            </w:pPr>
            <w:r w:rsidRPr="001F23FC">
              <w:t>23 / 24</w:t>
            </w:r>
          </w:p>
        </w:tc>
      </w:tr>
      <w:tr w:rsidR="005F5104" w:rsidRPr="001F23FC" w14:paraId="65A334B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F23FC" w:rsidRDefault="005F5104" w:rsidP="009065DA">
            <w:pPr>
              <w:pStyle w:val="TAC"/>
            </w:pPr>
            <w:r w:rsidRPr="001F23FC">
              <w:t>24</w:t>
            </w:r>
          </w:p>
        </w:tc>
      </w:tr>
      <w:tr w:rsidR="005F5104" w:rsidRPr="001F23FC" w14:paraId="000FB0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F23FC" w:rsidRDefault="005F5104" w:rsidP="009065DA">
            <w:pPr>
              <w:pStyle w:val="TAC"/>
            </w:pPr>
            <w:r w:rsidRPr="001F23FC">
              <w:t>256QAM</w:t>
            </w:r>
          </w:p>
        </w:tc>
      </w:tr>
      <w:tr w:rsidR="005F5104" w:rsidRPr="001F23FC" w14:paraId="525CB39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F23FC" w:rsidRDefault="005F5104" w:rsidP="009065DA">
            <w:pPr>
              <w:pStyle w:val="TAC"/>
            </w:pPr>
            <w:r w:rsidRPr="001F23FC">
              <w:t>4/5</w:t>
            </w:r>
          </w:p>
        </w:tc>
      </w:tr>
      <w:tr w:rsidR="005F5104" w:rsidRPr="001F23FC" w14:paraId="2AB7FD5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F23FC" w:rsidRDefault="005F5104" w:rsidP="009065DA">
            <w:pPr>
              <w:pStyle w:val="TAC"/>
            </w:pPr>
            <w:r w:rsidRPr="001F23FC">
              <w:t>1</w:t>
            </w:r>
          </w:p>
        </w:tc>
      </w:tr>
      <w:tr w:rsidR="005F5104" w:rsidRPr="001F23FC" w14:paraId="7F6E60B5"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F23FC" w:rsidRDefault="005F5104" w:rsidP="009065DA">
            <w:pPr>
              <w:pStyle w:val="TAC"/>
            </w:pPr>
          </w:p>
        </w:tc>
      </w:tr>
      <w:tr w:rsidR="005F5104" w:rsidRPr="001F23FC" w14:paraId="1340C5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F23FC" w:rsidRDefault="005F5104" w:rsidP="009065DA">
            <w:pPr>
              <w:pStyle w:val="TAC"/>
            </w:pPr>
            <w:r w:rsidRPr="001F23FC">
              <w:t>N/A</w:t>
            </w:r>
          </w:p>
        </w:tc>
      </w:tr>
      <w:tr w:rsidR="005F5104" w:rsidRPr="001F23FC" w14:paraId="0DC6681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F23FC" w:rsidRDefault="005F5104" w:rsidP="009065DA">
            <w:pPr>
              <w:pStyle w:val="TAC"/>
            </w:pPr>
            <w:r w:rsidRPr="001F23FC">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F23FC" w:rsidRDefault="005F5104" w:rsidP="009065DA">
            <w:pPr>
              <w:pStyle w:val="TAC"/>
            </w:pPr>
            <w:r w:rsidRPr="001F23FC">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F23FC" w:rsidRDefault="005F5104" w:rsidP="009065DA">
            <w:pPr>
              <w:pStyle w:val="TAC"/>
            </w:pPr>
            <w:r w:rsidRPr="001F23FC">
              <w:t>176208</w:t>
            </w:r>
          </w:p>
        </w:tc>
      </w:tr>
      <w:tr w:rsidR="005F5104" w:rsidRPr="001F23FC" w14:paraId="444DE18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F23FC" w:rsidRDefault="005F5104" w:rsidP="009065DA">
            <w:pPr>
              <w:pStyle w:val="TAC"/>
            </w:pPr>
            <w:r w:rsidRPr="001F23FC">
              <w:t>24</w:t>
            </w:r>
          </w:p>
        </w:tc>
      </w:tr>
      <w:tr w:rsidR="005F5104" w:rsidRPr="001F23FC" w14:paraId="2B823A8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F23FC" w:rsidRDefault="005F5104" w:rsidP="009065DA">
            <w:pPr>
              <w:pStyle w:val="TAC"/>
            </w:pPr>
            <w:r w:rsidRPr="001F23FC">
              <w:t>1</w:t>
            </w:r>
          </w:p>
        </w:tc>
      </w:tr>
      <w:tr w:rsidR="005F5104" w:rsidRPr="001F23FC" w14:paraId="3281F2D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F23FC" w:rsidRDefault="005F5104" w:rsidP="009065DA">
            <w:pPr>
              <w:pStyle w:val="TAC"/>
            </w:pPr>
          </w:p>
        </w:tc>
      </w:tr>
      <w:tr w:rsidR="005F5104" w:rsidRPr="001F23FC" w14:paraId="57532A6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F23FC" w:rsidRDefault="005F5104" w:rsidP="009065DA">
            <w:pPr>
              <w:pStyle w:val="TAC"/>
            </w:pPr>
            <w:r w:rsidRPr="001F23FC">
              <w:t>N/A</w:t>
            </w:r>
          </w:p>
        </w:tc>
      </w:tr>
      <w:tr w:rsidR="005F5104" w:rsidRPr="001F23FC" w14:paraId="5D9A075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F23FC" w:rsidRDefault="005F5104" w:rsidP="009065DA">
            <w:pPr>
              <w:pStyle w:val="TAC"/>
            </w:pPr>
            <w:r w:rsidRPr="001F23FC">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F23FC" w:rsidRDefault="005F5104" w:rsidP="009065DA">
            <w:pPr>
              <w:pStyle w:val="TAC"/>
            </w:pPr>
            <w:r w:rsidRPr="001F23FC">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F23FC" w:rsidRDefault="005F5104" w:rsidP="009065DA">
            <w:pPr>
              <w:pStyle w:val="TAC"/>
            </w:pPr>
            <w:r w:rsidRPr="001F23FC">
              <w:t>21</w:t>
            </w:r>
          </w:p>
        </w:tc>
      </w:tr>
      <w:tr w:rsidR="005F5104" w:rsidRPr="001F23FC" w14:paraId="460A57E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F23FC" w:rsidRDefault="005F5104" w:rsidP="009065DA">
            <w:pPr>
              <w:pStyle w:val="TAC"/>
            </w:pPr>
          </w:p>
        </w:tc>
      </w:tr>
      <w:tr w:rsidR="005F5104" w:rsidRPr="001F23FC" w14:paraId="4F07517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F23FC" w:rsidRDefault="005F5104" w:rsidP="009065DA">
            <w:pPr>
              <w:pStyle w:val="TAC"/>
            </w:pPr>
            <w:r w:rsidRPr="001F23FC">
              <w:t>N/A</w:t>
            </w:r>
          </w:p>
        </w:tc>
      </w:tr>
      <w:tr w:rsidR="005F5104" w:rsidRPr="001F23FC" w14:paraId="6D131D0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F23FC" w:rsidRDefault="005F5104" w:rsidP="009065DA">
            <w:pPr>
              <w:pStyle w:val="TAC"/>
            </w:pPr>
            <w:r w:rsidRPr="001F23FC">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F23FC" w:rsidRDefault="005F5104" w:rsidP="009065DA">
            <w:pPr>
              <w:pStyle w:val="TAC"/>
            </w:pPr>
            <w:r w:rsidRPr="001F23FC">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F23FC" w:rsidRDefault="005F5104" w:rsidP="009065DA">
            <w:pPr>
              <w:pStyle w:val="TAC"/>
            </w:pPr>
            <w:r w:rsidRPr="001F23FC">
              <w:t>215424</w:t>
            </w:r>
          </w:p>
        </w:tc>
      </w:tr>
      <w:tr w:rsidR="005F5104" w:rsidRPr="001F23FC" w14:paraId="630B7F10"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F23FC" w:rsidRDefault="005F5104" w:rsidP="009065DA">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F23FC" w:rsidRDefault="005F5104" w:rsidP="009065DA">
            <w:pPr>
              <w:pStyle w:val="TAC"/>
            </w:pPr>
            <w:r w:rsidRPr="001F23FC">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F23FC" w:rsidRDefault="005F5104" w:rsidP="009065DA">
            <w:pPr>
              <w:pStyle w:val="TAC"/>
            </w:pPr>
            <w:r w:rsidRPr="001F23FC">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F23FC" w:rsidRDefault="005F5104" w:rsidP="009065DA">
            <w:pPr>
              <w:pStyle w:val="TAC"/>
            </w:pPr>
            <w:r w:rsidRPr="001F23FC">
              <w:t>422.899</w:t>
            </w:r>
          </w:p>
        </w:tc>
      </w:tr>
      <w:tr w:rsidR="005F5104" w:rsidRPr="001F23FC" w14:paraId="7F35BED1" w14:textId="77777777" w:rsidTr="009065DA">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F23FC" w:rsidRDefault="005F5104" w:rsidP="009065DA">
            <w:pPr>
              <w:pStyle w:val="TAN"/>
            </w:pPr>
            <w:r w:rsidRPr="001F23FC">
              <w:t>NOTE 1:</w:t>
            </w:r>
            <w:r w:rsidRPr="001F23FC">
              <w:tab/>
              <w:t>Additional parameters are specified in Table A.3.1-1 and Table A.3.3.1-1.</w:t>
            </w:r>
          </w:p>
          <w:p w14:paraId="39375FC6"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1C62083F" w14:textId="77777777" w:rsidR="005F5104" w:rsidRPr="001F23FC" w:rsidRDefault="005F5104" w:rsidP="009065DA">
            <w:pPr>
              <w:pStyle w:val="TAN"/>
            </w:pPr>
            <w:r w:rsidRPr="001F23FC">
              <w:t>NOTE 3:</w:t>
            </w:r>
            <w:r w:rsidRPr="001F23FC">
              <w:tab/>
              <w:t>SS/PBCH block is transmitted in slot 0 of each frame</w:t>
            </w:r>
          </w:p>
          <w:p w14:paraId="77E32024" w14:textId="77777777" w:rsidR="005F5104" w:rsidRPr="001F23FC" w:rsidRDefault="005F5104" w:rsidP="009065DA">
            <w:pPr>
              <w:pStyle w:val="TAN"/>
            </w:pPr>
            <w:r w:rsidRPr="001F23FC">
              <w:t>NOTE 4:</w:t>
            </w:r>
            <w:r w:rsidRPr="001F23FC">
              <w:tab/>
              <w:t>Slot i is slot index per 2 frames</w:t>
            </w:r>
          </w:p>
          <w:p w14:paraId="5F54FB50"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5A3A1E2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2A496B1"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4BE652CF" w14:textId="77777777" w:rsidR="005F5104" w:rsidRPr="001F23FC" w:rsidRDefault="005F5104" w:rsidP="005F5104">
      <w:pPr>
        <w:rPr>
          <w:rFonts w:eastAsia="Malgun Gothic"/>
          <w:b/>
        </w:rPr>
      </w:pPr>
    </w:p>
    <w:p w14:paraId="5E03BBEB" w14:textId="77777777" w:rsidR="005F5104" w:rsidRPr="001F23FC" w:rsidRDefault="005F5104" w:rsidP="005F5104">
      <w:pPr>
        <w:pStyle w:val="TH"/>
        <w:rPr>
          <w:rFonts w:eastAsia="Malgun Gothic"/>
        </w:rPr>
      </w:pPr>
      <w:bookmarkStart w:id="240" w:name="_CRTableA_3_3_52FixedReferenceChannelfo"/>
      <w:r w:rsidRPr="001F23FC">
        <w:lastRenderedPageBreak/>
        <w:t xml:space="preserve">Table </w:t>
      </w:r>
      <w:bookmarkEnd w:id="240"/>
      <w:r w:rsidRPr="001F23FC">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F23FC" w14:paraId="76E856D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F23FC" w:rsidRDefault="005F5104" w:rsidP="009065DA">
            <w:pPr>
              <w:pStyle w:val="TAH"/>
            </w:pPr>
            <w:r w:rsidRPr="001F23FC">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F23FC" w:rsidRDefault="005F5104" w:rsidP="009065DA">
            <w:pPr>
              <w:pStyle w:val="TAH"/>
            </w:pPr>
            <w:r w:rsidRPr="001F23FC">
              <w:t>Value</w:t>
            </w:r>
          </w:p>
        </w:tc>
      </w:tr>
      <w:tr w:rsidR="005F5104" w:rsidRPr="001F23FC" w14:paraId="20D8F19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F23FC" w:rsidRDefault="005F5104" w:rsidP="009065DA">
            <w:pPr>
              <w:pStyle w:val="TAC"/>
            </w:pPr>
            <w:r w:rsidRPr="001F23FC">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F23FC" w:rsidRDefault="005F5104" w:rsidP="009065DA">
            <w:pPr>
              <w:pStyle w:val="TAC"/>
            </w:pPr>
            <w:r w:rsidRPr="001F23FC">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F23FC" w:rsidRDefault="005F5104" w:rsidP="009065DA">
            <w:pPr>
              <w:pStyle w:val="TAC"/>
            </w:pPr>
            <w:r w:rsidRPr="001F23FC">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F23FC" w:rsidRDefault="005F5104" w:rsidP="009065DA">
            <w:pPr>
              <w:pStyle w:val="TAC"/>
            </w:pPr>
            <w:r w:rsidRPr="001F23FC">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F23FC" w:rsidRDefault="005F5104" w:rsidP="009065DA">
            <w:pPr>
              <w:pStyle w:val="TAC"/>
            </w:pPr>
            <w:r w:rsidRPr="001F23FC">
              <w:t>400</w:t>
            </w:r>
          </w:p>
        </w:tc>
      </w:tr>
      <w:tr w:rsidR="005F5104" w:rsidRPr="001F23FC" w14:paraId="46E096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542ED109">
                <v:shape id="_x0000_i1030" type="#_x0000_t75" style="width:9.5pt;height:15pt" o:ole="">
                  <v:imagedata r:id="rId13" o:title=""/>
                </v:shape>
                <o:OLEObject Type="Embed" ProgID="Equation.3" ShapeID="_x0000_i1030" DrawAspect="Content" ObjectID="_1821541456" r:id="rId19"/>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F23FC" w:rsidRDefault="005F5104" w:rsidP="009065DA">
            <w:pPr>
              <w:pStyle w:val="TAC"/>
            </w:pPr>
            <w:r w:rsidRPr="001F23FC">
              <w:t>3</w:t>
            </w:r>
          </w:p>
        </w:tc>
      </w:tr>
      <w:tr w:rsidR="005F5104" w:rsidRPr="001F23FC" w14:paraId="0F72EBAA"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F23FC" w:rsidRDefault="005F5104" w:rsidP="009065DA">
            <w:pPr>
              <w:pStyle w:val="TAC"/>
            </w:pPr>
            <w:r w:rsidRPr="001F23FC">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F23FC" w:rsidRDefault="005F5104" w:rsidP="009065DA">
            <w:pPr>
              <w:pStyle w:val="TAC"/>
            </w:pPr>
            <w:r w:rsidRPr="001F23FC">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F23FC" w:rsidRDefault="005F5104" w:rsidP="009065DA">
            <w:pPr>
              <w:pStyle w:val="TAC"/>
            </w:pPr>
            <w:r w:rsidRPr="001F23FC">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F23FC" w:rsidRDefault="005F5104" w:rsidP="009065DA">
            <w:pPr>
              <w:pStyle w:val="TAC"/>
            </w:pPr>
            <w:r w:rsidRPr="001F23FC">
              <w:t>264</w:t>
            </w:r>
          </w:p>
        </w:tc>
      </w:tr>
      <w:tr w:rsidR="005F5104" w:rsidRPr="001F23FC" w14:paraId="0CA4B90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F23FC" w:rsidRDefault="005F5104" w:rsidP="009065DA">
            <w:pPr>
              <w:pStyle w:val="TAC"/>
            </w:pPr>
            <w:r w:rsidRPr="001F23FC">
              <w:t>12</w:t>
            </w:r>
          </w:p>
        </w:tc>
      </w:tr>
      <w:tr w:rsidR="005F5104" w:rsidRPr="001F23FC" w14:paraId="3BF8A7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F23FC" w:rsidRDefault="005F5104" w:rsidP="009065DA">
            <w:pPr>
              <w:pStyle w:val="TAC"/>
            </w:pPr>
            <w:r w:rsidRPr="001F23FC">
              <w:t>47 / 48</w:t>
            </w:r>
          </w:p>
        </w:tc>
      </w:tr>
      <w:tr w:rsidR="005F5104" w:rsidRPr="001F23FC" w14:paraId="44AC0B6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F23FC" w:rsidRDefault="005F5104" w:rsidP="009065DA">
            <w:pPr>
              <w:pStyle w:val="TAC"/>
            </w:pPr>
            <w:r w:rsidRPr="001F23FC">
              <w:t>24</w:t>
            </w:r>
          </w:p>
        </w:tc>
      </w:tr>
      <w:tr w:rsidR="005F5104" w:rsidRPr="001F23FC" w14:paraId="2B2D85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F23FC" w:rsidRDefault="005F5104" w:rsidP="009065DA">
            <w:pPr>
              <w:pStyle w:val="TAC"/>
            </w:pPr>
            <w:r w:rsidRPr="001F23FC">
              <w:t>256QAM</w:t>
            </w:r>
          </w:p>
        </w:tc>
      </w:tr>
      <w:tr w:rsidR="005F5104" w:rsidRPr="001F23FC" w14:paraId="1E73B88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F23FC" w:rsidRDefault="005F5104" w:rsidP="009065DA">
            <w:pPr>
              <w:pStyle w:val="TAC"/>
            </w:pPr>
            <w:r w:rsidRPr="001F23FC">
              <w:t>4/5</w:t>
            </w:r>
          </w:p>
        </w:tc>
      </w:tr>
      <w:tr w:rsidR="005F5104" w:rsidRPr="001F23FC" w14:paraId="030CEA7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F23FC" w:rsidRDefault="005F5104" w:rsidP="009065DA">
            <w:pPr>
              <w:pStyle w:val="TAC"/>
            </w:pPr>
            <w:r w:rsidRPr="001F23FC">
              <w:t>1</w:t>
            </w:r>
          </w:p>
        </w:tc>
      </w:tr>
      <w:tr w:rsidR="005F5104" w:rsidRPr="001F23FC" w14:paraId="6E7AF7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F23FC" w:rsidRDefault="005F5104" w:rsidP="009065DA">
            <w:pPr>
              <w:pStyle w:val="TAC"/>
            </w:pPr>
          </w:p>
        </w:tc>
      </w:tr>
      <w:tr w:rsidR="005F5104" w:rsidRPr="001F23FC" w14:paraId="2431839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F23FC" w:rsidRDefault="005F5104" w:rsidP="009065DA">
            <w:pPr>
              <w:pStyle w:val="TAC"/>
            </w:pPr>
            <w:r w:rsidRPr="001F23FC">
              <w:t>N/A</w:t>
            </w:r>
          </w:p>
        </w:tc>
      </w:tr>
      <w:tr w:rsidR="005F5104" w:rsidRPr="001F23FC" w14:paraId="6EDFCA2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F23FC" w:rsidRDefault="005F5104" w:rsidP="009065DA">
            <w:pPr>
              <w:pStyle w:val="TAC"/>
            </w:pPr>
            <w:r w:rsidRPr="001F23FC">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F23FC" w:rsidRDefault="005F5104" w:rsidP="009065DA">
            <w:pPr>
              <w:pStyle w:val="TAC"/>
            </w:pPr>
            <w:r w:rsidRPr="001F23FC">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F23FC" w:rsidRDefault="005F5104" w:rsidP="009065DA">
            <w:pPr>
              <w:pStyle w:val="TAC"/>
            </w:pPr>
            <w:r w:rsidRPr="001F23FC">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F23FC" w:rsidRDefault="005F5104" w:rsidP="009065DA">
            <w:pPr>
              <w:pStyle w:val="TAC"/>
            </w:pPr>
            <w:r w:rsidRPr="001F23FC">
              <w:t>176208</w:t>
            </w:r>
          </w:p>
        </w:tc>
      </w:tr>
      <w:tr w:rsidR="005F5104" w:rsidRPr="001F23FC" w14:paraId="487D08BC"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F23FC" w:rsidRDefault="005F5104" w:rsidP="009065DA">
            <w:pPr>
              <w:pStyle w:val="TAC"/>
            </w:pPr>
            <w:r w:rsidRPr="001F23FC">
              <w:t>24</w:t>
            </w:r>
          </w:p>
        </w:tc>
      </w:tr>
      <w:tr w:rsidR="005F5104" w:rsidRPr="001F23FC" w14:paraId="2591227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F23FC" w:rsidRDefault="005F5104" w:rsidP="009065DA">
            <w:pPr>
              <w:pStyle w:val="TAC"/>
            </w:pPr>
            <w:r w:rsidRPr="001F23FC">
              <w:t>1</w:t>
            </w:r>
          </w:p>
        </w:tc>
      </w:tr>
      <w:tr w:rsidR="005F5104" w:rsidRPr="001F23FC" w14:paraId="13BF2CA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F23FC" w:rsidRDefault="005F5104" w:rsidP="009065DA">
            <w:pPr>
              <w:pStyle w:val="TAC"/>
            </w:pPr>
          </w:p>
        </w:tc>
      </w:tr>
      <w:tr w:rsidR="005F5104" w:rsidRPr="001F23FC" w14:paraId="291BA68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F23FC" w:rsidRDefault="005F5104" w:rsidP="009065DA">
            <w:pPr>
              <w:pStyle w:val="TAC"/>
            </w:pPr>
            <w:r w:rsidRPr="001F23FC">
              <w:t>N/A</w:t>
            </w:r>
          </w:p>
        </w:tc>
      </w:tr>
      <w:tr w:rsidR="005F5104" w:rsidRPr="001F23FC" w14:paraId="430EA4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F23FC" w:rsidRDefault="005F5104" w:rsidP="009065DA">
            <w:pPr>
              <w:pStyle w:val="TAC"/>
            </w:pPr>
            <w:r w:rsidRPr="001F23FC">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F23FC" w:rsidRDefault="005F5104" w:rsidP="009065DA">
            <w:pPr>
              <w:pStyle w:val="TAC"/>
            </w:pPr>
            <w:r w:rsidRPr="001F23FC">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F23FC" w:rsidRDefault="005F5104" w:rsidP="009065DA">
            <w:pPr>
              <w:pStyle w:val="TAC"/>
            </w:pPr>
            <w:r w:rsidRPr="001F23FC">
              <w:t>21</w:t>
            </w:r>
          </w:p>
        </w:tc>
      </w:tr>
      <w:tr w:rsidR="005F5104" w:rsidRPr="001F23FC" w14:paraId="4843DD9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F23FC" w:rsidRDefault="005F5104" w:rsidP="009065DA">
            <w:pPr>
              <w:pStyle w:val="TAC"/>
            </w:pPr>
          </w:p>
        </w:tc>
      </w:tr>
      <w:tr w:rsidR="005F5104" w:rsidRPr="001F23FC" w14:paraId="14F89281"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F23FC" w:rsidRDefault="005F5104" w:rsidP="009065DA">
            <w:pPr>
              <w:pStyle w:val="TAC"/>
            </w:pPr>
            <w:r w:rsidRPr="001F23FC">
              <w:t>N/A</w:t>
            </w:r>
          </w:p>
        </w:tc>
      </w:tr>
      <w:tr w:rsidR="005F5104" w:rsidRPr="001F23FC" w14:paraId="4D7A57E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F23FC" w:rsidRDefault="005F5104" w:rsidP="009065DA">
            <w:pPr>
              <w:pStyle w:val="TAC"/>
            </w:pPr>
            <w:r w:rsidRPr="001F23FC">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F23FC" w:rsidRDefault="005F5104" w:rsidP="009065DA">
            <w:pPr>
              <w:pStyle w:val="TAC"/>
            </w:pPr>
            <w:r w:rsidRPr="001F23FC">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F23FC" w:rsidRDefault="005F5104" w:rsidP="009065DA">
            <w:pPr>
              <w:pStyle w:val="TAC"/>
            </w:pPr>
            <w:r w:rsidRPr="001F23FC">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F23FC" w:rsidRDefault="005F5104" w:rsidP="009065DA">
            <w:pPr>
              <w:pStyle w:val="TAC"/>
            </w:pPr>
            <w:r w:rsidRPr="001F23FC">
              <w:t>215424</w:t>
            </w:r>
          </w:p>
        </w:tc>
      </w:tr>
      <w:tr w:rsidR="005F5104" w:rsidRPr="001F23FC" w14:paraId="01A2DB85"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F23FC" w:rsidRDefault="005F5104" w:rsidP="009065DA">
            <w:pPr>
              <w:pStyle w:val="TAC"/>
            </w:pPr>
            <w:r w:rsidRPr="001F23FC">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F23FC" w:rsidRDefault="005F5104" w:rsidP="009065DA">
            <w:pPr>
              <w:pStyle w:val="TAC"/>
            </w:pPr>
            <w:r w:rsidRPr="001F23FC">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F23FC" w:rsidRDefault="005F5104" w:rsidP="009065DA">
            <w:pPr>
              <w:pStyle w:val="TAC"/>
            </w:pPr>
            <w:r w:rsidRPr="001F23FC">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F23FC" w:rsidRDefault="005F5104" w:rsidP="009065DA">
            <w:pPr>
              <w:pStyle w:val="TAC"/>
            </w:pPr>
            <w:r w:rsidRPr="001F23FC">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F23FC" w:rsidRDefault="005F5104" w:rsidP="009065DA">
            <w:pPr>
              <w:pStyle w:val="TAC"/>
            </w:pPr>
            <w:r w:rsidRPr="001F23FC">
              <w:t>845.798</w:t>
            </w:r>
          </w:p>
        </w:tc>
      </w:tr>
      <w:tr w:rsidR="005F5104" w:rsidRPr="001F23FC" w14:paraId="0470027E" w14:textId="77777777" w:rsidTr="009065DA">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F23FC" w:rsidRDefault="005F5104" w:rsidP="009065DA">
            <w:pPr>
              <w:pStyle w:val="TAN"/>
            </w:pPr>
            <w:r w:rsidRPr="001F23FC">
              <w:t>NOTE 1:</w:t>
            </w:r>
            <w:r w:rsidRPr="001F23FC">
              <w:tab/>
              <w:t>Additional parameters are specified in Table A.3.1-1 and Table A.3.3.1-1.</w:t>
            </w:r>
          </w:p>
          <w:p w14:paraId="397296A9"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7C0A937A" w14:textId="77777777" w:rsidR="005F5104" w:rsidRPr="001F23FC" w:rsidRDefault="005F5104" w:rsidP="009065DA">
            <w:pPr>
              <w:pStyle w:val="TAN"/>
            </w:pPr>
            <w:r w:rsidRPr="001F23FC">
              <w:t>NOTE 3:</w:t>
            </w:r>
            <w:r w:rsidRPr="001F23FC">
              <w:tab/>
              <w:t>SS/PBCH block is transmitted in slot 0 of each frame</w:t>
            </w:r>
          </w:p>
          <w:p w14:paraId="3CC8B777" w14:textId="77777777" w:rsidR="005F5104" w:rsidRPr="001F23FC" w:rsidRDefault="005F5104" w:rsidP="009065DA">
            <w:pPr>
              <w:pStyle w:val="TAN"/>
            </w:pPr>
            <w:r w:rsidRPr="001F23FC">
              <w:t>NOTE 4:</w:t>
            </w:r>
            <w:r w:rsidRPr="001F23FC">
              <w:tab/>
              <w:t>Slot i is slot index per 2 frames</w:t>
            </w:r>
          </w:p>
          <w:p w14:paraId="7B332BB7"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7521035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E8AF89B"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581C4761" w14:textId="77777777" w:rsidR="005F5104" w:rsidRPr="001F23FC" w:rsidRDefault="005F5104" w:rsidP="005F5104"/>
    <w:p w14:paraId="699A37EC" w14:textId="77777777" w:rsidR="0032234A" w:rsidRPr="001F23FC" w:rsidRDefault="0032234A">
      <w:pPr>
        <w:pStyle w:val="Heading1"/>
        <w:rPr>
          <w:lang w:eastAsia="zh-TW"/>
        </w:rPr>
      </w:pPr>
      <w:r w:rsidRPr="001F23FC">
        <w:t>A.4</w:t>
      </w:r>
      <w:r w:rsidRPr="001F23FC">
        <w:rPr>
          <w:lang w:eastAsia="zh-TW"/>
        </w:rPr>
        <w:tab/>
        <w:t>Void</w:t>
      </w:r>
      <w:bookmarkEnd w:id="236"/>
      <w:bookmarkEnd w:id="237"/>
      <w:bookmarkEnd w:id="238"/>
      <w:bookmarkEnd w:id="239"/>
    </w:p>
    <w:p w14:paraId="5C603FFC" w14:textId="77777777" w:rsidR="0032234A" w:rsidRPr="001F23FC" w:rsidRDefault="0032234A">
      <w:pPr>
        <w:pStyle w:val="Heading1"/>
        <w:rPr>
          <w:lang w:eastAsia="zh-TW"/>
        </w:rPr>
      </w:pPr>
      <w:bookmarkStart w:id="241" w:name="_Toc21026763"/>
      <w:bookmarkStart w:id="242" w:name="_Toc27744061"/>
      <w:bookmarkStart w:id="243" w:name="_Toc36197232"/>
      <w:bookmarkStart w:id="244" w:name="_Toc36197924"/>
      <w:r w:rsidRPr="001F23FC">
        <w:t>A.5</w:t>
      </w:r>
      <w:r w:rsidRPr="001F23FC">
        <w:tab/>
        <w:t>OFDMA Channel Noise Generator (OCNG)</w:t>
      </w:r>
      <w:bookmarkEnd w:id="241"/>
      <w:bookmarkEnd w:id="242"/>
      <w:bookmarkEnd w:id="243"/>
      <w:bookmarkEnd w:id="244"/>
    </w:p>
    <w:p w14:paraId="73838BEC" w14:textId="77777777" w:rsidR="0032234A" w:rsidRPr="001F23FC" w:rsidRDefault="0032234A">
      <w:pPr>
        <w:pStyle w:val="Heading2"/>
        <w:rPr>
          <w:lang w:eastAsia="zh-TW"/>
        </w:rPr>
      </w:pPr>
      <w:bookmarkStart w:id="245" w:name="_Toc21026764"/>
      <w:bookmarkStart w:id="246" w:name="_Toc27744062"/>
      <w:bookmarkStart w:id="247" w:name="_Toc36197233"/>
      <w:bookmarkStart w:id="248" w:name="_Toc36197925"/>
      <w:r w:rsidRPr="001F23FC">
        <w:t>A.5.1</w:t>
      </w:r>
      <w:r w:rsidRPr="001F23FC">
        <w:tab/>
        <w:t>OCNG Patterns for FDD</w:t>
      </w:r>
      <w:bookmarkEnd w:id="245"/>
      <w:bookmarkEnd w:id="246"/>
      <w:bookmarkEnd w:id="247"/>
      <w:bookmarkEnd w:id="248"/>
    </w:p>
    <w:p w14:paraId="189BD3B9" w14:textId="77777777" w:rsidR="0032234A" w:rsidRPr="001F23FC" w:rsidRDefault="0032234A">
      <w:pPr>
        <w:rPr>
          <w:lang w:eastAsia="zh-TW"/>
        </w:rPr>
      </w:pPr>
      <w:r w:rsidRPr="001F23FC">
        <w:rPr>
          <w:lang w:eastAsia="zh-TW"/>
        </w:rPr>
        <w:t>TBD</w:t>
      </w:r>
    </w:p>
    <w:p w14:paraId="2D1624C5" w14:textId="77777777" w:rsidR="0032234A" w:rsidRPr="001F23FC" w:rsidRDefault="0032234A">
      <w:pPr>
        <w:pStyle w:val="Heading2"/>
      </w:pPr>
      <w:bookmarkStart w:id="249" w:name="_Toc21026765"/>
      <w:bookmarkStart w:id="250" w:name="_Toc27744063"/>
      <w:bookmarkStart w:id="251" w:name="_Toc36197234"/>
      <w:bookmarkStart w:id="252" w:name="_Toc36197926"/>
      <w:r w:rsidRPr="001F23FC">
        <w:lastRenderedPageBreak/>
        <w:t>A.5.2</w:t>
      </w:r>
      <w:r w:rsidRPr="001F23FC">
        <w:tab/>
        <w:t>OCNG Patterns for TDD</w:t>
      </w:r>
      <w:bookmarkEnd w:id="249"/>
      <w:bookmarkEnd w:id="250"/>
      <w:bookmarkEnd w:id="251"/>
      <w:bookmarkEnd w:id="252"/>
    </w:p>
    <w:p w14:paraId="458D54C2" w14:textId="77777777" w:rsidR="0032234A" w:rsidRPr="001F23FC" w:rsidRDefault="0032234A">
      <w:pPr>
        <w:pStyle w:val="Heading3"/>
        <w:rPr>
          <w:snapToGrid w:val="0"/>
        </w:rPr>
      </w:pPr>
      <w:bookmarkStart w:id="253" w:name="_Toc21026766"/>
      <w:bookmarkStart w:id="254" w:name="_Toc27744064"/>
      <w:bookmarkStart w:id="255" w:name="_Toc36197235"/>
      <w:bookmarkStart w:id="256" w:name="_Toc36197927"/>
      <w:r w:rsidRPr="001F23FC">
        <w:rPr>
          <w:snapToGrid w:val="0"/>
        </w:rPr>
        <w:t>A.5.2.1</w:t>
      </w:r>
      <w:r w:rsidRPr="001F23FC">
        <w:rPr>
          <w:snapToGrid w:val="0"/>
        </w:rPr>
        <w:tab/>
        <w:t>OCNG TDD pattern 1: Generic OCNG TDD Pattern for all unused REs</w:t>
      </w:r>
      <w:bookmarkEnd w:id="253"/>
      <w:bookmarkEnd w:id="254"/>
      <w:bookmarkEnd w:id="255"/>
      <w:bookmarkEnd w:id="256"/>
    </w:p>
    <w:p w14:paraId="59F98359" w14:textId="77777777" w:rsidR="0032234A" w:rsidRPr="001F23FC" w:rsidRDefault="0032234A">
      <w:pPr>
        <w:pStyle w:val="TH"/>
      </w:pPr>
      <w:bookmarkStart w:id="257" w:name="_CRTableA_5_2_11"/>
      <w:r w:rsidRPr="001F23FC">
        <w:t xml:space="preserve">Table </w:t>
      </w:r>
      <w:bookmarkEnd w:id="257"/>
      <w:r w:rsidRPr="001F23FC">
        <w:t>A.5.2.1-1: OP.1 TDD: Generic OCNG TDD Pattern for all unused R</w:t>
      </w:r>
      <w:r w:rsidRPr="001F23FC">
        <w:rPr>
          <w:lang w:eastAsia="zh-TW"/>
        </w:rPr>
        <w:t>E</w:t>
      </w:r>
      <w:r w:rsidRPr="001F23FC">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F23FC"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F23FC" w:rsidRDefault="0032234A">
            <w:pPr>
              <w:pStyle w:val="TAR"/>
              <w:rPr>
                <w:b/>
                <w:lang w:eastAsia="zh-TW"/>
              </w:rPr>
            </w:pPr>
            <w:r w:rsidRPr="001F23FC">
              <w:rPr>
                <w:b/>
                <w:lang w:eastAsia="zh-TW"/>
              </w:rPr>
              <w:t>OCNG Distribution</w:t>
            </w:r>
          </w:p>
          <w:p w14:paraId="6DE599B3" w14:textId="77777777" w:rsidR="0032234A" w:rsidRPr="001F23FC" w:rsidRDefault="0032234A">
            <w:pPr>
              <w:pStyle w:val="TAL"/>
              <w:rPr>
                <w:b/>
                <w:lang w:eastAsia="zh-TW"/>
              </w:rPr>
            </w:pPr>
            <w:r w:rsidRPr="001F23FC">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68785570" w:rsidR="0032234A" w:rsidRPr="001F23FC" w:rsidRDefault="0032234A">
            <w:pPr>
              <w:pStyle w:val="TAH"/>
              <w:rPr>
                <w:lang w:eastAsia="zh-TW"/>
              </w:rPr>
            </w:pPr>
            <w:r w:rsidRPr="001F23FC">
              <w:rPr>
                <w:lang w:eastAsia="zh-TW"/>
              </w:rPr>
              <w:t>Control Region</w:t>
            </w:r>
            <w:r w:rsidRPr="001F23FC">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F23FC" w:rsidRDefault="0032234A">
            <w:pPr>
              <w:pStyle w:val="TAH"/>
              <w:rPr>
                <w:lang w:eastAsia="zh-TW"/>
              </w:rPr>
            </w:pPr>
            <w:r w:rsidRPr="001F23FC">
              <w:rPr>
                <w:lang w:eastAsia="zh-TW"/>
              </w:rPr>
              <w:t>Data Region</w:t>
            </w:r>
          </w:p>
        </w:tc>
      </w:tr>
      <w:tr w:rsidR="0032234A" w:rsidRPr="001F23FC"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F23FC" w:rsidRDefault="0032234A">
            <w:pPr>
              <w:pStyle w:val="TAL"/>
              <w:rPr>
                <w:lang w:eastAsia="zh-TW"/>
              </w:rPr>
            </w:pPr>
            <w:r w:rsidRPr="001F23FC">
              <w:rPr>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F23FC" w:rsidRDefault="0032234A">
            <w:pPr>
              <w:pStyle w:val="TAL"/>
              <w:rPr>
                <w:lang w:eastAsia="zh-TW"/>
              </w:rPr>
            </w:pPr>
            <w:r w:rsidRPr="001F23FC">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F23FC" w:rsidRDefault="0032234A">
            <w:pPr>
              <w:pStyle w:val="TAL"/>
              <w:rPr>
                <w:lang w:eastAsia="zh-TW"/>
              </w:rPr>
            </w:pPr>
            <w:r w:rsidRPr="001F23FC">
              <w:t>All unused REs (Note 2)</w:t>
            </w:r>
          </w:p>
        </w:tc>
      </w:tr>
      <w:tr w:rsidR="0032234A" w:rsidRPr="001F23FC"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F23FC" w:rsidRDefault="0032234A">
            <w:pPr>
              <w:pStyle w:val="TAL"/>
              <w:rPr>
                <w:lang w:eastAsia="zh-TW"/>
              </w:rPr>
            </w:pPr>
            <w:r w:rsidRPr="001F23FC">
              <w:rPr>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F23FC" w:rsidRDefault="0032234A">
            <w:pPr>
              <w:pStyle w:val="TAL"/>
              <w:rPr>
                <w:lang w:eastAsia="zh-TW"/>
              </w:rPr>
            </w:pPr>
            <w:r w:rsidRPr="001F23FC">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F23FC" w:rsidRDefault="0032234A">
            <w:pPr>
              <w:pStyle w:val="TAL"/>
              <w:rPr>
                <w:lang w:eastAsia="zh-TW"/>
              </w:rPr>
            </w:pPr>
            <w:r w:rsidRPr="001F23FC">
              <w:t>PDSCH</w:t>
            </w:r>
          </w:p>
        </w:tc>
      </w:tr>
      <w:tr w:rsidR="0032234A" w:rsidRPr="001F23FC"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F23FC" w:rsidRDefault="0032234A">
            <w:pPr>
              <w:pStyle w:val="TAL"/>
              <w:rPr>
                <w:lang w:eastAsia="zh-TW"/>
              </w:rPr>
            </w:pPr>
            <w:r w:rsidRPr="001F23FC">
              <w:rPr>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F23FC" w:rsidRDefault="0032234A">
            <w:pPr>
              <w:pStyle w:val="TAL"/>
              <w:rPr>
                <w:lang w:eastAsia="zh-TW"/>
              </w:rPr>
            </w:pPr>
            <w:r w:rsidRPr="001F23FC">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F23FC" w:rsidRDefault="0032234A">
            <w:pPr>
              <w:pStyle w:val="TAL"/>
              <w:rPr>
                <w:lang w:eastAsia="zh-TW"/>
              </w:rPr>
            </w:pPr>
            <w:r w:rsidRPr="001F23FC">
              <w:t>Uncorrelated pseudo random QPSK modulated data</w:t>
            </w:r>
          </w:p>
        </w:tc>
      </w:tr>
      <w:tr w:rsidR="0032234A" w:rsidRPr="001F23FC"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F23FC" w:rsidRDefault="0032234A">
            <w:pPr>
              <w:pStyle w:val="TAL"/>
              <w:rPr>
                <w:rFonts w:cs="Arial"/>
              </w:rPr>
            </w:pPr>
            <w:r w:rsidRPr="001F23FC">
              <w:rPr>
                <w:rFonts w:cs="Arial"/>
              </w:rPr>
              <w:t>Transmission scheme for multiple</w:t>
            </w:r>
          </w:p>
          <w:p w14:paraId="7EC078DB" w14:textId="77777777" w:rsidR="0032234A" w:rsidRPr="001F23FC" w:rsidRDefault="0032234A">
            <w:pPr>
              <w:pStyle w:val="TAL"/>
              <w:rPr>
                <w:lang w:eastAsia="zh-TW"/>
              </w:rPr>
            </w:pPr>
            <w:r w:rsidRPr="001F23FC">
              <w:rPr>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F23FC" w:rsidRDefault="0032234A">
            <w:pPr>
              <w:pStyle w:val="TAL"/>
              <w:rPr>
                <w:lang w:eastAsia="zh-TW"/>
              </w:rPr>
            </w:pPr>
            <w:r w:rsidRPr="001F23FC">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F23FC" w:rsidRDefault="0032234A">
            <w:pPr>
              <w:pStyle w:val="TAL"/>
              <w:rPr>
                <w:lang w:eastAsia="zh-TW"/>
              </w:rPr>
            </w:pPr>
            <w:r w:rsidRPr="001F23FC">
              <w:t>Spatial multiplexing using any precoding matrix with dimensions same as the precoding matrix for PDSCH</w:t>
            </w:r>
          </w:p>
        </w:tc>
      </w:tr>
      <w:tr w:rsidR="0032234A" w:rsidRPr="001F23FC"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F23FC" w:rsidRDefault="0032234A">
            <w:pPr>
              <w:pStyle w:val="TAL"/>
              <w:rPr>
                <w:lang w:eastAsia="zh-TW"/>
              </w:rPr>
            </w:pPr>
            <w:r w:rsidRPr="001F23FC">
              <w:rPr>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F23FC" w:rsidRDefault="0032234A">
            <w:pPr>
              <w:pStyle w:val="TAL"/>
              <w:rPr>
                <w:lang w:eastAsia="zh-TW"/>
              </w:rPr>
            </w:pPr>
            <w:r w:rsidRPr="001F23FC">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F23FC" w:rsidRDefault="0032234A">
            <w:pPr>
              <w:pStyle w:val="TAL"/>
              <w:rPr>
                <w:lang w:eastAsia="zh-TW"/>
              </w:rPr>
            </w:pPr>
            <w:r w:rsidRPr="001F23FC">
              <w:t>Same as for RMC PDSCH in the active BWP</w:t>
            </w:r>
          </w:p>
        </w:tc>
      </w:tr>
      <w:tr w:rsidR="0032234A" w:rsidRPr="001F23FC"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F23FC" w:rsidRDefault="0032234A">
            <w:pPr>
              <w:pStyle w:val="TAL"/>
              <w:rPr>
                <w:lang w:eastAsia="zh-TW"/>
              </w:rPr>
            </w:pPr>
            <w:r w:rsidRPr="001F23FC">
              <w:rPr>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F23FC" w:rsidRDefault="0032234A">
            <w:pPr>
              <w:pStyle w:val="TAL"/>
              <w:rPr>
                <w:lang w:eastAsia="zh-TW"/>
              </w:rPr>
            </w:pPr>
            <w:r w:rsidRPr="001F23FC">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F23FC" w:rsidRDefault="0032234A">
            <w:pPr>
              <w:pStyle w:val="TAL"/>
              <w:rPr>
                <w:lang w:eastAsia="zh-TW"/>
              </w:rPr>
            </w:pPr>
            <w:r w:rsidRPr="001F23FC">
              <w:t>Same as for RMC PDSCH</w:t>
            </w:r>
          </w:p>
        </w:tc>
      </w:tr>
      <w:tr w:rsidR="0032234A" w:rsidRPr="001F23FC"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F23FC" w:rsidRDefault="0032234A">
            <w:pPr>
              <w:pStyle w:val="TAN"/>
              <w:rPr>
                <w:rFonts w:cs="Arial"/>
              </w:rPr>
            </w:pPr>
            <w:r w:rsidRPr="001F23FC">
              <w:rPr>
                <w:rFonts w:cs="Arial"/>
              </w:rPr>
              <w:t>Note 1:</w:t>
            </w:r>
            <w:r w:rsidRPr="001F23FC">
              <w:rPr>
                <w:rFonts w:cs="Arial"/>
                <w:lang w:eastAsia="zh-TW"/>
              </w:rPr>
              <w:tab/>
            </w:r>
            <w:r w:rsidRPr="001F23FC">
              <w:rPr>
                <w:rFonts w:cs="Arial"/>
              </w:rPr>
              <w:t>All unused REs in the active CORESETS appointed by the search spaces in use.</w:t>
            </w:r>
          </w:p>
          <w:p w14:paraId="67428679" w14:textId="77777777" w:rsidR="0032234A" w:rsidRPr="001F23FC" w:rsidRDefault="0032234A">
            <w:pPr>
              <w:pStyle w:val="TAN"/>
              <w:rPr>
                <w:lang w:eastAsia="zh-TW"/>
              </w:rPr>
            </w:pPr>
            <w:r w:rsidRPr="001F23FC">
              <w:rPr>
                <w:rFonts w:cs="Arial"/>
              </w:rPr>
              <w:t>Note 2:</w:t>
            </w:r>
            <w:r w:rsidRPr="001F23FC">
              <w:rPr>
                <w:rFonts w:cs="Arial"/>
                <w:lang w:eastAsia="zh-TW"/>
              </w:rPr>
              <w:tab/>
            </w:r>
            <w:r w:rsidRPr="001F23FC">
              <w:rPr>
                <w:rFonts w:cs="Arial"/>
              </w:rPr>
              <w:t xml:space="preserve">Unused </w:t>
            </w:r>
            <w:r w:rsidRPr="001F23FC">
              <w:rPr>
                <w:rFonts w:cs="Arial"/>
                <w:lang w:eastAsia="zh-TW"/>
              </w:rPr>
              <w:t>available REs refer to REs in PRBs not allocated for any physical channels, CORESETs, synchronization signals or reference signals in channel bandwidth.</w:t>
            </w:r>
          </w:p>
        </w:tc>
      </w:tr>
    </w:tbl>
    <w:p w14:paraId="3A8FABFF" w14:textId="77777777" w:rsidR="0032234A" w:rsidRPr="001F23FC" w:rsidRDefault="0032234A">
      <w:pPr>
        <w:rPr>
          <w:rFonts w:eastAsia="Malgun Gothic"/>
          <w:lang w:eastAsia="ko-KR"/>
        </w:rPr>
      </w:pPr>
    </w:p>
    <w:p w14:paraId="74AC590E" w14:textId="4F1D7A4C" w:rsidR="00A54245" w:rsidRPr="001F23FC" w:rsidRDefault="00A54245" w:rsidP="00A54245">
      <w:pPr>
        <w:pStyle w:val="Heading1"/>
      </w:pPr>
      <w:r w:rsidRPr="001F23FC">
        <w:t>A.6</w:t>
      </w:r>
      <w:r w:rsidRPr="001F23FC">
        <w:tab/>
        <w:t>FR2 RF tests with testability issues</w:t>
      </w:r>
    </w:p>
    <w:p w14:paraId="7A966C86" w14:textId="3EB4179B" w:rsidR="008D532A" w:rsidRPr="001F23FC" w:rsidRDefault="008D532A" w:rsidP="008D532A">
      <w:pPr>
        <w:pStyle w:val="EditorsNote"/>
        <w:rPr>
          <w:rFonts w:eastAsia="Malgun Gothic"/>
          <w:lang w:eastAsia="ko-KR"/>
        </w:rPr>
      </w:pPr>
      <w:bookmarkStart w:id="258" w:name="_Toc27478132"/>
      <w:bookmarkStart w:id="259" w:name="_Toc36226844"/>
      <w:bookmarkStart w:id="260" w:name="_Toc44324129"/>
      <w:bookmarkStart w:id="261" w:name="_Toc52990323"/>
      <w:r>
        <w:t>Editor's note:</w:t>
      </w:r>
      <w:r>
        <w:tab/>
        <w:t>Please note that the list of FR2 RF testability issues related to MU are maintained in in TR 38.903 Annex B.26.</w:t>
      </w:r>
    </w:p>
    <w:p w14:paraId="0F4B236D" w14:textId="77777777" w:rsidR="008D532A" w:rsidRDefault="008D532A" w:rsidP="008D532A">
      <w:pPr>
        <w:pStyle w:val="Heading2"/>
      </w:pPr>
      <w:r>
        <w:t>A.6.1</w:t>
      </w:r>
      <w:r>
        <w:tab/>
        <w:t>FR2 RF tests with testability issues not related to Measurement Uncertainty (MU)</w:t>
      </w:r>
    </w:p>
    <w:p w14:paraId="6DDDB837" w14:textId="1A4FC4E9" w:rsidR="00A54245" w:rsidRPr="001F23FC" w:rsidRDefault="00B00962" w:rsidP="001F23FC">
      <w:pPr>
        <w:pStyle w:val="EditorsNote"/>
        <w:rPr>
          <w:rFonts w:eastAsia="Malgun Gothic"/>
          <w:lang w:eastAsia="ko-KR"/>
        </w:rPr>
      </w:pPr>
      <w:r>
        <w:t>Editor's note:</w:t>
      </w:r>
      <w:r>
        <w:tab/>
      </w:r>
      <w:r w:rsidR="00A54245" w:rsidRPr="001F23FC">
        <w:t>The list of FR2 RF testability issues not related to MU and listed in the table below is incomplete and ongoing updates.</w:t>
      </w:r>
      <w:bookmarkEnd w:id="258"/>
      <w:bookmarkEnd w:id="259"/>
      <w:bookmarkEnd w:id="260"/>
      <w:bookmarkEnd w:id="261"/>
    </w:p>
    <w:p w14:paraId="0F223B1F" w14:textId="05922947" w:rsidR="006F4F3F" w:rsidRPr="001F23FC" w:rsidRDefault="00A54245" w:rsidP="006F4F3F">
      <w:pPr>
        <w:pStyle w:val="TH"/>
      </w:pPr>
      <w:r w:rsidRPr="001F23FC">
        <w:lastRenderedPageBreak/>
        <w:t>Table A.6-1: FR2 RF test cases and testability issues not related to MU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41"/>
        <w:gridCol w:w="5525"/>
      </w:tblGrid>
      <w:tr w:rsidR="006F4F3F" w:rsidRPr="001F23FC" w14:paraId="54AC981E"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F42D8AC" w14:textId="77777777" w:rsidR="006F4F3F" w:rsidRPr="001F23FC" w:rsidRDefault="006F4F3F" w:rsidP="009065DA">
            <w:pPr>
              <w:pStyle w:val="TAH"/>
            </w:pPr>
            <w:r w:rsidRPr="001F23FC">
              <w:t>Clause</w:t>
            </w:r>
          </w:p>
        </w:tc>
        <w:tc>
          <w:tcPr>
            <w:tcW w:w="2940" w:type="dxa"/>
            <w:tcBorders>
              <w:top w:val="single" w:sz="4" w:space="0" w:color="auto"/>
              <w:left w:val="single" w:sz="4" w:space="0" w:color="auto"/>
              <w:bottom w:val="single" w:sz="4" w:space="0" w:color="auto"/>
              <w:right w:val="single" w:sz="4" w:space="0" w:color="auto"/>
            </w:tcBorders>
          </w:tcPr>
          <w:p w14:paraId="327F121B" w14:textId="77777777" w:rsidR="006F4F3F" w:rsidRPr="001F23FC" w:rsidRDefault="006F4F3F" w:rsidP="009065DA">
            <w:pPr>
              <w:pStyle w:val="TAH"/>
            </w:pPr>
            <w:r w:rsidRPr="001F23FC">
              <w:t>Requirement</w:t>
            </w:r>
          </w:p>
        </w:tc>
        <w:tc>
          <w:tcPr>
            <w:tcW w:w="5524" w:type="dxa"/>
            <w:tcBorders>
              <w:top w:val="single" w:sz="4" w:space="0" w:color="auto"/>
              <w:left w:val="single" w:sz="4" w:space="0" w:color="auto"/>
              <w:bottom w:val="single" w:sz="4" w:space="0" w:color="auto"/>
              <w:right w:val="single" w:sz="4" w:space="0" w:color="auto"/>
            </w:tcBorders>
          </w:tcPr>
          <w:p w14:paraId="4FE6648F" w14:textId="77777777" w:rsidR="006F4F3F" w:rsidRPr="001F23FC" w:rsidRDefault="006F4F3F" w:rsidP="009065DA">
            <w:pPr>
              <w:pStyle w:val="TAH"/>
            </w:pPr>
            <w:r w:rsidRPr="001F23FC">
              <w:t>FR2 RF Testability issue not related to MU</w:t>
            </w:r>
          </w:p>
        </w:tc>
      </w:tr>
      <w:tr w:rsidR="006F4F3F" w:rsidRPr="001F23FC" w14:paraId="3D648B88"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C548C63" w14:textId="77777777" w:rsidR="006F4F3F" w:rsidRPr="001F23FC" w:rsidRDefault="006F4F3F" w:rsidP="009065DA">
            <w:pPr>
              <w:pStyle w:val="TAL"/>
            </w:pPr>
            <w:r w:rsidRPr="001F23FC">
              <w:t>6.2.2</w:t>
            </w:r>
          </w:p>
        </w:tc>
        <w:tc>
          <w:tcPr>
            <w:tcW w:w="2940" w:type="dxa"/>
            <w:tcBorders>
              <w:top w:val="single" w:sz="4" w:space="0" w:color="auto"/>
              <w:left w:val="single" w:sz="4" w:space="0" w:color="auto"/>
              <w:bottom w:val="single" w:sz="4" w:space="0" w:color="auto"/>
              <w:right w:val="single" w:sz="4" w:space="0" w:color="auto"/>
            </w:tcBorders>
          </w:tcPr>
          <w:p w14:paraId="529ABBD5" w14:textId="77777777" w:rsidR="006F4F3F" w:rsidRPr="001F23FC" w:rsidRDefault="006F4F3F" w:rsidP="009065DA">
            <w:pPr>
              <w:pStyle w:val="TAL"/>
            </w:pPr>
            <w:r w:rsidRPr="001F23FC">
              <w:t>UE maximum output power reduction</w:t>
            </w:r>
          </w:p>
        </w:tc>
        <w:tc>
          <w:tcPr>
            <w:tcW w:w="5524" w:type="dxa"/>
            <w:tcBorders>
              <w:top w:val="single" w:sz="4" w:space="0" w:color="auto"/>
              <w:left w:val="single" w:sz="4" w:space="0" w:color="auto"/>
              <w:bottom w:val="single" w:sz="4" w:space="0" w:color="auto"/>
              <w:right w:val="single" w:sz="4" w:space="0" w:color="auto"/>
            </w:tcBorders>
          </w:tcPr>
          <w:p w14:paraId="1524BC9D" w14:textId="77777777" w:rsidR="006F4F3F" w:rsidRPr="001F23FC" w:rsidRDefault="006F4F3F" w:rsidP="009065DA">
            <w:pPr>
              <w:pStyle w:val="TAL"/>
            </w:pPr>
            <w:r w:rsidRPr="001F23FC">
              <w:t>How to deal with power classes reusing PC3 MPR requirements, especially those defined from Release 17 and forward, and then the relationship with 6.2.2_1 test is FFS.</w:t>
            </w:r>
          </w:p>
        </w:tc>
      </w:tr>
      <w:tr w:rsidR="006F4F3F" w:rsidRPr="001F23FC" w14:paraId="477D325F"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549B899" w14:textId="77777777" w:rsidR="006F4F3F" w:rsidRPr="001F23FC" w:rsidRDefault="006F4F3F" w:rsidP="009065DA">
            <w:pPr>
              <w:pStyle w:val="TAL"/>
            </w:pPr>
            <w:r w:rsidRPr="001F23FC">
              <w:t>6.2D.1.1</w:t>
            </w:r>
          </w:p>
        </w:tc>
        <w:tc>
          <w:tcPr>
            <w:tcW w:w="2940" w:type="dxa"/>
            <w:tcBorders>
              <w:top w:val="single" w:sz="4" w:space="0" w:color="auto"/>
              <w:left w:val="single" w:sz="4" w:space="0" w:color="auto"/>
              <w:bottom w:val="single" w:sz="4" w:space="0" w:color="auto"/>
              <w:right w:val="single" w:sz="4" w:space="0" w:color="auto"/>
            </w:tcBorders>
          </w:tcPr>
          <w:p w14:paraId="083B9768" w14:textId="77777777" w:rsidR="006F4F3F" w:rsidRPr="001F23FC" w:rsidRDefault="006F4F3F" w:rsidP="009065DA">
            <w:pPr>
              <w:pStyle w:val="TAL"/>
            </w:pPr>
            <w:r w:rsidRPr="001F23FC">
              <w:t>UE maximum output power - EIRP and TRP for UL MIMO</w:t>
            </w:r>
          </w:p>
        </w:tc>
        <w:tc>
          <w:tcPr>
            <w:tcW w:w="5524" w:type="dxa"/>
            <w:tcBorders>
              <w:top w:val="single" w:sz="4" w:space="0" w:color="auto"/>
              <w:left w:val="single" w:sz="4" w:space="0" w:color="auto"/>
              <w:bottom w:val="single" w:sz="4" w:space="0" w:color="auto"/>
              <w:right w:val="single" w:sz="4" w:space="0" w:color="auto"/>
            </w:tcBorders>
          </w:tcPr>
          <w:p w14:paraId="712C31BE" w14:textId="77777777" w:rsidR="006F4F3F" w:rsidRPr="001F23FC" w:rsidRDefault="006F4F3F" w:rsidP="009065DA">
            <w:pPr>
              <w:pStyle w:val="TAL"/>
              <w:tabs>
                <w:tab w:val="left" w:pos="1074"/>
              </w:tabs>
            </w:pPr>
            <w:r w:rsidRPr="001F23FC">
              <w:t xml:space="preserve">No test points are defined for 2-layer UL MIMO </w:t>
            </w:r>
            <w:r w:rsidRPr="001F23FC">
              <w:rPr>
                <w:rFonts w:eastAsia="PMingLiU"/>
                <w:lang w:eastAsia="zh-TW"/>
              </w:rPr>
              <w:t>since there is no configuration satisfying MPR=0dB requirements in RAN4.</w:t>
            </w:r>
          </w:p>
        </w:tc>
      </w:tr>
      <w:tr w:rsidR="006F4F3F" w:rsidRPr="001F23FC" w14:paraId="6335A9AB"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902332A" w14:textId="77777777" w:rsidR="006F4F3F" w:rsidRPr="001F23FC" w:rsidRDefault="006F4F3F" w:rsidP="009065DA">
            <w:pPr>
              <w:pStyle w:val="TAL"/>
            </w:pPr>
            <w:r w:rsidRPr="001F23FC">
              <w:t>6.3.2</w:t>
            </w:r>
          </w:p>
        </w:tc>
        <w:tc>
          <w:tcPr>
            <w:tcW w:w="2940" w:type="dxa"/>
            <w:tcBorders>
              <w:top w:val="single" w:sz="4" w:space="0" w:color="auto"/>
              <w:left w:val="single" w:sz="4" w:space="0" w:color="auto"/>
              <w:bottom w:val="single" w:sz="4" w:space="0" w:color="auto"/>
              <w:right w:val="single" w:sz="4" w:space="0" w:color="auto"/>
            </w:tcBorders>
          </w:tcPr>
          <w:p w14:paraId="5471A521" w14:textId="77777777" w:rsidR="006F4F3F" w:rsidRPr="001F23FC" w:rsidRDefault="006F4F3F" w:rsidP="009065DA">
            <w:pPr>
              <w:pStyle w:val="TAL"/>
            </w:pPr>
            <w:r w:rsidRPr="001F23FC">
              <w:t>Transmit OFF Power</w:t>
            </w:r>
          </w:p>
        </w:tc>
        <w:tc>
          <w:tcPr>
            <w:tcW w:w="5524" w:type="dxa"/>
            <w:tcBorders>
              <w:top w:val="single" w:sz="4" w:space="0" w:color="auto"/>
              <w:left w:val="single" w:sz="4" w:space="0" w:color="auto"/>
              <w:bottom w:val="single" w:sz="4" w:space="0" w:color="auto"/>
              <w:right w:val="single" w:sz="4" w:space="0" w:color="auto"/>
            </w:tcBorders>
          </w:tcPr>
          <w:p w14:paraId="26D8B8C8" w14:textId="77777777" w:rsidR="006F4F3F" w:rsidRPr="001F23FC" w:rsidRDefault="006F4F3F" w:rsidP="009065DA">
            <w:pPr>
              <w:pStyle w:val="TAL"/>
              <w:tabs>
                <w:tab w:val="left" w:pos="1074"/>
              </w:tabs>
            </w:pPr>
            <w:r w:rsidRPr="001F23FC">
              <w:t xml:space="preserve">Test Procedure aspects for UE indicating </w:t>
            </w:r>
            <w:r w:rsidRPr="001F23FC">
              <w:rPr>
                <w:i/>
                <w:iCs/>
              </w:rPr>
              <w:t xml:space="preserve">ul-GapFR2-r17 </w:t>
            </w:r>
            <w:r w:rsidRPr="001F23FC">
              <w:t>is FFS</w:t>
            </w:r>
          </w:p>
        </w:tc>
      </w:tr>
      <w:tr w:rsidR="006F4F3F" w:rsidRPr="001F23FC" w14:paraId="65345852"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CBAFD3C" w14:textId="77777777" w:rsidR="006F4F3F" w:rsidRPr="001F23FC" w:rsidRDefault="006F4F3F" w:rsidP="009065DA">
            <w:pPr>
              <w:pStyle w:val="TAL"/>
            </w:pPr>
            <w:r w:rsidRPr="001F23FC">
              <w:t>6.3.3.1</w:t>
            </w:r>
          </w:p>
        </w:tc>
        <w:tc>
          <w:tcPr>
            <w:tcW w:w="2940" w:type="dxa"/>
            <w:tcBorders>
              <w:top w:val="single" w:sz="4" w:space="0" w:color="auto"/>
              <w:left w:val="single" w:sz="4" w:space="0" w:color="auto"/>
              <w:bottom w:val="single" w:sz="4" w:space="0" w:color="auto"/>
              <w:right w:val="single" w:sz="4" w:space="0" w:color="auto"/>
            </w:tcBorders>
          </w:tcPr>
          <w:p w14:paraId="4C91A0CA" w14:textId="77777777" w:rsidR="006F4F3F" w:rsidRPr="001F23FC" w:rsidRDefault="006F4F3F" w:rsidP="009065DA">
            <w:pPr>
              <w:pStyle w:val="TAL"/>
            </w:pPr>
            <w:r w:rsidRPr="001F23FC">
              <w:t>PRACH Time Mask</w:t>
            </w:r>
          </w:p>
        </w:tc>
        <w:tc>
          <w:tcPr>
            <w:tcW w:w="5524" w:type="dxa"/>
            <w:tcBorders>
              <w:top w:val="single" w:sz="4" w:space="0" w:color="auto"/>
              <w:left w:val="single" w:sz="4" w:space="0" w:color="auto"/>
              <w:bottom w:val="single" w:sz="4" w:space="0" w:color="auto"/>
              <w:right w:val="single" w:sz="4" w:space="0" w:color="auto"/>
            </w:tcBorders>
          </w:tcPr>
          <w:p w14:paraId="09D255DB" w14:textId="77777777" w:rsidR="006F4F3F" w:rsidRPr="001F23FC" w:rsidRDefault="006F4F3F" w:rsidP="009065DA">
            <w:pPr>
              <w:pStyle w:val="TAL"/>
              <w:tabs>
                <w:tab w:val="left" w:pos="1074"/>
              </w:tabs>
            </w:pPr>
            <w:r w:rsidRPr="001F23FC">
              <w:t>Further investigation is essential that how does beamforming affect the initial access procedure</w:t>
            </w:r>
          </w:p>
        </w:tc>
      </w:tr>
      <w:tr w:rsidR="006F4F3F" w:rsidRPr="001F23FC" w14:paraId="6BD41354"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42D309C" w14:textId="77777777" w:rsidR="006F4F3F" w:rsidRPr="001F23FC" w:rsidRDefault="006F4F3F" w:rsidP="009065DA">
            <w:pPr>
              <w:pStyle w:val="TAL"/>
            </w:pPr>
            <w:r w:rsidRPr="001F23FC">
              <w:t>6.3D.3.1</w:t>
            </w:r>
          </w:p>
        </w:tc>
        <w:tc>
          <w:tcPr>
            <w:tcW w:w="2940" w:type="dxa"/>
            <w:tcBorders>
              <w:top w:val="single" w:sz="4" w:space="0" w:color="auto"/>
              <w:left w:val="single" w:sz="4" w:space="0" w:color="auto"/>
              <w:bottom w:val="single" w:sz="4" w:space="0" w:color="auto"/>
              <w:right w:val="single" w:sz="4" w:space="0" w:color="auto"/>
            </w:tcBorders>
          </w:tcPr>
          <w:p w14:paraId="74AE9CF2" w14:textId="77777777" w:rsidR="006F4F3F" w:rsidRPr="001F23FC" w:rsidRDefault="006F4F3F" w:rsidP="009065DA">
            <w:pPr>
              <w:pStyle w:val="TAL"/>
            </w:pPr>
            <w:r w:rsidRPr="001F23FC">
              <w:t>General ON/OFF time mask for UL MIMO</w:t>
            </w:r>
          </w:p>
        </w:tc>
        <w:tc>
          <w:tcPr>
            <w:tcW w:w="5524" w:type="dxa"/>
            <w:tcBorders>
              <w:top w:val="single" w:sz="4" w:space="0" w:color="auto"/>
              <w:left w:val="single" w:sz="4" w:space="0" w:color="auto"/>
              <w:bottom w:val="single" w:sz="4" w:space="0" w:color="auto"/>
              <w:right w:val="single" w:sz="4" w:space="0" w:color="auto"/>
            </w:tcBorders>
          </w:tcPr>
          <w:p w14:paraId="69C7ECAB" w14:textId="77777777" w:rsidR="006F4F3F" w:rsidRPr="001F23FC" w:rsidRDefault="006F4F3F" w:rsidP="009065DA">
            <w:pPr>
              <w:pStyle w:val="TAL"/>
              <w:tabs>
                <w:tab w:val="left" w:pos="1074"/>
              </w:tabs>
            </w:pPr>
            <w:r w:rsidRPr="001F23FC">
              <w:t>Testability of OFF power needs further study</w:t>
            </w:r>
          </w:p>
          <w:p w14:paraId="35CF4698" w14:textId="77777777" w:rsidR="006F4F3F" w:rsidRPr="001F23FC" w:rsidRDefault="006F4F3F" w:rsidP="009065DA">
            <w:pPr>
              <w:pStyle w:val="TAL"/>
              <w:tabs>
                <w:tab w:val="left" w:pos="1074"/>
              </w:tabs>
            </w:pPr>
            <w:r w:rsidRPr="001F23FC">
              <w:t>OTA test procedure for UL-MIMO is still under investigation</w:t>
            </w:r>
          </w:p>
        </w:tc>
      </w:tr>
      <w:tr w:rsidR="006F4F3F" w:rsidRPr="001F23FC" w14:paraId="33FA00DE"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F65CC0" w14:textId="77777777" w:rsidR="006F4F3F" w:rsidRPr="001F23FC" w:rsidRDefault="006F4F3F" w:rsidP="009065DA">
            <w:pPr>
              <w:pStyle w:val="TAL"/>
            </w:pPr>
            <w:r w:rsidRPr="001F23FC">
              <w:t>6.4.2.3</w:t>
            </w:r>
          </w:p>
        </w:tc>
        <w:tc>
          <w:tcPr>
            <w:tcW w:w="2940" w:type="dxa"/>
            <w:tcBorders>
              <w:top w:val="single" w:sz="4" w:space="0" w:color="auto"/>
              <w:left w:val="single" w:sz="4" w:space="0" w:color="auto"/>
              <w:bottom w:val="single" w:sz="4" w:space="0" w:color="auto"/>
              <w:right w:val="single" w:sz="4" w:space="0" w:color="auto"/>
            </w:tcBorders>
          </w:tcPr>
          <w:p w14:paraId="2351067F" w14:textId="77777777" w:rsidR="006F4F3F" w:rsidRPr="001F23FC" w:rsidRDefault="006F4F3F" w:rsidP="009065DA">
            <w:pPr>
              <w:pStyle w:val="TAL"/>
            </w:pPr>
            <w:r w:rsidRPr="001F23FC">
              <w:t>In-band emissions</w:t>
            </w:r>
          </w:p>
        </w:tc>
        <w:tc>
          <w:tcPr>
            <w:tcW w:w="5524" w:type="dxa"/>
            <w:tcBorders>
              <w:top w:val="single" w:sz="4" w:space="0" w:color="auto"/>
              <w:left w:val="single" w:sz="4" w:space="0" w:color="auto"/>
              <w:bottom w:val="single" w:sz="4" w:space="0" w:color="auto"/>
              <w:right w:val="single" w:sz="4" w:space="0" w:color="auto"/>
            </w:tcBorders>
          </w:tcPr>
          <w:p w14:paraId="7672FA52" w14:textId="77777777" w:rsidR="006F4F3F" w:rsidRPr="001F23FC" w:rsidRDefault="006F4F3F" w:rsidP="009065DA">
            <w:pPr>
              <w:pStyle w:val="TAL"/>
              <w:tabs>
                <w:tab w:val="left" w:pos="1074"/>
              </w:tabs>
            </w:pPr>
            <w:r w:rsidRPr="001F23FC">
              <w:t>Testing of the general in-band emission requirement and if yes at which UE Tx power level and with which relaxation applied to the requirement is FFS.</w:t>
            </w:r>
          </w:p>
        </w:tc>
      </w:tr>
      <w:tr w:rsidR="006F4F3F" w:rsidRPr="001F23FC" w14:paraId="23641FB2"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9001FD7"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34D230C1" w14:textId="77777777" w:rsidR="006F4F3F" w:rsidRPr="001F23FC" w:rsidRDefault="006F4F3F" w:rsidP="009065DA">
            <w:pPr>
              <w:pStyle w:val="TAL"/>
            </w:pPr>
            <w:r w:rsidRPr="001F23FC">
              <w:rPr>
                <w:lang w:eastAsia="zh-TW"/>
              </w:rPr>
              <w:t>Carrier leakage</w:t>
            </w:r>
            <w:r w:rsidRPr="001F23FC">
              <w:t xml:space="preserve"> for CA (2UL CA)</w:t>
            </w:r>
          </w:p>
        </w:tc>
        <w:tc>
          <w:tcPr>
            <w:tcW w:w="5524" w:type="dxa"/>
            <w:vMerge w:val="restart"/>
            <w:tcBorders>
              <w:top w:val="single" w:sz="4" w:space="0" w:color="auto"/>
              <w:left w:val="single" w:sz="4" w:space="0" w:color="auto"/>
              <w:right w:val="single" w:sz="4" w:space="0" w:color="auto"/>
            </w:tcBorders>
          </w:tcPr>
          <w:p w14:paraId="7EA5380C" w14:textId="77777777" w:rsidR="006F4F3F" w:rsidRPr="001F23FC" w:rsidRDefault="006F4F3F" w:rsidP="009065DA">
            <w:pPr>
              <w:pStyle w:val="TAL"/>
              <w:tabs>
                <w:tab w:val="left" w:pos="1074"/>
              </w:tabs>
            </w:pPr>
            <w:r w:rsidRPr="001F23FC">
              <w:t>This test is incomplete due to lack of RRC framework for LO position retrieval</w:t>
            </w:r>
          </w:p>
        </w:tc>
      </w:tr>
      <w:tr w:rsidR="006F4F3F" w:rsidRPr="001F23FC" w14:paraId="018E09AF"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20A28A"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26086EC9" w14:textId="77777777" w:rsidR="006F4F3F" w:rsidRPr="001F23FC" w:rsidRDefault="006F4F3F" w:rsidP="009065DA">
            <w:pPr>
              <w:pStyle w:val="TAL"/>
              <w:rPr>
                <w:lang w:eastAsia="zh-TW"/>
              </w:rPr>
            </w:pPr>
            <w:r w:rsidRPr="001F23FC">
              <w:rPr>
                <w:lang w:eastAsia="zh-TW"/>
              </w:rPr>
              <w:t>Carrier leakage</w:t>
            </w:r>
            <w:r w:rsidRPr="001F23FC">
              <w:t xml:space="preserve"> for CA (2UL CA)</w:t>
            </w:r>
          </w:p>
        </w:tc>
        <w:tc>
          <w:tcPr>
            <w:tcW w:w="5524" w:type="dxa"/>
            <w:vMerge/>
            <w:tcBorders>
              <w:left w:val="single" w:sz="4" w:space="0" w:color="auto"/>
              <w:right w:val="single" w:sz="4" w:space="0" w:color="auto"/>
            </w:tcBorders>
          </w:tcPr>
          <w:p w14:paraId="2C8EE904" w14:textId="77777777" w:rsidR="006F4F3F" w:rsidRPr="001F23FC" w:rsidRDefault="006F4F3F" w:rsidP="009065DA">
            <w:pPr>
              <w:pStyle w:val="TAL"/>
              <w:tabs>
                <w:tab w:val="left" w:pos="1074"/>
              </w:tabs>
            </w:pPr>
          </w:p>
        </w:tc>
      </w:tr>
      <w:tr w:rsidR="006F4F3F" w:rsidRPr="001F23FC" w14:paraId="3D301030"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16402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2.2</w:t>
            </w:r>
          </w:p>
        </w:tc>
        <w:tc>
          <w:tcPr>
            <w:tcW w:w="2940" w:type="dxa"/>
            <w:tcBorders>
              <w:top w:val="single" w:sz="4" w:space="0" w:color="auto"/>
              <w:left w:val="single" w:sz="4" w:space="0" w:color="auto"/>
              <w:bottom w:val="single" w:sz="4" w:space="0" w:color="auto"/>
              <w:right w:val="single" w:sz="4" w:space="0" w:color="auto"/>
            </w:tcBorders>
          </w:tcPr>
          <w:p w14:paraId="0DA75616" w14:textId="77777777" w:rsidR="006F4F3F" w:rsidRPr="001F23FC" w:rsidRDefault="006F4F3F" w:rsidP="009065DA">
            <w:pPr>
              <w:pStyle w:val="TAL"/>
              <w:rPr>
                <w:lang w:eastAsia="zh-TW"/>
              </w:rPr>
            </w:pPr>
            <w:r w:rsidRPr="001F23FC">
              <w:rPr>
                <w:lang w:eastAsia="zh-TW"/>
              </w:rPr>
              <w:t>Carrier leakage</w:t>
            </w:r>
            <w:r w:rsidRPr="001F23FC">
              <w:t xml:space="preserve"> for CA (3UL CA)</w:t>
            </w:r>
          </w:p>
        </w:tc>
        <w:tc>
          <w:tcPr>
            <w:tcW w:w="5524" w:type="dxa"/>
            <w:vMerge/>
            <w:tcBorders>
              <w:left w:val="single" w:sz="4" w:space="0" w:color="auto"/>
              <w:right w:val="single" w:sz="4" w:space="0" w:color="auto"/>
            </w:tcBorders>
          </w:tcPr>
          <w:p w14:paraId="679E40FD" w14:textId="77777777" w:rsidR="006F4F3F" w:rsidRPr="001F23FC" w:rsidRDefault="006F4F3F" w:rsidP="009065DA">
            <w:pPr>
              <w:pStyle w:val="TAL"/>
              <w:tabs>
                <w:tab w:val="left" w:pos="1074"/>
              </w:tabs>
            </w:pPr>
          </w:p>
        </w:tc>
      </w:tr>
      <w:tr w:rsidR="006F4F3F" w:rsidRPr="001F23FC" w14:paraId="0A582593"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7E9D8F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2.3</w:t>
            </w:r>
          </w:p>
        </w:tc>
        <w:tc>
          <w:tcPr>
            <w:tcW w:w="2940" w:type="dxa"/>
            <w:tcBorders>
              <w:top w:val="single" w:sz="4" w:space="0" w:color="auto"/>
              <w:left w:val="single" w:sz="4" w:space="0" w:color="auto"/>
              <w:bottom w:val="single" w:sz="4" w:space="0" w:color="auto"/>
              <w:right w:val="single" w:sz="4" w:space="0" w:color="auto"/>
            </w:tcBorders>
          </w:tcPr>
          <w:p w14:paraId="6134E879" w14:textId="77777777" w:rsidR="006F4F3F" w:rsidRPr="001F23FC" w:rsidRDefault="006F4F3F" w:rsidP="009065DA">
            <w:pPr>
              <w:pStyle w:val="TAL"/>
              <w:rPr>
                <w:lang w:eastAsia="zh-TW"/>
              </w:rPr>
            </w:pPr>
            <w:r w:rsidRPr="001F23FC">
              <w:rPr>
                <w:lang w:eastAsia="zh-TW"/>
              </w:rPr>
              <w:t>Carrier leakage</w:t>
            </w:r>
            <w:r w:rsidRPr="001F23FC">
              <w:t xml:space="preserve"> for CA (4UL CA)</w:t>
            </w:r>
          </w:p>
        </w:tc>
        <w:tc>
          <w:tcPr>
            <w:tcW w:w="5524" w:type="dxa"/>
            <w:vMerge/>
            <w:tcBorders>
              <w:left w:val="single" w:sz="4" w:space="0" w:color="auto"/>
              <w:right w:val="single" w:sz="4" w:space="0" w:color="auto"/>
            </w:tcBorders>
          </w:tcPr>
          <w:p w14:paraId="45C75016" w14:textId="77777777" w:rsidR="006F4F3F" w:rsidRPr="001F23FC" w:rsidRDefault="006F4F3F" w:rsidP="009065DA">
            <w:pPr>
              <w:pStyle w:val="TAL"/>
              <w:tabs>
                <w:tab w:val="left" w:pos="1074"/>
              </w:tabs>
            </w:pPr>
          </w:p>
        </w:tc>
      </w:tr>
      <w:tr w:rsidR="006F4F3F" w:rsidRPr="001F23FC" w14:paraId="0ECA6599"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2A63A1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2.4</w:t>
            </w:r>
          </w:p>
        </w:tc>
        <w:tc>
          <w:tcPr>
            <w:tcW w:w="2940" w:type="dxa"/>
            <w:tcBorders>
              <w:top w:val="single" w:sz="4" w:space="0" w:color="auto"/>
              <w:left w:val="single" w:sz="4" w:space="0" w:color="auto"/>
              <w:bottom w:val="single" w:sz="4" w:space="0" w:color="auto"/>
              <w:right w:val="single" w:sz="4" w:space="0" w:color="auto"/>
            </w:tcBorders>
          </w:tcPr>
          <w:p w14:paraId="6E104FD6" w14:textId="77777777" w:rsidR="006F4F3F" w:rsidRPr="001F23FC" w:rsidRDefault="006F4F3F" w:rsidP="009065DA">
            <w:pPr>
              <w:pStyle w:val="TAL"/>
              <w:rPr>
                <w:lang w:eastAsia="zh-TW"/>
              </w:rPr>
            </w:pPr>
            <w:r w:rsidRPr="001F23FC">
              <w:rPr>
                <w:lang w:eastAsia="zh-TW"/>
              </w:rPr>
              <w:t>Carrier leakage</w:t>
            </w:r>
            <w:r w:rsidRPr="001F23FC">
              <w:t xml:space="preserve"> for CA (5UL CA)</w:t>
            </w:r>
          </w:p>
        </w:tc>
        <w:tc>
          <w:tcPr>
            <w:tcW w:w="5524" w:type="dxa"/>
            <w:vMerge/>
            <w:tcBorders>
              <w:left w:val="single" w:sz="4" w:space="0" w:color="auto"/>
              <w:right w:val="single" w:sz="4" w:space="0" w:color="auto"/>
            </w:tcBorders>
          </w:tcPr>
          <w:p w14:paraId="02D3B4C4" w14:textId="77777777" w:rsidR="006F4F3F" w:rsidRPr="001F23FC" w:rsidRDefault="006F4F3F" w:rsidP="009065DA">
            <w:pPr>
              <w:pStyle w:val="TAL"/>
              <w:tabs>
                <w:tab w:val="left" w:pos="1074"/>
              </w:tabs>
            </w:pPr>
          </w:p>
        </w:tc>
      </w:tr>
      <w:tr w:rsidR="006F4F3F" w:rsidRPr="001F23FC" w14:paraId="7D50610D"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5A86060"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2.5</w:t>
            </w:r>
          </w:p>
        </w:tc>
        <w:tc>
          <w:tcPr>
            <w:tcW w:w="2940" w:type="dxa"/>
            <w:tcBorders>
              <w:top w:val="single" w:sz="4" w:space="0" w:color="auto"/>
              <w:left w:val="single" w:sz="4" w:space="0" w:color="auto"/>
              <w:bottom w:val="single" w:sz="4" w:space="0" w:color="auto"/>
              <w:right w:val="single" w:sz="4" w:space="0" w:color="auto"/>
            </w:tcBorders>
          </w:tcPr>
          <w:p w14:paraId="2785F96D" w14:textId="77777777" w:rsidR="006F4F3F" w:rsidRPr="001F23FC" w:rsidRDefault="006F4F3F" w:rsidP="009065DA">
            <w:pPr>
              <w:pStyle w:val="TAL"/>
              <w:rPr>
                <w:lang w:eastAsia="zh-TW"/>
              </w:rPr>
            </w:pPr>
            <w:r w:rsidRPr="001F23FC">
              <w:rPr>
                <w:lang w:eastAsia="zh-TW"/>
              </w:rPr>
              <w:t>Carrier leakage</w:t>
            </w:r>
            <w:r w:rsidRPr="001F23FC">
              <w:t xml:space="preserve"> for CA (6UL CA)</w:t>
            </w:r>
          </w:p>
        </w:tc>
        <w:tc>
          <w:tcPr>
            <w:tcW w:w="5524" w:type="dxa"/>
            <w:vMerge/>
            <w:tcBorders>
              <w:left w:val="single" w:sz="4" w:space="0" w:color="auto"/>
              <w:right w:val="single" w:sz="4" w:space="0" w:color="auto"/>
            </w:tcBorders>
          </w:tcPr>
          <w:p w14:paraId="59BE8710" w14:textId="77777777" w:rsidR="006F4F3F" w:rsidRPr="001F23FC" w:rsidRDefault="006F4F3F" w:rsidP="009065DA">
            <w:pPr>
              <w:pStyle w:val="TAL"/>
              <w:tabs>
                <w:tab w:val="left" w:pos="1074"/>
              </w:tabs>
            </w:pPr>
          </w:p>
        </w:tc>
      </w:tr>
      <w:tr w:rsidR="006F4F3F" w:rsidRPr="001F23FC" w14:paraId="396C6742"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FA833A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2.6</w:t>
            </w:r>
          </w:p>
        </w:tc>
        <w:tc>
          <w:tcPr>
            <w:tcW w:w="2940" w:type="dxa"/>
            <w:tcBorders>
              <w:top w:val="single" w:sz="4" w:space="0" w:color="auto"/>
              <w:left w:val="single" w:sz="4" w:space="0" w:color="auto"/>
              <w:bottom w:val="single" w:sz="4" w:space="0" w:color="auto"/>
              <w:right w:val="single" w:sz="4" w:space="0" w:color="auto"/>
            </w:tcBorders>
          </w:tcPr>
          <w:p w14:paraId="42D32261" w14:textId="77777777" w:rsidR="006F4F3F" w:rsidRPr="001F23FC" w:rsidRDefault="006F4F3F" w:rsidP="009065DA">
            <w:pPr>
              <w:pStyle w:val="TAL"/>
              <w:rPr>
                <w:lang w:eastAsia="zh-TW"/>
              </w:rPr>
            </w:pPr>
            <w:r w:rsidRPr="001F23FC">
              <w:rPr>
                <w:lang w:eastAsia="zh-TW"/>
              </w:rPr>
              <w:t>Carrier leakage</w:t>
            </w:r>
            <w:r w:rsidRPr="001F23FC">
              <w:t xml:space="preserve"> for CA (7UL CA)</w:t>
            </w:r>
          </w:p>
        </w:tc>
        <w:tc>
          <w:tcPr>
            <w:tcW w:w="5524" w:type="dxa"/>
            <w:vMerge/>
            <w:tcBorders>
              <w:left w:val="single" w:sz="4" w:space="0" w:color="auto"/>
              <w:right w:val="single" w:sz="4" w:space="0" w:color="auto"/>
            </w:tcBorders>
          </w:tcPr>
          <w:p w14:paraId="38DAB55C" w14:textId="77777777" w:rsidR="006F4F3F" w:rsidRPr="001F23FC" w:rsidRDefault="006F4F3F" w:rsidP="009065DA">
            <w:pPr>
              <w:pStyle w:val="TAL"/>
              <w:tabs>
                <w:tab w:val="left" w:pos="1074"/>
              </w:tabs>
            </w:pPr>
          </w:p>
        </w:tc>
      </w:tr>
      <w:tr w:rsidR="006F4F3F" w:rsidRPr="001F23FC" w14:paraId="192AC529"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EC22AD8"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2.7</w:t>
            </w:r>
          </w:p>
        </w:tc>
        <w:tc>
          <w:tcPr>
            <w:tcW w:w="2940" w:type="dxa"/>
            <w:tcBorders>
              <w:top w:val="single" w:sz="4" w:space="0" w:color="auto"/>
              <w:left w:val="single" w:sz="4" w:space="0" w:color="auto"/>
              <w:bottom w:val="single" w:sz="4" w:space="0" w:color="auto"/>
              <w:right w:val="single" w:sz="4" w:space="0" w:color="auto"/>
            </w:tcBorders>
          </w:tcPr>
          <w:p w14:paraId="49F2481B" w14:textId="77777777" w:rsidR="006F4F3F" w:rsidRPr="001F23FC" w:rsidRDefault="006F4F3F" w:rsidP="009065DA">
            <w:pPr>
              <w:pStyle w:val="TAL"/>
              <w:rPr>
                <w:lang w:eastAsia="zh-TW"/>
              </w:rPr>
            </w:pPr>
            <w:r w:rsidRPr="001F23FC">
              <w:rPr>
                <w:lang w:eastAsia="zh-TW"/>
              </w:rPr>
              <w:t>Carrier leakage</w:t>
            </w:r>
            <w:r w:rsidRPr="001F23FC">
              <w:t xml:space="preserve"> for CA (8UL CA)</w:t>
            </w:r>
          </w:p>
        </w:tc>
        <w:tc>
          <w:tcPr>
            <w:tcW w:w="5524" w:type="dxa"/>
            <w:vMerge/>
            <w:tcBorders>
              <w:left w:val="single" w:sz="4" w:space="0" w:color="auto"/>
              <w:bottom w:val="single" w:sz="4" w:space="0" w:color="auto"/>
              <w:right w:val="single" w:sz="4" w:space="0" w:color="auto"/>
            </w:tcBorders>
          </w:tcPr>
          <w:p w14:paraId="6EC51104" w14:textId="77777777" w:rsidR="006F4F3F" w:rsidRPr="001F23FC" w:rsidRDefault="006F4F3F" w:rsidP="009065DA">
            <w:pPr>
              <w:pStyle w:val="TAL"/>
              <w:tabs>
                <w:tab w:val="left" w:pos="1074"/>
              </w:tabs>
            </w:pPr>
          </w:p>
        </w:tc>
      </w:tr>
      <w:tr w:rsidR="006F4F3F" w:rsidRPr="001F23FC" w14:paraId="49E992AD"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DA6F5E" w14:textId="77777777" w:rsidR="006F4F3F" w:rsidRPr="001F23FC" w:rsidRDefault="006F4F3F" w:rsidP="009065DA">
            <w:pPr>
              <w:pStyle w:val="TAL"/>
            </w:pPr>
            <w:r w:rsidRPr="001F23FC">
              <w:t>6.4A.2.3.1</w:t>
            </w:r>
          </w:p>
        </w:tc>
        <w:tc>
          <w:tcPr>
            <w:tcW w:w="2940" w:type="dxa"/>
            <w:tcBorders>
              <w:top w:val="single" w:sz="4" w:space="0" w:color="auto"/>
              <w:left w:val="single" w:sz="4" w:space="0" w:color="auto"/>
              <w:bottom w:val="single" w:sz="4" w:space="0" w:color="auto"/>
              <w:right w:val="single" w:sz="4" w:space="0" w:color="auto"/>
            </w:tcBorders>
          </w:tcPr>
          <w:p w14:paraId="0EEF28D7" w14:textId="77777777" w:rsidR="006F4F3F" w:rsidRPr="001F23FC" w:rsidRDefault="006F4F3F" w:rsidP="009065DA">
            <w:pPr>
              <w:pStyle w:val="TAL"/>
            </w:pPr>
            <w:r w:rsidRPr="001F23FC">
              <w:t>In-band emissions for CA (2UL CA)</w:t>
            </w:r>
          </w:p>
        </w:tc>
        <w:tc>
          <w:tcPr>
            <w:tcW w:w="5524" w:type="dxa"/>
            <w:tcBorders>
              <w:top w:val="single" w:sz="4" w:space="0" w:color="auto"/>
              <w:left w:val="single" w:sz="4" w:space="0" w:color="auto"/>
              <w:bottom w:val="single" w:sz="4" w:space="0" w:color="auto"/>
              <w:right w:val="single" w:sz="4" w:space="0" w:color="auto"/>
            </w:tcBorders>
          </w:tcPr>
          <w:p w14:paraId="07FE82B8"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5C52D0D"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0ACDBC7" w14:textId="77777777" w:rsidR="006F4F3F" w:rsidRPr="001F23FC" w:rsidRDefault="006F4F3F" w:rsidP="009065DA">
            <w:pPr>
              <w:pStyle w:val="TAL"/>
            </w:pPr>
            <w:r w:rsidRPr="001F23FC">
              <w:t>6.4A.2.3.2</w:t>
            </w:r>
          </w:p>
        </w:tc>
        <w:tc>
          <w:tcPr>
            <w:tcW w:w="2940" w:type="dxa"/>
            <w:tcBorders>
              <w:top w:val="single" w:sz="4" w:space="0" w:color="auto"/>
              <w:left w:val="single" w:sz="4" w:space="0" w:color="auto"/>
              <w:bottom w:val="single" w:sz="4" w:space="0" w:color="auto"/>
              <w:right w:val="single" w:sz="4" w:space="0" w:color="auto"/>
            </w:tcBorders>
          </w:tcPr>
          <w:p w14:paraId="22782E79" w14:textId="77777777" w:rsidR="006F4F3F" w:rsidRPr="001F23FC" w:rsidRDefault="006F4F3F" w:rsidP="009065DA">
            <w:pPr>
              <w:pStyle w:val="TAL"/>
            </w:pPr>
            <w:r w:rsidRPr="001F23FC">
              <w:t>In-band emissions for CA (3UL CA)</w:t>
            </w:r>
          </w:p>
        </w:tc>
        <w:tc>
          <w:tcPr>
            <w:tcW w:w="5524" w:type="dxa"/>
            <w:tcBorders>
              <w:top w:val="single" w:sz="4" w:space="0" w:color="auto"/>
              <w:left w:val="single" w:sz="4" w:space="0" w:color="auto"/>
              <w:bottom w:val="single" w:sz="4" w:space="0" w:color="auto"/>
              <w:right w:val="single" w:sz="4" w:space="0" w:color="auto"/>
            </w:tcBorders>
          </w:tcPr>
          <w:p w14:paraId="779B8EE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9939476"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5E0100" w14:textId="77777777" w:rsidR="006F4F3F" w:rsidRPr="001F23FC" w:rsidRDefault="006F4F3F" w:rsidP="009065DA">
            <w:pPr>
              <w:pStyle w:val="TAL"/>
            </w:pPr>
            <w:r w:rsidRPr="001F23FC">
              <w:t>6.4A.2.3.3</w:t>
            </w:r>
          </w:p>
        </w:tc>
        <w:tc>
          <w:tcPr>
            <w:tcW w:w="2940" w:type="dxa"/>
            <w:tcBorders>
              <w:top w:val="single" w:sz="4" w:space="0" w:color="auto"/>
              <w:left w:val="single" w:sz="4" w:space="0" w:color="auto"/>
              <w:bottom w:val="single" w:sz="4" w:space="0" w:color="auto"/>
              <w:right w:val="single" w:sz="4" w:space="0" w:color="auto"/>
            </w:tcBorders>
          </w:tcPr>
          <w:p w14:paraId="69591618" w14:textId="77777777" w:rsidR="006F4F3F" w:rsidRPr="001F23FC" w:rsidRDefault="006F4F3F" w:rsidP="009065DA">
            <w:pPr>
              <w:pStyle w:val="TAL"/>
            </w:pPr>
            <w:r w:rsidRPr="001F23FC">
              <w:t>In-band emissions for CA (4UL CA)</w:t>
            </w:r>
          </w:p>
        </w:tc>
        <w:tc>
          <w:tcPr>
            <w:tcW w:w="5524" w:type="dxa"/>
            <w:tcBorders>
              <w:top w:val="single" w:sz="4" w:space="0" w:color="auto"/>
              <w:left w:val="single" w:sz="4" w:space="0" w:color="auto"/>
              <w:bottom w:val="single" w:sz="4" w:space="0" w:color="auto"/>
              <w:right w:val="single" w:sz="4" w:space="0" w:color="auto"/>
            </w:tcBorders>
          </w:tcPr>
          <w:p w14:paraId="19B1804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95F0FBF"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DB35D31" w14:textId="77777777" w:rsidR="006F4F3F" w:rsidRPr="001F23FC" w:rsidRDefault="006F4F3F" w:rsidP="009065DA">
            <w:pPr>
              <w:pStyle w:val="TAL"/>
            </w:pPr>
            <w:r w:rsidRPr="001F23FC">
              <w:t>6.4A.2.3.4</w:t>
            </w:r>
          </w:p>
        </w:tc>
        <w:tc>
          <w:tcPr>
            <w:tcW w:w="2940" w:type="dxa"/>
            <w:tcBorders>
              <w:top w:val="single" w:sz="4" w:space="0" w:color="auto"/>
              <w:left w:val="single" w:sz="4" w:space="0" w:color="auto"/>
              <w:bottom w:val="single" w:sz="4" w:space="0" w:color="auto"/>
              <w:right w:val="single" w:sz="4" w:space="0" w:color="auto"/>
            </w:tcBorders>
          </w:tcPr>
          <w:p w14:paraId="250AF0FA" w14:textId="77777777" w:rsidR="006F4F3F" w:rsidRPr="001F23FC" w:rsidRDefault="006F4F3F" w:rsidP="009065DA">
            <w:pPr>
              <w:pStyle w:val="TAL"/>
            </w:pPr>
            <w:r w:rsidRPr="001F23FC">
              <w:t>In-band emissions for CA (5UL CA)</w:t>
            </w:r>
          </w:p>
        </w:tc>
        <w:tc>
          <w:tcPr>
            <w:tcW w:w="5524" w:type="dxa"/>
            <w:tcBorders>
              <w:top w:val="single" w:sz="4" w:space="0" w:color="auto"/>
              <w:left w:val="single" w:sz="4" w:space="0" w:color="auto"/>
              <w:bottom w:val="single" w:sz="4" w:space="0" w:color="auto"/>
              <w:right w:val="single" w:sz="4" w:space="0" w:color="auto"/>
            </w:tcBorders>
          </w:tcPr>
          <w:p w14:paraId="2FCB67EF"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1749EE6A"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EEBD6A6" w14:textId="77777777" w:rsidR="006F4F3F" w:rsidRPr="001F23FC" w:rsidRDefault="006F4F3F" w:rsidP="009065DA">
            <w:pPr>
              <w:pStyle w:val="TAL"/>
            </w:pPr>
            <w:r w:rsidRPr="001F23FC">
              <w:t>6.4A.2.3.5</w:t>
            </w:r>
          </w:p>
        </w:tc>
        <w:tc>
          <w:tcPr>
            <w:tcW w:w="2940" w:type="dxa"/>
            <w:tcBorders>
              <w:top w:val="single" w:sz="4" w:space="0" w:color="auto"/>
              <w:left w:val="single" w:sz="4" w:space="0" w:color="auto"/>
              <w:bottom w:val="single" w:sz="4" w:space="0" w:color="auto"/>
              <w:right w:val="single" w:sz="4" w:space="0" w:color="auto"/>
            </w:tcBorders>
          </w:tcPr>
          <w:p w14:paraId="789663FC" w14:textId="77777777" w:rsidR="006F4F3F" w:rsidRPr="001F23FC" w:rsidRDefault="006F4F3F" w:rsidP="009065DA">
            <w:pPr>
              <w:pStyle w:val="TAL"/>
            </w:pPr>
            <w:r w:rsidRPr="001F23FC">
              <w:t>In-band emissions for CA (6UL CA)</w:t>
            </w:r>
          </w:p>
        </w:tc>
        <w:tc>
          <w:tcPr>
            <w:tcW w:w="5524" w:type="dxa"/>
            <w:tcBorders>
              <w:top w:val="single" w:sz="4" w:space="0" w:color="auto"/>
              <w:left w:val="single" w:sz="4" w:space="0" w:color="auto"/>
              <w:bottom w:val="single" w:sz="4" w:space="0" w:color="auto"/>
              <w:right w:val="single" w:sz="4" w:space="0" w:color="auto"/>
            </w:tcBorders>
          </w:tcPr>
          <w:p w14:paraId="3C86B7E7"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D2EC1AE"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A4C15A7" w14:textId="77777777" w:rsidR="006F4F3F" w:rsidRPr="001F23FC" w:rsidRDefault="006F4F3F" w:rsidP="009065DA">
            <w:pPr>
              <w:pStyle w:val="TAL"/>
            </w:pPr>
            <w:r w:rsidRPr="001F23FC">
              <w:t>6.4A.2.3.6</w:t>
            </w:r>
          </w:p>
        </w:tc>
        <w:tc>
          <w:tcPr>
            <w:tcW w:w="2940" w:type="dxa"/>
            <w:tcBorders>
              <w:top w:val="single" w:sz="4" w:space="0" w:color="auto"/>
              <w:left w:val="single" w:sz="4" w:space="0" w:color="auto"/>
              <w:bottom w:val="single" w:sz="4" w:space="0" w:color="auto"/>
              <w:right w:val="single" w:sz="4" w:space="0" w:color="auto"/>
            </w:tcBorders>
          </w:tcPr>
          <w:p w14:paraId="23E7638A" w14:textId="77777777" w:rsidR="006F4F3F" w:rsidRPr="001F23FC" w:rsidRDefault="006F4F3F" w:rsidP="009065DA">
            <w:pPr>
              <w:pStyle w:val="TAL"/>
            </w:pPr>
            <w:r w:rsidRPr="001F23FC">
              <w:t>In-band emissions for CA (7UL CA)</w:t>
            </w:r>
          </w:p>
        </w:tc>
        <w:tc>
          <w:tcPr>
            <w:tcW w:w="5524" w:type="dxa"/>
            <w:tcBorders>
              <w:top w:val="single" w:sz="4" w:space="0" w:color="auto"/>
              <w:left w:val="single" w:sz="4" w:space="0" w:color="auto"/>
              <w:bottom w:val="single" w:sz="4" w:space="0" w:color="auto"/>
              <w:right w:val="single" w:sz="4" w:space="0" w:color="auto"/>
            </w:tcBorders>
          </w:tcPr>
          <w:p w14:paraId="7EE25DA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0E07915A"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5C9021C" w14:textId="77777777" w:rsidR="006F4F3F" w:rsidRPr="001F23FC" w:rsidRDefault="006F4F3F" w:rsidP="009065DA">
            <w:pPr>
              <w:pStyle w:val="TAL"/>
            </w:pPr>
            <w:r w:rsidRPr="001F23FC">
              <w:t>6.4A.2.3.7</w:t>
            </w:r>
          </w:p>
        </w:tc>
        <w:tc>
          <w:tcPr>
            <w:tcW w:w="2940" w:type="dxa"/>
            <w:tcBorders>
              <w:top w:val="single" w:sz="4" w:space="0" w:color="auto"/>
              <w:left w:val="single" w:sz="4" w:space="0" w:color="auto"/>
              <w:bottom w:val="single" w:sz="4" w:space="0" w:color="auto"/>
              <w:right w:val="single" w:sz="4" w:space="0" w:color="auto"/>
            </w:tcBorders>
          </w:tcPr>
          <w:p w14:paraId="5B62B41A" w14:textId="77777777" w:rsidR="006F4F3F" w:rsidRPr="001F23FC" w:rsidRDefault="006F4F3F" w:rsidP="009065DA">
            <w:pPr>
              <w:pStyle w:val="TAL"/>
            </w:pPr>
            <w:bookmarkStart w:id="262" w:name="_Toc52550881"/>
            <w:bookmarkStart w:id="263" w:name="_Toc58952596"/>
            <w:bookmarkStart w:id="264" w:name="_Toc68098237"/>
            <w:bookmarkStart w:id="265" w:name="_Toc68098510"/>
            <w:bookmarkStart w:id="266" w:name="_Toc68360640"/>
            <w:bookmarkStart w:id="267" w:name="_Toc76557725"/>
            <w:bookmarkStart w:id="268" w:name="_Toc84435661"/>
            <w:bookmarkStart w:id="269" w:name="_Toc92802834"/>
            <w:r w:rsidRPr="001F23FC">
              <w:t>In-band emissions for CA (8UL CA)</w:t>
            </w:r>
            <w:bookmarkEnd w:id="262"/>
            <w:bookmarkEnd w:id="263"/>
            <w:bookmarkEnd w:id="264"/>
            <w:bookmarkEnd w:id="265"/>
            <w:bookmarkEnd w:id="266"/>
            <w:bookmarkEnd w:id="267"/>
            <w:bookmarkEnd w:id="268"/>
            <w:bookmarkEnd w:id="269"/>
          </w:p>
          <w:p w14:paraId="74A431AB" w14:textId="77777777" w:rsidR="006F4F3F" w:rsidRPr="001F23FC" w:rsidRDefault="006F4F3F" w:rsidP="009065DA">
            <w:pPr>
              <w:pStyle w:val="TAL"/>
            </w:pPr>
          </w:p>
        </w:tc>
        <w:tc>
          <w:tcPr>
            <w:tcW w:w="5524" w:type="dxa"/>
            <w:tcBorders>
              <w:top w:val="single" w:sz="4" w:space="0" w:color="auto"/>
              <w:left w:val="single" w:sz="4" w:space="0" w:color="auto"/>
              <w:bottom w:val="single" w:sz="4" w:space="0" w:color="auto"/>
              <w:right w:val="single" w:sz="4" w:space="0" w:color="auto"/>
            </w:tcBorders>
          </w:tcPr>
          <w:p w14:paraId="5A12605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A4496C5"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5FDAB3" w14:textId="77777777" w:rsidR="006F4F3F" w:rsidRPr="001F23FC" w:rsidRDefault="006F4F3F" w:rsidP="009065DA">
            <w:pPr>
              <w:pStyle w:val="TAL"/>
            </w:pPr>
            <w:r w:rsidRPr="001F23FC">
              <w:t>6.4.2.5</w:t>
            </w:r>
          </w:p>
        </w:tc>
        <w:tc>
          <w:tcPr>
            <w:tcW w:w="2940" w:type="dxa"/>
            <w:tcBorders>
              <w:top w:val="single" w:sz="4" w:space="0" w:color="auto"/>
              <w:left w:val="single" w:sz="4" w:space="0" w:color="auto"/>
              <w:bottom w:val="single" w:sz="4" w:space="0" w:color="auto"/>
              <w:right w:val="single" w:sz="4" w:space="0" w:color="auto"/>
            </w:tcBorders>
          </w:tcPr>
          <w:p w14:paraId="1F55D6ED" w14:textId="77777777" w:rsidR="006F4F3F" w:rsidRPr="001F23FC" w:rsidRDefault="006F4F3F" w:rsidP="009065DA">
            <w:pPr>
              <w:pStyle w:val="TAL"/>
            </w:pPr>
            <w:r w:rsidRPr="001F23FC">
              <w:t>EVM spectral flatness for pi/2 BPSK modulation</w:t>
            </w:r>
          </w:p>
        </w:tc>
        <w:tc>
          <w:tcPr>
            <w:tcW w:w="5524" w:type="dxa"/>
            <w:tcBorders>
              <w:top w:val="single" w:sz="4" w:space="0" w:color="auto"/>
              <w:left w:val="single" w:sz="4" w:space="0" w:color="auto"/>
              <w:bottom w:val="single" w:sz="4" w:space="0" w:color="auto"/>
              <w:right w:val="single" w:sz="4" w:space="0" w:color="auto"/>
            </w:tcBorders>
          </w:tcPr>
          <w:p w14:paraId="3B230A08" w14:textId="77777777" w:rsidR="006F4F3F" w:rsidRPr="001F23FC" w:rsidRDefault="006F4F3F" w:rsidP="009065DA">
            <w:pPr>
              <w:pStyle w:val="TAL"/>
            </w:pPr>
            <w:r w:rsidRPr="001F23FC">
              <w:t>Whether and, if yes, how to test the requirement on shaping filter is FFS.</w:t>
            </w:r>
          </w:p>
        </w:tc>
      </w:tr>
      <w:tr w:rsidR="006F4F3F" w:rsidRPr="001F23FC" w14:paraId="54445DC4"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458D071" w14:textId="77777777" w:rsidR="006F4F3F" w:rsidRDefault="006F4F3F" w:rsidP="009065DA">
            <w:pPr>
              <w:pStyle w:val="TAL"/>
            </w:pPr>
            <w:r>
              <w:t>7.9</w:t>
            </w:r>
          </w:p>
        </w:tc>
        <w:tc>
          <w:tcPr>
            <w:tcW w:w="2940" w:type="dxa"/>
            <w:tcBorders>
              <w:top w:val="single" w:sz="4" w:space="0" w:color="auto"/>
              <w:left w:val="single" w:sz="4" w:space="0" w:color="auto"/>
              <w:bottom w:val="single" w:sz="4" w:space="0" w:color="auto"/>
              <w:right w:val="single" w:sz="4" w:space="0" w:color="auto"/>
            </w:tcBorders>
          </w:tcPr>
          <w:p w14:paraId="1E4166D4" w14:textId="77777777" w:rsidR="006F4F3F" w:rsidRDefault="006F4F3F" w:rsidP="009065DA">
            <w:pPr>
              <w:pStyle w:val="TAL"/>
            </w:pPr>
            <w:r>
              <w:t>Spurious Emissions</w:t>
            </w:r>
          </w:p>
        </w:tc>
        <w:tc>
          <w:tcPr>
            <w:tcW w:w="5524" w:type="dxa"/>
            <w:tcBorders>
              <w:top w:val="single" w:sz="4" w:space="0" w:color="auto"/>
              <w:left w:val="single" w:sz="4" w:space="0" w:color="auto"/>
              <w:bottom w:val="single" w:sz="4" w:space="0" w:color="auto"/>
              <w:right w:val="single" w:sz="4" w:space="0" w:color="auto"/>
            </w:tcBorders>
          </w:tcPr>
          <w:p w14:paraId="3B089B8E" w14:textId="046D9769" w:rsidR="006F4F3F" w:rsidRPr="00150537" w:rsidRDefault="006F4F3F" w:rsidP="009065DA">
            <w:pPr>
              <w:pStyle w:val="TAL"/>
            </w:pPr>
            <w:r w:rsidRPr="00150537">
              <w:t xml:space="preserve">Connection diagram between SS and UE in </w:t>
            </w:r>
            <w:r w:rsidR="009F7C98" w:rsidRPr="00150537">
              <w:t>TS</w:t>
            </w:r>
            <w:r w:rsidR="009F7C98">
              <w:t> </w:t>
            </w:r>
            <w:r w:rsidR="009F7C98" w:rsidRPr="00150537">
              <w:t>3</w:t>
            </w:r>
            <w:r w:rsidRPr="00150537">
              <w:t>8.508-1</w:t>
            </w:r>
            <w:r w:rsidR="009F7C98">
              <w:t> </w:t>
            </w:r>
            <w:r w:rsidR="009F7C98" w:rsidRPr="00150537">
              <w:t>[</w:t>
            </w:r>
            <w:r w:rsidRPr="00150537">
              <w:t>10] Annex A is FFS.</w:t>
            </w:r>
          </w:p>
        </w:tc>
      </w:tr>
    </w:tbl>
    <w:p w14:paraId="2292CC17" w14:textId="5DCE1778" w:rsidR="00A54245" w:rsidRPr="001F23FC" w:rsidRDefault="00A54245" w:rsidP="001620D0">
      <w:pPr>
        <w:rPr>
          <w:rFonts w:eastAsia="Malgun Gothic"/>
          <w:lang w:eastAsia="ko-KR"/>
        </w:rPr>
      </w:pPr>
    </w:p>
    <w:p w14:paraId="34C63BC4" w14:textId="77777777" w:rsidR="0032234A" w:rsidRPr="001F23FC" w:rsidRDefault="0032234A">
      <w:pPr>
        <w:pStyle w:val="Heading8"/>
      </w:pPr>
      <w:r w:rsidRPr="001F23FC">
        <w:br w:type="page"/>
      </w:r>
      <w:bookmarkStart w:id="270" w:name="_Toc21026767"/>
      <w:bookmarkStart w:id="271" w:name="_Toc27744065"/>
      <w:bookmarkStart w:id="272" w:name="_Toc36197236"/>
      <w:bookmarkStart w:id="273" w:name="_Toc36197928"/>
      <w:r w:rsidRPr="001F23FC">
        <w:lastRenderedPageBreak/>
        <w:t>Annex B (normative):</w:t>
      </w:r>
      <w:r w:rsidRPr="001F23FC">
        <w:br/>
        <w:t>Propagation conditions</w:t>
      </w:r>
      <w:bookmarkEnd w:id="270"/>
      <w:bookmarkEnd w:id="271"/>
      <w:bookmarkEnd w:id="272"/>
      <w:bookmarkEnd w:id="273"/>
    </w:p>
    <w:p w14:paraId="33EF97C9" w14:textId="77777777" w:rsidR="0032234A" w:rsidRPr="001F23FC" w:rsidRDefault="0032234A">
      <w:pPr>
        <w:pStyle w:val="Heading1"/>
      </w:pPr>
      <w:bookmarkStart w:id="274" w:name="_Toc21026768"/>
      <w:bookmarkStart w:id="275" w:name="_Toc27744066"/>
      <w:bookmarkStart w:id="276" w:name="_Toc36197237"/>
      <w:bookmarkStart w:id="277" w:name="_Toc36197929"/>
      <w:r w:rsidRPr="001F23FC">
        <w:t>B.0</w:t>
      </w:r>
      <w:r w:rsidRPr="001F23FC">
        <w:tab/>
        <w:t>No interference</w:t>
      </w:r>
      <w:bookmarkEnd w:id="274"/>
      <w:bookmarkEnd w:id="275"/>
      <w:bookmarkEnd w:id="276"/>
      <w:bookmarkEnd w:id="277"/>
    </w:p>
    <w:p w14:paraId="099EBBBC" w14:textId="77777777" w:rsidR="0032234A" w:rsidRPr="001F23FC" w:rsidRDefault="0032234A">
      <w:r w:rsidRPr="001F23FC">
        <w:t>The downlink connection between the System Simulator and the UE is without Additive White Gaussian Noise, and has no fading or multipath effects.</w:t>
      </w:r>
    </w:p>
    <w:p w14:paraId="2994DA3D" w14:textId="77777777" w:rsidR="0032234A" w:rsidRPr="001F23FC" w:rsidRDefault="0032234A">
      <w:pPr>
        <w:pStyle w:val="Heading8"/>
      </w:pPr>
      <w:r w:rsidRPr="001F23FC">
        <w:br w:type="page"/>
      </w:r>
      <w:bookmarkStart w:id="278" w:name="_Toc21026769"/>
      <w:bookmarkStart w:id="279" w:name="_Toc27744067"/>
      <w:bookmarkStart w:id="280" w:name="_Toc36197238"/>
      <w:bookmarkStart w:id="281" w:name="_Toc36197930"/>
      <w:r w:rsidRPr="001F23FC">
        <w:lastRenderedPageBreak/>
        <w:t>Annex C (normative): Downlink Physical Channels</w:t>
      </w:r>
      <w:bookmarkEnd w:id="278"/>
      <w:bookmarkEnd w:id="279"/>
      <w:bookmarkEnd w:id="280"/>
      <w:bookmarkEnd w:id="281"/>
    </w:p>
    <w:p w14:paraId="4E851FD0" w14:textId="77777777" w:rsidR="0032234A" w:rsidRPr="001F23FC" w:rsidRDefault="0032234A">
      <w:pPr>
        <w:pStyle w:val="Heading1"/>
      </w:pPr>
      <w:bookmarkStart w:id="282" w:name="_Toc21026770"/>
      <w:bookmarkStart w:id="283" w:name="_Toc27744068"/>
      <w:bookmarkStart w:id="284" w:name="_Toc36197239"/>
      <w:bookmarkStart w:id="285" w:name="_Toc36197931"/>
      <w:r w:rsidRPr="001F23FC">
        <w:rPr>
          <w:lang w:eastAsia="zh-TW"/>
        </w:rPr>
        <w:t>C.</w:t>
      </w:r>
      <w:r w:rsidRPr="001F23FC">
        <w:t>0</w:t>
      </w:r>
      <w:r w:rsidRPr="001F23FC">
        <w:rPr>
          <w:lang w:eastAsia="zh-TW"/>
        </w:rPr>
        <w:tab/>
        <w:t>Downlink signal levels</w:t>
      </w:r>
      <w:bookmarkEnd w:id="282"/>
      <w:bookmarkEnd w:id="283"/>
      <w:bookmarkEnd w:id="284"/>
      <w:bookmarkEnd w:id="285"/>
    </w:p>
    <w:p w14:paraId="64225D9B" w14:textId="39D9B8CD" w:rsidR="0032234A" w:rsidRPr="001F23FC" w:rsidRDefault="0032234A">
      <w:pPr>
        <w:rPr>
          <w:color w:val="FF0000"/>
        </w:rPr>
      </w:pPr>
      <w:r w:rsidRPr="001F23FC">
        <w:rPr>
          <w:color w:val="FF0000"/>
        </w:rPr>
        <w:t>Editor</w:t>
      </w:r>
      <w:r w:rsidR="00B00962">
        <w:rPr>
          <w:color w:val="FF0000"/>
        </w:rPr>
        <w:t>'</w:t>
      </w:r>
      <w:r w:rsidRPr="001F23FC">
        <w:rPr>
          <w:color w:val="FF0000"/>
        </w:rPr>
        <w:t xml:space="preserve">s </w:t>
      </w:r>
      <w:r w:rsidR="009F7C98" w:rsidRPr="001F23FC">
        <w:rPr>
          <w:color w:val="FF0000"/>
        </w:rPr>
        <w:t>note</w:t>
      </w:r>
      <w:r w:rsidR="009F7C98">
        <w:rPr>
          <w:color w:val="FF0000"/>
        </w:rPr>
        <w:t>:</w:t>
      </w:r>
      <w:r w:rsidR="009F7C98">
        <w:rPr>
          <w:color w:val="FF0000"/>
        </w:rPr>
        <w:tab/>
      </w:r>
      <w:r w:rsidRPr="001F23FC">
        <w:rPr>
          <w:color w:val="FF0000"/>
        </w:rPr>
        <w:t>Consideration to minimize the required number of additional FR2 link is under discussion</w:t>
      </w:r>
    </w:p>
    <w:p w14:paraId="156DE47E" w14:textId="77777777" w:rsidR="0032234A" w:rsidRPr="001F23FC" w:rsidRDefault="0032234A">
      <w:pPr>
        <w:rPr>
          <w:rFonts w:eastAsia="Batang"/>
        </w:rPr>
      </w:pPr>
      <w:r w:rsidRPr="001F23FC">
        <w:rPr>
          <w:rFonts w:eastAsia="Batang"/>
        </w:rPr>
        <w:t>The downlink power settings in Table C.0-1 is used unless otherwise specified in a test case.</w:t>
      </w:r>
    </w:p>
    <w:p w14:paraId="33E37FCE" w14:textId="77777777" w:rsidR="0032234A" w:rsidRPr="001F23FC" w:rsidRDefault="0032234A">
      <w:pPr>
        <w:pStyle w:val="TH"/>
      </w:pPr>
      <w:bookmarkStart w:id="286" w:name="_CRTableC_01"/>
      <w:r w:rsidRPr="001F23FC">
        <w:t xml:space="preserve">Table </w:t>
      </w:r>
      <w:bookmarkEnd w:id="286"/>
      <w:r w:rsidRPr="001F23FC">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8323DFC" w14:textId="77777777">
        <w:trPr>
          <w:trHeight w:val="221"/>
          <w:jc w:val="center"/>
        </w:trPr>
        <w:tc>
          <w:tcPr>
            <w:tcW w:w="636" w:type="pct"/>
            <w:vMerge w:val="restart"/>
            <w:vAlign w:val="center"/>
          </w:tcPr>
          <w:p w14:paraId="39AAC6FF" w14:textId="77777777" w:rsidR="0032234A" w:rsidRPr="001F23FC" w:rsidRDefault="0032234A">
            <w:pPr>
              <w:pStyle w:val="TAH"/>
            </w:pPr>
            <w:r w:rsidRPr="001F23FC">
              <w:t>SCS</w:t>
            </w:r>
          </w:p>
          <w:p w14:paraId="67A0F136" w14:textId="77777777" w:rsidR="0032234A" w:rsidRPr="001F23FC" w:rsidRDefault="0032234A">
            <w:pPr>
              <w:pStyle w:val="TAH"/>
            </w:pPr>
            <w:r w:rsidRPr="001F23FC">
              <w:t>(kHz)</w:t>
            </w:r>
          </w:p>
        </w:tc>
        <w:tc>
          <w:tcPr>
            <w:tcW w:w="1058" w:type="pct"/>
            <w:vMerge w:val="restart"/>
          </w:tcPr>
          <w:p w14:paraId="245296E3" w14:textId="77777777" w:rsidR="0032234A" w:rsidRPr="001F23FC" w:rsidRDefault="0032234A">
            <w:pPr>
              <w:pStyle w:val="TAH"/>
            </w:pPr>
          </w:p>
        </w:tc>
        <w:tc>
          <w:tcPr>
            <w:tcW w:w="661" w:type="pct"/>
            <w:vMerge w:val="restart"/>
            <w:vAlign w:val="center"/>
          </w:tcPr>
          <w:p w14:paraId="0F733605" w14:textId="77777777" w:rsidR="0032234A" w:rsidRPr="001F23FC" w:rsidRDefault="0032234A">
            <w:pPr>
              <w:pStyle w:val="TAH"/>
            </w:pPr>
            <w:r w:rsidRPr="001F23FC">
              <w:t>Unit</w:t>
            </w:r>
          </w:p>
        </w:tc>
        <w:tc>
          <w:tcPr>
            <w:tcW w:w="2645" w:type="pct"/>
            <w:gridSpan w:val="4"/>
          </w:tcPr>
          <w:p w14:paraId="51EC1018" w14:textId="77777777" w:rsidR="0032234A" w:rsidRPr="001F23FC" w:rsidRDefault="0032234A">
            <w:pPr>
              <w:pStyle w:val="TAH"/>
            </w:pPr>
            <w:r w:rsidRPr="001F23FC">
              <w:t>Channel Bandwidth</w:t>
            </w:r>
          </w:p>
        </w:tc>
      </w:tr>
      <w:tr w:rsidR="0032234A" w:rsidRPr="001F23FC" w14:paraId="0B045E10" w14:textId="77777777">
        <w:trPr>
          <w:trHeight w:val="221"/>
          <w:jc w:val="center"/>
        </w:trPr>
        <w:tc>
          <w:tcPr>
            <w:tcW w:w="636" w:type="pct"/>
            <w:vMerge/>
            <w:vAlign w:val="center"/>
          </w:tcPr>
          <w:p w14:paraId="6A80E182" w14:textId="77777777" w:rsidR="0032234A" w:rsidRPr="001F23FC" w:rsidRDefault="0032234A">
            <w:pPr>
              <w:pStyle w:val="TAH"/>
            </w:pPr>
          </w:p>
        </w:tc>
        <w:tc>
          <w:tcPr>
            <w:tcW w:w="1058" w:type="pct"/>
            <w:vMerge/>
          </w:tcPr>
          <w:p w14:paraId="6D5826D1" w14:textId="77777777" w:rsidR="0032234A" w:rsidRPr="001F23FC" w:rsidRDefault="0032234A">
            <w:pPr>
              <w:pStyle w:val="TAH"/>
            </w:pPr>
          </w:p>
        </w:tc>
        <w:tc>
          <w:tcPr>
            <w:tcW w:w="661" w:type="pct"/>
            <w:vMerge/>
          </w:tcPr>
          <w:p w14:paraId="69D62406" w14:textId="77777777" w:rsidR="0032234A" w:rsidRPr="001F23FC" w:rsidRDefault="0032234A">
            <w:pPr>
              <w:pStyle w:val="TAH"/>
            </w:pPr>
          </w:p>
        </w:tc>
        <w:tc>
          <w:tcPr>
            <w:tcW w:w="661" w:type="pct"/>
          </w:tcPr>
          <w:p w14:paraId="5730DD02" w14:textId="77777777" w:rsidR="0032234A" w:rsidRPr="001F23FC" w:rsidRDefault="0032234A">
            <w:pPr>
              <w:pStyle w:val="TAH"/>
            </w:pPr>
            <w:r w:rsidRPr="001F23FC">
              <w:t>50 MHz</w:t>
            </w:r>
          </w:p>
        </w:tc>
        <w:tc>
          <w:tcPr>
            <w:tcW w:w="660" w:type="pct"/>
          </w:tcPr>
          <w:p w14:paraId="089B85F9" w14:textId="77777777" w:rsidR="0032234A" w:rsidRPr="001F23FC" w:rsidRDefault="0032234A">
            <w:pPr>
              <w:pStyle w:val="TAH"/>
            </w:pPr>
            <w:r w:rsidRPr="001F23FC">
              <w:t>100 MHz</w:t>
            </w:r>
          </w:p>
        </w:tc>
        <w:tc>
          <w:tcPr>
            <w:tcW w:w="661" w:type="pct"/>
          </w:tcPr>
          <w:p w14:paraId="516F58AE" w14:textId="77777777" w:rsidR="0032234A" w:rsidRPr="001F23FC" w:rsidRDefault="0032234A">
            <w:pPr>
              <w:pStyle w:val="TAH"/>
            </w:pPr>
            <w:r w:rsidRPr="001F23FC">
              <w:t>200 MHz</w:t>
            </w:r>
          </w:p>
        </w:tc>
        <w:tc>
          <w:tcPr>
            <w:tcW w:w="663" w:type="pct"/>
          </w:tcPr>
          <w:p w14:paraId="37A9E008" w14:textId="77777777" w:rsidR="0032234A" w:rsidRPr="001F23FC" w:rsidRDefault="0032234A">
            <w:pPr>
              <w:pStyle w:val="TAH"/>
            </w:pPr>
            <w:r w:rsidRPr="001F23FC">
              <w:t>400 MHz</w:t>
            </w:r>
          </w:p>
        </w:tc>
      </w:tr>
      <w:tr w:rsidR="0032234A" w:rsidRPr="001F23FC" w14:paraId="5FDB602B" w14:textId="77777777">
        <w:trPr>
          <w:trHeight w:val="255"/>
          <w:jc w:val="center"/>
        </w:trPr>
        <w:tc>
          <w:tcPr>
            <w:tcW w:w="636" w:type="pct"/>
            <w:vMerge w:val="restart"/>
            <w:vAlign w:val="center"/>
          </w:tcPr>
          <w:p w14:paraId="41994668" w14:textId="77777777" w:rsidR="0032234A" w:rsidRPr="001F23FC" w:rsidRDefault="0032234A">
            <w:pPr>
              <w:pStyle w:val="TAC"/>
            </w:pPr>
            <w:r w:rsidRPr="001F23FC">
              <w:t>60</w:t>
            </w:r>
          </w:p>
        </w:tc>
        <w:tc>
          <w:tcPr>
            <w:tcW w:w="1058" w:type="pct"/>
          </w:tcPr>
          <w:p w14:paraId="302EDF45" w14:textId="77777777" w:rsidR="0032234A" w:rsidRPr="001F23FC" w:rsidRDefault="0032234A">
            <w:pPr>
              <w:pStyle w:val="TAC"/>
            </w:pPr>
            <w:r w:rsidRPr="001F23FC">
              <w:t>Number of RBs</w:t>
            </w:r>
          </w:p>
        </w:tc>
        <w:tc>
          <w:tcPr>
            <w:tcW w:w="661" w:type="pct"/>
            <w:vAlign w:val="center"/>
          </w:tcPr>
          <w:p w14:paraId="11382B97" w14:textId="77777777" w:rsidR="0032234A" w:rsidRPr="001F23FC" w:rsidRDefault="0032234A">
            <w:pPr>
              <w:pStyle w:val="TAC"/>
              <w:rPr>
                <w:rFonts w:eastAsia="Osaka" w:cs="Arial"/>
                <w:szCs w:val="18"/>
              </w:rPr>
            </w:pPr>
          </w:p>
        </w:tc>
        <w:tc>
          <w:tcPr>
            <w:tcW w:w="661" w:type="pct"/>
          </w:tcPr>
          <w:p w14:paraId="32ED0B4F" w14:textId="77777777" w:rsidR="0032234A" w:rsidRPr="001F23FC" w:rsidRDefault="0032234A">
            <w:pPr>
              <w:pStyle w:val="TAC"/>
              <w:rPr>
                <w:rFonts w:cs="Arial"/>
                <w:szCs w:val="18"/>
              </w:rPr>
            </w:pPr>
            <w:r w:rsidRPr="001F23FC">
              <w:rPr>
                <w:rFonts w:cs="Arial"/>
                <w:szCs w:val="18"/>
              </w:rPr>
              <w:t>66</w:t>
            </w:r>
          </w:p>
        </w:tc>
        <w:tc>
          <w:tcPr>
            <w:tcW w:w="660" w:type="pct"/>
          </w:tcPr>
          <w:p w14:paraId="4AD7AC2B" w14:textId="77777777" w:rsidR="0032234A" w:rsidRPr="001F23FC" w:rsidRDefault="0032234A">
            <w:pPr>
              <w:pStyle w:val="TAC"/>
              <w:rPr>
                <w:rFonts w:cs="Arial"/>
                <w:szCs w:val="18"/>
              </w:rPr>
            </w:pPr>
            <w:r w:rsidRPr="001F23FC">
              <w:rPr>
                <w:rFonts w:cs="Arial"/>
                <w:szCs w:val="18"/>
              </w:rPr>
              <w:t>132</w:t>
            </w:r>
          </w:p>
        </w:tc>
        <w:tc>
          <w:tcPr>
            <w:tcW w:w="661" w:type="pct"/>
          </w:tcPr>
          <w:p w14:paraId="4EF4B8A0"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1D5BA526"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71D8800" w14:textId="77777777">
        <w:trPr>
          <w:trHeight w:val="255"/>
          <w:jc w:val="center"/>
        </w:trPr>
        <w:tc>
          <w:tcPr>
            <w:tcW w:w="636" w:type="pct"/>
            <w:vMerge/>
            <w:vAlign w:val="center"/>
          </w:tcPr>
          <w:p w14:paraId="7E0548C1" w14:textId="77777777" w:rsidR="0032234A" w:rsidRPr="001F23FC" w:rsidRDefault="0032234A">
            <w:pPr>
              <w:pStyle w:val="TAC"/>
            </w:pPr>
          </w:p>
        </w:tc>
        <w:tc>
          <w:tcPr>
            <w:tcW w:w="1058" w:type="pct"/>
          </w:tcPr>
          <w:p w14:paraId="2BC50CF9"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418F85D9"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A0EA40F" w14:textId="77777777" w:rsidR="0032234A" w:rsidRPr="001F23FC" w:rsidRDefault="0032234A">
            <w:pPr>
              <w:pStyle w:val="TAC"/>
              <w:rPr>
                <w:rFonts w:eastAsia="Osaka" w:cs="Arial"/>
                <w:szCs w:val="18"/>
              </w:rPr>
            </w:pPr>
            <w:r w:rsidRPr="001F23FC">
              <w:rPr>
                <w:rFonts w:cs="Arial"/>
                <w:szCs w:val="18"/>
              </w:rPr>
              <w:t>-70</w:t>
            </w:r>
          </w:p>
        </w:tc>
        <w:tc>
          <w:tcPr>
            <w:tcW w:w="660" w:type="pct"/>
            <w:vAlign w:val="center"/>
          </w:tcPr>
          <w:p w14:paraId="5EB89F33" w14:textId="77777777" w:rsidR="0032234A" w:rsidRPr="001F23FC" w:rsidRDefault="0032234A">
            <w:pPr>
              <w:pStyle w:val="TAC"/>
              <w:rPr>
                <w:rFonts w:eastAsia="Osaka" w:cs="Arial"/>
                <w:szCs w:val="18"/>
              </w:rPr>
            </w:pPr>
            <w:r w:rsidRPr="001F23FC">
              <w:rPr>
                <w:rFonts w:cs="Arial"/>
                <w:szCs w:val="18"/>
              </w:rPr>
              <w:t>-67</w:t>
            </w:r>
          </w:p>
        </w:tc>
        <w:tc>
          <w:tcPr>
            <w:tcW w:w="661" w:type="pct"/>
            <w:vAlign w:val="center"/>
          </w:tcPr>
          <w:p w14:paraId="6BC059DE" w14:textId="77777777" w:rsidR="0032234A" w:rsidRPr="001F23FC" w:rsidRDefault="0032234A">
            <w:pPr>
              <w:pStyle w:val="TAC"/>
              <w:rPr>
                <w:rFonts w:eastAsia="Osaka" w:cs="Arial"/>
                <w:szCs w:val="18"/>
              </w:rPr>
            </w:pPr>
            <w:r w:rsidRPr="001F23FC">
              <w:rPr>
                <w:rFonts w:cs="Arial"/>
                <w:szCs w:val="18"/>
              </w:rPr>
              <w:t>-64</w:t>
            </w:r>
          </w:p>
        </w:tc>
        <w:tc>
          <w:tcPr>
            <w:tcW w:w="663" w:type="pct"/>
            <w:vAlign w:val="center"/>
          </w:tcPr>
          <w:p w14:paraId="4D447A88"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3147719E" w14:textId="77777777">
        <w:trPr>
          <w:trHeight w:val="221"/>
          <w:jc w:val="center"/>
        </w:trPr>
        <w:tc>
          <w:tcPr>
            <w:tcW w:w="636" w:type="pct"/>
            <w:vMerge w:val="restart"/>
            <w:vAlign w:val="center"/>
          </w:tcPr>
          <w:p w14:paraId="22F7449D" w14:textId="77777777" w:rsidR="0032234A" w:rsidRPr="001F23FC" w:rsidRDefault="0032234A">
            <w:pPr>
              <w:pStyle w:val="TAC"/>
            </w:pPr>
            <w:r w:rsidRPr="001F23FC">
              <w:t>120</w:t>
            </w:r>
          </w:p>
        </w:tc>
        <w:tc>
          <w:tcPr>
            <w:tcW w:w="1058" w:type="pct"/>
          </w:tcPr>
          <w:p w14:paraId="031001FF" w14:textId="77777777" w:rsidR="0032234A" w:rsidRPr="001F23FC" w:rsidRDefault="0032234A">
            <w:pPr>
              <w:pStyle w:val="TAC"/>
            </w:pPr>
            <w:r w:rsidRPr="001F23FC">
              <w:t>Number of RBs</w:t>
            </w:r>
          </w:p>
        </w:tc>
        <w:tc>
          <w:tcPr>
            <w:tcW w:w="661" w:type="pct"/>
            <w:vAlign w:val="center"/>
          </w:tcPr>
          <w:p w14:paraId="182947A4" w14:textId="77777777" w:rsidR="0032234A" w:rsidRPr="001F23FC" w:rsidRDefault="0032234A">
            <w:pPr>
              <w:pStyle w:val="TAC"/>
              <w:rPr>
                <w:rFonts w:cs="Arial"/>
                <w:szCs w:val="18"/>
              </w:rPr>
            </w:pPr>
          </w:p>
        </w:tc>
        <w:tc>
          <w:tcPr>
            <w:tcW w:w="661" w:type="pct"/>
            <w:vAlign w:val="center"/>
          </w:tcPr>
          <w:p w14:paraId="02AE144F" w14:textId="77777777" w:rsidR="0032234A" w:rsidRPr="001F23FC" w:rsidRDefault="0032234A">
            <w:pPr>
              <w:pStyle w:val="TAC"/>
              <w:rPr>
                <w:rFonts w:cs="Arial"/>
                <w:szCs w:val="18"/>
              </w:rPr>
            </w:pPr>
            <w:r w:rsidRPr="001F23FC">
              <w:rPr>
                <w:rFonts w:cs="Arial"/>
                <w:szCs w:val="18"/>
              </w:rPr>
              <w:t>32</w:t>
            </w:r>
          </w:p>
        </w:tc>
        <w:tc>
          <w:tcPr>
            <w:tcW w:w="660" w:type="pct"/>
          </w:tcPr>
          <w:p w14:paraId="6B4DC7E1" w14:textId="77777777" w:rsidR="0032234A" w:rsidRPr="001F23FC" w:rsidRDefault="0032234A">
            <w:pPr>
              <w:pStyle w:val="TAC"/>
              <w:rPr>
                <w:rFonts w:cs="Arial"/>
                <w:szCs w:val="18"/>
              </w:rPr>
            </w:pPr>
            <w:r w:rsidRPr="001F23FC">
              <w:rPr>
                <w:rFonts w:cs="Arial"/>
                <w:szCs w:val="18"/>
              </w:rPr>
              <w:t>66</w:t>
            </w:r>
          </w:p>
        </w:tc>
        <w:tc>
          <w:tcPr>
            <w:tcW w:w="661" w:type="pct"/>
          </w:tcPr>
          <w:p w14:paraId="21F9F0E3" w14:textId="77777777" w:rsidR="0032234A" w:rsidRPr="001F23FC" w:rsidRDefault="0032234A">
            <w:pPr>
              <w:pStyle w:val="TAC"/>
              <w:rPr>
                <w:rFonts w:cs="Arial"/>
                <w:szCs w:val="18"/>
              </w:rPr>
            </w:pPr>
            <w:r w:rsidRPr="001F23FC">
              <w:rPr>
                <w:rFonts w:cs="Arial"/>
                <w:szCs w:val="18"/>
              </w:rPr>
              <w:t>132</w:t>
            </w:r>
          </w:p>
        </w:tc>
        <w:tc>
          <w:tcPr>
            <w:tcW w:w="663" w:type="pct"/>
          </w:tcPr>
          <w:p w14:paraId="0C9AFF79" w14:textId="77777777" w:rsidR="0032234A" w:rsidRPr="001F23FC" w:rsidRDefault="0032234A">
            <w:pPr>
              <w:pStyle w:val="TAC"/>
              <w:rPr>
                <w:rFonts w:cs="Arial"/>
                <w:szCs w:val="18"/>
              </w:rPr>
            </w:pPr>
            <w:r w:rsidRPr="001F23FC">
              <w:rPr>
                <w:rFonts w:cs="Arial"/>
                <w:szCs w:val="18"/>
              </w:rPr>
              <w:t>264</w:t>
            </w:r>
          </w:p>
        </w:tc>
      </w:tr>
      <w:tr w:rsidR="0032234A" w:rsidRPr="001F23FC" w14:paraId="4E72E485" w14:textId="77777777">
        <w:trPr>
          <w:trHeight w:val="221"/>
          <w:jc w:val="center"/>
        </w:trPr>
        <w:tc>
          <w:tcPr>
            <w:tcW w:w="636" w:type="pct"/>
            <w:vMerge/>
            <w:vAlign w:val="center"/>
          </w:tcPr>
          <w:p w14:paraId="1CDE77C4" w14:textId="77777777" w:rsidR="0032234A" w:rsidRPr="001F23FC" w:rsidRDefault="0032234A">
            <w:pPr>
              <w:pStyle w:val="TAC"/>
            </w:pPr>
          </w:p>
        </w:tc>
        <w:tc>
          <w:tcPr>
            <w:tcW w:w="1058" w:type="pct"/>
          </w:tcPr>
          <w:p w14:paraId="1DA56AFA"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6E05CB50"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6F55BBBD" w14:textId="77777777" w:rsidR="0032234A" w:rsidRPr="001F23FC" w:rsidRDefault="0032234A">
            <w:pPr>
              <w:pStyle w:val="TAC"/>
              <w:rPr>
                <w:rFonts w:cs="Arial"/>
                <w:szCs w:val="18"/>
              </w:rPr>
            </w:pPr>
            <w:r w:rsidRPr="001F23FC">
              <w:rPr>
                <w:rFonts w:cs="Arial"/>
                <w:szCs w:val="18"/>
              </w:rPr>
              <w:t>-70</w:t>
            </w:r>
          </w:p>
        </w:tc>
        <w:tc>
          <w:tcPr>
            <w:tcW w:w="660" w:type="pct"/>
            <w:vAlign w:val="center"/>
          </w:tcPr>
          <w:p w14:paraId="47102F48" w14:textId="77777777" w:rsidR="0032234A" w:rsidRPr="001F23FC" w:rsidRDefault="0032234A">
            <w:pPr>
              <w:pStyle w:val="TAC"/>
              <w:rPr>
                <w:rFonts w:cs="Arial"/>
                <w:szCs w:val="18"/>
              </w:rPr>
            </w:pPr>
            <w:r w:rsidRPr="001F23FC">
              <w:rPr>
                <w:rFonts w:cs="Arial"/>
                <w:szCs w:val="18"/>
              </w:rPr>
              <w:t>-67</w:t>
            </w:r>
          </w:p>
        </w:tc>
        <w:tc>
          <w:tcPr>
            <w:tcW w:w="661" w:type="pct"/>
            <w:vAlign w:val="center"/>
          </w:tcPr>
          <w:p w14:paraId="52F2AD1B" w14:textId="77777777" w:rsidR="0032234A" w:rsidRPr="001F23FC" w:rsidRDefault="0032234A">
            <w:pPr>
              <w:pStyle w:val="TAC"/>
              <w:rPr>
                <w:rFonts w:cs="Arial"/>
                <w:szCs w:val="18"/>
              </w:rPr>
            </w:pPr>
            <w:r w:rsidRPr="001F23FC">
              <w:rPr>
                <w:rFonts w:cs="Arial"/>
                <w:szCs w:val="18"/>
              </w:rPr>
              <w:t>-64</w:t>
            </w:r>
          </w:p>
        </w:tc>
        <w:tc>
          <w:tcPr>
            <w:tcW w:w="663" w:type="pct"/>
            <w:vAlign w:val="center"/>
          </w:tcPr>
          <w:p w14:paraId="42E7B761" w14:textId="77777777" w:rsidR="0032234A" w:rsidRPr="001F23FC" w:rsidRDefault="0032234A">
            <w:pPr>
              <w:pStyle w:val="TAC"/>
              <w:rPr>
                <w:rFonts w:cs="Arial"/>
                <w:szCs w:val="18"/>
              </w:rPr>
            </w:pPr>
            <w:r w:rsidRPr="001F23FC">
              <w:rPr>
                <w:rFonts w:cs="Arial"/>
                <w:szCs w:val="18"/>
              </w:rPr>
              <w:t>-61</w:t>
            </w:r>
          </w:p>
        </w:tc>
      </w:tr>
      <w:tr w:rsidR="0032234A" w:rsidRPr="001F23FC" w14:paraId="7FD2819D" w14:textId="77777777">
        <w:trPr>
          <w:trHeight w:val="221"/>
          <w:jc w:val="center"/>
        </w:trPr>
        <w:tc>
          <w:tcPr>
            <w:tcW w:w="636" w:type="pct"/>
            <w:vAlign w:val="center"/>
          </w:tcPr>
          <w:p w14:paraId="28B5ABD1" w14:textId="77777777" w:rsidR="0032234A" w:rsidRPr="001F23FC" w:rsidRDefault="0032234A">
            <w:pPr>
              <w:pStyle w:val="TAC"/>
            </w:pPr>
          </w:p>
        </w:tc>
        <w:tc>
          <w:tcPr>
            <w:tcW w:w="1058" w:type="pct"/>
          </w:tcPr>
          <w:p w14:paraId="5C8D412C" w14:textId="77777777" w:rsidR="0032234A" w:rsidRPr="001F23FC" w:rsidRDefault="0032234A">
            <w:pPr>
              <w:pStyle w:val="TAC"/>
            </w:pPr>
            <w:r w:rsidRPr="001F23FC">
              <w:t>SS/PBCH SSS EPRE</w:t>
            </w:r>
          </w:p>
        </w:tc>
        <w:tc>
          <w:tcPr>
            <w:tcW w:w="661" w:type="pct"/>
            <w:vAlign w:val="center"/>
          </w:tcPr>
          <w:p w14:paraId="320A236E" w14:textId="7785BD97"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D7B5E72" w14:textId="567709F5"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60 kHz</w:t>
            </w:r>
          </w:p>
          <w:p w14:paraId="49FE02C2" w14:textId="70E2FA93" w:rsidR="0032234A" w:rsidRPr="001F23FC" w:rsidRDefault="00045EF4" w:rsidP="00045EF4">
            <w:pPr>
              <w:pStyle w:val="TAC"/>
              <w:rPr>
                <w:rFonts w:cs="Arial"/>
                <w:szCs w:val="18"/>
              </w:rPr>
            </w:pPr>
            <w:r w:rsidRPr="001F23FC">
              <w:rPr>
                <w:rFonts w:cs="Arial"/>
                <w:szCs w:val="18"/>
              </w:rPr>
              <w:t>-96 for DL SCS = 120 kHz</w:t>
            </w:r>
          </w:p>
        </w:tc>
        <w:tc>
          <w:tcPr>
            <w:tcW w:w="660" w:type="pct"/>
            <w:vAlign w:val="center"/>
          </w:tcPr>
          <w:p w14:paraId="61A93ADC" w14:textId="5419AC19"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0BCB77A" w14:textId="34440541" w:rsidR="0032234A" w:rsidRPr="001F23FC" w:rsidRDefault="00045EF4" w:rsidP="00045EF4">
            <w:pPr>
              <w:pStyle w:val="TAC"/>
              <w:rPr>
                <w:rFonts w:cs="Arial"/>
                <w:szCs w:val="18"/>
              </w:rPr>
            </w:pPr>
            <w:r w:rsidRPr="001F23FC">
              <w:rPr>
                <w:rFonts w:cs="Arial"/>
                <w:szCs w:val="18"/>
              </w:rPr>
              <w:t>-96 for DL SCS = 120 kHz</w:t>
            </w:r>
          </w:p>
        </w:tc>
        <w:tc>
          <w:tcPr>
            <w:tcW w:w="661" w:type="pct"/>
            <w:vAlign w:val="center"/>
          </w:tcPr>
          <w:p w14:paraId="6AE9C9B0" w14:textId="35C360BA"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52D7857B" w14:textId="25EB5B67" w:rsidR="0032234A" w:rsidRPr="001F23FC" w:rsidRDefault="00045EF4" w:rsidP="00045EF4">
            <w:pPr>
              <w:pStyle w:val="TAC"/>
              <w:rPr>
                <w:rFonts w:cs="Arial"/>
                <w:szCs w:val="18"/>
              </w:rPr>
            </w:pPr>
            <w:r w:rsidRPr="001F23FC">
              <w:rPr>
                <w:rFonts w:cs="Arial"/>
                <w:szCs w:val="18"/>
              </w:rPr>
              <w:t>-96 for DL SCS = 120 kHz</w:t>
            </w:r>
          </w:p>
        </w:tc>
        <w:tc>
          <w:tcPr>
            <w:tcW w:w="663" w:type="pct"/>
            <w:vAlign w:val="center"/>
          </w:tcPr>
          <w:p w14:paraId="55D2BB45" w14:textId="18F49F33"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128A86F" w14:textId="10672740" w:rsidR="0032234A" w:rsidRPr="001F23FC" w:rsidRDefault="00045EF4" w:rsidP="00045EF4">
            <w:pPr>
              <w:pStyle w:val="TAC"/>
              <w:rPr>
                <w:rFonts w:cs="Arial"/>
                <w:szCs w:val="18"/>
              </w:rPr>
            </w:pPr>
            <w:r w:rsidRPr="001F23FC">
              <w:rPr>
                <w:rFonts w:cs="Arial"/>
                <w:szCs w:val="18"/>
              </w:rPr>
              <w:t>-96 for DL SCS = 120 kHz</w:t>
            </w:r>
          </w:p>
        </w:tc>
      </w:tr>
      <w:tr w:rsidR="0032234A" w:rsidRPr="001F23FC" w14:paraId="57428071" w14:textId="77777777">
        <w:trPr>
          <w:trHeight w:val="221"/>
          <w:jc w:val="center"/>
        </w:trPr>
        <w:tc>
          <w:tcPr>
            <w:tcW w:w="5000" w:type="pct"/>
            <w:gridSpan w:val="7"/>
            <w:vAlign w:val="center"/>
          </w:tcPr>
          <w:p w14:paraId="49C35554" w14:textId="49EA1BE9" w:rsidR="0032234A" w:rsidRPr="001F23FC" w:rsidRDefault="0032234A" w:rsidP="009F7C98">
            <w:pPr>
              <w:pStyle w:val="TAN"/>
            </w:pPr>
            <w:r w:rsidRPr="001F23FC">
              <w:t>Note 1:</w:t>
            </w:r>
            <w:r w:rsidRPr="001F23FC">
              <w:tab/>
              <w:t>The channel bandwidth powers are informative, based on</w:t>
            </w:r>
            <w:r w:rsidR="009F7C98">
              <w:t> </w:t>
            </w:r>
            <w:r w:rsidR="009F7C98" w:rsidRPr="001F23FC">
              <w:t>[</w:t>
            </w:r>
            <w:r w:rsidRPr="001F23FC">
              <w:t xml:space="preserve">-99]dBm/60kHz SS/PBCH SSS EPRE, then scaled according to the number of RBs and rounded to the nearest integer dBm value. Full RE allocation with no boost or </w:t>
            </w:r>
            <w:proofErr w:type="spellStart"/>
            <w:r w:rsidRPr="001F23FC">
              <w:t>deboost</w:t>
            </w:r>
            <w:proofErr w:type="spellEnd"/>
            <w:r w:rsidRPr="001F23FC">
              <w:t xml:space="preserve"> is assumed.</w:t>
            </w:r>
          </w:p>
          <w:p w14:paraId="65AD4391" w14:textId="77777777" w:rsidR="0032234A" w:rsidRPr="001F23FC" w:rsidRDefault="0032234A" w:rsidP="009F7C98">
            <w:pPr>
              <w:pStyle w:val="TAN"/>
            </w:pPr>
            <w:r w:rsidRPr="001F23FC">
              <w:t>Note 2:</w:t>
            </w:r>
            <w:r w:rsidRPr="001F23FC">
              <w:tab/>
              <w:t>The power level is specified at the centre of quiet zone.</w:t>
            </w:r>
          </w:p>
          <w:p w14:paraId="4305F987" w14:textId="146A880B"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75312FD">
                <v:shape id="_x0000_i1031" type="#_x0000_t75" style="width:16.5pt;height:16.5pt" o:ole="">
                  <v:imagedata r:id="rId20" o:title=""/>
                </v:shape>
                <o:OLEObject Type="Embed" ProgID="Equation.3" ShapeID="_x0000_i1031" DrawAspect="Content" ObjectID="_1821541457" r:id="rId21"/>
              </w:object>
            </w:r>
            <w:r w:rsidRPr="001F23FC">
              <w:t>) with the same power spectrum density of</w:t>
            </w:r>
            <w:r w:rsidR="009F7C98">
              <w:t> </w:t>
            </w:r>
            <w:r w:rsidR="009F7C98" w:rsidRPr="001F23FC">
              <w:t>[</w:t>
            </w:r>
            <w:r w:rsidRPr="001F23FC">
              <w:t>–99]dBm/60kHz.</w:t>
            </w:r>
          </w:p>
        </w:tc>
      </w:tr>
    </w:tbl>
    <w:p w14:paraId="2D464512" w14:textId="77777777" w:rsidR="0032234A" w:rsidRPr="001F23FC" w:rsidRDefault="0032234A"/>
    <w:p w14:paraId="7BD48B18" w14:textId="77777777" w:rsidR="0032234A" w:rsidRPr="001F23FC" w:rsidRDefault="0032234A">
      <w:r w:rsidRPr="001F23FC">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F23FC" w:rsidRDefault="0032234A">
      <w:r w:rsidRPr="001F23FC">
        <w:t>For TRP measurement, DL signal may be supplied from RSRP based pathloss compensation link. Downlink signal level using RSRP based pathloss compensation link is specified in Table C.0-2 or Table C.0-3.</w:t>
      </w:r>
    </w:p>
    <w:p w14:paraId="3D36CDDD" w14:textId="77777777" w:rsidR="0032234A" w:rsidRPr="001F23FC" w:rsidRDefault="0032234A">
      <w:pPr>
        <w:pStyle w:val="TH"/>
      </w:pPr>
      <w:bookmarkStart w:id="287" w:name="_CRTableC_02"/>
      <w:r w:rsidRPr="001F23FC">
        <w:t xml:space="preserve">Table </w:t>
      </w:r>
      <w:bookmarkEnd w:id="287"/>
      <w:r w:rsidRPr="001F23FC">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A2F6044" w14:textId="77777777">
        <w:trPr>
          <w:trHeight w:val="221"/>
          <w:jc w:val="center"/>
        </w:trPr>
        <w:tc>
          <w:tcPr>
            <w:tcW w:w="636" w:type="pct"/>
            <w:vMerge w:val="restart"/>
            <w:vAlign w:val="center"/>
          </w:tcPr>
          <w:p w14:paraId="7A8464C2" w14:textId="77777777" w:rsidR="0032234A" w:rsidRPr="001F23FC" w:rsidRDefault="0032234A">
            <w:pPr>
              <w:pStyle w:val="TAH"/>
            </w:pPr>
            <w:r w:rsidRPr="001F23FC">
              <w:t>SCS</w:t>
            </w:r>
          </w:p>
          <w:p w14:paraId="441A5FA3" w14:textId="77777777" w:rsidR="0032234A" w:rsidRPr="001F23FC" w:rsidRDefault="0032234A">
            <w:pPr>
              <w:pStyle w:val="TAH"/>
            </w:pPr>
            <w:r w:rsidRPr="001F23FC">
              <w:t>(kHz)</w:t>
            </w:r>
          </w:p>
        </w:tc>
        <w:tc>
          <w:tcPr>
            <w:tcW w:w="1058" w:type="pct"/>
            <w:vMerge w:val="restart"/>
          </w:tcPr>
          <w:p w14:paraId="42D3BF1D" w14:textId="77777777" w:rsidR="0032234A" w:rsidRPr="001F23FC" w:rsidRDefault="0032234A">
            <w:pPr>
              <w:pStyle w:val="TAH"/>
            </w:pPr>
          </w:p>
        </w:tc>
        <w:tc>
          <w:tcPr>
            <w:tcW w:w="661" w:type="pct"/>
            <w:vMerge w:val="restart"/>
            <w:vAlign w:val="center"/>
          </w:tcPr>
          <w:p w14:paraId="50579FA4" w14:textId="77777777" w:rsidR="0032234A" w:rsidRPr="001F23FC" w:rsidRDefault="0032234A">
            <w:pPr>
              <w:pStyle w:val="TAH"/>
            </w:pPr>
            <w:r w:rsidRPr="001F23FC">
              <w:t>Unit</w:t>
            </w:r>
          </w:p>
        </w:tc>
        <w:tc>
          <w:tcPr>
            <w:tcW w:w="2645" w:type="pct"/>
            <w:gridSpan w:val="4"/>
          </w:tcPr>
          <w:p w14:paraId="4C9423D4" w14:textId="77777777" w:rsidR="0032234A" w:rsidRPr="001F23FC" w:rsidRDefault="0032234A">
            <w:pPr>
              <w:pStyle w:val="TAH"/>
            </w:pPr>
            <w:r w:rsidRPr="001F23FC">
              <w:t>Channel Bandwidth</w:t>
            </w:r>
          </w:p>
        </w:tc>
      </w:tr>
      <w:tr w:rsidR="0032234A" w:rsidRPr="001F23FC" w14:paraId="3ED45121" w14:textId="77777777">
        <w:trPr>
          <w:trHeight w:val="221"/>
          <w:jc w:val="center"/>
        </w:trPr>
        <w:tc>
          <w:tcPr>
            <w:tcW w:w="636" w:type="pct"/>
            <w:vMerge/>
            <w:vAlign w:val="center"/>
          </w:tcPr>
          <w:p w14:paraId="368D1241" w14:textId="77777777" w:rsidR="0032234A" w:rsidRPr="001F23FC" w:rsidRDefault="0032234A">
            <w:pPr>
              <w:pStyle w:val="TAH"/>
            </w:pPr>
          </w:p>
        </w:tc>
        <w:tc>
          <w:tcPr>
            <w:tcW w:w="1058" w:type="pct"/>
            <w:vMerge/>
          </w:tcPr>
          <w:p w14:paraId="5D0223A0" w14:textId="77777777" w:rsidR="0032234A" w:rsidRPr="001F23FC" w:rsidRDefault="0032234A">
            <w:pPr>
              <w:pStyle w:val="TAH"/>
            </w:pPr>
          </w:p>
        </w:tc>
        <w:tc>
          <w:tcPr>
            <w:tcW w:w="661" w:type="pct"/>
            <w:vMerge/>
          </w:tcPr>
          <w:p w14:paraId="361D8D10" w14:textId="77777777" w:rsidR="0032234A" w:rsidRPr="001F23FC" w:rsidRDefault="0032234A">
            <w:pPr>
              <w:pStyle w:val="TAH"/>
            </w:pPr>
          </w:p>
        </w:tc>
        <w:tc>
          <w:tcPr>
            <w:tcW w:w="661" w:type="pct"/>
          </w:tcPr>
          <w:p w14:paraId="26B973C8" w14:textId="77777777" w:rsidR="0032234A" w:rsidRPr="001F23FC" w:rsidRDefault="0032234A">
            <w:pPr>
              <w:pStyle w:val="TAH"/>
            </w:pPr>
            <w:r w:rsidRPr="001F23FC">
              <w:t>50 MHz</w:t>
            </w:r>
          </w:p>
        </w:tc>
        <w:tc>
          <w:tcPr>
            <w:tcW w:w="660" w:type="pct"/>
          </w:tcPr>
          <w:p w14:paraId="339B98BF" w14:textId="77777777" w:rsidR="0032234A" w:rsidRPr="001F23FC" w:rsidRDefault="0032234A">
            <w:pPr>
              <w:pStyle w:val="TAH"/>
            </w:pPr>
            <w:r w:rsidRPr="001F23FC">
              <w:t>100 MHz</w:t>
            </w:r>
          </w:p>
        </w:tc>
        <w:tc>
          <w:tcPr>
            <w:tcW w:w="661" w:type="pct"/>
          </w:tcPr>
          <w:p w14:paraId="733FB019" w14:textId="77777777" w:rsidR="0032234A" w:rsidRPr="001F23FC" w:rsidRDefault="0032234A">
            <w:pPr>
              <w:pStyle w:val="TAH"/>
            </w:pPr>
            <w:r w:rsidRPr="001F23FC">
              <w:t>200 MHz</w:t>
            </w:r>
          </w:p>
        </w:tc>
        <w:tc>
          <w:tcPr>
            <w:tcW w:w="663" w:type="pct"/>
          </w:tcPr>
          <w:p w14:paraId="6D53B1AE" w14:textId="77777777" w:rsidR="0032234A" w:rsidRPr="001F23FC" w:rsidRDefault="0032234A">
            <w:pPr>
              <w:pStyle w:val="TAH"/>
            </w:pPr>
            <w:r w:rsidRPr="001F23FC">
              <w:t>400 MHz</w:t>
            </w:r>
          </w:p>
        </w:tc>
      </w:tr>
      <w:tr w:rsidR="0032234A" w:rsidRPr="001F23FC" w14:paraId="6FA3EB11" w14:textId="77777777">
        <w:trPr>
          <w:trHeight w:val="255"/>
          <w:jc w:val="center"/>
        </w:trPr>
        <w:tc>
          <w:tcPr>
            <w:tcW w:w="636" w:type="pct"/>
            <w:vMerge w:val="restart"/>
            <w:vAlign w:val="center"/>
          </w:tcPr>
          <w:p w14:paraId="72392EA2" w14:textId="77777777" w:rsidR="0032234A" w:rsidRPr="001F23FC" w:rsidRDefault="0032234A">
            <w:pPr>
              <w:pStyle w:val="TAC"/>
            </w:pPr>
            <w:r w:rsidRPr="001F23FC">
              <w:t>60</w:t>
            </w:r>
          </w:p>
        </w:tc>
        <w:tc>
          <w:tcPr>
            <w:tcW w:w="1058" w:type="pct"/>
          </w:tcPr>
          <w:p w14:paraId="16BF0047" w14:textId="77777777" w:rsidR="0032234A" w:rsidRPr="001F23FC" w:rsidRDefault="0032234A">
            <w:pPr>
              <w:pStyle w:val="TAC"/>
            </w:pPr>
            <w:r w:rsidRPr="001F23FC">
              <w:t>Number of RBs</w:t>
            </w:r>
          </w:p>
        </w:tc>
        <w:tc>
          <w:tcPr>
            <w:tcW w:w="661" w:type="pct"/>
            <w:vAlign w:val="center"/>
          </w:tcPr>
          <w:p w14:paraId="387A6E59" w14:textId="77777777" w:rsidR="0032234A" w:rsidRPr="001F23FC" w:rsidRDefault="0032234A">
            <w:pPr>
              <w:pStyle w:val="TAC"/>
              <w:rPr>
                <w:rFonts w:eastAsia="Osaka" w:cs="Arial"/>
                <w:szCs w:val="18"/>
              </w:rPr>
            </w:pPr>
          </w:p>
        </w:tc>
        <w:tc>
          <w:tcPr>
            <w:tcW w:w="661" w:type="pct"/>
          </w:tcPr>
          <w:p w14:paraId="4BE81BE8" w14:textId="77777777" w:rsidR="0032234A" w:rsidRPr="001F23FC" w:rsidRDefault="0032234A">
            <w:pPr>
              <w:pStyle w:val="TAC"/>
              <w:rPr>
                <w:rFonts w:cs="Arial"/>
                <w:szCs w:val="18"/>
              </w:rPr>
            </w:pPr>
            <w:r w:rsidRPr="001F23FC">
              <w:rPr>
                <w:rFonts w:cs="Arial"/>
                <w:szCs w:val="18"/>
              </w:rPr>
              <w:t>66</w:t>
            </w:r>
          </w:p>
        </w:tc>
        <w:tc>
          <w:tcPr>
            <w:tcW w:w="660" w:type="pct"/>
          </w:tcPr>
          <w:p w14:paraId="22836960" w14:textId="77777777" w:rsidR="0032234A" w:rsidRPr="001F23FC" w:rsidRDefault="0032234A">
            <w:pPr>
              <w:pStyle w:val="TAC"/>
              <w:rPr>
                <w:rFonts w:cs="Arial"/>
                <w:szCs w:val="18"/>
              </w:rPr>
            </w:pPr>
            <w:r w:rsidRPr="001F23FC">
              <w:rPr>
                <w:rFonts w:cs="Arial"/>
                <w:szCs w:val="18"/>
              </w:rPr>
              <w:t>132</w:t>
            </w:r>
          </w:p>
        </w:tc>
        <w:tc>
          <w:tcPr>
            <w:tcW w:w="661" w:type="pct"/>
          </w:tcPr>
          <w:p w14:paraId="266E5667"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71F56EAE"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76A2F0DF" w14:textId="77777777">
        <w:trPr>
          <w:trHeight w:val="255"/>
          <w:jc w:val="center"/>
        </w:trPr>
        <w:tc>
          <w:tcPr>
            <w:tcW w:w="636" w:type="pct"/>
            <w:vMerge/>
            <w:vAlign w:val="center"/>
          </w:tcPr>
          <w:p w14:paraId="7E7DCDB4" w14:textId="77777777" w:rsidR="0032234A" w:rsidRPr="001F23FC" w:rsidRDefault="0032234A">
            <w:pPr>
              <w:pStyle w:val="TAC"/>
            </w:pPr>
          </w:p>
        </w:tc>
        <w:tc>
          <w:tcPr>
            <w:tcW w:w="1058" w:type="pct"/>
          </w:tcPr>
          <w:p w14:paraId="3B496D3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0AEF0C48"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0FB6D5F7" w14:textId="77777777" w:rsidR="0032234A" w:rsidRPr="001F23FC" w:rsidRDefault="0032234A">
            <w:pPr>
              <w:pStyle w:val="TAC"/>
              <w:rPr>
                <w:rFonts w:eastAsia="Osaka" w:cs="Arial"/>
                <w:szCs w:val="18"/>
              </w:rPr>
            </w:pPr>
            <w:r w:rsidRPr="001F23FC">
              <w:rPr>
                <w:rFonts w:cs="Arial"/>
                <w:szCs w:val="18"/>
              </w:rPr>
              <w:t>≥ -87</w:t>
            </w:r>
          </w:p>
        </w:tc>
        <w:tc>
          <w:tcPr>
            <w:tcW w:w="660" w:type="pct"/>
            <w:vAlign w:val="center"/>
          </w:tcPr>
          <w:p w14:paraId="743B13DC" w14:textId="77777777" w:rsidR="0032234A" w:rsidRPr="001F23FC" w:rsidRDefault="0032234A">
            <w:pPr>
              <w:pStyle w:val="TAC"/>
              <w:rPr>
                <w:rFonts w:eastAsia="Osaka" w:cs="Arial"/>
                <w:szCs w:val="18"/>
              </w:rPr>
            </w:pPr>
            <w:r w:rsidRPr="001F23FC">
              <w:rPr>
                <w:rFonts w:cs="Arial"/>
                <w:szCs w:val="18"/>
              </w:rPr>
              <w:t>≥ -84</w:t>
            </w:r>
          </w:p>
        </w:tc>
        <w:tc>
          <w:tcPr>
            <w:tcW w:w="661" w:type="pct"/>
            <w:vAlign w:val="center"/>
          </w:tcPr>
          <w:p w14:paraId="1975C26E" w14:textId="77777777" w:rsidR="0032234A" w:rsidRPr="001F23FC" w:rsidRDefault="0032234A">
            <w:pPr>
              <w:pStyle w:val="TAC"/>
              <w:rPr>
                <w:rFonts w:eastAsia="Osaka" w:cs="Arial"/>
                <w:szCs w:val="18"/>
              </w:rPr>
            </w:pPr>
            <w:r w:rsidRPr="001F23FC">
              <w:rPr>
                <w:rFonts w:cs="Arial"/>
                <w:szCs w:val="18"/>
              </w:rPr>
              <w:t>≥ -80</w:t>
            </w:r>
          </w:p>
        </w:tc>
        <w:tc>
          <w:tcPr>
            <w:tcW w:w="663" w:type="pct"/>
            <w:vAlign w:val="center"/>
          </w:tcPr>
          <w:p w14:paraId="55B0B1D4"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6456160A" w14:textId="77777777">
        <w:trPr>
          <w:trHeight w:val="221"/>
          <w:jc w:val="center"/>
        </w:trPr>
        <w:tc>
          <w:tcPr>
            <w:tcW w:w="636" w:type="pct"/>
            <w:vMerge w:val="restart"/>
            <w:vAlign w:val="center"/>
          </w:tcPr>
          <w:p w14:paraId="63FF9990" w14:textId="77777777" w:rsidR="0032234A" w:rsidRPr="001F23FC" w:rsidRDefault="0032234A">
            <w:pPr>
              <w:pStyle w:val="TAC"/>
            </w:pPr>
            <w:r w:rsidRPr="001F23FC">
              <w:t>120</w:t>
            </w:r>
          </w:p>
        </w:tc>
        <w:tc>
          <w:tcPr>
            <w:tcW w:w="1058" w:type="pct"/>
          </w:tcPr>
          <w:p w14:paraId="5FB32192" w14:textId="77777777" w:rsidR="0032234A" w:rsidRPr="001F23FC" w:rsidRDefault="0032234A">
            <w:pPr>
              <w:pStyle w:val="TAC"/>
            </w:pPr>
            <w:r w:rsidRPr="001F23FC">
              <w:t>Number of RBs</w:t>
            </w:r>
          </w:p>
        </w:tc>
        <w:tc>
          <w:tcPr>
            <w:tcW w:w="661" w:type="pct"/>
            <w:vAlign w:val="center"/>
          </w:tcPr>
          <w:p w14:paraId="761BCC55" w14:textId="77777777" w:rsidR="0032234A" w:rsidRPr="001F23FC" w:rsidRDefault="0032234A">
            <w:pPr>
              <w:pStyle w:val="TAC"/>
              <w:rPr>
                <w:rFonts w:cs="Arial"/>
                <w:szCs w:val="18"/>
              </w:rPr>
            </w:pPr>
          </w:p>
        </w:tc>
        <w:tc>
          <w:tcPr>
            <w:tcW w:w="661" w:type="pct"/>
            <w:vAlign w:val="center"/>
          </w:tcPr>
          <w:p w14:paraId="237AC11B" w14:textId="77777777" w:rsidR="0032234A" w:rsidRPr="001F23FC" w:rsidRDefault="0032234A">
            <w:pPr>
              <w:pStyle w:val="TAC"/>
              <w:rPr>
                <w:rFonts w:cs="Arial"/>
                <w:szCs w:val="18"/>
              </w:rPr>
            </w:pPr>
            <w:r w:rsidRPr="001F23FC">
              <w:rPr>
                <w:rFonts w:cs="Arial"/>
                <w:szCs w:val="18"/>
              </w:rPr>
              <w:t>32</w:t>
            </w:r>
          </w:p>
        </w:tc>
        <w:tc>
          <w:tcPr>
            <w:tcW w:w="660" w:type="pct"/>
          </w:tcPr>
          <w:p w14:paraId="374EF5C3" w14:textId="77777777" w:rsidR="0032234A" w:rsidRPr="001F23FC" w:rsidRDefault="0032234A">
            <w:pPr>
              <w:pStyle w:val="TAC"/>
              <w:rPr>
                <w:rFonts w:cs="Arial"/>
                <w:szCs w:val="18"/>
              </w:rPr>
            </w:pPr>
            <w:r w:rsidRPr="001F23FC">
              <w:rPr>
                <w:rFonts w:cs="Arial"/>
                <w:szCs w:val="18"/>
              </w:rPr>
              <w:t>66</w:t>
            </w:r>
          </w:p>
        </w:tc>
        <w:tc>
          <w:tcPr>
            <w:tcW w:w="661" w:type="pct"/>
          </w:tcPr>
          <w:p w14:paraId="6B370238" w14:textId="77777777" w:rsidR="0032234A" w:rsidRPr="001F23FC" w:rsidRDefault="0032234A">
            <w:pPr>
              <w:pStyle w:val="TAC"/>
              <w:rPr>
                <w:rFonts w:cs="Arial"/>
                <w:szCs w:val="18"/>
              </w:rPr>
            </w:pPr>
            <w:r w:rsidRPr="001F23FC">
              <w:rPr>
                <w:rFonts w:cs="Arial"/>
                <w:szCs w:val="18"/>
              </w:rPr>
              <w:t>132</w:t>
            </w:r>
          </w:p>
        </w:tc>
        <w:tc>
          <w:tcPr>
            <w:tcW w:w="663" w:type="pct"/>
          </w:tcPr>
          <w:p w14:paraId="385D0A04" w14:textId="77777777" w:rsidR="0032234A" w:rsidRPr="001F23FC" w:rsidRDefault="0032234A">
            <w:pPr>
              <w:pStyle w:val="TAC"/>
              <w:rPr>
                <w:rFonts w:cs="Arial"/>
                <w:szCs w:val="18"/>
              </w:rPr>
            </w:pPr>
            <w:r w:rsidRPr="001F23FC">
              <w:rPr>
                <w:rFonts w:cs="Arial"/>
                <w:szCs w:val="18"/>
              </w:rPr>
              <w:t>264</w:t>
            </w:r>
          </w:p>
        </w:tc>
      </w:tr>
      <w:tr w:rsidR="0032234A" w:rsidRPr="001F23FC" w14:paraId="19D96A93" w14:textId="77777777">
        <w:trPr>
          <w:trHeight w:val="221"/>
          <w:jc w:val="center"/>
        </w:trPr>
        <w:tc>
          <w:tcPr>
            <w:tcW w:w="636" w:type="pct"/>
            <w:vMerge/>
            <w:vAlign w:val="center"/>
          </w:tcPr>
          <w:p w14:paraId="55986EA0" w14:textId="77777777" w:rsidR="0032234A" w:rsidRPr="001F23FC" w:rsidRDefault="0032234A">
            <w:pPr>
              <w:pStyle w:val="TAC"/>
            </w:pPr>
          </w:p>
        </w:tc>
        <w:tc>
          <w:tcPr>
            <w:tcW w:w="1058" w:type="pct"/>
          </w:tcPr>
          <w:p w14:paraId="53D8C6A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3E4A6018"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4655479E" w14:textId="77777777" w:rsidR="0032234A" w:rsidRPr="001F23FC" w:rsidRDefault="0032234A">
            <w:pPr>
              <w:pStyle w:val="TAC"/>
              <w:rPr>
                <w:rFonts w:cs="Arial"/>
                <w:szCs w:val="18"/>
              </w:rPr>
            </w:pPr>
            <w:r w:rsidRPr="001F23FC">
              <w:rPr>
                <w:rFonts w:cs="Arial"/>
                <w:szCs w:val="18"/>
              </w:rPr>
              <w:t>≥ -87</w:t>
            </w:r>
          </w:p>
        </w:tc>
        <w:tc>
          <w:tcPr>
            <w:tcW w:w="660" w:type="pct"/>
            <w:vAlign w:val="center"/>
          </w:tcPr>
          <w:p w14:paraId="50A95C80" w14:textId="77777777" w:rsidR="0032234A" w:rsidRPr="001F23FC" w:rsidRDefault="0032234A">
            <w:pPr>
              <w:pStyle w:val="TAC"/>
              <w:rPr>
                <w:rFonts w:cs="Arial"/>
                <w:szCs w:val="18"/>
              </w:rPr>
            </w:pPr>
            <w:r w:rsidRPr="001F23FC">
              <w:rPr>
                <w:rFonts w:cs="Arial"/>
                <w:szCs w:val="18"/>
              </w:rPr>
              <w:t>≥ -84</w:t>
            </w:r>
          </w:p>
        </w:tc>
        <w:tc>
          <w:tcPr>
            <w:tcW w:w="661" w:type="pct"/>
            <w:vAlign w:val="center"/>
          </w:tcPr>
          <w:p w14:paraId="0C4E8E1E" w14:textId="77777777" w:rsidR="0032234A" w:rsidRPr="001F23FC" w:rsidRDefault="0032234A">
            <w:pPr>
              <w:pStyle w:val="TAC"/>
              <w:rPr>
                <w:rFonts w:cs="Arial"/>
                <w:szCs w:val="18"/>
              </w:rPr>
            </w:pPr>
            <w:r w:rsidRPr="001F23FC">
              <w:rPr>
                <w:rFonts w:cs="Arial"/>
                <w:szCs w:val="18"/>
              </w:rPr>
              <w:t>≥ -80</w:t>
            </w:r>
          </w:p>
        </w:tc>
        <w:tc>
          <w:tcPr>
            <w:tcW w:w="663" w:type="pct"/>
            <w:vAlign w:val="center"/>
          </w:tcPr>
          <w:p w14:paraId="3CAED2CA" w14:textId="77777777" w:rsidR="0032234A" w:rsidRPr="001F23FC" w:rsidRDefault="0032234A">
            <w:pPr>
              <w:pStyle w:val="TAC"/>
              <w:rPr>
                <w:rFonts w:cs="Arial"/>
                <w:szCs w:val="18"/>
              </w:rPr>
            </w:pPr>
            <w:r w:rsidRPr="001F23FC">
              <w:rPr>
                <w:rFonts w:cs="Arial"/>
                <w:szCs w:val="18"/>
              </w:rPr>
              <w:t>≥ -77</w:t>
            </w:r>
          </w:p>
        </w:tc>
      </w:tr>
      <w:tr w:rsidR="0032234A" w:rsidRPr="001F23FC" w14:paraId="52E731A2" w14:textId="77777777">
        <w:trPr>
          <w:trHeight w:val="221"/>
          <w:jc w:val="center"/>
        </w:trPr>
        <w:tc>
          <w:tcPr>
            <w:tcW w:w="636" w:type="pct"/>
            <w:vAlign w:val="center"/>
          </w:tcPr>
          <w:p w14:paraId="44DA3F0D" w14:textId="77777777" w:rsidR="0032234A" w:rsidRPr="001F23FC" w:rsidRDefault="0032234A">
            <w:pPr>
              <w:pStyle w:val="TAC"/>
            </w:pPr>
          </w:p>
        </w:tc>
        <w:tc>
          <w:tcPr>
            <w:tcW w:w="1058" w:type="pct"/>
          </w:tcPr>
          <w:p w14:paraId="03B1B1AA" w14:textId="77777777" w:rsidR="0032234A" w:rsidRPr="001F23FC" w:rsidRDefault="0032234A">
            <w:pPr>
              <w:pStyle w:val="TAC"/>
            </w:pPr>
            <w:r w:rsidRPr="001F23FC">
              <w:t>SS/PBCH SSS EPRE</w:t>
            </w:r>
          </w:p>
        </w:tc>
        <w:tc>
          <w:tcPr>
            <w:tcW w:w="661" w:type="pct"/>
            <w:vAlign w:val="center"/>
          </w:tcPr>
          <w:p w14:paraId="52F9755D" w14:textId="7B8C1A40"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0A1E1BC" w14:textId="77777777" w:rsidR="00045EF4" w:rsidRPr="001F23FC" w:rsidRDefault="0032234A" w:rsidP="00045EF4">
            <w:pPr>
              <w:pStyle w:val="TAC"/>
              <w:rPr>
                <w:rFonts w:cs="Arial"/>
                <w:szCs w:val="18"/>
              </w:rPr>
            </w:pPr>
            <w:r w:rsidRPr="001F23FC">
              <w:rPr>
                <w:rFonts w:cs="Arial"/>
                <w:szCs w:val="18"/>
              </w:rPr>
              <w:t>≥ -115.5</w:t>
            </w:r>
            <w:r w:rsidR="00045EF4" w:rsidRPr="001F23FC">
              <w:rPr>
                <w:rFonts w:cs="Arial"/>
                <w:szCs w:val="18"/>
              </w:rPr>
              <w:t xml:space="preserve"> for DL SCS = 60 kHz</w:t>
            </w:r>
          </w:p>
          <w:p w14:paraId="471849E0" w14:textId="7D5DA4A3" w:rsidR="0032234A" w:rsidRPr="001F23FC" w:rsidRDefault="00045EF4" w:rsidP="00045EF4">
            <w:pPr>
              <w:pStyle w:val="TAC"/>
              <w:rPr>
                <w:rFonts w:cs="Arial"/>
                <w:szCs w:val="18"/>
              </w:rPr>
            </w:pPr>
            <w:r w:rsidRPr="001F23FC">
              <w:rPr>
                <w:rFonts w:cs="Arial"/>
                <w:szCs w:val="18"/>
              </w:rPr>
              <w:t>≥ -112.5 for DL SCS = 120 kHz</w:t>
            </w:r>
          </w:p>
        </w:tc>
        <w:tc>
          <w:tcPr>
            <w:tcW w:w="660" w:type="pct"/>
            <w:vAlign w:val="center"/>
          </w:tcPr>
          <w:p w14:paraId="12E6B2F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09D6EF18" w14:textId="376BF3E3" w:rsidR="0032234A" w:rsidRPr="001F23FC" w:rsidRDefault="00045EF4" w:rsidP="00045EF4">
            <w:pPr>
              <w:pStyle w:val="TAC"/>
              <w:rPr>
                <w:rFonts w:cs="Arial"/>
                <w:szCs w:val="18"/>
              </w:rPr>
            </w:pPr>
            <w:r w:rsidRPr="001F23FC">
              <w:rPr>
                <w:rFonts w:cs="Arial"/>
                <w:szCs w:val="18"/>
              </w:rPr>
              <w:t>≥ -112.5 for DL SCS = 120 kHz</w:t>
            </w:r>
          </w:p>
        </w:tc>
        <w:tc>
          <w:tcPr>
            <w:tcW w:w="661" w:type="pct"/>
            <w:vAlign w:val="center"/>
          </w:tcPr>
          <w:p w14:paraId="57EFDEF5"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59F2198" w14:textId="28494B26" w:rsidR="0032234A" w:rsidRPr="001F23FC" w:rsidRDefault="00045EF4" w:rsidP="00045EF4">
            <w:pPr>
              <w:pStyle w:val="TAC"/>
              <w:rPr>
                <w:rFonts w:cs="Arial"/>
                <w:szCs w:val="18"/>
              </w:rPr>
            </w:pPr>
            <w:r w:rsidRPr="001F23FC">
              <w:rPr>
                <w:rFonts w:cs="Arial"/>
                <w:szCs w:val="18"/>
              </w:rPr>
              <w:t>≥ -112.5 for DL SCS = 120 kHz</w:t>
            </w:r>
          </w:p>
        </w:tc>
        <w:tc>
          <w:tcPr>
            <w:tcW w:w="663" w:type="pct"/>
            <w:vAlign w:val="center"/>
          </w:tcPr>
          <w:p w14:paraId="00B84D3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4D88EB3" w14:textId="39766349" w:rsidR="0032234A" w:rsidRPr="001F23FC" w:rsidRDefault="00045EF4" w:rsidP="00045EF4">
            <w:pPr>
              <w:pStyle w:val="TAC"/>
              <w:rPr>
                <w:rFonts w:cs="Arial"/>
                <w:szCs w:val="18"/>
              </w:rPr>
            </w:pPr>
            <w:r w:rsidRPr="001F23FC">
              <w:rPr>
                <w:rFonts w:cs="Arial"/>
                <w:szCs w:val="18"/>
              </w:rPr>
              <w:t>≥ -112.5 for DL SCS = 120 kHz</w:t>
            </w:r>
          </w:p>
        </w:tc>
      </w:tr>
      <w:tr w:rsidR="0032234A" w:rsidRPr="001F23FC" w14:paraId="0147B913" w14:textId="77777777">
        <w:trPr>
          <w:trHeight w:val="221"/>
          <w:jc w:val="center"/>
        </w:trPr>
        <w:tc>
          <w:tcPr>
            <w:tcW w:w="5000" w:type="pct"/>
            <w:gridSpan w:val="7"/>
            <w:vAlign w:val="center"/>
          </w:tcPr>
          <w:p w14:paraId="0A67EE12" w14:textId="77777777" w:rsidR="0032234A" w:rsidRPr="001F23FC" w:rsidRDefault="0032234A" w:rsidP="009F7C98">
            <w:pPr>
              <w:pStyle w:val="TAN"/>
            </w:pPr>
            <w:r w:rsidRPr="001F23FC">
              <w:t>Note 1:</w:t>
            </w:r>
            <w:r w:rsidRPr="001F23FC">
              <w:tab/>
              <w:t xml:space="preserve">The channel bandwidth powers are informative, based on -115.5dBm/60kHz SS/PBCH SSS EPRE, then scaled according to the number of RBs and rounded to the nearest integer dBm value. Full RE allocation with no boost or </w:t>
            </w:r>
            <w:proofErr w:type="spellStart"/>
            <w:r w:rsidRPr="001F23FC">
              <w:t>deboost</w:t>
            </w:r>
            <w:proofErr w:type="spellEnd"/>
            <w:r w:rsidRPr="001F23FC">
              <w:t xml:space="preserve"> is assumed.</w:t>
            </w:r>
          </w:p>
          <w:p w14:paraId="5024D053" w14:textId="1897D76F"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2F58EB4D"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790C608E">
                <v:shape id="_x0000_i1032" type="#_x0000_t75" style="width:16.5pt;height:16.5pt" o:ole="">
                  <v:imagedata r:id="rId20" o:title=""/>
                </v:shape>
                <o:OLEObject Type="Embed" ProgID="Equation.3" ShapeID="_x0000_i1032" DrawAspect="Content" ObjectID="_1821541458" r:id="rId22"/>
              </w:object>
            </w:r>
            <w:r w:rsidRPr="001F23FC">
              <w:t xml:space="preserve">) with the same power spectrum density of </w:t>
            </w:r>
            <w:r w:rsidRPr="001F23FC">
              <w:rPr>
                <w:rFonts w:cs="Arial"/>
                <w:szCs w:val="18"/>
              </w:rPr>
              <w:t xml:space="preserve">≥ </w:t>
            </w:r>
            <w:r w:rsidRPr="001F23FC">
              <w:t>–115.5 dBm/60kHz.</w:t>
            </w:r>
          </w:p>
        </w:tc>
      </w:tr>
    </w:tbl>
    <w:p w14:paraId="3793C80C" w14:textId="77777777" w:rsidR="0032234A" w:rsidRPr="001F23FC" w:rsidRDefault="0032234A"/>
    <w:p w14:paraId="3B6E4C67" w14:textId="77777777" w:rsidR="0032234A" w:rsidRPr="001F23FC" w:rsidRDefault="0032234A">
      <w:pPr>
        <w:pStyle w:val="TH"/>
      </w:pPr>
      <w:bookmarkStart w:id="288" w:name="_CRTableC_03"/>
      <w:r w:rsidRPr="001F23FC">
        <w:lastRenderedPageBreak/>
        <w:t xml:space="preserve">Table </w:t>
      </w:r>
      <w:bookmarkEnd w:id="288"/>
      <w:r w:rsidRPr="001F23FC">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07137E19" w14:textId="77777777">
        <w:trPr>
          <w:trHeight w:val="221"/>
          <w:jc w:val="center"/>
        </w:trPr>
        <w:tc>
          <w:tcPr>
            <w:tcW w:w="636" w:type="pct"/>
            <w:vMerge w:val="restart"/>
            <w:vAlign w:val="center"/>
          </w:tcPr>
          <w:p w14:paraId="1175DAC5" w14:textId="77777777" w:rsidR="0032234A" w:rsidRPr="001F23FC" w:rsidRDefault="0032234A">
            <w:pPr>
              <w:pStyle w:val="TAH"/>
            </w:pPr>
            <w:r w:rsidRPr="001F23FC">
              <w:t>SCS</w:t>
            </w:r>
          </w:p>
          <w:p w14:paraId="715678C0" w14:textId="77777777" w:rsidR="0032234A" w:rsidRPr="001F23FC" w:rsidRDefault="0032234A">
            <w:pPr>
              <w:pStyle w:val="TAH"/>
            </w:pPr>
            <w:r w:rsidRPr="001F23FC">
              <w:t>(kHz)</w:t>
            </w:r>
          </w:p>
        </w:tc>
        <w:tc>
          <w:tcPr>
            <w:tcW w:w="1058" w:type="pct"/>
            <w:vMerge w:val="restart"/>
          </w:tcPr>
          <w:p w14:paraId="1D635F01" w14:textId="77777777" w:rsidR="0032234A" w:rsidRPr="001F23FC" w:rsidRDefault="0032234A">
            <w:pPr>
              <w:pStyle w:val="TAH"/>
            </w:pPr>
          </w:p>
        </w:tc>
        <w:tc>
          <w:tcPr>
            <w:tcW w:w="661" w:type="pct"/>
            <w:vMerge w:val="restart"/>
            <w:vAlign w:val="center"/>
          </w:tcPr>
          <w:p w14:paraId="08406995" w14:textId="77777777" w:rsidR="0032234A" w:rsidRPr="001F23FC" w:rsidRDefault="0032234A">
            <w:pPr>
              <w:pStyle w:val="TAH"/>
            </w:pPr>
            <w:r w:rsidRPr="001F23FC">
              <w:t>Unit</w:t>
            </w:r>
          </w:p>
        </w:tc>
        <w:tc>
          <w:tcPr>
            <w:tcW w:w="2645" w:type="pct"/>
            <w:gridSpan w:val="4"/>
          </w:tcPr>
          <w:p w14:paraId="2A1F1FCB" w14:textId="77777777" w:rsidR="0032234A" w:rsidRPr="001F23FC" w:rsidRDefault="0032234A">
            <w:pPr>
              <w:pStyle w:val="TAH"/>
            </w:pPr>
            <w:r w:rsidRPr="001F23FC">
              <w:t>Channel Bandwidth</w:t>
            </w:r>
          </w:p>
        </w:tc>
      </w:tr>
      <w:tr w:rsidR="0032234A" w:rsidRPr="001F23FC" w14:paraId="2FEA8F11" w14:textId="77777777">
        <w:trPr>
          <w:trHeight w:val="221"/>
          <w:jc w:val="center"/>
        </w:trPr>
        <w:tc>
          <w:tcPr>
            <w:tcW w:w="636" w:type="pct"/>
            <w:vMerge/>
            <w:vAlign w:val="center"/>
          </w:tcPr>
          <w:p w14:paraId="11D94646" w14:textId="77777777" w:rsidR="0032234A" w:rsidRPr="001F23FC" w:rsidRDefault="0032234A">
            <w:pPr>
              <w:pStyle w:val="TAH"/>
            </w:pPr>
          </w:p>
        </w:tc>
        <w:tc>
          <w:tcPr>
            <w:tcW w:w="1058" w:type="pct"/>
            <w:vMerge/>
          </w:tcPr>
          <w:p w14:paraId="57699FF4" w14:textId="77777777" w:rsidR="0032234A" w:rsidRPr="001F23FC" w:rsidRDefault="0032234A">
            <w:pPr>
              <w:pStyle w:val="TAH"/>
            </w:pPr>
          </w:p>
        </w:tc>
        <w:tc>
          <w:tcPr>
            <w:tcW w:w="661" w:type="pct"/>
            <w:vMerge/>
          </w:tcPr>
          <w:p w14:paraId="0A2A3A25" w14:textId="77777777" w:rsidR="0032234A" w:rsidRPr="001F23FC" w:rsidRDefault="0032234A">
            <w:pPr>
              <w:pStyle w:val="TAH"/>
            </w:pPr>
          </w:p>
        </w:tc>
        <w:tc>
          <w:tcPr>
            <w:tcW w:w="661" w:type="pct"/>
          </w:tcPr>
          <w:p w14:paraId="11056381" w14:textId="77777777" w:rsidR="0032234A" w:rsidRPr="001F23FC" w:rsidRDefault="0032234A">
            <w:pPr>
              <w:pStyle w:val="TAH"/>
            </w:pPr>
            <w:r w:rsidRPr="001F23FC">
              <w:t>50 MHz</w:t>
            </w:r>
          </w:p>
        </w:tc>
        <w:tc>
          <w:tcPr>
            <w:tcW w:w="660" w:type="pct"/>
          </w:tcPr>
          <w:p w14:paraId="16C6F8F9" w14:textId="77777777" w:rsidR="0032234A" w:rsidRPr="001F23FC" w:rsidRDefault="0032234A">
            <w:pPr>
              <w:pStyle w:val="TAH"/>
            </w:pPr>
            <w:r w:rsidRPr="001F23FC">
              <w:t>100 MHz</w:t>
            </w:r>
          </w:p>
        </w:tc>
        <w:tc>
          <w:tcPr>
            <w:tcW w:w="661" w:type="pct"/>
          </w:tcPr>
          <w:p w14:paraId="6A4A2945" w14:textId="77777777" w:rsidR="0032234A" w:rsidRPr="001F23FC" w:rsidRDefault="0032234A">
            <w:pPr>
              <w:pStyle w:val="TAH"/>
            </w:pPr>
            <w:r w:rsidRPr="001F23FC">
              <w:t>200 MHz</w:t>
            </w:r>
          </w:p>
        </w:tc>
        <w:tc>
          <w:tcPr>
            <w:tcW w:w="663" w:type="pct"/>
          </w:tcPr>
          <w:p w14:paraId="3A1E1A7A" w14:textId="77777777" w:rsidR="0032234A" w:rsidRPr="001F23FC" w:rsidRDefault="0032234A">
            <w:pPr>
              <w:pStyle w:val="TAH"/>
            </w:pPr>
            <w:r w:rsidRPr="001F23FC">
              <w:t>400 MHz</w:t>
            </w:r>
          </w:p>
        </w:tc>
      </w:tr>
      <w:tr w:rsidR="0032234A" w:rsidRPr="001F23FC" w14:paraId="7E287FF4" w14:textId="77777777">
        <w:trPr>
          <w:trHeight w:val="255"/>
          <w:jc w:val="center"/>
        </w:trPr>
        <w:tc>
          <w:tcPr>
            <w:tcW w:w="636" w:type="pct"/>
            <w:vMerge w:val="restart"/>
            <w:vAlign w:val="center"/>
          </w:tcPr>
          <w:p w14:paraId="547F435C" w14:textId="77777777" w:rsidR="0032234A" w:rsidRPr="001F23FC" w:rsidRDefault="0032234A">
            <w:pPr>
              <w:pStyle w:val="TAC"/>
            </w:pPr>
            <w:r w:rsidRPr="001F23FC">
              <w:t>60</w:t>
            </w:r>
          </w:p>
        </w:tc>
        <w:tc>
          <w:tcPr>
            <w:tcW w:w="1058" w:type="pct"/>
          </w:tcPr>
          <w:p w14:paraId="31480580" w14:textId="77777777" w:rsidR="0032234A" w:rsidRPr="001F23FC" w:rsidRDefault="0032234A">
            <w:pPr>
              <w:pStyle w:val="TAC"/>
            </w:pPr>
            <w:r w:rsidRPr="001F23FC">
              <w:t>Number of RBs</w:t>
            </w:r>
          </w:p>
        </w:tc>
        <w:tc>
          <w:tcPr>
            <w:tcW w:w="661" w:type="pct"/>
            <w:vAlign w:val="center"/>
          </w:tcPr>
          <w:p w14:paraId="3307DA9D" w14:textId="77777777" w:rsidR="0032234A" w:rsidRPr="001F23FC" w:rsidRDefault="0032234A">
            <w:pPr>
              <w:pStyle w:val="TAC"/>
              <w:rPr>
                <w:rFonts w:eastAsia="Osaka" w:cs="Arial"/>
                <w:szCs w:val="18"/>
              </w:rPr>
            </w:pPr>
          </w:p>
        </w:tc>
        <w:tc>
          <w:tcPr>
            <w:tcW w:w="661" w:type="pct"/>
          </w:tcPr>
          <w:p w14:paraId="4F5A8E14" w14:textId="77777777" w:rsidR="0032234A" w:rsidRPr="001F23FC" w:rsidRDefault="0032234A">
            <w:pPr>
              <w:pStyle w:val="TAC"/>
              <w:rPr>
                <w:rFonts w:cs="Arial"/>
                <w:szCs w:val="18"/>
              </w:rPr>
            </w:pPr>
            <w:r w:rsidRPr="001F23FC">
              <w:rPr>
                <w:rFonts w:cs="Arial"/>
                <w:szCs w:val="18"/>
              </w:rPr>
              <w:t>66</w:t>
            </w:r>
          </w:p>
        </w:tc>
        <w:tc>
          <w:tcPr>
            <w:tcW w:w="660" w:type="pct"/>
          </w:tcPr>
          <w:p w14:paraId="60097552" w14:textId="77777777" w:rsidR="0032234A" w:rsidRPr="001F23FC" w:rsidRDefault="0032234A">
            <w:pPr>
              <w:pStyle w:val="TAC"/>
              <w:rPr>
                <w:rFonts w:cs="Arial"/>
                <w:szCs w:val="18"/>
              </w:rPr>
            </w:pPr>
            <w:r w:rsidRPr="001F23FC">
              <w:rPr>
                <w:rFonts w:cs="Arial"/>
                <w:szCs w:val="18"/>
              </w:rPr>
              <w:t>132</w:t>
            </w:r>
          </w:p>
        </w:tc>
        <w:tc>
          <w:tcPr>
            <w:tcW w:w="661" w:type="pct"/>
          </w:tcPr>
          <w:p w14:paraId="65E6C5BF"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613D0CFF"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A5113E0" w14:textId="77777777">
        <w:trPr>
          <w:trHeight w:val="255"/>
          <w:jc w:val="center"/>
        </w:trPr>
        <w:tc>
          <w:tcPr>
            <w:tcW w:w="636" w:type="pct"/>
            <w:vMerge/>
            <w:vAlign w:val="center"/>
          </w:tcPr>
          <w:p w14:paraId="72C1B45D" w14:textId="77777777" w:rsidR="0032234A" w:rsidRPr="001F23FC" w:rsidRDefault="0032234A">
            <w:pPr>
              <w:pStyle w:val="TAC"/>
            </w:pPr>
          </w:p>
        </w:tc>
        <w:tc>
          <w:tcPr>
            <w:tcW w:w="1058" w:type="pct"/>
          </w:tcPr>
          <w:p w14:paraId="0C31566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BCBDE84"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72463E4" w14:textId="77777777" w:rsidR="0032234A" w:rsidRPr="001F23FC" w:rsidRDefault="0032234A">
            <w:pPr>
              <w:pStyle w:val="TAC"/>
              <w:rPr>
                <w:rFonts w:eastAsia="Osaka" w:cs="Arial"/>
                <w:szCs w:val="18"/>
              </w:rPr>
            </w:pPr>
            <w:r w:rsidRPr="001F23FC">
              <w:rPr>
                <w:rFonts w:cs="Arial"/>
                <w:szCs w:val="18"/>
              </w:rPr>
              <w:t>≥ -84</w:t>
            </w:r>
          </w:p>
        </w:tc>
        <w:tc>
          <w:tcPr>
            <w:tcW w:w="660" w:type="pct"/>
            <w:vAlign w:val="center"/>
          </w:tcPr>
          <w:p w14:paraId="0A18F7ED" w14:textId="77777777" w:rsidR="0032234A" w:rsidRPr="001F23FC" w:rsidRDefault="0032234A">
            <w:pPr>
              <w:pStyle w:val="TAC"/>
              <w:rPr>
                <w:rFonts w:eastAsia="Osaka" w:cs="Arial"/>
                <w:szCs w:val="18"/>
              </w:rPr>
            </w:pPr>
            <w:r w:rsidRPr="001F23FC">
              <w:rPr>
                <w:rFonts w:cs="Arial"/>
                <w:szCs w:val="18"/>
              </w:rPr>
              <w:t>≥ -81</w:t>
            </w:r>
          </w:p>
        </w:tc>
        <w:tc>
          <w:tcPr>
            <w:tcW w:w="661" w:type="pct"/>
            <w:vAlign w:val="center"/>
          </w:tcPr>
          <w:p w14:paraId="7AEBE742" w14:textId="77777777" w:rsidR="0032234A" w:rsidRPr="001F23FC" w:rsidRDefault="0032234A">
            <w:pPr>
              <w:pStyle w:val="TAC"/>
              <w:rPr>
                <w:rFonts w:eastAsia="Osaka" w:cs="Arial"/>
                <w:szCs w:val="18"/>
              </w:rPr>
            </w:pPr>
            <w:r w:rsidRPr="001F23FC">
              <w:rPr>
                <w:rFonts w:cs="Arial"/>
                <w:szCs w:val="18"/>
              </w:rPr>
              <w:t>≥ -78</w:t>
            </w:r>
          </w:p>
        </w:tc>
        <w:tc>
          <w:tcPr>
            <w:tcW w:w="663" w:type="pct"/>
            <w:vAlign w:val="center"/>
          </w:tcPr>
          <w:p w14:paraId="4713B69A"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0AB364CD" w14:textId="77777777">
        <w:trPr>
          <w:trHeight w:val="221"/>
          <w:jc w:val="center"/>
        </w:trPr>
        <w:tc>
          <w:tcPr>
            <w:tcW w:w="636" w:type="pct"/>
            <w:vMerge w:val="restart"/>
            <w:vAlign w:val="center"/>
          </w:tcPr>
          <w:p w14:paraId="737461B9" w14:textId="77777777" w:rsidR="0032234A" w:rsidRPr="001F23FC" w:rsidRDefault="0032234A">
            <w:pPr>
              <w:pStyle w:val="TAC"/>
            </w:pPr>
            <w:r w:rsidRPr="001F23FC">
              <w:t>120</w:t>
            </w:r>
          </w:p>
        </w:tc>
        <w:tc>
          <w:tcPr>
            <w:tcW w:w="1058" w:type="pct"/>
          </w:tcPr>
          <w:p w14:paraId="52D5DEE2" w14:textId="77777777" w:rsidR="0032234A" w:rsidRPr="001F23FC" w:rsidRDefault="0032234A">
            <w:pPr>
              <w:pStyle w:val="TAC"/>
            </w:pPr>
            <w:r w:rsidRPr="001F23FC">
              <w:t>Number of RBs</w:t>
            </w:r>
          </w:p>
        </w:tc>
        <w:tc>
          <w:tcPr>
            <w:tcW w:w="661" w:type="pct"/>
            <w:vAlign w:val="center"/>
          </w:tcPr>
          <w:p w14:paraId="71D4547F" w14:textId="77777777" w:rsidR="0032234A" w:rsidRPr="001F23FC" w:rsidRDefault="0032234A">
            <w:pPr>
              <w:pStyle w:val="TAC"/>
              <w:rPr>
                <w:rFonts w:cs="Arial"/>
                <w:szCs w:val="18"/>
              </w:rPr>
            </w:pPr>
          </w:p>
        </w:tc>
        <w:tc>
          <w:tcPr>
            <w:tcW w:w="661" w:type="pct"/>
            <w:vAlign w:val="center"/>
          </w:tcPr>
          <w:p w14:paraId="79BA8884" w14:textId="77777777" w:rsidR="0032234A" w:rsidRPr="001F23FC" w:rsidRDefault="0032234A">
            <w:pPr>
              <w:pStyle w:val="TAC"/>
              <w:rPr>
                <w:rFonts w:cs="Arial"/>
                <w:szCs w:val="18"/>
              </w:rPr>
            </w:pPr>
            <w:r w:rsidRPr="001F23FC">
              <w:rPr>
                <w:rFonts w:cs="Arial"/>
                <w:szCs w:val="18"/>
              </w:rPr>
              <w:t>32</w:t>
            </w:r>
          </w:p>
        </w:tc>
        <w:tc>
          <w:tcPr>
            <w:tcW w:w="660" w:type="pct"/>
          </w:tcPr>
          <w:p w14:paraId="04141DE0" w14:textId="77777777" w:rsidR="0032234A" w:rsidRPr="001F23FC" w:rsidRDefault="0032234A">
            <w:pPr>
              <w:pStyle w:val="TAC"/>
              <w:rPr>
                <w:rFonts w:cs="Arial"/>
                <w:szCs w:val="18"/>
              </w:rPr>
            </w:pPr>
            <w:r w:rsidRPr="001F23FC">
              <w:rPr>
                <w:rFonts w:cs="Arial"/>
                <w:szCs w:val="18"/>
              </w:rPr>
              <w:t>66</w:t>
            </w:r>
          </w:p>
        </w:tc>
        <w:tc>
          <w:tcPr>
            <w:tcW w:w="661" w:type="pct"/>
          </w:tcPr>
          <w:p w14:paraId="12CADFD6" w14:textId="77777777" w:rsidR="0032234A" w:rsidRPr="001F23FC" w:rsidRDefault="0032234A">
            <w:pPr>
              <w:pStyle w:val="TAC"/>
              <w:rPr>
                <w:rFonts w:cs="Arial"/>
                <w:szCs w:val="18"/>
              </w:rPr>
            </w:pPr>
            <w:r w:rsidRPr="001F23FC">
              <w:rPr>
                <w:rFonts w:cs="Arial"/>
                <w:szCs w:val="18"/>
              </w:rPr>
              <w:t>132</w:t>
            </w:r>
          </w:p>
        </w:tc>
        <w:tc>
          <w:tcPr>
            <w:tcW w:w="663" w:type="pct"/>
          </w:tcPr>
          <w:p w14:paraId="0BF9D6D5" w14:textId="77777777" w:rsidR="0032234A" w:rsidRPr="001F23FC" w:rsidRDefault="0032234A">
            <w:pPr>
              <w:pStyle w:val="TAC"/>
              <w:rPr>
                <w:rFonts w:cs="Arial"/>
                <w:szCs w:val="18"/>
              </w:rPr>
            </w:pPr>
            <w:r w:rsidRPr="001F23FC">
              <w:rPr>
                <w:rFonts w:cs="Arial"/>
                <w:szCs w:val="18"/>
              </w:rPr>
              <w:t>264</w:t>
            </w:r>
          </w:p>
        </w:tc>
      </w:tr>
      <w:tr w:rsidR="0032234A" w:rsidRPr="001F23FC" w14:paraId="62CB18B9" w14:textId="77777777">
        <w:trPr>
          <w:trHeight w:val="221"/>
          <w:jc w:val="center"/>
        </w:trPr>
        <w:tc>
          <w:tcPr>
            <w:tcW w:w="636" w:type="pct"/>
            <w:vMerge/>
            <w:vAlign w:val="center"/>
          </w:tcPr>
          <w:p w14:paraId="1F2EC186" w14:textId="77777777" w:rsidR="0032234A" w:rsidRPr="001F23FC" w:rsidRDefault="0032234A">
            <w:pPr>
              <w:pStyle w:val="TAC"/>
            </w:pPr>
          </w:p>
        </w:tc>
        <w:tc>
          <w:tcPr>
            <w:tcW w:w="1058" w:type="pct"/>
          </w:tcPr>
          <w:p w14:paraId="5FC2FC3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653595F"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5698679A" w14:textId="77777777" w:rsidR="0032234A" w:rsidRPr="001F23FC" w:rsidRDefault="0032234A">
            <w:pPr>
              <w:pStyle w:val="TAC"/>
              <w:rPr>
                <w:rFonts w:cs="Arial"/>
                <w:szCs w:val="18"/>
              </w:rPr>
            </w:pPr>
            <w:r w:rsidRPr="001F23FC">
              <w:rPr>
                <w:rFonts w:cs="Arial"/>
                <w:szCs w:val="18"/>
              </w:rPr>
              <w:t>≥ -84</w:t>
            </w:r>
          </w:p>
        </w:tc>
        <w:tc>
          <w:tcPr>
            <w:tcW w:w="660" w:type="pct"/>
            <w:vAlign w:val="center"/>
          </w:tcPr>
          <w:p w14:paraId="2FCB73D6" w14:textId="77777777" w:rsidR="0032234A" w:rsidRPr="001F23FC" w:rsidRDefault="0032234A">
            <w:pPr>
              <w:pStyle w:val="TAC"/>
              <w:rPr>
                <w:rFonts w:cs="Arial"/>
                <w:szCs w:val="18"/>
              </w:rPr>
            </w:pPr>
            <w:r w:rsidRPr="001F23FC">
              <w:rPr>
                <w:rFonts w:cs="Arial"/>
                <w:szCs w:val="18"/>
              </w:rPr>
              <w:t>≥ -81</w:t>
            </w:r>
          </w:p>
        </w:tc>
        <w:tc>
          <w:tcPr>
            <w:tcW w:w="661" w:type="pct"/>
            <w:vAlign w:val="center"/>
          </w:tcPr>
          <w:p w14:paraId="2B279A02" w14:textId="77777777" w:rsidR="0032234A" w:rsidRPr="001F23FC" w:rsidRDefault="0032234A">
            <w:pPr>
              <w:pStyle w:val="TAC"/>
              <w:rPr>
                <w:rFonts w:cs="Arial"/>
                <w:szCs w:val="18"/>
              </w:rPr>
            </w:pPr>
            <w:r w:rsidRPr="001F23FC">
              <w:rPr>
                <w:rFonts w:cs="Arial"/>
                <w:szCs w:val="18"/>
              </w:rPr>
              <w:t>≥ -78</w:t>
            </w:r>
          </w:p>
        </w:tc>
        <w:tc>
          <w:tcPr>
            <w:tcW w:w="663" w:type="pct"/>
            <w:vAlign w:val="center"/>
          </w:tcPr>
          <w:p w14:paraId="294BFA39" w14:textId="77777777" w:rsidR="0032234A" w:rsidRPr="001F23FC" w:rsidRDefault="0032234A">
            <w:pPr>
              <w:pStyle w:val="TAC"/>
              <w:rPr>
                <w:rFonts w:cs="Arial"/>
                <w:szCs w:val="18"/>
              </w:rPr>
            </w:pPr>
            <w:r w:rsidRPr="001F23FC">
              <w:rPr>
                <w:rFonts w:cs="Arial"/>
                <w:szCs w:val="18"/>
              </w:rPr>
              <w:t>≥ -75</w:t>
            </w:r>
          </w:p>
        </w:tc>
      </w:tr>
      <w:tr w:rsidR="0032234A" w:rsidRPr="001F23FC" w14:paraId="0EF157C5" w14:textId="77777777">
        <w:trPr>
          <w:trHeight w:val="221"/>
          <w:jc w:val="center"/>
        </w:trPr>
        <w:tc>
          <w:tcPr>
            <w:tcW w:w="636" w:type="pct"/>
            <w:vAlign w:val="center"/>
          </w:tcPr>
          <w:p w14:paraId="24805E01" w14:textId="77777777" w:rsidR="0032234A" w:rsidRPr="001F23FC" w:rsidRDefault="0032234A">
            <w:pPr>
              <w:pStyle w:val="TAC"/>
            </w:pPr>
          </w:p>
        </w:tc>
        <w:tc>
          <w:tcPr>
            <w:tcW w:w="1058" w:type="pct"/>
          </w:tcPr>
          <w:p w14:paraId="6BA31C4F" w14:textId="77777777" w:rsidR="0032234A" w:rsidRPr="001F23FC" w:rsidRDefault="0032234A">
            <w:pPr>
              <w:pStyle w:val="TAC"/>
            </w:pPr>
            <w:r w:rsidRPr="001F23FC">
              <w:t>SS/PBCH SSS EPRE</w:t>
            </w:r>
          </w:p>
        </w:tc>
        <w:tc>
          <w:tcPr>
            <w:tcW w:w="661" w:type="pct"/>
            <w:vAlign w:val="center"/>
          </w:tcPr>
          <w:p w14:paraId="6B81FBA2" w14:textId="48D80854"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4ABD8DDF" w14:textId="77777777" w:rsidR="00045EF4" w:rsidRPr="001F23FC" w:rsidRDefault="0032234A" w:rsidP="00045EF4">
            <w:pPr>
              <w:pStyle w:val="TAC"/>
              <w:rPr>
                <w:rFonts w:cs="Arial"/>
                <w:szCs w:val="18"/>
              </w:rPr>
            </w:pPr>
            <w:r w:rsidRPr="001F23FC">
              <w:rPr>
                <w:rFonts w:cs="Arial"/>
                <w:szCs w:val="18"/>
              </w:rPr>
              <w:t>≥ -113</w:t>
            </w:r>
            <w:r w:rsidR="00045EF4" w:rsidRPr="001F23FC">
              <w:rPr>
                <w:rFonts w:cs="Arial"/>
                <w:szCs w:val="18"/>
              </w:rPr>
              <w:t xml:space="preserve"> for DL SCS = 60 kHz</w:t>
            </w:r>
          </w:p>
          <w:p w14:paraId="749F5648" w14:textId="64F8930E" w:rsidR="0032234A" w:rsidRPr="001F23FC" w:rsidRDefault="00045EF4" w:rsidP="00045EF4">
            <w:pPr>
              <w:pStyle w:val="TAC"/>
              <w:rPr>
                <w:rFonts w:cs="Arial"/>
                <w:szCs w:val="18"/>
              </w:rPr>
            </w:pPr>
            <w:r w:rsidRPr="001F23FC">
              <w:rPr>
                <w:rFonts w:cs="Arial"/>
                <w:szCs w:val="18"/>
              </w:rPr>
              <w:t>≥ -110 for DL SCS = 120 kHz</w:t>
            </w:r>
          </w:p>
        </w:tc>
        <w:tc>
          <w:tcPr>
            <w:tcW w:w="660" w:type="pct"/>
            <w:vAlign w:val="center"/>
          </w:tcPr>
          <w:p w14:paraId="188ADE53"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FBDFFAB" w14:textId="227FCF66" w:rsidR="0032234A" w:rsidRPr="001F23FC" w:rsidRDefault="00045EF4" w:rsidP="00045EF4">
            <w:pPr>
              <w:pStyle w:val="TAC"/>
              <w:rPr>
                <w:rFonts w:cs="Arial"/>
                <w:szCs w:val="18"/>
              </w:rPr>
            </w:pPr>
            <w:r w:rsidRPr="001F23FC">
              <w:rPr>
                <w:rFonts w:cs="Arial"/>
                <w:szCs w:val="18"/>
              </w:rPr>
              <w:t>≥ -110 for DL SCS = 120 kHz</w:t>
            </w:r>
          </w:p>
        </w:tc>
        <w:tc>
          <w:tcPr>
            <w:tcW w:w="661" w:type="pct"/>
            <w:vAlign w:val="center"/>
          </w:tcPr>
          <w:p w14:paraId="7375CD28"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5706122B" w14:textId="094C6621" w:rsidR="0032234A" w:rsidRPr="001F23FC" w:rsidRDefault="00045EF4" w:rsidP="00045EF4">
            <w:pPr>
              <w:pStyle w:val="TAC"/>
              <w:rPr>
                <w:rFonts w:cs="Arial"/>
                <w:szCs w:val="18"/>
              </w:rPr>
            </w:pPr>
            <w:r w:rsidRPr="001F23FC">
              <w:rPr>
                <w:rFonts w:cs="Arial"/>
                <w:szCs w:val="18"/>
              </w:rPr>
              <w:t>≥ -110 for DL SCS = 120 kHz</w:t>
            </w:r>
          </w:p>
        </w:tc>
        <w:tc>
          <w:tcPr>
            <w:tcW w:w="663" w:type="pct"/>
            <w:vAlign w:val="center"/>
          </w:tcPr>
          <w:p w14:paraId="3E33154F"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EF3EDAA" w14:textId="48C546E6" w:rsidR="0032234A" w:rsidRPr="001F23FC" w:rsidRDefault="00045EF4" w:rsidP="00045EF4">
            <w:pPr>
              <w:pStyle w:val="TAC"/>
              <w:rPr>
                <w:rFonts w:cs="Arial"/>
                <w:szCs w:val="18"/>
              </w:rPr>
            </w:pPr>
            <w:r w:rsidRPr="001F23FC">
              <w:rPr>
                <w:rFonts w:cs="Arial"/>
                <w:szCs w:val="18"/>
              </w:rPr>
              <w:t>≥ -110 for DL SCS = 120 kHz</w:t>
            </w:r>
          </w:p>
        </w:tc>
      </w:tr>
      <w:tr w:rsidR="0032234A" w:rsidRPr="001F23FC" w14:paraId="7B15A606" w14:textId="77777777">
        <w:trPr>
          <w:trHeight w:val="221"/>
          <w:jc w:val="center"/>
        </w:trPr>
        <w:tc>
          <w:tcPr>
            <w:tcW w:w="5000" w:type="pct"/>
            <w:gridSpan w:val="7"/>
            <w:vAlign w:val="center"/>
          </w:tcPr>
          <w:p w14:paraId="5BC0DF35" w14:textId="77777777" w:rsidR="0032234A" w:rsidRPr="001F23FC" w:rsidRDefault="0032234A" w:rsidP="009F7C98">
            <w:pPr>
              <w:pStyle w:val="TAN"/>
            </w:pPr>
            <w:r w:rsidRPr="001F23FC">
              <w:t>Note 1:</w:t>
            </w:r>
            <w:r w:rsidRPr="001F23FC">
              <w:tab/>
              <w:t xml:space="preserve">The channel bandwidth powers are informative, based on -113dBm/60kHz SS/PBCH SSS EPRE, then scaled according to the number of RBs and rounded to the nearest integer dBm value. Full RE allocation with no boost or </w:t>
            </w:r>
            <w:proofErr w:type="spellStart"/>
            <w:r w:rsidRPr="001F23FC">
              <w:t>deboost</w:t>
            </w:r>
            <w:proofErr w:type="spellEnd"/>
            <w:r w:rsidRPr="001F23FC">
              <w:t xml:space="preserve"> is assumed.</w:t>
            </w:r>
          </w:p>
          <w:p w14:paraId="113FC867" w14:textId="5F2AC7C2"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56F7CA38"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AE10FF5">
                <v:shape id="_x0000_i1033" type="#_x0000_t75" style="width:16.5pt;height:16.5pt" o:ole="">
                  <v:imagedata r:id="rId20" o:title=""/>
                </v:shape>
                <o:OLEObject Type="Embed" ProgID="Equation.3" ShapeID="_x0000_i1033" DrawAspect="Content" ObjectID="_1821541459" r:id="rId23"/>
              </w:object>
            </w:r>
            <w:r w:rsidRPr="001F23FC">
              <w:t xml:space="preserve">) with the same power spectrum density of </w:t>
            </w:r>
            <w:r w:rsidRPr="001F23FC">
              <w:rPr>
                <w:rFonts w:cs="Arial"/>
                <w:szCs w:val="18"/>
              </w:rPr>
              <w:t xml:space="preserve">≥ </w:t>
            </w:r>
            <w:r w:rsidRPr="001F23FC">
              <w:t>–113 dBm/60kHz.</w:t>
            </w:r>
          </w:p>
        </w:tc>
      </w:tr>
    </w:tbl>
    <w:p w14:paraId="088F32AA" w14:textId="77777777" w:rsidR="0032234A" w:rsidRPr="001F23FC" w:rsidRDefault="0032234A"/>
    <w:p w14:paraId="7897483F" w14:textId="77777777" w:rsidR="0032234A" w:rsidRPr="001F23FC" w:rsidRDefault="0032234A">
      <w:pPr>
        <w:pStyle w:val="Heading1"/>
        <w:rPr>
          <w:lang w:eastAsia="zh-TW"/>
        </w:rPr>
      </w:pPr>
      <w:bookmarkStart w:id="289" w:name="_Toc21026771"/>
      <w:bookmarkStart w:id="290" w:name="_Toc27744069"/>
      <w:bookmarkStart w:id="291" w:name="_Toc36197240"/>
      <w:bookmarkStart w:id="292" w:name="_Toc36197932"/>
      <w:r w:rsidRPr="001F23FC">
        <w:rPr>
          <w:lang w:eastAsia="zh-TW"/>
        </w:rPr>
        <w:t>C.1</w:t>
      </w:r>
      <w:r w:rsidRPr="001F23FC">
        <w:rPr>
          <w:lang w:eastAsia="zh-TW"/>
        </w:rPr>
        <w:tab/>
        <w:t>General</w:t>
      </w:r>
      <w:bookmarkEnd w:id="289"/>
      <w:bookmarkEnd w:id="290"/>
      <w:bookmarkEnd w:id="291"/>
      <w:bookmarkEnd w:id="292"/>
    </w:p>
    <w:p w14:paraId="5EBB8455" w14:textId="77777777" w:rsidR="0032234A" w:rsidRPr="001F23FC" w:rsidRDefault="0032234A">
      <w:pPr>
        <w:rPr>
          <w:lang w:eastAsia="zh-TW"/>
        </w:rPr>
      </w:pPr>
      <w:r w:rsidRPr="001F23FC">
        <w:t>The following clauses describes the downlink Physical Channels that are transmitted during a connection i.e., when measurements are done.</w:t>
      </w:r>
    </w:p>
    <w:p w14:paraId="5AD09D00" w14:textId="77777777" w:rsidR="0032234A" w:rsidRPr="001F23FC" w:rsidRDefault="0032234A">
      <w:pPr>
        <w:pStyle w:val="Heading1"/>
        <w:rPr>
          <w:lang w:eastAsia="zh-TW"/>
        </w:rPr>
      </w:pPr>
      <w:bookmarkStart w:id="293" w:name="_Toc21026772"/>
      <w:bookmarkStart w:id="294" w:name="_Toc27744070"/>
      <w:bookmarkStart w:id="295" w:name="_Toc36197241"/>
      <w:bookmarkStart w:id="296" w:name="_Toc36197933"/>
      <w:r w:rsidRPr="001F23FC">
        <w:rPr>
          <w:lang w:eastAsia="zh-TW"/>
        </w:rPr>
        <w:t>C.2</w:t>
      </w:r>
      <w:r w:rsidRPr="001F23FC">
        <w:rPr>
          <w:lang w:eastAsia="zh-TW"/>
        </w:rPr>
        <w:tab/>
        <w:t>Setup</w:t>
      </w:r>
      <w:bookmarkEnd w:id="293"/>
      <w:bookmarkEnd w:id="294"/>
      <w:bookmarkEnd w:id="295"/>
      <w:bookmarkEnd w:id="296"/>
    </w:p>
    <w:p w14:paraId="1023E6F7" w14:textId="77777777" w:rsidR="0032234A" w:rsidRPr="001F23FC" w:rsidRDefault="0032234A">
      <w:pPr>
        <w:rPr>
          <w:lang w:eastAsia="zh-TW"/>
        </w:rPr>
      </w:pPr>
      <w:r w:rsidRPr="001F23FC">
        <w:rPr>
          <w:lang w:eastAsia="zh-TW"/>
        </w:rPr>
        <w:t>Table C.2-1 describes the downlink Physical Channels that are required for connection set up.</w:t>
      </w:r>
    </w:p>
    <w:p w14:paraId="4C603CAA" w14:textId="77777777" w:rsidR="0032234A" w:rsidRPr="001F23FC" w:rsidRDefault="0032234A">
      <w:pPr>
        <w:pStyle w:val="TH"/>
        <w:rPr>
          <w:rFonts w:cs="v5.0.0"/>
        </w:rPr>
      </w:pPr>
      <w:bookmarkStart w:id="297" w:name="_CRTableC_21"/>
      <w:r w:rsidRPr="001F23FC">
        <w:rPr>
          <w:rFonts w:cs="v5.0.0"/>
        </w:rPr>
        <w:t xml:space="preserve">Table </w:t>
      </w:r>
      <w:bookmarkEnd w:id="297"/>
      <w:r w:rsidRPr="001F23FC">
        <w:rPr>
          <w:rFonts w:cs="v5.0.0"/>
        </w:rPr>
        <w:t>C.2-1: Downlink Physical Channels required</w:t>
      </w:r>
      <w:r w:rsidRPr="001F23FC">
        <w:rPr>
          <w:rFonts w:cs="v5.0.0"/>
          <w:lang w:eastAsia="zh-TW"/>
        </w:rPr>
        <w:t xml:space="preserve"> </w:t>
      </w:r>
      <w:r w:rsidRPr="001F23FC">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F23FC"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F23FC" w:rsidRDefault="0032234A">
            <w:pPr>
              <w:pStyle w:val="TAH"/>
              <w:rPr>
                <w:rFonts w:cs="v5.0.0"/>
              </w:rPr>
            </w:pPr>
            <w:r w:rsidRPr="001F23FC">
              <w:rPr>
                <w:rFonts w:cs="v5.0.0"/>
              </w:rPr>
              <w:t>Physical Channel</w:t>
            </w:r>
          </w:p>
        </w:tc>
      </w:tr>
      <w:tr w:rsidR="0032234A" w:rsidRPr="001F23FC"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F23FC" w:rsidRDefault="0032234A">
            <w:pPr>
              <w:pStyle w:val="TAC"/>
              <w:rPr>
                <w:rFonts w:cs="Arial"/>
              </w:rPr>
            </w:pPr>
            <w:r w:rsidRPr="001F23FC">
              <w:rPr>
                <w:rFonts w:cs="Arial"/>
              </w:rPr>
              <w:t>PBCH</w:t>
            </w:r>
          </w:p>
        </w:tc>
      </w:tr>
      <w:tr w:rsidR="0032234A" w:rsidRPr="001F23FC"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F23FC" w:rsidRDefault="0032234A">
            <w:pPr>
              <w:pStyle w:val="TAC"/>
              <w:rPr>
                <w:rFonts w:cs="Arial"/>
              </w:rPr>
            </w:pPr>
            <w:r w:rsidRPr="001F23FC">
              <w:rPr>
                <w:rFonts w:cs="Arial"/>
                <w:snapToGrid w:val="0"/>
              </w:rPr>
              <w:t>SSS</w:t>
            </w:r>
          </w:p>
        </w:tc>
      </w:tr>
      <w:tr w:rsidR="0032234A" w:rsidRPr="001F23FC"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F23FC" w:rsidRDefault="0032234A">
            <w:pPr>
              <w:pStyle w:val="TAC"/>
              <w:rPr>
                <w:rFonts w:cs="Arial"/>
                <w:snapToGrid w:val="0"/>
              </w:rPr>
            </w:pPr>
            <w:r w:rsidRPr="001F23FC">
              <w:rPr>
                <w:rFonts w:cs="Arial"/>
                <w:snapToGrid w:val="0"/>
              </w:rPr>
              <w:t>PSS</w:t>
            </w:r>
          </w:p>
        </w:tc>
      </w:tr>
      <w:tr w:rsidR="0032234A" w:rsidRPr="001F23FC"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F23FC" w:rsidRDefault="0032234A">
            <w:pPr>
              <w:pStyle w:val="TAC"/>
              <w:rPr>
                <w:rFonts w:cs="Arial"/>
                <w:snapToGrid w:val="0"/>
              </w:rPr>
            </w:pPr>
            <w:r w:rsidRPr="001F23FC">
              <w:rPr>
                <w:rFonts w:cs="Arial"/>
                <w:snapToGrid w:val="0"/>
              </w:rPr>
              <w:t>PDCCH</w:t>
            </w:r>
          </w:p>
        </w:tc>
      </w:tr>
      <w:tr w:rsidR="0032234A" w:rsidRPr="001F23FC"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F23FC" w:rsidRDefault="0032234A">
            <w:pPr>
              <w:pStyle w:val="TAC"/>
              <w:rPr>
                <w:rFonts w:cs="Arial"/>
                <w:snapToGrid w:val="0"/>
              </w:rPr>
            </w:pPr>
            <w:r w:rsidRPr="001F23FC">
              <w:rPr>
                <w:rFonts w:cs="Arial"/>
                <w:snapToGrid w:val="0"/>
              </w:rPr>
              <w:t>PDSCH</w:t>
            </w:r>
          </w:p>
        </w:tc>
      </w:tr>
      <w:tr w:rsidR="0032234A" w:rsidRPr="001F23FC"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F23FC" w:rsidRDefault="0032234A">
            <w:pPr>
              <w:pStyle w:val="TAC"/>
              <w:rPr>
                <w:rFonts w:cs="Arial"/>
                <w:snapToGrid w:val="0"/>
              </w:rPr>
            </w:pPr>
            <w:r w:rsidRPr="001F23FC">
              <w:rPr>
                <w:rFonts w:cs="Arial"/>
                <w:snapToGrid w:val="0"/>
              </w:rPr>
              <w:t>PBCH DMRS</w:t>
            </w:r>
          </w:p>
        </w:tc>
      </w:tr>
      <w:tr w:rsidR="0032234A" w:rsidRPr="001F23FC"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F23FC" w:rsidRDefault="0032234A">
            <w:pPr>
              <w:pStyle w:val="TAC"/>
              <w:rPr>
                <w:rFonts w:cs="Arial"/>
                <w:snapToGrid w:val="0"/>
              </w:rPr>
            </w:pPr>
            <w:r w:rsidRPr="001F23FC">
              <w:rPr>
                <w:rFonts w:cs="Arial"/>
                <w:snapToGrid w:val="0"/>
              </w:rPr>
              <w:t>PDCCH DMRS</w:t>
            </w:r>
          </w:p>
        </w:tc>
      </w:tr>
      <w:tr w:rsidR="0032234A" w:rsidRPr="001F23FC"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F23FC" w:rsidRDefault="0032234A">
            <w:pPr>
              <w:pStyle w:val="TAC"/>
              <w:rPr>
                <w:rFonts w:cs="Arial"/>
                <w:snapToGrid w:val="0"/>
              </w:rPr>
            </w:pPr>
            <w:r w:rsidRPr="001F23FC">
              <w:rPr>
                <w:rFonts w:cs="Arial"/>
                <w:snapToGrid w:val="0"/>
              </w:rPr>
              <w:t>PDSCH DMRS</w:t>
            </w:r>
          </w:p>
        </w:tc>
      </w:tr>
      <w:tr w:rsidR="0032234A" w:rsidRPr="001F23FC"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F23FC" w:rsidRDefault="0032234A">
            <w:pPr>
              <w:pStyle w:val="TAC"/>
              <w:rPr>
                <w:rFonts w:cs="Arial"/>
                <w:snapToGrid w:val="0"/>
              </w:rPr>
            </w:pPr>
            <w:r w:rsidRPr="001F23FC">
              <w:rPr>
                <w:rFonts w:cs="Arial"/>
                <w:snapToGrid w:val="0"/>
              </w:rPr>
              <w:t xml:space="preserve">CSI-RS </w:t>
            </w:r>
          </w:p>
        </w:tc>
      </w:tr>
      <w:tr w:rsidR="0032234A" w:rsidRPr="001F23FC"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F23FC" w:rsidRDefault="0032234A">
            <w:pPr>
              <w:pStyle w:val="TAC"/>
              <w:rPr>
                <w:rFonts w:cs="Arial"/>
                <w:snapToGrid w:val="0"/>
              </w:rPr>
            </w:pPr>
            <w:r w:rsidRPr="001F23FC">
              <w:rPr>
                <w:rFonts w:cs="Arial"/>
                <w:snapToGrid w:val="0"/>
              </w:rPr>
              <w:t>PTRS</w:t>
            </w:r>
          </w:p>
        </w:tc>
      </w:tr>
    </w:tbl>
    <w:p w14:paraId="0A473406" w14:textId="77777777" w:rsidR="0032234A" w:rsidRPr="001F23FC" w:rsidRDefault="0032234A">
      <w:pPr>
        <w:rPr>
          <w:rFonts w:eastAsia="SimSun"/>
        </w:rPr>
      </w:pPr>
    </w:p>
    <w:p w14:paraId="68A38539" w14:textId="77777777" w:rsidR="0032234A" w:rsidRPr="001F23FC" w:rsidRDefault="0032234A">
      <w:r w:rsidRPr="001F23FC">
        <w:t>As common PDSCH and PDCCH configuration parameters the parameters in Table A.3.1-1, C.2-2, C.2-3, and C.2-4 shall be used to bring up the connection setup for FR1 NR cell.</w:t>
      </w:r>
    </w:p>
    <w:p w14:paraId="643ABAA4" w14:textId="77777777" w:rsidR="0032234A" w:rsidRPr="001F23FC" w:rsidRDefault="0032234A">
      <w:pPr>
        <w:pStyle w:val="TH"/>
      </w:pPr>
      <w:bookmarkStart w:id="298" w:name="_CRTableC_22"/>
      <w:r w:rsidRPr="001F23FC">
        <w:t xml:space="preserve">Table </w:t>
      </w:r>
      <w:bookmarkEnd w:id="298"/>
      <w:r w:rsidRPr="001F23FC">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F23FC"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F23FC" w:rsidRDefault="0032234A">
            <w:pPr>
              <w:pStyle w:val="TAH"/>
            </w:pPr>
            <w:r w:rsidRPr="001F23FC">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F23FC" w:rsidRDefault="0032234A">
            <w:pPr>
              <w:pStyle w:val="TAH"/>
            </w:pPr>
            <w:r w:rsidRPr="001F23FC">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F23FC" w:rsidRDefault="0032234A">
            <w:pPr>
              <w:pStyle w:val="TAH"/>
            </w:pPr>
            <w:r w:rsidRPr="001F23FC">
              <w:t>Value</w:t>
            </w:r>
          </w:p>
        </w:tc>
      </w:tr>
      <w:tr w:rsidR="0032234A" w:rsidRPr="001F23FC"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F23FC" w:rsidRDefault="0032234A">
            <w:pPr>
              <w:pStyle w:val="TAL"/>
            </w:pPr>
            <w:r w:rsidRPr="001F23FC">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F23FC"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F23FC" w:rsidRDefault="0032234A">
            <w:pPr>
              <w:pStyle w:val="TAL"/>
            </w:pPr>
            <w:r w:rsidRPr="001F23FC">
              <w:t>8 (TDD)</w:t>
            </w:r>
          </w:p>
        </w:tc>
      </w:tr>
      <w:tr w:rsidR="0032234A" w:rsidRPr="001F23FC"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F23FC" w:rsidRDefault="0032234A">
            <w:pPr>
              <w:pStyle w:val="TAL"/>
            </w:pPr>
            <w:r w:rsidRPr="001F23FC">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F23FC" w:rsidRDefault="0032234A">
            <w:pPr>
              <w:pStyle w:val="TAL"/>
            </w:pPr>
            <w:r w:rsidRPr="001F23FC">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F23FC" w:rsidRDefault="0032234A">
            <w:pPr>
              <w:pStyle w:val="TAL"/>
            </w:pPr>
            <w:r w:rsidRPr="001F23FC">
              <w:t>4</w:t>
            </w:r>
          </w:p>
        </w:tc>
      </w:tr>
    </w:tbl>
    <w:p w14:paraId="44A2AA9B" w14:textId="77777777" w:rsidR="0032234A" w:rsidRPr="001F23FC" w:rsidRDefault="0032234A"/>
    <w:p w14:paraId="2F77C4FE" w14:textId="77777777" w:rsidR="0032234A" w:rsidRPr="001F23FC" w:rsidRDefault="0032234A">
      <w:pPr>
        <w:pStyle w:val="TH"/>
      </w:pPr>
      <w:bookmarkStart w:id="299" w:name="_CRTableC_23"/>
      <w:r w:rsidRPr="001F23FC">
        <w:lastRenderedPageBreak/>
        <w:t xml:space="preserve">Table </w:t>
      </w:r>
      <w:bookmarkEnd w:id="299"/>
      <w:r w:rsidRPr="001F23FC">
        <w:t>C.2-3</w:t>
      </w:r>
      <w:r w:rsidRPr="001F23FC">
        <w:rPr>
          <w:lang w:eastAsia="zh-TW"/>
        </w:rPr>
        <w:t>:</w:t>
      </w:r>
      <w:r w:rsidRPr="001F23FC">
        <w:t xml:space="preserve"> Additional test parameters for TDD for SCS 60 </w:t>
      </w:r>
      <w:proofErr w:type="spellStart"/>
      <w:r w:rsidRPr="001F23FC">
        <w:t>KHz</w:t>
      </w:r>
      <w:proofErr w:type="spellEnd"/>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F23FC"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F23FC" w:rsidRDefault="0032234A">
            <w:pPr>
              <w:pStyle w:val="TAH"/>
            </w:pPr>
            <w:r w:rsidRPr="001F23FC">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F23FC" w:rsidRDefault="0032234A">
            <w:pPr>
              <w:pStyle w:val="TAH"/>
            </w:pPr>
            <w:r w:rsidRPr="001F23FC">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F23FC" w:rsidRDefault="0032234A">
            <w:pPr>
              <w:pStyle w:val="TAH"/>
            </w:pPr>
            <w:r w:rsidRPr="001F23FC">
              <w:t>UL-DL pattern</w:t>
            </w:r>
          </w:p>
        </w:tc>
      </w:tr>
      <w:tr w:rsidR="0032234A" w:rsidRPr="001F23FC"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F23FC" w:rsidRDefault="0032234A">
            <w:pPr>
              <w:pStyle w:val="TAL"/>
            </w:pPr>
            <w:r w:rsidRPr="001F23FC">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F23FC" w:rsidRDefault="0032234A">
            <w:pPr>
              <w:pStyle w:val="TAC"/>
            </w:pPr>
            <w:r w:rsidRPr="001F23FC">
              <w:t>DDSU</w:t>
            </w:r>
          </w:p>
        </w:tc>
      </w:tr>
      <w:tr w:rsidR="0032234A" w:rsidRPr="001F23FC"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F23FC" w:rsidRDefault="0032234A">
            <w:pPr>
              <w:pStyle w:val="TAL"/>
            </w:pPr>
            <w:r w:rsidRPr="001F23FC">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F23FC" w:rsidRDefault="0032234A">
            <w:pPr>
              <w:pStyle w:val="TAC"/>
            </w:pPr>
            <w:r w:rsidRPr="001F23FC">
              <w:t>11D+3G+0U</w:t>
            </w:r>
          </w:p>
        </w:tc>
      </w:tr>
      <w:tr w:rsidR="0032234A" w:rsidRPr="001F23FC"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F23FC" w:rsidRDefault="0032234A">
            <w:pPr>
              <w:pStyle w:val="TAL"/>
            </w:pPr>
            <w:r w:rsidRPr="001F23FC">
              <w:t>UL-DL configuration (</w:t>
            </w:r>
            <w:proofErr w:type="spellStart"/>
            <w:r w:rsidRPr="001F23FC">
              <w:rPr>
                <w:i/>
              </w:rPr>
              <w:t>tdd</w:t>
            </w:r>
            <w:proofErr w:type="spellEnd"/>
            <w:r w:rsidRPr="001F23FC">
              <w:rPr>
                <w:i/>
              </w:rPr>
              <w:t>-UL-DL-</w:t>
            </w:r>
            <w:proofErr w:type="spellStart"/>
            <w:r w:rsidRPr="001F23FC">
              <w:rPr>
                <w:i/>
              </w:rPr>
              <w:t>ConfigurationCommon</w:t>
            </w:r>
            <w:proofErr w:type="spellEnd"/>
            <w:r w:rsidRPr="001F23FC">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F23FC" w:rsidRDefault="0032234A">
            <w:pPr>
              <w:pStyle w:val="TAL"/>
            </w:pPr>
            <w:proofErr w:type="spellStart"/>
            <w:r w:rsidRPr="001F23FC">
              <w:rPr>
                <w:i/>
              </w:rPr>
              <w:t>referenceSubcarrierSpacing</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F23FC" w:rsidRDefault="0032234A">
            <w:pPr>
              <w:pStyle w:val="TAC"/>
            </w:pPr>
            <w:r w:rsidRPr="001F23FC">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F23FC" w:rsidRDefault="0032234A">
            <w:pPr>
              <w:pStyle w:val="TAC"/>
            </w:pPr>
            <w:r w:rsidRPr="001F23FC">
              <w:t>60</w:t>
            </w:r>
          </w:p>
        </w:tc>
      </w:tr>
      <w:tr w:rsidR="0032234A" w:rsidRPr="001F23FC"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F23FC" w:rsidRDefault="0032234A">
            <w:pPr>
              <w:pStyle w:val="TAL"/>
            </w:pPr>
            <w:r w:rsidRPr="001F23FC">
              <w:rPr>
                <w:i/>
              </w:rPr>
              <w:t>dl-UL-</w:t>
            </w:r>
            <w:proofErr w:type="spellStart"/>
            <w:r w:rsidRPr="001F23FC">
              <w:rPr>
                <w:i/>
              </w:rPr>
              <w:t>TransmissionPeriodicity</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F23FC" w:rsidRDefault="0032234A">
            <w:pPr>
              <w:pStyle w:val="TAC"/>
            </w:pPr>
            <w:proofErr w:type="spellStart"/>
            <w:r w:rsidRPr="001F23FC">
              <w:t>ms</w:t>
            </w:r>
            <w:proofErr w:type="spellEnd"/>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F23FC" w:rsidRDefault="0032234A">
            <w:pPr>
              <w:pStyle w:val="TAC"/>
            </w:pPr>
            <w:r w:rsidRPr="001F23FC">
              <w:t>1</w:t>
            </w:r>
          </w:p>
        </w:tc>
      </w:tr>
      <w:tr w:rsidR="0032234A" w:rsidRPr="001F23FC"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F23FC" w:rsidRDefault="0032234A">
            <w:pPr>
              <w:pStyle w:val="TAL"/>
            </w:pPr>
            <w:proofErr w:type="spellStart"/>
            <w:r w:rsidRPr="001F23FC">
              <w:rPr>
                <w:i/>
              </w:rPr>
              <w:t>nrofDownlinkSlots</w:t>
            </w:r>
            <w:proofErr w:type="spellEnd"/>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F23FC" w:rsidRDefault="0032234A">
            <w:pPr>
              <w:pStyle w:val="TAC"/>
            </w:pPr>
            <w:r w:rsidRPr="001F23FC">
              <w:t>2</w:t>
            </w:r>
          </w:p>
        </w:tc>
      </w:tr>
      <w:tr w:rsidR="0032234A" w:rsidRPr="001F23FC"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F23FC" w:rsidRDefault="0032234A">
            <w:pPr>
              <w:pStyle w:val="TAL"/>
            </w:pPr>
            <w:proofErr w:type="spellStart"/>
            <w:r w:rsidRPr="001F23FC">
              <w:rPr>
                <w:i/>
              </w:rPr>
              <w:t>nrofDownlinkSymbols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F23FC" w:rsidRDefault="0032234A">
            <w:pPr>
              <w:pStyle w:val="TAC"/>
            </w:pPr>
            <w:r w:rsidRPr="001F23FC">
              <w:t>11</w:t>
            </w:r>
          </w:p>
        </w:tc>
      </w:tr>
      <w:tr w:rsidR="0032234A" w:rsidRPr="001F23FC"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F23FC" w:rsidRDefault="0032234A">
            <w:pPr>
              <w:pStyle w:val="TAL"/>
            </w:pPr>
            <w:proofErr w:type="spellStart"/>
            <w:r w:rsidRPr="001F23FC">
              <w:rPr>
                <w:i/>
              </w:rPr>
              <w:t>nrofUplinkSlot</w:t>
            </w:r>
            <w:proofErr w:type="spellEnd"/>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F23FC" w:rsidRDefault="0032234A">
            <w:pPr>
              <w:pStyle w:val="TAC"/>
            </w:pPr>
            <w:r w:rsidRPr="001F23FC">
              <w:t>1</w:t>
            </w:r>
          </w:p>
        </w:tc>
      </w:tr>
      <w:tr w:rsidR="0032234A" w:rsidRPr="001F23FC"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F23FC" w:rsidRDefault="0032234A">
            <w:pPr>
              <w:pStyle w:val="TAL"/>
            </w:pPr>
            <w:proofErr w:type="spellStart"/>
            <w:r w:rsidRPr="001F23FC">
              <w:rPr>
                <w:i/>
              </w:rPr>
              <w:t>nrofUplinkSymbols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F23FC" w:rsidRDefault="0032234A">
            <w:pPr>
              <w:pStyle w:val="TAC"/>
            </w:pPr>
            <w:r w:rsidRPr="001F23FC">
              <w:t>0</w:t>
            </w:r>
          </w:p>
        </w:tc>
      </w:tr>
      <w:tr w:rsidR="0032234A" w:rsidRPr="001F23FC"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6B728793" w:rsidR="0032234A" w:rsidRPr="001F23FC" w:rsidRDefault="0032234A">
            <w:pPr>
              <w:pStyle w:val="TAL"/>
              <w:rPr>
                <w:i/>
              </w:rPr>
            </w:pPr>
            <w:r w:rsidRPr="001F23FC">
              <w:t>K1 value</w:t>
            </w:r>
            <w:r w:rsidRPr="001F23FC">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F23FC" w:rsidRDefault="0032234A">
            <w:pPr>
              <w:pStyle w:val="TAC"/>
            </w:pPr>
            <w:r w:rsidRPr="001F23FC">
              <w:t>K1 = 3 if mod(i,4) = 0</w:t>
            </w:r>
            <w:r w:rsidRPr="001F23FC">
              <w:br/>
              <w:t>K1 = 2 if mod(i,4) = 1</w:t>
            </w:r>
            <w:r w:rsidRPr="001F23FC">
              <w:br/>
              <w:t>K1 = 5 if mod(i,4) = 2</w:t>
            </w:r>
          </w:p>
        </w:tc>
      </w:tr>
      <w:tr w:rsidR="0032234A" w:rsidRPr="001F23FC"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03F659F5"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4BC17632" w14:textId="33ADB1D7" w:rsidR="0032234A" w:rsidRPr="001F23FC" w:rsidRDefault="0032234A" w:rsidP="009F7C98">
            <w:pPr>
              <w:pStyle w:val="TAN"/>
            </w:pPr>
            <w:r w:rsidRPr="001F23FC">
              <w:t>Note 2:</w:t>
            </w:r>
            <w:r w:rsidR="009F7C98">
              <w:tab/>
            </w:r>
            <w:r w:rsidRPr="001F23FC">
              <w:t>D, G, U denote DL, guard and UL symbols, respectively. The field is for information.</w:t>
            </w:r>
          </w:p>
          <w:p w14:paraId="57E03507" w14:textId="093FFA4C" w:rsidR="0032234A" w:rsidRPr="001F23FC" w:rsidRDefault="0032234A" w:rsidP="009F7C98">
            <w:pPr>
              <w:pStyle w:val="TAN"/>
            </w:pPr>
            <w:r w:rsidRPr="001F23FC">
              <w:t>Note 3:</w:t>
            </w:r>
            <w:r w:rsidR="009F7C98">
              <w:tab/>
            </w:r>
            <w:r w:rsidRPr="001F23FC">
              <w:t>i is the slot index per frame; i = {0,…,39}</w:t>
            </w:r>
          </w:p>
        </w:tc>
      </w:tr>
    </w:tbl>
    <w:p w14:paraId="12E95015" w14:textId="77777777" w:rsidR="0032234A" w:rsidRPr="001F23FC" w:rsidRDefault="0032234A">
      <w:pPr>
        <w:rPr>
          <w:lang w:eastAsia="zh-TW"/>
        </w:rPr>
      </w:pPr>
    </w:p>
    <w:p w14:paraId="1BB1FEFC" w14:textId="77777777" w:rsidR="0032234A" w:rsidRPr="001F23FC" w:rsidRDefault="0032234A">
      <w:pPr>
        <w:pStyle w:val="TH"/>
      </w:pPr>
      <w:bookmarkStart w:id="300" w:name="_CRTableC_24"/>
      <w:r w:rsidRPr="001F23FC">
        <w:t xml:space="preserve">Table </w:t>
      </w:r>
      <w:bookmarkEnd w:id="300"/>
      <w:r w:rsidRPr="001F23FC">
        <w:t>C.2-4</w:t>
      </w:r>
      <w:r w:rsidRPr="001F23FC">
        <w:rPr>
          <w:lang w:eastAsia="zh-TW"/>
        </w:rPr>
        <w:t>:</w:t>
      </w:r>
      <w:r w:rsidRPr="001F23FC">
        <w:t xml:space="preserve"> Additional test parameters for TDD for SCS 120 </w:t>
      </w:r>
      <w:proofErr w:type="spellStart"/>
      <w:r w:rsidRPr="001F23FC">
        <w:t>KHz</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F23FC"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F23FC" w:rsidRDefault="0032234A">
            <w:pPr>
              <w:pStyle w:val="TAH"/>
            </w:pPr>
            <w:r w:rsidRPr="001F23FC">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F23FC" w:rsidRDefault="0032234A">
            <w:pPr>
              <w:pStyle w:val="TAH"/>
            </w:pPr>
            <w:r w:rsidRPr="001F23FC">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F23FC" w:rsidRDefault="0032234A">
            <w:pPr>
              <w:pStyle w:val="TAH"/>
            </w:pPr>
            <w:r w:rsidRPr="001F23FC">
              <w:t>UL-DL pattern</w:t>
            </w:r>
          </w:p>
        </w:tc>
      </w:tr>
      <w:tr w:rsidR="0032234A" w:rsidRPr="001F23FC"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F23FC" w:rsidRDefault="0032234A">
            <w:pPr>
              <w:pStyle w:val="TAL"/>
            </w:pPr>
            <w:r w:rsidRPr="001F23FC">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F23FC" w:rsidRDefault="0032234A">
            <w:pPr>
              <w:pStyle w:val="TAC"/>
            </w:pPr>
            <w:r w:rsidRPr="001F23FC">
              <w:t>DDDSU</w:t>
            </w:r>
          </w:p>
        </w:tc>
      </w:tr>
      <w:tr w:rsidR="0032234A" w:rsidRPr="001F23FC"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F23FC" w:rsidRDefault="0032234A">
            <w:pPr>
              <w:pStyle w:val="TAL"/>
            </w:pPr>
            <w:r w:rsidRPr="001F23FC">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F23FC" w:rsidRDefault="0032234A">
            <w:pPr>
              <w:pStyle w:val="TAC"/>
            </w:pPr>
            <w:r w:rsidRPr="001F23FC">
              <w:t>10D+2G+2U</w:t>
            </w:r>
          </w:p>
        </w:tc>
      </w:tr>
      <w:tr w:rsidR="0032234A" w:rsidRPr="001F23FC"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F23FC" w:rsidRDefault="0032234A">
            <w:pPr>
              <w:pStyle w:val="TAL"/>
            </w:pPr>
            <w:r w:rsidRPr="001F23FC">
              <w:t>UL-DL configuration (</w:t>
            </w:r>
            <w:proofErr w:type="spellStart"/>
            <w:r w:rsidRPr="001F23FC">
              <w:rPr>
                <w:i/>
              </w:rPr>
              <w:t>tdd</w:t>
            </w:r>
            <w:proofErr w:type="spellEnd"/>
            <w:r w:rsidRPr="001F23FC">
              <w:rPr>
                <w:i/>
              </w:rPr>
              <w:t>-UL-DL-</w:t>
            </w:r>
            <w:proofErr w:type="spellStart"/>
            <w:r w:rsidRPr="001F23FC">
              <w:rPr>
                <w:i/>
              </w:rPr>
              <w:t>ConfigurationCommon</w:t>
            </w:r>
            <w:proofErr w:type="spellEnd"/>
            <w:r w:rsidRPr="001F23FC">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F23FC" w:rsidRDefault="0032234A">
            <w:pPr>
              <w:pStyle w:val="TAL"/>
            </w:pPr>
            <w:proofErr w:type="spellStart"/>
            <w:r w:rsidRPr="001F23FC">
              <w:rPr>
                <w:i/>
              </w:rPr>
              <w:t>referenceSubcarrierSpacing</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F23FC" w:rsidRDefault="0032234A">
            <w:pPr>
              <w:pStyle w:val="TAL"/>
              <w:jc w:val="center"/>
            </w:pPr>
            <w:r w:rsidRPr="001F23FC">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F23FC" w:rsidRDefault="0032234A">
            <w:pPr>
              <w:pStyle w:val="TAC"/>
            </w:pPr>
            <w:r w:rsidRPr="001F23FC">
              <w:t>120</w:t>
            </w:r>
          </w:p>
        </w:tc>
      </w:tr>
      <w:tr w:rsidR="0032234A" w:rsidRPr="001F23FC"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F23FC" w:rsidRDefault="0032234A">
            <w:pPr>
              <w:pStyle w:val="TAL"/>
            </w:pPr>
            <w:r w:rsidRPr="001F23FC">
              <w:rPr>
                <w:i/>
              </w:rPr>
              <w:t>dl-UL-</w:t>
            </w:r>
            <w:proofErr w:type="spellStart"/>
            <w:r w:rsidRPr="001F23FC">
              <w:rPr>
                <w:i/>
              </w:rPr>
              <w:t>TransmissionPeriodicity</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F23FC" w:rsidRDefault="0032234A">
            <w:pPr>
              <w:pStyle w:val="TAL"/>
              <w:jc w:val="center"/>
            </w:pPr>
            <w:proofErr w:type="spellStart"/>
            <w:r w:rsidRPr="001F23FC">
              <w:t>ms</w:t>
            </w:r>
            <w:proofErr w:type="spellEnd"/>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F23FC" w:rsidRDefault="0032234A">
            <w:pPr>
              <w:pStyle w:val="TAC"/>
            </w:pPr>
            <w:r w:rsidRPr="001F23FC">
              <w:t>0.625</w:t>
            </w:r>
          </w:p>
        </w:tc>
      </w:tr>
      <w:tr w:rsidR="0032234A" w:rsidRPr="001F23FC"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F23FC" w:rsidRDefault="0032234A">
            <w:pPr>
              <w:pStyle w:val="TAL"/>
            </w:pPr>
            <w:proofErr w:type="spellStart"/>
            <w:r w:rsidRPr="001F23FC">
              <w:rPr>
                <w:i/>
              </w:rPr>
              <w:t>nrofDownlinkSlots</w:t>
            </w:r>
            <w:proofErr w:type="spellEnd"/>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F23FC" w:rsidRDefault="0032234A">
            <w:pPr>
              <w:pStyle w:val="TAC"/>
            </w:pPr>
            <w:r w:rsidRPr="001F23FC">
              <w:t>3</w:t>
            </w:r>
          </w:p>
        </w:tc>
      </w:tr>
      <w:tr w:rsidR="0032234A" w:rsidRPr="001F23FC"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F23FC" w:rsidRDefault="0032234A">
            <w:pPr>
              <w:pStyle w:val="TAL"/>
            </w:pPr>
            <w:proofErr w:type="spellStart"/>
            <w:r w:rsidRPr="001F23FC">
              <w:rPr>
                <w:i/>
              </w:rPr>
              <w:t>nrofDownlinkSymbols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F23FC" w:rsidRDefault="0032234A">
            <w:pPr>
              <w:pStyle w:val="TAC"/>
            </w:pPr>
            <w:r w:rsidRPr="001F23FC">
              <w:t>10</w:t>
            </w:r>
          </w:p>
        </w:tc>
      </w:tr>
      <w:tr w:rsidR="0032234A" w:rsidRPr="001F23FC"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F23FC" w:rsidRDefault="0032234A">
            <w:pPr>
              <w:pStyle w:val="TAL"/>
            </w:pPr>
            <w:proofErr w:type="spellStart"/>
            <w:r w:rsidRPr="001F23FC">
              <w:rPr>
                <w:i/>
              </w:rPr>
              <w:t>nrofUplinkSlot</w:t>
            </w:r>
            <w:proofErr w:type="spellEnd"/>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F23FC" w:rsidRDefault="0032234A">
            <w:pPr>
              <w:pStyle w:val="TAC"/>
            </w:pPr>
            <w:r w:rsidRPr="001F23FC">
              <w:t>1</w:t>
            </w:r>
          </w:p>
        </w:tc>
      </w:tr>
      <w:tr w:rsidR="0032234A" w:rsidRPr="001F23FC"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F23FC" w:rsidRDefault="0032234A">
            <w:pPr>
              <w:pStyle w:val="TAL"/>
            </w:pPr>
            <w:proofErr w:type="spellStart"/>
            <w:r w:rsidRPr="001F23FC">
              <w:rPr>
                <w:i/>
              </w:rPr>
              <w:t>nrofUplinkSymbols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F23FC" w:rsidRDefault="0032234A">
            <w:pPr>
              <w:pStyle w:val="TAC"/>
            </w:pPr>
            <w:r w:rsidRPr="001F23FC">
              <w:t>2</w:t>
            </w:r>
          </w:p>
        </w:tc>
      </w:tr>
      <w:tr w:rsidR="0032234A" w:rsidRPr="001F23FC"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23C7F3BC" w:rsidR="0032234A" w:rsidRPr="001F23FC" w:rsidRDefault="0032234A">
            <w:pPr>
              <w:pStyle w:val="TAL"/>
              <w:rPr>
                <w:i/>
              </w:rPr>
            </w:pPr>
            <w:r w:rsidRPr="001F23FC">
              <w:t>K1 value</w:t>
            </w:r>
            <w:r w:rsidRPr="001F23FC">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3E1284D8" w:rsidR="0032234A" w:rsidRPr="001F23FC" w:rsidRDefault="0032234A">
            <w:pPr>
              <w:pStyle w:val="TAC"/>
            </w:pPr>
            <w:r w:rsidRPr="001F23FC">
              <w:t>K1 =</w:t>
            </w:r>
            <w:r w:rsidR="009F7C98">
              <w:t> </w:t>
            </w:r>
            <w:r w:rsidR="009F7C98" w:rsidRPr="001F23FC">
              <w:t>[</w:t>
            </w:r>
            <w:r w:rsidRPr="001F23FC">
              <w:t>4] if mod(i,5) = 0</w:t>
            </w:r>
            <w:r w:rsidRPr="001F23FC">
              <w:br/>
              <w:t>K1 =</w:t>
            </w:r>
            <w:r w:rsidR="009F7C98">
              <w:t> </w:t>
            </w:r>
            <w:r w:rsidR="009F7C98" w:rsidRPr="001F23FC">
              <w:t>[</w:t>
            </w:r>
            <w:r w:rsidRPr="001F23FC">
              <w:t>3] if mod(i,5) = 1</w:t>
            </w:r>
            <w:r w:rsidRPr="001F23FC">
              <w:br/>
              <w:t>K1 =</w:t>
            </w:r>
            <w:r w:rsidR="009F7C98">
              <w:t> </w:t>
            </w:r>
            <w:r w:rsidR="009F7C98" w:rsidRPr="001F23FC">
              <w:t>[</w:t>
            </w:r>
            <w:r w:rsidRPr="001F23FC">
              <w:t>2] if mod(i,5) = 2</w:t>
            </w:r>
            <w:r w:rsidRPr="001F23FC">
              <w:br/>
              <w:t>K1 =</w:t>
            </w:r>
            <w:r w:rsidR="009F7C98">
              <w:t> </w:t>
            </w:r>
            <w:r w:rsidR="009F7C98" w:rsidRPr="001F23FC">
              <w:t>[</w:t>
            </w:r>
            <w:r w:rsidRPr="001F23FC">
              <w:t>6] if mod(i,5) = 3</w:t>
            </w:r>
          </w:p>
        </w:tc>
      </w:tr>
      <w:tr w:rsidR="0032234A" w:rsidRPr="001F23FC"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12B7D27E"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0BE57CA5" w14:textId="3E7B2FDC" w:rsidR="0032234A" w:rsidRPr="001F23FC" w:rsidRDefault="0032234A" w:rsidP="009F7C98">
            <w:pPr>
              <w:pStyle w:val="TAN"/>
            </w:pPr>
            <w:r w:rsidRPr="001F23FC">
              <w:t>Note 2:</w:t>
            </w:r>
            <w:r w:rsidR="009F7C98">
              <w:tab/>
            </w:r>
            <w:r w:rsidRPr="001F23FC">
              <w:t>D, G, U denote DL, guard and UL symbols, respectively. The field is for information.</w:t>
            </w:r>
          </w:p>
          <w:p w14:paraId="7DEB6D46" w14:textId="576593D9" w:rsidR="0032234A" w:rsidRPr="001F23FC" w:rsidRDefault="0032234A" w:rsidP="009F7C98">
            <w:pPr>
              <w:pStyle w:val="TAN"/>
            </w:pPr>
            <w:r w:rsidRPr="001F23FC">
              <w:t>Note 3:</w:t>
            </w:r>
            <w:r w:rsidR="009F7C98">
              <w:tab/>
            </w:r>
            <w:r w:rsidRPr="001F23FC">
              <w:t>i is the slot index per frame; i = {0,…,79}</w:t>
            </w:r>
          </w:p>
        </w:tc>
      </w:tr>
    </w:tbl>
    <w:p w14:paraId="71A0DE98" w14:textId="77777777" w:rsidR="0032234A" w:rsidRPr="001F23FC" w:rsidRDefault="0032234A">
      <w:pPr>
        <w:rPr>
          <w:rFonts w:eastAsia="SimSun"/>
        </w:rPr>
      </w:pPr>
    </w:p>
    <w:p w14:paraId="438871D8" w14:textId="77777777" w:rsidR="0032234A" w:rsidRPr="001F23FC" w:rsidRDefault="0032234A">
      <w:pPr>
        <w:pStyle w:val="Heading1"/>
        <w:rPr>
          <w:lang w:eastAsia="zh-TW"/>
        </w:rPr>
      </w:pPr>
      <w:bookmarkStart w:id="301" w:name="_Toc21026773"/>
      <w:bookmarkStart w:id="302" w:name="_Toc27744071"/>
      <w:bookmarkStart w:id="303" w:name="_Toc36197242"/>
      <w:bookmarkStart w:id="304" w:name="_Toc36197934"/>
      <w:r w:rsidRPr="001F23FC">
        <w:rPr>
          <w:lang w:eastAsia="zh-TW"/>
        </w:rPr>
        <w:t>C.3</w:t>
      </w:r>
      <w:r w:rsidRPr="001F23FC">
        <w:rPr>
          <w:lang w:eastAsia="zh-TW"/>
        </w:rPr>
        <w:tab/>
        <w:t>Connection</w:t>
      </w:r>
      <w:bookmarkEnd w:id="301"/>
      <w:bookmarkEnd w:id="302"/>
      <w:bookmarkEnd w:id="303"/>
      <w:bookmarkEnd w:id="304"/>
    </w:p>
    <w:p w14:paraId="6484326D" w14:textId="77777777" w:rsidR="0032234A" w:rsidRPr="001F23FC" w:rsidRDefault="0032234A">
      <w:pPr>
        <w:pStyle w:val="Heading2"/>
      </w:pPr>
      <w:bookmarkStart w:id="305" w:name="_Toc21026774"/>
      <w:bookmarkStart w:id="306" w:name="_Toc27744072"/>
      <w:bookmarkStart w:id="307" w:name="_Toc36197243"/>
      <w:bookmarkStart w:id="308" w:name="_Toc36197935"/>
      <w:r w:rsidRPr="001F23FC">
        <w:t>C.3.0</w:t>
      </w:r>
      <w:r w:rsidRPr="001F23FC">
        <w:tab/>
        <w:t>Measurement of Transmitter Characteristics</w:t>
      </w:r>
      <w:bookmarkEnd w:id="305"/>
      <w:bookmarkEnd w:id="306"/>
      <w:bookmarkEnd w:id="307"/>
      <w:bookmarkEnd w:id="308"/>
    </w:p>
    <w:p w14:paraId="3E8F59F6" w14:textId="58DD83B5" w:rsidR="0032234A" w:rsidRPr="001F23FC" w:rsidRDefault="0032234A">
      <w:pPr>
        <w:rPr>
          <w:rFonts w:cs="v5.0.0"/>
        </w:rPr>
      </w:pPr>
      <w:r w:rsidRPr="001F23FC">
        <w:rPr>
          <w:rFonts w:cs="v5.0.0"/>
        </w:rPr>
        <w:t>Unless otherwise stated, Table C.3.0-1 is applicable for measurements on the Transmitter Characteristics (</w:t>
      </w:r>
      <w:r w:rsidR="009F7C98" w:rsidRPr="001F23FC">
        <w:rPr>
          <w:rFonts w:cs="v5.0.0"/>
        </w:rPr>
        <w:t>clause</w:t>
      </w:r>
      <w:r w:rsidR="009F7C98">
        <w:rPr>
          <w:rFonts w:cs="v5.0.0"/>
        </w:rPr>
        <w:t> </w:t>
      </w:r>
      <w:r w:rsidR="009F7C98" w:rsidRPr="001F23FC">
        <w:rPr>
          <w:rFonts w:cs="v5.0.0"/>
        </w:rPr>
        <w:t>6</w:t>
      </w:r>
      <w:r w:rsidRPr="001F23FC">
        <w:rPr>
          <w:rFonts w:cs="v5.0.0"/>
        </w:rPr>
        <w:t>).</w:t>
      </w:r>
    </w:p>
    <w:p w14:paraId="1C7B0E75" w14:textId="77777777" w:rsidR="0032234A" w:rsidRPr="001F23FC" w:rsidRDefault="0032234A">
      <w:pPr>
        <w:pStyle w:val="TH"/>
      </w:pPr>
      <w:bookmarkStart w:id="309" w:name="_CRTableC_3_01"/>
      <w:r w:rsidRPr="001F23FC">
        <w:lastRenderedPageBreak/>
        <w:t xml:space="preserve">Table </w:t>
      </w:r>
      <w:bookmarkEnd w:id="309"/>
      <w:r w:rsidRPr="001F23FC">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F23FC"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7E65B0C"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1B3FAC36" w14:textId="77777777" w:rsidR="0032234A" w:rsidRPr="001F23FC" w:rsidRDefault="0032234A">
            <w:pPr>
              <w:pStyle w:val="TAH"/>
            </w:pPr>
            <w:r w:rsidRPr="001F23FC">
              <w:t>Unit</w:t>
            </w:r>
          </w:p>
        </w:tc>
        <w:tc>
          <w:tcPr>
            <w:tcW w:w="923" w:type="dxa"/>
            <w:tcBorders>
              <w:top w:val="single" w:sz="4" w:space="0" w:color="auto"/>
              <w:left w:val="single" w:sz="4" w:space="0" w:color="auto"/>
              <w:bottom w:val="single" w:sz="4" w:space="0" w:color="auto"/>
              <w:right w:val="single" w:sz="4" w:space="0" w:color="auto"/>
            </w:tcBorders>
            <w:hideMark/>
          </w:tcPr>
          <w:p w14:paraId="74BE46B7" w14:textId="77777777" w:rsidR="0032234A" w:rsidRPr="001F23FC" w:rsidRDefault="0032234A">
            <w:pPr>
              <w:pStyle w:val="TAH"/>
            </w:pPr>
            <w:r w:rsidRPr="001F23FC">
              <w:t>Value</w:t>
            </w:r>
          </w:p>
        </w:tc>
      </w:tr>
      <w:tr w:rsidR="0032234A" w:rsidRPr="001F23FC"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53F0557"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6DBCADEC" w14:textId="77777777" w:rsidR="0032234A" w:rsidRPr="001F23FC" w:rsidRDefault="0032234A">
            <w:pPr>
              <w:pStyle w:val="TAC"/>
            </w:pPr>
            <w:r w:rsidRPr="001F23FC">
              <w:t>W</w:t>
            </w:r>
          </w:p>
        </w:tc>
        <w:tc>
          <w:tcPr>
            <w:tcW w:w="923" w:type="dxa"/>
            <w:tcBorders>
              <w:top w:val="single" w:sz="4" w:space="0" w:color="auto"/>
              <w:left w:val="single" w:sz="4" w:space="0" w:color="auto"/>
              <w:bottom w:val="single" w:sz="4" w:space="0" w:color="auto"/>
              <w:right w:val="single" w:sz="4" w:space="0" w:color="auto"/>
            </w:tcBorders>
            <w:hideMark/>
          </w:tcPr>
          <w:p w14:paraId="7A693656" w14:textId="77777777" w:rsidR="0032234A" w:rsidRPr="001F23FC" w:rsidRDefault="0032234A">
            <w:pPr>
              <w:pStyle w:val="TAC"/>
            </w:pPr>
            <w:r w:rsidRPr="001F23FC">
              <w:t>Test specific</w:t>
            </w:r>
          </w:p>
        </w:tc>
      </w:tr>
      <w:tr w:rsidR="0032234A" w:rsidRPr="001F23FC"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ADF7021"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48DD966D"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7E0B7C6" w14:textId="77777777" w:rsidR="0032234A" w:rsidRPr="001F23FC" w:rsidRDefault="0032234A">
            <w:pPr>
              <w:pStyle w:val="TAC"/>
            </w:pPr>
            <w:r w:rsidRPr="001F23FC">
              <w:t>0</w:t>
            </w:r>
          </w:p>
        </w:tc>
      </w:tr>
      <w:tr w:rsidR="0032234A" w:rsidRPr="001F23FC"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DCD7EB9"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2F835AC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D3E270F" w14:textId="77777777" w:rsidR="0032234A" w:rsidRPr="001F23FC" w:rsidRDefault="0032234A">
            <w:pPr>
              <w:pStyle w:val="TAC"/>
            </w:pPr>
            <w:r w:rsidRPr="001F23FC">
              <w:t>0</w:t>
            </w:r>
          </w:p>
        </w:tc>
      </w:tr>
      <w:tr w:rsidR="0032234A" w:rsidRPr="001F23FC"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07F89EE"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17DB5D3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5947E3E" w14:textId="77777777" w:rsidR="0032234A" w:rsidRPr="001F23FC" w:rsidRDefault="0032234A">
            <w:pPr>
              <w:pStyle w:val="TAC"/>
            </w:pPr>
            <w:r w:rsidRPr="001F23FC">
              <w:t>0</w:t>
            </w:r>
          </w:p>
        </w:tc>
      </w:tr>
      <w:tr w:rsidR="0032234A" w:rsidRPr="001F23FC"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7C280B"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4018E9B7"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6CAE268" w14:textId="77777777" w:rsidR="0032234A" w:rsidRPr="001F23FC" w:rsidRDefault="0032234A">
            <w:pPr>
              <w:pStyle w:val="TAC"/>
            </w:pPr>
            <w:r w:rsidRPr="001F23FC">
              <w:t>0</w:t>
            </w:r>
          </w:p>
        </w:tc>
      </w:tr>
      <w:tr w:rsidR="0032234A" w:rsidRPr="001F23FC"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455A144"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14189C14"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F285C32" w14:textId="77777777" w:rsidR="0032234A" w:rsidRPr="001F23FC" w:rsidRDefault="0032234A">
            <w:pPr>
              <w:pStyle w:val="TAC"/>
            </w:pPr>
            <w:r w:rsidRPr="001F23FC">
              <w:t>0</w:t>
            </w:r>
          </w:p>
        </w:tc>
      </w:tr>
      <w:tr w:rsidR="0032234A" w:rsidRPr="001F23FC"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AE125C5"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3A72DE6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63CB7F44" w14:textId="77777777" w:rsidR="0032234A" w:rsidRPr="001F23FC" w:rsidRDefault="00264C42">
            <w:pPr>
              <w:pStyle w:val="TAC"/>
            </w:pPr>
            <w:r w:rsidRPr="001F23FC">
              <w:t>0</w:t>
            </w:r>
          </w:p>
        </w:tc>
      </w:tr>
      <w:tr w:rsidR="0032234A" w:rsidRPr="001F23FC"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BB3238D"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62679D9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3C1624CA" w14:textId="77777777" w:rsidR="0032234A" w:rsidRPr="001F23FC" w:rsidRDefault="0032234A">
            <w:pPr>
              <w:pStyle w:val="TAC"/>
            </w:pPr>
            <w:r w:rsidRPr="001F23FC">
              <w:t>-3</w:t>
            </w:r>
          </w:p>
        </w:tc>
      </w:tr>
      <w:tr w:rsidR="0032234A" w:rsidRPr="001F23FC"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41EAE8F"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681B720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FF2345B" w14:textId="77777777" w:rsidR="0032234A" w:rsidRPr="001F23FC" w:rsidRDefault="0032234A">
            <w:pPr>
              <w:pStyle w:val="TAC"/>
            </w:pPr>
            <w:r w:rsidRPr="001F23FC">
              <w:t>0</w:t>
            </w:r>
          </w:p>
        </w:tc>
      </w:tr>
      <w:tr w:rsidR="0032234A" w:rsidRPr="001F23FC"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8AD50B5"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2BFE31AE"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1C4B8DA" w14:textId="77777777" w:rsidR="0032234A" w:rsidRPr="001F23FC" w:rsidRDefault="0032234A">
            <w:pPr>
              <w:pStyle w:val="TAC"/>
            </w:pPr>
            <w:r w:rsidRPr="001F23FC">
              <w:t>Test specific</w:t>
            </w:r>
          </w:p>
        </w:tc>
      </w:tr>
      <w:tr w:rsidR="0032234A" w:rsidRPr="001F23FC"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2F29BD4"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051029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EDE0F7D" w14:textId="77777777" w:rsidR="0032234A" w:rsidRPr="001F23FC" w:rsidRDefault="0032234A">
            <w:pPr>
              <w:pStyle w:val="TAC"/>
            </w:pPr>
            <w:r w:rsidRPr="001F23FC">
              <w:t>0</w:t>
            </w:r>
          </w:p>
        </w:tc>
      </w:tr>
      <w:tr w:rsidR="0032234A" w:rsidRPr="001F23FC"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F60275D"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26D32328"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CF87F7D" w14:textId="77777777" w:rsidR="0032234A" w:rsidRPr="001F23FC" w:rsidRDefault="0032234A">
            <w:pPr>
              <w:pStyle w:val="TAC"/>
            </w:pPr>
            <w:r w:rsidRPr="001F23FC">
              <w:t>0</w:t>
            </w:r>
          </w:p>
        </w:tc>
      </w:tr>
      <w:tr w:rsidR="0032234A" w:rsidRPr="001F23FC"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hideMark/>
          </w:tcPr>
          <w:p w14:paraId="076790A6" w14:textId="50C14C09" w:rsidR="0032234A" w:rsidRPr="001F23FC" w:rsidRDefault="0032234A">
            <w:pPr>
              <w:pStyle w:val="TAN"/>
              <w:rPr>
                <w:rFonts w:ascii="Calibri" w:hAnsi="Calibri"/>
              </w:rPr>
            </w:pPr>
            <w:r w:rsidRPr="001F23FC">
              <w:t>Note 1:</w:t>
            </w:r>
            <w:r w:rsidRPr="001F23FC">
              <w:rPr>
                <w:rFonts w:cs="v5.0.0"/>
                <w:lang w:eastAsia="zh-TW"/>
              </w:rPr>
              <w:tab/>
            </w:r>
            <w:r w:rsidRPr="001F23FC">
              <w:t xml:space="preserve">No boosting is applied to any of the channels except PDSCH DMRS. For PDSCH DMRS, 3 dB power boosting is applied assuming DMRS Type 1 configuration when DMRS and PDSCH are </w:t>
            </w:r>
            <w:proofErr w:type="spellStart"/>
            <w:r w:rsidRPr="001F23FC">
              <w:t>TDM</w:t>
            </w:r>
            <w:r w:rsidR="00B00962">
              <w:t>'</w:t>
            </w:r>
            <w:r w:rsidRPr="001F23FC">
              <w:t>ed</w:t>
            </w:r>
            <w:proofErr w:type="spellEnd"/>
            <w:r w:rsidRPr="001F23FC">
              <w:t xml:space="preserve"> and only half of the DMRS REs are occupied.</w:t>
            </w:r>
          </w:p>
          <w:p w14:paraId="2B24D579"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05A50BCB" w14:textId="77777777" w:rsidR="0032234A" w:rsidRPr="001F23FC" w:rsidRDefault="0032234A">
      <w:pPr>
        <w:rPr>
          <w:lang w:eastAsia="zh-TW"/>
        </w:rPr>
      </w:pPr>
    </w:p>
    <w:p w14:paraId="27C217C8" w14:textId="77777777" w:rsidR="0032234A" w:rsidRPr="001F23FC" w:rsidRDefault="0032234A">
      <w:pPr>
        <w:pStyle w:val="Heading2"/>
      </w:pPr>
      <w:bookmarkStart w:id="310" w:name="_Toc21026775"/>
      <w:bookmarkStart w:id="311" w:name="_Toc27744073"/>
      <w:bookmarkStart w:id="312" w:name="_Toc36197244"/>
      <w:bookmarkStart w:id="313" w:name="_Toc36197936"/>
      <w:r w:rsidRPr="001F23FC">
        <w:t>C.3.</w:t>
      </w:r>
      <w:r w:rsidRPr="001F23FC">
        <w:rPr>
          <w:lang w:eastAsia="zh-TW"/>
        </w:rPr>
        <w:t>1</w:t>
      </w:r>
      <w:r w:rsidRPr="001F23FC">
        <w:tab/>
        <w:t>Measurement of Receiver Characteristics</w:t>
      </w:r>
      <w:bookmarkEnd w:id="310"/>
      <w:bookmarkEnd w:id="311"/>
      <w:bookmarkEnd w:id="312"/>
      <w:bookmarkEnd w:id="313"/>
    </w:p>
    <w:p w14:paraId="5C170D80" w14:textId="1F9AA9DD" w:rsidR="0032234A" w:rsidRPr="001F23FC" w:rsidRDefault="0032234A">
      <w:pPr>
        <w:rPr>
          <w:lang w:eastAsia="zh-TW"/>
        </w:rPr>
      </w:pPr>
      <w:r w:rsidRPr="001F23FC">
        <w:t>Unless otherwise stated, Table C.</w:t>
      </w:r>
      <w:r w:rsidRPr="001F23FC">
        <w:rPr>
          <w:lang w:eastAsia="zh-TW"/>
        </w:rPr>
        <w:t>3.1</w:t>
      </w:r>
      <w:r w:rsidRPr="001F23FC">
        <w:t>-1 is applicable for measurements on the Receiver Characteristics (</w:t>
      </w:r>
      <w:r w:rsidR="009F7C98" w:rsidRPr="001F23FC">
        <w:t>clause</w:t>
      </w:r>
      <w:r w:rsidR="009F7C98">
        <w:t> </w:t>
      </w:r>
      <w:r w:rsidR="009F7C98" w:rsidRPr="001F23FC">
        <w:t>7</w:t>
      </w:r>
      <w:r w:rsidRPr="001F23FC">
        <w:t>).</w:t>
      </w:r>
      <w:r w:rsidR="00586E22" w:rsidRPr="001F23FC">
        <w:t xml:space="preserve"> For Adjacent channel selectivity testing, Table C.3.1-2 is applied.</w:t>
      </w:r>
    </w:p>
    <w:p w14:paraId="7B6DCA07" w14:textId="77777777" w:rsidR="0032234A" w:rsidRPr="001F23FC" w:rsidRDefault="0032234A">
      <w:pPr>
        <w:pStyle w:val="TH"/>
        <w:rPr>
          <w:rFonts w:eastAsia="SimSun"/>
        </w:rPr>
      </w:pPr>
      <w:bookmarkStart w:id="314" w:name="_CRTableC_3_11"/>
      <w:r w:rsidRPr="001F23FC">
        <w:t xml:space="preserve">Table </w:t>
      </w:r>
      <w:bookmarkEnd w:id="314"/>
      <w:r w:rsidRPr="001F23FC">
        <w:t>C.</w:t>
      </w:r>
      <w:r w:rsidRPr="001F23FC">
        <w:rPr>
          <w:lang w:eastAsia="zh-TW"/>
        </w:rPr>
        <w:t>3.</w:t>
      </w:r>
      <w:r w:rsidRPr="001F23FC">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F23FC"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3DEC6947"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318F90A7" w14:textId="77777777" w:rsidR="0032234A" w:rsidRPr="001F23FC" w:rsidRDefault="0032234A">
            <w:pPr>
              <w:pStyle w:val="TAH"/>
            </w:pPr>
            <w:r w:rsidRPr="001F23FC">
              <w:t>Unit</w:t>
            </w:r>
          </w:p>
        </w:tc>
        <w:tc>
          <w:tcPr>
            <w:tcW w:w="2007" w:type="dxa"/>
            <w:tcBorders>
              <w:top w:val="single" w:sz="4" w:space="0" w:color="auto"/>
              <w:left w:val="single" w:sz="4" w:space="0" w:color="auto"/>
              <w:bottom w:val="single" w:sz="4" w:space="0" w:color="auto"/>
              <w:right w:val="single" w:sz="4" w:space="0" w:color="auto"/>
            </w:tcBorders>
            <w:hideMark/>
          </w:tcPr>
          <w:p w14:paraId="6BAD118F" w14:textId="77777777" w:rsidR="0032234A" w:rsidRPr="001F23FC" w:rsidRDefault="0032234A">
            <w:pPr>
              <w:pStyle w:val="TAH"/>
            </w:pPr>
            <w:r w:rsidRPr="001F23FC">
              <w:t>Value</w:t>
            </w:r>
          </w:p>
        </w:tc>
      </w:tr>
      <w:tr w:rsidR="0032234A" w:rsidRPr="001F23FC"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04C82E"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7F803A44" w14:textId="77777777" w:rsidR="0032234A" w:rsidRPr="001F23FC" w:rsidRDefault="0032234A">
            <w:pPr>
              <w:pStyle w:val="TAC"/>
            </w:pPr>
            <w:r w:rsidRPr="001F23FC">
              <w:t>W</w:t>
            </w:r>
          </w:p>
        </w:tc>
        <w:tc>
          <w:tcPr>
            <w:tcW w:w="2007" w:type="dxa"/>
            <w:tcBorders>
              <w:top w:val="single" w:sz="4" w:space="0" w:color="auto"/>
              <w:left w:val="single" w:sz="4" w:space="0" w:color="auto"/>
              <w:bottom w:val="single" w:sz="4" w:space="0" w:color="auto"/>
              <w:right w:val="single" w:sz="4" w:space="0" w:color="auto"/>
            </w:tcBorders>
            <w:hideMark/>
          </w:tcPr>
          <w:p w14:paraId="75482D53" w14:textId="77777777" w:rsidR="0032234A" w:rsidRPr="001F23FC" w:rsidRDefault="0032234A">
            <w:pPr>
              <w:pStyle w:val="TAC"/>
            </w:pPr>
            <w:r w:rsidRPr="001F23FC">
              <w:t>Test specific</w:t>
            </w:r>
          </w:p>
        </w:tc>
      </w:tr>
      <w:tr w:rsidR="0032234A" w:rsidRPr="001F23FC"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8DA1C77"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5282D99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E195CD" w14:textId="77777777" w:rsidR="0032234A" w:rsidRPr="001F23FC" w:rsidRDefault="0032234A">
            <w:pPr>
              <w:pStyle w:val="TAC"/>
            </w:pPr>
            <w:r w:rsidRPr="001F23FC">
              <w:t>0</w:t>
            </w:r>
          </w:p>
        </w:tc>
      </w:tr>
      <w:tr w:rsidR="0032234A" w:rsidRPr="001F23FC"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53C14EE6"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39FC9E7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B588EC1" w14:textId="77777777" w:rsidR="0032234A" w:rsidRPr="001F23FC" w:rsidRDefault="0032234A">
            <w:pPr>
              <w:pStyle w:val="TAC"/>
            </w:pPr>
            <w:r w:rsidRPr="001F23FC">
              <w:t>0</w:t>
            </w:r>
          </w:p>
        </w:tc>
      </w:tr>
      <w:tr w:rsidR="0032234A" w:rsidRPr="001F23FC"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6A92073"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214E7E5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B50DF83" w14:textId="77777777" w:rsidR="0032234A" w:rsidRPr="001F23FC" w:rsidRDefault="0032234A">
            <w:pPr>
              <w:pStyle w:val="TAC"/>
            </w:pPr>
            <w:r w:rsidRPr="001F23FC">
              <w:t>0</w:t>
            </w:r>
          </w:p>
        </w:tc>
      </w:tr>
      <w:tr w:rsidR="0032234A" w:rsidRPr="001F23FC"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D5020C"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33BC485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9313F53" w14:textId="77777777" w:rsidR="0032234A" w:rsidRPr="001F23FC" w:rsidRDefault="0032234A">
            <w:pPr>
              <w:pStyle w:val="TAC"/>
            </w:pPr>
            <w:r w:rsidRPr="001F23FC">
              <w:t>0</w:t>
            </w:r>
          </w:p>
        </w:tc>
      </w:tr>
      <w:tr w:rsidR="0032234A" w:rsidRPr="001F23FC"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940541F"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53E7D5FE"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095BFA" w14:textId="77777777" w:rsidR="0032234A" w:rsidRPr="001F23FC" w:rsidRDefault="0032234A">
            <w:pPr>
              <w:pStyle w:val="TAC"/>
            </w:pPr>
            <w:r w:rsidRPr="001F23FC">
              <w:t>0</w:t>
            </w:r>
          </w:p>
        </w:tc>
      </w:tr>
      <w:tr w:rsidR="0032234A" w:rsidRPr="001F23FC"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11B010B"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4403E67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64AC76CF" w14:textId="77777777" w:rsidR="0032234A" w:rsidRPr="001F23FC" w:rsidRDefault="00264C42">
            <w:pPr>
              <w:pStyle w:val="TAC"/>
            </w:pPr>
            <w:r w:rsidRPr="001F23FC">
              <w:t>0</w:t>
            </w:r>
          </w:p>
        </w:tc>
      </w:tr>
      <w:tr w:rsidR="0032234A" w:rsidRPr="001F23FC"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66934F4F"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3C56846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E235E07" w14:textId="77777777" w:rsidR="0032234A" w:rsidRPr="001F23FC" w:rsidRDefault="0032234A">
            <w:pPr>
              <w:pStyle w:val="TAC"/>
            </w:pPr>
            <w:r w:rsidRPr="001F23FC">
              <w:t>-3</w:t>
            </w:r>
          </w:p>
        </w:tc>
      </w:tr>
      <w:tr w:rsidR="0032234A" w:rsidRPr="001F23FC"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C3C8650"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28F96B5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3982FB2" w14:textId="77777777" w:rsidR="0032234A" w:rsidRPr="001F23FC" w:rsidRDefault="0032234A">
            <w:pPr>
              <w:pStyle w:val="TAC"/>
            </w:pPr>
            <w:r w:rsidRPr="001F23FC">
              <w:t>0</w:t>
            </w:r>
          </w:p>
        </w:tc>
      </w:tr>
      <w:tr w:rsidR="0032234A" w:rsidRPr="001F23FC"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C9F76F9"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5CA3DF7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15C08F45" w14:textId="77777777" w:rsidR="0032234A" w:rsidRPr="001F23FC" w:rsidRDefault="0032234A">
            <w:pPr>
              <w:pStyle w:val="TAC"/>
            </w:pPr>
            <w:r w:rsidRPr="001F23FC">
              <w:t>Test specific</w:t>
            </w:r>
          </w:p>
        </w:tc>
      </w:tr>
      <w:tr w:rsidR="0032234A" w:rsidRPr="001F23FC"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C43F4BB"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61074B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05A4E99" w14:textId="77777777" w:rsidR="0032234A" w:rsidRPr="001F23FC" w:rsidRDefault="0032234A">
            <w:pPr>
              <w:pStyle w:val="TAC"/>
            </w:pPr>
            <w:r w:rsidRPr="001F23FC">
              <w:t>0</w:t>
            </w:r>
          </w:p>
        </w:tc>
      </w:tr>
      <w:tr w:rsidR="0032234A" w:rsidRPr="001F23FC"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8B985B7"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504B742D"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79B4D31D" w14:textId="77777777" w:rsidR="0032234A" w:rsidRPr="001F23FC" w:rsidRDefault="0032234A">
            <w:pPr>
              <w:pStyle w:val="TAC"/>
            </w:pPr>
            <w:r w:rsidRPr="001F23FC">
              <w:t>0</w:t>
            </w:r>
          </w:p>
        </w:tc>
      </w:tr>
      <w:tr w:rsidR="0032234A" w:rsidRPr="001F23FC"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hideMark/>
          </w:tcPr>
          <w:p w14:paraId="7BA6511A" w14:textId="5BF133BD" w:rsidR="0032234A" w:rsidRPr="001F23FC" w:rsidRDefault="0032234A">
            <w:pPr>
              <w:pStyle w:val="TAN"/>
              <w:rPr>
                <w:rFonts w:ascii="Calibri" w:hAnsi="Calibri"/>
              </w:rPr>
            </w:pPr>
            <w:r w:rsidRPr="001F23FC">
              <w:t>Note 1:</w:t>
            </w:r>
            <w:r w:rsidRPr="001F23FC">
              <w:rPr>
                <w:rFonts w:cs="v5.0.0"/>
                <w:lang w:eastAsia="zh-TW"/>
              </w:rPr>
              <w:tab/>
            </w:r>
            <w:r w:rsidRPr="001F23FC">
              <w:t xml:space="preserve">No boosting is applied to any of the channels except PDSCH DMRS. For PDSCH DMRS, 3 dB power boosting is applied assuming DMRS Type 1 configuration when DMRS and PDSCH are </w:t>
            </w:r>
            <w:proofErr w:type="spellStart"/>
            <w:r w:rsidRPr="001F23FC">
              <w:t>TDM</w:t>
            </w:r>
            <w:r w:rsidR="00B00962">
              <w:t>'</w:t>
            </w:r>
            <w:r w:rsidRPr="001F23FC">
              <w:t>ed</w:t>
            </w:r>
            <w:proofErr w:type="spellEnd"/>
            <w:r w:rsidRPr="001F23FC">
              <w:t xml:space="preserve"> and only half of the DMRS REs are occupied.</w:t>
            </w:r>
          </w:p>
          <w:p w14:paraId="36824696"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66C3268D" w14:textId="77777777" w:rsidR="00586E22" w:rsidRPr="001F23FC" w:rsidRDefault="00586E22" w:rsidP="00586E22"/>
    <w:p w14:paraId="67AAEBFA" w14:textId="77777777" w:rsidR="00586E22" w:rsidRPr="001F23FC" w:rsidRDefault="00586E22" w:rsidP="00586E22">
      <w:pPr>
        <w:pStyle w:val="TH"/>
      </w:pPr>
      <w:bookmarkStart w:id="315" w:name="_CRTableC_3_12"/>
      <w:r w:rsidRPr="001F23FC">
        <w:t xml:space="preserve">Table </w:t>
      </w:r>
      <w:bookmarkEnd w:id="315"/>
      <w:r w:rsidRPr="001F23FC">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F23FC"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F23FC" w:rsidRDefault="00586E22" w:rsidP="004A19A3">
            <w:pPr>
              <w:pStyle w:val="TAH"/>
            </w:pPr>
            <w:r w:rsidRPr="001F23FC">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F23FC" w:rsidRDefault="00586E22" w:rsidP="004A19A3">
            <w:pPr>
              <w:pStyle w:val="TAH"/>
            </w:pPr>
            <w:r w:rsidRPr="001F23FC">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F23FC" w:rsidRDefault="00586E22" w:rsidP="004A19A3">
            <w:pPr>
              <w:pStyle w:val="TAH"/>
            </w:pPr>
            <w:r w:rsidRPr="001F23FC">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F23FC" w:rsidRDefault="00586E22" w:rsidP="004A19A3">
            <w:pPr>
              <w:pStyle w:val="TAH"/>
              <w:rPr>
                <w:lang w:eastAsia="zh-CN"/>
              </w:rPr>
            </w:pPr>
            <w:r w:rsidRPr="001F23FC">
              <w:rPr>
                <w:lang w:eastAsia="zh-CN"/>
              </w:rPr>
              <w:t>Comment</w:t>
            </w:r>
          </w:p>
        </w:tc>
      </w:tr>
      <w:tr w:rsidR="00586E22" w:rsidRPr="001F23FC"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F23FC" w:rsidRDefault="00586E22" w:rsidP="004A19A3">
            <w:pPr>
              <w:pStyle w:val="TAL"/>
            </w:pPr>
            <w:r w:rsidRPr="001F23FC">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F23FC" w:rsidRDefault="00586E22" w:rsidP="004A19A3">
            <w:pPr>
              <w:pStyle w:val="TAL"/>
            </w:pPr>
            <w:r w:rsidRPr="001F23FC">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F23FC" w:rsidRDefault="00586E22" w:rsidP="004A19A3">
            <w:pPr>
              <w:pStyle w:val="TAL"/>
            </w:pPr>
            <w:r w:rsidRPr="001F23FC">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F23FC" w:rsidRDefault="00586E22" w:rsidP="004A19A3">
            <w:pPr>
              <w:pStyle w:val="TAL"/>
              <w:rPr>
                <w:lang w:eastAsia="zh-CN"/>
              </w:rPr>
            </w:pPr>
            <w:r w:rsidRPr="001F23FC">
              <w:rPr>
                <w:lang w:eastAsia="zh-CN"/>
              </w:rPr>
              <w:t>CBW=50MHz when SCS=120kHz</w:t>
            </w:r>
          </w:p>
        </w:tc>
      </w:tr>
      <w:tr w:rsidR="00586E22" w:rsidRPr="001F23FC"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F23FC" w:rsidRDefault="00586E22" w:rsidP="004A19A3">
            <w:pPr>
              <w:pStyle w:val="TAL"/>
              <w:rPr>
                <w:lang w:eastAsia="zh-CN"/>
              </w:rPr>
            </w:pPr>
            <w:r w:rsidRPr="001F23FC">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F23FC" w:rsidRDefault="00586E22" w:rsidP="004A19A3">
            <w:pPr>
              <w:pStyle w:val="TAL"/>
              <w:rPr>
                <w:lang w:eastAsia="zh-CN"/>
              </w:rPr>
            </w:pPr>
            <w:r w:rsidRPr="001F23FC">
              <w:rPr>
                <w:lang w:eastAsia="zh-CN"/>
              </w:rPr>
              <w:t>CBW=50MHz when SCS=60kHz</w:t>
            </w:r>
          </w:p>
          <w:p w14:paraId="33FEBCC8" w14:textId="77777777" w:rsidR="00586E22" w:rsidRPr="001F23FC" w:rsidRDefault="00586E22" w:rsidP="004A19A3">
            <w:pPr>
              <w:pStyle w:val="TAL"/>
              <w:rPr>
                <w:lang w:eastAsia="zh-CN"/>
              </w:rPr>
            </w:pPr>
            <w:r w:rsidRPr="001F23FC">
              <w:rPr>
                <w:lang w:eastAsia="zh-CN"/>
              </w:rPr>
              <w:t>CBW=100MHz when SCS=120kHz</w:t>
            </w:r>
          </w:p>
        </w:tc>
      </w:tr>
      <w:tr w:rsidR="00586E22" w:rsidRPr="001F23FC"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F23FC" w:rsidRDefault="00586E22" w:rsidP="004A19A3">
            <w:pPr>
              <w:pStyle w:val="TAL"/>
              <w:rPr>
                <w:lang w:eastAsia="zh-CN"/>
              </w:rPr>
            </w:pPr>
            <w:r w:rsidRPr="001F23FC">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F23FC" w:rsidRDefault="00586E22" w:rsidP="004A19A3">
            <w:pPr>
              <w:pStyle w:val="TAL"/>
              <w:rPr>
                <w:lang w:eastAsia="zh-CN"/>
              </w:rPr>
            </w:pPr>
            <w:r w:rsidRPr="001F23FC">
              <w:rPr>
                <w:lang w:eastAsia="zh-CN"/>
              </w:rPr>
              <w:t>CBW&gt;100 MHz when SCS=60kHz</w:t>
            </w:r>
          </w:p>
          <w:p w14:paraId="24F5A62A" w14:textId="77777777" w:rsidR="00586E22" w:rsidRPr="001F23FC" w:rsidRDefault="00586E22" w:rsidP="004A19A3">
            <w:pPr>
              <w:pStyle w:val="TAL"/>
              <w:rPr>
                <w:lang w:eastAsia="zh-CN"/>
              </w:rPr>
            </w:pPr>
            <w:r w:rsidRPr="001F23FC">
              <w:rPr>
                <w:lang w:eastAsia="zh-CN"/>
              </w:rPr>
              <w:t>CBW&gt;100 MHz when SCS=120kHz</w:t>
            </w:r>
          </w:p>
        </w:tc>
      </w:tr>
    </w:tbl>
    <w:p w14:paraId="01BCC599" w14:textId="77777777" w:rsidR="0032234A" w:rsidRPr="001F23FC" w:rsidRDefault="0032234A">
      <w:pPr>
        <w:rPr>
          <w:rFonts w:eastAsia="SimSun"/>
        </w:rPr>
      </w:pPr>
    </w:p>
    <w:p w14:paraId="41F51E47" w14:textId="77777777" w:rsidR="0032234A" w:rsidRPr="001F23FC" w:rsidRDefault="0032234A">
      <w:pPr>
        <w:pStyle w:val="Heading8"/>
      </w:pPr>
      <w:r w:rsidRPr="001F23FC">
        <w:br w:type="page"/>
      </w:r>
      <w:bookmarkStart w:id="316" w:name="_Toc21026776"/>
      <w:bookmarkStart w:id="317" w:name="_Toc27744074"/>
      <w:bookmarkStart w:id="318" w:name="_Toc36197245"/>
      <w:bookmarkStart w:id="319" w:name="_Toc36197937"/>
      <w:r w:rsidRPr="001F23FC">
        <w:lastRenderedPageBreak/>
        <w:t>Annex D (normative):</w:t>
      </w:r>
      <w:r w:rsidRPr="001F23FC">
        <w:br/>
        <w:t>Characteristics of the interfering signal</w:t>
      </w:r>
      <w:bookmarkEnd w:id="316"/>
      <w:bookmarkEnd w:id="317"/>
      <w:bookmarkEnd w:id="318"/>
      <w:bookmarkEnd w:id="319"/>
    </w:p>
    <w:p w14:paraId="73975D43" w14:textId="77777777" w:rsidR="0032234A" w:rsidRPr="001F23FC" w:rsidRDefault="0032234A">
      <w:pPr>
        <w:pStyle w:val="Heading1"/>
      </w:pPr>
      <w:bookmarkStart w:id="320" w:name="_Toc21026777"/>
      <w:bookmarkStart w:id="321" w:name="_Toc27744075"/>
      <w:bookmarkStart w:id="322" w:name="_Toc36197246"/>
      <w:bookmarkStart w:id="323" w:name="_Toc36197938"/>
      <w:r w:rsidRPr="001F23FC">
        <w:t>D.1</w:t>
      </w:r>
      <w:r w:rsidRPr="001F23FC">
        <w:tab/>
        <w:t>General</w:t>
      </w:r>
      <w:bookmarkEnd w:id="320"/>
      <w:bookmarkEnd w:id="321"/>
      <w:bookmarkEnd w:id="322"/>
      <w:bookmarkEnd w:id="323"/>
    </w:p>
    <w:p w14:paraId="10E1D186" w14:textId="77777777" w:rsidR="0032234A" w:rsidRPr="001F23FC" w:rsidRDefault="0032234A">
      <w:r w:rsidRPr="001F23FC">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F23FC" w:rsidRDefault="0032234A">
      <w:pPr>
        <w:pStyle w:val="Heading1"/>
      </w:pPr>
      <w:bookmarkStart w:id="324" w:name="_Toc21026778"/>
      <w:bookmarkStart w:id="325" w:name="_Toc27744076"/>
      <w:bookmarkStart w:id="326" w:name="_Toc36197247"/>
      <w:bookmarkStart w:id="327" w:name="_Toc36197939"/>
      <w:r w:rsidRPr="001F23FC">
        <w:t>D.2</w:t>
      </w:r>
      <w:r w:rsidRPr="001F23FC">
        <w:tab/>
        <w:t>Interference signals</w:t>
      </w:r>
      <w:bookmarkEnd w:id="324"/>
      <w:bookmarkEnd w:id="325"/>
      <w:bookmarkEnd w:id="326"/>
      <w:bookmarkEnd w:id="327"/>
    </w:p>
    <w:p w14:paraId="3A9918F7" w14:textId="77777777" w:rsidR="0032234A" w:rsidRPr="001F23FC" w:rsidRDefault="0032234A">
      <w:pPr>
        <w:rPr>
          <w:rFonts w:cs="v5.0.0"/>
          <w:snapToGrid w:val="0"/>
        </w:rPr>
      </w:pPr>
      <w:r w:rsidRPr="001F23FC">
        <w:rPr>
          <w:rFonts w:cs="v5.0.0"/>
          <w:snapToGrid w:val="0"/>
        </w:rPr>
        <w:t>Table D.2-1 describes the modulated interferer for different channel bandwidth options.</w:t>
      </w:r>
    </w:p>
    <w:p w14:paraId="1E5F7FD8" w14:textId="77777777" w:rsidR="0032234A" w:rsidRPr="001F23FC" w:rsidRDefault="0032234A">
      <w:pPr>
        <w:pStyle w:val="TH"/>
      </w:pPr>
      <w:bookmarkStart w:id="328" w:name="_CRTableD_21"/>
      <w:r w:rsidRPr="001F23FC">
        <w:t xml:space="preserve">Table </w:t>
      </w:r>
      <w:bookmarkEnd w:id="328"/>
      <w:r w:rsidRPr="001F23FC">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F23FC" w14:paraId="0A972FE3" w14:textId="77777777">
        <w:tc>
          <w:tcPr>
            <w:tcW w:w="1160" w:type="dxa"/>
            <w:vMerge w:val="restart"/>
            <w:vAlign w:val="center"/>
          </w:tcPr>
          <w:p w14:paraId="50B83937" w14:textId="77777777" w:rsidR="0032234A" w:rsidRPr="001F23FC" w:rsidRDefault="0032234A">
            <w:pPr>
              <w:pStyle w:val="TAH"/>
              <w:rPr>
                <w:rFonts w:cs="Arial"/>
              </w:rPr>
            </w:pPr>
          </w:p>
        </w:tc>
        <w:tc>
          <w:tcPr>
            <w:tcW w:w="4935" w:type="dxa"/>
            <w:gridSpan w:val="4"/>
            <w:vAlign w:val="center"/>
          </w:tcPr>
          <w:p w14:paraId="4677D237" w14:textId="77777777" w:rsidR="0032234A" w:rsidRPr="001F23FC" w:rsidRDefault="0032234A">
            <w:pPr>
              <w:pStyle w:val="TAH"/>
              <w:rPr>
                <w:rFonts w:cs="Arial"/>
              </w:rPr>
            </w:pPr>
            <w:r w:rsidRPr="001F23FC">
              <w:rPr>
                <w:rFonts w:cs="Arial"/>
              </w:rPr>
              <w:t>Channel bandwidth for Single Carrier</w:t>
            </w:r>
          </w:p>
        </w:tc>
        <w:tc>
          <w:tcPr>
            <w:tcW w:w="1644" w:type="dxa"/>
            <w:vMerge w:val="restart"/>
          </w:tcPr>
          <w:p w14:paraId="7DC85CA5" w14:textId="77777777" w:rsidR="0032234A" w:rsidRPr="001F23FC" w:rsidRDefault="0032234A">
            <w:pPr>
              <w:pStyle w:val="TAH"/>
              <w:rPr>
                <w:rFonts w:cs="Arial"/>
              </w:rPr>
            </w:pPr>
            <w:r w:rsidRPr="001F23FC">
              <w:rPr>
                <w:rFonts w:cs="Arial"/>
              </w:rPr>
              <w:t>Intra band contiguous CA</w:t>
            </w:r>
          </w:p>
        </w:tc>
      </w:tr>
      <w:tr w:rsidR="0032234A" w:rsidRPr="001F23FC" w14:paraId="78F299CC" w14:textId="77777777">
        <w:tc>
          <w:tcPr>
            <w:tcW w:w="1160" w:type="dxa"/>
            <w:vMerge/>
            <w:vAlign w:val="center"/>
          </w:tcPr>
          <w:p w14:paraId="6514DA60" w14:textId="77777777" w:rsidR="0032234A" w:rsidRPr="001F23FC" w:rsidRDefault="0032234A">
            <w:pPr>
              <w:pStyle w:val="TAH"/>
              <w:rPr>
                <w:rFonts w:cs="Arial"/>
              </w:rPr>
            </w:pPr>
          </w:p>
        </w:tc>
        <w:tc>
          <w:tcPr>
            <w:tcW w:w="983" w:type="dxa"/>
            <w:vAlign w:val="center"/>
          </w:tcPr>
          <w:p w14:paraId="6C0A7694" w14:textId="77777777" w:rsidR="0032234A" w:rsidRPr="001F23FC" w:rsidRDefault="0032234A">
            <w:pPr>
              <w:pStyle w:val="TAH"/>
              <w:rPr>
                <w:rFonts w:cs="Arial"/>
              </w:rPr>
            </w:pPr>
            <w:r w:rsidRPr="001F23FC">
              <w:rPr>
                <w:rFonts w:cs="Arial"/>
              </w:rPr>
              <w:t>50 MHz</w:t>
            </w:r>
          </w:p>
        </w:tc>
        <w:tc>
          <w:tcPr>
            <w:tcW w:w="1259" w:type="dxa"/>
            <w:vAlign w:val="center"/>
          </w:tcPr>
          <w:p w14:paraId="68740692" w14:textId="77777777" w:rsidR="0032234A" w:rsidRPr="001F23FC" w:rsidRDefault="0032234A">
            <w:pPr>
              <w:pStyle w:val="TAH"/>
              <w:rPr>
                <w:rFonts w:cs="Arial"/>
              </w:rPr>
            </w:pPr>
            <w:r w:rsidRPr="001F23FC">
              <w:rPr>
                <w:rFonts w:cs="Arial"/>
              </w:rPr>
              <w:t>100 MHz</w:t>
            </w:r>
          </w:p>
        </w:tc>
        <w:tc>
          <w:tcPr>
            <w:tcW w:w="1134" w:type="dxa"/>
            <w:vAlign w:val="center"/>
          </w:tcPr>
          <w:p w14:paraId="462D0427" w14:textId="77777777" w:rsidR="0032234A" w:rsidRPr="001F23FC" w:rsidRDefault="0032234A">
            <w:pPr>
              <w:pStyle w:val="TAH"/>
              <w:rPr>
                <w:rFonts w:cs="Arial"/>
              </w:rPr>
            </w:pPr>
            <w:r w:rsidRPr="001F23FC">
              <w:rPr>
                <w:rFonts w:cs="Arial"/>
              </w:rPr>
              <w:t>200 MHz</w:t>
            </w:r>
          </w:p>
        </w:tc>
        <w:tc>
          <w:tcPr>
            <w:tcW w:w="1559" w:type="dxa"/>
            <w:vAlign w:val="center"/>
          </w:tcPr>
          <w:p w14:paraId="48052256" w14:textId="77777777" w:rsidR="0032234A" w:rsidRPr="001F23FC" w:rsidRDefault="0032234A">
            <w:pPr>
              <w:pStyle w:val="TAH"/>
              <w:rPr>
                <w:rFonts w:cs="Arial"/>
              </w:rPr>
            </w:pPr>
            <w:r w:rsidRPr="001F23FC">
              <w:rPr>
                <w:rFonts w:cs="Arial"/>
              </w:rPr>
              <w:t>400 MHz</w:t>
            </w:r>
          </w:p>
        </w:tc>
        <w:tc>
          <w:tcPr>
            <w:tcW w:w="1644" w:type="dxa"/>
            <w:vMerge/>
          </w:tcPr>
          <w:p w14:paraId="080312BD" w14:textId="77777777" w:rsidR="0032234A" w:rsidRPr="001F23FC" w:rsidRDefault="0032234A">
            <w:pPr>
              <w:pStyle w:val="TAH"/>
              <w:rPr>
                <w:rFonts w:cs="Arial"/>
              </w:rPr>
            </w:pPr>
          </w:p>
        </w:tc>
      </w:tr>
      <w:tr w:rsidR="0032234A" w:rsidRPr="001F23FC" w14:paraId="681D3343" w14:textId="77777777">
        <w:tc>
          <w:tcPr>
            <w:tcW w:w="1160" w:type="dxa"/>
            <w:vAlign w:val="center"/>
          </w:tcPr>
          <w:p w14:paraId="0E032FB5" w14:textId="77777777" w:rsidR="0032234A" w:rsidRPr="001F23FC" w:rsidRDefault="0032234A">
            <w:pPr>
              <w:pStyle w:val="TAL"/>
              <w:rPr>
                <w:rFonts w:cs="Arial"/>
              </w:rPr>
            </w:pPr>
            <w:proofErr w:type="spellStart"/>
            <w:r w:rsidRPr="001F23FC">
              <w:rPr>
                <w:rFonts w:cs="Arial"/>
              </w:rPr>
              <w:t>BW</w:t>
            </w:r>
            <w:r w:rsidRPr="001F23FC">
              <w:rPr>
                <w:rFonts w:cs="Arial"/>
                <w:vertAlign w:val="subscript"/>
              </w:rPr>
              <w:t>Interferer</w:t>
            </w:r>
            <w:proofErr w:type="spellEnd"/>
          </w:p>
        </w:tc>
        <w:tc>
          <w:tcPr>
            <w:tcW w:w="983" w:type="dxa"/>
            <w:vAlign w:val="center"/>
          </w:tcPr>
          <w:p w14:paraId="2B49EB54" w14:textId="77777777" w:rsidR="0032234A" w:rsidRPr="001F23FC" w:rsidRDefault="0032234A">
            <w:pPr>
              <w:pStyle w:val="TAC"/>
              <w:rPr>
                <w:rFonts w:cs="Arial"/>
              </w:rPr>
            </w:pPr>
            <w:r w:rsidRPr="001F23FC">
              <w:rPr>
                <w:rFonts w:cs="Arial"/>
              </w:rPr>
              <w:t>50 MHz</w:t>
            </w:r>
          </w:p>
        </w:tc>
        <w:tc>
          <w:tcPr>
            <w:tcW w:w="1259" w:type="dxa"/>
            <w:vAlign w:val="center"/>
          </w:tcPr>
          <w:p w14:paraId="4DD5AE50" w14:textId="77777777" w:rsidR="0032234A" w:rsidRPr="001F23FC" w:rsidRDefault="0032234A">
            <w:pPr>
              <w:pStyle w:val="TAC"/>
              <w:rPr>
                <w:rFonts w:cs="Arial"/>
              </w:rPr>
            </w:pPr>
            <w:r w:rsidRPr="001F23FC">
              <w:rPr>
                <w:rFonts w:cs="Arial"/>
              </w:rPr>
              <w:t>100 MHz</w:t>
            </w:r>
          </w:p>
        </w:tc>
        <w:tc>
          <w:tcPr>
            <w:tcW w:w="1134" w:type="dxa"/>
            <w:vAlign w:val="center"/>
          </w:tcPr>
          <w:p w14:paraId="198D00C4" w14:textId="77777777" w:rsidR="0032234A" w:rsidRPr="001F23FC" w:rsidRDefault="0032234A">
            <w:pPr>
              <w:pStyle w:val="TAC"/>
              <w:rPr>
                <w:rFonts w:cs="Arial"/>
              </w:rPr>
            </w:pPr>
            <w:r w:rsidRPr="001F23FC">
              <w:rPr>
                <w:rFonts w:cs="Arial"/>
              </w:rPr>
              <w:t>200 MHz</w:t>
            </w:r>
          </w:p>
        </w:tc>
        <w:tc>
          <w:tcPr>
            <w:tcW w:w="1559" w:type="dxa"/>
            <w:vAlign w:val="center"/>
          </w:tcPr>
          <w:p w14:paraId="5163208A" w14:textId="77777777" w:rsidR="0032234A" w:rsidRPr="001F23FC" w:rsidRDefault="0032234A">
            <w:pPr>
              <w:pStyle w:val="TAC"/>
              <w:rPr>
                <w:rFonts w:cs="Arial"/>
              </w:rPr>
            </w:pPr>
            <w:r w:rsidRPr="001F23FC">
              <w:rPr>
                <w:rFonts w:cs="Arial"/>
              </w:rPr>
              <w:t>400MHz</w:t>
            </w:r>
          </w:p>
        </w:tc>
        <w:tc>
          <w:tcPr>
            <w:tcW w:w="1644" w:type="dxa"/>
          </w:tcPr>
          <w:p w14:paraId="62E436F5" w14:textId="77777777" w:rsidR="0032234A" w:rsidRPr="001F23FC" w:rsidRDefault="0032234A">
            <w:pPr>
              <w:pStyle w:val="TAC"/>
              <w:rPr>
                <w:rFonts w:cs="Arial"/>
              </w:rPr>
            </w:pPr>
            <w:proofErr w:type="spellStart"/>
            <w:r w:rsidRPr="001F23FC">
              <w:t>BW</w:t>
            </w:r>
            <w:r w:rsidRPr="001F23FC">
              <w:rPr>
                <w:vertAlign w:val="subscript"/>
              </w:rPr>
              <w:t>Channel_CA</w:t>
            </w:r>
            <w:proofErr w:type="spellEnd"/>
          </w:p>
        </w:tc>
      </w:tr>
      <w:tr w:rsidR="0032234A" w:rsidRPr="001F23FC" w14:paraId="29F661C9" w14:textId="77777777">
        <w:tc>
          <w:tcPr>
            <w:tcW w:w="1160" w:type="dxa"/>
            <w:vAlign w:val="center"/>
          </w:tcPr>
          <w:p w14:paraId="43447E83" w14:textId="77777777" w:rsidR="0032234A" w:rsidRPr="001F23FC" w:rsidRDefault="0032234A">
            <w:pPr>
              <w:pStyle w:val="TAL"/>
              <w:rPr>
                <w:rFonts w:cs="Arial"/>
                <w:bCs/>
              </w:rPr>
            </w:pPr>
            <w:r w:rsidRPr="001F23FC">
              <w:rPr>
                <w:rFonts w:cs="Arial"/>
              </w:rPr>
              <w:t>RB</w:t>
            </w:r>
          </w:p>
        </w:tc>
        <w:tc>
          <w:tcPr>
            <w:tcW w:w="6579" w:type="dxa"/>
            <w:gridSpan w:val="5"/>
            <w:vAlign w:val="center"/>
          </w:tcPr>
          <w:p w14:paraId="35B63405" w14:textId="77777777" w:rsidR="0032234A" w:rsidRPr="001F23FC" w:rsidRDefault="0032234A">
            <w:pPr>
              <w:pStyle w:val="TAC"/>
              <w:rPr>
                <w:rFonts w:cs="Arial"/>
              </w:rPr>
            </w:pPr>
            <w:r w:rsidRPr="001F23FC">
              <w:t>NOTE1</w:t>
            </w:r>
          </w:p>
        </w:tc>
      </w:tr>
      <w:tr w:rsidR="0032234A" w:rsidRPr="001F23FC" w14:paraId="0D285E75" w14:textId="77777777">
        <w:tc>
          <w:tcPr>
            <w:tcW w:w="7739" w:type="dxa"/>
            <w:gridSpan w:val="6"/>
            <w:vAlign w:val="center"/>
          </w:tcPr>
          <w:p w14:paraId="6C1217CF" w14:textId="77777777" w:rsidR="0032234A" w:rsidRPr="001F23FC" w:rsidRDefault="0032234A">
            <w:pPr>
              <w:pStyle w:val="TAN"/>
            </w:pPr>
            <w:r w:rsidRPr="001F23FC">
              <w:t>NOTE 1:</w:t>
            </w:r>
            <w:r w:rsidRPr="001F23FC">
              <w:tab/>
              <w:t>The RB configured for interfering signal is the same as maximum RB number defined in Table 5.3.2-1 for each sub-carrier spacing.</w:t>
            </w:r>
          </w:p>
        </w:tc>
      </w:tr>
    </w:tbl>
    <w:p w14:paraId="60BC6487" w14:textId="77777777" w:rsidR="0032234A" w:rsidRPr="001F23FC" w:rsidRDefault="0032234A">
      <w:pPr>
        <w:rPr>
          <w:snapToGrid w:val="0"/>
        </w:rPr>
      </w:pPr>
    </w:p>
    <w:p w14:paraId="36696776" w14:textId="77777777" w:rsidR="0032234A" w:rsidRPr="001F23FC" w:rsidRDefault="0032234A">
      <w:pPr>
        <w:pStyle w:val="Heading8"/>
      </w:pPr>
      <w:r w:rsidRPr="001F23FC">
        <w:br w:type="page"/>
      </w:r>
      <w:bookmarkStart w:id="329" w:name="_Toc21026779"/>
      <w:bookmarkStart w:id="330" w:name="_Toc27744077"/>
      <w:bookmarkStart w:id="331" w:name="_Toc36197248"/>
      <w:bookmarkStart w:id="332" w:name="_Toc36197940"/>
      <w:r w:rsidRPr="001F23FC">
        <w:lastRenderedPageBreak/>
        <w:t xml:space="preserve">Annex </w:t>
      </w:r>
      <w:r w:rsidRPr="001F23FC">
        <w:rPr>
          <w:rFonts w:eastAsia="SimSun"/>
        </w:rPr>
        <w:t>E</w:t>
      </w:r>
      <w:r w:rsidRPr="001F23FC">
        <w:t xml:space="preserve"> (normative):</w:t>
      </w:r>
      <w:r w:rsidRPr="001F23FC">
        <w:br/>
        <w:t>Global In-Channel TX-Test</w:t>
      </w:r>
      <w:bookmarkEnd w:id="329"/>
      <w:bookmarkEnd w:id="330"/>
      <w:bookmarkEnd w:id="331"/>
      <w:bookmarkEnd w:id="332"/>
    </w:p>
    <w:p w14:paraId="04B2DA3C" w14:textId="77777777" w:rsidR="0032234A" w:rsidRPr="001F23FC" w:rsidRDefault="0032234A">
      <w:pPr>
        <w:pStyle w:val="NO"/>
        <w:rPr>
          <w:i/>
        </w:rPr>
      </w:pPr>
      <w:r w:rsidRPr="001F23FC">
        <w:t>NOTE:</w:t>
      </w:r>
      <w:r w:rsidRPr="001F23FC">
        <w:tab/>
        <w:t>Clauses E.2.2 to E.5.9.3 are descriptions, which assume no power ramping adjacent to the measurement period.</w:t>
      </w:r>
    </w:p>
    <w:p w14:paraId="5C6AE465" w14:textId="77777777" w:rsidR="0032234A" w:rsidRPr="001F23FC" w:rsidRDefault="0032234A">
      <w:pPr>
        <w:pStyle w:val="Heading1"/>
        <w:rPr>
          <w:snapToGrid w:val="0"/>
        </w:rPr>
      </w:pPr>
      <w:bookmarkStart w:id="333" w:name="_Toc21026780"/>
      <w:bookmarkStart w:id="334" w:name="_Toc27744078"/>
      <w:bookmarkStart w:id="335" w:name="_Toc36197249"/>
      <w:bookmarkStart w:id="336" w:name="_Toc36197941"/>
      <w:r w:rsidRPr="001F23FC">
        <w:rPr>
          <w:snapToGrid w:val="0"/>
        </w:rPr>
        <w:t>E.1</w:t>
      </w:r>
      <w:r w:rsidRPr="001F23FC">
        <w:rPr>
          <w:snapToGrid w:val="0"/>
        </w:rPr>
        <w:tab/>
        <w:t>General</w:t>
      </w:r>
      <w:bookmarkEnd w:id="333"/>
      <w:bookmarkEnd w:id="334"/>
      <w:bookmarkEnd w:id="335"/>
      <w:bookmarkEnd w:id="336"/>
    </w:p>
    <w:p w14:paraId="0BC8E42A" w14:textId="77777777" w:rsidR="0032234A" w:rsidRPr="001F23FC" w:rsidRDefault="0032234A">
      <w:r w:rsidRPr="001F23FC">
        <w:t>The global in-channel TX test enables the measurement of all relevant parameters that describe the in-channel quality of the output signal of the TX under test in a single measurement process.</w:t>
      </w:r>
    </w:p>
    <w:p w14:paraId="34E5E132" w14:textId="77777777" w:rsidR="0032234A" w:rsidRPr="001F23FC" w:rsidRDefault="0032234A">
      <w:r w:rsidRPr="001F23FC">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F23FC" w:rsidRDefault="0032234A">
      <w:pPr>
        <w:pStyle w:val="Heading1"/>
      </w:pPr>
      <w:bookmarkStart w:id="337" w:name="_Toc21026781"/>
      <w:bookmarkStart w:id="338" w:name="_Toc27744079"/>
      <w:bookmarkStart w:id="339" w:name="_Toc36197250"/>
      <w:bookmarkStart w:id="340" w:name="_Toc36197942"/>
      <w:r w:rsidRPr="001F23FC">
        <w:t>E.2</w:t>
      </w:r>
      <w:r w:rsidRPr="001F23FC">
        <w:tab/>
        <w:t>Signals and results</w:t>
      </w:r>
      <w:bookmarkEnd w:id="337"/>
      <w:bookmarkEnd w:id="338"/>
      <w:bookmarkEnd w:id="339"/>
      <w:bookmarkEnd w:id="340"/>
    </w:p>
    <w:p w14:paraId="1435A362" w14:textId="77777777" w:rsidR="0032234A" w:rsidRPr="001F23FC" w:rsidRDefault="0032234A">
      <w:pPr>
        <w:pStyle w:val="Heading2"/>
      </w:pPr>
      <w:bookmarkStart w:id="341" w:name="_Toc21026782"/>
      <w:bookmarkStart w:id="342" w:name="_Toc27744080"/>
      <w:bookmarkStart w:id="343" w:name="_Toc36197251"/>
      <w:bookmarkStart w:id="344" w:name="_Toc36197943"/>
      <w:r w:rsidRPr="001F23FC">
        <w:t>E.2.1</w:t>
      </w:r>
      <w:r w:rsidRPr="001F23FC">
        <w:tab/>
        <w:t>Basic principle</w:t>
      </w:r>
      <w:bookmarkEnd w:id="341"/>
      <w:bookmarkEnd w:id="342"/>
      <w:bookmarkEnd w:id="343"/>
      <w:bookmarkEnd w:id="344"/>
    </w:p>
    <w:p w14:paraId="68C9B08E" w14:textId="77777777" w:rsidR="0032234A" w:rsidRPr="001F23FC" w:rsidRDefault="0032234A">
      <w:r w:rsidRPr="001F23FC">
        <w:t xml:space="preserve">The process is based on the comparison of the actual </w:t>
      </w:r>
      <w:r w:rsidRPr="001F23FC">
        <w:rPr>
          <w:b/>
        </w:rPr>
        <w:t>output signal of the TX under test</w:t>
      </w:r>
      <w:r w:rsidRPr="001F23FC">
        <w:t xml:space="preserve">, received by an ideal receiver, with a </w:t>
      </w:r>
      <w:r w:rsidRPr="001F23FC">
        <w:rPr>
          <w:b/>
        </w:rPr>
        <w:t>reference signal</w:t>
      </w:r>
      <w:r w:rsidRPr="001F23FC">
        <w:t>, that is generated by the measuring equipment and represents an ideal error free received signal. All signals are represented as equivalent (generally complex) baseband signals.</w:t>
      </w:r>
    </w:p>
    <w:p w14:paraId="1C871C24" w14:textId="77777777" w:rsidR="0032234A" w:rsidRPr="001F23FC" w:rsidRDefault="0032234A">
      <w:r w:rsidRPr="001F23FC">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F23FC" w:rsidRDefault="0032234A">
      <w:pPr>
        <w:pStyle w:val="Heading2"/>
      </w:pPr>
      <w:bookmarkStart w:id="345" w:name="_Toc21026783"/>
      <w:bookmarkStart w:id="346" w:name="_Toc27744081"/>
      <w:bookmarkStart w:id="347" w:name="_Toc36197252"/>
      <w:bookmarkStart w:id="348" w:name="_Toc36197944"/>
      <w:r w:rsidRPr="001F23FC">
        <w:t>E.2.2</w:t>
      </w:r>
      <w:r w:rsidRPr="001F23FC">
        <w:tab/>
        <w:t>Output signal of the TX under test</w:t>
      </w:r>
      <w:bookmarkEnd w:id="345"/>
      <w:bookmarkEnd w:id="346"/>
      <w:bookmarkEnd w:id="347"/>
      <w:bookmarkEnd w:id="348"/>
    </w:p>
    <w:p w14:paraId="2E66DAD2" w14:textId="77777777" w:rsidR="0032234A" w:rsidRPr="001F23FC" w:rsidRDefault="0032234A">
      <w:r w:rsidRPr="001F23FC">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F23FC" w:rsidRDefault="0032234A">
      <w:pPr>
        <w:pStyle w:val="NO"/>
      </w:pPr>
      <w:r w:rsidRPr="001F23FC">
        <w:t>NOTE 1:</w:t>
      </w:r>
      <w:r w:rsidRPr="001F23FC">
        <w:tab/>
        <w:t>TDD</w:t>
      </w:r>
    </w:p>
    <w:p w14:paraId="1294B175" w14:textId="77777777" w:rsidR="0032234A" w:rsidRPr="001F23FC" w:rsidRDefault="0032234A">
      <w:r w:rsidRPr="001F23FC">
        <w:t xml:space="preserve">Since the uplink subframes are not continuous, the </w:t>
      </w:r>
      <w:r w:rsidRPr="001F23FC">
        <w:rPr>
          <w:i/>
        </w:rPr>
        <w:t>n</w:t>
      </w:r>
      <w:r w:rsidRPr="001F23FC">
        <w:t xml:space="preserve"> slots should be extracted from more than 1 continuous radio frame where</w:t>
      </w:r>
    </w:p>
    <w:p w14:paraId="5D64A1FA" w14:textId="59343304" w:rsidR="0032234A" w:rsidRPr="001F23FC" w:rsidRDefault="009F7C98" w:rsidP="009F7C98">
      <w:pPr>
        <w:pStyle w:val="EQ"/>
        <w:rPr>
          <w:strike/>
        </w:rPr>
      </w:pPr>
      <w:r>
        <w:tab/>
      </w:r>
      <w:r w:rsidR="00404AAC" w:rsidRPr="001F23FC">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F23FC">
        <w:t>.</w:t>
      </w:r>
    </w:p>
    <w:p w14:paraId="78A6D659" w14:textId="77777777" w:rsidR="0032234A" w:rsidRPr="001F23FC" w:rsidRDefault="0032234A">
      <w:pPr>
        <w:pStyle w:val="Heading2"/>
      </w:pPr>
      <w:bookmarkStart w:id="349" w:name="_Toc21026784"/>
      <w:bookmarkStart w:id="350" w:name="_Toc27744082"/>
      <w:bookmarkStart w:id="351" w:name="_Toc36197253"/>
      <w:bookmarkStart w:id="352" w:name="_Toc36197945"/>
      <w:r w:rsidRPr="001F23FC">
        <w:t>E.2.3</w:t>
      </w:r>
      <w:r w:rsidRPr="001F23FC">
        <w:tab/>
        <w:t>Reference signal</w:t>
      </w:r>
      <w:bookmarkEnd w:id="349"/>
      <w:bookmarkEnd w:id="350"/>
      <w:bookmarkEnd w:id="351"/>
      <w:bookmarkEnd w:id="352"/>
    </w:p>
    <w:p w14:paraId="337A0F11" w14:textId="77777777" w:rsidR="0032234A" w:rsidRPr="001F23FC" w:rsidRDefault="0032234A">
      <w:r w:rsidRPr="001F23FC">
        <w:t>Two types of reference signal are defined:</w:t>
      </w:r>
    </w:p>
    <w:p w14:paraId="6CA0C708" w14:textId="77777777" w:rsidR="0032234A" w:rsidRPr="001F23FC" w:rsidRDefault="0032234A">
      <w:r w:rsidRPr="001F23FC">
        <w:t>The reference signal i</w:t>
      </w:r>
      <w:r w:rsidRPr="001F23FC">
        <w:rPr>
          <w:vertAlign w:val="subscript"/>
        </w:rPr>
        <w:t>1</w:t>
      </w:r>
      <w:r w:rsidRPr="001F23F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1F23FC" w:rsidRDefault="0032234A">
      <w:r w:rsidRPr="001F23FC">
        <w:lastRenderedPageBreak/>
        <w:t>The reference signal i</w:t>
      </w:r>
      <w:r w:rsidRPr="001F23FC">
        <w:rPr>
          <w:vertAlign w:val="subscript"/>
        </w:rPr>
        <w:t>2</w:t>
      </w:r>
      <w:r w:rsidRPr="001F23F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F23FC" w:rsidRDefault="0032234A">
      <w:pPr>
        <w:pStyle w:val="NO"/>
      </w:pPr>
      <w:r w:rsidRPr="001F23FC">
        <w:t>NOTE:</w:t>
      </w:r>
      <w:r w:rsidRPr="001F23FC">
        <w:tab/>
        <w:t>The PUCCH is off during the time under test.</w:t>
      </w:r>
    </w:p>
    <w:p w14:paraId="15A327D5" w14:textId="77777777" w:rsidR="0032234A" w:rsidRPr="001F23FC" w:rsidRDefault="0032234A">
      <w:pPr>
        <w:pStyle w:val="Heading2"/>
        <w:rPr>
          <w:snapToGrid w:val="0"/>
        </w:rPr>
      </w:pPr>
      <w:bookmarkStart w:id="353" w:name="_Toc21026785"/>
      <w:bookmarkStart w:id="354" w:name="_Toc27744083"/>
      <w:bookmarkStart w:id="355" w:name="_Toc36197254"/>
      <w:bookmarkStart w:id="356" w:name="_Toc36197946"/>
      <w:r w:rsidRPr="001F23FC">
        <w:rPr>
          <w:snapToGrid w:val="0"/>
        </w:rPr>
        <w:t>E.2.4</w:t>
      </w:r>
      <w:r w:rsidRPr="001F23FC">
        <w:rPr>
          <w:snapToGrid w:val="0"/>
        </w:rPr>
        <w:tab/>
        <w:t>Measurement results</w:t>
      </w:r>
      <w:bookmarkEnd w:id="353"/>
      <w:bookmarkEnd w:id="354"/>
      <w:bookmarkEnd w:id="355"/>
      <w:bookmarkEnd w:id="356"/>
    </w:p>
    <w:p w14:paraId="2F3BE222" w14:textId="77777777" w:rsidR="0032234A" w:rsidRPr="001F23FC" w:rsidRDefault="0032234A">
      <w:pPr>
        <w:rPr>
          <w:snapToGrid w:val="0"/>
        </w:rPr>
      </w:pPr>
      <w:r w:rsidRPr="001F23FC">
        <w:rPr>
          <w:snapToGrid w:val="0"/>
        </w:rPr>
        <w:t>The measurement results, achieved by the global in channel TX test are the following:</w:t>
      </w:r>
    </w:p>
    <w:p w14:paraId="275EFE55" w14:textId="77777777" w:rsidR="0032234A" w:rsidRPr="001F23FC" w:rsidRDefault="0032234A">
      <w:pPr>
        <w:pStyle w:val="B1"/>
      </w:pPr>
      <w:r w:rsidRPr="001F23FC">
        <w:t>-</w:t>
      </w:r>
      <w:r w:rsidRPr="001F23FC">
        <w:tab/>
        <w:t>Carrier Frequency error</w:t>
      </w:r>
    </w:p>
    <w:p w14:paraId="024FBD67" w14:textId="77777777" w:rsidR="0032234A" w:rsidRPr="001F23FC" w:rsidRDefault="0032234A">
      <w:pPr>
        <w:pStyle w:val="B1"/>
      </w:pPr>
      <w:r w:rsidRPr="001F23FC">
        <w:t>-</w:t>
      </w:r>
      <w:r w:rsidRPr="001F23FC">
        <w:tab/>
        <w:t>EVM (Error Vector Magnitude)</w:t>
      </w:r>
    </w:p>
    <w:p w14:paraId="4821C693" w14:textId="77777777" w:rsidR="0032234A" w:rsidRPr="001F23FC" w:rsidRDefault="0032234A">
      <w:pPr>
        <w:pStyle w:val="B1"/>
      </w:pPr>
      <w:r w:rsidRPr="001F23FC">
        <w:t>-</w:t>
      </w:r>
      <w:r w:rsidRPr="001F23FC">
        <w:tab/>
        <w:t>Carrier leakage</w:t>
      </w:r>
    </w:p>
    <w:p w14:paraId="52CBCB0C" w14:textId="77777777" w:rsidR="0032234A" w:rsidRPr="001F23FC" w:rsidRDefault="0032234A">
      <w:pPr>
        <w:pStyle w:val="B1"/>
      </w:pPr>
      <w:r w:rsidRPr="001F23FC">
        <w:t>-</w:t>
      </w:r>
      <w:r w:rsidRPr="001F23FC">
        <w:tab/>
        <w:t>Unwanted emissions, falling into non allocated resource blocks.</w:t>
      </w:r>
    </w:p>
    <w:p w14:paraId="6F396D70" w14:textId="77777777" w:rsidR="0032234A" w:rsidRPr="001F23FC" w:rsidRDefault="0032234A">
      <w:pPr>
        <w:pStyle w:val="B1"/>
      </w:pPr>
      <w:r w:rsidRPr="001F23FC">
        <w:t>-</w:t>
      </w:r>
      <w:r w:rsidRPr="001F23FC">
        <w:tab/>
        <w:t>EVM equalizer spectrum flatness</w:t>
      </w:r>
    </w:p>
    <w:p w14:paraId="092858FA" w14:textId="77777777" w:rsidR="0032234A" w:rsidRPr="001F23FC" w:rsidRDefault="0032234A">
      <w:pPr>
        <w:pStyle w:val="Heading2"/>
      </w:pPr>
      <w:bookmarkStart w:id="357" w:name="_Toc21026786"/>
      <w:bookmarkStart w:id="358" w:name="_Toc27744084"/>
      <w:bookmarkStart w:id="359" w:name="_Toc36197255"/>
      <w:bookmarkStart w:id="360" w:name="_Toc36197947"/>
      <w:r w:rsidRPr="001F23FC">
        <w:t>E.2.5</w:t>
      </w:r>
      <w:r w:rsidRPr="001F23FC">
        <w:tab/>
        <w:t>Measurement points</w:t>
      </w:r>
      <w:bookmarkEnd w:id="357"/>
      <w:bookmarkEnd w:id="358"/>
      <w:bookmarkEnd w:id="359"/>
      <w:bookmarkEnd w:id="360"/>
    </w:p>
    <w:p w14:paraId="6BEA28E3" w14:textId="69470238" w:rsidR="0032234A" w:rsidRPr="001F23FC" w:rsidRDefault="0032234A">
      <w:r w:rsidRPr="001F23FC">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00962">
        <w:t>"</w:t>
      </w:r>
      <w:r w:rsidRPr="001F23FC">
        <w:t>RF correction</w:t>
      </w:r>
      <w:r w:rsidR="00B00962">
        <w:t>"</w:t>
      </w:r>
      <w:r w:rsidRPr="001F23FC">
        <w:t>.</w:t>
      </w:r>
    </w:p>
    <w:p w14:paraId="112F83E7" w14:textId="41C9B4EC" w:rsidR="00A31151" w:rsidRPr="001F23FC" w:rsidRDefault="00A31151" w:rsidP="00C75948">
      <w:pPr>
        <w:overflowPunct/>
        <w:autoSpaceDE/>
        <w:autoSpaceDN/>
        <w:adjustRightInd/>
        <w:textAlignment w:val="auto"/>
        <w:rPr>
          <w:rFonts w:eastAsia="MS Mincho"/>
        </w:rPr>
      </w:pPr>
      <w:r w:rsidRPr="001F23FC">
        <w:rPr>
          <w:rFonts w:eastAsia="MS Mincho"/>
        </w:rPr>
        <w:t xml:space="preserve">In case the parameter 3300 or 3301 is reported from UE via </w:t>
      </w:r>
      <w:proofErr w:type="spellStart"/>
      <w:r w:rsidRPr="001F23FC">
        <w:rPr>
          <w:rFonts w:eastAsia="MS Mincho"/>
          <w:i/>
        </w:rPr>
        <w:t>txDirectCurrentLocation</w:t>
      </w:r>
      <w:proofErr w:type="spellEnd"/>
      <w:r w:rsidRPr="001F23FC">
        <w:rPr>
          <w:rFonts w:eastAsia="MS Mincho"/>
        </w:rPr>
        <w:t xml:space="preserve"> IE </w:t>
      </w:r>
      <w:r w:rsidRPr="001F23FC">
        <w:rPr>
          <w:rFonts w:eastAsia="MS Mincho"/>
          <w:lang w:eastAsia="en-US"/>
        </w:rPr>
        <w:t>(as defined in TS 38.331 [</w:t>
      </w:r>
      <w:r w:rsidRPr="001F23FC">
        <w:rPr>
          <w:rFonts w:eastAsia="MS Mincho"/>
        </w:rPr>
        <w:t>6</w:t>
      </w:r>
      <w:r w:rsidRPr="001F23FC">
        <w:rPr>
          <w:rFonts w:eastAsia="MS Mincho"/>
          <w:lang w:eastAsia="en-US"/>
        </w:rPr>
        <w:t>])</w:t>
      </w:r>
      <w:r w:rsidRPr="001F23FC">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F23FC" w:rsidRDefault="00404AAC" w:rsidP="006B49F8">
      <w:pPr>
        <w:pStyle w:val="TH"/>
        <w:rPr>
          <w:rFonts w:eastAsia="MS Mincho"/>
        </w:rPr>
      </w:pPr>
      <w:r w:rsidRPr="001F23FC">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F23FC" w:rsidRDefault="0032234A">
      <w:pPr>
        <w:pStyle w:val="TF"/>
      </w:pPr>
      <w:bookmarkStart w:id="361" w:name="_CRFigureE_2_51"/>
      <w:r w:rsidRPr="001F23FC">
        <w:t xml:space="preserve">Figure </w:t>
      </w:r>
      <w:bookmarkEnd w:id="361"/>
      <w:r w:rsidRPr="001F23FC">
        <w:t>E.2.5-1: EVM measurement points</w:t>
      </w:r>
    </w:p>
    <w:p w14:paraId="219DBF00" w14:textId="77777777" w:rsidR="0032234A" w:rsidRPr="001F23FC" w:rsidRDefault="0032234A">
      <w:pPr>
        <w:pStyle w:val="Heading1"/>
        <w:rPr>
          <w:snapToGrid w:val="0"/>
        </w:rPr>
      </w:pPr>
      <w:bookmarkStart w:id="362" w:name="_Toc21026787"/>
      <w:bookmarkStart w:id="363" w:name="_Toc27744085"/>
      <w:bookmarkStart w:id="364" w:name="_Toc36197256"/>
      <w:bookmarkStart w:id="365" w:name="_Toc36197948"/>
      <w:r w:rsidRPr="001F23FC">
        <w:rPr>
          <w:snapToGrid w:val="0"/>
        </w:rPr>
        <w:t>E.3</w:t>
      </w:r>
      <w:r w:rsidRPr="001F23FC">
        <w:rPr>
          <w:snapToGrid w:val="0"/>
        </w:rPr>
        <w:tab/>
        <w:t>Signal processing</w:t>
      </w:r>
      <w:bookmarkEnd w:id="362"/>
      <w:bookmarkEnd w:id="363"/>
      <w:bookmarkEnd w:id="364"/>
      <w:bookmarkEnd w:id="365"/>
    </w:p>
    <w:p w14:paraId="3BB52589" w14:textId="77777777" w:rsidR="0032234A" w:rsidRPr="001F23FC" w:rsidRDefault="0032234A">
      <w:pPr>
        <w:pStyle w:val="Heading2"/>
      </w:pPr>
      <w:bookmarkStart w:id="366" w:name="_Toc21026788"/>
      <w:bookmarkStart w:id="367" w:name="_Toc27744086"/>
      <w:bookmarkStart w:id="368" w:name="_Toc36197257"/>
      <w:bookmarkStart w:id="369" w:name="_Toc36197949"/>
      <w:r w:rsidRPr="001F23FC">
        <w:t>E.3.1</w:t>
      </w:r>
      <w:r w:rsidRPr="001F23FC">
        <w:tab/>
        <w:t>Pre FFT minimization process</w:t>
      </w:r>
      <w:bookmarkEnd w:id="366"/>
      <w:bookmarkEnd w:id="367"/>
      <w:bookmarkEnd w:id="368"/>
      <w:bookmarkEnd w:id="369"/>
    </w:p>
    <w:p w14:paraId="2F6DDE00" w14:textId="77777777" w:rsidR="0032234A" w:rsidRPr="001F23FC" w:rsidRDefault="0032234A">
      <w:r w:rsidRPr="001F23FC">
        <w:t xml:space="preserve">Before applying the pre-FFT minimization process, z(ν) and i(ν) are portioned into </w:t>
      </w:r>
      <w:r w:rsidRPr="001F23FC">
        <w:rPr>
          <w:i/>
        </w:rPr>
        <w:t>n</w:t>
      </w:r>
      <w:r w:rsidRPr="001F23FC">
        <w:t xml:space="preserve"> pieces, comprising one slot each, where</w:t>
      </w:r>
      <w:r w:rsidR="000F40DA" w:rsidRPr="001F23FC">
        <w:t xml:space="preserve"> </w:t>
      </w:r>
      <w:r w:rsidR="000F40DA" w:rsidRPr="001F23FC">
        <w:rPr>
          <w:i/>
        </w:rPr>
        <w:t>n</w:t>
      </w:r>
      <w:r w:rsidR="000F40DA" w:rsidRPr="001F23FC">
        <w:t xml:space="preserve"> is as defined in Annex E.2.2.</w:t>
      </w:r>
    </w:p>
    <w:p w14:paraId="24EA68B0" w14:textId="2757FE2D" w:rsidR="0032234A" w:rsidRPr="001F23FC" w:rsidRDefault="009F7C98" w:rsidP="009F7C98">
      <w:pPr>
        <w:pStyle w:val="EQ"/>
      </w:pPr>
      <w:r>
        <w:tab/>
      </w:r>
      <w:r w:rsidR="0032234A" w:rsidRPr="001F23FC">
        <w:t>.</w:t>
      </w:r>
    </w:p>
    <w:p w14:paraId="4FBEF4BD" w14:textId="77777777" w:rsidR="0032234A" w:rsidRPr="001F23FC" w:rsidRDefault="0032234A">
      <w:r w:rsidRPr="001F23FC">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1F23FC" w:rsidRDefault="0032234A">
      <w:r w:rsidRPr="001F23FC">
        <w:lastRenderedPageBreak/>
        <w:t>The carrier frequency variation and the IQ variation are the measurement results: Carrier Frequency Error and Carrier leakage.</w:t>
      </w:r>
    </w:p>
    <w:p w14:paraId="39B9E425" w14:textId="77777777" w:rsidR="000F40DA" w:rsidRPr="001F23FC" w:rsidRDefault="000F40DA" w:rsidP="000F40DA">
      <w:pPr>
        <w:overflowPunct/>
        <w:autoSpaceDE/>
        <w:autoSpaceDN/>
        <w:adjustRightInd/>
        <w:textAlignment w:val="auto"/>
        <w:rPr>
          <w:rFonts w:eastAsia="MS Mincho"/>
        </w:rPr>
      </w:pPr>
      <w:r w:rsidRPr="001F23FC">
        <w:rPr>
          <w:rFonts w:eastAsia="MS Mincho"/>
        </w:rPr>
        <w:t>From the acquired samples 10 carrier frequencies can be derived by averaging frequency errors for every 4 or 8 slots for 60 and 120 kHz SCS.</w:t>
      </w:r>
    </w:p>
    <w:p w14:paraId="2B723948" w14:textId="77777777" w:rsidR="0032234A" w:rsidRPr="001F23FC" w:rsidRDefault="0032234A">
      <w:r w:rsidRPr="001F23FC">
        <w:t xml:space="preserve">From the acquired samples </w:t>
      </w:r>
      <w:r w:rsidRPr="001F23FC">
        <w:rPr>
          <w:i/>
        </w:rPr>
        <w:t>n</w:t>
      </w:r>
      <w:r w:rsidRPr="001F23FC">
        <w:t xml:space="preserve"> carrier frequencies and </w:t>
      </w:r>
      <w:r w:rsidRPr="001F23FC">
        <w:rPr>
          <w:i/>
        </w:rPr>
        <w:t>n</w:t>
      </w:r>
      <w:r w:rsidRPr="001F23FC">
        <w:t xml:space="preserve"> carrier leakages can be derived.</w:t>
      </w:r>
    </w:p>
    <w:p w14:paraId="580C50D4" w14:textId="77777777" w:rsidR="0032234A" w:rsidRPr="001F23FC" w:rsidRDefault="0032234A">
      <w:pPr>
        <w:pStyle w:val="NO"/>
      </w:pPr>
      <w:r w:rsidRPr="001F23FC">
        <w:t>NOTE 1:</w:t>
      </w:r>
      <w:r w:rsidRPr="001F23F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F23FC" w:rsidRDefault="0032234A">
      <w:pPr>
        <w:pStyle w:val="NO"/>
      </w:pPr>
      <w:r w:rsidRPr="001F23FC">
        <w:t>NOTE 2:</w:t>
      </w:r>
      <w:r w:rsidRPr="001F23F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F23FC" w:rsidRDefault="0032234A">
      <w:r w:rsidRPr="001F23FC">
        <w:t>After this process the samples z(ν) are called z</w:t>
      </w:r>
      <w:r w:rsidRPr="001F23FC">
        <w:rPr>
          <w:vertAlign w:val="superscript"/>
        </w:rPr>
        <w:t>0</w:t>
      </w:r>
      <w:r w:rsidRPr="001F23FC">
        <w:t>(ν).</w:t>
      </w:r>
    </w:p>
    <w:p w14:paraId="1AA10A7B" w14:textId="77777777" w:rsidR="0032234A" w:rsidRPr="001F23FC" w:rsidRDefault="0032234A">
      <w:pPr>
        <w:pStyle w:val="Heading2"/>
      </w:pPr>
      <w:bookmarkStart w:id="370" w:name="_Toc21026789"/>
      <w:bookmarkStart w:id="371" w:name="_Toc27744087"/>
      <w:bookmarkStart w:id="372" w:name="_Toc36197258"/>
      <w:bookmarkStart w:id="373" w:name="_Toc36197950"/>
      <w:r w:rsidRPr="001F23FC">
        <w:t>E.3.2</w:t>
      </w:r>
      <w:r w:rsidRPr="001F23FC">
        <w:tab/>
        <w:t>Timing of the FFT window</w:t>
      </w:r>
      <w:bookmarkEnd w:id="370"/>
      <w:bookmarkEnd w:id="371"/>
      <w:bookmarkEnd w:id="372"/>
      <w:bookmarkEnd w:id="373"/>
    </w:p>
    <w:p w14:paraId="2F1BDCAA" w14:textId="77777777" w:rsidR="0032234A" w:rsidRPr="001F23FC" w:rsidRDefault="0032234A">
      <w:pPr>
        <w:rPr>
          <w:rFonts w:eastAsia="Osaka"/>
        </w:rPr>
      </w:pPr>
      <w:r w:rsidRPr="001F23FC">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0141EAED" w:rsidR="0032234A" w:rsidRPr="001F23FC" w:rsidRDefault="0032234A">
      <w:r w:rsidRPr="001F23FC">
        <w:rPr>
          <w:rFonts w:eastAsia="Osaka"/>
        </w:rPr>
        <w:t xml:space="preserve">Centre of the reduced window, called </w:t>
      </w:r>
      <w:r w:rsidRPr="001F23FC">
        <w:rPr>
          <w:position w:val="-6"/>
        </w:rPr>
        <w:object w:dxaOrig="360" w:dyaOrig="279" w14:anchorId="6CA47BD3">
          <v:shape id="_x0000_i1034" type="#_x0000_t75" style="width:20.5pt;height:15.5pt" o:ole="" fillcolor="window">
            <v:imagedata r:id="rId26" o:title=""/>
          </v:shape>
          <o:OLEObject Type="Embed" ProgID="Equation.3" ShapeID="_x0000_i1034" DrawAspect="Content" ObjectID="_1821541460" r:id="rId27"/>
        </w:object>
      </w:r>
      <w:r w:rsidRPr="001F23FC">
        <w:t xml:space="preserve">, </w:t>
      </w:r>
      <w:r w:rsidRPr="001F23FC">
        <w:rPr>
          <w:position w:val="-6"/>
        </w:rPr>
        <w:object w:dxaOrig="360" w:dyaOrig="279" w14:anchorId="7D2F435C">
          <v:shape id="_x0000_i1035" type="#_x0000_t75" style="width:20.5pt;height:15.5pt" o:ole="" fillcolor="window">
            <v:imagedata r:id="rId26" o:title=""/>
          </v:shape>
          <o:OLEObject Type="Embed" ProgID="Equation.3" ShapeID="_x0000_i1035" DrawAspect="Content" ObjectID="_1821541461" r:id="rId28"/>
        </w:object>
      </w:r>
      <w:r w:rsidRPr="001F23FC">
        <w:t xml:space="preserve"> –W/2 and </w:t>
      </w:r>
      <w:r w:rsidRPr="001F23FC">
        <w:rPr>
          <w:position w:val="-6"/>
        </w:rPr>
        <w:object w:dxaOrig="360" w:dyaOrig="279" w14:anchorId="19382E6A">
          <v:shape id="_x0000_i1036" type="#_x0000_t75" style="width:20.5pt;height:15.5pt" o:ole="" fillcolor="window">
            <v:imagedata r:id="rId26" o:title=""/>
          </v:shape>
          <o:OLEObject Type="Embed" ProgID="Equation.3" ShapeID="_x0000_i1036" DrawAspect="Content" ObjectID="_1821541462" r:id="rId29"/>
        </w:object>
      </w:r>
      <w:r w:rsidRPr="001F23FC">
        <w:t xml:space="preserve"> +W/2.</w:t>
      </w:r>
    </w:p>
    <w:p w14:paraId="01AE8725" w14:textId="77777777" w:rsidR="0032234A" w:rsidRPr="001F23FC" w:rsidRDefault="0032234A">
      <w:r w:rsidRPr="001F23FC">
        <w:t>The timing of the measured signal is determined in the pre FFT domain as follows, using z</w:t>
      </w:r>
      <w:r w:rsidRPr="001F23FC">
        <w:rPr>
          <w:vertAlign w:val="superscript"/>
        </w:rPr>
        <w:t>0</w:t>
      </w:r>
      <w:r w:rsidRPr="001F23FC">
        <w:t>(ν) and i</w:t>
      </w:r>
      <w:r w:rsidRPr="001F23FC">
        <w:rPr>
          <w:vertAlign w:val="subscript"/>
        </w:rPr>
        <w:t>2</w:t>
      </w:r>
      <w:r w:rsidRPr="001F23FC">
        <w:t>(ν) :</w:t>
      </w:r>
    </w:p>
    <w:p w14:paraId="1F833B15" w14:textId="77777777" w:rsidR="0032234A" w:rsidRPr="001F23FC" w:rsidRDefault="0032234A" w:rsidP="009F7C98">
      <w:pPr>
        <w:pStyle w:val="B1"/>
      </w:pPr>
      <w:r w:rsidRPr="001F23FC">
        <w:t>1.</w:t>
      </w:r>
      <w:r w:rsidRPr="001F23FC">
        <w:tab/>
        <w:t>The measured signal is delay spread by the TX filter. Hence the distinct boarders between the OFDM symbols and between Data and CP are also spread and the timing is not obvious.</w:t>
      </w:r>
    </w:p>
    <w:p w14:paraId="087E67A8" w14:textId="77777777" w:rsidR="0032234A" w:rsidRPr="001F23FC" w:rsidRDefault="0032234A" w:rsidP="009F7C98">
      <w:pPr>
        <w:pStyle w:val="B1"/>
      </w:pPr>
      <w:r w:rsidRPr="001F23FC">
        <w:t>2.</w:t>
      </w:r>
      <w:r w:rsidRPr="001F23FC">
        <w:tab/>
        <w:t>In the Reference Signal i</w:t>
      </w:r>
      <w:r w:rsidRPr="001F23FC">
        <w:rPr>
          <w:vertAlign w:val="subscript"/>
        </w:rPr>
        <w:t>2</w:t>
      </w:r>
      <w:r w:rsidRPr="001F23FC">
        <w:t>(ν) the timing is known.</w:t>
      </w:r>
    </w:p>
    <w:p w14:paraId="745B4609" w14:textId="3D932FCF" w:rsidR="0032234A" w:rsidRPr="001F23FC" w:rsidRDefault="0032234A" w:rsidP="009F7C98">
      <w:pPr>
        <w:pStyle w:val="B1"/>
      </w:pPr>
      <w:r w:rsidRPr="001F23FC">
        <w:t>3.</w:t>
      </w:r>
      <w:r w:rsidRPr="001F23FC">
        <w:tab/>
        <w:t xml:space="preserve">Correlation between (1.) and (2.) will result in a correlation peak. The meaning of the correlation peak is approx. the </w:t>
      </w:r>
      <w:r w:rsidR="00B00962">
        <w:t>"</w:t>
      </w:r>
      <w:r w:rsidRPr="001F23FC">
        <w:t>impulse response</w:t>
      </w:r>
      <w:r w:rsidR="00B00962">
        <w:t>"</w:t>
      </w:r>
      <w:r w:rsidRPr="001F23FC">
        <w:t xml:space="preserve"> of the TX filter. The meaning of </w:t>
      </w:r>
      <w:r w:rsidR="00B00962">
        <w:t>"</w:t>
      </w:r>
      <w:r w:rsidRPr="001F23FC">
        <w:t>impulse response</w:t>
      </w:r>
      <w:r w:rsidR="00B00962">
        <w:t>"</w:t>
      </w:r>
      <w:r w:rsidRPr="001F23FC">
        <w:t xml:space="preserve"> assumes that the autocorrelation of the reference signal i</w:t>
      </w:r>
      <w:r w:rsidRPr="001F23FC">
        <w:rPr>
          <w:vertAlign w:val="subscript"/>
        </w:rPr>
        <w:t>2</w:t>
      </w:r>
      <w:r w:rsidRPr="001F23FC">
        <w:t>(ν) is a Dirac peak and that the correlation between the reference signal i</w:t>
      </w:r>
      <w:r w:rsidRPr="001F23FC">
        <w:rPr>
          <w:vertAlign w:val="subscript"/>
        </w:rPr>
        <w:t>2</w:t>
      </w:r>
      <w:r w:rsidRPr="001F23FC">
        <w:t>(ν) and the data in the measured signal is 0. The correlation peak, (the highest, or in case of more than one, the earliest) indicates the timing in the measured signal.</w:t>
      </w:r>
    </w:p>
    <w:p w14:paraId="6C9AB556" w14:textId="30D7EAF8" w:rsidR="0032234A" w:rsidRPr="001F23FC" w:rsidRDefault="0032234A">
      <w:r w:rsidRPr="001F23FC">
        <w:t xml:space="preserve">From the acquired samples, </w:t>
      </w:r>
      <w:r w:rsidRPr="001F23FC">
        <w:rPr>
          <w:i/>
        </w:rPr>
        <w:t>n</w:t>
      </w:r>
      <w:r w:rsidRPr="001F23FC">
        <w:t xml:space="preserve"> timings can be derived.</w:t>
      </w:r>
    </w:p>
    <w:p w14:paraId="062B9E01" w14:textId="2FF0BCE9" w:rsidR="0032234A" w:rsidRPr="001F23FC" w:rsidRDefault="009F7C98" w:rsidP="009F7C98">
      <w:pPr>
        <w:pStyle w:val="NO"/>
      </w:pPr>
      <w:r>
        <w:tab/>
      </w:r>
      <w:r w:rsidR="0032234A" w:rsidRPr="001F23FC">
        <w:t>For all calculations, except EVM, the number of samples in z</w:t>
      </w:r>
      <w:r w:rsidR="0032234A" w:rsidRPr="001F23FC">
        <w:rPr>
          <w:vertAlign w:val="superscript"/>
        </w:rPr>
        <w:t>0</w:t>
      </w:r>
      <w:r w:rsidR="0032234A" w:rsidRPr="001F23FC">
        <w:t xml:space="preserve">(ν) is reduced to 14 blocks of samples, comprising 2048 samples (FFT width) and starting with </w:t>
      </w:r>
      <w:r w:rsidR="0032234A" w:rsidRPr="001F23FC">
        <w:rPr>
          <w:position w:val="-6"/>
        </w:rPr>
        <w:object w:dxaOrig="360" w:dyaOrig="279" w14:anchorId="1B595414">
          <v:shape id="_x0000_i1037" type="#_x0000_t75" style="width:20.5pt;height:15.5pt" o:ole="" fillcolor="window">
            <v:imagedata r:id="rId26" o:title=""/>
          </v:shape>
          <o:OLEObject Type="Embed" ProgID="Equation.3" ShapeID="_x0000_i1037" DrawAspect="Content" ObjectID="_1821541463" r:id="rId30"/>
        </w:object>
      </w:r>
      <w:r w:rsidR="0032234A" w:rsidRPr="001F23FC">
        <w:t xml:space="preserve"> in each OFDM symbol including the demodulation reference signal.</w:t>
      </w:r>
    </w:p>
    <w:p w14:paraId="52594648" w14:textId="797245E8" w:rsidR="0032234A" w:rsidRPr="001F23FC" w:rsidRDefault="009F7C98" w:rsidP="009F7C98">
      <w:pPr>
        <w:pStyle w:val="NO"/>
      </w:pPr>
      <w:r>
        <w:tab/>
      </w:r>
      <w:r w:rsidR="0032234A" w:rsidRPr="001F23FC">
        <w:t xml:space="preserve">For the EVM calculation the output signal under test is reduced to 28 blocks of samples, comprising 2048 samples (FFT width) and starting with </w:t>
      </w:r>
      <w:r w:rsidR="0032234A" w:rsidRPr="001F23FC">
        <w:rPr>
          <w:position w:val="-6"/>
        </w:rPr>
        <w:object w:dxaOrig="360" w:dyaOrig="279" w14:anchorId="4CFB4640">
          <v:shape id="_x0000_i1038" type="#_x0000_t75" style="width:20.5pt;height:15.5pt" o:ole="" fillcolor="window">
            <v:imagedata r:id="rId26" o:title=""/>
          </v:shape>
          <o:OLEObject Type="Embed" ProgID="Equation.3" ShapeID="_x0000_i1038" DrawAspect="Content" ObjectID="_1821541464" r:id="rId31"/>
        </w:object>
      </w:r>
      <w:r w:rsidR="0032234A" w:rsidRPr="001F23FC">
        <w:t xml:space="preserve"> –W/2 and </w:t>
      </w:r>
      <w:r w:rsidR="0032234A" w:rsidRPr="001F23FC">
        <w:rPr>
          <w:position w:val="-6"/>
        </w:rPr>
        <w:object w:dxaOrig="360" w:dyaOrig="279" w14:anchorId="5EC2EDEC">
          <v:shape id="_x0000_i1039" type="#_x0000_t75" style="width:20.5pt;height:15.5pt" o:ole="" fillcolor="window">
            <v:imagedata r:id="rId26" o:title=""/>
          </v:shape>
          <o:OLEObject Type="Embed" ProgID="Equation.3" ShapeID="_x0000_i1039" DrawAspect="Content" ObjectID="_1821541465" r:id="rId32"/>
        </w:object>
      </w:r>
      <w:r w:rsidR="0032234A" w:rsidRPr="001F23FC">
        <w:t xml:space="preserve"> +W/2 in each OFDM symbol including the demodulation reference signal.</w:t>
      </w:r>
    </w:p>
    <w:p w14:paraId="45EA21A8" w14:textId="7F22E9DA" w:rsidR="0032234A" w:rsidRPr="001F23FC" w:rsidRDefault="009F7C98" w:rsidP="009F7C98">
      <w:pPr>
        <w:pStyle w:val="NO"/>
      </w:pPr>
      <w:r>
        <w:tab/>
      </w:r>
      <w:r w:rsidR="0032234A" w:rsidRPr="001F23FC">
        <w:t>The number of samples, used for FFT is reduced compared to z</w:t>
      </w:r>
      <w:r w:rsidR="0032234A" w:rsidRPr="001F23FC">
        <w:rPr>
          <w:vertAlign w:val="superscript"/>
        </w:rPr>
        <w:t>0</w:t>
      </w:r>
      <w:r w:rsidR="0032234A" w:rsidRPr="001F23FC">
        <w:t>(ν). This subset of samples is called z</w:t>
      </w:r>
      <w:r w:rsidR="00B00962">
        <w:t>'</w:t>
      </w:r>
      <w:r w:rsidR="0032234A" w:rsidRPr="001F23FC">
        <w:t>(ν).</w:t>
      </w:r>
    </w:p>
    <w:p w14:paraId="4219FA48" w14:textId="72609AE3" w:rsidR="0032234A" w:rsidRPr="001F23FC" w:rsidRDefault="009F7C98" w:rsidP="009F7C98">
      <w:pPr>
        <w:pStyle w:val="NO"/>
      </w:pPr>
      <w:r>
        <w:tab/>
      </w:r>
      <w:r w:rsidR="0032234A" w:rsidRPr="001F23FC">
        <w:t xml:space="preserve">The timing of the centre </w:t>
      </w:r>
      <w:r w:rsidR="0032234A" w:rsidRPr="001F23FC">
        <w:rPr>
          <w:position w:val="-6"/>
        </w:rPr>
        <w:object w:dxaOrig="360" w:dyaOrig="279" w14:anchorId="772E6D6B">
          <v:shape id="_x0000_i1040" type="#_x0000_t75" style="width:20.5pt;height:15.5pt" o:ole="" fillcolor="window">
            <v:imagedata r:id="rId26" o:title=""/>
          </v:shape>
          <o:OLEObject Type="Embed" ProgID="Equation.3" ShapeID="_x0000_i1040" DrawAspect="Content" ObjectID="_1821541466" r:id="rId33"/>
        </w:object>
      </w:r>
      <w:r w:rsidR="0032234A" w:rsidRPr="001F23FC">
        <w:t xml:space="preserve"> with respect to the different CP length in a slot is as follows: (TDD, normal CP length)</w:t>
      </w:r>
    </w:p>
    <w:p w14:paraId="79A3643C" w14:textId="58DE3620" w:rsidR="0032234A" w:rsidRPr="001F23FC" w:rsidRDefault="009F7C98" w:rsidP="009F7C98">
      <w:pPr>
        <w:pStyle w:val="NO"/>
      </w:pPr>
      <w:r>
        <w:tab/>
      </w:r>
      <w:r w:rsidR="0032234A" w:rsidRPr="001F23FC">
        <w:rPr>
          <w:position w:val="-6"/>
        </w:rPr>
        <w:object w:dxaOrig="360" w:dyaOrig="279" w14:anchorId="4B289749">
          <v:shape id="_x0000_i1041" type="#_x0000_t75" style="width:20.5pt;height:15.5pt" o:ole="" fillcolor="window">
            <v:imagedata r:id="rId26" o:title=""/>
          </v:shape>
          <o:OLEObject Type="Embed" ProgID="Equation.3" ShapeID="_x0000_i1041" DrawAspect="Content" ObjectID="_1821541467" r:id="rId34"/>
        </w:object>
      </w:r>
      <w:r w:rsidR="0032234A" w:rsidRPr="001F23FC">
        <w:t xml:space="preserve"> is on </w:t>
      </w:r>
      <w:proofErr w:type="spellStart"/>
      <w:r w:rsidR="0032234A" w:rsidRPr="001F23FC">
        <w:t>T</w:t>
      </w:r>
      <w:r w:rsidR="0032234A" w:rsidRPr="001F23FC">
        <w:rPr>
          <w:vertAlign w:val="subscript"/>
        </w:rPr>
        <w:t>f</w:t>
      </w:r>
      <w:proofErr w:type="spellEnd"/>
      <w:r w:rsidR="0032234A" w:rsidRPr="001F23FC">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0C4947F6" w14:textId="1D4D7881" w:rsidR="0032234A" w:rsidRPr="001F23FC" w:rsidRDefault="009F7C98" w:rsidP="009F7C98">
      <w:pPr>
        <w:pStyle w:val="NO"/>
      </w:pPr>
      <w:r>
        <w:lastRenderedPageBreak/>
        <w:tab/>
      </w:r>
      <w:r w:rsidR="0032234A" w:rsidRPr="001F23FC">
        <w:rPr>
          <w:position w:val="-6"/>
        </w:rPr>
        <w:object w:dxaOrig="360" w:dyaOrig="279" w14:anchorId="1BF82469">
          <v:shape id="_x0000_i1042" type="#_x0000_t75" style="width:20.5pt;height:15.5pt" o:ole="" fillcolor="window">
            <v:imagedata r:id="rId26" o:title=""/>
          </v:shape>
          <o:OLEObject Type="Embed" ProgID="Equation.3" ShapeID="_x0000_i1042" DrawAspect="Content" ObjectID="_1821541468" r:id="rId35"/>
        </w:object>
      </w:r>
      <w:r w:rsidR="0032234A" w:rsidRPr="001F23FC">
        <w:t xml:space="preserve"> is on </w:t>
      </w:r>
      <w:proofErr w:type="spellStart"/>
      <w:r w:rsidR="0032234A" w:rsidRPr="001F23FC">
        <w:t>T</w:t>
      </w:r>
      <w:r w:rsidR="0032234A" w:rsidRPr="001F23FC">
        <w:rPr>
          <w:vertAlign w:val="subscript"/>
        </w:rPr>
        <w:t>f</w:t>
      </w:r>
      <w:proofErr w:type="spellEnd"/>
      <w:r w:rsidR="0032234A" w:rsidRPr="001F23FC">
        <w:t>=</w:t>
      </w:r>
      <w:r w:rsidR="007A69AD" w:rsidRPr="001F23FC">
        <w:t>136</w:t>
      </w:r>
      <w:r w:rsidR="0032234A" w:rsidRPr="001F23FC">
        <w:t xml:space="preserve"> (=</w:t>
      </w:r>
      <w:r w:rsidR="007A69AD" w:rsidRPr="001F23FC">
        <w:t>208</w:t>
      </w:r>
      <w:r w:rsidR="0032234A" w:rsidRPr="001F23FC">
        <w:t xml:space="preserve">-72) within the CP of length </w:t>
      </w:r>
      <w:r w:rsidR="007A69AD" w:rsidRPr="001F23FC">
        <w:t>208</w:t>
      </w:r>
      <w:r w:rsidR="0032234A" w:rsidRPr="001F23FC">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725A6D13" w14:textId="77777777" w:rsidR="0032234A" w:rsidRPr="001F23FC" w:rsidRDefault="0032234A">
      <w:pPr>
        <w:pStyle w:val="Heading2"/>
      </w:pPr>
      <w:bookmarkStart w:id="374" w:name="_Toc21026790"/>
      <w:bookmarkStart w:id="375" w:name="_Toc27744088"/>
      <w:bookmarkStart w:id="376" w:name="_Toc36197259"/>
      <w:bookmarkStart w:id="377" w:name="_Toc36197951"/>
      <w:r w:rsidRPr="001F23FC">
        <w:t>E.3.3</w:t>
      </w:r>
      <w:r w:rsidRPr="001F23FC">
        <w:tab/>
        <w:t>Post FFT equalisation</w:t>
      </w:r>
      <w:bookmarkEnd w:id="374"/>
      <w:bookmarkEnd w:id="375"/>
      <w:bookmarkEnd w:id="376"/>
      <w:bookmarkEnd w:id="377"/>
    </w:p>
    <w:p w14:paraId="12176166" w14:textId="664887AE"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26F3005">
          <v:shape id="_x0000_i1043" type="#_x0000_t75" style="width:20.5pt;height:15.5pt" o:ole="" fillcolor="window">
            <v:imagedata r:id="rId26" o:title=""/>
          </v:shape>
          <o:OLEObject Type="Embed" ProgID="Equation.3" ShapeID="_x0000_i1043" DrawAspect="Content" ObjectID="_1821541469" r:id="rId36"/>
        </w:object>
      </w:r>
      <w:r w:rsidRPr="001F23FC">
        <w:t xml:space="preserve">,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w:t>
      </w:r>
      <w:proofErr w:type="spellStart"/>
      <w:r w:rsidRPr="001F23FC">
        <w:t>inband</w:t>
      </w:r>
      <w:proofErr w:type="spellEnd"/>
      <w:r w:rsidRPr="001F23FC">
        <w:t xml:space="preserve"> emissions in the non allocated RBs within the transmission BW.</w:t>
      </w:r>
    </w:p>
    <w:p w14:paraId="26004452" w14:textId="77777777" w:rsidR="0032234A" w:rsidRPr="001F23FC" w:rsidRDefault="0032234A">
      <w:r w:rsidRPr="001F23FC">
        <w:t>Only the allocated resource blocks in the frequency domain are used for equalisation.</w:t>
      </w:r>
    </w:p>
    <w:p w14:paraId="7349D574" w14:textId="77777777" w:rsidR="0032234A" w:rsidRPr="001F23FC" w:rsidRDefault="0032234A">
      <w:r w:rsidRPr="001F23FC">
        <w:t>The nominal demodulation reference symbols and nominal data symbols are used to equalize the measured data symbols. (Location for equalization see Figure E.2.5-1)</w:t>
      </w:r>
    </w:p>
    <w:p w14:paraId="728EB0E8" w14:textId="77777777" w:rsidR="0032234A" w:rsidRPr="001F23FC" w:rsidRDefault="0032234A">
      <w:pPr>
        <w:pStyle w:val="NO"/>
      </w:pPr>
      <w:r w:rsidRPr="001F23FC">
        <w:t>NOTE:</w:t>
      </w:r>
      <w:r w:rsidRPr="001F23FC">
        <w:tab/>
        <w:t>The nomenclature inside this note is local and not valid outside.</w:t>
      </w:r>
    </w:p>
    <w:p w14:paraId="6725B887" w14:textId="4C8CE568" w:rsidR="0032234A" w:rsidRPr="001F23FC" w:rsidRDefault="0032234A">
      <w:r w:rsidRPr="001F23FC">
        <w:t xml:space="preserve">The nominal data symbols are created by a demodulation process. The location to gain the demodulated data symbols is </w:t>
      </w:r>
      <w:r w:rsidR="00B00962">
        <w:t>"</w:t>
      </w:r>
      <w:r w:rsidRPr="001F23FC">
        <w:t>EVM</w:t>
      </w:r>
      <w:r w:rsidR="00B00962">
        <w:t>"</w:t>
      </w:r>
      <w:r w:rsidRPr="001F23FC">
        <w:t xml:space="preserve"> in Figure E.2.5-1. For CP-OFDM, the process described in Annex E.5 can be applied. A demodulation process as follows is recommended for DFT-s-OFDM:</w:t>
      </w:r>
    </w:p>
    <w:p w14:paraId="2D2503D0" w14:textId="77777777" w:rsidR="0032234A" w:rsidRPr="001F23FC" w:rsidRDefault="0032234A">
      <w:pPr>
        <w:pStyle w:val="B1"/>
      </w:pPr>
      <w:r w:rsidRPr="001F23FC">
        <w:t>1.</w:t>
      </w:r>
      <w:r w:rsidRPr="001F23FC">
        <w:tab/>
        <w:t>Equalize the measured data symbols using the reference symbols for equalisation. Result: Equalized data symbols</w:t>
      </w:r>
    </w:p>
    <w:p w14:paraId="00100434" w14:textId="77777777" w:rsidR="0032234A" w:rsidRPr="001F23FC" w:rsidRDefault="0032234A">
      <w:pPr>
        <w:pStyle w:val="B1"/>
      </w:pPr>
      <w:r w:rsidRPr="001F23FC">
        <w:t>2.</w:t>
      </w:r>
      <w:r w:rsidRPr="001F23FC">
        <w:tab/>
        <w:t xml:space="preserve">Only for DFT-s-OFDM, </w:t>
      </w:r>
      <w:proofErr w:type="spellStart"/>
      <w:r w:rsidRPr="001F23FC">
        <w:t>iDFT</w:t>
      </w:r>
      <w:proofErr w:type="spellEnd"/>
      <w:r w:rsidRPr="001F23FC">
        <w:t xml:space="preserve"> transform the equalized data symbols: Result: Equalized data symbols</w:t>
      </w:r>
    </w:p>
    <w:p w14:paraId="017DF6DE" w14:textId="77777777" w:rsidR="0032234A" w:rsidRPr="001F23FC" w:rsidRDefault="0032234A">
      <w:pPr>
        <w:pStyle w:val="B1"/>
      </w:pPr>
      <w:r w:rsidRPr="001F23FC">
        <w:t>3.</w:t>
      </w:r>
      <w:r w:rsidRPr="001F23FC">
        <w:tab/>
        <w:t>Decide for the nearest constellation point: Result: Nominal data symbols</w:t>
      </w:r>
    </w:p>
    <w:p w14:paraId="58744A10" w14:textId="77777777" w:rsidR="0032234A" w:rsidRPr="001F23FC" w:rsidRDefault="0032234A">
      <w:pPr>
        <w:pStyle w:val="B1"/>
      </w:pPr>
      <w:r w:rsidRPr="001F23FC">
        <w:t>4.</w:t>
      </w:r>
      <w:r w:rsidRPr="001F23FC">
        <w:tab/>
        <w:t>Only for DFT-s-OFDM, DFT transform the nominal data symbols: Result: Nominal data symbols</w:t>
      </w:r>
    </w:p>
    <w:p w14:paraId="004A1DC7"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w:t>
      </w:r>
      <w:proofErr w:type="spellStart"/>
      <w:r w:rsidRPr="001F23FC">
        <w:t>f,t</w:t>
      </w:r>
      <w:proofErr w:type="spellEnd"/>
      <w:r w:rsidRPr="001F23FC">
        <w:t>))</w:t>
      </w:r>
    </w:p>
    <w:p w14:paraId="3665088D"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w:t>
      </w:r>
      <w:proofErr w:type="spellStart"/>
      <w:r w:rsidRPr="001F23FC">
        <w:t>f,t</w:t>
      </w:r>
      <w:proofErr w:type="spellEnd"/>
      <w:r w:rsidRPr="001F23FC">
        <w:t>))</w:t>
      </w:r>
    </w:p>
    <w:p w14:paraId="5D05D7F9" w14:textId="77777777" w:rsidR="0032234A" w:rsidRPr="001F23FC" w:rsidRDefault="0032234A">
      <w:r w:rsidRPr="001F23FC">
        <w:t>(complex, the arrays comprise 11 data symbols and 3 demodulation reference symbol in the time axis and the number of allocated subcarriers in the frequency axis.)</w:t>
      </w:r>
    </w:p>
    <w:p w14:paraId="443B5003" w14:textId="77777777" w:rsidR="0032234A" w:rsidRPr="001F23FC" w:rsidRDefault="0032234A">
      <w:pPr>
        <w:spacing w:after="0"/>
      </w:pPr>
      <w:r w:rsidRPr="001F23FC">
        <w:t>MS(</w:t>
      </w:r>
      <w:proofErr w:type="spellStart"/>
      <w:r w:rsidRPr="001F23FC">
        <w:t>f,t</w:t>
      </w:r>
      <w:proofErr w:type="spellEnd"/>
      <w:r w:rsidRPr="001F23FC">
        <w:t>) and NS(</w:t>
      </w:r>
      <w:proofErr w:type="spellStart"/>
      <w:r w:rsidRPr="001F23FC">
        <w:t>f,t</w:t>
      </w:r>
      <w:proofErr w:type="spellEnd"/>
      <w:r w:rsidRPr="001F23FC">
        <w:t>) are processed with a least square (LS) estimator, to derive one equalizer coefficient per time slot and per allocated subcarrier. EC(f) is defined as</w:t>
      </w:r>
    </w:p>
    <w:p w14:paraId="327953CA" w14:textId="1E1DD7A3" w:rsidR="0032234A" w:rsidRPr="001F23FC" w:rsidRDefault="009F7C98" w:rsidP="009F7C98">
      <w:pPr>
        <w:pStyle w:val="EQ"/>
      </w:pPr>
      <w:r>
        <w:tab/>
      </w:r>
      <w:r w:rsidR="00404AAC" w:rsidRPr="001F23FC">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F23FC">
        <w:t>.</w:t>
      </w:r>
    </w:p>
    <w:p w14:paraId="7EBDC314" w14:textId="77777777" w:rsidR="0032234A" w:rsidRPr="001F23FC" w:rsidRDefault="0032234A">
      <w:r w:rsidRPr="001F23FC">
        <w:t>With * denoting complex conjugation.</w:t>
      </w:r>
    </w:p>
    <w:p w14:paraId="50F1C396" w14:textId="77777777" w:rsidR="0032234A" w:rsidRPr="001F23FC" w:rsidRDefault="0032234A">
      <w:r w:rsidRPr="001F23FC">
        <w:t>EC(f) are used to equalize the DFT-coded data symbols. The measured DFT-coded data and the references symbols are equalized by:</w:t>
      </w:r>
    </w:p>
    <w:p w14:paraId="65E92BEE" w14:textId="3CC2F42B" w:rsidR="0032234A" w:rsidRPr="006A33BD" w:rsidRDefault="009F7C98" w:rsidP="009F7C98">
      <w:pPr>
        <w:pStyle w:val="EQ"/>
        <w:rPr>
          <w:lang w:val="fr-FR"/>
        </w:rPr>
      </w:pPr>
      <w:r>
        <w:rPr>
          <w:lang w:val="fr-FR"/>
        </w:rPr>
        <w:tab/>
      </w:r>
      <w:r w:rsidR="0032234A" w:rsidRPr="006A33BD">
        <w:rPr>
          <w:lang w:val="fr-FR"/>
        </w:rPr>
        <w:t>Z</w:t>
      </w:r>
      <w:r w:rsidR="00B00962">
        <w:rPr>
          <w:lang w:val="fr-FR"/>
        </w:rPr>
        <w:t>'</w:t>
      </w:r>
      <w:r w:rsidR="0032234A" w:rsidRPr="006A33BD">
        <w:rPr>
          <w:lang w:val="fr-FR"/>
        </w:rPr>
        <w:t xml:space="preserve">(f,t) = MS(f,t) </w:t>
      </w:r>
      <w:r w:rsidR="0032234A" w:rsidRPr="006A33BD">
        <w:rPr>
          <w:b/>
          <w:vertAlign w:val="superscript"/>
          <w:lang w:val="fr-FR"/>
        </w:rPr>
        <w:t>.</w:t>
      </w:r>
      <w:r w:rsidR="0032234A" w:rsidRPr="006A33BD">
        <w:rPr>
          <w:lang w:val="fr-FR"/>
        </w:rPr>
        <w:t xml:space="preserve"> EC(f)</w:t>
      </w:r>
    </w:p>
    <w:p w14:paraId="3D472C84" w14:textId="77777777" w:rsidR="0032234A" w:rsidRPr="001F23FC" w:rsidRDefault="0032234A">
      <w:r w:rsidRPr="001F23FC">
        <w:t xml:space="preserve">With </w:t>
      </w:r>
      <w:r w:rsidRPr="001F23FC">
        <w:rPr>
          <w:b/>
          <w:vertAlign w:val="superscript"/>
        </w:rPr>
        <w:t>.</w:t>
      </w:r>
      <w:r w:rsidRPr="001F23FC">
        <w:t xml:space="preserve"> denoting multiplication.</w:t>
      </w:r>
    </w:p>
    <w:p w14:paraId="6E83A2BC" w14:textId="3339E12A" w:rsidR="0032234A" w:rsidRPr="001F23FC" w:rsidRDefault="0032234A">
      <w:r w:rsidRPr="001F23FC">
        <w:t>Z</w:t>
      </w:r>
      <w:r w:rsidR="00B00962">
        <w:t>'</w:t>
      </w:r>
      <w:r w:rsidRPr="001F23FC">
        <w:t>(</w:t>
      </w:r>
      <w:proofErr w:type="spellStart"/>
      <w:r w:rsidRPr="001F23FC">
        <w:t>f,t</w:t>
      </w:r>
      <w:proofErr w:type="spellEnd"/>
      <w:r w:rsidRPr="001F23FC">
        <w:t>), restricted to the data symbol (excluding t=2,7,11) is used to calculate EVM, as described in E.4.1.</w:t>
      </w:r>
    </w:p>
    <w:p w14:paraId="4B06FDE2" w14:textId="77777777" w:rsidR="0032234A" w:rsidRPr="001F23FC" w:rsidRDefault="0032234A">
      <w:r w:rsidRPr="001F23FC">
        <w:t>EC(f) is used in E.4.4 to calculate EVM equalizer spectral flatness.</w:t>
      </w:r>
    </w:p>
    <w:p w14:paraId="66469D0B" w14:textId="77777777" w:rsidR="0032234A" w:rsidRPr="001F23FC" w:rsidRDefault="0032234A">
      <w:pPr>
        <w:pStyle w:val="NO"/>
      </w:pPr>
      <w:r w:rsidRPr="001F23FC">
        <w:t>NOTE:</w:t>
      </w:r>
      <w:r w:rsidRPr="001F23FC">
        <w:tab/>
        <w:t>The post FFT minimisation process is done over 14 symbols (11 DFT-coded data symbols and 3 reference symbols).</w:t>
      </w:r>
    </w:p>
    <w:p w14:paraId="3E0395F3" w14:textId="77777777" w:rsidR="0032234A" w:rsidRPr="001F23FC" w:rsidRDefault="0032234A">
      <w:r w:rsidRPr="001F23FC">
        <w:t>The samples of the non allocated resource blocks within the transmission bandwidth configuration in the post FFT domain are called Y(</w:t>
      </w:r>
      <w:proofErr w:type="spellStart"/>
      <w:r w:rsidRPr="001F23FC">
        <w:t>f,t</w:t>
      </w:r>
      <w:proofErr w:type="spellEnd"/>
      <w:r w:rsidRPr="001F23FC">
        <w:t>) (f covering the non allocated subcarriers within the transmission bandwidth configuration, t covering the OFDM symbols during 1 slot).</w:t>
      </w:r>
    </w:p>
    <w:p w14:paraId="2A9C54C9" w14:textId="77777777" w:rsidR="0032234A" w:rsidRPr="001F23FC" w:rsidRDefault="0032234A">
      <w:pPr>
        <w:pStyle w:val="Heading1"/>
        <w:rPr>
          <w:snapToGrid w:val="0"/>
        </w:rPr>
      </w:pPr>
      <w:bookmarkStart w:id="378" w:name="_Toc21026791"/>
      <w:bookmarkStart w:id="379" w:name="_Toc27744089"/>
      <w:bookmarkStart w:id="380" w:name="_Toc36197260"/>
      <w:bookmarkStart w:id="381" w:name="_Toc36197952"/>
      <w:r w:rsidRPr="001F23FC">
        <w:rPr>
          <w:snapToGrid w:val="0"/>
        </w:rPr>
        <w:lastRenderedPageBreak/>
        <w:t>E.4</w:t>
      </w:r>
      <w:r w:rsidRPr="001F23FC">
        <w:rPr>
          <w:snapToGrid w:val="0"/>
        </w:rPr>
        <w:tab/>
        <w:t>Derivation of the results</w:t>
      </w:r>
      <w:bookmarkEnd w:id="378"/>
      <w:bookmarkEnd w:id="379"/>
      <w:bookmarkEnd w:id="380"/>
      <w:bookmarkEnd w:id="381"/>
    </w:p>
    <w:p w14:paraId="4A6D5DC3" w14:textId="77777777" w:rsidR="0032234A" w:rsidRPr="001F23FC" w:rsidRDefault="0032234A">
      <w:pPr>
        <w:pStyle w:val="Heading2"/>
      </w:pPr>
      <w:bookmarkStart w:id="382" w:name="_Toc21026792"/>
      <w:bookmarkStart w:id="383" w:name="_Toc27744090"/>
      <w:bookmarkStart w:id="384" w:name="_Toc36197261"/>
      <w:bookmarkStart w:id="385" w:name="_Toc36197953"/>
      <w:r w:rsidRPr="001F23FC">
        <w:t>E.4.1</w:t>
      </w:r>
      <w:r w:rsidRPr="001F23FC">
        <w:tab/>
        <w:t>EVM</w:t>
      </w:r>
      <w:bookmarkEnd w:id="382"/>
      <w:bookmarkEnd w:id="383"/>
      <w:bookmarkEnd w:id="384"/>
      <w:bookmarkEnd w:id="385"/>
    </w:p>
    <w:p w14:paraId="60B2EB43" w14:textId="19963BD4" w:rsidR="0032234A" w:rsidRPr="001F23FC" w:rsidRDefault="0032234A">
      <w:r w:rsidRPr="001F23FC">
        <w:rPr>
          <w:rFonts w:eastAsia="Osaka"/>
        </w:rPr>
        <w:t xml:space="preserve">For EVM create two sets of </w:t>
      </w:r>
      <w:r w:rsidRPr="001F23FC">
        <w:t>Z</w:t>
      </w:r>
      <w:r w:rsidR="00B00962">
        <w:t>'</w:t>
      </w:r>
      <w:r w:rsidRPr="001F23FC">
        <w:t>(</w:t>
      </w:r>
      <w:proofErr w:type="spellStart"/>
      <w:r w:rsidRPr="001F23FC">
        <w:t>f,t</w:t>
      </w:r>
      <w:proofErr w:type="spellEnd"/>
      <w:r w:rsidRPr="001F23FC">
        <w:t>).</w:t>
      </w:r>
      <w:r w:rsidRPr="001F23FC">
        <w:rPr>
          <w:rFonts w:eastAsia="Osaka"/>
        </w:rPr>
        <w:t xml:space="preserve">, according to the timing </w:t>
      </w:r>
      <w:r w:rsidR="00B00962">
        <w:t>"</w:t>
      </w:r>
      <w:r w:rsidRPr="001F23FC">
        <w:t xml:space="preserve"> </w:t>
      </w:r>
      <w:r w:rsidRPr="001F23FC">
        <w:rPr>
          <w:position w:val="-6"/>
        </w:rPr>
        <w:object w:dxaOrig="360" w:dyaOrig="279" w14:anchorId="71AC192B">
          <v:shape id="_x0000_i1044" type="#_x0000_t75" style="width:20.5pt;height:15.5pt" o:ole="" fillcolor="window">
            <v:imagedata r:id="rId26" o:title=""/>
          </v:shape>
          <o:OLEObject Type="Embed" ProgID="Equation.3" ShapeID="_x0000_i1044" DrawAspect="Content" ObjectID="_1821541470" r:id="rId38"/>
        </w:object>
      </w:r>
      <w:r w:rsidRPr="001F23FC">
        <w:t xml:space="preserve"> –W/2 and </w:t>
      </w:r>
      <w:r w:rsidRPr="001F23FC">
        <w:rPr>
          <w:position w:val="-6"/>
        </w:rPr>
        <w:object w:dxaOrig="360" w:dyaOrig="279" w14:anchorId="724E7FED">
          <v:shape id="_x0000_i1045" type="#_x0000_t75" style="width:20.5pt;height:15.5pt" o:ole="" fillcolor="window">
            <v:imagedata r:id="rId26" o:title=""/>
          </v:shape>
          <o:OLEObject Type="Embed" ProgID="Equation.3" ShapeID="_x0000_i1045" DrawAspect="Content" ObjectID="_1821541471" r:id="rId39"/>
        </w:object>
      </w:r>
      <w:r w:rsidRPr="001F23FC">
        <w:t xml:space="preserve"> +W/2</w:t>
      </w:r>
      <w:r w:rsidR="00B00962">
        <w:t>"</w:t>
      </w:r>
      <w:r w:rsidRPr="001F23FC">
        <w:t xml:space="preserve"> using the equalizer coefficients from E.3.3.</w:t>
      </w:r>
    </w:p>
    <w:p w14:paraId="4AF858FC" w14:textId="1A9E469C" w:rsidR="0032234A" w:rsidRPr="001F23FC" w:rsidRDefault="0032234A">
      <w:r w:rsidRPr="001F23FC">
        <w:rPr>
          <w:rFonts w:eastAsia="Osaka"/>
        </w:rPr>
        <w:t xml:space="preserve">Perform the </w:t>
      </w:r>
      <w:proofErr w:type="spellStart"/>
      <w:r w:rsidRPr="001F23FC">
        <w:rPr>
          <w:rFonts w:eastAsia="Osaka"/>
        </w:rPr>
        <w:t>iDFTs</w:t>
      </w:r>
      <w:proofErr w:type="spellEnd"/>
      <w:r w:rsidRPr="001F23FC">
        <w:rPr>
          <w:rFonts w:eastAsia="Osaka"/>
        </w:rPr>
        <w:t xml:space="preserve"> on</w:t>
      </w:r>
      <w:r w:rsidRPr="001F23FC">
        <w:t xml:space="preserve"> Z</w:t>
      </w:r>
      <w:r w:rsidR="00B00962">
        <w:t>'</w:t>
      </w:r>
      <w:r w:rsidRPr="001F23FC">
        <w:t>(</w:t>
      </w:r>
      <w:proofErr w:type="spellStart"/>
      <w:r w:rsidRPr="001F23FC">
        <w:t>f,t</w:t>
      </w:r>
      <w:proofErr w:type="spellEnd"/>
      <w:r w:rsidRPr="001F23FC">
        <w:t>) in the case of DFT-s-OFDM waveform.</w:t>
      </w:r>
      <w:r w:rsidRPr="001F23FC">
        <w:rPr>
          <w:rFonts w:eastAsia="Osaka"/>
        </w:rPr>
        <w:t xml:space="preserve"> The IDFT-decoding preserves the meaning of </w:t>
      </w:r>
      <w:r w:rsidRPr="001F23FC">
        <w:t>t</w:t>
      </w:r>
      <w:r w:rsidRPr="001F23FC">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1F23FC">
        <w:rPr>
          <w:rFonts w:eastAsia="Osaka"/>
        </w:rPr>
        <w:t>iZ</w:t>
      </w:r>
      <w:proofErr w:type="spellEnd"/>
      <w:r w:rsidR="00B00962">
        <w:rPr>
          <w:rFonts w:eastAsia="Osaka"/>
        </w:rPr>
        <w:t>'</w:t>
      </w:r>
      <w:r w:rsidRPr="001F23FC">
        <w:rPr>
          <w:rFonts w:eastAsia="Osaka"/>
        </w:rPr>
        <w:t xml:space="preserve">(g, t). </w:t>
      </w:r>
      <w:r w:rsidRPr="001F23FC">
        <w:t xml:space="preserve">The equivalent ideal samples are called </w:t>
      </w:r>
      <w:proofErr w:type="spellStart"/>
      <w:r w:rsidRPr="001F23FC">
        <w:t>iI</w:t>
      </w:r>
      <w:proofErr w:type="spellEnd"/>
      <w:r w:rsidRPr="001F23FC">
        <w:rPr>
          <w:rFonts w:eastAsia="Osaka"/>
        </w:rPr>
        <w:t>(</w:t>
      </w:r>
      <w:proofErr w:type="spellStart"/>
      <w:r w:rsidRPr="001F23FC">
        <w:rPr>
          <w:rFonts w:eastAsia="Osaka"/>
        </w:rPr>
        <w:t>g,t</w:t>
      </w:r>
      <w:proofErr w:type="spellEnd"/>
      <w:r w:rsidRPr="001F23FC">
        <w:rPr>
          <w:rFonts w:eastAsia="Osaka"/>
        </w:rPr>
        <w:t>)</w:t>
      </w:r>
      <w:r w:rsidRPr="001F23FC">
        <w:t>. Those samples of Z</w:t>
      </w:r>
      <w:r w:rsidR="00B00962">
        <w:t>'</w:t>
      </w:r>
      <w:r w:rsidRPr="001F23FC">
        <w:t>(</w:t>
      </w:r>
      <w:proofErr w:type="spellStart"/>
      <w:r w:rsidRPr="001F23FC">
        <w:t>f,t</w:t>
      </w:r>
      <w:proofErr w:type="spellEnd"/>
      <w:r w:rsidRPr="001F23FC">
        <w:t xml:space="preserve">), carrying the reference symbols (=symbol 2,7,11) are not </w:t>
      </w:r>
      <w:proofErr w:type="spellStart"/>
      <w:r w:rsidRPr="001F23FC">
        <w:t>iDFT</w:t>
      </w:r>
      <w:proofErr w:type="spellEnd"/>
      <w:r w:rsidRPr="001F23FC">
        <w:t xml:space="preserve"> processed.</w:t>
      </w:r>
    </w:p>
    <w:p w14:paraId="347A87C0" w14:textId="77777777" w:rsidR="0032234A" w:rsidRPr="001F23FC" w:rsidRDefault="0032234A">
      <w:r w:rsidRPr="001F23FC">
        <w:t>The EVM is the difference between the ideal waveform and the measured and equalized waveform for the allocated RB(s)</w:t>
      </w:r>
    </w:p>
    <w:p w14:paraId="5BB6A02C" w14:textId="77777777" w:rsidR="0032234A" w:rsidRPr="001F23FC" w:rsidRDefault="0032234A">
      <w:pPr>
        <w:pStyle w:val="EQ"/>
        <w:jc w:val="center"/>
        <w:rPr>
          <w:noProof w:val="0"/>
        </w:rPr>
      </w:pPr>
      <w:r w:rsidRPr="001F23FC">
        <w:rPr>
          <w:noProof w:val="0"/>
          <w:position w:val="-34"/>
        </w:rPr>
        <w:object w:dxaOrig="3920" w:dyaOrig="1100" w14:anchorId="488EAA4C">
          <v:shape id="_x0000_i1046" type="#_x0000_t75" style="width:211.5pt;height:56.5pt" o:ole="">
            <v:imagedata r:id="rId40" o:title=""/>
          </v:shape>
          <o:OLEObject Type="Embed" ProgID="Equation.3" ShapeID="_x0000_i1046" DrawAspect="Content" ObjectID="_1821541472" r:id="rId41"/>
        </w:object>
      </w:r>
      <w:r w:rsidRPr="001F23FC">
        <w:rPr>
          <w:noProof w:val="0"/>
        </w:rPr>
        <w:t>,</w:t>
      </w:r>
    </w:p>
    <w:p w14:paraId="082BA682" w14:textId="77777777" w:rsidR="0032234A" w:rsidRPr="001F23FC" w:rsidRDefault="0032234A">
      <w:r w:rsidRPr="001F23FC">
        <w:t>where</w:t>
      </w:r>
    </w:p>
    <w:p w14:paraId="0D9F79A2" w14:textId="40D633F7" w:rsidR="0032234A" w:rsidRPr="001F23FC" w:rsidRDefault="009F7C98" w:rsidP="009F7C98">
      <w:pPr>
        <w:pStyle w:val="NO"/>
      </w:pPr>
      <w:r>
        <w:rPr>
          <w:sz w:val="24"/>
          <w:szCs w:val="24"/>
        </w:rPr>
        <w:tab/>
      </w:r>
      <w:r w:rsidR="0032234A" w:rsidRPr="001F23FC">
        <w:rPr>
          <w:sz w:val="24"/>
          <w:szCs w:val="24"/>
        </w:rPr>
        <w:t xml:space="preserve">t </w:t>
      </w:r>
      <w:r w:rsidR="0032234A" w:rsidRPr="001F23FC">
        <w:t xml:space="preserve">covers the count of demodulated symbols with the considered modulation scheme being active within the measurement period, (i.e. symbol 0,1,3,4,5,6,8,9,10,12,13 in each slot, </w:t>
      </w:r>
      <w:r w:rsidR="0032234A" w:rsidRPr="001F23FC">
        <w:sym w:font="Wingdings" w:char="F0E0"/>
      </w:r>
      <w:r w:rsidR="0032234A" w:rsidRPr="001F23FC">
        <w:t>|T|=11)</w:t>
      </w:r>
    </w:p>
    <w:p w14:paraId="3A09FC5E" w14:textId="5FCF5406" w:rsidR="0032234A" w:rsidRPr="001F23FC" w:rsidRDefault="009F7C98" w:rsidP="009F7C98">
      <w:pPr>
        <w:pStyle w:val="NO"/>
        <w:rPr>
          <w:sz w:val="18"/>
        </w:rPr>
      </w:pPr>
      <w:r>
        <w:rPr>
          <w:rFonts w:eastAsia="Osaka"/>
        </w:rPr>
        <w:tab/>
      </w:r>
      <w:r w:rsidR="0032234A" w:rsidRPr="001F23FC">
        <w:rPr>
          <w:rFonts w:eastAsia="Osaka"/>
        </w:rPr>
        <w:t xml:space="preserve">g covers the count of demodulated symbols </w:t>
      </w:r>
      <w:r w:rsidR="0032234A" w:rsidRPr="001F23FC">
        <w:t>with the considered modulation scheme being active within the allocated bandwidth. (</w:t>
      </w:r>
      <w:r w:rsidR="0032234A" w:rsidRPr="001F23FC">
        <w:rPr>
          <w:sz w:val="18"/>
        </w:rPr>
        <w:t>|G|=</w:t>
      </w:r>
      <w:r w:rsidR="0032234A" w:rsidRPr="001F23FC">
        <w:t>12*</w:t>
      </w:r>
      <w:r w:rsidR="0032234A" w:rsidRPr="001F23FC">
        <w:rPr>
          <w:position w:val="-10"/>
        </w:rPr>
        <w:object w:dxaOrig="480" w:dyaOrig="300" w14:anchorId="2428018C">
          <v:shape id="_x0000_i1047" type="#_x0000_t75" style="width:36pt;height:20.5pt" o:ole="">
            <v:imagedata r:id="rId42" o:title=""/>
          </v:shape>
          <o:OLEObject Type="Embed" ProgID="Equation.3" ShapeID="_x0000_i1047" DrawAspect="Content" ObjectID="_1821541473" r:id="rId43"/>
        </w:object>
      </w:r>
      <w:r w:rsidR="0032234A" w:rsidRPr="001F23FC">
        <w:t xml:space="preserve"> (with</w:t>
      </w:r>
      <w:r w:rsidR="0032234A" w:rsidRPr="001F23FC">
        <w:rPr>
          <w:position w:val="-10"/>
        </w:rPr>
        <w:object w:dxaOrig="480" w:dyaOrig="300" w14:anchorId="2DD02CD4">
          <v:shape id="_x0000_i1048" type="#_x0000_t75" style="width:36pt;height:20.5pt" o:ole="">
            <v:imagedata r:id="rId42" o:title=""/>
          </v:shape>
          <o:OLEObject Type="Embed" ProgID="Equation.3" ShapeID="_x0000_i1048" DrawAspect="Content" ObjectID="_1821541474" r:id="rId44"/>
        </w:object>
      </w:r>
      <w:r w:rsidR="0032234A" w:rsidRPr="001F23FC">
        <w:t>: number of allocated resource blocks)).</w:t>
      </w:r>
    </w:p>
    <w:p w14:paraId="2C2364B0" w14:textId="517B6CE9" w:rsidR="0032234A" w:rsidRPr="001F23FC" w:rsidRDefault="009F7C98" w:rsidP="009F7C98">
      <w:pPr>
        <w:pStyle w:val="NO"/>
      </w:pPr>
      <w:r>
        <w:tab/>
      </w:r>
      <w:r w:rsidR="0032234A" w:rsidRPr="001F23FC">
        <w:rPr>
          <w:position w:val="-14"/>
        </w:rPr>
        <w:object w:dxaOrig="880" w:dyaOrig="380" w14:anchorId="26549A1B">
          <v:shape id="_x0000_i1049" type="#_x0000_t75" style="width:51.5pt;height:20.5pt" o:ole="">
            <v:imagedata r:id="rId45" o:title=""/>
          </v:shape>
          <o:OLEObject Type="Embed" ProgID="Equation.3" ShapeID="_x0000_i1049" DrawAspect="Content" ObjectID="_1821541475" r:id="rId46"/>
        </w:object>
      </w:r>
      <w:r w:rsidR="0032234A" w:rsidRPr="001F23FC">
        <w:t xml:space="preserve"> are the samples of the signal evaluated for the EVM.</w:t>
      </w:r>
    </w:p>
    <w:p w14:paraId="64DA72CD" w14:textId="09385757" w:rsidR="0032234A" w:rsidRPr="001F23FC" w:rsidRDefault="009F7C98" w:rsidP="009F7C98">
      <w:pPr>
        <w:pStyle w:val="NO"/>
      </w:pPr>
      <w:r>
        <w:tab/>
      </w:r>
      <w:r w:rsidR="0032234A" w:rsidRPr="001F23FC">
        <w:rPr>
          <w:position w:val="-10"/>
        </w:rPr>
        <w:object w:dxaOrig="700" w:dyaOrig="340" w14:anchorId="16A8D687">
          <v:shape id="_x0000_i1050" type="#_x0000_t75" style="width:36pt;height:19.5pt" o:ole="">
            <v:imagedata r:id="rId47" o:title=""/>
          </v:shape>
          <o:OLEObject Type="Embed" ProgID="Equation.3" ShapeID="_x0000_i1050" DrawAspect="Content" ObjectID="_1821541476" r:id="rId48"/>
        </w:object>
      </w:r>
      <w:r w:rsidR="0032234A" w:rsidRPr="001F23FC">
        <w:t>is the ideal signal reconstructed by the measurement equipment, and</w:t>
      </w:r>
    </w:p>
    <w:p w14:paraId="2B730B86" w14:textId="24564EC9" w:rsidR="0032234A" w:rsidRPr="001F23FC" w:rsidRDefault="009F7C98" w:rsidP="009F7C98">
      <w:pPr>
        <w:pStyle w:val="NO"/>
      </w:pPr>
      <w:r>
        <w:rPr>
          <w:rFonts w:ascii="Arial" w:hAnsi="Arial" w:cs="Arial"/>
        </w:rPr>
        <w:tab/>
      </w:r>
      <w:r w:rsidR="0032234A" w:rsidRPr="001F23FC">
        <w:rPr>
          <w:rFonts w:ascii="Arial" w:hAnsi="Arial" w:cs="Arial"/>
          <w:position w:val="-12"/>
        </w:rPr>
        <w:object w:dxaOrig="260" w:dyaOrig="360" w14:anchorId="663AAEEA">
          <v:shape id="_x0000_i1051" type="#_x0000_t75" style="width:16.5pt;height:20.5pt" o:ole="">
            <v:imagedata r:id="rId49" o:title=""/>
          </v:shape>
          <o:OLEObject Type="Embed" ProgID="Equation.3" ShapeID="_x0000_i1051" DrawAspect="Content" ObjectID="_1821541477" r:id="rId50"/>
        </w:object>
      </w:r>
      <w:r w:rsidR="0032234A" w:rsidRPr="001F23FC">
        <w:t xml:space="preserve"> is the average power of the ideal signal. For normalized modulation symbols </w:t>
      </w:r>
      <w:r w:rsidR="0032234A" w:rsidRPr="001F23FC">
        <w:rPr>
          <w:position w:val="-12"/>
        </w:rPr>
        <w:object w:dxaOrig="260" w:dyaOrig="360" w14:anchorId="745537D9">
          <v:shape id="_x0000_i1052" type="#_x0000_t75" style="width:16.5pt;height:20.5pt" o:ole="">
            <v:imagedata r:id="rId49" o:title=""/>
          </v:shape>
          <o:OLEObject Type="Embed" ProgID="Equation.3" ShapeID="_x0000_i1052" DrawAspect="Content" ObjectID="_1821541478" r:id="rId51"/>
        </w:object>
      </w:r>
      <w:r w:rsidR="0032234A" w:rsidRPr="001F23FC">
        <w:t xml:space="preserve"> is equal to 1.</w:t>
      </w:r>
    </w:p>
    <w:p w14:paraId="778DE07A" w14:textId="77777777" w:rsidR="0032234A" w:rsidRPr="001F23FC" w:rsidRDefault="0032234A">
      <w:r w:rsidRPr="001F23FC">
        <w:t xml:space="preserve">From the acquired samples 2n EVM values can be derived, n values for the timing </w:t>
      </w:r>
      <w:r w:rsidRPr="001F23FC">
        <w:rPr>
          <w:position w:val="-6"/>
        </w:rPr>
        <w:object w:dxaOrig="360" w:dyaOrig="279" w14:anchorId="044C6ECE">
          <v:shape id="_x0000_i1053" type="#_x0000_t75" style="width:20.5pt;height:15.5pt" o:ole="" fillcolor="window">
            <v:imagedata r:id="rId26" o:title=""/>
          </v:shape>
          <o:OLEObject Type="Embed" ProgID="Equation.3" ShapeID="_x0000_i1053" DrawAspect="Content" ObjectID="_1821541479" r:id="rId52"/>
        </w:object>
      </w:r>
      <w:r w:rsidRPr="001F23FC">
        <w:t xml:space="preserve"> –W/2 and n values for the timing </w:t>
      </w:r>
      <w:r w:rsidRPr="001F23FC">
        <w:rPr>
          <w:position w:val="-6"/>
        </w:rPr>
        <w:object w:dxaOrig="360" w:dyaOrig="279" w14:anchorId="034388C4">
          <v:shape id="_x0000_i1054" type="#_x0000_t75" style="width:20.5pt;height:15.5pt" o:ole="" fillcolor="window">
            <v:imagedata r:id="rId26" o:title=""/>
          </v:shape>
          <o:OLEObject Type="Embed" ProgID="Equation.3" ShapeID="_x0000_i1054" DrawAspect="Content" ObjectID="_1821541480" r:id="rId53"/>
        </w:object>
      </w:r>
      <w:r w:rsidRPr="001F23FC">
        <w:t xml:space="preserve"> +W/2</w:t>
      </w:r>
    </w:p>
    <w:p w14:paraId="18E9AF7E" w14:textId="77777777" w:rsidR="0032234A" w:rsidRPr="001F23FC" w:rsidRDefault="0032234A">
      <w:pPr>
        <w:pStyle w:val="Heading2"/>
      </w:pPr>
      <w:bookmarkStart w:id="386" w:name="_Toc21026793"/>
      <w:bookmarkStart w:id="387" w:name="_Toc27744091"/>
      <w:bookmarkStart w:id="388" w:name="_Toc36197262"/>
      <w:bookmarkStart w:id="389" w:name="_Toc36197954"/>
      <w:r w:rsidRPr="001F23FC">
        <w:t>E.4.2</w:t>
      </w:r>
      <w:r w:rsidRPr="001F23FC">
        <w:tab/>
        <w:t>Averaged EVM</w:t>
      </w:r>
      <w:bookmarkEnd w:id="386"/>
      <w:bookmarkEnd w:id="387"/>
      <w:bookmarkEnd w:id="388"/>
      <w:bookmarkEnd w:id="389"/>
    </w:p>
    <w:p w14:paraId="57FE4253" w14:textId="77777777" w:rsidR="0032234A" w:rsidRPr="001F23FC" w:rsidRDefault="0032234A">
      <w:r w:rsidRPr="001F23FC">
        <w:t>EVM is averaged over all basic EVM measurements.</w:t>
      </w:r>
    </w:p>
    <w:p w14:paraId="504343EA" w14:textId="77777777" w:rsidR="0032234A" w:rsidRPr="001F23FC" w:rsidRDefault="0032234A">
      <w:r w:rsidRPr="001F23FC">
        <w:t>The averaging comprises n UL slots</w:t>
      </w:r>
    </w:p>
    <w:p w14:paraId="3F915913" w14:textId="32E9C757" w:rsidR="0032234A" w:rsidRPr="001F23FC" w:rsidRDefault="009F7C98" w:rsidP="009F7C98">
      <w:pPr>
        <w:pStyle w:val="EQ"/>
      </w:pPr>
      <w:r>
        <w:tab/>
      </w:r>
      <w:r w:rsidR="0032234A" w:rsidRPr="001F23FC">
        <w:object w:dxaOrig="2160" w:dyaOrig="760" w14:anchorId="50E275F5">
          <v:shape id="_x0000_i1055" type="#_x0000_t75" style="width:118pt;height:36pt" o:ole="">
            <v:imagedata r:id="rId54" o:title=""/>
          </v:shape>
          <o:OLEObject Type="Embed" ProgID="Equation.DSMT4" ShapeID="_x0000_i1055" DrawAspect="Content" ObjectID="_1821541481" r:id="rId55"/>
        </w:object>
      </w:r>
    </w:p>
    <w:p w14:paraId="46130B6A" w14:textId="2FD74CC9" w:rsidR="0032234A" w:rsidRPr="001F23FC" w:rsidRDefault="0032234A">
      <w:r w:rsidRPr="001F23FC">
        <w:t>where</w:t>
      </w:r>
    </w:p>
    <w:p w14:paraId="63A9AF5B" w14:textId="11087F96" w:rsidR="0032234A" w:rsidRPr="001F23FC" w:rsidRDefault="009F7C98" w:rsidP="009F7C98">
      <w:pPr>
        <w:pStyle w:val="EQ"/>
      </w:pPr>
      <w:r>
        <w:tab/>
      </w:r>
      <w:r w:rsidR="0032234A" w:rsidRPr="001F23FC">
        <w:object w:dxaOrig="2580" w:dyaOrig="720" w14:anchorId="1AD41F09">
          <v:shape id="_x0000_i1056" type="#_x0000_t75" style="width:139pt;height:36pt" o:ole="">
            <v:imagedata r:id="rId56" o:title=""/>
          </v:shape>
          <o:OLEObject Type="Embed" ProgID="Equation.DSMT4" ShapeID="_x0000_i1056" DrawAspect="Content" ObjectID="_1821541482" r:id="rId57"/>
        </w:object>
      </w:r>
    </w:p>
    <w:p w14:paraId="7FB92BB1" w14:textId="77777777" w:rsidR="0032234A" w:rsidRPr="001F23FC" w:rsidRDefault="0032234A">
      <w:pPr>
        <w:rPr>
          <w:rFonts w:eastAsia="×–¾’©‘Ì"/>
        </w:rPr>
      </w:pPr>
      <w:r w:rsidRPr="001F23FC">
        <w:rPr>
          <w:rFonts w:eastAsia="×–¾’©‘Ì"/>
        </w:rPr>
        <w:t>for PUCCH, PUSCH.</w:t>
      </w:r>
    </w:p>
    <w:p w14:paraId="7DCE2C3E" w14:textId="70ABA08F" w:rsidR="0032234A" w:rsidRPr="001F23FC" w:rsidRDefault="0032234A">
      <w:r w:rsidRPr="001F23FC">
        <w:lastRenderedPageBreak/>
        <w:t xml:space="preserve">The averaging is done separately for timing¦ </w:t>
      </w:r>
      <w:r w:rsidRPr="001F23FC">
        <w:rPr>
          <w:position w:val="-6"/>
        </w:rPr>
        <w:object w:dxaOrig="360" w:dyaOrig="279" w14:anchorId="56B75D62">
          <v:shape id="_x0000_i1057" type="#_x0000_t75" style="width:20.5pt;height:15.5pt" o:ole="" fillcolor="window">
            <v:imagedata r:id="rId26" o:title=""/>
          </v:shape>
          <o:OLEObject Type="Embed" ProgID="Equation.3" ShapeID="_x0000_i1057" DrawAspect="Content" ObjectID="_1821541483" r:id="rId58"/>
        </w:object>
      </w:r>
      <w:r w:rsidRPr="001F23FC">
        <w:t xml:space="preserve"> –W/2 and </w:t>
      </w:r>
      <w:r w:rsidRPr="001F23FC">
        <w:rPr>
          <w:position w:val="-6"/>
        </w:rPr>
        <w:object w:dxaOrig="360" w:dyaOrig="279" w14:anchorId="53864C85">
          <v:shape id="_x0000_i1058" type="#_x0000_t75" style="width:20.5pt;height:15.5pt" o:ole="" fillcolor="window">
            <v:imagedata r:id="rId26" o:title=""/>
          </v:shape>
          <o:OLEObject Type="Embed" ProgID="Equation.3" ShapeID="_x0000_i1058" DrawAspect="Content" ObjectID="_1821541484" r:id="rId59"/>
        </w:object>
      </w:r>
      <w:r w:rsidRPr="001F23FC">
        <w:t xml:space="preserve"> +W/2 leading to</w:t>
      </w:r>
      <w:r w:rsidR="00404AAC" w:rsidRPr="001F23FC">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F23FC">
        <w:t xml:space="preserve"> and </w:t>
      </w:r>
      <w:r w:rsidR="00404AAC" w:rsidRPr="001F23FC">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F23FC" w:rsidRDefault="00404AAC">
      <w:pPr>
        <w:jc w:val="both"/>
      </w:pPr>
      <w:r w:rsidRPr="001F23FC">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F23FC">
        <w:t xml:space="preserve"> is compared against the test requirements.</w:t>
      </w:r>
    </w:p>
    <w:p w14:paraId="13635644" w14:textId="77777777" w:rsidR="0032234A" w:rsidRPr="001F23FC" w:rsidRDefault="0032234A">
      <w:pPr>
        <w:pStyle w:val="Heading2"/>
      </w:pPr>
      <w:bookmarkStart w:id="390" w:name="_Toc21026794"/>
      <w:bookmarkStart w:id="391" w:name="_Toc27744092"/>
      <w:bookmarkStart w:id="392" w:name="_Toc36197263"/>
      <w:bookmarkStart w:id="393" w:name="_Toc36197955"/>
      <w:r w:rsidRPr="001F23FC">
        <w:t>E.4.3</w:t>
      </w:r>
      <w:r w:rsidRPr="001F23FC">
        <w:tab/>
        <w:t>In-band emissions measurement</w:t>
      </w:r>
      <w:bookmarkEnd w:id="390"/>
      <w:bookmarkEnd w:id="391"/>
      <w:bookmarkEnd w:id="392"/>
      <w:bookmarkEnd w:id="393"/>
    </w:p>
    <w:p w14:paraId="64F13B21" w14:textId="77777777" w:rsidR="0032234A" w:rsidRPr="001F23FC" w:rsidRDefault="0032234A">
      <w:r w:rsidRPr="001F23FC">
        <w:t>The in-band emissions are a measure of the interference falling into the non-allocated resources blocks.</w:t>
      </w:r>
    </w:p>
    <w:p w14:paraId="15764552" w14:textId="77777777" w:rsidR="0032234A" w:rsidRPr="001F23FC" w:rsidRDefault="0032234A">
      <w:r w:rsidRPr="001F23FC">
        <w:t>Explanatory Note:</w:t>
      </w:r>
    </w:p>
    <w:p w14:paraId="754E1694" w14:textId="77777777" w:rsidR="0032234A" w:rsidRPr="001F23FC" w:rsidRDefault="0032234A">
      <w:r w:rsidRPr="001F23FC">
        <w:t xml:space="preserve">The </w:t>
      </w:r>
      <w:proofErr w:type="spellStart"/>
      <w:r w:rsidRPr="001F23FC">
        <w:t>inband</w:t>
      </w:r>
      <w:proofErr w:type="spellEnd"/>
      <w:r w:rsidRPr="001F23FC">
        <w:t xml:space="preserve">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F23FC" w:rsidRDefault="0032234A">
      <w:r w:rsidRPr="001F23FC">
        <w:t xml:space="preserve">There are 3 types of </w:t>
      </w:r>
      <w:proofErr w:type="spellStart"/>
      <w:r w:rsidRPr="001F23FC">
        <w:t>inband</w:t>
      </w:r>
      <w:proofErr w:type="spellEnd"/>
      <w:r w:rsidRPr="001F23FC">
        <w:t xml:space="preserve"> emissions:</w:t>
      </w:r>
    </w:p>
    <w:p w14:paraId="59E9DE34" w14:textId="77777777" w:rsidR="0032234A" w:rsidRPr="001F23FC" w:rsidRDefault="0032234A">
      <w:pPr>
        <w:pStyle w:val="B1"/>
      </w:pPr>
      <w:r w:rsidRPr="001F23FC">
        <w:t>1.</w:t>
      </w:r>
      <w:r w:rsidRPr="001F23FC">
        <w:tab/>
        <w:t>General</w:t>
      </w:r>
    </w:p>
    <w:p w14:paraId="7BFE494D" w14:textId="77777777" w:rsidR="0032234A" w:rsidRPr="001F23FC" w:rsidRDefault="0032234A">
      <w:pPr>
        <w:pStyle w:val="B1"/>
      </w:pPr>
      <w:r w:rsidRPr="001F23FC">
        <w:t>2.</w:t>
      </w:r>
      <w:r w:rsidRPr="001F23FC">
        <w:tab/>
        <w:t>IQ image</w:t>
      </w:r>
    </w:p>
    <w:p w14:paraId="654F1C10" w14:textId="77777777" w:rsidR="0032234A" w:rsidRPr="001F23FC" w:rsidRDefault="0032234A">
      <w:pPr>
        <w:pStyle w:val="B1"/>
      </w:pPr>
      <w:r w:rsidRPr="001F23FC">
        <w:t>3.</w:t>
      </w:r>
      <w:r w:rsidRPr="001F23FC">
        <w:tab/>
        <w:t>Carrier leakage</w:t>
      </w:r>
    </w:p>
    <w:p w14:paraId="26F46CDA" w14:textId="77777777" w:rsidR="0032234A" w:rsidRPr="001F23FC" w:rsidRDefault="0032234A">
      <w:r w:rsidRPr="001F23FC">
        <w:rPr>
          <w:i/>
        </w:rPr>
        <w:t>Carrier leakage</w:t>
      </w:r>
      <w:r w:rsidRPr="001F23FC">
        <w:t xml:space="preserve"> are </w:t>
      </w:r>
      <w:proofErr w:type="spellStart"/>
      <w:r w:rsidRPr="001F23FC">
        <w:t>inband</w:t>
      </w:r>
      <w:proofErr w:type="spellEnd"/>
      <w:r w:rsidRPr="001F23FC">
        <w:t xml:space="preserve"> emissions next to the carrier.</w:t>
      </w:r>
    </w:p>
    <w:p w14:paraId="0A00B546" w14:textId="77777777" w:rsidR="0032234A" w:rsidRPr="001F23FC" w:rsidRDefault="0032234A">
      <w:r w:rsidRPr="001F23FC">
        <w:rPr>
          <w:i/>
        </w:rPr>
        <w:t>IQ image</w:t>
      </w:r>
      <w:r w:rsidRPr="001F23FC">
        <w:t xml:space="preserve"> are </w:t>
      </w:r>
      <w:proofErr w:type="spellStart"/>
      <w:r w:rsidRPr="001F23FC">
        <w:t>inband</w:t>
      </w:r>
      <w:proofErr w:type="spellEnd"/>
      <w:r w:rsidRPr="001F23FC">
        <w:t xml:space="preserve"> emissions symmetrically (with respect to the carrier) on the other side of the allocated RBs.</w:t>
      </w:r>
    </w:p>
    <w:p w14:paraId="5836FC3F" w14:textId="77777777" w:rsidR="0032234A" w:rsidRPr="001F23FC" w:rsidRDefault="0032234A">
      <w:r w:rsidRPr="001F23FC">
        <w:rPr>
          <w:i/>
        </w:rPr>
        <w:t>General</w:t>
      </w:r>
      <w:r w:rsidRPr="001F23FC">
        <w:t xml:space="preserve"> are applied to all unallocated RBs.</w:t>
      </w:r>
    </w:p>
    <w:p w14:paraId="5077D11B" w14:textId="77777777" w:rsidR="0032234A" w:rsidRPr="001F23FC" w:rsidRDefault="0032234A">
      <w:r w:rsidRPr="001F23FC">
        <w:t xml:space="preserve">For each evaluated RB, the minimum requirement is calculated as the higher of </w:t>
      </w:r>
      <w:r w:rsidRPr="001F23FC">
        <w:rPr>
          <w:i/>
        </w:rPr>
        <w:t>P</w:t>
      </w:r>
      <w:r w:rsidRPr="001F23FC">
        <w:rPr>
          <w:i/>
          <w:vertAlign w:val="subscript"/>
        </w:rPr>
        <w:t xml:space="preserve">RB </w:t>
      </w:r>
      <w:r w:rsidRPr="001F23FC">
        <w:t>- 30 dB and the power sum of all limit values (General, IQ Image or Carrier leakage) that apply.</w:t>
      </w:r>
    </w:p>
    <w:p w14:paraId="1F9DD8F2" w14:textId="77777777" w:rsidR="0032234A" w:rsidRPr="001F23FC" w:rsidRDefault="0032234A">
      <w:r w:rsidRPr="001F23FC">
        <w:t>In specific the following combinations:</w:t>
      </w:r>
    </w:p>
    <w:p w14:paraId="0598711E" w14:textId="77777777" w:rsidR="0032234A" w:rsidRPr="001F23FC" w:rsidRDefault="0032234A">
      <w:pPr>
        <w:pStyle w:val="B1"/>
      </w:pPr>
      <w:r w:rsidRPr="001F23FC">
        <w:t>-</w:t>
      </w:r>
      <w:r w:rsidRPr="001F23FC">
        <w:tab/>
        <w:t>Power (General)</w:t>
      </w:r>
    </w:p>
    <w:p w14:paraId="44383E07" w14:textId="77777777" w:rsidR="0032234A" w:rsidRPr="001F23FC" w:rsidRDefault="0032234A">
      <w:pPr>
        <w:pStyle w:val="B1"/>
      </w:pPr>
      <w:r w:rsidRPr="001F23FC">
        <w:t>-</w:t>
      </w:r>
      <w:r w:rsidRPr="001F23FC">
        <w:tab/>
        <w:t>Power (General + Carrier leakage)</w:t>
      </w:r>
    </w:p>
    <w:p w14:paraId="3CB059E0" w14:textId="77777777" w:rsidR="0032234A" w:rsidRPr="001F23FC" w:rsidRDefault="0032234A">
      <w:pPr>
        <w:pStyle w:val="B1"/>
      </w:pPr>
      <w:r w:rsidRPr="001F23FC">
        <w:t>-</w:t>
      </w:r>
      <w:r w:rsidRPr="001F23FC">
        <w:tab/>
        <w:t>Power (General + IQ Image)</w:t>
      </w:r>
    </w:p>
    <w:p w14:paraId="5474BD37" w14:textId="77777777" w:rsidR="0032234A" w:rsidRPr="001F23FC" w:rsidRDefault="0032234A">
      <w:pPr>
        <w:pStyle w:val="B1"/>
      </w:pPr>
      <w:r w:rsidRPr="001F23FC">
        <w:tab/>
        <w:t>1 and 2 is expressed in terms of power in one non allocated RB under test, normalized to the average power of an allocated RB (unit dB).</w:t>
      </w:r>
    </w:p>
    <w:p w14:paraId="1D8BD4D4" w14:textId="77777777" w:rsidR="0032234A" w:rsidRPr="001F23FC" w:rsidRDefault="0032234A">
      <w:pPr>
        <w:pStyle w:val="B1"/>
      </w:pPr>
      <w:r w:rsidRPr="001F23FC">
        <w:tab/>
        <w:t xml:space="preserve">3 is expressed in terms of power in one non allocated RB, normalized to the power of all allocated RBs. (unit </w:t>
      </w:r>
      <w:proofErr w:type="spellStart"/>
      <w:r w:rsidRPr="001F23FC">
        <w:t>dBc</w:t>
      </w:r>
      <w:proofErr w:type="spellEnd"/>
      <w:r w:rsidRPr="001F23FC">
        <w:t>).</w:t>
      </w:r>
    </w:p>
    <w:p w14:paraId="1870876F" w14:textId="77777777" w:rsidR="0032234A" w:rsidRPr="001F23FC" w:rsidRDefault="0032234A">
      <w:r w:rsidRPr="001F23FC">
        <w:t xml:space="preserve">This is the reason for two formulas </w:t>
      </w:r>
      <w:r w:rsidRPr="001F23FC">
        <w:rPr>
          <w:i/>
        </w:rPr>
        <w:t xml:space="preserve">Emissions </w:t>
      </w:r>
      <w:r w:rsidRPr="001F23FC">
        <w:rPr>
          <w:i/>
          <w:vertAlign w:val="subscript"/>
        </w:rPr>
        <w:t>relative</w:t>
      </w:r>
      <w:r w:rsidRPr="001F23FC">
        <w:t>.</w:t>
      </w:r>
    </w:p>
    <w:p w14:paraId="30086C91" w14:textId="7FBDA239" w:rsidR="0032234A" w:rsidRPr="001F23FC" w:rsidRDefault="0032234A">
      <w:r w:rsidRPr="001F23FC">
        <w:t>Create one set of Y(</w:t>
      </w:r>
      <w:proofErr w:type="spellStart"/>
      <w:r w:rsidRPr="001F23FC">
        <w:t>t,f</w:t>
      </w:r>
      <w:proofErr w:type="spellEnd"/>
      <w:r w:rsidRPr="001F23FC">
        <w:t xml:space="preserve">) per slot according to the timing </w:t>
      </w:r>
      <w:r w:rsidR="00B00962">
        <w:t>"</w:t>
      </w:r>
      <w:r w:rsidRPr="001F23FC">
        <w:rPr>
          <w:position w:val="-6"/>
        </w:rPr>
        <w:object w:dxaOrig="360" w:dyaOrig="279" w14:anchorId="6F269DCC">
          <v:shape id="_x0000_i1059" type="#_x0000_t75" style="width:20.5pt;height:15.5pt" o:ole="" fillcolor="window">
            <v:imagedata r:id="rId26" o:title=""/>
          </v:shape>
          <o:OLEObject Type="Embed" ProgID="Equation.3" ShapeID="_x0000_i1059" DrawAspect="Content" ObjectID="_1821541485" r:id="rId63"/>
        </w:object>
      </w:r>
      <w:r w:rsidR="00B00962">
        <w:t>"</w:t>
      </w:r>
    </w:p>
    <w:p w14:paraId="4E39B5D7" w14:textId="77777777" w:rsidR="0032234A" w:rsidRPr="001F23FC" w:rsidRDefault="0032234A">
      <w:r w:rsidRPr="001F23FC">
        <w:t>For the non-allocated RBs below the in-band emissions are calculated as follows</w:t>
      </w:r>
    </w:p>
    <w:p w14:paraId="1701D7AB" w14:textId="13172A51" w:rsidR="0032234A" w:rsidRPr="001F23FC" w:rsidRDefault="005F5276" w:rsidP="005F5276">
      <w:pPr>
        <w:pStyle w:val="EQ"/>
      </w:pPr>
      <w:r>
        <w:tab/>
      </w:r>
      <w:r w:rsidR="0032234A" w:rsidRPr="001F23FC">
        <w:object w:dxaOrig="6460" w:dyaOrig="1440" w14:anchorId="37809E03">
          <v:shape id="_x0000_i1060" type="#_x0000_t75" style="width:323.5pt;height:1in" o:ole="">
            <v:imagedata r:id="rId64" o:title=""/>
          </v:shape>
          <o:OLEObject Type="Embed" ProgID="Equation.3" ShapeID="_x0000_i1060" DrawAspect="Content" ObjectID="_1821541486" r:id="rId65"/>
        </w:object>
      </w:r>
      <w:r w:rsidR="0032234A" w:rsidRPr="001F23FC">
        <w:t>,</w:t>
      </w:r>
    </w:p>
    <w:p w14:paraId="3CBB7770" w14:textId="77777777" w:rsidR="0032234A" w:rsidRPr="001F23FC" w:rsidRDefault="0032234A">
      <w:r w:rsidRPr="001F23FC">
        <w:t>where</w:t>
      </w:r>
    </w:p>
    <w:p w14:paraId="7EE1E5FD" w14:textId="4B29866F" w:rsidR="0032234A" w:rsidRPr="001F23FC" w:rsidRDefault="005F5276" w:rsidP="005F5276">
      <w:pPr>
        <w:pStyle w:val="NO"/>
      </w:pPr>
      <w:r>
        <w:lastRenderedPageBreak/>
        <w:tab/>
      </w:r>
      <w:r w:rsidR="0032234A" w:rsidRPr="001F23FC">
        <w:t>the upper formula represents the in band emissions below the allocated frequency block and the lower one the in band emissions above the allocated frequency block.</w:t>
      </w:r>
    </w:p>
    <w:p w14:paraId="3B41271A" w14:textId="59EBEE80" w:rsidR="0032234A" w:rsidRPr="001F23FC" w:rsidRDefault="005F5276" w:rsidP="005F5276">
      <w:pPr>
        <w:pStyle w:val="NO"/>
      </w:pPr>
      <w:r>
        <w:tab/>
      </w:r>
      <w:r w:rsidR="0032234A" w:rsidRPr="001F23FC">
        <w:rPr>
          <w:position w:val="-12"/>
        </w:rPr>
        <w:object w:dxaOrig="260" w:dyaOrig="360" w14:anchorId="5C3A9927">
          <v:shape id="_x0000_i1061" type="#_x0000_t75" style="width:16.5pt;height:20.5pt" o:ole="">
            <v:imagedata r:id="rId66" o:title=""/>
          </v:shape>
          <o:OLEObject Type="Embed" ProgID="Equation.3" ShapeID="_x0000_i1061" DrawAspect="Content" ObjectID="_1821541487" r:id="rId67"/>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4F12529F">
          <v:shape id="_x0000_i1062" type="#_x0000_t75" style="width:19.5pt;height:20.5pt" o:ole="">
            <v:imagedata r:id="rId68" o:title=""/>
          </v:shape>
          <o:OLEObject Type="Embed" ProgID="Equation.3" ShapeID="_x0000_i1062" DrawAspect="Content" ObjectID="_1821541488" r:id="rId69"/>
        </w:object>
      </w:r>
      <w:r w:rsidR="0032234A" w:rsidRPr="001F23FC">
        <w:t xml:space="preserve"> DFT-s-OFDM symbols with the considered modulation scheme being active within the measurement period,</w:t>
      </w:r>
    </w:p>
    <w:p w14:paraId="4D85E497" w14:textId="026AE550" w:rsidR="0032234A" w:rsidRPr="001F23FC" w:rsidRDefault="005F5276" w:rsidP="005F5276">
      <w:pPr>
        <w:pStyle w:val="NO"/>
      </w:pPr>
      <w:r>
        <w:tab/>
      </w:r>
      <w:r w:rsidR="0032234A" w:rsidRPr="001F23FC">
        <w:rPr>
          <w:position w:val="-10"/>
        </w:rPr>
        <w:object w:dxaOrig="400" w:dyaOrig="300" w14:anchorId="0CF8755B">
          <v:shape id="_x0000_i1063" type="#_x0000_t75" style="width:20.5pt;height:16.5pt" o:ole="">
            <v:imagedata r:id="rId70" o:title=""/>
          </v:shape>
          <o:OLEObject Type="Embed" ProgID="Equation.3" ShapeID="_x0000_i1063" DrawAspect="Content" ObjectID="_1821541489" r:id="rId71"/>
        </w:object>
      </w:r>
      <w:r w:rsidR="0032234A" w:rsidRPr="001F23FC">
        <w:t xml:space="preserve"> is the starting frequency offset between the allocated RB and the measured non-allocated RB (e.g. </w:t>
      </w:r>
      <w:r w:rsidR="0032234A" w:rsidRPr="001F23FC">
        <w:rPr>
          <w:position w:val="-10"/>
        </w:rPr>
        <w:object w:dxaOrig="760" w:dyaOrig="340" w14:anchorId="32BAE480">
          <v:shape id="_x0000_i1064" type="#_x0000_t75" style="width:36pt;height:19.5pt" o:ole="">
            <v:imagedata r:id="rId72" o:title=""/>
          </v:shape>
          <o:OLEObject Type="Embed" ProgID="Equation.3" ShapeID="_x0000_i1064" DrawAspect="Content" ObjectID="_1821541490" r:id="rId73"/>
        </w:object>
      </w:r>
      <w:r w:rsidR="0032234A" w:rsidRPr="001F23FC">
        <w:t xml:space="preserve"> for the first upper or </w:t>
      </w:r>
      <w:r w:rsidR="0032234A" w:rsidRPr="001F23FC">
        <w:rPr>
          <w:position w:val="-10"/>
        </w:rPr>
        <w:object w:dxaOrig="920" w:dyaOrig="340" w14:anchorId="46DCBE11">
          <v:shape id="_x0000_i1065" type="#_x0000_t75" style="width:46pt;height:19.5pt" o:ole="">
            <v:imagedata r:id="rId74" o:title=""/>
          </v:shape>
          <o:OLEObject Type="Embed" ProgID="Equation.3" ShapeID="_x0000_i1065" DrawAspect="Content" ObjectID="_1821541491" r:id="rId75"/>
        </w:object>
      </w:r>
      <w:r w:rsidR="0032234A" w:rsidRPr="001F23FC">
        <w:t xml:space="preserve"> for the first lower adjacent RB),</w:t>
      </w:r>
    </w:p>
    <w:p w14:paraId="249F4E06" w14:textId="5592F918" w:rsidR="0032234A" w:rsidRPr="001F23FC" w:rsidRDefault="005F5276" w:rsidP="005F5276">
      <w:pPr>
        <w:pStyle w:val="NO"/>
      </w:pPr>
      <w:r>
        <w:tab/>
      </w:r>
      <w:r w:rsidR="0032234A" w:rsidRPr="001F23FC">
        <w:rPr>
          <w:position w:val="-10"/>
        </w:rPr>
        <w:object w:dxaOrig="400" w:dyaOrig="300" w14:anchorId="1D747B87">
          <v:shape id="_x0000_i1066" type="#_x0000_t75" style="width:20.5pt;height:16.5pt" o:ole="">
            <v:imagedata r:id="rId76" o:title=""/>
          </v:shape>
          <o:OLEObject Type="Embed" ProgID="Equation.3" ShapeID="_x0000_i1066" DrawAspect="Content" ObjectID="_1821541492" r:id="rId77"/>
        </w:object>
      </w:r>
      <w:r w:rsidR="0032234A" w:rsidRPr="001F23FC">
        <w:t xml:space="preserve">and </w:t>
      </w:r>
      <w:r w:rsidR="0032234A" w:rsidRPr="001F23FC">
        <w:rPr>
          <w:position w:val="-12"/>
        </w:rPr>
        <w:object w:dxaOrig="440" w:dyaOrig="360" w14:anchorId="18B3AC5B">
          <v:shape id="_x0000_i1067" type="#_x0000_t75" style="width:26pt;height:20.5pt" o:ole="">
            <v:imagedata r:id="rId78" o:title=""/>
          </v:shape>
          <o:OLEObject Type="Embed" ProgID="Equation.3" ShapeID="_x0000_i1067" DrawAspect="Content" ObjectID="_1821541493" r:id="rId79"/>
        </w:object>
      </w:r>
      <w:r w:rsidR="0032234A" w:rsidRPr="001F23FC">
        <w:t>are the lower and upper edge of the UL transmission BW configuration,</w:t>
      </w:r>
    </w:p>
    <w:p w14:paraId="0E80F581" w14:textId="30695FF5" w:rsidR="0032234A" w:rsidRPr="001F23FC" w:rsidRDefault="005F5276" w:rsidP="005F5276">
      <w:pPr>
        <w:pStyle w:val="NO"/>
      </w:pPr>
      <w:r>
        <w:tab/>
      </w:r>
      <w:r w:rsidR="0032234A" w:rsidRPr="001F23FC">
        <w:rPr>
          <w:position w:val="-12"/>
        </w:rPr>
        <w:object w:dxaOrig="220" w:dyaOrig="360" w14:anchorId="3FE7EF62">
          <v:shape id="_x0000_i1068" type="#_x0000_t75" style="width:16.5pt;height:20.5pt" o:ole="">
            <v:imagedata r:id="rId80" o:title=""/>
          </v:shape>
          <o:OLEObject Type="Embed" ProgID="Equation.3" ShapeID="_x0000_i1068" DrawAspect="Content" ObjectID="_1821541494" r:id="rId81"/>
        </w:object>
      </w:r>
      <w:r w:rsidR="0032234A" w:rsidRPr="001F23FC">
        <w:t xml:space="preserve"> and </w:t>
      </w:r>
      <w:r w:rsidR="0032234A" w:rsidRPr="001F23FC">
        <w:rPr>
          <w:position w:val="-12"/>
        </w:rPr>
        <w:object w:dxaOrig="300" w:dyaOrig="360" w14:anchorId="3FD751A7">
          <v:shape id="_x0000_i1069" type="#_x0000_t75" style="width:16.5pt;height:20.5pt" o:ole="">
            <v:imagedata r:id="rId82" o:title=""/>
          </v:shape>
          <o:OLEObject Type="Embed" ProgID="Equation.3" ShapeID="_x0000_i1069" DrawAspect="Content" ObjectID="_1821541495" r:id="rId83"/>
        </w:object>
      </w:r>
      <w:r w:rsidR="0032234A" w:rsidRPr="001F23FC">
        <w:t xml:space="preserve"> are the lower and upper edge of the allocated BW,</w:t>
      </w:r>
    </w:p>
    <w:p w14:paraId="0457079F" w14:textId="5B10D933" w:rsidR="0032234A" w:rsidRPr="001F23FC" w:rsidRDefault="005F5276" w:rsidP="005F5276">
      <w:pPr>
        <w:pStyle w:val="NO"/>
      </w:pPr>
      <w:r>
        <w:tab/>
      </w:r>
      <w:r w:rsidR="0032234A" w:rsidRPr="001F23FC">
        <w:rPr>
          <w:position w:val="-14"/>
        </w:rPr>
        <w:object w:dxaOrig="360" w:dyaOrig="380" w14:anchorId="42643F59">
          <v:shape id="_x0000_i1070" type="#_x0000_t75" style="width:20.5pt;height:20.5pt" o:ole="">
            <v:imagedata r:id="rId84" o:title=""/>
          </v:shape>
          <o:OLEObject Type="Embed" ProgID="Equation.3" ShapeID="_x0000_i1070" DrawAspect="Content" ObjectID="_1821541496" r:id="rId85"/>
        </w:object>
      </w:r>
      <w:r w:rsidR="0032234A" w:rsidRPr="001F23FC">
        <w:t>is the SCS, and</w:t>
      </w:r>
    </w:p>
    <w:p w14:paraId="19CC0341" w14:textId="078381A2" w:rsidR="0032234A" w:rsidRPr="001F23FC" w:rsidRDefault="005F5276" w:rsidP="005F5276">
      <w:pPr>
        <w:pStyle w:val="NO"/>
      </w:pPr>
      <w:r>
        <w:tab/>
      </w:r>
      <w:r w:rsidR="0032234A" w:rsidRPr="001F23FC">
        <w:rPr>
          <w:position w:val="-10"/>
        </w:rPr>
        <w:object w:dxaOrig="700" w:dyaOrig="340" w14:anchorId="1ADEFE58">
          <v:shape id="_x0000_i1071" type="#_x0000_t75" style="width:31.5pt;height:15.5pt" o:ole="">
            <v:imagedata r:id="rId86" o:title=""/>
          </v:shape>
          <o:OLEObject Type="Embed" ProgID="Equation.3" ShapeID="_x0000_i1071" DrawAspect="Content" ObjectID="_1821541497" r:id="rId87"/>
        </w:object>
      </w:r>
      <w:r w:rsidR="0032234A" w:rsidRPr="001F23FC">
        <w:t xml:space="preserve"> is the frequency domain signal evaluated for in-band emissions as defined in </w:t>
      </w:r>
      <w:r w:rsidR="00C75948" w:rsidRPr="001F23FC">
        <w:t>clause</w:t>
      </w:r>
      <w:r w:rsidR="0032234A" w:rsidRPr="001F23FC">
        <w:t xml:space="preserve"> E.3.3</w:t>
      </w:r>
    </w:p>
    <w:p w14:paraId="42A599B3" w14:textId="77777777" w:rsidR="0032234A" w:rsidRPr="001F23FC" w:rsidRDefault="0032234A">
      <w:r w:rsidRPr="001F23FC">
        <w:t>The allocated RB power per RB and the total allocated RB power are given by:</w:t>
      </w:r>
    </w:p>
    <w:p w14:paraId="66062DA2" w14:textId="2629A8C0" w:rsidR="0032234A" w:rsidRPr="001F23FC" w:rsidRDefault="0032234A">
      <w:pPr>
        <w:pStyle w:val="EQ"/>
        <w:rPr>
          <w:noProof w:val="0"/>
        </w:rPr>
      </w:pPr>
      <w:r w:rsidRPr="001F23FC">
        <w:rPr>
          <w:noProof w:val="0"/>
        </w:rPr>
        <w:tab/>
      </w:r>
      <w:r w:rsidR="00404AAC" w:rsidRPr="001F23FC">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F23FC" w:rsidRDefault="0032234A">
      <w:pPr>
        <w:pStyle w:val="EQ"/>
        <w:rPr>
          <w:noProof w:val="0"/>
        </w:rPr>
      </w:pPr>
      <w:r w:rsidRPr="001F23FC">
        <w:rPr>
          <w:noProof w:val="0"/>
        </w:rPr>
        <w:tab/>
      </w:r>
      <w:r w:rsidRPr="001F23FC">
        <w:rPr>
          <w:noProof w:val="0"/>
          <w:position w:val="-30"/>
        </w:rPr>
        <w:object w:dxaOrig="3879" w:dyaOrig="660" w14:anchorId="097F18D2">
          <v:shape id="_x0000_i1072" type="#_x0000_t75" style="width:262pt;height:41.5pt" o:ole="">
            <v:imagedata r:id="rId89" o:title=""/>
          </v:shape>
          <o:OLEObject Type="Embed" ProgID="Equation.3" ShapeID="_x0000_i1072" DrawAspect="Content" ObjectID="_1821541498" r:id="rId90"/>
        </w:object>
      </w:r>
    </w:p>
    <w:p w14:paraId="3BBD7BB3" w14:textId="77777777" w:rsidR="0032234A" w:rsidRPr="001F23FC" w:rsidRDefault="0032234A">
      <w:r w:rsidRPr="001F23FC">
        <w:t>The relative in-band emissions, applicable for General and IQ image, are given by:</w:t>
      </w:r>
    </w:p>
    <w:p w14:paraId="6F3F5E30" w14:textId="710687FC" w:rsidR="0032234A" w:rsidRPr="001F23FC" w:rsidRDefault="005F5276" w:rsidP="005F5276">
      <w:pPr>
        <w:pStyle w:val="EQ"/>
      </w:pPr>
      <w:r>
        <w:tab/>
      </w:r>
      <w:r w:rsidR="00404AAC" w:rsidRPr="001F23FC">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F23FC" w:rsidRDefault="0032234A">
      <w:r w:rsidRPr="001F23FC">
        <w:t>where</w:t>
      </w:r>
    </w:p>
    <w:p w14:paraId="308F66DE" w14:textId="229BCBFB" w:rsidR="0032234A" w:rsidRPr="001F23FC" w:rsidRDefault="005F5276" w:rsidP="005F5276">
      <w:pPr>
        <w:pStyle w:val="NO"/>
      </w:pPr>
      <w:r>
        <w:tab/>
      </w:r>
      <w:r w:rsidR="0032234A" w:rsidRPr="001F23FC">
        <w:rPr>
          <w:position w:val="-10"/>
        </w:rPr>
        <w:object w:dxaOrig="480" w:dyaOrig="300" w14:anchorId="3A02A8E9">
          <v:shape id="_x0000_i1073" type="#_x0000_t75" style="width:36pt;height:20.5pt" o:ole="">
            <v:imagedata r:id="rId42" o:title=""/>
          </v:shape>
          <o:OLEObject Type="Embed" ProgID="Equation.3" ShapeID="_x0000_i1073" DrawAspect="Content" ObjectID="_1821541499" r:id="rId92"/>
        </w:object>
      </w:r>
      <w:r w:rsidR="0032234A" w:rsidRPr="001F23FC">
        <w:t xml:space="preserve"> is the number of allocated resource blocks,</w:t>
      </w:r>
    </w:p>
    <w:p w14:paraId="086A0D2C" w14:textId="4DED125B" w:rsidR="0032234A" w:rsidRPr="001F23FC" w:rsidRDefault="005F5276" w:rsidP="005F5276">
      <w:pPr>
        <w:pStyle w:val="NO"/>
      </w:pPr>
      <w:r>
        <w:tab/>
      </w:r>
      <w:r w:rsidR="0032234A" w:rsidRPr="001F23FC">
        <w:t>and</w:t>
      </w:r>
    </w:p>
    <w:p w14:paraId="6787FF23" w14:textId="1AE6136A" w:rsidR="0032234A" w:rsidRPr="001F23FC" w:rsidRDefault="005F5276" w:rsidP="005F5276">
      <w:pPr>
        <w:pStyle w:val="NO"/>
      </w:pPr>
      <w:r>
        <w:tab/>
      </w:r>
      <w:r w:rsidR="0032234A" w:rsidRPr="001F23FC">
        <w:rPr>
          <w:position w:val="-10"/>
        </w:rPr>
        <w:object w:dxaOrig="900" w:dyaOrig="340" w14:anchorId="1316C6CB">
          <v:shape id="_x0000_i1074" type="#_x0000_t75" style="width:41.5pt;height:15.5pt" o:ole="">
            <v:imagedata r:id="rId93" o:title=""/>
          </v:shape>
          <o:OLEObject Type="Embed" ProgID="Equation.3" ShapeID="_x0000_i1074" DrawAspect="Content" ObjectID="_1821541500" r:id="rId94"/>
        </w:object>
      </w:r>
      <w:r w:rsidR="0032234A" w:rsidRPr="001F23FC">
        <w:t xml:space="preserve"> is the frequency domain samples for the allocated bandwidth, as defined in </w:t>
      </w:r>
      <w:r w:rsidR="008627C3" w:rsidRPr="001F23FC">
        <w:t xml:space="preserve">clause </w:t>
      </w:r>
      <w:r w:rsidR="0032234A" w:rsidRPr="001F23FC">
        <w:t>E.3.3.</w:t>
      </w:r>
    </w:p>
    <w:p w14:paraId="6753DDB8" w14:textId="77777777" w:rsidR="0032234A" w:rsidRPr="001F23FC" w:rsidRDefault="0032234A">
      <w:r w:rsidRPr="001F23FC">
        <w:t>The relative in-band emissions, applicable for carrier leakage, is given by:</w:t>
      </w:r>
    </w:p>
    <w:p w14:paraId="176DCD4A" w14:textId="187C3B95" w:rsidR="0032234A" w:rsidRPr="001F23FC" w:rsidRDefault="005F5276" w:rsidP="005F5276">
      <w:pPr>
        <w:pStyle w:val="EQ"/>
      </w:pPr>
      <w:r>
        <w:tab/>
      </w:r>
      <w:r w:rsidR="00404AAC" w:rsidRPr="001F23FC">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p>
    <w:p w14:paraId="6A694382" w14:textId="77777777" w:rsidR="0032234A" w:rsidRPr="001F23FC" w:rsidRDefault="0032234A">
      <w:r w:rsidRPr="001F23FC">
        <w:t xml:space="preserve">where </w:t>
      </w:r>
      <w:proofErr w:type="spellStart"/>
      <w:r w:rsidRPr="001F23FC">
        <w:t>RBnextDC</w:t>
      </w:r>
      <w:proofErr w:type="spellEnd"/>
      <w:r w:rsidRPr="001F23FC">
        <w:t xml:space="preserve"> means: Resource Block next to the carrier.</w:t>
      </w:r>
    </w:p>
    <w:p w14:paraId="634FB1D5" w14:textId="77777777" w:rsidR="0032234A" w:rsidRPr="001F23FC" w:rsidRDefault="0032234A">
      <w:r w:rsidRPr="001F23FC">
        <w:lastRenderedPageBreak/>
        <w:t>This can be one RB or one pair of RBs, depending whether the DC carrier is inside an RB or in-between two RBs.</w:t>
      </w:r>
    </w:p>
    <w:p w14:paraId="03662FE5" w14:textId="77777777" w:rsidR="0032234A" w:rsidRPr="001F23FC" w:rsidRDefault="0032234A">
      <w:r w:rsidRPr="001F23FC">
        <w:t xml:space="preserve">Although an exclusion period may be applicable in the time domain, when evaluating EVM, the </w:t>
      </w:r>
      <w:proofErr w:type="spellStart"/>
      <w:r w:rsidRPr="001F23FC">
        <w:t>inband</w:t>
      </w:r>
      <w:proofErr w:type="spellEnd"/>
      <w:r w:rsidRPr="001F23FC">
        <w:t xml:space="preserve"> emissions measurement interval is defined over one complete slot in the time domain.</w:t>
      </w:r>
    </w:p>
    <w:p w14:paraId="02480CCE" w14:textId="77777777" w:rsidR="0032234A" w:rsidRPr="001F23FC" w:rsidRDefault="0032234A">
      <w:r w:rsidRPr="001F23FC">
        <w:t xml:space="preserve">From the acquired samples </w:t>
      </w:r>
      <w:r w:rsidRPr="001F23FC">
        <w:rPr>
          <w:i/>
        </w:rPr>
        <w:t>n</w:t>
      </w:r>
      <w:r w:rsidRPr="001F23FC">
        <w:t xml:space="preserve"> functions for general in band emissions and IQ image </w:t>
      </w:r>
      <w:proofErr w:type="spellStart"/>
      <w:r w:rsidRPr="001F23FC">
        <w:t>inband</w:t>
      </w:r>
      <w:proofErr w:type="spellEnd"/>
      <w:r w:rsidRPr="001F23FC">
        <w:t xml:space="preserve"> emissions can be derived. n values or n pairs of carrier leakage </w:t>
      </w:r>
      <w:proofErr w:type="spellStart"/>
      <w:r w:rsidRPr="001F23FC">
        <w:t>inband</w:t>
      </w:r>
      <w:proofErr w:type="spellEnd"/>
      <w:r w:rsidRPr="001F23FC">
        <w:t xml:space="preserve"> emissions can be derived. They are compared against different limits.</w:t>
      </w:r>
    </w:p>
    <w:p w14:paraId="211FFF8C"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w:t>
      </w:r>
    </w:p>
    <w:p w14:paraId="639B66FD" w14:textId="77777777" w:rsidR="0032234A" w:rsidRPr="001F23FC" w:rsidRDefault="0032234A" w:rsidP="005F5276">
      <w:pPr>
        <w:pStyle w:val="EQ"/>
      </w:pPr>
      <w:r w:rsidRPr="001F23FC">
        <w:tab/>
      </w:r>
      <w:r w:rsidRPr="001F23FC">
        <w:object w:dxaOrig="4940" w:dyaOrig="680" w14:anchorId="674F368A">
          <v:shape id="_x0000_i1075" type="#_x0000_t75" style="width:247pt;height:36pt" o:ole="">
            <v:imagedata r:id="rId96" o:title=""/>
          </v:shape>
          <o:OLEObject Type="Embed" ProgID="Equation.DSMT4" ShapeID="_x0000_i1075" DrawAspect="Content" ObjectID="_1821541501" r:id="rId97"/>
        </w:object>
      </w:r>
    </w:p>
    <w:p w14:paraId="5BCAF38A" w14:textId="77777777" w:rsidR="0032234A" w:rsidRPr="001F23FC" w:rsidRDefault="0032234A" w:rsidP="005F5276">
      <w:pPr>
        <w:pStyle w:val="EQ"/>
      </w:pPr>
      <w:r w:rsidRPr="001F23FC">
        <w:tab/>
      </w:r>
      <w:r w:rsidRPr="001F23FC">
        <w:rPr>
          <w:position w:val="-30"/>
        </w:rPr>
        <w:object w:dxaOrig="6259" w:dyaOrig="720" w14:anchorId="64EC4AAF">
          <v:shape id="_x0000_i1076" type="#_x0000_t75" style="width:309pt;height:36pt" o:ole="">
            <v:imagedata r:id="rId98" o:title=""/>
          </v:shape>
          <o:OLEObject Type="Embed" ProgID="Equation.DSMT4" ShapeID="_x0000_i1076" DrawAspect="Content" ObjectID="_1821541502" r:id="rId99"/>
        </w:object>
      </w:r>
    </w:p>
    <w:p w14:paraId="13EDEA19" w14:textId="77777777" w:rsidR="0032234A" w:rsidRPr="001F23FC" w:rsidRDefault="0032234A" w:rsidP="005F5276">
      <w:pPr>
        <w:pStyle w:val="EQ"/>
      </w:pPr>
      <w:r w:rsidRPr="001F23FC">
        <w:tab/>
      </w:r>
      <w:r w:rsidRPr="001F23FC">
        <w:rPr>
          <w:position w:val="-30"/>
        </w:rPr>
        <w:object w:dxaOrig="5500" w:dyaOrig="720" w14:anchorId="57FA13C2">
          <v:shape id="_x0000_i1077" type="#_x0000_t75" style="width:272.5pt;height:36pt" o:ole="">
            <v:imagedata r:id="rId100" o:title=""/>
          </v:shape>
          <o:OLEObject Type="Embed" ProgID="Equation.DSMT4" ShapeID="_x0000_i1077" DrawAspect="Content" ObjectID="_1821541503" r:id="rId101"/>
        </w:object>
      </w:r>
    </w:p>
    <w:p w14:paraId="45B29FCC" w14:textId="77777777" w:rsidR="0032234A" w:rsidRPr="001F23FC" w:rsidRDefault="0032234A">
      <w:pPr>
        <w:pStyle w:val="Heading2"/>
      </w:pPr>
      <w:bookmarkStart w:id="394" w:name="_Toc21026795"/>
      <w:bookmarkStart w:id="395" w:name="_Toc27744093"/>
      <w:bookmarkStart w:id="396" w:name="_Toc36197264"/>
      <w:bookmarkStart w:id="397" w:name="_Toc36197956"/>
      <w:r w:rsidRPr="001F23FC">
        <w:t>E.4.4</w:t>
      </w:r>
      <w:r w:rsidRPr="001F23FC">
        <w:tab/>
        <w:t>EVM equalizer spectrum flatness</w:t>
      </w:r>
      <w:bookmarkEnd w:id="394"/>
      <w:bookmarkEnd w:id="395"/>
      <w:bookmarkEnd w:id="396"/>
      <w:bookmarkEnd w:id="397"/>
    </w:p>
    <w:p w14:paraId="6EE51691" w14:textId="71A9965B" w:rsidR="005F5276" w:rsidRDefault="0032234A">
      <w:r w:rsidRPr="001F23FC">
        <w:t>For EVM equalizer spectrum flatness use EC(f) as defined in E.3.3.</w:t>
      </w:r>
    </w:p>
    <w:p w14:paraId="70A937DD" w14:textId="1F165CD2" w:rsidR="0032234A" w:rsidRPr="001F23FC" w:rsidRDefault="005F5276" w:rsidP="005F5276">
      <w:pPr>
        <w:pStyle w:val="NO"/>
      </w:pPr>
      <w:r w:rsidRPr="001F23FC">
        <w:t>NOTE</w:t>
      </w:r>
      <w:r>
        <w:t>:</w:t>
      </w:r>
      <w:r>
        <w:tab/>
      </w:r>
      <w:r w:rsidR="0032234A" w:rsidRPr="001F23FC">
        <w:t>EC(f) represents equalizer coefficient</w:t>
      </w:r>
      <w:r>
        <w:t xml:space="preserve"> </w:t>
      </w:r>
      <w:r w:rsidR="0032234A" w:rsidRPr="001F23FC">
        <w:rPr>
          <w:position w:val="-8"/>
        </w:rPr>
        <w:object w:dxaOrig="480" w:dyaOrig="220" w14:anchorId="2FD4E0CE">
          <v:shape id="_x0000_i1078" type="#_x0000_t75" style="width:26pt;height:16.5pt" o:ole="">
            <v:imagedata r:id="rId102" o:title=""/>
          </v:shape>
          <o:OLEObject Type="Embed" ProgID="Equation.3" ShapeID="_x0000_i1078" DrawAspect="Content" ObjectID="_1821541504" r:id="rId103"/>
        </w:object>
      </w:r>
      <w:r w:rsidR="0032234A" w:rsidRPr="001F23FC">
        <w:rPr>
          <w:rFonts w:ascii="MS Mincho" w:eastAsia="MS Mincho" w:hAnsi="MS Mincho" w:cs="MS Mincho" w:hint="eastAsia"/>
        </w:rPr>
        <w:t>，</w:t>
      </w:r>
      <w:r w:rsidR="0032234A" w:rsidRPr="001F23FC">
        <w:t>f is the allocated subcarriers within the transmission bandwidth ((</w:t>
      </w:r>
      <w:r w:rsidR="0032234A" w:rsidRPr="001F23FC">
        <w:rPr>
          <w:sz w:val="18"/>
        </w:rPr>
        <w:t>|</w:t>
      </w:r>
      <w:r w:rsidR="0032234A" w:rsidRPr="001F23FC">
        <w:rPr>
          <w:i/>
          <w:sz w:val="18"/>
        </w:rPr>
        <w:t>F</w:t>
      </w:r>
      <w:r w:rsidR="0032234A" w:rsidRPr="001F23FC">
        <w:rPr>
          <w:sz w:val="18"/>
        </w:rPr>
        <w:t>|=</w:t>
      </w:r>
      <w:r w:rsidR="0032234A" w:rsidRPr="001F23FC">
        <w:t>12*</w:t>
      </w:r>
      <w:r w:rsidR="0032234A" w:rsidRPr="001F23FC">
        <w:rPr>
          <w:position w:val="-10"/>
        </w:rPr>
        <w:object w:dxaOrig="480" w:dyaOrig="300" w14:anchorId="14C104D2">
          <v:shape id="_x0000_i1079" type="#_x0000_t75" style="width:26pt;height:20.5pt" o:ole="">
            <v:imagedata r:id="rId42" o:title=""/>
          </v:shape>
          <o:OLEObject Type="Embed" ProgID="Equation.3" ShapeID="_x0000_i1079" DrawAspect="Content" ObjectID="_1821541505" r:id="rId104"/>
        </w:object>
      </w:r>
      <w:r w:rsidR="0032234A" w:rsidRPr="001F23FC">
        <w:t>)</w:t>
      </w:r>
    </w:p>
    <w:p w14:paraId="26D10290" w14:textId="77777777" w:rsidR="0032234A" w:rsidRPr="001F23FC" w:rsidRDefault="0032234A">
      <w:r w:rsidRPr="001F23FC">
        <w:t>From the acquired samples n functions EC(f) can be derived.</w:t>
      </w:r>
    </w:p>
    <w:p w14:paraId="3B5C09BB" w14:textId="77777777" w:rsidR="0032234A" w:rsidRPr="001F23FC" w:rsidRDefault="0032234A">
      <w:r w:rsidRPr="001F23FC">
        <w:t>EC(f) is broken down to 2 functions:</w:t>
      </w:r>
    </w:p>
    <w:p w14:paraId="54EE2658" w14:textId="77777777" w:rsidR="0032234A" w:rsidRPr="001F23FC" w:rsidRDefault="0032234A">
      <w:pPr>
        <w:pStyle w:val="EQ"/>
        <w:rPr>
          <w:noProof w:val="0"/>
        </w:rPr>
      </w:pPr>
      <w:r w:rsidRPr="001F23FC">
        <w:rPr>
          <w:noProof w:val="0"/>
        </w:rPr>
        <w:tab/>
      </w:r>
      <w:r w:rsidRPr="001F23FC">
        <w:rPr>
          <w:noProof w:val="0"/>
          <w:position w:val="-28"/>
        </w:rPr>
        <w:object w:dxaOrig="2100" w:dyaOrig="680" w14:anchorId="4BE2B8CA">
          <v:shape id="_x0000_i1080" type="#_x0000_t75" style="width:139pt;height:51.5pt" o:ole="">
            <v:imagedata r:id="rId105" o:title=""/>
          </v:shape>
          <o:OLEObject Type="Embed" ProgID="Equation.3" ShapeID="_x0000_i1080" DrawAspect="Content" ObjectID="_1821541506" r:id="rId106"/>
        </w:object>
      </w:r>
    </w:p>
    <w:p w14:paraId="4F41EEE3" w14:textId="77777777" w:rsidR="0032234A" w:rsidRPr="001F23FC" w:rsidRDefault="0032234A">
      <w:pPr>
        <w:pStyle w:val="EQ"/>
        <w:rPr>
          <w:noProof w:val="0"/>
        </w:rPr>
      </w:pPr>
      <w:r w:rsidRPr="001F23FC">
        <w:rPr>
          <w:noProof w:val="0"/>
        </w:rPr>
        <w:tab/>
      </w:r>
      <w:r w:rsidRPr="001F23FC">
        <w:rPr>
          <w:noProof w:val="0"/>
          <w:position w:val="-28"/>
        </w:rPr>
        <w:object w:dxaOrig="2180" w:dyaOrig="680" w14:anchorId="53D808AE">
          <v:shape id="_x0000_i1081" type="#_x0000_t75" style="width:2in;height:51.5pt" o:ole="">
            <v:imagedata r:id="rId107" o:title=""/>
          </v:shape>
          <o:OLEObject Type="Embed" ProgID="Equation.3" ShapeID="_x0000_i1081" DrawAspect="Content" ObjectID="_1821541507" r:id="rId108"/>
        </w:object>
      </w:r>
    </w:p>
    <w:p w14:paraId="2F764A0A" w14:textId="77777777" w:rsidR="0032234A" w:rsidRPr="001F23FC" w:rsidRDefault="0032234A">
      <w:r w:rsidRPr="001F23FC">
        <w:t xml:space="preserve">Where Range 1 and Range 2 are as defined in </w:t>
      </w:r>
      <w:r w:rsidRPr="001F23FC">
        <w:rPr>
          <w:rFonts w:eastAsia="Osaka"/>
        </w:rPr>
        <w:t>Table 6.5.2.4.</w:t>
      </w:r>
      <w:r w:rsidRPr="001F23FC">
        <w:t>5</w:t>
      </w:r>
      <w:r w:rsidRPr="001F23FC">
        <w:rPr>
          <w:rFonts w:eastAsia="Osaka"/>
        </w:rPr>
        <w:t>-1</w:t>
      </w:r>
      <w:r w:rsidRPr="001F23FC">
        <w:t xml:space="preserve"> for normal condition and </w:t>
      </w:r>
      <w:r w:rsidRPr="001F23FC">
        <w:rPr>
          <w:rFonts w:eastAsia="Osaka"/>
        </w:rPr>
        <w:t>Table 6.5.2.4.</w:t>
      </w:r>
      <w:r w:rsidRPr="001F23FC">
        <w:t>5</w:t>
      </w:r>
      <w:r w:rsidRPr="001F23FC">
        <w:rPr>
          <w:rFonts w:eastAsia="Osaka"/>
        </w:rPr>
        <w:t>-</w:t>
      </w:r>
      <w:r w:rsidRPr="001F23FC">
        <w:t>2 for extreme condition</w:t>
      </w:r>
    </w:p>
    <w:p w14:paraId="680337B9" w14:textId="77777777" w:rsidR="0032234A" w:rsidRPr="001F23FC" w:rsidRDefault="0032234A">
      <w:r w:rsidRPr="001F23FC">
        <w:t>The following peak to peak ripple is calculated:</w:t>
      </w:r>
    </w:p>
    <w:p w14:paraId="5E7DA918" w14:textId="2AEB73AA" w:rsidR="0032234A" w:rsidRPr="001F23FC" w:rsidRDefault="005F5276" w:rsidP="005F5276">
      <w:pPr>
        <w:pStyle w:val="NO"/>
      </w:pPr>
      <w:r>
        <w:tab/>
      </w:r>
      <w:r w:rsidR="0032234A" w:rsidRPr="001F23FC">
        <w:rPr>
          <w:position w:val="-10"/>
        </w:rPr>
        <w:object w:dxaOrig="4680" w:dyaOrig="340" w14:anchorId="21D1D940">
          <v:shape id="_x0000_i1082" type="#_x0000_t75" style="width:236.5pt;height:19.5pt" o:ole="">
            <v:imagedata r:id="rId109" o:title=""/>
          </v:shape>
          <o:OLEObject Type="Embed" ProgID="Equation.3" ShapeID="_x0000_i1082" DrawAspect="Content" ObjectID="_1821541508" r:id="rId110"/>
        </w:object>
      </w:r>
      <w:r w:rsidR="0032234A" w:rsidRPr="001F23FC">
        <w:t xml:space="preserve"> ,which denote the maximum ripple in Range 1</w:t>
      </w:r>
    </w:p>
    <w:p w14:paraId="15CCE559" w14:textId="0E81F6F3" w:rsidR="0032234A" w:rsidRPr="001F23FC" w:rsidRDefault="005F5276" w:rsidP="005F5276">
      <w:pPr>
        <w:pStyle w:val="NO"/>
      </w:pPr>
      <w:r>
        <w:tab/>
      </w:r>
      <w:r w:rsidR="0032234A" w:rsidRPr="001F23FC">
        <w:rPr>
          <w:position w:val="-10"/>
        </w:rPr>
        <w:object w:dxaOrig="4760" w:dyaOrig="340" w14:anchorId="0A881E28">
          <v:shape id="_x0000_i1083" type="#_x0000_t75" style="width:236.5pt;height:19.5pt" o:ole="">
            <v:imagedata r:id="rId111" o:title=""/>
          </v:shape>
          <o:OLEObject Type="Embed" ProgID="Equation.3" ShapeID="_x0000_i1083" DrawAspect="Content" ObjectID="_1821541509" r:id="rId112"/>
        </w:object>
      </w:r>
      <w:r w:rsidR="0032234A" w:rsidRPr="001F23FC">
        <w:t>,which denote the maximum ripple in Range 2</w:t>
      </w:r>
    </w:p>
    <w:p w14:paraId="708742D3" w14:textId="121A1AC7" w:rsidR="0032234A" w:rsidRPr="001F23FC" w:rsidRDefault="005F5276" w:rsidP="005F5276">
      <w:pPr>
        <w:pStyle w:val="NO"/>
      </w:pPr>
      <w:r>
        <w:tab/>
      </w:r>
      <w:r w:rsidR="0032234A" w:rsidRPr="001F23FC">
        <w:rPr>
          <w:position w:val="-10"/>
        </w:rPr>
        <w:object w:dxaOrig="4780" w:dyaOrig="340" w14:anchorId="22F996F6">
          <v:shape id="_x0000_i1084" type="#_x0000_t75" style="width:236.5pt;height:19.5pt" o:ole="">
            <v:imagedata r:id="rId113" o:title=""/>
          </v:shape>
          <o:OLEObject Type="Embed" ProgID="Equation.3" ShapeID="_x0000_i1084" DrawAspect="Content" ObjectID="_1821541510" r:id="rId114"/>
        </w:object>
      </w:r>
      <w:r w:rsidR="0032234A" w:rsidRPr="001F23FC">
        <w:t>,which denote the maximum ripple between the upper side of Range 1 and lower side of Range 2</w:t>
      </w:r>
    </w:p>
    <w:p w14:paraId="101B7B09" w14:textId="65DAB336" w:rsidR="0032234A" w:rsidRPr="001F23FC" w:rsidRDefault="005F5276" w:rsidP="005F5276">
      <w:pPr>
        <w:pStyle w:val="NO"/>
      </w:pPr>
      <w:r>
        <w:tab/>
      </w:r>
      <w:r w:rsidR="0032234A" w:rsidRPr="001F23FC">
        <w:rPr>
          <w:position w:val="-10"/>
        </w:rPr>
        <w:object w:dxaOrig="4780" w:dyaOrig="340" w14:anchorId="5C211835">
          <v:shape id="_x0000_i1085" type="#_x0000_t75" style="width:236.5pt;height:19.5pt" o:ole="">
            <v:imagedata r:id="rId115" o:title=""/>
          </v:shape>
          <o:OLEObject Type="Embed" ProgID="Equation.3" ShapeID="_x0000_i1085" DrawAspect="Content" ObjectID="_1821541511" r:id="rId116"/>
        </w:object>
      </w:r>
      <w:r w:rsidR="0032234A" w:rsidRPr="001F23FC">
        <w:t xml:space="preserve"> ,which denote the maximum ripple between the upper side of Range 2 and lower side of Range 1</w:t>
      </w:r>
    </w:p>
    <w:p w14:paraId="094BCEC8" w14:textId="77777777" w:rsidR="0032234A" w:rsidRPr="001F23FC" w:rsidRDefault="0032234A">
      <w:pPr>
        <w:pStyle w:val="Heading2"/>
      </w:pPr>
      <w:bookmarkStart w:id="398" w:name="_Toc21026796"/>
      <w:bookmarkStart w:id="399" w:name="_Toc27744094"/>
      <w:bookmarkStart w:id="400" w:name="_Toc36197265"/>
      <w:bookmarkStart w:id="401" w:name="_Toc36197957"/>
      <w:r w:rsidRPr="001F23FC">
        <w:lastRenderedPageBreak/>
        <w:t>E.4.5</w:t>
      </w:r>
      <w:r w:rsidRPr="001F23FC">
        <w:tab/>
        <w:t>Frequency error and Carrier leakage</w:t>
      </w:r>
      <w:bookmarkEnd w:id="398"/>
      <w:bookmarkEnd w:id="399"/>
      <w:bookmarkEnd w:id="400"/>
      <w:bookmarkEnd w:id="401"/>
    </w:p>
    <w:p w14:paraId="3C487F36" w14:textId="77777777" w:rsidR="0032234A" w:rsidRPr="001F23FC" w:rsidRDefault="0032234A">
      <w:r w:rsidRPr="001F23FC">
        <w:t>See E.3.1.</w:t>
      </w:r>
    </w:p>
    <w:p w14:paraId="44450911" w14:textId="77777777" w:rsidR="0032234A" w:rsidRPr="001F23FC" w:rsidRDefault="0032234A">
      <w:pPr>
        <w:pStyle w:val="Heading2"/>
      </w:pPr>
      <w:bookmarkStart w:id="402" w:name="_Toc21026797"/>
      <w:bookmarkStart w:id="403" w:name="_Toc27744095"/>
      <w:bookmarkStart w:id="404" w:name="_Toc36197266"/>
      <w:bookmarkStart w:id="405" w:name="_Toc36197958"/>
      <w:r w:rsidRPr="001F23FC">
        <w:t>E.4.6</w:t>
      </w:r>
      <w:r w:rsidRPr="001F23FC">
        <w:tab/>
        <w:t>EVM of Demodulation reference symbols (EVM</w:t>
      </w:r>
      <w:r w:rsidRPr="001F23FC">
        <w:rPr>
          <w:szCs w:val="28"/>
          <w:vertAlign w:val="subscript"/>
        </w:rPr>
        <w:t>DMRS</w:t>
      </w:r>
      <w:r w:rsidRPr="001F23FC">
        <w:t>)</w:t>
      </w:r>
      <w:bookmarkEnd w:id="402"/>
      <w:bookmarkEnd w:id="403"/>
      <w:bookmarkEnd w:id="404"/>
      <w:bookmarkEnd w:id="405"/>
    </w:p>
    <w:p w14:paraId="2779B1D6" w14:textId="5FC3DAF5" w:rsidR="0032234A" w:rsidRPr="001F23FC" w:rsidRDefault="0032234A">
      <w:r w:rsidRPr="001F23FC">
        <w:t xml:space="preserve">For the purpose of EVM </w:t>
      </w:r>
      <w:r w:rsidRPr="001F23FC">
        <w:rPr>
          <w:vertAlign w:val="subscript"/>
        </w:rPr>
        <w:t>DMRS</w:t>
      </w:r>
      <w:r w:rsidRPr="001F23FC">
        <w:t xml:space="preserve">, the steps E.2.2 to E.4.2 are repeated 6 times, constituting 6 EVM </w:t>
      </w:r>
      <w:r w:rsidRPr="001F23FC">
        <w:rPr>
          <w:vertAlign w:val="subscript"/>
        </w:rPr>
        <w:t>DMRS</w:t>
      </w:r>
      <w:r w:rsidRPr="001F23FC">
        <w:t xml:space="preserve"> sub-periods. The only purpose of the repetition is to cover the longer gross measurement period of EVM </w:t>
      </w:r>
      <w:r w:rsidRPr="001F23FC">
        <w:rPr>
          <w:vertAlign w:val="subscript"/>
        </w:rPr>
        <w:t>DMRS</w:t>
      </w:r>
      <w:r w:rsidRPr="001F23FC">
        <w:t xml:space="preserve"> (</w:t>
      </w:r>
      <w:r w:rsidR="00404AAC" w:rsidRPr="001F23FC">
        <w:rPr>
          <w:noProof/>
        </w:rPr>
        <w:drawing>
          <wp:inline distT="0" distB="0" distL="0" distR="0" wp14:anchorId="7CAA95F9" wp14:editId="68968E41">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F23FC">
        <w:t xml:space="preserve"> time slots) and to derive the FFT window timing per sub-period.</w:t>
      </w:r>
    </w:p>
    <w:p w14:paraId="02A81E5C" w14:textId="77777777" w:rsidR="0032234A" w:rsidRPr="001F23FC" w:rsidRDefault="0032234A">
      <w:r w:rsidRPr="001F23FC">
        <w:t xml:space="preserve">The bigger of the EVM results in one n TS period corresponding to the timing¦ </w:t>
      </w:r>
      <w:r w:rsidRPr="001F23FC">
        <w:rPr>
          <w:position w:val="-6"/>
        </w:rPr>
        <w:object w:dxaOrig="360" w:dyaOrig="279" w14:anchorId="374860CD">
          <v:shape id="_x0000_i1086" type="#_x0000_t75" style="width:20.5pt;height:15.5pt" o:ole="" fillcolor="window">
            <v:imagedata r:id="rId26" o:title=""/>
          </v:shape>
          <o:OLEObject Type="Embed" ProgID="Equation.3" ShapeID="_x0000_i1086" DrawAspect="Content" ObjectID="_1821541512" r:id="rId118"/>
        </w:object>
      </w:r>
      <w:r w:rsidRPr="001F23FC">
        <w:t xml:space="preserve"> –W/2 or </w:t>
      </w:r>
      <w:r w:rsidRPr="001F23FC">
        <w:rPr>
          <w:position w:val="-6"/>
        </w:rPr>
        <w:object w:dxaOrig="360" w:dyaOrig="279" w14:anchorId="6EB66F50">
          <v:shape id="_x0000_i1087" type="#_x0000_t75" style="width:20.5pt;height:15.5pt" o:ole="" fillcolor="window">
            <v:imagedata r:id="rId26" o:title=""/>
          </v:shape>
          <o:OLEObject Type="Embed" ProgID="Equation.3" ShapeID="_x0000_i1087" DrawAspect="Content" ObjectID="_1821541513" r:id="rId119"/>
        </w:object>
      </w:r>
      <w:r w:rsidRPr="001F23FC">
        <w:t xml:space="preserve"> +W/2 is compared against the limit. (Clause E.4.2) This timing is re-used for EVM </w:t>
      </w:r>
      <w:r w:rsidRPr="001F23FC">
        <w:rPr>
          <w:vertAlign w:val="subscript"/>
        </w:rPr>
        <w:t>DMRS</w:t>
      </w:r>
      <w:r w:rsidRPr="001F23FC">
        <w:t xml:space="preserve"> in the equivalent EVM </w:t>
      </w:r>
      <w:r w:rsidRPr="001F23FC">
        <w:rPr>
          <w:vertAlign w:val="subscript"/>
        </w:rPr>
        <w:t>DMRS</w:t>
      </w:r>
      <w:r w:rsidRPr="001F23FC">
        <w:t xml:space="preserve"> sub-period.</w:t>
      </w:r>
    </w:p>
    <w:p w14:paraId="06A16B12" w14:textId="77777777" w:rsidR="0032234A" w:rsidRPr="001F23FC" w:rsidRDefault="0032234A">
      <w:r w:rsidRPr="001F23FC">
        <w:t>For EVM the demodulation reference symbols are excluded, while the data symbols are used. For EVM</w:t>
      </w:r>
      <w:r w:rsidRPr="001F23FC">
        <w:rPr>
          <w:vertAlign w:val="subscript"/>
        </w:rPr>
        <w:t>DMRS</w:t>
      </w:r>
      <w:r w:rsidRPr="001F23FC">
        <w:t xml:space="preserve"> the data symbols are excluded, while the demodulation references symbols are used. This is illustrated in figure E.4.6-1</w:t>
      </w:r>
    </w:p>
    <w:p w14:paraId="79953521" w14:textId="77777777" w:rsidR="0032234A" w:rsidRPr="001F23FC" w:rsidRDefault="0032234A">
      <w:pPr>
        <w:pStyle w:val="TH"/>
      </w:pPr>
      <w:r w:rsidRPr="001F23FC">
        <w:object w:dxaOrig="9638" w:dyaOrig="2227" w14:anchorId="67D93DE8">
          <v:shape id="_x0000_i1088" type="#_x0000_t75" style="width:481.5pt;height:108pt" o:ole="">
            <v:imagedata r:id="rId120" o:title=""/>
          </v:shape>
          <o:OLEObject Type="Embed" ProgID="Word.Document.8" ShapeID="_x0000_i1088" DrawAspect="Content" ObjectID="_1821541514" r:id="rId121">
            <o:FieldCodes>\s</o:FieldCodes>
          </o:OLEObject>
        </w:object>
      </w:r>
    </w:p>
    <w:p w14:paraId="6C242E89" w14:textId="77777777" w:rsidR="0032234A" w:rsidRPr="001F23FC" w:rsidRDefault="0032234A">
      <w:pPr>
        <w:pStyle w:val="TF"/>
      </w:pPr>
      <w:bookmarkStart w:id="406" w:name="_CRFigureE_4_61"/>
      <w:r w:rsidRPr="001F23FC">
        <w:t xml:space="preserve">Figure </w:t>
      </w:r>
      <w:bookmarkEnd w:id="406"/>
      <w:r w:rsidRPr="001F23FC">
        <w:t>E.4.6-1: EVM</w:t>
      </w:r>
      <w:r w:rsidRPr="001F23FC">
        <w:rPr>
          <w:vertAlign w:val="subscript"/>
        </w:rPr>
        <w:t>DMRS</w:t>
      </w:r>
      <w:r w:rsidRPr="001F23FC">
        <w:t xml:space="preserve"> measurement points</w:t>
      </w:r>
    </w:p>
    <w:p w14:paraId="5BC644E2" w14:textId="77777777" w:rsidR="0032234A" w:rsidRPr="001F23FC" w:rsidRDefault="0032234A">
      <w:r w:rsidRPr="001F23FC">
        <w:t>Re-use the following formula from E.3.3:</w:t>
      </w:r>
    </w:p>
    <w:p w14:paraId="604D6F03" w14:textId="4E4C2421" w:rsidR="0032234A" w:rsidRPr="006A33BD" w:rsidRDefault="0032234A">
      <w:pPr>
        <w:pStyle w:val="EQ"/>
        <w:jc w:val="center"/>
        <w:rPr>
          <w:noProof w:val="0"/>
          <w:lang w:val="fr-FR"/>
        </w:rPr>
      </w:pPr>
      <w:r w:rsidRPr="006A33BD">
        <w:rPr>
          <w:noProof w:val="0"/>
          <w:lang w:val="fr-FR"/>
        </w:rPr>
        <w:t>Z</w:t>
      </w:r>
      <w:r w:rsidR="00B00962">
        <w:rPr>
          <w:noProof w:val="0"/>
          <w:lang w:val="fr-FR"/>
        </w:rPr>
        <w:t>'</w:t>
      </w:r>
      <w:r w:rsidRPr="006A33BD">
        <w:rPr>
          <w:noProof w:val="0"/>
          <w:lang w:val="fr-FR"/>
        </w:rPr>
        <w:t>(</w:t>
      </w:r>
      <w:proofErr w:type="spellStart"/>
      <w:r w:rsidRPr="006A33BD">
        <w:rPr>
          <w:noProof w:val="0"/>
          <w:lang w:val="fr-FR"/>
        </w:rPr>
        <w:t>f,t</w:t>
      </w:r>
      <w:proofErr w:type="spellEnd"/>
      <w:r w:rsidRPr="006A33BD">
        <w:rPr>
          <w:noProof w:val="0"/>
          <w:lang w:val="fr-FR"/>
        </w:rPr>
        <w:t>) = MS(</w:t>
      </w:r>
      <w:proofErr w:type="spellStart"/>
      <w:r w:rsidRPr="006A33BD">
        <w:rPr>
          <w:noProof w:val="0"/>
          <w:lang w:val="fr-FR"/>
        </w:rPr>
        <w:t>f,t</w:t>
      </w:r>
      <w:proofErr w:type="spellEnd"/>
      <w:r w:rsidRPr="006A33BD">
        <w:rPr>
          <w:noProof w:val="0"/>
          <w:lang w:val="fr-FR"/>
        </w:rPr>
        <w:t xml:space="preserve">) </w:t>
      </w:r>
      <w:r w:rsidRPr="006A33BD">
        <w:rPr>
          <w:b/>
          <w:noProof w:val="0"/>
          <w:vertAlign w:val="superscript"/>
          <w:lang w:val="fr-FR"/>
        </w:rPr>
        <w:t>.</w:t>
      </w:r>
      <w:r w:rsidRPr="006A33BD">
        <w:rPr>
          <w:noProof w:val="0"/>
          <w:lang w:val="fr-FR"/>
        </w:rPr>
        <w:t xml:space="preserve"> EC(f)</w:t>
      </w:r>
    </w:p>
    <w:p w14:paraId="15A8A8EC" w14:textId="20BFDE16" w:rsidR="0032234A" w:rsidRPr="001F23FC" w:rsidRDefault="0032234A">
      <w:r w:rsidRPr="001F23FC">
        <w:t>To calculate EVM</w:t>
      </w:r>
      <w:r w:rsidRPr="001F23FC">
        <w:rPr>
          <w:vertAlign w:val="subscript"/>
        </w:rPr>
        <w:t>DMRS</w:t>
      </w:r>
      <w:r w:rsidRPr="001F23FC">
        <w:t xml:space="preserve"> , the data symbol ( t=0,1,3,4,5,6,8,9,10,12,13) in Z</w:t>
      </w:r>
      <w:r w:rsidR="00B00962">
        <w:t>'</w:t>
      </w:r>
      <w:r w:rsidRPr="001F23FC">
        <w:t>(</w:t>
      </w:r>
      <w:proofErr w:type="spellStart"/>
      <w:r w:rsidRPr="001F23FC">
        <w:t>f,t</w:t>
      </w:r>
      <w:proofErr w:type="spellEnd"/>
      <w:r w:rsidRPr="001F23FC">
        <w:t>) are excluded and only the reference symbols (t=2,7,11) is used.</w:t>
      </w:r>
    </w:p>
    <w:p w14:paraId="02652F9E" w14:textId="77777777" w:rsidR="0032234A" w:rsidRPr="001F23FC" w:rsidRDefault="0032234A">
      <w:r w:rsidRPr="001F23FC">
        <w:t xml:space="preserve">The EVM </w:t>
      </w:r>
      <w:r w:rsidRPr="001F23FC">
        <w:rPr>
          <w:vertAlign w:val="subscript"/>
        </w:rPr>
        <w:t>DMRS</w:t>
      </w:r>
      <w:r w:rsidRPr="001F23FC">
        <w:t xml:space="preserve"> is the difference between the ideal waveform and the measured and equalized waveform for the allocated RB(s)</w:t>
      </w:r>
    </w:p>
    <w:p w14:paraId="7EE0779E" w14:textId="77777777" w:rsidR="0032234A" w:rsidRPr="001F23FC" w:rsidRDefault="0032234A">
      <w:pPr>
        <w:pStyle w:val="EQ"/>
        <w:jc w:val="center"/>
        <w:rPr>
          <w:noProof w:val="0"/>
        </w:rPr>
      </w:pPr>
      <w:r w:rsidRPr="001F23FC">
        <w:rPr>
          <w:noProof w:val="0"/>
          <w:position w:val="-38"/>
          <w:sz w:val="18"/>
        </w:rPr>
        <w:object w:dxaOrig="4080" w:dyaOrig="1140" w14:anchorId="1428D236">
          <v:shape id="_x0000_i1089" type="#_x0000_t75" style="width:221.5pt;height:56.5pt" o:ole="">
            <v:imagedata r:id="rId122" o:title=""/>
          </v:shape>
          <o:OLEObject Type="Embed" ProgID="Equation.3" ShapeID="_x0000_i1089" DrawAspect="Content" ObjectID="_1821541515" r:id="rId123"/>
        </w:object>
      </w:r>
      <w:r w:rsidRPr="001F23FC">
        <w:rPr>
          <w:noProof w:val="0"/>
        </w:rPr>
        <w:t>,</w:t>
      </w:r>
    </w:p>
    <w:p w14:paraId="0459E396" w14:textId="77777777" w:rsidR="0032234A" w:rsidRPr="001F23FC" w:rsidRDefault="0032234A">
      <w:r w:rsidRPr="001F23FC">
        <w:t>where</w:t>
      </w:r>
    </w:p>
    <w:p w14:paraId="077CAD5D" w14:textId="07CAA3E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the count of demodulation reference symbols (i.e. symbols 2,7,11 in each slot, so count=3)</w:t>
      </w:r>
    </w:p>
    <w:p w14:paraId="55138148" w14:textId="11FA0B03" w:rsidR="0032234A" w:rsidRPr="001F23FC" w:rsidRDefault="005F5276" w:rsidP="005F5276">
      <w:pPr>
        <w:pStyle w:val="NO"/>
        <w:rPr>
          <w:sz w:val="18"/>
        </w:rPr>
      </w:pPr>
      <w:r>
        <w:rPr>
          <w:rFonts w:eastAsia="Osaka"/>
        </w:rPr>
        <w:tab/>
      </w:r>
      <w:r w:rsidR="0032234A" w:rsidRPr="001F23FC">
        <w:rPr>
          <w:rFonts w:eastAsia="Osaka"/>
        </w:rPr>
        <w:t>f covers the count of demodulation reference symbols</w:t>
      </w:r>
      <w:r w:rsidR="0032234A" w:rsidRPr="001F23FC">
        <w:t xml:space="preserve"> within the allocated bandwidth. (</w:t>
      </w:r>
      <w:r w:rsidR="0032234A" w:rsidRPr="001F23FC">
        <w:rPr>
          <w:sz w:val="18"/>
        </w:rPr>
        <w:t>|F|=</w:t>
      </w:r>
      <w:r w:rsidR="0032234A" w:rsidRPr="001F23FC">
        <w:t>12*</w:t>
      </w:r>
      <w:r w:rsidR="0032234A" w:rsidRPr="001F23FC">
        <w:rPr>
          <w:position w:val="-10"/>
        </w:rPr>
        <w:object w:dxaOrig="480" w:dyaOrig="300" w14:anchorId="7D152ECA">
          <v:shape id="_x0000_i1090" type="#_x0000_t75" style="width:36pt;height:20.5pt" o:ole="">
            <v:imagedata r:id="rId42" o:title=""/>
          </v:shape>
          <o:OLEObject Type="Embed" ProgID="Equation.3" ShapeID="_x0000_i1090" DrawAspect="Content" ObjectID="_1821541516" r:id="rId124"/>
        </w:object>
      </w:r>
      <w:r w:rsidR="0032234A" w:rsidRPr="001F23FC">
        <w:t xml:space="preserve"> (with</w:t>
      </w:r>
      <w:r w:rsidR="0032234A" w:rsidRPr="001F23FC">
        <w:rPr>
          <w:position w:val="-10"/>
        </w:rPr>
        <w:object w:dxaOrig="480" w:dyaOrig="300" w14:anchorId="30B0FF08">
          <v:shape id="_x0000_i1091" type="#_x0000_t75" style="width:36pt;height:20.5pt" o:ole="">
            <v:imagedata r:id="rId42" o:title=""/>
          </v:shape>
          <o:OLEObject Type="Embed" ProgID="Equation.3" ShapeID="_x0000_i1091" DrawAspect="Content" ObjectID="_1821541517" r:id="rId125"/>
        </w:object>
      </w:r>
      <w:r w:rsidR="0032234A" w:rsidRPr="001F23FC">
        <w:t>: number of allocated resource blocks)).</w:t>
      </w:r>
    </w:p>
    <w:p w14:paraId="68537F58" w14:textId="294AB173" w:rsidR="0032234A" w:rsidRPr="001F23FC" w:rsidRDefault="005F5276" w:rsidP="005F5276">
      <w:pPr>
        <w:pStyle w:val="NO"/>
      </w:pPr>
      <w:r>
        <w:tab/>
      </w:r>
      <w:r w:rsidR="0032234A" w:rsidRPr="001F23FC">
        <w:rPr>
          <w:position w:val="-14"/>
        </w:rPr>
        <w:object w:dxaOrig="840" w:dyaOrig="380" w14:anchorId="1134B54B">
          <v:shape id="_x0000_i1092" type="#_x0000_t75" style="width:40.5pt;height:20.5pt" o:ole="">
            <v:imagedata r:id="rId126" o:title=""/>
          </v:shape>
          <o:OLEObject Type="Embed" ProgID="Equation.3" ShapeID="_x0000_i1092" DrawAspect="Content" ObjectID="_1821541518" r:id="rId127"/>
        </w:object>
      </w:r>
      <w:r w:rsidR="0032234A" w:rsidRPr="001F23FC">
        <w:t xml:space="preserve"> are the samples of the signal evaluated for the EVM </w:t>
      </w:r>
      <w:r w:rsidR="0032234A" w:rsidRPr="001F23FC">
        <w:rPr>
          <w:vertAlign w:val="subscript"/>
        </w:rPr>
        <w:t>DMRS</w:t>
      </w:r>
    </w:p>
    <w:p w14:paraId="66494B27" w14:textId="1A0E150F" w:rsidR="0032234A" w:rsidRPr="001F23FC" w:rsidRDefault="005F5276" w:rsidP="005F5276">
      <w:pPr>
        <w:pStyle w:val="NO"/>
      </w:pPr>
      <w:r>
        <w:tab/>
      </w:r>
      <w:r w:rsidR="0032234A" w:rsidRPr="001F23FC">
        <w:rPr>
          <w:position w:val="-10"/>
        </w:rPr>
        <w:object w:dxaOrig="660" w:dyaOrig="340" w14:anchorId="2E1BBA7D">
          <v:shape id="_x0000_i1093" type="#_x0000_t75" style="width:36pt;height:19.5pt" o:ole="">
            <v:imagedata r:id="rId128" o:title=""/>
          </v:shape>
          <o:OLEObject Type="Embed" ProgID="Equation.3" ShapeID="_x0000_i1093" DrawAspect="Content" ObjectID="_1821541519" r:id="rId129"/>
        </w:object>
      </w:r>
      <w:r w:rsidR="0032234A" w:rsidRPr="001F23FC">
        <w:t>is the ideal signal reconstructed by the measurement equipment, and</w:t>
      </w:r>
    </w:p>
    <w:p w14:paraId="24D4FE7F" w14:textId="3436ADD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78CE28BF">
          <v:shape id="_x0000_i1094" type="#_x0000_t75" style="width:16.5pt;height:20.5pt" o:ole="">
            <v:imagedata r:id="rId49" o:title=""/>
          </v:shape>
          <o:OLEObject Type="Embed" ProgID="Equation.3" ShapeID="_x0000_i1094" DrawAspect="Content" ObjectID="_1821541520" r:id="rId130"/>
        </w:object>
      </w:r>
      <w:r w:rsidR="0032234A" w:rsidRPr="001F23FC">
        <w:t xml:space="preserve"> is the average power of the ideal signal. For normalized modulation symbols </w:t>
      </w:r>
      <w:r w:rsidR="0032234A" w:rsidRPr="001F23FC">
        <w:rPr>
          <w:position w:val="-12"/>
        </w:rPr>
        <w:object w:dxaOrig="260" w:dyaOrig="360" w14:anchorId="17FE1157">
          <v:shape id="_x0000_i1095" type="#_x0000_t75" style="width:16.5pt;height:20.5pt" o:ole="">
            <v:imagedata r:id="rId49" o:title=""/>
          </v:shape>
          <o:OLEObject Type="Embed" ProgID="Equation.3" ShapeID="_x0000_i1095" DrawAspect="Content" ObjectID="_1821541521" r:id="rId131"/>
        </w:object>
      </w:r>
      <w:r w:rsidR="0032234A" w:rsidRPr="001F23FC">
        <w:t xml:space="preserve"> is equal to 1.</w:t>
      </w:r>
    </w:p>
    <w:p w14:paraId="1A34141F" w14:textId="77777777" w:rsidR="0032234A" w:rsidRPr="001F23FC" w:rsidRDefault="0032234A">
      <w:r w:rsidRPr="001F23FC">
        <w:t>n such results are generated per measurement sub-period.</w:t>
      </w:r>
    </w:p>
    <w:p w14:paraId="5AF4B5C3" w14:textId="77777777" w:rsidR="0032234A" w:rsidRPr="001F23FC" w:rsidRDefault="0032234A">
      <w:pPr>
        <w:pStyle w:val="Heading3"/>
      </w:pPr>
      <w:bookmarkStart w:id="407" w:name="_Toc21026798"/>
      <w:bookmarkStart w:id="408" w:name="_Toc27744096"/>
      <w:bookmarkStart w:id="409" w:name="_Toc36197267"/>
      <w:bookmarkStart w:id="410" w:name="_Toc36197959"/>
      <w:r w:rsidRPr="001F23FC">
        <w:lastRenderedPageBreak/>
        <w:t>E.4.6.1</w:t>
      </w:r>
      <w:r w:rsidRPr="001F23FC">
        <w:tab/>
        <w:t>1</w:t>
      </w:r>
      <w:r w:rsidRPr="001F23FC">
        <w:rPr>
          <w:vertAlign w:val="superscript"/>
        </w:rPr>
        <w:t>st</w:t>
      </w:r>
      <w:r w:rsidRPr="001F23FC">
        <w:t xml:space="preserve"> average for EVM </w:t>
      </w:r>
      <w:r w:rsidRPr="001F23FC">
        <w:rPr>
          <w:vertAlign w:val="subscript"/>
        </w:rPr>
        <w:t>DMRS</w:t>
      </w:r>
      <w:bookmarkEnd w:id="407"/>
      <w:bookmarkEnd w:id="408"/>
      <w:bookmarkEnd w:id="409"/>
      <w:bookmarkEnd w:id="410"/>
    </w:p>
    <w:p w14:paraId="78EDE522" w14:textId="77777777" w:rsidR="0032234A" w:rsidRPr="001F23FC" w:rsidRDefault="0032234A">
      <w:r w:rsidRPr="001F23FC">
        <w:t xml:space="preserve">EVM </w:t>
      </w:r>
      <w:r w:rsidRPr="001F23FC">
        <w:rPr>
          <w:vertAlign w:val="subscript"/>
        </w:rPr>
        <w:t>DMRS</w:t>
      </w:r>
      <w:r w:rsidRPr="001F23FC">
        <w:t xml:space="preserve"> is averaged over all basic EVM </w:t>
      </w:r>
      <w:r w:rsidRPr="001F23FC">
        <w:rPr>
          <w:vertAlign w:val="subscript"/>
        </w:rPr>
        <w:t>DMRS</w:t>
      </w:r>
      <w:r w:rsidRPr="001F23FC">
        <w:t xml:space="preserve"> measurements in one sub-period</w:t>
      </w:r>
    </w:p>
    <w:p w14:paraId="597C4DC0" w14:textId="77777777" w:rsidR="0032234A" w:rsidRPr="001F23FC" w:rsidRDefault="0032234A">
      <w:r w:rsidRPr="001F23FC">
        <w:t>The averaging comprises n UL slots</w:t>
      </w:r>
    </w:p>
    <w:p w14:paraId="10BF9718" w14:textId="3EE00BEF" w:rsidR="0032234A" w:rsidRPr="001F23FC" w:rsidRDefault="005F5276" w:rsidP="005F5276">
      <w:pPr>
        <w:pStyle w:val="EQ"/>
      </w:pPr>
      <w:r>
        <w:tab/>
      </w:r>
      <w:r w:rsidR="00404AAC" w:rsidRPr="001F23FC">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F23FC" w:rsidRDefault="0032234A">
      <w:r w:rsidRPr="001F23FC">
        <w:t>The timing is taken from the EVM for the data. 6 of those results are achieved from the samples. In general the timing is not the same for each result.</w:t>
      </w:r>
    </w:p>
    <w:p w14:paraId="1E13909F" w14:textId="77777777" w:rsidR="0032234A" w:rsidRPr="001F23FC" w:rsidRDefault="0032234A">
      <w:pPr>
        <w:pStyle w:val="Heading3"/>
        <w:rPr>
          <w:vertAlign w:val="subscript"/>
        </w:rPr>
      </w:pPr>
      <w:bookmarkStart w:id="411" w:name="_Toc21026799"/>
      <w:bookmarkStart w:id="412" w:name="_Toc27744097"/>
      <w:bookmarkStart w:id="413" w:name="_Toc36197268"/>
      <w:bookmarkStart w:id="414" w:name="_Toc36197960"/>
      <w:r w:rsidRPr="001F23FC">
        <w:t>E.4.6.2</w:t>
      </w:r>
      <w:r w:rsidRPr="001F23FC">
        <w:tab/>
        <w:t xml:space="preserve">Final average for EVM </w:t>
      </w:r>
      <w:r w:rsidRPr="001F23FC">
        <w:rPr>
          <w:vertAlign w:val="subscript"/>
        </w:rPr>
        <w:t>DMRS</w:t>
      </w:r>
      <w:bookmarkEnd w:id="411"/>
      <w:bookmarkEnd w:id="412"/>
      <w:bookmarkEnd w:id="413"/>
      <w:bookmarkEnd w:id="414"/>
    </w:p>
    <w:p w14:paraId="6F9FEA7E" w14:textId="71540210" w:rsidR="0032234A" w:rsidRPr="001F23FC" w:rsidRDefault="005F5276" w:rsidP="005F5276">
      <w:pPr>
        <w:pStyle w:val="EQ"/>
      </w:pPr>
      <w:r>
        <w:tab/>
      </w:r>
      <w:r w:rsidR="00404AAC" w:rsidRPr="001F23FC">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F23FC" w:rsidRDefault="0032234A">
      <w:pPr>
        <w:pStyle w:val="Heading1"/>
      </w:pPr>
      <w:bookmarkStart w:id="415" w:name="_Toc21026800"/>
      <w:bookmarkStart w:id="416" w:name="_Toc27744098"/>
      <w:bookmarkStart w:id="417" w:name="_Toc36197269"/>
      <w:bookmarkStart w:id="418" w:name="_Toc36197961"/>
      <w:r w:rsidRPr="001F23FC">
        <w:t>E.5</w:t>
      </w:r>
      <w:r w:rsidRPr="001F23FC">
        <w:tab/>
        <w:t xml:space="preserve">EVM and </w:t>
      </w:r>
      <w:proofErr w:type="spellStart"/>
      <w:r w:rsidRPr="001F23FC">
        <w:t>inband</w:t>
      </w:r>
      <w:proofErr w:type="spellEnd"/>
      <w:r w:rsidRPr="001F23FC">
        <w:t xml:space="preserve"> emissions for PUCCH</w:t>
      </w:r>
      <w:bookmarkEnd w:id="415"/>
      <w:bookmarkEnd w:id="416"/>
      <w:bookmarkEnd w:id="417"/>
      <w:bookmarkEnd w:id="418"/>
    </w:p>
    <w:p w14:paraId="786FE2BE" w14:textId="77777777" w:rsidR="0032234A" w:rsidRPr="001F23FC" w:rsidRDefault="0032234A">
      <w:r w:rsidRPr="001F23FC">
        <w:t>For the purpose of worst case testing, the PUCCH shall be located on the edges of the Transmission Bandwidth Configuration (6,15,25,50,75,100 RBs).</w:t>
      </w:r>
    </w:p>
    <w:p w14:paraId="775A7BC5" w14:textId="40851F92" w:rsidR="0032234A" w:rsidRPr="001F23FC" w:rsidRDefault="0032234A">
      <w:r w:rsidRPr="001F23FC">
        <w:t>The EVM for PUCCH (EVM</w:t>
      </w:r>
      <w:r w:rsidRPr="001F23FC">
        <w:rPr>
          <w:vertAlign w:val="subscript"/>
        </w:rPr>
        <w:t>PUCCH</w:t>
      </w:r>
      <w:r w:rsidRPr="001F23FC">
        <w:t xml:space="preserve">) is averaged over </w:t>
      </w:r>
      <w:r w:rsidRPr="001F23FC">
        <w:rPr>
          <w:i/>
        </w:rPr>
        <w:t>n</w:t>
      </w:r>
      <w:r w:rsidRPr="001F23FC">
        <w:t xml:space="preserve"> slots, where</w:t>
      </w:r>
    </w:p>
    <w:p w14:paraId="654B325E" w14:textId="3571D8BC" w:rsidR="0032234A" w:rsidRPr="001F23FC" w:rsidRDefault="005F5276" w:rsidP="005F5276">
      <w:pPr>
        <w:pStyle w:val="EQ"/>
      </w:pPr>
      <w:r>
        <w:tab/>
      </w:r>
      <w:r w:rsidR="0032234A" w:rsidRPr="001F23FC">
        <w:object w:dxaOrig="2580" w:dyaOrig="720" w14:anchorId="1B8AC11D">
          <v:shape id="_x0000_i1096" type="#_x0000_t75" style="width:139pt;height:36pt" o:ole="">
            <v:imagedata r:id="rId56" o:title=""/>
          </v:shape>
          <o:OLEObject Type="Embed" ProgID="Equation.DSMT4" ShapeID="_x0000_i1096" DrawAspect="Content" ObjectID="_1821541522" r:id="rId134"/>
        </w:object>
      </w:r>
      <w:r w:rsidR="0032234A" w:rsidRPr="001F23FC">
        <w:t>.</w:t>
      </w:r>
    </w:p>
    <w:p w14:paraId="10D83F74" w14:textId="77777777" w:rsidR="0032234A" w:rsidRPr="001F23FC" w:rsidRDefault="0032234A">
      <w:r w:rsidRPr="001F23FC">
        <w:t xml:space="preserve">At least </w:t>
      </w:r>
      <w:r w:rsidRPr="001F23FC">
        <w:rPr>
          <w:i/>
        </w:rPr>
        <w:t>n</w:t>
      </w:r>
      <w:r w:rsidRPr="001F23FC">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F23FC" w:rsidRDefault="0032234A">
      <w:r w:rsidRPr="001F23FC">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F23FC" w:rsidRDefault="0032234A">
      <w:pPr>
        <w:pStyle w:val="Heading2"/>
      </w:pPr>
      <w:bookmarkStart w:id="419" w:name="_Toc21026801"/>
      <w:bookmarkStart w:id="420" w:name="_Toc27744099"/>
      <w:bookmarkStart w:id="421" w:name="_Toc36197270"/>
      <w:bookmarkStart w:id="422" w:name="_Toc36197962"/>
      <w:r w:rsidRPr="001F23FC">
        <w:t>E.5.1</w:t>
      </w:r>
      <w:r w:rsidRPr="001F23FC">
        <w:tab/>
        <w:t>Basic principle</w:t>
      </w:r>
      <w:bookmarkEnd w:id="419"/>
      <w:bookmarkEnd w:id="420"/>
      <w:bookmarkEnd w:id="421"/>
      <w:bookmarkEnd w:id="422"/>
    </w:p>
    <w:p w14:paraId="37470AED" w14:textId="77777777" w:rsidR="0032234A" w:rsidRPr="001F23FC" w:rsidRDefault="0032234A">
      <w:r w:rsidRPr="001F23FC">
        <w:t>The basic principle is the same as described in E.2.1</w:t>
      </w:r>
    </w:p>
    <w:p w14:paraId="3B7AF5BF" w14:textId="77777777" w:rsidR="0032234A" w:rsidRPr="001F23FC" w:rsidRDefault="0032234A">
      <w:pPr>
        <w:pStyle w:val="Heading2"/>
      </w:pPr>
      <w:bookmarkStart w:id="423" w:name="_Toc21026802"/>
      <w:bookmarkStart w:id="424" w:name="_Toc27744100"/>
      <w:bookmarkStart w:id="425" w:name="_Toc36197271"/>
      <w:bookmarkStart w:id="426" w:name="_Toc36197963"/>
      <w:r w:rsidRPr="001F23FC">
        <w:t>E.5.2</w:t>
      </w:r>
      <w:r w:rsidRPr="001F23FC">
        <w:tab/>
        <w:t>Output signal of the TX under test</w:t>
      </w:r>
      <w:bookmarkEnd w:id="423"/>
      <w:bookmarkEnd w:id="424"/>
      <w:bookmarkEnd w:id="425"/>
      <w:bookmarkEnd w:id="426"/>
    </w:p>
    <w:p w14:paraId="77327D72" w14:textId="77777777" w:rsidR="0032234A" w:rsidRPr="001F23FC" w:rsidRDefault="0032234A">
      <w:r w:rsidRPr="001F23FC">
        <w:t>The output signal of the TX under test is processed same as described in E.2.2</w:t>
      </w:r>
    </w:p>
    <w:p w14:paraId="67036F2E" w14:textId="77777777" w:rsidR="0032234A" w:rsidRPr="001F23FC" w:rsidRDefault="0032234A">
      <w:pPr>
        <w:pStyle w:val="Heading2"/>
      </w:pPr>
      <w:bookmarkStart w:id="427" w:name="_Toc21026803"/>
      <w:bookmarkStart w:id="428" w:name="_Toc27744101"/>
      <w:bookmarkStart w:id="429" w:name="_Toc36197272"/>
      <w:bookmarkStart w:id="430" w:name="_Toc36197964"/>
      <w:r w:rsidRPr="001F23FC">
        <w:t>E.5.3</w:t>
      </w:r>
      <w:r w:rsidRPr="001F23FC">
        <w:tab/>
        <w:t>Reference signal</w:t>
      </w:r>
      <w:bookmarkEnd w:id="427"/>
      <w:bookmarkEnd w:id="428"/>
      <w:bookmarkEnd w:id="429"/>
      <w:bookmarkEnd w:id="430"/>
    </w:p>
    <w:p w14:paraId="09CD1FCA" w14:textId="77777777" w:rsidR="0032234A" w:rsidRPr="001F23FC" w:rsidRDefault="0032234A">
      <w:r w:rsidRPr="001F23FC">
        <w:t>The reference signal is defined same as in E.2.3. Same as in E.2.3, i</w:t>
      </w:r>
      <w:r w:rsidRPr="001F23FC">
        <w:rPr>
          <w:vertAlign w:val="subscript"/>
        </w:rPr>
        <w:t>1</w:t>
      </w:r>
      <w:r w:rsidRPr="001F23FC">
        <w:t>(ν) is the ideal reference for EVM</w:t>
      </w:r>
      <w:r w:rsidRPr="001F23FC">
        <w:rPr>
          <w:vertAlign w:val="subscript"/>
        </w:rPr>
        <w:t>PUCCH</w:t>
      </w:r>
      <w:r w:rsidRPr="001F23FC">
        <w:t xml:space="preserve"> and i</w:t>
      </w:r>
      <w:r w:rsidRPr="001F23FC">
        <w:rPr>
          <w:vertAlign w:val="subscript"/>
        </w:rPr>
        <w:t>2</w:t>
      </w:r>
      <w:r w:rsidRPr="001F23FC">
        <w:t>(ν) is used to estimate the FFT window timing.</w:t>
      </w:r>
    </w:p>
    <w:p w14:paraId="1D494753" w14:textId="77777777" w:rsidR="0032234A" w:rsidRPr="001F23FC" w:rsidRDefault="0032234A">
      <w:r w:rsidRPr="001F23FC">
        <w:t>Note PUSCH is off during the PUCCH measurement period.</w:t>
      </w:r>
    </w:p>
    <w:p w14:paraId="1F4204CF" w14:textId="77777777" w:rsidR="0032234A" w:rsidRPr="001F23FC" w:rsidRDefault="0032234A">
      <w:pPr>
        <w:pStyle w:val="Heading2"/>
      </w:pPr>
      <w:bookmarkStart w:id="431" w:name="_Toc21026804"/>
      <w:bookmarkStart w:id="432" w:name="_Toc27744102"/>
      <w:bookmarkStart w:id="433" w:name="_Toc36197273"/>
      <w:bookmarkStart w:id="434" w:name="_Toc36197965"/>
      <w:r w:rsidRPr="001F23FC">
        <w:lastRenderedPageBreak/>
        <w:t>E.5.4</w:t>
      </w:r>
      <w:r w:rsidRPr="001F23FC">
        <w:tab/>
        <w:t>Measurement results</w:t>
      </w:r>
      <w:bookmarkEnd w:id="431"/>
      <w:bookmarkEnd w:id="432"/>
      <w:bookmarkEnd w:id="433"/>
      <w:bookmarkEnd w:id="434"/>
    </w:p>
    <w:p w14:paraId="42BF41E1" w14:textId="77777777" w:rsidR="0032234A" w:rsidRPr="001F23FC" w:rsidRDefault="0032234A">
      <w:r w:rsidRPr="001F23FC">
        <w:t>The measurement results are:</w:t>
      </w:r>
    </w:p>
    <w:p w14:paraId="3E4F35EC" w14:textId="77777777" w:rsidR="0032234A" w:rsidRPr="001F23FC" w:rsidRDefault="0032234A">
      <w:pPr>
        <w:pStyle w:val="B1"/>
      </w:pPr>
      <w:r w:rsidRPr="001F23FC">
        <w:t>-</w:t>
      </w:r>
      <w:r w:rsidRPr="001F23FC">
        <w:tab/>
        <w:t>EVM</w:t>
      </w:r>
      <w:r w:rsidRPr="001F23FC">
        <w:rPr>
          <w:vertAlign w:val="subscript"/>
        </w:rPr>
        <w:t>PUCCH</w:t>
      </w:r>
    </w:p>
    <w:p w14:paraId="7FD468C3" w14:textId="5C8884F1" w:rsidR="0032234A" w:rsidRPr="001F23FC" w:rsidRDefault="0032234A">
      <w:pPr>
        <w:pStyle w:val="B1"/>
      </w:pPr>
      <w:r w:rsidRPr="001F23FC">
        <w:t>-</w:t>
      </w:r>
      <w:r w:rsidRPr="001F23FC">
        <w:tab/>
      </w:r>
      <w:proofErr w:type="spellStart"/>
      <w:r w:rsidRPr="001F23FC">
        <w:t>Inband</w:t>
      </w:r>
      <w:proofErr w:type="spellEnd"/>
      <w:r w:rsidRPr="001F23FC">
        <w:t xml:space="preserve"> emissions with the sub-results: General in-band emission, IQ image (according to: 38.101. Annex F.4,</w:t>
      </w:r>
      <w:r w:rsidR="008D532A">
        <w:t xml:space="preserve"> clause </w:t>
      </w:r>
      <w:r w:rsidRPr="001F23FC">
        <w:t xml:space="preserve">starting with: </w:t>
      </w:r>
      <w:r w:rsidR="00B00962">
        <w:t>"</w:t>
      </w:r>
      <w:r w:rsidRPr="001F23FC">
        <w:t>At this stage the ….</w:t>
      </w:r>
      <w:r w:rsidR="00B00962">
        <w:t>"</w:t>
      </w:r>
      <w:r w:rsidRPr="001F23FC">
        <w:t>)</w:t>
      </w:r>
    </w:p>
    <w:p w14:paraId="12C3EC5D" w14:textId="77777777" w:rsidR="0032234A" w:rsidRPr="001F23FC" w:rsidRDefault="0032234A">
      <w:pPr>
        <w:pStyle w:val="Heading2"/>
      </w:pPr>
      <w:bookmarkStart w:id="435" w:name="_Toc21026805"/>
      <w:bookmarkStart w:id="436" w:name="_Toc27744103"/>
      <w:bookmarkStart w:id="437" w:name="_Toc36197274"/>
      <w:bookmarkStart w:id="438" w:name="_Toc36197966"/>
      <w:r w:rsidRPr="001F23FC">
        <w:t>E.5.5</w:t>
      </w:r>
      <w:r w:rsidRPr="001F23FC">
        <w:tab/>
        <w:t>Measurement points</w:t>
      </w:r>
      <w:bookmarkEnd w:id="435"/>
      <w:bookmarkEnd w:id="436"/>
      <w:bookmarkEnd w:id="437"/>
      <w:bookmarkEnd w:id="438"/>
    </w:p>
    <w:p w14:paraId="014F7871" w14:textId="77777777" w:rsidR="0032234A" w:rsidRPr="001F23FC" w:rsidRDefault="0032234A">
      <w:r w:rsidRPr="001F23FC">
        <w:t>The measurement points are illustrated in the</w:t>
      </w:r>
      <w:r w:rsidR="00D85A9D" w:rsidRPr="001F23FC">
        <w:t xml:space="preserve"> </w:t>
      </w:r>
      <w:r w:rsidRPr="001F23FC">
        <w:t>Figure E.2.5-1.</w:t>
      </w:r>
    </w:p>
    <w:p w14:paraId="60CC338E" w14:textId="77777777" w:rsidR="0032234A" w:rsidRPr="001F23FC" w:rsidRDefault="0032234A">
      <w:pPr>
        <w:pStyle w:val="Heading2"/>
      </w:pPr>
      <w:bookmarkStart w:id="439" w:name="_Toc21026806"/>
      <w:bookmarkStart w:id="440" w:name="_Toc27744104"/>
      <w:bookmarkStart w:id="441" w:name="_Toc36197275"/>
      <w:bookmarkStart w:id="442" w:name="_Toc36197967"/>
      <w:r w:rsidRPr="001F23FC">
        <w:t>E.5.6</w:t>
      </w:r>
      <w:r w:rsidRPr="001F23FC">
        <w:tab/>
        <w:t>Pre FFT minimization process</w:t>
      </w:r>
      <w:bookmarkEnd w:id="439"/>
      <w:bookmarkEnd w:id="440"/>
      <w:bookmarkEnd w:id="441"/>
      <w:bookmarkEnd w:id="442"/>
    </w:p>
    <w:p w14:paraId="14E2CABF" w14:textId="77777777" w:rsidR="0032234A" w:rsidRPr="001F23FC" w:rsidRDefault="0032234A">
      <w:r w:rsidRPr="001F23FC">
        <w:t>The pre FFT minimisation process is the same as describes in clause E.3.1.</w:t>
      </w:r>
    </w:p>
    <w:p w14:paraId="5B88BF8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pre FFT minimisation process is done over the complete slot.</w:t>
      </w:r>
    </w:p>
    <w:p w14:paraId="28278198"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0EA373DF" w14:textId="77777777" w:rsidR="0032234A" w:rsidRPr="001F23FC" w:rsidRDefault="0032234A">
      <w:pPr>
        <w:pStyle w:val="Heading2"/>
      </w:pPr>
      <w:bookmarkStart w:id="443" w:name="_Toc21026807"/>
      <w:bookmarkStart w:id="444" w:name="_Toc27744105"/>
      <w:bookmarkStart w:id="445" w:name="_Toc36197276"/>
      <w:bookmarkStart w:id="446" w:name="_Toc36197968"/>
      <w:r w:rsidRPr="001F23FC">
        <w:t>E.5.7</w:t>
      </w:r>
      <w:r w:rsidRPr="001F23FC">
        <w:tab/>
        <w:t>Timing of the FFT window</w:t>
      </w:r>
      <w:bookmarkEnd w:id="443"/>
      <w:bookmarkEnd w:id="444"/>
      <w:bookmarkEnd w:id="445"/>
      <w:bookmarkEnd w:id="446"/>
    </w:p>
    <w:p w14:paraId="2FA0E8B6" w14:textId="77777777" w:rsidR="0032234A" w:rsidRPr="001F23FC" w:rsidRDefault="0032234A">
      <w:r w:rsidRPr="001F23FC">
        <w:t>Timing of the FFT window is estimated with the same method as described in E.3.2.</w:t>
      </w:r>
    </w:p>
    <w:p w14:paraId="4B0C5885" w14:textId="77777777" w:rsidR="0032234A" w:rsidRPr="001F23FC" w:rsidRDefault="0032234A">
      <w:pPr>
        <w:pStyle w:val="Heading2"/>
      </w:pPr>
      <w:bookmarkStart w:id="447" w:name="_Toc21026808"/>
      <w:bookmarkStart w:id="448" w:name="_Toc27744106"/>
      <w:bookmarkStart w:id="449" w:name="_Toc36197277"/>
      <w:bookmarkStart w:id="450" w:name="_Toc36197969"/>
      <w:r w:rsidRPr="001F23FC">
        <w:t>E.5.8</w:t>
      </w:r>
      <w:r w:rsidRPr="001F23FC">
        <w:tab/>
        <w:t>Post FFT equalisation</w:t>
      </w:r>
      <w:bookmarkEnd w:id="447"/>
      <w:bookmarkEnd w:id="448"/>
      <w:bookmarkEnd w:id="449"/>
      <w:bookmarkEnd w:id="450"/>
    </w:p>
    <w:p w14:paraId="33ACCE51" w14:textId="77777777" w:rsidR="0032234A" w:rsidRPr="001F23FC" w:rsidRDefault="0032234A">
      <w:r w:rsidRPr="001F23FC">
        <w:t>The post FFT equalisation is described separately without reference to E.3.3:</w:t>
      </w:r>
    </w:p>
    <w:p w14:paraId="0773D7C4" w14:textId="4E1907B1"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51F25CA">
          <v:shape id="_x0000_i1097" type="#_x0000_t75" style="width:20.5pt;height:15.5pt" o:ole="" fillcolor="window">
            <v:imagedata r:id="rId26" o:title=""/>
          </v:shape>
          <o:OLEObject Type="Embed" ProgID="Equation.3" ShapeID="_x0000_i1097" DrawAspect="Content" ObjectID="_1821541523" r:id="rId135"/>
        </w:object>
      </w:r>
      <w:r w:rsidRPr="001F23FC">
        <w:t xml:space="preserve">, including the demodulation reference symbol. The result is an array of samples, 14 in the time axis t times 2048 in the frequency axis f. The samples represent the OFDM symbols (data and reference symbols) in the allocated RBs and </w:t>
      </w:r>
      <w:proofErr w:type="spellStart"/>
      <w:r w:rsidRPr="001F23FC">
        <w:t>inband</w:t>
      </w:r>
      <w:proofErr w:type="spellEnd"/>
      <w:r w:rsidRPr="001F23FC">
        <w:t xml:space="preserve"> emissions in the non allocated RBs within the transmission BW.</w:t>
      </w:r>
    </w:p>
    <w:p w14:paraId="0229219F" w14:textId="77777777" w:rsidR="0032234A" w:rsidRPr="001F23FC" w:rsidRDefault="0032234A">
      <w:r w:rsidRPr="001F23FC">
        <w:t>Only the allocated resource blocks in the frequency domain are used for equalisation.</w:t>
      </w:r>
    </w:p>
    <w:p w14:paraId="7EFB72B3" w14:textId="77777777" w:rsidR="0032234A" w:rsidRPr="001F23FC" w:rsidRDefault="0032234A">
      <w:r w:rsidRPr="001F23FC">
        <w:t xml:space="preserve">The nominal reference symbols and </w:t>
      </w:r>
      <w:r w:rsidRPr="001F23FC">
        <w:rPr>
          <w:b/>
        </w:rPr>
        <w:t>nominal</w:t>
      </w:r>
      <w:r w:rsidRPr="001F23FC">
        <w:t xml:space="preserve"> OFDM data symbols are used to equalize the measured data symbols.</w:t>
      </w:r>
    </w:p>
    <w:p w14:paraId="0F6C481A" w14:textId="77777777" w:rsidR="0032234A" w:rsidRPr="001F23FC" w:rsidRDefault="0032234A">
      <w:pPr>
        <w:rPr>
          <w:sz w:val="16"/>
          <w:szCs w:val="16"/>
        </w:rPr>
      </w:pPr>
      <w:r w:rsidRPr="001F23FC">
        <w:rPr>
          <w:sz w:val="16"/>
          <w:szCs w:val="16"/>
        </w:rPr>
        <w:t>Note: (The nomenclature inside this note is local and not valid outside)</w:t>
      </w:r>
    </w:p>
    <w:p w14:paraId="4816B66E" w14:textId="77777777" w:rsidR="0032234A" w:rsidRPr="001F23FC" w:rsidRDefault="0032234A">
      <w:pPr>
        <w:rPr>
          <w:sz w:val="16"/>
          <w:szCs w:val="16"/>
        </w:rPr>
      </w:pPr>
      <w:r w:rsidRPr="001F23FC">
        <w:rPr>
          <w:sz w:val="16"/>
          <w:szCs w:val="16"/>
        </w:rPr>
        <w:t>The nominal OFDM data symbols are created by a demodulation process. A demodulation process as follows is recommended:</w:t>
      </w:r>
    </w:p>
    <w:p w14:paraId="2A618183" w14:textId="1B6965C4" w:rsidR="0032234A" w:rsidRPr="001F23FC" w:rsidRDefault="0032234A" w:rsidP="005F5276">
      <w:pPr>
        <w:pStyle w:val="B1"/>
      </w:pPr>
      <w:r w:rsidRPr="001F23FC">
        <w:t>1.</w:t>
      </w:r>
      <w:r w:rsidR="005F5276">
        <w:tab/>
      </w:r>
      <w:r w:rsidRPr="001F23FC">
        <w:t>Equalize the measured OFDM data symbols using the reference symbols for equalisation. Result: Equalized OFDM data symbols</w:t>
      </w:r>
    </w:p>
    <w:p w14:paraId="79B2597A" w14:textId="20E6B4AA" w:rsidR="0032234A" w:rsidRPr="001F23FC" w:rsidRDefault="0032234A" w:rsidP="005F5276">
      <w:pPr>
        <w:pStyle w:val="B1"/>
      </w:pPr>
      <w:r w:rsidRPr="001F23FC">
        <w:t>2.</w:t>
      </w:r>
      <w:r w:rsidR="005F5276">
        <w:tab/>
      </w:r>
      <w:r w:rsidRPr="001F23FC">
        <w:t>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w:t>
      </w:r>
      <w:proofErr w:type="spellStart"/>
      <w:r w:rsidRPr="001F23FC">
        <w:t>f,t</w:t>
      </w:r>
      <w:proofErr w:type="spellEnd"/>
      <w:r w:rsidRPr="001F23FC">
        <w:t>))</w:t>
      </w:r>
    </w:p>
    <w:p w14:paraId="3610FBB6"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w:t>
      </w:r>
      <w:proofErr w:type="spellStart"/>
      <w:r w:rsidRPr="001F23FC">
        <w:t>f,t</w:t>
      </w:r>
      <w:proofErr w:type="spellEnd"/>
      <w:r w:rsidRPr="001F23FC">
        <w:t>))</w:t>
      </w:r>
    </w:p>
    <w:p w14:paraId="44954896" w14:textId="77777777" w:rsidR="0032234A" w:rsidRPr="001F23FC" w:rsidRDefault="0032234A">
      <w:r w:rsidRPr="001F23FC">
        <w:t>The arrays comprise in sum 7 data and reference symbols, depending on the PUCCH format, in the time axis and the number of allocated sub-carriers in the frequency axis.</w:t>
      </w:r>
    </w:p>
    <w:p w14:paraId="2E0E89AB" w14:textId="77777777" w:rsidR="0032234A" w:rsidRPr="001F23FC" w:rsidRDefault="0032234A">
      <w:r w:rsidRPr="001F23FC">
        <w:t>MS(</w:t>
      </w:r>
      <w:proofErr w:type="spellStart"/>
      <w:r w:rsidRPr="001F23FC">
        <w:t>f,t</w:t>
      </w:r>
      <w:proofErr w:type="spellEnd"/>
      <w:r w:rsidRPr="001F23FC">
        <w:t>) and NS(</w:t>
      </w:r>
      <w:proofErr w:type="spellStart"/>
      <w:r w:rsidRPr="001F23FC">
        <w:t>f,t</w:t>
      </w:r>
      <w:proofErr w:type="spellEnd"/>
      <w:r w:rsidRPr="001F23FC">
        <w:t>) are processed with a least square (LS) estimator, to derive one equalizer coefficient per time slot and per allocated subcarrier. EC(f)</w:t>
      </w:r>
    </w:p>
    <w:p w14:paraId="7EC44387" w14:textId="77777777" w:rsidR="0032234A" w:rsidRPr="001F23FC" w:rsidRDefault="0032234A" w:rsidP="005F5276">
      <w:pPr>
        <w:pStyle w:val="EQ"/>
      </w:pPr>
      <w:r w:rsidRPr="001F23FC">
        <w:lastRenderedPageBreak/>
        <w:tab/>
      </w:r>
      <w:r w:rsidRPr="001F23FC">
        <w:object w:dxaOrig="3100" w:dyaOrig="1320" w14:anchorId="06F98F54">
          <v:shape id="_x0000_i1098" type="#_x0000_t75" style="width:160.5pt;height:67.5pt" o:ole="">
            <v:imagedata r:id="rId136" o:title=""/>
          </v:shape>
          <o:OLEObject Type="Embed" ProgID="Equation.3" ShapeID="_x0000_i1098" DrawAspect="Content" ObjectID="_1821541524" r:id="rId137"/>
        </w:object>
      </w:r>
    </w:p>
    <w:p w14:paraId="4A5F8D26" w14:textId="77777777" w:rsidR="0032234A" w:rsidRPr="001F23FC" w:rsidRDefault="0032234A">
      <w:r w:rsidRPr="001F23FC">
        <w:t>With * denoting complex conjugation.</w:t>
      </w:r>
    </w:p>
    <w:p w14:paraId="4EB6D56D" w14:textId="77777777" w:rsidR="0032234A" w:rsidRPr="001F23FC" w:rsidRDefault="0032234A">
      <w:r w:rsidRPr="001F23FC">
        <w:t>EC(f) are used to equalize the OFDM data together with the demodulation reference symbols by:</w:t>
      </w:r>
    </w:p>
    <w:p w14:paraId="5726A2A5" w14:textId="75BDB931" w:rsidR="0032234A" w:rsidRPr="006A33BD" w:rsidRDefault="0032234A">
      <w:pPr>
        <w:pStyle w:val="EQ"/>
        <w:rPr>
          <w:noProof w:val="0"/>
          <w:lang w:val="fr-FR"/>
        </w:rPr>
      </w:pPr>
      <w:r w:rsidRPr="001F23FC">
        <w:rPr>
          <w:noProof w:val="0"/>
        </w:rPr>
        <w:tab/>
      </w:r>
      <w:r w:rsidRPr="006A33BD">
        <w:rPr>
          <w:noProof w:val="0"/>
          <w:lang w:val="fr-FR"/>
        </w:rPr>
        <w:t>Z</w:t>
      </w:r>
      <w:r w:rsidR="00B00962">
        <w:rPr>
          <w:noProof w:val="0"/>
          <w:lang w:val="fr-FR"/>
        </w:rPr>
        <w:t>'</w:t>
      </w:r>
      <w:r w:rsidRPr="006A33BD">
        <w:rPr>
          <w:noProof w:val="0"/>
          <w:lang w:val="fr-FR"/>
        </w:rPr>
        <w:t>(</w:t>
      </w:r>
      <w:proofErr w:type="spellStart"/>
      <w:r w:rsidRPr="006A33BD">
        <w:rPr>
          <w:noProof w:val="0"/>
          <w:lang w:val="fr-FR"/>
        </w:rPr>
        <w:t>f,t</w:t>
      </w:r>
      <w:proofErr w:type="spellEnd"/>
      <w:r w:rsidRPr="006A33BD">
        <w:rPr>
          <w:noProof w:val="0"/>
          <w:lang w:val="fr-FR"/>
        </w:rPr>
        <w:t>) = MS(</w:t>
      </w:r>
      <w:proofErr w:type="spellStart"/>
      <w:r w:rsidRPr="006A33BD">
        <w:rPr>
          <w:noProof w:val="0"/>
          <w:lang w:val="fr-FR"/>
        </w:rPr>
        <w:t>f,t</w:t>
      </w:r>
      <w:proofErr w:type="spellEnd"/>
      <w:r w:rsidRPr="006A33BD">
        <w:rPr>
          <w:noProof w:val="0"/>
          <w:lang w:val="fr-FR"/>
        </w:rPr>
        <w:t xml:space="preserve">) </w:t>
      </w:r>
      <w:r w:rsidRPr="006A33BD">
        <w:rPr>
          <w:b/>
          <w:noProof w:val="0"/>
          <w:vertAlign w:val="superscript"/>
          <w:lang w:val="fr-FR"/>
        </w:rPr>
        <w:t>.</w:t>
      </w:r>
      <w:r w:rsidRPr="006A33BD">
        <w:rPr>
          <w:noProof w:val="0"/>
          <w:lang w:val="fr-FR"/>
        </w:rPr>
        <w:t xml:space="preserve"> EC(f)</w:t>
      </w:r>
    </w:p>
    <w:p w14:paraId="003A6AF0" w14:textId="77777777" w:rsidR="0032234A" w:rsidRPr="001F23FC" w:rsidRDefault="0032234A">
      <w:r w:rsidRPr="001F23FC">
        <w:t xml:space="preserve">With </w:t>
      </w:r>
      <w:r w:rsidRPr="001F23FC">
        <w:rPr>
          <w:b/>
          <w:vertAlign w:val="superscript"/>
        </w:rPr>
        <w:t>.</w:t>
      </w:r>
      <w:r w:rsidRPr="001F23FC">
        <w:t xml:space="preserve"> denoting multiplication.</w:t>
      </w:r>
    </w:p>
    <w:p w14:paraId="5C25283E" w14:textId="6F478E06" w:rsidR="0032234A" w:rsidRPr="001F23FC" w:rsidRDefault="005F5276" w:rsidP="005F5276">
      <w:pPr>
        <w:pStyle w:val="NO"/>
      </w:pPr>
      <w:r>
        <w:tab/>
      </w:r>
      <w:r w:rsidR="0032234A" w:rsidRPr="001F23FC">
        <w:t>Z</w:t>
      </w:r>
      <w:r w:rsidR="00B00962">
        <w:t>'</w:t>
      </w:r>
      <w:r w:rsidR="0032234A" w:rsidRPr="001F23FC">
        <w:t>(</w:t>
      </w:r>
      <w:proofErr w:type="spellStart"/>
      <w:r w:rsidR="0032234A" w:rsidRPr="001F23FC">
        <w:t>f,t</w:t>
      </w:r>
      <w:proofErr w:type="spellEnd"/>
      <w:r w:rsidR="0032234A" w:rsidRPr="001F23FC">
        <w:t>) is used to calculate EVM</w:t>
      </w:r>
      <w:r w:rsidR="0032234A" w:rsidRPr="001F23FC">
        <w:rPr>
          <w:vertAlign w:val="subscript"/>
        </w:rPr>
        <w:t>PUCCH</w:t>
      </w:r>
      <w:r w:rsidR="0032234A" w:rsidRPr="001F23FC">
        <w:t>, as described in E.5.9 1</w:t>
      </w:r>
    </w:p>
    <w:p w14:paraId="1885AF1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post FFT minimisation process is done over 7 OFDM symbols.</w:t>
      </w:r>
    </w:p>
    <w:p w14:paraId="5B99C730" w14:textId="77777777" w:rsidR="0032234A" w:rsidRPr="001F23FC" w:rsidRDefault="0032234A">
      <w:r w:rsidRPr="001F23FC">
        <w:t>The samples of the non allocated resource blocks within the transmission bandwidth configuration in the post FFT domain are called Y(</w:t>
      </w:r>
      <w:proofErr w:type="spellStart"/>
      <w:r w:rsidRPr="001F23FC">
        <w:t>f,t</w:t>
      </w:r>
      <w:proofErr w:type="spellEnd"/>
      <w:r w:rsidRPr="001F23FC">
        <w:t>) (f covering the non allocated subcarriers within the transmission bandwidth configuration, t covering the OFDM symbols during 1 slot).</w:t>
      </w:r>
    </w:p>
    <w:p w14:paraId="357B5621" w14:textId="77777777" w:rsidR="0032234A" w:rsidRPr="001F23FC" w:rsidRDefault="0032234A">
      <w:pPr>
        <w:pStyle w:val="Heading2"/>
        <w:rPr>
          <w:snapToGrid w:val="0"/>
        </w:rPr>
      </w:pPr>
      <w:bookmarkStart w:id="451" w:name="_Toc21026809"/>
      <w:bookmarkStart w:id="452" w:name="_Toc27744107"/>
      <w:bookmarkStart w:id="453" w:name="_Toc36197278"/>
      <w:bookmarkStart w:id="454" w:name="_Toc36197970"/>
      <w:r w:rsidRPr="001F23FC">
        <w:rPr>
          <w:snapToGrid w:val="0"/>
        </w:rPr>
        <w:t>E.5.9</w:t>
      </w:r>
      <w:r w:rsidRPr="001F23FC">
        <w:rPr>
          <w:snapToGrid w:val="0"/>
        </w:rPr>
        <w:tab/>
        <w:t>Derivation of the results</w:t>
      </w:r>
      <w:bookmarkEnd w:id="451"/>
      <w:bookmarkEnd w:id="452"/>
      <w:bookmarkEnd w:id="453"/>
      <w:bookmarkEnd w:id="454"/>
    </w:p>
    <w:p w14:paraId="57A3F3B9" w14:textId="77777777" w:rsidR="0032234A" w:rsidRPr="001F23FC" w:rsidRDefault="0032234A">
      <w:pPr>
        <w:pStyle w:val="Heading3"/>
      </w:pPr>
      <w:bookmarkStart w:id="455" w:name="_Toc21026810"/>
      <w:bookmarkStart w:id="456" w:name="_Toc27744108"/>
      <w:bookmarkStart w:id="457" w:name="_Toc36197279"/>
      <w:bookmarkStart w:id="458" w:name="_Toc36197971"/>
      <w:r w:rsidRPr="001F23FC">
        <w:t>E.5.9.1</w:t>
      </w:r>
      <w:r w:rsidRPr="001F23FC">
        <w:tab/>
        <w:t>EVM</w:t>
      </w:r>
      <w:r w:rsidRPr="001F23FC">
        <w:rPr>
          <w:szCs w:val="24"/>
          <w:vertAlign w:val="subscript"/>
        </w:rPr>
        <w:t>PUCCH</w:t>
      </w:r>
      <w:bookmarkEnd w:id="455"/>
      <w:bookmarkEnd w:id="456"/>
      <w:bookmarkEnd w:id="457"/>
      <w:bookmarkEnd w:id="458"/>
    </w:p>
    <w:p w14:paraId="47C9E1D7" w14:textId="4B3946BB" w:rsidR="0032234A" w:rsidRPr="001F23FC" w:rsidRDefault="0032234A">
      <w:r w:rsidRPr="001F23FC">
        <w:rPr>
          <w:rFonts w:eastAsia="Osaka"/>
        </w:rPr>
        <w:t>For EVM</w:t>
      </w:r>
      <w:r w:rsidRPr="001F23FC">
        <w:rPr>
          <w:rFonts w:eastAsia="Osaka"/>
          <w:vertAlign w:val="subscript"/>
        </w:rPr>
        <w:t>PUCCH</w:t>
      </w:r>
      <w:r w:rsidRPr="001F23FC">
        <w:rPr>
          <w:rFonts w:eastAsia="Osaka"/>
        </w:rPr>
        <w:t xml:space="preserve"> create two sets of </w:t>
      </w:r>
      <w:r w:rsidRPr="001F23FC">
        <w:t>Z</w:t>
      </w:r>
      <w:r w:rsidR="00B00962">
        <w:t>'</w:t>
      </w:r>
      <w:r w:rsidRPr="001F23FC">
        <w:t>(</w:t>
      </w:r>
      <w:proofErr w:type="spellStart"/>
      <w:r w:rsidRPr="001F23FC">
        <w:t>f,t</w:t>
      </w:r>
      <w:proofErr w:type="spellEnd"/>
      <w:r w:rsidRPr="001F23FC">
        <w:t>).</w:t>
      </w:r>
      <w:r w:rsidRPr="001F23FC">
        <w:rPr>
          <w:rFonts w:eastAsia="Osaka"/>
        </w:rPr>
        <w:t xml:space="preserve">, according to the timing </w:t>
      </w:r>
      <w:r w:rsidR="00B00962">
        <w:t>"</w:t>
      </w:r>
      <w:r w:rsidRPr="001F23FC">
        <w:t xml:space="preserve"> </w:t>
      </w:r>
      <w:r w:rsidRPr="001F23FC">
        <w:rPr>
          <w:position w:val="-6"/>
        </w:rPr>
        <w:object w:dxaOrig="360" w:dyaOrig="279" w14:anchorId="2EFC2DEF">
          <v:shape id="_x0000_i1099" type="#_x0000_t75" style="width:20.5pt;height:15.5pt" o:ole="" fillcolor="window">
            <v:imagedata r:id="rId26" o:title=""/>
          </v:shape>
          <o:OLEObject Type="Embed" ProgID="Equation.3" ShapeID="_x0000_i1099" DrawAspect="Content" ObjectID="_1821541525" r:id="rId138"/>
        </w:object>
      </w:r>
      <w:r w:rsidRPr="001F23FC">
        <w:t xml:space="preserve"> –W/2 and </w:t>
      </w:r>
      <w:r w:rsidRPr="001F23FC">
        <w:rPr>
          <w:position w:val="-6"/>
        </w:rPr>
        <w:object w:dxaOrig="360" w:dyaOrig="279" w14:anchorId="1B7AE7F1">
          <v:shape id="_x0000_i1100" type="#_x0000_t75" style="width:20.5pt;height:15.5pt" o:ole="" fillcolor="window">
            <v:imagedata r:id="rId26" o:title=""/>
          </v:shape>
          <o:OLEObject Type="Embed" ProgID="Equation.3" ShapeID="_x0000_i1100" DrawAspect="Content" ObjectID="_1821541526" r:id="rId139"/>
        </w:object>
      </w:r>
      <w:r w:rsidRPr="001F23FC">
        <w:t xml:space="preserve"> +W/2</w:t>
      </w:r>
      <w:r w:rsidR="00B00962">
        <w:t>"</w:t>
      </w:r>
      <w:r w:rsidRPr="001F23FC">
        <w:t xml:space="preserve"> using the equalizer coefficients from E.5.8</w:t>
      </w:r>
    </w:p>
    <w:p w14:paraId="26E9C295" w14:textId="77777777" w:rsidR="0032234A" w:rsidRPr="001F23FC" w:rsidRDefault="0032234A">
      <w:r w:rsidRPr="001F23FC">
        <w:t xml:space="preserve">The </w:t>
      </w:r>
      <w:r w:rsidRPr="001F23FC">
        <w:rPr>
          <w:rFonts w:eastAsia="Osaka"/>
        </w:rPr>
        <w:t>EVM</w:t>
      </w:r>
      <w:r w:rsidRPr="001F23FC">
        <w:rPr>
          <w:rFonts w:eastAsia="Osaka"/>
          <w:vertAlign w:val="subscript"/>
        </w:rPr>
        <w:t>PUCCH</w:t>
      </w:r>
      <w:r w:rsidRPr="001F23FC">
        <w:t xml:space="preserve"> is the difference between the ideal waveform and the measured and equalized waveform for the allocated RB(s)</w:t>
      </w:r>
    </w:p>
    <w:p w14:paraId="70DAA0EC" w14:textId="77777777" w:rsidR="0032234A" w:rsidRPr="001F23FC" w:rsidRDefault="0032234A">
      <w:pPr>
        <w:pStyle w:val="EQ"/>
        <w:rPr>
          <w:noProof w:val="0"/>
        </w:rPr>
      </w:pPr>
      <w:r w:rsidRPr="001F23FC">
        <w:rPr>
          <w:noProof w:val="0"/>
        </w:rPr>
        <w:tab/>
      </w:r>
      <w:r w:rsidRPr="001F23FC">
        <w:rPr>
          <w:noProof w:val="0"/>
          <w:position w:val="-38"/>
        </w:rPr>
        <w:object w:dxaOrig="4200" w:dyaOrig="1140" w14:anchorId="5520D247">
          <v:shape id="_x0000_i1101" type="#_x0000_t75" style="width:227pt;height:56.5pt" o:ole="">
            <v:imagedata r:id="rId140" o:title=""/>
          </v:shape>
          <o:OLEObject Type="Embed" ProgID="Equation.3" ShapeID="_x0000_i1101" DrawAspect="Content" ObjectID="_1821541527" r:id="rId141"/>
        </w:object>
      </w:r>
      <w:r w:rsidRPr="001F23FC">
        <w:rPr>
          <w:noProof w:val="0"/>
        </w:rPr>
        <w:t>,</w:t>
      </w:r>
    </w:p>
    <w:p w14:paraId="0E5C72ED" w14:textId="77777777" w:rsidR="0032234A" w:rsidRPr="001F23FC" w:rsidRDefault="0032234A">
      <w:r w:rsidRPr="001F23FC">
        <w:t>where</w:t>
      </w:r>
    </w:p>
    <w:p w14:paraId="0BB1A4E0" w14:textId="40686458" w:rsidR="0032234A" w:rsidRPr="001F23FC" w:rsidRDefault="005F5276" w:rsidP="005F5276">
      <w:pPr>
        <w:pStyle w:val="NO"/>
      </w:pPr>
      <w:r>
        <w:tab/>
      </w:r>
      <w:r w:rsidR="0032234A" w:rsidRPr="001F23FC">
        <w:t xml:space="preserve">the OFDM symbols next to </w:t>
      </w:r>
      <w:r w:rsidR="00083A7D" w:rsidRPr="001F23FC">
        <w:t xml:space="preserve">transition </w:t>
      </w:r>
      <w:r w:rsidR="0032234A" w:rsidRPr="001F23FC">
        <w:t xml:space="preserve">boarders (instant </w:t>
      </w:r>
      <w:r w:rsidR="00083A7D" w:rsidRPr="001F23FC">
        <w:t>of PUCCH frequency hopping</w:t>
      </w:r>
      <w:r w:rsidR="0032234A" w:rsidRPr="001F23FC">
        <w:t>) are excluded:</w:t>
      </w:r>
    </w:p>
    <w:p w14:paraId="390ED062" w14:textId="7FDE4D5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less than the count of demodulated symbols in the slot (|T|= 5)</w:t>
      </w:r>
    </w:p>
    <w:p w14:paraId="085D237C" w14:textId="0E493C53" w:rsidR="0032234A" w:rsidRPr="001F23FC" w:rsidRDefault="005F5276" w:rsidP="005F5276">
      <w:pPr>
        <w:pStyle w:val="NO"/>
        <w:rPr>
          <w:sz w:val="18"/>
        </w:rPr>
      </w:pPr>
      <w:r>
        <w:rPr>
          <w:rFonts w:eastAsia="Osaka"/>
        </w:rPr>
        <w:tab/>
      </w:r>
      <w:r w:rsidR="0032234A" w:rsidRPr="001F23FC">
        <w:rPr>
          <w:rFonts w:eastAsia="Osaka"/>
        </w:rPr>
        <w:t xml:space="preserve">f covers the count of subcarriers </w:t>
      </w:r>
      <w:r w:rsidR="0032234A" w:rsidRPr="001F23FC">
        <w:t>within the allocated bandwidth. (</w:t>
      </w:r>
      <w:r w:rsidR="0032234A" w:rsidRPr="001F23FC">
        <w:rPr>
          <w:sz w:val="18"/>
        </w:rPr>
        <w:t>|F|=</w:t>
      </w:r>
      <w:r w:rsidR="0032234A" w:rsidRPr="001F23FC">
        <w:t>12)</w:t>
      </w:r>
    </w:p>
    <w:p w14:paraId="78270464" w14:textId="2A9C079B" w:rsidR="0032234A" w:rsidRPr="001F23FC" w:rsidRDefault="005F5276" w:rsidP="005F5276">
      <w:pPr>
        <w:pStyle w:val="NO"/>
      </w:pPr>
      <w:r>
        <w:tab/>
      </w:r>
      <w:r w:rsidR="0032234A" w:rsidRPr="001F23FC">
        <w:rPr>
          <w:position w:val="-14"/>
        </w:rPr>
        <w:object w:dxaOrig="840" w:dyaOrig="380" w14:anchorId="672FE3CE">
          <v:shape id="_x0000_i1102" type="#_x0000_t75" style="width:40.5pt;height:20.5pt" o:ole="">
            <v:imagedata r:id="rId142" o:title=""/>
          </v:shape>
          <o:OLEObject Type="Embed" ProgID="Equation.3" ShapeID="_x0000_i1102" DrawAspect="Content" ObjectID="_1821541528" r:id="rId143"/>
        </w:object>
      </w:r>
      <w:r w:rsidR="0032234A" w:rsidRPr="001F23FC">
        <w:t xml:space="preserve"> are the samples of the signal evaluated for the </w:t>
      </w:r>
      <w:r w:rsidR="0032234A" w:rsidRPr="001F23FC">
        <w:rPr>
          <w:rFonts w:eastAsia="Osaka"/>
        </w:rPr>
        <w:t>EVM</w:t>
      </w:r>
      <w:r w:rsidR="0032234A" w:rsidRPr="001F23FC">
        <w:rPr>
          <w:rFonts w:eastAsia="Osaka"/>
          <w:vertAlign w:val="subscript"/>
        </w:rPr>
        <w:t>PUCCH</w:t>
      </w:r>
    </w:p>
    <w:p w14:paraId="0BE060F3" w14:textId="3EDC9BC7" w:rsidR="0032234A" w:rsidRPr="001F23FC" w:rsidRDefault="005F5276" w:rsidP="005F5276">
      <w:pPr>
        <w:pStyle w:val="NO"/>
      </w:pPr>
      <w:r>
        <w:tab/>
      </w:r>
      <w:r w:rsidR="0032234A" w:rsidRPr="001F23FC">
        <w:rPr>
          <w:position w:val="-10"/>
        </w:rPr>
        <w:object w:dxaOrig="660" w:dyaOrig="340" w14:anchorId="334332E6">
          <v:shape id="_x0000_i1103" type="#_x0000_t75" style="width:36pt;height:19.5pt" o:ole="">
            <v:imagedata r:id="rId144" o:title=""/>
          </v:shape>
          <o:OLEObject Type="Embed" ProgID="Equation.3" ShapeID="_x0000_i1103" DrawAspect="Content" ObjectID="_1821541529" r:id="rId145"/>
        </w:object>
      </w:r>
      <w:r w:rsidR="0032234A" w:rsidRPr="001F23FC">
        <w:t>is the ideal signal reconstructed by the measurement equipment, and</w:t>
      </w:r>
    </w:p>
    <w:p w14:paraId="39F3FE0E" w14:textId="3050EC4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34046BF6">
          <v:shape id="_x0000_i1104" type="#_x0000_t75" style="width:16.5pt;height:20.5pt" o:ole="">
            <v:imagedata r:id="rId49" o:title=""/>
          </v:shape>
          <o:OLEObject Type="Embed" ProgID="Equation.3" ShapeID="_x0000_i1104" DrawAspect="Content" ObjectID="_1821541530" r:id="rId146"/>
        </w:object>
      </w:r>
      <w:r w:rsidR="0032234A" w:rsidRPr="001F23FC">
        <w:t xml:space="preserve"> is the average power of the ideal signal. For normalized modulation symbols </w:t>
      </w:r>
      <w:r w:rsidR="0032234A" w:rsidRPr="001F23FC">
        <w:rPr>
          <w:position w:val="-12"/>
        </w:rPr>
        <w:object w:dxaOrig="260" w:dyaOrig="360" w14:anchorId="28AE7E02">
          <v:shape id="_x0000_i1105" type="#_x0000_t75" style="width:16.5pt;height:20.5pt" o:ole="">
            <v:imagedata r:id="rId49" o:title=""/>
          </v:shape>
          <o:OLEObject Type="Embed" ProgID="Equation.3" ShapeID="_x0000_i1105" DrawAspect="Content" ObjectID="_1821541531" r:id="rId147"/>
        </w:object>
      </w:r>
      <w:r w:rsidR="0032234A" w:rsidRPr="001F23FC">
        <w:t xml:space="preserve"> is equal to 1.</w:t>
      </w:r>
    </w:p>
    <w:p w14:paraId="60662644" w14:textId="77777777" w:rsidR="0032234A" w:rsidRPr="001F23FC" w:rsidRDefault="0032234A">
      <w:pPr>
        <w:jc w:val="both"/>
      </w:pPr>
      <w:r w:rsidRPr="001F23FC">
        <w:t>From the acquired samples 2</w:t>
      </w:r>
      <w:r w:rsidRPr="001F23FC">
        <w:rPr>
          <w:i/>
        </w:rPr>
        <w:t>n</w:t>
      </w:r>
      <w:r w:rsidRPr="001F23FC">
        <w:t xml:space="preserve"> </w:t>
      </w:r>
      <w:r w:rsidRPr="001F23FC">
        <w:rPr>
          <w:rFonts w:eastAsia="Osaka"/>
        </w:rPr>
        <w:t>EVM</w:t>
      </w:r>
      <w:r w:rsidRPr="001F23FC">
        <w:rPr>
          <w:rFonts w:eastAsia="Osaka"/>
          <w:vertAlign w:val="subscript"/>
        </w:rPr>
        <w:t>PUCCH</w:t>
      </w:r>
      <w:r w:rsidRPr="001F23FC">
        <w:t xml:space="preserve"> value can be derived, </w:t>
      </w:r>
      <w:r w:rsidRPr="001F23FC">
        <w:rPr>
          <w:i/>
        </w:rPr>
        <w:t>n</w:t>
      </w:r>
      <w:r w:rsidRPr="001F23FC">
        <w:t xml:space="preserve"> values for the timing </w:t>
      </w:r>
      <w:r w:rsidRPr="001F23FC">
        <w:rPr>
          <w:position w:val="-6"/>
        </w:rPr>
        <w:object w:dxaOrig="360" w:dyaOrig="279" w14:anchorId="4924CAB3">
          <v:shape id="_x0000_i1106" type="#_x0000_t75" style="width:20.5pt;height:15.5pt" o:ole="" fillcolor="window">
            <v:imagedata r:id="rId26" o:title=""/>
          </v:shape>
          <o:OLEObject Type="Embed" ProgID="Equation.3" ShapeID="_x0000_i1106" DrawAspect="Content" ObjectID="_1821541532" r:id="rId148"/>
        </w:object>
      </w:r>
      <w:r w:rsidRPr="001F23FC">
        <w:t xml:space="preserve"> –W/2 and </w:t>
      </w:r>
      <w:r w:rsidRPr="001F23FC">
        <w:rPr>
          <w:i/>
        </w:rPr>
        <w:t>n</w:t>
      </w:r>
      <w:r w:rsidRPr="001F23FC">
        <w:t xml:space="preserve"> values for the timing </w:t>
      </w:r>
      <w:r w:rsidRPr="001F23FC">
        <w:rPr>
          <w:position w:val="-6"/>
        </w:rPr>
        <w:object w:dxaOrig="360" w:dyaOrig="279" w14:anchorId="238102CE">
          <v:shape id="_x0000_i1107" type="#_x0000_t75" style="width:20.5pt;height:15.5pt" o:ole="" fillcolor="window">
            <v:imagedata r:id="rId26" o:title=""/>
          </v:shape>
          <o:OLEObject Type="Embed" ProgID="Equation.3" ShapeID="_x0000_i1107" DrawAspect="Content" ObjectID="_1821541533" r:id="rId149"/>
        </w:object>
      </w:r>
      <w:r w:rsidRPr="001F23FC">
        <w:t xml:space="preserve"> +W/2</w:t>
      </w:r>
    </w:p>
    <w:p w14:paraId="49D6EDF9" w14:textId="77777777" w:rsidR="0032234A" w:rsidRPr="001F23FC" w:rsidRDefault="0032234A">
      <w:pPr>
        <w:pStyle w:val="Heading3"/>
      </w:pPr>
      <w:bookmarkStart w:id="459" w:name="_Toc21026811"/>
      <w:bookmarkStart w:id="460" w:name="_Toc27744109"/>
      <w:bookmarkStart w:id="461" w:name="_Toc36197280"/>
      <w:bookmarkStart w:id="462" w:name="_Toc36197972"/>
      <w:r w:rsidRPr="001F23FC">
        <w:t>E.5.9.2</w:t>
      </w:r>
      <w:r w:rsidRPr="001F23FC">
        <w:tab/>
        <w:t>Averaged EVM</w:t>
      </w:r>
      <w:r w:rsidRPr="001F23FC">
        <w:rPr>
          <w:vertAlign w:val="subscript"/>
        </w:rPr>
        <w:t>PUCCH</w:t>
      </w:r>
      <w:bookmarkEnd w:id="459"/>
      <w:bookmarkEnd w:id="460"/>
      <w:bookmarkEnd w:id="461"/>
      <w:bookmarkEnd w:id="462"/>
    </w:p>
    <w:p w14:paraId="5574392E" w14:textId="77777777" w:rsidR="0032234A" w:rsidRPr="001F23FC" w:rsidRDefault="0032234A">
      <w:r w:rsidRPr="001F23FC">
        <w:t>EVM</w:t>
      </w:r>
      <w:r w:rsidRPr="001F23FC">
        <w:rPr>
          <w:vertAlign w:val="subscript"/>
        </w:rPr>
        <w:t>PUCCH</w:t>
      </w:r>
      <w:r w:rsidRPr="001F23FC">
        <w:t xml:space="preserve"> is averaged over all basic </w:t>
      </w:r>
      <w:r w:rsidRPr="001F23FC">
        <w:rPr>
          <w:rFonts w:eastAsia="Osaka"/>
        </w:rPr>
        <w:t>EVM</w:t>
      </w:r>
      <w:r w:rsidRPr="001F23FC">
        <w:rPr>
          <w:rFonts w:eastAsia="Osaka"/>
          <w:vertAlign w:val="subscript"/>
        </w:rPr>
        <w:t>PUCCH</w:t>
      </w:r>
      <w:r w:rsidRPr="001F23FC">
        <w:t xml:space="preserve"> measurements</w:t>
      </w:r>
    </w:p>
    <w:p w14:paraId="66C27DBD" w14:textId="31490178" w:rsidR="0032234A" w:rsidRPr="001F23FC" w:rsidRDefault="0032234A">
      <w:r w:rsidRPr="001F23FC">
        <w:lastRenderedPageBreak/>
        <w:t xml:space="preserve">The averaging comprises </w:t>
      </w:r>
      <w:r w:rsidRPr="001F23FC">
        <w:rPr>
          <w:i/>
        </w:rPr>
        <w:t>n</w:t>
      </w:r>
      <w:r w:rsidRPr="001F23FC">
        <w:t xml:space="preserve"> UL slots</w:t>
      </w:r>
    </w:p>
    <w:p w14:paraId="4E5EA84E" w14:textId="733481E7" w:rsidR="0032234A" w:rsidRPr="001F23FC" w:rsidRDefault="005F5276" w:rsidP="005F5276">
      <w:pPr>
        <w:pStyle w:val="EQ"/>
      </w:pPr>
      <w:r>
        <w:tab/>
      </w:r>
      <w:r w:rsidR="00404AAC" w:rsidRPr="001F23FC">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5FBD10A5" w:rsidR="0032234A" w:rsidRPr="001F23FC" w:rsidRDefault="005F5276" w:rsidP="005F5276">
      <w:pPr>
        <w:pStyle w:val="EQ"/>
      </w:pPr>
      <w:r>
        <w:tab/>
      </w:r>
      <w:r w:rsidR="0032234A" w:rsidRPr="001F23FC">
        <w:t xml:space="preserve">The averaging is done separately for timing¦ </w:t>
      </w:r>
      <w:r w:rsidR="0032234A" w:rsidRPr="001F23FC">
        <w:rPr>
          <w:position w:val="-6"/>
        </w:rPr>
        <w:object w:dxaOrig="360" w:dyaOrig="279" w14:anchorId="117C86C9">
          <v:shape id="_x0000_i1108" type="#_x0000_t75" style="width:20.5pt;height:15.5pt" o:ole="" fillcolor="window">
            <v:imagedata r:id="rId26" o:title=""/>
          </v:shape>
          <o:OLEObject Type="Embed" ProgID="Equation.3" ShapeID="_x0000_i1108" DrawAspect="Content" ObjectID="_1821541534" r:id="rId151"/>
        </w:object>
      </w:r>
      <w:r w:rsidR="0032234A" w:rsidRPr="001F23FC">
        <w:t xml:space="preserve"> –W/2 and </w:t>
      </w:r>
      <w:r w:rsidR="0032234A" w:rsidRPr="001F23FC">
        <w:rPr>
          <w:position w:val="-6"/>
        </w:rPr>
        <w:object w:dxaOrig="360" w:dyaOrig="279" w14:anchorId="714B854A">
          <v:shape id="_x0000_i1109" type="#_x0000_t75" style="width:20.5pt;height:15.5pt" o:ole="" fillcolor="window">
            <v:imagedata r:id="rId26" o:title=""/>
          </v:shape>
          <o:OLEObject Type="Embed" ProgID="Equation.3" ShapeID="_x0000_i1109" DrawAspect="Content" ObjectID="_1821541535" r:id="rId152"/>
        </w:object>
      </w:r>
      <w:r w:rsidR="0032234A" w:rsidRPr="001F23FC">
        <w:t xml:space="preserve"> +W/2 leading to</w:t>
      </w:r>
      <w:r w:rsidR="0032234A" w:rsidRPr="001F23FC">
        <w:rPr>
          <w:position w:val="-8"/>
        </w:rPr>
        <w:object w:dxaOrig="1380" w:dyaOrig="360" w14:anchorId="79455187">
          <v:shape id="_x0000_i1110" type="#_x0000_t75" style="width:1in;height:20.5pt" o:ole="">
            <v:imagedata r:id="rId153" o:title=""/>
          </v:shape>
          <o:OLEObject Type="Embed" ProgID="Equation.3" ShapeID="_x0000_i1110" DrawAspect="Content" ObjectID="_1821541536" r:id="rId154"/>
        </w:object>
      </w:r>
      <w:r w:rsidR="0032234A" w:rsidRPr="001F23FC">
        <w:t xml:space="preserve"> and </w:t>
      </w:r>
      <w:r w:rsidR="0032234A" w:rsidRPr="001F23FC">
        <w:rPr>
          <w:position w:val="-10"/>
        </w:rPr>
        <w:object w:dxaOrig="1420" w:dyaOrig="380" w14:anchorId="7355ACBD">
          <v:shape id="_x0000_i1111" type="#_x0000_t75" style="width:1in;height:16.5pt" o:ole="">
            <v:imagedata r:id="rId155" o:title=""/>
          </v:shape>
          <o:OLEObject Type="Embed" ProgID="Equation.3" ShapeID="_x0000_i1111" DrawAspect="Content" ObjectID="_1821541537" r:id="rId156"/>
        </w:object>
      </w:r>
    </w:p>
    <w:p w14:paraId="5C0140EE" w14:textId="0DE4CF98" w:rsidR="0032234A" w:rsidRPr="001F23FC" w:rsidRDefault="005F5276" w:rsidP="005F5276">
      <w:pPr>
        <w:pStyle w:val="EQ"/>
      </w:pPr>
      <w:r>
        <w:tab/>
      </w:r>
      <w:r w:rsidR="0032234A" w:rsidRPr="001F23FC">
        <w:rPr>
          <w:position w:val="-14"/>
        </w:rPr>
        <w:object w:dxaOrig="4959" w:dyaOrig="420" w14:anchorId="38D0C2E0">
          <v:shape id="_x0000_i1112" type="#_x0000_t75" style="width:267.5pt;height:19.5pt" o:ole="">
            <v:imagedata r:id="rId157" o:title=""/>
          </v:shape>
          <o:OLEObject Type="Embed" ProgID="Equation.3" ShapeID="_x0000_i1112" DrawAspect="Content" ObjectID="_1821541538" r:id="rId158"/>
        </w:object>
      </w:r>
      <w:r w:rsidR="0032234A" w:rsidRPr="001F23FC">
        <w:t>is compared against the test requirements.</w:t>
      </w:r>
    </w:p>
    <w:p w14:paraId="3724C9FF" w14:textId="77777777" w:rsidR="0032234A" w:rsidRPr="001F23FC" w:rsidRDefault="0032234A">
      <w:pPr>
        <w:pStyle w:val="Heading3"/>
      </w:pPr>
      <w:bookmarkStart w:id="463" w:name="_Toc21026812"/>
      <w:bookmarkStart w:id="464" w:name="_Toc27744110"/>
      <w:bookmarkStart w:id="465" w:name="_Toc36197281"/>
      <w:bookmarkStart w:id="466" w:name="_Toc36197973"/>
      <w:r w:rsidRPr="001F23FC">
        <w:t>E.5.9.3</w:t>
      </w:r>
      <w:r w:rsidRPr="001F23FC">
        <w:tab/>
        <w:t>In-band emissions measurement</w:t>
      </w:r>
      <w:bookmarkEnd w:id="463"/>
      <w:bookmarkEnd w:id="464"/>
      <w:bookmarkEnd w:id="465"/>
      <w:bookmarkEnd w:id="466"/>
    </w:p>
    <w:p w14:paraId="196605D2" w14:textId="77777777" w:rsidR="0032234A" w:rsidRPr="001F23FC" w:rsidRDefault="0032234A">
      <w:r w:rsidRPr="001F23FC">
        <w:t>The in-band emissions are a measure of the interference falling into the non-allocated resources blocks</w:t>
      </w:r>
    </w:p>
    <w:p w14:paraId="79F9F605" w14:textId="55C0E779" w:rsidR="0032234A" w:rsidRPr="001F23FC" w:rsidRDefault="0032234A">
      <w:r w:rsidRPr="001F23FC">
        <w:t>Create one set of Y(</w:t>
      </w:r>
      <w:proofErr w:type="spellStart"/>
      <w:r w:rsidRPr="001F23FC">
        <w:t>t,f</w:t>
      </w:r>
      <w:proofErr w:type="spellEnd"/>
      <w:r w:rsidRPr="001F23FC">
        <w:t xml:space="preserve">) per slot according to the timing </w:t>
      </w:r>
      <w:r w:rsidR="00B00962">
        <w:t>"</w:t>
      </w:r>
      <w:r w:rsidRPr="001F23FC">
        <w:rPr>
          <w:position w:val="-6"/>
        </w:rPr>
        <w:object w:dxaOrig="360" w:dyaOrig="279" w14:anchorId="3BD0DABA">
          <v:shape id="_x0000_i1113" type="#_x0000_t75" style="width:20.5pt;height:15.5pt" o:ole="" fillcolor="window">
            <v:imagedata r:id="rId26" o:title=""/>
          </v:shape>
          <o:OLEObject Type="Embed" ProgID="Equation.3" ShapeID="_x0000_i1113" DrawAspect="Content" ObjectID="_1821541539" r:id="rId159"/>
        </w:object>
      </w:r>
      <w:r w:rsidR="00B00962">
        <w:t>"</w:t>
      </w:r>
    </w:p>
    <w:p w14:paraId="05600885" w14:textId="77777777" w:rsidR="0032234A" w:rsidRPr="001F23FC" w:rsidRDefault="0032234A">
      <w:r w:rsidRPr="001F23FC">
        <w:t>For the non-allocated RBs the in-band emissions are calculated as follows</w:t>
      </w:r>
    </w:p>
    <w:p w14:paraId="50337C9B" w14:textId="77777777" w:rsidR="0032234A" w:rsidRPr="001F23FC" w:rsidRDefault="0032234A">
      <w:pPr>
        <w:pStyle w:val="EQ"/>
        <w:rPr>
          <w:noProof w:val="0"/>
        </w:rPr>
      </w:pPr>
      <w:r w:rsidRPr="001F23FC">
        <w:rPr>
          <w:noProof w:val="0"/>
        </w:rPr>
        <w:tab/>
      </w:r>
      <w:r w:rsidRPr="001F23FC">
        <w:rPr>
          <w:noProof w:val="0"/>
          <w:position w:val="-66"/>
        </w:rPr>
        <w:object w:dxaOrig="6460" w:dyaOrig="1440" w14:anchorId="5663D2C2">
          <v:shape id="_x0000_i1114" type="#_x0000_t75" style="width:323.5pt;height:1in" o:ole="">
            <v:imagedata r:id="rId160" o:title=""/>
          </v:shape>
          <o:OLEObject Type="Embed" ProgID="Equation.3" ShapeID="_x0000_i1114" DrawAspect="Content" ObjectID="_1821541540" r:id="rId161"/>
        </w:object>
      </w:r>
      <w:r w:rsidRPr="001F23FC">
        <w:rPr>
          <w:noProof w:val="0"/>
        </w:rPr>
        <w:t>,</w:t>
      </w:r>
    </w:p>
    <w:p w14:paraId="6240192D" w14:textId="77777777" w:rsidR="0032234A" w:rsidRPr="001F23FC" w:rsidRDefault="0032234A">
      <w:r w:rsidRPr="001F23FC">
        <w:t>where</w:t>
      </w:r>
    </w:p>
    <w:p w14:paraId="5012CF81" w14:textId="4AE9FEE7" w:rsidR="0032234A" w:rsidRPr="001F23FC" w:rsidRDefault="005F5276" w:rsidP="005F5276">
      <w:pPr>
        <w:pStyle w:val="NO"/>
      </w:pPr>
      <w:r>
        <w:tab/>
      </w:r>
      <w:r w:rsidR="0032234A" w:rsidRPr="001F23FC">
        <w:t xml:space="preserve">the upper formula represents the </w:t>
      </w:r>
      <w:proofErr w:type="spellStart"/>
      <w:r w:rsidR="0032234A" w:rsidRPr="001F23FC">
        <w:t>inband</w:t>
      </w:r>
      <w:proofErr w:type="spellEnd"/>
      <w:r w:rsidR="0032234A" w:rsidRPr="001F23FC">
        <w:t xml:space="preserve"> emissions below the allocated frequency block and the lower one the </w:t>
      </w:r>
      <w:proofErr w:type="spellStart"/>
      <w:r w:rsidR="0032234A" w:rsidRPr="001F23FC">
        <w:t>inband</w:t>
      </w:r>
      <w:proofErr w:type="spellEnd"/>
      <w:r w:rsidR="0032234A" w:rsidRPr="001F23FC">
        <w:t xml:space="preserve"> emissions above the allocated frequency block.</w:t>
      </w:r>
    </w:p>
    <w:p w14:paraId="7CAF60E0" w14:textId="248CDC3E" w:rsidR="0032234A" w:rsidRPr="001F23FC" w:rsidRDefault="005F5276" w:rsidP="005F5276">
      <w:pPr>
        <w:pStyle w:val="NO"/>
      </w:pPr>
      <w:r>
        <w:tab/>
      </w:r>
      <w:r w:rsidR="0032234A" w:rsidRPr="001F23FC">
        <w:rPr>
          <w:position w:val="-12"/>
        </w:rPr>
        <w:object w:dxaOrig="260" w:dyaOrig="360" w14:anchorId="4E99375D">
          <v:shape id="_x0000_i1115" type="#_x0000_t75" style="width:16.5pt;height:20.5pt" o:ole="">
            <v:imagedata r:id="rId66" o:title=""/>
          </v:shape>
          <o:OLEObject Type="Embed" ProgID="Equation.3" ShapeID="_x0000_i1115" DrawAspect="Content" ObjectID="_1821541541" r:id="rId162"/>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66EDD149">
          <v:shape id="_x0000_i1116" type="#_x0000_t75" style="width:19.5pt;height:20.5pt" o:ole="">
            <v:imagedata r:id="rId68" o:title=""/>
          </v:shape>
          <o:OLEObject Type="Embed" ProgID="Equation.3" ShapeID="_x0000_i1116" DrawAspect="Content" ObjectID="_1821541542" r:id="rId163"/>
        </w:object>
      </w:r>
      <w:r w:rsidR="0032234A" w:rsidRPr="001F23FC">
        <w:t>OFDM symbols in the measurement period,</w:t>
      </w:r>
    </w:p>
    <w:p w14:paraId="6F24697C" w14:textId="12CB83D2" w:rsidR="0032234A" w:rsidRPr="001F23FC" w:rsidRDefault="005F5276" w:rsidP="005F5276">
      <w:pPr>
        <w:pStyle w:val="NO"/>
      </w:pPr>
      <w:r>
        <w:tab/>
      </w:r>
      <w:r w:rsidR="0032234A" w:rsidRPr="001F23FC">
        <w:rPr>
          <w:position w:val="-10"/>
        </w:rPr>
        <w:object w:dxaOrig="400" w:dyaOrig="300" w14:anchorId="4C82C9F1">
          <v:shape id="_x0000_i1117" type="#_x0000_t75" style="width:20.5pt;height:16.5pt" o:ole="">
            <v:imagedata r:id="rId70" o:title=""/>
          </v:shape>
          <o:OLEObject Type="Embed" ProgID="Equation.3" ShapeID="_x0000_i1117" DrawAspect="Content" ObjectID="_1821541543" r:id="rId164"/>
        </w:object>
      </w:r>
      <w:r w:rsidR="0032234A" w:rsidRPr="001F23FC">
        <w:t xml:space="preserve"> is the starting frequency offset between the allocated RB and the measured non-allocated RB (e.g. </w:t>
      </w:r>
      <w:r w:rsidR="0032234A" w:rsidRPr="001F23FC">
        <w:rPr>
          <w:position w:val="-10"/>
        </w:rPr>
        <w:object w:dxaOrig="760" w:dyaOrig="340" w14:anchorId="5089F605">
          <v:shape id="_x0000_i1118" type="#_x0000_t75" style="width:36pt;height:19.5pt" o:ole="">
            <v:imagedata r:id="rId72" o:title=""/>
          </v:shape>
          <o:OLEObject Type="Embed" ProgID="Equation.3" ShapeID="_x0000_i1118" DrawAspect="Content" ObjectID="_1821541544" r:id="rId165"/>
        </w:object>
      </w:r>
      <w:r w:rsidR="0032234A" w:rsidRPr="001F23FC">
        <w:t xml:space="preserve"> for the first upper or </w:t>
      </w:r>
      <w:r w:rsidR="0032234A" w:rsidRPr="001F23FC">
        <w:rPr>
          <w:position w:val="-10"/>
        </w:rPr>
        <w:object w:dxaOrig="920" w:dyaOrig="340" w14:anchorId="57B004FE">
          <v:shape id="_x0000_i1119" type="#_x0000_t75" style="width:46pt;height:19.5pt" o:ole="">
            <v:imagedata r:id="rId74" o:title=""/>
          </v:shape>
          <o:OLEObject Type="Embed" ProgID="Equation.3" ShapeID="_x0000_i1119" DrawAspect="Content" ObjectID="_1821541545" r:id="rId166"/>
        </w:object>
      </w:r>
      <w:r w:rsidR="0032234A" w:rsidRPr="001F23FC">
        <w:t xml:space="preserve"> for the first lower adjacent RB),</w:t>
      </w:r>
    </w:p>
    <w:p w14:paraId="62EF9A7A" w14:textId="517F1167" w:rsidR="0032234A" w:rsidRPr="001F23FC" w:rsidRDefault="005F5276" w:rsidP="005F5276">
      <w:pPr>
        <w:pStyle w:val="NO"/>
      </w:pPr>
      <w:r>
        <w:tab/>
      </w:r>
      <w:r w:rsidR="0032234A" w:rsidRPr="001F23FC">
        <w:rPr>
          <w:position w:val="-10"/>
        </w:rPr>
        <w:object w:dxaOrig="400" w:dyaOrig="300" w14:anchorId="16BC62B0">
          <v:shape id="_x0000_i1120" type="#_x0000_t75" style="width:20.5pt;height:16.5pt" o:ole="">
            <v:imagedata r:id="rId76" o:title=""/>
          </v:shape>
          <o:OLEObject Type="Embed" ProgID="Equation.3" ShapeID="_x0000_i1120" DrawAspect="Content" ObjectID="_1821541546" r:id="rId167"/>
        </w:object>
      </w:r>
      <w:r w:rsidR="0032234A" w:rsidRPr="001F23FC">
        <w:t xml:space="preserve">and </w:t>
      </w:r>
      <w:r w:rsidR="0032234A" w:rsidRPr="001F23FC">
        <w:rPr>
          <w:position w:val="-12"/>
        </w:rPr>
        <w:object w:dxaOrig="440" w:dyaOrig="360" w14:anchorId="5422A851">
          <v:shape id="_x0000_i1121" type="#_x0000_t75" style="width:26pt;height:20.5pt" o:ole="">
            <v:imagedata r:id="rId78" o:title=""/>
          </v:shape>
          <o:OLEObject Type="Embed" ProgID="Equation.3" ShapeID="_x0000_i1121" DrawAspect="Content" ObjectID="_1821541547" r:id="rId168"/>
        </w:object>
      </w:r>
      <w:r w:rsidR="0032234A" w:rsidRPr="001F23FC">
        <w:t>are the lower and upper edge of the UL system BW,</w:t>
      </w:r>
    </w:p>
    <w:p w14:paraId="1D0631D5" w14:textId="10596B89" w:rsidR="0032234A" w:rsidRPr="001F23FC" w:rsidRDefault="005F5276" w:rsidP="005F5276">
      <w:pPr>
        <w:pStyle w:val="NO"/>
      </w:pPr>
      <w:r>
        <w:tab/>
      </w:r>
      <w:r w:rsidR="0032234A" w:rsidRPr="001F23FC">
        <w:rPr>
          <w:position w:val="-12"/>
        </w:rPr>
        <w:object w:dxaOrig="220" w:dyaOrig="360" w14:anchorId="50A015F9">
          <v:shape id="_x0000_i1122" type="#_x0000_t75" style="width:16.5pt;height:20.5pt" o:ole="">
            <v:imagedata r:id="rId80" o:title=""/>
          </v:shape>
          <o:OLEObject Type="Embed" ProgID="Equation.3" ShapeID="_x0000_i1122" DrawAspect="Content" ObjectID="_1821541548" r:id="rId169"/>
        </w:object>
      </w:r>
      <w:r w:rsidR="0032234A" w:rsidRPr="001F23FC">
        <w:t xml:space="preserve"> and </w:t>
      </w:r>
      <w:r w:rsidR="0032234A" w:rsidRPr="001F23FC">
        <w:rPr>
          <w:position w:val="-12"/>
        </w:rPr>
        <w:object w:dxaOrig="300" w:dyaOrig="360" w14:anchorId="2877D689">
          <v:shape id="_x0000_i1123" type="#_x0000_t75" style="width:16.5pt;height:20.5pt" o:ole="">
            <v:imagedata r:id="rId82" o:title=""/>
          </v:shape>
          <o:OLEObject Type="Embed" ProgID="Equation.3" ShapeID="_x0000_i1123" DrawAspect="Content" ObjectID="_1821541549" r:id="rId170"/>
        </w:object>
      </w:r>
      <w:r w:rsidR="0032234A" w:rsidRPr="001F23FC">
        <w:t xml:space="preserve"> are the lower and upper edge of the allocated BW,</w:t>
      </w:r>
    </w:p>
    <w:p w14:paraId="11B2875B" w14:textId="6BFAD20F" w:rsidR="0032234A" w:rsidRPr="001F23FC" w:rsidRDefault="005F5276" w:rsidP="005F5276">
      <w:pPr>
        <w:pStyle w:val="NO"/>
      </w:pPr>
      <w:r>
        <w:tab/>
      </w:r>
      <w:r w:rsidR="0032234A" w:rsidRPr="001F23FC">
        <w:rPr>
          <w:position w:val="-14"/>
        </w:rPr>
        <w:object w:dxaOrig="360" w:dyaOrig="380" w14:anchorId="186E20E3">
          <v:shape id="_x0000_i1124" type="#_x0000_t75" style="width:20.5pt;height:20.5pt" o:ole="">
            <v:imagedata r:id="rId84" o:title=""/>
          </v:shape>
          <o:OLEObject Type="Embed" ProgID="Equation.3" ShapeID="_x0000_i1124" DrawAspect="Content" ObjectID="_1821541550" r:id="rId171"/>
        </w:object>
      </w:r>
      <w:r w:rsidR="0032234A" w:rsidRPr="001F23FC">
        <w:t>is the SCS, and</w:t>
      </w:r>
    </w:p>
    <w:p w14:paraId="08FF72C6" w14:textId="49200208" w:rsidR="0032234A" w:rsidRPr="001F23FC" w:rsidRDefault="005F5276" w:rsidP="005F5276">
      <w:pPr>
        <w:pStyle w:val="NO"/>
      </w:pPr>
      <w:r>
        <w:tab/>
      </w:r>
      <w:r w:rsidR="0032234A" w:rsidRPr="001F23FC">
        <w:rPr>
          <w:position w:val="-10"/>
        </w:rPr>
        <w:object w:dxaOrig="700" w:dyaOrig="340" w14:anchorId="53F05325">
          <v:shape id="_x0000_i1125" type="#_x0000_t75" style="width:31.5pt;height:15.5pt" o:ole="">
            <v:imagedata r:id="rId86" o:title=""/>
          </v:shape>
          <o:OLEObject Type="Embed" ProgID="Equation.3" ShapeID="_x0000_i1125" DrawAspect="Content" ObjectID="_1821541551" r:id="rId172"/>
        </w:object>
      </w:r>
      <w:r w:rsidR="0032234A" w:rsidRPr="001F23FC">
        <w:t xml:space="preserve"> is the frequency domain signal evaluated for in-band emissions as defined in the subsection E.5.8</w:t>
      </w:r>
    </w:p>
    <w:p w14:paraId="4AE2B8B2" w14:textId="77777777" w:rsidR="0032234A" w:rsidRPr="001F23FC" w:rsidRDefault="0032234A">
      <w:r w:rsidRPr="001F23FC">
        <w:t>The relative in-band emissions are, given by</w:t>
      </w:r>
    </w:p>
    <w:p w14:paraId="76D4694A" w14:textId="77777777" w:rsidR="0032234A" w:rsidRPr="001F23FC" w:rsidRDefault="0032234A" w:rsidP="005F5276">
      <w:pPr>
        <w:pStyle w:val="EQ"/>
      </w:pPr>
      <w:r w:rsidRPr="001F23FC">
        <w:tab/>
      </w:r>
      <w:r w:rsidRPr="001F23FC">
        <w:object w:dxaOrig="7300" w:dyaOrig="1060" w14:anchorId="45B29280">
          <v:shape id="_x0000_i1126" type="#_x0000_t75" style="width:5in;height:55.5pt" o:ole="">
            <v:imagedata r:id="rId173" o:title=""/>
          </v:shape>
          <o:OLEObject Type="Embed" ProgID="Equation.3" ShapeID="_x0000_i1126" DrawAspect="Content" ObjectID="_1821541552" r:id="rId174"/>
        </w:object>
      </w:r>
    </w:p>
    <w:p w14:paraId="4DD839E9" w14:textId="77777777" w:rsidR="0032234A" w:rsidRPr="001F23FC" w:rsidRDefault="0032234A">
      <w:r w:rsidRPr="001F23FC">
        <w:t>where</w:t>
      </w:r>
    </w:p>
    <w:p w14:paraId="7B328D90" w14:textId="3DD28E6B" w:rsidR="0032234A" w:rsidRPr="001F23FC" w:rsidRDefault="005F5276" w:rsidP="005F5276">
      <w:pPr>
        <w:pStyle w:val="NO"/>
      </w:pPr>
      <w:r>
        <w:tab/>
      </w:r>
      <w:r w:rsidR="0032234A" w:rsidRPr="001F23FC">
        <w:rPr>
          <w:position w:val="-10"/>
        </w:rPr>
        <w:object w:dxaOrig="480" w:dyaOrig="300" w14:anchorId="6EAB0D17">
          <v:shape id="_x0000_i1127" type="#_x0000_t75" style="width:36pt;height:20.5pt" o:ole="">
            <v:imagedata r:id="rId42" o:title=""/>
          </v:shape>
          <o:OLEObject Type="Embed" ProgID="Equation.3" ShapeID="_x0000_i1127" DrawAspect="Content" ObjectID="_1821541553" r:id="rId175"/>
        </w:object>
      </w:r>
      <w:r w:rsidR="0032234A" w:rsidRPr="001F23FC">
        <w:t>is the number of allocated RBs,</w:t>
      </w:r>
    </w:p>
    <w:p w14:paraId="5D6DB90F" w14:textId="51AE861F" w:rsidR="0032234A" w:rsidRPr="001F23FC" w:rsidRDefault="005F5276" w:rsidP="005F5276">
      <w:pPr>
        <w:pStyle w:val="NO"/>
        <w:rPr>
          <w:rFonts w:ascii="Arial" w:hAnsi="Arial" w:cs="Arial"/>
        </w:rPr>
      </w:pPr>
      <w:r>
        <w:lastRenderedPageBreak/>
        <w:tab/>
      </w:r>
      <w:r w:rsidR="0032234A" w:rsidRPr="001F23FC">
        <w:t xml:space="preserve"> and </w:t>
      </w:r>
      <w:r w:rsidR="0032234A" w:rsidRPr="001F23FC">
        <w:rPr>
          <w:position w:val="-10"/>
        </w:rPr>
        <w:object w:dxaOrig="900" w:dyaOrig="340" w14:anchorId="33222E55">
          <v:shape id="_x0000_i1128" type="#_x0000_t75" style="width:41.5pt;height:15.5pt" o:ole="">
            <v:imagedata r:id="rId93" o:title=""/>
          </v:shape>
          <o:OLEObject Type="Embed" ProgID="Equation.3" ShapeID="_x0000_i1128" DrawAspect="Content" ObjectID="_1821541554" r:id="rId176"/>
        </w:object>
      </w:r>
      <w:r w:rsidR="0032234A" w:rsidRPr="001F23FC">
        <w:t xml:space="preserve"> is the frequency domain samples for the allocated bandwidth, as defined in the subsection E.5.8</w:t>
      </w:r>
    </w:p>
    <w:p w14:paraId="55615614" w14:textId="77777777" w:rsidR="0032234A" w:rsidRPr="001F23FC" w:rsidRDefault="0032234A">
      <w:r w:rsidRPr="001F23FC">
        <w:t xml:space="preserve">Although an exclusion period for EVM is applicable in E.5.9.1, the </w:t>
      </w:r>
      <w:proofErr w:type="spellStart"/>
      <w:r w:rsidRPr="001F23FC">
        <w:t>inband</w:t>
      </w:r>
      <w:proofErr w:type="spellEnd"/>
      <w:r w:rsidRPr="001F23FC">
        <w:t xml:space="preserve"> emissions measurement interval is defined over one complete slot in the time domain.</w:t>
      </w:r>
    </w:p>
    <w:p w14:paraId="1230311C" w14:textId="77777777" w:rsidR="0032234A" w:rsidRPr="001F23FC" w:rsidRDefault="0032234A">
      <w:r w:rsidRPr="001F23FC">
        <w:t xml:space="preserve">From the acquired samples </w:t>
      </w:r>
      <w:r w:rsidRPr="001F23FC">
        <w:rPr>
          <w:i/>
        </w:rPr>
        <w:t>n</w:t>
      </w:r>
      <w:r w:rsidRPr="001F23FC">
        <w:t xml:space="preserve"> functions for </w:t>
      </w:r>
      <w:proofErr w:type="spellStart"/>
      <w:r w:rsidRPr="001F23FC">
        <w:t>inband</w:t>
      </w:r>
      <w:proofErr w:type="spellEnd"/>
      <w:r w:rsidRPr="001F23FC">
        <w:t xml:space="preserve"> emissions can be derived.</w:t>
      </w:r>
    </w:p>
    <w:p w14:paraId="5DD8AB9A"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 with the same PUCCH position to prevent averaging of allocated and non-allocated RBs due to PUCCH frequency hopping:</w:t>
      </w:r>
    </w:p>
    <w:p w14:paraId="5C3C2822" w14:textId="327BF79B" w:rsidR="0032234A" w:rsidRPr="001F23FC" w:rsidRDefault="005F5276" w:rsidP="005F5276">
      <w:pPr>
        <w:pStyle w:val="EQ"/>
      </w:pPr>
      <w:r>
        <w:tab/>
      </w:r>
      <w:r w:rsidR="0032234A" w:rsidRPr="001F23FC">
        <w:object w:dxaOrig="4940" w:dyaOrig="680" w14:anchorId="415839D6">
          <v:shape id="_x0000_i1129" type="#_x0000_t75" style="width:247pt;height:36pt" o:ole="">
            <v:imagedata r:id="rId96" o:title=""/>
          </v:shape>
          <o:OLEObject Type="Embed" ProgID="Equation.DSMT4" ShapeID="_x0000_i1129" DrawAspect="Content" ObjectID="_1821541555" r:id="rId177"/>
        </w:object>
      </w:r>
    </w:p>
    <w:p w14:paraId="0ADC7D7E" w14:textId="58D6B36C" w:rsidR="0032234A" w:rsidRPr="001F23FC" w:rsidRDefault="005F5276" w:rsidP="005F5276">
      <w:pPr>
        <w:pStyle w:val="EQ"/>
      </w:pPr>
      <w:r>
        <w:tab/>
      </w:r>
      <w:r w:rsidR="0032234A" w:rsidRPr="001F23FC">
        <w:object w:dxaOrig="6259" w:dyaOrig="720" w14:anchorId="70AFA11A">
          <v:shape id="_x0000_i1130" type="#_x0000_t75" style="width:309pt;height:36pt" o:ole="">
            <v:imagedata r:id="rId178" o:title=""/>
          </v:shape>
          <o:OLEObject Type="Embed" ProgID="Equation.DSMT4" ShapeID="_x0000_i1130" DrawAspect="Content" ObjectID="_1821541556" r:id="rId179"/>
        </w:object>
      </w:r>
    </w:p>
    <w:p w14:paraId="6F16CBA0" w14:textId="1FD8C0DE" w:rsidR="003874DD" w:rsidRPr="001F23FC" w:rsidRDefault="0032234A" w:rsidP="003874DD">
      <w:r w:rsidRPr="001F23FC">
        <w:t xml:space="preserve">Since the PUCCH allocation is always on the upper or lower band-edge, the opposite of the allocated one represents the IQ image, and the remaining inner RBs represent the general </w:t>
      </w:r>
      <w:proofErr w:type="spellStart"/>
      <w:r w:rsidRPr="001F23FC">
        <w:t>inband</w:t>
      </w:r>
      <w:proofErr w:type="spellEnd"/>
      <w:r w:rsidRPr="001F23FC">
        <w:t xml:space="preserve"> emissions. They are compared against different limits.</w:t>
      </w:r>
    </w:p>
    <w:p w14:paraId="588EB61B" w14:textId="77777777" w:rsidR="003874DD" w:rsidRPr="001F23FC" w:rsidRDefault="003874DD" w:rsidP="005D2F87">
      <w:pPr>
        <w:pStyle w:val="Heading2"/>
        <w:rPr>
          <w:snapToGrid w:val="0"/>
        </w:rPr>
      </w:pPr>
      <w:bookmarkStart w:id="467" w:name="_Toc21341017"/>
      <w:bookmarkStart w:id="468" w:name="_Toc29805465"/>
      <w:bookmarkStart w:id="469" w:name="_Toc36456674"/>
      <w:bookmarkStart w:id="470" w:name="_Toc36469772"/>
      <w:bookmarkStart w:id="471" w:name="_Toc37254189"/>
      <w:bookmarkStart w:id="472" w:name="_Toc37323047"/>
      <w:bookmarkStart w:id="473" w:name="_Toc37324453"/>
      <w:bookmarkStart w:id="474" w:name="_Toc45889978"/>
      <w:bookmarkStart w:id="475" w:name="_Toc52196658"/>
      <w:bookmarkStart w:id="476" w:name="_Toc52197638"/>
      <w:bookmarkStart w:id="477" w:name="_Toc53173361"/>
      <w:bookmarkStart w:id="478" w:name="_Toc53173730"/>
      <w:bookmarkStart w:id="479" w:name="_Toc61119732"/>
      <w:bookmarkStart w:id="480" w:name="_Toc61120114"/>
      <w:bookmarkStart w:id="481" w:name="_Toc67926185"/>
      <w:bookmarkStart w:id="482" w:name="_Toc75273823"/>
      <w:bookmarkStart w:id="483" w:name="_Toc76510723"/>
      <w:bookmarkStart w:id="484" w:name="_Toc83129880"/>
      <w:bookmarkStart w:id="485" w:name="_Toc90591412"/>
      <w:bookmarkStart w:id="486" w:name="_Toc98864471"/>
      <w:bookmarkStart w:id="487" w:name="_Toc99733720"/>
      <w:bookmarkStart w:id="488" w:name="_Toc106577625"/>
      <w:bookmarkStart w:id="489" w:name="_Toc114537376"/>
      <w:bookmarkStart w:id="490" w:name="_Toc115257644"/>
      <w:bookmarkStart w:id="491" w:name="_Toc123086964"/>
      <w:bookmarkStart w:id="492" w:name="_Toc124296288"/>
      <w:bookmarkStart w:id="493" w:name="_Toc124296758"/>
      <w:bookmarkStart w:id="494" w:name="_Toc130572575"/>
      <w:bookmarkStart w:id="495" w:name="_Toc131708574"/>
      <w:bookmarkStart w:id="496" w:name="_Toc137458381"/>
      <w:bookmarkStart w:id="497" w:name="_Toc138887868"/>
      <w:bookmarkStart w:id="498" w:name="_Toc138969955"/>
      <w:bookmarkStart w:id="499" w:name="_Toc145917016"/>
      <w:r w:rsidRPr="001F23FC">
        <w:rPr>
          <w:snapToGrid w:val="0"/>
        </w:rPr>
        <w:t>E.5.10</w:t>
      </w:r>
      <w:r w:rsidRPr="001F23FC">
        <w:rPr>
          <w:snapToGrid w:val="0"/>
        </w:rPr>
        <w:tab/>
        <w:t>Modified signal under test</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5ED02BF" w14:textId="77777777" w:rsidR="003874DD" w:rsidRPr="001F23FC" w:rsidRDefault="003874DD" w:rsidP="003874DD">
      <w:r w:rsidRPr="001F23FC">
        <w:t>Implicit in the definition of EVM is an assumption that the receiver is able to compensate a number of transmitter impairments.</w:t>
      </w:r>
    </w:p>
    <w:p w14:paraId="208F4A88" w14:textId="77777777" w:rsidR="003874DD" w:rsidRPr="001F23FC" w:rsidRDefault="003874DD" w:rsidP="003874DD">
      <w:r w:rsidRPr="001F23FC">
        <w:t>The DFT-s-OFDM modulated signals or PRACH signal under test is</w:t>
      </w:r>
      <w:r w:rsidRPr="001F23FC" w:rsidDel="00F64142">
        <w:t xml:space="preserve"> </w:t>
      </w:r>
      <w:r w:rsidRPr="001F23FC">
        <w:t>modified and, in the case of DFT-s-OFDM modulated signals, decoded according to:</w:t>
      </w:r>
    </w:p>
    <w:p w14:paraId="342B01AC" w14:textId="358B0CEF" w:rsidR="003874DD" w:rsidRPr="001F23FC" w:rsidRDefault="005F5276" w:rsidP="005F5276">
      <w:pPr>
        <w:pStyle w:val="EQ"/>
      </w:pPr>
      <w:r>
        <w:tab/>
      </w:r>
      <w:r w:rsidR="003874DD" w:rsidRPr="001F23FC">
        <w:object w:dxaOrig="4780" w:dyaOrig="800" w14:anchorId="6DE5F875">
          <v:shape id="_x0000_i1131" type="#_x0000_t75" style="width:231pt;height:41pt" o:ole="">
            <v:imagedata r:id="rId180" o:title=""/>
          </v:shape>
          <o:OLEObject Type="Embed" ProgID="Equation.3" ShapeID="_x0000_i1131" DrawAspect="Content" ObjectID="_1821541557" r:id="rId181"/>
        </w:object>
      </w:r>
    </w:p>
    <w:p w14:paraId="70EBFB26" w14:textId="77777777" w:rsidR="003874DD" w:rsidRPr="001F23FC" w:rsidRDefault="003874DD" w:rsidP="003874DD">
      <w:r w:rsidRPr="001F23FC">
        <w:t>where</w:t>
      </w:r>
    </w:p>
    <w:p w14:paraId="280ECE94" w14:textId="77777777" w:rsidR="003874DD" w:rsidRPr="001F23FC" w:rsidRDefault="003874DD" w:rsidP="003874DD">
      <w:r w:rsidRPr="001F23FC">
        <w:rPr>
          <w:position w:val="-10"/>
        </w:rPr>
        <w:object w:dxaOrig="460" w:dyaOrig="320" w14:anchorId="2A79A1E8">
          <v:shape id="_x0000_i1132" type="#_x0000_t75" style="width:31.5pt;height:20.5pt" o:ole="">
            <v:imagedata r:id="rId182" o:title=""/>
          </v:shape>
          <o:OLEObject Type="Embed" ProgID="Equation.3" ShapeID="_x0000_i1132" DrawAspect="Content" ObjectID="_1821541558" r:id="rId183"/>
        </w:object>
      </w:r>
      <w:r w:rsidRPr="001F23FC">
        <w:t xml:space="preserve"> is the time domain samples of the signal under test.</w:t>
      </w:r>
    </w:p>
    <w:p w14:paraId="5B17BB49" w14:textId="77777777" w:rsidR="003874DD" w:rsidRPr="001F23FC" w:rsidRDefault="003874DD" w:rsidP="003874DD">
      <w:r w:rsidRPr="001F23FC">
        <w:t xml:space="preserve">The CP-OFDM modulated signals or PUSCH demodulation reference signal or CP-OFDM modulated </w:t>
      </w:r>
      <w:proofErr w:type="spellStart"/>
      <w:r w:rsidRPr="001F23FC">
        <w:t>signalsunder</w:t>
      </w:r>
      <w:proofErr w:type="spellEnd"/>
      <w:r w:rsidRPr="001F23FC">
        <w:t xml:space="preserve"> test is equalised and, in the case of PUCCH data signal decoded according to:</w:t>
      </w:r>
    </w:p>
    <w:p w14:paraId="3878D036" w14:textId="59E80816" w:rsidR="003874DD" w:rsidRPr="001F23FC" w:rsidRDefault="005F5276" w:rsidP="005F5276">
      <w:pPr>
        <w:pStyle w:val="EQ"/>
      </w:pPr>
      <w:r>
        <w:tab/>
      </w:r>
      <w:r w:rsidR="003874DD" w:rsidRPr="001F23FC">
        <w:object w:dxaOrig="3960" w:dyaOrig="720" w14:anchorId="17450F6F">
          <v:shape id="_x0000_i1133" type="#_x0000_t75" style="width:200pt;height:36pt" o:ole="">
            <v:imagedata r:id="rId184" o:title=""/>
          </v:shape>
          <o:OLEObject Type="Embed" ProgID="Equation.3" ShapeID="_x0000_i1133" DrawAspect="Content" ObjectID="_1821541559" r:id="rId185"/>
        </w:object>
      </w:r>
    </w:p>
    <w:p w14:paraId="0DD888A7" w14:textId="77777777" w:rsidR="003874DD" w:rsidRPr="001F23FC" w:rsidRDefault="003874DD" w:rsidP="003874DD">
      <w:r w:rsidRPr="001F23FC">
        <w:t>where</w:t>
      </w:r>
    </w:p>
    <w:p w14:paraId="46FF2AC3" w14:textId="7D9F0DF9" w:rsidR="003874DD" w:rsidRPr="001F23FC" w:rsidRDefault="005F5276" w:rsidP="005F5276">
      <w:pPr>
        <w:pStyle w:val="NO"/>
      </w:pPr>
      <w:r>
        <w:tab/>
      </w:r>
      <w:r w:rsidR="003874DD" w:rsidRPr="001F23FC">
        <w:rPr>
          <w:position w:val="-10"/>
        </w:rPr>
        <w:object w:dxaOrig="460" w:dyaOrig="320" w14:anchorId="4F6DDA1C">
          <v:shape id="_x0000_i1134" type="#_x0000_t75" style="width:31.5pt;height:20.5pt" o:ole="">
            <v:imagedata r:id="rId182" o:title=""/>
          </v:shape>
          <o:OLEObject Type="Embed" ProgID="Equation.3" ShapeID="_x0000_i1134" DrawAspect="Content" ObjectID="_1821541560" r:id="rId186"/>
        </w:object>
      </w:r>
      <w:r w:rsidR="003874DD" w:rsidRPr="001F23FC">
        <w:t xml:space="preserve"> is the time domain samples of the signal under test.</w:t>
      </w:r>
    </w:p>
    <w:p w14:paraId="4618483E" w14:textId="77777777" w:rsidR="003874DD" w:rsidRPr="001F23FC" w:rsidRDefault="003874DD" w:rsidP="003874DD">
      <w:r w:rsidRPr="001F23FC">
        <w:t>To minimize the error, the signal under test should be modified with respect to a set of parameters following the procedure explained below.</w:t>
      </w:r>
    </w:p>
    <w:p w14:paraId="2C983E5A" w14:textId="77777777" w:rsidR="003874DD" w:rsidRPr="001F23FC" w:rsidRDefault="003874DD" w:rsidP="003874DD">
      <w:r w:rsidRPr="001F23FC">
        <w:t>Notation:</w:t>
      </w:r>
    </w:p>
    <w:p w14:paraId="679CD5A4" w14:textId="4F1BEEA5" w:rsidR="003874DD" w:rsidRPr="001F23FC" w:rsidRDefault="005F5276" w:rsidP="005F5276">
      <w:pPr>
        <w:pStyle w:val="NO"/>
      </w:pPr>
      <w:r>
        <w:tab/>
      </w:r>
      <w:r w:rsidR="003874DD" w:rsidRPr="001F23FC">
        <w:rPr>
          <w:position w:val="-6"/>
        </w:rPr>
        <w:object w:dxaOrig="360" w:dyaOrig="300" w14:anchorId="44553445">
          <v:shape id="_x0000_i1135" type="#_x0000_t75" style="width:20.5pt;height:16.5pt" o:ole="" fillcolor="window">
            <v:imagedata r:id="rId187" o:title=""/>
          </v:shape>
          <o:OLEObject Type="Embed" ProgID="Equation.3" ShapeID="_x0000_i1135" DrawAspect="Content" ObjectID="_1821541561" r:id="rId188"/>
        </w:object>
      </w:r>
      <w:r w:rsidR="003874DD" w:rsidRPr="001F23FC">
        <w:t xml:space="preserve"> is the sample timing difference between the FFT processing window in relation to nominal timing of the ideal signal.</w:t>
      </w:r>
    </w:p>
    <w:p w14:paraId="06BCD158" w14:textId="7151183E" w:rsidR="003874DD" w:rsidRPr="001F23FC" w:rsidRDefault="005F5276" w:rsidP="005F5276">
      <w:pPr>
        <w:pStyle w:val="NO"/>
      </w:pPr>
      <w:r>
        <w:tab/>
      </w:r>
      <w:r w:rsidR="003874DD" w:rsidRPr="001F23FC">
        <w:rPr>
          <w:position w:val="-10"/>
        </w:rPr>
        <w:object w:dxaOrig="360" w:dyaOrig="380" w14:anchorId="13C31B94">
          <v:shape id="_x0000_i1136" type="#_x0000_t75" style="width:20.5pt;height:20.5pt" o:ole="" fillcolor="window">
            <v:imagedata r:id="rId189" o:title=""/>
          </v:shape>
          <o:OLEObject Type="Embed" ProgID="Equation.3" ShapeID="_x0000_i1136" DrawAspect="Content" ObjectID="_1821541562" r:id="rId190"/>
        </w:object>
      </w:r>
      <w:r w:rsidR="003874DD" w:rsidRPr="001F23FC">
        <w:t xml:space="preserve"> is the RF frequency offset.</w:t>
      </w:r>
    </w:p>
    <w:p w14:paraId="14B7CB81" w14:textId="338ADD1B" w:rsidR="003874DD" w:rsidRPr="001F23FC" w:rsidRDefault="005F5276" w:rsidP="005F5276">
      <w:pPr>
        <w:pStyle w:val="NO"/>
      </w:pPr>
      <w:r>
        <w:lastRenderedPageBreak/>
        <w:tab/>
      </w:r>
      <w:r w:rsidR="003874DD" w:rsidRPr="001F23FC">
        <w:rPr>
          <w:position w:val="-10"/>
        </w:rPr>
        <w:object w:dxaOrig="720" w:dyaOrig="320" w14:anchorId="3F05AE72">
          <v:shape id="_x0000_i1137" type="#_x0000_t75" style="width:36pt;height:20.5pt" o:ole="" fillcolor="window">
            <v:imagedata r:id="rId191" o:title=""/>
          </v:shape>
          <o:OLEObject Type="Embed" ProgID="Equation.3" ShapeID="_x0000_i1137" DrawAspect="Content" ObjectID="_1821541563" r:id="rId192"/>
        </w:object>
      </w:r>
      <w:r w:rsidR="003874DD" w:rsidRPr="001F23FC">
        <w:t xml:space="preserve"> is the phase response of the TX chain.</w:t>
      </w:r>
    </w:p>
    <w:p w14:paraId="6A06BF9F" w14:textId="0B0E02B7" w:rsidR="003874DD" w:rsidRPr="001F23FC" w:rsidRDefault="005F5276" w:rsidP="005F5276">
      <w:pPr>
        <w:pStyle w:val="NO"/>
      </w:pPr>
      <w:r>
        <w:tab/>
      </w:r>
      <w:r w:rsidR="003874DD" w:rsidRPr="001F23FC">
        <w:rPr>
          <w:position w:val="-10"/>
        </w:rPr>
        <w:object w:dxaOrig="720" w:dyaOrig="320" w14:anchorId="58020F4C">
          <v:shape id="_x0000_i1138" type="#_x0000_t75" style="width:36pt;height:20.5pt" o:ole="" fillcolor="window">
            <v:imagedata r:id="rId193" o:title=""/>
          </v:shape>
          <o:OLEObject Type="Embed" ProgID="Equation.3" ShapeID="_x0000_i1138" DrawAspect="Content" ObjectID="_1821541564" r:id="rId194"/>
        </w:object>
      </w:r>
      <w:r w:rsidR="003874DD" w:rsidRPr="001F23FC">
        <w:t xml:space="preserve"> is the amplitude response of the TX chain.</w:t>
      </w:r>
    </w:p>
    <w:p w14:paraId="1FF2139A" w14:textId="77777777" w:rsidR="003874DD" w:rsidRPr="001F23FC" w:rsidRDefault="003874DD" w:rsidP="003874DD">
      <w:r w:rsidRPr="001F23FC">
        <w:t xml:space="preserve">In the following </w:t>
      </w:r>
      <w:r w:rsidRPr="001F23FC">
        <w:rPr>
          <w:position w:val="-6"/>
        </w:rPr>
        <w:object w:dxaOrig="360" w:dyaOrig="279" w14:anchorId="6211C62D">
          <v:shape id="_x0000_i1139" type="#_x0000_t75" style="width:20.5pt;height:15.5pt" o:ole="" fillcolor="window">
            <v:imagedata r:id="rId26" o:title=""/>
          </v:shape>
          <o:OLEObject Type="Embed" ProgID="Equation.3" ShapeID="_x0000_i1139" DrawAspect="Content" ObjectID="_1821541565" r:id="rId195"/>
        </w:object>
      </w:r>
      <w:r w:rsidRPr="001F23FC">
        <w:t xml:space="preserve"> represents the middle sample of the EVM window of length </w:t>
      </w:r>
      <w:r w:rsidRPr="001F23FC">
        <w:rPr>
          <w:position w:val="-6"/>
        </w:rPr>
        <w:object w:dxaOrig="279" w:dyaOrig="279" w14:anchorId="5EEC97F1">
          <v:shape id="_x0000_i1140" type="#_x0000_t75" style="width:15.5pt;height:15.5pt" o:ole="">
            <v:imagedata r:id="rId196" o:title=""/>
          </v:shape>
          <o:OLEObject Type="Embed" ProgID="Equation.3" ShapeID="_x0000_i1140" DrawAspect="Content" ObjectID="_1821541566" r:id="rId197"/>
        </w:object>
      </w:r>
      <w:r w:rsidRPr="001F23FC">
        <w:t xml:space="preserve"> (defined in the next clauses) or the last sample of the first window half if </w:t>
      </w:r>
      <w:r w:rsidRPr="001F23FC">
        <w:rPr>
          <w:position w:val="-6"/>
        </w:rPr>
        <w:object w:dxaOrig="279" w:dyaOrig="279" w14:anchorId="358DF276">
          <v:shape id="_x0000_i1141" type="#_x0000_t75" style="width:15.5pt;height:15.5pt" o:ole="">
            <v:imagedata r:id="rId196" o:title=""/>
          </v:shape>
          <o:OLEObject Type="Embed" ProgID="Equation.3" ShapeID="_x0000_i1141" DrawAspect="Content" ObjectID="_1821541567" r:id="rId198"/>
        </w:object>
      </w:r>
      <w:r w:rsidRPr="001F23FC">
        <w:t>is even.</w:t>
      </w:r>
    </w:p>
    <w:p w14:paraId="24E6B072" w14:textId="77777777" w:rsidR="003874DD" w:rsidRPr="001F23FC" w:rsidRDefault="003874DD" w:rsidP="003874DD">
      <w:r w:rsidRPr="001F23FC">
        <w:t>The EVM analyser shall</w:t>
      </w:r>
    </w:p>
    <w:p w14:paraId="410BD36A" w14:textId="77777777" w:rsidR="003874DD" w:rsidRPr="001F23FC" w:rsidRDefault="003874DD" w:rsidP="005F5276">
      <w:pPr>
        <w:pStyle w:val="B1"/>
      </w:pPr>
      <w:r w:rsidRPr="001F23FC">
        <w:t>-</w:t>
      </w:r>
      <w:r w:rsidRPr="001F23FC">
        <w:tab/>
        <w:t xml:space="preserve">detect the start of each slot and estimate </w:t>
      </w:r>
      <w:r w:rsidRPr="001F23FC">
        <w:rPr>
          <w:position w:val="-6"/>
        </w:rPr>
        <w:object w:dxaOrig="360" w:dyaOrig="300" w14:anchorId="219B60A7">
          <v:shape id="_x0000_i1142" type="#_x0000_t75" style="width:20.5pt;height:16.5pt" o:ole="" fillcolor="window">
            <v:imagedata r:id="rId199" o:title=""/>
          </v:shape>
          <o:OLEObject Type="Embed" ProgID="Equation.3" ShapeID="_x0000_i1142" DrawAspect="Content" ObjectID="_1821541568" r:id="rId200"/>
        </w:object>
      </w:r>
      <w:r w:rsidRPr="001F23FC">
        <w:t xml:space="preserve"> and </w:t>
      </w:r>
      <w:r w:rsidRPr="001F23FC">
        <w:rPr>
          <w:position w:val="-10"/>
        </w:rPr>
        <w:object w:dxaOrig="360" w:dyaOrig="380" w14:anchorId="60D79A97">
          <v:shape id="_x0000_i1143" type="#_x0000_t75" style="width:20.5pt;height:20.5pt" o:ole="" fillcolor="window">
            <v:imagedata r:id="rId201" o:title=""/>
          </v:shape>
          <o:OLEObject Type="Embed" ProgID="Equation.3" ShapeID="_x0000_i1143" DrawAspect="Content" ObjectID="_1821541569" r:id="rId202"/>
        </w:object>
      </w:r>
      <w:r w:rsidRPr="001F23FC">
        <w:t>,</w:t>
      </w:r>
    </w:p>
    <w:p w14:paraId="7DBA66B7" w14:textId="77777777" w:rsidR="003874DD" w:rsidRPr="001F23FC" w:rsidRDefault="003874DD" w:rsidP="005F5276">
      <w:pPr>
        <w:pStyle w:val="B1"/>
      </w:pPr>
      <w:r w:rsidRPr="001F23FC">
        <w:t>-</w:t>
      </w:r>
      <w:r w:rsidRPr="001F23FC">
        <w:tab/>
        <w:t xml:space="preserve">determine </w:t>
      </w:r>
      <w:r w:rsidRPr="001F23FC">
        <w:rPr>
          <w:position w:val="-6"/>
        </w:rPr>
        <w:object w:dxaOrig="360" w:dyaOrig="279" w14:anchorId="4A528E56">
          <v:shape id="_x0000_i1144" type="#_x0000_t75" style="width:20.5pt;height:15.5pt" o:ole="" fillcolor="window">
            <v:imagedata r:id="rId26" o:title=""/>
          </v:shape>
          <o:OLEObject Type="Embed" ProgID="Equation.3" ShapeID="_x0000_i1144" DrawAspect="Content" ObjectID="_1821541570" r:id="rId203"/>
        </w:object>
      </w:r>
      <w:r w:rsidRPr="001F23FC">
        <w:t xml:space="preserve"> so that the EVM window of length </w:t>
      </w:r>
      <w:r w:rsidRPr="001F23FC">
        <w:rPr>
          <w:position w:val="-6"/>
        </w:rPr>
        <w:object w:dxaOrig="279" w:dyaOrig="279" w14:anchorId="5C2B6044">
          <v:shape id="_x0000_i1145" type="#_x0000_t75" style="width:15.5pt;height:15.5pt" o:ole="">
            <v:imagedata r:id="rId196" o:title=""/>
          </v:shape>
          <o:OLEObject Type="Embed" ProgID="Equation.3" ShapeID="_x0000_i1145" DrawAspect="Content" ObjectID="_1821541571" r:id="rId204"/>
        </w:object>
      </w:r>
      <w:r w:rsidRPr="001F23FC" w:rsidDel="00F534B2">
        <w:t xml:space="preserve"> </w:t>
      </w:r>
      <w:r w:rsidRPr="001F23FC">
        <w:t>is centred</w:t>
      </w:r>
    </w:p>
    <w:p w14:paraId="7303792E" w14:textId="77777777" w:rsidR="003874DD" w:rsidRPr="001F23FC" w:rsidRDefault="003874DD" w:rsidP="005F5276">
      <w:pPr>
        <w:pStyle w:val="B2"/>
      </w:pPr>
      <w:r w:rsidRPr="001F23FC">
        <w:t>-</w:t>
      </w:r>
      <w:r w:rsidRPr="001F23FC">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1F23FC">
        <w:rPr>
          <w:vertAlign w:val="subscript"/>
        </w:rPr>
        <w:t>c</w:t>
      </w:r>
      <w:r w:rsidRPr="001F23FC">
        <w:t xml:space="preserve"> is assumed. If a different sampling rate is used, the number of excluded samples is scaled linearly.</w:t>
      </w:r>
    </w:p>
    <w:p w14:paraId="674CDFE8" w14:textId="77777777" w:rsidR="003874DD" w:rsidRPr="001F23FC" w:rsidRDefault="003874DD" w:rsidP="005F5276">
      <w:pPr>
        <w:pStyle w:val="B2"/>
      </w:pPr>
      <w:r w:rsidRPr="001F23FC">
        <w:t>-</w:t>
      </w:r>
      <w:r w:rsidRPr="001F23FC">
        <w:tab/>
        <w:t xml:space="preserve">on the measured cyclic prefix of the considered OFDM symbol </w:t>
      </w:r>
      <w:proofErr w:type="spellStart"/>
      <w:r w:rsidRPr="001F23FC">
        <w:t>symbol</w:t>
      </w:r>
      <w:proofErr w:type="spellEnd"/>
      <w:r w:rsidRPr="001F23FC">
        <w:t xml:space="preserve"> for all other symbols for normal CP and for symbol 0 to 11 for extended CP.</w:t>
      </w:r>
    </w:p>
    <w:p w14:paraId="0B36AD69" w14:textId="77777777" w:rsidR="003874DD" w:rsidRPr="001F23FC" w:rsidRDefault="003874DD" w:rsidP="005F5276">
      <w:pPr>
        <w:pStyle w:val="B2"/>
      </w:pPr>
      <w:r w:rsidRPr="001F23FC">
        <w:t>-</w:t>
      </w:r>
      <w:r w:rsidRPr="001F23FC">
        <w:tab/>
        <w:t>on the measured preamble cyclic prefix for the PRACH</w:t>
      </w:r>
    </w:p>
    <w:p w14:paraId="4BA75EB9" w14:textId="77777777" w:rsidR="003874DD" w:rsidRPr="001F23FC" w:rsidRDefault="003874DD" w:rsidP="003874DD">
      <w:r w:rsidRPr="001F23FC">
        <w:t xml:space="preserve">To determine the other parameters a sample timing offset equal to </w:t>
      </w:r>
      <w:r w:rsidRPr="001F23FC">
        <w:rPr>
          <w:position w:val="-6"/>
        </w:rPr>
        <w:object w:dxaOrig="360" w:dyaOrig="279" w14:anchorId="0719078B">
          <v:shape id="_x0000_i1146" type="#_x0000_t75" style="width:20.5pt;height:15.5pt" o:ole="" fillcolor="window">
            <v:imagedata r:id="rId26" o:title=""/>
          </v:shape>
          <o:OLEObject Type="Embed" ProgID="Equation.3" ShapeID="_x0000_i1146" DrawAspect="Content" ObjectID="_1821541572" r:id="rId205"/>
        </w:object>
      </w:r>
      <w:r w:rsidRPr="001F23FC">
        <w:t xml:space="preserve"> is corrected from the signal under test. The EVM analyser shall then</w:t>
      </w:r>
    </w:p>
    <w:p w14:paraId="6EE9C748" w14:textId="77777777" w:rsidR="003874DD" w:rsidRPr="001F23FC" w:rsidRDefault="003874DD" w:rsidP="005F5276">
      <w:pPr>
        <w:pStyle w:val="B1"/>
      </w:pPr>
      <w:r w:rsidRPr="001F23FC">
        <w:t>-</w:t>
      </w:r>
      <w:r w:rsidRPr="001F23FC">
        <w:tab/>
        <w:t xml:space="preserve">correct the RF frequency offset </w:t>
      </w:r>
      <w:r w:rsidRPr="001F23FC">
        <w:rPr>
          <w:position w:val="-10"/>
        </w:rPr>
        <w:object w:dxaOrig="360" w:dyaOrig="380" w14:anchorId="6643161E">
          <v:shape id="_x0000_i1147" type="#_x0000_t75" style="width:20.5pt;height:20.5pt" o:ole="" fillcolor="window">
            <v:imagedata r:id="rId189" o:title=""/>
          </v:shape>
          <o:OLEObject Type="Embed" ProgID="Equation.3" ShapeID="_x0000_i1147" DrawAspect="Content" ObjectID="_1821541573" r:id="rId206"/>
        </w:object>
      </w:r>
      <w:r w:rsidRPr="001F23FC">
        <w:t>for each time slot, and</w:t>
      </w:r>
    </w:p>
    <w:p w14:paraId="198EFA76" w14:textId="77777777" w:rsidR="003874DD" w:rsidRPr="001F23FC" w:rsidRDefault="003874DD" w:rsidP="005F5276">
      <w:pPr>
        <w:pStyle w:val="B1"/>
        <w:rPr>
          <w:rFonts w:cs="v5.0.0"/>
        </w:rPr>
      </w:pPr>
      <w:r w:rsidRPr="001F23FC">
        <w:t>-</w:t>
      </w:r>
      <w:r w:rsidRPr="001F23FC">
        <w:tab/>
        <w:t>apply an FFT of appropriate size. The chosen FFT size shall ensure that in the case of an ideal signal under test, there is no measured inter-subcarrier interference.</w:t>
      </w:r>
    </w:p>
    <w:p w14:paraId="1D2B4A86" w14:textId="77777777" w:rsidR="003874DD" w:rsidRPr="001F23FC" w:rsidRDefault="003874DD" w:rsidP="003874DD">
      <w:pPr>
        <w:rPr>
          <w:rFonts w:cs="v5.0.0"/>
        </w:rPr>
      </w:pPr>
      <w:r w:rsidRPr="001F23FC">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1F23FC" w:rsidRDefault="003874DD" w:rsidP="003874DD">
      <w:r w:rsidRPr="001F23FC">
        <w:t xml:space="preserve">At this stage the allocated RBs shall be separated from the non-allocated RBs. In the case of PUCCH and PUSCH EVM, the signal on the non-allocated RB(s), </w:t>
      </w:r>
      <w:r w:rsidRPr="001F23FC">
        <w:rPr>
          <w:position w:val="-10"/>
        </w:rPr>
        <w:object w:dxaOrig="700" w:dyaOrig="340" w14:anchorId="36B466B3">
          <v:shape id="_x0000_i1148" type="#_x0000_t75" style="width:31.5pt;height:15.5pt" o:ole="">
            <v:imagedata r:id="rId207" o:title=""/>
          </v:shape>
          <o:OLEObject Type="Embed" ProgID="Equation.3" ShapeID="_x0000_i1148" DrawAspect="Content" ObjectID="_1821541574" r:id="rId208"/>
        </w:object>
      </w:r>
      <w:r w:rsidRPr="001F23FC">
        <w:t>, is used to evaluate the in-band emissions.</w:t>
      </w:r>
    </w:p>
    <w:p w14:paraId="69780D9A" w14:textId="77777777" w:rsidR="003874DD" w:rsidRPr="001F23FC" w:rsidRDefault="003874DD" w:rsidP="003874DD">
      <w:r w:rsidRPr="001F23FC">
        <w:t>Moreover, the following procedure applies only to the signal on the allocated RB(s).</w:t>
      </w:r>
    </w:p>
    <w:p w14:paraId="3DAEBD57" w14:textId="77777777" w:rsidR="003874DD" w:rsidRPr="001F23FC" w:rsidRDefault="003874DD" w:rsidP="003874DD">
      <w:pPr>
        <w:pStyle w:val="B1"/>
      </w:pPr>
      <w:r w:rsidRPr="001F23FC">
        <w:t>-</w:t>
      </w:r>
      <w:r w:rsidRPr="001F23FC">
        <w:tab/>
        <w:t xml:space="preserve">In the case of PUCCH and PUSCH, the UL EVM </w:t>
      </w:r>
      <w:proofErr w:type="spellStart"/>
      <w:r w:rsidRPr="001F23FC">
        <w:t>analyzer</w:t>
      </w:r>
      <w:proofErr w:type="spellEnd"/>
      <w:r w:rsidRPr="001F23FC">
        <w:t xml:space="preserve"> shall estimate the TX chain </w:t>
      </w:r>
      <w:r w:rsidRPr="001F23FC" w:rsidDel="001A020D">
        <w:t>equalizer coefficients</w:t>
      </w:r>
      <w:r w:rsidRPr="001F23FC">
        <w:t xml:space="preserve"> </w:t>
      </w:r>
      <w:r w:rsidRPr="001F23FC">
        <w:rPr>
          <w:position w:val="-10"/>
        </w:rPr>
        <w:object w:dxaOrig="720" w:dyaOrig="320" w14:anchorId="41D4A6C9">
          <v:shape id="_x0000_i1149" type="#_x0000_t75" style="width:36pt;height:20.5pt" o:ole="" fillcolor="window">
            <v:imagedata r:id="rId193" o:title=""/>
          </v:shape>
          <o:OLEObject Type="Embed" ProgID="Equation.3" ShapeID="_x0000_i1149" DrawAspect="Content" ObjectID="_1821541575" r:id="rId209"/>
        </w:object>
      </w:r>
      <w:r w:rsidRPr="001F23FC">
        <w:t xml:space="preserve">and </w:t>
      </w:r>
      <w:r w:rsidRPr="001F23FC">
        <w:rPr>
          <w:position w:val="-10"/>
        </w:rPr>
        <w:object w:dxaOrig="720" w:dyaOrig="320" w14:anchorId="160F4AFC">
          <v:shape id="_x0000_i1150" type="#_x0000_t75" style="width:36pt;height:20.5pt" o:ole="" fillcolor="window">
            <v:imagedata r:id="rId191" o:title=""/>
          </v:shape>
          <o:OLEObject Type="Embed" ProgID="Equation.3" ShapeID="_x0000_i1150" DrawAspect="Content" ObjectID="_1821541576" r:id="rId210"/>
        </w:object>
      </w:r>
      <w:r w:rsidRPr="001F23FC">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1F23FC" w:rsidRDefault="003874DD" w:rsidP="003874DD">
      <w:pPr>
        <w:pStyle w:val="B1"/>
      </w:pPr>
      <w:r w:rsidRPr="001F23FC">
        <w:t>-</w:t>
      </w:r>
      <w:r w:rsidRPr="001F23FC">
        <w:tab/>
        <w:t xml:space="preserve">In the case of PRACH, the UL EVM </w:t>
      </w:r>
      <w:proofErr w:type="spellStart"/>
      <w:r w:rsidRPr="001F23FC">
        <w:t>analyzer</w:t>
      </w:r>
      <w:proofErr w:type="spellEnd"/>
      <w:r w:rsidRPr="001F23FC">
        <w:t xml:space="preserve"> shall estimate the TX chain</w:t>
      </w:r>
      <w:r w:rsidRPr="001F23FC" w:rsidDel="001A020D">
        <w:t xml:space="preserve"> coefficients</w:t>
      </w:r>
      <w:r w:rsidRPr="001F23FC">
        <w:t xml:space="preserve"> </w:t>
      </w:r>
      <w:r w:rsidRPr="001F23FC">
        <w:rPr>
          <w:position w:val="-10"/>
        </w:rPr>
        <w:object w:dxaOrig="460" w:dyaOrig="320" w14:anchorId="63BC507B">
          <v:shape id="_x0000_i1151" type="#_x0000_t75" style="width:31.5pt;height:20.5pt" o:ole="" fillcolor="window">
            <v:imagedata r:id="rId211" o:title=""/>
          </v:shape>
          <o:OLEObject Type="Embed" ProgID="Equation.3" ShapeID="_x0000_i1151" DrawAspect="Content" ObjectID="_1821541577" r:id="rId212"/>
        </w:object>
      </w:r>
      <w:r w:rsidRPr="001F23FC">
        <w:t xml:space="preserve">and </w:t>
      </w:r>
      <w:r w:rsidRPr="001F23FC">
        <w:rPr>
          <w:position w:val="-10"/>
        </w:rPr>
        <w:object w:dxaOrig="480" w:dyaOrig="320" w14:anchorId="4A685B98">
          <v:shape id="_x0000_i1152" type="#_x0000_t75" style="width:20.5pt;height:20.5pt" o:ole="" fillcolor="window">
            <v:imagedata r:id="rId213" o:title=""/>
          </v:shape>
          <o:OLEObject Type="Embed" ProgID="Equation.3" ShapeID="_x0000_i1152" DrawAspect="Content" ObjectID="_1821541578" r:id="rId214"/>
        </w:object>
      </w:r>
      <w:r w:rsidRPr="001F23FC">
        <w:t xml:space="preserve"> used for phase and amplitude correction and are </w:t>
      </w:r>
      <w:proofErr w:type="spellStart"/>
      <w:r w:rsidRPr="001F23FC">
        <w:t>seleted</w:t>
      </w:r>
      <w:proofErr w:type="spellEnd"/>
      <w:r w:rsidRPr="001F23FC">
        <w:t xml:space="preserve"> so as to minimize the resulting EVM. The TX chain coefficients are not dependent on frequency, i.e. </w:t>
      </w:r>
      <w:r w:rsidRPr="001F23FC">
        <w:rPr>
          <w:position w:val="-10"/>
        </w:rPr>
        <w:object w:dxaOrig="1359" w:dyaOrig="320" w14:anchorId="208EB90D">
          <v:shape id="_x0000_i1153" type="#_x0000_t75" style="width:67.5pt;height:20.5pt" o:ole="" fillcolor="window">
            <v:imagedata r:id="rId215" o:title=""/>
          </v:shape>
          <o:OLEObject Type="Embed" ProgID="Equation.3" ShapeID="_x0000_i1153" DrawAspect="Content" ObjectID="_1821541579" r:id="rId216"/>
        </w:object>
      </w:r>
      <w:r w:rsidRPr="001F23FC">
        <w:t xml:space="preserve"> and </w:t>
      </w:r>
      <w:r w:rsidRPr="001F23FC">
        <w:rPr>
          <w:position w:val="-10"/>
        </w:rPr>
        <w:object w:dxaOrig="1400" w:dyaOrig="320" w14:anchorId="1E5DF19B">
          <v:shape id="_x0000_i1154" type="#_x0000_t75" style="width:1in;height:20.5pt" o:ole="" fillcolor="window">
            <v:imagedata r:id="rId217" o:title=""/>
          </v:shape>
          <o:OLEObject Type="Embed" ProgID="Equation.3" ShapeID="_x0000_i1154" DrawAspect="Content" ObjectID="_1821541580" r:id="rId218"/>
        </w:object>
      </w:r>
      <w:r w:rsidRPr="001F23FC">
        <w:t xml:space="preserve">. The TX chain coefficient are chosen independently for each preamble transmission and for each </w:t>
      </w:r>
      <w:r w:rsidRPr="001F23FC">
        <w:rPr>
          <w:position w:val="-6"/>
        </w:rPr>
        <w:object w:dxaOrig="360" w:dyaOrig="300" w14:anchorId="150A7E89">
          <v:shape id="_x0000_i1155" type="#_x0000_t75" style="width:20.5pt;height:16.5pt" o:ole="" fillcolor="window">
            <v:imagedata r:id="rId199" o:title=""/>
          </v:shape>
          <o:OLEObject Type="Embed" ProgID="Equation.3" ShapeID="_x0000_i1155" DrawAspect="Content" ObjectID="_1821541581" r:id="rId219"/>
        </w:object>
      </w:r>
      <w:r w:rsidRPr="001F23FC">
        <w:t>.</w:t>
      </w:r>
    </w:p>
    <w:p w14:paraId="3AD966C8" w14:textId="77777777" w:rsidR="003874DD" w:rsidRPr="001F23FC" w:rsidRDefault="003874DD" w:rsidP="003874DD">
      <w:r w:rsidRPr="001F23FC">
        <w:t xml:space="preserve">At this stage estimates of </w:t>
      </w:r>
      <w:r w:rsidRPr="001F23FC">
        <w:rPr>
          <w:position w:val="-10"/>
        </w:rPr>
        <w:object w:dxaOrig="360" w:dyaOrig="380" w14:anchorId="4EA4FC39">
          <v:shape id="_x0000_i1156" type="#_x0000_t75" style="width:20.5pt;height:20.5pt" o:ole="" fillcolor="window">
            <v:imagedata r:id="rId189" o:title=""/>
          </v:shape>
          <o:OLEObject Type="Embed" ProgID="Equation.3" ShapeID="_x0000_i1156" DrawAspect="Content" ObjectID="_1821541582" r:id="rId220"/>
        </w:object>
      </w:r>
      <w:r w:rsidRPr="001F23FC">
        <w:t xml:space="preserve">, </w:t>
      </w:r>
      <w:r w:rsidRPr="001F23FC">
        <w:rPr>
          <w:position w:val="-10"/>
        </w:rPr>
        <w:object w:dxaOrig="720" w:dyaOrig="320" w14:anchorId="2A6D083A">
          <v:shape id="_x0000_i1157" type="#_x0000_t75" style="width:36pt;height:20.5pt" o:ole="" fillcolor="window">
            <v:imagedata r:id="rId193" o:title=""/>
          </v:shape>
          <o:OLEObject Type="Embed" ProgID="Equation.3" ShapeID="_x0000_i1157" DrawAspect="Content" ObjectID="_1821541583" r:id="rId221"/>
        </w:object>
      </w:r>
      <w:r w:rsidRPr="001F23FC">
        <w:t xml:space="preserve">, </w:t>
      </w:r>
      <w:r w:rsidRPr="001F23FC">
        <w:rPr>
          <w:position w:val="-10"/>
        </w:rPr>
        <w:object w:dxaOrig="720" w:dyaOrig="320" w14:anchorId="33E153AA">
          <v:shape id="_x0000_i1158" type="#_x0000_t75" style="width:36pt;height:20.5pt" o:ole="" fillcolor="window">
            <v:imagedata r:id="rId191" o:title=""/>
          </v:shape>
          <o:OLEObject Type="Embed" ProgID="Equation.3" ShapeID="_x0000_i1158" DrawAspect="Content" ObjectID="_1821541584" r:id="rId222"/>
        </w:object>
      </w:r>
      <w:r w:rsidRPr="001F23FC">
        <w:t xml:space="preserve"> and </w:t>
      </w:r>
      <w:r w:rsidRPr="001F23FC">
        <w:rPr>
          <w:position w:val="-6"/>
        </w:rPr>
        <w:object w:dxaOrig="360" w:dyaOrig="279" w14:anchorId="66537C3E">
          <v:shape id="_x0000_i1159" type="#_x0000_t75" style="width:20.5pt;height:15.5pt" o:ole="" fillcolor="window">
            <v:imagedata r:id="rId26" o:title=""/>
          </v:shape>
          <o:OLEObject Type="Embed" ProgID="Equation.3" ShapeID="_x0000_i1159" DrawAspect="Content" ObjectID="_1821541585" r:id="rId223"/>
        </w:object>
      </w:r>
      <w:r w:rsidRPr="001F23FC">
        <w:t xml:space="preserve"> are available. </w:t>
      </w:r>
      <w:r w:rsidRPr="001F23FC">
        <w:rPr>
          <w:position w:val="-6"/>
        </w:rPr>
        <w:object w:dxaOrig="360" w:dyaOrig="300" w14:anchorId="2BD24E69">
          <v:shape id="_x0000_i1160" type="#_x0000_t75" style="width:20.5pt;height:16.5pt" o:ole="" fillcolor="window">
            <v:imagedata r:id="rId199" o:title=""/>
          </v:shape>
          <o:OLEObject Type="Embed" ProgID="Equation.3" ShapeID="_x0000_i1160" DrawAspect="Content" ObjectID="_1821541586" r:id="rId224"/>
        </w:object>
      </w:r>
      <w:r w:rsidRPr="001F23FC">
        <w:t xml:space="preserve"> is one of the extremities of the window </w:t>
      </w:r>
      <w:r w:rsidRPr="001F23FC">
        <w:rPr>
          <w:position w:val="-6"/>
        </w:rPr>
        <w:object w:dxaOrig="279" w:dyaOrig="279" w14:anchorId="3E16DD99">
          <v:shape id="_x0000_i1161" type="#_x0000_t75" style="width:15pt;height:15pt" o:ole="">
            <v:imagedata r:id="rId196" o:title=""/>
          </v:shape>
          <o:OLEObject Type="Embed" ProgID="Equation.3" ShapeID="_x0000_i1161" DrawAspect="Content" ObjectID="_1821541587" r:id="rId225"/>
        </w:object>
      </w:r>
      <w:r w:rsidRPr="001F23FC">
        <w:t xml:space="preserve">, i.e. </w:t>
      </w:r>
      <w:r w:rsidRPr="001F23FC">
        <w:rPr>
          <w:position w:val="-6"/>
        </w:rPr>
        <w:object w:dxaOrig="360" w:dyaOrig="300" w14:anchorId="0E400D0D">
          <v:shape id="_x0000_i1162" type="#_x0000_t75" style="width:20.5pt;height:18.5pt" o:ole="" fillcolor="window">
            <v:imagedata r:id="rId199" o:title=""/>
          </v:shape>
          <o:OLEObject Type="Embed" ProgID="Equation.3" ShapeID="_x0000_i1162" DrawAspect="Content" ObjectID="_1821541588" r:id="rId226"/>
        </w:object>
      </w:r>
      <w:r w:rsidRPr="001F23FC">
        <w:t xml:space="preserve">can be </w:t>
      </w:r>
      <w:r w:rsidRPr="001F23FC">
        <w:rPr>
          <w:position w:val="-28"/>
        </w:rPr>
        <w:object w:dxaOrig="1440" w:dyaOrig="680" w14:anchorId="4A4176BA">
          <v:shape id="_x0000_i1163" type="#_x0000_t75" style="width:1in;height:37.5pt" o:ole="" fillcolor="window">
            <v:imagedata r:id="rId227" o:title=""/>
          </v:shape>
          <o:OLEObject Type="Embed" ProgID="Equation.3" ShapeID="_x0000_i1163" DrawAspect="Content" ObjectID="_1821541589" r:id="rId228"/>
        </w:object>
      </w:r>
      <w:r w:rsidRPr="001F23FC">
        <w:t xml:space="preserve"> or </w:t>
      </w:r>
      <w:r w:rsidRPr="001F23FC">
        <w:rPr>
          <w:position w:val="-28"/>
        </w:rPr>
        <w:object w:dxaOrig="1060" w:dyaOrig="680" w14:anchorId="4C749097">
          <v:shape id="_x0000_i1164" type="#_x0000_t75" style="width:51.5pt;height:37.5pt" o:ole="" fillcolor="window">
            <v:imagedata r:id="rId229" o:title=""/>
          </v:shape>
          <o:OLEObject Type="Embed" ProgID="Equation.3" ShapeID="_x0000_i1164" DrawAspect="Content" ObjectID="_1821541590" r:id="rId230"/>
        </w:object>
      </w:r>
      <w:r w:rsidRPr="001F23FC">
        <w:t xml:space="preserve">, where </w:t>
      </w:r>
      <w:r w:rsidRPr="001F23FC">
        <w:rPr>
          <w:position w:val="-6"/>
        </w:rPr>
        <w:object w:dxaOrig="600" w:dyaOrig="279" w14:anchorId="2EDBD496">
          <v:shape id="_x0000_i1165" type="#_x0000_t75" style="width:32pt;height:15pt" o:ole="" fillcolor="window">
            <v:imagedata r:id="rId231" o:title=""/>
          </v:shape>
          <o:OLEObject Type="Embed" ProgID="Equation.3" ShapeID="_x0000_i1165" DrawAspect="Content" ObjectID="_1821541591" r:id="rId232"/>
        </w:object>
      </w:r>
      <w:r w:rsidRPr="001F23FC">
        <w:t xml:space="preserve"> </w:t>
      </w:r>
      <w:proofErr w:type="spellStart"/>
      <w:r w:rsidRPr="001F23FC">
        <w:t>if</w:t>
      </w:r>
      <w:proofErr w:type="spellEnd"/>
      <w:r w:rsidRPr="001F23FC">
        <w:t xml:space="preserve"> </w:t>
      </w:r>
      <w:r w:rsidRPr="001F23FC">
        <w:rPr>
          <w:position w:val="-6"/>
        </w:rPr>
        <w:object w:dxaOrig="279" w:dyaOrig="279" w14:anchorId="42774F44">
          <v:shape id="_x0000_i1166" type="#_x0000_t75" style="width:15pt;height:15pt" o:ole="">
            <v:imagedata r:id="rId233" o:title=""/>
          </v:shape>
          <o:OLEObject Type="Embed" ProgID="Equation.3" ShapeID="_x0000_i1166" DrawAspect="Content" ObjectID="_1821541592" r:id="rId234"/>
        </w:object>
      </w:r>
      <w:r w:rsidRPr="001F23FC">
        <w:t xml:space="preserve"> is odd and </w:t>
      </w:r>
      <w:r w:rsidRPr="001F23FC">
        <w:rPr>
          <w:position w:val="-6"/>
        </w:rPr>
        <w:object w:dxaOrig="560" w:dyaOrig="279" w14:anchorId="7628B632">
          <v:shape id="_x0000_i1167" type="#_x0000_t75" style="width:28pt;height:15pt" o:ole="" fillcolor="window">
            <v:imagedata r:id="rId235" o:title=""/>
          </v:shape>
          <o:OLEObject Type="Embed" ProgID="Equation.3" ShapeID="_x0000_i1167" DrawAspect="Content" ObjectID="_1821541593" r:id="rId236"/>
        </w:object>
      </w:r>
      <w:r w:rsidRPr="001F23FC">
        <w:t xml:space="preserve"> if </w:t>
      </w:r>
      <w:r w:rsidRPr="001F23FC">
        <w:rPr>
          <w:position w:val="-6"/>
        </w:rPr>
        <w:object w:dxaOrig="279" w:dyaOrig="279" w14:anchorId="12E29BD8">
          <v:shape id="_x0000_i1168" type="#_x0000_t75" style="width:15pt;height:15pt" o:ole="">
            <v:imagedata r:id="rId237" o:title=""/>
          </v:shape>
          <o:OLEObject Type="Embed" ProgID="Equation.3" ShapeID="_x0000_i1168" DrawAspect="Content" ObjectID="_1821541594" r:id="rId238"/>
        </w:object>
      </w:r>
      <w:r w:rsidRPr="001F23FC">
        <w:t>is even. The EVM analyser shall then</w:t>
      </w:r>
    </w:p>
    <w:p w14:paraId="4148D2B5" w14:textId="77777777" w:rsidR="003874DD" w:rsidRPr="001F23FC" w:rsidRDefault="003874DD" w:rsidP="008D532A">
      <w:pPr>
        <w:pStyle w:val="B1"/>
      </w:pPr>
      <w:r w:rsidRPr="001F23FC">
        <w:lastRenderedPageBreak/>
        <w:t>-</w:t>
      </w:r>
      <w:r w:rsidRPr="001F23FC">
        <w:tab/>
        <w:t xml:space="preserve">calculate </w:t>
      </w:r>
      <w:proofErr w:type="spellStart"/>
      <w:r w:rsidRPr="001F23FC">
        <w:t>EVM</w:t>
      </w:r>
      <w:r w:rsidRPr="001F23FC">
        <w:rPr>
          <w:rFonts w:ascii="(Asiatische Schriftart verwende" w:hAnsi="(Asiatische Schriftart verwende"/>
          <w:vertAlign w:val="subscript"/>
        </w:rPr>
        <w:t>l</w:t>
      </w:r>
      <w:proofErr w:type="spellEnd"/>
      <w:r w:rsidRPr="001F23FC">
        <w:t xml:space="preserve"> with </w:t>
      </w:r>
      <w:r w:rsidRPr="001F23FC">
        <w:rPr>
          <w:position w:val="-6"/>
        </w:rPr>
        <w:object w:dxaOrig="360" w:dyaOrig="300" w14:anchorId="1A8174BA">
          <v:shape id="_x0000_i1169" type="#_x0000_t75" style="width:20.5pt;height:18.5pt" o:ole="" fillcolor="window">
            <v:imagedata r:id="rId199" o:title=""/>
          </v:shape>
          <o:OLEObject Type="Embed" ProgID="Equation.3" ShapeID="_x0000_i1169" DrawAspect="Content" ObjectID="_1821541595" r:id="rId239"/>
        </w:object>
      </w:r>
      <w:r w:rsidRPr="001F23FC">
        <w:t xml:space="preserve"> set to </w:t>
      </w:r>
      <w:r w:rsidRPr="001F23FC">
        <w:rPr>
          <w:position w:val="-28"/>
        </w:rPr>
        <w:object w:dxaOrig="1440" w:dyaOrig="680" w14:anchorId="7367D371">
          <v:shape id="_x0000_i1170" type="#_x0000_t75" style="width:1in;height:37.5pt" o:ole="" fillcolor="window">
            <v:imagedata r:id="rId227" o:title=""/>
          </v:shape>
          <o:OLEObject Type="Embed" ProgID="Equation.3" ShapeID="_x0000_i1170" DrawAspect="Content" ObjectID="_1821541596" r:id="rId240"/>
        </w:object>
      </w:r>
      <w:r w:rsidRPr="001F23FC">
        <w:t>,</w:t>
      </w:r>
    </w:p>
    <w:p w14:paraId="30274745" w14:textId="42CF255A" w:rsidR="003874DD" w:rsidRPr="001F23FC" w:rsidRDefault="003874DD" w:rsidP="008D532A">
      <w:pPr>
        <w:pStyle w:val="B1"/>
      </w:pPr>
      <w:r w:rsidRPr="001F23FC">
        <w:t>-</w:t>
      </w:r>
      <w:r w:rsidRPr="001F23FC">
        <w:tab/>
        <w:t xml:space="preserve">calculate </w:t>
      </w:r>
      <w:proofErr w:type="spellStart"/>
      <w:r w:rsidRPr="001F23FC">
        <w:t>EVM</w:t>
      </w:r>
      <w:r w:rsidRPr="001F23FC">
        <w:rPr>
          <w:rFonts w:ascii="(Asiatische Schriftart verwende" w:hAnsi="(Asiatische Schriftart verwende"/>
          <w:vertAlign w:val="subscript"/>
        </w:rPr>
        <w:t>h</w:t>
      </w:r>
      <w:proofErr w:type="spellEnd"/>
      <w:r w:rsidRPr="001F23FC">
        <w:t xml:space="preserve"> with </w:t>
      </w:r>
      <w:r w:rsidRPr="001F23FC">
        <w:rPr>
          <w:position w:val="-6"/>
        </w:rPr>
        <w:object w:dxaOrig="360" w:dyaOrig="300" w14:anchorId="71278804">
          <v:shape id="_x0000_i1171" type="#_x0000_t75" style="width:20.5pt;height:18.5pt" o:ole="" fillcolor="window">
            <v:imagedata r:id="rId199" o:title=""/>
          </v:shape>
          <o:OLEObject Type="Embed" ProgID="Equation.3" ShapeID="_x0000_i1171" DrawAspect="Content" ObjectID="_1821541597" r:id="rId241"/>
        </w:object>
      </w:r>
      <w:r w:rsidRPr="001F23FC">
        <w:t xml:space="preserve"> set to </w:t>
      </w:r>
      <w:r w:rsidRPr="001F23FC">
        <w:rPr>
          <w:position w:val="-28"/>
        </w:rPr>
        <w:object w:dxaOrig="1060" w:dyaOrig="680" w14:anchorId="1499E5EF">
          <v:shape id="_x0000_i1172" type="#_x0000_t75" style="width:51.5pt;height:37.5pt" o:ole="" fillcolor="window">
            <v:imagedata r:id="rId229" o:title=""/>
          </v:shape>
          <o:OLEObject Type="Embed" ProgID="Equation.3" ShapeID="_x0000_i1172" DrawAspect="Content" ObjectID="_1821541598" r:id="rId242"/>
        </w:object>
      </w:r>
      <w:r w:rsidRPr="001F23FC">
        <w:t>.</w:t>
      </w:r>
    </w:p>
    <w:p w14:paraId="36CFDD89" w14:textId="77777777" w:rsidR="0032234A" w:rsidRPr="001F23FC" w:rsidRDefault="0032234A">
      <w:pPr>
        <w:pStyle w:val="Heading1"/>
      </w:pPr>
      <w:bookmarkStart w:id="500" w:name="_Toc21026813"/>
      <w:bookmarkStart w:id="501" w:name="_Toc27744111"/>
      <w:bookmarkStart w:id="502" w:name="_Toc36197282"/>
      <w:bookmarkStart w:id="503" w:name="_Toc36197974"/>
      <w:r w:rsidRPr="001F23FC">
        <w:t>E.6</w:t>
      </w:r>
      <w:r w:rsidRPr="001F23FC">
        <w:tab/>
        <w:t>EVM for PRACH</w:t>
      </w:r>
      <w:bookmarkEnd w:id="500"/>
      <w:bookmarkEnd w:id="501"/>
      <w:bookmarkEnd w:id="502"/>
      <w:bookmarkEnd w:id="503"/>
    </w:p>
    <w:p w14:paraId="5F72AF7A" w14:textId="77777777" w:rsidR="0032234A" w:rsidRPr="001F23FC" w:rsidRDefault="0032234A">
      <w:r w:rsidRPr="001F23FC">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proofErr w:type="spellStart"/>
      <w:r w:rsidRPr="001F23FC">
        <w:rPr>
          <w:i/>
        </w:rPr>
        <w:t>ovf</w:t>
      </w:r>
      <w:proofErr w:type="spellEnd"/>
      <w:r w:rsidRPr="001F23FC">
        <w:t xml:space="preserve"> of up to 48, when acquiring the time samples for the PRACH. The pre-FFT algorithms (clauses E.6.6 and E.6.7) use all time samples, although oversampled. For the FFT the time samples are decimated by the </w:t>
      </w:r>
      <w:proofErr w:type="spellStart"/>
      <w:r w:rsidRPr="001F23FC">
        <w:rPr>
          <w:i/>
        </w:rPr>
        <w:t>ovf</w:t>
      </w:r>
      <w:proofErr w:type="spellEnd"/>
      <w:r w:rsidRPr="001F23FC">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F23FC" w:rsidRDefault="0032234A">
      <w:pPr>
        <w:pStyle w:val="Heading2"/>
      </w:pPr>
      <w:bookmarkStart w:id="504" w:name="_Toc21026814"/>
      <w:bookmarkStart w:id="505" w:name="_Toc27744112"/>
      <w:bookmarkStart w:id="506" w:name="_Toc36197283"/>
      <w:bookmarkStart w:id="507" w:name="_Toc36197975"/>
      <w:r w:rsidRPr="001F23FC">
        <w:t>E.6.1</w:t>
      </w:r>
      <w:r w:rsidRPr="001F23FC">
        <w:tab/>
        <w:t>Basic principle</w:t>
      </w:r>
      <w:bookmarkEnd w:id="504"/>
      <w:bookmarkEnd w:id="505"/>
      <w:bookmarkEnd w:id="506"/>
      <w:bookmarkEnd w:id="507"/>
    </w:p>
    <w:p w14:paraId="45169040" w14:textId="77777777" w:rsidR="0032234A" w:rsidRPr="001F23FC" w:rsidRDefault="0032234A">
      <w:r w:rsidRPr="001F23FC">
        <w:t>The basic principle is the same as described in E.2.1</w:t>
      </w:r>
    </w:p>
    <w:p w14:paraId="0DA8CDD5" w14:textId="77777777" w:rsidR="0032234A" w:rsidRPr="001F23FC" w:rsidRDefault="0032234A">
      <w:pPr>
        <w:pStyle w:val="Heading2"/>
      </w:pPr>
      <w:bookmarkStart w:id="508" w:name="_Toc21026815"/>
      <w:bookmarkStart w:id="509" w:name="_Toc27744113"/>
      <w:bookmarkStart w:id="510" w:name="_Toc36197284"/>
      <w:bookmarkStart w:id="511" w:name="_Toc36197976"/>
      <w:r w:rsidRPr="001F23FC">
        <w:t>E.6.2</w:t>
      </w:r>
      <w:r w:rsidRPr="001F23FC">
        <w:tab/>
        <w:t>Output signal of the TX under test</w:t>
      </w:r>
      <w:bookmarkEnd w:id="508"/>
      <w:bookmarkEnd w:id="509"/>
      <w:bookmarkEnd w:id="510"/>
      <w:bookmarkEnd w:id="511"/>
    </w:p>
    <w:p w14:paraId="1FED0B0B" w14:textId="77777777" w:rsidR="0032234A" w:rsidRPr="001F23FC" w:rsidRDefault="0032234A">
      <w:r w:rsidRPr="001F23FC">
        <w:t>The output signal of the TX under test is processed same as described in E.2.2</w:t>
      </w:r>
    </w:p>
    <w:p w14:paraId="63CD7458" w14:textId="343F5679" w:rsidR="0032234A" w:rsidRPr="001F23FC" w:rsidRDefault="0032234A">
      <w:r w:rsidRPr="001F23FC">
        <w:t>The measurement period is different since 2 PRACH preambles are recorded for long preamble formats as defined in Table 6.3.3.1-1 in</w:t>
      </w:r>
      <w:r w:rsidR="009F7C98">
        <w:t> </w:t>
      </w:r>
      <w:r w:rsidR="009F7C98" w:rsidRPr="001F23FC">
        <w:t>[</w:t>
      </w:r>
      <w:r w:rsidRPr="001F23FC">
        <w:t>9] and 10 preambles are recorded for short preamble formats as defined in Table 6.3.3.1-2 in</w:t>
      </w:r>
      <w:r w:rsidR="009F7C98">
        <w:t> </w:t>
      </w:r>
      <w:r w:rsidR="009F7C98" w:rsidRPr="001F23FC">
        <w:t>[</w:t>
      </w:r>
      <w:r w:rsidRPr="001F23FC">
        <w:t>9].</w:t>
      </w:r>
    </w:p>
    <w:p w14:paraId="5BF53B85" w14:textId="77777777" w:rsidR="0032234A" w:rsidRPr="001F23FC" w:rsidRDefault="0032234A">
      <w:pPr>
        <w:pStyle w:val="Heading2"/>
      </w:pPr>
      <w:bookmarkStart w:id="512" w:name="_Toc21026816"/>
      <w:bookmarkStart w:id="513" w:name="_Toc27744114"/>
      <w:bookmarkStart w:id="514" w:name="_Toc36197285"/>
      <w:bookmarkStart w:id="515" w:name="_Toc36197977"/>
      <w:r w:rsidRPr="001F23FC">
        <w:t>E.6.3</w:t>
      </w:r>
      <w:r w:rsidRPr="001F23FC">
        <w:tab/>
        <w:t>Reference signal</w:t>
      </w:r>
      <w:bookmarkEnd w:id="512"/>
      <w:bookmarkEnd w:id="513"/>
      <w:bookmarkEnd w:id="514"/>
      <w:bookmarkEnd w:id="515"/>
    </w:p>
    <w:p w14:paraId="69F93834" w14:textId="77777777" w:rsidR="0032234A" w:rsidRPr="001F23FC" w:rsidRDefault="0032234A">
      <w:r w:rsidRPr="001F23FC">
        <w:t>The test description in 6.4.2.1.4.1 is based on non-contention based access:</w:t>
      </w:r>
    </w:p>
    <w:p w14:paraId="18EE0965" w14:textId="77777777" w:rsidR="0032234A" w:rsidRPr="001F23FC" w:rsidRDefault="0032234A">
      <w:pPr>
        <w:pStyle w:val="B1"/>
      </w:pPr>
      <w:r w:rsidRPr="001F23FC">
        <w:t>-</w:t>
      </w:r>
      <w:r w:rsidRPr="001F23FC">
        <w:tab/>
        <w:t>PRACH configuration index (responsible for Preamble format, System frame number and subframe number)</w:t>
      </w:r>
    </w:p>
    <w:p w14:paraId="7EEB2DBF" w14:textId="77777777" w:rsidR="0032234A" w:rsidRPr="001F23FC" w:rsidRDefault="0032234A">
      <w:pPr>
        <w:pStyle w:val="B1"/>
      </w:pPr>
      <w:r w:rsidRPr="001F23FC">
        <w:t>-</w:t>
      </w:r>
      <w:r w:rsidRPr="001F23FC">
        <w:tab/>
        <w:t>Preamble ID</w:t>
      </w:r>
    </w:p>
    <w:p w14:paraId="1F46F239" w14:textId="77777777" w:rsidR="0032234A" w:rsidRPr="001F23FC" w:rsidRDefault="0032234A">
      <w:pPr>
        <w:pStyle w:val="B1"/>
      </w:pPr>
      <w:r w:rsidRPr="001F23FC">
        <w:t>-</w:t>
      </w:r>
      <w:r w:rsidRPr="001F23FC">
        <w:tab/>
        <w:t>Preamble power</w:t>
      </w:r>
    </w:p>
    <w:p w14:paraId="7FC735AB" w14:textId="77777777" w:rsidR="0032234A" w:rsidRPr="001F23FC" w:rsidRDefault="0032234A">
      <w:r w:rsidRPr="001F23FC">
        <w:t>signalled to the UE, defines the reference signal unambiguously, such that no demodulation process is necessary to gain the reference signal.</w:t>
      </w:r>
    </w:p>
    <w:p w14:paraId="1862CD78" w14:textId="77777777" w:rsidR="0032234A" w:rsidRPr="001F23FC" w:rsidRDefault="0032234A">
      <w:r w:rsidRPr="001F23FC">
        <w:t xml:space="preserve">The reference signal i(ν) is constructed by the measuring equipment according to the relevant TX specifications, using the following parameters: the applicable </w:t>
      </w:r>
      <w:proofErr w:type="spellStart"/>
      <w:r w:rsidRPr="001F23FC">
        <w:t>Zadoff</w:t>
      </w:r>
      <w:proofErr w:type="spellEnd"/>
      <w:r w:rsidRPr="001F23FC">
        <w:t xml:space="preserve">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1F23FC" w:rsidRDefault="0032234A">
      <w:pPr>
        <w:pStyle w:val="Heading2"/>
      </w:pPr>
      <w:bookmarkStart w:id="516" w:name="_Toc21026817"/>
      <w:bookmarkStart w:id="517" w:name="_Toc27744115"/>
      <w:bookmarkStart w:id="518" w:name="_Toc36197286"/>
      <w:bookmarkStart w:id="519" w:name="_Toc36197978"/>
      <w:r w:rsidRPr="001F23FC">
        <w:t>E.6.4</w:t>
      </w:r>
      <w:r w:rsidRPr="001F23FC">
        <w:tab/>
        <w:t>Measurement results</w:t>
      </w:r>
      <w:bookmarkEnd w:id="516"/>
      <w:bookmarkEnd w:id="517"/>
      <w:bookmarkEnd w:id="518"/>
      <w:bookmarkEnd w:id="519"/>
    </w:p>
    <w:p w14:paraId="10E0E0C3" w14:textId="77777777" w:rsidR="0032234A" w:rsidRPr="001F23FC" w:rsidRDefault="0032234A">
      <w:r w:rsidRPr="001F23FC">
        <w:t>The measurement result is:</w:t>
      </w:r>
    </w:p>
    <w:p w14:paraId="1E1B4846" w14:textId="77777777" w:rsidR="0032234A" w:rsidRPr="001F23FC" w:rsidRDefault="0032234A">
      <w:pPr>
        <w:pStyle w:val="B1"/>
      </w:pPr>
      <w:r w:rsidRPr="001F23FC">
        <w:t>-</w:t>
      </w:r>
      <w:r w:rsidRPr="001F23FC">
        <w:tab/>
        <w:t>EVMPRACH</w:t>
      </w:r>
    </w:p>
    <w:p w14:paraId="17B05816" w14:textId="77777777" w:rsidR="0032234A" w:rsidRPr="001F23FC" w:rsidRDefault="0032234A">
      <w:pPr>
        <w:pStyle w:val="Heading2"/>
      </w:pPr>
      <w:bookmarkStart w:id="520" w:name="_Toc21026818"/>
      <w:bookmarkStart w:id="521" w:name="_Toc27744116"/>
      <w:bookmarkStart w:id="522" w:name="_Toc36197287"/>
      <w:bookmarkStart w:id="523" w:name="_Toc36197979"/>
      <w:r w:rsidRPr="001F23FC">
        <w:lastRenderedPageBreak/>
        <w:t>E.6.5</w:t>
      </w:r>
      <w:r w:rsidRPr="001F23FC">
        <w:tab/>
        <w:t>Measurement points</w:t>
      </w:r>
      <w:bookmarkEnd w:id="520"/>
      <w:bookmarkEnd w:id="521"/>
      <w:bookmarkEnd w:id="522"/>
      <w:bookmarkEnd w:id="523"/>
    </w:p>
    <w:p w14:paraId="632FEF60" w14:textId="77777777" w:rsidR="0032234A" w:rsidRPr="001F23FC" w:rsidRDefault="0032234A">
      <w:r w:rsidRPr="001F23FC">
        <w:t>The measurement points are illustrated in the figure below:</w:t>
      </w:r>
    </w:p>
    <w:p w14:paraId="40FF163C" w14:textId="52F8C60B" w:rsidR="0032234A" w:rsidRPr="001F23FC" w:rsidRDefault="00404AAC">
      <w:pPr>
        <w:pStyle w:val="TH"/>
      </w:pPr>
      <w:r w:rsidRPr="001F23FC">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F23FC" w:rsidRDefault="0032234A">
      <w:pPr>
        <w:pStyle w:val="TF"/>
      </w:pPr>
      <w:bookmarkStart w:id="524" w:name="_CRFigureE_6_51"/>
      <w:r w:rsidRPr="001F23FC">
        <w:t xml:space="preserve">Figure </w:t>
      </w:r>
      <w:bookmarkEnd w:id="524"/>
      <w:r w:rsidRPr="001F23FC">
        <w:t>E.6.5-1: Measurement points</w:t>
      </w:r>
    </w:p>
    <w:p w14:paraId="0633C3D2" w14:textId="77777777" w:rsidR="0032234A" w:rsidRPr="001F23FC" w:rsidRDefault="0032234A">
      <w:pPr>
        <w:pStyle w:val="Heading2"/>
      </w:pPr>
      <w:bookmarkStart w:id="525" w:name="_Toc21026819"/>
      <w:bookmarkStart w:id="526" w:name="_Toc27744117"/>
      <w:bookmarkStart w:id="527" w:name="_Toc36197288"/>
      <w:bookmarkStart w:id="528" w:name="_Toc36197980"/>
      <w:r w:rsidRPr="001F23FC">
        <w:t>E.6.6</w:t>
      </w:r>
      <w:r w:rsidRPr="001F23FC">
        <w:tab/>
        <w:t>Pre FFT minimization process</w:t>
      </w:r>
      <w:bookmarkEnd w:id="525"/>
      <w:bookmarkEnd w:id="526"/>
      <w:bookmarkEnd w:id="527"/>
      <w:bookmarkEnd w:id="528"/>
    </w:p>
    <w:p w14:paraId="0AEBF548" w14:textId="77777777" w:rsidR="0032234A" w:rsidRPr="001F23FC" w:rsidRDefault="0032234A">
      <w:r w:rsidRPr="001F23FC">
        <w:t xml:space="preserve">The pre-FFT minimization process is applied to each PRACH preamble separately. The time period for the pre- FFT minimisation process includes the complete CP and </w:t>
      </w:r>
      <w:proofErr w:type="spellStart"/>
      <w:r w:rsidRPr="001F23FC">
        <w:t>Zadoff</w:t>
      </w:r>
      <w:proofErr w:type="spellEnd"/>
      <w:r w:rsidRPr="001F23FC">
        <w:t>-Chu sequence (in other words, the power transition period is per definition outside of this time period) Sample timing, Carrier frequency and carrier leakage in</w:t>
      </w:r>
      <w:r w:rsidRPr="001F23FC">
        <w:rPr>
          <w:b/>
        </w:rPr>
        <w:t xml:space="preserve"> </w:t>
      </w:r>
      <w:r w:rsidRPr="001F23FC">
        <w:t>z(ν) are jointly varied in order to minimise the difference between z(ν) and i(ν). Best fit (minimum difference) is achieved when the RMS difference value between z(ν) and i(ν) is an absolute minimum.</w:t>
      </w:r>
    </w:p>
    <w:p w14:paraId="192D8228" w14:textId="77777777" w:rsidR="0032234A" w:rsidRPr="001F23FC" w:rsidRDefault="0032234A">
      <w:r w:rsidRPr="001F23FC">
        <w:t>After this process the samples z(ν) are called z</w:t>
      </w:r>
      <w:r w:rsidRPr="001F23FC">
        <w:rPr>
          <w:vertAlign w:val="superscript"/>
        </w:rPr>
        <w:t>0</w:t>
      </w:r>
      <w:r w:rsidRPr="001F23FC">
        <w:t>(ν).</w:t>
      </w:r>
    </w:p>
    <w:p w14:paraId="01E6F873"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14D604EF" w14:textId="77777777" w:rsidR="0032234A" w:rsidRPr="001F23FC" w:rsidRDefault="0032234A">
      <w:pPr>
        <w:pStyle w:val="Heading2"/>
      </w:pPr>
      <w:bookmarkStart w:id="529" w:name="_Toc21026820"/>
      <w:bookmarkStart w:id="530" w:name="_Toc27744118"/>
      <w:bookmarkStart w:id="531" w:name="_Toc36197289"/>
      <w:bookmarkStart w:id="532" w:name="_Toc36197981"/>
      <w:r w:rsidRPr="001F23FC">
        <w:t>E.6.7</w:t>
      </w:r>
      <w:r w:rsidRPr="001F23FC">
        <w:tab/>
        <w:t>Timing of the FFT window</w:t>
      </w:r>
      <w:bookmarkEnd w:id="529"/>
      <w:bookmarkEnd w:id="530"/>
      <w:bookmarkEnd w:id="531"/>
      <w:bookmarkEnd w:id="532"/>
    </w:p>
    <w:p w14:paraId="7187FE4B" w14:textId="7BCEA7FF" w:rsidR="0032234A" w:rsidRPr="001F23FC" w:rsidRDefault="0032234A">
      <w:pPr>
        <w:rPr>
          <w:rFonts w:eastAsia="Osaka"/>
        </w:rPr>
      </w:pPr>
      <w:r w:rsidRPr="001F23FC">
        <w:rPr>
          <w:rFonts w:eastAsia="Osaka"/>
        </w:rPr>
        <w:t xml:space="preserve">The FFT window length is </w:t>
      </w: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i/>
          <w:sz w:val="18"/>
          <w:vertAlign w:val="superscript"/>
        </w:rPr>
        <w:t xml:space="preserve"> </w:t>
      </w:r>
      <w:r w:rsidRPr="001F23FC">
        <w:rPr>
          <w:rFonts w:eastAsia="Osaka"/>
        </w:rPr>
        <w:t xml:space="preserve">samples for preamble format B4, however in the measurement period at least </w:t>
      </w:r>
      <w:r w:rsidRPr="001F23FC">
        <w:rPr>
          <w:rFonts w:ascii="Arial" w:eastAsia="Batang" w:hAnsi="Arial"/>
          <w:sz w:val="18"/>
        </w:rPr>
        <w:t>11936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samples are taken</w:t>
      </w:r>
      <w:r w:rsidRPr="001F23FC">
        <w:rPr>
          <w:rFonts w:eastAsia="Malgun Gothic"/>
        </w:rPr>
        <w:t xml:space="preserve"> where </w:t>
      </w:r>
      <w:r w:rsidR="00404AAC" w:rsidRPr="001F23FC">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rPr>
          <w:rFonts w:eastAsia="Osaka"/>
        </w:rPr>
        <w:t>. The position in time for FFT must be determined.</w:t>
      </w:r>
    </w:p>
    <w:p w14:paraId="0933804E"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w:t>
      </w:r>
    </w:p>
    <w:p w14:paraId="17CDE9F5" w14:textId="58CA2F36" w:rsidR="0032234A" w:rsidRPr="001F23FC" w:rsidRDefault="0032234A">
      <w:r w:rsidRPr="001F23FC">
        <w:rPr>
          <w:rFonts w:eastAsia="Osaka"/>
        </w:rPr>
        <w:t xml:space="preserve">The reference instant for the FFT start is the centre of the reduced window, called </w:t>
      </w:r>
      <w:r w:rsidRPr="001F23FC">
        <w:rPr>
          <w:position w:val="-3"/>
        </w:rPr>
        <w:object w:dxaOrig="360" w:dyaOrig="279" w14:anchorId="2CF7D7CD">
          <v:shape id="_x0000_i1173" type="#_x0000_t75" style="width:19pt;height:14.5pt" o:ole="" filled="t">
            <v:fill color2="black"/>
            <v:imagedata r:id="rId245" o:title=""/>
          </v:shape>
          <o:OLEObject Type="Embed" ProgID="Equation.3" ShapeID="_x0000_i1173" DrawAspect="Content" ObjectID="_1821541599" r:id="rId246"/>
        </w:object>
      </w:r>
      <w:r w:rsidRPr="001F23FC">
        <w:t>,</w:t>
      </w:r>
    </w:p>
    <w:p w14:paraId="519529A1" w14:textId="5F82038E" w:rsidR="0032234A" w:rsidRPr="001F23FC" w:rsidRDefault="0032234A">
      <w:pPr>
        <w:rPr>
          <w:rFonts w:eastAsia="Osaka"/>
        </w:rPr>
      </w:pPr>
      <w:r w:rsidRPr="001F23FC">
        <w:t xml:space="preserve">EVM is measured at the following two instants: </w:t>
      </w:r>
      <w:r w:rsidRPr="001F23FC">
        <w:rPr>
          <w:position w:val="-3"/>
        </w:rPr>
        <w:object w:dxaOrig="360" w:dyaOrig="279" w14:anchorId="3B1EA8D1">
          <v:shape id="_x0000_i1174" type="#_x0000_t75" style="width:19pt;height:14.5pt" o:ole="" filled="t">
            <v:fill color2="black"/>
            <v:imagedata r:id="rId245" o:title=""/>
          </v:shape>
          <o:OLEObject Type="Embed" ProgID="Equation.3" ShapeID="_x0000_i1174" DrawAspect="Content" ObjectID="_1821541600" r:id="rId247"/>
        </w:object>
      </w:r>
      <w:r w:rsidRPr="001F23FC">
        <w:t xml:space="preserve"> –W/2 and </w:t>
      </w:r>
      <w:r w:rsidRPr="001F23FC">
        <w:rPr>
          <w:position w:val="-3"/>
        </w:rPr>
        <w:object w:dxaOrig="360" w:dyaOrig="279" w14:anchorId="223F2F7F">
          <v:shape id="_x0000_i1175" type="#_x0000_t75" style="width:19pt;height:14.5pt" o:ole="" filled="t">
            <v:fill color2="black"/>
            <v:imagedata r:id="rId245" o:title=""/>
          </v:shape>
          <o:OLEObject Type="Embed" ProgID="Equation.3" ShapeID="_x0000_i1175" DrawAspect="Content" ObjectID="_1821541601" r:id="rId248"/>
        </w:object>
      </w:r>
      <w:r w:rsidRPr="001F23FC">
        <w:t xml:space="preserve"> +W/2.</w:t>
      </w:r>
    </w:p>
    <w:p w14:paraId="626AE638" w14:textId="77777777" w:rsidR="0032234A" w:rsidRPr="001F23FC" w:rsidRDefault="0032234A">
      <w:r w:rsidRPr="001F23FC">
        <w:t>The timing of the measured signal z</w:t>
      </w:r>
      <w:r w:rsidRPr="001F23FC">
        <w:rPr>
          <w:vertAlign w:val="superscript"/>
        </w:rPr>
        <w:t>0</w:t>
      </w:r>
      <w:r w:rsidRPr="001F23FC">
        <w:t>(ν) with respect to the ideal signal i(ν) is determined in the pre FFT domain as follows:</w:t>
      </w:r>
    </w:p>
    <w:p w14:paraId="3A0EDF4A" w14:textId="7374C961" w:rsidR="0032234A" w:rsidRPr="001F23FC" w:rsidRDefault="0032234A">
      <w:r w:rsidRPr="001F23FC">
        <w:t>Correlation between z</w:t>
      </w:r>
      <w:r w:rsidRPr="001F23FC">
        <w:rPr>
          <w:vertAlign w:val="superscript"/>
        </w:rPr>
        <w:t>0</w:t>
      </w:r>
      <w:r w:rsidRPr="001F23FC">
        <w:t xml:space="preserve">(ν) and i(ν) will result in a correlation peak. The meaning of the correlation peak is approx. the </w:t>
      </w:r>
      <w:r w:rsidR="00B00962">
        <w:t>"</w:t>
      </w:r>
      <w:r w:rsidRPr="001F23FC">
        <w:t>impulse response</w:t>
      </w:r>
      <w:r w:rsidR="00B00962">
        <w:t>"</w:t>
      </w:r>
      <w:r w:rsidRPr="001F23FC">
        <w:t xml:space="preserve"> of the TX filter. The correlation peak, (the highest, or in case of more than one, the earliest) indicates the timing in the measured signal with respect to the ideal signal.</w:t>
      </w:r>
    </w:p>
    <w:p w14:paraId="6798F7C4" w14:textId="5F2E6DFC" w:rsidR="0032234A" w:rsidRPr="001F23FC" w:rsidRDefault="0032234A">
      <w:pPr>
        <w:rPr>
          <w:shd w:val="clear" w:color="auto" w:fill="00FFFF"/>
        </w:rPr>
      </w:pPr>
      <w:r w:rsidRPr="001F23FC">
        <w:t xml:space="preserve">W is different for different preamble formats and shown in Table E.6.7-1 for </w:t>
      </w:r>
      <w:r w:rsidR="00404AAC" w:rsidRPr="001F23FC">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F23FC">
        <w:rPr>
          <w:rFonts w:eastAsia="Batang"/>
        </w:rPr>
        <w:t xml:space="preserve"> and</w:t>
      </w:r>
      <w:r w:rsidRPr="001F23FC">
        <w:rPr>
          <w:rFonts w:eastAsia="Malgun Gothic"/>
        </w:rPr>
        <w:t xml:space="preserve"> </w:t>
      </w:r>
      <w:r w:rsidR="00404AAC" w:rsidRPr="001F23FC">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Malgun Gothic"/>
        </w:rPr>
        <w:t xml:space="preserve"> where </w:t>
      </w:r>
      <w:r w:rsidR="00404AAC" w:rsidRPr="001F23FC">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t>.</w:t>
      </w:r>
    </w:p>
    <w:p w14:paraId="72660AE4" w14:textId="60FBBC46" w:rsidR="0032234A" w:rsidRPr="001F23FC" w:rsidRDefault="0032234A">
      <w:pPr>
        <w:pStyle w:val="TH"/>
        <w:rPr>
          <w:rFonts w:eastAsia="Batang"/>
        </w:rPr>
      </w:pPr>
      <w:bookmarkStart w:id="533" w:name="_CRTableE_6_71EVMwindowlengthforPRACHfo"/>
      <w:r w:rsidRPr="001F23FC">
        <w:lastRenderedPageBreak/>
        <w:t xml:space="preserve">Table </w:t>
      </w:r>
      <w:bookmarkEnd w:id="533"/>
      <w:r w:rsidRPr="001F23FC">
        <w:t>E.6.7-1 EVM window length for PRACH</w:t>
      </w:r>
      <w:r w:rsidRPr="001F23FC">
        <w:rPr>
          <w:rFonts w:eastAsia="Malgun Gothic"/>
        </w:rPr>
        <w:t xml:space="preserve"> formats for </w:t>
      </w:r>
      <w:r w:rsidR="00404AAC" w:rsidRPr="001F23FC">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1260"/>
        <w:gridCol w:w="1174"/>
        <w:gridCol w:w="1346"/>
        <w:gridCol w:w="1279"/>
      </w:tblGrid>
      <w:tr w:rsidR="0032234A" w:rsidRPr="001F23FC" w14:paraId="662193CC" w14:textId="77777777" w:rsidTr="005F5276">
        <w:trPr>
          <w:cantSplit/>
          <w:jc w:val="center"/>
        </w:trPr>
        <w:tc>
          <w:tcPr>
            <w:tcW w:w="1076" w:type="dxa"/>
          </w:tcPr>
          <w:p w14:paraId="4FBCD439"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Preamble format</w:t>
            </w:r>
          </w:p>
        </w:tc>
        <w:tc>
          <w:tcPr>
            <w:tcW w:w="1260" w:type="dxa"/>
          </w:tcPr>
          <w:p w14:paraId="1A26713E" w14:textId="7897AC28"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Cyclic prefix length </w:t>
            </w:r>
            <w:r w:rsidR="00404AAC" w:rsidRPr="001F23FC">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tcPr>
          <w:p w14:paraId="4FD30587"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Nominal FFT size</w:t>
            </w:r>
            <w:r w:rsidRPr="001F23FC">
              <w:rPr>
                <w:rFonts w:ascii="Arial" w:eastAsia="Malgun Gothic" w:hAnsi="Arial" w:cs="Arial"/>
                <w:b/>
                <w:sz w:val="18"/>
                <w:vertAlign w:val="superscript"/>
              </w:rPr>
              <w:t>1</w:t>
            </w:r>
          </w:p>
        </w:tc>
        <w:tc>
          <w:tcPr>
            <w:tcW w:w="1346" w:type="dxa"/>
          </w:tcPr>
          <w:p w14:paraId="6D87FA1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EVM window length </w:t>
            </w:r>
            <w:r w:rsidRPr="001F23FC">
              <w:rPr>
                <w:rFonts w:ascii="Arial" w:eastAsia="Malgun Gothic" w:hAnsi="Arial" w:cs="Arial"/>
                <w:b/>
                <w:i/>
                <w:sz w:val="18"/>
              </w:rPr>
              <w:t>W</w:t>
            </w:r>
            <w:r w:rsidRPr="001F23FC">
              <w:rPr>
                <w:rFonts w:ascii="Arial" w:eastAsia="Malgun Gothic" w:hAnsi="Arial" w:cs="Arial"/>
                <w:b/>
                <w:sz w:val="18"/>
              </w:rPr>
              <w:t xml:space="preserve"> in FFT samples</w:t>
            </w:r>
          </w:p>
        </w:tc>
        <w:tc>
          <w:tcPr>
            <w:tcW w:w="1279" w:type="dxa"/>
          </w:tcPr>
          <w:p w14:paraId="1492FDD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Ratio of </w:t>
            </w:r>
            <w:r w:rsidRPr="001F23FC">
              <w:rPr>
                <w:rFonts w:ascii="Arial" w:eastAsia="Malgun Gothic" w:hAnsi="Arial" w:cs="Arial"/>
                <w:b/>
                <w:i/>
                <w:sz w:val="18"/>
              </w:rPr>
              <w:t>W</w:t>
            </w:r>
            <w:r w:rsidRPr="001F23FC">
              <w:rPr>
                <w:rFonts w:ascii="Arial" w:eastAsia="Malgun Gothic" w:hAnsi="Arial" w:cs="Arial"/>
                <w:b/>
                <w:sz w:val="18"/>
              </w:rPr>
              <w:t xml:space="preserve"> to CP*</w:t>
            </w:r>
          </w:p>
        </w:tc>
      </w:tr>
      <w:tr w:rsidR="0032234A" w:rsidRPr="001F23FC" w14:paraId="760564F8" w14:textId="77777777" w:rsidTr="005F5276">
        <w:trPr>
          <w:cantSplit/>
          <w:jc w:val="center"/>
        </w:trPr>
        <w:tc>
          <w:tcPr>
            <w:tcW w:w="1076" w:type="dxa"/>
          </w:tcPr>
          <w:p w14:paraId="312FDFC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A1</w:t>
            </w:r>
          </w:p>
        </w:tc>
        <w:tc>
          <w:tcPr>
            <w:tcW w:w="1260" w:type="dxa"/>
          </w:tcPr>
          <w:p w14:paraId="14A80FD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1152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174" w:type="dxa"/>
          </w:tcPr>
          <w:p w14:paraId="0E744FF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346" w:type="dxa"/>
          </w:tcPr>
          <w:p w14:paraId="1F2CC50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576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279" w:type="dxa"/>
          </w:tcPr>
          <w:p w14:paraId="138F2830" w14:textId="77777777" w:rsidR="0032234A" w:rsidRPr="001F23FC" w:rsidRDefault="0032234A">
            <w:pPr>
              <w:keepNext/>
              <w:keepLines/>
              <w:spacing w:after="0"/>
              <w:jc w:val="center"/>
              <w:rPr>
                <w:rFonts w:ascii="Arial" w:eastAsia="Malgun Gothic" w:hAnsi="Arial"/>
                <w:sz w:val="18"/>
              </w:rPr>
            </w:pPr>
            <w:r w:rsidRPr="001F23FC">
              <w:rPr>
                <w:rFonts w:ascii="Arial" w:eastAsia="Malgun Gothic" w:hAnsi="Arial" w:cs="Arial"/>
                <w:sz w:val="18"/>
                <w:szCs w:val="18"/>
              </w:rPr>
              <w:t>50.0%</w:t>
            </w:r>
          </w:p>
        </w:tc>
      </w:tr>
      <w:tr w:rsidR="0032234A" w:rsidRPr="001F23FC" w14:paraId="31D33ABA" w14:textId="77777777" w:rsidTr="005F5276">
        <w:trPr>
          <w:cantSplit/>
          <w:jc w:val="center"/>
        </w:trPr>
        <w:tc>
          <w:tcPr>
            <w:tcW w:w="1076" w:type="dxa"/>
          </w:tcPr>
          <w:p w14:paraId="47FF6C6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A2</w:t>
            </w:r>
          </w:p>
        </w:tc>
        <w:tc>
          <w:tcPr>
            <w:tcW w:w="1260" w:type="dxa"/>
          </w:tcPr>
          <w:p w14:paraId="2CEDFA3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2304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40A3F6A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6D3B329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1728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311ED8F"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75.0%</w:t>
            </w:r>
          </w:p>
        </w:tc>
      </w:tr>
      <w:tr w:rsidR="0032234A" w:rsidRPr="001F23FC" w14:paraId="4BE04D82" w14:textId="77777777" w:rsidTr="005F5276">
        <w:trPr>
          <w:cantSplit/>
          <w:jc w:val="center"/>
        </w:trPr>
        <w:tc>
          <w:tcPr>
            <w:tcW w:w="1076" w:type="dxa"/>
          </w:tcPr>
          <w:p w14:paraId="0F80B8C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A3</w:t>
            </w:r>
          </w:p>
        </w:tc>
        <w:tc>
          <w:tcPr>
            <w:tcW w:w="1260" w:type="dxa"/>
          </w:tcPr>
          <w:p w14:paraId="583C8D0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3456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25FAC88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20EC3A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180238B"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83.3%</w:t>
            </w:r>
          </w:p>
        </w:tc>
      </w:tr>
      <w:tr w:rsidR="0032234A" w:rsidRPr="001F23FC" w14:paraId="34466CBB" w14:textId="77777777" w:rsidTr="005F5276">
        <w:trPr>
          <w:cantSplit/>
          <w:jc w:val="center"/>
        </w:trPr>
        <w:tc>
          <w:tcPr>
            <w:tcW w:w="1076" w:type="dxa"/>
          </w:tcPr>
          <w:p w14:paraId="770A4F0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B1</w:t>
            </w:r>
          </w:p>
        </w:tc>
        <w:tc>
          <w:tcPr>
            <w:tcW w:w="1260" w:type="dxa"/>
          </w:tcPr>
          <w:p w14:paraId="618712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15D0C5E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543FC7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C383B44"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33.3%</w:t>
            </w:r>
          </w:p>
        </w:tc>
      </w:tr>
      <w:tr w:rsidR="0032234A" w:rsidRPr="001F23FC" w14:paraId="3BD07C68" w14:textId="77777777" w:rsidTr="005F5276">
        <w:trPr>
          <w:cantSplit/>
          <w:jc w:val="center"/>
        </w:trPr>
        <w:tc>
          <w:tcPr>
            <w:tcW w:w="1076" w:type="dxa"/>
          </w:tcPr>
          <w:p w14:paraId="0CC6114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B2</w:t>
            </w:r>
          </w:p>
        </w:tc>
        <w:tc>
          <w:tcPr>
            <w:tcW w:w="1260" w:type="dxa"/>
          </w:tcPr>
          <w:p w14:paraId="2591DEB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819A0A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3A349A1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0F07DDB1"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60.0%</w:t>
            </w:r>
          </w:p>
        </w:tc>
      </w:tr>
      <w:tr w:rsidR="0032234A" w:rsidRPr="001F23FC" w14:paraId="14F6704B" w14:textId="77777777" w:rsidTr="005F5276">
        <w:trPr>
          <w:cantSplit/>
          <w:jc w:val="center"/>
        </w:trPr>
        <w:tc>
          <w:tcPr>
            <w:tcW w:w="1076" w:type="dxa"/>
          </w:tcPr>
          <w:p w14:paraId="484188F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B3</w:t>
            </w:r>
          </w:p>
        </w:tc>
        <w:tc>
          <w:tcPr>
            <w:tcW w:w="1260" w:type="dxa"/>
          </w:tcPr>
          <w:p w14:paraId="152FFD6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2016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D19A040"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B25A1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DBCF457"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71.4%</w:t>
            </w:r>
          </w:p>
        </w:tc>
      </w:tr>
      <w:tr w:rsidR="0032234A" w:rsidRPr="001F23FC" w14:paraId="1A675C8B" w14:textId="77777777" w:rsidTr="005F5276">
        <w:trPr>
          <w:cantSplit/>
          <w:jc w:val="center"/>
        </w:trPr>
        <w:tc>
          <w:tcPr>
            <w:tcW w:w="1076" w:type="dxa"/>
          </w:tcPr>
          <w:p w14:paraId="4D3EBA0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B4</w:t>
            </w:r>
          </w:p>
        </w:tc>
        <w:tc>
          <w:tcPr>
            <w:tcW w:w="1260" w:type="dxa"/>
          </w:tcPr>
          <w:p w14:paraId="7A743F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3744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58A8222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533CBD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3168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6F1F2F52"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84.6%</w:t>
            </w:r>
          </w:p>
        </w:tc>
      </w:tr>
      <w:tr w:rsidR="0032234A" w:rsidRPr="001F23FC" w14:paraId="59595608" w14:textId="77777777" w:rsidTr="005F5276">
        <w:trPr>
          <w:cantSplit/>
          <w:jc w:val="center"/>
        </w:trPr>
        <w:tc>
          <w:tcPr>
            <w:tcW w:w="1076" w:type="dxa"/>
          </w:tcPr>
          <w:p w14:paraId="0A560E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C0</w:t>
            </w:r>
          </w:p>
        </w:tc>
        <w:tc>
          <w:tcPr>
            <w:tcW w:w="1260" w:type="dxa"/>
          </w:tcPr>
          <w:p w14:paraId="22827AD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4960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02AF053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F68B00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4384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E36DA16"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88.4%</w:t>
            </w:r>
          </w:p>
        </w:tc>
      </w:tr>
      <w:tr w:rsidR="0032234A" w:rsidRPr="001F23FC" w14:paraId="50A38836" w14:textId="77777777" w:rsidTr="005F5276">
        <w:trPr>
          <w:cantSplit/>
          <w:jc w:val="center"/>
        </w:trPr>
        <w:tc>
          <w:tcPr>
            <w:tcW w:w="1076" w:type="dxa"/>
          </w:tcPr>
          <w:p w14:paraId="53465B27"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C2</w:t>
            </w:r>
          </w:p>
        </w:tc>
        <w:tc>
          <w:tcPr>
            <w:tcW w:w="1260" w:type="dxa"/>
          </w:tcPr>
          <w:p w14:paraId="4D23D6B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72F1D5E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2A785B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7616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FC26B85"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93.0%</w:t>
            </w:r>
          </w:p>
        </w:tc>
      </w:tr>
      <w:tr w:rsidR="0032234A" w:rsidRPr="001F23FC" w14:paraId="17D15BA4" w14:textId="77777777" w:rsidTr="005F5276">
        <w:trPr>
          <w:cantSplit/>
          <w:jc w:val="center"/>
        </w:trPr>
        <w:tc>
          <w:tcPr>
            <w:tcW w:w="6135" w:type="dxa"/>
            <w:gridSpan w:val="5"/>
          </w:tcPr>
          <w:p w14:paraId="2CAD509E" w14:textId="045BFE78"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1: </w:t>
            </w:r>
            <w:r w:rsidR="0032234A" w:rsidRPr="001F23FC">
              <w:rPr>
                <w:rFonts w:ascii="Arial" w:eastAsia="Malgun Gothic" w:hAnsi="Arial" w:cs="Arial"/>
                <w:sz w:val="18"/>
              </w:rPr>
              <w:tab/>
              <w:t>The use of other FFT sizes is possible as long as appropriate scaling of the window length is applied.</w:t>
            </w:r>
          </w:p>
          <w:p w14:paraId="0FFA7E71" w14:textId="5BF824D2"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2: </w:t>
            </w:r>
            <w:r w:rsidR="0032234A" w:rsidRPr="001F23FC">
              <w:rPr>
                <w:rFonts w:ascii="Arial" w:eastAsia="Malgun Gothic" w:hAnsi="Arial" w:cs="Arial"/>
                <w:sz w:val="18"/>
              </w:rPr>
              <w:tab/>
              <w:t>These percentages are informative.</w:t>
            </w:r>
          </w:p>
        </w:tc>
      </w:tr>
    </w:tbl>
    <w:p w14:paraId="55B56AF5" w14:textId="77777777" w:rsidR="0032234A" w:rsidRPr="001F23FC" w:rsidRDefault="0032234A"/>
    <w:p w14:paraId="2BD524AD" w14:textId="24178EBD" w:rsidR="0032234A" w:rsidRPr="001F23FC" w:rsidRDefault="0032234A" w:rsidP="005F5276">
      <w:r w:rsidRPr="001F23FC">
        <w:t>The number of samples, used for FFT is reduced compared to z</w:t>
      </w:r>
      <w:r w:rsidRPr="001F23FC">
        <w:rPr>
          <w:vertAlign w:val="superscript"/>
        </w:rPr>
        <w:t>0</w:t>
      </w:r>
      <w:r w:rsidRPr="001F23FC">
        <w:t>(ν). This subset of samples is called z</w:t>
      </w:r>
      <w:r w:rsidR="00B00962">
        <w:t>''</w:t>
      </w:r>
      <w:r w:rsidRPr="001F23FC">
        <w:t>(ν).</w:t>
      </w:r>
    </w:p>
    <w:p w14:paraId="2AECDB5D" w14:textId="42E84108" w:rsidR="0032234A" w:rsidRPr="001F23FC" w:rsidRDefault="0032234A" w:rsidP="005F5276">
      <w:r w:rsidRPr="001F23FC">
        <w:rPr>
          <w:rFonts w:eastAsia="Osaka"/>
        </w:rPr>
        <w:t xml:space="preserve">The sample frequency 122.88 MHz is oversampled with respect to the PRACH-subcarrier spacing of </w:t>
      </w:r>
      <w:r w:rsidR="00404AAC" w:rsidRPr="001F23FC">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Osaka"/>
        </w:rPr>
        <w:t>. EVM is based on 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 xml:space="preserve"> samples per PRACH preamble and requires decimation of the time samples by the factor of </w:t>
      </w:r>
      <w:r w:rsidR="00404AAC" w:rsidRPr="001F23FC">
        <w:rPr>
          <w:noProof/>
        </w:rPr>
        <w:drawing>
          <wp:inline distT="0" distB="0" distL="0" distR="0" wp14:anchorId="3BC34F09" wp14:editId="2E46AE39">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F23FC">
        <w:rPr>
          <w:rFonts w:eastAsia="Osaka"/>
        </w:rPr>
        <w:t xml:space="preserve">. </w:t>
      </w:r>
      <w:r w:rsidRPr="001F23FC">
        <w:t>The final number of samples per PRACH preamble, used for FFT is reduced compared to z</w:t>
      </w:r>
      <w:r w:rsidR="00B00962">
        <w:rPr>
          <w:vertAlign w:val="superscript"/>
        </w:rPr>
        <w:t>''</w:t>
      </w:r>
      <w:r w:rsidRPr="001F23FC">
        <w:t>(ν) by the same factor. This subset of samples is called z</w:t>
      </w:r>
      <w:r w:rsidR="00B00962">
        <w:t>'</w:t>
      </w:r>
      <w:r w:rsidRPr="001F23FC">
        <w:t>(ν).</w:t>
      </w:r>
    </w:p>
    <w:p w14:paraId="5BA84272" w14:textId="77777777" w:rsidR="0032234A" w:rsidRPr="001F23FC" w:rsidRDefault="0032234A">
      <w:pPr>
        <w:pStyle w:val="Heading2"/>
      </w:pPr>
      <w:bookmarkStart w:id="534" w:name="_Toc21026821"/>
      <w:bookmarkStart w:id="535" w:name="_Toc27744119"/>
      <w:bookmarkStart w:id="536" w:name="_Toc36197290"/>
      <w:bookmarkStart w:id="537" w:name="_Toc36197982"/>
      <w:r w:rsidRPr="001F23FC">
        <w:t>E.6.8</w:t>
      </w:r>
      <w:r w:rsidRPr="001F23FC">
        <w:tab/>
        <w:t>Post FFT equalisation</w:t>
      </w:r>
      <w:bookmarkEnd w:id="534"/>
      <w:bookmarkEnd w:id="535"/>
      <w:bookmarkEnd w:id="536"/>
      <w:bookmarkEnd w:id="537"/>
    </w:p>
    <w:p w14:paraId="6109EA13" w14:textId="77777777" w:rsidR="0032234A" w:rsidRPr="001F23FC" w:rsidRDefault="0032234A">
      <w:r w:rsidRPr="001F23FC">
        <w:t>Equalisation is not applicable for the PRACH.</w:t>
      </w:r>
    </w:p>
    <w:p w14:paraId="5465D2DD" w14:textId="77777777" w:rsidR="0032234A" w:rsidRPr="001F23FC" w:rsidRDefault="0032234A">
      <w:pPr>
        <w:pStyle w:val="Heading2"/>
      </w:pPr>
      <w:bookmarkStart w:id="538" w:name="_Toc21026822"/>
      <w:bookmarkStart w:id="539" w:name="_Toc27744120"/>
      <w:bookmarkStart w:id="540" w:name="_Toc36197291"/>
      <w:bookmarkStart w:id="541" w:name="_Toc36197983"/>
      <w:r w:rsidRPr="001F23FC">
        <w:t>E.6.9</w:t>
      </w:r>
      <w:r w:rsidRPr="001F23FC">
        <w:tab/>
        <w:t>Derivation of the results</w:t>
      </w:r>
      <w:bookmarkEnd w:id="538"/>
      <w:bookmarkEnd w:id="539"/>
      <w:bookmarkEnd w:id="540"/>
      <w:bookmarkEnd w:id="541"/>
    </w:p>
    <w:p w14:paraId="61573AB4" w14:textId="77777777" w:rsidR="0032234A" w:rsidRPr="001F23FC" w:rsidRDefault="0032234A">
      <w:pPr>
        <w:pStyle w:val="Heading3"/>
        <w:rPr>
          <w:szCs w:val="24"/>
          <w:vertAlign w:val="subscript"/>
        </w:rPr>
      </w:pPr>
      <w:bookmarkStart w:id="542" w:name="_Toc21026823"/>
      <w:bookmarkStart w:id="543" w:name="_Toc27744121"/>
      <w:bookmarkStart w:id="544" w:name="_Toc36197292"/>
      <w:bookmarkStart w:id="545" w:name="_Toc36197984"/>
      <w:r w:rsidRPr="001F23FC">
        <w:t>E.6.9.1</w:t>
      </w:r>
      <w:r w:rsidRPr="001F23FC">
        <w:tab/>
        <w:t>EVM</w:t>
      </w:r>
      <w:r w:rsidRPr="001F23FC">
        <w:rPr>
          <w:szCs w:val="24"/>
          <w:vertAlign w:val="subscript"/>
        </w:rPr>
        <w:t>PRACH</w:t>
      </w:r>
      <w:bookmarkEnd w:id="542"/>
      <w:bookmarkEnd w:id="543"/>
      <w:bookmarkEnd w:id="544"/>
      <w:bookmarkEnd w:id="545"/>
    </w:p>
    <w:p w14:paraId="6A740419" w14:textId="06917CF9" w:rsidR="0032234A" w:rsidRPr="001F23FC" w:rsidRDefault="0032234A">
      <w:r w:rsidRPr="001F23FC">
        <w:t>Perform FFT on z</w:t>
      </w:r>
      <w:r w:rsidR="00B00962">
        <w:t>'</w:t>
      </w:r>
      <w:r w:rsidRPr="001F23FC">
        <w:t xml:space="preserve">(ν) and i(ν) using the FFT timing </w:t>
      </w:r>
      <w:r w:rsidRPr="001F23FC">
        <w:rPr>
          <w:position w:val="-3"/>
        </w:rPr>
        <w:object w:dxaOrig="360" w:dyaOrig="279" w14:anchorId="4EBBF338">
          <v:shape id="_x0000_i1176" type="#_x0000_t75" style="width:19pt;height:14.5pt" o:ole="" filled="t">
            <v:fill color2="black"/>
            <v:imagedata r:id="rId245" o:title=""/>
          </v:shape>
          <o:OLEObject Type="Embed" ProgID="Equation.3" ShapeID="_x0000_i1176" DrawAspect="Content" ObjectID="_1821541602" r:id="rId253"/>
        </w:object>
      </w:r>
      <w:r w:rsidRPr="001F23FC">
        <w:t xml:space="preserve"> –W/2 and </w:t>
      </w:r>
      <w:r w:rsidRPr="001F23FC">
        <w:rPr>
          <w:position w:val="-3"/>
        </w:rPr>
        <w:object w:dxaOrig="360" w:dyaOrig="279" w14:anchorId="1B6E9B37">
          <v:shape id="_x0000_i1177" type="#_x0000_t75" style="width:19pt;height:14.5pt" o:ole="" filled="t">
            <v:fill color2="black"/>
            <v:imagedata r:id="rId245" o:title=""/>
          </v:shape>
          <o:OLEObject Type="Embed" ProgID="Equation.3" ShapeID="_x0000_i1177" DrawAspect="Content" ObjectID="_1821541603" r:id="rId254"/>
        </w:object>
      </w:r>
      <w:r w:rsidRPr="001F23FC">
        <w:t xml:space="preserve"> +W/2.</w:t>
      </w:r>
    </w:p>
    <w:p w14:paraId="7FCE24D2" w14:textId="77777777" w:rsidR="0032234A" w:rsidRPr="001F23FC" w:rsidRDefault="0032234A">
      <w:r w:rsidRPr="001F23FC">
        <w:t>For format B4 the first and the repeated preamble sequence are FFT-converted separately using the standard FFT length of 8192.</w:t>
      </w:r>
    </w:p>
    <w:p w14:paraId="22678227" w14:textId="77777777" w:rsidR="0032234A" w:rsidRPr="001F23FC" w:rsidRDefault="0032234A">
      <w:r w:rsidRPr="001F23FC">
        <w:t xml:space="preserve">The </w:t>
      </w:r>
      <w:r w:rsidRPr="001F23FC">
        <w:rPr>
          <w:rFonts w:eastAsia="Osaka"/>
        </w:rPr>
        <w:t>EVM</w:t>
      </w:r>
      <w:r w:rsidRPr="001F23FC">
        <w:rPr>
          <w:rFonts w:eastAsia="Osaka"/>
          <w:vertAlign w:val="subscript"/>
        </w:rPr>
        <w:t>PRACH</w:t>
      </w:r>
      <w:r w:rsidRPr="001F23FC">
        <w:t xml:space="preserve"> is the difference between the ideal waveform and the measured and equalized waveform for the allocated RB(s).</w:t>
      </w:r>
    </w:p>
    <w:p w14:paraId="77F8E15D" w14:textId="77777777" w:rsidR="0032234A" w:rsidRPr="001F23FC" w:rsidRDefault="0032234A" w:rsidP="005F5276">
      <w:pPr>
        <w:pStyle w:val="EQ"/>
      </w:pPr>
      <w:r w:rsidRPr="001F23FC">
        <w:tab/>
      </w:r>
      <w:r w:rsidRPr="001F23FC">
        <w:object w:dxaOrig="4380" w:dyaOrig="1080" w14:anchorId="7D4547B9">
          <v:shape id="_x0000_i1178" type="#_x0000_t75" style="width:233.5pt;height:51.5pt" o:ole="">
            <v:imagedata r:id="rId255" o:title=""/>
          </v:shape>
          <o:OLEObject Type="Embed" ProgID="Equation.DSMT4" ShapeID="_x0000_i1178" DrawAspect="Content" ObjectID="_1821541604" r:id="rId256"/>
        </w:object>
      </w:r>
    </w:p>
    <w:p w14:paraId="21EAACC4" w14:textId="77777777" w:rsidR="0032234A" w:rsidRPr="001F23FC" w:rsidRDefault="0032234A">
      <w:r w:rsidRPr="001F23FC">
        <w:t>where</w:t>
      </w:r>
    </w:p>
    <w:p w14:paraId="42F297F8" w14:textId="77777777" w:rsidR="0032234A" w:rsidRPr="001F23FC" w:rsidRDefault="0032234A">
      <w:pPr>
        <w:pStyle w:val="B1"/>
        <w:rPr>
          <w:rFonts w:eastAsia="Osaka"/>
        </w:rPr>
      </w:pPr>
      <w:r w:rsidRPr="001F23FC">
        <w:rPr>
          <w:rFonts w:eastAsia="Osaka"/>
        </w:rPr>
        <w:tab/>
        <w:t>t covers the count of demodulated symbols in the slot.</w:t>
      </w:r>
    </w:p>
    <w:p w14:paraId="6FBCEAD8" w14:textId="77777777" w:rsidR="0032234A" w:rsidRPr="001F23FC" w:rsidRDefault="0032234A">
      <w:pPr>
        <w:pStyle w:val="B1"/>
      </w:pPr>
      <w:r w:rsidRPr="001F23FC">
        <w:rPr>
          <w:rFonts w:eastAsia="Osaka"/>
        </w:rPr>
        <w:tab/>
        <w:t xml:space="preserve">f covers the count of demodulated symbols </w:t>
      </w:r>
      <w:r w:rsidRPr="001F23FC">
        <w:t>within the allocated bandwidth.</w:t>
      </w:r>
    </w:p>
    <w:p w14:paraId="3D8A53EF" w14:textId="77777777" w:rsidR="0032234A" w:rsidRPr="001F23FC" w:rsidRDefault="0032234A">
      <w:pPr>
        <w:pStyle w:val="B1"/>
      </w:pPr>
      <w:r w:rsidRPr="001F23FC">
        <w:tab/>
      </w:r>
      <w:r w:rsidRPr="001F23FC">
        <w:rPr>
          <w:position w:val="-14"/>
        </w:rPr>
        <w:object w:dxaOrig="840" w:dyaOrig="380" w14:anchorId="65DD6DA1">
          <v:shape id="_x0000_i1179" type="#_x0000_t75" style="width:44pt;height:22pt" o:ole="">
            <v:imagedata r:id="rId142" o:title=""/>
          </v:shape>
          <o:OLEObject Type="Embed" ProgID="Equation.3" ShapeID="_x0000_i1179" DrawAspect="Content" ObjectID="_1821541605" r:id="rId257"/>
        </w:object>
      </w:r>
      <w:r w:rsidRPr="001F23FC">
        <w:t xml:space="preserve">are the samples of the signal evaluated for the </w:t>
      </w:r>
      <w:r w:rsidRPr="001F23FC">
        <w:rPr>
          <w:rFonts w:eastAsia="Osaka"/>
        </w:rPr>
        <w:t>EVM</w:t>
      </w:r>
      <w:r w:rsidRPr="001F23FC">
        <w:rPr>
          <w:rFonts w:eastAsia="Osaka"/>
          <w:vertAlign w:val="subscript"/>
        </w:rPr>
        <w:t>PRACH</w:t>
      </w:r>
    </w:p>
    <w:p w14:paraId="7EC2CE37" w14:textId="77777777" w:rsidR="0032234A" w:rsidRPr="001F23FC" w:rsidRDefault="0032234A">
      <w:pPr>
        <w:pStyle w:val="B1"/>
      </w:pPr>
      <w:r w:rsidRPr="001F23FC">
        <w:tab/>
      </w:r>
      <w:r w:rsidRPr="001F23FC">
        <w:rPr>
          <w:position w:val="-10"/>
        </w:rPr>
        <w:object w:dxaOrig="660" w:dyaOrig="340" w14:anchorId="7AC3A934">
          <v:shape id="_x0000_i1180" type="#_x0000_t75" style="width:35.5pt;height:19pt" o:ole="">
            <v:imagedata r:id="rId144" o:title=""/>
          </v:shape>
          <o:OLEObject Type="Embed" ProgID="Equation.3" ShapeID="_x0000_i1180" DrawAspect="Content" ObjectID="_1821541606" r:id="rId258"/>
        </w:object>
      </w:r>
      <w:r w:rsidRPr="001F23FC">
        <w:t>is the ideal signal reconstructed by the measurement equipment, and</w:t>
      </w:r>
    </w:p>
    <w:p w14:paraId="126DFE62" w14:textId="77777777" w:rsidR="0032234A" w:rsidRPr="001F23FC" w:rsidRDefault="0032234A">
      <w:pPr>
        <w:pStyle w:val="B1"/>
      </w:pPr>
      <w:r w:rsidRPr="001F23FC">
        <w:tab/>
      </w:r>
      <w:r w:rsidRPr="001F23FC">
        <w:rPr>
          <w:position w:val="-8"/>
        </w:rPr>
        <w:object w:dxaOrig="260" w:dyaOrig="360" w14:anchorId="3F3F296D">
          <v:shape id="_x0000_i1181" type="#_x0000_t75" style="width:13.5pt;height:19pt" o:ole="" filled="t">
            <v:fill color2="black"/>
            <v:imagedata r:id="rId259" o:title=""/>
          </v:shape>
          <o:OLEObject Type="Embed" ProgID="Equation.3" ShapeID="_x0000_i1181" DrawAspect="Content" ObjectID="_1821541607" r:id="rId260"/>
        </w:object>
      </w:r>
      <w:r w:rsidRPr="001F23FC">
        <w:t xml:space="preserve"> is the average power of the ideal signal. For normalized modulation symbols </w:t>
      </w:r>
      <w:r w:rsidRPr="001F23FC">
        <w:rPr>
          <w:position w:val="-8"/>
        </w:rPr>
        <w:object w:dxaOrig="260" w:dyaOrig="360" w14:anchorId="7525060C">
          <v:shape id="_x0000_i1182" type="#_x0000_t75" style="width:13.5pt;height:19pt" o:ole="" filled="t">
            <v:fill color2="black"/>
            <v:imagedata r:id="rId259" o:title=""/>
          </v:shape>
          <o:OLEObject Type="Embed" ProgID="Equation.3" ShapeID="_x0000_i1182" DrawAspect="Content" ObjectID="_1821541608" r:id="rId261"/>
        </w:object>
      </w:r>
      <w:r w:rsidRPr="001F23FC">
        <w:t xml:space="preserve"> is equal to 1.</w:t>
      </w:r>
    </w:p>
    <w:p w14:paraId="20C4A662" w14:textId="77777777" w:rsidR="0032234A" w:rsidRPr="001F23FC" w:rsidRDefault="0032234A">
      <w:r w:rsidRPr="001F23FC">
        <w:lastRenderedPageBreak/>
        <w:t>From the acquired samples 2</w:t>
      </w:r>
      <w:r w:rsidRPr="001F23FC">
        <w:rPr>
          <w:i/>
        </w:rPr>
        <w:t>m</w:t>
      </w:r>
      <w:r w:rsidRPr="001F23FC">
        <w:t xml:space="preserve"> </w:t>
      </w:r>
      <w:r w:rsidRPr="001F23FC">
        <w:rPr>
          <w:rFonts w:eastAsia="Osaka"/>
        </w:rPr>
        <w:t>EVM</w:t>
      </w:r>
      <w:r w:rsidRPr="001F23FC">
        <w:rPr>
          <w:rFonts w:eastAsia="Osaka"/>
          <w:vertAlign w:val="subscript"/>
        </w:rPr>
        <w:t>PRACH</w:t>
      </w:r>
      <w:r w:rsidRPr="001F23FC">
        <w:t xml:space="preserve"> values can be derived, </w:t>
      </w:r>
      <w:r w:rsidRPr="001F23FC">
        <w:rPr>
          <w:i/>
        </w:rPr>
        <w:t>m</w:t>
      </w:r>
      <w:r w:rsidRPr="001F23FC">
        <w:t xml:space="preserve"> values for the timing </w:t>
      </w:r>
      <w:r w:rsidRPr="001F23FC">
        <w:rPr>
          <w:position w:val="-3"/>
        </w:rPr>
        <w:object w:dxaOrig="360" w:dyaOrig="279" w14:anchorId="2865F731">
          <v:shape id="_x0000_i1183" type="#_x0000_t75" style="width:19pt;height:14.5pt" o:ole="" filled="t">
            <v:fill color2="black"/>
            <v:imagedata r:id="rId245" o:title=""/>
          </v:shape>
          <o:OLEObject Type="Embed" ProgID="Equation.3" ShapeID="_x0000_i1183" DrawAspect="Content" ObjectID="_1821541609" r:id="rId262"/>
        </w:object>
      </w:r>
      <w:r w:rsidRPr="001F23FC">
        <w:t xml:space="preserve"> –W/2 and </w:t>
      </w:r>
      <w:r w:rsidRPr="001F23FC">
        <w:rPr>
          <w:i/>
        </w:rPr>
        <w:t>m</w:t>
      </w:r>
      <w:r w:rsidRPr="001F23FC">
        <w:t xml:space="preserve"> values for the timing </w:t>
      </w:r>
      <w:r w:rsidRPr="001F23FC">
        <w:rPr>
          <w:position w:val="-3"/>
        </w:rPr>
        <w:object w:dxaOrig="360" w:dyaOrig="279" w14:anchorId="6AC8DDF4">
          <v:shape id="_x0000_i1184" type="#_x0000_t75" style="width:19pt;height:14.5pt" o:ole="" filled="t">
            <v:fill color2="black"/>
            <v:imagedata r:id="rId245" o:title=""/>
          </v:shape>
          <o:OLEObject Type="Embed" ProgID="Equation.3" ShapeID="_x0000_i1184" DrawAspect="Content" ObjectID="_1821541610" r:id="rId263"/>
        </w:object>
      </w:r>
      <w:r w:rsidRPr="001F23FC">
        <w:t xml:space="preserve"> +W/2.</w:t>
      </w:r>
    </w:p>
    <w:p w14:paraId="332FBA98" w14:textId="77777777" w:rsidR="0032234A" w:rsidRPr="001F23FC" w:rsidRDefault="0032234A">
      <w:pPr>
        <w:pStyle w:val="Heading3"/>
        <w:rPr>
          <w:szCs w:val="28"/>
          <w:vertAlign w:val="subscript"/>
        </w:rPr>
      </w:pPr>
      <w:bookmarkStart w:id="546" w:name="_Toc21026824"/>
      <w:bookmarkStart w:id="547" w:name="_Toc27744122"/>
      <w:bookmarkStart w:id="548" w:name="_Toc36197293"/>
      <w:bookmarkStart w:id="549" w:name="_Toc36197985"/>
      <w:r w:rsidRPr="001F23FC">
        <w:t>E.6.9.2</w:t>
      </w:r>
      <w:r w:rsidRPr="001F23FC">
        <w:tab/>
        <w:t>Averaged EVM</w:t>
      </w:r>
      <w:r w:rsidRPr="001F23FC">
        <w:rPr>
          <w:szCs w:val="28"/>
          <w:vertAlign w:val="subscript"/>
        </w:rPr>
        <w:t>PRACH</w:t>
      </w:r>
      <w:bookmarkEnd w:id="546"/>
      <w:bookmarkEnd w:id="547"/>
      <w:bookmarkEnd w:id="548"/>
      <w:bookmarkEnd w:id="549"/>
    </w:p>
    <w:p w14:paraId="49162D83" w14:textId="77777777" w:rsidR="0032234A" w:rsidRPr="001F23FC" w:rsidRDefault="0032234A">
      <w:pPr>
        <w:rPr>
          <w:rFonts w:eastAsia="×–¾’©‘Ì"/>
        </w:rPr>
      </w:pPr>
      <w:r w:rsidRPr="001F23FC">
        <w:rPr>
          <w:rFonts w:eastAsia="×–¾’©‘Ì"/>
        </w:rPr>
        <w:t xml:space="preserve">The PRACH EVM, </w:t>
      </w:r>
      <w:r w:rsidRPr="001F23FC">
        <w:rPr>
          <w:rFonts w:eastAsia="×–¾’©‘Ì"/>
          <w:position w:val="-12"/>
        </w:rPr>
        <w:object w:dxaOrig="1080" w:dyaOrig="360" w14:anchorId="36F7BA99">
          <v:shape id="_x0000_i1185" type="#_x0000_t75" style="width:55pt;height:19pt" o:ole="">
            <v:imagedata r:id="rId264" o:title=""/>
          </v:shape>
          <o:OLEObject Type="Embed" ProgID="Equation.3" ShapeID="_x0000_i1185" DrawAspect="Content" ObjectID="_1821541611" r:id="rId265"/>
        </w:object>
      </w:r>
      <w:r w:rsidRPr="001F23FC">
        <w:rPr>
          <w:rFonts w:eastAsia="×–¾’©‘Ì"/>
        </w:rPr>
        <w:t xml:space="preserve">, is averaged over </w:t>
      </w:r>
      <w:r w:rsidRPr="001F23FC">
        <w:rPr>
          <w:rFonts w:eastAsia="×–¾’©‘Ì"/>
          <w:i/>
        </w:rPr>
        <w:t>m</w:t>
      </w:r>
      <w:r w:rsidRPr="001F23FC">
        <w:rPr>
          <w:rFonts w:eastAsia="×–¾’©‘Ì"/>
        </w:rPr>
        <w:t xml:space="preserve"> preamble sequence measurements.</w:t>
      </w:r>
    </w:p>
    <w:p w14:paraId="1ECB1ABF" w14:textId="3F4FD50E" w:rsidR="0032234A" w:rsidRPr="001F23FC" w:rsidRDefault="005F5276" w:rsidP="005F5276">
      <w:pPr>
        <w:pStyle w:val="EQ"/>
        <w:rPr>
          <w:rFonts w:eastAsia="Batang"/>
          <w:lang w:eastAsia="x-none"/>
        </w:rPr>
      </w:pPr>
      <w:r>
        <w:tab/>
      </w:r>
      <w:r w:rsidR="0032234A" w:rsidRPr="001F23FC">
        <w:object w:dxaOrig="3460" w:dyaOrig="760" w14:anchorId="58BE5B38">
          <v:shape id="_x0000_i1186" type="#_x0000_t75" style="width:187pt;height:36pt" o:ole="">
            <v:imagedata r:id="rId266" o:title=""/>
          </v:shape>
          <o:OLEObject Type="Embed" ProgID="Equation.DSMT4" ShapeID="_x0000_i1186" DrawAspect="Content" ObjectID="_1821541612" r:id="rId267"/>
        </w:object>
      </w:r>
    </w:p>
    <w:p w14:paraId="70CDC3F6" w14:textId="77777777" w:rsidR="0032234A" w:rsidRPr="001F23FC" w:rsidRDefault="0032234A" w:rsidP="005F5276">
      <w:pPr>
        <w:pStyle w:val="B1"/>
      </w:pPr>
      <w:r w:rsidRPr="001F23FC">
        <w:tab/>
        <w:t xml:space="preserve">where </w:t>
      </w:r>
      <w:r w:rsidRPr="001F23FC">
        <w:rPr>
          <w:i/>
        </w:rPr>
        <w:t>m</w:t>
      </w:r>
      <w:r w:rsidRPr="001F23FC">
        <w:t xml:space="preserve"> is the number of recorded preambles as defined in Annex E.6.2.</w:t>
      </w:r>
    </w:p>
    <w:p w14:paraId="20E3A583" w14:textId="77777777" w:rsidR="0032234A" w:rsidRPr="001F23FC" w:rsidRDefault="0032234A">
      <w:r w:rsidRPr="001F23FC">
        <w:t xml:space="preserve">The averaging is done separately for timing¦ </w:t>
      </w:r>
      <w:r w:rsidRPr="001F23FC">
        <w:rPr>
          <w:position w:val="-3"/>
        </w:rPr>
        <w:object w:dxaOrig="360" w:dyaOrig="279" w14:anchorId="19BE52CE">
          <v:shape id="_x0000_i1187" type="#_x0000_t75" style="width:19pt;height:14.5pt" o:ole="" filled="t">
            <v:fill color2="black"/>
            <v:imagedata r:id="rId245" o:title=""/>
          </v:shape>
          <o:OLEObject Type="Embed" ProgID="Equation.3" ShapeID="_x0000_i1187" DrawAspect="Content" ObjectID="_1821541613" r:id="rId268"/>
        </w:object>
      </w:r>
      <w:r w:rsidRPr="001F23FC">
        <w:t xml:space="preserve"> –W/2 and </w:t>
      </w:r>
      <w:r w:rsidRPr="001F23FC">
        <w:rPr>
          <w:position w:val="-3"/>
        </w:rPr>
        <w:object w:dxaOrig="360" w:dyaOrig="279" w14:anchorId="357B6C0C">
          <v:shape id="_x0000_i1188" type="#_x0000_t75" style="width:19pt;height:14.5pt" o:ole="" filled="t">
            <v:fill color2="black"/>
            <v:imagedata r:id="rId245" o:title=""/>
          </v:shape>
          <o:OLEObject Type="Embed" ProgID="Equation.3" ShapeID="_x0000_i1188" DrawAspect="Content" ObjectID="_1821541614" r:id="rId269"/>
        </w:object>
      </w:r>
      <w:r w:rsidRPr="001F23FC">
        <w:t xml:space="preserve"> +W/2 leading to</w:t>
      </w:r>
      <w:r w:rsidRPr="001F23FC">
        <w:rPr>
          <w:position w:val="-7"/>
        </w:rPr>
        <w:object w:dxaOrig="1340" w:dyaOrig="360" w14:anchorId="5AECDF93">
          <v:shape id="_x0000_i1189" type="#_x0000_t75" style="width:70.5pt;height:19pt" o:ole="" filled="t">
            <v:fill color2="black"/>
            <v:imagedata r:id="rId270" o:title=""/>
          </v:shape>
          <o:OLEObject Type="Embed" ProgID="Equation.3" ShapeID="_x0000_i1189" DrawAspect="Content" ObjectID="_1821541615" r:id="rId271"/>
        </w:object>
      </w:r>
      <w:r w:rsidRPr="001F23FC">
        <w:t xml:space="preserve"> and </w:t>
      </w:r>
      <w:r w:rsidRPr="001F23FC">
        <w:rPr>
          <w:position w:val="-8"/>
        </w:rPr>
        <w:object w:dxaOrig="1400" w:dyaOrig="380" w14:anchorId="4C49F4BA">
          <v:shape id="_x0000_i1190" type="#_x0000_t75" style="width:76pt;height:17.5pt" o:ole="" filled="t">
            <v:fill color2="black"/>
            <v:imagedata r:id="rId272" o:title=""/>
          </v:shape>
          <o:OLEObject Type="Embed" ProgID="Equation.3" ShapeID="_x0000_i1190" DrawAspect="Content" ObjectID="_1821541616" r:id="rId273"/>
        </w:object>
      </w:r>
    </w:p>
    <w:p w14:paraId="585150DB" w14:textId="52833358" w:rsidR="0032234A" w:rsidRPr="001F23FC" w:rsidRDefault="005F5276" w:rsidP="005F5276">
      <w:pPr>
        <w:pStyle w:val="EQ"/>
      </w:pPr>
      <w:r>
        <w:tab/>
      </w:r>
      <w:r w:rsidR="0032234A" w:rsidRPr="001F23FC">
        <w:rPr>
          <w:position w:val="-10"/>
        </w:rPr>
        <w:object w:dxaOrig="5020" w:dyaOrig="420" w14:anchorId="4C3E53BE">
          <v:shape id="_x0000_i1191" type="#_x0000_t75" style="width:269.5pt;height:22pt" o:ole="" filled="t">
            <v:fill color2="black"/>
            <v:imagedata r:id="rId274" o:title=""/>
          </v:shape>
          <o:OLEObject Type="Embed" ProgID="Equation.3" ShapeID="_x0000_i1191" DrawAspect="Content" ObjectID="_1821541617" r:id="rId275"/>
        </w:object>
      </w:r>
      <w:r w:rsidR="0032234A" w:rsidRPr="001F23FC">
        <w:t>is compared against the test requirements.</w:t>
      </w:r>
    </w:p>
    <w:p w14:paraId="7958B47C" w14:textId="77777777" w:rsidR="003874DD" w:rsidRPr="001F23FC" w:rsidRDefault="003874DD" w:rsidP="003874DD">
      <w:pPr>
        <w:pStyle w:val="Heading2"/>
        <w:rPr>
          <w:snapToGrid w:val="0"/>
        </w:rPr>
      </w:pPr>
      <w:r w:rsidRPr="001F23FC">
        <w:rPr>
          <w:snapToGrid w:val="0"/>
        </w:rPr>
        <w:t>E.6.10</w:t>
      </w:r>
      <w:r w:rsidRPr="001F23FC">
        <w:rPr>
          <w:snapToGrid w:val="0"/>
        </w:rPr>
        <w:tab/>
        <w:t>Modified signal under test</w:t>
      </w:r>
    </w:p>
    <w:p w14:paraId="761406E0" w14:textId="5B10F5A7" w:rsidR="003874DD" w:rsidRPr="001F23FC" w:rsidRDefault="003874DD" w:rsidP="003874DD">
      <w:pPr>
        <w:rPr>
          <w:rFonts w:eastAsia="×–¾’©‘Ì"/>
        </w:rPr>
      </w:pPr>
      <w:r w:rsidRPr="001F23FC">
        <w:rPr>
          <w:rFonts w:eastAsia="×–¾’©‘Ì"/>
        </w:rPr>
        <w:t>Same as Annex E.5.10 and applies to EVM measurements on PRACH.</w:t>
      </w:r>
    </w:p>
    <w:p w14:paraId="2B37F19F" w14:textId="77777777" w:rsidR="00CD0616" w:rsidRPr="001F23FC" w:rsidRDefault="00CD0616" w:rsidP="00052581">
      <w:pPr>
        <w:pStyle w:val="Heading2"/>
        <w:rPr>
          <w:snapToGrid w:val="0"/>
        </w:rPr>
      </w:pPr>
      <w:r w:rsidRPr="001F23FC">
        <w:rPr>
          <w:snapToGrid w:val="0"/>
        </w:rPr>
        <w:t>E.6.11</w:t>
      </w:r>
      <w:r w:rsidRPr="001F23FC">
        <w:rPr>
          <w:snapToGrid w:val="0"/>
        </w:rPr>
        <w:tab/>
        <w:t>Phase offset measurement for DMRS bundling</w:t>
      </w:r>
    </w:p>
    <w:p w14:paraId="1C3D2EB1" w14:textId="77777777" w:rsidR="00CD0616" w:rsidRPr="001F23FC" w:rsidRDefault="00CD0616" w:rsidP="00CD0616">
      <w:pPr>
        <w:pStyle w:val="Heading3"/>
      </w:pPr>
      <w:r w:rsidRPr="001F23FC">
        <w:t>E.6.11.1</w:t>
      </w:r>
      <w:r w:rsidRPr="001F23FC">
        <w:tab/>
        <w:t>Measurement point</w:t>
      </w:r>
    </w:p>
    <w:p w14:paraId="7234EC2D" w14:textId="19CF4FBB" w:rsidR="00CD0616" w:rsidRPr="001F23FC" w:rsidRDefault="00CD0616" w:rsidP="00CD0616">
      <w:r w:rsidRPr="001F23FC">
        <w:t>The measurement point for phase offset measurement is defined in Figure F.8.1-1.</w:t>
      </w:r>
    </w:p>
    <w:p w14:paraId="69C02FF6" w14:textId="5C589D39" w:rsidR="00B55740" w:rsidRDefault="00B55740" w:rsidP="00B55740">
      <w:pPr>
        <w:pStyle w:val="TH"/>
      </w:pPr>
      <w:r w:rsidRPr="001F23FC">
        <w:object w:dxaOrig="10823" w:dyaOrig="2208" w14:anchorId="4BA17D9A">
          <v:shape id="_x0000_i1192" type="#_x0000_t75" style="width:480pt;height:100pt" o:ole="">
            <v:imagedata r:id="rId276" o:title=""/>
          </v:shape>
          <o:OLEObject Type="Embed" ProgID="Visio.Drawing.15" ShapeID="_x0000_i1192" DrawAspect="Content" ObjectID="_1821541618" r:id="rId277"/>
        </w:object>
      </w:r>
    </w:p>
    <w:p w14:paraId="43451892" w14:textId="4132770D" w:rsidR="00CD0616" w:rsidRPr="001F23FC" w:rsidRDefault="00CD0616" w:rsidP="00B55740">
      <w:pPr>
        <w:pStyle w:val="TF"/>
        <w:rPr>
          <w:rFonts w:eastAsia="Yu Mincho"/>
        </w:rPr>
      </w:pPr>
      <w:r w:rsidRPr="001F23FC">
        <w:rPr>
          <w:rFonts w:eastAsia="Yu Mincho"/>
        </w:rPr>
        <w:t>Figure F.8.1-1: Measurement point for phase offset for DMRS bundling</w:t>
      </w:r>
    </w:p>
    <w:p w14:paraId="4CCC731A" w14:textId="77777777" w:rsidR="00CD0616" w:rsidRPr="001F23FC" w:rsidRDefault="00CD0616" w:rsidP="00CD0616">
      <w:pPr>
        <w:pStyle w:val="Heading3"/>
      </w:pPr>
      <w:r w:rsidRPr="001F23FC">
        <w:t>E.6.11.2</w:t>
      </w:r>
      <w:r w:rsidRPr="001F23FC">
        <w:tab/>
        <w:t>Symbols used</w:t>
      </w:r>
    </w:p>
    <w:p w14:paraId="5A689305" w14:textId="77777777" w:rsidR="00CD0616" w:rsidRPr="001F23FC" w:rsidRDefault="00CD0616" w:rsidP="00CD0616">
      <w:pPr>
        <w:pStyle w:val="B1"/>
        <w:ind w:left="0" w:firstLine="0"/>
      </w:pPr>
      <w:r w:rsidRPr="001F23FC">
        <w:t>Phase offset is determined based on DMRS REs (3 DMRS symbols per slot) with the option to use data symbols.</w:t>
      </w:r>
    </w:p>
    <w:p w14:paraId="78DD1A34" w14:textId="77777777" w:rsidR="00CD0616" w:rsidRPr="001F23FC" w:rsidRDefault="00CD0616" w:rsidP="00CD0616">
      <w:pPr>
        <w:pStyle w:val="Heading3"/>
      </w:pPr>
      <w:r w:rsidRPr="001F23FC">
        <w:t>E.6.11.3</w:t>
      </w:r>
      <w:r w:rsidRPr="001F23FC">
        <w:tab/>
        <w:t>Modified test signal</w:t>
      </w:r>
    </w:p>
    <w:p w14:paraId="5543329A" w14:textId="480DF774" w:rsidR="00CD0616" w:rsidRPr="001F23FC" w:rsidRDefault="00CD0616" w:rsidP="00CD0616">
      <w:pPr>
        <w:pStyle w:val="B1"/>
        <w:ind w:left="0" w:firstLine="0"/>
      </w:pPr>
      <w:r w:rsidRPr="001F23FC">
        <w:t>Same as described in Annex E.5.10 and Annex E.6.10.</w:t>
      </w:r>
    </w:p>
    <w:p w14:paraId="0DF92593" w14:textId="77777777" w:rsidR="00CD0616" w:rsidRPr="001F23FC" w:rsidRDefault="00CD0616" w:rsidP="00CD0616">
      <w:pPr>
        <w:pStyle w:val="Heading3"/>
      </w:pPr>
      <w:r w:rsidRPr="001F23FC">
        <w:t>E.6.11.4</w:t>
      </w:r>
      <w:r w:rsidRPr="001F23FC">
        <w:tab/>
        <w:t>Phase offset measurement</w:t>
      </w:r>
    </w:p>
    <w:p w14:paraId="2A2333E6" w14:textId="77777777" w:rsidR="00CD0616" w:rsidRPr="001F23FC" w:rsidRDefault="00CD0616" w:rsidP="00CD0616">
      <w:pPr>
        <w:pStyle w:val="B1"/>
        <w:ind w:left="0" w:firstLine="0"/>
      </w:pPr>
      <w:r w:rsidRPr="001F23FC">
        <w:t xml:space="preserve">The phase offset measurement is based on the phase response of the Tx chain </w:t>
      </w:r>
      <w:r w:rsidRPr="001F23FC">
        <w:object w:dxaOrig="720" w:dyaOrig="320" w14:anchorId="0D5C5BBC">
          <v:shape id="_x0000_i1193" type="#_x0000_t75" style="width:36pt;height:15pt" o:ole="" fillcolor="window">
            <v:imagedata r:id="rId191" o:title=""/>
          </v:shape>
          <o:OLEObject Type="Embed" ProgID="Equation.3" ShapeID="_x0000_i1193" DrawAspect="Content" ObjectID="_1821541619" r:id="rId278"/>
        </w:object>
      </w:r>
      <w:r w:rsidRPr="001F23FC">
        <w:t xml:space="preserve"> as derived based on Annex F.4.</w:t>
      </w:r>
    </w:p>
    <w:p w14:paraId="1C245FD6" w14:textId="727B2144" w:rsidR="00CD0616" w:rsidRPr="001F23FC" w:rsidRDefault="00CD0616" w:rsidP="00CD0616">
      <w:pPr>
        <w:pStyle w:val="B1"/>
        <w:ind w:left="0" w:firstLine="0"/>
      </w:pPr>
      <w:r w:rsidRPr="001F23FC">
        <w:t>The subcarrier at the carrier leakage frequency of the transmitted signal shall be excluded from the measured subcarriers.</w:t>
      </w:r>
    </w:p>
    <w:p w14:paraId="3A7D64B1" w14:textId="77777777" w:rsidR="00CD0616" w:rsidRPr="001F23FC" w:rsidRDefault="00CD0616" w:rsidP="00CD0616">
      <w:pPr>
        <w:pStyle w:val="B1"/>
        <w:ind w:left="0" w:firstLine="0"/>
        <w:rPr>
          <w:lang w:eastAsia="zh-CN"/>
        </w:rPr>
      </w:pPr>
      <w:r w:rsidRPr="001F23FC">
        <w:rPr>
          <w:lang w:eastAsia="zh-CN"/>
        </w:rPr>
        <w:lastRenderedPageBreak/>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F23FC">
        <w:t xml:space="preserve">for each measured subcarrier </w:t>
      </w:r>
      <w:r w:rsidRPr="001F23FC">
        <w:rPr>
          <w:lang w:eastAsia="zh-CN"/>
        </w:rPr>
        <w:t>between a reference timeslot t</w:t>
      </w:r>
      <w:r w:rsidRPr="001F23FC">
        <w:rPr>
          <w:vertAlign w:val="subscript"/>
          <w:lang w:eastAsia="zh-CN"/>
        </w:rPr>
        <w:t>ref</w:t>
      </w:r>
      <w:r w:rsidRPr="001F23FC">
        <w:rPr>
          <w:lang w:eastAsia="zh-CN"/>
        </w:rPr>
        <w:t xml:space="preserve"> and the measurement timeslot t</w:t>
      </w:r>
      <w:r w:rsidRPr="001F23FC">
        <w:rPr>
          <w:vertAlign w:val="subscript"/>
          <w:lang w:eastAsia="zh-CN"/>
        </w:rPr>
        <w:t>m</w:t>
      </w:r>
      <w:r w:rsidRPr="001F23FC">
        <w:rPr>
          <w:strike/>
          <w:lang w:eastAsia="zh-CN"/>
        </w:rPr>
        <w:t xml:space="preserve"> </w:t>
      </w:r>
      <w:r w:rsidRPr="001F23FC">
        <w:rPr>
          <w:lang w:eastAsia="zh-CN"/>
        </w:rPr>
        <w:t>is then calculated as defined below:</w:t>
      </w:r>
    </w:p>
    <w:p w14:paraId="778CACDE" w14:textId="2DE89D55" w:rsidR="00CD0616" w:rsidRPr="001F23FC" w:rsidRDefault="00B55740" w:rsidP="00B55740">
      <w:pPr>
        <w:pStyle w:val="EQ"/>
      </w:pPr>
      <w:r>
        <w:tab/>
      </w:r>
      <m:oMath>
        <m:r>
          <m:rPr>
            <m:sty m:val="p"/>
          </m:rPr>
          <w:rPr>
            <w:rFonts w:ascii="Cambria Math" w:eastAsia="Yu Mincho"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Yu Mincho"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6AD0C74B" w14:textId="77777777" w:rsidR="00CD0616" w:rsidRPr="001F23FC" w:rsidRDefault="00CD0616" w:rsidP="00CD0616">
      <w:pPr>
        <w:pStyle w:val="B1"/>
        <w:ind w:left="0" w:firstLine="0"/>
        <w:rPr>
          <w:lang w:eastAsia="zh-CN"/>
        </w:rPr>
      </w:pPr>
      <w:r w:rsidRPr="001F23FC">
        <w:rPr>
          <w:lang w:eastAsia="zh-CN"/>
        </w:rPr>
        <w:t>The phase offset between the reference and measurement timeslots are then calculated as the maximum over the results for all measured subcarriers as shown below:</w:t>
      </w:r>
    </w:p>
    <w:p w14:paraId="667A71D1" w14:textId="14417315" w:rsidR="00CD0616" w:rsidRPr="001F23FC" w:rsidRDefault="00B55740" w:rsidP="00B55740">
      <w:pPr>
        <w:pStyle w:val="EQ"/>
      </w:pPr>
      <w: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422B9876" w14:textId="08FA00EB" w:rsidR="005B2098" w:rsidRPr="001F23FC" w:rsidRDefault="00CD0616" w:rsidP="005B2098">
      <w:pPr>
        <w:pStyle w:val="Heading2"/>
        <w:rPr>
          <w:snapToGrid w:val="0"/>
        </w:rPr>
      </w:pPr>
      <w:r w:rsidRPr="001F23FC">
        <w:rPr>
          <w:snapToGrid w:val="0"/>
        </w:rPr>
        <w:t>E.6.12</w:t>
      </w:r>
      <w:r w:rsidRPr="001F23FC">
        <w:rPr>
          <w:snapToGrid w:val="0"/>
        </w:rPr>
        <w:tab/>
      </w:r>
      <w:r w:rsidR="005B2098" w:rsidRPr="001F23FC">
        <w:rPr>
          <w:snapToGrid w:val="0"/>
        </w:rPr>
        <w:t>Void</w:t>
      </w:r>
    </w:p>
    <w:p w14:paraId="1ED71CB2" w14:textId="31FFECC9" w:rsidR="005B2098" w:rsidRPr="001F23FC" w:rsidRDefault="005B2098" w:rsidP="005B2098">
      <w:pPr>
        <w:pStyle w:val="Heading2"/>
        <w:rPr>
          <w:snapToGrid w:val="0"/>
        </w:rPr>
      </w:pPr>
      <w:r w:rsidRPr="001F23FC">
        <w:rPr>
          <w:snapToGrid w:val="0"/>
        </w:rPr>
        <w:t>E.7</w:t>
      </w:r>
      <w:r w:rsidRPr="001F23FC">
        <w:rPr>
          <w:snapToGrid w:val="0"/>
        </w:rPr>
        <w:tab/>
        <w:t>EVM for dual transmit polarizations</w:t>
      </w:r>
    </w:p>
    <w:p w14:paraId="5661A8A6" w14:textId="77777777" w:rsidR="005B2098" w:rsidRPr="001F23FC" w:rsidRDefault="005B2098" w:rsidP="005B2098"/>
    <w:p w14:paraId="38858B0F" w14:textId="7A01E7B2" w:rsidR="00CD0616" w:rsidRPr="001F23FC" w:rsidRDefault="005B2098" w:rsidP="00052581">
      <w:pPr>
        <w:pStyle w:val="Heading3"/>
      </w:pPr>
      <w:r w:rsidRPr="001F23FC">
        <w:t xml:space="preserve"> E.7.1</w:t>
      </w:r>
      <w:r w:rsidR="00CD0616" w:rsidRPr="001F23FC">
        <w:tab/>
        <w:t>General</w:t>
      </w:r>
    </w:p>
    <w:p w14:paraId="76348A80" w14:textId="77777777" w:rsidR="00CD0616" w:rsidRPr="001F23FC" w:rsidRDefault="00CD0616" w:rsidP="00CD0616">
      <w:pPr>
        <w:rPr>
          <w:rFonts w:eastAsia="MS Mincho"/>
        </w:rPr>
      </w:pPr>
      <w:r w:rsidRPr="001F23FC">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1F23FC" w:rsidRDefault="00CD0616" w:rsidP="00CD0616">
      <w:pPr>
        <w:pStyle w:val="TH"/>
        <w:rPr>
          <w:rFonts w:eastAsia="MS Mincho"/>
        </w:rPr>
      </w:pPr>
      <w:r w:rsidRPr="001F23FC">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36229DF0" w:rsidR="00CD0616" w:rsidRPr="001F23FC" w:rsidRDefault="00CD0616" w:rsidP="00CD0616">
      <w:pPr>
        <w:pStyle w:val="TF"/>
        <w:rPr>
          <w:rFonts w:eastAsia="MS Mincho"/>
        </w:rPr>
      </w:pPr>
      <w:r w:rsidRPr="001F23FC">
        <w:rPr>
          <w:rFonts w:eastAsia="MS Mincho"/>
        </w:rPr>
        <w:t xml:space="preserve">Figure </w:t>
      </w:r>
      <w:r w:rsidR="005B2098" w:rsidRPr="001F23FC">
        <w:rPr>
          <w:rFonts w:eastAsia="MS Mincho"/>
        </w:rPr>
        <w:t xml:space="preserve"> E.7.1-1</w:t>
      </w:r>
      <w:r w:rsidRPr="001F23FC">
        <w:rPr>
          <w:rFonts w:eastAsia="MS Mincho"/>
        </w:rPr>
        <w:t>: EVM calculation block diagram for 2-Layer UL MIMO</w:t>
      </w:r>
    </w:p>
    <w:p w14:paraId="18C63C0B" w14:textId="5ADAECCA" w:rsidR="00CD0616" w:rsidRPr="001F23FC" w:rsidRDefault="00CD0616" w:rsidP="00CD0616">
      <w:pPr>
        <w:rPr>
          <w:rFonts w:eastAsia="MS Mincho"/>
        </w:rPr>
      </w:pPr>
      <w:r w:rsidRPr="001F23FC">
        <w:rPr>
          <w:rFonts w:eastAsia="MS Mincho"/>
        </w:rPr>
        <w:t>The TE receives signals from 2 different ports on two antenna polarizations in the test system.</w:t>
      </w:r>
    </w:p>
    <w:p w14:paraId="07FA355C" w14:textId="6911C6D8" w:rsidR="00CD0616" w:rsidRPr="001F23FC" w:rsidRDefault="00CD0616" w:rsidP="00CD0616">
      <w:pPr>
        <w:rPr>
          <w:rFonts w:eastAsia="MS Mincho"/>
        </w:rPr>
      </w:pPr>
      <w:r w:rsidRPr="001F23FC">
        <w:rPr>
          <w:rFonts w:eastAsia="MS Mincho"/>
        </w:rPr>
        <w:t xml:space="preserve">For UL MIMO measurements a MIMO equalization step as described in section </w:t>
      </w:r>
      <w:r w:rsidR="005B2098" w:rsidRPr="001F23FC">
        <w:rPr>
          <w:rFonts w:eastAsia="MS Mincho"/>
        </w:rPr>
        <w:t xml:space="preserve"> E.7.2</w:t>
      </w:r>
      <w:r w:rsidRPr="001F23FC">
        <w:rPr>
          <w:rFonts w:eastAsia="MS Mincho"/>
        </w:rPr>
        <w:t xml:space="preserve"> is performed to separate the layers.</w:t>
      </w:r>
    </w:p>
    <w:p w14:paraId="24DDC937" w14:textId="0A9F035D" w:rsidR="00CD0616" w:rsidRPr="001F23FC" w:rsidRDefault="00CD0616" w:rsidP="00CD0616">
      <w:pPr>
        <w:rPr>
          <w:rFonts w:eastAsia="MS Mincho"/>
        </w:rPr>
      </w:pPr>
      <w:r w:rsidRPr="001F23FC">
        <w:rPr>
          <w:rFonts w:eastAsia="MS Mincho"/>
        </w:rPr>
        <w:t xml:space="preserve">For single layer transmissions received on two polarizations the MIMO equalization step as described in section </w:t>
      </w:r>
      <w:r w:rsidR="005B2098" w:rsidRPr="001F23FC">
        <w:rPr>
          <w:rFonts w:eastAsia="MS Mincho"/>
        </w:rPr>
        <w:t xml:space="preserve"> E.7.2</w:t>
      </w:r>
      <w:r w:rsidRPr="001F23FC">
        <w:rPr>
          <w:rFonts w:eastAsia="MS Mincho"/>
        </w:rPr>
        <w:t xml:space="preserve"> is replaced by a maximum ratio combining step as described in section </w:t>
      </w:r>
      <w:r w:rsidR="005B2098" w:rsidRPr="001F23FC">
        <w:rPr>
          <w:rFonts w:eastAsia="MS Mincho"/>
        </w:rPr>
        <w:t xml:space="preserve"> E.7.3</w:t>
      </w:r>
      <w:r w:rsidRPr="001F23FC">
        <w:rPr>
          <w:rFonts w:eastAsia="MS Mincho"/>
        </w:rPr>
        <w:t>.</w:t>
      </w:r>
    </w:p>
    <w:p w14:paraId="6B7CFEB2" w14:textId="1150C1D5" w:rsidR="00CD0616" w:rsidRPr="001F23FC" w:rsidRDefault="00CD0616" w:rsidP="00CD0616">
      <w:pPr>
        <w:rPr>
          <w:rFonts w:eastAsia="MS Mincho"/>
        </w:rPr>
      </w:pPr>
      <w:r w:rsidRPr="001F23FC">
        <w:rPr>
          <w:rFonts w:eastAsia="MS Mincho"/>
        </w:rPr>
        <w:t xml:space="preserve">Each layer is then processed as described in section </w:t>
      </w:r>
      <w:r w:rsidR="005B2098" w:rsidRPr="001F23FC">
        <w:rPr>
          <w:rFonts w:eastAsia="MS Mincho"/>
        </w:rPr>
        <w:t xml:space="preserve"> E.7.4</w:t>
      </w:r>
      <w:r w:rsidRPr="001F23FC">
        <w:rPr>
          <w:rFonts w:eastAsia="MS Mincho"/>
        </w:rPr>
        <w:t xml:space="preserve"> to receive the measurement results for each individual layer.</w:t>
      </w:r>
    </w:p>
    <w:p w14:paraId="3543E9F3" w14:textId="6228C0F3" w:rsidR="00CD0616" w:rsidRPr="001F23FC" w:rsidRDefault="005B2098" w:rsidP="00052581">
      <w:pPr>
        <w:pStyle w:val="Heading3"/>
      </w:pPr>
      <w:r w:rsidRPr="001F23FC">
        <w:t xml:space="preserve"> E.7.2</w:t>
      </w:r>
      <w:r w:rsidR="00CD0616" w:rsidRPr="001F23FC">
        <w:tab/>
        <w:t>MIMO Equalization (UL MIMO transmission)</w:t>
      </w:r>
    </w:p>
    <w:p w14:paraId="0972EFB7" w14:textId="77777777" w:rsidR="00CD0616" w:rsidRPr="001F23FC" w:rsidRDefault="00CD0616" w:rsidP="00CD0616">
      <w:pPr>
        <w:rPr>
          <w:rFonts w:eastAsia="MS Mincho"/>
        </w:rPr>
      </w:pPr>
      <w:r w:rsidRPr="001F23FC">
        <w:t>The MIMO equalization is based only on reference signals (DMRS) without using any data symbols. For the equalization process all available DMRS symbols shall be used.</w:t>
      </w:r>
    </w:p>
    <w:p w14:paraId="1962EA31" w14:textId="77777777" w:rsidR="00CD0616" w:rsidRPr="001F23FC" w:rsidRDefault="00CD0616" w:rsidP="00CD0616">
      <w:pPr>
        <w:rPr>
          <w:rFonts w:eastAsia="MS Mincho"/>
        </w:rPr>
      </w:pPr>
      <w:r w:rsidRPr="001F23FC">
        <w:rPr>
          <w:rFonts w:eastAsia="MS Mincho"/>
        </w:rPr>
        <w:lastRenderedPageBreak/>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proofErr w:type="spellStart"/>
      <w:r w:rsidRPr="001F23FC">
        <w:rPr>
          <w:rFonts w:eastAsia="MS Mincho"/>
          <w:i/>
        </w:rPr>
        <w:t>w</w:t>
      </w:r>
      <w:r w:rsidRPr="001F23FC">
        <w:rPr>
          <w:rFonts w:eastAsia="MS Mincho"/>
          <w:i/>
          <w:vertAlign w:val="subscript"/>
        </w:rPr>
        <w:t>f</w:t>
      </w:r>
      <w:proofErr w:type="spellEnd"/>
      <w:r w:rsidRPr="001F23FC">
        <w:rPr>
          <w:rFonts w:eastAsia="MS Mincho"/>
        </w:rPr>
        <w:t xml:space="preserve"> and </w:t>
      </w:r>
      <w:proofErr w:type="spellStart"/>
      <w:r w:rsidRPr="001F23FC">
        <w:rPr>
          <w:rFonts w:eastAsia="MS Mincho"/>
          <w:i/>
        </w:rPr>
        <w:t>w</w:t>
      </w:r>
      <w:r w:rsidRPr="001F23FC">
        <w:rPr>
          <w:rFonts w:eastAsia="MS Mincho"/>
          <w:i/>
          <w:vertAlign w:val="subscript"/>
        </w:rPr>
        <w:t>t</w:t>
      </w:r>
      <w:proofErr w:type="spellEnd"/>
      <w:r w:rsidRPr="001F23FC">
        <w:rPr>
          <w:rFonts w:eastAsia="MS Mincho"/>
        </w:rPr>
        <w:t xml:space="preserve"> and assuming identical channel coefficients for adjacent subcarriers of same CDM group.</w:t>
      </w:r>
    </w:p>
    <w:p w14:paraId="02BF21D0" w14:textId="77777777" w:rsidR="00CD0616" w:rsidRPr="001F23FC" w:rsidRDefault="00CD0616" w:rsidP="00CD0616">
      <w:pPr>
        <w:rPr>
          <w:rFonts w:eastAsia="MS Mincho"/>
        </w:rPr>
      </w:pPr>
      <w:r w:rsidRPr="001F23FC">
        <w:rPr>
          <w:rFonts w:eastAsia="MS Mincho"/>
        </w:rPr>
        <w:t xml:space="preserve">Effective channel including the precoding matrix </w:t>
      </w:r>
      <w:r w:rsidRPr="001F23FC">
        <w:rPr>
          <w:rFonts w:eastAsia="MS Mincho"/>
          <w:i/>
        </w:rPr>
        <w:t>P</w:t>
      </w:r>
      <w:r w:rsidRPr="001F23FC">
        <w:rPr>
          <w:rFonts w:eastAsia="MS Mincho"/>
        </w:rPr>
        <w:t xml:space="preserve"> is:</w:t>
      </w:r>
    </w:p>
    <w:p w14:paraId="7980CB07" w14:textId="70DBF313" w:rsidR="00CD0616" w:rsidRPr="001F23FC" w:rsidRDefault="00B55740" w:rsidP="00B55740">
      <w:pPr>
        <w:pStyle w:val="EQ"/>
        <w:rPr>
          <w:rFonts w:eastAsia="MS Mincho"/>
        </w:rPr>
      </w:pPr>
      <w:r>
        <w:rPr>
          <w:rFonts w:eastAsia="MS Mincho"/>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0,1</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1,1</m:t>
                      </m:r>
                    </m:sub>
                  </m:sSub>
                </m:e>
              </m:mr>
            </m:m>
          </m:e>
        </m:d>
      </m:oMath>
    </w:p>
    <w:p w14:paraId="5CF9BAAA" w14:textId="77777777" w:rsidR="00CD0616" w:rsidRPr="001F23FC" w:rsidRDefault="00CD0616" w:rsidP="00CD0616">
      <w:pPr>
        <w:rPr>
          <w:rFonts w:eastAsia="MS Mincho"/>
        </w:rPr>
      </w:pPr>
      <w:r w:rsidRPr="001F23FC">
        <w:rPr>
          <w:rFonts w:eastAsia="MS Mincho"/>
        </w:rPr>
        <w:t>with</w:t>
      </w:r>
    </w:p>
    <w:p w14:paraId="737AE48C" w14:textId="41091398" w:rsidR="00CD0616" w:rsidRPr="001F23FC" w:rsidRDefault="00B55740" w:rsidP="00B55740">
      <w:pPr>
        <w:pStyle w:val="EQ"/>
        <w:rPr>
          <w:rFonts w:eastAsia="MS Mincho"/>
        </w:rPr>
      </w:pPr>
      <w:r>
        <w:rPr>
          <w:rFonts w:eastAsia="MS Mincho"/>
          <w:noProof w:val="0"/>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r>
              <m:rPr>
                <m:sty m:val="p"/>
              </m:rPr>
              <w:rPr>
                <w:rFonts w:ascii="Cambria Math" w:eastAsia="MS Mincho" w:hAnsi="Cambria Math"/>
              </w:rPr>
              <m:t>,</m:t>
            </m:r>
            <m:r>
              <w:rPr>
                <w:rFonts w:ascii="Cambria Math" w:eastAsia="MS Mincho" w:hAnsi="Cambria Math"/>
              </w:rPr>
              <m:t>ν</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rPr>
                </m:ctrlPr>
              </m:sSubSupPr>
              <m:e>
                <m:r>
                  <w:rPr>
                    <w:rFonts w:ascii="Cambria Math" w:eastAsia="MS Mincho" w:hAnsi="Cambria Math"/>
                  </w:rPr>
                  <m:t>r</m:t>
                </m:r>
              </m:e>
              <m:sub>
                <m:r>
                  <w:rPr>
                    <w:rFonts w:ascii="Cambria Math" w:eastAsia="MS Mincho" w:hAnsi="Cambria Math"/>
                  </w:rPr>
                  <m:t>ν</m:t>
                </m:r>
              </m:sub>
              <m:sup>
                <m:r>
                  <m:rPr>
                    <m:sty m:val="p"/>
                  </m:rPr>
                  <w:rPr>
                    <w:rFonts w:ascii="Cambria Math" w:eastAsia="MS Mincho" w:hAnsi="Cambria Math"/>
                  </w:rPr>
                  <m:t>*</m:t>
                </m:r>
              </m:sup>
            </m:sSubSup>
          </m:num>
          <m:den>
            <m:sSup>
              <m:sSupPr>
                <m:ctrlPr>
                  <w:rPr>
                    <w:rFonts w:ascii="Cambria Math" w:eastAsia="MS Mincho" w:hAnsi="Cambria Math"/>
                  </w:rPr>
                </m:ctrlPr>
              </m:sSupPr>
              <m:e>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r</m:t>
                    </m:r>
                  </m:e>
                  <m:sub>
                    <m:r>
                      <w:rPr>
                        <w:rFonts w:ascii="Cambria Math" w:eastAsia="MS Mincho" w:hAnsi="Cambria Math"/>
                      </w:rPr>
                      <m:t>ν</m:t>
                    </m:r>
                  </m:sub>
                </m:sSub>
                <m:r>
                  <m:rPr>
                    <m:sty m:val="p"/>
                  </m:rPr>
                  <w:rPr>
                    <w:rFonts w:ascii="Cambria Math" w:eastAsia="MS Mincho" w:hAnsi="Cambria Math"/>
                  </w:rPr>
                  <m:t>|</m:t>
                </m:r>
              </m:e>
              <m:sup>
                <m:r>
                  <m:rPr>
                    <m:sty m:val="p"/>
                  </m:rPr>
                  <w:rPr>
                    <w:rFonts w:ascii="Cambria Math" w:eastAsia="MS Mincho" w:hAnsi="Cambria Math"/>
                  </w:rPr>
                  <m:t>2</m:t>
                </m:r>
              </m:sup>
            </m:sSup>
          </m:den>
        </m:f>
      </m:oMath>
    </w:p>
    <w:p w14:paraId="4C9EB210"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 for layer index </w:t>
      </w:r>
      <w:r w:rsidRPr="001F23FC">
        <w:rPr>
          <w:rFonts w:eastAsia="MS Mincho"/>
          <w:i/>
        </w:rPr>
        <w:t>ν</w:t>
      </w:r>
      <w:r w:rsidRPr="001F23FC">
        <w:rPr>
          <w:rFonts w:eastAsia="MS Mincho"/>
        </w:rPr>
        <w:t>.</w:t>
      </w:r>
    </w:p>
    <w:p w14:paraId="7F21FC88" w14:textId="77777777" w:rsidR="00CD0616" w:rsidRPr="001F23FC" w:rsidRDefault="00CD0616" w:rsidP="00CD0616">
      <w:pPr>
        <w:rPr>
          <w:rFonts w:eastAsia="MS Mincho"/>
        </w:rPr>
      </w:pPr>
      <w:r w:rsidRPr="001F23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1F23FC" w:rsidRDefault="00CD0616" w:rsidP="00CD0616">
      <w:pPr>
        <w:rPr>
          <w:rFonts w:eastAsia="MS Mincho"/>
        </w:rPr>
      </w:pPr>
      <w:r w:rsidRPr="001F23FC">
        <w:rPr>
          <w:rFonts w:eastAsia="MS Mincho"/>
        </w:rPr>
        <w:t>The ZF equalizer coefficients are calculated as the inverse of the effective channel matrix, in general:</w:t>
      </w:r>
    </w:p>
    <w:p w14:paraId="782AF6B2"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507F0970" w:rsidR="00CD0616" w:rsidRPr="001F23FC" w:rsidRDefault="005B2098" w:rsidP="00052581">
      <w:pPr>
        <w:pStyle w:val="Heading3"/>
      </w:pPr>
      <w:r w:rsidRPr="001F23FC">
        <w:t xml:space="preserve"> E.7.3</w:t>
      </w:r>
      <w:r w:rsidR="00CD0616" w:rsidRPr="001F23FC">
        <w:tab/>
        <w:t>Maximum Ratio combining (Tx diversity transmission)</w:t>
      </w:r>
    </w:p>
    <w:p w14:paraId="791C6583" w14:textId="77777777" w:rsidR="00CD0616" w:rsidRPr="001F23FC" w:rsidRDefault="00CD0616" w:rsidP="00CD0616">
      <w:pPr>
        <w:rPr>
          <w:rFonts w:eastAsia="MS Mincho"/>
        </w:rPr>
      </w:pPr>
      <w:r w:rsidRPr="001F23FC">
        <w:t>The maximum ratio combining is based only on reference signals (DMRS) without using any data symbols. For the equalization process all available DMRS symbols shall be used.</w:t>
      </w:r>
    </w:p>
    <w:p w14:paraId="516F3F16" w14:textId="77777777" w:rsidR="00CD0616" w:rsidRPr="001F23FC" w:rsidRDefault="00CD0616" w:rsidP="00CD0616">
      <w:pPr>
        <w:rPr>
          <w:rFonts w:eastAsia="MS Mincho"/>
        </w:rPr>
      </w:pPr>
      <w:r w:rsidRPr="001F23FC">
        <w:rPr>
          <w:rFonts w:eastAsia="MS Mincho"/>
        </w:rPr>
        <w:t xml:space="preserve">The effective 2x1 channel matrix is estimated using reference signals of different subcarriers. In case of transmit diversity, the effective channel includes the precoding matrix </w:t>
      </w:r>
      <w:r w:rsidRPr="001F23FC">
        <w:rPr>
          <w:rFonts w:eastAsia="MS Mincho"/>
          <w:i/>
        </w:rPr>
        <w:t>P</w:t>
      </w:r>
      <w:r w:rsidRPr="001F23FC">
        <w:rPr>
          <w:rFonts w:eastAsia="MS Mincho"/>
        </w:rPr>
        <w:t>:</w:t>
      </w:r>
    </w:p>
    <w:p w14:paraId="33D4096F" w14:textId="41549D09" w:rsidR="00CD0616" w:rsidRPr="001F23FC" w:rsidRDefault="00B55740" w:rsidP="00B55740">
      <w:pPr>
        <w:pStyle w:val="EQ"/>
        <w:rPr>
          <w:rFonts w:eastAsia="MS Mincho"/>
        </w:rPr>
      </w:pPr>
      <w:r>
        <w:rPr>
          <w:rFonts w:eastAsia="MS Mincho"/>
          <w:noProof w:val="0"/>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1"/>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m:t>
                      </m:r>
                    </m:sub>
                  </m:sSub>
                </m:e>
              </m:mr>
            </m:m>
          </m:e>
        </m:d>
      </m:oMath>
    </w:p>
    <w:p w14:paraId="687AA404" w14:textId="77777777" w:rsidR="00CD0616" w:rsidRPr="001F23FC" w:rsidRDefault="00CD0616" w:rsidP="00CD0616">
      <w:pPr>
        <w:rPr>
          <w:rFonts w:eastAsia="MS Mincho"/>
        </w:rPr>
      </w:pPr>
      <w:r w:rsidRPr="001F23FC">
        <w:rPr>
          <w:rFonts w:eastAsia="MS Mincho"/>
        </w:rPr>
        <w:t>with</w:t>
      </w:r>
    </w:p>
    <w:p w14:paraId="43F30C3D" w14:textId="64E50744" w:rsidR="00CD0616" w:rsidRPr="001F23FC" w:rsidRDefault="00B55740" w:rsidP="00B55740">
      <w:pPr>
        <w:pStyle w:val="EQ"/>
        <w:rPr>
          <w:rFonts w:eastAsia="MS Mincho"/>
        </w:rPr>
      </w:pPr>
      <w:r>
        <w:rPr>
          <w:rFonts w:eastAsia="MS Mincho"/>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rPr>
                </m:ctrlPr>
              </m:sSupPr>
              <m:e>
                <m:r>
                  <w:rPr>
                    <w:rFonts w:ascii="Cambria Math" w:eastAsia="MS Mincho" w:hAnsi="Cambria Math"/>
                  </w:rPr>
                  <m:t>r</m:t>
                </m:r>
              </m:e>
              <m:sup>
                <m:r>
                  <m:rPr>
                    <m:sty m:val="p"/>
                  </m:rPr>
                  <w:rPr>
                    <w:rFonts w:ascii="Cambria Math" w:eastAsia="MS Mincho" w:hAnsi="Cambria Math"/>
                  </w:rPr>
                  <m:t>*</m:t>
                </m:r>
              </m:sup>
            </m:sSup>
          </m:num>
          <m:den>
            <m:sSup>
              <m:sSupPr>
                <m:ctrlPr>
                  <w:rPr>
                    <w:rFonts w:ascii="Cambria Math" w:eastAsia="MS Mincho" w:hAnsi="Cambria Math"/>
                  </w:rPr>
                </m:ctrlPr>
              </m:sSupPr>
              <m:e>
                <m:r>
                  <m:rPr>
                    <m:sty m:val="p"/>
                  </m:rPr>
                  <w:rPr>
                    <w:rFonts w:ascii="Cambria Math" w:eastAsia="MS Mincho" w:hAnsi="Cambria Math"/>
                  </w:rPr>
                  <m:t>|</m:t>
                </m:r>
                <m:r>
                  <w:rPr>
                    <w:rFonts w:ascii="Cambria Math" w:eastAsia="MS Mincho" w:hAnsi="Cambria Math"/>
                  </w:rPr>
                  <m:t>r</m:t>
                </m:r>
                <m:r>
                  <m:rPr>
                    <m:sty m:val="p"/>
                  </m:rPr>
                  <w:rPr>
                    <w:rFonts w:ascii="Cambria Math" w:eastAsia="MS Mincho" w:hAnsi="Cambria Math"/>
                  </w:rPr>
                  <m:t>|</m:t>
                </m:r>
              </m:e>
              <m:sup>
                <m:r>
                  <m:rPr>
                    <m:sty m:val="p"/>
                  </m:rPr>
                  <w:rPr>
                    <w:rFonts w:ascii="Cambria Math" w:eastAsia="MS Mincho" w:hAnsi="Cambria Math"/>
                  </w:rPr>
                  <m:t>2</m:t>
                </m:r>
              </m:sup>
            </m:sSup>
          </m:den>
        </m:f>
      </m:oMath>
    </w:p>
    <w:p w14:paraId="5E295162"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w:t>
      </w:r>
    </w:p>
    <w:p w14:paraId="7223F28B" w14:textId="77777777" w:rsidR="00CD0616" w:rsidRPr="001F23FC" w:rsidRDefault="00CD0616" w:rsidP="00CD0616">
      <w:pPr>
        <w:rPr>
          <w:rFonts w:eastAsia="MS Mincho"/>
        </w:rPr>
      </w:pPr>
      <w:r w:rsidRPr="001F23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1F23FC" w:rsidRDefault="00CD0616" w:rsidP="00CD0616">
      <w:pPr>
        <w:rPr>
          <w:rFonts w:eastAsia="MS Mincho"/>
        </w:rPr>
      </w:pPr>
      <w:r w:rsidRPr="001F23FC">
        <w:rPr>
          <w:rFonts w:eastAsia="MS Mincho"/>
        </w:rPr>
        <w:t>The ZF equalizer coefficients for maximum ratio combining are calculated as pseudo inverse of effective channel, in general:</w:t>
      </w:r>
    </w:p>
    <w:p w14:paraId="6911C901"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3499DB64" w:rsidR="00CD0616" w:rsidRPr="001F23FC" w:rsidRDefault="005B2098" w:rsidP="00052581">
      <w:pPr>
        <w:pStyle w:val="Heading3"/>
      </w:pPr>
      <w:r w:rsidRPr="001F23FC">
        <w:t xml:space="preserve"> E.7.4</w:t>
      </w:r>
      <w:r w:rsidR="00CD0616" w:rsidRPr="001F23FC">
        <w:tab/>
        <w:t>Layer processing</w:t>
      </w:r>
    </w:p>
    <w:p w14:paraId="754320E3" w14:textId="2C0A7864" w:rsidR="00CD0616" w:rsidRPr="001F23FC" w:rsidRDefault="00CD0616" w:rsidP="00CD0616">
      <w:pPr>
        <w:rPr>
          <w:rFonts w:eastAsia="MS Mincho"/>
        </w:rPr>
      </w:pPr>
      <w:r w:rsidRPr="001F23FC">
        <w:rPr>
          <w:rFonts w:eastAsia="MS Mincho"/>
        </w:rPr>
        <w:t xml:space="preserve">After performing either the MIMO equalization or maximum ratio combining as described in section </w:t>
      </w:r>
      <w:r w:rsidR="005B2098" w:rsidRPr="001F23FC">
        <w:rPr>
          <w:rFonts w:eastAsia="MS Mincho"/>
        </w:rPr>
        <w:t xml:space="preserve"> E.7.2</w:t>
      </w:r>
      <w:r w:rsidRPr="001F23FC">
        <w:rPr>
          <w:rFonts w:eastAsia="MS Mincho"/>
        </w:rPr>
        <w:t xml:space="preserve"> or </w:t>
      </w:r>
      <w:r w:rsidR="005B2098" w:rsidRPr="001F23FC">
        <w:rPr>
          <w:rFonts w:eastAsia="MS Mincho"/>
        </w:rPr>
        <w:t xml:space="preserve"> E.7.3</w:t>
      </w:r>
      <w:r w:rsidRPr="001F23FC">
        <w:rPr>
          <w:rFonts w:eastAsia="MS Mincho"/>
        </w:rPr>
        <w:t xml:space="preserve"> respectively, each layer is processed using the existing procedure as defined in Annex E.</w:t>
      </w:r>
    </w:p>
    <w:p w14:paraId="2B518FFD" w14:textId="28B95B23" w:rsidR="00CD0616" w:rsidRPr="001F23FC" w:rsidRDefault="00CD0616" w:rsidP="00CD0616">
      <w:pPr>
        <w:rPr>
          <w:rFonts w:eastAsia="MS Mincho"/>
        </w:rPr>
      </w:pPr>
      <w:r w:rsidRPr="001F23FC">
        <w:lastRenderedPageBreak/>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w:t>
      </w:r>
    </w:p>
    <w:p w14:paraId="730DA98F" w14:textId="77777777" w:rsidR="00CD0616" w:rsidRPr="001F23FC" w:rsidRDefault="00CD0616" w:rsidP="00CD0616">
      <w:pPr>
        <w:rPr>
          <w:rFonts w:eastAsia="MS Mincho"/>
        </w:rPr>
      </w:pPr>
      <w:r w:rsidRPr="001F23FC">
        <w:rPr>
          <w:rFonts w:eastAsia="MS Mincho"/>
          <w:i/>
        </w:rPr>
        <w:t>MS(</w:t>
      </w:r>
      <w:proofErr w:type="spellStart"/>
      <w:r w:rsidRPr="001F23FC">
        <w:rPr>
          <w:rFonts w:eastAsia="MS Mincho"/>
          <w:i/>
        </w:rPr>
        <w:t>f,t</w:t>
      </w:r>
      <w:proofErr w:type="spellEnd"/>
      <w:r w:rsidRPr="001F23FC">
        <w:rPr>
          <w:rFonts w:eastAsia="MS Mincho"/>
          <w:i/>
        </w:rPr>
        <w:t>)</w:t>
      </w:r>
      <w:r w:rsidRPr="001F23FC">
        <w:rPr>
          <w:rFonts w:eastAsia="MS Mincho"/>
        </w:rPr>
        <w:t xml:space="preserve"> and </w:t>
      </w:r>
      <w:r w:rsidRPr="001F23FC">
        <w:rPr>
          <w:rFonts w:eastAsia="MS Mincho"/>
          <w:i/>
        </w:rPr>
        <w:t>NS(</w:t>
      </w:r>
      <w:proofErr w:type="spellStart"/>
      <w:r w:rsidRPr="001F23FC">
        <w:rPr>
          <w:rFonts w:eastAsia="MS Mincho"/>
          <w:i/>
        </w:rPr>
        <w:t>f,t</w:t>
      </w:r>
      <w:proofErr w:type="spellEnd"/>
      <w:r w:rsidRPr="001F23FC">
        <w:rPr>
          <w:rFonts w:eastAsia="MS Mincho"/>
          <w:i/>
        </w:rPr>
        <w:t>)</w:t>
      </w:r>
      <w:r w:rsidRPr="001F23FC">
        <w:rPr>
          <w:rFonts w:eastAsia="MS Mincho"/>
        </w:rPr>
        <w:t xml:space="preserve"> are processed with a LS estimator, to derive one equalizer coefficient per time slot and per allocated subcarrier. </w:t>
      </w:r>
      <w:r w:rsidRPr="001F23FC">
        <w:rPr>
          <w:rFonts w:eastAsia="MS Mincho"/>
          <w:i/>
        </w:rPr>
        <w:t>EC(f)</w:t>
      </w:r>
      <w:r w:rsidRPr="001F23FC">
        <w:rPr>
          <w:rFonts w:eastAsia="MS Mincho"/>
        </w:rPr>
        <w:t xml:space="preserve"> is defined for each layer as:</w:t>
      </w:r>
    </w:p>
    <w:p w14:paraId="6E2ECC2E"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1F23FC" w:rsidRDefault="00CD0616" w:rsidP="00CD0616">
      <w:pPr>
        <w:rPr>
          <w:rFonts w:eastAsia="MS Mincho"/>
        </w:rPr>
      </w:pPr>
      <w:r w:rsidRPr="001F23FC">
        <w:rPr>
          <w:rFonts w:eastAsia="MS Mincho"/>
        </w:rPr>
        <w:t xml:space="preserve">With * denoting complex conjugation. </w:t>
      </w:r>
      <w:r w:rsidRPr="001F23FC">
        <w:rPr>
          <w:rFonts w:eastAsia="MS Mincho"/>
          <w:i/>
        </w:rPr>
        <w:t>EC(f)</w:t>
      </w:r>
      <w:r w:rsidRPr="001F23FC">
        <w:rPr>
          <w:rFonts w:eastAsia="MS Mincho"/>
        </w:rPr>
        <w:t xml:space="preserve"> are used to equalize layer data symbols.</w:t>
      </w:r>
    </w:p>
    <w:p w14:paraId="2806697B" w14:textId="77777777" w:rsidR="00CD0616" w:rsidRPr="001F23FC" w:rsidRDefault="00CD0616" w:rsidP="00CD0616">
      <w:pPr>
        <w:rPr>
          <w:rFonts w:eastAsia="MS Mincho"/>
        </w:rPr>
      </w:pPr>
      <w:r w:rsidRPr="001F23FC">
        <w:rPr>
          <w:rFonts w:eastAsia="MS Mincho"/>
        </w:rPr>
        <w:t>EVM equalizer spectral flatness is derived from equalizer coefficients for each layer as follows:</w:t>
      </w:r>
    </w:p>
    <w:p w14:paraId="46EC810F" w14:textId="57912398" w:rsidR="00CD0616" w:rsidRPr="001F23FC" w:rsidRDefault="00CD0616" w:rsidP="00052581">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1F23FC" w:rsidRDefault="0032234A">
      <w:pPr>
        <w:pStyle w:val="Heading8"/>
      </w:pPr>
      <w:r w:rsidRPr="001F23FC">
        <w:br w:type="page"/>
      </w:r>
      <w:bookmarkStart w:id="550" w:name="_Toc21026825"/>
      <w:bookmarkStart w:id="551" w:name="_Toc27744123"/>
      <w:bookmarkStart w:id="552" w:name="_Toc36197294"/>
      <w:bookmarkStart w:id="553" w:name="_Toc36197986"/>
      <w:r w:rsidRPr="001F23FC">
        <w:lastRenderedPageBreak/>
        <w:t xml:space="preserve">Annex </w:t>
      </w:r>
      <w:r w:rsidRPr="001F23FC">
        <w:rPr>
          <w:rFonts w:eastAsia="SimSun"/>
        </w:rPr>
        <w:t>F</w:t>
      </w:r>
      <w:r w:rsidRPr="001F23FC">
        <w:t xml:space="preserve"> (normative):</w:t>
      </w:r>
      <w:r w:rsidRPr="001F23FC">
        <w:br/>
        <w:t>Measurement uncertainties and Test Tolerances</w:t>
      </w:r>
      <w:bookmarkEnd w:id="550"/>
      <w:bookmarkEnd w:id="551"/>
      <w:bookmarkEnd w:id="552"/>
      <w:bookmarkEnd w:id="553"/>
    </w:p>
    <w:p w14:paraId="51A9AD7A" w14:textId="19187D26" w:rsidR="0032234A" w:rsidRPr="001F23FC" w:rsidRDefault="0032234A">
      <w:pPr>
        <w:pStyle w:val="Heading1"/>
      </w:pPr>
      <w:bookmarkStart w:id="554" w:name="_Toc21026826"/>
      <w:bookmarkStart w:id="555" w:name="_Toc27744124"/>
      <w:bookmarkStart w:id="556" w:name="_Toc36197295"/>
      <w:bookmarkStart w:id="557" w:name="_Toc36197987"/>
      <w:r w:rsidRPr="001F23FC">
        <w:t>F.1</w:t>
      </w:r>
      <w:r w:rsidRPr="001F23FC">
        <w:tab/>
        <w:t>Acceptable uncertainty of Test System (normative)</w:t>
      </w:r>
      <w:bookmarkEnd w:id="554"/>
      <w:bookmarkEnd w:id="555"/>
      <w:bookmarkEnd w:id="556"/>
      <w:bookmarkEnd w:id="557"/>
    </w:p>
    <w:p w14:paraId="5B85E954" w14:textId="2D4C0C8A" w:rsidR="00CE2E54" w:rsidRPr="001F23FC" w:rsidRDefault="00CE2E54" w:rsidP="00CE2E54">
      <w:pPr>
        <w:pStyle w:val="Heading2"/>
      </w:pPr>
      <w:r w:rsidRPr="001F23FC">
        <w:rPr>
          <w:rFonts w:eastAsia="SimSun"/>
          <w:lang w:eastAsia="zh-CN"/>
        </w:rPr>
        <w:t>F.1.0</w:t>
      </w:r>
      <w:r w:rsidRPr="001F23FC">
        <w:rPr>
          <w:rFonts w:eastAsia="SimSun"/>
          <w:lang w:eastAsia="zh-CN"/>
        </w:rPr>
        <w:tab/>
        <w:t>General</w:t>
      </w:r>
    </w:p>
    <w:p w14:paraId="7570FF21" w14:textId="1BBADE72" w:rsidR="0032234A" w:rsidRPr="001F23FC" w:rsidRDefault="0032234A">
      <w:r w:rsidRPr="001F23FC">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F23FC">
        <w:t xml:space="preserve">The derivation of these values is based on the minimum conformance requirements plus relaxation, i.e., test tolerance is not to be considered. </w:t>
      </w:r>
      <w:r w:rsidRPr="001F23FC">
        <w:t>All ranges and uncertainties are absolute values, and are valid for a confidence level of 95 %, unless otherwise stated.</w:t>
      </w:r>
    </w:p>
    <w:p w14:paraId="0AF87EB7" w14:textId="77777777" w:rsidR="0032234A" w:rsidRPr="001F23FC" w:rsidRDefault="0032234A">
      <w:r w:rsidRPr="001F23FC">
        <w:t>A confidence level of 95 % is the measurement uncertainty tolerance interval for a specific measurement that contains 95 % of the performance of a population of test equipment.</w:t>
      </w:r>
    </w:p>
    <w:p w14:paraId="7A21F158" w14:textId="77777777" w:rsidR="0032234A" w:rsidRPr="001F23FC" w:rsidRDefault="0032234A">
      <w:r w:rsidRPr="001F23FC">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F23FC" w:rsidRDefault="0032234A">
      <w:pPr>
        <w:pStyle w:val="Heading2"/>
      </w:pPr>
      <w:bookmarkStart w:id="558" w:name="_Toc21026827"/>
      <w:bookmarkStart w:id="559" w:name="_Toc27744125"/>
      <w:bookmarkStart w:id="560" w:name="_Toc36197296"/>
      <w:bookmarkStart w:id="561" w:name="_Toc36197988"/>
      <w:r w:rsidRPr="001F23FC">
        <w:t>F.1.1</w:t>
      </w:r>
      <w:r w:rsidRPr="001F23FC">
        <w:tab/>
      </w:r>
      <w:r w:rsidRPr="001F23FC">
        <w:rPr>
          <w:lang w:eastAsia="sv-SE"/>
        </w:rPr>
        <w:t>Measurement of test environments</w:t>
      </w:r>
      <w:bookmarkEnd w:id="558"/>
      <w:bookmarkEnd w:id="559"/>
      <w:bookmarkEnd w:id="560"/>
      <w:bookmarkEnd w:id="561"/>
    </w:p>
    <w:p w14:paraId="101E2C8C" w14:textId="60CD02D3" w:rsidR="00045EF4" w:rsidRPr="001F23FC" w:rsidRDefault="00B00962" w:rsidP="00045EF4">
      <w:pPr>
        <w:pStyle w:val="EditorsNote"/>
      </w:pPr>
      <w:r>
        <w:t>Editor's note:</w:t>
      </w:r>
      <w:r>
        <w:tab/>
      </w:r>
      <w:r w:rsidR="00045EF4" w:rsidRPr="001F23FC">
        <w:t>Various measurement accuracies for UE test environments, e.g., pressure, relative humidity, DC&amp;AC voltage, vibration, and vibration frequency, are FFS:</w:t>
      </w:r>
    </w:p>
    <w:p w14:paraId="709FBA71" w14:textId="37BDBFAC" w:rsidR="00045EF4" w:rsidRPr="001F23FC" w:rsidRDefault="00045EF4" w:rsidP="00045EF4">
      <w:pPr>
        <w:rPr>
          <w:lang w:eastAsia="sv-SE"/>
        </w:rPr>
      </w:pPr>
      <w:r w:rsidRPr="001F23FC">
        <w:rPr>
          <w:lang w:eastAsia="sv-SE"/>
        </w:rPr>
        <w:t xml:space="preserve">The measurement accuracy of the </w:t>
      </w:r>
      <w:r w:rsidRPr="001F23FC">
        <w:t>UE</w:t>
      </w:r>
      <w:r w:rsidRPr="001F23FC">
        <w:rPr>
          <w:lang w:eastAsia="sv-SE"/>
        </w:rPr>
        <w:t xml:space="preserve"> test environments defined in </w:t>
      </w:r>
      <w:r w:rsidR="009F7C98" w:rsidRPr="001F23FC">
        <w:t>TS</w:t>
      </w:r>
      <w:r w:rsidR="009F7C98">
        <w:t> </w:t>
      </w:r>
      <w:r w:rsidR="009F7C98" w:rsidRPr="001F23FC">
        <w:t>3</w:t>
      </w:r>
      <w:r w:rsidRPr="001F23FC">
        <w:t>8.508-1</w:t>
      </w:r>
      <w:r w:rsidR="009F7C98">
        <w:t> </w:t>
      </w:r>
      <w:r w:rsidR="009F7C98" w:rsidRPr="001F23FC">
        <w:t>[</w:t>
      </w:r>
      <w:r w:rsidRPr="001F23FC">
        <w:t>5]</w:t>
      </w:r>
      <w:r w:rsidR="008D532A">
        <w:t xml:space="preserve"> clause </w:t>
      </w:r>
      <w:r w:rsidR="009F7C98" w:rsidRPr="001F23FC">
        <w:t>4</w:t>
      </w:r>
      <w:r w:rsidRPr="001F23FC">
        <w:t>.1</w:t>
      </w:r>
      <w:r w:rsidRPr="001F23FC">
        <w:rPr>
          <w:lang w:eastAsia="sv-SE"/>
        </w:rPr>
        <w:t>, Test environments shall be</w:t>
      </w:r>
    </w:p>
    <w:p w14:paraId="3AC07B1C" w14:textId="385F469E" w:rsidR="00045EF4" w:rsidRPr="001F23FC" w:rsidRDefault="00045EF4" w:rsidP="00045EF4">
      <w:pPr>
        <w:pStyle w:val="B1"/>
        <w:rPr>
          <w:snapToGrid w:val="0"/>
          <w:lang w:eastAsia="sv-SE"/>
        </w:rPr>
      </w:pPr>
      <w:r w:rsidRPr="001F23FC">
        <w:rPr>
          <w:snapToGrid w:val="0"/>
          <w:lang w:eastAsia="sv-SE"/>
        </w:rPr>
        <w:t>-</w:t>
      </w:r>
      <w:r w:rsidRPr="001F23FC">
        <w:rPr>
          <w:snapToGrid w:val="0"/>
          <w:lang w:eastAsia="sv-SE"/>
        </w:rPr>
        <w:tab/>
      </w:r>
      <w:r w:rsidRPr="001F23FC">
        <w:rPr>
          <w:snapToGrid w:val="0"/>
        </w:rPr>
        <w:t>Temperature</w:t>
      </w:r>
      <w:r w:rsidR="005C2B10" w:rsidRPr="001F23FC">
        <w:rPr>
          <w:snapToGrid w:val="0"/>
        </w:rPr>
        <w:tab/>
      </w:r>
      <w:r w:rsidR="005C2B10" w:rsidRPr="001F23FC">
        <w:rPr>
          <w:snapToGrid w:val="0"/>
        </w:rPr>
        <w:tab/>
      </w:r>
      <w:r w:rsidR="005C2B10" w:rsidRPr="001F23FC">
        <w:rPr>
          <w:snapToGrid w:val="0"/>
        </w:rPr>
        <w:tab/>
      </w:r>
      <w:r w:rsidRPr="001F23FC">
        <w:rPr>
          <w:rFonts w:ascii="Symbol" w:hAnsi="Symbol"/>
          <w:snapToGrid w:val="0"/>
        </w:rPr>
        <w:t>±</w:t>
      </w:r>
      <w:r w:rsidRPr="001F23FC">
        <w:rPr>
          <w:snapToGrid w:val="0"/>
        </w:rPr>
        <w:t>4 degrees.</w:t>
      </w:r>
    </w:p>
    <w:p w14:paraId="15D1DAC5" w14:textId="22C45AC1" w:rsidR="0032234A" w:rsidRPr="001F23FC" w:rsidRDefault="00045EF4" w:rsidP="00045EF4">
      <w:r w:rsidRPr="001F23FC">
        <w:t>The above values shall apply unless the test environment is otherwise controlled and the specification for the control of the test environment specifies the uncertainty for the parameter.</w:t>
      </w:r>
    </w:p>
    <w:p w14:paraId="2EC27FF3" w14:textId="77777777" w:rsidR="0032234A" w:rsidRPr="001F23FC" w:rsidRDefault="0032234A">
      <w:pPr>
        <w:pStyle w:val="Heading2"/>
      </w:pPr>
      <w:bookmarkStart w:id="562" w:name="_Toc21026828"/>
      <w:bookmarkStart w:id="563" w:name="_Toc27744126"/>
      <w:bookmarkStart w:id="564" w:name="_Toc36197297"/>
      <w:bookmarkStart w:id="565" w:name="_Toc36197989"/>
      <w:r w:rsidRPr="001F23FC">
        <w:lastRenderedPageBreak/>
        <w:t>F.1.2</w:t>
      </w:r>
      <w:r w:rsidRPr="001F23FC">
        <w:tab/>
      </w:r>
      <w:r w:rsidRPr="001F23FC">
        <w:rPr>
          <w:lang w:eastAsia="sv-SE"/>
        </w:rPr>
        <w:t xml:space="preserve">Measurement of </w:t>
      </w:r>
      <w:r w:rsidRPr="001F23FC">
        <w:t>transmitter</w:t>
      </w:r>
      <w:bookmarkEnd w:id="562"/>
      <w:bookmarkEnd w:id="563"/>
      <w:bookmarkEnd w:id="564"/>
      <w:bookmarkEnd w:id="565"/>
    </w:p>
    <w:p w14:paraId="5BE6974D" w14:textId="77777777" w:rsidR="0032234A" w:rsidRPr="001F23FC" w:rsidRDefault="0032234A">
      <w:pPr>
        <w:pStyle w:val="TH"/>
      </w:pPr>
      <w:bookmarkStart w:id="566" w:name="_CRTableF_1_21"/>
      <w:r w:rsidRPr="001F23FC">
        <w:t xml:space="preserve">Table </w:t>
      </w:r>
      <w:bookmarkEnd w:id="566"/>
      <w:r w:rsidRPr="001F23FC">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1F23FC" w14:paraId="0E0B63E6" w14:textId="77777777" w:rsidTr="005D2397">
        <w:trPr>
          <w:gridAfter w:val="1"/>
          <w:wAfter w:w="77" w:type="dxa"/>
          <w:cantSplit/>
          <w:jc w:val="center"/>
        </w:trPr>
        <w:tc>
          <w:tcPr>
            <w:tcW w:w="2720" w:type="dxa"/>
            <w:gridSpan w:val="2"/>
          </w:tcPr>
          <w:p w14:paraId="38474FE5" w14:textId="77777777" w:rsidR="0032234A" w:rsidRPr="001F23FC" w:rsidRDefault="0032234A">
            <w:pPr>
              <w:pStyle w:val="TAH"/>
            </w:pPr>
            <w:r w:rsidRPr="001F23FC">
              <w:lastRenderedPageBreak/>
              <w:t>Sub clause</w:t>
            </w:r>
          </w:p>
        </w:tc>
        <w:tc>
          <w:tcPr>
            <w:tcW w:w="3629" w:type="dxa"/>
          </w:tcPr>
          <w:p w14:paraId="22D0E5C0" w14:textId="77777777" w:rsidR="0032234A" w:rsidRPr="001F23FC" w:rsidRDefault="0032234A">
            <w:pPr>
              <w:pStyle w:val="TAH"/>
            </w:pPr>
            <w:r w:rsidRPr="001F23FC">
              <w:t>Maximum Test System Uncertainty</w:t>
            </w:r>
          </w:p>
        </w:tc>
        <w:tc>
          <w:tcPr>
            <w:tcW w:w="2949" w:type="dxa"/>
          </w:tcPr>
          <w:p w14:paraId="430ABD42" w14:textId="77777777" w:rsidR="0032234A" w:rsidRPr="001F23FC" w:rsidRDefault="0032234A">
            <w:pPr>
              <w:pStyle w:val="TAH"/>
            </w:pPr>
            <w:r w:rsidRPr="001F23FC">
              <w:t>Derivation of MTSU</w:t>
            </w:r>
          </w:p>
        </w:tc>
      </w:tr>
      <w:tr w:rsidR="00395648" w:rsidRPr="001F23FC" w14:paraId="3978C3C0" w14:textId="77777777" w:rsidTr="005D2397">
        <w:trPr>
          <w:gridAfter w:val="1"/>
          <w:wAfter w:w="77" w:type="dxa"/>
          <w:cantSplit/>
          <w:jc w:val="center"/>
        </w:trPr>
        <w:tc>
          <w:tcPr>
            <w:tcW w:w="2720" w:type="dxa"/>
            <w:gridSpan w:val="2"/>
          </w:tcPr>
          <w:p w14:paraId="660416A4" w14:textId="3B6AE0F2"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629" w:type="dxa"/>
          </w:tcPr>
          <w:p w14:paraId="46ACD88C" w14:textId="77777777" w:rsidR="00E56F74" w:rsidRPr="001F23FC" w:rsidRDefault="00E56F74" w:rsidP="00E56F74">
            <w:pPr>
              <w:pStyle w:val="TAL"/>
              <w:rPr>
                <w:u w:val="single"/>
              </w:rPr>
            </w:pPr>
            <w:r w:rsidRPr="001F23FC">
              <w:rPr>
                <w:u w:val="single"/>
              </w:rPr>
              <w:t>PC3</w:t>
            </w:r>
          </w:p>
          <w:p w14:paraId="6FFC5A2F" w14:textId="77777777" w:rsidR="00E56F74" w:rsidRPr="001F23FC" w:rsidRDefault="00E56F74" w:rsidP="00E56F74">
            <w:pPr>
              <w:pStyle w:val="TAL"/>
            </w:pPr>
            <w:r w:rsidRPr="001F23FC">
              <w:t>Minimum peak EIRP, Max EIRP</w:t>
            </w:r>
          </w:p>
          <w:p w14:paraId="3F1CA96C" w14:textId="77777777" w:rsidR="00E56F74" w:rsidRPr="001F23FC" w:rsidRDefault="00E56F74" w:rsidP="00E56F74">
            <w:pPr>
              <w:pStyle w:val="TAL"/>
            </w:pPr>
            <w:r w:rsidRPr="001F23FC">
              <w:t>Max Device size</w:t>
            </w:r>
            <w:r w:rsidRPr="001F23FC">
              <w:rPr>
                <w:b/>
              </w:rPr>
              <w:t xml:space="preserve"> </w:t>
            </w:r>
            <w:r w:rsidRPr="001F23FC">
              <w:t>≤ 30 cm</w:t>
            </w:r>
          </w:p>
          <w:p w14:paraId="499C60E3" w14:textId="77777777" w:rsidR="00E56F74" w:rsidRPr="001F23FC" w:rsidRDefault="00E56F74" w:rsidP="00E56F74">
            <w:pPr>
              <w:pStyle w:val="TAL"/>
            </w:pPr>
            <w:r w:rsidRPr="001F23FC">
              <w:t>±5.08 dB (FR2a, NTC testing)</w:t>
            </w:r>
          </w:p>
          <w:p w14:paraId="0F3DB757" w14:textId="77777777" w:rsidR="00E56F74" w:rsidRPr="001F23FC" w:rsidRDefault="00E56F74" w:rsidP="00E56F74">
            <w:pPr>
              <w:pStyle w:val="TAL"/>
            </w:pPr>
            <w:r w:rsidRPr="001F23FC">
              <w:t>±5.28 dB (FR2b, NTC testing)</w:t>
            </w:r>
          </w:p>
          <w:p w14:paraId="4DAF3409" w14:textId="77777777" w:rsidR="00E56F74" w:rsidRPr="001F23FC" w:rsidRDefault="00E56F74" w:rsidP="00E56F74">
            <w:pPr>
              <w:pStyle w:val="TAL"/>
            </w:pPr>
            <w:r w:rsidRPr="001F23FC">
              <w:t>±6.64 dB (FR2c, NTC testing)</w:t>
            </w:r>
          </w:p>
          <w:p w14:paraId="556C1649" w14:textId="77777777" w:rsidR="00E56F74" w:rsidRPr="001F23FC" w:rsidRDefault="00E56F74" w:rsidP="00E56F74">
            <w:pPr>
              <w:pStyle w:val="TAL"/>
            </w:pPr>
            <w:r w:rsidRPr="001F23FC">
              <w:t>±5.35 dB (FR2a, ETC testing)</w:t>
            </w:r>
          </w:p>
          <w:p w14:paraId="2E9FC045" w14:textId="77777777" w:rsidR="00E56F74" w:rsidRPr="001F23FC" w:rsidRDefault="00E56F74" w:rsidP="00E56F74">
            <w:pPr>
              <w:pStyle w:val="TAL"/>
            </w:pPr>
            <w:r w:rsidRPr="001F23FC">
              <w:t>±5.55 dB (FR2b, ETC testing)</w:t>
            </w:r>
          </w:p>
          <w:p w14:paraId="419FD110" w14:textId="77777777" w:rsidR="00E56F74" w:rsidRPr="001F23FC" w:rsidRDefault="00E56F74" w:rsidP="00E56F74">
            <w:pPr>
              <w:pStyle w:val="TAL"/>
            </w:pPr>
            <w:r w:rsidRPr="001F23FC">
              <w:t>±6.78 dB (FR2c, ETC testing)</w:t>
            </w:r>
          </w:p>
          <w:p w14:paraId="2B241CEB" w14:textId="77777777" w:rsidR="00E56F74" w:rsidRPr="001F23FC" w:rsidRDefault="00E56F74" w:rsidP="00E56F74">
            <w:pPr>
              <w:pStyle w:val="TAL"/>
              <w:rPr>
                <w:u w:val="single"/>
              </w:rPr>
            </w:pPr>
          </w:p>
          <w:p w14:paraId="23762F80" w14:textId="77777777" w:rsidR="00E56F74" w:rsidRPr="001F23FC" w:rsidRDefault="00E56F74" w:rsidP="00E56F74">
            <w:pPr>
              <w:pStyle w:val="TAL"/>
              <w:rPr>
                <w:u w:val="single"/>
              </w:rPr>
            </w:pPr>
            <w:r w:rsidRPr="001F23FC">
              <w:rPr>
                <w:u w:val="single"/>
              </w:rPr>
              <w:t>PC1</w:t>
            </w:r>
          </w:p>
          <w:p w14:paraId="080909F6" w14:textId="77777777" w:rsidR="00E56F74" w:rsidRPr="001F23FC" w:rsidRDefault="00E56F74" w:rsidP="00E56F74">
            <w:pPr>
              <w:pStyle w:val="TAL"/>
            </w:pPr>
            <w:r w:rsidRPr="001F23FC">
              <w:t>Minimum peak EIRP, Max EIRP</w:t>
            </w:r>
          </w:p>
          <w:p w14:paraId="5DCFC848" w14:textId="77777777" w:rsidR="00E56F74" w:rsidRPr="001F23FC" w:rsidRDefault="00E56F74" w:rsidP="00E56F74">
            <w:pPr>
              <w:pStyle w:val="TAL"/>
            </w:pPr>
            <w:r w:rsidRPr="001F23FC">
              <w:t>Max Device size</w:t>
            </w:r>
            <w:r w:rsidRPr="001F23FC">
              <w:rPr>
                <w:b/>
              </w:rPr>
              <w:t xml:space="preserve"> </w:t>
            </w:r>
            <w:r w:rsidRPr="001F23FC">
              <w:t>≤ 30 cm</w:t>
            </w:r>
          </w:p>
          <w:p w14:paraId="0743488D" w14:textId="77777777" w:rsidR="00E56F74" w:rsidRPr="001F23FC" w:rsidRDefault="00E56F74" w:rsidP="00E56F74">
            <w:pPr>
              <w:pStyle w:val="TAL"/>
            </w:pPr>
            <w:r w:rsidRPr="001F23FC">
              <w:t>±5.33 dB (FR2a, NTC testing)</w:t>
            </w:r>
          </w:p>
          <w:p w14:paraId="3B430D42" w14:textId="77777777" w:rsidR="00E56F74" w:rsidRPr="001F23FC" w:rsidRDefault="00E56F74" w:rsidP="00E56F74">
            <w:pPr>
              <w:pStyle w:val="TAL"/>
            </w:pPr>
            <w:r w:rsidRPr="001F23FC">
              <w:t>±5.40 dB (FR2b, NTC testing)</w:t>
            </w:r>
          </w:p>
          <w:p w14:paraId="1660741F" w14:textId="77777777" w:rsidR="00E56F74" w:rsidRPr="001F23FC" w:rsidRDefault="00E56F74" w:rsidP="00E56F74">
            <w:pPr>
              <w:pStyle w:val="TAL"/>
            </w:pPr>
            <w:r w:rsidRPr="001F23FC">
              <w:t>±5.60 dB (FR2a, ETC testing)</w:t>
            </w:r>
          </w:p>
          <w:p w14:paraId="0D538642" w14:textId="77777777" w:rsidR="00E56F74" w:rsidRPr="001F23FC" w:rsidRDefault="00E56F74" w:rsidP="00E56F74">
            <w:pPr>
              <w:pStyle w:val="TAL"/>
            </w:pPr>
            <w:r w:rsidRPr="001F23FC">
              <w:t>±5.67 dB (FR2b, ETC testing)</w:t>
            </w:r>
          </w:p>
          <w:p w14:paraId="58523FE8" w14:textId="77777777" w:rsidR="00E56F74" w:rsidRPr="001F23FC" w:rsidRDefault="00E56F74" w:rsidP="00E56F74">
            <w:pPr>
              <w:pStyle w:val="TAL"/>
            </w:pPr>
          </w:p>
          <w:p w14:paraId="666A8E61" w14:textId="77777777" w:rsidR="00E56F74" w:rsidRPr="001F23FC" w:rsidRDefault="00E56F74" w:rsidP="00E56F74">
            <w:pPr>
              <w:pStyle w:val="TAL"/>
              <w:rPr>
                <w:u w:val="single"/>
              </w:rPr>
            </w:pPr>
            <w:r w:rsidRPr="001F23FC">
              <w:rPr>
                <w:u w:val="single"/>
              </w:rPr>
              <w:t>PC5</w:t>
            </w:r>
          </w:p>
          <w:p w14:paraId="20E51D0C" w14:textId="77777777" w:rsidR="00E56F74" w:rsidRPr="001F23FC" w:rsidRDefault="00E56F74" w:rsidP="00E56F74">
            <w:pPr>
              <w:pStyle w:val="TAL"/>
            </w:pPr>
            <w:r w:rsidRPr="001F23FC">
              <w:t>Minimum peak EIRP, Max EIRP</w:t>
            </w:r>
          </w:p>
          <w:p w14:paraId="109807DD" w14:textId="77777777" w:rsidR="00E56F74" w:rsidRPr="001F23FC" w:rsidRDefault="00E56F74" w:rsidP="00E56F74">
            <w:pPr>
              <w:pStyle w:val="TAL"/>
            </w:pPr>
            <w:r w:rsidRPr="001F23FC">
              <w:t>Max Device size ≤ 30 cm</w:t>
            </w:r>
          </w:p>
          <w:p w14:paraId="33726D19" w14:textId="77777777" w:rsidR="00E56F74" w:rsidRPr="001F23FC" w:rsidRDefault="00E56F74" w:rsidP="00E56F74">
            <w:pPr>
              <w:pStyle w:val="TAL"/>
            </w:pPr>
            <w:r w:rsidRPr="001F23FC">
              <w:t>±5.33 dB (FR2a, NTC testing)</w:t>
            </w:r>
          </w:p>
          <w:p w14:paraId="47D01A52" w14:textId="77777777" w:rsidR="00E56F74" w:rsidRPr="001F23FC" w:rsidRDefault="00E56F74" w:rsidP="00E56F74">
            <w:pPr>
              <w:pStyle w:val="TAL"/>
            </w:pPr>
            <w:r w:rsidRPr="001F23FC">
              <w:t>±5.60 dB (FR2a, ETC testing)</w:t>
            </w:r>
          </w:p>
          <w:p w14:paraId="158E8526" w14:textId="77777777" w:rsidR="00E56F74" w:rsidRPr="001F23FC" w:rsidRDefault="00E56F74" w:rsidP="00E56F74">
            <w:pPr>
              <w:pStyle w:val="TAL"/>
            </w:pPr>
          </w:p>
          <w:p w14:paraId="1796AF9D" w14:textId="77777777" w:rsidR="00E56F74" w:rsidRPr="001F23FC" w:rsidRDefault="00E56F74" w:rsidP="00E56F74">
            <w:pPr>
              <w:pStyle w:val="TAL"/>
              <w:rPr>
                <w:u w:val="single"/>
              </w:rPr>
            </w:pPr>
            <w:r w:rsidRPr="001F23FC">
              <w:rPr>
                <w:u w:val="single"/>
              </w:rPr>
              <w:t>PC6</w:t>
            </w:r>
          </w:p>
          <w:p w14:paraId="0ADBE557" w14:textId="77777777" w:rsidR="00E56F74" w:rsidRPr="001F23FC" w:rsidRDefault="00E56F74" w:rsidP="00E56F74">
            <w:pPr>
              <w:pStyle w:val="TAL"/>
            </w:pPr>
            <w:r w:rsidRPr="001F23FC">
              <w:t>Minimum peak EIRP, Max EIRP</w:t>
            </w:r>
          </w:p>
          <w:p w14:paraId="30FA0323" w14:textId="77777777" w:rsidR="00E56F74" w:rsidRPr="001F23FC" w:rsidRDefault="00E56F74" w:rsidP="00E56F74">
            <w:pPr>
              <w:pStyle w:val="TAL"/>
            </w:pPr>
            <w:r w:rsidRPr="001F23FC">
              <w:t>Max Device size ≤ 30 cm</w:t>
            </w:r>
          </w:p>
          <w:p w14:paraId="025728F7" w14:textId="77777777" w:rsidR="00E56F74" w:rsidRPr="001F23FC" w:rsidRDefault="00E56F74" w:rsidP="00E56F74">
            <w:pPr>
              <w:pStyle w:val="TAL"/>
            </w:pPr>
            <w:r w:rsidRPr="001F23FC">
              <w:t>±5.31 dB (FR2a, NTC testing)</w:t>
            </w:r>
          </w:p>
          <w:p w14:paraId="64CB37A3" w14:textId="77777777" w:rsidR="00E56F74" w:rsidRPr="001F23FC" w:rsidRDefault="00E56F74" w:rsidP="00E56F74">
            <w:pPr>
              <w:pStyle w:val="TAL"/>
            </w:pPr>
            <w:r w:rsidRPr="001F23FC">
              <w:t>±5.58 dB (FR2a, ETC testing)</w:t>
            </w:r>
          </w:p>
          <w:p w14:paraId="632252FD" w14:textId="77777777" w:rsidR="00E56F74" w:rsidRPr="001F23FC" w:rsidRDefault="00E56F74" w:rsidP="00E56F74">
            <w:pPr>
              <w:pStyle w:val="TAL"/>
            </w:pPr>
          </w:p>
          <w:p w14:paraId="36D69E89" w14:textId="77777777" w:rsidR="00E56F74" w:rsidRPr="001F23FC" w:rsidRDefault="00E56F74" w:rsidP="00E56F74">
            <w:pPr>
              <w:pStyle w:val="TAL"/>
              <w:rPr>
                <w:u w:val="single"/>
              </w:rPr>
            </w:pPr>
            <w:r w:rsidRPr="001F23FC">
              <w:rPr>
                <w:u w:val="single"/>
              </w:rPr>
              <w:t>PC7</w:t>
            </w:r>
          </w:p>
          <w:p w14:paraId="628CB373" w14:textId="77777777" w:rsidR="00E56F74" w:rsidRPr="001F23FC" w:rsidRDefault="00E56F74" w:rsidP="00E56F74">
            <w:pPr>
              <w:pStyle w:val="TAL"/>
            </w:pPr>
            <w:r w:rsidRPr="001F23FC">
              <w:t>Minimum peak EIRP, Max EIRP</w:t>
            </w:r>
          </w:p>
          <w:p w14:paraId="4ACD4022" w14:textId="77777777" w:rsidR="00E56F74" w:rsidRPr="001F23FC" w:rsidRDefault="00E56F74" w:rsidP="00E56F74">
            <w:pPr>
              <w:pStyle w:val="TAL"/>
            </w:pPr>
            <w:r w:rsidRPr="001F23FC">
              <w:t>Max Device size</w:t>
            </w:r>
            <w:r w:rsidRPr="001F23FC">
              <w:rPr>
                <w:b/>
              </w:rPr>
              <w:t xml:space="preserve"> </w:t>
            </w:r>
            <w:r w:rsidRPr="001F23FC">
              <w:t>≤ 30 cm</w:t>
            </w:r>
          </w:p>
          <w:p w14:paraId="3F222DC5" w14:textId="77777777" w:rsidR="00E56F74" w:rsidRPr="001F23FC" w:rsidRDefault="00E56F74" w:rsidP="00E56F74">
            <w:pPr>
              <w:pStyle w:val="TAL"/>
            </w:pPr>
            <w:r w:rsidRPr="001F23FC">
              <w:t>±5.08 dB (FR2a, NTC testing)</w:t>
            </w:r>
          </w:p>
          <w:p w14:paraId="04E59CA3" w14:textId="3DFF7E78" w:rsidR="00F5665C" w:rsidRPr="001F23FC" w:rsidRDefault="00E56F74" w:rsidP="00F5665C">
            <w:pPr>
              <w:pStyle w:val="TAL"/>
            </w:pPr>
            <w:r w:rsidRPr="001F23FC">
              <w:t>±5.35 dB (FR2a, ETC testing)</w:t>
            </w:r>
          </w:p>
        </w:tc>
        <w:tc>
          <w:tcPr>
            <w:tcW w:w="2949" w:type="dxa"/>
          </w:tcPr>
          <w:p w14:paraId="77B6C38C" w14:textId="10FE20D8" w:rsidR="00395648" w:rsidRPr="001F23FC" w:rsidRDefault="00395648" w:rsidP="00395648">
            <w:pPr>
              <w:pStyle w:val="TAL"/>
              <w:rPr>
                <w:rFonts w:cs="Arial"/>
                <w:snapToGrid w:val="0"/>
              </w:rPr>
            </w:pPr>
            <w:r w:rsidRPr="001F23FC">
              <w:rPr>
                <w:rFonts w:cs="Arial"/>
                <w:snapToGrid w:val="0"/>
              </w:rPr>
              <w:t xml:space="preserve">MTSU = 1.00 x MU (from Table B.3-1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56DF00A8" w14:textId="77777777" w:rsidTr="005D2397">
        <w:trPr>
          <w:gridAfter w:val="1"/>
          <w:wAfter w:w="77" w:type="dxa"/>
          <w:cantSplit/>
          <w:jc w:val="center"/>
        </w:trPr>
        <w:tc>
          <w:tcPr>
            <w:tcW w:w="2720" w:type="dxa"/>
            <w:gridSpan w:val="2"/>
          </w:tcPr>
          <w:p w14:paraId="68FA7A2F" w14:textId="626DB689" w:rsidR="00395648" w:rsidRPr="001F23FC" w:rsidRDefault="00395648" w:rsidP="00395648">
            <w:pPr>
              <w:pStyle w:val="TAL"/>
              <w:rPr>
                <w:rFonts w:cs="v4.2.0"/>
              </w:rPr>
            </w:pPr>
            <w:r w:rsidRPr="001F23FC">
              <w:rPr>
                <w:rFonts w:cs="v4.2.0"/>
              </w:rPr>
              <w:lastRenderedPageBreak/>
              <w:t>6.2.1.1 UE maximum output power</w:t>
            </w:r>
            <w:r w:rsidRPr="001F23FC">
              <w:t xml:space="preserve"> (TRP</w:t>
            </w:r>
            <w:r w:rsidRPr="001F23FC">
              <w:rPr>
                <w:rFonts w:cs="v4.2.0"/>
              </w:rPr>
              <w:t>)</w:t>
            </w:r>
          </w:p>
        </w:tc>
        <w:tc>
          <w:tcPr>
            <w:tcW w:w="3629" w:type="dxa"/>
          </w:tcPr>
          <w:p w14:paraId="765AB530" w14:textId="77777777" w:rsidR="00395648" w:rsidRPr="001F23FC" w:rsidRDefault="00395648" w:rsidP="00395648">
            <w:pPr>
              <w:pStyle w:val="TAL"/>
              <w:rPr>
                <w:rFonts w:cs="Arial"/>
                <w:bCs/>
                <w:szCs w:val="18"/>
              </w:rPr>
            </w:pPr>
            <w:r w:rsidRPr="001F23FC">
              <w:rPr>
                <w:rFonts w:cs="Arial"/>
                <w:bCs/>
                <w:szCs w:val="18"/>
                <w:u w:val="single"/>
              </w:rPr>
              <w:t>PC3</w:t>
            </w:r>
          </w:p>
          <w:p w14:paraId="10E5F26B" w14:textId="77777777" w:rsidR="00395648" w:rsidRPr="001F23FC" w:rsidRDefault="00395648" w:rsidP="00395648">
            <w:pPr>
              <w:pStyle w:val="TAL"/>
              <w:rPr>
                <w:rFonts w:cs="Arial"/>
                <w:bCs/>
                <w:szCs w:val="18"/>
              </w:rPr>
            </w:pPr>
            <w:r w:rsidRPr="001F23FC">
              <w:rPr>
                <w:rFonts w:cs="Arial"/>
                <w:bCs/>
                <w:szCs w:val="18"/>
              </w:rPr>
              <w:t>Max TRP</w:t>
            </w:r>
          </w:p>
          <w:p w14:paraId="6091AFA3"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500BE5F8"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4.61 dB (FR2a, NTC testing)</w:t>
            </w:r>
          </w:p>
          <w:p w14:paraId="73822831"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4.81 dB (FR2b, NTC testing)</w:t>
            </w:r>
          </w:p>
          <w:p w14:paraId="634CDC7B" w14:textId="5D3A55E8" w:rsidR="00395648" w:rsidRPr="001F23FC" w:rsidRDefault="00395648" w:rsidP="00395648">
            <w:pPr>
              <w:pStyle w:val="TAL"/>
              <w:rPr>
                <w:rFonts w:cs="Arial"/>
                <w:bCs/>
                <w:szCs w:val="18"/>
              </w:rPr>
            </w:pPr>
            <w:r w:rsidRPr="001F23FC">
              <w:t>±6.16 dB</w:t>
            </w:r>
            <w:r w:rsidRPr="001F23FC">
              <w:rPr>
                <w:rFonts w:cs="Arial"/>
                <w:bCs/>
                <w:szCs w:val="18"/>
              </w:rPr>
              <w:t xml:space="preserve"> (FR2c, NTC testing)</w:t>
            </w:r>
          </w:p>
          <w:p w14:paraId="16B33E1E" w14:textId="77777777" w:rsidR="00395648" w:rsidRPr="001F23FC" w:rsidRDefault="00395648" w:rsidP="00395648">
            <w:pPr>
              <w:pStyle w:val="TAL"/>
              <w:rPr>
                <w:rFonts w:cs="Arial"/>
                <w:bCs/>
                <w:szCs w:val="18"/>
              </w:rPr>
            </w:pPr>
            <w:r w:rsidRPr="001F23FC">
              <w:rPr>
                <w:rFonts w:cs="Arial"/>
              </w:rPr>
              <w:t>±4.85</w:t>
            </w:r>
            <w:r w:rsidRPr="001F23FC">
              <w:rPr>
                <w:rFonts w:cs="Arial"/>
                <w:bCs/>
                <w:szCs w:val="18"/>
              </w:rPr>
              <w:t xml:space="preserve"> dB (FR2a, ETC testing)</w:t>
            </w:r>
          </w:p>
          <w:p w14:paraId="7562B9CB" w14:textId="77777777" w:rsidR="00395648" w:rsidRPr="001F23FC" w:rsidRDefault="00395648" w:rsidP="00395648">
            <w:pPr>
              <w:pStyle w:val="TAL"/>
              <w:rPr>
                <w:rFonts w:cs="Arial"/>
                <w:bCs/>
                <w:szCs w:val="18"/>
              </w:rPr>
            </w:pPr>
            <w:r w:rsidRPr="001F23FC">
              <w:rPr>
                <w:rFonts w:cs="Arial"/>
              </w:rPr>
              <w:t>±5.07</w:t>
            </w:r>
            <w:r w:rsidRPr="001F23FC">
              <w:rPr>
                <w:rFonts w:cs="Arial"/>
                <w:bCs/>
                <w:szCs w:val="18"/>
              </w:rPr>
              <w:t xml:space="preserve"> dB (FR2b, ETC testing)</w:t>
            </w:r>
          </w:p>
          <w:p w14:paraId="677EAA16" w14:textId="69EA1A24" w:rsidR="00395648" w:rsidRPr="001F23FC" w:rsidRDefault="008332E9" w:rsidP="00395648">
            <w:pPr>
              <w:pStyle w:val="TAL"/>
              <w:rPr>
                <w:rFonts w:cs="Arial"/>
                <w:bCs/>
                <w:szCs w:val="18"/>
              </w:rPr>
            </w:pPr>
            <w:r w:rsidRPr="001F23FC">
              <w:t>±6.30 dB</w:t>
            </w:r>
            <w:r w:rsidRPr="001F23FC" w:rsidDel="00262454">
              <w:rPr>
                <w:rFonts w:cs="Arial"/>
                <w:bCs/>
                <w:szCs w:val="18"/>
              </w:rPr>
              <w:t xml:space="preserve"> </w:t>
            </w:r>
            <w:r w:rsidR="00395648" w:rsidRPr="001F23FC">
              <w:rPr>
                <w:rFonts w:cs="Arial"/>
                <w:bCs/>
                <w:szCs w:val="18"/>
              </w:rPr>
              <w:t xml:space="preserve"> (FR2c, ETC testing)</w:t>
            </w:r>
          </w:p>
          <w:p w14:paraId="3B64CAEF" w14:textId="77777777" w:rsidR="00E56F74" w:rsidRPr="001F23FC" w:rsidRDefault="00E56F74" w:rsidP="00E56F74">
            <w:pPr>
              <w:pStyle w:val="TAL"/>
              <w:rPr>
                <w:rFonts w:cs="Arial"/>
                <w:bCs/>
                <w:szCs w:val="18"/>
                <w:u w:val="single"/>
              </w:rPr>
            </w:pPr>
          </w:p>
          <w:p w14:paraId="24CA0AA4" w14:textId="77777777" w:rsidR="00E56F74" w:rsidRPr="001F23FC" w:rsidRDefault="00E56F74" w:rsidP="00E56F74">
            <w:pPr>
              <w:pStyle w:val="TAL"/>
              <w:rPr>
                <w:rFonts w:cs="Arial"/>
                <w:bCs/>
                <w:szCs w:val="18"/>
                <w:u w:val="single"/>
              </w:rPr>
            </w:pPr>
            <w:r w:rsidRPr="001F23FC">
              <w:rPr>
                <w:rFonts w:cs="Arial"/>
                <w:bCs/>
                <w:szCs w:val="18"/>
                <w:u w:val="single"/>
              </w:rPr>
              <w:t>PC1</w:t>
            </w:r>
          </w:p>
          <w:p w14:paraId="76070AEB" w14:textId="77777777" w:rsidR="00E56F74" w:rsidRPr="001F23FC" w:rsidRDefault="00E56F74" w:rsidP="00E56F74">
            <w:pPr>
              <w:pStyle w:val="TAL"/>
              <w:rPr>
                <w:rFonts w:cs="Arial"/>
                <w:bCs/>
                <w:szCs w:val="18"/>
              </w:rPr>
            </w:pPr>
            <w:r w:rsidRPr="001F23FC">
              <w:rPr>
                <w:rFonts w:cs="Arial"/>
                <w:bCs/>
                <w:szCs w:val="18"/>
              </w:rPr>
              <w:t>Max TRP</w:t>
            </w:r>
          </w:p>
          <w:p w14:paraId="073AD54E" w14:textId="77777777" w:rsidR="00E56F74" w:rsidRPr="001F23FC" w:rsidRDefault="00E56F74" w:rsidP="00E56F74">
            <w:pPr>
              <w:pStyle w:val="TAL"/>
              <w:rPr>
                <w:rFonts w:cs="Arial"/>
                <w:bCs/>
                <w:szCs w:val="18"/>
              </w:rPr>
            </w:pPr>
            <w:r w:rsidRPr="001F23FC">
              <w:rPr>
                <w:rFonts w:cs="Arial"/>
                <w:bCs/>
                <w:szCs w:val="18"/>
              </w:rPr>
              <w:t>Max Device size ≤ 30 cm</w:t>
            </w:r>
          </w:p>
          <w:p w14:paraId="7715D598" w14:textId="77777777" w:rsidR="00E56F74" w:rsidRPr="001F23FC" w:rsidRDefault="00E56F74" w:rsidP="00E56F74">
            <w:pPr>
              <w:pStyle w:val="TAL"/>
              <w:rPr>
                <w:rFonts w:cs="Arial"/>
                <w:bCs/>
                <w:szCs w:val="18"/>
              </w:rPr>
            </w:pPr>
            <w:r w:rsidRPr="001F23FC">
              <w:rPr>
                <w:rFonts w:cs="Arial"/>
                <w:bCs/>
                <w:szCs w:val="18"/>
              </w:rPr>
              <w:t>±4.64 dB (FR2a, NTC testing)</w:t>
            </w:r>
          </w:p>
          <w:p w14:paraId="1BB01445" w14:textId="77777777" w:rsidR="00E56F74" w:rsidRPr="001F23FC" w:rsidRDefault="00E56F74" w:rsidP="00E56F74">
            <w:pPr>
              <w:pStyle w:val="TAL"/>
              <w:rPr>
                <w:rFonts w:cs="Arial"/>
                <w:bCs/>
                <w:szCs w:val="18"/>
              </w:rPr>
            </w:pPr>
            <w:r w:rsidRPr="001F23FC">
              <w:rPr>
                <w:rFonts w:cs="Arial"/>
                <w:bCs/>
                <w:szCs w:val="18"/>
              </w:rPr>
              <w:t>±4.78 dB (FR2b, NTC testing)</w:t>
            </w:r>
          </w:p>
          <w:p w14:paraId="4D064BD8" w14:textId="77777777" w:rsidR="00E56F74" w:rsidRPr="001F23FC" w:rsidRDefault="00E56F74" w:rsidP="00E56F74">
            <w:pPr>
              <w:pStyle w:val="TAL"/>
              <w:rPr>
                <w:rFonts w:cs="Arial"/>
                <w:bCs/>
                <w:szCs w:val="18"/>
              </w:rPr>
            </w:pPr>
            <w:r w:rsidRPr="001F23FC">
              <w:rPr>
                <w:rFonts w:cs="Arial"/>
                <w:bCs/>
                <w:szCs w:val="18"/>
              </w:rPr>
              <w:t>±4.90 dB (FR2a, ETC testing)</w:t>
            </w:r>
          </w:p>
          <w:p w14:paraId="059880D4" w14:textId="77777777" w:rsidR="00E56F74" w:rsidRPr="001F23FC" w:rsidRDefault="00E56F74" w:rsidP="00E56F74">
            <w:pPr>
              <w:pStyle w:val="TAL"/>
              <w:rPr>
                <w:rFonts w:cs="Arial"/>
                <w:bCs/>
                <w:szCs w:val="18"/>
              </w:rPr>
            </w:pPr>
            <w:r w:rsidRPr="001F23FC">
              <w:rPr>
                <w:rFonts w:cs="Arial"/>
                <w:bCs/>
                <w:szCs w:val="18"/>
              </w:rPr>
              <w:t>±5.04 dB (FR2b, ETC testing)</w:t>
            </w:r>
          </w:p>
          <w:p w14:paraId="4692F2F2" w14:textId="77777777" w:rsidR="00E56F74" w:rsidRPr="001F23FC" w:rsidRDefault="00E56F74" w:rsidP="00E56F74">
            <w:pPr>
              <w:pStyle w:val="TAL"/>
              <w:rPr>
                <w:rFonts w:cs="Arial"/>
                <w:bCs/>
                <w:szCs w:val="18"/>
              </w:rPr>
            </w:pPr>
          </w:p>
          <w:p w14:paraId="0E7F1505" w14:textId="77777777" w:rsidR="00E56F74" w:rsidRPr="001F23FC" w:rsidRDefault="00E56F74" w:rsidP="00E56F74">
            <w:pPr>
              <w:pStyle w:val="TAL"/>
              <w:rPr>
                <w:rFonts w:cs="Arial"/>
                <w:bCs/>
                <w:szCs w:val="18"/>
                <w:u w:val="single"/>
              </w:rPr>
            </w:pPr>
            <w:r w:rsidRPr="001F23FC">
              <w:rPr>
                <w:rFonts w:cs="Arial"/>
                <w:bCs/>
                <w:szCs w:val="18"/>
                <w:u w:val="single"/>
              </w:rPr>
              <w:t>PC5</w:t>
            </w:r>
          </w:p>
          <w:p w14:paraId="3C5611E5" w14:textId="77777777" w:rsidR="00E56F74" w:rsidRPr="001F23FC" w:rsidRDefault="00E56F74" w:rsidP="00E56F74">
            <w:pPr>
              <w:pStyle w:val="TAL"/>
              <w:rPr>
                <w:rFonts w:cs="Arial"/>
                <w:bCs/>
                <w:szCs w:val="18"/>
              </w:rPr>
            </w:pPr>
            <w:r w:rsidRPr="001F23FC">
              <w:rPr>
                <w:rFonts w:cs="Arial"/>
                <w:bCs/>
                <w:szCs w:val="18"/>
              </w:rPr>
              <w:t>Max TRP</w:t>
            </w:r>
          </w:p>
          <w:p w14:paraId="4CF9570E" w14:textId="77777777" w:rsidR="00E56F74" w:rsidRPr="001F23FC" w:rsidRDefault="00E56F74" w:rsidP="00E56F74">
            <w:pPr>
              <w:pStyle w:val="TAL"/>
              <w:rPr>
                <w:rFonts w:cs="Arial"/>
                <w:bCs/>
                <w:szCs w:val="18"/>
              </w:rPr>
            </w:pPr>
            <w:r w:rsidRPr="001F23FC">
              <w:rPr>
                <w:rFonts w:cs="Arial"/>
                <w:bCs/>
                <w:szCs w:val="18"/>
              </w:rPr>
              <w:t>Max Device size ≤ 30 cm</w:t>
            </w:r>
          </w:p>
          <w:p w14:paraId="148D9E43" w14:textId="77777777" w:rsidR="00E56F74" w:rsidRPr="001F23FC" w:rsidRDefault="00E56F74" w:rsidP="00E56F74">
            <w:pPr>
              <w:pStyle w:val="TAL"/>
              <w:rPr>
                <w:rFonts w:cs="Arial"/>
                <w:bCs/>
                <w:szCs w:val="18"/>
              </w:rPr>
            </w:pPr>
            <w:r w:rsidRPr="001F23FC">
              <w:rPr>
                <w:rFonts w:cs="Arial"/>
                <w:bCs/>
                <w:szCs w:val="18"/>
              </w:rPr>
              <w:t>±4.64 dB (FR2a, NTC testing)</w:t>
            </w:r>
          </w:p>
          <w:p w14:paraId="17FD3294" w14:textId="77777777" w:rsidR="00E56F74" w:rsidRPr="001F23FC" w:rsidRDefault="00E56F74" w:rsidP="00E56F74">
            <w:pPr>
              <w:pStyle w:val="TAL"/>
              <w:rPr>
                <w:rFonts w:cs="Arial"/>
                <w:bCs/>
                <w:szCs w:val="18"/>
              </w:rPr>
            </w:pPr>
            <w:r w:rsidRPr="001F23FC">
              <w:rPr>
                <w:rFonts w:cs="Arial"/>
                <w:bCs/>
                <w:szCs w:val="18"/>
              </w:rPr>
              <w:t>±4.90 dB (FR2a, ETC testing)</w:t>
            </w:r>
          </w:p>
          <w:p w14:paraId="678A211E" w14:textId="77777777" w:rsidR="00E56F74" w:rsidRPr="001F23FC" w:rsidRDefault="00E56F74" w:rsidP="00E56F74">
            <w:pPr>
              <w:pStyle w:val="TAL"/>
              <w:rPr>
                <w:rFonts w:cs="Arial"/>
                <w:bCs/>
                <w:szCs w:val="18"/>
              </w:rPr>
            </w:pPr>
          </w:p>
          <w:p w14:paraId="3925756F" w14:textId="77777777" w:rsidR="00E56F74" w:rsidRPr="001F23FC" w:rsidRDefault="00E56F74" w:rsidP="00E56F74">
            <w:pPr>
              <w:pStyle w:val="TAL"/>
              <w:rPr>
                <w:rFonts w:cs="Arial"/>
                <w:bCs/>
                <w:szCs w:val="18"/>
                <w:u w:val="single"/>
              </w:rPr>
            </w:pPr>
            <w:r w:rsidRPr="001F23FC">
              <w:rPr>
                <w:rFonts w:cs="Arial"/>
                <w:bCs/>
                <w:szCs w:val="18"/>
                <w:u w:val="single"/>
              </w:rPr>
              <w:t>PC6</w:t>
            </w:r>
          </w:p>
          <w:p w14:paraId="6D16EEA0" w14:textId="77777777" w:rsidR="00E56F74" w:rsidRPr="001F23FC" w:rsidRDefault="00E56F74" w:rsidP="00E56F74">
            <w:pPr>
              <w:pStyle w:val="TAL"/>
              <w:rPr>
                <w:rFonts w:cs="Arial"/>
                <w:bCs/>
                <w:szCs w:val="18"/>
              </w:rPr>
            </w:pPr>
            <w:r w:rsidRPr="001F23FC">
              <w:rPr>
                <w:rFonts w:cs="Arial"/>
                <w:bCs/>
                <w:szCs w:val="18"/>
              </w:rPr>
              <w:t>Max TRP</w:t>
            </w:r>
          </w:p>
          <w:p w14:paraId="23CD5F05" w14:textId="77777777" w:rsidR="00E56F74" w:rsidRPr="001F23FC" w:rsidRDefault="00E56F74" w:rsidP="00E56F74">
            <w:pPr>
              <w:pStyle w:val="TAL"/>
              <w:rPr>
                <w:rFonts w:cs="Arial"/>
                <w:bCs/>
                <w:szCs w:val="18"/>
              </w:rPr>
            </w:pPr>
            <w:r w:rsidRPr="001F23FC">
              <w:rPr>
                <w:rFonts w:cs="Arial"/>
                <w:bCs/>
                <w:szCs w:val="18"/>
              </w:rPr>
              <w:t>Max Device size ≤ 30 cm</w:t>
            </w:r>
          </w:p>
          <w:p w14:paraId="18C31611" w14:textId="77777777" w:rsidR="00E56F74" w:rsidRPr="001F23FC" w:rsidRDefault="00E56F74" w:rsidP="00E56F74">
            <w:pPr>
              <w:pStyle w:val="TAL"/>
              <w:rPr>
                <w:rFonts w:cs="Arial"/>
                <w:bCs/>
                <w:szCs w:val="18"/>
              </w:rPr>
            </w:pPr>
            <w:r w:rsidRPr="001F23FC">
              <w:rPr>
                <w:rFonts w:cs="Arial"/>
                <w:bCs/>
                <w:szCs w:val="18"/>
              </w:rPr>
              <w:t>±4.64 dB (FR2a, NTC testing)</w:t>
            </w:r>
          </w:p>
          <w:p w14:paraId="0F323616" w14:textId="77777777" w:rsidR="00E56F74" w:rsidRPr="001F23FC" w:rsidRDefault="00E56F74" w:rsidP="00E56F74">
            <w:pPr>
              <w:pStyle w:val="TAL"/>
              <w:rPr>
                <w:rFonts w:cs="Arial"/>
                <w:bCs/>
                <w:szCs w:val="18"/>
              </w:rPr>
            </w:pPr>
            <w:r w:rsidRPr="001F23FC">
              <w:rPr>
                <w:rFonts w:cs="Arial"/>
                <w:bCs/>
                <w:szCs w:val="18"/>
              </w:rPr>
              <w:t>±4.90 dB (FR2a, ETC testing)</w:t>
            </w:r>
          </w:p>
          <w:p w14:paraId="1451AE68" w14:textId="77777777" w:rsidR="00E56F74" w:rsidRPr="001F23FC" w:rsidRDefault="00E56F74" w:rsidP="00E56F74">
            <w:pPr>
              <w:pStyle w:val="TAL"/>
              <w:rPr>
                <w:rFonts w:cs="Arial"/>
                <w:bCs/>
                <w:szCs w:val="18"/>
              </w:rPr>
            </w:pPr>
          </w:p>
          <w:p w14:paraId="1C9C790A" w14:textId="77777777" w:rsidR="00E56F74" w:rsidRPr="001F23FC" w:rsidRDefault="00E56F74" w:rsidP="00E56F74">
            <w:pPr>
              <w:pStyle w:val="TAL"/>
              <w:rPr>
                <w:rFonts w:cs="Arial"/>
                <w:bCs/>
                <w:szCs w:val="18"/>
              </w:rPr>
            </w:pPr>
            <w:r w:rsidRPr="001F23FC">
              <w:rPr>
                <w:rFonts w:cs="Arial"/>
                <w:bCs/>
                <w:szCs w:val="18"/>
                <w:u w:val="single"/>
              </w:rPr>
              <w:t>PC7</w:t>
            </w:r>
          </w:p>
          <w:p w14:paraId="39DC4362" w14:textId="77777777" w:rsidR="00E56F74" w:rsidRPr="001F23FC" w:rsidRDefault="00E56F74" w:rsidP="00E56F74">
            <w:pPr>
              <w:pStyle w:val="TAL"/>
              <w:rPr>
                <w:rFonts w:cs="Arial"/>
                <w:bCs/>
                <w:szCs w:val="18"/>
              </w:rPr>
            </w:pPr>
            <w:r w:rsidRPr="001F23FC">
              <w:rPr>
                <w:rFonts w:cs="Arial"/>
                <w:bCs/>
                <w:szCs w:val="18"/>
              </w:rPr>
              <w:t>Max TRP</w:t>
            </w:r>
          </w:p>
          <w:p w14:paraId="5211DCC5"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124F4710"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4.61 dB (FR2a, NTC testing)</w:t>
            </w:r>
          </w:p>
          <w:p w14:paraId="0665EDF5" w14:textId="77777777" w:rsidR="00E56F74" w:rsidRPr="001F23FC" w:rsidRDefault="00E56F74" w:rsidP="00E56F74">
            <w:pPr>
              <w:pStyle w:val="TAL"/>
              <w:rPr>
                <w:rFonts w:cs="Arial"/>
                <w:bCs/>
                <w:szCs w:val="18"/>
              </w:rPr>
            </w:pPr>
            <w:r w:rsidRPr="001F23FC">
              <w:rPr>
                <w:rFonts w:cs="Arial"/>
              </w:rPr>
              <w:t>±4.85</w:t>
            </w:r>
            <w:r w:rsidRPr="001F23FC">
              <w:rPr>
                <w:rFonts w:cs="Arial"/>
                <w:bCs/>
                <w:szCs w:val="18"/>
              </w:rPr>
              <w:t xml:space="preserve"> dB (FR2a, ETC testing)</w:t>
            </w:r>
          </w:p>
          <w:p w14:paraId="6F679832" w14:textId="50D2A084" w:rsidR="00BF0EB9" w:rsidRPr="001F23FC" w:rsidRDefault="00BF0EB9" w:rsidP="00BF0EB9">
            <w:pPr>
              <w:pStyle w:val="TAL"/>
              <w:rPr>
                <w:rFonts w:cs="v4.2.0"/>
              </w:rPr>
            </w:pPr>
          </w:p>
        </w:tc>
        <w:tc>
          <w:tcPr>
            <w:tcW w:w="2949" w:type="dxa"/>
          </w:tcPr>
          <w:p w14:paraId="7446B01B" w14:textId="45769B3E" w:rsidR="00395648" w:rsidRPr="001F23FC" w:rsidRDefault="00395648" w:rsidP="00395648">
            <w:pPr>
              <w:pStyle w:val="TAL"/>
              <w:rPr>
                <w:rFonts w:cs="Arial"/>
                <w:snapToGrid w:val="0"/>
                <w:lang w:eastAsia="sv-SE"/>
              </w:rPr>
            </w:pPr>
            <w:r w:rsidRPr="001F23FC">
              <w:rPr>
                <w:rFonts w:cs="Arial"/>
                <w:snapToGrid w:val="0"/>
              </w:rPr>
              <w:t xml:space="preserve">MTSU = 1.00 x MU (from Table B.3-2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6DAB2923" w14:textId="77777777" w:rsidTr="005D2397">
        <w:trPr>
          <w:gridAfter w:val="1"/>
          <w:wAfter w:w="77" w:type="dxa"/>
          <w:cantSplit/>
          <w:jc w:val="center"/>
        </w:trPr>
        <w:tc>
          <w:tcPr>
            <w:tcW w:w="2720" w:type="dxa"/>
            <w:gridSpan w:val="2"/>
          </w:tcPr>
          <w:p w14:paraId="24927911" w14:textId="3CC83B50" w:rsidR="00395648" w:rsidRPr="001F23FC" w:rsidRDefault="00395648" w:rsidP="00395648">
            <w:pPr>
              <w:pStyle w:val="TAL"/>
              <w:rPr>
                <w:rFonts w:cs="v4.2.0"/>
              </w:rPr>
            </w:pPr>
            <w:r w:rsidRPr="001F23FC">
              <w:rPr>
                <w:rFonts w:cs="v4.2.0"/>
              </w:rPr>
              <w:t>6.2.1.1_1 UE maximum output power – EIRP (Rel-16 and forward)</w:t>
            </w:r>
          </w:p>
        </w:tc>
        <w:tc>
          <w:tcPr>
            <w:tcW w:w="3629" w:type="dxa"/>
          </w:tcPr>
          <w:p w14:paraId="223B3F85" w14:textId="68985316" w:rsidR="00395648" w:rsidRPr="001F23FC" w:rsidRDefault="00395648" w:rsidP="00395648">
            <w:pPr>
              <w:pStyle w:val="TAL"/>
              <w:rPr>
                <w:rFonts w:cs="Arial"/>
                <w:bCs/>
                <w:szCs w:val="18"/>
                <w:u w:val="single"/>
              </w:rPr>
            </w:pPr>
            <w:r w:rsidRPr="001F23FC">
              <w:rPr>
                <w:rFonts w:cs="Arial"/>
                <w:bCs/>
                <w:szCs w:val="18"/>
                <w:u w:val="single"/>
              </w:rPr>
              <w:t>Same as 6.2.1.1</w:t>
            </w:r>
          </w:p>
        </w:tc>
        <w:tc>
          <w:tcPr>
            <w:tcW w:w="2949" w:type="dxa"/>
          </w:tcPr>
          <w:p w14:paraId="56008996" w14:textId="77777777" w:rsidR="00395648" w:rsidRPr="001F23FC" w:rsidRDefault="00395648" w:rsidP="00395648">
            <w:pPr>
              <w:pStyle w:val="TAL"/>
              <w:rPr>
                <w:rFonts w:cs="Arial"/>
                <w:snapToGrid w:val="0"/>
              </w:rPr>
            </w:pPr>
          </w:p>
        </w:tc>
      </w:tr>
      <w:tr w:rsidR="00395648" w:rsidRPr="001F23FC" w14:paraId="72ACB83D" w14:textId="77777777" w:rsidTr="005D2397">
        <w:trPr>
          <w:gridAfter w:val="1"/>
          <w:wAfter w:w="77" w:type="dxa"/>
          <w:cantSplit/>
          <w:jc w:val="center"/>
        </w:trPr>
        <w:tc>
          <w:tcPr>
            <w:tcW w:w="2720" w:type="dxa"/>
            <w:gridSpan w:val="2"/>
          </w:tcPr>
          <w:p w14:paraId="442908D2" w14:textId="6F808F11" w:rsidR="00395648" w:rsidRPr="001F23FC" w:rsidRDefault="00395648" w:rsidP="00395648">
            <w:pPr>
              <w:pStyle w:val="TAL"/>
              <w:rPr>
                <w:rFonts w:cs="v4.2.0"/>
              </w:rPr>
            </w:pPr>
            <w:r w:rsidRPr="001F23FC">
              <w:rPr>
                <w:rFonts w:cs="v4.2.0"/>
              </w:rPr>
              <w:t>6.2.1.2 UE maximum output power (Spherical coverage)</w:t>
            </w:r>
          </w:p>
        </w:tc>
        <w:tc>
          <w:tcPr>
            <w:tcW w:w="3629" w:type="dxa"/>
          </w:tcPr>
          <w:p w14:paraId="65B8F639" w14:textId="77777777" w:rsidR="00395648" w:rsidRPr="001F23FC" w:rsidRDefault="00395648" w:rsidP="00395648">
            <w:pPr>
              <w:pStyle w:val="TAL"/>
              <w:rPr>
                <w:rFonts w:cs="Arial"/>
                <w:bCs/>
                <w:szCs w:val="18"/>
              </w:rPr>
            </w:pPr>
            <w:r w:rsidRPr="001F23FC">
              <w:rPr>
                <w:rFonts w:cs="Arial"/>
                <w:bCs/>
                <w:szCs w:val="18"/>
                <w:u w:val="single"/>
              </w:rPr>
              <w:t>PC3</w:t>
            </w:r>
          </w:p>
          <w:p w14:paraId="03CADE59"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18C0B68E" w14:textId="5B29C148" w:rsidR="00395648" w:rsidRPr="001F23FC" w:rsidRDefault="00395648" w:rsidP="00395648">
            <w:pPr>
              <w:pStyle w:val="TAL"/>
              <w:rPr>
                <w:rFonts w:cs="Arial"/>
                <w:bCs/>
                <w:szCs w:val="18"/>
              </w:rPr>
            </w:pPr>
            <w:r w:rsidRPr="001F23FC">
              <w:rPr>
                <w:rFonts w:cs="Arial"/>
              </w:rPr>
              <w:t>±</w:t>
            </w:r>
            <w:r w:rsidRPr="001F23FC">
              <w:rPr>
                <w:rFonts w:cs="Arial"/>
                <w:bCs/>
                <w:szCs w:val="18"/>
              </w:rPr>
              <w:t>4.78 dB (FR2a)</w:t>
            </w:r>
          </w:p>
          <w:p w14:paraId="5057502E" w14:textId="6BE8DCF1" w:rsidR="00395648" w:rsidRPr="001F23FC" w:rsidRDefault="00395648" w:rsidP="00395648">
            <w:pPr>
              <w:pStyle w:val="TAL"/>
              <w:rPr>
                <w:rFonts w:cs="Arial"/>
                <w:bCs/>
                <w:szCs w:val="18"/>
              </w:rPr>
            </w:pPr>
            <w:r w:rsidRPr="001F23FC">
              <w:rPr>
                <w:rFonts w:cs="Arial"/>
              </w:rPr>
              <w:t>±</w:t>
            </w:r>
            <w:r w:rsidRPr="001F23FC">
              <w:rPr>
                <w:rFonts w:cs="Arial"/>
                <w:bCs/>
                <w:szCs w:val="18"/>
              </w:rPr>
              <w:t>5.38 dB (FR2b)</w:t>
            </w:r>
          </w:p>
          <w:p w14:paraId="2ADD834A" w14:textId="77777777" w:rsidR="00A645FD" w:rsidRPr="001F23FC" w:rsidRDefault="00FF2D80" w:rsidP="00A645FD">
            <w:pPr>
              <w:pStyle w:val="TAL"/>
              <w:rPr>
                <w:rFonts w:cs="Arial"/>
                <w:bCs/>
                <w:szCs w:val="18"/>
              </w:rPr>
            </w:pPr>
            <w:r w:rsidRPr="001F23FC">
              <w:rPr>
                <w:rFonts w:cs="Arial"/>
              </w:rPr>
              <w:t>±</w:t>
            </w:r>
            <w:r w:rsidRPr="001F23FC">
              <w:rPr>
                <w:rFonts w:cs="Arial"/>
                <w:bCs/>
                <w:szCs w:val="18"/>
              </w:rPr>
              <w:t>6.84 dB (FR2c)</w:t>
            </w:r>
          </w:p>
          <w:p w14:paraId="5965922E" w14:textId="0F027BE3" w:rsidR="00395648" w:rsidRPr="001F23FC" w:rsidRDefault="00395648" w:rsidP="00395648">
            <w:pPr>
              <w:pStyle w:val="TAL"/>
              <w:rPr>
                <w:rFonts w:cs="Arial"/>
                <w:bCs/>
                <w:szCs w:val="18"/>
              </w:rPr>
            </w:pPr>
          </w:p>
          <w:p w14:paraId="28A5E40D" w14:textId="77777777" w:rsidR="00395648" w:rsidRPr="001F23FC" w:rsidRDefault="00395648" w:rsidP="00395648">
            <w:pPr>
              <w:pStyle w:val="TAL"/>
              <w:rPr>
                <w:rFonts w:cs="Arial"/>
                <w:bCs/>
                <w:szCs w:val="18"/>
                <w:u w:val="single"/>
              </w:rPr>
            </w:pPr>
            <w:r w:rsidRPr="001F23FC">
              <w:rPr>
                <w:rFonts w:cs="Arial"/>
                <w:bCs/>
                <w:szCs w:val="18"/>
                <w:u w:val="single"/>
              </w:rPr>
              <w:t>PC1</w:t>
            </w:r>
          </w:p>
          <w:p w14:paraId="7F2A8B6E" w14:textId="60348889" w:rsidR="00395648" w:rsidRPr="001F23FC" w:rsidRDefault="00395648" w:rsidP="00395648">
            <w:pPr>
              <w:pStyle w:val="TAL"/>
              <w:rPr>
                <w:rFonts w:cs="Arial"/>
                <w:bCs/>
                <w:szCs w:val="18"/>
              </w:rPr>
            </w:pPr>
            <w:r w:rsidRPr="001F23FC">
              <w:rPr>
                <w:rFonts w:cs="Arial"/>
                <w:bCs/>
                <w:szCs w:val="18"/>
              </w:rPr>
              <w:t>Max Device size ≤ 30 cm</w:t>
            </w:r>
          </w:p>
          <w:p w14:paraId="3B812766"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4.69 dB (FR2a)</w:t>
            </w:r>
          </w:p>
          <w:p w14:paraId="23927038" w14:textId="77777777" w:rsidR="00A645FD" w:rsidRPr="001F23FC" w:rsidRDefault="00395648" w:rsidP="00A645FD">
            <w:pPr>
              <w:pStyle w:val="TAL"/>
              <w:rPr>
                <w:rFonts w:cs="Arial"/>
                <w:bCs/>
                <w:szCs w:val="18"/>
              </w:rPr>
            </w:pPr>
            <w:r w:rsidRPr="001F23FC">
              <w:rPr>
                <w:rFonts w:cs="Arial"/>
              </w:rPr>
              <w:t>±</w:t>
            </w:r>
            <w:r w:rsidRPr="001F23FC">
              <w:rPr>
                <w:rFonts w:cs="Arial"/>
                <w:bCs/>
                <w:szCs w:val="18"/>
              </w:rPr>
              <w:t>4.84 dB (FR2b)</w:t>
            </w:r>
          </w:p>
          <w:p w14:paraId="43E7C98B" w14:textId="77777777" w:rsidR="00A645FD" w:rsidRPr="001F23FC" w:rsidRDefault="00A645FD" w:rsidP="00A645FD">
            <w:pPr>
              <w:pStyle w:val="TAL"/>
              <w:rPr>
                <w:rFonts w:cs="Arial"/>
                <w:bCs/>
                <w:szCs w:val="18"/>
              </w:rPr>
            </w:pPr>
          </w:p>
          <w:p w14:paraId="2E2BB1FD" w14:textId="77777777" w:rsidR="00A645FD" w:rsidRPr="001F23FC" w:rsidRDefault="00A645FD" w:rsidP="00A645FD">
            <w:pPr>
              <w:pStyle w:val="TAL"/>
              <w:rPr>
                <w:rFonts w:cs="Arial"/>
                <w:bCs/>
                <w:szCs w:val="18"/>
                <w:u w:val="single"/>
              </w:rPr>
            </w:pPr>
            <w:r w:rsidRPr="001F23FC">
              <w:rPr>
                <w:rFonts w:cs="Arial"/>
                <w:bCs/>
                <w:szCs w:val="18"/>
                <w:u w:val="single"/>
              </w:rPr>
              <w:t>PC5</w:t>
            </w:r>
          </w:p>
          <w:p w14:paraId="5D57FE3E" w14:textId="77777777" w:rsidR="00A645FD" w:rsidRPr="001F23FC" w:rsidRDefault="00A645FD" w:rsidP="00A645FD">
            <w:pPr>
              <w:pStyle w:val="TAL"/>
              <w:rPr>
                <w:rFonts w:cs="Arial"/>
                <w:bCs/>
                <w:szCs w:val="18"/>
              </w:rPr>
            </w:pPr>
            <w:r w:rsidRPr="001F23FC">
              <w:rPr>
                <w:rFonts w:cs="Arial"/>
                <w:bCs/>
                <w:szCs w:val="18"/>
              </w:rPr>
              <w:t>Max Device size ≤ 30 cm</w:t>
            </w:r>
          </w:p>
          <w:p w14:paraId="71DDA7ED" w14:textId="77777777" w:rsidR="00E56F74" w:rsidRPr="001F23FC" w:rsidRDefault="00A645FD" w:rsidP="00E56F74">
            <w:pPr>
              <w:pStyle w:val="TAL"/>
              <w:rPr>
                <w:rFonts w:cs="Arial"/>
                <w:bCs/>
                <w:szCs w:val="18"/>
              </w:rPr>
            </w:pPr>
            <w:r w:rsidRPr="001F23FC">
              <w:rPr>
                <w:rFonts w:cs="Arial"/>
              </w:rPr>
              <w:t>±</w:t>
            </w:r>
            <w:r w:rsidRPr="001F23FC">
              <w:rPr>
                <w:rFonts w:cs="Arial"/>
                <w:bCs/>
                <w:szCs w:val="18"/>
              </w:rPr>
              <w:t>4.69 dB (FR2a)</w:t>
            </w:r>
          </w:p>
          <w:p w14:paraId="0E0DF33C" w14:textId="77777777" w:rsidR="009065DA" w:rsidRDefault="009065DA" w:rsidP="00E56F74">
            <w:pPr>
              <w:pStyle w:val="TAL"/>
              <w:rPr>
                <w:rFonts w:cs="Arial"/>
                <w:bCs/>
                <w:szCs w:val="18"/>
              </w:rPr>
            </w:pPr>
          </w:p>
          <w:p w14:paraId="4D7C7CE2" w14:textId="77777777" w:rsidR="009065DA" w:rsidRDefault="009065DA" w:rsidP="00E56F74">
            <w:pPr>
              <w:pStyle w:val="TAL"/>
              <w:rPr>
                <w:rFonts w:cs="Arial"/>
                <w:bCs/>
                <w:szCs w:val="18"/>
              </w:rPr>
            </w:pPr>
            <w:r>
              <w:rPr>
                <w:rFonts w:cs="Arial"/>
                <w:bCs/>
                <w:szCs w:val="18"/>
              </w:rPr>
              <w:t>PC6</w:t>
            </w:r>
          </w:p>
          <w:p w14:paraId="2F7F84FD" w14:textId="77777777" w:rsidR="009065DA" w:rsidRDefault="009065DA" w:rsidP="00E56F74">
            <w:pPr>
              <w:pStyle w:val="TAL"/>
              <w:rPr>
                <w:rFonts w:cs="Arial"/>
                <w:bCs/>
                <w:szCs w:val="18"/>
              </w:rPr>
            </w:pPr>
            <w:r>
              <w:rPr>
                <w:rFonts w:cs="Arial"/>
                <w:bCs/>
                <w:szCs w:val="18"/>
              </w:rPr>
              <w:t>Max Device size ≤ 30 cm</w:t>
            </w:r>
          </w:p>
          <w:p w14:paraId="6D8FDB6A" w14:textId="77777777" w:rsidR="009065DA" w:rsidRDefault="009065DA" w:rsidP="00E56F74">
            <w:pPr>
              <w:pStyle w:val="TAL"/>
              <w:rPr>
                <w:rFonts w:cs="Arial"/>
                <w:bCs/>
                <w:szCs w:val="18"/>
              </w:rPr>
            </w:pPr>
            <w:r>
              <w:rPr>
                <w:rFonts w:cs="Arial"/>
                <w:bCs/>
                <w:szCs w:val="18"/>
              </w:rPr>
              <w:t>±5.38 dB (FR2a)</w:t>
            </w:r>
          </w:p>
          <w:p w14:paraId="5F802508" w14:textId="4A1D9FFF" w:rsidR="00E56F74" w:rsidRPr="001F23FC" w:rsidRDefault="00E56F74" w:rsidP="00E56F74">
            <w:pPr>
              <w:pStyle w:val="TAL"/>
              <w:rPr>
                <w:rFonts w:cs="Arial"/>
                <w:bCs/>
                <w:szCs w:val="18"/>
              </w:rPr>
            </w:pPr>
          </w:p>
          <w:p w14:paraId="5219A083" w14:textId="77777777" w:rsidR="00E56F74" w:rsidRPr="001F23FC" w:rsidRDefault="00E56F74" w:rsidP="00E56F74">
            <w:pPr>
              <w:pStyle w:val="TAL"/>
              <w:rPr>
                <w:rFonts w:cs="Arial"/>
                <w:bCs/>
                <w:szCs w:val="18"/>
              </w:rPr>
            </w:pPr>
            <w:r w:rsidRPr="001F23FC">
              <w:rPr>
                <w:rFonts w:cs="Arial"/>
                <w:bCs/>
                <w:szCs w:val="18"/>
                <w:u w:val="single"/>
              </w:rPr>
              <w:t>PC7</w:t>
            </w:r>
          </w:p>
          <w:p w14:paraId="3C2F9E0D"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74F6339" w14:textId="0DA3A7B9" w:rsidR="00395648" w:rsidRPr="001F23FC" w:rsidRDefault="00E56F74" w:rsidP="00A645FD">
            <w:pPr>
              <w:pStyle w:val="TAL"/>
              <w:rPr>
                <w:rFonts w:cs="Arial"/>
                <w:bCs/>
                <w:szCs w:val="18"/>
              </w:rPr>
            </w:pPr>
            <w:r w:rsidRPr="001F23FC">
              <w:rPr>
                <w:rFonts w:cs="Arial"/>
              </w:rPr>
              <w:t>±</w:t>
            </w:r>
            <w:r w:rsidRPr="001F23FC">
              <w:rPr>
                <w:rFonts w:cs="Arial"/>
                <w:bCs/>
                <w:szCs w:val="18"/>
              </w:rPr>
              <w:t>4.78 dB (FR2a)</w:t>
            </w:r>
          </w:p>
        </w:tc>
        <w:tc>
          <w:tcPr>
            <w:tcW w:w="2949" w:type="dxa"/>
          </w:tcPr>
          <w:p w14:paraId="2B9E4AEA" w14:textId="675F2B4A" w:rsidR="00395648" w:rsidRPr="001F23FC" w:rsidRDefault="00395648" w:rsidP="00395648">
            <w:pPr>
              <w:pStyle w:val="TAL"/>
              <w:rPr>
                <w:rFonts w:cs="Arial"/>
                <w:snapToGrid w:val="0"/>
                <w:lang w:eastAsia="sv-SE"/>
              </w:rPr>
            </w:pPr>
            <w:r w:rsidRPr="001F23FC">
              <w:rPr>
                <w:rFonts w:cs="Arial"/>
                <w:snapToGrid w:val="0"/>
              </w:rPr>
              <w:t xml:space="preserve">MTSU = 1.00 x MU (from Table B.3-3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2DAC34D7" w14:textId="77777777" w:rsidTr="005D2397">
        <w:trPr>
          <w:gridAfter w:val="1"/>
          <w:wAfter w:w="77" w:type="dxa"/>
          <w:cantSplit/>
          <w:jc w:val="center"/>
        </w:trPr>
        <w:tc>
          <w:tcPr>
            <w:tcW w:w="2720" w:type="dxa"/>
            <w:gridSpan w:val="2"/>
          </w:tcPr>
          <w:p w14:paraId="2870B2C8" w14:textId="781CB346" w:rsidR="00395648" w:rsidRPr="001F23FC" w:rsidRDefault="00395648" w:rsidP="00395648">
            <w:pPr>
              <w:pStyle w:val="TAL"/>
              <w:rPr>
                <w:rFonts w:cs="v4.2.0"/>
              </w:rPr>
            </w:pPr>
            <w:r w:rsidRPr="001F23FC">
              <w:rPr>
                <w:rFonts w:cs="v4.2.0"/>
              </w:rPr>
              <w:t>6.2.1.2_1 UE maximum output power – Spherical coverage (Rel16 and forward)</w:t>
            </w:r>
          </w:p>
        </w:tc>
        <w:tc>
          <w:tcPr>
            <w:tcW w:w="3629" w:type="dxa"/>
          </w:tcPr>
          <w:p w14:paraId="068778E7" w14:textId="00166FBB" w:rsidR="00395648" w:rsidRPr="001F23FC" w:rsidRDefault="00395648" w:rsidP="00395648">
            <w:pPr>
              <w:pStyle w:val="TAL"/>
              <w:rPr>
                <w:rFonts w:cs="Arial"/>
                <w:bCs/>
                <w:szCs w:val="18"/>
                <w:u w:val="single"/>
              </w:rPr>
            </w:pPr>
            <w:r w:rsidRPr="001F23FC">
              <w:rPr>
                <w:rFonts w:cs="Arial"/>
                <w:bCs/>
                <w:szCs w:val="18"/>
                <w:u w:val="single"/>
              </w:rPr>
              <w:t>Same as 6.2.1.2</w:t>
            </w:r>
          </w:p>
        </w:tc>
        <w:tc>
          <w:tcPr>
            <w:tcW w:w="2949" w:type="dxa"/>
          </w:tcPr>
          <w:p w14:paraId="1635EC05" w14:textId="77777777" w:rsidR="00395648" w:rsidRPr="001F23FC" w:rsidRDefault="00395648" w:rsidP="00395648">
            <w:pPr>
              <w:pStyle w:val="TAL"/>
              <w:rPr>
                <w:rFonts w:cs="Arial"/>
                <w:snapToGrid w:val="0"/>
              </w:rPr>
            </w:pPr>
          </w:p>
        </w:tc>
      </w:tr>
      <w:tr w:rsidR="00FF2D80" w:rsidRPr="001F23FC" w14:paraId="69637355" w14:textId="77777777" w:rsidTr="005D2397">
        <w:trPr>
          <w:gridAfter w:val="1"/>
          <w:wAfter w:w="77" w:type="dxa"/>
          <w:cantSplit/>
          <w:jc w:val="center"/>
        </w:trPr>
        <w:tc>
          <w:tcPr>
            <w:tcW w:w="2720" w:type="dxa"/>
            <w:gridSpan w:val="2"/>
          </w:tcPr>
          <w:p w14:paraId="6724F611" w14:textId="4A805839" w:rsidR="00FF2D80" w:rsidRPr="001F23FC" w:rsidRDefault="00FF2D80" w:rsidP="00FF2D80">
            <w:pPr>
              <w:keepNext/>
              <w:keepLines/>
              <w:spacing w:after="0"/>
              <w:rPr>
                <w:rFonts w:ascii="Arial" w:hAnsi="Arial" w:cs="v4.2.0"/>
                <w:sz w:val="18"/>
              </w:rPr>
            </w:pPr>
            <w:r w:rsidRPr="001F23FC">
              <w:rPr>
                <w:rFonts w:ascii="Arial" w:hAnsi="Arial" w:cs="v4.2.0"/>
                <w:sz w:val="18"/>
              </w:rPr>
              <w:lastRenderedPageBreak/>
              <w:t>6.2.2 UE maximum output power reduction</w:t>
            </w:r>
          </w:p>
        </w:tc>
        <w:tc>
          <w:tcPr>
            <w:tcW w:w="3629" w:type="dxa"/>
          </w:tcPr>
          <w:p w14:paraId="72FC2209"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PC3</w:t>
            </w:r>
          </w:p>
          <w:p w14:paraId="4DB2956D" w14:textId="77777777" w:rsidR="00FF2D80" w:rsidRPr="001F23FC" w:rsidRDefault="00FF2D80" w:rsidP="00FF2D80">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571B4EA3"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4DA4AD76"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5.29 dB (FR2b, NTC testing)</w:t>
            </w:r>
          </w:p>
          <w:p w14:paraId="419F7770" w14:textId="6917E976"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6.89 dB (FR2c, NTC testing)</w:t>
            </w:r>
          </w:p>
          <w:p w14:paraId="1DB5C8EC"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±5.38 dB (FR2a, ETC testing)</w:t>
            </w:r>
          </w:p>
          <w:p w14:paraId="61E9D947"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±5.56 dB (FR2b, ETC testing)</w:t>
            </w:r>
          </w:p>
          <w:p w14:paraId="634166F0" w14:textId="3E906CE1" w:rsidR="00FF2D80" w:rsidRPr="001F23FC" w:rsidRDefault="000A2CBE" w:rsidP="00FF2D80">
            <w:pPr>
              <w:keepNext/>
              <w:keepLines/>
              <w:spacing w:after="0"/>
              <w:rPr>
                <w:rFonts w:ascii="Arial" w:hAnsi="Arial" w:cs="v4.2.0"/>
                <w:sz w:val="18"/>
              </w:rPr>
            </w:pPr>
            <w:r w:rsidRPr="001F23FC">
              <w:rPr>
                <w:rFonts w:ascii="Arial" w:hAnsi="Arial" w:cs="v4.2.0"/>
                <w:sz w:val="18"/>
              </w:rPr>
              <w:t>±7.03 dB</w:t>
            </w:r>
            <w:r w:rsidRPr="001F23FC" w:rsidDel="0081314A">
              <w:rPr>
                <w:rFonts w:ascii="Arial" w:hAnsi="Arial" w:cs="v4.2.0"/>
                <w:sz w:val="18"/>
              </w:rPr>
              <w:t xml:space="preserve"> </w:t>
            </w:r>
            <w:r w:rsidRPr="001F23FC">
              <w:rPr>
                <w:rFonts w:ascii="Arial" w:hAnsi="Arial" w:cs="v4.2.0"/>
                <w:sz w:val="18"/>
              </w:rPr>
              <w:t>(</w:t>
            </w:r>
            <w:r w:rsidR="00FF2D80" w:rsidRPr="001F23FC">
              <w:rPr>
                <w:rFonts w:ascii="Arial" w:hAnsi="Arial" w:cs="v4.2.0"/>
                <w:sz w:val="18"/>
              </w:rPr>
              <w:t>FR2c, ETC testing)</w:t>
            </w:r>
          </w:p>
          <w:p w14:paraId="5F16DF79" w14:textId="77777777" w:rsidR="00FF2D80" w:rsidRPr="001F23FC" w:rsidRDefault="00FF2D80" w:rsidP="00FF2D80">
            <w:pPr>
              <w:keepNext/>
              <w:keepLines/>
              <w:spacing w:after="0"/>
              <w:rPr>
                <w:rFonts w:ascii="Arial" w:hAnsi="Arial" w:cs="v4.2.0"/>
                <w:sz w:val="18"/>
              </w:rPr>
            </w:pPr>
          </w:p>
          <w:p w14:paraId="0B88207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PC1</w:t>
            </w:r>
          </w:p>
          <w:p w14:paraId="00514FB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4A6BEFF4"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29E140A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±5.50 dB (FR2b, NTC testing)</w:t>
            </w:r>
          </w:p>
          <w:p w14:paraId="4179324F"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±5.60 dB (FR2a, ETC testing)</w:t>
            </w:r>
          </w:p>
          <w:p w14:paraId="618BE806"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±5.77 dB (FR2b, ETC testing)</w:t>
            </w:r>
          </w:p>
          <w:p w14:paraId="4F511A86" w14:textId="77777777" w:rsidR="00FF2D80" w:rsidRPr="001F23FC" w:rsidRDefault="00FF2D80" w:rsidP="00FF2D80">
            <w:pPr>
              <w:keepNext/>
              <w:keepLines/>
              <w:spacing w:after="0"/>
              <w:rPr>
                <w:rFonts w:ascii="Arial" w:hAnsi="Arial" w:cs="v4.2.0"/>
                <w:sz w:val="18"/>
              </w:rPr>
            </w:pPr>
          </w:p>
          <w:p w14:paraId="7573798B" w14:textId="77777777" w:rsidR="00FF2D80" w:rsidRPr="001F23FC" w:rsidRDefault="00FF2D80" w:rsidP="00FF2D80">
            <w:pPr>
              <w:keepNext/>
              <w:keepLines/>
              <w:spacing w:after="0"/>
              <w:rPr>
                <w:rFonts w:ascii="Arial" w:hAnsi="Arial" w:cs="v4.2.0"/>
                <w:sz w:val="18"/>
                <w:u w:val="single"/>
              </w:rPr>
            </w:pPr>
            <w:r w:rsidRPr="001F23FC">
              <w:rPr>
                <w:rFonts w:ascii="Arial" w:hAnsi="Arial" w:cs="v4.2.0"/>
                <w:sz w:val="18"/>
                <w:u w:val="single"/>
              </w:rPr>
              <w:t>PC5</w:t>
            </w:r>
          </w:p>
          <w:p w14:paraId="6A0AB4CB"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37C6ADC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7EC777CA" w14:textId="77777777" w:rsidR="00743BBA" w:rsidRPr="001F23FC" w:rsidRDefault="00FF2D80" w:rsidP="00743BBA">
            <w:pPr>
              <w:keepNext/>
              <w:keepLines/>
              <w:spacing w:after="0"/>
              <w:rPr>
                <w:rFonts w:ascii="Arial" w:hAnsi="Arial" w:cs="v4.2.0"/>
                <w:sz w:val="18"/>
              </w:rPr>
            </w:pPr>
            <w:r w:rsidRPr="001F23FC">
              <w:rPr>
                <w:rFonts w:ascii="Arial" w:hAnsi="Arial" w:cs="v4.2.0"/>
                <w:sz w:val="18"/>
              </w:rPr>
              <w:t>±5.60 dB (FR2a, ETC testing)</w:t>
            </w:r>
          </w:p>
          <w:p w14:paraId="454B7F63" w14:textId="77777777" w:rsidR="00743BBA" w:rsidRPr="001F23FC" w:rsidRDefault="00743BBA" w:rsidP="00743BBA">
            <w:pPr>
              <w:keepNext/>
              <w:keepLines/>
              <w:spacing w:after="0"/>
              <w:rPr>
                <w:rFonts w:ascii="Arial" w:hAnsi="Arial" w:cs="v4.2.0"/>
                <w:sz w:val="18"/>
              </w:rPr>
            </w:pPr>
          </w:p>
          <w:p w14:paraId="7C62CE4E" w14:textId="77777777" w:rsidR="00743BBA" w:rsidRPr="001F23FC" w:rsidRDefault="00743BBA" w:rsidP="00743BBA">
            <w:pPr>
              <w:keepNext/>
              <w:keepLines/>
              <w:spacing w:after="0"/>
              <w:rPr>
                <w:rFonts w:ascii="Arial" w:hAnsi="Arial" w:cs="v4.2.0"/>
                <w:sz w:val="18"/>
                <w:u w:val="single"/>
              </w:rPr>
            </w:pPr>
            <w:r w:rsidRPr="001F23FC">
              <w:rPr>
                <w:rFonts w:ascii="Arial" w:hAnsi="Arial" w:cs="v4.2.0"/>
                <w:sz w:val="18"/>
                <w:u w:val="single"/>
              </w:rPr>
              <w:t>PC6</w:t>
            </w:r>
          </w:p>
          <w:p w14:paraId="75918244"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Max Device size ≤ 30 cm</w:t>
            </w:r>
          </w:p>
          <w:p w14:paraId="6A3F5553"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±5.31 dB (FR2a, NTC testing)</w:t>
            </w:r>
          </w:p>
          <w:p w14:paraId="42D2D324" w14:textId="77777777" w:rsidR="00E56F74" w:rsidRPr="001F23FC" w:rsidRDefault="00743BBA" w:rsidP="00E56F74">
            <w:pPr>
              <w:keepNext/>
              <w:keepLines/>
              <w:spacing w:after="0"/>
              <w:rPr>
                <w:rFonts w:ascii="Arial" w:hAnsi="Arial" w:cs="v4.2.0"/>
                <w:sz w:val="18"/>
              </w:rPr>
            </w:pPr>
            <w:r w:rsidRPr="001F23FC">
              <w:rPr>
                <w:rFonts w:ascii="Arial" w:hAnsi="Arial" w:cs="v4.2.0"/>
                <w:sz w:val="18"/>
              </w:rPr>
              <w:t>±5.58 dB (FR2a, ETC testing)</w:t>
            </w:r>
          </w:p>
          <w:p w14:paraId="2CFADB94" w14:textId="77777777" w:rsidR="00E56F74" w:rsidRPr="001F23FC" w:rsidRDefault="00E56F74" w:rsidP="00E56F74">
            <w:pPr>
              <w:keepNext/>
              <w:keepLines/>
              <w:spacing w:after="0"/>
              <w:rPr>
                <w:rFonts w:ascii="Arial" w:hAnsi="Arial" w:cs="v4.2.0"/>
                <w:sz w:val="18"/>
              </w:rPr>
            </w:pPr>
          </w:p>
          <w:p w14:paraId="2EC68BE4"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bCs/>
                <w:sz w:val="18"/>
                <w:szCs w:val="18"/>
                <w:u w:val="single"/>
              </w:rPr>
              <w:t>PC7</w:t>
            </w:r>
          </w:p>
          <w:p w14:paraId="11F17C7A" w14:textId="77777777" w:rsidR="00E56F74" w:rsidRPr="001F23FC" w:rsidRDefault="00E56F74" w:rsidP="00E56F74">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8411535"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7FB566D4" w14:textId="5A662DC9" w:rsidR="00FF2D80" w:rsidRPr="001F23FC" w:rsidRDefault="00E56F74" w:rsidP="00743BBA">
            <w:pPr>
              <w:keepNext/>
              <w:keepLines/>
              <w:spacing w:after="0"/>
              <w:rPr>
                <w:rFonts w:ascii="Arial" w:hAnsi="Arial" w:cs="v4.2.0"/>
                <w:sz w:val="18"/>
              </w:rPr>
            </w:pPr>
            <w:r w:rsidRPr="001F23FC">
              <w:rPr>
                <w:rFonts w:ascii="Arial" w:hAnsi="Arial" w:cs="v4.2.0"/>
                <w:sz w:val="18"/>
              </w:rPr>
              <w:t>±5.38 dB (FR2a, ETC testing)</w:t>
            </w:r>
          </w:p>
        </w:tc>
        <w:tc>
          <w:tcPr>
            <w:tcW w:w="2949" w:type="dxa"/>
          </w:tcPr>
          <w:p w14:paraId="6D36C654" w14:textId="1E50C3C2" w:rsidR="00FF2D80" w:rsidRPr="001F23FC" w:rsidRDefault="00FF2D80" w:rsidP="00FF2D80">
            <w:pPr>
              <w:keepNext/>
              <w:keepLines/>
              <w:spacing w:after="0"/>
              <w:rPr>
                <w:rFonts w:ascii="Arial" w:hAnsi="Arial" w:cs="Arial"/>
                <w:snapToGrid w:val="0"/>
                <w:sz w:val="18"/>
                <w:lang w:eastAsia="sv-SE"/>
              </w:rPr>
            </w:pPr>
            <w:r w:rsidRPr="001F23FC">
              <w:rPr>
                <w:rFonts w:ascii="Arial" w:hAnsi="Arial" w:cs="Arial"/>
                <w:snapToGrid w:val="0"/>
                <w:sz w:val="18"/>
              </w:rPr>
              <w:t xml:space="preserve">MTSU = 1.00 x MU (from Table B.4-1 in </w:t>
            </w:r>
            <w:r w:rsidR="009F7C98" w:rsidRPr="001F23FC">
              <w:rPr>
                <w:rFonts w:ascii="Arial" w:hAnsi="Arial" w:cs="Arial"/>
                <w:snapToGrid w:val="0"/>
                <w:sz w:val="18"/>
              </w:rPr>
              <w:t>TR</w:t>
            </w:r>
            <w:r w:rsidR="009F7C98">
              <w:rPr>
                <w:rFonts w:ascii="Arial" w:hAnsi="Arial" w:cs="Arial"/>
                <w:snapToGrid w:val="0"/>
                <w:sz w:val="18"/>
              </w:rPr>
              <w:t> </w:t>
            </w:r>
            <w:r w:rsidR="009F7C98" w:rsidRPr="001F23FC">
              <w:rPr>
                <w:rFonts w:ascii="Arial" w:hAnsi="Arial" w:cs="Arial"/>
                <w:snapToGrid w:val="0"/>
                <w:sz w:val="18"/>
              </w:rPr>
              <w:t>3</w:t>
            </w:r>
            <w:r w:rsidRPr="001F23FC">
              <w:rPr>
                <w:rFonts w:ascii="Arial" w:hAnsi="Arial" w:cs="Arial"/>
                <w:snapToGrid w:val="0"/>
                <w:sz w:val="18"/>
              </w:rPr>
              <w:t>8.903)</w:t>
            </w:r>
          </w:p>
        </w:tc>
      </w:tr>
      <w:tr w:rsidR="00FF2D80" w:rsidRPr="001F23FC" w14:paraId="4A9134E8" w14:textId="77777777" w:rsidTr="005D2397">
        <w:trPr>
          <w:gridAfter w:val="1"/>
          <w:wAfter w:w="77" w:type="dxa"/>
          <w:cantSplit/>
          <w:jc w:val="center"/>
        </w:trPr>
        <w:tc>
          <w:tcPr>
            <w:tcW w:w="2720" w:type="dxa"/>
            <w:gridSpan w:val="2"/>
          </w:tcPr>
          <w:p w14:paraId="7735B925" w14:textId="67F7870D" w:rsidR="00FF2D80" w:rsidRPr="001F23FC" w:rsidRDefault="00FF2D80" w:rsidP="00FF2D80">
            <w:pPr>
              <w:pStyle w:val="TAL"/>
              <w:rPr>
                <w:rFonts w:cs="v4.2.0"/>
              </w:rPr>
            </w:pPr>
            <w:r w:rsidRPr="001F23FC">
              <w:rPr>
                <w:rFonts w:cs="v4.2.0"/>
              </w:rPr>
              <w:t>6.2.2_1 UE maximum output power reduction enhancements</w:t>
            </w:r>
          </w:p>
        </w:tc>
        <w:tc>
          <w:tcPr>
            <w:tcW w:w="3629" w:type="dxa"/>
          </w:tcPr>
          <w:p w14:paraId="28DF46E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Same as 6.2.2 for FR2a, FR2b, FR2c</w:t>
            </w:r>
          </w:p>
          <w:p w14:paraId="18AF38D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30CA6DE" w14:textId="555D9CC3"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Max Device size ≤ 30 cm</w:t>
            </w:r>
          </w:p>
        </w:tc>
        <w:tc>
          <w:tcPr>
            <w:tcW w:w="2949" w:type="dxa"/>
          </w:tcPr>
          <w:p w14:paraId="776A782C" w14:textId="04AF148C" w:rsidR="00FF2D80" w:rsidRPr="001F23FC" w:rsidRDefault="00FF2D80" w:rsidP="00FF2D80">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FF2D80" w:rsidRPr="001F23FC" w14:paraId="6982D383" w14:textId="77777777" w:rsidTr="005D2397">
        <w:trPr>
          <w:gridAfter w:val="1"/>
          <w:wAfter w:w="77" w:type="dxa"/>
          <w:cantSplit/>
          <w:jc w:val="center"/>
        </w:trPr>
        <w:tc>
          <w:tcPr>
            <w:tcW w:w="2720" w:type="dxa"/>
            <w:gridSpan w:val="2"/>
          </w:tcPr>
          <w:p w14:paraId="274C7699" w14:textId="77777777" w:rsidR="00FF2D80" w:rsidRPr="001F23FC" w:rsidRDefault="00FF2D80" w:rsidP="00FF2D80">
            <w:pPr>
              <w:pStyle w:val="TAL"/>
              <w:rPr>
                <w:rFonts w:cs="v4.2.0"/>
              </w:rPr>
            </w:pPr>
            <w:r w:rsidRPr="001F23FC">
              <w:rPr>
                <w:rFonts w:cs="v4.2.0"/>
              </w:rPr>
              <w:t>6.2.3 UE maximum output power with additional requirements</w:t>
            </w:r>
          </w:p>
        </w:tc>
        <w:tc>
          <w:tcPr>
            <w:tcW w:w="3629" w:type="dxa"/>
          </w:tcPr>
          <w:p w14:paraId="3B6E8294" w14:textId="611166B5"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Same as 6.2.2</w:t>
            </w:r>
          </w:p>
        </w:tc>
        <w:tc>
          <w:tcPr>
            <w:tcW w:w="2949" w:type="dxa"/>
          </w:tcPr>
          <w:p w14:paraId="19944E0C" w14:textId="77777777" w:rsidR="00FF2D80" w:rsidRPr="001F23FC" w:rsidRDefault="00FF2D80" w:rsidP="00FF2D80">
            <w:pPr>
              <w:pStyle w:val="TAL"/>
              <w:rPr>
                <w:rFonts w:cs="Arial"/>
                <w:snapToGrid w:val="0"/>
                <w:lang w:eastAsia="sv-SE"/>
              </w:rPr>
            </w:pPr>
          </w:p>
        </w:tc>
      </w:tr>
      <w:tr w:rsidR="00FF2D80" w:rsidRPr="001F23FC" w14:paraId="5073E7F8" w14:textId="77777777" w:rsidTr="005D2397">
        <w:trPr>
          <w:gridAfter w:val="1"/>
          <w:wAfter w:w="77" w:type="dxa"/>
          <w:cantSplit/>
          <w:jc w:val="center"/>
        </w:trPr>
        <w:tc>
          <w:tcPr>
            <w:tcW w:w="2720" w:type="dxa"/>
            <w:gridSpan w:val="2"/>
          </w:tcPr>
          <w:p w14:paraId="5AF9286C" w14:textId="77777777" w:rsidR="00FF2D80" w:rsidRPr="001F23FC" w:rsidRDefault="00FF2D80" w:rsidP="00FF2D80">
            <w:pPr>
              <w:pStyle w:val="TAL"/>
              <w:rPr>
                <w:rFonts w:cs="v4.2.0"/>
              </w:rPr>
            </w:pPr>
            <w:r w:rsidRPr="001F23FC">
              <w:rPr>
                <w:rFonts w:cs="v4.2.0"/>
              </w:rPr>
              <w:t>6.2.4 Configured transmitted power</w:t>
            </w:r>
          </w:p>
        </w:tc>
        <w:tc>
          <w:tcPr>
            <w:tcW w:w="3629" w:type="dxa"/>
          </w:tcPr>
          <w:p w14:paraId="23909D4A" w14:textId="77777777" w:rsidR="00FF2D80" w:rsidRPr="001F23FC" w:rsidRDefault="00FF2D80" w:rsidP="00FF2D80">
            <w:pPr>
              <w:pStyle w:val="TAL"/>
              <w:rPr>
                <w:rFonts w:cs="v4.2.0"/>
              </w:rPr>
            </w:pPr>
            <w:r w:rsidRPr="001F23FC">
              <w:rPr>
                <w:rFonts w:cs="v4.2.0"/>
              </w:rPr>
              <w:t>TBD</w:t>
            </w:r>
          </w:p>
        </w:tc>
        <w:tc>
          <w:tcPr>
            <w:tcW w:w="2949" w:type="dxa"/>
          </w:tcPr>
          <w:p w14:paraId="7DEEE27E" w14:textId="77777777" w:rsidR="00FF2D80" w:rsidRPr="001F23FC" w:rsidRDefault="00FF2D80" w:rsidP="00FF2D80">
            <w:pPr>
              <w:pStyle w:val="TAL"/>
              <w:rPr>
                <w:rFonts w:cs="Arial"/>
                <w:snapToGrid w:val="0"/>
                <w:lang w:eastAsia="sv-SE"/>
              </w:rPr>
            </w:pPr>
          </w:p>
        </w:tc>
      </w:tr>
      <w:tr w:rsidR="00FF2D80" w:rsidRPr="001F23FC" w14:paraId="5254EBE3" w14:textId="77777777" w:rsidTr="005D2397">
        <w:trPr>
          <w:gridAfter w:val="1"/>
          <w:wAfter w:w="77" w:type="dxa"/>
          <w:cantSplit/>
          <w:jc w:val="center"/>
        </w:trPr>
        <w:tc>
          <w:tcPr>
            <w:tcW w:w="2720" w:type="dxa"/>
            <w:gridSpan w:val="2"/>
          </w:tcPr>
          <w:p w14:paraId="4C4CF2F3" w14:textId="6B0AE638" w:rsidR="00FF2D80" w:rsidRPr="001F23FC" w:rsidRDefault="00FF2D80" w:rsidP="00FF2D80">
            <w:pPr>
              <w:pStyle w:val="TAL"/>
              <w:rPr>
                <w:rFonts w:cs="v4.2.0"/>
              </w:rPr>
            </w:pPr>
            <w:r w:rsidRPr="001F23FC">
              <w:rPr>
                <w:rFonts w:cs="v4.2.0"/>
              </w:rPr>
              <w:t>6.2.4_1 Configured transmitted power with Power Boost</w:t>
            </w:r>
          </w:p>
        </w:tc>
        <w:tc>
          <w:tcPr>
            <w:tcW w:w="3629" w:type="dxa"/>
          </w:tcPr>
          <w:p w14:paraId="3F113815" w14:textId="1C2ED09B" w:rsidR="00FF2D80" w:rsidRPr="001F23FC" w:rsidRDefault="00FF2D80" w:rsidP="00FF2D80">
            <w:pPr>
              <w:pStyle w:val="TAL"/>
              <w:rPr>
                <w:rFonts w:cs="v4.2.0"/>
              </w:rPr>
            </w:pPr>
            <w:r w:rsidRPr="001F23FC">
              <w:rPr>
                <w:rFonts w:cs="Arial"/>
                <w:bCs/>
                <w:szCs w:val="18"/>
              </w:rPr>
              <w:t>Same as 6.2.1.1</w:t>
            </w:r>
          </w:p>
        </w:tc>
        <w:tc>
          <w:tcPr>
            <w:tcW w:w="2949" w:type="dxa"/>
          </w:tcPr>
          <w:p w14:paraId="12A1555F" w14:textId="77777777" w:rsidR="00FF2D80" w:rsidRPr="001F23FC" w:rsidRDefault="00FF2D80" w:rsidP="00FF2D80">
            <w:pPr>
              <w:pStyle w:val="TAL"/>
              <w:rPr>
                <w:rFonts w:cs="Arial"/>
                <w:snapToGrid w:val="0"/>
                <w:lang w:eastAsia="sv-SE"/>
              </w:rPr>
            </w:pPr>
          </w:p>
        </w:tc>
      </w:tr>
      <w:tr w:rsidR="005475BE" w:rsidRPr="001F23FC" w14:paraId="2E1926A2" w14:textId="77777777" w:rsidTr="005D2397">
        <w:trPr>
          <w:gridAfter w:val="1"/>
          <w:wAfter w:w="77" w:type="dxa"/>
          <w:cantSplit/>
          <w:jc w:val="center"/>
        </w:trPr>
        <w:tc>
          <w:tcPr>
            <w:tcW w:w="2720" w:type="dxa"/>
            <w:gridSpan w:val="2"/>
          </w:tcPr>
          <w:p w14:paraId="33F16824" w14:textId="7665959D" w:rsidR="005475BE" w:rsidRPr="001F23FC" w:rsidRDefault="005475BE" w:rsidP="005475BE">
            <w:pPr>
              <w:pStyle w:val="TAL"/>
              <w:rPr>
                <w:rFonts w:cs="v4.2.0"/>
              </w:rPr>
            </w:pPr>
            <w:r w:rsidRPr="001F23FC">
              <w:rPr>
                <w:rFonts w:cs="v4.2.0"/>
                <w:lang w:eastAsia="ko-KR"/>
              </w:rPr>
              <w:t>6.2.5 UE Maximum Output Power – EIRP with UL Gaps</w:t>
            </w:r>
          </w:p>
        </w:tc>
        <w:tc>
          <w:tcPr>
            <w:tcW w:w="3629" w:type="dxa"/>
          </w:tcPr>
          <w:p w14:paraId="3229ACBC" w14:textId="77777777" w:rsidR="005475BE" w:rsidRPr="001F23FC" w:rsidRDefault="005475BE" w:rsidP="005475BE">
            <w:pPr>
              <w:pStyle w:val="TAL"/>
              <w:rPr>
                <w:rFonts w:cs="Arial"/>
                <w:bCs/>
                <w:szCs w:val="18"/>
              </w:rPr>
            </w:pPr>
            <w:r w:rsidRPr="001F23FC">
              <w:rPr>
                <w:rFonts w:cs="Arial"/>
                <w:bCs/>
                <w:szCs w:val="18"/>
                <w:u w:val="single"/>
              </w:rPr>
              <w:t>PC3</w:t>
            </w:r>
          </w:p>
          <w:p w14:paraId="03D47627"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8C55F15" w14:textId="77777777" w:rsidR="005475BE" w:rsidRPr="001F23FC" w:rsidRDefault="005475BE" w:rsidP="005475BE">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16DD62DA"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NTC testing)</w:t>
            </w:r>
          </w:p>
          <w:p w14:paraId="4625FDD7"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ETC testing)</w:t>
            </w:r>
          </w:p>
          <w:p w14:paraId="3A88073C" w14:textId="77777777" w:rsidR="005475BE" w:rsidRPr="001F23FC" w:rsidRDefault="005475BE" w:rsidP="005475BE">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vertAlign w:val="subscript"/>
              </w:rPr>
              <w:t>:</w:t>
            </w:r>
          </w:p>
          <w:p w14:paraId="0F8A5261"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5.11 dB (FR2a, NTC testing)</w:t>
            </w:r>
          </w:p>
          <w:p w14:paraId="488714F3"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5.29 dB (FR2b, NTC testing)</w:t>
            </w:r>
          </w:p>
          <w:p w14:paraId="013B9396" w14:textId="77777777" w:rsidR="005475BE" w:rsidRPr="001F23FC" w:rsidRDefault="005475BE" w:rsidP="005475BE">
            <w:pPr>
              <w:keepNext/>
              <w:keepLines/>
              <w:spacing w:after="0"/>
              <w:ind w:left="284"/>
              <w:rPr>
                <w:rFonts w:ascii="Arial" w:hAnsi="Arial" w:cs="v4.2.0"/>
                <w:sz w:val="18"/>
                <w:szCs w:val="22"/>
                <w:lang w:eastAsia="ko-KR"/>
              </w:rPr>
            </w:pPr>
            <w:r w:rsidRPr="001F23FC">
              <w:rPr>
                <w:rFonts w:ascii="Arial" w:hAnsi="Arial" w:cs="v4.2.0"/>
                <w:sz w:val="18"/>
                <w:lang w:eastAsia="ko-KR"/>
              </w:rPr>
              <w:t>±5.38 dB (FR2a, ETC testing)</w:t>
            </w:r>
          </w:p>
          <w:p w14:paraId="659984C8" w14:textId="77777777" w:rsidR="005475BE" w:rsidRPr="001F23FC" w:rsidRDefault="005475BE" w:rsidP="005475BE">
            <w:pPr>
              <w:keepNext/>
              <w:keepLines/>
              <w:spacing w:after="0"/>
              <w:ind w:left="284"/>
              <w:rPr>
                <w:rFonts w:ascii="Arial" w:hAnsi="Arial" w:cs="v4.2.0"/>
                <w:sz w:val="18"/>
                <w:lang w:eastAsia="ko-KR"/>
              </w:rPr>
            </w:pPr>
            <w:r w:rsidRPr="001F23FC">
              <w:rPr>
                <w:rFonts w:ascii="Arial" w:hAnsi="Arial" w:cs="v4.2.0"/>
                <w:sz w:val="18"/>
                <w:lang w:eastAsia="ko-KR"/>
              </w:rPr>
              <w:t>±5.56 dB (FR2b, ETC testing)</w:t>
            </w:r>
          </w:p>
          <w:p w14:paraId="4D87DBB3" w14:textId="77777777" w:rsidR="005475BE" w:rsidRPr="001F23FC" w:rsidRDefault="005475BE" w:rsidP="005475BE">
            <w:pPr>
              <w:pStyle w:val="TAL"/>
              <w:rPr>
                <w:rFonts w:cs="Arial"/>
                <w:bCs/>
                <w:szCs w:val="18"/>
              </w:rPr>
            </w:pPr>
            <w:r w:rsidRPr="001F23FC">
              <w:rPr>
                <w:rFonts w:cs="Arial"/>
                <w:bCs/>
                <w:szCs w:val="18"/>
                <w:u w:val="single"/>
              </w:rPr>
              <w:t>PC1</w:t>
            </w:r>
          </w:p>
          <w:p w14:paraId="70044EAC"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704B04DB" w14:textId="77777777" w:rsidR="005475BE" w:rsidRPr="001F23FC" w:rsidRDefault="005475BE" w:rsidP="005475BE">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090646D0"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NTC testing)</w:t>
            </w:r>
          </w:p>
          <w:p w14:paraId="50D759C6"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ETC testing)</w:t>
            </w:r>
          </w:p>
          <w:p w14:paraId="709BF451" w14:textId="77777777" w:rsidR="005475BE" w:rsidRPr="001F23FC" w:rsidRDefault="005475BE" w:rsidP="005475BE">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vertAlign w:val="subscript"/>
              </w:rPr>
              <w:t>:</w:t>
            </w:r>
          </w:p>
          <w:p w14:paraId="29F8BD24"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±5.33 dB (FR2a, NTC testing)</w:t>
            </w:r>
          </w:p>
          <w:p w14:paraId="467CCF57"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±5.50 dB (FR2b, NTC testing)</w:t>
            </w:r>
          </w:p>
          <w:p w14:paraId="3D2B1E76"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±5.60 dB (FR2a, ETC testing)</w:t>
            </w:r>
          </w:p>
          <w:p w14:paraId="4F34FE86" w14:textId="3A3C7740" w:rsidR="005475BE" w:rsidRPr="001F23FC" w:rsidRDefault="005475BE" w:rsidP="005475BE">
            <w:pPr>
              <w:pStyle w:val="TAL"/>
              <w:rPr>
                <w:rFonts w:cs="Arial"/>
                <w:bCs/>
                <w:szCs w:val="18"/>
              </w:rPr>
            </w:pPr>
            <w:r w:rsidRPr="001F23FC">
              <w:rPr>
                <w:rFonts w:cs="Arial"/>
                <w:lang w:eastAsia="ko-KR"/>
              </w:rPr>
              <w:t>±5.77 dB (FR2b, ETC testing)</w:t>
            </w:r>
          </w:p>
        </w:tc>
        <w:tc>
          <w:tcPr>
            <w:tcW w:w="2949" w:type="dxa"/>
          </w:tcPr>
          <w:p w14:paraId="3F154587" w14:textId="2677CAD6" w:rsidR="005475BE" w:rsidRPr="001F23FC" w:rsidRDefault="005475BE" w:rsidP="005475BE">
            <w:pPr>
              <w:pStyle w:val="TAL"/>
              <w:rPr>
                <w:rFonts w:cs="Arial"/>
                <w:snapToGrid w:val="0"/>
                <w:lang w:eastAsia="sv-SE"/>
              </w:rPr>
            </w:pPr>
            <w:r w:rsidRPr="001F23FC">
              <w:rPr>
                <w:rFonts w:cs="Arial"/>
                <w:snapToGrid w:val="0"/>
                <w:lang w:eastAsia="ko-KR"/>
              </w:rPr>
              <w:t xml:space="preserve">MTSU = 1.00 x MU in </w:t>
            </w:r>
            <w:r w:rsidR="009F7C98" w:rsidRPr="001F23FC">
              <w:rPr>
                <w:rFonts w:cs="Arial"/>
                <w:snapToGrid w:val="0"/>
                <w:lang w:eastAsia="ko-KR"/>
              </w:rPr>
              <w:t>TR</w:t>
            </w:r>
            <w:r w:rsidR="009F7C98">
              <w:rPr>
                <w:rFonts w:cs="Arial"/>
                <w:snapToGrid w:val="0"/>
                <w:lang w:eastAsia="ko-KR"/>
              </w:rPr>
              <w:t> </w:t>
            </w:r>
            <w:r w:rsidR="009F7C98" w:rsidRPr="001F23FC">
              <w:rPr>
                <w:rFonts w:cs="Arial"/>
                <w:snapToGrid w:val="0"/>
                <w:lang w:eastAsia="ko-KR"/>
              </w:rPr>
              <w:t>3</w:t>
            </w:r>
            <w:r w:rsidRPr="001F23FC">
              <w:rPr>
                <w:rFonts w:cs="Arial"/>
                <w:snapToGrid w:val="0"/>
                <w:lang w:eastAsia="ko-KR"/>
              </w:rPr>
              <w:t>8.903</w:t>
            </w:r>
          </w:p>
        </w:tc>
      </w:tr>
      <w:tr w:rsidR="005475BE" w:rsidRPr="001F23FC" w14:paraId="37D68FB4" w14:textId="77777777" w:rsidTr="005D2397">
        <w:trPr>
          <w:gridAfter w:val="1"/>
          <w:wAfter w:w="77" w:type="dxa"/>
          <w:cantSplit/>
          <w:jc w:val="center"/>
        </w:trPr>
        <w:tc>
          <w:tcPr>
            <w:tcW w:w="2720" w:type="dxa"/>
            <w:gridSpan w:val="2"/>
          </w:tcPr>
          <w:p w14:paraId="0996FA07" w14:textId="77777777" w:rsidR="005475BE" w:rsidRPr="001F23FC" w:rsidRDefault="005475BE" w:rsidP="005475BE">
            <w:pPr>
              <w:pStyle w:val="TAL"/>
              <w:rPr>
                <w:rFonts w:cs="v4.2.0"/>
              </w:rPr>
            </w:pPr>
            <w:r w:rsidRPr="001F23FC">
              <w:rPr>
                <w:rFonts w:cs="v4.2.0"/>
              </w:rPr>
              <w:lastRenderedPageBreak/>
              <w:t>6.2A.1.1.1 UE maximum output power - EIRP and TRP for CA (2UL CA)</w:t>
            </w:r>
          </w:p>
        </w:tc>
        <w:tc>
          <w:tcPr>
            <w:tcW w:w="3629" w:type="dxa"/>
          </w:tcPr>
          <w:p w14:paraId="0002855C" w14:textId="77777777" w:rsidR="005475BE" w:rsidRPr="001F23FC" w:rsidRDefault="005475BE" w:rsidP="005475BE">
            <w:pPr>
              <w:pStyle w:val="TAL"/>
              <w:rPr>
                <w:rFonts w:cs="v4.2.0"/>
                <w:u w:val="single"/>
              </w:rPr>
            </w:pPr>
            <w:r w:rsidRPr="001F23FC">
              <w:rPr>
                <w:rFonts w:cs="v4.2.0"/>
                <w:u w:val="single"/>
              </w:rPr>
              <w:t>Intra-band contiguous CA</w:t>
            </w:r>
          </w:p>
          <w:p w14:paraId="7BC2D157"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E5FC47" w14:textId="6E817F66" w:rsidR="005475BE" w:rsidRPr="001F23FC" w:rsidRDefault="005475BE" w:rsidP="005475BE">
            <w:pPr>
              <w:pStyle w:val="TAL"/>
              <w:rPr>
                <w:rFonts w:cs="v4.2.0"/>
              </w:rPr>
            </w:pPr>
            <w:r w:rsidRPr="001F23FC">
              <w:rPr>
                <w:rFonts w:cs="v4.2.0"/>
              </w:rPr>
              <w:t>Same as 6.2.1</w:t>
            </w:r>
          </w:p>
          <w:p w14:paraId="410C195E" w14:textId="77777777" w:rsidR="005475BE" w:rsidRPr="001F23FC" w:rsidRDefault="005475BE" w:rsidP="005475BE">
            <w:pPr>
              <w:pStyle w:val="TAL"/>
              <w:rPr>
                <w:rFonts w:cs="v4.2.0"/>
              </w:rPr>
            </w:pPr>
          </w:p>
          <w:p w14:paraId="0836027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B0873FB" w14:textId="77777777" w:rsidR="005475BE" w:rsidRPr="001F23FC" w:rsidRDefault="005475BE" w:rsidP="005475BE">
            <w:pPr>
              <w:pStyle w:val="TAL"/>
              <w:rPr>
                <w:rFonts w:cs="v4.2.0"/>
              </w:rPr>
            </w:pPr>
            <w:r w:rsidRPr="001F23FC">
              <w:rPr>
                <w:rFonts w:cs="v4.2.0"/>
              </w:rPr>
              <w:t>TBD</w:t>
            </w:r>
          </w:p>
          <w:p w14:paraId="2E56303D" w14:textId="77777777" w:rsidR="005475BE" w:rsidRPr="001F23FC" w:rsidRDefault="005475BE" w:rsidP="005475BE">
            <w:pPr>
              <w:pStyle w:val="TAL"/>
              <w:rPr>
                <w:rFonts w:cs="v4.2.0"/>
              </w:rPr>
            </w:pPr>
          </w:p>
          <w:p w14:paraId="3B8555A6" w14:textId="77777777" w:rsidR="005475BE" w:rsidRPr="001F23FC" w:rsidRDefault="005475BE" w:rsidP="005475BE">
            <w:pPr>
              <w:pStyle w:val="TAL"/>
              <w:rPr>
                <w:rFonts w:cs="v4.2.0"/>
                <w:u w:val="single"/>
              </w:rPr>
            </w:pPr>
            <w:r w:rsidRPr="001F23FC">
              <w:rPr>
                <w:rFonts w:cs="v4.2.0"/>
                <w:u w:val="single"/>
              </w:rPr>
              <w:t>Intra-band non-contiguous, Inter-band CA</w:t>
            </w:r>
          </w:p>
          <w:p w14:paraId="053391B5" w14:textId="77777777" w:rsidR="005475BE" w:rsidRPr="001F23FC" w:rsidRDefault="005475BE" w:rsidP="005475BE">
            <w:pPr>
              <w:pStyle w:val="TAL"/>
              <w:rPr>
                <w:rFonts w:cs="v4.2.0"/>
              </w:rPr>
            </w:pPr>
            <w:r w:rsidRPr="001F23FC">
              <w:rPr>
                <w:rFonts w:cs="v4.2.0"/>
              </w:rPr>
              <w:t>TBD</w:t>
            </w:r>
          </w:p>
        </w:tc>
        <w:tc>
          <w:tcPr>
            <w:tcW w:w="2949" w:type="dxa"/>
          </w:tcPr>
          <w:p w14:paraId="26697C69" w14:textId="77777777" w:rsidR="005475BE" w:rsidRPr="001F23FC" w:rsidRDefault="005475BE" w:rsidP="005475BE">
            <w:pPr>
              <w:pStyle w:val="TAL"/>
              <w:rPr>
                <w:rFonts w:cs="Arial"/>
                <w:snapToGrid w:val="0"/>
                <w:lang w:eastAsia="sv-SE"/>
              </w:rPr>
            </w:pPr>
          </w:p>
        </w:tc>
      </w:tr>
      <w:tr w:rsidR="005475BE" w:rsidRPr="001F23FC" w14:paraId="2BD63FCE" w14:textId="77777777" w:rsidTr="005D2397">
        <w:trPr>
          <w:gridAfter w:val="1"/>
          <w:wAfter w:w="77" w:type="dxa"/>
          <w:cantSplit/>
          <w:jc w:val="center"/>
        </w:trPr>
        <w:tc>
          <w:tcPr>
            <w:tcW w:w="2720" w:type="dxa"/>
            <w:gridSpan w:val="2"/>
          </w:tcPr>
          <w:p w14:paraId="57DCCD14" w14:textId="1EE238F3" w:rsidR="005475BE" w:rsidRPr="001F23FC" w:rsidRDefault="005475BE" w:rsidP="005475BE">
            <w:pPr>
              <w:pStyle w:val="TAL"/>
              <w:rPr>
                <w:rFonts w:cs="v4.2.0"/>
              </w:rPr>
            </w:pPr>
            <w:r w:rsidRPr="001F23FC">
              <w:rPr>
                <w:rFonts w:cs="v4.2.0"/>
              </w:rPr>
              <w:t>6.2A.1.1.2 UE maximum output power - EIRP and TRP for CA (3UL CA)</w:t>
            </w:r>
          </w:p>
        </w:tc>
        <w:tc>
          <w:tcPr>
            <w:tcW w:w="3629" w:type="dxa"/>
          </w:tcPr>
          <w:p w14:paraId="67AF936C" w14:textId="77777777" w:rsidR="005475BE" w:rsidRPr="001F23FC" w:rsidRDefault="005475BE" w:rsidP="005475BE">
            <w:pPr>
              <w:pStyle w:val="TAL"/>
              <w:rPr>
                <w:rFonts w:cs="v4.2.0"/>
                <w:u w:val="single"/>
              </w:rPr>
            </w:pPr>
            <w:r w:rsidRPr="001F23FC">
              <w:rPr>
                <w:rFonts w:cs="v4.2.0"/>
                <w:u w:val="single"/>
              </w:rPr>
              <w:t>Intra-band contiguous CA</w:t>
            </w:r>
          </w:p>
          <w:p w14:paraId="55B78B9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D724B1C" w14:textId="77777777" w:rsidR="005475BE" w:rsidRPr="001F23FC" w:rsidRDefault="005475BE" w:rsidP="005475BE">
            <w:pPr>
              <w:pStyle w:val="TAL"/>
              <w:rPr>
                <w:rFonts w:cs="v4.2.0"/>
              </w:rPr>
            </w:pPr>
            <w:r w:rsidRPr="001F23FC">
              <w:rPr>
                <w:rFonts w:cs="v4.2.0"/>
              </w:rPr>
              <w:t>Same as 6.2.1</w:t>
            </w:r>
          </w:p>
          <w:p w14:paraId="24B860AB" w14:textId="77777777" w:rsidR="005475BE" w:rsidRPr="001F23FC" w:rsidRDefault="005475BE" w:rsidP="005475BE">
            <w:pPr>
              <w:pStyle w:val="TAL"/>
              <w:rPr>
                <w:rFonts w:cs="v4.2.0"/>
              </w:rPr>
            </w:pPr>
          </w:p>
          <w:p w14:paraId="50613E63"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DA333A2" w14:textId="77777777" w:rsidR="005475BE" w:rsidRPr="001F23FC" w:rsidRDefault="005475BE" w:rsidP="005475BE">
            <w:pPr>
              <w:pStyle w:val="TAL"/>
              <w:rPr>
                <w:rFonts w:cs="v4.2.0"/>
              </w:rPr>
            </w:pPr>
            <w:r w:rsidRPr="001F23FC">
              <w:rPr>
                <w:rFonts w:cs="v4.2.0"/>
              </w:rPr>
              <w:t>TBD</w:t>
            </w:r>
          </w:p>
          <w:p w14:paraId="39009542" w14:textId="77777777" w:rsidR="005475BE" w:rsidRPr="001F23FC" w:rsidRDefault="005475BE" w:rsidP="005475BE">
            <w:pPr>
              <w:pStyle w:val="TAL"/>
              <w:rPr>
                <w:rFonts w:cs="v4.2.0"/>
              </w:rPr>
            </w:pPr>
          </w:p>
          <w:p w14:paraId="666AE2C9" w14:textId="77777777" w:rsidR="005475BE" w:rsidRPr="001F23FC" w:rsidRDefault="005475BE" w:rsidP="005475BE">
            <w:pPr>
              <w:pStyle w:val="TAL"/>
              <w:rPr>
                <w:rFonts w:cs="v4.2.0"/>
                <w:u w:val="single"/>
              </w:rPr>
            </w:pPr>
            <w:r w:rsidRPr="001F23FC">
              <w:rPr>
                <w:rFonts w:cs="v4.2.0"/>
                <w:u w:val="single"/>
              </w:rPr>
              <w:t>Intra-band non-contiguous, Inter-band CA</w:t>
            </w:r>
          </w:p>
          <w:p w14:paraId="4CB46789" w14:textId="2D8B22BF" w:rsidR="005475BE" w:rsidRPr="001F23FC" w:rsidRDefault="005475BE" w:rsidP="005475BE">
            <w:pPr>
              <w:pStyle w:val="TAL"/>
              <w:rPr>
                <w:rFonts w:cs="v4.2.0"/>
                <w:u w:val="single"/>
              </w:rPr>
            </w:pPr>
            <w:r w:rsidRPr="001F23FC">
              <w:rPr>
                <w:rFonts w:cs="v4.2.0"/>
              </w:rPr>
              <w:t>TBD</w:t>
            </w:r>
          </w:p>
        </w:tc>
        <w:tc>
          <w:tcPr>
            <w:tcW w:w="2949" w:type="dxa"/>
          </w:tcPr>
          <w:p w14:paraId="3FF4C27E" w14:textId="77777777" w:rsidR="005475BE" w:rsidRPr="001F23FC" w:rsidRDefault="005475BE" w:rsidP="005475BE">
            <w:pPr>
              <w:pStyle w:val="TAL"/>
              <w:rPr>
                <w:rFonts w:cs="Arial"/>
                <w:snapToGrid w:val="0"/>
                <w:lang w:eastAsia="sv-SE"/>
              </w:rPr>
            </w:pPr>
          </w:p>
        </w:tc>
      </w:tr>
      <w:tr w:rsidR="005475BE" w:rsidRPr="001F23FC" w14:paraId="1CE753D6" w14:textId="77777777" w:rsidTr="005D2397">
        <w:trPr>
          <w:gridAfter w:val="1"/>
          <w:wAfter w:w="77" w:type="dxa"/>
          <w:cantSplit/>
          <w:jc w:val="center"/>
        </w:trPr>
        <w:tc>
          <w:tcPr>
            <w:tcW w:w="2720" w:type="dxa"/>
            <w:gridSpan w:val="2"/>
          </w:tcPr>
          <w:p w14:paraId="220615A7" w14:textId="4DC0B82D" w:rsidR="005475BE" w:rsidRPr="001F23FC" w:rsidRDefault="005475BE" w:rsidP="005475BE">
            <w:pPr>
              <w:pStyle w:val="TAL"/>
              <w:rPr>
                <w:rFonts w:cs="v4.2.0"/>
              </w:rPr>
            </w:pPr>
            <w:r w:rsidRPr="001F23FC">
              <w:rPr>
                <w:rFonts w:cs="v4.2.0"/>
              </w:rPr>
              <w:t>6.2A.1.1.3 UE maximum output power - EIRP and TRP for CA (4UL CA)</w:t>
            </w:r>
          </w:p>
        </w:tc>
        <w:tc>
          <w:tcPr>
            <w:tcW w:w="3629" w:type="dxa"/>
          </w:tcPr>
          <w:p w14:paraId="7566786D" w14:textId="77777777" w:rsidR="005475BE" w:rsidRPr="001F23FC" w:rsidRDefault="005475BE" w:rsidP="005475BE">
            <w:pPr>
              <w:pStyle w:val="TAL"/>
              <w:rPr>
                <w:rFonts w:cs="v4.2.0"/>
                <w:u w:val="single"/>
              </w:rPr>
            </w:pPr>
            <w:r w:rsidRPr="001F23FC">
              <w:rPr>
                <w:rFonts w:cs="v4.2.0"/>
                <w:u w:val="single"/>
              </w:rPr>
              <w:t>Intra-band contiguous CA</w:t>
            </w:r>
          </w:p>
          <w:p w14:paraId="7726E4E1"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279289" w14:textId="77777777" w:rsidR="005475BE" w:rsidRPr="001F23FC" w:rsidRDefault="005475BE" w:rsidP="005475BE">
            <w:pPr>
              <w:pStyle w:val="TAL"/>
              <w:rPr>
                <w:rFonts w:cs="v4.2.0"/>
              </w:rPr>
            </w:pPr>
            <w:r w:rsidRPr="001F23FC">
              <w:rPr>
                <w:rFonts w:cs="v4.2.0"/>
              </w:rPr>
              <w:t>Same as 6.2.1</w:t>
            </w:r>
          </w:p>
          <w:p w14:paraId="4B2D62EB" w14:textId="77777777" w:rsidR="005475BE" w:rsidRPr="001F23FC" w:rsidRDefault="005475BE" w:rsidP="005475BE">
            <w:pPr>
              <w:pStyle w:val="TAL"/>
              <w:rPr>
                <w:rFonts w:cs="v4.2.0"/>
              </w:rPr>
            </w:pPr>
          </w:p>
          <w:p w14:paraId="2738A059"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6C3B0B" w14:textId="77777777" w:rsidR="005475BE" w:rsidRPr="001F23FC" w:rsidRDefault="005475BE" w:rsidP="005475BE">
            <w:pPr>
              <w:pStyle w:val="TAL"/>
              <w:rPr>
                <w:rFonts w:cs="v4.2.0"/>
              </w:rPr>
            </w:pPr>
            <w:r w:rsidRPr="001F23FC">
              <w:rPr>
                <w:rFonts w:cs="v4.2.0"/>
              </w:rPr>
              <w:t>TBD</w:t>
            </w:r>
          </w:p>
          <w:p w14:paraId="4D21DE20" w14:textId="77777777" w:rsidR="005475BE" w:rsidRPr="001F23FC" w:rsidRDefault="005475BE" w:rsidP="005475BE">
            <w:pPr>
              <w:pStyle w:val="TAL"/>
              <w:rPr>
                <w:rFonts w:cs="v4.2.0"/>
              </w:rPr>
            </w:pPr>
          </w:p>
          <w:p w14:paraId="27535641" w14:textId="77777777" w:rsidR="005475BE" w:rsidRPr="001F23FC" w:rsidRDefault="005475BE" w:rsidP="005475BE">
            <w:pPr>
              <w:pStyle w:val="TAL"/>
              <w:rPr>
                <w:rFonts w:cs="v4.2.0"/>
                <w:u w:val="single"/>
              </w:rPr>
            </w:pPr>
            <w:r w:rsidRPr="001F23FC">
              <w:rPr>
                <w:rFonts w:cs="v4.2.0"/>
                <w:u w:val="single"/>
              </w:rPr>
              <w:t>Intra-band non-contiguous, Inter-band CA</w:t>
            </w:r>
          </w:p>
          <w:p w14:paraId="5E797811" w14:textId="4320D348" w:rsidR="005475BE" w:rsidRPr="001F23FC" w:rsidRDefault="005475BE" w:rsidP="005475BE">
            <w:pPr>
              <w:pStyle w:val="TAL"/>
              <w:rPr>
                <w:rFonts w:cs="v4.2.0"/>
                <w:u w:val="single"/>
              </w:rPr>
            </w:pPr>
            <w:r w:rsidRPr="001F23FC">
              <w:rPr>
                <w:rFonts w:cs="v4.2.0"/>
              </w:rPr>
              <w:t>TBD</w:t>
            </w:r>
          </w:p>
        </w:tc>
        <w:tc>
          <w:tcPr>
            <w:tcW w:w="2949" w:type="dxa"/>
          </w:tcPr>
          <w:p w14:paraId="750005B1" w14:textId="77777777" w:rsidR="005475BE" w:rsidRPr="001F23FC" w:rsidRDefault="005475BE" w:rsidP="005475BE">
            <w:pPr>
              <w:pStyle w:val="TAL"/>
              <w:rPr>
                <w:rFonts w:cs="Arial"/>
                <w:snapToGrid w:val="0"/>
                <w:lang w:eastAsia="sv-SE"/>
              </w:rPr>
            </w:pPr>
          </w:p>
        </w:tc>
      </w:tr>
      <w:tr w:rsidR="005475BE" w:rsidRPr="001F23FC" w14:paraId="5D742A8F" w14:textId="77777777" w:rsidTr="005D2397">
        <w:trPr>
          <w:gridAfter w:val="1"/>
          <w:wAfter w:w="77" w:type="dxa"/>
          <w:cantSplit/>
          <w:jc w:val="center"/>
        </w:trPr>
        <w:tc>
          <w:tcPr>
            <w:tcW w:w="2720" w:type="dxa"/>
            <w:gridSpan w:val="2"/>
          </w:tcPr>
          <w:p w14:paraId="790BC573" w14:textId="5D563890" w:rsidR="005475BE" w:rsidRPr="001F23FC" w:rsidRDefault="005475BE" w:rsidP="005475BE">
            <w:pPr>
              <w:pStyle w:val="TAL"/>
              <w:rPr>
                <w:rFonts w:cs="v4.2.0"/>
              </w:rPr>
            </w:pPr>
            <w:r w:rsidRPr="001F23FC">
              <w:rPr>
                <w:rFonts w:cs="v4.2.0"/>
              </w:rPr>
              <w:t>6.2A.1.1.4 UE maximum output power - EIRP and TRP for CA (5UL CA)</w:t>
            </w:r>
          </w:p>
        </w:tc>
        <w:tc>
          <w:tcPr>
            <w:tcW w:w="3629" w:type="dxa"/>
          </w:tcPr>
          <w:p w14:paraId="4FC4CA1F" w14:textId="77777777" w:rsidR="005475BE" w:rsidRPr="001F23FC" w:rsidRDefault="005475BE" w:rsidP="005475BE">
            <w:pPr>
              <w:pStyle w:val="TAL"/>
              <w:rPr>
                <w:rFonts w:cs="v4.2.0"/>
                <w:u w:val="single"/>
              </w:rPr>
            </w:pPr>
            <w:r w:rsidRPr="001F23FC">
              <w:rPr>
                <w:rFonts w:cs="v4.2.0"/>
                <w:u w:val="single"/>
              </w:rPr>
              <w:t>Intra-band contiguous CA</w:t>
            </w:r>
          </w:p>
          <w:p w14:paraId="53A2B899" w14:textId="4B8AF0FC"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2490AE1C" w14:textId="77777777" w:rsidR="005475BE" w:rsidRPr="001F23FC" w:rsidRDefault="005475BE" w:rsidP="005475BE">
            <w:pPr>
              <w:pStyle w:val="TAL"/>
              <w:rPr>
                <w:rFonts w:cs="Arial"/>
                <w:snapToGrid w:val="0"/>
                <w:lang w:eastAsia="sv-SE"/>
              </w:rPr>
            </w:pPr>
          </w:p>
        </w:tc>
      </w:tr>
      <w:tr w:rsidR="005475BE" w:rsidRPr="001F23FC" w14:paraId="62D9191A" w14:textId="77777777" w:rsidTr="005D2397">
        <w:trPr>
          <w:gridAfter w:val="1"/>
          <w:wAfter w:w="77" w:type="dxa"/>
          <w:cantSplit/>
          <w:jc w:val="center"/>
        </w:trPr>
        <w:tc>
          <w:tcPr>
            <w:tcW w:w="2720" w:type="dxa"/>
            <w:gridSpan w:val="2"/>
          </w:tcPr>
          <w:p w14:paraId="18D835D9" w14:textId="2C4BD8B4" w:rsidR="005475BE" w:rsidRPr="001F23FC" w:rsidRDefault="005475BE" w:rsidP="005475BE">
            <w:pPr>
              <w:pStyle w:val="TAL"/>
              <w:rPr>
                <w:rFonts w:cs="v4.2.0"/>
              </w:rPr>
            </w:pPr>
            <w:r w:rsidRPr="001F23FC">
              <w:rPr>
                <w:rFonts w:cs="v4.2.0"/>
              </w:rPr>
              <w:t>6.2A.1.1.5 UE maximum output power - EIRP and TRP for CA (6UL CA)</w:t>
            </w:r>
          </w:p>
        </w:tc>
        <w:tc>
          <w:tcPr>
            <w:tcW w:w="3629" w:type="dxa"/>
          </w:tcPr>
          <w:p w14:paraId="74C52D1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99673B0" w14:textId="4B605C18"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BE10712" w14:textId="77777777" w:rsidR="005475BE" w:rsidRPr="001F23FC" w:rsidRDefault="005475BE" w:rsidP="005475BE">
            <w:pPr>
              <w:pStyle w:val="TAL"/>
              <w:rPr>
                <w:rFonts w:cs="Arial"/>
                <w:snapToGrid w:val="0"/>
                <w:lang w:eastAsia="sv-SE"/>
              </w:rPr>
            </w:pPr>
          </w:p>
        </w:tc>
      </w:tr>
      <w:tr w:rsidR="005475BE" w:rsidRPr="001F23FC" w14:paraId="4708A986" w14:textId="77777777" w:rsidTr="005D2397">
        <w:trPr>
          <w:gridAfter w:val="1"/>
          <w:wAfter w:w="77" w:type="dxa"/>
          <w:cantSplit/>
          <w:jc w:val="center"/>
        </w:trPr>
        <w:tc>
          <w:tcPr>
            <w:tcW w:w="2720" w:type="dxa"/>
            <w:gridSpan w:val="2"/>
          </w:tcPr>
          <w:p w14:paraId="2E0AFD2C" w14:textId="4AB9E527" w:rsidR="005475BE" w:rsidRPr="001F23FC" w:rsidRDefault="005475BE" w:rsidP="005475BE">
            <w:pPr>
              <w:pStyle w:val="TAL"/>
              <w:rPr>
                <w:rFonts w:cs="v4.2.0"/>
              </w:rPr>
            </w:pPr>
            <w:r w:rsidRPr="001F23FC">
              <w:rPr>
                <w:rFonts w:cs="v4.2.0"/>
              </w:rPr>
              <w:t>6.2A.1.1.6 UE maximum output power - EIRP and TRP for CA (7UL CA)</w:t>
            </w:r>
          </w:p>
        </w:tc>
        <w:tc>
          <w:tcPr>
            <w:tcW w:w="3629" w:type="dxa"/>
          </w:tcPr>
          <w:p w14:paraId="5898DA3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69F3F79" w14:textId="7AF94487"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652F187" w14:textId="77777777" w:rsidR="005475BE" w:rsidRPr="001F23FC" w:rsidRDefault="005475BE" w:rsidP="005475BE">
            <w:pPr>
              <w:pStyle w:val="TAL"/>
              <w:rPr>
                <w:rFonts w:cs="Arial"/>
                <w:snapToGrid w:val="0"/>
                <w:lang w:eastAsia="sv-SE"/>
              </w:rPr>
            </w:pPr>
          </w:p>
        </w:tc>
      </w:tr>
      <w:tr w:rsidR="005475BE" w:rsidRPr="001F23FC" w14:paraId="273B839E" w14:textId="77777777" w:rsidTr="005D2397">
        <w:trPr>
          <w:gridAfter w:val="1"/>
          <w:wAfter w:w="77" w:type="dxa"/>
          <w:cantSplit/>
          <w:jc w:val="center"/>
        </w:trPr>
        <w:tc>
          <w:tcPr>
            <w:tcW w:w="2720" w:type="dxa"/>
            <w:gridSpan w:val="2"/>
          </w:tcPr>
          <w:p w14:paraId="5D2BFA7B" w14:textId="47C6DE3D" w:rsidR="005475BE" w:rsidRPr="001F23FC" w:rsidRDefault="005475BE" w:rsidP="005475BE">
            <w:pPr>
              <w:pStyle w:val="TAL"/>
              <w:rPr>
                <w:rFonts w:cs="v4.2.0"/>
              </w:rPr>
            </w:pPr>
            <w:r w:rsidRPr="001F23FC">
              <w:rPr>
                <w:rFonts w:cs="v4.2.0"/>
              </w:rPr>
              <w:t>6.2A.1.1.7 UE maximum output power - EIRP and TRP for CA (8UL CA)</w:t>
            </w:r>
          </w:p>
        </w:tc>
        <w:tc>
          <w:tcPr>
            <w:tcW w:w="3629" w:type="dxa"/>
          </w:tcPr>
          <w:p w14:paraId="334892E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B351978" w14:textId="0239032A"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3F1F1A2A" w14:textId="77777777" w:rsidR="005475BE" w:rsidRPr="001F23FC" w:rsidRDefault="005475BE" w:rsidP="005475BE">
            <w:pPr>
              <w:pStyle w:val="TAL"/>
              <w:rPr>
                <w:rFonts w:cs="Arial"/>
                <w:snapToGrid w:val="0"/>
                <w:lang w:eastAsia="sv-SE"/>
              </w:rPr>
            </w:pPr>
          </w:p>
        </w:tc>
      </w:tr>
      <w:tr w:rsidR="005475BE" w:rsidRPr="001F23FC" w14:paraId="29F3838B" w14:textId="77777777" w:rsidTr="005D2397">
        <w:trPr>
          <w:gridAfter w:val="1"/>
          <w:wAfter w:w="77" w:type="dxa"/>
          <w:cantSplit/>
          <w:jc w:val="center"/>
        </w:trPr>
        <w:tc>
          <w:tcPr>
            <w:tcW w:w="2720" w:type="dxa"/>
            <w:gridSpan w:val="2"/>
          </w:tcPr>
          <w:p w14:paraId="3D53B1C6" w14:textId="77777777" w:rsidR="005475BE" w:rsidRPr="001F23FC" w:rsidRDefault="005475BE" w:rsidP="005475BE">
            <w:pPr>
              <w:pStyle w:val="TAL"/>
              <w:rPr>
                <w:rFonts w:cs="v4.2.0"/>
                <w:lang w:eastAsia="zh-TW"/>
              </w:rPr>
            </w:pPr>
            <w:r w:rsidRPr="001F23FC">
              <w:rPr>
                <w:rFonts w:cs="v4.2.0"/>
                <w:lang w:eastAsia="zh-TW"/>
              </w:rPr>
              <w:t xml:space="preserve">6.2A.1.2.1 </w:t>
            </w:r>
            <w:r w:rsidRPr="001F23FC">
              <w:t>Spherical coverage for CA (2UL CA)</w:t>
            </w:r>
          </w:p>
        </w:tc>
        <w:tc>
          <w:tcPr>
            <w:tcW w:w="3629" w:type="dxa"/>
          </w:tcPr>
          <w:p w14:paraId="4ED7DA69" w14:textId="77777777" w:rsidR="005475BE" w:rsidRPr="001F23FC" w:rsidRDefault="005475BE" w:rsidP="005475BE">
            <w:pPr>
              <w:pStyle w:val="TAL"/>
              <w:rPr>
                <w:rFonts w:cs="v4.2.0"/>
                <w:u w:val="single"/>
              </w:rPr>
            </w:pPr>
            <w:r w:rsidRPr="001F23FC">
              <w:rPr>
                <w:rFonts w:cs="v4.2.0"/>
                <w:u w:val="single"/>
              </w:rPr>
              <w:t>Intra-band contiguous CA</w:t>
            </w:r>
          </w:p>
          <w:p w14:paraId="49E2D40C" w14:textId="5141FEAD"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DEDAB66"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41D53621" w14:textId="77777777" w:rsidR="005475BE" w:rsidRPr="001F23FC" w:rsidRDefault="005475BE" w:rsidP="005475BE">
            <w:pPr>
              <w:pStyle w:val="TAL"/>
              <w:keepNext w:val="0"/>
              <w:keepLines w:val="0"/>
              <w:widowControl w:val="0"/>
              <w:rPr>
                <w:rFonts w:cs="v4.2.0"/>
                <w:u w:val="single"/>
              </w:rPr>
            </w:pPr>
          </w:p>
          <w:p w14:paraId="2B8A742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9769D6" w14:textId="77777777" w:rsidR="005475BE" w:rsidRPr="001F23FC" w:rsidRDefault="005475BE" w:rsidP="005475BE">
            <w:pPr>
              <w:pStyle w:val="TAL"/>
              <w:keepNext w:val="0"/>
              <w:keepLines w:val="0"/>
              <w:widowControl w:val="0"/>
              <w:rPr>
                <w:rFonts w:cs="v4.2.0"/>
              </w:rPr>
            </w:pPr>
            <w:r w:rsidRPr="001F23FC">
              <w:rPr>
                <w:rFonts w:cs="v4.2.0"/>
              </w:rPr>
              <w:t>TBD</w:t>
            </w:r>
          </w:p>
          <w:p w14:paraId="40C43D3D" w14:textId="77777777" w:rsidR="005475BE" w:rsidRPr="001F23FC" w:rsidRDefault="005475BE" w:rsidP="005475BE">
            <w:pPr>
              <w:pStyle w:val="TAL"/>
              <w:keepNext w:val="0"/>
              <w:keepLines w:val="0"/>
              <w:widowControl w:val="0"/>
              <w:rPr>
                <w:rFonts w:cs="v4.2.0"/>
              </w:rPr>
            </w:pPr>
          </w:p>
          <w:p w14:paraId="436E28CC"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741FF991"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09B61941" w14:textId="77777777" w:rsidR="005475BE" w:rsidRPr="001F23FC" w:rsidRDefault="005475BE" w:rsidP="005475BE">
            <w:pPr>
              <w:pStyle w:val="TAL"/>
              <w:rPr>
                <w:rFonts w:cs="Arial"/>
                <w:snapToGrid w:val="0"/>
                <w:lang w:eastAsia="sv-SE"/>
              </w:rPr>
            </w:pPr>
          </w:p>
        </w:tc>
      </w:tr>
      <w:tr w:rsidR="005475BE" w:rsidRPr="001F23FC" w14:paraId="3E4A5125" w14:textId="77777777" w:rsidTr="005D2397">
        <w:trPr>
          <w:gridAfter w:val="1"/>
          <w:wAfter w:w="77" w:type="dxa"/>
          <w:cantSplit/>
          <w:jc w:val="center"/>
        </w:trPr>
        <w:tc>
          <w:tcPr>
            <w:tcW w:w="2720" w:type="dxa"/>
            <w:gridSpan w:val="2"/>
          </w:tcPr>
          <w:p w14:paraId="7E0A366C" w14:textId="77777777" w:rsidR="005475BE" w:rsidRPr="001F23FC" w:rsidRDefault="005475BE" w:rsidP="005475BE">
            <w:pPr>
              <w:pStyle w:val="TAL"/>
              <w:rPr>
                <w:rFonts w:cs="v4.2.0"/>
                <w:lang w:eastAsia="zh-TW"/>
              </w:rPr>
            </w:pPr>
            <w:r w:rsidRPr="001F23FC">
              <w:rPr>
                <w:rFonts w:cs="v4.2.0"/>
                <w:lang w:eastAsia="zh-TW"/>
              </w:rPr>
              <w:t xml:space="preserve">6.2A.1.2.2 </w:t>
            </w:r>
            <w:r w:rsidRPr="001F23FC">
              <w:t>Spherical coverage for CA (</w:t>
            </w:r>
            <w:r w:rsidRPr="001F23FC">
              <w:rPr>
                <w:lang w:eastAsia="zh-TW"/>
              </w:rPr>
              <w:t>3</w:t>
            </w:r>
            <w:r w:rsidRPr="001F23FC">
              <w:t>UL CA)</w:t>
            </w:r>
          </w:p>
        </w:tc>
        <w:tc>
          <w:tcPr>
            <w:tcW w:w="3629" w:type="dxa"/>
          </w:tcPr>
          <w:p w14:paraId="68D6BFA6" w14:textId="77777777" w:rsidR="005475BE" w:rsidRPr="001F23FC" w:rsidRDefault="005475BE" w:rsidP="005475BE">
            <w:pPr>
              <w:pStyle w:val="TAL"/>
              <w:rPr>
                <w:rFonts w:cs="v4.2.0"/>
                <w:u w:val="single"/>
              </w:rPr>
            </w:pPr>
            <w:r w:rsidRPr="001F23FC">
              <w:rPr>
                <w:rFonts w:cs="v4.2.0"/>
                <w:u w:val="single"/>
              </w:rPr>
              <w:t>Intra-band contiguous CA</w:t>
            </w:r>
          </w:p>
          <w:p w14:paraId="11832B3C"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01E4DCC"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59B835E" w14:textId="77777777" w:rsidR="005475BE" w:rsidRPr="001F23FC" w:rsidRDefault="005475BE" w:rsidP="005475BE">
            <w:pPr>
              <w:pStyle w:val="TAL"/>
              <w:keepNext w:val="0"/>
              <w:keepLines w:val="0"/>
              <w:widowControl w:val="0"/>
              <w:rPr>
                <w:rFonts w:cs="v4.2.0"/>
                <w:u w:val="single"/>
              </w:rPr>
            </w:pPr>
          </w:p>
          <w:p w14:paraId="4A0B9B84"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5A0626" w14:textId="77777777" w:rsidR="005475BE" w:rsidRPr="001F23FC" w:rsidRDefault="005475BE" w:rsidP="005475BE">
            <w:pPr>
              <w:pStyle w:val="TAL"/>
              <w:keepNext w:val="0"/>
              <w:keepLines w:val="0"/>
              <w:widowControl w:val="0"/>
              <w:rPr>
                <w:rFonts w:cs="v4.2.0"/>
              </w:rPr>
            </w:pPr>
            <w:r w:rsidRPr="001F23FC">
              <w:rPr>
                <w:rFonts w:cs="v4.2.0"/>
              </w:rPr>
              <w:t>TBD</w:t>
            </w:r>
          </w:p>
          <w:p w14:paraId="2AAAA890" w14:textId="77777777" w:rsidR="005475BE" w:rsidRPr="001F23FC" w:rsidRDefault="005475BE" w:rsidP="005475BE">
            <w:pPr>
              <w:pStyle w:val="TAL"/>
              <w:keepNext w:val="0"/>
              <w:keepLines w:val="0"/>
              <w:widowControl w:val="0"/>
              <w:rPr>
                <w:rFonts w:cs="v4.2.0"/>
              </w:rPr>
            </w:pPr>
          </w:p>
          <w:p w14:paraId="70115E19"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6553D15A"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5B9355AA" w14:textId="77777777" w:rsidR="005475BE" w:rsidRPr="001F23FC" w:rsidRDefault="005475BE" w:rsidP="005475BE">
            <w:pPr>
              <w:pStyle w:val="TAL"/>
              <w:rPr>
                <w:rFonts w:cs="Arial"/>
                <w:snapToGrid w:val="0"/>
                <w:lang w:eastAsia="sv-SE"/>
              </w:rPr>
            </w:pPr>
          </w:p>
        </w:tc>
      </w:tr>
      <w:tr w:rsidR="005475BE" w:rsidRPr="001F23FC" w14:paraId="19533962" w14:textId="77777777" w:rsidTr="005D2397">
        <w:trPr>
          <w:gridAfter w:val="1"/>
          <w:wAfter w:w="77" w:type="dxa"/>
          <w:cantSplit/>
          <w:jc w:val="center"/>
        </w:trPr>
        <w:tc>
          <w:tcPr>
            <w:tcW w:w="2720" w:type="dxa"/>
            <w:gridSpan w:val="2"/>
          </w:tcPr>
          <w:p w14:paraId="4417D1FB" w14:textId="77777777" w:rsidR="005475BE" w:rsidRPr="001F23FC" w:rsidRDefault="005475BE" w:rsidP="005475BE">
            <w:pPr>
              <w:pStyle w:val="TAL"/>
              <w:rPr>
                <w:rFonts w:cs="v4.2.0"/>
                <w:lang w:eastAsia="zh-TW"/>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629" w:type="dxa"/>
          </w:tcPr>
          <w:p w14:paraId="60DF6658" w14:textId="77777777" w:rsidR="005475BE" w:rsidRPr="001F23FC" w:rsidRDefault="005475BE" w:rsidP="005475BE">
            <w:pPr>
              <w:pStyle w:val="TAL"/>
              <w:rPr>
                <w:rFonts w:cs="v4.2.0"/>
                <w:u w:val="single"/>
              </w:rPr>
            </w:pPr>
            <w:r w:rsidRPr="001F23FC">
              <w:rPr>
                <w:rFonts w:cs="v4.2.0"/>
                <w:u w:val="single"/>
              </w:rPr>
              <w:t>Intra-band contiguous CA</w:t>
            </w:r>
          </w:p>
          <w:p w14:paraId="756627D7"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6B135631"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FDE9600" w14:textId="77777777" w:rsidR="005475BE" w:rsidRPr="001F23FC" w:rsidRDefault="005475BE" w:rsidP="005475BE">
            <w:pPr>
              <w:pStyle w:val="TAL"/>
              <w:keepNext w:val="0"/>
              <w:keepLines w:val="0"/>
              <w:widowControl w:val="0"/>
              <w:rPr>
                <w:rFonts w:cs="v4.2.0"/>
                <w:u w:val="single"/>
              </w:rPr>
            </w:pPr>
          </w:p>
          <w:p w14:paraId="792D761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18F087" w14:textId="77777777" w:rsidR="005475BE" w:rsidRPr="001F23FC" w:rsidRDefault="005475BE" w:rsidP="005475BE">
            <w:pPr>
              <w:pStyle w:val="TAL"/>
              <w:keepNext w:val="0"/>
              <w:keepLines w:val="0"/>
              <w:widowControl w:val="0"/>
              <w:rPr>
                <w:rFonts w:cs="v4.2.0"/>
              </w:rPr>
            </w:pPr>
            <w:r w:rsidRPr="001F23FC">
              <w:rPr>
                <w:rFonts w:cs="v4.2.0"/>
              </w:rPr>
              <w:t>TBD</w:t>
            </w:r>
          </w:p>
          <w:p w14:paraId="37D05BA9" w14:textId="77777777" w:rsidR="005475BE" w:rsidRPr="001F23FC" w:rsidRDefault="005475BE" w:rsidP="005475BE">
            <w:pPr>
              <w:pStyle w:val="TAL"/>
              <w:keepNext w:val="0"/>
              <w:keepLines w:val="0"/>
              <w:widowControl w:val="0"/>
              <w:rPr>
                <w:rFonts w:cs="v4.2.0"/>
              </w:rPr>
            </w:pPr>
          </w:p>
          <w:p w14:paraId="4F593C75"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2D713B15"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6BF461A7" w14:textId="77777777" w:rsidR="005475BE" w:rsidRPr="001F23FC" w:rsidRDefault="005475BE" w:rsidP="005475BE">
            <w:pPr>
              <w:pStyle w:val="TAL"/>
              <w:rPr>
                <w:rFonts w:cs="Arial"/>
                <w:snapToGrid w:val="0"/>
                <w:lang w:eastAsia="sv-SE"/>
              </w:rPr>
            </w:pPr>
          </w:p>
        </w:tc>
      </w:tr>
      <w:tr w:rsidR="005475BE" w:rsidRPr="001F23FC" w14:paraId="248FCEEC" w14:textId="77777777" w:rsidTr="005D2397">
        <w:trPr>
          <w:gridAfter w:val="1"/>
          <w:wAfter w:w="77" w:type="dxa"/>
          <w:cantSplit/>
          <w:jc w:val="center"/>
        </w:trPr>
        <w:tc>
          <w:tcPr>
            <w:tcW w:w="2720" w:type="dxa"/>
            <w:gridSpan w:val="2"/>
          </w:tcPr>
          <w:p w14:paraId="28CD25DE" w14:textId="77777777" w:rsidR="005475BE" w:rsidRPr="001F23FC" w:rsidRDefault="005475BE" w:rsidP="005475BE">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629" w:type="dxa"/>
          </w:tcPr>
          <w:p w14:paraId="61327124" w14:textId="77777777" w:rsidR="005475BE" w:rsidRPr="001F23FC" w:rsidRDefault="005475BE" w:rsidP="005475BE">
            <w:pPr>
              <w:pStyle w:val="TAL"/>
              <w:rPr>
                <w:rFonts w:cs="v4.2.0"/>
                <w:u w:val="single"/>
              </w:rPr>
            </w:pPr>
            <w:r w:rsidRPr="001F23FC">
              <w:rPr>
                <w:rFonts w:cs="v4.2.0"/>
                <w:u w:val="single"/>
              </w:rPr>
              <w:t>Intra-band contiguous CA</w:t>
            </w:r>
          </w:p>
          <w:p w14:paraId="672B5475" w14:textId="77777777"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0453F94E" w14:textId="77777777" w:rsidR="005475BE" w:rsidRPr="001F23FC" w:rsidRDefault="005475BE" w:rsidP="005475BE">
            <w:pPr>
              <w:pStyle w:val="TAL"/>
              <w:rPr>
                <w:rFonts w:cs="Arial"/>
                <w:snapToGrid w:val="0"/>
                <w:lang w:eastAsia="sv-SE"/>
              </w:rPr>
            </w:pPr>
          </w:p>
        </w:tc>
      </w:tr>
      <w:tr w:rsidR="005475BE" w:rsidRPr="001F23FC" w14:paraId="3265EDEB" w14:textId="77777777" w:rsidTr="005D2397">
        <w:trPr>
          <w:gridAfter w:val="1"/>
          <w:wAfter w:w="77" w:type="dxa"/>
          <w:cantSplit/>
          <w:jc w:val="center"/>
        </w:trPr>
        <w:tc>
          <w:tcPr>
            <w:tcW w:w="2720" w:type="dxa"/>
            <w:gridSpan w:val="2"/>
          </w:tcPr>
          <w:p w14:paraId="3C02064E"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lastRenderedPageBreak/>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629" w:type="dxa"/>
          </w:tcPr>
          <w:p w14:paraId="34B8BE9F"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E759CE6"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7110F3CD"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28B87214" w14:textId="77777777" w:rsidTr="005D2397">
        <w:trPr>
          <w:gridAfter w:val="1"/>
          <w:wAfter w:w="77" w:type="dxa"/>
          <w:cantSplit/>
          <w:jc w:val="center"/>
        </w:trPr>
        <w:tc>
          <w:tcPr>
            <w:tcW w:w="2720" w:type="dxa"/>
            <w:gridSpan w:val="2"/>
          </w:tcPr>
          <w:p w14:paraId="0B652053"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629" w:type="dxa"/>
          </w:tcPr>
          <w:p w14:paraId="4195BC5C"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867F5B5"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3749E3E4"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5110924A" w14:textId="77777777" w:rsidTr="005D2397">
        <w:trPr>
          <w:gridAfter w:val="1"/>
          <w:wAfter w:w="77" w:type="dxa"/>
          <w:cantSplit/>
          <w:jc w:val="center"/>
        </w:trPr>
        <w:tc>
          <w:tcPr>
            <w:tcW w:w="2720" w:type="dxa"/>
            <w:gridSpan w:val="2"/>
          </w:tcPr>
          <w:p w14:paraId="46FD3159"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629" w:type="dxa"/>
          </w:tcPr>
          <w:p w14:paraId="7A5AF321"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0E2E23FD"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1B276313"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1F23FC" w:rsidRDefault="005475BE" w:rsidP="005475BE">
            <w:pPr>
              <w:pStyle w:val="TAL"/>
              <w:rPr>
                <w:rFonts w:cs="v4.2.0"/>
              </w:rPr>
            </w:pPr>
            <w:r w:rsidRPr="001F23FC">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1F23FC" w:rsidRDefault="005475BE" w:rsidP="005475BE">
            <w:pPr>
              <w:pStyle w:val="TAL"/>
              <w:rPr>
                <w:rFonts w:cs="v4.2.0"/>
                <w:u w:val="single"/>
              </w:rPr>
            </w:pPr>
            <w:r w:rsidRPr="001F23FC">
              <w:rPr>
                <w:rFonts w:cs="v4.2.0"/>
                <w:u w:val="single"/>
              </w:rPr>
              <w:t>Intra-band contiguous CA</w:t>
            </w:r>
          </w:p>
          <w:p w14:paraId="03FDAEF3" w14:textId="77777777" w:rsidR="005475BE" w:rsidRPr="001F23FC" w:rsidRDefault="005475BE" w:rsidP="005475BE">
            <w:pPr>
              <w:pStyle w:val="TAL"/>
              <w:rPr>
                <w:rFonts w:cs="v4.2.0"/>
                <w:u w:val="single"/>
              </w:rPr>
            </w:pPr>
            <w:r w:rsidRPr="001F23FC">
              <w:rPr>
                <w:rFonts w:cs="v4.2.0"/>
                <w:u w:val="single"/>
              </w:rPr>
              <w:t>Maximum aggregated BW ≤ 400MHz</w:t>
            </w:r>
          </w:p>
          <w:p w14:paraId="362D5481" w14:textId="77777777" w:rsidR="005475BE" w:rsidRPr="001F23FC" w:rsidRDefault="005475BE" w:rsidP="005475BE">
            <w:pPr>
              <w:pStyle w:val="TAL"/>
              <w:rPr>
                <w:rFonts w:cs="v4.2.0"/>
                <w:u w:val="single"/>
              </w:rPr>
            </w:pPr>
            <w:r w:rsidRPr="001F23FC">
              <w:rPr>
                <w:rFonts w:cs="v4.2.0"/>
                <w:u w:val="single"/>
              </w:rPr>
              <w:t>Same as 6.2.2</w:t>
            </w:r>
          </w:p>
          <w:p w14:paraId="040FA37F" w14:textId="77777777" w:rsidR="005475BE" w:rsidRPr="001F23FC" w:rsidRDefault="005475BE" w:rsidP="005475BE">
            <w:pPr>
              <w:pStyle w:val="TAL"/>
              <w:rPr>
                <w:rFonts w:cs="v4.2.0"/>
                <w:u w:val="single"/>
              </w:rPr>
            </w:pPr>
          </w:p>
          <w:p w14:paraId="66FFEF50" w14:textId="77777777" w:rsidR="005475BE" w:rsidRPr="001F23FC" w:rsidRDefault="005475BE" w:rsidP="005475BE">
            <w:pPr>
              <w:pStyle w:val="TAL"/>
              <w:rPr>
                <w:rFonts w:cs="v4.2.0"/>
                <w:u w:val="single"/>
              </w:rPr>
            </w:pPr>
            <w:r w:rsidRPr="001F23FC">
              <w:rPr>
                <w:rFonts w:cs="v4.2.0"/>
                <w:u w:val="single"/>
              </w:rPr>
              <w:t>Maximum aggregated BW &gt; 400MHz</w:t>
            </w:r>
          </w:p>
          <w:p w14:paraId="038CC867" w14:textId="77777777" w:rsidR="005475BE" w:rsidRPr="001F23FC" w:rsidRDefault="005475BE" w:rsidP="005475BE">
            <w:pPr>
              <w:pStyle w:val="TAL"/>
              <w:rPr>
                <w:rFonts w:cs="v4.2.0"/>
                <w:u w:val="single"/>
              </w:rPr>
            </w:pPr>
            <w:r w:rsidRPr="001F23FC">
              <w:rPr>
                <w:rFonts w:cs="v4.2.0"/>
                <w:u w:val="single"/>
              </w:rPr>
              <w:t>TBD</w:t>
            </w:r>
          </w:p>
          <w:p w14:paraId="4AF0BFF4" w14:textId="77777777" w:rsidR="005475BE" w:rsidRPr="001F23FC" w:rsidRDefault="005475BE" w:rsidP="005475BE">
            <w:pPr>
              <w:pStyle w:val="TAL"/>
              <w:rPr>
                <w:rFonts w:cs="v4.2.0"/>
                <w:u w:val="single"/>
              </w:rPr>
            </w:pPr>
          </w:p>
          <w:p w14:paraId="1100D7BF" w14:textId="77777777" w:rsidR="005475BE" w:rsidRPr="001F23FC" w:rsidRDefault="005475BE" w:rsidP="005475BE">
            <w:pPr>
              <w:pStyle w:val="TAL"/>
              <w:rPr>
                <w:rFonts w:cs="v4.2.0"/>
                <w:u w:val="single"/>
              </w:rPr>
            </w:pPr>
            <w:r w:rsidRPr="001F23FC">
              <w:rPr>
                <w:rFonts w:cs="v4.2.0"/>
                <w:u w:val="single"/>
              </w:rPr>
              <w:t>Intra-band non-contiguous, Inter-band CA</w:t>
            </w:r>
          </w:p>
          <w:p w14:paraId="7D78AF2C" w14:textId="686187A3"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2112EBD0" w:rsidR="005475BE" w:rsidRPr="001F23FC" w:rsidRDefault="005475BE" w:rsidP="005475BE">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5475BE" w:rsidRPr="001F23FC"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1F23FC" w:rsidRDefault="005475BE" w:rsidP="005475BE">
            <w:pPr>
              <w:pStyle w:val="TAL"/>
              <w:rPr>
                <w:rFonts w:cs="v4.2.0"/>
              </w:rPr>
            </w:pPr>
            <w:r w:rsidRPr="001F23FC">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1F23FC" w:rsidRDefault="005475BE" w:rsidP="005475BE">
            <w:pPr>
              <w:pStyle w:val="TAL"/>
              <w:rPr>
                <w:rFonts w:cs="v4.2.0"/>
                <w:u w:val="single"/>
              </w:rPr>
            </w:pPr>
            <w:r w:rsidRPr="001F23FC">
              <w:rPr>
                <w:rFonts w:cs="v4.2.0"/>
                <w:u w:val="single"/>
              </w:rPr>
              <w:t>Intra-band contiguous CA</w:t>
            </w:r>
          </w:p>
          <w:p w14:paraId="09A21955" w14:textId="77777777" w:rsidR="005475BE" w:rsidRPr="001F23FC" w:rsidRDefault="005475BE" w:rsidP="005475BE">
            <w:pPr>
              <w:pStyle w:val="TAL"/>
              <w:rPr>
                <w:rFonts w:cs="v4.2.0"/>
                <w:u w:val="single"/>
              </w:rPr>
            </w:pPr>
            <w:r w:rsidRPr="001F23FC">
              <w:rPr>
                <w:rFonts w:cs="v4.2.0"/>
                <w:u w:val="single"/>
              </w:rPr>
              <w:t>Maximum aggregated BW ≤ 400MHz</w:t>
            </w:r>
          </w:p>
          <w:p w14:paraId="2AB2849B" w14:textId="77777777" w:rsidR="005475BE" w:rsidRPr="001F23FC" w:rsidRDefault="005475BE" w:rsidP="005475BE">
            <w:pPr>
              <w:pStyle w:val="TAL"/>
              <w:rPr>
                <w:rFonts w:cs="v4.2.0"/>
                <w:u w:val="single"/>
              </w:rPr>
            </w:pPr>
            <w:r w:rsidRPr="001F23FC">
              <w:rPr>
                <w:rFonts w:cs="v4.2.0"/>
                <w:u w:val="single"/>
              </w:rPr>
              <w:t>Same as 6.2.2</w:t>
            </w:r>
          </w:p>
          <w:p w14:paraId="1D960707" w14:textId="77777777" w:rsidR="005475BE" w:rsidRPr="001F23FC" w:rsidRDefault="005475BE" w:rsidP="005475BE">
            <w:pPr>
              <w:pStyle w:val="TAL"/>
              <w:rPr>
                <w:rFonts w:cs="v4.2.0"/>
                <w:u w:val="single"/>
              </w:rPr>
            </w:pPr>
          </w:p>
          <w:p w14:paraId="1F984D6B" w14:textId="77777777" w:rsidR="005475BE" w:rsidRPr="001F23FC" w:rsidRDefault="005475BE" w:rsidP="005475BE">
            <w:pPr>
              <w:pStyle w:val="TAL"/>
              <w:rPr>
                <w:rFonts w:cs="v4.2.0"/>
                <w:u w:val="single"/>
              </w:rPr>
            </w:pPr>
            <w:r w:rsidRPr="001F23FC">
              <w:rPr>
                <w:rFonts w:cs="v4.2.0"/>
                <w:u w:val="single"/>
              </w:rPr>
              <w:t>Maximum aggregated BW &gt; 400MHz</w:t>
            </w:r>
          </w:p>
          <w:p w14:paraId="30DECC5A" w14:textId="77777777" w:rsidR="005475BE" w:rsidRPr="001F23FC" w:rsidRDefault="005475BE" w:rsidP="005475BE">
            <w:pPr>
              <w:pStyle w:val="TAL"/>
              <w:rPr>
                <w:rFonts w:cs="v4.2.0"/>
                <w:u w:val="single"/>
              </w:rPr>
            </w:pPr>
            <w:r w:rsidRPr="001F23FC">
              <w:rPr>
                <w:rFonts w:cs="v4.2.0"/>
                <w:u w:val="single"/>
              </w:rPr>
              <w:t>TBD</w:t>
            </w:r>
          </w:p>
          <w:p w14:paraId="6E52614C" w14:textId="77777777" w:rsidR="005475BE" w:rsidRPr="001F23FC" w:rsidRDefault="005475BE" w:rsidP="005475BE">
            <w:pPr>
              <w:pStyle w:val="TAL"/>
              <w:rPr>
                <w:rFonts w:cs="v4.2.0"/>
                <w:u w:val="single"/>
              </w:rPr>
            </w:pPr>
          </w:p>
          <w:p w14:paraId="696BA12F" w14:textId="77777777" w:rsidR="005475BE" w:rsidRPr="001F23FC" w:rsidRDefault="005475BE" w:rsidP="005475BE">
            <w:pPr>
              <w:pStyle w:val="TAL"/>
              <w:rPr>
                <w:rFonts w:cs="v4.2.0"/>
                <w:u w:val="single"/>
              </w:rPr>
            </w:pPr>
            <w:r w:rsidRPr="001F23FC">
              <w:rPr>
                <w:rFonts w:cs="v4.2.0"/>
                <w:u w:val="single"/>
              </w:rPr>
              <w:t>Intra-band non-contiguous, Inter-band CA</w:t>
            </w:r>
          </w:p>
          <w:p w14:paraId="6FC7FF9E" w14:textId="61137C96"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1F23FC" w:rsidRDefault="005475BE" w:rsidP="005475BE">
            <w:pPr>
              <w:pStyle w:val="TAL"/>
              <w:rPr>
                <w:rFonts w:cs="Arial"/>
                <w:snapToGrid w:val="0"/>
                <w:lang w:eastAsia="sv-SE"/>
              </w:rPr>
            </w:pPr>
          </w:p>
        </w:tc>
      </w:tr>
      <w:tr w:rsidR="005475BE" w:rsidRPr="001F23FC"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1F23FC" w:rsidRDefault="005475BE" w:rsidP="005475BE">
            <w:pPr>
              <w:pStyle w:val="TAL"/>
              <w:rPr>
                <w:rFonts w:cs="v4.2.0"/>
              </w:rPr>
            </w:pPr>
            <w:r w:rsidRPr="001F23FC">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1F23FC" w:rsidRDefault="005475BE" w:rsidP="005475BE">
            <w:pPr>
              <w:pStyle w:val="TAL"/>
              <w:rPr>
                <w:rFonts w:cs="v4.2.0"/>
                <w:u w:val="single"/>
              </w:rPr>
            </w:pPr>
            <w:r w:rsidRPr="001F23FC">
              <w:rPr>
                <w:rFonts w:cs="v4.2.0"/>
                <w:u w:val="single"/>
              </w:rPr>
              <w:t>Intra-band contiguous CA</w:t>
            </w:r>
          </w:p>
          <w:p w14:paraId="220A7D5C" w14:textId="77777777" w:rsidR="005475BE" w:rsidRPr="001F23FC" w:rsidRDefault="005475BE" w:rsidP="005475BE">
            <w:pPr>
              <w:pStyle w:val="TAL"/>
              <w:rPr>
                <w:rFonts w:cs="v4.2.0"/>
                <w:u w:val="single"/>
              </w:rPr>
            </w:pPr>
            <w:r w:rsidRPr="001F23FC">
              <w:rPr>
                <w:rFonts w:cs="v4.2.0"/>
                <w:u w:val="single"/>
              </w:rPr>
              <w:t>Maximum aggregated BW ≤ 400MHz</w:t>
            </w:r>
          </w:p>
          <w:p w14:paraId="0777E41A" w14:textId="77777777" w:rsidR="005475BE" w:rsidRPr="001F23FC" w:rsidRDefault="005475BE" w:rsidP="005475BE">
            <w:pPr>
              <w:pStyle w:val="TAL"/>
              <w:rPr>
                <w:rFonts w:cs="v4.2.0"/>
                <w:u w:val="single"/>
              </w:rPr>
            </w:pPr>
            <w:r w:rsidRPr="001F23FC">
              <w:rPr>
                <w:rFonts w:cs="v4.2.0"/>
                <w:u w:val="single"/>
              </w:rPr>
              <w:t>Same as 6.2.2</w:t>
            </w:r>
          </w:p>
          <w:p w14:paraId="1D767D55" w14:textId="77777777" w:rsidR="005475BE" w:rsidRPr="001F23FC" w:rsidRDefault="005475BE" w:rsidP="005475BE">
            <w:pPr>
              <w:pStyle w:val="TAL"/>
              <w:rPr>
                <w:rFonts w:cs="v4.2.0"/>
                <w:u w:val="single"/>
              </w:rPr>
            </w:pPr>
          </w:p>
          <w:p w14:paraId="65B2EF15" w14:textId="77777777" w:rsidR="005475BE" w:rsidRPr="001F23FC" w:rsidRDefault="005475BE" w:rsidP="005475BE">
            <w:pPr>
              <w:pStyle w:val="TAL"/>
              <w:rPr>
                <w:rFonts w:cs="v4.2.0"/>
                <w:u w:val="single"/>
              </w:rPr>
            </w:pPr>
            <w:r w:rsidRPr="001F23FC">
              <w:rPr>
                <w:rFonts w:cs="v4.2.0"/>
                <w:u w:val="single"/>
              </w:rPr>
              <w:t>Maximum aggregated BW &gt; 400MHz</w:t>
            </w:r>
          </w:p>
          <w:p w14:paraId="1C8AE43A" w14:textId="77777777" w:rsidR="005475BE" w:rsidRPr="001F23FC" w:rsidRDefault="005475BE" w:rsidP="005475BE">
            <w:pPr>
              <w:pStyle w:val="TAL"/>
              <w:rPr>
                <w:rFonts w:cs="v4.2.0"/>
                <w:u w:val="single"/>
              </w:rPr>
            </w:pPr>
            <w:r w:rsidRPr="001F23FC">
              <w:rPr>
                <w:rFonts w:cs="v4.2.0"/>
                <w:u w:val="single"/>
              </w:rPr>
              <w:t>TBD</w:t>
            </w:r>
          </w:p>
          <w:p w14:paraId="1762589E" w14:textId="77777777" w:rsidR="005475BE" w:rsidRPr="001F23FC" w:rsidRDefault="005475BE" w:rsidP="005475BE">
            <w:pPr>
              <w:pStyle w:val="TAL"/>
              <w:rPr>
                <w:rFonts w:cs="v4.2.0"/>
                <w:u w:val="single"/>
              </w:rPr>
            </w:pPr>
          </w:p>
          <w:p w14:paraId="32EE6D2E" w14:textId="77777777" w:rsidR="005475BE" w:rsidRPr="001F23FC" w:rsidRDefault="005475BE" w:rsidP="005475BE">
            <w:pPr>
              <w:pStyle w:val="TAL"/>
              <w:rPr>
                <w:rFonts w:cs="v4.2.0"/>
                <w:u w:val="single"/>
              </w:rPr>
            </w:pPr>
            <w:r w:rsidRPr="001F23FC">
              <w:rPr>
                <w:rFonts w:cs="v4.2.0"/>
                <w:u w:val="single"/>
              </w:rPr>
              <w:t>Intra-band non-contiguous, Inter-band CA</w:t>
            </w:r>
          </w:p>
          <w:p w14:paraId="17C455A1" w14:textId="7FDF57FF"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1F23FC" w:rsidRDefault="005475BE" w:rsidP="005475BE">
            <w:pPr>
              <w:pStyle w:val="TAL"/>
              <w:rPr>
                <w:rFonts w:cs="Arial"/>
                <w:snapToGrid w:val="0"/>
                <w:lang w:eastAsia="sv-SE"/>
              </w:rPr>
            </w:pPr>
          </w:p>
        </w:tc>
      </w:tr>
      <w:tr w:rsidR="005475BE" w:rsidRPr="001F23FC"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1F23FC" w:rsidRDefault="005475BE" w:rsidP="005475BE">
            <w:pPr>
              <w:pStyle w:val="TAL"/>
              <w:rPr>
                <w:rFonts w:cs="v4.2.0"/>
              </w:rPr>
            </w:pPr>
            <w:r w:rsidRPr="001F23FC">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1F23FC" w:rsidRDefault="005475BE" w:rsidP="005475BE">
            <w:pPr>
              <w:pStyle w:val="TAL"/>
              <w:rPr>
                <w:rFonts w:cs="v4.2.0"/>
                <w:u w:val="single"/>
              </w:rPr>
            </w:pPr>
            <w:r w:rsidRPr="001F23FC">
              <w:rPr>
                <w:rFonts w:cs="v4.2.0"/>
                <w:u w:val="single"/>
              </w:rPr>
              <w:t>Intra-band contiguous CA</w:t>
            </w:r>
          </w:p>
          <w:p w14:paraId="39B2B53D" w14:textId="2AF0FA92" w:rsidR="005475BE" w:rsidRPr="001F23FC" w:rsidRDefault="005475BE" w:rsidP="005475BE">
            <w:pPr>
              <w:pStyle w:val="TAL"/>
              <w:rPr>
                <w:rFonts w:cs="v4.2.0"/>
                <w:u w:val="single"/>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1F23FC" w:rsidRDefault="005475BE" w:rsidP="005475BE">
            <w:pPr>
              <w:pStyle w:val="TAL"/>
              <w:rPr>
                <w:rFonts w:cs="Arial"/>
                <w:snapToGrid w:val="0"/>
                <w:lang w:eastAsia="sv-SE"/>
              </w:rPr>
            </w:pPr>
          </w:p>
        </w:tc>
      </w:tr>
      <w:tr w:rsidR="005475BE" w:rsidRPr="001F23FC"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1F23FC" w:rsidRDefault="005475BE" w:rsidP="005475BE">
            <w:pPr>
              <w:pStyle w:val="TAL"/>
              <w:rPr>
                <w:rFonts w:cs="v4.2.0"/>
              </w:rPr>
            </w:pPr>
            <w:r w:rsidRPr="001F23FC">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C64ACE1" w14:textId="5A82A5F1"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1F23FC" w:rsidRDefault="005475BE" w:rsidP="005475BE">
            <w:pPr>
              <w:pStyle w:val="TAL"/>
              <w:rPr>
                <w:rFonts w:cs="Arial"/>
                <w:snapToGrid w:val="0"/>
                <w:lang w:eastAsia="sv-SE"/>
              </w:rPr>
            </w:pPr>
          </w:p>
        </w:tc>
      </w:tr>
      <w:tr w:rsidR="005475BE" w:rsidRPr="001F23FC"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1F23FC" w:rsidRDefault="005475BE" w:rsidP="005475BE">
            <w:pPr>
              <w:pStyle w:val="TAL"/>
              <w:rPr>
                <w:rFonts w:cs="v4.2.0"/>
              </w:rPr>
            </w:pPr>
            <w:r w:rsidRPr="001F23FC">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619B07AA" w14:textId="631D976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1F23FC" w:rsidRDefault="005475BE" w:rsidP="005475BE">
            <w:pPr>
              <w:pStyle w:val="TAL"/>
              <w:rPr>
                <w:rFonts w:cs="Arial"/>
                <w:snapToGrid w:val="0"/>
                <w:lang w:eastAsia="sv-SE"/>
              </w:rPr>
            </w:pPr>
          </w:p>
        </w:tc>
      </w:tr>
      <w:tr w:rsidR="005475BE" w:rsidRPr="001F23FC"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1F23FC" w:rsidRDefault="005475BE" w:rsidP="005475BE">
            <w:pPr>
              <w:pStyle w:val="TAL"/>
              <w:rPr>
                <w:rFonts w:cs="v4.2.0"/>
              </w:rPr>
            </w:pPr>
            <w:r w:rsidRPr="001F23FC">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2C173C8" w14:textId="4D20E97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1F23FC" w:rsidRDefault="005475BE" w:rsidP="005475BE">
            <w:pPr>
              <w:pStyle w:val="TAL"/>
              <w:rPr>
                <w:rFonts w:cs="Arial"/>
                <w:snapToGrid w:val="0"/>
                <w:lang w:eastAsia="sv-SE"/>
              </w:rPr>
            </w:pPr>
          </w:p>
        </w:tc>
      </w:tr>
      <w:tr w:rsidR="005475BE" w:rsidRPr="001F23FC"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1F23FC" w:rsidRDefault="005475BE" w:rsidP="005475BE">
            <w:pPr>
              <w:pStyle w:val="TAL"/>
              <w:rPr>
                <w:rFonts w:cs="v4.2.0"/>
              </w:rPr>
            </w:pPr>
            <w:r w:rsidRPr="001F23FC">
              <w:rPr>
                <w:rFonts w:cs="v4.2.0"/>
              </w:rPr>
              <w:t>6.2A.3.1</w:t>
            </w:r>
            <w:r w:rsidR="00DC6554" w:rsidRPr="001F23FC">
              <w:rPr>
                <w:rFonts w:cs="v4.2.0"/>
              </w:rPr>
              <w:t xml:space="preserve"> </w:t>
            </w:r>
            <w:r w:rsidRPr="001F23FC">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28C57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CFFEA4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0CB12FD" w14:textId="77777777" w:rsidR="005475BE" w:rsidRPr="001F23FC" w:rsidRDefault="005475BE" w:rsidP="005475BE">
            <w:pPr>
              <w:keepNext/>
              <w:keepLines/>
              <w:spacing w:after="0"/>
              <w:rPr>
                <w:rFonts w:ascii="Arial" w:eastAsia="PMingLiU" w:hAnsi="Arial" w:cs="v4.2.0"/>
                <w:sz w:val="18"/>
                <w:u w:val="single"/>
              </w:rPr>
            </w:pPr>
          </w:p>
          <w:p w14:paraId="79A4371E"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2BE3777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506B6DA5" w14:textId="77777777" w:rsidR="005475BE" w:rsidRPr="001F23FC" w:rsidRDefault="005475BE" w:rsidP="005475BE">
            <w:pPr>
              <w:keepNext/>
              <w:keepLines/>
              <w:spacing w:after="0"/>
              <w:rPr>
                <w:rFonts w:ascii="Arial" w:eastAsia="PMingLiU" w:hAnsi="Arial" w:cs="v4.2.0"/>
                <w:sz w:val="18"/>
                <w:u w:val="single"/>
              </w:rPr>
            </w:pPr>
          </w:p>
          <w:p w14:paraId="445A231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3B7F2C9A" w14:textId="5101F703"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1F23FC" w:rsidRDefault="005475BE" w:rsidP="005475BE">
            <w:pPr>
              <w:pStyle w:val="TAL"/>
              <w:rPr>
                <w:rFonts w:cs="Arial"/>
                <w:snapToGrid w:val="0"/>
                <w:lang w:eastAsia="sv-SE"/>
              </w:rPr>
            </w:pPr>
          </w:p>
        </w:tc>
      </w:tr>
      <w:tr w:rsidR="005475BE" w:rsidRPr="001F23FC"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1F23FC" w:rsidRDefault="005475BE" w:rsidP="005475BE">
            <w:pPr>
              <w:pStyle w:val="TAL"/>
              <w:rPr>
                <w:rFonts w:cs="v4.2.0"/>
              </w:rPr>
            </w:pPr>
            <w:r w:rsidRPr="001F23FC">
              <w:rPr>
                <w:rFonts w:cs="v4.2.0"/>
              </w:rPr>
              <w:t>6.2A.3.2</w:t>
            </w:r>
            <w:r w:rsidR="00052581" w:rsidRPr="001F23FC">
              <w:rPr>
                <w:rFonts w:cs="v4.2.0"/>
              </w:rPr>
              <w:t xml:space="preserve"> </w:t>
            </w:r>
            <w:r w:rsidRPr="001F23FC">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BEACF6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1A22933C"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B7713DA" w14:textId="77777777" w:rsidR="005475BE" w:rsidRPr="001F23FC" w:rsidRDefault="005475BE" w:rsidP="005475BE">
            <w:pPr>
              <w:keepNext/>
              <w:keepLines/>
              <w:spacing w:after="0"/>
              <w:rPr>
                <w:rFonts w:ascii="Arial" w:eastAsia="PMingLiU" w:hAnsi="Arial" w:cs="v4.2.0"/>
                <w:sz w:val="18"/>
                <w:u w:val="single"/>
              </w:rPr>
            </w:pPr>
          </w:p>
          <w:p w14:paraId="62416EB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341E24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1192E902" w14:textId="77777777" w:rsidR="005475BE" w:rsidRPr="001F23FC" w:rsidRDefault="005475BE" w:rsidP="005475BE">
            <w:pPr>
              <w:keepNext/>
              <w:keepLines/>
              <w:spacing w:after="0"/>
              <w:rPr>
                <w:rFonts w:ascii="Arial" w:eastAsia="PMingLiU" w:hAnsi="Arial" w:cs="v4.2.0"/>
                <w:sz w:val="18"/>
                <w:u w:val="single"/>
              </w:rPr>
            </w:pPr>
          </w:p>
          <w:p w14:paraId="4C01A71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571F8155" w14:textId="76738154"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1F23FC" w:rsidRDefault="005475BE" w:rsidP="005475BE">
            <w:pPr>
              <w:pStyle w:val="TAL"/>
              <w:rPr>
                <w:rFonts w:cs="Arial"/>
                <w:snapToGrid w:val="0"/>
                <w:lang w:eastAsia="sv-SE"/>
              </w:rPr>
            </w:pPr>
          </w:p>
        </w:tc>
      </w:tr>
      <w:tr w:rsidR="005475BE" w:rsidRPr="001F23FC"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1F23FC" w:rsidRDefault="005475BE" w:rsidP="005475BE">
            <w:pPr>
              <w:pStyle w:val="TAL"/>
              <w:rPr>
                <w:rFonts w:cs="v4.2.0"/>
              </w:rPr>
            </w:pPr>
            <w:r w:rsidRPr="001F23FC">
              <w:rPr>
                <w:rFonts w:cs="v4.2.0"/>
              </w:rPr>
              <w:lastRenderedPageBreak/>
              <w:t>6.2A.3.3</w:t>
            </w:r>
            <w:r w:rsidR="00052581" w:rsidRPr="001F23FC">
              <w:rPr>
                <w:rFonts w:cs="v4.2.0"/>
              </w:rPr>
              <w:t xml:space="preserve"> </w:t>
            </w:r>
            <w:r w:rsidRPr="001F23FC">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1E0308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0B14E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0D2FBAAB" w14:textId="77777777" w:rsidR="005475BE" w:rsidRPr="001F23FC" w:rsidRDefault="005475BE" w:rsidP="005475BE">
            <w:pPr>
              <w:keepNext/>
              <w:keepLines/>
              <w:spacing w:after="0"/>
              <w:rPr>
                <w:rFonts w:ascii="Arial" w:eastAsia="PMingLiU" w:hAnsi="Arial" w:cs="v4.2.0"/>
                <w:sz w:val="18"/>
                <w:u w:val="single"/>
              </w:rPr>
            </w:pPr>
          </w:p>
          <w:p w14:paraId="7B18F088"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6D09D6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0C322B0B" w14:textId="77777777" w:rsidR="005475BE" w:rsidRPr="001F23FC" w:rsidRDefault="005475BE" w:rsidP="005475BE">
            <w:pPr>
              <w:keepNext/>
              <w:keepLines/>
              <w:spacing w:after="0"/>
              <w:rPr>
                <w:rFonts w:ascii="Arial" w:eastAsia="PMingLiU" w:hAnsi="Arial" w:cs="v4.2.0"/>
                <w:sz w:val="18"/>
                <w:u w:val="single"/>
              </w:rPr>
            </w:pPr>
          </w:p>
          <w:p w14:paraId="7BA9FD3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7A14CC95" w14:textId="4363237B"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1F23FC" w:rsidRDefault="005475BE" w:rsidP="005475BE">
            <w:pPr>
              <w:pStyle w:val="TAL"/>
              <w:rPr>
                <w:rFonts w:cs="Arial"/>
                <w:snapToGrid w:val="0"/>
                <w:lang w:eastAsia="sv-SE"/>
              </w:rPr>
            </w:pPr>
          </w:p>
        </w:tc>
      </w:tr>
      <w:tr w:rsidR="005475BE" w:rsidRPr="001F23FC"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1F23FC" w:rsidRDefault="005475BE" w:rsidP="005475BE">
            <w:pPr>
              <w:pStyle w:val="TAL"/>
              <w:rPr>
                <w:rFonts w:cs="v4.2.0"/>
              </w:rPr>
            </w:pPr>
            <w:r w:rsidRPr="001F23FC">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1F23FC" w:rsidRDefault="005475BE" w:rsidP="005475BE">
            <w:pPr>
              <w:pStyle w:val="TAL"/>
              <w:rPr>
                <w:rFonts w:eastAsia="PMingLiU" w:cs="v4.2.0"/>
                <w:u w:val="single"/>
              </w:rPr>
            </w:pPr>
            <w:r w:rsidRPr="001F23FC">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1F23FC" w:rsidRDefault="005475BE" w:rsidP="005475BE">
            <w:pPr>
              <w:pStyle w:val="TAL"/>
              <w:rPr>
                <w:rFonts w:cs="Arial"/>
                <w:snapToGrid w:val="0"/>
                <w:lang w:eastAsia="sv-SE"/>
              </w:rPr>
            </w:pPr>
          </w:p>
        </w:tc>
      </w:tr>
      <w:tr w:rsidR="005475BE" w:rsidRPr="001F23FC"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1F23FC" w:rsidRDefault="005475BE" w:rsidP="005475BE">
            <w:pPr>
              <w:pStyle w:val="TAL"/>
              <w:rPr>
                <w:rFonts w:cs="v4.2.0"/>
              </w:rPr>
            </w:pPr>
            <w:r w:rsidRPr="001F23FC">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1F23FC" w:rsidRDefault="005475BE" w:rsidP="005475BE">
            <w:pPr>
              <w:pStyle w:val="TAL"/>
              <w:rPr>
                <w:rFonts w:eastAsia="PMingLiU" w:cs="v4.2.0"/>
                <w:u w:val="single"/>
              </w:rPr>
            </w:pPr>
            <w:r w:rsidRPr="001F23FC">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1F23FC" w:rsidRDefault="005475BE" w:rsidP="005475BE">
            <w:pPr>
              <w:pStyle w:val="TAL"/>
              <w:rPr>
                <w:rFonts w:cs="Arial"/>
                <w:snapToGrid w:val="0"/>
                <w:lang w:eastAsia="sv-SE"/>
              </w:rPr>
            </w:pPr>
          </w:p>
        </w:tc>
      </w:tr>
      <w:tr w:rsidR="005475BE" w:rsidRPr="001F23FC"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1F23FC" w:rsidRDefault="005475BE" w:rsidP="005475BE">
            <w:pPr>
              <w:pStyle w:val="TAL"/>
              <w:rPr>
                <w:rFonts w:cs="v4.2.0"/>
              </w:rPr>
            </w:pPr>
            <w:r w:rsidRPr="001F23FC">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1F23FC" w:rsidRDefault="005475BE" w:rsidP="005475BE">
            <w:pPr>
              <w:pStyle w:val="TAL"/>
              <w:rPr>
                <w:rFonts w:eastAsia="PMingLiU" w:cs="v4.2.0"/>
                <w:u w:val="single"/>
              </w:rPr>
            </w:pPr>
            <w:r w:rsidRPr="001F23FC">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1F23FC" w:rsidRDefault="005475BE" w:rsidP="005475BE">
            <w:pPr>
              <w:pStyle w:val="TAL"/>
              <w:rPr>
                <w:rFonts w:cs="Arial"/>
                <w:snapToGrid w:val="0"/>
                <w:lang w:eastAsia="sv-SE"/>
              </w:rPr>
            </w:pPr>
          </w:p>
        </w:tc>
      </w:tr>
      <w:tr w:rsidR="005475BE" w:rsidRPr="001F23FC"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1F23FC" w:rsidRDefault="005475BE" w:rsidP="005475BE">
            <w:pPr>
              <w:pStyle w:val="TAL"/>
            </w:pPr>
            <w:r w:rsidRPr="001F23FC">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1F23FC" w:rsidRDefault="005475BE" w:rsidP="005475BE">
            <w:pPr>
              <w:pStyle w:val="TAL"/>
              <w:rPr>
                <w:rFonts w:eastAsia="PMingLiU"/>
                <w:u w:val="single"/>
              </w:rPr>
            </w:pPr>
            <w:r w:rsidRPr="001F23FC">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1F23FC" w:rsidRDefault="005475BE" w:rsidP="005475BE">
            <w:pPr>
              <w:pStyle w:val="TAL"/>
              <w:rPr>
                <w:rFonts w:cs="Arial"/>
                <w:snapToGrid w:val="0"/>
                <w:lang w:eastAsia="sv-SE"/>
              </w:rPr>
            </w:pPr>
          </w:p>
        </w:tc>
      </w:tr>
      <w:tr w:rsidR="005475BE" w:rsidRPr="001F23FC"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1F23FC" w:rsidRDefault="005475BE" w:rsidP="005475BE">
            <w:pPr>
              <w:pStyle w:val="TAL"/>
            </w:pPr>
            <w:r w:rsidRPr="001F23FC">
              <w:t>6.2D.3</w:t>
            </w:r>
            <w:r w:rsidRPr="001F23FC">
              <w:tab/>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1F23FC" w:rsidRDefault="005475BE" w:rsidP="005475BE">
            <w:pPr>
              <w:pStyle w:val="TAL"/>
              <w:rPr>
                <w:rFonts w:eastAsia="PMingLiU"/>
                <w:u w:val="single"/>
              </w:rPr>
            </w:pPr>
            <w:r w:rsidRPr="001F23FC">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1F23FC" w:rsidRDefault="005475BE" w:rsidP="005475BE">
            <w:pPr>
              <w:pStyle w:val="TAL"/>
              <w:rPr>
                <w:rFonts w:cs="Arial"/>
                <w:snapToGrid w:val="0"/>
                <w:lang w:eastAsia="sv-SE"/>
              </w:rPr>
            </w:pPr>
          </w:p>
        </w:tc>
      </w:tr>
      <w:tr w:rsidR="005475BE" w:rsidRPr="001F23FC" w14:paraId="3D5CC308" w14:textId="77777777" w:rsidTr="005D2397">
        <w:trPr>
          <w:gridAfter w:val="1"/>
          <w:wAfter w:w="77" w:type="dxa"/>
          <w:cantSplit/>
          <w:jc w:val="center"/>
        </w:trPr>
        <w:tc>
          <w:tcPr>
            <w:tcW w:w="2720" w:type="dxa"/>
            <w:gridSpan w:val="2"/>
          </w:tcPr>
          <w:p w14:paraId="2F8781E8" w14:textId="77777777" w:rsidR="005475BE" w:rsidRPr="001F23FC" w:rsidRDefault="005475BE" w:rsidP="005475BE">
            <w:pPr>
              <w:pStyle w:val="TAL"/>
              <w:rPr>
                <w:rFonts w:cs="v4.2.0"/>
              </w:rPr>
            </w:pPr>
            <w:r w:rsidRPr="001F23FC">
              <w:rPr>
                <w:rFonts w:cs="v4.2.0"/>
              </w:rPr>
              <w:t>6.3.1 Minimum output power</w:t>
            </w:r>
          </w:p>
        </w:tc>
        <w:tc>
          <w:tcPr>
            <w:tcW w:w="3629" w:type="dxa"/>
          </w:tcPr>
          <w:p w14:paraId="156E1C4A" w14:textId="77777777" w:rsidR="005475BE" w:rsidRPr="001F23FC" w:rsidRDefault="005475BE" w:rsidP="005475BE">
            <w:pPr>
              <w:pStyle w:val="TAL"/>
              <w:rPr>
                <w:rFonts w:cs="Arial"/>
                <w:bCs/>
                <w:szCs w:val="18"/>
              </w:rPr>
            </w:pPr>
            <w:r w:rsidRPr="001F23FC">
              <w:rPr>
                <w:rFonts w:cs="Arial"/>
                <w:bCs/>
                <w:szCs w:val="18"/>
                <w:u w:val="single"/>
              </w:rPr>
              <w:t>PC1</w:t>
            </w:r>
          </w:p>
          <w:p w14:paraId="3C3FEE1E" w14:textId="77777777" w:rsidR="005475BE" w:rsidRPr="001F23FC" w:rsidRDefault="005475BE" w:rsidP="005475BE">
            <w:pPr>
              <w:pStyle w:val="TAL"/>
              <w:rPr>
                <w:rFonts w:cs="Arial"/>
                <w:bCs/>
                <w:szCs w:val="18"/>
              </w:rPr>
            </w:pPr>
            <w:r w:rsidRPr="001F23FC">
              <w:rPr>
                <w:rFonts w:cs="Arial"/>
                <w:bCs/>
                <w:szCs w:val="18"/>
              </w:rPr>
              <w:t>Minimum peak EIRP, Max EIRP</w:t>
            </w:r>
          </w:p>
          <w:p w14:paraId="7B9EC751"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15516723" w14:textId="77777777" w:rsidR="005475BE" w:rsidRPr="001F23FC" w:rsidRDefault="005475BE" w:rsidP="005475BE">
            <w:pPr>
              <w:pStyle w:val="TAL"/>
              <w:rPr>
                <w:rFonts w:cs="Arial"/>
                <w:bCs/>
                <w:szCs w:val="18"/>
              </w:rPr>
            </w:pPr>
            <w:r w:rsidRPr="001F23FC">
              <w:rPr>
                <w:rFonts w:cs="Arial"/>
              </w:rPr>
              <w:t>±5.66 dB</w:t>
            </w:r>
            <w:r w:rsidRPr="001F23FC">
              <w:rPr>
                <w:rFonts w:cs="Arial"/>
                <w:bCs/>
                <w:szCs w:val="18"/>
              </w:rPr>
              <w:t xml:space="preserve"> (FR2a, NTC testing)</w:t>
            </w:r>
          </w:p>
          <w:p w14:paraId="6EEE752A" w14:textId="77777777" w:rsidR="005475BE" w:rsidRPr="001F23FC" w:rsidRDefault="005475BE" w:rsidP="005475BE">
            <w:pPr>
              <w:pStyle w:val="TAL"/>
              <w:rPr>
                <w:rFonts w:cs="Arial"/>
                <w:bCs/>
                <w:szCs w:val="18"/>
              </w:rPr>
            </w:pPr>
            <w:r w:rsidRPr="001F23FC">
              <w:rPr>
                <w:rFonts w:cs="Arial"/>
              </w:rPr>
              <w:t>±5.96</w:t>
            </w:r>
            <w:r w:rsidRPr="001F23FC">
              <w:rPr>
                <w:rFonts w:cs="Arial"/>
                <w:bCs/>
                <w:szCs w:val="18"/>
              </w:rPr>
              <w:t xml:space="preserve"> dB (FR2b, NTC testing)</w:t>
            </w:r>
          </w:p>
          <w:p w14:paraId="4D11C916"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5.92 dB (FR2a, ETC testing)</w:t>
            </w:r>
          </w:p>
          <w:p w14:paraId="3E5C4282"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6.22 dB (FR2b, ETC testing)</w:t>
            </w:r>
          </w:p>
          <w:p w14:paraId="7470562E" w14:textId="77777777" w:rsidR="005475BE" w:rsidRPr="001F23FC" w:rsidRDefault="005475BE" w:rsidP="005475BE">
            <w:pPr>
              <w:pStyle w:val="TAL"/>
              <w:rPr>
                <w:rFonts w:cs="Arial"/>
                <w:bCs/>
                <w:szCs w:val="18"/>
                <w:u w:val="single"/>
              </w:rPr>
            </w:pPr>
          </w:p>
          <w:p w14:paraId="14A72491" w14:textId="77777777" w:rsidR="005475BE" w:rsidRPr="001F23FC" w:rsidRDefault="005475BE" w:rsidP="005475BE">
            <w:pPr>
              <w:pStyle w:val="TAL"/>
              <w:rPr>
                <w:rFonts w:cs="Arial"/>
                <w:bCs/>
                <w:szCs w:val="18"/>
              </w:rPr>
            </w:pPr>
            <w:r w:rsidRPr="001F23FC">
              <w:rPr>
                <w:rFonts w:cs="Arial"/>
                <w:bCs/>
                <w:szCs w:val="18"/>
                <w:u w:val="single"/>
              </w:rPr>
              <w:t>PC3</w:t>
            </w:r>
          </w:p>
          <w:p w14:paraId="6B3279E8" w14:textId="77777777" w:rsidR="005475BE" w:rsidRPr="001F23FC" w:rsidRDefault="005475BE" w:rsidP="005475BE">
            <w:pPr>
              <w:pStyle w:val="TAL"/>
              <w:rPr>
                <w:rFonts w:cs="Arial"/>
                <w:bCs/>
                <w:szCs w:val="18"/>
              </w:rPr>
            </w:pPr>
            <w:r w:rsidRPr="001F23FC">
              <w:rPr>
                <w:rFonts w:cs="Arial"/>
                <w:bCs/>
                <w:szCs w:val="18"/>
              </w:rPr>
              <w:t>Minimum peak EIRP, Max EIRP</w:t>
            </w:r>
          </w:p>
          <w:p w14:paraId="0A7BB212"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466B0886" w14:textId="77777777" w:rsidR="005475BE" w:rsidRPr="001F23FC" w:rsidRDefault="005475BE" w:rsidP="005475BE">
            <w:pPr>
              <w:pStyle w:val="TAL"/>
              <w:rPr>
                <w:rFonts w:cs="Arial"/>
                <w:bCs/>
                <w:szCs w:val="18"/>
              </w:rPr>
            </w:pPr>
            <w:r w:rsidRPr="001F23FC">
              <w:rPr>
                <w:rFonts w:cs="Arial"/>
              </w:rPr>
              <w:t>±6.15</w:t>
            </w:r>
            <w:r w:rsidRPr="001F23FC">
              <w:rPr>
                <w:rFonts w:cs="Arial"/>
                <w:bCs/>
                <w:szCs w:val="18"/>
              </w:rPr>
              <w:t xml:space="preserve"> dB (FR2a &amp; FR2b, NTC testing)</w:t>
            </w:r>
          </w:p>
          <w:p w14:paraId="1332C810" w14:textId="0516C6EC" w:rsidR="005475BE" w:rsidRPr="001F23FC" w:rsidRDefault="005475BE" w:rsidP="005475BE">
            <w:pPr>
              <w:pStyle w:val="TAL"/>
              <w:rPr>
                <w:rFonts w:cs="Arial"/>
              </w:rPr>
            </w:pPr>
            <w:r w:rsidRPr="001F23FC">
              <w:rPr>
                <w:rFonts w:cs="Arial"/>
              </w:rPr>
              <w:t>±7.34</w:t>
            </w:r>
            <w:r w:rsidRPr="001F23FC">
              <w:rPr>
                <w:rFonts w:cs="Arial"/>
                <w:bCs/>
                <w:szCs w:val="18"/>
              </w:rPr>
              <w:t xml:space="preserve"> dB</w:t>
            </w:r>
            <w:r w:rsidRPr="001F23FC">
              <w:rPr>
                <w:rFonts w:cs="Arial"/>
              </w:rPr>
              <w:t xml:space="preserve"> (FR2c, NTC testing)</w:t>
            </w:r>
          </w:p>
          <w:p w14:paraId="1E31B6F3"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6.41 dB (FR2a &amp; FR2b, ETC testing)</w:t>
            </w:r>
          </w:p>
          <w:p w14:paraId="74445766" w14:textId="45ADD55F" w:rsidR="005475BE" w:rsidRPr="001F23FC" w:rsidRDefault="000A2CBE" w:rsidP="005475BE">
            <w:pPr>
              <w:pStyle w:val="TAL"/>
              <w:rPr>
                <w:rFonts w:cs="Arial"/>
                <w:bCs/>
                <w:szCs w:val="18"/>
              </w:rPr>
            </w:pPr>
            <w:r w:rsidRPr="001F23FC">
              <w:rPr>
                <w:rFonts w:cs="Arial"/>
              </w:rPr>
              <w:t>±7.48</w:t>
            </w:r>
            <w:r w:rsidRPr="001F23FC">
              <w:rPr>
                <w:rFonts w:cs="Arial"/>
                <w:bCs/>
                <w:szCs w:val="18"/>
              </w:rPr>
              <w:t xml:space="preserve"> dB </w:t>
            </w:r>
            <w:r w:rsidR="005475BE" w:rsidRPr="001F23FC">
              <w:rPr>
                <w:rFonts w:cs="Arial"/>
                <w:bCs/>
                <w:szCs w:val="18"/>
              </w:rPr>
              <w:t>(FR2c, ETC testing)</w:t>
            </w:r>
          </w:p>
          <w:p w14:paraId="7CD9DD0F" w14:textId="77777777" w:rsidR="005475BE" w:rsidRPr="001F23FC" w:rsidRDefault="005475BE" w:rsidP="005475BE">
            <w:pPr>
              <w:pStyle w:val="TAL"/>
              <w:rPr>
                <w:rFonts w:cs="Arial"/>
                <w:bCs/>
                <w:szCs w:val="18"/>
              </w:rPr>
            </w:pPr>
          </w:p>
          <w:p w14:paraId="4D029623" w14:textId="77777777" w:rsidR="005475BE" w:rsidRPr="001F23FC" w:rsidRDefault="005475BE" w:rsidP="005475BE">
            <w:pPr>
              <w:pStyle w:val="TAL"/>
              <w:rPr>
                <w:rFonts w:cs="Arial"/>
                <w:bCs/>
                <w:szCs w:val="18"/>
              </w:rPr>
            </w:pPr>
            <w:r w:rsidRPr="001F23FC">
              <w:rPr>
                <w:rFonts w:cs="Arial"/>
                <w:bCs/>
                <w:szCs w:val="18"/>
                <w:u w:val="single"/>
              </w:rPr>
              <w:t>PC5</w:t>
            </w:r>
          </w:p>
          <w:p w14:paraId="7746A922" w14:textId="77777777" w:rsidR="005475BE" w:rsidRPr="001F23FC" w:rsidRDefault="005475BE" w:rsidP="005475BE">
            <w:pPr>
              <w:pStyle w:val="TAL"/>
              <w:rPr>
                <w:rFonts w:cs="Arial"/>
                <w:bCs/>
                <w:szCs w:val="18"/>
              </w:rPr>
            </w:pPr>
            <w:r w:rsidRPr="001F23FC">
              <w:rPr>
                <w:rFonts w:cs="Arial"/>
                <w:bCs/>
                <w:szCs w:val="18"/>
              </w:rPr>
              <w:t>Minimum peak EIRP, Max EIRP</w:t>
            </w:r>
          </w:p>
          <w:p w14:paraId="6CD3772F"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7902D67" w14:textId="77777777" w:rsidR="005475BE" w:rsidRPr="001F23FC" w:rsidRDefault="005475BE" w:rsidP="005475BE">
            <w:pPr>
              <w:pStyle w:val="TAL"/>
              <w:rPr>
                <w:rFonts w:cs="Arial"/>
                <w:bCs/>
                <w:szCs w:val="18"/>
              </w:rPr>
            </w:pPr>
            <w:r w:rsidRPr="001F23FC">
              <w:rPr>
                <w:rFonts w:cs="Arial"/>
              </w:rPr>
              <w:t>±6.36 dB</w:t>
            </w:r>
            <w:r w:rsidRPr="001F23FC">
              <w:rPr>
                <w:rFonts w:cs="Arial"/>
                <w:bCs/>
                <w:szCs w:val="18"/>
              </w:rPr>
              <w:t xml:space="preserve"> (FR2a, NTC testing)</w:t>
            </w:r>
          </w:p>
          <w:p w14:paraId="0FEB4C75" w14:textId="77777777" w:rsidR="00743BBA" w:rsidRPr="001F23FC" w:rsidRDefault="005475BE" w:rsidP="00743BBA">
            <w:pPr>
              <w:pStyle w:val="TAL"/>
              <w:rPr>
                <w:rFonts w:cs="Arial"/>
                <w:bCs/>
                <w:szCs w:val="18"/>
              </w:rPr>
            </w:pPr>
            <w:r w:rsidRPr="001F23FC">
              <w:rPr>
                <w:rFonts w:cs="Arial"/>
              </w:rPr>
              <w:t>±</w:t>
            </w:r>
            <w:r w:rsidRPr="001F23FC">
              <w:rPr>
                <w:rFonts w:cs="Arial"/>
                <w:bCs/>
                <w:szCs w:val="18"/>
              </w:rPr>
              <w:t>6.62 dB (FR2a, ETC testing)</w:t>
            </w:r>
          </w:p>
          <w:p w14:paraId="50E0E817" w14:textId="77777777" w:rsidR="00743BBA" w:rsidRPr="001F23FC" w:rsidRDefault="00743BBA" w:rsidP="00743BBA">
            <w:pPr>
              <w:pStyle w:val="TAL"/>
              <w:rPr>
                <w:rFonts w:cs="Arial"/>
                <w:bCs/>
                <w:szCs w:val="18"/>
              </w:rPr>
            </w:pPr>
          </w:p>
          <w:p w14:paraId="5F348E0C" w14:textId="77777777" w:rsidR="00743BBA" w:rsidRPr="001F23FC" w:rsidRDefault="00743BBA" w:rsidP="00743BBA">
            <w:pPr>
              <w:pStyle w:val="TAL"/>
              <w:rPr>
                <w:rFonts w:cs="Arial"/>
                <w:bCs/>
                <w:szCs w:val="18"/>
              </w:rPr>
            </w:pPr>
            <w:r w:rsidRPr="001F23FC">
              <w:rPr>
                <w:rFonts w:cs="Arial"/>
                <w:bCs/>
                <w:szCs w:val="18"/>
                <w:u w:val="single"/>
              </w:rPr>
              <w:t>PC6</w:t>
            </w:r>
          </w:p>
          <w:p w14:paraId="7E3A5E70" w14:textId="77777777" w:rsidR="00743BBA" w:rsidRPr="001F23FC" w:rsidRDefault="00743BBA" w:rsidP="00743BBA">
            <w:pPr>
              <w:pStyle w:val="TAL"/>
              <w:rPr>
                <w:rFonts w:cs="Arial"/>
                <w:bCs/>
                <w:szCs w:val="18"/>
              </w:rPr>
            </w:pPr>
            <w:r w:rsidRPr="001F23FC">
              <w:rPr>
                <w:rFonts w:cs="Arial"/>
                <w:bCs/>
                <w:szCs w:val="18"/>
              </w:rPr>
              <w:t>Minimum peak EIRP, Max EIRP</w:t>
            </w:r>
          </w:p>
          <w:p w14:paraId="2045E719" w14:textId="77777777" w:rsidR="00743BBA" w:rsidRPr="001F23FC" w:rsidRDefault="00743BBA" w:rsidP="00743BBA">
            <w:pPr>
              <w:pStyle w:val="TAL"/>
              <w:rPr>
                <w:rFonts w:cs="Arial"/>
                <w:bCs/>
                <w:szCs w:val="18"/>
              </w:rPr>
            </w:pPr>
            <w:r w:rsidRPr="001F23FC">
              <w:t>Max Device size</w:t>
            </w:r>
            <w:r w:rsidRPr="001F23FC">
              <w:rPr>
                <w:b/>
              </w:rPr>
              <w:t xml:space="preserve"> </w:t>
            </w:r>
            <w:r w:rsidRPr="001F23FC">
              <w:rPr>
                <w:rFonts w:cs="Arial"/>
                <w:bCs/>
                <w:szCs w:val="18"/>
              </w:rPr>
              <w:t>≤ 30 cm</w:t>
            </w:r>
          </w:p>
          <w:p w14:paraId="34BF8007" w14:textId="77777777" w:rsidR="00743BBA" w:rsidRPr="001F23FC" w:rsidRDefault="00743BBA" w:rsidP="00743BBA">
            <w:pPr>
              <w:pStyle w:val="TAL"/>
              <w:rPr>
                <w:rFonts w:cs="Arial"/>
                <w:bCs/>
                <w:szCs w:val="18"/>
              </w:rPr>
            </w:pPr>
            <w:r w:rsidRPr="001F23FC">
              <w:rPr>
                <w:rFonts w:cs="Arial"/>
              </w:rPr>
              <w:t>±6.35 dB</w:t>
            </w:r>
            <w:r w:rsidRPr="001F23FC">
              <w:rPr>
                <w:rFonts w:cs="Arial"/>
                <w:bCs/>
                <w:szCs w:val="18"/>
              </w:rPr>
              <w:t xml:space="preserve"> (FR2a, NTC testing)</w:t>
            </w:r>
          </w:p>
          <w:p w14:paraId="01CC8B72" w14:textId="77777777" w:rsidR="00E56F74" w:rsidRPr="001F23FC" w:rsidRDefault="00743BBA" w:rsidP="00E56F74">
            <w:pPr>
              <w:pStyle w:val="TAL"/>
              <w:rPr>
                <w:rFonts w:cs="Arial"/>
                <w:bCs/>
                <w:szCs w:val="18"/>
              </w:rPr>
            </w:pPr>
            <w:r w:rsidRPr="001F23FC">
              <w:rPr>
                <w:rFonts w:cs="Arial"/>
              </w:rPr>
              <w:t>±</w:t>
            </w:r>
            <w:r w:rsidRPr="001F23FC">
              <w:rPr>
                <w:rFonts w:cs="Arial"/>
                <w:bCs/>
                <w:szCs w:val="18"/>
              </w:rPr>
              <w:t>6.61 dB (FR2a, ETC testing)</w:t>
            </w:r>
          </w:p>
          <w:p w14:paraId="1F0E3ED3" w14:textId="77777777" w:rsidR="00E56F74" w:rsidRPr="001F23FC" w:rsidRDefault="00E56F74" w:rsidP="00E56F74">
            <w:pPr>
              <w:pStyle w:val="TAL"/>
              <w:rPr>
                <w:rFonts w:cs="Arial"/>
                <w:bCs/>
                <w:szCs w:val="18"/>
              </w:rPr>
            </w:pPr>
          </w:p>
          <w:p w14:paraId="008CF728" w14:textId="77777777" w:rsidR="00E56F74" w:rsidRPr="001F23FC" w:rsidRDefault="00E56F74" w:rsidP="00E56F74">
            <w:pPr>
              <w:pStyle w:val="TAL"/>
              <w:rPr>
                <w:rFonts w:cs="Arial"/>
                <w:bCs/>
                <w:szCs w:val="18"/>
              </w:rPr>
            </w:pPr>
            <w:r w:rsidRPr="001F23FC">
              <w:rPr>
                <w:rFonts w:cs="Arial"/>
                <w:bCs/>
                <w:szCs w:val="18"/>
                <w:u w:val="single"/>
              </w:rPr>
              <w:t>PC7</w:t>
            </w:r>
          </w:p>
          <w:p w14:paraId="3AF25D1F" w14:textId="77777777" w:rsidR="00E56F74" w:rsidRPr="001F23FC" w:rsidRDefault="00E56F74" w:rsidP="00E56F74">
            <w:pPr>
              <w:pStyle w:val="TAL"/>
              <w:rPr>
                <w:rFonts w:cs="Arial"/>
                <w:bCs/>
                <w:szCs w:val="18"/>
              </w:rPr>
            </w:pPr>
            <w:r w:rsidRPr="001F23FC">
              <w:rPr>
                <w:rFonts w:cs="Arial"/>
                <w:bCs/>
                <w:szCs w:val="18"/>
              </w:rPr>
              <w:t>Minimum peak EIRP, Max EIRP</w:t>
            </w:r>
          </w:p>
          <w:p w14:paraId="7EEB52D0"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4D4F817" w14:textId="77777777" w:rsidR="00E56F74" w:rsidRPr="001F23FC" w:rsidRDefault="00E56F74" w:rsidP="00E56F74">
            <w:pPr>
              <w:pStyle w:val="TAL"/>
              <w:rPr>
                <w:rFonts w:cs="Arial"/>
                <w:bCs/>
                <w:szCs w:val="18"/>
              </w:rPr>
            </w:pPr>
            <w:r w:rsidRPr="001F23FC">
              <w:rPr>
                <w:rFonts w:cs="Arial"/>
              </w:rPr>
              <w:t>±6.15</w:t>
            </w:r>
            <w:r w:rsidRPr="001F23FC">
              <w:rPr>
                <w:rFonts w:cs="Arial"/>
                <w:bCs/>
                <w:szCs w:val="18"/>
              </w:rPr>
              <w:t xml:space="preserve"> dB (FR2a, NTC testing)</w:t>
            </w:r>
          </w:p>
          <w:p w14:paraId="4317B6F2" w14:textId="1CF76019" w:rsidR="005475BE" w:rsidRPr="001F23FC" w:rsidRDefault="00E56F74" w:rsidP="00743BBA">
            <w:pPr>
              <w:pStyle w:val="TAL"/>
              <w:rPr>
                <w:rFonts w:cs="Arial"/>
                <w:bCs/>
                <w:szCs w:val="18"/>
              </w:rPr>
            </w:pPr>
            <w:r w:rsidRPr="001F23FC">
              <w:rPr>
                <w:rFonts w:cs="Arial"/>
              </w:rPr>
              <w:t>±</w:t>
            </w:r>
            <w:r w:rsidRPr="001F23FC">
              <w:rPr>
                <w:rFonts w:cs="Arial"/>
                <w:bCs/>
                <w:szCs w:val="18"/>
              </w:rPr>
              <w:t>6.41 dB (FR2a, ETC testing)</w:t>
            </w:r>
          </w:p>
        </w:tc>
        <w:tc>
          <w:tcPr>
            <w:tcW w:w="2949" w:type="dxa"/>
          </w:tcPr>
          <w:p w14:paraId="7FD22EDD" w14:textId="4AA73C69" w:rsidR="005475BE" w:rsidRPr="001F23FC" w:rsidRDefault="005475BE" w:rsidP="005475BE">
            <w:pPr>
              <w:pStyle w:val="TAL"/>
              <w:rPr>
                <w:rFonts w:cs="Arial"/>
                <w:snapToGrid w:val="0"/>
                <w:lang w:eastAsia="sv-SE"/>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2263FA47" w14:textId="77777777" w:rsidTr="005D2397">
        <w:trPr>
          <w:gridAfter w:val="1"/>
          <w:wAfter w:w="77" w:type="dxa"/>
          <w:cantSplit/>
          <w:jc w:val="center"/>
        </w:trPr>
        <w:tc>
          <w:tcPr>
            <w:tcW w:w="2720" w:type="dxa"/>
            <w:gridSpan w:val="2"/>
          </w:tcPr>
          <w:p w14:paraId="2AB2CF5E" w14:textId="77777777" w:rsidR="00E05D8E" w:rsidRPr="001F23FC" w:rsidRDefault="00E05D8E" w:rsidP="00E05D8E">
            <w:pPr>
              <w:pStyle w:val="TAL"/>
              <w:rPr>
                <w:rFonts w:cs="v4.2.0"/>
              </w:rPr>
            </w:pPr>
            <w:r w:rsidRPr="001F23FC">
              <w:rPr>
                <w:rFonts w:cs="v4.2.0"/>
              </w:rPr>
              <w:t>6.3.2 Transmit OFF power</w:t>
            </w:r>
          </w:p>
        </w:tc>
        <w:tc>
          <w:tcPr>
            <w:tcW w:w="3629" w:type="dxa"/>
          </w:tcPr>
          <w:p w14:paraId="43402001" w14:textId="77777777" w:rsidR="00E05D8E" w:rsidRPr="001F23FC" w:rsidRDefault="00E05D8E" w:rsidP="00E05D8E">
            <w:pPr>
              <w:pStyle w:val="TAL"/>
              <w:rPr>
                <w:rFonts w:cs="v4.2.0"/>
                <w:u w:val="single"/>
              </w:rPr>
            </w:pPr>
            <w:r w:rsidRPr="001F23FC">
              <w:rPr>
                <w:rFonts w:cs="v4.2.0"/>
                <w:u w:val="single"/>
              </w:rPr>
              <w:t>PC3:</w:t>
            </w:r>
          </w:p>
          <w:p w14:paraId="0E188BD3" w14:textId="77777777" w:rsidR="00E05D8E" w:rsidRPr="001F23FC" w:rsidRDefault="00E05D8E" w:rsidP="00E05D8E">
            <w:pPr>
              <w:pStyle w:val="TAL"/>
              <w:rPr>
                <w:rFonts w:cs="v4.2.0"/>
              </w:rPr>
            </w:pPr>
            <w:r w:rsidRPr="001F23FC">
              <w:rPr>
                <w:rFonts w:cs="v4.2.0"/>
              </w:rPr>
              <w:t>Max Device size ≤ 30 cm</w:t>
            </w:r>
          </w:p>
          <w:p w14:paraId="5EB8DFBD" w14:textId="77777777" w:rsidR="00E05D8E" w:rsidRPr="001F23FC" w:rsidRDefault="00E05D8E" w:rsidP="00E05D8E">
            <w:pPr>
              <w:pStyle w:val="TAL"/>
              <w:rPr>
                <w:rFonts w:cs="v4.2.0"/>
              </w:rPr>
            </w:pPr>
            <w:r w:rsidRPr="001F23FC">
              <w:rPr>
                <w:rFonts w:cs="v4.2.0"/>
              </w:rPr>
              <w:t>±5.67 dB (FR2a)</w:t>
            </w:r>
          </w:p>
          <w:p w14:paraId="2F8A034D" w14:textId="55D9FBEA" w:rsidR="00DB5013" w:rsidRPr="001F23FC" w:rsidRDefault="00DB5013" w:rsidP="00DB5013">
            <w:pPr>
              <w:pStyle w:val="TAL"/>
              <w:rPr>
                <w:rFonts w:cs="v4.2.0"/>
              </w:rPr>
            </w:pPr>
            <w:r w:rsidRPr="001F23FC">
              <w:rPr>
                <w:rFonts w:cs="v4.2.0"/>
              </w:rPr>
              <w:t>±</w:t>
            </w:r>
            <w:r w:rsidR="00A76E12" w:rsidRPr="001F23FC">
              <w:rPr>
                <w:rFonts w:cs="v4.2.0"/>
              </w:rPr>
              <w:t>5.67</w:t>
            </w:r>
            <w:r w:rsidRPr="001F23FC">
              <w:rPr>
                <w:rFonts w:cs="v4.2.0"/>
              </w:rPr>
              <w:t xml:space="preserve"> dB (FR2b)</w:t>
            </w:r>
          </w:p>
          <w:p w14:paraId="5CAD7BB6" w14:textId="32989916" w:rsidR="00DB5013" w:rsidRPr="001F23FC" w:rsidRDefault="00DB5013" w:rsidP="00DB5013">
            <w:pPr>
              <w:pStyle w:val="TAL"/>
              <w:rPr>
                <w:rFonts w:cs="v4.2.0"/>
              </w:rPr>
            </w:pPr>
            <w:r w:rsidRPr="001F23FC">
              <w:rPr>
                <w:rFonts w:cs="v4.2.0"/>
              </w:rPr>
              <w:t>±6.86 dB (FR2c)</w:t>
            </w:r>
          </w:p>
          <w:p w14:paraId="756C3770" w14:textId="77777777" w:rsidR="00E05D8E" w:rsidRPr="001F23FC" w:rsidRDefault="00E05D8E" w:rsidP="00E05D8E">
            <w:pPr>
              <w:pStyle w:val="TAL"/>
              <w:rPr>
                <w:rFonts w:cs="v4.2.0"/>
              </w:rPr>
            </w:pPr>
          </w:p>
          <w:p w14:paraId="5397C576" w14:textId="77777777" w:rsidR="00E05D8E" w:rsidRPr="001F23FC" w:rsidRDefault="00E05D8E" w:rsidP="00E05D8E">
            <w:pPr>
              <w:pStyle w:val="TAL"/>
              <w:rPr>
                <w:rFonts w:cs="v4.2.0"/>
                <w:u w:val="single"/>
              </w:rPr>
            </w:pPr>
            <w:r w:rsidRPr="001F23FC">
              <w:rPr>
                <w:rFonts w:cs="v4.2.0"/>
                <w:u w:val="single"/>
              </w:rPr>
              <w:t>PC1:</w:t>
            </w:r>
          </w:p>
          <w:p w14:paraId="007F30CA" w14:textId="77777777" w:rsidR="00E05D8E" w:rsidRPr="001F23FC" w:rsidRDefault="00E05D8E" w:rsidP="00E05D8E">
            <w:pPr>
              <w:pStyle w:val="TAL"/>
              <w:rPr>
                <w:rFonts w:cs="v4.2.0"/>
              </w:rPr>
            </w:pPr>
            <w:r w:rsidRPr="001F23FC">
              <w:rPr>
                <w:rFonts w:cs="v4.2.0"/>
              </w:rPr>
              <w:t>Max Device size ≤ 30 cm</w:t>
            </w:r>
          </w:p>
          <w:p w14:paraId="2A7F5E98" w14:textId="77777777" w:rsidR="00E05D8E" w:rsidRPr="001F23FC" w:rsidRDefault="00E05D8E" w:rsidP="00E05D8E">
            <w:pPr>
              <w:pStyle w:val="TAL"/>
              <w:rPr>
                <w:rFonts w:cs="v4.2.0"/>
              </w:rPr>
            </w:pPr>
            <w:r w:rsidRPr="001F23FC">
              <w:rPr>
                <w:rFonts w:cs="v4.2.0"/>
              </w:rPr>
              <w:t>±5.67 dB (FR2a)</w:t>
            </w:r>
          </w:p>
          <w:p w14:paraId="18108448" w14:textId="3B829EF6" w:rsidR="00A76E12" w:rsidRPr="001F23FC" w:rsidRDefault="00A76E12" w:rsidP="00E05D8E">
            <w:pPr>
              <w:pStyle w:val="TAL"/>
              <w:rPr>
                <w:rFonts w:cs="v4.2.0"/>
              </w:rPr>
            </w:pPr>
            <w:r w:rsidRPr="001F23FC">
              <w:rPr>
                <w:rFonts w:cs="v4.2.0"/>
              </w:rPr>
              <w:t>±5.67 dB (FR2b)</w:t>
            </w:r>
          </w:p>
          <w:p w14:paraId="735CC34F" w14:textId="77777777" w:rsidR="00E05D8E" w:rsidRPr="001F23FC" w:rsidRDefault="00E05D8E" w:rsidP="00E05D8E">
            <w:pPr>
              <w:pStyle w:val="TAL"/>
              <w:rPr>
                <w:rFonts w:cs="v4.2.0"/>
              </w:rPr>
            </w:pPr>
          </w:p>
          <w:p w14:paraId="48BDAE17" w14:textId="0A1C00A5" w:rsidR="00E05D8E" w:rsidRPr="001F23FC" w:rsidRDefault="00743BBA" w:rsidP="00E05D8E">
            <w:pPr>
              <w:pStyle w:val="TAL"/>
              <w:rPr>
                <w:rFonts w:cs="v4.2.0"/>
              </w:rPr>
            </w:pPr>
            <w:r w:rsidRPr="001F23FC">
              <w:rPr>
                <w:rFonts w:cs="v4.2.0"/>
                <w:u w:val="single"/>
              </w:rPr>
              <w:t>PC5, PC6</w:t>
            </w:r>
            <w:r w:rsidRPr="001F23FC">
              <w:rPr>
                <w:rFonts w:cs="v4.2.0"/>
              </w:rPr>
              <w:t>:</w:t>
            </w:r>
          </w:p>
          <w:p w14:paraId="2FCC784E" w14:textId="77777777" w:rsidR="00E05D8E" w:rsidRPr="001F23FC" w:rsidRDefault="00E05D8E" w:rsidP="00E05D8E">
            <w:pPr>
              <w:pStyle w:val="TAL"/>
              <w:rPr>
                <w:rFonts w:cs="v4.2.0"/>
              </w:rPr>
            </w:pPr>
            <w:r w:rsidRPr="001F23FC">
              <w:rPr>
                <w:rFonts w:cs="v4.2.0"/>
              </w:rPr>
              <w:t>Max Device size ≤ 30 cm</w:t>
            </w:r>
          </w:p>
          <w:p w14:paraId="16F0AF2E" w14:textId="52301AE8" w:rsidR="00E05D8E" w:rsidRPr="001F23FC" w:rsidRDefault="00E05D8E" w:rsidP="00E05D8E">
            <w:pPr>
              <w:pStyle w:val="TAL"/>
              <w:rPr>
                <w:rFonts w:cs="v4.2.0"/>
              </w:rPr>
            </w:pPr>
            <w:r w:rsidRPr="001F23FC">
              <w:rPr>
                <w:rFonts w:cs="v4.2.0"/>
              </w:rPr>
              <w:t>±5.67 dB (FR2a)</w:t>
            </w:r>
          </w:p>
        </w:tc>
        <w:tc>
          <w:tcPr>
            <w:tcW w:w="2949" w:type="dxa"/>
          </w:tcPr>
          <w:p w14:paraId="2A7D4244" w14:textId="229F7CBC" w:rsidR="00E05D8E" w:rsidRPr="001F23FC" w:rsidRDefault="00E05D8E" w:rsidP="00E05D8E">
            <w:pPr>
              <w:pStyle w:val="TAL"/>
              <w:rPr>
                <w:rFonts w:cs="Arial"/>
                <w:snapToGrid w:val="0"/>
                <w:lang w:eastAsia="sv-SE"/>
              </w:rPr>
            </w:pPr>
            <w:r w:rsidRPr="001F23FC">
              <w:rPr>
                <w:rFonts w:cs="Arial"/>
                <w:snapToGrid w:val="0"/>
              </w:rPr>
              <w:t xml:space="preserve">MTSU = 1.00 x MU (from Table B.8-1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83FA76B" w14:textId="77777777" w:rsidTr="005D2397">
        <w:trPr>
          <w:gridAfter w:val="1"/>
          <w:wAfter w:w="77" w:type="dxa"/>
          <w:cantSplit/>
          <w:jc w:val="center"/>
        </w:trPr>
        <w:tc>
          <w:tcPr>
            <w:tcW w:w="2720" w:type="dxa"/>
            <w:gridSpan w:val="2"/>
          </w:tcPr>
          <w:p w14:paraId="70854BE2" w14:textId="77777777" w:rsidR="00E05D8E" w:rsidRPr="001F23FC" w:rsidRDefault="00E05D8E" w:rsidP="00E05D8E">
            <w:pPr>
              <w:pStyle w:val="TAL"/>
              <w:rPr>
                <w:rFonts w:cs="v4.2.0"/>
              </w:rPr>
            </w:pPr>
            <w:r w:rsidRPr="001F23FC">
              <w:rPr>
                <w:rFonts w:cs="v4.2.0"/>
              </w:rPr>
              <w:lastRenderedPageBreak/>
              <w:t>6.3.3.2 General ON/OFF time mask</w:t>
            </w:r>
          </w:p>
        </w:tc>
        <w:tc>
          <w:tcPr>
            <w:tcW w:w="3629" w:type="dxa"/>
          </w:tcPr>
          <w:p w14:paraId="7EBF7BCF" w14:textId="77777777" w:rsidR="00E05D8E" w:rsidRPr="001F23FC" w:rsidRDefault="00E05D8E" w:rsidP="00E05D8E">
            <w:pPr>
              <w:pStyle w:val="TAL"/>
            </w:pPr>
            <w:r w:rsidRPr="001F23FC">
              <w:t>ON power:</w:t>
            </w:r>
          </w:p>
          <w:p w14:paraId="12FDAAD0" w14:textId="77777777" w:rsidR="00E05D8E" w:rsidRPr="001F23FC" w:rsidRDefault="00E05D8E" w:rsidP="00E05D8E">
            <w:pPr>
              <w:pStyle w:val="TAL"/>
            </w:pPr>
            <w:r w:rsidRPr="001F23FC">
              <w:t>Same as 6.2.1.1 (EIRP) for the respective power class</w:t>
            </w:r>
          </w:p>
          <w:p w14:paraId="288EB5B8" w14:textId="77777777" w:rsidR="00E05D8E" w:rsidRPr="001F23FC" w:rsidRDefault="00E05D8E" w:rsidP="00E05D8E">
            <w:pPr>
              <w:pStyle w:val="TAL"/>
            </w:pPr>
            <w:r w:rsidRPr="001F23FC">
              <w:t>OFF power:</w:t>
            </w:r>
          </w:p>
          <w:p w14:paraId="66A7E757" w14:textId="05DE2A9D" w:rsidR="00E05D8E" w:rsidRPr="001F23FC" w:rsidRDefault="00E05D8E" w:rsidP="00E05D8E">
            <w:pPr>
              <w:pStyle w:val="TAL"/>
            </w:pPr>
            <w:r w:rsidRPr="001F23FC">
              <w:t>Same as 6.3.1 for the respective power class</w:t>
            </w:r>
          </w:p>
        </w:tc>
        <w:tc>
          <w:tcPr>
            <w:tcW w:w="2949" w:type="dxa"/>
          </w:tcPr>
          <w:p w14:paraId="5262ED8A" w14:textId="77777777" w:rsidR="00E05D8E" w:rsidRPr="001F23FC" w:rsidRDefault="00E05D8E" w:rsidP="00E05D8E">
            <w:pPr>
              <w:pStyle w:val="TAL"/>
              <w:rPr>
                <w:rFonts w:cs="Arial"/>
                <w:snapToGrid w:val="0"/>
                <w:lang w:eastAsia="sv-SE"/>
              </w:rPr>
            </w:pPr>
          </w:p>
        </w:tc>
      </w:tr>
      <w:tr w:rsidR="00E05D8E" w:rsidRPr="001F23FC" w14:paraId="52887A34" w14:textId="77777777" w:rsidTr="005D2397">
        <w:trPr>
          <w:gridAfter w:val="1"/>
          <w:wAfter w:w="77" w:type="dxa"/>
          <w:cantSplit/>
          <w:jc w:val="center"/>
        </w:trPr>
        <w:tc>
          <w:tcPr>
            <w:tcW w:w="2720" w:type="dxa"/>
            <w:gridSpan w:val="2"/>
          </w:tcPr>
          <w:p w14:paraId="7D067701" w14:textId="77777777" w:rsidR="00E05D8E" w:rsidRPr="001F23FC" w:rsidRDefault="00E05D8E" w:rsidP="00E05D8E">
            <w:pPr>
              <w:pStyle w:val="TAL"/>
              <w:rPr>
                <w:rFonts w:cs="v4.2.0"/>
              </w:rPr>
            </w:pPr>
            <w:r w:rsidRPr="001F23FC">
              <w:rPr>
                <w:rFonts w:cs="v4.2.0"/>
              </w:rPr>
              <w:t>6.3.3.4 PRACH time mask</w:t>
            </w:r>
          </w:p>
        </w:tc>
        <w:tc>
          <w:tcPr>
            <w:tcW w:w="3629" w:type="dxa"/>
          </w:tcPr>
          <w:p w14:paraId="504AA8C2" w14:textId="77777777" w:rsidR="00E05D8E" w:rsidRPr="001F23FC" w:rsidRDefault="00E05D8E" w:rsidP="00E05D8E">
            <w:pPr>
              <w:pStyle w:val="TAL"/>
              <w:rPr>
                <w:u w:val="single"/>
              </w:rPr>
            </w:pPr>
            <w:r w:rsidRPr="001F23FC">
              <w:rPr>
                <w:u w:val="single"/>
              </w:rPr>
              <w:t>PC3:</w:t>
            </w:r>
          </w:p>
          <w:p w14:paraId="5B38FFB4" w14:textId="77777777" w:rsidR="00E05D8E" w:rsidRPr="001F23FC" w:rsidRDefault="00E05D8E" w:rsidP="00E05D8E">
            <w:pPr>
              <w:pStyle w:val="TAL"/>
            </w:pPr>
            <w:r w:rsidRPr="001F23FC">
              <w:t>PRACH power:</w:t>
            </w:r>
          </w:p>
          <w:p w14:paraId="34B68571" w14:textId="77777777" w:rsidR="00E05D8E" w:rsidRPr="001F23FC" w:rsidRDefault="00E05D8E" w:rsidP="00E05D8E">
            <w:pPr>
              <w:pStyle w:val="TAL"/>
            </w:pPr>
            <w:r w:rsidRPr="001F23FC">
              <w:t>TBD</w:t>
            </w:r>
          </w:p>
          <w:p w14:paraId="592A0CDA" w14:textId="77777777" w:rsidR="00E05D8E" w:rsidRPr="001F23FC" w:rsidRDefault="00E05D8E" w:rsidP="00E05D8E">
            <w:pPr>
              <w:pStyle w:val="TAL"/>
            </w:pPr>
            <w:r w:rsidRPr="001F23FC">
              <w:t>OFF power:</w:t>
            </w:r>
          </w:p>
          <w:p w14:paraId="3D3BE801" w14:textId="77777777" w:rsidR="00E05D8E" w:rsidRPr="001F23FC" w:rsidRDefault="00E05D8E" w:rsidP="00E05D8E">
            <w:pPr>
              <w:pStyle w:val="TAL"/>
              <w:rPr>
                <w:rFonts w:cs="Arial"/>
                <w:bCs/>
                <w:szCs w:val="18"/>
              </w:rPr>
            </w:pPr>
            <w:r w:rsidRPr="001F23FC">
              <w:t xml:space="preserve"> Max Device size</w:t>
            </w:r>
            <w:r w:rsidRPr="001F23FC">
              <w:rPr>
                <w:b/>
              </w:rPr>
              <w:t xml:space="preserve"> </w:t>
            </w:r>
            <w:r w:rsidRPr="001F23FC">
              <w:rPr>
                <w:rFonts w:cs="Arial"/>
                <w:bCs/>
                <w:szCs w:val="18"/>
              </w:rPr>
              <w:t>≤ 30 cm</w:t>
            </w:r>
          </w:p>
          <w:p w14:paraId="3E403BEA" w14:textId="77777777" w:rsidR="00E05D8E" w:rsidRPr="001F23FC" w:rsidRDefault="00E05D8E" w:rsidP="00E05D8E">
            <w:pPr>
              <w:pStyle w:val="TAL"/>
              <w:rPr>
                <w:rFonts w:cs="Arial"/>
                <w:bCs/>
                <w:szCs w:val="18"/>
              </w:rPr>
            </w:pPr>
            <w:r w:rsidRPr="001F23FC">
              <w:rPr>
                <w:rFonts w:cs="Arial"/>
              </w:rPr>
              <w:t>±6.15</w:t>
            </w:r>
            <w:r w:rsidRPr="001F23FC">
              <w:rPr>
                <w:rFonts w:cs="Arial"/>
                <w:bCs/>
                <w:szCs w:val="18"/>
              </w:rPr>
              <w:t xml:space="preserve"> dB  (FR2a &amp; FR2b</w:t>
            </w:r>
            <w:r w:rsidRPr="001F23FC">
              <w:rPr>
                <w:rFonts w:cs="Arial"/>
              </w:rPr>
              <w:t>, NTC testing</w:t>
            </w:r>
            <w:r w:rsidRPr="001F23FC">
              <w:rPr>
                <w:rFonts w:cs="Arial"/>
                <w:bCs/>
                <w:szCs w:val="18"/>
              </w:rPr>
              <w:t>)</w:t>
            </w:r>
          </w:p>
          <w:p w14:paraId="388677CB" w14:textId="414759C6" w:rsidR="00E05D8E" w:rsidRPr="001F23FC" w:rsidRDefault="00E05D8E" w:rsidP="00E05D8E">
            <w:pPr>
              <w:pStyle w:val="TAL"/>
            </w:pPr>
            <w:r w:rsidRPr="001F23FC">
              <w:rPr>
                <w:rFonts w:cs="Arial"/>
              </w:rPr>
              <w:t>±6.41 dB  (FR2a &amp; FR2b, ETC testing)</w:t>
            </w:r>
          </w:p>
        </w:tc>
        <w:tc>
          <w:tcPr>
            <w:tcW w:w="2949" w:type="dxa"/>
          </w:tcPr>
          <w:p w14:paraId="19AE65EA" w14:textId="77777777" w:rsidR="00E05D8E" w:rsidRPr="001F23FC" w:rsidRDefault="00E05D8E" w:rsidP="00E05D8E">
            <w:pPr>
              <w:pStyle w:val="TAL"/>
              <w:rPr>
                <w:rFonts w:cs="Arial"/>
                <w:snapToGrid w:val="0"/>
                <w:lang w:eastAsia="sv-SE"/>
              </w:rPr>
            </w:pPr>
          </w:p>
        </w:tc>
      </w:tr>
      <w:tr w:rsidR="00E05D8E" w:rsidRPr="001F23FC" w14:paraId="18161D2F" w14:textId="77777777" w:rsidTr="005D2397">
        <w:trPr>
          <w:gridAfter w:val="1"/>
          <w:wAfter w:w="77" w:type="dxa"/>
          <w:cantSplit/>
          <w:jc w:val="center"/>
        </w:trPr>
        <w:tc>
          <w:tcPr>
            <w:tcW w:w="2720" w:type="dxa"/>
            <w:gridSpan w:val="2"/>
          </w:tcPr>
          <w:p w14:paraId="58C4FF92" w14:textId="77777777" w:rsidR="00E05D8E" w:rsidRPr="001F23FC" w:rsidRDefault="00E05D8E" w:rsidP="00E05D8E">
            <w:pPr>
              <w:pStyle w:val="TAL"/>
              <w:rPr>
                <w:rFonts w:cs="v4.2.0"/>
              </w:rPr>
            </w:pPr>
            <w:r w:rsidRPr="001F23FC">
              <w:rPr>
                <w:rFonts w:cs="v4.2.0"/>
              </w:rPr>
              <w:t>6.3.3.6 SRS time mask</w:t>
            </w:r>
          </w:p>
        </w:tc>
        <w:tc>
          <w:tcPr>
            <w:tcW w:w="3629" w:type="dxa"/>
          </w:tcPr>
          <w:p w14:paraId="188D6659" w14:textId="77777777" w:rsidR="00E05D8E" w:rsidRPr="001F23FC" w:rsidRDefault="00E05D8E" w:rsidP="00E05D8E">
            <w:pPr>
              <w:pStyle w:val="TAL"/>
              <w:rPr>
                <w:rFonts w:cs="v4.2.0"/>
              </w:rPr>
            </w:pPr>
            <w:r w:rsidRPr="001F23FC">
              <w:rPr>
                <w:rFonts w:cs="v4.2.0"/>
              </w:rPr>
              <w:t>TBD</w:t>
            </w:r>
          </w:p>
        </w:tc>
        <w:tc>
          <w:tcPr>
            <w:tcW w:w="2949" w:type="dxa"/>
          </w:tcPr>
          <w:p w14:paraId="039C23CD" w14:textId="77777777" w:rsidR="00E05D8E" w:rsidRPr="001F23FC" w:rsidRDefault="00E05D8E" w:rsidP="00E05D8E">
            <w:pPr>
              <w:pStyle w:val="TAL"/>
              <w:rPr>
                <w:rFonts w:cs="Arial"/>
                <w:snapToGrid w:val="0"/>
                <w:lang w:eastAsia="sv-SE"/>
              </w:rPr>
            </w:pPr>
          </w:p>
        </w:tc>
      </w:tr>
      <w:tr w:rsidR="00E05D8E" w:rsidRPr="001F23FC" w14:paraId="79530542" w14:textId="77777777" w:rsidTr="005D2397">
        <w:trPr>
          <w:gridAfter w:val="1"/>
          <w:wAfter w:w="77" w:type="dxa"/>
          <w:cantSplit/>
          <w:jc w:val="center"/>
        </w:trPr>
        <w:tc>
          <w:tcPr>
            <w:tcW w:w="2720" w:type="dxa"/>
            <w:gridSpan w:val="2"/>
          </w:tcPr>
          <w:p w14:paraId="236A3FE9" w14:textId="77777777" w:rsidR="00E05D8E" w:rsidRPr="001F23FC" w:rsidRDefault="00E05D8E" w:rsidP="00E05D8E">
            <w:pPr>
              <w:pStyle w:val="TAL"/>
              <w:rPr>
                <w:rFonts w:cs="v4.2.0"/>
              </w:rPr>
            </w:pPr>
            <w:r w:rsidRPr="001F23FC">
              <w:rPr>
                <w:rFonts w:cs="v4.2.0"/>
              </w:rPr>
              <w:t>6.3.4.2 Absolute power tolerance</w:t>
            </w:r>
          </w:p>
        </w:tc>
        <w:tc>
          <w:tcPr>
            <w:tcW w:w="3629" w:type="dxa"/>
          </w:tcPr>
          <w:p w14:paraId="47DFB0C1" w14:textId="7EEB8355" w:rsidR="00E05D8E" w:rsidRPr="001F23FC" w:rsidRDefault="00E05D8E" w:rsidP="00E05D8E">
            <w:pPr>
              <w:pStyle w:val="TAL"/>
              <w:rPr>
                <w:rFonts w:cs="Arial"/>
                <w:bCs/>
                <w:szCs w:val="18"/>
                <w:u w:val="single"/>
              </w:rPr>
            </w:pPr>
            <w:r w:rsidRPr="001F23FC">
              <w:rPr>
                <w:rFonts w:cs="Arial"/>
                <w:bCs/>
                <w:szCs w:val="18"/>
                <w:u w:val="single"/>
              </w:rPr>
              <w:t>PC3</w:t>
            </w:r>
          </w:p>
          <w:p w14:paraId="1B93F414" w14:textId="77777777" w:rsidR="00E05D8E" w:rsidRPr="001F23FC" w:rsidRDefault="00E05D8E" w:rsidP="00E05D8E">
            <w:pPr>
              <w:pStyle w:val="TAL"/>
              <w:rPr>
                <w:rFonts w:cs="Arial"/>
                <w:bCs/>
                <w:szCs w:val="18"/>
              </w:rPr>
            </w:pPr>
            <w:r w:rsidRPr="001F23FC">
              <w:rPr>
                <w:rFonts w:cs="Arial"/>
                <w:bCs/>
                <w:szCs w:val="18"/>
              </w:rPr>
              <w:t>Max Device size ≤ 30 cm</w:t>
            </w:r>
          </w:p>
          <w:p w14:paraId="160753D2" w14:textId="60102566" w:rsidR="00E05D8E" w:rsidRPr="001F23FC" w:rsidRDefault="00E05D8E" w:rsidP="00E05D8E">
            <w:pPr>
              <w:pStyle w:val="TAL"/>
              <w:rPr>
                <w:rFonts w:cs="Arial"/>
              </w:rPr>
            </w:pPr>
            <w:r w:rsidRPr="001F23FC">
              <w:rPr>
                <w:rFonts w:cs="Arial"/>
              </w:rPr>
              <w:t>±8.16 dB (FR2a &amp; FR2b, NTC testing)</w:t>
            </w:r>
          </w:p>
          <w:p w14:paraId="18ECA42D" w14:textId="66779697" w:rsidR="00E05D8E" w:rsidRPr="001F23FC" w:rsidRDefault="00E05D8E" w:rsidP="00E05D8E">
            <w:pPr>
              <w:pStyle w:val="TAL"/>
              <w:rPr>
                <w:rFonts w:cs="v4.2.0"/>
              </w:rPr>
            </w:pPr>
            <w:r w:rsidRPr="001F23FC">
              <w:rPr>
                <w:rFonts w:cs="Arial"/>
              </w:rPr>
              <w:t>±8.52 dB (FR2a &amp; FR2b, ETC testing)</w:t>
            </w:r>
          </w:p>
        </w:tc>
        <w:tc>
          <w:tcPr>
            <w:tcW w:w="2949" w:type="dxa"/>
          </w:tcPr>
          <w:p w14:paraId="3965CFA6" w14:textId="77777777" w:rsidR="00E05D8E" w:rsidRPr="001F23FC" w:rsidRDefault="00E05D8E" w:rsidP="00E05D8E">
            <w:pPr>
              <w:pStyle w:val="TAL"/>
              <w:rPr>
                <w:rFonts w:cs="Arial"/>
                <w:snapToGrid w:val="0"/>
              </w:rPr>
            </w:pPr>
            <w:r w:rsidRPr="001F23FC">
              <w:rPr>
                <w:rFonts w:cs="Arial"/>
                <w:snapToGrid w:val="0"/>
              </w:rPr>
              <w:t>MTSU = SQRT (UL Meas Uncer</w:t>
            </w:r>
            <w:r w:rsidRPr="001F23FC">
              <w:rPr>
                <w:rFonts w:cs="Arial"/>
                <w:snapToGrid w:val="0"/>
                <w:vertAlign w:val="superscript"/>
              </w:rPr>
              <w:t>2</w:t>
            </w:r>
            <w:r w:rsidRPr="001F23FC">
              <w:rPr>
                <w:rFonts w:cs="Arial"/>
                <w:snapToGrid w:val="0"/>
              </w:rPr>
              <w:t xml:space="preserve"> + DL Meas Uncer</w:t>
            </w:r>
            <w:r w:rsidRPr="001F23FC">
              <w:rPr>
                <w:rFonts w:cs="Arial"/>
                <w:snapToGrid w:val="0"/>
                <w:vertAlign w:val="superscript"/>
              </w:rPr>
              <w:t>2</w:t>
            </w:r>
            <w:r w:rsidRPr="001F23FC">
              <w:rPr>
                <w:rFonts w:cs="Arial"/>
                <w:snapToGrid w:val="0"/>
              </w:rPr>
              <w:t>)</w:t>
            </w:r>
          </w:p>
          <w:p w14:paraId="11DBDB8A" w14:textId="77777777" w:rsidR="00E05D8E" w:rsidRPr="001F23FC" w:rsidRDefault="00E05D8E" w:rsidP="00E05D8E">
            <w:pPr>
              <w:pStyle w:val="TAL"/>
              <w:rPr>
                <w:rFonts w:cs="Arial"/>
                <w:snapToGrid w:val="0"/>
              </w:rPr>
            </w:pPr>
            <w:r w:rsidRPr="001F23FC">
              <w:rPr>
                <w:rFonts w:cs="Arial"/>
                <w:snapToGrid w:val="0"/>
              </w:rPr>
              <w:tab/>
              <w:t xml:space="preserve">UL Meas </w:t>
            </w:r>
            <w:proofErr w:type="spellStart"/>
            <w:r w:rsidRPr="001F23FC">
              <w:rPr>
                <w:rFonts w:cs="Arial"/>
                <w:snapToGrid w:val="0"/>
              </w:rPr>
              <w:t>Uncer</w:t>
            </w:r>
            <w:proofErr w:type="spellEnd"/>
            <w:r w:rsidRPr="001F23FC">
              <w:rPr>
                <w:rFonts w:cs="Arial"/>
                <w:snapToGrid w:val="0"/>
              </w:rPr>
              <w:t>: Same as 6.3.1</w:t>
            </w:r>
          </w:p>
          <w:p w14:paraId="49631615" w14:textId="3A81F481" w:rsidR="00E05D8E" w:rsidRPr="001F23FC" w:rsidRDefault="00E05D8E" w:rsidP="00E05D8E">
            <w:pPr>
              <w:pStyle w:val="TAL"/>
              <w:rPr>
                <w:rFonts w:cs="Arial"/>
                <w:snapToGrid w:val="0"/>
                <w:lang w:eastAsia="sv-SE"/>
              </w:rPr>
            </w:pPr>
            <w:r w:rsidRPr="001F23FC">
              <w:rPr>
                <w:rFonts w:cs="Arial"/>
                <w:snapToGrid w:val="0"/>
              </w:rPr>
              <w:tab/>
              <w:t xml:space="preserve">DL Meas </w:t>
            </w:r>
            <w:proofErr w:type="spellStart"/>
            <w:r w:rsidRPr="001F23FC">
              <w:rPr>
                <w:rFonts w:cs="Arial"/>
                <w:snapToGrid w:val="0"/>
              </w:rPr>
              <w:t>Uncer</w:t>
            </w:r>
            <w:proofErr w:type="spellEnd"/>
            <w:r w:rsidRPr="001F23FC">
              <w:rPr>
                <w:rFonts w:cs="Arial"/>
                <w:snapToGrid w:val="0"/>
              </w:rPr>
              <w:t>: Same as 7.3.2</w:t>
            </w:r>
          </w:p>
        </w:tc>
      </w:tr>
      <w:tr w:rsidR="00E05D8E" w:rsidRPr="001F23FC" w14:paraId="49F4E353" w14:textId="77777777" w:rsidTr="005D2397">
        <w:trPr>
          <w:gridAfter w:val="1"/>
          <w:wAfter w:w="77" w:type="dxa"/>
          <w:cantSplit/>
          <w:jc w:val="center"/>
        </w:trPr>
        <w:tc>
          <w:tcPr>
            <w:tcW w:w="2720" w:type="dxa"/>
            <w:gridSpan w:val="2"/>
          </w:tcPr>
          <w:p w14:paraId="00FDA8D2" w14:textId="77777777" w:rsidR="00E05D8E" w:rsidRPr="001F23FC" w:rsidRDefault="00E05D8E" w:rsidP="00E05D8E">
            <w:pPr>
              <w:pStyle w:val="TAL"/>
              <w:rPr>
                <w:rFonts w:cs="v4.2.0"/>
              </w:rPr>
            </w:pPr>
            <w:r w:rsidRPr="001F23FC">
              <w:rPr>
                <w:rFonts w:cs="v4.2.0"/>
              </w:rPr>
              <w:t>6.3.4.3 Relative power tolerance</w:t>
            </w:r>
          </w:p>
        </w:tc>
        <w:tc>
          <w:tcPr>
            <w:tcW w:w="3629" w:type="dxa"/>
          </w:tcPr>
          <w:p w14:paraId="20B0070A" w14:textId="77777777" w:rsidR="00E05D8E" w:rsidRPr="001F23FC" w:rsidRDefault="00E05D8E" w:rsidP="00E05D8E">
            <w:pPr>
              <w:pStyle w:val="TAL"/>
              <w:rPr>
                <w:rFonts w:cs="Arial"/>
                <w:bCs/>
                <w:szCs w:val="18"/>
              </w:rPr>
            </w:pPr>
            <w:r w:rsidRPr="001F23FC">
              <w:rPr>
                <w:rFonts w:cs="Arial"/>
                <w:bCs/>
                <w:szCs w:val="18"/>
                <w:u w:val="single"/>
              </w:rPr>
              <w:t>PC3</w:t>
            </w:r>
          </w:p>
          <w:p w14:paraId="1C0ADF4E" w14:textId="235BE095"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825708D" w14:textId="6219CF17" w:rsidR="00E05D8E" w:rsidRPr="001F23FC" w:rsidRDefault="00E05D8E" w:rsidP="00E05D8E">
            <w:pPr>
              <w:pStyle w:val="TAL"/>
              <w:rPr>
                <w:rFonts w:cs="Arial"/>
                <w:bCs/>
                <w:szCs w:val="18"/>
              </w:rPr>
            </w:pPr>
            <w:r w:rsidRPr="001F23FC">
              <w:rPr>
                <w:rFonts w:cs="Arial"/>
              </w:rPr>
              <w:t>[±1.7</w:t>
            </w:r>
            <w:r w:rsidRPr="001F23FC">
              <w:rPr>
                <w:rFonts w:cs="Arial"/>
                <w:bCs/>
                <w:szCs w:val="18"/>
              </w:rPr>
              <w:t xml:space="preserve"> dB] (FR2a)</w:t>
            </w:r>
          </w:p>
          <w:p w14:paraId="1E422CE0" w14:textId="132A8FE8" w:rsidR="00E05D8E" w:rsidRPr="001F23FC" w:rsidRDefault="00E05D8E" w:rsidP="00E05D8E">
            <w:pPr>
              <w:pStyle w:val="TAL"/>
              <w:rPr>
                <w:rFonts w:cs="v4.2.0"/>
              </w:rPr>
            </w:pPr>
            <w:r w:rsidRPr="001F23FC">
              <w:rPr>
                <w:rFonts w:cs="Arial"/>
              </w:rPr>
              <w:t xml:space="preserve">[±1.7 </w:t>
            </w:r>
            <w:r w:rsidRPr="001F23FC">
              <w:rPr>
                <w:rFonts w:cs="Arial"/>
                <w:bCs/>
                <w:szCs w:val="18"/>
              </w:rPr>
              <w:t>dB] (FR2b)</w:t>
            </w:r>
          </w:p>
        </w:tc>
        <w:tc>
          <w:tcPr>
            <w:tcW w:w="2949" w:type="dxa"/>
          </w:tcPr>
          <w:p w14:paraId="6BC043C6" w14:textId="153F8D86"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B.9a.2.2-2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021BE3B3" w14:textId="77777777" w:rsidTr="005D2397">
        <w:trPr>
          <w:gridAfter w:val="1"/>
          <w:wAfter w:w="77" w:type="dxa"/>
          <w:cantSplit/>
          <w:jc w:val="center"/>
        </w:trPr>
        <w:tc>
          <w:tcPr>
            <w:tcW w:w="2720" w:type="dxa"/>
            <w:gridSpan w:val="2"/>
          </w:tcPr>
          <w:p w14:paraId="52C1C809" w14:textId="77777777" w:rsidR="00E05D8E" w:rsidRPr="001F23FC" w:rsidRDefault="00E05D8E" w:rsidP="00E05D8E">
            <w:pPr>
              <w:pStyle w:val="TAL"/>
              <w:rPr>
                <w:rFonts w:cs="v4.2.0"/>
              </w:rPr>
            </w:pPr>
            <w:r w:rsidRPr="001F23FC">
              <w:rPr>
                <w:rFonts w:cs="v4.2.0"/>
              </w:rPr>
              <w:t>6.3.4.4 Aggregate power tolerance</w:t>
            </w:r>
          </w:p>
        </w:tc>
        <w:tc>
          <w:tcPr>
            <w:tcW w:w="3629" w:type="dxa"/>
          </w:tcPr>
          <w:p w14:paraId="7E498606" w14:textId="77777777" w:rsidR="00E05D8E" w:rsidRPr="001F23FC" w:rsidRDefault="00E05D8E" w:rsidP="00E05D8E">
            <w:pPr>
              <w:pStyle w:val="TAL"/>
              <w:rPr>
                <w:rFonts w:cs="Arial"/>
                <w:bCs/>
                <w:szCs w:val="18"/>
              </w:rPr>
            </w:pPr>
            <w:r w:rsidRPr="001F23FC">
              <w:rPr>
                <w:rFonts w:cs="Arial"/>
                <w:bCs/>
                <w:szCs w:val="18"/>
                <w:u w:val="single"/>
              </w:rPr>
              <w:t>PC3</w:t>
            </w:r>
          </w:p>
          <w:p w14:paraId="65A77D61" w14:textId="62DF75FF"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581CCF9" w14:textId="7710A4CA" w:rsidR="00E05D8E" w:rsidRPr="001F23FC" w:rsidRDefault="00E05D8E" w:rsidP="00E05D8E">
            <w:pPr>
              <w:pStyle w:val="TAL"/>
              <w:rPr>
                <w:rFonts w:cs="Arial"/>
                <w:bCs/>
                <w:szCs w:val="18"/>
              </w:rPr>
            </w:pPr>
            <w:r w:rsidRPr="001F23FC">
              <w:rPr>
                <w:rFonts w:cs="Arial"/>
              </w:rPr>
              <w:t>±1.4</w:t>
            </w:r>
            <w:r w:rsidRPr="001F23FC">
              <w:rPr>
                <w:rFonts w:cs="Arial"/>
                <w:bCs/>
                <w:szCs w:val="18"/>
              </w:rPr>
              <w:t xml:space="preserve"> dB (FR2a)</w:t>
            </w:r>
          </w:p>
          <w:p w14:paraId="6F23D5C9" w14:textId="082CB695" w:rsidR="00E05D8E" w:rsidRPr="001F23FC" w:rsidRDefault="00E05D8E" w:rsidP="00E05D8E">
            <w:pPr>
              <w:pStyle w:val="TAL"/>
              <w:rPr>
                <w:rFonts w:cs="v4.2.0"/>
              </w:rPr>
            </w:pPr>
            <w:r w:rsidRPr="001F23FC">
              <w:rPr>
                <w:rFonts w:cs="Arial"/>
              </w:rPr>
              <w:t xml:space="preserve">±1.4 </w:t>
            </w:r>
            <w:r w:rsidRPr="001F23FC">
              <w:rPr>
                <w:rFonts w:cs="Arial"/>
                <w:bCs/>
                <w:szCs w:val="18"/>
              </w:rPr>
              <w:t>dB (FR2b)</w:t>
            </w:r>
          </w:p>
        </w:tc>
        <w:tc>
          <w:tcPr>
            <w:tcW w:w="2949" w:type="dxa"/>
          </w:tcPr>
          <w:p w14:paraId="4CCD7C07" w14:textId="3CBF7733"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B.9a.3.2-2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53804C0" w14:textId="77777777" w:rsidTr="005D2397">
        <w:trPr>
          <w:gridAfter w:val="1"/>
          <w:wAfter w:w="77" w:type="dxa"/>
          <w:cantSplit/>
          <w:jc w:val="center"/>
        </w:trPr>
        <w:tc>
          <w:tcPr>
            <w:tcW w:w="2720" w:type="dxa"/>
            <w:gridSpan w:val="2"/>
          </w:tcPr>
          <w:p w14:paraId="02FB04A0" w14:textId="77777777" w:rsidR="00E05D8E" w:rsidRPr="001F23FC" w:rsidRDefault="00E05D8E" w:rsidP="00E05D8E">
            <w:pPr>
              <w:pStyle w:val="TAL"/>
              <w:rPr>
                <w:rFonts w:cs="v4.2.0"/>
              </w:rPr>
            </w:pPr>
            <w:r w:rsidRPr="001F23FC">
              <w:rPr>
                <w:rFonts w:cs="v4.2.0"/>
              </w:rPr>
              <w:t>6.3A.1.1 Minimum output power for CA (2UL CA)</w:t>
            </w:r>
          </w:p>
        </w:tc>
        <w:tc>
          <w:tcPr>
            <w:tcW w:w="3629" w:type="dxa"/>
          </w:tcPr>
          <w:p w14:paraId="427381FF" w14:textId="01246CBE"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44EE502" w14:textId="77777777" w:rsidR="00E05D8E" w:rsidRPr="001F23FC" w:rsidRDefault="00E05D8E" w:rsidP="00E05D8E">
            <w:pPr>
              <w:pStyle w:val="TAL"/>
              <w:ind w:left="568"/>
              <w:rPr>
                <w:rFonts w:cs="v4.2.0"/>
              </w:rPr>
            </w:pPr>
            <w:r w:rsidRPr="001F23FC">
              <w:rPr>
                <w:rFonts w:cs="v4.2.0"/>
              </w:rPr>
              <w:t>Same as 6.3.1 for each CC</w:t>
            </w:r>
          </w:p>
          <w:p w14:paraId="41B4619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72ED2340" w14:textId="40115605" w:rsidR="00E05D8E" w:rsidRPr="001F23FC" w:rsidRDefault="00E05D8E" w:rsidP="00E05D8E">
            <w:pPr>
              <w:pStyle w:val="TAL"/>
              <w:rPr>
                <w:rFonts w:cs="v4.2.0"/>
              </w:rPr>
            </w:pPr>
            <w:r w:rsidRPr="001F23FC">
              <w:rPr>
                <w:rFonts w:cs="v4.2.0"/>
              </w:rPr>
              <w:t>TBD</w:t>
            </w:r>
          </w:p>
        </w:tc>
        <w:tc>
          <w:tcPr>
            <w:tcW w:w="2949" w:type="dxa"/>
          </w:tcPr>
          <w:p w14:paraId="0E6E36C6" w14:textId="77777777" w:rsidR="00E05D8E" w:rsidRPr="001F23FC" w:rsidRDefault="00E05D8E" w:rsidP="00E05D8E">
            <w:pPr>
              <w:pStyle w:val="TAL"/>
              <w:rPr>
                <w:rFonts w:cs="Arial"/>
                <w:snapToGrid w:val="0"/>
                <w:lang w:eastAsia="sv-SE"/>
              </w:rPr>
            </w:pPr>
          </w:p>
        </w:tc>
      </w:tr>
      <w:tr w:rsidR="00E05D8E" w:rsidRPr="001F23FC" w14:paraId="44917AC4" w14:textId="77777777" w:rsidTr="005D2397">
        <w:trPr>
          <w:gridAfter w:val="1"/>
          <w:wAfter w:w="77" w:type="dxa"/>
          <w:cantSplit/>
          <w:jc w:val="center"/>
        </w:trPr>
        <w:tc>
          <w:tcPr>
            <w:tcW w:w="2720" w:type="dxa"/>
            <w:gridSpan w:val="2"/>
          </w:tcPr>
          <w:p w14:paraId="411B03C8" w14:textId="77777777" w:rsidR="00E05D8E" w:rsidRPr="001F23FC" w:rsidRDefault="00E05D8E" w:rsidP="00E05D8E">
            <w:pPr>
              <w:pStyle w:val="TAL"/>
              <w:rPr>
                <w:rFonts w:cs="v4.2.0"/>
              </w:rPr>
            </w:pPr>
            <w:r w:rsidRPr="001F23FC">
              <w:rPr>
                <w:rFonts w:cs="v4.2.0"/>
              </w:rPr>
              <w:t>6.3A.1.2 Minimum output power for CA (3UL CA)</w:t>
            </w:r>
          </w:p>
        </w:tc>
        <w:tc>
          <w:tcPr>
            <w:tcW w:w="3629" w:type="dxa"/>
          </w:tcPr>
          <w:p w14:paraId="528E78DE"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3EBFB584" w14:textId="77777777" w:rsidR="00E05D8E" w:rsidRPr="001F23FC" w:rsidRDefault="00E05D8E" w:rsidP="00E05D8E">
            <w:pPr>
              <w:pStyle w:val="TAL"/>
              <w:ind w:left="568"/>
              <w:rPr>
                <w:rFonts w:cs="v4.2.0"/>
              </w:rPr>
            </w:pPr>
            <w:r w:rsidRPr="001F23FC">
              <w:rPr>
                <w:rFonts w:cs="v4.2.0"/>
              </w:rPr>
              <w:t>Same as 6.3.1 for each CC</w:t>
            </w:r>
          </w:p>
          <w:p w14:paraId="5BA34CC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446CD4D1" w14:textId="6D6C5949" w:rsidR="00E05D8E" w:rsidRPr="001F23FC" w:rsidRDefault="00E05D8E" w:rsidP="00E05D8E">
            <w:pPr>
              <w:pStyle w:val="TAL"/>
              <w:rPr>
                <w:rFonts w:cs="v4.2.0"/>
              </w:rPr>
            </w:pPr>
            <w:r w:rsidRPr="001F23FC">
              <w:rPr>
                <w:rFonts w:cs="v4.2.0"/>
              </w:rPr>
              <w:t>TBD</w:t>
            </w:r>
          </w:p>
        </w:tc>
        <w:tc>
          <w:tcPr>
            <w:tcW w:w="2949" w:type="dxa"/>
          </w:tcPr>
          <w:p w14:paraId="1E2D2281" w14:textId="77777777" w:rsidR="00E05D8E" w:rsidRPr="001F23FC" w:rsidRDefault="00E05D8E" w:rsidP="00E05D8E">
            <w:pPr>
              <w:pStyle w:val="TAL"/>
              <w:rPr>
                <w:rFonts w:cs="Arial"/>
                <w:snapToGrid w:val="0"/>
                <w:lang w:eastAsia="sv-SE"/>
              </w:rPr>
            </w:pPr>
          </w:p>
        </w:tc>
      </w:tr>
      <w:tr w:rsidR="00E05D8E" w:rsidRPr="001F23FC" w14:paraId="28C8DB05" w14:textId="77777777" w:rsidTr="005D2397">
        <w:trPr>
          <w:gridAfter w:val="1"/>
          <w:wAfter w:w="77" w:type="dxa"/>
          <w:cantSplit/>
          <w:jc w:val="center"/>
        </w:trPr>
        <w:tc>
          <w:tcPr>
            <w:tcW w:w="2720" w:type="dxa"/>
            <w:gridSpan w:val="2"/>
          </w:tcPr>
          <w:p w14:paraId="1C1F8B1F" w14:textId="77777777" w:rsidR="00E05D8E" w:rsidRPr="001F23FC" w:rsidRDefault="00E05D8E" w:rsidP="00E05D8E">
            <w:pPr>
              <w:pStyle w:val="TAL"/>
              <w:rPr>
                <w:rFonts w:cs="v4.2.0"/>
              </w:rPr>
            </w:pPr>
            <w:r w:rsidRPr="001F23FC">
              <w:rPr>
                <w:rFonts w:cs="v4.2.0"/>
              </w:rPr>
              <w:t>6.3A.1.3 Minimum output power for CA (4UL CA)</w:t>
            </w:r>
          </w:p>
        </w:tc>
        <w:tc>
          <w:tcPr>
            <w:tcW w:w="3629" w:type="dxa"/>
          </w:tcPr>
          <w:p w14:paraId="628A8327"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76D65657" w14:textId="77777777" w:rsidR="00E05D8E" w:rsidRPr="001F23FC" w:rsidRDefault="00E05D8E" w:rsidP="00E05D8E">
            <w:pPr>
              <w:pStyle w:val="TAL"/>
              <w:ind w:left="568"/>
              <w:rPr>
                <w:rFonts w:cs="v4.2.0"/>
              </w:rPr>
            </w:pPr>
            <w:r w:rsidRPr="001F23FC">
              <w:rPr>
                <w:rFonts w:cs="v4.2.0"/>
              </w:rPr>
              <w:t>Same as 6.3.1 for each CC</w:t>
            </w:r>
          </w:p>
          <w:p w14:paraId="17BB4C62"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128D68B" w14:textId="70AA426C" w:rsidR="00E05D8E" w:rsidRPr="001F23FC" w:rsidRDefault="00E05D8E" w:rsidP="00E05D8E">
            <w:pPr>
              <w:pStyle w:val="TAL"/>
              <w:rPr>
                <w:rFonts w:cs="v4.2.0"/>
              </w:rPr>
            </w:pPr>
            <w:r w:rsidRPr="001F23FC">
              <w:rPr>
                <w:rFonts w:cs="v4.2.0"/>
              </w:rPr>
              <w:t>TBD</w:t>
            </w:r>
          </w:p>
        </w:tc>
        <w:tc>
          <w:tcPr>
            <w:tcW w:w="2949" w:type="dxa"/>
          </w:tcPr>
          <w:p w14:paraId="16BB4167" w14:textId="77777777" w:rsidR="00E05D8E" w:rsidRPr="001F23FC" w:rsidRDefault="00E05D8E" w:rsidP="00E05D8E">
            <w:pPr>
              <w:pStyle w:val="TAL"/>
              <w:rPr>
                <w:rFonts w:cs="Arial"/>
                <w:snapToGrid w:val="0"/>
                <w:lang w:eastAsia="sv-SE"/>
              </w:rPr>
            </w:pPr>
          </w:p>
        </w:tc>
      </w:tr>
      <w:tr w:rsidR="00E05D8E" w:rsidRPr="001F23FC" w14:paraId="32422E4B" w14:textId="77777777" w:rsidTr="005D2397">
        <w:trPr>
          <w:gridAfter w:val="1"/>
          <w:wAfter w:w="77" w:type="dxa"/>
          <w:cantSplit/>
          <w:jc w:val="center"/>
        </w:trPr>
        <w:tc>
          <w:tcPr>
            <w:tcW w:w="2720" w:type="dxa"/>
            <w:gridSpan w:val="2"/>
          </w:tcPr>
          <w:p w14:paraId="3C87228D" w14:textId="77777777" w:rsidR="00E05D8E" w:rsidRPr="001F23FC" w:rsidRDefault="00E05D8E" w:rsidP="00E05D8E">
            <w:pPr>
              <w:pStyle w:val="TAL"/>
              <w:rPr>
                <w:rFonts w:cs="v4.2.0"/>
              </w:rPr>
            </w:pPr>
            <w:r w:rsidRPr="001F23FC">
              <w:rPr>
                <w:rFonts w:cs="v4.2.0"/>
              </w:rPr>
              <w:t>6.3A.1.4 Minimum output power for CA (5UL CA)</w:t>
            </w:r>
          </w:p>
        </w:tc>
        <w:tc>
          <w:tcPr>
            <w:tcW w:w="3629" w:type="dxa"/>
          </w:tcPr>
          <w:p w14:paraId="6744D98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75A1185" w14:textId="77777777" w:rsidR="00E05D8E" w:rsidRPr="001F23FC" w:rsidRDefault="00E05D8E" w:rsidP="00E05D8E">
            <w:pPr>
              <w:pStyle w:val="TAL"/>
              <w:ind w:left="568"/>
              <w:rPr>
                <w:rFonts w:cs="v4.2.0"/>
              </w:rPr>
            </w:pPr>
            <w:r w:rsidRPr="001F23FC">
              <w:rPr>
                <w:rFonts w:cs="v4.2.0"/>
              </w:rPr>
              <w:t>Same as 6.3.1 for each CC</w:t>
            </w:r>
          </w:p>
          <w:p w14:paraId="355EF05C"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45413F" w14:textId="4EC32D2F" w:rsidR="00E05D8E" w:rsidRPr="001F23FC" w:rsidRDefault="00E05D8E" w:rsidP="00E05D8E">
            <w:pPr>
              <w:pStyle w:val="TAL"/>
              <w:rPr>
                <w:rFonts w:cs="v4.2.0"/>
              </w:rPr>
            </w:pPr>
            <w:r w:rsidRPr="001F23FC">
              <w:rPr>
                <w:rFonts w:cs="v4.2.0"/>
              </w:rPr>
              <w:t>TBD</w:t>
            </w:r>
          </w:p>
        </w:tc>
        <w:tc>
          <w:tcPr>
            <w:tcW w:w="2949" w:type="dxa"/>
          </w:tcPr>
          <w:p w14:paraId="26E4CABB" w14:textId="77777777" w:rsidR="00E05D8E" w:rsidRPr="001F23FC" w:rsidRDefault="00E05D8E" w:rsidP="00E05D8E">
            <w:pPr>
              <w:pStyle w:val="TAL"/>
              <w:rPr>
                <w:rFonts w:cs="Arial"/>
                <w:snapToGrid w:val="0"/>
                <w:lang w:eastAsia="sv-SE"/>
              </w:rPr>
            </w:pPr>
          </w:p>
        </w:tc>
      </w:tr>
      <w:tr w:rsidR="00E05D8E" w:rsidRPr="001F23FC" w14:paraId="4147EF68" w14:textId="77777777" w:rsidTr="005D2397">
        <w:trPr>
          <w:gridAfter w:val="1"/>
          <w:wAfter w:w="77" w:type="dxa"/>
          <w:cantSplit/>
          <w:jc w:val="center"/>
        </w:trPr>
        <w:tc>
          <w:tcPr>
            <w:tcW w:w="2720" w:type="dxa"/>
            <w:gridSpan w:val="2"/>
          </w:tcPr>
          <w:p w14:paraId="2FF6BC3A" w14:textId="77777777" w:rsidR="00E05D8E" w:rsidRPr="001F23FC" w:rsidRDefault="00E05D8E" w:rsidP="00E05D8E">
            <w:pPr>
              <w:pStyle w:val="TAL"/>
              <w:rPr>
                <w:rFonts w:cs="v4.2.0"/>
              </w:rPr>
            </w:pPr>
            <w:r w:rsidRPr="001F23FC">
              <w:rPr>
                <w:rFonts w:cs="v4.2.0"/>
              </w:rPr>
              <w:t>6.3A.1.5 Minimum output power for CA (6UL CA)</w:t>
            </w:r>
          </w:p>
        </w:tc>
        <w:tc>
          <w:tcPr>
            <w:tcW w:w="3629" w:type="dxa"/>
          </w:tcPr>
          <w:p w14:paraId="76D0C1C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41A70826" w14:textId="77777777" w:rsidR="00E05D8E" w:rsidRPr="001F23FC" w:rsidRDefault="00E05D8E" w:rsidP="00E05D8E">
            <w:pPr>
              <w:pStyle w:val="TAL"/>
              <w:ind w:left="568"/>
              <w:rPr>
                <w:rFonts w:cs="v4.2.0"/>
              </w:rPr>
            </w:pPr>
            <w:r w:rsidRPr="001F23FC">
              <w:rPr>
                <w:rFonts w:cs="v4.2.0"/>
              </w:rPr>
              <w:t>Same as 6.3.1 for each CC</w:t>
            </w:r>
          </w:p>
          <w:p w14:paraId="3FF0624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9FD3C4" w14:textId="30A938F8" w:rsidR="00E05D8E" w:rsidRPr="001F23FC" w:rsidRDefault="00E05D8E" w:rsidP="00E05D8E">
            <w:pPr>
              <w:pStyle w:val="TAL"/>
              <w:rPr>
                <w:rFonts w:cs="v4.2.0"/>
              </w:rPr>
            </w:pPr>
            <w:r w:rsidRPr="001F23FC">
              <w:rPr>
                <w:rFonts w:cs="v4.2.0"/>
              </w:rPr>
              <w:t>TBD</w:t>
            </w:r>
          </w:p>
        </w:tc>
        <w:tc>
          <w:tcPr>
            <w:tcW w:w="2949" w:type="dxa"/>
          </w:tcPr>
          <w:p w14:paraId="398BBFC0" w14:textId="77777777" w:rsidR="00E05D8E" w:rsidRPr="001F23FC" w:rsidRDefault="00E05D8E" w:rsidP="00E05D8E">
            <w:pPr>
              <w:pStyle w:val="TAL"/>
              <w:rPr>
                <w:rFonts w:cs="Arial"/>
                <w:snapToGrid w:val="0"/>
                <w:lang w:eastAsia="sv-SE"/>
              </w:rPr>
            </w:pPr>
          </w:p>
        </w:tc>
      </w:tr>
      <w:tr w:rsidR="00E05D8E" w:rsidRPr="001F23FC" w14:paraId="0AB4AE63" w14:textId="77777777" w:rsidTr="005D2397">
        <w:trPr>
          <w:gridAfter w:val="1"/>
          <w:wAfter w:w="77" w:type="dxa"/>
          <w:cantSplit/>
          <w:jc w:val="center"/>
        </w:trPr>
        <w:tc>
          <w:tcPr>
            <w:tcW w:w="2720" w:type="dxa"/>
            <w:gridSpan w:val="2"/>
          </w:tcPr>
          <w:p w14:paraId="7FB84DA2" w14:textId="77777777" w:rsidR="00E05D8E" w:rsidRPr="001F23FC" w:rsidRDefault="00E05D8E" w:rsidP="00E05D8E">
            <w:pPr>
              <w:pStyle w:val="TAL"/>
              <w:rPr>
                <w:rFonts w:cs="v4.2.0"/>
              </w:rPr>
            </w:pPr>
            <w:r w:rsidRPr="001F23FC">
              <w:rPr>
                <w:rFonts w:cs="v4.2.0"/>
              </w:rPr>
              <w:t>6.3A.1.6 Minimum output power for CA (7UL CA)</w:t>
            </w:r>
          </w:p>
        </w:tc>
        <w:tc>
          <w:tcPr>
            <w:tcW w:w="3629" w:type="dxa"/>
          </w:tcPr>
          <w:p w14:paraId="75177AD9"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20D0CC3F" w14:textId="77777777" w:rsidR="00E05D8E" w:rsidRPr="001F23FC" w:rsidRDefault="00E05D8E" w:rsidP="00E05D8E">
            <w:pPr>
              <w:pStyle w:val="TAL"/>
              <w:ind w:left="568"/>
              <w:rPr>
                <w:rFonts w:cs="v4.2.0"/>
              </w:rPr>
            </w:pPr>
            <w:r w:rsidRPr="001F23FC">
              <w:rPr>
                <w:rFonts w:cs="v4.2.0"/>
              </w:rPr>
              <w:t>Same as 6.3.1 for each CC</w:t>
            </w:r>
          </w:p>
          <w:p w14:paraId="053858A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5C872C6C" w14:textId="66FB5437" w:rsidR="00E05D8E" w:rsidRPr="001F23FC" w:rsidRDefault="00E05D8E" w:rsidP="00E05D8E">
            <w:pPr>
              <w:pStyle w:val="TAL"/>
              <w:rPr>
                <w:rFonts w:cs="v4.2.0"/>
              </w:rPr>
            </w:pPr>
            <w:r w:rsidRPr="001F23FC">
              <w:rPr>
                <w:rFonts w:cs="v4.2.0"/>
              </w:rPr>
              <w:t>TBD</w:t>
            </w:r>
          </w:p>
        </w:tc>
        <w:tc>
          <w:tcPr>
            <w:tcW w:w="2949" w:type="dxa"/>
          </w:tcPr>
          <w:p w14:paraId="48C00CB7" w14:textId="77777777" w:rsidR="00E05D8E" w:rsidRPr="001F23FC" w:rsidRDefault="00E05D8E" w:rsidP="00E05D8E">
            <w:pPr>
              <w:pStyle w:val="TAL"/>
              <w:rPr>
                <w:rFonts w:cs="Arial"/>
                <w:snapToGrid w:val="0"/>
                <w:lang w:eastAsia="sv-SE"/>
              </w:rPr>
            </w:pPr>
          </w:p>
        </w:tc>
      </w:tr>
      <w:tr w:rsidR="00E05D8E" w:rsidRPr="001F23FC" w14:paraId="5983440D" w14:textId="77777777" w:rsidTr="005D2397">
        <w:trPr>
          <w:gridAfter w:val="1"/>
          <w:wAfter w:w="77" w:type="dxa"/>
          <w:cantSplit/>
          <w:jc w:val="center"/>
        </w:trPr>
        <w:tc>
          <w:tcPr>
            <w:tcW w:w="2720" w:type="dxa"/>
            <w:gridSpan w:val="2"/>
          </w:tcPr>
          <w:p w14:paraId="5092C0A4" w14:textId="77777777" w:rsidR="00E05D8E" w:rsidRPr="001F23FC" w:rsidRDefault="00E05D8E" w:rsidP="00E05D8E">
            <w:pPr>
              <w:pStyle w:val="TAL"/>
              <w:rPr>
                <w:rFonts w:cs="v4.2.0"/>
              </w:rPr>
            </w:pPr>
            <w:r w:rsidRPr="001F23FC">
              <w:rPr>
                <w:rFonts w:cs="v4.2.0"/>
              </w:rPr>
              <w:t>6.3A.1.7 Minimum output power for CA (8UL CA)</w:t>
            </w:r>
          </w:p>
        </w:tc>
        <w:tc>
          <w:tcPr>
            <w:tcW w:w="3629" w:type="dxa"/>
          </w:tcPr>
          <w:p w14:paraId="24E86F4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4018149" w14:textId="77777777" w:rsidR="00E05D8E" w:rsidRPr="001F23FC" w:rsidRDefault="00E05D8E" w:rsidP="00E05D8E">
            <w:pPr>
              <w:pStyle w:val="TAL"/>
              <w:ind w:left="568"/>
              <w:rPr>
                <w:rFonts w:cs="v4.2.0"/>
              </w:rPr>
            </w:pPr>
            <w:r w:rsidRPr="001F23FC">
              <w:rPr>
                <w:rFonts w:cs="v4.2.0"/>
              </w:rPr>
              <w:t>Same as 6.3.1 for each CC</w:t>
            </w:r>
          </w:p>
          <w:p w14:paraId="48C9917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8F521A8" w14:textId="52DA9ED1" w:rsidR="00E05D8E" w:rsidRPr="001F23FC" w:rsidRDefault="00E05D8E" w:rsidP="00E05D8E">
            <w:pPr>
              <w:pStyle w:val="TAL"/>
              <w:rPr>
                <w:rFonts w:cs="v4.2.0"/>
              </w:rPr>
            </w:pPr>
            <w:r w:rsidRPr="001F23FC">
              <w:rPr>
                <w:rFonts w:cs="v4.2.0"/>
              </w:rPr>
              <w:t>TBD</w:t>
            </w:r>
          </w:p>
        </w:tc>
        <w:tc>
          <w:tcPr>
            <w:tcW w:w="2949" w:type="dxa"/>
          </w:tcPr>
          <w:p w14:paraId="5F18E7D8" w14:textId="77777777" w:rsidR="00E05D8E" w:rsidRPr="001F23FC" w:rsidRDefault="00E05D8E" w:rsidP="00E05D8E">
            <w:pPr>
              <w:pStyle w:val="TAL"/>
              <w:rPr>
                <w:rFonts w:cs="Arial"/>
                <w:snapToGrid w:val="0"/>
                <w:lang w:eastAsia="sv-SE"/>
              </w:rPr>
            </w:pPr>
          </w:p>
        </w:tc>
      </w:tr>
      <w:tr w:rsidR="00E05D8E" w:rsidRPr="001F23FC" w14:paraId="77EDC121" w14:textId="77777777" w:rsidTr="005D2397">
        <w:trPr>
          <w:gridAfter w:val="1"/>
          <w:wAfter w:w="77" w:type="dxa"/>
          <w:cantSplit/>
          <w:jc w:val="center"/>
        </w:trPr>
        <w:tc>
          <w:tcPr>
            <w:tcW w:w="2720" w:type="dxa"/>
            <w:gridSpan w:val="2"/>
          </w:tcPr>
          <w:p w14:paraId="2DDC33D0" w14:textId="0700966C" w:rsidR="00E05D8E" w:rsidRPr="001F23FC" w:rsidRDefault="00E05D8E" w:rsidP="00E05D8E">
            <w:pPr>
              <w:pStyle w:val="TAL"/>
              <w:rPr>
                <w:rFonts w:cs="v4.2.0"/>
              </w:rPr>
            </w:pPr>
            <w:r w:rsidRPr="001F23FC">
              <w:rPr>
                <w:rFonts w:cs="v4.2.0"/>
              </w:rPr>
              <w:t>6.3A.3.1.1</w:t>
            </w:r>
            <w:r w:rsidRPr="001F23FC">
              <w:rPr>
                <w:rFonts w:cs="v4.2.0"/>
              </w:rPr>
              <w:tab/>
              <w:t>General ON/OFF time mask for CA (2UL CA)</w:t>
            </w:r>
          </w:p>
        </w:tc>
        <w:tc>
          <w:tcPr>
            <w:tcW w:w="3629" w:type="dxa"/>
          </w:tcPr>
          <w:p w14:paraId="2D3E6DCA" w14:textId="77777777" w:rsidR="00E05D8E" w:rsidRPr="001F23FC" w:rsidRDefault="00E05D8E" w:rsidP="00E05D8E">
            <w:pPr>
              <w:pStyle w:val="TAL"/>
              <w:rPr>
                <w:rFonts w:cs="v4.2.0"/>
                <w:u w:val="single"/>
              </w:rPr>
            </w:pPr>
            <w:r w:rsidRPr="001F23FC">
              <w:rPr>
                <w:rFonts w:cs="v4.2.0"/>
                <w:u w:val="single"/>
              </w:rPr>
              <w:t>Intra-band contiguous CA</w:t>
            </w:r>
          </w:p>
          <w:p w14:paraId="4F069EB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C04E059" w14:textId="75B37F49" w:rsidR="00E05D8E" w:rsidRPr="001F23FC" w:rsidRDefault="00E05D8E" w:rsidP="00E05D8E">
            <w:pPr>
              <w:pStyle w:val="TAL"/>
              <w:rPr>
                <w:rFonts w:cs="v4.2.0"/>
              </w:rPr>
            </w:pPr>
            <w:r w:rsidRPr="001F23FC">
              <w:rPr>
                <w:rFonts w:cs="v4.2.0"/>
              </w:rPr>
              <w:t>Same as 6.3.3</w:t>
            </w:r>
            <w:r w:rsidR="003424C8" w:rsidRPr="001F23FC">
              <w:rPr>
                <w:rFonts w:cs="v4.2.0"/>
              </w:rPr>
              <w:t>.2</w:t>
            </w:r>
          </w:p>
          <w:p w14:paraId="721FA3CD" w14:textId="77777777" w:rsidR="00E05D8E" w:rsidRPr="001F23FC" w:rsidRDefault="00E05D8E" w:rsidP="00E05D8E">
            <w:pPr>
              <w:pStyle w:val="TAL"/>
              <w:rPr>
                <w:rFonts w:cs="v4.2.0"/>
              </w:rPr>
            </w:pPr>
          </w:p>
          <w:p w14:paraId="42DBD7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F19AC7" w14:textId="77777777" w:rsidR="00E05D8E" w:rsidRPr="001F23FC" w:rsidRDefault="00E05D8E" w:rsidP="00E05D8E">
            <w:pPr>
              <w:pStyle w:val="TAL"/>
              <w:rPr>
                <w:rFonts w:cs="v4.2.0"/>
              </w:rPr>
            </w:pPr>
            <w:r w:rsidRPr="001F23FC">
              <w:rPr>
                <w:rFonts w:cs="v4.2.0"/>
              </w:rPr>
              <w:t>TBD</w:t>
            </w:r>
          </w:p>
          <w:p w14:paraId="7DCB8195" w14:textId="77777777" w:rsidR="00E05D8E" w:rsidRPr="001F23FC" w:rsidRDefault="00E05D8E" w:rsidP="00E05D8E">
            <w:pPr>
              <w:pStyle w:val="TAL"/>
              <w:rPr>
                <w:rFonts w:cs="v4.2.0"/>
              </w:rPr>
            </w:pPr>
          </w:p>
          <w:p w14:paraId="0337214D" w14:textId="77777777" w:rsidR="00E05D8E" w:rsidRPr="001F23FC" w:rsidRDefault="00E05D8E" w:rsidP="00E05D8E">
            <w:pPr>
              <w:pStyle w:val="TAL"/>
              <w:rPr>
                <w:rFonts w:cs="v4.2.0"/>
                <w:u w:val="single"/>
              </w:rPr>
            </w:pPr>
            <w:r w:rsidRPr="001F23FC">
              <w:rPr>
                <w:rFonts w:cs="v4.2.0"/>
                <w:u w:val="single"/>
              </w:rPr>
              <w:t>Intra-band non-contiguous, Inter-band CA</w:t>
            </w:r>
          </w:p>
          <w:p w14:paraId="73BC6F67" w14:textId="7505374C" w:rsidR="00E05D8E" w:rsidRPr="001F23FC" w:rsidRDefault="00E05D8E" w:rsidP="00E05D8E">
            <w:pPr>
              <w:pStyle w:val="TAL"/>
              <w:rPr>
                <w:rFonts w:cs="v4.2.0"/>
                <w:u w:val="single"/>
              </w:rPr>
            </w:pPr>
            <w:r w:rsidRPr="001F23FC">
              <w:rPr>
                <w:rFonts w:cs="v4.2.0"/>
              </w:rPr>
              <w:t>TBD</w:t>
            </w:r>
          </w:p>
        </w:tc>
        <w:tc>
          <w:tcPr>
            <w:tcW w:w="2949" w:type="dxa"/>
          </w:tcPr>
          <w:p w14:paraId="1F0AAF24" w14:textId="77777777" w:rsidR="00E05D8E" w:rsidRPr="001F23FC" w:rsidRDefault="00E05D8E" w:rsidP="00E05D8E">
            <w:pPr>
              <w:pStyle w:val="TAL"/>
              <w:rPr>
                <w:rFonts w:cs="Arial"/>
                <w:snapToGrid w:val="0"/>
                <w:lang w:eastAsia="sv-SE"/>
              </w:rPr>
            </w:pPr>
          </w:p>
        </w:tc>
      </w:tr>
      <w:tr w:rsidR="00E05D8E" w:rsidRPr="001F23FC" w14:paraId="478397A2" w14:textId="77777777" w:rsidTr="005D2397">
        <w:trPr>
          <w:gridAfter w:val="1"/>
          <w:wAfter w:w="77" w:type="dxa"/>
          <w:cantSplit/>
          <w:jc w:val="center"/>
        </w:trPr>
        <w:tc>
          <w:tcPr>
            <w:tcW w:w="2720" w:type="dxa"/>
            <w:gridSpan w:val="2"/>
          </w:tcPr>
          <w:p w14:paraId="00E92E99" w14:textId="3C975ACB" w:rsidR="00E05D8E" w:rsidRPr="001F23FC" w:rsidRDefault="00E05D8E" w:rsidP="00E05D8E">
            <w:pPr>
              <w:pStyle w:val="TAL"/>
              <w:rPr>
                <w:rFonts w:cs="v4.2.0"/>
              </w:rPr>
            </w:pPr>
            <w:r w:rsidRPr="001F23FC">
              <w:rPr>
                <w:rFonts w:cs="v4.2.0"/>
              </w:rPr>
              <w:lastRenderedPageBreak/>
              <w:t>6.3A.3.1.2</w:t>
            </w:r>
            <w:r w:rsidRPr="001F23FC">
              <w:rPr>
                <w:rFonts w:cs="v4.2.0"/>
              </w:rPr>
              <w:tab/>
              <w:t>General ON/OFF time mask for CA (3UL CA)</w:t>
            </w:r>
          </w:p>
        </w:tc>
        <w:tc>
          <w:tcPr>
            <w:tcW w:w="3629" w:type="dxa"/>
          </w:tcPr>
          <w:p w14:paraId="56560FD6" w14:textId="77777777" w:rsidR="00E05D8E" w:rsidRPr="001F23FC" w:rsidRDefault="00E05D8E" w:rsidP="00E05D8E">
            <w:pPr>
              <w:pStyle w:val="TAL"/>
              <w:rPr>
                <w:rFonts w:cs="v4.2.0"/>
                <w:u w:val="single"/>
              </w:rPr>
            </w:pPr>
            <w:r w:rsidRPr="001F23FC">
              <w:rPr>
                <w:rFonts w:cs="v4.2.0"/>
                <w:u w:val="single"/>
              </w:rPr>
              <w:t>Intra-band contiguous CA</w:t>
            </w:r>
          </w:p>
          <w:p w14:paraId="3EAA678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515C6A" w14:textId="0BC2B5C7" w:rsidR="00E05D8E" w:rsidRPr="001F23FC" w:rsidRDefault="00E05D8E" w:rsidP="00E05D8E">
            <w:pPr>
              <w:pStyle w:val="TAL"/>
              <w:rPr>
                <w:rFonts w:cs="v4.2.0"/>
              </w:rPr>
            </w:pPr>
            <w:r w:rsidRPr="001F23FC">
              <w:rPr>
                <w:rFonts w:cs="v4.2.0"/>
              </w:rPr>
              <w:t>Same as 6.3.3</w:t>
            </w:r>
            <w:r w:rsidR="003424C8" w:rsidRPr="001F23FC">
              <w:rPr>
                <w:rFonts w:cs="v4.2.0"/>
              </w:rPr>
              <w:t>.2</w:t>
            </w:r>
          </w:p>
          <w:p w14:paraId="0E5309DB" w14:textId="77777777" w:rsidR="00E05D8E" w:rsidRPr="001F23FC" w:rsidRDefault="00E05D8E" w:rsidP="00E05D8E">
            <w:pPr>
              <w:pStyle w:val="TAL"/>
              <w:rPr>
                <w:rFonts w:cs="v4.2.0"/>
              </w:rPr>
            </w:pPr>
          </w:p>
          <w:p w14:paraId="22ADC4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5D9640" w14:textId="77777777" w:rsidR="00E05D8E" w:rsidRPr="001F23FC" w:rsidRDefault="00E05D8E" w:rsidP="00E05D8E">
            <w:pPr>
              <w:pStyle w:val="TAL"/>
              <w:rPr>
                <w:rFonts w:cs="v4.2.0"/>
              </w:rPr>
            </w:pPr>
            <w:r w:rsidRPr="001F23FC">
              <w:rPr>
                <w:rFonts w:cs="v4.2.0"/>
              </w:rPr>
              <w:t>TBD</w:t>
            </w:r>
          </w:p>
          <w:p w14:paraId="445A0AD0" w14:textId="77777777" w:rsidR="00E05D8E" w:rsidRPr="001F23FC" w:rsidRDefault="00E05D8E" w:rsidP="00E05D8E">
            <w:pPr>
              <w:pStyle w:val="TAL"/>
              <w:rPr>
                <w:rFonts w:cs="v4.2.0"/>
              </w:rPr>
            </w:pPr>
          </w:p>
          <w:p w14:paraId="4D5DA740" w14:textId="77777777" w:rsidR="00E05D8E" w:rsidRPr="001F23FC" w:rsidRDefault="00E05D8E" w:rsidP="00E05D8E">
            <w:pPr>
              <w:pStyle w:val="TAL"/>
              <w:rPr>
                <w:rFonts w:cs="v4.2.0"/>
                <w:u w:val="single"/>
              </w:rPr>
            </w:pPr>
            <w:r w:rsidRPr="001F23FC">
              <w:rPr>
                <w:rFonts w:cs="v4.2.0"/>
                <w:u w:val="single"/>
              </w:rPr>
              <w:t>Intra-band non-contiguous, Inter-band CA</w:t>
            </w:r>
          </w:p>
          <w:p w14:paraId="0CAD4F32" w14:textId="1CE62C5A" w:rsidR="00E05D8E" w:rsidRPr="001F23FC" w:rsidRDefault="00E05D8E" w:rsidP="00E05D8E">
            <w:pPr>
              <w:pStyle w:val="TAL"/>
              <w:rPr>
                <w:rFonts w:cs="v4.2.0"/>
                <w:u w:val="single"/>
              </w:rPr>
            </w:pPr>
            <w:r w:rsidRPr="001F23FC">
              <w:rPr>
                <w:rFonts w:cs="v4.2.0"/>
              </w:rPr>
              <w:t>TBD</w:t>
            </w:r>
          </w:p>
        </w:tc>
        <w:tc>
          <w:tcPr>
            <w:tcW w:w="2949" w:type="dxa"/>
          </w:tcPr>
          <w:p w14:paraId="6FC3D9B3" w14:textId="77777777" w:rsidR="00E05D8E" w:rsidRPr="001F23FC" w:rsidRDefault="00E05D8E" w:rsidP="00E05D8E">
            <w:pPr>
              <w:pStyle w:val="TAL"/>
              <w:rPr>
                <w:rFonts w:cs="Arial"/>
                <w:snapToGrid w:val="0"/>
                <w:lang w:eastAsia="sv-SE"/>
              </w:rPr>
            </w:pPr>
          </w:p>
        </w:tc>
      </w:tr>
      <w:tr w:rsidR="00E05D8E" w:rsidRPr="001F23FC" w14:paraId="063FB3A3" w14:textId="77777777" w:rsidTr="005D2397">
        <w:trPr>
          <w:gridAfter w:val="1"/>
          <w:wAfter w:w="77" w:type="dxa"/>
          <w:cantSplit/>
          <w:jc w:val="center"/>
        </w:trPr>
        <w:tc>
          <w:tcPr>
            <w:tcW w:w="2720" w:type="dxa"/>
            <w:gridSpan w:val="2"/>
          </w:tcPr>
          <w:p w14:paraId="0AE14F0D" w14:textId="1582E202" w:rsidR="00E05D8E" w:rsidRPr="001F23FC" w:rsidRDefault="00E05D8E" w:rsidP="00E05D8E">
            <w:pPr>
              <w:pStyle w:val="TAL"/>
              <w:rPr>
                <w:rFonts w:cs="v4.2.0"/>
              </w:rPr>
            </w:pPr>
            <w:r w:rsidRPr="001F23FC">
              <w:rPr>
                <w:rFonts w:cs="v4.2.0"/>
              </w:rPr>
              <w:t>6.3A.3.1.3</w:t>
            </w:r>
            <w:r w:rsidRPr="001F23FC">
              <w:rPr>
                <w:rFonts w:cs="v4.2.0"/>
              </w:rPr>
              <w:tab/>
              <w:t>General ON/OFF time mask for CA (4UL CA)</w:t>
            </w:r>
          </w:p>
        </w:tc>
        <w:tc>
          <w:tcPr>
            <w:tcW w:w="3629" w:type="dxa"/>
          </w:tcPr>
          <w:p w14:paraId="4B165835" w14:textId="77777777" w:rsidR="00E05D8E" w:rsidRPr="001F23FC" w:rsidRDefault="00E05D8E" w:rsidP="00E05D8E">
            <w:pPr>
              <w:pStyle w:val="TAL"/>
              <w:rPr>
                <w:rFonts w:cs="v4.2.0"/>
                <w:u w:val="single"/>
              </w:rPr>
            </w:pPr>
            <w:r w:rsidRPr="001F23FC">
              <w:rPr>
                <w:rFonts w:cs="v4.2.0"/>
                <w:u w:val="single"/>
              </w:rPr>
              <w:t>Intra-band contiguous CA</w:t>
            </w:r>
          </w:p>
          <w:p w14:paraId="3342BC0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350D8D" w14:textId="01050925" w:rsidR="00E05D8E" w:rsidRPr="001F23FC" w:rsidRDefault="00E05D8E" w:rsidP="00E05D8E">
            <w:pPr>
              <w:pStyle w:val="TAL"/>
              <w:rPr>
                <w:rFonts w:cs="v4.2.0"/>
              </w:rPr>
            </w:pPr>
            <w:r w:rsidRPr="001F23FC">
              <w:rPr>
                <w:rFonts w:cs="v4.2.0"/>
              </w:rPr>
              <w:t>Same as 6.3.3</w:t>
            </w:r>
            <w:r w:rsidR="003424C8" w:rsidRPr="001F23FC">
              <w:rPr>
                <w:rFonts w:cs="v4.2.0"/>
              </w:rPr>
              <w:t>.2</w:t>
            </w:r>
          </w:p>
          <w:p w14:paraId="685590FE" w14:textId="77777777" w:rsidR="00E05D8E" w:rsidRPr="001F23FC" w:rsidRDefault="00E05D8E" w:rsidP="00E05D8E">
            <w:pPr>
              <w:pStyle w:val="TAL"/>
              <w:rPr>
                <w:rFonts w:cs="v4.2.0"/>
              </w:rPr>
            </w:pPr>
          </w:p>
          <w:p w14:paraId="35A858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645289C" w14:textId="77777777" w:rsidR="00E05D8E" w:rsidRPr="001F23FC" w:rsidRDefault="00E05D8E" w:rsidP="00E05D8E">
            <w:pPr>
              <w:pStyle w:val="TAL"/>
              <w:rPr>
                <w:rFonts w:cs="v4.2.0"/>
              </w:rPr>
            </w:pPr>
            <w:r w:rsidRPr="001F23FC">
              <w:rPr>
                <w:rFonts w:cs="v4.2.0"/>
              </w:rPr>
              <w:t>TBD</w:t>
            </w:r>
          </w:p>
          <w:p w14:paraId="7633A104" w14:textId="77777777" w:rsidR="00E05D8E" w:rsidRPr="001F23FC" w:rsidRDefault="00E05D8E" w:rsidP="00E05D8E">
            <w:pPr>
              <w:pStyle w:val="TAL"/>
              <w:rPr>
                <w:rFonts w:cs="v4.2.0"/>
              </w:rPr>
            </w:pPr>
          </w:p>
          <w:p w14:paraId="35B50712" w14:textId="77777777" w:rsidR="00E05D8E" w:rsidRPr="001F23FC" w:rsidRDefault="00E05D8E" w:rsidP="00E05D8E">
            <w:pPr>
              <w:pStyle w:val="TAL"/>
              <w:rPr>
                <w:rFonts w:cs="v4.2.0"/>
                <w:u w:val="single"/>
              </w:rPr>
            </w:pPr>
            <w:r w:rsidRPr="001F23FC">
              <w:rPr>
                <w:rFonts w:cs="v4.2.0"/>
                <w:u w:val="single"/>
              </w:rPr>
              <w:t>Intra-band non-contiguous, Inter-band CA</w:t>
            </w:r>
          </w:p>
          <w:p w14:paraId="00A251DC" w14:textId="7CDD17AD" w:rsidR="00E05D8E" w:rsidRPr="001F23FC" w:rsidRDefault="00E05D8E" w:rsidP="00E05D8E">
            <w:pPr>
              <w:pStyle w:val="TAL"/>
              <w:rPr>
                <w:rFonts w:cs="v4.2.0"/>
                <w:u w:val="single"/>
              </w:rPr>
            </w:pPr>
            <w:r w:rsidRPr="001F23FC">
              <w:rPr>
                <w:rFonts w:cs="v4.2.0"/>
              </w:rPr>
              <w:t>TBD</w:t>
            </w:r>
          </w:p>
        </w:tc>
        <w:tc>
          <w:tcPr>
            <w:tcW w:w="2949" w:type="dxa"/>
          </w:tcPr>
          <w:p w14:paraId="6E2B17DF" w14:textId="77777777" w:rsidR="00E05D8E" w:rsidRPr="001F23FC" w:rsidRDefault="00E05D8E" w:rsidP="00E05D8E">
            <w:pPr>
              <w:pStyle w:val="TAL"/>
              <w:rPr>
                <w:rFonts w:cs="Arial"/>
                <w:snapToGrid w:val="0"/>
                <w:lang w:eastAsia="sv-SE"/>
              </w:rPr>
            </w:pPr>
          </w:p>
        </w:tc>
      </w:tr>
      <w:tr w:rsidR="00E05D8E" w:rsidRPr="001F23FC" w14:paraId="3BD04A55" w14:textId="77777777" w:rsidTr="005D2397">
        <w:trPr>
          <w:gridAfter w:val="1"/>
          <w:wAfter w:w="77" w:type="dxa"/>
          <w:cantSplit/>
          <w:jc w:val="center"/>
        </w:trPr>
        <w:tc>
          <w:tcPr>
            <w:tcW w:w="2720" w:type="dxa"/>
            <w:gridSpan w:val="2"/>
          </w:tcPr>
          <w:p w14:paraId="43198E04" w14:textId="59252C69" w:rsidR="00E05D8E" w:rsidRPr="001F23FC" w:rsidRDefault="00E05D8E" w:rsidP="00E05D8E">
            <w:pPr>
              <w:pStyle w:val="TAL"/>
              <w:rPr>
                <w:rFonts w:cs="v4.2.0"/>
              </w:rPr>
            </w:pPr>
            <w:r w:rsidRPr="001F23FC">
              <w:rPr>
                <w:rFonts w:cs="v4.2.0"/>
              </w:rPr>
              <w:t>6.3A.3.1.4</w:t>
            </w:r>
            <w:r w:rsidRPr="001F23FC">
              <w:rPr>
                <w:rFonts w:cs="v4.2.0"/>
              </w:rPr>
              <w:tab/>
              <w:t>General ON/OFF time mask for CA (5UL CA)</w:t>
            </w:r>
          </w:p>
        </w:tc>
        <w:tc>
          <w:tcPr>
            <w:tcW w:w="3629" w:type="dxa"/>
          </w:tcPr>
          <w:p w14:paraId="29272CC0" w14:textId="77777777" w:rsidR="00E05D8E" w:rsidRPr="001F23FC" w:rsidRDefault="00E05D8E" w:rsidP="00E05D8E">
            <w:pPr>
              <w:pStyle w:val="TAL"/>
              <w:rPr>
                <w:rFonts w:cs="v4.2.0"/>
                <w:u w:val="single"/>
              </w:rPr>
            </w:pPr>
            <w:r w:rsidRPr="001F23FC">
              <w:rPr>
                <w:rFonts w:cs="v4.2.0"/>
                <w:u w:val="single"/>
              </w:rPr>
              <w:t>Intra-band contiguous CA</w:t>
            </w:r>
          </w:p>
          <w:p w14:paraId="466A17FA" w14:textId="5EEC790C" w:rsidR="00E05D8E" w:rsidRPr="001F23FC" w:rsidRDefault="00E05D8E" w:rsidP="00E05D8E">
            <w:pPr>
              <w:pStyle w:val="TAL"/>
              <w:rPr>
                <w:rFonts w:cs="v4.2.0"/>
                <w:u w:val="single"/>
              </w:rPr>
            </w:pPr>
            <w:r w:rsidRPr="001F23FC">
              <w:rPr>
                <w:rFonts w:cs="v4.2.0"/>
              </w:rPr>
              <w:t>TBD</w:t>
            </w:r>
          </w:p>
        </w:tc>
        <w:tc>
          <w:tcPr>
            <w:tcW w:w="2949" w:type="dxa"/>
          </w:tcPr>
          <w:p w14:paraId="6F26BA91" w14:textId="77777777" w:rsidR="00E05D8E" w:rsidRPr="001F23FC" w:rsidRDefault="00E05D8E" w:rsidP="00E05D8E">
            <w:pPr>
              <w:pStyle w:val="TAL"/>
              <w:rPr>
                <w:rFonts w:cs="Arial"/>
                <w:snapToGrid w:val="0"/>
                <w:lang w:eastAsia="sv-SE"/>
              </w:rPr>
            </w:pPr>
          </w:p>
        </w:tc>
      </w:tr>
      <w:tr w:rsidR="00E05D8E" w:rsidRPr="001F23FC" w14:paraId="1AFDB76C" w14:textId="77777777" w:rsidTr="005D2397">
        <w:trPr>
          <w:gridAfter w:val="1"/>
          <w:wAfter w:w="77" w:type="dxa"/>
          <w:cantSplit/>
          <w:jc w:val="center"/>
        </w:trPr>
        <w:tc>
          <w:tcPr>
            <w:tcW w:w="2720" w:type="dxa"/>
            <w:gridSpan w:val="2"/>
          </w:tcPr>
          <w:p w14:paraId="25E1A43A" w14:textId="02258F24" w:rsidR="00E05D8E" w:rsidRPr="001F23FC" w:rsidRDefault="00E05D8E" w:rsidP="00E05D8E">
            <w:pPr>
              <w:pStyle w:val="TAL"/>
              <w:rPr>
                <w:rFonts w:cs="v4.2.0"/>
              </w:rPr>
            </w:pPr>
            <w:r w:rsidRPr="001F23FC">
              <w:rPr>
                <w:rFonts w:cs="v4.2.0"/>
              </w:rPr>
              <w:t>6.3A.3.1.5</w:t>
            </w:r>
            <w:r w:rsidRPr="001F23FC">
              <w:rPr>
                <w:rFonts w:cs="v4.2.0"/>
              </w:rPr>
              <w:tab/>
              <w:t>General ON/OFF time mask for CA (6UL CA)</w:t>
            </w:r>
          </w:p>
        </w:tc>
        <w:tc>
          <w:tcPr>
            <w:tcW w:w="3629" w:type="dxa"/>
          </w:tcPr>
          <w:p w14:paraId="005581D7" w14:textId="77777777" w:rsidR="00E05D8E" w:rsidRPr="001F23FC" w:rsidRDefault="00E05D8E" w:rsidP="00E05D8E">
            <w:pPr>
              <w:pStyle w:val="TAL"/>
              <w:rPr>
                <w:rFonts w:cs="v4.2.0"/>
                <w:u w:val="single"/>
              </w:rPr>
            </w:pPr>
            <w:r w:rsidRPr="001F23FC">
              <w:rPr>
                <w:rFonts w:cs="v4.2.0"/>
                <w:u w:val="single"/>
              </w:rPr>
              <w:t>Intra-band contiguous CA</w:t>
            </w:r>
          </w:p>
          <w:p w14:paraId="5C6617A4" w14:textId="6B62D012" w:rsidR="00E05D8E" w:rsidRPr="001F23FC" w:rsidRDefault="00E05D8E" w:rsidP="00E05D8E">
            <w:pPr>
              <w:pStyle w:val="TAL"/>
              <w:rPr>
                <w:rFonts w:cs="v4.2.0"/>
                <w:u w:val="single"/>
              </w:rPr>
            </w:pPr>
            <w:r w:rsidRPr="001F23FC">
              <w:rPr>
                <w:rFonts w:cs="v4.2.0"/>
              </w:rPr>
              <w:t>TBD</w:t>
            </w:r>
          </w:p>
        </w:tc>
        <w:tc>
          <w:tcPr>
            <w:tcW w:w="2949" w:type="dxa"/>
          </w:tcPr>
          <w:p w14:paraId="53A5CEDC" w14:textId="77777777" w:rsidR="00E05D8E" w:rsidRPr="001F23FC" w:rsidRDefault="00E05D8E" w:rsidP="00E05D8E">
            <w:pPr>
              <w:pStyle w:val="TAL"/>
              <w:rPr>
                <w:rFonts w:cs="Arial"/>
                <w:snapToGrid w:val="0"/>
                <w:lang w:eastAsia="sv-SE"/>
              </w:rPr>
            </w:pPr>
          </w:p>
        </w:tc>
      </w:tr>
      <w:tr w:rsidR="00E05D8E" w:rsidRPr="001F23FC" w14:paraId="1BDEA7CC" w14:textId="77777777" w:rsidTr="005D2397">
        <w:trPr>
          <w:gridAfter w:val="1"/>
          <w:wAfter w:w="77" w:type="dxa"/>
          <w:cantSplit/>
          <w:jc w:val="center"/>
        </w:trPr>
        <w:tc>
          <w:tcPr>
            <w:tcW w:w="2720" w:type="dxa"/>
            <w:gridSpan w:val="2"/>
          </w:tcPr>
          <w:p w14:paraId="57C20C21" w14:textId="75F10721" w:rsidR="00E05D8E" w:rsidRPr="001F23FC" w:rsidRDefault="00E05D8E" w:rsidP="00E05D8E">
            <w:pPr>
              <w:pStyle w:val="TAL"/>
              <w:rPr>
                <w:rFonts w:cs="v4.2.0"/>
              </w:rPr>
            </w:pPr>
            <w:r w:rsidRPr="001F23FC">
              <w:rPr>
                <w:rFonts w:cs="v4.2.0"/>
              </w:rPr>
              <w:t>6.3A.3.1.6</w:t>
            </w:r>
            <w:r w:rsidRPr="001F23FC">
              <w:rPr>
                <w:rFonts w:cs="v4.2.0"/>
              </w:rPr>
              <w:tab/>
              <w:t>General ON/OFF time mask for CA (7UL CA)</w:t>
            </w:r>
          </w:p>
        </w:tc>
        <w:tc>
          <w:tcPr>
            <w:tcW w:w="3629" w:type="dxa"/>
          </w:tcPr>
          <w:p w14:paraId="38267651" w14:textId="77777777" w:rsidR="00E05D8E" w:rsidRPr="001F23FC" w:rsidRDefault="00E05D8E" w:rsidP="00E05D8E">
            <w:pPr>
              <w:pStyle w:val="TAL"/>
              <w:rPr>
                <w:rFonts w:cs="v4.2.0"/>
                <w:u w:val="single"/>
              </w:rPr>
            </w:pPr>
            <w:r w:rsidRPr="001F23FC">
              <w:rPr>
                <w:rFonts w:cs="v4.2.0"/>
                <w:u w:val="single"/>
              </w:rPr>
              <w:t>Intra-band contiguous CA</w:t>
            </w:r>
          </w:p>
          <w:p w14:paraId="4A582415" w14:textId="3695C9F5" w:rsidR="00E05D8E" w:rsidRPr="001F23FC" w:rsidRDefault="00E05D8E" w:rsidP="00E05D8E">
            <w:pPr>
              <w:pStyle w:val="TAL"/>
              <w:rPr>
                <w:rFonts w:cs="v4.2.0"/>
                <w:u w:val="single"/>
              </w:rPr>
            </w:pPr>
            <w:r w:rsidRPr="001F23FC">
              <w:rPr>
                <w:rFonts w:cs="v4.2.0"/>
              </w:rPr>
              <w:t>TBD</w:t>
            </w:r>
          </w:p>
        </w:tc>
        <w:tc>
          <w:tcPr>
            <w:tcW w:w="2949" w:type="dxa"/>
          </w:tcPr>
          <w:p w14:paraId="326D0828" w14:textId="77777777" w:rsidR="00E05D8E" w:rsidRPr="001F23FC" w:rsidRDefault="00E05D8E" w:rsidP="00E05D8E">
            <w:pPr>
              <w:pStyle w:val="TAL"/>
              <w:rPr>
                <w:rFonts w:cs="Arial"/>
                <w:snapToGrid w:val="0"/>
                <w:lang w:eastAsia="sv-SE"/>
              </w:rPr>
            </w:pPr>
          </w:p>
        </w:tc>
      </w:tr>
      <w:tr w:rsidR="00E05D8E" w:rsidRPr="001F23FC" w14:paraId="32FF6FF6" w14:textId="77777777" w:rsidTr="005D2397">
        <w:trPr>
          <w:gridAfter w:val="1"/>
          <w:wAfter w:w="77" w:type="dxa"/>
          <w:cantSplit/>
          <w:jc w:val="center"/>
        </w:trPr>
        <w:tc>
          <w:tcPr>
            <w:tcW w:w="2720" w:type="dxa"/>
            <w:gridSpan w:val="2"/>
          </w:tcPr>
          <w:p w14:paraId="3F4021AE" w14:textId="3AAB7FE4" w:rsidR="00E05D8E" w:rsidRPr="001F23FC" w:rsidRDefault="00E05D8E" w:rsidP="00E05D8E">
            <w:pPr>
              <w:pStyle w:val="TAL"/>
              <w:rPr>
                <w:rFonts w:cs="v4.2.0"/>
              </w:rPr>
            </w:pPr>
            <w:r w:rsidRPr="001F23FC">
              <w:rPr>
                <w:rFonts w:cs="v4.2.0"/>
              </w:rPr>
              <w:t>6.3A.3.1.7</w:t>
            </w:r>
            <w:r w:rsidRPr="001F23FC">
              <w:rPr>
                <w:rFonts w:cs="v4.2.0"/>
              </w:rPr>
              <w:tab/>
              <w:t>General ON/OFF time mask for CA (8UL CA)</w:t>
            </w:r>
          </w:p>
        </w:tc>
        <w:tc>
          <w:tcPr>
            <w:tcW w:w="3629" w:type="dxa"/>
          </w:tcPr>
          <w:p w14:paraId="3E915C86" w14:textId="77777777" w:rsidR="00E05D8E" w:rsidRPr="001F23FC" w:rsidRDefault="00E05D8E" w:rsidP="00E05D8E">
            <w:pPr>
              <w:pStyle w:val="TAL"/>
              <w:rPr>
                <w:rFonts w:cs="v4.2.0"/>
                <w:u w:val="single"/>
              </w:rPr>
            </w:pPr>
            <w:r w:rsidRPr="001F23FC">
              <w:rPr>
                <w:rFonts w:cs="v4.2.0"/>
                <w:u w:val="single"/>
              </w:rPr>
              <w:t>Intra-band contiguous CA</w:t>
            </w:r>
          </w:p>
          <w:p w14:paraId="1A58D6F2" w14:textId="69974516" w:rsidR="00E05D8E" w:rsidRPr="001F23FC" w:rsidRDefault="00E05D8E" w:rsidP="00E05D8E">
            <w:pPr>
              <w:pStyle w:val="TAL"/>
              <w:rPr>
                <w:rFonts w:cs="v4.2.0"/>
                <w:u w:val="single"/>
              </w:rPr>
            </w:pPr>
            <w:r w:rsidRPr="001F23FC">
              <w:rPr>
                <w:rFonts w:cs="v4.2.0"/>
              </w:rPr>
              <w:t>TBD</w:t>
            </w:r>
          </w:p>
        </w:tc>
        <w:tc>
          <w:tcPr>
            <w:tcW w:w="2949" w:type="dxa"/>
          </w:tcPr>
          <w:p w14:paraId="5D3AC75F" w14:textId="77777777" w:rsidR="00E05D8E" w:rsidRPr="001F23FC" w:rsidRDefault="00E05D8E" w:rsidP="00E05D8E">
            <w:pPr>
              <w:pStyle w:val="TAL"/>
              <w:rPr>
                <w:rFonts w:cs="Arial"/>
                <w:snapToGrid w:val="0"/>
                <w:lang w:eastAsia="sv-SE"/>
              </w:rPr>
            </w:pPr>
          </w:p>
        </w:tc>
      </w:tr>
      <w:tr w:rsidR="00E05D8E" w:rsidRPr="001F23FC" w14:paraId="38A9323D" w14:textId="77777777" w:rsidTr="005D2397">
        <w:trPr>
          <w:gridAfter w:val="1"/>
          <w:wAfter w:w="77" w:type="dxa"/>
          <w:cantSplit/>
          <w:jc w:val="center"/>
        </w:trPr>
        <w:tc>
          <w:tcPr>
            <w:tcW w:w="2720" w:type="dxa"/>
            <w:gridSpan w:val="2"/>
          </w:tcPr>
          <w:p w14:paraId="17443338" w14:textId="77777777" w:rsidR="00E05D8E" w:rsidRPr="001F23FC" w:rsidRDefault="00E05D8E" w:rsidP="00E05D8E">
            <w:pPr>
              <w:pStyle w:val="TAL"/>
              <w:rPr>
                <w:rFonts w:cs="v4.2.0"/>
              </w:rPr>
            </w:pPr>
            <w:r w:rsidRPr="001F23FC">
              <w:rPr>
                <w:rFonts w:cs="v4.2.0"/>
              </w:rPr>
              <w:t>6.3A.4.2.1 Absolute power tolerance for CA (2UL CA)</w:t>
            </w:r>
          </w:p>
        </w:tc>
        <w:tc>
          <w:tcPr>
            <w:tcW w:w="3629" w:type="dxa"/>
          </w:tcPr>
          <w:p w14:paraId="2E6DAFAE" w14:textId="77777777" w:rsidR="00E05D8E" w:rsidRPr="001F23FC" w:rsidRDefault="00E05D8E" w:rsidP="00E05D8E">
            <w:pPr>
              <w:pStyle w:val="TAL"/>
              <w:rPr>
                <w:rFonts w:cs="v4.2.0"/>
                <w:u w:val="single"/>
              </w:rPr>
            </w:pPr>
            <w:r w:rsidRPr="001F23FC">
              <w:rPr>
                <w:rFonts w:cs="v4.2.0"/>
                <w:u w:val="single"/>
              </w:rPr>
              <w:t>Intra-band contiguous CA</w:t>
            </w:r>
          </w:p>
          <w:p w14:paraId="40F972D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B85B28"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78DE354" w14:textId="77777777" w:rsidR="00E05D8E" w:rsidRPr="001F23FC" w:rsidRDefault="00E05D8E" w:rsidP="00E05D8E">
            <w:pPr>
              <w:pStyle w:val="TAL"/>
              <w:rPr>
                <w:rFonts w:cs="v4.2.0"/>
              </w:rPr>
            </w:pPr>
          </w:p>
          <w:p w14:paraId="6956C02A" w14:textId="77777777" w:rsidR="00E05D8E" w:rsidRPr="001F23FC" w:rsidRDefault="00E05D8E" w:rsidP="00E05D8E">
            <w:pPr>
              <w:pStyle w:val="TAL"/>
              <w:rPr>
                <w:rFonts w:cs="v4.2.0"/>
              </w:rPr>
            </w:pPr>
          </w:p>
          <w:p w14:paraId="4017035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DE90D81" w14:textId="77777777" w:rsidR="00E05D8E" w:rsidRPr="001F23FC" w:rsidRDefault="00E05D8E" w:rsidP="00E05D8E">
            <w:pPr>
              <w:pStyle w:val="TAL"/>
              <w:rPr>
                <w:rFonts w:cs="v4.2.0"/>
              </w:rPr>
            </w:pPr>
            <w:r w:rsidRPr="001F23FC">
              <w:rPr>
                <w:rFonts w:cs="v4.2.0"/>
              </w:rPr>
              <w:t>TBD</w:t>
            </w:r>
          </w:p>
          <w:p w14:paraId="00B7FE56" w14:textId="77777777" w:rsidR="00E05D8E" w:rsidRPr="001F23FC" w:rsidRDefault="00E05D8E" w:rsidP="00E05D8E">
            <w:pPr>
              <w:pStyle w:val="TAL"/>
              <w:rPr>
                <w:rFonts w:cs="v4.2.0"/>
              </w:rPr>
            </w:pPr>
          </w:p>
          <w:p w14:paraId="2DA4CF02" w14:textId="77777777" w:rsidR="00E05D8E" w:rsidRPr="001F23FC" w:rsidRDefault="00E05D8E" w:rsidP="00E05D8E">
            <w:pPr>
              <w:pStyle w:val="TAL"/>
              <w:rPr>
                <w:rFonts w:cs="v4.2.0"/>
                <w:u w:val="single"/>
              </w:rPr>
            </w:pPr>
            <w:r w:rsidRPr="001F23FC">
              <w:rPr>
                <w:rFonts w:cs="v4.2.0"/>
                <w:u w:val="single"/>
              </w:rPr>
              <w:t>Intra-band non-contiguous, Inter-band CA</w:t>
            </w:r>
          </w:p>
          <w:p w14:paraId="26A6482F" w14:textId="77777777" w:rsidR="00E05D8E" w:rsidRPr="001F23FC" w:rsidRDefault="00E05D8E" w:rsidP="00E05D8E">
            <w:pPr>
              <w:pStyle w:val="TAL"/>
              <w:rPr>
                <w:rFonts w:cs="Arial"/>
              </w:rPr>
            </w:pPr>
            <w:r w:rsidRPr="001F23FC">
              <w:rPr>
                <w:rFonts w:cs="v4.2.0"/>
              </w:rPr>
              <w:t>TBD</w:t>
            </w:r>
          </w:p>
        </w:tc>
        <w:tc>
          <w:tcPr>
            <w:tcW w:w="2949" w:type="dxa"/>
          </w:tcPr>
          <w:p w14:paraId="542C0ADA" w14:textId="77777777" w:rsidR="00E05D8E" w:rsidRPr="001F23FC" w:rsidRDefault="00E05D8E" w:rsidP="00E05D8E">
            <w:pPr>
              <w:pStyle w:val="TAL"/>
              <w:rPr>
                <w:rFonts w:cs="Arial"/>
                <w:snapToGrid w:val="0"/>
              </w:rPr>
            </w:pPr>
          </w:p>
        </w:tc>
      </w:tr>
      <w:tr w:rsidR="00E05D8E" w:rsidRPr="001F23FC" w14:paraId="3DE1B173" w14:textId="77777777" w:rsidTr="005D2397">
        <w:trPr>
          <w:gridAfter w:val="1"/>
          <w:wAfter w:w="77" w:type="dxa"/>
          <w:cantSplit/>
          <w:jc w:val="center"/>
        </w:trPr>
        <w:tc>
          <w:tcPr>
            <w:tcW w:w="2720" w:type="dxa"/>
            <w:gridSpan w:val="2"/>
          </w:tcPr>
          <w:p w14:paraId="4DF912A5" w14:textId="77777777" w:rsidR="00E05D8E" w:rsidRPr="001F23FC" w:rsidRDefault="00E05D8E" w:rsidP="00E05D8E">
            <w:pPr>
              <w:pStyle w:val="TAL"/>
              <w:rPr>
                <w:rFonts w:cs="v4.2.0"/>
              </w:rPr>
            </w:pPr>
            <w:r w:rsidRPr="001F23FC">
              <w:rPr>
                <w:rFonts w:cs="v4.2.0"/>
              </w:rPr>
              <w:t>6.3A.4.2.2 Absolute power tolerance for CA (3UL CA)</w:t>
            </w:r>
          </w:p>
        </w:tc>
        <w:tc>
          <w:tcPr>
            <w:tcW w:w="3629" w:type="dxa"/>
          </w:tcPr>
          <w:p w14:paraId="674D1E87" w14:textId="77777777" w:rsidR="00E05D8E" w:rsidRPr="001F23FC" w:rsidRDefault="00E05D8E" w:rsidP="00E05D8E">
            <w:pPr>
              <w:pStyle w:val="TAL"/>
              <w:rPr>
                <w:rFonts w:cs="v4.2.0"/>
                <w:u w:val="single"/>
              </w:rPr>
            </w:pPr>
            <w:r w:rsidRPr="001F23FC">
              <w:rPr>
                <w:rFonts w:cs="v4.2.0"/>
                <w:u w:val="single"/>
              </w:rPr>
              <w:t>Intra-band contiguous CA</w:t>
            </w:r>
          </w:p>
          <w:p w14:paraId="1499120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F55B9D0"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6C63289" w14:textId="77777777" w:rsidR="00E05D8E" w:rsidRPr="001F23FC" w:rsidRDefault="00E05D8E" w:rsidP="00E05D8E">
            <w:pPr>
              <w:pStyle w:val="TAL"/>
              <w:rPr>
                <w:rFonts w:cs="v4.2.0"/>
              </w:rPr>
            </w:pPr>
          </w:p>
          <w:p w14:paraId="1C8D80AC" w14:textId="77777777" w:rsidR="00E05D8E" w:rsidRPr="001F23FC" w:rsidRDefault="00E05D8E" w:rsidP="00E05D8E">
            <w:pPr>
              <w:pStyle w:val="TAL"/>
              <w:rPr>
                <w:rFonts w:cs="v4.2.0"/>
              </w:rPr>
            </w:pPr>
          </w:p>
          <w:p w14:paraId="7B8E04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44F253" w14:textId="77777777" w:rsidR="00E05D8E" w:rsidRPr="001F23FC" w:rsidRDefault="00E05D8E" w:rsidP="00E05D8E">
            <w:pPr>
              <w:pStyle w:val="TAL"/>
              <w:rPr>
                <w:rFonts w:cs="v4.2.0"/>
              </w:rPr>
            </w:pPr>
            <w:r w:rsidRPr="001F23FC">
              <w:rPr>
                <w:rFonts w:cs="v4.2.0"/>
              </w:rPr>
              <w:t>TBD</w:t>
            </w:r>
          </w:p>
          <w:p w14:paraId="7A11181D" w14:textId="77777777" w:rsidR="00E05D8E" w:rsidRPr="001F23FC" w:rsidRDefault="00E05D8E" w:rsidP="00E05D8E">
            <w:pPr>
              <w:pStyle w:val="TAL"/>
              <w:rPr>
                <w:rFonts w:cs="v4.2.0"/>
              </w:rPr>
            </w:pPr>
          </w:p>
          <w:p w14:paraId="7CD7190D" w14:textId="77777777" w:rsidR="00E05D8E" w:rsidRPr="001F23FC" w:rsidRDefault="00E05D8E" w:rsidP="00E05D8E">
            <w:pPr>
              <w:pStyle w:val="TAL"/>
              <w:rPr>
                <w:rFonts w:cs="v4.2.0"/>
                <w:u w:val="single"/>
              </w:rPr>
            </w:pPr>
            <w:r w:rsidRPr="001F23FC">
              <w:rPr>
                <w:rFonts w:cs="v4.2.0"/>
                <w:u w:val="single"/>
              </w:rPr>
              <w:t>Intra-band non-contiguous, Inter-band CA</w:t>
            </w:r>
          </w:p>
          <w:p w14:paraId="62E90620" w14:textId="77777777" w:rsidR="00E05D8E" w:rsidRPr="001F23FC" w:rsidRDefault="00E05D8E" w:rsidP="00E05D8E">
            <w:pPr>
              <w:pStyle w:val="TAL"/>
              <w:rPr>
                <w:rFonts w:cs="Arial"/>
              </w:rPr>
            </w:pPr>
            <w:r w:rsidRPr="001F23FC">
              <w:rPr>
                <w:rFonts w:cs="v4.2.0"/>
              </w:rPr>
              <w:t>TBD</w:t>
            </w:r>
          </w:p>
        </w:tc>
        <w:tc>
          <w:tcPr>
            <w:tcW w:w="2949" w:type="dxa"/>
          </w:tcPr>
          <w:p w14:paraId="209CE3F3" w14:textId="77777777" w:rsidR="00E05D8E" w:rsidRPr="001F23FC" w:rsidRDefault="00E05D8E" w:rsidP="00E05D8E">
            <w:pPr>
              <w:pStyle w:val="TAL"/>
              <w:rPr>
                <w:rFonts w:cs="Arial"/>
                <w:snapToGrid w:val="0"/>
              </w:rPr>
            </w:pPr>
          </w:p>
        </w:tc>
      </w:tr>
      <w:tr w:rsidR="00E05D8E" w:rsidRPr="001F23FC" w14:paraId="75AFAB0D" w14:textId="77777777" w:rsidTr="005D2397">
        <w:trPr>
          <w:gridAfter w:val="1"/>
          <w:wAfter w:w="77" w:type="dxa"/>
          <w:cantSplit/>
          <w:jc w:val="center"/>
        </w:trPr>
        <w:tc>
          <w:tcPr>
            <w:tcW w:w="2720" w:type="dxa"/>
            <w:gridSpan w:val="2"/>
          </w:tcPr>
          <w:p w14:paraId="16617042" w14:textId="77777777" w:rsidR="00E05D8E" w:rsidRPr="001F23FC" w:rsidRDefault="00E05D8E" w:rsidP="00E05D8E">
            <w:pPr>
              <w:pStyle w:val="TAL"/>
              <w:rPr>
                <w:rFonts w:cs="v4.2.0"/>
              </w:rPr>
            </w:pPr>
            <w:r w:rsidRPr="001F23FC">
              <w:rPr>
                <w:rFonts w:cs="v4.2.0"/>
              </w:rPr>
              <w:t>6.3A.4.2.3 Absolute power tolerance for CA (4UL CA)</w:t>
            </w:r>
          </w:p>
        </w:tc>
        <w:tc>
          <w:tcPr>
            <w:tcW w:w="3629" w:type="dxa"/>
          </w:tcPr>
          <w:p w14:paraId="331C4189" w14:textId="77777777" w:rsidR="00E05D8E" w:rsidRPr="001F23FC" w:rsidRDefault="00E05D8E" w:rsidP="00E05D8E">
            <w:pPr>
              <w:pStyle w:val="TAL"/>
              <w:rPr>
                <w:rFonts w:cs="v4.2.0"/>
                <w:u w:val="single"/>
              </w:rPr>
            </w:pPr>
            <w:r w:rsidRPr="001F23FC">
              <w:rPr>
                <w:rFonts w:cs="v4.2.0"/>
                <w:u w:val="single"/>
              </w:rPr>
              <w:t>Intra-band contiguous CA</w:t>
            </w:r>
          </w:p>
          <w:p w14:paraId="5E0AE9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39A9D96"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3D9C80D9" w14:textId="77777777" w:rsidR="00E05D8E" w:rsidRPr="001F23FC" w:rsidRDefault="00E05D8E" w:rsidP="00E05D8E">
            <w:pPr>
              <w:pStyle w:val="TAL"/>
              <w:rPr>
                <w:rFonts w:cs="v4.2.0"/>
              </w:rPr>
            </w:pPr>
          </w:p>
          <w:p w14:paraId="3807DA40" w14:textId="77777777" w:rsidR="00E05D8E" w:rsidRPr="001F23FC" w:rsidRDefault="00E05D8E" w:rsidP="00E05D8E">
            <w:pPr>
              <w:pStyle w:val="TAL"/>
              <w:rPr>
                <w:rFonts w:cs="v4.2.0"/>
              </w:rPr>
            </w:pPr>
          </w:p>
          <w:p w14:paraId="204CA5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80F65F" w14:textId="77777777" w:rsidR="00E05D8E" w:rsidRPr="001F23FC" w:rsidRDefault="00E05D8E" w:rsidP="00E05D8E">
            <w:pPr>
              <w:pStyle w:val="TAL"/>
              <w:rPr>
                <w:rFonts w:cs="v4.2.0"/>
              </w:rPr>
            </w:pPr>
            <w:r w:rsidRPr="001F23FC">
              <w:rPr>
                <w:rFonts w:cs="v4.2.0"/>
              </w:rPr>
              <w:t>TBD</w:t>
            </w:r>
          </w:p>
          <w:p w14:paraId="697878FE" w14:textId="77777777" w:rsidR="00E05D8E" w:rsidRPr="001F23FC" w:rsidRDefault="00E05D8E" w:rsidP="00E05D8E">
            <w:pPr>
              <w:pStyle w:val="TAL"/>
              <w:rPr>
                <w:rFonts w:cs="v4.2.0"/>
              </w:rPr>
            </w:pPr>
          </w:p>
          <w:p w14:paraId="4DC6AA59" w14:textId="77777777" w:rsidR="00E05D8E" w:rsidRPr="001F23FC" w:rsidRDefault="00E05D8E" w:rsidP="00E05D8E">
            <w:pPr>
              <w:pStyle w:val="TAL"/>
              <w:rPr>
                <w:rFonts w:cs="v4.2.0"/>
                <w:u w:val="single"/>
              </w:rPr>
            </w:pPr>
            <w:r w:rsidRPr="001F23FC">
              <w:rPr>
                <w:rFonts w:cs="v4.2.0"/>
                <w:u w:val="single"/>
              </w:rPr>
              <w:t>Intra-band non-contiguous, Inter-band CA</w:t>
            </w:r>
          </w:p>
          <w:p w14:paraId="5981FEC2" w14:textId="77777777" w:rsidR="00E05D8E" w:rsidRPr="001F23FC" w:rsidRDefault="00E05D8E" w:rsidP="00E05D8E">
            <w:pPr>
              <w:pStyle w:val="TAL"/>
              <w:rPr>
                <w:rFonts w:cs="Arial"/>
              </w:rPr>
            </w:pPr>
            <w:r w:rsidRPr="001F23FC">
              <w:rPr>
                <w:rFonts w:cs="v4.2.0"/>
              </w:rPr>
              <w:t>TBD</w:t>
            </w:r>
          </w:p>
        </w:tc>
        <w:tc>
          <w:tcPr>
            <w:tcW w:w="2949" w:type="dxa"/>
          </w:tcPr>
          <w:p w14:paraId="6B173DED" w14:textId="77777777" w:rsidR="00E05D8E" w:rsidRPr="001F23FC" w:rsidRDefault="00E05D8E" w:rsidP="00E05D8E">
            <w:pPr>
              <w:pStyle w:val="TAL"/>
              <w:rPr>
                <w:rFonts w:cs="Arial"/>
                <w:snapToGrid w:val="0"/>
              </w:rPr>
            </w:pPr>
          </w:p>
        </w:tc>
      </w:tr>
      <w:tr w:rsidR="00E05D8E" w:rsidRPr="001F23FC" w14:paraId="4477B542" w14:textId="77777777" w:rsidTr="005D2397">
        <w:trPr>
          <w:gridAfter w:val="1"/>
          <w:wAfter w:w="77" w:type="dxa"/>
          <w:cantSplit/>
          <w:jc w:val="center"/>
        </w:trPr>
        <w:tc>
          <w:tcPr>
            <w:tcW w:w="2720" w:type="dxa"/>
            <w:gridSpan w:val="2"/>
          </w:tcPr>
          <w:p w14:paraId="6F41F899" w14:textId="77777777" w:rsidR="00E05D8E" w:rsidRPr="001F23FC" w:rsidRDefault="00E05D8E" w:rsidP="00E05D8E">
            <w:pPr>
              <w:pStyle w:val="TAL"/>
              <w:rPr>
                <w:rFonts w:cs="v4.2.0"/>
              </w:rPr>
            </w:pPr>
            <w:r w:rsidRPr="001F23FC">
              <w:rPr>
                <w:rFonts w:cs="v4.2.0"/>
              </w:rPr>
              <w:t>6.3A.4.2.4 Absolute power tolerance for CA (5UL CA)</w:t>
            </w:r>
          </w:p>
        </w:tc>
        <w:tc>
          <w:tcPr>
            <w:tcW w:w="3629" w:type="dxa"/>
          </w:tcPr>
          <w:p w14:paraId="50EAEE8E" w14:textId="77777777" w:rsidR="00E05D8E" w:rsidRPr="001F23FC" w:rsidRDefault="00E05D8E" w:rsidP="00E05D8E">
            <w:pPr>
              <w:pStyle w:val="TAL"/>
              <w:rPr>
                <w:rFonts w:cs="v4.2.0"/>
                <w:u w:val="single"/>
              </w:rPr>
            </w:pPr>
            <w:r w:rsidRPr="001F23FC">
              <w:rPr>
                <w:rFonts w:cs="v4.2.0"/>
                <w:u w:val="single"/>
              </w:rPr>
              <w:t>Intra-band contiguous CA</w:t>
            </w:r>
          </w:p>
          <w:p w14:paraId="5FCEA9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572275"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7D1AB90" w14:textId="77777777" w:rsidR="00E05D8E" w:rsidRPr="001F23FC" w:rsidRDefault="00E05D8E" w:rsidP="00E05D8E">
            <w:pPr>
              <w:pStyle w:val="TAL"/>
              <w:rPr>
                <w:rFonts w:cs="v4.2.0"/>
              </w:rPr>
            </w:pPr>
          </w:p>
          <w:p w14:paraId="31AF6A9C" w14:textId="77777777" w:rsidR="00E05D8E" w:rsidRPr="001F23FC" w:rsidRDefault="00E05D8E" w:rsidP="00E05D8E">
            <w:pPr>
              <w:pStyle w:val="TAL"/>
              <w:rPr>
                <w:rFonts w:cs="v4.2.0"/>
              </w:rPr>
            </w:pPr>
          </w:p>
          <w:p w14:paraId="3199BE7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22C7BE5" w14:textId="77777777" w:rsidR="00E05D8E" w:rsidRPr="001F23FC" w:rsidRDefault="00E05D8E" w:rsidP="00E05D8E">
            <w:pPr>
              <w:pStyle w:val="TAL"/>
              <w:rPr>
                <w:rFonts w:cs="v4.2.0"/>
              </w:rPr>
            </w:pPr>
            <w:r w:rsidRPr="001F23FC">
              <w:rPr>
                <w:rFonts w:cs="v4.2.0"/>
              </w:rPr>
              <w:t>TBD</w:t>
            </w:r>
          </w:p>
          <w:p w14:paraId="2F9A07E3" w14:textId="77777777" w:rsidR="00E05D8E" w:rsidRPr="001F23FC" w:rsidRDefault="00E05D8E" w:rsidP="00E05D8E">
            <w:pPr>
              <w:pStyle w:val="TAL"/>
              <w:rPr>
                <w:rFonts w:cs="v4.2.0"/>
              </w:rPr>
            </w:pPr>
          </w:p>
          <w:p w14:paraId="432D6781" w14:textId="77777777" w:rsidR="00E05D8E" w:rsidRPr="001F23FC" w:rsidRDefault="00E05D8E" w:rsidP="00E05D8E">
            <w:pPr>
              <w:pStyle w:val="TAL"/>
              <w:rPr>
                <w:rFonts w:cs="v4.2.0"/>
                <w:u w:val="single"/>
              </w:rPr>
            </w:pPr>
            <w:r w:rsidRPr="001F23FC">
              <w:rPr>
                <w:rFonts w:cs="v4.2.0"/>
                <w:u w:val="single"/>
              </w:rPr>
              <w:t>Intra-band non-contiguous, Inter-band CA</w:t>
            </w:r>
          </w:p>
          <w:p w14:paraId="3FE8AA1D" w14:textId="77777777" w:rsidR="00E05D8E" w:rsidRPr="001F23FC" w:rsidRDefault="00E05D8E" w:rsidP="00E05D8E">
            <w:pPr>
              <w:pStyle w:val="TAL"/>
              <w:rPr>
                <w:rFonts w:cs="Arial"/>
              </w:rPr>
            </w:pPr>
            <w:r w:rsidRPr="001F23FC">
              <w:rPr>
                <w:rFonts w:cs="v4.2.0"/>
              </w:rPr>
              <w:t>TBD</w:t>
            </w:r>
          </w:p>
        </w:tc>
        <w:tc>
          <w:tcPr>
            <w:tcW w:w="2949" w:type="dxa"/>
          </w:tcPr>
          <w:p w14:paraId="5BD2E3BD" w14:textId="77777777" w:rsidR="00E05D8E" w:rsidRPr="001F23FC" w:rsidRDefault="00E05D8E" w:rsidP="00E05D8E">
            <w:pPr>
              <w:pStyle w:val="TAL"/>
              <w:rPr>
                <w:rFonts w:cs="Arial"/>
                <w:snapToGrid w:val="0"/>
              </w:rPr>
            </w:pPr>
          </w:p>
        </w:tc>
      </w:tr>
      <w:tr w:rsidR="00E05D8E" w:rsidRPr="001F23FC" w14:paraId="7E3B654F" w14:textId="77777777" w:rsidTr="005D2397">
        <w:trPr>
          <w:gridAfter w:val="1"/>
          <w:wAfter w:w="77" w:type="dxa"/>
          <w:cantSplit/>
          <w:jc w:val="center"/>
        </w:trPr>
        <w:tc>
          <w:tcPr>
            <w:tcW w:w="2720" w:type="dxa"/>
            <w:gridSpan w:val="2"/>
          </w:tcPr>
          <w:p w14:paraId="3F717886" w14:textId="77777777" w:rsidR="00E05D8E" w:rsidRPr="001F23FC" w:rsidRDefault="00E05D8E" w:rsidP="00E05D8E">
            <w:pPr>
              <w:pStyle w:val="TAL"/>
              <w:rPr>
                <w:rFonts w:cs="v4.2.0"/>
              </w:rPr>
            </w:pPr>
            <w:r w:rsidRPr="001F23FC">
              <w:rPr>
                <w:rFonts w:cs="v4.2.0"/>
              </w:rPr>
              <w:lastRenderedPageBreak/>
              <w:t>6.3A.4.2.5 Absolute power tolerance for CA (6UL CA)</w:t>
            </w:r>
          </w:p>
        </w:tc>
        <w:tc>
          <w:tcPr>
            <w:tcW w:w="3629" w:type="dxa"/>
          </w:tcPr>
          <w:p w14:paraId="7F297475" w14:textId="77777777" w:rsidR="00E05D8E" w:rsidRPr="001F23FC" w:rsidRDefault="00E05D8E" w:rsidP="00E05D8E">
            <w:pPr>
              <w:pStyle w:val="TAL"/>
              <w:rPr>
                <w:rFonts w:cs="v4.2.0"/>
                <w:u w:val="single"/>
              </w:rPr>
            </w:pPr>
            <w:r w:rsidRPr="001F23FC">
              <w:rPr>
                <w:rFonts w:cs="v4.2.0"/>
                <w:u w:val="single"/>
              </w:rPr>
              <w:t>Intra-band contiguous CA</w:t>
            </w:r>
          </w:p>
          <w:p w14:paraId="7465AD2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B0ACB9"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43DF2347" w14:textId="77777777" w:rsidR="00E05D8E" w:rsidRPr="001F23FC" w:rsidRDefault="00E05D8E" w:rsidP="00E05D8E">
            <w:pPr>
              <w:pStyle w:val="TAL"/>
              <w:rPr>
                <w:rFonts w:cs="v4.2.0"/>
              </w:rPr>
            </w:pPr>
          </w:p>
          <w:p w14:paraId="62592E30" w14:textId="77777777" w:rsidR="00E05D8E" w:rsidRPr="001F23FC" w:rsidRDefault="00E05D8E" w:rsidP="00E05D8E">
            <w:pPr>
              <w:pStyle w:val="TAL"/>
              <w:rPr>
                <w:rFonts w:cs="v4.2.0"/>
              </w:rPr>
            </w:pPr>
          </w:p>
          <w:p w14:paraId="124DC7A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CF0E779" w14:textId="77777777" w:rsidR="00E05D8E" w:rsidRPr="001F23FC" w:rsidRDefault="00E05D8E" w:rsidP="00E05D8E">
            <w:pPr>
              <w:pStyle w:val="TAL"/>
              <w:rPr>
                <w:rFonts w:cs="v4.2.0"/>
              </w:rPr>
            </w:pPr>
            <w:r w:rsidRPr="001F23FC">
              <w:rPr>
                <w:rFonts w:cs="v4.2.0"/>
              </w:rPr>
              <w:t>TBD</w:t>
            </w:r>
          </w:p>
          <w:p w14:paraId="50ECE153" w14:textId="77777777" w:rsidR="00E05D8E" w:rsidRPr="001F23FC" w:rsidRDefault="00E05D8E" w:rsidP="00E05D8E">
            <w:pPr>
              <w:pStyle w:val="TAL"/>
              <w:rPr>
                <w:rFonts w:cs="v4.2.0"/>
              </w:rPr>
            </w:pPr>
          </w:p>
          <w:p w14:paraId="2A8D1B39" w14:textId="77777777" w:rsidR="00E05D8E" w:rsidRPr="001F23FC" w:rsidRDefault="00E05D8E" w:rsidP="00E05D8E">
            <w:pPr>
              <w:pStyle w:val="TAL"/>
              <w:rPr>
                <w:rFonts w:cs="v4.2.0"/>
                <w:u w:val="single"/>
              </w:rPr>
            </w:pPr>
            <w:r w:rsidRPr="001F23FC">
              <w:rPr>
                <w:rFonts w:cs="v4.2.0"/>
                <w:u w:val="single"/>
              </w:rPr>
              <w:t>Intra-band non-contiguous, Inter-band CA</w:t>
            </w:r>
          </w:p>
          <w:p w14:paraId="025A2D08" w14:textId="77777777" w:rsidR="00E05D8E" w:rsidRPr="001F23FC" w:rsidRDefault="00E05D8E" w:rsidP="00E05D8E">
            <w:pPr>
              <w:pStyle w:val="TAL"/>
              <w:rPr>
                <w:rFonts w:cs="Arial"/>
              </w:rPr>
            </w:pPr>
            <w:r w:rsidRPr="001F23FC">
              <w:rPr>
                <w:rFonts w:cs="v4.2.0"/>
              </w:rPr>
              <w:t>TBD</w:t>
            </w:r>
          </w:p>
        </w:tc>
        <w:tc>
          <w:tcPr>
            <w:tcW w:w="2949" w:type="dxa"/>
          </w:tcPr>
          <w:p w14:paraId="587E3EC8" w14:textId="77777777" w:rsidR="00E05D8E" w:rsidRPr="001F23FC" w:rsidRDefault="00E05D8E" w:rsidP="00E05D8E">
            <w:pPr>
              <w:pStyle w:val="TAL"/>
              <w:rPr>
                <w:rFonts w:cs="Arial"/>
                <w:snapToGrid w:val="0"/>
              </w:rPr>
            </w:pPr>
          </w:p>
        </w:tc>
      </w:tr>
      <w:tr w:rsidR="00E05D8E" w:rsidRPr="001F23FC" w14:paraId="6177BC77" w14:textId="77777777" w:rsidTr="005D2397">
        <w:trPr>
          <w:gridAfter w:val="1"/>
          <w:wAfter w:w="77" w:type="dxa"/>
          <w:cantSplit/>
          <w:jc w:val="center"/>
        </w:trPr>
        <w:tc>
          <w:tcPr>
            <w:tcW w:w="2720" w:type="dxa"/>
            <w:gridSpan w:val="2"/>
          </w:tcPr>
          <w:p w14:paraId="47AA72B2" w14:textId="77777777" w:rsidR="00E05D8E" w:rsidRPr="001F23FC" w:rsidRDefault="00E05D8E" w:rsidP="00E05D8E">
            <w:pPr>
              <w:pStyle w:val="TAL"/>
              <w:rPr>
                <w:rFonts w:cs="v4.2.0"/>
              </w:rPr>
            </w:pPr>
            <w:r w:rsidRPr="001F23FC">
              <w:rPr>
                <w:rFonts w:cs="v4.2.0"/>
              </w:rPr>
              <w:t>6.3A.4.2.6 Absolute power tolerance for CA (7UL CA)</w:t>
            </w:r>
          </w:p>
        </w:tc>
        <w:tc>
          <w:tcPr>
            <w:tcW w:w="3629" w:type="dxa"/>
          </w:tcPr>
          <w:p w14:paraId="70FEFF30" w14:textId="77777777" w:rsidR="00E05D8E" w:rsidRPr="001F23FC" w:rsidRDefault="00E05D8E" w:rsidP="00E05D8E">
            <w:pPr>
              <w:pStyle w:val="TAL"/>
              <w:rPr>
                <w:rFonts w:cs="v4.2.0"/>
                <w:u w:val="single"/>
              </w:rPr>
            </w:pPr>
            <w:r w:rsidRPr="001F23FC">
              <w:rPr>
                <w:rFonts w:cs="v4.2.0"/>
                <w:u w:val="single"/>
              </w:rPr>
              <w:t>Intra-band contiguous CA</w:t>
            </w:r>
          </w:p>
          <w:p w14:paraId="0190BD3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B6B1E1"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3D2DD9C" w14:textId="77777777" w:rsidR="00E05D8E" w:rsidRPr="001F23FC" w:rsidRDefault="00E05D8E" w:rsidP="00E05D8E">
            <w:pPr>
              <w:pStyle w:val="TAL"/>
              <w:rPr>
                <w:rFonts w:cs="v4.2.0"/>
              </w:rPr>
            </w:pPr>
          </w:p>
          <w:p w14:paraId="4B8C529F" w14:textId="77777777" w:rsidR="00E05D8E" w:rsidRPr="001F23FC" w:rsidRDefault="00E05D8E" w:rsidP="00E05D8E">
            <w:pPr>
              <w:pStyle w:val="TAL"/>
              <w:rPr>
                <w:rFonts w:cs="v4.2.0"/>
              </w:rPr>
            </w:pPr>
          </w:p>
          <w:p w14:paraId="614A6E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83A008" w14:textId="77777777" w:rsidR="00E05D8E" w:rsidRPr="001F23FC" w:rsidRDefault="00E05D8E" w:rsidP="00E05D8E">
            <w:pPr>
              <w:pStyle w:val="TAL"/>
              <w:rPr>
                <w:rFonts w:cs="v4.2.0"/>
              </w:rPr>
            </w:pPr>
            <w:r w:rsidRPr="001F23FC">
              <w:rPr>
                <w:rFonts w:cs="v4.2.0"/>
              </w:rPr>
              <w:t>TBD</w:t>
            </w:r>
          </w:p>
          <w:p w14:paraId="779F48EA" w14:textId="77777777" w:rsidR="00E05D8E" w:rsidRPr="001F23FC" w:rsidRDefault="00E05D8E" w:rsidP="00E05D8E">
            <w:pPr>
              <w:pStyle w:val="TAL"/>
              <w:rPr>
                <w:rFonts w:cs="v4.2.0"/>
              </w:rPr>
            </w:pPr>
          </w:p>
          <w:p w14:paraId="34BD3C82" w14:textId="77777777" w:rsidR="00E05D8E" w:rsidRPr="001F23FC" w:rsidRDefault="00E05D8E" w:rsidP="00E05D8E">
            <w:pPr>
              <w:pStyle w:val="TAL"/>
              <w:rPr>
                <w:rFonts w:cs="v4.2.0"/>
                <w:u w:val="single"/>
              </w:rPr>
            </w:pPr>
            <w:r w:rsidRPr="001F23FC">
              <w:rPr>
                <w:rFonts w:cs="v4.2.0"/>
                <w:u w:val="single"/>
              </w:rPr>
              <w:t>Intra-band non-contiguous, Inter-band CA</w:t>
            </w:r>
          </w:p>
          <w:p w14:paraId="5AC718AC" w14:textId="77777777" w:rsidR="00E05D8E" w:rsidRPr="001F23FC" w:rsidRDefault="00E05D8E" w:rsidP="00E05D8E">
            <w:pPr>
              <w:pStyle w:val="TAL"/>
              <w:rPr>
                <w:rFonts w:cs="Arial"/>
              </w:rPr>
            </w:pPr>
            <w:r w:rsidRPr="001F23FC">
              <w:rPr>
                <w:rFonts w:cs="v4.2.0"/>
              </w:rPr>
              <w:t>TBD</w:t>
            </w:r>
          </w:p>
        </w:tc>
        <w:tc>
          <w:tcPr>
            <w:tcW w:w="2949" w:type="dxa"/>
          </w:tcPr>
          <w:p w14:paraId="230A6956" w14:textId="77777777" w:rsidR="00E05D8E" w:rsidRPr="001F23FC" w:rsidRDefault="00E05D8E" w:rsidP="00E05D8E">
            <w:pPr>
              <w:pStyle w:val="TAL"/>
              <w:rPr>
                <w:rFonts w:cs="Arial"/>
                <w:snapToGrid w:val="0"/>
              </w:rPr>
            </w:pPr>
          </w:p>
        </w:tc>
      </w:tr>
      <w:tr w:rsidR="00E05D8E" w:rsidRPr="001F23FC" w14:paraId="25617D84" w14:textId="77777777" w:rsidTr="005D2397">
        <w:trPr>
          <w:gridAfter w:val="1"/>
          <w:wAfter w:w="77" w:type="dxa"/>
          <w:cantSplit/>
          <w:jc w:val="center"/>
        </w:trPr>
        <w:tc>
          <w:tcPr>
            <w:tcW w:w="2720" w:type="dxa"/>
            <w:gridSpan w:val="2"/>
          </w:tcPr>
          <w:p w14:paraId="49861239" w14:textId="77777777" w:rsidR="00E05D8E" w:rsidRPr="001F23FC" w:rsidRDefault="00E05D8E" w:rsidP="00E05D8E">
            <w:pPr>
              <w:pStyle w:val="TAL"/>
              <w:rPr>
                <w:rFonts w:cs="v4.2.0"/>
              </w:rPr>
            </w:pPr>
            <w:r w:rsidRPr="001F23FC">
              <w:rPr>
                <w:rFonts w:cs="v4.2.0"/>
              </w:rPr>
              <w:t>6.3A.4.2.7 Absolute power tolerance for CA (8UL CA)</w:t>
            </w:r>
          </w:p>
        </w:tc>
        <w:tc>
          <w:tcPr>
            <w:tcW w:w="3629" w:type="dxa"/>
          </w:tcPr>
          <w:p w14:paraId="3775EB40" w14:textId="77777777" w:rsidR="00E05D8E" w:rsidRPr="001F23FC" w:rsidRDefault="00E05D8E" w:rsidP="00E05D8E">
            <w:pPr>
              <w:pStyle w:val="TAL"/>
              <w:rPr>
                <w:rFonts w:cs="v4.2.0"/>
                <w:u w:val="single"/>
              </w:rPr>
            </w:pPr>
            <w:r w:rsidRPr="001F23FC">
              <w:rPr>
                <w:rFonts w:cs="v4.2.0"/>
                <w:u w:val="single"/>
              </w:rPr>
              <w:t>Intra-band contiguous CA</w:t>
            </w:r>
          </w:p>
          <w:p w14:paraId="41CEC8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4E4019C"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A1E7B6A" w14:textId="77777777" w:rsidR="00E05D8E" w:rsidRPr="001F23FC" w:rsidRDefault="00E05D8E" w:rsidP="00E05D8E">
            <w:pPr>
              <w:pStyle w:val="TAL"/>
              <w:rPr>
                <w:rFonts w:cs="v4.2.0"/>
              </w:rPr>
            </w:pPr>
          </w:p>
          <w:p w14:paraId="6E715EC2" w14:textId="77777777" w:rsidR="00E05D8E" w:rsidRPr="001F23FC" w:rsidRDefault="00E05D8E" w:rsidP="00E05D8E">
            <w:pPr>
              <w:pStyle w:val="TAL"/>
              <w:rPr>
                <w:rFonts w:cs="v4.2.0"/>
              </w:rPr>
            </w:pPr>
          </w:p>
          <w:p w14:paraId="0E4D1C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540D46" w14:textId="77777777" w:rsidR="00E05D8E" w:rsidRPr="001F23FC" w:rsidRDefault="00E05D8E" w:rsidP="00E05D8E">
            <w:pPr>
              <w:pStyle w:val="TAL"/>
              <w:rPr>
                <w:rFonts w:cs="v4.2.0"/>
              </w:rPr>
            </w:pPr>
            <w:r w:rsidRPr="001F23FC">
              <w:rPr>
                <w:rFonts w:cs="v4.2.0"/>
              </w:rPr>
              <w:t>TBD</w:t>
            </w:r>
          </w:p>
          <w:p w14:paraId="168DFA05" w14:textId="77777777" w:rsidR="00E05D8E" w:rsidRPr="001F23FC" w:rsidRDefault="00E05D8E" w:rsidP="00E05D8E">
            <w:pPr>
              <w:pStyle w:val="TAL"/>
              <w:rPr>
                <w:rFonts w:cs="v4.2.0"/>
              </w:rPr>
            </w:pPr>
          </w:p>
          <w:p w14:paraId="5FBD3F25" w14:textId="77777777" w:rsidR="00E05D8E" w:rsidRPr="001F23FC" w:rsidRDefault="00E05D8E" w:rsidP="00E05D8E">
            <w:pPr>
              <w:pStyle w:val="TAL"/>
              <w:rPr>
                <w:rFonts w:cs="v4.2.0"/>
                <w:u w:val="single"/>
              </w:rPr>
            </w:pPr>
            <w:r w:rsidRPr="001F23FC">
              <w:rPr>
                <w:rFonts w:cs="v4.2.0"/>
                <w:u w:val="single"/>
              </w:rPr>
              <w:t>Intra-band non-contiguous, Inter-band CA</w:t>
            </w:r>
          </w:p>
          <w:p w14:paraId="7A2C6A85" w14:textId="77777777" w:rsidR="00E05D8E" w:rsidRPr="001F23FC" w:rsidRDefault="00E05D8E" w:rsidP="00E05D8E">
            <w:pPr>
              <w:pStyle w:val="TAL"/>
              <w:rPr>
                <w:rFonts w:cs="Arial"/>
              </w:rPr>
            </w:pPr>
            <w:r w:rsidRPr="001F23FC">
              <w:rPr>
                <w:rFonts w:cs="v4.2.0"/>
              </w:rPr>
              <w:t>TBD</w:t>
            </w:r>
          </w:p>
        </w:tc>
        <w:tc>
          <w:tcPr>
            <w:tcW w:w="2949" w:type="dxa"/>
          </w:tcPr>
          <w:p w14:paraId="14FF68BB" w14:textId="77777777" w:rsidR="00E05D8E" w:rsidRPr="001F23FC" w:rsidRDefault="00E05D8E" w:rsidP="00E05D8E">
            <w:pPr>
              <w:pStyle w:val="TAL"/>
              <w:rPr>
                <w:rFonts w:cs="Arial"/>
                <w:snapToGrid w:val="0"/>
              </w:rPr>
            </w:pPr>
          </w:p>
        </w:tc>
      </w:tr>
      <w:tr w:rsidR="00E05D8E" w:rsidRPr="001F23FC" w14:paraId="76339CE1" w14:textId="77777777" w:rsidTr="005D2397">
        <w:trPr>
          <w:gridAfter w:val="1"/>
          <w:wAfter w:w="77" w:type="dxa"/>
          <w:cantSplit/>
          <w:jc w:val="center"/>
        </w:trPr>
        <w:tc>
          <w:tcPr>
            <w:tcW w:w="2720" w:type="dxa"/>
            <w:gridSpan w:val="2"/>
          </w:tcPr>
          <w:p w14:paraId="5DC2FCB1" w14:textId="7106012C" w:rsidR="00E05D8E" w:rsidRPr="001F23FC" w:rsidRDefault="00E05D8E" w:rsidP="00E05D8E">
            <w:pPr>
              <w:pStyle w:val="TAL"/>
              <w:rPr>
                <w:rFonts w:cs="v4.2.0"/>
              </w:rPr>
            </w:pPr>
            <w:r w:rsidRPr="001F23FC">
              <w:rPr>
                <w:rFonts w:cs="v4.2.0"/>
              </w:rPr>
              <w:t>6.3A.4.3.1 Relative power tolerance for CA (2UL CA)</w:t>
            </w:r>
          </w:p>
        </w:tc>
        <w:tc>
          <w:tcPr>
            <w:tcW w:w="3629" w:type="dxa"/>
          </w:tcPr>
          <w:p w14:paraId="0E67EA53" w14:textId="77777777" w:rsidR="00E05D8E" w:rsidRPr="001F23FC" w:rsidRDefault="00E05D8E" w:rsidP="00E05D8E">
            <w:pPr>
              <w:pStyle w:val="TAL"/>
              <w:rPr>
                <w:rFonts w:cs="v4.2.0"/>
                <w:u w:val="single"/>
              </w:rPr>
            </w:pPr>
            <w:r w:rsidRPr="001F23FC">
              <w:rPr>
                <w:rFonts w:cs="v4.2.0"/>
                <w:u w:val="single"/>
              </w:rPr>
              <w:t>Intra-band contiguous CA</w:t>
            </w:r>
          </w:p>
          <w:p w14:paraId="439537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E6C4528" w14:textId="77777777" w:rsidR="00E05D8E" w:rsidRPr="001F23FC" w:rsidRDefault="00E05D8E" w:rsidP="00E05D8E">
            <w:pPr>
              <w:pStyle w:val="TAL"/>
              <w:rPr>
                <w:rFonts w:cs="v4.2.0"/>
              </w:rPr>
            </w:pPr>
            <w:r w:rsidRPr="001F23FC">
              <w:rPr>
                <w:rFonts w:cs="v4.2.0"/>
              </w:rPr>
              <w:t>TBD</w:t>
            </w:r>
          </w:p>
          <w:p w14:paraId="2AA5EBEB" w14:textId="77777777" w:rsidR="00E05D8E" w:rsidRPr="001F23FC" w:rsidRDefault="00E05D8E" w:rsidP="00E05D8E">
            <w:pPr>
              <w:pStyle w:val="TAL"/>
              <w:rPr>
                <w:rFonts w:cs="v4.2.0"/>
              </w:rPr>
            </w:pPr>
          </w:p>
          <w:p w14:paraId="3A586E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D9EFBBE" w14:textId="77777777" w:rsidR="00E05D8E" w:rsidRPr="001F23FC" w:rsidRDefault="00E05D8E" w:rsidP="00E05D8E">
            <w:pPr>
              <w:pStyle w:val="TAL"/>
              <w:rPr>
                <w:rFonts w:cs="v4.2.0"/>
              </w:rPr>
            </w:pPr>
            <w:r w:rsidRPr="001F23FC">
              <w:rPr>
                <w:rFonts w:cs="v4.2.0"/>
              </w:rPr>
              <w:t>TBD</w:t>
            </w:r>
          </w:p>
          <w:p w14:paraId="072CA95A" w14:textId="77777777" w:rsidR="00E05D8E" w:rsidRPr="001F23FC" w:rsidRDefault="00E05D8E" w:rsidP="00E05D8E">
            <w:pPr>
              <w:pStyle w:val="TAL"/>
              <w:rPr>
                <w:rFonts w:cs="v4.2.0"/>
              </w:rPr>
            </w:pPr>
          </w:p>
          <w:p w14:paraId="5769A8F3" w14:textId="77777777" w:rsidR="00E05D8E" w:rsidRPr="001F23FC" w:rsidRDefault="00E05D8E" w:rsidP="00E05D8E">
            <w:pPr>
              <w:pStyle w:val="TAL"/>
              <w:rPr>
                <w:rFonts w:cs="v4.2.0"/>
                <w:u w:val="single"/>
              </w:rPr>
            </w:pPr>
            <w:r w:rsidRPr="001F23FC">
              <w:rPr>
                <w:rFonts w:cs="v4.2.0"/>
                <w:u w:val="single"/>
              </w:rPr>
              <w:t>Intra-band non-contiguous, Inter-band CA</w:t>
            </w:r>
          </w:p>
          <w:p w14:paraId="1C64F8A8" w14:textId="0B836885" w:rsidR="00E05D8E" w:rsidRPr="001F23FC" w:rsidRDefault="00E05D8E" w:rsidP="00E05D8E">
            <w:pPr>
              <w:pStyle w:val="TAL"/>
              <w:rPr>
                <w:rFonts w:cs="v4.2.0"/>
                <w:u w:val="single"/>
              </w:rPr>
            </w:pPr>
            <w:r w:rsidRPr="001F23FC">
              <w:rPr>
                <w:rFonts w:cs="v4.2.0"/>
              </w:rPr>
              <w:t>TBD</w:t>
            </w:r>
          </w:p>
        </w:tc>
        <w:tc>
          <w:tcPr>
            <w:tcW w:w="2949" w:type="dxa"/>
          </w:tcPr>
          <w:p w14:paraId="68A3FD26" w14:textId="77777777" w:rsidR="00E05D8E" w:rsidRPr="001F23FC" w:rsidRDefault="00E05D8E" w:rsidP="00E05D8E">
            <w:pPr>
              <w:pStyle w:val="TAL"/>
              <w:rPr>
                <w:rFonts w:cs="Arial"/>
                <w:snapToGrid w:val="0"/>
              </w:rPr>
            </w:pPr>
          </w:p>
        </w:tc>
      </w:tr>
      <w:tr w:rsidR="00E05D8E" w:rsidRPr="001F23FC" w14:paraId="668992EE" w14:textId="77777777" w:rsidTr="005D2397">
        <w:trPr>
          <w:gridAfter w:val="1"/>
          <w:wAfter w:w="77" w:type="dxa"/>
          <w:cantSplit/>
          <w:jc w:val="center"/>
        </w:trPr>
        <w:tc>
          <w:tcPr>
            <w:tcW w:w="2720" w:type="dxa"/>
            <w:gridSpan w:val="2"/>
          </w:tcPr>
          <w:p w14:paraId="208A1516" w14:textId="4B4D5B8E" w:rsidR="00E05D8E" w:rsidRPr="001F23FC" w:rsidRDefault="00E05D8E" w:rsidP="00E05D8E">
            <w:pPr>
              <w:pStyle w:val="TAL"/>
              <w:rPr>
                <w:rFonts w:cs="v4.2.0"/>
              </w:rPr>
            </w:pPr>
            <w:r w:rsidRPr="001F23FC">
              <w:rPr>
                <w:rFonts w:cs="v4.2.0"/>
              </w:rPr>
              <w:t>6.3A.4.3.2 Relative power tolerance for CA (3UL CA)</w:t>
            </w:r>
          </w:p>
        </w:tc>
        <w:tc>
          <w:tcPr>
            <w:tcW w:w="3629" w:type="dxa"/>
          </w:tcPr>
          <w:p w14:paraId="71BE3AFD" w14:textId="77777777" w:rsidR="00E05D8E" w:rsidRPr="001F23FC" w:rsidRDefault="00E05D8E" w:rsidP="00E05D8E">
            <w:pPr>
              <w:pStyle w:val="TAL"/>
              <w:rPr>
                <w:rFonts w:cs="v4.2.0"/>
                <w:u w:val="single"/>
              </w:rPr>
            </w:pPr>
            <w:r w:rsidRPr="001F23FC">
              <w:rPr>
                <w:rFonts w:cs="v4.2.0"/>
                <w:u w:val="single"/>
              </w:rPr>
              <w:t>Intra-band contiguous CA</w:t>
            </w:r>
          </w:p>
          <w:p w14:paraId="29E9E50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D045E1E" w14:textId="77777777" w:rsidR="00E05D8E" w:rsidRPr="001F23FC" w:rsidRDefault="00E05D8E" w:rsidP="00E05D8E">
            <w:pPr>
              <w:pStyle w:val="TAL"/>
              <w:rPr>
                <w:rFonts w:cs="v4.2.0"/>
              </w:rPr>
            </w:pPr>
            <w:r w:rsidRPr="001F23FC">
              <w:rPr>
                <w:rFonts w:cs="v4.2.0"/>
              </w:rPr>
              <w:t>TBD</w:t>
            </w:r>
          </w:p>
          <w:p w14:paraId="7B9B6230" w14:textId="77777777" w:rsidR="00E05D8E" w:rsidRPr="001F23FC" w:rsidRDefault="00E05D8E" w:rsidP="00E05D8E">
            <w:pPr>
              <w:pStyle w:val="TAL"/>
              <w:rPr>
                <w:rFonts w:cs="v4.2.0"/>
              </w:rPr>
            </w:pPr>
          </w:p>
          <w:p w14:paraId="1312BB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0B40000" w14:textId="77777777" w:rsidR="00E05D8E" w:rsidRPr="001F23FC" w:rsidRDefault="00E05D8E" w:rsidP="00E05D8E">
            <w:pPr>
              <w:pStyle w:val="TAL"/>
              <w:rPr>
                <w:rFonts w:cs="v4.2.0"/>
              </w:rPr>
            </w:pPr>
            <w:r w:rsidRPr="001F23FC">
              <w:rPr>
                <w:rFonts w:cs="v4.2.0"/>
              </w:rPr>
              <w:t>TBD</w:t>
            </w:r>
          </w:p>
          <w:p w14:paraId="2470DFE9" w14:textId="77777777" w:rsidR="00E05D8E" w:rsidRPr="001F23FC" w:rsidRDefault="00E05D8E" w:rsidP="00E05D8E">
            <w:pPr>
              <w:pStyle w:val="TAL"/>
              <w:rPr>
                <w:rFonts w:cs="v4.2.0"/>
              </w:rPr>
            </w:pPr>
          </w:p>
          <w:p w14:paraId="194AB44E" w14:textId="77777777" w:rsidR="00E05D8E" w:rsidRPr="001F23FC" w:rsidRDefault="00E05D8E" w:rsidP="00E05D8E">
            <w:pPr>
              <w:pStyle w:val="TAL"/>
              <w:rPr>
                <w:rFonts w:cs="v4.2.0"/>
                <w:u w:val="single"/>
              </w:rPr>
            </w:pPr>
            <w:r w:rsidRPr="001F23FC">
              <w:rPr>
                <w:rFonts w:cs="v4.2.0"/>
                <w:u w:val="single"/>
              </w:rPr>
              <w:t>Intra-band non-contiguous, Inter-band CA</w:t>
            </w:r>
          </w:p>
          <w:p w14:paraId="6C57A629" w14:textId="61F3D2D3" w:rsidR="00E05D8E" w:rsidRPr="001F23FC" w:rsidRDefault="00E05D8E" w:rsidP="00E05D8E">
            <w:pPr>
              <w:pStyle w:val="TAL"/>
              <w:rPr>
                <w:rFonts w:cs="v4.2.0"/>
                <w:u w:val="single"/>
              </w:rPr>
            </w:pPr>
            <w:r w:rsidRPr="001F23FC">
              <w:rPr>
                <w:rFonts w:cs="v4.2.0"/>
              </w:rPr>
              <w:t>TBD</w:t>
            </w:r>
          </w:p>
        </w:tc>
        <w:tc>
          <w:tcPr>
            <w:tcW w:w="2949" w:type="dxa"/>
          </w:tcPr>
          <w:p w14:paraId="798E636F" w14:textId="77777777" w:rsidR="00E05D8E" w:rsidRPr="001F23FC" w:rsidRDefault="00E05D8E" w:rsidP="00E05D8E">
            <w:pPr>
              <w:pStyle w:val="TAL"/>
              <w:rPr>
                <w:rFonts w:cs="Arial"/>
                <w:snapToGrid w:val="0"/>
              </w:rPr>
            </w:pPr>
          </w:p>
        </w:tc>
      </w:tr>
      <w:tr w:rsidR="00E05D8E" w:rsidRPr="001F23FC" w14:paraId="017FE9B2" w14:textId="77777777" w:rsidTr="005D2397">
        <w:trPr>
          <w:gridAfter w:val="1"/>
          <w:wAfter w:w="77" w:type="dxa"/>
          <w:cantSplit/>
          <w:jc w:val="center"/>
        </w:trPr>
        <w:tc>
          <w:tcPr>
            <w:tcW w:w="2720" w:type="dxa"/>
            <w:gridSpan w:val="2"/>
          </w:tcPr>
          <w:p w14:paraId="2870A077" w14:textId="61EBD539" w:rsidR="00E05D8E" w:rsidRPr="001F23FC" w:rsidRDefault="00E05D8E" w:rsidP="00E05D8E">
            <w:pPr>
              <w:pStyle w:val="TAL"/>
              <w:rPr>
                <w:rFonts w:cs="v4.2.0"/>
              </w:rPr>
            </w:pPr>
            <w:r w:rsidRPr="001F23FC">
              <w:rPr>
                <w:rFonts w:cs="v4.2.0"/>
              </w:rPr>
              <w:t>6.3A.4.3.3 Relative power tolerance for CA (4UL CA)</w:t>
            </w:r>
          </w:p>
        </w:tc>
        <w:tc>
          <w:tcPr>
            <w:tcW w:w="3629" w:type="dxa"/>
          </w:tcPr>
          <w:p w14:paraId="2F5FCD1D" w14:textId="77777777" w:rsidR="00E05D8E" w:rsidRPr="001F23FC" w:rsidRDefault="00E05D8E" w:rsidP="00E05D8E">
            <w:pPr>
              <w:pStyle w:val="TAL"/>
              <w:rPr>
                <w:rFonts w:cs="v4.2.0"/>
                <w:u w:val="single"/>
              </w:rPr>
            </w:pPr>
            <w:r w:rsidRPr="001F23FC">
              <w:rPr>
                <w:rFonts w:cs="v4.2.0"/>
                <w:u w:val="single"/>
              </w:rPr>
              <w:t>Intra-band contiguous CA</w:t>
            </w:r>
          </w:p>
          <w:p w14:paraId="094CB07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1ACAC0" w14:textId="77777777" w:rsidR="00E05D8E" w:rsidRPr="001F23FC" w:rsidRDefault="00E05D8E" w:rsidP="00E05D8E">
            <w:pPr>
              <w:pStyle w:val="TAL"/>
              <w:rPr>
                <w:rFonts w:cs="v4.2.0"/>
              </w:rPr>
            </w:pPr>
            <w:r w:rsidRPr="001F23FC">
              <w:rPr>
                <w:rFonts w:cs="v4.2.0"/>
              </w:rPr>
              <w:t>TBD</w:t>
            </w:r>
          </w:p>
          <w:p w14:paraId="44E11BD0" w14:textId="77777777" w:rsidR="00E05D8E" w:rsidRPr="001F23FC" w:rsidRDefault="00E05D8E" w:rsidP="00E05D8E">
            <w:pPr>
              <w:pStyle w:val="TAL"/>
              <w:rPr>
                <w:rFonts w:cs="v4.2.0"/>
              </w:rPr>
            </w:pPr>
          </w:p>
          <w:p w14:paraId="0AF4E24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990D29" w14:textId="77777777" w:rsidR="00E05D8E" w:rsidRPr="001F23FC" w:rsidRDefault="00E05D8E" w:rsidP="00E05D8E">
            <w:pPr>
              <w:pStyle w:val="TAL"/>
              <w:rPr>
                <w:rFonts w:cs="v4.2.0"/>
              </w:rPr>
            </w:pPr>
            <w:r w:rsidRPr="001F23FC">
              <w:rPr>
                <w:rFonts w:cs="v4.2.0"/>
              </w:rPr>
              <w:t>TBD</w:t>
            </w:r>
          </w:p>
          <w:p w14:paraId="5D9AE284" w14:textId="77777777" w:rsidR="00E05D8E" w:rsidRPr="001F23FC" w:rsidRDefault="00E05D8E" w:rsidP="00E05D8E">
            <w:pPr>
              <w:pStyle w:val="TAL"/>
              <w:rPr>
                <w:rFonts w:cs="v4.2.0"/>
              </w:rPr>
            </w:pPr>
          </w:p>
          <w:p w14:paraId="19F0CF47" w14:textId="77777777" w:rsidR="00E05D8E" w:rsidRPr="001F23FC" w:rsidRDefault="00E05D8E" w:rsidP="00E05D8E">
            <w:pPr>
              <w:pStyle w:val="TAL"/>
              <w:rPr>
                <w:rFonts w:cs="v4.2.0"/>
                <w:u w:val="single"/>
              </w:rPr>
            </w:pPr>
            <w:r w:rsidRPr="001F23FC">
              <w:rPr>
                <w:rFonts w:cs="v4.2.0"/>
                <w:u w:val="single"/>
              </w:rPr>
              <w:t>Intra-band non-contiguous, Inter-band CA</w:t>
            </w:r>
          </w:p>
          <w:p w14:paraId="03C8CB2D" w14:textId="464C8ACB" w:rsidR="00E05D8E" w:rsidRPr="001F23FC" w:rsidRDefault="00E05D8E" w:rsidP="00E05D8E">
            <w:pPr>
              <w:pStyle w:val="TAL"/>
              <w:rPr>
                <w:rFonts w:cs="v4.2.0"/>
                <w:u w:val="single"/>
              </w:rPr>
            </w:pPr>
            <w:r w:rsidRPr="001F23FC">
              <w:rPr>
                <w:rFonts w:cs="v4.2.0"/>
              </w:rPr>
              <w:t>TBD</w:t>
            </w:r>
          </w:p>
        </w:tc>
        <w:tc>
          <w:tcPr>
            <w:tcW w:w="2949" w:type="dxa"/>
          </w:tcPr>
          <w:p w14:paraId="49273DF0" w14:textId="77777777" w:rsidR="00E05D8E" w:rsidRPr="001F23FC" w:rsidRDefault="00E05D8E" w:rsidP="00E05D8E">
            <w:pPr>
              <w:pStyle w:val="TAL"/>
              <w:rPr>
                <w:rFonts w:cs="Arial"/>
                <w:snapToGrid w:val="0"/>
              </w:rPr>
            </w:pPr>
          </w:p>
        </w:tc>
      </w:tr>
      <w:tr w:rsidR="00E05D8E" w:rsidRPr="001F23FC" w14:paraId="1B5A071C" w14:textId="77777777" w:rsidTr="005D2397">
        <w:trPr>
          <w:gridAfter w:val="1"/>
          <w:wAfter w:w="77" w:type="dxa"/>
          <w:cantSplit/>
          <w:jc w:val="center"/>
        </w:trPr>
        <w:tc>
          <w:tcPr>
            <w:tcW w:w="2720" w:type="dxa"/>
            <w:gridSpan w:val="2"/>
          </w:tcPr>
          <w:p w14:paraId="7F95F6B3" w14:textId="017569D6" w:rsidR="00E05D8E" w:rsidRPr="001F23FC" w:rsidRDefault="00E05D8E" w:rsidP="00E05D8E">
            <w:pPr>
              <w:pStyle w:val="TAL"/>
              <w:rPr>
                <w:rFonts w:cs="v4.2.0"/>
              </w:rPr>
            </w:pPr>
            <w:r w:rsidRPr="001F23FC">
              <w:rPr>
                <w:rFonts w:cs="v4.2.0"/>
              </w:rPr>
              <w:t>6.3A.4.3.4 Relative power tolerance for CA (5UL CA)</w:t>
            </w:r>
          </w:p>
        </w:tc>
        <w:tc>
          <w:tcPr>
            <w:tcW w:w="3629" w:type="dxa"/>
          </w:tcPr>
          <w:p w14:paraId="1069F34A" w14:textId="77777777" w:rsidR="00E05D8E" w:rsidRPr="001F23FC" w:rsidRDefault="00E05D8E" w:rsidP="00E05D8E">
            <w:pPr>
              <w:pStyle w:val="TAL"/>
              <w:rPr>
                <w:rFonts w:cs="v4.2.0"/>
                <w:u w:val="single"/>
              </w:rPr>
            </w:pPr>
            <w:r w:rsidRPr="001F23FC">
              <w:rPr>
                <w:rFonts w:cs="v4.2.0"/>
                <w:u w:val="single"/>
              </w:rPr>
              <w:t>Intra-band contiguous CA</w:t>
            </w:r>
          </w:p>
          <w:p w14:paraId="37263C2C" w14:textId="4BA7085E" w:rsidR="00E05D8E" w:rsidRPr="001F23FC" w:rsidRDefault="00E05D8E" w:rsidP="00E05D8E">
            <w:pPr>
              <w:pStyle w:val="TAL"/>
              <w:rPr>
                <w:rFonts w:cs="v4.2.0"/>
                <w:u w:val="single"/>
              </w:rPr>
            </w:pPr>
            <w:r w:rsidRPr="001F23FC">
              <w:rPr>
                <w:rFonts w:cs="v4.2.0"/>
              </w:rPr>
              <w:t>TBD</w:t>
            </w:r>
          </w:p>
        </w:tc>
        <w:tc>
          <w:tcPr>
            <w:tcW w:w="2949" w:type="dxa"/>
          </w:tcPr>
          <w:p w14:paraId="50DF234C" w14:textId="77777777" w:rsidR="00E05D8E" w:rsidRPr="001F23FC" w:rsidRDefault="00E05D8E" w:rsidP="00E05D8E">
            <w:pPr>
              <w:pStyle w:val="TAL"/>
              <w:rPr>
                <w:rFonts w:cs="Arial"/>
                <w:snapToGrid w:val="0"/>
              </w:rPr>
            </w:pPr>
          </w:p>
        </w:tc>
      </w:tr>
      <w:tr w:rsidR="00E05D8E" w:rsidRPr="001F23FC" w14:paraId="44E41E2E" w14:textId="77777777" w:rsidTr="005D2397">
        <w:trPr>
          <w:gridAfter w:val="1"/>
          <w:wAfter w:w="77" w:type="dxa"/>
          <w:cantSplit/>
          <w:jc w:val="center"/>
        </w:trPr>
        <w:tc>
          <w:tcPr>
            <w:tcW w:w="2720" w:type="dxa"/>
            <w:gridSpan w:val="2"/>
          </w:tcPr>
          <w:p w14:paraId="05A296DD" w14:textId="61F8E31D" w:rsidR="00E05D8E" w:rsidRPr="001F23FC" w:rsidRDefault="00E05D8E" w:rsidP="00E05D8E">
            <w:pPr>
              <w:pStyle w:val="TAL"/>
              <w:rPr>
                <w:rFonts w:cs="v4.2.0"/>
              </w:rPr>
            </w:pPr>
            <w:r w:rsidRPr="001F23FC">
              <w:rPr>
                <w:rFonts w:cs="v4.2.0"/>
              </w:rPr>
              <w:t>6.3A.4.3.5 Relative power tolerance for CA (6UL CA)</w:t>
            </w:r>
          </w:p>
        </w:tc>
        <w:tc>
          <w:tcPr>
            <w:tcW w:w="3629" w:type="dxa"/>
          </w:tcPr>
          <w:p w14:paraId="242DB357" w14:textId="77777777" w:rsidR="00E05D8E" w:rsidRPr="001F23FC" w:rsidRDefault="00E05D8E" w:rsidP="00E05D8E">
            <w:pPr>
              <w:pStyle w:val="TAL"/>
              <w:rPr>
                <w:rFonts w:cs="v4.2.0"/>
                <w:u w:val="single"/>
              </w:rPr>
            </w:pPr>
            <w:r w:rsidRPr="001F23FC">
              <w:rPr>
                <w:rFonts w:cs="v4.2.0"/>
                <w:u w:val="single"/>
              </w:rPr>
              <w:t>Intra-band contiguous CA</w:t>
            </w:r>
          </w:p>
          <w:p w14:paraId="49824A24" w14:textId="0845E85A" w:rsidR="00E05D8E" w:rsidRPr="001F23FC" w:rsidRDefault="00E05D8E" w:rsidP="00E05D8E">
            <w:pPr>
              <w:pStyle w:val="TAL"/>
              <w:rPr>
                <w:rFonts w:cs="v4.2.0"/>
                <w:u w:val="single"/>
              </w:rPr>
            </w:pPr>
            <w:r w:rsidRPr="001F23FC">
              <w:rPr>
                <w:rFonts w:cs="v4.2.0"/>
              </w:rPr>
              <w:t>TBD</w:t>
            </w:r>
          </w:p>
        </w:tc>
        <w:tc>
          <w:tcPr>
            <w:tcW w:w="2949" w:type="dxa"/>
          </w:tcPr>
          <w:p w14:paraId="26632737" w14:textId="77777777" w:rsidR="00E05D8E" w:rsidRPr="001F23FC" w:rsidRDefault="00E05D8E" w:rsidP="00E05D8E">
            <w:pPr>
              <w:pStyle w:val="TAL"/>
              <w:rPr>
                <w:rFonts w:cs="Arial"/>
                <w:snapToGrid w:val="0"/>
              </w:rPr>
            </w:pPr>
          </w:p>
        </w:tc>
      </w:tr>
      <w:tr w:rsidR="00E05D8E" w:rsidRPr="001F23FC" w14:paraId="49837F4A" w14:textId="77777777" w:rsidTr="005D2397">
        <w:trPr>
          <w:gridAfter w:val="1"/>
          <w:wAfter w:w="77" w:type="dxa"/>
          <w:cantSplit/>
          <w:jc w:val="center"/>
        </w:trPr>
        <w:tc>
          <w:tcPr>
            <w:tcW w:w="2720" w:type="dxa"/>
            <w:gridSpan w:val="2"/>
          </w:tcPr>
          <w:p w14:paraId="0539C897" w14:textId="7CEF6CB4" w:rsidR="00E05D8E" w:rsidRPr="001F23FC" w:rsidRDefault="00E05D8E" w:rsidP="00E05D8E">
            <w:pPr>
              <w:pStyle w:val="TAL"/>
              <w:rPr>
                <w:rFonts w:cs="v4.2.0"/>
              </w:rPr>
            </w:pPr>
            <w:r w:rsidRPr="001F23FC">
              <w:rPr>
                <w:rFonts w:cs="v4.2.0"/>
              </w:rPr>
              <w:t>6.3A.4.3.6 Relative power tolerance for CA (7UL CA)</w:t>
            </w:r>
          </w:p>
        </w:tc>
        <w:tc>
          <w:tcPr>
            <w:tcW w:w="3629" w:type="dxa"/>
          </w:tcPr>
          <w:p w14:paraId="082A3572" w14:textId="77777777" w:rsidR="00E05D8E" w:rsidRPr="001F23FC" w:rsidRDefault="00E05D8E" w:rsidP="00E05D8E">
            <w:pPr>
              <w:pStyle w:val="TAL"/>
              <w:rPr>
                <w:rFonts w:cs="v4.2.0"/>
                <w:u w:val="single"/>
              </w:rPr>
            </w:pPr>
            <w:r w:rsidRPr="001F23FC">
              <w:rPr>
                <w:rFonts w:cs="v4.2.0"/>
                <w:u w:val="single"/>
              </w:rPr>
              <w:t>Intra-band contiguous CA</w:t>
            </w:r>
          </w:p>
          <w:p w14:paraId="14D0EA0D" w14:textId="56511A39" w:rsidR="00E05D8E" w:rsidRPr="001F23FC" w:rsidRDefault="00E05D8E" w:rsidP="00E05D8E">
            <w:pPr>
              <w:pStyle w:val="TAL"/>
              <w:rPr>
                <w:rFonts w:cs="v4.2.0"/>
                <w:u w:val="single"/>
              </w:rPr>
            </w:pPr>
            <w:r w:rsidRPr="001F23FC">
              <w:rPr>
                <w:rFonts w:cs="v4.2.0"/>
              </w:rPr>
              <w:t>TBD</w:t>
            </w:r>
          </w:p>
        </w:tc>
        <w:tc>
          <w:tcPr>
            <w:tcW w:w="2949" w:type="dxa"/>
          </w:tcPr>
          <w:p w14:paraId="2DAFBA1C" w14:textId="77777777" w:rsidR="00E05D8E" w:rsidRPr="001F23FC" w:rsidRDefault="00E05D8E" w:rsidP="00E05D8E">
            <w:pPr>
              <w:pStyle w:val="TAL"/>
              <w:rPr>
                <w:rFonts w:cs="Arial"/>
                <w:snapToGrid w:val="0"/>
              </w:rPr>
            </w:pPr>
          </w:p>
        </w:tc>
      </w:tr>
      <w:tr w:rsidR="00E05D8E" w:rsidRPr="001F23FC" w14:paraId="522B822A" w14:textId="77777777" w:rsidTr="005D2397">
        <w:trPr>
          <w:gridAfter w:val="1"/>
          <w:wAfter w:w="77" w:type="dxa"/>
          <w:cantSplit/>
          <w:jc w:val="center"/>
        </w:trPr>
        <w:tc>
          <w:tcPr>
            <w:tcW w:w="2720" w:type="dxa"/>
            <w:gridSpan w:val="2"/>
          </w:tcPr>
          <w:p w14:paraId="1B5AF620" w14:textId="0067E550" w:rsidR="00E05D8E" w:rsidRPr="001F23FC" w:rsidRDefault="00E05D8E" w:rsidP="00E05D8E">
            <w:pPr>
              <w:pStyle w:val="TAL"/>
              <w:rPr>
                <w:rFonts w:cs="v4.2.0"/>
              </w:rPr>
            </w:pPr>
            <w:r w:rsidRPr="001F23FC">
              <w:rPr>
                <w:rFonts w:cs="v4.2.0"/>
              </w:rPr>
              <w:t>6.3A.4.3.7 Relative power tolerance for CA (8UL CA)</w:t>
            </w:r>
          </w:p>
        </w:tc>
        <w:tc>
          <w:tcPr>
            <w:tcW w:w="3629" w:type="dxa"/>
          </w:tcPr>
          <w:p w14:paraId="2CD4D10E" w14:textId="77777777" w:rsidR="00E05D8E" w:rsidRPr="001F23FC" w:rsidRDefault="00E05D8E" w:rsidP="00E05D8E">
            <w:pPr>
              <w:pStyle w:val="TAL"/>
              <w:rPr>
                <w:rFonts w:cs="v4.2.0"/>
                <w:u w:val="single"/>
              </w:rPr>
            </w:pPr>
            <w:r w:rsidRPr="001F23FC">
              <w:rPr>
                <w:rFonts w:cs="v4.2.0"/>
                <w:u w:val="single"/>
              </w:rPr>
              <w:t>Intra-band contiguous CA</w:t>
            </w:r>
          </w:p>
          <w:p w14:paraId="0BA0E14D" w14:textId="7B64D941" w:rsidR="00E05D8E" w:rsidRPr="001F23FC" w:rsidRDefault="00E05D8E" w:rsidP="00E05D8E">
            <w:pPr>
              <w:pStyle w:val="TAL"/>
              <w:rPr>
                <w:rFonts w:cs="v4.2.0"/>
                <w:u w:val="single"/>
              </w:rPr>
            </w:pPr>
            <w:r w:rsidRPr="001F23FC">
              <w:rPr>
                <w:rFonts w:cs="v4.2.0"/>
              </w:rPr>
              <w:t>TBD</w:t>
            </w:r>
          </w:p>
        </w:tc>
        <w:tc>
          <w:tcPr>
            <w:tcW w:w="2949" w:type="dxa"/>
          </w:tcPr>
          <w:p w14:paraId="35EFF8E0" w14:textId="77777777" w:rsidR="00E05D8E" w:rsidRPr="001F23FC" w:rsidRDefault="00E05D8E" w:rsidP="00E05D8E">
            <w:pPr>
              <w:pStyle w:val="TAL"/>
              <w:rPr>
                <w:rFonts w:cs="Arial"/>
                <w:snapToGrid w:val="0"/>
              </w:rPr>
            </w:pPr>
          </w:p>
        </w:tc>
      </w:tr>
      <w:tr w:rsidR="00E05D8E" w:rsidRPr="001F23FC" w14:paraId="1619B9EE" w14:textId="77777777" w:rsidTr="005D2397">
        <w:trPr>
          <w:gridAfter w:val="1"/>
          <w:wAfter w:w="77" w:type="dxa"/>
          <w:cantSplit/>
          <w:jc w:val="center"/>
        </w:trPr>
        <w:tc>
          <w:tcPr>
            <w:tcW w:w="2720" w:type="dxa"/>
            <w:gridSpan w:val="2"/>
          </w:tcPr>
          <w:p w14:paraId="28ED6EE8" w14:textId="66EF92AA" w:rsidR="00E05D8E" w:rsidRPr="001F23FC" w:rsidRDefault="00E05D8E" w:rsidP="00E05D8E">
            <w:pPr>
              <w:pStyle w:val="TAL"/>
              <w:rPr>
                <w:rFonts w:cs="v4.2.0"/>
              </w:rPr>
            </w:pPr>
            <w:r w:rsidRPr="001F23FC">
              <w:rPr>
                <w:rFonts w:cs="v4.2.0"/>
              </w:rPr>
              <w:lastRenderedPageBreak/>
              <w:t>6.3A.4.4.1 Aggregate power tolerance for CA (2UL CA)</w:t>
            </w:r>
          </w:p>
        </w:tc>
        <w:tc>
          <w:tcPr>
            <w:tcW w:w="3629" w:type="dxa"/>
          </w:tcPr>
          <w:p w14:paraId="0FDA6DEF" w14:textId="77777777" w:rsidR="00E05D8E" w:rsidRPr="001F23FC" w:rsidRDefault="00E05D8E" w:rsidP="00E05D8E">
            <w:pPr>
              <w:pStyle w:val="TAL"/>
              <w:rPr>
                <w:rFonts w:cs="v4.2.0"/>
                <w:u w:val="single"/>
              </w:rPr>
            </w:pPr>
            <w:r w:rsidRPr="001F23FC">
              <w:rPr>
                <w:rFonts w:cs="v4.2.0"/>
                <w:u w:val="single"/>
              </w:rPr>
              <w:t>Intra-band contiguous CA</w:t>
            </w:r>
          </w:p>
          <w:p w14:paraId="49B82C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97F2B2B"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5EA7E3CA" w14:textId="77777777" w:rsidR="00E05D8E" w:rsidRPr="001F23FC" w:rsidRDefault="00E05D8E" w:rsidP="00E05D8E">
            <w:pPr>
              <w:pStyle w:val="TAL"/>
              <w:rPr>
                <w:rFonts w:cs="v4.2.0"/>
              </w:rPr>
            </w:pPr>
          </w:p>
          <w:p w14:paraId="69DAAE0C" w14:textId="77777777" w:rsidR="00E05D8E" w:rsidRPr="001F23FC" w:rsidRDefault="00E05D8E" w:rsidP="00E05D8E">
            <w:pPr>
              <w:pStyle w:val="TAL"/>
              <w:rPr>
                <w:rFonts w:cs="v4.2.0"/>
              </w:rPr>
            </w:pPr>
          </w:p>
          <w:p w14:paraId="0553F14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05B1DDD" w14:textId="77777777" w:rsidR="00E05D8E" w:rsidRPr="001F23FC" w:rsidRDefault="00E05D8E" w:rsidP="00E05D8E">
            <w:pPr>
              <w:pStyle w:val="TAL"/>
              <w:rPr>
                <w:rFonts w:cs="v4.2.0"/>
              </w:rPr>
            </w:pPr>
            <w:r w:rsidRPr="001F23FC">
              <w:rPr>
                <w:rFonts w:cs="v4.2.0"/>
              </w:rPr>
              <w:t>TBD</w:t>
            </w:r>
          </w:p>
          <w:p w14:paraId="42955331" w14:textId="77777777" w:rsidR="00E05D8E" w:rsidRPr="001F23FC" w:rsidRDefault="00E05D8E" w:rsidP="00E05D8E">
            <w:pPr>
              <w:pStyle w:val="TAL"/>
              <w:rPr>
                <w:rFonts w:cs="v4.2.0"/>
              </w:rPr>
            </w:pPr>
          </w:p>
          <w:p w14:paraId="75A56992" w14:textId="77777777" w:rsidR="00E05D8E" w:rsidRPr="001F23FC" w:rsidRDefault="00E05D8E" w:rsidP="00E05D8E">
            <w:pPr>
              <w:pStyle w:val="TAL"/>
              <w:rPr>
                <w:rFonts w:cs="v4.2.0"/>
                <w:u w:val="single"/>
              </w:rPr>
            </w:pPr>
            <w:r w:rsidRPr="001F23FC">
              <w:rPr>
                <w:rFonts w:cs="v4.2.0"/>
                <w:u w:val="single"/>
              </w:rPr>
              <w:t>Intra-band non-contiguous, Inter-band CA</w:t>
            </w:r>
          </w:p>
          <w:p w14:paraId="37C487FC" w14:textId="65D00E68" w:rsidR="00E05D8E" w:rsidRPr="001F23FC" w:rsidRDefault="00E05D8E" w:rsidP="00E05D8E">
            <w:pPr>
              <w:pStyle w:val="TAL"/>
              <w:rPr>
                <w:rFonts w:cs="v4.2.0"/>
                <w:u w:val="single"/>
              </w:rPr>
            </w:pPr>
            <w:r w:rsidRPr="001F23FC">
              <w:rPr>
                <w:rFonts w:cs="v4.2.0"/>
              </w:rPr>
              <w:t>TBD</w:t>
            </w:r>
          </w:p>
        </w:tc>
        <w:tc>
          <w:tcPr>
            <w:tcW w:w="2949" w:type="dxa"/>
          </w:tcPr>
          <w:p w14:paraId="09A18FE3" w14:textId="77777777" w:rsidR="00E05D8E" w:rsidRPr="001F23FC" w:rsidRDefault="00E05D8E" w:rsidP="00E05D8E">
            <w:pPr>
              <w:pStyle w:val="TAL"/>
              <w:rPr>
                <w:rFonts w:cs="Arial"/>
                <w:snapToGrid w:val="0"/>
              </w:rPr>
            </w:pPr>
          </w:p>
        </w:tc>
      </w:tr>
      <w:tr w:rsidR="00E05D8E" w:rsidRPr="001F23FC" w14:paraId="3CE37A5E" w14:textId="77777777" w:rsidTr="005D2397">
        <w:trPr>
          <w:gridAfter w:val="1"/>
          <w:wAfter w:w="77" w:type="dxa"/>
          <w:cantSplit/>
          <w:jc w:val="center"/>
        </w:trPr>
        <w:tc>
          <w:tcPr>
            <w:tcW w:w="2720" w:type="dxa"/>
            <w:gridSpan w:val="2"/>
          </w:tcPr>
          <w:p w14:paraId="14255F69" w14:textId="79C59C18" w:rsidR="00E05D8E" w:rsidRPr="001F23FC" w:rsidRDefault="00E05D8E" w:rsidP="00E05D8E">
            <w:pPr>
              <w:pStyle w:val="TAL"/>
              <w:rPr>
                <w:rFonts w:cs="v4.2.0"/>
              </w:rPr>
            </w:pPr>
            <w:r w:rsidRPr="001F23FC">
              <w:rPr>
                <w:rFonts w:cs="v4.2.0"/>
              </w:rPr>
              <w:t>6.3A.4.4.2 Aggregate power tolerance for CA (3UL CA)</w:t>
            </w:r>
          </w:p>
        </w:tc>
        <w:tc>
          <w:tcPr>
            <w:tcW w:w="3629" w:type="dxa"/>
          </w:tcPr>
          <w:p w14:paraId="2D024FA3" w14:textId="77777777" w:rsidR="00E05D8E" w:rsidRPr="001F23FC" w:rsidRDefault="00E05D8E" w:rsidP="00E05D8E">
            <w:pPr>
              <w:pStyle w:val="TAL"/>
              <w:rPr>
                <w:rFonts w:cs="v4.2.0"/>
                <w:u w:val="single"/>
              </w:rPr>
            </w:pPr>
            <w:r w:rsidRPr="001F23FC">
              <w:rPr>
                <w:rFonts w:cs="v4.2.0"/>
                <w:u w:val="single"/>
              </w:rPr>
              <w:t>Intra-band contiguous CA</w:t>
            </w:r>
          </w:p>
          <w:p w14:paraId="4CB5F1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EDCC46"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0FC294FD" w14:textId="77777777" w:rsidR="00E05D8E" w:rsidRPr="001F23FC" w:rsidRDefault="00E05D8E" w:rsidP="00E05D8E">
            <w:pPr>
              <w:pStyle w:val="TAL"/>
              <w:rPr>
                <w:rFonts w:cs="v4.2.0"/>
              </w:rPr>
            </w:pPr>
          </w:p>
          <w:p w14:paraId="36DA759E" w14:textId="77777777" w:rsidR="00E05D8E" w:rsidRPr="001F23FC" w:rsidRDefault="00E05D8E" w:rsidP="00E05D8E">
            <w:pPr>
              <w:pStyle w:val="TAL"/>
              <w:rPr>
                <w:rFonts w:cs="v4.2.0"/>
              </w:rPr>
            </w:pPr>
          </w:p>
          <w:p w14:paraId="75DF01B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751C916" w14:textId="77777777" w:rsidR="00E05D8E" w:rsidRPr="001F23FC" w:rsidRDefault="00E05D8E" w:rsidP="00E05D8E">
            <w:pPr>
              <w:pStyle w:val="TAL"/>
              <w:rPr>
                <w:rFonts w:cs="v4.2.0"/>
              </w:rPr>
            </w:pPr>
            <w:r w:rsidRPr="001F23FC">
              <w:rPr>
                <w:rFonts w:cs="v4.2.0"/>
              </w:rPr>
              <w:t>TBD</w:t>
            </w:r>
          </w:p>
          <w:p w14:paraId="679C115A" w14:textId="77777777" w:rsidR="00E05D8E" w:rsidRPr="001F23FC" w:rsidRDefault="00E05D8E" w:rsidP="00E05D8E">
            <w:pPr>
              <w:pStyle w:val="TAL"/>
              <w:rPr>
                <w:rFonts w:cs="v4.2.0"/>
              </w:rPr>
            </w:pPr>
          </w:p>
          <w:p w14:paraId="6952AB05" w14:textId="77777777" w:rsidR="00E05D8E" w:rsidRPr="001F23FC" w:rsidRDefault="00E05D8E" w:rsidP="00E05D8E">
            <w:pPr>
              <w:pStyle w:val="TAL"/>
              <w:rPr>
                <w:rFonts w:cs="v4.2.0"/>
                <w:u w:val="single"/>
              </w:rPr>
            </w:pPr>
            <w:r w:rsidRPr="001F23FC">
              <w:rPr>
                <w:rFonts w:cs="v4.2.0"/>
                <w:u w:val="single"/>
              </w:rPr>
              <w:t>Intra-band non-contiguous, Inter-band CA</w:t>
            </w:r>
          </w:p>
          <w:p w14:paraId="78C9ED5F" w14:textId="2377CC4A" w:rsidR="00E05D8E" w:rsidRPr="001F23FC" w:rsidRDefault="00E05D8E" w:rsidP="00E05D8E">
            <w:pPr>
              <w:pStyle w:val="TAL"/>
              <w:rPr>
                <w:rFonts w:cs="v4.2.0"/>
                <w:u w:val="single"/>
              </w:rPr>
            </w:pPr>
            <w:r w:rsidRPr="001F23FC">
              <w:rPr>
                <w:rFonts w:cs="v4.2.0"/>
              </w:rPr>
              <w:t>TBD</w:t>
            </w:r>
          </w:p>
        </w:tc>
        <w:tc>
          <w:tcPr>
            <w:tcW w:w="2949" w:type="dxa"/>
          </w:tcPr>
          <w:p w14:paraId="75A4587C" w14:textId="77777777" w:rsidR="00E05D8E" w:rsidRPr="001F23FC" w:rsidRDefault="00E05D8E" w:rsidP="00E05D8E">
            <w:pPr>
              <w:pStyle w:val="TAL"/>
              <w:rPr>
                <w:rFonts w:cs="Arial"/>
                <w:snapToGrid w:val="0"/>
              </w:rPr>
            </w:pPr>
          </w:p>
        </w:tc>
      </w:tr>
      <w:tr w:rsidR="00E05D8E" w:rsidRPr="001F23FC" w14:paraId="455F9B75" w14:textId="77777777" w:rsidTr="005D2397">
        <w:trPr>
          <w:gridAfter w:val="1"/>
          <w:wAfter w:w="77" w:type="dxa"/>
          <w:cantSplit/>
          <w:jc w:val="center"/>
        </w:trPr>
        <w:tc>
          <w:tcPr>
            <w:tcW w:w="2720" w:type="dxa"/>
            <w:gridSpan w:val="2"/>
          </w:tcPr>
          <w:p w14:paraId="60A1C345" w14:textId="45E4F4D2" w:rsidR="00E05D8E" w:rsidRPr="001F23FC" w:rsidRDefault="00E05D8E" w:rsidP="00E05D8E">
            <w:pPr>
              <w:pStyle w:val="TAL"/>
              <w:rPr>
                <w:rFonts w:cs="v4.2.0"/>
              </w:rPr>
            </w:pPr>
            <w:r w:rsidRPr="001F23FC">
              <w:rPr>
                <w:rFonts w:cs="v4.2.0"/>
              </w:rPr>
              <w:t>6.3A.4.4.3 Aggregate power tolerance for CA (4UL CA)</w:t>
            </w:r>
          </w:p>
        </w:tc>
        <w:tc>
          <w:tcPr>
            <w:tcW w:w="3629" w:type="dxa"/>
          </w:tcPr>
          <w:p w14:paraId="7B90F021" w14:textId="77777777" w:rsidR="00E05D8E" w:rsidRPr="001F23FC" w:rsidRDefault="00E05D8E" w:rsidP="00E05D8E">
            <w:pPr>
              <w:pStyle w:val="TAL"/>
              <w:rPr>
                <w:rFonts w:cs="v4.2.0"/>
                <w:u w:val="single"/>
              </w:rPr>
            </w:pPr>
            <w:r w:rsidRPr="001F23FC">
              <w:rPr>
                <w:rFonts w:cs="v4.2.0"/>
                <w:u w:val="single"/>
              </w:rPr>
              <w:t>Intra-band contiguous CA</w:t>
            </w:r>
          </w:p>
          <w:p w14:paraId="02592C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FA12AF"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61AB81C4" w14:textId="77777777" w:rsidR="00E05D8E" w:rsidRPr="001F23FC" w:rsidRDefault="00E05D8E" w:rsidP="00E05D8E">
            <w:pPr>
              <w:pStyle w:val="TAL"/>
              <w:rPr>
                <w:rFonts w:cs="v4.2.0"/>
              </w:rPr>
            </w:pPr>
          </w:p>
          <w:p w14:paraId="0B9E23E8" w14:textId="77777777" w:rsidR="00E05D8E" w:rsidRPr="001F23FC" w:rsidRDefault="00E05D8E" w:rsidP="00E05D8E">
            <w:pPr>
              <w:pStyle w:val="TAL"/>
              <w:rPr>
                <w:rFonts w:cs="v4.2.0"/>
              </w:rPr>
            </w:pPr>
          </w:p>
          <w:p w14:paraId="4CD43DB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551804A" w14:textId="77777777" w:rsidR="00E05D8E" w:rsidRPr="001F23FC" w:rsidRDefault="00E05D8E" w:rsidP="00E05D8E">
            <w:pPr>
              <w:pStyle w:val="TAL"/>
              <w:rPr>
                <w:rFonts w:cs="v4.2.0"/>
              </w:rPr>
            </w:pPr>
            <w:r w:rsidRPr="001F23FC">
              <w:rPr>
                <w:rFonts w:cs="v4.2.0"/>
              </w:rPr>
              <w:t>TBD</w:t>
            </w:r>
          </w:p>
          <w:p w14:paraId="22B33754" w14:textId="77777777" w:rsidR="00E05D8E" w:rsidRPr="001F23FC" w:rsidRDefault="00E05D8E" w:rsidP="00E05D8E">
            <w:pPr>
              <w:pStyle w:val="TAL"/>
              <w:rPr>
                <w:rFonts w:cs="v4.2.0"/>
              </w:rPr>
            </w:pPr>
          </w:p>
          <w:p w14:paraId="505E5DF1" w14:textId="77777777" w:rsidR="00E05D8E" w:rsidRPr="001F23FC" w:rsidRDefault="00E05D8E" w:rsidP="00E05D8E">
            <w:pPr>
              <w:pStyle w:val="TAL"/>
              <w:rPr>
                <w:rFonts w:cs="v4.2.0"/>
                <w:u w:val="single"/>
              </w:rPr>
            </w:pPr>
            <w:r w:rsidRPr="001F23FC">
              <w:rPr>
                <w:rFonts w:cs="v4.2.0"/>
                <w:u w:val="single"/>
              </w:rPr>
              <w:t>Intra-band non-contiguous, Inter-band CA</w:t>
            </w:r>
          </w:p>
          <w:p w14:paraId="38CD1086" w14:textId="4F46CAE1" w:rsidR="00E05D8E" w:rsidRPr="001F23FC" w:rsidRDefault="00E05D8E" w:rsidP="00E05D8E">
            <w:pPr>
              <w:pStyle w:val="TAL"/>
              <w:rPr>
                <w:rFonts w:cs="v4.2.0"/>
                <w:u w:val="single"/>
              </w:rPr>
            </w:pPr>
            <w:r w:rsidRPr="001F23FC">
              <w:rPr>
                <w:rFonts w:cs="v4.2.0"/>
              </w:rPr>
              <w:t>TBD</w:t>
            </w:r>
          </w:p>
        </w:tc>
        <w:tc>
          <w:tcPr>
            <w:tcW w:w="2949" w:type="dxa"/>
          </w:tcPr>
          <w:p w14:paraId="2DFFB215" w14:textId="77777777" w:rsidR="00E05D8E" w:rsidRPr="001F23FC" w:rsidRDefault="00E05D8E" w:rsidP="00E05D8E">
            <w:pPr>
              <w:pStyle w:val="TAL"/>
              <w:rPr>
                <w:rFonts w:cs="Arial"/>
                <w:snapToGrid w:val="0"/>
              </w:rPr>
            </w:pPr>
          </w:p>
        </w:tc>
      </w:tr>
      <w:tr w:rsidR="00E05D8E" w:rsidRPr="001F23FC" w14:paraId="67037384" w14:textId="77777777" w:rsidTr="005D2397">
        <w:trPr>
          <w:gridAfter w:val="1"/>
          <w:wAfter w:w="77" w:type="dxa"/>
          <w:cantSplit/>
          <w:jc w:val="center"/>
        </w:trPr>
        <w:tc>
          <w:tcPr>
            <w:tcW w:w="2720" w:type="dxa"/>
            <w:gridSpan w:val="2"/>
          </w:tcPr>
          <w:p w14:paraId="33D6D629" w14:textId="69E1FBE4" w:rsidR="00E05D8E" w:rsidRPr="001F23FC" w:rsidRDefault="00E05D8E" w:rsidP="00E05D8E">
            <w:pPr>
              <w:pStyle w:val="TAL"/>
              <w:rPr>
                <w:rFonts w:cs="v4.2.0"/>
              </w:rPr>
            </w:pPr>
            <w:r w:rsidRPr="001F23FC">
              <w:rPr>
                <w:rFonts w:cs="v4.2.0"/>
              </w:rPr>
              <w:t>6.3A.4.4.4 Aggregate power tolerance for CA (5UL CA)</w:t>
            </w:r>
          </w:p>
        </w:tc>
        <w:tc>
          <w:tcPr>
            <w:tcW w:w="3629" w:type="dxa"/>
          </w:tcPr>
          <w:p w14:paraId="1D895816" w14:textId="77777777" w:rsidR="00E05D8E" w:rsidRPr="001F23FC" w:rsidRDefault="00E05D8E" w:rsidP="00E05D8E">
            <w:pPr>
              <w:pStyle w:val="TAL"/>
              <w:rPr>
                <w:rFonts w:cs="v4.2.0"/>
                <w:u w:val="single"/>
              </w:rPr>
            </w:pPr>
            <w:r w:rsidRPr="001F23FC">
              <w:rPr>
                <w:rFonts w:cs="v4.2.0"/>
                <w:u w:val="single"/>
              </w:rPr>
              <w:t>Intra-band contiguous CA</w:t>
            </w:r>
          </w:p>
          <w:p w14:paraId="53E2C2E0" w14:textId="3904F9F1" w:rsidR="00E05D8E" w:rsidRPr="001F23FC" w:rsidRDefault="00E05D8E" w:rsidP="00E05D8E">
            <w:pPr>
              <w:pStyle w:val="TAL"/>
              <w:rPr>
                <w:rFonts w:cs="v4.2.0"/>
                <w:u w:val="single"/>
              </w:rPr>
            </w:pPr>
            <w:r w:rsidRPr="001F23FC">
              <w:rPr>
                <w:rFonts w:cs="v4.2.0"/>
              </w:rPr>
              <w:t>TBD</w:t>
            </w:r>
          </w:p>
        </w:tc>
        <w:tc>
          <w:tcPr>
            <w:tcW w:w="2949" w:type="dxa"/>
          </w:tcPr>
          <w:p w14:paraId="3D5AFF5D" w14:textId="77777777" w:rsidR="00E05D8E" w:rsidRPr="001F23FC" w:rsidRDefault="00E05D8E" w:rsidP="00E05D8E">
            <w:pPr>
              <w:pStyle w:val="TAL"/>
              <w:rPr>
                <w:rFonts w:cs="Arial"/>
                <w:snapToGrid w:val="0"/>
              </w:rPr>
            </w:pPr>
          </w:p>
        </w:tc>
      </w:tr>
      <w:tr w:rsidR="00E05D8E" w:rsidRPr="001F23FC" w14:paraId="3F417E6D" w14:textId="77777777" w:rsidTr="005D2397">
        <w:trPr>
          <w:gridAfter w:val="1"/>
          <w:wAfter w:w="77" w:type="dxa"/>
          <w:cantSplit/>
          <w:jc w:val="center"/>
        </w:trPr>
        <w:tc>
          <w:tcPr>
            <w:tcW w:w="2720" w:type="dxa"/>
            <w:gridSpan w:val="2"/>
          </w:tcPr>
          <w:p w14:paraId="1AA18BD3" w14:textId="0EF56400" w:rsidR="00E05D8E" w:rsidRPr="001F23FC" w:rsidRDefault="00E05D8E" w:rsidP="00E05D8E">
            <w:pPr>
              <w:pStyle w:val="TAL"/>
              <w:rPr>
                <w:rFonts w:cs="v4.2.0"/>
              </w:rPr>
            </w:pPr>
            <w:r w:rsidRPr="001F23FC">
              <w:rPr>
                <w:rFonts w:cs="v4.2.0"/>
              </w:rPr>
              <w:t>6.3A.4.4.5 Aggregate power tolerance for CA (6UL CA)</w:t>
            </w:r>
          </w:p>
        </w:tc>
        <w:tc>
          <w:tcPr>
            <w:tcW w:w="3629" w:type="dxa"/>
          </w:tcPr>
          <w:p w14:paraId="770A187B" w14:textId="77777777" w:rsidR="00E05D8E" w:rsidRPr="001F23FC" w:rsidRDefault="00E05D8E" w:rsidP="00E05D8E">
            <w:pPr>
              <w:pStyle w:val="TAL"/>
              <w:rPr>
                <w:rFonts w:cs="v4.2.0"/>
                <w:u w:val="single"/>
              </w:rPr>
            </w:pPr>
            <w:r w:rsidRPr="001F23FC">
              <w:rPr>
                <w:rFonts w:cs="v4.2.0"/>
                <w:u w:val="single"/>
              </w:rPr>
              <w:t>Intra-band contiguous CA</w:t>
            </w:r>
          </w:p>
          <w:p w14:paraId="427DF0E6" w14:textId="595A27A2" w:rsidR="00E05D8E" w:rsidRPr="001F23FC" w:rsidRDefault="00E05D8E" w:rsidP="00E05D8E">
            <w:pPr>
              <w:pStyle w:val="TAL"/>
              <w:rPr>
                <w:rFonts w:cs="v4.2.0"/>
                <w:u w:val="single"/>
              </w:rPr>
            </w:pPr>
            <w:r w:rsidRPr="001F23FC">
              <w:rPr>
                <w:rFonts w:cs="v4.2.0"/>
              </w:rPr>
              <w:t>TBD</w:t>
            </w:r>
          </w:p>
        </w:tc>
        <w:tc>
          <w:tcPr>
            <w:tcW w:w="2949" w:type="dxa"/>
          </w:tcPr>
          <w:p w14:paraId="748F79D3" w14:textId="77777777" w:rsidR="00E05D8E" w:rsidRPr="001F23FC" w:rsidRDefault="00E05D8E" w:rsidP="00E05D8E">
            <w:pPr>
              <w:pStyle w:val="TAL"/>
              <w:rPr>
                <w:rFonts w:cs="Arial"/>
                <w:snapToGrid w:val="0"/>
              </w:rPr>
            </w:pPr>
          </w:p>
        </w:tc>
      </w:tr>
      <w:tr w:rsidR="00E05D8E" w:rsidRPr="001F23FC" w14:paraId="4D30F401" w14:textId="77777777" w:rsidTr="005D2397">
        <w:trPr>
          <w:gridAfter w:val="1"/>
          <w:wAfter w:w="77" w:type="dxa"/>
          <w:cantSplit/>
          <w:jc w:val="center"/>
        </w:trPr>
        <w:tc>
          <w:tcPr>
            <w:tcW w:w="2720" w:type="dxa"/>
            <w:gridSpan w:val="2"/>
          </w:tcPr>
          <w:p w14:paraId="78A43E0B" w14:textId="72AF62EA" w:rsidR="00E05D8E" w:rsidRPr="001F23FC" w:rsidRDefault="00E05D8E" w:rsidP="00E05D8E">
            <w:pPr>
              <w:pStyle w:val="TAL"/>
              <w:rPr>
                <w:rFonts w:cs="v4.2.0"/>
              </w:rPr>
            </w:pPr>
            <w:r w:rsidRPr="001F23FC">
              <w:rPr>
                <w:rFonts w:cs="v4.2.0"/>
              </w:rPr>
              <w:t>6.3A.4.4.6 Aggregate power tolerance for CA (7UL CA)</w:t>
            </w:r>
          </w:p>
        </w:tc>
        <w:tc>
          <w:tcPr>
            <w:tcW w:w="3629" w:type="dxa"/>
          </w:tcPr>
          <w:p w14:paraId="4D72AEE2" w14:textId="77777777" w:rsidR="00E05D8E" w:rsidRPr="001F23FC" w:rsidRDefault="00E05D8E" w:rsidP="00E05D8E">
            <w:pPr>
              <w:pStyle w:val="TAL"/>
              <w:rPr>
                <w:rFonts w:cs="v4.2.0"/>
                <w:u w:val="single"/>
              </w:rPr>
            </w:pPr>
            <w:r w:rsidRPr="001F23FC">
              <w:rPr>
                <w:rFonts w:cs="v4.2.0"/>
                <w:u w:val="single"/>
              </w:rPr>
              <w:t>Intra-band contiguous CA</w:t>
            </w:r>
          </w:p>
          <w:p w14:paraId="4FED2C0C" w14:textId="43ABE1F4" w:rsidR="00E05D8E" w:rsidRPr="001F23FC" w:rsidRDefault="00E05D8E" w:rsidP="00E05D8E">
            <w:pPr>
              <w:pStyle w:val="TAL"/>
              <w:rPr>
                <w:rFonts w:cs="v4.2.0"/>
                <w:u w:val="single"/>
              </w:rPr>
            </w:pPr>
            <w:r w:rsidRPr="001F23FC">
              <w:rPr>
                <w:rFonts w:cs="v4.2.0"/>
              </w:rPr>
              <w:t>TBD</w:t>
            </w:r>
          </w:p>
        </w:tc>
        <w:tc>
          <w:tcPr>
            <w:tcW w:w="2949" w:type="dxa"/>
          </w:tcPr>
          <w:p w14:paraId="58BFB288" w14:textId="77777777" w:rsidR="00E05D8E" w:rsidRPr="001F23FC" w:rsidRDefault="00E05D8E" w:rsidP="00E05D8E">
            <w:pPr>
              <w:pStyle w:val="TAL"/>
              <w:rPr>
                <w:rFonts w:cs="Arial"/>
                <w:snapToGrid w:val="0"/>
              </w:rPr>
            </w:pPr>
          </w:p>
        </w:tc>
      </w:tr>
      <w:tr w:rsidR="00E05D8E" w:rsidRPr="001F23FC" w14:paraId="68EFA88D" w14:textId="77777777" w:rsidTr="005D2397">
        <w:trPr>
          <w:gridAfter w:val="1"/>
          <w:wAfter w:w="77" w:type="dxa"/>
          <w:cantSplit/>
          <w:jc w:val="center"/>
        </w:trPr>
        <w:tc>
          <w:tcPr>
            <w:tcW w:w="2720" w:type="dxa"/>
            <w:gridSpan w:val="2"/>
          </w:tcPr>
          <w:p w14:paraId="090F1B73" w14:textId="34081CEA" w:rsidR="00E05D8E" w:rsidRPr="001F23FC" w:rsidRDefault="00E05D8E" w:rsidP="00E05D8E">
            <w:pPr>
              <w:pStyle w:val="TAL"/>
              <w:rPr>
                <w:rFonts w:cs="v4.2.0"/>
              </w:rPr>
            </w:pPr>
            <w:r w:rsidRPr="001F23FC">
              <w:rPr>
                <w:rFonts w:cs="v4.2.0"/>
              </w:rPr>
              <w:t>6.3A.4.4.7 Aggregate power tolerance for CA (8UL CA)</w:t>
            </w:r>
          </w:p>
        </w:tc>
        <w:tc>
          <w:tcPr>
            <w:tcW w:w="3629" w:type="dxa"/>
          </w:tcPr>
          <w:p w14:paraId="364A1D97" w14:textId="77777777" w:rsidR="00E05D8E" w:rsidRPr="001F23FC" w:rsidRDefault="00E05D8E" w:rsidP="00E05D8E">
            <w:pPr>
              <w:pStyle w:val="TAL"/>
              <w:rPr>
                <w:rFonts w:cs="v4.2.0"/>
                <w:u w:val="single"/>
              </w:rPr>
            </w:pPr>
            <w:r w:rsidRPr="001F23FC">
              <w:rPr>
                <w:rFonts w:cs="v4.2.0"/>
                <w:u w:val="single"/>
              </w:rPr>
              <w:t>Intra-band contiguous CA</w:t>
            </w:r>
          </w:p>
          <w:p w14:paraId="239CC6B9" w14:textId="545E08DD" w:rsidR="00E05D8E" w:rsidRPr="001F23FC" w:rsidRDefault="00E05D8E" w:rsidP="00E05D8E">
            <w:pPr>
              <w:pStyle w:val="TAL"/>
              <w:rPr>
                <w:rFonts w:cs="v4.2.0"/>
                <w:u w:val="single"/>
              </w:rPr>
            </w:pPr>
            <w:r w:rsidRPr="001F23FC">
              <w:rPr>
                <w:rFonts w:cs="v4.2.0"/>
              </w:rPr>
              <w:t>TBD</w:t>
            </w:r>
          </w:p>
        </w:tc>
        <w:tc>
          <w:tcPr>
            <w:tcW w:w="2949" w:type="dxa"/>
          </w:tcPr>
          <w:p w14:paraId="508066AC" w14:textId="77777777" w:rsidR="00E05D8E" w:rsidRPr="001F23FC" w:rsidRDefault="00E05D8E" w:rsidP="00E05D8E">
            <w:pPr>
              <w:pStyle w:val="TAL"/>
              <w:rPr>
                <w:rFonts w:cs="Arial"/>
                <w:snapToGrid w:val="0"/>
              </w:rPr>
            </w:pPr>
          </w:p>
        </w:tc>
      </w:tr>
      <w:tr w:rsidR="00E05D8E" w:rsidRPr="001F23FC" w14:paraId="588D7D68" w14:textId="77777777" w:rsidTr="005D2397">
        <w:trPr>
          <w:gridAfter w:val="1"/>
          <w:wAfter w:w="77" w:type="dxa"/>
          <w:cantSplit/>
          <w:jc w:val="center"/>
        </w:trPr>
        <w:tc>
          <w:tcPr>
            <w:tcW w:w="2720" w:type="dxa"/>
            <w:gridSpan w:val="2"/>
          </w:tcPr>
          <w:p w14:paraId="34024A45" w14:textId="4B131FCA" w:rsidR="00E05D8E" w:rsidRPr="001F23FC" w:rsidRDefault="00E05D8E" w:rsidP="00E05D8E">
            <w:pPr>
              <w:pStyle w:val="TAL"/>
              <w:rPr>
                <w:rFonts w:cs="v4.2.0"/>
              </w:rPr>
            </w:pPr>
            <w:r w:rsidRPr="001F23FC">
              <w:rPr>
                <w:rFonts w:cs="v4.2.0"/>
              </w:rPr>
              <w:t>6.3D.1 Minimum output power for UL MIMO</w:t>
            </w:r>
          </w:p>
        </w:tc>
        <w:tc>
          <w:tcPr>
            <w:tcW w:w="3629" w:type="dxa"/>
          </w:tcPr>
          <w:p w14:paraId="69D01C2B" w14:textId="77777777" w:rsidR="00E05D8E" w:rsidRPr="001F23FC" w:rsidRDefault="00E05D8E" w:rsidP="00E05D8E">
            <w:pPr>
              <w:pStyle w:val="TAL"/>
              <w:rPr>
                <w:rFonts w:cs="Arial"/>
                <w:bCs/>
                <w:szCs w:val="18"/>
              </w:rPr>
            </w:pPr>
            <w:r w:rsidRPr="001F23FC">
              <w:rPr>
                <w:rFonts w:cs="Arial"/>
                <w:bCs/>
                <w:szCs w:val="18"/>
                <w:u w:val="single"/>
              </w:rPr>
              <w:t>PC1</w:t>
            </w:r>
          </w:p>
          <w:p w14:paraId="6FD58C96" w14:textId="77777777" w:rsidR="00E05D8E" w:rsidRPr="001F23FC" w:rsidRDefault="00E05D8E" w:rsidP="00E05D8E">
            <w:pPr>
              <w:pStyle w:val="TAL"/>
              <w:rPr>
                <w:rFonts w:cs="Arial"/>
                <w:bCs/>
                <w:szCs w:val="18"/>
              </w:rPr>
            </w:pPr>
            <w:r w:rsidRPr="001F23FC">
              <w:rPr>
                <w:rFonts w:cs="Arial"/>
                <w:bCs/>
                <w:szCs w:val="18"/>
              </w:rPr>
              <w:t>Minimum peak EIRP, Max EIRP</w:t>
            </w:r>
          </w:p>
          <w:p w14:paraId="6E7F5711"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263C1BB1" w14:textId="77777777" w:rsidR="00E05D8E" w:rsidRPr="001F23FC" w:rsidRDefault="00E05D8E" w:rsidP="00E05D8E">
            <w:pPr>
              <w:pStyle w:val="TAL"/>
              <w:rPr>
                <w:rFonts w:cs="Arial"/>
                <w:bCs/>
                <w:szCs w:val="18"/>
              </w:rPr>
            </w:pPr>
            <w:r w:rsidRPr="001F23FC">
              <w:rPr>
                <w:rFonts w:cs="Arial"/>
              </w:rPr>
              <w:t>±5.51 dB</w:t>
            </w:r>
            <w:r w:rsidRPr="001F23FC">
              <w:rPr>
                <w:rFonts w:cs="Arial"/>
                <w:bCs/>
                <w:szCs w:val="18"/>
              </w:rPr>
              <w:t xml:space="preserve"> (FR2a, NTC testing)</w:t>
            </w:r>
          </w:p>
          <w:p w14:paraId="6AFF1A28" w14:textId="77777777" w:rsidR="00E05D8E" w:rsidRPr="001F23FC" w:rsidRDefault="00E05D8E" w:rsidP="00E05D8E">
            <w:pPr>
              <w:pStyle w:val="TAL"/>
              <w:rPr>
                <w:rFonts w:cs="Arial"/>
                <w:bCs/>
                <w:szCs w:val="18"/>
              </w:rPr>
            </w:pPr>
            <w:r w:rsidRPr="001F23FC">
              <w:rPr>
                <w:rFonts w:cs="Arial"/>
              </w:rPr>
              <w:t>±5.66</w:t>
            </w:r>
            <w:r w:rsidRPr="001F23FC">
              <w:rPr>
                <w:rFonts w:cs="Arial"/>
                <w:bCs/>
                <w:szCs w:val="18"/>
              </w:rPr>
              <w:t xml:space="preserve"> dB (FR2b, NTC testing)</w:t>
            </w:r>
          </w:p>
          <w:p w14:paraId="579B6DF6" w14:textId="77777777" w:rsidR="00E05D8E" w:rsidRPr="001F23FC" w:rsidRDefault="00E05D8E" w:rsidP="00E05D8E">
            <w:pPr>
              <w:pStyle w:val="TAL"/>
              <w:rPr>
                <w:rFonts w:cs="Arial"/>
                <w:bCs/>
                <w:szCs w:val="18"/>
              </w:rPr>
            </w:pPr>
          </w:p>
          <w:p w14:paraId="00D652E8" w14:textId="77777777" w:rsidR="00E05D8E" w:rsidRPr="001F23FC" w:rsidRDefault="00E05D8E" w:rsidP="00E05D8E">
            <w:pPr>
              <w:pStyle w:val="TAL"/>
              <w:rPr>
                <w:rFonts w:cs="v4.2.0"/>
                <w:u w:val="single"/>
              </w:rPr>
            </w:pPr>
            <w:r w:rsidRPr="001F23FC">
              <w:rPr>
                <w:rFonts w:cs="v4.2.0"/>
                <w:u w:val="single"/>
              </w:rPr>
              <w:t>PC3:</w:t>
            </w:r>
          </w:p>
          <w:p w14:paraId="39374E45" w14:textId="77777777" w:rsidR="00E05D8E" w:rsidRPr="001F23FC" w:rsidRDefault="00E05D8E" w:rsidP="00E05D8E">
            <w:pPr>
              <w:pStyle w:val="TAL"/>
              <w:rPr>
                <w:rFonts w:cs="Arial"/>
              </w:rPr>
            </w:pPr>
            <w:r w:rsidRPr="001F23FC">
              <w:rPr>
                <w:rFonts w:cs="Arial"/>
                <w:bCs/>
                <w:szCs w:val="18"/>
              </w:rPr>
              <w:t>Same as 6.3.1 for PC3 in NTC</w:t>
            </w:r>
          </w:p>
          <w:p w14:paraId="19C28B8E" w14:textId="77777777" w:rsidR="00E05D8E" w:rsidRPr="001F23FC" w:rsidRDefault="00E05D8E" w:rsidP="00E05D8E">
            <w:pPr>
              <w:pStyle w:val="TAL"/>
              <w:rPr>
                <w:rFonts w:cs="Arial"/>
              </w:rPr>
            </w:pPr>
          </w:p>
          <w:p w14:paraId="57708766" w14:textId="77777777" w:rsidR="00E05D8E" w:rsidRPr="001F23FC" w:rsidRDefault="00E05D8E" w:rsidP="00E05D8E">
            <w:pPr>
              <w:pStyle w:val="TAL"/>
              <w:rPr>
                <w:rFonts w:cs="Arial"/>
                <w:u w:val="single"/>
              </w:rPr>
            </w:pPr>
            <w:r w:rsidRPr="001F23FC">
              <w:rPr>
                <w:rFonts w:cs="Arial"/>
                <w:u w:val="single"/>
              </w:rPr>
              <w:t>PC5:</w:t>
            </w:r>
          </w:p>
          <w:p w14:paraId="13073278" w14:textId="77777777" w:rsidR="00E05D8E" w:rsidRPr="001F23FC" w:rsidRDefault="00E05D8E" w:rsidP="00E05D8E">
            <w:pPr>
              <w:pStyle w:val="TAL"/>
              <w:rPr>
                <w:rFonts w:cs="Arial"/>
              </w:rPr>
            </w:pPr>
            <w:r w:rsidRPr="001F23FC">
              <w:rPr>
                <w:rFonts w:cs="Arial"/>
              </w:rPr>
              <w:t>Same as 6.3.1 for PC5 in NTC</w:t>
            </w:r>
          </w:p>
          <w:p w14:paraId="1627D3FA" w14:textId="77777777" w:rsidR="00E05D8E" w:rsidRPr="001F23FC" w:rsidRDefault="00E05D8E" w:rsidP="00E05D8E">
            <w:pPr>
              <w:pStyle w:val="TAL"/>
              <w:rPr>
                <w:rFonts w:cs="Arial"/>
              </w:rPr>
            </w:pPr>
          </w:p>
          <w:p w14:paraId="56E7F89B" w14:textId="10FBE202" w:rsidR="00E05D8E" w:rsidRPr="001F23FC" w:rsidRDefault="00E05D8E" w:rsidP="00E05D8E">
            <w:pPr>
              <w:pStyle w:val="TAL"/>
              <w:rPr>
                <w:rFonts w:cs="v4.2.0"/>
                <w:u w:val="single"/>
              </w:rPr>
            </w:pPr>
            <w:r w:rsidRPr="001F23FC">
              <w:rPr>
                <w:rFonts w:cs="Arial"/>
              </w:rPr>
              <w:t>other PCs: TBD</w:t>
            </w:r>
          </w:p>
        </w:tc>
        <w:tc>
          <w:tcPr>
            <w:tcW w:w="2949" w:type="dxa"/>
          </w:tcPr>
          <w:p w14:paraId="1C392D59" w14:textId="28FC071C" w:rsidR="00E05D8E" w:rsidRPr="001F23FC" w:rsidRDefault="00E05D8E" w:rsidP="00E05D8E">
            <w:pPr>
              <w:pStyle w:val="TAL"/>
              <w:rPr>
                <w:rFonts w:cs="Arial"/>
                <w:snapToGrid w:val="0"/>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54394297" w14:textId="77777777" w:rsidTr="005D2397">
        <w:trPr>
          <w:gridAfter w:val="1"/>
          <w:wAfter w:w="77" w:type="dxa"/>
          <w:cantSplit/>
          <w:jc w:val="center"/>
        </w:trPr>
        <w:tc>
          <w:tcPr>
            <w:tcW w:w="2720" w:type="dxa"/>
            <w:gridSpan w:val="2"/>
          </w:tcPr>
          <w:p w14:paraId="48DA118B" w14:textId="66512712" w:rsidR="00E05D8E" w:rsidRPr="001F23FC" w:rsidRDefault="00E05D8E" w:rsidP="00E05D8E">
            <w:pPr>
              <w:pStyle w:val="TAL"/>
              <w:rPr>
                <w:rFonts w:cs="v4.2.0"/>
              </w:rPr>
            </w:pPr>
            <w:r w:rsidRPr="001F23FC">
              <w:rPr>
                <w:rFonts w:cs="v4.2.0"/>
              </w:rPr>
              <w:t xml:space="preserve">6.3D.2 </w:t>
            </w:r>
            <w:r w:rsidRPr="001F23FC">
              <w:t>Transmit OFF power for UL MIMO</w:t>
            </w:r>
          </w:p>
        </w:tc>
        <w:tc>
          <w:tcPr>
            <w:tcW w:w="3629" w:type="dxa"/>
          </w:tcPr>
          <w:p w14:paraId="70DFE9A5" w14:textId="5254DA72" w:rsidR="00E05D8E" w:rsidRPr="001F23FC" w:rsidRDefault="00E05D8E" w:rsidP="00E05D8E">
            <w:pPr>
              <w:pStyle w:val="TAL"/>
              <w:rPr>
                <w:rFonts w:cs="v4.2.0"/>
                <w:u w:val="single"/>
              </w:rPr>
            </w:pPr>
            <w:r w:rsidRPr="001F23FC">
              <w:rPr>
                <w:rFonts w:cs="v4.2.0"/>
                <w:u w:val="single"/>
              </w:rPr>
              <w:t>Same as 6.3.2</w:t>
            </w:r>
          </w:p>
        </w:tc>
        <w:tc>
          <w:tcPr>
            <w:tcW w:w="2949" w:type="dxa"/>
          </w:tcPr>
          <w:p w14:paraId="59134B36" w14:textId="1C4D1963" w:rsidR="00E05D8E" w:rsidRPr="001F23FC" w:rsidRDefault="00E05D8E" w:rsidP="00E05D8E">
            <w:pPr>
              <w:pStyle w:val="TAL"/>
              <w:rPr>
                <w:rFonts w:cs="Arial"/>
                <w:snapToGrid w:val="0"/>
              </w:rPr>
            </w:pPr>
            <w:r w:rsidRPr="001F23FC">
              <w:rPr>
                <w:rFonts w:cs="v4.2.0"/>
                <w:u w:val="single"/>
              </w:rPr>
              <w:t>Same as 6.3.2</w:t>
            </w:r>
          </w:p>
        </w:tc>
      </w:tr>
      <w:tr w:rsidR="00E05D8E" w:rsidRPr="001F23FC" w14:paraId="02527D26" w14:textId="77777777" w:rsidTr="005D2397">
        <w:trPr>
          <w:gridAfter w:val="1"/>
          <w:wAfter w:w="77" w:type="dxa"/>
          <w:cantSplit/>
          <w:jc w:val="center"/>
        </w:trPr>
        <w:tc>
          <w:tcPr>
            <w:tcW w:w="2720" w:type="dxa"/>
            <w:gridSpan w:val="2"/>
          </w:tcPr>
          <w:p w14:paraId="2EE14BC2" w14:textId="37682BE3" w:rsidR="00E05D8E" w:rsidRPr="001F23FC" w:rsidRDefault="00E05D8E" w:rsidP="00E05D8E">
            <w:pPr>
              <w:pStyle w:val="TAL"/>
              <w:rPr>
                <w:rFonts w:cs="v4.2.0"/>
              </w:rPr>
            </w:pPr>
            <w:r w:rsidRPr="001F23FC">
              <w:rPr>
                <w:rFonts w:cs="v4.2.0"/>
              </w:rPr>
              <w:t>6.3D.3.1 General ON/OFF time mask for UL MIMO</w:t>
            </w:r>
          </w:p>
        </w:tc>
        <w:tc>
          <w:tcPr>
            <w:tcW w:w="3629" w:type="dxa"/>
          </w:tcPr>
          <w:p w14:paraId="3268834D" w14:textId="77777777" w:rsidR="00E05D8E" w:rsidRPr="001F23FC" w:rsidRDefault="00E05D8E" w:rsidP="00E05D8E">
            <w:pPr>
              <w:pStyle w:val="TAL"/>
              <w:rPr>
                <w:rFonts w:cs="v4.2.0"/>
              </w:rPr>
            </w:pPr>
            <w:r w:rsidRPr="001F23FC">
              <w:rPr>
                <w:rFonts w:cs="v4.2.0"/>
              </w:rPr>
              <w:t>PC3:</w:t>
            </w:r>
          </w:p>
          <w:p w14:paraId="6E81E0A9" w14:textId="6AF485D1" w:rsidR="00E05D8E" w:rsidRPr="001F23FC" w:rsidRDefault="00E05D8E" w:rsidP="00E05D8E">
            <w:pPr>
              <w:pStyle w:val="TAL"/>
              <w:rPr>
                <w:rFonts w:cs="Arial"/>
                <w:bCs/>
                <w:szCs w:val="18"/>
                <w:u w:val="single"/>
              </w:rPr>
            </w:pPr>
            <w:r w:rsidRPr="001F23FC">
              <w:rPr>
                <w:rFonts w:cs="Arial"/>
                <w:bCs/>
                <w:szCs w:val="18"/>
                <w:u w:val="single"/>
              </w:rPr>
              <w:t>OFF Power</w:t>
            </w:r>
          </w:p>
          <w:p w14:paraId="07949C5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6B3FAE6B"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05132AC6"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4B5C909F" w14:textId="77777777" w:rsidR="00E05D8E" w:rsidRPr="001F23FC" w:rsidRDefault="00E05D8E" w:rsidP="00E05D8E">
            <w:pPr>
              <w:pStyle w:val="TAL"/>
              <w:rPr>
                <w:rFonts w:cs="Arial"/>
              </w:rPr>
            </w:pPr>
          </w:p>
          <w:p w14:paraId="3925016C" w14:textId="41BE8AED" w:rsidR="00E05D8E" w:rsidRPr="001F23FC" w:rsidRDefault="00E05D8E" w:rsidP="00E05D8E">
            <w:pPr>
              <w:pStyle w:val="TAL"/>
              <w:rPr>
                <w:rFonts w:cs="Arial"/>
                <w:bCs/>
                <w:szCs w:val="18"/>
                <w:u w:val="single"/>
              </w:rPr>
            </w:pPr>
            <w:r w:rsidRPr="001F23FC">
              <w:rPr>
                <w:rFonts w:cs="Arial"/>
                <w:bCs/>
                <w:szCs w:val="18"/>
                <w:u w:val="single"/>
              </w:rPr>
              <w:t>ON Power</w:t>
            </w:r>
          </w:p>
          <w:p w14:paraId="5BB46805"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33077536" w14:textId="77777777" w:rsidR="00E05D8E" w:rsidRPr="001F23FC" w:rsidRDefault="00E05D8E" w:rsidP="00E05D8E">
            <w:pPr>
              <w:pStyle w:val="TAL"/>
              <w:rPr>
                <w:rFonts w:cs="Arial"/>
              </w:rPr>
            </w:pPr>
            <w:r w:rsidRPr="001F23FC">
              <w:rPr>
                <w:rFonts w:cs="Arial"/>
              </w:rPr>
              <w:t>TBD (FR2a)</w:t>
            </w:r>
          </w:p>
          <w:p w14:paraId="14240F72" w14:textId="402879F3" w:rsidR="00E05D8E" w:rsidRPr="001F23FC" w:rsidRDefault="00E05D8E" w:rsidP="00E05D8E">
            <w:pPr>
              <w:pStyle w:val="TAL"/>
              <w:rPr>
                <w:rFonts w:cs="v4.2.0"/>
                <w:u w:val="single"/>
              </w:rPr>
            </w:pPr>
            <w:r w:rsidRPr="001F23FC">
              <w:rPr>
                <w:rFonts w:cs="Arial"/>
              </w:rPr>
              <w:t>TBD (FR2b)</w:t>
            </w:r>
          </w:p>
        </w:tc>
        <w:tc>
          <w:tcPr>
            <w:tcW w:w="2949" w:type="dxa"/>
          </w:tcPr>
          <w:p w14:paraId="6BDB373E"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53E328CD" w14:textId="63A64075"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4CA1343D" w14:textId="77777777" w:rsidR="00E05D8E" w:rsidRPr="001F23FC" w:rsidRDefault="00E05D8E" w:rsidP="00E05D8E">
            <w:pPr>
              <w:pStyle w:val="TAL"/>
              <w:rPr>
                <w:rFonts w:cs="Arial"/>
                <w:snapToGrid w:val="0"/>
                <w:lang w:eastAsia="sv-SE"/>
              </w:rPr>
            </w:pPr>
          </w:p>
          <w:p w14:paraId="5F5DD3FC"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46714435" w14:textId="2D9A63DB" w:rsidR="00E05D8E" w:rsidRPr="001F23FC" w:rsidRDefault="00E05D8E" w:rsidP="00E05D8E">
            <w:pPr>
              <w:pStyle w:val="TAL"/>
              <w:rPr>
                <w:rFonts w:cs="Arial"/>
                <w:snapToGrid w:val="0"/>
              </w:rPr>
            </w:pPr>
            <w:r w:rsidRPr="001F23FC">
              <w:rPr>
                <w:rFonts w:cs="Arial"/>
                <w:snapToGrid w:val="0"/>
              </w:rPr>
              <w:t>TBD</w:t>
            </w:r>
          </w:p>
        </w:tc>
      </w:tr>
      <w:tr w:rsidR="00E05D8E" w:rsidRPr="001F23FC" w14:paraId="3737B8CE" w14:textId="77777777" w:rsidTr="005D2397">
        <w:trPr>
          <w:gridAfter w:val="1"/>
          <w:wAfter w:w="77" w:type="dxa"/>
          <w:cantSplit/>
          <w:jc w:val="center"/>
        </w:trPr>
        <w:tc>
          <w:tcPr>
            <w:tcW w:w="2720" w:type="dxa"/>
            <w:gridSpan w:val="2"/>
          </w:tcPr>
          <w:p w14:paraId="3CED51FF" w14:textId="16F5A553" w:rsidR="00E05D8E" w:rsidRPr="001F23FC" w:rsidRDefault="00E05D8E" w:rsidP="00E05D8E">
            <w:pPr>
              <w:pStyle w:val="TAL"/>
              <w:rPr>
                <w:rFonts w:cs="v4.2.0"/>
              </w:rPr>
            </w:pPr>
            <w:r w:rsidRPr="001F23FC">
              <w:rPr>
                <w:rFonts w:cs="v4.2.0"/>
              </w:rPr>
              <w:lastRenderedPageBreak/>
              <w:t>6.3D.3.4 SRS time mask for UL MIMO</w:t>
            </w:r>
          </w:p>
        </w:tc>
        <w:tc>
          <w:tcPr>
            <w:tcW w:w="3629" w:type="dxa"/>
          </w:tcPr>
          <w:p w14:paraId="68D40FAE" w14:textId="77777777" w:rsidR="00E05D8E" w:rsidRPr="001F23FC" w:rsidRDefault="00E05D8E" w:rsidP="00E05D8E">
            <w:pPr>
              <w:pStyle w:val="TAL"/>
              <w:rPr>
                <w:rFonts w:cs="v4.2.0"/>
              </w:rPr>
            </w:pPr>
            <w:r w:rsidRPr="001F23FC">
              <w:rPr>
                <w:rFonts w:cs="v4.2.0"/>
              </w:rPr>
              <w:t>PC3:</w:t>
            </w:r>
          </w:p>
          <w:p w14:paraId="2A6A7EB3" w14:textId="45E4846F" w:rsidR="00E05D8E" w:rsidRPr="001F23FC" w:rsidRDefault="00E05D8E" w:rsidP="00E05D8E">
            <w:pPr>
              <w:pStyle w:val="TAL"/>
              <w:rPr>
                <w:rFonts w:cs="Arial"/>
                <w:bCs/>
                <w:szCs w:val="18"/>
                <w:u w:val="single"/>
              </w:rPr>
            </w:pPr>
            <w:r w:rsidRPr="001F23FC">
              <w:rPr>
                <w:rFonts w:cs="Arial"/>
                <w:bCs/>
                <w:szCs w:val="18"/>
                <w:u w:val="single"/>
              </w:rPr>
              <w:t>OFF Power</w:t>
            </w:r>
          </w:p>
          <w:p w14:paraId="528B4F80"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4575BD5D"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50EE66C9"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64EA0A3A" w14:textId="77777777" w:rsidR="00E05D8E" w:rsidRPr="001F23FC" w:rsidRDefault="00E05D8E" w:rsidP="00E05D8E">
            <w:pPr>
              <w:pStyle w:val="TAL"/>
              <w:rPr>
                <w:rFonts w:cs="Arial"/>
              </w:rPr>
            </w:pPr>
          </w:p>
          <w:p w14:paraId="019751C7" w14:textId="6AB96419" w:rsidR="00E05D8E" w:rsidRPr="001F23FC" w:rsidRDefault="00E05D8E" w:rsidP="00E05D8E">
            <w:pPr>
              <w:pStyle w:val="TAL"/>
              <w:rPr>
                <w:rFonts w:cs="Arial"/>
                <w:bCs/>
                <w:szCs w:val="18"/>
                <w:u w:val="single"/>
              </w:rPr>
            </w:pPr>
            <w:r w:rsidRPr="001F23FC">
              <w:rPr>
                <w:rFonts w:cs="Arial"/>
                <w:bCs/>
                <w:szCs w:val="18"/>
                <w:u w:val="single"/>
              </w:rPr>
              <w:t>ON Power</w:t>
            </w:r>
          </w:p>
          <w:p w14:paraId="2528F8B1"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2FD95706" w14:textId="77777777" w:rsidR="00E05D8E" w:rsidRPr="001F23FC" w:rsidRDefault="00E05D8E" w:rsidP="00E05D8E">
            <w:pPr>
              <w:pStyle w:val="TAL"/>
              <w:rPr>
                <w:rFonts w:cs="Arial"/>
              </w:rPr>
            </w:pPr>
            <w:r w:rsidRPr="001F23FC">
              <w:rPr>
                <w:rFonts w:cs="Arial"/>
              </w:rPr>
              <w:t>TBD (FR2a)</w:t>
            </w:r>
          </w:p>
          <w:p w14:paraId="776F6F16" w14:textId="3FEC536A" w:rsidR="00E05D8E" w:rsidRPr="001F23FC" w:rsidRDefault="00E05D8E" w:rsidP="00E05D8E">
            <w:pPr>
              <w:pStyle w:val="TAL"/>
              <w:rPr>
                <w:rFonts w:cs="v4.2.0"/>
                <w:u w:val="single"/>
              </w:rPr>
            </w:pPr>
            <w:r w:rsidRPr="001F23FC">
              <w:rPr>
                <w:rFonts w:cs="Arial"/>
              </w:rPr>
              <w:t>TBD (FR2b)</w:t>
            </w:r>
          </w:p>
        </w:tc>
        <w:tc>
          <w:tcPr>
            <w:tcW w:w="2949" w:type="dxa"/>
          </w:tcPr>
          <w:p w14:paraId="6848DD9D"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4E6AB8EF" w14:textId="11778296"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6F458E0D" w14:textId="77777777" w:rsidR="00E05D8E" w:rsidRPr="001F23FC" w:rsidRDefault="00E05D8E" w:rsidP="00E05D8E">
            <w:pPr>
              <w:pStyle w:val="TAL"/>
              <w:rPr>
                <w:rFonts w:cs="Arial"/>
                <w:snapToGrid w:val="0"/>
                <w:lang w:eastAsia="sv-SE"/>
              </w:rPr>
            </w:pPr>
          </w:p>
          <w:p w14:paraId="5A6771C5"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09059BD4" w14:textId="4D8485E1" w:rsidR="00E05D8E" w:rsidRPr="001F23FC" w:rsidRDefault="00E05D8E" w:rsidP="00E05D8E">
            <w:pPr>
              <w:pStyle w:val="TAL"/>
              <w:rPr>
                <w:rFonts w:cs="Arial"/>
                <w:snapToGrid w:val="0"/>
              </w:rPr>
            </w:pPr>
            <w:r w:rsidRPr="001F23FC">
              <w:rPr>
                <w:rFonts w:cs="Arial"/>
                <w:snapToGrid w:val="0"/>
              </w:rPr>
              <w:t>TBD</w:t>
            </w:r>
          </w:p>
        </w:tc>
      </w:tr>
      <w:tr w:rsidR="00E05D8E" w:rsidRPr="001F23FC" w14:paraId="40F4753C" w14:textId="77777777" w:rsidTr="005D2397">
        <w:trPr>
          <w:gridAfter w:val="1"/>
          <w:wAfter w:w="77" w:type="dxa"/>
          <w:cantSplit/>
          <w:jc w:val="center"/>
        </w:trPr>
        <w:tc>
          <w:tcPr>
            <w:tcW w:w="2720" w:type="dxa"/>
            <w:gridSpan w:val="2"/>
          </w:tcPr>
          <w:p w14:paraId="2818F18B" w14:textId="77777777" w:rsidR="00E05D8E" w:rsidRPr="001F23FC" w:rsidRDefault="00E05D8E" w:rsidP="00E05D8E">
            <w:pPr>
              <w:pStyle w:val="TAL"/>
              <w:rPr>
                <w:rFonts w:cs="v4.2.0"/>
              </w:rPr>
            </w:pPr>
            <w:r w:rsidRPr="001F23FC">
              <w:rPr>
                <w:rFonts w:cs="v4.2.0"/>
              </w:rPr>
              <w:t>6.4.1 Frequency error</w:t>
            </w:r>
          </w:p>
        </w:tc>
        <w:tc>
          <w:tcPr>
            <w:tcW w:w="3629" w:type="dxa"/>
          </w:tcPr>
          <w:p w14:paraId="5FF72B00" w14:textId="7B0B0759" w:rsidR="00E05D8E" w:rsidRPr="001F23FC" w:rsidRDefault="00E05D8E" w:rsidP="00E05D8E">
            <w:pPr>
              <w:pStyle w:val="TAL"/>
              <w:rPr>
                <w:rFonts w:cs="v4.2.0"/>
              </w:rPr>
            </w:pPr>
            <w:r w:rsidRPr="001F23FC">
              <w:rPr>
                <w:rFonts w:cs="Arial"/>
              </w:rPr>
              <w:t>± 0.01 ppm (NTC &amp; ETC testing)</w:t>
            </w:r>
          </w:p>
        </w:tc>
        <w:tc>
          <w:tcPr>
            <w:tcW w:w="2949" w:type="dxa"/>
          </w:tcPr>
          <w:p w14:paraId="2839801C" w14:textId="2CA9644F" w:rsidR="00E05D8E" w:rsidRPr="001F23FC" w:rsidRDefault="00E05D8E" w:rsidP="00E05D8E">
            <w:pPr>
              <w:pStyle w:val="TAL"/>
              <w:rPr>
                <w:rFonts w:cs="Arial"/>
                <w:snapToGrid w:val="0"/>
              </w:rPr>
            </w:pPr>
            <w:r w:rsidRPr="001F23FC">
              <w:rPr>
                <w:rFonts w:cs="Arial"/>
                <w:snapToGrid w:val="0"/>
              </w:rPr>
              <w:t xml:space="preserve">MTSU = 1.00 x MU (from B.10.1 and B.10.2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7732F1EA" w14:textId="77777777" w:rsidTr="005D2397">
        <w:trPr>
          <w:gridAfter w:val="1"/>
          <w:wAfter w:w="77" w:type="dxa"/>
          <w:cantSplit/>
          <w:jc w:val="center"/>
        </w:trPr>
        <w:tc>
          <w:tcPr>
            <w:tcW w:w="2720" w:type="dxa"/>
            <w:gridSpan w:val="2"/>
          </w:tcPr>
          <w:p w14:paraId="7D424813" w14:textId="77777777" w:rsidR="00E05D8E" w:rsidRPr="001F23FC" w:rsidRDefault="00E05D8E" w:rsidP="00E05D8E">
            <w:pPr>
              <w:pStyle w:val="TAL"/>
              <w:rPr>
                <w:rFonts w:cs="v4.2.0"/>
              </w:rPr>
            </w:pPr>
            <w:r w:rsidRPr="001F23FC">
              <w:rPr>
                <w:rFonts w:cs="v4.2.0"/>
              </w:rPr>
              <w:t>6.4.2.1 Error vector magnitude</w:t>
            </w:r>
          </w:p>
        </w:tc>
        <w:tc>
          <w:tcPr>
            <w:tcW w:w="3629" w:type="dxa"/>
          </w:tcPr>
          <w:p w14:paraId="1584CDDC"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22DA20BA"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F.1.2-2.</w:t>
            </w:r>
          </w:p>
          <w:p w14:paraId="25265511" w14:textId="77777777" w:rsidR="007F45F2" w:rsidRPr="001F23FC" w:rsidRDefault="007F45F2" w:rsidP="007F45F2">
            <w:pPr>
              <w:keepNext/>
              <w:keepLines/>
              <w:spacing w:after="0"/>
              <w:rPr>
                <w:rFonts w:ascii="Arial" w:hAnsi="Arial" w:cs="Arial"/>
                <w:bCs/>
                <w:sz w:val="18"/>
                <w:szCs w:val="18"/>
              </w:rPr>
            </w:pPr>
          </w:p>
          <w:p w14:paraId="4A9A2A5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75647A9"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Table </w:t>
            </w:r>
            <w:r w:rsidRPr="001F23FC">
              <w:rPr>
                <w:rFonts w:ascii="Arial" w:hAnsi="Arial"/>
                <w:sz w:val="18"/>
              </w:rPr>
              <w:t>F.1.2-3.</w:t>
            </w:r>
          </w:p>
          <w:p w14:paraId="6407D6E3" w14:textId="77777777" w:rsidR="007F45F2" w:rsidRPr="001F23FC" w:rsidRDefault="007F45F2" w:rsidP="007F45F2">
            <w:pPr>
              <w:keepNext/>
              <w:keepLines/>
              <w:spacing w:after="0"/>
              <w:rPr>
                <w:rFonts w:ascii="Arial" w:hAnsi="Arial"/>
                <w:sz w:val="18"/>
              </w:rPr>
            </w:pPr>
          </w:p>
          <w:p w14:paraId="1BCBC105" w14:textId="77777777" w:rsidR="007F45F2" w:rsidRPr="001F23FC" w:rsidRDefault="007F45F2" w:rsidP="007F45F2">
            <w:pPr>
              <w:keepNext/>
              <w:keepLines/>
              <w:spacing w:after="0"/>
              <w:rPr>
                <w:rFonts w:ascii="Arial" w:hAnsi="Arial"/>
                <w:sz w:val="18"/>
              </w:rPr>
            </w:pPr>
            <w:r w:rsidRPr="001F23FC">
              <w:rPr>
                <w:rFonts w:ascii="Arial" w:hAnsi="Arial"/>
                <w:sz w:val="18"/>
              </w:rPr>
              <w:t>PUSCH, PC1, FR2a:</w:t>
            </w:r>
          </w:p>
          <w:p w14:paraId="72B8AEA3" w14:textId="2EB9032C" w:rsidR="007F45F2" w:rsidRPr="001F23FC" w:rsidRDefault="007F45F2" w:rsidP="007F45F2">
            <w:pPr>
              <w:keepNext/>
              <w:keepLines/>
              <w:spacing w:after="0"/>
              <w:rPr>
                <w:rFonts w:ascii="Arial" w:hAnsi="Arial"/>
                <w:sz w:val="18"/>
              </w:rPr>
            </w:pPr>
            <w:r w:rsidRPr="001F23FC">
              <w:rPr>
                <w:rFonts w:ascii="Arial" w:hAnsi="Arial"/>
                <w:sz w:val="18"/>
              </w:rPr>
              <w:t>2.48% (BW 50MHz)</w:t>
            </w:r>
          </w:p>
          <w:p w14:paraId="32108A8B" w14:textId="0ABB7AD1" w:rsidR="007F45F2" w:rsidRPr="001F23FC" w:rsidRDefault="007F45F2" w:rsidP="007F45F2">
            <w:pPr>
              <w:keepNext/>
              <w:keepLines/>
              <w:spacing w:after="0"/>
              <w:rPr>
                <w:rFonts w:ascii="Arial" w:hAnsi="Arial"/>
                <w:sz w:val="18"/>
              </w:rPr>
            </w:pPr>
            <w:r w:rsidRPr="001F23FC">
              <w:rPr>
                <w:rFonts w:ascii="Arial" w:hAnsi="Arial"/>
                <w:sz w:val="18"/>
              </w:rPr>
              <w:t>3.50% (BW 100MHz)</w:t>
            </w:r>
          </w:p>
          <w:p w14:paraId="3F9FBC8E" w14:textId="55635082" w:rsidR="007F45F2" w:rsidRPr="001F23FC" w:rsidRDefault="007F45F2" w:rsidP="007F45F2">
            <w:pPr>
              <w:keepNext/>
              <w:keepLines/>
              <w:spacing w:after="0"/>
              <w:rPr>
                <w:rFonts w:ascii="Arial" w:hAnsi="Arial"/>
                <w:sz w:val="18"/>
              </w:rPr>
            </w:pPr>
            <w:r w:rsidRPr="001F23FC">
              <w:rPr>
                <w:rFonts w:ascii="Arial" w:hAnsi="Arial"/>
                <w:sz w:val="18"/>
              </w:rPr>
              <w:t>4.95% (BW 200MHz)</w:t>
            </w:r>
          </w:p>
          <w:p w14:paraId="6E11670E" w14:textId="5E1467FC" w:rsidR="007F45F2" w:rsidRPr="001F23FC" w:rsidRDefault="007F45F2" w:rsidP="007F45F2">
            <w:pPr>
              <w:keepNext/>
              <w:keepLines/>
              <w:spacing w:after="0"/>
              <w:rPr>
                <w:rFonts w:ascii="Arial" w:hAnsi="Arial"/>
                <w:sz w:val="18"/>
              </w:rPr>
            </w:pPr>
            <w:r w:rsidRPr="001F23FC">
              <w:rPr>
                <w:rFonts w:ascii="Arial" w:hAnsi="Arial"/>
                <w:sz w:val="18"/>
              </w:rPr>
              <w:t>7.00% (BW 400MHz)</w:t>
            </w:r>
          </w:p>
          <w:p w14:paraId="2CAB6B44" w14:textId="77777777" w:rsidR="007F45F2" w:rsidRPr="001F23FC" w:rsidRDefault="007F45F2" w:rsidP="007F45F2">
            <w:pPr>
              <w:keepNext/>
              <w:keepLines/>
              <w:spacing w:after="0"/>
              <w:rPr>
                <w:rFonts w:ascii="Arial" w:hAnsi="Arial"/>
                <w:sz w:val="18"/>
              </w:rPr>
            </w:pPr>
          </w:p>
          <w:p w14:paraId="473EC7D3" w14:textId="79622D15"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4E84C55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F.1.2-4.</w:t>
            </w:r>
          </w:p>
          <w:p w14:paraId="56946736" w14:textId="77777777" w:rsidR="007F45F2" w:rsidRPr="001F23FC" w:rsidRDefault="007F45F2" w:rsidP="007F45F2">
            <w:pPr>
              <w:keepNext/>
              <w:keepLines/>
              <w:spacing w:after="0"/>
              <w:rPr>
                <w:rFonts w:ascii="Arial" w:hAnsi="Arial"/>
                <w:sz w:val="18"/>
              </w:rPr>
            </w:pPr>
          </w:p>
          <w:p w14:paraId="16486813" w14:textId="77777777" w:rsidR="007F45F2" w:rsidRPr="001F23FC" w:rsidRDefault="007F45F2" w:rsidP="007F45F2">
            <w:pPr>
              <w:keepNext/>
              <w:keepLines/>
              <w:spacing w:after="0"/>
              <w:rPr>
                <w:rFonts w:ascii="Arial" w:hAnsi="Arial"/>
                <w:sz w:val="18"/>
              </w:rPr>
            </w:pPr>
            <w:r w:rsidRPr="001F23FC">
              <w:rPr>
                <w:rFonts w:ascii="Arial" w:hAnsi="Arial"/>
                <w:sz w:val="18"/>
              </w:rPr>
              <w:t>PUCCH, PC3, FR2a:</w:t>
            </w:r>
          </w:p>
          <w:p w14:paraId="72CD5221" w14:textId="77777777" w:rsidR="007F45F2" w:rsidRPr="001F23FC" w:rsidRDefault="007F45F2" w:rsidP="007F45F2">
            <w:pPr>
              <w:keepNext/>
              <w:keepLines/>
              <w:spacing w:after="0"/>
              <w:rPr>
                <w:rFonts w:ascii="Arial" w:hAnsi="Arial"/>
                <w:sz w:val="18"/>
              </w:rPr>
            </w:pPr>
            <w:r w:rsidRPr="001F23FC">
              <w:rPr>
                <w:rFonts w:ascii="Arial" w:hAnsi="Arial"/>
                <w:sz w:val="18"/>
              </w:rPr>
              <w:t>3.23% (BW 50MHz)</w:t>
            </w:r>
          </w:p>
          <w:p w14:paraId="49D4A2CA" w14:textId="77777777" w:rsidR="007F45F2" w:rsidRPr="001F23FC" w:rsidRDefault="007F45F2" w:rsidP="007F45F2">
            <w:pPr>
              <w:keepNext/>
              <w:keepLines/>
              <w:spacing w:after="0"/>
              <w:rPr>
                <w:rFonts w:ascii="Arial" w:hAnsi="Arial"/>
                <w:sz w:val="18"/>
              </w:rPr>
            </w:pPr>
            <w:r w:rsidRPr="001F23FC">
              <w:rPr>
                <w:rFonts w:ascii="Arial" w:hAnsi="Arial"/>
                <w:sz w:val="18"/>
              </w:rPr>
              <w:t>4.36% (BW 100MHz)</w:t>
            </w:r>
          </w:p>
          <w:p w14:paraId="7D760150" w14:textId="77777777" w:rsidR="007F45F2" w:rsidRPr="001F23FC" w:rsidRDefault="007F45F2" w:rsidP="007F45F2">
            <w:pPr>
              <w:keepNext/>
              <w:keepLines/>
              <w:spacing w:after="0"/>
              <w:rPr>
                <w:rFonts w:ascii="Arial" w:hAnsi="Arial"/>
                <w:sz w:val="18"/>
              </w:rPr>
            </w:pPr>
            <w:r w:rsidRPr="001F23FC">
              <w:rPr>
                <w:rFonts w:ascii="Arial" w:hAnsi="Arial"/>
                <w:sz w:val="18"/>
              </w:rPr>
              <w:t>6.17% (BW 200MHz)</w:t>
            </w:r>
          </w:p>
          <w:p w14:paraId="331D436A" w14:textId="77777777" w:rsidR="007F45F2" w:rsidRPr="001F23FC" w:rsidRDefault="007F45F2" w:rsidP="007F45F2">
            <w:pPr>
              <w:keepNext/>
              <w:keepLines/>
              <w:spacing w:after="0"/>
              <w:rPr>
                <w:rFonts w:ascii="Arial" w:hAnsi="Arial"/>
                <w:sz w:val="18"/>
              </w:rPr>
            </w:pPr>
            <w:r w:rsidRPr="001F23FC">
              <w:rPr>
                <w:rFonts w:ascii="Arial" w:hAnsi="Arial"/>
                <w:sz w:val="18"/>
              </w:rPr>
              <w:t>9.00% (BW 400MHz)</w:t>
            </w:r>
          </w:p>
          <w:p w14:paraId="04AFFBF9" w14:textId="77777777" w:rsidR="007F45F2" w:rsidRPr="001F23FC" w:rsidRDefault="007F45F2" w:rsidP="007F45F2">
            <w:pPr>
              <w:keepNext/>
              <w:keepLines/>
              <w:spacing w:after="0"/>
              <w:rPr>
                <w:rFonts w:ascii="Arial" w:hAnsi="Arial"/>
                <w:sz w:val="18"/>
              </w:rPr>
            </w:pPr>
          </w:p>
          <w:p w14:paraId="6E62375A" w14:textId="77777777" w:rsidR="007F45F2" w:rsidRPr="001F23FC" w:rsidRDefault="007F45F2" w:rsidP="007F45F2">
            <w:pPr>
              <w:keepNext/>
              <w:keepLines/>
              <w:spacing w:after="0"/>
              <w:rPr>
                <w:rFonts w:ascii="Arial" w:hAnsi="Arial"/>
                <w:sz w:val="18"/>
              </w:rPr>
            </w:pPr>
            <w:r w:rsidRPr="001F23FC">
              <w:rPr>
                <w:rFonts w:ascii="Arial" w:hAnsi="Arial"/>
                <w:sz w:val="18"/>
              </w:rPr>
              <w:t>PUCCH, PC3, FR2b:</w:t>
            </w:r>
          </w:p>
          <w:p w14:paraId="48F264DE" w14:textId="77777777" w:rsidR="007F45F2" w:rsidRPr="001F23FC" w:rsidRDefault="007F45F2" w:rsidP="007F45F2">
            <w:pPr>
              <w:keepNext/>
              <w:keepLines/>
              <w:spacing w:after="0"/>
              <w:rPr>
                <w:rFonts w:ascii="Arial" w:hAnsi="Arial"/>
                <w:sz w:val="18"/>
              </w:rPr>
            </w:pPr>
            <w:r w:rsidRPr="001F23FC">
              <w:rPr>
                <w:rFonts w:ascii="Arial" w:hAnsi="Arial"/>
                <w:sz w:val="18"/>
              </w:rPr>
              <w:t>4.39% (BW 50MHz)</w:t>
            </w:r>
          </w:p>
          <w:p w14:paraId="16146527" w14:textId="77777777" w:rsidR="007F45F2" w:rsidRPr="001F23FC" w:rsidRDefault="007F45F2" w:rsidP="007F45F2">
            <w:pPr>
              <w:keepNext/>
              <w:keepLines/>
              <w:spacing w:after="0"/>
              <w:rPr>
                <w:rFonts w:ascii="Arial" w:hAnsi="Arial"/>
                <w:sz w:val="18"/>
              </w:rPr>
            </w:pPr>
            <w:r w:rsidRPr="001F23FC">
              <w:rPr>
                <w:rFonts w:ascii="Arial" w:hAnsi="Arial"/>
                <w:sz w:val="18"/>
              </w:rPr>
              <w:t>6.05% (BW 100MHz)</w:t>
            </w:r>
          </w:p>
          <w:p w14:paraId="27794E1B" w14:textId="77777777" w:rsidR="007F45F2" w:rsidRPr="001F23FC" w:rsidRDefault="007F45F2" w:rsidP="007F45F2">
            <w:pPr>
              <w:keepNext/>
              <w:keepLines/>
              <w:spacing w:after="0"/>
              <w:rPr>
                <w:rFonts w:ascii="Arial" w:hAnsi="Arial"/>
                <w:sz w:val="18"/>
              </w:rPr>
            </w:pPr>
            <w:r w:rsidRPr="001F23FC">
              <w:rPr>
                <w:rFonts w:ascii="Arial" w:hAnsi="Arial"/>
                <w:sz w:val="18"/>
              </w:rPr>
              <w:t>8.62% (BW 200MHz)</w:t>
            </w:r>
          </w:p>
          <w:p w14:paraId="73B6197A" w14:textId="77777777" w:rsidR="007F45F2" w:rsidRPr="001F23FC" w:rsidRDefault="007F45F2" w:rsidP="007F45F2">
            <w:pPr>
              <w:keepNext/>
              <w:keepLines/>
              <w:spacing w:after="0"/>
              <w:rPr>
                <w:rFonts w:ascii="Arial" w:hAnsi="Arial"/>
                <w:sz w:val="18"/>
              </w:rPr>
            </w:pPr>
            <w:r w:rsidRPr="001F23FC">
              <w:rPr>
                <w:rFonts w:ascii="Arial" w:hAnsi="Arial"/>
                <w:sz w:val="18"/>
              </w:rPr>
              <w:t>12.51% (BW 400MHz)</w:t>
            </w:r>
          </w:p>
          <w:p w14:paraId="2BFC5BF3" w14:textId="77777777" w:rsidR="007F45F2" w:rsidRPr="001F23FC" w:rsidRDefault="007F45F2" w:rsidP="007F45F2">
            <w:pPr>
              <w:keepNext/>
              <w:keepLines/>
              <w:spacing w:after="0"/>
              <w:rPr>
                <w:rFonts w:ascii="Arial" w:hAnsi="Arial"/>
                <w:sz w:val="18"/>
              </w:rPr>
            </w:pPr>
          </w:p>
          <w:p w14:paraId="0B605239" w14:textId="77777777" w:rsidR="007F45F2" w:rsidRPr="001F23FC" w:rsidRDefault="007F45F2" w:rsidP="007F45F2">
            <w:pPr>
              <w:keepNext/>
              <w:keepLines/>
              <w:spacing w:after="0"/>
              <w:rPr>
                <w:rFonts w:ascii="Arial" w:hAnsi="Arial"/>
                <w:sz w:val="18"/>
              </w:rPr>
            </w:pPr>
            <w:r w:rsidRPr="001F23FC">
              <w:rPr>
                <w:rFonts w:ascii="Arial" w:hAnsi="Arial"/>
                <w:sz w:val="18"/>
              </w:rPr>
              <w:t>PUCCH, PC1, FR2a:</w:t>
            </w:r>
          </w:p>
          <w:p w14:paraId="093EF920" w14:textId="77777777" w:rsidR="007F45F2" w:rsidRPr="001F23FC" w:rsidRDefault="007F45F2" w:rsidP="007F45F2">
            <w:pPr>
              <w:keepNext/>
              <w:keepLines/>
              <w:spacing w:after="0"/>
              <w:rPr>
                <w:rFonts w:ascii="Arial" w:hAnsi="Arial"/>
                <w:sz w:val="18"/>
              </w:rPr>
            </w:pPr>
            <w:r w:rsidRPr="001F23FC">
              <w:rPr>
                <w:rFonts w:ascii="Arial" w:hAnsi="Arial"/>
                <w:sz w:val="18"/>
              </w:rPr>
              <w:t>2.96% (BW 50MHz)</w:t>
            </w:r>
          </w:p>
          <w:p w14:paraId="4FE7FEBD" w14:textId="77777777" w:rsidR="007F45F2" w:rsidRPr="001F23FC" w:rsidRDefault="007F45F2" w:rsidP="007F45F2">
            <w:pPr>
              <w:keepNext/>
              <w:keepLines/>
              <w:spacing w:after="0"/>
              <w:rPr>
                <w:rFonts w:ascii="Arial" w:hAnsi="Arial"/>
                <w:sz w:val="18"/>
              </w:rPr>
            </w:pPr>
            <w:r w:rsidRPr="001F23FC">
              <w:rPr>
                <w:rFonts w:ascii="Arial" w:hAnsi="Arial"/>
                <w:sz w:val="18"/>
              </w:rPr>
              <w:t>4.18% (BW 100MHz)</w:t>
            </w:r>
          </w:p>
          <w:p w14:paraId="122488C2" w14:textId="77777777" w:rsidR="007F45F2" w:rsidRPr="001F23FC" w:rsidRDefault="007F45F2" w:rsidP="007F45F2">
            <w:pPr>
              <w:keepNext/>
              <w:keepLines/>
              <w:spacing w:after="0"/>
              <w:rPr>
                <w:rFonts w:ascii="Arial" w:hAnsi="Arial"/>
                <w:sz w:val="18"/>
              </w:rPr>
            </w:pPr>
            <w:r w:rsidRPr="001F23FC">
              <w:rPr>
                <w:rFonts w:ascii="Arial" w:hAnsi="Arial"/>
                <w:sz w:val="18"/>
              </w:rPr>
              <w:t>5.91% (BW 200MHz)</w:t>
            </w:r>
          </w:p>
          <w:p w14:paraId="1E9F23C4" w14:textId="77777777" w:rsidR="007F45F2" w:rsidRPr="001F23FC" w:rsidRDefault="007F45F2" w:rsidP="007F45F2">
            <w:pPr>
              <w:keepNext/>
              <w:keepLines/>
              <w:spacing w:after="0"/>
              <w:rPr>
                <w:rFonts w:ascii="Arial" w:hAnsi="Arial"/>
                <w:sz w:val="18"/>
              </w:rPr>
            </w:pPr>
            <w:r w:rsidRPr="001F23FC">
              <w:rPr>
                <w:rFonts w:ascii="Arial" w:hAnsi="Arial"/>
                <w:sz w:val="18"/>
              </w:rPr>
              <w:t>8.29% (BW 400MHz)</w:t>
            </w:r>
          </w:p>
          <w:p w14:paraId="5A2BCCE6" w14:textId="77777777" w:rsidR="007F45F2" w:rsidRPr="001F23FC" w:rsidRDefault="007F45F2" w:rsidP="007F45F2">
            <w:pPr>
              <w:keepNext/>
              <w:keepLines/>
              <w:spacing w:after="0"/>
              <w:rPr>
                <w:rFonts w:ascii="Arial" w:hAnsi="Arial"/>
                <w:sz w:val="18"/>
              </w:rPr>
            </w:pPr>
          </w:p>
          <w:p w14:paraId="5D608452" w14:textId="77777777" w:rsidR="007F45F2" w:rsidRPr="001F23FC" w:rsidRDefault="007F45F2" w:rsidP="007F45F2">
            <w:pPr>
              <w:keepNext/>
              <w:keepLines/>
              <w:spacing w:after="0"/>
              <w:rPr>
                <w:rFonts w:ascii="Arial" w:hAnsi="Arial"/>
                <w:sz w:val="18"/>
              </w:rPr>
            </w:pPr>
            <w:r w:rsidRPr="001F23FC">
              <w:rPr>
                <w:rFonts w:ascii="Arial" w:hAnsi="Arial"/>
                <w:sz w:val="18"/>
              </w:rPr>
              <w:t>PUCCH, PC5, PC6, FR2a:</w:t>
            </w:r>
          </w:p>
          <w:p w14:paraId="5AC125CA" w14:textId="77777777" w:rsidR="007F45F2" w:rsidRPr="001F23FC" w:rsidRDefault="007F45F2" w:rsidP="007F45F2">
            <w:pPr>
              <w:keepNext/>
              <w:keepLines/>
              <w:spacing w:after="0"/>
              <w:rPr>
                <w:rFonts w:ascii="Arial" w:hAnsi="Arial"/>
                <w:sz w:val="18"/>
              </w:rPr>
            </w:pPr>
            <w:r w:rsidRPr="001F23FC">
              <w:rPr>
                <w:rFonts w:ascii="Arial" w:hAnsi="Arial"/>
                <w:sz w:val="18"/>
              </w:rPr>
              <w:t>2.56% (BW 50MHz)</w:t>
            </w:r>
          </w:p>
          <w:p w14:paraId="3ED394B8" w14:textId="77777777" w:rsidR="007F45F2" w:rsidRPr="001F23FC" w:rsidRDefault="007F45F2" w:rsidP="007F45F2">
            <w:pPr>
              <w:keepNext/>
              <w:keepLines/>
              <w:spacing w:after="0"/>
              <w:rPr>
                <w:rFonts w:ascii="Arial" w:hAnsi="Arial"/>
                <w:sz w:val="18"/>
              </w:rPr>
            </w:pPr>
            <w:r w:rsidRPr="001F23FC">
              <w:rPr>
                <w:rFonts w:ascii="Arial" w:hAnsi="Arial"/>
                <w:sz w:val="18"/>
              </w:rPr>
              <w:t>3.63% (BW 100MHz)</w:t>
            </w:r>
          </w:p>
          <w:p w14:paraId="55FD249E" w14:textId="77777777" w:rsidR="007F45F2" w:rsidRPr="001F23FC" w:rsidRDefault="007F45F2" w:rsidP="007F45F2">
            <w:pPr>
              <w:keepNext/>
              <w:keepLines/>
              <w:spacing w:after="0"/>
              <w:rPr>
                <w:rFonts w:ascii="Arial" w:hAnsi="Arial"/>
                <w:sz w:val="18"/>
              </w:rPr>
            </w:pPr>
            <w:r w:rsidRPr="001F23FC">
              <w:rPr>
                <w:rFonts w:ascii="Arial" w:hAnsi="Arial"/>
                <w:sz w:val="18"/>
              </w:rPr>
              <w:t>5.14% (BW 200MHz)</w:t>
            </w:r>
          </w:p>
          <w:p w14:paraId="6B72B011" w14:textId="77777777" w:rsidR="007F45F2" w:rsidRPr="001F23FC" w:rsidRDefault="007F45F2" w:rsidP="007F45F2">
            <w:pPr>
              <w:keepNext/>
              <w:keepLines/>
              <w:spacing w:after="0"/>
              <w:rPr>
                <w:rFonts w:ascii="Arial" w:hAnsi="Arial"/>
                <w:sz w:val="18"/>
              </w:rPr>
            </w:pPr>
            <w:r w:rsidRPr="001F23FC">
              <w:rPr>
                <w:rFonts w:ascii="Arial" w:hAnsi="Arial"/>
                <w:sz w:val="18"/>
              </w:rPr>
              <w:t>7.31% (BW 400MHz)</w:t>
            </w:r>
          </w:p>
          <w:p w14:paraId="29D960E2" w14:textId="77777777" w:rsidR="007F45F2" w:rsidRPr="001F23FC" w:rsidRDefault="007F45F2" w:rsidP="007F45F2">
            <w:pPr>
              <w:keepNext/>
              <w:keepLines/>
              <w:spacing w:after="0"/>
              <w:rPr>
                <w:rFonts w:ascii="Arial" w:hAnsi="Arial"/>
                <w:sz w:val="18"/>
              </w:rPr>
            </w:pPr>
          </w:p>
          <w:p w14:paraId="13667660" w14:textId="4FE629CE" w:rsidR="007F45F2" w:rsidRPr="001F23FC" w:rsidRDefault="007F45F2" w:rsidP="007F45F2">
            <w:pPr>
              <w:keepNext/>
              <w:keepLines/>
              <w:spacing w:after="0"/>
              <w:rPr>
                <w:rFonts w:ascii="Arial" w:hAnsi="Arial"/>
                <w:sz w:val="18"/>
              </w:rPr>
            </w:pPr>
            <w:r w:rsidRPr="001F23FC">
              <w:rPr>
                <w:rFonts w:ascii="Arial" w:hAnsi="Arial"/>
                <w:sz w:val="18"/>
              </w:rPr>
              <w:t>PRACH:</w:t>
            </w:r>
          </w:p>
          <w:p w14:paraId="72D3F377" w14:textId="5CD80429" w:rsidR="00E05D8E" w:rsidRPr="001F23FC" w:rsidRDefault="007F45F2" w:rsidP="007F45F2">
            <w:pPr>
              <w:pStyle w:val="TAL"/>
              <w:rPr>
                <w:rFonts w:cs="v4.2.0"/>
              </w:rPr>
            </w:pPr>
            <w:r w:rsidRPr="001F23FC">
              <w:rPr>
                <w:rFonts w:cs="v4.2.0"/>
              </w:rPr>
              <w:t>TBD</w:t>
            </w:r>
          </w:p>
        </w:tc>
        <w:tc>
          <w:tcPr>
            <w:tcW w:w="2949" w:type="dxa"/>
          </w:tcPr>
          <w:p w14:paraId="48301218" w14:textId="77777777" w:rsidR="00E05D8E" w:rsidRPr="001F23FC" w:rsidRDefault="00E05D8E" w:rsidP="00E05D8E">
            <w:pPr>
              <w:pStyle w:val="TAL"/>
              <w:rPr>
                <w:rFonts w:cs="Arial"/>
                <w:snapToGrid w:val="0"/>
                <w:lang w:eastAsia="sv-SE"/>
              </w:rPr>
            </w:pPr>
          </w:p>
        </w:tc>
      </w:tr>
      <w:tr w:rsidR="00E05D8E" w:rsidRPr="001F23FC" w14:paraId="53C0A6F6" w14:textId="77777777" w:rsidTr="005D2397">
        <w:trPr>
          <w:gridAfter w:val="1"/>
          <w:wAfter w:w="77" w:type="dxa"/>
          <w:cantSplit/>
          <w:jc w:val="center"/>
        </w:trPr>
        <w:tc>
          <w:tcPr>
            <w:tcW w:w="2720" w:type="dxa"/>
            <w:gridSpan w:val="2"/>
          </w:tcPr>
          <w:p w14:paraId="6A169A97" w14:textId="5BC07D30" w:rsidR="00E05D8E" w:rsidRPr="001F23FC" w:rsidRDefault="00E05D8E" w:rsidP="00E05D8E">
            <w:pPr>
              <w:pStyle w:val="TAL"/>
              <w:rPr>
                <w:rFonts w:cs="v4.2.0"/>
              </w:rPr>
            </w:pPr>
            <w:r w:rsidRPr="001F23FC">
              <w:rPr>
                <w:rFonts w:cs="v4.2.0"/>
              </w:rPr>
              <w:t>6.4.2.1_1</w:t>
            </w:r>
            <w:r w:rsidRPr="001F23FC">
              <w:rPr>
                <w:rFonts w:cs="v4.2.0"/>
              </w:rPr>
              <w:tab/>
              <w:t>Error vector magnitude with Power Boost</w:t>
            </w:r>
          </w:p>
        </w:tc>
        <w:tc>
          <w:tcPr>
            <w:tcW w:w="3629" w:type="dxa"/>
          </w:tcPr>
          <w:p w14:paraId="00358D5E" w14:textId="028F83B7" w:rsidR="00E05D8E" w:rsidRPr="001F23FC" w:rsidRDefault="00E05D8E" w:rsidP="00E05D8E">
            <w:pPr>
              <w:pStyle w:val="TAL"/>
              <w:rPr>
                <w:rFonts w:cs="Arial"/>
                <w:bCs/>
                <w:szCs w:val="18"/>
                <w:u w:val="single"/>
              </w:rPr>
            </w:pPr>
            <w:r w:rsidRPr="001F23FC">
              <w:rPr>
                <w:rFonts w:cs="Arial"/>
                <w:bCs/>
                <w:szCs w:val="18"/>
              </w:rPr>
              <w:t>Same as 6.4.2.1 for PUSCH and PUCCH.</w:t>
            </w:r>
          </w:p>
        </w:tc>
        <w:tc>
          <w:tcPr>
            <w:tcW w:w="2949" w:type="dxa"/>
          </w:tcPr>
          <w:p w14:paraId="217D01F4" w14:textId="77777777" w:rsidR="00E05D8E" w:rsidRPr="001F23FC" w:rsidRDefault="00E05D8E" w:rsidP="00E05D8E">
            <w:pPr>
              <w:pStyle w:val="TAL"/>
              <w:rPr>
                <w:rFonts w:cs="Arial"/>
                <w:snapToGrid w:val="0"/>
              </w:rPr>
            </w:pPr>
          </w:p>
        </w:tc>
      </w:tr>
      <w:tr w:rsidR="00E05D8E" w:rsidRPr="001F23FC" w14:paraId="08BD71EC" w14:textId="77777777" w:rsidTr="005D2397">
        <w:trPr>
          <w:gridAfter w:val="1"/>
          <w:wAfter w:w="77" w:type="dxa"/>
          <w:cantSplit/>
          <w:jc w:val="center"/>
        </w:trPr>
        <w:tc>
          <w:tcPr>
            <w:tcW w:w="2720" w:type="dxa"/>
            <w:gridSpan w:val="2"/>
          </w:tcPr>
          <w:p w14:paraId="78779DFB" w14:textId="77777777" w:rsidR="00E05D8E" w:rsidRPr="001F23FC" w:rsidRDefault="00E05D8E" w:rsidP="00E05D8E">
            <w:pPr>
              <w:pStyle w:val="TAL"/>
              <w:rPr>
                <w:rFonts w:cs="v4.2.0"/>
              </w:rPr>
            </w:pPr>
            <w:r w:rsidRPr="001F23FC">
              <w:rPr>
                <w:rFonts w:cs="v4.2.0"/>
              </w:rPr>
              <w:lastRenderedPageBreak/>
              <w:t>6.4.2.2 Carrier leakage</w:t>
            </w:r>
          </w:p>
        </w:tc>
        <w:tc>
          <w:tcPr>
            <w:tcW w:w="3629" w:type="dxa"/>
          </w:tcPr>
          <w:p w14:paraId="251338C6" w14:textId="77777777" w:rsidR="00E05D8E" w:rsidRPr="001F23FC" w:rsidRDefault="00E05D8E" w:rsidP="00E05D8E">
            <w:pPr>
              <w:pStyle w:val="TAL"/>
              <w:rPr>
                <w:rFonts w:cs="Arial"/>
                <w:bCs/>
                <w:szCs w:val="18"/>
              </w:rPr>
            </w:pPr>
            <w:r w:rsidRPr="001F23FC">
              <w:rPr>
                <w:rFonts w:cs="Arial"/>
                <w:bCs/>
                <w:szCs w:val="18"/>
                <w:u w:val="single"/>
              </w:rPr>
              <w:t>PC3</w:t>
            </w:r>
          </w:p>
          <w:p w14:paraId="6D75BDEC"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5903F733" w14:textId="77777777" w:rsidR="00E05D8E" w:rsidRPr="001F23FC" w:rsidRDefault="00E05D8E" w:rsidP="00E05D8E">
            <w:pPr>
              <w:pStyle w:val="TAL"/>
              <w:rPr>
                <w:rFonts w:cs="Arial"/>
              </w:rPr>
            </w:pPr>
          </w:p>
          <w:p w14:paraId="082F5219" w14:textId="77777777" w:rsidR="00E05D8E" w:rsidRPr="001F23FC" w:rsidRDefault="00E05D8E" w:rsidP="00E05D8E">
            <w:pPr>
              <w:pStyle w:val="TAL"/>
              <w:rPr>
                <w:rFonts w:cs="Arial"/>
              </w:rPr>
            </w:pPr>
            <w:r w:rsidRPr="001F23FC">
              <w:rPr>
                <w:rFonts w:cs="Arial"/>
              </w:rPr>
              <w:t>±5.44 dB (FR2a)</w:t>
            </w:r>
          </w:p>
          <w:p w14:paraId="1A6D3225" w14:textId="77777777" w:rsidR="00E05D8E" w:rsidRPr="001F23FC" w:rsidRDefault="00E05D8E" w:rsidP="00E05D8E">
            <w:pPr>
              <w:pStyle w:val="TAL"/>
              <w:rPr>
                <w:rFonts w:cs="Arial"/>
              </w:rPr>
            </w:pPr>
            <w:r w:rsidRPr="001F23FC">
              <w:rPr>
                <w:rFonts w:cs="Arial"/>
              </w:rPr>
              <w:t>±5.57 dB (FR2b)</w:t>
            </w:r>
          </w:p>
          <w:p w14:paraId="5245BD27" w14:textId="77777777" w:rsidR="00E56F74" w:rsidRPr="001F23FC" w:rsidRDefault="00E56F74" w:rsidP="00E56F74">
            <w:pPr>
              <w:pStyle w:val="TAL"/>
              <w:rPr>
                <w:rFonts w:cs="Arial"/>
                <w:bCs/>
                <w:szCs w:val="18"/>
                <w:u w:val="single"/>
              </w:rPr>
            </w:pPr>
          </w:p>
          <w:p w14:paraId="58765A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F772E6F" w14:textId="77777777" w:rsidR="00E56F74" w:rsidRPr="001F23FC" w:rsidRDefault="00E56F74" w:rsidP="00E56F74">
            <w:pPr>
              <w:pStyle w:val="TAL"/>
              <w:rPr>
                <w:rFonts w:cs="Arial"/>
                <w:bCs/>
                <w:szCs w:val="18"/>
                <w:u w:val="single"/>
              </w:rPr>
            </w:pPr>
            <w:r w:rsidRPr="001F23FC">
              <w:rPr>
                <w:rFonts w:cs="Arial"/>
                <w:bCs/>
                <w:szCs w:val="18"/>
                <w:u w:val="single"/>
              </w:rPr>
              <w:t>Max Device size ≤ 30 cm</w:t>
            </w:r>
          </w:p>
          <w:p w14:paraId="2A3D2C52" w14:textId="77777777" w:rsidR="00E56F74" w:rsidRPr="001F23FC" w:rsidRDefault="00E56F74" w:rsidP="00E56F74">
            <w:pPr>
              <w:pStyle w:val="TAL"/>
              <w:rPr>
                <w:rFonts w:cs="Arial"/>
                <w:bCs/>
                <w:szCs w:val="18"/>
                <w:u w:val="single"/>
              </w:rPr>
            </w:pPr>
          </w:p>
          <w:p w14:paraId="07DA1105" w14:textId="77777777" w:rsidR="00E56F74" w:rsidRPr="001F23FC" w:rsidRDefault="00E56F74" w:rsidP="00E56F74">
            <w:pPr>
              <w:pStyle w:val="TAL"/>
              <w:rPr>
                <w:rFonts w:cs="Arial"/>
                <w:bCs/>
                <w:szCs w:val="18"/>
                <w:u w:val="single"/>
              </w:rPr>
            </w:pPr>
            <w:r w:rsidRPr="001F23FC">
              <w:rPr>
                <w:rFonts w:cs="Arial"/>
                <w:bCs/>
                <w:szCs w:val="18"/>
                <w:u w:val="single"/>
              </w:rPr>
              <w:t>±5.44 dB (FR2a)</w:t>
            </w:r>
          </w:p>
          <w:p w14:paraId="6A297D98" w14:textId="77777777" w:rsidR="00E05D8E" w:rsidRPr="001F23FC" w:rsidRDefault="00E05D8E" w:rsidP="00E05D8E">
            <w:pPr>
              <w:pStyle w:val="TAL"/>
              <w:rPr>
                <w:rFonts w:cs="Arial"/>
              </w:rPr>
            </w:pPr>
          </w:p>
          <w:p w14:paraId="54C42D59" w14:textId="77777777" w:rsidR="00E05D8E" w:rsidRPr="001F23FC" w:rsidRDefault="00E05D8E" w:rsidP="00E05D8E">
            <w:pPr>
              <w:pStyle w:val="TAL"/>
              <w:rPr>
                <w:rFonts w:cs="Arial"/>
              </w:rPr>
            </w:pPr>
            <w:r w:rsidRPr="001F23FC">
              <w:rPr>
                <w:rFonts w:cs="Arial"/>
              </w:rPr>
              <w:t xml:space="preserve">uplink absolute power measurement uncertainty: 6.15 dB </w:t>
            </w:r>
            <w:r w:rsidRPr="001F23FC">
              <w:rPr>
                <w:rFonts w:cs="Arial"/>
                <w:bCs/>
                <w:szCs w:val="18"/>
              </w:rPr>
              <w:t>(FR2a &amp; FR2b, NTC testing)</w:t>
            </w:r>
          </w:p>
          <w:p w14:paraId="1FF4AFAE" w14:textId="790159BF" w:rsidR="00E05D8E" w:rsidRPr="001F23FC" w:rsidRDefault="00E05D8E" w:rsidP="00E05D8E">
            <w:pPr>
              <w:pStyle w:val="TAL"/>
              <w:rPr>
                <w:rFonts w:cs="v4.2.0"/>
              </w:rPr>
            </w:pPr>
            <w:r w:rsidRPr="001F23FC">
              <w:rPr>
                <w:rFonts w:cs="Arial"/>
              </w:rPr>
              <w:t xml:space="preserve">uplink relative power measurement uncertainty: 1.4 dB </w:t>
            </w:r>
            <w:r w:rsidRPr="001F23FC">
              <w:rPr>
                <w:rFonts w:cs="Arial"/>
                <w:bCs/>
                <w:szCs w:val="18"/>
              </w:rPr>
              <w:t>(FR2a &amp; FR2b, NTC testing)</w:t>
            </w:r>
          </w:p>
        </w:tc>
        <w:tc>
          <w:tcPr>
            <w:tcW w:w="2949" w:type="dxa"/>
          </w:tcPr>
          <w:p w14:paraId="090465AE" w14:textId="56810827" w:rsidR="00E05D8E" w:rsidRPr="001F23FC" w:rsidRDefault="00E05D8E" w:rsidP="00E05D8E">
            <w:pPr>
              <w:pStyle w:val="TAL"/>
              <w:rPr>
                <w:rFonts w:cs="Arial"/>
                <w:snapToGrid w:val="0"/>
                <w:lang w:eastAsia="sv-SE"/>
              </w:rPr>
            </w:pPr>
            <w:r w:rsidRPr="001F23FC">
              <w:rPr>
                <w:rFonts w:cs="Arial"/>
                <w:snapToGrid w:val="0"/>
              </w:rPr>
              <w:t xml:space="preserve">MTSU = 1.00 x MU (from Table B.11-1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4DCA0DF9" w14:textId="77777777" w:rsidTr="005D2397">
        <w:trPr>
          <w:gridAfter w:val="1"/>
          <w:wAfter w:w="77" w:type="dxa"/>
          <w:cantSplit/>
          <w:jc w:val="center"/>
        </w:trPr>
        <w:tc>
          <w:tcPr>
            <w:tcW w:w="2720" w:type="dxa"/>
            <w:gridSpan w:val="2"/>
          </w:tcPr>
          <w:p w14:paraId="66C81691" w14:textId="77777777" w:rsidR="00E05D8E" w:rsidRPr="001F23FC" w:rsidRDefault="00E05D8E" w:rsidP="00E05D8E">
            <w:pPr>
              <w:pStyle w:val="TAL"/>
              <w:rPr>
                <w:rFonts w:cs="v4.2.0"/>
              </w:rPr>
            </w:pPr>
            <w:r w:rsidRPr="001F23FC">
              <w:rPr>
                <w:rFonts w:cs="v4.2.0"/>
              </w:rPr>
              <w:t>6.4.2.3 In-band emissions</w:t>
            </w:r>
          </w:p>
        </w:tc>
        <w:tc>
          <w:tcPr>
            <w:tcW w:w="3629" w:type="dxa"/>
          </w:tcPr>
          <w:p w14:paraId="25169C7B" w14:textId="77777777" w:rsidR="00E05D8E" w:rsidRPr="001F23FC" w:rsidRDefault="00E05D8E" w:rsidP="00E05D8E">
            <w:pPr>
              <w:pStyle w:val="TAL"/>
              <w:rPr>
                <w:rFonts w:cs="v4.2.0"/>
              </w:rPr>
            </w:pPr>
            <w:r w:rsidRPr="001F23FC">
              <w:rPr>
                <w:rFonts w:cs="v4.2.0"/>
              </w:rPr>
              <w:t>TBD</w:t>
            </w:r>
          </w:p>
        </w:tc>
        <w:tc>
          <w:tcPr>
            <w:tcW w:w="2949" w:type="dxa"/>
          </w:tcPr>
          <w:p w14:paraId="6F7DF26C" w14:textId="77777777" w:rsidR="00E05D8E" w:rsidRPr="001F23FC" w:rsidRDefault="00E05D8E" w:rsidP="00E05D8E">
            <w:pPr>
              <w:pStyle w:val="TAL"/>
              <w:rPr>
                <w:rFonts w:cs="Arial"/>
                <w:snapToGrid w:val="0"/>
                <w:lang w:eastAsia="sv-SE"/>
              </w:rPr>
            </w:pPr>
          </w:p>
        </w:tc>
      </w:tr>
      <w:tr w:rsidR="00E05D8E" w:rsidRPr="001F23FC" w14:paraId="69070C15" w14:textId="77777777" w:rsidTr="005D2397">
        <w:trPr>
          <w:gridAfter w:val="1"/>
          <w:wAfter w:w="77" w:type="dxa"/>
          <w:cantSplit/>
          <w:jc w:val="center"/>
        </w:trPr>
        <w:tc>
          <w:tcPr>
            <w:tcW w:w="2720" w:type="dxa"/>
            <w:gridSpan w:val="2"/>
          </w:tcPr>
          <w:p w14:paraId="5B86E34B" w14:textId="77777777" w:rsidR="00E05D8E" w:rsidRPr="001F23FC" w:rsidRDefault="00E05D8E" w:rsidP="00E05D8E">
            <w:pPr>
              <w:pStyle w:val="TAL"/>
              <w:rPr>
                <w:rFonts w:cs="v4.2.0"/>
              </w:rPr>
            </w:pPr>
            <w:r w:rsidRPr="001F23FC">
              <w:rPr>
                <w:rFonts w:cs="v4.2.0"/>
              </w:rPr>
              <w:t>6.4.2.4 EVM equalizer spectrum flatness</w:t>
            </w:r>
          </w:p>
        </w:tc>
        <w:tc>
          <w:tcPr>
            <w:tcW w:w="3629" w:type="dxa"/>
          </w:tcPr>
          <w:p w14:paraId="60CAAC48" w14:textId="77777777" w:rsidR="00E05D8E" w:rsidRPr="001F23FC" w:rsidRDefault="00E05D8E" w:rsidP="00E05D8E">
            <w:pPr>
              <w:pStyle w:val="TAL"/>
              <w:rPr>
                <w:rFonts w:cs="v4.2.0"/>
              </w:rPr>
            </w:pPr>
            <w:r w:rsidRPr="001F23FC">
              <w:rPr>
                <w:rFonts w:cs="v4.2.0"/>
              </w:rPr>
              <w:t>TBD</w:t>
            </w:r>
          </w:p>
        </w:tc>
        <w:tc>
          <w:tcPr>
            <w:tcW w:w="2949" w:type="dxa"/>
          </w:tcPr>
          <w:p w14:paraId="5A401F8B" w14:textId="77777777" w:rsidR="00E05D8E" w:rsidRPr="001F23FC" w:rsidRDefault="00E05D8E" w:rsidP="00E05D8E">
            <w:pPr>
              <w:pStyle w:val="TAL"/>
              <w:rPr>
                <w:rFonts w:cs="Arial"/>
                <w:snapToGrid w:val="0"/>
                <w:lang w:eastAsia="sv-SE"/>
              </w:rPr>
            </w:pPr>
          </w:p>
        </w:tc>
      </w:tr>
      <w:tr w:rsidR="00E05D8E" w:rsidRPr="001F23FC" w14:paraId="4E2546B7" w14:textId="77777777" w:rsidTr="005D2397">
        <w:trPr>
          <w:gridAfter w:val="1"/>
          <w:wAfter w:w="77" w:type="dxa"/>
          <w:cantSplit/>
          <w:jc w:val="center"/>
        </w:trPr>
        <w:tc>
          <w:tcPr>
            <w:tcW w:w="2720" w:type="dxa"/>
            <w:gridSpan w:val="2"/>
          </w:tcPr>
          <w:p w14:paraId="4E6773BE" w14:textId="77777777" w:rsidR="00E05D8E" w:rsidRPr="001F23FC" w:rsidRDefault="00E05D8E" w:rsidP="00E05D8E">
            <w:pPr>
              <w:pStyle w:val="TAL"/>
              <w:rPr>
                <w:rFonts w:cs="v4.2.0"/>
              </w:rPr>
            </w:pPr>
            <w:r w:rsidRPr="001F23FC">
              <w:rPr>
                <w:rFonts w:cs="v4.2.0"/>
              </w:rPr>
              <w:t>6.4.2.5 EVM equalizer spectrum flatness for BPSK modulation</w:t>
            </w:r>
          </w:p>
        </w:tc>
        <w:tc>
          <w:tcPr>
            <w:tcW w:w="3629" w:type="dxa"/>
          </w:tcPr>
          <w:p w14:paraId="71D0325C" w14:textId="77777777" w:rsidR="00E05D8E" w:rsidRPr="001F23FC" w:rsidRDefault="00E05D8E" w:rsidP="00E05D8E">
            <w:pPr>
              <w:pStyle w:val="TAL"/>
              <w:rPr>
                <w:rFonts w:cs="v4.2.0"/>
              </w:rPr>
            </w:pPr>
            <w:r w:rsidRPr="001F23FC">
              <w:rPr>
                <w:rFonts w:cs="v4.2.0"/>
              </w:rPr>
              <w:t>TBD</w:t>
            </w:r>
          </w:p>
        </w:tc>
        <w:tc>
          <w:tcPr>
            <w:tcW w:w="2949" w:type="dxa"/>
          </w:tcPr>
          <w:p w14:paraId="5B28FAAB" w14:textId="77777777" w:rsidR="00E05D8E" w:rsidRPr="001F23FC" w:rsidRDefault="00E05D8E" w:rsidP="00E05D8E">
            <w:pPr>
              <w:pStyle w:val="TAL"/>
              <w:rPr>
                <w:rFonts w:cs="Arial"/>
                <w:snapToGrid w:val="0"/>
                <w:lang w:eastAsia="sv-SE"/>
              </w:rPr>
            </w:pPr>
          </w:p>
        </w:tc>
      </w:tr>
      <w:tr w:rsidR="00E05D8E" w:rsidRPr="001F23FC" w14:paraId="502B88AE" w14:textId="77777777" w:rsidTr="005D2397">
        <w:trPr>
          <w:gridAfter w:val="1"/>
          <w:wAfter w:w="77" w:type="dxa"/>
          <w:cantSplit/>
          <w:jc w:val="center"/>
        </w:trPr>
        <w:tc>
          <w:tcPr>
            <w:tcW w:w="2720" w:type="dxa"/>
            <w:gridSpan w:val="2"/>
          </w:tcPr>
          <w:p w14:paraId="0716B718" w14:textId="77777777" w:rsidR="00E05D8E" w:rsidRPr="001F23FC" w:rsidRDefault="00E05D8E" w:rsidP="00E05D8E">
            <w:pPr>
              <w:pStyle w:val="TAL"/>
            </w:pPr>
            <w:r w:rsidRPr="001F23FC">
              <w:t>6.4A.1.1 Frequency error for CA (2UL CA)</w:t>
            </w:r>
          </w:p>
        </w:tc>
        <w:tc>
          <w:tcPr>
            <w:tcW w:w="3629" w:type="dxa"/>
          </w:tcPr>
          <w:p w14:paraId="0D7ADAAE" w14:textId="77777777" w:rsidR="00E05D8E" w:rsidRPr="001F23FC" w:rsidRDefault="00E05D8E" w:rsidP="00E05D8E">
            <w:pPr>
              <w:pStyle w:val="TAL"/>
              <w:rPr>
                <w:rFonts w:cs="v4.2.0"/>
                <w:u w:val="single"/>
              </w:rPr>
            </w:pPr>
            <w:r w:rsidRPr="001F23FC">
              <w:rPr>
                <w:rFonts w:cs="v4.2.0"/>
                <w:u w:val="single"/>
              </w:rPr>
              <w:t>Intra-band contiguous CA</w:t>
            </w:r>
          </w:p>
          <w:p w14:paraId="3D23F93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1C68B5" w14:textId="77777777" w:rsidR="00E05D8E" w:rsidRPr="001F23FC" w:rsidRDefault="00E05D8E" w:rsidP="00E05D8E">
            <w:pPr>
              <w:pStyle w:val="TAL"/>
              <w:rPr>
                <w:rFonts w:cs="v4.2.0"/>
              </w:rPr>
            </w:pPr>
            <w:r w:rsidRPr="001F23FC">
              <w:rPr>
                <w:rFonts w:cs="v4.2.0"/>
              </w:rPr>
              <w:t>Same as 6.4.1</w:t>
            </w:r>
          </w:p>
          <w:p w14:paraId="64E9A44B" w14:textId="77777777" w:rsidR="00E05D8E" w:rsidRPr="001F23FC" w:rsidRDefault="00E05D8E" w:rsidP="00E05D8E">
            <w:pPr>
              <w:pStyle w:val="TAL"/>
              <w:rPr>
                <w:rFonts w:cs="v4.2.0"/>
              </w:rPr>
            </w:pPr>
          </w:p>
          <w:p w14:paraId="7250C8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02709F8" w14:textId="77777777" w:rsidR="00E05D8E" w:rsidRPr="001F23FC" w:rsidRDefault="00E05D8E" w:rsidP="00E05D8E">
            <w:pPr>
              <w:pStyle w:val="TAL"/>
              <w:rPr>
                <w:rFonts w:cs="v4.2.0"/>
              </w:rPr>
            </w:pPr>
            <w:r w:rsidRPr="001F23FC">
              <w:rPr>
                <w:rFonts w:cs="v4.2.0"/>
              </w:rPr>
              <w:t>TBD</w:t>
            </w:r>
          </w:p>
          <w:p w14:paraId="14B64471" w14:textId="77777777" w:rsidR="00E05D8E" w:rsidRPr="001F23FC" w:rsidRDefault="00E05D8E" w:rsidP="00E05D8E">
            <w:pPr>
              <w:pStyle w:val="TAL"/>
              <w:rPr>
                <w:rFonts w:cs="v4.2.0"/>
              </w:rPr>
            </w:pPr>
          </w:p>
          <w:p w14:paraId="2F6C5242" w14:textId="77777777" w:rsidR="00E05D8E" w:rsidRPr="001F23FC" w:rsidRDefault="00E05D8E" w:rsidP="00E05D8E">
            <w:pPr>
              <w:pStyle w:val="TAL"/>
              <w:rPr>
                <w:rFonts w:cs="v4.2.0"/>
                <w:u w:val="single"/>
              </w:rPr>
            </w:pPr>
            <w:r w:rsidRPr="001F23FC">
              <w:rPr>
                <w:rFonts w:cs="v4.2.0"/>
                <w:u w:val="single"/>
              </w:rPr>
              <w:t>Intra-band non-contiguous, Inter-band CA</w:t>
            </w:r>
          </w:p>
          <w:p w14:paraId="699C7216" w14:textId="77777777" w:rsidR="00E05D8E" w:rsidRPr="001F23FC" w:rsidRDefault="00E05D8E" w:rsidP="00E05D8E">
            <w:pPr>
              <w:pStyle w:val="TAL"/>
              <w:rPr>
                <w:rFonts w:cs="v4.2.0"/>
              </w:rPr>
            </w:pPr>
            <w:r w:rsidRPr="001F23FC">
              <w:rPr>
                <w:rFonts w:cs="v4.2.0"/>
              </w:rPr>
              <w:t>TBD</w:t>
            </w:r>
          </w:p>
        </w:tc>
        <w:tc>
          <w:tcPr>
            <w:tcW w:w="2949" w:type="dxa"/>
          </w:tcPr>
          <w:p w14:paraId="31D1941A" w14:textId="77777777" w:rsidR="00E05D8E" w:rsidRPr="001F23FC" w:rsidRDefault="00E05D8E" w:rsidP="00E05D8E">
            <w:pPr>
              <w:pStyle w:val="TAL"/>
              <w:rPr>
                <w:rFonts w:cs="Arial"/>
                <w:snapToGrid w:val="0"/>
                <w:lang w:eastAsia="sv-SE"/>
              </w:rPr>
            </w:pPr>
          </w:p>
        </w:tc>
      </w:tr>
      <w:tr w:rsidR="00E05D8E" w:rsidRPr="001F23FC" w14:paraId="248AC757" w14:textId="77777777" w:rsidTr="005D2397">
        <w:trPr>
          <w:gridAfter w:val="1"/>
          <w:wAfter w:w="77" w:type="dxa"/>
          <w:cantSplit/>
          <w:jc w:val="center"/>
        </w:trPr>
        <w:tc>
          <w:tcPr>
            <w:tcW w:w="2720" w:type="dxa"/>
            <w:gridSpan w:val="2"/>
          </w:tcPr>
          <w:p w14:paraId="31274FE2" w14:textId="77777777" w:rsidR="00E05D8E" w:rsidRPr="001F23FC" w:rsidRDefault="00E05D8E" w:rsidP="00E05D8E">
            <w:pPr>
              <w:pStyle w:val="TAL"/>
            </w:pPr>
            <w:r w:rsidRPr="001F23FC">
              <w:t>6.4A.1.2 Frequency error for CA (3UL CA)</w:t>
            </w:r>
          </w:p>
        </w:tc>
        <w:tc>
          <w:tcPr>
            <w:tcW w:w="3629" w:type="dxa"/>
          </w:tcPr>
          <w:p w14:paraId="4C304E51" w14:textId="77777777" w:rsidR="00E05D8E" w:rsidRPr="001F23FC" w:rsidRDefault="00E05D8E" w:rsidP="00E05D8E">
            <w:pPr>
              <w:pStyle w:val="TAL"/>
              <w:rPr>
                <w:rFonts w:cs="v4.2.0"/>
                <w:u w:val="single"/>
              </w:rPr>
            </w:pPr>
            <w:r w:rsidRPr="001F23FC">
              <w:rPr>
                <w:rFonts w:cs="v4.2.0"/>
                <w:u w:val="single"/>
              </w:rPr>
              <w:t>Intra-band contiguous CA</w:t>
            </w:r>
          </w:p>
          <w:p w14:paraId="7439629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8896EDD" w14:textId="77777777" w:rsidR="00E05D8E" w:rsidRPr="001F23FC" w:rsidRDefault="00E05D8E" w:rsidP="00E05D8E">
            <w:pPr>
              <w:pStyle w:val="TAL"/>
              <w:rPr>
                <w:rFonts w:cs="v4.2.0"/>
              </w:rPr>
            </w:pPr>
            <w:r w:rsidRPr="001F23FC">
              <w:rPr>
                <w:rFonts w:cs="v4.2.0"/>
              </w:rPr>
              <w:t>Same as 6.4.1</w:t>
            </w:r>
          </w:p>
          <w:p w14:paraId="2B6EECED" w14:textId="77777777" w:rsidR="00E05D8E" w:rsidRPr="001F23FC" w:rsidRDefault="00E05D8E" w:rsidP="00E05D8E">
            <w:pPr>
              <w:pStyle w:val="TAL"/>
              <w:rPr>
                <w:rFonts w:cs="v4.2.0"/>
              </w:rPr>
            </w:pPr>
          </w:p>
          <w:p w14:paraId="5984155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3485C0" w14:textId="77777777" w:rsidR="00E05D8E" w:rsidRPr="001F23FC" w:rsidRDefault="00E05D8E" w:rsidP="00E05D8E">
            <w:pPr>
              <w:pStyle w:val="TAL"/>
              <w:rPr>
                <w:rFonts w:cs="v4.2.0"/>
              </w:rPr>
            </w:pPr>
            <w:r w:rsidRPr="001F23FC">
              <w:rPr>
                <w:rFonts w:cs="v4.2.0"/>
              </w:rPr>
              <w:t>TBD</w:t>
            </w:r>
          </w:p>
          <w:p w14:paraId="68FBDEFB" w14:textId="77777777" w:rsidR="00E05D8E" w:rsidRPr="001F23FC" w:rsidRDefault="00E05D8E" w:rsidP="00E05D8E">
            <w:pPr>
              <w:pStyle w:val="TAL"/>
              <w:rPr>
                <w:rFonts w:cs="v4.2.0"/>
              </w:rPr>
            </w:pPr>
          </w:p>
          <w:p w14:paraId="21A620EC" w14:textId="77777777" w:rsidR="00E05D8E" w:rsidRPr="001F23FC" w:rsidRDefault="00E05D8E" w:rsidP="00E05D8E">
            <w:pPr>
              <w:pStyle w:val="TAL"/>
              <w:rPr>
                <w:rFonts w:cs="v4.2.0"/>
                <w:u w:val="single"/>
              </w:rPr>
            </w:pPr>
            <w:r w:rsidRPr="001F23FC">
              <w:rPr>
                <w:rFonts w:cs="v4.2.0"/>
                <w:u w:val="single"/>
              </w:rPr>
              <w:t>Intra-band non-contiguous, Inter-band CA</w:t>
            </w:r>
          </w:p>
          <w:p w14:paraId="7D49BA20" w14:textId="77777777" w:rsidR="00E05D8E" w:rsidRPr="001F23FC" w:rsidRDefault="00E05D8E" w:rsidP="00E05D8E">
            <w:pPr>
              <w:pStyle w:val="TAL"/>
              <w:rPr>
                <w:rFonts w:cs="v4.2.0"/>
              </w:rPr>
            </w:pPr>
            <w:r w:rsidRPr="001F23FC">
              <w:rPr>
                <w:rFonts w:cs="v4.2.0"/>
              </w:rPr>
              <w:t>TBD</w:t>
            </w:r>
          </w:p>
        </w:tc>
        <w:tc>
          <w:tcPr>
            <w:tcW w:w="2949" w:type="dxa"/>
          </w:tcPr>
          <w:p w14:paraId="107646E7" w14:textId="77777777" w:rsidR="00E05D8E" w:rsidRPr="001F23FC" w:rsidRDefault="00E05D8E" w:rsidP="00E05D8E">
            <w:pPr>
              <w:pStyle w:val="TAL"/>
              <w:rPr>
                <w:rFonts w:cs="Arial"/>
                <w:snapToGrid w:val="0"/>
                <w:lang w:eastAsia="sv-SE"/>
              </w:rPr>
            </w:pPr>
          </w:p>
        </w:tc>
      </w:tr>
      <w:tr w:rsidR="00E05D8E" w:rsidRPr="001F23FC" w14:paraId="313CF586" w14:textId="77777777" w:rsidTr="005D2397">
        <w:trPr>
          <w:gridAfter w:val="1"/>
          <w:wAfter w:w="77" w:type="dxa"/>
          <w:cantSplit/>
          <w:jc w:val="center"/>
        </w:trPr>
        <w:tc>
          <w:tcPr>
            <w:tcW w:w="2720" w:type="dxa"/>
            <w:gridSpan w:val="2"/>
          </w:tcPr>
          <w:p w14:paraId="7B0E09A7" w14:textId="77777777" w:rsidR="00E05D8E" w:rsidRPr="001F23FC" w:rsidRDefault="00E05D8E" w:rsidP="00E05D8E">
            <w:pPr>
              <w:pStyle w:val="TAL"/>
            </w:pPr>
            <w:r w:rsidRPr="001F23FC">
              <w:t>6.4A.1.3 Frequency error for CA (4UL CA)</w:t>
            </w:r>
          </w:p>
        </w:tc>
        <w:tc>
          <w:tcPr>
            <w:tcW w:w="3629" w:type="dxa"/>
          </w:tcPr>
          <w:p w14:paraId="64953C95" w14:textId="77777777" w:rsidR="00E05D8E" w:rsidRPr="001F23FC" w:rsidRDefault="00E05D8E" w:rsidP="00E05D8E">
            <w:pPr>
              <w:pStyle w:val="TAL"/>
              <w:rPr>
                <w:rFonts w:cs="v4.2.0"/>
                <w:u w:val="single"/>
              </w:rPr>
            </w:pPr>
            <w:r w:rsidRPr="001F23FC">
              <w:rPr>
                <w:rFonts w:cs="v4.2.0"/>
                <w:u w:val="single"/>
              </w:rPr>
              <w:t>Intra-band contiguous CA</w:t>
            </w:r>
          </w:p>
          <w:p w14:paraId="4C42162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584024" w14:textId="77777777" w:rsidR="00E05D8E" w:rsidRPr="001F23FC" w:rsidRDefault="00E05D8E" w:rsidP="00E05D8E">
            <w:pPr>
              <w:pStyle w:val="TAL"/>
              <w:rPr>
                <w:rFonts w:cs="v4.2.0"/>
              </w:rPr>
            </w:pPr>
            <w:r w:rsidRPr="001F23FC">
              <w:rPr>
                <w:rFonts w:cs="v4.2.0"/>
              </w:rPr>
              <w:t>Same as 6.4.1</w:t>
            </w:r>
          </w:p>
          <w:p w14:paraId="3AA16F7C" w14:textId="77777777" w:rsidR="00E05D8E" w:rsidRPr="001F23FC" w:rsidRDefault="00E05D8E" w:rsidP="00E05D8E">
            <w:pPr>
              <w:pStyle w:val="TAL"/>
              <w:rPr>
                <w:rFonts w:cs="v4.2.0"/>
              </w:rPr>
            </w:pPr>
          </w:p>
          <w:p w14:paraId="5E3EA9A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007CE9" w14:textId="77777777" w:rsidR="00E05D8E" w:rsidRPr="001F23FC" w:rsidRDefault="00E05D8E" w:rsidP="00E05D8E">
            <w:pPr>
              <w:pStyle w:val="TAL"/>
              <w:rPr>
                <w:rFonts w:cs="v4.2.0"/>
              </w:rPr>
            </w:pPr>
            <w:r w:rsidRPr="001F23FC">
              <w:rPr>
                <w:rFonts w:cs="v4.2.0"/>
              </w:rPr>
              <w:t>TBD</w:t>
            </w:r>
          </w:p>
          <w:p w14:paraId="1EC4C46C" w14:textId="77777777" w:rsidR="00E05D8E" w:rsidRPr="001F23FC" w:rsidRDefault="00E05D8E" w:rsidP="00E05D8E">
            <w:pPr>
              <w:pStyle w:val="TAL"/>
              <w:rPr>
                <w:rFonts w:cs="v4.2.0"/>
              </w:rPr>
            </w:pPr>
          </w:p>
          <w:p w14:paraId="7DB02B89" w14:textId="77777777" w:rsidR="00E05D8E" w:rsidRPr="001F23FC" w:rsidRDefault="00E05D8E" w:rsidP="00E05D8E">
            <w:pPr>
              <w:pStyle w:val="TAL"/>
              <w:rPr>
                <w:rFonts w:cs="v4.2.0"/>
                <w:u w:val="single"/>
              </w:rPr>
            </w:pPr>
            <w:r w:rsidRPr="001F23FC">
              <w:rPr>
                <w:rFonts w:cs="v4.2.0"/>
                <w:u w:val="single"/>
              </w:rPr>
              <w:t>Intra-band non-contiguous, Inter-band CA</w:t>
            </w:r>
          </w:p>
          <w:p w14:paraId="6A8331D6" w14:textId="77777777" w:rsidR="00E05D8E" w:rsidRPr="001F23FC" w:rsidRDefault="00E05D8E" w:rsidP="00E05D8E">
            <w:pPr>
              <w:pStyle w:val="TAL"/>
              <w:rPr>
                <w:rFonts w:cs="v4.2.0"/>
              </w:rPr>
            </w:pPr>
            <w:r w:rsidRPr="001F23FC">
              <w:rPr>
                <w:rFonts w:cs="v4.2.0"/>
              </w:rPr>
              <w:t>TBD</w:t>
            </w:r>
          </w:p>
        </w:tc>
        <w:tc>
          <w:tcPr>
            <w:tcW w:w="2949" w:type="dxa"/>
          </w:tcPr>
          <w:p w14:paraId="461BBD60" w14:textId="77777777" w:rsidR="00E05D8E" w:rsidRPr="001F23FC" w:rsidRDefault="00E05D8E" w:rsidP="00E05D8E">
            <w:pPr>
              <w:pStyle w:val="TAL"/>
              <w:rPr>
                <w:rFonts w:cs="Arial"/>
                <w:snapToGrid w:val="0"/>
                <w:lang w:eastAsia="sv-SE"/>
              </w:rPr>
            </w:pPr>
          </w:p>
        </w:tc>
      </w:tr>
      <w:tr w:rsidR="00E05D8E" w:rsidRPr="001F23FC" w14:paraId="64C9B55E" w14:textId="77777777" w:rsidTr="005D2397">
        <w:trPr>
          <w:gridAfter w:val="1"/>
          <w:wAfter w:w="77" w:type="dxa"/>
          <w:cantSplit/>
          <w:jc w:val="center"/>
        </w:trPr>
        <w:tc>
          <w:tcPr>
            <w:tcW w:w="2720" w:type="dxa"/>
            <w:gridSpan w:val="2"/>
          </w:tcPr>
          <w:p w14:paraId="41E6B255" w14:textId="65D8C5F8" w:rsidR="00E05D8E" w:rsidRPr="001F23FC" w:rsidRDefault="00E05D8E" w:rsidP="00E05D8E">
            <w:pPr>
              <w:pStyle w:val="TAL"/>
            </w:pPr>
            <w:r w:rsidRPr="001F23FC">
              <w:t>6.4A.1.4 Frequency error for CA (5UL CA)</w:t>
            </w:r>
          </w:p>
        </w:tc>
        <w:tc>
          <w:tcPr>
            <w:tcW w:w="3629" w:type="dxa"/>
          </w:tcPr>
          <w:p w14:paraId="482F9B14" w14:textId="77777777" w:rsidR="00E05D8E" w:rsidRPr="001F23FC" w:rsidRDefault="00E05D8E" w:rsidP="00E05D8E">
            <w:pPr>
              <w:pStyle w:val="TAL"/>
              <w:rPr>
                <w:rFonts w:cs="v4.2.0"/>
                <w:u w:val="single"/>
              </w:rPr>
            </w:pPr>
            <w:r w:rsidRPr="001F23FC">
              <w:rPr>
                <w:rFonts w:cs="v4.2.0"/>
                <w:u w:val="single"/>
              </w:rPr>
              <w:t>Intra-band contiguous CA</w:t>
            </w:r>
          </w:p>
          <w:p w14:paraId="4A54387A" w14:textId="655D1BE4" w:rsidR="00E05D8E" w:rsidRPr="001F23FC" w:rsidRDefault="00E05D8E" w:rsidP="00E05D8E">
            <w:pPr>
              <w:pStyle w:val="TAL"/>
              <w:rPr>
                <w:rFonts w:cs="v4.2.0"/>
                <w:u w:val="single"/>
              </w:rPr>
            </w:pPr>
            <w:r w:rsidRPr="001F23FC">
              <w:rPr>
                <w:rFonts w:cs="v4.2.0"/>
              </w:rPr>
              <w:t>TBD</w:t>
            </w:r>
          </w:p>
        </w:tc>
        <w:tc>
          <w:tcPr>
            <w:tcW w:w="2949" w:type="dxa"/>
          </w:tcPr>
          <w:p w14:paraId="1C0772BE" w14:textId="77777777" w:rsidR="00E05D8E" w:rsidRPr="001F23FC" w:rsidRDefault="00E05D8E" w:rsidP="00E05D8E">
            <w:pPr>
              <w:pStyle w:val="TAL"/>
              <w:rPr>
                <w:rFonts w:cs="Arial"/>
                <w:snapToGrid w:val="0"/>
                <w:lang w:eastAsia="sv-SE"/>
              </w:rPr>
            </w:pPr>
          </w:p>
        </w:tc>
      </w:tr>
      <w:tr w:rsidR="00E05D8E" w:rsidRPr="001F23FC" w14:paraId="4A7B518F" w14:textId="77777777" w:rsidTr="005D2397">
        <w:trPr>
          <w:gridAfter w:val="1"/>
          <w:wAfter w:w="77" w:type="dxa"/>
          <w:cantSplit/>
          <w:jc w:val="center"/>
        </w:trPr>
        <w:tc>
          <w:tcPr>
            <w:tcW w:w="2720" w:type="dxa"/>
            <w:gridSpan w:val="2"/>
          </w:tcPr>
          <w:p w14:paraId="4E85E2D6" w14:textId="4003DA90" w:rsidR="00E05D8E" w:rsidRPr="001F23FC" w:rsidRDefault="00E05D8E" w:rsidP="00E05D8E">
            <w:pPr>
              <w:pStyle w:val="TAL"/>
            </w:pPr>
            <w:r w:rsidRPr="001F23FC">
              <w:t>6.4A.1.5 Frequency error for CA (6UL CA)</w:t>
            </w:r>
          </w:p>
        </w:tc>
        <w:tc>
          <w:tcPr>
            <w:tcW w:w="3629" w:type="dxa"/>
          </w:tcPr>
          <w:p w14:paraId="6EE48CE4" w14:textId="77777777" w:rsidR="00E05D8E" w:rsidRPr="001F23FC" w:rsidRDefault="00E05D8E" w:rsidP="00E05D8E">
            <w:pPr>
              <w:pStyle w:val="TAL"/>
              <w:rPr>
                <w:rFonts w:cs="v4.2.0"/>
                <w:u w:val="single"/>
              </w:rPr>
            </w:pPr>
            <w:r w:rsidRPr="001F23FC">
              <w:rPr>
                <w:rFonts w:cs="v4.2.0"/>
                <w:u w:val="single"/>
              </w:rPr>
              <w:t>Intra-band contiguous CA</w:t>
            </w:r>
          </w:p>
          <w:p w14:paraId="015C14DF" w14:textId="50FE0B13" w:rsidR="00E05D8E" w:rsidRPr="001F23FC" w:rsidRDefault="00E05D8E" w:rsidP="00E05D8E">
            <w:pPr>
              <w:pStyle w:val="TAL"/>
              <w:rPr>
                <w:rFonts w:cs="v4.2.0"/>
                <w:u w:val="single"/>
              </w:rPr>
            </w:pPr>
            <w:r w:rsidRPr="001F23FC">
              <w:rPr>
                <w:rFonts w:cs="v4.2.0"/>
              </w:rPr>
              <w:t>TBD</w:t>
            </w:r>
          </w:p>
        </w:tc>
        <w:tc>
          <w:tcPr>
            <w:tcW w:w="2949" w:type="dxa"/>
          </w:tcPr>
          <w:p w14:paraId="44995C6B" w14:textId="77777777" w:rsidR="00E05D8E" w:rsidRPr="001F23FC" w:rsidRDefault="00E05D8E" w:rsidP="00E05D8E">
            <w:pPr>
              <w:pStyle w:val="TAL"/>
              <w:rPr>
                <w:rFonts w:cs="Arial"/>
                <w:snapToGrid w:val="0"/>
                <w:lang w:eastAsia="sv-SE"/>
              </w:rPr>
            </w:pPr>
          </w:p>
        </w:tc>
      </w:tr>
      <w:tr w:rsidR="00E05D8E" w:rsidRPr="001F23FC" w14:paraId="2DA6E56D" w14:textId="77777777" w:rsidTr="005D2397">
        <w:trPr>
          <w:gridAfter w:val="1"/>
          <w:wAfter w:w="77" w:type="dxa"/>
          <w:cantSplit/>
          <w:jc w:val="center"/>
        </w:trPr>
        <w:tc>
          <w:tcPr>
            <w:tcW w:w="2720" w:type="dxa"/>
            <w:gridSpan w:val="2"/>
          </w:tcPr>
          <w:p w14:paraId="1BA849E5" w14:textId="3CFBC8AC" w:rsidR="00E05D8E" w:rsidRPr="001F23FC" w:rsidRDefault="00E05D8E" w:rsidP="00E05D8E">
            <w:pPr>
              <w:pStyle w:val="TAL"/>
            </w:pPr>
            <w:r w:rsidRPr="001F23FC">
              <w:t>6.4A.1.6 Frequency error for CA (7UL CA)</w:t>
            </w:r>
          </w:p>
        </w:tc>
        <w:tc>
          <w:tcPr>
            <w:tcW w:w="3629" w:type="dxa"/>
          </w:tcPr>
          <w:p w14:paraId="224E3020" w14:textId="77777777" w:rsidR="00E05D8E" w:rsidRPr="001F23FC" w:rsidRDefault="00E05D8E" w:rsidP="00E05D8E">
            <w:pPr>
              <w:pStyle w:val="TAL"/>
              <w:rPr>
                <w:rFonts w:cs="v4.2.0"/>
                <w:u w:val="single"/>
              </w:rPr>
            </w:pPr>
            <w:r w:rsidRPr="001F23FC">
              <w:rPr>
                <w:rFonts w:cs="v4.2.0"/>
                <w:u w:val="single"/>
              </w:rPr>
              <w:t>Intra-band contiguous CA</w:t>
            </w:r>
          </w:p>
          <w:p w14:paraId="222795CF" w14:textId="2C98F399" w:rsidR="00E05D8E" w:rsidRPr="001F23FC" w:rsidRDefault="00E05D8E" w:rsidP="00E05D8E">
            <w:pPr>
              <w:pStyle w:val="TAL"/>
              <w:rPr>
                <w:rFonts w:cs="v4.2.0"/>
                <w:u w:val="single"/>
              </w:rPr>
            </w:pPr>
            <w:r w:rsidRPr="001F23FC">
              <w:rPr>
                <w:rFonts w:cs="v4.2.0"/>
              </w:rPr>
              <w:t>TBD</w:t>
            </w:r>
          </w:p>
        </w:tc>
        <w:tc>
          <w:tcPr>
            <w:tcW w:w="2949" w:type="dxa"/>
          </w:tcPr>
          <w:p w14:paraId="63AAE1D7" w14:textId="77777777" w:rsidR="00E05D8E" w:rsidRPr="001F23FC" w:rsidRDefault="00E05D8E" w:rsidP="00E05D8E">
            <w:pPr>
              <w:pStyle w:val="TAL"/>
              <w:rPr>
                <w:rFonts w:cs="Arial"/>
                <w:snapToGrid w:val="0"/>
                <w:lang w:eastAsia="sv-SE"/>
              </w:rPr>
            </w:pPr>
          </w:p>
        </w:tc>
      </w:tr>
      <w:tr w:rsidR="00E05D8E" w:rsidRPr="001F23FC" w14:paraId="625054E7" w14:textId="77777777" w:rsidTr="005D2397">
        <w:trPr>
          <w:gridAfter w:val="1"/>
          <w:wAfter w:w="77" w:type="dxa"/>
          <w:cantSplit/>
          <w:jc w:val="center"/>
        </w:trPr>
        <w:tc>
          <w:tcPr>
            <w:tcW w:w="2720" w:type="dxa"/>
            <w:gridSpan w:val="2"/>
          </w:tcPr>
          <w:p w14:paraId="1D2BFD8E" w14:textId="02C6025D" w:rsidR="00E05D8E" w:rsidRPr="001F23FC" w:rsidRDefault="00E05D8E" w:rsidP="00E05D8E">
            <w:pPr>
              <w:pStyle w:val="TAL"/>
            </w:pPr>
            <w:r w:rsidRPr="001F23FC">
              <w:t>6.4A.1.7 Frequency error for CA (8UL CA)</w:t>
            </w:r>
          </w:p>
        </w:tc>
        <w:tc>
          <w:tcPr>
            <w:tcW w:w="3629" w:type="dxa"/>
          </w:tcPr>
          <w:p w14:paraId="01554BBB" w14:textId="77777777" w:rsidR="00E05D8E" w:rsidRPr="001F23FC" w:rsidRDefault="00E05D8E" w:rsidP="00E05D8E">
            <w:pPr>
              <w:pStyle w:val="TAL"/>
              <w:rPr>
                <w:rFonts w:cs="v4.2.0"/>
                <w:u w:val="single"/>
              </w:rPr>
            </w:pPr>
            <w:r w:rsidRPr="001F23FC">
              <w:rPr>
                <w:rFonts w:cs="v4.2.0"/>
                <w:u w:val="single"/>
              </w:rPr>
              <w:t>Intra-band contiguous CA</w:t>
            </w:r>
          </w:p>
          <w:p w14:paraId="3BAB0136" w14:textId="40470347" w:rsidR="00E05D8E" w:rsidRPr="001F23FC" w:rsidRDefault="00E05D8E" w:rsidP="00E05D8E">
            <w:pPr>
              <w:pStyle w:val="TAL"/>
              <w:rPr>
                <w:rFonts w:cs="v4.2.0"/>
                <w:u w:val="single"/>
              </w:rPr>
            </w:pPr>
            <w:r w:rsidRPr="001F23FC">
              <w:rPr>
                <w:rFonts w:cs="v4.2.0"/>
              </w:rPr>
              <w:t>TBD</w:t>
            </w:r>
          </w:p>
        </w:tc>
        <w:tc>
          <w:tcPr>
            <w:tcW w:w="2949" w:type="dxa"/>
          </w:tcPr>
          <w:p w14:paraId="2A5A392E" w14:textId="77777777" w:rsidR="00E05D8E" w:rsidRPr="001F23FC" w:rsidRDefault="00E05D8E" w:rsidP="00E05D8E">
            <w:pPr>
              <w:pStyle w:val="TAL"/>
              <w:rPr>
                <w:rFonts w:cs="Arial"/>
                <w:snapToGrid w:val="0"/>
                <w:lang w:eastAsia="sv-SE"/>
              </w:rPr>
            </w:pPr>
          </w:p>
        </w:tc>
      </w:tr>
      <w:tr w:rsidR="00E05D8E" w:rsidRPr="001F23FC" w14:paraId="0469FCF6" w14:textId="77777777" w:rsidTr="005D2397">
        <w:trPr>
          <w:gridAfter w:val="1"/>
          <w:wAfter w:w="77" w:type="dxa"/>
          <w:cantSplit/>
          <w:jc w:val="center"/>
        </w:trPr>
        <w:tc>
          <w:tcPr>
            <w:tcW w:w="2720" w:type="dxa"/>
            <w:gridSpan w:val="2"/>
          </w:tcPr>
          <w:p w14:paraId="0AA3F3DE" w14:textId="77777777" w:rsidR="00E05D8E" w:rsidRPr="001F23FC" w:rsidRDefault="00E05D8E" w:rsidP="00E05D8E">
            <w:pPr>
              <w:pStyle w:val="TAL"/>
            </w:pPr>
            <w:r w:rsidRPr="001F23FC">
              <w:t>6.4A.2.1.1 Error Vector magnitude for CA (2UL CA)</w:t>
            </w:r>
          </w:p>
        </w:tc>
        <w:tc>
          <w:tcPr>
            <w:tcW w:w="3629" w:type="dxa"/>
          </w:tcPr>
          <w:p w14:paraId="4ECF4B7D" w14:textId="77777777" w:rsidR="00E05D8E" w:rsidRPr="001F23FC" w:rsidRDefault="00E05D8E" w:rsidP="00E05D8E">
            <w:pPr>
              <w:pStyle w:val="TAL"/>
              <w:rPr>
                <w:rFonts w:cs="v4.2.0"/>
              </w:rPr>
            </w:pPr>
            <w:r w:rsidRPr="001F23FC">
              <w:rPr>
                <w:rFonts w:cs="v4.2.0"/>
              </w:rPr>
              <w:t>TBD</w:t>
            </w:r>
          </w:p>
        </w:tc>
        <w:tc>
          <w:tcPr>
            <w:tcW w:w="2949" w:type="dxa"/>
          </w:tcPr>
          <w:p w14:paraId="018FCAF6" w14:textId="77777777" w:rsidR="00E05D8E" w:rsidRPr="001F23FC" w:rsidRDefault="00E05D8E" w:rsidP="00E05D8E">
            <w:pPr>
              <w:pStyle w:val="TAL"/>
              <w:rPr>
                <w:rFonts w:cs="Arial"/>
                <w:snapToGrid w:val="0"/>
                <w:lang w:eastAsia="sv-SE"/>
              </w:rPr>
            </w:pPr>
          </w:p>
        </w:tc>
      </w:tr>
      <w:tr w:rsidR="00E05D8E" w:rsidRPr="001F23FC" w14:paraId="79AF0969" w14:textId="77777777" w:rsidTr="005D2397">
        <w:trPr>
          <w:gridAfter w:val="1"/>
          <w:wAfter w:w="77" w:type="dxa"/>
          <w:cantSplit/>
          <w:jc w:val="center"/>
        </w:trPr>
        <w:tc>
          <w:tcPr>
            <w:tcW w:w="2720" w:type="dxa"/>
            <w:gridSpan w:val="2"/>
          </w:tcPr>
          <w:p w14:paraId="711A28AE" w14:textId="77777777" w:rsidR="00E05D8E" w:rsidRPr="001F23FC" w:rsidRDefault="00E05D8E" w:rsidP="00E05D8E">
            <w:pPr>
              <w:pStyle w:val="TAL"/>
            </w:pPr>
            <w:r w:rsidRPr="001F23FC">
              <w:t>6.4A.2.1.2 Error Vector magnitude for CA (3UL CA)</w:t>
            </w:r>
          </w:p>
        </w:tc>
        <w:tc>
          <w:tcPr>
            <w:tcW w:w="3629" w:type="dxa"/>
          </w:tcPr>
          <w:p w14:paraId="13979335" w14:textId="77777777" w:rsidR="00E05D8E" w:rsidRPr="001F23FC" w:rsidRDefault="00E05D8E" w:rsidP="00E05D8E">
            <w:pPr>
              <w:pStyle w:val="TAL"/>
              <w:rPr>
                <w:rFonts w:cs="v4.2.0"/>
              </w:rPr>
            </w:pPr>
            <w:r w:rsidRPr="001F23FC">
              <w:rPr>
                <w:rFonts w:cs="v4.2.0"/>
              </w:rPr>
              <w:t>TBD</w:t>
            </w:r>
          </w:p>
        </w:tc>
        <w:tc>
          <w:tcPr>
            <w:tcW w:w="2949" w:type="dxa"/>
          </w:tcPr>
          <w:p w14:paraId="38F71360" w14:textId="77777777" w:rsidR="00E05D8E" w:rsidRPr="001F23FC" w:rsidRDefault="00E05D8E" w:rsidP="00E05D8E">
            <w:pPr>
              <w:pStyle w:val="TAL"/>
              <w:rPr>
                <w:rFonts w:cs="Arial"/>
                <w:snapToGrid w:val="0"/>
                <w:lang w:eastAsia="sv-SE"/>
              </w:rPr>
            </w:pPr>
          </w:p>
        </w:tc>
      </w:tr>
      <w:tr w:rsidR="00E05D8E" w:rsidRPr="001F23FC" w14:paraId="41CE3779" w14:textId="77777777" w:rsidTr="005D2397">
        <w:trPr>
          <w:gridAfter w:val="1"/>
          <w:wAfter w:w="77" w:type="dxa"/>
          <w:cantSplit/>
          <w:jc w:val="center"/>
        </w:trPr>
        <w:tc>
          <w:tcPr>
            <w:tcW w:w="2720" w:type="dxa"/>
            <w:gridSpan w:val="2"/>
          </w:tcPr>
          <w:p w14:paraId="4B09028C" w14:textId="77777777" w:rsidR="00E05D8E" w:rsidRPr="001F23FC" w:rsidRDefault="00E05D8E" w:rsidP="00E05D8E">
            <w:pPr>
              <w:pStyle w:val="TAL"/>
            </w:pPr>
            <w:r w:rsidRPr="001F23FC">
              <w:t>6.4A.2.1.3 Error Vector magnitude for CA (4UL CA)</w:t>
            </w:r>
          </w:p>
        </w:tc>
        <w:tc>
          <w:tcPr>
            <w:tcW w:w="3629" w:type="dxa"/>
          </w:tcPr>
          <w:p w14:paraId="33B38303" w14:textId="77777777" w:rsidR="00E05D8E" w:rsidRPr="001F23FC" w:rsidRDefault="00E05D8E" w:rsidP="00E05D8E">
            <w:pPr>
              <w:pStyle w:val="TAL"/>
              <w:rPr>
                <w:rFonts w:cs="v4.2.0"/>
              </w:rPr>
            </w:pPr>
            <w:r w:rsidRPr="001F23FC">
              <w:rPr>
                <w:rFonts w:cs="v4.2.0"/>
              </w:rPr>
              <w:t>TBD</w:t>
            </w:r>
          </w:p>
        </w:tc>
        <w:tc>
          <w:tcPr>
            <w:tcW w:w="2949" w:type="dxa"/>
          </w:tcPr>
          <w:p w14:paraId="08B5CEE1" w14:textId="77777777" w:rsidR="00E05D8E" w:rsidRPr="001F23FC" w:rsidRDefault="00E05D8E" w:rsidP="00E05D8E">
            <w:pPr>
              <w:pStyle w:val="TAL"/>
              <w:rPr>
                <w:rFonts w:cs="Arial"/>
                <w:snapToGrid w:val="0"/>
                <w:lang w:eastAsia="sv-SE"/>
              </w:rPr>
            </w:pPr>
          </w:p>
        </w:tc>
      </w:tr>
      <w:tr w:rsidR="00E05D8E" w:rsidRPr="001F23FC" w14:paraId="62A74FA2" w14:textId="77777777" w:rsidTr="005D2397">
        <w:trPr>
          <w:gridAfter w:val="1"/>
          <w:wAfter w:w="77" w:type="dxa"/>
          <w:cantSplit/>
          <w:jc w:val="center"/>
        </w:trPr>
        <w:tc>
          <w:tcPr>
            <w:tcW w:w="2720" w:type="dxa"/>
            <w:gridSpan w:val="2"/>
          </w:tcPr>
          <w:p w14:paraId="1F32FD78" w14:textId="77777777" w:rsidR="00E05D8E" w:rsidRPr="001F23FC" w:rsidRDefault="00E05D8E" w:rsidP="00E05D8E">
            <w:pPr>
              <w:pStyle w:val="TAL"/>
            </w:pPr>
            <w:r w:rsidRPr="001F23FC">
              <w:t>6.4A.2.1.4 Error Vector magnitude for CA (5UL CA)</w:t>
            </w:r>
          </w:p>
        </w:tc>
        <w:tc>
          <w:tcPr>
            <w:tcW w:w="3629" w:type="dxa"/>
          </w:tcPr>
          <w:p w14:paraId="02329646" w14:textId="77777777" w:rsidR="00E05D8E" w:rsidRPr="001F23FC" w:rsidRDefault="00E05D8E" w:rsidP="00E05D8E">
            <w:pPr>
              <w:pStyle w:val="TAL"/>
              <w:rPr>
                <w:rFonts w:cs="v4.2.0"/>
              </w:rPr>
            </w:pPr>
            <w:r w:rsidRPr="001F23FC">
              <w:rPr>
                <w:rFonts w:cs="v4.2.0"/>
              </w:rPr>
              <w:t>TBD</w:t>
            </w:r>
          </w:p>
        </w:tc>
        <w:tc>
          <w:tcPr>
            <w:tcW w:w="2949" w:type="dxa"/>
          </w:tcPr>
          <w:p w14:paraId="69BBBF50" w14:textId="77777777" w:rsidR="00E05D8E" w:rsidRPr="001F23FC" w:rsidRDefault="00E05D8E" w:rsidP="00E05D8E">
            <w:pPr>
              <w:pStyle w:val="TAL"/>
              <w:rPr>
                <w:rFonts w:cs="Arial"/>
                <w:snapToGrid w:val="0"/>
                <w:lang w:eastAsia="sv-SE"/>
              </w:rPr>
            </w:pPr>
          </w:p>
        </w:tc>
      </w:tr>
      <w:tr w:rsidR="00E05D8E" w:rsidRPr="001F23FC" w14:paraId="423EAC8C" w14:textId="77777777" w:rsidTr="005D2397">
        <w:trPr>
          <w:gridAfter w:val="1"/>
          <w:wAfter w:w="77" w:type="dxa"/>
          <w:cantSplit/>
          <w:jc w:val="center"/>
        </w:trPr>
        <w:tc>
          <w:tcPr>
            <w:tcW w:w="2720" w:type="dxa"/>
            <w:gridSpan w:val="2"/>
          </w:tcPr>
          <w:p w14:paraId="47A6D617" w14:textId="77777777" w:rsidR="00E05D8E" w:rsidRPr="001F23FC" w:rsidRDefault="00E05D8E" w:rsidP="00E05D8E">
            <w:pPr>
              <w:pStyle w:val="TAL"/>
            </w:pPr>
            <w:r w:rsidRPr="001F23FC">
              <w:t>6.4A.2.1.5 Error Vector magnitude for CA (6UL CA)</w:t>
            </w:r>
          </w:p>
        </w:tc>
        <w:tc>
          <w:tcPr>
            <w:tcW w:w="3629" w:type="dxa"/>
          </w:tcPr>
          <w:p w14:paraId="666FFAD5" w14:textId="77777777" w:rsidR="00E05D8E" w:rsidRPr="001F23FC" w:rsidRDefault="00E05D8E" w:rsidP="00E05D8E">
            <w:pPr>
              <w:pStyle w:val="TAL"/>
              <w:rPr>
                <w:rFonts w:cs="v4.2.0"/>
              </w:rPr>
            </w:pPr>
            <w:r w:rsidRPr="001F23FC">
              <w:rPr>
                <w:rFonts w:cs="v4.2.0"/>
              </w:rPr>
              <w:t>TBD</w:t>
            </w:r>
          </w:p>
        </w:tc>
        <w:tc>
          <w:tcPr>
            <w:tcW w:w="2949" w:type="dxa"/>
          </w:tcPr>
          <w:p w14:paraId="70F6AC58" w14:textId="77777777" w:rsidR="00E05D8E" w:rsidRPr="001F23FC" w:rsidRDefault="00E05D8E" w:rsidP="00E05D8E">
            <w:pPr>
              <w:pStyle w:val="TAL"/>
              <w:rPr>
                <w:rFonts w:cs="Arial"/>
                <w:snapToGrid w:val="0"/>
                <w:lang w:eastAsia="sv-SE"/>
              </w:rPr>
            </w:pPr>
          </w:p>
        </w:tc>
      </w:tr>
      <w:tr w:rsidR="00E05D8E" w:rsidRPr="001F23FC" w14:paraId="496E8735" w14:textId="77777777" w:rsidTr="005D2397">
        <w:trPr>
          <w:gridAfter w:val="1"/>
          <w:wAfter w:w="77" w:type="dxa"/>
          <w:cantSplit/>
          <w:jc w:val="center"/>
        </w:trPr>
        <w:tc>
          <w:tcPr>
            <w:tcW w:w="2720" w:type="dxa"/>
            <w:gridSpan w:val="2"/>
          </w:tcPr>
          <w:p w14:paraId="796E4502" w14:textId="77777777" w:rsidR="00E05D8E" w:rsidRPr="001F23FC" w:rsidRDefault="00E05D8E" w:rsidP="00E05D8E">
            <w:pPr>
              <w:pStyle w:val="TAL"/>
            </w:pPr>
            <w:r w:rsidRPr="001F23FC">
              <w:lastRenderedPageBreak/>
              <w:t>6.4A.2.1.6 Error Vector magnitude for CA (7UL CA)</w:t>
            </w:r>
          </w:p>
        </w:tc>
        <w:tc>
          <w:tcPr>
            <w:tcW w:w="3629" w:type="dxa"/>
          </w:tcPr>
          <w:p w14:paraId="165A48E0" w14:textId="77777777" w:rsidR="00E05D8E" w:rsidRPr="001F23FC" w:rsidRDefault="00E05D8E" w:rsidP="00E05D8E">
            <w:pPr>
              <w:pStyle w:val="TAL"/>
              <w:rPr>
                <w:rFonts w:cs="v4.2.0"/>
              </w:rPr>
            </w:pPr>
            <w:r w:rsidRPr="001F23FC">
              <w:rPr>
                <w:rFonts w:cs="v4.2.0"/>
              </w:rPr>
              <w:t>TBD</w:t>
            </w:r>
          </w:p>
        </w:tc>
        <w:tc>
          <w:tcPr>
            <w:tcW w:w="2949" w:type="dxa"/>
          </w:tcPr>
          <w:p w14:paraId="20AA89A0" w14:textId="77777777" w:rsidR="00E05D8E" w:rsidRPr="001F23FC" w:rsidRDefault="00E05D8E" w:rsidP="00E05D8E">
            <w:pPr>
              <w:pStyle w:val="TAL"/>
              <w:rPr>
                <w:rFonts w:cs="Arial"/>
                <w:snapToGrid w:val="0"/>
                <w:lang w:eastAsia="sv-SE"/>
              </w:rPr>
            </w:pPr>
          </w:p>
        </w:tc>
      </w:tr>
      <w:tr w:rsidR="00E05D8E" w:rsidRPr="001F23FC" w14:paraId="32A32EE7" w14:textId="77777777" w:rsidTr="005D2397">
        <w:trPr>
          <w:gridAfter w:val="1"/>
          <w:wAfter w:w="77" w:type="dxa"/>
          <w:cantSplit/>
          <w:jc w:val="center"/>
        </w:trPr>
        <w:tc>
          <w:tcPr>
            <w:tcW w:w="2720" w:type="dxa"/>
            <w:gridSpan w:val="2"/>
          </w:tcPr>
          <w:p w14:paraId="3045CC0E" w14:textId="77777777" w:rsidR="00E05D8E" w:rsidRPr="001F23FC" w:rsidRDefault="00E05D8E" w:rsidP="00E05D8E">
            <w:pPr>
              <w:pStyle w:val="TAL"/>
            </w:pPr>
            <w:r w:rsidRPr="001F23FC">
              <w:t>6.4A.2.1.7 Error Vector magnitude for CA (8UL CA)</w:t>
            </w:r>
          </w:p>
        </w:tc>
        <w:tc>
          <w:tcPr>
            <w:tcW w:w="3629" w:type="dxa"/>
          </w:tcPr>
          <w:p w14:paraId="00B1F9B9" w14:textId="77777777" w:rsidR="00E05D8E" w:rsidRPr="001F23FC" w:rsidRDefault="00E05D8E" w:rsidP="00E05D8E">
            <w:pPr>
              <w:pStyle w:val="TAL"/>
              <w:rPr>
                <w:rFonts w:cs="v4.2.0"/>
              </w:rPr>
            </w:pPr>
            <w:r w:rsidRPr="001F23FC">
              <w:rPr>
                <w:rFonts w:cs="v4.2.0"/>
              </w:rPr>
              <w:t>TBD</w:t>
            </w:r>
          </w:p>
        </w:tc>
        <w:tc>
          <w:tcPr>
            <w:tcW w:w="2949" w:type="dxa"/>
          </w:tcPr>
          <w:p w14:paraId="46C5F05E" w14:textId="77777777" w:rsidR="00E05D8E" w:rsidRPr="001F23FC" w:rsidRDefault="00E05D8E" w:rsidP="00E05D8E">
            <w:pPr>
              <w:pStyle w:val="TAL"/>
              <w:rPr>
                <w:rFonts w:cs="Arial"/>
                <w:snapToGrid w:val="0"/>
                <w:lang w:eastAsia="sv-SE"/>
              </w:rPr>
            </w:pPr>
          </w:p>
        </w:tc>
      </w:tr>
      <w:tr w:rsidR="00E05D8E" w:rsidRPr="001F23FC" w14:paraId="6F2390B3" w14:textId="77777777" w:rsidTr="005D2397">
        <w:trPr>
          <w:gridAfter w:val="1"/>
          <w:wAfter w:w="77" w:type="dxa"/>
          <w:cantSplit/>
          <w:jc w:val="center"/>
        </w:trPr>
        <w:tc>
          <w:tcPr>
            <w:tcW w:w="2720" w:type="dxa"/>
            <w:gridSpan w:val="2"/>
          </w:tcPr>
          <w:p w14:paraId="394B1050" w14:textId="77777777" w:rsidR="00E05D8E" w:rsidRPr="001F23FC" w:rsidRDefault="00E05D8E" w:rsidP="00E05D8E">
            <w:pPr>
              <w:pStyle w:val="TAL"/>
            </w:pPr>
            <w:r w:rsidRPr="001F23FC">
              <w:rPr>
                <w:lang w:eastAsia="zh-TW"/>
              </w:rPr>
              <w:t>6.4A.2.2.1 Carrier leakage for CA (2UL CA)</w:t>
            </w:r>
          </w:p>
        </w:tc>
        <w:tc>
          <w:tcPr>
            <w:tcW w:w="3629" w:type="dxa"/>
          </w:tcPr>
          <w:p w14:paraId="0FBD8FFA"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76492529" w14:textId="77777777" w:rsidR="00E05D8E" w:rsidRPr="001F23FC" w:rsidRDefault="00E05D8E" w:rsidP="00E05D8E">
            <w:pPr>
              <w:pStyle w:val="TAL"/>
              <w:rPr>
                <w:rFonts w:cs="Arial"/>
                <w:snapToGrid w:val="0"/>
                <w:lang w:eastAsia="sv-SE"/>
              </w:rPr>
            </w:pPr>
          </w:p>
        </w:tc>
      </w:tr>
      <w:tr w:rsidR="00E05D8E" w:rsidRPr="001F23FC" w14:paraId="69BC0FA2" w14:textId="77777777" w:rsidTr="005D2397">
        <w:trPr>
          <w:gridAfter w:val="1"/>
          <w:wAfter w:w="77" w:type="dxa"/>
          <w:cantSplit/>
          <w:jc w:val="center"/>
        </w:trPr>
        <w:tc>
          <w:tcPr>
            <w:tcW w:w="2720" w:type="dxa"/>
            <w:gridSpan w:val="2"/>
          </w:tcPr>
          <w:p w14:paraId="42731824" w14:textId="77777777" w:rsidR="00E05D8E" w:rsidRPr="001F23FC" w:rsidRDefault="00E05D8E" w:rsidP="00E05D8E">
            <w:pPr>
              <w:pStyle w:val="TAL"/>
            </w:pPr>
            <w:r w:rsidRPr="001F23FC">
              <w:rPr>
                <w:lang w:eastAsia="zh-TW"/>
              </w:rPr>
              <w:t>6.4A.2.2.2 Carrier leakage for CA (3UL CA)</w:t>
            </w:r>
          </w:p>
        </w:tc>
        <w:tc>
          <w:tcPr>
            <w:tcW w:w="3629" w:type="dxa"/>
          </w:tcPr>
          <w:p w14:paraId="5471F352"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32906D40" w14:textId="77777777" w:rsidR="00E05D8E" w:rsidRPr="001F23FC" w:rsidRDefault="00E05D8E" w:rsidP="00E05D8E">
            <w:pPr>
              <w:pStyle w:val="TAL"/>
              <w:rPr>
                <w:rFonts w:cs="Arial"/>
                <w:snapToGrid w:val="0"/>
                <w:lang w:eastAsia="sv-SE"/>
              </w:rPr>
            </w:pPr>
          </w:p>
        </w:tc>
      </w:tr>
      <w:tr w:rsidR="00E05D8E" w:rsidRPr="001F23FC" w14:paraId="7BC8EDA6" w14:textId="77777777" w:rsidTr="005D2397">
        <w:trPr>
          <w:gridAfter w:val="1"/>
          <w:wAfter w:w="77" w:type="dxa"/>
          <w:cantSplit/>
          <w:jc w:val="center"/>
        </w:trPr>
        <w:tc>
          <w:tcPr>
            <w:tcW w:w="2720" w:type="dxa"/>
            <w:gridSpan w:val="2"/>
          </w:tcPr>
          <w:p w14:paraId="6EB09C74" w14:textId="77777777" w:rsidR="00E05D8E" w:rsidRPr="001F23FC" w:rsidRDefault="00E05D8E" w:rsidP="00E05D8E">
            <w:pPr>
              <w:pStyle w:val="TAL"/>
              <w:rPr>
                <w:lang w:eastAsia="zh-TW"/>
              </w:rPr>
            </w:pPr>
            <w:r w:rsidRPr="001F23FC">
              <w:rPr>
                <w:lang w:eastAsia="zh-TW"/>
              </w:rPr>
              <w:t>6.4A.2.2.3 Carrier leakage for CA (4UL CA)</w:t>
            </w:r>
          </w:p>
        </w:tc>
        <w:tc>
          <w:tcPr>
            <w:tcW w:w="3629" w:type="dxa"/>
          </w:tcPr>
          <w:p w14:paraId="086F0FD8"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27BF9521" w14:textId="77777777" w:rsidR="00E05D8E" w:rsidRPr="001F23FC" w:rsidRDefault="00E05D8E" w:rsidP="00E05D8E">
            <w:pPr>
              <w:pStyle w:val="TAL"/>
              <w:rPr>
                <w:rFonts w:cs="Arial"/>
                <w:snapToGrid w:val="0"/>
                <w:lang w:eastAsia="sv-SE"/>
              </w:rPr>
            </w:pPr>
          </w:p>
        </w:tc>
      </w:tr>
      <w:tr w:rsidR="00E05D8E" w:rsidRPr="001F23FC" w14:paraId="599531CA" w14:textId="77777777" w:rsidTr="005D2397">
        <w:trPr>
          <w:gridAfter w:val="1"/>
          <w:wAfter w:w="77" w:type="dxa"/>
          <w:cantSplit/>
          <w:jc w:val="center"/>
        </w:trPr>
        <w:tc>
          <w:tcPr>
            <w:tcW w:w="2720" w:type="dxa"/>
            <w:gridSpan w:val="2"/>
          </w:tcPr>
          <w:p w14:paraId="33BE961B" w14:textId="58F1FCF4" w:rsidR="00E05D8E" w:rsidRPr="001F23FC" w:rsidRDefault="00E05D8E" w:rsidP="00E05D8E">
            <w:pPr>
              <w:pStyle w:val="TAL"/>
              <w:rPr>
                <w:lang w:eastAsia="zh-TW"/>
              </w:rPr>
            </w:pPr>
            <w:r w:rsidRPr="001F23FC">
              <w:rPr>
                <w:lang w:eastAsia="zh-TW"/>
              </w:rPr>
              <w:t>6.4A.2.2.4 Carrier leakage for CA (5UL CA)</w:t>
            </w:r>
          </w:p>
        </w:tc>
        <w:tc>
          <w:tcPr>
            <w:tcW w:w="3629" w:type="dxa"/>
          </w:tcPr>
          <w:p w14:paraId="3191696B" w14:textId="5682022B"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3285FF05" w14:textId="77777777" w:rsidR="00E05D8E" w:rsidRPr="001F23FC" w:rsidRDefault="00E05D8E" w:rsidP="00E05D8E">
            <w:pPr>
              <w:pStyle w:val="TAL"/>
              <w:rPr>
                <w:rFonts w:cs="Arial"/>
                <w:snapToGrid w:val="0"/>
                <w:lang w:eastAsia="sv-SE"/>
              </w:rPr>
            </w:pPr>
          </w:p>
        </w:tc>
      </w:tr>
      <w:tr w:rsidR="00E05D8E" w:rsidRPr="001F23FC" w14:paraId="7E825484" w14:textId="77777777" w:rsidTr="005D2397">
        <w:trPr>
          <w:gridAfter w:val="1"/>
          <w:wAfter w:w="77" w:type="dxa"/>
          <w:cantSplit/>
          <w:jc w:val="center"/>
        </w:trPr>
        <w:tc>
          <w:tcPr>
            <w:tcW w:w="2720" w:type="dxa"/>
            <w:gridSpan w:val="2"/>
          </w:tcPr>
          <w:p w14:paraId="34063080" w14:textId="549A0A2E" w:rsidR="00E05D8E" w:rsidRPr="001F23FC" w:rsidRDefault="00E05D8E" w:rsidP="00E05D8E">
            <w:pPr>
              <w:pStyle w:val="TAL"/>
              <w:rPr>
                <w:lang w:eastAsia="zh-TW"/>
              </w:rPr>
            </w:pPr>
            <w:r w:rsidRPr="001F23FC">
              <w:rPr>
                <w:lang w:eastAsia="zh-TW"/>
              </w:rPr>
              <w:t>6.4A.2.2.5 Carrier leakage for CA (6UL CA)</w:t>
            </w:r>
          </w:p>
        </w:tc>
        <w:tc>
          <w:tcPr>
            <w:tcW w:w="3629" w:type="dxa"/>
          </w:tcPr>
          <w:p w14:paraId="6C7F6A66" w14:textId="34856964"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6F21CB54" w14:textId="77777777" w:rsidR="00E05D8E" w:rsidRPr="001F23FC" w:rsidRDefault="00E05D8E" w:rsidP="00E05D8E">
            <w:pPr>
              <w:pStyle w:val="TAL"/>
              <w:rPr>
                <w:rFonts w:cs="Arial"/>
                <w:snapToGrid w:val="0"/>
                <w:lang w:eastAsia="sv-SE"/>
              </w:rPr>
            </w:pPr>
          </w:p>
        </w:tc>
      </w:tr>
      <w:tr w:rsidR="00E05D8E" w:rsidRPr="001F23FC" w14:paraId="5012EC45" w14:textId="77777777" w:rsidTr="005D2397">
        <w:trPr>
          <w:gridAfter w:val="1"/>
          <w:wAfter w:w="77" w:type="dxa"/>
          <w:cantSplit/>
          <w:jc w:val="center"/>
        </w:trPr>
        <w:tc>
          <w:tcPr>
            <w:tcW w:w="2720" w:type="dxa"/>
            <w:gridSpan w:val="2"/>
          </w:tcPr>
          <w:p w14:paraId="0AEE0C3F" w14:textId="7D2903A1" w:rsidR="00E05D8E" w:rsidRPr="001F23FC" w:rsidRDefault="00E05D8E" w:rsidP="00E05D8E">
            <w:pPr>
              <w:pStyle w:val="TAL"/>
              <w:rPr>
                <w:lang w:eastAsia="zh-TW"/>
              </w:rPr>
            </w:pPr>
            <w:r w:rsidRPr="001F23FC">
              <w:rPr>
                <w:lang w:eastAsia="zh-TW"/>
              </w:rPr>
              <w:t>6.4A.2.2.6 Carrier leakage for CA (7UL CA)</w:t>
            </w:r>
          </w:p>
        </w:tc>
        <w:tc>
          <w:tcPr>
            <w:tcW w:w="3629" w:type="dxa"/>
          </w:tcPr>
          <w:p w14:paraId="69588229" w14:textId="297D43AE"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3863E5B" w14:textId="77777777" w:rsidR="00E05D8E" w:rsidRPr="001F23FC" w:rsidRDefault="00E05D8E" w:rsidP="00E05D8E">
            <w:pPr>
              <w:pStyle w:val="TAL"/>
              <w:rPr>
                <w:rFonts w:cs="Arial"/>
                <w:snapToGrid w:val="0"/>
                <w:lang w:eastAsia="sv-SE"/>
              </w:rPr>
            </w:pPr>
          </w:p>
        </w:tc>
      </w:tr>
      <w:tr w:rsidR="00E05D8E" w:rsidRPr="001F23FC" w14:paraId="4C8D8FC9" w14:textId="77777777" w:rsidTr="005D2397">
        <w:trPr>
          <w:gridAfter w:val="1"/>
          <w:wAfter w:w="77" w:type="dxa"/>
          <w:cantSplit/>
          <w:jc w:val="center"/>
        </w:trPr>
        <w:tc>
          <w:tcPr>
            <w:tcW w:w="2720" w:type="dxa"/>
            <w:gridSpan w:val="2"/>
          </w:tcPr>
          <w:p w14:paraId="128403C8" w14:textId="459A3E5B" w:rsidR="00E05D8E" w:rsidRPr="001F23FC" w:rsidRDefault="00E05D8E" w:rsidP="00E05D8E">
            <w:pPr>
              <w:pStyle w:val="TAL"/>
              <w:rPr>
                <w:lang w:eastAsia="zh-TW"/>
              </w:rPr>
            </w:pPr>
            <w:r w:rsidRPr="001F23FC">
              <w:rPr>
                <w:lang w:eastAsia="zh-TW"/>
              </w:rPr>
              <w:t>6.4A.2.2.7 Carrier leakage for CA (8UL CA)</w:t>
            </w:r>
          </w:p>
        </w:tc>
        <w:tc>
          <w:tcPr>
            <w:tcW w:w="3629" w:type="dxa"/>
          </w:tcPr>
          <w:p w14:paraId="6D91BE2F" w14:textId="49570239"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B3A0990" w14:textId="77777777" w:rsidR="00E05D8E" w:rsidRPr="001F23FC" w:rsidRDefault="00E05D8E" w:rsidP="00E05D8E">
            <w:pPr>
              <w:pStyle w:val="TAL"/>
              <w:rPr>
                <w:rFonts w:cs="Arial"/>
                <w:snapToGrid w:val="0"/>
                <w:lang w:eastAsia="sv-SE"/>
              </w:rPr>
            </w:pPr>
          </w:p>
        </w:tc>
      </w:tr>
      <w:tr w:rsidR="00E05D8E" w:rsidRPr="001F23FC"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1F23FC" w:rsidRDefault="00E05D8E" w:rsidP="00E05D8E">
            <w:pPr>
              <w:pStyle w:val="TAL"/>
              <w:rPr>
                <w:lang w:eastAsia="zh-TW"/>
              </w:rPr>
            </w:pPr>
            <w:r w:rsidRPr="001F23FC">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1F23FC" w:rsidRDefault="00E05D8E" w:rsidP="00E05D8E">
            <w:pPr>
              <w:pStyle w:val="TAL"/>
              <w:rPr>
                <w:rFonts w:cs="Arial"/>
                <w:snapToGrid w:val="0"/>
                <w:lang w:eastAsia="sv-SE"/>
              </w:rPr>
            </w:pPr>
          </w:p>
        </w:tc>
      </w:tr>
      <w:tr w:rsidR="00E05D8E" w:rsidRPr="001F23FC"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1F23FC" w:rsidRDefault="00E05D8E" w:rsidP="00E05D8E">
            <w:pPr>
              <w:pStyle w:val="TAL"/>
              <w:rPr>
                <w:lang w:eastAsia="zh-TW"/>
              </w:rPr>
            </w:pPr>
            <w:r w:rsidRPr="001F23FC">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1F23FC" w:rsidRDefault="00E05D8E" w:rsidP="00E05D8E">
            <w:pPr>
              <w:pStyle w:val="TAL"/>
              <w:rPr>
                <w:rFonts w:cs="Arial"/>
                <w:snapToGrid w:val="0"/>
                <w:lang w:eastAsia="sv-SE"/>
              </w:rPr>
            </w:pPr>
          </w:p>
        </w:tc>
      </w:tr>
      <w:tr w:rsidR="00E05D8E" w:rsidRPr="001F23FC"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1F23FC" w:rsidRDefault="00E05D8E" w:rsidP="00E05D8E">
            <w:pPr>
              <w:pStyle w:val="TAL"/>
              <w:rPr>
                <w:lang w:eastAsia="zh-TW"/>
              </w:rPr>
            </w:pPr>
            <w:r w:rsidRPr="001F23FC">
              <w:rPr>
                <w:lang w:eastAsia="zh-TW"/>
              </w:rPr>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1F23FC" w:rsidRDefault="00E05D8E" w:rsidP="00E05D8E">
            <w:pPr>
              <w:pStyle w:val="TAL"/>
              <w:rPr>
                <w:rFonts w:cs="Arial"/>
                <w:snapToGrid w:val="0"/>
                <w:lang w:eastAsia="sv-SE"/>
              </w:rPr>
            </w:pPr>
          </w:p>
        </w:tc>
      </w:tr>
      <w:tr w:rsidR="00E05D8E" w:rsidRPr="001F23FC"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1F23FC" w:rsidRDefault="00E05D8E" w:rsidP="00E05D8E">
            <w:pPr>
              <w:pStyle w:val="TAL"/>
              <w:rPr>
                <w:lang w:eastAsia="zh-TW"/>
              </w:rPr>
            </w:pPr>
            <w:r w:rsidRPr="001F23FC">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1F23FC" w:rsidRDefault="00E05D8E" w:rsidP="00E05D8E">
            <w:pPr>
              <w:pStyle w:val="TAL"/>
              <w:rPr>
                <w:rFonts w:cs="Arial"/>
                <w:snapToGrid w:val="0"/>
                <w:lang w:eastAsia="sv-SE"/>
              </w:rPr>
            </w:pPr>
          </w:p>
        </w:tc>
      </w:tr>
      <w:tr w:rsidR="00E05D8E" w:rsidRPr="001F23FC"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1F23FC" w:rsidRDefault="00E05D8E" w:rsidP="00E05D8E">
            <w:pPr>
              <w:pStyle w:val="TAL"/>
              <w:rPr>
                <w:lang w:eastAsia="zh-TW"/>
              </w:rPr>
            </w:pPr>
            <w:r w:rsidRPr="001F23FC">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1F23FC" w:rsidRDefault="00E05D8E" w:rsidP="00E05D8E">
            <w:pPr>
              <w:pStyle w:val="TAL"/>
              <w:rPr>
                <w:rFonts w:cs="Arial"/>
                <w:snapToGrid w:val="0"/>
                <w:lang w:eastAsia="sv-SE"/>
              </w:rPr>
            </w:pPr>
          </w:p>
        </w:tc>
      </w:tr>
      <w:tr w:rsidR="00E05D8E" w:rsidRPr="001F23FC"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1F23FC" w:rsidRDefault="00E05D8E" w:rsidP="00E05D8E">
            <w:pPr>
              <w:pStyle w:val="TAL"/>
              <w:rPr>
                <w:lang w:eastAsia="zh-TW"/>
              </w:rPr>
            </w:pPr>
            <w:r w:rsidRPr="001F23FC">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1F23FC" w:rsidRDefault="00E05D8E" w:rsidP="00E05D8E">
            <w:pPr>
              <w:pStyle w:val="TAL"/>
              <w:rPr>
                <w:rFonts w:cs="Arial"/>
                <w:snapToGrid w:val="0"/>
                <w:lang w:eastAsia="sv-SE"/>
              </w:rPr>
            </w:pPr>
          </w:p>
        </w:tc>
      </w:tr>
      <w:tr w:rsidR="00E05D8E" w:rsidRPr="001F23FC"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1F23FC" w:rsidRDefault="00E05D8E" w:rsidP="00E05D8E">
            <w:pPr>
              <w:pStyle w:val="TAL"/>
              <w:rPr>
                <w:lang w:eastAsia="zh-TW"/>
              </w:rPr>
            </w:pPr>
            <w:r w:rsidRPr="001F23FC">
              <w:rPr>
                <w:lang w:eastAsia="zh-TW"/>
              </w:rPr>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1F23FC" w:rsidRDefault="00E05D8E" w:rsidP="00E05D8E">
            <w:pPr>
              <w:pStyle w:val="TAL"/>
              <w:rPr>
                <w:rFonts w:cs="Arial"/>
                <w:snapToGrid w:val="0"/>
                <w:lang w:eastAsia="sv-SE"/>
              </w:rPr>
            </w:pPr>
          </w:p>
        </w:tc>
      </w:tr>
      <w:tr w:rsidR="005D2397" w:rsidRPr="001F23FC"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1F23FC" w:rsidRDefault="005D2397" w:rsidP="005D2397">
            <w:pPr>
              <w:pStyle w:val="TAL"/>
              <w:rPr>
                <w:lang w:eastAsia="zh-TW"/>
              </w:rPr>
            </w:pPr>
            <w:r w:rsidRPr="001F23FC">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1F23FC" w:rsidRDefault="005D2397" w:rsidP="005D2397">
            <w:pPr>
              <w:pStyle w:val="TAL"/>
              <w:rPr>
                <w:rFonts w:cs="v4.2.0"/>
                <w:u w:val="single"/>
                <w:lang w:eastAsia="zh-TW"/>
              </w:rPr>
            </w:pPr>
            <w:r w:rsidRPr="001F23FC">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1F23FC" w:rsidRDefault="005D2397" w:rsidP="005D2397">
            <w:pPr>
              <w:pStyle w:val="TAL"/>
              <w:rPr>
                <w:rFonts w:cs="v4.2.0"/>
              </w:rPr>
            </w:pPr>
            <w:r w:rsidRPr="001F23FC">
              <w:rPr>
                <w:rFonts w:cs="v4.2.0"/>
              </w:rPr>
              <w:t>Same as 6.4.1</w:t>
            </w:r>
          </w:p>
          <w:p w14:paraId="6E019C37" w14:textId="77777777" w:rsidR="005D2397" w:rsidRPr="001F23FC" w:rsidRDefault="005D2397" w:rsidP="005D2397">
            <w:pPr>
              <w:pStyle w:val="TAL"/>
              <w:rPr>
                <w:rFonts w:cs="Arial"/>
                <w:snapToGrid w:val="0"/>
                <w:lang w:eastAsia="sv-SE"/>
              </w:rPr>
            </w:pPr>
          </w:p>
        </w:tc>
      </w:tr>
      <w:tr w:rsidR="00E05D8E" w:rsidRPr="001F23FC" w14:paraId="479F48D1" w14:textId="77777777" w:rsidTr="005D2397">
        <w:trPr>
          <w:gridAfter w:val="1"/>
          <w:wAfter w:w="77" w:type="dxa"/>
          <w:cantSplit/>
          <w:jc w:val="center"/>
        </w:trPr>
        <w:tc>
          <w:tcPr>
            <w:tcW w:w="2720" w:type="dxa"/>
            <w:gridSpan w:val="2"/>
          </w:tcPr>
          <w:p w14:paraId="41223494" w14:textId="77777777" w:rsidR="00E05D8E" w:rsidRPr="001F23FC" w:rsidRDefault="00E05D8E" w:rsidP="00E05D8E">
            <w:pPr>
              <w:pStyle w:val="TAL"/>
              <w:rPr>
                <w:rFonts w:cs="v4.2.0"/>
              </w:rPr>
            </w:pPr>
            <w:r w:rsidRPr="001F23FC">
              <w:rPr>
                <w:rFonts w:cs="v4.2.0"/>
              </w:rPr>
              <w:t>6.5.1 Occupied bandwidth</w:t>
            </w:r>
          </w:p>
        </w:tc>
        <w:tc>
          <w:tcPr>
            <w:tcW w:w="3629" w:type="dxa"/>
          </w:tcPr>
          <w:p w14:paraId="14C8F01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7BB082E4" w14:textId="77777777" w:rsidR="00E05D8E" w:rsidRPr="001F23FC" w:rsidRDefault="00E05D8E" w:rsidP="00E05D8E">
            <w:pPr>
              <w:pStyle w:val="TAL"/>
              <w:rPr>
                <w:rFonts w:cs="Arial"/>
                <w:bCs/>
                <w:szCs w:val="18"/>
              </w:rPr>
            </w:pPr>
          </w:p>
          <w:p w14:paraId="3D9A566B" w14:textId="77777777" w:rsidR="00E05D8E" w:rsidRPr="001F23FC" w:rsidRDefault="00E05D8E" w:rsidP="00E05D8E">
            <w:pPr>
              <w:pStyle w:val="TAL"/>
              <w:rPr>
                <w:rFonts w:cs="Arial"/>
                <w:bCs/>
                <w:szCs w:val="18"/>
                <w:u w:val="single"/>
              </w:rPr>
            </w:pPr>
            <w:r w:rsidRPr="001F23FC">
              <w:rPr>
                <w:rFonts w:cs="Arial"/>
                <w:bCs/>
                <w:szCs w:val="18"/>
                <w:u w:val="single"/>
              </w:rPr>
              <w:t>PC3 and PC1:</w:t>
            </w:r>
          </w:p>
          <w:p w14:paraId="64F22ECB" w14:textId="77777777" w:rsidR="00E05D8E" w:rsidRPr="001F23FC" w:rsidRDefault="00E05D8E" w:rsidP="00E05D8E">
            <w:pPr>
              <w:pStyle w:val="TAL"/>
              <w:rPr>
                <w:rFonts w:cs="Arial"/>
                <w:bCs/>
                <w:szCs w:val="18"/>
              </w:rPr>
            </w:pPr>
            <w:r w:rsidRPr="001F23FC">
              <w:rPr>
                <w:rFonts w:cs="Arial"/>
                <w:bCs/>
                <w:szCs w:val="18"/>
              </w:rPr>
              <w:t>FR2a:</w:t>
            </w:r>
          </w:p>
          <w:p w14:paraId="39FA1F7A" w14:textId="26BF668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4B965D37" w14:textId="74B63C8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282F546" w14:textId="669046D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0866A7" w14:textId="525218DD" w:rsidR="00E05D8E" w:rsidRPr="001F23FC" w:rsidRDefault="00E05D8E" w:rsidP="00E05D8E">
            <w:pPr>
              <w:pStyle w:val="TAL"/>
              <w:rPr>
                <w:rFonts w:cs="Arial"/>
                <w:bCs/>
                <w:szCs w:val="18"/>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3E5707E8" w14:textId="77777777" w:rsidR="00E05D8E" w:rsidRPr="001F23FC" w:rsidRDefault="00E05D8E" w:rsidP="00E05D8E">
            <w:pPr>
              <w:pStyle w:val="TAL"/>
              <w:rPr>
                <w:rFonts w:cs="Arial"/>
                <w:bCs/>
                <w:szCs w:val="18"/>
              </w:rPr>
            </w:pPr>
          </w:p>
          <w:p w14:paraId="2BD7370F" w14:textId="77777777" w:rsidR="00E05D8E" w:rsidRPr="001F23FC" w:rsidRDefault="00E05D8E" w:rsidP="00E05D8E">
            <w:pPr>
              <w:pStyle w:val="TAL"/>
              <w:rPr>
                <w:rFonts w:cs="Arial"/>
                <w:bCs/>
                <w:szCs w:val="18"/>
              </w:rPr>
            </w:pPr>
            <w:r w:rsidRPr="001F23FC">
              <w:rPr>
                <w:rFonts w:cs="Arial"/>
                <w:bCs/>
                <w:szCs w:val="18"/>
              </w:rPr>
              <w:t>FR2b:</w:t>
            </w:r>
          </w:p>
          <w:p w14:paraId="7A6803E0" w14:textId="203D939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0369A8E2" w14:textId="4F51947D"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7808700" w14:textId="2E3043AC" w:rsidR="00E05D8E" w:rsidRPr="001F23FC" w:rsidRDefault="00E05D8E" w:rsidP="00E05D8E">
            <w:pPr>
              <w:keepNext/>
              <w:keepLines/>
              <w:spacing w:after="0"/>
              <w:rPr>
                <w:rFonts w:ascii="Arial" w:hAnsi="Arial" w:cs="v4.2.0"/>
                <w:sz w:val="18"/>
              </w:rPr>
            </w:pPr>
            <w:r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68C7B482" w14:textId="1FFB18B5" w:rsidR="00E05D8E" w:rsidRPr="001F23FC" w:rsidRDefault="00E05D8E" w:rsidP="00E05D8E">
            <w:pPr>
              <w:pStyle w:val="TAL"/>
              <w:rPr>
                <w:rFonts w:cs="Arial"/>
                <w:bCs/>
                <w:szCs w:val="18"/>
              </w:rPr>
            </w:pPr>
            <w:r w:rsidRPr="001F23FC">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5064D131" w14:textId="77777777" w:rsidR="00E05D8E" w:rsidRPr="001F23FC" w:rsidRDefault="00E05D8E" w:rsidP="00E05D8E">
            <w:pPr>
              <w:pStyle w:val="TAL"/>
              <w:rPr>
                <w:rFonts w:cs="Arial"/>
                <w:bCs/>
                <w:szCs w:val="18"/>
              </w:rPr>
            </w:pPr>
          </w:p>
          <w:p w14:paraId="46BA2934" w14:textId="77777777" w:rsidR="00E05D8E" w:rsidRPr="001F23FC" w:rsidRDefault="00E05D8E" w:rsidP="00E05D8E">
            <w:pPr>
              <w:pStyle w:val="TAL"/>
              <w:rPr>
                <w:rFonts w:cs="Arial"/>
                <w:bCs/>
                <w:szCs w:val="18"/>
                <w:u w:val="single"/>
              </w:rPr>
            </w:pPr>
            <w:r w:rsidRPr="001F23FC">
              <w:rPr>
                <w:rFonts w:cs="Arial"/>
                <w:bCs/>
                <w:szCs w:val="18"/>
                <w:u w:val="single"/>
              </w:rPr>
              <w:t>PC3:</w:t>
            </w:r>
          </w:p>
          <w:p w14:paraId="6ECB9903" w14:textId="77777777" w:rsidR="00E05D8E" w:rsidRPr="001F23FC" w:rsidRDefault="00E05D8E" w:rsidP="00E05D8E">
            <w:pPr>
              <w:pStyle w:val="TAL"/>
              <w:rPr>
                <w:rFonts w:cs="Arial"/>
                <w:bCs/>
                <w:szCs w:val="18"/>
              </w:rPr>
            </w:pPr>
            <w:r w:rsidRPr="001F23FC">
              <w:rPr>
                <w:rFonts w:cs="Arial"/>
                <w:bCs/>
                <w:szCs w:val="18"/>
              </w:rPr>
              <w:t>FR2c:</w:t>
            </w:r>
          </w:p>
          <w:p w14:paraId="168287DD" w14:textId="4EBE3EDF" w:rsidR="00695CE0" w:rsidRPr="001F23FC" w:rsidRDefault="00695CE0" w:rsidP="00695CE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0.65</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8A2DF63" w14:textId="79F4A441" w:rsidR="00695CE0" w:rsidRPr="001F23FC" w:rsidRDefault="00695CE0" w:rsidP="00695CE0">
            <w:pPr>
              <w:keepNext/>
              <w:keepLines/>
              <w:spacing w:after="0"/>
              <w:rPr>
                <w:rFonts w:ascii="Arial" w:hAnsi="Arial" w:cs="v4.2.0"/>
                <w:sz w:val="18"/>
              </w:rPr>
            </w:pPr>
            <w:r w:rsidRPr="001F23FC">
              <w:rPr>
                <w:rFonts w:ascii="Arial" w:hAnsi="Arial" w:cs="Arial"/>
                <w:sz w:val="18"/>
              </w:rPr>
              <w:t>±0.65</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B6091FD" w14:textId="75A7B1EE" w:rsidR="00695CE0" w:rsidRPr="001F23FC" w:rsidRDefault="00695CE0" w:rsidP="00695CE0">
            <w:pPr>
              <w:keepNext/>
              <w:keepLines/>
              <w:spacing w:after="0"/>
              <w:rPr>
                <w:rFonts w:ascii="Arial" w:hAnsi="Arial" w:cs="v4.2.0"/>
                <w:sz w:val="18"/>
              </w:rPr>
            </w:pPr>
            <w:r w:rsidRPr="001F23FC">
              <w:rPr>
                <w:rFonts w:ascii="Arial" w:hAnsi="Arial" w:cs="Arial"/>
                <w:sz w:val="18"/>
              </w:rPr>
              <w:t>±</w:t>
            </w:r>
            <w:r w:rsidR="001C120D"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12CD5328" w14:textId="4B1878E1" w:rsidR="00695CE0" w:rsidRPr="001F23FC" w:rsidRDefault="00695CE0" w:rsidP="00695CE0">
            <w:pPr>
              <w:pStyle w:val="TAL"/>
              <w:rPr>
                <w:rFonts w:cs="Arial"/>
                <w:bCs/>
                <w:szCs w:val="18"/>
              </w:rPr>
            </w:pPr>
            <w:r w:rsidRPr="001F23FC">
              <w:rPr>
                <w:rFonts w:cs="Arial"/>
              </w:rPr>
              <w:t>±</w:t>
            </w:r>
            <w:r w:rsidR="001C120D" w:rsidRPr="001F23FC">
              <w:rPr>
                <w:rFonts w:cs="Arial"/>
              </w:rPr>
              <w:t>1.5</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61F4218B" w14:textId="130E755B" w:rsidR="00E05D8E" w:rsidRPr="001F23FC" w:rsidRDefault="00E05D8E" w:rsidP="00E05D8E">
            <w:pPr>
              <w:pStyle w:val="TAL"/>
              <w:rPr>
                <w:rFonts w:cs="v4.2.0"/>
              </w:rPr>
            </w:pPr>
          </w:p>
          <w:p w14:paraId="6DB7AD5B" w14:textId="5EA7B2F5" w:rsidR="00E05D8E" w:rsidRPr="001F23FC" w:rsidRDefault="00992A98" w:rsidP="00E05D8E">
            <w:pPr>
              <w:pStyle w:val="TAL"/>
              <w:rPr>
                <w:rFonts w:cs="Arial"/>
                <w:bCs/>
                <w:szCs w:val="18"/>
                <w:u w:val="single"/>
              </w:rPr>
            </w:pPr>
            <w:r w:rsidRPr="001F23FC">
              <w:rPr>
                <w:rFonts w:cs="Arial"/>
                <w:bCs/>
                <w:szCs w:val="18"/>
                <w:u w:val="single"/>
              </w:rPr>
              <w:t>PC5, PC6:</w:t>
            </w:r>
          </w:p>
          <w:p w14:paraId="3A82706C" w14:textId="77777777" w:rsidR="00E05D8E" w:rsidRPr="001F23FC" w:rsidRDefault="00E05D8E" w:rsidP="00E05D8E">
            <w:pPr>
              <w:pStyle w:val="TAL"/>
              <w:rPr>
                <w:rFonts w:cs="Arial"/>
                <w:bCs/>
                <w:szCs w:val="18"/>
              </w:rPr>
            </w:pPr>
            <w:r w:rsidRPr="001F23FC">
              <w:rPr>
                <w:rFonts w:cs="Arial"/>
                <w:bCs/>
                <w:szCs w:val="18"/>
              </w:rPr>
              <w:t>FR2a:</w:t>
            </w:r>
          </w:p>
          <w:p w14:paraId="391FBC85" w14:textId="079E05E1"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119019A1" w14:textId="4005ABE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033EAC3" w14:textId="58B17A1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847FA84" w14:textId="24C05DAD" w:rsidR="00E05D8E" w:rsidRPr="001F23FC" w:rsidRDefault="00E05D8E" w:rsidP="00E05D8E">
            <w:pPr>
              <w:pStyle w:val="TAL"/>
              <w:rPr>
                <w:rFonts w:cs="v4.2.0"/>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tc>
        <w:tc>
          <w:tcPr>
            <w:tcW w:w="2949" w:type="dxa"/>
          </w:tcPr>
          <w:p w14:paraId="5C62713E" w14:textId="77777777" w:rsidR="00E05D8E" w:rsidRPr="001F23FC" w:rsidRDefault="00E05D8E" w:rsidP="00E05D8E">
            <w:pPr>
              <w:pStyle w:val="TAL"/>
              <w:rPr>
                <w:rFonts w:cs="Arial"/>
                <w:snapToGrid w:val="0"/>
                <w:lang w:eastAsia="sv-SE"/>
              </w:rPr>
            </w:pPr>
          </w:p>
        </w:tc>
      </w:tr>
      <w:tr w:rsidR="00E05D8E" w:rsidRPr="001F23FC" w14:paraId="402A5AAC" w14:textId="77777777" w:rsidTr="005D2397">
        <w:trPr>
          <w:gridAfter w:val="1"/>
          <w:wAfter w:w="77" w:type="dxa"/>
          <w:cantSplit/>
          <w:jc w:val="center"/>
        </w:trPr>
        <w:tc>
          <w:tcPr>
            <w:tcW w:w="2720" w:type="dxa"/>
            <w:gridSpan w:val="2"/>
          </w:tcPr>
          <w:p w14:paraId="44B945FA" w14:textId="77777777" w:rsidR="00E05D8E" w:rsidRPr="001F23FC" w:rsidRDefault="00E05D8E" w:rsidP="00E05D8E">
            <w:pPr>
              <w:pStyle w:val="TAL"/>
              <w:rPr>
                <w:rFonts w:cs="v4.2.0"/>
              </w:rPr>
            </w:pPr>
            <w:r w:rsidRPr="001F23FC">
              <w:rPr>
                <w:rFonts w:cs="v4.2.0"/>
              </w:rPr>
              <w:lastRenderedPageBreak/>
              <w:t>6.5.2.1 Spectrum Emission Mask</w:t>
            </w:r>
          </w:p>
        </w:tc>
        <w:tc>
          <w:tcPr>
            <w:tcW w:w="3629" w:type="dxa"/>
          </w:tcPr>
          <w:p w14:paraId="2BEE454B" w14:textId="77777777" w:rsidR="00E05D8E" w:rsidRPr="001F23FC" w:rsidRDefault="00E05D8E" w:rsidP="00E05D8E">
            <w:pPr>
              <w:pStyle w:val="TAL"/>
            </w:pPr>
            <w:r w:rsidRPr="001F23FC">
              <w:t>PC3</w:t>
            </w:r>
          </w:p>
          <w:p w14:paraId="6EE51234"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4F84B6D"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24727C3A"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5.51 dB (FR2b)</w:t>
            </w:r>
          </w:p>
          <w:p w14:paraId="57147890"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6.86 dB (FR2c)</w:t>
            </w:r>
          </w:p>
          <w:p w14:paraId="47620EB1" w14:textId="77777777" w:rsidR="00E05D8E" w:rsidRPr="001F23FC" w:rsidRDefault="00E05D8E" w:rsidP="00E05D8E">
            <w:pPr>
              <w:pStyle w:val="TAL"/>
              <w:rPr>
                <w:rFonts w:cs="Arial"/>
                <w:bCs/>
                <w:szCs w:val="18"/>
              </w:rPr>
            </w:pPr>
          </w:p>
          <w:p w14:paraId="17DA8919" w14:textId="77777777" w:rsidR="00E05D8E" w:rsidRPr="001F23FC" w:rsidRDefault="00E05D8E" w:rsidP="00E05D8E">
            <w:pPr>
              <w:pStyle w:val="TAL"/>
              <w:rPr>
                <w:rFonts w:cs="Arial"/>
                <w:bCs/>
                <w:szCs w:val="18"/>
              </w:rPr>
            </w:pPr>
            <w:r w:rsidRPr="001F23FC">
              <w:rPr>
                <w:rFonts w:cs="Arial"/>
                <w:bCs/>
                <w:szCs w:val="18"/>
              </w:rPr>
              <w:t>PC1</w:t>
            </w:r>
          </w:p>
          <w:p w14:paraId="35CA5408" w14:textId="77777777" w:rsidR="00E05D8E" w:rsidRPr="001F23FC" w:rsidRDefault="00E05D8E" w:rsidP="00E05D8E">
            <w:pPr>
              <w:pStyle w:val="TAL"/>
              <w:rPr>
                <w:rFonts w:cs="Arial"/>
                <w:bCs/>
                <w:szCs w:val="18"/>
              </w:rPr>
            </w:pPr>
            <w:r w:rsidRPr="001F23FC">
              <w:rPr>
                <w:rFonts w:cs="Arial"/>
                <w:bCs/>
                <w:szCs w:val="18"/>
              </w:rPr>
              <w:t>Max Device size ≤ 30 cm</w:t>
            </w:r>
          </w:p>
          <w:p w14:paraId="2E06897B" w14:textId="77777777" w:rsidR="00E05D8E" w:rsidRPr="001F23FC" w:rsidRDefault="00E05D8E" w:rsidP="00E05D8E">
            <w:pPr>
              <w:pStyle w:val="TAL"/>
              <w:rPr>
                <w:rFonts w:cs="Arial"/>
                <w:bCs/>
                <w:szCs w:val="18"/>
              </w:rPr>
            </w:pPr>
            <w:r w:rsidRPr="001F23FC">
              <w:rPr>
                <w:rFonts w:cs="Arial"/>
                <w:bCs/>
                <w:szCs w:val="18"/>
              </w:rPr>
              <w:t>±6.32 dB (FR2a)</w:t>
            </w:r>
          </w:p>
          <w:p w14:paraId="4BD4ED9A" w14:textId="77777777" w:rsidR="00E05D8E" w:rsidRPr="001F23FC" w:rsidRDefault="00E05D8E" w:rsidP="00E05D8E">
            <w:pPr>
              <w:pStyle w:val="TAL"/>
              <w:rPr>
                <w:rFonts w:cs="Arial"/>
                <w:bCs/>
                <w:szCs w:val="18"/>
              </w:rPr>
            </w:pPr>
            <w:r w:rsidRPr="001F23FC">
              <w:rPr>
                <w:rFonts w:cs="Arial"/>
                <w:bCs/>
                <w:szCs w:val="18"/>
              </w:rPr>
              <w:t>±FFS (FR2b)</w:t>
            </w:r>
          </w:p>
          <w:p w14:paraId="42AC1672" w14:textId="77777777" w:rsidR="00E05D8E" w:rsidRPr="001F23FC" w:rsidRDefault="00E05D8E" w:rsidP="00E05D8E">
            <w:pPr>
              <w:pStyle w:val="TAL"/>
              <w:rPr>
                <w:rFonts w:cs="Arial"/>
                <w:bCs/>
                <w:szCs w:val="18"/>
              </w:rPr>
            </w:pPr>
          </w:p>
          <w:p w14:paraId="5EE5E3A9" w14:textId="04D05822" w:rsidR="00E05D8E" w:rsidRPr="001F23FC" w:rsidRDefault="00E05D8E" w:rsidP="00E05D8E">
            <w:pPr>
              <w:pStyle w:val="TAL"/>
            </w:pPr>
            <w:r w:rsidRPr="001F23FC">
              <w:t>PC5</w:t>
            </w:r>
            <w:r w:rsidR="00743BBA" w:rsidRPr="001F23FC">
              <w:t>, PC6</w:t>
            </w:r>
          </w:p>
          <w:p w14:paraId="345BB8D7"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3DCEDFE8"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52EF591E" w14:textId="2B77BF2F" w:rsidR="00E05D8E" w:rsidRPr="001F23FC" w:rsidRDefault="00E05D8E" w:rsidP="00E05D8E">
            <w:pPr>
              <w:pStyle w:val="TAL"/>
              <w:rPr>
                <w:rFonts w:cs="v4.2.0"/>
              </w:rPr>
            </w:pPr>
          </w:p>
        </w:tc>
        <w:tc>
          <w:tcPr>
            <w:tcW w:w="2949" w:type="dxa"/>
          </w:tcPr>
          <w:p w14:paraId="433AC1D2" w14:textId="20F1B7AF"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B.16-1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0D38865" w14:textId="77777777" w:rsidTr="005D2397">
        <w:trPr>
          <w:gridAfter w:val="1"/>
          <w:wAfter w:w="77" w:type="dxa"/>
          <w:cantSplit/>
          <w:jc w:val="center"/>
        </w:trPr>
        <w:tc>
          <w:tcPr>
            <w:tcW w:w="2720" w:type="dxa"/>
            <w:gridSpan w:val="2"/>
          </w:tcPr>
          <w:p w14:paraId="13AFE85C" w14:textId="772054EC" w:rsidR="00E05D8E" w:rsidRPr="001F23FC" w:rsidRDefault="00E05D8E" w:rsidP="00E05D8E">
            <w:pPr>
              <w:pStyle w:val="TAL"/>
              <w:rPr>
                <w:rFonts w:cs="v4.2.0"/>
              </w:rPr>
            </w:pPr>
            <w:r w:rsidRPr="001F23FC">
              <w:rPr>
                <w:rFonts w:cs="v4.2.0"/>
              </w:rPr>
              <w:t>6.5.2.1_1 Spectrum Emission Mask with Power Boost</w:t>
            </w:r>
          </w:p>
        </w:tc>
        <w:tc>
          <w:tcPr>
            <w:tcW w:w="3629" w:type="dxa"/>
          </w:tcPr>
          <w:p w14:paraId="5E71C6FE" w14:textId="2E66EA8E" w:rsidR="00E05D8E" w:rsidRPr="001F23FC" w:rsidRDefault="00E05D8E" w:rsidP="00E05D8E">
            <w:pPr>
              <w:pStyle w:val="TAL"/>
            </w:pPr>
            <w:r w:rsidRPr="001F23FC">
              <w:t>Same as 6.5.2.1</w:t>
            </w:r>
          </w:p>
        </w:tc>
        <w:tc>
          <w:tcPr>
            <w:tcW w:w="2949" w:type="dxa"/>
          </w:tcPr>
          <w:p w14:paraId="4DEBF99B" w14:textId="77777777" w:rsidR="00E05D8E" w:rsidRPr="001F23FC" w:rsidRDefault="00E05D8E" w:rsidP="00E05D8E">
            <w:pPr>
              <w:pStyle w:val="TAL"/>
              <w:rPr>
                <w:rFonts w:cs="Arial"/>
                <w:snapToGrid w:val="0"/>
              </w:rPr>
            </w:pPr>
          </w:p>
        </w:tc>
      </w:tr>
      <w:tr w:rsidR="00E05D8E" w:rsidRPr="001F23FC" w14:paraId="7E8A90F2" w14:textId="77777777" w:rsidTr="005D2397">
        <w:trPr>
          <w:gridAfter w:val="1"/>
          <w:wAfter w:w="77" w:type="dxa"/>
          <w:cantSplit/>
          <w:jc w:val="center"/>
        </w:trPr>
        <w:tc>
          <w:tcPr>
            <w:tcW w:w="2720" w:type="dxa"/>
            <w:gridSpan w:val="2"/>
          </w:tcPr>
          <w:p w14:paraId="33E559F8" w14:textId="77777777" w:rsidR="00E05D8E" w:rsidRPr="001F23FC" w:rsidRDefault="00E05D8E" w:rsidP="00E05D8E">
            <w:pPr>
              <w:pStyle w:val="TAL"/>
              <w:rPr>
                <w:rFonts w:cs="v4.2.0"/>
              </w:rPr>
            </w:pPr>
            <w:r w:rsidRPr="001F23FC">
              <w:rPr>
                <w:rFonts w:cs="v4.2.0"/>
              </w:rPr>
              <w:t>6.5.2.3 Adjacent Channel Leakage Ratio</w:t>
            </w:r>
          </w:p>
        </w:tc>
        <w:tc>
          <w:tcPr>
            <w:tcW w:w="3629" w:type="dxa"/>
          </w:tcPr>
          <w:p w14:paraId="4A28FAF7" w14:textId="77777777" w:rsidR="00E05D8E" w:rsidRPr="006A33BD" w:rsidRDefault="00E05D8E" w:rsidP="00E05D8E">
            <w:pPr>
              <w:pStyle w:val="TAL"/>
              <w:rPr>
                <w:lang w:val="fr-FR"/>
              </w:rPr>
            </w:pPr>
            <w:r w:rsidRPr="006A33BD">
              <w:rPr>
                <w:lang w:val="fr-FR"/>
              </w:rPr>
              <w:t>PC3</w:t>
            </w:r>
          </w:p>
          <w:p w14:paraId="00B93EA3" w14:textId="089152FA" w:rsidR="00E05D8E" w:rsidRPr="006A33BD" w:rsidRDefault="00E05D8E" w:rsidP="00E05D8E">
            <w:pPr>
              <w:pStyle w:val="TAL"/>
              <w:rPr>
                <w:rFonts w:cs="Arial"/>
                <w:bCs/>
                <w:szCs w:val="18"/>
                <w:lang w:val="fr-FR"/>
              </w:rPr>
            </w:pPr>
            <w:r w:rsidRPr="006A33BD">
              <w:rPr>
                <w:lang w:val="fr-FR"/>
              </w:rPr>
              <w:t xml:space="preserve">Max </w:t>
            </w:r>
            <w:proofErr w:type="spellStart"/>
            <w:r w:rsidRPr="006A33BD">
              <w:rPr>
                <w:lang w:val="fr-FR"/>
              </w:rPr>
              <w:t>Device</w:t>
            </w:r>
            <w:proofErr w:type="spellEnd"/>
            <w:r w:rsidRPr="006A33BD">
              <w:rPr>
                <w:lang w:val="fr-FR"/>
              </w:rPr>
              <w:t xml:space="preserve"> size</w:t>
            </w:r>
            <w:r w:rsidRPr="006A33BD">
              <w:rPr>
                <w:b/>
                <w:lang w:val="fr-FR"/>
              </w:rPr>
              <w:t xml:space="preserve"> </w:t>
            </w:r>
            <w:r w:rsidRPr="006A33BD">
              <w:rPr>
                <w:rFonts w:cs="Arial"/>
                <w:bCs/>
                <w:szCs w:val="18"/>
                <w:lang w:val="fr-FR"/>
              </w:rPr>
              <w:t>≤ 30cm</w:t>
            </w:r>
          </w:p>
          <w:p w14:paraId="5DA4A7E3" w14:textId="77777777" w:rsidR="00E05D8E" w:rsidRPr="006A33BD" w:rsidRDefault="00E05D8E" w:rsidP="00E05D8E">
            <w:pPr>
              <w:pStyle w:val="TAL"/>
              <w:rPr>
                <w:rFonts w:cs="Arial"/>
                <w:bCs/>
                <w:szCs w:val="18"/>
                <w:lang w:val="fr-FR"/>
              </w:rPr>
            </w:pPr>
          </w:p>
          <w:p w14:paraId="10C9A3E8" w14:textId="488806C3" w:rsidR="00E05D8E" w:rsidRPr="006A33BD" w:rsidRDefault="00E05D8E" w:rsidP="00E05D8E">
            <w:pPr>
              <w:pStyle w:val="TAL"/>
              <w:rPr>
                <w:rFonts w:cs="Arial"/>
                <w:bCs/>
                <w:szCs w:val="18"/>
                <w:lang w:val="fr-FR"/>
              </w:rPr>
            </w:pPr>
            <w:r w:rsidRPr="006A33BD">
              <w:rPr>
                <w:rFonts w:cs="Arial"/>
                <w:bCs/>
                <w:szCs w:val="18"/>
                <w:lang w:val="fr-FR"/>
              </w:rPr>
              <w:t xml:space="preserve">FR2a, NTC &amp; ETC </w:t>
            </w:r>
            <w:proofErr w:type="spellStart"/>
            <w:r w:rsidRPr="006A33BD">
              <w:rPr>
                <w:rFonts w:cs="Arial"/>
                <w:bCs/>
                <w:szCs w:val="18"/>
                <w:lang w:val="fr-FR"/>
              </w:rPr>
              <w:t>testing</w:t>
            </w:r>
            <w:proofErr w:type="spellEnd"/>
            <w:r w:rsidRPr="006A33BD">
              <w:rPr>
                <w:rFonts w:cs="Arial"/>
                <w:bCs/>
                <w:szCs w:val="18"/>
                <w:lang w:val="fr-FR"/>
              </w:rPr>
              <w:t>:</w:t>
            </w:r>
          </w:p>
          <w:p w14:paraId="22A1C490" w14:textId="65637DE5"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5.63</w:t>
            </w:r>
            <w:r w:rsidRPr="006A33BD">
              <w:rPr>
                <w:rFonts w:ascii="Arial" w:hAnsi="Arial" w:cs="Arial"/>
                <w:bCs/>
                <w:sz w:val="18"/>
                <w:szCs w:val="18"/>
                <w:lang w:val="fr-FR"/>
              </w:rPr>
              <w:t xml:space="preserve"> dB (BW ≤ 50MHz)</w:t>
            </w:r>
          </w:p>
          <w:p w14:paraId="32FE9484" w14:textId="6A4A637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6B945B60" w14:textId="5E3636C1"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sz w:val="18"/>
                <w:szCs w:val="18"/>
                <w:lang w:val="fr-FR"/>
              </w:rPr>
              <w:t xml:space="preserve"> dB </w:t>
            </w:r>
            <w:r w:rsidRPr="006A33BD">
              <w:rPr>
                <w:rFonts w:ascii="Arial" w:hAnsi="Arial" w:cs="Arial"/>
                <w:bCs/>
                <w:sz w:val="18"/>
                <w:szCs w:val="18"/>
                <w:lang w:val="fr-FR"/>
              </w:rPr>
              <w:t>(100MHz &lt; BW ≤ 200MHz)</w:t>
            </w:r>
          </w:p>
          <w:p w14:paraId="35826065" w14:textId="60DF7C9A"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65B8D988" w14:textId="77777777" w:rsidR="00E05D8E" w:rsidRPr="006A33BD" w:rsidRDefault="00E05D8E" w:rsidP="00E05D8E">
            <w:pPr>
              <w:pStyle w:val="TAL"/>
              <w:rPr>
                <w:rFonts w:cs="Arial"/>
                <w:bCs/>
                <w:szCs w:val="18"/>
                <w:lang w:val="fr-FR"/>
              </w:rPr>
            </w:pPr>
          </w:p>
          <w:p w14:paraId="7F7E243F" w14:textId="7BAF5098" w:rsidR="00E05D8E" w:rsidRPr="006A33BD" w:rsidRDefault="00E05D8E" w:rsidP="00E05D8E">
            <w:pPr>
              <w:pStyle w:val="TAL"/>
              <w:rPr>
                <w:rFonts w:cs="Arial"/>
                <w:bCs/>
                <w:szCs w:val="18"/>
                <w:lang w:val="fr-FR"/>
              </w:rPr>
            </w:pPr>
            <w:r w:rsidRPr="006A33BD">
              <w:rPr>
                <w:rFonts w:cs="Arial"/>
                <w:bCs/>
                <w:szCs w:val="18"/>
                <w:lang w:val="fr-FR"/>
              </w:rPr>
              <w:t xml:space="preserve">FR2b, NTC &amp; ETC </w:t>
            </w:r>
            <w:proofErr w:type="spellStart"/>
            <w:r w:rsidRPr="006A33BD">
              <w:rPr>
                <w:rFonts w:cs="Arial"/>
                <w:bCs/>
                <w:szCs w:val="18"/>
                <w:lang w:val="fr-FR"/>
              </w:rPr>
              <w:t>testing</w:t>
            </w:r>
            <w:proofErr w:type="spellEnd"/>
            <w:r w:rsidRPr="006A33BD">
              <w:rPr>
                <w:rFonts w:cs="Arial"/>
                <w:bCs/>
                <w:szCs w:val="18"/>
                <w:lang w:val="fr-FR"/>
              </w:rPr>
              <w:t>:</w:t>
            </w:r>
          </w:p>
          <w:p w14:paraId="25419008" w14:textId="75269D0A"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(BW ≤ 50MHz)</w:t>
            </w:r>
          </w:p>
          <w:p w14:paraId="5F3F4238" w14:textId="78BC0EC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18DC4AD8" w14:textId="618F417A" w:rsidR="00E05D8E" w:rsidRPr="006A33BD" w:rsidRDefault="00E05D8E" w:rsidP="00E05D8E">
            <w:pPr>
              <w:pStyle w:val="TAL"/>
              <w:rPr>
                <w:rFonts w:cs="v4.2.0"/>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(100MHz &lt; BW ≤ 200MHz)</w:t>
            </w:r>
          </w:p>
          <w:p w14:paraId="0B75DC15" w14:textId="77777777"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4388C9E6" w14:textId="77777777" w:rsidR="00E05D8E" w:rsidRPr="006A33BD" w:rsidRDefault="00E05D8E" w:rsidP="00E05D8E">
            <w:pPr>
              <w:pStyle w:val="TAL"/>
              <w:rPr>
                <w:rFonts w:cs="Arial"/>
                <w:bCs/>
                <w:szCs w:val="18"/>
                <w:lang w:val="fr-FR"/>
              </w:rPr>
            </w:pPr>
          </w:p>
          <w:p w14:paraId="6E4A8533" w14:textId="77777777" w:rsidR="00CA1842" w:rsidRPr="006A33BD" w:rsidRDefault="00CA1842" w:rsidP="00CA1842">
            <w:pPr>
              <w:pStyle w:val="TAL"/>
              <w:rPr>
                <w:rFonts w:cs="Arial"/>
                <w:bCs/>
                <w:szCs w:val="18"/>
                <w:lang w:val="fr-FR"/>
              </w:rPr>
            </w:pPr>
            <w:r w:rsidRPr="006A33BD">
              <w:rPr>
                <w:rFonts w:cs="Arial"/>
                <w:bCs/>
                <w:szCs w:val="18"/>
                <w:lang w:val="fr-FR"/>
              </w:rPr>
              <w:t xml:space="preserve">FR2c, NTC &amp; ETC </w:t>
            </w:r>
            <w:proofErr w:type="spellStart"/>
            <w:r w:rsidRPr="006A33BD">
              <w:rPr>
                <w:rFonts w:cs="Arial"/>
                <w:bCs/>
                <w:szCs w:val="18"/>
                <w:lang w:val="fr-FR"/>
              </w:rPr>
              <w:t>testing</w:t>
            </w:r>
            <w:proofErr w:type="spellEnd"/>
            <w:r w:rsidRPr="006A33BD">
              <w:rPr>
                <w:rFonts w:cs="Arial"/>
                <w:bCs/>
                <w:szCs w:val="18"/>
                <w:lang w:val="fr-FR"/>
              </w:rPr>
              <w:t>:</w:t>
            </w:r>
          </w:p>
          <w:p w14:paraId="41980539" w14:textId="24F5CDBA" w:rsidR="00DB5013" w:rsidRPr="006A33BD" w:rsidRDefault="00DB5013" w:rsidP="00DB5013">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(BW ≤ 50MHz)</w:t>
            </w:r>
          </w:p>
          <w:p w14:paraId="000D2152" w14:textId="6F485647" w:rsidR="00DB5013" w:rsidRPr="006A33BD" w:rsidRDefault="00DB5013" w:rsidP="00DB5013">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(50MHz &lt; BW ≤ 100MHz)</w:t>
            </w:r>
          </w:p>
          <w:p w14:paraId="12C3F074" w14:textId="6589EDDD" w:rsidR="00DB5013" w:rsidRPr="006A33BD" w:rsidRDefault="00DB5013" w:rsidP="00DB5013">
            <w:pPr>
              <w:pStyle w:val="TAL"/>
              <w:rPr>
                <w:rFonts w:cs="v4.2.0"/>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(100MHz &lt; BW ≤ 200MHz)</w:t>
            </w:r>
          </w:p>
          <w:p w14:paraId="01EC4552" w14:textId="2FC4542F" w:rsidR="00DB5013" w:rsidRPr="006A33BD" w:rsidRDefault="00DB5013" w:rsidP="00DB5013">
            <w:pPr>
              <w:pStyle w:val="TAL"/>
              <w:rPr>
                <w:rFonts w:cs="Arial"/>
                <w:bCs/>
                <w:szCs w:val="18"/>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(200MHz &lt; BW ≤ 400MHz)</w:t>
            </w:r>
          </w:p>
          <w:p w14:paraId="517C2596" w14:textId="77777777" w:rsidR="00E05D8E" w:rsidRPr="006A33BD" w:rsidRDefault="00E05D8E" w:rsidP="00E05D8E">
            <w:pPr>
              <w:pStyle w:val="TAL"/>
              <w:rPr>
                <w:rFonts w:cs="v4.2.0"/>
                <w:lang w:val="fr-FR"/>
              </w:rPr>
            </w:pPr>
          </w:p>
          <w:p w14:paraId="22BAD837" w14:textId="77777777" w:rsidR="00E05D8E" w:rsidRPr="006A33BD" w:rsidRDefault="00E05D8E" w:rsidP="00E05D8E">
            <w:pPr>
              <w:pStyle w:val="TAL"/>
              <w:rPr>
                <w:rFonts w:cs="v4.2.0"/>
                <w:lang w:val="fr-FR"/>
              </w:rPr>
            </w:pPr>
            <w:r w:rsidRPr="006A33BD">
              <w:rPr>
                <w:rFonts w:cs="v4.2.0"/>
                <w:lang w:val="fr-FR"/>
              </w:rPr>
              <w:t>PC1</w:t>
            </w:r>
          </w:p>
          <w:p w14:paraId="75057EF5" w14:textId="77777777" w:rsidR="00E05D8E" w:rsidRPr="006A33BD" w:rsidRDefault="00E05D8E" w:rsidP="00E05D8E">
            <w:pPr>
              <w:pStyle w:val="TAL"/>
              <w:rPr>
                <w:rFonts w:cs="v4.2.0"/>
                <w:lang w:val="fr-FR"/>
              </w:rPr>
            </w:pPr>
            <w:r w:rsidRPr="006A33BD">
              <w:rPr>
                <w:rFonts w:cs="v4.2.0"/>
                <w:lang w:val="fr-FR"/>
              </w:rPr>
              <w:t xml:space="preserve">Max </w:t>
            </w:r>
            <w:proofErr w:type="spellStart"/>
            <w:r w:rsidRPr="006A33BD">
              <w:rPr>
                <w:rFonts w:cs="v4.2.0"/>
                <w:lang w:val="fr-FR"/>
              </w:rPr>
              <w:t>Device</w:t>
            </w:r>
            <w:proofErr w:type="spellEnd"/>
            <w:r w:rsidRPr="006A33BD">
              <w:rPr>
                <w:rFonts w:cs="v4.2.0"/>
                <w:lang w:val="fr-FR"/>
              </w:rPr>
              <w:t xml:space="preserve"> size ≤ 30cm</w:t>
            </w:r>
          </w:p>
          <w:p w14:paraId="6EE47A0F" w14:textId="77777777" w:rsidR="00E05D8E" w:rsidRPr="006A33BD" w:rsidRDefault="00E05D8E" w:rsidP="00E05D8E">
            <w:pPr>
              <w:pStyle w:val="TAL"/>
              <w:rPr>
                <w:rFonts w:cs="v4.2.0"/>
                <w:lang w:val="fr-FR"/>
              </w:rPr>
            </w:pPr>
          </w:p>
          <w:p w14:paraId="4E2B716F" w14:textId="77777777" w:rsidR="00E05D8E" w:rsidRPr="006A33BD" w:rsidRDefault="00E05D8E" w:rsidP="00E05D8E">
            <w:pPr>
              <w:pStyle w:val="TAL"/>
              <w:rPr>
                <w:rFonts w:cs="v4.2.0"/>
                <w:lang w:val="fr-FR"/>
              </w:rPr>
            </w:pPr>
            <w:r w:rsidRPr="006A33BD">
              <w:rPr>
                <w:rFonts w:cs="v4.2.0"/>
                <w:lang w:val="fr-FR"/>
              </w:rPr>
              <w:t xml:space="preserve">FR2a, NTC &amp; ETC </w:t>
            </w:r>
            <w:proofErr w:type="spellStart"/>
            <w:r w:rsidRPr="006A33BD">
              <w:rPr>
                <w:rFonts w:cs="v4.2.0"/>
                <w:lang w:val="fr-FR"/>
              </w:rPr>
              <w:t>testing</w:t>
            </w:r>
            <w:proofErr w:type="spellEnd"/>
            <w:r w:rsidRPr="006A33BD">
              <w:rPr>
                <w:rFonts w:cs="v4.2.0"/>
                <w:lang w:val="fr-FR"/>
              </w:rPr>
              <w:t>:</w:t>
            </w:r>
          </w:p>
          <w:p w14:paraId="73AB7D06" w14:textId="3BDAD31A" w:rsidR="00E05D8E" w:rsidRPr="006A33BD" w:rsidRDefault="00E05D8E" w:rsidP="00E05D8E">
            <w:pPr>
              <w:pStyle w:val="TAL"/>
              <w:rPr>
                <w:rFonts w:cs="v4.2.0"/>
                <w:lang w:val="fr-FR"/>
              </w:rPr>
            </w:pPr>
            <w:r w:rsidRPr="006A33BD">
              <w:rPr>
                <w:rFonts w:cs="v4.2.0"/>
                <w:lang w:val="fr-FR"/>
              </w:rPr>
              <w:t>±6.04 dB (BW ≤ 400MHz)</w:t>
            </w:r>
          </w:p>
          <w:p w14:paraId="14E836E2" w14:textId="77777777" w:rsidR="00E05D8E" w:rsidRPr="006A33BD" w:rsidRDefault="00E05D8E" w:rsidP="00E05D8E">
            <w:pPr>
              <w:pStyle w:val="TAL"/>
              <w:rPr>
                <w:rFonts w:cs="v4.2.0"/>
                <w:lang w:val="fr-FR"/>
              </w:rPr>
            </w:pPr>
          </w:p>
          <w:p w14:paraId="2B8E3E91" w14:textId="77777777" w:rsidR="00E05D8E" w:rsidRPr="006A33BD" w:rsidRDefault="00E05D8E" w:rsidP="00E05D8E">
            <w:pPr>
              <w:pStyle w:val="TAL"/>
              <w:rPr>
                <w:rFonts w:cs="v4.2.0"/>
                <w:lang w:val="fr-FR"/>
              </w:rPr>
            </w:pPr>
            <w:r w:rsidRPr="006A33BD">
              <w:rPr>
                <w:rFonts w:cs="v4.2.0"/>
                <w:lang w:val="fr-FR"/>
              </w:rPr>
              <w:t xml:space="preserve">FR2b, NTC &amp; ETC </w:t>
            </w:r>
            <w:proofErr w:type="spellStart"/>
            <w:r w:rsidRPr="006A33BD">
              <w:rPr>
                <w:rFonts w:cs="v4.2.0"/>
                <w:lang w:val="fr-FR"/>
              </w:rPr>
              <w:t>testing</w:t>
            </w:r>
            <w:proofErr w:type="spellEnd"/>
            <w:r w:rsidRPr="006A33BD">
              <w:rPr>
                <w:rFonts w:cs="v4.2.0"/>
                <w:lang w:val="fr-FR"/>
              </w:rPr>
              <w:t>:</w:t>
            </w:r>
          </w:p>
          <w:p w14:paraId="7BBE7D0D" w14:textId="77777777" w:rsidR="00E05D8E" w:rsidRPr="006A33BD" w:rsidRDefault="00E05D8E" w:rsidP="00E05D8E">
            <w:pPr>
              <w:pStyle w:val="TAL"/>
              <w:rPr>
                <w:rFonts w:cs="v4.2.0"/>
                <w:lang w:val="fr-FR"/>
              </w:rPr>
            </w:pPr>
            <w:r w:rsidRPr="006A33BD">
              <w:rPr>
                <w:rFonts w:cs="v4.2.0"/>
                <w:lang w:val="fr-FR"/>
              </w:rPr>
              <w:t>±6.04 dB (BW ≤ 400MHz)</w:t>
            </w:r>
          </w:p>
          <w:p w14:paraId="55D04512" w14:textId="77777777" w:rsidR="00E05D8E" w:rsidRPr="006A33BD" w:rsidRDefault="00E05D8E" w:rsidP="00E05D8E">
            <w:pPr>
              <w:pStyle w:val="TAL"/>
              <w:rPr>
                <w:rFonts w:cs="v4.2.0"/>
                <w:lang w:val="fr-FR"/>
              </w:rPr>
            </w:pPr>
          </w:p>
          <w:p w14:paraId="31F6AC5D" w14:textId="26C8C8C6" w:rsidR="00E05D8E" w:rsidRPr="006A33BD" w:rsidRDefault="00E05D8E" w:rsidP="00E05D8E">
            <w:pPr>
              <w:pStyle w:val="TAL"/>
              <w:rPr>
                <w:rFonts w:cs="v4.2.0"/>
                <w:lang w:val="fr-FR"/>
              </w:rPr>
            </w:pPr>
            <w:r w:rsidRPr="006A33BD">
              <w:rPr>
                <w:rFonts w:cs="v4.2.0"/>
                <w:lang w:val="fr-FR"/>
              </w:rPr>
              <w:t>PC5</w:t>
            </w:r>
            <w:r w:rsidR="00743BBA" w:rsidRPr="006A33BD">
              <w:rPr>
                <w:rFonts w:cs="v4.2.0"/>
                <w:lang w:val="fr-FR"/>
              </w:rPr>
              <w:t>, PC6</w:t>
            </w:r>
          </w:p>
          <w:p w14:paraId="5F3F4A0B" w14:textId="77777777" w:rsidR="00E05D8E" w:rsidRPr="006A33BD" w:rsidRDefault="00E05D8E" w:rsidP="00E05D8E">
            <w:pPr>
              <w:pStyle w:val="TAL"/>
              <w:rPr>
                <w:rFonts w:cs="v4.2.0"/>
                <w:lang w:val="fr-FR"/>
              </w:rPr>
            </w:pPr>
            <w:r w:rsidRPr="006A33BD">
              <w:rPr>
                <w:rFonts w:cs="v4.2.0"/>
                <w:lang w:val="fr-FR"/>
              </w:rPr>
              <w:t xml:space="preserve">Max </w:t>
            </w:r>
            <w:proofErr w:type="spellStart"/>
            <w:r w:rsidRPr="006A33BD">
              <w:rPr>
                <w:rFonts w:cs="v4.2.0"/>
                <w:lang w:val="fr-FR"/>
              </w:rPr>
              <w:t>Device</w:t>
            </w:r>
            <w:proofErr w:type="spellEnd"/>
            <w:r w:rsidRPr="006A33BD">
              <w:rPr>
                <w:rFonts w:cs="v4.2.0"/>
                <w:lang w:val="fr-FR"/>
              </w:rPr>
              <w:t xml:space="preserve"> size ≤ 30cm</w:t>
            </w:r>
          </w:p>
          <w:p w14:paraId="1A08752B" w14:textId="77777777" w:rsidR="00E05D8E" w:rsidRPr="006A33BD" w:rsidRDefault="00E05D8E" w:rsidP="00E05D8E">
            <w:pPr>
              <w:pStyle w:val="TAL"/>
              <w:rPr>
                <w:rFonts w:cs="v4.2.0"/>
                <w:lang w:val="fr-FR"/>
              </w:rPr>
            </w:pPr>
          </w:p>
          <w:p w14:paraId="5183BF0C" w14:textId="77777777" w:rsidR="00E05D8E" w:rsidRPr="001F23FC" w:rsidRDefault="00E05D8E" w:rsidP="00E05D8E">
            <w:pPr>
              <w:pStyle w:val="TAL"/>
              <w:rPr>
                <w:rFonts w:cs="v4.2.0"/>
              </w:rPr>
            </w:pPr>
            <w:r w:rsidRPr="001F23FC">
              <w:rPr>
                <w:rFonts w:cs="v4.2.0"/>
              </w:rPr>
              <w:t>FR2a, NTC &amp; ETC testing:</w:t>
            </w:r>
          </w:p>
          <w:p w14:paraId="08C55B8E" w14:textId="06E116CF" w:rsidR="00E05D8E" w:rsidRPr="001F23FC" w:rsidRDefault="00E05D8E" w:rsidP="00E05D8E">
            <w:pPr>
              <w:pStyle w:val="TAL"/>
              <w:rPr>
                <w:rFonts w:cs="v4.2.0"/>
              </w:rPr>
            </w:pPr>
            <w:r w:rsidRPr="001F23FC">
              <w:rPr>
                <w:rFonts w:cs="v4.2.0"/>
              </w:rPr>
              <w:t>±6.04 dB (BW ≤ 400MHz)</w:t>
            </w:r>
          </w:p>
        </w:tc>
        <w:tc>
          <w:tcPr>
            <w:tcW w:w="2949" w:type="dxa"/>
          </w:tcPr>
          <w:p w14:paraId="16560F03" w14:textId="741E0020"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5F478968" w14:textId="77777777" w:rsidTr="005D2397">
        <w:trPr>
          <w:gridAfter w:val="1"/>
          <w:wAfter w:w="77" w:type="dxa"/>
          <w:cantSplit/>
          <w:jc w:val="center"/>
        </w:trPr>
        <w:tc>
          <w:tcPr>
            <w:tcW w:w="2720" w:type="dxa"/>
            <w:gridSpan w:val="2"/>
          </w:tcPr>
          <w:p w14:paraId="24E79039" w14:textId="77777777" w:rsidR="00E05D8E" w:rsidRPr="001F23FC" w:rsidRDefault="00E05D8E" w:rsidP="00E05D8E">
            <w:pPr>
              <w:pStyle w:val="TAL"/>
              <w:rPr>
                <w:rFonts w:cs="v4.2.0"/>
              </w:rPr>
            </w:pPr>
            <w:r w:rsidRPr="001F23FC">
              <w:rPr>
                <w:rFonts w:cs="v4.2.0"/>
              </w:rPr>
              <w:lastRenderedPageBreak/>
              <w:t>6.5.3.1 Transmitter Spurious emissions</w:t>
            </w:r>
          </w:p>
        </w:tc>
        <w:tc>
          <w:tcPr>
            <w:tcW w:w="3629" w:type="dxa"/>
          </w:tcPr>
          <w:p w14:paraId="62949B5E" w14:textId="6EDC06D3"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7A195BFB" w14:textId="77777777" w:rsidR="00E05D8E" w:rsidRPr="001F23FC" w:rsidRDefault="00E05D8E" w:rsidP="00E05D8E">
            <w:pPr>
              <w:pStyle w:val="TAL"/>
              <w:rPr>
                <w:rFonts w:cs="v4.2.0"/>
              </w:rPr>
            </w:pPr>
            <w:r w:rsidRPr="001F23FC">
              <w:rPr>
                <w:rFonts w:cs="v4.2.0"/>
              </w:rPr>
              <w:t xml:space="preserve">Maximum in-band BW </w:t>
            </w:r>
            <w:r w:rsidRPr="001F23FC">
              <w:rPr>
                <w:rFonts w:cs="Arial"/>
                <w:bCs/>
                <w:szCs w:val="18"/>
              </w:rPr>
              <w:t xml:space="preserve">≤ </w:t>
            </w:r>
            <w:r w:rsidRPr="001F23FC">
              <w:rPr>
                <w:rFonts w:cs="v4.2.0"/>
              </w:rPr>
              <w:t>400MHz</w:t>
            </w:r>
          </w:p>
          <w:p w14:paraId="3D3CE415" w14:textId="77777777" w:rsidR="00E05D8E" w:rsidRPr="001F23FC" w:rsidRDefault="00E05D8E" w:rsidP="00E05D8E">
            <w:pPr>
              <w:pStyle w:val="TAL"/>
              <w:rPr>
                <w:rFonts w:cs="Arial"/>
                <w:bCs/>
                <w:szCs w:val="18"/>
              </w:rPr>
            </w:pPr>
          </w:p>
          <w:p w14:paraId="39EAAF89" w14:textId="6406D75D" w:rsidR="00E05D8E" w:rsidRPr="001F23FC" w:rsidRDefault="00E05D8E" w:rsidP="00E05D8E">
            <w:pPr>
              <w:pStyle w:val="TAL"/>
              <w:rPr>
                <w:rFonts w:cs="Arial"/>
                <w:bCs/>
                <w:szCs w:val="18"/>
              </w:rPr>
            </w:pPr>
            <w:r w:rsidRPr="001F23FC">
              <w:rPr>
                <w:rFonts w:cs="Arial"/>
                <w:bCs/>
                <w:szCs w:val="18"/>
              </w:rPr>
              <w:t>PC3:</w:t>
            </w:r>
          </w:p>
          <w:p w14:paraId="7B5CDE47" w14:textId="640FC7DB" w:rsidR="00E05D8E" w:rsidRPr="001F23FC" w:rsidRDefault="00E05D8E" w:rsidP="00E05D8E">
            <w:pPr>
              <w:pStyle w:val="TAL"/>
              <w:rPr>
                <w:rFonts w:cs="Arial"/>
                <w:bCs/>
                <w:szCs w:val="18"/>
              </w:rPr>
            </w:pPr>
            <w:r w:rsidRPr="001F23FC">
              <w:rPr>
                <w:rFonts w:cs="Arial"/>
              </w:rPr>
              <w:t>±</w:t>
            </w:r>
            <w:r w:rsidRPr="001F23FC">
              <w:rPr>
                <w:szCs w:val="18"/>
              </w:rPr>
              <w:t>5.29</w:t>
            </w:r>
            <w:r w:rsidRPr="001F23FC">
              <w:rPr>
                <w:rFonts w:cs="Arial"/>
                <w:bCs/>
                <w:szCs w:val="18"/>
              </w:rPr>
              <w:t xml:space="preserve"> dB (6GHz ≤ f &lt; 12.75GHz)</w:t>
            </w:r>
          </w:p>
          <w:p w14:paraId="34C83CE2" w14:textId="751AEDEB" w:rsidR="00E05D8E" w:rsidRPr="001F23FC" w:rsidRDefault="00E05D8E" w:rsidP="00E05D8E">
            <w:pPr>
              <w:pStyle w:val="TAL"/>
              <w:rPr>
                <w:rFonts w:cs="v4.2.0"/>
              </w:rPr>
            </w:pPr>
            <w:r w:rsidRPr="001F23FC">
              <w:rPr>
                <w:rFonts w:cs="Arial"/>
              </w:rPr>
              <w:t>±</w:t>
            </w:r>
            <w:r w:rsidRPr="001F23FC">
              <w:rPr>
                <w:szCs w:val="18"/>
              </w:rPr>
              <w:t>5.25</w:t>
            </w:r>
            <w:r w:rsidRPr="001F23FC">
              <w:rPr>
                <w:rFonts w:cs="Arial"/>
                <w:bCs/>
                <w:szCs w:val="18"/>
              </w:rPr>
              <w:t xml:space="preserve"> dB (12.75GHz ≤ f &lt; 23.45GHz)</w:t>
            </w:r>
          </w:p>
          <w:p w14:paraId="00D483F2" w14:textId="5433BD30" w:rsidR="00E05D8E" w:rsidRPr="001F23FC" w:rsidRDefault="00E05D8E" w:rsidP="00E05D8E">
            <w:pPr>
              <w:pStyle w:val="TAL"/>
              <w:rPr>
                <w:rFonts w:cs="v4.2.0"/>
              </w:rPr>
            </w:pPr>
            <w:r w:rsidRPr="001F23FC">
              <w:rPr>
                <w:rFonts w:cs="Arial"/>
              </w:rPr>
              <w:t>±</w:t>
            </w:r>
            <w:r w:rsidRPr="001F23FC">
              <w:rPr>
                <w:szCs w:val="18"/>
              </w:rPr>
              <w:t xml:space="preserve">5.41 dB </w:t>
            </w:r>
            <w:r w:rsidRPr="001F23FC">
              <w:rPr>
                <w:rFonts w:cs="Arial"/>
                <w:bCs/>
                <w:szCs w:val="18"/>
              </w:rPr>
              <w:t>(23.45GHz ≤ f &lt; 40.8GHz)</w:t>
            </w:r>
          </w:p>
          <w:p w14:paraId="73D68638" w14:textId="5FEDB300" w:rsidR="00E05D8E" w:rsidRPr="001F23FC" w:rsidRDefault="00E05D8E" w:rsidP="00E05D8E">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36913ED0" w14:textId="77777777" w:rsidR="00E05D8E" w:rsidRPr="001F23FC" w:rsidRDefault="00E05D8E" w:rsidP="00E05D8E">
            <w:pPr>
              <w:pStyle w:val="TAL"/>
              <w:rPr>
                <w:rFonts w:cs="Arial"/>
                <w:bCs/>
                <w:szCs w:val="18"/>
              </w:rPr>
            </w:pPr>
            <w:r w:rsidRPr="001F23FC">
              <w:rPr>
                <w:rFonts w:cs="Arial"/>
              </w:rPr>
              <w:t>±</w:t>
            </w:r>
            <w:r w:rsidRPr="001F23FC">
              <w:rPr>
                <w:szCs w:val="18"/>
              </w:rPr>
              <w:t xml:space="preserve">7.72 dB </w:t>
            </w:r>
            <w:r w:rsidRPr="001F23FC">
              <w:rPr>
                <w:rFonts w:cs="Arial"/>
                <w:bCs/>
                <w:szCs w:val="18"/>
              </w:rPr>
              <w:t>(66GHz ≤ f ≤ 80GHz)</w:t>
            </w:r>
          </w:p>
          <w:p w14:paraId="64EC9D96" w14:textId="7D237FA3" w:rsidR="00E05D8E" w:rsidRPr="001F23FC" w:rsidRDefault="00E05D8E" w:rsidP="00E05D8E">
            <w:pPr>
              <w:pStyle w:val="TAL"/>
              <w:rPr>
                <w:rFonts w:cs="Arial"/>
                <w:bCs/>
                <w:szCs w:val="18"/>
              </w:rPr>
            </w:pPr>
            <w:r w:rsidRPr="001F23FC">
              <w:rPr>
                <w:rFonts w:cs="Arial"/>
              </w:rPr>
              <w:t>±</w:t>
            </w:r>
            <w:r w:rsidRPr="001F23FC">
              <w:rPr>
                <w:szCs w:val="18"/>
              </w:rPr>
              <w:t xml:space="preserve">8.14 dB </w:t>
            </w:r>
            <w:r w:rsidRPr="001F23FC">
              <w:rPr>
                <w:rFonts w:cs="Arial"/>
                <w:bCs/>
                <w:szCs w:val="18"/>
              </w:rPr>
              <w:t>(80GHz &lt; f ≤ 87GHz)</w:t>
            </w:r>
          </w:p>
          <w:p w14:paraId="64666CC4" w14:textId="77777777" w:rsidR="00E05D8E" w:rsidRPr="001F23FC" w:rsidRDefault="00E05D8E" w:rsidP="00E05D8E">
            <w:pPr>
              <w:pStyle w:val="TAL"/>
              <w:rPr>
                <w:rFonts w:cs="Arial"/>
                <w:bCs/>
                <w:szCs w:val="18"/>
              </w:rPr>
            </w:pPr>
          </w:p>
          <w:p w14:paraId="48677CE9" w14:textId="77777777" w:rsidR="00E05D8E" w:rsidRPr="001F23FC" w:rsidRDefault="00E05D8E" w:rsidP="00E05D8E">
            <w:pPr>
              <w:pStyle w:val="TAL"/>
              <w:rPr>
                <w:rFonts w:cs="Arial"/>
                <w:bCs/>
                <w:szCs w:val="18"/>
              </w:rPr>
            </w:pPr>
            <w:r w:rsidRPr="001F23FC">
              <w:rPr>
                <w:rFonts w:cs="Arial"/>
                <w:bCs/>
                <w:szCs w:val="18"/>
              </w:rPr>
              <w:t>PC1:</w:t>
            </w:r>
          </w:p>
          <w:p w14:paraId="452FCB17" w14:textId="46A96EB5" w:rsidR="00E05D8E" w:rsidRPr="001F23FC" w:rsidRDefault="00E05D8E" w:rsidP="00E05D8E">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558F0007" w14:textId="0C497B78" w:rsidR="00E05D8E" w:rsidRPr="001F23FC" w:rsidRDefault="00E05D8E" w:rsidP="00E05D8E">
            <w:pPr>
              <w:pStyle w:val="TAL"/>
              <w:rPr>
                <w:rFonts w:cs="v4.2.0"/>
              </w:rPr>
            </w:pPr>
            <w:r w:rsidRPr="001F23FC">
              <w:rPr>
                <w:rFonts w:cs="Arial"/>
              </w:rPr>
              <w:t>±</w:t>
            </w:r>
            <w:r w:rsidRPr="001F23FC">
              <w:rPr>
                <w:szCs w:val="18"/>
              </w:rPr>
              <w:t>5.91</w:t>
            </w:r>
            <w:r w:rsidRPr="001F23FC">
              <w:rPr>
                <w:rFonts w:cs="Arial"/>
                <w:bCs/>
                <w:szCs w:val="18"/>
              </w:rPr>
              <w:t xml:space="preserve"> dB (12.75GHz ≤ f &lt; 23.45GHz)</w:t>
            </w:r>
          </w:p>
          <w:p w14:paraId="6A01021A" w14:textId="2FAF5331" w:rsidR="00E05D8E" w:rsidRPr="001F23FC" w:rsidRDefault="00E05D8E" w:rsidP="00E05D8E">
            <w:pPr>
              <w:pStyle w:val="TAL"/>
              <w:rPr>
                <w:rFonts w:cs="v4.2.0"/>
              </w:rPr>
            </w:pPr>
            <w:r w:rsidRPr="001F23FC">
              <w:rPr>
                <w:rFonts w:cs="Arial"/>
              </w:rPr>
              <w:t>±</w:t>
            </w:r>
            <w:r w:rsidRPr="001F23FC">
              <w:rPr>
                <w:szCs w:val="18"/>
              </w:rPr>
              <w:t xml:space="preserve">6.07 dB </w:t>
            </w:r>
            <w:r w:rsidRPr="001F23FC">
              <w:rPr>
                <w:rFonts w:cs="Arial"/>
                <w:bCs/>
                <w:szCs w:val="18"/>
              </w:rPr>
              <w:t>(23.45GHz ≤ f &lt; 40.8GHz)</w:t>
            </w:r>
          </w:p>
          <w:p w14:paraId="43BA9F6C" w14:textId="3DECE60B" w:rsidR="00E05D8E" w:rsidRPr="001F23FC" w:rsidRDefault="00E05D8E" w:rsidP="00E05D8E">
            <w:pPr>
              <w:pStyle w:val="TAL"/>
              <w:rPr>
                <w:rFonts w:cs="Arial"/>
                <w:bCs/>
                <w:szCs w:val="18"/>
              </w:rPr>
            </w:pPr>
            <w:r w:rsidRPr="001F23FC">
              <w:rPr>
                <w:rFonts w:cs="Arial"/>
              </w:rPr>
              <w:t>±</w:t>
            </w:r>
            <w:r w:rsidRPr="001F23FC">
              <w:rPr>
                <w:szCs w:val="18"/>
              </w:rPr>
              <w:t xml:space="preserve">8.09 dB </w:t>
            </w:r>
            <w:r w:rsidRPr="001F23FC">
              <w:rPr>
                <w:rFonts w:cs="Arial"/>
                <w:bCs/>
                <w:szCs w:val="18"/>
              </w:rPr>
              <w:t>(40.8GHz ≤ f &lt; 66GHz)</w:t>
            </w:r>
          </w:p>
          <w:p w14:paraId="4E4E344C" w14:textId="77777777" w:rsidR="00E05D8E" w:rsidRPr="001F23FC" w:rsidRDefault="00E05D8E" w:rsidP="00E05D8E">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w:t>
            </w:r>
          </w:p>
          <w:p w14:paraId="29391EAE" w14:textId="77777777" w:rsidR="00E05D8E" w:rsidRPr="001F23FC" w:rsidRDefault="00E05D8E" w:rsidP="00E05D8E">
            <w:pPr>
              <w:pStyle w:val="TAL"/>
              <w:rPr>
                <w:rFonts w:cs="Arial"/>
                <w:bCs/>
                <w:szCs w:val="18"/>
              </w:rPr>
            </w:pPr>
          </w:p>
          <w:p w14:paraId="0165BAA7" w14:textId="77777777" w:rsidR="00992A98" w:rsidRPr="001F23FC" w:rsidRDefault="00992A98" w:rsidP="00992A98">
            <w:pPr>
              <w:pStyle w:val="TAL"/>
              <w:rPr>
                <w:rFonts w:cs="Arial"/>
                <w:bCs/>
                <w:szCs w:val="18"/>
              </w:rPr>
            </w:pPr>
            <w:r w:rsidRPr="001F23FC">
              <w:rPr>
                <w:rFonts w:cs="Arial"/>
                <w:bCs/>
                <w:szCs w:val="18"/>
              </w:rPr>
              <w:t>PC5, PC6:</w:t>
            </w:r>
          </w:p>
          <w:p w14:paraId="36B643FA" w14:textId="77777777" w:rsidR="00992A98" w:rsidRPr="001F23FC" w:rsidRDefault="00992A98" w:rsidP="00992A98">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095AA737" w14:textId="77777777" w:rsidR="00992A98" w:rsidRPr="001F23FC" w:rsidRDefault="00992A98" w:rsidP="00992A98">
            <w:pPr>
              <w:pStyle w:val="TAL"/>
              <w:rPr>
                <w:rFonts w:cs="v4.2.0"/>
              </w:rPr>
            </w:pPr>
            <w:r w:rsidRPr="001F23FC">
              <w:rPr>
                <w:rFonts w:cs="Arial"/>
              </w:rPr>
              <w:t>±</w:t>
            </w:r>
            <w:r w:rsidRPr="001F23FC">
              <w:rPr>
                <w:szCs w:val="18"/>
              </w:rPr>
              <w:t>5.24</w:t>
            </w:r>
            <w:r w:rsidRPr="001F23FC">
              <w:rPr>
                <w:rFonts w:cs="Arial"/>
                <w:bCs/>
                <w:szCs w:val="18"/>
              </w:rPr>
              <w:t xml:space="preserve"> dB (12.75GHz ≤ f &lt; 23.45GHz)</w:t>
            </w:r>
          </w:p>
          <w:p w14:paraId="75CD9C4E" w14:textId="77777777" w:rsidR="00992A98" w:rsidRPr="001F23FC" w:rsidRDefault="00992A98" w:rsidP="00992A98">
            <w:pPr>
              <w:pStyle w:val="TAL"/>
              <w:rPr>
                <w:rFonts w:cs="v4.2.0"/>
              </w:rPr>
            </w:pPr>
            <w:r w:rsidRPr="001F23FC">
              <w:rPr>
                <w:rFonts w:cs="Arial"/>
              </w:rPr>
              <w:t>±</w:t>
            </w:r>
            <w:r w:rsidRPr="001F23FC">
              <w:rPr>
                <w:szCs w:val="18"/>
              </w:rPr>
              <w:t xml:space="preserve">5.40 dB </w:t>
            </w:r>
            <w:r w:rsidRPr="001F23FC">
              <w:rPr>
                <w:rFonts w:cs="Arial"/>
                <w:bCs/>
                <w:szCs w:val="18"/>
              </w:rPr>
              <w:t>(23.45GHz ≤ f &lt; 40.8GHz)</w:t>
            </w:r>
          </w:p>
          <w:p w14:paraId="6BF2466F" w14:textId="77777777" w:rsidR="00992A98" w:rsidRPr="001F23FC" w:rsidRDefault="00992A98" w:rsidP="00992A98">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4884F1F5" w14:textId="77777777" w:rsidR="00992A98" w:rsidRPr="001F23FC" w:rsidRDefault="00992A98" w:rsidP="00992A98">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 (PC5 only)</w:t>
            </w:r>
          </w:p>
          <w:p w14:paraId="07E8121A" w14:textId="2F43118E" w:rsidR="00E05D8E" w:rsidRPr="001F23FC" w:rsidRDefault="00992A98" w:rsidP="00992A98">
            <w:pPr>
              <w:pStyle w:val="TAL"/>
              <w:rPr>
                <w:rFonts w:cs="v4.2.0"/>
              </w:rPr>
            </w:pPr>
            <w:r w:rsidRPr="001F23FC">
              <w:rPr>
                <w:rFonts w:cs="Arial"/>
              </w:rPr>
              <w:t>±</w:t>
            </w:r>
            <w:r w:rsidRPr="001F23FC">
              <w:rPr>
                <w:szCs w:val="18"/>
              </w:rPr>
              <w:t xml:space="preserve">8.13 dB </w:t>
            </w:r>
            <w:r w:rsidRPr="001F23FC">
              <w:rPr>
                <w:rFonts w:cs="Arial"/>
                <w:bCs/>
                <w:szCs w:val="18"/>
              </w:rPr>
              <w:t>(80GHz &lt; f ≤ 87GHz) (PC5 only)</w:t>
            </w:r>
          </w:p>
        </w:tc>
        <w:tc>
          <w:tcPr>
            <w:tcW w:w="2949" w:type="dxa"/>
          </w:tcPr>
          <w:p w14:paraId="6D0B22EB" w14:textId="6DC03C4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4814BC53" w14:textId="77777777" w:rsidTr="005D2397">
        <w:trPr>
          <w:gridAfter w:val="1"/>
          <w:wAfter w:w="77" w:type="dxa"/>
          <w:cantSplit/>
          <w:jc w:val="center"/>
        </w:trPr>
        <w:tc>
          <w:tcPr>
            <w:tcW w:w="2720" w:type="dxa"/>
            <w:gridSpan w:val="2"/>
          </w:tcPr>
          <w:p w14:paraId="70538C84" w14:textId="314C8F87" w:rsidR="00E05D8E" w:rsidRPr="001F23FC" w:rsidRDefault="00E05D8E" w:rsidP="00E05D8E">
            <w:pPr>
              <w:pStyle w:val="TAL"/>
            </w:pPr>
            <w:r w:rsidRPr="001F23FC">
              <w:t>6.5.3.1_1 Transmitter Spurious emissions with Power Boost</w:t>
            </w:r>
          </w:p>
        </w:tc>
        <w:tc>
          <w:tcPr>
            <w:tcW w:w="3629" w:type="dxa"/>
          </w:tcPr>
          <w:p w14:paraId="504285E2" w14:textId="612AFF7D" w:rsidR="00E05D8E" w:rsidRPr="001F23FC" w:rsidRDefault="00E05D8E" w:rsidP="00E05D8E">
            <w:pPr>
              <w:pStyle w:val="TAL"/>
            </w:pPr>
            <w:r w:rsidRPr="001F23FC">
              <w:t>Same as 6.5.3.1</w:t>
            </w:r>
          </w:p>
        </w:tc>
        <w:tc>
          <w:tcPr>
            <w:tcW w:w="2949" w:type="dxa"/>
          </w:tcPr>
          <w:p w14:paraId="23171887" w14:textId="77777777" w:rsidR="00E05D8E" w:rsidRPr="001F23FC" w:rsidRDefault="00E05D8E" w:rsidP="00E05D8E">
            <w:pPr>
              <w:pStyle w:val="TAL"/>
              <w:rPr>
                <w:rFonts w:cs="Arial"/>
                <w:snapToGrid w:val="0"/>
              </w:rPr>
            </w:pPr>
          </w:p>
        </w:tc>
      </w:tr>
      <w:tr w:rsidR="00E05D8E" w:rsidRPr="001F23FC" w14:paraId="08E87B03" w14:textId="77777777" w:rsidTr="005D2397">
        <w:trPr>
          <w:gridAfter w:val="1"/>
          <w:wAfter w:w="77" w:type="dxa"/>
          <w:cantSplit/>
          <w:jc w:val="center"/>
        </w:trPr>
        <w:tc>
          <w:tcPr>
            <w:tcW w:w="2720" w:type="dxa"/>
            <w:gridSpan w:val="2"/>
          </w:tcPr>
          <w:p w14:paraId="566F3452" w14:textId="77777777" w:rsidR="00E05D8E" w:rsidRPr="001F23FC" w:rsidRDefault="00E05D8E" w:rsidP="00E05D8E">
            <w:pPr>
              <w:pStyle w:val="TAL"/>
              <w:rPr>
                <w:rFonts w:cs="v4.2.0"/>
              </w:rPr>
            </w:pPr>
            <w:r w:rsidRPr="001F23FC">
              <w:rPr>
                <w:rFonts w:cs="v4.2.0"/>
              </w:rPr>
              <w:t>6.5.3.2 Spurious emission band UE co-existence</w:t>
            </w:r>
          </w:p>
        </w:tc>
        <w:tc>
          <w:tcPr>
            <w:tcW w:w="3629" w:type="dxa"/>
          </w:tcPr>
          <w:p w14:paraId="033709F4" w14:textId="09FEB9FA" w:rsidR="00E05D8E" w:rsidRPr="001F23FC" w:rsidRDefault="00E05D8E" w:rsidP="00E05D8E">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859926" w14:textId="77777777" w:rsidR="00E05D8E" w:rsidRPr="001F23FC" w:rsidRDefault="00E05D8E" w:rsidP="00E05D8E">
            <w:pPr>
              <w:keepNext/>
              <w:keepLines/>
              <w:spacing w:after="0"/>
              <w:rPr>
                <w:rFonts w:ascii="Arial" w:hAnsi="Arial" w:cs="v4.2.0"/>
                <w:sz w:val="18"/>
              </w:rPr>
            </w:pPr>
            <w:r w:rsidRPr="001F23FC">
              <w:rPr>
                <w:rFonts w:ascii="Arial" w:hAnsi="Arial" w:cs="v4.2.0"/>
                <w:sz w:val="18"/>
              </w:rPr>
              <w:t xml:space="preserve">Maximum in-band BW </w:t>
            </w:r>
            <w:r w:rsidRPr="001F23FC">
              <w:rPr>
                <w:rFonts w:ascii="Arial" w:hAnsi="Arial" w:cs="Arial"/>
                <w:bCs/>
                <w:sz w:val="18"/>
                <w:szCs w:val="18"/>
              </w:rPr>
              <w:t xml:space="preserve">≤ </w:t>
            </w:r>
            <w:r w:rsidRPr="001F23FC">
              <w:rPr>
                <w:rFonts w:ascii="Arial" w:hAnsi="Arial" w:cs="v4.2.0"/>
                <w:sz w:val="18"/>
              </w:rPr>
              <w:t>400MHz</w:t>
            </w:r>
          </w:p>
          <w:p w14:paraId="632B4C06" w14:textId="77777777" w:rsidR="00E05D8E" w:rsidRPr="001F23FC" w:rsidRDefault="00E05D8E" w:rsidP="00E05D8E">
            <w:pPr>
              <w:keepNext/>
              <w:keepLines/>
              <w:overflowPunct/>
              <w:autoSpaceDE/>
              <w:autoSpaceDN/>
              <w:adjustRightInd/>
              <w:spacing w:after="0"/>
              <w:textAlignment w:val="auto"/>
              <w:rPr>
                <w:rFonts w:ascii="Arial" w:eastAsia="MS Mincho" w:hAnsi="Arial" w:cs="Arial"/>
                <w:bCs/>
                <w:sz w:val="18"/>
                <w:szCs w:val="18"/>
                <w:lang w:eastAsia="en-US"/>
              </w:rPr>
            </w:pPr>
          </w:p>
          <w:p w14:paraId="2D5139E6" w14:textId="0F107546" w:rsidR="00E05D8E" w:rsidRPr="001F23FC" w:rsidRDefault="00E05D8E" w:rsidP="00E05D8E">
            <w:pPr>
              <w:keepNext/>
              <w:keepLines/>
              <w:spacing w:after="0"/>
              <w:rPr>
                <w:rFonts w:ascii="Arial" w:hAnsi="Arial" w:cs="Arial"/>
                <w:bCs/>
                <w:sz w:val="18"/>
                <w:szCs w:val="18"/>
              </w:rPr>
            </w:pPr>
            <w:r w:rsidRPr="001F23FC">
              <w:rPr>
                <w:rFonts w:ascii="Arial" w:eastAsia="MS Mincho" w:hAnsi="Arial" w:cs="Arial"/>
                <w:bCs/>
                <w:sz w:val="18"/>
                <w:szCs w:val="18"/>
              </w:rPr>
              <w:t>PC3:</w:t>
            </w:r>
          </w:p>
          <w:p w14:paraId="2026F71C" w14:textId="77777777" w:rsidR="00E05D8E" w:rsidRPr="001F23FC" w:rsidRDefault="00E05D8E" w:rsidP="00E05D8E">
            <w:pPr>
              <w:keepNext/>
              <w:keepLines/>
              <w:spacing w:after="0"/>
              <w:rPr>
                <w:rFonts w:ascii="Arial" w:eastAsia="MS Mincho" w:hAnsi="Arial" w:cs="Arial"/>
                <w:bCs/>
                <w:sz w:val="18"/>
                <w:szCs w:val="18"/>
              </w:rPr>
            </w:pPr>
            <w:r w:rsidRPr="001F23FC">
              <w:rPr>
                <w:rFonts w:ascii="Arial" w:hAnsi="Arial" w:cs="Arial"/>
                <w:bCs/>
                <w:sz w:val="18"/>
                <w:szCs w:val="18"/>
              </w:rPr>
              <w:t>Protected band n260, n261, n257:</w:t>
            </w:r>
          </w:p>
          <w:p w14:paraId="25288363" w14:textId="77777777" w:rsidR="00E05D8E" w:rsidRPr="001F23FC" w:rsidRDefault="00E05D8E" w:rsidP="00E05D8E">
            <w:pPr>
              <w:keepNext/>
              <w:keepLines/>
              <w:spacing w:after="0"/>
              <w:rPr>
                <w:rFonts w:ascii="Arial" w:hAnsi="Arial"/>
                <w:sz w:val="18"/>
                <w:szCs w:val="18"/>
              </w:rPr>
            </w:pPr>
            <w:r w:rsidRPr="001F23FC">
              <w:rPr>
                <w:rFonts w:ascii="Arial" w:hAnsi="Arial" w:cs="Arial"/>
                <w:sz w:val="18"/>
              </w:rPr>
              <w:t>±</w:t>
            </w:r>
            <w:r w:rsidRPr="001F23FC">
              <w:rPr>
                <w:rFonts w:ascii="Arial" w:hAnsi="Arial"/>
                <w:sz w:val="18"/>
                <w:szCs w:val="18"/>
              </w:rPr>
              <w:t>6.00 dB</w:t>
            </w:r>
          </w:p>
          <w:p w14:paraId="1E45319A" w14:textId="77777777" w:rsidR="00E05D8E" w:rsidRPr="001F23FC" w:rsidRDefault="00E05D8E" w:rsidP="00E05D8E">
            <w:pPr>
              <w:keepNext/>
              <w:keepLines/>
              <w:spacing w:after="0"/>
              <w:rPr>
                <w:rFonts w:ascii="Arial" w:hAnsi="Arial"/>
                <w:sz w:val="18"/>
                <w:szCs w:val="18"/>
              </w:rPr>
            </w:pPr>
          </w:p>
          <w:p w14:paraId="1E051752" w14:textId="0C315FE6" w:rsidR="00E05D8E" w:rsidRPr="001F23FC" w:rsidRDefault="00E05D8E" w:rsidP="00E05D8E">
            <w:pPr>
              <w:keepNext/>
              <w:keepLines/>
              <w:spacing w:after="0"/>
              <w:rPr>
                <w:rFonts w:ascii="Arial" w:hAnsi="Arial"/>
                <w:sz w:val="18"/>
                <w:szCs w:val="18"/>
              </w:rPr>
            </w:pPr>
            <w:r w:rsidRPr="001F23FC">
              <w:rPr>
                <w:rFonts w:ascii="Arial" w:hAnsi="Arial" w:cs="Arial"/>
                <w:bCs/>
                <w:sz w:val="18"/>
                <w:szCs w:val="18"/>
              </w:rPr>
              <w:t xml:space="preserve">Protected frequency 23.6 GHz ≤ f </w:t>
            </w:r>
            <w:r w:rsidRPr="001F23FC">
              <w:rPr>
                <w:rFonts w:ascii="Arial" w:hAnsi="Arial"/>
                <w:sz w:val="18"/>
                <w:szCs w:val="18"/>
              </w:rPr>
              <w:t>≤</w:t>
            </w:r>
            <w:r w:rsidRPr="001F23FC">
              <w:rPr>
                <w:rFonts w:ascii="Arial" w:hAnsi="Arial" w:cs="Arial"/>
                <w:bCs/>
                <w:sz w:val="18"/>
                <w:szCs w:val="18"/>
              </w:rPr>
              <w:t xml:space="preserve"> 24.0 GHz:</w:t>
            </w:r>
            <w:r w:rsidRPr="001F23FC">
              <w:rPr>
                <w:rFonts w:ascii="Arial" w:hAnsi="Arial" w:cs="Arial"/>
                <w:sz w:val="18"/>
              </w:rPr>
              <w:t>±</w:t>
            </w:r>
            <w:r w:rsidRPr="001F23FC">
              <w:rPr>
                <w:rFonts w:ascii="Arial" w:hAnsi="Arial"/>
                <w:sz w:val="18"/>
                <w:szCs w:val="18"/>
              </w:rPr>
              <w:t>6.00 dB</w:t>
            </w:r>
          </w:p>
          <w:p w14:paraId="067051F7" w14:textId="77777777" w:rsidR="00E05D8E" w:rsidRPr="001F23FC" w:rsidRDefault="00E05D8E" w:rsidP="00E05D8E">
            <w:pPr>
              <w:keepNext/>
              <w:keepLines/>
              <w:spacing w:after="0"/>
              <w:rPr>
                <w:rFonts w:ascii="Arial" w:hAnsi="Arial"/>
                <w:sz w:val="18"/>
                <w:szCs w:val="18"/>
              </w:rPr>
            </w:pPr>
          </w:p>
          <w:p w14:paraId="426FC17B" w14:textId="77777777" w:rsidR="00E05D8E" w:rsidRPr="001F23FC" w:rsidRDefault="00E05D8E" w:rsidP="00E05D8E">
            <w:pPr>
              <w:keepNext/>
              <w:keepLines/>
              <w:spacing w:after="0"/>
              <w:rPr>
                <w:rFonts w:ascii="Arial" w:hAnsi="Arial"/>
                <w:sz w:val="18"/>
                <w:szCs w:val="18"/>
              </w:rPr>
            </w:pPr>
          </w:p>
          <w:p w14:paraId="545E5A35" w14:textId="77777777" w:rsidR="00E05D8E" w:rsidRPr="001F23FC" w:rsidRDefault="00E05D8E" w:rsidP="00E05D8E">
            <w:pPr>
              <w:keepNext/>
              <w:keepLines/>
              <w:spacing w:after="0"/>
              <w:rPr>
                <w:rFonts w:ascii="Arial" w:eastAsia="MS Mincho" w:hAnsi="Arial" w:cs="v4.2.0"/>
                <w:sz w:val="18"/>
              </w:rPr>
            </w:pPr>
            <w:r w:rsidRPr="001F23FC">
              <w:rPr>
                <w:rFonts w:ascii="Arial" w:hAnsi="Arial"/>
                <w:sz w:val="18"/>
                <w:szCs w:val="18"/>
              </w:rPr>
              <w:t>Protected frequency 57 GHz ≤ f  ≤  66GHz:</w:t>
            </w:r>
          </w:p>
          <w:p w14:paraId="42B78AE1"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szCs w:val="18"/>
              </w:rPr>
              <w:t>8.01 dB</w:t>
            </w:r>
          </w:p>
          <w:p w14:paraId="1657BB99" w14:textId="77777777" w:rsidR="00E05D8E" w:rsidRPr="001F23FC" w:rsidRDefault="00E05D8E" w:rsidP="00E05D8E">
            <w:pPr>
              <w:keepNext/>
              <w:keepLines/>
              <w:spacing w:after="0"/>
              <w:rPr>
                <w:rFonts w:ascii="Arial" w:hAnsi="Arial" w:cs="v4.2.0"/>
                <w:sz w:val="18"/>
              </w:rPr>
            </w:pPr>
          </w:p>
          <w:p w14:paraId="3EC4989A" w14:textId="77777777" w:rsidR="00E05D8E" w:rsidRPr="001F23FC" w:rsidRDefault="00E05D8E" w:rsidP="00E05D8E">
            <w:pPr>
              <w:keepNext/>
              <w:keepLines/>
              <w:spacing w:after="0"/>
              <w:rPr>
                <w:rFonts w:ascii="Arial" w:hAnsi="Arial"/>
                <w:sz w:val="18"/>
                <w:szCs w:val="18"/>
              </w:rPr>
            </w:pPr>
            <w:r w:rsidRPr="001F23FC">
              <w:rPr>
                <w:rFonts w:ascii="Arial" w:hAnsi="Arial" w:cs="v4.2.0"/>
                <w:sz w:val="18"/>
              </w:rPr>
              <w:t xml:space="preserve">Protected frequency </w:t>
            </w:r>
            <w:r w:rsidRPr="001F23FC">
              <w:rPr>
                <w:rFonts w:ascii="Arial" w:hAnsi="Arial"/>
                <w:sz w:val="18"/>
                <w:szCs w:val="18"/>
              </w:rPr>
              <w:t xml:space="preserve"> 36 GHz ≤ f  ≤  37GHz:</w:t>
            </w:r>
          </w:p>
          <w:p w14:paraId="2C183799" w14:textId="77777777" w:rsidR="00E05D8E" w:rsidRPr="001F23FC" w:rsidRDefault="00E05D8E" w:rsidP="00E05D8E">
            <w:pPr>
              <w:pStyle w:val="TAL"/>
              <w:rPr>
                <w:szCs w:val="18"/>
              </w:rPr>
            </w:pPr>
            <w:r w:rsidRPr="001F23FC">
              <w:rPr>
                <w:rFonts w:cs="Arial"/>
              </w:rPr>
              <w:t>±</w:t>
            </w:r>
            <w:r w:rsidRPr="001F23FC">
              <w:rPr>
                <w:szCs w:val="18"/>
              </w:rPr>
              <w:t>6.00 dB</w:t>
            </w:r>
          </w:p>
          <w:p w14:paraId="3819B8D5" w14:textId="77777777" w:rsidR="00E05D8E" w:rsidRPr="001F23FC" w:rsidRDefault="00E05D8E" w:rsidP="00E05D8E">
            <w:pPr>
              <w:pStyle w:val="TAL"/>
              <w:rPr>
                <w:szCs w:val="18"/>
              </w:rPr>
            </w:pPr>
          </w:p>
          <w:p w14:paraId="4DD48B76" w14:textId="77777777" w:rsidR="00E05D8E" w:rsidRPr="001F23FC" w:rsidRDefault="00E05D8E" w:rsidP="00E05D8E">
            <w:pPr>
              <w:pStyle w:val="TAL"/>
              <w:rPr>
                <w:szCs w:val="18"/>
              </w:rPr>
            </w:pPr>
            <w:r w:rsidRPr="001F23FC">
              <w:rPr>
                <w:szCs w:val="18"/>
              </w:rPr>
              <w:t>PC1:</w:t>
            </w:r>
          </w:p>
          <w:p w14:paraId="0BFB64BA" w14:textId="77777777" w:rsidR="00E05D8E" w:rsidRPr="001F23FC" w:rsidRDefault="00E05D8E" w:rsidP="00E05D8E">
            <w:pPr>
              <w:pStyle w:val="TAL"/>
              <w:rPr>
                <w:szCs w:val="18"/>
              </w:rPr>
            </w:pPr>
            <w:r w:rsidRPr="001F23FC">
              <w:rPr>
                <w:szCs w:val="18"/>
              </w:rPr>
              <w:t>Protected band n257, n260, n261: ±7.32 dB</w:t>
            </w:r>
          </w:p>
          <w:p w14:paraId="48E9AA5C" w14:textId="2C614748" w:rsidR="00E05D8E" w:rsidRPr="001F23FC" w:rsidRDefault="00E05D8E" w:rsidP="00E05D8E">
            <w:pPr>
              <w:pStyle w:val="TAL"/>
              <w:rPr>
                <w:szCs w:val="18"/>
              </w:rPr>
            </w:pPr>
            <w:r w:rsidRPr="001F23FC">
              <w:rPr>
                <w:szCs w:val="18"/>
              </w:rPr>
              <w:t>Protected frequency 23.6 GHz ≤ f ≤ 24.0 GHz:± 7.32 dB</w:t>
            </w:r>
          </w:p>
          <w:p w14:paraId="78D6265C" w14:textId="77777777" w:rsidR="00E05D8E" w:rsidRPr="001F23FC" w:rsidRDefault="00E05D8E" w:rsidP="00E05D8E">
            <w:pPr>
              <w:pStyle w:val="TAL"/>
              <w:rPr>
                <w:szCs w:val="18"/>
              </w:rPr>
            </w:pPr>
            <w:r w:rsidRPr="001F23FC">
              <w:rPr>
                <w:szCs w:val="18"/>
              </w:rPr>
              <w:t>Protected frequency 57 GHz ≤ f ≤ 66 GHz:±8.00 dB</w:t>
            </w:r>
          </w:p>
          <w:p w14:paraId="4A8A8138" w14:textId="77777777" w:rsidR="00E05D8E" w:rsidRPr="001F23FC" w:rsidRDefault="00E05D8E" w:rsidP="00E05D8E">
            <w:pPr>
              <w:pStyle w:val="TAL"/>
              <w:rPr>
                <w:szCs w:val="18"/>
              </w:rPr>
            </w:pPr>
          </w:p>
          <w:p w14:paraId="3E8C2D77" w14:textId="04C4DA23" w:rsidR="00E05D8E" w:rsidRPr="001F23FC" w:rsidRDefault="00E05D8E" w:rsidP="00E05D8E">
            <w:pPr>
              <w:pStyle w:val="TAL"/>
              <w:rPr>
                <w:szCs w:val="18"/>
              </w:rPr>
            </w:pPr>
            <w:r w:rsidRPr="001F23FC">
              <w:rPr>
                <w:szCs w:val="18"/>
              </w:rPr>
              <w:t>PC5</w:t>
            </w:r>
            <w:r w:rsidR="00992A98" w:rsidRPr="001F23FC">
              <w:rPr>
                <w:szCs w:val="18"/>
              </w:rPr>
              <w:t>, PC6</w:t>
            </w:r>
            <w:r w:rsidRPr="001F23FC">
              <w:rPr>
                <w:szCs w:val="18"/>
              </w:rPr>
              <w:t>:</w:t>
            </w:r>
          </w:p>
          <w:p w14:paraId="22B90C31" w14:textId="77777777" w:rsidR="00E05D8E" w:rsidRPr="001F23FC" w:rsidRDefault="00E05D8E" w:rsidP="00E05D8E">
            <w:pPr>
              <w:pStyle w:val="TAL"/>
              <w:rPr>
                <w:szCs w:val="18"/>
              </w:rPr>
            </w:pPr>
            <w:r w:rsidRPr="001F23FC">
              <w:rPr>
                <w:szCs w:val="18"/>
              </w:rPr>
              <w:t>Protected band n260: ±5.98 dB</w:t>
            </w:r>
          </w:p>
          <w:p w14:paraId="30158519" w14:textId="77777777" w:rsidR="00E05D8E" w:rsidRPr="001F23FC" w:rsidRDefault="00E05D8E" w:rsidP="00E05D8E">
            <w:pPr>
              <w:pStyle w:val="TAL"/>
              <w:rPr>
                <w:szCs w:val="18"/>
              </w:rPr>
            </w:pPr>
            <w:r w:rsidRPr="001F23FC">
              <w:rPr>
                <w:szCs w:val="18"/>
              </w:rPr>
              <w:t>Protected frequency 23.6 GHz ≤ f ≤ 24.0 GHz:± 5.98 dB</w:t>
            </w:r>
          </w:p>
          <w:p w14:paraId="171F1261" w14:textId="449FECFE" w:rsidR="00E05D8E" w:rsidRPr="001F23FC" w:rsidRDefault="00E05D8E" w:rsidP="00E05D8E">
            <w:pPr>
              <w:pStyle w:val="TAL"/>
              <w:rPr>
                <w:rFonts w:cs="v4.2.0"/>
              </w:rPr>
            </w:pPr>
            <w:r w:rsidRPr="001F23FC">
              <w:rPr>
                <w:szCs w:val="18"/>
              </w:rPr>
              <w:t>Protected frequency 57 GHz ≤ f ≤ 66 GHz:±8.00 dB</w:t>
            </w:r>
          </w:p>
        </w:tc>
        <w:tc>
          <w:tcPr>
            <w:tcW w:w="2949" w:type="dxa"/>
          </w:tcPr>
          <w:p w14:paraId="1E10E330" w14:textId="7B32ECD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8-1a</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D3B4B51" w14:textId="77777777" w:rsidTr="005D2397">
        <w:trPr>
          <w:gridAfter w:val="1"/>
          <w:wAfter w:w="77" w:type="dxa"/>
          <w:cantSplit/>
          <w:jc w:val="center"/>
        </w:trPr>
        <w:tc>
          <w:tcPr>
            <w:tcW w:w="2720" w:type="dxa"/>
            <w:gridSpan w:val="2"/>
          </w:tcPr>
          <w:p w14:paraId="60FBC213" w14:textId="01B89904" w:rsidR="00E05D8E" w:rsidRPr="001F23FC" w:rsidRDefault="00E05D8E" w:rsidP="00E05D8E">
            <w:pPr>
              <w:pStyle w:val="TAL"/>
              <w:rPr>
                <w:rFonts w:cs="v4.2.0"/>
              </w:rPr>
            </w:pPr>
            <w:r w:rsidRPr="001F23FC">
              <w:rPr>
                <w:rFonts w:cs="v4.2.0"/>
              </w:rPr>
              <w:t>6.5.3.2_1 Spurious emission band UE co-existence with Power Boost</w:t>
            </w:r>
          </w:p>
        </w:tc>
        <w:tc>
          <w:tcPr>
            <w:tcW w:w="3629" w:type="dxa"/>
          </w:tcPr>
          <w:p w14:paraId="35512E9E" w14:textId="21D2EB13" w:rsidR="00E05D8E" w:rsidRPr="001F23FC" w:rsidRDefault="00E05D8E" w:rsidP="00E05D8E">
            <w:pPr>
              <w:pStyle w:val="TAL"/>
            </w:pPr>
            <w:r w:rsidRPr="001F23FC">
              <w:t>Same as 6.5.3.2</w:t>
            </w:r>
          </w:p>
        </w:tc>
        <w:tc>
          <w:tcPr>
            <w:tcW w:w="2949" w:type="dxa"/>
          </w:tcPr>
          <w:p w14:paraId="06762377" w14:textId="77777777" w:rsidR="00E05D8E" w:rsidRPr="001F23FC" w:rsidRDefault="00E05D8E" w:rsidP="00E05D8E">
            <w:pPr>
              <w:pStyle w:val="TAL"/>
              <w:rPr>
                <w:snapToGrid w:val="0"/>
              </w:rPr>
            </w:pPr>
          </w:p>
        </w:tc>
      </w:tr>
      <w:tr w:rsidR="00E05D8E" w:rsidRPr="001F23FC" w14:paraId="03FFA0E0" w14:textId="77777777" w:rsidTr="005D2397">
        <w:trPr>
          <w:gridAfter w:val="1"/>
          <w:wAfter w:w="77" w:type="dxa"/>
          <w:cantSplit/>
          <w:jc w:val="center"/>
        </w:trPr>
        <w:tc>
          <w:tcPr>
            <w:tcW w:w="2720" w:type="dxa"/>
            <w:gridSpan w:val="2"/>
          </w:tcPr>
          <w:p w14:paraId="59C3DC02" w14:textId="77777777" w:rsidR="00E05D8E" w:rsidRPr="001F23FC" w:rsidRDefault="00E05D8E" w:rsidP="00E05D8E">
            <w:pPr>
              <w:pStyle w:val="TAL"/>
              <w:rPr>
                <w:rFonts w:cs="v4.2.0"/>
              </w:rPr>
            </w:pPr>
            <w:r w:rsidRPr="001F23FC">
              <w:rPr>
                <w:rFonts w:cs="v4.2.0"/>
              </w:rPr>
              <w:lastRenderedPageBreak/>
              <w:t>6.5.3.3 Additional Spurious emission</w:t>
            </w:r>
          </w:p>
        </w:tc>
        <w:tc>
          <w:tcPr>
            <w:tcW w:w="3629" w:type="dxa"/>
          </w:tcPr>
          <w:p w14:paraId="3922B79F" w14:textId="5D38B73F" w:rsidR="00E05D8E" w:rsidRPr="001F23FC" w:rsidRDefault="00E05D8E" w:rsidP="00E05D8E">
            <w:pPr>
              <w:pStyle w:val="TAL"/>
              <w:rPr>
                <w:bCs/>
                <w:szCs w:val="18"/>
              </w:rPr>
            </w:pPr>
            <w:r w:rsidRPr="001F23FC">
              <w:t>Max Device size</w:t>
            </w:r>
            <w:r w:rsidRPr="001F23FC">
              <w:rPr>
                <w:b/>
              </w:rPr>
              <w:t xml:space="preserve"> </w:t>
            </w:r>
            <w:r w:rsidRPr="001F23FC">
              <w:rPr>
                <w:bCs/>
                <w:szCs w:val="18"/>
              </w:rPr>
              <w:t>≤ 30 cm</w:t>
            </w:r>
          </w:p>
          <w:p w14:paraId="03EB20E3" w14:textId="77777777" w:rsidR="00E05D8E" w:rsidRPr="001F23FC" w:rsidRDefault="00E05D8E" w:rsidP="00E05D8E">
            <w:pPr>
              <w:pStyle w:val="TAL"/>
              <w:rPr>
                <w:rFonts w:cs="v4.2.0"/>
              </w:rPr>
            </w:pPr>
            <w:r w:rsidRPr="001F23FC">
              <w:rPr>
                <w:rFonts w:cs="v4.2.0"/>
              </w:rPr>
              <w:t xml:space="preserve">Maximum in-band BW </w:t>
            </w:r>
            <w:r w:rsidRPr="001F23FC">
              <w:rPr>
                <w:bCs/>
                <w:szCs w:val="18"/>
              </w:rPr>
              <w:t xml:space="preserve">≤ </w:t>
            </w:r>
            <w:r w:rsidRPr="001F23FC">
              <w:rPr>
                <w:rFonts w:cs="v4.2.0"/>
              </w:rPr>
              <w:t>400MHz</w:t>
            </w:r>
          </w:p>
          <w:p w14:paraId="6E595AEF" w14:textId="35333997" w:rsidR="00E05D8E" w:rsidRPr="001F23FC" w:rsidRDefault="00E05D8E" w:rsidP="00E05D8E">
            <w:pPr>
              <w:pStyle w:val="TAL"/>
              <w:rPr>
                <w:bCs/>
                <w:szCs w:val="18"/>
              </w:rPr>
            </w:pPr>
            <w:r w:rsidRPr="001F23FC">
              <w:rPr>
                <w:bCs/>
                <w:szCs w:val="18"/>
              </w:rPr>
              <w:t>PC3:</w:t>
            </w:r>
          </w:p>
          <w:p w14:paraId="7502850C" w14:textId="2AF84F9A" w:rsidR="00E05D8E" w:rsidRPr="001F23FC" w:rsidRDefault="00E05D8E" w:rsidP="00E05D8E">
            <w:pPr>
              <w:pStyle w:val="TAL"/>
              <w:rPr>
                <w:bCs/>
                <w:szCs w:val="18"/>
              </w:rPr>
            </w:pPr>
            <w:r w:rsidRPr="001F23FC">
              <w:t>±</w:t>
            </w:r>
            <w:r w:rsidRPr="001F23FC">
              <w:rPr>
                <w:szCs w:val="18"/>
              </w:rPr>
              <w:t>5.29</w:t>
            </w:r>
            <w:r w:rsidRPr="001F23FC">
              <w:rPr>
                <w:bCs/>
                <w:szCs w:val="18"/>
              </w:rPr>
              <w:t xml:space="preserve"> dB (6GHz ≤ f ≤ 12.75GHz), NS_202</w:t>
            </w:r>
          </w:p>
          <w:p w14:paraId="7CB711DF" w14:textId="13129480" w:rsidR="00E05D8E" w:rsidRPr="001F23FC" w:rsidRDefault="00E05D8E" w:rsidP="00E05D8E">
            <w:pPr>
              <w:pStyle w:val="TAL"/>
              <w:rPr>
                <w:rFonts w:cs="v4.2.0"/>
              </w:rPr>
            </w:pPr>
            <w:r w:rsidRPr="001F23FC">
              <w:t>±</w:t>
            </w:r>
            <w:r w:rsidRPr="001F23FC">
              <w:rPr>
                <w:szCs w:val="18"/>
              </w:rPr>
              <w:t xml:space="preserve">5.84 </w:t>
            </w:r>
            <w:r w:rsidRPr="001F23FC">
              <w:rPr>
                <w:bCs/>
                <w:szCs w:val="18"/>
              </w:rPr>
              <w:t>dB (12.75GHz &lt; f ≤ 23.45GHz), NS_202</w:t>
            </w:r>
          </w:p>
          <w:p w14:paraId="1635833D" w14:textId="77777777" w:rsidR="00E05D8E" w:rsidRPr="001F23FC" w:rsidRDefault="00E05D8E" w:rsidP="00E05D8E">
            <w:pPr>
              <w:pStyle w:val="TAL"/>
              <w:rPr>
                <w:rFonts w:cs="v4.2.0"/>
              </w:rPr>
            </w:pPr>
            <w:r w:rsidRPr="001F23FC">
              <w:t>±</w:t>
            </w:r>
            <w:r w:rsidRPr="001F23FC">
              <w:rPr>
                <w:szCs w:val="18"/>
              </w:rPr>
              <w:t xml:space="preserve">6.00 dB </w:t>
            </w:r>
            <w:r w:rsidRPr="001F23FC">
              <w:rPr>
                <w:bCs/>
                <w:szCs w:val="18"/>
              </w:rPr>
              <w:t>(23.45GHz &lt; f &lt; 40.8GHz), NS_202, NS_203</w:t>
            </w:r>
          </w:p>
          <w:p w14:paraId="6DA705F3" w14:textId="77777777" w:rsidR="00E05D8E" w:rsidRPr="001F23FC" w:rsidRDefault="00E05D8E" w:rsidP="00E05D8E">
            <w:pPr>
              <w:pStyle w:val="TAL"/>
              <w:rPr>
                <w:bCs/>
                <w:szCs w:val="18"/>
              </w:rPr>
            </w:pPr>
            <w:r w:rsidRPr="001F23FC">
              <w:t>±</w:t>
            </w:r>
            <w:r w:rsidRPr="001F23FC">
              <w:rPr>
                <w:szCs w:val="18"/>
              </w:rPr>
              <w:t xml:space="preserve">8.01 dB </w:t>
            </w:r>
            <w:r w:rsidRPr="001F23FC">
              <w:rPr>
                <w:bCs/>
                <w:szCs w:val="18"/>
              </w:rPr>
              <w:t>(40.8GHz ≤ f ≤</w:t>
            </w:r>
            <w:r w:rsidRPr="001F23FC">
              <w:t xml:space="preserve"> 2nd harmonic of the upper frequency edge of the UL operating band</w:t>
            </w:r>
            <w:r w:rsidRPr="001F23FC">
              <w:rPr>
                <w:bCs/>
                <w:szCs w:val="18"/>
              </w:rPr>
              <w:t>), NS_202</w:t>
            </w:r>
          </w:p>
          <w:p w14:paraId="3B9C2CDF" w14:textId="77777777" w:rsidR="00E05D8E" w:rsidRPr="001F23FC" w:rsidRDefault="00E05D8E" w:rsidP="00E05D8E">
            <w:pPr>
              <w:pStyle w:val="TAL"/>
              <w:rPr>
                <w:bCs/>
                <w:szCs w:val="18"/>
              </w:rPr>
            </w:pPr>
          </w:p>
          <w:p w14:paraId="71723FA6" w14:textId="77777777" w:rsidR="00E05D8E" w:rsidRPr="001F23FC" w:rsidRDefault="00E05D8E" w:rsidP="00E05D8E">
            <w:pPr>
              <w:pStyle w:val="TAL"/>
              <w:rPr>
                <w:bCs/>
                <w:szCs w:val="18"/>
              </w:rPr>
            </w:pPr>
            <w:r w:rsidRPr="001F23FC">
              <w:rPr>
                <w:bCs/>
                <w:szCs w:val="18"/>
              </w:rPr>
              <w:t>PC1:</w:t>
            </w:r>
          </w:p>
          <w:p w14:paraId="4700BEF0" w14:textId="77777777" w:rsidR="00E05D8E" w:rsidRPr="001F23FC" w:rsidRDefault="00E05D8E" w:rsidP="00E05D8E">
            <w:pPr>
              <w:pStyle w:val="TAL"/>
              <w:rPr>
                <w:bCs/>
                <w:szCs w:val="18"/>
              </w:rPr>
            </w:pPr>
            <w:r w:rsidRPr="001F23FC">
              <w:rPr>
                <w:bCs/>
                <w:szCs w:val="18"/>
              </w:rPr>
              <w:t>±5.28 dB (6GHz ≤ f ≤ 12.75GHz), NS_202</w:t>
            </w:r>
          </w:p>
          <w:p w14:paraId="02A9CBF1" w14:textId="77777777" w:rsidR="00E05D8E" w:rsidRPr="001F23FC" w:rsidRDefault="00E05D8E" w:rsidP="00E05D8E">
            <w:pPr>
              <w:pStyle w:val="TAL"/>
              <w:rPr>
                <w:bCs/>
                <w:szCs w:val="18"/>
              </w:rPr>
            </w:pPr>
            <w:r w:rsidRPr="001F23FC">
              <w:rPr>
                <w:bCs/>
                <w:szCs w:val="18"/>
              </w:rPr>
              <w:t>±7.16 dB (12.75GHz &lt; f ≤ 23.45GHz), NS_202</w:t>
            </w:r>
          </w:p>
          <w:p w14:paraId="47018C5B" w14:textId="77777777" w:rsidR="00E05D8E" w:rsidRPr="001F23FC" w:rsidRDefault="00E05D8E" w:rsidP="00E05D8E">
            <w:pPr>
              <w:pStyle w:val="TAL"/>
              <w:rPr>
                <w:bCs/>
                <w:szCs w:val="18"/>
              </w:rPr>
            </w:pPr>
            <w:r w:rsidRPr="001F23FC">
              <w:rPr>
                <w:bCs/>
                <w:szCs w:val="18"/>
              </w:rPr>
              <w:t>±7.32 dB (23.45GHz &lt; f &lt; 40.8GHz), NS_202, NS_203</w:t>
            </w:r>
          </w:p>
          <w:p w14:paraId="2EBD55CD" w14:textId="77777777" w:rsidR="00E05D8E" w:rsidRPr="001F23FC" w:rsidRDefault="00E05D8E" w:rsidP="00E05D8E">
            <w:pPr>
              <w:pStyle w:val="TAL"/>
              <w:rPr>
                <w:bCs/>
                <w:szCs w:val="18"/>
              </w:rPr>
            </w:pPr>
            <w:r w:rsidRPr="001F23FC">
              <w:rPr>
                <w:bCs/>
                <w:szCs w:val="18"/>
              </w:rPr>
              <w:t>±9.34 dB (40.8GHz ≤ f ≤ 2nd harmonic of the upper frequency edge of the UL operating band), NS_202</w:t>
            </w:r>
          </w:p>
          <w:p w14:paraId="3091600E" w14:textId="77777777" w:rsidR="00E05D8E" w:rsidRPr="001F23FC" w:rsidRDefault="00E05D8E" w:rsidP="00E05D8E">
            <w:pPr>
              <w:pStyle w:val="TAL"/>
              <w:rPr>
                <w:bCs/>
                <w:szCs w:val="18"/>
              </w:rPr>
            </w:pPr>
          </w:p>
          <w:p w14:paraId="541ED6F8" w14:textId="381682B8" w:rsidR="00E05D8E" w:rsidRPr="001F23FC" w:rsidRDefault="00E05D8E" w:rsidP="00E05D8E">
            <w:pPr>
              <w:pStyle w:val="TAL"/>
              <w:rPr>
                <w:bCs/>
                <w:szCs w:val="18"/>
              </w:rPr>
            </w:pPr>
            <w:r w:rsidRPr="001F23FC">
              <w:rPr>
                <w:bCs/>
                <w:szCs w:val="18"/>
              </w:rPr>
              <w:t>PC5</w:t>
            </w:r>
            <w:r w:rsidR="00992A98" w:rsidRPr="001F23FC">
              <w:rPr>
                <w:szCs w:val="18"/>
              </w:rPr>
              <w:t>, PC6</w:t>
            </w:r>
            <w:r w:rsidRPr="001F23FC">
              <w:rPr>
                <w:bCs/>
                <w:szCs w:val="18"/>
              </w:rPr>
              <w:t>:</w:t>
            </w:r>
          </w:p>
          <w:p w14:paraId="3E29D8C9" w14:textId="77777777" w:rsidR="00E05D8E" w:rsidRPr="001F23FC" w:rsidRDefault="00E05D8E" w:rsidP="00E05D8E">
            <w:pPr>
              <w:pStyle w:val="TAL"/>
              <w:rPr>
                <w:bCs/>
                <w:szCs w:val="18"/>
              </w:rPr>
            </w:pPr>
            <w:r w:rsidRPr="001F23FC">
              <w:rPr>
                <w:bCs/>
                <w:szCs w:val="18"/>
              </w:rPr>
              <w:t>±5.28 dB (6GHz ≤ f ≤ 12.75GHz), NS_202</w:t>
            </w:r>
          </w:p>
          <w:p w14:paraId="666E780D" w14:textId="77777777" w:rsidR="00E05D8E" w:rsidRPr="001F23FC" w:rsidRDefault="00E05D8E" w:rsidP="00E05D8E">
            <w:pPr>
              <w:pStyle w:val="TAL"/>
              <w:rPr>
                <w:bCs/>
                <w:szCs w:val="18"/>
              </w:rPr>
            </w:pPr>
            <w:r w:rsidRPr="001F23FC">
              <w:rPr>
                <w:bCs/>
                <w:szCs w:val="18"/>
              </w:rPr>
              <w:t>±5.82 dB (12.75GHz &lt; f ≤ 23.45GHz), NS_202</w:t>
            </w:r>
          </w:p>
          <w:p w14:paraId="37006D2E" w14:textId="77777777" w:rsidR="00E05D8E" w:rsidRPr="001F23FC" w:rsidRDefault="00E05D8E" w:rsidP="00E05D8E">
            <w:pPr>
              <w:pStyle w:val="TAL"/>
              <w:rPr>
                <w:bCs/>
                <w:szCs w:val="18"/>
              </w:rPr>
            </w:pPr>
            <w:r w:rsidRPr="001F23FC">
              <w:rPr>
                <w:bCs/>
                <w:szCs w:val="18"/>
              </w:rPr>
              <w:t>±5.98 dB (23.45GHz &lt; f &lt; 40.8GHz), NS_202, NS_203</w:t>
            </w:r>
          </w:p>
          <w:p w14:paraId="49DC223A" w14:textId="26694B1D" w:rsidR="00E05D8E" w:rsidRPr="001F23FC" w:rsidRDefault="00E05D8E" w:rsidP="00E05D8E">
            <w:pPr>
              <w:pStyle w:val="TAL"/>
              <w:rPr>
                <w:bCs/>
                <w:szCs w:val="18"/>
              </w:rPr>
            </w:pPr>
            <w:r w:rsidRPr="001F23FC">
              <w:rPr>
                <w:bCs/>
                <w:szCs w:val="18"/>
              </w:rPr>
              <w:t>±8.00 dB (40.8GHz ≤ f ≤ 2nd harmonic of the upper frequency edge of the UL operating band), NS_202</w:t>
            </w:r>
          </w:p>
        </w:tc>
        <w:tc>
          <w:tcPr>
            <w:tcW w:w="2949" w:type="dxa"/>
          </w:tcPr>
          <w:p w14:paraId="1D19DB52" w14:textId="5502B97A" w:rsidR="00E05D8E" w:rsidRPr="001F23FC" w:rsidRDefault="00E05D8E" w:rsidP="00E05D8E">
            <w:pPr>
              <w:pStyle w:val="TAL"/>
              <w:rPr>
                <w:rFonts w:cs="Arial"/>
                <w:snapToGrid w:val="0"/>
                <w:lang w:eastAsia="sv-SE"/>
              </w:rPr>
            </w:pPr>
            <w:r w:rsidRPr="001F23FC">
              <w:rPr>
                <w:snapToGrid w:val="0"/>
              </w:rPr>
              <w:t xml:space="preserve">MTSU = 1.00 x MU (from </w:t>
            </w:r>
            <w:r w:rsidRPr="001F23FC">
              <w:rPr>
                <w:snapToGrid w:val="0"/>
                <w:lang w:eastAsia="sv-SE"/>
              </w:rPr>
              <w:t>Table B.1</w:t>
            </w:r>
            <w:r w:rsidRPr="001F23FC">
              <w:rPr>
                <w:snapToGrid w:val="0"/>
              </w:rPr>
              <w:t>8-1b</w:t>
            </w:r>
            <w:r w:rsidRPr="001F23FC">
              <w:rPr>
                <w:snapToGrid w:val="0"/>
                <w:lang w:eastAsia="sv-SE"/>
              </w:rPr>
              <w:t xml:space="preserve"> in </w:t>
            </w:r>
            <w:r w:rsidR="009F7C98" w:rsidRPr="001F23FC">
              <w:rPr>
                <w:snapToGrid w:val="0"/>
                <w:lang w:eastAsia="sv-SE"/>
              </w:rPr>
              <w:t>TR</w:t>
            </w:r>
            <w:r w:rsidR="009F7C98">
              <w:rPr>
                <w:snapToGrid w:val="0"/>
                <w:lang w:eastAsia="sv-SE"/>
              </w:rPr>
              <w:t> </w:t>
            </w:r>
            <w:r w:rsidR="009F7C98" w:rsidRPr="001F23FC">
              <w:rPr>
                <w:snapToGrid w:val="0"/>
                <w:lang w:eastAsia="sv-SE"/>
              </w:rPr>
              <w:t>3</w:t>
            </w:r>
            <w:r w:rsidRPr="001F23FC">
              <w:rPr>
                <w:snapToGrid w:val="0"/>
                <w:lang w:eastAsia="sv-SE"/>
              </w:rPr>
              <w:t>8.903)</w:t>
            </w:r>
          </w:p>
        </w:tc>
      </w:tr>
      <w:tr w:rsidR="00E05D8E" w:rsidRPr="001F23FC" w14:paraId="63DD5E61" w14:textId="77777777" w:rsidTr="005D2397">
        <w:trPr>
          <w:gridAfter w:val="1"/>
          <w:wAfter w:w="77" w:type="dxa"/>
          <w:cantSplit/>
          <w:jc w:val="center"/>
        </w:trPr>
        <w:tc>
          <w:tcPr>
            <w:tcW w:w="2720" w:type="dxa"/>
            <w:gridSpan w:val="2"/>
          </w:tcPr>
          <w:p w14:paraId="7079F9E4" w14:textId="7FFF4C8A" w:rsidR="00E05D8E" w:rsidRPr="001F23FC" w:rsidRDefault="00E05D8E" w:rsidP="00E05D8E">
            <w:pPr>
              <w:pStyle w:val="TAL"/>
              <w:rPr>
                <w:rFonts w:cs="v4.2.0"/>
              </w:rPr>
            </w:pPr>
            <w:r w:rsidRPr="001F23FC">
              <w:rPr>
                <w:rFonts w:cs="v4.2.0"/>
              </w:rPr>
              <w:t>6.5.3.3_1 Additional spurious emissions with Power Boost</w:t>
            </w:r>
          </w:p>
        </w:tc>
        <w:tc>
          <w:tcPr>
            <w:tcW w:w="3629" w:type="dxa"/>
          </w:tcPr>
          <w:p w14:paraId="1274A1C2" w14:textId="002853A1" w:rsidR="00E05D8E" w:rsidRPr="001F23FC" w:rsidRDefault="00E05D8E" w:rsidP="00E05D8E">
            <w:pPr>
              <w:pStyle w:val="TAL"/>
              <w:rPr>
                <w:rFonts w:cs="v4.2.0"/>
                <w:u w:val="single"/>
              </w:rPr>
            </w:pPr>
            <w:r w:rsidRPr="001F23FC">
              <w:t>Same as 6.5.3.3</w:t>
            </w:r>
          </w:p>
        </w:tc>
        <w:tc>
          <w:tcPr>
            <w:tcW w:w="2949" w:type="dxa"/>
          </w:tcPr>
          <w:p w14:paraId="1F6E41C1" w14:textId="77777777" w:rsidR="00E05D8E" w:rsidRPr="001F23FC" w:rsidRDefault="00E05D8E" w:rsidP="00E05D8E">
            <w:pPr>
              <w:pStyle w:val="TAL"/>
              <w:rPr>
                <w:rFonts w:cs="Arial"/>
                <w:snapToGrid w:val="0"/>
                <w:lang w:eastAsia="sv-SE"/>
              </w:rPr>
            </w:pPr>
          </w:p>
        </w:tc>
      </w:tr>
      <w:tr w:rsidR="00E05D8E" w:rsidRPr="001F23FC" w14:paraId="14D4D7DA" w14:textId="77777777" w:rsidTr="005D2397">
        <w:trPr>
          <w:gridAfter w:val="1"/>
          <w:wAfter w:w="77" w:type="dxa"/>
          <w:cantSplit/>
          <w:jc w:val="center"/>
        </w:trPr>
        <w:tc>
          <w:tcPr>
            <w:tcW w:w="2720" w:type="dxa"/>
            <w:gridSpan w:val="2"/>
          </w:tcPr>
          <w:p w14:paraId="00CB5AD1" w14:textId="77777777" w:rsidR="00E05D8E" w:rsidRPr="001F23FC" w:rsidRDefault="00E05D8E" w:rsidP="00E05D8E">
            <w:pPr>
              <w:pStyle w:val="TAL"/>
              <w:rPr>
                <w:rFonts w:cs="v4.2.0"/>
              </w:rPr>
            </w:pPr>
            <w:r w:rsidRPr="001F23FC">
              <w:rPr>
                <w:rFonts w:cs="v4.2.0"/>
              </w:rPr>
              <w:t>6.5A.1.1 Occupied bandwidth for CA (2UL CA)</w:t>
            </w:r>
          </w:p>
        </w:tc>
        <w:tc>
          <w:tcPr>
            <w:tcW w:w="3629" w:type="dxa"/>
          </w:tcPr>
          <w:p w14:paraId="1467A233" w14:textId="77777777" w:rsidR="00E05D8E" w:rsidRPr="001F23FC" w:rsidRDefault="00E05D8E" w:rsidP="00E05D8E">
            <w:pPr>
              <w:pStyle w:val="TAL"/>
              <w:rPr>
                <w:rFonts w:cs="v4.2.0"/>
                <w:u w:val="single"/>
              </w:rPr>
            </w:pPr>
            <w:r w:rsidRPr="001F23FC">
              <w:rPr>
                <w:rFonts w:cs="v4.2.0"/>
                <w:u w:val="single"/>
              </w:rPr>
              <w:t>Intra-band contiguous CA</w:t>
            </w:r>
          </w:p>
          <w:p w14:paraId="66C640B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B92223" w14:textId="63DACAAB"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055F5E2D" w14:textId="77777777" w:rsidR="00E05D8E" w:rsidRPr="001F23FC" w:rsidRDefault="00E05D8E" w:rsidP="00E05D8E">
            <w:pPr>
              <w:pStyle w:val="TAL"/>
              <w:rPr>
                <w:rFonts w:cs="Arial"/>
                <w:bCs/>
                <w:szCs w:val="18"/>
              </w:rPr>
            </w:pPr>
          </w:p>
          <w:p w14:paraId="36ACA66F" w14:textId="77777777" w:rsidR="00E05D8E" w:rsidRPr="001F23FC" w:rsidRDefault="00E05D8E" w:rsidP="00E05D8E">
            <w:pPr>
              <w:pStyle w:val="TAL"/>
              <w:rPr>
                <w:rFonts w:cs="Arial"/>
                <w:bCs/>
                <w:szCs w:val="18"/>
              </w:rPr>
            </w:pPr>
            <w:r w:rsidRPr="001F23FC">
              <w:rPr>
                <w:rFonts w:cs="Arial"/>
                <w:bCs/>
                <w:szCs w:val="18"/>
              </w:rPr>
              <w:t>PC3:</w:t>
            </w:r>
          </w:p>
          <w:p w14:paraId="1879D21C" w14:textId="77777777" w:rsidR="00E05D8E" w:rsidRPr="001F23FC" w:rsidRDefault="00E05D8E" w:rsidP="00E05D8E">
            <w:pPr>
              <w:pStyle w:val="TAL"/>
              <w:rPr>
                <w:rFonts w:cs="Arial"/>
                <w:bCs/>
                <w:szCs w:val="18"/>
              </w:rPr>
            </w:pPr>
            <w:r w:rsidRPr="001F23FC">
              <w:rPr>
                <w:rFonts w:cs="Arial"/>
                <w:bCs/>
                <w:szCs w:val="18"/>
              </w:rPr>
              <w:t>FR2a:</w:t>
            </w:r>
          </w:p>
          <w:p w14:paraId="147E3139"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48332243" w14:textId="77777777" w:rsidR="00E05D8E" w:rsidRPr="001F23FC" w:rsidRDefault="00E05D8E" w:rsidP="00E05D8E">
            <w:pPr>
              <w:pStyle w:val="TAL"/>
              <w:rPr>
                <w:rFonts w:cs="Arial"/>
                <w:bCs/>
                <w:szCs w:val="18"/>
              </w:rPr>
            </w:pPr>
          </w:p>
          <w:p w14:paraId="6CB633E9" w14:textId="77777777" w:rsidR="00E05D8E" w:rsidRPr="001F23FC" w:rsidRDefault="00E05D8E" w:rsidP="00E05D8E">
            <w:pPr>
              <w:pStyle w:val="TAL"/>
              <w:rPr>
                <w:rFonts w:cs="Arial"/>
                <w:bCs/>
                <w:szCs w:val="18"/>
              </w:rPr>
            </w:pPr>
            <w:r w:rsidRPr="001F23FC">
              <w:rPr>
                <w:rFonts w:cs="Arial"/>
                <w:bCs/>
                <w:szCs w:val="18"/>
              </w:rPr>
              <w:t>FR2b:</w:t>
            </w:r>
          </w:p>
          <w:p w14:paraId="24F26E1A"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0376AA0D" w14:textId="77777777" w:rsidR="00E05D8E" w:rsidRPr="001F23FC" w:rsidRDefault="00E05D8E" w:rsidP="00E05D8E">
            <w:pPr>
              <w:pStyle w:val="TAL"/>
              <w:rPr>
                <w:rFonts w:cs="Arial"/>
                <w:bCs/>
                <w:szCs w:val="18"/>
              </w:rPr>
            </w:pPr>
          </w:p>
          <w:p w14:paraId="7A665696" w14:textId="77777777" w:rsidR="00E05D8E" w:rsidRPr="001F23FC" w:rsidRDefault="00E05D8E" w:rsidP="00E05D8E">
            <w:pPr>
              <w:pStyle w:val="TAL"/>
              <w:rPr>
                <w:rFonts w:cs="Arial"/>
                <w:bCs/>
                <w:szCs w:val="18"/>
              </w:rPr>
            </w:pPr>
            <w:r w:rsidRPr="001F23FC">
              <w:rPr>
                <w:rFonts w:cs="Arial"/>
                <w:bCs/>
                <w:szCs w:val="18"/>
              </w:rPr>
              <w:t>FR2c:</w:t>
            </w:r>
          </w:p>
          <w:p w14:paraId="4314BC97"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5EAC9430" w14:textId="20C89B59" w:rsidR="00E05D8E" w:rsidRPr="001F23FC" w:rsidRDefault="00E05D8E" w:rsidP="00E05D8E">
            <w:pPr>
              <w:pStyle w:val="TAL"/>
              <w:rPr>
                <w:rFonts w:cs="v4.2.0"/>
              </w:rPr>
            </w:pPr>
          </w:p>
          <w:p w14:paraId="1DBDDB58" w14:textId="77777777" w:rsidR="00E05D8E" w:rsidRPr="001F23FC" w:rsidRDefault="00E05D8E" w:rsidP="00E05D8E">
            <w:pPr>
              <w:pStyle w:val="TAL"/>
              <w:rPr>
                <w:rFonts w:cs="v4.2.0"/>
              </w:rPr>
            </w:pPr>
          </w:p>
          <w:p w14:paraId="179473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5254F05" w14:textId="77777777" w:rsidR="00E05D8E" w:rsidRPr="001F23FC" w:rsidRDefault="00E05D8E" w:rsidP="00E05D8E">
            <w:pPr>
              <w:pStyle w:val="TAL"/>
              <w:rPr>
                <w:rFonts w:cs="v4.2.0"/>
              </w:rPr>
            </w:pPr>
            <w:r w:rsidRPr="001F23FC">
              <w:rPr>
                <w:rFonts w:cs="v4.2.0"/>
              </w:rPr>
              <w:t>TBD</w:t>
            </w:r>
          </w:p>
          <w:p w14:paraId="735530A1" w14:textId="77777777" w:rsidR="00E05D8E" w:rsidRPr="001F23FC" w:rsidRDefault="00E05D8E" w:rsidP="00E05D8E">
            <w:pPr>
              <w:pStyle w:val="TAL"/>
              <w:rPr>
                <w:rFonts w:cs="v4.2.0"/>
              </w:rPr>
            </w:pPr>
          </w:p>
          <w:p w14:paraId="26378B13" w14:textId="77777777" w:rsidR="00E05D8E" w:rsidRPr="001F23FC" w:rsidRDefault="00E05D8E" w:rsidP="00E05D8E">
            <w:pPr>
              <w:pStyle w:val="TAL"/>
              <w:rPr>
                <w:rFonts w:cs="v4.2.0"/>
                <w:u w:val="single"/>
              </w:rPr>
            </w:pPr>
            <w:r w:rsidRPr="001F23FC">
              <w:rPr>
                <w:rFonts w:cs="v4.2.0"/>
                <w:u w:val="single"/>
              </w:rPr>
              <w:t>Intra-band non-contiguous, Inter-band CA</w:t>
            </w:r>
          </w:p>
          <w:p w14:paraId="3BDF11AC" w14:textId="77777777" w:rsidR="00E05D8E" w:rsidRPr="001F23FC" w:rsidRDefault="00E05D8E" w:rsidP="00E05D8E">
            <w:pPr>
              <w:pStyle w:val="TAL"/>
              <w:rPr>
                <w:rFonts w:cs="v4.2.0"/>
              </w:rPr>
            </w:pPr>
            <w:r w:rsidRPr="001F23FC">
              <w:rPr>
                <w:rFonts w:cs="v4.2.0"/>
              </w:rPr>
              <w:t>TBD</w:t>
            </w:r>
          </w:p>
        </w:tc>
        <w:tc>
          <w:tcPr>
            <w:tcW w:w="2949" w:type="dxa"/>
          </w:tcPr>
          <w:p w14:paraId="77B5CF0B" w14:textId="77777777" w:rsidR="00E05D8E" w:rsidRPr="001F23FC" w:rsidRDefault="00E05D8E" w:rsidP="00E05D8E">
            <w:pPr>
              <w:pStyle w:val="TAL"/>
              <w:rPr>
                <w:rFonts w:cs="Arial"/>
                <w:snapToGrid w:val="0"/>
                <w:lang w:eastAsia="sv-SE"/>
              </w:rPr>
            </w:pPr>
          </w:p>
        </w:tc>
      </w:tr>
      <w:tr w:rsidR="00E05D8E" w:rsidRPr="001F23FC" w14:paraId="3EF76B9B" w14:textId="77777777" w:rsidTr="005D2397">
        <w:trPr>
          <w:gridAfter w:val="1"/>
          <w:wAfter w:w="77" w:type="dxa"/>
          <w:cantSplit/>
          <w:jc w:val="center"/>
        </w:trPr>
        <w:tc>
          <w:tcPr>
            <w:tcW w:w="2720" w:type="dxa"/>
            <w:gridSpan w:val="2"/>
          </w:tcPr>
          <w:p w14:paraId="44698D9A" w14:textId="77777777" w:rsidR="00E05D8E" w:rsidRPr="001F23FC" w:rsidRDefault="00E05D8E" w:rsidP="00E05D8E">
            <w:pPr>
              <w:pStyle w:val="TAL"/>
              <w:rPr>
                <w:rFonts w:cs="v4.2.0"/>
              </w:rPr>
            </w:pPr>
            <w:r w:rsidRPr="001F23FC">
              <w:rPr>
                <w:rFonts w:cs="v4.2.0"/>
              </w:rPr>
              <w:t>6.5A.1.2 Occupied bandwidth for CA (3UL CA)</w:t>
            </w:r>
          </w:p>
        </w:tc>
        <w:tc>
          <w:tcPr>
            <w:tcW w:w="3629" w:type="dxa"/>
          </w:tcPr>
          <w:p w14:paraId="206A2AC2" w14:textId="77777777" w:rsidR="00E05D8E" w:rsidRPr="001F23FC" w:rsidRDefault="00E05D8E" w:rsidP="00E05D8E">
            <w:pPr>
              <w:pStyle w:val="TAL"/>
              <w:rPr>
                <w:rFonts w:cs="v4.2.0"/>
                <w:u w:val="single"/>
              </w:rPr>
            </w:pPr>
            <w:r w:rsidRPr="001F23FC">
              <w:rPr>
                <w:rFonts w:cs="v4.2.0"/>
                <w:u w:val="single"/>
              </w:rPr>
              <w:t>Intra-band contiguous CA</w:t>
            </w:r>
          </w:p>
          <w:p w14:paraId="23F717D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5A51E5" w14:textId="0EF13177" w:rsidR="00E05D8E" w:rsidRPr="001F23FC" w:rsidRDefault="00E05D8E" w:rsidP="00E05D8E">
            <w:pPr>
              <w:pStyle w:val="TAL"/>
              <w:rPr>
                <w:rFonts w:cs="v4.2.0"/>
              </w:rPr>
            </w:pPr>
            <w:r w:rsidRPr="001F23FC">
              <w:rPr>
                <w:rFonts w:cs="v4.2.0"/>
              </w:rPr>
              <w:t>Same as 6.5A.1.1</w:t>
            </w:r>
          </w:p>
          <w:p w14:paraId="7904A045" w14:textId="77777777" w:rsidR="00E05D8E" w:rsidRPr="001F23FC" w:rsidRDefault="00E05D8E" w:rsidP="00E05D8E">
            <w:pPr>
              <w:pStyle w:val="TAL"/>
              <w:rPr>
                <w:rFonts w:cs="v4.2.0"/>
              </w:rPr>
            </w:pPr>
          </w:p>
          <w:p w14:paraId="41856E5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6E75321" w14:textId="77777777" w:rsidR="00E05D8E" w:rsidRPr="001F23FC" w:rsidRDefault="00E05D8E" w:rsidP="00E05D8E">
            <w:pPr>
              <w:pStyle w:val="TAL"/>
              <w:rPr>
                <w:rFonts w:cs="v4.2.0"/>
              </w:rPr>
            </w:pPr>
            <w:r w:rsidRPr="001F23FC">
              <w:rPr>
                <w:rFonts w:cs="v4.2.0"/>
              </w:rPr>
              <w:t>TBD</w:t>
            </w:r>
          </w:p>
          <w:p w14:paraId="636CEA0F" w14:textId="77777777" w:rsidR="00E05D8E" w:rsidRPr="001F23FC" w:rsidRDefault="00E05D8E" w:rsidP="00E05D8E">
            <w:pPr>
              <w:pStyle w:val="TAL"/>
              <w:rPr>
                <w:rFonts w:cs="v4.2.0"/>
              </w:rPr>
            </w:pPr>
          </w:p>
          <w:p w14:paraId="645C2FD1" w14:textId="77777777" w:rsidR="00E05D8E" w:rsidRPr="001F23FC" w:rsidRDefault="00E05D8E" w:rsidP="00E05D8E">
            <w:pPr>
              <w:pStyle w:val="TAL"/>
              <w:rPr>
                <w:rFonts w:cs="v4.2.0"/>
                <w:u w:val="single"/>
              </w:rPr>
            </w:pPr>
            <w:r w:rsidRPr="001F23FC">
              <w:rPr>
                <w:rFonts w:cs="v4.2.0"/>
                <w:u w:val="single"/>
              </w:rPr>
              <w:t>Intra-band non-contiguous, Inter-band CA</w:t>
            </w:r>
          </w:p>
          <w:p w14:paraId="3FA3541F" w14:textId="77777777" w:rsidR="00E05D8E" w:rsidRPr="001F23FC" w:rsidRDefault="00E05D8E" w:rsidP="00E05D8E">
            <w:pPr>
              <w:pStyle w:val="TAL"/>
              <w:rPr>
                <w:rFonts w:cs="v4.2.0"/>
              </w:rPr>
            </w:pPr>
            <w:r w:rsidRPr="001F23FC">
              <w:rPr>
                <w:rFonts w:cs="v4.2.0"/>
              </w:rPr>
              <w:t>TBD</w:t>
            </w:r>
          </w:p>
        </w:tc>
        <w:tc>
          <w:tcPr>
            <w:tcW w:w="2949" w:type="dxa"/>
          </w:tcPr>
          <w:p w14:paraId="77DEF204" w14:textId="77777777" w:rsidR="00E05D8E" w:rsidRPr="001F23FC" w:rsidRDefault="00E05D8E" w:rsidP="00E05D8E">
            <w:pPr>
              <w:pStyle w:val="TAL"/>
              <w:rPr>
                <w:rFonts w:cs="Arial"/>
                <w:snapToGrid w:val="0"/>
                <w:lang w:eastAsia="sv-SE"/>
              </w:rPr>
            </w:pPr>
          </w:p>
        </w:tc>
      </w:tr>
      <w:tr w:rsidR="00E05D8E" w:rsidRPr="001F23FC" w14:paraId="56B5B5BB" w14:textId="77777777" w:rsidTr="005D2397">
        <w:trPr>
          <w:gridAfter w:val="1"/>
          <w:wAfter w:w="77" w:type="dxa"/>
          <w:cantSplit/>
          <w:jc w:val="center"/>
        </w:trPr>
        <w:tc>
          <w:tcPr>
            <w:tcW w:w="2720" w:type="dxa"/>
            <w:gridSpan w:val="2"/>
          </w:tcPr>
          <w:p w14:paraId="34E7DF5E" w14:textId="77777777" w:rsidR="00E05D8E" w:rsidRPr="001F23FC" w:rsidRDefault="00E05D8E" w:rsidP="00E05D8E">
            <w:pPr>
              <w:pStyle w:val="TAL"/>
              <w:rPr>
                <w:rFonts w:cs="v4.2.0"/>
              </w:rPr>
            </w:pPr>
            <w:r w:rsidRPr="001F23FC">
              <w:rPr>
                <w:rFonts w:cs="v4.2.0"/>
              </w:rPr>
              <w:lastRenderedPageBreak/>
              <w:t>6.5A.1.3 Occupied bandwidth for CA (4UL CA)</w:t>
            </w:r>
          </w:p>
        </w:tc>
        <w:tc>
          <w:tcPr>
            <w:tcW w:w="3629" w:type="dxa"/>
          </w:tcPr>
          <w:p w14:paraId="3E70EC9E" w14:textId="77777777" w:rsidR="00E05D8E" w:rsidRPr="001F23FC" w:rsidRDefault="00E05D8E" w:rsidP="00E05D8E">
            <w:pPr>
              <w:pStyle w:val="TAL"/>
              <w:rPr>
                <w:rFonts w:cs="v4.2.0"/>
                <w:u w:val="single"/>
              </w:rPr>
            </w:pPr>
            <w:r w:rsidRPr="001F23FC">
              <w:rPr>
                <w:rFonts w:cs="v4.2.0"/>
                <w:u w:val="single"/>
              </w:rPr>
              <w:t>Intra-band contiguous CA</w:t>
            </w:r>
          </w:p>
          <w:p w14:paraId="0D32509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49F5CF" w14:textId="6D44BECC" w:rsidR="00E05D8E" w:rsidRPr="001F23FC" w:rsidRDefault="00E05D8E" w:rsidP="00E05D8E">
            <w:pPr>
              <w:pStyle w:val="TAL"/>
              <w:rPr>
                <w:rFonts w:cs="v4.2.0"/>
              </w:rPr>
            </w:pPr>
            <w:r w:rsidRPr="001F23FC">
              <w:rPr>
                <w:rFonts w:cs="v4.2.0"/>
              </w:rPr>
              <w:t>Same as 6.5A.1.1</w:t>
            </w:r>
          </w:p>
          <w:p w14:paraId="5668014E" w14:textId="77777777" w:rsidR="00E05D8E" w:rsidRPr="001F23FC" w:rsidRDefault="00E05D8E" w:rsidP="00E05D8E">
            <w:pPr>
              <w:pStyle w:val="TAL"/>
              <w:rPr>
                <w:rFonts w:cs="v4.2.0"/>
              </w:rPr>
            </w:pPr>
          </w:p>
          <w:p w14:paraId="6F06F7E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607E2D" w14:textId="77777777" w:rsidR="00E05D8E" w:rsidRPr="001F23FC" w:rsidRDefault="00E05D8E" w:rsidP="00E05D8E">
            <w:pPr>
              <w:pStyle w:val="TAL"/>
              <w:rPr>
                <w:rFonts w:cs="v4.2.0"/>
              </w:rPr>
            </w:pPr>
            <w:r w:rsidRPr="001F23FC">
              <w:rPr>
                <w:rFonts w:cs="v4.2.0"/>
              </w:rPr>
              <w:t>TBD</w:t>
            </w:r>
          </w:p>
          <w:p w14:paraId="05D585E7" w14:textId="77777777" w:rsidR="00E05D8E" w:rsidRPr="001F23FC" w:rsidRDefault="00E05D8E" w:rsidP="00E05D8E">
            <w:pPr>
              <w:pStyle w:val="TAL"/>
              <w:rPr>
                <w:rFonts w:cs="v4.2.0"/>
              </w:rPr>
            </w:pPr>
          </w:p>
          <w:p w14:paraId="6B7EA4A4" w14:textId="77777777" w:rsidR="00E05D8E" w:rsidRPr="001F23FC" w:rsidRDefault="00E05D8E" w:rsidP="00E05D8E">
            <w:pPr>
              <w:pStyle w:val="TAL"/>
              <w:rPr>
                <w:rFonts w:cs="v4.2.0"/>
                <w:u w:val="single"/>
              </w:rPr>
            </w:pPr>
            <w:r w:rsidRPr="001F23FC">
              <w:rPr>
                <w:rFonts w:cs="v4.2.0"/>
                <w:u w:val="single"/>
              </w:rPr>
              <w:t>Intra-band non-contiguous, Inter-band CA</w:t>
            </w:r>
          </w:p>
          <w:p w14:paraId="747F0A7B" w14:textId="77777777" w:rsidR="00E05D8E" w:rsidRPr="001F23FC" w:rsidRDefault="00E05D8E" w:rsidP="00E05D8E">
            <w:pPr>
              <w:pStyle w:val="TAL"/>
              <w:rPr>
                <w:rFonts w:cs="v4.2.0"/>
              </w:rPr>
            </w:pPr>
            <w:r w:rsidRPr="001F23FC">
              <w:rPr>
                <w:rFonts w:cs="v4.2.0"/>
              </w:rPr>
              <w:t>TBD</w:t>
            </w:r>
          </w:p>
        </w:tc>
        <w:tc>
          <w:tcPr>
            <w:tcW w:w="2949" w:type="dxa"/>
          </w:tcPr>
          <w:p w14:paraId="48C207E5" w14:textId="77777777" w:rsidR="00E05D8E" w:rsidRPr="001F23FC" w:rsidRDefault="00E05D8E" w:rsidP="00E05D8E">
            <w:pPr>
              <w:pStyle w:val="TAL"/>
              <w:rPr>
                <w:rFonts w:cs="Arial"/>
                <w:snapToGrid w:val="0"/>
                <w:lang w:eastAsia="sv-SE"/>
              </w:rPr>
            </w:pPr>
          </w:p>
        </w:tc>
      </w:tr>
      <w:tr w:rsidR="00E05D8E" w:rsidRPr="001F23FC" w14:paraId="7167C5C0" w14:textId="77777777" w:rsidTr="005D2397">
        <w:trPr>
          <w:gridAfter w:val="1"/>
          <w:wAfter w:w="77" w:type="dxa"/>
          <w:cantSplit/>
          <w:jc w:val="center"/>
        </w:trPr>
        <w:tc>
          <w:tcPr>
            <w:tcW w:w="2720" w:type="dxa"/>
            <w:gridSpan w:val="2"/>
          </w:tcPr>
          <w:p w14:paraId="1409A319" w14:textId="77777777" w:rsidR="00E05D8E" w:rsidRPr="001F23FC" w:rsidRDefault="00E05D8E" w:rsidP="00E05D8E">
            <w:pPr>
              <w:pStyle w:val="TAL"/>
              <w:rPr>
                <w:rFonts w:cs="v4.2.0"/>
              </w:rPr>
            </w:pPr>
            <w:r w:rsidRPr="001F23FC">
              <w:rPr>
                <w:rFonts w:cs="v4.2.0"/>
              </w:rPr>
              <w:t>6.5A.1.4 Occupied bandwidth for CA (5UL CA)</w:t>
            </w:r>
          </w:p>
        </w:tc>
        <w:tc>
          <w:tcPr>
            <w:tcW w:w="3629" w:type="dxa"/>
          </w:tcPr>
          <w:p w14:paraId="636E1D39" w14:textId="77777777" w:rsidR="00E05D8E" w:rsidRPr="001F23FC" w:rsidRDefault="00E05D8E" w:rsidP="00E05D8E">
            <w:pPr>
              <w:pStyle w:val="TAL"/>
              <w:rPr>
                <w:rFonts w:cs="v4.2.0"/>
                <w:u w:val="single"/>
              </w:rPr>
            </w:pPr>
            <w:r w:rsidRPr="001F23FC">
              <w:rPr>
                <w:rFonts w:cs="v4.2.0"/>
                <w:u w:val="single"/>
              </w:rPr>
              <w:t>Intra-band contiguous CA</w:t>
            </w:r>
          </w:p>
          <w:p w14:paraId="1263ED8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9CE589" w14:textId="77777777" w:rsidR="00E05D8E" w:rsidRPr="001F23FC" w:rsidRDefault="00E05D8E" w:rsidP="00E05D8E">
            <w:pPr>
              <w:pStyle w:val="TAL"/>
              <w:rPr>
                <w:rFonts w:cs="v4.2.0"/>
              </w:rPr>
            </w:pPr>
            <w:r w:rsidRPr="001F23FC">
              <w:rPr>
                <w:rFonts w:cs="v4.2.0"/>
              </w:rPr>
              <w:t>Same as 6.5A.1.1</w:t>
            </w:r>
          </w:p>
          <w:p w14:paraId="041E6BCD" w14:textId="77777777" w:rsidR="00E05D8E" w:rsidRPr="001F23FC" w:rsidRDefault="00E05D8E" w:rsidP="00E05D8E">
            <w:pPr>
              <w:pStyle w:val="TAL"/>
              <w:rPr>
                <w:rFonts w:cs="v4.2.0"/>
              </w:rPr>
            </w:pPr>
          </w:p>
          <w:p w14:paraId="1E1A3F5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FC91FE" w14:textId="77777777" w:rsidR="00E05D8E" w:rsidRPr="001F23FC" w:rsidRDefault="00E05D8E" w:rsidP="00E05D8E">
            <w:pPr>
              <w:pStyle w:val="TAL"/>
              <w:rPr>
                <w:rFonts w:cs="v4.2.0"/>
              </w:rPr>
            </w:pPr>
            <w:r w:rsidRPr="001F23FC">
              <w:rPr>
                <w:rFonts w:cs="v4.2.0"/>
              </w:rPr>
              <w:t>TBD</w:t>
            </w:r>
          </w:p>
          <w:p w14:paraId="4779AF9D" w14:textId="77777777" w:rsidR="00E05D8E" w:rsidRPr="001F23FC" w:rsidRDefault="00E05D8E" w:rsidP="00E05D8E">
            <w:pPr>
              <w:pStyle w:val="TAL"/>
              <w:rPr>
                <w:rFonts w:cs="v4.2.0"/>
              </w:rPr>
            </w:pPr>
          </w:p>
          <w:p w14:paraId="2252FB12" w14:textId="77777777" w:rsidR="00E05D8E" w:rsidRPr="001F23FC" w:rsidRDefault="00E05D8E" w:rsidP="00E05D8E">
            <w:pPr>
              <w:pStyle w:val="TAL"/>
              <w:rPr>
                <w:rFonts w:cs="v4.2.0"/>
                <w:u w:val="single"/>
              </w:rPr>
            </w:pPr>
            <w:r w:rsidRPr="001F23FC">
              <w:rPr>
                <w:rFonts w:cs="v4.2.0"/>
                <w:u w:val="single"/>
              </w:rPr>
              <w:t>Intra-band non-contiguous, Inter-band CA</w:t>
            </w:r>
          </w:p>
          <w:p w14:paraId="50C2B997" w14:textId="4AFC6060" w:rsidR="00E05D8E" w:rsidRPr="001F23FC" w:rsidRDefault="00E05D8E" w:rsidP="00E05D8E">
            <w:pPr>
              <w:pStyle w:val="TAL"/>
              <w:rPr>
                <w:rFonts w:cs="v4.2.0"/>
              </w:rPr>
            </w:pPr>
            <w:r w:rsidRPr="001F23FC">
              <w:rPr>
                <w:rFonts w:cs="v4.2.0"/>
              </w:rPr>
              <w:t>TBD</w:t>
            </w:r>
          </w:p>
        </w:tc>
        <w:tc>
          <w:tcPr>
            <w:tcW w:w="2949" w:type="dxa"/>
          </w:tcPr>
          <w:p w14:paraId="5956C8F2" w14:textId="77777777" w:rsidR="00E05D8E" w:rsidRPr="001F23FC" w:rsidRDefault="00E05D8E" w:rsidP="00E05D8E">
            <w:pPr>
              <w:pStyle w:val="TAL"/>
              <w:rPr>
                <w:rFonts w:cs="Arial"/>
                <w:snapToGrid w:val="0"/>
                <w:lang w:eastAsia="sv-SE"/>
              </w:rPr>
            </w:pPr>
          </w:p>
        </w:tc>
      </w:tr>
      <w:tr w:rsidR="00E05D8E" w:rsidRPr="001F23FC" w14:paraId="03CA3C0D" w14:textId="77777777" w:rsidTr="005D2397">
        <w:trPr>
          <w:gridAfter w:val="1"/>
          <w:wAfter w:w="77" w:type="dxa"/>
          <w:cantSplit/>
          <w:jc w:val="center"/>
        </w:trPr>
        <w:tc>
          <w:tcPr>
            <w:tcW w:w="2720" w:type="dxa"/>
            <w:gridSpan w:val="2"/>
          </w:tcPr>
          <w:p w14:paraId="351A4EC9" w14:textId="77777777" w:rsidR="00E05D8E" w:rsidRPr="001F23FC" w:rsidRDefault="00E05D8E" w:rsidP="00E05D8E">
            <w:pPr>
              <w:pStyle w:val="TAL"/>
              <w:rPr>
                <w:rFonts w:cs="v4.2.0"/>
              </w:rPr>
            </w:pPr>
            <w:r w:rsidRPr="001F23FC">
              <w:rPr>
                <w:rFonts w:cs="v4.2.0"/>
              </w:rPr>
              <w:t>6.5A.1.5 Occupied bandwidth for CA (6UL CA)</w:t>
            </w:r>
          </w:p>
        </w:tc>
        <w:tc>
          <w:tcPr>
            <w:tcW w:w="3629" w:type="dxa"/>
          </w:tcPr>
          <w:p w14:paraId="34B30B2B" w14:textId="77777777" w:rsidR="00E05D8E" w:rsidRPr="001F23FC" w:rsidRDefault="00E05D8E" w:rsidP="00E05D8E">
            <w:pPr>
              <w:pStyle w:val="TAL"/>
              <w:rPr>
                <w:rFonts w:cs="v4.2.0"/>
                <w:u w:val="single"/>
              </w:rPr>
            </w:pPr>
            <w:r w:rsidRPr="001F23FC">
              <w:rPr>
                <w:rFonts w:cs="v4.2.0"/>
                <w:u w:val="single"/>
              </w:rPr>
              <w:t>Intra-band contiguous CA</w:t>
            </w:r>
          </w:p>
          <w:p w14:paraId="53C04D9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6E1D1C" w14:textId="77777777" w:rsidR="00E05D8E" w:rsidRPr="001F23FC" w:rsidRDefault="00E05D8E" w:rsidP="00E05D8E">
            <w:pPr>
              <w:pStyle w:val="TAL"/>
              <w:rPr>
                <w:rFonts w:cs="v4.2.0"/>
              </w:rPr>
            </w:pPr>
            <w:r w:rsidRPr="001F23FC">
              <w:rPr>
                <w:rFonts w:cs="v4.2.0"/>
              </w:rPr>
              <w:t>Same as 6.5A.1.1</w:t>
            </w:r>
          </w:p>
          <w:p w14:paraId="025F80EF" w14:textId="77777777" w:rsidR="00E05D8E" w:rsidRPr="001F23FC" w:rsidRDefault="00E05D8E" w:rsidP="00E05D8E">
            <w:pPr>
              <w:pStyle w:val="TAL"/>
              <w:rPr>
                <w:rFonts w:cs="v4.2.0"/>
              </w:rPr>
            </w:pPr>
          </w:p>
          <w:p w14:paraId="24E2086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E69E88A" w14:textId="77777777" w:rsidR="00E05D8E" w:rsidRPr="001F23FC" w:rsidRDefault="00E05D8E" w:rsidP="00E05D8E">
            <w:pPr>
              <w:pStyle w:val="TAL"/>
              <w:rPr>
                <w:rFonts w:cs="v4.2.0"/>
              </w:rPr>
            </w:pPr>
            <w:r w:rsidRPr="001F23FC">
              <w:rPr>
                <w:rFonts w:cs="v4.2.0"/>
              </w:rPr>
              <w:t>TBD</w:t>
            </w:r>
          </w:p>
          <w:p w14:paraId="100A9D53" w14:textId="77777777" w:rsidR="00E05D8E" w:rsidRPr="001F23FC" w:rsidRDefault="00E05D8E" w:rsidP="00E05D8E">
            <w:pPr>
              <w:pStyle w:val="TAL"/>
              <w:rPr>
                <w:rFonts w:cs="v4.2.0"/>
              </w:rPr>
            </w:pPr>
          </w:p>
          <w:p w14:paraId="02422C8F" w14:textId="77777777" w:rsidR="00E05D8E" w:rsidRPr="001F23FC" w:rsidRDefault="00E05D8E" w:rsidP="00E05D8E">
            <w:pPr>
              <w:pStyle w:val="TAL"/>
              <w:rPr>
                <w:rFonts w:cs="v4.2.0"/>
                <w:u w:val="single"/>
              </w:rPr>
            </w:pPr>
            <w:r w:rsidRPr="001F23FC">
              <w:rPr>
                <w:rFonts w:cs="v4.2.0"/>
                <w:u w:val="single"/>
              </w:rPr>
              <w:t>Intra-band non-contiguous, Inter-band CA</w:t>
            </w:r>
          </w:p>
          <w:p w14:paraId="4D4D4E8F" w14:textId="4F0A21CF" w:rsidR="00E05D8E" w:rsidRPr="001F23FC" w:rsidRDefault="00E05D8E" w:rsidP="00E05D8E">
            <w:pPr>
              <w:pStyle w:val="TAL"/>
              <w:rPr>
                <w:rFonts w:cs="v4.2.0"/>
              </w:rPr>
            </w:pPr>
            <w:r w:rsidRPr="001F23FC">
              <w:rPr>
                <w:rFonts w:cs="v4.2.0"/>
              </w:rPr>
              <w:t>TBD</w:t>
            </w:r>
          </w:p>
        </w:tc>
        <w:tc>
          <w:tcPr>
            <w:tcW w:w="2949" w:type="dxa"/>
          </w:tcPr>
          <w:p w14:paraId="29CBA01D" w14:textId="77777777" w:rsidR="00E05D8E" w:rsidRPr="001F23FC" w:rsidRDefault="00E05D8E" w:rsidP="00E05D8E">
            <w:pPr>
              <w:pStyle w:val="TAL"/>
              <w:rPr>
                <w:rFonts w:cs="Arial"/>
                <w:snapToGrid w:val="0"/>
                <w:lang w:eastAsia="sv-SE"/>
              </w:rPr>
            </w:pPr>
          </w:p>
        </w:tc>
      </w:tr>
      <w:tr w:rsidR="00E05D8E" w:rsidRPr="001F23FC" w14:paraId="646B869D" w14:textId="77777777" w:rsidTr="005D2397">
        <w:trPr>
          <w:gridAfter w:val="1"/>
          <w:wAfter w:w="77" w:type="dxa"/>
          <w:cantSplit/>
          <w:jc w:val="center"/>
        </w:trPr>
        <w:tc>
          <w:tcPr>
            <w:tcW w:w="2720" w:type="dxa"/>
            <w:gridSpan w:val="2"/>
          </w:tcPr>
          <w:p w14:paraId="006E6517" w14:textId="77777777" w:rsidR="00E05D8E" w:rsidRPr="001F23FC" w:rsidRDefault="00E05D8E" w:rsidP="00E05D8E">
            <w:pPr>
              <w:pStyle w:val="TAL"/>
              <w:rPr>
                <w:rFonts w:cs="v4.2.0"/>
              </w:rPr>
            </w:pPr>
            <w:r w:rsidRPr="001F23FC">
              <w:rPr>
                <w:rFonts w:cs="v4.2.0"/>
              </w:rPr>
              <w:t>6.5A.1.6 Occupied bandwidth for CA (7UL CA)</w:t>
            </w:r>
          </w:p>
        </w:tc>
        <w:tc>
          <w:tcPr>
            <w:tcW w:w="3629" w:type="dxa"/>
          </w:tcPr>
          <w:p w14:paraId="5ED9E393" w14:textId="77777777" w:rsidR="00E05D8E" w:rsidRPr="001F23FC" w:rsidRDefault="00E05D8E" w:rsidP="00E05D8E">
            <w:pPr>
              <w:pStyle w:val="TAL"/>
              <w:rPr>
                <w:rFonts w:cs="v4.2.0"/>
                <w:u w:val="single"/>
              </w:rPr>
            </w:pPr>
            <w:r w:rsidRPr="001F23FC">
              <w:rPr>
                <w:rFonts w:cs="v4.2.0"/>
                <w:u w:val="single"/>
              </w:rPr>
              <w:t>Intra-band contiguous CA</w:t>
            </w:r>
          </w:p>
          <w:p w14:paraId="67FC6B6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B08330" w14:textId="77777777" w:rsidR="00E05D8E" w:rsidRPr="001F23FC" w:rsidRDefault="00E05D8E" w:rsidP="00E05D8E">
            <w:pPr>
              <w:pStyle w:val="TAL"/>
              <w:rPr>
                <w:rFonts w:cs="v4.2.0"/>
              </w:rPr>
            </w:pPr>
            <w:r w:rsidRPr="001F23FC">
              <w:rPr>
                <w:rFonts w:cs="v4.2.0"/>
              </w:rPr>
              <w:t>Same as 6.5A.1.1</w:t>
            </w:r>
          </w:p>
          <w:p w14:paraId="63A5BA8D" w14:textId="77777777" w:rsidR="00E05D8E" w:rsidRPr="001F23FC" w:rsidRDefault="00E05D8E" w:rsidP="00E05D8E">
            <w:pPr>
              <w:pStyle w:val="TAL"/>
              <w:rPr>
                <w:rFonts w:cs="v4.2.0"/>
              </w:rPr>
            </w:pPr>
          </w:p>
          <w:p w14:paraId="67F2A59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2C66631" w14:textId="77777777" w:rsidR="00E05D8E" w:rsidRPr="001F23FC" w:rsidRDefault="00E05D8E" w:rsidP="00E05D8E">
            <w:pPr>
              <w:pStyle w:val="TAL"/>
              <w:rPr>
                <w:rFonts w:cs="v4.2.0"/>
              </w:rPr>
            </w:pPr>
            <w:r w:rsidRPr="001F23FC">
              <w:rPr>
                <w:rFonts w:cs="v4.2.0"/>
              </w:rPr>
              <w:t>TBD</w:t>
            </w:r>
          </w:p>
          <w:p w14:paraId="704B60AE" w14:textId="77777777" w:rsidR="00E05D8E" w:rsidRPr="001F23FC" w:rsidRDefault="00E05D8E" w:rsidP="00E05D8E">
            <w:pPr>
              <w:pStyle w:val="TAL"/>
              <w:rPr>
                <w:rFonts w:cs="v4.2.0"/>
              </w:rPr>
            </w:pPr>
          </w:p>
          <w:p w14:paraId="16C8EF38" w14:textId="77777777" w:rsidR="00E05D8E" w:rsidRPr="001F23FC" w:rsidRDefault="00E05D8E" w:rsidP="00E05D8E">
            <w:pPr>
              <w:pStyle w:val="TAL"/>
              <w:rPr>
                <w:rFonts w:cs="v4.2.0"/>
                <w:u w:val="single"/>
              </w:rPr>
            </w:pPr>
            <w:r w:rsidRPr="001F23FC">
              <w:rPr>
                <w:rFonts w:cs="v4.2.0"/>
                <w:u w:val="single"/>
              </w:rPr>
              <w:t>Intra-band non-contiguous, Inter-band CA</w:t>
            </w:r>
          </w:p>
          <w:p w14:paraId="2628D6D5" w14:textId="52BFE15B" w:rsidR="00E05D8E" w:rsidRPr="001F23FC" w:rsidRDefault="00E05D8E" w:rsidP="00E05D8E">
            <w:pPr>
              <w:pStyle w:val="TAL"/>
              <w:rPr>
                <w:rFonts w:cs="v4.2.0"/>
              </w:rPr>
            </w:pPr>
            <w:r w:rsidRPr="001F23FC">
              <w:rPr>
                <w:rFonts w:cs="v4.2.0"/>
              </w:rPr>
              <w:t>TBD</w:t>
            </w:r>
          </w:p>
        </w:tc>
        <w:tc>
          <w:tcPr>
            <w:tcW w:w="2949" w:type="dxa"/>
          </w:tcPr>
          <w:p w14:paraId="07C67B0E" w14:textId="77777777" w:rsidR="00E05D8E" w:rsidRPr="001F23FC" w:rsidRDefault="00E05D8E" w:rsidP="00E05D8E">
            <w:pPr>
              <w:pStyle w:val="TAL"/>
              <w:rPr>
                <w:rFonts w:cs="Arial"/>
                <w:snapToGrid w:val="0"/>
                <w:lang w:eastAsia="sv-SE"/>
              </w:rPr>
            </w:pPr>
          </w:p>
        </w:tc>
      </w:tr>
      <w:tr w:rsidR="00E05D8E" w:rsidRPr="001F23FC" w14:paraId="2F54013E" w14:textId="77777777" w:rsidTr="005D2397">
        <w:trPr>
          <w:gridAfter w:val="1"/>
          <w:wAfter w:w="77" w:type="dxa"/>
          <w:cantSplit/>
          <w:jc w:val="center"/>
        </w:trPr>
        <w:tc>
          <w:tcPr>
            <w:tcW w:w="2720" w:type="dxa"/>
            <w:gridSpan w:val="2"/>
          </w:tcPr>
          <w:p w14:paraId="0C1811EA" w14:textId="77777777" w:rsidR="00E05D8E" w:rsidRPr="001F23FC" w:rsidRDefault="00E05D8E" w:rsidP="00E05D8E">
            <w:pPr>
              <w:pStyle w:val="TAL"/>
              <w:rPr>
                <w:rFonts w:cs="v4.2.0"/>
              </w:rPr>
            </w:pPr>
            <w:r w:rsidRPr="001F23FC">
              <w:rPr>
                <w:rFonts w:cs="v4.2.0"/>
              </w:rPr>
              <w:t>6.5A.1.7 Occupied bandwidth for CA (8UL CA)</w:t>
            </w:r>
          </w:p>
        </w:tc>
        <w:tc>
          <w:tcPr>
            <w:tcW w:w="3629" w:type="dxa"/>
          </w:tcPr>
          <w:p w14:paraId="773FE7BA" w14:textId="77777777" w:rsidR="00E05D8E" w:rsidRPr="001F23FC" w:rsidRDefault="00E05D8E" w:rsidP="00E05D8E">
            <w:pPr>
              <w:pStyle w:val="TAL"/>
              <w:rPr>
                <w:rFonts w:cs="v4.2.0"/>
                <w:u w:val="single"/>
              </w:rPr>
            </w:pPr>
            <w:r w:rsidRPr="001F23FC">
              <w:rPr>
                <w:rFonts w:cs="v4.2.0"/>
                <w:u w:val="single"/>
              </w:rPr>
              <w:t>Intra-band contiguous CA</w:t>
            </w:r>
          </w:p>
          <w:p w14:paraId="69A9C2C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A14D71" w14:textId="77777777" w:rsidR="00E05D8E" w:rsidRPr="001F23FC" w:rsidRDefault="00E05D8E" w:rsidP="00E05D8E">
            <w:pPr>
              <w:pStyle w:val="TAL"/>
              <w:rPr>
                <w:rFonts w:cs="v4.2.0"/>
              </w:rPr>
            </w:pPr>
            <w:r w:rsidRPr="001F23FC">
              <w:rPr>
                <w:rFonts w:cs="v4.2.0"/>
              </w:rPr>
              <w:t>Same as 6.5A.1.1</w:t>
            </w:r>
          </w:p>
          <w:p w14:paraId="3724AE09" w14:textId="77777777" w:rsidR="00E05D8E" w:rsidRPr="001F23FC" w:rsidRDefault="00E05D8E" w:rsidP="00E05D8E">
            <w:pPr>
              <w:pStyle w:val="TAL"/>
              <w:rPr>
                <w:rFonts w:cs="v4.2.0"/>
              </w:rPr>
            </w:pPr>
          </w:p>
          <w:p w14:paraId="15355B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0E7FDD" w14:textId="77777777" w:rsidR="00E05D8E" w:rsidRPr="001F23FC" w:rsidRDefault="00E05D8E" w:rsidP="00E05D8E">
            <w:pPr>
              <w:pStyle w:val="TAL"/>
              <w:rPr>
                <w:rFonts w:cs="v4.2.0"/>
              </w:rPr>
            </w:pPr>
            <w:r w:rsidRPr="001F23FC">
              <w:rPr>
                <w:rFonts w:cs="v4.2.0"/>
              </w:rPr>
              <w:t>TBD</w:t>
            </w:r>
          </w:p>
          <w:p w14:paraId="364C1F52" w14:textId="77777777" w:rsidR="00E05D8E" w:rsidRPr="001F23FC" w:rsidRDefault="00E05D8E" w:rsidP="00E05D8E">
            <w:pPr>
              <w:pStyle w:val="TAL"/>
              <w:rPr>
                <w:rFonts w:cs="v4.2.0"/>
              </w:rPr>
            </w:pPr>
          </w:p>
          <w:p w14:paraId="215A650F" w14:textId="77777777" w:rsidR="00E05D8E" w:rsidRPr="001F23FC" w:rsidRDefault="00E05D8E" w:rsidP="00E05D8E">
            <w:pPr>
              <w:pStyle w:val="TAL"/>
              <w:rPr>
                <w:rFonts w:cs="v4.2.0"/>
                <w:u w:val="single"/>
              </w:rPr>
            </w:pPr>
            <w:r w:rsidRPr="001F23FC">
              <w:rPr>
                <w:rFonts w:cs="v4.2.0"/>
                <w:u w:val="single"/>
              </w:rPr>
              <w:t>Intra-band non-contiguous, Inter-band CA</w:t>
            </w:r>
          </w:p>
          <w:p w14:paraId="1273E3C6" w14:textId="26355420" w:rsidR="00E05D8E" w:rsidRPr="001F23FC" w:rsidRDefault="00E05D8E" w:rsidP="00E05D8E">
            <w:pPr>
              <w:pStyle w:val="TAL"/>
              <w:rPr>
                <w:rFonts w:cs="v4.2.0"/>
              </w:rPr>
            </w:pPr>
            <w:r w:rsidRPr="001F23FC">
              <w:rPr>
                <w:rFonts w:cs="v4.2.0"/>
              </w:rPr>
              <w:t>TBD</w:t>
            </w:r>
          </w:p>
        </w:tc>
        <w:tc>
          <w:tcPr>
            <w:tcW w:w="2949" w:type="dxa"/>
          </w:tcPr>
          <w:p w14:paraId="02F5EB64" w14:textId="77777777" w:rsidR="00E05D8E" w:rsidRPr="001F23FC" w:rsidRDefault="00E05D8E" w:rsidP="00E05D8E">
            <w:pPr>
              <w:pStyle w:val="TAL"/>
              <w:rPr>
                <w:rFonts w:cs="Arial"/>
                <w:snapToGrid w:val="0"/>
                <w:lang w:eastAsia="sv-SE"/>
              </w:rPr>
            </w:pPr>
          </w:p>
        </w:tc>
      </w:tr>
      <w:tr w:rsidR="00E05D8E" w:rsidRPr="001F23FC" w14:paraId="4F4EEA01" w14:textId="77777777" w:rsidTr="005D2397">
        <w:trPr>
          <w:gridAfter w:val="1"/>
          <w:wAfter w:w="77" w:type="dxa"/>
          <w:cantSplit/>
          <w:jc w:val="center"/>
        </w:trPr>
        <w:tc>
          <w:tcPr>
            <w:tcW w:w="2720" w:type="dxa"/>
            <w:gridSpan w:val="2"/>
          </w:tcPr>
          <w:p w14:paraId="44C07DEB" w14:textId="77777777" w:rsidR="00E05D8E" w:rsidRPr="001F23FC" w:rsidRDefault="00E05D8E" w:rsidP="00E05D8E">
            <w:pPr>
              <w:pStyle w:val="TAL"/>
              <w:rPr>
                <w:rFonts w:cs="v4.2.0"/>
              </w:rPr>
            </w:pPr>
            <w:r w:rsidRPr="001F23FC">
              <w:rPr>
                <w:rFonts w:cs="v4.2.0"/>
              </w:rPr>
              <w:t>6.5A.2.1.1 Spectrum Emission Mask for CA (2UL CA)</w:t>
            </w:r>
          </w:p>
        </w:tc>
        <w:tc>
          <w:tcPr>
            <w:tcW w:w="3629" w:type="dxa"/>
          </w:tcPr>
          <w:p w14:paraId="27AB7B69" w14:textId="77777777" w:rsidR="00E05D8E" w:rsidRPr="001F23FC" w:rsidRDefault="00E05D8E" w:rsidP="00E05D8E">
            <w:pPr>
              <w:pStyle w:val="TAL"/>
              <w:rPr>
                <w:rFonts w:cs="v4.2.0"/>
                <w:u w:val="single"/>
              </w:rPr>
            </w:pPr>
            <w:r w:rsidRPr="001F23FC">
              <w:rPr>
                <w:rFonts w:cs="v4.2.0"/>
                <w:u w:val="single"/>
              </w:rPr>
              <w:t>Intra-band contiguous CA</w:t>
            </w:r>
          </w:p>
          <w:p w14:paraId="78AA393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61FD86" w14:textId="77777777" w:rsidR="00E05D8E" w:rsidRPr="001F23FC" w:rsidRDefault="00E05D8E" w:rsidP="00E05D8E">
            <w:pPr>
              <w:pStyle w:val="TAL"/>
              <w:rPr>
                <w:rFonts w:cs="v4.2.0"/>
              </w:rPr>
            </w:pPr>
            <w:r w:rsidRPr="001F23FC">
              <w:rPr>
                <w:rFonts w:cs="v4.2.0"/>
              </w:rPr>
              <w:t>Same as 6.5.2.1</w:t>
            </w:r>
          </w:p>
          <w:p w14:paraId="0B47D1FA" w14:textId="77777777" w:rsidR="00E05D8E" w:rsidRPr="001F23FC" w:rsidRDefault="00E05D8E" w:rsidP="00E05D8E">
            <w:pPr>
              <w:pStyle w:val="TAL"/>
              <w:rPr>
                <w:rFonts w:cs="v4.2.0"/>
              </w:rPr>
            </w:pPr>
          </w:p>
          <w:p w14:paraId="5D4F248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03A5964" w14:textId="77777777" w:rsidR="00E05D8E" w:rsidRPr="001F23FC" w:rsidRDefault="00E05D8E" w:rsidP="00E05D8E">
            <w:pPr>
              <w:pStyle w:val="TAL"/>
              <w:rPr>
                <w:rFonts w:cs="v4.2.0"/>
              </w:rPr>
            </w:pPr>
            <w:r w:rsidRPr="001F23FC">
              <w:rPr>
                <w:rFonts w:cs="v4.2.0"/>
              </w:rPr>
              <w:t>TBD</w:t>
            </w:r>
          </w:p>
          <w:p w14:paraId="19842A32" w14:textId="77777777" w:rsidR="00E05D8E" w:rsidRPr="001F23FC" w:rsidRDefault="00E05D8E" w:rsidP="00E05D8E">
            <w:pPr>
              <w:pStyle w:val="TAL"/>
              <w:rPr>
                <w:rFonts w:cs="v4.2.0"/>
              </w:rPr>
            </w:pPr>
          </w:p>
          <w:p w14:paraId="7E5383F8" w14:textId="77777777" w:rsidR="00E05D8E" w:rsidRPr="001F23FC" w:rsidRDefault="00E05D8E" w:rsidP="00E05D8E">
            <w:pPr>
              <w:pStyle w:val="TAL"/>
              <w:rPr>
                <w:rFonts w:cs="v4.2.0"/>
                <w:u w:val="single"/>
              </w:rPr>
            </w:pPr>
            <w:r w:rsidRPr="001F23FC">
              <w:rPr>
                <w:rFonts w:cs="v4.2.0"/>
                <w:u w:val="single"/>
              </w:rPr>
              <w:t>Intra-band non-contiguous, Inter-band CA</w:t>
            </w:r>
          </w:p>
          <w:p w14:paraId="64FAD00E" w14:textId="77777777" w:rsidR="00E05D8E" w:rsidRPr="001F23FC" w:rsidRDefault="00E05D8E" w:rsidP="00E05D8E">
            <w:pPr>
              <w:pStyle w:val="TAL"/>
              <w:rPr>
                <w:rFonts w:cs="v4.2.0"/>
              </w:rPr>
            </w:pPr>
            <w:r w:rsidRPr="001F23FC">
              <w:rPr>
                <w:rFonts w:cs="v4.2.0"/>
              </w:rPr>
              <w:t>TBD</w:t>
            </w:r>
          </w:p>
        </w:tc>
        <w:tc>
          <w:tcPr>
            <w:tcW w:w="2949" w:type="dxa"/>
          </w:tcPr>
          <w:p w14:paraId="050C98CF" w14:textId="77777777" w:rsidR="00E05D8E" w:rsidRPr="001F23FC" w:rsidRDefault="00E05D8E" w:rsidP="00E05D8E">
            <w:pPr>
              <w:pStyle w:val="TAL"/>
              <w:rPr>
                <w:rFonts w:cs="Arial"/>
                <w:snapToGrid w:val="0"/>
                <w:lang w:eastAsia="sv-SE"/>
              </w:rPr>
            </w:pPr>
          </w:p>
        </w:tc>
      </w:tr>
      <w:tr w:rsidR="00E05D8E" w:rsidRPr="001F23FC" w14:paraId="5B3189BC" w14:textId="77777777" w:rsidTr="005D2397">
        <w:trPr>
          <w:gridAfter w:val="1"/>
          <w:wAfter w:w="77" w:type="dxa"/>
          <w:cantSplit/>
          <w:jc w:val="center"/>
        </w:trPr>
        <w:tc>
          <w:tcPr>
            <w:tcW w:w="2720" w:type="dxa"/>
            <w:gridSpan w:val="2"/>
          </w:tcPr>
          <w:p w14:paraId="21741A08" w14:textId="77777777" w:rsidR="00E05D8E" w:rsidRPr="001F23FC" w:rsidRDefault="00E05D8E" w:rsidP="00E05D8E">
            <w:pPr>
              <w:pStyle w:val="TAL"/>
              <w:rPr>
                <w:rFonts w:cs="v4.2.0"/>
              </w:rPr>
            </w:pPr>
            <w:r w:rsidRPr="001F23FC">
              <w:rPr>
                <w:rFonts w:cs="v4.2.0"/>
              </w:rPr>
              <w:t>6.5A.2.1.2 Spectrum Emission Mask for CA (3UL CA)</w:t>
            </w:r>
          </w:p>
        </w:tc>
        <w:tc>
          <w:tcPr>
            <w:tcW w:w="3629" w:type="dxa"/>
          </w:tcPr>
          <w:p w14:paraId="7E176D6F" w14:textId="77777777" w:rsidR="00E05D8E" w:rsidRPr="001F23FC" w:rsidRDefault="00E05D8E" w:rsidP="00E05D8E">
            <w:pPr>
              <w:pStyle w:val="TAL"/>
              <w:rPr>
                <w:rFonts w:cs="v4.2.0"/>
                <w:u w:val="single"/>
              </w:rPr>
            </w:pPr>
            <w:r w:rsidRPr="001F23FC">
              <w:rPr>
                <w:rFonts w:cs="v4.2.0"/>
                <w:u w:val="single"/>
              </w:rPr>
              <w:t>Intra-band contiguous CA</w:t>
            </w:r>
          </w:p>
          <w:p w14:paraId="63CE34E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8D1872B" w14:textId="77777777" w:rsidR="00E05D8E" w:rsidRPr="001F23FC" w:rsidRDefault="00E05D8E" w:rsidP="00E05D8E">
            <w:pPr>
              <w:pStyle w:val="TAL"/>
              <w:rPr>
                <w:rFonts w:cs="v4.2.0"/>
              </w:rPr>
            </w:pPr>
            <w:r w:rsidRPr="001F23FC">
              <w:rPr>
                <w:rFonts w:cs="v4.2.0"/>
              </w:rPr>
              <w:t>Same as 6.5.2.1</w:t>
            </w:r>
          </w:p>
          <w:p w14:paraId="193B6E5D" w14:textId="77777777" w:rsidR="00E05D8E" w:rsidRPr="001F23FC" w:rsidRDefault="00E05D8E" w:rsidP="00E05D8E">
            <w:pPr>
              <w:pStyle w:val="TAL"/>
              <w:rPr>
                <w:rFonts w:cs="v4.2.0"/>
              </w:rPr>
            </w:pPr>
          </w:p>
          <w:p w14:paraId="1805B57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E0E4063" w14:textId="77777777" w:rsidR="00E05D8E" w:rsidRPr="001F23FC" w:rsidRDefault="00E05D8E" w:rsidP="00E05D8E">
            <w:pPr>
              <w:pStyle w:val="TAL"/>
              <w:rPr>
                <w:rFonts w:cs="v4.2.0"/>
              </w:rPr>
            </w:pPr>
            <w:r w:rsidRPr="001F23FC">
              <w:rPr>
                <w:rFonts w:cs="v4.2.0"/>
              </w:rPr>
              <w:t>TBD</w:t>
            </w:r>
          </w:p>
          <w:p w14:paraId="73C8E05E" w14:textId="77777777" w:rsidR="00E05D8E" w:rsidRPr="001F23FC" w:rsidRDefault="00E05D8E" w:rsidP="00E05D8E">
            <w:pPr>
              <w:pStyle w:val="TAL"/>
              <w:rPr>
                <w:rFonts w:cs="v4.2.0"/>
              </w:rPr>
            </w:pPr>
          </w:p>
          <w:p w14:paraId="7C545E25" w14:textId="77777777" w:rsidR="00E05D8E" w:rsidRPr="001F23FC" w:rsidRDefault="00E05D8E" w:rsidP="00E05D8E">
            <w:pPr>
              <w:pStyle w:val="TAL"/>
              <w:rPr>
                <w:rFonts w:cs="v4.2.0"/>
                <w:u w:val="single"/>
              </w:rPr>
            </w:pPr>
            <w:r w:rsidRPr="001F23FC">
              <w:rPr>
                <w:rFonts w:cs="v4.2.0"/>
                <w:u w:val="single"/>
              </w:rPr>
              <w:t>Intra-band non-contiguous, Inter-band CA</w:t>
            </w:r>
          </w:p>
          <w:p w14:paraId="4BACB624" w14:textId="77777777" w:rsidR="00E05D8E" w:rsidRPr="001F23FC" w:rsidRDefault="00E05D8E" w:rsidP="00E05D8E">
            <w:pPr>
              <w:pStyle w:val="TAL"/>
              <w:rPr>
                <w:rFonts w:cs="v4.2.0"/>
              </w:rPr>
            </w:pPr>
            <w:r w:rsidRPr="001F23FC">
              <w:rPr>
                <w:rFonts w:cs="v4.2.0"/>
              </w:rPr>
              <w:t>TBD</w:t>
            </w:r>
          </w:p>
        </w:tc>
        <w:tc>
          <w:tcPr>
            <w:tcW w:w="2949" w:type="dxa"/>
          </w:tcPr>
          <w:p w14:paraId="3BD450EE" w14:textId="77777777" w:rsidR="00E05D8E" w:rsidRPr="001F23FC" w:rsidRDefault="00E05D8E" w:rsidP="00E05D8E">
            <w:pPr>
              <w:pStyle w:val="TAL"/>
              <w:rPr>
                <w:rFonts w:cs="Arial"/>
                <w:snapToGrid w:val="0"/>
                <w:lang w:eastAsia="sv-SE"/>
              </w:rPr>
            </w:pPr>
          </w:p>
        </w:tc>
      </w:tr>
      <w:tr w:rsidR="00E05D8E" w:rsidRPr="001F23FC" w14:paraId="27A574A2" w14:textId="77777777" w:rsidTr="005D2397">
        <w:trPr>
          <w:gridAfter w:val="1"/>
          <w:wAfter w:w="77" w:type="dxa"/>
          <w:cantSplit/>
          <w:jc w:val="center"/>
        </w:trPr>
        <w:tc>
          <w:tcPr>
            <w:tcW w:w="2720" w:type="dxa"/>
            <w:gridSpan w:val="2"/>
          </w:tcPr>
          <w:p w14:paraId="167DD1E2" w14:textId="77777777" w:rsidR="00E05D8E" w:rsidRPr="001F23FC" w:rsidRDefault="00E05D8E" w:rsidP="00E05D8E">
            <w:pPr>
              <w:pStyle w:val="TAL"/>
              <w:rPr>
                <w:rFonts w:cs="v4.2.0"/>
              </w:rPr>
            </w:pPr>
            <w:r w:rsidRPr="001F23FC">
              <w:rPr>
                <w:rFonts w:cs="v4.2.0"/>
              </w:rPr>
              <w:lastRenderedPageBreak/>
              <w:t>6.5A.2.1.3 Spectrum Emission Mask for CA (4UL CA)</w:t>
            </w:r>
          </w:p>
        </w:tc>
        <w:tc>
          <w:tcPr>
            <w:tcW w:w="3629" w:type="dxa"/>
          </w:tcPr>
          <w:p w14:paraId="73E983BF" w14:textId="77777777" w:rsidR="00E05D8E" w:rsidRPr="001F23FC" w:rsidRDefault="00E05D8E" w:rsidP="00E05D8E">
            <w:pPr>
              <w:pStyle w:val="TAL"/>
              <w:rPr>
                <w:rFonts w:cs="v4.2.0"/>
                <w:u w:val="single"/>
              </w:rPr>
            </w:pPr>
            <w:r w:rsidRPr="001F23FC">
              <w:rPr>
                <w:rFonts w:cs="v4.2.0"/>
                <w:u w:val="single"/>
              </w:rPr>
              <w:t>Intra-band contiguous CA</w:t>
            </w:r>
          </w:p>
          <w:p w14:paraId="60701C8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02BD9C" w14:textId="77777777" w:rsidR="00E05D8E" w:rsidRPr="001F23FC" w:rsidRDefault="00E05D8E" w:rsidP="00E05D8E">
            <w:pPr>
              <w:pStyle w:val="TAL"/>
              <w:rPr>
                <w:rFonts w:cs="v4.2.0"/>
              </w:rPr>
            </w:pPr>
            <w:r w:rsidRPr="001F23FC">
              <w:rPr>
                <w:rFonts w:cs="v4.2.0"/>
              </w:rPr>
              <w:t>Same as 6.5.2.1</w:t>
            </w:r>
          </w:p>
          <w:p w14:paraId="2C30D25B" w14:textId="77777777" w:rsidR="00E05D8E" w:rsidRPr="001F23FC" w:rsidRDefault="00E05D8E" w:rsidP="00E05D8E">
            <w:pPr>
              <w:pStyle w:val="TAL"/>
              <w:rPr>
                <w:rFonts w:cs="v4.2.0"/>
              </w:rPr>
            </w:pPr>
          </w:p>
          <w:p w14:paraId="6802A7E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EF2CC4" w14:textId="77777777" w:rsidR="00E05D8E" w:rsidRPr="001F23FC" w:rsidRDefault="00E05D8E" w:rsidP="00E05D8E">
            <w:pPr>
              <w:pStyle w:val="TAL"/>
              <w:rPr>
                <w:rFonts w:cs="v4.2.0"/>
              </w:rPr>
            </w:pPr>
            <w:r w:rsidRPr="001F23FC">
              <w:rPr>
                <w:rFonts w:cs="v4.2.0"/>
              </w:rPr>
              <w:t>TBD</w:t>
            </w:r>
          </w:p>
          <w:p w14:paraId="1A9546BA" w14:textId="77777777" w:rsidR="00E05D8E" w:rsidRPr="001F23FC" w:rsidRDefault="00E05D8E" w:rsidP="00E05D8E">
            <w:pPr>
              <w:pStyle w:val="TAL"/>
              <w:rPr>
                <w:rFonts w:cs="v4.2.0"/>
              </w:rPr>
            </w:pPr>
          </w:p>
          <w:p w14:paraId="6BC71A25" w14:textId="77777777" w:rsidR="00E05D8E" w:rsidRPr="001F23FC" w:rsidRDefault="00E05D8E" w:rsidP="00E05D8E">
            <w:pPr>
              <w:pStyle w:val="TAL"/>
              <w:rPr>
                <w:rFonts w:cs="v4.2.0"/>
                <w:u w:val="single"/>
              </w:rPr>
            </w:pPr>
            <w:r w:rsidRPr="001F23FC">
              <w:rPr>
                <w:rFonts w:cs="v4.2.0"/>
                <w:u w:val="single"/>
              </w:rPr>
              <w:t>Intra-band non-contiguous, Inter-band CA</w:t>
            </w:r>
          </w:p>
          <w:p w14:paraId="5042EFB5" w14:textId="77777777" w:rsidR="00E05D8E" w:rsidRPr="001F23FC" w:rsidRDefault="00E05D8E" w:rsidP="00E05D8E">
            <w:pPr>
              <w:pStyle w:val="TAL"/>
              <w:rPr>
                <w:rFonts w:cs="v4.2.0"/>
              </w:rPr>
            </w:pPr>
            <w:r w:rsidRPr="001F23FC">
              <w:rPr>
                <w:rFonts w:cs="v4.2.0"/>
              </w:rPr>
              <w:t>TBD</w:t>
            </w:r>
          </w:p>
        </w:tc>
        <w:tc>
          <w:tcPr>
            <w:tcW w:w="2949" w:type="dxa"/>
          </w:tcPr>
          <w:p w14:paraId="32F2CCBE" w14:textId="77777777" w:rsidR="00E05D8E" w:rsidRPr="001F23FC" w:rsidRDefault="00E05D8E" w:rsidP="00E05D8E">
            <w:pPr>
              <w:pStyle w:val="TAL"/>
              <w:rPr>
                <w:rFonts w:cs="Arial"/>
                <w:snapToGrid w:val="0"/>
                <w:lang w:eastAsia="sv-SE"/>
              </w:rPr>
            </w:pPr>
          </w:p>
        </w:tc>
      </w:tr>
      <w:tr w:rsidR="00E05D8E" w:rsidRPr="001F23FC" w14:paraId="0E7F838A" w14:textId="77777777" w:rsidTr="005D2397">
        <w:trPr>
          <w:gridAfter w:val="1"/>
          <w:wAfter w:w="77" w:type="dxa"/>
          <w:cantSplit/>
          <w:jc w:val="center"/>
        </w:trPr>
        <w:tc>
          <w:tcPr>
            <w:tcW w:w="2720" w:type="dxa"/>
            <w:gridSpan w:val="2"/>
          </w:tcPr>
          <w:p w14:paraId="11783C01" w14:textId="77777777" w:rsidR="00E05D8E" w:rsidRPr="001F23FC" w:rsidRDefault="00E05D8E" w:rsidP="00E05D8E">
            <w:pPr>
              <w:pStyle w:val="TAL"/>
              <w:rPr>
                <w:rFonts w:cs="v4.2.0"/>
              </w:rPr>
            </w:pPr>
            <w:r w:rsidRPr="001F23FC">
              <w:rPr>
                <w:rFonts w:cs="v4.2.0"/>
              </w:rPr>
              <w:t>6.5A.2.1.4 Spectrum Emission Mask for CA (5UL CA)</w:t>
            </w:r>
          </w:p>
        </w:tc>
        <w:tc>
          <w:tcPr>
            <w:tcW w:w="3629" w:type="dxa"/>
          </w:tcPr>
          <w:p w14:paraId="4CA29AF9" w14:textId="77777777" w:rsidR="00E05D8E" w:rsidRPr="001F23FC" w:rsidRDefault="00E05D8E" w:rsidP="00E05D8E">
            <w:pPr>
              <w:pStyle w:val="TAL"/>
              <w:rPr>
                <w:rFonts w:cs="v4.2.0"/>
              </w:rPr>
            </w:pPr>
            <w:r w:rsidRPr="001F23FC">
              <w:rPr>
                <w:rFonts w:cs="v4.2.0"/>
              </w:rPr>
              <w:t>TBD</w:t>
            </w:r>
          </w:p>
        </w:tc>
        <w:tc>
          <w:tcPr>
            <w:tcW w:w="2949" w:type="dxa"/>
          </w:tcPr>
          <w:p w14:paraId="15202D88" w14:textId="77777777" w:rsidR="00E05D8E" w:rsidRPr="001F23FC" w:rsidRDefault="00E05D8E" w:rsidP="00E05D8E">
            <w:pPr>
              <w:pStyle w:val="TAL"/>
              <w:rPr>
                <w:rFonts w:cs="Arial"/>
                <w:snapToGrid w:val="0"/>
                <w:lang w:eastAsia="sv-SE"/>
              </w:rPr>
            </w:pPr>
          </w:p>
        </w:tc>
      </w:tr>
      <w:tr w:rsidR="00E05D8E" w:rsidRPr="001F23FC" w14:paraId="146613D9" w14:textId="77777777" w:rsidTr="005D2397">
        <w:trPr>
          <w:gridAfter w:val="1"/>
          <w:wAfter w:w="77" w:type="dxa"/>
          <w:cantSplit/>
          <w:jc w:val="center"/>
        </w:trPr>
        <w:tc>
          <w:tcPr>
            <w:tcW w:w="2720" w:type="dxa"/>
            <w:gridSpan w:val="2"/>
          </w:tcPr>
          <w:p w14:paraId="4CE60366" w14:textId="77777777" w:rsidR="00E05D8E" w:rsidRPr="001F23FC" w:rsidRDefault="00E05D8E" w:rsidP="00E05D8E">
            <w:pPr>
              <w:pStyle w:val="TAL"/>
              <w:rPr>
                <w:rFonts w:cs="v4.2.0"/>
              </w:rPr>
            </w:pPr>
            <w:r w:rsidRPr="001F23FC">
              <w:rPr>
                <w:rFonts w:cs="v4.2.0"/>
              </w:rPr>
              <w:t>6.5A.2.1.5 Spectrum Emission Mask for CA (6UL CA)</w:t>
            </w:r>
          </w:p>
        </w:tc>
        <w:tc>
          <w:tcPr>
            <w:tcW w:w="3629" w:type="dxa"/>
          </w:tcPr>
          <w:p w14:paraId="2F1D37B9" w14:textId="77777777" w:rsidR="00E05D8E" w:rsidRPr="001F23FC" w:rsidRDefault="00E05D8E" w:rsidP="00E05D8E">
            <w:pPr>
              <w:pStyle w:val="TAL"/>
              <w:rPr>
                <w:rFonts w:cs="v4.2.0"/>
              </w:rPr>
            </w:pPr>
            <w:r w:rsidRPr="001F23FC">
              <w:rPr>
                <w:rFonts w:cs="v4.2.0"/>
              </w:rPr>
              <w:t>TBD</w:t>
            </w:r>
          </w:p>
        </w:tc>
        <w:tc>
          <w:tcPr>
            <w:tcW w:w="2949" w:type="dxa"/>
          </w:tcPr>
          <w:p w14:paraId="0EEF7B9E" w14:textId="77777777" w:rsidR="00E05D8E" w:rsidRPr="001F23FC" w:rsidRDefault="00E05D8E" w:rsidP="00E05D8E">
            <w:pPr>
              <w:pStyle w:val="TAL"/>
              <w:rPr>
                <w:rFonts w:cs="Arial"/>
                <w:snapToGrid w:val="0"/>
                <w:lang w:eastAsia="sv-SE"/>
              </w:rPr>
            </w:pPr>
          </w:p>
        </w:tc>
      </w:tr>
      <w:tr w:rsidR="00E05D8E" w:rsidRPr="001F23FC" w14:paraId="2356FB22" w14:textId="77777777" w:rsidTr="005D2397">
        <w:trPr>
          <w:gridAfter w:val="1"/>
          <w:wAfter w:w="77" w:type="dxa"/>
          <w:cantSplit/>
          <w:jc w:val="center"/>
        </w:trPr>
        <w:tc>
          <w:tcPr>
            <w:tcW w:w="2720" w:type="dxa"/>
            <w:gridSpan w:val="2"/>
          </w:tcPr>
          <w:p w14:paraId="2B142F32" w14:textId="77777777" w:rsidR="00E05D8E" w:rsidRPr="001F23FC" w:rsidRDefault="00E05D8E" w:rsidP="00E05D8E">
            <w:pPr>
              <w:pStyle w:val="TAL"/>
              <w:rPr>
                <w:rFonts w:cs="v4.2.0"/>
              </w:rPr>
            </w:pPr>
            <w:r w:rsidRPr="001F23FC">
              <w:rPr>
                <w:rFonts w:cs="v4.2.0"/>
              </w:rPr>
              <w:t>6.5A.2.1.6 Spectrum Emission Mask for CA (7UL CA)</w:t>
            </w:r>
          </w:p>
        </w:tc>
        <w:tc>
          <w:tcPr>
            <w:tcW w:w="3629" w:type="dxa"/>
          </w:tcPr>
          <w:p w14:paraId="40634FF4" w14:textId="77777777" w:rsidR="00E05D8E" w:rsidRPr="001F23FC" w:rsidRDefault="00E05D8E" w:rsidP="00E05D8E">
            <w:pPr>
              <w:pStyle w:val="TAL"/>
              <w:rPr>
                <w:rFonts w:cs="v4.2.0"/>
              </w:rPr>
            </w:pPr>
            <w:r w:rsidRPr="001F23FC">
              <w:rPr>
                <w:rFonts w:cs="v4.2.0"/>
              </w:rPr>
              <w:t>TBD</w:t>
            </w:r>
          </w:p>
        </w:tc>
        <w:tc>
          <w:tcPr>
            <w:tcW w:w="2949" w:type="dxa"/>
          </w:tcPr>
          <w:p w14:paraId="3CFF25B9" w14:textId="77777777" w:rsidR="00E05D8E" w:rsidRPr="001F23FC" w:rsidRDefault="00E05D8E" w:rsidP="00E05D8E">
            <w:pPr>
              <w:pStyle w:val="TAL"/>
              <w:rPr>
                <w:rFonts w:cs="Arial"/>
                <w:snapToGrid w:val="0"/>
                <w:lang w:eastAsia="sv-SE"/>
              </w:rPr>
            </w:pPr>
          </w:p>
        </w:tc>
      </w:tr>
      <w:tr w:rsidR="00E05D8E" w:rsidRPr="001F23FC" w14:paraId="0FBB5396" w14:textId="77777777" w:rsidTr="005D2397">
        <w:trPr>
          <w:gridAfter w:val="1"/>
          <w:wAfter w:w="77" w:type="dxa"/>
          <w:cantSplit/>
          <w:jc w:val="center"/>
        </w:trPr>
        <w:tc>
          <w:tcPr>
            <w:tcW w:w="2720" w:type="dxa"/>
            <w:gridSpan w:val="2"/>
          </w:tcPr>
          <w:p w14:paraId="5AED016B" w14:textId="77777777" w:rsidR="00E05D8E" w:rsidRPr="001F23FC" w:rsidRDefault="00E05D8E" w:rsidP="00E05D8E">
            <w:pPr>
              <w:pStyle w:val="TAL"/>
              <w:rPr>
                <w:rFonts w:cs="v4.2.0"/>
              </w:rPr>
            </w:pPr>
            <w:r w:rsidRPr="001F23FC">
              <w:rPr>
                <w:rFonts w:cs="v4.2.0"/>
              </w:rPr>
              <w:t>6.5A.2.1.7 Spectrum Emission Mask for CA (8UL CA)</w:t>
            </w:r>
          </w:p>
        </w:tc>
        <w:tc>
          <w:tcPr>
            <w:tcW w:w="3629" w:type="dxa"/>
          </w:tcPr>
          <w:p w14:paraId="515C5D4E" w14:textId="77777777" w:rsidR="00E05D8E" w:rsidRPr="001F23FC" w:rsidRDefault="00E05D8E" w:rsidP="00E05D8E">
            <w:pPr>
              <w:pStyle w:val="TAL"/>
              <w:rPr>
                <w:rFonts w:cs="v4.2.0"/>
              </w:rPr>
            </w:pPr>
            <w:r w:rsidRPr="001F23FC">
              <w:rPr>
                <w:rFonts w:cs="v4.2.0"/>
              </w:rPr>
              <w:t>TBD</w:t>
            </w:r>
          </w:p>
        </w:tc>
        <w:tc>
          <w:tcPr>
            <w:tcW w:w="2949" w:type="dxa"/>
          </w:tcPr>
          <w:p w14:paraId="5F7467B4" w14:textId="77777777" w:rsidR="00E05D8E" w:rsidRPr="001F23FC" w:rsidRDefault="00E05D8E" w:rsidP="00E05D8E">
            <w:pPr>
              <w:pStyle w:val="TAL"/>
              <w:rPr>
                <w:rFonts w:cs="Arial"/>
                <w:snapToGrid w:val="0"/>
                <w:lang w:eastAsia="sv-SE"/>
              </w:rPr>
            </w:pPr>
          </w:p>
        </w:tc>
      </w:tr>
      <w:tr w:rsidR="00E05D8E" w:rsidRPr="001F23FC" w14:paraId="2392F90B" w14:textId="77777777" w:rsidTr="005D2397">
        <w:trPr>
          <w:gridAfter w:val="1"/>
          <w:wAfter w:w="77" w:type="dxa"/>
          <w:cantSplit/>
          <w:jc w:val="center"/>
        </w:trPr>
        <w:tc>
          <w:tcPr>
            <w:tcW w:w="2720" w:type="dxa"/>
            <w:gridSpan w:val="2"/>
          </w:tcPr>
          <w:p w14:paraId="20826A40" w14:textId="77777777" w:rsidR="00E05D8E" w:rsidRPr="001F23FC" w:rsidRDefault="00E05D8E" w:rsidP="00E05D8E">
            <w:pPr>
              <w:pStyle w:val="TAL"/>
              <w:rPr>
                <w:rFonts w:cs="v4.2.0"/>
              </w:rPr>
            </w:pPr>
            <w:r w:rsidRPr="001F23FC">
              <w:rPr>
                <w:rFonts w:cs="v4.2.0"/>
              </w:rPr>
              <w:t>6.5A.2.2.1 Adjacent channel leakage ratio for CA (2UL CA)</w:t>
            </w:r>
          </w:p>
        </w:tc>
        <w:tc>
          <w:tcPr>
            <w:tcW w:w="3629" w:type="dxa"/>
          </w:tcPr>
          <w:p w14:paraId="4632DB09" w14:textId="77777777" w:rsidR="00E05D8E" w:rsidRPr="001F23FC" w:rsidRDefault="00E05D8E" w:rsidP="00E05D8E">
            <w:pPr>
              <w:pStyle w:val="TAL"/>
              <w:rPr>
                <w:rFonts w:cs="v4.2.0"/>
                <w:u w:val="single"/>
              </w:rPr>
            </w:pPr>
            <w:r w:rsidRPr="001F23FC">
              <w:rPr>
                <w:rFonts w:cs="v4.2.0"/>
                <w:u w:val="single"/>
              </w:rPr>
              <w:t>Intra-band contiguous CA</w:t>
            </w:r>
          </w:p>
          <w:p w14:paraId="2809D4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2B9E08" w14:textId="77777777" w:rsidR="00E05D8E" w:rsidRPr="001F23FC" w:rsidRDefault="00E05D8E" w:rsidP="00E05D8E">
            <w:pPr>
              <w:pStyle w:val="TAL"/>
              <w:rPr>
                <w:rFonts w:cs="v4.2.0"/>
              </w:rPr>
            </w:pPr>
            <w:r w:rsidRPr="001F23FC">
              <w:rPr>
                <w:rFonts w:cs="v4.2.0"/>
              </w:rPr>
              <w:t>Same as 6.5.2.3</w:t>
            </w:r>
          </w:p>
          <w:p w14:paraId="505A61F6" w14:textId="77777777" w:rsidR="00E05D8E" w:rsidRPr="001F23FC" w:rsidRDefault="00E05D8E" w:rsidP="00E05D8E">
            <w:pPr>
              <w:pStyle w:val="TAL"/>
              <w:rPr>
                <w:rFonts w:cs="v4.2.0"/>
              </w:rPr>
            </w:pPr>
          </w:p>
          <w:p w14:paraId="366CF8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740055" w14:textId="77777777" w:rsidR="00E05D8E" w:rsidRPr="001F23FC" w:rsidRDefault="00E05D8E" w:rsidP="00E05D8E">
            <w:pPr>
              <w:pStyle w:val="TAL"/>
              <w:rPr>
                <w:rFonts w:cs="v4.2.0"/>
              </w:rPr>
            </w:pPr>
            <w:r w:rsidRPr="001F23FC">
              <w:rPr>
                <w:rFonts w:cs="v4.2.0"/>
              </w:rPr>
              <w:t>TBD</w:t>
            </w:r>
          </w:p>
          <w:p w14:paraId="363D83E9" w14:textId="77777777" w:rsidR="00E05D8E" w:rsidRPr="001F23FC" w:rsidRDefault="00E05D8E" w:rsidP="00E05D8E">
            <w:pPr>
              <w:pStyle w:val="TAL"/>
              <w:rPr>
                <w:rFonts w:cs="v4.2.0"/>
              </w:rPr>
            </w:pPr>
          </w:p>
          <w:p w14:paraId="70FA62F9" w14:textId="77777777" w:rsidR="00E05D8E" w:rsidRPr="001F23FC" w:rsidRDefault="00E05D8E" w:rsidP="00E05D8E">
            <w:pPr>
              <w:pStyle w:val="TAL"/>
              <w:rPr>
                <w:rFonts w:cs="v4.2.0"/>
                <w:u w:val="single"/>
              </w:rPr>
            </w:pPr>
            <w:r w:rsidRPr="001F23FC">
              <w:rPr>
                <w:rFonts w:cs="v4.2.0"/>
                <w:u w:val="single"/>
              </w:rPr>
              <w:t>Intra-band non-contiguous, Inter-band CA</w:t>
            </w:r>
          </w:p>
          <w:p w14:paraId="50B3E8C9" w14:textId="77777777" w:rsidR="00E05D8E" w:rsidRPr="001F23FC" w:rsidRDefault="00E05D8E" w:rsidP="00E05D8E">
            <w:pPr>
              <w:pStyle w:val="TAL"/>
              <w:rPr>
                <w:rFonts w:cs="v4.2.0"/>
              </w:rPr>
            </w:pPr>
            <w:r w:rsidRPr="001F23FC">
              <w:rPr>
                <w:rFonts w:cs="v4.2.0"/>
              </w:rPr>
              <w:t>TBD</w:t>
            </w:r>
          </w:p>
        </w:tc>
        <w:tc>
          <w:tcPr>
            <w:tcW w:w="2949" w:type="dxa"/>
          </w:tcPr>
          <w:p w14:paraId="20F64A74" w14:textId="29B6839A"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t>Table 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E05D8E" w:rsidRPr="001F23FC" w14:paraId="08C56203" w14:textId="77777777" w:rsidTr="005D2397">
        <w:trPr>
          <w:gridAfter w:val="1"/>
          <w:wAfter w:w="77" w:type="dxa"/>
          <w:cantSplit/>
          <w:jc w:val="center"/>
        </w:trPr>
        <w:tc>
          <w:tcPr>
            <w:tcW w:w="2720" w:type="dxa"/>
            <w:gridSpan w:val="2"/>
          </w:tcPr>
          <w:p w14:paraId="5868D79D" w14:textId="77777777" w:rsidR="00E05D8E" w:rsidRPr="001F23FC" w:rsidRDefault="00E05D8E" w:rsidP="00E05D8E">
            <w:pPr>
              <w:pStyle w:val="TAL"/>
              <w:rPr>
                <w:rFonts w:cs="v4.2.0"/>
              </w:rPr>
            </w:pPr>
            <w:r w:rsidRPr="001F23FC">
              <w:rPr>
                <w:rFonts w:cs="v4.2.0"/>
              </w:rPr>
              <w:t>6.5A.2.2.2 Adjacent channel leakage ratio for CA (3UL CA)</w:t>
            </w:r>
          </w:p>
        </w:tc>
        <w:tc>
          <w:tcPr>
            <w:tcW w:w="3629" w:type="dxa"/>
          </w:tcPr>
          <w:p w14:paraId="492479DA" w14:textId="77777777" w:rsidR="00E05D8E" w:rsidRPr="001F23FC" w:rsidRDefault="00E05D8E" w:rsidP="00E05D8E">
            <w:pPr>
              <w:pStyle w:val="TAL"/>
              <w:rPr>
                <w:rFonts w:cs="v4.2.0"/>
                <w:u w:val="single"/>
              </w:rPr>
            </w:pPr>
            <w:r w:rsidRPr="001F23FC">
              <w:rPr>
                <w:rFonts w:cs="v4.2.0"/>
                <w:u w:val="single"/>
              </w:rPr>
              <w:t>Intra-band contiguous CA</w:t>
            </w:r>
          </w:p>
          <w:p w14:paraId="176375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DA104B3" w14:textId="77777777" w:rsidR="00E05D8E" w:rsidRPr="001F23FC" w:rsidRDefault="00E05D8E" w:rsidP="00E05D8E">
            <w:pPr>
              <w:pStyle w:val="TAL"/>
              <w:rPr>
                <w:rFonts w:cs="v4.2.0"/>
              </w:rPr>
            </w:pPr>
            <w:r w:rsidRPr="001F23FC">
              <w:rPr>
                <w:rFonts w:cs="v4.2.0"/>
              </w:rPr>
              <w:t>Same as 6.5.2.3</w:t>
            </w:r>
          </w:p>
          <w:p w14:paraId="053E3181" w14:textId="77777777" w:rsidR="00E05D8E" w:rsidRPr="001F23FC" w:rsidRDefault="00E05D8E" w:rsidP="00E05D8E">
            <w:pPr>
              <w:pStyle w:val="TAL"/>
              <w:rPr>
                <w:rFonts w:cs="v4.2.0"/>
              </w:rPr>
            </w:pPr>
          </w:p>
          <w:p w14:paraId="3DFDD9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9214E8" w14:textId="77777777" w:rsidR="00E05D8E" w:rsidRPr="001F23FC" w:rsidRDefault="00E05D8E" w:rsidP="00E05D8E">
            <w:pPr>
              <w:pStyle w:val="TAL"/>
              <w:rPr>
                <w:rFonts w:cs="v4.2.0"/>
              </w:rPr>
            </w:pPr>
            <w:r w:rsidRPr="001F23FC">
              <w:rPr>
                <w:rFonts w:cs="v4.2.0"/>
              </w:rPr>
              <w:t>TBD</w:t>
            </w:r>
          </w:p>
          <w:p w14:paraId="5538DCF3" w14:textId="77777777" w:rsidR="00E05D8E" w:rsidRPr="001F23FC" w:rsidRDefault="00E05D8E" w:rsidP="00E05D8E">
            <w:pPr>
              <w:pStyle w:val="TAL"/>
              <w:rPr>
                <w:rFonts w:cs="v4.2.0"/>
              </w:rPr>
            </w:pPr>
          </w:p>
          <w:p w14:paraId="018139DC" w14:textId="77777777" w:rsidR="00E05D8E" w:rsidRPr="001F23FC" w:rsidRDefault="00E05D8E" w:rsidP="00E05D8E">
            <w:pPr>
              <w:pStyle w:val="TAL"/>
              <w:rPr>
                <w:rFonts w:cs="v4.2.0"/>
                <w:u w:val="single"/>
              </w:rPr>
            </w:pPr>
            <w:r w:rsidRPr="001F23FC">
              <w:rPr>
                <w:rFonts w:cs="v4.2.0"/>
                <w:u w:val="single"/>
              </w:rPr>
              <w:t>Intra-band non-contiguous, Inter-band CA</w:t>
            </w:r>
          </w:p>
          <w:p w14:paraId="55956FC2" w14:textId="77777777" w:rsidR="00E05D8E" w:rsidRPr="001F23FC" w:rsidRDefault="00E05D8E" w:rsidP="00E05D8E">
            <w:pPr>
              <w:pStyle w:val="TAL"/>
              <w:rPr>
                <w:rFonts w:cs="v4.2.0"/>
              </w:rPr>
            </w:pPr>
            <w:r w:rsidRPr="001F23FC">
              <w:rPr>
                <w:rFonts w:cs="v4.2.0"/>
              </w:rPr>
              <w:t>TBD</w:t>
            </w:r>
          </w:p>
        </w:tc>
        <w:tc>
          <w:tcPr>
            <w:tcW w:w="2949" w:type="dxa"/>
          </w:tcPr>
          <w:p w14:paraId="60ED4037" w14:textId="77777777" w:rsidR="00E05D8E" w:rsidRPr="001F23FC" w:rsidRDefault="00E05D8E" w:rsidP="00E05D8E">
            <w:pPr>
              <w:pStyle w:val="TAL"/>
              <w:rPr>
                <w:rFonts w:cs="Arial"/>
                <w:snapToGrid w:val="0"/>
                <w:lang w:eastAsia="sv-SE"/>
              </w:rPr>
            </w:pPr>
          </w:p>
        </w:tc>
      </w:tr>
      <w:tr w:rsidR="00E05D8E" w:rsidRPr="001F23FC" w14:paraId="7F08D5F0" w14:textId="77777777" w:rsidTr="005D2397">
        <w:trPr>
          <w:gridAfter w:val="1"/>
          <w:wAfter w:w="77" w:type="dxa"/>
          <w:cantSplit/>
          <w:jc w:val="center"/>
        </w:trPr>
        <w:tc>
          <w:tcPr>
            <w:tcW w:w="2720" w:type="dxa"/>
            <w:gridSpan w:val="2"/>
          </w:tcPr>
          <w:p w14:paraId="174DD360" w14:textId="77777777" w:rsidR="00E05D8E" w:rsidRPr="001F23FC" w:rsidRDefault="00E05D8E" w:rsidP="00E05D8E">
            <w:pPr>
              <w:pStyle w:val="TAL"/>
              <w:tabs>
                <w:tab w:val="left" w:pos="711"/>
              </w:tabs>
              <w:rPr>
                <w:rFonts w:cs="v4.2.0"/>
              </w:rPr>
            </w:pPr>
            <w:r w:rsidRPr="001F23FC">
              <w:rPr>
                <w:rFonts w:cs="v4.2.0"/>
              </w:rPr>
              <w:t>6.5A.2.2.3 Adjacent channel leakage ratio for CA (4UL CA)</w:t>
            </w:r>
          </w:p>
        </w:tc>
        <w:tc>
          <w:tcPr>
            <w:tcW w:w="3629" w:type="dxa"/>
          </w:tcPr>
          <w:p w14:paraId="1FB2CBE4" w14:textId="77777777" w:rsidR="00E05D8E" w:rsidRPr="001F23FC" w:rsidRDefault="00E05D8E" w:rsidP="00E05D8E">
            <w:pPr>
              <w:pStyle w:val="TAL"/>
              <w:rPr>
                <w:rFonts w:cs="v4.2.0"/>
                <w:u w:val="single"/>
              </w:rPr>
            </w:pPr>
            <w:r w:rsidRPr="001F23FC">
              <w:rPr>
                <w:rFonts w:cs="v4.2.0"/>
                <w:u w:val="single"/>
              </w:rPr>
              <w:t>Intra-band contiguous CA</w:t>
            </w:r>
          </w:p>
          <w:p w14:paraId="29449E4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78E954" w14:textId="77777777" w:rsidR="00E05D8E" w:rsidRPr="001F23FC" w:rsidRDefault="00E05D8E" w:rsidP="00E05D8E">
            <w:pPr>
              <w:pStyle w:val="TAL"/>
              <w:rPr>
                <w:rFonts w:cs="v4.2.0"/>
              </w:rPr>
            </w:pPr>
            <w:r w:rsidRPr="001F23FC">
              <w:rPr>
                <w:rFonts w:cs="v4.2.0"/>
              </w:rPr>
              <w:t>Same as 6.5.2.3</w:t>
            </w:r>
          </w:p>
          <w:p w14:paraId="619C05B1" w14:textId="77777777" w:rsidR="00E05D8E" w:rsidRPr="001F23FC" w:rsidRDefault="00E05D8E" w:rsidP="00E05D8E">
            <w:pPr>
              <w:pStyle w:val="TAL"/>
              <w:rPr>
                <w:rFonts w:cs="v4.2.0"/>
              </w:rPr>
            </w:pPr>
          </w:p>
          <w:p w14:paraId="399350C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38E0D2C" w14:textId="77777777" w:rsidR="00E05D8E" w:rsidRPr="001F23FC" w:rsidRDefault="00E05D8E" w:rsidP="00E05D8E">
            <w:pPr>
              <w:pStyle w:val="TAL"/>
              <w:rPr>
                <w:rFonts w:cs="v4.2.0"/>
              </w:rPr>
            </w:pPr>
            <w:r w:rsidRPr="001F23FC">
              <w:rPr>
                <w:rFonts w:cs="v4.2.0"/>
              </w:rPr>
              <w:t>TBD</w:t>
            </w:r>
          </w:p>
          <w:p w14:paraId="5B9C43FF" w14:textId="77777777" w:rsidR="00E05D8E" w:rsidRPr="001F23FC" w:rsidRDefault="00E05D8E" w:rsidP="00E05D8E">
            <w:pPr>
              <w:pStyle w:val="TAL"/>
              <w:rPr>
                <w:rFonts w:cs="v4.2.0"/>
              </w:rPr>
            </w:pPr>
          </w:p>
          <w:p w14:paraId="14E986E0" w14:textId="77777777" w:rsidR="00E05D8E" w:rsidRPr="001F23FC" w:rsidRDefault="00E05D8E" w:rsidP="00E05D8E">
            <w:pPr>
              <w:pStyle w:val="TAL"/>
              <w:rPr>
                <w:rFonts w:cs="v4.2.0"/>
                <w:u w:val="single"/>
              </w:rPr>
            </w:pPr>
            <w:r w:rsidRPr="001F23FC">
              <w:rPr>
                <w:rFonts w:cs="v4.2.0"/>
                <w:u w:val="single"/>
              </w:rPr>
              <w:t>Intra-band non-contiguous, Inter-band CA</w:t>
            </w:r>
          </w:p>
          <w:p w14:paraId="5DE7EECE" w14:textId="77777777" w:rsidR="00E05D8E" w:rsidRPr="001F23FC" w:rsidRDefault="00E05D8E" w:rsidP="00E05D8E">
            <w:pPr>
              <w:pStyle w:val="TAL"/>
              <w:rPr>
                <w:rFonts w:cs="v4.2.0"/>
              </w:rPr>
            </w:pPr>
            <w:r w:rsidRPr="001F23FC">
              <w:rPr>
                <w:rFonts w:cs="v4.2.0"/>
              </w:rPr>
              <w:t>TBD</w:t>
            </w:r>
          </w:p>
        </w:tc>
        <w:tc>
          <w:tcPr>
            <w:tcW w:w="2949" w:type="dxa"/>
          </w:tcPr>
          <w:p w14:paraId="25C12DDA" w14:textId="77777777" w:rsidR="00E05D8E" w:rsidRPr="001F23FC" w:rsidRDefault="00E05D8E" w:rsidP="00E05D8E">
            <w:pPr>
              <w:pStyle w:val="TAL"/>
              <w:rPr>
                <w:rFonts w:cs="Arial"/>
                <w:snapToGrid w:val="0"/>
                <w:lang w:eastAsia="sv-SE"/>
              </w:rPr>
            </w:pPr>
          </w:p>
        </w:tc>
      </w:tr>
      <w:tr w:rsidR="00E05D8E" w:rsidRPr="001F23FC" w14:paraId="16392B21" w14:textId="77777777" w:rsidTr="005D2397">
        <w:trPr>
          <w:gridAfter w:val="1"/>
          <w:wAfter w:w="77" w:type="dxa"/>
          <w:cantSplit/>
          <w:jc w:val="center"/>
        </w:trPr>
        <w:tc>
          <w:tcPr>
            <w:tcW w:w="2720" w:type="dxa"/>
            <w:gridSpan w:val="2"/>
          </w:tcPr>
          <w:p w14:paraId="11045EE9" w14:textId="77777777" w:rsidR="00E05D8E" w:rsidRPr="001F23FC" w:rsidRDefault="00E05D8E" w:rsidP="00E05D8E">
            <w:pPr>
              <w:pStyle w:val="TAL"/>
              <w:tabs>
                <w:tab w:val="left" w:pos="711"/>
              </w:tabs>
              <w:rPr>
                <w:rFonts w:cs="v4.2.0"/>
              </w:rPr>
            </w:pPr>
            <w:r w:rsidRPr="001F23FC">
              <w:rPr>
                <w:rFonts w:cs="v4.2.0"/>
              </w:rPr>
              <w:t>6.5A.2.2.4 Adjacent channel leakage ratio for CA (5UL CA)</w:t>
            </w:r>
          </w:p>
        </w:tc>
        <w:tc>
          <w:tcPr>
            <w:tcW w:w="3629" w:type="dxa"/>
          </w:tcPr>
          <w:p w14:paraId="75281F7D" w14:textId="77777777" w:rsidR="00E05D8E" w:rsidRPr="001F23FC" w:rsidRDefault="00E05D8E" w:rsidP="00E05D8E">
            <w:pPr>
              <w:pStyle w:val="TAL"/>
              <w:rPr>
                <w:rFonts w:cs="v4.2.0"/>
              </w:rPr>
            </w:pPr>
            <w:r w:rsidRPr="001F23FC">
              <w:rPr>
                <w:rFonts w:cs="v4.2.0"/>
              </w:rPr>
              <w:t>Intra-band contiguous CA</w:t>
            </w:r>
          </w:p>
          <w:p w14:paraId="1F4CF938" w14:textId="77777777" w:rsidR="00E05D8E" w:rsidRPr="001F23FC" w:rsidRDefault="00E05D8E" w:rsidP="00E05D8E">
            <w:pPr>
              <w:pStyle w:val="TAL"/>
              <w:rPr>
                <w:rFonts w:cs="v4.2.0"/>
              </w:rPr>
            </w:pPr>
            <w:r w:rsidRPr="001F23FC">
              <w:rPr>
                <w:rFonts w:cs="v4.2.0"/>
              </w:rPr>
              <w:t>400 MHz &lt; aggregated BW ≤ TBD MHz</w:t>
            </w:r>
          </w:p>
          <w:p w14:paraId="6701A817" w14:textId="77777777" w:rsidR="00E05D8E" w:rsidRPr="001F23FC" w:rsidRDefault="00E05D8E" w:rsidP="00E05D8E">
            <w:pPr>
              <w:pStyle w:val="TAL"/>
              <w:rPr>
                <w:rFonts w:cs="v4.2.0"/>
              </w:rPr>
            </w:pPr>
          </w:p>
          <w:p w14:paraId="6FB9DAE5" w14:textId="6DDDAAC6" w:rsidR="00E05D8E" w:rsidRPr="001F23FC" w:rsidRDefault="00E05D8E" w:rsidP="00E05D8E">
            <w:pPr>
              <w:pStyle w:val="TAL"/>
              <w:rPr>
                <w:rFonts w:cs="v4.2.0"/>
              </w:rPr>
            </w:pPr>
            <w:r w:rsidRPr="001F23FC">
              <w:rPr>
                <w:rFonts w:cs="v4.2.0"/>
              </w:rPr>
              <w:t>Intra-band non-contiguous CA TBD</w:t>
            </w:r>
          </w:p>
        </w:tc>
        <w:tc>
          <w:tcPr>
            <w:tcW w:w="2949" w:type="dxa"/>
          </w:tcPr>
          <w:p w14:paraId="480F839E" w14:textId="77777777" w:rsidR="00E05D8E" w:rsidRPr="001F23FC" w:rsidRDefault="00E05D8E" w:rsidP="00E05D8E">
            <w:pPr>
              <w:pStyle w:val="TAL"/>
              <w:rPr>
                <w:rFonts w:cs="Arial"/>
                <w:snapToGrid w:val="0"/>
                <w:lang w:eastAsia="sv-SE"/>
              </w:rPr>
            </w:pPr>
          </w:p>
        </w:tc>
      </w:tr>
      <w:tr w:rsidR="00E05D8E" w:rsidRPr="001F23FC" w14:paraId="52513CF7" w14:textId="77777777" w:rsidTr="005D2397">
        <w:trPr>
          <w:gridAfter w:val="1"/>
          <w:wAfter w:w="77" w:type="dxa"/>
          <w:cantSplit/>
          <w:jc w:val="center"/>
        </w:trPr>
        <w:tc>
          <w:tcPr>
            <w:tcW w:w="2720" w:type="dxa"/>
            <w:gridSpan w:val="2"/>
          </w:tcPr>
          <w:p w14:paraId="2A384597" w14:textId="77777777" w:rsidR="00E05D8E" w:rsidRPr="001F23FC" w:rsidRDefault="00E05D8E" w:rsidP="00E05D8E">
            <w:pPr>
              <w:pStyle w:val="TAL"/>
              <w:tabs>
                <w:tab w:val="left" w:pos="711"/>
              </w:tabs>
              <w:rPr>
                <w:rFonts w:cs="v4.2.0"/>
              </w:rPr>
            </w:pPr>
            <w:r w:rsidRPr="001F23FC">
              <w:rPr>
                <w:rFonts w:cs="v4.2.0"/>
              </w:rPr>
              <w:t>6.5A.2.2.5 Adjacent channel leakage ratio for CA (6UL CA)</w:t>
            </w:r>
          </w:p>
        </w:tc>
        <w:tc>
          <w:tcPr>
            <w:tcW w:w="3629" w:type="dxa"/>
          </w:tcPr>
          <w:p w14:paraId="37902E4B" w14:textId="77777777" w:rsidR="00E05D8E" w:rsidRPr="001F23FC" w:rsidRDefault="00E05D8E" w:rsidP="00E05D8E">
            <w:pPr>
              <w:pStyle w:val="TAL"/>
              <w:rPr>
                <w:rFonts w:cs="v4.2.0"/>
              </w:rPr>
            </w:pPr>
            <w:r w:rsidRPr="001F23FC">
              <w:rPr>
                <w:rFonts w:cs="v4.2.0"/>
              </w:rPr>
              <w:t>Intra-band contiguous CA</w:t>
            </w:r>
          </w:p>
          <w:p w14:paraId="314CC4B2" w14:textId="77777777" w:rsidR="00E05D8E" w:rsidRPr="001F23FC" w:rsidRDefault="00E05D8E" w:rsidP="00E05D8E">
            <w:pPr>
              <w:pStyle w:val="TAL"/>
              <w:rPr>
                <w:rFonts w:cs="v4.2.0"/>
              </w:rPr>
            </w:pPr>
            <w:r w:rsidRPr="001F23FC">
              <w:rPr>
                <w:rFonts w:cs="v4.2.0"/>
              </w:rPr>
              <w:t>400 MHz &lt; aggregated BW ≤ TBD MHz</w:t>
            </w:r>
          </w:p>
          <w:p w14:paraId="6922A525" w14:textId="77777777" w:rsidR="00E05D8E" w:rsidRPr="001F23FC" w:rsidRDefault="00E05D8E" w:rsidP="00E05D8E">
            <w:pPr>
              <w:pStyle w:val="TAL"/>
              <w:rPr>
                <w:rFonts w:cs="v4.2.0"/>
              </w:rPr>
            </w:pPr>
          </w:p>
          <w:p w14:paraId="4BD278F6" w14:textId="6BED6391" w:rsidR="00E05D8E" w:rsidRPr="001F23FC" w:rsidRDefault="00E05D8E" w:rsidP="00E05D8E">
            <w:pPr>
              <w:pStyle w:val="TAL"/>
              <w:rPr>
                <w:rFonts w:cs="v4.2.0"/>
                <w:u w:val="single"/>
              </w:rPr>
            </w:pPr>
            <w:r w:rsidRPr="001F23FC">
              <w:rPr>
                <w:rFonts w:cs="v4.2.0"/>
              </w:rPr>
              <w:t>Intra-band non-contiguous CA TBD</w:t>
            </w:r>
          </w:p>
        </w:tc>
        <w:tc>
          <w:tcPr>
            <w:tcW w:w="2949" w:type="dxa"/>
          </w:tcPr>
          <w:p w14:paraId="64775DAA" w14:textId="77777777" w:rsidR="00E05D8E" w:rsidRPr="001F23FC" w:rsidRDefault="00E05D8E" w:rsidP="00E05D8E">
            <w:pPr>
              <w:pStyle w:val="TAL"/>
              <w:rPr>
                <w:rFonts w:cs="Arial"/>
                <w:snapToGrid w:val="0"/>
                <w:lang w:eastAsia="sv-SE"/>
              </w:rPr>
            </w:pPr>
          </w:p>
        </w:tc>
      </w:tr>
      <w:tr w:rsidR="00E05D8E" w:rsidRPr="001F23FC" w14:paraId="5E19A603" w14:textId="77777777" w:rsidTr="005D2397">
        <w:trPr>
          <w:gridAfter w:val="1"/>
          <w:wAfter w:w="77" w:type="dxa"/>
          <w:cantSplit/>
          <w:jc w:val="center"/>
        </w:trPr>
        <w:tc>
          <w:tcPr>
            <w:tcW w:w="2720" w:type="dxa"/>
            <w:gridSpan w:val="2"/>
          </w:tcPr>
          <w:p w14:paraId="119CB363" w14:textId="77777777" w:rsidR="00E05D8E" w:rsidRPr="001F23FC" w:rsidRDefault="00E05D8E" w:rsidP="00E05D8E">
            <w:pPr>
              <w:pStyle w:val="TAL"/>
              <w:tabs>
                <w:tab w:val="left" w:pos="711"/>
              </w:tabs>
              <w:rPr>
                <w:rFonts w:cs="v4.2.0"/>
              </w:rPr>
            </w:pPr>
            <w:r w:rsidRPr="001F23FC">
              <w:rPr>
                <w:rFonts w:cs="v4.2.0"/>
              </w:rPr>
              <w:t>6.5A.2.2.6 Adjacent channel leakage ratio for CA (7UL CA)</w:t>
            </w:r>
          </w:p>
        </w:tc>
        <w:tc>
          <w:tcPr>
            <w:tcW w:w="3629" w:type="dxa"/>
          </w:tcPr>
          <w:p w14:paraId="2BDE0444" w14:textId="77777777" w:rsidR="00E05D8E" w:rsidRPr="001F23FC" w:rsidRDefault="00E05D8E" w:rsidP="00E05D8E">
            <w:pPr>
              <w:pStyle w:val="TAL"/>
              <w:rPr>
                <w:rFonts w:cs="v4.2.0"/>
              </w:rPr>
            </w:pPr>
            <w:r w:rsidRPr="001F23FC">
              <w:rPr>
                <w:rFonts w:cs="v4.2.0"/>
              </w:rPr>
              <w:t>Intra-band contiguous CA</w:t>
            </w:r>
          </w:p>
          <w:p w14:paraId="7F567433" w14:textId="77777777" w:rsidR="00E05D8E" w:rsidRPr="001F23FC" w:rsidRDefault="00E05D8E" w:rsidP="00E05D8E">
            <w:pPr>
              <w:pStyle w:val="TAL"/>
              <w:rPr>
                <w:rFonts w:cs="v4.2.0"/>
              </w:rPr>
            </w:pPr>
            <w:r w:rsidRPr="001F23FC">
              <w:rPr>
                <w:rFonts w:cs="v4.2.0"/>
              </w:rPr>
              <w:t>400 MHz &lt; aggregated BW ≤ TBD MHz</w:t>
            </w:r>
          </w:p>
          <w:p w14:paraId="32B4BE04" w14:textId="77777777" w:rsidR="00E05D8E" w:rsidRPr="001F23FC" w:rsidRDefault="00E05D8E" w:rsidP="00E05D8E">
            <w:pPr>
              <w:pStyle w:val="TAL"/>
              <w:rPr>
                <w:rFonts w:cs="v4.2.0"/>
              </w:rPr>
            </w:pPr>
          </w:p>
          <w:p w14:paraId="439AA6C5" w14:textId="0D119269" w:rsidR="00E05D8E" w:rsidRPr="001F23FC" w:rsidRDefault="00E05D8E" w:rsidP="00E05D8E">
            <w:pPr>
              <w:pStyle w:val="TAL"/>
              <w:rPr>
                <w:rFonts w:cs="v4.2.0"/>
                <w:u w:val="single"/>
              </w:rPr>
            </w:pPr>
            <w:r w:rsidRPr="001F23FC">
              <w:rPr>
                <w:rFonts w:cs="v4.2.0"/>
              </w:rPr>
              <w:t>Intra-band non-contiguous CA TBD</w:t>
            </w:r>
          </w:p>
        </w:tc>
        <w:tc>
          <w:tcPr>
            <w:tcW w:w="2949" w:type="dxa"/>
          </w:tcPr>
          <w:p w14:paraId="1EFCAA30" w14:textId="77777777" w:rsidR="00E05D8E" w:rsidRPr="001F23FC" w:rsidRDefault="00E05D8E" w:rsidP="00E05D8E">
            <w:pPr>
              <w:pStyle w:val="TAL"/>
              <w:rPr>
                <w:rFonts w:cs="Arial"/>
                <w:snapToGrid w:val="0"/>
                <w:lang w:eastAsia="sv-SE"/>
              </w:rPr>
            </w:pPr>
          </w:p>
        </w:tc>
      </w:tr>
      <w:tr w:rsidR="00E05D8E" w:rsidRPr="001F23FC" w14:paraId="3823A14F" w14:textId="77777777" w:rsidTr="005D2397">
        <w:trPr>
          <w:gridAfter w:val="1"/>
          <w:wAfter w:w="77" w:type="dxa"/>
          <w:cantSplit/>
          <w:jc w:val="center"/>
        </w:trPr>
        <w:tc>
          <w:tcPr>
            <w:tcW w:w="2720" w:type="dxa"/>
            <w:gridSpan w:val="2"/>
          </w:tcPr>
          <w:p w14:paraId="1902B23C" w14:textId="77777777" w:rsidR="00E05D8E" w:rsidRPr="001F23FC" w:rsidRDefault="00E05D8E" w:rsidP="00E05D8E">
            <w:pPr>
              <w:pStyle w:val="TAL"/>
              <w:tabs>
                <w:tab w:val="left" w:pos="711"/>
              </w:tabs>
              <w:rPr>
                <w:rFonts w:cs="v4.2.0"/>
              </w:rPr>
            </w:pPr>
            <w:r w:rsidRPr="001F23FC">
              <w:rPr>
                <w:rFonts w:cs="v4.2.0"/>
              </w:rPr>
              <w:t>6.5A.2.2.7 Adjacent channel leakage ratio for CA (8UL CA)</w:t>
            </w:r>
          </w:p>
        </w:tc>
        <w:tc>
          <w:tcPr>
            <w:tcW w:w="3629" w:type="dxa"/>
          </w:tcPr>
          <w:p w14:paraId="297A0C02" w14:textId="77777777" w:rsidR="00E05D8E" w:rsidRPr="001F23FC" w:rsidRDefault="00E05D8E" w:rsidP="00E05D8E">
            <w:pPr>
              <w:pStyle w:val="TAL"/>
              <w:rPr>
                <w:rFonts w:cs="v4.2.0"/>
              </w:rPr>
            </w:pPr>
            <w:r w:rsidRPr="001F23FC">
              <w:rPr>
                <w:rFonts w:cs="v4.2.0"/>
              </w:rPr>
              <w:t>Intra-band contiguous CA</w:t>
            </w:r>
          </w:p>
          <w:p w14:paraId="4A2B7D18" w14:textId="77777777" w:rsidR="00E05D8E" w:rsidRPr="001F23FC" w:rsidRDefault="00E05D8E" w:rsidP="00E05D8E">
            <w:pPr>
              <w:pStyle w:val="TAL"/>
              <w:rPr>
                <w:rFonts w:cs="v4.2.0"/>
              </w:rPr>
            </w:pPr>
            <w:r w:rsidRPr="001F23FC">
              <w:rPr>
                <w:rFonts w:cs="v4.2.0"/>
              </w:rPr>
              <w:t>400 MHz &lt; aggregated BW ≤ TBD MHz</w:t>
            </w:r>
          </w:p>
          <w:p w14:paraId="016AEFCB" w14:textId="77777777" w:rsidR="00E05D8E" w:rsidRPr="001F23FC" w:rsidRDefault="00E05D8E" w:rsidP="00E05D8E">
            <w:pPr>
              <w:pStyle w:val="TAL"/>
              <w:rPr>
                <w:rFonts w:cs="v4.2.0"/>
              </w:rPr>
            </w:pPr>
          </w:p>
          <w:p w14:paraId="177C65EA" w14:textId="762A8CCD" w:rsidR="00E05D8E" w:rsidRPr="001F23FC" w:rsidRDefault="00E05D8E" w:rsidP="00E05D8E">
            <w:pPr>
              <w:pStyle w:val="TAL"/>
              <w:rPr>
                <w:rFonts w:cs="v4.2.0"/>
                <w:u w:val="single"/>
              </w:rPr>
            </w:pPr>
            <w:r w:rsidRPr="001F23FC">
              <w:rPr>
                <w:rFonts w:cs="v4.2.0"/>
              </w:rPr>
              <w:t>Intra-band non-contiguous CA TBD</w:t>
            </w:r>
          </w:p>
        </w:tc>
        <w:tc>
          <w:tcPr>
            <w:tcW w:w="2949" w:type="dxa"/>
          </w:tcPr>
          <w:p w14:paraId="1A5E8BBD" w14:textId="77777777" w:rsidR="00E05D8E" w:rsidRPr="001F23FC" w:rsidRDefault="00E05D8E" w:rsidP="00E05D8E">
            <w:pPr>
              <w:pStyle w:val="TAL"/>
              <w:rPr>
                <w:rFonts w:cs="Arial"/>
                <w:snapToGrid w:val="0"/>
                <w:lang w:eastAsia="sv-SE"/>
              </w:rPr>
            </w:pPr>
          </w:p>
        </w:tc>
      </w:tr>
      <w:tr w:rsidR="00E05D8E" w:rsidRPr="001F23FC" w14:paraId="350EEF40" w14:textId="77777777" w:rsidTr="005D2397">
        <w:trPr>
          <w:gridAfter w:val="1"/>
          <w:wAfter w:w="77" w:type="dxa"/>
          <w:cantSplit/>
          <w:jc w:val="center"/>
        </w:trPr>
        <w:tc>
          <w:tcPr>
            <w:tcW w:w="2720" w:type="dxa"/>
            <w:gridSpan w:val="2"/>
          </w:tcPr>
          <w:p w14:paraId="49F030C3" w14:textId="77777777" w:rsidR="00E05D8E" w:rsidRPr="001F23FC" w:rsidRDefault="00E05D8E" w:rsidP="00E05D8E">
            <w:pPr>
              <w:pStyle w:val="TAL"/>
              <w:rPr>
                <w:rFonts w:cs="v4.2.0"/>
              </w:rPr>
            </w:pPr>
            <w:r w:rsidRPr="001F23FC">
              <w:rPr>
                <w:rFonts w:cs="v4.2.0"/>
              </w:rPr>
              <w:lastRenderedPageBreak/>
              <w:t>6.5A.3.1.1 Transmitter Spurious emissions for CA (2UL CA)</w:t>
            </w:r>
          </w:p>
        </w:tc>
        <w:tc>
          <w:tcPr>
            <w:tcW w:w="3629" w:type="dxa"/>
          </w:tcPr>
          <w:p w14:paraId="1E8B733F" w14:textId="77777777" w:rsidR="00E05D8E" w:rsidRPr="001F23FC" w:rsidRDefault="00E05D8E" w:rsidP="00E05D8E">
            <w:pPr>
              <w:pStyle w:val="TAL"/>
              <w:rPr>
                <w:rFonts w:cs="v4.2.0"/>
                <w:u w:val="single"/>
              </w:rPr>
            </w:pPr>
            <w:r w:rsidRPr="001F23FC">
              <w:rPr>
                <w:rFonts w:cs="v4.2.0"/>
                <w:u w:val="single"/>
              </w:rPr>
              <w:t>Intra-band contiguous CA</w:t>
            </w:r>
          </w:p>
          <w:p w14:paraId="66D0F98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016803" w14:textId="77777777" w:rsidR="00E05D8E" w:rsidRPr="001F23FC" w:rsidRDefault="00E05D8E" w:rsidP="00E05D8E">
            <w:pPr>
              <w:pStyle w:val="TAL"/>
              <w:rPr>
                <w:rFonts w:cs="v4.2.0"/>
              </w:rPr>
            </w:pPr>
            <w:r w:rsidRPr="001F23FC">
              <w:rPr>
                <w:rFonts w:cs="v4.2.0"/>
              </w:rPr>
              <w:t>Same as 6.5.3.1</w:t>
            </w:r>
          </w:p>
          <w:p w14:paraId="23002F3B" w14:textId="77777777" w:rsidR="00E05D8E" w:rsidRPr="001F23FC" w:rsidRDefault="00E05D8E" w:rsidP="00E05D8E">
            <w:pPr>
              <w:pStyle w:val="TAL"/>
              <w:rPr>
                <w:rFonts w:cs="v4.2.0"/>
              </w:rPr>
            </w:pPr>
          </w:p>
          <w:p w14:paraId="5920B2E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67BA11B" w14:textId="77777777" w:rsidR="00E05D8E" w:rsidRPr="001F23FC" w:rsidRDefault="00E05D8E" w:rsidP="00E05D8E">
            <w:pPr>
              <w:pStyle w:val="TAL"/>
              <w:rPr>
                <w:rFonts w:cs="v4.2.0"/>
              </w:rPr>
            </w:pPr>
            <w:r w:rsidRPr="001F23FC">
              <w:rPr>
                <w:rFonts w:cs="v4.2.0"/>
              </w:rPr>
              <w:t>TBD</w:t>
            </w:r>
          </w:p>
          <w:p w14:paraId="5FE05F33" w14:textId="77777777" w:rsidR="00E05D8E" w:rsidRPr="001F23FC" w:rsidRDefault="00E05D8E" w:rsidP="00E05D8E">
            <w:pPr>
              <w:pStyle w:val="TAL"/>
              <w:rPr>
                <w:rFonts w:cs="v4.2.0"/>
              </w:rPr>
            </w:pPr>
          </w:p>
          <w:p w14:paraId="3DB111ED" w14:textId="77777777" w:rsidR="00E05D8E" w:rsidRPr="001F23FC" w:rsidRDefault="00E05D8E" w:rsidP="00E05D8E">
            <w:pPr>
              <w:pStyle w:val="TAL"/>
              <w:rPr>
                <w:rFonts w:cs="v4.2.0"/>
                <w:u w:val="single"/>
              </w:rPr>
            </w:pPr>
            <w:r w:rsidRPr="001F23FC">
              <w:rPr>
                <w:rFonts w:cs="v4.2.0"/>
                <w:u w:val="single"/>
              </w:rPr>
              <w:t>Intra-band non-contiguous, Inter-band CA</w:t>
            </w:r>
          </w:p>
          <w:p w14:paraId="4D09883D" w14:textId="77777777" w:rsidR="00E05D8E" w:rsidRPr="001F23FC" w:rsidRDefault="00E05D8E" w:rsidP="00E05D8E">
            <w:pPr>
              <w:pStyle w:val="TAL"/>
              <w:rPr>
                <w:rFonts w:cs="v4.2.0"/>
              </w:rPr>
            </w:pPr>
            <w:r w:rsidRPr="001F23FC">
              <w:rPr>
                <w:rFonts w:cs="v4.2.0"/>
              </w:rPr>
              <w:t>TBD</w:t>
            </w:r>
          </w:p>
        </w:tc>
        <w:tc>
          <w:tcPr>
            <w:tcW w:w="2949" w:type="dxa"/>
          </w:tcPr>
          <w:p w14:paraId="01BC6F85" w14:textId="77777777" w:rsidR="00E05D8E" w:rsidRPr="001F23FC" w:rsidRDefault="00E05D8E" w:rsidP="00E05D8E">
            <w:pPr>
              <w:pStyle w:val="TAL"/>
              <w:rPr>
                <w:rFonts w:cs="Arial"/>
                <w:snapToGrid w:val="0"/>
                <w:lang w:eastAsia="sv-SE"/>
              </w:rPr>
            </w:pPr>
          </w:p>
        </w:tc>
      </w:tr>
      <w:tr w:rsidR="00E05D8E" w:rsidRPr="001F23FC" w14:paraId="234F0917" w14:textId="77777777" w:rsidTr="005D2397">
        <w:trPr>
          <w:gridAfter w:val="1"/>
          <w:wAfter w:w="77" w:type="dxa"/>
          <w:cantSplit/>
          <w:jc w:val="center"/>
        </w:trPr>
        <w:tc>
          <w:tcPr>
            <w:tcW w:w="2720" w:type="dxa"/>
            <w:gridSpan w:val="2"/>
          </w:tcPr>
          <w:p w14:paraId="18FD2AFE" w14:textId="77777777" w:rsidR="00E05D8E" w:rsidRPr="001F23FC" w:rsidRDefault="00E05D8E" w:rsidP="00E05D8E">
            <w:pPr>
              <w:pStyle w:val="TAL"/>
              <w:rPr>
                <w:rFonts w:cs="v4.2.0"/>
              </w:rPr>
            </w:pPr>
            <w:r w:rsidRPr="001F23FC">
              <w:rPr>
                <w:rFonts w:cs="v4.2.0"/>
              </w:rPr>
              <w:t>6.5A.3.1.2 Transmitter Spurious emissions for CA (3UL CA)</w:t>
            </w:r>
          </w:p>
        </w:tc>
        <w:tc>
          <w:tcPr>
            <w:tcW w:w="3629" w:type="dxa"/>
          </w:tcPr>
          <w:p w14:paraId="43671A5B" w14:textId="77777777" w:rsidR="00E05D8E" w:rsidRPr="001F23FC" w:rsidRDefault="00E05D8E" w:rsidP="00E05D8E">
            <w:pPr>
              <w:pStyle w:val="TAL"/>
              <w:rPr>
                <w:rFonts w:cs="v4.2.0"/>
                <w:u w:val="single"/>
              </w:rPr>
            </w:pPr>
            <w:r w:rsidRPr="001F23FC">
              <w:rPr>
                <w:rFonts w:cs="v4.2.0"/>
                <w:u w:val="single"/>
              </w:rPr>
              <w:t>Intra-band contiguous CA</w:t>
            </w:r>
          </w:p>
          <w:p w14:paraId="656AE4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0DA908E" w14:textId="77777777" w:rsidR="00E05D8E" w:rsidRPr="001F23FC" w:rsidRDefault="00E05D8E" w:rsidP="00E05D8E">
            <w:pPr>
              <w:pStyle w:val="TAL"/>
              <w:rPr>
                <w:rFonts w:cs="v4.2.0"/>
              </w:rPr>
            </w:pPr>
            <w:r w:rsidRPr="001F23FC">
              <w:rPr>
                <w:rFonts w:cs="v4.2.0"/>
              </w:rPr>
              <w:t>Same as 6.5.3.1</w:t>
            </w:r>
          </w:p>
          <w:p w14:paraId="6BE8801C" w14:textId="77777777" w:rsidR="00E05D8E" w:rsidRPr="001F23FC" w:rsidRDefault="00E05D8E" w:rsidP="00E05D8E">
            <w:pPr>
              <w:pStyle w:val="TAL"/>
              <w:rPr>
                <w:rFonts w:cs="v4.2.0"/>
              </w:rPr>
            </w:pPr>
          </w:p>
          <w:p w14:paraId="51879AE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4F272D" w14:textId="77777777" w:rsidR="00E05D8E" w:rsidRPr="001F23FC" w:rsidRDefault="00E05D8E" w:rsidP="00E05D8E">
            <w:pPr>
              <w:pStyle w:val="TAL"/>
              <w:rPr>
                <w:rFonts w:cs="v4.2.0"/>
              </w:rPr>
            </w:pPr>
            <w:r w:rsidRPr="001F23FC">
              <w:rPr>
                <w:rFonts w:cs="v4.2.0"/>
              </w:rPr>
              <w:t>TBD</w:t>
            </w:r>
          </w:p>
          <w:p w14:paraId="299EC237" w14:textId="77777777" w:rsidR="00E05D8E" w:rsidRPr="001F23FC" w:rsidRDefault="00E05D8E" w:rsidP="00E05D8E">
            <w:pPr>
              <w:pStyle w:val="TAL"/>
              <w:rPr>
                <w:rFonts w:cs="v4.2.0"/>
              </w:rPr>
            </w:pPr>
          </w:p>
          <w:p w14:paraId="4A8D7BCA" w14:textId="77777777" w:rsidR="00E05D8E" w:rsidRPr="001F23FC" w:rsidRDefault="00E05D8E" w:rsidP="00E05D8E">
            <w:pPr>
              <w:pStyle w:val="TAL"/>
              <w:rPr>
                <w:rFonts w:cs="v4.2.0"/>
                <w:u w:val="single"/>
              </w:rPr>
            </w:pPr>
            <w:r w:rsidRPr="001F23FC">
              <w:rPr>
                <w:rFonts w:cs="v4.2.0"/>
                <w:u w:val="single"/>
              </w:rPr>
              <w:t>Intra-band non-contiguous, Inter-band CA</w:t>
            </w:r>
          </w:p>
          <w:p w14:paraId="30D2DCFC" w14:textId="77777777" w:rsidR="00E05D8E" w:rsidRPr="001F23FC" w:rsidRDefault="00E05D8E" w:rsidP="00E05D8E">
            <w:pPr>
              <w:pStyle w:val="TAL"/>
              <w:rPr>
                <w:rFonts w:cs="v4.2.0"/>
              </w:rPr>
            </w:pPr>
            <w:r w:rsidRPr="001F23FC">
              <w:rPr>
                <w:rFonts w:cs="v4.2.0"/>
              </w:rPr>
              <w:t>TBD</w:t>
            </w:r>
          </w:p>
        </w:tc>
        <w:tc>
          <w:tcPr>
            <w:tcW w:w="2949" w:type="dxa"/>
          </w:tcPr>
          <w:p w14:paraId="247478E7" w14:textId="77777777" w:rsidR="00E05D8E" w:rsidRPr="001F23FC" w:rsidRDefault="00E05D8E" w:rsidP="00E05D8E">
            <w:pPr>
              <w:pStyle w:val="TAL"/>
              <w:rPr>
                <w:rFonts w:cs="Arial"/>
                <w:snapToGrid w:val="0"/>
                <w:lang w:eastAsia="sv-SE"/>
              </w:rPr>
            </w:pPr>
          </w:p>
        </w:tc>
      </w:tr>
      <w:tr w:rsidR="00E05D8E" w:rsidRPr="001F23FC" w14:paraId="6A8C5662" w14:textId="77777777" w:rsidTr="005D2397">
        <w:trPr>
          <w:gridAfter w:val="1"/>
          <w:wAfter w:w="77" w:type="dxa"/>
          <w:cantSplit/>
          <w:jc w:val="center"/>
        </w:trPr>
        <w:tc>
          <w:tcPr>
            <w:tcW w:w="2720" w:type="dxa"/>
            <w:gridSpan w:val="2"/>
          </w:tcPr>
          <w:p w14:paraId="2A1C82A9" w14:textId="77777777" w:rsidR="00E05D8E" w:rsidRPr="001F23FC" w:rsidRDefault="00E05D8E" w:rsidP="00E05D8E">
            <w:pPr>
              <w:pStyle w:val="TAL"/>
              <w:rPr>
                <w:rFonts w:cs="v4.2.0"/>
              </w:rPr>
            </w:pPr>
            <w:r w:rsidRPr="001F23FC">
              <w:rPr>
                <w:rFonts w:cs="v4.2.0"/>
              </w:rPr>
              <w:t>6.5A.3.1.3 Transmitter Spurious emissions for CA (4UL CA)</w:t>
            </w:r>
          </w:p>
        </w:tc>
        <w:tc>
          <w:tcPr>
            <w:tcW w:w="3629" w:type="dxa"/>
          </w:tcPr>
          <w:p w14:paraId="22CD55ED" w14:textId="77777777" w:rsidR="00E05D8E" w:rsidRPr="001F23FC" w:rsidRDefault="00E05D8E" w:rsidP="00E05D8E">
            <w:pPr>
              <w:pStyle w:val="TAL"/>
              <w:rPr>
                <w:rFonts w:cs="v4.2.0"/>
                <w:u w:val="single"/>
              </w:rPr>
            </w:pPr>
            <w:r w:rsidRPr="001F23FC">
              <w:rPr>
                <w:rFonts w:cs="v4.2.0"/>
                <w:u w:val="single"/>
              </w:rPr>
              <w:t>Intra-band contiguous CA</w:t>
            </w:r>
          </w:p>
          <w:p w14:paraId="3A66385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E8C5A3D" w14:textId="77777777" w:rsidR="00E05D8E" w:rsidRPr="001F23FC" w:rsidRDefault="00E05D8E" w:rsidP="00E05D8E">
            <w:pPr>
              <w:pStyle w:val="TAL"/>
              <w:rPr>
                <w:rFonts w:cs="v4.2.0"/>
              </w:rPr>
            </w:pPr>
            <w:r w:rsidRPr="001F23FC">
              <w:rPr>
                <w:rFonts w:cs="v4.2.0"/>
              </w:rPr>
              <w:t>Same as 6.5.3.1</w:t>
            </w:r>
          </w:p>
          <w:p w14:paraId="696EC0EE" w14:textId="77777777" w:rsidR="00E05D8E" w:rsidRPr="001F23FC" w:rsidRDefault="00E05D8E" w:rsidP="00E05D8E">
            <w:pPr>
              <w:pStyle w:val="TAL"/>
              <w:rPr>
                <w:rFonts w:cs="v4.2.0"/>
              </w:rPr>
            </w:pPr>
          </w:p>
          <w:p w14:paraId="58EC648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D91808" w14:textId="77777777" w:rsidR="00E05D8E" w:rsidRPr="001F23FC" w:rsidRDefault="00E05D8E" w:rsidP="00E05D8E">
            <w:pPr>
              <w:pStyle w:val="TAL"/>
              <w:rPr>
                <w:rFonts w:cs="v4.2.0"/>
              </w:rPr>
            </w:pPr>
            <w:r w:rsidRPr="001F23FC">
              <w:rPr>
                <w:rFonts w:cs="v4.2.0"/>
              </w:rPr>
              <w:t>TBD</w:t>
            </w:r>
          </w:p>
          <w:p w14:paraId="467BE351" w14:textId="77777777" w:rsidR="00E05D8E" w:rsidRPr="001F23FC" w:rsidRDefault="00E05D8E" w:rsidP="00E05D8E">
            <w:pPr>
              <w:pStyle w:val="TAL"/>
              <w:rPr>
                <w:rFonts w:cs="v4.2.0"/>
              </w:rPr>
            </w:pPr>
          </w:p>
          <w:p w14:paraId="19CC705F" w14:textId="77777777" w:rsidR="00E05D8E" w:rsidRPr="001F23FC" w:rsidRDefault="00E05D8E" w:rsidP="00E05D8E">
            <w:pPr>
              <w:pStyle w:val="TAL"/>
              <w:rPr>
                <w:rFonts w:cs="v4.2.0"/>
                <w:u w:val="single"/>
              </w:rPr>
            </w:pPr>
            <w:r w:rsidRPr="001F23FC">
              <w:rPr>
                <w:rFonts w:cs="v4.2.0"/>
                <w:u w:val="single"/>
              </w:rPr>
              <w:t>Intra-band non-contiguous, Inter-band CA</w:t>
            </w:r>
          </w:p>
          <w:p w14:paraId="52FFAD19" w14:textId="77777777" w:rsidR="00E05D8E" w:rsidRPr="001F23FC" w:rsidRDefault="00E05D8E" w:rsidP="00E05D8E">
            <w:pPr>
              <w:pStyle w:val="TAL"/>
              <w:rPr>
                <w:rFonts w:cs="v4.2.0"/>
              </w:rPr>
            </w:pPr>
            <w:r w:rsidRPr="001F23FC">
              <w:rPr>
                <w:rFonts w:cs="v4.2.0"/>
              </w:rPr>
              <w:t>TBD</w:t>
            </w:r>
          </w:p>
        </w:tc>
        <w:tc>
          <w:tcPr>
            <w:tcW w:w="2949" w:type="dxa"/>
          </w:tcPr>
          <w:p w14:paraId="35A087F3" w14:textId="77777777" w:rsidR="00E05D8E" w:rsidRPr="001F23FC" w:rsidRDefault="00E05D8E" w:rsidP="00E05D8E">
            <w:pPr>
              <w:pStyle w:val="TAL"/>
              <w:rPr>
                <w:rFonts w:cs="Arial"/>
                <w:snapToGrid w:val="0"/>
                <w:lang w:eastAsia="sv-SE"/>
              </w:rPr>
            </w:pPr>
          </w:p>
        </w:tc>
      </w:tr>
      <w:tr w:rsidR="00E05D8E" w:rsidRPr="001F23FC" w14:paraId="5667930E" w14:textId="77777777" w:rsidTr="005D2397">
        <w:trPr>
          <w:gridAfter w:val="1"/>
          <w:wAfter w:w="77" w:type="dxa"/>
          <w:cantSplit/>
          <w:jc w:val="center"/>
        </w:trPr>
        <w:tc>
          <w:tcPr>
            <w:tcW w:w="2720" w:type="dxa"/>
            <w:gridSpan w:val="2"/>
          </w:tcPr>
          <w:p w14:paraId="24DAD707" w14:textId="77777777" w:rsidR="00E05D8E" w:rsidRPr="001F23FC" w:rsidRDefault="00E05D8E" w:rsidP="00E05D8E">
            <w:pPr>
              <w:pStyle w:val="TAL"/>
              <w:rPr>
                <w:rFonts w:cs="v4.2.0"/>
              </w:rPr>
            </w:pPr>
            <w:r w:rsidRPr="001F23FC">
              <w:rPr>
                <w:rFonts w:cs="v4.2.0"/>
              </w:rPr>
              <w:t>6.5A.3.1.4 Transmitter Spurious emissions for CA (5UL CA)</w:t>
            </w:r>
          </w:p>
        </w:tc>
        <w:tc>
          <w:tcPr>
            <w:tcW w:w="3629" w:type="dxa"/>
          </w:tcPr>
          <w:p w14:paraId="19AEE5B4" w14:textId="77777777" w:rsidR="00E05D8E" w:rsidRPr="001F23FC" w:rsidRDefault="00E05D8E" w:rsidP="00E05D8E">
            <w:pPr>
              <w:pStyle w:val="TAL"/>
              <w:rPr>
                <w:rFonts w:cs="v4.2.0"/>
              </w:rPr>
            </w:pPr>
            <w:r w:rsidRPr="001F23FC">
              <w:rPr>
                <w:rFonts w:cs="v4.2.0"/>
              </w:rPr>
              <w:t>Intra-band contiguous CA</w:t>
            </w:r>
          </w:p>
          <w:p w14:paraId="65AEEB20" w14:textId="77777777" w:rsidR="00E05D8E" w:rsidRPr="001F23FC" w:rsidRDefault="00E05D8E" w:rsidP="00E05D8E">
            <w:pPr>
              <w:pStyle w:val="TAL"/>
              <w:rPr>
                <w:rFonts w:cs="v4.2.0"/>
              </w:rPr>
            </w:pPr>
            <w:r w:rsidRPr="001F23FC">
              <w:rPr>
                <w:rFonts w:cs="v4.2.0"/>
              </w:rPr>
              <w:t>400 MHz &lt; aggregated BW ≤ TBD MHz</w:t>
            </w:r>
          </w:p>
          <w:p w14:paraId="027F286F" w14:textId="77777777" w:rsidR="00E05D8E" w:rsidRPr="001F23FC" w:rsidRDefault="00E05D8E" w:rsidP="00E05D8E">
            <w:pPr>
              <w:pStyle w:val="TAL"/>
              <w:rPr>
                <w:rFonts w:cs="v4.2.0"/>
              </w:rPr>
            </w:pPr>
          </w:p>
          <w:p w14:paraId="7A77F0D2" w14:textId="59687953" w:rsidR="00E05D8E" w:rsidRPr="001F23FC" w:rsidRDefault="00E05D8E" w:rsidP="00E05D8E">
            <w:pPr>
              <w:pStyle w:val="TAL"/>
              <w:rPr>
                <w:rFonts w:cs="v4.2.0"/>
              </w:rPr>
            </w:pPr>
            <w:r w:rsidRPr="001F23FC">
              <w:rPr>
                <w:rFonts w:cs="v4.2.0"/>
              </w:rPr>
              <w:t>Intra-band non-contiguous CA TBD</w:t>
            </w:r>
          </w:p>
        </w:tc>
        <w:tc>
          <w:tcPr>
            <w:tcW w:w="2949" w:type="dxa"/>
          </w:tcPr>
          <w:p w14:paraId="665E9ADA" w14:textId="77777777" w:rsidR="00E05D8E" w:rsidRPr="001F23FC" w:rsidRDefault="00E05D8E" w:rsidP="00E05D8E">
            <w:pPr>
              <w:pStyle w:val="TAL"/>
              <w:rPr>
                <w:rFonts w:cs="Arial"/>
                <w:snapToGrid w:val="0"/>
                <w:lang w:eastAsia="sv-SE"/>
              </w:rPr>
            </w:pPr>
          </w:p>
        </w:tc>
      </w:tr>
      <w:tr w:rsidR="00E05D8E" w:rsidRPr="001F23FC" w14:paraId="384BC00D" w14:textId="77777777" w:rsidTr="005D2397">
        <w:trPr>
          <w:gridAfter w:val="1"/>
          <w:wAfter w:w="77" w:type="dxa"/>
          <w:cantSplit/>
          <w:jc w:val="center"/>
        </w:trPr>
        <w:tc>
          <w:tcPr>
            <w:tcW w:w="2720" w:type="dxa"/>
            <w:gridSpan w:val="2"/>
          </w:tcPr>
          <w:p w14:paraId="5E817592" w14:textId="77777777" w:rsidR="00E05D8E" w:rsidRPr="001F23FC" w:rsidRDefault="00E05D8E" w:rsidP="00E05D8E">
            <w:pPr>
              <w:pStyle w:val="TAL"/>
              <w:rPr>
                <w:rFonts w:cs="v4.2.0"/>
              </w:rPr>
            </w:pPr>
            <w:r w:rsidRPr="001F23FC">
              <w:rPr>
                <w:rFonts w:cs="v4.2.0"/>
              </w:rPr>
              <w:t>6.5A.3.1.5</w:t>
            </w:r>
            <w:r w:rsidRPr="001F23FC">
              <w:rPr>
                <w:rFonts w:cs="v4.2.0"/>
              </w:rPr>
              <w:tab/>
              <w:t>Transmitter Spurious emissions for CA (6UL CA)</w:t>
            </w:r>
          </w:p>
        </w:tc>
        <w:tc>
          <w:tcPr>
            <w:tcW w:w="3629" w:type="dxa"/>
          </w:tcPr>
          <w:p w14:paraId="1A6C0712" w14:textId="77777777" w:rsidR="00E05D8E" w:rsidRPr="001F23FC" w:rsidRDefault="00E05D8E" w:rsidP="00E05D8E">
            <w:pPr>
              <w:pStyle w:val="TAL"/>
              <w:rPr>
                <w:rFonts w:cs="v4.2.0"/>
              </w:rPr>
            </w:pPr>
            <w:r w:rsidRPr="001F23FC">
              <w:rPr>
                <w:rFonts w:cs="v4.2.0"/>
              </w:rPr>
              <w:t>Intra-band contiguous CA</w:t>
            </w:r>
          </w:p>
          <w:p w14:paraId="3D57EE9E" w14:textId="77777777" w:rsidR="00E05D8E" w:rsidRPr="001F23FC" w:rsidRDefault="00E05D8E" w:rsidP="00E05D8E">
            <w:pPr>
              <w:pStyle w:val="TAL"/>
              <w:rPr>
                <w:rFonts w:cs="v4.2.0"/>
              </w:rPr>
            </w:pPr>
            <w:r w:rsidRPr="001F23FC">
              <w:rPr>
                <w:rFonts w:cs="v4.2.0"/>
              </w:rPr>
              <w:t>400 MHz &lt; aggregated BW ≤ TBD MHz</w:t>
            </w:r>
          </w:p>
          <w:p w14:paraId="7169FC43" w14:textId="77777777" w:rsidR="00E05D8E" w:rsidRPr="001F23FC" w:rsidRDefault="00E05D8E" w:rsidP="00E05D8E">
            <w:pPr>
              <w:pStyle w:val="TAL"/>
              <w:rPr>
                <w:rFonts w:cs="v4.2.0"/>
              </w:rPr>
            </w:pPr>
          </w:p>
          <w:p w14:paraId="27885B0D" w14:textId="180351E0" w:rsidR="00E05D8E" w:rsidRPr="001F23FC" w:rsidRDefault="00E05D8E" w:rsidP="00E05D8E">
            <w:pPr>
              <w:pStyle w:val="TAL"/>
              <w:rPr>
                <w:rFonts w:cs="v4.2.0"/>
                <w:u w:val="single"/>
              </w:rPr>
            </w:pPr>
            <w:r w:rsidRPr="001F23FC">
              <w:rPr>
                <w:rFonts w:cs="v4.2.0"/>
              </w:rPr>
              <w:t>Intra-band non-contiguous CA TBD</w:t>
            </w:r>
          </w:p>
        </w:tc>
        <w:tc>
          <w:tcPr>
            <w:tcW w:w="2949" w:type="dxa"/>
          </w:tcPr>
          <w:p w14:paraId="3519C29D" w14:textId="77777777" w:rsidR="00E05D8E" w:rsidRPr="001F23FC" w:rsidRDefault="00E05D8E" w:rsidP="00E05D8E">
            <w:pPr>
              <w:pStyle w:val="TAL"/>
              <w:rPr>
                <w:rFonts w:cs="Arial"/>
                <w:snapToGrid w:val="0"/>
                <w:lang w:eastAsia="sv-SE"/>
              </w:rPr>
            </w:pPr>
          </w:p>
        </w:tc>
      </w:tr>
      <w:tr w:rsidR="00E05D8E" w:rsidRPr="001F23FC" w14:paraId="2264F17A" w14:textId="77777777" w:rsidTr="005D2397">
        <w:trPr>
          <w:gridAfter w:val="1"/>
          <w:wAfter w:w="77" w:type="dxa"/>
          <w:cantSplit/>
          <w:jc w:val="center"/>
        </w:trPr>
        <w:tc>
          <w:tcPr>
            <w:tcW w:w="2720" w:type="dxa"/>
            <w:gridSpan w:val="2"/>
          </w:tcPr>
          <w:p w14:paraId="4D138358" w14:textId="77777777" w:rsidR="00E05D8E" w:rsidRPr="001F23FC" w:rsidRDefault="00E05D8E" w:rsidP="00E05D8E">
            <w:pPr>
              <w:pStyle w:val="TAL"/>
              <w:rPr>
                <w:rFonts w:cs="v4.2.0"/>
              </w:rPr>
            </w:pPr>
            <w:r w:rsidRPr="001F23FC">
              <w:rPr>
                <w:rFonts w:cs="v4.2.0"/>
              </w:rPr>
              <w:t>6.5A.3.1.6</w:t>
            </w:r>
            <w:r w:rsidRPr="001F23FC">
              <w:rPr>
                <w:rFonts w:cs="v4.2.0"/>
              </w:rPr>
              <w:tab/>
              <w:t>Transmitter Spurious emissions for CA (7UL CA)</w:t>
            </w:r>
          </w:p>
        </w:tc>
        <w:tc>
          <w:tcPr>
            <w:tcW w:w="3629" w:type="dxa"/>
          </w:tcPr>
          <w:p w14:paraId="28A4FD34" w14:textId="77777777" w:rsidR="00E05D8E" w:rsidRPr="001F23FC" w:rsidRDefault="00E05D8E" w:rsidP="00E05D8E">
            <w:pPr>
              <w:pStyle w:val="TAL"/>
              <w:rPr>
                <w:rFonts w:cs="v4.2.0"/>
              </w:rPr>
            </w:pPr>
            <w:r w:rsidRPr="001F23FC">
              <w:rPr>
                <w:rFonts w:cs="v4.2.0"/>
              </w:rPr>
              <w:t>Intra-band contiguous CA</w:t>
            </w:r>
          </w:p>
          <w:p w14:paraId="5C927ED1" w14:textId="77777777" w:rsidR="00E05D8E" w:rsidRPr="001F23FC" w:rsidRDefault="00E05D8E" w:rsidP="00E05D8E">
            <w:pPr>
              <w:pStyle w:val="TAL"/>
              <w:rPr>
                <w:rFonts w:cs="v4.2.0"/>
              </w:rPr>
            </w:pPr>
            <w:r w:rsidRPr="001F23FC">
              <w:rPr>
                <w:rFonts w:cs="v4.2.0"/>
              </w:rPr>
              <w:t>400 MHz &lt; aggregated BW ≤ TBD MHz</w:t>
            </w:r>
          </w:p>
          <w:p w14:paraId="7B180A57" w14:textId="77777777" w:rsidR="00E05D8E" w:rsidRPr="001F23FC" w:rsidRDefault="00E05D8E" w:rsidP="00E05D8E">
            <w:pPr>
              <w:pStyle w:val="TAL"/>
              <w:rPr>
                <w:rFonts w:cs="v4.2.0"/>
              </w:rPr>
            </w:pPr>
          </w:p>
          <w:p w14:paraId="00A2B1E5" w14:textId="5268C75B" w:rsidR="00E05D8E" w:rsidRPr="001F23FC" w:rsidRDefault="00E05D8E" w:rsidP="00E05D8E">
            <w:pPr>
              <w:pStyle w:val="TAL"/>
              <w:rPr>
                <w:rFonts w:cs="v4.2.0"/>
                <w:u w:val="single"/>
              </w:rPr>
            </w:pPr>
            <w:r w:rsidRPr="001F23FC">
              <w:rPr>
                <w:rFonts w:cs="v4.2.0"/>
              </w:rPr>
              <w:t>Intra-band non-contiguous CA TBD</w:t>
            </w:r>
          </w:p>
        </w:tc>
        <w:tc>
          <w:tcPr>
            <w:tcW w:w="2949" w:type="dxa"/>
          </w:tcPr>
          <w:p w14:paraId="7C8F5962" w14:textId="77777777" w:rsidR="00E05D8E" w:rsidRPr="001F23FC" w:rsidRDefault="00E05D8E" w:rsidP="00E05D8E">
            <w:pPr>
              <w:pStyle w:val="TAL"/>
              <w:rPr>
                <w:rFonts w:cs="Arial"/>
                <w:snapToGrid w:val="0"/>
                <w:lang w:eastAsia="sv-SE"/>
              </w:rPr>
            </w:pPr>
          </w:p>
        </w:tc>
      </w:tr>
      <w:tr w:rsidR="00E05D8E" w:rsidRPr="001F23FC" w14:paraId="7B979F1A" w14:textId="77777777" w:rsidTr="005D2397">
        <w:trPr>
          <w:gridAfter w:val="1"/>
          <w:wAfter w:w="77" w:type="dxa"/>
          <w:cantSplit/>
          <w:jc w:val="center"/>
        </w:trPr>
        <w:tc>
          <w:tcPr>
            <w:tcW w:w="2720" w:type="dxa"/>
            <w:gridSpan w:val="2"/>
          </w:tcPr>
          <w:p w14:paraId="1590917E" w14:textId="77777777" w:rsidR="00E05D8E" w:rsidRPr="001F23FC" w:rsidRDefault="00E05D8E" w:rsidP="00E05D8E">
            <w:pPr>
              <w:pStyle w:val="TAL"/>
              <w:rPr>
                <w:rFonts w:cs="v4.2.0"/>
              </w:rPr>
            </w:pPr>
            <w:r w:rsidRPr="001F23FC">
              <w:rPr>
                <w:rFonts w:cs="v4.2.0"/>
              </w:rPr>
              <w:t>6.5A.3.1.7</w:t>
            </w:r>
            <w:r w:rsidRPr="001F23FC">
              <w:rPr>
                <w:rFonts w:cs="v4.2.0"/>
              </w:rPr>
              <w:tab/>
              <w:t>Transmitter Spurious emissions for CA (8UL CA)</w:t>
            </w:r>
          </w:p>
        </w:tc>
        <w:tc>
          <w:tcPr>
            <w:tcW w:w="3629" w:type="dxa"/>
          </w:tcPr>
          <w:p w14:paraId="2DCD56FF" w14:textId="77777777" w:rsidR="00E05D8E" w:rsidRPr="001F23FC" w:rsidRDefault="00E05D8E" w:rsidP="00E05D8E">
            <w:pPr>
              <w:pStyle w:val="TAL"/>
              <w:rPr>
                <w:rFonts w:cs="v4.2.0"/>
              </w:rPr>
            </w:pPr>
            <w:r w:rsidRPr="001F23FC">
              <w:rPr>
                <w:rFonts w:cs="v4.2.0"/>
              </w:rPr>
              <w:t>Intra-band contiguous CA</w:t>
            </w:r>
          </w:p>
          <w:p w14:paraId="398F3ED1" w14:textId="77777777" w:rsidR="00E05D8E" w:rsidRPr="001F23FC" w:rsidRDefault="00E05D8E" w:rsidP="00E05D8E">
            <w:pPr>
              <w:pStyle w:val="TAL"/>
              <w:rPr>
                <w:rFonts w:cs="v4.2.0"/>
              </w:rPr>
            </w:pPr>
            <w:r w:rsidRPr="001F23FC">
              <w:rPr>
                <w:rFonts w:cs="v4.2.0"/>
              </w:rPr>
              <w:t>400 MHz &lt; aggregated BW ≤ TBD MHz</w:t>
            </w:r>
          </w:p>
          <w:p w14:paraId="4769AB05" w14:textId="77777777" w:rsidR="00E05D8E" w:rsidRPr="001F23FC" w:rsidRDefault="00E05D8E" w:rsidP="00E05D8E">
            <w:pPr>
              <w:pStyle w:val="TAL"/>
              <w:rPr>
                <w:rFonts w:cs="v4.2.0"/>
              </w:rPr>
            </w:pPr>
          </w:p>
          <w:p w14:paraId="662A3CC7" w14:textId="18B4C4C1" w:rsidR="00E05D8E" w:rsidRPr="001F23FC" w:rsidRDefault="00E05D8E" w:rsidP="00E05D8E">
            <w:pPr>
              <w:pStyle w:val="TAL"/>
              <w:rPr>
                <w:rFonts w:cs="v4.2.0"/>
                <w:u w:val="single"/>
              </w:rPr>
            </w:pPr>
            <w:r w:rsidRPr="001F23FC">
              <w:rPr>
                <w:rFonts w:cs="v4.2.0"/>
              </w:rPr>
              <w:t>Intra-band non-contiguous CA TBD</w:t>
            </w:r>
          </w:p>
        </w:tc>
        <w:tc>
          <w:tcPr>
            <w:tcW w:w="2949" w:type="dxa"/>
          </w:tcPr>
          <w:p w14:paraId="7D6A8C5C" w14:textId="77777777" w:rsidR="00E05D8E" w:rsidRPr="001F23FC" w:rsidRDefault="00E05D8E" w:rsidP="00E05D8E">
            <w:pPr>
              <w:pStyle w:val="TAL"/>
              <w:rPr>
                <w:rFonts w:cs="Arial"/>
                <w:snapToGrid w:val="0"/>
                <w:lang w:eastAsia="sv-SE"/>
              </w:rPr>
            </w:pPr>
          </w:p>
        </w:tc>
      </w:tr>
      <w:tr w:rsidR="00E05D8E" w:rsidRPr="001F23FC" w14:paraId="0D2FAF52" w14:textId="77777777" w:rsidTr="005D2397">
        <w:trPr>
          <w:gridAfter w:val="1"/>
          <w:wAfter w:w="77" w:type="dxa"/>
          <w:cantSplit/>
          <w:jc w:val="center"/>
        </w:trPr>
        <w:tc>
          <w:tcPr>
            <w:tcW w:w="2720" w:type="dxa"/>
            <w:gridSpan w:val="2"/>
          </w:tcPr>
          <w:p w14:paraId="02BFA80D" w14:textId="77777777" w:rsidR="00E05D8E" w:rsidRPr="001F23FC" w:rsidRDefault="00E05D8E" w:rsidP="00E05D8E">
            <w:pPr>
              <w:pStyle w:val="TAL"/>
              <w:rPr>
                <w:rFonts w:cs="v4.2.0"/>
              </w:rPr>
            </w:pPr>
            <w:r w:rsidRPr="001F23FC">
              <w:rPr>
                <w:rFonts w:cs="v4.2.0"/>
              </w:rPr>
              <w:t>6.5A.3.2.1 Spurious emission band UE co-existence for CA (2UL CA)</w:t>
            </w:r>
          </w:p>
        </w:tc>
        <w:tc>
          <w:tcPr>
            <w:tcW w:w="3629" w:type="dxa"/>
          </w:tcPr>
          <w:p w14:paraId="0D9EBB17" w14:textId="77777777" w:rsidR="00E05D8E" w:rsidRPr="001F23FC" w:rsidRDefault="00E05D8E" w:rsidP="00E05D8E">
            <w:pPr>
              <w:pStyle w:val="TAL"/>
              <w:rPr>
                <w:rFonts w:cs="v4.2.0"/>
                <w:u w:val="single"/>
              </w:rPr>
            </w:pPr>
            <w:r w:rsidRPr="001F23FC">
              <w:rPr>
                <w:rFonts w:cs="v4.2.0"/>
                <w:u w:val="single"/>
              </w:rPr>
              <w:t>Intra-band contiguous CA</w:t>
            </w:r>
          </w:p>
          <w:p w14:paraId="1D7C15F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63361D" w14:textId="77777777" w:rsidR="00E05D8E" w:rsidRPr="001F23FC" w:rsidRDefault="00E05D8E" w:rsidP="00E05D8E">
            <w:pPr>
              <w:pStyle w:val="TAL"/>
              <w:rPr>
                <w:rFonts w:cs="v4.2.0"/>
              </w:rPr>
            </w:pPr>
            <w:r w:rsidRPr="001F23FC">
              <w:rPr>
                <w:rFonts w:cs="v4.2.0"/>
              </w:rPr>
              <w:t>Same as 6.5.3.2</w:t>
            </w:r>
          </w:p>
          <w:p w14:paraId="451FD5C5" w14:textId="77777777" w:rsidR="00E05D8E" w:rsidRPr="001F23FC" w:rsidRDefault="00E05D8E" w:rsidP="00E05D8E">
            <w:pPr>
              <w:pStyle w:val="TAL"/>
              <w:rPr>
                <w:rFonts w:cs="v4.2.0"/>
              </w:rPr>
            </w:pPr>
          </w:p>
          <w:p w14:paraId="7158BB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413D060" w14:textId="77777777" w:rsidR="00E05D8E" w:rsidRPr="001F23FC" w:rsidRDefault="00E05D8E" w:rsidP="00E05D8E">
            <w:pPr>
              <w:pStyle w:val="TAL"/>
              <w:rPr>
                <w:rFonts w:cs="v4.2.0"/>
              </w:rPr>
            </w:pPr>
            <w:r w:rsidRPr="001F23FC">
              <w:rPr>
                <w:rFonts w:cs="v4.2.0"/>
              </w:rPr>
              <w:t>TBD</w:t>
            </w:r>
          </w:p>
          <w:p w14:paraId="372DDC26" w14:textId="77777777" w:rsidR="00E05D8E" w:rsidRPr="001F23FC" w:rsidRDefault="00E05D8E" w:rsidP="00E05D8E">
            <w:pPr>
              <w:pStyle w:val="TAL"/>
              <w:rPr>
                <w:rFonts w:cs="v4.2.0"/>
              </w:rPr>
            </w:pPr>
          </w:p>
          <w:p w14:paraId="75637F95" w14:textId="77777777" w:rsidR="00E05D8E" w:rsidRPr="001F23FC" w:rsidRDefault="00E05D8E" w:rsidP="00E05D8E">
            <w:pPr>
              <w:pStyle w:val="TAL"/>
              <w:rPr>
                <w:rFonts w:cs="v4.2.0"/>
                <w:u w:val="single"/>
              </w:rPr>
            </w:pPr>
            <w:r w:rsidRPr="001F23FC">
              <w:rPr>
                <w:rFonts w:cs="v4.2.0"/>
                <w:u w:val="single"/>
              </w:rPr>
              <w:t>Intra-band non-contiguous, Inter-band CA</w:t>
            </w:r>
          </w:p>
          <w:p w14:paraId="052278E9" w14:textId="77777777" w:rsidR="00E05D8E" w:rsidRPr="001F23FC" w:rsidRDefault="00E05D8E" w:rsidP="00E05D8E">
            <w:pPr>
              <w:pStyle w:val="TAL"/>
              <w:rPr>
                <w:rFonts w:cs="v4.2.0"/>
              </w:rPr>
            </w:pPr>
            <w:r w:rsidRPr="001F23FC">
              <w:rPr>
                <w:rFonts w:cs="v4.2.0"/>
              </w:rPr>
              <w:t>TBD</w:t>
            </w:r>
          </w:p>
        </w:tc>
        <w:tc>
          <w:tcPr>
            <w:tcW w:w="2949" w:type="dxa"/>
          </w:tcPr>
          <w:p w14:paraId="168526D6" w14:textId="77777777" w:rsidR="00E05D8E" w:rsidRPr="001F23FC" w:rsidRDefault="00E05D8E" w:rsidP="00E05D8E">
            <w:pPr>
              <w:pStyle w:val="TAL"/>
              <w:rPr>
                <w:rFonts w:cs="Arial"/>
                <w:snapToGrid w:val="0"/>
                <w:lang w:eastAsia="sv-SE"/>
              </w:rPr>
            </w:pPr>
          </w:p>
        </w:tc>
      </w:tr>
      <w:tr w:rsidR="00E05D8E" w:rsidRPr="001F23FC" w14:paraId="44F92B01" w14:textId="77777777" w:rsidTr="005D2397">
        <w:trPr>
          <w:gridAfter w:val="1"/>
          <w:wAfter w:w="77" w:type="dxa"/>
          <w:cantSplit/>
          <w:jc w:val="center"/>
        </w:trPr>
        <w:tc>
          <w:tcPr>
            <w:tcW w:w="2720" w:type="dxa"/>
            <w:gridSpan w:val="2"/>
          </w:tcPr>
          <w:p w14:paraId="79658C84" w14:textId="77777777" w:rsidR="00E05D8E" w:rsidRPr="001F23FC" w:rsidRDefault="00E05D8E" w:rsidP="00E05D8E">
            <w:pPr>
              <w:pStyle w:val="TAL"/>
              <w:rPr>
                <w:rFonts w:cs="v4.2.0"/>
              </w:rPr>
            </w:pPr>
            <w:r w:rsidRPr="001F23FC">
              <w:rPr>
                <w:rFonts w:cs="v4.2.0"/>
              </w:rPr>
              <w:t>6.5A.3.2.2 Spurious emission band UE co-existence for CA (3UL CA)</w:t>
            </w:r>
          </w:p>
        </w:tc>
        <w:tc>
          <w:tcPr>
            <w:tcW w:w="3629" w:type="dxa"/>
          </w:tcPr>
          <w:p w14:paraId="47CC98D7" w14:textId="77777777" w:rsidR="00E05D8E" w:rsidRPr="001F23FC" w:rsidRDefault="00E05D8E" w:rsidP="00E05D8E">
            <w:pPr>
              <w:pStyle w:val="TAL"/>
              <w:rPr>
                <w:rFonts w:cs="v4.2.0"/>
                <w:u w:val="single"/>
              </w:rPr>
            </w:pPr>
            <w:r w:rsidRPr="001F23FC">
              <w:rPr>
                <w:rFonts w:cs="v4.2.0"/>
                <w:u w:val="single"/>
              </w:rPr>
              <w:t>Intra-band contiguous CA</w:t>
            </w:r>
          </w:p>
          <w:p w14:paraId="0F1057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10282CB" w14:textId="77777777" w:rsidR="00E05D8E" w:rsidRPr="001F23FC" w:rsidRDefault="00E05D8E" w:rsidP="00E05D8E">
            <w:pPr>
              <w:pStyle w:val="TAL"/>
              <w:rPr>
                <w:rFonts w:cs="v4.2.0"/>
              </w:rPr>
            </w:pPr>
            <w:r w:rsidRPr="001F23FC">
              <w:rPr>
                <w:rFonts w:cs="v4.2.0"/>
              </w:rPr>
              <w:t>Same as 6.5.3.2</w:t>
            </w:r>
          </w:p>
          <w:p w14:paraId="586061C3" w14:textId="77777777" w:rsidR="00E05D8E" w:rsidRPr="001F23FC" w:rsidRDefault="00E05D8E" w:rsidP="00E05D8E">
            <w:pPr>
              <w:pStyle w:val="TAL"/>
              <w:rPr>
                <w:rFonts w:cs="v4.2.0"/>
              </w:rPr>
            </w:pPr>
          </w:p>
          <w:p w14:paraId="049362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3BE2A1" w14:textId="77777777" w:rsidR="00E05D8E" w:rsidRPr="001F23FC" w:rsidRDefault="00E05D8E" w:rsidP="00E05D8E">
            <w:pPr>
              <w:pStyle w:val="TAL"/>
              <w:rPr>
                <w:rFonts w:cs="v4.2.0"/>
              </w:rPr>
            </w:pPr>
            <w:r w:rsidRPr="001F23FC">
              <w:rPr>
                <w:rFonts w:cs="v4.2.0"/>
              </w:rPr>
              <w:t>TBD</w:t>
            </w:r>
          </w:p>
          <w:p w14:paraId="0572050C" w14:textId="77777777" w:rsidR="00E05D8E" w:rsidRPr="001F23FC" w:rsidRDefault="00E05D8E" w:rsidP="00E05D8E">
            <w:pPr>
              <w:pStyle w:val="TAL"/>
              <w:rPr>
                <w:rFonts w:cs="v4.2.0"/>
              </w:rPr>
            </w:pPr>
          </w:p>
          <w:p w14:paraId="02384693" w14:textId="77777777" w:rsidR="00E05D8E" w:rsidRPr="001F23FC" w:rsidRDefault="00E05D8E" w:rsidP="00E05D8E">
            <w:pPr>
              <w:pStyle w:val="TAL"/>
              <w:rPr>
                <w:rFonts w:cs="v4.2.0"/>
                <w:u w:val="single"/>
              </w:rPr>
            </w:pPr>
            <w:r w:rsidRPr="001F23FC">
              <w:rPr>
                <w:rFonts w:cs="v4.2.0"/>
                <w:u w:val="single"/>
              </w:rPr>
              <w:t>Intra-band non-contiguous, Inter-band CA</w:t>
            </w:r>
          </w:p>
          <w:p w14:paraId="43F82522" w14:textId="77777777" w:rsidR="00E05D8E" w:rsidRPr="001F23FC" w:rsidRDefault="00E05D8E" w:rsidP="00E05D8E">
            <w:pPr>
              <w:pStyle w:val="TAL"/>
              <w:rPr>
                <w:rFonts w:cs="v4.2.0"/>
              </w:rPr>
            </w:pPr>
            <w:r w:rsidRPr="001F23FC">
              <w:rPr>
                <w:rFonts w:cs="v4.2.0"/>
              </w:rPr>
              <w:t>TBD</w:t>
            </w:r>
          </w:p>
        </w:tc>
        <w:tc>
          <w:tcPr>
            <w:tcW w:w="2949" w:type="dxa"/>
          </w:tcPr>
          <w:p w14:paraId="21B557E2" w14:textId="77777777" w:rsidR="00E05D8E" w:rsidRPr="001F23FC" w:rsidRDefault="00E05D8E" w:rsidP="00E05D8E">
            <w:pPr>
              <w:pStyle w:val="TAL"/>
              <w:rPr>
                <w:rFonts w:cs="Arial"/>
                <w:snapToGrid w:val="0"/>
                <w:lang w:eastAsia="sv-SE"/>
              </w:rPr>
            </w:pPr>
          </w:p>
        </w:tc>
      </w:tr>
      <w:tr w:rsidR="00E05D8E" w:rsidRPr="001F23FC" w14:paraId="1ADEE951" w14:textId="77777777" w:rsidTr="005D2397">
        <w:trPr>
          <w:gridAfter w:val="1"/>
          <w:wAfter w:w="77" w:type="dxa"/>
          <w:cantSplit/>
          <w:jc w:val="center"/>
        </w:trPr>
        <w:tc>
          <w:tcPr>
            <w:tcW w:w="2720" w:type="dxa"/>
            <w:gridSpan w:val="2"/>
          </w:tcPr>
          <w:p w14:paraId="25F39E28" w14:textId="77777777" w:rsidR="00E05D8E" w:rsidRPr="001F23FC" w:rsidRDefault="00E05D8E" w:rsidP="00E05D8E">
            <w:pPr>
              <w:pStyle w:val="TAL"/>
              <w:rPr>
                <w:rFonts w:cs="v4.2.0"/>
              </w:rPr>
            </w:pPr>
            <w:r w:rsidRPr="001F23FC">
              <w:rPr>
                <w:rFonts w:cs="v4.2.0"/>
              </w:rPr>
              <w:lastRenderedPageBreak/>
              <w:t>6.5A.3.2.3 Spurious emission band UE co-existence for CA (4UL CA)</w:t>
            </w:r>
          </w:p>
        </w:tc>
        <w:tc>
          <w:tcPr>
            <w:tcW w:w="3629" w:type="dxa"/>
          </w:tcPr>
          <w:p w14:paraId="0E072160" w14:textId="77777777" w:rsidR="00E05D8E" w:rsidRPr="001F23FC" w:rsidRDefault="00E05D8E" w:rsidP="00E05D8E">
            <w:pPr>
              <w:pStyle w:val="TAL"/>
              <w:rPr>
                <w:rFonts w:cs="v4.2.0"/>
                <w:u w:val="single"/>
              </w:rPr>
            </w:pPr>
            <w:r w:rsidRPr="001F23FC">
              <w:rPr>
                <w:rFonts w:cs="v4.2.0"/>
                <w:u w:val="single"/>
              </w:rPr>
              <w:t>Intra-band contiguous CA</w:t>
            </w:r>
          </w:p>
          <w:p w14:paraId="429826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1FF94C6" w14:textId="77777777" w:rsidR="00E05D8E" w:rsidRPr="001F23FC" w:rsidRDefault="00E05D8E" w:rsidP="00E05D8E">
            <w:pPr>
              <w:pStyle w:val="TAL"/>
              <w:rPr>
                <w:rFonts w:cs="v4.2.0"/>
              </w:rPr>
            </w:pPr>
            <w:r w:rsidRPr="001F23FC">
              <w:rPr>
                <w:rFonts w:cs="v4.2.0"/>
              </w:rPr>
              <w:t>Same as 6.5.3.2</w:t>
            </w:r>
          </w:p>
          <w:p w14:paraId="24FB6CFD" w14:textId="77777777" w:rsidR="00E05D8E" w:rsidRPr="001F23FC" w:rsidRDefault="00E05D8E" w:rsidP="00E05D8E">
            <w:pPr>
              <w:pStyle w:val="TAL"/>
              <w:rPr>
                <w:rFonts w:cs="v4.2.0"/>
              </w:rPr>
            </w:pPr>
          </w:p>
          <w:p w14:paraId="5C90DF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D95229" w14:textId="77777777" w:rsidR="00E05D8E" w:rsidRPr="001F23FC" w:rsidRDefault="00E05D8E" w:rsidP="00E05D8E">
            <w:pPr>
              <w:pStyle w:val="TAL"/>
              <w:rPr>
                <w:rFonts w:cs="v4.2.0"/>
              </w:rPr>
            </w:pPr>
            <w:r w:rsidRPr="001F23FC">
              <w:rPr>
                <w:rFonts w:cs="v4.2.0"/>
              </w:rPr>
              <w:t>TBD</w:t>
            </w:r>
          </w:p>
          <w:p w14:paraId="7831D3BF" w14:textId="77777777" w:rsidR="00E05D8E" w:rsidRPr="001F23FC" w:rsidRDefault="00E05D8E" w:rsidP="00E05D8E">
            <w:pPr>
              <w:pStyle w:val="TAL"/>
              <w:rPr>
                <w:rFonts w:cs="v4.2.0"/>
              </w:rPr>
            </w:pPr>
          </w:p>
          <w:p w14:paraId="2A9532F6" w14:textId="77777777" w:rsidR="00E05D8E" w:rsidRPr="001F23FC" w:rsidRDefault="00E05D8E" w:rsidP="00E05D8E">
            <w:pPr>
              <w:pStyle w:val="TAL"/>
              <w:rPr>
                <w:rFonts w:cs="v4.2.0"/>
                <w:u w:val="single"/>
              </w:rPr>
            </w:pPr>
            <w:r w:rsidRPr="001F23FC">
              <w:rPr>
                <w:rFonts w:cs="v4.2.0"/>
                <w:u w:val="single"/>
              </w:rPr>
              <w:t>Intra-band non-contiguous, Inter-band CA</w:t>
            </w:r>
          </w:p>
          <w:p w14:paraId="38D0C27D" w14:textId="77777777" w:rsidR="00E05D8E" w:rsidRPr="001F23FC" w:rsidRDefault="00E05D8E" w:rsidP="00E05D8E">
            <w:pPr>
              <w:pStyle w:val="TAL"/>
              <w:rPr>
                <w:rFonts w:cs="v4.2.0"/>
              </w:rPr>
            </w:pPr>
            <w:r w:rsidRPr="001F23FC">
              <w:rPr>
                <w:rFonts w:cs="v4.2.0"/>
              </w:rPr>
              <w:t>TBD</w:t>
            </w:r>
          </w:p>
        </w:tc>
        <w:tc>
          <w:tcPr>
            <w:tcW w:w="2949" w:type="dxa"/>
          </w:tcPr>
          <w:p w14:paraId="3BC1F4F3" w14:textId="77777777" w:rsidR="00E05D8E" w:rsidRPr="001F23FC" w:rsidRDefault="00E05D8E" w:rsidP="00E05D8E">
            <w:pPr>
              <w:pStyle w:val="TAL"/>
              <w:rPr>
                <w:rFonts w:cs="Arial"/>
                <w:snapToGrid w:val="0"/>
                <w:lang w:eastAsia="sv-SE"/>
              </w:rPr>
            </w:pPr>
          </w:p>
        </w:tc>
      </w:tr>
      <w:tr w:rsidR="00E05D8E" w:rsidRPr="001F23FC" w14:paraId="0C8436F8" w14:textId="77777777" w:rsidTr="005D2397">
        <w:trPr>
          <w:gridAfter w:val="1"/>
          <w:wAfter w:w="77" w:type="dxa"/>
          <w:cantSplit/>
          <w:jc w:val="center"/>
        </w:trPr>
        <w:tc>
          <w:tcPr>
            <w:tcW w:w="2720" w:type="dxa"/>
            <w:gridSpan w:val="2"/>
          </w:tcPr>
          <w:p w14:paraId="74A99680" w14:textId="77777777" w:rsidR="00E05D8E" w:rsidRPr="001F23FC" w:rsidRDefault="00E05D8E" w:rsidP="00E05D8E">
            <w:pPr>
              <w:pStyle w:val="TAL"/>
              <w:rPr>
                <w:rFonts w:cs="v4.2.0"/>
              </w:rPr>
            </w:pPr>
            <w:r w:rsidRPr="001F23FC">
              <w:rPr>
                <w:rFonts w:cs="v4.2.0"/>
              </w:rPr>
              <w:t>6.5A.3.2.4 Spurious emission band UE co-existence for CA (5UL CA)</w:t>
            </w:r>
          </w:p>
        </w:tc>
        <w:tc>
          <w:tcPr>
            <w:tcW w:w="3629" w:type="dxa"/>
          </w:tcPr>
          <w:p w14:paraId="28FF90AE" w14:textId="77777777" w:rsidR="00E05D8E" w:rsidRPr="001F23FC" w:rsidRDefault="00E05D8E" w:rsidP="00E05D8E">
            <w:pPr>
              <w:pStyle w:val="TAL"/>
              <w:rPr>
                <w:rFonts w:cs="v4.2.0"/>
              </w:rPr>
            </w:pPr>
            <w:r w:rsidRPr="001F23FC">
              <w:rPr>
                <w:rFonts w:cs="v4.2.0"/>
              </w:rPr>
              <w:t>TBD</w:t>
            </w:r>
          </w:p>
        </w:tc>
        <w:tc>
          <w:tcPr>
            <w:tcW w:w="2949" w:type="dxa"/>
          </w:tcPr>
          <w:p w14:paraId="6F5E3781" w14:textId="77777777" w:rsidR="00E05D8E" w:rsidRPr="001F23FC" w:rsidRDefault="00E05D8E" w:rsidP="00E05D8E">
            <w:pPr>
              <w:pStyle w:val="TAL"/>
              <w:rPr>
                <w:rFonts w:cs="Arial"/>
                <w:snapToGrid w:val="0"/>
                <w:lang w:eastAsia="sv-SE"/>
              </w:rPr>
            </w:pPr>
          </w:p>
        </w:tc>
      </w:tr>
      <w:tr w:rsidR="00E05D8E" w:rsidRPr="001F23FC" w14:paraId="0AB6AEF7" w14:textId="77777777" w:rsidTr="005D2397">
        <w:trPr>
          <w:gridAfter w:val="1"/>
          <w:wAfter w:w="77" w:type="dxa"/>
          <w:cantSplit/>
          <w:jc w:val="center"/>
        </w:trPr>
        <w:tc>
          <w:tcPr>
            <w:tcW w:w="2720" w:type="dxa"/>
            <w:gridSpan w:val="2"/>
          </w:tcPr>
          <w:p w14:paraId="473D792C" w14:textId="77777777" w:rsidR="00E05D8E" w:rsidRPr="001F23FC" w:rsidRDefault="00E05D8E" w:rsidP="00E05D8E">
            <w:pPr>
              <w:pStyle w:val="TAL"/>
              <w:rPr>
                <w:rFonts w:cs="v4.2.0"/>
              </w:rPr>
            </w:pPr>
            <w:r w:rsidRPr="001F23FC">
              <w:rPr>
                <w:rFonts w:cs="v4.2.0"/>
              </w:rPr>
              <w:t>6.5A.3.2.5 Spurious emission band UE co-existence for CA (6UL CA)</w:t>
            </w:r>
          </w:p>
        </w:tc>
        <w:tc>
          <w:tcPr>
            <w:tcW w:w="3629" w:type="dxa"/>
          </w:tcPr>
          <w:p w14:paraId="1C5E65DA" w14:textId="77777777" w:rsidR="00E05D8E" w:rsidRPr="001F23FC" w:rsidRDefault="00E05D8E" w:rsidP="00E05D8E">
            <w:pPr>
              <w:pStyle w:val="TAL"/>
              <w:rPr>
                <w:rFonts w:cs="v4.2.0"/>
              </w:rPr>
            </w:pPr>
            <w:r w:rsidRPr="001F23FC">
              <w:rPr>
                <w:rFonts w:cs="v4.2.0"/>
              </w:rPr>
              <w:t>TBD</w:t>
            </w:r>
          </w:p>
        </w:tc>
        <w:tc>
          <w:tcPr>
            <w:tcW w:w="2949" w:type="dxa"/>
          </w:tcPr>
          <w:p w14:paraId="6C762001" w14:textId="77777777" w:rsidR="00E05D8E" w:rsidRPr="001F23FC" w:rsidRDefault="00E05D8E" w:rsidP="00E05D8E">
            <w:pPr>
              <w:pStyle w:val="TAL"/>
              <w:rPr>
                <w:rFonts w:cs="Arial"/>
                <w:snapToGrid w:val="0"/>
                <w:lang w:eastAsia="sv-SE"/>
              </w:rPr>
            </w:pPr>
          </w:p>
        </w:tc>
      </w:tr>
      <w:tr w:rsidR="00E05D8E" w:rsidRPr="001F23FC" w14:paraId="7427C0EA" w14:textId="77777777" w:rsidTr="005D2397">
        <w:trPr>
          <w:gridAfter w:val="1"/>
          <w:wAfter w:w="77" w:type="dxa"/>
          <w:cantSplit/>
          <w:jc w:val="center"/>
        </w:trPr>
        <w:tc>
          <w:tcPr>
            <w:tcW w:w="2720" w:type="dxa"/>
            <w:gridSpan w:val="2"/>
          </w:tcPr>
          <w:p w14:paraId="1D630316" w14:textId="77777777" w:rsidR="00E05D8E" w:rsidRPr="001F23FC" w:rsidRDefault="00E05D8E" w:rsidP="00E05D8E">
            <w:pPr>
              <w:pStyle w:val="TAL"/>
              <w:rPr>
                <w:rFonts w:cs="v4.2.0"/>
              </w:rPr>
            </w:pPr>
            <w:r w:rsidRPr="001F23FC">
              <w:rPr>
                <w:rFonts w:cs="v4.2.0"/>
              </w:rPr>
              <w:t>6.5A.3.2.6 Spurious emission band UE co-existence for CA (7UL CA)</w:t>
            </w:r>
          </w:p>
        </w:tc>
        <w:tc>
          <w:tcPr>
            <w:tcW w:w="3629" w:type="dxa"/>
          </w:tcPr>
          <w:p w14:paraId="7A7A3629" w14:textId="77777777" w:rsidR="00E05D8E" w:rsidRPr="001F23FC" w:rsidRDefault="00E05D8E" w:rsidP="00E05D8E">
            <w:pPr>
              <w:pStyle w:val="TAL"/>
              <w:rPr>
                <w:rFonts w:cs="v4.2.0"/>
              </w:rPr>
            </w:pPr>
            <w:r w:rsidRPr="001F23FC">
              <w:rPr>
                <w:rFonts w:cs="v4.2.0"/>
              </w:rPr>
              <w:t>TBD</w:t>
            </w:r>
          </w:p>
        </w:tc>
        <w:tc>
          <w:tcPr>
            <w:tcW w:w="2949" w:type="dxa"/>
          </w:tcPr>
          <w:p w14:paraId="3D7CB490" w14:textId="77777777" w:rsidR="00E05D8E" w:rsidRPr="001F23FC" w:rsidRDefault="00E05D8E" w:rsidP="00E05D8E">
            <w:pPr>
              <w:pStyle w:val="TAL"/>
              <w:rPr>
                <w:rFonts w:cs="Arial"/>
                <w:snapToGrid w:val="0"/>
                <w:lang w:eastAsia="sv-SE"/>
              </w:rPr>
            </w:pPr>
          </w:p>
        </w:tc>
      </w:tr>
      <w:tr w:rsidR="00E05D8E" w:rsidRPr="001F23FC" w14:paraId="064312AC" w14:textId="77777777" w:rsidTr="005D2397">
        <w:trPr>
          <w:gridAfter w:val="1"/>
          <w:wAfter w:w="77" w:type="dxa"/>
          <w:cantSplit/>
          <w:jc w:val="center"/>
        </w:trPr>
        <w:tc>
          <w:tcPr>
            <w:tcW w:w="2720" w:type="dxa"/>
            <w:gridSpan w:val="2"/>
          </w:tcPr>
          <w:p w14:paraId="3420D196" w14:textId="77777777" w:rsidR="00E05D8E" w:rsidRPr="001F23FC" w:rsidRDefault="00E05D8E" w:rsidP="00E05D8E">
            <w:pPr>
              <w:pStyle w:val="TAL"/>
              <w:rPr>
                <w:rFonts w:cs="v4.2.0"/>
              </w:rPr>
            </w:pPr>
            <w:r w:rsidRPr="001F23FC">
              <w:rPr>
                <w:rFonts w:cs="v4.2.0"/>
              </w:rPr>
              <w:t>6.5A.3.2.7 Spurious emission band UE co-existence for CA (8UL CA)</w:t>
            </w:r>
          </w:p>
        </w:tc>
        <w:tc>
          <w:tcPr>
            <w:tcW w:w="3629" w:type="dxa"/>
          </w:tcPr>
          <w:p w14:paraId="6A1535A4" w14:textId="77777777" w:rsidR="00E05D8E" w:rsidRPr="001F23FC" w:rsidRDefault="00E05D8E" w:rsidP="00E05D8E">
            <w:pPr>
              <w:pStyle w:val="TAL"/>
              <w:rPr>
                <w:rFonts w:cs="v4.2.0"/>
              </w:rPr>
            </w:pPr>
            <w:r w:rsidRPr="001F23FC">
              <w:rPr>
                <w:rFonts w:cs="v4.2.0"/>
              </w:rPr>
              <w:t>TBD</w:t>
            </w:r>
          </w:p>
        </w:tc>
        <w:tc>
          <w:tcPr>
            <w:tcW w:w="2949" w:type="dxa"/>
          </w:tcPr>
          <w:p w14:paraId="4AB7BFBA" w14:textId="77777777" w:rsidR="00E05D8E" w:rsidRPr="001F23FC" w:rsidRDefault="00E05D8E" w:rsidP="00E05D8E">
            <w:pPr>
              <w:pStyle w:val="TAL"/>
              <w:rPr>
                <w:rFonts w:cs="Arial"/>
                <w:snapToGrid w:val="0"/>
                <w:lang w:eastAsia="sv-SE"/>
              </w:rPr>
            </w:pPr>
          </w:p>
        </w:tc>
      </w:tr>
      <w:tr w:rsidR="00E05D8E" w:rsidRPr="001F23FC" w14:paraId="797F6173" w14:textId="77777777" w:rsidTr="005D2397">
        <w:trPr>
          <w:gridAfter w:val="1"/>
          <w:wAfter w:w="77" w:type="dxa"/>
          <w:cantSplit/>
          <w:jc w:val="center"/>
        </w:trPr>
        <w:tc>
          <w:tcPr>
            <w:tcW w:w="2720" w:type="dxa"/>
            <w:gridSpan w:val="2"/>
          </w:tcPr>
          <w:p w14:paraId="56300AA1" w14:textId="77777777" w:rsidR="00E05D8E" w:rsidRPr="001F23FC" w:rsidRDefault="00E05D8E" w:rsidP="00E05D8E">
            <w:pPr>
              <w:pStyle w:val="TAL"/>
              <w:rPr>
                <w:rFonts w:cs="v4.2.0"/>
              </w:rPr>
            </w:pPr>
            <w:r w:rsidRPr="001F23FC">
              <w:rPr>
                <w:rFonts w:cs="v4.2.0"/>
              </w:rPr>
              <w:t>6.5A.3.3.1 Additional spurious emissions for CA (2UL CA)</w:t>
            </w:r>
          </w:p>
        </w:tc>
        <w:tc>
          <w:tcPr>
            <w:tcW w:w="3629" w:type="dxa"/>
          </w:tcPr>
          <w:p w14:paraId="311C8CBB" w14:textId="77777777" w:rsidR="00E05D8E" w:rsidRPr="001F23FC" w:rsidRDefault="00E05D8E" w:rsidP="00E05D8E">
            <w:pPr>
              <w:pStyle w:val="TAL"/>
              <w:rPr>
                <w:rFonts w:cs="v4.2.0"/>
              </w:rPr>
            </w:pPr>
            <w:r w:rsidRPr="001F23FC">
              <w:rPr>
                <w:rFonts w:cs="v4.2.0"/>
              </w:rPr>
              <w:t>Intra-band contiguous CA</w:t>
            </w:r>
          </w:p>
          <w:p w14:paraId="2F4FBF4C" w14:textId="77777777" w:rsidR="00E05D8E" w:rsidRPr="001F23FC" w:rsidRDefault="00E05D8E" w:rsidP="00E05D8E">
            <w:pPr>
              <w:pStyle w:val="TAL"/>
              <w:rPr>
                <w:rFonts w:cs="v4.2.0"/>
              </w:rPr>
            </w:pPr>
            <w:r w:rsidRPr="001F23FC">
              <w:rPr>
                <w:rFonts w:cs="v4.2.0"/>
              </w:rPr>
              <w:t>Maximum aggregated BW ≤ 400MHz</w:t>
            </w:r>
          </w:p>
          <w:p w14:paraId="216A8687" w14:textId="77777777" w:rsidR="00E05D8E" w:rsidRPr="001F23FC" w:rsidRDefault="00E05D8E" w:rsidP="00E05D8E">
            <w:pPr>
              <w:pStyle w:val="TAL"/>
              <w:rPr>
                <w:rFonts w:cs="v4.2.0"/>
              </w:rPr>
            </w:pPr>
            <w:r w:rsidRPr="001F23FC">
              <w:rPr>
                <w:rFonts w:cs="v4.2.0"/>
              </w:rPr>
              <w:t>Same as 6.5.3.3</w:t>
            </w:r>
          </w:p>
          <w:p w14:paraId="0EB79A33" w14:textId="77777777" w:rsidR="00E05D8E" w:rsidRPr="001F23FC" w:rsidRDefault="00E05D8E" w:rsidP="00E05D8E">
            <w:pPr>
              <w:pStyle w:val="TAL"/>
              <w:rPr>
                <w:rFonts w:cs="v4.2.0"/>
              </w:rPr>
            </w:pPr>
          </w:p>
          <w:p w14:paraId="34A35000" w14:textId="77777777" w:rsidR="00E05D8E" w:rsidRPr="001F23FC" w:rsidRDefault="00E05D8E" w:rsidP="00E05D8E">
            <w:pPr>
              <w:pStyle w:val="TAL"/>
              <w:rPr>
                <w:rFonts w:cs="v4.2.0"/>
              </w:rPr>
            </w:pPr>
            <w:r w:rsidRPr="001F23FC">
              <w:rPr>
                <w:rFonts w:cs="v4.2.0"/>
              </w:rPr>
              <w:t>Maximum aggregated BW &gt; 400MHz</w:t>
            </w:r>
          </w:p>
          <w:p w14:paraId="7840CFB0" w14:textId="77777777" w:rsidR="00E05D8E" w:rsidRPr="001F23FC" w:rsidRDefault="00E05D8E" w:rsidP="00E05D8E">
            <w:pPr>
              <w:pStyle w:val="TAL"/>
              <w:rPr>
                <w:rFonts w:cs="v4.2.0"/>
              </w:rPr>
            </w:pPr>
            <w:r w:rsidRPr="001F23FC">
              <w:rPr>
                <w:rFonts w:cs="v4.2.0"/>
              </w:rPr>
              <w:t>TBD</w:t>
            </w:r>
          </w:p>
          <w:p w14:paraId="696C7BE9" w14:textId="77777777" w:rsidR="00E05D8E" w:rsidRPr="001F23FC" w:rsidRDefault="00E05D8E" w:rsidP="00E05D8E">
            <w:pPr>
              <w:pStyle w:val="TAL"/>
              <w:rPr>
                <w:rFonts w:cs="v4.2.0"/>
              </w:rPr>
            </w:pPr>
          </w:p>
          <w:p w14:paraId="01DA85EC" w14:textId="77777777" w:rsidR="00E05D8E" w:rsidRPr="001F23FC" w:rsidRDefault="00E05D8E" w:rsidP="00E05D8E">
            <w:pPr>
              <w:pStyle w:val="TAL"/>
              <w:rPr>
                <w:rFonts w:cs="v4.2.0"/>
              </w:rPr>
            </w:pPr>
            <w:r w:rsidRPr="001F23FC">
              <w:rPr>
                <w:rFonts w:cs="v4.2.0"/>
              </w:rPr>
              <w:t>Intra-band non-contiguous, Inter-band CA</w:t>
            </w:r>
          </w:p>
          <w:p w14:paraId="0C149A88" w14:textId="5714C13F" w:rsidR="00E05D8E" w:rsidRPr="001F23FC" w:rsidRDefault="00E05D8E" w:rsidP="00E05D8E">
            <w:pPr>
              <w:pStyle w:val="TAL"/>
              <w:rPr>
                <w:rFonts w:cs="v4.2.0"/>
                <w:u w:val="single"/>
              </w:rPr>
            </w:pPr>
            <w:r w:rsidRPr="001F23FC">
              <w:rPr>
                <w:rFonts w:cs="v4.2.0"/>
              </w:rPr>
              <w:t>TBD</w:t>
            </w:r>
          </w:p>
        </w:tc>
        <w:tc>
          <w:tcPr>
            <w:tcW w:w="2949" w:type="dxa"/>
          </w:tcPr>
          <w:p w14:paraId="0D79174B" w14:textId="77777777" w:rsidR="00E05D8E" w:rsidRPr="001F23FC" w:rsidRDefault="00E05D8E" w:rsidP="00E05D8E">
            <w:pPr>
              <w:pStyle w:val="TAL"/>
              <w:rPr>
                <w:rFonts w:cs="Arial"/>
                <w:snapToGrid w:val="0"/>
                <w:lang w:eastAsia="sv-SE"/>
              </w:rPr>
            </w:pPr>
          </w:p>
        </w:tc>
      </w:tr>
      <w:tr w:rsidR="00E05D8E" w:rsidRPr="001F23FC" w14:paraId="368C88BE" w14:textId="77777777" w:rsidTr="005D2397">
        <w:trPr>
          <w:gridAfter w:val="1"/>
          <w:wAfter w:w="77" w:type="dxa"/>
          <w:cantSplit/>
          <w:jc w:val="center"/>
        </w:trPr>
        <w:tc>
          <w:tcPr>
            <w:tcW w:w="2720" w:type="dxa"/>
            <w:gridSpan w:val="2"/>
          </w:tcPr>
          <w:p w14:paraId="26CA6460" w14:textId="77777777" w:rsidR="00E05D8E" w:rsidRPr="001F23FC" w:rsidRDefault="00E05D8E" w:rsidP="00E05D8E">
            <w:pPr>
              <w:pStyle w:val="TAL"/>
              <w:rPr>
                <w:rFonts w:cs="v4.2.0"/>
              </w:rPr>
            </w:pPr>
            <w:r w:rsidRPr="001F23FC">
              <w:rPr>
                <w:rFonts w:cs="v4.2.0"/>
              </w:rPr>
              <w:t>6.5A.3.3.2 Additional spurious emissions for CA (3UL CA)</w:t>
            </w:r>
          </w:p>
        </w:tc>
        <w:tc>
          <w:tcPr>
            <w:tcW w:w="3629" w:type="dxa"/>
          </w:tcPr>
          <w:p w14:paraId="6B217C88" w14:textId="77777777" w:rsidR="00E05D8E" w:rsidRPr="001F23FC" w:rsidRDefault="00E05D8E" w:rsidP="00E05D8E">
            <w:pPr>
              <w:pStyle w:val="TAL"/>
              <w:rPr>
                <w:rFonts w:cs="v4.2.0"/>
              </w:rPr>
            </w:pPr>
            <w:r w:rsidRPr="001F23FC">
              <w:rPr>
                <w:rFonts w:cs="v4.2.0"/>
              </w:rPr>
              <w:t>Intra-band contiguous CA</w:t>
            </w:r>
          </w:p>
          <w:p w14:paraId="7EB3622E" w14:textId="77777777" w:rsidR="00E05D8E" w:rsidRPr="001F23FC" w:rsidRDefault="00E05D8E" w:rsidP="00E05D8E">
            <w:pPr>
              <w:pStyle w:val="TAL"/>
              <w:rPr>
                <w:rFonts w:cs="v4.2.0"/>
              </w:rPr>
            </w:pPr>
            <w:r w:rsidRPr="001F23FC">
              <w:rPr>
                <w:rFonts w:cs="v4.2.0"/>
              </w:rPr>
              <w:t>Maximum aggregated BW ≤ 400MHz</w:t>
            </w:r>
          </w:p>
          <w:p w14:paraId="42CA6F2E" w14:textId="77777777" w:rsidR="00E05D8E" w:rsidRPr="001F23FC" w:rsidRDefault="00E05D8E" w:rsidP="00E05D8E">
            <w:pPr>
              <w:pStyle w:val="TAL"/>
              <w:rPr>
                <w:rFonts w:cs="v4.2.0"/>
              </w:rPr>
            </w:pPr>
            <w:r w:rsidRPr="001F23FC">
              <w:rPr>
                <w:rFonts w:cs="v4.2.0"/>
              </w:rPr>
              <w:t>Same as 6.5.3.3</w:t>
            </w:r>
          </w:p>
          <w:p w14:paraId="6B1803E9" w14:textId="77777777" w:rsidR="00E05D8E" w:rsidRPr="001F23FC" w:rsidRDefault="00E05D8E" w:rsidP="00E05D8E">
            <w:pPr>
              <w:pStyle w:val="TAL"/>
              <w:rPr>
                <w:rFonts w:cs="v4.2.0"/>
              </w:rPr>
            </w:pPr>
          </w:p>
          <w:p w14:paraId="135AF76F" w14:textId="77777777" w:rsidR="00E05D8E" w:rsidRPr="001F23FC" w:rsidRDefault="00E05D8E" w:rsidP="00E05D8E">
            <w:pPr>
              <w:pStyle w:val="TAL"/>
              <w:rPr>
                <w:rFonts w:cs="v4.2.0"/>
              </w:rPr>
            </w:pPr>
            <w:r w:rsidRPr="001F23FC">
              <w:rPr>
                <w:rFonts w:cs="v4.2.0"/>
              </w:rPr>
              <w:t>Maximum aggregated BW &gt; 400MHz</w:t>
            </w:r>
          </w:p>
          <w:p w14:paraId="23D3257B" w14:textId="77777777" w:rsidR="00E05D8E" w:rsidRPr="001F23FC" w:rsidRDefault="00E05D8E" w:rsidP="00E05D8E">
            <w:pPr>
              <w:pStyle w:val="TAL"/>
              <w:rPr>
                <w:rFonts w:cs="v4.2.0"/>
              </w:rPr>
            </w:pPr>
            <w:r w:rsidRPr="001F23FC">
              <w:rPr>
                <w:rFonts w:cs="v4.2.0"/>
              </w:rPr>
              <w:t>TBD</w:t>
            </w:r>
          </w:p>
          <w:p w14:paraId="7651B673" w14:textId="77777777" w:rsidR="00E05D8E" w:rsidRPr="001F23FC" w:rsidRDefault="00E05D8E" w:rsidP="00E05D8E">
            <w:pPr>
              <w:pStyle w:val="TAL"/>
              <w:rPr>
                <w:rFonts w:cs="v4.2.0"/>
              </w:rPr>
            </w:pPr>
          </w:p>
          <w:p w14:paraId="37D140A8" w14:textId="77777777" w:rsidR="00E05D8E" w:rsidRPr="001F23FC" w:rsidRDefault="00E05D8E" w:rsidP="00E05D8E">
            <w:pPr>
              <w:pStyle w:val="TAL"/>
              <w:rPr>
                <w:rFonts w:cs="v4.2.0"/>
              </w:rPr>
            </w:pPr>
            <w:r w:rsidRPr="001F23FC">
              <w:rPr>
                <w:rFonts w:cs="v4.2.0"/>
              </w:rPr>
              <w:t>Intra-band non-contiguous, Inter-band CA</w:t>
            </w:r>
          </w:p>
          <w:p w14:paraId="3D798A6C" w14:textId="52466D92" w:rsidR="00E05D8E" w:rsidRPr="001F23FC" w:rsidRDefault="00E05D8E" w:rsidP="00E05D8E">
            <w:pPr>
              <w:pStyle w:val="TAL"/>
              <w:rPr>
                <w:rFonts w:cs="v4.2.0"/>
                <w:u w:val="single"/>
              </w:rPr>
            </w:pPr>
            <w:r w:rsidRPr="001F23FC">
              <w:rPr>
                <w:rFonts w:cs="v4.2.0"/>
              </w:rPr>
              <w:t>TBD</w:t>
            </w:r>
          </w:p>
        </w:tc>
        <w:tc>
          <w:tcPr>
            <w:tcW w:w="2949" w:type="dxa"/>
          </w:tcPr>
          <w:p w14:paraId="7AC01903" w14:textId="77777777" w:rsidR="00E05D8E" w:rsidRPr="001F23FC" w:rsidRDefault="00E05D8E" w:rsidP="00E05D8E">
            <w:pPr>
              <w:pStyle w:val="TAL"/>
              <w:rPr>
                <w:rFonts w:cs="Arial"/>
                <w:snapToGrid w:val="0"/>
                <w:lang w:eastAsia="sv-SE"/>
              </w:rPr>
            </w:pPr>
          </w:p>
        </w:tc>
      </w:tr>
      <w:tr w:rsidR="00E05D8E" w:rsidRPr="001F23FC" w14:paraId="15D71D59" w14:textId="77777777" w:rsidTr="005D2397">
        <w:trPr>
          <w:gridAfter w:val="1"/>
          <w:wAfter w:w="77" w:type="dxa"/>
          <w:cantSplit/>
          <w:jc w:val="center"/>
        </w:trPr>
        <w:tc>
          <w:tcPr>
            <w:tcW w:w="2720" w:type="dxa"/>
            <w:gridSpan w:val="2"/>
          </w:tcPr>
          <w:p w14:paraId="4866B637" w14:textId="77777777" w:rsidR="00E05D8E" w:rsidRPr="001F23FC" w:rsidRDefault="00E05D8E" w:rsidP="00E05D8E">
            <w:pPr>
              <w:pStyle w:val="TAL"/>
              <w:rPr>
                <w:rFonts w:cs="v4.2.0"/>
              </w:rPr>
            </w:pPr>
            <w:r w:rsidRPr="001F23FC">
              <w:rPr>
                <w:rFonts w:cs="v4.2.0"/>
              </w:rPr>
              <w:t>6.5A.3.3.3 Additional spurious emissions for CA (4UL CA)</w:t>
            </w:r>
          </w:p>
        </w:tc>
        <w:tc>
          <w:tcPr>
            <w:tcW w:w="3629" w:type="dxa"/>
          </w:tcPr>
          <w:p w14:paraId="75888CDD" w14:textId="77777777" w:rsidR="00E05D8E" w:rsidRPr="001F23FC" w:rsidRDefault="00E05D8E" w:rsidP="00E05D8E">
            <w:pPr>
              <w:pStyle w:val="TAL"/>
              <w:rPr>
                <w:rFonts w:cs="v4.2.0"/>
              </w:rPr>
            </w:pPr>
            <w:r w:rsidRPr="001F23FC">
              <w:rPr>
                <w:rFonts w:cs="v4.2.0"/>
              </w:rPr>
              <w:t>Intra-band contiguous CA</w:t>
            </w:r>
          </w:p>
          <w:p w14:paraId="1290E237" w14:textId="77777777" w:rsidR="00E05D8E" w:rsidRPr="001F23FC" w:rsidRDefault="00E05D8E" w:rsidP="00E05D8E">
            <w:pPr>
              <w:pStyle w:val="TAL"/>
              <w:rPr>
                <w:rFonts w:cs="v4.2.0"/>
              </w:rPr>
            </w:pPr>
            <w:r w:rsidRPr="001F23FC">
              <w:rPr>
                <w:rFonts w:cs="v4.2.0"/>
              </w:rPr>
              <w:t>Maximum aggregated BW ≤ 400MHz</w:t>
            </w:r>
          </w:p>
          <w:p w14:paraId="5B43090F" w14:textId="77777777" w:rsidR="00E05D8E" w:rsidRPr="001F23FC" w:rsidRDefault="00E05D8E" w:rsidP="00E05D8E">
            <w:pPr>
              <w:pStyle w:val="TAL"/>
              <w:rPr>
                <w:rFonts w:cs="v4.2.0"/>
              </w:rPr>
            </w:pPr>
            <w:r w:rsidRPr="001F23FC">
              <w:rPr>
                <w:rFonts w:cs="v4.2.0"/>
              </w:rPr>
              <w:t>Same as 6.5.3.3</w:t>
            </w:r>
          </w:p>
          <w:p w14:paraId="35BF5D51" w14:textId="77777777" w:rsidR="00E05D8E" w:rsidRPr="001F23FC" w:rsidRDefault="00E05D8E" w:rsidP="00E05D8E">
            <w:pPr>
              <w:pStyle w:val="TAL"/>
              <w:rPr>
                <w:rFonts w:cs="v4.2.0"/>
              </w:rPr>
            </w:pPr>
          </w:p>
          <w:p w14:paraId="096BB03D" w14:textId="77777777" w:rsidR="00E05D8E" w:rsidRPr="001F23FC" w:rsidRDefault="00E05D8E" w:rsidP="00E05D8E">
            <w:pPr>
              <w:pStyle w:val="TAL"/>
              <w:rPr>
                <w:rFonts w:cs="v4.2.0"/>
              </w:rPr>
            </w:pPr>
            <w:r w:rsidRPr="001F23FC">
              <w:rPr>
                <w:rFonts w:cs="v4.2.0"/>
              </w:rPr>
              <w:t>Maximum aggregated BW &gt; 400MHz</w:t>
            </w:r>
          </w:p>
          <w:p w14:paraId="0354D667" w14:textId="77777777" w:rsidR="00E05D8E" w:rsidRPr="001F23FC" w:rsidRDefault="00E05D8E" w:rsidP="00E05D8E">
            <w:pPr>
              <w:pStyle w:val="TAL"/>
              <w:rPr>
                <w:rFonts w:cs="v4.2.0"/>
              </w:rPr>
            </w:pPr>
            <w:r w:rsidRPr="001F23FC">
              <w:rPr>
                <w:rFonts w:cs="v4.2.0"/>
              </w:rPr>
              <w:t>TBD</w:t>
            </w:r>
          </w:p>
          <w:p w14:paraId="68B1D068" w14:textId="77777777" w:rsidR="00E05D8E" w:rsidRPr="001F23FC" w:rsidRDefault="00E05D8E" w:rsidP="00E05D8E">
            <w:pPr>
              <w:pStyle w:val="TAL"/>
              <w:rPr>
                <w:rFonts w:cs="v4.2.0"/>
              </w:rPr>
            </w:pPr>
          </w:p>
          <w:p w14:paraId="08951F52" w14:textId="77777777" w:rsidR="00E05D8E" w:rsidRPr="001F23FC" w:rsidRDefault="00E05D8E" w:rsidP="00E05D8E">
            <w:pPr>
              <w:pStyle w:val="TAL"/>
              <w:rPr>
                <w:rFonts w:cs="v4.2.0"/>
              </w:rPr>
            </w:pPr>
            <w:r w:rsidRPr="001F23FC">
              <w:rPr>
                <w:rFonts w:cs="v4.2.0"/>
              </w:rPr>
              <w:t>Intra-band non-contiguous, Inter-band CA</w:t>
            </w:r>
          </w:p>
          <w:p w14:paraId="276949FA" w14:textId="72E65227" w:rsidR="00E05D8E" w:rsidRPr="001F23FC" w:rsidRDefault="00E05D8E" w:rsidP="00E05D8E">
            <w:pPr>
              <w:pStyle w:val="TAL"/>
              <w:rPr>
                <w:rFonts w:cs="v4.2.0"/>
                <w:u w:val="single"/>
              </w:rPr>
            </w:pPr>
            <w:r w:rsidRPr="001F23FC">
              <w:rPr>
                <w:rFonts w:cs="v4.2.0"/>
              </w:rPr>
              <w:t>TBD</w:t>
            </w:r>
          </w:p>
        </w:tc>
        <w:tc>
          <w:tcPr>
            <w:tcW w:w="2949" w:type="dxa"/>
          </w:tcPr>
          <w:p w14:paraId="0D47C82D" w14:textId="77777777" w:rsidR="00E05D8E" w:rsidRPr="001F23FC" w:rsidRDefault="00E05D8E" w:rsidP="00E05D8E">
            <w:pPr>
              <w:pStyle w:val="TAL"/>
              <w:rPr>
                <w:rFonts w:cs="Arial"/>
                <w:snapToGrid w:val="0"/>
                <w:lang w:eastAsia="sv-SE"/>
              </w:rPr>
            </w:pPr>
          </w:p>
        </w:tc>
      </w:tr>
      <w:tr w:rsidR="00E05D8E" w:rsidRPr="001F23FC" w14:paraId="23BBD361" w14:textId="77777777" w:rsidTr="005D2397">
        <w:trPr>
          <w:gridAfter w:val="1"/>
          <w:wAfter w:w="77" w:type="dxa"/>
          <w:cantSplit/>
          <w:jc w:val="center"/>
        </w:trPr>
        <w:tc>
          <w:tcPr>
            <w:tcW w:w="2720" w:type="dxa"/>
            <w:gridSpan w:val="2"/>
          </w:tcPr>
          <w:p w14:paraId="788D9F3E" w14:textId="77777777" w:rsidR="00E05D8E" w:rsidRPr="001F23FC" w:rsidRDefault="00E05D8E" w:rsidP="00E05D8E">
            <w:pPr>
              <w:pStyle w:val="TAL"/>
              <w:rPr>
                <w:rFonts w:cs="v4.2.0"/>
              </w:rPr>
            </w:pPr>
            <w:r w:rsidRPr="001F23FC">
              <w:rPr>
                <w:rFonts w:cs="v4.2.0"/>
              </w:rPr>
              <w:t>6.5A.3.3.4 Additional spurious emissions for CA (5UL CA)</w:t>
            </w:r>
          </w:p>
        </w:tc>
        <w:tc>
          <w:tcPr>
            <w:tcW w:w="3629" w:type="dxa"/>
          </w:tcPr>
          <w:p w14:paraId="6C230B67" w14:textId="77777777" w:rsidR="00E05D8E" w:rsidRPr="001F23FC" w:rsidRDefault="00E05D8E" w:rsidP="00E05D8E">
            <w:pPr>
              <w:pStyle w:val="TAL"/>
              <w:rPr>
                <w:rFonts w:cs="v4.2.0"/>
                <w:u w:val="single"/>
              </w:rPr>
            </w:pPr>
            <w:r w:rsidRPr="001F23FC">
              <w:rPr>
                <w:rFonts w:cs="v4.2.0"/>
              </w:rPr>
              <w:t>TBD</w:t>
            </w:r>
          </w:p>
        </w:tc>
        <w:tc>
          <w:tcPr>
            <w:tcW w:w="2949" w:type="dxa"/>
          </w:tcPr>
          <w:p w14:paraId="17794E41" w14:textId="77777777" w:rsidR="00E05D8E" w:rsidRPr="001F23FC" w:rsidRDefault="00E05D8E" w:rsidP="00E05D8E">
            <w:pPr>
              <w:pStyle w:val="TAL"/>
              <w:rPr>
                <w:rFonts w:cs="Arial"/>
                <w:snapToGrid w:val="0"/>
                <w:lang w:eastAsia="sv-SE"/>
              </w:rPr>
            </w:pPr>
          </w:p>
        </w:tc>
      </w:tr>
      <w:tr w:rsidR="00E05D8E" w:rsidRPr="001F23FC" w14:paraId="2F28F1DD" w14:textId="77777777" w:rsidTr="005D2397">
        <w:trPr>
          <w:gridAfter w:val="1"/>
          <w:wAfter w:w="77" w:type="dxa"/>
          <w:cantSplit/>
          <w:jc w:val="center"/>
        </w:trPr>
        <w:tc>
          <w:tcPr>
            <w:tcW w:w="2720" w:type="dxa"/>
            <w:gridSpan w:val="2"/>
          </w:tcPr>
          <w:p w14:paraId="77A8F9D1" w14:textId="77777777" w:rsidR="00E05D8E" w:rsidRPr="001F23FC" w:rsidRDefault="00E05D8E" w:rsidP="00E05D8E">
            <w:pPr>
              <w:pStyle w:val="TAL"/>
              <w:rPr>
                <w:rFonts w:cs="v4.2.0"/>
              </w:rPr>
            </w:pPr>
            <w:r w:rsidRPr="001F23FC">
              <w:rPr>
                <w:rFonts w:cs="v4.2.0"/>
              </w:rPr>
              <w:t>6.5A.3.3.5 Additional spurious emissions for CA (6UL CA)</w:t>
            </w:r>
          </w:p>
        </w:tc>
        <w:tc>
          <w:tcPr>
            <w:tcW w:w="3629" w:type="dxa"/>
          </w:tcPr>
          <w:p w14:paraId="2884AF01" w14:textId="77777777" w:rsidR="00E05D8E" w:rsidRPr="001F23FC" w:rsidRDefault="00E05D8E" w:rsidP="00E05D8E">
            <w:pPr>
              <w:pStyle w:val="TAL"/>
              <w:rPr>
                <w:rFonts w:cs="v4.2.0"/>
                <w:u w:val="single"/>
              </w:rPr>
            </w:pPr>
            <w:r w:rsidRPr="001F23FC">
              <w:rPr>
                <w:rFonts w:cs="v4.2.0"/>
              </w:rPr>
              <w:t>TBD</w:t>
            </w:r>
          </w:p>
        </w:tc>
        <w:tc>
          <w:tcPr>
            <w:tcW w:w="2949" w:type="dxa"/>
          </w:tcPr>
          <w:p w14:paraId="053A7862" w14:textId="77777777" w:rsidR="00E05D8E" w:rsidRPr="001F23FC" w:rsidRDefault="00E05D8E" w:rsidP="00E05D8E">
            <w:pPr>
              <w:pStyle w:val="TAL"/>
              <w:rPr>
                <w:rFonts w:cs="Arial"/>
                <w:snapToGrid w:val="0"/>
                <w:lang w:eastAsia="sv-SE"/>
              </w:rPr>
            </w:pPr>
          </w:p>
        </w:tc>
      </w:tr>
      <w:tr w:rsidR="00E05D8E" w:rsidRPr="001F23FC" w14:paraId="3B06DBA4" w14:textId="77777777" w:rsidTr="005D2397">
        <w:trPr>
          <w:gridAfter w:val="1"/>
          <w:wAfter w:w="77" w:type="dxa"/>
          <w:cantSplit/>
          <w:jc w:val="center"/>
        </w:trPr>
        <w:tc>
          <w:tcPr>
            <w:tcW w:w="2720" w:type="dxa"/>
            <w:gridSpan w:val="2"/>
          </w:tcPr>
          <w:p w14:paraId="50D36FD8" w14:textId="77777777" w:rsidR="00E05D8E" w:rsidRPr="001F23FC" w:rsidRDefault="00E05D8E" w:rsidP="00E05D8E">
            <w:pPr>
              <w:pStyle w:val="TAL"/>
              <w:rPr>
                <w:rFonts w:cs="v4.2.0"/>
              </w:rPr>
            </w:pPr>
            <w:r w:rsidRPr="001F23FC">
              <w:rPr>
                <w:rFonts w:cs="v4.2.0"/>
              </w:rPr>
              <w:t>6.5A.3.3.6 Additional spurious emissions for CA (7UL CA)</w:t>
            </w:r>
          </w:p>
        </w:tc>
        <w:tc>
          <w:tcPr>
            <w:tcW w:w="3629" w:type="dxa"/>
          </w:tcPr>
          <w:p w14:paraId="5A769306" w14:textId="77777777" w:rsidR="00E05D8E" w:rsidRPr="001F23FC" w:rsidRDefault="00E05D8E" w:rsidP="00E05D8E">
            <w:pPr>
              <w:pStyle w:val="TAL"/>
              <w:rPr>
                <w:rFonts w:cs="v4.2.0"/>
                <w:u w:val="single"/>
              </w:rPr>
            </w:pPr>
            <w:r w:rsidRPr="001F23FC">
              <w:rPr>
                <w:rFonts w:cs="v4.2.0"/>
              </w:rPr>
              <w:t>TBD</w:t>
            </w:r>
          </w:p>
        </w:tc>
        <w:tc>
          <w:tcPr>
            <w:tcW w:w="2949" w:type="dxa"/>
          </w:tcPr>
          <w:p w14:paraId="11F33A0E" w14:textId="77777777" w:rsidR="00E05D8E" w:rsidRPr="001F23FC" w:rsidRDefault="00E05D8E" w:rsidP="00E05D8E">
            <w:pPr>
              <w:pStyle w:val="TAL"/>
              <w:rPr>
                <w:rFonts w:cs="Arial"/>
                <w:snapToGrid w:val="0"/>
                <w:lang w:eastAsia="sv-SE"/>
              </w:rPr>
            </w:pPr>
          </w:p>
        </w:tc>
      </w:tr>
      <w:tr w:rsidR="00E05D8E" w:rsidRPr="001F23FC" w14:paraId="2BFB22DF" w14:textId="77777777" w:rsidTr="005D2397">
        <w:trPr>
          <w:gridAfter w:val="1"/>
          <w:wAfter w:w="77" w:type="dxa"/>
          <w:cantSplit/>
          <w:jc w:val="center"/>
        </w:trPr>
        <w:tc>
          <w:tcPr>
            <w:tcW w:w="2720" w:type="dxa"/>
            <w:gridSpan w:val="2"/>
          </w:tcPr>
          <w:p w14:paraId="1124F108" w14:textId="77777777" w:rsidR="00E05D8E" w:rsidRPr="001F23FC" w:rsidRDefault="00E05D8E" w:rsidP="00E05D8E">
            <w:pPr>
              <w:pStyle w:val="TAL"/>
              <w:rPr>
                <w:rFonts w:cs="v4.2.0"/>
              </w:rPr>
            </w:pPr>
            <w:r w:rsidRPr="001F23FC">
              <w:rPr>
                <w:rFonts w:cs="v4.2.0"/>
              </w:rPr>
              <w:t>6.5A.3.3.7 Additional spurious emissions for CA (8UL CA)</w:t>
            </w:r>
          </w:p>
        </w:tc>
        <w:tc>
          <w:tcPr>
            <w:tcW w:w="3629" w:type="dxa"/>
          </w:tcPr>
          <w:p w14:paraId="513F7A33" w14:textId="77777777" w:rsidR="00E05D8E" w:rsidRPr="001F23FC" w:rsidRDefault="00E05D8E" w:rsidP="00E05D8E">
            <w:pPr>
              <w:pStyle w:val="TAL"/>
              <w:rPr>
                <w:rFonts w:cs="v4.2.0"/>
                <w:u w:val="single"/>
              </w:rPr>
            </w:pPr>
            <w:r w:rsidRPr="001F23FC">
              <w:rPr>
                <w:rFonts w:cs="v4.2.0"/>
              </w:rPr>
              <w:t>TBD</w:t>
            </w:r>
          </w:p>
        </w:tc>
        <w:tc>
          <w:tcPr>
            <w:tcW w:w="2949" w:type="dxa"/>
          </w:tcPr>
          <w:p w14:paraId="0B3FDC82" w14:textId="77777777" w:rsidR="00E05D8E" w:rsidRPr="001F23FC" w:rsidRDefault="00E05D8E" w:rsidP="00E05D8E">
            <w:pPr>
              <w:pStyle w:val="TAL"/>
              <w:rPr>
                <w:rFonts w:cs="Arial"/>
                <w:snapToGrid w:val="0"/>
                <w:lang w:eastAsia="sv-SE"/>
              </w:rPr>
            </w:pPr>
          </w:p>
        </w:tc>
      </w:tr>
      <w:tr w:rsidR="001D1B30" w:rsidRPr="001F23FC" w14:paraId="2AA53071" w14:textId="77777777" w:rsidTr="005D2397">
        <w:trPr>
          <w:gridAfter w:val="1"/>
          <w:wAfter w:w="77" w:type="dxa"/>
          <w:cantSplit/>
          <w:jc w:val="center"/>
        </w:trPr>
        <w:tc>
          <w:tcPr>
            <w:tcW w:w="2720" w:type="dxa"/>
            <w:gridSpan w:val="2"/>
          </w:tcPr>
          <w:p w14:paraId="5CB355F7" w14:textId="1DA7A3D0" w:rsidR="001D1B30" w:rsidRPr="001F23FC" w:rsidRDefault="001D1B30" w:rsidP="001D1B30">
            <w:pPr>
              <w:pStyle w:val="TAL"/>
              <w:rPr>
                <w:rFonts w:cs="v4.2.0"/>
              </w:rPr>
            </w:pPr>
            <w:r w:rsidRPr="001F23FC">
              <w:lastRenderedPageBreak/>
              <w:t>6.5</w:t>
            </w:r>
            <w:r w:rsidRPr="001F23FC">
              <w:rPr>
                <w:rFonts w:eastAsia="SimSun"/>
              </w:rPr>
              <w:t>D</w:t>
            </w:r>
            <w:r w:rsidRPr="001F23FC">
              <w:t>.1 Occupied bandwidth for UL MIMO</w:t>
            </w:r>
          </w:p>
        </w:tc>
        <w:tc>
          <w:tcPr>
            <w:tcW w:w="3629" w:type="dxa"/>
          </w:tcPr>
          <w:p w14:paraId="74A1713B"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30cm</w:t>
            </w:r>
          </w:p>
          <w:p w14:paraId="7081E9E1" w14:textId="77777777" w:rsidR="001D1B30" w:rsidRPr="001F23FC" w:rsidRDefault="001D1B30" w:rsidP="001D1B30">
            <w:pPr>
              <w:pStyle w:val="TAL"/>
              <w:rPr>
                <w:rFonts w:cs="Arial"/>
                <w:bCs/>
                <w:szCs w:val="18"/>
              </w:rPr>
            </w:pPr>
          </w:p>
          <w:p w14:paraId="42F649E9" w14:textId="77777777" w:rsidR="001D1B30" w:rsidRPr="001F23FC" w:rsidRDefault="001D1B30" w:rsidP="001D1B30">
            <w:pPr>
              <w:pStyle w:val="TAL"/>
              <w:rPr>
                <w:rFonts w:cs="Arial"/>
                <w:bCs/>
                <w:szCs w:val="18"/>
                <w:u w:val="single"/>
              </w:rPr>
            </w:pPr>
            <w:r w:rsidRPr="001F23FC">
              <w:rPr>
                <w:rFonts w:cs="Arial"/>
                <w:bCs/>
                <w:szCs w:val="18"/>
                <w:u w:val="single"/>
              </w:rPr>
              <w:t>PC3:</w:t>
            </w:r>
          </w:p>
          <w:p w14:paraId="7D7E3C25" w14:textId="77777777" w:rsidR="001D1B30" w:rsidRPr="001F23FC" w:rsidRDefault="001D1B30" w:rsidP="001D1B30">
            <w:pPr>
              <w:pStyle w:val="TAL"/>
              <w:rPr>
                <w:rFonts w:cs="Arial"/>
                <w:bCs/>
                <w:szCs w:val="18"/>
              </w:rPr>
            </w:pPr>
            <w:r w:rsidRPr="001F23FC">
              <w:rPr>
                <w:rFonts w:cs="Arial"/>
                <w:bCs/>
                <w:szCs w:val="18"/>
              </w:rPr>
              <w:t>FR2a:</w:t>
            </w:r>
          </w:p>
          <w:p w14:paraId="6ED642BC" w14:textId="7D6C82E6"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CCB2AB2" w14:textId="6B17E7FF" w:rsidR="001D1B30" w:rsidRPr="001F23FC"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931C702" w14:textId="656A5AC6" w:rsidR="001D1B30" w:rsidRPr="001F23FC" w:rsidRDefault="001D1B30" w:rsidP="001D1B30">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AC511F" w14:textId="5614BD46" w:rsidR="001D1B30" w:rsidRPr="001F23FC" w:rsidRDefault="001D1B30" w:rsidP="001D1B30">
            <w:pPr>
              <w:pStyle w:val="TAL"/>
              <w:rPr>
                <w:rFonts w:cs="Arial"/>
                <w:bCs/>
                <w:szCs w:val="18"/>
              </w:rPr>
            </w:pPr>
            <w:r w:rsidRPr="001F23FC">
              <w:rPr>
                <w:rFonts w:cs="Arial"/>
              </w:rPr>
              <w:t>±</w:t>
            </w:r>
            <w:r>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4EB0F158" w14:textId="77777777" w:rsidR="001D1B30" w:rsidRPr="001F23FC" w:rsidRDefault="001D1B30" w:rsidP="001D1B30">
            <w:pPr>
              <w:pStyle w:val="TAL"/>
              <w:rPr>
                <w:rFonts w:cs="Arial"/>
                <w:bCs/>
                <w:szCs w:val="18"/>
              </w:rPr>
            </w:pPr>
          </w:p>
          <w:p w14:paraId="7527AA10" w14:textId="77777777" w:rsidR="001D1B30" w:rsidRPr="001F23FC" w:rsidRDefault="001D1B30" w:rsidP="001D1B30">
            <w:pPr>
              <w:pStyle w:val="TAL"/>
              <w:rPr>
                <w:rFonts w:cs="Arial"/>
                <w:bCs/>
                <w:szCs w:val="18"/>
              </w:rPr>
            </w:pPr>
            <w:r w:rsidRPr="001F23FC">
              <w:rPr>
                <w:rFonts w:cs="Arial"/>
                <w:bCs/>
                <w:szCs w:val="18"/>
              </w:rPr>
              <w:t>FR2b:</w:t>
            </w:r>
          </w:p>
          <w:p w14:paraId="0DB413A3" w14:textId="57993319"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50621660" w14:textId="12C1DB56" w:rsidR="001D1B30" w:rsidRPr="00DD3EFD"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w:t>
            </w:r>
            <w:r w:rsidRPr="00DD3EFD">
              <w:rPr>
                <w:rFonts w:ascii="Arial" w:hAnsi="Arial" w:cs="Arial"/>
                <w:bCs/>
                <w:sz w:val="18"/>
                <w:szCs w:val="18"/>
              </w:rPr>
              <w:t>100MHz)</w:t>
            </w:r>
          </w:p>
          <w:p w14:paraId="5E0149A0" w14:textId="010E8AFA" w:rsidR="001D1B30" w:rsidRPr="00DD3EFD" w:rsidRDefault="001D1B30" w:rsidP="001D1B30">
            <w:pPr>
              <w:keepNext/>
              <w:keepLines/>
              <w:spacing w:after="0"/>
              <w:rPr>
                <w:rFonts w:ascii="Arial" w:hAnsi="Arial" w:cs="v4.2.0"/>
                <w:sz w:val="18"/>
              </w:rPr>
            </w:pPr>
            <w:r w:rsidRPr="00DD3EFD">
              <w:rPr>
                <w:rFonts w:ascii="Arial" w:hAnsi="Arial" w:cs="Arial"/>
                <w:sz w:val="18"/>
              </w:rPr>
              <w:t>±1.3</w:t>
            </w:r>
            <w:r w:rsidR="009F7C98">
              <w:rPr>
                <w:rFonts w:ascii="Arial" w:hAnsi="Arial" w:cs="Arial"/>
                <w:sz w:val="18"/>
              </w:rPr>
              <w:t> </w:t>
            </w:r>
            <w:r w:rsidR="009F7C98" w:rsidRPr="00DD3EFD">
              <w:rPr>
                <w:rFonts w:ascii="Arial" w:hAnsi="Arial"/>
                <w:sz w:val="18"/>
              </w:rPr>
              <w:t>[</w:t>
            </w:r>
            <w:r w:rsidRPr="00DD3EFD">
              <w:rPr>
                <w:rFonts w:ascii="Arial" w:hAnsi="Arial"/>
                <w:sz w:val="18"/>
              </w:rPr>
              <w:t>%CBW]</w:t>
            </w:r>
            <w:r w:rsidRPr="00DD3EFD">
              <w:rPr>
                <w:rFonts w:ascii="Arial" w:hAnsi="Arial"/>
                <w:sz w:val="18"/>
                <w:szCs w:val="18"/>
              </w:rPr>
              <w:t xml:space="preserve"> </w:t>
            </w:r>
            <w:r w:rsidRPr="00DD3EFD">
              <w:rPr>
                <w:rFonts w:ascii="Arial" w:hAnsi="Arial" w:cs="Arial"/>
                <w:bCs/>
                <w:sz w:val="18"/>
                <w:szCs w:val="18"/>
              </w:rPr>
              <w:t>(BW 200MHz)</w:t>
            </w:r>
          </w:p>
          <w:p w14:paraId="7272566A" w14:textId="607F159B" w:rsidR="001D1B30" w:rsidRPr="00DD3EFD" w:rsidRDefault="001D1B30" w:rsidP="001D1B30">
            <w:pPr>
              <w:pStyle w:val="TAL"/>
              <w:rPr>
                <w:rFonts w:cs="Arial"/>
                <w:bCs/>
                <w:szCs w:val="18"/>
              </w:rPr>
            </w:pPr>
            <w:r w:rsidRPr="00DD3EFD">
              <w:rPr>
                <w:rFonts w:cs="Arial"/>
              </w:rPr>
              <w:t>±1.7</w:t>
            </w:r>
            <w:r w:rsidR="009F7C98">
              <w:rPr>
                <w:rFonts w:cs="Arial"/>
              </w:rPr>
              <w:t> </w:t>
            </w:r>
            <w:r w:rsidR="009F7C98" w:rsidRPr="00DD3EFD">
              <w:t>[</w:t>
            </w:r>
            <w:r w:rsidRPr="00DD3EFD">
              <w:t>%CBW]</w:t>
            </w:r>
            <w:r w:rsidRPr="00DD3EFD">
              <w:rPr>
                <w:szCs w:val="18"/>
              </w:rPr>
              <w:t xml:space="preserve"> </w:t>
            </w:r>
            <w:r w:rsidRPr="00DD3EFD">
              <w:rPr>
                <w:rFonts w:cs="Arial"/>
                <w:bCs/>
                <w:szCs w:val="18"/>
              </w:rPr>
              <w:t>(BW 400MHz)</w:t>
            </w:r>
          </w:p>
          <w:p w14:paraId="276A11CD" w14:textId="77777777" w:rsidR="001D1B30" w:rsidRPr="00DD3EFD" w:rsidRDefault="001D1B30" w:rsidP="001D1B30">
            <w:pPr>
              <w:pStyle w:val="TAL"/>
              <w:rPr>
                <w:rFonts w:cs="Arial"/>
                <w:bCs/>
                <w:szCs w:val="18"/>
              </w:rPr>
            </w:pPr>
          </w:p>
          <w:p w14:paraId="2B39B187" w14:textId="77777777" w:rsidR="001D1B30" w:rsidRPr="00DD3EFD" w:rsidRDefault="001D1B30" w:rsidP="001D1B30">
            <w:pPr>
              <w:pStyle w:val="TAL"/>
              <w:rPr>
                <w:rFonts w:cs="Arial"/>
                <w:bCs/>
                <w:szCs w:val="18"/>
                <w:u w:val="single"/>
              </w:rPr>
            </w:pPr>
            <w:r w:rsidRPr="00DD3EFD">
              <w:rPr>
                <w:rFonts w:cs="Arial"/>
                <w:bCs/>
                <w:szCs w:val="18"/>
                <w:u w:val="single"/>
              </w:rPr>
              <w:t>PC3:</w:t>
            </w:r>
          </w:p>
          <w:p w14:paraId="5F5C4987" w14:textId="77777777" w:rsidR="001D1B30" w:rsidRPr="00DD3EFD" w:rsidRDefault="001D1B30" w:rsidP="001D1B30">
            <w:pPr>
              <w:pStyle w:val="TAL"/>
              <w:rPr>
                <w:rFonts w:cs="Arial"/>
                <w:bCs/>
                <w:szCs w:val="18"/>
              </w:rPr>
            </w:pPr>
            <w:r w:rsidRPr="00DD3EFD">
              <w:rPr>
                <w:rFonts w:cs="Arial"/>
                <w:bCs/>
                <w:szCs w:val="18"/>
              </w:rPr>
              <w:t>FR2c:</w:t>
            </w:r>
          </w:p>
          <w:p w14:paraId="727DB6CD" w14:textId="64BCCB5A" w:rsidR="001D1B30" w:rsidRPr="00DD3EFD" w:rsidRDefault="001D1B30" w:rsidP="001D1B30">
            <w:pPr>
              <w:keepNext/>
              <w:keepLines/>
              <w:spacing w:after="0"/>
              <w:rPr>
                <w:rFonts w:ascii="Arial" w:hAnsi="Arial" w:cs="Arial"/>
                <w:bCs/>
                <w:sz w:val="18"/>
                <w:szCs w:val="18"/>
              </w:rPr>
            </w:pPr>
            <w:r w:rsidRPr="00DD3EFD">
              <w:rPr>
                <w:rFonts w:ascii="Arial" w:hAnsi="Arial" w:cs="Arial"/>
                <w:sz w:val="18"/>
              </w:rPr>
              <w:t>±</w:t>
            </w:r>
            <w:r w:rsidRPr="00DD3EFD">
              <w:rPr>
                <w:rFonts w:ascii="Arial" w:hAnsi="Arial"/>
                <w:sz w:val="18"/>
              </w:rPr>
              <w:t>0.65</w:t>
            </w:r>
            <w:r w:rsidR="009F7C98">
              <w:rPr>
                <w:rFonts w:ascii="Arial" w:hAnsi="Arial"/>
                <w:sz w:val="18"/>
              </w:rPr>
              <w:t> </w:t>
            </w:r>
            <w:r w:rsidR="009F7C98" w:rsidRPr="00DD3EFD">
              <w:rPr>
                <w:rFonts w:ascii="Arial" w:hAnsi="Arial"/>
                <w:sz w:val="18"/>
              </w:rPr>
              <w:t>[</w:t>
            </w:r>
            <w:r w:rsidRPr="00DD3EFD">
              <w:rPr>
                <w:rFonts w:ascii="Arial" w:hAnsi="Arial"/>
                <w:sz w:val="18"/>
              </w:rPr>
              <w:t>%CBW]</w:t>
            </w:r>
            <w:r w:rsidRPr="00DD3EFD">
              <w:rPr>
                <w:rFonts w:ascii="Arial" w:hAnsi="Arial" w:cs="Arial"/>
                <w:bCs/>
                <w:sz w:val="18"/>
                <w:szCs w:val="18"/>
              </w:rPr>
              <w:t xml:space="preserve"> (BW 50MHz)</w:t>
            </w:r>
          </w:p>
          <w:p w14:paraId="5BDAD2DA" w14:textId="1EF52AAB" w:rsidR="001D1B30" w:rsidRPr="00DD3EFD" w:rsidRDefault="001D1B30" w:rsidP="001D1B30">
            <w:pPr>
              <w:keepNext/>
              <w:keepLines/>
              <w:spacing w:after="0"/>
              <w:rPr>
                <w:rFonts w:ascii="Arial" w:hAnsi="Arial" w:cs="v4.2.0"/>
                <w:sz w:val="18"/>
              </w:rPr>
            </w:pPr>
            <w:r w:rsidRPr="00DD3EFD">
              <w:rPr>
                <w:rFonts w:ascii="Arial" w:hAnsi="Arial" w:cs="Arial"/>
                <w:sz w:val="18"/>
              </w:rPr>
              <w:t>±0.65</w:t>
            </w:r>
            <w:r w:rsidR="009F7C98">
              <w:rPr>
                <w:rFonts w:ascii="Arial" w:hAnsi="Arial" w:cs="Arial"/>
                <w:sz w:val="18"/>
              </w:rPr>
              <w:t> </w:t>
            </w:r>
            <w:r w:rsidR="009F7C98" w:rsidRPr="00DD3EFD">
              <w:rPr>
                <w:rFonts w:ascii="Arial" w:hAnsi="Arial"/>
                <w:sz w:val="18"/>
              </w:rPr>
              <w:t>[</w:t>
            </w:r>
            <w:r w:rsidRPr="00DD3EFD">
              <w:rPr>
                <w:rFonts w:ascii="Arial" w:hAnsi="Arial"/>
                <w:sz w:val="18"/>
              </w:rPr>
              <w:t>%CBW]</w:t>
            </w:r>
            <w:r w:rsidRPr="00DD3EFD">
              <w:rPr>
                <w:rFonts w:ascii="Arial" w:hAnsi="Arial" w:cs="Arial"/>
                <w:bCs/>
                <w:sz w:val="18"/>
                <w:szCs w:val="18"/>
              </w:rPr>
              <w:t xml:space="preserve"> (BW 100MHz)</w:t>
            </w:r>
          </w:p>
          <w:p w14:paraId="74D7E31D" w14:textId="13E2AF34" w:rsidR="001D1B30" w:rsidRPr="00DD3EFD" w:rsidRDefault="001D1B30" w:rsidP="001D1B30">
            <w:pPr>
              <w:keepNext/>
              <w:keepLines/>
              <w:spacing w:after="0"/>
              <w:rPr>
                <w:rFonts w:ascii="Arial" w:hAnsi="Arial" w:cs="v4.2.0"/>
                <w:sz w:val="18"/>
              </w:rPr>
            </w:pPr>
            <w:r w:rsidRPr="00DD3EFD">
              <w:rPr>
                <w:rFonts w:ascii="Arial" w:hAnsi="Arial" w:cs="Arial"/>
                <w:sz w:val="18"/>
              </w:rPr>
              <w:t>±1.2</w:t>
            </w:r>
            <w:r w:rsidR="009F7C98">
              <w:rPr>
                <w:rFonts w:ascii="Arial" w:hAnsi="Arial" w:cs="Arial"/>
                <w:sz w:val="18"/>
              </w:rPr>
              <w:t> </w:t>
            </w:r>
            <w:r w:rsidR="009F7C98" w:rsidRPr="00DD3EFD">
              <w:rPr>
                <w:rFonts w:ascii="Arial" w:hAnsi="Arial"/>
                <w:sz w:val="18"/>
              </w:rPr>
              <w:t>[</w:t>
            </w:r>
            <w:r w:rsidRPr="00DD3EFD">
              <w:rPr>
                <w:rFonts w:ascii="Arial" w:hAnsi="Arial"/>
                <w:sz w:val="18"/>
              </w:rPr>
              <w:t>%CBW]</w:t>
            </w:r>
            <w:r w:rsidRPr="00DD3EFD">
              <w:rPr>
                <w:rFonts w:ascii="Arial" w:hAnsi="Arial"/>
                <w:sz w:val="18"/>
                <w:szCs w:val="18"/>
              </w:rPr>
              <w:t xml:space="preserve"> </w:t>
            </w:r>
            <w:r w:rsidRPr="00DD3EFD">
              <w:rPr>
                <w:rFonts w:ascii="Arial" w:hAnsi="Arial" w:cs="Arial"/>
                <w:bCs/>
                <w:sz w:val="18"/>
                <w:szCs w:val="18"/>
              </w:rPr>
              <w:t>(BW 200MHz)</w:t>
            </w:r>
          </w:p>
          <w:p w14:paraId="66F5D7F8" w14:textId="1C92F1CB" w:rsidR="001D1B30" w:rsidRPr="001F23FC" w:rsidRDefault="001D1B30" w:rsidP="001D1B30">
            <w:pPr>
              <w:pStyle w:val="TAL"/>
              <w:rPr>
                <w:rFonts w:cs="v4.2.0"/>
              </w:rPr>
            </w:pPr>
            <w:r w:rsidRPr="00DD3EFD">
              <w:rPr>
                <w:rFonts w:cs="Arial"/>
              </w:rPr>
              <w:t>±TBD</w:t>
            </w:r>
            <w:r w:rsidR="009F7C98">
              <w:rPr>
                <w:rFonts w:cs="Arial"/>
              </w:rPr>
              <w:t> </w:t>
            </w:r>
            <w:r w:rsidR="009F7C98" w:rsidRPr="00DD3EFD">
              <w:t>[</w:t>
            </w:r>
            <w:r w:rsidRPr="00DD3EFD">
              <w:t>%CB</w:t>
            </w:r>
            <w:r w:rsidRPr="001F23FC">
              <w:t>W]</w:t>
            </w:r>
            <w:r w:rsidRPr="001F23FC">
              <w:rPr>
                <w:szCs w:val="18"/>
              </w:rPr>
              <w:t xml:space="preserve"> </w:t>
            </w:r>
            <w:r w:rsidRPr="001F23FC">
              <w:rPr>
                <w:rFonts w:cs="Arial"/>
                <w:bCs/>
                <w:szCs w:val="18"/>
              </w:rPr>
              <w:t>(BW 400MHz)</w:t>
            </w:r>
          </w:p>
        </w:tc>
        <w:tc>
          <w:tcPr>
            <w:tcW w:w="2949" w:type="dxa"/>
          </w:tcPr>
          <w:p w14:paraId="006B2CE0" w14:textId="77777777" w:rsidR="001D1B30" w:rsidRPr="001F23FC" w:rsidRDefault="001D1B30" w:rsidP="001D1B30">
            <w:pPr>
              <w:pStyle w:val="TAL"/>
              <w:rPr>
                <w:rFonts w:cs="Arial"/>
                <w:snapToGrid w:val="0"/>
                <w:lang w:eastAsia="sv-SE"/>
              </w:rPr>
            </w:pPr>
          </w:p>
        </w:tc>
      </w:tr>
      <w:tr w:rsidR="001D1B30" w:rsidRPr="001F23FC" w14:paraId="5553A3B7" w14:textId="77777777" w:rsidTr="005D2397">
        <w:trPr>
          <w:gridAfter w:val="1"/>
          <w:wAfter w:w="77" w:type="dxa"/>
          <w:cantSplit/>
          <w:jc w:val="center"/>
        </w:trPr>
        <w:tc>
          <w:tcPr>
            <w:tcW w:w="2720" w:type="dxa"/>
            <w:gridSpan w:val="2"/>
          </w:tcPr>
          <w:p w14:paraId="643D6C0E" w14:textId="4B068308" w:rsidR="001D1B30" w:rsidRPr="001F23FC" w:rsidRDefault="001D1B30" w:rsidP="001D1B30">
            <w:pPr>
              <w:pStyle w:val="TAL"/>
            </w:pPr>
            <w:r w:rsidRPr="001F23FC">
              <w:rPr>
                <w:rFonts w:cs="v4.2.0"/>
              </w:rPr>
              <w:t>6.5D.2.1 Spectrum Emission Mask for UL MIMO</w:t>
            </w:r>
          </w:p>
        </w:tc>
        <w:tc>
          <w:tcPr>
            <w:tcW w:w="3629" w:type="dxa"/>
          </w:tcPr>
          <w:p w14:paraId="236740E9" w14:textId="53DD962F" w:rsidR="001D1B30" w:rsidRPr="001F23FC" w:rsidRDefault="001D1B30" w:rsidP="001D1B30">
            <w:pPr>
              <w:pStyle w:val="TAL"/>
            </w:pPr>
            <w:r w:rsidRPr="001F23FC">
              <w:rPr>
                <w:rFonts w:cs="v4.2.0"/>
              </w:rPr>
              <w:t>Same as 6.5.2.1</w:t>
            </w:r>
          </w:p>
        </w:tc>
        <w:tc>
          <w:tcPr>
            <w:tcW w:w="2949" w:type="dxa"/>
          </w:tcPr>
          <w:p w14:paraId="4B31ECBB" w14:textId="77777777" w:rsidR="001D1B30" w:rsidRPr="001F23FC" w:rsidRDefault="001D1B30" w:rsidP="001D1B30">
            <w:pPr>
              <w:pStyle w:val="TAL"/>
              <w:rPr>
                <w:rFonts w:cs="Arial"/>
                <w:snapToGrid w:val="0"/>
                <w:lang w:eastAsia="sv-SE"/>
              </w:rPr>
            </w:pPr>
          </w:p>
        </w:tc>
      </w:tr>
      <w:tr w:rsidR="001D1B30" w:rsidRPr="001F23FC" w14:paraId="1650AA51" w14:textId="77777777" w:rsidTr="005D2397">
        <w:trPr>
          <w:gridAfter w:val="1"/>
          <w:wAfter w:w="77" w:type="dxa"/>
          <w:cantSplit/>
          <w:jc w:val="center"/>
        </w:trPr>
        <w:tc>
          <w:tcPr>
            <w:tcW w:w="2720" w:type="dxa"/>
            <w:gridSpan w:val="2"/>
          </w:tcPr>
          <w:p w14:paraId="29C2528D" w14:textId="76D75F77" w:rsidR="001D1B30" w:rsidRPr="001F23FC" w:rsidRDefault="001D1B30" w:rsidP="001D1B30">
            <w:pPr>
              <w:pStyle w:val="TAL"/>
            </w:pPr>
            <w:r w:rsidRPr="001F23FC">
              <w:rPr>
                <w:rFonts w:cs="v4.2.0"/>
              </w:rPr>
              <w:t>6.5D.2.2 Adjacent channel leakage ratio for UL MIMO</w:t>
            </w:r>
          </w:p>
        </w:tc>
        <w:tc>
          <w:tcPr>
            <w:tcW w:w="3629" w:type="dxa"/>
          </w:tcPr>
          <w:p w14:paraId="1EE5A85E" w14:textId="3F7642A1" w:rsidR="001D1B30" w:rsidRPr="001F23FC" w:rsidRDefault="001D1B30" w:rsidP="001D1B30">
            <w:pPr>
              <w:pStyle w:val="TAL"/>
            </w:pPr>
            <w:r w:rsidRPr="001F23FC">
              <w:rPr>
                <w:rFonts w:cs="v4.2.0"/>
              </w:rPr>
              <w:t>Same as 6.5.2.3</w:t>
            </w:r>
          </w:p>
        </w:tc>
        <w:tc>
          <w:tcPr>
            <w:tcW w:w="2949" w:type="dxa"/>
          </w:tcPr>
          <w:p w14:paraId="6B78DA04" w14:textId="77777777" w:rsidR="001D1B30" w:rsidRPr="001F23FC" w:rsidRDefault="001D1B30" w:rsidP="001D1B30">
            <w:pPr>
              <w:pStyle w:val="TAL"/>
              <w:rPr>
                <w:rFonts w:cs="Arial"/>
                <w:snapToGrid w:val="0"/>
                <w:lang w:eastAsia="sv-SE"/>
              </w:rPr>
            </w:pPr>
          </w:p>
        </w:tc>
      </w:tr>
      <w:tr w:rsidR="001D1B30" w:rsidRPr="001F23FC" w14:paraId="17706E55" w14:textId="77777777" w:rsidTr="005D2397">
        <w:trPr>
          <w:gridAfter w:val="1"/>
          <w:wAfter w:w="77" w:type="dxa"/>
          <w:cantSplit/>
          <w:jc w:val="center"/>
        </w:trPr>
        <w:tc>
          <w:tcPr>
            <w:tcW w:w="2720" w:type="dxa"/>
            <w:gridSpan w:val="2"/>
          </w:tcPr>
          <w:p w14:paraId="158B83CF" w14:textId="36E6F1A1" w:rsidR="001D1B30" w:rsidRPr="001F23FC" w:rsidRDefault="001D1B30" w:rsidP="001D1B30">
            <w:pPr>
              <w:pStyle w:val="TAL"/>
            </w:pPr>
            <w:r w:rsidRPr="001F23FC">
              <w:t>6.5D.3.1 Transmitter Spurious emissions for UL MIMO</w:t>
            </w:r>
          </w:p>
        </w:tc>
        <w:tc>
          <w:tcPr>
            <w:tcW w:w="3629" w:type="dxa"/>
          </w:tcPr>
          <w:p w14:paraId="244C4915" w14:textId="54D090D8" w:rsidR="001D1B30" w:rsidRPr="001F23FC" w:rsidRDefault="001D1B30" w:rsidP="001D1B30">
            <w:pPr>
              <w:pStyle w:val="TAL"/>
            </w:pPr>
            <w:r w:rsidRPr="001F23FC">
              <w:rPr>
                <w:rFonts w:cs="v4.2.0"/>
              </w:rPr>
              <w:t>Same ad 6.5.3.1</w:t>
            </w:r>
          </w:p>
        </w:tc>
        <w:tc>
          <w:tcPr>
            <w:tcW w:w="2949" w:type="dxa"/>
          </w:tcPr>
          <w:p w14:paraId="1D9C7CE7" w14:textId="77777777" w:rsidR="001D1B30" w:rsidRPr="001F23FC" w:rsidRDefault="001D1B30" w:rsidP="001D1B30">
            <w:pPr>
              <w:pStyle w:val="TAL"/>
              <w:rPr>
                <w:rFonts w:cs="Arial"/>
                <w:snapToGrid w:val="0"/>
                <w:lang w:eastAsia="sv-SE"/>
              </w:rPr>
            </w:pPr>
          </w:p>
        </w:tc>
      </w:tr>
      <w:tr w:rsidR="001D1B30" w:rsidRPr="001F23FC" w14:paraId="7D1B67EE" w14:textId="77777777" w:rsidTr="005D2397">
        <w:trPr>
          <w:gridAfter w:val="1"/>
          <w:wAfter w:w="77" w:type="dxa"/>
          <w:cantSplit/>
          <w:jc w:val="center"/>
        </w:trPr>
        <w:tc>
          <w:tcPr>
            <w:tcW w:w="2720" w:type="dxa"/>
            <w:gridSpan w:val="2"/>
          </w:tcPr>
          <w:p w14:paraId="059875AD" w14:textId="605182C3" w:rsidR="001D1B30" w:rsidRPr="001F23FC" w:rsidRDefault="001D1B30" w:rsidP="001D1B30">
            <w:pPr>
              <w:pStyle w:val="TAL"/>
            </w:pPr>
            <w:r w:rsidRPr="001F23FC">
              <w:t>6.5D.3.2 Spurious emission band UE co-existence for UL MIMO</w:t>
            </w:r>
          </w:p>
        </w:tc>
        <w:tc>
          <w:tcPr>
            <w:tcW w:w="3629" w:type="dxa"/>
          </w:tcPr>
          <w:p w14:paraId="44E72166" w14:textId="321259F1" w:rsidR="001D1B30" w:rsidRPr="001F23FC" w:rsidRDefault="001D1B30" w:rsidP="001D1B30">
            <w:pPr>
              <w:pStyle w:val="TAL"/>
            </w:pPr>
            <w:r w:rsidRPr="001F23FC">
              <w:rPr>
                <w:rFonts w:cs="v4.2.0"/>
              </w:rPr>
              <w:t>Same ad 6.5.3.2</w:t>
            </w:r>
          </w:p>
        </w:tc>
        <w:tc>
          <w:tcPr>
            <w:tcW w:w="2949" w:type="dxa"/>
          </w:tcPr>
          <w:p w14:paraId="71F91EB1" w14:textId="77777777" w:rsidR="001D1B30" w:rsidRPr="001F23FC" w:rsidRDefault="001D1B30" w:rsidP="001D1B30">
            <w:pPr>
              <w:pStyle w:val="TAL"/>
              <w:rPr>
                <w:rFonts w:cs="Arial"/>
                <w:snapToGrid w:val="0"/>
                <w:lang w:eastAsia="sv-SE"/>
              </w:rPr>
            </w:pPr>
          </w:p>
        </w:tc>
      </w:tr>
      <w:tr w:rsidR="001D1B30" w:rsidRPr="001F23FC" w14:paraId="35A97328" w14:textId="77777777" w:rsidTr="005D2397">
        <w:trPr>
          <w:gridAfter w:val="1"/>
          <w:wAfter w:w="77" w:type="dxa"/>
          <w:cantSplit/>
          <w:jc w:val="center"/>
        </w:trPr>
        <w:tc>
          <w:tcPr>
            <w:tcW w:w="2720" w:type="dxa"/>
            <w:gridSpan w:val="2"/>
          </w:tcPr>
          <w:p w14:paraId="4B46B2E8" w14:textId="051149FF" w:rsidR="001D1B30" w:rsidRPr="001F23FC" w:rsidRDefault="001D1B30" w:rsidP="001D1B30">
            <w:pPr>
              <w:pStyle w:val="TAL"/>
            </w:pPr>
            <w:r w:rsidRPr="001F23FC">
              <w:t>6.5D.3.3 Additional spurious emissions for UL MIMO</w:t>
            </w:r>
          </w:p>
        </w:tc>
        <w:tc>
          <w:tcPr>
            <w:tcW w:w="3629" w:type="dxa"/>
          </w:tcPr>
          <w:p w14:paraId="724A553B" w14:textId="03506E24" w:rsidR="001D1B30" w:rsidRPr="001F23FC" w:rsidRDefault="001D1B30" w:rsidP="001D1B30">
            <w:pPr>
              <w:pStyle w:val="TAL"/>
            </w:pPr>
            <w:r w:rsidRPr="001F23FC">
              <w:rPr>
                <w:rFonts w:cs="v4.2.0"/>
              </w:rPr>
              <w:t>Same ad 6.5.3.3</w:t>
            </w:r>
          </w:p>
        </w:tc>
        <w:tc>
          <w:tcPr>
            <w:tcW w:w="2949" w:type="dxa"/>
          </w:tcPr>
          <w:p w14:paraId="28B4A84E" w14:textId="77777777" w:rsidR="001D1B30" w:rsidRPr="001F23FC" w:rsidRDefault="001D1B30" w:rsidP="001D1B30">
            <w:pPr>
              <w:pStyle w:val="TAL"/>
              <w:rPr>
                <w:rFonts w:cs="Arial"/>
                <w:snapToGrid w:val="0"/>
                <w:lang w:eastAsia="sv-SE"/>
              </w:rPr>
            </w:pPr>
          </w:p>
        </w:tc>
      </w:tr>
      <w:tr w:rsidR="001D1B30" w:rsidRPr="001F23FC" w14:paraId="606F483B" w14:textId="77777777" w:rsidTr="005D2397">
        <w:trPr>
          <w:gridAfter w:val="1"/>
          <w:wAfter w:w="77" w:type="dxa"/>
          <w:cantSplit/>
          <w:jc w:val="center"/>
        </w:trPr>
        <w:tc>
          <w:tcPr>
            <w:tcW w:w="2720" w:type="dxa"/>
            <w:gridSpan w:val="2"/>
          </w:tcPr>
          <w:p w14:paraId="55BA53F7" w14:textId="3F9E1EE3" w:rsidR="001D1B30" w:rsidRPr="001F23FC" w:rsidRDefault="001D1B30" w:rsidP="001D1B30">
            <w:pPr>
              <w:pStyle w:val="TAL"/>
            </w:pPr>
            <w:r w:rsidRPr="001F23FC">
              <w:rPr>
                <w:rFonts w:cs="v4.2.0"/>
              </w:rPr>
              <w:t>6.6.1 Beam correspondence – EIRP</w:t>
            </w:r>
          </w:p>
        </w:tc>
        <w:tc>
          <w:tcPr>
            <w:tcW w:w="3629" w:type="dxa"/>
          </w:tcPr>
          <w:p w14:paraId="3013D312" w14:textId="77777777" w:rsidR="001D1B30" w:rsidRPr="001F23FC" w:rsidRDefault="001D1B30" w:rsidP="001D1B30">
            <w:pPr>
              <w:pStyle w:val="TAL"/>
              <w:rPr>
                <w:rFonts w:cs="Arial"/>
                <w:bCs/>
                <w:szCs w:val="18"/>
              </w:rPr>
            </w:pPr>
            <w:r w:rsidRPr="001F23FC">
              <w:rPr>
                <w:rFonts w:cs="Arial"/>
                <w:bCs/>
                <w:szCs w:val="18"/>
                <w:u w:val="single"/>
              </w:rPr>
              <w:t>PC3</w:t>
            </w:r>
          </w:p>
          <w:p w14:paraId="0395138A"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 cm</w:t>
            </w:r>
          </w:p>
          <w:p w14:paraId="091B38E1" w14:textId="77777777" w:rsidR="001D1B30" w:rsidRPr="001F23FC" w:rsidRDefault="001D1B30" w:rsidP="001D1B30">
            <w:pPr>
              <w:pStyle w:val="TAL"/>
              <w:rPr>
                <w:rFonts w:cs="Arial"/>
                <w:bCs/>
                <w:szCs w:val="18"/>
              </w:rPr>
            </w:pPr>
            <w:r w:rsidRPr="001F23FC">
              <w:rPr>
                <w:rFonts w:cs="Arial"/>
              </w:rPr>
              <w:t xml:space="preserve">2.67 </w:t>
            </w:r>
            <w:r w:rsidRPr="001F23FC">
              <w:rPr>
                <w:rFonts w:cs="Arial"/>
                <w:bCs/>
                <w:szCs w:val="18"/>
              </w:rPr>
              <w:t>dB (FR2a, NTC testing)</w:t>
            </w:r>
          </w:p>
          <w:p w14:paraId="68341068" w14:textId="7461B580" w:rsidR="001D1B30" w:rsidRPr="001F23FC" w:rsidRDefault="001D1B30" w:rsidP="001D1B30">
            <w:pPr>
              <w:pStyle w:val="TAL"/>
            </w:pPr>
            <w:r w:rsidRPr="001F23FC">
              <w:rPr>
                <w:rFonts w:cs="Arial"/>
              </w:rPr>
              <w:t>3.80</w:t>
            </w:r>
            <w:r w:rsidRPr="001F23FC">
              <w:rPr>
                <w:rFonts w:cs="Arial"/>
                <w:bCs/>
                <w:szCs w:val="18"/>
              </w:rPr>
              <w:t xml:space="preserve"> dB (FR2b, NTC testing)</w:t>
            </w:r>
          </w:p>
        </w:tc>
        <w:tc>
          <w:tcPr>
            <w:tcW w:w="2949" w:type="dxa"/>
          </w:tcPr>
          <w:p w14:paraId="30665247" w14:textId="635A9668" w:rsidR="001D1B30" w:rsidRPr="001F23FC" w:rsidRDefault="001D1B30" w:rsidP="001D1B30">
            <w:pPr>
              <w:pStyle w:val="TAL"/>
              <w:rPr>
                <w:rFonts w:cs="Arial"/>
                <w:snapToGrid w:val="0"/>
                <w:lang w:eastAsia="sv-SE"/>
              </w:rPr>
            </w:pPr>
            <w:r w:rsidRPr="001F23FC">
              <w:rPr>
                <w:rFonts w:cs="Arial"/>
                <w:snapToGrid w:val="0"/>
              </w:rPr>
              <w:t xml:space="preserve">MTSU = 1.00 x MU (from </w:t>
            </w:r>
            <w:r w:rsidRPr="001F23FC">
              <w:t>Table B.18a.2-2</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1D1B30" w:rsidRPr="001F23FC" w14:paraId="342B3EE8" w14:textId="77777777" w:rsidTr="005D2397">
        <w:trPr>
          <w:gridAfter w:val="1"/>
          <w:wAfter w:w="77" w:type="dxa"/>
          <w:cantSplit/>
          <w:jc w:val="center"/>
        </w:trPr>
        <w:tc>
          <w:tcPr>
            <w:tcW w:w="2720" w:type="dxa"/>
            <w:gridSpan w:val="2"/>
          </w:tcPr>
          <w:p w14:paraId="7D680614" w14:textId="4869BC24" w:rsidR="001D1B30" w:rsidRPr="001F23FC" w:rsidRDefault="001D1B30" w:rsidP="001D1B30">
            <w:pPr>
              <w:pStyle w:val="TAL"/>
            </w:pPr>
            <w:r w:rsidRPr="001F23FC">
              <w:rPr>
                <w:rFonts w:cs="v4.2.0"/>
              </w:rPr>
              <w:t>6.6.2 Enhanced Beam correspondence - EIRP</w:t>
            </w:r>
          </w:p>
        </w:tc>
        <w:tc>
          <w:tcPr>
            <w:tcW w:w="3629" w:type="dxa"/>
          </w:tcPr>
          <w:p w14:paraId="1ABE3929" w14:textId="1B638E71" w:rsidR="001D1B30" w:rsidRPr="001F23FC" w:rsidRDefault="001D1B30" w:rsidP="001D1B30">
            <w:pPr>
              <w:pStyle w:val="TAL"/>
            </w:pPr>
            <w:r w:rsidRPr="001F23FC">
              <w:rPr>
                <w:rFonts w:cs="v4.2.0"/>
              </w:rPr>
              <w:t>Same as 6.6.1</w:t>
            </w:r>
          </w:p>
        </w:tc>
        <w:tc>
          <w:tcPr>
            <w:tcW w:w="2949" w:type="dxa"/>
          </w:tcPr>
          <w:p w14:paraId="0EA3922B" w14:textId="77777777" w:rsidR="001D1B30" w:rsidRPr="001F23FC" w:rsidRDefault="001D1B30" w:rsidP="001D1B30">
            <w:pPr>
              <w:pStyle w:val="TAL"/>
              <w:rPr>
                <w:rFonts w:cs="Arial"/>
                <w:snapToGrid w:val="0"/>
                <w:lang w:eastAsia="sv-SE"/>
              </w:rPr>
            </w:pPr>
          </w:p>
        </w:tc>
      </w:tr>
      <w:tr w:rsidR="001D1B30" w:rsidRPr="001F23FC"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1D1B30" w:rsidRPr="001F23FC" w:rsidRDefault="001D1B30" w:rsidP="001D1B30">
            <w:pPr>
              <w:pStyle w:val="TAN"/>
              <w:rPr>
                <w:snapToGrid w:val="0"/>
                <w:lang w:eastAsia="sv-SE"/>
              </w:rPr>
            </w:pPr>
            <w:r w:rsidRPr="001F23FC">
              <w:rPr>
                <w:snapToGrid w:val="0"/>
                <w:lang w:eastAsia="sv-SE"/>
              </w:rPr>
              <w:t>NOTE 1:</w:t>
            </w:r>
            <w:r w:rsidRPr="001F23FC">
              <w:rPr>
                <w:snapToGrid w:val="0"/>
                <w:lang w:eastAsia="sv-SE"/>
              </w:rPr>
              <w:tab/>
              <w:t>FR2a, FR2b and FR2c are specified in Table 5.1-2.</w:t>
            </w:r>
          </w:p>
        </w:tc>
      </w:tr>
    </w:tbl>
    <w:p w14:paraId="38CB8738" w14:textId="70B37E48" w:rsidR="0032234A" w:rsidRPr="001F23FC" w:rsidRDefault="0032234A" w:rsidP="00B55740"/>
    <w:p w14:paraId="1DE303C2" w14:textId="77777777" w:rsidR="007F45F2" w:rsidRPr="001F23FC" w:rsidRDefault="00927F4E" w:rsidP="007F45F2">
      <w:pPr>
        <w:pStyle w:val="TH"/>
      </w:pPr>
      <w:bookmarkStart w:id="567" w:name="_CRTableF_1_22"/>
      <w:r w:rsidRPr="001F23FC">
        <w:t xml:space="preserve">Table </w:t>
      </w:r>
      <w:bookmarkEnd w:id="567"/>
      <w:r w:rsidRPr="001F23FC">
        <w:t>F.1.2-2: EVM Measurement Uncertainty (MU) for PUSCH, PC3,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092"/>
        <w:gridCol w:w="823"/>
        <w:gridCol w:w="970"/>
        <w:gridCol w:w="970"/>
        <w:gridCol w:w="970"/>
      </w:tblGrid>
      <w:tr w:rsidR="007F45F2" w:rsidRPr="001F23FC" w14:paraId="42401FD7"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2913E01A"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7A8908E1" w14:textId="77777777" w:rsidR="007F45F2" w:rsidRPr="001F23FC" w:rsidRDefault="007F45F2" w:rsidP="001F23FC">
            <w:pPr>
              <w:pStyle w:val="TAH"/>
            </w:pPr>
            <w:r w:rsidRPr="001F23FC">
              <w:t>Modulation</w:t>
            </w:r>
          </w:p>
        </w:tc>
        <w:tc>
          <w:tcPr>
            <w:tcW w:w="1092" w:type="dxa"/>
            <w:tcBorders>
              <w:top w:val="single" w:sz="4" w:space="0" w:color="auto"/>
              <w:left w:val="nil"/>
              <w:bottom w:val="single" w:sz="4" w:space="0" w:color="auto"/>
              <w:right w:val="single" w:sz="4" w:space="0" w:color="auto"/>
            </w:tcBorders>
            <w:noWrap/>
            <w:hideMark/>
          </w:tcPr>
          <w:p w14:paraId="76268BDB" w14:textId="77777777" w:rsidR="007F45F2" w:rsidRPr="001F23FC" w:rsidRDefault="007F45F2" w:rsidP="001F23FC">
            <w:pPr>
              <w:pStyle w:val="TAH"/>
            </w:pPr>
            <w:r w:rsidRPr="001F23FC">
              <w:t xml:space="preserve">RB </w:t>
            </w:r>
            <w:proofErr w:type="spellStart"/>
            <w:r w:rsidRPr="001F23FC">
              <w:t>alloc</w:t>
            </w:r>
            <w:proofErr w:type="spellEnd"/>
            <w:r w:rsidRPr="001F23FC">
              <w:t>.</w:t>
            </w:r>
          </w:p>
        </w:tc>
        <w:tc>
          <w:tcPr>
            <w:tcW w:w="823" w:type="dxa"/>
            <w:tcBorders>
              <w:top w:val="single" w:sz="4" w:space="0" w:color="auto"/>
              <w:left w:val="nil"/>
              <w:bottom w:val="single" w:sz="4" w:space="0" w:color="auto"/>
              <w:right w:val="single" w:sz="4" w:space="0" w:color="auto"/>
            </w:tcBorders>
            <w:noWrap/>
            <w:hideMark/>
          </w:tcPr>
          <w:p w14:paraId="3FD054F5"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36581358"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6BEAF6BA"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30081CA8" w14:textId="77777777" w:rsidR="007F45F2" w:rsidRPr="001F23FC" w:rsidRDefault="007F45F2" w:rsidP="001F23FC">
            <w:pPr>
              <w:pStyle w:val="TAH"/>
            </w:pPr>
            <w:r w:rsidRPr="001F23FC">
              <w:t>400MHz</w:t>
            </w:r>
          </w:p>
        </w:tc>
      </w:tr>
      <w:tr w:rsidR="007F45F2" w:rsidRPr="001F23FC" w14:paraId="47B1EA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1124789"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254F10BD"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541DE73"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2AFFE008"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35426F38"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50B188CA"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5D9983B" w14:textId="77777777" w:rsidR="007F45F2" w:rsidRPr="001F23FC" w:rsidRDefault="007F45F2" w:rsidP="001F23FC">
            <w:pPr>
              <w:pStyle w:val="TAC"/>
            </w:pPr>
            <w:r w:rsidRPr="001F23FC">
              <w:t>7.69%</w:t>
            </w:r>
          </w:p>
        </w:tc>
      </w:tr>
      <w:tr w:rsidR="007F45F2" w:rsidRPr="001F23FC" w14:paraId="28B883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6BB2D0"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31B785BE"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8929BFE"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5B775489"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0BF2EFE1"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01E931A1"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6A21AB60" w14:textId="77777777" w:rsidR="007F45F2" w:rsidRPr="001F23FC" w:rsidRDefault="007F45F2" w:rsidP="001F23FC">
            <w:pPr>
              <w:pStyle w:val="TAC"/>
            </w:pPr>
            <w:r w:rsidRPr="001F23FC">
              <w:t>8.99%</w:t>
            </w:r>
          </w:p>
        </w:tc>
      </w:tr>
      <w:tr w:rsidR="007F45F2" w:rsidRPr="001F23FC" w14:paraId="171DFAC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96DF9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3C0D5CE8"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67B20612"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339FDFEB"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175E0C1F"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0E03BB42"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0339D15" w14:textId="77777777" w:rsidR="007F45F2" w:rsidRPr="001F23FC" w:rsidRDefault="007F45F2" w:rsidP="001F23FC">
            <w:pPr>
              <w:pStyle w:val="TAC"/>
            </w:pPr>
            <w:r w:rsidRPr="001F23FC">
              <w:t>7.69%</w:t>
            </w:r>
          </w:p>
        </w:tc>
      </w:tr>
      <w:tr w:rsidR="007F45F2" w:rsidRPr="001F23FC" w14:paraId="791CC04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429ACEE"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DDC1919"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7FBBD0FC"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634D4BF4"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2767CBF3"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5407E9DD"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4EA3B327" w14:textId="77777777" w:rsidR="007F45F2" w:rsidRPr="001F23FC" w:rsidRDefault="007F45F2" w:rsidP="001F23FC">
            <w:pPr>
              <w:pStyle w:val="TAC"/>
            </w:pPr>
            <w:r w:rsidRPr="001F23FC">
              <w:t>8.99%</w:t>
            </w:r>
          </w:p>
        </w:tc>
      </w:tr>
      <w:tr w:rsidR="007F45F2" w:rsidRPr="001F23FC" w14:paraId="2BBCA02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5F0926DA"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7D2468E9"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78D9AC2D"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51AF2C2A" w14:textId="77777777" w:rsidR="007F45F2" w:rsidRPr="001F23FC" w:rsidRDefault="007F45F2" w:rsidP="001F23FC">
            <w:pPr>
              <w:pStyle w:val="TAC"/>
            </w:pPr>
            <w:r w:rsidRPr="001F23FC">
              <w:t>3.31%</w:t>
            </w:r>
          </w:p>
        </w:tc>
        <w:tc>
          <w:tcPr>
            <w:tcW w:w="970" w:type="dxa"/>
            <w:tcBorders>
              <w:top w:val="nil"/>
              <w:left w:val="nil"/>
              <w:bottom w:val="single" w:sz="4" w:space="0" w:color="auto"/>
              <w:right w:val="single" w:sz="4" w:space="0" w:color="auto"/>
            </w:tcBorders>
            <w:noWrap/>
          </w:tcPr>
          <w:p w14:paraId="483E1DCD" w14:textId="77777777" w:rsidR="007F45F2" w:rsidRPr="001F23FC" w:rsidRDefault="007F45F2" w:rsidP="001F23FC">
            <w:pPr>
              <w:pStyle w:val="TAC"/>
            </w:pPr>
            <w:r w:rsidRPr="001F23FC">
              <w:t>4.50%</w:t>
            </w:r>
          </w:p>
        </w:tc>
        <w:tc>
          <w:tcPr>
            <w:tcW w:w="970" w:type="dxa"/>
            <w:tcBorders>
              <w:top w:val="nil"/>
              <w:left w:val="nil"/>
              <w:bottom w:val="single" w:sz="4" w:space="0" w:color="auto"/>
              <w:right w:val="single" w:sz="4" w:space="0" w:color="auto"/>
            </w:tcBorders>
            <w:noWrap/>
          </w:tcPr>
          <w:p w14:paraId="120A1373" w14:textId="77777777" w:rsidR="007F45F2" w:rsidRPr="001F23FC" w:rsidRDefault="007F45F2" w:rsidP="001F23FC">
            <w:pPr>
              <w:pStyle w:val="TAC"/>
            </w:pPr>
            <w:r w:rsidRPr="001F23FC">
              <w:t>6.36%</w:t>
            </w:r>
          </w:p>
        </w:tc>
        <w:tc>
          <w:tcPr>
            <w:tcW w:w="970" w:type="dxa"/>
            <w:tcBorders>
              <w:top w:val="nil"/>
              <w:left w:val="nil"/>
              <w:bottom w:val="single" w:sz="4" w:space="0" w:color="auto"/>
              <w:right w:val="single" w:sz="4" w:space="0" w:color="auto"/>
            </w:tcBorders>
            <w:noWrap/>
          </w:tcPr>
          <w:p w14:paraId="2798CB51" w14:textId="77777777" w:rsidR="007F45F2" w:rsidRPr="001F23FC" w:rsidRDefault="007F45F2" w:rsidP="001F23FC">
            <w:pPr>
              <w:pStyle w:val="TAC"/>
            </w:pPr>
            <w:r w:rsidRPr="001F23FC">
              <w:t>11.21%</w:t>
            </w:r>
          </w:p>
        </w:tc>
      </w:tr>
      <w:tr w:rsidR="007F45F2" w:rsidRPr="001F23FC" w14:paraId="3EF272D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E595EDE"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5997544"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2B348D0B"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1A13A296"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7E5101D2"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04BFD160"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4DCFFB8F" w14:textId="77777777" w:rsidR="007F45F2" w:rsidRPr="001F23FC" w:rsidRDefault="007F45F2" w:rsidP="001F23FC">
            <w:pPr>
              <w:pStyle w:val="TAC"/>
            </w:pPr>
            <w:r w:rsidRPr="001F23FC">
              <w:t>11.21%</w:t>
            </w:r>
          </w:p>
        </w:tc>
      </w:tr>
      <w:tr w:rsidR="007F45F2" w:rsidRPr="001F23FC" w14:paraId="444484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62B9BE8"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02090746"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2F68C2CD"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6105F90E"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3D3082F9"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091D7216"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49AE717C" w14:textId="77777777" w:rsidR="007F45F2" w:rsidRPr="001F23FC" w:rsidRDefault="007F45F2" w:rsidP="001F23FC">
            <w:pPr>
              <w:pStyle w:val="TAC"/>
            </w:pPr>
            <w:r w:rsidRPr="001F23FC">
              <w:t>15.84%</w:t>
            </w:r>
          </w:p>
        </w:tc>
      </w:tr>
      <w:tr w:rsidR="007F45F2" w:rsidRPr="001F23FC" w14:paraId="1B3219C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3993666"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77C890A3"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6461B626"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1395B03E" w14:textId="77777777" w:rsidR="007F45F2" w:rsidRPr="001F23FC" w:rsidRDefault="007F45F2" w:rsidP="001F23FC">
            <w:pPr>
              <w:pStyle w:val="TAC"/>
            </w:pPr>
            <w:r w:rsidRPr="001F23FC">
              <w:t>5.01%</w:t>
            </w:r>
          </w:p>
        </w:tc>
        <w:tc>
          <w:tcPr>
            <w:tcW w:w="970" w:type="dxa"/>
            <w:tcBorders>
              <w:top w:val="nil"/>
              <w:left w:val="nil"/>
              <w:bottom w:val="single" w:sz="4" w:space="0" w:color="auto"/>
              <w:right w:val="single" w:sz="4" w:space="0" w:color="auto"/>
            </w:tcBorders>
            <w:noWrap/>
          </w:tcPr>
          <w:p w14:paraId="7096E53B" w14:textId="77777777" w:rsidR="007F45F2" w:rsidRPr="001F23FC" w:rsidRDefault="007F45F2" w:rsidP="001F23FC">
            <w:pPr>
              <w:pStyle w:val="TAC"/>
            </w:pPr>
            <w:r w:rsidRPr="001F23FC">
              <w:t>7.08%</w:t>
            </w:r>
          </w:p>
        </w:tc>
        <w:tc>
          <w:tcPr>
            <w:tcW w:w="970" w:type="dxa"/>
            <w:tcBorders>
              <w:top w:val="nil"/>
              <w:left w:val="nil"/>
              <w:bottom w:val="single" w:sz="4" w:space="0" w:color="auto"/>
              <w:right w:val="single" w:sz="4" w:space="0" w:color="auto"/>
            </w:tcBorders>
            <w:noWrap/>
          </w:tcPr>
          <w:p w14:paraId="67E4F6CD" w14:textId="77777777" w:rsidR="007F45F2" w:rsidRPr="001F23FC" w:rsidRDefault="007F45F2" w:rsidP="001F23FC">
            <w:pPr>
              <w:pStyle w:val="TAC"/>
            </w:pPr>
            <w:r w:rsidRPr="001F23FC">
              <w:t>9.99%</w:t>
            </w:r>
          </w:p>
        </w:tc>
        <w:tc>
          <w:tcPr>
            <w:tcW w:w="970" w:type="dxa"/>
            <w:tcBorders>
              <w:top w:val="nil"/>
              <w:left w:val="nil"/>
              <w:bottom w:val="single" w:sz="4" w:space="0" w:color="auto"/>
              <w:right w:val="single" w:sz="4" w:space="0" w:color="auto"/>
            </w:tcBorders>
            <w:noWrap/>
          </w:tcPr>
          <w:p w14:paraId="55DD05BD" w14:textId="77777777" w:rsidR="007F45F2" w:rsidRPr="001F23FC" w:rsidRDefault="007F45F2" w:rsidP="001F23FC">
            <w:pPr>
              <w:pStyle w:val="TAC"/>
            </w:pPr>
            <w:r w:rsidRPr="001F23FC">
              <w:t>15.84%</w:t>
            </w:r>
          </w:p>
        </w:tc>
      </w:tr>
      <w:tr w:rsidR="007F45F2" w:rsidRPr="001F23FC" w14:paraId="497A2198"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C12986A"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06E0728"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8154BB2"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2405AE0D"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08F30005"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6D546461"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599BCFA7" w14:textId="77777777" w:rsidR="007F45F2" w:rsidRPr="001F23FC" w:rsidRDefault="007F45F2" w:rsidP="001F23FC">
            <w:pPr>
              <w:pStyle w:val="TAC"/>
            </w:pPr>
            <w:r w:rsidRPr="001F23FC">
              <w:t>11.89%</w:t>
            </w:r>
          </w:p>
        </w:tc>
      </w:tr>
      <w:tr w:rsidR="007F45F2" w:rsidRPr="001F23FC" w14:paraId="455E27F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D679B95"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AC89B64"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CFE1356"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7A389312" w14:textId="77777777" w:rsidR="007F45F2" w:rsidRPr="001F23FC" w:rsidRDefault="007F45F2" w:rsidP="001F23FC">
            <w:pPr>
              <w:pStyle w:val="TAC"/>
            </w:pPr>
            <w:r w:rsidRPr="001F23FC">
              <w:t>3.71%</w:t>
            </w:r>
          </w:p>
        </w:tc>
        <w:tc>
          <w:tcPr>
            <w:tcW w:w="970" w:type="dxa"/>
            <w:tcBorders>
              <w:top w:val="nil"/>
              <w:left w:val="nil"/>
              <w:bottom w:val="single" w:sz="4" w:space="0" w:color="auto"/>
              <w:right w:val="single" w:sz="4" w:space="0" w:color="auto"/>
            </w:tcBorders>
            <w:noWrap/>
          </w:tcPr>
          <w:p w14:paraId="676F08A8" w14:textId="77777777" w:rsidR="007F45F2" w:rsidRPr="001F23FC" w:rsidRDefault="007F45F2" w:rsidP="001F23FC">
            <w:pPr>
              <w:pStyle w:val="TAC"/>
            </w:pPr>
            <w:r w:rsidRPr="001F23FC">
              <w:t>4.99%</w:t>
            </w:r>
          </w:p>
        </w:tc>
        <w:tc>
          <w:tcPr>
            <w:tcW w:w="970" w:type="dxa"/>
            <w:tcBorders>
              <w:top w:val="nil"/>
              <w:left w:val="nil"/>
              <w:bottom w:val="single" w:sz="4" w:space="0" w:color="auto"/>
              <w:right w:val="single" w:sz="4" w:space="0" w:color="auto"/>
            </w:tcBorders>
            <w:noWrap/>
          </w:tcPr>
          <w:p w14:paraId="29ABFD42" w14:textId="77777777" w:rsidR="007F45F2" w:rsidRPr="001F23FC" w:rsidRDefault="007F45F2" w:rsidP="001F23FC">
            <w:pPr>
              <w:pStyle w:val="TAC"/>
            </w:pPr>
            <w:r w:rsidRPr="001F23FC">
              <w:t>7.07%</w:t>
            </w:r>
          </w:p>
        </w:tc>
        <w:tc>
          <w:tcPr>
            <w:tcW w:w="970" w:type="dxa"/>
            <w:tcBorders>
              <w:top w:val="nil"/>
              <w:left w:val="nil"/>
              <w:bottom w:val="single" w:sz="4" w:space="0" w:color="auto"/>
              <w:right w:val="single" w:sz="4" w:space="0" w:color="auto"/>
            </w:tcBorders>
            <w:noWrap/>
          </w:tcPr>
          <w:p w14:paraId="461F99DA" w14:textId="77777777" w:rsidR="007F45F2" w:rsidRPr="001F23FC" w:rsidRDefault="007F45F2" w:rsidP="001F23FC">
            <w:pPr>
              <w:pStyle w:val="TAC"/>
            </w:pPr>
            <w:r w:rsidRPr="001F23FC">
              <w:t>11.89%</w:t>
            </w:r>
          </w:p>
        </w:tc>
      </w:tr>
      <w:tr w:rsidR="007F45F2" w:rsidRPr="001F23FC" w14:paraId="5C5EB16C"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83044E3"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7ECF929A"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7C380B7D"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0D1DA9D5"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460907C0"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637B3381"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0873C524" w14:textId="77777777" w:rsidR="007F45F2" w:rsidRPr="001F23FC" w:rsidRDefault="007F45F2" w:rsidP="001F23FC">
            <w:pPr>
              <w:pStyle w:val="TAC"/>
            </w:pPr>
            <w:r w:rsidRPr="001F23FC">
              <w:t>15.84%</w:t>
            </w:r>
          </w:p>
        </w:tc>
      </w:tr>
      <w:tr w:rsidR="007F45F2" w:rsidRPr="001F23FC" w14:paraId="071B778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C950AE"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4128F1E3"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5AD460AA"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208D3360"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63F8A6A4"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551DC754"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7274D4FA" w14:textId="77777777" w:rsidR="007F45F2" w:rsidRPr="001F23FC" w:rsidRDefault="007F45F2" w:rsidP="001F23FC">
            <w:pPr>
              <w:pStyle w:val="TAC"/>
            </w:pPr>
            <w:r w:rsidRPr="001F23FC">
              <w:t>15.84%</w:t>
            </w:r>
          </w:p>
        </w:tc>
      </w:tr>
      <w:tr w:rsidR="007F45F2" w:rsidRPr="001F23FC" w14:paraId="1C2DC27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3C44CEE"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5CC821B9"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hideMark/>
          </w:tcPr>
          <w:p w14:paraId="04C29931"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387B9E41"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7972F8F4"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4AC5A492"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1B475FAA" w14:textId="77777777" w:rsidR="007F45F2" w:rsidRPr="001F23FC" w:rsidRDefault="007F45F2" w:rsidP="001F23FC">
            <w:pPr>
              <w:pStyle w:val="TAC"/>
            </w:pPr>
            <w:r w:rsidRPr="001F23FC">
              <w:t>21.13%</w:t>
            </w:r>
          </w:p>
        </w:tc>
      </w:tr>
      <w:tr w:rsidR="007F45F2" w:rsidRPr="001F23FC" w14:paraId="5C835B08"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89400B"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066ABB6B"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tcPr>
          <w:p w14:paraId="47A4AE0B"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13B5C25A"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3EEDAED1"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3F5863A3"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3CF34AA4" w14:textId="77777777" w:rsidR="007F45F2" w:rsidRPr="001F23FC" w:rsidRDefault="007F45F2" w:rsidP="001F23FC">
            <w:pPr>
              <w:pStyle w:val="TAC"/>
            </w:pPr>
            <w:r w:rsidRPr="001F23FC">
              <w:t>21.13%</w:t>
            </w:r>
          </w:p>
        </w:tc>
      </w:tr>
    </w:tbl>
    <w:p w14:paraId="36481980" w14:textId="77777777" w:rsidR="007F45F2" w:rsidRPr="001F23FC" w:rsidRDefault="007F45F2" w:rsidP="00B55740">
      <w:pPr>
        <w:pStyle w:val="FP"/>
      </w:pPr>
    </w:p>
    <w:p w14:paraId="070703F1" w14:textId="77777777" w:rsidR="007F45F2" w:rsidRPr="001F23FC" w:rsidRDefault="007F45F2" w:rsidP="007F45F2">
      <w:pPr>
        <w:pStyle w:val="TH"/>
      </w:pPr>
      <w:bookmarkStart w:id="568" w:name="_CRTableF_1_23"/>
      <w:r w:rsidRPr="001F23FC">
        <w:lastRenderedPageBreak/>
        <w:t xml:space="preserve">Table </w:t>
      </w:r>
      <w:bookmarkEnd w:id="568"/>
      <w:r w:rsidRPr="001F23FC">
        <w:t>F.1.2-3: EVM Measurement Uncertainty (MU) for PUSCH, PC3, FR2b (32.125GHz &lt; f &lt;= 40.8GHz)</w:t>
      </w:r>
    </w:p>
    <w:tbl>
      <w:tblPr>
        <w:tblW w:w="0" w:type="auto"/>
        <w:jc w:val="center"/>
        <w:tblLayout w:type="fixed"/>
        <w:tblLook w:val="04A0" w:firstRow="1" w:lastRow="0" w:firstColumn="1" w:lastColumn="0" w:noHBand="0" w:noVBand="1"/>
      </w:tblPr>
      <w:tblGrid>
        <w:gridCol w:w="940"/>
        <w:gridCol w:w="2220"/>
        <w:gridCol w:w="1118"/>
        <w:gridCol w:w="827"/>
        <w:gridCol w:w="970"/>
        <w:gridCol w:w="970"/>
        <w:gridCol w:w="970"/>
      </w:tblGrid>
      <w:tr w:rsidR="007F45F2" w:rsidRPr="001F23FC" w14:paraId="41C6BC91"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332EF01F"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2ABE9840" w14:textId="77777777" w:rsidR="007F45F2" w:rsidRPr="001F23FC" w:rsidRDefault="007F45F2" w:rsidP="001F23FC">
            <w:pPr>
              <w:pStyle w:val="TAH"/>
            </w:pPr>
            <w:r w:rsidRPr="001F23FC">
              <w:t>Modulation</w:t>
            </w:r>
          </w:p>
        </w:tc>
        <w:tc>
          <w:tcPr>
            <w:tcW w:w="1118" w:type="dxa"/>
            <w:tcBorders>
              <w:top w:val="single" w:sz="4" w:space="0" w:color="auto"/>
              <w:left w:val="nil"/>
              <w:bottom w:val="single" w:sz="4" w:space="0" w:color="auto"/>
              <w:right w:val="single" w:sz="4" w:space="0" w:color="auto"/>
            </w:tcBorders>
            <w:noWrap/>
            <w:hideMark/>
          </w:tcPr>
          <w:p w14:paraId="6CE3918F" w14:textId="77777777" w:rsidR="007F45F2" w:rsidRPr="001F23FC" w:rsidRDefault="007F45F2" w:rsidP="001F23FC">
            <w:pPr>
              <w:pStyle w:val="TAH"/>
            </w:pPr>
            <w:r w:rsidRPr="001F23FC">
              <w:t xml:space="preserve">RB </w:t>
            </w:r>
            <w:proofErr w:type="spellStart"/>
            <w:r w:rsidRPr="001F23FC">
              <w:t>alloc</w:t>
            </w:r>
            <w:proofErr w:type="spellEnd"/>
            <w:r w:rsidRPr="001F23FC">
              <w:t>.</w:t>
            </w:r>
          </w:p>
        </w:tc>
        <w:tc>
          <w:tcPr>
            <w:tcW w:w="827" w:type="dxa"/>
            <w:tcBorders>
              <w:top w:val="single" w:sz="4" w:space="0" w:color="auto"/>
              <w:left w:val="nil"/>
              <w:bottom w:val="single" w:sz="4" w:space="0" w:color="auto"/>
              <w:right w:val="single" w:sz="4" w:space="0" w:color="auto"/>
            </w:tcBorders>
            <w:noWrap/>
            <w:hideMark/>
          </w:tcPr>
          <w:p w14:paraId="715411A2"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1356944"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39142175"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5454517B" w14:textId="77777777" w:rsidR="007F45F2" w:rsidRPr="001F23FC" w:rsidRDefault="007F45F2" w:rsidP="001F23FC">
            <w:pPr>
              <w:pStyle w:val="TAH"/>
            </w:pPr>
            <w:r w:rsidRPr="001F23FC">
              <w:t>400MHz</w:t>
            </w:r>
          </w:p>
        </w:tc>
      </w:tr>
      <w:tr w:rsidR="007F45F2" w:rsidRPr="001F23FC" w14:paraId="38CC35B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03CDB33"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39B1E2CF"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7856EA47"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39668E2B"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2E68E283"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08C67BBB"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41857AFE" w14:textId="77777777" w:rsidR="007F45F2" w:rsidRPr="001F23FC" w:rsidRDefault="007F45F2" w:rsidP="001F23FC">
            <w:pPr>
              <w:pStyle w:val="TAC"/>
            </w:pPr>
            <w:r w:rsidRPr="001F23FC">
              <w:t>9.65%</w:t>
            </w:r>
          </w:p>
        </w:tc>
      </w:tr>
      <w:tr w:rsidR="007F45F2" w:rsidRPr="001F23FC" w14:paraId="4B71BDD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D36A13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03D2FFF1"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50B16EEE"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41F98B02"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1D56B0CF"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21C9A9F3"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089A452" w14:textId="77777777" w:rsidR="007F45F2" w:rsidRPr="001F23FC" w:rsidRDefault="007F45F2" w:rsidP="001F23FC">
            <w:pPr>
              <w:pStyle w:val="TAC"/>
            </w:pPr>
            <w:r w:rsidRPr="001F23FC">
              <w:t>12.50%</w:t>
            </w:r>
          </w:p>
        </w:tc>
      </w:tr>
      <w:tr w:rsidR="007F45F2" w:rsidRPr="001F23FC" w14:paraId="72C4453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58D026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6DA2EC35"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1E4C9A94"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7BD2D3D6"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6215C229"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77C67DD3"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14D60D2D" w14:textId="77777777" w:rsidR="007F45F2" w:rsidRPr="001F23FC" w:rsidRDefault="007F45F2" w:rsidP="001F23FC">
            <w:pPr>
              <w:pStyle w:val="TAC"/>
            </w:pPr>
            <w:r w:rsidRPr="001F23FC">
              <w:t>9.65%</w:t>
            </w:r>
          </w:p>
        </w:tc>
      </w:tr>
      <w:tr w:rsidR="007F45F2" w:rsidRPr="001F23FC" w14:paraId="54D34E8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E9F84CD"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8B68D34"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0E53F0EA"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454DFF93"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5C527794"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62C2460D"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2064008" w14:textId="77777777" w:rsidR="007F45F2" w:rsidRPr="001F23FC" w:rsidRDefault="007F45F2" w:rsidP="001F23FC">
            <w:pPr>
              <w:pStyle w:val="TAC"/>
            </w:pPr>
            <w:r w:rsidRPr="001F23FC">
              <w:t>12.50%</w:t>
            </w:r>
          </w:p>
        </w:tc>
      </w:tr>
      <w:tr w:rsidR="007F45F2" w:rsidRPr="001F23FC" w14:paraId="27CBBB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7909F4"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437FBF37"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16D77833"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632B007C" w14:textId="77777777" w:rsidR="007F45F2" w:rsidRPr="001F23FC" w:rsidRDefault="007F45F2" w:rsidP="001F23FC">
            <w:pPr>
              <w:pStyle w:val="TAC"/>
            </w:pPr>
            <w:r w:rsidRPr="001F23FC">
              <w:t>4.54%</w:t>
            </w:r>
          </w:p>
        </w:tc>
        <w:tc>
          <w:tcPr>
            <w:tcW w:w="970" w:type="dxa"/>
            <w:tcBorders>
              <w:top w:val="nil"/>
              <w:left w:val="nil"/>
              <w:bottom w:val="single" w:sz="4" w:space="0" w:color="auto"/>
              <w:right w:val="single" w:sz="4" w:space="0" w:color="auto"/>
            </w:tcBorders>
            <w:noWrap/>
          </w:tcPr>
          <w:p w14:paraId="03BE8B96" w14:textId="77777777" w:rsidR="007F45F2" w:rsidRPr="001F23FC" w:rsidRDefault="007F45F2" w:rsidP="001F23FC">
            <w:pPr>
              <w:pStyle w:val="TAC"/>
            </w:pPr>
            <w:r w:rsidRPr="001F23FC">
              <w:t>6.26%</w:t>
            </w:r>
          </w:p>
        </w:tc>
        <w:tc>
          <w:tcPr>
            <w:tcW w:w="970" w:type="dxa"/>
            <w:tcBorders>
              <w:top w:val="nil"/>
              <w:left w:val="nil"/>
              <w:bottom w:val="single" w:sz="4" w:space="0" w:color="auto"/>
              <w:right w:val="single" w:sz="4" w:space="0" w:color="auto"/>
            </w:tcBorders>
            <w:noWrap/>
          </w:tcPr>
          <w:p w14:paraId="3FFDBA9B"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03ECA03B" w14:textId="77777777" w:rsidR="007F45F2" w:rsidRPr="001F23FC" w:rsidRDefault="007F45F2" w:rsidP="001F23FC">
            <w:pPr>
              <w:pStyle w:val="TAC"/>
            </w:pPr>
            <w:r w:rsidRPr="001F23FC">
              <w:t>18.06%</w:t>
            </w:r>
          </w:p>
        </w:tc>
      </w:tr>
      <w:tr w:rsidR="007F45F2" w:rsidRPr="001F23FC" w14:paraId="39DEF27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EC615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005F6A54"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677EC792"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05BB089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7344E423"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34F112C5"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1F69D361" w14:textId="77777777" w:rsidR="007F45F2" w:rsidRPr="001F23FC" w:rsidRDefault="007F45F2" w:rsidP="001F23FC">
            <w:pPr>
              <w:pStyle w:val="TAC"/>
            </w:pPr>
            <w:r w:rsidRPr="001F23FC">
              <w:t>18.06%</w:t>
            </w:r>
          </w:p>
        </w:tc>
      </w:tr>
      <w:tr w:rsidR="007F45F2" w:rsidRPr="001F23FC" w14:paraId="767638A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908FBAD"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28ABEF05"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66FD5E1E"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211093CB"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1402A5FF"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44A6D38B"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4F0E6645" w14:textId="77777777" w:rsidR="007F45F2" w:rsidRPr="001F23FC" w:rsidRDefault="007F45F2" w:rsidP="001F23FC">
            <w:pPr>
              <w:pStyle w:val="TAC"/>
            </w:pPr>
            <w:r w:rsidRPr="001F23FC">
              <w:t>25.50%</w:t>
            </w:r>
          </w:p>
        </w:tc>
      </w:tr>
      <w:tr w:rsidR="007F45F2" w:rsidRPr="001F23FC" w14:paraId="3F1A536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6986B0"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5B60E42E"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2F1E952C"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434D985E" w14:textId="77777777" w:rsidR="007F45F2" w:rsidRPr="001F23FC" w:rsidRDefault="007F45F2" w:rsidP="001F23FC">
            <w:pPr>
              <w:pStyle w:val="TAC"/>
            </w:pPr>
            <w:r w:rsidRPr="001F23FC">
              <w:t>8.06%</w:t>
            </w:r>
          </w:p>
        </w:tc>
        <w:tc>
          <w:tcPr>
            <w:tcW w:w="970" w:type="dxa"/>
            <w:tcBorders>
              <w:top w:val="nil"/>
              <w:left w:val="nil"/>
              <w:bottom w:val="single" w:sz="4" w:space="0" w:color="auto"/>
              <w:right w:val="single" w:sz="4" w:space="0" w:color="auto"/>
            </w:tcBorders>
            <w:noWrap/>
          </w:tcPr>
          <w:p w14:paraId="12DB30C2" w14:textId="77777777" w:rsidR="007F45F2" w:rsidRPr="001F23FC" w:rsidRDefault="007F45F2" w:rsidP="001F23FC">
            <w:pPr>
              <w:pStyle w:val="TAC"/>
            </w:pPr>
            <w:r w:rsidRPr="001F23FC">
              <w:t>11.38%</w:t>
            </w:r>
          </w:p>
        </w:tc>
        <w:tc>
          <w:tcPr>
            <w:tcW w:w="970" w:type="dxa"/>
            <w:tcBorders>
              <w:top w:val="nil"/>
              <w:left w:val="nil"/>
              <w:bottom w:val="single" w:sz="4" w:space="0" w:color="auto"/>
              <w:right w:val="single" w:sz="4" w:space="0" w:color="auto"/>
            </w:tcBorders>
            <w:noWrap/>
          </w:tcPr>
          <w:p w14:paraId="7DEA3773" w14:textId="77777777" w:rsidR="007F45F2" w:rsidRPr="001F23FC" w:rsidRDefault="007F45F2" w:rsidP="001F23FC">
            <w:pPr>
              <w:pStyle w:val="TAC"/>
            </w:pPr>
            <w:r w:rsidRPr="001F23FC">
              <w:t>16.09%</w:t>
            </w:r>
          </w:p>
        </w:tc>
        <w:tc>
          <w:tcPr>
            <w:tcW w:w="970" w:type="dxa"/>
            <w:tcBorders>
              <w:top w:val="nil"/>
              <w:left w:val="nil"/>
              <w:bottom w:val="single" w:sz="4" w:space="0" w:color="auto"/>
              <w:right w:val="single" w:sz="4" w:space="0" w:color="auto"/>
            </w:tcBorders>
            <w:noWrap/>
          </w:tcPr>
          <w:p w14:paraId="1D5E20BA" w14:textId="77777777" w:rsidR="007F45F2" w:rsidRPr="001F23FC" w:rsidRDefault="007F45F2" w:rsidP="001F23FC">
            <w:pPr>
              <w:pStyle w:val="TAC"/>
            </w:pPr>
            <w:r w:rsidRPr="001F23FC">
              <w:t>25.50%</w:t>
            </w:r>
          </w:p>
        </w:tc>
      </w:tr>
      <w:tr w:rsidR="007F45F2" w:rsidRPr="001F23FC" w14:paraId="50ED0A8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FFEED29"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1DD2E10"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3D3CF281"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66301EC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5F195896"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6A685758"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3FEBB78A" w14:textId="77777777" w:rsidR="007F45F2" w:rsidRPr="001F23FC" w:rsidRDefault="007F45F2" w:rsidP="001F23FC">
            <w:pPr>
              <w:pStyle w:val="TAC"/>
            </w:pPr>
            <w:r w:rsidRPr="001F23FC">
              <w:t>19.13%</w:t>
            </w:r>
          </w:p>
        </w:tc>
      </w:tr>
      <w:tr w:rsidR="007F45F2" w:rsidRPr="001F23FC" w14:paraId="0889853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BA2F11"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71AC7E55"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017776F2"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5F1AE353" w14:textId="77777777" w:rsidR="007F45F2" w:rsidRPr="001F23FC" w:rsidRDefault="007F45F2" w:rsidP="001F23FC">
            <w:pPr>
              <w:pStyle w:val="TAC"/>
            </w:pPr>
            <w:r w:rsidRPr="001F23FC">
              <w:t>5.39%</w:t>
            </w:r>
          </w:p>
        </w:tc>
        <w:tc>
          <w:tcPr>
            <w:tcW w:w="970" w:type="dxa"/>
            <w:tcBorders>
              <w:top w:val="nil"/>
              <w:left w:val="nil"/>
              <w:bottom w:val="single" w:sz="4" w:space="0" w:color="auto"/>
              <w:right w:val="single" w:sz="4" w:space="0" w:color="auto"/>
            </w:tcBorders>
            <w:noWrap/>
          </w:tcPr>
          <w:p w14:paraId="258FD6F3" w14:textId="77777777" w:rsidR="007F45F2" w:rsidRPr="001F23FC" w:rsidRDefault="007F45F2" w:rsidP="001F23FC">
            <w:pPr>
              <w:pStyle w:val="TAC"/>
            </w:pPr>
            <w:r w:rsidRPr="001F23FC">
              <w:t>7.61%</w:t>
            </w:r>
          </w:p>
        </w:tc>
        <w:tc>
          <w:tcPr>
            <w:tcW w:w="970" w:type="dxa"/>
            <w:tcBorders>
              <w:top w:val="nil"/>
              <w:left w:val="nil"/>
              <w:bottom w:val="single" w:sz="4" w:space="0" w:color="auto"/>
              <w:right w:val="single" w:sz="4" w:space="0" w:color="auto"/>
            </w:tcBorders>
            <w:noWrap/>
          </w:tcPr>
          <w:p w14:paraId="1A35E785" w14:textId="77777777" w:rsidR="007F45F2" w:rsidRPr="001F23FC" w:rsidRDefault="007F45F2" w:rsidP="001F23FC">
            <w:pPr>
              <w:pStyle w:val="TAC"/>
            </w:pPr>
            <w:r w:rsidRPr="001F23FC">
              <w:t>10.75%</w:t>
            </w:r>
          </w:p>
        </w:tc>
        <w:tc>
          <w:tcPr>
            <w:tcW w:w="970" w:type="dxa"/>
            <w:tcBorders>
              <w:top w:val="nil"/>
              <w:left w:val="nil"/>
              <w:bottom w:val="single" w:sz="4" w:space="0" w:color="auto"/>
              <w:right w:val="single" w:sz="4" w:space="0" w:color="auto"/>
            </w:tcBorders>
            <w:noWrap/>
          </w:tcPr>
          <w:p w14:paraId="20FF987C" w14:textId="77777777" w:rsidR="007F45F2" w:rsidRPr="001F23FC" w:rsidRDefault="007F45F2" w:rsidP="001F23FC">
            <w:pPr>
              <w:pStyle w:val="TAC"/>
            </w:pPr>
            <w:r w:rsidRPr="001F23FC">
              <w:t>19.13%</w:t>
            </w:r>
          </w:p>
        </w:tc>
      </w:tr>
      <w:tr w:rsidR="007F45F2" w:rsidRPr="001F23FC" w14:paraId="2D4A202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C97E35"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32FB7333"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737F2AFD"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70A12657"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148D050"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116C7EE2"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A4C5449" w14:textId="77777777" w:rsidR="007F45F2" w:rsidRPr="001F23FC" w:rsidRDefault="007F45F2" w:rsidP="001F23FC">
            <w:pPr>
              <w:pStyle w:val="TAC"/>
            </w:pPr>
            <w:r w:rsidRPr="001F23FC">
              <w:t>25.50%</w:t>
            </w:r>
          </w:p>
        </w:tc>
      </w:tr>
      <w:tr w:rsidR="007F45F2" w:rsidRPr="001F23FC" w14:paraId="45F9D3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BF60E4"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3BF4C892"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38BF564A"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1F5E3924"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CC2CEE6"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58884FEE"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06F3967" w14:textId="77777777" w:rsidR="007F45F2" w:rsidRPr="001F23FC" w:rsidRDefault="007F45F2" w:rsidP="001F23FC">
            <w:pPr>
              <w:pStyle w:val="TAC"/>
            </w:pPr>
            <w:r w:rsidRPr="001F23FC">
              <w:t>25.50%</w:t>
            </w:r>
          </w:p>
        </w:tc>
      </w:tr>
      <w:tr w:rsidR="007F45F2" w:rsidRPr="001F23FC" w14:paraId="67C24237"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C216646"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85D493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hideMark/>
          </w:tcPr>
          <w:p w14:paraId="3DCFCA1B"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67894DF1"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197FF21E"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5C781B06"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6B1A2E1" w14:textId="77777777" w:rsidR="007F45F2" w:rsidRPr="001F23FC" w:rsidRDefault="007F45F2" w:rsidP="001F23FC">
            <w:pPr>
              <w:pStyle w:val="TAC"/>
            </w:pPr>
            <w:r w:rsidRPr="001F23FC">
              <w:t>34.01%</w:t>
            </w:r>
          </w:p>
        </w:tc>
      </w:tr>
      <w:tr w:rsidR="007F45F2" w:rsidRPr="001F23FC" w14:paraId="0439CC1B"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7325D4"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367EF46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tcPr>
          <w:p w14:paraId="3F740590"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61064AD7"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4971F8AA"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345D7470"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048CEFF" w14:textId="77777777" w:rsidR="007F45F2" w:rsidRPr="001F23FC" w:rsidRDefault="007F45F2" w:rsidP="001F23FC">
            <w:pPr>
              <w:pStyle w:val="TAC"/>
            </w:pPr>
            <w:r w:rsidRPr="001F23FC">
              <w:t>34.01%</w:t>
            </w:r>
          </w:p>
        </w:tc>
      </w:tr>
    </w:tbl>
    <w:p w14:paraId="3857D584" w14:textId="77777777" w:rsidR="007F45F2" w:rsidRPr="001F23FC" w:rsidRDefault="007F45F2" w:rsidP="00B55740">
      <w:pPr>
        <w:pStyle w:val="FP"/>
      </w:pPr>
    </w:p>
    <w:p w14:paraId="1CA70986" w14:textId="2BA7F142" w:rsidR="007F45F2" w:rsidRPr="001F23FC" w:rsidRDefault="007F45F2" w:rsidP="007F45F2">
      <w:pPr>
        <w:pStyle w:val="TH"/>
      </w:pPr>
      <w:r w:rsidRPr="001F23FC">
        <w:t>Table F.1.2-4: EVM Measurement Uncertainty (MU) for PUSCH, PC5,</w:t>
      </w:r>
      <w:r w:rsidR="00992A98" w:rsidRPr="001F23FC">
        <w:t xml:space="preserve"> PC6,</w:t>
      </w:r>
      <w:r w:rsidRPr="001F23FC">
        <w:t xml:space="preserve">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180"/>
        <w:gridCol w:w="864"/>
        <w:gridCol w:w="970"/>
        <w:gridCol w:w="970"/>
        <w:gridCol w:w="970"/>
      </w:tblGrid>
      <w:tr w:rsidR="007F45F2" w:rsidRPr="001F23FC" w14:paraId="2FF0088A"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4F2521D6"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5E8FE582" w14:textId="77777777" w:rsidR="007F45F2" w:rsidRPr="001F23FC" w:rsidRDefault="007F45F2" w:rsidP="001F23FC">
            <w:pPr>
              <w:pStyle w:val="TAH"/>
            </w:pPr>
            <w:r w:rsidRPr="001F23FC">
              <w:t>Modulation</w:t>
            </w:r>
          </w:p>
        </w:tc>
        <w:tc>
          <w:tcPr>
            <w:tcW w:w="1180" w:type="dxa"/>
            <w:tcBorders>
              <w:top w:val="single" w:sz="4" w:space="0" w:color="auto"/>
              <w:left w:val="nil"/>
              <w:bottom w:val="single" w:sz="4" w:space="0" w:color="auto"/>
              <w:right w:val="single" w:sz="4" w:space="0" w:color="auto"/>
            </w:tcBorders>
            <w:noWrap/>
            <w:hideMark/>
          </w:tcPr>
          <w:p w14:paraId="5164931A" w14:textId="77777777" w:rsidR="007F45F2" w:rsidRPr="001F23FC" w:rsidRDefault="007F45F2" w:rsidP="001F23FC">
            <w:pPr>
              <w:pStyle w:val="TAH"/>
            </w:pPr>
            <w:r w:rsidRPr="001F23FC">
              <w:t xml:space="preserve">RB </w:t>
            </w:r>
            <w:proofErr w:type="spellStart"/>
            <w:r w:rsidRPr="001F23FC">
              <w:t>alloc</w:t>
            </w:r>
            <w:proofErr w:type="spellEnd"/>
            <w:r w:rsidRPr="001F23FC">
              <w:t>.</w:t>
            </w:r>
          </w:p>
        </w:tc>
        <w:tc>
          <w:tcPr>
            <w:tcW w:w="864" w:type="dxa"/>
            <w:tcBorders>
              <w:top w:val="single" w:sz="4" w:space="0" w:color="auto"/>
              <w:left w:val="nil"/>
              <w:bottom w:val="single" w:sz="4" w:space="0" w:color="auto"/>
              <w:right w:val="single" w:sz="4" w:space="0" w:color="auto"/>
            </w:tcBorders>
            <w:noWrap/>
            <w:hideMark/>
          </w:tcPr>
          <w:p w14:paraId="1A6C3559"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4475632"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7FC2A536"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6948FBC8" w14:textId="77777777" w:rsidR="007F45F2" w:rsidRPr="001F23FC" w:rsidRDefault="007F45F2" w:rsidP="001F23FC">
            <w:pPr>
              <w:pStyle w:val="TAH"/>
            </w:pPr>
            <w:r w:rsidRPr="001F23FC">
              <w:t>400MHz</w:t>
            </w:r>
          </w:p>
        </w:tc>
      </w:tr>
      <w:tr w:rsidR="007F45F2" w:rsidRPr="001F23FC" w14:paraId="6D823E4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6846AA7"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40FC5E50"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2CBAEE24"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1A4EB512"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58852CC8"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0813EC2C"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7F57FC98" w14:textId="77777777" w:rsidR="007F45F2" w:rsidRPr="001F23FC" w:rsidRDefault="007F45F2" w:rsidP="001F23FC">
            <w:pPr>
              <w:pStyle w:val="TAC"/>
            </w:pPr>
            <w:r w:rsidRPr="001F23FC">
              <w:t>7.00%</w:t>
            </w:r>
          </w:p>
        </w:tc>
      </w:tr>
      <w:tr w:rsidR="007F45F2" w:rsidRPr="001F23FC" w14:paraId="47BFA57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C8C7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68C50372"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69222D4A"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5F3059E8"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5CF5F3F1"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629C5C82"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2395E003" w14:textId="77777777" w:rsidR="007F45F2" w:rsidRPr="001F23FC" w:rsidRDefault="007F45F2" w:rsidP="001F23FC">
            <w:pPr>
              <w:pStyle w:val="TAC"/>
            </w:pPr>
            <w:r w:rsidRPr="001F23FC">
              <w:t>7.31%</w:t>
            </w:r>
          </w:p>
        </w:tc>
      </w:tr>
      <w:tr w:rsidR="007F45F2" w:rsidRPr="001F23FC" w14:paraId="33F3925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3A8511"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460FACAD"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26037F8"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20501E1B"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3C9FB2B2"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55973C0B"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25E7429F" w14:textId="77777777" w:rsidR="007F45F2" w:rsidRPr="001F23FC" w:rsidRDefault="007F45F2" w:rsidP="001F23FC">
            <w:pPr>
              <w:pStyle w:val="TAC"/>
            </w:pPr>
            <w:r w:rsidRPr="001F23FC">
              <w:t>7.00%</w:t>
            </w:r>
          </w:p>
        </w:tc>
      </w:tr>
      <w:tr w:rsidR="007F45F2" w:rsidRPr="001F23FC" w14:paraId="132C2D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2413559"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3AA85DD7"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824D805"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68802CA1"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183CFD26"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76C85A6A"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7F419CE0" w14:textId="77777777" w:rsidR="007F45F2" w:rsidRPr="001F23FC" w:rsidRDefault="007F45F2" w:rsidP="001F23FC">
            <w:pPr>
              <w:pStyle w:val="TAC"/>
            </w:pPr>
            <w:r w:rsidRPr="001F23FC">
              <w:t>7.31%</w:t>
            </w:r>
          </w:p>
        </w:tc>
      </w:tr>
      <w:tr w:rsidR="007F45F2" w:rsidRPr="001F23FC" w14:paraId="31AE282D"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0E1C3EF"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10265921"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2A360E66"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76D31680" w14:textId="77777777" w:rsidR="007F45F2" w:rsidRPr="001F23FC" w:rsidRDefault="007F45F2" w:rsidP="001F23FC">
            <w:pPr>
              <w:pStyle w:val="TAC"/>
            </w:pPr>
            <w:r w:rsidRPr="001F23FC">
              <w:t>2.58%</w:t>
            </w:r>
          </w:p>
        </w:tc>
        <w:tc>
          <w:tcPr>
            <w:tcW w:w="970" w:type="dxa"/>
            <w:tcBorders>
              <w:top w:val="nil"/>
              <w:left w:val="nil"/>
              <w:bottom w:val="single" w:sz="4" w:space="0" w:color="auto"/>
              <w:right w:val="single" w:sz="4" w:space="0" w:color="auto"/>
            </w:tcBorders>
            <w:noWrap/>
          </w:tcPr>
          <w:p w14:paraId="1B13163A" w14:textId="77777777" w:rsidR="007F45F2" w:rsidRPr="001F23FC" w:rsidRDefault="007F45F2" w:rsidP="001F23FC">
            <w:pPr>
              <w:pStyle w:val="TAC"/>
            </w:pPr>
            <w:r w:rsidRPr="001F23FC">
              <w:t>3.65%</w:t>
            </w:r>
          </w:p>
        </w:tc>
        <w:tc>
          <w:tcPr>
            <w:tcW w:w="970" w:type="dxa"/>
            <w:tcBorders>
              <w:top w:val="nil"/>
              <w:left w:val="nil"/>
              <w:bottom w:val="single" w:sz="4" w:space="0" w:color="auto"/>
              <w:right w:val="single" w:sz="4" w:space="0" w:color="auto"/>
            </w:tcBorders>
            <w:noWrap/>
          </w:tcPr>
          <w:p w14:paraId="46486DEF" w14:textId="77777777" w:rsidR="007F45F2" w:rsidRPr="001F23FC" w:rsidRDefault="007F45F2" w:rsidP="001F23FC">
            <w:pPr>
              <w:pStyle w:val="TAC"/>
            </w:pPr>
            <w:r w:rsidRPr="001F23FC">
              <w:t>5.17%</w:t>
            </w:r>
          </w:p>
        </w:tc>
        <w:tc>
          <w:tcPr>
            <w:tcW w:w="970" w:type="dxa"/>
            <w:tcBorders>
              <w:top w:val="nil"/>
              <w:left w:val="nil"/>
              <w:bottom w:val="single" w:sz="4" w:space="0" w:color="auto"/>
              <w:right w:val="single" w:sz="4" w:space="0" w:color="auto"/>
            </w:tcBorders>
            <w:noWrap/>
          </w:tcPr>
          <w:p w14:paraId="63AE52DF" w14:textId="77777777" w:rsidR="007F45F2" w:rsidRPr="001F23FC" w:rsidRDefault="007F45F2" w:rsidP="001F23FC">
            <w:pPr>
              <w:pStyle w:val="TAC"/>
            </w:pPr>
            <w:r w:rsidRPr="001F23FC">
              <w:t>7.84%</w:t>
            </w:r>
          </w:p>
        </w:tc>
      </w:tr>
      <w:tr w:rsidR="007F45F2" w:rsidRPr="001F23FC" w14:paraId="399C2A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148272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812F715"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1A9DBA66"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30048ADC"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394FEF6A"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4AA09903"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0E1AEA53" w14:textId="77777777" w:rsidR="007F45F2" w:rsidRPr="001F23FC" w:rsidRDefault="007F45F2" w:rsidP="001F23FC">
            <w:pPr>
              <w:pStyle w:val="TAC"/>
            </w:pPr>
            <w:r w:rsidRPr="001F23FC">
              <w:t>7.84%</w:t>
            </w:r>
          </w:p>
        </w:tc>
      </w:tr>
      <w:tr w:rsidR="007F45F2" w:rsidRPr="001F23FC" w14:paraId="63E8428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1CFA7F"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6DC2ABF5"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604BBD54"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54AB2BF0"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45C169A8"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27FF3936"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054284AB" w14:textId="77777777" w:rsidR="007F45F2" w:rsidRPr="001F23FC" w:rsidRDefault="007F45F2" w:rsidP="001F23FC">
            <w:pPr>
              <w:pStyle w:val="TAC"/>
            </w:pPr>
            <w:r w:rsidRPr="001F23FC">
              <w:t>8.71%</w:t>
            </w:r>
          </w:p>
        </w:tc>
      </w:tr>
      <w:tr w:rsidR="007F45F2" w:rsidRPr="001F23FC" w14:paraId="0E99AD2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04C130C"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61839870"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107BDBCE"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7AAC1C83" w14:textId="77777777" w:rsidR="007F45F2" w:rsidRPr="001F23FC" w:rsidRDefault="007F45F2" w:rsidP="001F23FC">
            <w:pPr>
              <w:pStyle w:val="TAC"/>
            </w:pPr>
            <w:r w:rsidRPr="001F23FC">
              <w:t>2.96%</w:t>
            </w:r>
          </w:p>
        </w:tc>
        <w:tc>
          <w:tcPr>
            <w:tcW w:w="970" w:type="dxa"/>
            <w:tcBorders>
              <w:top w:val="nil"/>
              <w:left w:val="nil"/>
              <w:bottom w:val="single" w:sz="4" w:space="0" w:color="auto"/>
              <w:right w:val="single" w:sz="4" w:space="0" w:color="auto"/>
            </w:tcBorders>
            <w:noWrap/>
          </w:tcPr>
          <w:p w14:paraId="37CED403" w14:textId="77777777" w:rsidR="007F45F2" w:rsidRPr="001F23FC" w:rsidRDefault="007F45F2" w:rsidP="001F23FC">
            <w:pPr>
              <w:pStyle w:val="TAC"/>
            </w:pPr>
            <w:r w:rsidRPr="001F23FC">
              <w:t>4.18%</w:t>
            </w:r>
          </w:p>
        </w:tc>
        <w:tc>
          <w:tcPr>
            <w:tcW w:w="970" w:type="dxa"/>
            <w:tcBorders>
              <w:top w:val="nil"/>
              <w:left w:val="nil"/>
              <w:bottom w:val="single" w:sz="4" w:space="0" w:color="auto"/>
              <w:right w:val="single" w:sz="4" w:space="0" w:color="auto"/>
            </w:tcBorders>
            <w:noWrap/>
          </w:tcPr>
          <w:p w14:paraId="14A84BD6" w14:textId="77777777" w:rsidR="007F45F2" w:rsidRPr="001F23FC" w:rsidRDefault="007F45F2" w:rsidP="001F23FC">
            <w:pPr>
              <w:pStyle w:val="TAC"/>
            </w:pPr>
            <w:r w:rsidRPr="001F23FC">
              <w:t>5.91%</w:t>
            </w:r>
          </w:p>
        </w:tc>
        <w:tc>
          <w:tcPr>
            <w:tcW w:w="970" w:type="dxa"/>
            <w:tcBorders>
              <w:top w:val="nil"/>
              <w:left w:val="nil"/>
              <w:bottom w:val="single" w:sz="4" w:space="0" w:color="auto"/>
              <w:right w:val="single" w:sz="4" w:space="0" w:color="auto"/>
            </w:tcBorders>
            <w:noWrap/>
          </w:tcPr>
          <w:p w14:paraId="177214EE" w14:textId="77777777" w:rsidR="007F45F2" w:rsidRPr="001F23FC" w:rsidRDefault="007F45F2" w:rsidP="001F23FC">
            <w:pPr>
              <w:pStyle w:val="TAC"/>
            </w:pPr>
            <w:r w:rsidRPr="001F23FC">
              <w:t>8.71%</w:t>
            </w:r>
          </w:p>
        </w:tc>
      </w:tr>
      <w:tr w:rsidR="007F45F2" w:rsidRPr="001F23FC" w14:paraId="602AC22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57276"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5854EDE9"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4D37E3B4"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742744FB"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218E5429"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6C3F6FD9"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58B2D88F" w14:textId="77777777" w:rsidR="007F45F2" w:rsidRPr="001F23FC" w:rsidRDefault="007F45F2" w:rsidP="001F23FC">
            <w:pPr>
              <w:pStyle w:val="TAC"/>
            </w:pPr>
            <w:r w:rsidRPr="001F23FC">
              <w:t>7.95%</w:t>
            </w:r>
          </w:p>
        </w:tc>
      </w:tr>
      <w:tr w:rsidR="007F45F2" w:rsidRPr="001F23FC" w14:paraId="06263F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36875EA"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98080FA"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11E0D10A"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78C0146B" w14:textId="77777777" w:rsidR="007F45F2" w:rsidRPr="001F23FC" w:rsidRDefault="007F45F2" w:rsidP="001F23FC">
            <w:pPr>
              <w:pStyle w:val="TAC"/>
            </w:pPr>
            <w:r w:rsidRPr="001F23FC">
              <w:t>2.67%</w:t>
            </w:r>
          </w:p>
        </w:tc>
        <w:tc>
          <w:tcPr>
            <w:tcW w:w="970" w:type="dxa"/>
            <w:tcBorders>
              <w:top w:val="nil"/>
              <w:left w:val="nil"/>
              <w:bottom w:val="single" w:sz="4" w:space="0" w:color="auto"/>
              <w:right w:val="single" w:sz="4" w:space="0" w:color="auto"/>
            </w:tcBorders>
            <w:noWrap/>
          </w:tcPr>
          <w:p w14:paraId="7BDC3804" w14:textId="77777777" w:rsidR="007F45F2" w:rsidRPr="001F23FC" w:rsidRDefault="007F45F2" w:rsidP="001F23FC">
            <w:pPr>
              <w:pStyle w:val="TAC"/>
            </w:pPr>
            <w:r w:rsidRPr="001F23FC">
              <w:t>3.78%</w:t>
            </w:r>
          </w:p>
        </w:tc>
        <w:tc>
          <w:tcPr>
            <w:tcW w:w="970" w:type="dxa"/>
            <w:tcBorders>
              <w:top w:val="nil"/>
              <w:left w:val="nil"/>
              <w:bottom w:val="single" w:sz="4" w:space="0" w:color="auto"/>
              <w:right w:val="single" w:sz="4" w:space="0" w:color="auto"/>
            </w:tcBorders>
            <w:noWrap/>
          </w:tcPr>
          <w:p w14:paraId="4A5DE810" w14:textId="77777777" w:rsidR="007F45F2" w:rsidRPr="001F23FC" w:rsidRDefault="007F45F2" w:rsidP="001F23FC">
            <w:pPr>
              <w:pStyle w:val="TAC"/>
            </w:pPr>
            <w:r w:rsidRPr="001F23FC">
              <w:t>5.35%</w:t>
            </w:r>
          </w:p>
        </w:tc>
        <w:tc>
          <w:tcPr>
            <w:tcW w:w="970" w:type="dxa"/>
            <w:tcBorders>
              <w:top w:val="nil"/>
              <w:left w:val="nil"/>
              <w:bottom w:val="single" w:sz="4" w:space="0" w:color="auto"/>
              <w:right w:val="single" w:sz="4" w:space="0" w:color="auto"/>
            </w:tcBorders>
            <w:noWrap/>
          </w:tcPr>
          <w:p w14:paraId="0F9C9C56" w14:textId="77777777" w:rsidR="007F45F2" w:rsidRPr="001F23FC" w:rsidRDefault="007F45F2" w:rsidP="001F23FC">
            <w:pPr>
              <w:pStyle w:val="TAC"/>
            </w:pPr>
            <w:r w:rsidRPr="001F23FC">
              <w:t>7.95%</w:t>
            </w:r>
          </w:p>
        </w:tc>
      </w:tr>
      <w:tr w:rsidR="007F45F2" w:rsidRPr="001F23FC" w14:paraId="1C5C36E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46483D2"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1F21D1D4"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7B70E1"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6DA650C9"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20762256"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6F1005B2"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54B7704E" w14:textId="77777777" w:rsidR="007F45F2" w:rsidRPr="001F23FC" w:rsidRDefault="007F45F2" w:rsidP="001F23FC">
            <w:pPr>
              <w:pStyle w:val="TAC"/>
            </w:pPr>
            <w:r w:rsidRPr="001F23FC">
              <w:t>8.71%</w:t>
            </w:r>
          </w:p>
        </w:tc>
      </w:tr>
      <w:tr w:rsidR="007F45F2" w:rsidRPr="001F23FC" w14:paraId="151B23D4"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8B227B6"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05AA4005"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66BD8E"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5382E433"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5F795CDB"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4DEC1FB7"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7689875E" w14:textId="77777777" w:rsidR="007F45F2" w:rsidRPr="001F23FC" w:rsidRDefault="007F45F2" w:rsidP="001F23FC">
            <w:pPr>
              <w:pStyle w:val="TAC"/>
            </w:pPr>
            <w:r w:rsidRPr="001F23FC">
              <w:t>8.71%</w:t>
            </w:r>
          </w:p>
        </w:tc>
      </w:tr>
      <w:tr w:rsidR="007F45F2" w:rsidRPr="001F23FC" w14:paraId="3A824D5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3A2719"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AFAD4EE"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hideMark/>
          </w:tcPr>
          <w:p w14:paraId="13C7890D"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68E18259"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2E528D3D"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0012F22"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3879FA40" w14:textId="77777777" w:rsidR="007F45F2" w:rsidRPr="001F23FC" w:rsidRDefault="007F45F2" w:rsidP="001F23FC">
            <w:pPr>
              <w:pStyle w:val="TAC"/>
            </w:pPr>
            <w:r w:rsidRPr="001F23FC">
              <w:t>9.91%</w:t>
            </w:r>
          </w:p>
        </w:tc>
      </w:tr>
      <w:tr w:rsidR="007F45F2" w:rsidRPr="001F23FC" w14:paraId="4EE92F8F"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33DE6950"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767ADFF3"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tcPr>
          <w:p w14:paraId="62EE6ED4"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701E971A"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6097A359"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462848B"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4283A1F6" w14:textId="77777777" w:rsidR="007F45F2" w:rsidRPr="001F23FC" w:rsidRDefault="007F45F2" w:rsidP="001F23FC">
            <w:pPr>
              <w:pStyle w:val="TAC"/>
            </w:pPr>
            <w:r w:rsidRPr="001F23FC">
              <w:t>9.91%</w:t>
            </w:r>
          </w:p>
        </w:tc>
      </w:tr>
    </w:tbl>
    <w:p w14:paraId="22E97763" w14:textId="62D26EF1" w:rsidR="00032DEA" w:rsidRPr="001F23FC" w:rsidRDefault="00032DEA" w:rsidP="00B55740">
      <w:pPr>
        <w:pStyle w:val="FP"/>
      </w:pPr>
    </w:p>
    <w:p w14:paraId="730F3ADE" w14:textId="77777777" w:rsidR="0032234A" w:rsidRPr="001F23FC" w:rsidRDefault="0032234A">
      <w:pPr>
        <w:pStyle w:val="Heading2"/>
      </w:pPr>
      <w:bookmarkStart w:id="569" w:name="_Toc21026829"/>
      <w:bookmarkStart w:id="570" w:name="_Toc27744127"/>
      <w:bookmarkStart w:id="571" w:name="_Toc36197298"/>
      <w:bookmarkStart w:id="572" w:name="_Toc36197990"/>
      <w:r w:rsidRPr="001F23FC">
        <w:t>F.1.3</w:t>
      </w:r>
      <w:r w:rsidRPr="001F23FC">
        <w:tab/>
      </w:r>
      <w:r w:rsidRPr="001F23FC">
        <w:rPr>
          <w:lang w:eastAsia="sv-SE"/>
        </w:rPr>
        <w:t xml:space="preserve">Measurement of </w:t>
      </w:r>
      <w:r w:rsidRPr="001F23FC">
        <w:t>receiver</w:t>
      </w:r>
      <w:bookmarkEnd w:id="569"/>
      <w:bookmarkEnd w:id="570"/>
      <w:bookmarkEnd w:id="571"/>
      <w:bookmarkEnd w:id="572"/>
    </w:p>
    <w:p w14:paraId="2A525A73" w14:textId="77777777" w:rsidR="0032234A" w:rsidRPr="001F23FC" w:rsidRDefault="0032234A">
      <w:pPr>
        <w:pStyle w:val="TH"/>
      </w:pPr>
      <w:bookmarkStart w:id="573" w:name="_CRTableF_1_31"/>
      <w:r w:rsidRPr="001F23FC">
        <w:t xml:space="preserve">Table </w:t>
      </w:r>
      <w:bookmarkEnd w:id="573"/>
      <w:r w:rsidRPr="001F23FC">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F23FC" w14:paraId="48339E97" w14:textId="77777777" w:rsidTr="00EB280F">
        <w:trPr>
          <w:cantSplit/>
          <w:jc w:val="center"/>
        </w:trPr>
        <w:tc>
          <w:tcPr>
            <w:tcW w:w="2721" w:type="dxa"/>
          </w:tcPr>
          <w:p w14:paraId="3464B4BC" w14:textId="77777777" w:rsidR="0032234A" w:rsidRPr="001F23FC" w:rsidRDefault="0032234A">
            <w:pPr>
              <w:pStyle w:val="TAH"/>
            </w:pPr>
            <w:r w:rsidRPr="001F23FC">
              <w:t>Sub clause</w:t>
            </w:r>
          </w:p>
        </w:tc>
        <w:tc>
          <w:tcPr>
            <w:tcW w:w="3628" w:type="dxa"/>
          </w:tcPr>
          <w:p w14:paraId="16766AAA" w14:textId="77777777" w:rsidR="0032234A" w:rsidRPr="001F23FC" w:rsidRDefault="0032234A">
            <w:pPr>
              <w:pStyle w:val="TAH"/>
            </w:pPr>
            <w:r w:rsidRPr="001F23FC">
              <w:t>Maximum Test System Uncertainty</w:t>
            </w:r>
          </w:p>
        </w:tc>
        <w:tc>
          <w:tcPr>
            <w:tcW w:w="2948" w:type="dxa"/>
          </w:tcPr>
          <w:p w14:paraId="57E6B17B" w14:textId="77777777" w:rsidR="0032234A" w:rsidRPr="001F23FC" w:rsidRDefault="0032234A">
            <w:pPr>
              <w:pStyle w:val="TAH"/>
            </w:pPr>
            <w:r w:rsidRPr="001F23FC">
              <w:t>Derivation of MTSU</w:t>
            </w:r>
          </w:p>
        </w:tc>
      </w:tr>
      <w:tr w:rsidR="00654573" w:rsidRPr="001F23FC" w14:paraId="7965D67C" w14:textId="77777777" w:rsidTr="00EB280F">
        <w:trPr>
          <w:cantSplit/>
          <w:jc w:val="center"/>
        </w:trPr>
        <w:tc>
          <w:tcPr>
            <w:tcW w:w="2721" w:type="dxa"/>
          </w:tcPr>
          <w:p w14:paraId="7F57D7B3" w14:textId="55FEBE0C" w:rsidR="00654573" w:rsidRPr="001F23FC" w:rsidRDefault="00654573" w:rsidP="00654573">
            <w:pPr>
              <w:pStyle w:val="TAL"/>
              <w:rPr>
                <w:rFonts w:cs="v4.2.0"/>
              </w:rPr>
            </w:pPr>
            <w:r w:rsidRPr="001F23FC">
              <w:rPr>
                <w:rFonts w:cs="v4.2.0"/>
              </w:rPr>
              <w:t>7.3.2 Reference sensitivity power level</w:t>
            </w:r>
          </w:p>
        </w:tc>
        <w:tc>
          <w:tcPr>
            <w:tcW w:w="3628" w:type="dxa"/>
          </w:tcPr>
          <w:p w14:paraId="3965B69B" w14:textId="77777777" w:rsidR="00654573" w:rsidRPr="001F23FC" w:rsidRDefault="00654573" w:rsidP="00654573">
            <w:pPr>
              <w:pStyle w:val="TAL"/>
              <w:rPr>
                <w:rFonts w:cs="Arial"/>
                <w:u w:val="single"/>
              </w:rPr>
            </w:pPr>
            <w:r w:rsidRPr="001F23FC">
              <w:rPr>
                <w:rFonts w:cs="Arial"/>
                <w:u w:val="single"/>
              </w:rPr>
              <w:t>PC3</w:t>
            </w:r>
          </w:p>
          <w:p w14:paraId="0E1B30CD" w14:textId="77777777" w:rsidR="00654573" w:rsidRPr="001F23FC" w:rsidRDefault="00654573" w:rsidP="00654573">
            <w:pPr>
              <w:pStyle w:val="TAL"/>
              <w:rPr>
                <w:rFonts w:cs="Arial"/>
              </w:rPr>
            </w:pPr>
            <w:r w:rsidRPr="001F23FC">
              <w:t>Max Device size</w:t>
            </w:r>
            <w:r w:rsidRPr="001F23FC">
              <w:rPr>
                <w:b/>
              </w:rPr>
              <w:t xml:space="preserve"> </w:t>
            </w:r>
            <w:r w:rsidRPr="001F23FC">
              <w:rPr>
                <w:rFonts w:cs="Arial"/>
                <w:bCs/>
                <w:szCs w:val="18"/>
              </w:rPr>
              <w:t>≤ 30 cm</w:t>
            </w:r>
          </w:p>
          <w:p w14:paraId="442BEFCE"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5.36 dB (FR2a, FR2b, NTC testing)</w:t>
            </w:r>
          </w:p>
          <w:p w14:paraId="649B88AD" w14:textId="3AD2C045" w:rsidR="00654573" w:rsidRPr="001F23FC" w:rsidRDefault="00654573" w:rsidP="00654573">
            <w:pPr>
              <w:pStyle w:val="TAL"/>
              <w:rPr>
                <w:rFonts w:cs="Arial"/>
                <w:bCs/>
                <w:szCs w:val="18"/>
              </w:rPr>
            </w:pPr>
            <w:r w:rsidRPr="001F23FC">
              <w:rPr>
                <w:rFonts w:cs="Arial"/>
              </w:rPr>
              <w:t>±</w:t>
            </w:r>
            <w:r w:rsidRPr="001F23FC">
              <w:rPr>
                <w:rFonts w:cs="Arial"/>
                <w:bCs/>
                <w:szCs w:val="18"/>
              </w:rPr>
              <w:t>6.34 dB</w:t>
            </w:r>
            <w:r w:rsidRPr="001F23FC" w:rsidDel="00FF0487">
              <w:rPr>
                <w:rFonts w:cs="Arial"/>
                <w:bCs/>
                <w:szCs w:val="18"/>
              </w:rPr>
              <w:t xml:space="preserve"> </w:t>
            </w:r>
            <w:r w:rsidRPr="001F23FC">
              <w:rPr>
                <w:rFonts w:cs="Arial"/>
                <w:bCs/>
                <w:szCs w:val="18"/>
              </w:rPr>
              <w:t>(FR2c NTC testing)</w:t>
            </w:r>
          </w:p>
          <w:p w14:paraId="3DD742B1"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5.61 dB (FR2a, FR2b, ETC testing)</w:t>
            </w:r>
          </w:p>
          <w:p w14:paraId="06266515" w14:textId="4226FA92" w:rsidR="00654573" w:rsidRPr="001F23FC" w:rsidRDefault="00654573" w:rsidP="00654573">
            <w:pPr>
              <w:pStyle w:val="TAL"/>
              <w:rPr>
                <w:rFonts w:cs="Arial"/>
                <w:bCs/>
                <w:szCs w:val="18"/>
              </w:rPr>
            </w:pPr>
            <w:r w:rsidRPr="001F23FC">
              <w:rPr>
                <w:rFonts w:cs="Arial"/>
              </w:rPr>
              <w:t>±</w:t>
            </w:r>
            <w:r w:rsidRPr="001F23FC">
              <w:rPr>
                <w:rFonts w:cs="Arial"/>
                <w:bCs/>
                <w:szCs w:val="18"/>
              </w:rPr>
              <w:t>6.48 (FR2c ETC testing)</w:t>
            </w:r>
          </w:p>
          <w:p w14:paraId="0A0095DF" w14:textId="77777777" w:rsidR="00654573" w:rsidRPr="001F23FC" w:rsidRDefault="00654573" w:rsidP="00654573">
            <w:pPr>
              <w:pStyle w:val="TAL"/>
              <w:rPr>
                <w:rFonts w:cs="Arial"/>
                <w:bCs/>
                <w:szCs w:val="18"/>
              </w:rPr>
            </w:pPr>
          </w:p>
          <w:p w14:paraId="53824B2D" w14:textId="77777777" w:rsidR="00654573" w:rsidRPr="001F23FC" w:rsidRDefault="00654573" w:rsidP="00654573">
            <w:pPr>
              <w:pStyle w:val="TAL"/>
              <w:rPr>
                <w:rFonts w:cs="v4.2.0"/>
                <w:u w:val="single"/>
              </w:rPr>
            </w:pPr>
            <w:r w:rsidRPr="001F23FC">
              <w:rPr>
                <w:rFonts w:cs="v4.2.0"/>
                <w:u w:val="single"/>
              </w:rPr>
              <w:t>PC1</w:t>
            </w:r>
          </w:p>
          <w:p w14:paraId="488ADBE8" w14:textId="77777777" w:rsidR="00654573" w:rsidRPr="001F23FC" w:rsidRDefault="00654573" w:rsidP="00654573">
            <w:pPr>
              <w:pStyle w:val="TAL"/>
              <w:rPr>
                <w:rFonts w:cs="v4.2.0"/>
              </w:rPr>
            </w:pPr>
            <w:r w:rsidRPr="001F23FC">
              <w:rPr>
                <w:rFonts w:cs="v4.2.0"/>
              </w:rPr>
              <w:t>Max Device size ≤ 30 cm</w:t>
            </w:r>
          </w:p>
          <w:p w14:paraId="122335F7" w14:textId="77777777" w:rsidR="00654573" w:rsidRPr="001F23FC" w:rsidRDefault="00654573" w:rsidP="00654573">
            <w:pPr>
              <w:pStyle w:val="TAL"/>
              <w:rPr>
                <w:rFonts w:cs="v4.2.0"/>
              </w:rPr>
            </w:pPr>
            <w:r w:rsidRPr="001F23FC">
              <w:rPr>
                <w:rFonts w:cs="v4.2.0"/>
              </w:rPr>
              <w:t>±5.58 dB (FR2a, FR2b, NTC testing)</w:t>
            </w:r>
          </w:p>
          <w:p w14:paraId="6BDA00AC" w14:textId="77777777" w:rsidR="00654573" w:rsidRPr="001F23FC" w:rsidRDefault="00654573" w:rsidP="00654573">
            <w:pPr>
              <w:pStyle w:val="TAL"/>
              <w:rPr>
                <w:rFonts w:cs="v4.2.0"/>
              </w:rPr>
            </w:pPr>
            <w:r w:rsidRPr="001F23FC">
              <w:rPr>
                <w:rFonts w:cs="v4.2.0"/>
              </w:rPr>
              <w:t>±5.83 dB (FR2a, FR2b, ETC testing)</w:t>
            </w:r>
          </w:p>
          <w:p w14:paraId="2558AC50" w14:textId="77777777" w:rsidR="00654573" w:rsidRPr="001F23FC" w:rsidRDefault="00654573" w:rsidP="00654573">
            <w:pPr>
              <w:pStyle w:val="TAL"/>
              <w:rPr>
                <w:rFonts w:cs="v4.2.0"/>
              </w:rPr>
            </w:pPr>
          </w:p>
          <w:p w14:paraId="55D74D35" w14:textId="77777777" w:rsidR="00654573" w:rsidRPr="001F23FC" w:rsidRDefault="00654573" w:rsidP="00654573">
            <w:pPr>
              <w:pStyle w:val="TAL"/>
              <w:rPr>
                <w:rFonts w:cs="v4.2.0"/>
                <w:u w:val="single"/>
              </w:rPr>
            </w:pPr>
            <w:r w:rsidRPr="001F23FC">
              <w:rPr>
                <w:rFonts w:cs="v4.2.0"/>
                <w:u w:val="single"/>
              </w:rPr>
              <w:t>PC5</w:t>
            </w:r>
          </w:p>
          <w:p w14:paraId="3FB9C36B" w14:textId="77777777" w:rsidR="00654573" w:rsidRPr="001F23FC" w:rsidRDefault="00654573" w:rsidP="00654573">
            <w:pPr>
              <w:pStyle w:val="TAL"/>
              <w:rPr>
                <w:rFonts w:cs="v4.2.0"/>
              </w:rPr>
            </w:pPr>
            <w:r w:rsidRPr="001F23FC">
              <w:rPr>
                <w:rFonts w:cs="v4.2.0"/>
              </w:rPr>
              <w:t>Max Device size ≤ 30 cm</w:t>
            </w:r>
          </w:p>
          <w:p w14:paraId="548ABF8E" w14:textId="77777777" w:rsidR="00654573" w:rsidRPr="001F23FC" w:rsidRDefault="00654573" w:rsidP="00654573">
            <w:pPr>
              <w:pStyle w:val="TAL"/>
              <w:rPr>
                <w:rFonts w:cs="v4.2.0"/>
              </w:rPr>
            </w:pPr>
            <w:r w:rsidRPr="001F23FC">
              <w:rPr>
                <w:rFonts w:cs="v4.2.0"/>
              </w:rPr>
              <w:t>±5.58 dB (FR2a, NTC testing)</w:t>
            </w:r>
          </w:p>
          <w:p w14:paraId="2EB18EFF" w14:textId="19DE5A61" w:rsidR="00BF0EB9" w:rsidRPr="001F23FC" w:rsidRDefault="00654573" w:rsidP="00BF0EB9">
            <w:pPr>
              <w:pStyle w:val="TAL"/>
              <w:rPr>
                <w:rFonts w:cs="v4.2.0"/>
              </w:rPr>
            </w:pPr>
            <w:r w:rsidRPr="001F23FC">
              <w:rPr>
                <w:rFonts w:cs="v4.2.0"/>
              </w:rPr>
              <w:t>±5.83 dB (FR2a, ETC testing)</w:t>
            </w:r>
          </w:p>
          <w:p w14:paraId="6CC79431" w14:textId="77777777" w:rsidR="00BF0EB9" w:rsidRPr="001F23FC" w:rsidRDefault="00BF0EB9" w:rsidP="00BF0EB9">
            <w:pPr>
              <w:pStyle w:val="TAL"/>
              <w:rPr>
                <w:rFonts w:cs="v4.2.0"/>
              </w:rPr>
            </w:pPr>
          </w:p>
          <w:p w14:paraId="3F8D078C" w14:textId="77777777" w:rsidR="00BF0EB9" w:rsidRPr="001F23FC" w:rsidRDefault="00BF0EB9" w:rsidP="00BF0EB9">
            <w:pPr>
              <w:pStyle w:val="TAL"/>
              <w:rPr>
                <w:rFonts w:cs="v4.2.0"/>
                <w:u w:val="single"/>
              </w:rPr>
            </w:pPr>
            <w:r w:rsidRPr="001F23FC">
              <w:rPr>
                <w:rFonts w:cs="v4.2.0"/>
                <w:u w:val="single"/>
              </w:rPr>
              <w:t>PC6</w:t>
            </w:r>
          </w:p>
          <w:p w14:paraId="2067677E" w14:textId="77777777" w:rsidR="00BF0EB9" w:rsidRPr="001F23FC" w:rsidRDefault="00BF0EB9" w:rsidP="00BF0EB9">
            <w:pPr>
              <w:pStyle w:val="TAL"/>
              <w:rPr>
                <w:rFonts w:cs="v4.2.0"/>
              </w:rPr>
            </w:pPr>
            <w:r w:rsidRPr="001F23FC">
              <w:rPr>
                <w:rFonts w:cs="v4.2.0"/>
              </w:rPr>
              <w:t>Max Device size ≤ 30 cm</w:t>
            </w:r>
          </w:p>
          <w:p w14:paraId="39FA1A40" w14:textId="77777777" w:rsidR="00BF0EB9" w:rsidRPr="001F23FC" w:rsidRDefault="00BF0EB9" w:rsidP="00BF0EB9">
            <w:pPr>
              <w:pStyle w:val="TAL"/>
              <w:rPr>
                <w:rFonts w:cs="v4.2.0"/>
              </w:rPr>
            </w:pPr>
            <w:r w:rsidRPr="001F23FC">
              <w:rPr>
                <w:rFonts w:cs="v4.2.0"/>
              </w:rPr>
              <w:t>±5.56 dB (FR2a, NTC testing)</w:t>
            </w:r>
          </w:p>
          <w:p w14:paraId="2771187E" w14:textId="77777777" w:rsidR="00E56F74" w:rsidRPr="001F23FC" w:rsidRDefault="00BF0EB9" w:rsidP="00E56F74">
            <w:pPr>
              <w:pStyle w:val="TAL"/>
              <w:rPr>
                <w:rFonts w:cs="v4.2.0"/>
              </w:rPr>
            </w:pPr>
            <w:r w:rsidRPr="001F23FC">
              <w:rPr>
                <w:rFonts w:cs="v4.2.0"/>
              </w:rPr>
              <w:t>±5.81 dB (FR2a, ETC testing)</w:t>
            </w:r>
          </w:p>
          <w:p w14:paraId="38C5653A" w14:textId="77777777" w:rsidR="00E56F74" w:rsidRPr="001F23FC" w:rsidRDefault="00E56F74" w:rsidP="00E56F74">
            <w:pPr>
              <w:pStyle w:val="TAL"/>
              <w:rPr>
                <w:rFonts w:cs="v4.2.0"/>
              </w:rPr>
            </w:pPr>
          </w:p>
          <w:p w14:paraId="07C9388B" w14:textId="77777777" w:rsidR="00E56F74" w:rsidRPr="001F23FC" w:rsidRDefault="00E56F74" w:rsidP="00E56F74">
            <w:pPr>
              <w:pStyle w:val="TAL"/>
              <w:rPr>
                <w:rFonts w:cs="Arial"/>
                <w:u w:val="single"/>
              </w:rPr>
            </w:pPr>
            <w:r w:rsidRPr="001F23FC">
              <w:rPr>
                <w:rFonts w:cs="Arial"/>
                <w:u w:val="single"/>
              </w:rPr>
              <w:t>PC7</w:t>
            </w:r>
          </w:p>
          <w:p w14:paraId="4D8AD123"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6185FEBC"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5.36 dB (FR2a, NTC testing)</w:t>
            </w:r>
          </w:p>
          <w:p w14:paraId="67FAEDDA" w14:textId="592E5E05" w:rsidR="00654573" w:rsidRPr="001F23FC" w:rsidRDefault="00E56F74" w:rsidP="00BF0EB9">
            <w:pPr>
              <w:pStyle w:val="TAL"/>
              <w:rPr>
                <w:rFonts w:cs="Arial"/>
                <w:bCs/>
                <w:szCs w:val="18"/>
              </w:rPr>
            </w:pPr>
            <w:r w:rsidRPr="001F23FC">
              <w:rPr>
                <w:rFonts w:cs="Arial"/>
              </w:rPr>
              <w:t>±</w:t>
            </w:r>
            <w:r w:rsidRPr="001F23FC">
              <w:rPr>
                <w:rFonts w:cs="Arial"/>
                <w:bCs/>
                <w:szCs w:val="18"/>
              </w:rPr>
              <w:t>5.61 dB (FR2a, ETC testing)</w:t>
            </w:r>
          </w:p>
        </w:tc>
        <w:tc>
          <w:tcPr>
            <w:tcW w:w="2948" w:type="dxa"/>
          </w:tcPr>
          <w:p w14:paraId="2083BFE7" w14:textId="3F4C8B48" w:rsidR="00654573" w:rsidRPr="001F23FC" w:rsidRDefault="00654573" w:rsidP="00654573">
            <w:pPr>
              <w:pStyle w:val="TAL"/>
              <w:rPr>
                <w:rFonts w:cs="Arial"/>
                <w:snapToGrid w:val="0"/>
                <w:lang w:eastAsia="sv-SE"/>
              </w:rPr>
            </w:pPr>
            <w:r w:rsidRPr="001F23FC">
              <w:rPr>
                <w:rFonts w:cs="Arial"/>
                <w:snapToGrid w:val="0"/>
              </w:rPr>
              <w:t xml:space="preserve">MTSU = 1.00 x MU (from Table B.19-1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460ABE7C" w14:textId="77777777" w:rsidTr="00EB280F">
        <w:trPr>
          <w:cantSplit/>
          <w:jc w:val="center"/>
        </w:trPr>
        <w:tc>
          <w:tcPr>
            <w:tcW w:w="2721" w:type="dxa"/>
          </w:tcPr>
          <w:p w14:paraId="72E33BBC" w14:textId="41EA25A7" w:rsidR="00654573" w:rsidRPr="001F23FC" w:rsidRDefault="00654573" w:rsidP="00654573">
            <w:pPr>
              <w:pStyle w:val="TAL"/>
              <w:rPr>
                <w:rFonts w:cs="v4.2.0"/>
              </w:rPr>
            </w:pPr>
            <w:r w:rsidRPr="001F23FC">
              <w:rPr>
                <w:rFonts w:cs="v4.2.0"/>
              </w:rPr>
              <w:t>7.3.4 EIS spherical coverage</w:t>
            </w:r>
          </w:p>
        </w:tc>
        <w:tc>
          <w:tcPr>
            <w:tcW w:w="3628" w:type="dxa"/>
          </w:tcPr>
          <w:p w14:paraId="783B7BF8" w14:textId="77777777" w:rsidR="00654573" w:rsidRPr="001F23FC" w:rsidRDefault="00654573" w:rsidP="00654573">
            <w:pPr>
              <w:pStyle w:val="TAL"/>
              <w:rPr>
                <w:rFonts w:cs="Arial"/>
                <w:u w:val="single"/>
              </w:rPr>
            </w:pPr>
            <w:r w:rsidRPr="001F23FC">
              <w:rPr>
                <w:rFonts w:cs="Arial"/>
                <w:u w:val="single"/>
              </w:rPr>
              <w:t>PC3</w:t>
            </w:r>
          </w:p>
          <w:p w14:paraId="1D0FC511" w14:textId="77777777" w:rsidR="00654573" w:rsidRPr="001F23FC" w:rsidRDefault="00654573"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0107ED47" w14:textId="5CD656ED" w:rsidR="00654573" w:rsidRPr="001F23FC" w:rsidRDefault="00654573" w:rsidP="00654573">
            <w:pPr>
              <w:pStyle w:val="TAL"/>
              <w:rPr>
                <w:rFonts w:cs="Arial"/>
                <w:bCs/>
                <w:szCs w:val="18"/>
              </w:rPr>
            </w:pPr>
            <w:r w:rsidRPr="001F23FC">
              <w:rPr>
                <w:rFonts w:cs="Arial"/>
              </w:rPr>
              <w:t>±</w:t>
            </w:r>
            <w:r w:rsidRPr="001F23FC">
              <w:rPr>
                <w:rFonts w:cs="Arial"/>
                <w:bCs/>
                <w:szCs w:val="18"/>
              </w:rPr>
              <w:t>6.04 dB (Max Device size ≤ 30 cm, FR2c)</w:t>
            </w:r>
          </w:p>
          <w:p w14:paraId="282676F0" w14:textId="77777777" w:rsidR="00654573" w:rsidRPr="001F23FC" w:rsidRDefault="00654573" w:rsidP="00654573">
            <w:pPr>
              <w:pStyle w:val="TAL"/>
              <w:rPr>
                <w:rFonts w:cs="Arial"/>
                <w:bCs/>
                <w:szCs w:val="18"/>
              </w:rPr>
            </w:pPr>
          </w:p>
          <w:p w14:paraId="66ADAD3A" w14:textId="77777777" w:rsidR="00654573" w:rsidRPr="001F23FC" w:rsidRDefault="00654573" w:rsidP="00654573">
            <w:pPr>
              <w:pStyle w:val="TAL"/>
              <w:rPr>
                <w:rFonts w:cs="Arial"/>
                <w:u w:val="single"/>
              </w:rPr>
            </w:pPr>
            <w:r w:rsidRPr="001F23FC">
              <w:rPr>
                <w:rFonts w:cs="Arial"/>
                <w:u w:val="single"/>
              </w:rPr>
              <w:t>PC1</w:t>
            </w:r>
          </w:p>
          <w:p w14:paraId="2FDB7FD2" w14:textId="77777777" w:rsidR="00654573" w:rsidRPr="001F23FC" w:rsidRDefault="00654573" w:rsidP="00654573">
            <w:pPr>
              <w:pStyle w:val="TAL"/>
              <w:rPr>
                <w:rFonts w:cs="Arial"/>
              </w:rPr>
            </w:pPr>
            <w:r w:rsidRPr="001F23FC">
              <w:rPr>
                <w:rFonts w:cs="Arial"/>
              </w:rPr>
              <w:t>±5.07 dB (Max Device size ≤ 30 cm, FR2a, FR2b)</w:t>
            </w:r>
          </w:p>
          <w:p w14:paraId="12C3731C" w14:textId="77777777" w:rsidR="00654573" w:rsidRPr="001F23FC" w:rsidRDefault="00654573" w:rsidP="00654573">
            <w:pPr>
              <w:pStyle w:val="TAL"/>
              <w:rPr>
                <w:rFonts w:cs="Arial"/>
                <w:u w:val="single"/>
              </w:rPr>
            </w:pPr>
          </w:p>
          <w:p w14:paraId="6F23A826" w14:textId="77777777" w:rsidR="00654573" w:rsidRPr="001F23FC" w:rsidRDefault="00654573" w:rsidP="00654573">
            <w:pPr>
              <w:pStyle w:val="TAL"/>
              <w:rPr>
                <w:rFonts w:cs="Arial"/>
                <w:u w:val="single"/>
              </w:rPr>
            </w:pPr>
            <w:r w:rsidRPr="001F23FC">
              <w:rPr>
                <w:rFonts w:cs="Arial"/>
                <w:u w:val="single"/>
              </w:rPr>
              <w:t>PC5</w:t>
            </w:r>
          </w:p>
          <w:p w14:paraId="074DB048" w14:textId="77777777" w:rsidR="00E56F74" w:rsidRPr="001F23FC" w:rsidRDefault="00654573" w:rsidP="00E56F74">
            <w:pPr>
              <w:pStyle w:val="TAL"/>
              <w:rPr>
                <w:rFonts w:cs="Arial"/>
                <w:u w:val="single"/>
              </w:rPr>
            </w:pPr>
            <w:r w:rsidRPr="001F23FC">
              <w:rPr>
                <w:rFonts w:cs="Arial"/>
                <w:u w:val="single"/>
              </w:rPr>
              <w:t>±5.07 dB (Max Device size ≤ 30 cm, FR2a)</w:t>
            </w:r>
          </w:p>
          <w:p w14:paraId="4A70605F" w14:textId="77777777" w:rsidR="00E56F74" w:rsidRPr="001F23FC" w:rsidRDefault="00E56F74" w:rsidP="00E56F74">
            <w:pPr>
              <w:pStyle w:val="TAL"/>
              <w:rPr>
                <w:rFonts w:cs="Arial"/>
                <w:u w:val="single"/>
              </w:rPr>
            </w:pPr>
          </w:p>
          <w:p w14:paraId="542DE86A" w14:textId="77777777" w:rsidR="00E56F74" w:rsidRPr="001F23FC" w:rsidRDefault="00E56F74" w:rsidP="00E56F74">
            <w:pPr>
              <w:pStyle w:val="TAL"/>
              <w:rPr>
                <w:rFonts w:cs="Arial"/>
                <w:u w:val="single"/>
              </w:rPr>
            </w:pPr>
            <w:r w:rsidRPr="001F23FC">
              <w:rPr>
                <w:rFonts w:cs="Arial"/>
                <w:u w:val="single"/>
              </w:rPr>
              <w:t>PC6</w:t>
            </w:r>
          </w:p>
          <w:p w14:paraId="003A046D" w14:textId="7A682658" w:rsidR="00E56F74" w:rsidRPr="001F23FC" w:rsidRDefault="009065DA" w:rsidP="00E56F74">
            <w:pPr>
              <w:pStyle w:val="TAL"/>
              <w:rPr>
                <w:rFonts w:cs="Arial"/>
              </w:rPr>
            </w:pPr>
            <w:r>
              <w:rPr>
                <w:rFonts w:cs="Arial"/>
              </w:rPr>
              <w:t>±5.56 dB (Max Device size ≤ 30 cm, FR2a)</w:t>
            </w:r>
          </w:p>
          <w:p w14:paraId="4CC87BE0" w14:textId="77777777" w:rsidR="00E56F74" w:rsidRPr="001F23FC" w:rsidRDefault="00E56F74" w:rsidP="00E56F74">
            <w:pPr>
              <w:pStyle w:val="TAL"/>
              <w:rPr>
                <w:rFonts w:cs="Arial"/>
                <w:u w:val="single"/>
              </w:rPr>
            </w:pPr>
          </w:p>
          <w:p w14:paraId="424515A5" w14:textId="77777777" w:rsidR="00E56F74" w:rsidRPr="001F23FC" w:rsidRDefault="00E56F74" w:rsidP="00E56F74">
            <w:pPr>
              <w:pStyle w:val="TAL"/>
              <w:rPr>
                <w:rFonts w:cs="Arial"/>
                <w:u w:val="single"/>
              </w:rPr>
            </w:pPr>
            <w:r w:rsidRPr="001F23FC">
              <w:rPr>
                <w:rFonts w:cs="Arial"/>
                <w:u w:val="single"/>
              </w:rPr>
              <w:t>PC7</w:t>
            </w:r>
          </w:p>
          <w:p w14:paraId="6F5C37ED"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12778985" w14:textId="62D9D5D5" w:rsidR="00654573" w:rsidRPr="001F23FC" w:rsidRDefault="00E56F74"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0EE36E4A" w14:textId="694B9265" w:rsidR="00654573" w:rsidRPr="001F23FC" w:rsidRDefault="00654573" w:rsidP="00654573">
            <w:pPr>
              <w:pStyle w:val="TAL"/>
              <w:rPr>
                <w:rFonts w:cs="Arial"/>
                <w:snapToGrid w:val="0"/>
              </w:rPr>
            </w:pPr>
            <w:r w:rsidRPr="001F23FC">
              <w:rPr>
                <w:rFonts w:cs="Arial"/>
                <w:snapToGrid w:val="0"/>
              </w:rPr>
              <w:t xml:space="preserve">MTSU = 1.00 x MU (from Table B.19-2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268C59B7" w14:textId="77777777" w:rsidTr="00EB280F">
        <w:trPr>
          <w:cantSplit/>
          <w:jc w:val="center"/>
        </w:trPr>
        <w:tc>
          <w:tcPr>
            <w:tcW w:w="2721" w:type="dxa"/>
          </w:tcPr>
          <w:p w14:paraId="05F9D7A7" w14:textId="4E5EF512" w:rsidR="00654573" w:rsidRPr="001F23FC" w:rsidRDefault="00654573" w:rsidP="00654573">
            <w:pPr>
              <w:pStyle w:val="TAL"/>
              <w:rPr>
                <w:rFonts w:cs="v4.2.0"/>
              </w:rPr>
            </w:pPr>
            <w:r w:rsidRPr="001F23FC">
              <w:t>7.3A.2.1 Reference sensitivity power level for CA (2DL CA)</w:t>
            </w:r>
          </w:p>
        </w:tc>
        <w:tc>
          <w:tcPr>
            <w:tcW w:w="3628" w:type="dxa"/>
          </w:tcPr>
          <w:p w14:paraId="2BEC9CD1" w14:textId="77777777" w:rsidR="00654573" w:rsidRPr="001F23FC" w:rsidRDefault="00654573" w:rsidP="00654573">
            <w:pPr>
              <w:pStyle w:val="TAL"/>
              <w:rPr>
                <w:rFonts w:cs="v4.2.0"/>
                <w:u w:val="single"/>
              </w:rPr>
            </w:pPr>
            <w:r w:rsidRPr="001F23FC">
              <w:rPr>
                <w:rFonts w:cs="v4.2.0"/>
                <w:u w:val="single"/>
              </w:rPr>
              <w:t>Intra-band contiguous CA</w:t>
            </w:r>
          </w:p>
          <w:p w14:paraId="2F48B945"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F86083"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3A9B5044" w14:textId="77777777" w:rsidR="00654573" w:rsidRPr="001F23FC" w:rsidRDefault="00654573" w:rsidP="00654573">
            <w:pPr>
              <w:pStyle w:val="TAL"/>
              <w:rPr>
                <w:rFonts w:cs="v4.2.0"/>
              </w:rPr>
            </w:pPr>
          </w:p>
          <w:p w14:paraId="73630FE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65EA88" w14:textId="77777777" w:rsidR="00654573" w:rsidRPr="001F23FC" w:rsidRDefault="00654573" w:rsidP="00654573">
            <w:pPr>
              <w:pStyle w:val="TAL"/>
              <w:rPr>
                <w:rFonts w:cs="v4.2.0"/>
              </w:rPr>
            </w:pPr>
            <w:r w:rsidRPr="001F23FC">
              <w:rPr>
                <w:rFonts w:cs="v4.2.0"/>
              </w:rPr>
              <w:t>TBD</w:t>
            </w:r>
          </w:p>
          <w:p w14:paraId="72E34689" w14:textId="77777777" w:rsidR="00654573" w:rsidRPr="001F23FC" w:rsidRDefault="00654573" w:rsidP="00654573">
            <w:pPr>
              <w:pStyle w:val="TAL"/>
              <w:rPr>
                <w:rFonts w:cs="v4.2.0"/>
              </w:rPr>
            </w:pPr>
          </w:p>
          <w:p w14:paraId="1415DB86" w14:textId="77777777" w:rsidR="00654573" w:rsidRPr="001F23FC" w:rsidRDefault="00654573" w:rsidP="00654573">
            <w:pPr>
              <w:pStyle w:val="TAL"/>
              <w:rPr>
                <w:rFonts w:cs="v4.2.0"/>
                <w:u w:val="single"/>
              </w:rPr>
            </w:pPr>
            <w:r w:rsidRPr="001F23FC">
              <w:rPr>
                <w:rFonts w:cs="v4.2.0"/>
                <w:u w:val="single"/>
              </w:rPr>
              <w:t>Intra-band non-contiguous, Inter-band CA</w:t>
            </w:r>
          </w:p>
          <w:p w14:paraId="5CD2C795" w14:textId="259370EF" w:rsidR="00654573" w:rsidRPr="001F23FC" w:rsidRDefault="00654573" w:rsidP="00654573">
            <w:pPr>
              <w:pStyle w:val="TAL"/>
              <w:rPr>
                <w:rFonts w:cs="Arial"/>
                <w:u w:val="single"/>
              </w:rPr>
            </w:pPr>
            <w:r w:rsidRPr="001F23FC">
              <w:rPr>
                <w:rFonts w:cs="v4.2.0"/>
              </w:rPr>
              <w:t>TBD</w:t>
            </w:r>
          </w:p>
        </w:tc>
        <w:tc>
          <w:tcPr>
            <w:tcW w:w="2948" w:type="dxa"/>
          </w:tcPr>
          <w:p w14:paraId="1D3F7586" w14:textId="77777777" w:rsidR="00654573" w:rsidRPr="001F23FC" w:rsidRDefault="00654573" w:rsidP="00654573">
            <w:pPr>
              <w:pStyle w:val="TAL"/>
              <w:rPr>
                <w:rFonts w:cs="Arial"/>
                <w:snapToGrid w:val="0"/>
              </w:rPr>
            </w:pPr>
          </w:p>
        </w:tc>
      </w:tr>
      <w:tr w:rsidR="00654573" w:rsidRPr="001F23FC" w14:paraId="69B6EBF3" w14:textId="77777777" w:rsidTr="00EB280F">
        <w:trPr>
          <w:cantSplit/>
          <w:jc w:val="center"/>
        </w:trPr>
        <w:tc>
          <w:tcPr>
            <w:tcW w:w="2721" w:type="dxa"/>
          </w:tcPr>
          <w:p w14:paraId="39B8392A" w14:textId="24603EB8" w:rsidR="00654573" w:rsidRPr="001F23FC" w:rsidRDefault="00654573" w:rsidP="00654573">
            <w:pPr>
              <w:pStyle w:val="TAL"/>
              <w:rPr>
                <w:rFonts w:cs="v4.2.0"/>
              </w:rPr>
            </w:pPr>
            <w:r w:rsidRPr="001F23FC">
              <w:t>7.3A.2.2 Reference sensitivity power level for CA (3DL CA)</w:t>
            </w:r>
          </w:p>
        </w:tc>
        <w:tc>
          <w:tcPr>
            <w:tcW w:w="3628" w:type="dxa"/>
          </w:tcPr>
          <w:p w14:paraId="1B52CDAC" w14:textId="77777777" w:rsidR="00654573" w:rsidRPr="001F23FC" w:rsidRDefault="00654573" w:rsidP="00654573">
            <w:pPr>
              <w:pStyle w:val="TAL"/>
              <w:rPr>
                <w:rFonts w:cs="v4.2.0"/>
                <w:u w:val="single"/>
              </w:rPr>
            </w:pPr>
            <w:r w:rsidRPr="001F23FC">
              <w:rPr>
                <w:rFonts w:cs="v4.2.0"/>
                <w:u w:val="single"/>
              </w:rPr>
              <w:t>Intra-band contiguous CA</w:t>
            </w:r>
          </w:p>
          <w:p w14:paraId="52A8F52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6D0F54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95EECDB" w14:textId="77777777" w:rsidR="00654573" w:rsidRPr="001F23FC" w:rsidRDefault="00654573" w:rsidP="00654573">
            <w:pPr>
              <w:pStyle w:val="TAL"/>
              <w:rPr>
                <w:rFonts w:cs="v4.2.0"/>
              </w:rPr>
            </w:pPr>
          </w:p>
          <w:p w14:paraId="19B1404A"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FC093C" w14:textId="77777777" w:rsidR="00654573" w:rsidRPr="001F23FC" w:rsidRDefault="00654573" w:rsidP="00654573">
            <w:pPr>
              <w:pStyle w:val="TAL"/>
              <w:rPr>
                <w:rFonts w:cs="v4.2.0"/>
              </w:rPr>
            </w:pPr>
            <w:r w:rsidRPr="001F23FC">
              <w:rPr>
                <w:rFonts w:cs="v4.2.0"/>
              </w:rPr>
              <w:t>TBD</w:t>
            </w:r>
          </w:p>
          <w:p w14:paraId="42FB1F09" w14:textId="77777777" w:rsidR="00654573" w:rsidRPr="001F23FC" w:rsidRDefault="00654573" w:rsidP="00654573">
            <w:pPr>
              <w:pStyle w:val="TAL"/>
              <w:rPr>
                <w:rFonts w:cs="v4.2.0"/>
              </w:rPr>
            </w:pPr>
          </w:p>
          <w:p w14:paraId="36E266C0" w14:textId="77777777" w:rsidR="00654573" w:rsidRPr="001F23FC" w:rsidRDefault="00654573" w:rsidP="00654573">
            <w:pPr>
              <w:pStyle w:val="TAL"/>
              <w:rPr>
                <w:rFonts w:cs="v4.2.0"/>
                <w:u w:val="single"/>
              </w:rPr>
            </w:pPr>
            <w:r w:rsidRPr="001F23FC">
              <w:rPr>
                <w:rFonts w:cs="v4.2.0"/>
                <w:u w:val="single"/>
              </w:rPr>
              <w:t>Intra-band non-contiguous, Inter-band CA</w:t>
            </w:r>
          </w:p>
          <w:p w14:paraId="6B75C138" w14:textId="268C9C5B" w:rsidR="00654573" w:rsidRPr="001F23FC" w:rsidRDefault="00654573" w:rsidP="00654573">
            <w:pPr>
              <w:pStyle w:val="TAL"/>
              <w:rPr>
                <w:rFonts w:cs="Arial"/>
                <w:u w:val="single"/>
              </w:rPr>
            </w:pPr>
            <w:r w:rsidRPr="001F23FC">
              <w:rPr>
                <w:rFonts w:cs="v4.2.0"/>
              </w:rPr>
              <w:t>TBD</w:t>
            </w:r>
          </w:p>
        </w:tc>
        <w:tc>
          <w:tcPr>
            <w:tcW w:w="2948" w:type="dxa"/>
          </w:tcPr>
          <w:p w14:paraId="1F826DB1" w14:textId="77777777" w:rsidR="00654573" w:rsidRPr="001F23FC" w:rsidRDefault="00654573" w:rsidP="00654573">
            <w:pPr>
              <w:pStyle w:val="TAL"/>
              <w:rPr>
                <w:rFonts w:cs="Arial"/>
                <w:snapToGrid w:val="0"/>
              </w:rPr>
            </w:pPr>
          </w:p>
        </w:tc>
      </w:tr>
      <w:tr w:rsidR="00654573" w:rsidRPr="001F23FC" w14:paraId="6BAF3C5B" w14:textId="77777777" w:rsidTr="00EB280F">
        <w:trPr>
          <w:cantSplit/>
          <w:jc w:val="center"/>
        </w:trPr>
        <w:tc>
          <w:tcPr>
            <w:tcW w:w="2721" w:type="dxa"/>
          </w:tcPr>
          <w:p w14:paraId="0888437C" w14:textId="7B572945" w:rsidR="00654573" w:rsidRPr="001F23FC" w:rsidRDefault="00654573" w:rsidP="00654573">
            <w:pPr>
              <w:pStyle w:val="TAL"/>
              <w:rPr>
                <w:rFonts w:cs="v4.2.0"/>
              </w:rPr>
            </w:pPr>
            <w:r w:rsidRPr="001F23FC">
              <w:t>7.3A.2.3 Reference sensitivity power level for CA (4DL CA)</w:t>
            </w:r>
          </w:p>
        </w:tc>
        <w:tc>
          <w:tcPr>
            <w:tcW w:w="3628" w:type="dxa"/>
          </w:tcPr>
          <w:p w14:paraId="59D73094" w14:textId="77777777" w:rsidR="00654573" w:rsidRPr="001F23FC" w:rsidRDefault="00654573" w:rsidP="00654573">
            <w:pPr>
              <w:pStyle w:val="TAL"/>
              <w:rPr>
                <w:rFonts w:cs="v4.2.0"/>
                <w:u w:val="single"/>
              </w:rPr>
            </w:pPr>
            <w:r w:rsidRPr="001F23FC">
              <w:rPr>
                <w:rFonts w:cs="v4.2.0"/>
                <w:u w:val="single"/>
              </w:rPr>
              <w:t>Intra-band contiguous CA</w:t>
            </w:r>
          </w:p>
          <w:p w14:paraId="2F6F88FD"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4E728F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131BDB36" w14:textId="77777777" w:rsidR="00654573" w:rsidRPr="001F23FC" w:rsidRDefault="00654573" w:rsidP="00654573">
            <w:pPr>
              <w:pStyle w:val="TAL"/>
              <w:rPr>
                <w:rFonts w:cs="v4.2.0"/>
              </w:rPr>
            </w:pPr>
          </w:p>
          <w:p w14:paraId="2EB558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E177ED8" w14:textId="77777777" w:rsidR="00654573" w:rsidRPr="001F23FC" w:rsidRDefault="00654573" w:rsidP="00654573">
            <w:pPr>
              <w:pStyle w:val="TAL"/>
              <w:rPr>
                <w:rFonts w:cs="v4.2.0"/>
              </w:rPr>
            </w:pPr>
            <w:r w:rsidRPr="001F23FC">
              <w:rPr>
                <w:rFonts w:cs="v4.2.0"/>
              </w:rPr>
              <w:t>TBD</w:t>
            </w:r>
          </w:p>
          <w:p w14:paraId="666A25CB" w14:textId="77777777" w:rsidR="00654573" w:rsidRPr="001F23FC" w:rsidRDefault="00654573" w:rsidP="00654573">
            <w:pPr>
              <w:pStyle w:val="TAL"/>
              <w:rPr>
                <w:rFonts w:cs="v4.2.0"/>
              </w:rPr>
            </w:pPr>
          </w:p>
          <w:p w14:paraId="1138CA5F" w14:textId="77777777" w:rsidR="00654573" w:rsidRPr="001F23FC" w:rsidRDefault="00654573" w:rsidP="00654573">
            <w:pPr>
              <w:pStyle w:val="TAL"/>
              <w:rPr>
                <w:rFonts w:cs="v4.2.0"/>
                <w:u w:val="single"/>
              </w:rPr>
            </w:pPr>
            <w:r w:rsidRPr="001F23FC">
              <w:rPr>
                <w:rFonts w:cs="v4.2.0"/>
                <w:u w:val="single"/>
              </w:rPr>
              <w:t>Intra-band non-contiguous, Inter-band CA</w:t>
            </w:r>
          </w:p>
          <w:p w14:paraId="6E91951B" w14:textId="4AB84806" w:rsidR="00654573" w:rsidRPr="001F23FC" w:rsidRDefault="00654573" w:rsidP="00654573">
            <w:pPr>
              <w:pStyle w:val="TAL"/>
              <w:rPr>
                <w:rFonts w:cs="Arial"/>
                <w:u w:val="single"/>
              </w:rPr>
            </w:pPr>
            <w:r w:rsidRPr="001F23FC">
              <w:rPr>
                <w:rFonts w:cs="v4.2.0"/>
              </w:rPr>
              <w:t>TBD</w:t>
            </w:r>
          </w:p>
        </w:tc>
        <w:tc>
          <w:tcPr>
            <w:tcW w:w="2948" w:type="dxa"/>
          </w:tcPr>
          <w:p w14:paraId="62121B53" w14:textId="77777777" w:rsidR="00654573" w:rsidRPr="001F23FC" w:rsidRDefault="00654573" w:rsidP="00654573">
            <w:pPr>
              <w:pStyle w:val="TAL"/>
              <w:rPr>
                <w:rFonts w:cs="Arial"/>
                <w:snapToGrid w:val="0"/>
              </w:rPr>
            </w:pPr>
          </w:p>
        </w:tc>
      </w:tr>
      <w:tr w:rsidR="00654573" w:rsidRPr="001F23FC" w14:paraId="2E7326D2" w14:textId="77777777" w:rsidTr="00EB280F">
        <w:trPr>
          <w:cantSplit/>
          <w:jc w:val="center"/>
        </w:trPr>
        <w:tc>
          <w:tcPr>
            <w:tcW w:w="2721" w:type="dxa"/>
          </w:tcPr>
          <w:p w14:paraId="7DA16041" w14:textId="1AAFD9C9" w:rsidR="00654573" w:rsidRPr="001F23FC" w:rsidRDefault="00654573" w:rsidP="00654573">
            <w:pPr>
              <w:pStyle w:val="TAL"/>
              <w:rPr>
                <w:rFonts w:cs="v4.2.0"/>
              </w:rPr>
            </w:pPr>
            <w:r w:rsidRPr="001F23FC">
              <w:t>7.3A.2.4 Reference sensitivity power level for CA (5DL CA)</w:t>
            </w:r>
          </w:p>
        </w:tc>
        <w:tc>
          <w:tcPr>
            <w:tcW w:w="3628" w:type="dxa"/>
          </w:tcPr>
          <w:p w14:paraId="003D6F52" w14:textId="77777777" w:rsidR="00654573" w:rsidRPr="001F23FC" w:rsidRDefault="00654573" w:rsidP="00654573">
            <w:pPr>
              <w:pStyle w:val="TAL"/>
              <w:rPr>
                <w:rFonts w:cs="v4.2.0"/>
              </w:rPr>
            </w:pPr>
            <w:r w:rsidRPr="001F23FC">
              <w:rPr>
                <w:rFonts w:cs="v4.2.0"/>
              </w:rPr>
              <w:t>Intra-band contiguous CA</w:t>
            </w:r>
          </w:p>
          <w:p w14:paraId="4FE455CF" w14:textId="77777777" w:rsidR="00654573" w:rsidRPr="001F23FC" w:rsidRDefault="00654573" w:rsidP="00654573">
            <w:pPr>
              <w:pStyle w:val="TAL"/>
              <w:rPr>
                <w:rFonts w:cs="v4.2.0"/>
              </w:rPr>
            </w:pPr>
            <w:r w:rsidRPr="001F23FC">
              <w:rPr>
                <w:rFonts w:cs="v4.2.0"/>
              </w:rPr>
              <w:t>Maximum aggregated BW ≤ 400MHz</w:t>
            </w:r>
          </w:p>
          <w:p w14:paraId="05BCC8CF" w14:textId="77777777" w:rsidR="00654573" w:rsidRPr="001F23FC" w:rsidRDefault="00654573" w:rsidP="00654573">
            <w:pPr>
              <w:pStyle w:val="TAL"/>
              <w:rPr>
                <w:rFonts w:cs="v4.2.0"/>
              </w:rPr>
            </w:pPr>
            <w:r w:rsidRPr="001F23FC">
              <w:rPr>
                <w:rFonts w:cs="v4.2.0"/>
              </w:rPr>
              <w:t>Same as 7.3.2 for each component carrier</w:t>
            </w:r>
          </w:p>
          <w:p w14:paraId="36707090" w14:textId="77777777" w:rsidR="00654573" w:rsidRPr="001F23FC" w:rsidRDefault="00654573" w:rsidP="00654573">
            <w:pPr>
              <w:pStyle w:val="TAL"/>
              <w:rPr>
                <w:rFonts w:cs="v4.2.0"/>
              </w:rPr>
            </w:pPr>
          </w:p>
          <w:p w14:paraId="129B031B" w14:textId="77777777" w:rsidR="00654573" w:rsidRPr="001F23FC" w:rsidRDefault="00654573" w:rsidP="00654573">
            <w:pPr>
              <w:pStyle w:val="TAL"/>
              <w:rPr>
                <w:rFonts w:cs="v4.2.0"/>
              </w:rPr>
            </w:pPr>
            <w:r w:rsidRPr="001F23FC">
              <w:rPr>
                <w:rFonts w:cs="v4.2.0"/>
              </w:rPr>
              <w:t>Maximum aggregated BW &gt; 400MHz</w:t>
            </w:r>
          </w:p>
          <w:p w14:paraId="5FD2DE86" w14:textId="77777777" w:rsidR="00654573" w:rsidRPr="001F23FC" w:rsidRDefault="00654573" w:rsidP="00654573">
            <w:pPr>
              <w:pStyle w:val="TAL"/>
              <w:rPr>
                <w:rFonts w:cs="v4.2.0"/>
              </w:rPr>
            </w:pPr>
            <w:r w:rsidRPr="001F23FC">
              <w:rPr>
                <w:rFonts w:cs="v4.2.0"/>
              </w:rPr>
              <w:t>TBD</w:t>
            </w:r>
          </w:p>
          <w:p w14:paraId="37AFB1F7" w14:textId="77777777" w:rsidR="00654573" w:rsidRPr="001F23FC" w:rsidRDefault="00654573" w:rsidP="00654573">
            <w:pPr>
              <w:pStyle w:val="TAL"/>
              <w:rPr>
                <w:rFonts w:cs="v4.2.0"/>
              </w:rPr>
            </w:pPr>
          </w:p>
          <w:p w14:paraId="6A4B3129" w14:textId="77777777" w:rsidR="00654573" w:rsidRPr="001F23FC" w:rsidRDefault="00654573" w:rsidP="00654573">
            <w:pPr>
              <w:pStyle w:val="TAL"/>
              <w:rPr>
                <w:rFonts w:cs="v4.2.0"/>
              </w:rPr>
            </w:pPr>
            <w:r w:rsidRPr="001F23FC">
              <w:rPr>
                <w:rFonts w:cs="v4.2.0"/>
              </w:rPr>
              <w:t>Intra-band non-contiguous, Inter-band CA</w:t>
            </w:r>
          </w:p>
          <w:p w14:paraId="32F69427" w14:textId="3AA077BC" w:rsidR="00654573" w:rsidRPr="001F23FC" w:rsidRDefault="00654573" w:rsidP="00654573">
            <w:pPr>
              <w:pStyle w:val="TAL"/>
              <w:rPr>
                <w:rFonts w:cs="Arial"/>
                <w:u w:val="single"/>
              </w:rPr>
            </w:pPr>
            <w:r w:rsidRPr="001F23FC">
              <w:rPr>
                <w:rFonts w:cs="v4.2.0"/>
              </w:rPr>
              <w:t>TBD</w:t>
            </w:r>
          </w:p>
        </w:tc>
        <w:tc>
          <w:tcPr>
            <w:tcW w:w="2948" w:type="dxa"/>
          </w:tcPr>
          <w:p w14:paraId="389E5D6E" w14:textId="77777777" w:rsidR="00654573" w:rsidRPr="001F23FC" w:rsidRDefault="00654573" w:rsidP="00654573">
            <w:pPr>
              <w:pStyle w:val="TAL"/>
              <w:rPr>
                <w:rFonts w:cs="Arial"/>
                <w:snapToGrid w:val="0"/>
              </w:rPr>
            </w:pPr>
          </w:p>
        </w:tc>
      </w:tr>
      <w:tr w:rsidR="00654573" w:rsidRPr="001F23FC" w14:paraId="5EFA7870" w14:textId="77777777" w:rsidTr="00EB280F">
        <w:trPr>
          <w:cantSplit/>
          <w:jc w:val="center"/>
        </w:trPr>
        <w:tc>
          <w:tcPr>
            <w:tcW w:w="2721" w:type="dxa"/>
          </w:tcPr>
          <w:p w14:paraId="2F46F9E4" w14:textId="04B5D294" w:rsidR="00654573" w:rsidRPr="001F23FC" w:rsidRDefault="00654573" w:rsidP="00654573">
            <w:pPr>
              <w:pStyle w:val="TAL"/>
              <w:rPr>
                <w:rFonts w:cs="v4.2.0"/>
              </w:rPr>
            </w:pPr>
            <w:r w:rsidRPr="001F23FC">
              <w:t>7.3A.2.5 Reference sensitivity power level for CA (6DL CA)</w:t>
            </w:r>
          </w:p>
        </w:tc>
        <w:tc>
          <w:tcPr>
            <w:tcW w:w="3628" w:type="dxa"/>
          </w:tcPr>
          <w:p w14:paraId="22ED5AA8" w14:textId="77777777" w:rsidR="00654573" w:rsidRPr="001F23FC" w:rsidRDefault="00654573" w:rsidP="00654573">
            <w:pPr>
              <w:pStyle w:val="TAL"/>
              <w:rPr>
                <w:rFonts w:cs="v4.2.0"/>
              </w:rPr>
            </w:pPr>
            <w:r w:rsidRPr="001F23FC">
              <w:rPr>
                <w:rFonts w:cs="v4.2.0"/>
              </w:rPr>
              <w:t>Intra-band contiguous CA</w:t>
            </w:r>
          </w:p>
          <w:p w14:paraId="06BB913D" w14:textId="77777777" w:rsidR="00654573" w:rsidRPr="001F23FC" w:rsidRDefault="00654573" w:rsidP="00654573">
            <w:pPr>
              <w:pStyle w:val="TAL"/>
              <w:rPr>
                <w:rFonts w:cs="v4.2.0"/>
              </w:rPr>
            </w:pPr>
            <w:r w:rsidRPr="001F23FC">
              <w:rPr>
                <w:rFonts w:cs="v4.2.0"/>
              </w:rPr>
              <w:t>Maximum aggregated BW ≤ 400MHz</w:t>
            </w:r>
          </w:p>
          <w:p w14:paraId="64BF7918" w14:textId="77777777" w:rsidR="00654573" w:rsidRPr="001F23FC" w:rsidRDefault="00654573" w:rsidP="00654573">
            <w:pPr>
              <w:pStyle w:val="TAL"/>
              <w:rPr>
                <w:rFonts w:cs="v4.2.0"/>
              </w:rPr>
            </w:pPr>
            <w:r w:rsidRPr="001F23FC">
              <w:rPr>
                <w:rFonts w:cs="v4.2.0"/>
              </w:rPr>
              <w:t>Same as 7.3.2 for each component carrier</w:t>
            </w:r>
          </w:p>
          <w:p w14:paraId="209586CE" w14:textId="77777777" w:rsidR="00654573" w:rsidRPr="001F23FC" w:rsidRDefault="00654573" w:rsidP="00654573">
            <w:pPr>
              <w:pStyle w:val="TAL"/>
              <w:rPr>
                <w:rFonts w:cs="v4.2.0"/>
              </w:rPr>
            </w:pPr>
          </w:p>
          <w:p w14:paraId="236154B2" w14:textId="77777777" w:rsidR="00654573" w:rsidRPr="001F23FC" w:rsidRDefault="00654573" w:rsidP="00654573">
            <w:pPr>
              <w:pStyle w:val="TAL"/>
              <w:rPr>
                <w:rFonts w:cs="v4.2.0"/>
              </w:rPr>
            </w:pPr>
            <w:r w:rsidRPr="001F23FC">
              <w:rPr>
                <w:rFonts w:cs="v4.2.0"/>
              </w:rPr>
              <w:t>Maximum aggregated BW &gt; 400MHz</w:t>
            </w:r>
          </w:p>
          <w:p w14:paraId="67FAEB8E" w14:textId="77777777" w:rsidR="00654573" w:rsidRPr="001F23FC" w:rsidRDefault="00654573" w:rsidP="00654573">
            <w:pPr>
              <w:pStyle w:val="TAL"/>
              <w:rPr>
                <w:rFonts w:cs="v4.2.0"/>
              </w:rPr>
            </w:pPr>
            <w:r w:rsidRPr="001F23FC">
              <w:rPr>
                <w:rFonts w:cs="v4.2.0"/>
              </w:rPr>
              <w:t>TBD</w:t>
            </w:r>
          </w:p>
          <w:p w14:paraId="202B9DF3" w14:textId="77777777" w:rsidR="00654573" w:rsidRPr="001F23FC" w:rsidRDefault="00654573" w:rsidP="00654573">
            <w:pPr>
              <w:pStyle w:val="TAL"/>
              <w:rPr>
                <w:rFonts w:cs="v4.2.0"/>
              </w:rPr>
            </w:pPr>
          </w:p>
          <w:p w14:paraId="44573451" w14:textId="77777777" w:rsidR="00654573" w:rsidRPr="001F23FC" w:rsidRDefault="00654573" w:rsidP="00654573">
            <w:pPr>
              <w:pStyle w:val="TAL"/>
              <w:rPr>
                <w:rFonts w:cs="v4.2.0"/>
              </w:rPr>
            </w:pPr>
            <w:r w:rsidRPr="001F23FC">
              <w:rPr>
                <w:rFonts w:cs="v4.2.0"/>
              </w:rPr>
              <w:t>Intra-band non-contiguous, Inter-band CA</w:t>
            </w:r>
          </w:p>
          <w:p w14:paraId="50ED6596" w14:textId="391E2F87" w:rsidR="00654573" w:rsidRPr="001F23FC" w:rsidRDefault="00654573" w:rsidP="00654573">
            <w:pPr>
              <w:pStyle w:val="TAL"/>
              <w:rPr>
                <w:rFonts w:cs="Arial"/>
                <w:u w:val="single"/>
              </w:rPr>
            </w:pPr>
            <w:r w:rsidRPr="001F23FC">
              <w:rPr>
                <w:rFonts w:cs="v4.2.0"/>
              </w:rPr>
              <w:t>TBD</w:t>
            </w:r>
          </w:p>
        </w:tc>
        <w:tc>
          <w:tcPr>
            <w:tcW w:w="2948" w:type="dxa"/>
          </w:tcPr>
          <w:p w14:paraId="3E5F0974" w14:textId="77777777" w:rsidR="00654573" w:rsidRPr="001F23FC" w:rsidRDefault="00654573" w:rsidP="00654573">
            <w:pPr>
              <w:pStyle w:val="TAL"/>
              <w:rPr>
                <w:rFonts w:cs="Arial"/>
                <w:snapToGrid w:val="0"/>
              </w:rPr>
            </w:pPr>
          </w:p>
        </w:tc>
      </w:tr>
      <w:tr w:rsidR="00654573" w:rsidRPr="001F23FC" w14:paraId="60946439" w14:textId="77777777" w:rsidTr="00EB280F">
        <w:trPr>
          <w:cantSplit/>
          <w:jc w:val="center"/>
        </w:trPr>
        <w:tc>
          <w:tcPr>
            <w:tcW w:w="2721" w:type="dxa"/>
          </w:tcPr>
          <w:p w14:paraId="21FA35F8" w14:textId="400AE5AC" w:rsidR="00654573" w:rsidRPr="001F23FC" w:rsidRDefault="00654573" w:rsidP="00654573">
            <w:pPr>
              <w:pStyle w:val="TAL"/>
              <w:rPr>
                <w:rFonts w:cs="v4.2.0"/>
              </w:rPr>
            </w:pPr>
            <w:r w:rsidRPr="001F23FC">
              <w:t>7.3A.2.6 Reference sensitivity power level for CA (7DL CA)</w:t>
            </w:r>
          </w:p>
        </w:tc>
        <w:tc>
          <w:tcPr>
            <w:tcW w:w="3628" w:type="dxa"/>
          </w:tcPr>
          <w:p w14:paraId="2B396EE8" w14:textId="77777777" w:rsidR="00654573" w:rsidRPr="001F23FC" w:rsidRDefault="00654573" w:rsidP="00654573">
            <w:pPr>
              <w:pStyle w:val="TAL"/>
              <w:rPr>
                <w:rFonts w:cs="v4.2.0"/>
              </w:rPr>
            </w:pPr>
            <w:r w:rsidRPr="001F23FC">
              <w:rPr>
                <w:rFonts w:cs="v4.2.0"/>
              </w:rPr>
              <w:t>Intra-band contiguous CA</w:t>
            </w:r>
          </w:p>
          <w:p w14:paraId="55608C07" w14:textId="77777777" w:rsidR="00654573" w:rsidRPr="001F23FC" w:rsidRDefault="00654573" w:rsidP="00654573">
            <w:pPr>
              <w:pStyle w:val="TAL"/>
              <w:rPr>
                <w:rFonts w:cs="v4.2.0"/>
              </w:rPr>
            </w:pPr>
            <w:r w:rsidRPr="001F23FC">
              <w:rPr>
                <w:rFonts w:cs="v4.2.0"/>
              </w:rPr>
              <w:t>Maximum aggregated BW ≤ 400MHz</w:t>
            </w:r>
          </w:p>
          <w:p w14:paraId="73E8C8E6" w14:textId="77777777" w:rsidR="00654573" w:rsidRPr="001F23FC" w:rsidRDefault="00654573" w:rsidP="00654573">
            <w:pPr>
              <w:pStyle w:val="TAL"/>
              <w:rPr>
                <w:rFonts w:cs="v4.2.0"/>
              </w:rPr>
            </w:pPr>
            <w:r w:rsidRPr="001F23FC">
              <w:rPr>
                <w:rFonts w:cs="v4.2.0"/>
              </w:rPr>
              <w:t>Same as 7.3.2 for each component carrier</w:t>
            </w:r>
          </w:p>
          <w:p w14:paraId="44701006" w14:textId="77777777" w:rsidR="00654573" w:rsidRPr="001F23FC" w:rsidRDefault="00654573" w:rsidP="00654573">
            <w:pPr>
              <w:pStyle w:val="TAL"/>
              <w:rPr>
                <w:rFonts w:cs="v4.2.0"/>
              </w:rPr>
            </w:pPr>
          </w:p>
          <w:p w14:paraId="1A238262" w14:textId="77777777" w:rsidR="00654573" w:rsidRPr="001F23FC" w:rsidRDefault="00654573" w:rsidP="00654573">
            <w:pPr>
              <w:pStyle w:val="TAL"/>
              <w:rPr>
                <w:rFonts w:cs="v4.2.0"/>
              </w:rPr>
            </w:pPr>
            <w:r w:rsidRPr="001F23FC">
              <w:rPr>
                <w:rFonts w:cs="v4.2.0"/>
              </w:rPr>
              <w:t>Maximum aggregated BW &gt; 400MHz</w:t>
            </w:r>
          </w:p>
          <w:p w14:paraId="5F4DB906" w14:textId="77777777" w:rsidR="00654573" w:rsidRPr="001F23FC" w:rsidRDefault="00654573" w:rsidP="00654573">
            <w:pPr>
              <w:pStyle w:val="TAL"/>
              <w:rPr>
                <w:rFonts w:cs="v4.2.0"/>
              </w:rPr>
            </w:pPr>
            <w:r w:rsidRPr="001F23FC">
              <w:rPr>
                <w:rFonts w:cs="v4.2.0"/>
              </w:rPr>
              <w:t>TBD</w:t>
            </w:r>
          </w:p>
          <w:p w14:paraId="43C009B3" w14:textId="77777777" w:rsidR="00654573" w:rsidRPr="001F23FC" w:rsidRDefault="00654573" w:rsidP="00654573">
            <w:pPr>
              <w:pStyle w:val="TAL"/>
              <w:rPr>
                <w:rFonts w:cs="v4.2.0"/>
              </w:rPr>
            </w:pPr>
          </w:p>
          <w:p w14:paraId="3940EECC" w14:textId="77777777" w:rsidR="00654573" w:rsidRPr="001F23FC" w:rsidRDefault="00654573" w:rsidP="00654573">
            <w:pPr>
              <w:pStyle w:val="TAL"/>
              <w:rPr>
                <w:rFonts w:cs="v4.2.0"/>
              </w:rPr>
            </w:pPr>
            <w:r w:rsidRPr="001F23FC">
              <w:rPr>
                <w:rFonts w:cs="v4.2.0"/>
              </w:rPr>
              <w:t>Intra-band non-contiguous, Inter-band CA</w:t>
            </w:r>
          </w:p>
          <w:p w14:paraId="16F5381F" w14:textId="56122BC7" w:rsidR="00654573" w:rsidRPr="001F23FC" w:rsidRDefault="00654573" w:rsidP="00654573">
            <w:pPr>
              <w:pStyle w:val="TAL"/>
              <w:rPr>
                <w:rFonts w:cs="Arial"/>
                <w:u w:val="single"/>
              </w:rPr>
            </w:pPr>
            <w:r w:rsidRPr="001F23FC">
              <w:rPr>
                <w:rFonts w:cs="v4.2.0"/>
              </w:rPr>
              <w:t>TBD</w:t>
            </w:r>
          </w:p>
        </w:tc>
        <w:tc>
          <w:tcPr>
            <w:tcW w:w="2948" w:type="dxa"/>
          </w:tcPr>
          <w:p w14:paraId="5876CC9C" w14:textId="77777777" w:rsidR="00654573" w:rsidRPr="001F23FC" w:rsidRDefault="00654573" w:rsidP="00654573">
            <w:pPr>
              <w:pStyle w:val="TAL"/>
              <w:rPr>
                <w:rFonts w:cs="Arial"/>
                <w:snapToGrid w:val="0"/>
              </w:rPr>
            </w:pPr>
          </w:p>
        </w:tc>
      </w:tr>
      <w:tr w:rsidR="00654573" w:rsidRPr="001F23FC" w14:paraId="12FB3C58" w14:textId="77777777" w:rsidTr="00EB280F">
        <w:trPr>
          <w:cantSplit/>
          <w:jc w:val="center"/>
        </w:trPr>
        <w:tc>
          <w:tcPr>
            <w:tcW w:w="2721" w:type="dxa"/>
          </w:tcPr>
          <w:p w14:paraId="518B2064" w14:textId="60B72363" w:rsidR="00654573" w:rsidRPr="001F23FC" w:rsidRDefault="00654573" w:rsidP="00654573">
            <w:pPr>
              <w:pStyle w:val="TAL"/>
              <w:rPr>
                <w:rFonts w:cs="v4.2.0"/>
              </w:rPr>
            </w:pPr>
            <w:r w:rsidRPr="001F23FC">
              <w:t>7.3A.2.7 Reference sensitivity power level for CA (8DL CA)</w:t>
            </w:r>
          </w:p>
        </w:tc>
        <w:tc>
          <w:tcPr>
            <w:tcW w:w="3628" w:type="dxa"/>
          </w:tcPr>
          <w:p w14:paraId="320928E5" w14:textId="77777777" w:rsidR="00654573" w:rsidRPr="001F23FC" w:rsidRDefault="00654573" w:rsidP="00654573">
            <w:pPr>
              <w:pStyle w:val="TAL"/>
              <w:rPr>
                <w:rFonts w:cs="v4.2.0"/>
              </w:rPr>
            </w:pPr>
            <w:r w:rsidRPr="001F23FC">
              <w:rPr>
                <w:rFonts w:cs="v4.2.0"/>
              </w:rPr>
              <w:t>Intra-band contiguous CA</w:t>
            </w:r>
          </w:p>
          <w:p w14:paraId="2472A5EC" w14:textId="77777777" w:rsidR="00654573" w:rsidRPr="001F23FC" w:rsidRDefault="00654573" w:rsidP="00654573">
            <w:pPr>
              <w:pStyle w:val="TAL"/>
              <w:rPr>
                <w:rFonts w:cs="v4.2.0"/>
              </w:rPr>
            </w:pPr>
            <w:r w:rsidRPr="001F23FC">
              <w:rPr>
                <w:rFonts w:cs="v4.2.0"/>
              </w:rPr>
              <w:t>Maximum aggregated BW ≤ 400MHz</w:t>
            </w:r>
          </w:p>
          <w:p w14:paraId="5D540235" w14:textId="77777777" w:rsidR="00654573" w:rsidRPr="001F23FC" w:rsidRDefault="00654573" w:rsidP="00654573">
            <w:pPr>
              <w:pStyle w:val="TAL"/>
              <w:rPr>
                <w:rFonts w:cs="v4.2.0"/>
              </w:rPr>
            </w:pPr>
            <w:r w:rsidRPr="001F23FC">
              <w:rPr>
                <w:rFonts w:cs="v4.2.0"/>
              </w:rPr>
              <w:t>Same as 7.3.2 for each component carrier</w:t>
            </w:r>
          </w:p>
          <w:p w14:paraId="7AE5A349" w14:textId="77777777" w:rsidR="00654573" w:rsidRPr="001F23FC" w:rsidRDefault="00654573" w:rsidP="00654573">
            <w:pPr>
              <w:pStyle w:val="TAL"/>
              <w:rPr>
                <w:rFonts w:cs="v4.2.0"/>
              </w:rPr>
            </w:pPr>
          </w:p>
          <w:p w14:paraId="56B62745" w14:textId="77777777" w:rsidR="00654573" w:rsidRPr="001F23FC" w:rsidRDefault="00654573" w:rsidP="00654573">
            <w:pPr>
              <w:pStyle w:val="TAL"/>
              <w:rPr>
                <w:rFonts w:cs="v4.2.0"/>
              </w:rPr>
            </w:pPr>
            <w:r w:rsidRPr="001F23FC">
              <w:rPr>
                <w:rFonts w:cs="v4.2.0"/>
              </w:rPr>
              <w:t>Maximum aggregated BW &gt; 400MHz</w:t>
            </w:r>
          </w:p>
          <w:p w14:paraId="250D76BB" w14:textId="77777777" w:rsidR="00654573" w:rsidRPr="001F23FC" w:rsidRDefault="00654573" w:rsidP="00654573">
            <w:pPr>
              <w:pStyle w:val="TAL"/>
              <w:rPr>
                <w:rFonts w:cs="v4.2.0"/>
              </w:rPr>
            </w:pPr>
            <w:r w:rsidRPr="001F23FC">
              <w:rPr>
                <w:rFonts w:cs="v4.2.0"/>
              </w:rPr>
              <w:t>TBD</w:t>
            </w:r>
          </w:p>
          <w:p w14:paraId="1090B6A8" w14:textId="77777777" w:rsidR="00654573" w:rsidRPr="001F23FC" w:rsidRDefault="00654573" w:rsidP="00654573">
            <w:pPr>
              <w:pStyle w:val="TAL"/>
              <w:rPr>
                <w:rFonts w:cs="v4.2.0"/>
              </w:rPr>
            </w:pPr>
          </w:p>
          <w:p w14:paraId="1ABC12E4" w14:textId="77777777" w:rsidR="00654573" w:rsidRPr="001F23FC" w:rsidRDefault="00654573" w:rsidP="00654573">
            <w:pPr>
              <w:pStyle w:val="TAL"/>
              <w:rPr>
                <w:rFonts w:cs="v4.2.0"/>
              </w:rPr>
            </w:pPr>
            <w:r w:rsidRPr="001F23FC">
              <w:rPr>
                <w:rFonts w:cs="v4.2.0"/>
              </w:rPr>
              <w:t>Intra-band non-contiguous, Inter-band CA</w:t>
            </w:r>
          </w:p>
          <w:p w14:paraId="61667C89" w14:textId="1226540D" w:rsidR="00654573" w:rsidRPr="001F23FC" w:rsidRDefault="00654573" w:rsidP="00654573">
            <w:pPr>
              <w:pStyle w:val="TAL"/>
              <w:rPr>
                <w:rFonts w:cs="Arial"/>
                <w:u w:val="single"/>
              </w:rPr>
            </w:pPr>
            <w:r w:rsidRPr="001F23FC">
              <w:rPr>
                <w:rFonts w:cs="v4.2.0"/>
              </w:rPr>
              <w:t xml:space="preserve">TBD </w:t>
            </w:r>
          </w:p>
        </w:tc>
        <w:tc>
          <w:tcPr>
            <w:tcW w:w="2948" w:type="dxa"/>
          </w:tcPr>
          <w:p w14:paraId="33C4764D" w14:textId="77777777" w:rsidR="00654573" w:rsidRPr="001F23FC" w:rsidRDefault="00654573" w:rsidP="00654573">
            <w:pPr>
              <w:pStyle w:val="TAL"/>
              <w:rPr>
                <w:rFonts w:cs="Arial"/>
                <w:snapToGrid w:val="0"/>
              </w:rPr>
            </w:pPr>
          </w:p>
        </w:tc>
      </w:tr>
      <w:tr w:rsidR="00654573" w:rsidRPr="001F23FC" w14:paraId="628EC689" w14:textId="77777777" w:rsidTr="00EB280F">
        <w:trPr>
          <w:cantSplit/>
          <w:jc w:val="center"/>
        </w:trPr>
        <w:tc>
          <w:tcPr>
            <w:tcW w:w="2721" w:type="dxa"/>
          </w:tcPr>
          <w:p w14:paraId="5282B9BD" w14:textId="17A6EB10"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628" w:type="dxa"/>
          </w:tcPr>
          <w:p w14:paraId="7C1C71D5" w14:textId="79948566" w:rsidR="00654573" w:rsidRPr="001F23FC" w:rsidRDefault="00654573" w:rsidP="00654573">
            <w:pPr>
              <w:pStyle w:val="TAL"/>
              <w:rPr>
                <w:rFonts w:cs="Arial"/>
                <w:u w:val="single"/>
              </w:rPr>
            </w:pPr>
            <w:r w:rsidRPr="001F23FC">
              <w:rPr>
                <w:rFonts w:cs="Arial"/>
                <w:u w:val="single"/>
              </w:rPr>
              <w:t>TBD</w:t>
            </w:r>
          </w:p>
        </w:tc>
        <w:tc>
          <w:tcPr>
            <w:tcW w:w="2948" w:type="dxa"/>
          </w:tcPr>
          <w:p w14:paraId="6A47E0FA" w14:textId="77777777" w:rsidR="00654573" w:rsidRPr="001F23FC" w:rsidRDefault="00654573" w:rsidP="00654573">
            <w:pPr>
              <w:pStyle w:val="TAL"/>
              <w:rPr>
                <w:rFonts w:cs="Arial"/>
                <w:snapToGrid w:val="0"/>
              </w:rPr>
            </w:pPr>
          </w:p>
        </w:tc>
      </w:tr>
      <w:tr w:rsidR="00654573" w:rsidRPr="001F23FC" w14:paraId="752AB145" w14:textId="77777777" w:rsidTr="00EB280F">
        <w:trPr>
          <w:cantSplit/>
          <w:jc w:val="center"/>
        </w:trPr>
        <w:tc>
          <w:tcPr>
            <w:tcW w:w="2721" w:type="dxa"/>
          </w:tcPr>
          <w:p w14:paraId="4AC51595" w14:textId="51CE89EC"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628" w:type="dxa"/>
          </w:tcPr>
          <w:p w14:paraId="05D9C17C" w14:textId="7B8E03EA" w:rsidR="00654573" w:rsidRPr="001F23FC" w:rsidRDefault="00654573" w:rsidP="00654573">
            <w:pPr>
              <w:pStyle w:val="TAL"/>
              <w:rPr>
                <w:rFonts w:cs="Arial"/>
                <w:u w:val="single"/>
              </w:rPr>
            </w:pPr>
            <w:r w:rsidRPr="001F23FC">
              <w:rPr>
                <w:rFonts w:cs="Arial"/>
                <w:u w:val="single"/>
              </w:rPr>
              <w:t>TBD</w:t>
            </w:r>
          </w:p>
        </w:tc>
        <w:tc>
          <w:tcPr>
            <w:tcW w:w="2948" w:type="dxa"/>
          </w:tcPr>
          <w:p w14:paraId="0DE0690C" w14:textId="77777777" w:rsidR="00654573" w:rsidRPr="001F23FC" w:rsidRDefault="00654573" w:rsidP="00654573">
            <w:pPr>
              <w:pStyle w:val="TAL"/>
              <w:rPr>
                <w:rFonts w:cs="Arial"/>
                <w:snapToGrid w:val="0"/>
              </w:rPr>
            </w:pPr>
          </w:p>
        </w:tc>
      </w:tr>
      <w:tr w:rsidR="00654573" w:rsidRPr="001F23FC" w14:paraId="372B99E4" w14:textId="77777777" w:rsidTr="00EB280F">
        <w:trPr>
          <w:cantSplit/>
          <w:jc w:val="center"/>
        </w:trPr>
        <w:tc>
          <w:tcPr>
            <w:tcW w:w="2721" w:type="dxa"/>
          </w:tcPr>
          <w:p w14:paraId="3B797C76" w14:textId="12391867"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628" w:type="dxa"/>
          </w:tcPr>
          <w:p w14:paraId="3EA890A9" w14:textId="3369EC94" w:rsidR="00654573" w:rsidRPr="001F23FC" w:rsidRDefault="00654573" w:rsidP="00654573">
            <w:pPr>
              <w:pStyle w:val="TAL"/>
              <w:rPr>
                <w:rFonts w:cs="Arial"/>
                <w:u w:val="single"/>
              </w:rPr>
            </w:pPr>
            <w:r w:rsidRPr="001F23FC">
              <w:rPr>
                <w:rFonts w:cs="Arial"/>
                <w:u w:val="single"/>
              </w:rPr>
              <w:t>TBD</w:t>
            </w:r>
          </w:p>
        </w:tc>
        <w:tc>
          <w:tcPr>
            <w:tcW w:w="2948" w:type="dxa"/>
          </w:tcPr>
          <w:p w14:paraId="63C27C68" w14:textId="77777777" w:rsidR="00654573" w:rsidRPr="001F23FC" w:rsidRDefault="00654573" w:rsidP="00654573">
            <w:pPr>
              <w:pStyle w:val="TAL"/>
              <w:rPr>
                <w:rFonts w:cs="Arial"/>
                <w:snapToGrid w:val="0"/>
              </w:rPr>
            </w:pPr>
          </w:p>
        </w:tc>
      </w:tr>
      <w:tr w:rsidR="00654573" w:rsidRPr="001F23FC" w14:paraId="47A3CE99" w14:textId="77777777" w:rsidTr="00EB280F">
        <w:trPr>
          <w:cantSplit/>
          <w:jc w:val="center"/>
        </w:trPr>
        <w:tc>
          <w:tcPr>
            <w:tcW w:w="2721" w:type="dxa"/>
          </w:tcPr>
          <w:p w14:paraId="506688DE" w14:textId="01A5B659"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628" w:type="dxa"/>
          </w:tcPr>
          <w:p w14:paraId="089D8777" w14:textId="4D5119DF" w:rsidR="00654573" w:rsidRPr="001F23FC" w:rsidRDefault="00654573" w:rsidP="00654573">
            <w:pPr>
              <w:pStyle w:val="TAL"/>
              <w:rPr>
                <w:rFonts w:cs="Arial"/>
                <w:u w:val="single"/>
              </w:rPr>
            </w:pPr>
            <w:r w:rsidRPr="001F23FC">
              <w:rPr>
                <w:rFonts w:cs="Arial"/>
                <w:u w:val="single"/>
              </w:rPr>
              <w:t>TBD</w:t>
            </w:r>
          </w:p>
        </w:tc>
        <w:tc>
          <w:tcPr>
            <w:tcW w:w="2948" w:type="dxa"/>
          </w:tcPr>
          <w:p w14:paraId="1E629967" w14:textId="77777777" w:rsidR="00654573" w:rsidRPr="001F23FC" w:rsidRDefault="00654573" w:rsidP="00654573">
            <w:pPr>
              <w:pStyle w:val="TAL"/>
              <w:rPr>
                <w:rFonts w:cs="Arial"/>
                <w:snapToGrid w:val="0"/>
              </w:rPr>
            </w:pPr>
          </w:p>
        </w:tc>
      </w:tr>
      <w:tr w:rsidR="00654573" w:rsidRPr="001F23FC" w14:paraId="3EDBE4BE" w14:textId="77777777" w:rsidTr="00EB280F">
        <w:trPr>
          <w:cantSplit/>
          <w:jc w:val="center"/>
        </w:trPr>
        <w:tc>
          <w:tcPr>
            <w:tcW w:w="2721" w:type="dxa"/>
          </w:tcPr>
          <w:p w14:paraId="065F4035" w14:textId="3B5A59ED"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628" w:type="dxa"/>
          </w:tcPr>
          <w:p w14:paraId="0F2EE1F6" w14:textId="1438BD34" w:rsidR="00654573" w:rsidRPr="001F23FC" w:rsidRDefault="00654573" w:rsidP="00654573">
            <w:pPr>
              <w:pStyle w:val="TAL"/>
              <w:rPr>
                <w:rFonts w:cs="Arial"/>
                <w:u w:val="single"/>
              </w:rPr>
            </w:pPr>
            <w:r w:rsidRPr="001F23FC">
              <w:rPr>
                <w:rFonts w:cs="Arial"/>
                <w:u w:val="single"/>
              </w:rPr>
              <w:t>TBD</w:t>
            </w:r>
          </w:p>
        </w:tc>
        <w:tc>
          <w:tcPr>
            <w:tcW w:w="2948" w:type="dxa"/>
          </w:tcPr>
          <w:p w14:paraId="149F5065" w14:textId="77777777" w:rsidR="00654573" w:rsidRPr="001F23FC" w:rsidRDefault="00654573" w:rsidP="00654573">
            <w:pPr>
              <w:pStyle w:val="TAL"/>
              <w:rPr>
                <w:rFonts w:cs="Arial"/>
                <w:snapToGrid w:val="0"/>
              </w:rPr>
            </w:pPr>
          </w:p>
        </w:tc>
      </w:tr>
      <w:tr w:rsidR="00654573" w:rsidRPr="001F23FC" w14:paraId="77FE51D0" w14:textId="77777777" w:rsidTr="00EB280F">
        <w:trPr>
          <w:cantSplit/>
          <w:jc w:val="center"/>
        </w:trPr>
        <w:tc>
          <w:tcPr>
            <w:tcW w:w="2721" w:type="dxa"/>
          </w:tcPr>
          <w:p w14:paraId="62C8F5E3" w14:textId="5FBF4124"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628" w:type="dxa"/>
          </w:tcPr>
          <w:p w14:paraId="528DF362" w14:textId="4732E655" w:rsidR="00654573" w:rsidRPr="001F23FC" w:rsidRDefault="00654573" w:rsidP="00654573">
            <w:pPr>
              <w:pStyle w:val="TAL"/>
              <w:rPr>
                <w:rFonts w:cs="Arial"/>
                <w:u w:val="single"/>
              </w:rPr>
            </w:pPr>
            <w:r w:rsidRPr="001F23FC">
              <w:rPr>
                <w:rFonts w:cs="Arial"/>
                <w:u w:val="single"/>
              </w:rPr>
              <w:t>TBD</w:t>
            </w:r>
          </w:p>
        </w:tc>
        <w:tc>
          <w:tcPr>
            <w:tcW w:w="2948" w:type="dxa"/>
          </w:tcPr>
          <w:p w14:paraId="2ABEE25A" w14:textId="77777777" w:rsidR="00654573" w:rsidRPr="001F23FC" w:rsidRDefault="00654573" w:rsidP="00654573">
            <w:pPr>
              <w:pStyle w:val="TAL"/>
              <w:rPr>
                <w:rFonts w:cs="Arial"/>
                <w:snapToGrid w:val="0"/>
              </w:rPr>
            </w:pPr>
          </w:p>
        </w:tc>
      </w:tr>
      <w:tr w:rsidR="00654573" w:rsidRPr="001F23FC" w14:paraId="462F9F86" w14:textId="77777777" w:rsidTr="00EB280F">
        <w:trPr>
          <w:cantSplit/>
          <w:jc w:val="center"/>
        </w:trPr>
        <w:tc>
          <w:tcPr>
            <w:tcW w:w="2721" w:type="dxa"/>
          </w:tcPr>
          <w:p w14:paraId="2D0F3786" w14:textId="06BB2612"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628" w:type="dxa"/>
          </w:tcPr>
          <w:p w14:paraId="3BD1D211" w14:textId="54B03630" w:rsidR="00654573" w:rsidRPr="001F23FC" w:rsidRDefault="00654573" w:rsidP="00654573">
            <w:pPr>
              <w:pStyle w:val="TAL"/>
              <w:rPr>
                <w:rFonts w:cs="Arial"/>
                <w:u w:val="single"/>
              </w:rPr>
            </w:pPr>
            <w:r w:rsidRPr="001F23FC">
              <w:rPr>
                <w:rFonts w:cs="Arial"/>
                <w:u w:val="single"/>
              </w:rPr>
              <w:t>TBD</w:t>
            </w:r>
          </w:p>
        </w:tc>
        <w:tc>
          <w:tcPr>
            <w:tcW w:w="2948" w:type="dxa"/>
          </w:tcPr>
          <w:p w14:paraId="7B74AD77" w14:textId="77777777" w:rsidR="00654573" w:rsidRPr="001F23FC" w:rsidRDefault="00654573" w:rsidP="00654573">
            <w:pPr>
              <w:pStyle w:val="TAL"/>
              <w:rPr>
                <w:rFonts w:cs="Arial"/>
                <w:snapToGrid w:val="0"/>
              </w:rPr>
            </w:pPr>
          </w:p>
        </w:tc>
      </w:tr>
      <w:tr w:rsidR="00654573" w:rsidRPr="001F23FC" w14:paraId="54D0EE50" w14:textId="77777777" w:rsidTr="00EB280F">
        <w:trPr>
          <w:cantSplit/>
          <w:jc w:val="center"/>
        </w:trPr>
        <w:tc>
          <w:tcPr>
            <w:tcW w:w="2721" w:type="dxa"/>
          </w:tcPr>
          <w:p w14:paraId="63B15D37" w14:textId="77777777" w:rsidR="00654573" w:rsidRPr="001F23FC" w:rsidRDefault="00654573" w:rsidP="00654573">
            <w:pPr>
              <w:pStyle w:val="TAL"/>
              <w:rPr>
                <w:rFonts w:cs="v4.2.0"/>
              </w:rPr>
            </w:pPr>
            <w:r w:rsidRPr="001F23FC">
              <w:rPr>
                <w:rFonts w:cs="v4.2.0"/>
              </w:rPr>
              <w:t>7.4 Maximum input level</w:t>
            </w:r>
          </w:p>
        </w:tc>
        <w:tc>
          <w:tcPr>
            <w:tcW w:w="3628" w:type="dxa"/>
          </w:tcPr>
          <w:p w14:paraId="2651F3A1" w14:textId="77777777" w:rsidR="00654573" w:rsidRPr="001F23FC" w:rsidRDefault="00654573" w:rsidP="00654573">
            <w:pPr>
              <w:pStyle w:val="TAL"/>
              <w:rPr>
                <w:rFonts w:cs="v4.2.0"/>
              </w:rPr>
            </w:pPr>
            <w:r w:rsidRPr="001F23FC">
              <w:rPr>
                <w:rFonts w:cs="v4.2.0"/>
              </w:rPr>
              <w:t>TBD</w:t>
            </w:r>
          </w:p>
        </w:tc>
        <w:tc>
          <w:tcPr>
            <w:tcW w:w="2948" w:type="dxa"/>
          </w:tcPr>
          <w:p w14:paraId="30FC2980" w14:textId="77777777" w:rsidR="00654573" w:rsidRPr="001F23FC" w:rsidRDefault="00654573" w:rsidP="00654573">
            <w:pPr>
              <w:pStyle w:val="TAL"/>
              <w:rPr>
                <w:rFonts w:cs="Arial"/>
                <w:snapToGrid w:val="0"/>
                <w:lang w:eastAsia="sv-SE"/>
              </w:rPr>
            </w:pPr>
          </w:p>
        </w:tc>
      </w:tr>
      <w:tr w:rsidR="00654573" w:rsidRPr="001F23FC" w14:paraId="6B17C8B7" w14:textId="77777777" w:rsidTr="00EB280F">
        <w:trPr>
          <w:cantSplit/>
          <w:jc w:val="center"/>
        </w:trPr>
        <w:tc>
          <w:tcPr>
            <w:tcW w:w="2721" w:type="dxa"/>
          </w:tcPr>
          <w:p w14:paraId="6D004D20" w14:textId="1EBF88B9"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628" w:type="dxa"/>
          </w:tcPr>
          <w:p w14:paraId="3F9BC281" w14:textId="34ECD62F" w:rsidR="00654573" w:rsidRPr="001F23FC" w:rsidRDefault="00654573" w:rsidP="00654573">
            <w:pPr>
              <w:pStyle w:val="TAL"/>
              <w:rPr>
                <w:rFonts w:cs="v4.2.0"/>
              </w:rPr>
            </w:pPr>
            <w:r w:rsidRPr="001F23FC">
              <w:rPr>
                <w:rFonts w:cs="v4.2.0"/>
              </w:rPr>
              <w:t>TBD</w:t>
            </w:r>
          </w:p>
        </w:tc>
        <w:tc>
          <w:tcPr>
            <w:tcW w:w="2948" w:type="dxa"/>
          </w:tcPr>
          <w:p w14:paraId="5581AEB2" w14:textId="77777777" w:rsidR="00654573" w:rsidRPr="001F23FC" w:rsidRDefault="00654573" w:rsidP="00654573">
            <w:pPr>
              <w:pStyle w:val="TAL"/>
              <w:rPr>
                <w:rFonts w:cs="Arial"/>
                <w:snapToGrid w:val="0"/>
                <w:lang w:eastAsia="sv-SE"/>
              </w:rPr>
            </w:pPr>
          </w:p>
        </w:tc>
      </w:tr>
      <w:tr w:rsidR="00654573" w:rsidRPr="001F23FC" w14:paraId="7C9F9FC7" w14:textId="77777777" w:rsidTr="00EB280F">
        <w:trPr>
          <w:cantSplit/>
          <w:jc w:val="center"/>
        </w:trPr>
        <w:tc>
          <w:tcPr>
            <w:tcW w:w="2721" w:type="dxa"/>
          </w:tcPr>
          <w:p w14:paraId="6A0615A7" w14:textId="7CE18CA8"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628" w:type="dxa"/>
          </w:tcPr>
          <w:p w14:paraId="06799212" w14:textId="73DE0316" w:rsidR="00654573" w:rsidRPr="001F23FC" w:rsidRDefault="00654573" w:rsidP="00654573">
            <w:pPr>
              <w:pStyle w:val="TAL"/>
              <w:rPr>
                <w:rFonts w:cs="v4.2.0"/>
              </w:rPr>
            </w:pPr>
            <w:r w:rsidRPr="001F23FC">
              <w:rPr>
                <w:rFonts w:cs="v4.2.0"/>
              </w:rPr>
              <w:t>TBD</w:t>
            </w:r>
          </w:p>
        </w:tc>
        <w:tc>
          <w:tcPr>
            <w:tcW w:w="2948" w:type="dxa"/>
          </w:tcPr>
          <w:p w14:paraId="00E56D52" w14:textId="77777777" w:rsidR="00654573" w:rsidRPr="001F23FC" w:rsidRDefault="00654573" w:rsidP="00654573">
            <w:pPr>
              <w:pStyle w:val="TAL"/>
              <w:rPr>
                <w:rFonts w:cs="Arial"/>
                <w:snapToGrid w:val="0"/>
                <w:lang w:eastAsia="sv-SE"/>
              </w:rPr>
            </w:pPr>
          </w:p>
        </w:tc>
      </w:tr>
      <w:tr w:rsidR="00654573" w:rsidRPr="001F23FC" w14:paraId="37A3EA16" w14:textId="77777777" w:rsidTr="00EB280F">
        <w:trPr>
          <w:cantSplit/>
          <w:jc w:val="center"/>
        </w:trPr>
        <w:tc>
          <w:tcPr>
            <w:tcW w:w="2721" w:type="dxa"/>
          </w:tcPr>
          <w:p w14:paraId="3CC34DB8" w14:textId="27295F26"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628" w:type="dxa"/>
          </w:tcPr>
          <w:p w14:paraId="2B895D98" w14:textId="79340DE4" w:rsidR="00654573" w:rsidRPr="001F23FC" w:rsidRDefault="00654573" w:rsidP="00654573">
            <w:pPr>
              <w:pStyle w:val="TAL"/>
              <w:rPr>
                <w:rFonts w:cs="v4.2.0"/>
              </w:rPr>
            </w:pPr>
            <w:r w:rsidRPr="001F23FC">
              <w:rPr>
                <w:rFonts w:cs="v4.2.0"/>
              </w:rPr>
              <w:t>TBD</w:t>
            </w:r>
          </w:p>
        </w:tc>
        <w:tc>
          <w:tcPr>
            <w:tcW w:w="2948" w:type="dxa"/>
          </w:tcPr>
          <w:p w14:paraId="4FD84A36" w14:textId="77777777" w:rsidR="00654573" w:rsidRPr="001F23FC" w:rsidRDefault="00654573" w:rsidP="00654573">
            <w:pPr>
              <w:pStyle w:val="TAL"/>
              <w:rPr>
                <w:rFonts w:cs="Arial"/>
                <w:snapToGrid w:val="0"/>
                <w:lang w:eastAsia="sv-SE"/>
              </w:rPr>
            </w:pPr>
          </w:p>
        </w:tc>
      </w:tr>
      <w:tr w:rsidR="00654573" w:rsidRPr="001F23FC" w14:paraId="34A564AB" w14:textId="77777777" w:rsidTr="00EB280F">
        <w:trPr>
          <w:cantSplit/>
          <w:jc w:val="center"/>
        </w:trPr>
        <w:tc>
          <w:tcPr>
            <w:tcW w:w="2721" w:type="dxa"/>
          </w:tcPr>
          <w:p w14:paraId="1A482F75" w14:textId="5D05E2E8"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628" w:type="dxa"/>
          </w:tcPr>
          <w:p w14:paraId="5E516D53" w14:textId="45DEBA85" w:rsidR="00654573" w:rsidRPr="001F23FC" w:rsidRDefault="00654573" w:rsidP="00654573">
            <w:pPr>
              <w:pStyle w:val="TAL"/>
              <w:rPr>
                <w:rFonts w:cs="v4.2.0"/>
              </w:rPr>
            </w:pPr>
            <w:r w:rsidRPr="001F23FC">
              <w:rPr>
                <w:rFonts w:cs="v4.2.0"/>
              </w:rPr>
              <w:t>TBD</w:t>
            </w:r>
          </w:p>
        </w:tc>
        <w:tc>
          <w:tcPr>
            <w:tcW w:w="2948" w:type="dxa"/>
          </w:tcPr>
          <w:p w14:paraId="74DBF07A" w14:textId="77777777" w:rsidR="00654573" w:rsidRPr="001F23FC" w:rsidRDefault="00654573" w:rsidP="00654573">
            <w:pPr>
              <w:pStyle w:val="TAL"/>
              <w:rPr>
                <w:rFonts w:cs="Arial"/>
                <w:snapToGrid w:val="0"/>
                <w:lang w:eastAsia="sv-SE"/>
              </w:rPr>
            </w:pPr>
          </w:p>
        </w:tc>
      </w:tr>
      <w:tr w:rsidR="00654573" w:rsidRPr="001F23FC" w14:paraId="7538E880" w14:textId="77777777" w:rsidTr="00EB280F">
        <w:trPr>
          <w:cantSplit/>
          <w:jc w:val="center"/>
        </w:trPr>
        <w:tc>
          <w:tcPr>
            <w:tcW w:w="2721" w:type="dxa"/>
          </w:tcPr>
          <w:p w14:paraId="329AB711" w14:textId="0CA64ACC" w:rsidR="00654573" w:rsidRPr="001F23FC" w:rsidRDefault="00654573" w:rsidP="00654573">
            <w:pPr>
              <w:pStyle w:val="TAL"/>
              <w:rPr>
                <w:rFonts w:cs="v4.2.0"/>
              </w:rPr>
            </w:pPr>
            <w:r w:rsidRPr="001F23FC">
              <w:rPr>
                <w:rFonts w:cs="v4.2.0"/>
              </w:rPr>
              <w:t xml:space="preserve">7.4A.5 </w:t>
            </w:r>
            <w:r w:rsidRPr="001F23FC">
              <w:t>Maximum input level for CA (6DL CA)</w:t>
            </w:r>
          </w:p>
        </w:tc>
        <w:tc>
          <w:tcPr>
            <w:tcW w:w="3628" w:type="dxa"/>
          </w:tcPr>
          <w:p w14:paraId="746DCCDB" w14:textId="62903CB7" w:rsidR="00654573" w:rsidRPr="001F23FC" w:rsidRDefault="00654573" w:rsidP="00654573">
            <w:pPr>
              <w:pStyle w:val="TAL"/>
              <w:rPr>
                <w:rFonts w:cs="v4.2.0"/>
              </w:rPr>
            </w:pPr>
            <w:r w:rsidRPr="001F23FC">
              <w:rPr>
                <w:rFonts w:cs="v4.2.0"/>
              </w:rPr>
              <w:t>TBD</w:t>
            </w:r>
          </w:p>
        </w:tc>
        <w:tc>
          <w:tcPr>
            <w:tcW w:w="2948" w:type="dxa"/>
          </w:tcPr>
          <w:p w14:paraId="3358EAEA" w14:textId="77777777" w:rsidR="00654573" w:rsidRPr="001F23FC" w:rsidRDefault="00654573" w:rsidP="00654573">
            <w:pPr>
              <w:pStyle w:val="TAL"/>
              <w:rPr>
                <w:rFonts w:cs="Arial"/>
                <w:snapToGrid w:val="0"/>
                <w:lang w:eastAsia="sv-SE"/>
              </w:rPr>
            </w:pPr>
          </w:p>
        </w:tc>
      </w:tr>
      <w:tr w:rsidR="00654573" w:rsidRPr="001F23FC" w14:paraId="436F2CAC" w14:textId="77777777" w:rsidTr="00EB280F">
        <w:trPr>
          <w:cantSplit/>
          <w:jc w:val="center"/>
        </w:trPr>
        <w:tc>
          <w:tcPr>
            <w:tcW w:w="2721" w:type="dxa"/>
          </w:tcPr>
          <w:p w14:paraId="156FDA22" w14:textId="527612B1"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628" w:type="dxa"/>
          </w:tcPr>
          <w:p w14:paraId="7F10047E" w14:textId="16B804D1" w:rsidR="00654573" w:rsidRPr="001F23FC" w:rsidRDefault="00654573" w:rsidP="00654573">
            <w:pPr>
              <w:pStyle w:val="TAL"/>
              <w:rPr>
                <w:rFonts w:cs="v4.2.0"/>
              </w:rPr>
            </w:pPr>
            <w:r w:rsidRPr="001F23FC">
              <w:rPr>
                <w:rFonts w:cs="v4.2.0"/>
              </w:rPr>
              <w:t>TBD</w:t>
            </w:r>
          </w:p>
        </w:tc>
        <w:tc>
          <w:tcPr>
            <w:tcW w:w="2948" w:type="dxa"/>
          </w:tcPr>
          <w:p w14:paraId="2489542E" w14:textId="77777777" w:rsidR="00654573" w:rsidRPr="001F23FC" w:rsidRDefault="00654573" w:rsidP="00654573">
            <w:pPr>
              <w:pStyle w:val="TAL"/>
              <w:rPr>
                <w:rFonts w:cs="Arial"/>
                <w:snapToGrid w:val="0"/>
                <w:lang w:eastAsia="sv-SE"/>
              </w:rPr>
            </w:pPr>
          </w:p>
        </w:tc>
      </w:tr>
      <w:tr w:rsidR="00654573" w:rsidRPr="001F23FC" w14:paraId="53384481" w14:textId="77777777" w:rsidTr="00EB280F">
        <w:trPr>
          <w:cantSplit/>
          <w:jc w:val="center"/>
        </w:trPr>
        <w:tc>
          <w:tcPr>
            <w:tcW w:w="2721" w:type="dxa"/>
          </w:tcPr>
          <w:p w14:paraId="4BD4C7AA" w14:textId="2C9D8AB6"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628" w:type="dxa"/>
          </w:tcPr>
          <w:p w14:paraId="3CFCA0FF" w14:textId="32DF3837" w:rsidR="00654573" w:rsidRPr="001F23FC" w:rsidRDefault="00654573" w:rsidP="00654573">
            <w:pPr>
              <w:pStyle w:val="TAL"/>
              <w:rPr>
                <w:rFonts w:cs="v4.2.0"/>
              </w:rPr>
            </w:pPr>
            <w:r w:rsidRPr="001F23FC">
              <w:rPr>
                <w:rFonts w:cs="v4.2.0"/>
              </w:rPr>
              <w:t>TBD</w:t>
            </w:r>
          </w:p>
        </w:tc>
        <w:tc>
          <w:tcPr>
            <w:tcW w:w="2948" w:type="dxa"/>
          </w:tcPr>
          <w:p w14:paraId="42B9211E" w14:textId="77777777" w:rsidR="00654573" w:rsidRPr="001F23FC" w:rsidRDefault="00654573" w:rsidP="00654573">
            <w:pPr>
              <w:pStyle w:val="TAL"/>
              <w:rPr>
                <w:rFonts w:cs="Arial"/>
                <w:snapToGrid w:val="0"/>
                <w:lang w:eastAsia="sv-SE"/>
              </w:rPr>
            </w:pPr>
          </w:p>
        </w:tc>
      </w:tr>
      <w:tr w:rsidR="00654573" w:rsidRPr="001F23FC" w14:paraId="42F4C343" w14:textId="77777777" w:rsidTr="00EB280F">
        <w:trPr>
          <w:cantSplit/>
          <w:jc w:val="center"/>
        </w:trPr>
        <w:tc>
          <w:tcPr>
            <w:tcW w:w="2721" w:type="dxa"/>
          </w:tcPr>
          <w:p w14:paraId="6E535298" w14:textId="77777777" w:rsidR="00654573" w:rsidRPr="001F23FC" w:rsidRDefault="00654573" w:rsidP="00654573">
            <w:pPr>
              <w:pStyle w:val="TAL"/>
              <w:rPr>
                <w:rFonts w:cs="v4.2.0"/>
              </w:rPr>
            </w:pPr>
            <w:r w:rsidRPr="001F23FC">
              <w:rPr>
                <w:rFonts w:cs="v4.2.0"/>
              </w:rPr>
              <w:t>7.5 Adjacent channel selectivity</w:t>
            </w:r>
          </w:p>
        </w:tc>
        <w:tc>
          <w:tcPr>
            <w:tcW w:w="3628" w:type="dxa"/>
          </w:tcPr>
          <w:p w14:paraId="14C1DCA7" w14:textId="77777777" w:rsidR="00654573" w:rsidRPr="001F23FC" w:rsidRDefault="00654573" w:rsidP="00654573">
            <w:pPr>
              <w:pStyle w:val="TAL"/>
              <w:rPr>
                <w:rFonts w:cs="Arial"/>
                <w:u w:val="single"/>
              </w:rPr>
            </w:pPr>
            <w:r w:rsidRPr="001F23FC">
              <w:rPr>
                <w:rFonts w:cs="Arial"/>
                <w:u w:val="single"/>
              </w:rPr>
              <w:t>PC3</w:t>
            </w:r>
          </w:p>
          <w:p w14:paraId="19229CB5" w14:textId="77777777" w:rsidR="00FF2D80" w:rsidRPr="001F23FC" w:rsidRDefault="00654573" w:rsidP="00FF2D80">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5FE28DFD" w14:textId="20236FD0" w:rsidR="00FF2D80" w:rsidRPr="001F23FC" w:rsidRDefault="00FF2D80" w:rsidP="00FF2D80">
            <w:pPr>
              <w:pStyle w:val="TAL"/>
              <w:rPr>
                <w:rFonts w:cs="Arial"/>
                <w:bCs/>
                <w:szCs w:val="18"/>
              </w:rPr>
            </w:pPr>
            <w:r w:rsidRPr="001F23FC">
              <w:rPr>
                <w:rFonts w:cs="Arial"/>
              </w:rPr>
              <w:t>±9.46</w:t>
            </w:r>
            <w:r w:rsidRPr="001F23FC">
              <w:rPr>
                <w:rFonts w:cs="Arial"/>
                <w:bCs/>
                <w:szCs w:val="18"/>
              </w:rPr>
              <w:t xml:space="preserve"> dB (Max Device size ≤ 30 cm, FR2c)</w:t>
            </w:r>
          </w:p>
          <w:p w14:paraId="2F043595" w14:textId="116E12A2" w:rsidR="00654573" w:rsidRPr="001F23FC" w:rsidRDefault="00654573" w:rsidP="00654573">
            <w:pPr>
              <w:pStyle w:val="TAL"/>
              <w:rPr>
                <w:rFonts w:cs="Arial"/>
                <w:bCs/>
                <w:szCs w:val="18"/>
              </w:rPr>
            </w:pPr>
          </w:p>
          <w:p w14:paraId="4F886274" w14:textId="77777777" w:rsidR="00654573" w:rsidRPr="001F23FC" w:rsidRDefault="00654573" w:rsidP="00654573">
            <w:pPr>
              <w:pStyle w:val="TAL"/>
              <w:rPr>
                <w:rFonts w:cs="Arial"/>
                <w:bCs/>
                <w:szCs w:val="18"/>
                <w:u w:val="single"/>
              </w:rPr>
            </w:pPr>
            <w:r w:rsidRPr="001F23FC">
              <w:rPr>
                <w:rFonts w:cs="Arial"/>
                <w:bCs/>
                <w:szCs w:val="18"/>
                <w:u w:val="single"/>
              </w:rPr>
              <w:t>PC1</w:t>
            </w:r>
          </w:p>
          <w:p w14:paraId="0D3A8DF6" w14:textId="77777777" w:rsidR="00654573" w:rsidRPr="001F23FC" w:rsidRDefault="00654573" w:rsidP="00654573">
            <w:pPr>
              <w:pStyle w:val="TAL"/>
              <w:rPr>
                <w:rFonts w:cs="Arial"/>
                <w:bCs/>
                <w:szCs w:val="18"/>
              </w:rPr>
            </w:pPr>
            <w:r w:rsidRPr="001F23FC">
              <w:rPr>
                <w:rFonts w:cs="Arial"/>
                <w:bCs/>
                <w:szCs w:val="18"/>
              </w:rPr>
              <w:t>±8.31 dB (Max Device size ≤ 30 cm, FR2a, FR2b)</w:t>
            </w:r>
          </w:p>
          <w:p w14:paraId="1A64CF9D" w14:textId="77777777" w:rsidR="00654573" w:rsidRPr="001F23FC" w:rsidRDefault="00654573" w:rsidP="00654573">
            <w:pPr>
              <w:pStyle w:val="TAL"/>
              <w:rPr>
                <w:rFonts w:cs="Arial"/>
                <w:bCs/>
                <w:szCs w:val="18"/>
              </w:rPr>
            </w:pPr>
          </w:p>
          <w:p w14:paraId="287D8B2F" w14:textId="77777777" w:rsidR="00654573" w:rsidRPr="001F23FC" w:rsidRDefault="00654573" w:rsidP="00654573">
            <w:pPr>
              <w:pStyle w:val="TAL"/>
              <w:rPr>
                <w:rFonts w:cs="Arial"/>
                <w:bCs/>
                <w:szCs w:val="18"/>
                <w:u w:val="single"/>
              </w:rPr>
            </w:pPr>
            <w:r w:rsidRPr="001F23FC">
              <w:rPr>
                <w:rFonts w:cs="Arial"/>
                <w:bCs/>
                <w:szCs w:val="18"/>
                <w:u w:val="single"/>
              </w:rPr>
              <w:t>PC5</w:t>
            </w:r>
          </w:p>
          <w:p w14:paraId="53E19F27" w14:textId="77777777" w:rsidR="00743BBA" w:rsidRPr="001F23FC" w:rsidRDefault="00654573" w:rsidP="00743BBA">
            <w:pPr>
              <w:pStyle w:val="TAL"/>
              <w:rPr>
                <w:rFonts w:cs="Arial"/>
                <w:bCs/>
                <w:szCs w:val="18"/>
              </w:rPr>
            </w:pPr>
            <w:r w:rsidRPr="001F23FC">
              <w:rPr>
                <w:rFonts w:cs="Arial"/>
                <w:bCs/>
                <w:szCs w:val="18"/>
              </w:rPr>
              <w:t>±8.31 dB (Max Device size ≤ 30 cm, FR2a)</w:t>
            </w:r>
          </w:p>
          <w:p w14:paraId="11A37D67" w14:textId="77777777" w:rsidR="00743BBA" w:rsidRPr="001F23FC" w:rsidRDefault="00743BBA" w:rsidP="00743BBA">
            <w:pPr>
              <w:pStyle w:val="TAL"/>
              <w:rPr>
                <w:rFonts w:cs="Arial"/>
                <w:bCs/>
                <w:szCs w:val="18"/>
              </w:rPr>
            </w:pPr>
          </w:p>
          <w:p w14:paraId="480E90EA" w14:textId="77777777" w:rsidR="00743BBA" w:rsidRPr="001F23FC" w:rsidRDefault="00743BBA" w:rsidP="00743BBA">
            <w:pPr>
              <w:pStyle w:val="TAL"/>
              <w:rPr>
                <w:rFonts w:cs="Arial"/>
                <w:bCs/>
                <w:szCs w:val="18"/>
                <w:u w:val="single"/>
              </w:rPr>
            </w:pPr>
            <w:r w:rsidRPr="001F23FC">
              <w:rPr>
                <w:rFonts w:cs="Arial"/>
                <w:bCs/>
                <w:szCs w:val="18"/>
                <w:u w:val="single"/>
              </w:rPr>
              <w:t>PC6</w:t>
            </w:r>
          </w:p>
          <w:p w14:paraId="5BA518C9" w14:textId="77777777" w:rsidR="002246BF" w:rsidRDefault="00743BBA" w:rsidP="002246BF">
            <w:pPr>
              <w:pStyle w:val="TAL"/>
              <w:rPr>
                <w:rFonts w:cs="Arial"/>
                <w:bCs/>
                <w:szCs w:val="18"/>
              </w:rPr>
            </w:pPr>
            <w:r w:rsidRPr="001F23FC">
              <w:rPr>
                <w:rFonts w:cs="Arial"/>
                <w:bCs/>
                <w:szCs w:val="18"/>
              </w:rPr>
              <w:t>±8.28 dB (Max Device size ≤ 30 cm, FR2a)</w:t>
            </w:r>
          </w:p>
          <w:p w14:paraId="67B4C16A" w14:textId="77777777" w:rsidR="002246BF" w:rsidRDefault="002246BF" w:rsidP="002246BF">
            <w:pPr>
              <w:pStyle w:val="TAL"/>
              <w:rPr>
                <w:rFonts w:cs="Arial"/>
                <w:bCs/>
                <w:szCs w:val="18"/>
              </w:rPr>
            </w:pPr>
          </w:p>
          <w:p w14:paraId="1C6CFD04" w14:textId="77777777" w:rsidR="002246BF" w:rsidRPr="001F23FC" w:rsidRDefault="002246BF" w:rsidP="002246BF">
            <w:pPr>
              <w:pStyle w:val="TAL"/>
              <w:rPr>
                <w:rFonts w:cs="Arial"/>
                <w:u w:val="single"/>
              </w:rPr>
            </w:pPr>
            <w:r w:rsidRPr="001F23FC">
              <w:rPr>
                <w:rFonts w:cs="Arial"/>
                <w:u w:val="single"/>
              </w:rPr>
              <w:t>PC</w:t>
            </w:r>
            <w:r>
              <w:rPr>
                <w:rFonts w:cs="Arial"/>
                <w:u w:val="single"/>
              </w:rPr>
              <w:t>7</w:t>
            </w:r>
          </w:p>
          <w:p w14:paraId="0D9481C4" w14:textId="0D4694C4" w:rsidR="00654573" w:rsidRPr="001620D0" w:rsidRDefault="002246BF" w:rsidP="00743BBA">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1542E917" w14:textId="4B89FEE1" w:rsidR="00654573" w:rsidRPr="001F23FC" w:rsidRDefault="00654573" w:rsidP="00654573">
            <w:pPr>
              <w:pStyle w:val="TAL"/>
              <w:rPr>
                <w:rFonts w:cs="Arial"/>
                <w:snapToGrid w:val="0"/>
                <w:lang w:eastAsia="sv-SE"/>
              </w:rPr>
            </w:pPr>
            <w:r w:rsidRPr="001F23FC">
              <w:rPr>
                <w:rFonts w:cs="Arial"/>
                <w:snapToGrid w:val="0"/>
              </w:rPr>
              <w:t xml:space="preserve">MTSU = 1.00 x MU (from Table B.21-1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11CC5A8B" w14:textId="77777777" w:rsidTr="00EB280F">
        <w:trPr>
          <w:cantSplit/>
          <w:jc w:val="center"/>
        </w:trPr>
        <w:tc>
          <w:tcPr>
            <w:tcW w:w="2721" w:type="dxa"/>
          </w:tcPr>
          <w:p w14:paraId="17430B6C" w14:textId="5A8CE862"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628" w:type="dxa"/>
          </w:tcPr>
          <w:p w14:paraId="0219FD4A" w14:textId="6ABBE705" w:rsidR="00654573" w:rsidRPr="001F23FC" w:rsidRDefault="00654573" w:rsidP="00654573">
            <w:pPr>
              <w:pStyle w:val="TAL"/>
              <w:rPr>
                <w:rFonts w:cs="Arial"/>
                <w:u w:val="single"/>
              </w:rPr>
            </w:pPr>
            <w:r w:rsidRPr="001F23FC">
              <w:rPr>
                <w:rFonts w:cs="Arial"/>
                <w:u w:val="single"/>
              </w:rPr>
              <w:t>TBD</w:t>
            </w:r>
          </w:p>
        </w:tc>
        <w:tc>
          <w:tcPr>
            <w:tcW w:w="2948" w:type="dxa"/>
          </w:tcPr>
          <w:p w14:paraId="3A16A533" w14:textId="77777777" w:rsidR="00654573" w:rsidRPr="001F23FC" w:rsidRDefault="00654573" w:rsidP="00654573">
            <w:pPr>
              <w:pStyle w:val="TAL"/>
              <w:rPr>
                <w:rFonts w:cs="Arial"/>
                <w:snapToGrid w:val="0"/>
              </w:rPr>
            </w:pPr>
          </w:p>
        </w:tc>
      </w:tr>
      <w:tr w:rsidR="00654573" w:rsidRPr="001F23FC" w14:paraId="1D286C6A" w14:textId="77777777" w:rsidTr="00EB280F">
        <w:trPr>
          <w:cantSplit/>
          <w:jc w:val="center"/>
        </w:trPr>
        <w:tc>
          <w:tcPr>
            <w:tcW w:w="2721" w:type="dxa"/>
          </w:tcPr>
          <w:p w14:paraId="0C69978A" w14:textId="459A887A"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628" w:type="dxa"/>
          </w:tcPr>
          <w:p w14:paraId="49E74839" w14:textId="54728C1B" w:rsidR="00654573" w:rsidRPr="001F23FC" w:rsidRDefault="00654573" w:rsidP="00654573">
            <w:pPr>
              <w:pStyle w:val="TAL"/>
              <w:rPr>
                <w:rFonts w:cs="Arial"/>
                <w:u w:val="single"/>
              </w:rPr>
            </w:pPr>
            <w:r w:rsidRPr="001F23FC">
              <w:rPr>
                <w:rFonts w:cs="Arial"/>
                <w:u w:val="single"/>
              </w:rPr>
              <w:t>TBD</w:t>
            </w:r>
          </w:p>
        </w:tc>
        <w:tc>
          <w:tcPr>
            <w:tcW w:w="2948" w:type="dxa"/>
          </w:tcPr>
          <w:p w14:paraId="48CA8A4C" w14:textId="77777777" w:rsidR="00654573" w:rsidRPr="001F23FC" w:rsidRDefault="00654573" w:rsidP="00654573">
            <w:pPr>
              <w:pStyle w:val="TAL"/>
              <w:rPr>
                <w:rFonts w:cs="Arial"/>
                <w:snapToGrid w:val="0"/>
              </w:rPr>
            </w:pPr>
          </w:p>
        </w:tc>
      </w:tr>
      <w:tr w:rsidR="00654573" w:rsidRPr="001F23FC" w14:paraId="374CDAE1" w14:textId="77777777" w:rsidTr="00EB280F">
        <w:trPr>
          <w:cantSplit/>
          <w:jc w:val="center"/>
        </w:trPr>
        <w:tc>
          <w:tcPr>
            <w:tcW w:w="2721" w:type="dxa"/>
          </w:tcPr>
          <w:p w14:paraId="7AB43E9C" w14:textId="4975D534"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628" w:type="dxa"/>
          </w:tcPr>
          <w:p w14:paraId="6FD2DBC8" w14:textId="48810D39" w:rsidR="00654573" w:rsidRPr="001F23FC" w:rsidRDefault="00654573" w:rsidP="00654573">
            <w:pPr>
              <w:pStyle w:val="TAL"/>
              <w:rPr>
                <w:rFonts w:cs="Arial"/>
                <w:u w:val="single"/>
              </w:rPr>
            </w:pPr>
            <w:r w:rsidRPr="001F23FC">
              <w:rPr>
                <w:rFonts w:cs="Arial"/>
                <w:u w:val="single"/>
              </w:rPr>
              <w:t>TBD</w:t>
            </w:r>
          </w:p>
        </w:tc>
        <w:tc>
          <w:tcPr>
            <w:tcW w:w="2948" w:type="dxa"/>
          </w:tcPr>
          <w:p w14:paraId="07468444" w14:textId="77777777" w:rsidR="00654573" w:rsidRPr="001F23FC" w:rsidRDefault="00654573" w:rsidP="00654573">
            <w:pPr>
              <w:pStyle w:val="TAL"/>
              <w:rPr>
                <w:rFonts w:cs="Arial"/>
                <w:snapToGrid w:val="0"/>
              </w:rPr>
            </w:pPr>
          </w:p>
        </w:tc>
      </w:tr>
      <w:tr w:rsidR="00654573" w:rsidRPr="001F23FC" w14:paraId="0F96B329" w14:textId="77777777" w:rsidTr="00EB280F">
        <w:trPr>
          <w:cantSplit/>
          <w:jc w:val="center"/>
        </w:trPr>
        <w:tc>
          <w:tcPr>
            <w:tcW w:w="2721" w:type="dxa"/>
          </w:tcPr>
          <w:p w14:paraId="4D104D26" w14:textId="19E51BAD"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628" w:type="dxa"/>
          </w:tcPr>
          <w:p w14:paraId="056C7DFB" w14:textId="056378C5" w:rsidR="00654573" w:rsidRPr="001F23FC" w:rsidRDefault="00654573" w:rsidP="00654573">
            <w:pPr>
              <w:pStyle w:val="TAL"/>
              <w:rPr>
                <w:rFonts w:cs="Arial"/>
                <w:u w:val="single"/>
              </w:rPr>
            </w:pPr>
            <w:r w:rsidRPr="001F23FC">
              <w:rPr>
                <w:rFonts w:cs="Arial"/>
                <w:u w:val="single"/>
              </w:rPr>
              <w:t>TBD</w:t>
            </w:r>
          </w:p>
        </w:tc>
        <w:tc>
          <w:tcPr>
            <w:tcW w:w="2948" w:type="dxa"/>
          </w:tcPr>
          <w:p w14:paraId="2E29AB20" w14:textId="77777777" w:rsidR="00654573" w:rsidRPr="001F23FC" w:rsidRDefault="00654573" w:rsidP="00654573">
            <w:pPr>
              <w:pStyle w:val="TAL"/>
              <w:rPr>
                <w:rFonts w:cs="Arial"/>
                <w:snapToGrid w:val="0"/>
              </w:rPr>
            </w:pPr>
          </w:p>
        </w:tc>
      </w:tr>
      <w:tr w:rsidR="00654573" w:rsidRPr="001F23FC" w14:paraId="2A07B63C" w14:textId="77777777" w:rsidTr="00EB280F">
        <w:trPr>
          <w:cantSplit/>
          <w:jc w:val="center"/>
        </w:trPr>
        <w:tc>
          <w:tcPr>
            <w:tcW w:w="2721" w:type="dxa"/>
          </w:tcPr>
          <w:p w14:paraId="5CC2B67D" w14:textId="541CC487"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628" w:type="dxa"/>
          </w:tcPr>
          <w:p w14:paraId="34DFD412" w14:textId="6EAC5A43" w:rsidR="00654573" w:rsidRPr="001F23FC" w:rsidRDefault="00654573" w:rsidP="00654573">
            <w:pPr>
              <w:pStyle w:val="TAL"/>
              <w:rPr>
                <w:rFonts w:cs="Arial"/>
                <w:u w:val="single"/>
              </w:rPr>
            </w:pPr>
            <w:r w:rsidRPr="001F23FC">
              <w:rPr>
                <w:rFonts w:cs="Arial"/>
                <w:u w:val="single"/>
              </w:rPr>
              <w:t>TBD</w:t>
            </w:r>
          </w:p>
        </w:tc>
        <w:tc>
          <w:tcPr>
            <w:tcW w:w="2948" w:type="dxa"/>
          </w:tcPr>
          <w:p w14:paraId="09D77748" w14:textId="77777777" w:rsidR="00654573" w:rsidRPr="001F23FC" w:rsidRDefault="00654573" w:rsidP="00654573">
            <w:pPr>
              <w:pStyle w:val="TAL"/>
              <w:rPr>
                <w:rFonts w:cs="Arial"/>
                <w:snapToGrid w:val="0"/>
              </w:rPr>
            </w:pPr>
          </w:p>
        </w:tc>
      </w:tr>
      <w:tr w:rsidR="00654573" w:rsidRPr="001F23FC" w14:paraId="0E1250F6" w14:textId="77777777" w:rsidTr="00EB280F">
        <w:trPr>
          <w:cantSplit/>
          <w:jc w:val="center"/>
        </w:trPr>
        <w:tc>
          <w:tcPr>
            <w:tcW w:w="2721" w:type="dxa"/>
          </w:tcPr>
          <w:p w14:paraId="20FD0374" w14:textId="650FB9C5"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628" w:type="dxa"/>
          </w:tcPr>
          <w:p w14:paraId="257A4545" w14:textId="2756971B" w:rsidR="00654573" w:rsidRPr="001F23FC" w:rsidRDefault="00654573" w:rsidP="00654573">
            <w:pPr>
              <w:pStyle w:val="TAL"/>
              <w:rPr>
                <w:rFonts w:cs="Arial"/>
                <w:u w:val="single"/>
              </w:rPr>
            </w:pPr>
            <w:r w:rsidRPr="001F23FC">
              <w:rPr>
                <w:rFonts w:cs="Arial"/>
                <w:u w:val="single"/>
              </w:rPr>
              <w:t>TBD</w:t>
            </w:r>
          </w:p>
        </w:tc>
        <w:tc>
          <w:tcPr>
            <w:tcW w:w="2948" w:type="dxa"/>
          </w:tcPr>
          <w:p w14:paraId="5EC03085" w14:textId="77777777" w:rsidR="00654573" w:rsidRPr="001F23FC" w:rsidRDefault="00654573" w:rsidP="00654573">
            <w:pPr>
              <w:pStyle w:val="TAL"/>
              <w:rPr>
                <w:rFonts w:cs="Arial"/>
                <w:snapToGrid w:val="0"/>
              </w:rPr>
            </w:pPr>
          </w:p>
        </w:tc>
      </w:tr>
      <w:tr w:rsidR="00654573" w:rsidRPr="001F23FC" w14:paraId="736BCB63" w14:textId="77777777" w:rsidTr="00EB280F">
        <w:trPr>
          <w:cantSplit/>
          <w:jc w:val="center"/>
        </w:trPr>
        <w:tc>
          <w:tcPr>
            <w:tcW w:w="2721" w:type="dxa"/>
          </w:tcPr>
          <w:p w14:paraId="4F955CBF" w14:textId="3FEFA6CC"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628" w:type="dxa"/>
          </w:tcPr>
          <w:p w14:paraId="3013F70F" w14:textId="67DEBE98" w:rsidR="00654573" w:rsidRPr="001F23FC" w:rsidRDefault="00654573" w:rsidP="00654573">
            <w:pPr>
              <w:pStyle w:val="TAL"/>
              <w:rPr>
                <w:rFonts w:cs="Arial"/>
                <w:u w:val="single"/>
              </w:rPr>
            </w:pPr>
            <w:r w:rsidRPr="001F23FC">
              <w:rPr>
                <w:rFonts w:cs="Arial"/>
                <w:u w:val="single"/>
              </w:rPr>
              <w:t>TBD</w:t>
            </w:r>
          </w:p>
        </w:tc>
        <w:tc>
          <w:tcPr>
            <w:tcW w:w="2948" w:type="dxa"/>
          </w:tcPr>
          <w:p w14:paraId="08F9D4F7" w14:textId="77777777" w:rsidR="00654573" w:rsidRPr="001F23FC" w:rsidRDefault="00654573" w:rsidP="00654573">
            <w:pPr>
              <w:pStyle w:val="TAL"/>
              <w:rPr>
                <w:rFonts w:cs="Arial"/>
                <w:snapToGrid w:val="0"/>
              </w:rPr>
            </w:pPr>
          </w:p>
        </w:tc>
      </w:tr>
      <w:tr w:rsidR="00654573" w:rsidRPr="001F23FC" w14:paraId="6774A152" w14:textId="77777777" w:rsidTr="00EB280F">
        <w:trPr>
          <w:cantSplit/>
          <w:jc w:val="center"/>
        </w:trPr>
        <w:tc>
          <w:tcPr>
            <w:tcW w:w="2721" w:type="dxa"/>
          </w:tcPr>
          <w:p w14:paraId="42F3CC1D" w14:textId="77777777" w:rsidR="00654573" w:rsidRPr="001F23FC" w:rsidRDefault="00654573" w:rsidP="00654573">
            <w:pPr>
              <w:pStyle w:val="TAL"/>
              <w:rPr>
                <w:rFonts w:cs="v4.2.0"/>
              </w:rPr>
            </w:pPr>
            <w:r w:rsidRPr="001F23FC">
              <w:rPr>
                <w:rFonts w:cs="v4.2.0"/>
              </w:rPr>
              <w:t>7.6.2 In-band blocking</w:t>
            </w:r>
          </w:p>
        </w:tc>
        <w:tc>
          <w:tcPr>
            <w:tcW w:w="3628" w:type="dxa"/>
          </w:tcPr>
          <w:p w14:paraId="1DEA4828" w14:textId="5F317A62" w:rsidR="00654573" w:rsidRPr="001F23FC" w:rsidRDefault="00654573" w:rsidP="00654573">
            <w:pPr>
              <w:pStyle w:val="TAL"/>
              <w:rPr>
                <w:rFonts w:cs="v4.2.0"/>
              </w:rPr>
            </w:pPr>
            <w:r w:rsidRPr="001F23FC">
              <w:rPr>
                <w:rFonts w:cs="v4.2.0"/>
              </w:rPr>
              <w:t>Same as 7.5</w:t>
            </w:r>
          </w:p>
        </w:tc>
        <w:tc>
          <w:tcPr>
            <w:tcW w:w="2948" w:type="dxa"/>
          </w:tcPr>
          <w:p w14:paraId="3FDEF548" w14:textId="77777777" w:rsidR="00654573" w:rsidRPr="001F23FC" w:rsidRDefault="00654573" w:rsidP="00654573">
            <w:pPr>
              <w:pStyle w:val="TAL"/>
              <w:rPr>
                <w:rFonts w:cs="Arial"/>
                <w:snapToGrid w:val="0"/>
                <w:lang w:eastAsia="sv-SE"/>
              </w:rPr>
            </w:pPr>
          </w:p>
        </w:tc>
      </w:tr>
      <w:tr w:rsidR="00654573" w:rsidRPr="001F23FC" w14:paraId="3E18C7BC" w14:textId="77777777" w:rsidTr="00EB280F">
        <w:trPr>
          <w:cantSplit/>
          <w:jc w:val="center"/>
        </w:trPr>
        <w:tc>
          <w:tcPr>
            <w:tcW w:w="2721" w:type="dxa"/>
          </w:tcPr>
          <w:p w14:paraId="0A2A2F62" w14:textId="080E0455"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628" w:type="dxa"/>
          </w:tcPr>
          <w:p w14:paraId="0F687807" w14:textId="1CC8DF30" w:rsidR="00654573" w:rsidRPr="001F23FC" w:rsidRDefault="00654573" w:rsidP="00654573">
            <w:pPr>
              <w:pStyle w:val="TAL"/>
              <w:rPr>
                <w:rFonts w:cs="v4.2.0"/>
              </w:rPr>
            </w:pPr>
            <w:r w:rsidRPr="001F23FC">
              <w:rPr>
                <w:rFonts w:cs="v4.2.0"/>
              </w:rPr>
              <w:t>TBD</w:t>
            </w:r>
          </w:p>
        </w:tc>
        <w:tc>
          <w:tcPr>
            <w:tcW w:w="2948" w:type="dxa"/>
          </w:tcPr>
          <w:p w14:paraId="35D16B93" w14:textId="77777777" w:rsidR="00654573" w:rsidRPr="001F23FC" w:rsidRDefault="00654573" w:rsidP="00654573">
            <w:pPr>
              <w:pStyle w:val="TAL"/>
              <w:rPr>
                <w:rFonts w:cs="Arial"/>
                <w:snapToGrid w:val="0"/>
                <w:lang w:eastAsia="sv-SE"/>
              </w:rPr>
            </w:pPr>
          </w:p>
        </w:tc>
      </w:tr>
      <w:tr w:rsidR="00654573" w:rsidRPr="001F23FC" w14:paraId="418D4AB9" w14:textId="77777777" w:rsidTr="00EB280F">
        <w:trPr>
          <w:cantSplit/>
          <w:jc w:val="center"/>
        </w:trPr>
        <w:tc>
          <w:tcPr>
            <w:tcW w:w="2721" w:type="dxa"/>
          </w:tcPr>
          <w:p w14:paraId="7C8323AD" w14:textId="6126F1A7"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628" w:type="dxa"/>
          </w:tcPr>
          <w:p w14:paraId="4DFC8C39" w14:textId="2E117CDE" w:rsidR="00654573" w:rsidRPr="001F23FC" w:rsidRDefault="00654573" w:rsidP="00654573">
            <w:pPr>
              <w:pStyle w:val="TAL"/>
              <w:rPr>
                <w:rFonts w:cs="v4.2.0"/>
              </w:rPr>
            </w:pPr>
            <w:r w:rsidRPr="001F23FC">
              <w:rPr>
                <w:rFonts w:cs="v4.2.0"/>
              </w:rPr>
              <w:t>TBD</w:t>
            </w:r>
          </w:p>
        </w:tc>
        <w:tc>
          <w:tcPr>
            <w:tcW w:w="2948" w:type="dxa"/>
          </w:tcPr>
          <w:p w14:paraId="6C9C4198" w14:textId="77777777" w:rsidR="00654573" w:rsidRPr="001F23FC" w:rsidRDefault="00654573" w:rsidP="00654573">
            <w:pPr>
              <w:pStyle w:val="TAL"/>
              <w:rPr>
                <w:rFonts w:cs="Arial"/>
                <w:snapToGrid w:val="0"/>
                <w:lang w:eastAsia="sv-SE"/>
              </w:rPr>
            </w:pPr>
          </w:p>
        </w:tc>
      </w:tr>
      <w:tr w:rsidR="00654573" w:rsidRPr="001F23FC" w14:paraId="792444FD" w14:textId="77777777" w:rsidTr="00EB280F">
        <w:trPr>
          <w:cantSplit/>
          <w:jc w:val="center"/>
        </w:trPr>
        <w:tc>
          <w:tcPr>
            <w:tcW w:w="2721" w:type="dxa"/>
          </w:tcPr>
          <w:p w14:paraId="3E80A876" w14:textId="6FF02B62"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628" w:type="dxa"/>
          </w:tcPr>
          <w:p w14:paraId="68CB9580" w14:textId="6BBD4D87" w:rsidR="00654573" w:rsidRPr="001F23FC" w:rsidRDefault="00654573" w:rsidP="00654573">
            <w:pPr>
              <w:pStyle w:val="TAL"/>
              <w:rPr>
                <w:rFonts w:cs="v4.2.0"/>
              </w:rPr>
            </w:pPr>
            <w:r w:rsidRPr="001F23FC">
              <w:rPr>
                <w:rFonts w:cs="v4.2.0"/>
              </w:rPr>
              <w:t>TBD</w:t>
            </w:r>
          </w:p>
        </w:tc>
        <w:tc>
          <w:tcPr>
            <w:tcW w:w="2948" w:type="dxa"/>
          </w:tcPr>
          <w:p w14:paraId="65333926" w14:textId="77777777" w:rsidR="00654573" w:rsidRPr="001F23FC" w:rsidRDefault="00654573" w:rsidP="00654573">
            <w:pPr>
              <w:pStyle w:val="TAL"/>
              <w:rPr>
                <w:rFonts w:cs="Arial"/>
                <w:snapToGrid w:val="0"/>
                <w:lang w:eastAsia="sv-SE"/>
              </w:rPr>
            </w:pPr>
          </w:p>
        </w:tc>
      </w:tr>
      <w:tr w:rsidR="00654573" w:rsidRPr="001F23FC" w14:paraId="282AFE50" w14:textId="77777777" w:rsidTr="00EB280F">
        <w:trPr>
          <w:cantSplit/>
          <w:jc w:val="center"/>
        </w:trPr>
        <w:tc>
          <w:tcPr>
            <w:tcW w:w="2721" w:type="dxa"/>
          </w:tcPr>
          <w:p w14:paraId="7010187F" w14:textId="585428DB"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628" w:type="dxa"/>
          </w:tcPr>
          <w:p w14:paraId="3488A4D7" w14:textId="2FB03A4B" w:rsidR="00654573" w:rsidRPr="001F23FC" w:rsidRDefault="00654573" w:rsidP="00654573">
            <w:pPr>
              <w:pStyle w:val="TAL"/>
              <w:rPr>
                <w:rFonts w:cs="v4.2.0"/>
              </w:rPr>
            </w:pPr>
            <w:r w:rsidRPr="001F23FC">
              <w:rPr>
                <w:rFonts w:cs="v4.2.0"/>
              </w:rPr>
              <w:t>TBD</w:t>
            </w:r>
          </w:p>
        </w:tc>
        <w:tc>
          <w:tcPr>
            <w:tcW w:w="2948" w:type="dxa"/>
          </w:tcPr>
          <w:p w14:paraId="7928AABD" w14:textId="77777777" w:rsidR="00654573" w:rsidRPr="001F23FC" w:rsidRDefault="00654573" w:rsidP="00654573">
            <w:pPr>
              <w:pStyle w:val="TAL"/>
              <w:rPr>
                <w:rFonts w:cs="Arial"/>
                <w:snapToGrid w:val="0"/>
                <w:lang w:eastAsia="sv-SE"/>
              </w:rPr>
            </w:pPr>
          </w:p>
        </w:tc>
      </w:tr>
      <w:tr w:rsidR="00654573" w:rsidRPr="001F23FC" w14:paraId="6E826D82" w14:textId="77777777" w:rsidTr="00EB280F">
        <w:trPr>
          <w:cantSplit/>
          <w:jc w:val="center"/>
        </w:trPr>
        <w:tc>
          <w:tcPr>
            <w:tcW w:w="2721" w:type="dxa"/>
          </w:tcPr>
          <w:p w14:paraId="087BD7A6" w14:textId="16B915D5"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628" w:type="dxa"/>
          </w:tcPr>
          <w:p w14:paraId="120CC39D" w14:textId="558743E6" w:rsidR="00654573" w:rsidRPr="001F23FC" w:rsidRDefault="00654573" w:rsidP="00654573">
            <w:pPr>
              <w:pStyle w:val="TAL"/>
              <w:rPr>
                <w:rFonts w:cs="v4.2.0"/>
              </w:rPr>
            </w:pPr>
            <w:r w:rsidRPr="001F23FC">
              <w:rPr>
                <w:rFonts w:cs="v4.2.0"/>
              </w:rPr>
              <w:t>TBD</w:t>
            </w:r>
          </w:p>
        </w:tc>
        <w:tc>
          <w:tcPr>
            <w:tcW w:w="2948" w:type="dxa"/>
          </w:tcPr>
          <w:p w14:paraId="0EB91C61" w14:textId="77777777" w:rsidR="00654573" w:rsidRPr="001F23FC" w:rsidRDefault="00654573" w:rsidP="00654573">
            <w:pPr>
              <w:pStyle w:val="TAL"/>
              <w:rPr>
                <w:rFonts w:cs="Arial"/>
                <w:snapToGrid w:val="0"/>
                <w:lang w:eastAsia="sv-SE"/>
              </w:rPr>
            </w:pPr>
          </w:p>
        </w:tc>
      </w:tr>
      <w:tr w:rsidR="00654573" w:rsidRPr="001F23FC" w14:paraId="4EA5C695" w14:textId="77777777" w:rsidTr="00EB280F">
        <w:trPr>
          <w:cantSplit/>
          <w:jc w:val="center"/>
        </w:trPr>
        <w:tc>
          <w:tcPr>
            <w:tcW w:w="2721" w:type="dxa"/>
          </w:tcPr>
          <w:p w14:paraId="3978BE25" w14:textId="4144BF3F"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628" w:type="dxa"/>
          </w:tcPr>
          <w:p w14:paraId="68235699" w14:textId="0569B4EC" w:rsidR="00654573" w:rsidRPr="001F23FC" w:rsidRDefault="00654573" w:rsidP="00654573">
            <w:pPr>
              <w:pStyle w:val="TAL"/>
              <w:rPr>
                <w:rFonts w:cs="v4.2.0"/>
              </w:rPr>
            </w:pPr>
            <w:r w:rsidRPr="001F23FC">
              <w:rPr>
                <w:rFonts w:cs="v4.2.0"/>
              </w:rPr>
              <w:t>TBD</w:t>
            </w:r>
          </w:p>
        </w:tc>
        <w:tc>
          <w:tcPr>
            <w:tcW w:w="2948" w:type="dxa"/>
          </w:tcPr>
          <w:p w14:paraId="2EBE1E86" w14:textId="77777777" w:rsidR="00654573" w:rsidRPr="001F23FC" w:rsidRDefault="00654573" w:rsidP="00654573">
            <w:pPr>
              <w:pStyle w:val="TAL"/>
              <w:rPr>
                <w:rFonts w:cs="Arial"/>
                <w:snapToGrid w:val="0"/>
                <w:lang w:eastAsia="sv-SE"/>
              </w:rPr>
            </w:pPr>
          </w:p>
        </w:tc>
      </w:tr>
      <w:tr w:rsidR="00654573" w:rsidRPr="001F23FC" w14:paraId="2CE34C93" w14:textId="77777777" w:rsidTr="00EB280F">
        <w:trPr>
          <w:cantSplit/>
          <w:jc w:val="center"/>
        </w:trPr>
        <w:tc>
          <w:tcPr>
            <w:tcW w:w="2721" w:type="dxa"/>
          </w:tcPr>
          <w:p w14:paraId="24CF0BF7" w14:textId="434E7DD4"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628" w:type="dxa"/>
          </w:tcPr>
          <w:p w14:paraId="360AC32B" w14:textId="353DFB6B" w:rsidR="00654573" w:rsidRPr="001F23FC" w:rsidRDefault="00654573" w:rsidP="00654573">
            <w:pPr>
              <w:pStyle w:val="TAL"/>
              <w:rPr>
                <w:rFonts w:cs="v4.2.0"/>
              </w:rPr>
            </w:pPr>
            <w:r w:rsidRPr="001F23FC">
              <w:rPr>
                <w:rFonts w:cs="v4.2.0"/>
              </w:rPr>
              <w:t>TBD</w:t>
            </w:r>
          </w:p>
        </w:tc>
        <w:tc>
          <w:tcPr>
            <w:tcW w:w="2948" w:type="dxa"/>
          </w:tcPr>
          <w:p w14:paraId="55EE2A8D" w14:textId="77777777" w:rsidR="00654573" w:rsidRPr="001F23FC" w:rsidRDefault="00654573" w:rsidP="00654573">
            <w:pPr>
              <w:pStyle w:val="TAL"/>
              <w:rPr>
                <w:rFonts w:cs="Arial"/>
                <w:snapToGrid w:val="0"/>
                <w:lang w:eastAsia="sv-SE"/>
              </w:rPr>
            </w:pPr>
          </w:p>
        </w:tc>
      </w:tr>
      <w:tr w:rsidR="00654573" w:rsidRPr="001F23FC" w14:paraId="60B9723C" w14:textId="77777777" w:rsidTr="00EB280F">
        <w:trPr>
          <w:cantSplit/>
          <w:jc w:val="center"/>
        </w:trPr>
        <w:tc>
          <w:tcPr>
            <w:tcW w:w="2721" w:type="dxa"/>
          </w:tcPr>
          <w:p w14:paraId="005DC2A6" w14:textId="64FE9E1D" w:rsidR="00654573" w:rsidRPr="001F23FC" w:rsidRDefault="00654573" w:rsidP="00654573">
            <w:pPr>
              <w:pStyle w:val="TAL"/>
              <w:rPr>
                <w:rFonts w:cs="v4.2.0"/>
              </w:rPr>
            </w:pPr>
            <w:r w:rsidRPr="001F23FC">
              <w:rPr>
                <w:rFonts w:cs="v4.2.0"/>
              </w:rPr>
              <w:t>7.9 Spurious emissions</w:t>
            </w:r>
          </w:p>
        </w:tc>
        <w:tc>
          <w:tcPr>
            <w:tcW w:w="3628" w:type="dxa"/>
          </w:tcPr>
          <w:p w14:paraId="00940492" w14:textId="77777777" w:rsidR="00654573" w:rsidRPr="001F23FC" w:rsidRDefault="00654573" w:rsidP="00654573">
            <w:pPr>
              <w:pStyle w:val="TAL"/>
              <w:rPr>
                <w:rFonts w:cs="v4.2.0"/>
              </w:rPr>
            </w:pPr>
            <w:r w:rsidRPr="001F23FC">
              <w:rPr>
                <w:rFonts w:cs="v4.2.0"/>
              </w:rPr>
              <w:t>Max Device size ≤ 30 cm</w:t>
            </w:r>
          </w:p>
          <w:p w14:paraId="497FFD6D" w14:textId="77777777" w:rsidR="00654573" w:rsidRPr="001F23FC" w:rsidRDefault="00654573" w:rsidP="00654573">
            <w:pPr>
              <w:pStyle w:val="TAL"/>
              <w:rPr>
                <w:rFonts w:cs="v4.2.0"/>
              </w:rPr>
            </w:pPr>
            <w:r w:rsidRPr="001F23FC">
              <w:rPr>
                <w:rFonts w:cs="v4.2.0"/>
              </w:rPr>
              <w:t>Maximum in-band BW ≤ 400MHz</w:t>
            </w:r>
          </w:p>
          <w:p w14:paraId="4E2A14C4" w14:textId="77777777" w:rsidR="00654573" w:rsidRPr="001F23FC" w:rsidRDefault="00654573" w:rsidP="00654573">
            <w:pPr>
              <w:pStyle w:val="TAL"/>
              <w:rPr>
                <w:rFonts w:cs="v4.2.0"/>
              </w:rPr>
            </w:pPr>
          </w:p>
          <w:p w14:paraId="3F6B8429" w14:textId="77777777" w:rsidR="00654573" w:rsidRPr="001F23FC" w:rsidRDefault="00654573" w:rsidP="00654573">
            <w:pPr>
              <w:pStyle w:val="TAL"/>
              <w:rPr>
                <w:rFonts w:cs="v4.2.0"/>
              </w:rPr>
            </w:pPr>
            <w:r w:rsidRPr="001F23FC">
              <w:rPr>
                <w:rFonts w:cs="v4.2.0"/>
              </w:rPr>
              <w:t>PC3:</w:t>
            </w:r>
          </w:p>
          <w:p w14:paraId="0C7D0919" w14:textId="0DC55942" w:rsidR="00FF2D80" w:rsidRPr="001F23FC" w:rsidRDefault="00FF2D80" w:rsidP="00FF2D80">
            <w:pPr>
              <w:pStyle w:val="TAL"/>
              <w:rPr>
                <w:rFonts w:cs="Arial"/>
                <w:bCs/>
                <w:szCs w:val="18"/>
              </w:rPr>
            </w:pPr>
            <w:r w:rsidRPr="001F23FC">
              <w:rPr>
                <w:rFonts w:cs="Arial"/>
                <w:bCs/>
                <w:szCs w:val="18"/>
              </w:rPr>
              <w:t>For Band n257, n258,</w:t>
            </w:r>
            <w:r w:rsidRPr="001F23FC">
              <w:t xml:space="preserve"> n259</w:t>
            </w:r>
            <w:r w:rsidRPr="001F23FC">
              <w:rPr>
                <w:rFonts w:cs="Arial"/>
                <w:bCs/>
                <w:szCs w:val="18"/>
              </w:rPr>
              <w:t>, n260, n261:</w:t>
            </w:r>
          </w:p>
          <w:p w14:paraId="33D2C3C6" w14:textId="77777777" w:rsidR="00FF2D80" w:rsidRPr="001F23FC" w:rsidRDefault="00FF2D80" w:rsidP="00FF2D80">
            <w:pPr>
              <w:pStyle w:val="TAL"/>
              <w:rPr>
                <w:rFonts w:cs="Arial"/>
                <w:bCs/>
                <w:szCs w:val="18"/>
              </w:rPr>
            </w:pPr>
            <w:r w:rsidRPr="001F23FC">
              <w:rPr>
                <w:rFonts w:cs="Arial"/>
              </w:rPr>
              <w:t>±</w:t>
            </w:r>
            <w:r w:rsidRPr="001F23FC">
              <w:rPr>
                <w:szCs w:val="18"/>
              </w:rPr>
              <w:t>5.64</w:t>
            </w:r>
            <w:r w:rsidRPr="001F23FC">
              <w:rPr>
                <w:rFonts w:cs="Arial"/>
                <w:bCs/>
                <w:szCs w:val="18"/>
              </w:rPr>
              <w:t>dB (6GHz ≤ f &lt; 12.75GHz)</w:t>
            </w:r>
          </w:p>
          <w:p w14:paraId="37AD458B" w14:textId="77777777" w:rsidR="00FF2D80" w:rsidRPr="001F23FC" w:rsidRDefault="00FF2D80" w:rsidP="00FF2D80">
            <w:pPr>
              <w:pStyle w:val="TAL"/>
              <w:rPr>
                <w:rFonts w:cs="v4.2.0"/>
              </w:rPr>
            </w:pPr>
            <w:r w:rsidRPr="001F23FC">
              <w:rPr>
                <w:rFonts w:cs="Arial"/>
              </w:rPr>
              <w:t>±</w:t>
            </w:r>
            <w:r w:rsidRPr="001F23FC">
              <w:rPr>
                <w:szCs w:val="18"/>
              </w:rPr>
              <w:t>5.60</w:t>
            </w:r>
            <w:r w:rsidRPr="001F23FC">
              <w:rPr>
                <w:rFonts w:cs="Arial"/>
                <w:bCs/>
                <w:szCs w:val="18"/>
              </w:rPr>
              <w:t>dB (12.75GHz ≤ f &lt; 23.45GHz)</w:t>
            </w:r>
          </w:p>
          <w:p w14:paraId="0D51AB55" w14:textId="77777777" w:rsidR="00FF2D80" w:rsidRPr="001F23FC" w:rsidRDefault="00FF2D80" w:rsidP="00FF2D80">
            <w:pPr>
              <w:pStyle w:val="TAL"/>
              <w:rPr>
                <w:rFonts w:cs="v4.2.0"/>
              </w:rPr>
            </w:pPr>
            <w:r w:rsidRPr="001F23FC">
              <w:rPr>
                <w:rFonts w:cs="Arial"/>
              </w:rPr>
              <w:t>±</w:t>
            </w:r>
            <w:r w:rsidRPr="001F23FC">
              <w:rPr>
                <w:szCs w:val="18"/>
              </w:rPr>
              <w:t xml:space="preserve">6.11dB </w:t>
            </w:r>
            <w:r w:rsidRPr="001F23FC">
              <w:rPr>
                <w:rFonts w:cs="Arial"/>
                <w:bCs/>
                <w:szCs w:val="18"/>
              </w:rPr>
              <w:t>(23.45GHz ≤ f &lt; 40.8GHz)</w:t>
            </w:r>
          </w:p>
          <w:p w14:paraId="11269A72" w14:textId="77777777" w:rsidR="00FF2D80" w:rsidRPr="001F23FC" w:rsidRDefault="00FF2D80" w:rsidP="00FF2D80">
            <w:pPr>
              <w:pStyle w:val="TAL"/>
              <w:rPr>
                <w:rFonts w:cs="Arial"/>
                <w:bCs/>
                <w:szCs w:val="18"/>
              </w:rPr>
            </w:pPr>
            <w:r w:rsidRPr="001F23FC">
              <w:rPr>
                <w:rFonts w:cs="Arial"/>
              </w:rPr>
              <w:t>±</w:t>
            </w:r>
            <w:r w:rsidRPr="001F23FC">
              <w:rPr>
                <w:szCs w:val="18"/>
              </w:rPr>
              <w:t xml:space="preserve">7.65dB </w:t>
            </w:r>
            <w:r w:rsidRPr="001F23FC">
              <w:rPr>
                <w:rFonts w:cs="Arial"/>
                <w:bCs/>
                <w:szCs w:val="18"/>
              </w:rPr>
              <w:t>(40.8GHz ≤ f &lt; 66GHz)</w:t>
            </w:r>
          </w:p>
          <w:p w14:paraId="10FFD498" w14:textId="77777777" w:rsidR="00FF2D80" w:rsidRPr="001F23FC" w:rsidRDefault="00FF2D80" w:rsidP="00FF2D80">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418B8224" w14:textId="77777777" w:rsidR="00FF2D80" w:rsidRPr="001F23FC" w:rsidRDefault="00FF2D80" w:rsidP="00FF2D80">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w:t>
            </w:r>
          </w:p>
          <w:p w14:paraId="5FF55034" w14:textId="77777777" w:rsidR="00654573" w:rsidRPr="001F23FC" w:rsidRDefault="00654573" w:rsidP="00654573">
            <w:pPr>
              <w:pStyle w:val="TAL"/>
              <w:rPr>
                <w:rFonts w:cs="Arial"/>
                <w:bCs/>
                <w:szCs w:val="18"/>
              </w:rPr>
            </w:pPr>
          </w:p>
          <w:p w14:paraId="6112CE81" w14:textId="77777777" w:rsidR="00654573" w:rsidRPr="001F23FC" w:rsidRDefault="00654573" w:rsidP="00654573">
            <w:pPr>
              <w:pStyle w:val="TAL"/>
              <w:rPr>
                <w:rFonts w:cs="v4.2.0"/>
              </w:rPr>
            </w:pPr>
            <w:r w:rsidRPr="001F23FC">
              <w:rPr>
                <w:rFonts w:cs="v4.2.0"/>
              </w:rPr>
              <w:t>PC1:</w:t>
            </w:r>
          </w:p>
          <w:p w14:paraId="29890F1E" w14:textId="77777777" w:rsidR="00654573" w:rsidRPr="001F23FC" w:rsidRDefault="00654573" w:rsidP="00654573">
            <w:pPr>
              <w:pStyle w:val="TAL"/>
              <w:rPr>
                <w:rFonts w:cs="Arial"/>
                <w:bCs/>
                <w:szCs w:val="18"/>
              </w:rPr>
            </w:pPr>
            <w:r w:rsidRPr="001F23FC">
              <w:rPr>
                <w:rFonts w:cs="Arial"/>
                <w:bCs/>
                <w:szCs w:val="18"/>
              </w:rPr>
              <w:t>For Band n257, n258, n260, n261:</w:t>
            </w:r>
          </w:p>
          <w:p w14:paraId="0A15CD17" w14:textId="77777777" w:rsidR="00654573" w:rsidRPr="001F23FC" w:rsidRDefault="00654573" w:rsidP="00654573">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0169A102" w14:textId="77777777" w:rsidR="00654573" w:rsidRPr="001F23FC" w:rsidRDefault="00654573" w:rsidP="00654573">
            <w:pPr>
              <w:pStyle w:val="TAL"/>
              <w:rPr>
                <w:rFonts w:cs="v4.2.0"/>
              </w:rPr>
            </w:pPr>
            <w:r w:rsidRPr="001F23FC">
              <w:rPr>
                <w:rFonts w:cs="Arial"/>
              </w:rPr>
              <w:t>±</w:t>
            </w:r>
            <w:r w:rsidRPr="001F23FC">
              <w:rPr>
                <w:szCs w:val="18"/>
              </w:rPr>
              <w:t>5.59</w:t>
            </w:r>
            <w:r w:rsidRPr="001F23FC">
              <w:rPr>
                <w:rFonts w:cs="Arial"/>
                <w:bCs/>
                <w:szCs w:val="18"/>
              </w:rPr>
              <w:t>dB (12.75GHz ≤ f &lt; 23.45GHz)</w:t>
            </w:r>
          </w:p>
          <w:p w14:paraId="4C527F4D" w14:textId="77777777" w:rsidR="00654573" w:rsidRPr="001F23FC" w:rsidRDefault="00654573" w:rsidP="00654573">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13EA81F2" w14:textId="77777777" w:rsidR="00654573" w:rsidRPr="001F23FC" w:rsidRDefault="00654573" w:rsidP="00654573">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439D4F19" w14:textId="77777777" w:rsidR="00E05D8E" w:rsidRPr="001F23FC" w:rsidRDefault="00654573" w:rsidP="00E05D8E">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04F04DF3" w14:textId="77777777" w:rsidR="00E05D8E" w:rsidRPr="001F23FC" w:rsidRDefault="00E05D8E" w:rsidP="00E05D8E">
            <w:pPr>
              <w:pStyle w:val="TAL"/>
              <w:rPr>
                <w:rFonts w:cs="Arial"/>
                <w:bCs/>
                <w:szCs w:val="18"/>
              </w:rPr>
            </w:pPr>
          </w:p>
          <w:p w14:paraId="359344D8" w14:textId="77777777" w:rsidR="00992A98" w:rsidRPr="001F23FC" w:rsidRDefault="00992A98" w:rsidP="00992A98">
            <w:pPr>
              <w:pStyle w:val="TAL"/>
              <w:rPr>
                <w:rFonts w:cs="v4.2.0"/>
              </w:rPr>
            </w:pPr>
            <w:r w:rsidRPr="001F23FC">
              <w:rPr>
                <w:rFonts w:cs="v4.2.0"/>
              </w:rPr>
              <w:t>PC5, PC6:</w:t>
            </w:r>
          </w:p>
          <w:p w14:paraId="6DC4DBD2" w14:textId="77777777" w:rsidR="00992A98" w:rsidRPr="001F23FC" w:rsidRDefault="00992A98" w:rsidP="00992A98">
            <w:pPr>
              <w:pStyle w:val="TAL"/>
              <w:rPr>
                <w:rFonts w:cs="Arial"/>
                <w:bCs/>
                <w:szCs w:val="18"/>
              </w:rPr>
            </w:pPr>
            <w:r w:rsidRPr="001F23FC">
              <w:rPr>
                <w:rFonts w:cs="Arial"/>
                <w:bCs/>
                <w:szCs w:val="18"/>
              </w:rPr>
              <w:t>For Band n257, n258:</w:t>
            </w:r>
          </w:p>
          <w:p w14:paraId="343200D3" w14:textId="77777777" w:rsidR="00992A98" w:rsidRPr="001F23FC" w:rsidRDefault="00992A98" w:rsidP="00992A98">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7D566A1A" w14:textId="77777777" w:rsidR="00992A98" w:rsidRPr="001F23FC" w:rsidRDefault="00992A98" w:rsidP="00992A98">
            <w:pPr>
              <w:pStyle w:val="TAL"/>
              <w:rPr>
                <w:rFonts w:cs="v4.2.0"/>
              </w:rPr>
            </w:pPr>
            <w:r w:rsidRPr="001F23FC">
              <w:rPr>
                <w:rFonts w:cs="Arial"/>
              </w:rPr>
              <w:t>±</w:t>
            </w:r>
            <w:r w:rsidRPr="001F23FC">
              <w:rPr>
                <w:szCs w:val="18"/>
              </w:rPr>
              <w:t>5.59</w:t>
            </w:r>
            <w:r w:rsidRPr="001F23FC">
              <w:rPr>
                <w:rFonts w:cs="Arial"/>
                <w:bCs/>
                <w:szCs w:val="18"/>
              </w:rPr>
              <w:t>dB (12.75GHz ≤ f &lt; 23.45GHz)</w:t>
            </w:r>
          </w:p>
          <w:p w14:paraId="77316446" w14:textId="77777777" w:rsidR="00992A98" w:rsidRPr="001F23FC" w:rsidRDefault="00992A98" w:rsidP="00992A98">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3CE0C2F2" w14:textId="77777777" w:rsidR="00992A98" w:rsidRPr="001F23FC" w:rsidRDefault="00992A98" w:rsidP="00992A98">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15A39EF3" w14:textId="77777777" w:rsidR="00992A98" w:rsidRPr="001F23FC" w:rsidRDefault="00992A98" w:rsidP="00992A98">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 (PC5 only)</w:t>
            </w:r>
          </w:p>
          <w:p w14:paraId="764AF051" w14:textId="41158C5F" w:rsidR="00032DEA" w:rsidRPr="001F23FC" w:rsidRDefault="00992A98" w:rsidP="00992A98">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 (PC5 only)</w:t>
            </w:r>
          </w:p>
          <w:p w14:paraId="133D18DC" w14:textId="33F246E4" w:rsidR="00654573" w:rsidRPr="001F23FC" w:rsidRDefault="00654573" w:rsidP="00E05D8E">
            <w:pPr>
              <w:pStyle w:val="TAL"/>
              <w:rPr>
                <w:rFonts w:cs="v4.2.0"/>
              </w:rPr>
            </w:pPr>
          </w:p>
        </w:tc>
        <w:tc>
          <w:tcPr>
            <w:tcW w:w="2948" w:type="dxa"/>
          </w:tcPr>
          <w:p w14:paraId="29EF69C5" w14:textId="7466C826" w:rsidR="00654573" w:rsidRPr="001F23FC" w:rsidRDefault="00654573" w:rsidP="00654573">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B.25</w:t>
            </w:r>
            <w:r w:rsidRPr="001F23FC">
              <w:rPr>
                <w:rFonts w:cs="Arial"/>
                <w:snapToGrid w:val="0"/>
              </w:rPr>
              <w:t>-1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654573" w:rsidRPr="001F23FC" w14:paraId="1A22FC02" w14:textId="77777777" w:rsidTr="00EB280F">
        <w:trPr>
          <w:cantSplit/>
          <w:jc w:val="center"/>
        </w:trPr>
        <w:tc>
          <w:tcPr>
            <w:tcW w:w="9297" w:type="dxa"/>
            <w:gridSpan w:val="3"/>
          </w:tcPr>
          <w:p w14:paraId="45604AD1" w14:textId="5676DD8F" w:rsidR="00654573" w:rsidRPr="001F23FC" w:rsidRDefault="00654573" w:rsidP="00654573">
            <w:pPr>
              <w:pStyle w:val="TAL"/>
              <w:rPr>
                <w:rFonts w:cs="Arial"/>
                <w:snapToGrid w:val="0"/>
                <w:lang w:eastAsia="sv-SE"/>
              </w:rPr>
            </w:pPr>
            <w:r w:rsidRPr="001F23FC">
              <w:rPr>
                <w:rFonts w:cs="Arial"/>
                <w:snapToGrid w:val="0"/>
                <w:lang w:eastAsia="sv-SE"/>
              </w:rPr>
              <w:t>NOTE 1: FR2a, FR2b and FR2c are specified in Table 5.1-2.</w:t>
            </w:r>
          </w:p>
        </w:tc>
      </w:tr>
    </w:tbl>
    <w:p w14:paraId="4B2AA886" w14:textId="77777777" w:rsidR="0032234A" w:rsidRPr="001F23FC" w:rsidRDefault="0032234A"/>
    <w:p w14:paraId="3E9007AD" w14:textId="77777777" w:rsidR="0032234A" w:rsidRPr="001F23FC" w:rsidRDefault="0032234A">
      <w:pPr>
        <w:pStyle w:val="Heading1"/>
      </w:pPr>
      <w:bookmarkStart w:id="574" w:name="_Toc21026830"/>
      <w:bookmarkStart w:id="575" w:name="_Toc27744128"/>
      <w:bookmarkStart w:id="576" w:name="_Toc36197299"/>
      <w:bookmarkStart w:id="577" w:name="_Toc36197991"/>
      <w:r w:rsidRPr="001F23FC">
        <w:t>F.2</w:t>
      </w:r>
      <w:r w:rsidRPr="001F23FC">
        <w:tab/>
        <w:t>Interpretation of measurement results (normative)</w:t>
      </w:r>
      <w:bookmarkEnd w:id="574"/>
      <w:bookmarkEnd w:id="575"/>
      <w:bookmarkEnd w:id="576"/>
      <w:bookmarkEnd w:id="577"/>
    </w:p>
    <w:p w14:paraId="36836060" w14:textId="77777777" w:rsidR="0032234A" w:rsidRPr="001F23FC" w:rsidRDefault="0032234A">
      <w:pPr>
        <w:rPr>
          <w:rFonts w:eastAsia="Batang"/>
        </w:rPr>
      </w:pPr>
      <w:r w:rsidRPr="001F23FC">
        <w:rPr>
          <w:rFonts w:eastAsia="Batang"/>
        </w:rPr>
        <w:t>The actual measurement uncertainty of the Test System for the measurement of each parameter shall be included in the test report.</w:t>
      </w:r>
    </w:p>
    <w:p w14:paraId="69150542" w14:textId="77777777" w:rsidR="0032234A" w:rsidRPr="001F23FC" w:rsidRDefault="0032234A">
      <w:pPr>
        <w:rPr>
          <w:rFonts w:eastAsia="Batang"/>
        </w:rPr>
      </w:pPr>
      <w:r w:rsidRPr="001F23FC">
        <w:rPr>
          <w:rFonts w:eastAsia="Batang"/>
        </w:rPr>
        <w:t>The recorded value for the Test System uncertainty shall be, for each measurement, equal to or lower than the appropriate figure in clause F.1 of the present document.</w:t>
      </w:r>
    </w:p>
    <w:p w14:paraId="6677B2A1" w14:textId="4E84586F" w:rsidR="0032234A" w:rsidRPr="001F23FC" w:rsidRDefault="0032234A">
      <w:pPr>
        <w:rPr>
          <w:rFonts w:eastAsia="Batang"/>
        </w:rPr>
      </w:pPr>
      <w:r w:rsidRPr="001F23FC">
        <w:rPr>
          <w:rFonts w:eastAsia="Batang"/>
        </w:rPr>
        <w:t>If the Test System using one of the permitted test methods defined in TR38.903</w:t>
      </w:r>
      <w:r w:rsidR="009F7C98">
        <w:rPr>
          <w:rFonts w:eastAsia="Batang"/>
        </w:rPr>
        <w:t> </w:t>
      </w:r>
      <w:r w:rsidR="009F7C98" w:rsidRPr="001F23FC">
        <w:rPr>
          <w:rFonts w:eastAsia="Batang"/>
        </w:rPr>
        <w:t>[</w:t>
      </w:r>
      <w:r w:rsidRPr="001F23FC">
        <w:rPr>
          <w:rFonts w:eastAsia="Batang"/>
        </w:rPr>
        <w:t>20] for a test is known to have a measurement uncertainty greater than that specified in clause F.1, it is still permitted to use this apparatus provided that an adjustment is made value as follows:</w:t>
      </w:r>
    </w:p>
    <w:p w14:paraId="190CBBC8" w14:textId="77777777" w:rsidR="0032234A" w:rsidRPr="001F23FC" w:rsidRDefault="0032234A">
      <w:pPr>
        <w:rPr>
          <w:rFonts w:eastAsia="Batang"/>
        </w:rPr>
      </w:pPr>
      <w:r w:rsidRPr="001F23FC">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1F23FC" w:rsidRDefault="0032234A" w:rsidP="00052581">
      <w:pPr>
        <w:pStyle w:val="Heading1"/>
      </w:pPr>
      <w:bookmarkStart w:id="578" w:name="_Toc21026831"/>
      <w:bookmarkStart w:id="579" w:name="_Toc27744129"/>
      <w:bookmarkStart w:id="580" w:name="_Toc36197300"/>
      <w:bookmarkStart w:id="581" w:name="_Toc36197992"/>
      <w:r w:rsidRPr="001F23FC">
        <w:t>F.3</w:t>
      </w:r>
      <w:r w:rsidRPr="001F23FC">
        <w:tab/>
        <w:t>Test Tolerance and Derivation of Test Requirements (informative)</w:t>
      </w:r>
      <w:bookmarkEnd w:id="578"/>
      <w:bookmarkEnd w:id="579"/>
      <w:bookmarkEnd w:id="580"/>
      <w:bookmarkEnd w:id="581"/>
    </w:p>
    <w:p w14:paraId="1D5820B6" w14:textId="77777777" w:rsidR="0032234A" w:rsidRPr="001F23FC" w:rsidRDefault="0032234A">
      <w:pPr>
        <w:pStyle w:val="Heading2"/>
      </w:pPr>
      <w:bookmarkStart w:id="582" w:name="_Toc21026832"/>
      <w:bookmarkStart w:id="583" w:name="_Toc27744130"/>
      <w:bookmarkStart w:id="584" w:name="_Toc36197301"/>
      <w:bookmarkStart w:id="585" w:name="_Toc36197993"/>
      <w:r w:rsidRPr="001F23FC">
        <w:t>F.3.1</w:t>
      </w:r>
      <w:r w:rsidRPr="001F23FC">
        <w:tab/>
      </w:r>
      <w:r w:rsidRPr="001F23FC">
        <w:rPr>
          <w:lang w:eastAsia="sv-SE"/>
        </w:rPr>
        <w:t>Measurement of test environments</w:t>
      </w:r>
      <w:bookmarkEnd w:id="582"/>
      <w:bookmarkEnd w:id="583"/>
      <w:bookmarkEnd w:id="584"/>
      <w:bookmarkEnd w:id="585"/>
    </w:p>
    <w:p w14:paraId="58EB95C5" w14:textId="77777777" w:rsidR="0032234A" w:rsidRPr="001F23FC" w:rsidRDefault="0032234A">
      <w:r w:rsidRPr="001F23FC">
        <w:t>TBD</w:t>
      </w:r>
    </w:p>
    <w:p w14:paraId="60DD947C" w14:textId="77777777" w:rsidR="0032234A" w:rsidRPr="001F23FC" w:rsidRDefault="0032234A">
      <w:pPr>
        <w:pStyle w:val="Heading2"/>
      </w:pPr>
      <w:bookmarkStart w:id="586" w:name="_Toc21026833"/>
      <w:bookmarkStart w:id="587" w:name="_Toc27744131"/>
      <w:bookmarkStart w:id="588" w:name="_Toc36197302"/>
      <w:bookmarkStart w:id="589" w:name="_Toc36197994"/>
      <w:r w:rsidRPr="001F23FC">
        <w:t>F.3.2</w:t>
      </w:r>
      <w:r w:rsidRPr="001F23FC">
        <w:tab/>
      </w:r>
      <w:r w:rsidRPr="001F23FC">
        <w:rPr>
          <w:lang w:eastAsia="sv-SE"/>
        </w:rPr>
        <w:t xml:space="preserve">Measurement of </w:t>
      </w:r>
      <w:r w:rsidRPr="001F23FC">
        <w:t>transmitter</w:t>
      </w:r>
      <w:bookmarkEnd w:id="586"/>
      <w:bookmarkEnd w:id="587"/>
      <w:bookmarkEnd w:id="588"/>
      <w:bookmarkEnd w:id="589"/>
    </w:p>
    <w:p w14:paraId="2F9644CC" w14:textId="6E3455AF" w:rsidR="0032234A" w:rsidRPr="001F23FC" w:rsidRDefault="00B00962">
      <w:pPr>
        <w:pStyle w:val="EditorsNote"/>
      </w:pPr>
      <w:r>
        <w:t>Editor's note:</w:t>
      </w:r>
      <w:r>
        <w:tab/>
      </w:r>
      <w:r w:rsidR="0032234A" w:rsidRPr="001F23FC">
        <w:t>This clause is incomplete. The following aspects are either missing or not yet determined:</w:t>
      </w:r>
    </w:p>
    <w:p w14:paraId="32DA013B" w14:textId="77777777" w:rsidR="0032234A" w:rsidRPr="001F23FC" w:rsidRDefault="000C03AE">
      <w:pPr>
        <w:pStyle w:val="EditorsNote"/>
        <w:numPr>
          <w:ilvl w:val="0"/>
          <w:numId w:val="1"/>
        </w:numPr>
      </w:pPr>
      <w:r w:rsidRPr="001F23FC">
        <w:t>Influence of noise is subtracted from MTSU before calculating the TT for lower limit Tx test cases.</w:t>
      </w:r>
    </w:p>
    <w:p w14:paraId="706DF3F8" w14:textId="77777777" w:rsidR="0032234A" w:rsidRPr="001F23FC" w:rsidRDefault="0032234A">
      <w:pPr>
        <w:pStyle w:val="TH"/>
      </w:pPr>
      <w:bookmarkStart w:id="590" w:name="_CRTableF_3_21"/>
      <w:r w:rsidRPr="001F23FC">
        <w:t xml:space="preserve">Table </w:t>
      </w:r>
      <w:bookmarkEnd w:id="590"/>
      <w:r w:rsidRPr="001F23FC">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056B3F39" w14:textId="77777777" w:rsidTr="00E067D3">
        <w:trPr>
          <w:jc w:val="center"/>
        </w:trPr>
        <w:tc>
          <w:tcPr>
            <w:tcW w:w="2587" w:type="dxa"/>
          </w:tcPr>
          <w:p w14:paraId="4535727F" w14:textId="77777777" w:rsidR="0032234A" w:rsidRPr="001F23FC" w:rsidRDefault="0032234A">
            <w:pPr>
              <w:pStyle w:val="TAH"/>
            </w:pPr>
            <w:r w:rsidRPr="001F23FC">
              <w:t>Sub clause</w:t>
            </w:r>
          </w:p>
        </w:tc>
        <w:tc>
          <w:tcPr>
            <w:tcW w:w="3875" w:type="dxa"/>
          </w:tcPr>
          <w:p w14:paraId="2E76404A" w14:textId="77777777" w:rsidR="0032234A" w:rsidRPr="001F23FC" w:rsidRDefault="0032234A">
            <w:pPr>
              <w:pStyle w:val="TAH"/>
            </w:pPr>
            <w:r w:rsidRPr="001F23FC">
              <w:t>Test Tolerance (TT)</w:t>
            </w:r>
          </w:p>
        </w:tc>
        <w:tc>
          <w:tcPr>
            <w:tcW w:w="3247" w:type="dxa"/>
          </w:tcPr>
          <w:p w14:paraId="098D1BAC" w14:textId="77777777" w:rsidR="0032234A" w:rsidRPr="001F23FC" w:rsidRDefault="0032234A">
            <w:pPr>
              <w:pStyle w:val="TAH"/>
            </w:pPr>
            <w:r w:rsidRPr="001F23FC">
              <w:t>Formula for test requirement</w:t>
            </w:r>
          </w:p>
        </w:tc>
      </w:tr>
      <w:tr w:rsidR="00395648" w:rsidRPr="001F23FC" w14:paraId="6B37B301" w14:textId="77777777" w:rsidTr="00E067D3">
        <w:trPr>
          <w:jc w:val="center"/>
        </w:trPr>
        <w:tc>
          <w:tcPr>
            <w:tcW w:w="2587" w:type="dxa"/>
          </w:tcPr>
          <w:p w14:paraId="7E6527D9" w14:textId="77777777"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875" w:type="dxa"/>
          </w:tcPr>
          <w:p w14:paraId="2F6AE569" w14:textId="77777777" w:rsidR="00395648" w:rsidRPr="001F23FC" w:rsidRDefault="00395648" w:rsidP="00395648">
            <w:pPr>
              <w:pStyle w:val="TAL"/>
              <w:rPr>
                <w:rFonts w:cs="Arial"/>
                <w:bCs/>
                <w:szCs w:val="18"/>
                <w:u w:val="single"/>
              </w:rPr>
            </w:pPr>
            <w:r w:rsidRPr="001F23FC">
              <w:rPr>
                <w:rFonts w:cs="Arial"/>
                <w:bCs/>
                <w:szCs w:val="18"/>
                <w:u w:val="single"/>
              </w:rPr>
              <w:t>PC3</w:t>
            </w:r>
          </w:p>
          <w:p w14:paraId="32EFC4A9" w14:textId="77777777" w:rsidR="00395648" w:rsidRPr="001F23FC" w:rsidRDefault="00395648" w:rsidP="00395648">
            <w:pPr>
              <w:pStyle w:val="TAL"/>
              <w:rPr>
                <w:rFonts w:cs="Arial"/>
                <w:bCs/>
                <w:szCs w:val="18"/>
              </w:rPr>
            </w:pPr>
            <w:r w:rsidRPr="001F23FC">
              <w:rPr>
                <w:rFonts w:cs="Arial"/>
                <w:bCs/>
                <w:szCs w:val="18"/>
              </w:rPr>
              <w:t>Minimum peak EIRP</w:t>
            </w:r>
          </w:p>
          <w:p w14:paraId="3358673B" w14:textId="77777777" w:rsidR="00395648" w:rsidRPr="001F23FC" w:rsidRDefault="00395648" w:rsidP="00395648">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617D021F" w14:textId="77777777" w:rsidR="00395648" w:rsidRPr="001F23FC" w:rsidRDefault="00395648" w:rsidP="00395648">
            <w:pPr>
              <w:pStyle w:val="TAL"/>
              <w:rPr>
                <w:rFonts w:cs="Arial"/>
                <w:bCs/>
                <w:szCs w:val="18"/>
              </w:rPr>
            </w:pPr>
            <w:r w:rsidRPr="001F23FC">
              <w:rPr>
                <w:rFonts w:cs="Arial"/>
                <w:bCs/>
                <w:szCs w:val="18"/>
              </w:rPr>
              <w:t>2.99 dB (FR2a, NTC)</w:t>
            </w:r>
          </w:p>
          <w:p w14:paraId="13C7483D" w14:textId="77777777" w:rsidR="00395648" w:rsidRPr="001F23FC" w:rsidRDefault="00395648" w:rsidP="00395648">
            <w:pPr>
              <w:pStyle w:val="TAL"/>
              <w:rPr>
                <w:rFonts w:cs="Arial"/>
                <w:bCs/>
                <w:szCs w:val="18"/>
              </w:rPr>
            </w:pPr>
            <w:r w:rsidRPr="001F23FC">
              <w:rPr>
                <w:rFonts w:cs="Arial"/>
                <w:bCs/>
                <w:szCs w:val="18"/>
              </w:rPr>
              <w:t>2.99 dB (FR2b, NTC)</w:t>
            </w:r>
          </w:p>
          <w:p w14:paraId="5F2B11FE" w14:textId="25D19A71" w:rsidR="00395648" w:rsidRPr="006A33BD" w:rsidRDefault="00395648" w:rsidP="00395648">
            <w:pPr>
              <w:pStyle w:val="TAL"/>
              <w:rPr>
                <w:rFonts w:cs="Arial"/>
                <w:bCs/>
                <w:szCs w:val="18"/>
                <w:lang w:val="fr-FR"/>
              </w:rPr>
            </w:pPr>
            <w:r w:rsidRPr="006A33BD">
              <w:rPr>
                <w:rFonts w:cs="Arial"/>
                <w:bCs/>
                <w:szCs w:val="18"/>
                <w:lang w:val="fr-FR"/>
              </w:rPr>
              <w:t>3.80 dB (FR2c, NTC)</w:t>
            </w:r>
          </w:p>
          <w:p w14:paraId="125E2234" w14:textId="77777777" w:rsidR="00395648" w:rsidRPr="006A33BD" w:rsidRDefault="00395648" w:rsidP="00395648">
            <w:pPr>
              <w:pStyle w:val="TAL"/>
              <w:rPr>
                <w:rFonts w:cs="Arial"/>
                <w:bCs/>
                <w:szCs w:val="18"/>
                <w:lang w:val="fr-FR"/>
              </w:rPr>
            </w:pPr>
            <w:r w:rsidRPr="006A33BD">
              <w:rPr>
                <w:rFonts w:cs="Arial"/>
                <w:bCs/>
                <w:szCs w:val="18"/>
                <w:lang w:val="fr-FR"/>
              </w:rPr>
              <w:t>3.15 dB (FR2a, ETC)</w:t>
            </w:r>
          </w:p>
          <w:p w14:paraId="4052F211" w14:textId="77777777" w:rsidR="00395648" w:rsidRPr="006A33BD" w:rsidRDefault="00395648" w:rsidP="00395648">
            <w:pPr>
              <w:pStyle w:val="TAL"/>
              <w:rPr>
                <w:rFonts w:cs="Arial"/>
                <w:bCs/>
                <w:szCs w:val="18"/>
                <w:lang w:val="fr-FR"/>
              </w:rPr>
            </w:pPr>
            <w:r w:rsidRPr="006A33BD">
              <w:rPr>
                <w:rFonts w:cs="Arial"/>
                <w:bCs/>
                <w:szCs w:val="18"/>
                <w:lang w:val="fr-FR"/>
              </w:rPr>
              <w:t>3.15 dB (FR2b, ETC)</w:t>
            </w:r>
          </w:p>
          <w:p w14:paraId="491D5376" w14:textId="751E9A71" w:rsidR="00395648" w:rsidRPr="006A33BD" w:rsidRDefault="00395648" w:rsidP="00395648">
            <w:pPr>
              <w:pStyle w:val="TAL"/>
              <w:rPr>
                <w:rFonts w:cs="Arial"/>
                <w:bCs/>
                <w:szCs w:val="18"/>
                <w:lang w:val="fr-FR"/>
              </w:rPr>
            </w:pPr>
            <w:r w:rsidRPr="006A33BD">
              <w:rPr>
                <w:rFonts w:cs="Arial"/>
                <w:bCs/>
                <w:szCs w:val="18"/>
                <w:lang w:val="fr-FR"/>
              </w:rPr>
              <w:t>3.89 (FR2c, ETC)</w:t>
            </w:r>
          </w:p>
          <w:p w14:paraId="0517B52E" w14:textId="77777777" w:rsidR="00395648" w:rsidRPr="006A33BD" w:rsidRDefault="00395648" w:rsidP="00395648">
            <w:pPr>
              <w:pStyle w:val="TAL"/>
              <w:rPr>
                <w:rFonts w:cs="Arial"/>
                <w:bCs/>
                <w:szCs w:val="18"/>
                <w:lang w:val="fr-FR"/>
              </w:rPr>
            </w:pPr>
          </w:p>
          <w:p w14:paraId="798E5AFB" w14:textId="77777777" w:rsidR="00395648" w:rsidRPr="001F23FC" w:rsidRDefault="00395648" w:rsidP="00395648">
            <w:pPr>
              <w:pStyle w:val="TAL"/>
              <w:rPr>
                <w:rFonts w:cs="Arial"/>
                <w:bCs/>
                <w:szCs w:val="18"/>
                <w:u w:val="single"/>
              </w:rPr>
            </w:pPr>
            <w:r w:rsidRPr="001F23FC">
              <w:rPr>
                <w:rFonts w:cs="Arial"/>
                <w:bCs/>
                <w:szCs w:val="18"/>
                <w:u w:val="single"/>
              </w:rPr>
              <w:t>PC1</w:t>
            </w:r>
          </w:p>
          <w:p w14:paraId="65455501" w14:textId="77777777" w:rsidR="00395648" w:rsidRPr="001F23FC" w:rsidRDefault="00395648" w:rsidP="00395648">
            <w:pPr>
              <w:pStyle w:val="TAL"/>
              <w:rPr>
                <w:rFonts w:cs="Arial"/>
                <w:bCs/>
                <w:szCs w:val="18"/>
              </w:rPr>
            </w:pPr>
            <w:r w:rsidRPr="001F23FC">
              <w:rPr>
                <w:rFonts w:cs="Arial"/>
                <w:bCs/>
                <w:szCs w:val="18"/>
              </w:rPr>
              <w:t>Minimum peak EIRP</w:t>
            </w:r>
          </w:p>
          <w:p w14:paraId="2FDAF117" w14:textId="77777777" w:rsidR="00395648" w:rsidRPr="001F23FC" w:rsidRDefault="00395648" w:rsidP="00395648">
            <w:pPr>
              <w:pStyle w:val="TAL"/>
              <w:rPr>
                <w:rFonts w:cs="Arial"/>
                <w:bCs/>
                <w:szCs w:val="18"/>
              </w:rPr>
            </w:pPr>
            <w:r w:rsidRPr="001F23FC">
              <w:rPr>
                <w:rFonts w:cs="Arial"/>
                <w:bCs/>
                <w:szCs w:val="18"/>
              </w:rPr>
              <w:t>IFF (Max Device size ≤ 30 cm)</w:t>
            </w:r>
          </w:p>
          <w:p w14:paraId="7D5FBE24" w14:textId="77777777" w:rsidR="00395648" w:rsidRPr="001F23FC" w:rsidRDefault="00395648" w:rsidP="00395648">
            <w:pPr>
              <w:pStyle w:val="TAL"/>
              <w:rPr>
                <w:rFonts w:cs="Arial"/>
                <w:bCs/>
                <w:szCs w:val="18"/>
              </w:rPr>
            </w:pPr>
            <w:r w:rsidRPr="001F23FC">
              <w:rPr>
                <w:rFonts w:cs="Arial"/>
                <w:bCs/>
                <w:szCs w:val="18"/>
              </w:rPr>
              <w:t>3.12 dB (FR2a, NTC)</w:t>
            </w:r>
          </w:p>
          <w:p w14:paraId="5D0E7385" w14:textId="77777777" w:rsidR="00395648" w:rsidRPr="001F23FC" w:rsidRDefault="00395648" w:rsidP="00395648">
            <w:pPr>
              <w:pStyle w:val="TAL"/>
              <w:rPr>
                <w:rFonts w:cs="Arial"/>
                <w:bCs/>
                <w:szCs w:val="18"/>
              </w:rPr>
            </w:pPr>
            <w:r w:rsidRPr="001F23FC">
              <w:rPr>
                <w:rFonts w:cs="Arial"/>
                <w:bCs/>
                <w:szCs w:val="18"/>
              </w:rPr>
              <w:t>3.12 dB (FR2b, NTC)</w:t>
            </w:r>
          </w:p>
          <w:p w14:paraId="0E72ACAE" w14:textId="77777777" w:rsidR="00395648" w:rsidRPr="006A33BD" w:rsidRDefault="00395648" w:rsidP="00395648">
            <w:pPr>
              <w:pStyle w:val="TAL"/>
              <w:rPr>
                <w:rFonts w:cs="Arial"/>
                <w:bCs/>
                <w:szCs w:val="18"/>
                <w:lang w:val="fr-FR"/>
              </w:rPr>
            </w:pPr>
            <w:r w:rsidRPr="006A33BD">
              <w:rPr>
                <w:rFonts w:cs="Arial"/>
                <w:bCs/>
                <w:szCs w:val="18"/>
                <w:lang w:val="fr-FR"/>
              </w:rPr>
              <w:t>3.28 dB (FR2a, ETC)</w:t>
            </w:r>
          </w:p>
          <w:p w14:paraId="6057503F" w14:textId="77777777" w:rsidR="00395648" w:rsidRPr="006A33BD" w:rsidRDefault="00395648" w:rsidP="00395648">
            <w:pPr>
              <w:pStyle w:val="TAL"/>
              <w:rPr>
                <w:rFonts w:cs="Arial"/>
                <w:bCs/>
                <w:szCs w:val="18"/>
                <w:lang w:val="fr-FR"/>
              </w:rPr>
            </w:pPr>
            <w:r w:rsidRPr="006A33BD">
              <w:rPr>
                <w:rFonts w:cs="Arial"/>
                <w:bCs/>
                <w:szCs w:val="18"/>
                <w:lang w:val="fr-FR"/>
              </w:rPr>
              <w:t>3.28 dB (FR2b, ETC)</w:t>
            </w:r>
          </w:p>
          <w:p w14:paraId="10AE7434" w14:textId="77777777" w:rsidR="00395648" w:rsidRPr="006A33BD" w:rsidRDefault="00395648" w:rsidP="00395648">
            <w:pPr>
              <w:pStyle w:val="TAL"/>
              <w:rPr>
                <w:rFonts w:cs="Arial"/>
                <w:bCs/>
                <w:szCs w:val="18"/>
                <w:lang w:val="fr-FR"/>
              </w:rPr>
            </w:pPr>
          </w:p>
          <w:p w14:paraId="0FACB746" w14:textId="77777777" w:rsidR="00395648" w:rsidRPr="001F23FC" w:rsidRDefault="00395648" w:rsidP="00395648">
            <w:pPr>
              <w:pStyle w:val="TAL"/>
              <w:rPr>
                <w:rFonts w:cs="Arial"/>
                <w:bCs/>
                <w:szCs w:val="18"/>
                <w:u w:val="single"/>
              </w:rPr>
            </w:pPr>
            <w:r w:rsidRPr="001F23FC">
              <w:rPr>
                <w:rFonts w:cs="Arial"/>
                <w:bCs/>
                <w:szCs w:val="18"/>
                <w:u w:val="single"/>
              </w:rPr>
              <w:t>PC5</w:t>
            </w:r>
          </w:p>
          <w:p w14:paraId="6FFFBDBC" w14:textId="77777777" w:rsidR="00395648" w:rsidRPr="001F23FC" w:rsidRDefault="00395648" w:rsidP="00395648">
            <w:pPr>
              <w:pStyle w:val="TAL"/>
              <w:rPr>
                <w:rFonts w:cs="Arial"/>
                <w:bCs/>
                <w:szCs w:val="18"/>
              </w:rPr>
            </w:pPr>
            <w:r w:rsidRPr="001F23FC">
              <w:rPr>
                <w:rFonts w:cs="Arial"/>
                <w:bCs/>
                <w:szCs w:val="18"/>
              </w:rPr>
              <w:t>Minimum peak EIRP</w:t>
            </w:r>
          </w:p>
          <w:p w14:paraId="411ED62C" w14:textId="77777777" w:rsidR="00395648" w:rsidRPr="001F23FC" w:rsidRDefault="00395648" w:rsidP="00395648">
            <w:pPr>
              <w:pStyle w:val="TAL"/>
              <w:rPr>
                <w:rFonts w:cs="Arial"/>
                <w:bCs/>
                <w:szCs w:val="18"/>
              </w:rPr>
            </w:pPr>
            <w:r w:rsidRPr="001F23FC">
              <w:rPr>
                <w:rFonts w:cs="Arial"/>
                <w:bCs/>
                <w:szCs w:val="18"/>
              </w:rPr>
              <w:t>IFF (Max Device size ≤ 30 cm)</w:t>
            </w:r>
          </w:p>
          <w:p w14:paraId="68FB928A" w14:textId="77777777" w:rsidR="00BF0EB9" w:rsidRPr="006A33BD" w:rsidRDefault="00395648" w:rsidP="00BF0EB9">
            <w:pPr>
              <w:pStyle w:val="TAL"/>
              <w:rPr>
                <w:rFonts w:cs="Arial"/>
                <w:bCs/>
                <w:szCs w:val="18"/>
                <w:lang w:val="fr-FR"/>
              </w:rPr>
            </w:pPr>
            <w:r w:rsidRPr="006A33BD">
              <w:rPr>
                <w:rFonts w:cs="Arial"/>
                <w:bCs/>
                <w:szCs w:val="18"/>
                <w:lang w:val="fr-FR"/>
              </w:rPr>
              <w:t>3.12 dB (FR2a, NTC)</w:t>
            </w:r>
          </w:p>
          <w:p w14:paraId="570B4002" w14:textId="1631B976" w:rsidR="00395648" w:rsidRPr="006A33BD" w:rsidRDefault="00BF0EB9" w:rsidP="00BF0EB9">
            <w:pPr>
              <w:pStyle w:val="TAL"/>
              <w:rPr>
                <w:rFonts w:cs="Arial"/>
                <w:bCs/>
                <w:szCs w:val="18"/>
                <w:lang w:val="fr-FR"/>
              </w:rPr>
            </w:pPr>
            <w:r w:rsidRPr="006A33BD">
              <w:rPr>
                <w:rFonts w:cs="Arial"/>
                <w:bCs/>
                <w:szCs w:val="18"/>
                <w:lang w:val="fr-FR"/>
              </w:rPr>
              <w:t>3.28 dB (FR2a, ETC)</w:t>
            </w:r>
          </w:p>
          <w:p w14:paraId="65A36763" w14:textId="77777777" w:rsidR="00395648" w:rsidRPr="001F23FC" w:rsidRDefault="00395648" w:rsidP="00395648">
            <w:pPr>
              <w:pStyle w:val="TAL"/>
              <w:rPr>
                <w:rFonts w:cs="Arial"/>
                <w:bCs/>
                <w:szCs w:val="18"/>
              </w:rPr>
            </w:pPr>
            <w:r w:rsidRPr="001F23FC">
              <w:rPr>
                <w:rFonts w:cs="Arial"/>
                <w:bCs/>
                <w:szCs w:val="18"/>
              </w:rPr>
              <w:t>Max EIRP</w:t>
            </w:r>
          </w:p>
          <w:p w14:paraId="2161460E" w14:textId="77777777" w:rsidR="00BF0EB9" w:rsidRPr="001F23FC" w:rsidRDefault="00395648" w:rsidP="00BF0EB9">
            <w:pPr>
              <w:pStyle w:val="TAL"/>
              <w:rPr>
                <w:rFonts w:cs="Arial"/>
                <w:bCs/>
                <w:szCs w:val="18"/>
              </w:rPr>
            </w:pPr>
            <w:r w:rsidRPr="001F23FC">
              <w:rPr>
                <w:rFonts w:cs="Arial"/>
                <w:bCs/>
                <w:szCs w:val="18"/>
              </w:rPr>
              <w:t>0 dB</w:t>
            </w:r>
          </w:p>
          <w:p w14:paraId="2BC94C52" w14:textId="77777777" w:rsidR="00BF0EB9" w:rsidRPr="001F23FC" w:rsidRDefault="00BF0EB9" w:rsidP="00BF0EB9">
            <w:pPr>
              <w:pStyle w:val="TAL"/>
              <w:rPr>
                <w:rFonts w:cs="Arial"/>
                <w:bCs/>
                <w:szCs w:val="18"/>
              </w:rPr>
            </w:pPr>
          </w:p>
          <w:p w14:paraId="6481B955" w14:textId="77777777" w:rsidR="00BF0EB9" w:rsidRPr="001F23FC" w:rsidRDefault="00BF0EB9" w:rsidP="00BF0EB9">
            <w:pPr>
              <w:pStyle w:val="TAL"/>
              <w:rPr>
                <w:rFonts w:cs="Arial"/>
                <w:bCs/>
                <w:szCs w:val="18"/>
                <w:u w:val="single"/>
              </w:rPr>
            </w:pPr>
            <w:r w:rsidRPr="001F23FC">
              <w:rPr>
                <w:rFonts w:cs="Arial"/>
                <w:bCs/>
                <w:szCs w:val="18"/>
                <w:u w:val="single"/>
              </w:rPr>
              <w:t>PC6</w:t>
            </w:r>
          </w:p>
          <w:p w14:paraId="5FAFE006" w14:textId="77777777" w:rsidR="00BF0EB9" w:rsidRPr="001F23FC" w:rsidRDefault="00BF0EB9" w:rsidP="00BF0EB9">
            <w:pPr>
              <w:pStyle w:val="TAL"/>
              <w:rPr>
                <w:rFonts w:cs="Arial"/>
                <w:bCs/>
                <w:szCs w:val="18"/>
              </w:rPr>
            </w:pPr>
            <w:r w:rsidRPr="001F23FC">
              <w:rPr>
                <w:rFonts w:cs="Arial"/>
                <w:bCs/>
                <w:szCs w:val="18"/>
              </w:rPr>
              <w:t>Minimum peak EIRP</w:t>
            </w:r>
          </w:p>
          <w:p w14:paraId="79322077" w14:textId="77777777" w:rsidR="00BF0EB9" w:rsidRPr="001F23FC" w:rsidRDefault="00BF0EB9" w:rsidP="00BF0EB9">
            <w:pPr>
              <w:pStyle w:val="TAL"/>
              <w:rPr>
                <w:rFonts w:cs="Arial"/>
                <w:bCs/>
                <w:szCs w:val="18"/>
              </w:rPr>
            </w:pPr>
            <w:r w:rsidRPr="001F23FC">
              <w:rPr>
                <w:rFonts w:cs="Arial"/>
                <w:bCs/>
                <w:szCs w:val="18"/>
              </w:rPr>
              <w:t>IFF (Max Device size ≤ 30 cm)</w:t>
            </w:r>
          </w:p>
          <w:p w14:paraId="131470B7" w14:textId="77777777" w:rsidR="00BF0EB9" w:rsidRPr="006A33BD" w:rsidRDefault="00BF0EB9" w:rsidP="00BF0EB9">
            <w:pPr>
              <w:pStyle w:val="TAL"/>
              <w:rPr>
                <w:rFonts w:cs="Arial"/>
                <w:bCs/>
                <w:szCs w:val="18"/>
                <w:lang w:val="fr-FR"/>
              </w:rPr>
            </w:pPr>
            <w:r w:rsidRPr="006A33BD">
              <w:rPr>
                <w:rFonts w:cs="Arial"/>
                <w:bCs/>
                <w:szCs w:val="18"/>
                <w:lang w:val="fr-FR"/>
              </w:rPr>
              <w:t>3.11 dB (FR2a, NTC)</w:t>
            </w:r>
          </w:p>
          <w:p w14:paraId="1234DD26" w14:textId="77777777" w:rsidR="00BF0EB9" w:rsidRPr="006A33BD" w:rsidRDefault="00BF0EB9" w:rsidP="00BF0EB9">
            <w:pPr>
              <w:pStyle w:val="TAL"/>
              <w:rPr>
                <w:rFonts w:cs="Arial"/>
                <w:bCs/>
                <w:szCs w:val="18"/>
                <w:lang w:val="fr-FR"/>
              </w:rPr>
            </w:pPr>
            <w:r w:rsidRPr="006A33BD">
              <w:rPr>
                <w:rFonts w:cs="Arial"/>
                <w:bCs/>
                <w:szCs w:val="18"/>
                <w:lang w:val="fr-FR"/>
              </w:rPr>
              <w:t>3.27 dB (FR2a, ETC)</w:t>
            </w:r>
          </w:p>
          <w:p w14:paraId="1114A4EB" w14:textId="77777777" w:rsidR="00BF0EB9" w:rsidRPr="001F23FC" w:rsidRDefault="00BF0EB9" w:rsidP="00BF0EB9">
            <w:pPr>
              <w:pStyle w:val="TAL"/>
              <w:rPr>
                <w:rFonts w:cs="Arial"/>
                <w:bCs/>
                <w:szCs w:val="18"/>
              </w:rPr>
            </w:pPr>
            <w:r w:rsidRPr="001F23FC">
              <w:rPr>
                <w:rFonts w:cs="Arial"/>
                <w:bCs/>
                <w:szCs w:val="18"/>
              </w:rPr>
              <w:t>Max EIRP</w:t>
            </w:r>
          </w:p>
          <w:p w14:paraId="0A16B952" w14:textId="77777777" w:rsidR="00E56F74" w:rsidRPr="001F23FC" w:rsidRDefault="00BF0EB9" w:rsidP="00E56F74">
            <w:pPr>
              <w:pStyle w:val="TAL"/>
              <w:rPr>
                <w:rFonts w:cs="Arial"/>
                <w:bCs/>
                <w:szCs w:val="18"/>
              </w:rPr>
            </w:pPr>
            <w:r w:rsidRPr="001F23FC">
              <w:rPr>
                <w:rFonts w:cs="Arial"/>
                <w:bCs/>
                <w:szCs w:val="18"/>
              </w:rPr>
              <w:t>0 dB</w:t>
            </w:r>
          </w:p>
          <w:p w14:paraId="24D03A5C" w14:textId="77777777" w:rsidR="00E56F74" w:rsidRPr="001F23FC" w:rsidRDefault="00E56F74" w:rsidP="00E56F74">
            <w:pPr>
              <w:pStyle w:val="TAL"/>
              <w:rPr>
                <w:rFonts w:cs="Arial"/>
                <w:bCs/>
                <w:szCs w:val="18"/>
              </w:rPr>
            </w:pPr>
          </w:p>
          <w:p w14:paraId="635B9E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CD8E475" w14:textId="77777777" w:rsidR="00E56F74" w:rsidRPr="001F23FC" w:rsidRDefault="00E56F74" w:rsidP="00E56F74">
            <w:pPr>
              <w:pStyle w:val="TAL"/>
              <w:rPr>
                <w:rFonts w:cs="Arial"/>
                <w:bCs/>
                <w:szCs w:val="18"/>
              </w:rPr>
            </w:pPr>
            <w:r w:rsidRPr="001F23FC">
              <w:rPr>
                <w:rFonts w:cs="Arial"/>
                <w:bCs/>
                <w:szCs w:val="18"/>
              </w:rPr>
              <w:t>Minimum peak EIRP</w:t>
            </w:r>
          </w:p>
          <w:p w14:paraId="37C12CD4" w14:textId="77777777" w:rsidR="00E56F74" w:rsidRPr="001F23FC" w:rsidRDefault="00E56F74" w:rsidP="00E56F74">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08E19012" w14:textId="77777777" w:rsidR="00E56F74" w:rsidRPr="006A33BD" w:rsidRDefault="00E56F74" w:rsidP="00E56F74">
            <w:pPr>
              <w:pStyle w:val="TAL"/>
              <w:rPr>
                <w:rFonts w:cs="Arial"/>
                <w:bCs/>
                <w:szCs w:val="18"/>
                <w:lang w:val="fr-FR"/>
              </w:rPr>
            </w:pPr>
            <w:r w:rsidRPr="006A33BD">
              <w:rPr>
                <w:rFonts w:cs="Arial"/>
                <w:bCs/>
                <w:szCs w:val="18"/>
                <w:lang w:val="fr-FR"/>
              </w:rPr>
              <w:t>2.99 dB (FR2a, NTC)</w:t>
            </w:r>
          </w:p>
          <w:p w14:paraId="6D5BEF24" w14:textId="59ED3B6C" w:rsidR="00395648" w:rsidRPr="006A33BD" w:rsidRDefault="00E56F74" w:rsidP="00BF0EB9">
            <w:pPr>
              <w:pStyle w:val="TAL"/>
              <w:rPr>
                <w:rFonts w:cs="Arial"/>
                <w:bCs/>
                <w:szCs w:val="18"/>
                <w:lang w:val="fr-FR"/>
              </w:rPr>
            </w:pPr>
            <w:r w:rsidRPr="006A33BD">
              <w:rPr>
                <w:rFonts w:cs="Arial"/>
                <w:bCs/>
                <w:szCs w:val="18"/>
                <w:lang w:val="fr-FR"/>
              </w:rPr>
              <w:t>3.15 dB (FR2a, ETC)</w:t>
            </w:r>
          </w:p>
        </w:tc>
        <w:tc>
          <w:tcPr>
            <w:tcW w:w="3247" w:type="dxa"/>
          </w:tcPr>
          <w:p w14:paraId="4E29C212" w14:textId="77777777" w:rsidR="00395648" w:rsidRPr="001F23FC" w:rsidRDefault="00395648" w:rsidP="00395648">
            <w:pPr>
              <w:pStyle w:val="TAL"/>
            </w:pPr>
            <w:r w:rsidRPr="001F23FC">
              <w:t>PC3</w:t>
            </w:r>
          </w:p>
          <w:p w14:paraId="7AF233EE" w14:textId="28793D19" w:rsidR="00395648" w:rsidRPr="001F23FC" w:rsidRDefault="00395648" w:rsidP="00395648">
            <w:pPr>
              <w:pStyle w:val="TAL"/>
            </w:pPr>
            <w:r w:rsidRPr="001F23FC">
              <w:t>Minimum peak EIRP</w:t>
            </w:r>
          </w:p>
          <w:p w14:paraId="38BF3B68" w14:textId="77777777" w:rsidR="00395648" w:rsidRPr="001F23FC" w:rsidRDefault="00395648" w:rsidP="00395648">
            <w:pPr>
              <w:pStyle w:val="TAL"/>
            </w:pPr>
            <w:r w:rsidRPr="001F23FC">
              <w:t>TT = 0.60 x (MTSU</w:t>
            </w:r>
            <w:r w:rsidRPr="001F23FC">
              <w:rPr>
                <w:vertAlign w:val="subscript"/>
              </w:rPr>
              <w:t>IFF</w:t>
            </w:r>
            <w:r w:rsidRPr="001F23FC">
              <w:t xml:space="preserve"> - 0.1) (FR2a)</w:t>
            </w:r>
          </w:p>
          <w:p w14:paraId="6CB5C690" w14:textId="77777777" w:rsidR="00395648" w:rsidRPr="001F23FC" w:rsidRDefault="00395648" w:rsidP="00395648">
            <w:pPr>
              <w:pStyle w:val="TAL"/>
            </w:pPr>
            <w:r w:rsidRPr="001F23FC">
              <w:t>TT = 0.60 x (MTSU</w:t>
            </w:r>
            <w:r w:rsidRPr="001F23FC">
              <w:rPr>
                <w:vertAlign w:val="subscript"/>
              </w:rPr>
              <w:t>IFF</w:t>
            </w:r>
            <w:r w:rsidRPr="001F23FC">
              <w:t xml:space="preserve"> - 0.3) (FR2b)</w:t>
            </w:r>
          </w:p>
          <w:p w14:paraId="1367DF8C" w14:textId="3B093EAA" w:rsidR="00395648" w:rsidRPr="001F23FC" w:rsidRDefault="00395648" w:rsidP="00395648">
            <w:pPr>
              <w:pStyle w:val="TAL"/>
            </w:pPr>
            <w:r w:rsidRPr="001F23FC">
              <w:t>TT = 0.60 x (MTSU</w:t>
            </w:r>
            <w:r w:rsidRPr="001F23FC">
              <w:rPr>
                <w:vertAlign w:val="subscript"/>
              </w:rPr>
              <w:t>IFF</w:t>
            </w:r>
            <w:r w:rsidRPr="001F23FC">
              <w:t xml:space="preserve"> - 0.3) (FR2c)</w:t>
            </w:r>
          </w:p>
          <w:p w14:paraId="24D0E1C1" w14:textId="77777777" w:rsidR="00395648" w:rsidRPr="001F23FC" w:rsidRDefault="00395648" w:rsidP="00395648">
            <w:pPr>
              <w:pStyle w:val="TAL"/>
            </w:pPr>
          </w:p>
          <w:p w14:paraId="7C7169B3" w14:textId="77777777" w:rsidR="00395648" w:rsidRPr="001F23FC" w:rsidRDefault="00395648" w:rsidP="00395648">
            <w:pPr>
              <w:pStyle w:val="TAL"/>
            </w:pPr>
            <w:r w:rsidRPr="001F23FC">
              <w:t>PC1</w:t>
            </w:r>
          </w:p>
          <w:p w14:paraId="33A0F585" w14:textId="77777777" w:rsidR="00395648" w:rsidRPr="001F23FC" w:rsidRDefault="00395648" w:rsidP="00395648">
            <w:pPr>
              <w:pStyle w:val="TAL"/>
            </w:pPr>
            <w:r w:rsidRPr="001F23FC">
              <w:t>Minimum peak EIRP</w:t>
            </w:r>
          </w:p>
          <w:p w14:paraId="40F7C63C" w14:textId="77777777" w:rsidR="00395648" w:rsidRPr="001F23FC" w:rsidRDefault="00395648" w:rsidP="00395648">
            <w:pPr>
              <w:pStyle w:val="TAL"/>
            </w:pPr>
            <w:r w:rsidRPr="001F23FC">
              <w:t>TT = 0.60 x (MTSU</w:t>
            </w:r>
            <w:r w:rsidRPr="001F23FC">
              <w:rPr>
                <w:vertAlign w:val="subscript"/>
              </w:rPr>
              <w:t>IFF</w:t>
            </w:r>
            <w:r w:rsidRPr="001F23FC">
              <w:t xml:space="preserve"> – 0.13) (FR2a)</w:t>
            </w:r>
          </w:p>
          <w:p w14:paraId="7C7CBA3E" w14:textId="77777777" w:rsidR="00395648" w:rsidRPr="001F23FC" w:rsidRDefault="00395648" w:rsidP="00395648">
            <w:pPr>
              <w:pStyle w:val="TAL"/>
            </w:pPr>
            <w:r w:rsidRPr="001F23FC">
              <w:t>TT = 0.60 x (MTSU</w:t>
            </w:r>
            <w:r w:rsidRPr="001F23FC">
              <w:rPr>
                <w:vertAlign w:val="subscript"/>
              </w:rPr>
              <w:t>IFF</w:t>
            </w:r>
            <w:r w:rsidRPr="001F23FC">
              <w:t xml:space="preserve"> – 0.20) (FR2b)</w:t>
            </w:r>
          </w:p>
          <w:p w14:paraId="5801E38B" w14:textId="77777777" w:rsidR="00395648" w:rsidRPr="001F23FC" w:rsidRDefault="00395648" w:rsidP="00395648">
            <w:pPr>
              <w:pStyle w:val="TAL"/>
            </w:pPr>
          </w:p>
          <w:p w14:paraId="5B83319F" w14:textId="4F9E945A" w:rsidR="00395648" w:rsidRPr="001F23FC" w:rsidRDefault="00395648" w:rsidP="00395648">
            <w:pPr>
              <w:pStyle w:val="TAL"/>
            </w:pPr>
            <w:r w:rsidRPr="001F23FC">
              <w:t>PC5</w:t>
            </w:r>
            <w:r w:rsidR="00BF0EB9" w:rsidRPr="001F23FC">
              <w:t>, PC6</w:t>
            </w:r>
          </w:p>
          <w:p w14:paraId="531390B4" w14:textId="77777777" w:rsidR="00395648" w:rsidRPr="001F23FC" w:rsidRDefault="00395648" w:rsidP="00395648">
            <w:pPr>
              <w:pStyle w:val="TAL"/>
            </w:pPr>
            <w:r w:rsidRPr="001F23FC">
              <w:t>Minimum peak EIRP</w:t>
            </w:r>
          </w:p>
          <w:p w14:paraId="55453CF1" w14:textId="77777777" w:rsidR="00E56F74" w:rsidRPr="001F23FC" w:rsidRDefault="00395648" w:rsidP="00E56F74">
            <w:pPr>
              <w:pStyle w:val="TAL"/>
            </w:pPr>
            <w:r w:rsidRPr="001F23FC">
              <w:t>TT = 0.60 x (MTSU</w:t>
            </w:r>
            <w:r w:rsidRPr="001F23FC">
              <w:rPr>
                <w:vertAlign w:val="subscript"/>
              </w:rPr>
              <w:t>IFF</w:t>
            </w:r>
            <w:r w:rsidRPr="001F23FC">
              <w:t xml:space="preserve"> – 0.13) (FR2a)</w:t>
            </w:r>
          </w:p>
          <w:p w14:paraId="5C3FC38A" w14:textId="77777777" w:rsidR="00E56F74" w:rsidRPr="001F23FC" w:rsidRDefault="00E56F74" w:rsidP="00E56F74">
            <w:pPr>
              <w:pStyle w:val="TAL"/>
            </w:pPr>
          </w:p>
          <w:p w14:paraId="153D64BF" w14:textId="77777777" w:rsidR="00E56F74" w:rsidRPr="001F23FC" w:rsidRDefault="00E56F74" w:rsidP="00E56F74">
            <w:pPr>
              <w:pStyle w:val="TAL"/>
            </w:pPr>
            <w:r w:rsidRPr="001F23FC">
              <w:t>PC7</w:t>
            </w:r>
          </w:p>
          <w:p w14:paraId="6F4E9E2B" w14:textId="77777777" w:rsidR="00E56F74" w:rsidRPr="001F23FC" w:rsidRDefault="00E56F74" w:rsidP="00E56F74">
            <w:pPr>
              <w:pStyle w:val="TAL"/>
            </w:pPr>
            <w:r w:rsidRPr="001F23FC">
              <w:t>Minimum peak EIRP</w:t>
            </w:r>
          </w:p>
          <w:p w14:paraId="1B56C7B2" w14:textId="210CF0B8" w:rsidR="00395648" w:rsidRPr="001F23FC" w:rsidRDefault="00E56F74" w:rsidP="00395648">
            <w:pPr>
              <w:pStyle w:val="TAL"/>
            </w:pPr>
            <w:r w:rsidRPr="001F23FC">
              <w:t>TT = 0.60 x (MTSU</w:t>
            </w:r>
            <w:r w:rsidRPr="001F23FC">
              <w:rPr>
                <w:vertAlign w:val="subscript"/>
              </w:rPr>
              <w:t>IFF</w:t>
            </w:r>
            <w:r w:rsidRPr="001F23FC">
              <w:t xml:space="preserve"> - 0.1) (FR2a)</w:t>
            </w:r>
          </w:p>
        </w:tc>
      </w:tr>
      <w:tr w:rsidR="00014D00" w:rsidRPr="001F23FC" w14:paraId="4FB28FD6" w14:textId="77777777" w:rsidTr="00E067D3">
        <w:trPr>
          <w:jc w:val="center"/>
        </w:trPr>
        <w:tc>
          <w:tcPr>
            <w:tcW w:w="2587" w:type="dxa"/>
          </w:tcPr>
          <w:p w14:paraId="52DB282C" w14:textId="77777777" w:rsidR="00014D00" w:rsidRPr="001F23FC" w:rsidRDefault="00014D00" w:rsidP="00014D00">
            <w:pPr>
              <w:pStyle w:val="TAL"/>
              <w:rPr>
                <w:rFonts w:cs="v4.2.0"/>
              </w:rPr>
            </w:pPr>
            <w:r w:rsidRPr="001F23FC">
              <w:rPr>
                <w:rFonts w:cs="v4.2.0"/>
              </w:rPr>
              <w:t>6.2.1.1 UE maximum output power</w:t>
            </w:r>
            <w:r w:rsidRPr="001F23FC">
              <w:t xml:space="preserve"> (</w:t>
            </w:r>
            <w:r w:rsidRPr="001F23FC">
              <w:rPr>
                <w:rFonts w:cs="v4.2.0"/>
              </w:rPr>
              <w:t>TRP)</w:t>
            </w:r>
          </w:p>
        </w:tc>
        <w:tc>
          <w:tcPr>
            <w:tcW w:w="3875" w:type="dxa"/>
          </w:tcPr>
          <w:p w14:paraId="20B25D77" w14:textId="77777777" w:rsidR="00014D00" w:rsidRPr="001F23FC" w:rsidRDefault="00014D00" w:rsidP="00014D00">
            <w:pPr>
              <w:pStyle w:val="TAL"/>
              <w:rPr>
                <w:rFonts w:cs="Arial"/>
                <w:bCs/>
                <w:szCs w:val="18"/>
                <w:u w:val="single"/>
              </w:rPr>
            </w:pPr>
            <w:r w:rsidRPr="001F23FC">
              <w:rPr>
                <w:rFonts w:cs="Arial"/>
                <w:bCs/>
                <w:szCs w:val="18"/>
                <w:u w:val="single"/>
              </w:rPr>
              <w:t>PC3</w:t>
            </w:r>
          </w:p>
          <w:p w14:paraId="75B8597F" w14:textId="77777777" w:rsidR="00014D00" w:rsidRPr="001F23FC" w:rsidRDefault="00014D00" w:rsidP="00014D00">
            <w:pPr>
              <w:pStyle w:val="TAL"/>
              <w:rPr>
                <w:rFonts w:cs="Arial"/>
                <w:bCs/>
                <w:szCs w:val="18"/>
              </w:rPr>
            </w:pPr>
            <w:r w:rsidRPr="001F23FC">
              <w:rPr>
                <w:rFonts w:cs="Arial"/>
                <w:bCs/>
                <w:szCs w:val="18"/>
              </w:rPr>
              <w:t>Max TRP</w:t>
            </w:r>
          </w:p>
          <w:p w14:paraId="3C4E50FA" w14:textId="77777777" w:rsidR="00014D00" w:rsidRPr="001F23FC" w:rsidRDefault="00014D00" w:rsidP="00014D0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38559C5" w14:textId="77777777" w:rsidR="00014D00" w:rsidRPr="001F23FC" w:rsidRDefault="00014D00" w:rsidP="00014D00">
            <w:pPr>
              <w:pStyle w:val="TAL"/>
              <w:rPr>
                <w:rFonts w:cs="Arial"/>
                <w:bCs/>
                <w:szCs w:val="18"/>
              </w:rPr>
            </w:pPr>
            <w:r w:rsidRPr="001F23FC">
              <w:rPr>
                <w:rFonts w:cs="Arial"/>
                <w:bCs/>
                <w:szCs w:val="18"/>
              </w:rPr>
              <w:t>2.77 dB (FR2a, NTC)</w:t>
            </w:r>
          </w:p>
          <w:p w14:paraId="4DD190F7" w14:textId="77777777" w:rsidR="00014D00" w:rsidRPr="001F23FC" w:rsidRDefault="00014D00" w:rsidP="00014D00">
            <w:pPr>
              <w:pStyle w:val="TAL"/>
              <w:rPr>
                <w:rFonts w:cs="Arial"/>
                <w:bCs/>
                <w:szCs w:val="18"/>
              </w:rPr>
            </w:pPr>
            <w:r w:rsidRPr="001F23FC">
              <w:rPr>
                <w:rFonts w:cs="Arial"/>
                <w:bCs/>
                <w:szCs w:val="18"/>
              </w:rPr>
              <w:t>2.89 dB (FR2b, NTC)</w:t>
            </w:r>
          </w:p>
          <w:p w14:paraId="7BB3289F" w14:textId="77777777" w:rsidR="00014D00" w:rsidRPr="006A33BD" w:rsidRDefault="00014D00" w:rsidP="00014D00">
            <w:pPr>
              <w:pStyle w:val="TAL"/>
              <w:rPr>
                <w:rFonts w:cs="Arial"/>
                <w:bCs/>
                <w:szCs w:val="18"/>
                <w:lang w:val="fr-FR"/>
              </w:rPr>
            </w:pPr>
            <w:r w:rsidRPr="006A33BD">
              <w:rPr>
                <w:rFonts w:cs="Arial"/>
                <w:bCs/>
                <w:szCs w:val="18"/>
                <w:lang w:val="fr-FR"/>
              </w:rPr>
              <w:t>3.70 dB (FR2c, NTC)</w:t>
            </w:r>
          </w:p>
          <w:p w14:paraId="232A5440" w14:textId="77777777" w:rsidR="00014D00" w:rsidRPr="006A33BD" w:rsidRDefault="00014D00" w:rsidP="00014D00">
            <w:pPr>
              <w:pStyle w:val="TAL"/>
              <w:rPr>
                <w:rFonts w:cs="Arial"/>
                <w:bCs/>
                <w:szCs w:val="18"/>
                <w:lang w:val="fr-FR"/>
              </w:rPr>
            </w:pPr>
            <w:r w:rsidRPr="006A33BD">
              <w:rPr>
                <w:rFonts w:cs="Arial"/>
                <w:bCs/>
                <w:szCs w:val="18"/>
                <w:lang w:val="fr-FR"/>
              </w:rPr>
              <w:t>2.91 dB (FR2a, ETC)</w:t>
            </w:r>
          </w:p>
          <w:p w14:paraId="29EED1B9" w14:textId="77777777" w:rsidR="00014D00" w:rsidRPr="006A33BD" w:rsidRDefault="00014D00" w:rsidP="00014D00">
            <w:pPr>
              <w:pStyle w:val="TAL"/>
              <w:rPr>
                <w:rFonts w:cs="Arial"/>
                <w:bCs/>
                <w:szCs w:val="18"/>
                <w:lang w:val="fr-FR"/>
              </w:rPr>
            </w:pPr>
            <w:r w:rsidRPr="006A33BD">
              <w:rPr>
                <w:rFonts w:cs="Arial"/>
                <w:bCs/>
                <w:szCs w:val="18"/>
                <w:lang w:val="fr-FR"/>
              </w:rPr>
              <w:t>3.04 dB (FR2b, ETC)</w:t>
            </w:r>
          </w:p>
          <w:p w14:paraId="49F08212" w14:textId="77777777" w:rsidR="00014D00" w:rsidRPr="006A33BD" w:rsidRDefault="00014D00" w:rsidP="00014D00">
            <w:pPr>
              <w:pStyle w:val="TAL"/>
              <w:rPr>
                <w:rFonts w:cs="Arial"/>
                <w:bCs/>
                <w:szCs w:val="18"/>
                <w:lang w:val="fr-FR"/>
              </w:rPr>
            </w:pPr>
            <w:r w:rsidRPr="006A33BD">
              <w:rPr>
                <w:rFonts w:cs="Arial"/>
                <w:bCs/>
                <w:szCs w:val="18"/>
                <w:lang w:val="fr-FR"/>
              </w:rPr>
              <w:t xml:space="preserve"> 3.78 (FR2c, ETC)</w:t>
            </w:r>
          </w:p>
          <w:p w14:paraId="2ABABA8B" w14:textId="77777777" w:rsidR="00014D00" w:rsidRPr="006A33BD" w:rsidRDefault="00014D00" w:rsidP="00014D00">
            <w:pPr>
              <w:pStyle w:val="TAL"/>
              <w:rPr>
                <w:rFonts w:cs="Arial"/>
                <w:bCs/>
                <w:szCs w:val="18"/>
                <w:lang w:val="fr-FR"/>
              </w:rPr>
            </w:pPr>
          </w:p>
          <w:p w14:paraId="58931D58" w14:textId="77777777" w:rsidR="00014D00" w:rsidRPr="001F23FC" w:rsidRDefault="00014D00" w:rsidP="00014D00">
            <w:pPr>
              <w:pStyle w:val="TAL"/>
              <w:rPr>
                <w:rFonts w:cs="Arial"/>
                <w:bCs/>
                <w:szCs w:val="18"/>
                <w:u w:val="single"/>
              </w:rPr>
            </w:pPr>
            <w:r w:rsidRPr="001F23FC">
              <w:rPr>
                <w:rFonts w:cs="Arial"/>
                <w:bCs/>
                <w:szCs w:val="18"/>
                <w:u w:val="single"/>
              </w:rPr>
              <w:t>PC1</w:t>
            </w:r>
          </w:p>
          <w:p w14:paraId="1ED99150" w14:textId="77777777" w:rsidR="00014D00" w:rsidRPr="001F23FC" w:rsidRDefault="00014D00" w:rsidP="00014D00">
            <w:pPr>
              <w:pStyle w:val="TAL"/>
              <w:rPr>
                <w:rFonts w:cs="Arial"/>
                <w:bCs/>
                <w:szCs w:val="18"/>
              </w:rPr>
            </w:pPr>
            <w:r w:rsidRPr="001F23FC">
              <w:rPr>
                <w:rFonts w:cs="Arial"/>
                <w:bCs/>
                <w:szCs w:val="18"/>
              </w:rPr>
              <w:t>Max TRP</w:t>
            </w:r>
          </w:p>
          <w:p w14:paraId="1BA86376" w14:textId="77777777" w:rsidR="00014D00" w:rsidRPr="001F23FC" w:rsidRDefault="00014D00" w:rsidP="00014D00">
            <w:pPr>
              <w:pStyle w:val="TAL"/>
              <w:rPr>
                <w:rFonts w:cs="Arial"/>
                <w:bCs/>
                <w:szCs w:val="18"/>
              </w:rPr>
            </w:pPr>
            <w:r w:rsidRPr="001F23FC">
              <w:rPr>
                <w:rFonts w:cs="Arial"/>
                <w:bCs/>
                <w:szCs w:val="18"/>
              </w:rPr>
              <w:t>IFF (Max Device size ≤ 30 cm)</w:t>
            </w:r>
          </w:p>
          <w:p w14:paraId="25FC5E97" w14:textId="77777777" w:rsidR="00014D00" w:rsidRPr="001F23FC" w:rsidRDefault="00014D00" w:rsidP="00014D00">
            <w:pPr>
              <w:pStyle w:val="TAL"/>
              <w:rPr>
                <w:rFonts w:cs="Arial"/>
                <w:bCs/>
                <w:szCs w:val="18"/>
              </w:rPr>
            </w:pPr>
            <w:r w:rsidRPr="001F23FC">
              <w:rPr>
                <w:rFonts w:cs="Arial"/>
                <w:bCs/>
                <w:szCs w:val="18"/>
              </w:rPr>
              <w:t>2.78 dB (FR2a, NTC)</w:t>
            </w:r>
          </w:p>
          <w:p w14:paraId="5DC58D96" w14:textId="77777777" w:rsidR="00014D00" w:rsidRPr="001F23FC" w:rsidRDefault="00014D00" w:rsidP="00014D00">
            <w:pPr>
              <w:pStyle w:val="TAL"/>
              <w:rPr>
                <w:rFonts w:cs="Arial"/>
                <w:bCs/>
                <w:szCs w:val="18"/>
              </w:rPr>
            </w:pPr>
            <w:r w:rsidRPr="001F23FC">
              <w:rPr>
                <w:rFonts w:cs="Arial"/>
                <w:bCs/>
                <w:szCs w:val="18"/>
              </w:rPr>
              <w:t>2.87 dB (FR2b, NTC)</w:t>
            </w:r>
          </w:p>
          <w:p w14:paraId="7ED59F4F"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644DA883" w14:textId="77777777" w:rsidR="00014D00" w:rsidRPr="006A33BD" w:rsidRDefault="00014D00" w:rsidP="00014D00">
            <w:pPr>
              <w:pStyle w:val="TAL"/>
              <w:rPr>
                <w:rFonts w:cs="Arial"/>
                <w:bCs/>
                <w:szCs w:val="18"/>
                <w:lang w:val="fr-FR"/>
              </w:rPr>
            </w:pPr>
            <w:r w:rsidRPr="006A33BD">
              <w:rPr>
                <w:rFonts w:cs="Arial"/>
                <w:bCs/>
                <w:szCs w:val="18"/>
                <w:lang w:val="fr-FR"/>
              </w:rPr>
              <w:t>3.03 dB (FR2b, ETC)</w:t>
            </w:r>
          </w:p>
          <w:p w14:paraId="12468B86" w14:textId="77777777" w:rsidR="00014D00" w:rsidRPr="006A33BD" w:rsidRDefault="00014D00" w:rsidP="00014D00">
            <w:pPr>
              <w:pStyle w:val="TAL"/>
              <w:rPr>
                <w:rFonts w:cs="Arial"/>
                <w:bCs/>
                <w:szCs w:val="18"/>
                <w:lang w:val="fr-FR"/>
              </w:rPr>
            </w:pPr>
          </w:p>
          <w:p w14:paraId="376356AB" w14:textId="77777777" w:rsidR="00014D00" w:rsidRPr="001F23FC" w:rsidRDefault="00014D00" w:rsidP="00014D00">
            <w:pPr>
              <w:pStyle w:val="TAL"/>
              <w:rPr>
                <w:rFonts w:cs="Arial"/>
                <w:bCs/>
                <w:szCs w:val="18"/>
                <w:u w:val="single"/>
              </w:rPr>
            </w:pPr>
            <w:r w:rsidRPr="001F23FC">
              <w:rPr>
                <w:rFonts w:cs="Arial"/>
                <w:bCs/>
                <w:szCs w:val="18"/>
                <w:u w:val="single"/>
              </w:rPr>
              <w:t>PC5</w:t>
            </w:r>
          </w:p>
          <w:p w14:paraId="7900A06E" w14:textId="77777777" w:rsidR="00014D00" w:rsidRPr="001F23FC" w:rsidRDefault="00014D00" w:rsidP="00014D00">
            <w:pPr>
              <w:pStyle w:val="TAL"/>
              <w:rPr>
                <w:rFonts w:cs="Arial"/>
                <w:bCs/>
                <w:szCs w:val="18"/>
              </w:rPr>
            </w:pPr>
            <w:r w:rsidRPr="001F23FC">
              <w:rPr>
                <w:rFonts w:cs="Arial"/>
                <w:bCs/>
                <w:szCs w:val="18"/>
              </w:rPr>
              <w:t>Max TRP</w:t>
            </w:r>
          </w:p>
          <w:p w14:paraId="281792A6" w14:textId="77777777" w:rsidR="00014D00" w:rsidRPr="001F23FC" w:rsidRDefault="00014D00" w:rsidP="00014D00">
            <w:pPr>
              <w:pStyle w:val="TAL"/>
              <w:rPr>
                <w:rFonts w:cs="Arial"/>
                <w:bCs/>
                <w:szCs w:val="18"/>
              </w:rPr>
            </w:pPr>
            <w:r w:rsidRPr="001F23FC">
              <w:rPr>
                <w:rFonts w:cs="Arial"/>
                <w:bCs/>
                <w:szCs w:val="18"/>
              </w:rPr>
              <w:t>IFF (Max Device size ≤ 30 cm)</w:t>
            </w:r>
          </w:p>
          <w:p w14:paraId="2B61B95B"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F10A3BC"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1C664EAC" w14:textId="77777777" w:rsidR="00014D00" w:rsidRPr="006A33BD" w:rsidRDefault="00014D00" w:rsidP="00014D00">
            <w:pPr>
              <w:pStyle w:val="TAL"/>
              <w:rPr>
                <w:rFonts w:cs="Arial"/>
                <w:bCs/>
                <w:szCs w:val="18"/>
                <w:lang w:val="fr-FR"/>
              </w:rPr>
            </w:pPr>
          </w:p>
          <w:p w14:paraId="1BE4DB21" w14:textId="77777777" w:rsidR="00014D00" w:rsidRPr="001F23FC" w:rsidRDefault="00014D00" w:rsidP="00014D00">
            <w:pPr>
              <w:pStyle w:val="TAL"/>
              <w:rPr>
                <w:rFonts w:cs="Arial"/>
                <w:bCs/>
                <w:szCs w:val="18"/>
                <w:u w:val="single"/>
              </w:rPr>
            </w:pPr>
            <w:r w:rsidRPr="001F23FC">
              <w:rPr>
                <w:rFonts w:cs="Arial"/>
                <w:bCs/>
                <w:szCs w:val="18"/>
                <w:u w:val="single"/>
              </w:rPr>
              <w:t>PC6</w:t>
            </w:r>
          </w:p>
          <w:p w14:paraId="35B72EC5" w14:textId="77777777" w:rsidR="00014D00" w:rsidRPr="001F23FC" w:rsidRDefault="00014D00" w:rsidP="00014D00">
            <w:pPr>
              <w:pStyle w:val="TAL"/>
              <w:rPr>
                <w:rFonts w:cs="Arial"/>
                <w:bCs/>
                <w:szCs w:val="18"/>
              </w:rPr>
            </w:pPr>
            <w:r w:rsidRPr="001F23FC">
              <w:rPr>
                <w:rFonts w:cs="Arial"/>
                <w:bCs/>
                <w:szCs w:val="18"/>
              </w:rPr>
              <w:t>Max TRP</w:t>
            </w:r>
          </w:p>
          <w:p w14:paraId="4F8A14BB" w14:textId="77777777" w:rsidR="00014D00" w:rsidRPr="001F23FC" w:rsidRDefault="00014D00" w:rsidP="00014D00">
            <w:pPr>
              <w:pStyle w:val="TAL"/>
              <w:rPr>
                <w:rFonts w:cs="Arial"/>
                <w:bCs/>
                <w:szCs w:val="18"/>
              </w:rPr>
            </w:pPr>
            <w:r w:rsidRPr="001F23FC">
              <w:rPr>
                <w:rFonts w:cs="Arial"/>
                <w:bCs/>
                <w:szCs w:val="18"/>
              </w:rPr>
              <w:t>IFF (Max Device size ≤ 30 cm)</w:t>
            </w:r>
          </w:p>
          <w:p w14:paraId="7F4A299D"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E14CDD7"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5E7A36B4" w14:textId="77777777" w:rsidR="00353372" w:rsidRPr="006A33BD" w:rsidRDefault="00353372" w:rsidP="00353372">
            <w:pPr>
              <w:pStyle w:val="TAL"/>
              <w:rPr>
                <w:rFonts w:cs="Arial"/>
                <w:bCs/>
                <w:szCs w:val="18"/>
                <w:lang w:val="fr-FR"/>
              </w:rPr>
            </w:pPr>
          </w:p>
          <w:p w14:paraId="119183E4" w14:textId="77777777" w:rsidR="00353372" w:rsidRPr="001F23FC" w:rsidRDefault="00353372" w:rsidP="00353372">
            <w:pPr>
              <w:pStyle w:val="TAL"/>
              <w:rPr>
                <w:rFonts w:cs="Arial"/>
                <w:bCs/>
                <w:szCs w:val="18"/>
                <w:u w:val="single"/>
              </w:rPr>
            </w:pPr>
            <w:r w:rsidRPr="001F23FC">
              <w:rPr>
                <w:rFonts w:cs="Arial"/>
                <w:bCs/>
                <w:szCs w:val="18"/>
                <w:u w:val="single"/>
              </w:rPr>
              <w:t>PC7</w:t>
            </w:r>
          </w:p>
          <w:p w14:paraId="167D75E8" w14:textId="77777777" w:rsidR="00353372" w:rsidRPr="001F23FC" w:rsidRDefault="00353372" w:rsidP="00353372">
            <w:pPr>
              <w:pStyle w:val="TAL"/>
              <w:rPr>
                <w:rFonts w:cs="Arial"/>
                <w:bCs/>
                <w:szCs w:val="18"/>
              </w:rPr>
            </w:pPr>
            <w:r w:rsidRPr="001F23FC">
              <w:rPr>
                <w:rFonts w:cs="Arial"/>
                <w:bCs/>
                <w:szCs w:val="18"/>
              </w:rPr>
              <w:t>Max TRP</w:t>
            </w:r>
          </w:p>
          <w:p w14:paraId="662101F9" w14:textId="77777777" w:rsidR="00353372" w:rsidRPr="001F23FC" w:rsidRDefault="00353372" w:rsidP="00353372">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B558C3E" w14:textId="77777777" w:rsidR="00353372" w:rsidRPr="006A33BD" w:rsidRDefault="00353372" w:rsidP="00353372">
            <w:pPr>
              <w:pStyle w:val="TAL"/>
              <w:rPr>
                <w:rFonts w:cs="Arial"/>
                <w:bCs/>
                <w:szCs w:val="18"/>
                <w:lang w:val="fr-FR"/>
              </w:rPr>
            </w:pPr>
            <w:r w:rsidRPr="006A33BD">
              <w:rPr>
                <w:rFonts w:cs="Arial"/>
                <w:bCs/>
                <w:szCs w:val="18"/>
                <w:lang w:val="fr-FR"/>
              </w:rPr>
              <w:t>2.77 dB (FR2a, NTC)</w:t>
            </w:r>
          </w:p>
          <w:p w14:paraId="7B27A658" w14:textId="2F6350D4" w:rsidR="00014D00" w:rsidRPr="006A33BD" w:rsidRDefault="00353372" w:rsidP="00014D00">
            <w:pPr>
              <w:pStyle w:val="TAL"/>
              <w:rPr>
                <w:rFonts w:cs="Arial"/>
                <w:bCs/>
                <w:szCs w:val="18"/>
                <w:lang w:val="fr-FR"/>
              </w:rPr>
            </w:pPr>
            <w:r w:rsidRPr="006A33BD">
              <w:rPr>
                <w:rFonts w:cs="Arial"/>
                <w:bCs/>
                <w:szCs w:val="18"/>
                <w:lang w:val="fr-FR"/>
              </w:rPr>
              <w:t>2.91 dB (FR2a, ETC)</w:t>
            </w:r>
          </w:p>
        </w:tc>
        <w:tc>
          <w:tcPr>
            <w:tcW w:w="3247" w:type="dxa"/>
          </w:tcPr>
          <w:p w14:paraId="2BA214CF" w14:textId="77777777" w:rsidR="00014D00" w:rsidRPr="001F23FC" w:rsidRDefault="00014D00" w:rsidP="00014D00">
            <w:pPr>
              <w:pStyle w:val="TAL"/>
            </w:pPr>
            <w:r w:rsidRPr="001F23FC">
              <w:t>Max TRP</w:t>
            </w:r>
          </w:p>
          <w:p w14:paraId="2926C725" w14:textId="04050E49" w:rsidR="00014D00" w:rsidRPr="001F23FC" w:rsidRDefault="00014D00" w:rsidP="00014D00">
            <w:pPr>
              <w:pStyle w:val="TAL"/>
            </w:pPr>
            <w:r w:rsidRPr="001F23FC">
              <w:t>TT = 0.60 x MTSU</w:t>
            </w:r>
            <w:r w:rsidRPr="001F23FC">
              <w:rPr>
                <w:vertAlign w:val="subscript"/>
              </w:rPr>
              <w:t>IFF</w:t>
            </w:r>
          </w:p>
        </w:tc>
      </w:tr>
      <w:tr w:rsidR="00E56F74" w:rsidRPr="001F23FC" w14:paraId="72E13442" w14:textId="77777777" w:rsidTr="00E067D3">
        <w:trPr>
          <w:jc w:val="center"/>
        </w:trPr>
        <w:tc>
          <w:tcPr>
            <w:tcW w:w="2587" w:type="dxa"/>
          </w:tcPr>
          <w:p w14:paraId="15819CBF" w14:textId="0CEA35CA" w:rsidR="00E56F74" w:rsidRPr="001F23FC" w:rsidRDefault="00E56F74" w:rsidP="00E56F74">
            <w:pPr>
              <w:pStyle w:val="TAL"/>
              <w:rPr>
                <w:rFonts w:cs="v4.2.0"/>
              </w:rPr>
            </w:pPr>
            <w:r w:rsidRPr="001F23FC">
              <w:rPr>
                <w:rFonts w:cs="v4.2.0"/>
              </w:rPr>
              <w:t>6.2.1.1_1 UE maximum output power – EIRP (Rel-16 and forward)</w:t>
            </w:r>
          </w:p>
        </w:tc>
        <w:tc>
          <w:tcPr>
            <w:tcW w:w="3875" w:type="dxa"/>
          </w:tcPr>
          <w:p w14:paraId="28670BFA" w14:textId="101E4CBE" w:rsidR="00E56F74" w:rsidRPr="001F23FC" w:rsidRDefault="00E56F74" w:rsidP="00E56F74">
            <w:pPr>
              <w:pStyle w:val="TAL"/>
              <w:rPr>
                <w:rFonts w:cs="Arial"/>
                <w:bCs/>
                <w:szCs w:val="18"/>
                <w:u w:val="single"/>
              </w:rPr>
            </w:pPr>
            <w:r w:rsidRPr="001F23FC">
              <w:rPr>
                <w:rFonts w:cs="Arial"/>
                <w:bCs/>
                <w:szCs w:val="18"/>
                <w:u w:val="single"/>
              </w:rPr>
              <w:t>Same as 6.2.1.1</w:t>
            </w:r>
          </w:p>
        </w:tc>
        <w:tc>
          <w:tcPr>
            <w:tcW w:w="3247" w:type="dxa"/>
          </w:tcPr>
          <w:p w14:paraId="14433F54" w14:textId="77777777" w:rsidR="00E56F74" w:rsidRPr="001F23FC" w:rsidRDefault="00E56F74" w:rsidP="00E56F74">
            <w:pPr>
              <w:pStyle w:val="TAL"/>
            </w:pPr>
          </w:p>
        </w:tc>
      </w:tr>
      <w:tr w:rsidR="00F40E20" w:rsidRPr="001F23FC" w14:paraId="31694D65" w14:textId="77777777" w:rsidTr="00E067D3">
        <w:trPr>
          <w:jc w:val="center"/>
        </w:trPr>
        <w:tc>
          <w:tcPr>
            <w:tcW w:w="2587" w:type="dxa"/>
          </w:tcPr>
          <w:p w14:paraId="1044E3D4" w14:textId="77777777" w:rsidR="00F40E20" w:rsidRPr="001F23FC" w:rsidRDefault="00F40E20" w:rsidP="00F40E20">
            <w:pPr>
              <w:pStyle w:val="TAL"/>
            </w:pPr>
            <w:r w:rsidRPr="001F23FC">
              <w:rPr>
                <w:rFonts w:cs="v4.2.0"/>
              </w:rPr>
              <w:t>6.2.1.2 UE maximum output power</w:t>
            </w:r>
            <w:r w:rsidRPr="001F23FC">
              <w:t xml:space="preserve"> (</w:t>
            </w:r>
            <w:r w:rsidRPr="001F23FC">
              <w:rPr>
                <w:rFonts w:cs="v4.2.0"/>
              </w:rPr>
              <w:t>Spherical coverage)</w:t>
            </w:r>
          </w:p>
        </w:tc>
        <w:tc>
          <w:tcPr>
            <w:tcW w:w="3875" w:type="dxa"/>
          </w:tcPr>
          <w:p w14:paraId="35E40B85" w14:textId="77777777" w:rsidR="00F40E20" w:rsidRPr="001F23FC" w:rsidRDefault="00F40E20" w:rsidP="00F40E20">
            <w:pPr>
              <w:pStyle w:val="TAL"/>
              <w:rPr>
                <w:rFonts w:cs="Arial"/>
                <w:bCs/>
                <w:szCs w:val="18"/>
                <w:u w:val="single"/>
              </w:rPr>
            </w:pPr>
            <w:r w:rsidRPr="001F23FC">
              <w:rPr>
                <w:rFonts w:cs="Arial"/>
                <w:bCs/>
                <w:szCs w:val="18"/>
                <w:u w:val="single"/>
              </w:rPr>
              <w:t>PC1</w:t>
            </w:r>
          </w:p>
          <w:p w14:paraId="089AAD75" w14:textId="77777777" w:rsidR="00F40E20" w:rsidRPr="001F23FC" w:rsidRDefault="00F40E20" w:rsidP="00F40E20">
            <w:pPr>
              <w:pStyle w:val="TAL"/>
              <w:rPr>
                <w:rFonts w:cs="Arial"/>
                <w:bCs/>
                <w:szCs w:val="18"/>
              </w:rPr>
            </w:pPr>
            <w:r w:rsidRPr="001F23FC">
              <w:rPr>
                <w:rFonts w:cs="Arial"/>
                <w:bCs/>
                <w:szCs w:val="18"/>
              </w:rPr>
              <w:t>IFF (Max Device size ≤ 30 cm)</w:t>
            </w:r>
          </w:p>
          <w:p w14:paraId="30FD2790" w14:textId="77777777" w:rsidR="00F40E20" w:rsidRPr="001F23FC" w:rsidRDefault="00F40E20" w:rsidP="00F40E20">
            <w:pPr>
              <w:pStyle w:val="TAL"/>
              <w:rPr>
                <w:rFonts w:cs="Arial"/>
                <w:bCs/>
                <w:szCs w:val="18"/>
              </w:rPr>
            </w:pPr>
            <w:r w:rsidRPr="001F23FC">
              <w:rPr>
                <w:rFonts w:cs="Arial"/>
                <w:bCs/>
                <w:szCs w:val="18"/>
              </w:rPr>
              <w:t>2.69 dB (FR2a)</w:t>
            </w:r>
          </w:p>
          <w:p w14:paraId="7AE392C8" w14:textId="77777777" w:rsidR="00F40E20" w:rsidRPr="001F23FC" w:rsidRDefault="00F40E20" w:rsidP="00F40E20">
            <w:pPr>
              <w:pStyle w:val="TAL"/>
              <w:rPr>
                <w:rFonts w:cs="Arial"/>
                <w:bCs/>
                <w:szCs w:val="18"/>
              </w:rPr>
            </w:pPr>
            <w:r w:rsidRPr="001F23FC">
              <w:rPr>
                <w:rFonts w:cs="Arial"/>
                <w:bCs/>
                <w:szCs w:val="18"/>
              </w:rPr>
              <w:t>2.69 dB (FR2b)</w:t>
            </w:r>
          </w:p>
          <w:p w14:paraId="0782E9D6" w14:textId="77777777" w:rsidR="00F40E20" w:rsidRPr="001F23FC" w:rsidRDefault="00F40E20" w:rsidP="00F40E20">
            <w:pPr>
              <w:pStyle w:val="TAL"/>
              <w:rPr>
                <w:rFonts w:cs="Arial"/>
                <w:bCs/>
                <w:szCs w:val="18"/>
              </w:rPr>
            </w:pPr>
          </w:p>
          <w:p w14:paraId="44516EDD" w14:textId="77777777" w:rsidR="00F40E20" w:rsidRPr="001F23FC" w:rsidRDefault="00F40E20" w:rsidP="00F40E20">
            <w:pPr>
              <w:pStyle w:val="TAL"/>
              <w:rPr>
                <w:rFonts w:cs="Arial"/>
                <w:bCs/>
                <w:szCs w:val="18"/>
                <w:u w:val="single"/>
              </w:rPr>
            </w:pPr>
            <w:r w:rsidRPr="001F23FC">
              <w:rPr>
                <w:rFonts w:cs="Arial"/>
                <w:bCs/>
                <w:szCs w:val="18"/>
                <w:u w:val="single"/>
              </w:rPr>
              <w:t>PC2</w:t>
            </w:r>
          </w:p>
          <w:p w14:paraId="0316F000" w14:textId="77777777" w:rsidR="00F40E20" w:rsidRPr="001F23FC" w:rsidRDefault="00F40E20" w:rsidP="00F40E20">
            <w:pPr>
              <w:pStyle w:val="TAL"/>
              <w:rPr>
                <w:rFonts w:cs="Arial"/>
                <w:bCs/>
                <w:szCs w:val="18"/>
              </w:rPr>
            </w:pPr>
            <w:r w:rsidRPr="001F23FC">
              <w:rPr>
                <w:rFonts w:cs="Arial"/>
                <w:bCs/>
                <w:szCs w:val="18"/>
              </w:rPr>
              <w:t>TBD</w:t>
            </w:r>
          </w:p>
          <w:p w14:paraId="2201F011" w14:textId="77777777" w:rsidR="00F40E20" w:rsidRPr="001F23FC" w:rsidRDefault="00F40E20" w:rsidP="00F40E20">
            <w:pPr>
              <w:pStyle w:val="TAL"/>
              <w:rPr>
                <w:rFonts w:cs="Arial"/>
                <w:bCs/>
                <w:szCs w:val="18"/>
              </w:rPr>
            </w:pPr>
          </w:p>
          <w:p w14:paraId="3F637B45" w14:textId="77777777" w:rsidR="00F40E20" w:rsidRPr="001F23FC" w:rsidRDefault="00F40E20" w:rsidP="00F40E20">
            <w:pPr>
              <w:pStyle w:val="TAL"/>
              <w:rPr>
                <w:rFonts w:cs="Arial"/>
                <w:bCs/>
                <w:szCs w:val="18"/>
                <w:u w:val="single"/>
              </w:rPr>
            </w:pPr>
            <w:r w:rsidRPr="001F23FC">
              <w:rPr>
                <w:rFonts w:cs="Arial"/>
                <w:bCs/>
                <w:szCs w:val="18"/>
                <w:u w:val="single"/>
              </w:rPr>
              <w:t>PC3</w:t>
            </w:r>
          </w:p>
          <w:p w14:paraId="667CCE4C"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D031758" w14:textId="77777777" w:rsidR="00F40E20" w:rsidRPr="001F23FC" w:rsidRDefault="00F40E20" w:rsidP="00F40E20">
            <w:pPr>
              <w:pStyle w:val="TAL"/>
              <w:rPr>
                <w:rFonts w:cs="Arial"/>
                <w:bCs/>
                <w:szCs w:val="18"/>
              </w:rPr>
            </w:pPr>
            <w:r w:rsidRPr="001F23FC">
              <w:rPr>
                <w:rFonts w:cs="Arial"/>
                <w:bCs/>
                <w:szCs w:val="18"/>
              </w:rPr>
              <w:t>2.69 dB (FR2a)</w:t>
            </w:r>
          </w:p>
          <w:p w14:paraId="5AA36DB9" w14:textId="77777777" w:rsidR="00F40E20" w:rsidRPr="001F23FC" w:rsidRDefault="00F40E20" w:rsidP="00F40E20">
            <w:pPr>
              <w:pStyle w:val="TAL"/>
              <w:rPr>
                <w:rFonts w:cs="Arial"/>
                <w:bCs/>
                <w:szCs w:val="18"/>
              </w:rPr>
            </w:pPr>
            <w:r w:rsidRPr="001F23FC">
              <w:rPr>
                <w:rFonts w:cs="Arial"/>
                <w:bCs/>
                <w:szCs w:val="18"/>
              </w:rPr>
              <w:t>2.69 dB (FR2b)</w:t>
            </w:r>
          </w:p>
          <w:p w14:paraId="4AB53B7B" w14:textId="77777777" w:rsidR="00F40E20" w:rsidRPr="001F23FC" w:rsidRDefault="00F40E20" w:rsidP="00F40E20">
            <w:pPr>
              <w:pStyle w:val="TAL"/>
              <w:rPr>
                <w:rFonts w:cs="Arial"/>
                <w:bCs/>
                <w:szCs w:val="18"/>
              </w:rPr>
            </w:pPr>
            <w:r w:rsidRPr="001F23FC">
              <w:rPr>
                <w:rFonts w:cs="Arial"/>
                <w:bCs/>
                <w:szCs w:val="18"/>
              </w:rPr>
              <w:t>3.50 dB (FR2c)</w:t>
            </w:r>
          </w:p>
          <w:p w14:paraId="25B7BF64" w14:textId="77777777" w:rsidR="00F40E20" w:rsidRPr="001F23FC" w:rsidRDefault="00F40E20" w:rsidP="00F40E20">
            <w:pPr>
              <w:pStyle w:val="TAL"/>
              <w:rPr>
                <w:rFonts w:cs="Arial"/>
                <w:bCs/>
                <w:szCs w:val="18"/>
              </w:rPr>
            </w:pPr>
          </w:p>
          <w:p w14:paraId="153633C6" w14:textId="77777777" w:rsidR="00F40E20" w:rsidRPr="001F23FC" w:rsidRDefault="00F40E20" w:rsidP="00F40E20">
            <w:pPr>
              <w:pStyle w:val="TAL"/>
              <w:rPr>
                <w:rFonts w:cs="Arial"/>
                <w:bCs/>
                <w:szCs w:val="18"/>
                <w:u w:val="single"/>
              </w:rPr>
            </w:pPr>
            <w:r w:rsidRPr="001F23FC">
              <w:rPr>
                <w:rFonts w:cs="Arial"/>
                <w:bCs/>
                <w:szCs w:val="18"/>
                <w:u w:val="single"/>
              </w:rPr>
              <w:t>PC4</w:t>
            </w:r>
          </w:p>
          <w:p w14:paraId="5B6D019A" w14:textId="77777777" w:rsidR="00F40E20" w:rsidRPr="001F23FC" w:rsidRDefault="00F40E20" w:rsidP="00F40E20">
            <w:pPr>
              <w:pStyle w:val="TAL"/>
              <w:rPr>
                <w:rFonts w:cs="Arial"/>
                <w:bCs/>
                <w:szCs w:val="18"/>
              </w:rPr>
            </w:pPr>
            <w:r w:rsidRPr="001F23FC">
              <w:rPr>
                <w:rFonts w:cs="Arial"/>
                <w:bCs/>
                <w:szCs w:val="18"/>
              </w:rPr>
              <w:t>TBD</w:t>
            </w:r>
          </w:p>
          <w:p w14:paraId="7FE36681" w14:textId="77777777" w:rsidR="00F40E20" w:rsidRPr="001F23FC" w:rsidRDefault="00F40E20" w:rsidP="00F40E20">
            <w:pPr>
              <w:pStyle w:val="TAL"/>
              <w:rPr>
                <w:rFonts w:cs="Arial"/>
                <w:bCs/>
                <w:szCs w:val="18"/>
              </w:rPr>
            </w:pPr>
          </w:p>
          <w:p w14:paraId="51E062D7" w14:textId="77777777" w:rsidR="00F40E20" w:rsidRPr="001F23FC" w:rsidRDefault="00F40E20" w:rsidP="00F40E20">
            <w:pPr>
              <w:pStyle w:val="TAL"/>
              <w:rPr>
                <w:rFonts w:cs="Arial"/>
                <w:bCs/>
                <w:szCs w:val="18"/>
                <w:u w:val="single"/>
              </w:rPr>
            </w:pPr>
            <w:r w:rsidRPr="001F23FC">
              <w:rPr>
                <w:rFonts w:cs="Arial"/>
                <w:bCs/>
                <w:szCs w:val="18"/>
                <w:u w:val="single"/>
              </w:rPr>
              <w:t>PC5</w:t>
            </w:r>
          </w:p>
          <w:p w14:paraId="283CB53D" w14:textId="77777777" w:rsidR="00F40E20" w:rsidRPr="001F23FC" w:rsidRDefault="00F40E20" w:rsidP="00F40E20">
            <w:pPr>
              <w:pStyle w:val="TAL"/>
              <w:rPr>
                <w:rFonts w:cs="Arial"/>
                <w:bCs/>
                <w:szCs w:val="18"/>
              </w:rPr>
            </w:pPr>
            <w:r w:rsidRPr="001F23FC">
              <w:rPr>
                <w:rFonts w:cs="Arial"/>
                <w:bCs/>
                <w:szCs w:val="18"/>
              </w:rPr>
              <w:t>IFF (Max Device size ≤ 30 cm)</w:t>
            </w:r>
          </w:p>
          <w:p w14:paraId="3C01A48D" w14:textId="77777777" w:rsidR="00F40E20" w:rsidRPr="001F23FC" w:rsidRDefault="00F40E20" w:rsidP="00F40E20">
            <w:pPr>
              <w:pStyle w:val="TAL"/>
              <w:rPr>
                <w:rFonts w:cs="Arial"/>
                <w:bCs/>
                <w:szCs w:val="18"/>
              </w:rPr>
            </w:pPr>
            <w:r w:rsidRPr="001F23FC">
              <w:rPr>
                <w:rFonts w:cs="Arial"/>
                <w:bCs/>
                <w:szCs w:val="18"/>
              </w:rPr>
              <w:t>2.69 dB (FR2a)</w:t>
            </w:r>
          </w:p>
          <w:p w14:paraId="1E087029" w14:textId="77777777" w:rsidR="009065DA" w:rsidRDefault="009065DA" w:rsidP="00F40E20">
            <w:pPr>
              <w:pStyle w:val="TAL"/>
              <w:rPr>
                <w:rFonts w:cs="Arial"/>
                <w:bCs/>
                <w:szCs w:val="18"/>
              </w:rPr>
            </w:pPr>
          </w:p>
          <w:p w14:paraId="1E6CFE01" w14:textId="77777777" w:rsidR="009065DA" w:rsidRDefault="009065DA" w:rsidP="00F40E20">
            <w:pPr>
              <w:pStyle w:val="TAL"/>
              <w:rPr>
                <w:rFonts w:cs="Arial"/>
                <w:bCs/>
                <w:szCs w:val="18"/>
              </w:rPr>
            </w:pPr>
            <w:r>
              <w:rPr>
                <w:rFonts w:cs="Arial"/>
                <w:bCs/>
                <w:szCs w:val="18"/>
              </w:rPr>
              <w:t>PC6</w:t>
            </w:r>
          </w:p>
          <w:p w14:paraId="3394B360" w14:textId="77777777" w:rsidR="009065DA" w:rsidRDefault="009065DA" w:rsidP="00F40E20">
            <w:pPr>
              <w:pStyle w:val="TAL"/>
              <w:rPr>
                <w:rFonts w:cs="Arial"/>
                <w:bCs/>
                <w:szCs w:val="18"/>
              </w:rPr>
            </w:pPr>
            <w:r>
              <w:rPr>
                <w:rFonts w:cs="Arial"/>
                <w:bCs/>
                <w:szCs w:val="18"/>
              </w:rPr>
              <w:t>IFF (Max Device size ≤ 30 cm)</w:t>
            </w:r>
          </w:p>
          <w:p w14:paraId="50CBD875" w14:textId="77777777" w:rsidR="009065DA" w:rsidRDefault="009065DA" w:rsidP="00F40E20">
            <w:pPr>
              <w:pStyle w:val="TAL"/>
              <w:rPr>
                <w:rFonts w:cs="Arial"/>
                <w:bCs/>
                <w:szCs w:val="18"/>
              </w:rPr>
            </w:pPr>
            <w:r>
              <w:rPr>
                <w:rFonts w:cs="Arial"/>
                <w:bCs/>
                <w:szCs w:val="18"/>
              </w:rPr>
              <w:t>3.11 dB (FR2a)</w:t>
            </w:r>
          </w:p>
          <w:p w14:paraId="26128253" w14:textId="6AB22F42" w:rsidR="00F40E20" w:rsidRPr="001F23FC" w:rsidRDefault="00F40E20" w:rsidP="00F40E20">
            <w:pPr>
              <w:pStyle w:val="TAL"/>
              <w:rPr>
                <w:rFonts w:cs="Arial"/>
                <w:bCs/>
                <w:szCs w:val="18"/>
              </w:rPr>
            </w:pPr>
          </w:p>
          <w:p w14:paraId="2F1E8079" w14:textId="77777777" w:rsidR="00F40E20" w:rsidRPr="001F23FC" w:rsidRDefault="00F40E20" w:rsidP="00F40E20">
            <w:pPr>
              <w:pStyle w:val="TAL"/>
              <w:rPr>
                <w:rFonts w:cs="Arial"/>
                <w:bCs/>
                <w:szCs w:val="18"/>
                <w:u w:val="single"/>
              </w:rPr>
            </w:pPr>
            <w:r w:rsidRPr="001F23FC">
              <w:rPr>
                <w:rFonts w:cs="Arial"/>
                <w:bCs/>
                <w:szCs w:val="18"/>
                <w:u w:val="single"/>
              </w:rPr>
              <w:t>PC7</w:t>
            </w:r>
          </w:p>
          <w:p w14:paraId="40335F06"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7A2D944B" w14:textId="09DDF5E7" w:rsidR="00F40E20" w:rsidRPr="001F23FC" w:rsidRDefault="00F40E20" w:rsidP="00F40E20">
            <w:pPr>
              <w:pStyle w:val="TAL"/>
              <w:rPr>
                <w:rFonts w:cs="Arial"/>
                <w:bCs/>
                <w:szCs w:val="18"/>
              </w:rPr>
            </w:pPr>
            <w:r w:rsidRPr="001F23FC">
              <w:rPr>
                <w:rFonts w:cs="Arial"/>
                <w:bCs/>
                <w:szCs w:val="18"/>
              </w:rPr>
              <w:t>2.69 dB (FR2a)</w:t>
            </w:r>
          </w:p>
        </w:tc>
        <w:tc>
          <w:tcPr>
            <w:tcW w:w="3247" w:type="dxa"/>
          </w:tcPr>
          <w:p w14:paraId="303B8608" w14:textId="77777777" w:rsidR="00F40E20" w:rsidRPr="009065DA" w:rsidRDefault="00F40E20" w:rsidP="00F40E20">
            <w:pPr>
              <w:pStyle w:val="TAL"/>
            </w:pPr>
            <w:r w:rsidRPr="009065DA">
              <w:t>PC3</w:t>
            </w:r>
          </w:p>
          <w:p w14:paraId="7691B8B8"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4F68668D" w14:textId="77777777" w:rsidR="00F40E20" w:rsidRPr="001F23FC" w:rsidRDefault="00F40E20" w:rsidP="00F40E20">
            <w:pPr>
              <w:pStyle w:val="TAL"/>
            </w:pPr>
            <w:r w:rsidRPr="001F23FC">
              <w:t>TT = 0.60 x (MTSU</w:t>
            </w:r>
            <w:r w:rsidRPr="001F23FC">
              <w:rPr>
                <w:vertAlign w:val="subscript"/>
              </w:rPr>
              <w:t>IFF</w:t>
            </w:r>
            <w:r w:rsidRPr="001F23FC">
              <w:t xml:space="preserve"> - 0.9) (FR2b)</w:t>
            </w:r>
          </w:p>
          <w:p w14:paraId="733304DD" w14:textId="77777777" w:rsidR="00F40E20" w:rsidRPr="001F23FC" w:rsidRDefault="00F40E20" w:rsidP="00F40E20">
            <w:pPr>
              <w:pStyle w:val="TAL"/>
            </w:pPr>
            <w:r w:rsidRPr="001F23FC">
              <w:t>TT = 0.60 x (MTSU</w:t>
            </w:r>
            <w:r w:rsidRPr="001F23FC">
              <w:rPr>
                <w:vertAlign w:val="subscript"/>
              </w:rPr>
              <w:t>IFF</w:t>
            </w:r>
            <w:r w:rsidRPr="001F23FC">
              <w:t xml:space="preserve"> – 1.0) (FR2c)</w:t>
            </w:r>
          </w:p>
          <w:p w14:paraId="074E83BB" w14:textId="77777777" w:rsidR="00F40E20" w:rsidRPr="001F23FC" w:rsidRDefault="00F40E20" w:rsidP="00F40E20">
            <w:pPr>
              <w:pStyle w:val="TAL"/>
            </w:pPr>
          </w:p>
          <w:p w14:paraId="6A2050B5" w14:textId="77777777" w:rsidR="00F40E20" w:rsidRPr="001F23FC" w:rsidRDefault="00F40E20" w:rsidP="00F40E20">
            <w:pPr>
              <w:pStyle w:val="TAL"/>
            </w:pPr>
            <w:r w:rsidRPr="001F23FC">
              <w:t>PC1</w:t>
            </w:r>
          </w:p>
          <w:p w14:paraId="74C51D4C"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4901DBE1" w14:textId="77777777" w:rsidR="00F40E20" w:rsidRPr="001F23FC" w:rsidRDefault="00F40E20" w:rsidP="00F40E20">
            <w:pPr>
              <w:pStyle w:val="TAL"/>
            </w:pPr>
            <w:r w:rsidRPr="001F23FC">
              <w:t>TT = 0.60 x (MTSU</w:t>
            </w:r>
            <w:r w:rsidRPr="001F23FC">
              <w:rPr>
                <w:vertAlign w:val="subscript"/>
              </w:rPr>
              <w:t>IFF</w:t>
            </w:r>
            <w:r w:rsidRPr="001F23FC">
              <w:t xml:space="preserve"> - 0.35) (FR2b)</w:t>
            </w:r>
          </w:p>
          <w:p w14:paraId="675D1689" w14:textId="77777777" w:rsidR="00F40E20" w:rsidRPr="001F23FC" w:rsidRDefault="00F40E20" w:rsidP="00F40E20">
            <w:pPr>
              <w:pStyle w:val="TAL"/>
            </w:pPr>
          </w:p>
          <w:p w14:paraId="793670C4" w14:textId="4D83E83D" w:rsidR="00F40E20" w:rsidRPr="001F23FC" w:rsidRDefault="00F40E20" w:rsidP="00F40E20">
            <w:pPr>
              <w:pStyle w:val="TAL"/>
            </w:pPr>
            <w:r w:rsidRPr="001F23FC">
              <w:t>PC5</w:t>
            </w:r>
            <w:r w:rsidR="009065DA">
              <w:t>, PC6</w:t>
            </w:r>
          </w:p>
          <w:p w14:paraId="3890F7BB"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2C7C8366" w14:textId="77777777" w:rsidR="00F40E20" w:rsidRPr="001F23FC" w:rsidRDefault="00F40E20" w:rsidP="00F40E20">
            <w:pPr>
              <w:pStyle w:val="TAL"/>
            </w:pPr>
          </w:p>
          <w:p w14:paraId="3FC997F4" w14:textId="77777777" w:rsidR="00F40E20" w:rsidRPr="009065DA" w:rsidRDefault="00F40E20" w:rsidP="00F40E20">
            <w:pPr>
              <w:pStyle w:val="TAL"/>
            </w:pPr>
            <w:r w:rsidRPr="009065DA">
              <w:t>PC7</w:t>
            </w:r>
          </w:p>
          <w:p w14:paraId="33D73273"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76302E33" w14:textId="51519C5F" w:rsidR="00F40E20" w:rsidRPr="001F23FC" w:rsidRDefault="00F40E20" w:rsidP="00F40E20">
            <w:pPr>
              <w:pStyle w:val="TAL"/>
            </w:pPr>
          </w:p>
        </w:tc>
      </w:tr>
      <w:tr w:rsidR="00F40E20" w:rsidRPr="001F23FC" w14:paraId="3445041A" w14:textId="77777777" w:rsidTr="00E067D3">
        <w:trPr>
          <w:jc w:val="center"/>
        </w:trPr>
        <w:tc>
          <w:tcPr>
            <w:tcW w:w="2587" w:type="dxa"/>
          </w:tcPr>
          <w:p w14:paraId="399D7B5E" w14:textId="70A80EAE" w:rsidR="00F40E20" w:rsidRPr="001F23FC" w:rsidRDefault="00F40E20" w:rsidP="00F40E20">
            <w:pPr>
              <w:pStyle w:val="TAL"/>
              <w:rPr>
                <w:rFonts w:cs="v4.2.0"/>
              </w:rPr>
            </w:pPr>
            <w:r w:rsidRPr="001F23FC">
              <w:rPr>
                <w:rFonts w:cs="v4.2.0"/>
              </w:rPr>
              <w:t>6.2.1.2_1 UE maximum output power – Spherical coverage (Rel16 and forward)</w:t>
            </w:r>
          </w:p>
        </w:tc>
        <w:tc>
          <w:tcPr>
            <w:tcW w:w="3875" w:type="dxa"/>
          </w:tcPr>
          <w:p w14:paraId="6992A4C1" w14:textId="7A482D75" w:rsidR="00F40E20" w:rsidRPr="001F23FC" w:rsidRDefault="00F40E20" w:rsidP="00F40E20">
            <w:pPr>
              <w:pStyle w:val="TAL"/>
              <w:rPr>
                <w:rFonts w:cs="Arial"/>
                <w:bCs/>
                <w:szCs w:val="18"/>
              </w:rPr>
            </w:pPr>
            <w:r w:rsidRPr="001F23FC">
              <w:rPr>
                <w:rFonts w:cs="Arial"/>
                <w:bCs/>
                <w:szCs w:val="18"/>
                <w:u w:val="single"/>
              </w:rPr>
              <w:t>Same as 6.2.1.2</w:t>
            </w:r>
          </w:p>
        </w:tc>
        <w:tc>
          <w:tcPr>
            <w:tcW w:w="3247" w:type="dxa"/>
          </w:tcPr>
          <w:p w14:paraId="39C777A0" w14:textId="77777777" w:rsidR="00F40E20" w:rsidRPr="001F23FC" w:rsidRDefault="00F40E20" w:rsidP="00F40E20">
            <w:pPr>
              <w:pStyle w:val="TAL"/>
            </w:pPr>
          </w:p>
        </w:tc>
      </w:tr>
      <w:tr w:rsidR="00F40E20" w:rsidRPr="001F23FC" w14:paraId="5555B2D1" w14:textId="77777777" w:rsidTr="00E067D3">
        <w:trPr>
          <w:jc w:val="center"/>
        </w:trPr>
        <w:tc>
          <w:tcPr>
            <w:tcW w:w="2587" w:type="dxa"/>
          </w:tcPr>
          <w:p w14:paraId="2FCAE0B4" w14:textId="30F8B2E6" w:rsidR="00F40E20" w:rsidRPr="001F23FC" w:rsidRDefault="00F40E20" w:rsidP="00F40E20">
            <w:pPr>
              <w:pStyle w:val="TAL"/>
              <w:rPr>
                <w:rFonts w:cs="v4.2.0"/>
              </w:rPr>
            </w:pPr>
            <w:r w:rsidRPr="001F23FC">
              <w:rPr>
                <w:rFonts w:cs="v4.2.0"/>
              </w:rPr>
              <w:t>6.2.2 UE maximum output power reduction</w:t>
            </w:r>
          </w:p>
        </w:tc>
        <w:tc>
          <w:tcPr>
            <w:tcW w:w="3875" w:type="dxa"/>
          </w:tcPr>
          <w:p w14:paraId="656E83D5"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5BC4777E"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1B28F2F2"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0CFCDD0C"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(FR2a, NTC)</w:t>
            </w:r>
          </w:p>
          <w:p w14:paraId="5BB8D280"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(FR2b, NTC)</w:t>
            </w:r>
          </w:p>
          <w:p w14:paraId="5C705ABB" w14:textId="044EB21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4.12 dB (FR2c, NTC)</w:t>
            </w:r>
          </w:p>
          <w:p w14:paraId="5D5596CB" w14:textId="77777777" w:rsidR="00F40E20" w:rsidRPr="006A33BD" w:rsidRDefault="00F40E20" w:rsidP="00F40E20">
            <w:pPr>
              <w:pStyle w:val="TAL"/>
              <w:rPr>
                <w:lang w:val="fr-FR"/>
              </w:rPr>
            </w:pPr>
            <w:r w:rsidRPr="006A33BD">
              <w:rPr>
                <w:lang w:val="fr-FR"/>
              </w:rPr>
              <w:t>3.41 dB (FR2a, ETC)</w:t>
            </w:r>
          </w:p>
          <w:p w14:paraId="3786C1F0" w14:textId="77777777" w:rsidR="00F40E20" w:rsidRPr="006A33BD" w:rsidRDefault="00F40E20" w:rsidP="00F40E20">
            <w:pPr>
              <w:pStyle w:val="TAL"/>
              <w:rPr>
                <w:lang w:val="fr-FR"/>
              </w:rPr>
            </w:pPr>
            <w:r w:rsidRPr="006A33BD">
              <w:rPr>
                <w:lang w:val="fr-FR"/>
              </w:rPr>
              <w:t>3.41 dB (FR2b, ETC)</w:t>
            </w:r>
          </w:p>
          <w:p w14:paraId="47CAE602" w14:textId="02C336CB" w:rsidR="00F40E20" w:rsidRPr="006A33BD" w:rsidRDefault="00F40E20" w:rsidP="00F40E20">
            <w:pPr>
              <w:pStyle w:val="TAL"/>
              <w:rPr>
                <w:lang w:val="fr-FR"/>
              </w:rPr>
            </w:pPr>
            <w:r w:rsidRPr="006A33BD">
              <w:rPr>
                <w:lang w:val="fr-FR"/>
              </w:rPr>
              <w:t>4.21 dB (FR2c, ETC)</w:t>
            </w:r>
          </w:p>
          <w:p w14:paraId="4DE6C20D" w14:textId="77777777" w:rsidR="00F40E20" w:rsidRPr="006A33BD" w:rsidRDefault="00F40E20" w:rsidP="00F40E20">
            <w:pPr>
              <w:pStyle w:val="TAL"/>
              <w:rPr>
                <w:lang w:val="fr-FR"/>
              </w:rPr>
            </w:pPr>
          </w:p>
          <w:p w14:paraId="28AF5912" w14:textId="4A1DF90D" w:rsidR="00F40E20" w:rsidRPr="001F23FC" w:rsidRDefault="00F40E20" w:rsidP="00F40E20">
            <w:pPr>
              <w:pStyle w:val="TAL"/>
              <w:rPr>
                <w:u w:val="single"/>
              </w:rPr>
            </w:pPr>
            <w:r w:rsidRPr="001F23FC">
              <w:rPr>
                <w:u w:val="single"/>
              </w:rPr>
              <w:t>PC1</w:t>
            </w:r>
          </w:p>
          <w:p w14:paraId="69F8D40A" w14:textId="77777777" w:rsidR="00F40E20" w:rsidRPr="001F23FC" w:rsidRDefault="00F40E20" w:rsidP="00F40E20">
            <w:pPr>
              <w:pStyle w:val="TAL"/>
            </w:pPr>
            <w:r w:rsidRPr="001F23FC">
              <w:t>Minimum peak EIRP</w:t>
            </w:r>
          </w:p>
          <w:p w14:paraId="09EB6EEF" w14:textId="77777777" w:rsidR="00F40E20" w:rsidRPr="001F23FC" w:rsidRDefault="00F40E20" w:rsidP="00F40E20">
            <w:pPr>
              <w:pStyle w:val="TAL"/>
            </w:pPr>
            <w:r w:rsidRPr="001F23FC">
              <w:t>IFF (Max Device size ≤ 30 cm)</w:t>
            </w:r>
          </w:p>
          <w:p w14:paraId="280B7E7F" w14:textId="77777777" w:rsidR="00F40E20" w:rsidRPr="001F23FC" w:rsidRDefault="00F40E20" w:rsidP="00F40E20">
            <w:pPr>
              <w:pStyle w:val="TAL"/>
            </w:pPr>
            <w:r w:rsidRPr="001F23FC">
              <w:t>3.38 dB (FR2a, NTC)</w:t>
            </w:r>
          </w:p>
          <w:p w14:paraId="5C00A667" w14:textId="77777777" w:rsidR="00F40E20" w:rsidRPr="001F23FC" w:rsidRDefault="00F40E20" w:rsidP="00F40E20">
            <w:pPr>
              <w:pStyle w:val="TAL"/>
            </w:pPr>
            <w:r w:rsidRPr="001F23FC">
              <w:t>3.38 dB (FR2b, NTC)</w:t>
            </w:r>
          </w:p>
          <w:p w14:paraId="1FFC9636" w14:textId="77777777" w:rsidR="00F40E20" w:rsidRPr="006A33BD" w:rsidRDefault="00F40E20" w:rsidP="00F40E20">
            <w:pPr>
              <w:pStyle w:val="TAL"/>
              <w:rPr>
                <w:lang w:val="fr-FR"/>
              </w:rPr>
            </w:pPr>
            <w:r w:rsidRPr="006A33BD">
              <w:rPr>
                <w:lang w:val="fr-FR"/>
              </w:rPr>
              <w:t>3.56 dB (FR2a, ETC)</w:t>
            </w:r>
          </w:p>
          <w:p w14:paraId="381B5276" w14:textId="77777777" w:rsidR="00F40E20" w:rsidRPr="006A33BD" w:rsidRDefault="00F40E20" w:rsidP="00F40E20">
            <w:pPr>
              <w:pStyle w:val="TAL"/>
              <w:rPr>
                <w:lang w:val="fr-FR"/>
              </w:rPr>
            </w:pPr>
            <w:r w:rsidRPr="006A33BD">
              <w:rPr>
                <w:lang w:val="fr-FR"/>
              </w:rPr>
              <w:t>3.56 dB (FR2b, ETC)</w:t>
            </w:r>
          </w:p>
          <w:p w14:paraId="0B373F3A" w14:textId="77777777" w:rsidR="00F40E20" w:rsidRPr="006A33BD" w:rsidRDefault="00F40E20" w:rsidP="00F40E20">
            <w:pPr>
              <w:pStyle w:val="TAL"/>
              <w:rPr>
                <w:lang w:val="fr-FR"/>
              </w:rPr>
            </w:pPr>
          </w:p>
          <w:p w14:paraId="7259D263" w14:textId="77777777" w:rsidR="00F40E20" w:rsidRPr="001F23FC" w:rsidRDefault="00F40E20" w:rsidP="00F40E20">
            <w:pPr>
              <w:pStyle w:val="TAL"/>
              <w:rPr>
                <w:u w:val="single"/>
              </w:rPr>
            </w:pPr>
            <w:r w:rsidRPr="001F23FC">
              <w:rPr>
                <w:u w:val="single"/>
              </w:rPr>
              <w:t>PC5</w:t>
            </w:r>
          </w:p>
          <w:p w14:paraId="3ADB926A" w14:textId="77777777" w:rsidR="00F40E20" w:rsidRPr="001F23FC" w:rsidRDefault="00F40E20" w:rsidP="00F40E20">
            <w:pPr>
              <w:pStyle w:val="TAL"/>
            </w:pPr>
            <w:r w:rsidRPr="001F23FC">
              <w:t>Minimum peak EIRP</w:t>
            </w:r>
          </w:p>
          <w:p w14:paraId="148CCC6B" w14:textId="77777777" w:rsidR="00F40E20" w:rsidRPr="001F23FC" w:rsidRDefault="00F40E20" w:rsidP="00F40E20">
            <w:pPr>
              <w:pStyle w:val="TAL"/>
            </w:pPr>
            <w:r w:rsidRPr="001F23FC">
              <w:t>IFF (Max Device size ≤ 30 cm)</w:t>
            </w:r>
          </w:p>
          <w:p w14:paraId="788AEB86" w14:textId="77777777" w:rsidR="00F40E20" w:rsidRPr="006A33BD" w:rsidRDefault="00F40E20" w:rsidP="00F40E20">
            <w:pPr>
              <w:pStyle w:val="TAL"/>
              <w:rPr>
                <w:lang w:val="fr-FR"/>
              </w:rPr>
            </w:pPr>
            <w:r w:rsidRPr="006A33BD">
              <w:rPr>
                <w:lang w:val="fr-FR"/>
              </w:rPr>
              <w:t>3.38 dB (FR2a, NTC)</w:t>
            </w:r>
          </w:p>
          <w:p w14:paraId="0FB72479" w14:textId="77777777" w:rsidR="00F40E20" w:rsidRPr="006A33BD" w:rsidRDefault="00F40E20" w:rsidP="00F40E20">
            <w:pPr>
              <w:pStyle w:val="TAL"/>
              <w:rPr>
                <w:lang w:val="fr-FR"/>
              </w:rPr>
            </w:pPr>
            <w:r w:rsidRPr="006A33BD">
              <w:rPr>
                <w:lang w:val="fr-FR"/>
              </w:rPr>
              <w:t>3.56 dB (FR2a, ETC)</w:t>
            </w:r>
          </w:p>
          <w:p w14:paraId="7FFEF9B0" w14:textId="77777777" w:rsidR="00F40E20" w:rsidRPr="006A33BD" w:rsidRDefault="00F40E20" w:rsidP="00F40E20">
            <w:pPr>
              <w:pStyle w:val="TAL"/>
              <w:rPr>
                <w:lang w:val="fr-FR"/>
              </w:rPr>
            </w:pPr>
          </w:p>
          <w:p w14:paraId="73BDDCEE" w14:textId="77777777" w:rsidR="00F40E20" w:rsidRPr="001F23FC" w:rsidRDefault="00F40E20" w:rsidP="00F40E20">
            <w:pPr>
              <w:pStyle w:val="TAL"/>
              <w:rPr>
                <w:u w:val="single"/>
              </w:rPr>
            </w:pPr>
            <w:r w:rsidRPr="001F23FC">
              <w:rPr>
                <w:u w:val="single"/>
              </w:rPr>
              <w:t>PC6</w:t>
            </w:r>
          </w:p>
          <w:p w14:paraId="55D18A60" w14:textId="77777777" w:rsidR="00F40E20" w:rsidRPr="001F23FC" w:rsidRDefault="00F40E20" w:rsidP="00F40E20">
            <w:pPr>
              <w:pStyle w:val="TAL"/>
            </w:pPr>
            <w:r w:rsidRPr="001F23FC">
              <w:t>Minimum peak EIRP</w:t>
            </w:r>
          </w:p>
          <w:p w14:paraId="62B65EB6" w14:textId="77777777" w:rsidR="00F40E20" w:rsidRPr="001F23FC" w:rsidRDefault="00F40E20" w:rsidP="00F40E20">
            <w:pPr>
              <w:pStyle w:val="TAL"/>
            </w:pPr>
            <w:r w:rsidRPr="001F23FC">
              <w:t>IFF (Max Device size ≤ 30 cm)</w:t>
            </w:r>
          </w:p>
          <w:p w14:paraId="095C6428" w14:textId="77777777" w:rsidR="00F40E20" w:rsidRPr="006A33BD" w:rsidRDefault="00F40E20" w:rsidP="00F40E20">
            <w:pPr>
              <w:pStyle w:val="TAL"/>
              <w:rPr>
                <w:lang w:val="fr-FR"/>
              </w:rPr>
            </w:pPr>
            <w:r w:rsidRPr="006A33BD">
              <w:rPr>
                <w:lang w:val="fr-FR"/>
              </w:rPr>
              <w:t>3.37 dB (FR2a, NTC)</w:t>
            </w:r>
          </w:p>
          <w:p w14:paraId="6F4A2044" w14:textId="77777777" w:rsidR="00F40E20" w:rsidRPr="006A33BD" w:rsidRDefault="00F40E20" w:rsidP="00F40E20">
            <w:pPr>
              <w:pStyle w:val="TAL"/>
              <w:rPr>
                <w:lang w:val="fr-FR"/>
              </w:rPr>
            </w:pPr>
            <w:r w:rsidRPr="006A33BD">
              <w:rPr>
                <w:lang w:val="fr-FR"/>
              </w:rPr>
              <w:t>3.54 dB (FR2a, ETC)</w:t>
            </w:r>
          </w:p>
          <w:p w14:paraId="09C4B8B5" w14:textId="77777777" w:rsidR="00F40E20" w:rsidRPr="006A33BD" w:rsidRDefault="00F40E20" w:rsidP="00F40E20">
            <w:pPr>
              <w:pStyle w:val="TAL"/>
              <w:rPr>
                <w:lang w:val="fr-FR"/>
              </w:rPr>
            </w:pPr>
          </w:p>
          <w:p w14:paraId="5AEEAFB9"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1D84059"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30295EA4"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3E2077EB" w14:textId="7777777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3.24 dB (FR2a, NTC)</w:t>
            </w:r>
          </w:p>
          <w:p w14:paraId="0545B776" w14:textId="232F6414" w:rsidR="00F40E20" w:rsidRPr="006A33BD" w:rsidRDefault="00F40E20" w:rsidP="00F40E20">
            <w:pPr>
              <w:pStyle w:val="TAL"/>
              <w:rPr>
                <w:lang w:val="fr-FR"/>
              </w:rPr>
            </w:pPr>
            <w:r w:rsidRPr="006A33BD">
              <w:rPr>
                <w:lang w:val="fr-FR"/>
              </w:rPr>
              <w:t>3.41 dB (FR2a, ETC)</w:t>
            </w:r>
          </w:p>
        </w:tc>
        <w:tc>
          <w:tcPr>
            <w:tcW w:w="3247" w:type="dxa"/>
          </w:tcPr>
          <w:p w14:paraId="7399F0FC" w14:textId="77777777" w:rsidR="00F40E20" w:rsidRPr="001F23FC" w:rsidRDefault="00F40E20" w:rsidP="00F40E20">
            <w:pPr>
              <w:keepNext/>
              <w:keepLines/>
              <w:spacing w:after="0"/>
              <w:rPr>
                <w:rFonts w:ascii="Arial" w:hAnsi="Arial"/>
                <w:sz w:val="18"/>
              </w:rPr>
            </w:pPr>
            <w:r w:rsidRPr="001F23FC">
              <w:rPr>
                <w:rFonts w:ascii="Arial" w:hAnsi="Arial"/>
                <w:sz w:val="18"/>
              </w:rPr>
              <w:t>Minimum peak EIRP</w:t>
            </w:r>
          </w:p>
          <w:p w14:paraId="73BEF099"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7F2123ED"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- 0.13) (FR2a)</w:t>
            </w:r>
          </w:p>
          <w:p w14:paraId="356C2F2A" w14:textId="77777777" w:rsidR="00F40E20" w:rsidRPr="001F23FC" w:rsidRDefault="00F40E20" w:rsidP="00F40E20">
            <w:pPr>
              <w:pStyle w:val="TAL"/>
            </w:pPr>
            <w:r w:rsidRPr="001F23FC">
              <w:t>TT = 0.65 x (MTSU</w:t>
            </w:r>
            <w:r w:rsidRPr="001F23FC">
              <w:rPr>
                <w:vertAlign w:val="subscript"/>
              </w:rPr>
              <w:t>IFF</w:t>
            </w:r>
            <w:r w:rsidRPr="001F23FC">
              <w:t xml:space="preserve"> - 0.31) (FR2b)</w:t>
            </w:r>
          </w:p>
          <w:p w14:paraId="125A1FAC" w14:textId="1D3221C5" w:rsidR="00F40E20" w:rsidRPr="001F23FC" w:rsidRDefault="00F40E20" w:rsidP="00F40E20">
            <w:pPr>
              <w:pStyle w:val="TAL"/>
            </w:pPr>
            <w:r w:rsidRPr="001F23FC">
              <w:t>TT = 0.65 x (MTSU</w:t>
            </w:r>
            <w:r w:rsidRPr="001F23FC">
              <w:rPr>
                <w:vertAlign w:val="subscript"/>
              </w:rPr>
              <w:t>IFF</w:t>
            </w:r>
            <w:r w:rsidRPr="001F23FC">
              <w:t xml:space="preserve"> – 0.55) (FR2c)</w:t>
            </w:r>
          </w:p>
          <w:p w14:paraId="267DD2EA" w14:textId="77777777" w:rsidR="00F40E20" w:rsidRPr="001F23FC" w:rsidRDefault="00F40E20" w:rsidP="00F40E20">
            <w:pPr>
              <w:pStyle w:val="TAL"/>
            </w:pPr>
          </w:p>
          <w:p w14:paraId="44113526" w14:textId="77777777" w:rsidR="00F40E20" w:rsidRPr="001F23FC" w:rsidRDefault="00F40E20" w:rsidP="00F40E20">
            <w:pPr>
              <w:pStyle w:val="TAL"/>
            </w:pPr>
            <w:r w:rsidRPr="001F23FC">
              <w:t>PC1</w:t>
            </w:r>
          </w:p>
          <w:p w14:paraId="6330B9FC"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5F5BE7D0" w14:textId="77777777" w:rsidR="00F40E20" w:rsidRPr="001F23FC" w:rsidRDefault="00F40E20" w:rsidP="00F40E20">
            <w:pPr>
              <w:pStyle w:val="TAL"/>
            </w:pPr>
            <w:r w:rsidRPr="001F23FC">
              <w:t>TT = 0.65 x (MTSU</w:t>
            </w:r>
            <w:r w:rsidRPr="001F23FC">
              <w:rPr>
                <w:vertAlign w:val="subscript"/>
              </w:rPr>
              <w:t>IFF</w:t>
            </w:r>
            <w:r w:rsidRPr="001F23FC">
              <w:t xml:space="preserve"> - 0.3) (FR2b)</w:t>
            </w:r>
          </w:p>
          <w:p w14:paraId="63D90CA6" w14:textId="77777777" w:rsidR="00F40E20" w:rsidRPr="001F23FC" w:rsidRDefault="00F40E20" w:rsidP="00F40E20">
            <w:pPr>
              <w:pStyle w:val="TAL"/>
            </w:pPr>
          </w:p>
          <w:p w14:paraId="18C72056" w14:textId="76986BD7" w:rsidR="00F40E20" w:rsidRPr="001F23FC" w:rsidRDefault="00F40E20" w:rsidP="00F40E20">
            <w:pPr>
              <w:pStyle w:val="TAL"/>
            </w:pPr>
            <w:r w:rsidRPr="001F23FC">
              <w:t>PC5, PC6</w:t>
            </w:r>
          </w:p>
          <w:p w14:paraId="72E2FE46"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0941B699" w14:textId="77777777" w:rsidR="00F40E20" w:rsidRPr="001F23FC" w:rsidRDefault="00F40E20" w:rsidP="00F40E20">
            <w:pPr>
              <w:pStyle w:val="TAL"/>
            </w:pPr>
          </w:p>
          <w:p w14:paraId="3906C61A" w14:textId="77777777" w:rsidR="00F40E20" w:rsidRPr="001F23FC" w:rsidRDefault="00F40E20" w:rsidP="00F40E20">
            <w:pPr>
              <w:keepNext/>
              <w:keepLines/>
              <w:spacing w:after="0"/>
              <w:rPr>
                <w:rFonts w:ascii="Arial" w:hAnsi="Arial"/>
                <w:sz w:val="18"/>
              </w:rPr>
            </w:pPr>
            <w:r w:rsidRPr="001F23FC">
              <w:rPr>
                <w:rFonts w:ascii="Arial" w:hAnsi="Arial"/>
                <w:sz w:val="18"/>
              </w:rPr>
              <w:t>PC7</w:t>
            </w:r>
          </w:p>
          <w:p w14:paraId="16C9C34A" w14:textId="53EAA7F7" w:rsidR="00F40E20" w:rsidRPr="001F23FC" w:rsidRDefault="00F40E20" w:rsidP="00F40E20">
            <w:pPr>
              <w:pStyle w:val="TAL"/>
            </w:pPr>
            <w:r w:rsidRPr="001F23FC">
              <w:t>TT = 0.65 x (MTSU</w:t>
            </w:r>
            <w:r w:rsidRPr="001F23FC">
              <w:rPr>
                <w:vertAlign w:val="subscript"/>
              </w:rPr>
              <w:t>IFF</w:t>
            </w:r>
            <w:r w:rsidRPr="001F23FC">
              <w:t xml:space="preserve"> - 0.13) (FR2a</w:t>
            </w:r>
          </w:p>
        </w:tc>
      </w:tr>
      <w:tr w:rsidR="00F40E20" w:rsidRPr="002246BF" w14:paraId="5230FCBA" w14:textId="77777777" w:rsidTr="00E067D3">
        <w:trPr>
          <w:jc w:val="center"/>
        </w:trPr>
        <w:tc>
          <w:tcPr>
            <w:tcW w:w="2587" w:type="dxa"/>
          </w:tcPr>
          <w:p w14:paraId="026BA9D6" w14:textId="00EA8C0C" w:rsidR="00F40E20" w:rsidRPr="001F23FC" w:rsidRDefault="00F40E20" w:rsidP="00F40E20">
            <w:pPr>
              <w:pStyle w:val="TAL"/>
              <w:rPr>
                <w:rFonts w:cs="v4.2.0"/>
              </w:rPr>
            </w:pPr>
            <w:r w:rsidRPr="001F23FC">
              <w:rPr>
                <w:rFonts w:cs="v4.2.0"/>
              </w:rPr>
              <w:t>6.2.2_1 UE maximum output power reduction enhancements</w:t>
            </w:r>
          </w:p>
        </w:tc>
        <w:tc>
          <w:tcPr>
            <w:tcW w:w="3875" w:type="dxa"/>
          </w:tcPr>
          <w:p w14:paraId="79810B01" w14:textId="77777777" w:rsidR="00F40E20" w:rsidRPr="001F23FC" w:rsidRDefault="00F40E20" w:rsidP="00F40E20">
            <w:pPr>
              <w:pStyle w:val="TAL"/>
              <w:rPr>
                <w:rFonts w:cs="Arial"/>
                <w:bCs/>
                <w:szCs w:val="18"/>
                <w:u w:val="single"/>
              </w:rPr>
            </w:pPr>
            <w:r w:rsidRPr="001F23FC">
              <w:rPr>
                <w:rFonts w:cs="Arial"/>
                <w:bCs/>
                <w:szCs w:val="18"/>
                <w:u w:val="single"/>
              </w:rPr>
              <w:t>Same as 6.2.2 for FR2a, FR2b</w:t>
            </w:r>
          </w:p>
          <w:p w14:paraId="669015E7" w14:textId="77777777" w:rsidR="00F40E20" w:rsidRPr="001F23FC" w:rsidRDefault="00F40E20" w:rsidP="00F40E20">
            <w:pPr>
              <w:pStyle w:val="TAL"/>
              <w:rPr>
                <w:rFonts w:cs="Arial"/>
                <w:bCs/>
                <w:szCs w:val="18"/>
                <w:u w:val="single"/>
              </w:rPr>
            </w:pPr>
            <w:r w:rsidRPr="001F23FC">
              <w:rPr>
                <w:rFonts w:cs="Arial"/>
                <w:bCs/>
                <w:szCs w:val="18"/>
                <w:u w:val="single"/>
              </w:rPr>
              <w:t>PC3</w:t>
            </w:r>
          </w:p>
          <w:p w14:paraId="40A53887" w14:textId="77777777" w:rsidR="00F40E20" w:rsidRPr="001F23FC" w:rsidRDefault="00F40E20" w:rsidP="00F40E20">
            <w:pPr>
              <w:pStyle w:val="TAL"/>
              <w:rPr>
                <w:rFonts w:cs="Arial"/>
                <w:bCs/>
                <w:szCs w:val="18"/>
                <w:u w:val="single"/>
              </w:rPr>
            </w:pPr>
            <w:r w:rsidRPr="001F23FC">
              <w:rPr>
                <w:rFonts w:cs="Arial"/>
                <w:bCs/>
                <w:szCs w:val="18"/>
                <w:u w:val="single"/>
              </w:rPr>
              <w:t>Minimum peak EIRP</w:t>
            </w:r>
          </w:p>
          <w:p w14:paraId="1D766551" w14:textId="77777777" w:rsidR="00F40E20" w:rsidRPr="001F23FC" w:rsidRDefault="00F40E20" w:rsidP="00F40E20">
            <w:pPr>
              <w:pStyle w:val="TAL"/>
              <w:rPr>
                <w:rFonts w:cs="Arial"/>
                <w:bCs/>
                <w:szCs w:val="18"/>
                <w:u w:val="single"/>
              </w:rPr>
            </w:pPr>
            <w:r w:rsidRPr="001F23FC">
              <w:rPr>
                <w:rFonts w:cs="Arial"/>
                <w:bCs/>
                <w:szCs w:val="18"/>
                <w:u w:val="single"/>
              </w:rPr>
              <w:t>IFF (Max Device size ≤ 30 cm)</w:t>
            </w:r>
          </w:p>
          <w:p w14:paraId="621998D5" w14:textId="77777777" w:rsidR="00F40E20" w:rsidRPr="006A33BD" w:rsidRDefault="00F40E20" w:rsidP="00F40E20">
            <w:pPr>
              <w:pStyle w:val="TAL"/>
              <w:rPr>
                <w:rFonts w:cs="Arial"/>
                <w:bCs/>
                <w:szCs w:val="18"/>
                <w:u w:val="single"/>
                <w:lang w:val="fr-FR"/>
              </w:rPr>
            </w:pPr>
            <w:r w:rsidRPr="006A33BD">
              <w:rPr>
                <w:rFonts w:cs="Arial"/>
                <w:bCs/>
                <w:szCs w:val="18"/>
                <w:u w:val="single"/>
                <w:lang w:val="fr-FR"/>
              </w:rPr>
              <w:t>TBD (FR2c, NTC)</w:t>
            </w:r>
          </w:p>
          <w:p w14:paraId="775F1D54" w14:textId="0B091D5E" w:rsidR="00F40E20" w:rsidRPr="006A33BD" w:rsidRDefault="00F40E20" w:rsidP="00F40E20">
            <w:pPr>
              <w:pStyle w:val="TAL"/>
              <w:rPr>
                <w:rFonts w:cs="v4.2.0"/>
                <w:lang w:val="fr-FR"/>
              </w:rPr>
            </w:pPr>
            <w:r w:rsidRPr="006A33BD">
              <w:rPr>
                <w:rFonts w:cs="Arial"/>
                <w:bCs/>
                <w:szCs w:val="18"/>
                <w:u w:val="single"/>
                <w:lang w:val="fr-FR"/>
              </w:rPr>
              <w:t>TBD (FR2c, ETC)</w:t>
            </w:r>
          </w:p>
        </w:tc>
        <w:tc>
          <w:tcPr>
            <w:tcW w:w="3247" w:type="dxa"/>
          </w:tcPr>
          <w:p w14:paraId="16F50E44" w14:textId="77777777" w:rsidR="00F40E20" w:rsidRPr="006A33BD" w:rsidRDefault="00F40E20" w:rsidP="00F40E20">
            <w:pPr>
              <w:pStyle w:val="TAL"/>
              <w:rPr>
                <w:lang w:val="fr-FR"/>
              </w:rPr>
            </w:pPr>
          </w:p>
        </w:tc>
      </w:tr>
      <w:tr w:rsidR="00F40E20" w:rsidRPr="001F23FC" w14:paraId="410D13C9" w14:textId="77777777" w:rsidTr="00E067D3">
        <w:trPr>
          <w:jc w:val="center"/>
        </w:trPr>
        <w:tc>
          <w:tcPr>
            <w:tcW w:w="2587" w:type="dxa"/>
          </w:tcPr>
          <w:p w14:paraId="53B9D9F6" w14:textId="77777777" w:rsidR="00F40E20" w:rsidRPr="001F23FC" w:rsidRDefault="00F40E20" w:rsidP="00F40E20">
            <w:pPr>
              <w:pStyle w:val="TAL"/>
              <w:rPr>
                <w:rFonts w:cs="v4.2.0"/>
              </w:rPr>
            </w:pPr>
            <w:r w:rsidRPr="001F23FC">
              <w:rPr>
                <w:rFonts w:cs="v4.2.0"/>
              </w:rPr>
              <w:t>6.2.3 UE maximum output power with additional requirements</w:t>
            </w:r>
          </w:p>
        </w:tc>
        <w:tc>
          <w:tcPr>
            <w:tcW w:w="3875" w:type="dxa"/>
          </w:tcPr>
          <w:p w14:paraId="1BEB8AA3" w14:textId="43DCF198" w:rsidR="00F40E20" w:rsidRPr="001F23FC" w:rsidRDefault="00F40E20" w:rsidP="00F40E20">
            <w:pPr>
              <w:pStyle w:val="TAL"/>
              <w:rPr>
                <w:rFonts w:cs="Arial"/>
                <w:bCs/>
                <w:szCs w:val="18"/>
                <w:u w:val="single"/>
              </w:rPr>
            </w:pPr>
            <w:r w:rsidRPr="001F23FC">
              <w:rPr>
                <w:rFonts w:cs="v4.2.0"/>
              </w:rPr>
              <w:t>Same as 6.2.2</w:t>
            </w:r>
          </w:p>
        </w:tc>
        <w:tc>
          <w:tcPr>
            <w:tcW w:w="3247" w:type="dxa"/>
          </w:tcPr>
          <w:p w14:paraId="363241A4" w14:textId="77777777" w:rsidR="00F40E20" w:rsidRPr="001F23FC" w:rsidRDefault="00F40E20" w:rsidP="00F40E20">
            <w:pPr>
              <w:pStyle w:val="TAL"/>
            </w:pPr>
          </w:p>
        </w:tc>
      </w:tr>
      <w:tr w:rsidR="00F40E20" w:rsidRPr="001F23FC" w14:paraId="4294062E" w14:textId="77777777" w:rsidTr="00E067D3">
        <w:trPr>
          <w:jc w:val="center"/>
        </w:trPr>
        <w:tc>
          <w:tcPr>
            <w:tcW w:w="2587" w:type="dxa"/>
          </w:tcPr>
          <w:p w14:paraId="2DBCCC61" w14:textId="77777777" w:rsidR="00F40E20" w:rsidRPr="001F23FC" w:rsidRDefault="00F40E20" w:rsidP="00F40E20">
            <w:pPr>
              <w:pStyle w:val="TAL"/>
              <w:rPr>
                <w:rFonts w:cs="v4.2.0"/>
              </w:rPr>
            </w:pPr>
            <w:r w:rsidRPr="001F23FC">
              <w:rPr>
                <w:rFonts w:cs="v4.2.0"/>
              </w:rPr>
              <w:t>6.2.4 Configured transmitted power</w:t>
            </w:r>
          </w:p>
        </w:tc>
        <w:tc>
          <w:tcPr>
            <w:tcW w:w="3875" w:type="dxa"/>
          </w:tcPr>
          <w:p w14:paraId="3EF96E38"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0206310A" w14:textId="77777777" w:rsidR="00F40E20" w:rsidRPr="001F23FC" w:rsidRDefault="00F40E20" w:rsidP="00F40E20">
            <w:pPr>
              <w:pStyle w:val="TAL"/>
            </w:pPr>
          </w:p>
        </w:tc>
      </w:tr>
      <w:tr w:rsidR="00F40E20" w:rsidRPr="001F23FC" w14:paraId="4498BD38" w14:textId="77777777" w:rsidTr="00E067D3">
        <w:trPr>
          <w:jc w:val="center"/>
        </w:trPr>
        <w:tc>
          <w:tcPr>
            <w:tcW w:w="2587" w:type="dxa"/>
          </w:tcPr>
          <w:p w14:paraId="621867F1" w14:textId="088EE09B" w:rsidR="00F40E20" w:rsidRPr="001F23FC" w:rsidRDefault="00F40E20" w:rsidP="00F40E20">
            <w:pPr>
              <w:pStyle w:val="TAL"/>
              <w:rPr>
                <w:rFonts w:cs="v4.2.0"/>
              </w:rPr>
            </w:pPr>
            <w:r w:rsidRPr="001F23FC">
              <w:rPr>
                <w:rFonts w:cs="v4.2.0"/>
              </w:rPr>
              <w:t>6.2.4_1 Configured transmitted power with Power Boost</w:t>
            </w:r>
          </w:p>
        </w:tc>
        <w:tc>
          <w:tcPr>
            <w:tcW w:w="3875" w:type="dxa"/>
          </w:tcPr>
          <w:p w14:paraId="5D5880A9" w14:textId="6C4B54FA" w:rsidR="00F40E20" w:rsidRPr="001F23FC" w:rsidRDefault="00F40E20" w:rsidP="00F40E20">
            <w:pPr>
              <w:pStyle w:val="TAL"/>
              <w:rPr>
                <w:rFonts w:cs="v4.2.0"/>
              </w:rPr>
            </w:pPr>
            <w:r w:rsidRPr="001F23FC">
              <w:rPr>
                <w:rFonts w:cs="Arial"/>
                <w:bCs/>
                <w:szCs w:val="18"/>
                <w:u w:val="single"/>
              </w:rPr>
              <w:t>Same as 6.2.1.1</w:t>
            </w:r>
          </w:p>
        </w:tc>
        <w:tc>
          <w:tcPr>
            <w:tcW w:w="3247" w:type="dxa"/>
          </w:tcPr>
          <w:p w14:paraId="274CB3C1" w14:textId="77777777" w:rsidR="00F40E20" w:rsidRPr="001F23FC" w:rsidRDefault="00F40E20" w:rsidP="00F40E20">
            <w:pPr>
              <w:pStyle w:val="TAL"/>
            </w:pPr>
          </w:p>
        </w:tc>
      </w:tr>
      <w:tr w:rsidR="00F40E20" w:rsidRPr="001F23FC" w14:paraId="6D3BA1FD" w14:textId="77777777" w:rsidTr="00E067D3">
        <w:trPr>
          <w:jc w:val="center"/>
        </w:trPr>
        <w:tc>
          <w:tcPr>
            <w:tcW w:w="2587" w:type="dxa"/>
          </w:tcPr>
          <w:p w14:paraId="45F91A63" w14:textId="3DE4A347" w:rsidR="00F40E20" w:rsidRPr="001F23FC" w:rsidRDefault="00F40E20" w:rsidP="00F40E20">
            <w:pPr>
              <w:pStyle w:val="TAL"/>
              <w:rPr>
                <w:rFonts w:cs="v4.2.0"/>
              </w:rPr>
            </w:pPr>
            <w:r w:rsidRPr="001F23FC">
              <w:rPr>
                <w:rFonts w:cs="v4.2.0"/>
                <w:lang w:eastAsia="ko-KR"/>
              </w:rPr>
              <w:t>6.2.5 UE Maximum Output Power – EIRP with UL Gaps</w:t>
            </w:r>
          </w:p>
        </w:tc>
        <w:tc>
          <w:tcPr>
            <w:tcW w:w="3875" w:type="dxa"/>
          </w:tcPr>
          <w:p w14:paraId="0758B071"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707583C3"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674CD031" w14:textId="77777777" w:rsidR="00F40E20" w:rsidRPr="001F23FC" w:rsidRDefault="00F40E20" w:rsidP="00F40E20">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08DBC77D"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NTC testing)</w:t>
            </w:r>
          </w:p>
          <w:p w14:paraId="7280B829"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ETC testing)</w:t>
            </w:r>
          </w:p>
          <w:p w14:paraId="4F25EE1C"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7D2C93B1"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2.99 dB (FR2a </w:t>
            </w:r>
            <w:r w:rsidRPr="006A33BD">
              <w:rPr>
                <w:rFonts w:cs="Arial"/>
                <w:bCs/>
                <w:szCs w:val="18"/>
                <w:lang w:val="fr-FR"/>
              </w:rPr>
              <w:t>&amp; FR2b</w:t>
            </w:r>
            <w:r w:rsidRPr="006A33BD">
              <w:rPr>
                <w:rFonts w:cs="Arial"/>
                <w:bCs/>
                <w:szCs w:val="18"/>
                <w:lang w:val="fr-FR" w:eastAsia="ko-KR"/>
              </w:rPr>
              <w:t>, NTC)</w:t>
            </w:r>
          </w:p>
          <w:p w14:paraId="322AE03E"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3.15 dB (FR2a, </w:t>
            </w:r>
            <w:r w:rsidRPr="006A33BD">
              <w:rPr>
                <w:rFonts w:cs="Arial"/>
                <w:bCs/>
                <w:szCs w:val="18"/>
                <w:lang w:val="fr-FR"/>
              </w:rPr>
              <w:t>&amp; FR2b</w:t>
            </w:r>
            <w:r w:rsidRPr="006A33BD">
              <w:rPr>
                <w:rFonts w:cs="Arial"/>
                <w:bCs/>
                <w:szCs w:val="18"/>
                <w:lang w:val="fr-FR" w:eastAsia="ko-KR"/>
              </w:rPr>
              <w:t>, ETC)</w:t>
            </w:r>
          </w:p>
          <w:p w14:paraId="31E97694"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[3.37]dB (FR2c, NTC)</w:t>
            </w:r>
          </w:p>
          <w:p w14:paraId="6476CD40"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TBD (FR2c, ETC)</w:t>
            </w:r>
          </w:p>
          <w:p w14:paraId="3CAD0703" w14:textId="77777777" w:rsidR="00F40E20" w:rsidRPr="001F23FC" w:rsidRDefault="00F40E20" w:rsidP="00F40E20">
            <w:pPr>
              <w:pStyle w:val="TAL"/>
              <w:rPr>
                <w:rFonts w:cs="Arial"/>
                <w:bCs/>
                <w:szCs w:val="18"/>
                <w:u w:val="single"/>
                <w:lang w:eastAsia="ko-KR"/>
              </w:rPr>
            </w:pPr>
            <w:r w:rsidRPr="001F23FC">
              <w:rPr>
                <w:rFonts w:cs="Arial"/>
                <w:bCs/>
                <w:szCs w:val="18"/>
                <w:u w:val="single"/>
                <w:lang w:eastAsia="ko-KR"/>
              </w:rPr>
              <w:t>PC1</w:t>
            </w:r>
          </w:p>
          <w:p w14:paraId="54F2D41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02BFFDBC" w14:textId="77777777" w:rsidR="00F40E20" w:rsidRPr="001F23FC" w:rsidRDefault="00F40E20" w:rsidP="00F40E20">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1A75B452" w14:textId="77777777" w:rsidR="00F40E20" w:rsidRPr="001F23FC" w:rsidRDefault="00F40E20" w:rsidP="00F40E20">
            <w:pPr>
              <w:pStyle w:val="TAL"/>
              <w:ind w:left="284"/>
              <w:rPr>
                <w:rFonts w:cs="Arial"/>
                <w:bCs/>
                <w:szCs w:val="18"/>
              </w:rPr>
            </w:pPr>
            <w:r w:rsidRPr="001F23FC">
              <w:rPr>
                <w:rFonts w:cs="Arial"/>
              </w:rPr>
              <w:t>TBD</w:t>
            </w:r>
            <w:r w:rsidRPr="001F23FC">
              <w:rPr>
                <w:rFonts w:cs="Arial"/>
                <w:bCs/>
                <w:szCs w:val="18"/>
              </w:rPr>
              <w:t xml:space="preserve"> (FR2a &amp; FR2b, NTC testing)</w:t>
            </w:r>
          </w:p>
          <w:p w14:paraId="309368E9" w14:textId="77777777" w:rsidR="00F40E20" w:rsidRPr="001F23FC" w:rsidRDefault="00F40E20" w:rsidP="00F40E20">
            <w:pPr>
              <w:pStyle w:val="TAL"/>
              <w:ind w:left="284"/>
              <w:rPr>
                <w:rFonts w:cs="Arial"/>
                <w:bCs/>
                <w:szCs w:val="18"/>
              </w:rPr>
            </w:pPr>
            <w:r w:rsidRPr="001F23FC">
              <w:rPr>
                <w:rFonts w:cs="Arial"/>
                <w:bCs/>
                <w:szCs w:val="18"/>
              </w:rPr>
              <w:t>TBD dB] (FR2a &amp; FR2b, ETC testing)</w:t>
            </w:r>
          </w:p>
          <w:p w14:paraId="222C8930"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2197C869" w14:textId="77777777" w:rsidR="00F40E20" w:rsidRPr="001F23FC" w:rsidRDefault="00F40E20" w:rsidP="00F40E20">
            <w:pPr>
              <w:pStyle w:val="TAL"/>
              <w:ind w:left="284"/>
              <w:rPr>
                <w:rFonts w:cs="Arial"/>
                <w:bCs/>
                <w:szCs w:val="18"/>
                <w:lang w:eastAsia="ko-KR"/>
              </w:rPr>
            </w:pPr>
            <w:r w:rsidRPr="001F23FC">
              <w:rPr>
                <w:rFonts w:cs="Arial"/>
                <w:bCs/>
                <w:szCs w:val="18"/>
                <w:lang w:eastAsia="ko-KR"/>
              </w:rPr>
              <w:t>3.12 dB (FR2a, &amp; FR2b, NTC)</w:t>
            </w:r>
          </w:p>
          <w:p w14:paraId="00761ED0" w14:textId="601BFCF4" w:rsidR="00F40E20" w:rsidRPr="001F23FC" w:rsidRDefault="00F40E20" w:rsidP="00F40E20">
            <w:pPr>
              <w:pStyle w:val="TAL"/>
              <w:ind w:left="284"/>
              <w:rPr>
                <w:rFonts w:cs="Arial"/>
                <w:bCs/>
                <w:szCs w:val="18"/>
                <w:lang w:eastAsia="ko-KR"/>
              </w:rPr>
            </w:pPr>
            <w:r w:rsidRPr="001F23FC">
              <w:rPr>
                <w:rFonts w:cs="Arial"/>
                <w:bCs/>
                <w:szCs w:val="18"/>
                <w:lang w:eastAsia="ko-KR"/>
              </w:rPr>
              <w:t>3.28 dB (FR2a &amp; FR2b, ETC)</w:t>
            </w:r>
          </w:p>
        </w:tc>
        <w:tc>
          <w:tcPr>
            <w:tcW w:w="3247" w:type="dxa"/>
          </w:tcPr>
          <w:p w14:paraId="3D13DFB2"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3E7993E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592C798F" w14:textId="77777777" w:rsidR="00F40E20" w:rsidRPr="001F23FC" w:rsidRDefault="00F40E20" w:rsidP="00F40E20">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1A403EF7"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-1) (FR2a, FR2b)</w:t>
            </w:r>
          </w:p>
          <w:p w14:paraId="2DBC3F4E"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29D5684E"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 (FR2a)</w:t>
            </w:r>
          </w:p>
          <w:p w14:paraId="7B0F516C"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(FR2b)</w:t>
            </w:r>
          </w:p>
          <w:p w14:paraId="15B39B5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(FR2c)</w:t>
            </w:r>
          </w:p>
          <w:p w14:paraId="265A284D" w14:textId="77777777" w:rsidR="00F40E20" w:rsidRPr="001F23FC" w:rsidRDefault="00F40E20" w:rsidP="00F40E20">
            <w:pPr>
              <w:pStyle w:val="TAL"/>
              <w:rPr>
                <w:rFonts w:cstheme="minorBidi"/>
                <w:lang w:eastAsia="ko-KR"/>
              </w:rPr>
            </w:pPr>
          </w:p>
          <w:p w14:paraId="6BC8DC73" w14:textId="77777777" w:rsidR="00F40E20" w:rsidRPr="001F23FC" w:rsidRDefault="00F40E20" w:rsidP="00F40E20">
            <w:pPr>
              <w:pStyle w:val="TAL"/>
              <w:rPr>
                <w:lang w:eastAsia="ko-KR"/>
              </w:rPr>
            </w:pPr>
            <w:r w:rsidRPr="001F23FC">
              <w:rPr>
                <w:lang w:eastAsia="ko-KR"/>
              </w:rPr>
              <w:t>PC1</w:t>
            </w:r>
          </w:p>
          <w:p w14:paraId="13BE16C0" w14:textId="77777777" w:rsidR="00F40E20" w:rsidRPr="001F23FC" w:rsidRDefault="00F40E20" w:rsidP="00F40E20">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7E7B77AC"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-influence of noise) (FR2a, FR2b)</w:t>
            </w:r>
          </w:p>
          <w:p w14:paraId="61AAFCF7"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77B776C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0.13) (FR2a)</w:t>
            </w:r>
          </w:p>
          <w:p w14:paraId="4E88B2AE" w14:textId="2CC407F0"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0.20) (FR2b)</w:t>
            </w:r>
          </w:p>
        </w:tc>
      </w:tr>
      <w:tr w:rsidR="00F40E20" w:rsidRPr="001F23FC" w14:paraId="50C01665" w14:textId="77777777" w:rsidTr="00E067D3">
        <w:trPr>
          <w:jc w:val="center"/>
        </w:trPr>
        <w:tc>
          <w:tcPr>
            <w:tcW w:w="2587" w:type="dxa"/>
          </w:tcPr>
          <w:p w14:paraId="43BDD95F" w14:textId="77777777" w:rsidR="00F40E20" w:rsidRPr="001F23FC" w:rsidRDefault="00F40E20" w:rsidP="00F40E20">
            <w:pPr>
              <w:pStyle w:val="TAL"/>
              <w:rPr>
                <w:rFonts w:cs="v4.2.0"/>
              </w:rPr>
            </w:pPr>
            <w:r w:rsidRPr="001F23FC">
              <w:rPr>
                <w:rFonts w:cs="v4.2.0"/>
              </w:rPr>
              <w:t>6.2A.1.1.1 UE maximum output power - EIRP and TRP for CA (2UL CA)</w:t>
            </w:r>
          </w:p>
        </w:tc>
        <w:tc>
          <w:tcPr>
            <w:tcW w:w="3875" w:type="dxa"/>
          </w:tcPr>
          <w:p w14:paraId="6548E701" w14:textId="77777777" w:rsidR="00F40E20" w:rsidRPr="001F23FC" w:rsidRDefault="00F40E20" w:rsidP="00F40E20">
            <w:pPr>
              <w:pStyle w:val="TAL"/>
              <w:rPr>
                <w:rFonts w:cs="v4.2.0"/>
                <w:u w:val="single"/>
              </w:rPr>
            </w:pPr>
            <w:r w:rsidRPr="001F23FC">
              <w:rPr>
                <w:rFonts w:cs="v4.2.0"/>
                <w:u w:val="single"/>
              </w:rPr>
              <w:t>Intra-band contiguous CA</w:t>
            </w:r>
          </w:p>
          <w:p w14:paraId="38D2F4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008CAE2" w14:textId="0E2D1BC7" w:rsidR="00F40E20" w:rsidRPr="001F23FC" w:rsidRDefault="00F40E20" w:rsidP="00F40E20">
            <w:pPr>
              <w:pStyle w:val="TAL"/>
              <w:rPr>
                <w:rFonts w:cs="v4.2.0"/>
              </w:rPr>
            </w:pPr>
            <w:r w:rsidRPr="001F23FC">
              <w:rPr>
                <w:rFonts w:cs="v4.2.0"/>
              </w:rPr>
              <w:t>Same as 6.2.1</w:t>
            </w:r>
          </w:p>
          <w:p w14:paraId="3C5BF899" w14:textId="77777777" w:rsidR="00F40E20" w:rsidRPr="001F23FC" w:rsidRDefault="00F40E20" w:rsidP="00F40E20">
            <w:pPr>
              <w:pStyle w:val="TAL"/>
              <w:rPr>
                <w:rFonts w:cs="v4.2.0"/>
              </w:rPr>
            </w:pPr>
          </w:p>
          <w:p w14:paraId="2F5CDD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B4C6C1" w14:textId="77777777" w:rsidR="00F40E20" w:rsidRPr="001F23FC" w:rsidRDefault="00F40E20" w:rsidP="00F40E20">
            <w:pPr>
              <w:pStyle w:val="TAL"/>
              <w:rPr>
                <w:rFonts w:cs="v4.2.0"/>
              </w:rPr>
            </w:pPr>
            <w:r w:rsidRPr="001F23FC">
              <w:rPr>
                <w:rFonts w:cs="v4.2.0"/>
              </w:rPr>
              <w:t>TBD</w:t>
            </w:r>
          </w:p>
          <w:p w14:paraId="6A399B13" w14:textId="77777777" w:rsidR="00F40E20" w:rsidRPr="001F23FC" w:rsidRDefault="00F40E20" w:rsidP="00F40E20">
            <w:pPr>
              <w:pStyle w:val="TAL"/>
              <w:rPr>
                <w:rFonts w:cs="v4.2.0"/>
              </w:rPr>
            </w:pPr>
          </w:p>
          <w:p w14:paraId="3EFF1440" w14:textId="49AE2391" w:rsidR="00F40E20" w:rsidRPr="001F23FC" w:rsidRDefault="00F40E20" w:rsidP="00F40E20">
            <w:pPr>
              <w:pStyle w:val="TAL"/>
              <w:rPr>
                <w:rFonts w:cs="v4.2.0"/>
                <w:u w:val="single"/>
              </w:rPr>
            </w:pPr>
            <w:r w:rsidRPr="001F23FC">
              <w:rPr>
                <w:rFonts w:cs="v4.2.0"/>
                <w:u w:val="single"/>
              </w:rPr>
              <w:t>Intra-band non-contiguous</w:t>
            </w:r>
          </w:p>
          <w:p w14:paraId="5AB8A7C0" w14:textId="77777777" w:rsidR="00F40E20" w:rsidRPr="001F23FC" w:rsidRDefault="00F40E20" w:rsidP="00F40E20">
            <w:pPr>
              <w:pStyle w:val="TAL"/>
              <w:rPr>
                <w:rFonts w:cs="v4.2.0"/>
              </w:rPr>
            </w:pPr>
            <w:r w:rsidRPr="001F23FC">
              <w:rPr>
                <w:rFonts w:cs="v4.2.0"/>
              </w:rPr>
              <w:t>TBD</w:t>
            </w:r>
          </w:p>
        </w:tc>
        <w:tc>
          <w:tcPr>
            <w:tcW w:w="3247" w:type="dxa"/>
          </w:tcPr>
          <w:p w14:paraId="79085C0B" w14:textId="77777777" w:rsidR="00F40E20" w:rsidRPr="001F23FC" w:rsidRDefault="00F40E20" w:rsidP="00F40E20">
            <w:pPr>
              <w:pStyle w:val="TAL"/>
            </w:pPr>
          </w:p>
        </w:tc>
      </w:tr>
      <w:tr w:rsidR="00F40E20" w:rsidRPr="001F23FC" w14:paraId="2D1363BA" w14:textId="77777777" w:rsidTr="00E067D3">
        <w:trPr>
          <w:jc w:val="center"/>
        </w:trPr>
        <w:tc>
          <w:tcPr>
            <w:tcW w:w="2587" w:type="dxa"/>
          </w:tcPr>
          <w:p w14:paraId="27882B72" w14:textId="18E9CC91" w:rsidR="00F40E20" w:rsidRPr="001F23FC" w:rsidRDefault="00F40E20" w:rsidP="00F40E20">
            <w:pPr>
              <w:pStyle w:val="TAL"/>
              <w:rPr>
                <w:rFonts w:cs="v4.2.0"/>
              </w:rPr>
            </w:pPr>
            <w:r w:rsidRPr="001F23FC">
              <w:rPr>
                <w:rFonts w:cs="v4.2.0"/>
              </w:rPr>
              <w:t>6.2A.1.1.2 UE maximum output power - EIRP and TRP for CA (3UL CA)</w:t>
            </w:r>
          </w:p>
        </w:tc>
        <w:tc>
          <w:tcPr>
            <w:tcW w:w="3875" w:type="dxa"/>
          </w:tcPr>
          <w:p w14:paraId="5C59A80C" w14:textId="77777777" w:rsidR="00F40E20" w:rsidRPr="001F23FC" w:rsidRDefault="00F40E20" w:rsidP="00F40E20">
            <w:pPr>
              <w:pStyle w:val="TAL"/>
              <w:rPr>
                <w:rFonts w:cs="v4.2.0"/>
                <w:u w:val="single"/>
              </w:rPr>
            </w:pPr>
            <w:r w:rsidRPr="001F23FC">
              <w:rPr>
                <w:rFonts w:cs="v4.2.0"/>
                <w:u w:val="single"/>
              </w:rPr>
              <w:t>Intra-band contiguous CA</w:t>
            </w:r>
          </w:p>
          <w:p w14:paraId="7690B83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F8DADF" w14:textId="77777777" w:rsidR="00F40E20" w:rsidRPr="001F23FC" w:rsidRDefault="00F40E20" w:rsidP="00F40E20">
            <w:pPr>
              <w:pStyle w:val="TAL"/>
              <w:rPr>
                <w:rFonts w:cs="v4.2.0"/>
              </w:rPr>
            </w:pPr>
            <w:r w:rsidRPr="001F23FC">
              <w:rPr>
                <w:rFonts w:cs="v4.2.0"/>
              </w:rPr>
              <w:t>Same as 6.2.1</w:t>
            </w:r>
          </w:p>
          <w:p w14:paraId="6DF16743" w14:textId="77777777" w:rsidR="00F40E20" w:rsidRPr="001F23FC" w:rsidRDefault="00F40E20" w:rsidP="00F40E20">
            <w:pPr>
              <w:pStyle w:val="TAL"/>
              <w:rPr>
                <w:rFonts w:cs="v4.2.0"/>
              </w:rPr>
            </w:pPr>
          </w:p>
          <w:p w14:paraId="611375C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99C6EE" w14:textId="77777777" w:rsidR="00F40E20" w:rsidRPr="001F23FC" w:rsidRDefault="00F40E20" w:rsidP="00F40E20">
            <w:pPr>
              <w:pStyle w:val="TAL"/>
              <w:rPr>
                <w:rFonts w:cs="v4.2.0"/>
              </w:rPr>
            </w:pPr>
            <w:r w:rsidRPr="001F23FC">
              <w:rPr>
                <w:rFonts w:cs="v4.2.0"/>
              </w:rPr>
              <w:t>TBD</w:t>
            </w:r>
          </w:p>
          <w:p w14:paraId="2071736D" w14:textId="77777777" w:rsidR="00F40E20" w:rsidRPr="001F23FC" w:rsidRDefault="00F40E20" w:rsidP="00F40E20">
            <w:pPr>
              <w:pStyle w:val="TAL"/>
              <w:rPr>
                <w:rFonts w:cs="v4.2.0"/>
              </w:rPr>
            </w:pPr>
          </w:p>
          <w:p w14:paraId="3B65E3B5" w14:textId="38975AE0" w:rsidR="00F40E20" w:rsidRPr="001F23FC" w:rsidRDefault="00F40E20" w:rsidP="00F40E20">
            <w:pPr>
              <w:pStyle w:val="TAL"/>
              <w:rPr>
                <w:rFonts w:cs="v4.2.0"/>
                <w:u w:val="single"/>
              </w:rPr>
            </w:pPr>
            <w:r w:rsidRPr="001F23FC">
              <w:rPr>
                <w:rFonts w:cs="v4.2.0"/>
                <w:u w:val="single"/>
              </w:rPr>
              <w:t>Intra-band non-contiguous</w:t>
            </w:r>
          </w:p>
          <w:p w14:paraId="2DF773A8" w14:textId="4EDD58B1" w:rsidR="00F40E20" w:rsidRPr="001F23FC" w:rsidRDefault="00F40E20" w:rsidP="00F40E20">
            <w:pPr>
              <w:pStyle w:val="TAL"/>
              <w:rPr>
                <w:rFonts w:cs="v4.2.0"/>
                <w:u w:val="single"/>
              </w:rPr>
            </w:pPr>
            <w:r w:rsidRPr="001F23FC">
              <w:rPr>
                <w:rFonts w:cs="v4.2.0"/>
              </w:rPr>
              <w:t>TBD</w:t>
            </w:r>
          </w:p>
        </w:tc>
        <w:tc>
          <w:tcPr>
            <w:tcW w:w="3247" w:type="dxa"/>
          </w:tcPr>
          <w:p w14:paraId="091CB333" w14:textId="77777777" w:rsidR="00F40E20" w:rsidRPr="001F23FC" w:rsidRDefault="00F40E20" w:rsidP="00F40E20">
            <w:pPr>
              <w:pStyle w:val="TAL"/>
            </w:pPr>
          </w:p>
        </w:tc>
      </w:tr>
      <w:tr w:rsidR="00F40E20" w:rsidRPr="001F23FC" w14:paraId="6E82A4AA" w14:textId="77777777" w:rsidTr="00E067D3">
        <w:trPr>
          <w:jc w:val="center"/>
        </w:trPr>
        <w:tc>
          <w:tcPr>
            <w:tcW w:w="2587" w:type="dxa"/>
          </w:tcPr>
          <w:p w14:paraId="0F92DB48" w14:textId="1CA05226" w:rsidR="00F40E20" w:rsidRPr="001F23FC" w:rsidRDefault="00F40E20" w:rsidP="00F40E20">
            <w:pPr>
              <w:pStyle w:val="TAL"/>
              <w:rPr>
                <w:rFonts w:cs="v4.2.0"/>
              </w:rPr>
            </w:pPr>
            <w:r w:rsidRPr="001F23FC">
              <w:rPr>
                <w:rFonts w:cs="v4.2.0"/>
              </w:rPr>
              <w:t>6.2A.1.1.3 UE maximum output power - EIRP and TRP for CA (4UL CA)</w:t>
            </w:r>
          </w:p>
        </w:tc>
        <w:tc>
          <w:tcPr>
            <w:tcW w:w="3875" w:type="dxa"/>
          </w:tcPr>
          <w:p w14:paraId="4D7C3918" w14:textId="77777777" w:rsidR="00F40E20" w:rsidRPr="001F23FC" w:rsidRDefault="00F40E20" w:rsidP="00F40E20">
            <w:pPr>
              <w:pStyle w:val="TAL"/>
              <w:rPr>
                <w:rFonts w:cs="v4.2.0"/>
                <w:u w:val="single"/>
              </w:rPr>
            </w:pPr>
            <w:r w:rsidRPr="001F23FC">
              <w:rPr>
                <w:rFonts w:cs="v4.2.0"/>
                <w:u w:val="single"/>
              </w:rPr>
              <w:t>Intra-band contiguous CA</w:t>
            </w:r>
          </w:p>
          <w:p w14:paraId="31A73DE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FE0414" w14:textId="77777777" w:rsidR="00F40E20" w:rsidRPr="001F23FC" w:rsidRDefault="00F40E20" w:rsidP="00F40E20">
            <w:pPr>
              <w:pStyle w:val="TAL"/>
              <w:rPr>
                <w:rFonts w:cs="v4.2.0"/>
              </w:rPr>
            </w:pPr>
            <w:r w:rsidRPr="001F23FC">
              <w:rPr>
                <w:rFonts w:cs="v4.2.0"/>
              </w:rPr>
              <w:t>Same as 6.2.1</w:t>
            </w:r>
          </w:p>
          <w:p w14:paraId="66EF7291" w14:textId="77777777" w:rsidR="00F40E20" w:rsidRPr="001F23FC" w:rsidRDefault="00F40E20" w:rsidP="00F40E20">
            <w:pPr>
              <w:pStyle w:val="TAL"/>
              <w:rPr>
                <w:rFonts w:cs="v4.2.0"/>
              </w:rPr>
            </w:pPr>
          </w:p>
          <w:p w14:paraId="0B0B15E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353B747" w14:textId="77777777" w:rsidR="00F40E20" w:rsidRPr="001F23FC" w:rsidRDefault="00F40E20" w:rsidP="00F40E20">
            <w:pPr>
              <w:pStyle w:val="TAL"/>
              <w:rPr>
                <w:rFonts w:cs="v4.2.0"/>
              </w:rPr>
            </w:pPr>
            <w:r w:rsidRPr="001F23FC">
              <w:rPr>
                <w:rFonts w:cs="v4.2.0"/>
              </w:rPr>
              <w:t>TBD</w:t>
            </w:r>
          </w:p>
          <w:p w14:paraId="7DAAE466" w14:textId="77777777" w:rsidR="00F40E20" w:rsidRPr="001F23FC" w:rsidRDefault="00F40E20" w:rsidP="00F40E20">
            <w:pPr>
              <w:pStyle w:val="TAL"/>
              <w:rPr>
                <w:rFonts w:cs="v4.2.0"/>
              </w:rPr>
            </w:pPr>
          </w:p>
          <w:p w14:paraId="20091372" w14:textId="21861E1E" w:rsidR="00F40E20" w:rsidRPr="001F23FC" w:rsidRDefault="00F40E20" w:rsidP="00F40E20">
            <w:pPr>
              <w:pStyle w:val="TAL"/>
              <w:rPr>
                <w:rFonts w:cs="v4.2.0"/>
                <w:u w:val="single"/>
              </w:rPr>
            </w:pPr>
            <w:r w:rsidRPr="001F23FC">
              <w:rPr>
                <w:rFonts w:cs="v4.2.0"/>
                <w:u w:val="single"/>
              </w:rPr>
              <w:t>Intra-band non-contiguous</w:t>
            </w:r>
          </w:p>
          <w:p w14:paraId="0FF31314" w14:textId="173BAF98" w:rsidR="00F40E20" w:rsidRPr="001F23FC" w:rsidRDefault="00F40E20" w:rsidP="00F40E20">
            <w:pPr>
              <w:pStyle w:val="TAL"/>
              <w:rPr>
                <w:rFonts w:cs="v4.2.0"/>
                <w:u w:val="single"/>
              </w:rPr>
            </w:pPr>
            <w:r w:rsidRPr="001F23FC">
              <w:rPr>
                <w:rFonts w:cs="v4.2.0"/>
              </w:rPr>
              <w:t>TBD</w:t>
            </w:r>
          </w:p>
        </w:tc>
        <w:tc>
          <w:tcPr>
            <w:tcW w:w="3247" w:type="dxa"/>
          </w:tcPr>
          <w:p w14:paraId="7B2FA966" w14:textId="77777777" w:rsidR="00F40E20" w:rsidRPr="001F23FC" w:rsidRDefault="00F40E20" w:rsidP="00F40E20">
            <w:pPr>
              <w:pStyle w:val="TAL"/>
            </w:pPr>
          </w:p>
        </w:tc>
      </w:tr>
      <w:tr w:rsidR="00F40E20" w:rsidRPr="001F23FC" w14:paraId="40CA5B42" w14:textId="77777777" w:rsidTr="00E067D3">
        <w:trPr>
          <w:jc w:val="center"/>
        </w:trPr>
        <w:tc>
          <w:tcPr>
            <w:tcW w:w="2587" w:type="dxa"/>
          </w:tcPr>
          <w:p w14:paraId="207E0662" w14:textId="67CC1004" w:rsidR="00F40E20" w:rsidRPr="001F23FC" w:rsidRDefault="00F40E20" w:rsidP="00F40E20">
            <w:pPr>
              <w:pStyle w:val="TAL"/>
              <w:rPr>
                <w:rFonts w:cs="v4.2.0"/>
              </w:rPr>
            </w:pPr>
            <w:r w:rsidRPr="001F23FC">
              <w:rPr>
                <w:rFonts w:cs="v4.2.0"/>
              </w:rPr>
              <w:t>6.2A.1.1.4 UE maximum output power - EIRP and TRP for CA (5UL CA)</w:t>
            </w:r>
          </w:p>
        </w:tc>
        <w:tc>
          <w:tcPr>
            <w:tcW w:w="3875" w:type="dxa"/>
          </w:tcPr>
          <w:p w14:paraId="1A8F5354" w14:textId="55B4A56B" w:rsidR="00F40E20" w:rsidRPr="001F23FC" w:rsidRDefault="00F40E20" w:rsidP="00F40E20">
            <w:pPr>
              <w:pStyle w:val="TAL"/>
              <w:rPr>
                <w:rFonts w:cs="v4.2.0"/>
                <w:u w:val="single"/>
              </w:rPr>
            </w:pPr>
            <w:r w:rsidRPr="001F23FC">
              <w:rPr>
                <w:rFonts w:cs="v4.2.0"/>
                <w:u w:val="single"/>
              </w:rPr>
              <w:t>Intra-band contiguous CA, Intra-band non-contiguous CA</w:t>
            </w:r>
          </w:p>
          <w:p w14:paraId="1DC7A47C" w14:textId="077C8A3F"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0EFDFC72" w14:textId="77777777" w:rsidR="00F40E20" w:rsidRPr="001F23FC" w:rsidRDefault="00F40E20" w:rsidP="00F40E20">
            <w:pPr>
              <w:pStyle w:val="TAL"/>
            </w:pPr>
          </w:p>
        </w:tc>
      </w:tr>
      <w:tr w:rsidR="00F40E20" w:rsidRPr="001F23FC" w14:paraId="3F0516B6" w14:textId="77777777" w:rsidTr="00E067D3">
        <w:trPr>
          <w:jc w:val="center"/>
        </w:trPr>
        <w:tc>
          <w:tcPr>
            <w:tcW w:w="2587" w:type="dxa"/>
          </w:tcPr>
          <w:p w14:paraId="0CD54F3B" w14:textId="4FD0465D" w:rsidR="00F40E20" w:rsidRPr="001F23FC" w:rsidRDefault="00F40E20" w:rsidP="00F40E20">
            <w:pPr>
              <w:pStyle w:val="TAL"/>
              <w:rPr>
                <w:rFonts w:cs="v4.2.0"/>
              </w:rPr>
            </w:pPr>
            <w:r w:rsidRPr="001F23FC">
              <w:rPr>
                <w:rFonts w:cs="v4.2.0"/>
              </w:rPr>
              <w:t>6.2A.1.1.5 UE maximum output power - EIRP and TRP for CA (6UL CA)</w:t>
            </w:r>
          </w:p>
        </w:tc>
        <w:tc>
          <w:tcPr>
            <w:tcW w:w="3875" w:type="dxa"/>
          </w:tcPr>
          <w:p w14:paraId="04282F76" w14:textId="78F1A214"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6E4D37EA" w14:textId="14B174E5"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2366EFAA" w14:textId="77777777" w:rsidR="00F40E20" w:rsidRPr="001F23FC" w:rsidRDefault="00F40E20" w:rsidP="00F40E20">
            <w:pPr>
              <w:pStyle w:val="TAL"/>
            </w:pPr>
          </w:p>
        </w:tc>
      </w:tr>
      <w:tr w:rsidR="00F40E20" w:rsidRPr="001F23FC" w14:paraId="06C27188" w14:textId="77777777" w:rsidTr="00E067D3">
        <w:trPr>
          <w:jc w:val="center"/>
        </w:trPr>
        <w:tc>
          <w:tcPr>
            <w:tcW w:w="2587" w:type="dxa"/>
          </w:tcPr>
          <w:p w14:paraId="13435627" w14:textId="76DE436A" w:rsidR="00F40E20" w:rsidRPr="001F23FC" w:rsidRDefault="00F40E20" w:rsidP="00F40E20">
            <w:pPr>
              <w:pStyle w:val="TAL"/>
              <w:rPr>
                <w:rFonts w:cs="v4.2.0"/>
              </w:rPr>
            </w:pPr>
            <w:r w:rsidRPr="001F23FC">
              <w:rPr>
                <w:rFonts w:cs="v4.2.0"/>
              </w:rPr>
              <w:t>6.2A.1.1.6 UE maximum output power - EIRP and TRP for CA (7UL CA)</w:t>
            </w:r>
          </w:p>
        </w:tc>
        <w:tc>
          <w:tcPr>
            <w:tcW w:w="3875" w:type="dxa"/>
          </w:tcPr>
          <w:p w14:paraId="47CD2BA0" w14:textId="002E2409"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194CDC14" w14:textId="250F652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34A3B0CD" w14:textId="77777777" w:rsidR="00F40E20" w:rsidRPr="001F23FC" w:rsidRDefault="00F40E20" w:rsidP="00F40E20">
            <w:pPr>
              <w:pStyle w:val="TAL"/>
            </w:pPr>
          </w:p>
        </w:tc>
      </w:tr>
      <w:tr w:rsidR="00F40E20" w:rsidRPr="001F23FC" w14:paraId="000888CE" w14:textId="77777777" w:rsidTr="00E067D3">
        <w:trPr>
          <w:jc w:val="center"/>
        </w:trPr>
        <w:tc>
          <w:tcPr>
            <w:tcW w:w="2587" w:type="dxa"/>
          </w:tcPr>
          <w:p w14:paraId="4D93AC50" w14:textId="5AA95732" w:rsidR="00F40E20" w:rsidRPr="001F23FC" w:rsidRDefault="00F40E20" w:rsidP="00F40E20">
            <w:pPr>
              <w:pStyle w:val="TAL"/>
              <w:rPr>
                <w:rFonts w:cs="v4.2.0"/>
              </w:rPr>
            </w:pPr>
            <w:r w:rsidRPr="001F23FC">
              <w:rPr>
                <w:rFonts w:cs="v4.2.0"/>
              </w:rPr>
              <w:t>6.2A.1.1.7 UE maximum output power - EIRP and TRP for CA (8UL CA)</w:t>
            </w:r>
          </w:p>
        </w:tc>
        <w:tc>
          <w:tcPr>
            <w:tcW w:w="3875" w:type="dxa"/>
          </w:tcPr>
          <w:p w14:paraId="2D830FED"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54660EA" w14:textId="1806CD1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6800C167" w14:textId="77777777" w:rsidR="00F40E20" w:rsidRPr="001F23FC" w:rsidRDefault="00F40E20" w:rsidP="00F40E20">
            <w:pPr>
              <w:pStyle w:val="TAL"/>
            </w:pPr>
          </w:p>
        </w:tc>
      </w:tr>
      <w:tr w:rsidR="00F40E20" w:rsidRPr="001F23FC" w14:paraId="549A4DF8" w14:textId="77777777" w:rsidTr="00E067D3">
        <w:trPr>
          <w:jc w:val="center"/>
        </w:trPr>
        <w:tc>
          <w:tcPr>
            <w:tcW w:w="2587" w:type="dxa"/>
          </w:tcPr>
          <w:p w14:paraId="7427F907" w14:textId="77777777" w:rsidR="00F40E20" w:rsidRPr="001F23FC" w:rsidRDefault="00F40E20" w:rsidP="00F40E20">
            <w:pPr>
              <w:pStyle w:val="TAL"/>
              <w:rPr>
                <w:rFonts w:cs="v4.2.0"/>
              </w:rPr>
            </w:pPr>
            <w:r w:rsidRPr="001F23FC">
              <w:rPr>
                <w:rFonts w:cs="v4.2.0"/>
                <w:lang w:eastAsia="zh-TW"/>
              </w:rPr>
              <w:t xml:space="preserve">6.2A.1.2.1 </w:t>
            </w:r>
            <w:r w:rsidRPr="001F23FC">
              <w:t>Spherical coverage for CA (2UL CA)</w:t>
            </w:r>
          </w:p>
        </w:tc>
        <w:tc>
          <w:tcPr>
            <w:tcW w:w="3875" w:type="dxa"/>
          </w:tcPr>
          <w:p w14:paraId="3C8987AA" w14:textId="77777777" w:rsidR="00F40E20" w:rsidRPr="001F23FC" w:rsidRDefault="00F40E20" w:rsidP="00F40E20">
            <w:pPr>
              <w:pStyle w:val="TAL"/>
              <w:rPr>
                <w:rFonts w:cs="v4.2.0"/>
                <w:u w:val="single"/>
              </w:rPr>
            </w:pPr>
            <w:r w:rsidRPr="001F23FC">
              <w:rPr>
                <w:rFonts w:cs="v4.2.0"/>
                <w:u w:val="single"/>
              </w:rPr>
              <w:t>Intra-band contiguous CA</w:t>
            </w:r>
          </w:p>
          <w:p w14:paraId="032663FF"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2D6DBF1"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37C09022" w14:textId="77777777" w:rsidR="00F40E20" w:rsidRPr="001F23FC" w:rsidRDefault="00F40E20" w:rsidP="00F40E20">
            <w:pPr>
              <w:pStyle w:val="TAL"/>
              <w:keepNext w:val="0"/>
              <w:keepLines w:val="0"/>
              <w:widowControl w:val="0"/>
              <w:rPr>
                <w:rFonts w:cs="v4.2.0"/>
                <w:u w:val="single"/>
              </w:rPr>
            </w:pPr>
          </w:p>
          <w:p w14:paraId="71664230"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B062378" w14:textId="77777777" w:rsidR="00F40E20" w:rsidRPr="001F23FC" w:rsidRDefault="00F40E20" w:rsidP="00F40E20">
            <w:pPr>
              <w:pStyle w:val="TAL"/>
              <w:keepNext w:val="0"/>
              <w:keepLines w:val="0"/>
              <w:widowControl w:val="0"/>
              <w:rPr>
                <w:rFonts w:cs="v4.2.0"/>
              </w:rPr>
            </w:pPr>
            <w:r w:rsidRPr="001F23FC">
              <w:rPr>
                <w:rFonts w:cs="v4.2.0"/>
              </w:rPr>
              <w:t>TBD</w:t>
            </w:r>
          </w:p>
          <w:p w14:paraId="358BB27F" w14:textId="77777777" w:rsidR="00F40E20" w:rsidRPr="001F23FC" w:rsidRDefault="00F40E20" w:rsidP="00F40E20">
            <w:pPr>
              <w:pStyle w:val="TAL"/>
              <w:keepNext w:val="0"/>
              <w:keepLines w:val="0"/>
              <w:widowControl w:val="0"/>
              <w:rPr>
                <w:rFonts w:cs="v4.2.0"/>
              </w:rPr>
            </w:pPr>
          </w:p>
          <w:p w14:paraId="4B4B8E60"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2CA1C35B" w14:textId="77777777" w:rsidR="00F40E20" w:rsidRPr="001F23FC" w:rsidRDefault="00F40E20" w:rsidP="00F40E20">
            <w:pPr>
              <w:pStyle w:val="TAL"/>
              <w:rPr>
                <w:rFonts w:cs="v4.2.0"/>
                <w:u w:val="single"/>
              </w:rPr>
            </w:pPr>
            <w:r w:rsidRPr="001F23FC">
              <w:rPr>
                <w:rFonts w:cs="v4.2.0"/>
              </w:rPr>
              <w:t>TBD</w:t>
            </w:r>
          </w:p>
        </w:tc>
        <w:tc>
          <w:tcPr>
            <w:tcW w:w="3247" w:type="dxa"/>
          </w:tcPr>
          <w:p w14:paraId="54D042AA" w14:textId="77777777" w:rsidR="00F40E20" w:rsidRPr="001F23FC" w:rsidRDefault="00F40E20" w:rsidP="00F40E20">
            <w:pPr>
              <w:pStyle w:val="TAL"/>
            </w:pPr>
          </w:p>
        </w:tc>
      </w:tr>
      <w:tr w:rsidR="00F40E20" w:rsidRPr="001F23FC" w14:paraId="37EADA60" w14:textId="77777777" w:rsidTr="00E067D3">
        <w:trPr>
          <w:jc w:val="center"/>
        </w:trPr>
        <w:tc>
          <w:tcPr>
            <w:tcW w:w="2587" w:type="dxa"/>
          </w:tcPr>
          <w:p w14:paraId="3EAE179C" w14:textId="77777777" w:rsidR="00F40E20" w:rsidRPr="001F23FC" w:rsidRDefault="00F40E20" w:rsidP="00F40E20">
            <w:pPr>
              <w:pStyle w:val="TAL"/>
              <w:rPr>
                <w:rFonts w:cs="v4.2.0"/>
                <w:lang w:eastAsia="zh-TW"/>
              </w:rPr>
            </w:pPr>
            <w:r w:rsidRPr="001F23FC">
              <w:rPr>
                <w:rFonts w:cs="v4.2.0"/>
                <w:lang w:eastAsia="zh-TW"/>
              </w:rPr>
              <w:t>6.2A.1.2.</w:t>
            </w:r>
            <w:r w:rsidRPr="001F23FC">
              <w:rPr>
                <w:rFonts w:cs="v4.2.0"/>
              </w:rPr>
              <w:t>2</w:t>
            </w:r>
            <w:r w:rsidRPr="001F23FC">
              <w:rPr>
                <w:rFonts w:cs="v4.2.0"/>
                <w:lang w:eastAsia="zh-TW"/>
              </w:rPr>
              <w:t xml:space="preserve"> </w:t>
            </w:r>
            <w:r w:rsidRPr="001F23FC">
              <w:t>Spherical coverage for CA (3UL CA)</w:t>
            </w:r>
          </w:p>
        </w:tc>
        <w:tc>
          <w:tcPr>
            <w:tcW w:w="3875" w:type="dxa"/>
          </w:tcPr>
          <w:p w14:paraId="37CC8075"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68D89A"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404A6C74" w14:textId="77777777" w:rsidR="00F40E20" w:rsidRPr="001F23FC" w:rsidRDefault="00F40E20" w:rsidP="00F40E20">
            <w:pPr>
              <w:pStyle w:val="TAL"/>
              <w:keepNext w:val="0"/>
              <w:keepLines w:val="0"/>
              <w:widowControl w:val="0"/>
              <w:rPr>
                <w:rFonts w:cs="v4.2.0"/>
                <w:u w:val="single"/>
              </w:rPr>
            </w:pPr>
          </w:p>
          <w:p w14:paraId="022F762F"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1D5ACF5" w14:textId="77777777" w:rsidR="00F40E20" w:rsidRPr="001F23FC" w:rsidRDefault="00F40E20" w:rsidP="00F40E20">
            <w:pPr>
              <w:pStyle w:val="TAL"/>
              <w:keepNext w:val="0"/>
              <w:keepLines w:val="0"/>
              <w:widowControl w:val="0"/>
              <w:rPr>
                <w:rFonts w:cs="v4.2.0"/>
              </w:rPr>
            </w:pPr>
            <w:r w:rsidRPr="001F23FC">
              <w:rPr>
                <w:rFonts w:cs="v4.2.0"/>
              </w:rPr>
              <w:t>TBD</w:t>
            </w:r>
          </w:p>
          <w:p w14:paraId="2D592293" w14:textId="77777777" w:rsidR="00F40E20" w:rsidRPr="001F23FC" w:rsidRDefault="00F40E20" w:rsidP="00F40E20">
            <w:pPr>
              <w:pStyle w:val="TAL"/>
              <w:keepNext w:val="0"/>
              <w:keepLines w:val="0"/>
              <w:widowControl w:val="0"/>
              <w:rPr>
                <w:rFonts w:cs="v4.2.0"/>
              </w:rPr>
            </w:pPr>
          </w:p>
          <w:p w14:paraId="4F903DA3"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6B99870E" w14:textId="77777777" w:rsidR="00F40E20" w:rsidRPr="001F23FC" w:rsidRDefault="00F40E20" w:rsidP="00F40E20">
            <w:pPr>
              <w:pStyle w:val="TAL"/>
              <w:rPr>
                <w:rFonts w:cs="v4.2.0"/>
                <w:u w:val="single"/>
              </w:rPr>
            </w:pPr>
            <w:r w:rsidRPr="001F23FC">
              <w:rPr>
                <w:rFonts w:cs="v4.2.0"/>
              </w:rPr>
              <w:t>TBD</w:t>
            </w:r>
          </w:p>
        </w:tc>
        <w:tc>
          <w:tcPr>
            <w:tcW w:w="3247" w:type="dxa"/>
          </w:tcPr>
          <w:p w14:paraId="7BDF130D" w14:textId="77777777" w:rsidR="00F40E20" w:rsidRPr="001F23FC" w:rsidRDefault="00F40E20" w:rsidP="00F40E20">
            <w:pPr>
              <w:pStyle w:val="TAL"/>
            </w:pPr>
          </w:p>
        </w:tc>
      </w:tr>
      <w:tr w:rsidR="00F40E20" w:rsidRPr="001F23FC" w14:paraId="38B0ACEE" w14:textId="77777777" w:rsidTr="00E067D3">
        <w:trPr>
          <w:jc w:val="center"/>
        </w:trPr>
        <w:tc>
          <w:tcPr>
            <w:tcW w:w="2587" w:type="dxa"/>
          </w:tcPr>
          <w:p w14:paraId="47C86A11" w14:textId="77777777" w:rsidR="00F40E20" w:rsidRPr="001F23FC" w:rsidRDefault="00F40E20" w:rsidP="00F40E20">
            <w:pPr>
              <w:pStyle w:val="TAL"/>
              <w:rPr>
                <w:rFonts w:cs="v4.2.0"/>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875" w:type="dxa"/>
          </w:tcPr>
          <w:p w14:paraId="6E99FC2B" w14:textId="77777777" w:rsidR="00F40E20" w:rsidRPr="001F23FC" w:rsidRDefault="00F40E20" w:rsidP="00F40E20">
            <w:pPr>
              <w:pStyle w:val="TAL"/>
              <w:rPr>
                <w:rFonts w:cs="v4.2.0"/>
                <w:u w:val="single"/>
              </w:rPr>
            </w:pPr>
            <w:r w:rsidRPr="001F23FC">
              <w:rPr>
                <w:rFonts w:cs="v4.2.0"/>
                <w:u w:val="single"/>
              </w:rPr>
              <w:t>Intra-band contiguous CA</w:t>
            </w:r>
          </w:p>
          <w:p w14:paraId="246BF057"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5BEFF0AD"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1EF10A18" w14:textId="77777777" w:rsidR="00F40E20" w:rsidRPr="001F23FC" w:rsidRDefault="00F40E20" w:rsidP="00F40E20">
            <w:pPr>
              <w:pStyle w:val="TAL"/>
              <w:keepNext w:val="0"/>
              <w:keepLines w:val="0"/>
              <w:widowControl w:val="0"/>
              <w:rPr>
                <w:rFonts w:cs="v4.2.0"/>
                <w:u w:val="single"/>
              </w:rPr>
            </w:pPr>
          </w:p>
          <w:p w14:paraId="201D0E1E"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5B34EBF" w14:textId="77777777" w:rsidR="00F40E20" w:rsidRPr="001F23FC" w:rsidRDefault="00F40E20" w:rsidP="00F40E20">
            <w:pPr>
              <w:pStyle w:val="TAL"/>
              <w:keepNext w:val="0"/>
              <w:keepLines w:val="0"/>
              <w:widowControl w:val="0"/>
              <w:rPr>
                <w:rFonts w:cs="v4.2.0"/>
              </w:rPr>
            </w:pPr>
            <w:r w:rsidRPr="001F23FC">
              <w:rPr>
                <w:rFonts w:cs="v4.2.0"/>
              </w:rPr>
              <w:t>TBD</w:t>
            </w:r>
          </w:p>
          <w:p w14:paraId="1AE0B18F" w14:textId="77777777" w:rsidR="00F40E20" w:rsidRPr="001F23FC" w:rsidRDefault="00F40E20" w:rsidP="00F40E20">
            <w:pPr>
              <w:pStyle w:val="TAL"/>
              <w:keepNext w:val="0"/>
              <w:keepLines w:val="0"/>
              <w:widowControl w:val="0"/>
              <w:rPr>
                <w:rFonts w:cs="v4.2.0"/>
              </w:rPr>
            </w:pPr>
          </w:p>
          <w:p w14:paraId="390868F5"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12AF46B7" w14:textId="77777777" w:rsidR="00F40E20" w:rsidRPr="001F23FC" w:rsidRDefault="00F40E20" w:rsidP="00F40E20">
            <w:pPr>
              <w:pStyle w:val="TAL"/>
              <w:rPr>
                <w:rFonts w:cs="v4.2.0"/>
                <w:u w:val="single"/>
              </w:rPr>
            </w:pPr>
            <w:r w:rsidRPr="001F23FC">
              <w:rPr>
                <w:rFonts w:cs="v4.2.0"/>
              </w:rPr>
              <w:t>TBD</w:t>
            </w:r>
          </w:p>
        </w:tc>
        <w:tc>
          <w:tcPr>
            <w:tcW w:w="3247" w:type="dxa"/>
          </w:tcPr>
          <w:p w14:paraId="6938876F" w14:textId="77777777" w:rsidR="00F40E20" w:rsidRPr="001F23FC" w:rsidRDefault="00F40E20" w:rsidP="00F40E20">
            <w:pPr>
              <w:pStyle w:val="TAL"/>
            </w:pPr>
          </w:p>
        </w:tc>
      </w:tr>
      <w:tr w:rsidR="00F40E20" w:rsidRPr="001F23FC" w14:paraId="7C34F17E" w14:textId="77777777" w:rsidTr="00E067D3">
        <w:trPr>
          <w:jc w:val="center"/>
        </w:trPr>
        <w:tc>
          <w:tcPr>
            <w:tcW w:w="2587" w:type="dxa"/>
          </w:tcPr>
          <w:p w14:paraId="6CE6E6BF" w14:textId="77777777" w:rsidR="00F40E20" w:rsidRPr="001F23FC" w:rsidRDefault="00F40E20" w:rsidP="00F40E20">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875" w:type="dxa"/>
          </w:tcPr>
          <w:p w14:paraId="712F27BE" w14:textId="77777777" w:rsidR="00F40E20" w:rsidRPr="001F23FC" w:rsidRDefault="00F40E20" w:rsidP="00F40E20">
            <w:pPr>
              <w:pStyle w:val="TAL"/>
              <w:rPr>
                <w:rFonts w:cs="v4.2.0"/>
                <w:u w:val="single"/>
              </w:rPr>
            </w:pPr>
            <w:r w:rsidRPr="001F23FC">
              <w:rPr>
                <w:rFonts w:cs="v4.2.0"/>
                <w:u w:val="single"/>
              </w:rPr>
              <w:t>Intra-band contiguous CA</w:t>
            </w:r>
          </w:p>
          <w:p w14:paraId="391495B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5BF6FE8" w14:textId="77777777" w:rsidR="00F40E20" w:rsidRPr="001F23FC" w:rsidRDefault="00F40E20" w:rsidP="00F40E20">
            <w:pPr>
              <w:pStyle w:val="TAL"/>
            </w:pPr>
          </w:p>
        </w:tc>
      </w:tr>
      <w:tr w:rsidR="00F40E20" w:rsidRPr="001F23FC" w14:paraId="6ACF9170" w14:textId="77777777" w:rsidTr="00E067D3">
        <w:trPr>
          <w:jc w:val="center"/>
        </w:trPr>
        <w:tc>
          <w:tcPr>
            <w:tcW w:w="2587" w:type="dxa"/>
          </w:tcPr>
          <w:p w14:paraId="1621634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875" w:type="dxa"/>
          </w:tcPr>
          <w:p w14:paraId="19EAD2B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60A39A1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7F5B40BD"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24C9095" w14:textId="77777777" w:rsidTr="00E067D3">
        <w:trPr>
          <w:jc w:val="center"/>
        </w:trPr>
        <w:tc>
          <w:tcPr>
            <w:tcW w:w="2587" w:type="dxa"/>
          </w:tcPr>
          <w:p w14:paraId="380B5C6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875" w:type="dxa"/>
          </w:tcPr>
          <w:p w14:paraId="26E5298C"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4077ADE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4A588E01"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11F3992A" w14:textId="77777777" w:rsidTr="00E067D3">
        <w:trPr>
          <w:jc w:val="center"/>
        </w:trPr>
        <w:tc>
          <w:tcPr>
            <w:tcW w:w="2587" w:type="dxa"/>
          </w:tcPr>
          <w:p w14:paraId="0E538444"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875" w:type="dxa"/>
          </w:tcPr>
          <w:p w14:paraId="3505D9E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3C854B69"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60AAC279"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1F23FC" w:rsidRDefault="00F40E20" w:rsidP="00F40E20">
            <w:pPr>
              <w:pStyle w:val="TAL"/>
              <w:rPr>
                <w:rFonts w:cs="v4.2.0"/>
              </w:rPr>
            </w:pPr>
            <w:r w:rsidRPr="001F23FC">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1F23FC" w:rsidRDefault="00F40E20" w:rsidP="00F40E20">
            <w:pPr>
              <w:pStyle w:val="TAL"/>
              <w:rPr>
                <w:rFonts w:cs="v4.2.0"/>
                <w:u w:val="single"/>
              </w:rPr>
            </w:pPr>
            <w:r w:rsidRPr="001F23FC">
              <w:rPr>
                <w:rFonts w:cs="v4.2.0"/>
                <w:u w:val="single"/>
              </w:rPr>
              <w:t>Intra-band contiguous CA</w:t>
            </w:r>
          </w:p>
          <w:p w14:paraId="7E9420D3" w14:textId="77777777" w:rsidR="00F40E20" w:rsidRPr="001F23FC" w:rsidRDefault="00F40E20" w:rsidP="00F40E20">
            <w:pPr>
              <w:pStyle w:val="TAL"/>
              <w:rPr>
                <w:rFonts w:cs="v4.2.0"/>
                <w:u w:val="single"/>
              </w:rPr>
            </w:pPr>
            <w:r w:rsidRPr="001F23FC">
              <w:rPr>
                <w:rFonts w:cs="v4.2.0"/>
                <w:u w:val="single"/>
              </w:rPr>
              <w:t>Maximum aggregated BW ≤ 400MHz</w:t>
            </w:r>
          </w:p>
          <w:p w14:paraId="13BC2B87" w14:textId="77777777" w:rsidR="00F40E20" w:rsidRPr="001F23FC" w:rsidRDefault="00F40E20" w:rsidP="00F40E20">
            <w:pPr>
              <w:pStyle w:val="TAL"/>
              <w:rPr>
                <w:rFonts w:cs="v4.2.0"/>
                <w:u w:val="single"/>
              </w:rPr>
            </w:pPr>
            <w:r w:rsidRPr="001F23FC">
              <w:rPr>
                <w:rFonts w:cs="v4.2.0"/>
                <w:u w:val="single"/>
              </w:rPr>
              <w:t>Same as 6.2.2</w:t>
            </w:r>
          </w:p>
          <w:p w14:paraId="34DE8AAC" w14:textId="77777777" w:rsidR="00F40E20" w:rsidRPr="001F23FC" w:rsidRDefault="00F40E20" w:rsidP="00F40E20">
            <w:pPr>
              <w:pStyle w:val="TAL"/>
              <w:rPr>
                <w:rFonts w:cs="v4.2.0"/>
                <w:u w:val="single"/>
              </w:rPr>
            </w:pPr>
          </w:p>
          <w:p w14:paraId="587ABDE7" w14:textId="77777777" w:rsidR="00F40E20" w:rsidRPr="001F23FC" w:rsidRDefault="00F40E20" w:rsidP="00F40E20">
            <w:pPr>
              <w:pStyle w:val="TAL"/>
              <w:rPr>
                <w:rFonts w:cs="v4.2.0"/>
                <w:u w:val="single"/>
              </w:rPr>
            </w:pPr>
            <w:r w:rsidRPr="001F23FC">
              <w:rPr>
                <w:rFonts w:cs="v4.2.0"/>
                <w:u w:val="single"/>
              </w:rPr>
              <w:t>Maximum aggregated BW &gt; 400MHz</w:t>
            </w:r>
          </w:p>
          <w:p w14:paraId="77D42374" w14:textId="77777777" w:rsidR="00F40E20" w:rsidRPr="001F23FC" w:rsidRDefault="00F40E20" w:rsidP="00F40E20">
            <w:pPr>
              <w:pStyle w:val="TAL"/>
              <w:rPr>
                <w:rFonts w:cs="v4.2.0"/>
                <w:u w:val="single"/>
              </w:rPr>
            </w:pPr>
            <w:r w:rsidRPr="001F23FC">
              <w:rPr>
                <w:rFonts w:cs="v4.2.0"/>
                <w:u w:val="single"/>
              </w:rPr>
              <w:t>TBD</w:t>
            </w:r>
          </w:p>
          <w:p w14:paraId="2060FF7F" w14:textId="77777777" w:rsidR="00F40E20" w:rsidRPr="001F23FC" w:rsidRDefault="00F40E20" w:rsidP="00F40E20">
            <w:pPr>
              <w:pStyle w:val="TAL"/>
              <w:rPr>
                <w:rFonts w:cs="v4.2.0"/>
                <w:u w:val="single"/>
              </w:rPr>
            </w:pPr>
          </w:p>
          <w:p w14:paraId="44366368" w14:textId="77777777" w:rsidR="00F40E20" w:rsidRPr="001F23FC" w:rsidRDefault="00F40E20" w:rsidP="00F40E20">
            <w:pPr>
              <w:pStyle w:val="TAL"/>
              <w:rPr>
                <w:rFonts w:cs="v4.2.0"/>
                <w:u w:val="single"/>
              </w:rPr>
            </w:pPr>
            <w:r w:rsidRPr="001F23FC">
              <w:rPr>
                <w:rFonts w:cs="v4.2.0"/>
                <w:u w:val="single"/>
              </w:rPr>
              <w:t>Intra-band non-contiguous, Inter-band CA</w:t>
            </w:r>
          </w:p>
          <w:p w14:paraId="7590766D" w14:textId="7777777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1F23FC" w:rsidRDefault="00F40E20" w:rsidP="00F40E20">
            <w:pPr>
              <w:pStyle w:val="TAL"/>
            </w:pPr>
          </w:p>
        </w:tc>
      </w:tr>
      <w:tr w:rsidR="00F40E20" w:rsidRPr="001F23FC"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1F23FC" w:rsidRDefault="00F40E20" w:rsidP="00F40E20">
            <w:pPr>
              <w:pStyle w:val="TAL"/>
              <w:rPr>
                <w:rFonts w:cs="v4.2.0"/>
              </w:rPr>
            </w:pPr>
            <w:r w:rsidRPr="001F23FC">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1F23FC" w:rsidRDefault="00F40E20" w:rsidP="00F40E20">
            <w:pPr>
              <w:pStyle w:val="TAL"/>
              <w:rPr>
                <w:rFonts w:cs="v4.2.0"/>
                <w:u w:val="single"/>
              </w:rPr>
            </w:pPr>
            <w:r w:rsidRPr="001F23FC">
              <w:rPr>
                <w:rFonts w:cs="v4.2.0"/>
                <w:u w:val="single"/>
              </w:rPr>
              <w:t>Intra-band contiguous CA</w:t>
            </w:r>
          </w:p>
          <w:p w14:paraId="5D834C6F" w14:textId="77777777" w:rsidR="00F40E20" w:rsidRPr="001F23FC" w:rsidRDefault="00F40E20" w:rsidP="00F40E20">
            <w:pPr>
              <w:pStyle w:val="TAL"/>
              <w:rPr>
                <w:rFonts w:cs="v4.2.0"/>
                <w:u w:val="single"/>
              </w:rPr>
            </w:pPr>
            <w:r w:rsidRPr="001F23FC">
              <w:rPr>
                <w:rFonts w:cs="v4.2.0"/>
                <w:u w:val="single"/>
              </w:rPr>
              <w:t>Maximum aggregated BW ≤ 400MHz</w:t>
            </w:r>
          </w:p>
          <w:p w14:paraId="1118261A" w14:textId="77777777" w:rsidR="00F40E20" w:rsidRPr="001F23FC" w:rsidRDefault="00F40E20" w:rsidP="00F40E20">
            <w:pPr>
              <w:pStyle w:val="TAL"/>
              <w:rPr>
                <w:rFonts w:cs="v4.2.0"/>
                <w:u w:val="single"/>
              </w:rPr>
            </w:pPr>
            <w:r w:rsidRPr="001F23FC">
              <w:rPr>
                <w:rFonts w:cs="v4.2.0"/>
                <w:u w:val="single"/>
              </w:rPr>
              <w:t>Same as 6.2.2</w:t>
            </w:r>
          </w:p>
          <w:p w14:paraId="667A7CDF" w14:textId="77777777" w:rsidR="00F40E20" w:rsidRPr="001F23FC" w:rsidRDefault="00F40E20" w:rsidP="00F40E20">
            <w:pPr>
              <w:pStyle w:val="TAL"/>
              <w:rPr>
                <w:rFonts w:cs="v4.2.0"/>
                <w:u w:val="single"/>
              </w:rPr>
            </w:pPr>
          </w:p>
          <w:p w14:paraId="04157785" w14:textId="77777777" w:rsidR="00F40E20" w:rsidRPr="001F23FC" w:rsidRDefault="00F40E20" w:rsidP="00F40E20">
            <w:pPr>
              <w:pStyle w:val="TAL"/>
              <w:rPr>
                <w:rFonts w:cs="v4.2.0"/>
                <w:u w:val="single"/>
              </w:rPr>
            </w:pPr>
            <w:r w:rsidRPr="001F23FC">
              <w:rPr>
                <w:rFonts w:cs="v4.2.0"/>
                <w:u w:val="single"/>
              </w:rPr>
              <w:t>Maximum aggregated BW &gt; 400MHz</w:t>
            </w:r>
          </w:p>
          <w:p w14:paraId="4696CA23" w14:textId="77777777" w:rsidR="00F40E20" w:rsidRPr="001F23FC" w:rsidRDefault="00F40E20" w:rsidP="00F40E20">
            <w:pPr>
              <w:pStyle w:val="TAL"/>
              <w:rPr>
                <w:rFonts w:cs="v4.2.0"/>
                <w:u w:val="single"/>
              </w:rPr>
            </w:pPr>
            <w:r w:rsidRPr="001F23FC">
              <w:rPr>
                <w:rFonts w:cs="v4.2.0"/>
                <w:u w:val="single"/>
              </w:rPr>
              <w:t>TBD</w:t>
            </w:r>
          </w:p>
          <w:p w14:paraId="21D5699F" w14:textId="77777777" w:rsidR="00F40E20" w:rsidRPr="001F23FC" w:rsidRDefault="00F40E20" w:rsidP="00F40E20">
            <w:pPr>
              <w:pStyle w:val="TAL"/>
              <w:rPr>
                <w:rFonts w:cs="v4.2.0"/>
                <w:u w:val="single"/>
              </w:rPr>
            </w:pPr>
          </w:p>
          <w:p w14:paraId="1341C87D" w14:textId="77777777" w:rsidR="00F40E20" w:rsidRPr="001F23FC" w:rsidRDefault="00F40E20" w:rsidP="00F40E20">
            <w:pPr>
              <w:pStyle w:val="TAL"/>
              <w:rPr>
                <w:rFonts w:cs="v4.2.0"/>
                <w:u w:val="single"/>
              </w:rPr>
            </w:pPr>
            <w:r w:rsidRPr="001F23FC">
              <w:rPr>
                <w:rFonts w:cs="v4.2.0"/>
                <w:u w:val="single"/>
              </w:rPr>
              <w:t>Intra-band non-contiguous, Inter-band CA</w:t>
            </w:r>
          </w:p>
          <w:p w14:paraId="43F2FB8B" w14:textId="5DB52113"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1F23FC" w:rsidRDefault="00F40E20" w:rsidP="00F40E20">
            <w:pPr>
              <w:pStyle w:val="TAL"/>
            </w:pPr>
          </w:p>
        </w:tc>
      </w:tr>
      <w:tr w:rsidR="00F40E20" w:rsidRPr="001F23FC"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1F23FC" w:rsidRDefault="00F40E20" w:rsidP="00F40E20">
            <w:pPr>
              <w:pStyle w:val="TAL"/>
              <w:rPr>
                <w:rFonts w:cs="v4.2.0"/>
              </w:rPr>
            </w:pPr>
            <w:r w:rsidRPr="001F23FC">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1F23FC" w:rsidRDefault="00F40E20" w:rsidP="00F40E20">
            <w:pPr>
              <w:pStyle w:val="TAL"/>
              <w:rPr>
                <w:rFonts w:cs="v4.2.0"/>
                <w:u w:val="single"/>
              </w:rPr>
            </w:pPr>
            <w:r w:rsidRPr="001F23FC">
              <w:rPr>
                <w:rFonts w:cs="v4.2.0"/>
                <w:u w:val="single"/>
              </w:rPr>
              <w:t>Intra-band contiguous CA</w:t>
            </w:r>
          </w:p>
          <w:p w14:paraId="663BA19C" w14:textId="77777777" w:rsidR="00F40E20" w:rsidRPr="001F23FC" w:rsidRDefault="00F40E20" w:rsidP="00F40E20">
            <w:pPr>
              <w:pStyle w:val="TAL"/>
              <w:rPr>
                <w:rFonts w:cs="v4.2.0"/>
                <w:u w:val="single"/>
              </w:rPr>
            </w:pPr>
            <w:r w:rsidRPr="001F23FC">
              <w:rPr>
                <w:rFonts w:cs="v4.2.0"/>
                <w:u w:val="single"/>
              </w:rPr>
              <w:t>Maximum aggregated BW ≤ 400MHz</w:t>
            </w:r>
          </w:p>
          <w:p w14:paraId="18B3BD35" w14:textId="77777777" w:rsidR="00F40E20" w:rsidRPr="001F23FC" w:rsidRDefault="00F40E20" w:rsidP="00F40E20">
            <w:pPr>
              <w:pStyle w:val="TAL"/>
              <w:rPr>
                <w:rFonts w:cs="v4.2.0"/>
                <w:u w:val="single"/>
              </w:rPr>
            </w:pPr>
            <w:r w:rsidRPr="001F23FC">
              <w:rPr>
                <w:rFonts w:cs="v4.2.0"/>
                <w:u w:val="single"/>
              </w:rPr>
              <w:t>Same as 6.2.2</w:t>
            </w:r>
          </w:p>
          <w:p w14:paraId="426E646F" w14:textId="77777777" w:rsidR="00F40E20" w:rsidRPr="001F23FC" w:rsidRDefault="00F40E20" w:rsidP="00F40E20">
            <w:pPr>
              <w:pStyle w:val="TAL"/>
              <w:rPr>
                <w:rFonts w:cs="v4.2.0"/>
                <w:u w:val="single"/>
              </w:rPr>
            </w:pPr>
          </w:p>
          <w:p w14:paraId="200FC96C" w14:textId="77777777" w:rsidR="00F40E20" w:rsidRPr="001F23FC" w:rsidRDefault="00F40E20" w:rsidP="00F40E20">
            <w:pPr>
              <w:pStyle w:val="TAL"/>
              <w:rPr>
                <w:rFonts w:cs="v4.2.0"/>
                <w:u w:val="single"/>
              </w:rPr>
            </w:pPr>
            <w:r w:rsidRPr="001F23FC">
              <w:rPr>
                <w:rFonts w:cs="v4.2.0"/>
                <w:u w:val="single"/>
              </w:rPr>
              <w:t>Maximum aggregated BW &gt; 400MHz</w:t>
            </w:r>
          </w:p>
          <w:p w14:paraId="18AEF892" w14:textId="77777777" w:rsidR="00F40E20" w:rsidRPr="001F23FC" w:rsidRDefault="00F40E20" w:rsidP="00F40E20">
            <w:pPr>
              <w:pStyle w:val="TAL"/>
              <w:rPr>
                <w:rFonts w:cs="v4.2.0"/>
                <w:u w:val="single"/>
              </w:rPr>
            </w:pPr>
            <w:r w:rsidRPr="001F23FC">
              <w:rPr>
                <w:rFonts w:cs="v4.2.0"/>
                <w:u w:val="single"/>
              </w:rPr>
              <w:t>TBD</w:t>
            </w:r>
          </w:p>
          <w:p w14:paraId="0B82C5B2" w14:textId="77777777" w:rsidR="00F40E20" w:rsidRPr="001F23FC" w:rsidRDefault="00F40E20" w:rsidP="00F40E20">
            <w:pPr>
              <w:pStyle w:val="TAL"/>
              <w:rPr>
                <w:rFonts w:cs="v4.2.0"/>
                <w:u w:val="single"/>
              </w:rPr>
            </w:pPr>
          </w:p>
          <w:p w14:paraId="32E6EA2C" w14:textId="77777777" w:rsidR="00F40E20" w:rsidRPr="001F23FC" w:rsidRDefault="00F40E20" w:rsidP="00F40E20">
            <w:pPr>
              <w:pStyle w:val="TAL"/>
              <w:rPr>
                <w:rFonts w:cs="v4.2.0"/>
                <w:u w:val="single"/>
              </w:rPr>
            </w:pPr>
            <w:r w:rsidRPr="001F23FC">
              <w:rPr>
                <w:rFonts w:cs="v4.2.0"/>
                <w:u w:val="single"/>
              </w:rPr>
              <w:t>Intra-band non-contiguous, Inter-band CA</w:t>
            </w:r>
          </w:p>
          <w:p w14:paraId="1372233F" w14:textId="5FB26FC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1F23FC" w:rsidRDefault="00F40E20" w:rsidP="00F40E20">
            <w:pPr>
              <w:pStyle w:val="TAL"/>
            </w:pPr>
          </w:p>
        </w:tc>
      </w:tr>
      <w:tr w:rsidR="00F40E20" w:rsidRPr="001F23FC"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1F23FC" w:rsidRDefault="00F40E20" w:rsidP="00F40E20">
            <w:pPr>
              <w:pStyle w:val="TAL"/>
              <w:rPr>
                <w:rFonts w:cs="v4.2.0"/>
              </w:rPr>
            </w:pPr>
            <w:r w:rsidRPr="001F23FC">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1F23FC" w:rsidRDefault="00F40E20" w:rsidP="00F40E20">
            <w:pPr>
              <w:pStyle w:val="TAL"/>
              <w:rPr>
                <w:rFonts w:cs="v4.2.0"/>
                <w:u w:val="single"/>
              </w:rPr>
            </w:pPr>
            <w:r w:rsidRPr="001F23FC">
              <w:rPr>
                <w:rFonts w:cs="v4.2.0"/>
                <w:u w:val="single"/>
              </w:rPr>
              <w:t>Intra-band contiguous CA</w:t>
            </w:r>
          </w:p>
          <w:p w14:paraId="51C66EE3" w14:textId="47F66BC6" w:rsidR="00F40E20" w:rsidRPr="001F23FC" w:rsidRDefault="00F40E20" w:rsidP="00F40E20">
            <w:pPr>
              <w:pStyle w:val="TAL"/>
              <w:rPr>
                <w:rFonts w:cs="v4.2.0"/>
                <w:u w:val="single"/>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1F23FC" w:rsidRDefault="00F40E20" w:rsidP="00F40E20">
            <w:pPr>
              <w:pStyle w:val="TAL"/>
            </w:pPr>
          </w:p>
        </w:tc>
      </w:tr>
      <w:tr w:rsidR="00F40E20" w:rsidRPr="001F23FC"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1F23FC" w:rsidRDefault="00F40E20" w:rsidP="00F40E20">
            <w:pPr>
              <w:pStyle w:val="TAL"/>
              <w:rPr>
                <w:rFonts w:cs="v4.2.0"/>
              </w:rPr>
            </w:pPr>
            <w:r w:rsidRPr="001F23FC">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4781B425" w14:textId="3927134B"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1F23FC" w:rsidRDefault="00F40E20" w:rsidP="00F40E20">
            <w:pPr>
              <w:pStyle w:val="TAL"/>
            </w:pPr>
          </w:p>
        </w:tc>
      </w:tr>
      <w:tr w:rsidR="00F40E20" w:rsidRPr="001F23FC"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1F23FC" w:rsidRDefault="00F40E20" w:rsidP="00F40E20">
            <w:pPr>
              <w:pStyle w:val="TAL"/>
              <w:rPr>
                <w:rFonts w:cs="v4.2.0"/>
              </w:rPr>
            </w:pPr>
            <w:r w:rsidRPr="001F23FC">
              <w:rPr>
                <w:rFonts w:cs="v4.2.0"/>
              </w:rPr>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0E401E8B" w14:textId="30C68ED8"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1F23FC" w:rsidRDefault="00F40E20" w:rsidP="00F40E20">
            <w:pPr>
              <w:pStyle w:val="TAL"/>
            </w:pPr>
          </w:p>
        </w:tc>
      </w:tr>
      <w:tr w:rsidR="00F40E20" w:rsidRPr="001F23FC"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1F23FC" w:rsidRDefault="00F40E20" w:rsidP="00F40E20">
            <w:pPr>
              <w:pStyle w:val="TAL"/>
              <w:rPr>
                <w:rFonts w:cs="v4.2.0"/>
              </w:rPr>
            </w:pPr>
            <w:r w:rsidRPr="001F23FC">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BEE5C2F" w14:textId="4183A65F"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1F23FC" w:rsidRDefault="00F40E20" w:rsidP="00F40E20">
            <w:pPr>
              <w:pStyle w:val="TAL"/>
            </w:pPr>
          </w:p>
        </w:tc>
      </w:tr>
      <w:tr w:rsidR="00F40E20" w:rsidRPr="001F23FC"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1F23FC" w:rsidRDefault="00F40E20" w:rsidP="00F40E20">
            <w:pPr>
              <w:pStyle w:val="TAL"/>
              <w:rPr>
                <w:rFonts w:cs="v4.2.0"/>
              </w:rPr>
            </w:pPr>
            <w:r w:rsidRPr="001F23FC">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1F23FC" w:rsidRDefault="00F40E20" w:rsidP="00F40E20">
            <w:pPr>
              <w:pStyle w:val="TAL"/>
              <w:rPr>
                <w:rFonts w:cs="v4.2.0"/>
                <w:u w:val="single"/>
              </w:rPr>
            </w:pPr>
            <w:r w:rsidRPr="001F23FC">
              <w:rPr>
                <w:rFonts w:cs="v4.2.0"/>
                <w:u w:val="single"/>
              </w:rPr>
              <w:t>Intra-band contiguous CA</w:t>
            </w:r>
          </w:p>
          <w:p w14:paraId="45B3AB45" w14:textId="77777777" w:rsidR="00F40E20" w:rsidRPr="001F23FC" w:rsidRDefault="00F40E20" w:rsidP="00F40E20">
            <w:pPr>
              <w:pStyle w:val="TAL"/>
              <w:rPr>
                <w:rFonts w:cs="v4.2.0"/>
                <w:u w:val="single"/>
              </w:rPr>
            </w:pPr>
            <w:r w:rsidRPr="001F23FC">
              <w:rPr>
                <w:rFonts w:cs="v4.2.0"/>
                <w:u w:val="single"/>
              </w:rPr>
              <w:t>Maximum aggregated BW ≤ 400MHz</w:t>
            </w:r>
          </w:p>
          <w:p w14:paraId="18BE4A37" w14:textId="77777777" w:rsidR="00F40E20" w:rsidRPr="001F23FC" w:rsidRDefault="00F40E20" w:rsidP="00F40E20">
            <w:pPr>
              <w:pStyle w:val="TAL"/>
              <w:rPr>
                <w:rFonts w:cs="v4.2.0"/>
                <w:u w:val="single"/>
              </w:rPr>
            </w:pPr>
            <w:r w:rsidRPr="001F23FC">
              <w:rPr>
                <w:rFonts w:cs="v4.2.0"/>
                <w:u w:val="single"/>
              </w:rPr>
              <w:t>Same as 6.2.3</w:t>
            </w:r>
          </w:p>
          <w:p w14:paraId="5731D2C8" w14:textId="77777777" w:rsidR="00F40E20" w:rsidRPr="001F23FC" w:rsidRDefault="00F40E20" w:rsidP="00F40E20">
            <w:pPr>
              <w:pStyle w:val="TAL"/>
              <w:rPr>
                <w:rFonts w:cs="v4.2.0"/>
                <w:u w:val="single"/>
              </w:rPr>
            </w:pPr>
          </w:p>
          <w:p w14:paraId="2D702257" w14:textId="77777777" w:rsidR="00F40E20" w:rsidRPr="001F23FC" w:rsidRDefault="00F40E20" w:rsidP="00F40E20">
            <w:pPr>
              <w:pStyle w:val="TAL"/>
              <w:rPr>
                <w:rFonts w:cs="v4.2.0"/>
                <w:u w:val="single"/>
              </w:rPr>
            </w:pPr>
            <w:r w:rsidRPr="001F23FC">
              <w:rPr>
                <w:rFonts w:cs="v4.2.0"/>
                <w:u w:val="single"/>
              </w:rPr>
              <w:t>Maximum aggregated BW &gt; 400MHz</w:t>
            </w:r>
          </w:p>
          <w:p w14:paraId="41E23BB9" w14:textId="77777777" w:rsidR="00F40E20" w:rsidRPr="001F23FC" w:rsidRDefault="00F40E20" w:rsidP="00F40E20">
            <w:pPr>
              <w:pStyle w:val="TAL"/>
              <w:rPr>
                <w:rFonts w:cs="v4.2.0"/>
                <w:u w:val="single"/>
              </w:rPr>
            </w:pPr>
            <w:r w:rsidRPr="001F23FC">
              <w:rPr>
                <w:rFonts w:cs="v4.2.0"/>
                <w:u w:val="single"/>
              </w:rPr>
              <w:t>TBD</w:t>
            </w:r>
          </w:p>
          <w:p w14:paraId="1F19F310" w14:textId="77777777" w:rsidR="00F40E20" w:rsidRPr="001F23FC" w:rsidRDefault="00F40E20" w:rsidP="00F40E20">
            <w:pPr>
              <w:pStyle w:val="TAL"/>
              <w:rPr>
                <w:rFonts w:cs="v4.2.0"/>
                <w:u w:val="single"/>
              </w:rPr>
            </w:pPr>
          </w:p>
          <w:p w14:paraId="418E71E6" w14:textId="77777777" w:rsidR="00F40E20" w:rsidRPr="001F23FC" w:rsidRDefault="00F40E20" w:rsidP="00F40E20">
            <w:pPr>
              <w:pStyle w:val="TAL"/>
              <w:rPr>
                <w:rFonts w:cs="v4.2.0"/>
                <w:u w:val="single"/>
              </w:rPr>
            </w:pPr>
            <w:r w:rsidRPr="001F23FC">
              <w:rPr>
                <w:rFonts w:cs="v4.2.0"/>
                <w:u w:val="single"/>
              </w:rPr>
              <w:t>Intra-band non-contiguous, Inter-band CA</w:t>
            </w:r>
          </w:p>
          <w:p w14:paraId="3647FE91" w14:textId="10B44A2B"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1F23FC" w:rsidRDefault="00F40E20" w:rsidP="00F40E20">
            <w:pPr>
              <w:pStyle w:val="TAL"/>
            </w:pPr>
          </w:p>
        </w:tc>
      </w:tr>
      <w:tr w:rsidR="00F40E20" w:rsidRPr="001F23FC"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1F23FC" w:rsidRDefault="00F40E20" w:rsidP="00F40E20">
            <w:pPr>
              <w:pStyle w:val="TAL"/>
              <w:rPr>
                <w:rFonts w:cs="v4.2.0"/>
              </w:rPr>
            </w:pPr>
            <w:r w:rsidRPr="001F23FC">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1F23FC" w:rsidRDefault="00F40E20" w:rsidP="00F40E20">
            <w:pPr>
              <w:pStyle w:val="TAL"/>
              <w:rPr>
                <w:rFonts w:cs="v4.2.0"/>
                <w:u w:val="single"/>
              </w:rPr>
            </w:pPr>
            <w:r w:rsidRPr="001F23FC">
              <w:rPr>
                <w:rFonts w:cs="v4.2.0"/>
                <w:u w:val="single"/>
              </w:rPr>
              <w:t>Intra-band contiguous CA</w:t>
            </w:r>
          </w:p>
          <w:p w14:paraId="223464E7" w14:textId="77777777" w:rsidR="00F40E20" w:rsidRPr="001F23FC" w:rsidRDefault="00F40E20" w:rsidP="00F40E20">
            <w:pPr>
              <w:pStyle w:val="TAL"/>
              <w:rPr>
                <w:rFonts w:cs="v4.2.0"/>
                <w:u w:val="single"/>
              </w:rPr>
            </w:pPr>
            <w:r w:rsidRPr="001F23FC">
              <w:rPr>
                <w:rFonts w:cs="v4.2.0"/>
                <w:u w:val="single"/>
              </w:rPr>
              <w:t>Maximum aggregated BW ≤ 400MHz</w:t>
            </w:r>
          </w:p>
          <w:p w14:paraId="4F0FBC65" w14:textId="77777777" w:rsidR="00F40E20" w:rsidRPr="001F23FC" w:rsidRDefault="00F40E20" w:rsidP="00F40E20">
            <w:pPr>
              <w:pStyle w:val="TAL"/>
              <w:rPr>
                <w:rFonts w:cs="v4.2.0"/>
                <w:u w:val="single"/>
              </w:rPr>
            </w:pPr>
            <w:r w:rsidRPr="001F23FC">
              <w:rPr>
                <w:rFonts w:cs="v4.2.0"/>
                <w:u w:val="single"/>
              </w:rPr>
              <w:t>Same as 6.2.3</w:t>
            </w:r>
          </w:p>
          <w:p w14:paraId="29BB5DA9" w14:textId="77777777" w:rsidR="00F40E20" w:rsidRPr="001F23FC" w:rsidRDefault="00F40E20" w:rsidP="00F40E20">
            <w:pPr>
              <w:pStyle w:val="TAL"/>
              <w:rPr>
                <w:rFonts w:cs="v4.2.0"/>
                <w:u w:val="single"/>
              </w:rPr>
            </w:pPr>
          </w:p>
          <w:p w14:paraId="1404F69C" w14:textId="77777777" w:rsidR="00F40E20" w:rsidRPr="001F23FC" w:rsidRDefault="00F40E20" w:rsidP="00F40E20">
            <w:pPr>
              <w:pStyle w:val="TAL"/>
              <w:rPr>
                <w:rFonts w:cs="v4.2.0"/>
                <w:u w:val="single"/>
              </w:rPr>
            </w:pPr>
            <w:r w:rsidRPr="001F23FC">
              <w:rPr>
                <w:rFonts w:cs="v4.2.0"/>
                <w:u w:val="single"/>
              </w:rPr>
              <w:t>Maximum aggregated BW &gt; 400MHz</w:t>
            </w:r>
          </w:p>
          <w:p w14:paraId="1D758CD3" w14:textId="77777777" w:rsidR="00F40E20" w:rsidRPr="001F23FC" w:rsidRDefault="00F40E20" w:rsidP="00F40E20">
            <w:pPr>
              <w:pStyle w:val="TAL"/>
              <w:rPr>
                <w:rFonts w:cs="v4.2.0"/>
                <w:u w:val="single"/>
              </w:rPr>
            </w:pPr>
            <w:r w:rsidRPr="001F23FC">
              <w:rPr>
                <w:rFonts w:cs="v4.2.0"/>
                <w:u w:val="single"/>
              </w:rPr>
              <w:t>TBD</w:t>
            </w:r>
          </w:p>
          <w:p w14:paraId="41A83F70" w14:textId="77777777" w:rsidR="00F40E20" w:rsidRPr="001F23FC" w:rsidRDefault="00F40E20" w:rsidP="00F40E20">
            <w:pPr>
              <w:pStyle w:val="TAL"/>
              <w:rPr>
                <w:rFonts w:cs="v4.2.0"/>
                <w:u w:val="single"/>
              </w:rPr>
            </w:pPr>
          </w:p>
          <w:p w14:paraId="6E967BC9" w14:textId="77777777" w:rsidR="00F40E20" w:rsidRPr="001F23FC" w:rsidRDefault="00F40E20" w:rsidP="00F40E20">
            <w:pPr>
              <w:pStyle w:val="TAL"/>
              <w:rPr>
                <w:rFonts w:cs="v4.2.0"/>
                <w:u w:val="single"/>
              </w:rPr>
            </w:pPr>
            <w:r w:rsidRPr="001F23FC">
              <w:rPr>
                <w:rFonts w:cs="v4.2.0"/>
                <w:u w:val="single"/>
              </w:rPr>
              <w:t>Intra-band non-contiguous, Inter-band CA</w:t>
            </w:r>
          </w:p>
          <w:p w14:paraId="73E5AE48" w14:textId="1E17AE88"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1F23FC" w:rsidRDefault="00F40E20" w:rsidP="00F40E20">
            <w:pPr>
              <w:pStyle w:val="TAL"/>
            </w:pPr>
          </w:p>
        </w:tc>
      </w:tr>
      <w:tr w:rsidR="00F40E20" w:rsidRPr="001F23FC"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1F23FC" w:rsidRDefault="00F40E20" w:rsidP="00F40E20">
            <w:pPr>
              <w:pStyle w:val="TAL"/>
              <w:rPr>
                <w:rFonts w:cs="v4.2.0"/>
              </w:rPr>
            </w:pPr>
            <w:r w:rsidRPr="001F23FC">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1F23FC" w:rsidRDefault="00F40E20" w:rsidP="00F40E20">
            <w:pPr>
              <w:pStyle w:val="TAL"/>
              <w:rPr>
                <w:rFonts w:cs="v4.2.0"/>
                <w:u w:val="single"/>
              </w:rPr>
            </w:pPr>
            <w:r w:rsidRPr="001F23FC">
              <w:rPr>
                <w:rFonts w:cs="v4.2.0"/>
                <w:u w:val="single"/>
              </w:rPr>
              <w:t>Intra-band contiguous CA</w:t>
            </w:r>
          </w:p>
          <w:p w14:paraId="37A344F2" w14:textId="77777777" w:rsidR="00F40E20" w:rsidRPr="001F23FC" w:rsidRDefault="00F40E20" w:rsidP="00F40E20">
            <w:pPr>
              <w:pStyle w:val="TAL"/>
              <w:rPr>
                <w:rFonts w:cs="v4.2.0"/>
                <w:u w:val="single"/>
              </w:rPr>
            </w:pPr>
            <w:r w:rsidRPr="001F23FC">
              <w:rPr>
                <w:rFonts w:cs="v4.2.0"/>
                <w:u w:val="single"/>
              </w:rPr>
              <w:t>Maximum aggregated BW ≤ 400MHz</w:t>
            </w:r>
          </w:p>
          <w:p w14:paraId="0D98BD27" w14:textId="77777777" w:rsidR="00F40E20" w:rsidRPr="001F23FC" w:rsidRDefault="00F40E20" w:rsidP="00F40E20">
            <w:pPr>
              <w:pStyle w:val="TAL"/>
              <w:rPr>
                <w:rFonts w:cs="v4.2.0"/>
                <w:u w:val="single"/>
              </w:rPr>
            </w:pPr>
            <w:r w:rsidRPr="001F23FC">
              <w:rPr>
                <w:rFonts w:cs="v4.2.0"/>
                <w:u w:val="single"/>
              </w:rPr>
              <w:t>Same as 6.2.3</w:t>
            </w:r>
          </w:p>
          <w:p w14:paraId="379D2E5A" w14:textId="77777777" w:rsidR="00F40E20" w:rsidRPr="001F23FC" w:rsidRDefault="00F40E20" w:rsidP="00F40E20">
            <w:pPr>
              <w:pStyle w:val="TAL"/>
              <w:rPr>
                <w:rFonts w:cs="v4.2.0"/>
                <w:u w:val="single"/>
              </w:rPr>
            </w:pPr>
          </w:p>
          <w:p w14:paraId="2407FA7B" w14:textId="77777777" w:rsidR="00F40E20" w:rsidRPr="001F23FC" w:rsidRDefault="00F40E20" w:rsidP="00F40E20">
            <w:pPr>
              <w:pStyle w:val="TAL"/>
              <w:rPr>
                <w:rFonts w:cs="v4.2.0"/>
                <w:u w:val="single"/>
              </w:rPr>
            </w:pPr>
            <w:r w:rsidRPr="001F23FC">
              <w:rPr>
                <w:rFonts w:cs="v4.2.0"/>
                <w:u w:val="single"/>
              </w:rPr>
              <w:t>Maximum aggregated BW &gt; 400MHz</w:t>
            </w:r>
          </w:p>
          <w:p w14:paraId="6120F49B" w14:textId="77777777" w:rsidR="00F40E20" w:rsidRPr="001F23FC" w:rsidRDefault="00F40E20" w:rsidP="00F40E20">
            <w:pPr>
              <w:pStyle w:val="TAL"/>
              <w:rPr>
                <w:rFonts w:cs="v4.2.0"/>
                <w:u w:val="single"/>
              </w:rPr>
            </w:pPr>
            <w:r w:rsidRPr="001F23FC">
              <w:rPr>
                <w:rFonts w:cs="v4.2.0"/>
                <w:u w:val="single"/>
              </w:rPr>
              <w:t>TBD</w:t>
            </w:r>
          </w:p>
          <w:p w14:paraId="4854D9CA" w14:textId="77777777" w:rsidR="00F40E20" w:rsidRPr="001F23FC" w:rsidRDefault="00F40E20" w:rsidP="00F40E20">
            <w:pPr>
              <w:pStyle w:val="TAL"/>
              <w:rPr>
                <w:rFonts w:cs="v4.2.0"/>
                <w:u w:val="single"/>
              </w:rPr>
            </w:pPr>
          </w:p>
          <w:p w14:paraId="7A340168" w14:textId="77777777" w:rsidR="00F40E20" w:rsidRPr="001F23FC" w:rsidRDefault="00F40E20" w:rsidP="00F40E20">
            <w:pPr>
              <w:pStyle w:val="TAL"/>
              <w:rPr>
                <w:rFonts w:cs="v4.2.0"/>
                <w:u w:val="single"/>
              </w:rPr>
            </w:pPr>
            <w:r w:rsidRPr="001F23FC">
              <w:rPr>
                <w:rFonts w:cs="v4.2.0"/>
                <w:u w:val="single"/>
              </w:rPr>
              <w:t>Intra-band non-contiguous, Inter-band CA</w:t>
            </w:r>
          </w:p>
          <w:p w14:paraId="3C5970E3" w14:textId="3826E99E" w:rsidR="00F40E20" w:rsidRPr="001F23FC" w:rsidRDefault="00F40E20" w:rsidP="00F40E20">
            <w:pPr>
              <w:keepNext/>
              <w:keepLines/>
              <w:spacing w:after="0"/>
              <w:rPr>
                <w:rFonts w:ascii="Arial" w:hAnsi="Arial" w:cs="v4.2.0"/>
                <w:sz w:val="18"/>
                <w:u w:val="single"/>
              </w:rPr>
            </w:pPr>
            <w:r w:rsidRPr="001F23FC">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1F23FC" w:rsidRDefault="00F40E20" w:rsidP="00F40E20">
            <w:pPr>
              <w:pStyle w:val="TAL"/>
            </w:pPr>
          </w:p>
        </w:tc>
      </w:tr>
      <w:tr w:rsidR="00F40E20" w:rsidRPr="001F23FC"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1F23FC" w:rsidRDefault="00F40E20" w:rsidP="00F40E20">
            <w:pPr>
              <w:pStyle w:val="TAL"/>
              <w:rPr>
                <w:rFonts w:cs="v4.2.0"/>
              </w:rPr>
            </w:pPr>
            <w:r w:rsidRPr="001F23FC">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1F23FC" w:rsidRDefault="00F40E20" w:rsidP="00F40E20">
            <w:pPr>
              <w:pStyle w:val="TAL"/>
              <w:rPr>
                <w:rFonts w:eastAsia="PMingLiU" w:cs="v4.2.0"/>
                <w:u w:val="single"/>
              </w:rPr>
            </w:pPr>
            <w:r w:rsidRPr="001F23FC">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1F23FC" w:rsidRDefault="00F40E20" w:rsidP="00F40E20">
            <w:pPr>
              <w:pStyle w:val="TAL"/>
            </w:pPr>
          </w:p>
        </w:tc>
      </w:tr>
      <w:tr w:rsidR="00F40E20" w:rsidRPr="001F23FC"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1F23FC" w:rsidRDefault="00F40E20" w:rsidP="00F40E20">
            <w:pPr>
              <w:pStyle w:val="TAL"/>
              <w:rPr>
                <w:rFonts w:cs="v4.2.0"/>
              </w:rPr>
            </w:pPr>
            <w:r w:rsidRPr="001F23FC">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1F23FC" w:rsidRDefault="00F40E20" w:rsidP="00F40E20">
            <w:pPr>
              <w:pStyle w:val="TAL"/>
              <w:rPr>
                <w:rFonts w:eastAsia="PMingLiU" w:cs="v4.2.0"/>
                <w:u w:val="single"/>
              </w:rPr>
            </w:pPr>
            <w:r w:rsidRPr="001F23FC">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1F23FC" w:rsidRDefault="00F40E20" w:rsidP="00F40E20">
            <w:pPr>
              <w:pStyle w:val="TAL"/>
            </w:pPr>
          </w:p>
        </w:tc>
      </w:tr>
      <w:tr w:rsidR="00F40E20" w:rsidRPr="001F23FC"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1F23FC" w:rsidRDefault="00F40E20" w:rsidP="00F40E20">
            <w:pPr>
              <w:pStyle w:val="TAL"/>
              <w:rPr>
                <w:rFonts w:cs="v4.2.0"/>
              </w:rPr>
            </w:pPr>
            <w:r w:rsidRPr="001F23FC">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1F23FC" w:rsidRDefault="00F40E20" w:rsidP="00F40E20">
            <w:pPr>
              <w:pStyle w:val="TAL"/>
              <w:rPr>
                <w:rFonts w:eastAsia="PMingLiU" w:cs="v4.2.0"/>
                <w:u w:val="single"/>
              </w:rPr>
            </w:pPr>
            <w:r w:rsidRPr="001F23FC">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1F23FC" w:rsidRDefault="00F40E20" w:rsidP="00F40E20">
            <w:pPr>
              <w:pStyle w:val="TAL"/>
            </w:pPr>
          </w:p>
        </w:tc>
      </w:tr>
      <w:tr w:rsidR="00F40E20" w:rsidRPr="001F23FC"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1F23FC" w:rsidRDefault="00F40E20" w:rsidP="00F40E20">
            <w:pPr>
              <w:pStyle w:val="TAL"/>
              <w:rPr>
                <w:rFonts w:cs="v4.2.0"/>
              </w:rPr>
            </w:pPr>
            <w:r w:rsidRPr="001F23FC">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1F23FC" w:rsidRDefault="00F40E20" w:rsidP="00F40E20">
            <w:pPr>
              <w:pStyle w:val="TAL"/>
              <w:rPr>
                <w:rFonts w:eastAsia="PMingLiU" w:cs="v4.2.0"/>
                <w:u w:val="single"/>
              </w:rPr>
            </w:pPr>
            <w:r w:rsidRPr="001F23FC">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1F23FC" w:rsidRDefault="00F40E20" w:rsidP="00F40E20">
            <w:pPr>
              <w:pStyle w:val="TAL"/>
            </w:pPr>
          </w:p>
        </w:tc>
      </w:tr>
      <w:tr w:rsidR="00F40E20" w:rsidRPr="001F23FC"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F40E20" w:rsidRPr="001F23FC" w:rsidRDefault="00F40E20" w:rsidP="00F40E20">
            <w:pPr>
              <w:pStyle w:val="TAL"/>
              <w:rPr>
                <w:rFonts w:cs="v4.2.0"/>
              </w:rPr>
            </w:pPr>
            <w:r w:rsidRPr="001F23FC">
              <w:rPr>
                <w:rFonts w:cs="v4.2.0"/>
              </w:rPr>
              <w:t>6.2D.3</w:t>
            </w:r>
            <w:r w:rsidRPr="001F23FC">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1F23FC" w:rsidRDefault="00F40E20" w:rsidP="00F40E20">
            <w:pPr>
              <w:pStyle w:val="TAL"/>
              <w:rPr>
                <w:rFonts w:eastAsia="PMingLiU" w:cs="v4.2.0"/>
                <w:u w:val="single"/>
              </w:rPr>
            </w:pPr>
            <w:r w:rsidRPr="001F23FC">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1F23FC" w:rsidRDefault="00F40E20" w:rsidP="00F40E20">
            <w:pPr>
              <w:pStyle w:val="TAL"/>
            </w:pPr>
          </w:p>
        </w:tc>
      </w:tr>
      <w:tr w:rsidR="00F40E20" w:rsidRPr="001F23FC" w14:paraId="5121ECB9" w14:textId="77777777" w:rsidTr="00E067D3">
        <w:trPr>
          <w:jc w:val="center"/>
        </w:trPr>
        <w:tc>
          <w:tcPr>
            <w:tcW w:w="2587" w:type="dxa"/>
          </w:tcPr>
          <w:p w14:paraId="33216F5C" w14:textId="77777777" w:rsidR="00F40E20" w:rsidRPr="001F23FC" w:rsidRDefault="00F40E20" w:rsidP="00F40E20">
            <w:pPr>
              <w:pStyle w:val="TAL"/>
              <w:rPr>
                <w:rFonts w:cs="v4.2.0"/>
              </w:rPr>
            </w:pPr>
            <w:r w:rsidRPr="001F23FC">
              <w:rPr>
                <w:rFonts w:cs="v4.2.0"/>
              </w:rPr>
              <w:t>6.3.1 Minimum output power</w:t>
            </w:r>
          </w:p>
        </w:tc>
        <w:tc>
          <w:tcPr>
            <w:tcW w:w="3875" w:type="dxa"/>
          </w:tcPr>
          <w:p w14:paraId="2FE7D951" w14:textId="654201C0"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C88B38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35B517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510C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4D4D4BA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295B305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2A5A2C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0.66 dB (FR2a 200 MHz)</w:t>
            </w:r>
          </w:p>
          <w:p w14:paraId="6071F0F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0E3561EA" w14:textId="77777777" w:rsidR="00F40E20" w:rsidRPr="001F23FC" w:rsidRDefault="00F40E20" w:rsidP="00F40E20">
            <w:pPr>
              <w:keepNext/>
              <w:keepLines/>
              <w:spacing w:after="0"/>
              <w:ind w:left="284"/>
              <w:rPr>
                <w:rFonts w:ascii="Arial" w:hAnsi="Arial" w:cs="Arial"/>
                <w:bCs/>
                <w:sz w:val="18"/>
                <w:szCs w:val="18"/>
              </w:rPr>
            </w:pPr>
          </w:p>
          <w:p w14:paraId="30F9F3F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1.17 dB (FR2b 50 MHz)</w:t>
            </w:r>
          </w:p>
          <w:p w14:paraId="00125B0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5B39CE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53C3BE8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17710827" w14:textId="77777777" w:rsidR="00F40E20" w:rsidRPr="001F23FC" w:rsidRDefault="00F40E20" w:rsidP="00F40E20">
            <w:pPr>
              <w:keepNext/>
              <w:keepLines/>
              <w:spacing w:after="0"/>
              <w:ind w:left="284"/>
              <w:rPr>
                <w:rFonts w:ascii="Arial" w:hAnsi="Arial" w:cs="Arial"/>
                <w:bCs/>
                <w:sz w:val="18"/>
                <w:szCs w:val="18"/>
              </w:rPr>
            </w:pPr>
          </w:p>
          <w:p w14:paraId="6652821A" w14:textId="4FA1C6FB"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1.39 dB (FR2c 50 MHz)</w:t>
            </w:r>
          </w:p>
          <w:p w14:paraId="799965B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0.06 dB (FR2c 100 MHz)</w:t>
            </w:r>
          </w:p>
          <w:p w14:paraId="3022FF53" w14:textId="0CE0ED2A"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49A9DCF5" w14:textId="589F166F"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38DCA1B4" w14:textId="77777777" w:rsidR="00F40E20" w:rsidRPr="001F23FC" w:rsidRDefault="00F40E20" w:rsidP="00F40E20">
            <w:pPr>
              <w:keepNext/>
              <w:keepLines/>
              <w:spacing w:after="0"/>
              <w:ind w:left="284"/>
              <w:rPr>
                <w:rFonts w:ascii="Arial" w:hAnsi="Arial" w:cs="Arial"/>
                <w:bCs/>
                <w:sz w:val="18"/>
                <w:szCs w:val="18"/>
              </w:rPr>
            </w:pPr>
          </w:p>
          <w:p w14:paraId="0334412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06B4F31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66DEF6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p w14:paraId="129702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0.82 dB (FR2a 200 MHz)</w:t>
            </w:r>
          </w:p>
          <w:p w14:paraId="465A8EF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1B2C22AE" w14:textId="77777777" w:rsidR="00F40E20" w:rsidRPr="001F23FC" w:rsidRDefault="00F40E20" w:rsidP="00F40E20">
            <w:pPr>
              <w:keepNext/>
              <w:keepLines/>
              <w:spacing w:after="0"/>
              <w:ind w:left="284"/>
              <w:rPr>
                <w:rFonts w:ascii="Arial" w:hAnsi="Arial" w:cs="Arial"/>
                <w:bCs/>
                <w:sz w:val="18"/>
                <w:szCs w:val="18"/>
              </w:rPr>
            </w:pPr>
          </w:p>
          <w:p w14:paraId="073B2B7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1.33 dB (FR2b 50 MHz)</w:t>
            </w:r>
          </w:p>
          <w:p w14:paraId="03FFBE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054EB75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37DB7C3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7A39F384" w14:textId="77777777" w:rsidR="00F40E20" w:rsidRPr="001F23FC" w:rsidRDefault="00F40E20" w:rsidP="00F40E20">
            <w:pPr>
              <w:keepNext/>
              <w:keepLines/>
              <w:spacing w:after="0"/>
              <w:ind w:left="284"/>
              <w:rPr>
                <w:rFonts w:ascii="Arial" w:hAnsi="Arial" w:cs="Arial"/>
                <w:bCs/>
                <w:sz w:val="18"/>
                <w:szCs w:val="18"/>
              </w:rPr>
            </w:pPr>
          </w:p>
          <w:p w14:paraId="5D891ED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1.48 dB (FR2c 50 MHz)</w:t>
            </w:r>
          </w:p>
          <w:p w14:paraId="7071DC5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0.15 dB (FR2c 100 MHz)</w:t>
            </w:r>
          </w:p>
          <w:p w14:paraId="5B1E466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1C401A79" w14:textId="1619B5E2"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62444FD3" w14:textId="77777777" w:rsidR="00F40E20" w:rsidRPr="001F23FC" w:rsidRDefault="00F40E20" w:rsidP="00F40E20">
            <w:pPr>
              <w:keepNext/>
              <w:keepLines/>
              <w:spacing w:after="0"/>
              <w:ind w:left="284"/>
              <w:rPr>
                <w:rFonts w:ascii="Arial" w:hAnsi="Arial" w:cs="Arial"/>
                <w:bCs/>
                <w:sz w:val="18"/>
                <w:szCs w:val="18"/>
              </w:rPr>
            </w:pPr>
          </w:p>
          <w:p w14:paraId="71B73082" w14:textId="304A077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1BCCE9C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1F316F8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4691628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527D4A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2B93939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5791C944" w14:textId="77777777" w:rsidR="00F40E20" w:rsidRPr="001F23FC" w:rsidRDefault="00F40E20" w:rsidP="00F40E20">
            <w:pPr>
              <w:keepNext/>
              <w:keepLines/>
              <w:spacing w:after="0"/>
              <w:ind w:left="284"/>
              <w:rPr>
                <w:rFonts w:ascii="Arial" w:hAnsi="Arial" w:cs="Arial"/>
                <w:bCs/>
                <w:sz w:val="18"/>
                <w:szCs w:val="18"/>
              </w:rPr>
            </w:pPr>
          </w:p>
          <w:p w14:paraId="0EE3258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3B2253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3.95 dB (FR2a &lt;=400 MHz)</w:t>
            </w:r>
          </w:p>
          <w:p w14:paraId="2EE191F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4.25 dB (FR2b &lt;=400 MHz)</w:t>
            </w:r>
          </w:p>
          <w:p w14:paraId="1EA9ECBA" w14:textId="77777777" w:rsidR="00F40E20" w:rsidRPr="001F23FC" w:rsidRDefault="00F40E20" w:rsidP="00F40E20">
            <w:pPr>
              <w:keepNext/>
              <w:keepLines/>
              <w:spacing w:after="0"/>
              <w:ind w:left="284"/>
              <w:rPr>
                <w:rFonts w:ascii="Arial" w:hAnsi="Arial" w:cs="Arial"/>
                <w:bCs/>
                <w:sz w:val="18"/>
                <w:szCs w:val="18"/>
              </w:rPr>
            </w:pPr>
          </w:p>
          <w:p w14:paraId="77EB6B4A" w14:textId="230CCBC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PC5</w:t>
            </w:r>
          </w:p>
          <w:p w14:paraId="1D8000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2976A2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5D023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6CE13F7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3.67 dB (FR2a 50 MHz)</w:t>
            </w:r>
          </w:p>
          <w:p w14:paraId="184DCB0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3.85 dB (FR2a 100 MHz)</w:t>
            </w:r>
          </w:p>
          <w:p w14:paraId="7B73520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4.18 dB (FR2a 200 MHz)</w:t>
            </w:r>
          </w:p>
          <w:p w14:paraId="121E484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3.38 dB (FR2a 400 MHz)</w:t>
            </w:r>
          </w:p>
          <w:p w14:paraId="2EC8C50F" w14:textId="77777777" w:rsidR="00F40E20" w:rsidRPr="001F23FC" w:rsidRDefault="00F40E20" w:rsidP="00F40E20">
            <w:pPr>
              <w:keepNext/>
              <w:keepLines/>
              <w:spacing w:after="0"/>
              <w:ind w:left="284"/>
              <w:rPr>
                <w:rFonts w:ascii="Arial" w:hAnsi="Arial" w:cs="Arial"/>
                <w:bCs/>
                <w:sz w:val="18"/>
                <w:szCs w:val="18"/>
              </w:rPr>
            </w:pPr>
          </w:p>
          <w:p w14:paraId="673C99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AD6E7A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50 MHz)</w:t>
            </w:r>
          </w:p>
          <w:p w14:paraId="4181D19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4.02 dB (FR2a 100 MHz)</w:t>
            </w:r>
          </w:p>
          <w:p w14:paraId="2C51E1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4.35 dB (FR2a 200 MHz)</w:t>
            </w:r>
          </w:p>
          <w:p w14:paraId="0ACEF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3.55 dB (FR2a 400 MHz)</w:t>
            </w:r>
          </w:p>
          <w:p w14:paraId="421B9EFE" w14:textId="77777777" w:rsidR="00F40E20" w:rsidRPr="001F23FC" w:rsidRDefault="00F40E20" w:rsidP="00F40E20">
            <w:pPr>
              <w:keepNext/>
              <w:keepLines/>
              <w:spacing w:after="0"/>
              <w:ind w:left="284"/>
              <w:rPr>
                <w:rFonts w:ascii="Arial" w:hAnsi="Arial" w:cs="Arial"/>
                <w:bCs/>
                <w:sz w:val="18"/>
                <w:szCs w:val="18"/>
              </w:rPr>
            </w:pPr>
          </w:p>
          <w:p w14:paraId="38AF471F" w14:textId="3CF2549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PC6</w:t>
            </w:r>
          </w:p>
          <w:p w14:paraId="374849B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6B4139C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4051DBD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F6B6D1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3.66 dB (FR2a 50 MHz)</w:t>
            </w:r>
          </w:p>
          <w:p w14:paraId="77450F1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100 MHz)</w:t>
            </w:r>
          </w:p>
          <w:p w14:paraId="2F60588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4.17 dB (FR2a 200 MHz)</w:t>
            </w:r>
          </w:p>
          <w:p w14:paraId="1E31A41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3.37 dB (FR2a 400 MHz)</w:t>
            </w:r>
          </w:p>
          <w:p w14:paraId="7170C6CB" w14:textId="77777777" w:rsidR="00F40E20" w:rsidRPr="001F23FC" w:rsidRDefault="00F40E20" w:rsidP="00F40E20">
            <w:pPr>
              <w:keepNext/>
              <w:keepLines/>
              <w:spacing w:after="0"/>
              <w:ind w:left="284"/>
              <w:rPr>
                <w:rFonts w:ascii="Arial" w:hAnsi="Arial" w:cs="Arial"/>
                <w:bCs/>
                <w:sz w:val="18"/>
                <w:szCs w:val="18"/>
              </w:rPr>
            </w:pPr>
          </w:p>
          <w:p w14:paraId="0E873BA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7509454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3.83 dB (FR2a 50 MHz)</w:t>
            </w:r>
          </w:p>
          <w:p w14:paraId="7FB357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4.01 dB (FR2a 100 MHz)</w:t>
            </w:r>
          </w:p>
          <w:p w14:paraId="1E38AD7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4.34 dB (FR2a 200 MHz)</w:t>
            </w:r>
          </w:p>
          <w:p w14:paraId="6D16FF9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3.54 dB (FR2a 400 MHz)</w:t>
            </w:r>
          </w:p>
          <w:p w14:paraId="26596044" w14:textId="77777777" w:rsidR="00F40E20" w:rsidRPr="001F23FC" w:rsidRDefault="00F40E20" w:rsidP="00F40E20">
            <w:pPr>
              <w:keepNext/>
              <w:keepLines/>
              <w:spacing w:after="0"/>
              <w:ind w:left="284"/>
              <w:rPr>
                <w:rFonts w:ascii="Arial" w:hAnsi="Arial" w:cs="Arial"/>
                <w:bCs/>
                <w:sz w:val="18"/>
                <w:szCs w:val="18"/>
              </w:rPr>
            </w:pPr>
          </w:p>
          <w:p w14:paraId="4DCEC620" w14:textId="37A38FF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093A70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0B7B4C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42525C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7026D9D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1D80272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586B14C1" w14:textId="77777777" w:rsidR="00F40E20" w:rsidRPr="001F23FC" w:rsidRDefault="00F40E20" w:rsidP="00F40E20">
            <w:pPr>
              <w:keepNext/>
              <w:keepLines/>
              <w:spacing w:after="0"/>
              <w:ind w:left="284"/>
              <w:rPr>
                <w:rFonts w:ascii="Arial" w:hAnsi="Arial" w:cs="Arial"/>
                <w:bCs/>
                <w:sz w:val="18"/>
                <w:szCs w:val="18"/>
              </w:rPr>
            </w:pPr>
          </w:p>
          <w:p w14:paraId="1F0807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2084C1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72DD0D9F" w14:textId="6C1F1FD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tc>
        <w:tc>
          <w:tcPr>
            <w:tcW w:w="3247" w:type="dxa"/>
          </w:tcPr>
          <w:p w14:paraId="4E50E6B8" w14:textId="77777777" w:rsidR="00F40E20" w:rsidRPr="001F23FC" w:rsidRDefault="00F40E20" w:rsidP="00F40E20">
            <w:pPr>
              <w:keepNext/>
              <w:keepLines/>
              <w:spacing w:after="0"/>
              <w:rPr>
                <w:rFonts w:ascii="Arial" w:hAnsi="Arial"/>
                <w:sz w:val="18"/>
              </w:rPr>
            </w:pPr>
            <w:r w:rsidRPr="001F23FC">
              <w:rPr>
                <w:rFonts w:ascii="Arial" w:hAnsi="Arial"/>
                <w:sz w:val="18"/>
              </w:rPr>
              <w:t>Minimum EIRP</w:t>
            </w:r>
          </w:p>
          <w:p w14:paraId="10AFFFC8" w14:textId="1BD92362" w:rsidR="00F40E20" w:rsidRPr="001F23FC" w:rsidRDefault="00F40E20" w:rsidP="00F40E20">
            <w:pPr>
              <w:keepNext/>
              <w:keepLines/>
              <w:spacing w:after="0"/>
              <w:rPr>
                <w:rFonts w:ascii="Arial" w:hAnsi="Arial"/>
                <w:sz w:val="18"/>
              </w:rPr>
            </w:pPr>
            <w:r w:rsidRPr="001F23FC">
              <w:rPr>
                <w:rFonts w:ascii="Arial" w:hAnsi="Arial"/>
                <w:sz w:val="18"/>
              </w:rPr>
              <w:t>PC3, PC5, PC6, PC7</w:t>
            </w:r>
          </w:p>
          <w:p w14:paraId="4AF45474"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proofErr w:type="spellStart"/>
            <w:r w:rsidRPr="001F23FC">
              <w:rPr>
                <w:rFonts w:ascii="Arial" w:hAnsi="Arial" w:cs="Arial"/>
                <w:sz w:val="18"/>
                <w:szCs w:val="18"/>
              </w:rPr>
              <w:t>ΔSNR</w:t>
            </w:r>
            <w:r w:rsidRPr="001F23FC">
              <w:rPr>
                <w:rFonts w:ascii="Arial" w:hAnsi="Arial" w:cs="Arial"/>
                <w:sz w:val="18"/>
                <w:szCs w:val="18"/>
                <w:vertAlign w:val="subscript"/>
              </w:rPr>
              <w:t>mr</w:t>
            </w:r>
            <w:proofErr w:type="spellEnd"/>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1A58B3D8" w14:textId="77777777" w:rsidR="00F40E20" w:rsidRPr="001F23FC" w:rsidRDefault="00F40E20" w:rsidP="00F40E20">
            <w:pPr>
              <w:pStyle w:val="TAL"/>
            </w:pPr>
          </w:p>
          <w:p w14:paraId="57F826CE" w14:textId="77777777" w:rsidR="00F40E20" w:rsidRPr="001F23FC" w:rsidRDefault="00F40E20" w:rsidP="00F40E20">
            <w:pPr>
              <w:pStyle w:val="TAL"/>
            </w:pPr>
            <w:r w:rsidRPr="001F23FC">
              <w:t>PC1</w:t>
            </w:r>
          </w:p>
          <w:p w14:paraId="65F595A9" w14:textId="77777777" w:rsidR="00F40E20" w:rsidRPr="001F23FC" w:rsidRDefault="00F40E20" w:rsidP="00F40E20">
            <w:pPr>
              <w:pStyle w:val="TAL"/>
            </w:pPr>
            <w:r w:rsidRPr="001F23FC">
              <w:t xml:space="preserve">TT = </w:t>
            </w:r>
            <w:proofErr w:type="spellStart"/>
            <w:r w:rsidRPr="001F23FC">
              <w:rPr>
                <w:rFonts w:cs="Arial"/>
              </w:rPr>
              <w:t>Δ</w:t>
            </w:r>
            <w:r w:rsidRPr="001F23FC">
              <w:t>SNR</w:t>
            </w:r>
            <w:r w:rsidRPr="001F23FC">
              <w:rPr>
                <w:vertAlign w:val="subscript"/>
              </w:rPr>
              <w:t>mr</w:t>
            </w:r>
            <w:proofErr w:type="spellEnd"/>
            <w:r w:rsidRPr="001F23FC">
              <w:t xml:space="preserve"> + 0.65 x (MTSU</w:t>
            </w:r>
            <w:r w:rsidRPr="001F23FC">
              <w:rPr>
                <w:vertAlign w:val="subscript"/>
              </w:rPr>
              <w:t>IFF</w:t>
            </w:r>
            <w:r w:rsidRPr="001F23FC">
              <w:t xml:space="preserve"> – </w:t>
            </w:r>
            <w:proofErr w:type="spellStart"/>
            <w:r w:rsidRPr="001F23FC">
              <w:rPr>
                <w:rFonts w:cs="Arial"/>
              </w:rPr>
              <w:t>Δ</w:t>
            </w:r>
            <w:r w:rsidRPr="001F23FC">
              <w:t>SNR</w:t>
            </w:r>
            <w:r w:rsidRPr="001F23FC">
              <w:rPr>
                <w:vertAlign w:val="subscript"/>
              </w:rPr>
              <w:t>mr</w:t>
            </w:r>
            <w:proofErr w:type="spellEnd"/>
            <w:r w:rsidRPr="001F23FC">
              <w:t>)</w:t>
            </w:r>
          </w:p>
          <w:p w14:paraId="197B52A8" w14:textId="77777777" w:rsidR="00F40E20" w:rsidRPr="001F23FC" w:rsidRDefault="00F40E20" w:rsidP="00F40E20">
            <w:pPr>
              <w:pStyle w:val="TAL"/>
            </w:pPr>
          </w:p>
          <w:p w14:paraId="2B1EBDD7" w14:textId="0FDDA25A"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.3.1.5)</w:t>
            </w:r>
          </w:p>
          <w:p w14:paraId="5565AD88" w14:textId="77777777" w:rsidR="00F40E20" w:rsidRPr="001F23FC" w:rsidRDefault="00F40E20" w:rsidP="00F40E20">
            <w:pPr>
              <w:pStyle w:val="TAL"/>
            </w:pPr>
          </w:p>
          <w:p w14:paraId="38BF1EBC" w14:textId="77777777"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at minimum requirement level (-13 dBm for PC3, 4dBm for PC1, -6dBm for PC5)</w:t>
            </w:r>
          </w:p>
          <w:p w14:paraId="170AF475" w14:textId="77777777" w:rsidR="00F40E20" w:rsidRPr="001F23FC" w:rsidRDefault="00F40E20" w:rsidP="00F40E20">
            <w:pPr>
              <w:pStyle w:val="TAL"/>
            </w:pPr>
          </w:p>
          <w:p w14:paraId="1A50DE09"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PC3:</w:t>
            </w:r>
          </w:p>
          <w:p w14:paraId="2B62B538" w14:textId="77777777" w:rsidR="00F40E20" w:rsidRPr="001F23FC" w:rsidRDefault="00F40E20" w:rsidP="00F40E20">
            <w:pPr>
              <w:pStyle w:val="TAL"/>
            </w:pPr>
            <w:r w:rsidRPr="001F23FC">
              <w:t xml:space="preserve">FR2a 50 MHz: </w:t>
            </w:r>
            <w:proofErr w:type="spellStart"/>
            <w:r w:rsidRPr="001F23FC">
              <w:rPr>
                <w:rFonts w:cs="Arial"/>
              </w:rPr>
              <w:t>Δ</w:t>
            </w:r>
            <w:r w:rsidRPr="001F23FC">
              <w:t>SNR</w:t>
            </w:r>
            <w:r w:rsidRPr="001F23FC">
              <w:rPr>
                <w:vertAlign w:val="subscript"/>
              </w:rPr>
              <w:t>mr</w:t>
            </w:r>
            <w:proofErr w:type="spellEnd"/>
            <w:r w:rsidRPr="001F23FC">
              <w:t xml:space="preserve"> = 0.86 dB</w:t>
            </w:r>
          </w:p>
          <w:p w14:paraId="04CEF6CB" w14:textId="77777777" w:rsidR="00F40E20" w:rsidRPr="001F23FC" w:rsidRDefault="00F40E20" w:rsidP="00F40E20">
            <w:pPr>
              <w:pStyle w:val="TAL"/>
            </w:pPr>
            <w:r w:rsidRPr="001F23FC">
              <w:t xml:space="preserve">FR2a 100 MHz: </w:t>
            </w:r>
            <w:proofErr w:type="spellStart"/>
            <w:r w:rsidRPr="001F23FC">
              <w:rPr>
                <w:rFonts w:cs="Arial"/>
              </w:rPr>
              <w:t>Δ</w:t>
            </w:r>
            <w:r w:rsidRPr="001F23FC">
              <w:t>SNR</w:t>
            </w:r>
            <w:r w:rsidRPr="001F23FC">
              <w:rPr>
                <w:vertAlign w:val="subscript"/>
              </w:rPr>
              <w:t>mr</w:t>
            </w:r>
            <w:proofErr w:type="spellEnd"/>
            <w:r w:rsidRPr="001F23FC">
              <w:t xml:space="preserve"> = 1.57 dB</w:t>
            </w:r>
          </w:p>
          <w:p w14:paraId="12DE8E3C" w14:textId="77777777" w:rsidR="00F40E20" w:rsidRPr="001F23FC" w:rsidRDefault="00F40E20" w:rsidP="00F40E20">
            <w:pPr>
              <w:pStyle w:val="TAL"/>
            </w:pPr>
            <w:r w:rsidRPr="001F23FC">
              <w:t xml:space="preserve">FR2a 200 MHz: </w:t>
            </w:r>
            <w:proofErr w:type="spellStart"/>
            <w:r w:rsidRPr="001F23FC">
              <w:rPr>
                <w:rFonts w:cs="Arial"/>
              </w:rPr>
              <w:t>Δ</w:t>
            </w:r>
            <w:r w:rsidRPr="001F23FC">
              <w:t>SNR</w:t>
            </w:r>
            <w:r w:rsidRPr="001F23FC">
              <w:rPr>
                <w:vertAlign w:val="subscript"/>
              </w:rPr>
              <w:t>mr</w:t>
            </w:r>
            <w:proofErr w:type="spellEnd"/>
            <w:r w:rsidRPr="001F23FC">
              <w:t xml:space="preserve"> = 2.71 dB</w:t>
            </w:r>
          </w:p>
          <w:p w14:paraId="7F034805" w14:textId="77777777" w:rsidR="00F40E20" w:rsidRPr="001F23FC" w:rsidRDefault="00F40E20" w:rsidP="00F40E20">
            <w:pPr>
              <w:pStyle w:val="TAL"/>
            </w:pPr>
            <w:r w:rsidRPr="001F23FC">
              <w:t xml:space="preserve">FR2a 400 MHz: </w:t>
            </w:r>
            <w:proofErr w:type="spellStart"/>
            <w:r w:rsidRPr="001F23FC">
              <w:rPr>
                <w:rFonts w:cs="Arial"/>
              </w:rPr>
              <w:t>Δ</w:t>
            </w:r>
            <w:r w:rsidRPr="001F23FC">
              <w:t>SNR</w:t>
            </w:r>
            <w:r w:rsidRPr="001F23FC">
              <w:rPr>
                <w:vertAlign w:val="subscript"/>
              </w:rPr>
              <w:t>mr</w:t>
            </w:r>
            <w:proofErr w:type="spellEnd"/>
            <w:r w:rsidRPr="001F23FC">
              <w:t xml:space="preserve"> = 4.35 dB</w:t>
            </w:r>
          </w:p>
          <w:p w14:paraId="3BEED8CF" w14:textId="77777777" w:rsidR="00F40E20" w:rsidRPr="001F23FC" w:rsidRDefault="00F40E20" w:rsidP="00F40E20">
            <w:pPr>
              <w:pStyle w:val="TAL"/>
            </w:pPr>
          </w:p>
          <w:p w14:paraId="550053BE" w14:textId="77777777" w:rsidR="00F40E20" w:rsidRPr="001F23FC" w:rsidRDefault="00F40E20" w:rsidP="00F40E20">
            <w:pPr>
              <w:pStyle w:val="TAL"/>
            </w:pPr>
            <w:r w:rsidRPr="001F23FC">
              <w:t xml:space="preserve">FR2b 50 MHz: </w:t>
            </w:r>
            <w:proofErr w:type="spellStart"/>
            <w:r w:rsidRPr="001F23FC">
              <w:rPr>
                <w:rFonts w:cs="Arial"/>
              </w:rPr>
              <w:t>Δ</w:t>
            </w:r>
            <w:r w:rsidRPr="001F23FC">
              <w:t>SNR</w:t>
            </w:r>
            <w:r w:rsidRPr="001F23FC">
              <w:rPr>
                <w:vertAlign w:val="subscript"/>
              </w:rPr>
              <w:t>mr</w:t>
            </w:r>
            <w:proofErr w:type="spellEnd"/>
            <w:r w:rsidRPr="001F23FC">
              <w:t xml:space="preserve"> = 2.32 dB</w:t>
            </w:r>
          </w:p>
          <w:p w14:paraId="08997200" w14:textId="77777777" w:rsidR="00F40E20" w:rsidRPr="001F23FC" w:rsidRDefault="00F40E20" w:rsidP="00F40E20">
            <w:pPr>
              <w:pStyle w:val="TAL"/>
            </w:pPr>
            <w:r w:rsidRPr="001F23FC">
              <w:t xml:space="preserve">FR2b 100 MHz: </w:t>
            </w:r>
            <w:proofErr w:type="spellStart"/>
            <w:r w:rsidRPr="001F23FC">
              <w:rPr>
                <w:rFonts w:cs="Arial"/>
              </w:rPr>
              <w:t>Δ</w:t>
            </w:r>
            <w:r w:rsidRPr="001F23FC">
              <w:t>SNR</w:t>
            </w:r>
            <w:r w:rsidRPr="001F23FC">
              <w:rPr>
                <w:vertAlign w:val="subscript"/>
              </w:rPr>
              <w:t>mr</w:t>
            </w:r>
            <w:proofErr w:type="spellEnd"/>
            <w:r w:rsidRPr="001F23FC">
              <w:t xml:space="preserve"> = 3.82 dB</w:t>
            </w:r>
          </w:p>
          <w:p w14:paraId="01B7128A" w14:textId="77777777" w:rsidR="00F40E20" w:rsidRPr="001F23FC" w:rsidRDefault="00F40E20" w:rsidP="00F40E20">
            <w:pPr>
              <w:pStyle w:val="TAL"/>
            </w:pPr>
            <w:r w:rsidRPr="001F23FC">
              <w:t xml:space="preserve">FR2b 200 MHz: </w:t>
            </w:r>
            <w:proofErr w:type="spellStart"/>
            <w:r w:rsidRPr="001F23FC">
              <w:rPr>
                <w:rFonts w:cs="Arial"/>
              </w:rPr>
              <w:t>Δ</w:t>
            </w:r>
            <w:r w:rsidRPr="001F23FC">
              <w:t>SNR</w:t>
            </w:r>
            <w:r w:rsidRPr="001F23FC">
              <w:rPr>
                <w:vertAlign w:val="subscript"/>
              </w:rPr>
              <w:t>mr</w:t>
            </w:r>
            <w:proofErr w:type="spellEnd"/>
            <w:r w:rsidRPr="001F23FC">
              <w:t xml:space="preserve"> = 5.82 dB</w:t>
            </w:r>
          </w:p>
          <w:p w14:paraId="674EF5DF" w14:textId="77777777" w:rsidR="00F40E20" w:rsidRPr="001F23FC" w:rsidRDefault="00F40E20" w:rsidP="00F40E20">
            <w:pPr>
              <w:pStyle w:val="TAL"/>
            </w:pPr>
            <w:r w:rsidRPr="001F23FC">
              <w:t xml:space="preserve">FR2b 400 MHz: </w:t>
            </w:r>
            <w:proofErr w:type="spellStart"/>
            <w:r w:rsidRPr="001F23FC">
              <w:rPr>
                <w:rFonts w:cs="Arial"/>
              </w:rPr>
              <w:t>Δ</w:t>
            </w:r>
            <w:r w:rsidRPr="001F23FC">
              <w:t>SNR</w:t>
            </w:r>
            <w:r w:rsidRPr="001F23FC">
              <w:rPr>
                <w:vertAlign w:val="subscript"/>
              </w:rPr>
              <w:t>mr</w:t>
            </w:r>
            <w:proofErr w:type="spellEnd"/>
            <w:r w:rsidRPr="001F23FC">
              <w:t xml:space="preserve"> = 8.21 dB</w:t>
            </w:r>
          </w:p>
          <w:p w14:paraId="5B3B5FA1" w14:textId="77777777" w:rsidR="00F40E20" w:rsidRPr="001F23FC" w:rsidRDefault="00F40E20" w:rsidP="00F40E20">
            <w:pPr>
              <w:pStyle w:val="TAL"/>
            </w:pPr>
          </w:p>
          <w:p w14:paraId="0FD07863" w14:textId="46F2D375" w:rsidR="00F40E20" w:rsidRPr="001F23FC" w:rsidRDefault="00F40E20" w:rsidP="00F40E20">
            <w:pPr>
              <w:pStyle w:val="TAL"/>
            </w:pPr>
            <w:r w:rsidRPr="001F23FC">
              <w:t xml:space="preserve">FR2c 50 MHz: </w:t>
            </w:r>
            <w:proofErr w:type="spellStart"/>
            <w:r w:rsidRPr="001F23FC">
              <w:rPr>
                <w:rFonts w:cs="Arial"/>
              </w:rPr>
              <w:t>Δ</w:t>
            </w:r>
            <w:r w:rsidRPr="001F23FC">
              <w:t>SNR</w:t>
            </w:r>
            <w:r w:rsidRPr="001F23FC">
              <w:rPr>
                <w:vertAlign w:val="subscript"/>
              </w:rPr>
              <w:t>mr</w:t>
            </w:r>
            <w:proofErr w:type="spellEnd"/>
            <w:r w:rsidRPr="001F23FC">
              <w:t xml:space="preserve"> = 2.77 dB</w:t>
            </w:r>
          </w:p>
          <w:p w14:paraId="4BA719B9" w14:textId="5DAB7752" w:rsidR="00F40E20" w:rsidRPr="001F23FC" w:rsidRDefault="00F40E20" w:rsidP="00F40E20">
            <w:pPr>
              <w:pStyle w:val="TAL"/>
            </w:pPr>
            <w:r w:rsidRPr="001F23FC">
              <w:t xml:space="preserve">FR2c 100 MHz: </w:t>
            </w:r>
            <w:proofErr w:type="spellStart"/>
            <w:r w:rsidRPr="001F23FC">
              <w:rPr>
                <w:rFonts w:cs="Arial"/>
              </w:rPr>
              <w:t>Δ</w:t>
            </w:r>
            <w:r w:rsidRPr="001F23FC">
              <w:t>SNR</w:t>
            </w:r>
            <w:r w:rsidRPr="001F23FC">
              <w:rPr>
                <w:vertAlign w:val="subscript"/>
              </w:rPr>
              <w:t>mr</w:t>
            </w:r>
            <w:proofErr w:type="spellEnd"/>
            <w:r w:rsidRPr="001F23FC">
              <w:t xml:space="preserve"> = 4.44 dB</w:t>
            </w:r>
          </w:p>
          <w:p w14:paraId="6492AB0B" w14:textId="1ED3A009" w:rsidR="00F40E20" w:rsidRPr="001F23FC" w:rsidRDefault="00F40E20" w:rsidP="00F40E20">
            <w:pPr>
              <w:pStyle w:val="TAL"/>
            </w:pPr>
            <w:r w:rsidRPr="001F23FC">
              <w:t xml:space="preserve">FR2c 200 MHz: </w:t>
            </w:r>
            <w:proofErr w:type="spellStart"/>
            <w:r w:rsidRPr="001F23FC">
              <w:rPr>
                <w:rFonts w:cs="Arial"/>
              </w:rPr>
              <w:t>Δ</w:t>
            </w:r>
            <w:r w:rsidRPr="001F23FC">
              <w:t>SNR</w:t>
            </w:r>
            <w:r w:rsidRPr="001F23FC">
              <w:rPr>
                <w:vertAlign w:val="subscript"/>
              </w:rPr>
              <w:t>mr</w:t>
            </w:r>
            <w:proofErr w:type="spellEnd"/>
            <w:r w:rsidRPr="001F23FC">
              <w:t xml:space="preserve"> = 6.58 dB</w:t>
            </w:r>
          </w:p>
          <w:p w14:paraId="69B8A0DB" w14:textId="5870D4BE" w:rsidR="00F40E20" w:rsidRPr="001F23FC" w:rsidRDefault="00F40E20" w:rsidP="00F40E20">
            <w:pPr>
              <w:pStyle w:val="TAL"/>
            </w:pPr>
            <w:r w:rsidRPr="001F23FC">
              <w:t xml:space="preserve">FR2c 400 MHz: </w:t>
            </w:r>
            <w:proofErr w:type="spellStart"/>
            <w:r w:rsidRPr="001F23FC">
              <w:rPr>
                <w:rFonts w:cs="Arial"/>
              </w:rPr>
              <w:t>Δ</w:t>
            </w:r>
            <w:r w:rsidRPr="001F23FC">
              <w:t>SNR</w:t>
            </w:r>
            <w:r w:rsidRPr="001F23FC">
              <w:rPr>
                <w:vertAlign w:val="subscript"/>
              </w:rPr>
              <w:t>mr</w:t>
            </w:r>
            <w:proofErr w:type="spellEnd"/>
            <w:r w:rsidRPr="001F23FC">
              <w:t xml:space="preserve"> = 9.07 dB</w:t>
            </w:r>
          </w:p>
          <w:p w14:paraId="6AFFE5EC" w14:textId="77777777" w:rsidR="00F40E20" w:rsidRPr="001F23FC" w:rsidRDefault="00F40E20" w:rsidP="00F40E20">
            <w:pPr>
              <w:pStyle w:val="TAL"/>
            </w:pPr>
          </w:p>
          <w:p w14:paraId="76246BF1"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PC1:</w:t>
            </w:r>
          </w:p>
          <w:p w14:paraId="6E4DFB41" w14:textId="77777777" w:rsidR="00F40E20" w:rsidRPr="001F23FC" w:rsidRDefault="00F40E20" w:rsidP="00F40E20">
            <w:pPr>
              <w:pStyle w:val="TAL"/>
            </w:pPr>
            <w:r w:rsidRPr="001F23FC">
              <w:t xml:space="preserve">FR2a: </w:t>
            </w:r>
            <w:proofErr w:type="spellStart"/>
            <w:r w:rsidRPr="001F23FC">
              <w:t>ΔSNR</w:t>
            </w:r>
            <w:r w:rsidRPr="001F23FC">
              <w:rPr>
                <w:vertAlign w:val="subscript"/>
              </w:rPr>
              <w:t>mr</w:t>
            </w:r>
            <w:proofErr w:type="spellEnd"/>
            <w:r w:rsidRPr="001F23FC">
              <w:t xml:space="preserve"> = 0.3 dB</w:t>
            </w:r>
          </w:p>
          <w:p w14:paraId="40ACCC72" w14:textId="77777777" w:rsidR="00F40E20" w:rsidRPr="001F23FC" w:rsidRDefault="00F40E20" w:rsidP="00F40E20">
            <w:pPr>
              <w:pStyle w:val="TAL"/>
            </w:pPr>
            <w:r w:rsidRPr="001F23FC">
              <w:t xml:space="preserve">FR2b: </w:t>
            </w:r>
            <w:proofErr w:type="spellStart"/>
            <w:r w:rsidRPr="001F23FC">
              <w:t>ΔSNR</w:t>
            </w:r>
            <w:r w:rsidRPr="001F23FC">
              <w:rPr>
                <w:vertAlign w:val="subscript"/>
              </w:rPr>
              <w:t>mr</w:t>
            </w:r>
            <w:proofErr w:type="spellEnd"/>
            <w:r w:rsidRPr="001F23FC">
              <w:t xml:space="preserve"> = 0.6 dB</w:t>
            </w:r>
          </w:p>
          <w:p w14:paraId="402C178B" w14:textId="77777777" w:rsidR="00F40E20" w:rsidRPr="001F23FC" w:rsidRDefault="00F40E20" w:rsidP="00F40E20">
            <w:pPr>
              <w:pStyle w:val="TAL"/>
            </w:pPr>
          </w:p>
          <w:p w14:paraId="768FF913" w14:textId="6A92DC9B"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PC5, PC6:</w:t>
            </w:r>
          </w:p>
          <w:p w14:paraId="0C5335FB" w14:textId="77777777" w:rsidR="00F40E20" w:rsidRPr="001F23FC" w:rsidRDefault="00F40E20" w:rsidP="00F40E20">
            <w:pPr>
              <w:pStyle w:val="TAL"/>
            </w:pPr>
            <w:r w:rsidRPr="001F23FC">
              <w:t xml:space="preserve">FR2a 50 MHz: </w:t>
            </w:r>
            <w:proofErr w:type="spellStart"/>
            <w:r w:rsidRPr="001F23FC">
              <w:rPr>
                <w:rFonts w:cs="Arial"/>
              </w:rPr>
              <w:t>Δ</w:t>
            </w:r>
            <w:r w:rsidRPr="001F23FC">
              <w:t>SNR</w:t>
            </w:r>
            <w:r w:rsidRPr="001F23FC">
              <w:rPr>
                <w:vertAlign w:val="subscript"/>
              </w:rPr>
              <w:t>mr</w:t>
            </w:r>
            <w:proofErr w:type="spellEnd"/>
            <w:r w:rsidRPr="001F23FC">
              <w:t xml:space="preserve"> = 0.19 dB</w:t>
            </w:r>
          </w:p>
          <w:p w14:paraId="6F4A9D32" w14:textId="77777777" w:rsidR="00F40E20" w:rsidRPr="001F23FC" w:rsidRDefault="00F40E20" w:rsidP="00F40E20">
            <w:pPr>
              <w:pStyle w:val="TAL"/>
            </w:pPr>
            <w:r w:rsidRPr="001F23FC">
              <w:t xml:space="preserve">FR2a 100 MHz: </w:t>
            </w:r>
            <w:proofErr w:type="spellStart"/>
            <w:r w:rsidRPr="001F23FC">
              <w:rPr>
                <w:rFonts w:cs="Arial"/>
              </w:rPr>
              <w:t>Δ</w:t>
            </w:r>
            <w:r w:rsidRPr="001F23FC">
              <w:t>SNR</w:t>
            </w:r>
            <w:r w:rsidRPr="001F23FC">
              <w:rPr>
                <w:vertAlign w:val="subscript"/>
              </w:rPr>
              <w:t>mr</w:t>
            </w:r>
            <w:proofErr w:type="spellEnd"/>
            <w:r w:rsidRPr="001F23FC">
              <w:t xml:space="preserve"> = 0.36 dB</w:t>
            </w:r>
          </w:p>
          <w:p w14:paraId="1C7D7E27" w14:textId="77777777" w:rsidR="00F40E20" w:rsidRPr="001F23FC" w:rsidRDefault="00F40E20" w:rsidP="00F40E20">
            <w:pPr>
              <w:pStyle w:val="TAL"/>
            </w:pPr>
            <w:r w:rsidRPr="001F23FC">
              <w:t xml:space="preserve">FR2a 200 MHz: </w:t>
            </w:r>
            <w:proofErr w:type="spellStart"/>
            <w:r w:rsidRPr="001F23FC">
              <w:rPr>
                <w:rFonts w:cs="Arial"/>
              </w:rPr>
              <w:t>Δ</w:t>
            </w:r>
            <w:r w:rsidRPr="001F23FC">
              <w:t>SNR</w:t>
            </w:r>
            <w:r w:rsidRPr="001F23FC">
              <w:rPr>
                <w:vertAlign w:val="subscript"/>
              </w:rPr>
              <w:t>mr</w:t>
            </w:r>
            <w:proofErr w:type="spellEnd"/>
            <w:r w:rsidRPr="001F23FC">
              <w:t xml:space="preserve"> = 0.70 dB</w:t>
            </w:r>
          </w:p>
          <w:p w14:paraId="496C0C55" w14:textId="155D62BB" w:rsidR="00F40E20" w:rsidRPr="001F23FC" w:rsidRDefault="00F40E20" w:rsidP="00F40E20">
            <w:pPr>
              <w:pStyle w:val="TAL"/>
            </w:pPr>
            <w:r w:rsidRPr="001F23FC">
              <w:t xml:space="preserve">FR2a 400 MHz: </w:t>
            </w:r>
            <w:proofErr w:type="spellStart"/>
            <w:r w:rsidRPr="001F23FC">
              <w:rPr>
                <w:rFonts w:cs="Arial"/>
              </w:rPr>
              <w:t>Δ</w:t>
            </w:r>
            <w:r w:rsidRPr="001F23FC">
              <w:t>SNR</w:t>
            </w:r>
            <w:r w:rsidRPr="001F23FC">
              <w:rPr>
                <w:vertAlign w:val="subscript"/>
              </w:rPr>
              <w:t>mr</w:t>
            </w:r>
            <w:proofErr w:type="spellEnd"/>
            <w:r w:rsidRPr="001F23FC">
              <w:t xml:space="preserve"> = 1.29 dB</w:t>
            </w:r>
          </w:p>
        </w:tc>
      </w:tr>
      <w:tr w:rsidR="00F40E20" w:rsidRPr="001F23FC" w14:paraId="66703165" w14:textId="77777777" w:rsidTr="00E067D3">
        <w:trPr>
          <w:jc w:val="center"/>
        </w:trPr>
        <w:tc>
          <w:tcPr>
            <w:tcW w:w="2587" w:type="dxa"/>
          </w:tcPr>
          <w:p w14:paraId="1D8358DD" w14:textId="77777777" w:rsidR="00F40E20" w:rsidRPr="001F23FC" w:rsidRDefault="00F40E20" w:rsidP="00F40E20">
            <w:pPr>
              <w:pStyle w:val="TAL"/>
              <w:rPr>
                <w:rFonts w:cs="v4.2.0"/>
              </w:rPr>
            </w:pPr>
            <w:r w:rsidRPr="001F23FC">
              <w:rPr>
                <w:rFonts w:cs="v4.2.0"/>
              </w:rPr>
              <w:t>6.3.2 Transmit OFF power</w:t>
            </w:r>
          </w:p>
        </w:tc>
        <w:tc>
          <w:tcPr>
            <w:tcW w:w="3875" w:type="dxa"/>
          </w:tcPr>
          <w:p w14:paraId="52F4E017" w14:textId="77777777" w:rsidR="00F40E20" w:rsidRPr="001F23FC" w:rsidRDefault="00F40E20" w:rsidP="00F40E20">
            <w:pPr>
              <w:pStyle w:val="TAL"/>
              <w:rPr>
                <w:rFonts w:cs="Arial"/>
                <w:bCs/>
                <w:szCs w:val="18"/>
                <w:u w:val="single"/>
              </w:rPr>
            </w:pPr>
            <w:r w:rsidRPr="001F23FC">
              <w:rPr>
                <w:rFonts w:cs="v4.2.0"/>
              </w:rPr>
              <w:t>0 dB</w:t>
            </w:r>
          </w:p>
        </w:tc>
        <w:tc>
          <w:tcPr>
            <w:tcW w:w="3247" w:type="dxa"/>
          </w:tcPr>
          <w:p w14:paraId="1745A8FA" w14:textId="77777777" w:rsidR="00F40E20" w:rsidRPr="001F23FC" w:rsidRDefault="00F40E20" w:rsidP="00F40E20">
            <w:pPr>
              <w:pStyle w:val="TAL"/>
            </w:pPr>
          </w:p>
        </w:tc>
      </w:tr>
      <w:tr w:rsidR="00F40E20" w:rsidRPr="001F23FC" w14:paraId="1EBEA872" w14:textId="77777777" w:rsidTr="00E067D3">
        <w:trPr>
          <w:jc w:val="center"/>
        </w:trPr>
        <w:tc>
          <w:tcPr>
            <w:tcW w:w="2587" w:type="dxa"/>
          </w:tcPr>
          <w:p w14:paraId="7923E0D4" w14:textId="7FEEE6B2" w:rsidR="00F40E20" w:rsidRPr="001F23FC" w:rsidRDefault="00F40E20" w:rsidP="00F40E20">
            <w:pPr>
              <w:pStyle w:val="TAL"/>
              <w:rPr>
                <w:rFonts w:cs="v4.2.0"/>
              </w:rPr>
            </w:pPr>
            <w:r w:rsidRPr="001F23FC">
              <w:rPr>
                <w:rFonts w:cs="v4.2.0"/>
              </w:rPr>
              <w:t>6.3.3.2 General ON/OFF time mask</w:t>
            </w:r>
          </w:p>
        </w:tc>
        <w:tc>
          <w:tcPr>
            <w:tcW w:w="3875" w:type="dxa"/>
          </w:tcPr>
          <w:p w14:paraId="492CA0A3" w14:textId="77777777" w:rsidR="00F40E20" w:rsidRPr="001F23FC" w:rsidRDefault="00F40E20" w:rsidP="00F40E20">
            <w:pPr>
              <w:pStyle w:val="TAL"/>
              <w:rPr>
                <w:rFonts w:cs="v4.2.0"/>
              </w:rPr>
            </w:pPr>
            <w:r w:rsidRPr="001F23FC">
              <w:rPr>
                <w:rFonts w:cs="v4.2.0"/>
              </w:rPr>
              <w:t>PC3:</w:t>
            </w:r>
          </w:p>
          <w:p w14:paraId="501B5C7D" w14:textId="18D6437B" w:rsidR="00F40E20" w:rsidRPr="001F23FC" w:rsidRDefault="00F40E20" w:rsidP="00F40E20">
            <w:pPr>
              <w:pStyle w:val="TAL"/>
              <w:rPr>
                <w:rFonts w:cs="Arial"/>
                <w:bCs/>
                <w:szCs w:val="18"/>
                <w:u w:val="single"/>
              </w:rPr>
            </w:pPr>
            <w:r w:rsidRPr="001F23FC">
              <w:rPr>
                <w:rFonts w:cs="Arial"/>
                <w:bCs/>
                <w:szCs w:val="18"/>
                <w:u w:val="single"/>
              </w:rPr>
              <w:t>ON Power</w:t>
            </w:r>
          </w:p>
          <w:p w14:paraId="44B807FE" w14:textId="0AAE8DFC" w:rsidR="00F40E20" w:rsidRPr="001F23FC" w:rsidRDefault="00F40E20" w:rsidP="00F40E20">
            <w:pPr>
              <w:pStyle w:val="TAL"/>
              <w:rPr>
                <w:rFonts w:cs="Arial"/>
                <w:bCs/>
                <w:szCs w:val="18"/>
              </w:rPr>
            </w:pPr>
            <w:r w:rsidRPr="001F23FC">
              <w:tab/>
              <w:t>Same as 6.2.1.1 (EIRP)</w:t>
            </w:r>
          </w:p>
          <w:p w14:paraId="16BB0249" w14:textId="6EE7963B" w:rsidR="00F40E20" w:rsidRPr="001F23FC" w:rsidRDefault="00F40E20" w:rsidP="00F40E20">
            <w:pPr>
              <w:pStyle w:val="TAL"/>
              <w:rPr>
                <w:rFonts w:cs="Arial"/>
                <w:bCs/>
                <w:szCs w:val="18"/>
                <w:u w:val="single"/>
              </w:rPr>
            </w:pPr>
            <w:r w:rsidRPr="001F23FC">
              <w:rPr>
                <w:rFonts w:cs="Arial"/>
                <w:bCs/>
                <w:szCs w:val="18"/>
                <w:u w:val="single"/>
              </w:rPr>
              <w:t>OFF Power</w:t>
            </w:r>
          </w:p>
          <w:p w14:paraId="01425104" w14:textId="70AB0B66" w:rsidR="00F40E20" w:rsidRPr="001F23FC" w:rsidRDefault="00F40E20" w:rsidP="00F40E20">
            <w:pPr>
              <w:pStyle w:val="TAL"/>
              <w:rPr>
                <w:rFonts w:cs="Arial"/>
                <w:bCs/>
                <w:szCs w:val="18"/>
                <w:u w:val="single"/>
              </w:rPr>
            </w:pPr>
            <w:r w:rsidRPr="001F23FC">
              <w:tab/>
              <w:t>0 dB</w:t>
            </w:r>
          </w:p>
        </w:tc>
        <w:tc>
          <w:tcPr>
            <w:tcW w:w="3247" w:type="dxa"/>
          </w:tcPr>
          <w:p w14:paraId="2A13A2D6" w14:textId="77777777" w:rsidR="00F40E20" w:rsidRPr="001F23FC" w:rsidRDefault="00F40E20" w:rsidP="00F40E20">
            <w:pPr>
              <w:pStyle w:val="TAL"/>
              <w:rPr>
                <w:rFonts w:cs="Arial"/>
                <w:bCs/>
                <w:szCs w:val="18"/>
                <w:u w:val="single"/>
              </w:rPr>
            </w:pPr>
            <w:r w:rsidRPr="001F23FC">
              <w:rPr>
                <w:rFonts w:cs="Arial"/>
                <w:bCs/>
                <w:szCs w:val="18"/>
                <w:u w:val="single"/>
              </w:rPr>
              <w:t>ON Power:</w:t>
            </w:r>
          </w:p>
          <w:p w14:paraId="4E5AB565" w14:textId="6CE12F87" w:rsidR="00F40E20" w:rsidRPr="001F23FC" w:rsidRDefault="00F40E20" w:rsidP="00F40E20">
            <w:pPr>
              <w:pStyle w:val="TAL"/>
              <w:rPr>
                <w:rFonts w:cs="Arial"/>
                <w:bCs/>
                <w:szCs w:val="18"/>
              </w:rPr>
            </w:pPr>
            <w:r w:rsidRPr="001F23FC">
              <w:tab/>
              <w:t>Same as 6.2.1.1 (EIRP)</w:t>
            </w:r>
          </w:p>
          <w:p w14:paraId="08EDD2BD" w14:textId="15E94867" w:rsidR="00F40E20" w:rsidRPr="001F23FC" w:rsidRDefault="00F40E20" w:rsidP="00F40E20">
            <w:pPr>
              <w:pStyle w:val="TAL"/>
              <w:rPr>
                <w:rFonts w:cs="Arial"/>
                <w:bCs/>
                <w:szCs w:val="18"/>
                <w:u w:val="single"/>
              </w:rPr>
            </w:pPr>
            <w:r w:rsidRPr="001F23FC">
              <w:rPr>
                <w:rFonts w:cs="Arial"/>
                <w:bCs/>
                <w:szCs w:val="18"/>
                <w:u w:val="single"/>
              </w:rPr>
              <w:t>OFF Power:</w:t>
            </w:r>
          </w:p>
          <w:p w14:paraId="4AF7C7F4" w14:textId="318B62B9" w:rsidR="00F40E20" w:rsidRPr="001F23FC" w:rsidRDefault="00F40E20" w:rsidP="00F40E20">
            <w:pPr>
              <w:pStyle w:val="TAL"/>
            </w:pPr>
            <w:r w:rsidRPr="001F23FC">
              <w:tab/>
              <w:t>Same as 6.3.1</w:t>
            </w:r>
          </w:p>
        </w:tc>
      </w:tr>
      <w:tr w:rsidR="00F40E20" w:rsidRPr="001F23FC" w14:paraId="40F13C81" w14:textId="77777777" w:rsidTr="00E067D3">
        <w:trPr>
          <w:jc w:val="center"/>
        </w:trPr>
        <w:tc>
          <w:tcPr>
            <w:tcW w:w="2587" w:type="dxa"/>
          </w:tcPr>
          <w:p w14:paraId="1350D7DC" w14:textId="77777777" w:rsidR="00F40E20" w:rsidRPr="001F23FC" w:rsidRDefault="00F40E20" w:rsidP="00F40E20">
            <w:pPr>
              <w:pStyle w:val="TAL"/>
              <w:rPr>
                <w:rFonts w:cs="v4.2.0"/>
              </w:rPr>
            </w:pPr>
            <w:r w:rsidRPr="001F23FC">
              <w:rPr>
                <w:rFonts w:cs="v4.2.0"/>
              </w:rPr>
              <w:t>6.3.3.4 PRACH time mask</w:t>
            </w:r>
          </w:p>
        </w:tc>
        <w:tc>
          <w:tcPr>
            <w:tcW w:w="3875" w:type="dxa"/>
          </w:tcPr>
          <w:p w14:paraId="1F75E07A" w14:textId="77777777" w:rsidR="00F40E20" w:rsidRPr="001F23FC" w:rsidRDefault="00F40E20" w:rsidP="00F40E20">
            <w:pPr>
              <w:pStyle w:val="TAL"/>
              <w:rPr>
                <w:rFonts w:cs="v4.2.0"/>
              </w:rPr>
            </w:pPr>
            <w:r w:rsidRPr="001F23FC">
              <w:rPr>
                <w:rFonts w:cs="v4.2.0"/>
              </w:rPr>
              <w:t>PC3:</w:t>
            </w:r>
          </w:p>
          <w:p w14:paraId="08315BBA" w14:textId="457B3963" w:rsidR="00F40E20" w:rsidRPr="001F23FC" w:rsidRDefault="00F40E20" w:rsidP="00F40E20">
            <w:pPr>
              <w:pStyle w:val="TAL"/>
              <w:rPr>
                <w:rFonts w:cs="Arial"/>
                <w:bCs/>
                <w:szCs w:val="18"/>
                <w:u w:val="single"/>
              </w:rPr>
            </w:pPr>
            <w:r w:rsidRPr="001F23FC">
              <w:rPr>
                <w:rFonts w:cs="Arial"/>
                <w:bCs/>
                <w:szCs w:val="18"/>
                <w:u w:val="single"/>
              </w:rPr>
              <w:t>OFF Power</w:t>
            </w:r>
          </w:p>
          <w:p w14:paraId="689892E9" w14:textId="06CB9F8A"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4048D228" w14:textId="77777777" w:rsidR="00F40E20" w:rsidRPr="001F23FC" w:rsidRDefault="00F40E20" w:rsidP="00F40E20">
            <w:pPr>
              <w:pStyle w:val="TAL"/>
              <w:rPr>
                <w:rFonts w:cs="Arial"/>
                <w:bCs/>
                <w:szCs w:val="18"/>
              </w:rPr>
            </w:pPr>
            <w:r w:rsidRPr="001F23FC">
              <w:rPr>
                <w:rFonts w:cs="Arial"/>
              </w:rPr>
              <w:t>0 dB</w:t>
            </w:r>
          </w:p>
          <w:p w14:paraId="44B31662" w14:textId="77777777" w:rsidR="00F40E20" w:rsidRPr="001F23FC" w:rsidRDefault="00F40E20" w:rsidP="00F40E20">
            <w:pPr>
              <w:pStyle w:val="TAL"/>
              <w:rPr>
                <w:rFonts w:cs="Arial"/>
              </w:rPr>
            </w:pPr>
          </w:p>
          <w:p w14:paraId="256E7CE1" w14:textId="235570CB" w:rsidR="00F40E20" w:rsidRPr="001F23FC" w:rsidRDefault="00F40E20" w:rsidP="00F40E20">
            <w:pPr>
              <w:pStyle w:val="TAL"/>
              <w:rPr>
                <w:rFonts w:cs="Arial"/>
                <w:bCs/>
                <w:szCs w:val="18"/>
                <w:u w:val="single"/>
              </w:rPr>
            </w:pPr>
            <w:r w:rsidRPr="001F23FC">
              <w:rPr>
                <w:rFonts w:cs="Arial"/>
                <w:bCs/>
                <w:szCs w:val="18"/>
                <w:u w:val="single"/>
              </w:rPr>
              <w:t>ON Power</w:t>
            </w:r>
          </w:p>
          <w:p w14:paraId="1AB97DF6" w14:textId="4CB41C3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5921FF03" w14:textId="77777777" w:rsidR="00F40E20" w:rsidRPr="001F23FC" w:rsidRDefault="00F40E20" w:rsidP="00F40E20">
            <w:pPr>
              <w:pStyle w:val="TAL"/>
              <w:rPr>
                <w:rFonts w:cs="Arial"/>
              </w:rPr>
            </w:pPr>
            <w:r w:rsidRPr="001F23FC">
              <w:rPr>
                <w:rFonts w:cs="Arial"/>
              </w:rPr>
              <w:t>TBD (FR2a)</w:t>
            </w:r>
          </w:p>
          <w:p w14:paraId="0840FC39" w14:textId="77777777" w:rsidR="00F40E20" w:rsidRPr="001F23FC" w:rsidRDefault="00F40E20" w:rsidP="00F40E20">
            <w:pPr>
              <w:pStyle w:val="TAL"/>
              <w:rPr>
                <w:rFonts w:cs="Arial"/>
                <w:bCs/>
                <w:szCs w:val="18"/>
                <w:u w:val="single"/>
              </w:rPr>
            </w:pPr>
            <w:r w:rsidRPr="001F23FC">
              <w:rPr>
                <w:rFonts w:cs="Arial"/>
              </w:rPr>
              <w:t>TBD (FR2b)</w:t>
            </w:r>
            <w:r w:rsidRPr="001F23FC">
              <w:rPr>
                <w:rFonts w:cs="v4.2.0"/>
              </w:rPr>
              <w:t>TBD</w:t>
            </w:r>
          </w:p>
        </w:tc>
        <w:tc>
          <w:tcPr>
            <w:tcW w:w="3247" w:type="dxa"/>
          </w:tcPr>
          <w:p w14:paraId="4018B9EC"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0FA17AD0" w14:textId="77777777" w:rsidR="00F40E20" w:rsidRPr="001F23FC" w:rsidRDefault="00F40E20" w:rsidP="00F40E20">
            <w:pPr>
              <w:pStyle w:val="TAL"/>
            </w:pPr>
            <w:r w:rsidRPr="001F23FC">
              <w:rPr>
                <w:rFonts w:cs="Arial"/>
                <w:snapToGrid w:val="0"/>
              </w:rPr>
              <w:t>TBD</w:t>
            </w:r>
          </w:p>
        </w:tc>
      </w:tr>
      <w:tr w:rsidR="00F40E20" w:rsidRPr="001F23FC" w14:paraId="76EEA792" w14:textId="77777777" w:rsidTr="00E067D3">
        <w:trPr>
          <w:jc w:val="center"/>
        </w:trPr>
        <w:tc>
          <w:tcPr>
            <w:tcW w:w="2587" w:type="dxa"/>
          </w:tcPr>
          <w:p w14:paraId="01AAEA86" w14:textId="77777777" w:rsidR="00F40E20" w:rsidRPr="001F23FC" w:rsidRDefault="00F40E20" w:rsidP="00F40E20">
            <w:pPr>
              <w:pStyle w:val="TAL"/>
              <w:rPr>
                <w:rFonts w:cs="v4.2.0"/>
              </w:rPr>
            </w:pPr>
            <w:r w:rsidRPr="001F23FC">
              <w:rPr>
                <w:rFonts w:cs="v4.2.0"/>
              </w:rPr>
              <w:t>6.3.4.2 Absolute power tolerance</w:t>
            </w:r>
          </w:p>
        </w:tc>
        <w:tc>
          <w:tcPr>
            <w:tcW w:w="3875" w:type="dxa"/>
          </w:tcPr>
          <w:p w14:paraId="4B8DF265" w14:textId="1FD4EFD1"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60CAF42" w14:textId="77777777" w:rsidR="00F40E20" w:rsidRPr="001F23FC" w:rsidRDefault="00F40E20" w:rsidP="00F40E20">
            <w:pPr>
              <w:pStyle w:val="TAL"/>
              <w:rPr>
                <w:rFonts w:cs="Arial"/>
                <w:bCs/>
                <w:szCs w:val="18"/>
              </w:rPr>
            </w:pPr>
            <w:r w:rsidRPr="001F23FC">
              <w:rPr>
                <w:rFonts w:cs="Arial"/>
                <w:bCs/>
                <w:szCs w:val="18"/>
              </w:rPr>
              <w:t>Max Device size ≤ 30 cm</w:t>
            </w:r>
          </w:p>
          <w:p w14:paraId="0FAC7635" w14:textId="63B374A3" w:rsidR="00F40E20" w:rsidRPr="001F23FC" w:rsidRDefault="00F40E20" w:rsidP="00F40E20">
            <w:pPr>
              <w:pStyle w:val="TAL"/>
              <w:rPr>
                <w:rFonts w:cs="Arial"/>
                <w:szCs w:val="18"/>
              </w:rPr>
            </w:pPr>
            <w:r w:rsidRPr="001F23FC">
              <w:rPr>
                <w:rFonts w:cs="Arial"/>
                <w:szCs w:val="18"/>
              </w:rPr>
              <w:t>±8.16 dB (FR2a &amp; FR2b, NTC testing)</w:t>
            </w:r>
          </w:p>
          <w:p w14:paraId="4406283F" w14:textId="768E8F2B" w:rsidR="00F40E20" w:rsidRPr="001F23FC" w:rsidRDefault="00F40E20" w:rsidP="00F40E20">
            <w:pPr>
              <w:pStyle w:val="TAL"/>
              <w:rPr>
                <w:rFonts w:cs="v4.2.0"/>
              </w:rPr>
            </w:pPr>
            <w:r w:rsidRPr="001F23FC">
              <w:rPr>
                <w:rFonts w:cs="Arial"/>
                <w:szCs w:val="18"/>
              </w:rPr>
              <w:t>±8.52 dB (FR2a &amp; FR2b, ETC testing)</w:t>
            </w:r>
          </w:p>
        </w:tc>
        <w:tc>
          <w:tcPr>
            <w:tcW w:w="3247" w:type="dxa"/>
          </w:tcPr>
          <w:p w14:paraId="0BFCA911" w14:textId="1EBDB648" w:rsidR="00F40E20" w:rsidRPr="001F23FC" w:rsidRDefault="00F40E20" w:rsidP="00F40E20">
            <w:pPr>
              <w:pStyle w:val="TAL"/>
            </w:pPr>
            <w:r w:rsidRPr="001F23FC">
              <w:t>TT = MTSU</w:t>
            </w:r>
          </w:p>
        </w:tc>
      </w:tr>
      <w:tr w:rsidR="00F40E20" w:rsidRPr="001F23FC" w14:paraId="3E8F2552" w14:textId="77777777" w:rsidTr="00E067D3">
        <w:trPr>
          <w:jc w:val="center"/>
        </w:trPr>
        <w:tc>
          <w:tcPr>
            <w:tcW w:w="2587" w:type="dxa"/>
          </w:tcPr>
          <w:p w14:paraId="3C9F874C" w14:textId="77777777" w:rsidR="00F40E20" w:rsidRPr="001F23FC" w:rsidRDefault="00F40E20" w:rsidP="00F40E20">
            <w:pPr>
              <w:pStyle w:val="TAL"/>
              <w:rPr>
                <w:rFonts w:cs="v4.2.0"/>
              </w:rPr>
            </w:pPr>
            <w:r w:rsidRPr="001F23FC">
              <w:rPr>
                <w:rFonts w:cs="v4.2.0"/>
              </w:rPr>
              <w:t>6.3.4.3 Relative power tolerance</w:t>
            </w:r>
          </w:p>
        </w:tc>
        <w:tc>
          <w:tcPr>
            <w:tcW w:w="3875" w:type="dxa"/>
          </w:tcPr>
          <w:p w14:paraId="1D1666AE" w14:textId="77777777" w:rsidR="00F40E20" w:rsidRPr="001F23FC" w:rsidRDefault="00F40E20" w:rsidP="00F40E20">
            <w:pPr>
              <w:pStyle w:val="TAL"/>
              <w:rPr>
                <w:rFonts w:cs="Arial"/>
                <w:bCs/>
                <w:szCs w:val="18"/>
                <w:u w:val="single"/>
              </w:rPr>
            </w:pPr>
            <w:r w:rsidRPr="001F23FC">
              <w:rPr>
                <w:rFonts w:cs="Arial"/>
                <w:bCs/>
                <w:szCs w:val="18"/>
                <w:u w:val="single"/>
              </w:rPr>
              <w:t>PC3</w:t>
            </w:r>
          </w:p>
          <w:p w14:paraId="7F6DD32F" w14:textId="34AB54D4"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4BB832" w14:textId="2BE2239B" w:rsidR="00F40E20" w:rsidRPr="001F23FC" w:rsidRDefault="00F40E20" w:rsidP="00F40E20">
            <w:pPr>
              <w:pStyle w:val="TAL"/>
              <w:rPr>
                <w:rFonts w:cs="Arial"/>
                <w:bCs/>
                <w:szCs w:val="18"/>
              </w:rPr>
            </w:pPr>
            <w:r w:rsidRPr="001F23FC">
              <w:rPr>
                <w:rFonts w:cs="Arial"/>
                <w:bCs/>
                <w:szCs w:val="18"/>
              </w:rPr>
              <w:t>[0.46 dB] (FR2a)</w:t>
            </w:r>
          </w:p>
          <w:p w14:paraId="4F1640CE" w14:textId="1D7CBBF1" w:rsidR="00F40E20" w:rsidRPr="001F23FC" w:rsidRDefault="00F40E20" w:rsidP="00F40E20">
            <w:pPr>
              <w:pStyle w:val="TAL"/>
              <w:rPr>
                <w:rFonts w:cs="v4.2.0"/>
              </w:rPr>
            </w:pPr>
            <w:r w:rsidRPr="001F23FC">
              <w:rPr>
                <w:rFonts w:cs="Arial"/>
                <w:bCs/>
                <w:szCs w:val="18"/>
              </w:rPr>
              <w:t>[0.46 dB] (FR2b)</w:t>
            </w:r>
          </w:p>
        </w:tc>
        <w:tc>
          <w:tcPr>
            <w:tcW w:w="3247" w:type="dxa"/>
          </w:tcPr>
          <w:p w14:paraId="4DD4F965" w14:textId="77777777" w:rsidR="00F40E20" w:rsidRPr="001F23FC" w:rsidRDefault="00F40E20" w:rsidP="00F40E20">
            <w:pPr>
              <w:pStyle w:val="TAL"/>
            </w:pPr>
            <w:r w:rsidRPr="001F23FC">
              <w:t>PC3</w:t>
            </w:r>
          </w:p>
          <w:p w14:paraId="7E706F34"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3A672416"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23C102A4" w14:textId="21E0461F" w:rsidR="00F40E20" w:rsidRPr="001F23FC" w:rsidRDefault="00F40E20" w:rsidP="00F40E20">
            <w:pPr>
              <w:pStyle w:val="TAL"/>
            </w:pPr>
            <w:r w:rsidRPr="001F23FC">
              <w:t>(assuming a power step ΔP = 1 dB)</w:t>
            </w:r>
          </w:p>
        </w:tc>
      </w:tr>
      <w:tr w:rsidR="00F40E20" w:rsidRPr="001F23FC" w14:paraId="3D57FBB9" w14:textId="77777777" w:rsidTr="00E067D3">
        <w:trPr>
          <w:jc w:val="center"/>
        </w:trPr>
        <w:tc>
          <w:tcPr>
            <w:tcW w:w="2587" w:type="dxa"/>
          </w:tcPr>
          <w:p w14:paraId="1497892B" w14:textId="77777777" w:rsidR="00F40E20" w:rsidRPr="001F23FC" w:rsidRDefault="00F40E20" w:rsidP="00F40E20">
            <w:pPr>
              <w:pStyle w:val="TAL"/>
              <w:rPr>
                <w:rFonts w:cs="v4.2.0"/>
              </w:rPr>
            </w:pPr>
            <w:r w:rsidRPr="001F23FC">
              <w:rPr>
                <w:rFonts w:cs="v4.2.0"/>
              </w:rPr>
              <w:t>6.3.4.4 Aggregate power tolerance</w:t>
            </w:r>
          </w:p>
        </w:tc>
        <w:tc>
          <w:tcPr>
            <w:tcW w:w="3875" w:type="dxa"/>
          </w:tcPr>
          <w:p w14:paraId="71B7626D" w14:textId="77777777" w:rsidR="00F40E20" w:rsidRPr="001F23FC" w:rsidRDefault="00F40E20" w:rsidP="00F40E20">
            <w:pPr>
              <w:pStyle w:val="TAL"/>
              <w:rPr>
                <w:rFonts w:cs="Arial"/>
                <w:bCs/>
                <w:szCs w:val="18"/>
                <w:u w:val="single"/>
              </w:rPr>
            </w:pPr>
            <w:r w:rsidRPr="001F23FC">
              <w:rPr>
                <w:rFonts w:cs="Arial"/>
                <w:bCs/>
                <w:szCs w:val="18"/>
                <w:u w:val="single"/>
              </w:rPr>
              <w:t>PC3</w:t>
            </w:r>
          </w:p>
          <w:p w14:paraId="2347DF05" w14:textId="5542BCBB"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7437A31" w14:textId="03214A2F" w:rsidR="00F40E20" w:rsidRPr="001F23FC" w:rsidRDefault="00F40E20" w:rsidP="00F40E20">
            <w:pPr>
              <w:pStyle w:val="TAL"/>
              <w:rPr>
                <w:rFonts w:cs="Arial"/>
                <w:bCs/>
                <w:szCs w:val="18"/>
              </w:rPr>
            </w:pPr>
            <w:r w:rsidRPr="001F23FC">
              <w:rPr>
                <w:rFonts w:cs="Arial"/>
                <w:bCs/>
                <w:szCs w:val="18"/>
              </w:rPr>
              <w:t>0.26 dB (FR2a)</w:t>
            </w:r>
          </w:p>
          <w:p w14:paraId="1475E9F3" w14:textId="1FD3C10D" w:rsidR="00F40E20" w:rsidRPr="001F23FC" w:rsidRDefault="00F40E20" w:rsidP="00F40E20">
            <w:pPr>
              <w:pStyle w:val="TAL"/>
              <w:rPr>
                <w:rFonts w:cs="v4.2.0"/>
              </w:rPr>
            </w:pPr>
            <w:r w:rsidRPr="001F23FC">
              <w:rPr>
                <w:rFonts w:cs="Arial"/>
                <w:bCs/>
                <w:szCs w:val="18"/>
              </w:rPr>
              <w:t>0.26 dB (FR2b)</w:t>
            </w:r>
          </w:p>
        </w:tc>
        <w:tc>
          <w:tcPr>
            <w:tcW w:w="3247" w:type="dxa"/>
          </w:tcPr>
          <w:p w14:paraId="4090F4CA" w14:textId="77777777" w:rsidR="00F40E20" w:rsidRPr="001F23FC" w:rsidRDefault="00F40E20" w:rsidP="00F40E20">
            <w:pPr>
              <w:pStyle w:val="TAL"/>
            </w:pPr>
            <w:r w:rsidRPr="001F23FC">
              <w:t>PC3</w:t>
            </w:r>
          </w:p>
          <w:p w14:paraId="140BBB95"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21280093"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0A9CD304" w14:textId="16AAB8C8" w:rsidR="00F40E20" w:rsidRPr="001F23FC" w:rsidRDefault="00F40E20" w:rsidP="00F40E20">
            <w:pPr>
              <w:pStyle w:val="TAL"/>
            </w:pPr>
            <w:r w:rsidRPr="001F23FC">
              <w:t>(assuming a power step ΔP = 1 dB)</w:t>
            </w:r>
          </w:p>
        </w:tc>
      </w:tr>
      <w:tr w:rsidR="00F40E20" w:rsidRPr="001F23FC" w14:paraId="0E619441" w14:textId="77777777" w:rsidTr="00E067D3">
        <w:trPr>
          <w:jc w:val="center"/>
        </w:trPr>
        <w:tc>
          <w:tcPr>
            <w:tcW w:w="2587" w:type="dxa"/>
          </w:tcPr>
          <w:p w14:paraId="7360B5AE" w14:textId="77777777" w:rsidR="00F40E20" w:rsidRPr="001F23FC" w:rsidRDefault="00F40E20" w:rsidP="00F40E20">
            <w:pPr>
              <w:pStyle w:val="TAL"/>
              <w:rPr>
                <w:rFonts w:cs="v4.2.0"/>
              </w:rPr>
            </w:pPr>
            <w:r w:rsidRPr="001F23FC">
              <w:rPr>
                <w:rFonts w:cs="v4.2.0"/>
              </w:rPr>
              <w:t>6.3A.1.1 Minimum output power for CA (2UL CA)</w:t>
            </w:r>
          </w:p>
        </w:tc>
        <w:tc>
          <w:tcPr>
            <w:tcW w:w="3875" w:type="dxa"/>
          </w:tcPr>
          <w:p w14:paraId="174C5C86"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7862C96" w14:textId="77777777" w:rsidR="00F40E20" w:rsidRPr="001F23FC" w:rsidRDefault="00F40E20" w:rsidP="00F40E20">
            <w:pPr>
              <w:pStyle w:val="TAL"/>
              <w:ind w:left="568"/>
              <w:rPr>
                <w:rFonts w:cs="v4.2.0"/>
              </w:rPr>
            </w:pPr>
            <w:r w:rsidRPr="001F23FC">
              <w:rPr>
                <w:rFonts w:cs="v4.2.0"/>
              </w:rPr>
              <w:t>Same as 6.3.1</w:t>
            </w:r>
          </w:p>
          <w:p w14:paraId="21696144"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026CD5E" w14:textId="3A1ED974" w:rsidR="00F40E20" w:rsidRPr="001F23FC" w:rsidRDefault="00F40E20" w:rsidP="00F40E20">
            <w:pPr>
              <w:pStyle w:val="TAL"/>
              <w:rPr>
                <w:rFonts w:cs="v4.2.0"/>
              </w:rPr>
            </w:pPr>
            <w:r w:rsidRPr="001F23FC">
              <w:rPr>
                <w:rFonts w:cs="v4.2.0"/>
              </w:rPr>
              <w:t>TBD</w:t>
            </w:r>
            <w:r w:rsidRPr="001F23FC" w:rsidDel="006E2523">
              <w:rPr>
                <w:rFonts w:cs="v4.2.0"/>
              </w:rPr>
              <w:t xml:space="preserve"> </w:t>
            </w:r>
          </w:p>
        </w:tc>
        <w:tc>
          <w:tcPr>
            <w:tcW w:w="3247" w:type="dxa"/>
          </w:tcPr>
          <w:p w14:paraId="4BA18469" w14:textId="77777777" w:rsidR="00F40E20" w:rsidRPr="001F23FC" w:rsidRDefault="00F40E20" w:rsidP="00F40E20">
            <w:pPr>
              <w:pStyle w:val="TAL"/>
            </w:pPr>
          </w:p>
        </w:tc>
      </w:tr>
      <w:tr w:rsidR="00F40E20" w:rsidRPr="001F23FC" w14:paraId="060D9AFD" w14:textId="77777777" w:rsidTr="00E067D3">
        <w:trPr>
          <w:jc w:val="center"/>
        </w:trPr>
        <w:tc>
          <w:tcPr>
            <w:tcW w:w="2587" w:type="dxa"/>
          </w:tcPr>
          <w:p w14:paraId="50812880" w14:textId="77777777" w:rsidR="00F40E20" w:rsidRPr="001F23FC" w:rsidRDefault="00F40E20" w:rsidP="00F40E20">
            <w:pPr>
              <w:pStyle w:val="TAL"/>
              <w:rPr>
                <w:rFonts w:cs="v4.2.0"/>
              </w:rPr>
            </w:pPr>
            <w:r w:rsidRPr="001F23FC">
              <w:rPr>
                <w:rFonts w:cs="v4.2.0"/>
              </w:rPr>
              <w:t>6.3A.1.2 Minimum output power for CA (3UL CA)</w:t>
            </w:r>
          </w:p>
        </w:tc>
        <w:tc>
          <w:tcPr>
            <w:tcW w:w="3875" w:type="dxa"/>
          </w:tcPr>
          <w:p w14:paraId="4EAE899F"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8E28017" w14:textId="77777777" w:rsidR="00F40E20" w:rsidRPr="001F23FC" w:rsidRDefault="00F40E20" w:rsidP="00F40E20">
            <w:pPr>
              <w:pStyle w:val="TAL"/>
              <w:ind w:left="568"/>
              <w:rPr>
                <w:rFonts w:cs="v4.2.0"/>
              </w:rPr>
            </w:pPr>
            <w:r w:rsidRPr="001F23FC">
              <w:rPr>
                <w:rFonts w:cs="v4.2.0"/>
              </w:rPr>
              <w:t>Same as 6.3.1</w:t>
            </w:r>
          </w:p>
          <w:p w14:paraId="4458B857"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5FB9AC2" w14:textId="4C8918FF" w:rsidR="00F40E20" w:rsidRPr="001F23FC" w:rsidRDefault="00F40E20" w:rsidP="00F40E20">
            <w:pPr>
              <w:pStyle w:val="TAL"/>
              <w:rPr>
                <w:rFonts w:cs="v4.2.0"/>
              </w:rPr>
            </w:pPr>
            <w:r w:rsidRPr="001F23FC">
              <w:rPr>
                <w:rFonts w:cs="v4.2.0"/>
              </w:rPr>
              <w:t>TBD</w:t>
            </w:r>
          </w:p>
        </w:tc>
        <w:tc>
          <w:tcPr>
            <w:tcW w:w="3247" w:type="dxa"/>
          </w:tcPr>
          <w:p w14:paraId="206CB94E" w14:textId="77777777" w:rsidR="00F40E20" w:rsidRPr="001F23FC" w:rsidRDefault="00F40E20" w:rsidP="00F40E20">
            <w:pPr>
              <w:pStyle w:val="TAL"/>
            </w:pPr>
          </w:p>
        </w:tc>
      </w:tr>
      <w:tr w:rsidR="00F40E20" w:rsidRPr="001F23FC" w14:paraId="4C222636" w14:textId="77777777" w:rsidTr="00E067D3">
        <w:trPr>
          <w:jc w:val="center"/>
        </w:trPr>
        <w:tc>
          <w:tcPr>
            <w:tcW w:w="2587" w:type="dxa"/>
          </w:tcPr>
          <w:p w14:paraId="52FF917C" w14:textId="77777777" w:rsidR="00F40E20" w:rsidRPr="001F23FC" w:rsidRDefault="00F40E20" w:rsidP="00F40E20">
            <w:pPr>
              <w:pStyle w:val="TAL"/>
              <w:rPr>
                <w:rFonts w:cs="v4.2.0"/>
              </w:rPr>
            </w:pPr>
            <w:r w:rsidRPr="001F23FC">
              <w:rPr>
                <w:rFonts w:cs="v4.2.0"/>
              </w:rPr>
              <w:t>6.3A.1.3 Minimum output power for CA (4UL CA)</w:t>
            </w:r>
          </w:p>
        </w:tc>
        <w:tc>
          <w:tcPr>
            <w:tcW w:w="3875" w:type="dxa"/>
          </w:tcPr>
          <w:p w14:paraId="35D70F1B"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66B5EB8" w14:textId="77777777" w:rsidR="00F40E20" w:rsidRPr="001F23FC" w:rsidRDefault="00F40E20" w:rsidP="00F40E20">
            <w:pPr>
              <w:pStyle w:val="TAL"/>
              <w:ind w:left="568"/>
              <w:rPr>
                <w:rFonts w:cs="v4.2.0"/>
              </w:rPr>
            </w:pPr>
            <w:r w:rsidRPr="001F23FC">
              <w:rPr>
                <w:rFonts w:cs="v4.2.0"/>
              </w:rPr>
              <w:t>Same as 6.3.1</w:t>
            </w:r>
          </w:p>
          <w:p w14:paraId="301D7F81"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317D1704" w14:textId="4290DC7B" w:rsidR="00F40E20" w:rsidRPr="001F23FC" w:rsidRDefault="00F40E20" w:rsidP="00F40E20">
            <w:pPr>
              <w:pStyle w:val="TAL"/>
              <w:rPr>
                <w:rFonts w:cs="v4.2.0"/>
              </w:rPr>
            </w:pPr>
            <w:r w:rsidRPr="001F23FC">
              <w:rPr>
                <w:rFonts w:cs="v4.2.0"/>
              </w:rPr>
              <w:t>TBD</w:t>
            </w:r>
          </w:p>
        </w:tc>
        <w:tc>
          <w:tcPr>
            <w:tcW w:w="3247" w:type="dxa"/>
          </w:tcPr>
          <w:p w14:paraId="26E8CD8B" w14:textId="77777777" w:rsidR="00F40E20" w:rsidRPr="001F23FC" w:rsidRDefault="00F40E20" w:rsidP="00F40E20">
            <w:pPr>
              <w:pStyle w:val="TAL"/>
            </w:pPr>
          </w:p>
        </w:tc>
      </w:tr>
      <w:tr w:rsidR="00F40E20" w:rsidRPr="001F23FC" w14:paraId="485D6760" w14:textId="77777777" w:rsidTr="00E067D3">
        <w:trPr>
          <w:jc w:val="center"/>
        </w:trPr>
        <w:tc>
          <w:tcPr>
            <w:tcW w:w="2587" w:type="dxa"/>
          </w:tcPr>
          <w:p w14:paraId="5520C1DA" w14:textId="77777777" w:rsidR="00F40E20" w:rsidRPr="001F23FC" w:rsidRDefault="00F40E20" w:rsidP="00F40E20">
            <w:pPr>
              <w:pStyle w:val="TAL"/>
              <w:rPr>
                <w:rFonts w:cs="v4.2.0"/>
              </w:rPr>
            </w:pPr>
            <w:r w:rsidRPr="001F23FC">
              <w:rPr>
                <w:rFonts w:cs="v4.2.0"/>
              </w:rPr>
              <w:t>6.3A.1.4 Minimum output power for CA (5UL CA)</w:t>
            </w:r>
          </w:p>
        </w:tc>
        <w:tc>
          <w:tcPr>
            <w:tcW w:w="3875" w:type="dxa"/>
          </w:tcPr>
          <w:p w14:paraId="22B70272"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1E5A6DB" w14:textId="77777777" w:rsidR="00F40E20" w:rsidRPr="001F23FC" w:rsidRDefault="00F40E20" w:rsidP="00F40E20">
            <w:pPr>
              <w:pStyle w:val="TAL"/>
              <w:ind w:left="568"/>
              <w:rPr>
                <w:rFonts w:cs="v4.2.0"/>
              </w:rPr>
            </w:pPr>
            <w:r w:rsidRPr="001F23FC">
              <w:rPr>
                <w:rFonts w:cs="v4.2.0"/>
              </w:rPr>
              <w:t>Same as 6.3.1</w:t>
            </w:r>
          </w:p>
          <w:p w14:paraId="423EF86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4B9B909" w14:textId="4A673F76" w:rsidR="00F40E20" w:rsidRPr="001F23FC" w:rsidRDefault="00F40E20" w:rsidP="00F40E20">
            <w:pPr>
              <w:pStyle w:val="TAL"/>
              <w:rPr>
                <w:rFonts w:cs="v4.2.0"/>
              </w:rPr>
            </w:pPr>
            <w:r w:rsidRPr="001F23FC">
              <w:rPr>
                <w:rFonts w:cs="v4.2.0"/>
              </w:rPr>
              <w:t>TBD</w:t>
            </w:r>
          </w:p>
        </w:tc>
        <w:tc>
          <w:tcPr>
            <w:tcW w:w="3247" w:type="dxa"/>
          </w:tcPr>
          <w:p w14:paraId="43FC7D3D" w14:textId="77777777" w:rsidR="00F40E20" w:rsidRPr="001F23FC" w:rsidRDefault="00F40E20" w:rsidP="00F40E20">
            <w:pPr>
              <w:pStyle w:val="TAL"/>
            </w:pPr>
          </w:p>
        </w:tc>
      </w:tr>
      <w:tr w:rsidR="00F40E20" w:rsidRPr="001F23FC" w14:paraId="4A2A9A8B" w14:textId="77777777" w:rsidTr="00E067D3">
        <w:trPr>
          <w:jc w:val="center"/>
        </w:trPr>
        <w:tc>
          <w:tcPr>
            <w:tcW w:w="2587" w:type="dxa"/>
          </w:tcPr>
          <w:p w14:paraId="42539C07" w14:textId="77777777" w:rsidR="00F40E20" w:rsidRPr="001F23FC" w:rsidRDefault="00F40E20" w:rsidP="00F40E20">
            <w:pPr>
              <w:pStyle w:val="TAL"/>
              <w:rPr>
                <w:rFonts w:cs="v4.2.0"/>
              </w:rPr>
            </w:pPr>
            <w:r w:rsidRPr="001F23FC">
              <w:rPr>
                <w:rFonts w:cs="v4.2.0"/>
              </w:rPr>
              <w:t>6.3A.1.5 Minimum output power for CA (6UL CA)</w:t>
            </w:r>
          </w:p>
        </w:tc>
        <w:tc>
          <w:tcPr>
            <w:tcW w:w="3875" w:type="dxa"/>
          </w:tcPr>
          <w:p w14:paraId="4CEED05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0BC3AAF" w14:textId="77777777" w:rsidR="00F40E20" w:rsidRPr="001F23FC" w:rsidRDefault="00F40E20" w:rsidP="00F40E20">
            <w:pPr>
              <w:pStyle w:val="TAL"/>
              <w:ind w:left="568"/>
              <w:rPr>
                <w:rFonts w:cs="v4.2.0"/>
              </w:rPr>
            </w:pPr>
            <w:r w:rsidRPr="001F23FC">
              <w:rPr>
                <w:rFonts w:cs="v4.2.0"/>
              </w:rPr>
              <w:t>Same as 6.3.1</w:t>
            </w:r>
          </w:p>
          <w:p w14:paraId="5023F63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C957D54" w14:textId="75FA7778" w:rsidR="00F40E20" w:rsidRPr="001F23FC" w:rsidRDefault="00F40E20" w:rsidP="00F40E20">
            <w:pPr>
              <w:pStyle w:val="TAL"/>
              <w:rPr>
                <w:rFonts w:cs="v4.2.0"/>
              </w:rPr>
            </w:pPr>
            <w:r w:rsidRPr="001F23FC">
              <w:rPr>
                <w:rFonts w:cs="v4.2.0"/>
              </w:rPr>
              <w:t>TBD</w:t>
            </w:r>
          </w:p>
        </w:tc>
        <w:tc>
          <w:tcPr>
            <w:tcW w:w="3247" w:type="dxa"/>
          </w:tcPr>
          <w:p w14:paraId="2DF5CF9E" w14:textId="77777777" w:rsidR="00F40E20" w:rsidRPr="001F23FC" w:rsidRDefault="00F40E20" w:rsidP="00F40E20">
            <w:pPr>
              <w:pStyle w:val="TAL"/>
            </w:pPr>
          </w:p>
        </w:tc>
      </w:tr>
      <w:tr w:rsidR="00F40E20" w:rsidRPr="001F23FC" w14:paraId="0881086B" w14:textId="77777777" w:rsidTr="00E067D3">
        <w:trPr>
          <w:jc w:val="center"/>
        </w:trPr>
        <w:tc>
          <w:tcPr>
            <w:tcW w:w="2587" w:type="dxa"/>
          </w:tcPr>
          <w:p w14:paraId="5F779E89" w14:textId="77777777" w:rsidR="00F40E20" w:rsidRPr="001F23FC" w:rsidRDefault="00F40E20" w:rsidP="00F40E20">
            <w:pPr>
              <w:pStyle w:val="TAL"/>
              <w:rPr>
                <w:rFonts w:cs="v4.2.0"/>
              </w:rPr>
            </w:pPr>
            <w:r w:rsidRPr="001F23FC">
              <w:rPr>
                <w:rFonts w:cs="v4.2.0"/>
              </w:rPr>
              <w:t>6.3A.1.6 Minimum output power for CA (7UL CA)</w:t>
            </w:r>
          </w:p>
        </w:tc>
        <w:tc>
          <w:tcPr>
            <w:tcW w:w="3875" w:type="dxa"/>
          </w:tcPr>
          <w:p w14:paraId="287EAF29"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F128E84" w14:textId="77777777" w:rsidR="00F40E20" w:rsidRPr="001F23FC" w:rsidRDefault="00F40E20" w:rsidP="00F40E20">
            <w:pPr>
              <w:pStyle w:val="TAL"/>
              <w:ind w:left="568"/>
              <w:rPr>
                <w:rFonts w:cs="v4.2.0"/>
              </w:rPr>
            </w:pPr>
            <w:r w:rsidRPr="001F23FC">
              <w:rPr>
                <w:rFonts w:cs="v4.2.0"/>
              </w:rPr>
              <w:t>Same as 6.3.1</w:t>
            </w:r>
          </w:p>
          <w:p w14:paraId="25F21088"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B09D805" w14:textId="24C61C20" w:rsidR="00F40E20" w:rsidRPr="001F23FC" w:rsidRDefault="00F40E20" w:rsidP="00F40E20">
            <w:pPr>
              <w:pStyle w:val="TAL"/>
              <w:rPr>
                <w:rFonts w:cs="v4.2.0"/>
              </w:rPr>
            </w:pPr>
            <w:r w:rsidRPr="001F23FC">
              <w:rPr>
                <w:rFonts w:cs="v4.2.0"/>
              </w:rPr>
              <w:t>TBD</w:t>
            </w:r>
          </w:p>
        </w:tc>
        <w:tc>
          <w:tcPr>
            <w:tcW w:w="3247" w:type="dxa"/>
          </w:tcPr>
          <w:p w14:paraId="13B10106" w14:textId="77777777" w:rsidR="00F40E20" w:rsidRPr="001F23FC" w:rsidRDefault="00F40E20" w:rsidP="00F40E20">
            <w:pPr>
              <w:pStyle w:val="TAL"/>
            </w:pPr>
          </w:p>
        </w:tc>
      </w:tr>
      <w:tr w:rsidR="00F40E20" w:rsidRPr="001F23FC" w14:paraId="00C2A84F" w14:textId="77777777" w:rsidTr="00E067D3">
        <w:trPr>
          <w:jc w:val="center"/>
        </w:trPr>
        <w:tc>
          <w:tcPr>
            <w:tcW w:w="2587" w:type="dxa"/>
          </w:tcPr>
          <w:p w14:paraId="592C9E0D" w14:textId="77777777" w:rsidR="00F40E20" w:rsidRPr="001F23FC" w:rsidRDefault="00F40E20" w:rsidP="00F40E20">
            <w:pPr>
              <w:pStyle w:val="TAL"/>
              <w:rPr>
                <w:rFonts w:cs="v4.2.0"/>
              </w:rPr>
            </w:pPr>
            <w:r w:rsidRPr="001F23FC">
              <w:rPr>
                <w:rFonts w:cs="v4.2.0"/>
              </w:rPr>
              <w:t>6.3A.1.7 Minimum output power for CA (8UL CA)</w:t>
            </w:r>
          </w:p>
        </w:tc>
        <w:tc>
          <w:tcPr>
            <w:tcW w:w="3875" w:type="dxa"/>
          </w:tcPr>
          <w:p w14:paraId="119691C3"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8628EC0" w14:textId="77777777" w:rsidR="00F40E20" w:rsidRPr="001F23FC" w:rsidRDefault="00F40E20" w:rsidP="00F40E20">
            <w:pPr>
              <w:pStyle w:val="TAL"/>
              <w:ind w:left="568"/>
              <w:rPr>
                <w:rFonts w:cs="v4.2.0"/>
              </w:rPr>
            </w:pPr>
            <w:r w:rsidRPr="001F23FC">
              <w:rPr>
                <w:rFonts w:cs="v4.2.0"/>
              </w:rPr>
              <w:t>Same as 6.3.1</w:t>
            </w:r>
          </w:p>
          <w:p w14:paraId="580B3C5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FB846DF" w14:textId="5F31AFE5" w:rsidR="00F40E20" w:rsidRPr="001F23FC" w:rsidRDefault="00F40E20" w:rsidP="00F40E20">
            <w:pPr>
              <w:pStyle w:val="TAL"/>
              <w:rPr>
                <w:rFonts w:cs="v4.2.0"/>
              </w:rPr>
            </w:pPr>
            <w:r w:rsidRPr="001F23FC">
              <w:rPr>
                <w:rFonts w:cs="v4.2.0"/>
              </w:rPr>
              <w:t>TBD</w:t>
            </w:r>
          </w:p>
        </w:tc>
        <w:tc>
          <w:tcPr>
            <w:tcW w:w="3247" w:type="dxa"/>
          </w:tcPr>
          <w:p w14:paraId="7B838CEF" w14:textId="77777777" w:rsidR="00F40E20" w:rsidRPr="001F23FC" w:rsidRDefault="00F40E20" w:rsidP="00F40E20">
            <w:pPr>
              <w:pStyle w:val="TAL"/>
            </w:pPr>
          </w:p>
        </w:tc>
      </w:tr>
      <w:tr w:rsidR="00F40E20" w:rsidRPr="001F23FC" w14:paraId="64DAE1CB" w14:textId="77777777" w:rsidTr="00E067D3">
        <w:trPr>
          <w:jc w:val="center"/>
        </w:trPr>
        <w:tc>
          <w:tcPr>
            <w:tcW w:w="2587" w:type="dxa"/>
          </w:tcPr>
          <w:p w14:paraId="292DB509" w14:textId="371C67A4" w:rsidR="00F40E20" w:rsidRPr="001F23FC" w:rsidRDefault="00F40E20" w:rsidP="00F40E20">
            <w:pPr>
              <w:pStyle w:val="TAL"/>
              <w:rPr>
                <w:rFonts w:cs="v4.2.0"/>
              </w:rPr>
            </w:pPr>
            <w:r w:rsidRPr="001F23FC">
              <w:rPr>
                <w:rFonts w:cs="v4.2.0"/>
              </w:rPr>
              <w:t>6.3A.3.1.1</w:t>
            </w:r>
            <w:r w:rsidRPr="001F23FC">
              <w:rPr>
                <w:rFonts w:cs="v4.2.0"/>
              </w:rPr>
              <w:tab/>
              <w:t>General ON/OFF time mask for CA (2UL CA)</w:t>
            </w:r>
          </w:p>
        </w:tc>
        <w:tc>
          <w:tcPr>
            <w:tcW w:w="3875" w:type="dxa"/>
          </w:tcPr>
          <w:p w14:paraId="61D5AEA4" w14:textId="77777777" w:rsidR="00F40E20" w:rsidRPr="001F23FC" w:rsidRDefault="00F40E20" w:rsidP="00F40E20">
            <w:pPr>
              <w:pStyle w:val="TAL"/>
              <w:rPr>
                <w:rFonts w:cs="v4.2.0"/>
                <w:u w:val="single"/>
              </w:rPr>
            </w:pPr>
            <w:r w:rsidRPr="001F23FC">
              <w:rPr>
                <w:rFonts w:cs="v4.2.0"/>
                <w:u w:val="single"/>
              </w:rPr>
              <w:t>Intra-band contiguous CA</w:t>
            </w:r>
          </w:p>
          <w:p w14:paraId="5D99BAA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D9A2973" w14:textId="06FD8305" w:rsidR="00F40E20" w:rsidRPr="001F23FC" w:rsidRDefault="00F40E20" w:rsidP="00F40E20">
            <w:pPr>
              <w:pStyle w:val="TAL"/>
              <w:rPr>
                <w:rFonts w:cs="v4.2.0"/>
              </w:rPr>
            </w:pPr>
            <w:r w:rsidRPr="001F23FC">
              <w:rPr>
                <w:rFonts w:cs="v4.2.0"/>
              </w:rPr>
              <w:t>Same as 6.3.3</w:t>
            </w:r>
            <w:r w:rsidR="003424C8" w:rsidRPr="001F23FC">
              <w:rPr>
                <w:rFonts w:cs="v4.2.0"/>
              </w:rPr>
              <w:t>.2</w:t>
            </w:r>
          </w:p>
          <w:p w14:paraId="4E3514FE" w14:textId="77777777" w:rsidR="00F40E20" w:rsidRPr="001F23FC" w:rsidRDefault="00F40E20" w:rsidP="00F40E20">
            <w:pPr>
              <w:pStyle w:val="TAL"/>
              <w:rPr>
                <w:rFonts w:cs="v4.2.0"/>
              </w:rPr>
            </w:pPr>
          </w:p>
          <w:p w14:paraId="6573239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2A7251" w14:textId="77777777" w:rsidR="00F40E20" w:rsidRPr="001F23FC" w:rsidRDefault="00F40E20" w:rsidP="00F40E20">
            <w:pPr>
              <w:pStyle w:val="TAL"/>
              <w:rPr>
                <w:rFonts w:cs="v4.2.0"/>
              </w:rPr>
            </w:pPr>
            <w:r w:rsidRPr="001F23FC">
              <w:rPr>
                <w:rFonts w:cs="v4.2.0"/>
              </w:rPr>
              <w:t>TBD</w:t>
            </w:r>
          </w:p>
          <w:p w14:paraId="307041F4" w14:textId="77777777" w:rsidR="00F40E20" w:rsidRPr="001F23FC" w:rsidRDefault="00F40E20" w:rsidP="00F40E20">
            <w:pPr>
              <w:pStyle w:val="TAL"/>
              <w:rPr>
                <w:rFonts w:cs="v4.2.0"/>
              </w:rPr>
            </w:pPr>
          </w:p>
          <w:p w14:paraId="5D9EEDC7" w14:textId="77777777" w:rsidR="00F40E20" w:rsidRPr="001F23FC" w:rsidRDefault="00F40E20" w:rsidP="00F40E20">
            <w:pPr>
              <w:pStyle w:val="TAL"/>
              <w:rPr>
                <w:rFonts w:cs="v4.2.0"/>
                <w:u w:val="single"/>
              </w:rPr>
            </w:pPr>
            <w:r w:rsidRPr="001F23FC">
              <w:rPr>
                <w:rFonts w:cs="v4.2.0"/>
                <w:u w:val="single"/>
              </w:rPr>
              <w:t>Intra-band non-contiguous, Inter-band CA</w:t>
            </w:r>
          </w:p>
          <w:p w14:paraId="5986D550" w14:textId="3514D7B7" w:rsidR="00F40E20" w:rsidRPr="001F23FC" w:rsidRDefault="00F40E20" w:rsidP="00F40E20">
            <w:pPr>
              <w:pStyle w:val="TAL"/>
              <w:rPr>
                <w:rFonts w:cs="v4.2.0"/>
                <w:u w:val="single"/>
              </w:rPr>
            </w:pPr>
            <w:r w:rsidRPr="001F23FC">
              <w:rPr>
                <w:rFonts w:cs="v4.2.0"/>
              </w:rPr>
              <w:t>TBD</w:t>
            </w:r>
          </w:p>
        </w:tc>
        <w:tc>
          <w:tcPr>
            <w:tcW w:w="3247" w:type="dxa"/>
          </w:tcPr>
          <w:p w14:paraId="24B23D00" w14:textId="77777777" w:rsidR="00F40E20" w:rsidRPr="001F23FC" w:rsidRDefault="00F40E20" w:rsidP="00F40E20">
            <w:pPr>
              <w:pStyle w:val="TAL"/>
            </w:pPr>
          </w:p>
        </w:tc>
      </w:tr>
      <w:tr w:rsidR="00F40E20" w:rsidRPr="001F23FC" w14:paraId="201FDA3A" w14:textId="77777777" w:rsidTr="00E067D3">
        <w:trPr>
          <w:jc w:val="center"/>
        </w:trPr>
        <w:tc>
          <w:tcPr>
            <w:tcW w:w="2587" w:type="dxa"/>
          </w:tcPr>
          <w:p w14:paraId="35FE460E" w14:textId="57C0C6CF" w:rsidR="00F40E20" w:rsidRPr="001F23FC" w:rsidRDefault="00F40E20" w:rsidP="00F40E20">
            <w:pPr>
              <w:pStyle w:val="TAL"/>
              <w:rPr>
                <w:rFonts w:cs="v4.2.0"/>
              </w:rPr>
            </w:pPr>
            <w:r w:rsidRPr="001F23FC">
              <w:rPr>
                <w:rFonts w:cs="v4.2.0"/>
              </w:rPr>
              <w:t>6.3A.3.1.2</w:t>
            </w:r>
            <w:r w:rsidRPr="001F23FC">
              <w:rPr>
                <w:rFonts w:cs="v4.2.0"/>
              </w:rPr>
              <w:tab/>
              <w:t>General ON/OFF time mask for CA (3UL CA)</w:t>
            </w:r>
          </w:p>
        </w:tc>
        <w:tc>
          <w:tcPr>
            <w:tcW w:w="3875" w:type="dxa"/>
          </w:tcPr>
          <w:p w14:paraId="6B420374" w14:textId="77777777" w:rsidR="00F40E20" w:rsidRPr="001F23FC" w:rsidRDefault="00F40E20" w:rsidP="00F40E20">
            <w:pPr>
              <w:pStyle w:val="TAL"/>
              <w:rPr>
                <w:rFonts w:cs="v4.2.0"/>
                <w:u w:val="single"/>
              </w:rPr>
            </w:pPr>
            <w:r w:rsidRPr="001F23FC">
              <w:rPr>
                <w:rFonts w:cs="v4.2.0"/>
                <w:u w:val="single"/>
              </w:rPr>
              <w:t>Intra-band contiguous CA</w:t>
            </w:r>
          </w:p>
          <w:p w14:paraId="5E8B57A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AD70EA" w14:textId="4964E0D9" w:rsidR="00F40E20" w:rsidRPr="001F23FC" w:rsidRDefault="00F40E20" w:rsidP="00F40E20">
            <w:pPr>
              <w:pStyle w:val="TAL"/>
              <w:rPr>
                <w:rFonts w:cs="v4.2.0"/>
              </w:rPr>
            </w:pPr>
            <w:r w:rsidRPr="001F23FC">
              <w:rPr>
                <w:rFonts w:cs="v4.2.0"/>
              </w:rPr>
              <w:t>Same as 6.3.3</w:t>
            </w:r>
            <w:r w:rsidR="003424C8" w:rsidRPr="001F23FC">
              <w:rPr>
                <w:rFonts w:cs="v4.2.0"/>
              </w:rPr>
              <w:t>.2</w:t>
            </w:r>
          </w:p>
          <w:p w14:paraId="72D18809" w14:textId="77777777" w:rsidR="00F40E20" w:rsidRPr="001F23FC" w:rsidRDefault="00F40E20" w:rsidP="00F40E20">
            <w:pPr>
              <w:pStyle w:val="TAL"/>
              <w:rPr>
                <w:rFonts w:cs="v4.2.0"/>
              </w:rPr>
            </w:pPr>
          </w:p>
          <w:p w14:paraId="6B5CC8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19683C5" w14:textId="77777777" w:rsidR="00F40E20" w:rsidRPr="001F23FC" w:rsidRDefault="00F40E20" w:rsidP="00F40E20">
            <w:pPr>
              <w:pStyle w:val="TAL"/>
              <w:rPr>
                <w:rFonts w:cs="v4.2.0"/>
              </w:rPr>
            </w:pPr>
            <w:r w:rsidRPr="001F23FC">
              <w:rPr>
                <w:rFonts w:cs="v4.2.0"/>
              </w:rPr>
              <w:t>TBD</w:t>
            </w:r>
          </w:p>
          <w:p w14:paraId="664A06E3" w14:textId="77777777" w:rsidR="00F40E20" w:rsidRPr="001F23FC" w:rsidRDefault="00F40E20" w:rsidP="00F40E20">
            <w:pPr>
              <w:pStyle w:val="TAL"/>
              <w:rPr>
                <w:rFonts w:cs="v4.2.0"/>
              </w:rPr>
            </w:pPr>
          </w:p>
          <w:p w14:paraId="40F72900" w14:textId="77777777" w:rsidR="00F40E20" w:rsidRPr="001F23FC" w:rsidRDefault="00F40E20" w:rsidP="00F40E20">
            <w:pPr>
              <w:pStyle w:val="TAL"/>
              <w:rPr>
                <w:rFonts w:cs="v4.2.0"/>
                <w:u w:val="single"/>
              </w:rPr>
            </w:pPr>
            <w:r w:rsidRPr="001F23FC">
              <w:rPr>
                <w:rFonts w:cs="v4.2.0"/>
                <w:u w:val="single"/>
              </w:rPr>
              <w:t>Intra-band non-contiguous, Inter-band CA</w:t>
            </w:r>
          </w:p>
          <w:p w14:paraId="76D246B2" w14:textId="64ECCC79" w:rsidR="00F40E20" w:rsidRPr="001F23FC" w:rsidRDefault="00F40E20" w:rsidP="00F40E20">
            <w:pPr>
              <w:pStyle w:val="TAL"/>
              <w:rPr>
                <w:rFonts w:cs="v4.2.0"/>
                <w:u w:val="single"/>
              </w:rPr>
            </w:pPr>
            <w:r w:rsidRPr="001F23FC">
              <w:rPr>
                <w:rFonts w:cs="v4.2.0"/>
              </w:rPr>
              <w:t>TBD</w:t>
            </w:r>
          </w:p>
        </w:tc>
        <w:tc>
          <w:tcPr>
            <w:tcW w:w="3247" w:type="dxa"/>
          </w:tcPr>
          <w:p w14:paraId="7BEF2308" w14:textId="77777777" w:rsidR="00F40E20" w:rsidRPr="001F23FC" w:rsidRDefault="00F40E20" w:rsidP="00F40E20">
            <w:pPr>
              <w:pStyle w:val="TAL"/>
            </w:pPr>
          </w:p>
        </w:tc>
      </w:tr>
      <w:tr w:rsidR="00F40E20" w:rsidRPr="001F23FC" w14:paraId="3F0991C1" w14:textId="77777777" w:rsidTr="00E067D3">
        <w:trPr>
          <w:jc w:val="center"/>
        </w:trPr>
        <w:tc>
          <w:tcPr>
            <w:tcW w:w="2587" w:type="dxa"/>
          </w:tcPr>
          <w:p w14:paraId="7C06EA63" w14:textId="1997D0F0" w:rsidR="00F40E20" w:rsidRPr="001F23FC" w:rsidRDefault="00F40E20" w:rsidP="00F40E20">
            <w:pPr>
              <w:pStyle w:val="TAL"/>
              <w:rPr>
                <w:rFonts w:cs="v4.2.0"/>
              </w:rPr>
            </w:pPr>
            <w:r w:rsidRPr="001F23FC">
              <w:rPr>
                <w:rFonts w:cs="v4.2.0"/>
              </w:rPr>
              <w:t>6.3A.3.1.3</w:t>
            </w:r>
            <w:r w:rsidRPr="001F23FC">
              <w:rPr>
                <w:rFonts w:cs="v4.2.0"/>
              </w:rPr>
              <w:tab/>
              <w:t>General ON/OFF time mask for CA (4UL CA)</w:t>
            </w:r>
          </w:p>
        </w:tc>
        <w:tc>
          <w:tcPr>
            <w:tcW w:w="3875" w:type="dxa"/>
          </w:tcPr>
          <w:p w14:paraId="581366C8" w14:textId="77777777" w:rsidR="00F40E20" w:rsidRPr="001F23FC" w:rsidRDefault="00F40E20" w:rsidP="00F40E20">
            <w:pPr>
              <w:pStyle w:val="TAL"/>
              <w:rPr>
                <w:rFonts w:cs="v4.2.0"/>
                <w:u w:val="single"/>
              </w:rPr>
            </w:pPr>
            <w:r w:rsidRPr="001F23FC">
              <w:rPr>
                <w:rFonts w:cs="v4.2.0"/>
                <w:u w:val="single"/>
              </w:rPr>
              <w:t>Intra-band contiguous CA</w:t>
            </w:r>
          </w:p>
          <w:p w14:paraId="7B5AF2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B209A40" w14:textId="1ED4B62B" w:rsidR="00F40E20" w:rsidRPr="001F23FC" w:rsidRDefault="00F40E20" w:rsidP="00F40E20">
            <w:pPr>
              <w:pStyle w:val="TAL"/>
              <w:rPr>
                <w:rFonts w:cs="v4.2.0"/>
              </w:rPr>
            </w:pPr>
            <w:r w:rsidRPr="001F23FC">
              <w:rPr>
                <w:rFonts w:cs="v4.2.0"/>
              </w:rPr>
              <w:t>Same as 6.3.3</w:t>
            </w:r>
            <w:r w:rsidR="003424C8" w:rsidRPr="001F23FC">
              <w:rPr>
                <w:rFonts w:cs="v4.2.0"/>
              </w:rPr>
              <w:t>.2</w:t>
            </w:r>
          </w:p>
          <w:p w14:paraId="5CCA810F" w14:textId="77777777" w:rsidR="00F40E20" w:rsidRPr="001F23FC" w:rsidRDefault="00F40E20" w:rsidP="00F40E20">
            <w:pPr>
              <w:pStyle w:val="TAL"/>
              <w:rPr>
                <w:rFonts w:cs="v4.2.0"/>
              </w:rPr>
            </w:pPr>
          </w:p>
          <w:p w14:paraId="5FC607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15A911" w14:textId="77777777" w:rsidR="00F40E20" w:rsidRPr="001F23FC" w:rsidRDefault="00F40E20" w:rsidP="00F40E20">
            <w:pPr>
              <w:pStyle w:val="TAL"/>
              <w:rPr>
                <w:rFonts w:cs="v4.2.0"/>
              </w:rPr>
            </w:pPr>
            <w:r w:rsidRPr="001F23FC">
              <w:rPr>
                <w:rFonts w:cs="v4.2.0"/>
              </w:rPr>
              <w:t>TBD</w:t>
            </w:r>
          </w:p>
          <w:p w14:paraId="1903DE0D" w14:textId="77777777" w:rsidR="00F40E20" w:rsidRPr="001F23FC" w:rsidRDefault="00F40E20" w:rsidP="00F40E20">
            <w:pPr>
              <w:pStyle w:val="TAL"/>
              <w:rPr>
                <w:rFonts w:cs="v4.2.0"/>
              </w:rPr>
            </w:pPr>
          </w:p>
          <w:p w14:paraId="446A4947" w14:textId="77777777" w:rsidR="00F40E20" w:rsidRPr="001F23FC" w:rsidRDefault="00F40E20" w:rsidP="00F40E20">
            <w:pPr>
              <w:pStyle w:val="TAL"/>
              <w:rPr>
                <w:rFonts w:cs="v4.2.0"/>
                <w:u w:val="single"/>
              </w:rPr>
            </w:pPr>
            <w:r w:rsidRPr="001F23FC">
              <w:rPr>
                <w:rFonts w:cs="v4.2.0"/>
                <w:u w:val="single"/>
              </w:rPr>
              <w:t>Intra-band non-contiguous, Inter-band CA</w:t>
            </w:r>
          </w:p>
          <w:p w14:paraId="305ACFC7" w14:textId="3C89F73E" w:rsidR="00F40E20" w:rsidRPr="001F23FC" w:rsidRDefault="00F40E20" w:rsidP="00F40E20">
            <w:pPr>
              <w:pStyle w:val="TAL"/>
              <w:rPr>
                <w:rFonts w:cs="v4.2.0"/>
                <w:u w:val="single"/>
              </w:rPr>
            </w:pPr>
            <w:r w:rsidRPr="001F23FC">
              <w:rPr>
                <w:rFonts w:cs="v4.2.0"/>
              </w:rPr>
              <w:t>TBD</w:t>
            </w:r>
          </w:p>
        </w:tc>
        <w:tc>
          <w:tcPr>
            <w:tcW w:w="3247" w:type="dxa"/>
          </w:tcPr>
          <w:p w14:paraId="26E1C9DB" w14:textId="77777777" w:rsidR="00F40E20" w:rsidRPr="001F23FC" w:rsidRDefault="00F40E20" w:rsidP="00F40E20">
            <w:pPr>
              <w:pStyle w:val="TAL"/>
            </w:pPr>
          </w:p>
        </w:tc>
      </w:tr>
      <w:tr w:rsidR="00F40E20" w:rsidRPr="001F23FC" w14:paraId="052AC6F5" w14:textId="77777777" w:rsidTr="00E067D3">
        <w:trPr>
          <w:jc w:val="center"/>
        </w:trPr>
        <w:tc>
          <w:tcPr>
            <w:tcW w:w="2587" w:type="dxa"/>
          </w:tcPr>
          <w:p w14:paraId="52ADA125" w14:textId="70374394" w:rsidR="00F40E20" w:rsidRPr="001F23FC" w:rsidRDefault="00F40E20" w:rsidP="00F40E20">
            <w:pPr>
              <w:pStyle w:val="TAL"/>
              <w:rPr>
                <w:rFonts w:cs="v4.2.0"/>
              </w:rPr>
            </w:pPr>
            <w:r w:rsidRPr="001F23FC">
              <w:rPr>
                <w:rFonts w:cs="v4.2.0"/>
              </w:rPr>
              <w:t>6.3A.3.1.4</w:t>
            </w:r>
            <w:r w:rsidRPr="001F23FC">
              <w:rPr>
                <w:rFonts w:cs="v4.2.0"/>
              </w:rPr>
              <w:tab/>
              <w:t>General ON/OFF time mask for CA (5UL CA)</w:t>
            </w:r>
          </w:p>
        </w:tc>
        <w:tc>
          <w:tcPr>
            <w:tcW w:w="3875" w:type="dxa"/>
          </w:tcPr>
          <w:p w14:paraId="693158B0" w14:textId="77777777" w:rsidR="00F40E20" w:rsidRPr="001F23FC" w:rsidRDefault="00F40E20" w:rsidP="00F40E20">
            <w:pPr>
              <w:pStyle w:val="TAL"/>
              <w:rPr>
                <w:rFonts w:cs="v4.2.0"/>
                <w:u w:val="single"/>
              </w:rPr>
            </w:pPr>
            <w:r w:rsidRPr="001F23FC">
              <w:rPr>
                <w:rFonts w:cs="v4.2.0"/>
                <w:u w:val="single"/>
              </w:rPr>
              <w:t>Intra-band contiguous CA</w:t>
            </w:r>
          </w:p>
          <w:p w14:paraId="6A0BE6B3" w14:textId="252439F2" w:rsidR="00F40E20" w:rsidRPr="001F23FC" w:rsidRDefault="00F40E20" w:rsidP="00F40E20">
            <w:pPr>
              <w:pStyle w:val="TAL"/>
              <w:rPr>
                <w:rFonts w:cs="v4.2.0"/>
                <w:u w:val="single"/>
              </w:rPr>
            </w:pPr>
            <w:r w:rsidRPr="001F23FC">
              <w:rPr>
                <w:rFonts w:cs="v4.2.0"/>
              </w:rPr>
              <w:t>TBD</w:t>
            </w:r>
          </w:p>
        </w:tc>
        <w:tc>
          <w:tcPr>
            <w:tcW w:w="3247" w:type="dxa"/>
          </w:tcPr>
          <w:p w14:paraId="659E4E32" w14:textId="77777777" w:rsidR="00F40E20" w:rsidRPr="001F23FC" w:rsidRDefault="00F40E20" w:rsidP="00F40E20">
            <w:pPr>
              <w:pStyle w:val="TAL"/>
            </w:pPr>
          </w:p>
        </w:tc>
      </w:tr>
      <w:tr w:rsidR="00F40E20" w:rsidRPr="001F23FC" w14:paraId="3A006E83" w14:textId="77777777" w:rsidTr="00E067D3">
        <w:trPr>
          <w:jc w:val="center"/>
        </w:trPr>
        <w:tc>
          <w:tcPr>
            <w:tcW w:w="2587" w:type="dxa"/>
          </w:tcPr>
          <w:p w14:paraId="342E6DA3" w14:textId="13286E0B" w:rsidR="00F40E20" w:rsidRPr="001F23FC" w:rsidRDefault="00F40E20" w:rsidP="00F40E20">
            <w:pPr>
              <w:pStyle w:val="TAL"/>
              <w:rPr>
                <w:rFonts w:cs="v4.2.0"/>
              </w:rPr>
            </w:pPr>
            <w:r w:rsidRPr="001F23FC">
              <w:rPr>
                <w:rFonts w:cs="v4.2.0"/>
              </w:rPr>
              <w:t>6.3A.3.1.5</w:t>
            </w:r>
            <w:r w:rsidRPr="001F23FC">
              <w:rPr>
                <w:rFonts w:cs="v4.2.0"/>
              </w:rPr>
              <w:tab/>
              <w:t>General ON/OFF time mask for CA (6UL CA)</w:t>
            </w:r>
          </w:p>
        </w:tc>
        <w:tc>
          <w:tcPr>
            <w:tcW w:w="3875" w:type="dxa"/>
          </w:tcPr>
          <w:p w14:paraId="3273A334" w14:textId="77777777" w:rsidR="00F40E20" w:rsidRPr="001F23FC" w:rsidRDefault="00F40E20" w:rsidP="00F40E20">
            <w:pPr>
              <w:pStyle w:val="TAL"/>
              <w:rPr>
                <w:rFonts w:cs="v4.2.0"/>
                <w:u w:val="single"/>
              </w:rPr>
            </w:pPr>
            <w:r w:rsidRPr="001F23FC">
              <w:rPr>
                <w:rFonts w:cs="v4.2.0"/>
                <w:u w:val="single"/>
              </w:rPr>
              <w:t>Intra-band contiguous CA</w:t>
            </w:r>
          </w:p>
          <w:p w14:paraId="7430CC6B" w14:textId="1948D2BE" w:rsidR="00F40E20" w:rsidRPr="001F23FC" w:rsidRDefault="00F40E20" w:rsidP="00F40E20">
            <w:pPr>
              <w:pStyle w:val="TAL"/>
              <w:rPr>
                <w:rFonts w:cs="v4.2.0"/>
                <w:u w:val="single"/>
              </w:rPr>
            </w:pPr>
            <w:r w:rsidRPr="001F23FC">
              <w:rPr>
                <w:rFonts w:cs="v4.2.0"/>
              </w:rPr>
              <w:t>TBD</w:t>
            </w:r>
          </w:p>
        </w:tc>
        <w:tc>
          <w:tcPr>
            <w:tcW w:w="3247" w:type="dxa"/>
          </w:tcPr>
          <w:p w14:paraId="0F1F2CA5" w14:textId="77777777" w:rsidR="00F40E20" w:rsidRPr="001F23FC" w:rsidRDefault="00F40E20" w:rsidP="00F40E20">
            <w:pPr>
              <w:pStyle w:val="TAL"/>
            </w:pPr>
          </w:p>
        </w:tc>
      </w:tr>
      <w:tr w:rsidR="00F40E20" w:rsidRPr="001F23FC" w14:paraId="6B0869A2" w14:textId="77777777" w:rsidTr="00E067D3">
        <w:trPr>
          <w:jc w:val="center"/>
        </w:trPr>
        <w:tc>
          <w:tcPr>
            <w:tcW w:w="2587" w:type="dxa"/>
          </w:tcPr>
          <w:p w14:paraId="2160BE52" w14:textId="1112576B" w:rsidR="00F40E20" w:rsidRPr="001F23FC" w:rsidRDefault="00F40E20" w:rsidP="00F40E20">
            <w:pPr>
              <w:pStyle w:val="TAL"/>
              <w:rPr>
                <w:rFonts w:cs="v4.2.0"/>
              </w:rPr>
            </w:pPr>
            <w:r w:rsidRPr="001F23FC">
              <w:rPr>
                <w:rFonts w:cs="v4.2.0"/>
              </w:rPr>
              <w:t>6.3A.3.1.6</w:t>
            </w:r>
            <w:r w:rsidRPr="001F23FC">
              <w:rPr>
                <w:rFonts w:cs="v4.2.0"/>
              </w:rPr>
              <w:tab/>
              <w:t>General ON/OFF time mask for CA (7UL CA)</w:t>
            </w:r>
          </w:p>
        </w:tc>
        <w:tc>
          <w:tcPr>
            <w:tcW w:w="3875" w:type="dxa"/>
          </w:tcPr>
          <w:p w14:paraId="60C57ED1" w14:textId="77777777" w:rsidR="00F40E20" w:rsidRPr="001F23FC" w:rsidRDefault="00F40E20" w:rsidP="00F40E20">
            <w:pPr>
              <w:pStyle w:val="TAL"/>
              <w:rPr>
                <w:rFonts w:cs="v4.2.0"/>
                <w:u w:val="single"/>
              </w:rPr>
            </w:pPr>
            <w:r w:rsidRPr="001F23FC">
              <w:rPr>
                <w:rFonts w:cs="v4.2.0"/>
                <w:u w:val="single"/>
              </w:rPr>
              <w:t>Intra-band contiguous CA</w:t>
            </w:r>
          </w:p>
          <w:p w14:paraId="17721793" w14:textId="139F05EC" w:rsidR="00F40E20" w:rsidRPr="001F23FC" w:rsidRDefault="00F40E20" w:rsidP="00F40E20">
            <w:pPr>
              <w:pStyle w:val="TAL"/>
              <w:rPr>
                <w:rFonts w:cs="v4.2.0"/>
                <w:u w:val="single"/>
              </w:rPr>
            </w:pPr>
            <w:r w:rsidRPr="001F23FC">
              <w:rPr>
                <w:rFonts w:cs="v4.2.0"/>
              </w:rPr>
              <w:t>TBD</w:t>
            </w:r>
          </w:p>
        </w:tc>
        <w:tc>
          <w:tcPr>
            <w:tcW w:w="3247" w:type="dxa"/>
          </w:tcPr>
          <w:p w14:paraId="0EFF1655" w14:textId="77777777" w:rsidR="00F40E20" w:rsidRPr="001F23FC" w:rsidRDefault="00F40E20" w:rsidP="00F40E20">
            <w:pPr>
              <w:pStyle w:val="TAL"/>
            </w:pPr>
          </w:p>
        </w:tc>
      </w:tr>
      <w:tr w:rsidR="00F40E20" w:rsidRPr="001F23FC" w14:paraId="54734F8D" w14:textId="77777777" w:rsidTr="00E067D3">
        <w:trPr>
          <w:jc w:val="center"/>
        </w:trPr>
        <w:tc>
          <w:tcPr>
            <w:tcW w:w="2587" w:type="dxa"/>
          </w:tcPr>
          <w:p w14:paraId="4749C011" w14:textId="07B058ED" w:rsidR="00F40E20" w:rsidRPr="001F23FC" w:rsidRDefault="00F40E20" w:rsidP="00F40E20">
            <w:pPr>
              <w:pStyle w:val="TAL"/>
              <w:rPr>
                <w:rFonts w:cs="v4.2.0"/>
              </w:rPr>
            </w:pPr>
            <w:r w:rsidRPr="001F23FC">
              <w:rPr>
                <w:rFonts w:cs="v4.2.0"/>
              </w:rPr>
              <w:t>6.3A.3.1.7</w:t>
            </w:r>
            <w:r w:rsidRPr="001F23FC">
              <w:rPr>
                <w:rFonts w:cs="v4.2.0"/>
              </w:rPr>
              <w:tab/>
              <w:t>General ON/OFF time mask for CA (8UL CA)</w:t>
            </w:r>
          </w:p>
        </w:tc>
        <w:tc>
          <w:tcPr>
            <w:tcW w:w="3875" w:type="dxa"/>
          </w:tcPr>
          <w:p w14:paraId="2B57585B" w14:textId="77777777" w:rsidR="00F40E20" w:rsidRPr="001F23FC" w:rsidRDefault="00F40E20" w:rsidP="00F40E20">
            <w:pPr>
              <w:pStyle w:val="TAL"/>
              <w:rPr>
                <w:rFonts w:cs="v4.2.0"/>
                <w:u w:val="single"/>
              </w:rPr>
            </w:pPr>
            <w:r w:rsidRPr="001F23FC">
              <w:rPr>
                <w:rFonts w:cs="v4.2.0"/>
                <w:u w:val="single"/>
              </w:rPr>
              <w:t>Intra-band contiguous CA</w:t>
            </w:r>
          </w:p>
          <w:p w14:paraId="735A3991" w14:textId="50E55AF9" w:rsidR="00F40E20" w:rsidRPr="001F23FC" w:rsidRDefault="00F40E20" w:rsidP="00F40E20">
            <w:pPr>
              <w:pStyle w:val="TAL"/>
              <w:rPr>
                <w:rFonts w:cs="v4.2.0"/>
                <w:u w:val="single"/>
              </w:rPr>
            </w:pPr>
            <w:r w:rsidRPr="001F23FC">
              <w:rPr>
                <w:rFonts w:cs="v4.2.0"/>
              </w:rPr>
              <w:t>TBD</w:t>
            </w:r>
          </w:p>
        </w:tc>
        <w:tc>
          <w:tcPr>
            <w:tcW w:w="3247" w:type="dxa"/>
          </w:tcPr>
          <w:p w14:paraId="675F775E" w14:textId="77777777" w:rsidR="00F40E20" w:rsidRPr="001F23FC" w:rsidRDefault="00F40E20" w:rsidP="00F40E20">
            <w:pPr>
              <w:pStyle w:val="TAL"/>
            </w:pPr>
          </w:p>
        </w:tc>
      </w:tr>
      <w:tr w:rsidR="00F40E20" w:rsidRPr="001F23FC" w14:paraId="6A031F4B" w14:textId="77777777" w:rsidTr="00E067D3">
        <w:trPr>
          <w:jc w:val="center"/>
        </w:trPr>
        <w:tc>
          <w:tcPr>
            <w:tcW w:w="2587" w:type="dxa"/>
          </w:tcPr>
          <w:p w14:paraId="0C97FB6C" w14:textId="77777777" w:rsidR="00F40E20" w:rsidRPr="001F23FC" w:rsidRDefault="00F40E20" w:rsidP="00F40E20">
            <w:pPr>
              <w:pStyle w:val="TAL"/>
              <w:rPr>
                <w:rFonts w:cs="v4.2.0"/>
              </w:rPr>
            </w:pPr>
            <w:r w:rsidRPr="001F23FC">
              <w:rPr>
                <w:rFonts w:cs="v4.2.0"/>
              </w:rPr>
              <w:t>6.3A.4.2.1 Absolute power tolerance for CA (2UL CA)</w:t>
            </w:r>
          </w:p>
        </w:tc>
        <w:tc>
          <w:tcPr>
            <w:tcW w:w="3875" w:type="dxa"/>
          </w:tcPr>
          <w:p w14:paraId="3D95269E" w14:textId="77777777" w:rsidR="00F40E20" w:rsidRPr="001F23FC" w:rsidRDefault="00F40E20" w:rsidP="00F40E20">
            <w:pPr>
              <w:pStyle w:val="TAL"/>
              <w:rPr>
                <w:rFonts w:cs="v4.2.0"/>
                <w:u w:val="single"/>
              </w:rPr>
            </w:pPr>
            <w:r w:rsidRPr="001F23FC">
              <w:rPr>
                <w:rFonts w:cs="v4.2.0"/>
                <w:u w:val="single"/>
              </w:rPr>
              <w:t>Intra-band contiguous CA</w:t>
            </w:r>
          </w:p>
          <w:p w14:paraId="1DF740B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7A3A45" w14:textId="4700F71F" w:rsidR="00F40E20" w:rsidRPr="001F23FC" w:rsidRDefault="00F40E20" w:rsidP="00F40E20">
            <w:pPr>
              <w:pStyle w:val="TAL"/>
              <w:rPr>
                <w:rFonts w:cs="v4.2.0"/>
              </w:rPr>
            </w:pPr>
            <w:r w:rsidRPr="001F23FC">
              <w:rPr>
                <w:rFonts w:cs="v4.2.0"/>
              </w:rPr>
              <w:t>Same as 6.3.4.2 for each CC.</w:t>
            </w:r>
          </w:p>
          <w:p w14:paraId="391A2CB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32B63C" w14:textId="77777777" w:rsidR="00F40E20" w:rsidRPr="001F23FC" w:rsidRDefault="00F40E20" w:rsidP="00F40E20">
            <w:pPr>
              <w:pStyle w:val="TAL"/>
              <w:rPr>
                <w:rFonts w:cs="v4.2.0"/>
              </w:rPr>
            </w:pPr>
            <w:r w:rsidRPr="001F23FC">
              <w:rPr>
                <w:rFonts w:cs="v4.2.0"/>
              </w:rPr>
              <w:t>TBD</w:t>
            </w:r>
          </w:p>
          <w:p w14:paraId="0085ED66" w14:textId="77777777" w:rsidR="00F40E20" w:rsidRPr="001F23FC" w:rsidRDefault="00F40E20" w:rsidP="00F40E20">
            <w:pPr>
              <w:pStyle w:val="TAL"/>
              <w:rPr>
                <w:rFonts w:cs="v4.2.0"/>
              </w:rPr>
            </w:pPr>
          </w:p>
          <w:p w14:paraId="2CF10E1D" w14:textId="77777777" w:rsidR="00F40E20" w:rsidRPr="001F23FC" w:rsidRDefault="00F40E20" w:rsidP="00F40E20">
            <w:pPr>
              <w:pStyle w:val="TAL"/>
              <w:rPr>
                <w:rFonts w:cs="v4.2.0"/>
                <w:u w:val="single"/>
              </w:rPr>
            </w:pPr>
            <w:r w:rsidRPr="001F23FC">
              <w:rPr>
                <w:rFonts w:cs="v4.2.0"/>
                <w:u w:val="single"/>
              </w:rPr>
              <w:t>Intra-band non-contiguous, Inter-band CA</w:t>
            </w:r>
          </w:p>
          <w:p w14:paraId="36B740E2" w14:textId="77777777" w:rsidR="00F40E20" w:rsidRPr="001F23FC" w:rsidRDefault="00F40E20" w:rsidP="00F40E20">
            <w:pPr>
              <w:pStyle w:val="TAL"/>
              <w:rPr>
                <w:rFonts w:cs="v4.2.0"/>
              </w:rPr>
            </w:pPr>
            <w:r w:rsidRPr="001F23FC">
              <w:rPr>
                <w:rFonts w:cs="v4.2.0"/>
              </w:rPr>
              <w:t>TBD</w:t>
            </w:r>
          </w:p>
        </w:tc>
        <w:tc>
          <w:tcPr>
            <w:tcW w:w="3247" w:type="dxa"/>
          </w:tcPr>
          <w:p w14:paraId="2F40F4FB" w14:textId="77777777" w:rsidR="00F40E20" w:rsidRPr="001F23FC" w:rsidRDefault="00F40E20" w:rsidP="00F40E20">
            <w:pPr>
              <w:pStyle w:val="TAL"/>
            </w:pPr>
          </w:p>
        </w:tc>
      </w:tr>
      <w:tr w:rsidR="00F40E20" w:rsidRPr="001F23FC" w14:paraId="36C0284E" w14:textId="77777777" w:rsidTr="00E067D3">
        <w:trPr>
          <w:jc w:val="center"/>
        </w:trPr>
        <w:tc>
          <w:tcPr>
            <w:tcW w:w="2587" w:type="dxa"/>
          </w:tcPr>
          <w:p w14:paraId="14D45F7C" w14:textId="77777777" w:rsidR="00F40E20" w:rsidRPr="001F23FC" w:rsidRDefault="00F40E20" w:rsidP="00F40E20">
            <w:pPr>
              <w:pStyle w:val="TAL"/>
              <w:rPr>
                <w:rFonts w:cs="v4.2.0"/>
              </w:rPr>
            </w:pPr>
            <w:r w:rsidRPr="001F23FC">
              <w:rPr>
                <w:rFonts w:cs="v4.2.0"/>
              </w:rPr>
              <w:t>6.3A.4.2.2 Absolute power tolerance for CA (3UL CA)</w:t>
            </w:r>
          </w:p>
        </w:tc>
        <w:tc>
          <w:tcPr>
            <w:tcW w:w="3875" w:type="dxa"/>
          </w:tcPr>
          <w:p w14:paraId="325FC65B" w14:textId="77777777" w:rsidR="00F40E20" w:rsidRPr="001F23FC" w:rsidRDefault="00F40E20" w:rsidP="00F40E20">
            <w:pPr>
              <w:pStyle w:val="TAL"/>
              <w:rPr>
                <w:rFonts w:cs="v4.2.0"/>
                <w:u w:val="single"/>
              </w:rPr>
            </w:pPr>
            <w:r w:rsidRPr="001F23FC">
              <w:rPr>
                <w:rFonts w:cs="v4.2.0"/>
                <w:u w:val="single"/>
              </w:rPr>
              <w:t>Intra-band contiguous CA</w:t>
            </w:r>
          </w:p>
          <w:p w14:paraId="1F494E4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A4CBCA1" w14:textId="0B154412" w:rsidR="00F40E20" w:rsidRPr="001F23FC" w:rsidRDefault="00F40E20" w:rsidP="00F40E20">
            <w:pPr>
              <w:pStyle w:val="TAL"/>
              <w:rPr>
                <w:rFonts w:cs="v4.2.0"/>
              </w:rPr>
            </w:pPr>
            <w:r w:rsidRPr="001F23FC">
              <w:rPr>
                <w:rFonts w:cs="v4.2.0"/>
              </w:rPr>
              <w:t>Same as 6.3.4.2 for each CC.</w:t>
            </w:r>
          </w:p>
          <w:p w14:paraId="4CED47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5D254A3" w14:textId="77777777" w:rsidR="00F40E20" w:rsidRPr="001F23FC" w:rsidRDefault="00F40E20" w:rsidP="00F40E20">
            <w:pPr>
              <w:pStyle w:val="TAL"/>
              <w:rPr>
                <w:rFonts w:cs="v4.2.0"/>
              </w:rPr>
            </w:pPr>
            <w:r w:rsidRPr="001F23FC">
              <w:rPr>
                <w:rFonts w:cs="v4.2.0"/>
              </w:rPr>
              <w:t>TBD</w:t>
            </w:r>
          </w:p>
          <w:p w14:paraId="3105BF84" w14:textId="77777777" w:rsidR="00F40E20" w:rsidRPr="001F23FC" w:rsidRDefault="00F40E20" w:rsidP="00F40E20">
            <w:pPr>
              <w:pStyle w:val="TAL"/>
              <w:rPr>
                <w:rFonts w:cs="v4.2.0"/>
              </w:rPr>
            </w:pPr>
          </w:p>
          <w:p w14:paraId="4490FDAD" w14:textId="77777777" w:rsidR="00F40E20" w:rsidRPr="001F23FC" w:rsidRDefault="00F40E20" w:rsidP="00F40E20">
            <w:pPr>
              <w:pStyle w:val="TAL"/>
              <w:rPr>
                <w:rFonts w:cs="v4.2.0"/>
                <w:u w:val="single"/>
              </w:rPr>
            </w:pPr>
            <w:r w:rsidRPr="001F23FC">
              <w:rPr>
                <w:rFonts w:cs="v4.2.0"/>
                <w:u w:val="single"/>
              </w:rPr>
              <w:t>Intra-band non-contiguous, Inter-band CA</w:t>
            </w:r>
          </w:p>
          <w:p w14:paraId="09609DB5" w14:textId="77777777" w:rsidR="00F40E20" w:rsidRPr="001F23FC" w:rsidRDefault="00F40E20" w:rsidP="00F40E20">
            <w:pPr>
              <w:pStyle w:val="TAL"/>
              <w:rPr>
                <w:rFonts w:cs="v4.2.0"/>
              </w:rPr>
            </w:pPr>
            <w:r w:rsidRPr="001F23FC">
              <w:rPr>
                <w:rFonts w:cs="v4.2.0"/>
              </w:rPr>
              <w:t>TBD</w:t>
            </w:r>
          </w:p>
        </w:tc>
        <w:tc>
          <w:tcPr>
            <w:tcW w:w="3247" w:type="dxa"/>
          </w:tcPr>
          <w:p w14:paraId="5A8EE3A5" w14:textId="77777777" w:rsidR="00F40E20" w:rsidRPr="001F23FC" w:rsidRDefault="00F40E20" w:rsidP="00F40E20">
            <w:pPr>
              <w:pStyle w:val="TAL"/>
            </w:pPr>
          </w:p>
        </w:tc>
      </w:tr>
      <w:tr w:rsidR="00F40E20" w:rsidRPr="001F23FC" w14:paraId="4C0701AA" w14:textId="77777777" w:rsidTr="00E067D3">
        <w:trPr>
          <w:jc w:val="center"/>
        </w:trPr>
        <w:tc>
          <w:tcPr>
            <w:tcW w:w="2587" w:type="dxa"/>
          </w:tcPr>
          <w:p w14:paraId="04D6F961" w14:textId="77777777" w:rsidR="00F40E20" w:rsidRPr="001F23FC" w:rsidRDefault="00F40E20" w:rsidP="00F40E20">
            <w:pPr>
              <w:pStyle w:val="TAL"/>
              <w:rPr>
                <w:rFonts w:cs="v4.2.0"/>
              </w:rPr>
            </w:pPr>
            <w:r w:rsidRPr="001F23FC">
              <w:rPr>
                <w:rFonts w:cs="v4.2.0"/>
              </w:rPr>
              <w:t>6.3A.4.2.3 Absolute power tolerance for CA (4UL CA)</w:t>
            </w:r>
          </w:p>
        </w:tc>
        <w:tc>
          <w:tcPr>
            <w:tcW w:w="3875" w:type="dxa"/>
          </w:tcPr>
          <w:p w14:paraId="4629A4D4" w14:textId="77777777" w:rsidR="00F40E20" w:rsidRPr="001F23FC" w:rsidRDefault="00F40E20" w:rsidP="00F40E20">
            <w:pPr>
              <w:pStyle w:val="TAL"/>
              <w:rPr>
                <w:rFonts w:cs="v4.2.0"/>
                <w:u w:val="single"/>
              </w:rPr>
            </w:pPr>
            <w:r w:rsidRPr="001F23FC">
              <w:rPr>
                <w:rFonts w:cs="v4.2.0"/>
                <w:u w:val="single"/>
              </w:rPr>
              <w:t>Intra-band contiguous CA</w:t>
            </w:r>
          </w:p>
          <w:p w14:paraId="46A5216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7FF0B5D" w14:textId="49E117EB" w:rsidR="00F40E20" w:rsidRPr="001F23FC" w:rsidRDefault="00F40E20" w:rsidP="00F40E20">
            <w:pPr>
              <w:pStyle w:val="TAL"/>
              <w:rPr>
                <w:rFonts w:cs="v4.2.0"/>
              </w:rPr>
            </w:pPr>
            <w:r w:rsidRPr="001F23FC">
              <w:rPr>
                <w:rFonts w:cs="v4.2.0"/>
              </w:rPr>
              <w:t>Same as 6.3.4.2 for each CC.</w:t>
            </w:r>
          </w:p>
          <w:p w14:paraId="1E63C94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2E52A1" w14:textId="77777777" w:rsidR="00F40E20" w:rsidRPr="001F23FC" w:rsidRDefault="00F40E20" w:rsidP="00F40E20">
            <w:pPr>
              <w:pStyle w:val="TAL"/>
              <w:rPr>
                <w:rFonts w:cs="v4.2.0"/>
              </w:rPr>
            </w:pPr>
            <w:r w:rsidRPr="001F23FC">
              <w:rPr>
                <w:rFonts w:cs="v4.2.0"/>
              </w:rPr>
              <w:t>TBD</w:t>
            </w:r>
          </w:p>
          <w:p w14:paraId="0D24EB85" w14:textId="77777777" w:rsidR="00F40E20" w:rsidRPr="001F23FC" w:rsidRDefault="00F40E20" w:rsidP="00F40E20">
            <w:pPr>
              <w:pStyle w:val="TAL"/>
              <w:rPr>
                <w:rFonts w:cs="v4.2.0"/>
              </w:rPr>
            </w:pPr>
          </w:p>
          <w:p w14:paraId="5C6BF8B3" w14:textId="77777777" w:rsidR="00F40E20" w:rsidRPr="001F23FC" w:rsidRDefault="00F40E20" w:rsidP="00F40E20">
            <w:pPr>
              <w:pStyle w:val="TAL"/>
              <w:rPr>
                <w:rFonts w:cs="v4.2.0"/>
                <w:u w:val="single"/>
              </w:rPr>
            </w:pPr>
            <w:r w:rsidRPr="001F23FC">
              <w:rPr>
                <w:rFonts w:cs="v4.2.0"/>
                <w:u w:val="single"/>
              </w:rPr>
              <w:t>Intra-band non-contiguous, Inter-band CA</w:t>
            </w:r>
          </w:p>
          <w:p w14:paraId="3530CB63" w14:textId="77777777" w:rsidR="00F40E20" w:rsidRPr="001F23FC" w:rsidRDefault="00F40E20" w:rsidP="00F40E20">
            <w:pPr>
              <w:pStyle w:val="TAL"/>
              <w:rPr>
                <w:rFonts w:cs="v4.2.0"/>
              </w:rPr>
            </w:pPr>
            <w:r w:rsidRPr="001F23FC">
              <w:rPr>
                <w:rFonts w:cs="v4.2.0"/>
              </w:rPr>
              <w:t>TBD</w:t>
            </w:r>
          </w:p>
        </w:tc>
        <w:tc>
          <w:tcPr>
            <w:tcW w:w="3247" w:type="dxa"/>
          </w:tcPr>
          <w:p w14:paraId="2BF75F12" w14:textId="77777777" w:rsidR="00F40E20" w:rsidRPr="001F23FC" w:rsidRDefault="00F40E20" w:rsidP="00F40E20">
            <w:pPr>
              <w:pStyle w:val="TAL"/>
            </w:pPr>
          </w:p>
        </w:tc>
      </w:tr>
      <w:tr w:rsidR="00F40E20" w:rsidRPr="001F23FC" w14:paraId="7CDE05C3" w14:textId="77777777" w:rsidTr="00E067D3">
        <w:trPr>
          <w:jc w:val="center"/>
        </w:trPr>
        <w:tc>
          <w:tcPr>
            <w:tcW w:w="2587" w:type="dxa"/>
          </w:tcPr>
          <w:p w14:paraId="43D7C594" w14:textId="77777777" w:rsidR="00F40E20" w:rsidRPr="001F23FC" w:rsidRDefault="00F40E20" w:rsidP="00F40E20">
            <w:pPr>
              <w:pStyle w:val="TAL"/>
              <w:rPr>
                <w:rFonts w:cs="v4.2.0"/>
              </w:rPr>
            </w:pPr>
            <w:r w:rsidRPr="001F23FC">
              <w:rPr>
                <w:rFonts w:cs="v4.2.0"/>
              </w:rPr>
              <w:t>6.3A.4.2.4 Absolute power tolerance for CA (5UL CA)</w:t>
            </w:r>
          </w:p>
        </w:tc>
        <w:tc>
          <w:tcPr>
            <w:tcW w:w="3875" w:type="dxa"/>
          </w:tcPr>
          <w:p w14:paraId="47C38B0B" w14:textId="77777777" w:rsidR="00F40E20" w:rsidRPr="001F23FC" w:rsidRDefault="00F40E20" w:rsidP="00F40E20">
            <w:pPr>
              <w:pStyle w:val="TAL"/>
              <w:rPr>
                <w:rFonts w:cs="v4.2.0"/>
                <w:u w:val="single"/>
              </w:rPr>
            </w:pPr>
            <w:r w:rsidRPr="001F23FC">
              <w:rPr>
                <w:rFonts w:cs="v4.2.0"/>
                <w:u w:val="single"/>
              </w:rPr>
              <w:t>Intra-band contiguous CA</w:t>
            </w:r>
          </w:p>
          <w:p w14:paraId="33B9FB6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0EDEF5E" w14:textId="5B5F60BF" w:rsidR="00F40E20" w:rsidRPr="001F23FC" w:rsidRDefault="00F40E20" w:rsidP="00F40E20">
            <w:pPr>
              <w:pStyle w:val="TAL"/>
              <w:rPr>
                <w:rFonts w:cs="v4.2.0"/>
              </w:rPr>
            </w:pPr>
            <w:r w:rsidRPr="001F23FC">
              <w:rPr>
                <w:rFonts w:cs="v4.2.0"/>
              </w:rPr>
              <w:t>Same as 6.3.4.2 for each CC.</w:t>
            </w:r>
          </w:p>
          <w:p w14:paraId="430499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291FC75" w14:textId="77777777" w:rsidR="00F40E20" w:rsidRPr="001F23FC" w:rsidRDefault="00F40E20" w:rsidP="00F40E20">
            <w:pPr>
              <w:pStyle w:val="TAL"/>
              <w:rPr>
                <w:rFonts w:cs="v4.2.0"/>
              </w:rPr>
            </w:pPr>
            <w:r w:rsidRPr="001F23FC">
              <w:rPr>
                <w:rFonts w:cs="v4.2.0"/>
              </w:rPr>
              <w:t>TBD</w:t>
            </w:r>
          </w:p>
          <w:p w14:paraId="558ECDE6" w14:textId="77777777" w:rsidR="00F40E20" w:rsidRPr="001F23FC" w:rsidRDefault="00F40E20" w:rsidP="00F40E20">
            <w:pPr>
              <w:pStyle w:val="TAL"/>
              <w:rPr>
                <w:rFonts w:cs="v4.2.0"/>
              </w:rPr>
            </w:pPr>
          </w:p>
          <w:p w14:paraId="627DCFA3" w14:textId="77777777" w:rsidR="00F40E20" w:rsidRPr="001F23FC" w:rsidRDefault="00F40E20" w:rsidP="00F40E20">
            <w:pPr>
              <w:pStyle w:val="TAL"/>
              <w:rPr>
                <w:rFonts w:cs="v4.2.0"/>
                <w:u w:val="single"/>
              </w:rPr>
            </w:pPr>
            <w:r w:rsidRPr="001F23FC">
              <w:rPr>
                <w:rFonts w:cs="v4.2.0"/>
                <w:u w:val="single"/>
              </w:rPr>
              <w:t>Intra-band non-contiguous, Inter-band CA</w:t>
            </w:r>
          </w:p>
          <w:p w14:paraId="0F938D50" w14:textId="77777777" w:rsidR="00F40E20" w:rsidRPr="001F23FC" w:rsidRDefault="00F40E20" w:rsidP="00F40E20">
            <w:pPr>
              <w:pStyle w:val="TAL"/>
              <w:rPr>
                <w:rFonts w:cs="v4.2.0"/>
              </w:rPr>
            </w:pPr>
            <w:r w:rsidRPr="001F23FC">
              <w:rPr>
                <w:rFonts w:cs="v4.2.0"/>
              </w:rPr>
              <w:t>TBD</w:t>
            </w:r>
          </w:p>
        </w:tc>
        <w:tc>
          <w:tcPr>
            <w:tcW w:w="3247" w:type="dxa"/>
          </w:tcPr>
          <w:p w14:paraId="2AA0FB86" w14:textId="77777777" w:rsidR="00F40E20" w:rsidRPr="001F23FC" w:rsidRDefault="00F40E20" w:rsidP="00F40E20">
            <w:pPr>
              <w:pStyle w:val="TAL"/>
            </w:pPr>
          </w:p>
        </w:tc>
      </w:tr>
      <w:tr w:rsidR="00F40E20" w:rsidRPr="001F23FC" w14:paraId="33531432" w14:textId="77777777" w:rsidTr="00E067D3">
        <w:trPr>
          <w:jc w:val="center"/>
        </w:trPr>
        <w:tc>
          <w:tcPr>
            <w:tcW w:w="2587" w:type="dxa"/>
          </w:tcPr>
          <w:p w14:paraId="6C9011FB" w14:textId="77777777" w:rsidR="00F40E20" w:rsidRPr="001F23FC" w:rsidRDefault="00F40E20" w:rsidP="00F40E20">
            <w:pPr>
              <w:pStyle w:val="TAL"/>
              <w:rPr>
                <w:rFonts w:cs="v4.2.0"/>
              </w:rPr>
            </w:pPr>
            <w:r w:rsidRPr="001F23FC">
              <w:rPr>
                <w:rFonts w:cs="v4.2.0"/>
              </w:rPr>
              <w:t>6.3A.4.2.5 Absolute power tolerance for CA (6UL CA)</w:t>
            </w:r>
          </w:p>
        </w:tc>
        <w:tc>
          <w:tcPr>
            <w:tcW w:w="3875" w:type="dxa"/>
          </w:tcPr>
          <w:p w14:paraId="6E0ECC08" w14:textId="77777777" w:rsidR="00F40E20" w:rsidRPr="001F23FC" w:rsidRDefault="00F40E20" w:rsidP="00F40E20">
            <w:pPr>
              <w:pStyle w:val="TAL"/>
              <w:rPr>
                <w:rFonts w:cs="v4.2.0"/>
                <w:u w:val="single"/>
              </w:rPr>
            </w:pPr>
            <w:r w:rsidRPr="001F23FC">
              <w:rPr>
                <w:rFonts w:cs="v4.2.0"/>
                <w:u w:val="single"/>
              </w:rPr>
              <w:t>Intra-band contiguous CA</w:t>
            </w:r>
          </w:p>
          <w:p w14:paraId="48B646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C98526" w14:textId="750F5913" w:rsidR="00F40E20" w:rsidRPr="001F23FC" w:rsidRDefault="00F40E20" w:rsidP="00F40E20">
            <w:pPr>
              <w:pStyle w:val="TAL"/>
              <w:rPr>
                <w:rFonts w:cs="v4.2.0"/>
              </w:rPr>
            </w:pPr>
            <w:r w:rsidRPr="001F23FC">
              <w:rPr>
                <w:rFonts w:cs="v4.2.0"/>
              </w:rPr>
              <w:t>Same as 6.3.4.2 for each CC.</w:t>
            </w:r>
          </w:p>
          <w:p w14:paraId="3505B5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1A9ABC" w14:textId="77777777" w:rsidR="00F40E20" w:rsidRPr="001F23FC" w:rsidRDefault="00F40E20" w:rsidP="00F40E20">
            <w:pPr>
              <w:pStyle w:val="TAL"/>
              <w:rPr>
                <w:rFonts w:cs="v4.2.0"/>
              </w:rPr>
            </w:pPr>
            <w:r w:rsidRPr="001F23FC">
              <w:rPr>
                <w:rFonts w:cs="v4.2.0"/>
              </w:rPr>
              <w:t>TBD</w:t>
            </w:r>
          </w:p>
          <w:p w14:paraId="12AEEE2C" w14:textId="77777777" w:rsidR="00F40E20" w:rsidRPr="001F23FC" w:rsidRDefault="00F40E20" w:rsidP="00F40E20">
            <w:pPr>
              <w:pStyle w:val="TAL"/>
              <w:rPr>
                <w:rFonts w:cs="v4.2.0"/>
              </w:rPr>
            </w:pPr>
          </w:p>
          <w:p w14:paraId="5BF3D996" w14:textId="77777777" w:rsidR="00F40E20" w:rsidRPr="001F23FC" w:rsidRDefault="00F40E20" w:rsidP="00F40E20">
            <w:pPr>
              <w:pStyle w:val="TAL"/>
              <w:rPr>
                <w:rFonts w:cs="v4.2.0"/>
                <w:u w:val="single"/>
              </w:rPr>
            </w:pPr>
            <w:r w:rsidRPr="001F23FC">
              <w:rPr>
                <w:rFonts w:cs="v4.2.0"/>
                <w:u w:val="single"/>
              </w:rPr>
              <w:t>Intra-band non-contiguous, Inter-band CA</w:t>
            </w:r>
          </w:p>
          <w:p w14:paraId="34EF33E6" w14:textId="77777777" w:rsidR="00F40E20" w:rsidRPr="001F23FC" w:rsidRDefault="00F40E20" w:rsidP="00F40E20">
            <w:pPr>
              <w:pStyle w:val="TAL"/>
              <w:rPr>
                <w:rFonts w:cs="v4.2.0"/>
              </w:rPr>
            </w:pPr>
            <w:r w:rsidRPr="001F23FC">
              <w:rPr>
                <w:rFonts w:cs="v4.2.0"/>
              </w:rPr>
              <w:t>TBD</w:t>
            </w:r>
          </w:p>
        </w:tc>
        <w:tc>
          <w:tcPr>
            <w:tcW w:w="3247" w:type="dxa"/>
          </w:tcPr>
          <w:p w14:paraId="57A6C151" w14:textId="77777777" w:rsidR="00F40E20" w:rsidRPr="001F23FC" w:rsidRDefault="00F40E20" w:rsidP="00F40E20">
            <w:pPr>
              <w:pStyle w:val="TAL"/>
            </w:pPr>
          </w:p>
        </w:tc>
      </w:tr>
      <w:tr w:rsidR="00F40E20" w:rsidRPr="001F23FC" w14:paraId="39892422" w14:textId="77777777" w:rsidTr="00E067D3">
        <w:trPr>
          <w:jc w:val="center"/>
        </w:trPr>
        <w:tc>
          <w:tcPr>
            <w:tcW w:w="2587" w:type="dxa"/>
          </w:tcPr>
          <w:p w14:paraId="153A9EDA" w14:textId="77777777" w:rsidR="00F40E20" w:rsidRPr="001F23FC" w:rsidRDefault="00F40E20" w:rsidP="00F40E20">
            <w:pPr>
              <w:pStyle w:val="TAL"/>
              <w:rPr>
                <w:rFonts w:cs="v4.2.0"/>
              </w:rPr>
            </w:pPr>
            <w:r w:rsidRPr="001F23FC">
              <w:rPr>
                <w:rFonts w:cs="v4.2.0"/>
              </w:rPr>
              <w:t>6.3A.4.2.6 Absolute power tolerance for CA (7UL CA)</w:t>
            </w:r>
          </w:p>
        </w:tc>
        <w:tc>
          <w:tcPr>
            <w:tcW w:w="3875" w:type="dxa"/>
          </w:tcPr>
          <w:p w14:paraId="04ECDF20" w14:textId="77777777" w:rsidR="00F40E20" w:rsidRPr="001F23FC" w:rsidRDefault="00F40E20" w:rsidP="00F40E20">
            <w:pPr>
              <w:pStyle w:val="TAL"/>
              <w:rPr>
                <w:rFonts w:cs="v4.2.0"/>
                <w:u w:val="single"/>
              </w:rPr>
            </w:pPr>
            <w:r w:rsidRPr="001F23FC">
              <w:rPr>
                <w:rFonts w:cs="v4.2.0"/>
                <w:u w:val="single"/>
              </w:rPr>
              <w:t>Intra-band contiguous CA</w:t>
            </w:r>
          </w:p>
          <w:p w14:paraId="0E387E8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59F754" w14:textId="68D91800" w:rsidR="00F40E20" w:rsidRPr="001F23FC" w:rsidRDefault="00F40E20" w:rsidP="00F40E20">
            <w:pPr>
              <w:pStyle w:val="TAL"/>
              <w:rPr>
                <w:rFonts w:cs="v4.2.0"/>
              </w:rPr>
            </w:pPr>
            <w:r w:rsidRPr="001F23FC">
              <w:rPr>
                <w:rFonts w:cs="v4.2.0"/>
              </w:rPr>
              <w:t>Same as 6.3.4.2 for each CC.</w:t>
            </w:r>
          </w:p>
          <w:p w14:paraId="1E720A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0B0C61" w14:textId="77777777" w:rsidR="00F40E20" w:rsidRPr="001F23FC" w:rsidRDefault="00F40E20" w:rsidP="00F40E20">
            <w:pPr>
              <w:pStyle w:val="TAL"/>
              <w:rPr>
                <w:rFonts w:cs="v4.2.0"/>
              </w:rPr>
            </w:pPr>
            <w:r w:rsidRPr="001F23FC">
              <w:rPr>
                <w:rFonts w:cs="v4.2.0"/>
              </w:rPr>
              <w:t>TBD</w:t>
            </w:r>
          </w:p>
          <w:p w14:paraId="7AE69A36" w14:textId="77777777" w:rsidR="00F40E20" w:rsidRPr="001F23FC" w:rsidRDefault="00F40E20" w:rsidP="00F40E20">
            <w:pPr>
              <w:pStyle w:val="TAL"/>
              <w:rPr>
                <w:rFonts w:cs="v4.2.0"/>
              </w:rPr>
            </w:pPr>
          </w:p>
          <w:p w14:paraId="7BB6F390" w14:textId="77777777" w:rsidR="00F40E20" w:rsidRPr="001F23FC" w:rsidRDefault="00F40E20" w:rsidP="00F40E20">
            <w:pPr>
              <w:pStyle w:val="TAL"/>
              <w:rPr>
                <w:rFonts w:cs="v4.2.0"/>
                <w:u w:val="single"/>
              </w:rPr>
            </w:pPr>
            <w:r w:rsidRPr="001F23FC">
              <w:rPr>
                <w:rFonts w:cs="v4.2.0"/>
                <w:u w:val="single"/>
              </w:rPr>
              <w:t>Intra-band non-contiguous, Inter-band CA</w:t>
            </w:r>
          </w:p>
          <w:p w14:paraId="34AAD586" w14:textId="77777777" w:rsidR="00F40E20" w:rsidRPr="001F23FC" w:rsidRDefault="00F40E20" w:rsidP="00F40E20">
            <w:pPr>
              <w:pStyle w:val="TAL"/>
              <w:rPr>
                <w:rFonts w:cs="v4.2.0"/>
              </w:rPr>
            </w:pPr>
            <w:r w:rsidRPr="001F23FC">
              <w:rPr>
                <w:rFonts w:cs="v4.2.0"/>
              </w:rPr>
              <w:t>TBD</w:t>
            </w:r>
          </w:p>
        </w:tc>
        <w:tc>
          <w:tcPr>
            <w:tcW w:w="3247" w:type="dxa"/>
          </w:tcPr>
          <w:p w14:paraId="18CE330C" w14:textId="77777777" w:rsidR="00F40E20" w:rsidRPr="001F23FC" w:rsidRDefault="00F40E20" w:rsidP="00F40E20">
            <w:pPr>
              <w:pStyle w:val="TAL"/>
            </w:pPr>
          </w:p>
        </w:tc>
      </w:tr>
      <w:tr w:rsidR="00F40E20" w:rsidRPr="001F23FC" w14:paraId="46924555" w14:textId="77777777" w:rsidTr="00E067D3">
        <w:trPr>
          <w:jc w:val="center"/>
        </w:trPr>
        <w:tc>
          <w:tcPr>
            <w:tcW w:w="2587" w:type="dxa"/>
          </w:tcPr>
          <w:p w14:paraId="5D3BFED9" w14:textId="77777777" w:rsidR="00F40E20" w:rsidRPr="001F23FC" w:rsidRDefault="00F40E20" w:rsidP="00F40E20">
            <w:pPr>
              <w:pStyle w:val="TAL"/>
              <w:rPr>
                <w:rFonts w:cs="v4.2.0"/>
              </w:rPr>
            </w:pPr>
            <w:r w:rsidRPr="001F23FC">
              <w:rPr>
                <w:rFonts w:cs="v4.2.0"/>
              </w:rPr>
              <w:t>6.3A.4.2.7 Absolute power tolerance for CA (8UL CA)</w:t>
            </w:r>
          </w:p>
        </w:tc>
        <w:tc>
          <w:tcPr>
            <w:tcW w:w="3875" w:type="dxa"/>
          </w:tcPr>
          <w:p w14:paraId="61ACA425" w14:textId="77777777" w:rsidR="00F40E20" w:rsidRPr="001F23FC" w:rsidRDefault="00F40E20" w:rsidP="00F40E20">
            <w:pPr>
              <w:pStyle w:val="TAL"/>
              <w:rPr>
                <w:rFonts w:cs="v4.2.0"/>
                <w:u w:val="single"/>
              </w:rPr>
            </w:pPr>
            <w:r w:rsidRPr="001F23FC">
              <w:rPr>
                <w:rFonts w:cs="v4.2.0"/>
                <w:u w:val="single"/>
              </w:rPr>
              <w:t>Intra-band contiguous CA</w:t>
            </w:r>
          </w:p>
          <w:p w14:paraId="37220D1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5BEEB0" w14:textId="6B7A99A1" w:rsidR="00F40E20" w:rsidRPr="001F23FC" w:rsidRDefault="00F40E20" w:rsidP="00F40E20">
            <w:pPr>
              <w:pStyle w:val="TAL"/>
              <w:rPr>
                <w:rFonts w:cs="v4.2.0"/>
              </w:rPr>
            </w:pPr>
            <w:r w:rsidRPr="001F23FC">
              <w:rPr>
                <w:rFonts w:cs="v4.2.0"/>
              </w:rPr>
              <w:t>Same as 6.3.4.2 for each CC.</w:t>
            </w:r>
          </w:p>
          <w:p w14:paraId="51E0A1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A20F8A" w14:textId="77777777" w:rsidR="00F40E20" w:rsidRPr="001F23FC" w:rsidRDefault="00F40E20" w:rsidP="00F40E20">
            <w:pPr>
              <w:pStyle w:val="TAL"/>
              <w:rPr>
                <w:rFonts w:cs="v4.2.0"/>
              </w:rPr>
            </w:pPr>
            <w:r w:rsidRPr="001F23FC">
              <w:rPr>
                <w:rFonts w:cs="v4.2.0"/>
              </w:rPr>
              <w:t>TBD</w:t>
            </w:r>
          </w:p>
          <w:p w14:paraId="313AE3E5" w14:textId="77777777" w:rsidR="00F40E20" w:rsidRPr="001F23FC" w:rsidRDefault="00F40E20" w:rsidP="00F40E20">
            <w:pPr>
              <w:pStyle w:val="TAL"/>
              <w:rPr>
                <w:rFonts w:cs="v4.2.0"/>
              </w:rPr>
            </w:pPr>
          </w:p>
          <w:p w14:paraId="3B459BF6" w14:textId="77777777" w:rsidR="00F40E20" w:rsidRPr="001F23FC" w:rsidRDefault="00F40E20" w:rsidP="00F40E20">
            <w:pPr>
              <w:pStyle w:val="TAL"/>
              <w:rPr>
                <w:rFonts w:cs="v4.2.0"/>
                <w:u w:val="single"/>
              </w:rPr>
            </w:pPr>
            <w:r w:rsidRPr="001F23FC">
              <w:rPr>
                <w:rFonts w:cs="v4.2.0"/>
                <w:u w:val="single"/>
              </w:rPr>
              <w:t>Intra-band non-contiguous, Inter-band CA</w:t>
            </w:r>
          </w:p>
          <w:p w14:paraId="787D090D" w14:textId="77777777" w:rsidR="00F40E20" w:rsidRPr="001F23FC" w:rsidRDefault="00F40E20" w:rsidP="00F40E20">
            <w:pPr>
              <w:pStyle w:val="TAL"/>
              <w:rPr>
                <w:rFonts w:cs="v4.2.0"/>
              </w:rPr>
            </w:pPr>
            <w:r w:rsidRPr="001F23FC">
              <w:rPr>
                <w:rFonts w:cs="v4.2.0"/>
              </w:rPr>
              <w:t>TBD</w:t>
            </w:r>
          </w:p>
        </w:tc>
        <w:tc>
          <w:tcPr>
            <w:tcW w:w="3247" w:type="dxa"/>
          </w:tcPr>
          <w:p w14:paraId="6FD12C02" w14:textId="77777777" w:rsidR="00F40E20" w:rsidRPr="001F23FC" w:rsidRDefault="00F40E20" w:rsidP="00F40E20">
            <w:pPr>
              <w:pStyle w:val="TAL"/>
            </w:pPr>
          </w:p>
        </w:tc>
      </w:tr>
      <w:tr w:rsidR="00F40E20" w:rsidRPr="001F23FC" w14:paraId="654B33B3" w14:textId="77777777" w:rsidTr="00E067D3">
        <w:trPr>
          <w:jc w:val="center"/>
        </w:trPr>
        <w:tc>
          <w:tcPr>
            <w:tcW w:w="2587" w:type="dxa"/>
          </w:tcPr>
          <w:p w14:paraId="53A6AE3B" w14:textId="0D26D08C" w:rsidR="00F40E20" w:rsidRPr="001F23FC" w:rsidRDefault="00F40E20" w:rsidP="00F40E20">
            <w:pPr>
              <w:pStyle w:val="TAL"/>
              <w:rPr>
                <w:rFonts w:cs="v4.2.0"/>
              </w:rPr>
            </w:pPr>
            <w:r w:rsidRPr="001F23FC">
              <w:rPr>
                <w:rFonts w:cs="v4.2.0"/>
              </w:rPr>
              <w:t>6.3A.4.3.1 Relative power tolerance for CA (2UL CA)</w:t>
            </w:r>
          </w:p>
        </w:tc>
        <w:tc>
          <w:tcPr>
            <w:tcW w:w="3875" w:type="dxa"/>
          </w:tcPr>
          <w:p w14:paraId="251B4E12" w14:textId="77777777" w:rsidR="00F40E20" w:rsidRPr="001F23FC" w:rsidRDefault="00F40E20" w:rsidP="00F40E20">
            <w:pPr>
              <w:pStyle w:val="TAL"/>
              <w:rPr>
                <w:rFonts w:cs="v4.2.0"/>
                <w:u w:val="single"/>
              </w:rPr>
            </w:pPr>
            <w:r w:rsidRPr="001F23FC">
              <w:rPr>
                <w:rFonts w:cs="v4.2.0"/>
                <w:u w:val="single"/>
              </w:rPr>
              <w:t>Intra-band contiguous CA</w:t>
            </w:r>
          </w:p>
          <w:p w14:paraId="238EDF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2AD970" w14:textId="77777777" w:rsidR="00F40E20" w:rsidRPr="001F23FC" w:rsidRDefault="00F40E20" w:rsidP="00F40E20">
            <w:pPr>
              <w:pStyle w:val="TAL"/>
              <w:rPr>
                <w:rFonts w:cs="v4.2.0"/>
              </w:rPr>
            </w:pPr>
            <w:r w:rsidRPr="001F23FC">
              <w:rPr>
                <w:rFonts w:cs="v4.2.0"/>
              </w:rPr>
              <w:t>TBD</w:t>
            </w:r>
          </w:p>
          <w:p w14:paraId="75E46DDC" w14:textId="77777777" w:rsidR="00F40E20" w:rsidRPr="001F23FC" w:rsidRDefault="00F40E20" w:rsidP="00F40E20">
            <w:pPr>
              <w:pStyle w:val="TAL"/>
              <w:rPr>
                <w:rFonts w:cs="v4.2.0"/>
              </w:rPr>
            </w:pPr>
          </w:p>
          <w:p w14:paraId="5757786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1B2B50C" w14:textId="77777777" w:rsidR="00F40E20" w:rsidRPr="001F23FC" w:rsidRDefault="00F40E20" w:rsidP="00F40E20">
            <w:pPr>
              <w:pStyle w:val="TAL"/>
              <w:rPr>
                <w:rFonts w:cs="v4.2.0"/>
              </w:rPr>
            </w:pPr>
            <w:r w:rsidRPr="001F23FC">
              <w:rPr>
                <w:rFonts w:cs="v4.2.0"/>
              </w:rPr>
              <w:t>TBD</w:t>
            </w:r>
          </w:p>
          <w:p w14:paraId="4FD87EF3" w14:textId="77777777" w:rsidR="00F40E20" w:rsidRPr="001F23FC" w:rsidRDefault="00F40E20" w:rsidP="00F40E20">
            <w:pPr>
              <w:pStyle w:val="TAL"/>
              <w:rPr>
                <w:rFonts w:cs="v4.2.0"/>
              </w:rPr>
            </w:pPr>
          </w:p>
          <w:p w14:paraId="3F8B1834" w14:textId="77777777" w:rsidR="00F40E20" w:rsidRPr="001F23FC" w:rsidRDefault="00F40E20" w:rsidP="00F40E20">
            <w:pPr>
              <w:pStyle w:val="TAL"/>
              <w:rPr>
                <w:rFonts w:cs="v4.2.0"/>
                <w:u w:val="single"/>
              </w:rPr>
            </w:pPr>
            <w:r w:rsidRPr="001F23FC">
              <w:rPr>
                <w:rFonts w:cs="v4.2.0"/>
                <w:u w:val="single"/>
              </w:rPr>
              <w:t>Intra-band non-contiguous, Inter-band CA</w:t>
            </w:r>
          </w:p>
          <w:p w14:paraId="3C76F463" w14:textId="562C5A42" w:rsidR="00F40E20" w:rsidRPr="001F23FC" w:rsidRDefault="00F40E20" w:rsidP="00F40E20">
            <w:pPr>
              <w:pStyle w:val="TAL"/>
              <w:rPr>
                <w:rFonts w:cs="v4.2.0"/>
                <w:u w:val="single"/>
              </w:rPr>
            </w:pPr>
            <w:r w:rsidRPr="001F23FC">
              <w:rPr>
                <w:rFonts w:cs="v4.2.0"/>
              </w:rPr>
              <w:t>TBD</w:t>
            </w:r>
          </w:p>
        </w:tc>
        <w:tc>
          <w:tcPr>
            <w:tcW w:w="3247" w:type="dxa"/>
          </w:tcPr>
          <w:p w14:paraId="3A8A4378" w14:textId="77777777" w:rsidR="00F40E20" w:rsidRPr="001F23FC" w:rsidRDefault="00F40E20" w:rsidP="00F40E20">
            <w:pPr>
              <w:pStyle w:val="TAL"/>
            </w:pPr>
          </w:p>
        </w:tc>
      </w:tr>
      <w:tr w:rsidR="00F40E20" w:rsidRPr="001F23FC" w14:paraId="7F46736A" w14:textId="77777777" w:rsidTr="00E067D3">
        <w:trPr>
          <w:jc w:val="center"/>
        </w:trPr>
        <w:tc>
          <w:tcPr>
            <w:tcW w:w="2587" w:type="dxa"/>
          </w:tcPr>
          <w:p w14:paraId="3623688A" w14:textId="7E8F67DF" w:rsidR="00F40E20" w:rsidRPr="001F23FC" w:rsidRDefault="00F40E20" w:rsidP="00F40E20">
            <w:pPr>
              <w:pStyle w:val="TAL"/>
              <w:rPr>
                <w:rFonts w:cs="v4.2.0"/>
              </w:rPr>
            </w:pPr>
            <w:r w:rsidRPr="001F23FC">
              <w:rPr>
                <w:rFonts w:cs="v4.2.0"/>
              </w:rPr>
              <w:t>6.3A.4.3.2 Relative power tolerance for CA (3UL CA)</w:t>
            </w:r>
          </w:p>
        </w:tc>
        <w:tc>
          <w:tcPr>
            <w:tcW w:w="3875" w:type="dxa"/>
          </w:tcPr>
          <w:p w14:paraId="5E90C44E" w14:textId="77777777" w:rsidR="00F40E20" w:rsidRPr="001F23FC" w:rsidRDefault="00F40E20" w:rsidP="00F40E20">
            <w:pPr>
              <w:pStyle w:val="TAL"/>
              <w:rPr>
                <w:rFonts w:cs="v4.2.0"/>
                <w:u w:val="single"/>
              </w:rPr>
            </w:pPr>
            <w:r w:rsidRPr="001F23FC">
              <w:rPr>
                <w:rFonts w:cs="v4.2.0"/>
                <w:u w:val="single"/>
              </w:rPr>
              <w:t>Intra-band contiguous CA</w:t>
            </w:r>
          </w:p>
          <w:p w14:paraId="72C7CC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5FF7D30" w14:textId="77777777" w:rsidR="00F40E20" w:rsidRPr="001F23FC" w:rsidRDefault="00F40E20" w:rsidP="00F40E20">
            <w:pPr>
              <w:pStyle w:val="TAL"/>
              <w:rPr>
                <w:rFonts w:cs="v4.2.0"/>
              </w:rPr>
            </w:pPr>
            <w:r w:rsidRPr="001F23FC">
              <w:rPr>
                <w:rFonts w:cs="v4.2.0"/>
              </w:rPr>
              <w:t>TBD</w:t>
            </w:r>
          </w:p>
          <w:p w14:paraId="6572825C" w14:textId="77777777" w:rsidR="00F40E20" w:rsidRPr="001F23FC" w:rsidRDefault="00F40E20" w:rsidP="00F40E20">
            <w:pPr>
              <w:pStyle w:val="TAL"/>
              <w:rPr>
                <w:rFonts w:cs="v4.2.0"/>
              </w:rPr>
            </w:pPr>
          </w:p>
          <w:p w14:paraId="7500013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C3BE6F0" w14:textId="77777777" w:rsidR="00F40E20" w:rsidRPr="001F23FC" w:rsidRDefault="00F40E20" w:rsidP="00F40E20">
            <w:pPr>
              <w:pStyle w:val="TAL"/>
              <w:rPr>
                <w:rFonts w:cs="v4.2.0"/>
              </w:rPr>
            </w:pPr>
            <w:r w:rsidRPr="001F23FC">
              <w:rPr>
                <w:rFonts w:cs="v4.2.0"/>
              </w:rPr>
              <w:t>TBD</w:t>
            </w:r>
          </w:p>
          <w:p w14:paraId="41174926" w14:textId="77777777" w:rsidR="00F40E20" w:rsidRPr="001F23FC" w:rsidRDefault="00F40E20" w:rsidP="00F40E20">
            <w:pPr>
              <w:pStyle w:val="TAL"/>
              <w:rPr>
                <w:rFonts w:cs="v4.2.0"/>
              </w:rPr>
            </w:pPr>
          </w:p>
          <w:p w14:paraId="355E06FB" w14:textId="77777777" w:rsidR="00F40E20" w:rsidRPr="001F23FC" w:rsidRDefault="00F40E20" w:rsidP="00F40E20">
            <w:pPr>
              <w:pStyle w:val="TAL"/>
              <w:rPr>
                <w:rFonts w:cs="v4.2.0"/>
                <w:u w:val="single"/>
              </w:rPr>
            </w:pPr>
            <w:r w:rsidRPr="001F23FC">
              <w:rPr>
                <w:rFonts w:cs="v4.2.0"/>
                <w:u w:val="single"/>
              </w:rPr>
              <w:t>Intra-band non-contiguous, Inter-band CA</w:t>
            </w:r>
          </w:p>
          <w:p w14:paraId="076E3ED1" w14:textId="733E8C4B" w:rsidR="00F40E20" w:rsidRPr="001F23FC" w:rsidRDefault="00F40E20" w:rsidP="00F40E20">
            <w:pPr>
              <w:pStyle w:val="TAL"/>
              <w:rPr>
                <w:rFonts w:cs="v4.2.0"/>
                <w:u w:val="single"/>
              </w:rPr>
            </w:pPr>
            <w:r w:rsidRPr="001F23FC">
              <w:rPr>
                <w:rFonts w:cs="v4.2.0"/>
              </w:rPr>
              <w:t>TBD</w:t>
            </w:r>
          </w:p>
        </w:tc>
        <w:tc>
          <w:tcPr>
            <w:tcW w:w="3247" w:type="dxa"/>
          </w:tcPr>
          <w:p w14:paraId="2B6C92BF" w14:textId="77777777" w:rsidR="00F40E20" w:rsidRPr="001F23FC" w:rsidRDefault="00F40E20" w:rsidP="00F40E20">
            <w:pPr>
              <w:pStyle w:val="TAL"/>
            </w:pPr>
          </w:p>
        </w:tc>
      </w:tr>
      <w:tr w:rsidR="00F40E20" w:rsidRPr="001F23FC" w14:paraId="34518F4A" w14:textId="77777777" w:rsidTr="00E067D3">
        <w:trPr>
          <w:jc w:val="center"/>
        </w:trPr>
        <w:tc>
          <w:tcPr>
            <w:tcW w:w="2587" w:type="dxa"/>
          </w:tcPr>
          <w:p w14:paraId="737179CA" w14:textId="41991387" w:rsidR="00F40E20" w:rsidRPr="001F23FC" w:rsidRDefault="00F40E20" w:rsidP="00F40E20">
            <w:pPr>
              <w:pStyle w:val="TAL"/>
              <w:rPr>
                <w:rFonts w:cs="v4.2.0"/>
              </w:rPr>
            </w:pPr>
            <w:r w:rsidRPr="001F23FC">
              <w:rPr>
                <w:rFonts w:cs="v4.2.0"/>
              </w:rPr>
              <w:t>6.3A.4.3.3 Relative power tolerance for CA (4UL CA)</w:t>
            </w:r>
          </w:p>
        </w:tc>
        <w:tc>
          <w:tcPr>
            <w:tcW w:w="3875" w:type="dxa"/>
          </w:tcPr>
          <w:p w14:paraId="288F0CAB" w14:textId="77777777" w:rsidR="00F40E20" w:rsidRPr="001F23FC" w:rsidRDefault="00F40E20" w:rsidP="00F40E20">
            <w:pPr>
              <w:pStyle w:val="TAL"/>
              <w:rPr>
                <w:rFonts w:cs="v4.2.0"/>
                <w:u w:val="single"/>
              </w:rPr>
            </w:pPr>
            <w:r w:rsidRPr="001F23FC">
              <w:rPr>
                <w:rFonts w:cs="v4.2.0"/>
                <w:u w:val="single"/>
              </w:rPr>
              <w:t>Intra-band contiguous CA</w:t>
            </w:r>
          </w:p>
          <w:p w14:paraId="12E5C1C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48D2D5" w14:textId="77777777" w:rsidR="00F40E20" w:rsidRPr="001F23FC" w:rsidRDefault="00F40E20" w:rsidP="00F40E20">
            <w:pPr>
              <w:pStyle w:val="TAL"/>
              <w:rPr>
                <w:rFonts w:cs="v4.2.0"/>
              </w:rPr>
            </w:pPr>
            <w:r w:rsidRPr="001F23FC">
              <w:rPr>
                <w:rFonts w:cs="v4.2.0"/>
              </w:rPr>
              <w:t>TBD</w:t>
            </w:r>
          </w:p>
          <w:p w14:paraId="6BCCE46E" w14:textId="77777777" w:rsidR="00F40E20" w:rsidRPr="001F23FC" w:rsidRDefault="00F40E20" w:rsidP="00F40E20">
            <w:pPr>
              <w:pStyle w:val="TAL"/>
              <w:rPr>
                <w:rFonts w:cs="v4.2.0"/>
              </w:rPr>
            </w:pPr>
          </w:p>
          <w:p w14:paraId="2E6452D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CBA859" w14:textId="77777777" w:rsidR="00F40E20" w:rsidRPr="001F23FC" w:rsidRDefault="00F40E20" w:rsidP="00F40E20">
            <w:pPr>
              <w:pStyle w:val="TAL"/>
              <w:rPr>
                <w:rFonts w:cs="v4.2.0"/>
              </w:rPr>
            </w:pPr>
            <w:r w:rsidRPr="001F23FC">
              <w:rPr>
                <w:rFonts w:cs="v4.2.0"/>
              </w:rPr>
              <w:t>TBD</w:t>
            </w:r>
          </w:p>
          <w:p w14:paraId="750643C8" w14:textId="77777777" w:rsidR="00F40E20" w:rsidRPr="001F23FC" w:rsidRDefault="00F40E20" w:rsidP="00F40E20">
            <w:pPr>
              <w:pStyle w:val="TAL"/>
              <w:rPr>
                <w:rFonts w:cs="v4.2.0"/>
              </w:rPr>
            </w:pPr>
          </w:p>
          <w:p w14:paraId="0C634D9D" w14:textId="77777777" w:rsidR="00F40E20" w:rsidRPr="001F23FC" w:rsidRDefault="00F40E20" w:rsidP="00F40E20">
            <w:pPr>
              <w:pStyle w:val="TAL"/>
              <w:rPr>
                <w:rFonts w:cs="v4.2.0"/>
                <w:u w:val="single"/>
              </w:rPr>
            </w:pPr>
            <w:r w:rsidRPr="001F23FC">
              <w:rPr>
                <w:rFonts w:cs="v4.2.0"/>
                <w:u w:val="single"/>
              </w:rPr>
              <w:t>Intra-band non-contiguous, Inter-band CA</w:t>
            </w:r>
          </w:p>
          <w:p w14:paraId="635A3E41" w14:textId="58A5408C" w:rsidR="00F40E20" w:rsidRPr="001F23FC" w:rsidRDefault="00F40E20" w:rsidP="00F40E20">
            <w:pPr>
              <w:pStyle w:val="TAL"/>
              <w:rPr>
                <w:rFonts w:cs="v4.2.0"/>
                <w:u w:val="single"/>
              </w:rPr>
            </w:pPr>
            <w:r w:rsidRPr="001F23FC">
              <w:rPr>
                <w:rFonts w:cs="v4.2.0"/>
              </w:rPr>
              <w:t>TBD</w:t>
            </w:r>
          </w:p>
        </w:tc>
        <w:tc>
          <w:tcPr>
            <w:tcW w:w="3247" w:type="dxa"/>
          </w:tcPr>
          <w:p w14:paraId="181337D4" w14:textId="77777777" w:rsidR="00F40E20" w:rsidRPr="001F23FC" w:rsidRDefault="00F40E20" w:rsidP="00F40E20">
            <w:pPr>
              <w:pStyle w:val="TAL"/>
            </w:pPr>
          </w:p>
        </w:tc>
      </w:tr>
      <w:tr w:rsidR="00F40E20" w:rsidRPr="001F23FC" w14:paraId="69F65BB3" w14:textId="77777777" w:rsidTr="00E067D3">
        <w:trPr>
          <w:jc w:val="center"/>
        </w:trPr>
        <w:tc>
          <w:tcPr>
            <w:tcW w:w="2587" w:type="dxa"/>
          </w:tcPr>
          <w:p w14:paraId="315CF088" w14:textId="56AA23C2" w:rsidR="00F40E20" w:rsidRPr="001F23FC" w:rsidRDefault="00F40E20" w:rsidP="00F40E20">
            <w:pPr>
              <w:pStyle w:val="TAL"/>
              <w:rPr>
                <w:rFonts w:cs="v4.2.0"/>
              </w:rPr>
            </w:pPr>
            <w:r w:rsidRPr="001F23FC">
              <w:rPr>
                <w:rFonts w:cs="v4.2.0"/>
              </w:rPr>
              <w:t>6.3A.4.3.4 Relative power tolerance for CA (5UL CA)</w:t>
            </w:r>
          </w:p>
        </w:tc>
        <w:tc>
          <w:tcPr>
            <w:tcW w:w="3875" w:type="dxa"/>
          </w:tcPr>
          <w:p w14:paraId="582AAEB4" w14:textId="77777777" w:rsidR="00F40E20" w:rsidRPr="001F23FC" w:rsidRDefault="00F40E20" w:rsidP="00F40E20">
            <w:pPr>
              <w:pStyle w:val="TAL"/>
              <w:rPr>
                <w:rFonts w:cs="v4.2.0"/>
                <w:u w:val="single"/>
              </w:rPr>
            </w:pPr>
            <w:r w:rsidRPr="001F23FC">
              <w:rPr>
                <w:rFonts w:cs="v4.2.0"/>
                <w:u w:val="single"/>
              </w:rPr>
              <w:t>Intra-band contiguous CA</w:t>
            </w:r>
          </w:p>
          <w:p w14:paraId="55845045" w14:textId="787D1870" w:rsidR="00F40E20" w:rsidRPr="001F23FC" w:rsidRDefault="00F40E20" w:rsidP="00F40E20">
            <w:pPr>
              <w:pStyle w:val="TAL"/>
              <w:rPr>
                <w:rFonts w:cs="v4.2.0"/>
                <w:u w:val="single"/>
              </w:rPr>
            </w:pPr>
            <w:r w:rsidRPr="001F23FC">
              <w:rPr>
                <w:rFonts w:cs="v4.2.0"/>
              </w:rPr>
              <w:t>TBD</w:t>
            </w:r>
          </w:p>
        </w:tc>
        <w:tc>
          <w:tcPr>
            <w:tcW w:w="3247" w:type="dxa"/>
          </w:tcPr>
          <w:p w14:paraId="5008501D" w14:textId="77777777" w:rsidR="00F40E20" w:rsidRPr="001F23FC" w:rsidRDefault="00F40E20" w:rsidP="00F40E20">
            <w:pPr>
              <w:pStyle w:val="TAL"/>
            </w:pPr>
          </w:p>
        </w:tc>
      </w:tr>
      <w:tr w:rsidR="00F40E20" w:rsidRPr="001F23FC" w14:paraId="0C81BC85" w14:textId="77777777" w:rsidTr="00E067D3">
        <w:trPr>
          <w:jc w:val="center"/>
        </w:trPr>
        <w:tc>
          <w:tcPr>
            <w:tcW w:w="2587" w:type="dxa"/>
          </w:tcPr>
          <w:p w14:paraId="4763FDBC" w14:textId="721F73D9" w:rsidR="00F40E20" w:rsidRPr="001F23FC" w:rsidRDefault="00F40E20" w:rsidP="00F40E20">
            <w:pPr>
              <w:pStyle w:val="TAL"/>
              <w:rPr>
                <w:rFonts w:cs="v4.2.0"/>
              </w:rPr>
            </w:pPr>
            <w:r w:rsidRPr="001F23FC">
              <w:rPr>
                <w:rFonts w:cs="v4.2.0"/>
              </w:rPr>
              <w:t>6.3A.4.3.5 Relative power tolerance for CA (6UL CA)</w:t>
            </w:r>
          </w:p>
        </w:tc>
        <w:tc>
          <w:tcPr>
            <w:tcW w:w="3875" w:type="dxa"/>
          </w:tcPr>
          <w:p w14:paraId="3BAC5314" w14:textId="77777777" w:rsidR="00F40E20" w:rsidRPr="001F23FC" w:rsidRDefault="00F40E20" w:rsidP="00F40E20">
            <w:pPr>
              <w:pStyle w:val="TAL"/>
              <w:rPr>
                <w:rFonts w:cs="v4.2.0"/>
                <w:u w:val="single"/>
              </w:rPr>
            </w:pPr>
            <w:r w:rsidRPr="001F23FC">
              <w:rPr>
                <w:rFonts w:cs="v4.2.0"/>
                <w:u w:val="single"/>
              </w:rPr>
              <w:t>Intra-band contiguous CA</w:t>
            </w:r>
          </w:p>
          <w:p w14:paraId="6209DE93" w14:textId="5CFBFADC" w:rsidR="00F40E20" w:rsidRPr="001F23FC" w:rsidRDefault="00F40E20" w:rsidP="00F40E20">
            <w:pPr>
              <w:pStyle w:val="TAL"/>
              <w:rPr>
                <w:rFonts w:cs="v4.2.0"/>
                <w:u w:val="single"/>
              </w:rPr>
            </w:pPr>
            <w:r w:rsidRPr="001F23FC">
              <w:rPr>
                <w:rFonts w:cs="v4.2.0"/>
              </w:rPr>
              <w:t>TBD</w:t>
            </w:r>
          </w:p>
        </w:tc>
        <w:tc>
          <w:tcPr>
            <w:tcW w:w="3247" w:type="dxa"/>
          </w:tcPr>
          <w:p w14:paraId="2FAC9FF8" w14:textId="77777777" w:rsidR="00F40E20" w:rsidRPr="001F23FC" w:rsidRDefault="00F40E20" w:rsidP="00F40E20">
            <w:pPr>
              <w:pStyle w:val="TAL"/>
            </w:pPr>
          </w:p>
        </w:tc>
      </w:tr>
      <w:tr w:rsidR="00F40E20" w:rsidRPr="001F23FC" w14:paraId="467CFD21" w14:textId="77777777" w:rsidTr="00E067D3">
        <w:trPr>
          <w:jc w:val="center"/>
        </w:trPr>
        <w:tc>
          <w:tcPr>
            <w:tcW w:w="2587" w:type="dxa"/>
          </w:tcPr>
          <w:p w14:paraId="6048A0D6" w14:textId="49D3A688" w:rsidR="00F40E20" w:rsidRPr="001F23FC" w:rsidRDefault="00F40E20" w:rsidP="00F40E20">
            <w:pPr>
              <w:pStyle w:val="TAL"/>
              <w:rPr>
                <w:rFonts w:cs="v4.2.0"/>
              </w:rPr>
            </w:pPr>
            <w:r w:rsidRPr="001F23FC">
              <w:rPr>
                <w:rFonts w:cs="v4.2.0"/>
              </w:rPr>
              <w:t>6.3A.4.3.6 Relative power tolerance for CA (7UL CA)</w:t>
            </w:r>
          </w:p>
        </w:tc>
        <w:tc>
          <w:tcPr>
            <w:tcW w:w="3875" w:type="dxa"/>
          </w:tcPr>
          <w:p w14:paraId="57A89CBA" w14:textId="77777777" w:rsidR="00F40E20" w:rsidRPr="001F23FC" w:rsidRDefault="00F40E20" w:rsidP="00F40E20">
            <w:pPr>
              <w:pStyle w:val="TAL"/>
              <w:rPr>
                <w:rFonts w:cs="v4.2.0"/>
                <w:u w:val="single"/>
              </w:rPr>
            </w:pPr>
            <w:r w:rsidRPr="001F23FC">
              <w:rPr>
                <w:rFonts w:cs="v4.2.0"/>
                <w:u w:val="single"/>
              </w:rPr>
              <w:t>Intra-band contiguous CA</w:t>
            </w:r>
          </w:p>
          <w:p w14:paraId="5D4F0D74" w14:textId="7A9165EE" w:rsidR="00F40E20" w:rsidRPr="001F23FC" w:rsidRDefault="00F40E20" w:rsidP="00F40E20">
            <w:pPr>
              <w:pStyle w:val="TAL"/>
              <w:rPr>
                <w:rFonts w:cs="v4.2.0"/>
                <w:u w:val="single"/>
              </w:rPr>
            </w:pPr>
            <w:r w:rsidRPr="001F23FC">
              <w:rPr>
                <w:rFonts w:cs="v4.2.0"/>
              </w:rPr>
              <w:t>TBD</w:t>
            </w:r>
          </w:p>
        </w:tc>
        <w:tc>
          <w:tcPr>
            <w:tcW w:w="3247" w:type="dxa"/>
          </w:tcPr>
          <w:p w14:paraId="3CC40191" w14:textId="77777777" w:rsidR="00F40E20" w:rsidRPr="001F23FC" w:rsidRDefault="00F40E20" w:rsidP="00F40E20">
            <w:pPr>
              <w:pStyle w:val="TAL"/>
            </w:pPr>
          </w:p>
        </w:tc>
      </w:tr>
      <w:tr w:rsidR="00F40E20" w:rsidRPr="001F23FC" w14:paraId="26942800" w14:textId="77777777" w:rsidTr="00E067D3">
        <w:trPr>
          <w:jc w:val="center"/>
        </w:trPr>
        <w:tc>
          <w:tcPr>
            <w:tcW w:w="2587" w:type="dxa"/>
          </w:tcPr>
          <w:p w14:paraId="39EA6A4D" w14:textId="37005DE9" w:rsidR="00F40E20" w:rsidRPr="001F23FC" w:rsidRDefault="00F40E20" w:rsidP="00F40E20">
            <w:pPr>
              <w:pStyle w:val="TAL"/>
              <w:rPr>
                <w:rFonts w:cs="v4.2.0"/>
              </w:rPr>
            </w:pPr>
            <w:r w:rsidRPr="001F23FC">
              <w:rPr>
                <w:rFonts w:cs="v4.2.0"/>
              </w:rPr>
              <w:t>6.3A.4.3.7 Relative power tolerance for CA (8UL CA)</w:t>
            </w:r>
          </w:p>
        </w:tc>
        <w:tc>
          <w:tcPr>
            <w:tcW w:w="3875" w:type="dxa"/>
          </w:tcPr>
          <w:p w14:paraId="241F96A0" w14:textId="77777777" w:rsidR="00F40E20" w:rsidRPr="001F23FC" w:rsidRDefault="00F40E20" w:rsidP="00F40E20">
            <w:pPr>
              <w:pStyle w:val="TAL"/>
              <w:rPr>
                <w:rFonts w:cs="v4.2.0"/>
                <w:u w:val="single"/>
              </w:rPr>
            </w:pPr>
            <w:r w:rsidRPr="001F23FC">
              <w:rPr>
                <w:rFonts w:cs="v4.2.0"/>
                <w:u w:val="single"/>
              </w:rPr>
              <w:t>Intra-band contiguous CA</w:t>
            </w:r>
          </w:p>
          <w:p w14:paraId="70FCED87" w14:textId="6AE24FF0" w:rsidR="00F40E20" w:rsidRPr="001F23FC" w:rsidRDefault="00F40E20" w:rsidP="00F40E20">
            <w:pPr>
              <w:pStyle w:val="TAL"/>
              <w:rPr>
                <w:rFonts w:cs="v4.2.0"/>
                <w:u w:val="single"/>
              </w:rPr>
            </w:pPr>
            <w:r w:rsidRPr="001F23FC">
              <w:rPr>
                <w:rFonts w:cs="v4.2.0"/>
              </w:rPr>
              <w:t>TBD</w:t>
            </w:r>
          </w:p>
        </w:tc>
        <w:tc>
          <w:tcPr>
            <w:tcW w:w="3247" w:type="dxa"/>
          </w:tcPr>
          <w:p w14:paraId="323140EA" w14:textId="77777777" w:rsidR="00F40E20" w:rsidRPr="001F23FC" w:rsidRDefault="00F40E20" w:rsidP="00F40E20">
            <w:pPr>
              <w:pStyle w:val="TAL"/>
            </w:pPr>
          </w:p>
        </w:tc>
      </w:tr>
      <w:tr w:rsidR="00F40E20" w:rsidRPr="001F23FC" w14:paraId="65FA9E60" w14:textId="77777777" w:rsidTr="00E067D3">
        <w:trPr>
          <w:jc w:val="center"/>
        </w:trPr>
        <w:tc>
          <w:tcPr>
            <w:tcW w:w="2587" w:type="dxa"/>
          </w:tcPr>
          <w:p w14:paraId="589FEF53" w14:textId="0721A5E6" w:rsidR="00F40E20" w:rsidRPr="001F23FC" w:rsidRDefault="00F40E20" w:rsidP="00F40E20">
            <w:pPr>
              <w:pStyle w:val="TAL"/>
              <w:rPr>
                <w:rFonts w:cs="v4.2.0"/>
              </w:rPr>
            </w:pPr>
            <w:r w:rsidRPr="001F23FC">
              <w:rPr>
                <w:rFonts w:cs="v4.2.0"/>
              </w:rPr>
              <w:t>6.3A.4.4.1 Aggregate power tolerance for CA (2UL CA)</w:t>
            </w:r>
          </w:p>
        </w:tc>
        <w:tc>
          <w:tcPr>
            <w:tcW w:w="3875" w:type="dxa"/>
          </w:tcPr>
          <w:p w14:paraId="30E617D6" w14:textId="77777777" w:rsidR="00F40E20" w:rsidRPr="001F23FC" w:rsidRDefault="00F40E20" w:rsidP="00F40E20">
            <w:pPr>
              <w:pStyle w:val="TAL"/>
              <w:rPr>
                <w:rFonts w:cs="v4.2.0"/>
                <w:u w:val="single"/>
              </w:rPr>
            </w:pPr>
            <w:r w:rsidRPr="001F23FC">
              <w:rPr>
                <w:rFonts w:cs="v4.2.0"/>
                <w:u w:val="single"/>
              </w:rPr>
              <w:t>Intra-band contiguous CA</w:t>
            </w:r>
          </w:p>
          <w:p w14:paraId="062D37D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FC34D48"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52787C67" w14:textId="77777777" w:rsidR="00F40E20" w:rsidRPr="001F23FC" w:rsidRDefault="00F40E20" w:rsidP="00F40E20">
            <w:pPr>
              <w:pStyle w:val="TAL"/>
              <w:rPr>
                <w:rFonts w:cs="v4.2.0"/>
              </w:rPr>
            </w:pPr>
          </w:p>
          <w:p w14:paraId="73494C90" w14:textId="77777777" w:rsidR="00F40E20" w:rsidRPr="001F23FC" w:rsidRDefault="00F40E20" w:rsidP="00F40E20">
            <w:pPr>
              <w:pStyle w:val="TAL"/>
              <w:rPr>
                <w:rFonts w:cs="v4.2.0"/>
              </w:rPr>
            </w:pPr>
          </w:p>
          <w:p w14:paraId="5E0B25A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B03C86" w14:textId="77777777" w:rsidR="00F40E20" w:rsidRPr="001F23FC" w:rsidRDefault="00F40E20" w:rsidP="00F40E20">
            <w:pPr>
              <w:pStyle w:val="TAL"/>
              <w:rPr>
                <w:rFonts w:cs="v4.2.0"/>
              </w:rPr>
            </w:pPr>
            <w:r w:rsidRPr="001F23FC">
              <w:rPr>
                <w:rFonts w:cs="v4.2.0"/>
              </w:rPr>
              <w:t>TBD</w:t>
            </w:r>
          </w:p>
          <w:p w14:paraId="400EDE1C" w14:textId="77777777" w:rsidR="00F40E20" w:rsidRPr="001F23FC" w:rsidRDefault="00F40E20" w:rsidP="00F40E20">
            <w:pPr>
              <w:pStyle w:val="TAL"/>
              <w:rPr>
                <w:rFonts w:cs="v4.2.0"/>
              </w:rPr>
            </w:pPr>
          </w:p>
          <w:p w14:paraId="156BB4B6" w14:textId="77777777" w:rsidR="00F40E20" w:rsidRPr="001F23FC" w:rsidRDefault="00F40E20" w:rsidP="00F40E20">
            <w:pPr>
              <w:pStyle w:val="TAL"/>
              <w:rPr>
                <w:rFonts w:cs="v4.2.0"/>
                <w:u w:val="single"/>
              </w:rPr>
            </w:pPr>
            <w:r w:rsidRPr="001F23FC">
              <w:rPr>
                <w:rFonts w:cs="v4.2.0"/>
                <w:u w:val="single"/>
              </w:rPr>
              <w:t>Intra-band non-contiguous, Inter-band CA</w:t>
            </w:r>
          </w:p>
          <w:p w14:paraId="0AAD32E0" w14:textId="60006A1B" w:rsidR="00F40E20" w:rsidRPr="001F23FC" w:rsidRDefault="00F40E20" w:rsidP="00F40E20">
            <w:pPr>
              <w:pStyle w:val="TAL"/>
              <w:rPr>
                <w:rFonts w:cs="v4.2.0"/>
                <w:u w:val="single"/>
              </w:rPr>
            </w:pPr>
            <w:r w:rsidRPr="001F23FC">
              <w:rPr>
                <w:rFonts w:cs="v4.2.0"/>
              </w:rPr>
              <w:t>TBD</w:t>
            </w:r>
          </w:p>
        </w:tc>
        <w:tc>
          <w:tcPr>
            <w:tcW w:w="3247" w:type="dxa"/>
          </w:tcPr>
          <w:p w14:paraId="3185682F" w14:textId="77777777" w:rsidR="00F40E20" w:rsidRPr="001F23FC" w:rsidRDefault="00F40E20" w:rsidP="00F40E20">
            <w:pPr>
              <w:pStyle w:val="TAL"/>
            </w:pPr>
          </w:p>
        </w:tc>
      </w:tr>
      <w:tr w:rsidR="00F40E20" w:rsidRPr="001F23FC" w14:paraId="79413256" w14:textId="77777777" w:rsidTr="00E067D3">
        <w:trPr>
          <w:jc w:val="center"/>
        </w:trPr>
        <w:tc>
          <w:tcPr>
            <w:tcW w:w="2587" w:type="dxa"/>
          </w:tcPr>
          <w:p w14:paraId="532A3FC8" w14:textId="0AF36C4C" w:rsidR="00F40E20" w:rsidRPr="001F23FC" w:rsidRDefault="00F40E20" w:rsidP="00F40E20">
            <w:pPr>
              <w:pStyle w:val="TAL"/>
              <w:rPr>
                <w:rFonts w:cs="v4.2.0"/>
              </w:rPr>
            </w:pPr>
            <w:r w:rsidRPr="001F23FC">
              <w:rPr>
                <w:rFonts w:cs="v4.2.0"/>
              </w:rPr>
              <w:t>6.3A.4.4.2 Aggregate power tolerance for CA (3UL CA)</w:t>
            </w:r>
          </w:p>
        </w:tc>
        <w:tc>
          <w:tcPr>
            <w:tcW w:w="3875" w:type="dxa"/>
          </w:tcPr>
          <w:p w14:paraId="378E54F6" w14:textId="77777777" w:rsidR="00F40E20" w:rsidRPr="001F23FC" w:rsidRDefault="00F40E20" w:rsidP="00F40E20">
            <w:pPr>
              <w:pStyle w:val="TAL"/>
              <w:rPr>
                <w:rFonts w:cs="v4.2.0"/>
                <w:u w:val="single"/>
              </w:rPr>
            </w:pPr>
            <w:r w:rsidRPr="001F23FC">
              <w:rPr>
                <w:rFonts w:cs="v4.2.0"/>
                <w:u w:val="single"/>
              </w:rPr>
              <w:t>Intra-band contiguous CA</w:t>
            </w:r>
          </w:p>
          <w:p w14:paraId="6A5E216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8355E6A"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273E019" w14:textId="77777777" w:rsidR="00F40E20" w:rsidRPr="001F23FC" w:rsidRDefault="00F40E20" w:rsidP="00F40E20">
            <w:pPr>
              <w:pStyle w:val="TAL"/>
              <w:rPr>
                <w:rFonts w:cs="v4.2.0"/>
              </w:rPr>
            </w:pPr>
          </w:p>
          <w:p w14:paraId="626905E2" w14:textId="77777777" w:rsidR="00F40E20" w:rsidRPr="001F23FC" w:rsidRDefault="00F40E20" w:rsidP="00F40E20">
            <w:pPr>
              <w:pStyle w:val="TAL"/>
              <w:rPr>
                <w:rFonts w:cs="v4.2.0"/>
              </w:rPr>
            </w:pPr>
          </w:p>
          <w:p w14:paraId="7213910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3AFC941" w14:textId="77777777" w:rsidR="00F40E20" w:rsidRPr="001F23FC" w:rsidRDefault="00F40E20" w:rsidP="00F40E20">
            <w:pPr>
              <w:pStyle w:val="TAL"/>
              <w:rPr>
                <w:rFonts w:cs="v4.2.0"/>
              </w:rPr>
            </w:pPr>
            <w:r w:rsidRPr="001F23FC">
              <w:rPr>
                <w:rFonts w:cs="v4.2.0"/>
              </w:rPr>
              <w:t>TBD</w:t>
            </w:r>
          </w:p>
          <w:p w14:paraId="39C8AB70" w14:textId="77777777" w:rsidR="00F40E20" w:rsidRPr="001F23FC" w:rsidRDefault="00F40E20" w:rsidP="00F40E20">
            <w:pPr>
              <w:pStyle w:val="TAL"/>
              <w:rPr>
                <w:rFonts w:cs="v4.2.0"/>
              </w:rPr>
            </w:pPr>
          </w:p>
          <w:p w14:paraId="6265C605" w14:textId="77777777" w:rsidR="00F40E20" w:rsidRPr="001F23FC" w:rsidRDefault="00F40E20" w:rsidP="00F40E20">
            <w:pPr>
              <w:pStyle w:val="TAL"/>
              <w:rPr>
                <w:rFonts w:cs="v4.2.0"/>
                <w:u w:val="single"/>
              </w:rPr>
            </w:pPr>
            <w:r w:rsidRPr="001F23FC">
              <w:rPr>
                <w:rFonts w:cs="v4.2.0"/>
                <w:u w:val="single"/>
              </w:rPr>
              <w:t>Intra-band non-contiguous, Inter-band CA</w:t>
            </w:r>
          </w:p>
          <w:p w14:paraId="16DDB44D" w14:textId="756AA1F4" w:rsidR="00F40E20" w:rsidRPr="001F23FC" w:rsidRDefault="00F40E20" w:rsidP="00F40E20">
            <w:pPr>
              <w:pStyle w:val="TAL"/>
              <w:rPr>
                <w:rFonts w:cs="v4.2.0"/>
                <w:u w:val="single"/>
              </w:rPr>
            </w:pPr>
            <w:r w:rsidRPr="001F23FC">
              <w:rPr>
                <w:rFonts w:cs="v4.2.0"/>
              </w:rPr>
              <w:t>TBD</w:t>
            </w:r>
          </w:p>
        </w:tc>
        <w:tc>
          <w:tcPr>
            <w:tcW w:w="3247" w:type="dxa"/>
          </w:tcPr>
          <w:p w14:paraId="525A9CE1" w14:textId="77777777" w:rsidR="00F40E20" w:rsidRPr="001F23FC" w:rsidRDefault="00F40E20" w:rsidP="00F40E20">
            <w:pPr>
              <w:pStyle w:val="TAL"/>
            </w:pPr>
          </w:p>
        </w:tc>
      </w:tr>
      <w:tr w:rsidR="00F40E20" w:rsidRPr="001F23FC" w14:paraId="08CEE0AA" w14:textId="77777777" w:rsidTr="00E067D3">
        <w:trPr>
          <w:jc w:val="center"/>
        </w:trPr>
        <w:tc>
          <w:tcPr>
            <w:tcW w:w="2587" w:type="dxa"/>
          </w:tcPr>
          <w:p w14:paraId="2450F241" w14:textId="16D3FC50" w:rsidR="00F40E20" w:rsidRPr="001F23FC" w:rsidRDefault="00F40E20" w:rsidP="00F40E20">
            <w:pPr>
              <w:pStyle w:val="TAL"/>
              <w:rPr>
                <w:rFonts w:cs="v4.2.0"/>
              </w:rPr>
            </w:pPr>
            <w:r w:rsidRPr="001F23FC">
              <w:rPr>
                <w:rFonts w:cs="v4.2.0"/>
              </w:rPr>
              <w:t>6.3A.4.4.3 Aggregate power tolerance for CA (4UL CA)</w:t>
            </w:r>
          </w:p>
        </w:tc>
        <w:tc>
          <w:tcPr>
            <w:tcW w:w="3875" w:type="dxa"/>
          </w:tcPr>
          <w:p w14:paraId="5D83477A" w14:textId="77777777" w:rsidR="00F40E20" w:rsidRPr="001F23FC" w:rsidRDefault="00F40E20" w:rsidP="00F40E20">
            <w:pPr>
              <w:pStyle w:val="TAL"/>
              <w:rPr>
                <w:rFonts w:cs="v4.2.0"/>
                <w:u w:val="single"/>
              </w:rPr>
            </w:pPr>
            <w:r w:rsidRPr="001F23FC">
              <w:rPr>
                <w:rFonts w:cs="v4.2.0"/>
                <w:u w:val="single"/>
              </w:rPr>
              <w:t>Intra-band contiguous CA</w:t>
            </w:r>
          </w:p>
          <w:p w14:paraId="1059F8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6AF5B43"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04CF7E6" w14:textId="77777777" w:rsidR="00F40E20" w:rsidRPr="001F23FC" w:rsidRDefault="00F40E20" w:rsidP="00F40E20">
            <w:pPr>
              <w:pStyle w:val="TAL"/>
              <w:rPr>
                <w:rFonts w:cs="v4.2.0"/>
              </w:rPr>
            </w:pPr>
          </w:p>
          <w:p w14:paraId="53CF153C" w14:textId="77777777" w:rsidR="00F40E20" w:rsidRPr="001F23FC" w:rsidRDefault="00F40E20" w:rsidP="00F40E20">
            <w:pPr>
              <w:pStyle w:val="TAL"/>
              <w:rPr>
                <w:rFonts w:cs="v4.2.0"/>
              </w:rPr>
            </w:pPr>
          </w:p>
          <w:p w14:paraId="4A6E812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5E8826" w14:textId="77777777" w:rsidR="00F40E20" w:rsidRPr="001F23FC" w:rsidRDefault="00F40E20" w:rsidP="00F40E20">
            <w:pPr>
              <w:pStyle w:val="TAL"/>
              <w:rPr>
                <w:rFonts w:cs="v4.2.0"/>
              </w:rPr>
            </w:pPr>
            <w:r w:rsidRPr="001F23FC">
              <w:rPr>
                <w:rFonts w:cs="v4.2.0"/>
              </w:rPr>
              <w:t>TBD</w:t>
            </w:r>
          </w:p>
          <w:p w14:paraId="2199C364" w14:textId="77777777" w:rsidR="00F40E20" w:rsidRPr="001F23FC" w:rsidRDefault="00F40E20" w:rsidP="00F40E20">
            <w:pPr>
              <w:pStyle w:val="TAL"/>
              <w:rPr>
                <w:rFonts w:cs="v4.2.0"/>
              </w:rPr>
            </w:pPr>
          </w:p>
          <w:p w14:paraId="22E9A5E7" w14:textId="77777777" w:rsidR="00F40E20" w:rsidRPr="001F23FC" w:rsidRDefault="00F40E20" w:rsidP="00F40E20">
            <w:pPr>
              <w:pStyle w:val="TAL"/>
              <w:rPr>
                <w:rFonts w:cs="v4.2.0"/>
                <w:u w:val="single"/>
              </w:rPr>
            </w:pPr>
            <w:r w:rsidRPr="001F23FC">
              <w:rPr>
                <w:rFonts w:cs="v4.2.0"/>
                <w:u w:val="single"/>
              </w:rPr>
              <w:t>Intra-band non-contiguous, Inter-band CA</w:t>
            </w:r>
          </w:p>
          <w:p w14:paraId="506A6BB9" w14:textId="788E48D6" w:rsidR="00F40E20" w:rsidRPr="001F23FC" w:rsidRDefault="00F40E20" w:rsidP="00F40E20">
            <w:pPr>
              <w:pStyle w:val="TAL"/>
              <w:rPr>
                <w:rFonts w:cs="v4.2.0"/>
                <w:u w:val="single"/>
              </w:rPr>
            </w:pPr>
            <w:r w:rsidRPr="001F23FC">
              <w:rPr>
                <w:rFonts w:cs="v4.2.0"/>
              </w:rPr>
              <w:t>TBD</w:t>
            </w:r>
          </w:p>
        </w:tc>
        <w:tc>
          <w:tcPr>
            <w:tcW w:w="3247" w:type="dxa"/>
          </w:tcPr>
          <w:p w14:paraId="1DB37652" w14:textId="77777777" w:rsidR="00F40E20" w:rsidRPr="001F23FC" w:rsidRDefault="00F40E20" w:rsidP="00F40E20">
            <w:pPr>
              <w:pStyle w:val="TAL"/>
            </w:pPr>
          </w:p>
        </w:tc>
      </w:tr>
      <w:tr w:rsidR="00F40E20" w:rsidRPr="001F23FC" w14:paraId="3E8F8C5F" w14:textId="77777777" w:rsidTr="00E067D3">
        <w:trPr>
          <w:jc w:val="center"/>
        </w:trPr>
        <w:tc>
          <w:tcPr>
            <w:tcW w:w="2587" w:type="dxa"/>
          </w:tcPr>
          <w:p w14:paraId="203D262D" w14:textId="058D233F" w:rsidR="00F40E20" w:rsidRPr="001F23FC" w:rsidRDefault="00F40E20" w:rsidP="00F40E20">
            <w:pPr>
              <w:pStyle w:val="TAL"/>
              <w:rPr>
                <w:rFonts w:cs="v4.2.0"/>
              </w:rPr>
            </w:pPr>
            <w:r w:rsidRPr="001F23FC">
              <w:rPr>
                <w:rFonts w:cs="v4.2.0"/>
              </w:rPr>
              <w:t>6.3A.4.4.4 Aggregate power tolerance for CA (5UL CA)</w:t>
            </w:r>
          </w:p>
        </w:tc>
        <w:tc>
          <w:tcPr>
            <w:tcW w:w="3875" w:type="dxa"/>
          </w:tcPr>
          <w:p w14:paraId="128DD1C6" w14:textId="77777777" w:rsidR="00F40E20" w:rsidRPr="001F23FC" w:rsidRDefault="00F40E20" w:rsidP="00F40E20">
            <w:pPr>
              <w:pStyle w:val="TAL"/>
              <w:rPr>
                <w:rFonts w:cs="v4.2.0"/>
                <w:u w:val="single"/>
              </w:rPr>
            </w:pPr>
            <w:r w:rsidRPr="001F23FC">
              <w:rPr>
                <w:rFonts w:cs="v4.2.0"/>
                <w:u w:val="single"/>
              </w:rPr>
              <w:t>Intra-band contiguous CA</w:t>
            </w:r>
          </w:p>
          <w:p w14:paraId="64EE5E18" w14:textId="65B56102" w:rsidR="00F40E20" w:rsidRPr="001F23FC" w:rsidRDefault="00F40E20" w:rsidP="00F40E20">
            <w:pPr>
              <w:pStyle w:val="TAL"/>
              <w:rPr>
                <w:rFonts w:cs="v4.2.0"/>
                <w:u w:val="single"/>
              </w:rPr>
            </w:pPr>
            <w:r w:rsidRPr="001F23FC">
              <w:rPr>
                <w:rFonts w:cs="v4.2.0"/>
              </w:rPr>
              <w:t>TBD</w:t>
            </w:r>
          </w:p>
        </w:tc>
        <w:tc>
          <w:tcPr>
            <w:tcW w:w="3247" w:type="dxa"/>
          </w:tcPr>
          <w:p w14:paraId="279C9F14" w14:textId="77777777" w:rsidR="00F40E20" w:rsidRPr="001F23FC" w:rsidRDefault="00F40E20" w:rsidP="00F40E20">
            <w:pPr>
              <w:pStyle w:val="TAL"/>
            </w:pPr>
          </w:p>
        </w:tc>
      </w:tr>
      <w:tr w:rsidR="00F40E20" w:rsidRPr="001F23FC" w14:paraId="410BB9D2" w14:textId="77777777" w:rsidTr="00E067D3">
        <w:trPr>
          <w:jc w:val="center"/>
        </w:trPr>
        <w:tc>
          <w:tcPr>
            <w:tcW w:w="2587" w:type="dxa"/>
          </w:tcPr>
          <w:p w14:paraId="1C2D9592" w14:textId="7A577FE3" w:rsidR="00F40E20" w:rsidRPr="001F23FC" w:rsidRDefault="00F40E20" w:rsidP="00F40E20">
            <w:pPr>
              <w:pStyle w:val="TAL"/>
              <w:rPr>
                <w:rFonts w:cs="v4.2.0"/>
              </w:rPr>
            </w:pPr>
            <w:r w:rsidRPr="001F23FC">
              <w:rPr>
                <w:rFonts w:cs="v4.2.0"/>
              </w:rPr>
              <w:t>6.3A.4.4.5 Aggregate power tolerance for CA (6UL CA)</w:t>
            </w:r>
          </w:p>
        </w:tc>
        <w:tc>
          <w:tcPr>
            <w:tcW w:w="3875" w:type="dxa"/>
          </w:tcPr>
          <w:p w14:paraId="09D21277" w14:textId="77777777" w:rsidR="00F40E20" w:rsidRPr="001F23FC" w:rsidRDefault="00F40E20" w:rsidP="00F40E20">
            <w:pPr>
              <w:pStyle w:val="TAL"/>
              <w:rPr>
                <w:rFonts w:cs="v4.2.0"/>
                <w:u w:val="single"/>
              </w:rPr>
            </w:pPr>
            <w:r w:rsidRPr="001F23FC">
              <w:rPr>
                <w:rFonts w:cs="v4.2.0"/>
                <w:u w:val="single"/>
              </w:rPr>
              <w:t>Intra-band contiguous CA</w:t>
            </w:r>
          </w:p>
          <w:p w14:paraId="1BCFC720" w14:textId="5B1B2164" w:rsidR="00F40E20" w:rsidRPr="001F23FC" w:rsidRDefault="00F40E20" w:rsidP="00F40E20">
            <w:pPr>
              <w:pStyle w:val="TAL"/>
              <w:rPr>
                <w:rFonts w:cs="v4.2.0"/>
                <w:u w:val="single"/>
              </w:rPr>
            </w:pPr>
            <w:r w:rsidRPr="001F23FC">
              <w:rPr>
                <w:rFonts w:cs="v4.2.0"/>
              </w:rPr>
              <w:t>TBD</w:t>
            </w:r>
          </w:p>
        </w:tc>
        <w:tc>
          <w:tcPr>
            <w:tcW w:w="3247" w:type="dxa"/>
          </w:tcPr>
          <w:p w14:paraId="0D16DC3D" w14:textId="77777777" w:rsidR="00F40E20" w:rsidRPr="001F23FC" w:rsidRDefault="00F40E20" w:rsidP="00F40E20">
            <w:pPr>
              <w:pStyle w:val="TAL"/>
            </w:pPr>
          </w:p>
        </w:tc>
      </w:tr>
      <w:tr w:rsidR="00F40E20" w:rsidRPr="001F23FC" w14:paraId="29718718" w14:textId="77777777" w:rsidTr="00E067D3">
        <w:trPr>
          <w:jc w:val="center"/>
        </w:trPr>
        <w:tc>
          <w:tcPr>
            <w:tcW w:w="2587" w:type="dxa"/>
          </w:tcPr>
          <w:p w14:paraId="5F985CBD" w14:textId="3ADCE214" w:rsidR="00F40E20" w:rsidRPr="001F23FC" w:rsidRDefault="00F40E20" w:rsidP="00F40E20">
            <w:pPr>
              <w:pStyle w:val="TAL"/>
              <w:rPr>
                <w:rFonts w:cs="v4.2.0"/>
              </w:rPr>
            </w:pPr>
            <w:r w:rsidRPr="001F23FC">
              <w:rPr>
                <w:rFonts w:cs="v4.2.0"/>
              </w:rPr>
              <w:t>6.3A.4.4.6 Aggregate power tolerance for CA (7UL CA)</w:t>
            </w:r>
          </w:p>
        </w:tc>
        <w:tc>
          <w:tcPr>
            <w:tcW w:w="3875" w:type="dxa"/>
          </w:tcPr>
          <w:p w14:paraId="46D9F08F" w14:textId="77777777" w:rsidR="00F40E20" w:rsidRPr="001F23FC" w:rsidRDefault="00F40E20" w:rsidP="00F40E20">
            <w:pPr>
              <w:pStyle w:val="TAL"/>
              <w:rPr>
                <w:rFonts w:cs="v4.2.0"/>
                <w:u w:val="single"/>
              </w:rPr>
            </w:pPr>
            <w:r w:rsidRPr="001F23FC">
              <w:rPr>
                <w:rFonts w:cs="v4.2.0"/>
                <w:u w:val="single"/>
              </w:rPr>
              <w:t>Intra-band contiguous CA</w:t>
            </w:r>
          </w:p>
          <w:p w14:paraId="732AA0F7" w14:textId="31EE68E1" w:rsidR="00F40E20" w:rsidRPr="001F23FC" w:rsidRDefault="00F40E20" w:rsidP="00F40E20">
            <w:pPr>
              <w:pStyle w:val="TAL"/>
              <w:rPr>
                <w:rFonts w:cs="v4.2.0"/>
                <w:u w:val="single"/>
              </w:rPr>
            </w:pPr>
            <w:r w:rsidRPr="001F23FC">
              <w:rPr>
                <w:rFonts w:cs="v4.2.0"/>
              </w:rPr>
              <w:t>TBD</w:t>
            </w:r>
          </w:p>
        </w:tc>
        <w:tc>
          <w:tcPr>
            <w:tcW w:w="3247" w:type="dxa"/>
          </w:tcPr>
          <w:p w14:paraId="456E098F" w14:textId="77777777" w:rsidR="00F40E20" w:rsidRPr="001F23FC" w:rsidRDefault="00F40E20" w:rsidP="00F40E20">
            <w:pPr>
              <w:pStyle w:val="TAL"/>
            </w:pPr>
          </w:p>
        </w:tc>
      </w:tr>
      <w:tr w:rsidR="00F40E20" w:rsidRPr="001F23FC" w14:paraId="283EA749" w14:textId="77777777" w:rsidTr="00E067D3">
        <w:trPr>
          <w:jc w:val="center"/>
        </w:trPr>
        <w:tc>
          <w:tcPr>
            <w:tcW w:w="2587" w:type="dxa"/>
          </w:tcPr>
          <w:p w14:paraId="280E32F3" w14:textId="223A4BCB" w:rsidR="00F40E20" w:rsidRPr="001F23FC" w:rsidRDefault="00F40E20" w:rsidP="00F40E20">
            <w:pPr>
              <w:pStyle w:val="TAL"/>
              <w:rPr>
                <w:rFonts w:cs="v4.2.0"/>
              </w:rPr>
            </w:pPr>
            <w:r w:rsidRPr="001F23FC">
              <w:rPr>
                <w:rFonts w:cs="v4.2.0"/>
              </w:rPr>
              <w:t>6.3A.4.4.7 Aggregate power tolerance for CA (8UL CA)</w:t>
            </w:r>
          </w:p>
        </w:tc>
        <w:tc>
          <w:tcPr>
            <w:tcW w:w="3875" w:type="dxa"/>
          </w:tcPr>
          <w:p w14:paraId="317A6C3C" w14:textId="77777777" w:rsidR="00F40E20" w:rsidRPr="001F23FC" w:rsidRDefault="00F40E20" w:rsidP="00F40E20">
            <w:pPr>
              <w:pStyle w:val="TAL"/>
              <w:rPr>
                <w:rFonts w:cs="v4.2.0"/>
                <w:u w:val="single"/>
              </w:rPr>
            </w:pPr>
            <w:r w:rsidRPr="001F23FC">
              <w:rPr>
                <w:rFonts w:cs="v4.2.0"/>
                <w:u w:val="single"/>
              </w:rPr>
              <w:t>Intra-band contiguous CA</w:t>
            </w:r>
          </w:p>
          <w:p w14:paraId="43C5680C" w14:textId="40970A32" w:rsidR="00F40E20" w:rsidRPr="001F23FC" w:rsidRDefault="00F40E20" w:rsidP="00F40E20">
            <w:pPr>
              <w:pStyle w:val="TAL"/>
              <w:rPr>
                <w:rFonts w:cs="v4.2.0"/>
                <w:u w:val="single"/>
              </w:rPr>
            </w:pPr>
            <w:r w:rsidRPr="001F23FC">
              <w:rPr>
                <w:rFonts w:cs="v4.2.0"/>
              </w:rPr>
              <w:t>TBD</w:t>
            </w:r>
          </w:p>
        </w:tc>
        <w:tc>
          <w:tcPr>
            <w:tcW w:w="3247" w:type="dxa"/>
          </w:tcPr>
          <w:p w14:paraId="0735710D" w14:textId="77777777" w:rsidR="00F40E20" w:rsidRPr="001F23FC" w:rsidRDefault="00F40E20" w:rsidP="00F40E20">
            <w:pPr>
              <w:pStyle w:val="TAL"/>
            </w:pPr>
          </w:p>
        </w:tc>
      </w:tr>
      <w:tr w:rsidR="00F40E20" w:rsidRPr="001F23FC" w14:paraId="0F6ABF20" w14:textId="77777777" w:rsidTr="00E067D3">
        <w:trPr>
          <w:jc w:val="center"/>
        </w:trPr>
        <w:tc>
          <w:tcPr>
            <w:tcW w:w="2587" w:type="dxa"/>
          </w:tcPr>
          <w:p w14:paraId="4F6DD944" w14:textId="63E451F3" w:rsidR="00F40E20" w:rsidRPr="001F23FC" w:rsidRDefault="00F40E20" w:rsidP="00F40E20">
            <w:pPr>
              <w:pStyle w:val="TAL"/>
              <w:rPr>
                <w:rFonts w:cs="v4.2.0"/>
              </w:rPr>
            </w:pPr>
            <w:r w:rsidRPr="001F23FC">
              <w:rPr>
                <w:rFonts w:cs="v4.2.0"/>
              </w:rPr>
              <w:t>6.3D.1 Minimum output power for UL MIMO</w:t>
            </w:r>
          </w:p>
        </w:tc>
        <w:tc>
          <w:tcPr>
            <w:tcW w:w="3875" w:type="dxa"/>
          </w:tcPr>
          <w:p w14:paraId="4928BADB" w14:textId="5964A954" w:rsidR="00F40E20" w:rsidRPr="001F23FC" w:rsidRDefault="00F40E20" w:rsidP="00F40E20">
            <w:pPr>
              <w:pStyle w:val="TAL"/>
            </w:pPr>
            <w:r w:rsidRPr="001F23FC">
              <w:t>PC3:</w:t>
            </w:r>
          </w:p>
          <w:p w14:paraId="3A954CC2" w14:textId="77777777" w:rsidR="00F40E20" w:rsidRPr="001F23FC" w:rsidRDefault="00F40E20" w:rsidP="00F40E20">
            <w:pPr>
              <w:pStyle w:val="TAL"/>
            </w:pPr>
            <w:r w:rsidRPr="001F23FC">
              <w:t>Minimum EIRP</w:t>
            </w:r>
          </w:p>
          <w:p w14:paraId="0CAE8938" w14:textId="77777777" w:rsidR="00F40E20" w:rsidRPr="001F23FC" w:rsidRDefault="00F40E20" w:rsidP="00F40E20">
            <w:pPr>
              <w:pStyle w:val="TAL"/>
            </w:pPr>
            <w:r w:rsidRPr="001F23FC">
              <w:t>IFF (Max Device size</w:t>
            </w:r>
            <w:r w:rsidRPr="001F23FC">
              <w:rPr>
                <w:b/>
              </w:rPr>
              <w:t xml:space="preserve"> </w:t>
            </w:r>
            <w:r w:rsidRPr="001F23FC">
              <w:t>≤ 30 cm)</w:t>
            </w:r>
          </w:p>
          <w:p w14:paraId="1ED2DB8C" w14:textId="77777777" w:rsidR="00F40E20" w:rsidRPr="001F23FC" w:rsidRDefault="00F40E20" w:rsidP="00F40E20">
            <w:pPr>
              <w:pStyle w:val="TAL"/>
            </w:pPr>
            <w:r w:rsidRPr="001F23FC">
              <w:t>NTC</w:t>
            </w:r>
          </w:p>
          <w:p w14:paraId="1A3D5829" w14:textId="77777777" w:rsidR="00F40E20" w:rsidRPr="001F23FC" w:rsidRDefault="00F40E20" w:rsidP="00F40E20">
            <w:pPr>
              <w:pStyle w:val="TAL"/>
            </w:pPr>
            <w:r w:rsidRPr="001F23FC">
              <w:t>3.80 dB (FR2a 50 MHz)</w:t>
            </w:r>
          </w:p>
          <w:p w14:paraId="3E6BEF9E" w14:textId="77777777" w:rsidR="00F40E20" w:rsidRPr="001F23FC" w:rsidRDefault="00F40E20" w:rsidP="00F40E20">
            <w:pPr>
              <w:pStyle w:val="TAL"/>
            </w:pPr>
            <w:r w:rsidRPr="001F23FC">
              <w:t>4.21 dB (FR2a 100 MHz)</w:t>
            </w:r>
          </w:p>
          <w:p w14:paraId="4DD44841" w14:textId="77777777" w:rsidR="00F40E20" w:rsidRPr="001F23FC" w:rsidRDefault="00F40E20" w:rsidP="00F40E20">
            <w:pPr>
              <w:pStyle w:val="TAL"/>
            </w:pPr>
            <w:r w:rsidRPr="001F23FC">
              <w:t>2.52 dB (FR2a 200 MHz)</w:t>
            </w:r>
          </w:p>
          <w:p w14:paraId="63E4C6DE" w14:textId="77777777" w:rsidR="00F40E20" w:rsidRPr="001F23FC" w:rsidRDefault="00F40E20" w:rsidP="00F40E20">
            <w:pPr>
              <w:pStyle w:val="TAL"/>
            </w:pPr>
            <w:r w:rsidRPr="001F23FC">
              <w:t>0.67 dB (FR2a 400 MHz)</w:t>
            </w:r>
          </w:p>
          <w:p w14:paraId="5AAE2A02" w14:textId="77777777" w:rsidR="00F40E20" w:rsidRPr="001F23FC" w:rsidRDefault="00F40E20" w:rsidP="00F40E20">
            <w:pPr>
              <w:pStyle w:val="TAL"/>
            </w:pPr>
          </w:p>
          <w:p w14:paraId="668E7620" w14:textId="77777777" w:rsidR="00F40E20" w:rsidRPr="001F23FC" w:rsidRDefault="00F40E20" w:rsidP="00F40E20">
            <w:pPr>
              <w:pStyle w:val="TAL"/>
            </w:pPr>
            <w:r w:rsidRPr="001F23FC">
              <w:t>3.17 dB (FR2b 50 MHz)</w:t>
            </w:r>
          </w:p>
          <w:p w14:paraId="02569CF2" w14:textId="55DD25AA" w:rsidR="00F40E20" w:rsidRPr="001F23FC" w:rsidRDefault="00F40E20" w:rsidP="00F40E20">
            <w:pPr>
              <w:pStyle w:val="TAL"/>
            </w:pPr>
            <w:r w:rsidRPr="001F23FC">
              <w:t>1.17 dB (FR2b 100 MHz)</w:t>
            </w:r>
          </w:p>
          <w:p w14:paraId="4FCF91EE" w14:textId="77777777" w:rsidR="00F40E20" w:rsidRPr="001F23FC" w:rsidRDefault="00F40E20" w:rsidP="00F40E20">
            <w:pPr>
              <w:pStyle w:val="TAL"/>
            </w:pPr>
            <w:r w:rsidRPr="001F23FC">
              <w:t>0 dB (FR2b 200 MHz)</w:t>
            </w:r>
          </w:p>
          <w:p w14:paraId="691E4322" w14:textId="77777777" w:rsidR="00F40E20" w:rsidRPr="001F23FC" w:rsidRDefault="00F40E20" w:rsidP="00F40E20">
            <w:pPr>
              <w:pStyle w:val="TAL"/>
            </w:pPr>
            <w:r w:rsidRPr="001F23FC">
              <w:t>0 dB (FR2b 400 MHz)</w:t>
            </w:r>
          </w:p>
          <w:p w14:paraId="490260DE" w14:textId="77777777" w:rsidR="00F40E20" w:rsidRPr="001F23FC" w:rsidRDefault="00F40E20" w:rsidP="00F40E20">
            <w:pPr>
              <w:pStyle w:val="TAL"/>
            </w:pPr>
          </w:p>
          <w:p w14:paraId="7B4B059A" w14:textId="77777777" w:rsidR="00F40E20" w:rsidRPr="001F23FC" w:rsidRDefault="00F40E20" w:rsidP="00F40E20">
            <w:pPr>
              <w:pStyle w:val="TAL"/>
            </w:pPr>
            <w:r w:rsidRPr="001F23FC">
              <w:t>TBD (FR2c)</w:t>
            </w:r>
          </w:p>
          <w:p w14:paraId="0822E6CD" w14:textId="77777777" w:rsidR="00F40E20" w:rsidRPr="001F23FC" w:rsidRDefault="00F40E20" w:rsidP="00F40E20">
            <w:pPr>
              <w:pStyle w:val="TAL"/>
              <w:rPr>
                <w:rFonts w:cs="v4.2.0"/>
              </w:rPr>
            </w:pPr>
          </w:p>
          <w:p w14:paraId="3DFCF1B5" w14:textId="77777777" w:rsidR="00F40E20" w:rsidRPr="001F23FC" w:rsidRDefault="00F40E20" w:rsidP="00F40E20">
            <w:pPr>
              <w:pStyle w:val="TAL"/>
              <w:rPr>
                <w:rFonts w:cs="v4.2.0"/>
              </w:rPr>
            </w:pPr>
          </w:p>
          <w:p w14:paraId="2BD17F2D" w14:textId="77777777" w:rsidR="00F40E20" w:rsidRPr="001F23FC" w:rsidRDefault="00F40E20" w:rsidP="00F40E20">
            <w:pPr>
              <w:pStyle w:val="TAL"/>
              <w:rPr>
                <w:rFonts w:cs="v4.2.0"/>
              </w:rPr>
            </w:pPr>
          </w:p>
          <w:p w14:paraId="75E79322" w14:textId="0E8E99B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50046E1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5007A8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0E69E89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00C7D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4A472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27E51D01" w14:textId="77777777" w:rsidR="00F40E20" w:rsidRPr="001F23FC" w:rsidRDefault="00F40E20" w:rsidP="00F40E20">
            <w:pPr>
              <w:keepNext/>
              <w:keepLines/>
              <w:spacing w:after="0"/>
              <w:ind w:left="284"/>
              <w:rPr>
                <w:rFonts w:ascii="Arial" w:hAnsi="Arial" w:cs="Arial"/>
                <w:bCs/>
                <w:sz w:val="18"/>
                <w:szCs w:val="18"/>
              </w:rPr>
            </w:pPr>
          </w:p>
          <w:p w14:paraId="1F08B3B2" w14:textId="77777777" w:rsidR="00F40E20" w:rsidRPr="001F23FC" w:rsidRDefault="00F40E20" w:rsidP="00F40E20">
            <w:pPr>
              <w:pStyle w:val="TAL"/>
              <w:rPr>
                <w:rFonts w:cs="v4.2.0"/>
              </w:rPr>
            </w:pPr>
          </w:p>
          <w:p w14:paraId="2BE27F0B" w14:textId="77777777" w:rsidR="00F40E20" w:rsidRPr="001F23FC" w:rsidRDefault="00F40E20" w:rsidP="00F40E20">
            <w:pPr>
              <w:pStyle w:val="TAL"/>
              <w:rPr>
                <w:rFonts w:cs="v4.2.0"/>
              </w:rPr>
            </w:pPr>
          </w:p>
          <w:p w14:paraId="2B30987F" w14:textId="77777777" w:rsidR="00F40E20" w:rsidRPr="001F23FC" w:rsidRDefault="00F40E20" w:rsidP="00F40E20">
            <w:pPr>
              <w:pStyle w:val="TAL"/>
              <w:rPr>
                <w:rFonts w:cs="v4.2.0"/>
              </w:rPr>
            </w:pPr>
          </w:p>
          <w:p w14:paraId="02570F44" w14:textId="77777777" w:rsidR="00F40E20" w:rsidRPr="001F23FC" w:rsidRDefault="00F40E20" w:rsidP="00F40E20">
            <w:pPr>
              <w:pStyle w:val="TAL"/>
              <w:rPr>
                <w:rFonts w:cs="v4.2.0"/>
              </w:rPr>
            </w:pPr>
          </w:p>
          <w:p w14:paraId="60F14FFC" w14:textId="77777777" w:rsidR="00F40E20" w:rsidRPr="001F23FC" w:rsidRDefault="00F40E20" w:rsidP="00F40E20">
            <w:pPr>
              <w:pStyle w:val="TAL"/>
              <w:rPr>
                <w:rFonts w:cs="v4.2.0"/>
              </w:rPr>
            </w:pPr>
          </w:p>
          <w:p w14:paraId="24965DCD" w14:textId="77777777" w:rsidR="00F40E20" w:rsidRPr="001F23FC" w:rsidRDefault="00F40E20" w:rsidP="00F40E20">
            <w:pPr>
              <w:pStyle w:val="TAL"/>
              <w:rPr>
                <w:rFonts w:cs="v4.2.0"/>
              </w:rPr>
            </w:pPr>
            <w:r w:rsidRPr="001F23FC">
              <w:rPr>
                <w:rFonts w:cs="v4.2.0"/>
              </w:rPr>
              <w:t>PC5:</w:t>
            </w:r>
          </w:p>
          <w:p w14:paraId="3799577E" w14:textId="7D77F1DC" w:rsidR="00F40E20" w:rsidRPr="001F23FC" w:rsidRDefault="00F40E20" w:rsidP="00F40E20">
            <w:pPr>
              <w:pStyle w:val="TAL"/>
              <w:rPr>
                <w:rFonts w:cs="v4.2.0"/>
              </w:rPr>
            </w:pPr>
            <w:r w:rsidRPr="001F23FC">
              <w:rPr>
                <w:rFonts w:cs="v4.2.0"/>
              </w:rPr>
              <w:t>Same as 6.3.1 for PC5 in NTC</w:t>
            </w:r>
          </w:p>
          <w:p w14:paraId="10BE4455" w14:textId="77777777" w:rsidR="00F40E20" w:rsidRPr="001F23FC" w:rsidRDefault="00F40E20" w:rsidP="00F40E20">
            <w:pPr>
              <w:pStyle w:val="TAL"/>
              <w:rPr>
                <w:rFonts w:cs="v4.2.0"/>
              </w:rPr>
            </w:pPr>
          </w:p>
          <w:p w14:paraId="6E503643" w14:textId="77777777" w:rsidR="00F40E20" w:rsidRPr="001F23FC" w:rsidRDefault="00F40E20" w:rsidP="00F40E20">
            <w:pPr>
              <w:pStyle w:val="TAL"/>
              <w:rPr>
                <w:rFonts w:cs="v4.2.0"/>
              </w:rPr>
            </w:pPr>
            <w:r w:rsidRPr="001F23FC">
              <w:rPr>
                <w:rFonts w:cs="v4.2.0"/>
              </w:rPr>
              <w:t>Other PCs:</w:t>
            </w:r>
          </w:p>
          <w:p w14:paraId="4434E443" w14:textId="163E89D3" w:rsidR="00F40E20" w:rsidRPr="001F23FC" w:rsidRDefault="00F40E20" w:rsidP="00F40E20">
            <w:pPr>
              <w:pStyle w:val="TAL"/>
              <w:rPr>
                <w:rFonts w:cs="v4.2.0"/>
              </w:rPr>
            </w:pPr>
            <w:r w:rsidRPr="001F23FC">
              <w:rPr>
                <w:rFonts w:cs="v4.2.0"/>
              </w:rPr>
              <w:t>FFS</w:t>
            </w:r>
          </w:p>
        </w:tc>
        <w:tc>
          <w:tcPr>
            <w:tcW w:w="3247" w:type="dxa"/>
          </w:tcPr>
          <w:p w14:paraId="783A2343" w14:textId="77777777" w:rsidR="00F40E20" w:rsidRPr="001F23FC" w:rsidRDefault="00F40E20" w:rsidP="00F40E20">
            <w:pPr>
              <w:keepNext/>
              <w:keepLines/>
              <w:spacing w:after="0"/>
              <w:rPr>
                <w:rFonts w:ascii="Arial" w:hAnsi="Arial"/>
                <w:sz w:val="18"/>
              </w:rPr>
            </w:pPr>
            <w:r w:rsidRPr="001F23FC">
              <w:rPr>
                <w:rFonts w:ascii="Arial" w:hAnsi="Arial"/>
                <w:sz w:val="18"/>
              </w:rPr>
              <w:t>Minimum EIRP</w:t>
            </w:r>
          </w:p>
          <w:p w14:paraId="6967C9B5"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4DB21512"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proofErr w:type="spellStart"/>
            <w:r w:rsidRPr="001F23FC">
              <w:rPr>
                <w:rFonts w:ascii="Arial" w:hAnsi="Arial" w:cs="Arial"/>
                <w:sz w:val="18"/>
                <w:szCs w:val="18"/>
              </w:rPr>
              <w:t>ΔSNR</w:t>
            </w:r>
            <w:r w:rsidRPr="001F23FC">
              <w:rPr>
                <w:rFonts w:ascii="Arial" w:hAnsi="Arial" w:cs="Arial"/>
                <w:sz w:val="18"/>
                <w:szCs w:val="18"/>
                <w:vertAlign w:val="subscript"/>
              </w:rPr>
              <w:t>mr</w:t>
            </w:r>
            <w:proofErr w:type="spellEnd"/>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43DF3818" w14:textId="77777777" w:rsidR="00F40E20" w:rsidRPr="001F23FC" w:rsidRDefault="00F40E20" w:rsidP="00F40E20">
            <w:pPr>
              <w:pStyle w:val="TAL"/>
            </w:pPr>
          </w:p>
          <w:p w14:paraId="6577C16A" w14:textId="177C4CB2"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.3D.1.5)</w:t>
            </w:r>
          </w:p>
          <w:p w14:paraId="3E43F166" w14:textId="77777777" w:rsidR="00F40E20" w:rsidRPr="001F23FC" w:rsidRDefault="00F40E20" w:rsidP="00F40E20">
            <w:pPr>
              <w:pStyle w:val="TAL"/>
            </w:pPr>
          </w:p>
          <w:p w14:paraId="4F90B37D" w14:textId="77777777"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at minimum requirement level (-10 dBm for PC3</w:t>
            </w:r>
          </w:p>
          <w:p w14:paraId="7D42AFA7" w14:textId="77777777" w:rsidR="00F40E20" w:rsidRPr="001F23FC" w:rsidRDefault="00F40E20" w:rsidP="00F40E20">
            <w:pPr>
              <w:pStyle w:val="TAL"/>
            </w:pPr>
          </w:p>
          <w:p w14:paraId="0259936E"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PC3:</w:t>
            </w:r>
          </w:p>
          <w:p w14:paraId="41799CE1" w14:textId="77777777" w:rsidR="00F40E20" w:rsidRPr="001F23FC" w:rsidRDefault="00F40E20" w:rsidP="00F40E20">
            <w:pPr>
              <w:pStyle w:val="TAL"/>
            </w:pPr>
            <w:r w:rsidRPr="001F23FC">
              <w:t xml:space="preserve">FR2a 50 MHz:   </w:t>
            </w:r>
            <w:proofErr w:type="spellStart"/>
            <w:r w:rsidRPr="001F23FC">
              <w:rPr>
                <w:rFonts w:cs="Arial"/>
              </w:rPr>
              <w:t>Δ</w:t>
            </w:r>
            <w:r w:rsidRPr="001F23FC">
              <w:t>SNR</w:t>
            </w:r>
            <w:r w:rsidRPr="001F23FC">
              <w:rPr>
                <w:vertAlign w:val="subscript"/>
              </w:rPr>
              <w:t>mr</w:t>
            </w:r>
            <w:proofErr w:type="spellEnd"/>
            <w:r w:rsidRPr="001F23FC">
              <w:t xml:space="preserve"> = 0.45 dB</w:t>
            </w:r>
          </w:p>
          <w:p w14:paraId="71844D3D" w14:textId="77777777" w:rsidR="00F40E20" w:rsidRPr="001F23FC" w:rsidRDefault="00F40E20" w:rsidP="00F40E20">
            <w:pPr>
              <w:pStyle w:val="TAL"/>
            </w:pPr>
            <w:r w:rsidRPr="001F23FC">
              <w:t xml:space="preserve">FR2a 100 MHz: </w:t>
            </w:r>
            <w:proofErr w:type="spellStart"/>
            <w:r w:rsidRPr="001F23FC">
              <w:rPr>
                <w:rFonts w:cs="Arial"/>
              </w:rPr>
              <w:t>Δ</w:t>
            </w:r>
            <w:r w:rsidRPr="001F23FC">
              <w:t>SNR</w:t>
            </w:r>
            <w:r w:rsidRPr="001F23FC">
              <w:rPr>
                <w:vertAlign w:val="subscript"/>
              </w:rPr>
              <w:t>mr</w:t>
            </w:r>
            <w:proofErr w:type="spellEnd"/>
            <w:r w:rsidRPr="001F23FC">
              <w:t xml:space="preserve"> = 0.86 dB</w:t>
            </w:r>
          </w:p>
          <w:p w14:paraId="7B940468" w14:textId="77777777" w:rsidR="00F40E20" w:rsidRPr="001F23FC" w:rsidRDefault="00F40E20" w:rsidP="00F40E20">
            <w:pPr>
              <w:pStyle w:val="TAL"/>
            </w:pPr>
            <w:r w:rsidRPr="001F23FC">
              <w:t xml:space="preserve">FR2a 200 MHz: </w:t>
            </w:r>
            <w:proofErr w:type="spellStart"/>
            <w:r w:rsidRPr="001F23FC">
              <w:rPr>
                <w:rFonts w:cs="Arial"/>
              </w:rPr>
              <w:t>Δ</w:t>
            </w:r>
            <w:r w:rsidRPr="001F23FC">
              <w:t>SNR</w:t>
            </w:r>
            <w:r w:rsidRPr="001F23FC">
              <w:rPr>
                <w:vertAlign w:val="subscript"/>
              </w:rPr>
              <w:t>mr</w:t>
            </w:r>
            <w:proofErr w:type="spellEnd"/>
            <w:r w:rsidRPr="001F23FC">
              <w:t xml:space="preserve"> = 1.57 dB</w:t>
            </w:r>
          </w:p>
          <w:p w14:paraId="787A15AB" w14:textId="77777777" w:rsidR="00F40E20" w:rsidRPr="001F23FC" w:rsidRDefault="00F40E20" w:rsidP="00F40E20">
            <w:pPr>
              <w:pStyle w:val="TAL"/>
            </w:pPr>
            <w:r w:rsidRPr="001F23FC">
              <w:t xml:space="preserve">FR2a 400 MHz: </w:t>
            </w:r>
            <w:proofErr w:type="spellStart"/>
            <w:r w:rsidRPr="001F23FC">
              <w:rPr>
                <w:rFonts w:cs="Arial"/>
              </w:rPr>
              <w:t>Δ</w:t>
            </w:r>
            <w:r w:rsidRPr="001F23FC">
              <w:t>SNR</w:t>
            </w:r>
            <w:r w:rsidRPr="001F23FC">
              <w:rPr>
                <w:vertAlign w:val="subscript"/>
              </w:rPr>
              <w:t>mr</w:t>
            </w:r>
            <w:proofErr w:type="spellEnd"/>
            <w:r w:rsidRPr="001F23FC">
              <w:t xml:space="preserve"> = 2.72 dB</w:t>
            </w:r>
          </w:p>
          <w:p w14:paraId="7E9E461E" w14:textId="77777777" w:rsidR="00F40E20" w:rsidRPr="001F23FC" w:rsidRDefault="00F40E20" w:rsidP="00F40E20">
            <w:pPr>
              <w:pStyle w:val="TAL"/>
            </w:pPr>
          </w:p>
          <w:p w14:paraId="18F4D6A0" w14:textId="77777777" w:rsidR="00F40E20" w:rsidRPr="001F23FC" w:rsidRDefault="00F40E20" w:rsidP="00F40E20">
            <w:pPr>
              <w:pStyle w:val="TAL"/>
            </w:pPr>
            <w:r w:rsidRPr="001F23FC">
              <w:t xml:space="preserve">FR2b 50 MHz:   </w:t>
            </w:r>
            <w:proofErr w:type="spellStart"/>
            <w:r w:rsidRPr="001F23FC">
              <w:rPr>
                <w:rFonts w:cs="Arial"/>
              </w:rPr>
              <w:t>Δ</w:t>
            </w:r>
            <w:r w:rsidRPr="001F23FC">
              <w:t>SNR</w:t>
            </w:r>
            <w:r w:rsidRPr="001F23FC">
              <w:rPr>
                <w:vertAlign w:val="subscript"/>
              </w:rPr>
              <w:t>mr</w:t>
            </w:r>
            <w:proofErr w:type="spellEnd"/>
            <w:r w:rsidRPr="001F23FC">
              <w:t xml:space="preserve"> = 1.32 dB</w:t>
            </w:r>
          </w:p>
          <w:p w14:paraId="03DA76FE" w14:textId="77777777" w:rsidR="00F40E20" w:rsidRPr="001F23FC" w:rsidRDefault="00F40E20" w:rsidP="00F40E20">
            <w:pPr>
              <w:pStyle w:val="TAL"/>
            </w:pPr>
            <w:r w:rsidRPr="001F23FC">
              <w:t xml:space="preserve">FR2b 100 MHz: </w:t>
            </w:r>
            <w:proofErr w:type="spellStart"/>
            <w:r w:rsidRPr="001F23FC">
              <w:rPr>
                <w:rFonts w:cs="Arial"/>
              </w:rPr>
              <w:t>Δ</w:t>
            </w:r>
            <w:r w:rsidRPr="001F23FC">
              <w:t>SNR</w:t>
            </w:r>
            <w:r w:rsidRPr="001F23FC">
              <w:rPr>
                <w:vertAlign w:val="subscript"/>
              </w:rPr>
              <w:t>mr</w:t>
            </w:r>
            <w:proofErr w:type="spellEnd"/>
            <w:r w:rsidRPr="001F23FC">
              <w:t xml:space="preserve"> = 2.32 dB</w:t>
            </w:r>
          </w:p>
          <w:p w14:paraId="6F13B0F5" w14:textId="77777777" w:rsidR="00F40E20" w:rsidRPr="001F23FC" w:rsidRDefault="00F40E20" w:rsidP="00F40E20">
            <w:pPr>
              <w:pStyle w:val="TAL"/>
            </w:pPr>
            <w:r w:rsidRPr="001F23FC">
              <w:t xml:space="preserve">FR2b 200 MHz: </w:t>
            </w:r>
            <w:proofErr w:type="spellStart"/>
            <w:r w:rsidRPr="001F23FC">
              <w:rPr>
                <w:rFonts w:cs="Arial"/>
              </w:rPr>
              <w:t>Δ</w:t>
            </w:r>
            <w:r w:rsidRPr="001F23FC">
              <w:t>SNR</w:t>
            </w:r>
            <w:r w:rsidRPr="001F23FC">
              <w:rPr>
                <w:vertAlign w:val="subscript"/>
              </w:rPr>
              <w:t>mr</w:t>
            </w:r>
            <w:proofErr w:type="spellEnd"/>
            <w:r w:rsidRPr="001F23FC">
              <w:t xml:space="preserve"> = 3.82 dB</w:t>
            </w:r>
          </w:p>
          <w:p w14:paraId="6E9B6128" w14:textId="77777777" w:rsidR="00F40E20" w:rsidRPr="001F23FC" w:rsidRDefault="00F40E20" w:rsidP="00F40E20">
            <w:pPr>
              <w:pStyle w:val="TAL"/>
            </w:pPr>
            <w:r w:rsidRPr="001F23FC">
              <w:t xml:space="preserve">FR2b 400 MHz: </w:t>
            </w:r>
            <w:proofErr w:type="spellStart"/>
            <w:r w:rsidRPr="001F23FC">
              <w:rPr>
                <w:rFonts w:cs="Arial"/>
              </w:rPr>
              <w:t>Δ</w:t>
            </w:r>
            <w:r w:rsidRPr="001F23FC">
              <w:t>SNR</w:t>
            </w:r>
            <w:r w:rsidRPr="001F23FC">
              <w:rPr>
                <w:vertAlign w:val="subscript"/>
              </w:rPr>
              <w:t>mr</w:t>
            </w:r>
            <w:proofErr w:type="spellEnd"/>
            <w:r w:rsidRPr="001F23FC">
              <w:t xml:space="preserve"> = 5.82 dB</w:t>
            </w:r>
          </w:p>
          <w:p w14:paraId="59EB3E21" w14:textId="77777777" w:rsidR="00F40E20" w:rsidRPr="001F23FC" w:rsidRDefault="00F40E20" w:rsidP="00F40E20">
            <w:pPr>
              <w:pStyle w:val="TAL"/>
            </w:pPr>
          </w:p>
          <w:p w14:paraId="30BB68E8" w14:textId="77777777" w:rsidR="00F40E20" w:rsidRPr="001F23FC" w:rsidRDefault="00F40E20" w:rsidP="00F40E20">
            <w:pPr>
              <w:pStyle w:val="TAL"/>
            </w:pPr>
            <w:r w:rsidRPr="001F23FC">
              <w:t>PC1</w:t>
            </w:r>
          </w:p>
          <w:p w14:paraId="20B45BDB" w14:textId="77777777" w:rsidR="00F40E20" w:rsidRPr="001F23FC" w:rsidRDefault="00F40E20" w:rsidP="00F40E20">
            <w:pPr>
              <w:pStyle w:val="TAL"/>
            </w:pPr>
            <w:r w:rsidRPr="001F23FC">
              <w:t xml:space="preserve">TT = </w:t>
            </w:r>
            <w:proofErr w:type="spellStart"/>
            <w:r w:rsidRPr="001F23FC">
              <w:rPr>
                <w:rFonts w:cs="Arial"/>
              </w:rPr>
              <w:t>Δ</w:t>
            </w:r>
            <w:r w:rsidRPr="001F23FC">
              <w:t>SNR</w:t>
            </w:r>
            <w:r w:rsidRPr="001F23FC">
              <w:rPr>
                <w:vertAlign w:val="subscript"/>
              </w:rPr>
              <w:t>mr</w:t>
            </w:r>
            <w:proofErr w:type="spellEnd"/>
            <w:r w:rsidRPr="001F23FC">
              <w:t xml:space="preserve"> + 0.65 x (MTSU</w:t>
            </w:r>
            <w:r w:rsidRPr="001F23FC">
              <w:rPr>
                <w:vertAlign w:val="subscript"/>
              </w:rPr>
              <w:t>IFF</w:t>
            </w:r>
            <w:r w:rsidRPr="001F23FC">
              <w:t xml:space="preserve"> – </w:t>
            </w:r>
            <w:proofErr w:type="spellStart"/>
            <w:r w:rsidRPr="001F23FC">
              <w:rPr>
                <w:rFonts w:cs="Arial"/>
              </w:rPr>
              <w:t>Δ</w:t>
            </w:r>
            <w:r w:rsidRPr="001F23FC">
              <w:t>SNR</w:t>
            </w:r>
            <w:r w:rsidRPr="001F23FC">
              <w:rPr>
                <w:vertAlign w:val="subscript"/>
              </w:rPr>
              <w:t>mr</w:t>
            </w:r>
            <w:proofErr w:type="spellEnd"/>
            <w:r w:rsidRPr="001F23FC">
              <w:t>)</w:t>
            </w:r>
          </w:p>
          <w:p w14:paraId="4234B6A7" w14:textId="77777777" w:rsidR="00F40E20" w:rsidRPr="001F23FC" w:rsidRDefault="00F40E20" w:rsidP="00F40E20">
            <w:pPr>
              <w:pStyle w:val="TAL"/>
            </w:pPr>
          </w:p>
          <w:p w14:paraId="7B4FF331"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PC1:</w:t>
            </w:r>
          </w:p>
          <w:p w14:paraId="4531866D" w14:textId="77777777" w:rsidR="00F40E20" w:rsidRPr="001F23FC" w:rsidRDefault="00F40E20" w:rsidP="00F40E20">
            <w:pPr>
              <w:pStyle w:val="TAL"/>
            </w:pPr>
            <w:r w:rsidRPr="001F23FC">
              <w:t xml:space="preserve">FR2a: </w:t>
            </w:r>
            <w:proofErr w:type="spellStart"/>
            <w:r w:rsidRPr="001F23FC">
              <w:t>ΔSNR</w:t>
            </w:r>
            <w:r w:rsidRPr="001F23FC">
              <w:rPr>
                <w:vertAlign w:val="subscript"/>
              </w:rPr>
              <w:t>mr</w:t>
            </w:r>
            <w:proofErr w:type="spellEnd"/>
            <w:r w:rsidRPr="001F23FC">
              <w:t xml:space="preserve"> = 0.15 dB</w:t>
            </w:r>
          </w:p>
          <w:p w14:paraId="3C25C105" w14:textId="68B0A0AA" w:rsidR="00F40E20" w:rsidRPr="001F23FC" w:rsidRDefault="00F40E20" w:rsidP="00F40E20">
            <w:pPr>
              <w:pStyle w:val="TAL"/>
            </w:pPr>
            <w:r w:rsidRPr="001F23FC">
              <w:t xml:space="preserve">FR2b: </w:t>
            </w:r>
            <w:proofErr w:type="spellStart"/>
            <w:r w:rsidRPr="001F23FC">
              <w:t>ΔSNR</w:t>
            </w:r>
            <w:r w:rsidRPr="001F23FC">
              <w:rPr>
                <w:vertAlign w:val="subscript"/>
              </w:rPr>
              <w:t>mr</w:t>
            </w:r>
            <w:proofErr w:type="spellEnd"/>
            <w:r w:rsidRPr="001F23FC">
              <w:t xml:space="preserve"> = 0.30 dB</w:t>
            </w:r>
          </w:p>
        </w:tc>
      </w:tr>
      <w:tr w:rsidR="00F40E20" w:rsidRPr="001F23FC" w14:paraId="112D2013" w14:textId="77777777" w:rsidTr="00E067D3">
        <w:trPr>
          <w:jc w:val="center"/>
        </w:trPr>
        <w:tc>
          <w:tcPr>
            <w:tcW w:w="2587" w:type="dxa"/>
          </w:tcPr>
          <w:p w14:paraId="6AD73CA8" w14:textId="6ABF4480" w:rsidR="00F40E20" w:rsidRPr="001F23FC" w:rsidRDefault="00F40E20" w:rsidP="00F40E20">
            <w:pPr>
              <w:pStyle w:val="TAL"/>
              <w:rPr>
                <w:rFonts w:cs="v4.2.0"/>
              </w:rPr>
            </w:pPr>
            <w:r w:rsidRPr="001F23FC">
              <w:rPr>
                <w:rFonts w:cs="v4.2.0"/>
              </w:rPr>
              <w:t xml:space="preserve">6.3D.2 </w:t>
            </w:r>
            <w:r w:rsidRPr="001F23FC">
              <w:t>Transmit OFF power for UL MIMO</w:t>
            </w:r>
          </w:p>
        </w:tc>
        <w:tc>
          <w:tcPr>
            <w:tcW w:w="3875" w:type="dxa"/>
          </w:tcPr>
          <w:p w14:paraId="5E3EE261" w14:textId="46B3DD62" w:rsidR="00F40E20" w:rsidRPr="001F23FC" w:rsidRDefault="00F40E20" w:rsidP="00F40E20">
            <w:pPr>
              <w:pStyle w:val="TAL"/>
              <w:rPr>
                <w:rFonts w:cs="v4.2.0"/>
              </w:rPr>
            </w:pPr>
            <w:r w:rsidRPr="001F23FC">
              <w:rPr>
                <w:rFonts w:eastAsia="PMingLiU" w:cs="v4.2.0"/>
              </w:rPr>
              <w:t>Same as 6.3.2</w:t>
            </w:r>
          </w:p>
        </w:tc>
        <w:tc>
          <w:tcPr>
            <w:tcW w:w="3247" w:type="dxa"/>
          </w:tcPr>
          <w:p w14:paraId="2D7F8C10" w14:textId="77777777" w:rsidR="00F40E20" w:rsidRPr="001F23FC" w:rsidRDefault="00F40E20" w:rsidP="00F40E20">
            <w:pPr>
              <w:pStyle w:val="TAL"/>
            </w:pPr>
          </w:p>
        </w:tc>
      </w:tr>
      <w:tr w:rsidR="00F40E20" w:rsidRPr="001F23FC" w14:paraId="3288CD1F" w14:textId="77777777" w:rsidTr="00E067D3">
        <w:trPr>
          <w:jc w:val="center"/>
        </w:trPr>
        <w:tc>
          <w:tcPr>
            <w:tcW w:w="2587" w:type="dxa"/>
          </w:tcPr>
          <w:p w14:paraId="2A94B498" w14:textId="3ED213AF" w:rsidR="00F40E20" w:rsidRPr="001F23FC" w:rsidRDefault="00F40E20" w:rsidP="00F40E20">
            <w:pPr>
              <w:pStyle w:val="TAL"/>
              <w:rPr>
                <w:rFonts w:cs="v4.2.0"/>
              </w:rPr>
            </w:pPr>
            <w:r w:rsidRPr="001F23FC">
              <w:rPr>
                <w:rFonts w:cs="v4.2.0"/>
              </w:rPr>
              <w:t>6.3D.3.1 General ON/OFF time mask for UL MIMO</w:t>
            </w:r>
          </w:p>
        </w:tc>
        <w:tc>
          <w:tcPr>
            <w:tcW w:w="3875" w:type="dxa"/>
          </w:tcPr>
          <w:p w14:paraId="1C49FAA4" w14:textId="77777777" w:rsidR="00F40E20" w:rsidRPr="001F23FC" w:rsidRDefault="00F40E20" w:rsidP="00F40E20">
            <w:pPr>
              <w:pStyle w:val="TAL"/>
              <w:rPr>
                <w:rFonts w:cs="v4.2.0"/>
              </w:rPr>
            </w:pPr>
            <w:r w:rsidRPr="001F23FC">
              <w:rPr>
                <w:rFonts w:cs="v4.2.0"/>
              </w:rPr>
              <w:t>PC3:</w:t>
            </w:r>
          </w:p>
          <w:p w14:paraId="5D2125CA" w14:textId="05C0CE77" w:rsidR="00F40E20" w:rsidRPr="001F23FC" w:rsidRDefault="00F40E20" w:rsidP="00F40E20">
            <w:pPr>
              <w:pStyle w:val="TAL"/>
              <w:rPr>
                <w:rFonts w:cs="Arial"/>
                <w:bCs/>
                <w:szCs w:val="18"/>
                <w:u w:val="single"/>
              </w:rPr>
            </w:pPr>
            <w:r w:rsidRPr="001F23FC">
              <w:rPr>
                <w:rFonts w:cs="Arial"/>
                <w:bCs/>
                <w:szCs w:val="18"/>
                <w:u w:val="single"/>
              </w:rPr>
              <w:t>OFF Power</w:t>
            </w:r>
          </w:p>
          <w:p w14:paraId="5BB3A9C5"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684E048" w14:textId="77777777" w:rsidR="00F40E20" w:rsidRPr="001F23FC" w:rsidRDefault="00F40E20" w:rsidP="00F40E20">
            <w:pPr>
              <w:pStyle w:val="TAL"/>
              <w:rPr>
                <w:rFonts w:cs="Arial"/>
                <w:bCs/>
                <w:szCs w:val="18"/>
              </w:rPr>
            </w:pPr>
            <w:r w:rsidRPr="001F23FC">
              <w:rPr>
                <w:rFonts w:cs="Arial"/>
              </w:rPr>
              <w:t>0 dB</w:t>
            </w:r>
          </w:p>
          <w:p w14:paraId="029CEB59" w14:textId="77777777" w:rsidR="00F40E20" w:rsidRPr="001F23FC" w:rsidRDefault="00F40E20" w:rsidP="00F40E20">
            <w:pPr>
              <w:pStyle w:val="TAL"/>
              <w:rPr>
                <w:rFonts w:cs="Arial"/>
              </w:rPr>
            </w:pPr>
          </w:p>
          <w:p w14:paraId="58FD69DB" w14:textId="50BD61A1" w:rsidR="00F40E20" w:rsidRPr="001F23FC" w:rsidRDefault="00F40E20" w:rsidP="00F40E20">
            <w:pPr>
              <w:pStyle w:val="TAL"/>
              <w:rPr>
                <w:rFonts w:cs="Arial"/>
                <w:bCs/>
                <w:szCs w:val="18"/>
                <w:u w:val="single"/>
              </w:rPr>
            </w:pPr>
            <w:r w:rsidRPr="001F23FC">
              <w:rPr>
                <w:rFonts w:cs="Arial"/>
                <w:bCs/>
                <w:szCs w:val="18"/>
                <w:u w:val="single"/>
              </w:rPr>
              <w:t>ON Power</w:t>
            </w:r>
          </w:p>
          <w:p w14:paraId="0CD2DD11"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0778BE0" w14:textId="77777777" w:rsidR="00F40E20" w:rsidRPr="001F23FC" w:rsidRDefault="00F40E20" w:rsidP="00F40E20">
            <w:pPr>
              <w:pStyle w:val="TAL"/>
              <w:rPr>
                <w:rFonts w:cs="Arial"/>
              </w:rPr>
            </w:pPr>
            <w:r w:rsidRPr="001F23FC">
              <w:rPr>
                <w:rFonts w:cs="Arial"/>
              </w:rPr>
              <w:t>TBD (FR2a)</w:t>
            </w:r>
          </w:p>
          <w:p w14:paraId="25E0E537" w14:textId="553DDAC7" w:rsidR="00F40E20" w:rsidRPr="001F23FC" w:rsidRDefault="00F40E20" w:rsidP="00F40E20">
            <w:pPr>
              <w:pStyle w:val="TAL"/>
              <w:rPr>
                <w:rFonts w:eastAsia="PMingLiU" w:cs="v4.2.0"/>
              </w:rPr>
            </w:pPr>
            <w:r w:rsidRPr="001F23FC">
              <w:rPr>
                <w:rFonts w:cs="Arial"/>
              </w:rPr>
              <w:t>TBD (FR2b)</w:t>
            </w:r>
          </w:p>
        </w:tc>
        <w:tc>
          <w:tcPr>
            <w:tcW w:w="3247" w:type="dxa"/>
          </w:tcPr>
          <w:p w14:paraId="40FEEC4B"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3FC63916" w14:textId="0EBBD796" w:rsidR="00F40E20" w:rsidRPr="001F23FC" w:rsidRDefault="00F40E20" w:rsidP="00F40E20">
            <w:pPr>
              <w:pStyle w:val="TAL"/>
            </w:pPr>
            <w:r w:rsidRPr="001F23FC">
              <w:rPr>
                <w:rFonts w:cs="Arial"/>
                <w:snapToGrid w:val="0"/>
              </w:rPr>
              <w:t>TBD</w:t>
            </w:r>
          </w:p>
        </w:tc>
      </w:tr>
      <w:tr w:rsidR="00F40E20" w:rsidRPr="001F23FC" w14:paraId="4B7C50E8" w14:textId="77777777" w:rsidTr="00E067D3">
        <w:trPr>
          <w:jc w:val="center"/>
        </w:trPr>
        <w:tc>
          <w:tcPr>
            <w:tcW w:w="2587" w:type="dxa"/>
          </w:tcPr>
          <w:p w14:paraId="7EC85ADB" w14:textId="574A3CE7" w:rsidR="00F40E20" w:rsidRPr="001F23FC" w:rsidRDefault="00F40E20" w:rsidP="00F40E20">
            <w:pPr>
              <w:pStyle w:val="TAL"/>
              <w:rPr>
                <w:rFonts w:cs="v4.2.0"/>
              </w:rPr>
            </w:pPr>
            <w:r w:rsidRPr="001F23FC">
              <w:rPr>
                <w:rFonts w:cs="v4.2.0"/>
              </w:rPr>
              <w:t>6.3D.3.4 SRS time mask for UL MIMO</w:t>
            </w:r>
          </w:p>
        </w:tc>
        <w:tc>
          <w:tcPr>
            <w:tcW w:w="3875" w:type="dxa"/>
          </w:tcPr>
          <w:p w14:paraId="560F5896" w14:textId="77777777" w:rsidR="00F40E20" w:rsidRPr="001F23FC" w:rsidRDefault="00F40E20" w:rsidP="00F40E20">
            <w:pPr>
              <w:pStyle w:val="TAL"/>
              <w:rPr>
                <w:rFonts w:cs="v4.2.0"/>
              </w:rPr>
            </w:pPr>
            <w:r w:rsidRPr="001F23FC">
              <w:rPr>
                <w:rFonts w:cs="v4.2.0"/>
              </w:rPr>
              <w:t>PC3:</w:t>
            </w:r>
          </w:p>
          <w:p w14:paraId="25C65733" w14:textId="0C573263" w:rsidR="00F40E20" w:rsidRPr="001F23FC" w:rsidRDefault="00F40E20" w:rsidP="00F40E20">
            <w:pPr>
              <w:pStyle w:val="TAL"/>
              <w:rPr>
                <w:rFonts w:cs="Arial"/>
                <w:bCs/>
                <w:szCs w:val="18"/>
                <w:u w:val="single"/>
              </w:rPr>
            </w:pPr>
            <w:r w:rsidRPr="001F23FC">
              <w:rPr>
                <w:rFonts w:cs="Arial"/>
                <w:bCs/>
                <w:szCs w:val="18"/>
                <w:u w:val="single"/>
              </w:rPr>
              <w:t>OFF Power</w:t>
            </w:r>
          </w:p>
          <w:p w14:paraId="450BF7CC"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772E36C1" w14:textId="77777777" w:rsidR="00F40E20" w:rsidRPr="001F23FC" w:rsidRDefault="00F40E20" w:rsidP="00F40E20">
            <w:pPr>
              <w:pStyle w:val="TAL"/>
              <w:rPr>
                <w:rFonts w:cs="Arial"/>
                <w:bCs/>
                <w:szCs w:val="18"/>
              </w:rPr>
            </w:pPr>
            <w:r w:rsidRPr="001F23FC">
              <w:rPr>
                <w:rFonts w:cs="Arial"/>
              </w:rPr>
              <w:t>0 dB</w:t>
            </w:r>
          </w:p>
          <w:p w14:paraId="42F78EA9" w14:textId="77777777" w:rsidR="00F40E20" w:rsidRPr="001F23FC" w:rsidRDefault="00F40E20" w:rsidP="00F40E20">
            <w:pPr>
              <w:pStyle w:val="TAL"/>
              <w:rPr>
                <w:rFonts w:cs="Arial"/>
              </w:rPr>
            </w:pPr>
          </w:p>
          <w:p w14:paraId="2E28CFAC" w14:textId="0834ABBA" w:rsidR="00F40E20" w:rsidRPr="001F23FC" w:rsidRDefault="00F40E20" w:rsidP="00F40E20">
            <w:pPr>
              <w:pStyle w:val="TAL"/>
              <w:rPr>
                <w:rFonts w:cs="Arial"/>
                <w:bCs/>
                <w:szCs w:val="18"/>
                <w:u w:val="single"/>
              </w:rPr>
            </w:pPr>
            <w:r w:rsidRPr="001F23FC">
              <w:rPr>
                <w:rFonts w:cs="Arial"/>
                <w:bCs/>
                <w:szCs w:val="18"/>
                <w:u w:val="single"/>
              </w:rPr>
              <w:t>ON Power</w:t>
            </w:r>
          </w:p>
          <w:p w14:paraId="6EB3D100"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0365CCD6" w14:textId="77777777" w:rsidR="00F40E20" w:rsidRPr="001F23FC" w:rsidRDefault="00F40E20" w:rsidP="00F40E20">
            <w:pPr>
              <w:pStyle w:val="TAL"/>
              <w:rPr>
                <w:rFonts w:cs="Arial"/>
              </w:rPr>
            </w:pPr>
            <w:r w:rsidRPr="001F23FC">
              <w:rPr>
                <w:rFonts w:cs="Arial"/>
              </w:rPr>
              <w:t>TBD (FR2a)</w:t>
            </w:r>
          </w:p>
          <w:p w14:paraId="67527812" w14:textId="736FED81" w:rsidR="00F40E20" w:rsidRPr="001F23FC" w:rsidRDefault="00F40E20" w:rsidP="00F40E20">
            <w:pPr>
              <w:pStyle w:val="TAL"/>
              <w:rPr>
                <w:rFonts w:eastAsia="PMingLiU" w:cs="v4.2.0"/>
              </w:rPr>
            </w:pPr>
            <w:r w:rsidRPr="001F23FC">
              <w:rPr>
                <w:rFonts w:cs="Arial"/>
              </w:rPr>
              <w:t>TBD (FR2b)</w:t>
            </w:r>
          </w:p>
        </w:tc>
        <w:tc>
          <w:tcPr>
            <w:tcW w:w="3247" w:type="dxa"/>
          </w:tcPr>
          <w:p w14:paraId="27F75DCF"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61D535C2" w14:textId="57D6900F" w:rsidR="00F40E20" w:rsidRPr="001F23FC" w:rsidRDefault="00F40E20" w:rsidP="00F40E20">
            <w:pPr>
              <w:pStyle w:val="TAL"/>
            </w:pPr>
            <w:r w:rsidRPr="001F23FC">
              <w:rPr>
                <w:rFonts w:cs="Arial"/>
                <w:snapToGrid w:val="0"/>
              </w:rPr>
              <w:t>TBD</w:t>
            </w:r>
          </w:p>
        </w:tc>
      </w:tr>
      <w:tr w:rsidR="00F40E20" w:rsidRPr="001F23FC" w14:paraId="4303493C" w14:textId="77777777" w:rsidTr="00E067D3">
        <w:trPr>
          <w:jc w:val="center"/>
        </w:trPr>
        <w:tc>
          <w:tcPr>
            <w:tcW w:w="2587" w:type="dxa"/>
          </w:tcPr>
          <w:p w14:paraId="747AAA6A" w14:textId="77777777" w:rsidR="00F40E20" w:rsidRPr="001F23FC" w:rsidRDefault="00F40E20" w:rsidP="00F40E20">
            <w:pPr>
              <w:pStyle w:val="TAL"/>
              <w:rPr>
                <w:rFonts w:cs="v4.2.0"/>
              </w:rPr>
            </w:pPr>
            <w:r w:rsidRPr="001F23FC">
              <w:rPr>
                <w:rFonts w:cs="v4.2.0"/>
              </w:rPr>
              <w:t>6.4.1 Frequency error</w:t>
            </w:r>
          </w:p>
        </w:tc>
        <w:tc>
          <w:tcPr>
            <w:tcW w:w="3875" w:type="dxa"/>
          </w:tcPr>
          <w:p w14:paraId="20E88ADD" w14:textId="10CA7596" w:rsidR="00F40E20" w:rsidRPr="001F23FC" w:rsidRDefault="00F40E20" w:rsidP="00F40E20">
            <w:pPr>
              <w:pStyle w:val="TAL"/>
              <w:rPr>
                <w:rFonts w:cs="Arial"/>
                <w:bCs/>
                <w:szCs w:val="18"/>
                <w:u w:val="single"/>
              </w:rPr>
            </w:pPr>
            <w:r w:rsidRPr="001F23FC">
              <w:rPr>
                <w:rFonts w:cs="v4.2.0"/>
              </w:rPr>
              <w:t>0.005 ppm (NTC &amp; ETC testing)</w:t>
            </w:r>
          </w:p>
        </w:tc>
        <w:tc>
          <w:tcPr>
            <w:tcW w:w="3247" w:type="dxa"/>
          </w:tcPr>
          <w:p w14:paraId="1423F88F" w14:textId="77777777" w:rsidR="00F40E20" w:rsidRPr="001F23FC" w:rsidRDefault="00F40E20" w:rsidP="00F40E20">
            <w:pPr>
              <w:pStyle w:val="TAL"/>
            </w:pPr>
            <w:r w:rsidRPr="001F23FC">
              <w:t>TT = 0.5 x MTSU</w:t>
            </w:r>
          </w:p>
        </w:tc>
      </w:tr>
      <w:tr w:rsidR="00F40E20" w:rsidRPr="001F23FC" w14:paraId="34C28E8C" w14:textId="77777777" w:rsidTr="00E067D3">
        <w:trPr>
          <w:jc w:val="center"/>
        </w:trPr>
        <w:tc>
          <w:tcPr>
            <w:tcW w:w="2587" w:type="dxa"/>
          </w:tcPr>
          <w:p w14:paraId="701D60FB" w14:textId="77777777" w:rsidR="00F40E20" w:rsidRPr="001F23FC" w:rsidRDefault="00F40E20" w:rsidP="00F40E20">
            <w:pPr>
              <w:pStyle w:val="TAL"/>
              <w:rPr>
                <w:rFonts w:cs="v4.2.0"/>
              </w:rPr>
            </w:pPr>
            <w:r w:rsidRPr="001F23FC">
              <w:rPr>
                <w:rFonts w:cs="v4.2.0"/>
              </w:rPr>
              <w:t>6.4.2.1 Error vector magnitude</w:t>
            </w:r>
          </w:p>
        </w:tc>
        <w:tc>
          <w:tcPr>
            <w:tcW w:w="3875" w:type="dxa"/>
          </w:tcPr>
          <w:p w14:paraId="5F6C497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584BD9CF"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6.4.2.1.5-2.</w:t>
            </w:r>
          </w:p>
          <w:p w14:paraId="70EFCA24" w14:textId="77777777" w:rsidR="007F45F2" w:rsidRPr="001F23FC" w:rsidRDefault="007F45F2" w:rsidP="007F45F2">
            <w:pPr>
              <w:keepNext/>
              <w:keepLines/>
              <w:spacing w:after="0"/>
              <w:rPr>
                <w:rFonts w:ascii="Arial" w:hAnsi="Arial" w:cs="Arial"/>
                <w:bCs/>
                <w:sz w:val="18"/>
                <w:szCs w:val="18"/>
              </w:rPr>
            </w:pPr>
          </w:p>
          <w:p w14:paraId="3A2AAF27"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28E508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6.4.2.1.5-3.</w:t>
            </w:r>
          </w:p>
          <w:p w14:paraId="78B4DB7B" w14:textId="77777777" w:rsidR="007F45F2" w:rsidRPr="001F23FC" w:rsidRDefault="007F45F2" w:rsidP="007F45F2">
            <w:pPr>
              <w:keepNext/>
              <w:keepLines/>
              <w:spacing w:after="0"/>
              <w:rPr>
                <w:rFonts w:ascii="Arial" w:hAnsi="Arial" w:cs="Arial"/>
                <w:bCs/>
                <w:sz w:val="18"/>
                <w:szCs w:val="18"/>
                <w:u w:val="single"/>
              </w:rPr>
            </w:pPr>
          </w:p>
          <w:p w14:paraId="4D54E89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FR2a:</w:t>
            </w:r>
          </w:p>
          <w:p w14:paraId="4D6C63F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As defined in Table 6.4.2.1.5-4.</w:t>
            </w:r>
          </w:p>
          <w:p w14:paraId="5242E207" w14:textId="77777777" w:rsidR="007F45F2" w:rsidRPr="001F23FC" w:rsidRDefault="007F45F2" w:rsidP="007F45F2">
            <w:pPr>
              <w:keepNext/>
              <w:keepLines/>
              <w:spacing w:after="0"/>
              <w:rPr>
                <w:rFonts w:ascii="Arial" w:hAnsi="Arial" w:cs="Arial"/>
                <w:bCs/>
                <w:sz w:val="18"/>
                <w:szCs w:val="18"/>
              </w:rPr>
            </w:pPr>
          </w:p>
          <w:p w14:paraId="6AE5F956"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FR2b:</w:t>
            </w:r>
          </w:p>
          <w:p w14:paraId="139B4D6F"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TBD</w:t>
            </w:r>
          </w:p>
          <w:p w14:paraId="47F65219" w14:textId="77777777" w:rsidR="007F45F2" w:rsidRPr="001F23FC" w:rsidRDefault="007F45F2" w:rsidP="007F45F2">
            <w:pPr>
              <w:keepNext/>
              <w:keepLines/>
              <w:spacing w:after="0"/>
              <w:rPr>
                <w:rFonts w:ascii="Arial" w:hAnsi="Arial" w:cs="Arial"/>
                <w:bCs/>
                <w:sz w:val="18"/>
                <w:szCs w:val="18"/>
              </w:rPr>
            </w:pPr>
          </w:p>
          <w:p w14:paraId="4FB85A74" w14:textId="4D2429CC"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6E72F804"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6.4.2.1.5-5.</w:t>
            </w:r>
          </w:p>
          <w:p w14:paraId="4BA1B686" w14:textId="77777777" w:rsidR="007F45F2" w:rsidRPr="001F23FC" w:rsidRDefault="007F45F2" w:rsidP="007F45F2">
            <w:pPr>
              <w:keepNext/>
              <w:keepLines/>
              <w:spacing w:after="0"/>
              <w:rPr>
                <w:rFonts w:ascii="Arial" w:hAnsi="Arial"/>
                <w:sz w:val="18"/>
              </w:rPr>
            </w:pPr>
          </w:p>
          <w:p w14:paraId="15E4234D"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PUCCH:</w:t>
            </w:r>
          </w:p>
          <w:p w14:paraId="6C2AF4AC"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As defined in Table 6.4.2.1.5-6.</w:t>
            </w:r>
          </w:p>
          <w:p w14:paraId="46F95110" w14:textId="77777777" w:rsidR="007F45F2" w:rsidRPr="001F23FC" w:rsidRDefault="007F45F2" w:rsidP="007F45F2">
            <w:pPr>
              <w:keepNext/>
              <w:keepLines/>
              <w:spacing w:after="0"/>
              <w:rPr>
                <w:rFonts w:ascii="Arial" w:hAnsi="Arial" w:cs="Arial"/>
                <w:bCs/>
                <w:sz w:val="18"/>
                <w:szCs w:val="18"/>
                <w:u w:val="single"/>
              </w:rPr>
            </w:pPr>
          </w:p>
          <w:p w14:paraId="65A79FE9"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PRACH:</w:t>
            </w:r>
          </w:p>
          <w:p w14:paraId="321E6363" w14:textId="6AAEAA53" w:rsidR="00F40E20" w:rsidRPr="001F23FC" w:rsidRDefault="007F45F2" w:rsidP="007F45F2">
            <w:pPr>
              <w:pStyle w:val="TAL"/>
              <w:rPr>
                <w:rFonts w:cs="Arial"/>
                <w:bCs/>
                <w:szCs w:val="18"/>
                <w:u w:val="single"/>
              </w:rPr>
            </w:pPr>
            <w:r w:rsidRPr="001F23FC">
              <w:rPr>
                <w:rFonts w:cs="Arial"/>
                <w:bCs/>
                <w:szCs w:val="18"/>
                <w:u w:val="single"/>
              </w:rPr>
              <w:t>TBD</w:t>
            </w:r>
          </w:p>
        </w:tc>
        <w:tc>
          <w:tcPr>
            <w:tcW w:w="3247" w:type="dxa"/>
          </w:tcPr>
          <w:p w14:paraId="0D5D5314" w14:textId="77777777" w:rsidR="00F40E20" w:rsidRPr="001F23FC" w:rsidRDefault="00F40E20" w:rsidP="00F40E20">
            <w:pPr>
              <w:pStyle w:val="TAL"/>
            </w:pPr>
            <w:r w:rsidRPr="001F23FC">
              <w:t>Minimum requirement + TT</w:t>
            </w:r>
          </w:p>
          <w:p w14:paraId="4B5EAED2" w14:textId="77777777" w:rsidR="00F40E20" w:rsidRPr="001F23FC" w:rsidRDefault="00F40E20" w:rsidP="00F40E20">
            <w:pPr>
              <w:pStyle w:val="TAL"/>
            </w:pPr>
          </w:p>
          <w:p w14:paraId="1DE489B3" w14:textId="77777777" w:rsidR="00F40E20" w:rsidRPr="001F23FC" w:rsidRDefault="00F40E20" w:rsidP="00F40E20">
            <w:pPr>
              <w:keepNext/>
              <w:keepLines/>
              <w:spacing w:after="0"/>
              <w:rPr>
                <w:rFonts w:ascii="Arial" w:hAnsi="Arial"/>
                <w:sz w:val="18"/>
              </w:rPr>
            </w:pPr>
            <w:proofErr w:type="spellStart"/>
            <w:r w:rsidRPr="001F23FC">
              <w:rPr>
                <w:rFonts w:ascii="Arial" w:hAnsi="Arial"/>
                <w:sz w:val="18"/>
              </w:rPr>
              <w:t>EVM_meas_Increase</w:t>
            </w:r>
            <w:proofErr w:type="spellEnd"/>
            <w:r w:rsidRPr="001F23FC">
              <w:rPr>
                <w:rFonts w:ascii="Arial" w:hAnsi="Arial"/>
                <w:sz w:val="18"/>
              </w:rPr>
              <w:t xml:space="preserve"> = sqrt(Minimum requirement^2 + MTSU^2) - Minimum requirement; it is the increase of measured EVM due to test equipment uncertainty.</w:t>
            </w:r>
          </w:p>
          <w:p w14:paraId="638363A1" w14:textId="77777777" w:rsidR="00F40E20" w:rsidRPr="001F23FC" w:rsidRDefault="00F40E20" w:rsidP="00F40E20">
            <w:pPr>
              <w:keepNext/>
              <w:keepLines/>
              <w:spacing w:after="0"/>
              <w:rPr>
                <w:rFonts w:ascii="Arial" w:hAnsi="Arial"/>
                <w:sz w:val="18"/>
              </w:rPr>
            </w:pPr>
          </w:p>
          <w:p w14:paraId="4291FBE4" w14:textId="0A14CBFF" w:rsidR="00F40E20" w:rsidRPr="001F23FC" w:rsidRDefault="00F40E20" w:rsidP="00F40E20">
            <w:pPr>
              <w:keepNext/>
              <w:keepLines/>
              <w:spacing w:after="0"/>
              <w:rPr>
                <w:rFonts w:ascii="Arial" w:hAnsi="Arial"/>
                <w:sz w:val="18"/>
              </w:rPr>
            </w:pPr>
            <w:proofErr w:type="spellStart"/>
            <w:r w:rsidRPr="001F23FC">
              <w:rPr>
                <w:rFonts w:ascii="Arial" w:hAnsi="Arial"/>
                <w:sz w:val="18"/>
              </w:rPr>
              <w:t>EVM_meas_Increase_Relative</w:t>
            </w:r>
            <w:proofErr w:type="spellEnd"/>
            <w:r w:rsidRPr="001F23FC">
              <w:rPr>
                <w:rFonts w:ascii="Arial" w:hAnsi="Arial"/>
                <w:sz w:val="18"/>
              </w:rPr>
              <w:t xml:space="preserve"> = </w:t>
            </w:r>
            <w:proofErr w:type="spellStart"/>
            <w:r w:rsidRPr="001F23FC">
              <w:rPr>
                <w:rFonts w:ascii="Arial" w:hAnsi="Arial"/>
                <w:sz w:val="18"/>
              </w:rPr>
              <w:t>EVM_meas_Increase</w:t>
            </w:r>
            <w:proofErr w:type="spellEnd"/>
            <w:r w:rsidRPr="001F23FC">
              <w:rPr>
                <w:rFonts w:ascii="Arial" w:hAnsi="Arial"/>
                <w:sz w:val="18"/>
              </w:rPr>
              <w:t xml:space="preserve"> / Minimum requirement</w:t>
            </w:r>
            <w:r w:rsidR="009F7C98">
              <w:rPr>
                <w:rFonts w:ascii="Arial" w:hAnsi="Arial"/>
                <w:sz w:val="18"/>
              </w:rPr>
              <w:t> </w:t>
            </w:r>
            <w:r w:rsidR="009F7C98" w:rsidRPr="001F23FC">
              <w:rPr>
                <w:rFonts w:ascii="Arial" w:hAnsi="Arial"/>
                <w:sz w:val="18"/>
              </w:rPr>
              <w:t>[</w:t>
            </w:r>
            <w:r w:rsidRPr="001F23FC">
              <w:rPr>
                <w:rFonts w:ascii="Arial" w:hAnsi="Arial"/>
                <w:sz w:val="18"/>
              </w:rPr>
              <w:t>%]</w:t>
            </w:r>
          </w:p>
          <w:p w14:paraId="757942F3" w14:textId="77777777" w:rsidR="00F40E20" w:rsidRPr="001F23FC" w:rsidRDefault="00F40E20" w:rsidP="00F40E20">
            <w:pPr>
              <w:keepNext/>
              <w:keepLines/>
              <w:spacing w:after="0"/>
              <w:rPr>
                <w:rFonts w:ascii="Arial" w:hAnsi="Arial"/>
                <w:sz w:val="18"/>
              </w:rPr>
            </w:pPr>
          </w:p>
          <w:p w14:paraId="480A5E69" w14:textId="1ED766E2" w:rsidR="00F40E20" w:rsidRPr="001F23FC" w:rsidRDefault="00F40E20" w:rsidP="00F40E20">
            <w:pPr>
              <w:keepNext/>
              <w:keepLines/>
              <w:spacing w:after="0"/>
              <w:rPr>
                <w:rFonts w:ascii="Arial" w:hAnsi="Arial"/>
                <w:sz w:val="18"/>
              </w:rPr>
            </w:pPr>
            <w:r w:rsidRPr="001F23FC">
              <w:rPr>
                <w:rFonts w:ascii="Arial" w:hAnsi="Arial"/>
                <w:sz w:val="18"/>
              </w:rPr>
              <w:t>If (</w:t>
            </w:r>
            <w:proofErr w:type="spellStart"/>
            <w:r w:rsidRPr="001F23FC">
              <w:rPr>
                <w:rFonts w:ascii="Arial" w:hAnsi="Arial"/>
                <w:sz w:val="18"/>
              </w:rPr>
              <w:t>EVM_meas_Increase_Relative</w:t>
            </w:r>
            <w:proofErr w:type="spellEnd"/>
            <w:r w:rsidRPr="001F23FC">
              <w:rPr>
                <w:rFonts w:ascii="Arial" w:hAnsi="Arial"/>
                <w:sz w:val="18"/>
              </w:rPr>
              <w:t xml:space="preserve"> &lt; 7.5%)</w:t>
            </w:r>
          </w:p>
          <w:p w14:paraId="50D4BEFB"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0%</w:t>
            </w:r>
          </w:p>
          <w:p w14:paraId="0CAF7F0D"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Else if (7.5% ≤ </w:t>
            </w:r>
            <w:proofErr w:type="spellStart"/>
            <w:r w:rsidRPr="001F23FC">
              <w:rPr>
                <w:rFonts w:ascii="Arial" w:hAnsi="Arial"/>
                <w:sz w:val="18"/>
              </w:rPr>
              <w:t>EVM_meas_Increase_Relative</w:t>
            </w:r>
            <w:proofErr w:type="spellEnd"/>
            <w:r w:rsidRPr="001F23FC">
              <w:rPr>
                <w:rFonts w:ascii="Arial" w:hAnsi="Arial"/>
                <w:sz w:val="18"/>
              </w:rPr>
              <w:t xml:space="preserve"> ≤ 50%)</w:t>
            </w:r>
          </w:p>
          <w:p w14:paraId="43A9BD5C"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w:t>
            </w:r>
            <w:proofErr w:type="spellStart"/>
            <w:r w:rsidRPr="001F23FC">
              <w:rPr>
                <w:rFonts w:ascii="Arial" w:hAnsi="Arial"/>
                <w:sz w:val="18"/>
              </w:rPr>
              <w:t>EVM_meas_Increase</w:t>
            </w:r>
            <w:proofErr w:type="spellEnd"/>
          </w:p>
          <w:p w14:paraId="61D24FA2" w14:textId="540E3B07" w:rsidR="00F40E20" w:rsidRPr="001F23FC" w:rsidRDefault="00F40E20" w:rsidP="00F40E20">
            <w:pPr>
              <w:keepNext/>
              <w:keepLines/>
              <w:spacing w:after="0"/>
              <w:rPr>
                <w:rFonts w:ascii="Arial" w:hAnsi="Arial"/>
                <w:sz w:val="18"/>
              </w:rPr>
            </w:pPr>
            <w:r w:rsidRPr="001F23FC">
              <w:rPr>
                <w:rFonts w:ascii="Arial" w:hAnsi="Arial"/>
                <w:sz w:val="18"/>
              </w:rPr>
              <w:t>Else</w:t>
            </w:r>
          </w:p>
          <w:p w14:paraId="52D79D83" w14:textId="66C9CEB1" w:rsidR="00F40E20" w:rsidRPr="001F23FC" w:rsidRDefault="00F40E20" w:rsidP="00F40E20">
            <w:pPr>
              <w:keepNext/>
              <w:keepLines/>
              <w:spacing w:after="0"/>
              <w:rPr>
                <w:rFonts w:ascii="Arial" w:hAnsi="Arial"/>
                <w:sz w:val="18"/>
              </w:rPr>
            </w:pPr>
            <w:r w:rsidRPr="001F23FC">
              <w:rPr>
                <w:rFonts w:ascii="Arial" w:hAnsi="Arial"/>
                <w:sz w:val="18"/>
              </w:rPr>
              <w:t xml:space="preserve">     Skip the test as not testable.</w:t>
            </w:r>
          </w:p>
        </w:tc>
      </w:tr>
      <w:tr w:rsidR="00F40E20" w:rsidRPr="001F23FC" w14:paraId="5F7D15D5" w14:textId="77777777" w:rsidTr="00E067D3">
        <w:trPr>
          <w:jc w:val="center"/>
        </w:trPr>
        <w:tc>
          <w:tcPr>
            <w:tcW w:w="2587" w:type="dxa"/>
          </w:tcPr>
          <w:p w14:paraId="036EAA94" w14:textId="1350204B" w:rsidR="00F40E20" w:rsidRPr="001F23FC" w:rsidRDefault="00F40E20" w:rsidP="00F40E20">
            <w:pPr>
              <w:pStyle w:val="TAL"/>
              <w:rPr>
                <w:rFonts w:cs="v4.2.0"/>
              </w:rPr>
            </w:pPr>
            <w:r w:rsidRPr="001F23FC">
              <w:rPr>
                <w:rFonts w:cs="v4.2.0"/>
              </w:rPr>
              <w:t>6.4.2.1_1 Error vector magnitude with Power Boost</w:t>
            </w:r>
          </w:p>
        </w:tc>
        <w:tc>
          <w:tcPr>
            <w:tcW w:w="3875" w:type="dxa"/>
          </w:tcPr>
          <w:p w14:paraId="4792A0FE" w14:textId="38464F57" w:rsidR="00F40E20" w:rsidRPr="001F23FC" w:rsidRDefault="00F40E20" w:rsidP="00F40E20">
            <w:pPr>
              <w:pStyle w:val="TAL"/>
              <w:rPr>
                <w:rFonts w:cs="Arial"/>
                <w:bCs/>
                <w:szCs w:val="18"/>
              </w:rPr>
            </w:pPr>
            <w:r w:rsidRPr="001F23FC">
              <w:rPr>
                <w:rFonts w:cs="Arial"/>
                <w:bCs/>
                <w:szCs w:val="18"/>
              </w:rPr>
              <w:t>Same as 6.4.2.1 for PUSCH and PUCCH.</w:t>
            </w:r>
          </w:p>
        </w:tc>
        <w:tc>
          <w:tcPr>
            <w:tcW w:w="3247" w:type="dxa"/>
          </w:tcPr>
          <w:p w14:paraId="5F371713" w14:textId="77777777" w:rsidR="00F40E20" w:rsidRPr="001F23FC" w:rsidRDefault="00F40E20" w:rsidP="00F40E20">
            <w:pPr>
              <w:pStyle w:val="TAL"/>
            </w:pPr>
          </w:p>
        </w:tc>
      </w:tr>
      <w:tr w:rsidR="00F40E20" w:rsidRPr="001F23FC" w14:paraId="09FC4165" w14:textId="77777777" w:rsidTr="00E067D3">
        <w:trPr>
          <w:jc w:val="center"/>
        </w:trPr>
        <w:tc>
          <w:tcPr>
            <w:tcW w:w="2587" w:type="dxa"/>
          </w:tcPr>
          <w:p w14:paraId="26E3502D" w14:textId="77777777" w:rsidR="00F40E20" w:rsidRPr="001F23FC" w:rsidRDefault="00F40E20" w:rsidP="00F40E20">
            <w:pPr>
              <w:pStyle w:val="TAL"/>
              <w:rPr>
                <w:rFonts w:cs="v4.2.0"/>
              </w:rPr>
            </w:pPr>
            <w:r w:rsidRPr="001F23FC">
              <w:rPr>
                <w:rFonts w:cs="v4.2.0"/>
              </w:rPr>
              <w:t>6.4.2.2 Carrier leakage</w:t>
            </w:r>
          </w:p>
        </w:tc>
        <w:tc>
          <w:tcPr>
            <w:tcW w:w="3875" w:type="dxa"/>
          </w:tcPr>
          <w:p w14:paraId="6A27156C" w14:textId="77777777" w:rsidR="00F40E20" w:rsidRPr="001F23FC" w:rsidRDefault="00F40E20" w:rsidP="00F40E20">
            <w:pPr>
              <w:pStyle w:val="TAL"/>
            </w:pPr>
            <w:r w:rsidRPr="001F23FC">
              <w:t>PC3</w:t>
            </w:r>
          </w:p>
          <w:p w14:paraId="24B3B55E" w14:textId="77777777" w:rsidR="00F40E20" w:rsidRPr="001F23FC" w:rsidRDefault="00F40E20" w:rsidP="00F40E20">
            <w:pPr>
              <w:pStyle w:val="TAL"/>
            </w:pPr>
            <w:r w:rsidRPr="001F23FC">
              <w:t>IFF (Max Device size</w:t>
            </w:r>
            <w:r w:rsidRPr="001F23FC">
              <w:rPr>
                <w:b/>
              </w:rPr>
              <w:t xml:space="preserve"> </w:t>
            </w:r>
            <w:r w:rsidRPr="001F23FC">
              <w:t>≤ 30 cm)</w:t>
            </w:r>
          </w:p>
          <w:p w14:paraId="1D41AC0B" w14:textId="77777777" w:rsidR="00F40E20" w:rsidRPr="001F23FC" w:rsidRDefault="00F40E20" w:rsidP="00F40E20">
            <w:pPr>
              <w:pStyle w:val="TAL"/>
            </w:pPr>
            <w:r w:rsidRPr="001F23FC">
              <w:t>FR2a:</w:t>
            </w:r>
          </w:p>
          <w:p w14:paraId="7B71F41D" w14:textId="77777777" w:rsidR="00F40E20" w:rsidRPr="001F23FC" w:rsidRDefault="00F40E20" w:rsidP="00F40E20">
            <w:pPr>
              <w:pStyle w:val="TAL"/>
            </w:pPr>
            <w:r w:rsidRPr="001F23FC">
              <w:t>±3.54 dB (BW ≤ 400MHz)</w:t>
            </w:r>
          </w:p>
          <w:p w14:paraId="5DAEFFBC" w14:textId="77777777" w:rsidR="00F40E20" w:rsidRPr="001F23FC" w:rsidRDefault="00F40E20" w:rsidP="00F40E20">
            <w:pPr>
              <w:pStyle w:val="TAL"/>
            </w:pPr>
          </w:p>
          <w:p w14:paraId="1D95AB3C" w14:textId="77777777" w:rsidR="00F40E20" w:rsidRPr="001F23FC" w:rsidRDefault="00F40E20" w:rsidP="00F40E20">
            <w:pPr>
              <w:pStyle w:val="TAL"/>
            </w:pPr>
            <w:r w:rsidRPr="001F23FC">
              <w:t>FR2b:</w:t>
            </w:r>
          </w:p>
          <w:p w14:paraId="4A65954D" w14:textId="77777777" w:rsidR="00F40E20" w:rsidRPr="001F23FC" w:rsidRDefault="00F40E20" w:rsidP="00F40E20">
            <w:pPr>
              <w:pStyle w:val="TAL"/>
            </w:pPr>
            <w:r w:rsidRPr="001F23FC">
              <w:t>±3.62 dB (BW ≤ 400MHz)</w:t>
            </w:r>
          </w:p>
          <w:p w14:paraId="361D85A3" w14:textId="77777777" w:rsidR="00F40E20" w:rsidRPr="001F23FC" w:rsidRDefault="00F40E20" w:rsidP="00F40E20">
            <w:pPr>
              <w:pStyle w:val="TAL"/>
            </w:pPr>
          </w:p>
          <w:p w14:paraId="259C8FD0" w14:textId="77777777" w:rsidR="00F40E20" w:rsidRPr="001F23FC" w:rsidRDefault="00F40E20" w:rsidP="00F40E20">
            <w:pPr>
              <w:pStyle w:val="TAL"/>
            </w:pPr>
            <w:r w:rsidRPr="001F23FC">
              <w:t>PC7</w:t>
            </w:r>
          </w:p>
          <w:p w14:paraId="0245F0FD" w14:textId="77777777" w:rsidR="00F40E20" w:rsidRPr="001F23FC" w:rsidRDefault="00F40E20" w:rsidP="00F40E20">
            <w:pPr>
              <w:pStyle w:val="TAL"/>
            </w:pPr>
            <w:r w:rsidRPr="001F23FC">
              <w:t>IFF (Max Device size ≤ 30 cm)</w:t>
            </w:r>
          </w:p>
          <w:p w14:paraId="503AC5E4" w14:textId="77777777" w:rsidR="00F40E20" w:rsidRPr="001F23FC" w:rsidRDefault="00F40E20" w:rsidP="00F40E20">
            <w:pPr>
              <w:pStyle w:val="TAL"/>
            </w:pPr>
            <w:r w:rsidRPr="001F23FC">
              <w:t>FR2a:</w:t>
            </w:r>
          </w:p>
          <w:p w14:paraId="7987947A" w14:textId="01156D60" w:rsidR="00F40E20" w:rsidRPr="001F23FC" w:rsidRDefault="00F40E20" w:rsidP="00F40E20">
            <w:pPr>
              <w:pStyle w:val="TAL"/>
            </w:pPr>
            <w:r w:rsidRPr="001F23FC">
              <w:t>±3.54 dB (BW ≤ 100MHz)</w:t>
            </w:r>
          </w:p>
        </w:tc>
        <w:tc>
          <w:tcPr>
            <w:tcW w:w="3247" w:type="dxa"/>
          </w:tcPr>
          <w:p w14:paraId="61580D1F" w14:textId="625100FD" w:rsidR="00F40E20" w:rsidRPr="001F23FC" w:rsidRDefault="00F40E20" w:rsidP="00F40E20">
            <w:pPr>
              <w:pStyle w:val="TAL"/>
            </w:pPr>
            <w:r w:rsidRPr="001F23FC">
              <w:t>TT = 0.65 x MTSU</w:t>
            </w:r>
            <w:r w:rsidRPr="001F23FC">
              <w:rPr>
                <w:vertAlign w:val="subscript"/>
              </w:rPr>
              <w:t>IFF</w:t>
            </w:r>
          </w:p>
        </w:tc>
      </w:tr>
      <w:tr w:rsidR="00F40E20" w:rsidRPr="001F23FC" w14:paraId="77F8E3AD" w14:textId="77777777" w:rsidTr="00E067D3">
        <w:trPr>
          <w:jc w:val="center"/>
        </w:trPr>
        <w:tc>
          <w:tcPr>
            <w:tcW w:w="2587" w:type="dxa"/>
          </w:tcPr>
          <w:p w14:paraId="2D657F15" w14:textId="77777777" w:rsidR="00F40E20" w:rsidRPr="001F23FC" w:rsidRDefault="00F40E20" w:rsidP="00F40E20">
            <w:pPr>
              <w:pStyle w:val="TAL"/>
              <w:rPr>
                <w:rFonts w:cs="v4.2.0"/>
              </w:rPr>
            </w:pPr>
            <w:r w:rsidRPr="001F23FC">
              <w:rPr>
                <w:rFonts w:cs="v4.2.0"/>
              </w:rPr>
              <w:t>6.4.2.3 In-band emissions</w:t>
            </w:r>
          </w:p>
        </w:tc>
        <w:tc>
          <w:tcPr>
            <w:tcW w:w="3875" w:type="dxa"/>
          </w:tcPr>
          <w:p w14:paraId="29C915BB"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22537D41" w14:textId="77777777" w:rsidR="00F40E20" w:rsidRPr="001F23FC" w:rsidRDefault="00F40E20" w:rsidP="00F40E20">
            <w:pPr>
              <w:pStyle w:val="TAL"/>
            </w:pPr>
          </w:p>
        </w:tc>
      </w:tr>
      <w:tr w:rsidR="00F40E20" w:rsidRPr="001F23FC" w14:paraId="55961F7D" w14:textId="77777777" w:rsidTr="00E067D3">
        <w:trPr>
          <w:jc w:val="center"/>
        </w:trPr>
        <w:tc>
          <w:tcPr>
            <w:tcW w:w="2587" w:type="dxa"/>
          </w:tcPr>
          <w:p w14:paraId="2243657A" w14:textId="77777777" w:rsidR="00F40E20" w:rsidRPr="001F23FC" w:rsidRDefault="00F40E20" w:rsidP="00F40E20">
            <w:pPr>
              <w:pStyle w:val="TAL"/>
              <w:rPr>
                <w:rFonts w:cs="v4.2.0"/>
              </w:rPr>
            </w:pPr>
            <w:r w:rsidRPr="001F23FC">
              <w:rPr>
                <w:rFonts w:cs="v4.2.0"/>
              </w:rPr>
              <w:t>6.4.2.4 EVM equalizer spectrum flatness</w:t>
            </w:r>
          </w:p>
        </w:tc>
        <w:tc>
          <w:tcPr>
            <w:tcW w:w="3875" w:type="dxa"/>
          </w:tcPr>
          <w:p w14:paraId="0E98B617"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138E4FBF" w14:textId="77777777" w:rsidR="00F40E20" w:rsidRPr="001F23FC" w:rsidRDefault="00F40E20" w:rsidP="00F40E20">
            <w:pPr>
              <w:pStyle w:val="TAL"/>
            </w:pPr>
          </w:p>
        </w:tc>
      </w:tr>
      <w:tr w:rsidR="00F40E20" w:rsidRPr="001F23FC" w14:paraId="192D9B32" w14:textId="77777777" w:rsidTr="00E067D3">
        <w:trPr>
          <w:jc w:val="center"/>
        </w:trPr>
        <w:tc>
          <w:tcPr>
            <w:tcW w:w="2587" w:type="dxa"/>
          </w:tcPr>
          <w:p w14:paraId="7B42D4B9" w14:textId="77777777" w:rsidR="00F40E20" w:rsidRPr="001F23FC" w:rsidRDefault="00F40E20" w:rsidP="00F40E20">
            <w:pPr>
              <w:pStyle w:val="TAL"/>
              <w:rPr>
                <w:rFonts w:cs="v4.2.0"/>
              </w:rPr>
            </w:pPr>
            <w:r w:rsidRPr="001F23FC">
              <w:rPr>
                <w:rFonts w:cs="v4.2.0"/>
              </w:rPr>
              <w:t>6.4.2.5 EVM equalizer spectrum flatness for BPSK modulation</w:t>
            </w:r>
          </w:p>
        </w:tc>
        <w:tc>
          <w:tcPr>
            <w:tcW w:w="3875" w:type="dxa"/>
          </w:tcPr>
          <w:p w14:paraId="4DE7C700"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4FCA2656" w14:textId="77777777" w:rsidR="00F40E20" w:rsidRPr="001F23FC" w:rsidRDefault="00F40E20" w:rsidP="00F40E20">
            <w:pPr>
              <w:pStyle w:val="TAL"/>
            </w:pPr>
          </w:p>
        </w:tc>
      </w:tr>
      <w:tr w:rsidR="00F40E20" w:rsidRPr="001F23FC" w14:paraId="29E35F20" w14:textId="77777777" w:rsidTr="00E067D3">
        <w:trPr>
          <w:jc w:val="center"/>
        </w:trPr>
        <w:tc>
          <w:tcPr>
            <w:tcW w:w="2587" w:type="dxa"/>
          </w:tcPr>
          <w:p w14:paraId="05A77A80" w14:textId="77777777" w:rsidR="00F40E20" w:rsidRPr="001F23FC" w:rsidRDefault="00F40E20" w:rsidP="00F40E20">
            <w:pPr>
              <w:pStyle w:val="TAL"/>
            </w:pPr>
            <w:r w:rsidRPr="001F23FC">
              <w:t>6.4A.1.1 Frequency error for CA (2UL CA)</w:t>
            </w:r>
          </w:p>
        </w:tc>
        <w:tc>
          <w:tcPr>
            <w:tcW w:w="3875" w:type="dxa"/>
          </w:tcPr>
          <w:p w14:paraId="05132FDC" w14:textId="77777777" w:rsidR="00F40E20" w:rsidRPr="001F23FC" w:rsidRDefault="00F40E20" w:rsidP="00F40E20">
            <w:pPr>
              <w:pStyle w:val="TAL"/>
              <w:rPr>
                <w:rFonts w:cs="v4.2.0"/>
                <w:u w:val="single"/>
              </w:rPr>
            </w:pPr>
            <w:r w:rsidRPr="001F23FC">
              <w:rPr>
                <w:rFonts w:cs="v4.2.0"/>
                <w:u w:val="single"/>
              </w:rPr>
              <w:t>Intra-band contiguous CA</w:t>
            </w:r>
          </w:p>
          <w:p w14:paraId="4C1FB69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AD2E2C" w14:textId="77777777" w:rsidR="00F40E20" w:rsidRPr="001F23FC" w:rsidRDefault="00F40E20" w:rsidP="00F40E20">
            <w:pPr>
              <w:pStyle w:val="TAL"/>
              <w:rPr>
                <w:rFonts w:cs="v4.2.0"/>
              </w:rPr>
            </w:pPr>
            <w:r w:rsidRPr="001F23FC">
              <w:rPr>
                <w:rFonts w:cs="v4.2.0"/>
              </w:rPr>
              <w:t>Same as 6.4.1</w:t>
            </w:r>
          </w:p>
          <w:p w14:paraId="49D15455" w14:textId="77777777" w:rsidR="00F40E20" w:rsidRPr="001F23FC" w:rsidRDefault="00F40E20" w:rsidP="00F40E20">
            <w:pPr>
              <w:pStyle w:val="TAL"/>
              <w:rPr>
                <w:rFonts w:cs="v4.2.0"/>
              </w:rPr>
            </w:pPr>
          </w:p>
          <w:p w14:paraId="7E9D0E9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A452B77" w14:textId="77777777" w:rsidR="00F40E20" w:rsidRPr="001F23FC" w:rsidRDefault="00F40E20" w:rsidP="00F40E20">
            <w:pPr>
              <w:pStyle w:val="TAL"/>
              <w:rPr>
                <w:rFonts w:cs="v4.2.0"/>
              </w:rPr>
            </w:pPr>
            <w:r w:rsidRPr="001F23FC">
              <w:rPr>
                <w:rFonts w:cs="v4.2.0"/>
              </w:rPr>
              <w:t>TBD</w:t>
            </w:r>
          </w:p>
          <w:p w14:paraId="7AA15D0D" w14:textId="77777777" w:rsidR="00F40E20" w:rsidRPr="001F23FC" w:rsidRDefault="00F40E20" w:rsidP="00F40E20">
            <w:pPr>
              <w:pStyle w:val="TAL"/>
              <w:rPr>
                <w:rFonts w:cs="v4.2.0"/>
              </w:rPr>
            </w:pPr>
          </w:p>
          <w:p w14:paraId="1B7BC059" w14:textId="77777777" w:rsidR="00F40E20" w:rsidRPr="001F23FC" w:rsidRDefault="00F40E20" w:rsidP="00F40E20">
            <w:pPr>
              <w:pStyle w:val="TAL"/>
              <w:rPr>
                <w:rFonts w:cs="v4.2.0"/>
                <w:u w:val="single"/>
              </w:rPr>
            </w:pPr>
            <w:r w:rsidRPr="001F23FC">
              <w:rPr>
                <w:rFonts w:cs="v4.2.0"/>
                <w:u w:val="single"/>
              </w:rPr>
              <w:t>Intra-band non-contiguous, Inter-band CA</w:t>
            </w:r>
          </w:p>
          <w:p w14:paraId="758EDD49" w14:textId="77777777" w:rsidR="00F40E20" w:rsidRPr="001F23FC" w:rsidRDefault="00F40E20" w:rsidP="00F40E20">
            <w:pPr>
              <w:pStyle w:val="TAL"/>
              <w:rPr>
                <w:rFonts w:cs="v4.2.0"/>
              </w:rPr>
            </w:pPr>
            <w:r w:rsidRPr="001F23FC">
              <w:rPr>
                <w:rFonts w:cs="v4.2.0"/>
              </w:rPr>
              <w:t>TBD</w:t>
            </w:r>
          </w:p>
        </w:tc>
        <w:tc>
          <w:tcPr>
            <w:tcW w:w="3247" w:type="dxa"/>
          </w:tcPr>
          <w:p w14:paraId="04CC3A40" w14:textId="77777777" w:rsidR="00F40E20" w:rsidRPr="001F23FC" w:rsidRDefault="00F40E20" w:rsidP="00F40E20">
            <w:pPr>
              <w:pStyle w:val="TAL"/>
            </w:pPr>
          </w:p>
        </w:tc>
      </w:tr>
      <w:tr w:rsidR="00F40E20" w:rsidRPr="001F23FC" w14:paraId="381003B7" w14:textId="77777777" w:rsidTr="00E067D3">
        <w:trPr>
          <w:jc w:val="center"/>
        </w:trPr>
        <w:tc>
          <w:tcPr>
            <w:tcW w:w="2587" w:type="dxa"/>
          </w:tcPr>
          <w:p w14:paraId="12C5191B" w14:textId="77777777" w:rsidR="00F40E20" w:rsidRPr="001F23FC" w:rsidRDefault="00F40E20" w:rsidP="00F40E20">
            <w:pPr>
              <w:pStyle w:val="TAL"/>
            </w:pPr>
            <w:r w:rsidRPr="001F23FC">
              <w:t>6.4A.1.2 Frequency error for CA (3UL CA)</w:t>
            </w:r>
          </w:p>
        </w:tc>
        <w:tc>
          <w:tcPr>
            <w:tcW w:w="3875" w:type="dxa"/>
          </w:tcPr>
          <w:p w14:paraId="2E60E96A" w14:textId="77777777" w:rsidR="00F40E20" w:rsidRPr="001F23FC" w:rsidRDefault="00F40E20" w:rsidP="00F40E20">
            <w:pPr>
              <w:pStyle w:val="TAL"/>
              <w:rPr>
                <w:rFonts w:cs="v4.2.0"/>
                <w:u w:val="single"/>
              </w:rPr>
            </w:pPr>
            <w:r w:rsidRPr="001F23FC">
              <w:rPr>
                <w:rFonts w:cs="v4.2.0"/>
                <w:u w:val="single"/>
              </w:rPr>
              <w:t>Intra-band contiguous CA</w:t>
            </w:r>
          </w:p>
          <w:p w14:paraId="56E761B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9CC45C" w14:textId="77777777" w:rsidR="00F40E20" w:rsidRPr="001F23FC" w:rsidRDefault="00F40E20" w:rsidP="00F40E20">
            <w:pPr>
              <w:pStyle w:val="TAL"/>
              <w:rPr>
                <w:rFonts w:cs="v4.2.0"/>
              </w:rPr>
            </w:pPr>
            <w:r w:rsidRPr="001F23FC">
              <w:rPr>
                <w:rFonts w:cs="v4.2.0"/>
              </w:rPr>
              <w:t>Same as 6.4.1</w:t>
            </w:r>
          </w:p>
          <w:p w14:paraId="6A25C234" w14:textId="77777777" w:rsidR="00F40E20" w:rsidRPr="001F23FC" w:rsidRDefault="00F40E20" w:rsidP="00F40E20">
            <w:pPr>
              <w:pStyle w:val="TAL"/>
              <w:rPr>
                <w:rFonts w:cs="v4.2.0"/>
              </w:rPr>
            </w:pPr>
          </w:p>
          <w:p w14:paraId="45983B5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C29CC33" w14:textId="77777777" w:rsidR="00F40E20" w:rsidRPr="001F23FC" w:rsidRDefault="00F40E20" w:rsidP="00F40E20">
            <w:pPr>
              <w:pStyle w:val="TAL"/>
              <w:rPr>
                <w:rFonts w:cs="v4.2.0"/>
              </w:rPr>
            </w:pPr>
            <w:r w:rsidRPr="001F23FC">
              <w:rPr>
                <w:rFonts w:cs="v4.2.0"/>
              </w:rPr>
              <w:t>TBD</w:t>
            </w:r>
          </w:p>
          <w:p w14:paraId="6A8BBEEE" w14:textId="77777777" w:rsidR="00F40E20" w:rsidRPr="001F23FC" w:rsidRDefault="00F40E20" w:rsidP="00F40E20">
            <w:pPr>
              <w:pStyle w:val="TAL"/>
              <w:rPr>
                <w:rFonts w:cs="v4.2.0"/>
              </w:rPr>
            </w:pPr>
          </w:p>
          <w:p w14:paraId="0E289ACA" w14:textId="77777777" w:rsidR="00F40E20" w:rsidRPr="001F23FC" w:rsidRDefault="00F40E20" w:rsidP="00F40E20">
            <w:pPr>
              <w:pStyle w:val="TAL"/>
              <w:rPr>
                <w:rFonts w:cs="v4.2.0"/>
                <w:u w:val="single"/>
              </w:rPr>
            </w:pPr>
            <w:r w:rsidRPr="001F23FC">
              <w:rPr>
                <w:rFonts w:cs="v4.2.0"/>
                <w:u w:val="single"/>
              </w:rPr>
              <w:t>Intra-band non-contiguous, Inter-band CA</w:t>
            </w:r>
          </w:p>
          <w:p w14:paraId="46C6E131" w14:textId="77777777" w:rsidR="00F40E20" w:rsidRPr="001F23FC" w:rsidRDefault="00F40E20" w:rsidP="00F40E20">
            <w:pPr>
              <w:pStyle w:val="TAL"/>
              <w:rPr>
                <w:rFonts w:cs="v4.2.0"/>
              </w:rPr>
            </w:pPr>
            <w:r w:rsidRPr="001F23FC">
              <w:rPr>
                <w:rFonts w:cs="v4.2.0"/>
              </w:rPr>
              <w:t>TBD</w:t>
            </w:r>
          </w:p>
        </w:tc>
        <w:tc>
          <w:tcPr>
            <w:tcW w:w="3247" w:type="dxa"/>
          </w:tcPr>
          <w:p w14:paraId="56B9FC47" w14:textId="77777777" w:rsidR="00F40E20" w:rsidRPr="001F23FC" w:rsidRDefault="00F40E20" w:rsidP="00F40E20">
            <w:pPr>
              <w:pStyle w:val="TAL"/>
            </w:pPr>
          </w:p>
        </w:tc>
      </w:tr>
      <w:tr w:rsidR="00F40E20" w:rsidRPr="001F23FC" w14:paraId="19CC1721" w14:textId="77777777" w:rsidTr="00E067D3">
        <w:trPr>
          <w:jc w:val="center"/>
        </w:trPr>
        <w:tc>
          <w:tcPr>
            <w:tcW w:w="2587" w:type="dxa"/>
          </w:tcPr>
          <w:p w14:paraId="596B47BD" w14:textId="77777777" w:rsidR="00F40E20" w:rsidRPr="001F23FC" w:rsidRDefault="00F40E20" w:rsidP="00F40E20">
            <w:pPr>
              <w:pStyle w:val="TAL"/>
            </w:pPr>
            <w:r w:rsidRPr="001F23FC">
              <w:t>6.4A.1.3 Frequency error for CA (4UL CA)</w:t>
            </w:r>
          </w:p>
        </w:tc>
        <w:tc>
          <w:tcPr>
            <w:tcW w:w="3875" w:type="dxa"/>
          </w:tcPr>
          <w:p w14:paraId="03AC09B6" w14:textId="77777777" w:rsidR="00F40E20" w:rsidRPr="001F23FC" w:rsidRDefault="00F40E20" w:rsidP="00F40E20">
            <w:pPr>
              <w:pStyle w:val="TAL"/>
              <w:rPr>
                <w:rFonts w:cs="v4.2.0"/>
                <w:u w:val="single"/>
              </w:rPr>
            </w:pPr>
            <w:r w:rsidRPr="001F23FC">
              <w:rPr>
                <w:rFonts w:cs="v4.2.0"/>
                <w:u w:val="single"/>
              </w:rPr>
              <w:t>Intra-band contiguous CA</w:t>
            </w:r>
          </w:p>
          <w:p w14:paraId="79FD3BB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2E9E3CF" w14:textId="77777777" w:rsidR="00F40E20" w:rsidRPr="001F23FC" w:rsidRDefault="00F40E20" w:rsidP="00F40E20">
            <w:pPr>
              <w:pStyle w:val="TAL"/>
              <w:rPr>
                <w:rFonts w:cs="v4.2.0"/>
              </w:rPr>
            </w:pPr>
            <w:r w:rsidRPr="001F23FC">
              <w:rPr>
                <w:rFonts w:cs="v4.2.0"/>
              </w:rPr>
              <w:t>Same as 6.4.1</w:t>
            </w:r>
          </w:p>
          <w:p w14:paraId="61D5325F" w14:textId="77777777" w:rsidR="00F40E20" w:rsidRPr="001F23FC" w:rsidRDefault="00F40E20" w:rsidP="00F40E20">
            <w:pPr>
              <w:pStyle w:val="TAL"/>
              <w:rPr>
                <w:rFonts w:cs="v4.2.0"/>
              </w:rPr>
            </w:pPr>
          </w:p>
          <w:p w14:paraId="4AFA4C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63AFC5" w14:textId="77777777" w:rsidR="00F40E20" w:rsidRPr="001F23FC" w:rsidRDefault="00F40E20" w:rsidP="00F40E20">
            <w:pPr>
              <w:pStyle w:val="TAL"/>
              <w:rPr>
                <w:rFonts w:cs="v4.2.0"/>
              </w:rPr>
            </w:pPr>
            <w:r w:rsidRPr="001F23FC">
              <w:rPr>
                <w:rFonts w:cs="v4.2.0"/>
              </w:rPr>
              <w:t>TBD</w:t>
            </w:r>
          </w:p>
          <w:p w14:paraId="2E5B1194" w14:textId="77777777" w:rsidR="00F40E20" w:rsidRPr="001F23FC" w:rsidRDefault="00F40E20" w:rsidP="00F40E20">
            <w:pPr>
              <w:pStyle w:val="TAL"/>
              <w:rPr>
                <w:rFonts w:cs="v4.2.0"/>
              </w:rPr>
            </w:pPr>
          </w:p>
          <w:p w14:paraId="76BE1BBA" w14:textId="77777777" w:rsidR="00F40E20" w:rsidRPr="001F23FC" w:rsidRDefault="00F40E20" w:rsidP="00F40E20">
            <w:pPr>
              <w:pStyle w:val="TAL"/>
              <w:rPr>
                <w:rFonts w:cs="v4.2.0"/>
                <w:u w:val="single"/>
              </w:rPr>
            </w:pPr>
            <w:r w:rsidRPr="001F23FC">
              <w:rPr>
                <w:rFonts w:cs="v4.2.0"/>
                <w:u w:val="single"/>
              </w:rPr>
              <w:t>Intra-band non-contiguous, Inter-band CA</w:t>
            </w:r>
          </w:p>
          <w:p w14:paraId="763A9AEA" w14:textId="77777777" w:rsidR="00F40E20" w:rsidRPr="001F23FC" w:rsidRDefault="00F40E20" w:rsidP="00F40E20">
            <w:pPr>
              <w:pStyle w:val="TAL"/>
              <w:rPr>
                <w:rFonts w:cs="v4.2.0"/>
              </w:rPr>
            </w:pPr>
            <w:r w:rsidRPr="001F23FC">
              <w:rPr>
                <w:rFonts w:cs="v4.2.0"/>
              </w:rPr>
              <w:t>TBD</w:t>
            </w:r>
          </w:p>
        </w:tc>
        <w:tc>
          <w:tcPr>
            <w:tcW w:w="3247" w:type="dxa"/>
          </w:tcPr>
          <w:p w14:paraId="4155F606" w14:textId="77777777" w:rsidR="00F40E20" w:rsidRPr="001F23FC" w:rsidRDefault="00F40E20" w:rsidP="00F40E20">
            <w:pPr>
              <w:pStyle w:val="TAL"/>
            </w:pPr>
          </w:p>
        </w:tc>
      </w:tr>
      <w:tr w:rsidR="00F40E20" w:rsidRPr="001F23FC" w14:paraId="0127E1B5" w14:textId="77777777" w:rsidTr="00E067D3">
        <w:trPr>
          <w:jc w:val="center"/>
        </w:trPr>
        <w:tc>
          <w:tcPr>
            <w:tcW w:w="2587" w:type="dxa"/>
          </w:tcPr>
          <w:p w14:paraId="1EEE6BDE" w14:textId="1E5236D2" w:rsidR="00F40E20" w:rsidRPr="001F23FC" w:rsidRDefault="00F40E20" w:rsidP="00F40E20">
            <w:pPr>
              <w:pStyle w:val="TAL"/>
            </w:pPr>
            <w:r w:rsidRPr="001F23FC">
              <w:t>6.4A.1.4 Frequency error for CA (5UL CA)</w:t>
            </w:r>
          </w:p>
        </w:tc>
        <w:tc>
          <w:tcPr>
            <w:tcW w:w="3875" w:type="dxa"/>
          </w:tcPr>
          <w:p w14:paraId="530DDAEC" w14:textId="77777777" w:rsidR="00F40E20" w:rsidRPr="001F23FC" w:rsidRDefault="00F40E20" w:rsidP="00F40E20">
            <w:pPr>
              <w:pStyle w:val="TAL"/>
              <w:rPr>
                <w:rFonts w:cs="v4.2.0"/>
                <w:u w:val="single"/>
              </w:rPr>
            </w:pPr>
            <w:r w:rsidRPr="001F23FC">
              <w:rPr>
                <w:rFonts w:cs="v4.2.0"/>
                <w:u w:val="single"/>
              </w:rPr>
              <w:t>Intra-band contiguous CA</w:t>
            </w:r>
          </w:p>
          <w:p w14:paraId="3BACF4CC" w14:textId="55947842" w:rsidR="00F40E20" w:rsidRPr="001F23FC" w:rsidRDefault="00F40E20" w:rsidP="00F40E20">
            <w:pPr>
              <w:pStyle w:val="TAL"/>
              <w:rPr>
                <w:rFonts w:cs="v4.2.0"/>
                <w:u w:val="single"/>
              </w:rPr>
            </w:pPr>
            <w:r w:rsidRPr="001F23FC">
              <w:rPr>
                <w:rFonts w:cs="v4.2.0"/>
              </w:rPr>
              <w:t>TBD</w:t>
            </w:r>
          </w:p>
        </w:tc>
        <w:tc>
          <w:tcPr>
            <w:tcW w:w="3247" w:type="dxa"/>
          </w:tcPr>
          <w:p w14:paraId="75380515" w14:textId="77777777" w:rsidR="00F40E20" w:rsidRPr="001F23FC" w:rsidRDefault="00F40E20" w:rsidP="00F40E20">
            <w:pPr>
              <w:pStyle w:val="TAL"/>
            </w:pPr>
          </w:p>
        </w:tc>
      </w:tr>
      <w:tr w:rsidR="00F40E20" w:rsidRPr="001F23FC" w14:paraId="3FDE22AC" w14:textId="77777777" w:rsidTr="00E067D3">
        <w:trPr>
          <w:jc w:val="center"/>
        </w:trPr>
        <w:tc>
          <w:tcPr>
            <w:tcW w:w="2587" w:type="dxa"/>
          </w:tcPr>
          <w:p w14:paraId="25EDC627" w14:textId="3BD664BA" w:rsidR="00F40E20" w:rsidRPr="001F23FC" w:rsidRDefault="00F40E20" w:rsidP="00F40E20">
            <w:pPr>
              <w:pStyle w:val="TAL"/>
            </w:pPr>
            <w:r w:rsidRPr="001F23FC">
              <w:t>6.4A.1.5 Frequency error for CA (6UL CA)</w:t>
            </w:r>
          </w:p>
        </w:tc>
        <w:tc>
          <w:tcPr>
            <w:tcW w:w="3875" w:type="dxa"/>
          </w:tcPr>
          <w:p w14:paraId="2AE30ADD" w14:textId="77777777" w:rsidR="00F40E20" w:rsidRPr="001F23FC" w:rsidRDefault="00F40E20" w:rsidP="00F40E20">
            <w:pPr>
              <w:pStyle w:val="TAL"/>
              <w:rPr>
                <w:rFonts w:cs="v4.2.0"/>
                <w:u w:val="single"/>
              </w:rPr>
            </w:pPr>
            <w:r w:rsidRPr="001F23FC">
              <w:rPr>
                <w:rFonts w:cs="v4.2.0"/>
                <w:u w:val="single"/>
              </w:rPr>
              <w:t>Intra-band contiguous CA</w:t>
            </w:r>
          </w:p>
          <w:p w14:paraId="2DD79226" w14:textId="63248B36" w:rsidR="00F40E20" w:rsidRPr="001F23FC" w:rsidRDefault="00F40E20" w:rsidP="00F40E20">
            <w:pPr>
              <w:pStyle w:val="TAL"/>
              <w:rPr>
                <w:rFonts w:cs="v4.2.0"/>
                <w:u w:val="single"/>
              </w:rPr>
            </w:pPr>
            <w:r w:rsidRPr="001F23FC">
              <w:rPr>
                <w:rFonts w:cs="v4.2.0"/>
              </w:rPr>
              <w:t>TBD</w:t>
            </w:r>
          </w:p>
        </w:tc>
        <w:tc>
          <w:tcPr>
            <w:tcW w:w="3247" w:type="dxa"/>
          </w:tcPr>
          <w:p w14:paraId="420E7653" w14:textId="77777777" w:rsidR="00F40E20" w:rsidRPr="001F23FC" w:rsidRDefault="00F40E20" w:rsidP="00F40E20">
            <w:pPr>
              <w:pStyle w:val="TAL"/>
            </w:pPr>
          </w:p>
        </w:tc>
      </w:tr>
      <w:tr w:rsidR="00F40E20" w:rsidRPr="001F23FC" w14:paraId="7FAB4F6E" w14:textId="77777777" w:rsidTr="00E067D3">
        <w:trPr>
          <w:jc w:val="center"/>
        </w:trPr>
        <w:tc>
          <w:tcPr>
            <w:tcW w:w="2587" w:type="dxa"/>
          </w:tcPr>
          <w:p w14:paraId="5F9735A3" w14:textId="0BFD8909" w:rsidR="00F40E20" w:rsidRPr="001F23FC" w:rsidRDefault="00F40E20" w:rsidP="00F40E20">
            <w:pPr>
              <w:pStyle w:val="TAL"/>
            </w:pPr>
            <w:r w:rsidRPr="001F23FC">
              <w:t>6.4A.1.6 Frequency error for CA (7UL CA)</w:t>
            </w:r>
          </w:p>
        </w:tc>
        <w:tc>
          <w:tcPr>
            <w:tcW w:w="3875" w:type="dxa"/>
          </w:tcPr>
          <w:p w14:paraId="187EDFC2" w14:textId="77777777" w:rsidR="00F40E20" w:rsidRPr="001F23FC" w:rsidRDefault="00F40E20" w:rsidP="00F40E20">
            <w:pPr>
              <w:pStyle w:val="TAL"/>
              <w:rPr>
                <w:rFonts w:cs="v4.2.0"/>
                <w:u w:val="single"/>
              </w:rPr>
            </w:pPr>
            <w:r w:rsidRPr="001F23FC">
              <w:rPr>
                <w:rFonts w:cs="v4.2.0"/>
                <w:u w:val="single"/>
              </w:rPr>
              <w:t>Intra-band contiguous CA</w:t>
            </w:r>
          </w:p>
          <w:p w14:paraId="46F191F2" w14:textId="565AE5E0" w:rsidR="00F40E20" w:rsidRPr="001F23FC" w:rsidRDefault="00F40E20" w:rsidP="00F40E20">
            <w:pPr>
              <w:pStyle w:val="TAL"/>
              <w:rPr>
                <w:rFonts w:cs="v4.2.0"/>
                <w:u w:val="single"/>
              </w:rPr>
            </w:pPr>
            <w:r w:rsidRPr="001F23FC">
              <w:rPr>
                <w:rFonts w:cs="v4.2.0"/>
              </w:rPr>
              <w:t>TBD</w:t>
            </w:r>
          </w:p>
        </w:tc>
        <w:tc>
          <w:tcPr>
            <w:tcW w:w="3247" w:type="dxa"/>
          </w:tcPr>
          <w:p w14:paraId="3C78C1B0" w14:textId="77777777" w:rsidR="00F40E20" w:rsidRPr="001F23FC" w:rsidRDefault="00F40E20" w:rsidP="00F40E20">
            <w:pPr>
              <w:pStyle w:val="TAL"/>
            </w:pPr>
          </w:p>
        </w:tc>
      </w:tr>
      <w:tr w:rsidR="00F40E20" w:rsidRPr="001F23FC" w14:paraId="46D0B1B5" w14:textId="77777777" w:rsidTr="00E067D3">
        <w:trPr>
          <w:jc w:val="center"/>
        </w:trPr>
        <w:tc>
          <w:tcPr>
            <w:tcW w:w="2587" w:type="dxa"/>
          </w:tcPr>
          <w:p w14:paraId="6F4ACB26" w14:textId="78319864" w:rsidR="00F40E20" w:rsidRPr="001F23FC" w:rsidRDefault="00F40E20" w:rsidP="00F40E20">
            <w:pPr>
              <w:pStyle w:val="TAL"/>
            </w:pPr>
            <w:r w:rsidRPr="001F23FC">
              <w:t>6.4A.1.7 Frequency error for CA (8UL CA)</w:t>
            </w:r>
          </w:p>
        </w:tc>
        <w:tc>
          <w:tcPr>
            <w:tcW w:w="3875" w:type="dxa"/>
          </w:tcPr>
          <w:p w14:paraId="21B02240" w14:textId="77777777" w:rsidR="00F40E20" w:rsidRPr="001F23FC" w:rsidRDefault="00F40E20" w:rsidP="00F40E20">
            <w:pPr>
              <w:pStyle w:val="TAL"/>
              <w:rPr>
                <w:rFonts w:cs="v4.2.0"/>
                <w:u w:val="single"/>
              </w:rPr>
            </w:pPr>
            <w:r w:rsidRPr="001F23FC">
              <w:rPr>
                <w:rFonts w:cs="v4.2.0"/>
                <w:u w:val="single"/>
              </w:rPr>
              <w:t>Intra-band contiguous CA</w:t>
            </w:r>
          </w:p>
          <w:p w14:paraId="23605297" w14:textId="7D1EB6B5" w:rsidR="00F40E20" w:rsidRPr="001F23FC" w:rsidRDefault="00F40E20" w:rsidP="00F40E20">
            <w:pPr>
              <w:pStyle w:val="TAL"/>
              <w:rPr>
                <w:rFonts w:cs="v4.2.0"/>
                <w:u w:val="single"/>
              </w:rPr>
            </w:pPr>
            <w:r w:rsidRPr="001F23FC">
              <w:rPr>
                <w:rFonts w:cs="v4.2.0"/>
              </w:rPr>
              <w:t>TBD</w:t>
            </w:r>
          </w:p>
        </w:tc>
        <w:tc>
          <w:tcPr>
            <w:tcW w:w="3247" w:type="dxa"/>
          </w:tcPr>
          <w:p w14:paraId="414D1FFB" w14:textId="77777777" w:rsidR="00F40E20" w:rsidRPr="001F23FC" w:rsidRDefault="00F40E20" w:rsidP="00F40E20">
            <w:pPr>
              <w:pStyle w:val="TAL"/>
            </w:pPr>
          </w:p>
        </w:tc>
      </w:tr>
      <w:tr w:rsidR="00F40E20" w:rsidRPr="001F23FC" w14:paraId="295F6DD5" w14:textId="77777777" w:rsidTr="00E067D3">
        <w:trPr>
          <w:jc w:val="center"/>
        </w:trPr>
        <w:tc>
          <w:tcPr>
            <w:tcW w:w="2587" w:type="dxa"/>
          </w:tcPr>
          <w:p w14:paraId="45A00363" w14:textId="77777777" w:rsidR="00F40E20" w:rsidRPr="001F23FC" w:rsidRDefault="00F40E20" w:rsidP="00F40E20">
            <w:pPr>
              <w:pStyle w:val="TAL"/>
            </w:pPr>
            <w:r w:rsidRPr="001F23FC">
              <w:t>6.4A.2.1.1 Error Vector magnitude for CA (2UL CA)</w:t>
            </w:r>
          </w:p>
        </w:tc>
        <w:tc>
          <w:tcPr>
            <w:tcW w:w="3875" w:type="dxa"/>
          </w:tcPr>
          <w:p w14:paraId="26AEC1DC"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94FE70C" w14:textId="77777777" w:rsidR="00F40E20" w:rsidRPr="001F23FC" w:rsidRDefault="00F40E20" w:rsidP="00F40E20">
            <w:pPr>
              <w:pStyle w:val="TAL"/>
            </w:pPr>
          </w:p>
        </w:tc>
      </w:tr>
      <w:tr w:rsidR="00F40E20" w:rsidRPr="001F23FC" w14:paraId="2A18482C" w14:textId="77777777" w:rsidTr="00E067D3">
        <w:trPr>
          <w:jc w:val="center"/>
        </w:trPr>
        <w:tc>
          <w:tcPr>
            <w:tcW w:w="2587" w:type="dxa"/>
          </w:tcPr>
          <w:p w14:paraId="4D05603E" w14:textId="77777777" w:rsidR="00F40E20" w:rsidRPr="001F23FC" w:rsidRDefault="00F40E20" w:rsidP="00F40E20">
            <w:pPr>
              <w:pStyle w:val="TAL"/>
            </w:pPr>
            <w:r w:rsidRPr="001F23FC">
              <w:t>6.4A.2.1.2 Error Vector magnitude for CA (3UL CA)</w:t>
            </w:r>
          </w:p>
        </w:tc>
        <w:tc>
          <w:tcPr>
            <w:tcW w:w="3875" w:type="dxa"/>
          </w:tcPr>
          <w:p w14:paraId="6249F88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4AD009E4" w14:textId="77777777" w:rsidR="00F40E20" w:rsidRPr="001F23FC" w:rsidRDefault="00F40E20" w:rsidP="00F40E20">
            <w:pPr>
              <w:pStyle w:val="TAL"/>
            </w:pPr>
          </w:p>
        </w:tc>
      </w:tr>
      <w:tr w:rsidR="00F40E20" w:rsidRPr="001F23FC" w14:paraId="521B786C" w14:textId="77777777" w:rsidTr="00E067D3">
        <w:trPr>
          <w:jc w:val="center"/>
        </w:trPr>
        <w:tc>
          <w:tcPr>
            <w:tcW w:w="2587" w:type="dxa"/>
          </w:tcPr>
          <w:p w14:paraId="00957962" w14:textId="77777777" w:rsidR="00F40E20" w:rsidRPr="001F23FC" w:rsidRDefault="00F40E20" w:rsidP="00F40E20">
            <w:pPr>
              <w:pStyle w:val="TAL"/>
            </w:pPr>
            <w:r w:rsidRPr="001F23FC">
              <w:t>6.4A.2.1.3 Error Vector magnitude for CA (4UL CA)</w:t>
            </w:r>
          </w:p>
        </w:tc>
        <w:tc>
          <w:tcPr>
            <w:tcW w:w="3875" w:type="dxa"/>
          </w:tcPr>
          <w:p w14:paraId="015E5D54"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C2EFFE3" w14:textId="77777777" w:rsidR="00F40E20" w:rsidRPr="001F23FC" w:rsidRDefault="00F40E20" w:rsidP="00F40E20">
            <w:pPr>
              <w:pStyle w:val="TAL"/>
            </w:pPr>
          </w:p>
        </w:tc>
      </w:tr>
      <w:tr w:rsidR="00F40E20" w:rsidRPr="001F23FC" w14:paraId="0BBAADD8" w14:textId="77777777" w:rsidTr="00E067D3">
        <w:trPr>
          <w:jc w:val="center"/>
        </w:trPr>
        <w:tc>
          <w:tcPr>
            <w:tcW w:w="2587" w:type="dxa"/>
          </w:tcPr>
          <w:p w14:paraId="02E7A755" w14:textId="77777777" w:rsidR="00F40E20" w:rsidRPr="001F23FC" w:rsidRDefault="00F40E20" w:rsidP="00F40E20">
            <w:pPr>
              <w:pStyle w:val="TAL"/>
            </w:pPr>
            <w:r w:rsidRPr="001F23FC">
              <w:t>6.4A.2.1.4 Error Vector magnitude for CA (5UL CA)</w:t>
            </w:r>
          </w:p>
        </w:tc>
        <w:tc>
          <w:tcPr>
            <w:tcW w:w="3875" w:type="dxa"/>
          </w:tcPr>
          <w:p w14:paraId="0C0B2CD1"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23C3059A" w14:textId="77777777" w:rsidR="00F40E20" w:rsidRPr="001F23FC" w:rsidRDefault="00F40E20" w:rsidP="00F40E20">
            <w:pPr>
              <w:pStyle w:val="TAL"/>
            </w:pPr>
          </w:p>
        </w:tc>
      </w:tr>
      <w:tr w:rsidR="00F40E20" w:rsidRPr="001F23FC" w14:paraId="01C43D8C" w14:textId="77777777" w:rsidTr="00E067D3">
        <w:trPr>
          <w:jc w:val="center"/>
        </w:trPr>
        <w:tc>
          <w:tcPr>
            <w:tcW w:w="2587" w:type="dxa"/>
          </w:tcPr>
          <w:p w14:paraId="13ABF7F3" w14:textId="77777777" w:rsidR="00F40E20" w:rsidRPr="001F23FC" w:rsidRDefault="00F40E20" w:rsidP="00F40E20">
            <w:pPr>
              <w:pStyle w:val="TAL"/>
            </w:pPr>
            <w:r w:rsidRPr="001F23FC">
              <w:t>6.4A.2.1.5 Error Vector magnitude for CA (6UL CA)</w:t>
            </w:r>
          </w:p>
        </w:tc>
        <w:tc>
          <w:tcPr>
            <w:tcW w:w="3875" w:type="dxa"/>
          </w:tcPr>
          <w:p w14:paraId="4753D12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758B72E9" w14:textId="77777777" w:rsidR="00F40E20" w:rsidRPr="001F23FC" w:rsidRDefault="00F40E20" w:rsidP="00F40E20">
            <w:pPr>
              <w:pStyle w:val="TAL"/>
            </w:pPr>
          </w:p>
        </w:tc>
      </w:tr>
      <w:tr w:rsidR="00F40E20" w:rsidRPr="001F23FC" w14:paraId="656DB765" w14:textId="77777777" w:rsidTr="00E067D3">
        <w:trPr>
          <w:jc w:val="center"/>
        </w:trPr>
        <w:tc>
          <w:tcPr>
            <w:tcW w:w="2587" w:type="dxa"/>
          </w:tcPr>
          <w:p w14:paraId="6079E2B9" w14:textId="77777777" w:rsidR="00F40E20" w:rsidRPr="001F23FC" w:rsidRDefault="00F40E20" w:rsidP="00F40E20">
            <w:pPr>
              <w:pStyle w:val="TAL"/>
            </w:pPr>
            <w:r w:rsidRPr="001F23FC">
              <w:t>6.4A.2.1.6 Error Vector magnitude for CA (7UL CA)</w:t>
            </w:r>
          </w:p>
        </w:tc>
        <w:tc>
          <w:tcPr>
            <w:tcW w:w="3875" w:type="dxa"/>
          </w:tcPr>
          <w:p w14:paraId="3EFBBC42"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5A7213C8" w14:textId="77777777" w:rsidR="00F40E20" w:rsidRPr="001F23FC" w:rsidRDefault="00F40E20" w:rsidP="00F40E20">
            <w:pPr>
              <w:pStyle w:val="TAL"/>
            </w:pPr>
          </w:p>
        </w:tc>
      </w:tr>
      <w:tr w:rsidR="00F40E20" w:rsidRPr="001F23FC" w14:paraId="32534A0D" w14:textId="77777777" w:rsidTr="00E067D3">
        <w:trPr>
          <w:jc w:val="center"/>
        </w:trPr>
        <w:tc>
          <w:tcPr>
            <w:tcW w:w="2587" w:type="dxa"/>
          </w:tcPr>
          <w:p w14:paraId="3D21926E" w14:textId="77777777" w:rsidR="00F40E20" w:rsidRPr="001F23FC" w:rsidRDefault="00F40E20" w:rsidP="00F40E20">
            <w:pPr>
              <w:pStyle w:val="TAL"/>
            </w:pPr>
            <w:r w:rsidRPr="001F23FC">
              <w:t>6.4A.2.1.7 Error Vector magnitude for CA (8UL CA)</w:t>
            </w:r>
          </w:p>
        </w:tc>
        <w:tc>
          <w:tcPr>
            <w:tcW w:w="3875" w:type="dxa"/>
          </w:tcPr>
          <w:p w14:paraId="4BFB5FA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05914D68" w14:textId="77777777" w:rsidR="00F40E20" w:rsidRPr="001F23FC" w:rsidRDefault="00F40E20" w:rsidP="00F40E20">
            <w:pPr>
              <w:pStyle w:val="TAL"/>
            </w:pPr>
          </w:p>
        </w:tc>
      </w:tr>
      <w:tr w:rsidR="00F40E20" w:rsidRPr="001F23FC" w14:paraId="008D72F6" w14:textId="77777777" w:rsidTr="00E067D3">
        <w:trPr>
          <w:jc w:val="center"/>
        </w:trPr>
        <w:tc>
          <w:tcPr>
            <w:tcW w:w="2587" w:type="dxa"/>
          </w:tcPr>
          <w:p w14:paraId="404CA233" w14:textId="77777777" w:rsidR="00F40E20" w:rsidRPr="001F23FC" w:rsidRDefault="00F40E20" w:rsidP="00F40E20">
            <w:pPr>
              <w:pStyle w:val="TAL"/>
            </w:pPr>
            <w:r w:rsidRPr="001F23FC">
              <w:rPr>
                <w:lang w:eastAsia="zh-TW"/>
              </w:rPr>
              <w:t>6.4A.2.2.1 Carrier leakage for CA (2UL CA)</w:t>
            </w:r>
          </w:p>
        </w:tc>
        <w:tc>
          <w:tcPr>
            <w:tcW w:w="3875" w:type="dxa"/>
          </w:tcPr>
          <w:p w14:paraId="56F7515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8F7ABFA" w14:textId="77777777" w:rsidR="00F40E20" w:rsidRPr="001F23FC" w:rsidRDefault="00F40E20" w:rsidP="00F40E20">
            <w:pPr>
              <w:pStyle w:val="TAL"/>
            </w:pPr>
          </w:p>
        </w:tc>
      </w:tr>
      <w:tr w:rsidR="00F40E20" w:rsidRPr="001F23FC" w14:paraId="42B6471F" w14:textId="77777777" w:rsidTr="00E067D3">
        <w:trPr>
          <w:jc w:val="center"/>
        </w:trPr>
        <w:tc>
          <w:tcPr>
            <w:tcW w:w="2587" w:type="dxa"/>
          </w:tcPr>
          <w:p w14:paraId="4D7FF260" w14:textId="77777777" w:rsidR="00F40E20" w:rsidRPr="001F23FC" w:rsidRDefault="00F40E20" w:rsidP="00F40E20">
            <w:pPr>
              <w:pStyle w:val="TAL"/>
            </w:pPr>
            <w:r w:rsidRPr="001F23FC">
              <w:rPr>
                <w:lang w:eastAsia="zh-TW"/>
              </w:rPr>
              <w:t>6.4A.2.2.2 Carrier leakage for CA (3UL CA)</w:t>
            </w:r>
          </w:p>
        </w:tc>
        <w:tc>
          <w:tcPr>
            <w:tcW w:w="3875" w:type="dxa"/>
          </w:tcPr>
          <w:p w14:paraId="408230C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5D954649" w14:textId="77777777" w:rsidR="00F40E20" w:rsidRPr="001F23FC" w:rsidRDefault="00F40E20" w:rsidP="00F40E20">
            <w:pPr>
              <w:pStyle w:val="TAL"/>
            </w:pPr>
          </w:p>
        </w:tc>
      </w:tr>
      <w:tr w:rsidR="00F40E20" w:rsidRPr="001F23FC" w14:paraId="5B0B1193" w14:textId="77777777" w:rsidTr="00E067D3">
        <w:trPr>
          <w:jc w:val="center"/>
        </w:trPr>
        <w:tc>
          <w:tcPr>
            <w:tcW w:w="2587" w:type="dxa"/>
          </w:tcPr>
          <w:p w14:paraId="65D3399D" w14:textId="77777777" w:rsidR="00F40E20" w:rsidRPr="001F23FC" w:rsidRDefault="00F40E20" w:rsidP="00F40E20">
            <w:pPr>
              <w:pStyle w:val="TAL"/>
            </w:pPr>
            <w:r w:rsidRPr="001F23FC">
              <w:rPr>
                <w:lang w:eastAsia="zh-TW"/>
              </w:rPr>
              <w:t>6.4A.2.2.3 Carrier leakage for CA (4UL CA)</w:t>
            </w:r>
          </w:p>
        </w:tc>
        <w:tc>
          <w:tcPr>
            <w:tcW w:w="3875" w:type="dxa"/>
          </w:tcPr>
          <w:p w14:paraId="7356359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4D51ED57" w14:textId="77777777" w:rsidR="00F40E20" w:rsidRPr="001F23FC" w:rsidRDefault="00F40E20" w:rsidP="00F40E20">
            <w:pPr>
              <w:pStyle w:val="TAL"/>
            </w:pPr>
          </w:p>
        </w:tc>
      </w:tr>
      <w:tr w:rsidR="00F40E20" w:rsidRPr="001F23FC" w14:paraId="3928307F" w14:textId="77777777" w:rsidTr="00E067D3">
        <w:trPr>
          <w:jc w:val="center"/>
        </w:trPr>
        <w:tc>
          <w:tcPr>
            <w:tcW w:w="2587" w:type="dxa"/>
          </w:tcPr>
          <w:p w14:paraId="7BDCAD14" w14:textId="1CE66B81" w:rsidR="00F40E20" w:rsidRPr="001F23FC" w:rsidRDefault="00F40E20" w:rsidP="00F40E20">
            <w:pPr>
              <w:pStyle w:val="TAL"/>
              <w:rPr>
                <w:lang w:eastAsia="zh-TW"/>
              </w:rPr>
            </w:pPr>
            <w:r w:rsidRPr="001F23FC">
              <w:rPr>
                <w:lang w:eastAsia="zh-TW"/>
              </w:rPr>
              <w:t>6.4A.2.2.4 Carrier leakage for CA (5UL CA)</w:t>
            </w:r>
          </w:p>
        </w:tc>
        <w:tc>
          <w:tcPr>
            <w:tcW w:w="3875" w:type="dxa"/>
          </w:tcPr>
          <w:p w14:paraId="5BE8D76B" w14:textId="4EB6F3B4"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E9D0728" w14:textId="77777777" w:rsidR="00F40E20" w:rsidRPr="001F23FC" w:rsidRDefault="00F40E20" w:rsidP="00F40E20">
            <w:pPr>
              <w:pStyle w:val="TAL"/>
            </w:pPr>
          </w:p>
        </w:tc>
      </w:tr>
      <w:tr w:rsidR="00F40E20" w:rsidRPr="001F23FC" w14:paraId="21F3AE60" w14:textId="77777777" w:rsidTr="00E067D3">
        <w:trPr>
          <w:jc w:val="center"/>
        </w:trPr>
        <w:tc>
          <w:tcPr>
            <w:tcW w:w="2587" w:type="dxa"/>
          </w:tcPr>
          <w:p w14:paraId="555CC966" w14:textId="5BB010F0" w:rsidR="00F40E20" w:rsidRPr="001F23FC" w:rsidRDefault="00F40E20" w:rsidP="00F40E20">
            <w:pPr>
              <w:pStyle w:val="TAL"/>
              <w:rPr>
                <w:lang w:eastAsia="zh-TW"/>
              </w:rPr>
            </w:pPr>
            <w:r w:rsidRPr="001F23FC">
              <w:rPr>
                <w:lang w:eastAsia="zh-TW"/>
              </w:rPr>
              <w:t>6.4A.2.2.5 Carrier leakage for CA (6UL CA)</w:t>
            </w:r>
          </w:p>
        </w:tc>
        <w:tc>
          <w:tcPr>
            <w:tcW w:w="3875" w:type="dxa"/>
          </w:tcPr>
          <w:p w14:paraId="63A71FE0" w14:textId="0C86AB25"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D7EBBB4" w14:textId="77777777" w:rsidR="00F40E20" w:rsidRPr="001F23FC" w:rsidRDefault="00F40E20" w:rsidP="00F40E20">
            <w:pPr>
              <w:pStyle w:val="TAL"/>
            </w:pPr>
          </w:p>
        </w:tc>
      </w:tr>
      <w:tr w:rsidR="00F40E20" w:rsidRPr="001F23FC" w14:paraId="69972372" w14:textId="77777777" w:rsidTr="00E067D3">
        <w:trPr>
          <w:jc w:val="center"/>
        </w:trPr>
        <w:tc>
          <w:tcPr>
            <w:tcW w:w="2587" w:type="dxa"/>
          </w:tcPr>
          <w:p w14:paraId="6D9AA554" w14:textId="256069C2" w:rsidR="00F40E20" w:rsidRPr="001F23FC" w:rsidRDefault="00F40E20" w:rsidP="00F40E20">
            <w:pPr>
              <w:pStyle w:val="TAL"/>
              <w:rPr>
                <w:lang w:eastAsia="zh-TW"/>
              </w:rPr>
            </w:pPr>
            <w:r w:rsidRPr="001F23FC">
              <w:rPr>
                <w:lang w:eastAsia="zh-TW"/>
              </w:rPr>
              <w:t>6.4A.2.2.6 Carrier leakage for CA (7UL CA)</w:t>
            </w:r>
          </w:p>
        </w:tc>
        <w:tc>
          <w:tcPr>
            <w:tcW w:w="3875" w:type="dxa"/>
          </w:tcPr>
          <w:p w14:paraId="60C56759" w14:textId="7EC5FD9B"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01AA776" w14:textId="77777777" w:rsidR="00F40E20" w:rsidRPr="001F23FC" w:rsidRDefault="00F40E20" w:rsidP="00F40E20">
            <w:pPr>
              <w:pStyle w:val="TAL"/>
            </w:pPr>
          </w:p>
        </w:tc>
      </w:tr>
      <w:tr w:rsidR="00F40E20" w:rsidRPr="001F23FC" w14:paraId="28C7BA06" w14:textId="77777777" w:rsidTr="00E067D3">
        <w:trPr>
          <w:jc w:val="center"/>
        </w:trPr>
        <w:tc>
          <w:tcPr>
            <w:tcW w:w="2587" w:type="dxa"/>
          </w:tcPr>
          <w:p w14:paraId="12365CE5" w14:textId="0C9F241D" w:rsidR="00F40E20" w:rsidRPr="001F23FC" w:rsidRDefault="00F40E20" w:rsidP="00F40E20">
            <w:pPr>
              <w:pStyle w:val="TAL"/>
              <w:rPr>
                <w:lang w:eastAsia="zh-TW"/>
              </w:rPr>
            </w:pPr>
            <w:r w:rsidRPr="001F23FC">
              <w:rPr>
                <w:lang w:eastAsia="zh-TW"/>
              </w:rPr>
              <w:t>6.4A.2.2.7 Carrier leakage for CA (8UL CA)</w:t>
            </w:r>
          </w:p>
        </w:tc>
        <w:tc>
          <w:tcPr>
            <w:tcW w:w="3875" w:type="dxa"/>
          </w:tcPr>
          <w:p w14:paraId="4A966727" w14:textId="5039294D"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7001239" w14:textId="77777777" w:rsidR="00F40E20" w:rsidRPr="001F23FC" w:rsidRDefault="00F40E20" w:rsidP="00F40E20">
            <w:pPr>
              <w:pStyle w:val="TAL"/>
            </w:pPr>
          </w:p>
        </w:tc>
      </w:tr>
      <w:tr w:rsidR="00F40E20" w:rsidRPr="001F23FC"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1F23FC" w:rsidRDefault="00F40E20" w:rsidP="00F40E20">
            <w:pPr>
              <w:pStyle w:val="TAL"/>
              <w:rPr>
                <w:lang w:eastAsia="zh-TW"/>
              </w:rPr>
            </w:pPr>
            <w:r w:rsidRPr="001F23FC">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1F23FC" w:rsidRDefault="00F40E20" w:rsidP="00F40E20">
            <w:pPr>
              <w:pStyle w:val="TAL"/>
            </w:pPr>
          </w:p>
        </w:tc>
      </w:tr>
      <w:tr w:rsidR="00F40E20" w:rsidRPr="001F23FC"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1F23FC" w:rsidRDefault="00F40E20" w:rsidP="00F40E20">
            <w:pPr>
              <w:pStyle w:val="TAL"/>
              <w:rPr>
                <w:lang w:eastAsia="zh-TW"/>
              </w:rPr>
            </w:pPr>
            <w:r w:rsidRPr="001F23FC">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1F23FC" w:rsidRDefault="00F40E20" w:rsidP="00F40E20">
            <w:pPr>
              <w:pStyle w:val="TAL"/>
            </w:pPr>
          </w:p>
        </w:tc>
      </w:tr>
      <w:tr w:rsidR="00F40E20" w:rsidRPr="001F23FC"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1F23FC" w:rsidRDefault="00F40E20" w:rsidP="00F40E20">
            <w:pPr>
              <w:pStyle w:val="TAL"/>
              <w:rPr>
                <w:lang w:eastAsia="zh-TW"/>
              </w:rPr>
            </w:pPr>
            <w:r w:rsidRPr="001F23FC">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1F23FC" w:rsidRDefault="00F40E20" w:rsidP="00F40E20">
            <w:pPr>
              <w:pStyle w:val="TAL"/>
            </w:pPr>
          </w:p>
        </w:tc>
      </w:tr>
      <w:tr w:rsidR="00F40E20" w:rsidRPr="001F23FC"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1F23FC" w:rsidRDefault="00F40E20" w:rsidP="00F40E20">
            <w:pPr>
              <w:pStyle w:val="TAL"/>
              <w:rPr>
                <w:lang w:eastAsia="zh-TW"/>
              </w:rPr>
            </w:pPr>
            <w:r w:rsidRPr="001F23FC">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1F23FC" w:rsidRDefault="00F40E20" w:rsidP="00F40E20">
            <w:pPr>
              <w:pStyle w:val="TAL"/>
            </w:pPr>
          </w:p>
        </w:tc>
      </w:tr>
      <w:tr w:rsidR="00F40E20" w:rsidRPr="001F23FC"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1F23FC" w:rsidRDefault="00F40E20" w:rsidP="00F40E20">
            <w:pPr>
              <w:pStyle w:val="TAL"/>
              <w:rPr>
                <w:lang w:eastAsia="zh-TW"/>
              </w:rPr>
            </w:pPr>
            <w:r w:rsidRPr="001F23FC">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1F23FC" w:rsidRDefault="00F40E20" w:rsidP="00F40E20">
            <w:pPr>
              <w:pStyle w:val="TAL"/>
            </w:pPr>
          </w:p>
        </w:tc>
      </w:tr>
      <w:tr w:rsidR="00F40E20" w:rsidRPr="001F23FC"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1F23FC" w:rsidRDefault="00F40E20" w:rsidP="00F40E20">
            <w:pPr>
              <w:pStyle w:val="TAL"/>
              <w:rPr>
                <w:lang w:eastAsia="zh-TW"/>
              </w:rPr>
            </w:pPr>
            <w:r w:rsidRPr="001F23FC">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1F23FC" w:rsidRDefault="00F40E20" w:rsidP="00F40E20">
            <w:pPr>
              <w:pStyle w:val="TAL"/>
            </w:pPr>
          </w:p>
        </w:tc>
      </w:tr>
      <w:tr w:rsidR="00F40E20" w:rsidRPr="001F23FC"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1F23FC" w:rsidRDefault="00F40E20" w:rsidP="00F40E20">
            <w:pPr>
              <w:pStyle w:val="TAL"/>
              <w:rPr>
                <w:lang w:eastAsia="zh-TW"/>
              </w:rPr>
            </w:pPr>
            <w:r w:rsidRPr="001F23FC">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1F23FC" w:rsidRDefault="00F40E20" w:rsidP="00F40E20">
            <w:pPr>
              <w:pStyle w:val="TAL"/>
            </w:pPr>
          </w:p>
        </w:tc>
      </w:tr>
      <w:tr w:rsidR="00F40E20" w:rsidRPr="001F23FC"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1F23FC" w:rsidRDefault="00F40E20" w:rsidP="00F40E20">
            <w:pPr>
              <w:pStyle w:val="TAL"/>
              <w:rPr>
                <w:lang w:eastAsia="zh-TW"/>
              </w:rPr>
            </w:pPr>
            <w:r w:rsidRPr="001F23FC">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1F23FC" w:rsidRDefault="00F40E20" w:rsidP="00F40E20">
            <w:pPr>
              <w:pStyle w:val="TAL"/>
              <w:rPr>
                <w:rFonts w:cs="v4.2.0"/>
                <w:u w:val="single"/>
                <w:lang w:eastAsia="zh-TW"/>
              </w:rPr>
            </w:pPr>
            <w:r w:rsidRPr="001F23FC">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1F23FC" w:rsidRDefault="00F40E20" w:rsidP="00F40E20">
            <w:pPr>
              <w:pStyle w:val="TAL"/>
            </w:pPr>
            <w:r w:rsidRPr="001F23FC">
              <w:rPr>
                <w:rFonts w:cs="v4.2.0"/>
              </w:rPr>
              <w:t>Same as 6.4.1</w:t>
            </w:r>
          </w:p>
        </w:tc>
      </w:tr>
      <w:tr w:rsidR="00F40E20" w:rsidRPr="001F23FC" w14:paraId="3B433947" w14:textId="77777777" w:rsidTr="00E067D3">
        <w:trPr>
          <w:jc w:val="center"/>
        </w:trPr>
        <w:tc>
          <w:tcPr>
            <w:tcW w:w="2587" w:type="dxa"/>
          </w:tcPr>
          <w:p w14:paraId="0D089A07" w14:textId="77777777" w:rsidR="00F40E20" w:rsidRPr="001F23FC" w:rsidRDefault="00F40E20" w:rsidP="00F40E20">
            <w:pPr>
              <w:pStyle w:val="TAL"/>
              <w:rPr>
                <w:rFonts w:cs="v4.2.0"/>
              </w:rPr>
            </w:pPr>
            <w:r w:rsidRPr="001F23FC">
              <w:rPr>
                <w:rFonts w:cs="v4.2.0"/>
              </w:rPr>
              <w:t>6.5.1 Occupied bandwidth</w:t>
            </w:r>
          </w:p>
        </w:tc>
        <w:tc>
          <w:tcPr>
            <w:tcW w:w="3875" w:type="dxa"/>
          </w:tcPr>
          <w:p w14:paraId="1E09C175" w14:textId="77777777" w:rsidR="00F40E20" w:rsidRPr="001F23FC" w:rsidRDefault="00F40E20" w:rsidP="00F40E20">
            <w:pPr>
              <w:pStyle w:val="TAL"/>
              <w:rPr>
                <w:rFonts w:cs="Arial"/>
                <w:bCs/>
                <w:szCs w:val="18"/>
              </w:rPr>
            </w:pPr>
            <w:r w:rsidRPr="001F23FC">
              <w:rPr>
                <w:rFonts w:cs="v4.2.0"/>
              </w:rPr>
              <w:t>0 kHz</w:t>
            </w:r>
          </w:p>
        </w:tc>
        <w:tc>
          <w:tcPr>
            <w:tcW w:w="3247" w:type="dxa"/>
          </w:tcPr>
          <w:p w14:paraId="774F60D8" w14:textId="77777777" w:rsidR="00F40E20" w:rsidRPr="001F23FC" w:rsidRDefault="00F40E20" w:rsidP="00F40E20">
            <w:pPr>
              <w:pStyle w:val="TAL"/>
            </w:pPr>
            <w:r w:rsidRPr="001F23FC">
              <w:t>Minimum requirement + TT</w:t>
            </w:r>
          </w:p>
        </w:tc>
      </w:tr>
      <w:tr w:rsidR="00F40E20" w:rsidRPr="001F23FC" w14:paraId="623C1ED4" w14:textId="77777777" w:rsidTr="00E067D3">
        <w:trPr>
          <w:jc w:val="center"/>
        </w:trPr>
        <w:tc>
          <w:tcPr>
            <w:tcW w:w="2587" w:type="dxa"/>
          </w:tcPr>
          <w:p w14:paraId="1CF9278C" w14:textId="77777777" w:rsidR="00F40E20" w:rsidRPr="001F23FC" w:rsidRDefault="00F40E20" w:rsidP="00F40E20">
            <w:pPr>
              <w:pStyle w:val="TAL"/>
              <w:rPr>
                <w:rFonts w:cs="v4.2.0"/>
              </w:rPr>
            </w:pPr>
            <w:r w:rsidRPr="001F23FC">
              <w:rPr>
                <w:rFonts w:cs="v4.2.0"/>
              </w:rPr>
              <w:t>6.5.2.1 Spectrum Emission Mask</w:t>
            </w:r>
          </w:p>
        </w:tc>
        <w:tc>
          <w:tcPr>
            <w:tcW w:w="3875" w:type="dxa"/>
          </w:tcPr>
          <w:p w14:paraId="3F671A99" w14:textId="77777777" w:rsidR="00F40E20" w:rsidRPr="001F23FC" w:rsidRDefault="00F40E20" w:rsidP="00F40E20">
            <w:pPr>
              <w:pStyle w:val="TAL"/>
              <w:rPr>
                <w:rFonts w:cs="Arial"/>
                <w:bCs/>
                <w:szCs w:val="18"/>
              </w:rPr>
            </w:pPr>
            <w:r w:rsidRPr="001F23FC">
              <w:rPr>
                <w:rFonts w:cs="Arial"/>
                <w:bCs/>
                <w:szCs w:val="18"/>
              </w:rPr>
              <w:t>PC3</w:t>
            </w:r>
          </w:p>
          <w:p w14:paraId="1D6ED5AB" w14:textId="51E45393" w:rsidR="00F40E20" w:rsidRPr="001F23FC" w:rsidRDefault="00F40E20" w:rsidP="00F40E20">
            <w:pPr>
              <w:pStyle w:val="TAL"/>
              <w:rPr>
                <w:rFonts w:cs="Arial"/>
                <w:bCs/>
                <w:szCs w:val="18"/>
                <w:u w:val="single"/>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4007B040" w14:textId="709F57B9" w:rsidR="00F40E20" w:rsidRPr="001F23FC" w:rsidRDefault="00F40E20" w:rsidP="00F40E20">
            <w:pPr>
              <w:pStyle w:val="TAL"/>
              <w:rPr>
                <w:rFonts w:cs="Arial"/>
                <w:bCs/>
                <w:szCs w:val="18"/>
              </w:rPr>
            </w:pPr>
            <w:r w:rsidRPr="001F23FC">
              <w:rPr>
                <w:rFonts w:cs="Arial"/>
                <w:bCs/>
                <w:szCs w:val="18"/>
              </w:rPr>
              <w:t>3.33 dB (FR2a)</w:t>
            </w:r>
          </w:p>
          <w:p w14:paraId="35D2078D" w14:textId="2BF54F3E" w:rsidR="00F40E20" w:rsidRPr="001F23FC" w:rsidRDefault="00F40E20" w:rsidP="00F40E20">
            <w:pPr>
              <w:pStyle w:val="TAL"/>
              <w:rPr>
                <w:rFonts w:cs="Arial"/>
                <w:bCs/>
                <w:szCs w:val="18"/>
              </w:rPr>
            </w:pPr>
            <w:r w:rsidRPr="001F23FC">
              <w:rPr>
                <w:rFonts w:cs="Arial"/>
                <w:bCs/>
                <w:szCs w:val="18"/>
              </w:rPr>
              <w:t>3.58 dB (FR2b)</w:t>
            </w:r>
          </w:p>
          <w:p w14:paraId="15859FCC" w14:textId="1FFABD1B" w:rsidR="00F40E20" w:rsidRPr="001F23FC" w:rsidRDefault="00F40E20" w:rsidP="00F40E20">
            <w:pPr>
              <w:pStyle w:val="TAL"/>
              <w:rPr>
                <w:rFonts w:cs="Arial"/>
                <w:bCs/>
                <w:szCs w:val="18"/>
              </w:rPr>
            </w:pPr>
            <w:r w:rsidRPr="001F23FC">
              <w:rPr>
                <w:rFonts w:cs="Arial"/>
                <w:bCs/>
                <w:szCs w:val="18"/>
              </w:rPr>
              <w:t>4.46 dB (FR2c)</w:t>
            </w:r>
          </w:p>
          <w:p w14:paraId="4250152C" w14:textId="77777777" w:rsidR="00F40E20" w:rsidRPr="001F23FC" w:rsidRDefault="00F40E20" w:rsidP="00F40E20">
            <w:pPr>
              <w:pStyle w:val="TAL"/>
              <w:rPr>
                <w:rFonts w:cs="Arial"/>
                <w:bCs/>
                <w:szCs w:val="18"/>
              </w:rPr>
            </w:pPr>
          </w:p>
          <w:p w14:paraId="15491E71" w14:textId="77777777" w:rsidR="00F40E20" w:rsidRPr="001F23FC" w:rsidRDefault="00F40E20" w:rsidP="00F40E20">
            <w:pPr>
              <w:pStyle w:val="TAL"/>
              <w:rPr>
                <w:rFonts w:cs="Arial"/>
                <w:bCs/>
                <w:szCs w:val="18"/>
              </w:rPr>
            </w:pPr>
            <w:r w:rsidRPr="001F23FC">
              <w:rPr>
                <w:rFonts w:cs="Arial"/>
                <w:bCs/>
                <w:szCs w:val="18"/>
              </w:rPr>
              <w:t>PC1</w:t>
            </w:r>
          </w:p>
          <w:p w14:paraId="31218648" w14:textId="77777777" w:rsidR="00F40E20" w:rsidRPr="001F23FC" w:rsidRDefault="00F40E20" w:rsidP="00F40E20">
            <w:pPr>
              <w:pStyle w:val="TAL"/>
              <w:rPr>
                <w:rFonts w:cs="Arial"/>
                <w:bCs/>
                <w:szCs w:val="18"/>
              </w:rPr>
            </w:pPr>
            <w:r w:rsidRPr="001F23FC">
              <w:rPr>
                <w:rFonts w:cs="Arial"/>
                <w:bCs/>
                <w:szCs w:val="18"/>
              </w:rPr>
              <w:t>IFF (Max Device size ≤ 30 cm)</w:t>
            </w:r>
          </w:p>
          <w:p w14:paraId="6E293898" w14:textId="77777777" w:rsidR="00F40E20" w:rsidRPr="001F23FC" w:rsidRDefault="00F40E20" w:rsidP="00F40E20">
            <w:pPr>
              <w:pStyle w:val="TAL"/>
              <w:rPr>
                <w:rFonts w:cs="Arial"/>
                <w:bCs/>
                <w:szCs w:val="18"/>
              </w:rPr>
            </w:pPr>
            <w:r w:rsidRPr="001F23FC">
              <w:rPr>
                <w:rFonts w:cs="Arial"/>
                <w:bCs/>
                <w:szCs w:val="18"/>
              </w:rPr>
              <w:t>4.11 dB (FR2a)</w:t>
            </w:r>
          </w:p>
          <w:p w14:paraId="507A54EB" w14:textId="77777777" w:rsidR="00F40E20" w:rsidRPr="001F23FC" w:rsidRDefault="00F40E20" w:rsidP="00F40E20">
            <w:pPr>
              <w:pStyle w:val="TAL"/>
              <w:rPr>
                <w:rFonts w:cs="Arial"/>
                <w:bCs/>
                <w:szCs w:val="18"/>
              </w:rPr>
            </w:pPr>
            <w:r w:rsidRPr="001F23FC">
              <w:rPr>
                <w:rFonts w:cs="Arial"/>
                <w:bCs/>
                <w:szCs w:val="18"/>
              </w:rPr>
              <w:t>FFS dB (FR2b)</w:t>
            </w:r>
          </w:p>
          <w:p w14:paraId="0018ADF1" w14:textId="77777777" w:rsidR="00F40E20" w:rsidRPr="001F23FC" w:rsidRDefault="00F40E20" w:rsidP="00F40E20">
            <w:pPr>
              <w:pStyle w:val="TAL"/>
              <w:rPr>
                <w:rFonts w:cs="Arial"/>
                <w:bCs/>
                <w:szCs w:val="18"/>
              </w:rPr>
            </w:pPr>
          </w:p>
          <w:p w14:paraId="4DD59F9C" w14:textId="0ECFD2BF" w:rsidR="00F40E20" w:rsidRPr="001F23FC" w:rsidRDefault="00F40E20" w:rsidP="00F40E20">
            <w:pPr>
              <w:pStyle w:val="TAL"/>
              <w:rPr>
                <w:rFonts w:cs="Arial"/>
                <w:bCs/>
                <w:szCs w:val="18"/>
              </w:rPr>
            </w:pPr>
            <w:r w:rsidRPr="001F23FC">
              <w:rPr>
                <w:rFonts w:cs="Arial"/>
                <w:bCs/>
                <w:szCs w:val="18"/>
              </w:rPr>
              <w:t>PC5, PC6</w:t>
            </w:r>
          </w:p>
          <w:p w14:paraId="17591232" w14:textId="77777777" w:rsidR="00F40E20" w:rsidRPr="001F23FC" w:rsidRDefault="00F40E20" w:rsidP="00F40E20">
            <w:pPr>
              <w:pStyle w:val="TAL"/>
              <w:rPr>
                <w:rFonts w:cs="Arial"/>
                <w:bCs/>
                <w:szCs w:val="18"/>
              </w:rPr>
            </w:pPr>
            <w:r w:rsidRPr="001F23FC">
              <w:rPr>
                <w:rFonts w:cs="Arial"/>
                <w:bCs/>
                <w:szCs w:val="18"/>
              </w:rPr>
              <w:t>IFF (Max Device size ≤ 30 cm)</w:t>
            </w:r>
          </w:p>
          <w:p w14:paraId="02016AC2" w14:textId="4E8AD168" w:rsidR="00F40E20" w:rsidRPr="001F23FC" w:rsidRDefault="00F40E20" w:rsidP="00F40E20">
            <w:pPr>
              <w:pStyle w:val="TAL"/>
              <w:rPr>
                <w:rFonts w:cs="Arial"/>
                <w:bCs/>
                <w:szCs w:val="18"/>
              </w:rPr>
            </w:pPr>
            <w:r w:rsidRPr="001F23FC">
              <w:rPr>
                <w:rFonts w:cs="Arial"/>
                <w:bCs/>
                <w:szCs w:val="18"/>
              </w:rPr>
              <w:t>3.33 dB (FR2a)</w:t>
            </w:r>
          </w:p>
        </w:tc>
        <w:tc>
          <w:tcPr>
            <w:tcW w:w="3247" w:type="dxa"/>
          </w:tcPr>
          <w:p w14:paraId="0B695059" w14:textId="77777777" w:rsidR="00F40E20" w:rsidRPr="001F23FC" w:rsidRDefault="00F40E20" w:rsidP="00F40E20">
            <w:pPr>
              <w:pStyle w:val="TAL"/>
            </w:pPr>
            <w:r w:rsidRPr="001F23FC">
              <w:t>TT = 0.65 x MTSU</w:t>
            </w:r>
            <w:r w:rsidRPr="001F23FC">
              <w:rPr>
                <w:vertAlign w:val="subscript"/>
              </w:rPr>
              <w:t>IFF</w:t>
            </w:r>
          </w:p>
        </w:tc>
      </w:tr>
      <w:tr w:rsidR="00F40E20" w:rsidRPr="001F23FC" w14:paraId="45F3218E" w14:textId="77777777" w:rsidTr="00E067D3">
        <w:trPr>
          <w:jc w:val="center"/>
        </w:trPr>
        <w:tc>
          <w:tcPr>
            <w:tcW w:w="2587" w:type="dxa"/>
          </w:tcPr>
          <w:p w14:paraId="78CDAF59" w14:textId="14AD1294" w:rsidR="00F40E20" w:rsidRPr="001F23FC" w:rsidRDefault="00F40E20" w:rsidP="00F40E20">
            <w:pPr>
              <w:pStyle w:val="TAL"/>
              <w:rPr>
                <w:rFonts w:cs="v4.2.0"/>
              </w:rPr>
            </w:pPr>
            <w:r w:rsidRPr="001F23FC">
              <w:rPr>
                <w:rFonts w:cs="v4.2.0"/>
              </w:rPr>
              <w:t>6.5.2.1_1 Spectrum Emission Mask with Power Boost</w:t>
            </w:r>
          </w:p>
        </w:tc>
        <w:tc>
          <w:tcPr>
            <w:tcW w:w="3875" w:type="dxa"/>
          </w:tcPr>
          <w:p w14:paraId="05CCDC5A" w14:textId="4EAE78A7" w:rsidR="00F40E20" w:rsidRPr="001F23FC" w:rsidRDefault="00F40E20" w:rsidP="00F40E20">
            <w:pPr>
              <w:pStyle w:val="TAL"/>
              <w:rPr>
                <w:rFonts w:cs="Arial"/>
                <w:bCs/>
                <w:szCs w:val="18"/>
                <w:u w:val="single"/>
              </w:rPr>
            </w:pPr>
            <w:r w:rsidRPr="001F23FC">
              <w:t>Same as 6.5.2.1</w:t>
            </w:r>
          </w:p>
        </w:tc>
        <w:tc>
          <w:tcPr>
            <w:tcW w:w="3247" w:type="dxa"/>
          </w:tcPr>
          <w:p w14:paraId="1F2E1548" w14:textId="77777777" w:rsidR="00F40E20" w:rsidRPr="001F23FC" w:rsidRDefault="00F40E20" w:rsidP="00F40E20">
            <w:pPr>
              <w:pStyle w:val="TAL"/>
            </w:pPr>
          </w:p>
        </w:tc>
      </w:tr>
      <w:tr w:rsidR="00F40E20" w:rsidRPr="001F23FC" w14:paraId="18A4DE78" w14:textId="77777777" w:rsidTr="00E067D3">
        <w:trPr>
          <w:jc w:val="center"/>
        </w:trPr>
        <w:tc>
          <w:tcPr>
            <w:tcW w:w="2587" w:type="dxa"/>
          </w:tcPr>
          <w:p w14:paraId="37779A33" w14:textId="77777777" w:rsidR="00F40E20" w:rsidRPr="001F23FC" w:rsidRDefault="00F40E20" w:rsidP="00F40E20">
            <w:pPr>
              <w:pStyle w:val="TAL"/>
              <w:rPr>
                <w:rFonts w:cs="v4.2.0"/>
              </w:rPr>
            </w:pPr>
            <w:r w:rsidRPr="001F23FC">
              <w:rPr>
                <w:rFonts w:cs="v4.2.0"/>
              </w:rPr>
              <w:t>6.5.2.3 Adjacent Channel Leakage Ratio</w:t>
            </w:r>
          </w:p>
        </w:tc>
        <w:tc>
          <w:tcPr>
            <w:tcW w:w="3875" w:type="dxa"/>
          </w:tcPr>
          <w:p w14:paraId="634ED8CB" w14:textId="77777777" w:rsidR="00F40E20" w:rsidRPr="001F23FC" w:rsidRDefault="00F40E20" w:rsidP="00F40E20">
            <w:pPr>
              <w:pStyle w:val="TAL"/>
              <w:rPr>
                <w:rFonts w:cs="Arial"/>
                <w:bCs/>
                <w:szCs w:val="18"/>
                <w:u w:val="single"/>
              </w:rPr>
            </w:pPr>
            <w:r w:rsidRPr="001F23FC">
              <w:rPr>
                <w:rFonts w:cs="Arial"/>
                <w:bCs/>
                <w:szCs w:val="18"/>
                <w:u w:val="single"/>
              </w:rPr>
              <w:t>Absolute requirement</w:t>
            </w:r>
          </w:p>
          <w:p w14:paraId="62DFD88F" w14:textId="77777777" w:rsidR="00F40E20" w:rsidRPr="001F23FC" w:rsidRDefault="00F40E20" w:rsidP="00F40E20">
            <w:pPr>
              <w:pStyle w:val="TAL"/>
              <w:rPr>
                <w:rFonts w:cs="Arial"/>
                <w:bCs/>
                <w:szCs w:val="18"/>
              </w:rPr>
            </w:pPr>
            <w:r w:rsidRPr="001F23FC">
              <w:rPr>
                <w:rFonts w:cs="Arial"/>
                <w:bCs/>
                <w:szCs w:val="18"/>
              </w:rPr>
              <w:t>0 dB</w:t>
            </w:r>
          </w:p>
          <w:p w14:paraId="4083C69B" w14:textId="77777777" w:rsidR="00F40E20" w:rsidRPr="001F23FC" w:rsidRDefault="00F40E20" w:rsidP="00F40E20">
            <w:pPr>
              <w:pStyle w:val="TAL"/>
              <w:rPr>
                <w:rFonts w:cs="Arial"/>
                <w:bCs/>
                <w:szCs w:val="18"/>
              </w:rPr>
            </w:pPr>
          </w:p>
          <w:p w14:paraId="1A670E4A" w14:textId="77777777" w:rsidR="00F40E20" w:rsidRPr="001F23FC" w:rsidRDefault="00F40E20" w:rsidP="00F40E20">
            <w:pPr>
              <w:pStyle w:val="TAL"/>
              <w:rPr>
                <w:rFonts w:cs="Arial"/>
                <w:bCs/>
                <w:szCs w:val="18"/>
                <w:u w:val="single"/>
              </w:rPr>
            </w:pPr>
            <w:r w:rsidRPr="001F23FC">
              <w:rPr>
                <w:rFonts w:cs="Arial"/>
                <w:bCs/>
                <w:szCs w:val="18"/>
                <w:u w:val="single"/>
              </w:rPr>
              <w:t>Relative requirement</w:t>
            </w:r>
          </w:p>
          <w:p w14:paraId="7E9BE886" w14:textId="77777777" w:rsidR="00F40E20" w:rsidRPr="001F23FC" w:rsidRDefault="00F40E20" w:rsidP="00F40E20">
            <w:pPr>
              <w:pStyle w:val="TAL"/>
              <w:rPr>
                <w:rFonts w:cs="Arial"/>
                <w:bCs/>
                <w:szCs w:val="18"/>
              </w:rPr>
            </w:pPr>
            <w:r w:rsidRPr="001F23FC">
              <w:rPr>
                <w:rFonts w:cs="Arial"/>
                <w:bCs/>
                <w:szCs w:val="18"/>
              </w:rPr>
              <w:t>PC3</w:t>
            </w:r>
          </w:p>
          <w:p w14:paraId="3E344CFF"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A262D37" w14:textId="158DF1F7" w:rsidR="00F40E20" w:rsidRPr="001F23FC" w:rsidRDefault="00F40E20" w:rsidP="00F40E20">
            <w:pPr>
              <w:pStyle w:val="TAL"/>
              <w:rPr>
                <w:rFonts w:cs="Arial"/>
                <w:bCs/>
                <w:szCs w:val="18"/>
              </w:rPr>
            </w:pPr>
            <w:r w:rsidRPr="001F23FC">
              <w:rPr>
                <w:rFonts w:cs="Arial"/>
                <w:bCs/>
                <w:szCs w:val="18"/>
              </w:rPr>
              <w:t>FR2a:</w:t>
            </w:r>
          </w:p>
          <w:p w14:paraId="05A17CE3" w14:textId="77777777" w:rsidR="00F40E20" w:rsidRPr="001F23FC" w:rsidRDefault="00F40E20" w:rsidP="00F40E20">
            <w:pPr>
              <w:pStyle w:val="TAL"/>
              <w:rPr>
                <w:rFonts w:cs="Arial"/>
                <w:bCs/>
                <w:szCs w:val="18"/>
              </w:rPr>
            </w:pPr>
            <w:r w:rsidRPr="001F23FC">
              <w:rPr>
                <w:rFonts w:cs="Arial"/>
                <w:bCs/>
                <w:szCs w:val="18"/>
              </w:rPr>
              <w:t>BW ≤ 50MHz:</w:t>
            </w:r>
          </w:p>
          <w:p w14:paraId="1F40C524" w14:textId="77777777" w:rsidR="00F40E20" w:rsidRPr="001F23FC" w:rsidRDefault="00F40E20" w:rsidP="00F40E20">
            <w:pPr>
              <w:pStyle w:val="TAL"/>
              <w:rPr>
                <w:rFonts w:cs="Arial"/>
                <w:bCs/>
                <w:szCs w:val="18"/>
              </w:rPr>
            </w:pPr>
            <w:r w:rsidRPr="001F23FC">
              <w:rPr>
                <w:rFonts w:cs="Arial"/>
                <w:bCs/>
                <w:szCs w:val="18"/>
              </w:rPr>
              <w:t>4.10 dB (Test ID 1-2, 4-5)</w:t>
            </w:r>
          </w:p>
          <w:p w14:paraId="12D7C428" w14:textId="77777777" w:rsidR="00F40E20" w:rsidRPr="001F23FC" w:rsidRDefault="00F40E20" w:rsidP="00F40E20">
            <w:pPr>
              <w:pStyle w:val="TAL"/>
              <w:rPr>
                <w:rFonts w:cs="Arial"/>
                <w:bCs/>
                <w:szCs w:val="18"/>
              </w:rPr>
            </w:pPr>
            <w:r w:rsidRPr="001F23FC">
              <w:rPr>
                <w:rFonts w:cs="Arial"/>
                <w:bCs/>
                <w:szCs w:val="18"/>
              </w:rPr>
              <w:t>4.08 dB (Test ID 3, 6)</w:t>
            </w:r>
          </w:p>
          <w:p w14:paraId="7A8CF058" w14:textId="77777777" w:rsidR="00F40E20" w:rsidRPr="001F23FC" w:rsidRDefault="00F40E20" w:rsidP="00F40E20">
            <w:pPr>
              <w:pStyle w:val="TAL"/>
              <w:rPr>
                <w:rFonts w:cs="Arial"/>
                <w:bCs/>
                <w:szCs w:val="18"/>
              </w:rPr>
            </w:pPr>
            <w:r w:rsidRPr="001F23FC">
              <w:rPr>
                <w:rFonts w:cs="Arial"/>
                <w:bCs/>
                <w:szCs w:val="18"/>
              </w:rPr>
              <w:t>4.15 dB (Test ID 7-9)</w:t>
            </w:r>
          </w:p>
          <w:p w14:paraId="0BED5A8E" w14:textId="77777777" w:rsidR="00F40E20" w:rsidRPr="001F23FC" w:rsidRDefault="00F40E20" w:rsidP="00F40E20">
            <w:pPr>
              <w:pStyle w:val="TAL"/>
              <w:rPr>
                <w:rFonts w:cs="Arial"/>
                <w:bCs/>
                <w:szCs w:val="18"/>
              </w:rPr>
            </w:pPr>
            <w:r w:rsidRPr="001F23FC">
              <w:rPr>
                <w:rFonts w:cs="Arial"/>
                <w:bCs/>
                <w:szCs w:val="18"/>
              </w:rPr>
              <w:t>4.36 dB (Test ID 10-12)</w:t>
            </w:r>
          </w:p>
          <w:p w14:paraId="2BB7B35B" w14:textId="77777777" w:rsidR="00F40E20" w:rsidRPr="001F23FC" w:rsidRDefault="00F40E20" w:rsidP="00F40E20">
            <w:pPr>
              <w:pStyle w:val="TAL"/>
              <w:rPr>
                <w:rFonts w:cs="Arial"/>
                <w:bCs/>
                <w:szCs w:val="18"/>
              </w:rPr>
            </w:pPr>
            <w:r w:rsidRPr="001F23FC">
              <w:rPr>
                <w:rFonts w:cs="Arial"/>
                <w:bCs/>
                <w:szCs w:val="18"/>
              </w:rPr>
              <w:t>4.17 dB (Test ID 13-15)</w:t>
            </w:r>
          </w:p>
          <w:p w14:paraId="4168859F" w14:textId="77777777" w:rsidR="00F40E20" w:rsidRPr="001F23FC" w:rsidRDefault="00F40E20" w:rsidP="00F40E20">
            <w:pPr>
              <w:pStyle w:val="TAL"/>
              <w:rPr>
                <w:rFonts w:cs="Arial"/>
                <w:bCs/>
                <w:szCs w:val="18"/>
              </w:rPr>
            </w:pPr>
            <w:r w:rsidRPr="001F23FC">
              <w:rPr>
                <w:rFonts w:cs="Arial"/>
                <w:bCs/>
                <w:szCs w:val="18"/>
              </w:rPr>
              <w:t>50MHz &lt; BW ≤ 100MHz:</w:t>
            </w:r>
          </w:p>
          <w:p w14:paraId="61DAFD40" w14:textId="77777777" w:rsidR="00F40E20" w:rsidRPr="001F23FC" w:rsidRDefault="00F40E20" w:rsidP="00F40E20">
            <w:pPr>
              <w:pStyle w:val="TAL"/>
              <w:rPr>
                <w:rFonts w:cs="Arial"/>
                <w:bCs/>
                <w:szCs w:val="18"/>
              </w:rPr>
            </w:pPr>
            <w:r w:rsidRPr="001F23FC">
              <w:rPr>
                <w:rFonts w:cs="Arial"/>
                <w:bCs/>
                <w:szCs w:val="18"/>
              </w:rPr>
              <w:t>4.49 dB (Test ID 1-2, 4-5)</w:t>
            </w:r>
          </w:p>
          <w:p w14:paraId="29326DF2" w14:textId="77777777" w:rsidR="00F40E20" w:rsidRPr="001F23FC" w:rsidRDefault="00F40E20" w:rsidP="00F40E20">
            <w:pPr>
              <w:pStyle w:val="TAL"/>
              <w:rPr>
                <w:rFonts w:cs="Arial"/>
                <w:bCs/>
                <w:szCs w:val="18"/>
              </w:rPr>
            </w:pPr>
            <w:r w:rsidRPr="001F23FC">
              <w:rPr>
                <w:rFonts w:cs="Arial"/>
                <w:bCs/>
                <w:szCs w:val="18"/>
              </w:rPr>
              <w:t>4.45 dB (Test ID 3, 6)</w:t>
            </w:r>
          </w:p>
          <w:p w14:paraId="0EB0B3C2" w14:textId="77777777" w:rsidR="00F40E20" w:rsidRPr="001F23FC" w:rsidRDefault="00F40E20" w:rsidP="00F40E20">
            <w:pPr>
              <w:pStyle w:val="TAL"/>
              <w:rPr>
                <w:rFonts w:cs="Arial"/>
                <w:bCs/>
                <w:szCs w:val="18"/>
              </w:rPr>
            </w:pPr>
            <w:r w:rsidRPr="001F23FC">
              <w:rPr>
                <w:rFonts w:cs="Arial"/>
                <w:bCs/>
                <w:szCs w:val="18"/>
              </w:rPr>
              <w:t>4.59 dB (Test ID 7-9)</w:t>
            </w:r>
          </w:p>
          <w:p w14:paraId="2BECE0F6" w14:textId="77777777" w:rsidR="00F40E20" w:rsidRPr="001F23FC" w:rsidRDefault="00F40E20" w:rsidP="00F40E20">
            <w:pPr>
              <w:pStyle w:val="TAL"/>
              <w:rPr>
                <w:rFonts w:cs="Arial"/>
                <w:bCs/>
                <w:szCs w:val="18"/>
              </w:rPr>
            </w:pPr>
            <w:r w:rsidRPr="001F23FC">
              <w:rPr>
                <w:rFonts w:cs="Arial"/>
                <w:bCs/>
                <w:szCs w:val="18"/>
              </w:rPr>
              <w:t>4.98 dB (Test ID 10-12)</w:t>
            </w:r>
          </w:p>
          <w:p w14:paraId="397EFBC8" w14:textId="77777777" w:rsidR="00F40E20" w:rsidRPr="001F23FC" w:rsidRDefault="00F40E20" w:rsidP="00F40E20">
            <w:pPr>
              <w:pStyle w:val="TAL"/>
              <w:rPr>
                <w:rFonts w:cs="Arial"/>
                <w:bCs/>
                <w:szCs w:val="18"/>
              </w:rPr>
            </w:pPr>
            <w:r w:rsidRPr="001F23FC">
              <w:rPr>
                <w:rFonts w:cs="Arial"/>
                <w:bCs/>
                <w:szCs w:val="18"/>
              </w:rPr>
              <w:t>4.62 dB (Test ID 13-15)</w:t>
            </w:r>
          </w:p>
          <w:p w14:paraId="578E0D42" w14:textId="77777777" w:rsidR="00F40E20" w:rsidRPr="001F23FC" w:rsidRDefault="00F40E20" w:rsidP="00F40E20">
            <w:pPr>
              <w:pStyle w:val="TAL"/>
              <w:rPr>
                <w:rFonts w:cs="Arial"/>
                <w:bCs/>
                <w:szCs w:val="18"/>
              </w:rPr>
            </w:pPr>
            <w:r w:rsidRPr="001F23FC">
              <w:rPr>
                <w:rFonts w:cs="Arial"/>
                <w:bCs/>
                <w:szCs w:val="18"/>
              </w:rPr>
              <w:t>100MHz &lt; BW ≤ 200MHz:</w:t>
            </w:r>
          </w:p>
          <w:p w14:paraId="7F9F8280" w14:textId="77777777" w:rsidR="00F40E20" w:rsidRPr="001F23FC" w:rsidRDefault="00F40E20" w:rsidP="00F40E20">
            <w:pPr>
              <w:pStyle w:val="TAL"/>
              <w:rPr>
                <w:rFonts w:cs="Arial"/>
                <w:bCs/>
                <w:szCs w:val="18"/>
              </w:rPr>
            </w:pPr>
            <w:r w:rsidRPr="001F23FC">
              <w:rPr>
                <w:rFonts w:cs="Arial"/>
                <w:bCs/>
                <w:szCs w:val="18"/>
              </w:rPr>
              <w:t>4.66 dB (Test ID 1-2, 4-5)</w:t>
            </w:r>
          </w:p>
          <w:p w14:paraId="255E6D6D" w14:textId="77777777" w:rsidR="00F40E20" w:rsidRPr="001F23FC" w:rsidRDefault="00F40E20" w:rsidP="00F40E20">
            <w:pPr>
              <w:pStyle w:val="TAL"/>
              <w:rPr>
                <w:rFonts w:cs="Arial"/>
                <w:bCs/>
                <w:szCs w:val="18"/>
              </w:rPr>
            </w:pPr>
            <w:r w:rsidRPr="001F23FC">
              <w:rPr>
                <w:rFonts w:cs="Arial"/>
                <w:bCs/>
                <w:szCs w:val="18"/>
              </w:rPr>
              <w:t>4.59 dB (Test ID 3, 6)</w:t>
            </w:r>
          </w:p>
          <w:p w14:paraId="3298AB11" w14:textId="77777777" w:rsidR="00F40E20" w:rsidRPr="001F23FC" w:rsidRDefault="00F40E20" w:rsidP="00F40E20">
            <w:pPr>
              <w:pStyle w:val="TAL"/>
              <w:rPr>
                <w:rFonts w:cs="Arial"/>
                <w:bCs/>
                <w:szCs w:val="18"/>
              </w:rPr>
            </w:pPr>
            <w:r w:rsidRPr="001F23FC">
              <w:rPr>
                <w:rFonts w:cs="Arial"/>
                <w:bCs/>
                <w:szCs w:val="18"/>
              </w:rPr>
              <w:t>4.85 dB (Test ID 7-9)</w:t>
            </w:r>
          </w:p>
          <w:p w14:paraId="25E7750F" w14:textId="77777777" w:rsidR="00F40E20" w:rsidRPr="001F23FC" w:rsidRDefault="00F40E20" w:rsidP="00F40E20">
            <w:pPr>
              <w:pStyle w:val="TAL"/>
              <w:rPr>
                <w:rFonts w:cs="Arial"/>
                <w:bCs/>
                <w:szCs w:val="18"/>
              </w:rPr>
            </w:pPr>
            <w:r w:rsidRPr="001F23FC">
              <w:rPr>
                <w:rFonts w:cs="Arial"/>
                <w:bCs/>
                <w:szCs w:val="18"/>
              </w:rPr>
              <w:t>4.06 dB (Test ID 10-12)</w:t>
            </w:r>
          </w:p>
          <w:p w14:paraId="3B8277AC" w14:textId="77777777" w:rsidR="00F40E20" w:rsidRPr="001F23FC" w:rsidRDefault="00F40E20" w:rsidP="00F40E20">
            <w:pPr>
              <w:pStyle w:val="TAL"/>
              <w:rPr>
                <w:rFonts w:cs="Arial"/>
                <w:bCs/>
                <w:szCs w:val="18"/>
              </w:rPr>
            </w:pPr>
            <w:r w:rsidRPr="001F23FC">
              <w:rPr>
                <w:rFonts w:cs="Arial"/>
                <w:bCs/>
                <w:szCs w:val="18"/>
              </w:rPr>
              <w:t>4.91 dB (Test ID 13-15)</w:t>
            </w:r>
          </w:p>
          <w:p w14:paraId="1735D64E" w14:textId="77777777" w:rsidR="00F40E20" w:rsidRPr="001F23FC" w:rsidRDefault="00F40E20" w:rsidP="00F40E20">
            <w:pPr>
              <w:pStyle w:val="TAL"/>
              <w:rPr>
                <w:rFonts w:cs="Arial"/>
                <w:bCs/>
                <w:szCs w:val="18"/>
              </w:rPr>
            </w:pPr>
            <w:r w:rsidRPr="001F23FC">
              <w:rPr>
                <w:rFonts w:cs="Arial"/>
                <w:bCs/>
                <w:szCs w:val="18"/>
              </w:rPr>
              <w:t>200MHz &lt; BW ≤ 400MHz:</w:t>
            </w:r>
          </w:p>
          <w:p w14:paraId="076B397E" w14:textId="77777777" w:rsidR="00F40E20" w:rsidRPr="001F23FC" w:rsidRDefault="00F40E20" w:rsidP="00F40E20">
            <w:pPr>
              <w:pStyle w:val="TAL"/>
              <w:rPr>
                <w:rFonts w:cs="Arial"/>
                <w:bCs/>
                <w:szCs w:val="18"/>
              </w:rPr>
            </w:pPr>
            <w:r w:rsidRPr="001F23FC">
              <w:rPr>
                <w:rFonts w:cs="Arial"/>
                <w:bCs/>
                <w:szCs w:val="18"/>
              </w:rPr>
              <w:t>5.06 dB (Test ID 1-6)</w:t>
            </w:r>
          </w:p>
          <w:p w14:paraId="3789515E" w14:textId="77777777" w:rsidR="00F40E20" w:rsidRPr="001F23FC" w:rsidRDefault="00F40E20" w:rsidP="00F40E20">
            <w:pPr>
              <w:pStyle w:val="TAL"/>
              <w:rPr>
                <w:rFonts w:cs="Arial"/>
                <w:bCs/>
                <w:szCs w:val="18"/>
              </w:rPr>
            </w:pPr>
            <w:r w:rsidRPr="001F23FC">
              <w:rPr>
                <w:rFonts w:cs="Arial"/>
                <w:bCs/>
                <w:szCs w:val="18"/>
              </w:rPr>
              <w:t>3.34 dB (Test ID 7-9)</w:t>
            </w:r>
          </w:p>
          <w:p w14:paraId="2A035EA3" w14:textId="77777777" w:rsidR="00F40E20" w:rsidRPr="001F23FC" w:rsidRDefault="00F40E20" w:rsidP="00F40E20">
            <w:pPr>
              <w:pStyle w:val="TAL"/>
              <w:rPr>
                <w:rFonts w:cs="Arial"/>
                <w:bCs/>
                <w:szCs w:val="18"/>
              </w:rPr>
            </w:pPr>
            <w:r w:rsidRPr="001F23FC">
              <w:rPr>
                <w:rFonts w:cs="Arial"/>
                <w:bCs/>
                <w:szCs w:val="18"/>
              </w:rPr>
              <w:t>1.46 dB (Test ID 10-12)</w:t>
            </w:r>
          </w:p>
          <w:p w14:paraId="5E5264BC" w14:textId="77777777" w:rsidR="00F40E20" w:rsidRPr="001F23FC" w:rsidRDefault="00F40E20" w:rsidP="00F40E20">
            <w:pPr>
              <w:pStyle w:val="TAL"/>
              <w:rPr>
                <w:rFonts w:cs="Arial"/>
                <w:bCs/>
                <w:szCs w:val="18"/>
              </w:rPr>
            </w:pPr>
            <w:r w:rsidRPr="001F23FC">
              <w:rPr>
                <w:rFonts w:cs="Arial"/>
                <w:bCs/>
                <w:szCs w:val="18"/>
              </w:rPr>
              <w:t>2.99 dB (Test ID 13-15)</w:t>
            </w:r>
          </w:p>
          <w:p w14:paraId="19EF721E" w14:textId="77777777" w:rsidR="00F40E20" w:rsidRPr="001F23FC" w:rsidRDefault="00F40E20" w:rsidP="00F40E20">
            <w:pPr>
              <w:pStyle w:val="TAL"/>
              <w:rPr>
                <w:rFonts w:cs="Arial"/>
                <w:bCs/>
                <w:szCs w:val="18"/>
              </w:rPr>
            </w:pPr>
          </w:p>
          <w:p w14:paraId="4CC1BD78" w14:textId="1CC36FA0" w:rsidR="00F40E20" w:rsidRPr="001F23FC" w:rsidRDefault="00F40E20" w:rsidP="00F40E20">
            <w:pPr>
              <w:pStyle w:val="TAL"/>
              <w:rPr>
                <w:rFonts w:cs="Arial"/>
                <w:bCs/>
                <w:szCs w:val="18"/>
              </w:rPr>
            </w:pPr>
            <w:r w:rsidRPr="001F23FC">
              <w:rPr>
                <w:rFonts w:cs="Arial"/>
                <w:bCs/>
                <w:szCs w:val="18"/>
              </w:rPr>
              <w:t>FR2b:</w:t>
            </w:r>
          </w:p>
          <w:p w14:paraId="3F8E7717" w14:textId="77777777" w:rsidR="00F40E20" w:rsidRPr="001F23FC" w:rsidRDefault="00F40E20" w:rsidP="00F40E20">
            <w:pPr>
              <w:pStyle w:val="TAL"/>
              <w:rPr>
                <w:rFonts w:cs="Arial"/>
                <w:bCs/>
                <w:szCs w:val="18"/>
              </w:rPr>
            </w:pPr>
            <w:r w:rsidRPr="001F23FC">
              <w:rPr>
                <w:rFonts w:cs="Arial"/>
                <w:bCs/>
                <w:szCs w:val="18"/>
              </w:rPr>
              <w:t>BW ≤ 50MHz:</w:t>
            </w:r>
          </w:p>
          <w:p w14:paraId="577B9222" w14:textId="77777777" w:rsidR="00F40E20" w:rsidRPr="001F23FC" w:rsidRDefault="00F40E20" w:rsidP="00F40E20">
            <w:pPr>
              <w:pStyle w:val="TAL"/>
              <w:rPr>
                <w:rFonts w:cs="Arial"/>
                <w:bCs/>
                <w:szCs w:val="18"/>
              </w:rPr>
            </w:pPr>
            <w:r w:rsidRPr="001F23FC">
              <w:rPr>
                <w:rFonts w:cs="Arial"/>
                <w:bCs/>
                <w:szCs w:val="18"/>
              </w:rPr>
              <w:t>4.48 dB (Test ID 1-2, 4-5)</w:t>
            </w:r>
          </w:p>
          <w:p w14:paraId="3AA207F4" w14:textId="77777777" w:rsidR="00F40E20" w:rsidRPr="001F23FC" w:rsidRDefault="00F40E20" w:rsidP="00F40E20">
            <w:pPr>
              <w:pStyle w:val="TAL"/>
              <w:rPr>
                <w:rFonts w:cs="Arial"/>
                <w:bCs/>
                <w:szCs w:val="18"/>
              </w:rPr>
            </w:pPr>
            <w:r w:rsidRPr="001F23FC">
              <w:rPr>
                <w:rFonts w:cs="Arial"/>
                <w:bCs/>
                <w:szCs w:val="18"/>
              </w:rPr>
              <w:t>4.45 dB (Test ID 3, 6)</w:t>
            </w:r>
          </w:p>
          <w:p w14:paraId="7518012A" w14:textId="77777777" w:rsidR="00F40E20" w:rsidRPr="001F23FC" w:rsidRDefault="00F40E20" w:rsidP="00F40E20">
            <w:pPr>
              <w:pStyle w:val="TAL"/>
              <w:rPr>
                <w:rFonts w:cs="Arial"/>
                <w:bCs/>
                <w:szCs w:val="18"/>
              </w:rPr>
            </w:pPr>
            <w:r w:rsidRPr="001F23FC">
              <w:rPr>
                <w:rFonts w:cs="Arial"/>
                <w:bCs/>
                <w:szCs w:val="18"/>
              </w:rPr>
              <w:t>4.58 dB (Test ID 7-9)</w:t>
            </w:r>
          </w:p>
          <w:p w14:paraId="34F1AD2E" w14:textId="77777777" w:rsidR="00F40E20" w:rsidRPr="001F23FC" w:rsidRDefault="00F40E20" w:rsidP="00F40E20">
            <w:pPr>
              <w:pStyle w:val="TAL"/>
              <w:rPr>
                <w:rFonts w:cs="Arial"/>
                <w:bCs/>
                <w:szCs w:val="18"/>
              </w:rPr>
            </w:pPr>
            <w:r w:rsidRPr="001F23FC">
              <w:rPr>
                <w:rFonts w:cs="Arial"/>
                <w:bCs/>
                <w:szCs w:val="18"/>
              </w:rPr>
              <w:t>4.97 dB (Test ID 10-12)</w:t>
            </w:r>
          </w:p>
          <w:p w14:paraId="368DA08B" w14:textId="77777777" w:rsidR="00F40E20" w:rsidRPr="001F23FC" w:rsidRDefault="00F40E20" w:rsidP="00F40E20">
            <w:pPr>
              <w:pStyle w:val="TAL"/>
              <w:rPr>
                <w:rFonts w:cs="Arial"/>
                <w:bCs/>
                <w:szCs w:val="18"/>
              </w:rPr>
            </w:pPr>
            <w:r w:rsidRPr="001F23FC">
              <w:rPr>
                <w:rFonts w:cs="Arial"/>
                <w:bCs/>
                <w:szCs w:val="18"/>
              </w:rPr>
              <w:t>4.62 dB (Test ID 13-15)</w:t>
            </w:r>
          </w:p>
          <w:p w14:paraId="7254BE5F" w14:textId="77777777" w:rsidR="00F40E20" w:rsidRPr="001F23FC" w:rsidRDefault="00F40E20" w:rsidP="00F40E20">
            <w:pPr>
              <w:pStyle w:val="TAL"/>
              <w:rPr>
                <w:rFonts w:cs="Arial"/>
                <w:bCs/>
                <w:szCs w:val="18"/>
              </w:rPr>
            </w:pPr>
            <w:r w:rsidRPr="001F23FC">
              <w:rPr>
                <w:rFonts w:cs="Arial"/>
                <w:bCs/>
                <w:szCs w:val="18"/>
              </w:rPr>
              <w:t>50MHz &lt; BW ≤ 100MHz:</w:t>
            </w:r>
          </w:p>
          <w:p w14:paraId="38184676" w14:textId="77777777" w:rsidR="00F40E20" w:rsidRPr="001F23FC" w:rsidRDefault="00F40E20" w:rsidP="00F40E20">
            <w:pPr>
              <w:pStyle w:val="TAL"/>
              <w:rPr>
                <w:rFonts w:cs="Arial"/>
                <w:bCs/>
                <w:szCs w:val="18"/>
              </w:rPr>
            </w:pPr>
            <w:r w:rsidRPr="001F23FC">
              <w:rPr>
                <w:rFonts w:cs="Arial"/>
                <w:bCs/>
                <w:szCs w:val="18"/>
              </w:rPr>
              <w:t>4.65 dB (Test ID 1-2, 4-5)</w:t>
            </w:r>
          </w:p>
          <w:p w14:paraId="1653F1C4" w14:textId="77777777" w:rsidR="00F40E20" w:rsidRPr="001F23FC" w:rsidRDefault="00F40E20" w:rsidP="00F40E20">
            <w:pPr>
              <w:pStyle w:val="TAL"/>
              <w:rPr>
                <w:rFonts w:cs="Arial"/>
                <w:bCs/>
                <w:szCs w:val="18"/>
              </w:rPr>
            </w:pPr>
            <w:r w:rsidRPr="001F23FC">
              <w:rPr>
                <w:rFonts w:cs="Arial"/>
                <w:bCs/>
                <w:szCs w:val="18"/>
              </w:rPr>
              <w:t>4.58 dB (Test ID 3, 6)</w:t>
            </w:r>
          </w:p>
          <w:p w14:paraId="2D6E97F6" w14:textId="77777777" w:rsidR="00F40E20" w:rsidRPr="001F23FC" w:rsidRDefault="00F40E20" w:rsidP="00F40E20">
            <w:pPr>
              <w:pStyle w:val="TAL"/>
              <w:rPr>
                <w:rFonts w:cs="Arial"/>
                <w:bCs/>
                <w:szCs w:val="18"/>
              </w:rPr>
            </w:pPr>
            <w:r w:rsidRPr="001F23FC">
              <w:rPr>
                <w:rFonts w:cs="Arial"/>
                <w:bCs/>
                <w:szCs w:val="18"/>
              </w:rPr>
              <w:t>4.84 dB (Test ID 7-9)</w:t>
            </w:r>
          </w:p>
          <w:p w14:paraId="06C89535" w14:textId="77777777" w:rsidR="00F40E20" w:rsidRPr="001F23FC" w:rsidRDefault="00F40E20" w:rsidP="00F40E20">
            <w:pPr>
              <w:pStyle w:val="TAL"/>
              <w:rPr>
                <w:rFonts w:cs="Arial"/>
                <w:bCs/>
                <w:szCs w:val="18"/>
              </w:rPr>
            </w:pPr>
            <w:r w:rsidRPr="001F23FC">
              <w:rPr>
                <w:rFonts w:cs="Arial"/>
                <w:bCs/>
                <w:szCs w:val="18"/>
              </w:rPr>
              <w:t>4.90 dB (Test ID 13-15)</w:t>
            </w:r>
          </w:p>
          <w:p w14:paraId="5810C7C0" w14:textId="77777777" w:rsidR="00F40E20" w:rsidRPr="001F23FC" w:rsidRDefault="00F40E20" w:rsidP="00F40E20">
            <w:pPr>
              <w:pStyle w:val="TAL"/>
              <w:rPr>
                <w:rFonts w:cs="Arial"/>
                <w:bCs/>
                <w:szCs w:val="18"/>
              </w:rPr>
            </w:pPr>
            <w:r w:rsidRPr="001F23FC">
              <w:rPr>
                <w:rFonts w:cs="Arial"/>
                <w:bCs/>
                <w:szCs w:val="18"/>
              </w:rPr>
              <w:t>100MHz &lt; BW ≤ 200MHz:</w:t>
            </w:r>
          </w:p>
          <w:p w14:paraId="16CC051E" w14:textId="77777777" w:rsidR="00F40E20" w:rsidRPr="001F23FC" w:rsidRDefault="00F40E20" w:rsidP="00F40E20">
            <w:pPr>
              <w:pStyle w:val="TAL"/>
              <w:rPr>
                <w:rFonts w:cs="Arial"/>
                <w:bCs/>
                <w:szCs w:val="18"/>
              </w:rPr>
            </w:pPr>
            <w:r w:rsidRPr="001F23FC">
              <w:rPr>
                <w:rFonts w:cs="Arial"/>
                <w:bCs/>
                <w:szCs w:val="18"/>
              </w:rPr>
              <w:t>4.97 dB (Test ID 1-2, 4-5)</w:t>
            </w:r>
          </w:p>
          <w:p w14:paraId="2BED06BF" w14:textId="77777777" w:rsidR="00F40E20" w:rsidRPr="001F23FC" w:rsidRDefault="00F40E20" w:rsidP="00F40E20">
            <w:pPr>
              <w:pStyle w:val="TAL"/>
              <w:rPr>
                <w:rFonts w:cs="Arial"/>
                <w:bCs/>
                <w:szCs w:val="18"/>
              </w:rPr>
            </w:pPr>
            <w:r w:rsidRPr="001F23FC">
              <w:rPr>
                <w:rFonts w:cs="Arial"/>
                <w:bCs/>
                <w:szCs w:val="18"/>
              </w:rPr>
              <w:t>4.84 dB (Test ID 3, 6)</w:t>
            </w:r>
          </w:p>
          <w:p w14:paraId="3F28A5BA" w14:textId="77777777" w:rsidR="00F40E20" w:rsidRPr="001F23FC" w:rsidRDefault="00F40E20" w:rsidP="00F40E20">
            <w:pPr>
              <w:pStyle w:val="TAL"/>
              <w:rPr>
                <w:rFonts w:cs="Arial"/>
                <w:bCs/>
                <w:szCs w:val="18"/>
              </w:rPr>
            </w:pPr>
            <w:r w:rsidRPr="001F23FC">
              <w:rPr>
                <w:rFonts w:cs="Arial"/>
                <w:bCs/>
                <w:szCs w:val="18"/>
              </w:rPr>
              <w:t>5.31 dB (Test ID 7-9)</w:t>
            </w:r>
          </w:p>
          <w:p w14:paraId="156AB055" w14:textId="77777777" w:rsidR="00F40E20" w:rsidRPr="001F23FC" w:rsidRDefault="00F40E20" w:rsidP="00F40E20">
            <w:pPr>
              <w:pStyle w:val="TAL"/>
              <w:rPr>
                <w:rFonts w:cs="Arial"/>
                <w:bCs/>
                <w:szCs w:val="18"/>
              </w:rPr>
            </w:pPr>
          </w:p>
          <w:p w14:paraId="63A11108" w14:textId="77777777" w:rsidR="00F40E20" w:rsidRPr="001F23FC" w:rsidRDefault="00F40E20" w:rsidP="00F40E20">
            <w:pPr>
              <w:pStyle w:val="TAL"/>
              <w:rPr>
                <w:rFonts w:cs="Arial"/>
                <w:bCs/>
                <w:szCs w:val="18"/>
              </w:rPr>
            </w:pPr>
            <w:r w:rsidRPr="001F23FC">
              <w:rPr>
                <w:rFonts w:cs="Arial"/>
                <w:bCs/>
                <w:szCs w:val="18"/>
              </w:rPr>
              <w:t>FR2c:</w:t>
            </w:r>
          </w:p>
          <w:p w14:paraId="3517468F" w14:textId="77777777" w:rsidR="00F40E20" w:rsidRPr="001F23FC" w:rsidRDefault="00F40E20" w:rsidP="00F40E20">
            <w:pPr>
              <w:pStyle w:val="TAL"/>
              <w:rPr>
                <w:rFonts w:cs="Arial"/>
                <w:bCs/>
                <w:szCs w:val="18"/>
              </w:rPr>
            </w:pPr>
            <w:r w:rsidRPr="001F23FC">
              <w:rPr>
                <w:rFonts w:cs="Arial"/>
                <w:bCs/>
                <w:szCs w:val="18"/>
              </w:rPr>
              <w:t>BW ≤ 50MHz:</w:t>
            </w:r>
          </w:p>
          <w:p w14:paraId="58FAAFF1" w14:textId="09063974" w:rsidR="00F40E20" w:rsidRPr="001F23FC" w:rsidRDefault="00F40E20" w:rsidP="00F40E20">
            <w:pPr>
              <w:pStyle w:val="TAL"/>
              <w:rPr>
                <w:rFonts w:cs="Arial"/>
                <w:bCs/>
                <w:szCs w:val="18"/>
              </w:rPr>
            </w:pPr>
            <w:r w:rsidRPr="001F23FC">
              <w:rPr>
                <w:rFonts w:cs="Arial"/>
                <w:bCs/>
                <w:szCs w:val="18"/>
              </w:rPr>
              <w:t>5.61 dB (Test ID 1-2, 4-5)</w:t>
            </w:r>
          </w:p>
          <w:p w14:paraId="243CA225" w14:textId="234FC83E" w:rsidR="00F40E20" w:rsidRPr="001F23FC" w:rsidRDefault="00F40E20" w:rsidP="00F40E20">
            <w:pPr>
              <w:pStyle w:val="TAL"/>
              <w:rPr>
                <w:rFonts w:cs="Arial"/>
                <w:bCs/>
                <w:szCs w:val="18"/>
              </w:rPr>
            </w:pPr>
            <w:r w:rsidRPr="001F23FC">
              <w:rPr>
                <w:rFonts w:cs="Arial"/>
                <w:bCs/>
                <w:szCs w:val="18"/>
              </w:rPr>
              <w:t>5.55 dB (Test ID 3, 6)</w:t>
            </w:r>
          </w:p>
          <w:p w14:paraId="45252701" w14:textId="1020C79F" w:rsidR="00F40E20" w:rsidRPr="001F23FC" w:rsidRDefault="00F40E20" w:rsidP="00F40E20">
            <w:pPr>
              <w:pStyle w:val="TAL"/>
              <w:rPr>
                <w:rFonts w:cs="Arial"/>
                <w:bCs/>
                <w:szCs w:val="18"/>
              </w:rPr>
            </w:pPr>
            <w:r w:rsidRPr="001F23FC">
              <w:rPr>
                <w:rFonts w:cs="Arial"/>
                <w:bCs/>
                <w:szCs w:val="18"/>
              </w:rPr>
              <w:t>5.79 dB (Test ID 7-9)</w:t>
            </w:r>
          </w:p>
          <w:p w14:paraId="3D5628BB" w14:textId="3917BF51" w:rsidR="00F40E20" w:rsidRPr="001F23FC" w:rsidRDefault="00F40E20" w:rsidP="00F40E20">
            <w:pPr>
              <w:pStyle w:val="TAL"/>
              <w:rPr>
                <w:rFonts w:cs="Arial"/>
                <w:bCs/>
                <w:szCs w:val="18"/>
              </w:rPr>
            </w:pPr>
            <w:r w:rsidRPr="001F23FC">
              <w:rPr>
                <w:rFonts w:cs="Arial"/>
                <w:bCs/>
                <w:szCs w:val="18"/>
              </w:rPr>
              <w:t>6.44 dB (Test ID 10-12)</w:t>
            </w:r>
          </w:p>
          <w:p w14:paraId="2D655FD5" w14:textId="02D73F9B" w:rsidR="00F40E20" w:rsidRPr="001F23FC" w:rsidRDefault="00F40E20" w:rsidP="00F40E20">
            <w:pPr>
              <w:pStyle w:val="TAL"/>
              <w:rPr>
                <w:rFonts w:cs="Arial"/>
                <w:bCs/>
                <w:szCs w:val="18"/>
              </w:rPr>
            </w:pPr>
            <w:r w:rsidRPr="001F23FC">
              <w:rPr>
                <w:rFonts w:cs="Arial"/>
                <w:bCs/>
                <w:szCs w:val="18"/>
              </w:rPr>
              <w:t>5.84 dB (Test ID 13-15)</w:t>
            </w:r>
          </w:p>
          <w:p w14:paraId="251A3650" w14:textId="77777777" w:rsidR="00F40E20" w:rsidRPr="001F23FC" w:rsidRDefault="00F40E20" w:rsidP="00F40E20">
            <w:pPr>
              <w:pStyle w:val="TAL"/>
              <w:rPr>
                <w:rFonts w:cs="Arial"/>
                <w:bCs/>
                <w:szCs w:val="18"/>
              </w:rPr>
            </w:pPr>
            <w:r w:rsidRPr="001F23FC">
              <w:rPr>
                <w:rFonts w:cs="Arial"/>
                <w:bCs/>
                <w:szCs w:val="18"/>
              </w:rPr>
              <w:t>50MHz &lt; BW ≤ 100MHz:</w:t>
            </w:r>
          </w:p>
          <w:p w14:paraId="79A25CEC" w14:textId="73706F1A" w:rsidR="00F40E20" w:rsidRPr="001F23FC" w:rsidRDefault="00F40E20" w:rsidP="00F40E20">
            <w:pPr>
              <w:pStyle w:val="TAL"/>
              <w:rPr>
                <w:rFonts w:cs="Arial"/>
                <w:bCs/>
                <w:szCs w:val="18"/>
              </w:rPr>
            </w:pPr>
            <w:r w:rsidRPr="001F23FC">
              <w:rPr>
                <w:rFonts w:cs="Arial"/>
                <w:bCs/>
                <w:szCs w:val="18"/>
              </w:rPr>
              <w:t>5.91 dB (Test ID 1-2, 4-5)</w:t>
            </w:r>
          </w:p>
          <w:p w14:paraId="64D3BCF9" w14:textId="68616B66" w:rsidR="00F40E20" w:rsidRPr="001F23FC" w:rsidRDefault="00F40E20" w:rsidP="00F40E20">
            <w:pPr>
              <w:pStyle w:val="TAL"/>
              <w:rPr>
                <w:rFonts w:cs="Arial"/>
                <w:bCs/>
                <w:szCs w:val="18"/>
              </w:rPr>
            </w:pPr>
            <w:r w:rsidRPr="001F23FC">
              <w:rPr>
                <w:rFonts w:cs="Arial"/>
                <w:bCs/>
                <w:szCs w:val="18"/>
              </w:rPr>
              <w:t>5.79 dB (Test ID 3, 6)</w:t>
            </w:r>
          </w:p>
          <w:p w14:paraId="2A058462" w14:textId="57E9949C" w:rsidR="00F40E20" w:rsidRPr="001F23FC" w:rsidRDefault="00F40E20" w:rsidP="00F40E20">
            <w:pPr>
              <w:pStyle w:val="TAL"/>
              <w:rPr>
                <w:rFonts w:cs="Arial"/>
                <w:bCs/>
                <w:szCs w:val="18"/>
              </w:rPr>
            </w:pPr>
            <w:r w:rsidRPr="001F23FC">
              <w:rPr>
                <w:rFonts w:cs="Arial"/>
                <w:bCs/>
                <w:szCs w:val="18"/>
              </w:rPr>
              <w:t>6.23 dB (Test ID 7-9)</w:t>
            </w:r>
          </w:p>
          <w:p w14:paraId="30B47AF8" w14:textId="40434E96" w:rsidR="00F40E20" w:rsidRPr="001F23FC" w:rsidRDefault="00F40E20" w:rsidP="00F40E20">
            <w:pPr>
              <w:pStyle w:val="TAL"/>
              <w:rPr>
                <w:rFonts w:cs="Arial"/>
                <w:bCs/>
                <w:szCs w:val="18"/>
              </w:rPr>
            </w:pPr>
            <w:r w:rsidRPr="001F23FC">
              <w:rPr>
                <w:rFonts w:cs="Arial"/>
                <w:bCs/>
                <w:szCs w:val="18"/>
              </w:rPr>
              <w:t>6.33 dB (Test ID 13-15)</w:t>
            </w:r>
          </w:p>
          <w:p w14:paraId="16DE4DFE" w14:textId="77777777" w:rsidR="00F40E20" w:rsidRPr="001F23FC" w:rsidRDefault="00F40E20" w:rsidP="00F40E20">
            <w:pPr>
              <w:pStyle w:val="TAL"/>
              <w:rPr>
                <w:rFonts w:cs="Arial"/>
                <w:bCs/>
                <w:szCs w:val="18"/>
              </w:rPr>
            </w:pPr>
            <w:r w:rsidRPr="001F23FC">
              <w:rPr>
                <w:rFonts w:cs="Arial"/>
                <w:bCs/>
                <w:szCs w:val="18"/>
              </w:rPr>
              <w:t>100MHz &lt; BW ≤ 200MHz:</w:t>
            </w:r>
          </w:p>
          <w:p w14:paraId="6962D134" w14:textId="0A2EEF13" w:rsidR="00F40E20" w:rsidRPr="001F23FC" w:rsidRDefault="00F40E20" w:rsidP="00F40E20">
            <w:pPr>
              <w:pStyle w:val="TAL"/>
              <w:rPr>
                <w:rFonts w:cs="Arial"/>
                <w:bCs/>
                <w:szCs w:val="18"/>
              </w:rPr>
            </w:pPr>
            <w:r w:rsidRPr="001F23FC">
              <w:rPr>
                <w:rFonts w:cs="Arial"/>
                <w:bCs/>
                <w:szCs w:val="18"/>
              </w:rPr>
              <w:t>6.44 dB (Test ID 1-2, 4-5)</w:t>
            </w:r>
          </w:p>
          <w:p w14:paraId="0F00A01F" w14:textId="36CFC726" w:rsidR="00F40E20" w:rsidRPr="001F23FC" w:rsidRDefault="00F40E20" w:rsidP="00F40E20">
            <w:pPr>
              <w:pStyle w:val="TAL"/>
              <w:rPr>
                <w:rFonts w:cs="Arial"/>
                <w:bCs/>
                <w:szCs w:val="18"/>
              </w:rPr>
            </w:pPr>
            <w:r w:rsidRPr="001F23FC">
              <w:rPr>
                <w:rFonts w:cs="Arial"/>
                <w:bCs/>
                <w:szCs w:val="18"/>
              </w:rPr>
              <w:t>6.23 dB (Test ID 3, 6)</w:t>
            </w:r>
          </w:p>
          <w:p w14:paraId="260B6BC7" w14:textId="77777777" w:rsidR="00F40E20" w:rsidRPr="001F23FC" w:rsidRDefault="00F40E20" w:rsidP="00F40E20">
            <w:pPr>
              <w:pStyle w:val="TAL"/>
              <w:rPr>
                <w:rFonts w:cs="Arial"/>
                <w:bCs/>
                <w:szCs w:val="18"/>
              </w:rPr>
            </w:pPr>
          </w:p>
          <w:p w14:paraId="38FB659A" w14:textId="77777777" w:rsidR="00F40E20" w:rsidRPr="001F23FC" w:rsidRDefault="00F40E20" w:rsidP="00F40E20">
            <w:pPr>
              <w:pStyle w:val="TAL"/>
              <w:rPr>
                <w:rFonts w:cs="Arial"/>
                <w:bCs/>
                <w:szCs w:val="18"/>
              </w:rPr>
            </w:pPr>
            <w:r w:rsidRPr="001F23FC">
              <w:rPr>
                <w:rFonts w:cs="Arial"/>
                <w:bCs/>
                <w:szCs w:val="18"/>
              </w:rPr>
              <w:t>PC1</w:t>
            </w:r>
          </w:p>
          <w:p w14:paraId="1F758BAE" w14:textId="77777777" w:rsidR="00F40E20" w:rsidRPr="001F23FC" w:rsidRDefault="00F40E20" w:rsidP="00F40E20">
            <w:pPr>
              <w:pStyle w:val="TAL"/>
              <w:rPr>
                <w:rFonts w:cs="Arial"/>
                <w:bCs/>
                <w:szCs w:val="18"/>
              </w:rPr>
            </w:pPr>
            <w:r w:rsidRPr="001F23FC">
              <w:rPr>
                <w:rFonts w:cs="Arial"/>
                <w:bCs/>
                <w:szCs w:val="18"/>
              </w:rPr>
              <w:t>IFF (Max Device size ≤ 30 cm)</w:t>
            </w:r>
          </w:p>
          <w:p w14:paraId="7B7C57AB" w14:textId="77777777" w:rsidR="00F40E20" w:rsidRPr="001F23FC" w:rsidRDefault="00F40E20" w:rsidP="00F40E20">
            <w:pPr>
              <w:pStyle w:val="TAL"/>
              <w:rPr>
                <w:rFonts w:cs="Arial"/>
                <w:bCs/>
                <w:szCs w:val="18"/>
              </w:rPr>
            </w:pPr>
            <w:r w:rsidRPr="001F23FC">
              <w:rPr>
                <w:rFonts w:cs="Arial"/>
                <w:bCs/>
                <w:szCs w:val="18"/>
              </w:rPr>
              <w:t>FR2a:</w:t>
            </w:r>
          </w:p>
          <w:p w14:paraId="6C3C2392" w14:textId="77777777" w:rsidR="00F40E20" w:rsidRPr="001F23FC" w:rsidRDefault="00F40E20" w:rsidP="00F40E20">
            <w:pPr>
              <w:pStyle w:val="TAL"/>
              <w:rPr>
                <w:rFonts w:cs="Arial"/>
                <w:bCs/>
                <w:szCs w:val="18"/>
              </w:rPr>
            </w:pPr>
            <w:r w:rsidRPr="001F23FC">
              <w:rPr>
                <w:rFonts w:cs="Arial"/>
                <w:bCs/>
                <w:szCs w:val="18"/>
              </w:rPr>
              <w:t>±5.26 dB (BW ≤ 400MHz)</w:t>
            </w:r>
          </w:p>
          <w:p w14:paraId="5A2D79F8" w14:textId="77777777" w:rsidR="00F40E20" w:rsidRPr="001F23FC" w:rsidRDefault="00F40E20" w:rsidP="00F40E20">
            <w:pPr>
              <w:pStyle w:val="TAL"/>
              <w:rPr>
                <w:rFonts w:cs="Arial"/>
                <w:bCs/>
                <w:szCs w:val="18"/>
              </w:rPr>
            </w:pPr>
          </w:p>
          <w:p w14:paraId="1DAD0885" w14:textId="77777777" w:rsidR="00F40E20" w:rsidRPr="001F23FC" w:rsidRDefault="00F40E20" w:rsidP="00F40E20">
            <w:pPr>
              <w:pStyle w:val="TAL"/>
              <w:rPr>
                <w:rFonts w:cs="Arial"/>
                <w:bCs/>
                <w:szCs w:val="18"/>
              </w:rPr>
            </w:pPr>
            <w:r w:rsidRPr="001F23FC">
              <w:rPr>
                <w:rFonts w:cs="Arial"/>
                <w:bCs/>
                <w:szCs w:val="18"/>
              </w:rPr>
              <w:t>FR2b:</w:t>
            </w:r>
          </w:p>
          <w:p w14:paraId="159A734B" w14:textId="77777777" w:rsidR="00F40E20" w:rsidRPr="001F23FC" w:rsidRDefault="00F40E20" w:rsidP="00F40E20">
            <w:pPr>
              <w:pStyle w:val="TAL"/>
              <w:rPr>
                <w:rFonts w:cs="Arial"/>
                <w:bCs/>
                <w:szCs w:val="18"/>
              </w:rPr>
            </w:pPr>
            <w:r w:rsidRPr="001F23FC">
              <w:rPr>
                <w:rFonts w:cs="Arial"/>
                <w:bCs/>
                <w:szCs w:val="18"/>
              </w:rPr>
              <w:t>±5.26 dB (BW ≤ 400MHz)</w:t>
            </w:r>
          </w:p>
          <w:p w14:paraId="6145BC5E" w14:textId="77777777" w:rsidR="00F40E20" w:rsidRPr="001F23FC" w:rsidRDefault="00F40E20" w:rsidP="00F40E20">
            <w:pPr>
              <w:pStyle w:val="TAL"/>
              <w:rPr>
                <w:rFonts w:cs="Arial"/>
                <w:bCs/>
                <w:szCs w:val="18"/>
              </w:rPr>
            </w:pPr>
          </w:p>
          <w:p w14:paraId="4B583DDC" w14:textId="1EB9F37E" w:rsidR="00F40E20" w:rsidRPr="001F23FC" w:rsidRDefault="00F40E20" w:rsidP="00F40E20">
            <w:pPr>
              <w:pStyle w:val="TAL"/>
              <w:rPr>
                <w:rFonts w:cs="Arial"/>
                <w:bCs/>
                <w:szCs w:val="18"/>
              </w:rPr>
            </w:pPr>
            <w:r w:rsidRPr="001F23FC">
              <w:rPr>
                <w:rFonts w:cs="Arial"/>
                <w:bCs/>
                <w:szCs w:val="18"/>
              </w:rPr>
              <w:t>PC5, PC6</w:t>
            </w:r>
          </w:p>
          <w:p w14:paraId="134A075A" w14:textId="77777777" w:rsidR="00F40E20" w:rsidRPr="001F23FC" w:rsidRDefault="00F40E20" w:rsidP="00F40E20">
            <w:pPr>
              <w:pStyle w:val="TAL"/>
              <w:rPr>
                <w:rFonts w:cs="Arial"/>
                <w:bCs/>
                <w:szCs w:val="18"/>
              </w:rPr>
            </w:pPr>
            <w:r w:rsidRPr="001F23FC">
              <w:rPr>
                <w:rFonts w:cs="Arial"/>
                <w:bCs/>
                <w:szCs w:val="18"/>
              </w:rPr>
              <w:t>IFF (Max Device size ≤ 30 cm)</w:t>
            </w:r>
          </w:p>
          <w:p w14:paraId="1A08C6CA" w14:textId="77777777" w:rsidR="00F40E20" w:rsidRPr="001F23FC" w:rsidRDefault="00F40E20" w:rsidP="00F40E20">
            <w:pPr>
              <w:pStyle w:val="TAL"/>
              <w:rPr>
                <w:rFonts w:cs="Arial"/>
                <w:bCs/>
                <w:szCs w:val="18"/>
              </w:rPr>
            </w:pPr>
            <w:r w:rsidRPr="001F23FC">
              <w:rPr>
                <w:rFonts w:cs="Arial"/>
                <w:bCs/>
                <w:szCs w:val="18"/>
              </w:rPr>
              <w:t>FR2a:</w:t>
            </w:r>
          </w:p>
          <w:p w14:paraId="324BF86E" w14:textId="22DE699E" w:rsidR="00F40E20" w:rsidRPr="001F23FC" w:rsidRDefault="00F40E20" w:rsidP="00F40E20">
            <w:pPr>
              <w:pStyle w:val="TAL"/>
              <w:rPr>
                <w:rFonts w:cs="Arial"/>
                <w:bCs/>
                <w:szCs w:val="18"/>
              </w:rPr>
            </w:pPr>
            <w:r w:rsidRPr="001F23FC">
              <w:rPr>
                <w:rFonts w:cs="Arial"/>
                <w:bCs/>
                <w:szCs w:val="18"/>
              </w:rPr>
              <w:t>±5.26 dB (BW ≤ 400MHz)</w:t>
            </w:r>
          </w:p>
        </w:tc>
        <w:tc>
          <w:tcPr>
            <w:tcW w:w="3247" w:type="dxa"/>
          </w:tcPr>
          <w:p w14:paraId="26C23C75" w14:textId="77777777" w:rsidR="00F40E20" w:rsidRPr="001F23FC" w:rsidRDefault="00F40E20" w:rsidP="00F40E20">
            <w:pPr>
              <w:pStyle w:val="TAL"/>
            </w:pPr>
            <w:r w:rsidRPr="001F23FC">
              <w:t>PC3</w:t>
            </w:r>
          </w:p>
          <w:p w14:paraId="27866A0E" w14:textId="5AA27DD5" w:rsidR="00F40E20" w:rsidRPr="001F23FC" w:rsidRDefault="00F40E20" w:rsidP="00F40E20">
            <w:pPr>
              <w:pStyle w:val="TAL"/>
            </w:pPr>
            <w:r w:rsidRPr="001F23FC">
              <w:t xml:space="preserve">TT = max(R, </w:t>
            </w:r>
            <w:r w:rsidRPr="001F23FC">
              <w:rPr>
                <w:rFonts w:cs="Arial"/>
              </w:rPr>
              <w:t>Δ</w:t>
            </w:r>
            <w:r w:rsidRPr="001F23FC">
              <w:t>SNR</w:t>
            </w:r>
            <w:r w:rsidRPr="001F23FC">
              <w:rPr>
                <w:vertAlign w:val="subscript"/>
              </w:rPr>
              <w:t>mr</w:t>
            </w:r>
            <w:r w:rsidRPr="001F23FC">
              <w:t>+0.65 x (MTSU</w:t>
            </w:r>
            <w:r w:rsidRPr="001F23FC">
              <w:rPr>
                <w:vertAlign w:val="subscript"/>
              </w:rPr>
              <w:t>IFF</w:t>
            </w:r>
            <w:r w:rsidRPr="001F23FC">
              <w:t>-1.0)) -R</w:t>
            </w:r>
            <w:r w:rsidRPr="001F23FC">
              <w:rPr>
                <w:vertAlign w:val="subscript"/>
              </w:rPr>
              <w:t xml:space="preserve"> </w:t>
            </w:r>
            <w:r w:rsidRPr="001F23FC">
              <w:t>+ TT due to metric change</w:t>
            </w:r>
          </w:p>
          <w:p w14:paraId="6A9F699C" w14:textId="77777777" w:rsidR="00F40E20" w:rsidRPr="001F23FC" w:rsidRDefault="00F40E20" w:rsidP="00F40E20">
            <w:pPr>
              <w:pStyle w:val="TAL"/>
            </w:pPr>
          </w:p>
          <w:p w14:paraId="201595C0" w14:textId="77777777" w:rsidR="00F40E20" w:rsidRPr="001F23FC" w:rsidRDefault="00F40E20" w:rsidP="00F40E20">
            <w:pPr>
              <w:pStyle w:val="TAL"/>
            </w:pPr>
            <w:r w:rsidRPr="001F23FC">
              <w:t>TT due to metric change : 1.0 dB</w:t>
            </w:r>
          </w:p>
          <w:p w14:paraId="771E979A" w14:textId="6BC1FDC6"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.5.2.3.5)</w:t>
            </w:r>
          </w:p>
          <w:p w14:paraId="6BAAD944" w14:textId="77777777"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ACP at minimum requirement level</w:t>
            </w:r>
          </w:p>
          <w:p w14:paraId="145DFC51" w14:textId="77777777" w:rsidR="00F40E20" w:rsidRPr="001F23FC" w:rsidRDefault="00F40E20" w:rsidP="00F40E20">
            <w:pPr>
              <w:pStyle w:val="TAL"/>
            </w:pPr>
          </w:p>
          <w:p w14:paraId="0AFDB5C2" w14:textId="18B8723A" w:rsidR="00F40E20" w:rsidRPr="001F23FC" w:rsidRDefault="00F40E20" w:rsidP="00F40E20">
            <w:pPr>
              <w:pStyle w:val="TAL"/>
            </w:pPr>
            <w:r w:rsidRPr="001F23FC">
              <w:t>PC1, PC5, PC6</w:t>
            </w:r>
          </w:p>
          <w:p w14:paraId="00A36D4D" w14:textId="7243D878" w:rsidR="00F40E20" w:rsidRPr="001F23FC" w:rsidRDefault="00F40E20" w:rsidP="00F40E20">
            <w:pPr>
              <w:pStyle w:val="TAL"/>
            </w:pPr>
            <w:r w:rsidRPr="001F23FC">
              <w:t>TT = max(R, ΔSNR</w:t>
            </w:r>
            <w:r w:rsidRPr="001F23FC">
              <w:rPr>
                <w:vertAlign w:val="subscript"/>
              </w:rPr>
              <w:t>mr</w:t>
            </w:r>
            <w:r w:rsidRPr="001F23FC">
              <w:t>+0.65 x (MTSU</w:t>
            </w:r>
            <w:r w:rsidRPr="001F23FC">
              <w:rPr>
                <w:vertAlign w:val="subscript"/>
              </w:rPr>
              <w:t>IFF</w:t>
            </w:r>
            <w:r w:rsidRPr="001F23FC">
              <w:t>-0.95)) -R + TT due to metric change</w:t>
            </w:r>
          </w:p>
        </w:tc>
      </w:tr>
      <w:tr w:rsidR="00F40E20" w:rsidRPr="001F23FC" w14:paraId="45822A52" w14:textId="77777777" w:rsidTr="00E067D3">
        <w:trPr>
          <w:jc w:val="center"/>
        </w:trPr>
        <w:tc>
          <w:tcPr>
            <w:tcW w:w="2587" w:type="dxa"/>
          </w:tcPr>
          <w:p w14:paraId="07F75D9E" w14:textId="77777777" w:rsidR="00F40E20" w:rsidRPr="001F23FC" w:rsidRDefault="00F40E20" w:rsidP="00F40E20">
            <w:pPr>
              <w:pStyle w:val="TAL"/>
              <w:rPr>
                <w:rFonts w:cs="v4.2.0"/>
              </w:rPr>
            </w:pPr>
            <w:r w:rsidRPr="001F23FC">
              <w:rPr>
                <w:rFonts w:cs="v4.2.0"/>
              </w:rPr>
              <w:t>6.5.3.1 Transmitter Spurious emissions</w:t>
            </w:r>
          </w:p>
        </w:tc>
        <w:tc>
          <w:tcPr>
            <w:tcW w:w="3875" w:type="dxa"/>
          </w:tcPr>
          <w:p w14:paraId="37CF21F8"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205705B1" w14:textId="77777777" w:rsidR="00F40E20" w:rsidRPr="001F23FC" w:rsidRDefault="00F40E20" w:rsidP="00F40E20">
            <w:pPr>
              <w:pStyle w:val="TAL"/>
            </w:pPr>
            <w:r w:rsidRPr="001F23FC">
              <w:t>Minimum requirement + TT</w:t>
            </w:r>
          </w:p>
        </w:tc>
      </w:tr>
      <w:tr w:rsidR="00F40E20" w:rsidRPr="001F23FC" w14:paraId="2B09BE99" w14:textId="77777777" w:rsidTr="00E067D3">
        <w:trPr>
          <w:jc w:val="center"/>
        </w:trPr>
        <w:tc>
          <w:tcPr>
            <w:tcW w:w="2587" w:type="dxa"/>
          </w:tcPr>
          <w:p w14:paraId="08F3A558" w14:textId="3C7E9574" w:rsidR="00F40E20" w:rsidRPr="001F23FC" w:rsidRDefault="00F40E20" w:rsidP="00F40E20">
            <w:pPr>
              <w:pStyle w:val="TAL"/>
              <w:rPr>
                <w:rFonts w:cs="v4.2.0"/>
              </w:rPr>
            </w:pPr>
            <w:r w:rsidRPr="001F23FC">
              <w:rPr>
                <w:rFonts w:cs="v4.2.0"/>
              </w:rPr>
              <w:t>6.5.3.1_1 Transmitter Spurious emissions with Power Boost</w:t>
            </w:r>
          </w:p>
        </w:tc>
        <w:tc>
          <w:tcPr>
            <w:tcW w:w="3875" w:type="dxa"/>
          </w:tcPr>
          <w:p w14:paraId="061ACAB5" w14:textId="5F384680" w:rsidR="00F40E20" w:rsidRPr="001F23FC" w:rsidRDefault="00F40E20" w:rsidP="00F40E20">
            <w:pPr>
              <w:pStyle w:val="TAL"/>
              <w:rPr>
                <w:rFonts w:cs="Arial"/>
                <w:bCs/>
                <w:szCs w:val="18"/>
              </w:rPr>
            </w:pPr>
            <w:r w:rsidRPr="001F23FC">
              <w:t>Same as 6.5.3.1</w:t>
            </w:r>
          </w:p>
        </w:tc>
        <w:tc>
          <w:tcPr>
            <w:tcW w:w="3247" w:type="dxa"/>
          </w:tcPr>
          <w:p w14:paraId="4CDF3BE6" w14:textId="77777777" w:rsidR="00F40E20" w:rsidRPr="001F23FC" w:rsidRDefault="00F40E20" w:rsidP="00F40E20">
            <w:pPr>
              <w:pStyle w:val="TAL"/>
            </w:pPr>
          </w:p>
        </w:tc>
      </w:tr>
      <w:tr w:rsidR="00F40E20" w:rsidRPr="001F23FC" w14:paraId="7CB75A82" w14:textId="77777777" w:rsidTr="00E067D3">
        <w:trPr>
          <w:jc w:val="center"/>
        </w:trPr>
        <w:tc>
          <w:tcPr>
            <w:tcW w:w="2587" w:type="dxa"/>
          </w:tcPr>
          <w:p w14:paraId="2D9E6F85" w14:textId="77777777" w:rsidR="00F40E20" w:rsidRPr="001F23FC" w:rsidRDefault="00F40E20" w:rsidP="00F40E20">
            <w:pPr>
              <w:pStyle w:val="TAL"/>
              <w:rPr>
                <w:rFonts w:cs="v4.2.0"/>
              </w:rPr>
            </w:pPr>
            <w:r w:rsidRPr="001F23FC">
              <w:rPr>
                <w:rFonts w:cs="v4.2.0"/>
              </w:rPr>
              <w:t>6.5.3.2 Spurious emission band UE co-existence</w:t>
            </w:r>
          </w:p>
        </w:tc>
        <w:tc>
          <w:tcPr>
            <w:tcW w:w="3875" w:type="dxa"/>
          </w:tcPr>
          <w:p w14:paraId="32291217"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6CA7CED9" w14:textId="77777777" w:rsidR="00F40E20" w:rsidRPr="001F23FC" w:rsidRDefault="00F40E20" w:rsidP="00F40E20">
            <w:pPr>
              <w:pStyle w:val="TAL"/>
            </w:pPr>
            <w:r w:rsidRPr="001F23FC">
              <w:t>Minimum requirement + TT</w:t>
            </w:r>
          </w:p>
        </w:tc>
      </w:tr>
      <w:tr w:rsidR="00F40E20" w:rsidRPr="001F23FC" w14:paraId="4DACD1A6" w14:textId="77777777" w:rsidTr="00E067D3">
        <w:trPr>
          <w:jc w:val="center"/>
        </w:trPr>
        <w:tc>
          <w:tcPr>
            <w:tcW w:w="2587" w:type="dxa"/>
          </w:tcPr>
          <w:p w14:paraId="43F87DDF" w14:textId="06966FEC" w:rsidR="00F40E20" w:rsidRPr="001F23FC" w:rsidRDefault="00F40E20" w:rsidP="00F40E20">
            <w:pPr>
              <w:pStyle w:val="TAL"/>
              <w:rPr>
                <w:rFonts w:cs="v4.2.0"/>
              </w:rPr>
            </w:pPr>
            <w:r w:rsidRPr="001F23FC">
              <w:rPr>
                <w:rFonts w:cs="v4.2.0"/>
              </w:rPr>
              <w:t>6.5.3.2_1 Spurious emission band UE co-existence with Power Boost</w:t>
            </w:r>
          </w:p>
        </w:tc>
        <w:tc>
          <w:tcPr>
            <w:tcW w:w="3875" w:type="dxa"/>
          </w:tcPr>
          <w:p w14:paraId="2F01B02D" w14:textId="5450761E" w:rsidR="00F40E20" w:rsidRPr="001F23FC" w:rsidRDefault="00F40E20" w:rsidP="00F40E20">
            <w:pPr>
              <w:pStyle w:val="TAL"/>
              <w:rPr>
                <w:rFonts w:cs="Arial"/>
                <w:bCs/>
                <w:szCs w:val="18"/>
              </w:rPr>
            </w:pPr>
            <w:r w:rsidRPr="001F23FC">
              <w:t>Same as 6.5.3.2</w:t>
            </w:r>
          </w:p>
        </w:tc>
        <w:tc>
          <w:tcPr>
            <w:tcW w:w="3247" w:type="dxa"/>
          </w:tcPr>
          <w:p w14:paraId="6ED071DB" w14:textId="77777777" w:rsidR="00F40E20" w:rsidRPr="001F23FC" w:rsidRDefault="00F40E20" w:rsidP="00F40E20">
            <w:pPr>
              <w:pStyle w:val="TAL"/>
            </w:pPr>
          </w:p>
        </w:tc>
      </w:tr>
      <w:tr w:rsidR="00F40E20" w:rsidRPr="001F23FC" w14:paraId="0D5D38CB" w14:textId="77777777" w:rsidTr="00E067D3">
        <w:trPr>
          <w:jc w:val="center"/>
        </w:trPr>
        <w:tc>
          <w:tcPr>
            <w:tcW w:w="2587" w:type="dxa"/>
          </w:tcPr>
          <w:p w14:paraId="7BC2E0F3" w14:textId="2DD03E62" w:rsidR="00F40E20" w:rsidRPr="001F23FC" w:rsidRDefault="00F40E20" w:rsidP="00F40E20">
            <w:pPr>
              <w:pStyle w:val="TAL"/>
              <w:rPr>
                <w:rFonts w:cs="v4.2.0"/>
              </w:rPr>
            </w:pPr>
            <w:r w:rsidRPr="001F23FC">
              <w:rPr>
                <w:rFonts w:cs="v4.2.0"/>
              </w:rPr>
              <w:t>6.5.3.3 Additional spurious emission</w:t>
            </w:r>
          </w:p>
        </w:tc>
        <w:tc>
          <w:tcPr>
            <w:tcW w:w="3875" w:type="dxa"/>
          </w:tcPr>
          <w:p w14:paraId="7E3CB5A5" w14:textId="28F5F524" w:rsidR="00F40E20" w:rsidRPr="001F23FC" w:rsidRDefault="00F40E20" w:rsidP="00F40E20">
            <w:pPr>
              <w:pStyle w:val="TAL"/>
              <w:rPr>
                <w:rFonts w:cs="Arial"/>
                <w:bCs/>
                <w:szCs w:val="18"/>
              </w:rPr>
            </w:pPr>
            <w:r w:rsidRPr="001F23FC">
              <w:rPr>
                <w:bCs/>
                <w:szCs w:val="18"/>
              </w:rPr>
              <w:t>0 dB</w:t>
            </w:r>
          </w:p>
        </w:tc>
        <w:tc>
          <w:tcPr>
            <w:tcW w:w="3247" w:type="dxa"/>
          </w:tcPr>
          <w:p w14:paraId="7A118661" w14:textId="7ECA411D" w:rsidR="00F40E20" w:rsidRPr="001F23FC" w:rsidRDefault="00F40E20" w:rsidP="00F40E20">
            <w:pPr>
              <w:pStyle w:val="TAL"/>
            </w:pPr>
            <w:r w:rsidRPr="001F23FC">
              <w:t>Minimum requirement + TT</w:t>
            </w:r>
          </w:p>
        </w:tc>
      </w:tr>
      <w:tr w:rsidR="00F40E20" w:rsidRPr="001F23FC" w14:paraId="78A4780F" w14:textId="77777777" w:rsidTr="00E067D3">
        <w:trPr>
          <w:jc w:val="center"/>
        </w:trPr>
        <w:tc>
          <w:tcPr>
            <w:tcW w:w="2587" w:type="dxa"/>
          </w:tcPr>
          <w:p w14:paraId="11B11DAD" w14:textId="740F9475" w:rsidR="00F40E20" w:rsidRPr="001F23FC" w:rsidRDefault="00F40E20" w:rsidP="00F40E20">
            <w:pPr>
              <w:pStyle w:val="TAL"/>
              <w:rPr>
                <w:rFonts w:cs="v4.2.0"/>
              </w:rPr>
            </w:pPr>
            <w:r w:rsidRPr="001F23FC">
              <w:rPr>
                <w:rFonts w:cs="v4.2.0"/>
              </w:rPr>
              <w:t>6.5.3.3_1 Additional spurious emissions with Power Boost</w:t>
            </w:r>
          </w:p>
        </w:tc>
        <w:tc>
          <w:tcPr>
            <w:tcW w:w="3875" w:type="dxa"/>
          </w:tcPr>
          <w:p w14:paraId="52CC2ECB" w14:textId="14BF540D" w:rsidR="00F40E20" w:rsidRPr="001F23FC" w:rsidRDefault="00F40E20" w:rsidP="00F40E20">
            <w:pPr>
              <w:pStyle w:val="TAL"/>
              <w:rPr>
                <w:rFonts w:cs="v4.2.0"/>
                <w:u w:val="single"/>
              </w:rPr>
            </w:pPr>
            <w:r w:rsidRPr="001F23FC">
              <w:t>Same as 6.5.3.3</w:t>
            </w:r>
          </w:p>
        </w:tc>
        <w:tc>
          <w:tcPr>
            <w:tcW w:w="3247" w:type="dxa"/>
          </w:tcPr>
          <w:p w14:paraId="7E2BFD61" w14:textId="77777777" w:rsidR="00F40E20" w:rsidRPr="001F23FC" w:rsidRDefault="00F40E20" w:rsidP="00F40E20">
            <w:pPr>
              <w:pStyle w:val="TAL"/>
            </w:pPr>
          </w:p>
        </w:tc>
      </w:tr>
      <w:tr w:rsidR="00F40E20" w:rsidRPr="001F23FC" w14:paraId="38D0CF42" w14:textId="77777777" w:rsidTr="00E067D3">
        <w:trPr>
          <w:jc w:val="center"/>
        </w:trPr>
        <w:tc>
          <w:tcPr>
            <w:tcW w:w="2587" w:type="dxa"/>
          </w:tcPr>
          <w:p w14:paraId="21181AD9" w14:textId="77777777" w:rsidR="00F40E20" w:rsidRPr="001F23FC" w:rsidRDefault="00F40E20" w:rsidP="00F40E20">
            <w:pPr>
              <w:pStyle w:val="TAL"/>
              <w:rPr>
                <w:rFonts w:cs="v4.2.0"/>
              </w:rPr>
            </w:pPr>
            <w:r w:rsidRPr="001F23FC">
              <w:rPr>
                <w:rFonts w:cs="v4.2.0"/>
              </w:rPr>
              <w:t>6.5A.1.1 Occupied bandwidth for CA (2UL CA)</w:t>
            </w:r>
          </w:p>
        </w:tc>
        <w:tc>
          <w:tcPr>
            <w:tcW w:w="3875" w:type="dxa"/>
          </w:tcPr>
          <w:p w14:paraId="34CAC6C8" w14:textId="77777777" w:rsidR="00F40E20" w:rsidRPr="001F23FC" w:rsidRDefault="00F40E20" w:rsidP="00F40E20">
            <w:pPr>
              <w:pStyle w:val="TAL"/>
              <w:rPr>
                <w:rFonts w:cs="v4.2.0"/>
                <w:u w:val="single"/>
              </w:rPr>
            </w:pPr>
            <w:r w:rsidRPr="001F23FC">
              <w:rPr>
                <w:rFonts w:cs="v4.2.0"/>
                <w:u w:val="single"/>
              </w:rPr>
              <w:t>Intra-band contiguous CA</w:t>
            </w:r>
          </w:p>
          <w:p w14:paraId="6238B9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26C65B" w14:textId="77777777" w:rsidR="00F40E20" w:rsidRPr="001F23FC" w:rsidRDefault="00F40E20" w:rsidP="00F40E20">
            <w:pPr>
              <w:pStyle w:val="TAL"/>
              <w:rPr>
                <w:rFonts w:cs="v4.2.0"/>
              </w:rPr>
            </w:pPr>
            <w:r w:rsidRPr="001F23FC">
              <w:rPr>
                <w:rFonts w:cs="v4.2.0"/>
              </w:rPr>
              <w:t>Same as 6.5.1</w:t>
            </w:r>
          </w:p>
          <w:p w14:paraId="2B945432" w14:textId="77777777" w:rsidR="00F40E20" w:rsidRPr="001F23FC" w:rsidRDefault="00F40E20" w:rsidP="00F40E20">
            <w:pPr>
              <w:pStyle w:val="TAL"/>
              <w:rPr>
                <w:rFonts w:cs="v4.2.0"/>
              </w:rPr>
            </w:pPr>
          </w:p>
          <w:p w14:paraId="746ED26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8AF496" w14:textId="77777777" w:rsidR="00F40E20" w:rsidRPr="001F23FC" w:rsidRDefault="00F40E20" w:rsidP="00F40E20">
            <w:pPr>
              <w:pStyle w:val="TAL"/>
              <w:rPr>
                <w:rFonts w:cs="v4.2.0"/>
              </w:rPr>
            </w:pPr>
            <w:r w:rsidRPr="001F23FC">
              <w:rPr>
                <w:rFonts w:cs="v4.2.0"/>
              </w:rPr>
              <w:t>TBD</w:t>
            </w:r>
          </w:p>
          <w:p w14:paraId="1FD614CE" w14:textId="77777777" w:rsidR="00F40E20" w:rsidRPr="001F23FC" w:rsidRDefault="00F40E20" w:rsidP="00F40E20">
            <w:pPr>
              <w:pStyle w:val="TAL"/>
              <w:rPr>
                <w:rFonts w:cs="v4.2.0"/>
              </w:rPr>
            </w:pPr>
          </w:p>
          <w:p w14:paraId="72E8F567" w14:textId="77777777" w:rsidR="00F40E20" w:rsidRPr="001F23FC" w:rsidRDefault="00F40E20" w:rsidP="00F40E20">
            <w:pPr>
              <w:pStyle w:val="TAL"/>
              <w:rPr>
                <w:rFonts w:cs="v4.2.0"/>
                <w:u w:val="single"/>
              </w:rPr>
            </w:pPr>
            <w:r w:rsidRPr="001F23FC">
              <w:rPr>
                <w:rFonts w:cs="v4.2.0"/>
                <w:u w:val="single"/>
              </w:rPr>
              <w:t>Intra-band non-contiguous, Inter-band CA</w:t>
            </w:r>
          </w:p>
          <w:p w14:paraId="6E1B7710" w14:textId="77777777" w:rsidR="00F40E20" w:rsidRPr="001F23FC" w:rsidRDefault="00F40E20" w:rsidP="00F40E20">
            <w:pPr>
              <w:pStyle w:val="TAL"/>
              <w:rPr>
                <w:rFonts w:cs="v4.2.0"/>
              </w:rPr>
            </w:pPr>
            <w:r w:rsidRPr="001F23FC">
              <w:rPr>
                <w:rFonts w:cs="v4.2.0"/>
              </w:rPr>
              <w:t>TBD</w:t>
            </w:r>
          </w:p>
        </w:tc>
        <w:tc>
          <w:tcPr>
            <w:tcW w:w="3247" w:type="dxa"/>
          </w:tcPr>
          <w:p w14:paraId="2EB38A63" w14:textId="77777777" w:rsidR="00F40E20" w:rsidRPr="001F23FC" w:rsidRDefault="00F40E20" w:rsidP="00F40E20">
            <w:pPr>
              <w:pStyle w:val="TAL"/>
            </w:pPr>
          </w:p>
        </w:tc>
      </w:tr>
      <w:tr w:rsidR="00F40E20" w:rsidRPr="001F23FC" w14:paraId="75F4EAA2" w14:textId="77777777" w:rsidTr="00E067D3">
        <w:trPr>
          <w:jc w:val="center"/>
        </w:trPr>
        <w:tc>
          <w:tcPr>
            <w:tcW w:w="2587" w:type="dxa"/>
          </w:tcPr>
          <w:p w14:paraId="3DABE1E8" w14:textId="77777777" w:rsidR="00F40E20" w:rsidRPr="001F23FC" w:rsidRDefault="00F40E20" w:rsidP="00F40E20">
            <w:pPr>
              <w:pStyle w:val="TAL"/>
              <w:rPr>
                <w:rFonts w:cs="v4.2.0"/>
              </w:rPr>
            </w:pPr>
            <w:r w:rsidRPr="001F23FC">
              <w:rPr>
                <w:rFonts w:cs="v4.2.0"/>
              </w:rPr>
              <w:t>6.5A.1.2 Occupied bandwidth for CA (3UL CA)</w:t>
            </w:r>
          </w:p>
        </w:tc>
        <w:tc>
          <w:tcPr>
            <w:tcW w:w="3875" w:type="dxa"/>
          </w:tcPr>
          <w:p w14:paraId="06064D56" w14:textId="77777777" w:rsidR="00F40E20" w:rsidRPr="001F23FC" w:rsidRDefault="00F40E20" w:rsidP="00F40E20">
            <w:pPr>
              <w:pStyle w:val="TAL"/>
              <w:rPr>
                <w:rFonts w:cs="v4.2.0"/>
                <w:u w:val="single"/>
              </w:rPr>
            </w:pPr>
            <w:r w:rsidRPr="001F23FC">
              <w:rPr>
                <w:rFonts w:cs="v4.2.0"/>
                <w:u w:val="single"/>
              </w:rPr>
              <w:t>Intra-band contiguous CA</w:t>
            </w:r>
          </w:p>
          <w:p w14:paraId="3AD19DB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9CDF56" w14:textId="77777777" w:rsidR="00F40E20" w:rsidRPr="001F23FC" w:rsidRDefault="00F40E20" w:rsidP="00F40E20">
            <w:pPr>
              <w:pStyle w:val="TAL"/>
              <w:rPr>
                <w:rFonts w:cs="v4.2.0"/>
              </w:rPr>
            </w:pPr>
            <w:r w:rsidRPr="001F23FC">
              <w:rPr>
                <w:rFonts w:cs="v4.2.0"/>
              </w:rPr>
              <w:t>Same as 6.5.1</w:t>
            </w:r>
          </w:p>
          <w:p w14:paraId="1B3095E6" w14:textId="77777777" w:rsidR="00F40E20" w:rsidRPr="001F23FC" w:rsidRDefault="00F40E20" w:rsidP="00F40E20">
            <w:pPr>
              <w:pStyle w:val="TAL"/>
              <w:rPr>
                <w:rFonts w:cs="v4.2.0"/>
              </w:rPr>
            </w:pPr>
          </w:p>
          <w:p w14:paraId="31F3601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BAFDEB" w14:textId="77777777" w:rsidR="00F40E20" w:rsidRPr="001F23FC" w:rsidRDefault="00F40E20" w:rsidP="00F40E20">
            <w:pPr>
              <w:pStyle w:val="TAL"/>
              <w:rPr>
                <w:rFonts w:cs="v4.2.0"/>
              </w:rPr>
            </w:pPr>
            <w:r w:rsidRPr="001F23FC">
              <w:rPr>
                <w:rFonts w:cs="v4.2.0"/>
              </w:rPr>
              <w:t>TBD</w:t>
            </w:r>
          </w:p>
          <w:p w14:paraId="00AC01DB" w14:textId="77777777" w:rsidR="00F40E20" w:rsidRPr="001F23FC" w:rsidRDefault="00F40E20" w:rsidP="00F40E20">
            <w:pPr>
              <w:pStyle w:val="TAL"/>
              <w:rPr>
                <w:rFonts w:cs="v4.2.0"/>
              </w:rPr>
            </w:pPr>
          </w:p>
          <w:p w14:paraId="61CFEE19" w14:textId="77777777" w:rsidR="00F40E20" w:rsidRPr="001F23FC" w:rsidRDefault="00F40E20" w:rsidP="00F40E20">
            <w:pPr>
              <w:pStyle w:val="TAL"/>
              <w:rPr>
                <w:rFonts w:cs="v4.2.0"/>
                <w:u w:val="single"/>
              </w:rPr>
            </w:pPr>
            <w:r w:rsidRPr="001F23FC">
              <w:rPr>
                <w:rFonts w:cs="v4.2.0"/>
                <w:u w:val="single"/>
              </w:rPr>
              <w:t>Intra-band non-contiguous, Inter-band CA</w:t>
            </w:r>
          </w:p>
          <w:p w14:paraId="00EE1020" w14:textId="77777777" w:rsidR="00F40E20" w:rsidRPr="001F23FC" w:rsidRDefault="00F40E20" w:rsidP="00F40E20">
            <w:pPr>
              <w:pStyle w:val="TAL"/>
              <w:rPr>
                <w:rFonts w:cs="v4.2.0"/>
              </w:rPr>
            </w:pPr>
            <w:r w:rsidRPr="001F23FC">
              <w:rPr>
                <w:rFonts w:cs="v4.2.0"/>
              </w:rPr>
              <w:t>TBD</w:t>
            </w:r>
          </w:p>
        </w:tc>
        <w:tc>
          <w:tcPr>
            <w:tcW w:w="3247" w:type="dxa"/>
          </w:tcPr>
          <w:p w14:paraId="47ED4ECD" w14:textId="77777777" w:rsidR="00F40E20" w:rsidRPr="001F23FC" w:rsidRDefault="00F40E20" w:rsidP="00F40E20">
            <w:pPr>
              <w:pStyle w:val="TAL"/>
            </w:pPr>
          </w:p>
        </w:tc>
      </w:tr>
      <w:tr w:rsidR="00F40E20" w:rsidRPr="001F23FC" w14:paraId="422F8CFE" w14:textId="77777777" w:rsidTr="00E067D3">
        <w:trPr>
          <w:jc w:val="center"/>
        </w:trPr>
        <w:tc>
          <w:tcPr>
            <w:tcW w:w="2587" w:type="dxa"/>
          </w:tcPr>
          <w:p w14:paraId="4FDA3E30" w14:textId="77777777" w:rsidR="00F40E20" w:rsidRPr="001F23FC" w:rsidRDefault="00F40E20" w:rsidP="00F40E20">
            <w:pPr>
              <w:pStyle w:val="TAL"/>
              <w:rPr>
                <w:rFonts w:cs="v4.2.0"/>
              </w:rPr>
            </w:pPr>
            <w:r w:rsidRPr="001F23FC">
              <w:rPr>
                <w:rFonts w:cs="v4.2.0"/>
              </w:rPr>
              <w:t>6.5A.1.3 Occupied bandwidth for CA (4UL CA)</w:t>
            </w:r>
          </w:p>
        </w:tc>
        <w:tc>
          <w:tcPr>
            <w:tcW w:w="3875" w:type="dxa"/>
          </w:tcPr>
          <w:p w14:paraId="0290A2AA" w14:textId="77777777" w:rsidR="00F40E20" w:rsidRPr="001F23FC" w:rsidRDefault="00F40E20" w:rsidP="00F40E20">
            <w:pPr>
              <w:pStyle w:val="TAL"/>
              <w:rPr>
                <w:rFonts w:cs="v4.2.0"/>
                <w:u w:val="single"/>
              </w:rPr>
            </w:pPr>
            <w:r w:rsidRPr="001F23FC">
              <w:rPr>
                <w:rFonts w:cs="v4.2.0"/>
                <w:u w:val="single"/>
              </w:rPr>
              <w:t>Intra-band contiguous CA</w:t>
            </w:r>
          </w:p>
          <w:p w14:paraId="01BD047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B60FF41" w14:textId="77777777" w:rsidR="00F40E20" w:rsidRPr="001F23FC" w:rsidRDefault="00F40E20" w:rsidP="00F40E20">
            <w:pPr>
              <w:pStyle w:val="TAL"/>
              <w:rPr>
                <w:rFonts w:cs="v4.2.0"/>
              </w:rPr>
            </w:pPr>
            <w:r w:rsidRPr="001F23FC">
              <w:rPr>
                <w:rFonts w:cs="v4.2.0"/>
              </w:rPr>
              <w:t>Same as 6.5.1</w:t>
            </w:r>
          </w:p>
          <w:p w14:paraId="632D5006" w14:textId="77777777" w:rsidR="00F40E20" w:rsidRPr="001F23FC" w:rsidRDefault="00F40E20" w:rsidP="00F40E20">
            <w:pPr>
              <w:pStyle w:val="TAL"/>
              <w:rPr>
                <w:rFonts w:cs="v4.2.0"/>
              </w:rPr>
            </w:pPr>
          </w:p>
          <w:p w14:paraId="5C63F2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15D45E0" w14:textId="77777777" w:rsidR="00F40E20" w:rsidRPr="001F23FC" w:rsidRDefault="00F40E20" w:rsidP="00F40E20">
            <w:pPr>
              <w:pStyle w:val="TAL"/>
              <w:rPr>
                <w:rFonts w:cs="v4.2.0"/>
              </w:rPr>
            </w:pPr>
            <w:r w:rsidRPr="001F23FC">
              <w:rPr>
                <w:rFonts w:cs="v4.2.0"/>
              </w:rPr>
              <w:t>TBD</w:t>
            </w:r>
          </w:p>
          <w:p w14:paraId="724E4164" w14:textId="77777777" w:rsidR="00F40E20" w:rsidRPr="001F23FC" w:rsidRDefault="00F40E20" w:rsidP="00F40E20">
            <w:pPr>
              <w:pStyle w:val="TAL"/>
              <w:rPr>
                <w:rFonts w:cs="v4.2.0"/>
              </w:rPr>
            </w:pPr>
          </w:p>
          <w:p w14:paraId="3F2FA12D" w14:textId="77777777" w:rsidR="00F40E20" w:rsidRPr="001F23FC" w:rsidRDefault="00F40E20" w:rsidP="00F40E20">
            <w:pPr>
              <w:pStyle w:val="TAL"/>
              <w:rPr>
                <w:rFonts w:cs="v4.2.0"/>
                <w:u w:val="single"/>
              </w:rPr>
            </w:pPr>
            <w:r w:rsidRPr="001F23FC">
              <w:rPr>
                <w:rFonts w:cs="v4.2.0"/>
                <w:u w:val="single"/>
              </w:rPr>
              <w:t>Intra-band non-contiguous, Inter-band CA</w:t>
            </w:r>
          </w:p>
          <w:p w14:paraId="21470681" w14:textId="77777777" w:rsidR="00F40E20" w:rsidRPr="001F23FC" w:rsidRDefault="00F40E20" w:rsidP="00F40E20">
            <w:pPr>
              <w:pStyle w:val="TAL"/>
              <w:rPr>
                <w:rFonts w:cs="v4.2.0"/>
              </w:rPr>
            </w:pPr>
            <w:r w:rsidRPr="001F23FC">
              <w:rPr>
                <w:rFonts w:cs="v4.2.0"/>
              </w:rPr>
              <w:t>TBD</w:t>
            </w:r>
          </w:p>
        </w:tc>
        <w:tc>
          <w:tcPr>
            <w:tcW w:w="3247" w:type="dxa"/>
          </w:tcPr>
          <w:p w14:paraId="3CD13D75" w14:textId="77777777" w:rsidR="00F40E20" w:rsidRPr="001F23FC" w:rsidRDefault="00F40E20" w:rsidP="00F40E20">
            <w:pPr>
              <w:pStyle w:val="TAL"/>
            </w:pPr>
          </w:p>
        </w:tc>
      </w:tr>
      <w:tr w:rsidR="00F40E20" w:rsidRPr="001F23FC" w14:paraId="3307FBA9" w14:textId="77777777" w:rsidTr="00E067D3">
        <w:trPr>
          <w:jc w:val="center"/>
        </w:trPr>
        <w:tc>
          <w:tcPr>
            <w:tcW w:w="2587" w:type="dxa"/>
          </w:tcPr>
          <w:p w14:paraId="3540BDCC" w14:textId="77777777" w:rsidR="00F40E20" w:rsidRPr="001F23FC" w:rsidRDefault="00F40E20" w:rsidP="00F40E20">
            <w:pPr>
              <w:pStyle w:val="TAL"/>
              <w:rPr>
                <w:rFonts w:cs="v4.2.0"/>
              </w:rPr>
            </w:pPr>
            <w:r w:rsidRPr="001F23FC">
              <w:rPr>
                <w:rFonts w:cs="v4.2.0"/>
              </w:rPr>
              <w:t>6.5A.1.4 Occupied bandwidth for CA (5UL CA)</w:t>
            </w:r>
          </w:p>
        </w:tc>
        <w:tc>
          <w:tcPr>
            <w:tcW w:w="3875" w:type="dxa"/>
          </w:tcPr>
          <w:p w14:paraId="0FBE0691" w14:textId="77777777" w:rsidR="00F40E20" w:rsidRPr="001F23FC" w:rsidRDefault="00F40E20" w:rsidP="00F40E20">
            <w:pPr>
              <w:pStyle w:val="TAL"/>
              <w:rPr>
                <w:rFonts w:cs="v4.2.0"/>
              </w:rPr>
            </w:pPr>
            <w:r w:rsidRPr="001F23FC">
              <w:rPr>
                <w:rFonts w:cs="v4.2.0"/>
              </w:rPr>
              <w:t>TBD</w:t>
            </w:r>
          </w:p>
        </w:tc>
        <w:tc>
          <w:tcPr>
            <w:tcW w:w="3247" w:type="dxa"/>
          </w:tcPr>
          <w:p w14:paraId="080E98C9" w14:textId="77777777" w:rsidR="00F40E20" w:rsidRPr="001F23FC" w:rsidRDefault="00F40E20" w:rsidP="00F40E20">
            <w:pPr>
              <w:pStyle w:val="TAL"/>
            </w:pPr>
          </w:p>
        </w:tc>
      </w:tr>
      <w:tr w:rsidR="00F40E20" w:rsidRPr="001F23FC" w14:paraId="5D176652" w14:textId="77777777" w:rsidTr="00E067D3">
        <w:trPr>
          <w:jc w:val="center"/>
        </w:trPr>
        <w:tc>
          <w:tcPr>
            <w:tcW w:w="2587" w:type="dxa"/>
          </w:tcPr>
          <w:p w14:paraId="544E556A" w14:textId="77777777" w:rsidR="00F40E20" w:rsidRPr="001F23FC" w:rsidRDefault="00F40E20" w:rsidP="00F40E20">
            <w:pPr>
              <w:pStyle w:val="TAL"/>
              <w:rPr>
                <w:rFonts w:cs="v4.2.0"/>
              </w:rPr>
            </w:pPr>
            <w:r w:rsidRPr="001F23FC">
              <w:rPr>
                <w:rFonts w:cs="v4.2.0"/>
              </w:rPr>
              <w:t>6.5A.1.5 Occupied bandwidth for CA (6UL CA)</w:t>
            </w:r>
          </w:p>
        </w:tc>
        <w:tc>
          <w:tcPr>
            <w:tcW w:w="3875" w:type="dxa"/>
          </w:tcPr>
          <w:p w14:paraId="5C2FA73C" w14:textId="77777777" w:rsidR="00F40E20" w:rsidRPr="001F23FC" w:rsidRDefault="00F40E20" w:rsidP="00F40E20">
            <w:pPr>
              <w:pStyle w:val="TAL"/>
              <w:rPr>
                <w:rFonts w:cs="v4.2.0"/>
              </w:rPr>
            </w:pPr>
            <w:r w:rsidRPr="001F23FC">
              <w:rPr>
                <w:rFonts w:cs="v4.2.0"/>
              </w:rPr>
              <w:t>TBD</w:t>
            </w:r>
          </w:p>
        </w:tc>
        <w:tc>
          <w:tcPr>
            <w:tcW w:w="3247" w:type="dxa"/>
          </w:tcPr>
          <w:p w14:paraId="2B2F9FEF" w14:textId="77777777" w:rsidR="00F40E20" w:rsidRPr="001F23FC" w:rsidRDefault="00F40E20" w:rsidP="00F40E20">
            <w:pPr>
              <w:pStyle w:val="TAL"/>
            </w:pPr>
          </w:p>
        </w:tc>
      </w:tr>
      <w:tr w:rsidR="00F40E20" w:rsidRPr="001F23FC" w14:paraId="7E41CA52" w14:textId="77777777" w:rsidTr="00E067D3">
        <w:trPr>
          <w:jc w:val="center"/>
        </w:trPr>
        <w:tc>
          <w:tcPr>
            <w:tcW w:w="2587" w:type="dxa"/>
          </w:tcPr>
          <w:p w14:paraId="65BD311A" w14:textId="77777777" w:rsidR="00F40E20" w:rsidRPr="001F23FC" w:rsidRDefault="00F40E20" w:rsidP="00F40E20">
            <w:pPr>
              <w:pStyle w:val="TAL"/>
              <w:rPr>
                <w:rFonts w:cs="v4.2.0"/>
              </w:rPr>
            </w:pPr>
            <w:r w:rsidRPr="001F23FC">
              <w:rPr>
                <w:rFonts w:cs="v4.2.0"/>
              </w:rPr>
              <w:t>6.5A.1.6 Occupied bandwidth for CA (7UL CA)</w:t>
            </w:r>
          </w:p>
        </w:tc>
        <w:tc>
          <w:tcPr>
            <w:tcW w:w="3875" w:type="dxa"/>
          </w:tcPr>
          <w:p w14:paraId="2611A011" w14:textId="77777777" w:rsidR="00F40E20" w:rsidRPr="001F23FC" w:rsidRDefault="00F40E20" w:rsidP="00F40E20">
            <w:pPr>
              <w:pStyle w:val="TAL"/>
              <w:rPr>
                <w:rFonts w:cs="v4.2.0"/>
              </w:rPr>
            </w:pPr>
            <w:r w:rsidRPr="001F23FC">
              <w:rPr>
                <w:rFonts w:cs="v4.2.0"/>
              </w:rPr>
              <w:t>TBD</w:t>
            </w:r>
          </w:p>
        </w:tc>
        <w:tc>
          <w:tcPr>
            <w:tcW w:w="3247" w:type="dxa"/>
          </w:tcPr>
          <w:p w14:paraId="0D367C0E" w14:textId="77777777" w:rsidR="00F40E20" w:rsidRPr="001F23FC" w:rsidRDefault="00F40E20" w:rsidP="00F40E20">
            <w:pPr>
              <w:pStyle w:val="TAL"/>
            </w:pPr>
          </w:p>
        </w:tc>
      </w:tr>
      <w:tr w:rsidR="00F40E20" w:rsidRPr="001F23FC" w14:paraId="20D83427" w14:textId="77777777" w:rsidTr="00E067D3">
        <w:trPr>
          <w:jc w:val="center"/>
        </w:trPr>
        <w:tc>
          <w:tcPr>
            <w:tcW w:w="2587" w:type="dxa"/>
          </w:tcPr>
          <w:p w14:paraId="3CFBB68F" w14:textId="77777777" w:rsidR="00F40E20" w:rsidRPr="001F23FC" w:rsidRDefault="00F40E20" w:rsidP="00F40E20">
            <w:pPr>
              <w:pStyle w:val="TAL"/>
              <w:rPr>
                <w:rFonts w:cs="v4.2.0"/>
              </w:rPr>
            </w:pPr>
            <w:r w:rsidRPr="001F23FC">
              <w:rPr>
                <w:rFonts w:cs="v4.2.0"/>
              </w:rPr>
              <w:t>6.5A.1.7 Occupied bandwidth for CA (8UL CA)</w:t>
            </w:r>
          </w:p>
        </w:tc>
        <w:tc>
          <w:tcPr>
            <w:tcW w:w="3875" w:type="dxa"/>
          </w:tcPr>
          <w:p w14:paraId="1F974EB6" w14:textId="77777777" w:rsidR="00F40E20" w:rsidRPr="001F23FC" w:rsidRDefault="00F40E20" w:rsidP="00F40E20">
            <w:pPr>
              <w:pStyle w:val="TAL"/>
              <w:rPr>
                <w:rFonts w:cs="v4.2.0"/>
              </w:rPr>
            </w:pPr>
            <w:r w:rsidRPr="001F23FC">
              <w:rPr>
                <w:rFonts w:cs="v4.2.0"/>
              </w:rPr>
              <w:t>TBD</w:t>
            </w:r>
          </w:p>
        </w:tc>
        <w:tc>
          <w:tcPr>
            <w:tcW w:w="3247" w:type="dxa"/>
          </w:tcPr>
          <w:p w14:paraId="0AB36FE4" w14:textId="77777777" w:rsidR="00F40E20" w:rsidRPr="001F23FC" w:rsidRDefault="00F40E20" w:rsidP="00F40E20">
            <w:pPr>
              <w:pStyle w:val="TAL"/>
            </w:pPr>
          </w:p>
        </w:tc>
      </w:tr>
      <w:tr w:rsidR="00F40E20" w:rsidRPr="001F23FC" w14:paraId="3D624632" w14:textId="77777777" w:rsidTr="00E067D3">
        <w:trPr>
          <w:jc w:val="center"/>
        </w:trPr>
        <w:tc>
          <w:tcPr>
            <w:tcW w:w="2587" w:type="dxa"/>
          </w:tcPr>
          <w:p w14:paraId="21558A18" w14:textId="77777777" w:rsidR="00F40E20" w:rsidRPr="001F23FC" w:rsidRDefault="00F40E20" w:rsidP="00F40E20">
            <w:pPr>
              <w:pStyle w:val="TAL"/>
              <w:rPr>
                <w:rFonts w:cs="v4.2.0"/>
              </w:rPr>
            </w:pPr>
            <w:r w:rsidRPr="001F23FC">
              <w:rPr>
                <w:rFonts w:cs="v4.2.0"/>
              </w:rPr>
              <w:t>6.5A.2.1.1 Spectrum Emission Mask for CA (2UL CA)</w:t>
            </w:r>
          </w:p>
        </w:tc>
        <w:tc>
          <w:tcPr>
            <w:tcW w:w="3875" w:type="dxa"/>
          </w:tcPr>
          <w:p w14:paraId="699F90F6" w14:textId="77777777" w:rsidR="00F40E20" w:rsidRPr="001F23FC" w:rsidRDefault="00F40E20" w:rsidP="00F40E20">
            <w:pPr>
              <w:pStyle w:val="TAL"/>
              <w:rPr>
                <w:rFonts w:cs="v4.2.0"/>
                <w:u w:val="single"/>
              </w:rPr>
            </w:pPr>
            <w:r w:rsidRPr="001F23FC">
              <w:rPr>
                <w:rFonts w:cs="v4.2.0"/>
                <w:u w:val="single"/>
              </w:rPr>
              <w:t>Intra-band contiguous CA</w:t>
            </w:r>
          </w:p>
          <w:p w14:paraId="298909D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94AE967" w14:textId="77777777" w:rsidR="00F40E20" w:rsidRPr="001F23FC" w:rsidRDefault="00F40E20" w:rsidP="00F40E20">
            <w:pPr>
              <w:pStyle w:val="TAL"/>
              <w:rPr>
                <w:rFonts w:cs="v4.2.0"/>
              </w:rPr>
            </w:pPr>
            <w:r w:rsidRPr="001F23FC">
              <w:rPr>
                <w:rFonts w:cs="v4.2.0"/>
              </w:rPr>
              <w:t>Same as 6.5.2.1</w:t>
            </w:r>
          </w:p>
          <w:p w14:paraId="19E8D0AA" w14:textId="77777777" w:rsidR="00F40E20" w:rsidRPr="001F23FC" w:rsidRDefault="00F40E20" w:rsidP="00F40E20">
            <w:pPr>
              <w:pStyle w:val="TAL"/>
              <w:rPr>
                <w:rFonts w:cs="v4.2.0"/>
              </w:rPr>
            </w:pPr>
          </w:p>
          <w:p w14:paraId="1399BEB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36F5E3" w14:textId="77777777" w:rsidR="00F40E20" w:rsidRPr="001F23FC" w:rsidRDefault="00F40E20" w:rsidP="00F40E20">
            <w:pPr>
              <w:pStyle w:val="TAL"/>
              <w:rPr>
                <w:rFonts w:cs="v4.2.0"/>
              </w:rPr>
            </w:pPr>
            <w:r w:rsidRPr="001F23FC">
              <w:rPr>
                <w:rFonts w:cs="v4.2.0"/>
              </w:rPr>
              <w:t>TBD</w:t>
            </w:r>
          </w:p>
          <w:p w14:paraId="3383B2CC" w14:textId="77777777" w:rsidR="00F40E20" w:rsidRPr="001F23FC" w:rsidRDefault="00F40E20" w:rsidP="00F40E20">
            <w:pPr>
              <w:pStyle w:val="TAL"/>
              <w:rPr>
                <w:rFonts w:cs="v4.2.0"/>
              </w:rPr>
            </w:pPr>
          </w:p>
          <w:p w14:paraId="5E6F11D3" w14:textId="77777777" w:rsidR="00F40E20" w:rsidRPr="001F23FC" w:rsidRDefault="00F40E20" w:rsidP="00F40E20">
            <w:pPr>
              <w:pStyle w:val="TAL"/>
              <w:rPr>
                <w:rFonts w:cs="v4.2.0"/>
                <w:u w:val="single"/>
              </w:rPr>
            </w:pPr>
            <w:r w:rsidRPr="001F23FC">
              <w:rPr>
                <w:rFonts w:cs="v4.2.0"/>
                <w:u w:val="single"/>
              </w:rPr>
              <w:t>Intra-band non-contiguous, Inter-band CA</w:t>
            </w:r>
          </w:p>
          <w:p w14:paraId="660BC40F" w14:textId="77777777" w:rsidR="00F40E20" w:rsidRPr="001F23FC" w:rsidRDefault="00F40E20" w:rsidP="00F40E20">
            <w:pPr>
              <w:pStyle w:val="TAL"/>
              <w:rPr>
                <w:rFonts w:cs="v4.2.0"/>
              </w:rPr>
            </w:pPr>
            <w:r w:rsidRPr="001F23FC">
              <w:rPr>
                <w:rFonts w:cs="v4.2.0"/>
              </w:rPr>
              <w:t>TBD</w:t>
            </w:r>
          </w:p>
        </w:tc>
        <w:tc>
          <w:tcPr>
            <w:tcW w:w="3247" w:type="dxa"/>
          </w:tcPr>
          <w:p w14:paraId="6C6D6FAE" w14:textId="77777777" w:rsidR="00F40E20" w:rsidRPr="001F23FC" w:rsidRDefault="00F40E20" w:rsidP="00F40E20">
            <w:pPr>
              <w:pStyle w:val="TAL"/>
            </w:pPr>
          </w:p>
        </w:tc>
      </w:tr>
      <w:tr w:rsidR="00F40E20" w:rsidRPr="001F23FC" w14:paraId="25F964E6" w14:textId="77777777" w:rsidTr="00E067D3">
        <w:trPr>
          <w:jc w:val="center"/>
        </w:trPr>
        <w:tc>
          <w:tcPr>
            <w:tcW w:w="2587" w:type="dxa"/>
          </w:tcPr>
          <w:p w14:paraId="7E2BB9DC" w14:textId="77777777" w:rsidR="00F40E20" w:rsidRPr="001F23FC" w:rsidRDefault="00F40E20" w:rsidP="00F40E20">
            <w:pPr>
              <w:pStyle w:val="TAL"/>
              <w:rPr>
                <w:rFonts w:cs="v4.2.0"/>
              </w:rPr>
            </w:pPr>
            <w:r w:rsidRPr="001F23FC">
              <w:rPr>
                <w:rFonts w:cs="v4.2.0"/>
              </w:rPr>
              <w:t>6.5A.2.1.2 Spectrum Emission Mask for CA (3UL CA)</w:t>
            </w:r>
          </w:p>
        </w:tc>
        <w:tc>
          <w:tcPr>
            <w:tcW w:w="3875" w:type="dxa"/>
          </w:tcPr>
          <w:p w14:paraId="6E863AFC" w14:textId="77777777" w:rsidR="00F40E20" w:rsidRPr="001F23FC" w:rsidRDefault="00F40E20" w:rsidP="00F40E20">
            <w:pPr>
              <w:pStyle w:val="TAL"/>
              <w:rPr>
                <w:rFonts w:cs="v4.2.0"/>
                <w:u w:val="single"/>
              </w:rPr>
            </w:pPr>
            <w:r w:rsidRPr="001F23FC">
              <w:rPr>
                <w:rFonts w:cs="v4.2.0"/>
                <w:u w:val="single"/>
              </w:rPr>
              <w:t>Intra-band contiguous CA</w:t>
            </w:r>
          </w:p>
          <w:p w14:paraId="2E91BE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4120D9" w14:textId="77777777" w:rsidR="00F40E20" w:rsidRPr="001F23FC" w:rsidRDefault="00F40E20" w:rsidP="00F40E20">
            <w:pPr>
              <w:pStyle w:val="TAL"/>
              <w:rPr>
                <w:rFonts w:cs="v4.2.0"/>
              </w:rPr>
            </w:pPr>
            <w:r w:rsidRPr="001F23FC">
              <w:rPr>
                <w:rFonts w:cs="v4.2.0"/>
              </w:rPr>
              <w:t>Same as 6.5.2.1</w:t>
            </w:r>
          </w:p>
          <w:p w14:paraId="6595F29B" w14:textId="77777777" w:rsidR="00F40E20" w:rsidRPr="001F23FC" w:rsidRDefault="00F40E20" w:rsidP="00F40E20">
            <w:pPr>
              <w:pStyle w:val="TAL"/>
              <w:rPr>
                <w:rFonts w:cs="v4.2.0"/>
              </w:rPr>
            </w:pPr>
          </w:p>
          <w:p w14:paraId="448912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A9E586" w14:textId="77777777" w:rsidR="00F40E20" w:rsidRPr="001F23FC" w:rsidRDefault="00F40E20" w:rsidP="00F40E20">
            <w:pPr>
              <w:pStyle w:val="TAL"/>
              <w:rPr>
                <w:rFonts w:cs="v4.2.0"/>
              </w:rPr>
            </w:pPr>
            <w:r w:rsidRPr="001F23FC">
              <w:rPr>
                <w:rFonts w:cs="v4.2.0"/>
              </w:rPr>
              <w:t>TBD</w:t>
            </w:r>
          </w:p>
          <w:p w14:paraId="65D72450" w14:textId="77777777" w:rsidR="00F40E20" w:rsidRPr="001F23FC" w:rsidRDefault="00F40E20" w:rsidP="00F40E20">
            <w:pPr>
              <w:pStyle w:val="TAL"/>
              <w:rPr>
                <w:rFonts w:cs="v4.2.0"/>
              </w:rPr>
            </w:pPr>
          </w:p>
          <w:p w14:paraId="0998FAB7" w14:textId="77777777" w:rsidR="00F40E20" w:rsidRPr="001F23FC" w:rsidRDefault="00F40E20" w:rsidP="00F40E20">
            <w:pPr>
              <w:pStyle w:val="TAL"/>
              <w:rPr>
                <w:rFonts w:cs="v4.2.0"/>
                <w:u w:val="single"/>
              </w:rPr>
            </w:pPr>
            <w:r w:rsidRPr="001F23FC">
              <w:rPr>
                <w:rFonts w:cs="v4.2.0"/>
                <w:u w:val="single"/>
              </w:rPr>
              <w:t>Intra-band non-contiguous, Inter-band CA</w:t>
            </w:r>
          </w:p>
          <w:p w14:paraId="4CD6F64D" w14:textId="77777777" w:rsidR="00F40E20" w:rsidRPr="001F23FC" w:rsidRDefault="00F40E20" w:rsidP="00F40E20">
            <w:pPr>
              <w:pStyle w:val="TAL"/>
              <w:rPr>
                <w:rFonts w:cs="v4.2.0"/>
              </w:rPr>
            </w:pPr>
            <w:r w:rsidRPr="001F23FC">
              <w:rPr>
                <w:rFonts w:cs="v4.2.0"/>
              </w:rPr>
              <w:t>TBD</w:t>
            </w:r>
          </w:p>
        </w:tc>
        <w:tc>
          <w:tcPr>
            <w:tcW w:w="3247" w:type="dxa"/>
          </w:tcPr>
          <w:p w14:paraId="6DB3CE2C" w14:textId="77777777" w:rsidR="00F40E20" w:rsidRPr="001F23FC" w:rsidRDefault="00F40E20" w:rsidP="00F40E20">
            <w:pPr>
              <w:pStyle w:val="TAL"/>
            </w:pPr>
          </w:p>
        </w:tc>
      </w:tr>
      <w:tr w:rsidR="00F40E20" w:rsidRPr="001F23FC" w14:paraId="7E6D7D7E" w14:textId="77777777" w:rsidTr="00E067D3">
        <w:trPr>
          <w:jc w:val="center"/>
        </w:trPr>
        <w:tc>
          <w:tcPr>
            <w:tcW w:w="2587" w:type="dxa"/>
          </w:tcPr>
          <w:p w14:paraId="6BA08938" w14:textId="77777777" w:rsidR="00F40E20" w:rsidRPr="001F23FC" w:rsidRDefault="00F40E20" w:rsidP="00F40E20">
            <w:pPr>
              <w:pStyle w:val="TAL"/>
              <w:rPr>
                <w:rFonts w:cs="v4.2.0"/>
              </w:rPr>
            </w:pPr>
            <w:r w:rsidRPr="001F23FC">
              <w:rPr>
                <w:rFonts w:cs="v4.2.0"/>
              </w:rPr>
              <w:t>6.5A.2.1.3 Spectrum Emission Mask for CA (4UL CA)</w:t>
            </w:r>
          </w:p>
        </w:tc>
        <w:tc>
          <w:tcPr>
            <w:tcW w:w="3875" w:type="dxa"/>
          </w:tcPr>
          <w:p w14:paraId="08BD15FE" w14:textId="77777777" w:rsidR="00F40E20" w:rsidRPr="001F23FC" w:rsidRDefault="00F40E20" w:rsidP="00F40E20">
            <w:pPr>
              <w:pStyle w:val="TAL"/>
              <w:rPr>
                <w:rFonts w:cs="v4.2.0"/>
                <w:u w:val="single"/>
              </w:rPr>
            </w:pPr>
            <w:r w:rsidRPr="001F23FC">
              <w:rPr>
                <w:rFonts w:cs="v4.2.0"/>
                <w:u w:val="single"/>
              </w:rPr>
              <w:t>Intra-band contiguous CA</w:t>
            </w:r>
          </w:p>
          <w:p w14:paraId="5901736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7B65213" w14:textId="77777777" w:rsidR="00F40E20" w:rsidRPr="001F23FC" w:rsidRDefault="00F40E20" w:rsidP="00F40E20">
            <w:pPr>
              <w:pStyle w:val="TAL"/>
              <w:rPr>
                <w:rFonts w:cs="v4.2.0"/>
              </w:rPr>
            </w:pPr>
            <w:r w:rsidRPr="001F23FC">
              <w:rPr>
                <w:rFonts w:cs="v4.2.0"/>
              </w:rPr>
              <w:t>Same as 6.5.2.1</w:t>
            </w:r>
          </w:p>
          <w:p w14:paraId="18777A32" w14:textId="77777777" w:rsidR="00F40E20" w:rsidRPr="001F23FC" w:rsidRDefault="00F40E20" w:rsidP="00F40E20">
            <w:pPr>
              <w:pStyle w:val="TAL"/>
              <w:rPr>
                <w:rFonts w:cs="v4.2.0"/>
              </w:rPr>
            </w:pPr>
          </w:p>
          <w:p w14:paraId="3A979B1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525B3C5" w14:textId="77777777" w:rsidR="00F40E20" w:rsidRPr="001F23FC" w:rsidRDefault="00F40E20" w:rsidP="00F40E20">
            <w:pPr>
              <w:pStyle w:val="TAL"/>
              <w:rPr>
                <w:rFonts w:cs="v4.2.0"/>
              </w:rPr>
            </w:pPr>
            <w:r w:rsidRPr="001F23FC">
              <w:rPr>
                <w:rFonts w:cs="v4.2.0"/>
              </w:rPr>
              <w:t>TBD</w:t>
            </w:r>
          </w:p>
          <w:p w14:paraId="726E746A" w14:textId="77777777" w:rsidR="00F40E20" w:rsidRPr="001F23FC" w:rsidRDefault="00F40E20" w:rsidP="00F40E20">
            <w:pPr>
              <w:pStyle w:val="TAL"/>
              <w:rPr>
                <w:rFonts w:cs="v4.2.0"/>
              </w:rPr>
            </w:pPr>
          </w:p>
          <w:p w14:paraId="1274FD46" w14:textId="77777777" w:rsidR="00F40E20" w:rsidRPr="001F23FC" w:rsidRDefault="00F40E20" w:rsidP="00F40E20">
            <w:pPr>
              <w:pStyle w:val="TAL"/>
              <w:rPr>
                <w:rFonts w:cs="v4.2.0"/>
                <w:u w:val="single"/>
              </w:rPr>
            </w:pPr>
            <w:r w:rsidRPr="001F23FC">
              <w:rPr>
                <w:rFonts w:cs="v4.2.0"/>
                <w:u w:val="single"/>
              </w:rPr>
              <w:t>Intra-band non-contiguous, Inter-band CA</w:t>
            </w:r>
          </w:p>
          <w:p w14:paraId="2D251629" w14:textId="77777777" w:rsidR="00F40E20" w:rsidRPr="001F23FC" w:rsidRDefault="00F40E20" w:rsidP="00F40E20">
            <w:pPr>
              <w:pStyle w:val="TAL"/>
              <w:rPr>
                <w:rFonts w:cs="v4.2.0"/>
              </w:rPr>
            </w:pPr>
            <w:r w:rsidRPr="001F23FC">
              <w:rPr>
                <w:rFonts w:cs="v4.2.0"/>
              </w:rPr>
              <w:t>TBD</w:t>
            </w:r>
          </w:p>
        </w:tc>
        <w:tc>
          <w:tcPr>
            <w:tcW w:w="3247" w:type="dxa"/>
          </w:tcPr>
          <w:p w14:paraId="02CFF16C" w14:textId="77777777" w:rsidR="00F40E20" w:rsidRPr="001F23FC" w:rsidRDefault="00F40E20" w:rsidP="00F40E20">
            <w:pPr>
              <w:pStyle w:val="TAL"/>
            </w:pPr>
          </w:p>
        </w:tc>
      </w:tr>
      <w:tr w:rsidR="00F40E20" w:rsidRPr="001F23FC" w14:paraId="31B0EE81" w14:textId="77777777" w:rsidTr="00E067D3">
        <w:trPr>
          <w:jc w:val="center"/>
        </w:trPr>
        <w:tc>
          <w:tcPr>
            <w:tcW w:w="2587" w:type="dxa"/>
          </w:tcPr>
          <w:p w14:paraId="497452FF" w14:textId="77777777" w:rsidR="00F40E20" w:rsidRPr="001F23FC" w:rsidRDefault="00F40E20" w:rsidP="00F40E20">
            <w:pPr>
              <w:pStyle w:val="TAL"/>
              <w:rPr>
                <w:rFonts w:cs="v4.2.0"/>
              </w:rPr>
            </w:pPr>
            <w:r w:rsidRPr="001F23FC">
              <w:rPr>
                <w:rFonts w:cs="v4.2.0"/>
              </w:rPr>
              <w:t>6.5A.2.1.4 Spectrum Emission Mask for CA (5UL CA)</w:t>
            </w:r>
          </w:p>
        </w:tc>
        <w:tc>
          <w:tcPr>
            <w:tcW w:w="3875" w:type="dxa"/>
          </w:tcPr>
          <w:p w14:paraId="0EA0D3BC" w14:textId="77777777" w:rsidR="00F40E20" w:rsidRPr="001F23FC" w:rsidRDefault="00F40E20" w:rsidP="00F40E20">
            <w:pPr>
              <w:pStyle w:val="TAL"/>
              <w:rPr>
                <w:rFonts w:cs="v4.2.0"/>
              </w:rPr>
            </w:pPr>
            <w:r w:rsidRPr="001F23FC">
              <w:rPr>
                <w:rFonts w:cs="v4.2.0"/>
              </w:rPr>
              <w:t>TBD</w:t>
            </w:r>
          </w:p>
        </w:tc>
        <w:tc>
          <w:tcPr>
            <w:tcW w:w="3247" w:type="dxa"/>
          </w:tcPr>
          <w:p w14:paraId="4AE797A2" w14:textId="77777777" w:rsidR="00F40E20" w:rsidRPr="001F23FC" w:rsidRDefault="00F40E20" w:rsidP="00F40E20">
            <w:pPr>
              <w:pStyle w:val="TAL"/>
            </w:pPr>
          </w:p>
        </w:tc>
      </w:tr>
      <w:tr w:rsidR="00F40E20" w:rsidRPr="001F23FC" w14:paraId="3F24D034" w14:textId="77777777" w:rsidTr="00E067D3">
        <w:trPr>
          <w:jc w:val="center"/>
        </w:trPr>
        <w:tc>
          <w:tcPr>
            <w:tcW w:w="2587" w:type="dxa"/>
          </w:tcPr>
          <w:p w14:paraId="6BBA9DBB" w14:textId="77777777" w:rsidR="00F40E20" w:rsidRPr="001F23FC" w:rsidRDefault="00F40E20" w:rsidP="00F40E20">
            <w:pPr>
              <w:pStyle w:val="TAL"/>
              <w:rPr>
                <w:rFonts w:cs="v4.2.0"/>
              </w:rPr>
            </w:pPr>
            <w:r w:rsidRPr="001F23FC">
              <w:rPr>
                <w:rFonts w:cs="v4.2.0"/>
              </w:rPr>
              <w:t>6.5A.2.1.5 Spectrum Emission Mask for CA (6UL CA)</w:t>
            </w:r>
          </w:p>
        </w:tc>
        <w:tc>
          <w:tcPr>
            <w:tcW w:w="3875" w:type="dxa"/>
          </w:tcPr>
          <w:p w14:paraId="71420B16" w14:textId="77777777" w:rsidR="00F40E20" w:rsidRPr="001F23FC" w:rsidRDefault="00F40E20" w:rsidP="00F40E20">
            <w:pPr>
              <w:pStyle w:val="TAL"/>
              <w:rPr>
                <w:rFonts w:cs="v4.2.0"/>
              </w:rPr>
            </w:pPr>
            <w:r w:rsidRPr="001F23FC">
              <w:rPr>
                <w:rFonts w:cs="v4.2.0"/>
              </w:rPr>
              <w:t>TBD</w:t>
            </w:r>
          </w:p>
        </w:tc>
        <w:tc>
          <w:tcPr>
            <w:tcW w:w="3247" w:type="dxa"/>
          </w:tcPr>
          <w:p w14:paraId="0DB04A73" w14:textId="77777777" w:rsidR="00F40E20" w:rsidRPr="001F23FC" w:rsidRDefault="00F40E20" w:rsidP="00F40E20">
            <w:pPr>
              <w:pStyle w:val="TAL"/>
            </w:pPr>
          </w:p>
        </w:tc>
      </w:tr>
      <w:tr w:rsidR="00F40E20" w:rsidRPr="001F23FC" w14:paraId="01689BAE" w14:textId="77777777" w:rsidTr="00E067D3">
        <w:trPr>
          <w:jc w:val="center"/>
        </w:trPr>
        <w:tc>
          <w:tcPr>
            <w:tcW w:w="2587" w:type="dxa"/>
          </w:tcPr>
          <w:p w14:paraId="02543E1A" w14:textId="77777777" w:rsidR="00F40E20" w:rsidRPr="001F23FC" w:rsidRDefault="00F40E20" w:rsidP="00F40E20">
            <w:pPr>
              <w:pStyle w:val="TAL"/>
              <w:rPr>
                <w:rFonts w:cs="v4.2.0"/>
              </w:rPr>
            </w:pPr>
            <w:r w:rsidRPr="001F23FC">
              <w:rPr>
                <w:rFonts w:cs="v4.2.0"/>
              </w:rPr>
              <w:t>6.5A.2.1.6 Spectrum Emission Mask for CA (7UL CA)</w:t>
            </w:r>
          </w:p>
        </w:tc>
        <w:tc>
          <w:tcPr>
            <w:tcW w:w="3875" w:type="dxa"/>
          </w:tcPr>
          <w:p w14:paraId="74DF0B70" w14:textId="77777777" w:rsidR="00F40E20" w:rsidRPr="001F23FC" w:rsidRDefault="00F40E20" w:rsidP="00F40E20">
            <w:pPr>
              <w:pStyle w:val="TAL"/>
              <w:rPr>
                <w:rFonts w:cs="v4.2.0"/>
              </w:rPr>
            </w:pPr>
            <w:r w:rsidRPr="001F23FC">
              <w:rPr>
                <w:rFonts w:cs="v4.2.0"/>
              </w:rPr>
              <w:t>TBD</w:t>
            </w:r>
          </w:p>
        </w:tc>
        <w:tc>
          <w:tcPr>
            <w:tcW w:w="3247" w:type="dxa"/>
          </w:tcPr>
          <w:p w14:paraId="2BC6B709" w14:textId="77777777" w:rsidR="00F40E20" w:rsidRPr="001F23FC" w:rsidRDefault="00F40E20" w:rsidP="00F40E20">
            <w:pPr>
              <w:pStyle w:val="TAL"/>
            </w:pPr>
          </w:p>
        </w:tc>
      </w:tr>
      <w:tr w:rsidR="00F40E20" w:rsidRPr="001F23FC" w14:paraId="7981FEEE" w14:textId="77777777" w:rsidTr="00E067D3">
        <w:trPr>
          <w:jc w:val="center"/>
        </w:trPr>
        <w:tc>
          <w:tcPr>
            <w:tcW w:w="2587" w:type="dxa"/>
          </w:tcPr>
          <w:p w14:paraId="252919A9" w14:textId="77777777" w:rsidR="00F40E20" w:rsidRPr="001F23FC" w:rsidRDefault="00F40E20" w:rsidP="00F40E20">
            <w:pPr>
              <w:pStyle w:val="TAL"/>
              <w:rPr>
                <w:rFonts w:cs="v4.2.0"/>
              </w:rPr>
            </w:pPr>
            <w:r w:rsidRPr="001F23FC">
              <w:rPr>
                <w:rFonts w:cs="v4.2.0"/>
              </w:rPr>
              <w:t>6.5A.2.1.7 Spectrum Emission Mask for CA (8UL CA)</w:t>
            </w:r>
          </w:p>
        </w:tc>
        <w:tc>
          <w:tcPr>
            <w:tcW w:w="3875" w:type="dxa"/>
          </w:tcPr>
          <w:p w14:paraId="34CA2BC2" w14:textId="77777777" w:rsidR="00F40E20" w:rsidRPr="001F23FC" w:rsidRDefault="00F40E20" w:rsidP="00F40E20">
            <w:pPr>
              <w:pStyle w:val="TAL"/>
              <w:rPr>
                <w:rFonts w:cs="v4.2.0"/>
              </w:rPr>
            </w:pPr>
            <w:r w:rsidRPr="001F23FC">
              <w:rPr>
                <w:rFonts w:cs="v4.2.0"/>
              </w:rPr>
              <w:t>TBD</w:t>
            </w:r>
          </w:p>
        </w:tc>
        <w:tc>
          <w:tcPr>
            <w:tcW w:w="3247" w:type="dxa"/>
          </w:tcPr>
          <w:p w14:paraId="4AFD7BC5" w14:textId="77777777" w:rsidR="00F40E20" w:rsidRPr="001F23FC" w:rsidRDefault="00F40E20" w:rsidP="00F40E20">
            <w:pPr>
              <w:pStyle w:val="TAL"/>
            </w:pPr>
          </w:p>
        </w:tc>
      </w:tr>
      <w:tr w:rsidR="00F40E20" w:rsidRPr="001F23FC" w14:paraId="5719F0FF" w14:textId="77777777" w:rsidTr="00E067D3">
        <w:trPr>
          <w:jc w:val="center"/>
        </w:trPr>
        <w:tc>
          <w:tcPr>
            <w:tcW w:w="2587" w:type="dxa"/>
          </w:tcPr>
          <w:p w14:paraId="0B1DE833" w14:textId="77777777" w:rsidR="00F40E20" w:rsidRPr="001F23FC" w:rsidRDefault="00F40E20" w:rsidP="00F40E20">
            <w:pPr>
              <w:pStyle w:val="TAL"/>
              <w:rPr>
                <w:rFonts w:cs="v4.2.0"/>
              </w:rPr>
            </w:pPr>
            <w:r w:rsidRPr="001F23FC">
              <w:rPr>
                <w:rFonts w:cs="v4.2.0"/>
              </w:rPr>
              <w:t>6.5A.2.2.1 Adjacent channel leakage ratio for CA (2UL CA)</w:t>
            </w:r>
          </w:p>
        </w:tc>
        <w:tc>
          <w:tcPr>
            <w:tcW w:w="3875" w:type="dxa"/>
          </w:tcPr>
          <w:p w14:paraId="1561AA32" w14:textId="77777777" w:rsidR="00F40E20" w:rsidRPr="001F23FC" w:rsidRDefault="00F40E20" w:rsidP="00F40E20">
            <w:pPr>
              <w:pStyle w:val="TAL"/>
              <w:rPr>
                <w:rFonts w:cs="v4.2.0"/>
                <w:u w:val="single"/>
              </w:rPr>
            </w:pPr>
            <w:r w:rsidRPr="001F23FC">
              <w:rPr>
                <w:rFonts w:cs="v4.2.0"/>
                <w:u w:val="single"/>
              </w:rPr>
              <w:t>Intra-band contiguous CA</w:t>
            </w:r>
          </w:p>
          <w:p w14:paraId="5ECB067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DC32BCA" w14:textId="77777777" w:rsidR="00F40E20" w:rsidRPr="001F23FC" w:rsidRDefault="00F40E20" w:rsidP="00F40E20">
            <w:pPr>
              <w:pStyle w:val="TAL"/>
              <w:rPr>
                <w:rFonts w:cs="v4.2.0"/>
              </w:rPr>
            </w:pPr>
            <w:r w:rsidRPr="001F23FC">
              <w:rPr>
                <w:rFonts w:cs="v4.2.0"/>
              </w:rPr>
              <w:t>Same as 6.5.2.3</w:t>
            </w:r>
          </w:p>
          <w:p w14:paraId="3373BF32" w14:textId="77777777" w:rsidR="00F40E20" w:rsidRPr="001F23FC" w:rsidRDefault="00F40E20" w:rsidP="00F40E20">
            <w:pPr>
              <w:pStyle w:val="TAL"/>
              <w:rPr>
                <w:rFonts w:cs="v4.2.0"/>
              </w:rPr>
            </w:pPr>
          </w:p>
          <w:p w14:paraId="7A7AC0B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23F5D35" w14:textId="77777777" w:rsidR="00F40E20" w:rsidRPr="001F23FC" w:rsidRDefault="00F40E20" w:rsidP="00F40E20">
            <w:pPr>
              <w:pStyle w:val="TAL"/>
              <w:rPr>
                <w:rFonts w:cs="v4.2.0"/>
              </w:rPr>
            </w:pPr>
            <w:r w:rsidRPr="001F23FC">
              <w:rPr>
                <w:rFonts w:cs="v4.2.0"/>
              </w:rPr>
              <w:t>TBD</w:t>
            </w:r>
          </w:p>
          <w:p w14:paraId="63E78D7F" w14:textId="77777777" w:rsidR="00F40E20" w:rsidRPr="001F23FC" w:rsidRDefault="00F40E20" w:rsidP="00F40E20">
            <w:pPr>
              <w:pStyle w:val="TAL"/>
              <w:rPr>
                <w:rFonts w:cs="v4.2.0"/>
              </w:rPr>
            </w:pPr>
          </w:p>
          <w:p w14:paraId="452C39C5" w14:textId="77777777" w:rsidR="00F40E20" w:rsidRPr="001F23FC" w:rsidRDefault="00F40E20" w:rsidP="00F40E20">
            <w:pPr>
              <w:pStyle w:val="TAL"/>
              <w:rPr>
                <w:rFonts w:cs="v4.2.0"/>
                <w:u w:val="single"/>
              </w:rPr>
            </w:pPr>
            <w:r w:rsidRPr="001F23FC">
              <w:rPr>
                <w:rFonts w:cs="v4.2.0"/>
                <w:u w:val="single"/>
              </w:rPr>
              <w:t>Intra-band non-contiguous, Inter-band CA</w:t>
            </w:r>
          </w:p>
          <w:p w14:paraId="4CB12557" w14:textId="77777777" w:rsidR="00F40E20" w:rsidRPr="001F23FC" w:rsidRDefault="00F40E20" w:rsidP="00F40E20">
            <w:pPr>
              <w:pStyle w:val="TAL"/>
              <w:rPr>
                <w:rFonts w:cs="v4.2.0"/>
              </w:rPr>
            </w:pPr>
            <w:r w:rsidRPr="001F23FC">
              <w:rPr>
                <w:rFonts w:cs="v4.2.0"/>
              </w:rPr>
              <w:t>TBD</w:t>
            </w:r>
          </w:p>
        </w:tc>
        <w:tc>
          <w:tcPr>
            <w:tcW w:w="3247" w:type="dxa"/>
          </w:tcPr>
          <w:p w14:paraId="42F24E3A"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4AFD5D1" w14:textId="77777777" w:rsidR="00F40E20" w:rsidRPr="001F23FC" w:rsidRDefault="00F40E20" w:rsidP="00F40E20">
            <w:pPr>
              <w:pStyle w:val="TAL"/>
            </w:pPr>
          </w:p>
          <w:p w14:paraId="48AAAF75" w14:textId="77777777" w:rsidR="00F40E20" w:rsidRPr="001F23FC" w:rsidRDefault="00F40E20" w:rsidP="00F40E20">
            <w:pPr>
              <w:pStyle w:val="TAL"/>
            </w:pPr>
            <w:r w:rsidRPr="001F23FC">
              <w:t>TT due to metric change : 1.0 dB</w:t>
            </w:r>
          </w:p>
        </w:tc>
      </w:tr>
      <w:tr w:rsidR="00F40E20" w:rsidRPr="001F23FC" w14:paraId="498896DD" w14:textId="77777777" w:rsidTr="00E067D3">
        <w:trPr>
          <w:jc w:val="center"/>
        </w:trPr>
        <w:tc>
          <w:tcPr>
            <w:tcW w:w="2587" w:type="dxa"/>
          </w:tcPr>
          <w:p w14:paraId="193F4A25" w14:textId="77777777" w:rsidR="00F40E20" w:rsidRPr="001F23FC" w:rsidRDefault="00F40E20" w:rsidP="00F40E20">
            <w:pPr>
              <w:pStyle w:val="TAL"/>
              <w:rPr>
                <w:rFonts w:cs="v4.2.0"/>
              </w:rPr>
            </w:pPr>
            <w:r w:rsidRPr="001F23FC">
              <w:rPr>
                <w:rFonts w:cs="v4.2.0"/>
              </w:rPr>
              <w:t>6.5A.2.2.2 Adjacent channel leakage ratio for CA (3UL CA)</w:t>
            </w:r>
          </w:p>
        </w:tc>
        <w:tc>
          <w:tcPr>
            <w:tcW w:w="3875" w:type="dxa"/>
          </w:tcPr>
          <w:p w14:paraId="2C0C2950" w14:textId="77777777" w:rsidR="00F40E20" w:rsidRPr="001F23FC" w:rsidRDefault="00F40E20" w:rsidP="00F40E20">
            <w:pPr>
              <w:pStyle w:val="TAL"/>
              <w:rPr>
                <w:rFonts w:cs="v4.2.0"/>
                <w:u w:val="single"/>
              </w:rPr>
            </w:pPr>
            <w:r w:rsidRPr="001F23FC">
              <w:rPr>
                <w:rFonts w:cs="v4.2.0"/>
                <w:u w:val="single"/>
              </w:rPr>
              <w:t>Intra-band contiguous CA</w:t>
            </w:r>
          </w:p>
          <w:p w14:paraId="69999A8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4CB3824" w14:textId="77777777" w:rsidR="00F40E20" w:rsidRPr="001F23FC" w:rsidRDefault="00F40E20" w:rsidP="00F40E20">
            <w:pPr>
              <w:pStyle w:val="TAL"/>
              <w:rPr>
                <w:rFonts w:cs="v4.2.0"/>
              </w:rPr>
            </w:pPr>
            <w:r w:rsidRPr="001F23FC">
              <w:rPr>
                <w:rFonts w:cs="v4.2.0"/>
              </w:rPr>
              <w:t>Same as 6.5.2.3</w:t>
            </w:r>
          </w:p>
          <w:p w14:paraId="43358EE6" w14:textId="77777777" w:rsidR="00F40E20" w:rsidRPr="001F23FC" w:rsidRDefault="00F40E20" w:rsidP="00F40E20">
            <w:pPr>
              <w:pStyle w:val="TAL"/>
              <w:rPr>
                <w:rFonts w:cs="v4.2.0"/>
              </w:rPr>
            </w:pPr>
          </w:p>
          <w:p w14:paraId="78B7F4E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43A4816" w14:textId="77777777" w:rsidR="00F40E20" w:rsidRPr="001F23FC" w:rsidRDefault="00F40E20" w:rsidP="00F40E20">
            <w:pPr>
              <w:pStyle w:val="TAL"/>
              <w:rPr>
                <w:rFonts w:cs="v4.2.0"/>
              </w:rPr>
            </w:pPr>
            <w:r w:rsidRPr="001F23FC">
              <w:rPr>
                <w:rFonts w:cs="v4.2.0"/>
              </w:rPr>
              <w:t>TBD</w:t>
            </w:r>
          </w:p>
          <w:p w14:paraId="0AEC40A6" w14:textId="77777777" w:rsidR="00F40E20" w:rsidRPr="001F23FC" w:rsidRDefault="00F40E20" w:rsidP="00F40E20">
            <w:pPr>
              <w:pStyle w:val="TAL"/>
              <w:rPr>
                <w:rFonts w:cs="v4.2.0"/>
              </w:rPr>
            </w:pPr>
          </w:p>
          <w:p w14:paraId="2478CCD0" w14:textId="77777777" w:rsidR="00F40E20" w:rsidRPr="001F23FC" w:rsidRDefault="00F40E20" w:rsidP="00F40E20">
            <w:pPr>
              <w:pStyle w:val="TAL"/>
              <w:rPr>
                <w:rFonts w:cs="v4.2.0"/>
                <w:u w:val="single"/>
              </w:rPr>
            </w:pPr>
            <w:r w:rsidRPr="001F23FC">
              <w:rPr>
                <w:rFonts w:cs="v4.2.0"/>
                <w:u w:val="single"/>
              </w:rPr>
              <w:t>Intra-band non-contiguous, Inter-band CA</w:t>
            </w:r>
          </w:p>
          <w:p w14:paraId="49561D5B" w14:textId="77777777" w:rsidR="00F40E20" w:rsidRPr="001F23FC" w:rsidRDefault="00F40E20" w:rsidP="00F40E20">
            <w:pPr>
              <w:pStyle w:val="TAL"/>
              <w:rPr>
                <w:rFonts w:cs="v4.2.0"/>
              </w:rPr>
            </w:pPr>
            <w:r w:rsidRPr="001F23FC">
              <w:rPr>
                <w:rFonts w:cs="v4.2.0"/>
              </w:rPr>
              <w:t>TBD</w:t>
            </w:r>
          </w:p>
        </w:tc>
        <w:tc>
          <w:tcPr>
            <w:tcW w:w="3247" w:type="dxa"/>
          </w:tcPr>
          <w:p w14:paraId="07B10514"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2D1C7BA7" w14:textId="77777777" w:rsidR="00F40E20" w:rsidRPr="001F23FC" w:rsidRDefault="00F40E20" w:rsidP="00F40E20">
            <w:pPr>
              <w:pStyle w:val="TAL"/>
            </w:pPr>
          </w:p>
          <w:p w14:paraId="38C06FAA" w14:textId="77777777" w:rsidR="00F40E20" w:rsidRPr="001F23FC" w:rsidRDefault="00F40E20" w:rsidP="00F40E20">
            <w:pPr>
              <w:pStyle w:val="TAL"/>
            </w:pPr>
            <w:r w:rsidRPr="001F23FC">
              <w:t>TT due to metric change : 1.0 dB</w:t>
            </w:r>
          </w:p>
        </w:tc>
      </w:tr>
      <w:tr w:rsidR="00F40E20" w:rsidRPr="001F23FC" w14:paraId="198DA752" w14:textId="77777777" w:rsidTr="00E067D3">
        <w:trPr>
          <w:jc w:val="center"/>
        </w:trPr>
        <w:tc>
          <w:tcPr>
            <w:tcW w:w="2587" w:type="dxa"/>
          </w:tcPr>
          <w:p w14:paraId="1810686A" w14:textId="77777777" w:rsidR="00F40E20" w:rsidRPr="001F23FC" w:rsidRDefault="00F40E20" w:rsidP="00F40E20">
            <w:pPr>
              <w:pStyle w:val="TAL"/>
              <w:tabs>
                <w:tab w:val="left" w:pos="711"/>
              </w:tabs>
              <w:rPr>
                <w:rFonts w:cs="v4.2.0"/>
              </w:rPr>
            </w:pPr>
            <w:r w:rsidRPr="001F23FC">
              <w:rPr>
                <w:rFonts w:cs="v4.2.0"/>
              </w:rPr>
              <w:t>6.5A.2.2.3 Adjacent channel leakage ratio for CA (4UL CA)</w:t>
            </w:r>
          </w:p>
        </w:tc>
        <w:tc>
          <w:tcPr>
            <w:tcW w:w="3875" w:type="dxa"/>
          </w:tcPr>
          <w:p w14:paraId="488272F7" w14:textId="77777777" w:rsidR="00F40E20" w:rsidRPr="001F23FC" w:rsidRDefault="00F40E20" w:rsidP="00F40E20">
            <w:pPr>
              <w:pStyle w:val="TAL"/>
              <w:rPr>
                <w:rFonts w:cs="v4.2.0"/>
                <w:u w:val="single"/>
              </w:rPr>
            </w:pPr>
            <w:r w:rsidRPr="001F23FC">
              <w:rPr>
                <w:rFonts w:cs="v4.2.0"/>
                <w:u w:val="single"/>
              </w:rPr>
              <w:t>Intra-band contiguous CA</w:t>
            </w:r>
          </w:p>
          <w:p w14:paraId="4F813A0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B9B351F" w14:textId="77777777" w:rsidR="00F40E20" w:rsidRPr="001F23FC" w:rsidRDefault="00F40E20" w:rsidP="00F40E20">
            <w:pPr>
              <w:pStyle w:val="TAL"/>
              <w:rPr>
                <w:rFonts w:cs="v4.2.0"/>
              </w:rPr>
            </w:pPr>
            <w:r w:rsidRPr="001F23FC">
              <w:rPr>
                <w:rFonts w:cs="v4.2.0"/>
              </w:rPr>
              <w:t>Same as 6.5.2.3</w:t>
            </w:r>
          </w:p>
          <w:p w14:paraId="7C51AA4B" w14:textId="77777777" w:rsidR="00F40E20" w:rsidRPr="001F23FC" w:rsidRDefault="00F40E20" w:rsidP="00F40E20">
            <w:pPr>
              <w:pStyle w:val="TAL"/>
              <w:rPr>
                <w:rFonts w:cs="v4.2.0"/>
              </w:rPr>
            </w:pPr>
          </w:p>
          <w:p w14:paraId="63FEFCC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33352E" w14:textId="77777777" w:rsidR="00F40E20" w:rsidRPr="001F23FC" w:rsidRDefault="00F40E20" w:rsidP="00F40E20">
            <w:pPr>
              <w:pStyle w:val="TAL"/>
              <w:rPr>
                <w:rFonts w:cs="v4.2.0"/>
              </w:rPr>
            </w:pPr>
            <w:r w:rsidRPr="001F23FC">
              <w:rPr>
                <w:rFonts w:cs="v4.2.0"/>
              </w:rPr>
              <w:t>TBD</w:t>
            </w:r>
          </w:p>
          <w:p w14:paraId="6F8C00F9" w14:textId="77777777" w:rsidR="00F40E20" w:rsidRPr="001F23FC" w:rsidRDefault="00F40E20" w:rsidP="00F40E20">
            <w:pPr>
              <w:pStyle w:val="TAL"/>
              <w:rPr>
                <w:rFonts w:cs="v4.2.0"/>
              </w:rPr>
            </w:pPr>
          </w:p>
          <w:p w14:paraId="690E336F" w14:textId="77777777" w:rsidR="00F40E20" w:rsidRPr="001F23FC" w:rsidRDefault="00F40E20" w:rsidP="00F40E20">
            <w:pPr>
              <w:pStyle w:val="TAL"/>
              <w:rPr>
                <w:rFonts w:cs="v4.2.0"/>
                <w:u w:val="single"/>
              </w:rPr>
            </w:pPr>
            <w:r w:rsidRPr="001F23FC">
              <w:rPr>
                <w:rFonts w:cs="v4.2.0"/>
                <w:u w:val="single"/>
              </w:rPr>
              <w:t>Intra-band non-contiguous, Inter-band CA</w:t>
            </w:r>
          </w:p>
          <w:p w14:paraId="60D82794" w14:textId="77777777" w:rsidR="00F40E20" w:rsidRPr="001F23FC" w:rsidRDefault="00F40E20" w:rsidP="00F40E20">
            <w:pPr>
              <w:pStyle w:val="TAL"/>
              <w:rPr>
                <w:rFonts w:cs="v4.2.0"/>
              </w:rPr>
            </w:pPr>
            <w:r w:rsidRPr="001F23FC">
              <w:rPr>
                <w:rFonts w:cs="v4.2.0"/>
              </w:rPr>
              <w:t>TBD</w:t>
            </w:r>
          </w:p>
        </w:tc>
        <w:tc>
          <w:tcPr>
            <w:tcW w:w="3247" w:type="dxa"/>
          </w:tcPr>
          <w:p w14:paraId="5F733513"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1C811B6" w14:textId="77777777" w:rsidR="00F40E20" w:rsidRPr="001F23FC" w:rsidRDefault="00F40E20" w:rsidP="00F40E20">
            <w:pPr>
              <w:pStyle w:val="TAL"/>
            </w:pPr>
          </w:p>
          <w:p w14:paraId="535C5DF7" w14:textId="77777777" w:rsidR="00F40E20" w:rsidRPr="001F23FC" w:rsidRDefault="00F40E20" w:rsidP="00F40E20">
            <w:pPr>
              <w:pStyle w:val="TAL"/>
            </w:pPr>
            <w:r w:rsidRPr="001F23FC">
              <w:t>TT due to metric change : 1.0 dB</w:t>
            </w:r>
          </w:p>
        </w:tc>
      </w:tr>
      <w:tr w:rsidR="00F40E20" w:rsidRPr="001F23FC" w14:paraId="08867396" w14:textId="77777777" w:rsidTr="00E067D3">
        <w:trPr>
          <w:jc w:val="center"/>
        </w:trPr>
        <w:tc>
          <w:tcPr>
            <w:tcW w:w="2587" w:type="dxa"/>
          </w:tcPr>
          <w:p w14:paraId="6A58BF6A" w14:textId="77777777" w:rsidR="00F40E20" w:rsidRPr="001F23FC" w:rsidRDefault="00F40E20" w:rsidP="00F40E20">
            <w:pPr>
              <w:pStyle w:val="TAL"/>
              <w:tabs>
                <w:tab w:val="left" w:pos="711"/>
              </w:tabs>
              <w:rPr>
                <w:rFonts w:cs="v4.2.0"/>
              </w:rPr>
            </w:pPr>
            <w:r w:rsidRPr="001F23FC">
              <w:rPr>
                <w:rFonts w:cs="v4.2.0"/>
              </w:rPr>
              <w:t>6.5A.2.2.4 Adjacent channel leakage ratio for CA (5UL CA)</w:t>
            </w:r>
          </w:p>
        </w:tc>
        <w:tc>
          <w:tcPr>
            <w:tcW w:w="3875" w:type="dxa"/>
          </w:tcPr>
          <w:p w14:paraId="4CB9B2DE" w14:textId="77777777" w:rsidR="00F40E20" w:rsidRPr="001F23FC" w:rsidRDefault="00F40E20" w:rsidP="00F40E20">
            <w:pPr>
              <w:pStyle w:val="TAL"/>
              <w:rPr>
                <w:rFonts w:eastAsia="PMingLiU"/>
                <w:lang w:eastAsia="zh-TW"/>
              </w:rPr>
            </w:pPr>
            <w:r w:rsidRPr="001F23FC">
              <w:rPr>
                <w:rFonts w:eastAsia="PMingLiU"/>
                <w:lang w:eastAsia="en-US"/>
              </w:rPr>
              <w:t>Intra-band contiguous CA</w:t>
            </w:r>
          </w:p>
          <w:p w14:paraId="0B0FC98A" w14:textId="77777777" w:rsidR="00F40E20" w:rsidRPr="001F23FC" w:rsidRDefault="00F40E20" w:rsidP="00F40E20">
            <w:pPr>
              <w:pStyle w:val="TAL"/>
              <w:rPr>
                <w:rFonts w:eastAsia="PMingLiU" w:cs="v4.2.0"/>
                <w:lang w:eastAsia="en-US"/>
              </w:rPr>
            </w:pPr>
            <w:r w:rsidRPr="001F23FC">
              <w:rPr>
                <w:rFonts w:eastAsia="PMingLiU"/>
                <w:lang w:eastAsia="fr-FR"/>
              </w:rPr>
              <w:t>400 MHz &lt; aggregated BW ≤ TBD MHz</w:t>
            </w:r>
          </w:p>
          <w:p w14:paraId="77B37345" w14:textId="77777777" w:rsidR="00F40E20" w:rsidRPr="001F23FC" w:rsidRDefault="00F40E20" w:rsidP="00F40E20">
            <w:pPr>
              <w:pStyle w:val="TAL"/>
              <w:rPr>
                <w:rFonts w:eastAsia="PMingLiU"/>
                <w:lang w:eastAsia="en-US"/>
              </w:rPr>
            </w:pPr>
          </w:p>
          <w:p w14:paraId="69B44269" w14:textId="0DEDAA94" w:rsidR="00F40E20" w:rsidRPr="001F23FC" w:rsidRDefault="00F40E20" w:rsidP="00F40E20">
            <w:pPr>
              <w:pStyle w:val="TAL"/>
            </w:pPr>
            <w:r w:rsidRPr="001F23FC">
              <w:rPr>
                <w:rFonts w:eastAsia="PMingLiU"/>
                <w:lang w:eastAsia="en-US"/>
              </w:rPr>
              <w:t>Intra-band non-contiguous CA TBD</w:t>
            </w:r>
          </w:p>
        </w:tc>
        <w:tc>
          <w:tcPr>
            <w:tcW w:w="3247" w:type="dxa"/>
          </w:tcPr>
          <w:p w14:paraId="4364AE7B" w14:textId="1E938050" w:rsidR="00F40E20" w:rsidRPr="001F23FC" w:rsidRDefault="00F40E20" w:rsidP="00F40E20">
            <w:pPr>
              <w:pStyle w:val="TAL"/>
            </w:pPr>
            <w:r w:rsidRPr="001F23FC">
              <w:t>TBD</w:t>
            </w:r>
          </w:p>
        </w:tc>
      </w:tr>
      <w:tr w:rsidR="00F40E20" w:rsidRPr="001F23FC" w14:paraId="0F0EB060" w14:textId="77777777" w:rsidTr="00E067D3">
        <w:trPr>
          <w:jc w:val="center"/>
        </w:trPr>
        <w:tc>
          <w:tcPr>
            <w:tcW w:w="2587" w:type="dxa"/>
          </w:tcPr>
          <w:p w14:paraId="290CFF3C" w14:textId="77777777" w:rsidR="00F40E20" w:rsidRPr="001F23FC" w:rsidRDefault="00F40E20" w:rsidP="00F40E20">
            <w:pPr>
              <w:pStyle w:val="TAL"/>
              <w:tabs>
                <w:tab w:val="left" w:pos="711"/>
              </w:tabs>
              <w:rPr>
                <w:rFonts w:cs="v4.2.0"/>
              </w:rPr>
            </w:pPr>
            <w:r w:rsidRPr="001F23FC">
              <w:rPr>
                <w:rFonts w:cs="v4.2.0"/>
              </w:rPr>
              <w:t>6.5A.2.2.5 Adjacent channel leakage ratio for CA (6UL CA)</w:t>
            </w:r>
          </w:p>
        </w:tc>
        <w:tc>
          <w:tcPr>
            <w:tcW w:w="3875" w:type="dxa"/>
          </w:tcPr>
          <w:p w14:paraId="62467F55" w14:textId="77777777" w:rsidR="00F40E20" w:rsidRPr="001F23FC" w:rsidRDefault="00F40E20" w:rsidP="00F40E20">
            <w:pPr>
              <w:pStyle w:val="TAL"/>
              <w:rPr>
                <w:rFonts w:cs="v4.2.0"/>
              </w:rPr>
            </w:pPr>
            <w:r w:rsidRPr="001F23FC">
              <w:rPr>
                <w:rFonts w:cs="v4.2.0"/>
              </w:rPr>
              <w:t>Intra-band contiguous CA</w:t>
            </w:r>
          </w:p>
          <w:p w14:paraId="458FDA29" w14:textId="77777777" w:rsidR="00F40E20" w:rsidRPr="001F23FC" w:rsidRDefault="00F40E20" w:rsidP="00F40E20">
            <w:pPr>
              <w:pStyle w:val="TAL"/>
              <w:rPr>
                <w:rFonts w:cs="v4.2.0"/>
              </w:rPr>
            </w:pPr>
            <w:r w:rsidRPr="001F23FC">
              <w:rPr>
                <w:rFonts w:cs="v4.2.0"/>
              </w:rPr>
              <w:t>400 MHz &lt; aggregated BW ≤ TBD MHz</w:t>
            </w:r>
          </w:p>
          <w:p w14:paraId="3AB14185" w14:textId="77777777" w:rsidR="00F40E20" w:rsidRPr="001F23FC" w:rsidRDefault="00F40E20" w:rsidP="00F40E20">
            <w:pPr>
              <w:pStyle w:val="TAL"/>
              <w:rPr>
                <w:rFonts w:cs="v4.2.0"/>
              </w:rPr>
            </w:pPr>
          </w:p>
          <w:p w14:paraId="72A86E0C" w14:textId="71B5B5F9" w:rsidR="00F40E20" w:rsidRPr="001F23FC" w:rsidRDefault="00F40E20" w:rsidP="00F40E20">
            <w:pPr>
              <w:pStyle w:val="TAL"/>
              <w:rPr>
                <w:rFonts w:cs="v4.2.0"/>
                <w:u w:val="single"/>
              </w:rPr>
            </w:pPr>
            <w:r w:rsidRPr="001F23FC">
              <w:rPr>
                <w:rFonts w:cs="v4.2.0"/>
              </w:rPr>
              <w:t>Intra-band non-contiguous CA TBD</w:t>
            </w:r>
          </w:p>
        </w:tc>
        <w:tc>
          <w:tcPr>
            <w:tcW w:w="3247" w:type="dxa"/>
          </w:tcPr>
          <w:p w14:paraId="4292A69D" w14:textId="180555C9" w:rsidR="00F40E20" w:rsidRPr="001F23FC" w:rsidRDefault="00F40E20" w:rsidP="00F40E20">
            <w:pPr>
              <w:pStyle w:val="TAL"/>
            </w:pPr>
            <w:r w:rsidRPr="001F23FC">
              <w:t>TBD</w:t>
            </w:r>
          </w:p>
        </w:tc>
      </w:tr>
      <w:tr w:rsidR="00F40E20" w:rsidRPr="001F23FC" w14:paraId="243E06F4" w14:textId="77777777" w:rsidTr="00E067D3">
        <w:trPr>
          <w:jc w:val="center"/>
        </w:trPr>
        <w:tc>
          <w:tcPr>
            <w:tcW w:w="2587" w:type="dxa"/>
          </w:tcPr>
          <w:p w14:paraId="41911676" w14:textId="77777777" w:rsidR="00F40E20" w:rsidRPr="001F23FC" w:rsidRDefault="00F40E20" w:rsidP="00F40E20">
            <w:pPr>
              <w:pStyle w:val="TAL"/>
              <w:tabs>
                <w:tab w:val="left" w:pos="711"/>
              </w:tabs>
              <w:rPr>
                <w:rFonts w:cs="v4.2.0"/>
              </w:rPr>
            </w:pPr>
            <w:r w:rsidRPr="001F23FC">
              <w:rPr>
                <w:rFonts w:cs="v4.2.0"/>
              </w:rPr>
              <w:t>6.5A.2.2.6 Adjacent channel leakage ratio for CA (7UL CA)</w:t>
            </w:r>
          </w:p>
        </w:tc>
        <w:tc>
          <w:tcPr>
            <w:tcW w:w="3875" w:type="dxa"/>
          </w:tcPr>
          <w:p w14:paraId="4DCEDCF5" w14:textId="77777777" w:rsidR="00F40E20" w:rsidRPr="001F23FC" w:rsidRDefault="00F40E20" w:rsidP="00F40E20">
            <w:pPr>
              <w:pStyle w:val="TAL"/>
              <w:rPr>
                <w:rFonts w:cs="v4.2.0"/>
              </w:rPr>
            </w:pPr>
            <w:r w:rsidRPr="001F23FC">
              <w:rPr>
                <w:rFonts w:cs="v4.2.0"/>
              </w:rPr>
              <w:t>Intra-band contiguous CA</w:t>
            </w:r>
          </w:p>
          <w:p w14:paraId="13FF85FD" w14:textId="77777777" w:rsidR="00F40E20" w:rsidRPr="001F23FC" w:rsidRDefault="00F40E20" w:rsidP="00F40E20">
            <w:pPr>
              <w:pStyle w:val="TAL"/>
              <w:rPr>
                <w:rFonts w:cs="v4.2.0"/>
              </w:rPr>
            </w:pPr>
            <w:r w:rsidRPr="001F23FC">
              <w:rPr>
                <w:rFonts w:cs="v4.2.0"/>
              </w:rPr>
              <w:t>400 MHz &lt; aggregated BW ≤ TBD MHz</w:t>
            </w:r>
          </w:p>
          <w:p w14:paraId="4CC3EC5D" w14:textId="77777777" w:rsidR="00F40E20" w:rsidRPr="001F23FC" w:rsidRDefault="00F40E20" w:rsidP="00F40E20">
            <w:pPr>
              <w:pStyle w:val="TAL"/>
              <w:rPr>
                <w:rFonts w:cs="v4.2.0"/>
              </w:rPr>
            </w:pPr>
          </w:p>
          <w:p w14:paraId="7617808F" w14:textId="6312F2DD" w:rsidR="00F40E20" w:rsidRPr="001F23FC" w:rsidRDefault="00F40E20" w:rsidP="00F40E20">
            <w:pPr>
              <w:pStyle w:val="TAL"/>
              <w:rPr>
                <w:rFonts w:cs="v4.2.0"/>
                <w:u w:val="single"/>
              </w:rPr>
            </w:pPr>
            <w:r w:rsidRPr="001F23FC">
              <w:rPr>
                <w:rFonts w:cs="v4.2.0"/>
              </w:rPr>
              <w:t>Intra-band non-contiguous CA TBD</w:t>
            </w:r>
          </w:p>
        </w:tc>
        <w:tc>
          <w:tcPr>
            <w:tcW w:w="3247" w:type="dxa"/>
          </w:tcPr>
          <w:p w14:paraId="7EABEA07" w14:textId="1FB8C82E" w:rsidR="00F40E20" w:rsidRPr="001F23FC" w:rsidRDefault="00F40E20" w:rsidP="00F40E20">
            <w:pPr>
              <w:pStyle w:val="TAL"/>
            </w:pPr>
            <w:r w:rsidRPr="001F23FC">
              <w:t>TBD</w:t>
            </w:r>
          </w:p>
        </w:tc>
      </w:tr>
      <w:tr w:rsidR="00F40E20" w:rsidRPr="001F23FC" w14:paraId="2047C334" w14:textId="77777777" w:rsidTr="00E067D3">
        <w:trPr>
          <w:jc w:val="center"/>
        </w:trPr>
        <w:tc>
          <w:tcPr>
            <w:tcW w:w="2587" w:type="dxa"/>
          </w:tcPr>
          <w:p w14:paraId="7A9D9495" w14:textId="77777777" w:rsidR="00F40E20" w:rsidRPr="001F23FC" w:rsidRDefault="00F40E20" w:rsidP="00F40E20">
            <w:pPr>
              <w:pStyle w:val="TAL"/>
              <w:tabs>
                <w:tab w:val="left" w:pos="711"/>
              </w:tabs>
              <w:rPr>
                <w:rFonts w:cs="v4.2.0"/>
              </w:rPr>
            </w:pPr>
            <w:r w:rsidRPr="001F23FC">
              <w:rPr>
                <w:rFonts w:cs="v4.2.0"/>
              </w:rPr>
              <w:t>6.5A.2.2.7 Adjacent channel leakage ratio for CA (8UL CA)</w:t>
            </w:r>
          </w:p>
        </w:tc>
        <w:tc>
          <w:tcPr>
            <w:tcW w:w="3875" w:type="dxa"/>
          </w:tcPr>
          <w:p w14:paraId="49D84380" w14:textId="77777777" w:rsidR="00F40E20" w:rsidRPr="001F23FC" w:rsidRDefault="00F40E20" w:rsidP="00F40E20">
            <w:pPr>
              <w:pStyle w:val="TAL"/>
              <w:rPr>
                <w:rFonts w:cs="v4.2.0"/>
              </w:rPr>
            </w:pPr>
            <w:r w:rsidRPr="001F23FC">
              <w:rPr>
                <w:rFonts w:cs="v4.2.0"/>
              </w:rPr>
              <w:t>Intra-band contiguous CA</w:t>
            </w:r>
          </w:p>
          <w:p w14:paraId="08A26D94" w14:textId="77777777" w:rsidR="00F40E20" w:rsidRPr="001F23FC" w:rsidRDefault="00F40E20" w:rsidP="00F40E20">
            <w:pPr>
              <w:pStyle w:val="TAL"/>
              <w:rPr>
                <w:rFonts w:cs="v4.2.0"/>
              </w:rPr>
            </w:pPr>
            <w:r w:rsidRPr="001F23FC">
              <w:rPr>
                <w:rFonts w:cs="v4.2.0"/>
              </w:rPr>
              <w:t>400 MHz &lt; aggregated BW ≤ TBD MHz</w:t>
            </w:r>
          </w:p>
          <w:p w14:paraId="5A5285B4" w14:textId="77777777" w:rsidR="00F40E20" w:rsidRPr="001F23FC" w:rsidRDefault="00F40E20" w:rsidP="00F40E20">
            <w:pPr>
              <w:pStyle w:val="TAL"/>
              <w:rPr>
                <w:rFonts w:cs="v4.2.0"/>
              </w:rPr>
            </w:pPr>
          </w:p>
          <w:p w14:paraId="0A59FF16" w14:textId="68FBE738" w:rsidR="00F40E20" w:rsidRPr="001F23FC" w:rsidRDefault="00F40E20" w:rsidP="00F40E20">
            <w:pPr>
              <w:pStyle w:val="TAL"/>
              <w:rPr>
                <w:rFonts w:cs="v4.2.0"/>
                <w:u w:val="single"/>
              </w:rPr>
            </w:pPr>
            <w:r w:rsidRPr="001F23FC">
              <w:rPr>
                <w:rFonts w:cs="v4.2.0"/>
              </w:rPr>
              <w:t>Intra-band non-contiguous CA TBD</w:t>
            </w:r>
          </w:p>
        </w:tc>
        <w:tc>
          <w:tcPr>
            <w:tcW w:w="3247" w:type="dxa"/>
          </w:tcPr>
          <w:p w14:paraId="399B9249" w14:textId="0EE43D1E" w:rsidR="00F40E20" w:rsidRPr="001F23FC" w:rsidRDefault="00F40E20" w:rsidP="00F40E20">
            <w:pPr>
              <w:pStyle w:val="TAL"/>
            </w:pPr>
            <w:r w:rsidRPr="001F23FC">
              <w:t>TBD</w:t>
            </w:r>
          </w:p>
        </w:tc>
      </w:tr>
      <w:tr w:rsidR="00F40E20" w:rsidRPr="001F23FC" w14:paraId="3B18C4B0" w14:textId="77777777" w:rsidTr="00E067D3">
        <w:trPr>
          <w:jc w:val="center"/>
        </w:trPr>
        <w:tc>
          <w:tcPr>
            <w:tcW w:w="2587" w:type="dxa"/>
          </w:tcPr>
          <w:p w14:paraId="7C185CB5" w14:textId="77777777" w:rsidR="00F40E20" w:rsidRPr="001F23FC" w:rsidRDefault="00F40E20" w:rsidP="00F40E20">
            <w:pPr>
              <w:pStyle w:val="TAL"/>
              <w:rPr>
                <w:rFonts w:cs="v4.2.0"/>
              </w:rPr>
            </w:pPr>
            <w:r w:rsidRPr="001F23FC">
              <w:rPr>
                <w:rFonts w:cs="v4.2.0"/>
              </w:rPr>
              <w:t>6.5A.3.1.1 Transmitter Spurious emissions for CA (2UL CA)</w:t>
            </w:r>
          </w:p>
        </w:tc>
        <w:tc>
          <w:tcPr>
            <w:tcW w:w="3875" w:type="dxa"/>
          </w:tcPr>
          <w:p w14:paraId="4DA97C25" w14:textId="77777777" w:rsidR="00F40E20" w:rsidRPr="001F23FC" w:rsidRDefault="00F40E20" w:rsidP="00F40E20">
            <w:pPr>
              <w:pStyle w:val="TAL"/>
              <w:rPr>
                <w:rFonts w:cs="v4.2.0"/>
                <w:u w:val="single"/>
              </w:rPr>
            </w:pPr>
            <w:r w:rsidRPr="001F23FC">
              <w:rPr>
                <w:rFonts w:cs="v4.2.0"/>
                <w:u w:val="single"/>
              </w:rPr>
              <w:t>Intra-band contiguous CA</w:t>
            </w:r>
          </w:p>
          <w:p w14:paraId="7A0C82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D090A4F" w14:textId="77777777" w:rsidR="00F40E20" w:rsidRPr="001F23FC" w:rsidRDefault="00F40E20" w:rsidP="00F40E20">
            <w:pPr>
              <w:pStyle w:val="TAL"/>
              <w:rPr>
                <w:rFonts w:cs="v4.2.0"/>
              </w:rPr>
            </w:pPr>
            <w:r w:rsidRPr="001F23FC">
              <w:rPr>
                <w:rFonts w:cs="v4.2.0"/>
              </w:rPr>
              <w:t>Same as 6.5.3.1</w:t>
            </w:r>
          </w:p>
          <w:p w14:paraId="6EDD44C0" w14:textId="77777777" w:rsidR="00F40E20" w:rsidRPr="001F23FC" w:rsidRDefault="00F40E20" w:rsidP="00F40E20">
            <w:pPr>
              <w:pStyle w:val="TAL"/>
              <w:rPr>
                <w:rFonts w:cs="v4.2.0"/>
              </w:rPr>
            </w:pPr>
          </w:p>
          <w:p w14:paraId="39A3619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E4217E" w14:textId="77777777" w:rsidR="00F40E20" w:rsidRPr="001F23FC" w:rsidRDefault="00F40E20" w:rsidP="00F40E20">
            <w:pPr>
              <w:pStyle w:val="TAL"/>
              <w:rPr>
                <w:rFonts w:cs="v4.2.0"/>
              </w:rPr>
            </w:pPr>
            <w:r w:rsidRPr="001F23FC">
              <w:rPr>
                <w:rFonts w:cs="v4.2.0"/>
              </w:rPr>
              <w:t>TBD</w:t>
            </w:r>
          </w:p>
          <w:p w14:paraId="09E5C2BB" w14:textId="77777777" w:rsidR="00F40E20" w:rsidRPr="001F23FC" w:rsidRDefault="00F40E20" w:rsidP="00F40E20">
            <w:pPr>
              <w:pStyle w:val="TAL"/>
              <w:rPr>
                <w:rFonts w:cs="v4.2.0"/>
              </w:rPr>
            </w:pPr>
          </w:p>
          <w:p w14:paraId="4E6C3F3F" w14:textId="77777777" w:rsidR="00F40E20" w:rsidRPr="001F23FC" w:rsidRDefault="00F40E20" w:rsidP="00F40E20">
            <w:pPr>
              <w:pStyle w:val="TAL"/>
              <w:rPr>
                <w:rFonts w:cs="v4.2.0"/>
                <w:u w:val="single"/>
              </w:rPr>
            </w:pPr>
            <w:r w:rsidRPr="001F23FC">
              <w:rPr>
                <w:rFonts w:cs="v4.2.0"/>
                <w:u w:val="single"/>
              </w:rPr>
              <w:t>Intra-band non-contiguous, Inter-band CA</w:t>
            </w:r>
          </w:p>
          <w:p w14:paraId="29C34062" w14:textId="77777777" w:rsidR="00F40E20" w:rsidRPr="001F23FC" w:rsidRDefault="00F40E20" w:rsidP="00F40E20">
            <w:pPr>
              <w:pStyle w:val="TAL"/>
              <w:rPr>
                <w:rFonts w:cs="v4.2.0"/>
              </w:rPr>
            </w:pPr>
            <w:r w:rsidRPr="001F23FC">
              <w:rPr>
                <w:rFonts w:cs="v4.2.0"/>
              </w:rPr>
              <w:t>TBD</w:t>
            </w:r>
          </w:p>
        </w:tc>
        <w:tc>
          <w:tcPr>
            <w:tcW w:w="3247" w:type="dxa"/>
          </w:tcPr>
          <w:p w14:paraId="4289CA0A" w14:textId="77777777" w:rsidR="00F40E20" w:rsidRPr="001F23FC" w:rsidRDefault="00F40E20" w:rsidP="00F40E20">
            <w:pPr>
              <w:pStyle w:val="TAL"/>
            </w:pPr>
          </w:p>
        </w:tc>
      </w:tr>
      <w:tr w:rsidR="00F40E20" w:rsidRPr="001F23FC" w14:paraId="469FBABF" w14:textId="77777777" w:rsidTr="00E067D3">
        <w:trPr>
          <w:jc w:val="center"/>
        </w:trPr>
        <w:tc>
          <w:tcPr>
            <w:tcW w:w="2587" w:type="dxa"/>
          </w:tcPr>
          <w:p w14:paraId="403E72B9" w14:textId="77777777" w:rsidR="00F40E20" w:rsidRPr="001F23FC" w:rsidRDefault="00F40E20" w:rsidP="00F40E20">
            <w:pPr>
              <w:pStyle w:val="TAL"/>
              <w:rPr>
                <w:rFonts w:cs="v4.2.0"/>
              </w:rPr>
            </w:pPr>
            <w:r w:rsidRPr="001F23FC">
              <w:rPr>
                <w:rFonts w:cs="v4.2.0"/>
              </w:rPr>
              <w:t>6.5A.3.1.2 Transmitter Spurious emissions for CA (3UL CA)</w:t>
            </w:r>
          </w:p>
        </w:tc>
        <w:tc>
          <w:tcPr>
            <w:tcW w:w="3875" w:type="dxa"/>
          </w:tcPr>
          <w:p w14:paraId="36C3F46E" w14:textId="77777777" w:rsidR="00F40E20" w:rsidRPr="001F23FC" w:rsidRDefault="00F40E20" w:rsidP="00F40E20">
            <w:pPr>
              <w:pStyle w:val="TAL"/>
              <w:rPr>
                <w:rFonts w:cs="v4.2.0"/>
                <w:u w:val="single"/>
              </w:rPr>
            </w:pPr>
            <w:r w:rsidRPr="001F23FC">
              <w:rPr>
                <w:rFonts w:cs="v4.2.0"/>
                <w:u w:val="single"/>
              </w:rPr>
              <w:t>Intra-band contiguous CA</w:t>
            </w:r>
          </w:p>
          <w:p w14:paraId="1684F5E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DA85E0" w14:textId="77777777" w:rsidR="00F40E20" w:rsidRPr="001F23FC" w:rsidRDefault="00F40E20" w:rsidP="00F40E20">
            <w:pPr>
              <w:pStyle w:val="TAL"/>
              <w:rPr>
                <w:rFonts w:cs="v4.2.0"/>
              </w:rPr>
            </w:pPr>
            <w:r w:rsidRPr="001F23FC">
              <w:rPr>
                <w:rFonts w:cs="v4.2.0"/>
              </w:rPr>
              <w:t>Same as 6.5.3.1</w:t>
            </w:r>
          </w:p>
          <w:p w14:paraId="2B4E8585" w14:textId="77777777" w:rsidR="00F40E20" w:rsidRPr="001F23FC" w:rsidRDefault="00F40E20" w:rsidP="00F40E20">
            <w:pPr>
              <w:pStyle w:val="TAL"/>
              <w:rPr>
                <w:rFonts w:cs="v4.2.0"/>
              </w:rPr>
            </w:pPr>
          </w:p>
          <w:p w14:paraId="7E64FA0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2D9FAE1" w14:textId="77777777" w:rsidR="00F40E20" w:rsidRPr="001F23FC" w:rsidRDefault="00F40E20" w:rsidP="00F40E20">
            <w:pPr>
              <w:pStyle w:val="TAL"/>
              <w:rPr>
                <w:rFonts w:cs="v4.2.0"/>
              </w:rPr>
            </w:pPr>
            <w:r w:rsidRPr="001F23FC">
              <w:rPr>
                <w:rFonts w:cs="v4.2.0"/>
              </w:rPr>
              <w:t>TBD</w:t>
            </w:r>
          </w:p>
          <w:p w14:paraId="7F7A2CBA" w14:textId="77777777" w:rsidR="00F40E20" w:rsidRPr="001F23FC" w:rsidRDefault="00F40E20" w:rsidP="00F40E20">
            <w:pPr>
              <w:pStyle w:val="TAL"/>
              <w:rPr>
                <w:rFonts w:cs="v4.2.0"/>
              </w:rPr>
            </w:pPr>
          </w:p>
          <w:p w14:paraId="0D12D51C" w14:textId="77777777" w:rsidR="00F40E20" w:rsidRPr="001F23FC" w:rsidRDefault="00F40E20" w:rsidP="00F40E20">
            <w:pPr>
              <w:pStyle w:val="TAL"/>
              <w:rPr>
                <w:rFonts w:cs="v4.2.0"/>
                <w:u w:val="single"/>
              </w:rPr>
            </w:pPr>
            <w:r w:rsidRPr="001F23FC">
              <w:rPr>
                <w:rFonts w:cs="v4.2.0"/>
                <w:u w:val="single"/>
              </w:rPr>
              <w:t>Intra-band non-contiguous, Inter-band CA</w:t>
            </w:r>
          </w:p>
          <w:p w14:paraId="26864F31" w14:textId="77777777" w:rsidR="00F40E20" w:rsidRPr="001F23FC" w:rsidRDefault="00F40E20" w:rsidP="00F40E20">
            <w:pPr>
              <w:pStyle w:val="TAL"/>
              <w:rPr>
                <w:rFonts w:cs="v4.2.0"/>
              </w:rPr>
            </w:pPr>
            <w:r w:rsidRPr="001F23FC">
              <w:rPr>
                <w:rFonts w:cs="v4.2.0"/>
              </w:rPr>
              <w:t>TBD</w:t>
            </w:r>
          </w:p>
        </w:tc>
        <w:tc>
          <w:tcPr>
            <w:tcW w:w="3247" w:type="dxa"/>
          </w:tcPr>
          <w:p w14:paraId="0998D13D" w14:textId="77777777" w:rsidR="00F40E20" w:rsidRPr="001F23FC" w:rsidRDefault="00F40E20" w:rsidP="00F40E20">
            <w:pPr>
              <w:pStyle w:val="TAL"/>
            </w:pPr>
          </w:p>
        </w:tc>
      </w:tr>
      <w:tr w:rsidR="00F40E20" w:rsidRPr="001F23FC" w14:paraId="3DF6B4CE" w14:textId="77777777" w:rsidTr="00E067D3">
        <w:trPr>
          <w:jc w:val="center"/>
        </w:trPr>
        <w:tc>
          <w:tcPr>
            <w:tcW w:w="2587" w:type="dxa"/>
          </w:tcPr>
          <w:p w14:paraId="78CC03F4" w14:textId="77777777" w:rsidR="00F40E20" w:rsidRPr="001F23FC" w:rsidRDefault="00F40E20" w:rsidP="00F40E20">
            <w:pPr>
              <w:pStyle w:val="TAL"/>
              <w:rPr>
                <w:rFonts w:cs="v4.2.0"/>
              </w:rPr>
            </w:pPr>
            <w:r w:rsidRPr="001F23FC">
              <w:rPr>
                <w:rFonts w:cs="v4.2.0"/>
              </w:rPr>
              <w:t>6.5A.3.1.3 Transmitter Spurious emissions for CA (4UL CA)</w:t>
            </w:r>
          </w:p>
        </w:tc>
        <w:tc>
          <w:tcPr>
            <w:tcW w:w="3875" w:type="dxa"/>
          </w:tcPr>
          <w:p w14:paraId="45C0AE49" w14:textId="77777777" w:rsidR="00F40E20" w:rsidRPr="001F23FC" w:rsidRDefault="00F40E20" w:rsidP="00F40E20">
            <w:pPr>
              <w:pStyle w:val="TAL"/>
              <w:rPr>
                <w:rFonts w:cs="v4.2.0"/>
                <w:u w:val="single"/>
              </w:rPr>
            </w:pPr>
            <w:r w:rsidRPr="001F23FC">
              <w:rPr>
                <w:rFonts w:cs="v4.2.0"/>
                <w:u w:val="single"/>
              </w:rPr>
              <w:t>Intra-band contiguous CA</w:t>
            </w:r>
          </w:p>
          <w:p w14:paraId="0BEB101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3D53FEF" w14:textId="77777777" w:rsidR="00F40E20" w:rsidRPr="001F23FC" w:rsidRDefault="00F40E20" w:rsidP="00F40E20">
            <w:pPr>
              <w:pStyle w:val="TAL"/>
              <w:rPr>
                <w:rFonts w:cs="v4.2.0"/>
              </w:rPr>
            </w:pPr>
            <w:r w:rsidRPr="001F23FC">
              <w:rPr>
                <w:rFonts w:cs="v4.2.0"/>
              </w:rPr>
              <w:t>Same as 6.5.3.1</w:t>
            </w:r>
          </w:p>
          <w:p w14:paraId="37029E26" w14:textId="77777777" w:rsidR="00F40E20" w:rsidRPr="001F23FC" w:rsidRDefault="00F40E20" w:rsidP="00F40E20">
            <w:pPr>
              <w:pStyle w:val="TAL"/>
              <w:rPr>
                <w:rFonts w:cs="v4.2.0"/>
              </w:rPr>
            </w:pPr>
          </w:p>
          <w:p w14:paraId="7A79E7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C5494C" w14:textId="77777777" w:rsidR="00F40E20" w:rsidRPr="001F23FC" w:rsidRDefault="00F40E20" w:rsidP="00F40E20">
            <w:pPr>
              <w:pStyle w:val="TAL"/>
              <w:rPr>
                <w:rFonts w:cs="v4.2.0"/>
              </w:rPr>
            </w:pPr>
            <w:r w:rsidRPr="001F23FC">
              <w:rPr>
                <w:rFonts w:cs="v4.2.0"/>
              </w:rPr>
              <w:t>TBD</w:t>
            </w:r>
          </w:p>
          <w:p w14:paraId="7899BC9A" w14:textId="77777777" w:rsidR="00F40E20" w:rsidRPr="001F23FC" w:rsidRDefault="00F40E20" w:rsidP="00F40E20">
            <w:pPr>
              <w:pStyle w:val="TAL"/>
              <w:rPr>
                <w:rFonts w:cs="v4.2.0"/>
              </w:rPr>
            </w:pPr>
          </w:p>
          <w:p w14:paraId="3CE5518A" w14:textId="77777777" w:rsidR="00F40E20" w:rsidRPr="001F23FC" w:rsidRDefault="00F40E20" w:rsidP="00F40E20">
            <w:pPr>
              <w:pStyle w:val="TAL"/>
              <w:rPr>
                <w:rFonts w:cs="v4.2.0"/>
                <w:u w:val="single"/>
              </w:rPr>
            </w:pPr>
            <w:r w:rsidRPr="001F23FC">
              <w:rPr>
                <w:rFonts w:cs="v4.2.0"/>
                <w:u w:val="single"/>
              </w:rPr>
              <w:t>Intra-band non-contiguous, Inter-band CA</w:t>
            </w:r>
          </w:p>
          <w:p w14:paraId="4475DCB2" w14:textId="77777777" w:rsidR="00F40E20" w:rsidRPr="001F23FC" w:rsidRDefault="00F40E20" w:rsidP="00F40E20">
            <w:pPr>
              <w:pStyle w:val="TAL"/>
              <w:rPr>
                <w:rFonts w:cs="v4.2.0"/>
              </w:rPr>
            </w:pPr>
            <w:r w:rsidRPr="001F23FC">
              <w:rPr>
                <w:rFonts w:cs="v4.2.0"/>
              </w:rPr>
              <w:t>TBD</w:t>
            </w:r>
          </w:p>
        </w:tc>
        <w:tc>
          <w:tcPr>
            <w:tcW w:w="3247" w:type="dxa"/>
          </w:tcPr>
          <w:p w14:paraId="78A07007" w14:textId="77777777" w:rsidR="00F40E20" w:rsidRPr="001F23FC" w:rsidRDefault="00F40E20" w:rsidP="00F40E20">
            <w:pPr>
              <w:pStyle w:val="TAL"/>
            </w:pPr>
          </w:p>
        </w:tc>
      </w:tr>
      <w:tr w:rsidR="00F40E20" w:rsidRPr="001F23FC" w14:paraId="442D66FC" w14:textId="77777777" w:rsidTr="00E067D3">
        <w:trPr>
          <w:jc w:val="center"/>
        </w:trPr>
        <w:tc>
          <w:tcPr>
            <w:tcW w:w="2587" w:type="dxa"/>
          </w:tcPr>
          <w:p w14:paraId="4BE83647" w14:textId="6A2CF986" w:rsidR="00F40E20" w:rsidRPr="001F23FC" w:rsidRDefault="00F40E20" w:rsidP="00F40E20">
            <w:pPr>
              <w:pStyle w:val="TAL"/>
              <w:rPr>
                <w:rFonts w:cs="v4.2.0"/>
              </w:rPr>
            </w:pPr>
            <w:r w:rsidRPr="001F23FC">
              <w:rPr>
                <w:rFonts w:cs="v4.2.0"/>
              </w:rPr>
              <w:t>6.5A.3.1.4 Transmitter Spurious emissions for CA (5UL CA)</w:t>
            </w:r>
          </w:p>
        </w:tc>
        <w:tc>
          <w:tcPr>
            <w:tcW w:w="3875" w:type="dxa"/>
          </w:tcPr>
          <w:p w14:paraId="5A6D7C8B" w14:textId="77777777" w:rsidR="00F40E20" w:rsidRPr="001F23FC" w:rsidRDefault="00F40E20" w:rsidP="00F40E20">
            <w:pPr>
              <w:pStyle w:val="TAL"/>
              <w:rPr>
                <w:u w:val="single"/>
                <w:lang w:eastAsia="zh-TW"/>
              </w:rPr>
            </w:pPr>
            <w:r w:rsidRPr="001F23FC">
              <w:rPr>
                <w:u w:val="single"/>
              </w:rPr>
              <w:t>Intra-band contiguous CA</w:t>
            </w:r>
          </w:p>
          <w:p w14:paraId="354FCBCB" w14:textId="77777777" w:rsidR="00F40E20" w:rsidRPr="001F23FC" w:rsidRDefault="00F40E20" w:rsidP="00F40E20">
            <w:pPr>
              <w:pStyle w:val="TAL"/>
              <w:rPr>
                <w:rFonts w:cs="v4.2.0"/>
              </w:rPr>
            </w:pPr>
            <w:r w:rsidRPr="001F23FC">
              <w:rPr>
                <w:lang w:eastAsia="fr-FR"/>
              </w:rPr>
              <w:t>400 MHz &lt; aggregated BW ≤ TBD MHz</w:t>
            </w:r>
          </w:p>
          <w:p w14:paraId="514A08C8" w14:textId="77777777" w:rsidR="00F40E20" w:rsidRPr="001F23FC" w:rsidRDefault="00F40E20" w:rsidP="00F40E20">
            <w:pPr>
              <w:pStyle w:val="TAL"/>
              <w:rPr>
                <w:rFonts w:cs="v4.2.0"/>
              </w:rPr>
            </w:pPr>
          </w:p>
          <w:p w14:paraId="26772AC5" w14:textId="203FB8ED" w:rsidR="00F40E20" w:rsidRPr="001F23FC" w:rsidRDefault="00F40E20" w:rsidP="00F40E20">
            <w:pPr>
              <w:pStyle w:val="TAL"/>
              <w:rPr>
                <w:rFonts w:cs="v4.2.0"/>
                <w:u w:val="single"/>
              </w:rPr>
            </w:pPr>
            <w:r w:rsidRPr="001F23FC">
              <w:rPr>
                <w:rFonts w:cs="v4.2.0"/>
              </w:rPr>
              <w:t>Intra-band non-contiguous CA TBD</w:t>
            </w:r>
          </w:p>
        </w:tc>
        <w:tc>
          <w:tcPr>
            <w:tcW w:w="3247" w:type="dxa"/>
          </w:tcPr>
          <w:p w14:paraId="44B08D66" w14:textId="47A60E86" w:rsidR="00F40E20" w:rsidRPr="001F23FC" w:rsidRDefault="00F40E20" w:rsidP="00F40E20">
            <w:pPr>
              <w:pStyle w:val="TAL"/>
            </w:pPr>
            <w:r w:rsidRPr="001F23FC">
              <w:rPr>
                <w:lang w:eastAsia="zh-TW"/>
              </w:rPr>
              <w:t>TBD</w:t>
            </w:r>
          </w:p>
        </w:tc>
      </w:tr>
      <w:tr w:rsidR="00F40E20" w:rsidRPr="001F23FC" w14:paraId="5FCD5A5B" w14:textId="77777777" w:rsidTr="00E067D3">
        <w:trPr>
          <w:jc w:val="center"/>
        </w:trPr>
        <w:tc>
          <w:tcPr>
            <w:tcW w:w="2587" w:type="dxa"/>
          </w:tcPr>
          <w:p w14:paraId="3AC302B1" w14:textId="48880DE2" w:rsidR="00F40E20" w:rsidRPr="001F23FC" w:rsidRDefault="00F40E20" w:rsidP="00F40E20">
            <w:pPr>
              <w:pStyle w:val="TAL"/>
              <w:rPr>
                <w:rFonts w:cs="v4.2.0"/>
              </w:rPr>
            </w:pPr>
            <w:r w:rsidRPr="001F23FC">
              <w:rPr>
                <w:rFonts w:cs="v4.2.0"/>
              </w:rPr>
              <w:t>6.5A.3.1.5 Transmitter Spurious emissions for CA (6UL CA)</w:t>
            </w:r>
          </w:p>
        </w:tc>
        <w:tc>
          <w:tcPr>
            <w:tcW w:w="3875" w:type="dxa"/>
          </w:tcPr>
          <w:p w14:paraId="268983D3" w14:textId="77777777" w:rsidR="00F40E20" w:rsidRPr="001F23FC" w:rsidRDefault="00F40E20" w:rsidP="00F40E20">
            <w:pPr>
              <w:pStyle w:val="TAL"/>
              <w:rPr>
                <w:u w:val="single"/>
                <w:lang w:eastAsia="zh-TW"/>
              </w:rPr>
            </w:pPr>
            <w:r w:rsidRPr="001F23FC">
              <w:rPr>
                <w:u w:val="single"/>
              </w:rPr>
              <w:t>Intra-band contiguous CA</w:t>
            </w:r>
          </w:p>
          <w:p w14:paraId="0492FEA3" w14:textId="77777777" w:rsidR="00F40E20" w:rsidRPr="001F23FC" w:rsidRDefault="00F40E20" w:rsidP="00F40E20">
            <w:pPr>
              <w:pStyle w:val="TAL"/>
              <w:rPr>
                <w:rFonts w:cs="v4.2.0"/>
              </w:rPr>
            </w:pPr>
            <w:r w:rsidRPr="001F23FC">
              <w:rPr>
                <w:lang w:eastAsia="fr-FR"/>
              </w:rPr>
              <w:t>400 MHz &lt; aggregated BW ≤ TBD MHz</w:t>
            </w:r>
          </w:p>
          <w:p w14:paraId="163F638C" w14:textId="77777777" w:rsidR="00F40E20" w:rsidRPr="001F23FC" w:rsidRDefault="00F40E20" w:rsidP="00F40E20">
            <w:pPr>
              <w:pStyle w:val="TAL"/>
              <w:rPr>
                <w:rFonts w:cs="v4.2.0"/>
              </w:rPr>
            </w:pPr>
          </w:p>
          <w:p w14:paraId="664B1531" w14:textId="18DAAB68" w:rsidR="00F40E20" w:rsidRPr="001F23FC" w:rsidRDefault="00F40E20" w:rsidP="00F40E20">
            <w:pPr>
              <w:pStyle w:val="TAL"/>
              <w:rPr>
                <w:rFonts w:cs="v4.2.0"/>
                <w:u w:val="single"/>
              </w:rPr>
            </w:pPr>
            <w:r w:rsidRPr="001F23FC">
              <w:rPr>
                <w:rFonts w:cs="v4.2.0"/>
              </w:rPr>
              <w:t>Intra-band non-contiguous CA TBD</w:t>
            </w:r>
          </w:p>
        </w:tc>
        <w:tc>
          <w:tcPr>
            <w:tcW w:w="3247" w:type="dxa"/>
          </w:tcPr>
          <w:p w14:paraId="6978F149" w14:textId="17EE7B71" w:rsidR="00F40E20" w:rsidRPr="001F23FC" w:rsidRDefault="00F40E20" w:rsidP="00F40E20">
            <w:pPr>
              <w:pStyle w:val="TAL"/>
            </w:pPr>
            <w:r w:rsidRPr="001F23FC">
              <w:rPr>
                <w:lang w:eastAsia="zh-TW"/>
              </w:rPr>
              <w:t>TBD</w:t>
            </w:r>
          </w:p>
        </w:tc>
      </w:tr>
      <w:tr w:rsidR="00F40E20" w:rsidRPr="001F23FC" w14:paraId="0BAC3D5B" w14:textId="77777777" w:rsidTr="00E067D3">
        <w:trPr>
          <w:jc w:val="center"/>
        </w:trPr>
        <w:tc>
          <w:tcPr>
            <w:tcW w:w="2587" w:type="dxa"/>
          </w:tcPr>
          <w:p w14:paraId="0ED49DA8" w14:textId="33025C8B" w:rsidR="00F40E20" w:rsidRPr="001F23FC" w:rsidRDefault="00F40E20" w:rsidP="00F40E20">
            <w:pPr>
              <w:pStyle w:val="TAL"/>
              <w:rPr>
                <w:rFonts w:cs="v4.2.0"/>
              </w:rPr>
            </w:pPr>
            <w:r w:rsidRPr="001F23FC">
              <w:rPr>
                <w:rFonts w:cs="v4.2.0"/>
              </w:rPr>
              <w:t>6.5A.3.1.6 Transmitter Spurious emissions for CA (7UL CA)</w:t>
            </w:r>
          </w:p>
        </w:tc>
        <w:tc>
          <w:tcPr>
            <w:tcW w:w="3875" w:type="dxa"/>
          </w:tcPr>
          <w:p w14:paraId="7CA506B3" w14:textId="77777777" w:rsidR="00F40E20" w:rsidRPr="001F23FC" w:rsidRDefault="00F40E20" w:rsidP="00F40E20">
            <w:pPr>
              <w:pStyle w:val="TAL"/>
              <w:rPr>
                <w:u w:val="single"/>
                <w:lang w:eastAsia="zh-TW"/>
              </w:rPr>
            </w:pPr>
            <w:r w:rsidRPr="001F23FC">
              <w:rPr>
                <w:u w:val="single"/>
              </w:rPr>
              <w:t>Intra-band contiguous CA</w:t>
            </w:r>
          </w:p>
          <w:p w14:paraId="61FF08CC" w14:textId="77777777" w:rsidR="00F40E20" w:rsidRPr="001F23FC" w:rsidRDefault="00F40E20" w:rsidP="00F40E20">
            <w:pPr>
              <w:pStyle w:val="TAL"/>
              <w:rPr>
                <w:rFonts w:cs="v4.2.0"/>
              </w:rPr>
            </w:pPr>
            <w:r w:rsidRPr="001F23FC">
              <w:rPr>
                <w:lang w:eastAsia="fr-FR"/>
              </w:rPr>
              <w:t>400 MHz &lt; aggregated BW ≤ TBD MHz</w:t>
            </w:r>
          </w:p>
          <w:p w14:paraId="1001590C" w14:textId="77777777" w:rsidR="00F40E20" w:rsidRPr="001F23FC" w:rsidRDefault="00F40E20" w:rsidP="00F40E20">
            <w:pPr>
              <w:pStyle w:val="TAL"/>
              <w:rPr>
                <w:rFonts w:cs="v4.2.0"/>
              </w:rPr>
            </w:pPr>
          </w:p>
          <w:p w14:paraId="0DB0ECA8" w14:textId="1EC1DA28" w:rsidR="00F40E20" w:rsidRPr="001F23FC" w:rsidRDefault="00F40E20" w:rsidP="00F40E20">
            <w:pPr>
              <w:pStyle w:val="TAL"/>
              <w:rPr>
                <w:rFonts w:cs="v4.2.0"/>
                <w:u w:val="single"/>
              </w:rPr>
            </w:pPr>
            <w:r w:rsidRPr="001F23FC">
              <w:rPr>
                <w:rFonts w:cs="v4.2.0"/>
              </w:rPr>
              <w:t>Intra-band non-contiguous CA TBD</w:t>
            </w:r>
          </w:p>
        </w:tc>
        <w:tc>
          <w:tcPr>
            <w:tcW w:w="3247" w:type="dxa"/>
          </w:tcPr>
          <w:p w14:paraId="5773AC77" w14:textId="0DDAFE3C" w:rsidR="00F40E20" w:rsidRPr="001F23FC" w:rsidRDefault="00F40E20" w:rsidP="00F40E20">
            <w:pPr>
              <w:pStyle w:val="TAL"/>
            </w:pPr>
            <w:r w:rsidRPr="001F23FC">
              <w:rPr>
                <w:lang w:eastAsia="zh-TW"/>
              </w:rPr>
              <w:t>TBD</w:t>
            </w:r>
          </w:p>
        </w:tc>
      </w:tr>
      <w:tr w:rsidR="00F40E20" w:rsidRPr="001F23FC" w14:paraId="0E9B605A" w14:textId="77777777" w:rsidTr="00E067D3">
        <w:trPr>
          <w:jc w:val="center"/>
        </w:trPr>
        <w:tc>
          <w:tcPr>
            <w:tcW w:w="2587" w:type="dxa"/>
          </w:tcPr>
          <w:p w14:paraId="12DAE13B" w14:textId="25580523" w:rsidR="00F40E20" w:rsidRPr="001F23FC" w:rsidRDefault="00F40E20" w:rsidP="00F40E20">
            <w:pPr>
              <w:pStyle w:val="TAL"/>
              <w:rPr>
                <w:rFonts w:cs="v4.2.0"/>
              </w:rPr>
            </w:pPr>
            <w:r w:rsidRPr="001F23FC">
              <w:rPr>
                <w:rFonts w:cs="v4.2.0"/>
              </w:rPr>
              <w:t>6.5A.3.1.7 Transmitter Spurious emissions for CA (8UL CA)</w:t>
            </w:r>
          </w:p>
        </w:tc>
        <w:tc>
          <w:tcPr>
            <w:tcW w:w="3875" w:type="dxa"/>
          </w:tcPr>
          <w:p w14:paraId="3CC9D22D" w14:textId="77777777" w:rsidR="00F40E20" w:rsidRPr="001F23FC" w:rsidRDefault="00F40E20" w:rsidP="00F40E20">
            <w:pPr>
              <w:pStyle w:val="TAL"/>
              <w:rPr>
                <w:u w:val="single"/>
                <w:lang w:eastAsia="zh-TW"/>
              </w:rPr>
            </w:pPr>
            <w:r w:rsidRPr="001F23FC">
              <w:rPr>
                <w:u w:val="single"/>
              </w:rPr>
              <w:t>Intra-band contiguous CA</w:t>
            </w:r>
          </w:p>
          <w:p w14:paraId="2590E69C" w14:textId="77777777" w:rsidR="00F40E20" w:rsidRPr="001F23FC" w:rsidRDefault="00F40E20" w:rsidP="00F40E20">
            <w:pPr>
              <w:pStyle w:val="TAL"/>
              <w:rPr>
                <w:rFonts w:cs="v4.2.0"/>
              </w:rPr>
            </w:pPr>
            <w:r w:rsidRPr="001F23FC">
              <w:rPr>
                <w:lang w:eastAsia="fr-FR"/>
              </w:rPr>
              <w:t>400 MHz &lt; aggregated BW ≤ TBD MHz</w:t>
            </w:r>
          </w:p>
          <w:p w14:paraId="42EBB57B" w14:textId="77777777" w:rsidR="00F40E20" w:rsidRPr="001F23FC" w:rsidRDefault="00F40E20" w:rsidP="00F40E20">
            <w:pPr>
              <w:pStyle w:val="TAL"/>
              <w:rPr>
                <w:rFonts w:cs="v4.2.0"/>
              </w:rPr>
            </w:pPr>
          </w:p>
          <w:p w14:paraId="71FF5817" w14:textId="679DFC1C" w:rsidR="00F40E20" w:rsidRPr="001F23FC" w:rsidRDefault="00F40E20" w:rsidP="00F40E20">
            <w:pPr>
              <w:pStyle w:val="TAL"/>
              <w:rPr>
                <w:rFonts w:cs="v4.2.0"/>
                <w:u w:val="single"/>
              </w:rPr>
            </w:pPr>
            <w:r w:rsidRPr="001F23FC">
              <w:rPr>
                <w:rFonts w:cs="v4.2.0"/>
              </w:rPr>
              <w:t>Intra-band non-contiguous CA TBD</w:t>
            </w:r>
          </w:p>
        </w:tc>
        <w:tc>
          <w:tcPr>
            <w:tcW w:w="3247" w:type="dxa"/>
          </w:tcPr>
          <w:p w14:paraId="6BE36B61" w14:textId="32DDA281" w:rsidR="00F40E20" w:rsidRPr="001F23FC" w:rsidRDefault="00F40E20" w:rsidP="00F40E20">
            <w:pPr>
              <w:pStyle w:val="TAL"/>
            </w:pPr>
            <w:r w:rsidRPr="001F23FC">
              <w:rPr>
                <w:lang w:eastAsia="zh-TW"/>
              </w:rPr>
              <w:t>TBD</w:t>
            </w:r>
          </w:p>
        </w:tc>
      </w:tr>
      <w:tr w:rsidR="00F40E20" w:rsidRPr="001F23FC" w14:paraId="7B037503" w14:textId="77777777" w:rsidTr="009065DA">
        <w:trPr>
          <w:jc w:val="center"/>
        </w:trPr>
        <w:tc>
          <w:tcPr>
            <w:tcW w:w="2587" w:type="dxa"/>
          </w:tcPr>
          <w:p w14:paraId="01340182" w14:textId="77777777" w:rsidR="00F40E20" w:rsidRPr="001F23FC" w:rsidRDefault="00F40E20" w:rsidP="00F40E20">
            <w:pPr>
              <w:pStyle w:val="TAL"/>
              <w:rPr>
                <w:rFonts w:cs="v4.2.0"/>
              </w:rPr>
            </w:pPr>
            <w:r w:rsidRPr="001F23FC">
              <w:rPr>
                <w:rFonts w:cs="v4.2.0"/>
              </w:rPr>
              <w:t>6.5A.3.2.1 Spurious emission band UE co-existence for CA (2UL CA)</w:t>
            </w:r>
          </w:p>
        </w:tc>
        <w:tc>
          <w:tcPr>
            <w:tcW w:w="3875" w:type="dxa"/>
          </w:tcPr>
          <w:p w14:paraId="432A9B5D" w14:textId="77777777" w:rsidR="00F40E20" w:rsidRPr="001F23FC" w:rsidRDefault="00F40E20" w:rsidP="00F40E20">
            <w:pPr>
              <w:pStyle w:val="TAL"/>
              <w:rPr>
                <w:rFonts w:cs="v4.2.0"/>
                <w:u w:val="single"/>
              </w:rPr>
            </w:pPr>
            <w:r w:rsidRPr="001F23FC">
              <w:rPr>
                <w:rFonts w:cs="v4.2.0"/>
                <w:u w:val="single"/>
              </w:rPr>
              <w:t>Intra-band contiguous CA</w:t>
            </w:r>
          </w:p>
          <w:p w14:paraId="54970F0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289FD1" w14:textId="77777777" w:rsidR="00F40E20" w:rsidRPr="001F23FC" w:rsidRDefault="00F40E20" w:rsidP="00F40E20">
            <w:pPr>
              <w:pStyle w:val="TAL"/>
              <w:rPr>
                <w:rFonts w:cs="v4.2.0"/>
              </w:rPr>
            </w:pPr>
            <w:r w:rsidRPr="001F23FC">
              <w:rPr>
                <w:rFonts w:cs="v4.2.0"/>
              </w:rPr>
              <w:t>Same as 6.5.3.2</w:t>
            </w:r>
          </w:p>
          <w:p w14:paraId="2B87DCB5" w14:textId="77777777" w:rsidR="00F40E20" w:rsidRPr="001F23FC" w:rsidRDefault="00F40E20" w:rsidP="00F40E20">
            <w:pPr>
              <w:pStyle w:val="TAL"/>
              <w:rPr>
                <w:rFonts w:cs="v4.2.0"/>
              </w:rPr>
            </w:pPr>
          </w:p>
          <w:p w14:paraId="162AE60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C8091E" w14:textId="77777777" w:rsidR="00F40E20" w:rsidRPr="001F23FC" w:rsidRDefault="00F40E20" w:rsidP="00F40E20">
            <w:pPr>
              <w:pStyle w:val="TAL"/>
              <w:rPr>
                <w:rFonts w:cs="v4.2.0"/>
              </w:rPr>
            </w:pPr>
            <w:r w:rsidRPr="001F23FC">
              <w:rPr>
                <w:rFonts w:cs="v4.2.0"/>
              </w:rPr>
              <w:t>TBD</w:t>
            </w:r>
          </w:p>
          <w:p w14:paraId="43128490" w14:textId="77777777" w:rsidR="00F40E20" w:rsidRPr="001F23FC" w:rsidRDefault="00F40E20" w:rsidP="00F40E20">
            <w:pPr>
              <w:pStyle w:val="TAL"/>
              <w:rPr>
                <w:rFonts w:cs="v4.2.0"/>
              </w:rPr>
            </w:pPr>
          </w:p>
          <w:p w14:paraId="387458C9" w14:textId="77777777" w:rsidR="00F40E20" w:rsidRPr="001F23FC" w:rsidRDefault="00F40E20" w:rsidP="00F40E20">
            <w:pPr>
              <w:pStyle w:val="TAL"/>
              <w:rPr>
                <w:rFonts w:cs="v4.2.0"/>
                <w:u w:val="single"/>
              </w:rPr>
            </w:pPr>
            <w:r w:rsidRPr="001F23FC">
              <w:rPr>
                <w:rFonts w:cs="v4.2.0"/>
                <w:u w:val="single"/>
              </w:rPr>
              <w:t>Intra-band non-contiguous, Inter-band CA</w:t>
            </w:r>
          </w:p>
          <w:p w14:paraId="627EF401" w14:textId="77777777" w:rsidR="00F40E20" w:rsidRPr="001F23FC" w:rsidRDefault="00F40E20" w:rsidP="00F40E20">
            <w:pPr>
              <w:pStyle w:val="TAL"/>
              <w:rPr>
                <w:u w:val="single"/>
              </w:rPr>
            </w:pPr>
            <w:r w:rsidRPr="001F23FC">
              <w:rPr>
                <w:rFonts w:cs="v4.2.0"/>
              </w:rPr>
              <w:t>TBD</w:t>
            </w:r>
          </w:p>
        </w:tc>
        <w:tc>
          <w:tcPr>
            <w:tcW w:w="3247" w:type="dxa"/>
          </w:tcPr>
          <w:p w14:paraId="3B63B42A" w14:textId="77777777" w:rsidR="00F40E20" w:rsidRPr="001F23FC" w:rsidRDefault="00F40E20" w:rsidP="00F40E20">
            <w:pPr>
              <w:pStyle w:val="TAL"/>
              <w:rPr>
                <w:lang w:eastAsia="zh-TW"/>
              </w:rPr>
            </w:pPr>
          </w:p>
        </w:tc>
      </w:tr>
      <w:tr w:rsidR="00F40E20" w:rsidRPr="001F23FC" w14:paraId="657DEDA7" w14:textId="77777777" w:rsidTr="009065DA">
        <w:trPr>
          <w:jc w:val="center"/>
        </w:trPr>
        <w:tc>
          <w:tcPr>
            <w:tcW w:w="2587" w:type="dxa"/>
          </w:tcPr>
          <w:p w14:paraId="4EACF86A" w14:textId="77777777" w:rsidR="00F40E20" w:rsidRPr="001F23FC" w:rsidRDefault="00F40E20" w:rsidP="00F40E20">
            <w:pPr>
              <w:pStyle w:val="TAL"/>
              <w:rPr>
                <w:rFonts w:cs="v4.2.0"/>
              </w:rPr>
            </w:pPr>
            <w:r w:rsidRPr="001F23FC">
              <w:rPr>
                <w:rFonts w:cs="v4.2.0"/>
              </w:rPr>
              <w:t>6.5A.3.2.2 Spurious emission band UE co-existence for CA (3UL CA)</w:t>
            </w:r>
          </w:p>
        </w:tc>
        <w:tc>
          <w:tcPr>
            <w:tcW w:w="3875" w:type="dxa"/>
          </w:tcPr>
          <w:p w14:paraId="5CC2CBF4" w14:textId="77777777" w:rsidR="00F40E20" w:rsidRPr="001F23FC" w:rsidRDefault="00F40E20" w:rsidP="00F40E20">
            <w:pPr>
              <w:pStyle w:val="TAL"/>
              <w:rPr>
                <w:rFonts w:cs="v4.2.0"/>
                <w:u w:val="single"/>
              </w:rPr>
            </w:pPr>
            <w:r w:rsidRPr="001F23FC">
              <w:rPr>
                <w:rFonts w:cs="v4.2.0"/>
                <w:u w:val="single"/>
              </w:rPr>
              <w:t>Intra-band contiguous CA</w:t>
            </w:r>
          </w:p>
          <w:p w14:paraId="38173A7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E2BA7FF" w14:textId="77777777" w:rsidR="00F40E20" w:rsidRPr="001F23FC" w:rsidRDefault="00F40E20" w:rsidP="00F40E20">
            <w:pPr>
              <w:pStyle w:val="TAL"/>
              <w:rPr>
                <w:rFonts w:cs="v4.2.0"/>
              </w:rPr>
            </w:pPr>
            <w:r w:rsidRPr="001F23FC">
              <w:rPr>
                <w:rFonts w:cs="v4.2.0"/>
              </w:rPr>
              <w:t>Same as 6.5.3.2</w:t>
            </w:r>
          </w:p>
          <w:p w14:paraId="1BD8D2A2" w14:textId="77777777" w:rsidR="00F40E20" w:rsidRPr="001F23FC" w:rsidRDefault="00F40E20" w:rsidP="00F40E20">
            <w:pPr>
              <w:pStyle w:val="TAL"/>
              <w:rPr>
                <w:rFonts w:cs="v4.2.0"/>
              </w:rPr>
            </w:pPr>
          </w:p>
          <w:p w14:paraId="6815410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6CA1E2" w14:textId="77777777" w:rsidR="00F40E20" w:rsidRPr="001F23FC" w:rsidRDefault="00F40E20" w:rsidP="00F40E20">
            <w:pPr>
              <w:pStyle w:val="TAL"/>
              <w:rPr>
                <w:rFonts w:cs="v4.2.0"/>
              </w:rPr>
            </w:pPr>
            <w:r w:rsidRPr="001F23FC">
              <w:rPr>
                <w:rFonts w:cs="v4.2.0"/>
              </w:rPr>
              <w:t>TBD</w:t>
            </w:r>
          </w:p>
          <w:p w14:paraId="6C8B03A3" w14:textId="77777777" w:rsidR="00F40E20" w:rsidRPr="001F23FC" w:rsidRDefault="00F40E20" w:rsidP="00F40E20">
            <w:pPr>
              <w:pStyle w:val="TAL"/>
              <w:rPr>
                <w:rFonts w:cs="v4.2.0"/>
              </w:rPr>
            </w:pPr>
          </w:p>
          <w:p w14:paraId="2C176852" w14:textId="77777777" w:rsidR="00F40E20" w:rsidRPr="001F23FC" w:rsidRDefault="00F40E20" w:rsidP="00F40E20">
            <w:pPr>
              <w:pStyle w:val="TAL"/>
              <w:rPr>
                <w:rFonts w:cs="v4.2.0"/>
                <w:u w:val="single"/>
              </w:rPr>
            </w:pPr>
            <w:r w:rsidRPr="001F23FC">
              <w:rPr>
                <w:rFonts w:cs="v4.2.0"/>
                <w:u w:val="single"/>
              </w:rPr>
              <w:t>Intra-band non-contiguous, Inter-band CA</w:t>
            </w:r>
          </w:p>
          <w:p w14:paraId="1909DF0B" w14:textId="77777777" w:rsidR="00F40E20" w:rsidRPr="001F23FC" w:rsidRDefault="00F40E20" w:rsidP="00F40E20">
            <w:pPr>
              <w:pStyle w:val="TAL"/>
              <w:rPr>
                <w:u w:val="single"/>
              </w:rPr>
            </w:pPr>
            <w:r w:rsidRPr="001F23FC">
              <w:rPr>
                <w:rFonts w:cs="v4.2.0"/>
              </w:rPr>
              <w:t>TBD</w:t>
            </w:r>
          </w:p>
        </w:tc>
        <w:tc>
          <w:tcPr>
            <w:tcW w:w="3247" w:type="dxa"/>
          </w:tcPr>
          <w:p w14:paraId="2ABE66E3" w14:textId="77777777" w:rsidR="00F40E20" w:rsidRPr="001F23FC" w:rsidRDefault="00F40E20" w:rsidP="00F40E20">
            <w:pPr>
              <w:pStyle w:val="TAL"/>
              <w:rPr>
                <w:lang w:eastAsia="zh-TW"/>
              </w:rPr>
            </w:pPr>
          </w:p>
        </w:tc>
      </w:tr>
      <w:tr w:rsidR="00F40E20" w:rsidRPr="001F23FC" w14:paraId="5030DE48" w14:textId="77777777" w:rsidTr="009065DA">
        <w:trPr>
          <w:jc w:val="center"/>
        </w:trPr>
        <w:tc>
          <w:tcPr>
            <w:tcW w:w="2587" w:type="dxa"/>
          </w:tcPr>
          <w:p w14:paraId="2B12FBAE" w14:textId="77777777" w:rsidR="00F40E20" w:rsidRPr="001F23FC" w:rsidRDefault="00F40E20" w:rsidP="00F40E20">
            <w:pPr>
              <w:pStyle w:val="TAL"/>
              <w:rPr>
                <w:rFonts w:cs="v4.2.0"/>
              </w:rPr>
            </w:pPr>
            <w:r w:rsidRPr="001F23FC">
              <w:rPr>
                <w:rFonts w:cs="v4.2.0"/>
              </w:rPr>
              <w:t>6.5A.3.2.3 Spurious emission band UE co-existence for CA (4UL CA)</w:t>
            </w:r>
          </w:p>
        </w:tc>
        <w:tc>
          <w:tcPr>
            <w:tcW w:w="3875" w:type="dxa"/>
          </w:tcPr>
          <w:p w14:paraId="124E1E27" w14:textId="77777777" w:rsidR="00F40E20" w:rsidRPr="001F23FC" w:rsidRDefault="00F40E20" w:rsidP="00F40E20">
            <w:pPr>
              <w:pStyle w:val="TAL"/>
              <w:rPr>
                <w:rFonts w:cs="v4.2.0"/>
                <w:u w:val="single"/>
              </w:rPr>
            </w:pPr>
            <w:r w:rsidRPr="001F23FC">
              <w:rPr>
                <w:rFonts w:cs="v4.2.0"/>
                <w:u w:val="single"/>
              </w:rPr>
              <w:t>Intra-band contiguous CA</w:t>
            </w:r>
          </w:p>
          <w:p w14:paraId="59E76C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44C106" w14:textId="77777777" w:rsidR="00F40E20" w:rsidRPr="001F23FC" w:rsidRDefault="00F40E20" w:rsidP="00F40E20">
            <w:pPr>
              <w:pStyle w:val="TAL"/>
              <w:rPr>
                <w:rFonts w:cs="v4.2.0"/>
              </w:rPr>
            </w:pPr>
            <w:r w:rsidRPr="001F23FC">
              <w:rPr>
                <w:rFonts w:cs="v4.2.0"/>
              </w:rPr>
              <w:t>Same as 6.5.3.2</w:t>
            </w:r>
          </w:p>
          <w:p w14:paraId="4EADB588" w14:textId="77777777" w:rsidR="00F40E20" w:rsidRPr="001F23FC" w:rsidRDefault="00F40E20" w:rsidP="00F40E20">
            <w:pPr>
              <w:pStyle w:val="TAL"/>
              <w:rPr>
                <w:rFonts w:cs="v4.2.0"/>
              </w:rPr>
            </w:pPr>
          </w:p>
          <w:p w14:paraId="7919FEA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4ACA6B" w14:textId="77777777" w:rsidR="00F40E20" w:rsidRPr="001F23FC" w:rsidRDefault="00F40E20" w:rsidP="00F40E20">
            <w:pPr>
              <w:pStyle w:val="TAL"/>
              <w:rPr>
                <w:rFonts w:cs="v4.2.0"/>
              </w:rPr>
            </w:pPr>
            <w:r w:rsidRPr="001F23FC">
              <w:rPr>
                <w:rFonts w:cs="v4.2.0"/>
              </w:rPr>
              <w:t>TBD</w:t>
            </w:r>
          </w:p>
          <w:p w14:paraId="514459FD" w14:textId="77777777" w:rsidR="00F40E20" w:rsidRPr="001F23FC" w:rsidRDefault="00F40E20" w:rsidP="00F40E20">
            <w:pPr>
              <w:pStyle w:val="TAL"/>
              <w:rPr>
                <w:rFonts w:cs="v4.2.0"/>
              </w:rPr>
            </w:pPr>
          </w:p>
          <w:p w14:paraId="463D2723" w14:textId="77777777" w:rsidR="00F40E20" w:rsidRPr="001F23FC" w:rsidRDefault="00F40E20" w:rsidP="00F40E20">
            <w:pPr>
              <w:pStyle w:val="TAL"/>
              <w:rPr>
                <w:rFonts w:cs="v4.2.0"/>
                <w:u w:val="single"/>
              </w:rPr>
            </w:pPr>
            <w:r w:rsidRPr="001F23FC">
              <w:rPr>
                <w:rFonts w:cs="v4.2.0"/>
                <w:u w:val="single"/>
              </w:rPr>
              <w:t>Intra-band non-contiguous, Inter-band CA</w:t>
            </w:r>
          </w:p>
          <w:p w14:paraId="33133698" w14:textId="77777777" w:rsidR="00F40E20" w:rsidRPr="001F23FC" w:rsidRDefault="00F40E20" w:rsidP="00F40E20">
            <w:pPr>
              <w:pStyle w:val="TAL"/>
              <w:rPr>
                <w:u w:val="single"/>
              </w:rPr>
            </w:pPr>
            <w:r w:rsidRPr="001F23FC">
              <w:rPr>
                <w:rFonts w:cs="v4.2.0"/>
              </w:rPr>
              <w:t>TBD</w:t>
            </w:r>
          </w:p>
        </w:tc>
        <w:tc>
          <w:tcPr>
            <w:tcW w:w="3247" w:type="dxa"/>
          </w:tcPr>
          <w:p w14:paraId="032226A3" w14:textId="77777777" w:rsidR="00F40E20" w:rsidRPr="001F23FC" w:rsidRDefault="00F40E20" w:rsidP="00F40E20">
            <w:pPr>
              <w:pStyle w:val="TAL"/>
              <w:rPr>
                <w:lang w:eastAsia="zh-TW"/>
              </w:rPr>
            </w:pPr>
          </w:p>
        </w:tc>
      </w:tr>
      <w:tr w:rsidR="00F40E20" w:rsidRPr="001F23FC" w14:paraId="5BF68669" w14:textId="77777777" w:rsidTr="009065DA">
        <w:trPr>
          <w:jc w:val="center"/>
        </w:trPr>
        <w:tc>
          <w:tcPr>
            <w:tcW w:w="2587" w:type="dxa"/>
          </w:tcPr>
          <w:p w14:paraId="7DCC4A4B" w14:textId="77777777" w:rsidR="00F40E20" w:rsidRPr="001F23FC" w:rsidRDefault="00F40E20" w:rsidP="00F40E20">
            <w:pPr>
              <w:pStyle w:val="TAL"/>
              <w:rPr>
                <w:rFonts w:cs="v4.2.0"/>
              </w:rPr>
            </w:pPr>
            <w:r w:rsidRPr="001F23FC">
              <w:rPr>
                <w:rFonts w:cs="v4.2.0"/>
              </w:rPr>
              <w:t>6.5A.3.2.4 Spurious emission band UE co-existence for CA (5UL CA)</w:t>
            </w:r>
          </w:p>
        </w:tc>
        <w:tc>
          <w:tcPr>
            <w:tcW w:w="3875" w:type="dxa"/>
          </w:tcPr>
          <w:p w14:paraId="214B23CC" w14:textId="77777777" w:rsidR="00F40E20" w:rsidRPr="001F23FC" w:rsidRDefault="00F40E20" w:rsidP="00F40E20">
            <w:pPr>
              <w:pStyle w:val="TAL"/>
              <w:rPr>
                <w:u w:val="single"/>
                <w:lang w:eastAsia="zh-TW"/>
              </w:rPr>
            </w:pPr>
            <w:r w:rsidRPr="001F23FC">
              <w:rPr>
                <w:u w:val="single"/>
              </w:rPr>
              <w:t>Intra-band contiguous CA</w:t>
            </w:r>
          </w:p>
          <w:p w14:paraId="5AA90906" w14:textId="77777777" w:rsidR="00F40E20" w:rsidRPr="001F23FC" w:rsidRDefault="00F40E20" w:rsidP="00F40E20">
            <w:pPr>
              <w:pStyle w:val="TAL"/>
              <w:rPr>
                <w:rFonts w:cs="v4.2.0"/>
              </w:rPr>
            </w:pPr>
            <w:r w:rsidRPr="001F23FC">
              <w:rPr>
                <w:lang w:eastAsia="fr-FR"/>
              </w:rPr>
              <w:t>400 MHz &lt; aggregated BW ≤ TBD MHz</w:t>
            </w:r>
          </w:p>
          <w:p w14:paraId="21CC02B3" w14:textId="77777777" w:rsidR="00F40E20" w:rsidRPr="001F23FC" w:rsidRDefault="00F40E20" w:rsidP="00F40E20">
            <w:pPr>
              <w:pStyle w:val="TAL"/>
              <w:rPr>
                <w:rFonts w:cs="v4.2.0"/>
              </w:rPr>
            </w:pPr>
          </w:p>
          <w:p w14:paraId="2A904680" w14:textId="77777777" w:rsidR="00F40E20" w:rsidRPr="001F23FC" w:rsidRDefault="00F40E20" w:rsidP="00F40E20">
            <w:pPr>
              <w:pStyle w:val="TAL"/>
              <w:rPr>
                <w:u w:val="single"/>
              </w:rPr>
            </w:pPr>
            <w:r w:rsidRPr="001F23FC">
              <w:rPr>
                <w:rFonts w:cs="v4.2.0"/>
              </w:rPr>
              <w:t>Intra-band non-contiguous CA TBD</w:t>
            </w:r>
          </w:p>
        </w:tc>
        <w:tc>
          <w:tcPr>
            <w:tcW w:w="3247" w:type="dxa"/>
          </w:tcPr>
          <w:p w14:paraId="7BED5C30" w14:textId="77777777" w:rsidR="00F40E20" w:rsidRPr="001F23FC" w:rsidRDefault="00F40E20" w:rsidP="00F40E20">
            <w:pPr>
              <w:pStyle w:val="TAL"/>
              <w:rPr>
                <w:lang w:eastAsia="zh-TW"/>
              </w:rPr>
            </w:pPr>
            <w:r w:rsidRPr="001F23FC">
              <w:rPr>
                <w:lang w:eastAsia="zh-TW"/>
              </w:rPr>
              <w:t>TBD</w:t>
            </w:r>
          </w:p>
        </w:tc>
      </w:tr>
      <w:tr w:rsidR="00F40E20" w:rsidRPr="001F23FC" w14:paraId="2BEA11DA" w14:textId="77777777" w:rsidTr="009065DA">
        <w:trPr>
          <w:jc w:val="center"/>
        </w:trPr>
        <w:tc>
          <w:tcPr>
            <w:tcW w:w="2587" w:type="dxa"/>
          </w:tcPr>
          <w:p w14:paraId="1B8F566B" w14:textId="77777777" w:rsidR="00F40E20" w:rsidRPr="001F23FC" w:rsidRDefault="00F40E20" w:rsidP="00F40E20">
            <w:pPr>
              <w:pStyle w:val="TAL"/>
              <w:rPr>
                <w:rFonts w:cs="v4.2.0"/>
              </w:rPr>
            </w:pPr>
            <w:r w:rsidRPr="001F23FC">
              <w:rPr>
                <w:rFonts w:cs="v4.2.0"/>
              </w:rPr>
              <w:t>6.5A.3.2.5 Spurious emission band UE co-existence for CA (6UL CA)</w:t>
            </w:r>
          </w:p>
        </w:tc>
        <w:tc>
          <w:tcPr>
            <w:tcW w:w="3875" w:type="dxa"/>
          </w:tcPr>
          <w:p w14:paraId="64F30C67" w14:textId="77777777" w:rsidR="00F40E20" w:rsidRPr="001F23FC" w:rsidRDefault="00F40E20" w:rsidP="00F40E20">
            <w:pPr>
              <w:pStyle w:val="TAL"/>
              <w:rPr>
                <w:u w:val="single"/>
                <w:lang w:eastAsia="zh-TW"/>
              </w:rPr>
            </w:pPr>
            <w:r w:rsidRPr="001F23FC">
              <w:rPr>
                <w:u w:val="single"/>
              </w:rPr>
              <w:t>Intra-band contiguous CA</w:t>
            </w:r>
          </w:p>
          <w:p w14:paraId="5B2FBAD6" w14:textId="77777777" w:rsidR="00F40E20" w:rsidRPr="001F23FC" w:rsidRDefault="00F40E20" w:rsidP="00F40E20">
            <w:pPr>
              <w:pStyle w:val="TAL"/>
              <w:rPr>
                <w:rFonts w:cs="v4.2.0"/>
              </w:rPr>
            </w:pPr>
            <w:r w:rsidRPr="001F23FC">
              <w:rPr>
                <w:lang w:eastAsia="fr-FR"/>
              </w:rPr>
              <w:t>400 MHz &lt; aggregated BW ≤ TBD MHz</w:t>
            </w:r>
          </w:p>
          <w:p w14:paraId="511F8167" w14:textId="77777777" w:rsidR="00F40E20" w:rsidRPr="001F23FC" w:rsidRDefault="00F40E20" w:rsidP="00F40E20">
            <w:pPr>
              <w:pStyle w:val="TAL"/>
              <w:rPr>
                <w:rFonts w:cs="v4.2.0"/>
              </w:rPr>
            </w:pPr>
          </w:p>
          <w:p w14:paraId="40B42835" w14:textId="77777777" w:rsidR="00F40E20" w:rsidRPr="001F23FC" w:rsidRDefault="00F40E20" w:rsidP="00F40E20">
            <w:pPr>
              <w:pStyle w:val="TAL"/>
              <w:rPr>
                <w:u w:val="single"/>
              </w:rPr>
            </w:pPr>
            <w:r w:rsidRPr="001F23FC">
              <w:rPr>
                <w:rFonts w:cs="v4.2.0"/>
              </w:rPr>
              <w:t>Intra-band non-contiguous CA TBD</w:t>
            </w:r>
          </w:p>
        </w:tc>
        <w:tc>
          <w:tcPr>
            <w:tcW w:w="3247" w:type="dxa"/>
          </w:tcPr>
          <w:p w14:paraId="5A774049" w14:textId="77777777" w:rsidR="00F40E20" w:rsidRPr="001F23FC" w:rsidRDefault="00F40E20" w:rsidP="00F40E20">
            <w:pPr>
              <w:pStyle w:val="TAL"/>
              <w:rPr>
                <w:lang w:eastAsia="zh-TW"/>
              </w:rPr>
            </w:pPr>
            <w:r w:rsidRPr="001F23FC">
              <w:rPr>
                <w:lang w:eastAsia="zh-TW"/>
              </w:rPr>
              <w:t>TBD</w:t>
            </w:r>
          </w:p>
        </w:tc>
      </w:tr>
      <w:tr w:rsidR="00F40E20" w:rsidRPr="001F23FC" w14:paraId="6974F743" w14:textId="77777777" w:rsidTr="009065DA">
        <w:trPr>
          <w:jc w:val="center"/>
        </w:trPr>
        <w:tc>
          <w:tcPr>
            <w:tcW w:w="2587" w:type="dxa"/>
          </w:tcPr>
          <w:p w14:paraId="4DBBB029" w14:textId="77777777" w:rsidR="00F40E20" w:rsidRPr="001F23FC" w:rsidRDefault="00F40E20" w:rsidP="00F40E20">
            <w:pPr>
              <w:pStyle w:val="TAL"/>
              <w:rPr>
                <w:rFonts w:cs="v4.2.0"/>
              </w:rPr>
            </w:pPr>
            <w:r w:rsidRPr="001F23FC">
              <w:rPr>
                <w:rFonts w:cs="v4.2.0"/>
              </w:rPr>
              <w:t>6.5A.3.2.6 Spurious emission band UE co-existence for CA (7UL CA)</w:t>
            </w:r>
          </w:p>
        </w:tc>
        <w:tc>
          <w:tcPr>
            <w:tcW w:w="3875" w:type="dxa"/>
          </w:tcPr>
          <w:p w14:paraId="3461F82D" w14:textId="77777777" w:rsidR="00F40E20" w:rsidRPr="001F23FC" w:rsidRDefault="00F40E20" w:rsidP="00F40E20">
            <w:pPr>
              <w:pStyle w:val="TAL"/>
              <w:rPr>
                <w:u w:val="single"/>
                <w:lang w:eastAsia="zh-TW"/>
              </w:rPr>
            </w:pPr>
            <w:r w:rsidRPr="001F23FC">
              <w:rPr>
                <w:u w:val="single"/>
              </w:rPr>
              <w:t>Intra-band contiguous CA</w:t>
            </w:r>
          </w:p>
          <w:p w14:paraId="2D7AA3AD" w14:textId="77777777" w:rsidR="00F40E20" w:rsidRPr="001F23FC" w:rsidRDefault="00F40E20" w:rsidP="00F40E20">
            <w:pPr>
              <w:pStyle w:val="TAL"/>
              <w:rPr>
                <w:rFonts w:cs="v4.2.0"/>
              </w:rPr>
            </w:pPr>
            <w:r w:rsidRPr="001F23FC">
              <w:rPr>
                <w:lang w:eastAsia="fr-FR"/>
              </w:rPr>
              <w:t>400 MHz &lt; aggregated BW ≤ TBD MHz</w:t>
            </w:r>
          </w:p>
          <w:p w14:paraId="54E5E8B5" w14:textId="77777777" w:rsidR="00F40E20" w:rsidRPr="001F23FC" w:rsidRDefault="00F40E20" w:rsidP="00F40E20">
            <w:pPr>
              <w:pStyle w:val="TAL"/>
              <w:rPr>
                <w:rFonts w:cs="v4.2.0"/>
              </w:rPr>
            </w:pPr>
          </w:p>
          <w:p w14:paraId="131D3ED3" w14:textId="77777777" w:rsidR="00F40E20" w:rsidRPr="001F23FC" w:rsidRDefault="00F40E20" w:rsidP="00F40E20">
            <w:pPr>
              <w:pStyle w:val="TAL"/>
              <w:rPr>
                <w:u w:val="single"/>
              </w:rPr>
            </w:pPr>
            <w:r w:rsidRPr="001F23FC">
              <w:rPr>
                <w:rFonts w:cs="v4.2.0"/>
              </w:rPr>
              <w:t>Intra-band non-contiguous CA TBD</w:t>
            </w:r>
          </w:p>
        </w:tc>
        <w:tc>
          <w:tcPr>
            <w:tcW w:w="3247" w:type="dxa"/>
          </w:tcPr>
          <w:p w14:paraId="63FFDAAC" w14:textId="77777777" w:rsidR="00F40E20" w:rsidRPr="001F23FC" w:rsidRDefault="00F40E20" w:rsidP="00F40E20">
            <w:pPr>
              <w:pStyle w:val="TAL"/>
              <w:rPr>
                <w:lang w:eastAsia="zh-TW"/>
              </w:rPr>
            </w:pPr>
            <w:r w:rsidRPr="001F23FC">
              <w:rPr>
                <w:lang w:eastAsia="zh-TW"/>
              </w:rPr>
              <w:t>TBD</w:t>
            </w:r>
          </w:p>
        </w:tc>
      </w:tr>
      <w:tr w:rsidR="00F40E20" w:rsidRPr="001F23FC" w14:paraId="0F1D0E4F" w14:textId="77777777" w:rsidTr="009065DA">
        <w:trPr>
          <w:jc w:val="center"/>
        </w:trPr>
        <w:tc>
          <w:tcPr>
            <w:tcW w:w="2587" w:type="dxa"/>
          </w:tcPr>
          <w:p w14:paraId="473EAC11" w14:textId="77777777" w:rsidR="00F40E20" w:rsidRPr="001F23FC" w:rsidRDefault="00F40E20" w:rsidP="00F40E20">
            <w:pPr>
              <w:pStyle w:val="TAL"/>
              <w:rPr>
                <w:rFonts w:cs="v4.2.0"/>
              </w:rPr>
            </w:pPr>
            <w:r w:rsidRPr="001F23FC">
              <w:rPr>
                <w:rFonts w:cs="v4.2.0"/>
              </w:rPr>
              <w:t>6.5A.3.2.7 Spurious emission band UE co-existence for CA (8UL CA)</w:t>
            </w:r>
          </w:p>
        </w:tc>
        <w:tc>
          <w:tcPr>
            <w:tcW w:w="3875" w:type="dxa"/>
          </w:tcPr>
          <w:p w14:paraId="4A5BE323" w14:textId="77777777" w:rsidR="00F40E20" w:rsidRPr="001F23FC" w:rsidRDefault="00F40E20" w:rsidP="00F40E20">
            <w:pPr>
              <w:pStyle w:val="TAL"/>
              <w:rPr>
                <w:u w:val="single"/>
                <w:lang w:eastAsia="zh-TW"/>
              </w:rPr>
            </w:pPr>
            <w:r w:rsidRPr="001F23FC">
              <w:rPr>
                <w:u w:val="single"/>
              </w:rPr>
              <w:t>Intra-band contiguous CA</w:t>
            </w:r>
          </w:p>
          <w:p w14:paraId="4225A32F" w14:textId="77777777" w:rsidR="00F40E20" w:rsidRPr="001F23FC" w:rsidRDefault="00F40E20" w:rsidP="00F40E20">
            <w:pPr>
              <w:pStyle w:val="TAL"/>
              <w:rPr>
                <w:rFonts w:cs="v4.2.0"/>
              </w:rPr>
            </w:pPr>
            <w:r w:rsidRPr="001F23FC">
              <w:rPr>
                <w:lang w:eastAsia="fr-FR"/>
              </w:rPr>
              <w:t>400 MHz &lt; aggregated BW ≤ TBD MHz</w:t>
            </w:r>
          </w:p>
          <w:p w14:paraId="38F22A60" w14:textId="77777777" w:rsidR="00F40E20" w:rsidRPr="001F23FC" w:rsidRDefault="00F40E20" w:rsidP="00F40E20">
            <w:pPr>
              <w:pStyle w:val="TAL"/>
              <w:rPr>
                <w:rFonts w:cs="v4.2.0"/>
              </w:rPr>
            </w:pPr>
          </w:p>
          <w:p w14:paraId="3D5078B8" w14:textId="77777777" w:rsidR="00F40E20" w:rsidRPr="001F23FC" w:rsidRDefault="00F40E20" w:rsidP="00F40E20">
            <w:pPr>
              <w:pStyle w:val="TAL"/>
              <w:rPr>
                <w:u w:val="single"/>
              </w:rPr>
            </w:pPr>
            <w:r w:rsidRPr="001F23FC">
              <w:rPr>
                <w:rFonts w:cs="v4.2.0"/>
              </w:rPr>
              <w:t>Intra-band non-contiguous CA TBD</w:t>
            </w:r>
          </w:p>
        </w:tc>
        <w:tc>
          <w:tcPr>
            <w:tcW w:w="3247" w:type="dxa"/>
          </w:tcPr>
          <w:p w14:paraId="53340E7F" w14:textId="77777777" w:rsidR="00F40E20" w:rsidRPr="001F23FC" w:rsidRDefault="00F40E20" w:rsidP="00F40E20">
            <w:pPr>
              <w:pStyle w:val="TAL"/>
              <w:rPr>
                <w:lang w:eastAsia="zh-TW"/>
              </w:rPr>
            </w:pPr>
            <w:r w:rsidRPr="001F23FC">
              <w:rPr>
                <w:lang w:eastAsia="zh-TW"/>
              </w:rPr>
              <w:t>TBD</w:t>
            </w:r>
          </w:p>
        </w:tc>
      </w:tr>
      <w:tr w:rsidR="00F40E20" w:rsidRPr="001F23FC" w14:paraId="469DD992" w14:textId="77777777" w:rsidTr="009065DA">
        <w:trPr>
          <w:jc w:val="center"/>
        </w:trPr>
        <w:tc>
          <w:tcPr>
            <w:tcW w:w="2587" w:type="dxa"/>
          </w:tcPr>
          <w:p w14:paraId="68BA9CF3" w14:textId="77777777" w:rsidR="00F40E20" w:rsidRPr="001F23FC" w:rsidRDefault="00F40E20" w:rsidP="00F40E20">
            <w:pPr>
              <w:pStyle w:val="TAL"/>
              <w:rPr>
                <w:rFonts w:cs="v4.2.0"/>
              </w:rPr>
            </w:pPr>
            <w:r w:rsidRPr="001F23FC">
              <w:rPr>
                <w:rFonts w:cs="v4.2.0"/>
              </w:rPr>
              <w:t>6.5A.3.3.1 Additional spurious emissions for CA (2UL CA)</w:t>
            </w:r>
          </w:p>
        </w:tc>
        <w:tc>
          <w:tcPr>
            <w:tcW w:w="3875" w:type="dxa"/>
          </w:tcPr>
          <w:p w14:paraId="5A241594" w14:textId="77777777" w:rsidR="00F40E20" w:rsidRPr="001F23FC" w:rsidRDefault="00F40E20" w:rsidP="00F40E20">
            <w:pPr>
              <w:pStyle w:val="TAL"/>
              <w:rPr>
                <w:rFonts w:cs="v4.2.0"/>
                <w:u w:val="single"/>
              </w:rPr>
            </w:pPr>
            <w:r w:rsidRPr="001F23FC">
              <w:rPr>
                <w:rFonts w:cs="v4.2.0"/>
                <w:u w:val="single"/>
              </w:rPr>
              <w:t>Intra-band contiguous CA</w:t>
            </w:r>
          </w:p>
          <w:p w14:paraId="355CBFE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3B0BC3" w14:textId="77777777" w:rsidR="00F40E20" w:rsidRPr="001F23FC" w:rsidRDefault="00F40E20" w:rsidP="00F40E20">
            <w:pPr>
              <w:pStyle w:val="TAL"/>
              <w:rPr>
                <w:rFonts w:cs="v4.2.0"/>
              </w:rPr>
            </w:pPr>
            <w:r w:rsidRPr="001F23FC">
              <w:rPr>
                <w:rFonts w:cs="v4.2.0"/>
              </w:rPr>
              <w:t>Same as 6.5.3.3</w:t>
            </w:r>
          </w:p>
          <w:p w14:paraId="6E3F0191" w14:textId="77777777" w:rsidR="00F40E20" w:rsidRPr="001F23FC" w:rsidRDefault="00F40E20" w:rsidP="00F40E20">
            <w:pPr>
              <w:pStyle w:val="TAL"/>
              <w:rPr>
                <w:rFonts w:cs="v4.2.0"/>
              </w:rPr>
            </w:pPr>
          </w:p>
          <w:p w14:paraId="022C0DB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15F612" w14:textId="77777777" w:rsidR="00F40E20" w:rsidRPr="001F23FC" w:rsidRDefault="00F40E20" w:rsidP="00F40E20">
            <w:pPr>
              <w:pStyle w:val="TAL"/>
              <w:rPr>
                <w:rFonts w:cs="v4.2.0"/>
              </w:rPr>
            </w:pPr>
            <w:r w:rsidRPr="001F23FC">
              <w:rPr>
                <w:rFonts w:cs="v4.2.0"/>
              </w:rPr>
              <w:t>TBD</w:t>
            </w:r>
          </w:p>
          <w:p w14:paraId="388E0847" w14:textId="77777777" w:rsidR="00F40E20" w:rsidRPr="001F23FC" w:rsidRDefault="00F40E20" w:rsidP="00F40E20">
            <w:pPr>
              <w:pStyle w:val="TAL"/>
              <w:rPr>
                <w:rFonts w:cs="v4.2.0"/>
              </w:rPr>
            </w:pPr>
          </w:p>
          <w:p w14:paraId="3BE06063" w14:textId="77777777" w:rsidR="00F40E20" w:rsidRPr="001F23FC" w:rsidRDefault="00F40E20" w:rsidP="00F40E20">
            <w:pPr>
              <w:pStyle w:val="TAL"/>
              <w:rPr>
                <w:rFonts w:cs="v4.2.0"/>
                <w:u w:val="single"/>
              </w:rPr>
            </w:pPr>
            <w:r w:rsidRPr="001F23FC">
              <w:rPr>
                <w:rFonts w:cs="v4.2.0"/>
                <w:u w:val="single"/>
              </w:rPr>
              <w:t>Intra-band non-contiguous, Inter-band CA</w:t>
            </w:r>
          </w:p>
          <w:p w14:paraId="29DE9294" w14:textId="77777777" w:rsidR="00F40E20" w:rsidRPr="001F23FC" w:rsidRDefault="00F40E20" w:rsidP="00F40E20">
            <w:pPr>
              <w:pStyle w:val="TAL"/>
              <w:rPr>
                <w:u w:val="single"/>
              </w:rPr>
            </w:pPr>
            <w:r w:rsidRPr="001F23FC">
              <w:rPr>
                <w:rFonts w:cs="v4.2.0"/>
              </w:rPr>
              <w:t>TBD</w:t>
            </w:r>
          </w:p>
        </w:tc>
        <w:tc>
          <w:tcPr>
            <w:tcW w:w="3247" w:type="dxa"/>
          </w:tcPr>
          <w:p w14:paraId="5AA9FEB9" w14:textId="77777777" w:rsidR="00F40E20" w:rsidRPr="001F23FC" w:rsidRDefault="00F40E20" w:rsidP="00F40E20">
            <w:pPr>
              <w:pStyle w:val="TAL"/>
              <w:rPr>
                <w:lang w:eastAsia="zh-TW"/>
              </w:rPr>
            </w:pPr>
          </w:p>
        </w:tc>
      </w:tr>
      <w:tr w:rsidR="00F40E20" w:rsidRPr="001F23FC" w14:paraId="33217992" w14:textId="77777777" w:rsidTr="009065DA">
        <w:trPr>
          <w:jc w:val="center"/>
        </w:trPr>
        <w:tc>
          <w:tcPr>
            <w:tcW w:w="2587" w:type="dxa"/>
          </w:tcPr>
          <w:p w14:paraId="30B09221" w14:textId="77777777" w:rsidR="00F40E20" w:rsidRPr="001F23FC" w:rsidRDefault="00F40E20" w:rsidP="00F40E20">
            <w:pPr>
              <w:pStyle w:val="TAL"/>
              <w:rPr>
                <w:rFonts w:cs="v4.2.0"/>
              </w:rPr>
            </w:pPr>
            <w:r w:rsidRPr="001F23FC">
              <w:rPr>
                <w:rFonts w:cs="v4.2.0"/>
              </w:rPr>
              <w:t>6.5A.3.3.2 Additional spurious emissions for CA (3UL CA)</w:t>
            </w:r>
          </w:p>
        </w:tc>
        <w:tc>
          <w:tcPr>
            <w:tcW w:w="3875" w:type="dxa"/>
          </w:tcPr>
          <w:p w14:paraId="00E2B889" w14:textId="77777777" w:rsidR="00F40E20" w:rsidRPr="001F23FC" w:rsidRDefault="00F40E20" w:rsidP="00F40E20">
            <w:pPr>
              <w:pStyle w:val="TAL"/>
              <w:rPr>
                <w:rFonts w:cs="v4.2.0"/>
                <w:u w:val="single"/>
              </w:rPr>
            </w:pPr>
            <w:r w:rsidRPr="001F23FC">
              <w:rPr>
                <w:rFonts w:cs="v4.2.0"/>
                <w:u w:val="single"/>
              </w:rPr>
              <w:t>Intra-band contiguous CA</w:t>
            </w:r>
          </w:p>
          <w:p w14:paraId="14CE0A4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F6C3914" w14:textId="77777777" w:rsidR="00F40E20" w:rsidRPr="001F23FC" w:rsidRDefault="00F40E20" w:rsidP="00F40E20">
            <w:pPr>
              <w:pStyle w:val="TAL"/>
              <w:rPr>
                <w:rFonts w:cs="v4.2.0"/>
              </w:rPr>
            </w:pPr>
            <w:r w:rsidRPr="001F23FC">
              <w:rPr>
                <w:rFonts w:cs="v4.2.0"/>
              </w:rPr>
              <w:t>Same as 6.5.3.3</w:t>
            </w:r>
          </w:p>
          <w:p w14:paraId="35D694F6" w14:textId="77777777" w:rsidR="00F40E20" w:rsidRPr="001F23FC" w:rsidRDefault="00F40E20" w:rsidP="00F40E20">
            <w:pPr>
              <w:pStyle w:val="TAL"/>
              <w:rPr>
                <w:rFonts w:cs="v4.2.0"/>
              </w:rPr>
            </w:pPr>
          </w:p>
          <w:p w14:paraId="041D77B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855800" w14:textId="77777777" w:rsidR="00F40E20" w:rsidRPr="001F23FC" w:rsidRDefault="00F40E20" w:rsidP="00F40E20">
            <w:pPr>
              <w:pStyle w:val="TAL"/>
              <w:rPr>
                <w:rFonts w:cs="v4.2.0"/>
              </w:rPr>
            </w:pPr>
            <w:r w:rsidRPr="001F23FC">
              <w:rPr>
                <w:rFonts w:cs="v4.2.0"/>
              </w:rPr>
              <w:t>TBD</w:t>
            </w:r>
          </w:p>
          <w:p w14:paraId="0B8DF9A1" w14:textId="77777777" w:rsidR="00F40E20" w:rsidRPr="001F23FC" w:rsidRDefault="00F40E20" w:rsidP="00F40E20">
            <w:pPr>
              <w:pStyle w:val="TAL"/>
              <w:rPr>
                <w:rFonts w:cs="v4.2.0"/>
              </w:rPr>
            </w:pPr>
          </w:p>
          <w:p w14:paraId="60AE5241" w14:textId="77777777" w:rsidR="00F40E20" w:rsidRPr="001F23FC" w:rsidRDefault="00F40E20" w:rsidP="00F40E20">
            <w:pPr>
              <w:pStyle w:val="TAL"/>
              <w:rPr>
                <w:rFonts w:cs="v4.2.0"/>
                <w:u w:val="single"/>
              </w:rPr>
            </w:pPr>
            <w:r w:rsidRPr="001F23FC">
              <w:rPr>
                <w:rFonts w:cs="v4.2.0"/>
                <w:u w:val="single"/>
              </w:rPr>
              <w:t>Intra-band non-contiguous, Inter-band CA</w:t>
            </w:r>
          </w:p>
          <w:p w14:paraId="1A966D5E" w14:textId="77777777" w:rsidR="00F40E20" w:rsidRPr="001F23FC" w:rsidRDefault="00F40E20" w:rsidP="00F40E20">
            <w:pPr>
              <w:pStyle w:val="TAL"/>
              <w:rPr>
                <w:u w:val="single"/>
              </w:rPr>
            </w:pPr>
            <w:r w:rsidRPr="001F23FC">
              <w:rPr>
                <w:rFonts w:cs="v4.2.0"/>
              </w:rPr>
              <w:t>TBD</w:t>
            </w:r>
          </w:p>
        </w:tc>
        <w:tc>
          <w:tcPr>
            <w:tcW w:w="3247" w:type="dxa"/>
          </w:tcPr>
          <w:p w14:paraId="17EE7C41" w14:textId="77777777" w:rsidR="00F40E20" w:rsidRPr="001F23FC" w:rsidRDefault="00F40E20" w:rsidP="00F40E20">
            <w:pPr>
              <w:pStyle w:val="TAL"/>
              <w:rPr>
                <w:lang w:eastAsia="zh-TW"/>
              </w:rPr>
            </w:pPr>
          </w:p>
        </w:tc>
      </w:tr>
      <w:tr w:rsidR="00F40E20" w:rsidRPr="001F23FC" w14:paraId="6B35A831" w14:textId="77777777" w:rsidTr="009065DA">
        <w:trPr>
          <w:jc w:val="center"/>
        </w:trPr>
        <w:tc>
          <w:tcPr>
            <w:tcW w:w="2587" w:type="dxa"/>
          </w:tcPr>
          <w:p w14:paraId="2641931C" w14:textId="77777777" w:rsidR="00F40E20" w:rsidRPr="001F23FC" w:rsidRDefault="00F40E20" w:rsidP="00F40E20">
            <w:pPr>
              <w:pStyle w:val="TAL"/>
              <w:rPr>
                <w:rFonts w:cs="v4.2.0"/>
              </w:rPr>
            </w:pPr>
            <w:r w:rsidRPr="001F23FC">
              <w:rPr>
                <w:rFonts w:cs="v4.2.0"/>
              </w:rPr>
              <w:t>6.5A.3.3.3 Additional spurious emissions for CA (4UL CA)</w:t>
            </w:r>
          </w:p>
        </w:tc>
        <w:tc>
          <w:tcPr>
            <w:tcW w:w="3875" w:type="dxa"/>
          </w:tcPr>
          <w:p w14:paraId="3CB54E12" w14:textId="77777777" w:rsidR="00F40E20" w:rsidRPr="001F23FC" w:rsidRDefault="00F40E20" w:rsidP="00F40E20">
            <w:pPr>
              <w:pStyle w:val="TAL"/>
              <w:rPr>
                <w:rFonts w:cs="v4.2.0"/>
                <w:u w:val="single"/>
              </w:rPr>
            </w:pPr>
            <w:r w:rsidRPr="001F23FC">
              <w:rPr>
                <w:rFonts w:cs="v4.2.0"/>
                <w:u w:val="single"/>
              </w:rPr>
              <w:t>Intra-band contiguous CA</w:t>
            </w:r>
          </w:p>
          <w:p w14:paraId="1280EB8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6D82521" w14:textId="77777777" w:rsidR="00F40E20" w:rsidRPr="001F23FC" w:rsidRDefault="00F40E20" w:rsidP="00F40E20">
            <w:pPr>
              <w:pStyle w:val="TAL"/>
              <w:rPr>
                <w:rFonts w:cs="v4.2.0"/>
              </w:rPr>
            </w:pPr>
            <w:r w:rsidRPr="001F23FC">
              <w:rPr>
                <w:rFonts w:cs="v4.2.0"/>
              </w:rPr>
              <w:t>Same as 6.5.3.3</w:t>
            </w:r>
          </w:p>
          <w:p w14:paraId="5D155EB2" w14:textId="77777777" w:rsidR="00F40E20" w:rsidRPr="001F23FC" w:rsidRDefault="00F40E20" w:rsidP="00F40E20">
            <w:pPr>
              <w:pStyle w:val="TAL"/>
              <w:rPr>
                <w:rFonts w:cs="v4.2.0"/>
              </w:rPr>
            </w:pPr>
          </w:p>
          <w:p w14:paraId="17DEA84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3EBA9C7" w14:textId="77777777" w:rsidR="00F40E20" w:rsidRPr="001F23FC" w:rsidRDefault="00F40E20" w:rsidP="00F40E20">
            <w:pPr>
              <w:pStyle w:val="TAL"/>
              <w:rPr>
                <w:rFonts w:cs="v4.2.0"/>
              </w:rPr>
            </w:pPr>
            <w:r w:rsidRPr="001F23FC">
              <w:rPr>
                <w:rFonts w:cs="v4.2.0"/>
              </w:rPr>
              <w:t>TBD</w:t>
            </w:r>
          </w:p>
          <w:p w14:paraId="12DD1149" w14:textId="77777777" w:rsidR="00F40E20" w:rsidRPr="001F23FC" w:rsidRDefault="00F40E20" w:rsidP="00F40E20">
            <w:pPr>
              <w:pStyle w:val="TAL"/>
              <w:rPr>
                <w:rFonts w:cs="v4.2.0"/>
              </w:rPr>
            </w:pPr>
          </w:p>
          <w:p w14:paraId="45ECD6C4" w14:textId="77777777" w:rsidR="00F40E20" w:rsidRPr="001F23FC" w:rsidRDefault="00F40E20" w:rsidP="00F40E20">
            <w:pPr>
              <w:pStyle w:val="TAL"/>
              <w:rPr>
                <w:rFonts w:cs="v4.2.0"/>
                <w:u w:val="single"/>
              </w:rPr>
            </w:pPr>
            <w:r w:rsidRPr="001F23FC">
              <w:rPr>
                <w:rFonts w:cs="v4.2.0"/>
                <w:u w:val="single"/>
              </w:rPr>
              <w:t>Intra-band non-contiguous, Inter-band CA</w:t>
            </w:r>
          </w:p>
          <w:p w14:paraId="29F7EE5A" w14:textId="77777777" w:rsidR="00F40E20" w:rsidRPr="001F23FC" w:rsidRDefault="00F40E20" w:rsidP="00F40E20">
            <w:pPr>
              <w:pStyle w:val="TAL"/>
              <w:rPr>
                <w:u w:val="single"/>
              </w:rPr>
            </w:pPr>
            <w:r w:rsidRPr="001F23FC">
              <w:rPr>
                <w:rFonts w:cs="v4.2.0"/>
              </w:rPr>
              <w:t>TBD</w:t>
            </w:r>
          </w:p>
        </w:tc>
        <w:tc>
          <w:tcPr>
            <w:tcW w:w="3247" w:type="dxa"/>
          </w:tcPr>
          <w:p w14:paraId="277FC1AC" w14:textId="77777777" w:rsidR="00F40E20" w:rsidRPr="001F23FC" w:rsidRDefault="00F40E20" w:rsidP="00F40E20">
            <w:pPr>
              <w:pStyle w:val="TAL"/>
              <w:rPr>
                <w:lang w:eastAsia="zh-TW"/>
              </w:rPr>
            </w:pPr>
          </w:p>
        </w:tc>
      </w:tr>
      <w:tr w:rsidR="00F40E20" w:rsidRPr="001F23FC" w14:paraId="0000D5E7" w14:textId="77777777" w:rsidTr="009065DA">
        <w:trPr>
          <w:jc w:val="center"/>
        </w:trPr>
        <w:tc>
          <w:tcPr>
            <w:tcW w:w="2587" w:type="dxa"/>
          </w:tcPr>
          <w:p w14:paraId="04824F4C" w14:textId="77777777" w:rsidR="00F40E20" w:rsidRPr="001F23FC" w:rsidRDefault="00F40E20" w:rsidP="00F40E20">
            <w:pPr>
              <w:pStyle w:val="TAL"/>
              <w:rPr>
                <w:rFonts w:cs="v4.2.0"/>
              </w:rPr>
            </w:pPr>
            <w:r w:rsidRPr="001F23FC">
              <w:rPr>
                <w:rFonts w:cs="v4.2.0"/>
              </w:rPr>
              <w:t>6.5A.3.3.4 Additional spurious emissions for CA (5UL CA)</w:t>
            </w:r>
          </w:p>
        </w:tc>
        <w:tc>
          <w:tcPr>
            <w:tcW w:w="3875" w:type="dxa"/>
          </w:tcPr>
          <w:p w14:paraId="1628D4E1" w14:textId="77777777" w:rsidR="00F40E20" w:rsidRPr="001F23FC" w:rsidRDefault="00F40E20" w:rsidP="00F40E20">
            <w:pPr>
              <w:pStyle w:val="TAL"/>
              <w:rPr>
                <w:u w:val="single"/>
                <w:lang w:eastAsia="zh-TW"/>
              </w:rPr>
            </w:pPr>
            <w:r w:rsidRPr="001F23FC">
              <w:rPr>
                <w:u w:val="single"/>
              </w:rPr>
              <w:t>Intra-band contiguous CA</w:t>
            </w:r>
          </w:p>
          <w:p w14:paraId="377B6D0B" w14:textId="77777777" w:rsidR="00F40E20" w:rsidRPr="001F23FC" w:rsidRDefault="00F40E20" w:rsidP="00F40E20">
            <w:pPr>
              <w:pStyle w:val="TAL"/>
              <w:rPr>
                <w:rFonts w:cs="v4.2.0"/>
              </w:rPr>
            </w:pPr>
            <w:r w:rsidRPr="001F23FC">
              <w:rPr>
                <w:lang w:eastAsia="fr-FR"/>
              </w:rPr>
              <w:t>400 MHz &lt; aggregated BW ≤ TBD MHz</w:t>
            </w:r>
          </w:p>
          <w:p w14:paraId="15130668" w14:textId="77777777" w:rsidR="00F40E20" w:rsidRPr="001F23FC" w:rsidRDefault="00F40E20" w:rsidP="00F40E20">
            <w:pPr>
              <w:pStyle w:val="TAL"/>
              <w:rPr>
                <w:rFonts w:cs="v4.2.0"/>
              </w:rPr>
            </w:pPr>
          </w:p>
          <w:p w14:paraId="15E97B3B" w14:textId="77777777" w:rsidR="00F40E20" w:rsidRPr="001F23FC" w:rsidRDefault="00F40E20" w:rsidP="00F40E20">
            <w:pPr>
              <w:pStyle w:val="TAL"/>
              <w:rPr>
                <w:u w:val="single"/>
              </w:rPr>
            </w:pPr>
            <w:r w:rsidRPr="001F23FC">
              <w:rPr>
                <w:rFonts w:cs="v4.2.0"/>
              </w:rPr>
              <w:t>Intra-band non-contiguous CA TBD</w:t>
            </w:r>
          </w:p>
        </w:tc>
        <w:tc>
          <w:tcPr>
            <w:tcW w:w="3247" w:type="dxa"/>
          </w:tcPr>
          <w:p w14:paraId="392949CB" w14:textId="77777777" w:rsidR="00F40E20" w:rsidRPr="001F23FC" w:rsidRDefault="00F40E20" w:rsidP="00F40E20">
            <w:pPr>
              <w:pStyle w:val="TAL"/>
              <w:rPr>
                <w:lang w:eastAsia="zh-TW"/>
              </w:rPr>
            </w:pPr>
            <w:r w:rsidRPr="001F23FC">
              <w:rPr>
                <w:lang w:eastAsia="zh-TW"/>
              </w:rPr>
              <w:t>TBD</w:t>
            </w:r>
          </w:p>
        </w:tc>
      </w:tr>
      <w:tr w:rsidR="00F40E20" w:rsidRPr="001F23FC" w14:paraId="735EE0FE" w14:textId="77777777" w:rsidTr="009065DA">
        <w:trPr>
          <w:jc w:val="center"/>
        </w:trPr>
        <w:tc>
          <w:tcPr>
            <w:tcW w:w="2587" w:type="dxa"/>
          </w:tcPr>
          <w:p w14:paraId="3B1ABAA3" w14:textId="77777777" w:rsidR="00F40E20" w:rsidRPr="001F23FC" w:rsidRDefault="00F40E20" w:rsidP="00F40E20">
            <w:pPr>
              <w:pStyle w:val="TAL"/>
              <w:rPr>
                <w:rFonts w:cs="v4.2.0"/>
              </w:rPr>
            </w:pPr>
            <w:r w:rsidRPr="001F23FC">
              <w:rPr>
                <w:rFonts w:cs="v4.2.0"/>
              </w:rPr>
              <w:t>6.5A.3.3.5 Additional spurious emissions for CA (6UL CA)</w:t>
            </w:r>
          </w:p>
        </w:tc>
        <w:tc>
          <w:tcPr>
            <w:tcW w:w="3875" w:type="dxa"/>
          </w:tcPr>
          <w:p w14:paraId="0B76D024" w14:textId="77777777" w:rsidR="00F40E20" w:rsidRPr="001F23FC" w:rsidRDefault="00F40E20" w:rsidP="00F40E20">
            <w:pPr>
              <w:pStyle w:val="TAL"/>
              <w:rPr>
                <w:u w:val="single"/>
                <w:lang w:eastAsia="zh-TW"/>
              </w:rPr>
            </w:pPr>
            <w:r w:rsidRPr="001F23FC">
              <w:rPr>
                <w:u w:val="single"/>
              </w:rPr>
              <w:t>Intra-band contiguous CA</w:t>
            </w:r>
          </w:p>
          <w:p w14:paraId="681BBCEF" w14:textId="77777777" w:rsidR="00F40E20" w:rsidRPr="001F23FC" w:rsidRDefault="00F40E20" w:rsidP="00F40E20">
            <w:pPr>
              <w:pStyle w:val="TAL"/>
              <w:rPr>
                <w:rFonts w:cs="v4.2.0"/>
              </w:rPr>
            </w:pPr>
            <w:r w:rsidRPr="001F23FC">
              <w:rPr>
                <w:lang w:eastAsia="fr-FR"/>
              </w:rPr>
              <w:t>400 MHz &lt; aggregated BW ≤ TBD MHz</w:t>
            </w:r>
          </w:p>
          <w:p w14:paraId="0B2BFE16" w14:textId="77777777" w:rsidR="00F40E20" w:rsidRPr="001F23FC" w:rsidRDefault="00F40E20" w:rsidP="00F40E20">
            <w:pPr>
              <w:pStyle w:val="TAL"/>
              <w:rPr>
                <w:rFonts w:cs="v4.2.0"/>
              </w:rPr>
            </w:pPr>
          </w:p>
          <w:p w14:paraId="31BF3CA1" w14:textId="77777777" w:rsidR="00F40E20" w:rsidRPr="001F23FC" w:rsidRDefault="00F40E20" w:rsidP="00F40E20">
            <w:pPr>
              <w:pStyle w:val="TAL"/>
              <w:rPr>
                <w:u w:val="single"/>
              </w:rPr>
            </w:pPr>
            <w:r w:rsidRPr="001F23FC">
              <w:rPr>
                <w:rFonts w:cs="v4.2.0"/>
              </w:rPr>
              <w:t>Intra-band non-contiguous CA TBD</w:t>
            </w:r>
          </w:p>
        </w:tc>
        <w:tc>
          <w:tcPr>
            <w:tcW w:w="3247" w:type="dxa"/>
          </w:tcPr>
          <w:p w14:paraId="1085AD87" w14:textId="77777777" w:rsidR="00F40E20" w:rsidRPr="001F23FC" w:rsidRDefault="00F40E20" w:rsidP="00F40E20">
            <w:pPr>
              <w:pStyle w:val="TAL"/>
              <w:rPr>
                <w:lang w:eastAsia="zh-TW"/>
              </w:rPr>
            </w:pPr>
            <w:r w:rsidRPr="001F23FC">
              <w:rPr>
                <w:lang w:eastAsia="zh-TW"/>
              </w:rPr>
              <w:t>TBD</w:t>
            </w:r>
          </w:p>
        </w:tc>
      </w:tr>
      <w:tr w:rsidR="00F40E20" w:rsidRPr="001F23FC" w14:paraId="6166C5FB" w14:textId="77777777" w:rsidTr="009065DA">
        <w:trPr>
          <w:jc w:val="center"/>
        </w:trPr>
        <w:tc>
          <w:tcPr>
            <w:tcW w:w="2587" w:type="dxa"/>
          </w:tcPr>
          <w:p w14:paraId="19EA5F05" w14:textId="77777777" w:rsidR="00F40E20" w:rsidRPr="001F23FC" w:rsidRDefault="00F40E20" w:rsidP="00F40E20">
            <w:pPr>
              <w:pStyle w:val="TAL"/>
              <w:rPr>
                <w:rFonts w:cs="v4.2.0"/>
              </w:rPr>
            </w:pPr>
            <w:r w:rsidRPr="001F23FC">
              <w:rPr>
                <w:rFonts w:cs="v4.2.0"/>
              </w:rPr>
              <w:t>6.5A.3.3.6 Additional spurious emissions for CA (7UL CA)</w:t>
            </w:r>
          </w:p>
        </w:tc>
        <w:tc>
          <w:tcPr>
            <w:tcW w:w="3875" w:type="dxa"/>
          </w:tcPr>
          <w:p w14:paraId="4F4C0846" w14:textId="77777777" w:rsidR="00F40E20" w:rsidRPr="001F23FC" w:rsidRDefault="00F40E20" w:rsidP="00F40E20">
            <w:pPr>
              <w:pStyle w:val="TAL"/>
              <w:rPr>
                <w:u w:val="single"/>
                <w:lang w:eastAsia="zh-TW"/>
              </w:rPr>
            </w:pPr>
            <w:r w:rsidRPr="001F23FC">
              <w:rPr>
                <w:u w:val="single"/>
              </w:rPr>
              <w:t>Intra-band contiguous CA</w:t>
            </w:r>
          </w:p>
          <w:p w14:paraId="32E64DE1" w14:textId="77777777" w:rsidR="00F40E20" w:rsidRPr="001F23FC" w:rsidRDefault="00F40E20" w:rsidP="00F40E20">
            <w:pPr>
              <w:pStyle w:val="TAL"/>
              <w:rPr>
                <w:rFonts w:cs="v4.2.0"/>
              </w:rPr>
            </w:pPr>
            <w:r w:rsidRPr="001F23FC">
              <w:rPr>
                <w:lang w:eastAsia="fr-FR"/>
              </w:rPr>
              <w:t>400 MHz &lt; aggregated BW ≤ TBD MHz</w:t>
            </w:r>
          </w:p>
          <w:p w14:paraId="48469285" w14:textId="77777777" w:rsidR="00F40E20" w:rsidRPr="001F23FC" w:rsidRDefault="00F40E20" w:rsidP="00F40E20">
            <w:pPr>
              <w:pStyle w:val="TAL"/>
              <w:rPr>
                <w:rFonts w:cs="v4.2.0"/>
              </w:rPr>
            </w:pPr>
          </w:p>
          <w:p w14:paraId="566FD3BA" w14:textId="77777777" w:rsidR="00F40E20" w:rsidRPr="001F23FC" w:rsidRDefault="00F40E20" w:rsidP="00F40E20">
            <w:pPr>
              <w:pStyle w:val="TAL"/>
              <w:rPr>
                <w:u w:val="single"/>
              </w:rPr>
            </w:pPr>
            <w:r w:rsidRPr="001F23FC">
              <w:rPr>
                <w:rFonts w:cs="v4.2.0"/>
              </w:rPr>
              <w:t>Intra-band non-contiguous CA TBD</w:t>
            </w:r>
          </w:p>
        </w:tc>
        <w:tc>
          <w:tcPr>
            <w:tcW w:w="3247" w:type="dxa"/>
          </w:tcPr>
          <w:p w14:paraId="1B1A777D" w14:textId="77777777" w:rsidR="00F40E20" w:rsidRPr="001F23FC" w:rsidRDefault="00F40E20" w:rsidP="00F40E20">
            <w:pPr>
              <w:pStyle w:val="TAL"/>
              <w:rPr>
                <w:lang w:eastAsia="zh-TW"/>
              </w:rPr>
            </w:pPr>
            <w:r w:rsidRPr="001F23FC">
              <w:rPr>
                <w:lang w:eastAsia="zh-TW"/>
              </w:rPr>
              <w:t>TBD</w:t>
            </w:r>
          </w:p>
        </w:tc>
      </w:tr>
      <w:tr w:rsidR="00F40E20" w:rsidRPr="001F23FC" w14:paraId="22CC4BF9" w14:textId="77777777" w:rsidTr="009065DA">
        <w:trPr>
          <w:jc w:val="center"/>
        </w:trPr>
        <w:tc>
          <w:tcPr>
            <w:tcW w:w="2587" w:type="dxa"/>
          </w:tcPr>
          <w:p w14:paraId="3EC62AA4" w14:textId="77777777" w:rsidR="00F40E20" w:rsidRPr="001F23FC" w:rsidRDefault="00F40E20" w:rsidP="00F40E20">
            <w:pPr>
              <w:pStyle w:val="TAL"/>
              <w:rPr>
                <w:rFonts w:cs="v4.2.0"/>
              </w:rPr>
            </w:pPr>
            <w:r w:rsidRPr="001F23FC">
              <w:rPr>
                <w:rFonts w:cs="v4.2.0"/>
              </w:rPr>
              <w:t>6.5A.3.3.7 Additional spurious emissions for CA (8UL CA)</w:t>
            </w:r>
          </w:p>
        </w:tc>
        <w:tc>
          <w:tcPr>
            <w:tcW w:w="3875" w:type="dxa"/>
          </w:tcPr>
          <w:p w14:paraId="535EA41A" w14:textId="77777777" w:rsidR="00F40E20" w:rsidRPr="001F23FC" w:rsidRDefault="00F40E20" w:rsidP="00F40E20">
            <w:pPr>
              <w:pStyle w:val="TAL"/>
              <w:rPr>
                <w:u w:val="single"/>
                <w:lang w:eastAsia="zh-TW"/>
              </w:rPr>
            </w:pPr>
            <w:r w:rsidRPr="001F23FC">
              <w:rPr>
                <w:u w:val="single"/>
              </w:rPr>
              <w:t>Intra-band contiguous CA</w:t>
            </w:r>
          </w:p>
          <w:p w14:paraId="70CA6112" w14:textId="77777777" w:rsidR="00F40E20" w:rsidRPr="001F23FC" w:rsidRDefault="00F40E20" w:rsidP="00F40E20">
            <w:pPr>
              <w:pStyle w:val="TAL"/>
              <w:rPr>
                <w:rFonts w:cs="v4.2.0"/>
              </w:rPr>
            </w:pPr>
            <w:r w:rsidRPr="001F23FC">
              <w:rPr>
                <w:lang w:eastAsia="fr-FR"/>
              </w:rPr>
              <w:t>400 MHz &lt; aggregated BW ≤ TBD MHz</w:t>
            </w:r>
          </w:p>
          <w:p w14:paraId="1EFAD166" w14:textId="77777777" w:rsidR="00F40E20" w:rsidRPr="001F23FC" w:rsidRDefault="00F40E20" w:rsidP="00F40E20">
            <w:pPr>
              <w:pStyle w:val="TAL"/>
              <w:rPr>
                <w:rFonts w:cs="v4.2.0"/>
              </w:rPr>
            </w:pPr>
          </w:p>
          <w:p w14:paraId="173FF23A" w14:textId="77777777" w:rsidR="00F40E20" w:rsidRPr="001F23FC" w:rsidRDefault="00F40E20" w:rsidP="00F40E20">
            <w:pPr>
              <w:pStyle w:val="TAL"/>
              <w:rPr>
                <w:u w:val="single"/>
              </w:rPr>
            </w:pPr>
            <w:r w:rsidRPr="001F23FC">
              <w:rPr>
                <w:rFonts w:cs="v4.2.0"/>
              </w:rPr>
              <w:t>Intra-band non-contiguous CA TBD</w:t>
            </w:r>
          </w:p>
        </w:tc>
        <w:tc>
          <w:tcPr>
            <w:tcW w:w="3247" w:type="dxa"/>
          </w:tcPr>
          <w:p w14:paraId="0B3C4914" w14:textId="77777777" w:rsidR="00F40E20" w:rsidRPr="001F23FC" w:rsidRDefault="00F40E20" w:rsidP="00F40E20">
            <w:pPr>
              <w:pStyle w:val="TAL"/>
              <w:rPr>
                <w:lang w:eastAsia="zh-TW"/>
              </w:rPr>
            </w:pPr>
            <w:r w:rsidRPr="001F23FC">
              <w:rPr>
                <w:lang w:eastAsia="zh-TW"/>
              </w:rPr>
              <w:t>TBD</w:t>
            </w:r>
          </w:p>
        </w:tc>
      </w:tr>
      <w:tr w:rsidR="00F40E20" w:rsidRPr="001F23FC" w14:paraId="3F042D6C" w14:textId="77777777" w:rsidTr="009065DA">
        <w:trPr>
          <w:jc w:val="center"/>
        </w:trPr>
        <w:tc>
          <w:tcPr>
            <w:tcW w:w="2587" w:type="dxa"/>
          </w:tcPr>
          <w:p w14:paraId="3E6E6530" w14:textId="44FAE7D5" w:rsidR="00F40E20" w:rsidRPr="001F23FC" w:rsidRDefault="00F40E20" w:rsidP="00F40E20">
            <w:pPr>
              <w:pStyle w:val="TAL"/>
              <w:rPr>
                <w:rFonts w:cs="v4.2.0"/>
              </w:rPr>
            </w:pPr>
            <w:r w:rsidRPr="001F23FC">
              <w:rPr>
                <w:rFonts w:cs="v4.2.0"/>
              </w:rPr>
              <w:t>6.5D.1 Occupied bandwidth for UL MIMO</w:t>
            </w:r>
          </w:p>
        </w:tc>
        <w:tc>
          <w:tcPr>
            <w:tcW w:w="3875" w:type="dxa"/>
          </w:tcPr>
          <w:p w14:paraId="2C2CAA98" w14:textId="7363520D" w:rsidR="00F40E20" w:rsidRPr="001F23FC" w:rsidRDefault="00F40E20" w:rsidP="00F40E20">
            <w:pPr>
              <w:pStyle w:val="TAL"/>
              <w:rPr>
                <w:u w:val="single"/>
              </w:rPr>
            </w:pPr>
            <w:r w:rsidRPr="001F23FC">
              <w:rPr>
                <w:rFonts w:cs="v4.2.0"/>
              </w:rPr>
              <w:t>0 kHz</w:t>
            </w:r>
          </w:p>
        </w:tc>
        <w:tc>
          <w:tcPr>
            <w:tcW w:w="3247" w:type="dxa"/>
          </w:tcPr>
          <w:p w14:paraId="48995FFC" w14:textId="444FC159" w:rsidR="00F40E20" w:rsidRPr="001F23FC" w:rsidRDefault="00F40E20" w:rsidP="00F40E20">
            <w:pPr>
              <w:pStyle w:val="TAL"/>
              <w:rPr>
                <w:lang w:eastAsia="zh-TW"/>
              </w:rPr>
            </w:pPr>
            <w:r w:rsidRPr="001F23FC">
              <w:t>Minimum requirement + TT</w:t>
            </w:r>
          </w:p>
        </w:tc>
      </w:tr>
      <w:tr w:rsidR="00F40E20" w:rsidRPr="001F23FC" w14:paraId="4DAFE0C4" w14:textId="77777777" w:rsidTr="00E067D3">
        <w:trPr>
          <w:jc w:val="center"/>
        </w:trPr>
        <w:tc>
          <w:tcPr>
            <w:tcW w:w="2587" w:type="dxa"/>
          </w:tcPr>
          <w:p w14:paraId="30D9688A" w14:textId="6355DE3D" w:rsidR="00F40E20" w:rsidRPr="001F23FC" w:rsidRDefault="00F40E20" w:rsidP="00F40E20">
            <w:pPr>
              <w:pStyle w:val="TAL"/>
              <w:rPr>
                <w:rFonts w:cs="v4.2.0"/>
              </w:rPr>
            </w:pPr>
            <w:r w:rsidRPr="001F23FC">
              <w:rPr>
                <w:rFonts w:cs="v4.2.0"/>
              </w:rPr>
              <w:t>6.5D.2.1 Spectrum Emission Mask for UL MIMO</w:t>
            </w:r>
          </w:p>
        </w:tc>
        <w:tc>
          <w:tcPr>
            <w:tcW w:w="3875" w:type="dxa"/>
          </w:tcPr>
          <w:p w14:paraId="1F8C48DB" w14:textId="703BB8C0" w:rsidR="00F40E20" w:rsidRPr="001F23FC" w:rsidRDefault="00F40E20" w:rsidP="00F40E20">
            <w:pPr>
              <w:pStyle w:val="TAL"/>
              <w:rPr>
                <w:rFonts w:cs="v4.2.0"/>
                <w:u w:val="single"/>
              </w:rPr>
            </w:pPr>
            <w:r w:rsidRPr="001F23FC">
              <w:rPr>
                <w:rFonts w:cs="v4.2.0"/>
                <w:u w:val="single"/>
              </w:rPr>
              <w:t>Same as 6.5.2.1</w:t>
            </w:r>
          </w:p>
        </w:tc>
        <w:tc>
          <w:tcPr>
            <w:tcW w:w="3247" w:type="dxa"/>
          </w:tcPr>
          <w:p w14:paraId="63D3C16A" w14:textId="77777777" w:rsidR="00F40E20" w:rsidRPr="001F23FC" w:rsidRDefault="00F40E20" w:rsidP="00F40E20">
            <w:pPr>
              <w:pStyle w:val="TAL"/>
            </w:pPr>
          </w:p>
        </w:tc>
      </w:tr>
      <w:tr w:rsidR="00F40E20" w:rsidRPr="001F23FC" w14:paraId="0E81B972" w14:textId="77777777" w:rsidTr="00E067D3">
        <w:trPr>
          <w:jc w:val="center"/>
        </w:trPr>
        <w:tc>
          <w:tcPr>
            <w:tcW w:w="2587" w:type="dxa"/>
          </w:tcPr>
          <w:p w14:paraId="0D49AA69" w14:textId="3E2BA1D9" w:rsidR="00F40E20" w:rsidRPr="001F23FC" w:rsidRDefault="00F40E20" w:rsidP="00F40E20">
            <w:pPr>
              <w:pStyle w:val="TAL"/>
              <w:rPr>
                <w:rFonts w:cs="v4.2.0"/>
              </w:rPr>
            </w:pPr>
            <w:r w:rsidRPr="001F23FC">
              <w:rPr>
                <w:rFonts w:cs="v4.2.0"/>
              </w:rPr>
              <w:t>6.5D.2.2 Adjacent channel leakage ratio for UL MIMO</w:t>
            </w:r>
          </w:p>
        </w:tc>
        <w:tc>
          <w:tcPr>
            <w:tcW w:w="3875" w:type="dxa"/>
          </w:tcPr>
          <w:p w14:paraId="5E1B4241" w14:textId="2AECE4AA" w:rsidR="00F40E20" w:rsidRPr="001F23FC" w:rsidRDefault="00F40E20" w:rsidP="00F40E20">
            <w:pPr>
              <w:pStyle w:val="TAL"/>
              <w:rPr>
                <w:rFonts w:cs="v4.2.0"/>
                <w:u w:val="single"/>
              </w:rPr>
            </w:pPr>
            <w:r w:rsidRPr="001F23FC">
              <w:rPr>
                <w:rFonts w:cs="v4.2.0"/>
                <w:u w:val="single"/>
              </w:rPr>
              <w:t>Same as 6.5.2.3</w:t>
            </w:r>
          </w:p>
        </w:tc>
        <w:tc>
          <w:tcPr>
            <w:tcW w:w="3247" w:type="dxa"/>
          </w:tcPr>
          <w:p w14:paraId="56C995B9" w14:textId="77777777" w:rsidR="00F40E20" w:rsidRPr="001F23FC" w:rsidRDefault="00F40E20" w:rsidP="00F40E20">
            <w:pPr>
              <w:pStyle w:val="TAL"/>
            </w:pPr>
          </w:p>
        </w:tc>
      </w:tr>
      <w:tr w:rsidR="00F40E20" w:rsidRPr="001F23FC" w14:paraId="1041AA92" w14:textId="77777777" w:rsidTr="00E067D3">
        <w:trPr>
          <w:jc w:val="center"/>
        </w:trPr>
        <w:tc>
          <w:tcPr>
            <w:tcW w:w="2587" w:type="dxa"/>
          </w:tcPr>
          <w:p w14:paraId="2E3F23D5" w14:textId="53800FF5" w:rsidR="00F40E20" w:rsidRPr="001F23FC" w:rsidRDefault="00F40E20" w:rsidP="00F40E20">
            <w:pPr>
              <w:pStyle w:val="TAL"/>
              <w:rPr>
                <w:rFonts w:cs="v4.2.0"/>
              </w:rPr>
            </w:pPr>
            <w:r w:rsidRPr="001F23FC">
              <w:t>6.5D.3.1 Transmitter Spurious emissions for UL MIMO</w:t>
            </w:r>
          </w:p>
        </w:tc>
        <w:tc>
          <w:tcPr>
            <w:tcW w:w="3875" w:type="dxa"/>
          </w:tcPr>
          <w:p w14:paraId="474E6BF5" w14:textId="72F10AA9" w:rsidR="00F40E20" w:rsidRPr="001F23FC" w:rsidRDefault="00F40E20" w:rsidP="00F40E20">
            <w:pPr>
              <w:pStyle w:val="TAL"/>
              <w:rPr>
                <w:rFonts w:cs="v4.2.0"/>
                <w:u w:val="single"/>
              </w:rPr>
            </w:pPr>
            <w:r w:rsidRPr="001F23FC">
              <w:rPr>
                <w:rFonts w:cs="v4.2.0"/>
              </w:rPr>
              <w:t>Same ad 6.5.3.1</w:t>
            </w:r>
          </w:p>
        </w:tc>
        <w:tc>
          <w:tcPr>
            <w:tcW w:w="3247" w:type="dxa"/>
          </w:tcPr>
          <w:p w14:paraId="26907E15" w14:textId="77777777" w:rsidR="00F40E20" w:rsidRPr="001F23FC" w:rsidRDefault="00F40E20" w:rsidP="00F40E20">
            <w:pPr>
              <w:pStyle w:val="TAL"/>
            </w:pPr>
          </w:p>
        </w:tc>
      </w:tr>
      <w:tr w:rsidR="00F40E20" w:rsidRPr="001F23FC" w14:paraId="17ABF35B" w14:textId="77777777" w:rsidTr="00E067D3">
        <w:trPr>
          <w:jc w:val="center"/>
        </w:trPr>
        <w:tc>
          <w:tcPr>
            <w:tcW w:w="2587" w:type="dxa"/>
          </w:tcPr>
          <w:p w14:paraId="1A1C542F" w14:textId="2432DB60" w:rsidR="00F40E20" w:rsidRPr="001F23FC" w:rsidRDefault="00F40E20" w:rsidP="00F40E20">
            <w:pPr>
              <w:pStyle w:val="TAL"/>
              <w:rPr>
                <w:rFonts w:cs="v4.2.0"/>
              </w:rPr>
            </w:pPr>
            <w:r w:rsidRPr="001F23FC">
              <w:t>6.5D.3.2 Spurious emission band UE co-existence for UL MIMO</w:t>
            </w:r>
          </w:p>
        </w:tc>
        <w:tc>
          <w:tcPr>
            <w:tcW w:w="3875" w:type="dxa"/>
          </w:tcPr>
          <w:p w14:paraId="4BD64B9E" w14:textId="4E16AD98" w:rsidR="00F40E20" w:rsidRPr="001F23FC" w:rsidRDefault="00F40E20" w:rsidP="00F40E20">
            <w:pPr>
              <w:pStyle w:val="TAL"/>
              <w:rPr>
                <w:rFonts w:cs="v4.2.0"/>
                <w:u w:val="single"/>
              </w:rPr>
            </w:pPr>
            <w:r w:rsidRPr="001F23FC">
              <w:rPr>
                <w:rFonts w:cs="v4.2.0"/>
              </w:rPr>
              <w:t>Same ad 6.5.3.2</w:t>
            </w:r>
          </w:p>
        </w:tc>
        <w:tc>
          <w:tcPr>
            <w:tcW w:w="3247" w:type="dxa"/>
          </w:tcPr>
          <w:p w14:paraId="771FBD3E" w14:textId="77777777" w:rsidR="00F40E20" w:rsidRPr="001F23FC" w:rsidRDefault="00F40E20" w:rsidP="00F40E20">
            <w:pPr>
              <w:pStyle w:val="TAL"/>
            </w:pPr>
          </w:p>
        </w:tc>
      </w:tr>
      <w:tr w:rsidR="00F40E20" w:rsidRPr="001F23FC" w14:paraId="2F05BA57" w14:textId="77777777" w:rsidTr="00E067D3">
        <w:trPr>
          <w:jc w:val="center"/>
        </w:trPr>
        <w:tc>
          <w:tcPr>
            <w:tcW w:w="2587" w:type="dxa"/>
          </w:tcPr>
          <w:p w14:paraId="5C5623A1" w14:textId="570E7124" w:rsidR="00F40E20" w:rsidRPr="001F23FC" w:rsidRDefault="00F40E20" w:rsidP="00F40E20">
            <w:pPr>
              <w:pStyle w:val="TAL"/>
              <w:rPr>
                <w:rFonts w:cs="v4.2.0"/>
              </w:rPr>
            </w:pPr>
            <w:r w:rsidRPr="001F23FC">
              <w:t>6.5D.3.3 Additional spurious emissions for UL MIMO</w:t>
            </w:r>
          </w:p>
        </w:tc>
        <w:tc>
          <w:tcPr>
            <w:tcW w:w="3875" w:type="dxa"/>
          </w:tcPr>
          <w:p w14:paraId="6FA1D1EB" w14:textId="60175282" w:rsidR="00F40E20" w:rsidRPr="001F23FC" w:rsidRDefault="00F40E20" w:rsidP="00F40E20">
            <w:pPr>
              <w:pStyle w:val="TAL"/>
              <w:rPr>
                <w:rFonts w:cs="v4.2.0"/>
                <w:u w:val="single"/>
              </w:rPr>
            </w:pPr>
            <w:r w:rsidRPr="001F23FC">
              <w:rPr>
                <w:rFonts w:cs="v4.2.0"/>
              </w:rPr>
              <w:t>Same ad 6.5.3.3</w:t>
            </w:r>
          </w:p>
        </w:tc>
        <w:tc>
          <w:tcPr>
            <w:tcW w:w="3247" w:type="dxa"/>
          </w:tcPr>
          <w:p w14:paraId="2DFF1CEF" w14:textId="77777777" w:rsidR="00F40E20" w:rsidRPr="001F23FC" w:rsidRDefault="00F40E20" w:rsidP="00F40E20">
            <w:pPr>
              <w:pStyle w:val="TAL"/>
            </w:pPr>
          </w:p>
        </w:tc>
      </w:tr>
      <w:tr w:rsidR="00F40E20" w:rsidRPr="001F23FC" w14:paraId="14A0DAC4" w14:textId="77777777" w:rsidTr="00E067D3">
        <w:trPr>
          <w:jc w:val="center"/>
        </w:trPr>
        <w:tc>
          <w:tcPr>
            <w:tcW w:w="2587" w:type="dxa"/>
          </w:tcPr>
          <w:p w14:paraId="7DF1A308" w14:textId="5D0D17A3" w:rsidR="00F40E20" w:rsidRPr="001F23FC" w:rsidRDefault="00F40E20" w:rsidP="00F40E20">
            <w:pPr>
              <w:pStyle w:val="TAL"/>
              <w:rPr>
                <w:rFonts w:cs="v4.2.0"/>
              </w:rPr>
            </w:pPr>
            <w:r w:rsidRPr="001F23FC">
              <w:rPr>
                <w:rFonts w:cs="v4.2.0"/>
              </w:rPr>
              <w:t>6.6.1 Beam correspondence - EIRP</w:t>
            </w:r>
          </w:p>
        </w:tc>
        <w:tc>
          <w:tcPr>
            <w:tcW w:w="3875" w:type="dxa"/>
          </w:tcPr>
          <w:p w14:paraId="5A50A5CD" w14:textId="77777777" w:rsidR="00F40E20" w:rsidRPr="001F23FC" w:rsidRDefault="00F40E20" w:rsidP="00F40E20">
            <w:pPr>
              <w:pStyle w:val="TAL"/>
              <w:rPr>
                <w:rFonts w:cs="v4.2.0"/>
              </w:rPr>
            </w:pPr>
            <w:r w:rsidRPr="001F23FC">
              <w:rPr>
                <w:rFonts w:cs="v4.2.0"/>
              </w:rPr>
              <w:t>PC3</w:t>
            </w:r>
          </w:p>
          <w:p w14:paraId="3A086B75" w14:textId="62F57E4A" w:rsidR="00F40E20" w:rsidRPr="001F23FC" w:rsidRDefault="00F40E20" w:rsidP="00F40E20">
            <w:pPr>
              <w:pStyle w:val="TAL"/>
              <w:rPr>
                <w:rFonts w:cs="v4.2.0"/>
                <w:u w:val="single"/>
              </w:rPr>
            </w:pPr>
            <w:r w:rsidRPr="001F23FC">
              <w:rPr>
                <w:rFonts w:cs="v4.2.0"/>
              </w:rPr>
              <w:t>1.26 dB (FR2a, FR2b)</w:t>
            </w:r>
          </w:p>
        </w:tc>
        <w:tc>
          <w:tcPr>
            <w:tcW w:w="3247" w:type="dxa"/>
          </w:tcPr>
          <w:p w14:paraId="7EFACE65" w14:textId="77777777" w:rsidR="00F40E20" w:rsidRPr="001F23FC" w:rsidRDefault="00F40E20" w:rsidP="00F40E20">
            <w:pPr>
              <w:pStyle w:val="TAL"/>
            </w:pPr>
            <w:r w:rsidRPr="001F23FC">
              <w:t>PC3</w:t>
            </w:r>
          </w:p>
          <w:p w14:paraId="76CD0002" w14:textId="77777777" w:rsidR="00F40E20" w:rsidRPr="001F23FC" w:rsidRDefault="00F40E20" w:rsidP="00F40E20">
            <w:pPr>
              <w:pStyle w:val="TAL"/>
            </w:pPr>
          </w:p>
          <w:p w14:paraId="31864EBA" w14:textId="67ACB50B" w:rsidR="00F40E20" w:rsidRPr="001F23FC" w:rsidRDefault="00F40E20" w:rsidP="00F40E20">
            <w:pPr>
              <w:pStyle w:val="TAL"/>
            </w:pPr>
            <w:r w:rsidRPr="001F23FC">
              <w:t>TT = 0.60 x (MTSU</w:t>
            </w:r>
            <w:r w:rsidRPr="001F23FC">
              <w:rPr>
                <w:vertAlign w:val="subscript"/>
              </w:rPr>
              <w:t>IFF</w:t>
            </w:r>
            <w:r w:rsidRPr="001F23FC">
              <w:t xml:space="preserve"> - </w:t>
            </w:r>
            <w:proofErr w:type="spellStart"/>
            <w:r w:rsidRPr="001F23FC">
              <w:rPr>
                <w:rFonts w:cs="Arial"/>
              </w:rPr>
              <w:t>Δ</w:t>
            </w:r>
            <w:r w:rsidRPr="001F23FC">
              <w:t>SNR</w:t>
            </w:r>
            <w:r w:rsidRPr="001F23FC">
              <w:rPr>
                <w:vertAlign w:val="subscript"/>
              </w:rPr>
              <w:t>mr</w:t>
            </w:r>
            <w:proofErr w:type="spellEnd"/>
            <w:r w:rsidRPr="001F23FC">
              <w:t>)</w:t>
            </w:r>
          </w:p>
          <w:p w14:paraId="0887151C" w14:textId="77777777" w:rsidR="00F40E20" w:rsidRPr="001F23FC" w:rsidRDefault="00F40E20" w:rsidP="00F40E20">
            <w:pPr>
              <w:pStyle w:val="TAL"/>
            </w:pPr>
          </w:p>
          <w:p w14:paraId="700F4397" w14:textId="414176FD"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at minimum requirement level</w:t>
            </w:r>
          </w:p>
        </w:tc>
      </w:tr>
      <w:tr w:rsidR="00F40E20" w:rsidRPr="001F23FC" w14:paraId="5EEE103A" w14:textId="77777777" w:rsidTr="00E067D3">
        <w:trPr>
          <w:jc w:val="center"/>
        </w:trPr>
        <w:tc>
          <w:tcPr>
            <w:tcW w:w="2587" w:type="dxa"/>
          </w:tcPr>
          <w:p w14:paraId="78E2E71D" w14:textId="058140D3" w:rsidR="00F40E20" w:rsidRPr="001F23FC" w:rsidRDefault="00F40E20" w:rsidP="00F40E20">
            <w:pPr>
              <w:pStyle w:val="TAL"/>
              <w:rPr>
                <w:rFonts w:cs="v4.2.0"/>
              </w:rPr>
            </w:pPr>
            <w:r w:rsidRPr="001F23FC">
              <w:rPr>
                <w:rFonts w:cs="v4.2.0"/>
              </w:rPr>
              <w:t>6.6.2 Enhanced Beam correspondence - EIRP</w:t>
            </w:r>
          </w:p>
        </w:tc>
        <w:tc>
          <w:tcPr>
            <w:tcW w:w="3875" w:type="dxa"/>
          </w:tcPr>
          <w:p w14:paraId="33C93966" w14:textId="4AA09A5F" w:rsidR="00F40E20" w:rsidRPr="001F23FC" w:rsidRDefault="00F40E20" w:rsidP="00F40E20">
            <w:pPr>
              <w:pStyle w:val="TAL"/>
              <w:rPr>
                <w:rFonts w:cs="v4.2.0"/>
                <w:u w:val="single"/>
              </w:rPr>
            </w:pPr>
            <w:r w:rsidRPr="001F23FC">
              <w:rPr>
                <w:rFonts w:cs="v4.2.0"/>
              </w:rPr>
              <w:t>Same as 6.6.1</w:t>
            </w:r>
          </w:p>
        </w:tc>
        <w:tc>
          <w:tcPr>
            <w:tcW w:w="3247" w:type="dxa"/>
          </w:tcPr>
          <w:p w14:paraId="49ABCD41" w14:textId="77777777" w:rsidR="00F40E20" w:rsidRPr="001F23FC" w:rsidRDefault="00F40E20" w:rsidP="00F40E20">
            <w:pPr>
              <w:pStyle w:val="TAL"/>
            </w:pPr>
          </w:p>
        </w:tc>
      </w:tr>
      <w:tr w:rsidR="00F40E20" w:rsidRPr="001F23FC" w14:paraId="0A43C94D" w14:textId="77777777" w:rsidTr="00E067D3">
        <w:trPr>
          <w:jc w:val="center"/>
        </w:trPr>
        <w:tc>
          <w:tcPr>
            <w:tcW w:w="9709" w:type="dxa"/>
            <w:gridSpan w:val="3"/>
          </w:tcPr>
          <w:p w14:paraId="3C830AD8" w14:textId="2A9CD0C2" w:rsidR="00F40E20" w:rsidRPr="001F23FC" w:rsidRDefault="00F40E20" w:rsidP="00F40E20">
            <w:pPr>
              <w:pStyle w:val="TAN"/>
            </w:pPr>
            <w:r w:rsidRPr="001F23FC">
              <w:t>NOTE 1:</w:t>
            </w:r>
            <w:r w:rsidRPr="001F23FC">
              <w:tab/>
              <w:t>FR2a, FR2b and FR2c are specified in Table 5.1-2.</w:t>
            </w:r>
          </w:p>
        </w:tc>
      </w:tr>
    </w:tbl>
    <w:p w14:paraId="658E57BA" w14:textId="77777777" w:rsidR="0032234A" w:rsidRPr="001F23FC" w:rsidRDefault="0032234A"/>
    <w:p w14:paraId="20C862B9" w14:textId="77777777" w:rsidR="0032234A" w:rsidRPr="001F23FC" w:rsidRDefault="0032234A">
      <w:pPr>
        <w:pStyle w:val="Heading2"/>
      </w:pPr>
      <w:bookmarkStart w:id="591" w:name="_Toc21026834"/>
      <w:bookmarkStart w:id="592" w:name="_Toc27744132"/>
      <w:bookmarkStart w:id="593" w:name="_Toc36197303"/>
      <w:bookmarkStart w:id="594" w:name="_Toc36197995"/>
      <w:r w:rsidRPr="001F23FC">
        <w:t>F.3.3</w:t>
      </w:r>
      <w:r w:rsidRPr="001F23FC">
        <w:tab/>
      </w:r>
      <w:r w:rsidRPr="001F23FC">
        <w:rPr>
          <w:lang w:eastAsia="sv-SE"/>
        </w:rPr>
        <w:t>Measurement of receiver</w:t>
      </w:r>
      <w:bookmarkEnd w:id="591"/>
      <w:bookmarkEnd w:id="592"/>
      <w:bookmarkEnd w:id="593"/>
      <w:bookmarkEnd w:id="594"/>
    </w:p>
    <w:p w14:paraId="4280191E" w14:textId="77777777" w:rsidR="0032234A" w:rsidRPr="001F23FC" w:rsidRDefault="0032234A">
      <w:pPr>
        <w:pStyle w:val="TH"/>
      </w:pPr>
      <w:bookmarkStart w:id="595" w:name="_CRTableF_3_31"/>
      <w:r w:rsidRPr="001F23FC">
        <w:t xml:space="preserve">Table </w:t>
      </w:r>
      <w:bookmarkEnd w:id="595"/>
      <w:r w:rsidRPr="001F23FC">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6179217D" w14:textId="77777777" w:rsidTr="00E067D3">
        <w:trPr>
          <w:jc w:val="center"/>
        </w:trPr>
        <w:tc>
          <w:tcPr>
            <w:tcW w:w="2587" w:type="dxa"/>
          </w:tcPr>
          <w:p w14:paraId="4750596F" w14:textId="77777777" w:rsidR="0032234A" w:rsidRPr="001F23FC" w:rsidRDefault="0032234A">
            <w:pPr>
              <w:pStyle w:val="TAH"/>
            </w:pPr>
            <w:r w:rsidRPr="001F23FC">
              <w:t>Sub clause</w:t>
            </w:r>
          </w:p>
        </w:tc>
        <w:tc>
          <w:tcPr>
            <w:tcW w:w="3875" w:type="dxa"/>
          </w:tcPr>
          <w:p w14:paraId="7083C060" w14:textId="77777777" w:rsidR="0032234A" w:rsidRPr="001F23FC" w:rsidRDefault="0032234A">
            <w:pPr>
              <w:pStyle w:val="TAH"/>
            </w:pPr>
            <w:r w:rsidRPr="001F23FC">
              <w:t>Test Tolerance (TT)</w:t>
            </w:r>
          </w:p>
        </w:tc>
        <w:tc>
          <w:tcPr>
            <w:tcW w:w="3247" w:type="dxa"/>
          </w:tcPr>
          <w:p w14:paraId="097826E7" w14:textId="77777777" w:rsidR="0032234A" w:rsidRPr="001F23FC" w:rsidRDefault="0032234A">
            <w:pPr>
              <w:pStyle w:val="TAH"/>
            </w:pPr>
            <w:r w:rsidRPr="001F23FC">
              <w:t>Formula for test requirement</w:t>
            </w:r>
          </w:p>
        </w:tc>
      </w:tr>
      <w:tr w:rsidR="00654573" w:rsidRPr="001F23FC" w14:paraId="62A7ECC7" w14:textId="77777777" w:rsidTr="00E067D3">
        <w:trPr>
          <w:jc w:val="center"/>
        </w:trPr>
        <w:tc>
          <w:tcPr>
            <w:tcW w:w="2587" w:type="dxa"/>
          </w:tcPr>
          <w:p w14:paraId="7F06B3BD" w14:textId="77777777" w:rsidR="00654573" w:rsidRPr="001F23FC" w:rsidRDefault="00654573" w:rsidP="00654573">
            <w:pPr>
              <w:pStyle w:val="TAL"/>
            </w:pPr>
            <w:r w:rsidRPr="001F23FC">
              <w:rPr>
                <w:rFonts w:cs="v4.2.0"/>
              </w:rPr>
              <w:t>7.3.2 Reference sensitivity power level</w:t>
            </w:r>
          </w:p>
        </w:tc>
        <w:tc>
          <w:tcPr>
            <w:tcW w:w="3875" w:type="dxa"/>
          </w:tcPr>
          <w:p w14:paraId="77DD0124" w14:textId="77777777" w:rsidR="00654573" w:rsidRPr="001F23FC" w:rsidRDefault="00654573" w:rsidP="00654573">
            <w:pPr>
              <w:pStyle w:val="TAL"/>
              <w:rPr>
                <w:rFonts w:cs="Arial"/>
                <w:bCs/>
                <w:szCs w:val="18"/>
              </w:rPr>
            </w:pPr>
            <w:r w:rsidRPr="001F23FC">
              <w:rPr>
                <w:rFonts w:cs="Arial"/>
                <w:u w:val="single"/>
              </w:rPr>
              <w:t>PC3</w:t>
            </w:r>
          </w:p>
          <w:p w14:paraId="7481AA7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D74FF08" w14:textId="77777777" w:rsidR="00654573" w:rsidRPr="006A33BD" w:rsidRDefault="00654573" w:rsidP="00654573">
            <w:pPr>
              <w:pStyle w:val="TAL"/>
              <w:rPr>
                <w:rFonts w:cs="Arial"/>
                <w:bCs/>
                <w:szCs w:val="18"/>
                <w:lang w:val="fr-FR"/>
              </w:rPr>
            </w:pPr>
            <w:r w:rsidRPr="006A33BD">
              <w:rPr>
                <w:rFonts w:cs="Arial"/>
                <w:bCs/>
                <w:szCs w:val="18"/>
                <w:lang w:val="fr-FR"/>
              </w:rPr>
              <w:t>2.41 dB (FR2a, FR2b, NTC)</w:t>
            </w:r>
          </w:p>
          <w:p w14:paraId="7C68961E" w14:textId="77777777" w:rsidR="00654573" w:rsidRPr="006A33BD" w:rsidRDefault="00654573" w:rsidP="00654573">
            <w:pPr>
              <w:pStyle w:val="TAL"/>
              <w:rPr>
                <w:rFonts w:cs="Arial"/>
                <w:bCs/>
                <w:szCs w:val="18"/>
                <w:lang w:val="fr-FR"/>
              </w:rPr>
            </w:pPr>
            <w:r w:rsidRPr="006A33BD">
              <w:rPr>
                <w:rFonts w:cs="Arial"/>
                <w:bCs/>
                <w:szCs w:val="18"/>
                <w:lang w:val="fr-FR"/>
              </w:rPr>
              <w:t>2.52 dB (FR2a, FR2b, ETC)</w:t>
            </w:r>
          </w:p>
          <w:p w14:paraId="5353F04A" w14:textId="59F2834E" w:rsidR="00654573" w:rsidRPr="006A33BD" w:rsidRDefault="00654573" w:rsidP="00654573">
            <w:pPr>
              <w:pStyle w:val="TAL"/>
              <w:rPr>
                <w:rFonts w:cs="Arial"/>
                <w:bCs/>
                <w:szCs w:val="18"/>
                <w:lang w:val="fr-FR"/>
              </w:rPr>
            </w:pPr>
            <w:r w:rsidRPr="006A33BD">
              <w:rPr>
                <w:rFonts w:cs="Arial"/>
                <w:bCs/>
                <w:szCs w:val="18"/>
                <w:lang w:val="fr-FR"/>
              </w:rPr>
              <w:t>2.85 dB (FR2c, NTC)</w:t>
            </w:r>
          </w:p>
          <w:p w14:paraId="5636163B" w14:textId="47A43A20" w:rsidR="00654573" w:rsidRPr="006A33BD" w:rsidRDefault="00654573" w:rsidP="00654573">
            <w:pPr>
              <w:pStyle w:val="TAL"/>
              <w:rPr>
                <w:rFonts w:cs="Arial"/>
                <w:bCs/>
                <w:szCs w:val="18"/>
                <w:lang w:val="fr-FR"/>
              </w:rPr>
            </w:pPr>
            <w:r w:rsidRPr="006A33BD">
              <w:rPr>
                <w:rFonts w:cs="Arial"/>
                <w:bCs/>
                <w:szCs w:val="18"/>
                <w:lang w:val="fr-FR"/>
              </w:rPr>
              <w:t>2.92 (FR2c, ETC)</w:t>
            </w:r>
          </w:p>
          <w:p w14:paraId="73FFBCFB" w14:textId="77777777" w:rsidR="00654573" w:rsidRPr="006A33BD" w:rsidRDefault="00654573" w:rsidP="00654573">
            <w:pPr>
              <w:pStyle w:val="TAL"/>
              <w:rPr>
                <w:rFonts w:cs="Arial"/>
                <w:bCs/>
                <w:szCs w:val="18"/>
                <w:lang w:val="fr-FR"/>
              </w:rPr>
            </w:pPr>
          </w:p>
          <w:p w14:paraId="3501EA70" w14:textId="77777777" w:rsidR="00654573" w:rsidRPr="001F23FC" w:rsidRDefault="00654573" w:rsidP="00654573">
            <w:pPr>
              <w:pStyle w:val="TAL"/>
              <w:rPr>
                <w:rFonts w:cs="Arial"/>
                <w:bCs/>
                <w:szCs w:val="18"/>
                <w:u w:val="single"/>
              </w:rPr>
            </w:pPr>
            <w:r w:rsidRPr="001F23FC">
              <w:rPr>
                <w:rFonts w:cs="Arial"/>
                <w:bCs/>
                <w:szCs w:val="18"/>
                <w:u w:val="single"/>
              </w:rPr>
              <w:t>PC1</w:t>
            </w:r>
          </w:p>
          <w:p w14:paraId="258B8AE7" w14:textId="77777777" w:rsidR="00654573" w:rsidRPr="001F23FC" w:rsidRDefault="00654573" w:rsidP="00654573">
            <w:pPr>
              <w:pStyle w:val="TAL"/>
              <w:rPr>
                <w:rFonts w:cs="Arial"/>
                <w:bCs/>
                <w:szCs w:val="18"/>
              </w:rPr>
            </w:pPr>
            <w:r w:rsidRPr="001F23FC">
              <w:rPr>
                <w:rFonts w:cs="Arial"/>
                <w:bCs/>
                <w:szCs w:val="18"/>
              </w:rPr>
              <w:t>IFF (Max Device size ≤ 30 cm)</w:t>
            </w:r>
          </w:p>
          <w:p w14:paraId="755C8CF1" w14:textId="77777777" w:rsidR="00654573" w:rsidRPr="001F23FC" w:rsidRDefault="00654573" w:rsidP="00654573">
            <w:pPr>
              <w:pStyle w:val="TAL"/>
              <w:rPr>
                <w:rFonts w:cs="Arial"/>
                <w:bCs/>
                <w:szCs w:val="18"/>
              </w:rPr>
            </w:pPr>
            <w:r w:rsidRPr="001F23FC">
              <w:rPr>
                <w:rFonts w:cs="Arial"/>
                <w:bCs/>
                <w:szCs w:val="18"/>
              </w:rPr>
              <w:t>2.51 dB (FR2a, FR2b, NTC)</w:t>
            </w:r>
          </w:p>
          <w:p w14:paraId="7A97EF43" w14:textId="77777777" w:rsidR="00654573" w:rsidRPr="001F23FC" w:rsidRDefault="00654573" w:rsidP="00654573">
            <w:pPr>
              <w:pStyle w:val="TAL"/>
              <w:rPr>
                <w:rFonts w:cs="Arial"/>
                <w:bCs/>
                <w:szCs w:val="18"/>
              </w:rPr>
            </w:pPr>
            <w:r w:rsidRPr="001F23FC">
              <w:rPr>
                <w:rFonts w:cs="Arial"/>
                <w:bCs/>
                <w:szCs w:val="18"/>
              </w:rPr>
              <w:t>2.62 dB (FR2a, FR2b, ETC)</w:t>
            </w:r>
          </w:p>
          <w:p w14:paraId="31C2C4F8" w14:textId="77777777" w:rsidR="00654573" w:rsidRPr="001F23FC" w:rsidRDefault="00654573" w:rsidP="00654573">
            <w:pPr>
              <w:pStyle w:val="TAL"/>
              <w:rPr>
                <w:rFonts w:cs="Arial"/>
                <w:bCs/>
                <w:szCs w:val="18"/>
              </w:rPr>
            </w:pPr>
          </w:p>
          <w:p w14:paraId="180B19AA" w14:textId="77777777" w:rsidR="00654573" w:rsidRPr="001F23FC" w:rsidRDefault="00654573" w:rsidP="00654573">
            <w:pPr>
              <w:pStyle w:val="TAL"/>
              <w:rPr>
                <w:rFonts w:cs="Arial"/>
                <w:bCs/>
                <w:szCs w:val="18"/>
                <w:u w:val="single"/>
              </w:rPr>
            </w:pPr>
            <w:r w:rsidRPr="001F23FC">
              <w:rPr>
                <w:rFonts w:cs="Arial"/>
                <w:bCs/>
                <w:szCs w:val="18"/>
                <w:u w:val="single"/>
              </w:rPr>
              <w:t>PC5</w:t>
            </w:r>
          </w:p>
          <w:p w14:paraId="7CE451BE" w14:textId="77777777" w:rsidR="00654573" w:rsidRPr="001F23FC" w:rsidRDefault="00654573" w:rsidP="00654573">
            <w:pPr>
              <w:pStyle w:val="TAL"/>
              <w:rPr>
                <w:rFonts w:cs="Arial"/>
                <w:bCs/>
                <w:szCs w:val="18"/>
              </w:rPr>
            </w:pPr>
            <w:r w:rsidRPr="001F23FC">
              <w:rPr>
                <w:rFonts w:cs="Arial"/>
                <w:bCs/>
                <w:szCs w:val="18"/>
              </w:rPr>
              <w:t>IFF (Max Device size ≤ 30 cm)</w:t>
            </w:r>
          </w:p>
          <w:p w14:paraId="5E20CEB2" w14:textId="77777777" w:rsidR="00654573" w:rsidRPr="001F23FC" w:rsidRDefault="00654573" w:rsidP="00654573">
            <w:pPr>
              <w:pStyle w:val="TAL"/>
              <w:rPr>
                <w:rFonts w:cs="Arial"/>
                <w:bCs/>
                <w:szCs w:val="18"/>
              </w:rPr>
            </w:pPr>
            <w:r w:rsidRPr="001F23FC">
              <w:rPr>
                <w:rFonts w:cs="Arial"/>
                <w:bCs/>
                <w:szCs w:val="18"/>
              </w:rPr>
              <w:t>2.51 dB (FR2a, NTC)</w:t>
            </w:r>
          </w:p>
          <w:p w14:paraId="30EE521D" w14:textId="77777777" w:rsidR="00BF0EB9" w:rsidRPr="001F23FC" w:rsidRDefault="00654573" w:rsidP="00BF0EB9">
            <w:pPr>
              <w:pStyle w:val="TAL"/>
              <w:rPr>
                <w:rFonts w:cs="Arial"/>
                <w:bCs/>
                <w:szCs w:val="18"/>
              </w:rPr>
            </w:pPr>
            <w:r w:rsidRPr="001F23FC">
              <w:rPr>
                <w:rFonts w:cs="Arial"/>
                <w:bCs/>
                <w:szCs w:val="18"/>
              </w:rPr>
              <w:t>2.62 dB (FR2a, ETC)</w:t>
            </w:r>
          </w:p>
          <w:p w14:paraId="41D0F6AE" w14:textId="77777777" w:rsidR="00BF0EB9" w:rsidRPr="001F23FC" w:rsidRDefault="00BF0EB9" w:rsidP="00BF0EB9">
            <w:pPr>
              <w:pStyle w:val="TAL"/>
              <w:rPr>
                <w:rFonts w:cs="Arial"/>
                <w:bCs/>
                <w:szCs w:val="18"/>
              </w:rPr>
            </w:pPr>
          </w:p>
          <w:p w14:paraId="08944A61" w14:textId="77777777" w:rsidR="00BF0EB9" w:rsidRPr="001F23FC" w:rsidRDefault="00BF0EB9" w:rsidP="00BF0EB9">
            <w:pPr>
              <w:pStyle w:val="TAL"/>
              <w:rPr>
                <w:rFonts w:cs="Arial"/>
                <w:bCs/>
                <w:szCs w:val="18"/>
                <w:u w:val="single"/>
              </w:rPr>
            </w:pPr>
            <w:r w:rsidRPr="001F23FC">
              <w:rPr>
                <w:rFonts w:cs="Arial"/>
                <w:bCs/>
                <w:szCs w:val="18"/>
                <w:u w:val="single"/>
              </w:rPr>
              <w:t>PC6</w:t>
            </w:r>
          </w:p>
          <w:p w14:paraId="3BF6248F" w14:textId="77777777" w:rsidR="00BF0EB9" w:rsidRPr="001F23FC" w:rsidRDefault="00BF0EB9" w:rsidP="00BF0EB9">
            <w:pPr>
              <w:pStyle w:val="TAL"/>
              <w:rPr>
                <w:rFonts w:cs="Arial"/>
                <w:bCs/>
                <w:szCs w:val="18"/>
              </w:rPr>
            </w:pPr>
            <w:r w:rsidRPr="001F23FC">
              <w:rPr>
                <w:rFonts w:cs="Arial"/>
                <w:bCs/>
                <w:szCs w:val="18"/>
              </w:rPr>
              <w:t>IFF (Max Device size ≤ 30 cm)</w:t>
            </w:r>
          </w:p>
          <w:p w14:paraId="6CE55A10" w14:textId="77777777" w:rsidR="00BF0EB9" w:rsidRPr="006A33BD" w:rsidRDefault="00BF0EB9" w:rsidP="00BF0EB9">
            <w:pPr>
              <w:pStyle w:val="TAL"/>
              <w:rPr>
                <w:rFonts w:cs="Arial"/>
                <w:bCs/>
                <w:szCs w:val="18"/>
                <w:lang w:val="fr-FR"/>
              </w:rPr>
            </w:pPr>
            <w:r w:rsidRPr="006A33BD">
              <w:rPr>
                <w:rFonts w:cs="Arial"/>
                <w:bCs/>
                <w:szCs w:val="18"/>
                <w:lang w:val="fr-FR"/>
              </w:rPr>
              <w:t>2.50 dB (FR2a, NTC)</w:t>
            </w:r>
          </w:p>
          <w:p w14:paraId="56D4454F" w14:textId="77777777" w:rsidR="00F40E20" w:rsidRPr="006A33BD" w:rsidRDefault="00BF0EB9" w:rsidP="00F40E20">
            <w:pPr>
              <w:pStyle w:val="TAL"/>
              <w:rPr>
                <w:rFonts w:cs="Arial"/>
                <w:bCs/>
                <w:szCs w:val="18"/>
                <w:lang w:val="fr-FR"/>
              </w:rPr>
            </w:pPr>
            <w:r w:rsidRPr="006A33BD">
              <w:rPr>
                <w:rFonts w:cs="Arial"/>
                <w:bCs/>
                <w:szCs w:val="18"/>
                <w:lang w:val="fr-FR"/>
              </w:rPr>
              <w:t>2.62 dB (FR2a, ETC)</w:t>
            </w:r>
          </w:p>
          <w:p w14:paraId="2873C270" w14:textId="77777777" w:rsidR="00F40E20" w:rsidRPr="006A33BD" w:rsidRDefault="00F40E20" w:rsidP="00F40E20">
            <w:pPr>
              <w:pStyle w:val="TAL"/>
              <w:rPr>
                <w:rFonts w:cs="Arial"/>
                <w:bCs/>
                <w:szCs w:val="18"/>
                <w:lang w:val="fr-FR"/>
              </w:rPr>
            </w:pPr>
          </w:p>
          <w:p w14:paraId="7BF71B40" w14:textId="77777777" w:rsidR="00F40E20" w:rsidRPr="001F23FC" w:rsidRDefault="00F40E20" w:rsidP="00F40E20">
            <w:pPr>
              <w:pStyle w:val="TAL"/>
              <w:rPr>
                <w:rFonts w:cs="Arial"/>
                <w:bCs/>
                <w:szCs w:val="18"/>
              </w:rPr>
            </w:pPr>
            <w:r w:rsidRPr="001F23FC">
              <w:rPr>
                <w:rFonts w:cs="Arial"/>
                <w:u w:val="single"/>
              </w:rPr>
              <w:t>PC7</w:t>
            </w:r>
          </w:p>
          <w:p w14:paraId="51DD5AEA"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F595CE" w14:textId="77777777" w:rsidR="00F40E20" w:rsidRPr="006A33BD" w:rsidRDefault="00F40E20" w:rsidP="00F40E20">
            <w:pPr>
              <w:pStyle w:val="TAL"/>
              <w:rPr>
                <w:rFonts w:cs="Arial"/>
                <w:bCs/>
                <w:szCs w:val="18"/>
                <w:lang w:val="fr-FR"/>
              </w:rPr>
            </w:pPr>
            <w:r w:rsidRPr="006A33BD">
              <w:rPr>
                <w:rFonts w:cs="Arial"/>
                <w:bCs/>
                <w:szCs w:val="18"/>
                <w:lang w:val="fr-FR"/>
              </w:rPr>
              <w:t>2.41 dB (FR2a, NTC)</w:t>
            </w:r>
          </w:p>
          <w:p w14:paraId="56A98653" w14:textId="671FEB17" w:rsidR="00654573" w:rsidRPr="006A33BD" w:rsidRDefault="00F40E20" w:rsidP="00BF0EB9">
            <w:pPr>
              <w:pStyle w:val="TAL"/>
              <w:rPr>
                <w:rFonts w:cs="Arial"/>
                <w:bCs/>
                <w:szCs w:val="18"/>
                <w:lang w:val="fr-FR"/>
              </w:rPr>
            </w:pPr>
            <w:r w:rsidRPr="006A33BD">
              <w:rPr>
                <w:rFonts w:cs="Arial"/>
                <w:bCs/>
                <w:szCs w:val="18"/>
                <w:lang w:val="fr-FR"/>
              </w:rPr>
              <w:t>2.52 dB (FR2a, ETC)</w:t>
            </w:r>
          </w:p>
        </w:tc>
        <w:tc>
          <w:tcPr>
            <w:tcW w:w="3247" w:type="dxa"/>
          </w:tcPr>
          <w:p w14:paraId="4093015C" w14:textId="77777777" w:rsidR="00654573" w:rsidRPr="001F23FC" w:rsidRDefault="00654573" w:rsidP="00654573">
            <w:pPr>
              <w:pStyle w:val="TAL"/>
            </w:pPr>
            <w:r w:rsidRPr="001F23FC">
              <w:t>TT = 0.45 x MTSU</w:t>
            </w:r>
            <w:r w:rsidRPr="001F23FC">
              <w:rPr>
                <w:vertAlign w:val="subscript"/>
              </w:rPr>
              <w:t>IFF</w:t>
            </w:r>
          </w:p>
        </w:tc>
      </w:tr>
      <w:tr w:rsidR="00654573" w:rsidRPr="001F23FC" w14:paraId="21880BB2" w14:textId="77777777" w:rsidTr="00E067D3">
        <w:trPr>
          <w:jc w:val="center"/>
        </w:trPr>
        <w:tc>
          <w:tcPr>
            <w:tcW w:w="2587" w:type="dxa"/>
          </w:tcPr>
          <w:p w14:paraId="1F5790DE" w14:textId="57CA70CD" w:rsidR="00654573" w:rsidRPr="001F23FC" w:rsidRDefault="00654573" w:rsidP="00654573">
            <w:pPr>
              <w:pStyle w:val="TAL"/>
              <w:rPr>
                <w:rFonts w:cs="v4.2.0"/>
              </w:rPr>
            </w:pPr>
            <w:r w:rsidRPr="001F23FC">
              <w:rPr>
                <w:rFonts w:cs="v4.2.0"/>
              </w:rPr>
              <w:t>7.3.4 EIS spherical coverage</w:t>
            </w:r>
          </w:p>
        </w:tc>
        <w:tc>
          <w:tcPr>
            <w:tcW w:w="3875" w:type="dxa"/>
          </w:tcPr>
          <w:p w14:paraId="3D2914F5" w14:textId="77777777" w:rsidR="00654573" w:rsidRPr="001F23FC" w:rsidRDefault="00654573" w:rsidP="00654573">
            <w:pPr>
              <w:pStyle w:val="TAL"/>
              <w:rPr>
                <w:rFonts w:cs="Arial"/>
                <w:bCs/>
                <w:szCs w:val="18"/>
                <w:u w:val="single"/>
              </w:rPr>
            </w:pPr>
            <w:r w:rsidRPr="001F23FC">
              <w:rPr>
                <w:rFonts w:cs="Arial"/>
                <w:bCs/>
                <w:szCs w:val="18"/>
                <w:u w:val="single"/>
              </w:rPr>
              <w:t>PC3</w:t>
            </w:r>
          </w:p>
          <w:p w14:paraId="6C15C06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 FR2b)</w:t>
            </w:r>
          </w:p>
          <w:p w14:paraId="19827773" w14:textId="77777777" w:rsidR="00654573" w:rsidRPr="001F23FC" w:rsidRDefault="00654573" w:rsidP="00654573">
            <w:pPr>
              <w:pStyle w:val="TAL"/>
              <w:rPr>
                <w:rFonts w:cs="Arial"/>
                <w:bCs/>
                <w:szCs w:val="18"/>
              </w:rPr>
            </w:pPr>
            <w:r w:rsidRPr="001F23FC">
              <w:rPr>
                <w:rFonts w:cs="Arial"/>
                <w:bCs/>
                <w:szCs w:val="18"/>
              </w:rPr>
              <w:t>2.28 dB</w:t>
            </w:r>
          </w:p>
          <w:p w14:paraId="3D2D3664" w14:textId="77777777" w:rsidR="00654573" w:rsidRPr="001F23FC" w:rsidRDefault="00654573" w:rsidP="00654573">
            <w:pPr>
              <w:pStyle w:val="TAL"/>
              <w:rPr>
                <w:rFonts w:cs="Arial"/>
                <w:bCs/>
                <w:szCs w:val="18"/>
              </w:rPr>
            </w:pPr>
            <w:r w:rsidRPr="001F23FC">
              <w:rPr>
                <w:rFonts w:cs="Arial"/>
                <w:bCs/>
                <w:szCs w:val="18"/>
              </w:rPr>
              <w:t>IFF (Max Device size ≤ 30 cm, FR2c)</w:t>
            </w:r>
          </w:p>
          <w:p w14:paraId="0A8C7C57" w14:textId="0256C1F5" w:rsidR="00654573" w:rsidRPr="001F23FC" w:rsidRDefault="00654573" w:rsidP="00654573">
            <w:pPr>
              <w:pStyle w:val="TAL"/>
              <w:rPr>
                <w:rFonts w:cs="Arial"/>
                <w:bCs/>
                <w:szCs w:val="18"/>
              </w:rPr>
            </w:pPr>
            <w:r w:rsidRPr="001F23FC">
              <w:rPr>
                <w:rFonts w:cs="Arial"/>
                <w:bCs/>
                <w:szCs w:val="18"/>
              </w:rPr>
              <w:t>2.72 dB</w:t>
            </w:r>
          </w:p>
          <w:p w14:paraId="4A8AB932" w14:textId="77777777" w:rsidR="00654573" w:rsidRPr="001F23FC" w:rsidRDefault="00654573" w:rsidP="00654573">
            <w:pPr>
              <w:pStyle w:val="TAL"/>
              <w:rPr>
                <w:rFonts w:cs="Arial"/>
                <w:bCs/>
                <w:szCs w:val="18"/>
              </w:rPr>
            </w:pPr>
          </w:p>
          <w:p w14:paraId="46EF97B8" w14:textId="77777777" w:rsidR="00654573" w:rsidRPr="001F23FC" w:rsidRDefault="00654573" w:rsidP="00654573">
            <w:pPr>
              <w:pStyle w:val="TAL"/>
              <w:rPr>
                <w:rFonts w:cs="Arial"/>
                <w:bCs/>
                <w:szCs w:val="18"/>
                <w:u w:val="single"/>
              </w:rPr>
            </w:pPr>
            <w:r w:rsidRPr="001F23FC">
              <w:rPr>
                <w:rFonts w:cs="Arial"/>
                <w:bCs/>
                <w:szCs w:val="18"/>
                <w:u w:val="single"/>
              </w:rPr>
              <w:t>PC1</w:t>
            </w:r>
          </w:p>
          <w:p w14:paraId="709C3E8A" w14:textId="77777777" w:rsidR="00654573" w:rsidRPr="001F23FC" w:rsidRDefault="00654573" w:rsidP="00654573">
            <w:pPr>
              <w:pStyle w:val="TAL"/>
              <w:rPr>
                <w:rFonts w:cs="Arial"/>
                <w:bCs/>
                <w:szCs w:val="18"/>
              </w:rPr>
            </w:pPr>
            <w:r w:rsidRPr="001F23FC">
              <w:rPr>
                <w:rFonts w:cs="Arial"/>
                <w:bCs/>
                <w:szCs w:val="18"/>
              </w:rPr>
              <w:t>IFF (Max Device size ≤ 30 cm, FR2a, FR2b)</w:t>
            </w:r>
          </w:p>
          <w:p w14:paraId="35182606" w14:textId="77777777" w:rsidR="00654573" w:rsidRPr="001F23FC" w:rsidRDefault="00654573" w:rsidP="00654573">
            <w:pPr>
              <w:pStyle w:val="TAL"/>
              <w:rPr>
                <w:rFonts w:cs="Arial"/>
                <w:bCs/>
                <w:szCs w:val="18"/>
              </w:rPr>
            </w:pPr>
            <w:r w:rsidRPr="001F23FC">
              <w:rPr>
                <w:rFonts w:cs="Arial"/>
                <w:bCs/>
                <w:szCs w:val="18"/>
              </w:rPr>
              <w:t>2.28 dB</w:t>
            </w:r>
          </w:p>
          <w:p w14:paraId="7A77919D" w14:textId="77777777" w:rsidR="00654573" w:rsidRPr="001F23FC" w:rsidRDefault="00654573" w:rsidP="00654573">
            <w:pPr>
              <w:pStyle w:val="TAL"/>
              <w:rPr>
                <w:rFonts w:cs="Arial"/>
                <w:bCs/>
                <w:szCs w:val="18"/>
              </w:rPr>
            </w:pPr>
          </w:p>
          <w:p w14:paraId="581A2148" w14:textId="77777777" w:rsidR="00654573" w:rsidRPr="001F23FC" w:rsidRDefault="00654573" w:rsidP="00654573">
            <w:pPr>
              <w:pStyle w:val="TAL"/>
              <w:rPr>
                <w:rFonts w:cs="Arial"/>
                <w:bCs/>
                <w:szCs w:val="18"/>
                <w:u w:val="single"/>
              </w:rPr>
            </w:pPr>
            <w:r w:rsidRPr="001F23FC">
              <w:rPr>
                <w:rFonts w:cs="Arial"/>
                <w:bCs/>
                <w:szCs w:val="18"/>
                <w:u w:val="single"/>
              </w:rPr>
              <w:t>PC5</w:t>
            </w:r>
          </w:p>
          <w:p w14:paraId="7D7B9AB3" w14:textId="77777777" w:rsidR="00654573" w:rsidRPr="001F23FC" w:rsidRDefault="00654573" w:rsidP="00654573">
            <w:pPr>
              <w:pStyle w:val="TAL"/>
              <w:rPr>
                <w:rFonts w:cs="Arial"/>
                <w:bCs/>
                <w:szCs w:val="18"/>
              </w:rPr>
            </w:pPr>
            <w:r w:rsidRPr="001F23FC">
              <w:rPr>
                <w:rFonts w:cs="Arial"/>
                <w:bCs/>
                <w:szCs w:val="18"/>
              </w:rPr>
              <w:t>IFF (Max Device size ≤ 30 cm, FR2a)</w:t>
            </w:r>
          </w:p>
          <w:p w14:paraId="27BE4431" w14:textId="77777777" w:rsidR="00F40E20" w:rsidRPr="001F23FC" w:rsidRDefault="00654573" w:rsidP="00F40E20">
            <w:pPr>
              <w:pStyle w:val="TAL"/>
              <w:rPr>
                <w:rFonts w:cs="Arial"/>
                <w:bCs/>
                <w:szCs w:val="18"/>
              </w:rPr>
            </w:pPr>
            <w:r w:rsidRPr="001F23FC">
              <w:rPr>
                <w:rFonts w:cs="Arial"/>
                <w:bCs/>
                <w:szCs w:val="18"/>
              </w:rPr>
              <w:t>2.28 dB</w:t>
            </w:r>
          </w:p>
          <w:p w14:paraId="494AD275" w14:textId="77777777" w:rsidR="00F40E20" w:rsidRPr="001F23FC" w:rsidRDefault="00F40E20" w:rsidP="00F40E20">
            <w:pPr>
              <w:pStyle w:val="TAL"/>
              <w:rPr>
                <w:rFonts w:cs="Arial"/>
                <w:bCs/>
                <w:szCs w:val="18"/>
              </w:rPr>
            </w:pPr>
          </w:p>
          <w:p w14:paraId="5678B75B" w14:textId="77777777" w:rsidR="00F40E20" w:rsidRPr="001F23FC" w:rsidRDefault="00F40E20" w:rsidP="00F40E20">
            <w:pPr>
              <w:pStyle w:val="TAL"/>
              <w:rPr>
                <w:rFonts w:cs="Arial"/>
                <w:bCs/>
                <w:szCs w:val="18"/>
                <w:u w:val="single"/>
              </w:rPr>
            </w:pPr>
            <w:r w:rsidRPr="001F23FC">
              <w:rPr>
                <w:rFonts w:cs="Arial"/>
                <w:bCs/>
                <w:szCs w:val="18"/>
                <w:u w:val="single"/>
              </w:rPr>
              <w:t>PC6</w:t>
            </w:r>
          </w:p>
          <w:p w14:paraId="2CB1813D" w14:textId="0893F09D" w:rsidR="009065DA" w:rsidRDefault="009065DA" w:rsidP="00F40E20">
            <w:pPr>
              <w:pStyle w:val="TAL"/>
              <w:rPr>
                <w:rFonts w:cs="Arial"/>
                <w:bCs/>
                <w:szCs w:val="18"/>
              </w:rPr>
            </w:pPr>
            <w:r>
              <w:rPr>
                <w:rFonts w:cs="Arial"/>
                <w:bCs/>
                <w:szCs w:val="18"/>
              </w:rPr>
              <w:t>IFF (Max Device size ≤ 30 cm)</w:t>
            </w:r>
          </w:p>
          <w:p w14:paraId="13997761" w14:textId="77777777" w:rsidR="009065DA" w:rsidRDefault="009065DA" w:rsidP="00F40E20">
            <w:pPr>
              <w:pStyle w:val="TAL"/>
              <w:rPr>
                <w:rFonts w:cs="Arial"/>
                <w:bCs/>
                <w:szCs w:val="18"/>
              </w:rPr>
            </w:pPr>
            <w:r>
              <w:rPr>
                <w:rFonts w:cs="Arial"/>
                <w:bCs/>
                <w:szCs w:val="18"/>
              </w:rPr>
              <w:t>2.50 dB (FR2a)</w:t>
            </w:r>
          </w:p>
          <w:p w14:paraId="701F0AA1" w14:textId="30B7BB4E" w:rsidR="00F40E20" w:rsidRPr="001F23FC" w:rsidRDefault="00F40E20" w:rsidP="00F40E20">
            <w:pPr>
              <w:pStyle w:val="TAL"/>
              <w:rPr>
                <w:rFonts w:cs="Arial"/>
                <w:bCs/>
                <w:szCs w:val="18"/>
              </w:rPr>
            </w:pPr>
          </w:p>
          <w:p w14:paraId="71E7A3E4" w14:textId="77777777" w:rsidR="00F40E20" w:rsidRPr="001F23FC" w:rsidRDefault="00F40E20" w:rsidP="00F40E20">
            <w:pPr>
              <w:pStyle w:val="TAL"/>
              <w:rPr>
                <w:rFonts w:cs="Arial"/>
                <w:bCs/>
                <w:szCs w:val="18"/>
              </w:rPr>
            </w:pPr>
          </w:p>
          <w:p w14:paraId="5E876720" w14:textId="77777777" w:rsidR="00F40E20" w:rsidRPr="001F23FC" w:rsidRDefault="00F40E20" w:rsidP="00F40E20">
            <w:pPr>
              <w:pStyle w:val="TAL"/>
              <w:rPr>
                <w:rFonts w:cs="Arial"/>
                <w:bCs/>
                <w:szCs w:val="18"/>
                <w:u w:val="single"/>
              </w:rPr>
            </w:pPr>
            <w:r w:rsidRPr="001F23FC">
              <w:rPr>
                <w:rFonts w:cs="Arial"/>
                <w:bCs/>
                <w:szCs w:val="18"/>
                <w:u w:val="single"/>
              </w:rPr>
              <w:t>PC7</w:t>
            </w:r>
          </w:p>
          <w:p w14:paraId="0B8C15DD"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w:t>
            </w:r>
          </w:p>
          <w:p w14:paraId="7D5D58D4" w14:textId="33CD5418" w:rsidR="00654573" w:rsidRPr="001F23FC" w:rsidRDefault="00F40E20" w:rsidP="00654573">
            <w:pPr>
              <w:pStyle w:val="TAL"/>
              <w:rPr>
                <w:rFonts w:cs="Arial"/>
                <w:bCs/>
                <w:szCs w:val="18"/>
              </w:rPr>
            </w:pPr>
            <w:r w:rsidRPr="001F23FC">
              <w:rPr>
                <w:rFonts w:cs="Arial"/>
                <w:bCs/>
                <w:szCs w:val="18"/>
              </w:rPr>
              <w:t>2.28 dB</w:t>
            </w:r>
          </w:p>
        </w:tc>
        <w:tc>
          <w:tcPr>
            <w:tcW w:w="3247" w:type="dxa"/>
          </w:tcPr>
          <w:p w14:paraId="0125C876" w14:textId="6D6C7FE1" w:rsidR="00654573" w:rsidRPr="001F23FC" w:rsidRDefault="00654573" w:rsidP="00654573">
            <w:pPr>
              <w:pStyle w:val="TAL"/>
            </w:pPr>
            <w:r w:rsidRPr="001F23FC">
              <w:t>TT = 0.45 x MTSU</w:t>
            </w:r>
            <w:r w:rsidRPr="001F23FC">
              <w:rPr>
                <w:vertAlign w:val="subscript"/>
              </w:rPr>
              <w:t>IFF</w:t>
            </w:r>
          </w:p>
        </w:tc>
      </w:tr>
      <w:tr w:rsidR="00654573" w:rsidRPr="001F23FC" w14:paraId="4E9EDD69" w14:textId="77777777" w:rsidTr="00E067D3">
        <w:trPr>
          <w:jc w:val="center"/>
        </w:trPr>
        <w:tc>
          <w:tcPr>
            <w:tcW w:w="2587" w:type="dxa"/>
          </w:tcPr>
          <w:p w14:paraId="1B630816" w14:textId="3007DF04" w:rsidR="00654573" w:rsidRPr="001F23FC" w:rsidRDefault="00654573" w:rsidP="00654573">
            <w:pPr>
              <w:pStyle w:val="TAL"/>
              <w:rPr>
                <w:rFonts w:cs="v4.2.0"/>
              </w:rPr>
            </w:pPr>
            <w:r w:rsidRPr="001F23FC">
              <w:t>7.3A.2.1 Reference sensitivity power level for CA (2DL CA)</w:t>
            </w:r>
          </w:p>
        </w:tc>
        <w:tc>
          <w:tcPr>
            <w:tcW w:w="3875" w:type="dxa"/>
          </w:tcPr>
          <w:p w14:paraId="39036716" w14:textId="77777777" w:rsidR="00654573" w:rsidRPr="001F23FC" w:rsidRDefault="00654573" w:rsidP="00654573">
            <w:pPr>
              <w:pStyle w:val="TAL"/>
              <w:rPr>
                <w:rFonts w:cs="v4.2.0"/>
                <w:u w:val="single"/>
              </w:rPr>
            </w:pPr>
            <w:r w:rsidRPr="001F23FC">
              <w:rPr>
                <w:rFonts w:cs="v4.2.0"/>
                <w:u w:val="single"/>
              </w:rPr>
              <w:t>Intra-band contiguous CA</w:t>
            </w:r>
          </w:p>
          <w:p w14:paraId="52967E2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2734D40"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4C678656" w14:textId="77777777" w:rsidR="00654573" w:rsidRPr="001F23FC" w:rsidRDefault="00654573" w:rsidP="00654573">
            <w:pPr>
              <w:pStyle w:val="TAL"/>
              <w:rPr>
                <w:rFonts w:cs="v4.2.0"/>
              </w:rPr>
            </w:pPr>
          </w:p>
          <w:p w14:paraId="3A99754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C34C4B7" w14:textId="77777777" w:rsidR="00654573" w:rsidRPr="001F23FC" w:rsidRDefault="00654573" w:rsidP="00654573">
            <w:pPr>
              <w:pStyle w:val="TAL"/>
              <w:rPr>
                <w:rFonts w:cs="v4.2.0"/>
              </w:rPr>
            </w:pPr>
            <w:r w:rsidRPr="001F23FC">
              <w:rPr>
                <w:rFonts w:cs="v4.2.0"/>
              </w:rPr>
              <w:t>TBD</w:t>
            </w:r>
          </w:p>
          <w:p w14:paraId="7F6B627D" w14:textId="77777777" w:rsidR="00654573" w:rsidRPr="001F23FC" w:rsidRDefault="00654573" w:rsidP="00654573">
            <w:pPr>
              <w:pStyle w:val="TAL"/>
              <w:rPr>
                <w:rFonts w:cs="v4.2.0"/>
              </w:rPr>
            </w:pPr>
          </w:p>
          <w:p w14:paraId="55AE5696" w14:textId="77777777" w:rsidR="00654573" w:rsidRPr="001F23FC" w:rsidRDefault="00654573" w:rsidP="00654573">
            <w:pPr>
              <w:pStyle w:val="TAL"/>
              <w:rPr>
                <w:rFonts w:cs="v4.2.0"/>
                <w:u w:val="single"/>
              </w:rPr>
            </w:pPr>
            <w:r w:rsidRPr="001F23FC">
              <w:rPr>
                <w:rFonts w:cs="v4.2.0"/>
                <w:u w:val="single"/>
              </w:rPr>
              <w:t>Intra-band non-contiguous, Inter-band CA</w:t>
            </w:r>
          </w:p>
          <w:p w14:paraId="4139F029" w14:textId="1C3C9807" w:rsidR="00654573" w:rsidRPr="001F23FC" w:rsidRDefault="00654573" w:rsidP="00654573">
            <w:pPr>
              <w:pStyle w:val="TAL"/>
              <w:rPr>
                <w:rFonts w:cs="Arial"/>
                <w:bCs/>
                <w:szCs w:val="18"/>
              </w:rPr>
            </w:pPr>
            <w:r w:rsidRPr="001F23FC">
              <w:rPr>
                <w:rFonts w:cs="v4.2.0"/>
              </w:rPr>
              <w:t>TBD</w:t>
            </w:r>
          </w:p>
        </w:tc>
        <w:tc>
          <w:tcPr>
            <w:tcW w:w="3247" w:type="dxa"/>
          </w:tcPr>
          <w:p w14:paraId="66BF2943" w14:textId="77777777" w:rsidR="00654573" w:rsidRPr="001F23FC" w:rsidRDefault="00654573" w:rsidP="00654573">
            <w:pPr>
              <w:pStyle w:val="TAL"/>
            </w:pPr>
          </w:p>
        </w:tc>
      </w:tr>
      <w:tr w:rsidR="00654573" w:rsidRPr="001F23FC" w14:paraId="399C73CE" w14:textId="77777777" w:rsidTr="00E067D3">
        <w:trPr>
          <w:jc w:val="center"/>
        </w:trPr>
        <w:tc>
          <w:tcPr>
            <w:tcW w:w="2587" w:type="dxa"/>
          </w:tcPr>
          <w:p w14:paraId="558FF84C" w14:textId="5BA10EB8" w:rsidR="00654573" w:rsidRPr="001F23FC" w:rsidRDefault="00654573" w:rsidP="00654573">
            <w:pPr>
              <w:pStyle w:val="TAL"/>
              <w:rPr>
                <w:rFonts w:cs="v4.2.0"/>
              </w:rPr>
            </w:pPr>
            <w:r w:rsidRPr="001F23FC">
              <w:t>7.3A.2.2 Reference sensitivity power level for CA (3DL CA)</w:t>
            </w:r>
          </w:p>
        </w:tc>
        <w:tc>
          <w:tcPr>
            <w:tcW w:w="3875" w:type="dxa"/>
          </w:tcPr>
          <w:p w14:paraId="4CBEA24D" w14:textId="77777777" w:rsidR="00654573" w:rsidRPr="001F23FC" w:rsidRDefault="00654573" w:rsidP="00654573">
            <w:pPr>
              <w:pStyle w:val="TAL"/>
              <w:rPr>
                <w:rFonts w:cs="v4.2.0"/>
                <w:u w:val="single"/>
              </w:rPr>
            </w:pPr>
            <w:r w:rsidRPr="001F23FC">
              <w:rPr>
                <w:rFonts w:cs="v4.2.0"/>
                <w:u w:val="single"/>
              </w:rPr>
              <w:t>Intra-band contiguous CA</w:t>
            </w:r>
          </w:p>
          <w:p w14:paraId="48654E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187E922"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607B697" w14:textId="77777777" w:rsidR="00654573" w:rsidRPr="001F23FC" w:rsidRDefault="00654573" w:rsidP="00654573">
            <w:pPr>
              <w:pStyle w:val="TAL"/>
              <w:rPr>
                <w:rFonts w:cs="v4.2.0"/>
              </w:rPr>
            </w:pPr>
          </w:p>
          <w:p w14:paraId="70F46E6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3D7F46" w14:textId="77777777" w:rsidR="00654573" w:rsidRPr="001F23FC" w:rsidRDefault="00654573" w:rsidP="00654573">
            <w:pPr>
              <w:pStyle w:val="TAL"/>
              <w:rPr>
                <w:rFonts w:cs="v4.2.0"/>
              </w:rPr>
            </w:pPr>
            <w:r w:rsidRPr="001F23FC">
              <w:rPr>
                <w:rFonts w:cs="v4.2.0"/>
              </w:rPr>
              <w:t>TBD</w:t>
            </w:r>
          </w:p>
          <w:p w14:paraId="0E489073" w14:textId="77777777" w:rsidR="00654573" w:rsidRPr="001F23FC" w:rsidRDefault="00654573" w:rsidP="00654573">
            <w:pPr>
              <w:pStyle w:val="TAL"/>
              <w:rPr>
                <w:rFonts w:cs="v4.2.0"/>
              </w:rPr>
            </w:pPr>
          </w:p>
          <w:p w14:paraId="10DA5489" w14:textId="77777777" w:rsidR="00654573" w:rsidRPr="001F23FC" w:rsidRDefault="00654573" w:rsidP="00654573">
            <w:pPr>
              <w:pStyle w:val="TAL"/>
              <w:rPr>
                <w:rFonts w:cs="v4.2.0"/>
                <w:u w:val="single"/>
              </w:rPr>
            </w:pPr>
            <w:r w:rsidRPr="001F23FC">
              <w:rPr>
                <w:rFonts w:cs="v4.2.0"/>
                <w:u w:val="single"/>
              </w:rPr>
              <w:t>Intra-band non-contiguous, Inter-band CA</w:t>
            </w:r>
          </w:p>
          <w:p w14:paraId="0F35706D" w14:textId="22E9CD8F" w:rsidR="00654573" w:rsidRPr="001F23FC" w:rsidRDefault="00654573" w:rsidP="00654573">
            <w:pPr>
              <w:pStyle w:val="TAL"/>
              <w:rPr>
                <w:rFonts w:cs="Arial"/>
                <w:bCs/>
                <w:szCs w:val="18"/>
              </w:rPr>
            </w:pPr>
            <w:r w:rsidRPr="001F23FC">
              <w:rPr>
                <w:rFonts w:cs="v4.2.0"/>
              </w:rPr>
              <w:t>TBD</w:t>
            </w:r>
          </w:p>
        </w:tc>
        <w:tc>
          <w:tcPr>
            <w:tcW w:w="3247" w:type="dxa"/>
          </w:tcPr>
          <w:p w14:paraId="1026BFE5" w14:textId="77777777" w:rsidR="00654573" w:rsidRPr="001F23FC" w:rsidRDefault="00654573" w:rsidP="00654573">
            <w:pPr>
              <w:pStyle w:val="TAL"/>
            </w:pPr>
          </w:p>
        </w:tc>
      </w:tr>
      <w:tr w:rsidR="00654573" w:rsidRPr="001F23FC" w14:paraId="006729AE" w14:textId="77777777" w:rsidTr="00E067D3">
        <w:trPr>
          <w:jc w:val="center"/>
        </w:trPr>
        <w:tc>
          <w:tcPr>
            <w:tcW w:w="2587" w:type="dxa"/>
          </w:tcPr>
          <w:p w14:paraId="1C8A29D2" w14:textId="7E7FACDB" w:rsidR="00654573" w:rsidRPr="001F23FC" w:rsidRDefault="00654573" w:rsidP="00654573">
            <w:pPr>
              <w:pStyle w:val="TAL"/>
              <w:rPr>
                <w:rFonts w:cs="v4.2.0"/>
              </w:rPr>
            </w:pPr>
            <w:r w:rsidRPr="001F23FC">
              <w:t>7.3A.2.3 Reference sensitivity power level for CA (4DL CA)</w:t>
            </w:r>
          </w:p>
        </w:tc>
        <w:tc>
          <w:tcPr>
            <w:tcW w:w="3875" w:type="dxa"/>
          </w:tcPr>
          <w:p w14:paraId="03173976" w14:textId="77777777" w:rsidR="00654573" w:rsidRPr="001F23FC" w:rsidRDefault="00654573" w:rsidP="00654573">
            <w:pPr>
              <w:pStyle w:val="TAL"/>
              <w:rPr>
                <w:rFonts w:cs="v4.2.0"/>
                <w:u w:val="single"/>
              </w:rPr>
            </w:pPr>
            <w:r w:rsidRPr="001F23FC">
              <w:rPr>
                <w:rFonts w:cs="v4.2.0"/>
                <w:u w:val="single"/>
              </w:rPr>
              <w:t>Intra-band contiguous CA</w:t>
            </w:r>
          </w:p>
          <w:p w14:paraId="2D04068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E7C799E"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58524876" w14:textId="77777777" w:rsidR="00654573" w:rsidRPr="001F23FC" w:rsidRDefault="00654573" w:rsidP="00654573">
            <w:pPr>
              <w:pStyle w:val="TAL"/>
              <w:rPr>
                <w:rFonts w:cs="v4.2.0"/>
              </w:rPr>
            </w:pPr>
          </w:p>
          <w:p w14:paraId="67B2BB3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C44F52" w14:textId="77777777" w:rsidR="00654573" w:rsidRPr="001F23FC" w:rsidRDefault="00654573" w:rsidP="00654573">
            <w:pPr>
              <w:pStyle w:val="TAL"/>
              <w:rPr>
                <w:rFonts w:cs="v4.2.0"/>
              </w:rPr>
            </w:pPr>
            <w:r w:rsidRPr="001F23FC">
              <w:rPr>
                <w:rFonts w:cs="v4.2.0"/>
              </w:rPr>
              <w:t>TBD</w:t>
            </w:r>
          </w:p>
          <w:p w14:paraId="5C23D4AE" w14:textId="77777777" w:rsidR="00654573" w:rsidRPr="001F23FC" w:rsidRDefault="00654573" w:rsidP="00654573">
            <w:pPr>
              <w:pStyle w:val="TAL"/>
              <w:rPr>
                <w:rFonts w:cs="v4.2.0"/>
              </w:rPr>
            </w:pPr>
          </w:p>
          <w:p w14:paraId="65A2F385" w14:textId="77777777" w:rsidR="00654573" w:rsidRPr="001F23FC" w:rsidRDefault="00654573" w:rsidP="00654573">
            <w:pPr>
              <w:pStyle w:val="TAL"/>
              <w:rPr>
                <w:rFonts w:cs="v4.2.0"/>
                <w:u w:val="single"/>
              </w:rPr>
            </w:pPr>
            <w:r w:rsidRPr="001F23FC">
              <w:rPr>
                <w:rFonts w:cs="v4.2.0"/>
                <w:u w:val="single"/>
              </w:rPr>
              <w:t>Intra-band non-contiguous, Inter-band CA</w:t>
            </w:r>
          </w:p>
          <w:p w14:paraId="7B73278A" w14:textId="37652D21" w:rsidR="00654573" w:rsidRPr="001F23FC" w:rsidRDefault="00654573" w:rsidP="00654573">
            <w:pPr>
              <w:pStyle w:val="TAL"/>
              <w:rPr>
                <w:rFonts w:cs="Arial"/>
                <w:bCs/>
                <w:szCs w:val="18"/>
              </w:rPr>
            </w:pPr>
            <w:r w:rsidRPr="001F23FC">
              <w:rPr>
                <w:rFonts w:cs="v4.2.0"/>
              </w:rPr>
              <w:t>TBD</w:t>
            </w:r>
          </w:p>
        </w:tc>
        <w:tc>
          <w:tcPr>
            <w:tcW w:w="3247" w:type="dxa"/>
          </w:tcPr>
          <w:p w14:paraId="0BC0D990" w14:textId="77777777" w:rsidR="00654573" w:rsidRPr="001F23FC" w:rsidRDefault="00654573" w:rsidP="00654573">
            <w:pPr>
              <w:pStyle w:val="TAL"/>
            </w:pPr>
          </w:p>
        </w:tc>
      </w:tr>
      <w:tr w:rsidR="00654573" w:rsidRPr="001F23FC" w14:paraId="417519C9" w14:textId="77777777" w:rsidTr="00E067D3">
        <w:trPr>
          <w:jc w:val="center"/>
        </w:trPr>
        <w:tc>
          <w:tcPr>
            <w:tcW w:w="2587" w:type="dxa"/>
          </w:tcPr>
          <w:p w14:paraId="5C65B4CF" w14:textId="56BC24EB" w:rsidR="00654573" w:rsidRPr="001F23FC" w:rsidRDefault="00654573" w:rsidP="00654573">
            <w:pPr>
              <w:pStyle w:val="TAL"/>
              <w:rPr>
                <w:rFonts w:cs="v4.2.0"/>
              </w:rPr>
            </w:pPr>
            <w:r w:rsidRPr="001F23FC">
              <w:t>7.3A.2.4 Reference sensitivity power level for CA (5DL CA)</w:t>
            </w:r>
          </w:p>
        </w:tc>
        <w:tc>
          <w:tcPr>
            <w:tcW w:w="3875" w:type="dxa"/>
          </w:tcPr>
          <w:p w14:paraId="04A2DF6E" w14:textId="77777777" w:rsidR="00654573" w:rsidRPr="001F23FC" w:rsidRDefault="00654573" w:rsidP="00654573">
            <w:pPr>
              <w:pStyle w:val="TAL"/>
              <w:rPr>
                <w:rFonts w:cs="v4.2.0"/>
                <w:u w:val="single"/>
              </w:rPr>
            </w:pPr>
            <w:r w:rsidRPr="001F23FC">
              <w:rPr>
                <w:rFonts w:cs="v4.2.0"/>
                <w:u w:val="single"/>
              </w:rPr>
              <w:t>Intra-band contiguous CA</w:t>
            </w:r>
          </w:p>
          <w:p w14:paraId="77622DCA" w14:textId="77777777" w:rsidR="00654573" w:rsidRPr="001F23FC" w:rsidRDefault="00654573" w:rsidP="00654573">
            <w:pPr>
              <w:pStyle w:val="TAL"/>
              <w:rPr>
                <w:rFonts w:cs="v4.2.0"/>
                <w:u w:val="single"/>
              </w:rPr>
            </w:pPr>
            <w:r w:rsidRPr="001F23FC">
              <w:rPr>
                <w:rFonts w:cs="v4.2.0"/>
                <w:u w:val="single"/>
              </w:rPr>
              <w:t>Maximum aggregated BW ≤ 400MHz</w:t>
            </w:r>
          </w:p>
          <w:p w14:paraId="0C838C62" w14:textId="77777777" w:rsidR="00654573" w:rsidRPr="001F23FC" w:rsidRDefault="00654573" w:rsidP="00654573">
            <w:pPr>
              <w:pStyle w:val="TAL"/>
              <w:rPr>
                <w:rFonts w:cs="v4.2.0"/>
                <w:u w:val="single"/>
              </w:rPr>
            </w:pPr>
            <w:r w:rsidRPr="001F23FC">
              <w:rPr>
                <w:rFonts w:cs="v4.2.0"/>
                <w:u w:val="single"/>
              </w:rPr>
              <w:t>Same as 7.3.2 for each component carrier</w:t>
            </w:r>
          </w:p>
          <w:p w14:paraId="2DAD3197" w14:textId="77777777" w:rsidR="00654573" w:rsidRPr="001F23FC" w:rsidRDefault="00654573" w:rsidP="00654573">
            <w:pPr>
              <w:pStyle w:val="TAL"/>
              <w:rPr>
                <w:rFonts w:cs="v4.2.0"/>
                <w:u w:val="single"/>
              </w:rPr>
            </w:pPr>
          </w:p>
          <w:p w14:paraId="68544B37" w14:textId="77777777" w:rsidR="00654573" w:rsidRPr="001F23FC" w:rsidRDefault="00654573" w:rsidP="00654573">
            <w:pPr>
              <w:pStyle w:val="TAL"/>
              <w:rPr>
                <w:rFonts w:cs="v4.2.0"/>
                <w:u w:val="single"/>
              </w:rPr>
            </w:pPr>
            <w:r w:rsidRPr="001F23FC">
              <w:rPr>
                <w:rFonts w:cs="v4.2.0"/>
                <w:u w:val="single"/>
              </w:rPr>
              <w:t>Maximum aggregated BW &gt; 400MHz</w:t>
            </w:r>
          </w:p>
          <w:p w14:paraId="04D66343" w14:textId="77777777" w:rsidR="00654573" w:rsidRPr="001F23FC" w:rsidRDefault="00654573" w:rsidP="00654573">
            <w:pPr>
              <w:pStyle w:val="TAL"/>
              <w:rPr>
                <w:rFonts w:cs="v4.2.0"/>
                <w:u w:val="single"/>
              </w:rPr>
            </w:pPr>
            <w:r w:rsidRPr="001F23FC">
              <w:rPr>
                <w:rFonts w:cs="v4.2.0"/>
                <w:u w:val="single"/>
              </w:rPr>
              <w:t>TBD</w:t>
            </w:r>
          </w:p>
          <w:p w14:paraId="2FAAB27E" w14:textId="77777777" w:rsidR="00654573" w:rsidRPr="001F23FC" w:rsidRDefault="00654573" w:rsidP="00654573">
            <w:pPr>
              <w:pStyle w:val="TAL"/>
              <w:rPr>
                <w:rFonts w:cs="v4.2.0"/>
                <w:u w:val="single"/>
              </w:rPr>
            </w:pPr>
          </w:p>
          <w:p w14:paraId="428E6B9B" w14:textId="77777777" w:rsidR="00654573" w:rsidRPr="001F23FC" w:rsidRDefault="00654573" w:rsidP="00654573">
            <w:pPr>
              <w:pStyle w:val="TAL"/>
              <w:rPr>
                <w:rFonts w:cs="v4.2.0"/>
                <w:u w:val="single"/>
              </w:rPr>
            </w:pPr>
            <w:r w:rsidRPr="001F23FC">
              <w:rPr>
                <w:rFonts w:cs="v4.2.0"/>
                <w:u w:val="single"/>
              </w:rPr>
              <w:t>Intra-band non-contiguous, Inter-band CA</w:t>
            </w:r>
          </w:p>
          <w:p w14:paraId="44D65D0A" w14:textId="4E5F3CC3" w:rsidR="00654573" w:rsidRPr="001F23FC" w:rsidRDefault="00654573" w:rsidP="00654573">
            <w:pPr>
              <w:pStyle w:val="TAL"/>
              <w:rPr>
                <w:rFonts w:cs="Arial"/>
                <w:bCs/>
                <w:szCs w:val="18"/>
              </w:rPr>
            </w:pPr>
            <w:r w:rsidRPr="001F23FC">
              <w:rPr>
                <w:rFonts w:cs="v4.2.0"/>
                <w:u w:val="single"/>
              </w:rPr>
              <w:t>TBD</w:t>
            </w:r>
          </w:p>
        </w:tc>
        <w:tc>
          <w:tcPr>
            <w:tcW w:w="3247" w:type="dxa"/>
          </w:tcPr>
          <w:p w14:paraId="6EBC1B6D" w14:textId="77777777" w:rsidR="00654573" w:rsidRPr="001F23FC" w:rsidRDefault="00654573" w:rsidP="00654573">
            <w:pPr>
              <w:pStyle w:val="TAL"/>
            </w:pPr>
          </w:p>
        </w:tc>
      </w:tr>
      <w:tr w:rsidR="00654573" w:rsidRPr="001F23FC" w14:paraId="6D5F4981" w14:textId="77777777" w:rsidTr="00E067D3">
        <w:trPr>
          <w:jc w:val="center"/>
        </w:trPr>
        <w:tc>
          <w:tcPr>
            <w:tcW w:w="2587" w:type="dxa"/>
          </w:tcPr>
          <w:p w14:paraId="56ABF9AF" w14:textId="28CE9EB5" w:rsidR="00654573" w:rsidRPr="001F23FC" w:rsidRDefault="00654573" w:rsidP="00654573">
            <w:pPr>
              <w:pStyle w:val="TAL"/>
              <w:rPr>
                <w:rFonts w:cs="v4.2.0"/>
              </w:rPr>
            </w:pPr>
            <w:r w:rsidRPr="001F23FC">
              <w:t>7.3A.2.5 Reference sensitivity power level for CA (6DL CA)</w:t>
            </w:r>
          </w:p>
        </w:tc>
        <w:tc>
          <w:tcPr>
            <w:tcW w:w="3875" w:type="dxa"/>
          </w:tcPr>
          <w:p w14:paraId="0662386F" w14:textId="77777777" w:rsidR="00654573" w:rsidRPr="001F23FC" w:rsidRDefault="00654573" w:rsidP="00654573">
            <w:pPr>
              <w:pStyle w:val="TAL"/>
              <w:rPr>
                <w:rFonts w:cs="v4.2.0"/>
                <w:u w:val="single"/>
              </w:rPr>
            </w:pPr>
            <w:r w:rsidRPr="001F23FC">
              <w:rPr>
                <w:rFonts w:cs="v4.2.0"/>
                <w:u w:val="single"/>
              </w:rPr>
              <w:t>Intra-band contiguous CA</w:t>
            </w:r>
          </w:p>
          <w:p w14:paraId="011BA783" w14:textId="77777777" w:rsidR="00654573" w:rsidRPr="001F23FC" w:rsidRDefault="00654573" w:rsidP="00654573">
            <w:pPr>
              <w:pStyle w:val="TAL"/>
              <w:rPr>
                <w:rFonts w:cs="v4.2.0"/>
                <w:u w:val="single"/>
              </w:rPr>
            </w:pPr>
            <w:r w:rsidRPr="001F23FC">
              <w:rPr>
                <w:rFonts w:cs="v4.2.0"/>
                <w:u w:val="single"/>
              </w:rPr>
              <w:t>Maximum aggregated BW ≤ 400MHz</w:t>
            </w:r>
          </w:p>
          <w:p w14:paraId="1CF5EE03" w14:textId="77777777" w:rsidR="00654573" w:rsidRPr="001F23FC" w:rsidRDefault="00654573" w:rsidP="00654573">
            <w:pPr>
              <w:pStyle w:val="TAL"/>
              <w:rPr>
                <w:rFonts w:cs="v4.2.0"/>
                <w:u w:val="single"/>
              </w:rPr>
            </w:pPr>
            <w:r w:rsidRPr="001F23FC">
              <w:rPr>
                <w:rFonts w:cs="v4.2.0"/>
                <w:u w:val="single"/>
              </w:rPr>
              <w:t>Same as 7.3.2 for each component carrier</w:t>
            </w:r>
          </w:p>
          <w:p w14:paraId="21B89D05" w14:textId="77777777" w:rsidR="00654573" w:rsidRPr="001F23FC" w:rsidRDefault="00654573" w:rsidP="00654573">
            <w:pPr>
              <w:pStyle w:val="TAL"/>
              <w:rPr>
                <w:rFonts w:cs="v4.2.0"/>
                <w:u w:val="single"/>
              </w:rPr>
            </w:pPr>
          </w:p>
          <w:p w14:paraId="426C8313" w14:textId="77777777" w:rsidR="00654573" w:rsidRPr="001F23FC" w:rsidRDefault="00654573" w:rsidP="00654573">
            <w:pPr>
              <w:pStyle w:val="TAL"/>
              <w:rPr>
                <w:rFonts w:cs="v4.2.0"/>
                <w:u w:val="single"/>
              </w:rPr>
            </w:pPr>
            <w:r w:rsidRPr="001F23FC">
              <w:rPr>
                <w:rFonts w:cs="v4.2.0"/>
                <w:u w:val="single"/>
              </w:rPr>
              <w:t>Maximum aggregated BW &gt; 400MHz</w:t>
            </w:r>
          </w:p>
          <w:p w14:paraId="57ED3F36" w14:textId="77777777" w:rsidR="00654573" w:rsidRPr="001F23FC" w:rsidRDefault="00654573" w:rsidP="00654573">
            <w:pPr>
              <w:pStyle w:val="TAL"/>
              <w:rPr>
                <w:rFonts w:cs="v4.2.0"/>
                <w:u w:val="single"/>
              </w:rPr>
            </w:pPr>
            <w:r w:rsidRPr="001F23FC">
              <w:rPr>
                <w:rFonts w:cs="v4.2.0"/>
                <w:u w:val="single"/>
              </w:rPr>
              <w:t>TBD</w:t>
            </w:r>
          </w:p>
          <w:p w14:paraId="439EF1E7" w14:textId="77777777" w:rsidR="00654573" w:rsidRPr="001F23FC" w:rsidRDefault="00654573" w:rsidP="00654573">
            <w:pPr>
              <w:pStyle w:val="TAL"/>
              <w:rPr>
                <w:rFonts w:cs="v4.2.0"/>
                <w:u w:val="single"/>
              </w:rPr>
            </w:pPr>
          </w:p>
          <w:p w14:paraId="43B30B5A" w14:textId="77777777" w:rsidR="00654573" w:rsidRPr="001F23FC" w:rsidRDefault="00654573" w:rsidP="00654573">
            <w:pPr>
              <w:pStyle w:val="TAL"/>
              <w:rPr>
                <w:rFonts w:cs="v4.2.0"/>
                <w:u w:val="single"/>
              </w:rPr>
            </w:pPr>
            <w:r w:rsidRPr="001F23FC">
              <w:rPr>
                <w:rFonts w:cs="v4.2.0"/>
                <w:u w:val="single"/>
              </w:rPr>
              <w:t>Intra-band non-contiguous, Inter-band CA</w:t>
            </w:r>
          </w:p>
          <w:p w14:paraId="1E968B90" w14:textId="48726F8C" w:rsidR="00654573" w:rsidRPr="001F23FC" w:rsidRDefault="00654573" w:rsidP="00654573">
            <w:pPr>
              <w:pStyle w:val="TAL"/>
              <w:rPr>
                <w:rFonts w:cs="Arial"/>
                <w:bCs/>
                <w:szCs w:val="18"/>
              </w:rPr>
            </w:pPr>
            <w:r w:rsidRPr="001F23FC">
              <w:rPr>
                <w:rFonts w:cs="v4.2.0"/>
                <w:u w:val="single"/>
              </w:rPr>
              <w:t>TBD</w:t>
            </w:r>
          </w:p>
        </w:tc>
        <w:tc>
          <w:tcPr>
            <w:tcW w:w="3247" w:type="dxa"/>
          </w:tcPr>
          <w:p w14:paraId="1074D6C0" w14:textId="77777777" w:rsidR="00654573" w:rsidRPr="001F23FC" w:rsidRDefault="00654573" w:rsidP="00654573">
            <w:pPr>
              <w:pStyle w:val="TAL"/>
            </w:pPr>
          </w:p>
        </w:tc>
      </w:tr>
      <w:tr w:rsidR="00654573" w:rsidRPr="001F23FC" w14:paraId="56C86EBB" w14:textId="77777777" w:rsidTr="00E067D3">
        <w:trPr>
          <w:jc w:val="center"/>
        </w:trPr>
        <w:tc>
          <w:tcPr>
            <w:tcW w:w="2587" w:type="dxa"/>
          </w:tcPr>
          <w:p w14:paraId="154320FF" w14:textId="1A754C47" w:rsidR="00654573" w:rsidRPr="001F23FC" w:rsidRDefault="00654573" w:rsidP="00654573">
            <w:pPr>
              <w:pStyle w:val="TAL"/>
              <w:rPr>
                <w:rFonts w:cs="v4.2.0"/>
              </w:rPr>
            </w:pPr>
            <w:r w:rsidRPr="001F23FC">
              <w:t>7.3A.2.6 Reference sensitivity power level for CA (7DL CA)</w:t>
            </w:r>
          </w:p>
        </w:tc>
        <w:tc>
          <w:tcPr>
            <w:tcW w:w="3875" w:type="dxa"/>
          </w:tcPr>
          <w:p w14:paraId="71688040" w14:textId="77777777" w:rsidR="00654573" w:rsidRPr="001F23FC" w:rsidRDefault="00654573" w:rsidP="00654573">
            <w:pPr>
              <w:pStyle w:val="TAL"/>
              <w:rPr>
                <w:rFonts w:cs="v4.2.0"/>
                <w:u w:val="single"/>
              </w:rPr>
            </w:pPr>
            <w:r w:rsidRPr="001F23FC">
              <w:rPr>
                <w:rFonts w:cs="v4.2.0"/>
                <w:u w:val="single"/>
              </w:rPr>
              <w:t>Intra-band contiguous CA</w:t>
            </w:r>
          </w:p>
          <w:p w14:paraId="510D0B63" w14:textId="77777777" w:rsidR="00654573" w:rsidRPr="001F23FC" w:rsidRDefault="00654573" w:rsidP="00654573">
            <w:pPr>
              <w:pStyle w:val="TAL"/>
              <w:rPr>
                <w:rFonts w:cs="v4.2.0"/>
                <w:u w:val="single"/>
              </w:rPr>
            </w:pPr>
            <w:r w:rsidRPr="001F23FC">
              <w:rPr>
                <w:rFonts w:cs="v4.2.0"/>
                <w:u w:val="single"/>
              </w:rPr>
              <w:t>Maximum aggregated BW ≤ 400MHz</w:t>
            </w:r>
          </w:p>
          <w:p w14:paraId="7C7AC3C8" w14:textId="77777777" w:rsidR="00654573" w:rsidRPr="001F23FC" w:rsidRDefault="00654573" w:rsidP="00654573">
            <w:pPr>
              <w:pStyle w:val="TAL"/>
              <w:rPr>
                <w:rFonts w:cs="v4.2.0"/>
                <w:u w:val="single"/>
              </w:rPr>
            </w:pPr>
            <w:r w:rsidRPr="001F23FC">
              <w:rPr>
                <w:rFonts w:cs="v4.2.0"/>
                <w:u w:val="single"/>
              </w:rPr>
              <w:t>Same as 7.3.2 for each component carrier</w:t>
            </w:r>
          </w:p>
          <w:p w14:paraId="0CB5C24D" w14:textId="77777777" w:rsidR="00654573" w:rsidRPr="001F23FC" w:rsidRDefault="00654573" w:rsidP="00654573">
            <w:pPr>
              <w:pStyle w:val="TAL"/>
              <w:rPr>
                <w:rFonts w:cs="v4.2.0"/>
                <w:u w:val="single"/>
              </w:rPr>
            </w:pPr>
          </w:p>
          <w:p w14:paraId="33EBB427" w14:textId="77777777" w:rsidR="00654573" w:rsidRPr="001F23FC" w:rsidRDefault="00654573" w:rsidP="00654573">
            <w:pPr>
              <w:pStyle w:val="TAL"/>
              <w:rPr>
                <w:rFonts w:cs="v4.2.0"/>
                <w:u w:val="single"/>
              </w:rPr>
            </w:pPr>
            <w:r w:rsidRPr="001F23FC">
              <w:rPr>
                <w:rFonts w:cs="v4.2.0"/>
                <w:u w:val="single"/>
              </w:rPr>
              <w:t>Maximum aggregated BW &gt; 400MHz</w:t>
            </w:r>
          </w:p>
          <w:p w14:paraId="746B0E23" w14:textId="77777777" w:rsidR="00654573" w:rsidRPr="001F23FC" w:rsidRDefault="00654573" w:rsidP="00654573">
            <w:pPr>
              <w:pStyle w:val="TAL"/>
              <w:rPr>
                <w:rFonts w:cs="v4.2.0"/>
                <w:u w:val="single"/>
              </w:rPr>
            </w:pPr>
            <w:r w:rsidRPr="001F23FC">
              <w:rPr>
                <w:rFonts w:cs="v4.2.0"/>
                <w:u w:val="single"/>
              </w:rPr>
              <w:t>TBD</w:t>
            </w:r>
          </w:p>
          <w:p w14:paraId="4A0A49FA" w14:textId="77777777" w:rsidR="00654573" w:rsidRPr="001F23FC" w:rsidRDefault="00654573" w:rsidP="00654573">
            <w:pPr>
              <w:pStyle w:val="TAL"/>
              <w:rPr>
                <w:rFonts w:cs="v4.2.0"/>
                <w:u w:val="single"/>
              </w:rPr>
            </w:pPr>
          </w:p>
          <w:p w14:paraId="07C4E001" w14:textId="77777777" w:rsidR="00654573" w:rsidRPr="001F23FC" w:rsidRDefault="00654573" w:rsidP="00654573">
            <w:pPr>
              <w:pStyle w:val="TAL"/>
              <w:rPr>
                <w:rFonts w:cs="v4.2.0"/>
                <w:u w:val="single"/>
              </w:rPr>
            </w:pPr>
            <w:r w:rsidRPr="001F23FC">
              <w:rPr>
                <w:rFonts w:cs="v4.2.0"/>
                <w:u w:val="single"/>
              </w:rPr>
              <w:t>Intra-band non-contiguous, Inter-band CA</w:t>
            </w:r>
          </w:p>
          <w:p w14:paraId="4B559BDF" w14:textId="6CD32099" w:rsidR="00654573" w:rsidRPr="001F23FC" w:rsidRDefault="00654573" w:rsidP="00654573">
            <w:pPr>
              <w:pStyle w:val="TAL"/>
              <w:rPr>
                <w:rFonts w:cs="Arial"/>
                <w:bCs/>
                <w:szCs w:val="18"/>
              </w:rPr>
            </w:pPr>
            <w:r w:rsidRPr="001F23FC">
              <w:rPr>
                <w:rFonts w:cs="v4.2.0"/>
                <w:u w:val="single"/>
              </w:rPr>
              <w:t>TBD</w:t>
            </w:r>
          </w:p>
        </w:tc>
        <w:tc>
          <w:tcPr>
            <w:tcW w:w="3247" w:type="dxa"/>
          </w:tcPr>
          <w:p w14:paraId="2E498D8F" w14:textId="77777777" w:rsidR="00654573" w:rsidRPr="001F23FC" w:rsidRDefault="00654573" w:rsidP="00654573">
            <w:pPr>
              <w:pStyle w:val="TAL"/>
            </w:pPr>
          </w:p>
        </w:tc>
      </w:tr>
      <w:tr w:rsidR="00654573" w:rsidRPr="001F23FC" w14:paraId="6CCCC657" w14:textId="77777777" w:rsidTr="00E067D3">
        <w:trPr>
          <w:jc w:val="center"/>
        </w:trPr>
        <w:tc>
          <w:tcPr>
            <w:tcW w:w="2587" w:type="dxa"/>
          </w:tcPr>
          <w:p w14:paraId="15DCCC0D" w14:textId="6E364F51" w:rsidR="00654573" w:rsidRPr="001F23FC" w:rsidRDefault="00654573" w:rsidP="00654573">
            <w:pPr>
              <w:pStyle w:val="TAL"/>
              <w:rPr>
                <w:rFonts w:cs="v4.2.0"/>
              </w:rPr>
            </w:pPr>
            <w:r w:rsidRPr="001F23FC">
              <w:t>7.3A.2.7 Reference sensitivity power level for CA (8DL CA)</w:t>
            </w:r>
          </w:p>
        </w:tc>
        <w:tc>
          <w:tcPr>
            <w:tcW w:w="3875" w:type="dxa"/>
          </w:tcPr>
          <w:p w14:paraId="7B935D52" w14:textId="77777777" w:rsidR="00654573" w:rsidRPr="001F23FC" w:rsidRDefault="00654573" w:rsidP="00654573">
            <w:pPr>
              <w:pStyle w:val="TAL"/>
              <w:rPr>
                <w:rFonts w:cs="v4.2.0"/>
                <w:u w:val="single"/>
              </w:rPr>
            </w:pPr>
            <w:r w:rsidRPr="001F23FC">
              <w:rPr>
                <w:rFonts w:cs="v4.2.0"/>
                <w:u w:val="single"/>
              </w:rPr>
              <w:t>Intra-band contiguous CA</w:t>
            </w:r>
          </w:p>
          <w:p w14:paraId="5F70061A" w14:textId="77777777" w:rsidR="00654573" w:rsidRPr="001F23FC" w:rsidRDefault="00654573" w:rsidP="00654573">
            <w:pPr>
              <w:pStyle w:val="TAL"/>
              <w:rPr>
                <w:rFonts w:cs="v4.2.0"/>
                <w:u w:val="single"/>
              </w:rPr>
            </w:pPr>
            <w:r w:rsidRPr="001F23FC">
              <w:rPr>
                <w:rFonts w:cs="v4.2.0"/>
                <w:u w:val="single"/>
              </w:rPr>
              <w:t>Maximum aggregated BW ≤ 400MHz</w:t>
            </w:r>
          </w:p>
          <w:p w14:paraId="67A70243" w14:textId="77777777" w:rsidR="00654573" w:rsidRPr="001F23FC" w:rsidRDefault="00654573" w:rsidP="00654573">
            <w:pPr>
              <w:pStyle w:val="TAL"/>
              <w:rPr>
                <w:rFonts w:cs="v4.2.0"/>
                <w:u w:val="single"/>
              </w:rPr>
            </w:pPr>
            <w:r w:rsidRPr="001F23FC">
              <w:rPr>
                <w:rFonts w:cs="v4.2.0"/>
                <w:u w:val="single"/>
              </w:rPr>
              <w:t>Same as 7.3.2 for each component carrier</w:t>
            </w:r>
          </w:p>
          <w:p w14:paraId="0D0EB6FC" w14:textId="77777777" w:rsidR="00654573" w:rsidRPr="001F23FC" w:rsidRDefault="00654573" w:rsidP="00654573">
            <w:pPr>
              <w:pStyle w:val="TAL"/>
              <w:rPr>
                <w:rFonts w:cs="v4.2.0"/>
                <w:u w:val="single"/>
              </w:rPr>
            </w:pPr>
          </w:p>
          <w:p w14:paraId="088E9194" w14:textId="77777777" w:rsidR="00654573" w:rsidRPr="001F23FC" w:rsidRDefault="00654573" w:rsidP="00654573">
            <w:pPr>
              <w:pStyle w:val="TAL"/>
              <w:rPr>
                <w:rFonts w:cs="v4.2.0"/>
                <w:u w:val="single"/>
              </w:rPr>
            </w:pPr>
            <w:r w:rsidRPr="001F23FC">
              <w:rPr>
                <w:rFonts w:cs="v4.2.0"/>
                <w:u w:val="single"/>
              </w:rPr>
              <w:t>Maximum aggregated BW &gt; 400MHz</w:t>
            </w:r>
          </w:p>
          <w:p w14:paraId="60739ECD" w14:textId="77777777" w:rsidR="00654573" w:rsidRPr="001F23FC" w:rsidRDefault="00654573" w:rsidP="00654573">
            <w:pPr>
              <w:pStyle w:val="TAL"/>
              <w:rPr>
                <w:rFonts w:cs="v4.2.0"/>
                <w:u w:val="single"/>
              </w:rPr>
            </w:pPr>
            <w:r w:rsidRPr="001F23FC">
              <w:rPr>
                <w:rFonts w:cs="v4.2.0"/>
                <w:u w:val="single"/>
              </w:rPr>
              <w:t>TBD</w:t>
            </w:r>
          </w:p>
          <w:p w14:paraId="4E9FF59D" w14:textId="77777777" w:rsidR="00654573" w:rsidRPr="001F23FC" w:rsidRDefault="00654573" w:rsidP="00654573">
            <w:pPr>
              <w:pStyle w:val="TAL"/>
              <w:rPr>
                <w:rFonts w:cs="v4.2.0"/>
                <w:u w:val="single"/>
              </w:rPr>
            </w:pPr>
          </w:p>
          <w:p w14:paraId="699E6B63" w14:textId="77777777" w:rsidR="00654573" w:rsidRPr="001F23FC" w:rsidRDefault="00654573" w:rsidP="00654573">
            <w:pPr>
              <w:pStyle w:val="TAL"/>
              <w:rPr>
                <w:rFonts w:cs="v4.2.0"/>
                <w:u w:val="single"/>
              </w:rPr>
            </w:pPr>
            <w:r w:rsidRPr="001F23FC">
              <w:rPr>
                <w:rFonts w:cs="v4.2.0"/>
                <w:u w:val="single"/>
              </w:rPr>
              <w:t>Intra-band non-contiguous, Inter-band CA</w:t>
            </w:r>
          </w:p>
          <w:p w14:paraId="528CC605" w14:textId="4F5A35A7" w:rsidR="00654573" w:rsidRPr="001F23FC" w:rsidRDefault="00654573" w:rsidP="00654573">
            <w:pPr>
              <w:pStyle w:val="TAL"/>
              <w:rPr>
                <w:rFonts w:cs="Arial"/>
                <w:bCs/>
                <w:szCs w:val="18"/>
              </w:rPr>
            </w:pPr>
            <w:r w:rsidRPr="001F23FC">
              <w:rPr>
                <w:rFonts w:cs="v4.2.0"/>
                <w:u w:val="single"/>
              </w:rPr>
              <w:t>TBD</w:t>
            </w:r>
          </w:p>
        </w:tc>
        <w:tc>
          <w:tcPr>
            <w:tcW w:w="3247" w:type="dxa"/>
          </w:tcPr>
          <w:p w14:paraId="7D95899A" w14:textId="77777777" w:rsidR="00654573" w:rsidRPr="001F23FC" w:rsidRDefault="00654573" w:rsidP="00654573">
            <w:pPr>
              <w:pStyle w:val="TAL"/>
            </w:pPr>
          </w:p>
        </w:tc>
      </w:tr>
      <w:tr w:rsidR="00654573" w:rsidRPr="001F23FC" w14:paraId="25260EF0" w14:textId="77777777" w:rsidTr="00E067D3">
        <w:trPr>
          <w:jc w:val="center"/>
        </w:trPr>
        <w:tc>
          <w:tcPr>
            <w:tcW w:w="2587" w:type="dxa"/>
          </w:tcPr>
          <w:p w14:paraId="7272B286" w14:textId="061F275C"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875" w:type="dxa"/>
          </w:tcPr>
          <w:p w14:paraId="3537B8E4" w14:textId="743597DC" w:rsidR="00654573" w:rsidRPr="001F23FC" w:rsidRDefault="00654573" w:rsidP="00654573">
            <w:pPr>
              <w:pStyle w:val="TAL"/>
              <w:rPr>
                <w:rFonts w:cs="Arial"/>
                <w:bCs/>
                <w:szCs w:val="18"/>
              </w:rPr>
            </w:pPr>
            <w:r w:rsidRPr="001F23FC">
              <w:rPr>
                <w:rFonts w:cs="Arial"/>
                <w:u w:val="single"/>
              </w:rPr>
              <w:t>TBD</w:t>
            </w:r>
          </w:p>
        </w:tc>
        <w:tc>
          <w:tcPr>
            <w:tcW w:w="3247" w:type="dxa"/>
          </w:tcPr>
          <w:p w14:paraId="35BCC032" w14:textId="77777777" w:rsidR="00654573" w:rsidRPr="001F23FC" w:rsidRDefault="00654573" w:rsidP="00654573">
            <w:pPr>
              <w:pStyle w:val="TAL"/>
            </w:pPr>
          </w:p>
        </w:tc>
      </w:tr>
      <w:tr w:rsidR="00654573" w:rsidRPr="001F23FC" w14:paraId="55985DBA" w14:textId="77777777" w:rsidTr="00E067D3">
        <w:trPr>
          <w:jc w:val="center"/>
        </w:trPr>
        <w:tc>
          <w:tcPr>
            <w:tcW w:w="2587" w:type="dxa"/>
          </w:tcPr>
          <w:p w14:paraId="734381C9" w14:textId="470FCFE7"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875" w:type="dxa"/>
          </w:tcPr>
          <w:p w14:paraId="7FD6E2AB" w14:textId="44A7A9DC" w:rsidR="00654573" w:rsidRPr="001F23FC" w:rsidRDefault="00654573" w:rsidP="00654573">
            <w:pPr>
              <w:pStyle w:val="TAL"/>
              <w:rPr>
                <w:rFonts w:cs="Arial"/>
                <w:bCs/>
                <w:szCs w:val="18"/>
              </w:rPr>
            </w:pPr>
            <w:r w:rsidRPr="001F23FC">
              <w:rPr>
                <w:rFonts w:cs="Arial"/>
                <w:u w:val="single"/>
              </w:rPr>
              <w:t>TBD</w:t>
            </w:r>
          </w:p>
        </w:tc>
        <w:tc>
          <w:tcPr>
            <w:tcW w:w="3247" w:type="dxa"/>
          </w:tcPr>
          <w:p w14:paraId="71C2B4A0" w14:textId="77777777" w:rsidR="00654573" w:rsidRPr="001F23FC" w:rsidRDefault="00654573" w:rsidP="00654573">
            <w:pPr>
              <w:pStyle w:val="TAL"/>
            </w:pPr>
          </w:p>
        </w:tc>
      </w:tr>
      <w:tr w:rsidR="00654573" w:rsidRPr="001F23FC" w14:paraId="7DBF1ABA" w14:textId="77777777" w:rsidTr="00E067D3">
        <w:trPr>
          <w:jc w:val="center"/>
        </w:trPr>
        <w:tc>
          <w:tcPr>
            <w:tcW w:w="2587" w:type="dxa"/>
          </w:tcPr>
          <w:p w14:paraId="5D3A20DB" w14:textId="6F2C27B3"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875" w:type="dxa"/>
          </w:tcPr>
          <w:p w14:paraId="1A0B5477" w14:textId="0BFBE282" w:rsidR="00654573" w:rsidRPr="001F23FC" w:rsidRDefault="00654573" w:rsidP="00654573">
            <w:pPr>
              <w:pStyle w:val="TAL"/>
              <w:rPr>
                <w:rFonts w:cs="Arial"/>
                <w:bCs/>
                <w:szCs w:val="18"/>
              </w:rPr>
            </w:pPr>
            <w:r w:rsidRPr="001F23FC">
              <w:rPr>
                <w:rFonts w:cs="Arial"/>
                <w:u w:val="single"/>
              </w:rPr>
              <w:t>TBD</w:t>
            </w:r>
          </w:p>
        </w:tc>
        <w:tc>
          <w:tcPr>
            <w:tcW w:w="3247" w:type="dxa"/>
          </w:tcPr>
          <w:p w14:paraId="3FB42A14" w14:textId="77777777" w:rsidR="00654573" w:rsidRPr="001F23FC" w:rsidRDefault="00654573" w:rsidP="00654573">
            <w:pPr>
              <w:pStyle w:val="TAL"/>
            </w:pPr>
          </w:p>
        </w:tc>
      </w:tr>
      <w:tr w:rsidR="00654573" w:rsidRPr="001F23FC" w14:paraId="2F8EDD2E" w14:textId="77777777" w:rsidTr="00E067D3">
        <w:trPr>
          <w:jc w:val="center"/>
        </w:trPr>
        <w:tc>
          <w:tcPr>
            <w:tcW w:w="2587" w:type="dxa"/>
          </w:tcPr>
          <w:p w14:paraId="37C29A80" w14:textId="592D5F08"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875" w:type="dxa"/>
          </w:tcPr>
          <w:p w14:paraId="3FADF58B" w14:textId="3CA38C86" w:rsidR="00654573" w:rsidRPr="001F23FC" w:rsidRDefault="00654573" w:rsidP="00654573">
            <w:pPr>
              <w:pStyle w:val="TAL"/>
              <w:rPr>
                <w:rFonts w:cs="Arial"/>
                <w:bCs/>
                <w:szCs w:val="18"/>
              </w:rPr>
            </w:pPr>
            <w:r w:rsidRPr="001F23FC">
              <w:rPr>
                <w:rFonts w:cs="Arial"/>
                <w:u w:val="single"/>
              </w:rPr>
              <w:t>TBD</w:t>
            </w:r>
          </w:p>
        </w:tc>
        <w:tc>
          <w:tcPr>
            <w:tcW w:w="3247" w:type="dxa"/>
          </w:tcPr>
          <w:p w14:paraId="0FB1B58F" w14:textId="77777777" w:rsidR="00654573" w:rsidRPr="001F23FC" w:rsidRDefault="00654573" w:rsidP="00654573">
            <w:pPr>
              <w:pStyle w:val="TAL"/>
            </w:pPr>
          </w:p>
        </w:tc>
      </w:tr>
      <w:tr w:rsidR="00654573" w:rsidRPr="001F23FC" w14:paraId="5B3CA7ED" w14:textId="77777777" w:rsidTr="00E067D3">
        <w:trPr>
          <w:jc w:val="center"/>
        </w:trPr>
        <w:tc>
          <w:tcPr>
            <w:tcW w:w="2587" w:type="dxa"/>
          </w:tcPr>
          <w:p w14:paraId="3B0D93B5" w14:textId="6952C99E"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875" w:type="dxa"/>
          </w:tcPr>
          <w:p w14:paraId="12E84ADE" w14:textId="280DA38B" w:rsidR="00654573" w:rsidRPr="001F23FC" w:rsidRDefault="00654573" w:rsidP="00654573">
            <w:pPr>
              <w:pStyle w:val="TAL"/>
              <w:rPr>
                <w:rFonts w:cs="Arial"/>
                <w:bCs/>
                <w:szCs w:val="18"/>
              </w:rPr>
            </w:pPr>
            <w:r w:rsidRPr="001F23FC">
              <w:rPr>
                <w:rFonts w:cs="Arial"/>
                <w:u w:val="single"/>
              </w:rPr>
              <w:t>TBD</w:t>
            </w:r>
          </w:p>
        </w:tc>
        <w:tc>
          <w:tcPr>
            <w:tcW w:w="3247" w:type="dxa"/>
          </w:tcPr>
          <w:p w14:paraId="748CDE64" w14:textId="77777777" w:rsidR="00654573" w:rsidRPr="001F23FC" w:rsidRDefault="00654573" w:rsidP="00654573">
            <w:pPr>
              <w:pStyle w:val="TAL"/>
            </w:pPr>
          </w:p>
        </w:tc>
      </w:tr>
      <w:tr w:rsidR="00654573" w:rsidRPr="001F23FC" w14:paraId="0C9CA93C" w14:textId="77777777" w:rsidTr="00E067D3">
        <w:trPr>
          <w:jc w:val="center"/>
        </w:trPr>
        <w:tc>
          <w:tcPr>
            <w:tcW w:w="2587" w:type="dxa"/>
          </w:tcPr>
          <w:p w14:paraId="743CEF25" w14:textId="2E47C99D"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875" w:type="dxa"/>
          </w:tcPr>
          <w:p w14:paraId="60AF5BF2" w14:textId="130E55C5" w:rsidR="00654573" w:rsidRPr="001F23FC" w:rsidRDefault="00654573" w:rsidP="00654573">
            <w:pPr>
              <w:pStyle w:val="TAL"/>
              <w:rPr>
                <w:rFonts w:cs="Arial"/>
                <w:bCs/>
                <w:szCs w:val="18"/>
              </w:rPr>
            </w:pPr>
            <w:r w:rsidRPr="001F23FC">
              <w:rPr>
                <w:rFonts w:cs="Arial"/>
                <w:u w:val="single"/>
              </w:rPr>
              <w:t>TBD</w:t>
            </w:r>
          </w:p>
        </w:tc>
        <w:tc>
          <w:tcPr>
            <w:tcW w:w="3247" w:type="dxa"/>
          </w:tcPr>
          <w:p w14:paraId="42673658" w14:textId="77777777" w:rsidR="00654573" w:rsidRPr="001F23FC" w:rsidRDefault="00654573" w:rsidP="00654573">
            <w:pPr>
              <w:pStyle w:val="TAL"/>
            </w:pPr>
          </w:p>
        </w:tc>
      </w:tr>
      <w:tr w:rsidR="00654573" w:rsidRPr="001F23FC" w14:paraId="256F9024" w14:textId="77777777" w:rsidTr="00E067D3">
        <w:trPr>
          <w:jc w:val="center"/>
        </w:trPr>
        <w:tc>
          <w:tcPr>
            <w:tcW w:w="2587" w:type="dxa"/>
          </w:tcPr>
          <w:p w14:paraId="2AF3B399" w14:textId="27FD0FDB"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875" w:type="dxa"/>
          </w:tcPr>
          <w:p w14:paraId="623DAE93" w14:textId="3255FB42" w:rsidR="00654573" w:rsidRPr="001F23FC" w:rsidRDefault="00654573" w:rsidP="00654573">
            <w:pPr>
              <w:pStyle w:val="TAL"/>
              <w:rPr>
                <w:rFonts w:cs="Arial"/>
                <w:bCs/>
                <w:szCs w:val="18"/>
              </w:rPr>
            </w:pPr>
            <w:r w:rsidRPr="001F23FC">
              <w:rPr>
                <w:rFonts w:cs="Arial"/>
                <w:u w:val="single"/>
              </w:rPr>
              <w:t>TBD</w:t>
            </w:r>
          </w:p>
        </w:tc>
        <w:tc>
          <w:tcPr>
            <w:tcW w:w="3247" w:type="dxa"/>
          </w:tcPr>
          <w:p w14:paraId="735F2DDE" w14:textId="77777777" w:rsidR="00654573" w:rsidRPr="001F23FC" w:rsidRDefault="00654573" w:rsidP="00654573">
            <w:pPr>
              <w:pStyle w:val="TAL"/>
            </w:pPr>
          </w:p>
        </w:tc>
      </w:tr>
      <w:tr w:rsidR="00654573" w:rsidRPr="001F23FC" w14:paraId="15AE4876" w14:textId="77777777" w:rsidTr="00E067D3">
        <w:trPr>
          <w:jc w:val="center"/>
        </w:trPr>
        <w:tc>
          <w:tcPr>
            <w:tcW w:w="2587" w:type="dxa"/>
          </w:tcPr>
          <w:p w14:paraId="6A66FFA2" w14:textId="77777777" w:rsidR="00654573" w:rsidRPr="001F23FC" w:rsidRDefault="00654573" w:rsidP="00654573">
            <w:pPr>
              <w:pStyle w:val="TAL"/>
              <w:rPr>
                <w:rFonts w:cs="v4.2.0"/>
              </w:rPr>
            </w:pPr>
            <w:r w:rsidRPr="001F23FC">
              <w:rPr>
                <w:rFonts w:cs="v4.2.0"/>
              </w:rPr>
              <w:t>7.4 Maximum input level</w:t>
            </w:r>
          </w:p>
        </w:tc>
        <w:tc>
          <w:tcPr>
            <w:tcW w:w="3875" w:type="dxa"/>
          </w:tcPr>
          <w:p w14:paraId="0C69E6E9" w14:textId="77777777" w:rsidR="00654573" w:rsidRPr="001F23FC" w:rsidRDefault="00654573" w:rsidP="00654573">
            <w:pPr>
              <w:pStyle w:val="TAL"/>
              <w:rPr>
                <w:rFonts w:cs="Arial"/>
                <w:bCs/>
                <w:szCs w:val="18"/>
                <w:u w:val="single"/>
              </w:rPr>
            </w:pPr>
            <w:r w:rsidRPr="001F23FC">
              <w:rPr>
                <w:rFonts w:cs="Arial"/>
                <w:bCs/>
                <w:szCs w:val="18"/>
                <w:u w:val="single"/>
              </w:rPr>
              <w:t>TBD</w:t>
            </w:r>
          </w:p>
        </w:tc>
        <w:tc>
          <w:tcPr>
            <w:tcW w:w="3247" w:type="dxa"/>
          </w:tcPr>
          <w:p w14:paraId="55CC3230" w14:textId="77777777" w:rsidR="00654573" w:rsidRPr="001F23FC" w:rsidRDefault="00654573" w:rsidP="00654573">
            <w:pPr>
              <w:pStyle w:val="TAL"/>
            </w:pPr>
          </w:p>
        </w:tc>
      </w:tr>
      <w:tr w:rsidR="00654573" w:rsidRPr="001F23FC" w14:paraId="7804E06F" w14:textId="77777777" w:rsidTr="00E067D3">
        <w:trPr>
          <w:jc w:val="center"/>
        </w:trPr>
        <w:tc>
          <w:tcPr>
            <w:tcW w:w="2587" w:type="dxa"/>
          </w:tcPr>
          <w:p w14:paraId="7C7454BE" w14:textId="046D6F07"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875" w:type="dxa"/>
          </w:tcPr>
          <w:p w14:paraId="15E3F596" w14:textId="75491F74" w:rsidR="00654573" w:rsidRPr="001F23FC" w:rsidRDefault="00654573" w:rsidP="00654573">
            <w:pPr>
              <w:pStyle w:val="TAL"/>
              <w:rPr>
                <w:rFonts w:cs="Arial"/>
                <w:bCs/>
                <w:szCs w:val="18"/>
                <w:u w:val="single"/>
              </w:rPr>
            </w:pPr>
            <w:r w:rsidRPr="001F23FC">
              <w:rPr>
                <w:rFonts w:cs="v4.2.0"/>
              </w:rPr>
              <w:t>TBD</w:t>
            </w:r>
          </w:p>
        </w:tc>
        <w:tc>
          <w:tcPr>
            <w:tcW w:w="3247" w:type="dxa"/>
          </w:tcPr>
          <w:p w14:paraId="65513902" w14:textId="77777777" w:rsidR="00654573" w:rsidRPr="001F23FC" w:rsidRDefault="00654573" w:rsidP="00654573">
            <w:pPr>
              <w:pStyle w:val="TAL"/>
            </w:pPr>
          </w:p>
        </w:tc>
      </w:tr>
      <w:tr w:rsidR="00654573" w:rsidRPr="001F23FC" w14:paraId="7775707E" w14:textId="77777777" w:rsidTr="00E067D3">
        <w:trPr>
          <w:jc w:val="center"/>
        </w:trPr>
        <w:tc>
          <w:tcPr>
            <w:tcW w:w="2587" w:type="dxa"/>
          </w:tcPr>
          <w:p w14:paraId="2A8C72FD" w14:textId="1148A306"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875" w:type="dxa"/>
          </w:tcPr>
          <w:p w14:paraId="6924285A" w14:textId="2AA2D6A7" w:rsidR="00654573" w:rsidRPr="001F23FC" w:rsidRDefault="00654573" w:rsidP="00654573">
            <w:pPr>
              <w:pStyle w:val="TAL"/>
              <w:rPr>
                <w:rFonts w:cs="Arial"/>
                <w:bCs/>
                <w:szCs w:val="18"/>
                <w:u w:val="single"/>
              </w:rPr>
            </w:pPr>
            <w:r w:rsidRPr="001F23FC">
              <w:rPr>
                <w:rFonts w:cs="v4.2.0"/>
              </w:rPr>
              <w:t>TBD</w:t>
            </w:r>
          </w:p>
        </w:tc>
        <w:tc>
          <w:tcPr>
            <w:tcW w:w="3247" w:type="dxa"/>
          </w:tcPr>
          <w:p w14:paraId="2B2CF9BC" w14:textId="77777777" w:rsidR="00654573" w:rsidRPr="001F23FC" w:rsidRDefault="00654573" w:rsidP="00654573">
            <w:pPr>
              <w:pStyle w:val="TAL"/>
            </w:pPr>
          </w:p>
        </w:tc>
      </w:tr>
      <w:tr w:rsidR="00654573" w:rsidRPr="001F23FC" w14:paraId="53D19795" w14:textId="77777777" w:rsidTr="00E067D3">
        <w:trPr>
          <w:jc w:val="center"/>
        </w:trPr>
        <w:tc>
          <w:tcPr>
            <w:tcW w:w="2587" w:type="dxa"/>
          </w:tcPr>
          <w:p w14:paraId="1103A840" w14:textId="4411845B"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875" w:type="dxa"/>
          </w:tcPr>
          <w:p w14:paraId="545A4E27" w14:textId="6F0F8008" w:rsidR="00654573" w:rsidRPr="001F23FC" w:rsidRDefault="00654573" w:rsidP="00654573">
            <w:pPr>
              <w:pStyle w:val="TAL"/>
              <w:rPr>
                <w:rFonts w:cs="Arial"/>
                <w:bCs/>
                <w:szCs w:val="18"/>
                <w:u w:val="single"/>
              </w:rPr>
            </w:pPr>
            <w:r w:rsidRPr="001F23FC">
              <w:rPr>
                <w:rFonts w:cs="v4.2.0"/>
              </w:rPr>
              <w:t>TBD</w:t>
            </w:r>
          </w:p>
        </w:tc>
        <w:tc>
          <w:tcPr>
            <w:tcW w:w="3247" w:type="dxa"/>
          </w:tcPr>
          <w:p w14:paraId="27752322" w14:textId="77777777" w:rsidR="00654573" w:rsidRPr="001F23FC" w:rsidRDefault="00654573" w:rsidP="00654573">
            <w:pPr>
              <w:pStyle w:val="TAL"/>
            </w:pPr>
          </w:p>
        </w:tc>
      </w:tr>
      <w:tr w:rsidR="00654573" w:rsidRPr="001F23FC" w14:paraId="33C83D76" w14:textId="77777777" w:rsidTr="00E067D3">
        <w:trPr>
          <w:jc w:val="center"/>
        </w:trPr>
        <w:tc>
          <w:tcPr>
            <w:tcW w:w="2587" w:type="dxa"/>
          </w:tcPr>
          <w:p w14:paraId="14A456E7" w14:textId="40AF9F1A"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875" w:type="dxa"/>
          </w:tcPr>
          <w:p w14:paraId="7FA696BC" w14:textId="2C778D60" w:rsidR="00654573" w:rsidRPr="001F23FC" w:rsidRDefault="00654573" w:rsidP="00654573">
            <w:pPr>
              <w:pStyle w:val="TAL"/>
              <w:rPr>
                <w:rFonts w:cs="Arial"/>
                <w:bCs/>
                <w:szCs w:val="18"/>
                <w:u w:val="single"/>
              </w:rPr>
            </w:pPr>
            <w:r w:rsidRPr="001F23FC">
              <w:rPr>
                <w:rFonts w:cs="v4.2.0"/>
              </w:rPr>
              <w:t>TBD</w:t>
            </w:r>
          </w:p>
        </w:tc>
        <w:tc>
          <w:tcPr>
            <w:tcW w:w="3247" w:type="dxa"/>
          </w:tcPr>
          <w:p w14:paraId="34F19AB1" w14:textId="77777777" w:rsidR="00654573" w:rsidRPr="001F23FC" w:rsidRDefault="00654573" w:rsidP="00654573">
            <w:pPr>
              <w:pStyle w:val="TAL"/>
            </w:pPr>
          </w:p>
        </w:tc>
      </w:tr>
      <w:tr w:rsidR="00654573" w:rsidRPr="001F23FC" w14:paraId="53920A23" w14:textId="77777777" w:rsidTr="00E067D3">
        <w:trPr>
          <w:jc w:val="center"/>
        </w:trPr>
        <w:tc>
          <w:tcPr>
            <w:tcW w:w="2587" w:type="dxa"/>
          </w:tcPr>
          <w:p w14:paraId="6FEBF422" w14:textId="0177690E" w:rsidR="00654573" w:rsidRPr="001F23FC" w:rsidRDefault="00654573" w:rsidP="00654573">
            <w:pPr>
              <w:pStyle w:val="TAL"/>
              <w:rPr>
                <w:rFonts w:cs="v4.2.0"/>
              </w:rPr>
            </w:pPr>
            <w:r w:rsidRPr="001F23FC">
              <w:rPr>
                <w:rFonts w:cs="v4.2.0"/>
              </w:rPr>
              <w:t xml:space="preserve">7.4A.5 </w:t>
            </w:r>
            <w:r w:rsidRPr="001F23FC">
              <w:t>Maximum input level for CA (6DL CA)</w:t>
            </w:r>
          </w:p>
        </w:tc>
        <w:tc>
          <w:tcPr>
            <w:tcW w:w="3875" w:type="dxa"/>
          </w:tcPr>
          <w:p w14:paraId="4A019D02" w14:textId="5D05F502" w:rsidR="00654573" w:rsidRPr="001F23FC" w:rsidRDefault="00654573" w:rsidP="00654573">
            <w:pPr>
              <w:pStyle w:val="TAL"/>
              <w:rPr>
                <w:rFonts w:cs="Arial"/>
                <w:bCs/>
                <w:szCs w:val="18"/>
                <w:u w:val="single"/>
              </w:rPr>
            </w:pPr>
            <w:r w:rsidRPr="001F23FC">
              <w:rPr>
                <w:rFonts w:cs="v4.2.0"/>
              </w:rPr>
              <w:t>TBD</w:t>
            </w:r>
          </w:p>
        </w:tc>
        <w:tc>
          <w:tcPr>
            <w:tcW w:w="3247" w:type="dxa"/>
          </w:tcPr>
          <w:p w14:paraId="3AF13BDB" w14:textId="77777777" w:rsidR="00654573" w:rsidRPr="001F23FC" w:rsidRDefault="00654573" w:rsidP="00654573">
            <w:pPr>
              <w:pStyle w:val="TAL"/>
            </w:pPr>
          </w:p>
        </w:tc>
      </w:tr>
      <w:tr w:rsidR="00654573" w:rsidRPr="001F23FC" w14:paraId="13497222" w14:textId="77777777" w:rsidTr="00E067D3">
        <w:trPr>
          <w:jc w:val="center"/>
        </w:trPr>
        <w:tc>
          <w:tcPr>
            <w:tcW w:w="2587" w:type="dxa"/>
          </w:tcPr>
          <w:p w14:paraId="6D49304B" w14:textId="48952D09"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875" w:type="dxa"/>
          </w:tcPr>
          <w:p w14:paraId="2BCE9134" w14:textId="1DED9960" w:rsidR="00654573" w:rsidRPr="001F23FC" w:rsidRDefault="00654573" w:rsidP="00654573">
            <w:pPr>
              <w:pStyle w:val="TAL"/>
              <w:rPr>
                <w:rFonts w:cs="Arial"/>
                <w:bCs/>
                <w:szCs w:val="18"/>
                <w:u w:val="single"/>
              </w:rPr>
            </w:pPr>
            <w:r w:rsidRPr="001F23FC">
              <w:rPr>
                <w:rFonts w:cs="v4.2.0"/>
              </w:rPr>
              <w:t>TBD</w:t>
            </w:r>
          </w:p>
        </w:tc>
        <w:tc>
          <w:tcPr>
            <w:tcW w:w="3247" w:type="dxa"/>
          </w:tcPr>
          <w:p w14:paraId="2EA5375B" w14:textId="77777777" w:rsidR="00654573" w:rsidRPr="001F23FC" w:rsidRDefault="00654573" w:rsidP="00654573">
            <w:pPr>
              <w:pStyle w:val="TAL"/>
            </w:pPr>
          </w:p>
        </w:tc>
      </w:tr>
      <w:tr w:rsidR="00654573" w:rsidRPr="001F23FC" w14:paraId="13AA58D7" w14:textId="77777777" w:rsidTr="00E067D3">
        <w:trPr>
          <w:jc w:val="center"/>
        </w:trPr>
        <w:tc>
          <w:tcPr>
            <w:tcW w:w="2587" w:type="dxa"/>
          </w:tcPr>
          <w:p w14:paraId="49F399E9" w14:textId="3F21A8F4"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875" w:type="dxa"/>
          </w:tcPr>
          <w:p w14:paraId="21646E51" w14:textId="095B7182" w:rsidR="00654573" w:rsidRPr="001F23FC" w:rsidRDefault="00654573" w:rsidP="00654573">
            <w:pPr>
              <w:pStyle w:val="TAL"/>
              <w:rPr>
                <w:rFonts w:cs="Arial"/>
                <w:bCs/>
                <w:szCs w:val="18"/>
                <w:u w:val="single"/>
              </w:rPr>
            </w:pPr>
            <w:r w:rsidRPr="001F23FC">
              <w:rPr>
                <w:rFonts w:cs="v4.2.0"/>
              </w:rPr>
              <w:t>TBD</w:t>
            </w:r>
          </w:p>
        </w:tc>
        <w:tc>
          <w:tcPr>
            <w:tcW w:w="3247" w:type="dxa"/>
          </w:tcPr>
          <w:p w14:paraId="24E8D7C5" w14:textId="77777777" w:rsidR="00654573" w:rsidRPr="001F23FC" w:rsidRDefault="00654573" w:rsidP="00654573">
            <w:pPr>
              <w:pStyle w:val="TAL"/>
            </w:pPr>
          </w:p>
        </w:tc>
      </w:tr>
      <w:tr w:rsidR="00654573" w:rsidRPr="001F23FC" w14:paraId="2BC313B9" w14:textId="77777777" w:rsidTr="00E067D3">
        <w:trPr>
          <w:jc w:val="center"/>
        </w:trPr>
        <w:tc>
          <w:tcPr>
            <w:tcW w:w="2587" w:type="dxa"/>
          </w:tcPr>
          <w:p w14:paraId="5A1E955B" w14:textId="77777777" w:rsidR="00654573" w:rsidRPr="001F23FC" w:rsidRDefault="00654573" w:rsidP="00654573">
            <w:pPr>
              <w:pStyle w:val="TAL"/>
              <w:rPr>
                <w:rFonts w:cs="v4.2.0"/>
              </w:rPr>
            </w:pPr>
            <w:r w:rsidRPr="001F23FC">
              <w:rPr>
                <w:rFonts w:cs="v4.2.0"/>
              </w:rPr>
              <w:t>7.5 Adjacent channel selectivity</w:t>
            </w:r>
          </w:p>
        </w:tc>
        <w:tc>
          <w:tcPr>
            <w:tcW w:w="3875" w:type="dxa"/>
          </w:tcPr>
          <w:p w14:paraId="6254B0A1"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6608F1E5" w14:textId="77777777" w:rsidR="00654573" w:rsidRPr="001F23FC" w:rsidRDefault="00654573" w:rsidP="00654573">
            <w:pPr>
              <w:pStyle w:val="TAL"/>
            </w:pPr>
            <w:r w:rsidRPr="001F23FC">
              <w:t>Wanted signal power + TT</w:t>
            </w:r>
          </w:p>
          <w:p w14:paraId="0034BD21" w14:textId="77777777" w:rsidR="00654573" w:rsidRPr="001F23FC" w:rsidRDefault="00654573" w:rsidP="00654573">
            <w:pPr>
              <w:pStyle w:val="TAL"/>
            </w:pPr>
          </w:p>
          <w:p w14:paraId="024853CA" w14:textId="77777777" w:rsidR="00654573" w:rsidRPr="001F23FC" w:rsidRDefault="00654573" w:rsidP="00654573">
            <w:pPr>
              <w:pStyle w:val="TAL"/>
            </w:pPr>
            <w:r w:rsidRPr="001F23FC">
              <w:t>T-put limit unchanged</w:t>
            </w:r>
          </w:p>
        </w:tc>
      </w:tr>
      <w:tr w:rsidR="00654573" w:rsidRPr="001F23FC" w14:paraId="3B3FF290" w14:textId="77777777" w:rsidTr="00E067D3">
        <w:trPr>
          <w:jc w:val="center"/>
        </w:trPr>
        <w:tc>
          <w:tcPr>
            <w:tcW w:w="2587" w:type="dxa"/>
          </w:tcPr>
          <w:p w14:paraId="18AD0FCE" w14:textId="1E18D7C9"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875" w:type="dxa"/>
          </w:tcPr>
          <w:p w14:paraId="42440982" w14:textId="3A1AF5F6"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472D987E" w14:textId="77777777" w:rsidR="00654573" w:rsidRPr="001F23FC" w:rsidRDefault="00654573" w:rsidP="00654573">
            <w:pPr>
              <w:pStyle w:val="TAL"/>
            </w:pPr>
          </w:p>
        </w:tc>
      </w:tr>
      <w:tr w:rsidR="00654573" w:rsidRPr="001F23FC" w14:paraId="205E3FB2" w14:textId="77777777" w:rsidTr="00E067D3">
        <w:trPr>
          <w:jc w:val="center"/>
        </w:trPr>
        <w:tc>
          <w:tcPr>
            <w:tcW w:w="2587" w:type="dxa"/>
          </w:tcPr>
          <w:p w14:paraId="48ABE619" w14:textId="375AC432"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875" w:type="dxa"/>
          </w:tcPr>
          <w:p w14:paraId="05A73396" w14:textId="3025863C"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7A72C78C" w14:textId="77777777" w:rsidR="00654573" w:rsidRPr="001F23FC" w:rsidRDefault="00654573" w:rsidP="00654573">
            <w:pPr>
              <w:pStyle w:val="TAL"/>
            </w:pPr>
          </w:p>
        </w:tc>
      </w:tr>
      <w:tr w:rsidR="00654573" w:rsidRPr="001F23FC" w14:paraId="25908BA9" w14:textId="77777777" w:rsidTr="00E067D3">
        <w:trPr>
          <w:jc w:val="center"/>
        </w:trPr>
        <w:tc>
          <w:tcPr>
            <w:tcW w:w="2587" w:type="dxa"/>
          </w:tcPr>
          <w:p w14:paraId="180E3996" w14:textId="2A9B7DFF"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875" w:type="dxa"/>
          </w:tcPr>
          <w:p w14:paraId="74C3F0AD" w14:textId="2A3D5D1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1BF51E1A" w14:textId="77777777" w:rsidR="00654573" w:rsidRPr="001F23FC" w:rsidRDefault="00654573" w:rsidP="00654573">
            <w:pPr>
              <w:pStyle w:val="TAL"/>
            </w:pPr>
          </w:p>
        </w:tc>
      </w:tr>
      <w:tr w:rsidR="00654573" w:rsidRPr="001F23FC" w14:paraId="5947D99D" w14:textId="77777777" w:rsidTr="00E067D3">
        <w:trPr>
          <w:jc w:val="center"/>
        </w:trPr>
        <w:tc>
          <w:tcPr>
            <w:tcW w:w="2587" w:type="dxa"/>
          </w:tcPr>
          <w:p w14:paraId="5B503A7E" w14:textId="0F28A003"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875" w:type="dxa"/>
          </w:tcPr>
          <w:p w14:paraId="2FE0D04E" w14:textId="248F3B1B"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5EA41F0B" w14:textId="77777777" w:rsidR="00654573" w:rsidRPr="001F23FC" w:rsidRDefault="00654573" w:rsidP="00654573">
            <w:pPr>
              <w:pStyle w:val="TAL"/>
            </w:pPr>
          </w:p>
        </w:tc>
      </w:tr>
      <w:tr w:rsidR="00654573" w:rsidRPr="001F23FC" w14:paraId="1B08CE38" w14:textId="77777777" w:rsidTr="00E067D3">
        <w:trPr>
          <w:jc w:val="center"/>
        </w:trPr>
        <w:tc>
          <w:tcPr>
            <w:tcW w:w="2587" w:type="dxa"/>
          </w:tcPr>
          <w:p w14:paraId="12EC5E09" w14:textId="25DB2E23"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875" w:type="dxa"/>
          </w:tcPr>
          <w:p w14:paraId="10E03958" w14:textId="6485B873"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5048FAF" w14:textId="77777777" w:rsidR="00654573" w:rsidRPr="001F23FC" w:rsidRDefault="00654573" w:rsidP="00654573">
            <w:pPr>
              <w:pStyle w:val="TAL"/>
            </w:pPr>
          </w:p>
        </w:tc>
      </w:tr>
      <w:tr w:rsidR="00654573" w:rsidRPr="001F23FC" w14:paraId="18B22A7A" w14:textId="77777777" w:rsidTr="00E067D3">
        <w:trPr>
          <w:jc w:val="center"/>
        </w:trPr>
        <w:tc>
          <w:tcPr>
            <w:tcW w:w="2587" w:type="dxa"/>
          </w:tcPr>
          <w:p w14:paraId="467BCF42" w14:textId="7901F568"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875" w:type="dxa"/>
          </w:tcPr>
          <w:p w14:paraId="16CAF337" w14:textId="5B308A9E"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2E14F77" w14:textId="77777777" w:rsidR="00654573" w:rsidRPr="001F23FC" w:rsidRDefault="00654573" w:rsidP="00654573">
            <w:pPr>
              <w:pStyle w:val="TAL"/>
            </w:pPr>
          </w:p>
        </w:tc>
      </w:tr>
      <w:tr w:rsidR="00654573" w:rsidRPr="001F23FC" w14:paraId="54059247" w14:textId="77777777" w:rsidTr="00E067D3">
        <w:trPr>
          <w:jc w:val="center"/>
        </w:trPr>
        <w:tc>
          <w:tcPr>
            <w:tcW w:w="2587" w:type="dxa"/>
          </w:tcPr>
          <w:p w14:paraId="4DC15251" w14:textId="7042C8B4"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875" w:type="dxa"/>
          </w:tcPr>
          <w:p w14:paraId="0C7FDF3F" w14:textId="4D1AA48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20A423FE" w14:textId="77777777" w:rsidR="00654573" w:rsidRPr="001F23FC" w:rsidRDefault="00654573" w:rsidP="00654573">
            <w:pPr>
              <w:pStyle w:val="TAL"/>
            </w:pPr>
          </w:p>
        </w:tc>
      </w:tr>
      <w:tr w:rsidR="00654573" w:rsidRPr="001F23FC" w14:paraId="4C77FE53" w14:textId="77777777" w:rsidTr="00E067D3">
        <w:trPr>
          <w:jc w:val="center"/>
        </w:trPr>
        <w:tc>
          <w:tcPr>
            <w:tcW w:w="2587" w:type="dxa"/>
          </w:tcPr>
          <w:p w14:paraId="75D86FEB" w14:textId="77777777" w:rsidR="00654573" w:rsidRPr="001F23FC" w:rsidRDefault="00654573" w:rsidP="00654573">
            <w:pPr>
              <w:pStyle w:val="TAL"/>
              <w:rPr>
                <w:rFonts w:cs="v4.2.0"/>
              </w:rPr>
            </w:pPr>
            <w:r w:rsidRPr="001F23FC">
              <w:rPr>
                <w:rFonts w:cs="v4.2.0"/>
              </w:rPr>
              <w:t>7.6.2 In-band blocking</w:t>
            </w:r>
          </w:p>
        </w:tc>
        <w:tc>
          <w:tcPr>
            <w:tcW w:w="3875" w:type="dxa"/>
          </w:tcPr>
          <w:p w14:paraId="0B4A6E84"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17E7B9F" w14:textId="77777777" w:rsidR="00654573" w:rsidRPr="001F23FC" w:rsidRDefault="00654573" w:rsidP="00654573">
            <w:pPr>
              <w:pStyle w:val="TAL"/>
            </w:pPr>
            <w:r w:rsidRPr="001F23FC">
              <w:t>Wanted signal power + TT</w:t>
            </w:r>
          </w:p>
          <w:p w14:paraId="2C59490C" w14:textId="77777777" w:rsidR="00654573" w:rsidRPr="001F23FC" w:rsidRDefault="00654573" w:rsidP="00654573">
            <w:pPr>
              <w:pStyle w:val="TAL"/>
            </w:pPr>
          </w:p>
          <w:p w14:paraId="7854135E" w14:textId="77777777" w:rsidR="00654573" w:rsidRPr="001F23FC" w:rsidRDefault="00654573" w:rsidP="00654573">
            <w:pPr>
              <w:pStyle w:val="TAL"/>
            </w:pPr>
            <w:r w:rsidRPr="001F23FC">
              <w:t>T-put limit unchanged</w:t>
            </w:r>
          </w:p>
        </w:tc>
      </w:tr>
      <w:tr w:rsidR="00654573" w:rsidRPr="001F23FC" w14:paraId="1C0E5D88" w14:textId="77777777" w:rsidTr="00E067D3">
        <w:trPr>
          <w:jc w:val="center"/>
        </w:trPr>
        <w:tc>
          <w:tcPr>
            <w:tcW w:w="2587" w:type="dxa"/>
          </w:tcPr>
          <w:p w14:paraId="4272094F" w14:textId="4ABD882A"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875" w:type="dxa"/>
          </w:tcPr>
          <w:p w14:paraId="2BDBE176" w14:textId="641D7D49" w:rsidR="00654573" w:rsidRPr="001F23FC" w:rsidRDefault="00654573" w:rsidP="00654573">
            <w:pPr>
              <w:pStyle w:val="TAL"/>
              <w:rPr>
                <w:rFonts w:cs="Arial"/>
                <w:bCs/>
                <w:szCs w:val="18"/>
                <w:u w:val="single"/>
              </w:rPr>
            </w:pPr>
            <w:r w:rsidRPr="001F23FC">
              <w:rPr>
                <w:rFonts w:cs="v4.2.0"/>
              </w:rPr>
              <w:t>TBD</w:t>
            </w:r>
          </w:p>
        </w:tc>
        <w:tc>
          <w:tcPr>
            <w:tcW w:w="3247" w:type="dxa"/>
          </w:tcPr>
          <w:p w14:paraId="2D652377" w14:textId="77777777" w:rsidR="00654573" w:rsidRPr="001F23FC" w:rsidRDefault="00654573" w:rsidP="00654573">
            <w:pPr>
              <w:pStyle w:val="TAL"/>
            </w:pPr>
          </w:p>
        </w:tc>
      </w:tr>
      <w:tr w:rsidR="00654573" w:rsidRPr="001F23FC" w14:paraId="0DE60A33" w14:textId="77777777" w:rsidTr="00E067D3">
        <w:trPr>
          <w:jc w:val="center"/>
        </w:trPr>
        <w:tc>
          <w:tcPr>
            <w:tcW w:w="2587" w:type="dxa"/>
          </w:tcPr>
          <w:p w14:paraId="426A70BF" w14:textId="5A5C450A"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875" w:type="dxa"/>
          </w:tcPr>
          <w:p w14:paraId="08742E2D" w14:textId="20D18393" w:rsidR="00654573" w:rsidRPr="001F23FC" w:rsidRDefault="00654573" w:rsidP="00654573">
            <w:pPr>
              <w:pStyle w:val="TAL"/>
              <w:rPr>
                <w:rFonts w:cs="Arial"/>
                <w:bCs/>
                <w:szCs w:val="18"/>
                <w:u w:val="single"/>
              </w:rPr>
            </w:pPr>
            <w:r w:rsidRPr="001F23FC">
              <w:rPr>
                <w:rFonts w:cs="v4.2.0"/>
              </w:rPr>
              <w:t>TBD</w:t>
            </w:r>
          </w:p>
        </w:tc>
        <w:tc>
          <w:tcPr>
            <w:tcW w:w="3247" w:type="dxa"/>
          </w:tcPr>
          <w:p w14:paraId="6C1C1F34" w14:textId="77777777" w:rsidR="00654573" w:rsidRPr="001F23FC" w:rsidRDefault="00654573" w:rsidP="00654573">
            <w:pPr>
              <w:pStyle w:val="TAL"/>
            </w:pPr>
          </w:p>
        </w:tc>
      </w:tr>
      <w:tr w:rsidR="00654573" w:rsidRPr="001F23FC" w14:paraId="5B257099" w14:textId="77777777" w:rsidTr="00E067D3">
        <w:trPr>
          <w:jc w:val="center"/>
        </w:trPr>
        <w:tc>
          <w:tcPr>
            <w:tcW w:w="2587" w:type="dxa"/>
          </w:tcPr>
          <w:p w14:paraId="4FED1E31" w14:textId="20B16A4F"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875" w:type="dxa"/>
          </w:tcPr>
          <w:p w14:paraId="56AC2400" w14:textId="51480C40" w:rsidR="00654573" w:rsidRPr="001F23FC" w:rsidRDefault="00654573" w:rsidP="00654573">
            <w:pPr>
              <w:pStyle w:val="TAL"/>
              <w:rPr>
                <w:rFonts w:cs="Arial"/>
                <w:bCs/>
                <w:szCs w:val="18"/>
                <w:u w:val="single"/>
              </w:rPr>
            </w:pPr>
            <w:r w:rsidRPr="001F23FC">
              <w:rPr>
                <w:rFonts w:cs="v4.2.0"/>
              </w:rPr>
              <w:t>TBD</w:t>
            </w:r>
          </w:p>
        </w:tc>
        <w:tc>
          <w:tcPr>
            <w:tcW w:w="3247" w:type="dxa"/>
          </w:tcPr>
          <w:p w14:paraId="24EE0AEA" w14:textId="77777777" w:rsidR="00654573" w:rsidRPr="001F23FC" w:rsidRDefault="00654573" w:rsidP="00654573">
            <w:pPr>
              <w:pStyle w:val="TAL"/>
            </w:pPr>
          </w:p>
        </w:tc>
      </w:tr>
      <w:tr w:rsidR="00654573" w:rsidRPr="001F23FC" w14:paraId="73BDF7C0" w14:textId="77777777" w:rsidTr="00E067D3">
        <w:trPr>
          <w:jc w:val="center"/>
        </w:trPr>
        <w:tc>
          <w:tcPr>
            <w:tcW w:w="2587" w:type="dxa"/>
          </w:tcPr>
          <w:p w14:paraId="0BD15C63" w14:textId="540ACBE4"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875" w:type="dxa"/>
          </w:tcPr>
          <w:p w14:paraId="79D1F297" w14:textId="3D3CBF19" w:rsidR="00654573" w:rsidRPr="001F23FC" w:rsidRDefault="00654573" w:rsidP="00654573">
            <w:pPr>
              <w:pStyle w:val="TAL"/>
              <w:rPr>
                <w:rFonts w:cs="Arial"/>
                <w:bCs/>
                <w:szCs w:val="18"/>
                <w:u w:val="single"/>
              </w:rPr>
            </w:pPr>
            <w:r w:rsidRPr="001F23FC">
              <w:rPr>
                <w:rFonts w:cs="v4.2.0"/>
              </w:rPr>
              <w:t>TBD</w:t>
            </w:r>
          </w:p>
        </w:tc>
        <w:tc>
          <w:tcPr>
            <w:tcW w:w="3247" w:type="dxa"/>
          </w:tcPr>
          <w:p w14:paraId="065486A4" w14:textId="77777777" w:rsidR="00654573" w:rsidRPr="001F23FC" w:rsidRDefault="00654573" w:rsidP="00654573">
            <w:pPr>
              <w:pStyle w:val="TAL"/>
            </w:pPr>
          </w:p>
        </w:tc>
      </w:tr>
      <w:tr w:rsidR="00654573" w:rsidRPr="001F23FC" w14:paraId="5D9AEFA5" w14:textId="77777777" w:rsidTr="00E067D3">
        <w:trPr>
          <w:jc w:val="center"/>
        </w:trPr>
        <w:tc>
          <w:tcPr>
            <w:tcW w:w="2587" w:type="dxa"/>
          </w:tcPr>
          <w:p w14:paraId="58D129A1" w14:textId="5E7BF0AE"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875" w:type="dxa"/>
          </w:tcPr>
          <w:p w14:paraId="6B36F56E" w14:textId="53CD31CE" w:rsidR="00654573" w:rsidRPr="001F23FC" w:rsidRDefault="00654573" w:rsidP="00654573">
            <w:pPr>
              <w:pStyle w:val="TAL"/>
              <w:rPr>
                <w:rFonts w:cs="Arial"/>
                <w:bCs/>
                <w:szCs w:val="18"/>
                <w:u w:val="single"/>
              </w:rPr>
            </w:pPr>
            <w:r w:rsidRPr="001F23FC">
              <w:rPr>
                <w:rFonts w:cs="v4.2.0"/>
              </w:rPr>
              <w:t>TBD</w:t>
            </w:r>
          </w:p>
        </w:tc>
        <w:tc>
          <w:tcPr>
            <w:tcW w:w="3247" w:type="dxa"/>
          </w:tcPr>
          <w:p w14:paraId="3672650A" w14:textId="77777777" w:rsidR="00654573" w:rsidRPr="001F23FC" w:rsidRDefault="00654573" w:rsidP="00654573">
            <w:pPr>
              <w:pStyle w:val="TAL"/>
            </w:pPr>
          </w:p>
        </w:tc>
      </w:tr>
      <w:tr w:rsidR="00654573" w:rsidRPr="001F23FC" w14:paraId="42FA30C9" w14:textId="77777777" w:rsidTr="00E067D3">
        <w:trPr>
          <w:jc w:val="center"/>
        </w:trPr>
        <w:tc>
          <w:tcPr>
            <w:tcW w:w="2587" w:type="dxa"/>
          </w:tcPr>
          <w:p w14:paraId="5410CBB4" w14:textId="01FC8993"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875" w:type="dxa"/>
          </w:tcPr>
          <w:p w14:paraId="2363A663" w14:textId="503688CB" w:rsidR="00654573" w:rsidRPr="001F23FC" w:rsidRDefault="00654573" w:rsidP="00654573">
            <w:pPr>
              <w:pStyle w:val="TAL"/>
              <w:rPr>
                <w:rFonts w:cs="Arial"/>
                <w:bCs/>
                <w:szCs w:val="18"/>
                <w:u w:val="single"/>
              </w:rPr>
            </w:pPr>
            <w:r w:rsidRPr="001F23FC">
              <w:rPr>
                <w:rFonts w:cs="v4.2.0"/>
              </w:rPr>
              <w:t>TBD</w:t>
            </w:r>
          </w:p>
        </w:tc>
        <w:tc>
          <w:tcPr>
            <w:tcW w:w="3247" w:type="dxa"/>
          </w:tcPr>
          <w:p w14:paraId="40F2F051" w14:textId="77777777" w:rsidR="00654573" w:rsidRPr="001F23FC" w:rsidRDefault="00654573" w:rsidP="00654573">
            <w:pPr>
              <w:pStyle w:val="TAL"/>
            </w:pPr>
          </w:p>
        </w:tc>
      </w:tr>
      <w:tr w:rsidR="00654573" w:rsidRPr="001F23FC" w14:paraId="6E8A2F2F" w14:textId="77777777" w:rsidTr="00E067D3">
        <w:trPr>
          <w:jc w:val="center"/>
        </w:trPr>
        <w:tc>
          <w:tcPr>
            <w:tcW w:w="2587" w:type="dxa"/>
          </w:tcPr>
          <w:p w14:paraId="122FD397" w14:textId="572ABD06"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875" w:type="dxa"/>
          </w:tcPr>
          <w:p w14:paraId="4FD50ED0" w14:textId="1DA26187" w:rsidR="00654573" w:rsidRPr="001F23FC" w:rsidRDefault="00654573" w:rsidP="00654573">
            <w:pPr>
              <w:pStyle w:val="TAL"/>
              <w:rPr>
                <w:rFonts w:cs="Arial"/>
                <w:bCs/>
                <w:szCs w:val="18"/>
                <w:u w:val="single"/>
              </w:rPr>
            </w:pPr>
            <w:r w:rsidRPr="001F23FC">
              <w:rPr>
                <w:rFonts w:cs="v4.2.0"/>
              </w:rPr>
              <w:t>TBD</w:t>
            </w:r>
          </w:p>
        </w:tc>
        <w:tc>
          <w:tcPr>
            <w:tcW w:w="3247" w:type="dxa"/>
          </w:tcPr>
          <w:p w14:paraId="3BA61BED" w14:textId="77777777" w:rsidR="00654573" w:rsidRPr="001F23FC" w:rsidRDefault="00654573" w:rsidP="00654573">
            <w:pPr>
              <w:pStyle w:val="TAL"/>
            </w:pPr>
          </w:p>
        </w:tc>
      </w:tr>
      <w:tr w:rsidR="00654573" w:rsidRPr="001F23FC" w14:paraId="3933A81E" w14:textId="77777777" w:rsidTr="00E067D3">
        <w:trPr>
          <w:jc w:val="center"/>
        </w:trPr>
        <w:tc>
          <w:tcPr>
            <w:tcW w:w="2587" w:type="dxa"/>
          </w:tcPr>
          <w:p w14:paraId="326495B0" w14:textId="77777777" w:rsidR="00654573" w:rsidRPr="001F23FC" w:rsidRDefault="00654573" w:rsidP="00654573">
            <w:pPr>
              <w:pStyle w:val="TAL"/>
              <w:rPr>
                <w:rFonts w:cs="v4.2.0"/>
              </w:rPr>
            </w:pPr>
            <w:r w:rsidRPr="001F23FC">
              <w:rPr>
                <w:rFonts w:cs="v4.2.0"/>
              </w:rPr>
              <w:t>7.9 Spurious emissions</w:t>
            </w:r>
          </w:p>
        </w:tc>
        <w:tc>
          <w:tcPr>
            <w:tcW w:w="3875" w:type="dxa"/>
          </w:tcPr>
          <w:p w14:paraId="57CF4B1E"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68190FE" w14:textId="77777777" w:rsidR="00654573" w:rsidRPr="001F23FC" w:rsidRDefault="00654573" w:rsidP="00654573">
            <w:pPr>
              <w:pStyle w:val="TAL"/>
            </w:pPr>
            <w:r w:rsidRPr="001F23FC">
              <w:t>Minimum requirement + TT</w:t>
            </w:r>
          </w:p>
          <w:p w14:paraId="73A44AF8" w14:textId="77777777" w:rsidR="00654573" w:rsidRPr="001F23FC" w:rsidRDefault="00654573" w:rsidP="00654573">
            <w:pPr>
              <w:pStyle w:val="TAL"/>
            </w:pPr>
          </w:p>
          <w:p w14:paraId="00DCFF1D" w14:textId="77777777" w:rsidR="00654573" w:rsidRPr="001F23FC" w:rsidRDefault="00654573" w:rsidP="00654573">
            <w:pPr>
              <w:pStyle w:val="TAL"/>
            </w:pPr>
            <w:r w:rsidRPr="001F23FC">
              <w:t>T-put limit unchanged</w:t>
            </w:r>
          </w:p>
        </w:tc>
      </w:tr>
      <w:tr w:rsidR="00654573" w:rsidRPr="001F23FC" w14:paraId="688D2AC0" w14:textId="77777777" w:rsidTr="00E067D3">
        <w:trPr>
          <w:jc w:val="center"/>
        </w:trPr>
        <w:tc>
          <w:tcPr>
            <w:tcW w:w="9709" w:type="dxa"/>
            <w:gridSpan w:val="3"/>
          </w:tcPr>
          <w:p w14:paraId="0DC563AA" w14:textId="52C92BB2" w:rsidR="00654573" w:rsidRPr="001F23FC" w:rsidRDefault="00654573" w:rsidP="00654573">
            <w:pPr>
              <w:pStyle w:val="TAN"/>
            </w:pPr>
            <w:r w:rsidRPr="001F23FC">
              <w:t>NOTE 1:</w:t>
            </w:r>
            <w:r w:rsidRPr="001F23FC">
              <w:tab/>
              <w:t>FR2a, FR2b and FR2c are specified in Table 5.1-2.</w:t>
            </w:r>
          </w:p>
        </w:tc>
      </w:tr>
    </w:tbl>
    <w:p w14:paraId="0AADF839" w14:textId="1447E477" w:rsidR="0032234A" w:rsidRPr="001F23FC" w:rsidRDefault="0032234A"/>
    <w:p w14:paraId="648FB52E" w14:textId="77777777" w:rsidR="00B971AA" w:rsidRPr="001F23FC" w:rsidRDefault="00B971AA" w:rsidP="00734697">
      <w:pPr>
        <w:pStyle w:val="Heading1"/>
      </w:pPr>
      <w:r w:rsidRPr="001F23FC">
        <w:t>F.4</w:t>
      </w:r>
      <w:r w:rsidRPr="001F23FC">
        <w:tab/>
        <w:t>Uplink power window</w:t>
      </w:r>
    </w:p>
    <w:p w14:paraId="7826859E" w14:textId="77777777" w:rsidR="00B971AA" w:rsidRPr="001F23FC" w:rsidRDefault="00B971AA" w:rsidP="00734697">
      <w:pPr>
        <w:pStyle w:val="Heading2"/>
        <w:rPr>
          <w:lang w:eastAsia="ko-KR"/>
        </w:rPr>
      </w:pPr>
      <w:bookmarkStart w:id="596" w:name="_Toc27478782"/>
      <w:bookmarkStart w:id="597" w:name="_Toc36227496"/>
      <w:r w:rsidRPr="001F23FC">
        <w:rPr>
          <w:lang w:eastAsia="ko-KR"/>
        </w:rPr>
        <w:t>F.4.1</w:t>
      </w:r>
      <w:r w:rsidRPr="001F23FC">
        <w:rPr>
          <w:lang w:eastAsia="ko-KR"/>
        </w:rPr>
        <w:tab/>
      </w:r>
      <w:r w:rsidRPr="001F23FC">
        <w:rPr>
          <w:lang w:eastAsia="sv-SE"/>
        </w:rPr>
        <w:t>Introduction</w:t>
      </w:r>
      <w:bookmarkEnd w:id="596"/>
      <w:bookmarkEnd w:id="597"/>
    </w:p>
    <w:p w14:paraId="78E0EB6A" w14:textId="77777777" w:rsidR="00B971AA" w:rsidRPr="001F23FC" w:rsidRDefault="00B971AA" w:rsidP="00B971AA">
      <w:pPr>
        <w:rPr>
          <w:lang w:eastAsia="ko-KR"/>
        </w:rPr>
      </w:pPr>
      <w:r w:rsidRPr="001F23FC">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F23FC" w:rsidRDefault="00B971AA" w:rsidP="00734697">
      <w:pPr>
        <w:pStyle w:val="Heading2"/>
        <w:rPr>
          <w:lang w:eastAsia="ko-KR"/>
        </w:rPr>
      </w:pPr>
      <w:bookmarkStart w:id="598" w:name="_Toc27478783"/>
      <w:bookmarkStart w:id="599" w:name="_Toc36227497"/>
      <w:r w:rsidRPr="001F23FC">
        <w:rPr>
          <w:lang w:eastAsia="ko-KR"/>
        </w:rPr>
        <w:t>F.4.2</w:t>
      </w:r>
      <w:r w:rsidRPr="001F23FC">
        <w:rPr>
          <w:lang w:eastAsia="ko-KR"/>
        </w:rPr>
        <w:tab/>
      </w:r>
      <w:r w:rsidRPr="001F23FC">
        <w:rPr>
          <w:lang w:eastAsia="sv-SE"/>
        </w:rPr>
        <w:t>Setting the power window above a requirement</w:t>
      </w:r>
      <w:bookmarkEnd w:id="598"/>
      <w:bookmarkEnd w:id="599"/>
    </w:p>
    <w:p w14:paraId="0AF321BA" w14:textId="0D57B724"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F.4.2.2.</w:t>
      </w:r>
    </w:p>
    <w:p w14:paraId="2C619A76" w14:textId="77777777" w:rsidR="00B971AA" w:rsidRPr="001F23FC" w:rsidRDefault="00B971AA" w:rsidP="00734697">
      <w:pPr>
        <w:pStyle w:val="Heading2"/>
        <w:rPr>
          <w:lang w:eastAsia="ko-KR"/>
        </w:rPr>
      </w:pPr>
      <w:bookmarkStart w:id="600" w:name="_Toc27478785"/>
      <w:bookmarkStart w:id="601" w:name="_Toc36227499"/>
      <w:r w:rsidRPr="001F23FC">
        <w:rPr>
          <w:lang w:eastAsia="ko-KR"/>
        </w:rPr>
        <w:t>F.4.3</w:t>
      </w:r>
      <w:r w:rsidRPr="001F23FC">
        <w:rPr>
          <w:lang w:eastAsia="ko-KR"/>
        </w:rPr>
        <w:tab/>
      </w:r>
      <w:r w:rsidRPr="001F23FC">
        <w:rPr>
          <w:lang w:eastAsia="sv-SE"/>
        </w:rPr>
        <w:t>Setting the power window below a requirement</w:t>
      </w:r>
      <w:bookmarkEnd w:id="600"/>
      <w:bookmarkEnd w:id="601"/>
    </w:p>
    <w:p w14:paraId="376F7C0E" w14:textId="2E9D4869"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F.4.3.2.</w:t>
      </w:r>
    </w:p>
    <w:p w14:paraId="4AF70119" w14:textId="77777777" w:rsidR="00B971AA" w:rsidRDefault="00B971AA" w:rsidP="00A41AED">
      <w:pPr>
        <w:pStyle w:val="Heading2"/>
        <w:rPr>
          <w:lang w:eastAsia="ko-KR"/>
        </w:rPr>
      </w:pPr>
      <w:bookmarkStart w:id="602" w:name="_Toc27478787"/>
      <w:bookmarkStart w:id="603" w:name="_Toc36227501"/>
      <w:r w:rsidRPr="001F23FC">
        <w:rPr>
          <w:lang w:eastAsia="ko-KR"/>
        </w:rPr>
        <w:t>F.4.4</w:t>
      </w:r>
      <w:r w:rsidRPr="001F23FC">
        <w:rPr>
          <w:lang w:eastAsia="ko-KR"/>
        </w:rPr>
        <w:tab/>
      </w:r>
      <w:r w:rsidRPr="001F23FC">
        <w:rPr>
          <w:lang w:eastAsia="sv-SE"/>
        </w:rPr>
        <w:t xml:space="preserve">Setting the power window </w:t>
      </w:r>
      <w:r w:rsidRPr="001F23FC">
        <w:rPr>
          <w:lang w:eastAsia="ko-KR"/>
        </w:rPr>
        <w:t>centred on a target value</w:t>
      </w:r>
      <w:bookmarkEnd w:id="602"/>
      <w:bookmarkEnd w:id="603"/>
    </w:p>
    <w:p w14:paraId="25146A32" w14:textId="10897716" w:rsidR="00B971AA" w:rsidRPr="001F23FC" w:rsidRDefault="00B971AA" w:rsidP="00A41AED">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F.4.4.2.</w:t>
      </w:r>
    </w:p>
    <w:p w14:paraId="3D67E288" w14:textId="7135802F" w:rsidR="00CD0616" w:rsidRDefault="0032234A" w:rsidP="00CD0616">
      <w:pPr>
        <w:pStyle w:val="Heading1"/>
      </w:pPr>
      <w:r w:rsidRPr="001F23FC">
        <w:br w:type="page"/>
      </w:r>
      <w:bookmarkStart w:id="604" w:name="_Toc83581044"/>
      <w:bookmarkStart w:id="605" w:name="_Toc84405553"/>
      <w:bookmarkStart w:id="606" w:name="_Toc84414162"/>
      <w:bookmarkStart w:id="607" w:name="_Toc98864480"/>
      <w:bookmarkStart w:id="608" w:name="_Toc99733729"/>
      <w:bookmarkStart w:id="609" w:name="_Toc106577634"/>
      <w:bookmarkStart w:id="610" w:name="_Toc114537385"/>
      <w:bookmarkStart w:id="611" w:name="_Toc115257653"/>
      <w:bookmarkStart w:id="612" w:name="_Toc21026835"/>
      <w:bookmarkStart w:id="613" w:name="_Toc27744133"/>
      <w:bookmarkStart w:id="614" w:name="_Toc36197304"/>
      <w:bookmarkStart w:id="615" w:name="_Toc36197996"/>
      <w:r w:rsidR="00DD73A7" w:rsidRPr="001F23FC">
        <w:rPr>
          <w:rFonts w:eastAsia="MS Mincho"/>
        </w:rPr>
        <w:t>F.8</w:t>
      </w:r>
      <w:r w:rsidR="00DD73A7" w:rsidRPr="001F23FC">
        <w:rPr>
          <w:rFonts w:eastAsia="MS Mincho"/>
        </w:rPr>
        <w:tab/>
      </w:r>
      <w:bookmarkStart w:id="616" w:name="_Toc130572589"/>
      <w:bookmarkStart w:id="617" w:name="_Toc131708588"/>
      <w:bookmarkStart w:id="618" w:name="_Toc137458395"/>
      <w:bookmarkStart w:id="619" w:name="_Toc138887882"/>
      <w:bookmarkStart w:id="620" w:name="_Toc138969969"/>
      <w:bookmarkEnd w:id="604"/>
      <w:bookmarkEnd w:id="605"/>
      <w:bookmarkEnd w:id="606"/>
      <w:bookmarkEnd w:id="607"/>
      <w:bookmarkEnd w:id="608"/>
      <w:bookmarkEnd w:id="609"/>
      <w:bookmarkEnd w:id="610"/>
      <w:bookmarkEnd w:id="611"/>
      <w:r w:rsidR="00CD0616" w:rsidRPr="001F23FC">
        <w:t>FFS</w:t>
      </w:r>
    </w:p>
    <w:p w14:paraId="3B3A4759" w14:textId="77777777" w:rsidR="00A41AED" w:rsidRPr="00A41AED" w:rsidRDefault="00A41AED" w:rsidP="00A41AED">
      <w:pPr>
        <w:rPr>
          <w:rFonts w:eastAsia="MS Mincho"/>
        </w:rPr>
      </w:pPr>
    </w:p>
    <w:p w14:paraId="36902565" w14:textId="27FFCFDE" w:rsidR="001D549F" w:rsidRPr="001F23FC" w:rsidRDefault="001D549F" w:rsidP="00CD0616">
      <w:pPr>
        <w:pStyle w:val="Heading1"/>
        <w:rPr>
          <w:rFonts w:eastAsia="MS Mincho"/>
        </w:rPr>
      </w:pPr>
      <w:r w:rsidRPr="001F23FC">
        <w:rPr>
          <w:rFonts w:eastAsia="MS Mincho"/>
        </w:rPr>
        <w:t>F.9</w:t>
      </w:r>
      <w:r w:rsidRPr="001F23FC">
        <w:rPr>
          <w:rFonts w:eastAsia="MS Mincho"/>
        </w:rPr>
        <w:tab/>
      </w:r>
      <w:bookmarkEnd w:id="616"/>
      <w:bookmarkEnd w:id="617"/>
      <w:bookmarkEnd w:id="618"/>
      <w:bookmarkEnd w:id="619"/>
      <w:bookmarkEnd w:id="620"/>
      <w:r w:rsidRPr="001F23FC">
        <w:rPr>
          <w:rFonts w:eastAsia="MS Mincho"/>
        </w:rPr>
        <w:t>FFS</w:t>
      </w:r>
    </w:p>
    <w:p w14:paraId="52F762E4" w14:textId="77777777" w:rsidR="001D549F" w:rsidRPr="001F23FC" w:rsidRDefault="001D549F" w:rsidP="001D549F">
      <w:pPr>
        <w:rPr>
          <w:rFonts w:eastAsia="MS Mincho"/>
        </w:rPr>
      </w:pPr>
    </w:p>
    <w:p w14:paraId="1ADE2D56" w14:textId="0AE7FA49" w:rsidR="00CD0616" w:rsidRDefault="001D549F" w:rsidP="00CD0616">
      <w:pPr>
        <w:pStyle w:val="Heading1"/>
        <w:rPr>
          <w:rFonts w:eastAsia="MS Mincho"/>
        </w:rPr>
      </w:pPr>
      <w:bookmarkStart w:id="621" w:name="_Toc130572590"/>
      <w:bookmarkStart w:id="622" w:name="_Toc131708589"/>
      <w:bookmarkStart w:id="623" w:name="_Toc137458396"/>
      <w:bookmarkStart w:id="624" w:name="_Toc138887883"/>
      <w:bookmarkStart w:id="625" w:name="_Toc138969970"/>
      <w:r w:rsidRPr="001F23FC">
        <w:rPr>
          <w:rFonts w:eastAsia="MS Mincho"/>
        </w:rPr>
        <w:t>F.10</w:t>
      </w:r>
      <w:r w:rsidRPr="001F23FC">
        <w:rPr>
          <w:rFonts w:eastAsia="MS Mincho"/>
        </w:rPr>
        <w:tab/>
      </w:r>
      <w:bookmarkEnd w:id="621"/>
      <w:bookmarkEnd w:id="622"/>
      <w:bookmarkEnd w:id="623"/>
      <w:bookmarkEnd w:id="624"/>
      <w:bookmarkEnd w:id="625"/>
      <w:r w:rsidR="00CD0616" w:rsidRPr="001F23FC">
        <w:rPr>
          <w:rFonts w:eastAsia="MS Mincho"/>
        </w:rPr>
        <w:t>FFS</w:t>
      </w:r>
    </w:p>
    <w:p w14:paraId="295470B4" w14:textId="77777777" w:rsidR="00A41AED" w:rsidRPr="00A41AED" w:rsidRDefault="00A41AED" w:rsidP="00A41AED">
      <w:pPr>
        <w:rPr>
          <w:rFonts w:eastAsia="MS Mincho"/>
        </w:rPr>
      </w:pPr>
    </w:p>
    <w:p w14:paraId="68532E13" w14:textId="77777777" w:rsidR="00A41AED" w:rsidRDefault="00A41AED">
      <w:pPr>
        <w:overflowPunct/>
        <w:autoSpaceDE/>
        <w:autoSpaceDN/>
        <w:adjustRightInd/>
        <w:spacing w:after="0"/>
        <w:textAlignment w:val="auto"/>
        <w:rPr>
          <w:rFonts w:ascii="Arial" w:hAnsi="Arial"/>
          <w:sz w:val="36"/>
        </w:rPr>
      </w:pPr>
      <w:r>
        <w:br w:type="page"/>
      </w:r>
    </w:p>
    <w:p w14:paraId="4F184878" w14:textId="618FA91A" w:rsidR="0032234A" w:rsidRPr="001F23FC" w:rsidRDefault="0032234A" w:rsidP="00A41AED">
      <w:pPr>
        <w:pStyle w:val="Heading8"/>
      </w:pPr>
      <w:r w:rsidRPr="001F23FC">
        <w:t xml:space="preserve">Annex </w:t>
      </w:r>
      <w:r w:rsidRPr="001F23FC">
        <w:rPr>
          <w:rFonts w:eastAsia="SimSun"/>
        </w:rPr>
        <w:t>G</w:t>
      </w:r>
      <w:r w:rsidRPr="001F23FC">
        <w:t xml:space="preserve"> (normative):</w:t>
      </w:r>
      <w:r w:rsidR="00A41AED">
        <w:br/>
      </w:r>
      <w:r w:rsidRPr="001F23FC">
        <w:t>Uplink Physical Channels</w:t>
      </w:r>
      <w:bookmarkEnd w:id="612"/>
      <w:bookmarkEnd w:id="613"/>
      <w:bookmarkEnd w:id="614"/>
      <w:bookmarkEnd w:id="615"/>
    </w:p>
    <w:p w14:paraId="71A11269" w14:textId="77777777" w:rsidR="0032234A" w:rsidRPr="001F23FC" w:rsidRDefault="0032234A">
      <w:pPr>
        <w:pStyle w:val="Heading1"/>
      </w:pPr>
      <w:bookmarkStart w:id="626" w:name="_Toc21026836"/>
      <w:bookmarkStart w:id="627" w:name="_Toc27744134"/>
      <w:bookmarkStart w:id="628" w:name="_Toc36197305"/>
      <w:bookmarkStart w:id="629" w:name="_Toc36197997"/>
      <w:r w:rsidRPr="001F23FC">
        <w:t>G.0</w:t>
      </w:r>
      <w:r w:rsidRPr="001F23FC">
        <w:tab/>
        <w:t>Uplink Signal Levels</w:t>
      </w:r>
      <w:bookmarkEnd w:id="626"/>
      <w:bookmarkEnd w:id="627"/>
      <w:bookmarkEnd w:id="628"/>
      <w:bookmarkEnd w:id="629"/>
    </w:p>
    <w:p w14:paraId="4B4C38C9" w14:textId="1BC4BD88" w:rsidR="0032234A" w:rsidRPr="001F23FC" w:rsidRDefault="0032234A">
      <w:r w:rsidRPr="001F23FC">
        <w:t xml:space="preserve">Please refer to Annex G.0 in </w:t>
      </w:r>
      <w:r w:rsidR="009F7C98" w:rsidRPr="001F23FC">
        <w:t>TS</w:t>
      </w:r>
      <w:r w:rsidR="009F7C98">
        <w:t> </w:t>
      </w:r>
      <w:r w:rsidR="009F7C98" w:rsidRPr="001F23FC">
        <w:t>3</w:t>
      </w:r>
      <w:r w:rsidRPr="001F23FC">
        <w:t>8.521-1</w:t>
      </w:r>
      <w:r w:rsidR="009F7C98">
        <w:t> </w:t>
      </w:r>
      <w:r w:rsidR="009F7C98" w:rsidRPr="001F23FC">
        <w:t>[</w:t>
      </w:r>
      <w:r w:rsidRPr="001F23FC">
        <w:t>13].</w:t>
      </w:r>
    </w:p>
    <w:p w14:paraId="462B4D90" w14:textId="77777777" w:rsidR="0032234A" w:rsidRPr="001F23FC" w:rsidRDefault="0032234A">
      <w:pPr>
        <w:pStyle w:val="Heading1"/>
      </w:pPr>
      <w:bookmarkStart w:id="630" w:name="_Toc21026837"/>
      <w:bookmarkStart w:id="631" w:name="_Toc27744135"/>
      <w:bookmarkStart w:id="632" w:name="_Toc36197306"/>
      <w:bookmarkStart w:id="633" w:name="_Toc36197998"/>
      <w:r w:rsidRPr="001F23FC">
        <w:t>G.1</w:t>
      </w:r>
      <w:r w:rsidRPr="001F23FC">
        <w:tab/>
        <w:t>General</w:t>
      </w:r>
      <w:bookmarkEnd w:id="630"/>
      <w:bookmarkEnd w:id="631"/>
      <w:bookmarkEnd w:id="632"/>
      <w:bookmarkEnd w:id="633"/>
    </w:p>
    <w:p w14:paraId="064B5F4A" w14:textId="2F0BC901" w:rsidR="0032234A" w:rsidRPr="001F23FC" w:rsidRDefault="0032234A">
      <w:r w:rsidRPr="001F23FC">
        <w:t xml:space="preserve">Please refer to Annex G.1 in </w:t>
      </w:r>
      <w:r w:rsidR="009F7C98" w:rsidRPr="001F23FC">
        <w:t>TS</w:t>
      </w:r>
      <w:r w:rsidR="009F7C98">
        <w:t> </w:t>
      </w:r>
      <w:r w:rsidR="009F7C98" w:rsidRPr="001F23FC">
        <w:t>3</w:t>
      </w:r>
      <w:r w:rsidRPr="001F23FC">
        <w:t>8.521-1</w:t>
      </w:r>
      <w:r w:rsidR="009F7C98">
        <w:t> </w:t>
      </w:r>
      <w:r w:rsidR="009F7C98" w:rsidRPr="001F23FC">
        <w:t>[</w:t>
      </w:r>
      <w:r w:rsidRPr="001F23FC">
        <w:t>13].</w:t>
      </w:r>
    </w:p>
    <w:p w14:paraId="1493426C" w14:textId="77777777" w:rsidR="0032234A" w:rsidRPr="001F23FC" w:rsidRDefault="0032234A">
      <w:pPr>
        <w:pStyle w:val="Heading1"/>
      </w:pPr>
      <w:bookmarkStart w:id="634" w:name="_Toc21026838"/>
      <w:bookmarkStart w:id="635" w:name="_Toc27744136"/>
      <w:bookmarkStart w:id="636" w:name="_Toc36197307"/>
      <w:bookmarkStart w:id="637" w:name="_Toc36197999"/>
      <w:r w:rsidRPr="001F23FC">
        <w:t>G.2</w:t>
      </w:r>
      <w:r w:rsidRPr="001F23FC">
        <w:tab/>
        <w:t>Set-up</w:t>
      </w:r>
      <w:bookmarkEnd w:id="634"/>
      <w:bookmarkEnd w:id="635"/>
      <w:bookmarkEnd w:id="636"/>
      <w:bookmarkEnd w:id="637"/>
    </w:p>
    <w:p w14:paraId="7067E6F9" w14:textId="0E675CD6" w:rsidR="0032234A" w:rsidRPr="001F23FC" w:rsidRDefault="0032234A">
      <w:r w:rsidRPr="001F23FC">
        <w:t xml:space="preserve">Please refer to Annex G.2 in </w:t>
      </w:r>
      <w:r w:rsidR="009F7C98" w:rsidRPr="001F23FC">
        <w:t>TS</w:t>
      </w:r>
      <w:r w:rsidR="009F7C98">
        <w:t> </w:t>
      </w:r>
      <w:r w:rsidR="009F7C98" w:rsidRPr="001F23FC">
        <w:t>3</w:t>
      </w:r>
      <w:r w:rsidRPr="001F23FC">
        <w:t>8.521-1</w:t>
      </w:r>
      <w:r w:rsidR="009F7C98">
        <w:t> </w:t>
      </w:r>
      <w:r w:rsidR="009F7C98" w:rsidRPr="001F23FC">
        <w:t>[</w:t>
      </w:r>
      <w:r w:rsidRPr="001F23FC">
        <w:t>13].</w:t>
      </w:r>
    </w:p>
    <w:p w14:paraId="5D14D212" w14:textId="77777777" w:rsidR="0032234A" w:rsidRPr="001F23FC" w:rsidRDefault="0032234A">
      <w:pPr>
        <w:pStyle w:val="Heading1"/>
      </w:pPr>
      <w:bookmarkStart w:id="638" w:name="_Toc21026839"/>
      <w:bookmarkStart w:id="639" w:name="_Toc27744137"/>
      <w:bookmarkStart w:id="640" w:name="_Toc36197308"/>
      <w:bookmarkStart w:id="641" w:name="_Toc36198000"/>
      <w:r w:rsidRPr="001F23FC">
        <w:t>G.3</w:t>
      </w:r>
      <w:r w:rsidRPr="001F23FC">
        <w:tab/>
        <w:t>Connection</w:t>
      </w:r>
      <w:bookmarkEnd w:id="638"/>
      <w:bookmarkEnd w:id="639"/>
      <w:bookmarkEnd w:id="640"/>
      <w:bookmarkEnd w:id="641"/>
    </w:p>
    <w:p w14:paraId="02CBE0DF" w14:textId="4883D1D0" w:rsidR="0032234A" w:rsidRPr="001F23FC" w:rsidRDefault="0032234A">
      <w:r w:rsidRPr="001F23FC">
        <w:t xml:space="preserve">Please refer to Annex G.3 in </w:t>
      </w:r>
      <w:r w:rsidR="009F7C98" w:rsidRPr="001F23FC">
        <w:t>TS</w:t>
      </w:r>
      <w:r w:rsidR="009F7C98">
        <w:t> </w:t>
      </w:r>
      <w:r w:rsidR="009F7C98" w:rsidRPr="001F23FC">
        <w:t>3</w:t>
      </w:r>
      <w:r w:rsidRPr="001F23FC">
        <w:t>8.521-1</w:t>
      </w:r>
      <w:r w:rsidR="009F7C98">
        <w:t> </w:t>
      </w:r>
      <w:r w:rsidR="009F7C98" w:rsidRPr="001F23FC">
        <w:t>[</w:t>
      </w:r>
      <w:r w:rsidRPr="001F23FC">
        <w:t>13].</w:t>
      </w:r>
    </w:p>
    <w:p w14:paraId="627E86CD" w14:textId="77777777" w:rsidR="0032234A" w:rsidRPr="001F23FC" w:rsidRDefault="0032234A">
      <w:pPr>
        <w:pStyle w:val="Heading2"/>
      </w:pPr>
      <w:bookmarkStart w:id="642" w:name="_Toc21026840"/>
      <w:bookmarkStart w:id="643" w:name="_Toc27744138"/>
      <w:bookmarkStart w:id="644" w:name="_Toc36197309"/>
      <w:bookmarkStart w:id="645" w:name="_Toc36198001"/>
      <w:r w:rsidRPr="001F23FC">
        <w:t>G.3.0</w:t>
      </w:r>
      <w:r w:rsidRPr="001F23FC">
        <w:tab/>
        <w:t>Measurement of Transmitter Characteristics</w:t>
      </w:r>
      <w:bookmarkEnd w:id="642"/>
      <w:bookmarkEnd w:id="643"/>
      <w:bookmarkEnd w:id="644"/>
      <w:bookmarkEnd w:id="645"/>
    </w:p>
    <w:p w14:paraId="2B0664BB" w14:textId="7FAC7FEC" w:rsidR="0032234A" w:rsidRPr="001F23FC" w:rsidRDefault="0032234A">
      <w:r w:rsidRPr="001F23FC">
        <w:t xml:space="preserve">Please refer to Annex G.3.0 in </w:t>
      </w:r>
      <w:r w:rsidR="009F7C98" w:rsidRPr="001F23FC">
        <w:t>TS</w:t>
      </w:r>
      <w:r w:rsidR="009F7C98">
        <w:t> </w:t>
      </w:r>
      <w:r w:rsidR="009F7C98" w:rsidRPr="001F23FC">
        <w:t>3</w:t>
      </w:r>
      <w:r w:rsidRPr="001F23FC">
        <w:t>8.521-1</w:t>
      </w:r>
      <w:r w:rsidR="009F7C98">
        <w:t> </w:t>
      </w:r>
      <w:r w:rsidR="009F7C98" w:rsidRPr="001F23FC">
        <w:t>[</w:t>
      </w:r>
      <w:r w:rsidRPr="001F23FC">
        <w:t>13].</w:t>
      </w:r>
    </w:p>
    <w:p w14:paraId="2F5326E3" w14:textId="77777777" w:rsidR="0032234A" w:rsidRPr="001F23FC" w:rsidRDefault="0032234A">
      <w:pPr>
        <w:pStyle w:val="Heading2"/>
      </w:pPr>
      <w:bookmarkStart w:id="646" w:name="_Toc21026841"/>
      <w:bookmarkStart w:id="647" w:name="_Toc27744139"/>
      <w:bookmarkStart w:id="648" w:name="_Toc36197310"/>
      <w:bookmarkStart w:id="649" w:name="_Toc36198002"/>
      <w:r w:rsidRPr="001F23FC">
        <w:t>G.3.1</w:t>
      </w:r>
      <w:r w:rsidRPr="001F23FC">
        <w:tab/>
        <w:t>Measurement of Receiver Characteristics</w:t>
      </w:r>
      <w:bookmarkEnd w:id="646"/>
      <w:bookmarkEnd w:id="647"/>
      <w:bookmarkEnd w:id="648"/>
      <w:bookmarkEnd w:id="649"/>
    </w:p>
    <w:p w14:paraId="24079AD9" w14:textId="781D32A1" w:rsidR="0032234A" w:rsidRPr="001F23FC" w:rsidRDefault="0032234A">
      <w:r w:rsidRPr="001F23FC">
        <w:t xml:space="preserve">Please refer to Annex G.3.1 in </w:t>
      </w:r>
      <w:r w:rsidR="009F7C98" w:rsidRPr="001F23FC">
        <w:t>TS</w:t>
      </w:r>
      <w:r w:rsidR="009F7C98">
        <w:t> </w:t>
      </w:r>
      <w:r w:rsidR="009F7C98" w:rsidRPr="001F23FC">
        <w:t>3</w:t>
      </w:r>
      <w:r w:rsidRPr="001F23FC">
        <w:t>8.521-1</w:t>
      </w:r>
      <w:r w:rsidR="009F7C98">
        <w:t> </w:t>
      </w:r>
      <w:r w:rsidR="009F7C98" w:rsidRPr="001F23FC">
        <w:t>[</w:t>
      </w:r>
      <w:r w:rsidRPr="001F23FC">
        <w:t>13].</w:t>
      </w:r>
    </w:p>
    <w:p w14:paraId="52CC3C24" w14:textId="77777777" w:rsidR="0032234A" w:rsidRPr="001F23FC" w:rsidRDefault="0032234A">
      <w:pPr>
        <w:pStyle w:val="Heading8"/>
      </w:pPr>
      <w:r w:rsidRPr="001F23FC">
        <w:br w:type="page"/>
      </w:r>
      <w:bookmarkStart w:id="650" w:name="_Toc21026842"/>
      <w:bookmarkStart w:id="651" w:name="_Toc27744140"/>
      <w:bookmarkStart w:id="652" w:name="_Toc36197311"/>
      <w:bookmarkStart w:id="653" w:name="_Toc36198003"/>
      <w:r w:rsidRPr="001F23FC">
        <w:t>Annex H (normative):</w:t>
      </w:r>
      <w:r w:rsidRPr="001F23FC">
        <w:br/>
        <w:t>Statistical Testing</w:t>
      </w:r>
      <w:bookmarkEnd w:id="650"/>
      <w:bookmarkEnd w:id="651"/>
      <w:bookmarkEnd w:id="652"/>
      <w:bookmarkEnd w:id="653"/>
    </w:p>
    <w:p w14:paraId="34C589E1" w14:textId="77777777" w:rsidR="0032234A" w:rsidRPr="001F23FC" w:rsidRDefault="0032234A">
      <w:pPr>
        <w:pStyle w:val="Heading1"/>
      </w:pPr>
      <w:bookmarkStart w:id="654" w:name="_Toc21026843"/>
      <w:bookmarkStart w:id="655" w:name="_Toc27744141"/>
      <w:bookmarkStart w:id="656" w:name="_Toc36197312"/>
      <w:bookmarkStart w:id="657" w:name="_Toc36198004"/>
      <w:r w:rsidRPr="001F23FC">
        <w:t>H.1</w:t>
      </w:r>
      <w:r w:rsidRPr="001F23FC">
        <w:tab/>
        <w:t>General</w:t>
      </w:r>
      <w:bookmarkEnd w:id="654"/>
      <w:bookmarkEnd w:id="655"/>
      <w:bookmarkEnd w:id="656"/>
      <w:bookmarkEnd w:id="657"/>
    </w:p>
    <w:p w14:paraId="19475768" w14:textId="77777777" w:rsidR="00720E29" w:rsidRPr="001F23FC" w:rsidRDefault="00720E29" w:rsidP="00720E29">
      <w:r w:rsidRPr="001F23FC">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F23FC" w:rsidRDefault="0032234A">
      <w:pPr>
        <w:pStyle w:val="Heading1"/>
      </w:pPr>
      <w:bookmarkStart w:id="658" w:name="_Toc21026844"/>
      <w:bookmarkStart w:id="659" w:name="_Toc27744142"/>
      <w:bookmarkStart w:id="660" w:name="_Toc36197313"/>
      <w:bookmarkStart w:id="661" w:name="_Toc36198005"/>
      <w:r w:rsidRPr="001F23FC">
        <w:t>H.2</w:t>
      </w:r>
      <w:r w:rsidRPr="001F23FC">
        <w:tab/>
        <w:t>Statistical testing of receiver characteristics</w:t>
      </w:r>
      <w:bookmarkEnd w:id="658"/>
      <w:bookmarkEnd w:id="659"/>
      <w:bookmarkEnd w:id="660"/>
      <w:bookmarkEnd w:id="661"/>
    </w:p>
    <w:p w14:paraId="155D3F0C" w14:textId="77777777" w:rsidR="0032234A" w:rsidRPr="001F23FC" w:rsidRDefault="0032234A">
      <w:pPr>
        <w:pStyle w:val="Heading2"/>
      </w:pPr>
      <w:bookmarkStart w:id="662" w:name="_Toc21026845"/>
      <w:bookmarkStart w:id="663" w:name="_Toc27744143"/>
      <w:bookmarkStart w:id="664" w:name="_Toc36197314"/>
      <w:bookmarkStart w:id="665" w:name="_Toc36198006"/>
      <w:r w:rsidRPr="001F23FC">
        <w:t>H.2.1</w:t>
      </w:r>
      <w:r w:rsidRPr="001F23FC">
        <w:tab/>
        <w:t>General</w:t>
      </w:r>
      <w:bookmarkEnd w:id="662"/>
      <w:bookmarkEnd w:id="663"/>
      <w:bookmarkEnd w:id="664"/>
      <w:bookmarkEnd w:id="665"/>
    </w:p>
    <w:p w14:paraId="354869BB" w14:textId="77777777" w:rsidR="0032234A" w:rsidRPr="001F23FC" w:rsidRDefault="0032234A">
      <w:r w:rsidRPr="001F23FC">
        <w:t>The test of receiver characteristics is twofold.</w:t>
      </w:r>
    </w:p>
    <w:p w14:paraId="360CF184" w14:textId="77777777" w:rsidR="0032234A" w:rsidRPr="001F23FC" w:rsidRDefault="0032234A">
      <w:pPr>
        <w:pStyle w:val="B1"/>
      </w:pPr>
      <w:r w:rsidRPr="001F23FC">
        <w:t>1.</w:t>
      </w:r>
      <w:r w:rsidRPr="001F23FC">
        <w:tab/>
        <w:t>A signal or a combination of signals is offered to the RX port(s) of the receiver.</w:t>
      </w:r>
    </w:p>
    <w:p w14:paraId="299A32D7" w14:textId="77777777" w:rsidR="0032234A" w:rsidRPr="001F23FC" w:rsidRDefault="0032234A">
      <w:pPr>
        <w:pStyle w:val="B1"/>
      </w:pPr>
      <w:r w:rsidRPr="001F23FC">
        <w:t>2.</w:t>
      </w:r>
      <w:r w:rsidRPr="001F23FC">
        <w:tab/>
        <w:t>The ability of the receiver to demodulate /decode this signal is verified by measuring the throughput.</w:t>
      </w:r>
    </w:p>
    <w:p w14:paraId="1B9D2C70" w14:textId="77777777" w:rsidR="0032234A" w:rsidRPr="001F23FC" w:rsidRDefault="0032234A">
      <w:r w:rsidRPr="001F23FC">
        <w:t>In (2) is the statistical aspect of the test and is treated here.</w:t>
      </w:r>
    </w:p>
    <w:p w14:paraId="77BE7F5A" w14:textId="77777777" w:rsidR="0032234A" w:rsidRPr="001F23FC" w:rsidRDefault="0032234A">
      <w:r w:rsidRPr="001F23FC">
        <w:t>The minimum requirement for all receiver tests is &gt;95% of the maximum throughput.</w:t>
      </w:r>
    </w:p>
    <w:p w14:paraId="6228A883" w14:textId="67AA42DB" w:rsidR="0032234A" w:rsidRPr="001F23FC" w:rsidRDefault="0032234A">
      <w:r w:rsidRPr="001F23FC">
        <w:t>All receiver tests are performed in static propagation conditions. No fading conditions are applied.</w:t>
      </w:r>
    </w:p>
    <w:p w14:paraId="4CD59D81" w14:textId="77777777" w:rsidR="0032234A" w:rsidRPr="001F23FC" w:rsidRDefault="0032234A">
      <w:pPr>
        <w:pStyle w:val="Heading2"/>
      </w:pPr>
      <w:bookmarkStart w:id="666" w:name="_Toc21026846"/>
      <w:bookmarkStart w:id="667" w:name="_Toc27744144"/>
      <w:bookmarkStart w:id="668" w:name="_Toc36197315"/>
      <w:bookmarkStart w:id="669" w:name="_Toc36198007"/>
      <w:r w:rsidRPr="001F23FC">
        <w:t>H.2.2</w:t>
      </w:r>
      <w:r w:rsidRPr="001F23FC">
        <w:tab/>
        <w:t>Mapping throughput to error ratio</w:t>
      </w:r>
      <w:bookmarkEnd w:id="666"/>
      <w:bookmarkEnd w:id="667"/>
      <w:bookmarkEnd w:id="668"/>
      <w:bookmarkEnd w:id="669"/>
    </w:p>
    <w:p w14:paraId="3A0837A1" w14:textId="77777777" w:rsidR="0032234A" w:rsidRPr="001F23FC" w:rsidRDefault="0032234A">
      <w:pPr>
        <w:pStyle w:val="B1"/>
      </w:pPr>
      <w:r w:rsidRPr="001F23FC">
        <w:t>a)</w:t>
      </w:r>
      <w:r w:rsidRPr="001F23FC">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F23FC" w:rsidRDefault="0032234A">
      <w:pPr>
        <w:pStyle w:val="B1"/>
      </w:pPr>
      <w:r w:rsidRPr="001F23FC">
        <w:t>b)</w:t>
      </w:r>
      <w:r w:rsidRPr="001F23FC">
        <w:tab/>
        <w:t xml:space="preserve">In measurement practice the UE indicates successfully received information bit payload by signalling an </w:t>
      </w:r>
      <w:smartTag w:uri="urn:schemas-microsoft-com:office:smarttags" w:element="chsdate">
        <w:r w:rsidRPr="001F23FC">
          <w:t>ACK</w:t>
        </w:r>
      </w:smartTag>
      <w:r w:rsidRPr="001F23FC">
        <w:t xml:space="preserve"> to the SS.</w:t>
      </w:r>
      <w:r w:rsidRPr="001F23FC">
        <w:br/>
        <w:t>If payload is received, but damaged and cannot be decoded, the UE signals a NACK.</w:t>
      </w:r>
    </w:p>
    <w:p w14:paraId="1C6DC350" w14:textId="77777777" w:rsidR="0032234A" w:rsidRPr="001F23FC" w:rsidRDefault="0032234A">
      <w:pPr>
        <w:pStyle w:val="B1"/>
      </w:pPr>
      <w:r w:rsidRPr="001F23FC">
        <w:t>c)</w:t>
      </w:r>
      <w:r w:rsidRPr="001F23FC">
        <w:tab/>
        <w:t xml:space="preserve">Only the </w:t>
      </w:r>
      <w:smartTag w:uri="urn:schemas-microsoft-com:office:smarttags" w:element="chsdate">
        <w:r w:rsidRPr="001F23FC">
          <w:t>ACK</w:t>
        </w:r>
      </w:smartTag>
      <w:r w:rsidRPr="001F23FC">
        <w:t xml:space="preserve"> and NACK signals, not the data bits received, are accessible to the SS.</w:t>
      </w:r>
      <w:r w:rsidRPr="001F23FC">
        <w:br/>
        <w:t>The number of bits is known in the SS from knowledge of what payload was sent.</w:t>
      </w:r>
    </w:p>
    <w:p w14:paraId="39EAA1EA" w14:textId="7B268F49" w:rsidR="0032234A" w:rsidRPr="001F23FC" w:rsidRDefault="0032234A">
      <w:pPr>
        <w:pStyle w:val="B1"/>
      </w:pPr>
      <w:r w:rsidRPr="001F23FC">
        <w:t>d)</w:t>
      </w:r>
      <w:r w:rsidRPr="001F23FC">
        <w:tab/>
        <w:t xml:space="preserve">For the reference measurement channel, applied for testing, the number of bits is different in different </w:t>
      </w:r>
      <w:r w:rsidR="00CF0C41" w:rsidRPr="001F23FC">
        <w:t>slots</w:t>
      </w:r>
      <w:r w:rsidRPr="001F23FC">
        <w:t>, however in a radio frame it is fixed during one test.</w:t>
      </w:r>
    </w:p>
    <w:p w14:paraId="79525D47" w14:textId="3463E7AC" w:rsidR="0032234A" w:rsidRPr="001F23FC" w:rsidRDefault="0032234A">
      <w:pPr>
        <w:pStyle w:val="B1"/>
      </w:pPr>
      <w:r w:rsidRPr="001F23FC">
        <w:t>e)</w:t>
      </w:r>
      <w:r w:rsidRPr="001F23FC">
        <w:tab/>
        <w:t xml:space="preserve">The time in the measurement interval is composed of successfully received </w:t>
      </w:r>
      <w:r w:rsidR="00CF0C41" w:rsidRPr="001F23FC">
        <w:t>slots</w:t>
      </w:r>
      <w:r w:rsidRPr="001F23FC">
        <w:t xml:space="preserve"> (</w:t>
      </w:r>
      <w:smartTag w:uri="urn:schemas-microsoft-com:office:smarttags" w:element="chsdate">
        <w:r w:rsidRPr="001F23FC">
          <w:t>ACK</w:t>
        </w:r>
      </w:smartTag>
      <w:r w:rsidRPr="001F23FC">
        <w:t xml:space="preserve">), unsuccessfully received </w:t>
      </w:r>
      <w:r w:rsidR="00CF0C41" w:rsidRPr="001F23FC">
        <w:t>slots</w:t>
      </w:r>
      <w:r w:rsidRPr="001F23FC">
        <w:t xml:space="preserve"> (NACK) and no reception at all (DTX-</w:t>
      </w:r>
      <w:r w:rsidR="00CF0C41" w:rsidRPr="001F23FC">
        <w:t>slots</w:t>
      </w:r>
      <w:r w:rsidRPr="001F23FC">
        <w:t>).</w:t>
      </w:r>
    </w:p>
    <w:p w14:paraId="67D173BD" w14:textId="6DEBA2B5" w:rsidR="0032234A" w:rsidRPr="001F23FC" w:rsidRDefault="0032234A">
      <w:pPr>
        <w:pStyle w:val="B1"/>
      </w:pPr>
      <w:r w:rsidRPr="001F23FC">
        <w:t>f)</w:t>
      </w:r>
      <w:r w:rsidRPr="001F23FC">
        <w:tab/>
        <w:t>DTX-</w:t>
      </w:r>
      <w:r w:rsidR="00CF0C41" w:rsidRPr="001F23FC">
        <w:t>slots</w:t>
      </w:r>
      <w:r w:rsidRPr="001F23FC">
        <w:t xml:space="preserve"> may occur regularly according the applicable reference measurement channel (</w:t>
      </w:r>
      <w:proofErr w:type="spellStart"/>
      <w:r w:rsidRPr="001F23FC">
        <w:t>regDTX</w:t>
      </w:r>
      <w:proofErr w:type="spellEnd"/>
      <w:r w:rsidRPr="001F23FC">
        <w:t>).</w:t>
      </w:r>
      <w:r w:rsidRPr="001F23FC">
        <w:br/>
        <w:t xml:space="preserve">In real live networks this is the time when other UEs are served. In TDD these are the UL and special </w:t>
      </w:r>
      <w:r w:rsidR="00CF0C41" w:rsidRPr="001F23FC">
        <w:t>slots</w:t>
      </w:r>
      <w:r w:rsidRPr="001F23FC">
        <w:t>.</w:t>
      </w:r>
      <w:r w:rsidRPr="001F23FC">
        <w:br/>
      </w:r>
      <w:proofErr w:type="spellStart"/>
      <w:r w:rsidRPr="001F23FC">
        <w:t>regDTX</w:t>
      </w:r>
      <w:proofErr w:type="spellEnd"/>
      <w:r w:rsidRPr="001F23FC">
        <w:t xml:space="preserve"> vary from test to test but are fixed within the test.</w:t>
      </w:r>
    </w:p>
    <w:p w14:paraId="6951F8BE" w14:textId="03CDD8B1" w:rsidR="0032234A" w:rsidRPr="001F23FC" w:rsidRDefault="0032234A">
      <w:pPr>
        <w:pStyle w:val="B1"/>
      </w:pPr>
      <w:r w:rsidRPr="001F23FC">
        <w:t>g)</w:t>
      </w:r>
      <w:r w:rsidRPr="001F23FC">
        <w:tab/>
        <w:t>Additional DTX-</w:t>
      </w:r>
      <w:r w:rsidR="00CF0C41" w:rsidRPr="001F23FC">
        <w:t>slots</w:t>
      </w:r>
      <w:r w:rsidRPr="001F23FC">
        <w:t xml:space="preserve"> occur statistically when the UE is not responding ACK or NACK where it should. (</w:t>
      </w:r>
      <w:proofErr w:type="spellStart"/>
      <w:r w:rsidRPr="001F23FC">
        <w:t>statDTX</w:t>
      </w:r>
      <w:proofErr w:type="spellEnd"/>
      <w:r w:rsidRPr="001F23FC">
        <w:t>)</w:t>
      </w:r>
      <w:r w:rsidRPr="001F23FC">
        <w:br/>
        <w:t>This may happen when the UE was not expecting data or decided that the data were not intended for it.</w:t>
      </w:r>
    </w:p>
    <w:p w14:paraId="08C07E1F" w14:textId="77777777" w:rsidR="0032234A" w:rsidRPr="001F23FC" w:rsidRDefault="0032234A">
      <w:r w:rsidRPr="001F23FC">
        <w:t>The pass / fail decision is done by observing the:</w:t>
      </w:r>
    </w:p>
    <w:p w14:paraId="5BB330B8" w14:textId="77777777" w:rsidR="0032234A" w:rsidRPr="001F23FC" w:rsidRDefault="0032234A">
      <w:pPr>
        <w:pStyle w:val="B1"/>
      </w:pPr>
      <w:r w:rsidRPr="001F23FC">
        <w:t>-</w:t>
      </w:r>
      <w:r w:rsidRPr="001F23FC">
        <w:tab/>
        <w:t>number of NACKs</w:t>
      </w:r>
    </w:p>
    <w:p w14:paraId="0460EB4C" w14:textId="77777777" w:rsidR="0032234A" w:rsidRPr="001F23FC" w:rsidRDefault="0032234A">
      <w:pPr>
        <w:pStyle w:val="B1"/>
      </w:pPr>
      <w:r w:rsidRPr="001F23FC">
        <w:t>-</w:t>
      </w:r>
      <w:r w:rsidRPr="001F23FC">
        <w:tab/>
        <w:t>number of ACKs and</w:t>
      </w:r>
    </w:p>
    <w:p w14:paraId="152F7E08" w14:textId="77777777" w:rsidR="0032234A" w:rsidRPr="001F23FC" w:rsidRDefault="0032234A">
      <w:pPr>
        <w:pStyle w:val="B1"/>
      </w:pPr>
      <w:r w:rsidRPr="001F23FC">
        <w:t>-</w:t>
      </w:r>
      <w:r w:rsidRPr="001F23FC">
        <w:tab/>
        <w:t xml:space="preserve">number of </w:t>
      </w:r>
      <w:proofErr w:type="spellStart"/>
      <w:r w:rsidRPr="001F23FC">
        <w:t>statDTXs</w:t>
      </w:r>
      <w:proofErr w:type="spellEnd"/>
      <w:r w:rsidRPr="001F23FC">
        <w:t xml:space="preserve"> (</w:t>
      </w:r>
      <w:proofErr w:type="spellStart"/>
      <w:r w:rsidRPr="001F23FC">
        <w:t>regDTX</w:t>
      </w:r>
      <w:proofErr w:type="spellEnd"/>
      <w:r w:rsidRPr="001F23FC">
        <w:t xml:space="preserve"> is implicitly known to the SS)</w:t>
      </w:r>
    </w:p>
    <w:p w14:paraId="5A02ADF4" w14:textId="77777777" w:rsidR="0032234A" w:rsidRPr="001F23FC" w:rsidRDefault="0032234A">
      <w:r w:rsidRPr="001F23FC">
        <w:t xml:space="preserve">The ratio </w:t>
      </w:r>
      <w:r w:rsidRPr="001F23FC">
        <w:rPr>
          <w:rFonts w:ascii="Courier New" w:hAnsi="Courier New"/>
          <w:sz w:val="18"/>
          <w:szCs w:val="18"/>
        </w:rPr>
        <w:t xml:space="preserve">(NACK + </w:t>
      </w:r>
      <w:proofErr w:type="spellStart"/>
      <w:r w:rsidRPr="001F23FC">
        <w:rPr>
          <w:rFonts w:ascii="Courier New" w:hAnsi="Courier New"/>
          <w:sz w:val="18"/>
          <w:szCs w:val="18"/>
        </w:rPr>
        <w:t>statDTX</w:t>
      </w:r>
      <w:proofErr w:type="spellEnd"/>
      <w:r w:rsidRPr="001F23FC">
        <w:rPr>
          <w:rFonts w:ascii="Courier New" w:hAnsi="Courier New"/>
          <w:sz w:val="18"/>
          <w:szCs w:val="18"/>
        </w:rPr>
        <w:t xml:space="preserve">)/(NACK+ </w:t>
      </w:r>
      <w:proofErr w:type="spellStart"/>
      <w:r w:rsidRPr="001F23FC">
        <w:rPr>
          <w:rFonts w:ascii="Courier New" w:hAnsi="Courier New"/>
          <w:sz w:val="18"/>
          <w:szCs w:val="18"/>
        </w:rPr>
        <w:t>statDTX</w:t>
      </w:r>
      <w:proofErr w:type="spellEnd"/>
      <w:r w:rsidRPr="001F23FC">
        <w:rPr>
          <w:rFonts w:ascii="Courier New" w:hAnsi="Courier New"/>
          <w:sz w:val="18"/>
          <w:szCs w:val="18"/>
        </w:rPr>
        <w:t xml:space="preserve"> + </w:t>
      </w:r>
      <w:smartTag w:uri="urn:schemas-microsoft-com:office:smarttags" w:element="chsdate">
        <w:r w:rsidRPr="001F23FC">
          <w:rPr>
            <w:rFonts w:ascii="Courier New" w:hAnsi="Courier New"/>
            <w:sz w:val="18"/>
            <w:szCs w:val="18"/>
          </w:rPr>
          <w:t>ACK</w:t>
        </w:r>
      </w:smartTag>
      <w:r w:rsidRPr="001F23FC">
        <w:rPr>
          <w:rFonts w:ascii="Courier New" w:hAnsi="Courier New"/>
          <w:sz w:val="18"/>
          <w:szCs w:val="18"/>
        </w:rPr>
        <w:t>)</w:t>
      </w:r>
      <w:r w:rsidRPr="001F23FC">
        <w:t xml:space="preserve">is the Error Ratio (ER). Taking into account the time consumed by the </w:t>
      </w:r>
      <w:smartTag w:uri="urn:schemas-microsoft-com:office:smarttags" w:element="chsdate">
        <w:r w:rsidRPr="001F23FC">
          <w:t>ACK</w:t>
        </w:r>
      </w:smartTag>
      <w:r w:rsidRPr="001F23FC">
        <w:t>, NACK, and DTX-TTIs (regular and statistical), ER can be mapped unambiguously to throughput for any single reference measurement channel test.</w:t>
      </w:r>
    </w:p>
    <w:p w14:paraId="33D85A8F" w14:textId="77777777" w:rsidR="0032234A" w:rsidRPr="001F23FC" w:rsidRDefault="0032234A">
      <w:pPr>
        <w:pStyle w:val="Heading2"/>
      </w:pPr>
      <w:bookmarkStart w:id="670" w:name="_Toc21026847"/>
      <w:bookmarkStart w:id="671" w:name="_Toc27744145"/>
      <w:bookmarkStart w:id="672" w:name="_Toc36197316"/>
      <w:bookmarkStart w:id="673" w:name="_Toc36198008"/>
      <w:r w:rsidRPr="001F23FC">
        <w:t>H.2.3</w:t>
      </w:r>
      <w:r w:rsidRPr="001F23FC">
        <w:tab/>
        <w:t>Design of the test</w:t>
      </w:r>
      <w:bookmarkEnd w:id="670"/>
      <w:bookmarkEnd w:id="671"/>
      <w:bookmarkEnd w:id="672"/>
      <w:bookmarkEnd w:id="673"/>
    </w:p>
    <w:p w14:paraId="0E16EF87" w14:textId="4AFBD1E7" w:rsidR="0032234A" w:rsidRPr="001F23FC" w:rsidRDefault="0032234A">
      <w:r w:rsidRPr="001F23FC">
        <w:t>The test is defined by the following design principles (see clause H.</w:t>
      </w:r>
      <w:r w:rsidR="00CE3B39" w:rsidRPr="001F23FC">
        <w:t xml:space="preserve"> 2.6</w:t>
      </w:r>
      <w:r w:rsidRPr="001F23FC">
        <w:t>, Theory….):</w:t>
      </w:r>
    </w:p>
    <w:p w14:paraId="20EFBDC6" w14:textId="77777777" w:rsidR="0032234A" w:rsidRPr="001F23FC" w:rsidRDefault="0032234A">
      <w:pPr>
        <w:pStyle w:val="B1"/>
      </w:pPr>
      <w:r w:rsidRPr="001F23FC">
        <w:t>1.</w:t>
      </w:r>
      <w:r w:rsidRPr="001F23FC">
        <w:tab/>
        <w:t>The early decision concept is applied.</w:t>
      </w:r>
    </w:p>
    <w:p w14:paraId="28502375" w14:textId="77777777" w:rsidR="0032234A" w:rsidRPr="001F23FC" w:rsidRDefault="0032234A">
      <w:pPr>
        <w:pStyle w:val="B1"/>
      </w:pPr>
      <w:r w:rsidRPr="001F23FC">
        <w:t>2.</w:t>
      </w:r>
      <w:r w:rsidRPr="001F23FC">
        <w:tab/>
        <w:t>A second limit is introduced: Bad DUT factor M&gt;1</w:t>
      </w:r>
    </w:p>
    <w:p w14:paraId="256D00C5" w14:textId="77777777" w:rsidR="0032234A" w:rsidRPr="001F23FC" w:rsidRDefault="0032234A">
      <w:pPr>
        <w:pStyle w:val="B1"/>
      </w:pPr>
      <w:r w:rsidRPr="001F23FC">
        <w:t>3.</w:t>
      </w:r>
      <w:r w:rsidRPr="001F23FC">
        <w:tab/>
        <w:t>To decide the test pass:</w:t>
      </w:r>
    </w:p>
    <w:p w14:paraId="61C3410F" w14:textId="4F731605" w:rsidR="0032234A" w:rsidRPr="001F23FC" w:rsidRDefault="00B55740">
      <w:pPr>
        <w:pStyle w:val="B2"/>
      </w:pPr>
      <w:r>
        <w:tab/>
      </w:r>
      <w:r w:rsidR="0032234A" w:rsidRPr="001F23FC">
        <w:t>Supplier risk is applied based on the Bad DUT quality</w:t>
      </w:r>
    </w:p>
    <w:p w14:paraId="1AA3BED5" w14:textId="0D209D94" w:rsidR="0032234A" w:rsidRPr="001F23FC" w:rsidRDefault="00B55740">
      <w:pPr>
        <w:pStyle w:val="B2"/>
      </w:pPr>
      <w:r>
        <w:tab/>
      </w:r>
      <w:r w:rsidR="0032234A" w:rsidRPr="001F23FC">
        <w:t>To decide the test fail</w:t>
      </w:r>
    </w:p>
    <w:p w14:paraId="16DCB7D0" w14:textId="3749EF7D" w:rsidR="0032234A" w:rsidRPr="001F23FC" w:rsidRDefault="00B55740">
      <w:pPr>
        <w:pStyle w:val="B2"/>
      </w:pPr>
      <w:r>
        <w:tab/>
      </w:r>
      <w:r w:rsidR="0032234A" w:rsidRPr="001F23FC">
        <w:t>Customer Risk is applied based on the specified DUT quality</w:t>
      </w:r>
    </w:p>
    <w:p w14:paraId="2C847683" w14:textId="77777777" w:rsidR="0032234A" w:rsidRPr="001F23FC" w:rsidRDefault="0032234A">
      <w:r w:rsidRPr="001F23FC">
        <w:t>The test is defined by the following parameters:</w:t>
      </w:r>
    </w:p>
    <w:p w14:paraId="70C35228" w14:textId="77777777" w:rsidR="0032234A" w:rsidRPr="001F23FC" w:rsidRDefault="0032234A">
      <w:pPr>
        <w:pStyle w:val="B1"/>
      </w:pPr>
      <w:r w:rsidRPr="001F23FC">
        <w:t>1.</w:t>
      </w:r>
      <w:r w:rsidRPr="001F23FC">
        <w:tab/>
        <w:t>Limit ER = 0.05 (Throughput limit = 95%)</w:t>
      </w:r>
    </w:p>
    <w:p w14:paraId="1033CF2E" w14:textId="77777777" w:rsidR="0032234A" w:rsidRPr="001F23FC" w:rsidRDefault="0032234A">
      <w:pPr>
        <w:pStyle w:val="B1"/>
      </w:pPr>
      <w:r w:rsidRPr="001F23FC">
        <w:t>2.</w:t>
      </w:r>
      <w:r w:rsidRPr="001F23FC">
        <w:tab/>
        <w:t>Bad DUT factor M=1.5 (selectivity)</w:t>
      </w:r>
    </w:p>
    <w:p w14:paraId="2E9FDAEC" w14:textId="77777777" w:rsidR="0032234A" w:rsidRPr="001F23FC" w:rsidRDefault="0032234A">
      <w:pPr>
        <w:pStyle w:val="B1"/>
      </w:pPr>
      <w:r w:rsidRPr="001F23FC">
        <w:t>3.</w:t>
      </w:r>
      <w:r w:rsidRPr="001F23FC">
        <w:tab/>
        <w:t>Confidence level CL = 95% (for specified DUT and Bad DUT-quality)</w:t>
      </w:r>
    </w:p>
    <w:p w14:paraId="459E66F3" w14:textId="77777777" w:rsidR="0032234A" w:rsidRPr="001F23FC" w:rsidRDefault="0032234A">
      <w:pPr>
        <w:pStyle w:val="Heading2"/>
      </w:pPr>
      <w:bookmarkStart w:id="674" w:name="_Toc21026848"/>
      <w:bookmarkStart w:id="675" w:name="_Toc27744146"/>
      <w:bookmarkStart w:id="676" w:name="_Toc36197317"/>
      <w:bookmarkStart w:id="677" w:name="_Toc36198009"/>
      <w:r w:rsidRPr="001F23FC">
        <w:t>H.2.4</w:t>
      </w:r>
      <w:r w:rsidRPr="001F23FC">
        <w:tab/>
        <w:t>Numerical definition of the pass fail limits</w:t>
      </w:r>
      <w:bookmarkEnd w:id="674"/>
      <w:bookmarkEnd w:id="675"/>
      <w:bookmarkEnd w:id="676"/>
      <w:bookmarkEnd w:id="677"/>
    </w:p>
    <w:p w14:paraId="68E06299" w14:textId="77777777" w:rsidR="0032234A" w:rsidRPr="001F23FC" w:rsidRDefault="0032234A">
      <w:pPr>
        <w:pStyle w:val="TH"/>
        <w:rPr>
          <w:lang w:eastAsia="ko-KR"/>
        </w:rPr>
      </w:pPr>
      <w:bookmarkStart w:id="678" w:name="_CRTableH_2_41"/>
      <w:r w:rsidRPr="001F23FC">
        <w:t xml:space="preserve">Table </w:t>
      </w:r>
      <w:bookmarkEnd w:id="678"/>
      <w:r w:rsidRPr="001F23FC">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1F23FC" w14:paraId="695F6039" w14:textId="77777777" w:rsidTr="00B55740">
        <w:trPr>
          <w:cantSplit/>
          <w:jc w:val="center"/>
        </w:trPr>
        <w:tc>
          <w:tcPr>
            <w:tcW w:w="443" w:type="dxa"/>
            <w:noWrap/>
          </w:tcPr>
          <w:p w14:paraId="1FFFFE30" w14:textId="77777777" w:rsidR="00D37270" w:rsidRPr="001F23FC" w:rsidRDefault="00D37270" w:rsidP="009065DA">
            <w:pPr>
              <w:pStyle w:val="TAH"/>
            </w:pPr>
            <w:r w:rsidRPr="001F23FC">
              <w:t>ne</w:t>
            </w:r>
          </w:p>
        </w:tc>
        <w:tc>
          <w:tcPr>
            <w:tcW w:w="536" w:type="dxa"/>
            <w:noWrap/>
          </w:tcPr>
          <w:p w14:paraId="3AC7358E" w14:textId="77777777" w:rsidR="00D37270" w:rsidRPr="001F23FC" w:rsidRDefault="00D37270" w:rsidP="009065DA">
            <w:pPr>
              <w:pStyle w:val="TAH"/>
            </w:pPr>
            <w:proofErr w:type="spellStart"/>
            <w:r w:rsidRPr="001F23FC">
              <w:t>ns</w:t>
            </w:r>
            <w:r w:rsidRPr="001F23FC">
              <w:rPr>
                <w:vertAlign w:val="subscript"/>
              </w:rPr>
              <w:t>p</w:t>
            </w:r>
            <w:proofErr w:type="spellEnd"/>
          </w:p>
        </w:tc>
        <w:tc>
          <w:tcPr>
            <w:tcW w:w="535" w:type="dxa"/>
            <w:noWrap/>
          </w:tcPr>
          <w:p w14:paraId="075E5252" w14:textId="77777777" w:rsidR="00D37270" w:rsidRPr="001F23FC" w:rsidRDefault="00D37270" w:rsidP="009065DA">
            <w:pPr>
              <w:pStyle w:val="TAH"/>
            </w:pPr>
            <w:proofErr w:type="spellStart"/>
            <w:r w:rsidRPr="001F23FC">
              <w:t>ns</w:t>
            </w:r>
            <w:r w:rsidRPr="001F23FC">
              <w:rPr>
                <w:vertAlign w:val="subscript"/>
              </w:rPr>
              <w:t>f</w:t>
            </w:r>
            <w:proofErr w:type="spellEnd"/>
          </w:p>
        </w:tc>
        <w:tc>
          <w:tcPr>
            <w:tcW w:w="442" w:type="dxa"/>
            <w:noWrap/>
          </w:tcPr>
          <w:p w14:paraId="4888BD13" w14:textId="77777777" w:rsidR="00D37270" w:rsidRPr="001F23FC" w:rsidRDefault="00D37270" w:rsidP="009065DA">
            <w:pPr>
              <w:pStyle w:val="TAH"/>
            </w:pPr>
            <w:r w:rsidRPr="001F23FC">
              <w:t>ne</w:t>
            </w:r>
          </w:p>
        </w:tc>
        <w:tc>
          <w:tcPr>
            <w:tcW w:w="638" w:type="dxa"/>
            <w:noWrap/>
          </w:tcPr>
          <w:p w14:paraId="40CA5EF7" w14:textId="77777777" w:rsidR="00D37270" w:rsidRPr="001F23FC" w:rsidRDefault="00D37270" w:rsidP="009065DA">
            <w:pPr>
              <w:pStyle w:val="TAH"/>
            </w:pPr>
            <w:proofErr w:type="spellStart"/>
            <w:r w:rsidRPr="001F23FC">
              <w:t>ns</w:t>
            </w:r>
            <w:r w:rsidRPr="001F23FC">
              <w:rPr>
                <w:vertAlign w:val="subscript"/>
              </w:rPr>
              <w:t>p</w:t>
            </w:r>
            <w:proofErr w:type="spellEnd"/>
          </w:p>
        </w:tc>
        <w:tc>
          <w:tcPr>
            <w:tcW w:w="638" w:type="dxa"/>
            <w:noWrap/>
          </w:tcPr>
          <w:p w14:paraId="2EA9F423" w14:textId="77777777" w:rsidR="00D37270" w:rsidRPr="001F23FC" w:rsidRDefault="00D37270" w:rsidP="009065DA">
            <w:pPr>
              <w:pStyle w:val="TAH"/>
            </w:pPr>
            <w:proofErr w:type="spellStart"/>
            <w:r w:rsidRPr="001F23FC">
              <w:t>ns</w:t>
            </w:r>
            <w:r w:rsidRPr="001F23FC">
              <w:rPr>
                <w:vertAlign w:val="subscript"/>
              </w:rPr>
              <w:t>f</w:t>
            </w:r>
            <w:proofErr w:type="spellEnd"/>
          </w:p>
        </w:tc>
        <w:tc>
          <w:tcPr>
            <w:tcW w:w="535" w:type="dxa"/>
            <w:noWrap/>
          </w:tcPr>
          <w:p w14:paraId="4907A45A" w14:textId="77777777" w:rsidR="00D37270" w:rsidRPr="001F23FC" w:rsidRDefault="00D37270" w:rsidP="009065DA">
            <w:pPr>
              <w:pStyle w:val="TAH"/>
            </w:pPr>
            <w:r w:rsidRPr="001F23FC">
              <w:t>ne</w:t>
            </w:r>
          </w:p>
        </w:tc>
        <w:tc>
          <w:tcPr>
            <w:tcW w:w="638" w:type="dxa"/>
            <w:noWrap/>
          </w:tcPr>
          <w:p w14:paraId="4538EF08" w14:textId="77777777" w:rsidR="00D37270" w:rsidRPr="001F23FC" w:rsidRDefault="00D37270" w:rsidP="009065DA">
            <w:pPr>
              <w:pStyle w:val="TAH"/>
            </w:pPr>
            <w:proofErr w:type="spellStart"/>
            <w:r w:rsidRPr="001F23FC">
              <w:t>ns</w:t>
            </w:r>
            <w:r w:rsidRPr="001F23FC">
              <w:rPr>
                <w:vertAlign w:val="subscript"/>
              </w:rPr>
              <w:t>p</w:t>
            </w:r>
            <w:proofErr w:type="spellEnd"/>
          </w:p>
        </w:tc>
        <w:tc>
          <w:tcPr>
            <w:tcW w:w="638" w:type="dxa"/>
            <w:noWrap/>
          </w:tcPr>
          <w:p w14:paraId="3436D3AF" w14:textId="77777777" w:rsidR="00D37270" w:rsidRPr="001F23FC" w:rsidRDefault="00D37270" w:rsidP="009065DA">
            <w:pPr>
              <w:pStyle w:val="TAH"/>
            </w:pPr>
            <w:proofErr w:type="spellStart"/>
            <w:r w:rsidRPr="001F23FC">
              <w:t>ns</w:t>
            </w:r>
            <w:r w:rsidRPr="001F23FC">
              <w:rPr>
                <w:vertAlign w:val="subscript"/>
              </w:rPr>
              <w:t>f</w:t>
            </w:r>
            <w:proofErr w:type="spellEnd"/>
          </w:p>
        </w:tc>
        <w:tc>
          <w:tcPr>
            <w:tcW w:w="535" w:type="dxa"/>
            <w:noWrap/>
          </w:tcPr>
          <w:p w14:paraId="3663A8E2" w14:textId="77777777" w:rsidR="00D37270" w:rsidRPr="001F23FC" w:rsidRDefault="00D37270" w:rsidP="009065DA">
            <w:pPr>
              <w:pStyle w:val="TAH"/>
            </w:pPr>
            <w:r w:rsidRPr="001F23FC">
              <w:t>ne</w:t>
            </w:r>
          </w:p>
        </w:tc>
        <w:tc>
          <w:tcPr>
            <w:tcW w:w="638" w:type="dxa"/>
            <w:noWrap/>
          </w:tcPr>
          <w:p w14:paraId="2852A472" w14:textId="77777777" w:rsidR="00D37270" w:rsidRPr="001F23FC" w:rsidRDefault="00D37270" w:rsidP="009065DA">
            <w:pPr>
              <w:pStyle w:val="TAH"/>
            </w:pPr>
            <w:proofErr w:type="spellStart"/>
            <w:r w:rsidRPr="001F23FC">
              <w:t>ns</w:t>
            </w:r>
            <w:r w:rsidRPr="001F23FC">
              <w:rPr>
                <w:vertAlign w:val="subscript"/>
              </w:rPr>
              <w:t>p</w:t>
            </w:r>
            <w:proofErr w:type="spellEnd"/>
          </w:p>
        </w:tc>
        <w:tc>
          <w:tcPr>
            <w:tcW w:w="638" w:type="dxa"/>
            <w:noWrap/>
          </w:tcPr>
          <w:p w14:paraId="057B61B0" w14:textId="77777777" w:rsidR="00D37270" w:rsidRPr="001F23FC" w:rsidRDefault="00D37270" w:rsidP="009065DA">
            <w:pPr>
              <w:pStyle w:val="TAH"/>
            </w:pPr>
            <w:proofErr w:type="spellStart"/>
            <w:r w:rsidRPr="001F23FC">
              <w:t>ns</w:t>
            </w:r>
            <w:r w:rsidRPr="001F23FC">
              <w:rPr>
                <w:vertAlign w:val="subscript"/>
              </w:rPr>
              <w:t>f</w:t>
            </w:r>
            <w:proofErr w:type="spellEnd"/>
          </w:p>
        </w:tc>
      </w:tr>
      <w:tr w:rsidR="00D37270" w:rsidRPr="001F23FC" w14:paraId="3311F15B" w14:textId="77777777" w:rsidTr="00B55740">
        <w:trPr>
          <w:cantSplit/>
          <w:jc w:val="center"/>
        </w:trPr>
        <w:tc>
          <w:tcPr>
            <w:tcW w:w="443" w:type="dxa"/>
            <w:noWrap/>
            <w:hideMark/>
          </w:tcPr>
          <w:p w14:paraId="0AFB48E5" w14:textId="77777777" w:rsidR="00D37270" w:rsidRPr="001F23FC" w:rsidRDefault="00D37270" w:rsidP="009065DA">
            <w:pPr>
              <w:pStyle w:val="TAC"/>
            </w:pPr>
            <w:r w:rsidRPr="001F23FC">
              <w:t>0</w:t>
            </w:r>
          </w:p>
        </w:tc>
        <w:tc>
          <w:tcPr>
            <w:tcW w:w="536" w:type="dxa"/>
            <w:noWrap/>
            <w:hideMark/>
          </w:tcPr>
          <w:p w14:paraId="65283907" w14:textId="77777777" w:rsidR="00D37270" w:rsidRPr="001F23FC" w:rsidRDefault="00D37270" w:rsidP="009065DA">
            <w:pPr>
              <w:pStyle w:val="TAC"/>
            </w:pPr>
            <w:r w:rsidRPr="001F23FC">
              <w:t>67</w:t>
            </w:r>
          </w:p>
        </w:tc>
        <w:tc>
          <w:tcPr>
            <w:tcW w:w="535" w:type="dxa"/>
            <w:noWrap/>
            <w:hideMark/>
          </w:tcPr>
          <w:p w14:paraId="5320B874" w14:textId="77777777" w:rsidR="00D37270" w:rsidRPr="001F23FC" w:rsidRDefault="00D37270" w:rsidP="009065DA">
            <w:pPr>
              <w:pStyle w:val="TAC"/>
            </w:pPr>
            <w:r w:rsidRPr="001F23FC">
              <w:t>NA</w:t>
            </w:r>
          </w:p>
        </w:tc>
        <w:tc>
          <w:tcPr>
            <w:tcW w:w="442" w:type="dxa"/>
            <w:noWrap/>
          </w:tcPr>
          <w:p w14:paraId="29511E19" w14:textId="77777777" w:rsidR="00D37270" w:rsidRPr="001F23FC" w:rsidRDefault="00D37270" w:rsidP="009065DA">
            <w:pPr>
              <w:pStyle w:val="TAC"/>
            </w:pPr>
            <w:r w:rsidRPr="001F23FC">
              <w:t>37</w:t>
            </w:r>
          </w:p>
        </w:tc>
        <w:tc>
          <w:tcPr>
            <w:tcW w:w="638" w:type="dxa"/>
            <w:noWrap/>
          </w:tcPr>
          <w:p w14:paraId="27FC6466" w14:textId="77777777" w:rsidR="00D37270" w:rsidRPr="001F23FC" w:rsidRDefault="00D37270" w:rsidP="009065DA">
            <w:pPr>
              <w:pStyle w:val="TAC"/>
            </w:pPr>
            <w:r w:rsidRPr="001F23FC">
              <w:t>715</w:t>
            </w:r>
          </w:p>
        </w:tc>
        <w:tc>
          <w:tcPr>
            <w:tcW w:w="638" w:type="dxa"/>
            <w:noWrap/>
          </w:tcPr>
          <w:p w14:paraId="18A46331" w14:textId="77777777" w:rsidR="00D37270" w:rsidRPr="001F23FC" w:rsidRDefault="00D37270" w:rsidP="009065DA">
            <w:pPr>
              <w:pStyle w:val="TAC"/>
            </w:pPr>
            <w:r w:rsidRPr="001F23FC">
              <w:t>477</w:t>
            </w:r>
          </w:p>
        </w:tc>
        <w:tc>
          <w:tcPr>
            <w:tcW w:w="535" w:type="dxa"/>
            <w:noWrap/>
          </w:tcPr>
          <w:p w14:paraId="757E02DF" w14:textId="77777777" w:rsidR="00D37270" w:rsidRPr="001F23FC" w:rsidRDefault="00D37270" w:rsidP="009065DA">
            <w:pPr>
              <w:pStyle w:val="TAC"/>
            </w:pPr>
            <w:r w:rsidRPr="001F23FC">
              <w:t>74</w:t>
            </w:r>
          </w:p>
        </w:tc>
        <w:tc>
          <w:tcPr>
            <w:tcW w:w="638" w:type="dxa"/>
            <w:noWrap/>
          </w:tcPr>
          <w:p w14:paraId="7E412E6D" w14:textId="77777777" w:rsidR="00D37270" w:rsidRPr="001F23FC" w:rsidRDefault="00D37270" w:rsidP="009065DA">
            <w:pPr>
              <w:pStyle w:val="TAC"/>
            </w:pPr>
            <w:r w:rsidRPr="001F23FC">
              <w:t>1290</w:t>
            </w:r>
          </w:p>
        </w:tc>
        <w:tc>
          <w:tcPr>
            <w:tcW w:w="638" w:type="dxa"/>
            <w:noWrap/>
          </w:tcPr>
          <w:p w14:paraId="259F10E6" w14:textId="77777777" w:rsidR="00D37270" w:rsidRPr="001F23FC" w:rsidRDefault="00D37270" w:rsidP="009065DA">
            <w:pPr>
              <w:pStyle w:val="TAC"/>
            </w:pPr>
            <w:r w:rsidRPr="001F23FC">
              <w:t>1093</w:t>
            </w:r>
          </w:p>
        </w:tc>
        <w:tc>
          <w:tcPr>
            <w:tcW w:w="535" w:type="dxa"/>
            <w:noWrap/>
          </w:tcPr>
          <w:p w14:paraId="6258006C" w14:textId="77777777" w:rsidR="00D37270" w:rsidRPr="001F23FC" w:rsidRDefault="00D37270" w:rsidP="009065DA">
            <w:pPr>
              <w:pStyle w:val="TAC"/>
            </w:pPr>
            <w:r w:rsidRPr="001F23FC">
              <w:t>111</w:t>
            </w:r>
          </w:p>
        </w:tc>
        <w:tc>
          <w:tcPr>
            <w:tcW w:w="638" w:type="dxa"/>
            <w:noWrap/>
          </w:tcPr>
          <w:p w14:paraId="65152A44" w14:textId="77777777" w:rsidR="00D37270" w:rsidRPr="001F23FC" w:rsidRDefault="00D37270" w:rsidP="009065DA">
            <w:pPr>
              <w:pStyle w:val="TAC"/>
            </w:pPr>
            <w:r w:rsidRPr="001F23FC">
              <w:t>1847</w:t>
            </w:r>
          </w:p>
        </w:tc>
        <w:tc>
          <w:tcPr>
            <w:tcW w:w="638" w:type="dxa"/>
            <w:noWrap/>
          </w:tcPr>
          <w:p w14:paraId="78035648" w14:textId="77777777" w:rsidR="00D37270" w:rsidRPr="001F23FC" w:rsidRDefault="00D37270" w:rsidP="009065DA">
            <w:pPr>
              <w:pStyle w:val="TAC"/>
            </w:pPr>
            <w:r w:rsidRPr="001F23FC">
              <w:t>1739</w:t>
            </w:r>
          </w:p>
        </w:tc>
      </w:tr>
      <w:tr w:rsidR="00D37270" w:rsidRPr="001F23FC" w14:paraId="760B7418" w14:textId="77777777" w:rsidTr="00B55740">
        <w:trPr>
          <w:cantSplit/>
          <w:jc w:val="center"/>
        </w:trPr>
        <w:tc>
          <w:tcPr>
            <w:tcW w:w="443" w:type="dxa"/>
            <w:noWrap/>
            <w:hideMark/>
          </w:tcPr>
          <w:p w14:paraId="52650ACC" w14:textId="77777777" w:rsidR="00D37270" w:rsidRPr="001F23FC" w:rsidRDefault="00D37270" w:rsidP="009065DA">
            <w:pPr>
              <w:pStyle w:val="TAC"/>
            </w:pPr>
            <w:r w:rsidRPr="001F23FC">
              <w:t>1</w:t>
            </w:r>
          </w:p>
        </w:tc>
        <w:tc>
          <w:tcPr>
            <w:tcW w:w="536" w:type="dxa"/>
            <w:noWrap/>
            <w:hideMark/>
          </w:tcPr>
          <w:p w14:paraId="095C0CAE" w14:textId="77777777" w:rsidR="00D37270" w:rsidRPr="001F23FC" w:rsidRDefault="00D37270" w:rsidP="009065DA">
            <w:pPr>
              <w:pStyle w:val="TAC"/>
            </w:pPr>
            <w:r w:rsidRPr="001F23FC">
              <w:t>67</w:t>
            </w:r>
          </w:p>
        </w:tc>
        <w:tc>
          <w:tcPr>
            <w:tcW w:w="535" w:type="dxa"/>
            <w:noWrap/>
            <w:hideMark/>
          </w:tcPr>
          <w:p w14:paraId="2B5F1726" w14:textId="77777777" w:rsidR="00D37270" w:rsidRPr="001F23FC" w:rsidRDefault="00D37270" w:rsidP="009065DA">
            <w:pPr>
              <w:pStyle w:val="TAC"/>
            </w:pPr>
            <w:r w:rsidRPr="001F23FC">
              <w:t>NA</w:t>
            </w:r>
          </w:p>
        </w:tc>
        <w:tc>
          <w:tcPr>
            <w:tcW w:w="442" w:type="dxa"/>
            <w:noWrap/>
          </w:tcPr>
          <w:p w14:paraId="7A07DF86" w14:textId="77777777" w:rsidR="00D37270" w:rsidRPr="001F23FC" w:rsidRDefault="00D37270" w:rsidP="009065DA">
            <w:pPr>
              <w:pStyle w:val="TAC"/>
            </w:pPr>
            <w:r w:rsidRPr="001F23FC">
              <w:t>38</w:t>
            </w:r>
          </w:p>
        </w:tc>
        <w:tc>
          <w:tcPr>
            <w:tcW w:w="638" w:type="dxa"/>
            <w:noWrap/>
          </w:tcPr>
          <w:p w14:paraId="1B1705E7" w14:textId="77777777" w:rsidR="00D37270" w:rsidRPr="001F23FC" w:rsidRDefault="00D37270" w:rsidP="009065DA">
            <w:pPr>
              <w:pStyle w:val="TAC"/>
            </w:pPr>
            <w:r w:rsidRPr="001F23FC">
              <w:t>731</w:t>
            </w:r>
          </w:p>
        </w:tc>
        <w:tc>
          <w:tcPr>
            <w:tcW w:w="638" w:type="dxa"/>
            <w:noWrap/>
          </w:tcPr>
          <w:p w14:paraId="5D4A29E3" w14:textId="77777777" w:rsidR="00D37270" w:rsidRPr="001F23FC" w:rsidRDefault="00D37270" w:rsidP="009065DA">
            <w:pPr>
              <w:pStyle w:val="TAC"/>
            </w:pPr>
            <w:r w:rsidRPr="001F23FC">
              <w:t>493</w:t>
            </w:r>
          </w:p>
        </w:tc>
        <w:tc>
          <w:tcPr>
            <w:tcW w:w="535" w:type="dxa"/>
            <w:noWrap/>
          </w:tcPr>
          <w:p w14:paraId="0135C16F" w14:textId="77777777" w:rsidR="00D37270" w:rsidRPr="001F23FC" w:rsidRDefault="00D37270" w:rsidP="009065DA">
            <w:pPr>
              <w:pStyle w:val="TAC"/>
            </w:pPr>
            <w:r w:rsidRPr="001F23FC">
              <w:t>75</w:t>
            </w:r>
          </w:p>
        </w:tc>
        <w:tc>
          <w:tcPr>
            <w:tcW w:w="638" w:type="dxa"/>
            <w:noWrap/>
          </w:tcPr>
          <w:p w14:paraId="064A7C3F" w14:textId="77777777" w:rsidR="00D37270" w:rsidRPr="001F23FC" w:rsidRDefault="00D37270" w:rsidP="009065DA">
            <w:pPr>
              <w:pStyle w:val="TAC"/>
            </w:pPr>
            <w:r w:rsidRPr="001F23FC">
              <w:t>1306</w:t>
            </w:r>
          </w:p>
        </w:tc>
        <w:tc>
          <w:tcPr>
            <w:tcW w:w="638" w:type="dxa"/>
            <w:noWrap/>
          </w:tcPr>
          <w:p w14:paraId="728D23D9" w14:textId="77777777" w:rsidR="00D37270" w:rsidRPr="001F23FC" w:rsidRDefault="00D37270" w:rsidP="009065DA">
            <w:pPr>
              <w:pStyle w:val="TAC"/>
            </w:pPr>
            <w:r w:rsidRPr="001F23FC">
              <w:t>1110</w:t>
            </w:r>
          </w:p>
        </w:tc>
        <w:tc>
          <w:tcPr>
            <w:tcW w:w="535" w:type="dxa"/>
            <w:noWrap/>
          </w:tcPr>
          <w:p w14:paraId="2BA5328E" w14:textId="77777777" w:rsidR="00D37270" w:rsidRPr="001F23FC" w:rsidRDefault="00D37270" w:rsidP="009065DA">
            <w:pPr>
              <w:pStyle w:val="TAC"/>
            </w:pPr>
            <w:r w:rsidRPr="001F23FC">
              <w:t>112</w:t>
            </w:r>
          </w:p>
        </w:tc>
        <w:tc>
          <w:tcPr>
            <w:tcW w:w="638" w:type="dxa"/>
            <w:noWrap/>
          </w:tcPr>
          <w:p w14:paraId="7B912967" w14:textId="77777777" w:rsidR="00D37270" w:rsidRPr="001F23FC" w:rsidRDefault="00D37270" w:rsidP="009065DA">
            <w:pPr>
              <w:pStyle w:val="TAC"/>
            </w:pPr>
            <w:r w:rsidRPr="001F23FC">
              <w:t>1862</w:t>
            </w:r>
          </w:p>
        </w:tc>
        <w:tc>
          <w:tcPr>
            <w:tcW w:w="638" w:type="dxa"/>
            <w:noWrap/>
          </w:tcPr>
          <w:p w14:paraId="0AEE60FD" w14:textId="77777777" w:rsidR="00D37270" w:rsidRPr="001F23FC" w:rsidRDefault="00D37270" w:rsidP="009065DA">
            <w:pPr>
              <w:pStyle w:val="TAC"/>
            </w:pPr>
            <w:r w:rsidRPr="001F23FC">
              <w:t>1756</w:t>
            </w:r>
          </w:p>
        </w:tc>
      </w:tr>
      <w:tr w:rsidR="00D37270" w:rsidRPr="001F23FC" w14:paraId="44862EE2" w14:textId="77777777" w:rsidTr="00B55740">
        <w:trPr>
          <w:cantSplit/>
          <w:jc w:val="center"/>
        </w:trPr>
        <w:tc>
          <w:tcPr>
            <w:tcW w:w="443" w:type="dxa"/>
            <w:noWrap/>
            <w:hideMark/>
          </w:tcPr>
          <w:p w14:paraId="3071A0AD" w14:textId="77777777" w:rsidR="00D37270" w:rsidRPr="001F23FC" w:rsidRDefault="00D37270" w:rsidP="009065DA">
            <w:pPr>
              <w:pStyle w:val="TAC"/>
            </w:pPr>
            <w:r w:rsidRPr="001F23FC">
              <w:t>2</w:t>
            </w:r>
          </w:p>
        </w:tc>
        <w:tc>
          <w:tcPr>
            <w:tcW w:w="536" w:type="dxa"/>
            <w:noWrap/>
            <w:hideMark/>
          </w:tcPr>
          <w:p w14:paraId="122DCC51" w14:textId="77777777" w:rsidR="00D37270" w:rsidRPr="001F23FC" w:rsidRDefault="00D37270" w:rsidP="009065DA">
            <w:pPr>
              <w:pStyle w:val="TAC"/>
            </w:pPr>
            <w:r w:rsidRPr="001F23FC">
              <w:t>95</w:t>
            </w:r>
          </w:p>
        </w:tc>
        <w:tc>
          <w:tcPr>
            <w:tcW w:w="535" w:type="dxa"/>
            <w:noWrap/>
            <w:hideMark/>
          </w:tcPr>
          <w:p w14:paraId="0203ED23" w14:textId="77777777" w:rsidR="00D37270" w:rsidRPr="001F23FC" w:rsidRDefault="00D37270" w:rsidP="009065DA">
            <w:pPr>
              <w:pStyle w:val="TAC"/>
            </w:pPr>
            <w:r w:rsidRPr="001F23FC">
              <w:t>NA</w:t>
            </w:r>
          </w:p>
        </w:tc>
        <w:tc>
          <w:tcPr>
            <w:tcW w:w="442" w:type="dxa"/>
            <w:noWrap/>
          </w:tcPr>
          <w:p w14:paraId="6BAD038C" w14:textId="77777777" w:rsidR="00D37270" w:rsidRPr="001F23FC" w:rsidRDefault="00D37270" w:rsidP="009065DA">
            <w:pPr>
              <w:pStyle w:val="TAC"/>
            </w:pPr>
            <w:r w:rsidRPr="001F23FC">
              <w:t>39</w:t>
            </w:r>
          </w:p>
        </w:tc>
        <w:tc>
          <w:tcPr>
            <w:tcW w:w="638" w:type="dxa"/>
            <w:noWrap/>
          </w:tcPr>
          <w:p w14:paraId="676DF5AA" w14:textId="77777777" w:rsidR="00D37270" w:rsidRPr="001F23FC" w:rsidRDefault="00D37270" w:rsidP="009065DA">
            <w:pPr>
              <w:pStyle w:val="TAC"/>
            </w:pPr>
            <w:r w:rsidRPr="001F23FC">
              <w:t>747</w:t>
            </w:r>
          </w:p>
        </w:tc>
        <w:tc>
          <w:tcPr>
            <w:tcW w:w="638" w:type="dxa"/>
            <w:noWrap/>
          </w:tcPr>
          <w:p w14:paraId="00766995" w14:textId="77777777" w:rsidR="00D37270" w:rsidRPr="001F23FC" w:rsidRDefault="00D37270" w:rsidP="009065DA">
            <w:pPr>
              <w:pStyle w:val="TAC"/>
            </w:pPr>
            <w:r w:rsidRPr="001F23FC">
              <w:t>509</w:t>
            </w:r>
          </w:p>
        </w:tc>
        <w:tc>
          <w:tcPr>
            <w:tcW w:w="535" w:type="dxa"/>
            <w:noWrap/>
          </w:tcPr>
          <w:p w14:paraId="59BD1F0B" w14:textId="77777777" w:rsidR="00D37270" w:rsidRPr="001F23FC" w:rsidRDefault="00D37270" w:rsidP="009065DA">
            <w:pPr>
              <w:pStyle w:val="TAC"/>
            </w:pPr>
            <w:r w:rsidRPr="001F23FC">
              <w:t>76</w:t>
            </w:r>
          </w:p>
        </w:tc>
        <w:tc>
          <w:tcPr>
            <w:tcW w:w="638" w:type="dxa"/>
            <w:noWrap/>
          </w:tcPr>
          <w:p w14:paraId="475CBF64" w14:textId="77777777" w:rsidR="00D37270" w:rsidRPr="001F23FC" w:rsidRDefault="00D37270" w:rsidP="009065DA">
            <w:pPr>
              <w:pStyle w:val="TAC"/>
            </w:pPr>
            <w:r w:rsidRPr="001F23FC">
              <w:t>1321</w:t>
            </w:r>
          </w:p>
        </w:tc>
        <w:tc>
          <w:tcPr>
            <w:tcW w:w="638" w:type="dxa"/>
            <w:noWrap/>
          </w:tcPr>
          <w:p w14:paraId="4C272ED4" w14:textId="77777777" w:rsidR="00D37270" w:rsidRPr="001F23FC" w:rsidRDefault="00D37270" w:rsidP="009065DA">
            <w:pPr>
              <w:pStyle w:val="TAC"/>
            </w:pPr>
            <w:r w:rsidRPr="001F23FC">
              <w:t>1128</w:t>
            </w:r>
          </w:p>
        </w:tc>
        <w:tc>
          <w:tcPr>
            <w:tcW w:w="535" w:type="dxa"/>
            <w:noWrap/>
          </w:tcPr>
          <w:p w14:paraId="163C4A25" w14:textId="77777777" w:rsidR="00D37270" w:rsidRPr="001F23FC" w:rsidRDefault="00D37270" w:rsidP="009065DA">
            <w:pPr>
              <w:pStyle w:val="TAC"/>
            </w:pPr>
            <w:r w:rsidRPr="001F23FC">
              <w:t>113</w:t>
            </w:r>
          </w:p>
        </w:tc>
        <w:tc>
          <w:tcPr>
            <w:tcW w:w="638" w:type="dxa"/>
            <w:noWrap/>
          </w:tcPr>
          <w:p w14:paraId="21F519BA" w14:textId="77777777" w:rsidR="00D37270" w:rsidRPr="001F23FC" w:rsidRDefault="00D37270" w:rsidP="009065DA">
            <w:pPr>
              <w:pStyle w:val="TAC"/>
            </w:pPr>
            <w:r w:rsidRPr="001F23FC">
              <w:t>1877</w:t>
            </w:r>
          </w:p>
        </w:tc>
        <w:tc>
          <w:tcPr>
            <w:tcW w:w="638" w:type="dxa"/>
            <w:noWrap/>
          </w:tcPr>
          <w:p w14:paraId="52E8B575" w14:textId="77777777" w:rsidR="00D37270" w:rsidRPr="001F23FC" w:rsidRDefault="00D37270" w:rsidP="009065DA">
            <w:pPr>
              <w:pStyle w:val="TAC"/>
            </w:pPr>
            <w:r w:rsidRPr="001F23FC">
              <w:t>1774</w:t>
            </w:r>
          </w:p>
        </w:tc>
      </w:tr>
      <w:tr w:rsidR="00D37270" w:rsidRPr="001F23FC" w14:paraId="58AA3276" w14:textId="77777777" w:rsidTr="00B55740">
        <w:trPr>
          <w:cantSplit/>
          <w:jc w:val="center"/>
        </w:trPr>
        <w:tc>
          <w:tcPr>
            <w:tcW w:w="443" w:type="dxa"/>
            <w:noWrap/>
            <w:hideMark/>
          </w:tcPr>
          <w:p w14:paraId="6AC164B9" w14:textId="77777777" w:rsidR="00D37270" w:rsidRPr="001F23FC" w:rsidRDefault="00D37270" w:rsidP="009065DA">
            <w:pPr>
              <w:pStyle w:val="TAC"/>
            </w:pPr>
            <w:r w:rsidRPr="001F23FC">
              <w:t>3</w:t>
            </w:r>
          </w:p>
        </w:tc>
        <w:tc>
          <w:tcPr>
            <w:tcW w:w="536" w:type="dxa"/>
            <w:noWrap/>
            <w:hideMark/>
          </w:tcPr>
          <w:p w14:paraId="1841F822" w14:textId="77777777" w:rsidR="00D37270" w:rsidRPr="001F23FC" w:rsidRDefault="00D37270" w:rsidP="009065DA">
            <w:pPr>
              <w:pStyle w:val="TAC"/>
            </w:pPr>
            <w:r w:rsidRPr="001F23FC">
              <w:t>119</w:t>
            </w:r>
          </w:p>
        </w:tc>
        <w:tc>
          <w:tcPr>
            <w:tcW w:w="535" w:type="dxa"/>
            <w:noWrap/>
            <w:hideMark/>
          </w:tcPr>
          <w:p w14:paraId="35D8EB8C" w14:textId="77777777" w:rsidR="00D37270" w:rsidRPr="001F23FC" w:rsidRDefault="00D37270" w:rsidP="009065DA">
            <w:pPr>
              <w:pStyle w:val="TAC"/>
            </w:pPr>
            <w:r w:rsidRPr="001F23FC">
              <w:t>NA</w:t>
            </w:r>
          </w:p>
        </w:tc>
        <w:tc>
          <w:tcPr>
            <w:tcW w:w="442" w:type="dxa"/>
            <w:noWrap/>
          </w:tcPr>
          <w:p w14:paraId="5DD1205E" w14:textId="77777777" w:rsidR="00D37270" w:rsidRPr="001F23FC" w:rsidRDefault="00D37270" w:rsidP="009065DA">
            <w:pPr>
              <w:pStyle w:val="TAC"/>
            </w:pPr>
            <w:r w:rsidRPr="001F23FC">
              <w:t>40</w:t>
            </w:r>
          </w:p>
        </w:tc>
        <w:tc>
          <w:tcPr>
            <w:tcW w:w="638" w:type="dxa"/>
            <w:noWrap/>
          </w:tcPr>
          <w:p w14:paraId="3AD38D11" w14:textId="77777777" w:rsidR="00D37270" w:rsidRPr="001F23FC" w:rsidRDefault="00D37270" w:rsidP="009065DA">
            <w:pPr>
              <w:pStyle w:val="TAC"/>
            </w:pPr>
            <w:r w:rsidRPr="001F23FC">
              <w:t>763</w:t>
            </w:r>
          </w:p>
        </w:tc>
        <w:tc>
          <w:tcPr>
            <w:tcW w:w="638" w:type="dxa"/>
            <w:noWrap/>
          </w:tcPr>
          <w:p w14:paraId="60D793A0" w14:textId="77777777" w:rsidR="00D37270" w:rsidRPr="001F23FC" w:rsidRDefault="00D37270" w:rsidP="009065DA">
            <w:pPr>
              <w:pStyle w:val="TAC"/>
            </w:pPr>
            <w:r w:rsidRPr="001F23FC">
              <w:t>525</w:t>
            </w:r>
          </w:p>
        </w:tc>
        <w:tc>
          <w:tcPr>
            <w:tcW w:w="535" w:type="dxa"/>
            <w:noWrap/>
          </w:tcPr>
          <w:p w14:paraId="494741C8" w14:textId="77777777" w:rsidR="00D37270" w:rsidRPr="001F23FC" w:rsidRDefault="00D37270" w:rsidP="009065DA">
            <w:pPr>
              <w:pStyle w:val="TAC"/>
            </w:pPr>
            <w:r w:rsidRPr="001F23FC">
              <w:t>77</w:t>
            </w:r>
          </w:p>
        </w:tc>
        <w:tc>
          <w:tcPr>
            <w:tcW w:w="638" w:type="dxa"/>
            <w:noWrap/>
          </w:tcPr>
          <w:p w14:paraId="4DB37BA2" w14:textId="77777777" w:rsidR="00D37270" w:rsidRPr="001F23FC" w:rsidRDefault="00D37270" w:rsidP="009065DA">
            <w:pPr>
              <w:pStyle w:val="TAC"/>
            </w:pPr>
            <w:r w:rsidRPr="001F23FC">
              <w:t>1336</w:t>
            </w:r>
          </w:p>
        </w:tc>
        <w:tc>
          <w:tcPr>
            <w:tcW w:w="638" w:type="dxa"/>
            <w:noWrap/>
          </w:tcPr>
          <w:p w14:paraId="799AD7DB" w14:textId="77777777" w:rsidR="00D37270" w:rsidRPr="001F23FC" w:rsidRDefault="00D37270" w:rsidP="009065DA">
            <w:pPr>
              <w:pStyle w:val="TAC"/>
            </w:pPr>
            <w:r w:rsidRPr="001F23FC">
              <w:t>1145</w:t>
            </w:r>
          </w:p>
        </w:tc>
        <w:tc>
          <w:tcPr>
            <w:tcW w:w="535" w:type="dxa"/>
            <w:noWrap/>
          </w:tcPr>
          <w:p w14:paraId="4457DCE0" w14:textId="77777777" w:rsidR="00D37270" w:rsidRPr="001F23FC" w:rsidRDefault="00D37270" w:rsidP="009065DA">
            <w:pPr>
              <w:pStyle w:val="TAC"/>
            </w:pPr>
            <w:r w:rsidRPr="001F23FC">
              <w:t>114</w:t>
            </w:r>
          </w:p>
        </w:tc>
        <w:tc>
          <w:tcPr>
            <w:tcW w:w="638" w:type="dxa"/>
            <w:noWrap/>
          </w:tcPr>
          <w:p w14:paraId="79C16200" w14:textId="77777777" w:rsidR="00D37270" w:rsidRPr="001F23FC" w:rsidRDefault="00D37270" w:rsidP="009065DA">
            <w:pPr>
              <w:pStyle w:val="TAC"/>
            </w:pPr>
            <w:r w:rsidRPr="001F23FC">
              <w:t>1891</w:t>
            </w:r>
          </w:p>
        </w:tc>
        <w:tc>
          <w:tcPr>
            <w:tcW w:w="638" w:type="dxa"/>
            <w:noWrap/>
          </w:tcPr>
          <w:p w14:paraId="0AD99808" w14:textId="77777777" w:rsidR="00D37270" w:rsidRPr="001F23FC" w:rsidRDefault="00D37270" w:rsidP="009065DA">
            <w:pPr>
              <w:pStyle w:val="TAC"/>
            </w:pPr>
            <w:r w:rsidRPr="001F23FC">
              <w:t>1792</w:t>
            </w:r>
          </w:p>
        </w:tc>
      </w:tr>
      <w:tr w:rsidR="00D37270" w:rsidRPr="001F23FC" w14:paraId="610A47FA" w14:textId="77777777" w:rsidTr="00B55740">
        <w:trPr>
          <w:cantSplit/>
          <w:jc w:val="center"/>
        </w:trPr>
        <w:tc>
          <w:tcPr>
            <w:tcW w:w="443" w:type="dxa"/>
            <w:noWrap/>
            <w:hideMark/>
          </w:tcPr>
          <w:p w14:paraId="145EC49E" w14:textId="77777777" w:rsidR="00D37270" w:rsidRPr="001F23FC" w:rsidRDefault="00D37270" w:rsidP="009065DA">
            <w:pPr>
              <w:pStyle w:val="TAC"/>
            </w:pPr>
            <w:r w:rsidRPr="001F23FC">
              <w:t>4</w:t>
            </w:r>
          </w:p>
        </w:tc>
        <w:tc>
          <w:tcPr>
            <w:tcW w:w="536" w:type="dxa"/>
            <w:noWrap/>
            <w:hideMark/>
          </w:tcPr>
          <w:p w14:paraId="12A99C85" w14:textId="77777777" w:rsidR="00D37270" w:rsidRPr="001F23FC" w:rsidRDefault="00D37270" w:rsidP="009065DA">
            <w:pPr>
              <w:pStyle w:val="TAC"/>
            </w:pPr>
            <w:r w:rsidRPr="001F23FC">
              <w:t>141</w:t>
            </w:r>
          </w:p>
        </w:tc>
        <w:tc>
          <w:tcPr>
            <w:tcW w:w="535" w:type="dxa"/>
            <w:noWrap/>
            <w:hideMark/>
          </w:tcPr>
          <w:p w14:paraId="0FE659DC" w14:textId="77777777" w:rsidR="00D37270" w:rsidRPr="001F23FC" w:rsidRDefault="00D37270" w:rsidP="009065DA">
            <w:pPr>
              <w:pStyle w:val="TAC"/>
            </w:pPr>
            <w:r w:rsidRPr="001F23FC">
              <w:t>NA</w:t>
            </w:r>
          </w:p>
        </w:tc>
        <w:tc>
          <w:tcPr>
            <w:tcW w:w="442" w:type="dxa"/>
            <w:noWrap/>
          </w:tcPr>
          <w:p w14:paraId="13120199" w14:textId="77777777" w:rsidR="00D37270" w:rsidRPr="001F23FC" w:rsidRDefault="00D37270" w:rsidP="009065DA">
            <w:pPr>
              <w:pStyle w:val="TAC"/>
            </w:pPr>
            <w:r w:rsidRPr="001F23FC">
              <w:t>41</w:t>
            </w:r>
          </w:p>
        </w:tc>
        <w:tc>
          <w:tcPr>
            <w:tcW w:w="638" w:type="dxa"/>
            <w:noWrap/>
          </w:tcPr>
          <w:p w14:paraId="34D418A9" w14:textId="77777777" w:rsidR="00D37270" w:rsidRPr="001F23FC" w:rsidRDefault="00D37270" w:rsidP="009065DA">
            <w:pPr>
              <w:pStyle w:val="TAC"/>
            </w:pPr>
            <w:r w:rsidRPr="001F23FC">
              <w:t>779</w:t>
            </w:r>
          </w:p>
        </w:tc>
        <w:tc>
          <w:tcPr>
            <w:tcW w:w="638" w:type="dxa"/>
            <w:noWrap/>
          </w:tcPr>
          <w:p w14:paraId="47C2C936" w14:textId="77777777" w:rsidR="00D37270" w:rsidRPr="001F23FC" w:rsidRDefault="00D37270" w:rsidP="009065DA">
            <w:pPr>
              <w:pStyle w:val="TAC"/>
            </w:pPr>
            <w:r w:rsidRPr="001F23FC">
              <w:t>541</w:t>
            </w:r>
          </w:p>
        </w:tc>
        <w:tc>
          <w:tcPr>
            <w:tcW w:w="535" w:type="dxa"/>
            <w:noWrap/>
          </w:tcPr>
          <w:p w14:paraId="16ADF0D7" w14:textId="77777777" w:rsidR="00D37270" w:rsidRPr="001F23FC" w:rsidRDefault="00D37270" w:rsidP="009065DA">
            <w:pPr>
              <w:pStyle w:val="TAC"/>
            </w:pPr>
            <w:r w:rsidRPr="001F23FC">
              <w:t>78</w:t>
            </w:r>
          </w:p>
        </w:tc>
        <w:tc>
          <w:tcPr>
            <w:tcW w:w="638" w:type="dxa"/>
            <w:noWrap/>
          </w:tcPr>
          <w:p w14:paraId="29FD21E0" w14:textId="77777777" w:rsidR="00D37270" w:rsidRPr="001F23FC" w:rsidRDefault="00D37270" w:rsidP="009065DA">
            <w:pPr>
              <w:pStyle w:val="TAC"/>
            </w:pPr>
            <w:r w:rsidRPr="001F23FC">
              <w:t>1351</w:t>
            </w:r>
          </w:p>
        </w:tc>
        <w:tc>
          <w:tcPr>
            <w:tcW w:w="638" w:type="dxa"/>
            <w:noWrap/>
          </w:tcPr>
          <w:p w14:paraId="6F0969EF" w14:textId="77777777" w:rsidR="00D37270" w:rsidRPr="001F23FC" w:rsidRDefault="00D37270" w:rsidP="009065DA">
            <w:pPr>
              <w:pStyle w:val="TAC"/>
            </w:pPr>
            <w:r w:rsidRPr="001F23FC">
              <w:t>1162</w:t>
            </w:r>
          </w:p>
        </w:tc>
        <w:tc>
          <w:tcPr>
            <w:tcW w:w="535" w:type="dxa"/>
            <w:noWrap/>
          </w:tcPr>
          <w:p w14:paraId="5731F4AD" w14:textId="77777777" w:rsidR="00D37270" w:rsidRPr="001F23FC" w:rsidRDefault="00D37270" w:rsidP="009065DA">
            <w:pPr>
              <w:pStyle w:val="TAC"/>
            </w:pPr>
            <w:r w:rsidRPr="001F23FC">
              <w:t>115</w:t>
            </w:r>
          </w:p>
        </w:tc>
        <w:tc>
          <w:tcPr>
            <w:tcW w:w="638" w:type="dxa"/>
            <w:noWrap/>
          </w:tcPr>
          <w:p w14:paraId="32847E9E" w14:textId="77777777" w:rsidR="00D37270" w:rsidRPr="001F23FC" w:rsidRDefault="00D37270" w:rsidP="009065DA">
            <w:pPr>
              <w:pStyle w:val="TAC"/>
            </w:pPr>
            <w:r w:rsidRPr="001F23FC">
              <w:t>1906</w:t>
            </w:r>
          </w:p>
        </w:tc>
        <w:tc>
          <w:tcPr>
            <w:tcW w:w="638" w:type="dxa"/>
            <w:noWrap/>
          </w:tcPr>
          <w:p w14:paraId="1FFA5136" w14:textId="77777777" w:rsidR="00D37270" w:rsidRPr="001F23FC" w:rsidRDefault="00D37270" w:rsidP="009065DA">
            <w:pPr>
              <w:pStyle w:val="TAC"/>
            </w:pPr>
            <w:r w:rsidRPr="001F23FC">
              <w:t>1809</w:t>
            </w:r>
          </w:p>
        </w:tc>
      </w:tr>
      <w:tr w:rsidR="00D37270" w:rsidRPr="001F23FC" w14:paraId="275B0B3D" w14:textId="77777777" w:rsidTr="00B55740">
        <w:trPr>
          <w:cantSplit/>
          <w:jc w:val="center"/>
        </w:trPr>
        <w:tc>
          <w:tcPr>
            <w:tcW w:w="443" w:type="dxa"/>
            <w:noWrap/>
            <w:hideMark/>
          </w:tcPr>
          <w:p w14:paraId="627826F9" w14:textId="77777777" w:rsidR="00D37270" w:rsidRPr="001F23FC" w:rsidRDefault="00D37270" w:rsidP="009065DA">
            <w:pPr>
              <w:pStyle w:val="TAC"/>
            </w:pPr>
            <w:r w:rsidRPr="001F23FC">
              <w:t>5</w:t>
            </w:r>
          </w:p>
        </w:tc>
        <w:tc>
          <w:tcPr>
            <w:tcW w:w="536" w:type="dxa"/>
            <w:noWrap/>
            <w:hideMark/>
          </w:tcPr>
          <w:p w14:paraId="367C008A" w14:textId="77777777" w:rsidR="00D37270" w:rsidRPr="001F23FC" w:rsidRDefault="00D37270" w:rsidP="009065DA">
            <w:pPr>
              <w:pStyle w:val="TAC"/>
            </w:pPr>
            <w:r w:rsidRPr="001F23FC">
              <w:t>162</w:t>
            </w:r>
          </w:p>
        </w:tc>
        <w:tc>
          <w:tcPr>
            <w:tcW w:w="535" w:type="dxa"/>
            <w:noWrap/>
            <w:hideMark/>
          </w:tcPr>
          <w:p w14:paraId="4E2D7F0E" w14:textId="77777777" w:rsidR="00D37270" w:rsidRPr="001F23FC" w:rsidRDefault="00D37270" w:rsidP="009065DA">
            <w:pPr>
              <w:pStyle w:val="TAC"/>
            </w:pPr>
            <w:r w:rsidRPr="001F23FC">
              <w:t>NA</w:t>
            </w:r>
          </w:p>
        </w:tc>
        <w:tc>
          <w:tcPr>
            <w:tcW w:w="442" w:type="dxa"/>
            <w:noWrap/>
          </w:tcPr>
          <w:p w14:paraId="42701C85" w14:textId="77777777" w:rsidR="00D37270" w:rsidRPr="001F23FC" w:rsidRDefault="00D37270" w:rsidP="009065DA">
            <w:pPr>
              <w:pStyle w:val="TAC"/>
            </w:pPr>
            <w:r w:rsidRPr="001F23FC">
              <w:t>42</w:t>
            </w:r>
          </w:p>
        </w:tc>
        <w:tc>
          <w:tcPr>
            <w:tcW w:w="638" w:type="dxa"/>
            <w:noWrap/>
          </w:tcPr>
          <w:p w14:paraId="6202EB63" w14:textId="77777777" w:rsidR="00D37270" w:rsidRPr="001F23FC" w:rsidRDefault="00D37270" w:rsidP="009065DA">
            <w:pPr>
              <w:pStyle w:val="TAC"/>
            </w:pPr>
            <w:r w:rsidRPr="001F23FC">
              <w:t>795</w:t>
            </w:r>
          </w:p>
        </w:tc>
        <w:tc>
          <w:tcPr>
            <w:tcW w:w="638" w:type="dxa"/>
            <w:noWrap/>
          </w:tcPr>
          <w:p w14:paraId="250D2356" w14:textId="77777777" w:rsidR="00D37270" w:rsidRPr="001F23FC" w:rsidRDefault="00D37270" w:rsidP="009065DA">
            <w:pPr>
              <w:pStyle w:val="TAC"/>
            </w:pPr>
            <w:r w:rsidRPr="001F23FC">
              <w:t>557</w:t>
            </w:r>
          </w:p>
        </w:tc>
        <w:tc>
          <w:tcPr>
            <w:tcW w:w="535" w:type="dxa"/>
            <w:noWrap/>
          </w:tcPr>
          <w:p w14:paraId="04116314" w14:textId="77777777" w:rsidR="00D37270" w:rsidRPr="001F23FC" w:rsidRDefault="00D37270" w:rsidP="009065DA">
            <w:pPr>
              <w:pStyle w:val="TAC"/>
            </w:pPr>
            <w:r w:rsidRPr="001F23FC">
              <w:t>79</w:t>
            </w:r>
          </w:p>
        </w:tc>
        <w:tc>
          <w:tcPr>
            <w:tcW w:w="638" w:type="dxa"/>
            <w:noWrap/>
          </w:tcPr>
          <w:p w14:paraId="2A1298A9" w14:textId="77777777" w:rsidR="00D37270" w:rsidRPr="001F23FC" w:rsidRDefault="00D37270" w:rsidP="009065DA">
            <w:pPr>
              <w:pStyle w:val="TAC"/>
            </w:pPr>
            <w:r w:rsidRPr="001F23FC">
              <w:t>1366</w:t>
            </w:r>
          </w:p>
        </w:tc>
        <w:tc>
          <w:tcPr>
            <w:tcW w:w="638" w:type="dxa"/>
            <w:noWrap/>
          </w:tcPr>
          <w:p w14:paraId="26774D2F" w14:textId="77777777" w:rsidR="00D37270" w:rsidRPr="001F23FC" w:rsidRDefault="00D37270" w:rsidP="009065DA">
            <w:pPr>
              <w:pStyle w:val="TAC"/>
            </w:pPr>
            <w:r w:rsidRPr="001F23FC">
              <w:t>1179</w:t>
            </w:r>
          </w:p>
        </w:tc>
        <w:tc>
          <w:tcPr>
            <w:tcW w:w="535" w:type="dxa"/>
            <w:noWrap/>
          </w:tcPr>
          <w:p w14:paraId="49D8C9FB" w14:textId="77777777" w:rsidR="00D37270" w:rsidRPr="001F23FC" w:rsidRDefault="00D37270" w:rsidP="009065DA">
            <w:pPr>
              <w:pStyle w:val="TAC"/>
            </w:pPr>
            <w:r w:rsidRPr="001F23FC">
              <w:t>116</w:t>
            </w:r>
          </w:p>
        </w:tc>
        <w:tc>
          <w:tcPr>
            <w:tcW w:w="638" w:type="dxa"/>
            <w:noWrap/>
          </w:tcPr>
          <w:p w14:paraId="1CC98E15" w14:textId="77777777" w:rsidR="00D37270" w:rsidRPr="001F23FC" w:rsidRDefault="00D37270" w:rsidP="009065DA">
            <w:pPr>
              <w:pStyle w:val="TAC"/>
            </w:pPr>
            <w:r w:rsidRPr="001F23FC">
              <w:t>1921</w:t>
            </w:r>
          </w:p>
        </w:tc>
        <w:tc>
          <w:tcPr>
            <w:tcW w:w="638" w:type="dxa"/>
            <w:noWrap/>
          </w:tcPr>
          <w:p w14:paraId="7B5C84AE" w14:textId="77777777" w:rsidR="00D37270" w:rsidRPr="001F23FC" w:rsidRDefault="00D37270" w:rsidP="009065DA">
            <w:pPr>
              <w:pStyle w:val="TAC"/>
            </w:pPr>
            <w:r w:rsidRPr="001F23FC">
              <w:t>1827</w:t>
            </w:r>
          </w:p>
        </w:tc>
      </w:tr>
      <w:tr w:rsidR="00D37270" w:rsidRPr="001F23FC" w14:paraId="0311DACC" w14:textId="77777777" w:rsidTr="00B55740">
        <w:trPr>
          <w:cantSplit/>
          <w:jc w:val="center"/>
        </w:trPr>
        <w:tc>
          <w:tcPr>
            <w:tcW w:w="443" w:type="dxa"/>
            <w:noWrap/>
            <w:hideMark/>
          </w:tcPr>
          <w:p w14:paraId="6ACAD8BB" w14:textId="77777777" w:rsidR="00D37270" w:rsidRPr="001F23FC" w:rsidRDefault="00D37270" w:rsidP="009065DA">
            <w:pPr>
              <w:pStyle w:val="TAC"/>
            </w:pPr>
            <w:r w:rsidRPr="001F23FC">
              <w:t>6</w:t>
            </w:r>
          </w:p>
        </w:tc>
        <w:tc>
          <w:tcPr>
            <w:tcW w:w="536" w:type="dxa"/>
            <w:noWrap/>
            <w:hideMark/>
          </w:tcPr>
          <w:p w14:paraId="02E97945" w14:textId="77777777" w:rsidR="00D37270" w:rsidRPr="001F23FC" w:rsidRDefault="00D37270" w:rsidP="009065DA">
            <w:pPr>
              <w:pStyle w:val="TAC"/>
            </w:pPr>
            <w:r w:rsidRPr="001F23FC">
              <w:t>183</w:t>
            </w:r>
          </w:p>
        </w:tc>
        <w:tc>
          <w:tcPr>
            <w:tcW w:w="535" w:type="dxa"/>
            <w:noWrap/>
            <w:hideMark/>
          </w:tcPr>
          <w:p w14:paraId="51DDFEF1" w14:textId="77777777" w:rsidR="00D37270" w:rsidRPr="001F23FC" w:rsidRDefault="00D37270" w:rsidP="009065DA">
            <w:pPr>
              <w:pStyle w:val="TAC"/>
            </w:pPr>
            <w:r w:rsidRPr="001F23FC">
              <w:t>NA</w:t>
            </w:r>
          </w:p>
        </w:tc>
        <w:tc>
          <w:tcPr>
            <w:tcW w:w="442" w:type="dxa"/>
            <w:noWrap/>
          </w:tcPr>
          <w:p w14:paraId="4C8A4A34" w14:textId="77777777" w:rsidR="00D37270" w:rsidRPr="001F23FC" w:rsidRDefault="00D37270" w:rsidP="009065DA">
            <w:pPr>
              <w:pStyle w:val="TAC"/>
            </w:pPr>
            <w:r w:rsidRPr="001F23FC">
              <w:t>43</w:t>
            </w:r>
          </w:p>
        </w:tc>
        <w:tc>
          <w:tcPr>
            <w:tcW w:w="638" w:type="dxa"/>
            <w:noWrap/>
          </w:tcPr>
          <w:p w14:paraId="704D97E3" w14:textId="77777777" w:rsidR="00D37270" w:rsidRPr="001F23FC" w:rsidRDefault="00D37270" w:rsidP="009065DA">
            <w:pPr>
              <w:pStyle w:val="TAC"/>
            </w:pPr>
            <w:r w:rsidRPr="001F23FC">
              <w:t>810</w:t>
            </w:r>
          </w:p>
        </w:tc>
        <w:tc>
          <w:tcPr>
            <w:tcW w:w="638" w:type="dxa"/>
            <w:noWrap/>
          </w:tcPr>
          <w:p w14:paraId="6BC8C7FD" w14:textId="77777777" w:rsidR="00D37270" w:rsidRPr="001F23FC" w:rsidRDefault="00D37270" w:rsidP="009065DA">
            <w:pPr>
              <w:pStyle w:val="TAC"/>
            </w:pPr>
            <w:r w:rsidRPr="001F23FC">
              <w:t>573</w:t>
            </w:r>
          </w:p>
        </w:tc>
        <w:tc>
          <w:tcPr>
            <w:tcW w:w="535" w:type="dxa"/>
            <w:noWrap/>
          </w:tcPr>
          <w:p w14:paraId="10AD1DBD" w14:textId="77777777" w:rsidR="00D37270" w:rsidRPr="001F23FC" w:rsidRDefault="00D37270" w:rsidP="009065DA">
            <w:pPr>
              <w:pStyle w:val="TAC"/>
            </w:pPr>
            <w:r w:rsidRPr="001F23FC">
              <w:t>80</w:t>
            </w:r>
          </w:p>
        </w:tc>
        <w:tc>
          <w:tcPr>
            <w:tcW w:w="638" w:type="dxa"/>
            <w:noWrap/>
          </w:tcPr>
          <w:p w14:paraId="5C5A93A1" w14:textId="77777777" w:rsidR="00D37270" w:rsidRPr="001F23FC" w:rsidRDefault="00D37270" w:rsidP="009065DA">
            <w:pPr>
              <w:pStyle w:val="TAC"/>
            </w:pPr>
            <w:r w:rsidRPr="001F23FC">
              <w:t>1382</w:t>
            </w:r>
          </w:p>
        </w:tc>
        <w:tc>
          <w:tcPr>
            <w:tcW w:w="638" w:type="dxa"/>
            <w:noWrap/>
          </w:tcPr>
          <w:p w14:paraId="19DE7BA1" w14:textId="77777777" w:rsidR="00D37270" w:rsidRPr="001F23FC" w:rsidRDefault="00D37270" w:rsidP="009065DA">
            <w:pPr>
              <w:pStyle w:val="TAC"/>
            </w:pPr>
            <w:r w:rsidRPr="001F23FC">
              <w:t>1197</w:t>
            </w:r>
          </w:p>
        </w:tc>
        <w:tc>
          <w:tcPr>
            <w:tcW w:w="535" w:type="dxa"/>
            <w:noWrap/>
          </w:tcPr>
          <w:p w14:paraId="073997CC" w14:textId="77777777" w:rsidR="00D37270" w:rsidRPr="001F23FC" w:rsidRDefault="00D37270" w:rsidP="009065DA">
            <w:pPr>
              <w:pStyle w:val="TAC"/>
            </w:pPr>
            <w:r w:rsidRPr="001F23FC">
              <w:t>117</w:t>
            </w:r>
          </w:p>
        </w:tc>
        <w:tc>
          <w:tcPr>
            <w:tcW w:w="638" w:type="dxa"/>
            <w:noWrap/>
          </w:tcPr>
          <w:p w14:paraId="47812B73" w14:textId="77777777" w:rsidR="00D37270" w:rsidRPr="001F23FC" w:rsidRDefault="00D37270" w:rsidP="009065DA">
            <w:pPr>
              <w:pStyle w:val="TAC"/>
            </w:pPr>
            <w:r w:rsidRPr="001F23FC">
              <w:t>1936</w:t>
            </w:r>
          </w:p>
        </w:tc>
        <w:tc>
          <w:tcPr>
            <w:tcW w:w="638" w:type="dxa"/>
            <w:noWrap/>
          </w:tcPr>
          <w:p w14:paraId="416CB969" w14:textId="77777777" w:rsidR="00D37270" w:rsidRPr="001F23FC" w:rsidRDefault="00D37270" w:rsidP="009065DA">
            <w:pPr>
              <w:pStyle w:val="TAC"/>
            </w:pPr>
            <w:r w:rsidRPr="001F23FC">
              <w:t>1845</w:t>
            </w:r>
          </w:p>
        </w:tc>
      </w:tr>
      <w:tr w:rsidR="00D37270" w:rsidRPr="001F23FC" w14:paraId="709FD48C" w14:textId="77777777" w:rsidTr="00B55740">
        <w:trPr>
          <w:cantSplit/>
          <w:jc w:val="center"/>
        </w:trPr>
        <w:tc>
          <w:tcPr>
            <w:tcW w:w="443" w:type="dxa"/>
            <w:noWrap/>
            <w:hideMark/>
          </w:tcPr>
          <w:p w14:paraId="5F037BEE" w14:textId="77777777" w:rsidR="00D37270" w:rsidRPr="001F23FC" w:rsidRDefault="00D37270" w:rsidP="009065DA">
            <w:pPr>
              <w:pStyle w:val="TAC"/>
            </w:pPr>
            <w:r w:rsidRPr="001F23FC">
              <w:t>7</w:t>
            </w:r>
          </w:p>
        </w:tc>
        <w:tc>
          <w:tcPr>
            <w:tcW w:w="536" w:type="dxa"/>
            <w:noWrap/>
            <w:hideMark/>
          </w:tcPr>
          <w:p w14:paraId="23B63FAB" w14:textId="77777777" w:rsidR="00D37270" w:rsidRPr="001F23FC" w:rsidRDefault="00D37270" w:rsidP="009065DA">
            <w:pPr>
              <w:pStyle w:val="TAC"/>
            </w:pPr>
            <w:r w:rsidRPr="001F23FC">
              <w:t>203</w:t>
            </w:r>
          </w:p>
        </w:tc>
        <w:tc>
          <w:tcPr>
            <w:tcW w:w="535" w:type="dxa"/>
            <w:noWrap/>
            <w:hideMark/>
          </w:tcPr>
          <w:p w14:paraId="21B54450" w14:textId="77777777" w:rsidR="00D37270" w:rsidRPr="001F23FC" w:rsidRDefault="00D37270" w:rsidP="009065DA">
            <w:pPr>
              <w:pStyle w:val="TAC"/>
            </w:pPr>
            <w:r w:rsidRPr="001F23FC">
              <w:t>NA</w:t>
            </w:r>
          </w:p>
        </w:tc>
        <w:tc>
          <w:tcPr>
            <w:tcW w:w="442" w:type="dxa"/>
            <w:noWrap/>
          </w:tcPr>
          <w:p w14:paraId="420A6596" w14:textId="77777777" w:rsidR="00D37270" w:rsidRPr="001F23FC" w:rsidRDefault="00D37270" w:rsidP="009065DA">
            <w:pPr>
              <w:pStyle w:val="TAC"/>
            </w:pPr>
            <w:r w:rsidRPr="001F23FC">
              <w:t>44</w:t>
            </w:r>
          </w:p>
        </w:tc>
        <w:tc>
          <w:tcPr>
            <w:tcW w:w="638" w:type="dxa"/>
            <w:noWrap/>
          </w:tcPr>
          <w:p w14:paraId="23E811FF" w14:textId="77777777" w:rsidR="00D37270" w:rsidRPr="001F23FC" w:rsidRDefault="00D37270" w:rsidP="009065DA">
            <w:pPr>
              <w:pStyle w:val="TAC"/>
            </w:pPr>
            <w:r w:rsidRPr="001F23FC">
              <w:t>826</w:t>
            </w:r>
          </w:p>
        </w:tc>
        <w:tc>
          <w:tcPr>
            <w:tcW w:w="638" w:type="dxa"/>
            <w:noWrap/>
          </w:tcPr>
          <w:p w14:paraId="190729B3" w14:textId="77777777" w:rsidR="00D37270" w:rsidRPr="001F23FC" w:rsidRDefault="00D37270" w:rsidP="009065DA">
            <w:pPr>
              <w:pStyle w:val="TAC"/>
            </w:pPr>
            <w:r w:rsidRPr="001F23FC">
              <w:t>590</w:t>
            </w:r>
          </w:p>
        </w:tc>
        <w:tc>
          <w:tcPr>
            <w:tcW w:w="535" w:type="dxa"/>
            <w:noWrap/>
          </w:tcPr>
          <w:p w14:paraId="42D76522" w14:textId="77777777" w:rsidR="00D37270" w:rsidRPr="001F23FC" w:rsidRDefault="00D37270" w:rsidP="009065DA">
            <w:pPr>
              <w:pStyle w:val="TAC"/>
            </w:pPr>
            <w:r w:rsidRPr="001F23FC">
              <w:t>81</w:t>
            </w:r>
          </w:p>
        </w:tc>
        <w:tc>
          <w:tcPr>
            <w:tcW w:w="638" w:type="dxa"/>
            <w:noWrap/>
          </w:tcPr>
          <w:p w14:paraId="5C4FB087" w14:textId="77777777" w:rsidR="00D37270" w:rsidRPr="001F23FC" w:rsidRDefault="00D37270" w:rsidP="009065DA">
            <w:pPr>
              <w:pStyle w:val="TAC"/>
            </w:pPr>
            <w:r w:rsidRPr="001F23FC">
              <w:t>1397</w:t>
            </w:r>
          </w:p>
        </w:tc>
        <w:tc>
          <w:tcPr>
            <w:tcW w:w="638" w:type="dxa"/>
            <w:noWrap/>
          </w:tcPr>
          <w:p w14:paraId="78340973" w14:textId="77777777" w:rsidR="00D37270" w:rsidRPr="001F23FC" w:rsidRDefault="00D37270" w:rsidP="009065DA">
            <w:pPr>
              <w:pStyle w:val="TAC"/>
            </w:pPr>
            <w:r w:rsidRPr="001F23FC">
              <w:t>1214</w:t>
            </w:r>
          </w:p>
        </w:tc>
        <w:tc>
          <w:tcPr>
            <w:tcW w:w="535" w:type="dxa"/>
            <w:noWrap/>
          </w:tcPr>
          <w:p w14:paraId="7F5B7BE2" w14:textId="77777777" w:rsidR="00D37270" w:rsidRPr="001F23FC" w:rsidRDefault="00D37270" w:rsidP="009065DA">
            <w:pPr>
              <w:pStyle w:val="TAC"/>
            </w:pPr>
            <w:r w:rsidRPr="001F23FC">
              <w:t>118</w:t>
            </w:r>
          </w:p>
        </w:tc>
        <w:tc>
          <w:tcPr>
            <w:tcW w:w="638" w:type="dxa"/>
            <w:noWrap/>
          </w:tcPr>
          <w:p w14:paraId="73AC77B9" w14:textId="77777777" w:rsidR="00D37270" w:rsidRPr="001F23FC" w:rsidRDefault="00D37270" w:rsidP="009065DA">
            <w:pPr>
              <w:pStyle w:val="TAC"/>
            </w:pPr>
            <w:r w:rsidRPr="001F23FC">
              <w:t>1951</w:t>
            </w:r>
          </w:p>
        </w:tc>
        <w:tc>
          <w:tcPr>
            <w:tcW w:w="638" w:type="dxa"/>
            <w:noWrap/>
          </w:tcPr>
          <w:p w14:paraId="3A79E054" w14:textId="77777777" w:rsidR="00D37270" w:rsidRPr="001F23FC" w:rsidRDefault="00D37270" w:rsidP="009065DA">
            <w:pPr>
              <w:pStyle w:val="TAC"/>
            </w:pPr>
            <w:r w:rsidRPr="001F23FC">
              <w:t>1863</w:t>
            </w:r>
          </w:p>
        </w:tc>
      </w:tr>
      <w:tr w:rsidR="00D37270" w:rsidRPr="001F23FC" w14:paraId="79516CAE" w14:textId="77777777" w:rsidTr="00B55740">
        <w:trPr>
          <w:cantSplit/>
          <w:jc w:val="center"/>
        </w:trPr>
        <w:tc>
          <w:tcPr>
            <w:tcW w:w="443" w:type="dxa"/>
            <w:noWrap/>
            <w:hideMark/>
          </w:tcPr>
          <w:p w14:paraId="3EA9FD7D" w14:textId="77777777" w:rsidR="00D37270" w:rsidRPr="001F23FC" w:rsidRDefault="00D37270" w:rsidP="009065DA">
            <w:pPr>
              <w:pStyle w:val="TAC"/>
            </w:pPr>
            <w:r w:rsidRPr="001F23FC">
              <w:t>8</w:t>
            </w:r>
          </w:p>
        </w:tc>
        <w:tc>
          <w:tcPr>
            <w:tcW w:w="536" w:type="dxa"/>
            <w:noWrap/>
            <w:hideMark/>
          </w:tcPr>
          <w:p w14:paraId="1A6E7D5A" w14:textId="77777777" w:rsidR="00D37270" w:rsidRPr="001F23FC" w:rsidRDefault="00D37270" w:rsidP="009065DA">
            <w:pPr>
              <w:pStyle w:val="TAC"/>
            </w:pPr>
            <w:r w:rsidRPr="001F23FC">
              <w:t>222</w:t>
            </w:r>
          </w:p>
        </w:tc>
        <w:tc>
          <w:tcPr>
            <w:tcW w:w="535" w:type="dxa"/>
            <w:noWrap/>
            <w:hideMark/>
          </w:tcPr>
          <w:p w14:paraId="1BCBB07A" w14:textId="77777777" w:rsidR="00D37270" w:rsidRPr="001F23FC" w:rsidRDefault="00D37270" w:rsidP="009065DA">
            <w:pPr>
              <w:pStyle w:val="TAC"/>
            </w:pPr>
            <w:r w:rsidRPr="001F23FC">
              <w:t>NA</w:t>
            </w:r>
          </w:p>
        </w:tc>
        <w:tc>
          <w:tcPr>
            <w:tcW w:w="442" w:type="dxa"/>
            <w:noWrap/>
          </w:tcPr>
          <w:p w14:paraId="703DF66F" w14:textId="77777777" w:rsidR="00D37270" w:rsidRPr="001F23FC" w:rsidRDefault="00D37270" w:rsidP="009065DA">
            <w:pPr>
              <w:pStyle w:val="TAC"/>
            </w:pPr>
            <w:r w:rsidRPr="001F23FC">
              <w:t>45</w:t>
            </w:r>
          </w:p>
        </w:tc>
        <w:tc>
          <w:tcPr>
            <w:tcW w:w="638" w:type="dxa"/>
            <w:noWrap/>
          </w:tcPr>
          <w:p w14:paraId="1423F06C" w14:textId="77777777" w:rsidR="00D37270" w:rsidRPr="001F23FC" w:rsidRDefault="00D37270" w:rsidP="009065DA">
            <w:pPr>
              <w:pStyle w:val="TAC"/>
            </w:pPr>
            <w:r w:rsidRPr="001F23FC">
              <w:t>842</w:t>
            </w:r>
          </w:p>
        </w:tc>
        <w:tc>
          <w:tcPr>
            <w:tcW w:w="638" w:type="dxa"/>
            <w:noWrap/>
          </w:tcPr>
          <w:p w14:paraId="41CB0885" w14:textId="77777777" w:rsidR="00D37270" w:rsidRPr="001F23FC" w:rsidRDefault="00D37270" w:rsidP="009065DA">
            <w:pPr>
              <w:pStyle w:val="TAC"/>
            </w:pPr>
            <w:r w:rsidRPr="001F23FC">
              <w:t>606</w:t>
            </w:r>
          </w:p>
        </w:tc>
        <w:tc>
          <w:tcPr>
            <w:tcW w:w="535" w:type="dxa"/>
            <w:noWrap/>
          </w:tcPr>
          <w:p w14:paraId="2512B361" w14:textId="77777777" w:rsidR="00D37270" w:rsidRPr="001F23FC" w:rsidRDefault="00D37270" w:rsidP="009065DA">
            <w:pPr>
              <w:pStyle w:val="TAC"/>
            </w:pPr>
            <w:r w:rsidRPr="001F23FC">
              <w:t>82</w:t>
            </w:r>
          </w:p>
        </w:tc>
        <w:tc>
          <w:tcPr>
            <w:tcW w:w="638" w:type="dxa"/>
            <w:noWrap/>
          </w:tcPr>
          <w:p w14:paraId="59785AA4" w14:textId="77777777" w:rsidR="00D37270" w:rsidRPr="001F23FC" w:rsidRDefault="00D37270" w:rsidP="009065DA">
            <w:pPr>
              <w:pStyle w:val="TAC"/>
            </w:pPr>
            <w:r w:rsidRPr="001F23FC">
              <w:t>1412</w:t>
            </w:r>
          </w:p>
        </w:tc>
        <w:tc>
          <w:tcPr>
            <w:tcW w:w="638" w:type="dxa"/>
            <w:noWrap/>
          </w:tcPr>
          <w:p w14:paraId="793A2D93" w14:textId="77777777" w:rsidR="00D37270" w:rsidRPr="001F23FC" w:rsidRDefault="00D37270" w:rsidP="009065DA">
            <w:pPr>
              <w:pStyle w:val="TAC"/>
            </w:pPr>
            <w:r w:rsidRPr="001F23FC">
              <w:t>1231</w:t>
            </w:r>
          </w:p>
        </w:tc>
        <w:tc>
          <w:tcPr>
            <w:tcW w:w="535" w:type="dxa"/>
            <w:noWrap/>
          </w:tcPr>
          <w:p w14:paraId="47F3651A" w14:textId="77777777" w:rsidR="00D37270" w:rsidRPr="001F23FC" w:rsidRDefault="00D37270" w:rsidP="009065DA">
            <w:pPr>
              <w:pStyle w:val="TAC"/>
            </w:pPr>
            <w:r w:rsidRPr="001F23FC">
              <w:t>119</w:t>
            </w:r>
          </w:p>
        </w:tc>
        <w:tc>
          <w:tcPr>
            <w:tcW w:w="638" w:type="dxa"/>
            <w:noWrap/>
          </w:tcPr>
          <w:p w14:paraId="5F7A644B" w14:textId="77777777" w:rsidR="00D37270" w:rsidRPr="001F23FC" w:rsidRDefault="00D37270" w:rsidP="009065DA">
            <w:pPr>
              <w:pStyle w:val="TAC"/>
            </w:pPr>
            <w:r w:rsidRPr="001F23FC">
              <w:t>1966</w:t>
            </w:r>
          </w:p>
        </w:tc>
        <w:tc>
          <w:tcPr>
            <w:tcW w:w="638" w:type="dxa"/>
            <w:noWrap/>
          </w:tcPr>
          <w:p w14:paraId="756686E1" w14:textId="77777777" w:rsidR="00D37270" w:rsidRPr="001F23FC" w:rsidRDefault="00D37270" w:rsidP="009065DA">
            <w:pPr>
              <w:pStyle w:val="TAC"/>
            </w:pPr>
            <w:r w:rsidRPr="001F23FC">
              <w:t>1880</w:t>
            </w:r>
          </w:p>
        </w:tc>
      </w:tr>
      <w:tr w:rsidR="00D37270" w:rsidRPr="001F23FC" w14:paraId="4BCBC6AC" w14:textId="77777777" w:rsidTr="00B55740">
        <w:trPr>
          <w:cantSplit/>
          <w:jc w:val="center"/>
        </w:trPr>
        <w:tc>
          <w:tcPr>
            <w:tcW w:w="443" w:type="dxa"/>
            <w:noWrap/>
            <w:hideMark/>
          </w:tcPr>
          <w:p w14:paraId="43C354A9" w14:textId="77777777" w:rsidR="00D37270" w:rsidRPr="001F23FC" w:rsidRDefault="00D37270" w:rsidP="009065DA">
            <w:pPr>
              <w:pStyle w:val="TAC"/>
            </w:pPr>
            <w:r w:rsidRPr="001F23FC">
              <w:t>9</w:t>
            </w:r>
          </w:p>
        </w:tc>
        <w:tc>
          <w:tcPr>
            <w:tcW w:w="536" w:type="dxa"/>
            <w:noWrap/>
            <w:hideMark/>
          </w:tcPr>
          <w:p w14:paraId="37939E34" w14:textId="77777777" w:rsidR="00D37270" w:rsidRPr="001F23FC" w:rsidRDefault="00D37270" w:rsidP="009065DA">
            <w:pPr>
              <w:pStyle w:val="TAC"/>
            </w:pPr>
            <w:r w:rsidRPr="001F23FC">
              <w:t>241</w:t>
            </w:r>
          </w:p>
        </w:tc>
        <w:tc>
          <w:tcPr>
            <w:tcW w:w="535" w:type="dxa"/>
            <w:noWrap/>
            <w:hideMark/>
          </w:tcPr>
          <w:p w14:paraId="3528FD52" w14:textId="77777777" w:rsidR="00D37270" w:rsidRPr="001F23FC" w:rsidRDefault="00D37270" w:rsidP="009065DA">
            <w:pPr>
              <w:pStyle w:val="TAC"/>
            </w:pPr>
            <w:r w:rsidRPr="001F23FC">
              <w:t>67</w:t>
            </w:r>
          </w:p>
        </w:tc>
        <w:tc>
          <w:tcPr>
            <w:tcW w:w="442" w:type="dxa"/>
            <w:noWrap/>
          </w:tcPr>
          <w:p w14:paraId="008AF0C2" w14:textId="77777777" w:rsidR="00D37270" w:rsidRPr="001F23FC" w:rsidRDefault="00D37270" w:rsidP="009065DA">
            <w:pPr>
              <w:pStyle w:val="TAC"/>
            </w:pPr>
            <w:r w:rsidRPr="001F23FC">
              <w:t>46</w:t>
            </w:r>
          </w:p>
        </w:tc>
        <w:tc>
          <w:tcPr>
            <w:tcW w:w="638" w:type="dxa"/>
            <w:noWrap/>
          </w:tcPr>
          <w:p w14:paraId="6D42FE44" w14:textId="77777777" w:rsidR="00D37270" w:rsidRPr="001F23FC" w:rsidRDefault="00D37270" w:rsidP="009065DA">
            <w:pPr>
              <w:pStyle w:val="TAC"/>
            </w:pPr>
            <w:r w:rsidRPr="001F23FC">
              <w:t>858</w:t>
            </w:r>
          </w:p>
        </w:tc>
        <w:tc>
          <w:tcPr>
            <w:tcW w:w="638" w:type="dxa"/>
            <w:noWrap/>
          </w:tcPr>
          <w:p w14:paraId="3E2174F5" w14:textId="77777777" w:rsidR="00D37270" w:rsidRPr="001F23FC" w:rsidRDefault="00D37270" w:rsidP="009065DA">
            <w:pPr>
              <w:pStyle w:val="TAC"/>
            </w:pPr>
            <w:r w:rsidRPr="001F23FC">
              <w:t>622</w:t>
            </w:r>
          </w:p>
        </w:tc>
        <w:tc>
          <w:tcPr>
            <w:tcW w:w="535" w:type="dxa"/>
            <w:noWrap/>
          </w:tcPr>
          <w:p w14:paraId="2490C2EE" w14:textId="77777777" w:rsidR="00D37270" w:rsidRPr="001F23FC" w:rsidRDefault="00D37270" w:rsidP="009065DA">
            <w:pPr>
              <w:pStyle w:val="TAC"/>
            </w:pPr>
            <w:r w:rsidRPr="001F23FC">
              <w:t>83</w:t>
            </w:r>
          </w:p>
        </w:tc>
        <w:tc>
          <w:tcPr>
            <w:tcW w:w="638" w:type="dxa"/>
            <w:noWrap/>
          </w:tcPr>
          <w:p w14:paraId="6092FBD3" w14:textId="77777777" w:rsidR="00D37270" w:rsidRPr="001F23FC" w:rsidRDefault="00D37270" w:rsidP="009065DA">
            <w:pPr>
              <w:pStyle w:val="TAC"/>
            </w:pPr>
            <w:r w:rsidRPr="001F23FC">
              <w:t>1427</w:t>
            </w:r>
          </w:p>
        </w:tc>
        <w:tc>
          <w:tcPr>
            <w:tcW w:w="638" w:type="dxa"/>
            <w:noWrap/>
          </w:tcPr>
          <w:p w14:paraId="01D3C5EB" w14:textId="77777777" w:rsidR="00D37270" w:rsidRPr="001F23FC" w:rsidRDefault="00D37270" w:rsidP="009065DA">
            <w:pPr>
              <w:pStyle w:val="TAC"/>
            </w:pPr>
            <w:r w:rsidRPr="001F23FC">
              <w:t>1248</w:t>
            </w:r>
          </w:p>
        </w:tc>
        <w:tc>
          <w:tcPr>
            <w:tcW w:w="535" w:type="dxa"/>
            <w:noWrap/>
          </w:tcPr>
          <w:p w14:paraId="345C69F1" w14:textId="77777777" w:rsidR="00D37270" w:rsidRPr="001F23FC" w:rsidRDefault="00D37270" w:rsidP="009065DA">
            <w:pPr>
              <w:pStyle w:val="TAC"/>
            </w:pPr>
            <w:r w:rsidRPr="001F23FC">
              <w:t>120</w:t>
            </w:r>
          </w:p>
        </w:tc>
        <w:tc>
          <w:tcPr>
            <w:tcW w:w="638" w:type="dxa"/>
            <w:noWrap/>
          </w:tcPr>
          <w:p w14:paraId="5859046A" w14:textId="77777777" w:rsidR="00D37270" w:rsidRPr="001F23FC" w:rsidRDefault="00D37270" w:rsidP="009065DA">
            <w:pPr>
              <w:pStyle w:val="TAC"/>
            </w:pPr>
            <w:r w:rsidRPr="001F23FC">
              <w:t>1981</w:t>
            </w:r>
          </w:p>
        </w:tc>
        <w:tc>
          <w:tcPr>
            <w:tcW w:w="638" w:type="dxa"/>
            <w:noWrap/>
          </w:tcPr>
          <w:p w14:paraId="6A0B3A63" w14:textId="77777777" w:rsidR="00D37270" w:rsidRPr="001F23FC" w:rsidRDefault="00D37270" w:rsidP="009065DA">
            <w:pPr>
              <w:pStyle w:val="TAC"/>
            </w:pPr>
            <w:r w:rsidRPr="001F23FC">
              <w:t>1898</w:t>
            </w:r>
          </w:p>
        </w:tc>
      </w:tr>
      <w:tr w:rsidR="00D37270" w:rsidRPr="001F23FC" w14:paraId="5032DCDA" w14:textId="77777777" w:rsidTr="00B55740">
        <w:trPr>
          <w:cantSplit/>
          <w:jc w:val="center"/>
        </w:trPr>
        <w:tc>
          <w:tcPr>
            <w:tcW w:w="443" w:type="dxa"/>
            <w:noWrap/>
            <w:hideMark/>
          </w:tcPr>
          <w:p w14:paraId="6391A51A" w14:textId="77777777" w:rsidR="00D37270" w:rsidRPr="001F23FC" w:rsidRDefault="00D37270" w:rsidP="009065DA">
            <w:pPr>
              <w:pStyle w:val="TAC"/>
            </w:pPr>
            <w:r w:rsidRPr="001F23FC">
              <w:t>10</w:t>
            </w:r>
          </w:p>
        </w:tc>
        <w:tc>
          <w:tcPr>
            <w:tcW w:w="536" w:type="dxa"/>
            <w:noWrap/>
            <w:hideMark/>
          </w:tcPr>
          <w:p w14:paraId="6577B082" w14:textId="77777777" w:rsidR="00D37270" w:rsidRPr="001F23FC" w:rsidRDefault="00D37270" w:rsidP="009065DA">
            <w:pPr>
              <w:pStyle w:val="TAC"/>
            </w:pPr>
            <w:r w:rsidRPr="001F23FC">
              <w:t>259</w:t>
            </w:r>
          </w:p>
        </w:tc>
        <w:tc>
          <w:tcPr>
            <w:tcW w:w="535" w:type="dxa"/>
            <w:noWrap/>
            <w:hideMark/>
          </w:tcPr>
          <w:p w14:paraId="3BBB51CE" w14:textId="77777777" w:rsidR="00D37270" w:rsidRPr="001F23FC" w:rsidRDefault="00D37270" w:rsidP="009065DA">
            <w:pPr>
              <w:pStyle w:val="TAC"/>
            </w:pPr>
            <w:r w:rsidRPr="001F23FC">
              <w:t>80</w:t>
            </w:r>
          </w:p>
        </w:tc>
        <w:tc>
          <w:tcPr>
            <w:tcW w:w="442" w:type="dxa"/>
            <w:noWrap/>
          </w:tcPr>
          <w:p w14:paraId="1C3E18DD" w14:textId="77777777" w:rsidR="00D37270" w:rsidRPr="001F23FC" w:rsidRDefault="00D37270" w:rsidP="009065DA">
            <w:pPr>
              <w:pStyle w:val="TAC"/>
            </w:pPr>
            <w:r w:rsidRPr="001F23FC">
              <w:t>47</w:t>
            </w:r>
          </w:p>
        </w:tc>
        <w:tc>
          <w:tcPr>
            <w:tcW w:w="638" w:type="dxa"/>
            <w:noWrap/>
          </w:tcPr>
          <w:p w14:paraId="154CA5A3" w14:textId="77777777" w:rsidR="00D37270" w:rsidRPr="001F23FC" w:rsidRDefault="00D37270" w:rsidP="009065DA">
            <w:pPr>
              <w:pStyle w:val="TAC"/>
            </w:pPr>
            <w:r w:rsidRPr="001F23FC">
              <w:t>873</w:t>
            </w:r>
          </w:p>
        </w:tc>
        <w:tc>
          <w:tcPr>
            <w:tcW w:w="638" w:type="dxa"/>
            <w:noWrap/>
          </w:tcPr>
          <w:p w14:paraId="387B1F67" w14:textId="77777777" w:rsidR="00D37270" w:rsidRPr="001F23FC" w:rsidRDefault="00D37270" w:rsidP="009065DA">
            <w:pPr>
              <w:pStyle w:val="TAC"/>
            </w:pPr>
            <w:r w:rsidRPr="001F23FC">
              <w:t>639</w:t>
            </w:r>
          </w:p>
        </w:tc>
        <w:tc>
          <w:tcPr>
            <w:tcW w:w="535" w:type="dxa"/>
            <w:noWrap/>
          </w:tcPr>
          <w:p w14:paraId="66708D4E" w14:textId="77777777" w:rsidR="00D37270" w:rsidRPr="001F23FC" w:rsidRDefault="00D37270" w:rsidP="009065DA">
            <w:pPr>
              <w:pStyle w:val="TAC"/>
            </w:pPr>
            <w:r w:rsidRPr="001F23FC">
              <w:t>84</w:t>
            </w:r>
          </w:p>
        </w:tc>
        <w:tc>
          <w:tcPr>
            <w:tcW w:w="638" w:type="dxa"/>
            <w:noWrap/>
          </w:tcPr>
          <w:p w14:paraId="06E9CFD7" w14:textId="77777777" w:rsidR="00D37270" w:rsidRPr="001F23FC" w:rsidRDefault="00D37270" w:rsidP="009065DA">
            <w:pPr>
              <w:pStyle w:val="TAC"/>
            </w:pPr>
            <w:r w:rsidRPr="001F23FC">
              <w:t>1442</w:t>
            </w:r>
          </w:p>
        </w:tc>
        <w:tc>
          <w:tcPr>
            <w:tcW w:w="638" w:type="dxa"/>
            <w:noWrap/>
          </w:tcPr>
          <w:p w14:paraId="52D7312A" w14:textId="77777777" w:rsidR="00D37270" w:rsidRPr="001F23FC" w:rsidRDefault="00D37270" w:rsidP="009065DA">
            <w:pPr>
              <w:pStyle w:val="TAC"/>
            </w:pPr>
            <w:r w:rsidRPr="001F23FC">
              <w:t>1266</w:t>
            </w:r>
          </w:p>
        </w:tc>
        <w:tc>
          <w:tcPr>
            <w:tcW w:w="535" w:type="dxa"/>
            <w:noWrap/>
          </w:tcPr>
          <w:p w14:paraId="2485EBBB" w14:textId="77777777" w:rsidR="00D37270" w:rsidRPr="001F23FC" w:rsidRDefault="00D37270" w:rsidP="009065DA">
            <w:pPr>
              <w:pStyle w:val="TAC"/>
            </w:pPr>
            <w:r w:rsidRPr="001F23FC">
              <w:t>121</w:t>
            </w:r>
          </w:p>
        </w:tc>
        <w:tc>
          <w:tcPr>
            <w:tcW w:w="638" w:type="dxa"/>
            <w:noWrap/>
          </w:tcPr>
          <w:p w14:paraId="40B125BF" w14:textId="77777777" w:rsidR="00D37270" w:rsidRPr="001F23FC" w:rsidRDefault="00D37270" w:rsidP="009065DA">
            <w:pPr>
              <w:pStyle w:val="TAC"/>
            </w:pPr>
            <w:r w:rsidRPr="001F23FC">
              <w:t>1995</w:t>
            </w:r>
          </w:p>
        </w:tc>
        <w:tc>
          <w:tcPr>
            <w:tcW w:w="638" w:type="dxa"/>
            <w:noWrap/>
          </w:tcPr>
          <w:p w14:paraId="6701EECB" w14:textId="77777777" w:rsidR="00D37270" w:rsidRPr="001F23FC" w:rsidRDefault="00D37270" w:rsidP="009065DA">
            <w:pPr>
              <w:pStyle w:val="TAC"/>
            </w:pPr>
            <w:r w:rsidRPr="001F23FC">
              <w:t>1916</w:t>
            </w:r>
          </w:p>
        </w:tc>
      </w:tr>
      <w:tr w:rsidR="00D37270" w:rsidRPr="001F23FC" w14:paraId="3CA3867F" w14:textId="77777777" w:rsidTr="00B55740">
        <w:trPr>
          <w:cantSplit/>
          <w:jc w:val="center"/>
        </w:trPr>
        <w:tc>
          <w:tcPr>
            <w:tcW w:w="443" w:type="dxa"/>
            <w:noWrap/>
            <w:hideMark/>
          </w:tcPr>
          <w:p w14:paraId="4A4F81BE" w14:textId="77777777" w:rsidR="00D37270" w:rsidRPr="001F23FC" w:rsidRDefault="00D37270" w:rsidP="009065DA">
            <w:pPr>
              <w:pStyle w:val="TAC"/>
            </w:pPr>
            <w:r w:rsidRPr="001F23FC">
              <w:t>11</w:t>
            </w:r>
          </w:p>
        </w:tc>
        <w:tc>
          <w:tcPr>
            <w:tcW w:w="536" w:type="dxa"/>
            <w:noWrap/>
            <w:hideMark/>
          </w:tcPr>
          <w:p w14:paraId="67313B1A" w14:textId="77777777" w:rsidR="00D37270" w:rsidRPr="001F23FC" w:rsidRDefault="00D37270" w:rsidP="009065DA">
            <w:pPr>
              <w:pStyle w:val="TAC"/>
            </w:pPr>
            <w:r w:rsidRPr="001F23FC">
              <w:t>278</w:t>
            </w:r>
          </w:p>
        </w:tc>
        <w:tc>
          <w:tcPr>
            <w:tcW w:w="535" w:type="dxa"/>
            <w:noWrap/>
            <w:hideMark/>
          </w:tcPr>
          <w:p w14:paraId="66B52F8E" w14:textId="77777777" w:rsidR="00D37270" w:rsidRPr="001F23FC" w:rsidRDefault="00D37270" w:rsidP="009065DA">
            <w:pPr>
              <w:pStyle w:val="TAC"/>
            </w:pPr>
            <w:r w:rsidRPr="001F23FC">
              <w:t>92</w:t>
            </w:r>
          </w:p>
        </w:tc>
        <w:tc>
          <w:tcPr>
            <w:tcW w:w="442" w:type="dxa"/>
            <w:noWrap/>
          </w:tcPr>
          <w:p w14:paraId="4FEE55FE" w14:textId="77777777" w:rsidR="00D37270" w:rsidRPr="001F23FC" w:rsidRDefault="00D37270" w:rsidP="009065DA">
            <w:pPr>
              <w:pStyle w:val="TAC"/>
            </w:pPr>
            <w:r w:rsidRPr="001F23FC">
              <w:t>48</w:t>
            </w:r>
          </w:p>
        </w:tc>
        <w:tc>
          <w:tcPr>
            <w:tcW w:w="638" w:type="dxa"/>
            <w:noWrap/>
          </w:tcPr>
          <w:p w14:paraId="0565D156" w14:textId="77777777" w:rsidR="00D37270" w:rsidRPr="001F23FC" w:rsidRDefault="00D37270" w:rsidP="009065DA">
            <w:pPr>
              <w:pStyle w:val="TAC"/>
            </w:pPr>
            <w:r w:rsidRPr="001F23FC">
              <w:t>889</w:t>
            </w:r>
          </w:p>
        </w:tc>
        <w:tc>
          <w:tcPr>
            <w:tcW w:w="638" w:type="dxa"/>
            <w:noWrap/>
          </w:tcPr>
          <w:p w14:paraId="2E1C7E79" w14:textId="77777777" w:rsidR="00D37270" w:rsidRPr="001F23FC" w:rsidRDefault="00D37270" w:rsidP="009065DA">
            <w:pPr>
              <w:pStyle w:val="TAC"/>
            </w:pPr>
            <w:r w:rsidRPr="001F23FC">
              <w:t>655</w:t>
            </w:r>
          </w:p>
        </w:tc>
        <w:tc>
          <w:tcPr>
            <w:tcW w:w="535" w:type="dxa"/>
            <w:noWrap/>
          </w:tcPr>
          <w:p w14:paraId="162CC492" w14:textId="77777777" w:rsidR="00D37270" w:rsidRPr="001F23FC" w:rsidRDefault="00D37270" w:rsidP="009065DA">
            <w:pPr>
              <w:pStyle w:val="TAC"/>
            </w:pPr>
            <w:r w:rsidRPr="001F23FC">
              <w:t>85</w:t>
            </w:r>
          </w:p>
        </w:tc>
        <w:tc>
          <w:tcPr>
            <w:tcW w:w="638" w:type="dxa"/>
            <w:noWrap/>
          </w:tcPr>
          <w:p w14:paraId="4E7DDBFF" w14:textId="77777777" w:rsidR="00D37270" w:rsidRPr="001F23FC" w:rsidRDefault="00D37270" w:rsidP="009065DA">
            <w:pPr>
              <w:pStyle w:val="TAC"/>
            </w:pPr>
            <w:r w:rsidRPr="001F23FC">
              <w:t>1457</w:t>
            </w:r>
          </w:p>
        </w:tc>
        <w:tc>
          <w:tcPr>
            <w:tcW w:w="638" w:type="dxa"/>
            <w:noWrap/>
          </w:tcPr>
          <w:p w14:paraId="4D6DA000" w14:textId="77777777" w:rsidR="00D37270" w:rsidRPr="001F23FC" w:rsidRDefault="00D37270" w:rsidP="009065DA">
            <w:pPr>
              <w:pStyle w:val="TAC"/>
            </w:pPr>
            <w:r w:rsidRPr="001F23FC">
              <w:t>1283</w:t>
            </w:r>
          </w:p>
        </w:tc>
        <w:tc>
          <w:tcPr>
            <w:tcW w:w="535" w:type="dxa"/>
            <w:noWrap/>
          </w:tcPr>
          <w:p w14:paraId="019FFC17" w14:textId="77777777" w:rsidR="00D37270" w:rsidRPr="001F23FC" w:rsidRDefault="00D37270" w:rsidP="009065DA">
            <w:pPr>
              <w:pStyle w:val="TAC"/>
            </w:pPr>
            <w:r w:rsidRPr="001F23FC">
              <w:t>122</w:t>
            </w:r>
          </w:p>
        </w:tc>
        <w:tc>
          <w:tcPr>
            <w:tcW w:w="638" w:type="dxa"/>
            <w:noWrap/>
          </w:tcPr>
          <w:p w14:paraId="7196BAE5" w14:textId="77777777" w:rsidR="00D37270" w:rsidRPr="001F23FC" w:rsidRDefault="00D37270" w:rsidP="009065DA">
            <w:pPr>
              <w:pStyle w:val="TAC"/>
            </w:pPr>
            <w:r w:rsidRPr="001F23FC">
              <w:t>2010</w:t>
            </w:r>
          </w:p>
        </w:tc>
        <w:tc>
          <w:tcPr>
            <w:tcW w:w="638" w:type="dxa"/>
            <w:noWrap/>
          </w:tcPr>
          <w:p w14:paraId="3E8CDA67" w14:textId="77777777" w:rsidR="00D37270" w:rsidRPr="001F23FC" w:rsidRDefault="00D37270" w:rsidP="009065DA">
            <w:pPr>
              <w:pStyle w:val="TAC"/>
            </w:pPr>
            <w:r w:rsidRPr="001F23FC">
              <w:t>1934</w:t>
            </w:r>
          </w:p>
        </w:tc>
      </w:tr>
      <w:tr w:rsidR="00D37270" w:rsidRPr="001F23FC" w14:paraId="644AB14D" w14:textId="77777777" w:rsidTr="00B55740">
        <w:trPr>
          <w:cantSplit/>
          <w:jc w:val="center"/>
        </w:trPr>
        <w:tc>
          <w:tcPr>
            <w:tcW w:w="443" w:type="dxa"/>
            <w:noWrap/>
            <w:hideMark/>
          </w:tcPr>
          <w:p w14:paraId="686B913F" w14:textId="77777777" w:rsidR="00D37270" w:rsidRPr="001F23FC" w:rsidRDefault="00D37270" w:rsidP="009065DA">
            <w:pPr>
              <w:pStyle w:val="TAC"/>
            </w:pPr>
            <w:r w:rsidRPr="001F23FC">
              <w:t>12</w:t>
            </w:r>
          </w:p>
        </w:tc>
        <w:tc>
          <w:tcPr>
            <w:tcW w:w="536" w:type="dxa"/>
            <w:noWrap/>
            <w:hideMark/>
          </w:tcPr>
          <w:p w14:paraId="01B0194C" w14:textId="77777777" w:rsidR="00D37270" w:rsidRPr="001F23FC" w:rsidRDefault="00D37270" w:rsidP="009065DA">
            <w:pPr>
              <w:pStyle w:val="TAC"/>
            </w:pPr>
            <w:r w:rsidRPr="001F23FC">
              <w:t>296</w:t>
            </w:r>
          </w:p>
        </w:tc>
        <w:tc>
          <w:tcPr>
            <w:tcW w:w="535" w:type="dxa"/>
            <w:noWrap/>
            <w:hideMark/>
          </w:tcPr>
          <w:p w14:paraId="5BC7324E" w14:textId="77777777" w:rsidR="00D37270" w:rsidRPr="001F23FC" w:rsidRDefault="00D37270" w:rsidP="009065DA">
            <w:pPr>
              <w:pStyle w:val="TAC"/>
            </w:pPr>
            <w:r w:rsidRPr="001F23FC">
              <w:t>105</w:t>
            </w:r>
          </w:p>
        </w:tc>
        <w:tc>
          <w:tcPr>
            <w:tcW w:w="442" w:type="dxa"/>
            <w:noWrap/>
          </w:tcPr>
          <w:p w14:paraId="03E1AEF0" w14:textId="77777777" w:rsidR="00D37270" w:rsidRPr="001F23FC" w:rsidRDefault="00D37270" w:rsidP="009065DA">
            <w:pPr>
              <w:pStyle w:val="TAC"/>
            </w:pPr>
            <w:r w:rsidRPr="001F23FC">
              <w:t>49</w:t>
            </w:r>
          </w:p>
        </w:tc>
        <w:tc>
          <w:tcPr>
            <w:tcW w:w="638" w:type="dxa"/>
            <w:noWrap/>
          </w:tcPr>
          <w:p w14:paraId="0400D414" w14:textId="77777777" w:rsidR="00D37270" w:rsidRPr="001F23FC" w:rsidRDefault="00D37270" w:rsidP="009065DA">
            <w:pPr>
              <w:pStyle w:val="TAC"/>
            </w:pPr>
            <w:r w:rsidRPr="001F23FC">
              <w:t>905</w:t>
            </w:r>
          </w:p>
        </w:tc>
        <w:tc>
          <w:tcPr>
            <w:tcW w:w="638" w:type="dxa"/>
            <w:noWrap/>
          </w:tcPr>
          <w:p w14:paraId="2ED4C128" w14:textId="77777777" w:rsidR="00D37270" w:rsidRPr="001F23FC" w:rsidRDefault="00D37270" w:rsidP="009065DA">
            <w:pPr>
              <w:pStyle w:val="TAC"/>
            </w:pPr>
            <w:r w:rsidRPr="001F23FC">
              <w:t>672</w:t>
            </w:r>
          </w:p>
        </w:tc>
        <w:tc>
          <w:tcPr>
            <w:tcW w:w="535" w:type="dxa"/>
            <w:noWrap/>
          </w:tcPr>
          <w:p w14:paraId="3302F6B8" w14:textId="77777777" w:rsidR="00D37270" w:rsidRPr="001F23FC" w:rsidRDefault="00D37270" w:rsidP="009065DA">
            <w:pPr>
              <w:pStyle w:val="TAC"/>
            </w:pPr>
            <w:r w:rsidRPr="001F23FC">
              <w:t>86</w:t>
            </w:r>
          </w:p>
        </w:tc>
        <w:tc>
          <w:tcPr>
            <w:tcW w:w="638" w:type="dxa"/>
            <w:noWrap/>
          </w:tcPr>
          <w:p w14:paraId="13BFCCDC" w14:textId="77777777" w:rsidR="00D37270" w:rsidRPr="001F23FC" w:rsidRDefault="00D37270" w:rsidP="009065DA">
            <w:pPr>
              <w:pStyle w:val="TAC"/>
            </w:pPr>
            <w:r w:rsidRPr="001F23FC">
              <w:t>1472</w:t>
            </w:r>
          </w:p>
        </w:tc>
        <w:tc>
          <w:tcPr>
            <w:tcW w:w="638" w:type="dxa"/>
            <w:noWrap/>
          </w:tcPr>
          <w:p w14:paraId="4022C97F" w14:textId="77777777" w:rsidR="00D37270" w:rsidRPr="001F23FC" w:rsidRDefault="00D37270" w:rsidP="009065DA">
            <w:pPr>
              <w:pStyle w:val="TAC"/>
            </w:pPr>
            <w:r w:rsidRPr="001F23FC">
              <w:t>1300</w:t>
            </w:r>
          </w:p>
        </w:tc>
        <w:tc>
          <w:tcPr>
            <w:tcW w:w="535" w:type="dxa"/>
            <w:noWrap/>
          </w:tcPr>
          <w:p w14:paraId="1198E21C" w14:textId="77777777" w:rsidR="00D37270" w:rsidRPr="001F23FC" w:rsidRDefault="00D37270" w:rsidP="009065DA">
            <w:pPr>
              <w:pStyle w:val="TAC"/>
            </w:pPr>
            <w:r w:rsidRPr="001F23FC">
              <w:t>123</w:t>
            </w:r>
          </w:p>
        </w:tc>
        <w:tc>
          <w:tcPr>
            <w:tcW w:w="638" w:type="dxa"/>
            <w:noWrap/>
          </w:tcPr>
          <w:p w14:paraId="3126FEE6" w14:textId="77777777" w:rsidR="00D37270" w:rsidRPr="001F23FC" w:rsidRDefault="00D37270" w:rsidP="009065DA">
            <w:pPr>
              <w:pStyle w:val="TAC"/>
            </w:pPr>
            <w:r w:rsidRPr="001F23FC">
              <w:t>2025</w:t>
            </w:r>
          </w:p>
        </w:tc>
        <w:tc>
          <w:tcPr>
            <w:tcW w:w="638" w:type="dxa"/>
            <w:noWrap/>
          </w:tcPr>
          <w:p w14:paraId="400D9645" w14:textId="77777777" w:rsidR="00D37270" w:rsidRPr="001F23FC" w:rsidRDefault="00D37270" w:rsidP="009065DA">
            <w:pPr>
              <w:pStyle w:val="TAC"/>
            </w:pPr>
            <w:r w:rsidRPr="001F23FC">
              <w:t>1951</w:t>
            </w:r>
          </w:p>
        </w:tc>
      </w:tr>
      <w:tr w:rsidR="00D37270" w:rsidRPr="001F23FC" w14:paraId="637D148D" w14:textId="77777777" w:rsidTr="00B55740">
        <w:trPr>
          <w:cantSplit/>
          <w:jc w:val="center"/>
        </w:trPr>
        <w:tc>
          <w:tcPr>
            <w:tcW w:w="443" w:type="dxa"/>
            <w:noWrap/>
            <w:hideMark/>
          </w:tcPr>
          <w:p w14:paraId="2080C7D1" w14:textId="77777777" w:rsidR="00D37270" w:rsidRPr="001F23FC" w:rsidRDefault="00D37270" w:rsidP="009065DA">
            <w:pPr>
              <w:pStyle w:val="TAC"/>
            </w:pPr>
            <w:r w:rsidRPr="001F23FC">
              <w:t>13</w:t>
            </w:r>
          </w:p>
        </w:tc>
        <w:tc>
          <w:tcPr>
            <w:tcW w:w="536" w:type="dxa"/>
            <w:noWrap/>
            <w:hideMark/>
          </w:tcPr>
          <w:p w14:paraId="077E6589" w14:textId="77777777" w:rsidR="00D37270" w:rsidRPr="001F23FC" w:rsidRDefault="00D37270" w:rsidP="009065DA">
            <w:pPr>
              <w:pStyle w:val="TAC"/>
            </w:pPr>
            <w:r w:rsidRPr="001F23FC">
              <w:t>314</w:t>
            </w:r>
          </w:p>
        </w:tc>
        <w:tc>
          <w:tcPr>
            <w:tcW w:w="535" w:type="dxa"/>
            <w:noWrap/>
            <w:hideMark/>
          </w:tcPr>
          <w:p w14:paraId="1709EC9F" w14:textId="77777777" w:rsidR="00D37270" w:rsidRPr="001F23FC" w:rsidRDefault="00D37270" w:rsidP="009065DA">
            <w:pPr>
              <w:pStyle w:val="TAC"/>
            </w:pPr>
            <w:r w:rsidRPr="001F23FC">
              <w:t>118</w:t>
            </w:r>
          </w:p>
        </w:tc>
        <w:tc>
          <w:tcPr>
            <w:tcW w:w="442" w:type="dxa"/>
            <w:noWrap/>
          </w:tcPr>
          <w:p w14:paraId="72C75DE9" w14:textId="77777777" w:rsidR="00D37270" w:rsidRPr="001F23FC" w:rsidRDefault="00D37270" w:rsidP="009065DA">
            <w:pPr>
              <w:pStyle w:val="TAC"/>
            </w:pPr>
            <w:r w:rsidRPr="001F23FC">
              <w:t>50</w:t>
            </w:r>
          </w:p>
        </w:tc>
        <w:tc>
          <w:tcPr>
            <w:tcW w:w="638" w:type="dxa"/>
            <w:noWrap/>
          </w:tcPr>
          <w:p w14:paraId="656A9ECA" w14:textId="77777777" w:rsidR="00D37270" w:rsidRPr="001F23FC" w:rsidRDefault="00D37270" w:rsidP="009065DA">
            <w:pPr>
              <w:pStyle w:val="TAC"/>
            </w:pPr>
            <w:r w:rsidRPr="001F23FC">
              <w:t>920</w:t>
            </w:r>
          </w:p>
        </w:tc>
        <w:tc>
          <w:tcPr>
            <w:tcW w:w="638" w:type="dxa"/>
            <w:noWrap/>
          </w:tcPr>
          <w:p w14:paraId="465AA1FF" w14:textId="77777777" w:rsidR="00D37270" w:rsidRPr="001F23FC" w:rsidRDefault="00D37270" w:rsidP="009065DA">
            <w:pPr>
              <w:pStyle w:val="TAC"/>
            </w:pPr>
            <w:r w:rsidRPr="001F23FC">
              <w:t>688</w:t>
            </w:r>
          </w:p>
        </w:tc>
        <w:tc>
          <w:tcPr>
            <w:tcW w:w="535" w:type="dxa"/>
            <w:noWrap/>
          </w:tcPr>
          <w:p w14:paraId="1E057BB8" w14:textId="77777777" w:rsidR="00D37270" w:rsidRPr="001F23FC" w:rsidRDefault="00D37270" w:rsidP="009065DA">
            <w:pPr>
              <w:pStyle w:val="TAC"/>
            </w:pPr>
            <w:r w:rsidRPr="001F23FC">
              <w:t>87</w:t>
            </w:r>
          </w:p>
        </w:tc>
        <w:tc>
          <w:tcPr>
            <w:tcW w:w="638" w:type="dxa"/>
            <w:noWrap/>
          </w:tcPr>
          <w:p w14:paraId="536811A4" w14:textId="77777777" w:rsidR="00D37270" w:rsidRPr="001F23FC" w:rsidRDefault="00D37270" w:rsidP="009065DA">
            <w:pPr>
              <w:pStyle w:val="TAC"/>
            </w:pPr>
            <w:r w:rsidRPr="001F23FC">
              <w:t>1487</w:t>
            </w:r>
          </w:p>
        </w:tc>
        <w:tc>
          <w:tcPr>
            <w:tcW w:w="638" w:type="dxa"/>
            <w:noWrap/>
          </w:tcPr>
          <w:p w14:paraId="5A79AB93" w14:textId="77777777" w:rsidR="00D37270" w:rsidRPr="001F23FC" w:rsidRDefault="00D37270" w:rsidP="009065DA">
            <w:pPr>
              <w:pStyle w:val="TAC"/>
            </w:pPr>
            <w:r w:rsidRPr="001F23FC">
              <w:t>1318</w:t>
            </w:r>
          </w:p>
        </w:tc>
        <w:tc>
          <w:tcPr>
            <w:tcW w:w="535" w:type="dxa"/>
            <w:noWrap/>
          </w:tcPr>
          <w:p w14:paraId="08B80EEE" w14:textId="77777777" w:rsidR="00D37270" w:rsidRPr="001F23FC" w:rsidRDefault="00D37270" w:rsidP="009065DA">
            <w:pPr>
              <w:pStyle w:val="TAC"/>
            </w:pPr>
            <w:r w:rsidRPr="001F23FC">
              <w:t>124</w:t>
            </w:r>
          </w:p>
        </w:tc>
        <w:tc>
          <w:tcPr>
            <w:tcW w:w="638" w:type="dxa"/>
            <w:noWrap/>
          </w:tcPr>
          <w:p w14:paraId="182182DA" w14:textId="77777777" w:rsidR="00D37270" w:rsidRPr="001F23FC" w:rsidRDefault="00D37270" w:rsidP="009065DA">
            <w:pPr>
              <w:pStyle w:val="TAC"/>
            </w:pPr>
            <w:r w:rsidRPr="001F23FC">
              <w:t>2040</w:t>
            </w:r>
          </w:p>
        </w:tc>
        <w:tc>
          <w:tcPr>
            <w:tcW w:w="638" w:type="dxa"/>
            <w:noWrap/>
          </w:tcPr>
          <w:p w14:paraId="58A5961F" w14:textId="77777777" w:rsidR="00D37270" w:rsidRPr="001F23FC" w:rsidRDefault="00D37270" w:rsidP="009065DA">
            <w:pPr>
              <w:pStyle w:val="TAC"/>
            </w:pPr>
            <w:r w:rsidRPr="001F23FC">
              <w:t>1969</w:t>
            </w:r>
          </w:p>
        </w:tc>
      </w:tr>
      <w:tr w:rsidR="00D37270" w:rsidRPr="001F23FC" w14:paraId="5366CFB4" w14:textId="77777777" w:rsidTr="00B55740">
        <w:trPr>
          <w:cantSplit/>
          <w:jc w:val="center"/>
        </w:trPr>
        <w:tc>
          <w:tcPr>
            <w:tcW w:w="443" w:type="dxa"/>
            <w:noWrap/>
            <w:hideMark/>
          </w:tcPr>
          <w:p w14:paraId="508A57A3" w14:textId="77777777" w:rsidR="00D37270" w:rsidRPr="001F23FC" w:rsidRDefault="00D37270" w:rsidP="009065DA">
            <w:pPr>
              <w:pStyle w:val="TAC"/>
            </w:pPr>
            <w:r w:rsidRPr="001F23FC">
              <w:t>14</w:t>
            </w:r>
          </w:p>
        </w:tc>
        <w:tc>
          <w:tcPr>
            <w:tcW w:w="536" w:type="dxa"/>
            <w:noWrap/>
            <w:hideMark/>
          </w:tcPr>
          <w:p w14:paraId="6650F010" w14:textId="77777777" w:rsidR="00D37270" w:rsidRPr="001F23FC" w:rsidRDefault="00D37270" w:rsidP="009065DA">
            <w:pPr>
              <w:pStyle w:val="TAC"/>
            </w:pPr>
            <w:r w:rsidRPr="001F23FC">
              <w:t>332</w:t>
            </w:r>
          </w:p>
        </w:tc>
        <w:tc>
          <w:tcPr>
            <w:tcW w:w="535" w:type="dxa"/>
            <w:noWrap/>
            <w:hideMark/>
          </w:tcPr>
          <w:p w14:paraId="4A168C93" w14:textId="77777777" w:rsidR="00D37270" w:rsidRPr="001F23FC" w:rsidRDefault="00D37270" w:rsidP="009065DA">
            <w:pPr>
              <w:pStyle w:val="TAC"/>
            </w:pPr>
            <w:r w:rsidRPr="001F23FC">
              <w:t>131</w:t>
            </w:r>
          </w:p>
        </w:tc>
        <w:tc>
          <w:tcPr>
            <w:tcW w:w="442" w:type="dxa"/>
            <w:noWrap/>
          </w:tcPr>
          <w:p w14:paraId="5E1BB96B" w14:textId="77777777" w:rsidR="00D37270" w:rsidRPr="001F23FC" w:rsidRDefault="00D37270" w:rsidP="009065DA">
            <w:pPr>
              <w:pStyle w:val="TAC"/>
            </w:pPr>
            <w:r w:rsidRPr="001F23FC">
              <w:t>51</w:t>
            </w:r>
          </w:p>
        </w:tc>
        <w:tc>
          <w:tcPr>
            <w:tcW w:w="638" w:type="dxa"/>
            <w:noWrap/>
          </w:tcPr>
          <w:p w14:paraId="68A52BCA" w14:textId="77777777" w:rsidR="00D37270" w:rsidRPr="001F23FC" w:rsidRDefault="00D37270" w:rsidP="009065DA">
            <w:pPr>
              <w:pStyle w:val="TAC"/>
            </w:pPr>
            <w:r w:rsidRPr="001F23FC">
              <w:t>936</w:t>
            </w:r>
          </w:p>
        </w:tc>
        <w:tc>
          <w:tcPr>
            <w:tcW w:w="638" w:type="dxa"/>
            <w:noWrap/>
          </w:tcPr>
          <w:p w14:paraId="238DD022" w14:textId="77777777" w:rsidR="00D37270" w:rsidRPr="001F23FC" w:rsidRDefault="00D37270" w:rsidP="009065DA">
            <w:pPr>
              <w:pStyle w:val="TAC"/>
            </w:pPr>
            <w:r w:rsidRPr="001F23FC">
              <w:t>705</w:t>
            </w:r>
          </w:p>
        </w:tc>
        <w:tc>
          <w:tcPr>
            <w:tcW w:w="535" w:type="dxa"/>
            <w:noWrap/>
          </w:tcPr>
          <w:p w14:paraId="12766379" w14:textId="77777777" w:rsidR="00D37270" w:rsidRPr="001F23FC" w:rsidRDefault="00D37270" w:rsidP="009065DA">
            <w:pPr>
              <w:pStyle w:val="TAC"/>
            </w:pPr>
            <w:r w:rsidRPr="001F23FC">
              <w:t>88</w:t>
            </w:r>
          </w:p>
        </w:tc>
        <w:tc>
          <w:tcPr>
            <w:tcW w:w="638" w:type="dxa"/>
            <w:noWrap/>
          </w:tcPr>
          <w:p w14:paraId="62D2D87F" w14:textId="77777777" w:rsidR="00D37270" w:rsidRPr="001F23FC" w:rsidRDefault="00D37270" w:rsidP="009065DA">
            <w:pPr>
              <w:pStyle w:val="TAC"/>
            </w:pPr>
            <w:r w:rsidRPr="001F23FC">
              <w:t>1503</w:t>
            </w:r>
          </w:p>
        </w:tc>
        <w:tc>
          <w:tcPr>
            <w:tcW w:w="638" w:type="dxa"/>
            <w:noWrap/>
          </w:tcPr>
          <w:p w14:paraId="4DC85B2D" w14:textId="77777777" w:rsidR="00D37270" w:rsidRPr="001F23FC" w:rsidRDefault="00D37270" w:rsidP="009065DA">
            <w:pPr>
              <w:pStyle w:val="TAC"/>
            </w:pPr>
            <w:r w:rsidRPr="001F23FC">
              <w:t>1335</w:t>
            </w:r>
          </w:p>
        </w:tc>
        <w:tc>
          <w:tcPr>
            <w:tcW w:w="535" w:type="dxa"/>
            <w:noWrap/>
          </w:tcPr>
          <w:p w14:paraId="1A5E9B6D" w14:textId="77777777" w:rsidR="00D37270" w:rsidRPr="001F23FC" w:rsidRDefault="00D37270" w:rsidP="009065DA">
            <w:pPr>
              <w:pStyle w:val="TAC"/>
            </w:pPr>
            <w:r w:rsidRPr="001F23FC">
              <w:t>125</w:t>
            </w:r>
          </w:p>
        </w:tc>
        <w:tc>
          <w:tcPr>
            <w:tcW w:w="638" w:type="dxa"/>
            <w:noWrap/>
          </w:tcPr>
          <w:p w14:paraId="3A7D626A" w14:textId="77777777" w:rsidR="00D37270" w:rsidRPr="001F23FC" w:rsidRDefault="00D37270" w:rsidP="009065DA">
            <w:pPr>
              <w:pStyle w:val="TAC"/>
            </w:pPr>
            <w:r w:rsidRPr="001F23FC">
              <w:t>2055</w:t>
            </w:r>
          </w:p>
        </w:tc>
        <w:tc>
          <w:tcPr>
            <w:tcW w:w="638" w:type="dxa"/>
            <w:noWrap/>
          </w:tcPr>
          <w:p w14:paraId="773550B9" w14:textId="77777777" w:rsidR="00D37270" w:rsidRPr="001F23FC" w:rsidRDefault="00D37270" w:rsidP="009065DA">
            <w:pPr>
              <w:pStyle w:val="TAC"/>
            </w:pPr>
            <w:r w:rsidRPr="001F23FC">
              <w:t>1987</w:t>
            </w:r>
          </w:p>
        </w:tc>
      </w:tr>
      <w:tr w:rsidR="00D37270" w:rsidRPr="001F23FC" w14:paraId="5D6C0D3B" w14:textId="77777777" w:rsidTr="00B55740">
        <w:trPr>
          <w:cantSplit/>
          <w:jc w:val="center"/>
        </w:trPr>
        <w:tc>
          <w:tcPr>
            <w:tcW w:w="443" w:type="dxa"/>
            <w:noWrap/>
            <w:hideMark/>
          </w:tcPr>
          <w:p w14:paraId="2A3B0808" w14:textId="77777777" w:rsidR="00D37270" w:rsidRPr="001F23FC" w:rsidRDefault="00D37270" w:rsidP="009065DA">
            <w:pPr>
              <w:pStyle w:val="TAC"/>
            </w:pPr>
            <w:r w:rsidRPr="001F23FC">
              <w:t>15</w:t>
            </w:r>
          </w:p>
        </w:tc>
        <w:tc>
          <w:tcPr>
            <w:tcW w:w="536" w:type="dxa"/>
            <w:noWrap/>
            <w:hideMark/>
          </w:tcPr>
          <w:p w14:paraId="35AFD401" w14:textId="77777777" w:rsidR="00D37270" w:rsidRPr="001F23FC" w:rsidRDefault="00D37270" w:rsidP="009065DA">
            <w:pPr>
              <w:pStyle w:val="TAC"/>
            </w:pPr>
            <w:r w:rsidRPr="001F23FC">
              <w:t>349</w:t>
            </w:r>
          </w:p>
        </w:tc>
        <w:tc>
          <w:tcPr>
            <w:tcW w:w="535" w:type="dxa"/>
            <w:noWrap/>
            <w:hideMark/>
          </w:tcPr>
          <w:p w14:paraId="3564ED93" w14:textId="77777777" w:rsidR="00D37270" w:rsidRPr="001F23FC" w:rsidRDefault="00D37270" w:rsidP="009065DA">
            <w:pPr>
              <w:pStyle w:val="TAC"/>
            </w:pPr>
            <w:r w:rsidRPr="001F23FC">
              <w:t>145</w:t>
            </w:r>
          </w:p>
        </w:tc>
        <w:tc>
          <w:tcPr>
            <w:tcW w:w="442" w:type="dxa"/>
            <w:noWrap/>
          </w:tcPr>
          <w:p w14:paraId="7BFAF79E" w14:textId="77777777" w:rsidR="00D37270" w:rsidRPr="001F23FC" w:rsidRDefault="00D37270" w:rsidP="009065DA">
            <w:pPr>
              <w:pStyle w:val="TAC"/>
            </w:pPr>
            <w:r w:rsidRPr="001F23FC">
              <w:t>52</w:t>
            </w:r>
          </w:p>
        </w:tc>
        <w:tc>
          <w:tcPr>
            <w:tcW w:w="638" w:type="dxa"/>
            <w:noWrap/>
          </w:tcPr>
          <w:p w14:paraId="65FA52B8" w14:textId="77777777" w:rsidR="00D37270" w:rsidRPr="001F23FC" w:rsidRDefault="00D37270" w:rsidP="009065DA">
            <w:pPr>
              <w:pStyle w:val="TAC"/>
            </w:pPr>
            <w:r w:rsidRPr="001F23FC">
              <w:t>952</w:t>
            </w:r>
          </w:p>
        </w:tc>
        <w:tc>
          <w:tcPr>
            <w:tcW w:w="638" w:type="dxa"/>
            <w:noWrap/>
          </w:tcPr>
          <w:p w14:paraId="4F445374" w14:textId="77777777" w:rsidR="00D37270" w:rsidRPr="001F23FC" w:rsidRDefault="00D37270" w:rsidP="009065DA">
            <w:pPr>
              <w:pStyle w:val="TAC"/>
            </w:pPr>
            <w:r w:rsidRPr="001F23FC">
              <w:t>721</w:t>
            </w:r>
          </w:p>
        </w:tc>
        <w:tc>
          <w:tcPr>
            <w:tcW w:w="535" w:type="dxa"/>
            <w:noWrap/>
          </w:tcPr>
          <w:p w14:paraId="0B427797" w14:textId="77777777" w:rsidR="00D37270" w:rsidRPr="001F23FC" w:rsidRDefault="00D37270" w:rsidP="009065DA">
            <w:pPr>
              <w:pStyle w:val="TAC"/>
            </w:pPr>
            <w:r w:rsidRPr="001F23FC">
              <w:t>89</w:t>
            </w:r>
          </w:p>
        </w:tc>
        <w:tc>
          <w:tcPr>
            <w:tcW w:w="638" w:type="dxa"/>
            <w:noWrap/>
          </w:tcPr>
          <w:p w14:paraId="0FF2854B" w14:textId="77777777" w:rsidR="00D37270" w:rsidRPr="001F23FC" w:rsidRDefault="00D37270" w:rsidP="009065DA">
            <w:pPr>
              <w:pStyle w:val="TAC"/>
            </w:pPr>
            <w:r w:rsidRPr="001F23FC">
              <w:t>1518</w:t>
            </w:r>
          </w:p>
        </w:tc>
        <w:tc>
          <w:tcPr>
            <w:tcW w:w="638" w:type="dxa"/>
            <w:noWrap/>
          </w:tcPr>
          <w:p w14:paraId="65F052E1" w14:textId="77777777" w:rsidR="00D37270" w:rsidRPr="001F23FC" w:rsidRDefault="00D37270" w:rsidP="009065DA">
            <w:pPr>
              <w:pStyle w:val="TAC"/>
            </w:pPr>
            <w:r w:rsidRPr="001F23FC">
              <w:t>1353</w:t>
            </w:r>
          </w:p>
        </w:tc>
        <w:tc>
          <w:tcPr>
            <w:tcW w:w="535" w:type="dxa"/>
            <w:noWrap/>
          </w:tcPr>
          <w:p w14:paraId="4FA86A43" w14:textId="77777777" w:rsidR="00D37270" w:rsidRPr="001F23FC" w:rsidRDefault="00D37270" w:rsidP="009065DA">
            <w:pPr>
              <w:pStyle w:val="TAC"/>
            </w:pPr>
            <w:r w:rsidRPr="001F23FC">
              <w:t>126</w:t>
            </w:r>
          </w:p>
        </w:tc>
        <w:tc>
          <w:tcPr>
            <w:tcW w:w="638" w:type="dxa"/>
            <w:noWrap/>
          </w:tcPr>
          <w:p w14:paraId="0B017518" w14:textId="77777777" w:rsidR="00D37270" w:rsidRPr="001F23FC" w:rsidRDefault="00D37270" w:rsidP="009065DA">
            <w:pPr>
              <w:pStyle w:val="TAC"/>
            </w:pPr>
            <w:r w:rsidRPr="001F23FC">
              <w:t>2069</w:t>
            </w:r>
          </w:p>
        </w:tc>
        <w:tc>
          <w:tcPr>
            <w:tcW w:w="638" w:type="dxa"/>
            <w:noWrap/>
          </w:tcPr>
          <w:p w14:paraId="51F5CAA5" w14:textId="77777777" w:rsidR="00D37270" w:rsidRPr="001F23FC" w:rsidRDefault="00D37270" w:rsidP="009065DA">
            <w:pPr>
              <w:pStyle w:val="TAC"/>
            </w:pPr>
            <w:r w:rsidRPr="001F23FC">
              <w:t>2005</w:t>
            </w:r>
          </w:p>
        </w:tc>
      </w:tr>
      <w:tr w:rsidR="00D37270" w:rsidRPr="001F23FC" w14:paraId="6615CF33" w14:textId="77777777" w:rsidTr="00B55740">
        <w:trPr>
          <w:cantSplit/>
          <w:jc w:val="center"/>
        </w:trPr>
        <w:tc>
          <w:tcPr>
            <w:tcW w:w="443" w:type="dxa"/>
            <w:noWrap/>
            <w:hideMark/>
          </w:tcPr>
          <w:p w14:paraId="154482DA" w14:textId="77777777" w:rsidR="00D37270" w:rsidRPr="001F23FC" w:rsidRDefault="00D37270" w:rsidP="009065DA">
            <w:pPr>
              <w:pStyle w:val="TAC"/>
            </w:pPr>
            <w:r w:rsidRPr="001F23FC">
              <w:t>16</w:t>
            </w:r>
          </w:p>
        </w:tc>
        <w:tc>
          <w:tcPr>
            <w:tcW w:w="536" w:type="dxa"/>
            <w:noWrap/>
            <w:hideMark/>
          </w:tcPr>
          <w:p w14:paraId="005CA6B0" w14:textId="77777777" w:rsidR="00D37270" w:rsidRPr="001F23FC" w:rsidRDefault="00D37270" w:rsidP="009065DA">
            <w:pPr>
              <w:pStyle w:val="TAC"/>
            </w:pPr>
            <w:r w:rsidRPr="001F23FC">
              <w:t>367</w:t>
            </w:r>
          </w:p>
        </w:tc>
        <w:tc>
          <w:tcPr>
            <w:tcW w:w="535" w:type="dxa"/>
            <w:noWrap/>
            <w:hideMark/>
          </w:tcPr>
          <w:p w14:paraId="7D7357F8" w14:textId="77777777" w:rsidR="00D37270" w:rsidRPr="001F23FC" w:rsidRDefault="00D37270" w:rsidP="009065DA">
            <w:pPr>
              <w:pStyle w:val="TAC"/>
            </w:pPr>
            <w:r w:rsidRPr="001F23FC">
              <w:t>159</w:t>
            </w:r>
          </w:p>
        </w:tc>
        <w:tc>
          <w:tcPr>
            <w:tcW w:w="442" w:type="dxa"/>
            <w:noWrap/>
          </w:tcPr>
          <w:p w14:paraId="4D02C17A" w14:textId="77777777" w:rsidR="00D37270" w:rsidRPr="001F23FC" w:rsidRDefault="00D37270" w:rsidP="009065DA">
            <w:pPr>
              <w:pStyle w:val="TAC"/>
            </w:pPr>
            <w:r w:rsidRPr="001F23FC">
              <w:t>53</w:t>
            </w:r>
          </w:p>
        </w:tc>
        <w:tc>
          <w:tcPr>
            <w:tcW w:w="638" w:type="dxa"/>
            <w:noWrap/>
          </w:tcPr>
          <w:p w14:paraId="7DC53B42" w14:textId="77777777" w:rsidR="00D37270" w:rsidRPr="001F23FC" w:rsidRDefault="00D37270" w:rsidP="009065DA">
            <w:pPr>
              <w:pStyle w:val="TAC"/>
            </w:pPr>
            <w:r w:rsidRPr="001F23FC">
              <w:t>967</w:t>
            </w:r>
          </w:p>
        </w:tc>
        <w:tc>
          <w:tcPr>
            <w:tcW w:w="638" w:type="dxa"/>
            <w:noWrap/>
          </w:tcPr>
          <w:p w14:paraId="127F604B" w14:textId="77777777" w:rsidR="00D37270" w:rsidRPr="001F23FC" w:rsidRDefault="00D37270" w:rsidP="009065DA">
            <w:pPr>
              <w:pStyle w:val="TAC"/>
            </w:pPr>
            <w:r w:rsidRPr="001F23FC">
              <w:t>738</w:t>
            </w:r>
          </w:p>
        </w:tc>
        <w:tc>
          <w:tcPr>
            <w:tcW w:w="535" w:type="dxa"/>
            <w:noWrap/>
          </w:tcPr>
          <w:p w14:paraId="3B9DE6E7" w14:textId="77777777" w:rsidR="00D37270" w:rsidRPr="001F23FC" w:rsidRDefault="00D37270" w:rsidP="009065DA">
            <w:pPr>
              <w:pStyle w:val="TAC"/>
            </w:pPr>
            <w:r w:rsidRPr="001F23FC">
              <w:t>90</w:t>
            </w:r>
          </w:p>
        </w:tc>
        <w:tc>
          <w:tcPr>
            <w:tcW w:w="638" w:type="dxa"/>
            <w:noWrap/>
          </w:tcPr>
          <w:p w14:paraId="33AFF499" w14:textId="77777777" w:rsidR="00D37270" w:rsidRPr="001F23FC" w:rsidRDefault="00D37270" w:rsidP="009065DA">
            <w:pPr>
              <w:pStyle w:val="TAC"/>
            </w:pPr>
            <w:r w:rsidRPr="001F23FC">
              <w:t>1533</w:t>
            </w:r>
          </w:p>
        </w:tc>
        <w:tc>
          <w:tcPr>
            <w:tcW w:w="638" w:type="dxa"/>
            <w:noWrap/>
          </w:tcPr>
          <w:p w14:paraId="004772C5" w14:textId="77777777" w:rsidR="00D37270" w:rsidRPr="001F23FC" w:rsidRDefault="00D37270" w:rsidP="009065DA">
            <w:pPr>
              <w:pStyle w:val="TAC"/>
            </w:pPr>
            <w:r w:rsidRPr="001F23FC">
              <w:t>1370</w:t>
            </w:r>
          </w:p>
        </w:tc>
        <w:tc>
          <w:tcPr>
            <w:tcW w:w="535" w:type="dxa"/>
            <w:noWrap/>
          </w:tcPr>
          <w:p w14:paraId="500A933B" w14:textId="77777777" w:rsidR="00D37270" w:rsidRPr="001F23FC" w:rsidRDefault="00D37270" w:rsidP="009065DA">
            <w:pPr>
              <w:pStyle w:val="TAC"/>
            </w:pPr>
            <w:r w:rsidRPr="001F23FC">
              <w:t>127</w:t>
            </w:r>
          </w:p>
        </w:tc>
        <w:tc>
          <w:tcPr>
            <w:tcW w:w="638" w:type="dxa"/>
            <w:noWrap/>
          </w:tcPr>
          <w:p w14:paraId="40BF29F5" w14:textId="77777777" w:rsidR="00D37270" w:rsidRPr="001F23FC" w:rsidRDefault="00D37270" w:rsidP="009065DA">
            <w:pPr>
              <w:pStyle w:val="TAC"/>
            </w:pPr>
            <w:r w:rsidRPr="001F23FC">
              <w:t>2084</w:t>
            </w:r>
          </w:p>
        </w:tc>
        <w:tc>
          <w:tcPr>
            <w:tcW w:w="638" w:type="dxa"/>
            <w:noWrap/>
          </w:tcPr>
          <w:p w14:paraId="00B976F9" w14:textId="77777777" w:rsidR="00D37270" w:rsidRPr="001F23FC" w:rsidRDefault="00D37270" w:rsidP="009065DA">
            <w:pPr>
              <w:pStyle w:val="TAC"/>
            </w:pPr>
            <w:r w:rsidRPr="001F23FC">
              <w:t>2023</w:t>
            </w:r>
          </w:p>
        </w:tc>
      </w:tr>
      <w:tr w:rsidR="00D37270" w:rsidRPr="001F23FC" w14:paraId="1E8B192A" w14:textId="77777777" w:rsidTr="00B55740">
        <w:trPr>
          <w:cantSplit/>
          <w:jc w:val="center"/>
        </w:trPr>
        <w:tc>
          <w:tcPr>
            <w:tcW w:w="443" w:type="dxa"/>
            <w:noWrap/>
            <w:hideMark/>
          </w:tcPr>
          <w:p w14:paraId="6DBABFD4" w14:textId="77777777" w:rsidR="00D37270" w:rsidRPr="001F23FC" w:rsidRDefault="00D37270" w:rsidP="009065DA">
            <w:pPr>
              <w:pStyle w:val="TAC"/>
            </w:pPr>
            <w:r w:rsidRPr="001F23FC">
              <w:t>17</w:t>
            </w:r>
          </w:p>
        </w:tc>
        <w:tc>
          <w:tcPr>
            <w:tcW w:w="536" w:type="dxa"/>
            <w:noWrap/>
            <w:hideMark/>
          </w:tcPr>
          <w:p w14:paraId="305E0753" w14:textId="77777777" w:rsidR="00D37270" w:rsidRPr="001F23FC" w:rsidRDefault="00D37270" w:rsidP="009065DA">
            <w:pPr>
              <w:pStyle w:val="TAC"/>
            </w:pPr>
            <w:r w:rsidRPr="001F23FC">
              <w:t>384</w:t>
            </w:r>
          </w:p>
        </w:tc>
        <w:tc>
          <w:tcPr>
            <w:tcW w:w="535" w:type="dxa"/>
            <w:noWrap/>
            <w:hideMark/>
          </w:tcPr>
          <w:p w14:paraId="224BD6CB" w14:textId="77777777" w:rsidR="00D37270" w:rsidRPr="001F23FC" w:rsidRDefault="00D37270" w:rsidP="009065DA">
            <w:pPr>
              <w:pStyle w:val="TAC"/>
            </w:pPr>
            <w:r w:rsidRPr="001F23FC">
              <w:t>173</w:t>
            </w:r>
          </w:p>
        </w:tc>
        <w:tc>
          <w:tcPr>
            <w:tcW w:w="442" w:type="dxa"/>
            <w:noWrap/>
          </w:tcPr>
          <w:p w14:paraId="527BE2D7" w14:textId="77777777" w:rsidR="00D37270" w:rsidRPr="001F23FC" w:rsidRDefault="00D37270" w:rsidP="009065DA">
            <w:pPr>
              <w:pStyle w:val="TAC"/>
            </w:pPr>
            <w:r w:rsidRPr="001F23FC">
              <w:t>54</w:t>
            </w:r>
          </w:p>
        </w:tc>
        <w:tc>
          <w:tcPr>
            <w:tcW w:w="638" w:type="dxa"/>
            <w:noWrap/>
          </w:tcPr>
          <w:p w14:paraId="75BA3BAD" w14:textId="77777777" w:rsidR="00D37270" w:rsidRPr="001F23FC" w:rsidRDefault="00D37270" w:rsidP="009065DA">
            <w:pPr>
              <w:pStyle w:val="TAC"/>
            </w:pPr>
            <w:r w:rsidRPr="001F23FC">
              <w:t>983</w:t>
            </w:r>
          </w:p>
        </w:tc>
        <w:tc>
          <w:tcPr>
            <w:tcW w:w="638" w:type="dxa"/>
            <w:noWrap/>
          </w:tcPr>
          <w:p w14:paraId="0490596E" w14:textId="77777777" w:rsidR="00D37270" w:rsidRPr="001F23FC" w:rsidRDefault="00D37270" w:rsidP="009065DA">
            <w:pPr>
              <w:pStyle w:val="TAC"/>
            </w:pPr>
            <w:r w:rsidRPr="001F23FC">
              <w:t>755</w:t>
            </w:r>
          </w:p>
        </w:tc>
        <w:tc>
          <w:tcPr>
            <w:tcW w:w="535" w:type="dxa"/>
            <w:noWrap/>
          </w:tcPr>
          <w:p w14:paraId="30C394EC" w14:textId="77777777" w:rsidR="00D37270" w:rsidRPr="001F23FC" w:rsidRDefault="00D37270" w:rsidP="009065DA">
            <w:pPr>
              <w:pStyle w:val="TAC"/>
            </w:pPr>
            <w:r w:rsidRPr="001F23FC">
              <w:t>91</w:t>
            </w:r>
          </w:p>
        </w:tc>
        <w:tc>
          <w:tcPr>
            <w:tcW w:w="638" w:type="dxa"/>
            <w:noWrap/>
          </w:tcPr>
          <w:p w14:paraId="5A34F1E8" w14:textId="77777777" w:rsidR="00D37270" w:rsidRPr="001F23FC" w:rsidRDefault="00D37270" w:rsidP="009065DA">
            <w:pPr>
              <w:pStyle w:val="TAC"/>
            </w:pPr>
            <w:r w:rsidRPr="001F23FC">
              <w:t>1548</w:t>
            </w:r>
          </w:p>
        </w:tc>
        <w:tc>
          <w:tcPr>
            <w:tcW w:w="638" w:type="dxa"/>
            <w:noWrap/>
          </w:tcPr>
          <w:p w14:paraId="3C3138C2" w14:textId="77777777" w:rsidR="00D37270" w:rsidRPr="001F23FC" w:rsidRDefault="00D37270" w:rsidP="009065DA">
            <w:pPr>
              <w:pStyle w:val="TAC"/>
            </w:pPr>
            <w:r w:rsidRPr="001F23FC">
              <w:t>1387</w:t>
            </w:r>
          </w:p>
        </w:tc>
        <w:tc>
          <w:tcPr>
            <w:tcW w:w="535" w:type="dxa"/>
            <w:noWrap/>
          </w:tcPr>
          <w:p w14:paraId="475B3E65" w14:textId="77777777" w:rsidR="00D37270" w:rsidRPr="001F23FC" w:rsidRDefault="00D37270" w:rsidP="009065DA">
            <w:pPr>
              <w:pStyle w:val="TAC"/>
            </w:pPr>
            <w:r w:rsidRPr="001F23FC">
              <w:t>128</w:t>
            </w:r>
          </w:p>
        </w:tc>
        <w:tc>
          <w:tcPr>
            <w:tcW w:w="638" w:type="dxa"/>
            <w:noWrap/>
          </w:tcPr>
          <w:p w14:paraId="12759351" w14:textId="77777777" w:rsidR="00D37270" w:rsidRPr="001F23FC" w:rsidRDefault="00D37270" w:rsidP="009065DA">
            <w:pPr>
              <w:pStyle w:val="TAC"/>
            </w:pPr>
            <w:r w:rsidRPr="001F23FC">
              <w:t>2099</w:t>
            </w:r>
          </w:p>
        </w:tc>
        <w:tc>
          <w:tcPr>
            <w:tcW w:w="638" w:type="dxa"/>
            <w:noWrap/>
          </w:tcPr>
          <w:p w14:paraId="43A1501C" w14:textId="77777777" w:rsidR="00D37270" w:rsidRPr="001F23FC" w:rsidRDefault="00D37270" w:rsidP="009065DA">
            <w:pPr>
              <w:pStyle w:val="TAC"/>
            </w:pPr>
            <w:r w:rsidRPr="001F23FC">
              <w:t>2041</w:t>
            </w:r>
          </w:p>
        </w:tc>
      </w:tr>
      <w:tr w:rsidR="00D37270" w:rsidRPr="001F23FC" w14:paraId="10546F4A" w14:textId="77777777" w:rsidTr="00B55740">
        <w:trPr>
          <w:cantSplit/>
          <w:jc w:val="center"/>
        </w:trPr>
        <w:tc>
          <w:tcPr>
            <w:tcW w:w="443" w:type="dxa"/>
            <w:noWrap/>
            <w:hideMark/>
          </w:tcPr>
          <w:p w14:paraId="595135AD" w14:textId="77777777" w:rsidR="00D37270" w:rsidRPr="001F23FC" w:rsidRDefault="00D37270" w:rsidP="009065DA">
            <w:pPr>
              <w:pStyle w:val="TAC"/>
            </w:pPr>
            <w:r w:rsidRPr="001F23FC">
              <w:t>18</w:t>
            </w:r>
          </w:p>
        </w:tc>
        <w:tc>
          <w:tcPr>
            <w:tcW w:w="536" w:type="dxa"/>
            <w:noWrap/>
            <w:hideMark/>
          </w:tcPr>
          <w:p w14:paraId="1B850A63" w14:textId="77777777" w:rsidR="00D37270" w:rsidRPr="001F23FC" w:rsidRDefault="00D37270" w:rsidP="009065DA">
            <w:pPr>
              <w:pStyle w:val="TAC"/>
            </w:pPr>
            <w:r w:rsidRPr="001F23FC">
              <w:t>401</w:t>
            </w:r>
          </w:p>
        </w:tc>
        <w:tc>
          <w:tcPr>
            <w:tcW w:w="535" w:type="dxa"/>
            <w:noWrap/>
            <w:hideMark/>
          </w:tcPr>
          <w:p w14:paraId="59EC37F4" w14:textId="77777777" w:rsidR="00D37270" w:rsidRPr="001F23FC" w:rsidRDefault="00D37270" w:rsidP="009065DA">
            <w:pPr>
              <w:pStyle w:val="TAC"/>
            </w:pPr>
            <w:r w:rsidRPr="001F23FC">
              <w:t>187</w:t>
            </w:r>
          </w:p>
        </w:tc>
        <w:tc>
          <w:tcPr>
            <w:tcW w:w="442" w:type="dxa"/>
            <w:noWrap/>
          </w:tcPr>
          <w:p w14:paraId="562B6A20" w14:textId="77777777" w:rsidR="00D37270" w:rsidRPr="001F23FC" w:rsidRDefault="00D37270" w:rsidP="009065DA">
            <w:pPr>
              <w:pStyle w:val="TAC"/>
            </w:pPr>
            <w:r w:rsidRPr="001F23FC">
              <w:t>55</w:t>
            </w:r>
          </w:p>
        </w:tc>
        <w:tc>
          <w:tcPr>
            <w:tcW w:w="638" w:type="dxa"/>
            <w:noWrap/>
          </w:tcPr>
          <w:p w14:paraId="5A932956" w14:textId="77777777" w:rsidR="00D37270" w:rsidRPr="001F23FC" w:rsidRDefault="00D37270" w:rsidP="009065DA">
            <w:pPr>
              <w:pStyle w:val="TAC"/>
            </w:pPr>
            <w:r w:rsidRPr="001F23FC">
              <w:t>998</w:t>
            </w:r>
          </w:p>
        </w:tc>
        <w:tc>
          <w:tcPr>
            <w:tcW w:w="638" w:type="dxa"/>
            <w:noWrap/>
          </w:tcPr>
          <w:p w14:paraId="5AA5AEAB" w14:textId="77777777" w:rsidR="00D37270" w:rsidRPr="001F23FC" w:rsidRDefault="00D37270" w:rsidP="009065DA">
            <w:pPr>
              <w:pStyle w:val="TAC"/>
            </w:pPr>
            <w:r w:rsidRPr="001F23FC">
              <w:t>771</w:t>
            </w:r>
          </w:p>
        </w:tc>
        <w:tc>
          <w:tcPr>
            <w:tcW w:w="535" w:type="dxa"/>
            <w:noWrap/>
          </w:tcPr>
          <w:p w14:paraId="212ABB94" w14:textId="77777777" w:rsidR="00D37270" w:rsidRPr="001F23FC" w:rsidRDefault="00D37270" w:rsidP="009065DA">
            <w:pPr>
              <w:pStyle w:val="TAC"/>
            </w:pPr>
            <w:r w:rsidRPr="001F23FC">
              <w:t>92</w:t>
            </w:r>
          </w:p>
        </w:tc>
        <w:tc>
          <w:tcPr>
            <w:tcW w:w="638" w:type="dxa"/>
            <w:noWrap/>
          </w:tcPr>
          <w:p w14:paraId="7F6ACDFD" w14:textId="77777777" w:rsidR="00D37270" w:rsidRPr="001F23FC" w:rsidRDefault="00D37270" w:rsidP="009065DA">
            <w:pPr>
              <w:pStyle w:val="TAC"/>
            </w:pPr>
            <w:r w:rsidRPr="001F23FC">
              <w:t>1563</w:t>
            </w:r>
          </w:p>
        </w:tc>
        <w:tc>
          <w:tcPr>
            <w:tcW w:w="638" w:type="dxa"/>
            <w:noWrap/>
          </w:tcPr>
          <w:p w14:paraId="3F6D7013" w14:textId="77777777" w:rsidR="00D37270" w:rsidRPr="001F23FC" w:rsidRDefault="00D37270" w:rsidP="009065DA">
            <w:pPr>
              <w:pStyle w:val="TAC"/>
            </w:pPr>
            <w:r w:rsidRPr="001F23FC">
              <w:t>1405</w:t>
            </w:r>
          </w:p>
        </w:tc>
        <w:tc>
          <w:tcPr>
            <w:tcW w:w="535" w:type="dxa"/>
            <w:noWrap/>
          </w:tcPr>
          <w:p w14:paraId="64716AD5" w14:textId="77777777" w:rsidR="00D37270" w:rsidRPr="001F23FC" w:rsidRDefault="00D37270" w:rsidP="009065DA">
            <w:pPr>
              <w:pStyle w:val="TAC"/>
            </w:pPr>
            <w:r w:rsidRPr="001F23FC">
              <w:t>129</w:t>
            </w:r>
          </w:p>
        </w:tc>
        <w:tc>
          <w:tcPr>
            <w:tcW w:w="638" w:type="dxa"/>
            <w:noWrap/>
          </w:tcPr>
          <w:p w14:paraId="6E1C56BA" w14:textId="77777777" w:rsidR="00D37270" w:rsidRPr="001F23FC" w:rsidRDefault="00D37270" w:rsidP="009065DA">
            <w:pPr>
              <w:pStyle w:val="TAC"/>
            </w:pPr>
            <w:r w:rsidRPr="001F23FC">
              <w:t>2114</w:t>
            </w:r>
          </w:p>
        </w:tc>
        <w:tc>
          <w:tcPr>
            <w:tcW w:w="638" w:type="dxa"/>
            <w:noWrap/>
          </w:tcPr>
          <w:p w14:paraId="5038063F" w14:textId="77777777" w:rsidR="00D37270" w:rsidRPr="001F23FC" w:rsidRDefault="00D37270" w:rsidP="009065DA">
            <w:pPr>
              <w:pStyle w:val="TAC"/>
            </w:pPr>
            <w:r w:rsidRPr="001F23FC">
              <w:t>2058</w:t>
            </w:r>
          </w:p>
        </w:tc>
      </w:tr>
      <w:tr w:rsidR="00D37270" w:rsidRPr="001F23FC" w14:paraId="07725D40" w14:textId="77777777" w:rsidTr="00B55740">
        <w:trPr>
          <w:cantSplit/>
          <w:jc w:val="center"/>
        </w:trPr>
        <w:tc>
          <w:tcPr>
            <w:tcW w:w="443" w:type="dxa"/>
            <w:noWrap/>
            <w:hideMark/>
          </w:tcPr>
          <w:p w14:paraId="123E198A" w14:textId="77777777" w:rsidR="00D37270" w:rsidRPr="001F23FC" w:rsidRDefault="00D37270" w:rsidP="009065DA">
            <w:pPr>
              <w:pStyle w:val="TAC"/>
            </w:pPr>
            <w:r w:rsidRPr="001F23FC">
              <w:t>19</w:t>
            </w:r>
          </w:p>
        </w:tc>
        <w:tc>
          <w:tcPr>
            <w:tcW w:w="536" w:type="dxa"/>
            <w:noWrap/>
            <w:hideMark/>
          </w:tcPr>
          <w:p w14:paraId="73668AB0" w14:textId="77777777" w:rsidR="00D37270" w:rsidRPr="001F23FC" w:rsidRDefault="00D37270" w:rsidP="009065DA">
            <w:pPr>
              <w:pStyle w:val="TAC"/>
            </w:pPr>
            <w:r w:rsidRPr="001F23FC">
              <w:t>419</w:t>
            </w:r>
          </w:p>
        </w:tc>
        <w:tc>
          <w:tcPr>
            <w:tcW w:w="535" w:type="dxa"/>
            <w:noWrap/>
            <w:hideMark/>
          </w:tcPr>
          <w:p w14:paraId="3FE36DAF" w14:textId="77777777" w:rsidR="00D37270" w:rsidRPr="001F23FC" w:rsidRDefault="00D37270" w:rsidP="009065DA">
            <w:pPr>
              <w:pStyle w:val="TAC"/>
            </w:pPr>
            <w:r w:rsidRPr="001F23FC">
              <w:t>201</w:t>
            </w:r>
          </w:p>
        </w:tc>
        <w:tc>
          <w:tcPr>
            <w:tcW w:w="442" w:type="dxa"/>
            <w:noWrap/>
          </w:tcPr>
          <w:p w14:paraId="12F3B435" w14:textId="77777777" w:rsidR="00D37270" w:rsidRPr="001F23FC" w:rsidRDefault="00D37270" w:rsidP="009065DA">
            <w:pPr>
              <w:pStyle w:val="TAC"/>
            </w:pPr>
            <w:r w:rsidRPr="001F23FC">
              <w:t>56</w:t>
            </w:r>
          </w:p>
        </w:tc>
        <w:tc>
          <w:tcPr>
            <w:tcW w:w="638" w:type="dxa"/>
            <w:noWrap/>
          </w:tcPr>
          <w:p w14:paraId="2A5522BB" w14:textId="77777777" w:rsidR="00D37270" w:rsidRPr="001F23FC" w:rsidRDefault="00D37270" w:rsidP="009065DA">
            <w:pPr>
              <w:pStyle w:val="TAC"/>
            </w:pPr>
            <w:r w:rsidRPr="001F23FC">
              <w:t>1014</w:t>
            </w:r>
          </w:p>
        </w:tc>
        <w:tc>
          <w:tcPr>
            <w:tcW w:w="638" w:type="dxa"/>
            <w:noWrap/>
          </w:tcPr>
          <w:p w14:paraId="1F2232BB" w14:textId="77777777" w:rsidR="00D37270" w:rsidRPr="001F23FC" w:rsidRDefault="00D37270" w:rsidP="009065DA">
            <w:pPr>
              <w:pStyle w:val="TAC"/>
            </w:pPr>
            <w:r w:rsidRPr="001F23FC">
              <w:t>788</w:t>
            </w:r>
          </w:p>
        </w:tc>
        <w:tc>
          <w:tcPr>
            <w:tcW w:w="535" w:type="dxa"/>
            <w:noWrap/>
          </w:tcPr>
          <w:p w14:paraId="7E00FEC1" w14:textId="77777777" w:rsidR="00D37270" w:rsidRPr="001F23FC" w:rsidRDefault="00D37270" w:rsidP="009065DA">
            <w:pPr>
              <w:pStyle w:val="TAC"/>
            </w:pPr>
            <w:r w:rsidRPr="001F23FC">
              <w:t>93</w:t>
            </w:r>
          </w:p>
        </w:tc>
        <w:tc>
          <w:tcPr>
            <w:tcW w:w="638" w:type="dxa"/>
            <w:noWrap/>
          </w:tcPr>
          <w:p w14:paraId="073A359E" w14:textId="77777777" w:rsidR="00D37270" w:rsidRPr="001F23FC" w:rsidRDefault="00D37270" w:rsidP="009065DA">
            <w:pPr>
              <w:pStyle w:val="TAC"/>
            </w:pPr>
            <w:r w:rsidRPr="001F23FC">
              <w:t>1578</w:t>
            </w:r>
          </w:p>
        </w:tc>
        <w:tc>
          <w:tcPr>
            <w:tcW w:w="638" w:type="dxa"/>
            <w:noWrap/>
          </w:tcPr>
          <w:p w14:paraId="5F27997B" w14:textId="77777777" w:rsidR="00D37270" w:rsidRPr="001F23FC" w:rsidRDefault="00D37270" w:rsidP="009065DA">
            <w:pPr>
              <w:pStyle w:val="TAC"/>
            </w:pPr>
            <w:r w:rsidRPr="001F23FC">
              <w:t>1422</w:t>
            </w:r>
          </w:p>
        </w:tc>
        <w:tc>
          <w:tcPr>
            <w:tcW w:w="535" w:type="dxa"/>
            <w:noWrap/>
          </w:tcPr>
          <w:p w14:paraId="0D37EE89" w14:textId="77777777" w:rsidR="00D37270" w:rsidRPr="001F23FC" w:rsidRDefault="00D37270" w:rsidP="009065DA">
            <w:pPr>
              <w:pStyle w:val="TAC"/>
            </w:pPr>
            <w:r w:rsidRPr="001F23FC">
              <w:t>130</w:t>
            </w:r>
          </w:p>
        </w:tc>
        <w:tc>
          <w:tcPr>
            <w:tcW w:w="638" w:type="dxa"/>
            <w:noWrap/>
          </w:tcPr>
          <w:p w14:paraId="35C6B1FF" w14:textId="77777777" w:rsidR="00D37270" w:rsidRPr="001F23FC" w:rsidRDefault="00D37270" w:rsidP="009065DA">
            <w:pPr>
              <w:pStyle w:val="TAC"/>
            </w:pPr>
            <w:r w:rsidRPr="001F23FC">
              <w:t>2128</w:t>
            </w:r>
          </w:p>
        </w:tc>
        <w:tc>
          <w:tcPr>
            <w:tcW w:w="638" w:type="dxa"/>
            <w:noWrap/>
          </w:tcPr>
          <w:p w14:paraId="22A74E44" w14:textId="77777777" w:rsidR="00D37270" w:rsidRPr="001F23FC" w:rsidRDefault="00D37270" w:rsidP="009065DA">
            <w:pPr>
              <w:pStyle w:val="TAC"/>
            </w:pPr>
            <w:r w:rsidRPr="001F23FC">
              <w:t>2076</w:t>
            </w:r>
          </w:p>
        </w:tc>
      </w:tr>
      <w:tr w:rsidR="00D37270" w:rsidRPr="001F23FC" w14:paraId="695881CC" w14:textId="77777777" w:rsidTr="00B55740">
        <w:trPr>
          <w:cantSplit/>
          <w:jc w:val="center"/>
        </w:trPr>
        <w:tc>
          <w:tcPr>
            <w:tcW w:w="443" w:type="dxa"/>
            <w:noWrap/>
            <w:hideMark/>
          </w:tcPr>
          <w:p w14:paraId="49700BDC" w14:textId="77777777" w:rsidR="00D37270" w:rsidRPr="001F23FC" w:rsidRDefault="00D37270" w:rsidP="009065DA">
            <w:pPr>
              <w:pStyle w:val="TAC"/>
            </w:pPr>
            <w:r w:rsidRPr="001F23FC">
              <w:t>20</w:t>
            </w:r>
          </w:p>
        </w:tc>
        <w:tc>
          <w:tcPr>
            <w:tcW w:w="536" w:type="dxa"/>
            <w:noWrap/>
            <w:hideMark/>
          </w:tcPr>
          <w:p w14:paraId="6A83C5D2" w14:textId="77777777" w:rsidR="00D37270" w:rsidRPr="001F23FC" w:rsidRDefault="00D37270" w:rsidP="009065DA">
            <w:pPr>
              <w:pStyle w:val="TAC"/>
            </w:pPr>
            <w:r w:rsidRPr="001F23FC">
              <w:t>436</w:t>
            </w:r>
          </w:p>
        </w:tc>
        <w:tc>
          <w:tcPr>
            <w:tcW w:w="535" w:type="dxa"/>
            <w:noWrap/>
            <w:hideMark/>
          </w:tcPr>
          <w:p w14:paraId="5C48ED64" w14:textId="77777777" w:rsidR="00D37270" w:rsidRPr="001F23FC" w:rsidRDefault="00D37270" w:rsidP="009065DA">
            <w:pPr>
              <w:pStyle w:val="TAC"/>
            </w:pPr>
            <w:r w:rsidRPr="001F23FC">
              <w:t>216</w:t>
            </w:r>
          </w:p>
        </w:tc>
        <w:tc>
          <w:tcPr>
            <w:tcW w:w="442" w:type="dxa"/>
            <w:noWrap/>
          </w:tcPr>
          <w:p w14:paraId="74C808F1" w14:textId="77777777" w:rsidR="00D37270" w:rsidRPr="001F23FC" w:rsidRDefault="00D37270" w:rsidP="009065DA">
            <w:pPr>
              <w:pStyle w:val="TAC"/>
            </w:pPr>
            <w:r w:rsidRPr="001F23FC">
              <w:t>57</w:t>
            </w:r>
          </w:p>
        </w:tc>
        <w:tc>
          <w:tcPr>
            <w:tcW w:w="638" w:type="dxa"/>
            <w:noWrap/>
          </w:tcPr>
          <w:p w14:paraId="390BE9CE" w14:textId="77777777" w:rsidR="00D37270" w:rsidRPr="001F23FC" w:rsidRDefault="00D37270" w:rsidP="009065DA">
            <w:pPr>
              <w:pStyle w:val="TAC"/>
            </w:pPr>
            <w:r w:rsidRPr="001F23FC">
              <w:t>1029</w:t>
            </w:r>
          </w:p>
        </w:tc>
        <w:tc>
          <w:tcPr>
            <w:tcW w:w="638" w:type="dxa"/>
            <w:noWrap/>
          </w:tcPr>
          <w:p w14:paraId="19155F2D" w14:textId="77777777" w:rsidR="00D37270" w:rsidRPr="001F23FC" w:rsidRDefault="00D37270" w:rsidP="009065DA">
            <w:pPr>
              <w:pStyle w:val="TAC"/>
            </w:pPr>
            <w:r w:rsidRPr="001F23FC">
              <w:t>805</w:t>
            </w:r>
          </w:p>
        </w:tc>
        <w:tc>
          <w:tcPr>
            <w:tcW w:w="535" w:type="dxa"/>
            <w:noWrap/>
          </w:tcPr>
          <w:p w14:paraId="63F104EE" w14:textId="77777777" w:rsidR="00D37270" w:rsidRPr="001F23FC" w:rsidRDefault="00D37270" w:rsidP="009065DA">
            <w:pPr>
              <w:pStyle w:val="TAC"/>
            </w:pPr>
            <w:r w:rsidRPr="001F23FC">
              <w:t>94</w:t>
            </w:r>
          </w:p>
        </w:tc>
        <w:tc>
          <w:tcPr>
            <w:tcW w:w="638" w:type="dxa"/>
            <w:noWrap/>
          </w:tcPr>
          <w:p w14:paraId="30571885" w14:textId="77777777" w:rsidR="00D37270" w:rsidRPr="001F23FC" w:rsidRDefault="00D37270" w:rsidP="009065DA">
            <w:pPr>
              <w:pStyle w:val="TAC"/>
            </w:pPr>
            <w:r w:rsidRPr="001F23FC">
              <w:t>1593</w:t>
            </w:r>
          </w:p>
        </w:tc>
        <w:tc>
          <w:tcPr>
            <w:tcW w:w="638" w:type="dxa"/>
            <w:noWrap/>
          </w:tcPr>
          <w:p w14:paraId="18547C0A" w14:textId="77777777" w:rsidR="00D37270" w:rsidRPr="001F23FC" w:rsidRDefault="00D37270" w:rsidP="009065DA">
            <w:pPr>
              <w:pStyle w:val="TAC"/>
            </w:pPr>
            <w:r w:rsidRPr="001F23FC">
              <w:t>1440</w:t>
            </w:r>
          </w:p>
        </w:tc>
        <w:tc>
          <w:tcPr>
            <w:tcW w:w="535" w:type="dxa"/>
            <w:noWrap/>
          </w:tcPr>
          <w:p w14:paraId="7C273750" w14:textId="77777777" w:rsidR="00D37270" w:rsidRPr="001F23FC" w:rsidRDefault="00D37270" w:rsidP="009065DA">
            <w:pPr>
              <w:pStyle w:val="TAC"/>
            </w:pPr>
            <w:r w:rsidRPr="001F23FC">
              <w:t>131</w:t>
            </w:r>
          </w:p>
        </w:tc>
        <w:tc>
          <w:tcPr>
            <w:tcW w:w="638" w:type="dxa"/>
            <w:noWrap/>
          </w:tcPr>
          <w:p w14:paraId="0781F44C" w14:textId="77777777" w:rsidR="00D37270" w:rsidRPr="001F23FC" w:rsidRDefault="00D37270" w:rsidP="009065DA">
            <w:pPr>
              <w:pStyle w:val="TAC"/>
            </w:pPr>
            <w:r w:rsidRPr="001F23FC">
              <w:t>2143</w:t>
            </w:r>
          </w:p>
        </w:tc>
        <w:tc>
          <w:tcPr>
            <w:tcW w:w="638" w:type="dxa"/>
            <w:noWrap/>
          </w:tcPr>
          <w:p w14:paraId="1F85C162" w14:textId="77777777" w:rsidR="00D37270" w:rsidRPr="001F23FC" w:rsidRDefault="00D37270" w:rsidP="009065DA">
            <w:pPr>
              <w:pStyle w:val="TAC"/>
            </w:pPr>
            <w:r w:rsidRPr="001F23FC">
              <w:t>2094</w:t>
            </w:r>
          </w:p>
        </w:tc>
      </w:tr>
      <w:tr w:rsidR="00D37270" w:rsidRPr="001F23FC" w14:paraId="5F73C74A" w14:textId="77777777" w:rsidTr="00B55740">
        <w:trPr>
          <w:cantSplit/>
          <w:jc w:val="center"/>
        </w:trPr>
        <w:tc>
          <w:tcPr>
            <w:tcW w:w="443" w:type="dxa"/>
            <w:noWrap/>
            <w:hideMark/>
          </w:tcPr>
          <w:p w14:paraId="03786DF8" w14:textId="77777777" w:rsidR="00D37270" w:rsidRPr="001F23FC" w:rsidRDefault="00D37270" w:rsidP="009065DA">
            <w:pPr>
              <w:pStyle w:val="TAC"/>
            </w:pPr>
            <w:r w:rsidRPr="001F23FC">
              <w:t>21</w:t>
            </w:r>
          </w:p>
        </w:tc>
        <w:tc>
          <w:tcPr>
            <w:tcW w:w="536" w:type="dxa"/>
            <w:noWrap/>
            <w:hideMark/>
          </w:tcPr>
          <w:p w14:paraId="3E1F6410" w14:textId="77777777" w:rsidR="00D37270" w:rsidRPr="001F23FC" w:rsidRDefault="00D37270" w:rsidP="009065DA">
            <w:pPr>
              <w:pStyle w:val="TAC"/>
            </w:pPr>
            <w:r w:rsidRPr="001F23FC">
              <w:t>453</w:t>
            </w:r>
          </w:p>
        </w:tc>
        <w:tc>
          <w:tcPr>
            <w:tcW w:w="535" w:type="dxa"/>
            <w:noWrap/>
            <w:hideMark/>
          </w:tcPr>
          <w:p w14:paraId="554E90A7" w14:textId="77777777" w:rsidR="00D37270" w:rsidRPr="001F23FC" w:rsidRDefault="00D37270" w:rsidP="009065DA">
            <w:pPr>
              <w:pStyle w:val="TAC"/>
            </w:pPr>
            <w:r w:rsidRPr="001F23FC">
              <w:t>230</w:t>
            </w:r>
          </w:p>
        </w:tc>
        <w:tc>
          <w:tcPr>
            <w:tcW w:w="442" w:type="dxa"/>
            <w:noWrap/>
          </w:tcPr>
          <w:p w14:paraId="42104483" w14:textId="77777777" w:rsidR="00D37270" w:rsidRPr="001F23FC" w:rsidRDefault="00D37270" w:rsidP="009065DA">
            <w:pPr>
              <w:pStyle w:val="TAC"/>
            </w:pPr>
            <w:r w:rsidRPr="001F23FC">
              <w:t>58</w:t>
            </w:r>
          </w:p>
        </w:tc>
        <w:tc>
          <w:tcPr>
            <w:tcW w:w="638" w:type="dxa"/>
            <w:noWrap/>
          </w:tcPr>
          <w:p w14:paraId="05213A5F" w14:textId="77777777" w:rsidR="00D37270" w:rsidRPr="001F23FC" w:rsidRDefault="00D37270" w:rsidP="009065DA">
            <w:pPr>
              <w:pStyle w:val="TAC"/>
            </w:pPr>
            <w:r w:rsidRPr="001F23FC">
              <w:t>1045</w:t>
            </w:r>
          </w:p>
        </w:tc>
        <w:tc>
          <w:tcPr>
            <w:tcW w:w="638" w:type="dxa"/>
            <w:noWrap/>
          </w:tcPr>
          <w:p w14:paraId="66C90DC0" w14:textId="77777777" w:rsidR="00D37270" w:rsidRPr="001F23FC" w:rsidRDefault="00D37270" w:rsidP="009065DA">
            <w:pPr>
              <w:pStyle w:val="TAC"/>
            </w:pPr>
            <w:r w:rsidRPr="001F23FC">
              <w:t>822</w:t>
            </w:r>
          </w:p>
        </w:tc>
        <w:tc>
          <w:tcPr>
            <w:tcW w:w="535" w:type="dxa"/>
            <w:noWrap/>
          </w:tcPr>
          <w:p w14:paraId="4A216447" w14:textId="77777777" w:rsidR="00D37270" w:rsidRPr="001F23FC" w:rsidRDefault="00D37270" w:rsidP="009065DA">
            <w:pPr>
              <w:pStyle w:val="TAC"/>
            </w:pPr>
            <w:r w:rsidRPr="001F23FC">
              <w:t>95</w:t>
            </w:r>
          </w:p>
        </w:tc>
        <w:tc>
          <w:tcPr>
            <w:tcW w:w="638" w:type="dxa"/>
            <w:noWrap/>
          </w:tcPr>
          <w:p w14:paraId="7E10D659" w14:textId="77777777" w:rsidR="00D37270" w:rsidRPr="001F23FC" w:rsidRDefault="00D37270" w:rsidP="009065DA">
            <w:pPr>
              <w:pStyle w:val="TAC"/>
            </w:pPr>
            <w:r w:rsidRPr="001F23FC">
              <w:t>1608</w:t>
            </w:r>
          </w:p>
        </w:tc>
        <w:tc>
          <w:tcPr>
            <w:tcW w:w="638" w:type="dxa"/>
            <w:noWrap/>
          </w:tcPr>
          <w:p w14:paraId="66FC1D60" w14:textId="77777777" w:rsidR="00D37270" w:rsidRPr="001F23FC" w:rsidRDefault="00D37270" w:rsidP="009065DA">
            <w:pPr>
              <w:pStyle w:val="TAC"/>
            </w:pPr>
            <w:r w:rsidRPr="001F23FC">
              <w:t>1457</w:t>
            </w:r>
          </w:p>
        </w:tc>
        <w:tc>
          <w:tcPr>
            <w:tcW w:w="535" w:type="dxa"/>
            <w:noWrap/>
          </w:tcPr>
          <w:p w14:paraId="70FFCE41" w14:textId="77777777" w:rsidR="00D37270" w:rsidRPr="001F23FC" w:rsidRDefault="00D37270" w:rsidP="009065DA">
            <w:pPr>
              <w:pStyle w:val="TAC"/>
            </w:pPr>
            <w:r w:rsidRPr="001F23FC">
              <w:t>132</w:t>
            </w:r>
          </w:p>
        </w:tc>
        <w:tc>
          <w:tcPr>
            <w:tcW w:w="638" w:type="dxa"/>
            <w:noWrap/>
          </w:tcPr>
          <w:p w14:paraId="20988069" w14:textId="77777777" w:rsidR="00D37270" w:rsidRPr="001F23FC" w:rsidRDefault="00D37270" w:rsidP="009065DA">
            <w:pPr>
              <w:pStyle w:val="TAC"/>
            </w:pPr>
            <w:r w:rsidRPr="001F23FC">
              <w:t>2158</w:t>
            </w:r>
          </w:p>
        </w:tc>
        <w:tc>
          <w:tcPr>
            <w:tcW w:w="638" w:type="dxa"/>
            <w:noWrap/>
          </w:tcPr>
          <w:p w14:paraId="15830C19" w14:textId="77777777" w:rsidR="00D37270" w:rsidRPr="001F23FC" w:rsidRDefault="00D37270" w:rsidP="009065DA">
            <w:pPr>
              <w:pStyle w:val="TAC"/>
            </w:pPr>
            <w:r w:rsidRPr="001F23FC">
              <w:t>2112</w:t>
            </w:r>
          </w:p>
        </w:tc>
      </w:tr>
      <w:tr w:rsidR="00D37270" w:rsidRPr="001F23FC" w14:paraId="79F92024" w14:textId="77777777" w:rsidTr="00B55740">
        <w:trPr>
          <w:cantSplit/>
          <w:jc w:val="center"/>
        </w:trPr>
        <w:tc>
          <w:tcPr>
            <w:tcW w:w="443" w:type="dxa"/>
            <w:noWrap/>
            <w:hideMark/>
          </w:tcPr>
          <w:p w14:paraId="77B1422A" w14:textId="77777777" w:rsidR="00D37270" w:rsidRPr="001F23FC" w:rsidRDefault="00D37270" w:rsidP="009065DA">
            <w:pPr>
              <w:pStyle w:val="TAC"/>
            </w:pPr>
            <w:r w:rsidRPr="001F23FC">
              <w:t>22</w:t>
            </w:r>
          </w:p>
        </w:tc>
        <w:tc>
          <w:tcPr>
            <w:tcW w:w="536" w:type="dxa"/>
            <w:noWrap/>
            <w:hideMark/>
          </w:tcPr>
          <w:p w14:paraId="66442EC1" w14:textId="77777777" w:rsidR="00D37270" w:rsidRPr="001F23FC" w:rsidRDefault="00D37270" w:rsidP="009065DA">
            <w:pPr>
              <w:pStyle w:val="TAC"/>
            </w:pPr>
            <w:r w:rsidRPr="001F23FC">
              <w:t>469</w:t>
            </w:r>
          </w:p>
        </w:tc>
        <w:tc>
          <w:tcPr>
            <w:tcW w:w="535" w:type="dxa"/>
            <w:noWrap/>
            <w:hideMark/>
          </w:tcPr>
          <w:p w14:paraId="60C298B9" w14:textId="77777777" w:rsidR="00D37270" w:rsidRPr="001F23FC" w:rsidRDefault="00D37270" w:rsidP="009065DA">
            <w:pPr>
              <w:pStyle w:val="TAC"/>
            </w:pPr>
            <w:r w:rsidRPr="001F23FC">
              <w:t>245</w:t>
            </w:r>
          </w:p>
        </w:tc>
        <w:tc>
          <w:tcPr>
            <w:tcW w:w="442" w:type="dxa"/>
            <w:noWrap/>
          </w:tcPr>
          <w:p w14:paraId="2469DFA7" w14:textId="77777777" w:rsidR="00D37270" w:rsidRPr="001F23FC" w:rsidRDefault="00D37270" w:rsidP="009065DA">
            <w:pPr>
              <w:pStyle w:val="TAC"/>
            </w:pPr>
            <w:r w:rsidRPr="001F23FC">
              <w:t>59</w:t>
            </w:r>
          </w:p>
        </w:tc>
        <w:tc>
          <w:tcPr>
            <w:tcW w:w="638" w:type="dxa"/>
            <w:noWrap/>
          </w:tcPr>
          <w:p w14:paraId="0CB5D978" w14:textId="77777777" w:rsidR="00D37270" w:rsidRPr="001F23FC" w:rsidRDefault="00D37270" w:rsidP="009065DA">
            <w:pPr>
              <w:pStyle w:val="TAC"/>
            </w:pPr>
            <w:r w:rsidRPr="001F23FC">
              <w:t>1060</w:t>
            </w:r>
          </w:p>
        </w:tc>
        <w:tc>
          <w:tcPr>
            <w:tcW w:w="638" w:type="dxa"/>
            <w:noWrap/>
          </w:tcPr>
          <w:p w14:paraId="3764953B" w14:textId="77777777" w:rsidR="00D37270" w:rsidRPr="001F23FC" w:rsidRDefault="00D37270" w:rsidP="009065DA">
            <w:pPr>
              <w:pStyle w:val="TAC"/>
            </w:pPr>
            <w:r w:rsidRPr="001F23FC">
              <w:t>838</w:t>
            </w:r>
          </w:p>
        </w:tc>
        <w:tc>
          <w:tcPr>
            <w:tcW w:w="535" w:type="dxa"/>
            <w:noWrap/>
          </w:tcPr>
          <w:p w14:paraId="28BDBA99" w14:textId="77777777" w:rsidR="00D37270" w:rsidRPr="001F23FC" w:rsidRDefault="00D37270" w:rsidP="009065DA">
            <w:pPr>
              <w:pStyle w:val="TAC"/>
            </w:pPr>
            <w:r w:rsidRPr="001F23FC">
              <w:t>96</w:t>
            </w:r>
          </w:p>
        </w:tc>
        <w:tc>
          <w:tcPr>
            <w:tcW w:w="638" w:type="dxa"/>
            <w:noWrap/>
          </w:tcPr>
          <w:p w14:paraId="11AC41F9" w14:textId="77777777" w:rsidR="00D37270" w:rsidRPr="001F23FC" w:rsidRDefault="00D37270" w:rsidP="009065DA">
            <w:pPr>
              <w:pStyle w:val="TAC"/>
            </w:pPr>
            <w:r w:rsidRPr="001F23FC">
              <w:t>1623</w:t>
            </w:r>
          </w:p>
        </w:tc>
        <w:tc>
          <w:tcPr>
            <w:tcW w:w="638" w:type="dxa"/>
            <w:noWrap/>
          </w:tcPr>
          <w:p w14:paraId="186B9E63" w14:textId="77777777" w:rsidR="00D37270" w:rsidRPr="001F23FC" w:rsidRDefault="00D37270" w:rsidP="009065DA">
            <w:pPr>
              <w:pStyle w:val="TAC"/>
            </w:pPr>
            <w:r w:rsidRPr="001F23FC">
              <w:t>1475</w:t>
            </w:r>
          </w:p>
        </w:tc>
        <w:tc>
          <w:tcPr>
            <w:tcW w:w="535" w:type="dxa"/>
            <w:noWrap/>
          </w:tcPr>
          <w:p w14:paraId="73A806E4" w14:textId="77777777" w:rsidR="00D37270" w:rsidRPr="001F23FC" w:rsidRDefault="00D37270" w:rsidP="009065DA">
            <w:pPr>
              <w:pStyle w:val="TAC"/>
            </w:pPr>
            <w:r w:rsidRPr="001F23FC">
              <w:t>133</w:t>
            </w:r>
          </w:p>
        </w:tc>
        <w:tc>
          <w:tcPr>
            <w:tcW w:w="638" w:type="dxa"/>
            <w:noWrap/>
          </w:tcPr>
          <w:p w14:paraId="101D4B3F" w14:textId="77777777" w:rsidR="00D37270" w:rsidRPr="001F23FC" w:rsidRDefault="00D37270" w:rsidP="009065DA">
            <w:pPr>
              <w:pStyle w:val="TAC"/>
            </w:pPr>
            <w:r w:rsidRPr="001F23FC">
              <w:t>2173</w:t>
            </w:r>
          </w:p>
        </w:tc>
        <w:tc>
          <w:tcPr>
            <w:tcW w:w="638" w:type="dxa"/>
            <w:noWrap/>
          </w:tcPr>
          <w:p w14:paraId="4EDC7173" w14:textId="77777777" w:rsidR="00D37270" w:rsidRPr="001F23FC" w:rsidRDefault="00D37270" w:rsidP="009065DA">
            <w:pPr>
              <w:pStyle w:val="TAC"/>
            </w:pPr>
            <w:r w:rsidRPr="001F23FC">
              <w:t>2130</w:t>
            </w:r>
          </w:p>
        </w:tc>
      </w:tr>
      <w:tr w:rsidR="00D37270" w:rsidRPr="001F23FC" w14:paraId="67A8AD67" w14:textId="77777777" w:rsidTr="00B55740">
        <w:trPr>
          <w:cantSplit/>
          <w:jc w:val="center"/>
        </w:trPr>
        <w:tc>
          <w:tcPr>
            <w:tcW w:w="443" w:type="dxa"/>
            <w:noWrap/>
            <w:hideMark/>
          </w:tcPr>
          <w:p w14:paraId="6552FD56" w14:textId="77777777" w:rsidR="00D37270" w:rsidRPr="001F23FC" w:rsidRDefault="00D37270" w:rsidP="009065DA">
            <w:pPr>
              <w:pStyle w:val="TAC"/>
            </w:pPr>
            <w:r w:rsidRPr="001F23FC">
              <w:t>23</w:t>
            </w:r>
          </w:p>
        </w:tc>
        <w:tc>
          <w:tcPr>
            <w:tcW w:w="536" w:type="dxa"/>
            <w:noWrap/>
            <w:hideMark/>
          </w:tcPr>
          <w:p w14:paraId="3BCDBA9D" w14:textId="77777777" w:rsidR="00D37270" w:rsidRPr="001F23FC" w:rsidRDefault="00D37270" w:rsidP="009065DA">
            <w:pPr>
              <w:pStyle w:val="TAC"/>
            </w:pPr>
            <w:r w:rsidRPr="001F23FC">
              <w:t>486</w:t>
            </w:r>
          </w:p>
        </w:tc>
        <w:tc>
          <w:tcPr>
            <w:tcW w:w="535" w:type="dxa"/>
            <w:noWrap/>
            <w:hideMark/>
          </w:tcPr>
          <w:p w14:paraId="5E7CE1DD" w14:textId="77777777" w:rsidR="00D37270" w:rsidRPr="001F23FC" w:rsidRDefault="00D37270" w:rsidP="009065DA">
            <w:pPr>
              <w:pStyle w:val="TAC"/>
            </w:pPr>
            <w:r w:rsidRPr="001F23FC">
              <w:t>260</w:t>
            </w:r>
          </w:p>
        </w:tc>
        <w:tc>
          <w:tcPr>
            <w:tcW w:w="442" w:type="dxa"/>
            <w:noWrap/>
          </w:tcPr>
          <w:p w14:paraId="77F1CA67" w14:textId="77777777" w:rsidR="00D37270" w:rsidRPr="001F23FC" w:rsidRDefault="00D37270" w:rsidP="009065DA">
            <w:pPr>
              <w:pStyle w:val="TAC"/>
            </w:pPr>
            <w:r w:rsidRPr="001F23FC">
              <w:t>60</w:t>
            </w:r>
          </w:p>
        </w:tc>
        <w:tc>
          <w:tcPr>
            <w:tcW w:w="638" w:type="dxa"/>
            <w:noWrap/>
          </w:tcPr>
          <w:p w14:paraId="11EEB992" w14:textId="77777777" w:rsidR="00D37270" w:rsidRPr="001F23FC" w:rsidRDefault="00D37270" w:rsidP="009065DA">
            <w:pPr>
              <w:pStyle w:val="TAC"/>
            </w:pPr>
            <w:r w:rsidRPr="001F23FC">
              <w:t>1076</w:t>
            </w:r>
          </w:p>
        </w:tc>
        <w:tc>
          <w:tcPr>
            <w:tcW w:w="638" w:type="dxa"/>
            <w:noWrap/>
          </w:tcPr>
          <w:p w14:paraId="0E51DC1A" w14:textId="77777777" w:rsidR="00D37270" w:rsidRPr="001F23FC" w:rsidRDefault="00D37270" w:rsidP="009065DA">
            <w:pPr>
              <w:pStyle w:val="TAC"/>
            </w:pPr>
            <w:r w:rsidRPr="001F23FC">
              <w:t>855</w:t>
            </w:r>
          </w:p>
        </w:tc>
        <w:tc>
          <w:tcPr>
            <w:tcW w:w="535" w:type="dxa"/>
            <w:noWrap/>
          </w:tcPr>
          <w:p w14:paraId="75757E8D" w14:textId="77777777" w:rsidR="00D37270" w:rsidRPr="001F23FC" w:rsidRDefault="00D37270" w:rsidP="009065DA">
            <w:pPr>
              <w:pStyle w:val="TAC"/>
            </w:pPr>
            <w:r w:rsidRPr="001F23FC">
              <w:t>97</w:t>
            </w:r>
          </w:p>
        </w:tc>
        <w:tc>
          <w:tcPr>
            <w:tcW w:w="638" w:type="dxa"/>
            <w:noWrap/>
          </w:tcPr>
          <w:p w14:paraId="3784CE66" w14:textId="77777777" w:rsidR="00D37270" w:rsidRPr="001F23FC" w:rsidRDefault="00D37270" w:rsidP="009065DA">
            <w:pPr>
              <w:pStyle w:val="TAC"/>
            </w:pPr>
            <w:r w:rsidRPr="001F23FC">
              <w:t>1638</w:t>
            </w:r>
          </w:p>
        </w:tc>
        <w:tc>
          <w:tcPr>
            <w:tcW w:w="638" w:type="dxa"/>
            <w:noWrap/>
          </w:tcPr>
          <w:p w14:paraId="7CEEFD89" w14:textId="77777777" w:rsidR="00D37270" w:rsidRPr="001F23FC" w:rsidRDefault="00D37270" w:rsidP="009065DA">
            <w:pPr>
              <w:pStyle w:val="TAC"/>
            </w:pPr>
            <w:r w:rsidRPr="001F23FC">
              <w:t>1492</w:t>
            </w:r>
          </w:p>
        </w:tc>
        <w:tc>
          <w:tcPr>
            <w:tcW w:w="535" w:type="dxa"/>
            <w:noWrap/>
          </w:tcPr>
          <w:p w14:paraId="778172D8" w14:textId="77777777" w:rsidR="00D37270" w:rsidRPr="001F23FC" w:rsidRDefault="00D37270" w:rsidP="009065DA">
            <w:pPr>
              <w:pStyle w:val="TAC"/>
            </w:pPr>
            <w:r w:rsidRPr="001F23FC">
              <w:t>134</w:t>
            </w:r>
          </w:p>
        </w:tc>
        <w:tc>
          <w:tcPr>
            <w:tcW w:w="638" w:type="dxa"/>
            <w:noWrap/>
          </w:tcPr>
          <w:p w14:paraId="3C1FAEE5" w14:textId="77777777" w:rsidR="00D37270" w:rsidRPr="001F23FC" w:rsidRDefault="00D37270" w:rsidP="009065DA">
            <w:pPr>
              <w:pStyle w:val="TAC"/>
            </w:pPr>
            <w:r w:rsidRPr="001F23FC">
              <w:t>2187</w:t>
            </w:r>
          </w:p>
        </w:tc>
        <w:tc>
          <w:tcPr>
            <w:tcW w:w="638" w:type="dxa"/>
            <w:noWrap/>
          </w:tcPr>
          <w:p w14:paraId="26856CB9" w14:textId="77777777" w:rsidR="00D37270" w:rsidRPr="001F23FC" w:rsidRDefault="00D37270" w:rsidP="009065DA">
            <w:pPr>
              <w:pStyle w:val="TAC"/>
            </w:pPr>
            <w:r w:rsidRPr="001F23FC">
              <w:t>2148</w:t>
            </w:r>
          </w:p>
        </w:tc>
      </w:tr>
      <w:tr w:rsidR="00D37270" w:rsidRPr="001F23FC" w14:paraId="0C5AD151" w14:textId="77777777" w:rsidTr="00B55740">
        <w:trPr>
          <w:cantSplit/>
          <w:jc w:val="center"/>
        </w:trPr>
        <w:tc>
          <w:tcPr>
            <w:tcW w:w="443" w:type="dxa"/>
            <w:noWrap/>
            <w:hideMark/>
          </w:tcPr>
          <w:p w14:paraId="4D112B19" w14:textId="77777777" w:rsidR="00D37270" w:rsidRPr="001F23FC" w:rsidRDefault="00D37270" w:rsidP="009065DA">
            <w:pPr>
              <w:pStyle w:val="TAC"/>
            </w:pPr>
            <w:r w:rsidRPr="001F23FC">
              <w:t>24</w:t>
            </w:r>
          </w:p>
        </w:tc>
        <w:tc>
          <w:tcPr>
            <w:tcW w:w="536" w:type="dxa"/>
            <w:noWrap/>
            <w:hideMark/>
          </w:tcPr>
          <w:p w14:paraId="26AF4064" w14:textId="77777777" w:rsidR="00D37270" w:rsidRPr="001F23FC" w:rsidRDefault="00D37270" w:rsidP="009065DA">
            <w:pPr>
              <w:pStyle w:val="TAC"/>
            </w:pPr>
            <w:r w:rsidRPr="001F23FC">
              <w:t>503</w:t>
            </w:r>
          </w:p>
        </w:tc>
        <w:tc>
          <w:tcPr>
            <w:tcW w:w="535" w:type="dxa"/>
            <w:noWrap/>
            <w:hideMark/>
          </w:tcPr>
          <w:p w14:paraId="2C45FBCB" w14:textId="77777777" w:rsidR="00D37270" w:rsidRPr="001F23FC" w:rsidRDefault="00D37270" w:rsidP="009065DA">
            <w:pPr>
              <w:pStyle w:val="TAC"/>
            </w:pPr>
            <w:r w:rsidRPr="001F23FC">
              <w:t>275</w:t>
            </w:r>
          </w:p>
        </w:tc>
        <w:tc>
          <w:tcPr>
            <w:tcW w:w="442" w:type="dxa"/>
            <w:noWrap/>
          </w:tcPr>
          <w:p w14:paraId="13D96ED2" w14:textId="77777777" w:rsidR="00D37270" w:rsidRPr="001F23FC" w:rsidRDefault="00D37270" w:rsidP="009065DA">
            <w:pPr>
              <w:pStyle w:val="TAC"/>
            </w:pPr>
            <w:r w:rsidRPr="001F23FC">
              <w:t>61</w:t>
            </w:r>
          </w:p>
        </w:tc>
        <w:tc>
          <w:tcPr>
            <w:tcW w:w="638" w:type="dxa"/>
            <w:noWrap/>
          </w:tcPr>
          <w:p w14:paraId="177D1A20" w14:textId="77777777" w:rsidR="00D37270" w:rsidRPr="001F23FC" w:rsidRDefault="00D37270" w:rsidP="009065DA">
            <w:pPr>
              <w:pStyle w:val="TAC"/>
            </w:pPr>
            <w:r w:rsidRPr="001F23FC">
              <w:t>1091</w:t>
            </w:r>
          </w:p>
        </w:tc>
        <w:tc>
          <w:tcPr>
            <w:tcW w:w="638" w:type="dxa"/>
            <w:noWrap/>
          </w:tcPr>
          <w:p w14:paraId="355FFB11" w14:textId="77777777" w:rsidR="00D37270" w:rsidRPr="001F23FC" w:rsidRDefault="00D37270" w:rsidP="009065DA">
            <w:pPr>
              <w:pStyle w:val="TAC"/>
            </w:pPr>
            <w:r w:rsidRPr="001F23FC">
              <w:t>872</w:t>
            </w:r>
          </w:p>
        </w:tc>
        <w:tc>
          <w:tcPr>
            <w:tcW w:w="535" w:type="dxa"/>
            <w:noWrap/>
          </w:tcPr>
          <w:p w14:paraId="3E2F92EB" w14:textId="77777777" w:rsidR="00D37270" w:rsidRPr="001F23FC" w:rsidRDefault="00D37270" w:rsidP="009065DA">
            <w:pPr>
              <w:pStyle w:val="TAC"/>
            </w:pPr>
            <w:r w:rsidRPr="001F23FC">
              <w:t>98</w:t>
            </w:r>
          </w:p>
        </w:tc>
        <w:tc>
          <w:tcPr>
            <w:tcW w:w="638" w:type="dxa"/>
            <w:noWrap/>
          </w:tcPr>
          <w:p w14:paraId="42240FBF" w14:textId="77777777" w:rsidR="00D37270" w:rsidRPr="001F23FC" w:rsidRDefault="00D37270" w:rsidP="009065DA">
            <w:pPr>
              <w:pStyle w:val="TAC"/>
            </w:pPr>
            <w:r w:rsidRPr="001F23FC">
              <w:t>1653</w:t>
            </w:r>
          </w:p>
        </w:tc>
        <w:tc>
          <w:tcPr>
            <w:tcW w:w="638" w:type="dxa"/>
            <w:noWrap/>
          </w:tcPr>
          <w:p w14:paraId="7C7CEC13" w14:textId="77777777" w:rsidR="00D37270" w:rsidRPr="001F23FC" w:rsidRDefault="00D37270" w:rsidP="009065DA">
            <w:pPr>
              <w:pStyle w:val="TAC"/>
            </w:pPr>
            <w:r w:rsidRPr="001F23FC">
              <w:t>1510</w:t>
            </w:r>
          </w:p>
        </w:tc>
        <w:tc>
          <w:tcPr>
            <w:tcW w:w="535" w:type="dxa"/>
            <w:noWrap/>
          </w:tcPr>
          <w:p w14:paraId="5F797F00" w14:textId="77777777" w:rsidR="00D37270" w:rsidRPr="001F23FC" w:rsidRDefault="00D37270" w:rsidP="009065DA">
            <w:pPr>
              <w:pStyle w:val="TAC"/>
            </w:pPr>
            <w:r w:rsidRPr="001F23FC">
              <w:t>135</w:t>
            </w:r>
          </w:p>
        </w:tc>
        <w:tc>
          <w:tcPr>
            <w:tcW w:w="638" w:type="dxa"/>
            <w:noWrap/>
          </w:tcPr>
          <w:p w14:paraId="530A04A1" w14:textId="77777777" w:rsidR="00D37270" w:rsidRPr="001F23FC" w:rsidRDefault="00D37270" w:rsidP="009065DA">
            <w:pPr>
              <w:pStyle w:val="TAC"/>
            </w:pPr>
            <w:r w:rsidRPr="001F23FC">
              <w:t>2202</w:t>
            </w:r>
          </w:p>
        </w:tc>
        <w:tc>
          <w:tcPr>
            <w:tcW w:w="638" w:type="dxa"/>
            <w:noWrap/>
          </w:tcPr>
          <w:p w14:paraId="42608854" w14:textId="77777777" w:rsidR="00D37270" w:rsidRPr="001F23FC" w:rsidRDefault="00D37270" w:rsidP="009065DA">
            <w:pPr>
              <w:pStyle w:val="TAC"/>
            </w:pPr>
            <w:r w:rsidRPr="001F23FC">
              <w:t>2166</w:t>
            </w:r>
          </w:p>
        </w:tc>
      </w:tr>
      <w:tr w:rsidR="00D37270" w:rsidRPr="001F23FC" w14:paraId="3AA6F688" w14:textId="77777777" w:rsidTr="00B55740">
        <w:trPr>
          <w:cantSplit/>
          <w:jc w:val="center"/>
        </w:trPr>
        <w:tc>
          <w:tcPr>
            <w:tcW w:w="443" w:type="dxa"/>
            <w:noWrap/>
            <w:hideMark/>
          </w:tcPr>
          <w:p w14:paraId="131CB8E4" w14:textId="77777777" w:rsidR="00D37270" w:rsidRPr="001F23FC" w:rsidRDefault="00D37270" w:rsidP="009065DA">
            <w:pPr>
              <w:pStyle w:val="TAC"/>
            </w:pPr>
            <w:r w:rsidRPr="001F23FC">
              <w:t>25</w:t>
            </w:r>
          </w:p>
        </w:tc>
        <w:tc>
          <w:tcPr>
            <w:tcW w:w="536" w:type="dxa"/>
            <w:noWrap/>
            <w:hideMark/>
          </w:tcPr>
          <w:p w14:paraId="4FEDB99A" w14:textId="77777777" w:rsidR="00D37270" w:rsidRPr="001F23FC" w:rsidRDefault="00D37270" w:rsidP="009065DA">
            <w:pPr>
              <w:pStyle w:val="TAC"/>
            </w:pPr>
            <w:r w:rsidRPr="001F23FC">
              <w:t>520</w:t>
            </w:r>
          </w:p>
        </w:tc>
        <w:tc>
          <w:tcPr>
            <w:tcW w:w="535" w:type="dxa"/>
            <w:noWrap/>
            <w:hideMark/>
          </w:tcPr>
          <w:p w14:paraId="6DF61A51" w14:textId="77777777" w:rsidR="00D37270" w:rsidRPr="001F23FC" w:rsidRDefault="00D37270" w:rsidP="009065DA">
            <w:pPr>
              <w:pStyle w:val="TAC"/>
            </w:pPr>
            <w:r w:rsidRPr="001F23FC">
              <w:t>290</w:t>
            </w:r>
          </w:p>
        </w:tc>
        <w:tc>
          <w:tcPr>
            <w:tcW w:w="442" w:type="dxa"/>
            <w:noWrap/>
          </w:tcPr>
          <w:p w14:paraId="155C794F" w14:textId="77777777" w:rsidR="00D37270" w:rsidRPr="001F23FC" w:rsidRDefault="00D37270" w:rsidP="009065DA">
            <w:pPr>
              <w:pStyle w:val="TAC"/>
            </w:pPr>
            <w:r w:rsidRPr="001F23FC">
              <w:t>62</w:t>
            </w:r>
          </w:p>
        </w:tc>
        <w:tc>
          <w:tcPr>
            <w:tcW w:w="638" w:type="dxa"/>
            <w:noWrap/>
          </w:tcPr>
          <w:p w14:paraId="17A6841F" w14:textId="77777777" w:rsidR="00D37270" w:rsidRPr="001F23FC" w:rsidRDefault="00D37270" w:rsidP="009065DA">
            <w:pPr>
              <w:pStyle w:val="TAC"/>
            </w:pPr>
            <w:r w:rsidRPr="001F23FC">
              <w:t>1107</w:t>
            </w:r>
          </w:p>
        </w:tc>
        <w:tc>
          <w:tcPr>
            <w:tcW w:w="638" w:type="dxa"/>
            <w:noWrap/>
          </w:tcPr>
          <w:p w14:paraId="6A276A7B" w14:textId="77777777" w:rsidR="00D37270" w:rsidRPr="001F23FC" w:rsidRDefault="00D37270" w:rsidP="009065DA">
            <w:pPr>
              <w:pStyle w:val="TAC"/>
            </w:pPr>
            <w:r w:rsidRPr="001F23FC">
              <w:t>889</w:t>
            </w:r>
          </w:p>
        </w:tc>
        <w:tc>
          <w:tcPr>
            <w:tcW w:w="535" w:type="dxa"/>
            <w:noWrap/>
          </w:tcPr>
          <w:p w14:paraId="052CECFE" w14:textId="77777777" w:rsidR="00D37270" w:rsidRPr="001F23FC" w:rsidRDefault="00D37270" w:rsidP="009065DA">
            <w:pPr>
              <w:pStyle w:val="TAC"/>
            </w:pPr>
            <w:r w:rsidRPr="001F23FC">
              <w:t>99</w:t>
            </w:r>
          </w:p>
        </w:tc>
        <w:tc>
          <w:tcPr>
            <w:tcW w:w="638" w:type="dxa"/>
            <w:noWrap/>
          </w:tcPr>
          <w:p w14:paraId="278C8CDD" w14:textId="77777777" w:rsidR="00D37270" w:rsidRPr="001F23FC" w:rsidRDefault="00D37270" w:rsidP="009065DA">
            <w:pPr>
              <w:pStyle w:val="TAC"/>
            </w:pPr>
            <w:r w:rsidRPr="001F23FC">
              <w:t>1668</w:t>
            </w:r>
          </w:p>
        </w:tc>
        <w:tc>
          <w:tcPr>
            <w:tcW w:w="638" w:type="dxa"/>
            <w:noWrap/>
          </w:tcPr>
          <w:p w14:paraId="5604C3CA" w14:textId="77777777" w:rsidR="00D37270" w:rsidRPr="001F23FC" w:rsidRDefault="00D37270" w:rsidP="009065DA">
            <w:pPr>
              <w:pStyle w:val="TAC"/>
            </w:pPr>
            <w:r w:rsidRPr="001F23FC">
              <w:t>1527</w:t>
            </w:r>
          </w:p>
        </w:tc>
        <w:tc>
          <w:tcPr>
            <w:tcW w:w="535" w:type="dxa"/>
            <w:noWrap/>
          </w:tcPr>
          <w:p w14:paraId="0FD7FD7E" w14:textId="77777777" w:rsidR="00D37270" w:rsidRPr="001F23FC" w:rsidRDefault="00D37270" w:rsidP="009065DA">
            <w:pPr>
              <w:pStyle w:val="TAC"/>
            </w:pPr>
            <w:r w:rsidRPr="001F23FC">
              <w:t>136</w:t>
            </w:r>
          </w:p>
        </w:tc>
        <w:tc>
          <w:tcPr>
            <w:tcW w:w="638" w:type="dxa"/>
            <w:noWrap/>
          </w:tcPr>
          <w:p w14:paraId="6C248DD5" w14:textId="77777777" w:rsidR="00D37270" w:rsidRPr="001F23FC" w:rsidRDefault="00D37270" w:rsidP="009065DA">
            <w:pPr>
              <w:pStyle w:val="TAC"/>
            </w:pPr>
            <w:r w:rsidRPr="001F23FC">
              <w:t>2217</w:t>
            </w:r>
          </w:p>
        </w:tc>
        <w:tc>
          <w:tcPr>
            <w:tcW w:w="638" w:type="dxa"/>
            <w:noWrap/>
          </w:tcPr>
          <w:p w14:paraId="51621405" w14:textId="77777777" w:rsidR="00D37270" w:rsidRPr="001F23FC" w:rsidRDefault="00D37270" w:rsidP="009065DA">
            <w:pPr>
              <w:pStyle w:val="TAC"/>
            </w:pPr>
            <w:r w:rsidRPr="001F23FC">
              <w:t>2183</w:t>
            </w:r>
          </w:p>
        </w:tc>
      </w:tr>
      <w:tr w:rsidR="00D37270" w:rsidRPr="001F23FC" w14:paraId="151B49AF" w14:textId="77777777" w:rsidTr="00B55740">
        <w:trPr>
          <w:cantSplit/>
          <w:jc w:val="center"/>
        </w:trPr>
        <w:tc>
          <w:tcPr>
            <w:tcW w:w="443" w:type="dxa"/>
            <w:noWrap/>
            <w:hideMark/>
          </w:tcPr>
          <w:p w14:paraId="324C9CC5" w14:textId="77777777" w:rsidR="00D37270" w:rsidRPr="001F23FC" w:rsidRDefault="00D37270" w:rsidP="009065DA">
            <w:pPr>
              <w:pStyle w:val="TAC"/>
            </w:pPr>
            <w:r w:rsidRPr="001F23FC">
              <w:t>26</w:t>
            </w:r>
          </w:p>
        </w:tc>
        <w:tc>
          <w:tcPr>
            <w:tcW w:w="536" w:type="dxa"/>
            <w:noWrap/>
            <w:hideMark/>
          </w:tcPr>
          <w:p w14:paraId="4026F17B" w14:textId="77777777" w:rsidR="00D37270" w:rsidRPr="001F23FC" w:rsidRDefault="00D37270" w:rsidP="009065DA">
            <w:pPr>
              <w:pStyle w:val="TAC"/>
            </w:pPr>
            <w:r w:rsidRPr="001F23FC">
              <w:t>536</w:t>
            </w:r>
          </w:p>
        </w:tc>
        <w:tc>
          <w:tcPr>
            <w:tcW w:w="535" w:type="dxa"/>
            <w:noWrap/>
            <w:hideMark/>
          </w:tcPr>
          <w:p w14:paraId="310AD333" w14:textId="77777777" w:rsidR="00D37270" w:rsidRPr="001F23FC" w:rsidRDefault="00D37270" w:rsidP="009065DA">
            <w:pPr>
              <w:pStyle w:val="TAC"/>
            </w:pPr>
            <w:r w:rsidRPr="001F23FC">
              <w:t>305</w:t>
            </w:r>
          </w:p>
        </w:tc>
        <w:tc>
          <w:tcPr>
            <w:tcW w:w="442" w:type="dxa"/>
            <w:noWrap/>
          </w:tcPr>
          <w:p w14:paraId="07552B5D" w14:textId="77777777" w:rsidR="00D37270" w:rsidRPr="001F23FC" w:rsidRDefault="00D37270" w:rsidP="009065DA">
            <w:pPr>
              <w:pStyle w:val="TAC"/>
            </w:pPr>
            <w:r w:rsidRPr="001F23FC">
              <w:t>63</w:t>
            </w:r>
          </w:p>
        </w:tc>
        <w:tc>
          <w:tcPr>
            <w:tcW w:w="638" w:type="dxa"/>
            <w:noWrap/>
          </w:tcPr>
          <w:p w14:paraId="696D4E79" w14:textId="77777777" w:rsidR="00D37270" w:rsidRPr="001F23FC" w:rsidRDefault="00D37270" w:rsidP="009065DA">
            <w:pPr>
              <w:pStyle w:val="TAC"/>
            </w:pPr>
            <w:r w:rsidRPr="001F23FC">
              <w:t>1122</w:t>
            </w:r>
          </w:p>
        </w:tc>
        <w:tc>
          <w:tcPr>
            <w:tcW w:w="638" w:type="dxa"/>
            <w:noWrap/>
          </w:tcPr>
          <w:p w14:paraId="216860EF" w14:textId="77777777" w:rsidR="00D37270" w:rsidRPr="001F23FC" w:rsidRDefault="00D37270" w:rsidP="009065DA">
            <w:pPr>
              <w:pStyle w:val="TAC"/>
            </w:pPr>
            <w:r w:rsidRPr="001F23FC">
              <w:t>906</w:t>
            </w:r>
          </w:p>
        </w:tc>
        <w:tc>
          <w:tcPr>
            <w:tcW w:w="535" w:type="dxa"/>
            <w:noWrap/>
          </w:tcPr>
          <w:p w14:paraId="3C5B76A8" w14:textId="77777777" w:rsidR="00D37270" w:rsidRPr="001F23FC" w:rsidRDefault="00D37270" w:rsidP="009065DA">
            <w:pPr>
              <w:pStyle w:val="TAC"/>
            </w:pPr>
            <w:r w:rsidRPr="001F23FC">
              <w:t>100</w:t>
            </w:r>
          </w:p>
        </w:tc>
        <w:tc>
          <w:tcPr>
            <w:tcW w:w="638" w:type="dxa"/>
            <w:noWrap/>
          </w:tcPr>
          <w:p w14:paraId="1BE3EFF6" w14:textId="77777777" w:rsidR="00D37270" w:rsidRPr="001F23FC" w:rsidRDefault="00D37270" w:rsidP="009065DA">
            <w:pPr>
              <w:pStyle w:val="TAC"/>
            </w:pPr>
            <w:r w:rsidRPr="001F23FC">
              <w:t>1683</w:t>
            </w:r>
          </w:p>
        </w:tc>
        <w:tc>
          <w:tcPr>
            <w:tcW w:w="638" w:type="dxa"/>
            <w:noWrap/>
          </w:tcPr>
          <w:p w14:paraId="12797D8C" w14:textId="77777777" w:rsidR="00D37270" w:rsidRPr="001F23FC" w:rsidRDefault="00D37270" w:rsidP="009065DA">
            <w:pPr>
              <w:pStyle w:val="TAC"/>
            </w:pPr>
            <w:r w:rsidRPr="001F23FC">
              <w:t>1545</w:t>
            </w:r>
          </w:p>
        </w:tc>
        <w:tc>
          <w:tcPr>
            <w:tcW w:w="535" w:type="dxa"/>
            <w:noWrap/>
          </w:tcPr>
          <w:p w14:paraId="59D21AC8" w14:textId="77777777" w:rsidR="00D37270" w:rsidRPr="001F23FC" w:rsidRDefault="00D37270" w:rsidP="009065DA">
            <w:pPr>
              <w:pStyle w:val="TAC"/>
            </w:pPr>
            <w:r w:rsidRPr="001F23FC">
              <w:t>137</w:t>
            </w:r>
          </w:p>
        </w:tc>
        <w:tc>
          <w:tcPr>
            <w:tcW w:w="638" w:type="dxa"/>
            <w:noWrap/>
          </w:tcPr>
          <w:p w14:paraId="6C5A49F6" w14:textId="77777777" w:rsidR="00D37270" w:rsidRPr="001F23FC" w:rsidRDefault="00D37270" w:rsidP="009065DA">
            <w:pPr>
              <w:pStyle w:val="TAC"/>
            </w:pPr>
            <w:r w:rsidRPr="001F23FC">
              <w:t>2232</w:t>
            </w:r>
          </w:p>
        </w:tc>
        <w:tc>
          <w:tcPr>
            <w:tcW w:w="638" w:type="dxa"/>
            <w:noWrap/>
          </w:tcPr>
          <w:p w14:paraId="5ED4645E" w14:textId="77777777" w:rsidR="00D37270" w:rsidRPr="001F23FC" w:rsidRDefault="00D37270" w:rsidP="009065DA">
            <w:pPr>
              <w:pStyle w:val="TAC"/>
            </w:pPr>
            <w:r w:rsidRPr="001F23FC">
              <w:t>2201</w:t>
            </w:r>
          </w:p>
        </w:tc>
      </w:tr>
      <w:tr w:rsidR="00D37270" w:rsidRPr="001F23FC" w14:paraId="5BAA925A" w14:textId="77777777" w:rsidTr="00B55740">
        <w:trPr>
          <w:cantSplit/>
          <w:jc w:val="center"/>
        </w:trPr>
        <w:tc>
          <w:tcPr>
            <w:tcW w:w="443" w:type="dxa"/>
            <w:noWrap/>
            <w:hideMark/>
          </w:tcPr>
          <w:p w14:paraId="52E688C1" w14:textId="77777777" w:rsidR="00D37270" w:rsidRPr="001F23FC" w:rsidRDefault="00D37270" w:rsidP="009065DA">
            <w:pPr>
              <w:pStyle w:val="TAC"/>
            </w:pPr>
            <w:r w:rsidRPr="001F23FC">
              <w:t>27</w:t>
            </w:r>
          </w:p>
        </w:tc>
        <w:tc>
          <w:tcPr>
            <w:tcW w:w="536" w:type="dxa"/>
            <w:noWrap/>
            <w:hideMark/>
          </w:tcPr>
          <w:p w14:paraId="71192735" w14:textId="77777777" w:rsidR="00D37270" w:rsidRPr="001F23FC" w:rsidRDefault="00D37270" w:rsidP="009065DA">
            <w:pPr>
              <w:pStyle w:val="TAC"/>
            </w:pPr>
            <w:r w:rsidRPr="001F23FC">
              <w:t>553</w:t>
            </w:r>
          </w:p>
        </w:tc>
        <w:tc>
          <w:tcPr>
            <w:tcW w:w="535" w:type="dxa"/>
            <w:noWrap/>
            <w:hideMark/>
          </w:tcPr>
          <w:p w14:paraId="6D0206F3" w14:textId="77777777" w:rsidR="00D37270" w:rsidRPr="001F23FC" w:rsidRDefault="00D37270" w:rsidP="009065DA">
            <w:pPr>
              <w:pStyle w:val="TAC"/>
            </w:pPr>
            <w:r w:rsidRPr="001F23FC">
              <w:t>320</w:t>
            </w:r>
          </w:p>
        </w:tc>
        <w:tc>
          <w:tcPr>
            <w:tcW w:w="442" w:type="dxa"/>
            <w:noWrap/>
          </w:tcPr>
          <w:p w14:paraId="01D18B4C" w14:textId="77777777" w:rsidR="00D37270" w:rsidRPr="001F23FC" w:rsidRDefault="00D37270" w:rsidP="009065DA">
            <w:pPr>
              <w:pStyle w:val="TAC"/>
            </w:pPr>
            <w:r w:rsidRPr="001F23FC">
              <w:t>64</w:t>
            </w:r>
          </w:p>
        </w:tc>
        <w:tc>
          <w:tcPr>
            <w:tcW w:w="638" w:type="dxa"/>
            <w:noWrap/>
          </w:tcPr>
          <w:p w14:paraId="5ED98F31" w14:textId="77777777" w:rsidR="00D37270" w:rsidRPr="001F23FC" w:rsidRDefault="00D37270" w:rsidP="009065DA">
            <w:pPr>
              <w:pStyle w:val="TAC"/>
            </w:pPr>
            <w:r w:rsidRPr="001F23FC">
              <w:t>1137</w:t>
            </w:r>
          </w:p>
        </w:tc>
        <w:tc>
          <w:tcPr>
            <w:tcW w:w="638" w:type="dxa"/>
            <w:noWrap/>
          </w:tcPr>
          <w:p w14:paraId="5B572790" w14:textId="77777777" w:rsidR="00D37270" w:rsidRPr="001F23FC" w:rsidRDefault="00D37270" w:rsidP="009065DA">
            <w:pPr>
              <w:pStyle w:val="TAC"/>
            </w:pPr>
            <w:r w:rsidRPr="001F23FC">
              <w:t>923</w:t>
            </w:r>
          </w:p>
        </w:tc>
        <w:tc>
          <w:tcPr>
            <w:tcW w:w="535" w:type="dxa"/>
            <w:noWrap/>
          </w:tcPr>
          <w:p w14:paraId="3995AB36" w14:textId="77777777" w:rsidR="00D37270" w:rsidRPr="001F23FC" w:rsidRDefault="00D37270" w:rsidP="009065DA">
            <w:pPr>
              <w:pStyle w:val="TAC"/>
            </w:pPr>
            <w:r w:rsidRPr="001F23FC">
              <w:t>101</w:t>
            </w:r>
          </w:p>
        </w:tc>
        <w:tc>
          <w:tcPr>
            <w:tcW w:w="638" w:type="dxa"/>
            <w:noWrap/>
          </w:tcPr>
          <w:p w14:paraId="3DD5FFAC" w14:textId="77777777" w:rsidR="00D37270" w:rsidRPr="001F23FC" w:rsidRDefault="00D37270" w:rsidP="009065DA">
            <w:pPr>
              <w:pStyle w:val="TAC"/>
            </w:pPr>
            <w:r w:rsidRPr="001F23FC">
              <w:t>1698</w:t>
            </w:r>
          </w:p>
        </w:tc>
        <w:tc>
          <w:tcPr>
            <w:tcW w:w="638" w:type="dxa"/>
            <w:noWrap/>
          </w:tcPr>
          <w:p w14:paraId="55BE4725" w14:textId="77777777" w:rsidR="00D37270" w:rsidRPr="001F23FC" w:rsidRDefault="00D37270" w:rsidP="009065DA">
            <w:pPr>
              <w:pStyle w:val="TAC"/>
            </w:pPr>
            <w:r w:rsidRPr="001F23FC">
              <w:t>1562</w:t>
            </w:r>
          </w:p>
        </w:tc>
        <w:tc>
          <w:tcPr>
            <w:tcW w:w="535" w:type="dxa"/>
            <w:noWrap/>
          </w:tcPr>
          <w:p w14:paraId="7FBC323A" w14:textId="77777777" w:rsidR="00D37270" w:rsidRPr="001F23FC" w:rsidRDefault="00D37270" w:rsidP="009065DA">
            <w:pPr>
              <w:pStyle w:val="TAC"/>
            </w:pPr>
            <w:r w:rsidRPr="001F23FC">
              <w:t>138</w:t>
            </w:r>
          </w:p>
        </w:tc>
        <w:tc>
          <w:tcPr>
            <w:tcW w:w="638" w:type="dxa"/>
            <w:noWrap/>
          </w:tcPr>
          <w:p w14:paraId="71DFC877" w14:textId="77777777" w:rsidR="00D37270" w:rsidRPr="001F23FC" w:rsidRDefault="00D37270" w:rsidP="009065DA">
            <w:pPr>
              <w:pStyle w:val="TAC"/>
            </w:pPr>
            <w:r w:rsidRPr="001F23FC">
              <w:t>2246</w:t>
            </w:r>
          </w:p>
        </w:tc>
        <w:tc>
          <w:tcPr>
            <w:tcW w:w="638" w:type="dxa"/>
            <w:noWrap/>
          </w:tcPr>
          <w:p w14:paraId="311A5E90" w14:textId="77777777" w:rsidR="00D37270" w:rsidRPr="001F23FC" w:rsidRDefault="00D37270" w:rsidP="009065DA">
            <w:pPr>
              <w:pStyle w:val="TAC"/>
            </w:pPr>
            <w:r w:rsidRPr="001F23FC">
              <w:t>2219</w:t>
            </w:r>
          </w:p>
        </w:tc>
      </w:tr>
      <w:tr w:rsidR="00D37270" w:rsidRPr="001F23FC" w14:paraId="53126F37" w14:textId="77777777" w:rsidTr="00B55740">
        <w:trPr>
          <w:cantSplit/>
          <w:jc w:val="center"/>
        </w:trPr>
        <w:tc>
          <w:tcPr>
            <w:tcW w:w="443" w:type="dxa"/>
            <w:noWrap/>
            <w:hideMark/>
          </w:tcPr>
          <w:p w14:paraId="39BD70F2" w14:textId="77777777" w:rsidR="00D37270" w:rsidRPr="001F23FC" w:rsidRDefault="00D37270" w:rsidP="009065DA">
            <w:pPr>
              <w:pStyle w:val="TAC"/>
            </w:pPr>
            <w:r w:rsidRPr="001F23FC">
              <w:t>28</w:t>
            </w:r>
          </w:p>
        </w:tc>
        <w:tc>
          <w:tcPr>
            <w:tcW w:w="536" w:type="dxa"/>
            <w:noWrap/>
            <w:hideMark/>
          </w:tcPr>
          <w:p w14:paraId="33A2BD1F" w14:textId="77777777" w:rsidR="00D37270" w:rsidRPr="001F23FC" w:rsidRDefault="00D37270" w:rsidP="009065DA">
            <w:pPr>
              <w:pStyle w:val="TAC"/>
            </w:pPr>
            <w:r w:rsidRPr="001F23FC">
              <w:t>569</w:t>
            </w:r>
          </w:p>
        </w:tc>
        <w:tc>
          <w:tcPr>
            <w:tcW w:w="535" w:type="dxa"/>
            <w:noWrap/>
            <w:hideMark/>
          </w:tcPr>
          <w:p w14:paraId="053E1380" w14:textId="77777777" w:rsidR="00D37270" w:rsidRPr="001F23FC" w:rsidRDefault="00D37270" w:rsidP="009065DA">
            <w:pPr>
              <w:pStyle w:val="TAC"/>
            </w:pPr>
            <w:r w:rsidRPr="001F23FC">
              <w:t>335</w:t>
            </w:r>
          </w:p>
        </w:tc>
        <w:tc>
          <w:tcPr>
            <w:tcW w:w="442" w:type="dxa"/>
            <w:noWrap/>
          </w:tcPr>
          <w:p w14:paraId="397EC2AF" w14:textId="77777777" w:rsidR="00D37270" w:rsidRPr="001F23FC" w:rsidRDefault="00D37270" w:rsidP="009065DA">
            <w:pPr>
              <w:pStyle w:val="TAC"/>
            </w:pPr>
            <w:r w:rsidRPr="001F23FC">
              <w:t>65</w:t>
            </w:r>
          </w:p>
        </w:tc>
        <w:tc>
          <w:tcPr>
            <w:tcW w:w="638" w:type="dxa"/>
            <w:noWrap/>
          </w:tcPr>
          <w:p w14:paraId="4EFF7B5B" w14:textId="77777777" w:rsidR="00D37270" w:rsidRPr="001F23FC" w:rsidRDefault="00D37270" w:rsidP="009065DA">
            <w:pPr>
              <w:pStyle w:val="TAC"/>
            </w:pPr>
            <w:r w:rsidRPr="001F23FC">
              <w:t>1153</w:t>
            </w:r>
          </w:p>
        </w:tc>
        <w:tc>
          <w:tcPr>
            <w:tcW w:w="638" w:type="dxa"/>
            <w:noWrap/>
          </w:tcPr>
          <w:p w14:paraId="3A2C2C59" w14:textId="77777777" w:rsidR="00D37270" w:rsidRPr="001F23FC" w:rsidRDefault="00D37270" w:rsidP="009065DA">
            <w:pPr>
              <w:pStyle w:val="TAC"/>
            </w:pPr>
            <w:r w:rsidRPr="001F23FC">
              <w:t>940</w:t>
            </w:r>
          </w:p>
        </w:tc>
        <w:tc>
          <w:tcPr>
            <w:tcW w:w="535" w:type="dxa"/>
            <w:noWrap/>
          </w:tcPr>
          <w:p w14:paraId="4BAE2773" w14:textId="77777777" w:rsidR="00D37270" w:rsidRPr="001F23FC" w:rsidRDefault="00D37270" w:rsidP="009065DA">
            <w:pPr>
              <w:pStyle w:val="TAC"/>
            </w:pPr>
            <w:r w:rsidRPr="001F23FC">
              <w:t>102</w:t>
            </w:r>
          </w:p>
        </w:tc>
        <w:tc>
          <w:tcPr>
            <w:tcW w:w="638" w:type="dxa"/>
            <w:noWrap/>
          </w:tcPr>
          <w:p w14:paraId="732C4DCD" w14:textId="77777777" w:rsidR="00D37270" w:rsidRPr="001F23FC" w:rsidRDefault="00D37270" w:rsidP="009065DA">
            <w:pPr>
              <w:pStyle w:val="TAC"/>
            </w:pPr>
            <w:r w:rsidRPr="001F23FC">
              <w:t>1713</w:t>
            </w:r>
          </w:p>
        </w:tc>
        <w:tc>
          <w:tcPr>
            <w:tcW w:w="638" w:type="dxa"/>
            <w:noWrap/>
          </w:tcPr>
          <w:p w14:paraId="05B1A850" w14:textId="77777777" w:rsidR="00D37270" w:rsidRPr="001F23FC" w:rsidRDefault="00D37270" w:rsidP="009065DA">
            <w:pPr>
              <w:pStyle w:val="TAC"/>
            </w:pPr>
            <w:r w:rsidRPr="001F23FC">
              <w:t>1580</w:t>
            </w:r>
          </w:p>
        </w:tc>
        <w:tc>
          <w:tcPr>
            <w:tcW w:w="535" w:type="dxa"/>
            <w:noWrap/>
          </w:tcPr>
          <w:p w14:paraId="0B92BBD7" w14:textId="77777777" w:rsidR="00D37270" w:rsidRPr="001F23FC" w:rsidRDefault="00D37270" w:rsidP="009065DA">
            <w:pPr>
              <w:pStyle w:val="TAC"/>
            </w:pPr>
            <w:r w:rsidRPr="001F23FC">
              <w:t>139</w:t>
            </w:r>
          </w:p>
        </w:tc>
        <w:tc>
          <w:tcPr>
            <w:tcW w:w="638" w:type="dxa"/>
            <w:noWrap/>
          </w:tcPr>
          <w:p w14:paraId="173CD21E" w14:textId="77777777" w:rsidR="00D37270" w:rsidRPr="001F23FC" w:rsidRDefault="00D37270" w:rsidP="009065DA">
            <w:pPr>
              <w:pStyle w:val="TAC"/>
            </w:pPr>
            <w:r w:rsidRPr="001F23FC">
              <w:t>2261</w:t>
            </w:r>
          </w:p>
        </w:tc>
        <w:tc>
          <w:tcPr>
            <w:tcW w:w="638" w:type="dxa"/>
            <w:noWrap/>
          </w:tcPr>
          <w:p w14:paraId="1355866B" w14:textId="77777777" w:rsidR="00D37270" w:rsidRPr="001F23FC" w:rsidRDefault="00D37270" w:rsidP="009065DA">
            <w:pPr>
              <w:pStyle w:val="TAC"/>
            </w:pPr>
            <w:r w:rsidRPr="001F23FC">
              <w:t>2237</w:t>
            </w:r>
          </w:p>
        </w:tc>
      </w:tr>
      <w:tr w:rsidR="00D37270" w:rsidRPr="001F23FC" w14:paraId="0A05EE4F" w14:textId="77777777" w:rsidTr="00B55740">
        <w:trPr>
          <w:cantSplit/>
          <w:jc w:val="center"/>
        </w:trPr>
        <w:tc>
          <w:tcPr>
            <w:tcW w:w="443" w:type="dxa"/>
            <w:noWrap/>
            <w:hideMark/>
          </w:tcPr>
          <w:p w14:paraId="0541819A" w14:textId="77777777" w:rsidR="00D37270" w:rsidRPr="001F23FC" w:rsidRDefault="00D37270" w:rsidP="009065DA">
            <w:pPr>
              <w:pStyle w:val="TAC"/>
            </w:pPr>
            <w:r w:rsidRPr="001F23FC">
              <w:t>29</w:t>
            </w:r>
          </w:p>
        </w:tc>
        <w:tc>
          <w:tcPr>
            <w:tcW w:w="536" w:type="dxa"/>
            <w:noWrap/>
            <w:hideMark/>
          </w:tcPr>
          <w:p w14:paraId="3D15A4A5" w14:textId="77777777" w:rsidR="00D37270" w:rsidRPr="001F23FC" w:rsidRDefault="00D37270" w:rsidP="009065DA">
            <w:pPr>
              <w:pStyle w:val="TAC"/>
            </w:pPr>
            <w:r w:rsidRPr="001F23FC">
              <w:t>585</w:t>
            </w:r>
          </w:p>
        </w:tc>
        <w:tc>
          <w:tcPr>
            <w:tcW w:w="535" w:type="dxa"/>
            <w:noWrap/>
            <w:hideMark/>
          </w:tcPr>
          <w:p w14:paraId="025A3486" w14:textId="77777777" w:rsidR="00D37270" w:rsidRPr="001F23FC" w:rsidRDefault="00D37270" w:rsidP="009065DA">
            <w:pPr>
              <w:pStyle w:val="TAC"/>
            </w:pPr>
            <w:r w:rsidRPr="001F23FC">
              <w:t>351</w:t>
            </w:r>
          </w:p>
        </w:tc>
        <w:tc>
          <w:tcPr>
            <w:tcW w:w="442" w:type="dxa"/>
            <w:noWrap/>
          </w:tcPr>
          <w:p w14:paraId="599D9F57" w14:textId="77777777" w:rsidR="00D37270" w:rsidRPr="001F23FC" w:rsidRDefault="00D37270" w:rsidP="009065DA">
            <w:pPr>
              <w:pStyle w:val="TAC"/>
            </w:pPr>
            <w:r w:rsidRPr="001F23FC">
              <w:t>66</w:t>
            </w:r>
          </w:p>
        </w:tc>
        <w:tc>
          <w:tcPr>
            <w:tcW w:w="638" w:type="dxa"/>
            <w:noWrap/>
          </w:tcPr>
          <w:p w14:paraId="0EF6C253" w14:textId="77777777" w:rsidR="00D37270" w:rsidRPr="001F23FC" w:rsidRDefault="00D37270" w:rsidP="009065DA">
            <w:pPr>
              <w:pStyle w:val="TAC"/>
            </w:pPr>
            <w:r w:rsidRPr="001F23FC">
              <w:t>1168</w:t>
            </w:r>
          </w:p>
        </w:tc>
        <w:tc>
          <w:tcPr>
            <w:tcW w:w="638" w:type="dxa"/>
            <w:noWrap/>
          </w:tcPr>
          <w:p w14:paraId="2B899BFB" w14:textId="77777777" w:rsidR="00D37270" w:rsidRPr="001F23FC" w:rsidRDefault="00D37270" w:rsidP="009065DA">
            <w:pPr>
              <w:pStyle w:val="TAC"/>
            </w:pPr>
            <w:r w:rsidRPr="001F23FC">
              <w:t>957</w:t>
            </w:r>
          </w:p>
        </w:tc>
        <w:tc>
          <w:tcPr>
            <w:tcW w:w="535" w:type="dxa"/>
            <w:noWrap/>
          </w:tcPr>
          <w:p w14:paraId="5931BE01" w14:textId="77777777" w:rsidR="00D37270" w:rsidRPr="001F23FC" w:rsidRDefault="00D37270" w:rsidP="009065DA">
            <w:pPr>
              <w:pStyle w:val="TAC"/>
            </w:pPr>
            <w:r w:rsidRPr="001F23FC">
              <w:t>103</w:t>
            </w:r>
          </w:p>
        </w:tc>
        <w:tc>
          <w:tcPr>
            <w:tcW w:w="638" w:type="dxa"/>
            <w:noWrap/>
          </w:tcPr>
          <w:p w14:paraId="645313B0" w14:textId="77777777" w:rsidR="00D37270" w:rsidRPr="001F23FC" w:rsidRDefault="00D37270" w:rsidP="009065DA">
            <w:pPr>
              <w:pStyle w:val="TAC"/>
            </w:pPr>
            <w:r w:rsidRPr="001F23FC">
              <w:t>1728</w:t>
            </w:r>
          </w:p>
        </w:tc>
        <w:tc>
          <w:tcPr>
            <w:tcW w:w="638" w:type="dxa"/>
            <w:noWrap/>
          </w:tcPr>
          <w:p w14:paraId="62273348" w14:textId="77777777" w:rsidR="00D37270" w:rsidRPr="001F23FC" w:rsidRDefault="00D37270" w:rsidP="009065DA">
            <w:pPr>
              <w:pStyle w:val="TAC"/>
            </w:pPr>
            <w:r w:rsidRPr="001F23FC">
              <w:t>1598</w:t>
            </w:r>
          </w:p>
        </w:tc>
        <w:tc>
          <w:tcPr>
            <w:tcW w:w="535" w:type="dxa"/>
            <w:noWrap/>
          </w:tcPr>
          <w:p w14:paraId="14E74406" w14:textId="77777777" w:rsidR="00D37270" w:rsidRPr="001F23FC" w:rsidRDefault="00D37270" w:rsidP="009065DA">
            <w:pPr>
              <w:pStyle w:val="TAC"/>
            </w:pPr>
            <w:r w:rsidRPr="001F23FC">
              <w:t>140</w:t>
            </w:r>
          </w:p>
        </w:tc>
        <w:tc>
          <w:tcPr>
            <w:tcW w:w="638" w:type="dxa"/>
            <w:noWrap/>
          </w:tcPr>
          <w:p w14:paraId="07295F1E" w14:textId="77777777" w:rsidR="00D37270" w:rsidRPr="001F23FC" w:rsidRDefault="00D37270" w:rsidP="009065DA">
            <w:pPr>
              <w:pStyle w:val="TAC"/>
            </w:pPr>
            <w:r w:rsidRPr="001F23FC">
              <w:t>2276</w:t>
            </w:r>
          </w:p>
        </w:tc>
        <w:tc>
          <w:tcPr>
            <w:tcW w:w="638" w:type="dxa"/>
            <w:noWrap/>
          </w:tcPr>
          <w:p w14:paraId="5932B992" w14:textId="77777777" w:rsidR="00D37270" w:rsidRPr="001F23FC" w:rsidRDefault="00D37270" w:rsidP="009065DA">
            <w:pPr>
              <w:pStyle w:val="TAC"/>
            </w:pPr>
            <w:r w:rsidRPr="001F23FC">
              <w:t>2255</w:t>
            </w:r>
          </w:p>
        </w:tc>
      </w:tr>
      <w:tr w:rsidR="00D37270" w:rsidRPr="001F23FC" w14:paraId="5397A635" w14:textId="77777777" w:rsidTr="00B55740">
        <w:trPr>
          <w:cantSplit/>
          <w:jc w:val="center"/>
        </w:trPr>
        <w:tc>
          <w:tcPr>
            <w:tcW w:w="443" w:type="dxa"/>
            <w:noWrap/>
            <w:hideMark/>
          </w:tcPr>
          <w:p w14:paraId="2093FF21" w14:textId="77777777" w:rsidR="00D37270" w:rsidRPr="001F23FC" w:rsidRDefault="00D37270" w:rsidP="009065DA">
            <w:pPr>
              <w:pStyle w:val="TAC"/>
            </w:pPr>
            <w:r w:rsidRPr="001F23FC">
              <w:t>30</w:t>
            </w:r>
          </w:p>
        </w:tc>
        <w:tc>
          <w:tcPr>
            <w:tcW w:w="536" w:type="dxa"/>
            <w:noWrap/>
            <w:hideMark/>
          </w:tcPr>
          <w:p w14:paraId="68AF51D4" w14:textId="77777777" w:rsidR="00D37270" w:rsidRPr="001F23FC" w:rsidRDefault="00D37270" w:rsidP="009065DA">
            <w:pPr>
              <w:pStyle w:val="TAC"/>
            </w:pPr>
            <w:r w:rsidRPr="001F23FC">
              <w:t>602</w:t>
            </w:r>
          </w:p>
        </w:tc>
        <w:tc>
          <w:tcPr>
            <w:tcW w:w="535" w:type="dxa"/>
            <w:noWrap/>
            <w:hideMark/>
          </w:tcPr>
          <w:p w14:paraId="28E31EBD" w14:textId="77777777" w:rsidR="00D37270" w:rsidRPr="001F23FC" w:rsidRDefault="00D37270" w:rsidP="009065DA">
            <w:pPr>
              <w:pStyle w:val="TAC"/>
            </w:pPr>
            <w:r w:rsidRPr="001F23FC">
              <w:t>366</w:t>
            </w:r>
          </w:p>
        </w:tc>
        <w:tc>
          <w:tcPr>
            <w:tcW w:w="442" w:type="dxa"/>
            <w:noWrap/>
          </w:tcPr>
          <w:p w14:paraId="2C1F01A4" w14:textId="77777777" w:rsidR="00D37270" w:rsidRPr="001F23FC" w:rsidRDefault="00D37270" w:rsidP="009065DA">
            <w:pPr>
              <w:pStyle w:val="TAC"/>
            </w:pPr>
            <w:r w:rsidRPr="001F23FC">
              <w:t>67</w:t>
            </w:r>
          </w:p>
        </w:tc>
        <w:tc>
          <w:tcPr>
            <w:tcW w:w="638" w:type="dxa"/>
            <w:noWrap/>
          </w:tcPr>
          <w:p w14:paraId="3C8EC745" w14:textId="77777777" w:rsidR="00D37270" w:rsidRPr="001F23FC" w:rsidRDefault="00D37270" w:rsidP="009065DA">
            <w:pPr>
              <w:pStyle w:val="TAC"/>
            </w:pPr>
            <w:r w:rsidRPr="001F23FC">
              <w:t>1184</w:t>
            </w:r>
          </w:p>
        </w:tc>
        <w:tc>
          <w:tcPr>
            <w:tcW w:w="638" w:type="dxa"/>
            <w:noWrap/>
          </w:tcPr>
          <w:p w14:paraId="4C7F81F9" w14:textId="77777777" w:rsidR="00D37270" w:rsidRPr="001F23FC" w:rsidRDefault="00D37270" w:rsidP="009065DA">
            <w:pPr>
              <w:pStyle w:val="TAC"/>
            </w:pPr>
            <w:r w:rsidRPr="001F23FC">
              <w:t>974</w:t>
            </w:r>
          </w:p>
        </w:tc>
        <w:tc>
          <w:tcPr>
            <w:tcW w:w="535" w:type="dxa"/>
            <w:noWrap/>
          </w:tcPr>
          <w:p w14:paraId="52AA1A7A" w14:textId="77777777" w:rsidR="00D37270" w:rsidRPr="001F23FC" w:rsidRDefault="00D37270" w:rsidP="009065DA">
            <w:pPr>
              <w:pStyle w:val="TAC"/>
            </w:pPr>
            <w:r w:rsidRPr="001F23FC">
              <w:t>104</w:t>
            </w:r>
          </w:p>
        </w:tc>
        <w:tc>
          <w:tcPr>
            <w:tcW w:w="638" w:type="dxa"/>
            <w:noWrap/>
          </w:tcPr>
          <w:p w14:paraId="62C69F2C" w14:textId="77777777" w:rsidR="00D37270" w:rsidRPr="001F23FC" w:rsidRDefault="00D37270" w:rsidP="009065DA">
            <w:pPr>
              <w:pStyle w:val="TAC"/>
            </w:pPr>
            <w:r w:rsidRPr="001F23FC">
              <w:t>1742</w:t>
            </w:r>
          </w:p>
        </w:tc>
        <w:tc>
          <w:tcPr>
            <w:tcW w:w="638" w:type="dxa"/>
            <w:noWrap/>
          </w:tcPr>
          <w:p w14:paraId="78D5478D" w14:textId="77777777" w:rsidR="00D37270" w:rsidRPr="001F23FC" w:rsidRDefault="00D37270" w:rsidP="009065DA">
            <w:pPr>
              <w:pStyle w:val="TAC"/>
            </w:pPr>
            <w:r w:rsidRPr="001F23FC">
              <w:t>1615</w:t>
            </w:r>
          </w:p>
        </w:tc>
        <w:tc>
          <w:tcPr>
            <w:tcW w:w="535" w:type="dxa"/>
            <w:noWrap/>
          </w:tcPr>
          <w:p w14:paraId="2926F3FF" w14:textId="77777777" w:rsidR="00D37270" w:rsidRPr="001F23FC" w:rsidRDefault="00D37270" w:rsidP="009065DA">
            <w:pPr>
              <w:pStyle w:val="TAC"/>
            </w:pPr>
            <w:r w:rsidRPr="001F23FC">
              <w:t>141</w:t>
            </w:r>
          </w:p>
        </w:tc>
        <w:tc>
          <w:tcPr>
            <w:tcW w:w="638" w:type="dxa"/>
            <w:noWrap/>
          </w:tcPr>
          <w:p w14:paraId="566B3635" w14:textId="77777777" w:rsidR="00D37270" w:rsidRPr="001F23FC" w:rsidRDefault="00D37270" w:rsidP="009065DA">
            <w:pPr>
              <w:pStyle w:val="TAC"/>
            </w:pPr>
            <w:r w:rsidRPr="001F23FC">
              <w:t>2291</w:t>
            </w:r>
          </w:p>
        </w:tc>
        <w:tc>
          <w:tcPr>
            <w:tcW w:w="638" w:type="dxa"/>
            <w:noWrap/>
          </w:tcPr>
          <w:p w14:paraId="6A0B6E69" w14:textId="77777777" w:rsidR="00D37270" w:rsidRPr="001F23FC" w:rsidRDefault="00D37270" w:rsidP="009065DA">
            <w:pPr>
              <w:pStyle w:val="TAC"/>
            </w:pPr>
            <w:r w:rsidRPr="001F23FC">
              <w:t>2273</w:t>
            </w:r>
          </w:p>
        </w:tc>
      </w:tr>
      <w:tr w:rsidR="00D37270" w:rsidRPr="001F23FC" w14:paraId="571AF26E" w14:textId="77777777" w:rsidTr="00B55740">
        <w:trPr>
          <w:cantSplit/>
          <w:jc w:val="center"/>
        </w:trPr>
        <w:tc>
          <w:tcPr>
            <w:tcW w:w="443" w:type="dxa"/>
            <w:noWrap/>
            <w:hideMark/>
          </w:tcPr>
          <w:p w14:paraId="7BD026F4" w14:textId="77777777" w:rsidR="00D37270" w:rsidRPr="001F23FC" w:rsidRDefault="00D37270" w:rsidP="009065DA">
            <w:pPr>
              <w:pStyle w:val="TAC"/>
            </w:pPr>
            <w:r w:rsidRPr="001F23FC">
              <w:t>31</w:t>
            </w:r>
          </w:p>
        </w:tc>
        <w:tc>
          <w:tcPr>
            <w:tcW w:w="536" w:type="dxa"/>
            <w:noWrap/>
            <w:hideMark/>
          </w:tcPr>
          <w:p w14:paraId="7B734776" w14:textId="77777777" w:rsidR="00D37270" w:rsidRPr="001F23FC" w:rsidRDefault="00D37270" w:rsidP="009065DA">
            <w:pPr>
              <w:pStyle w:val="TAC"/>
            </w:pPr>
            <w:r w:rsidRPr="001F23FC">
              <w:t>618</w:t>
            </w:r>
          </w:p>
        </w:tc>
        <w:tc>
          <w:tcPr>
            <w:tcW w:w="535" w:type="dxa"/>
            <w:noWrap/>
            <w:hideMark/>
          </w:tcPr>
          <w:p w14:paraId="10897E92" w14:textId="77777777" w:rsidR="00D37270" w:rsidRPr="001F23FC" w:rsidRDefault="00D37270" w:rsidP="009065DA">
            <w:pPr>
              <w:pStyle w:val="TAC"/>
            </w:pPr>
            <w:r w:rsidRPr="001F23FC">
              <w:t>382</w:t>
            </w:r>
          </w:p>
        </w:tc>
        <w:tc>
          <w:tcPr>
            <w:tcW w:w="442" w:type="dxa"/>
            <w:noWrap/>
          </w:tcPr>
          <w:p w14:paraId="05C94E88" w14:textId="77777777" w:rsidR="00D37270" w:rsidRPr="001F23FC" w:rsidRDefault="00D37270" w:rsidP="009065DA">
            <w:pPr>
              <w:pStyle w:val="TAC"/>
            </w:pPr>
            <w:r w:rsidRPr="001F23FC">
              <w:t>68</w:t>
            </w:r>
          </w:p>
        </w:tc>
        <w:tc>
          <w:tcPr>
            <w:tcW w:w="638" w:type="dxa"/>
            <w:noWrap/>
          </w:tcPr>
          <w:p w14:paraId="16D66052" w14:textId="77777777" w:rsidR="00D37270" w:rsidRPr="001F23FC" w:rsidRDefault="00D37270" w:rsidP="009065DA">
            <w:pPr>
              <w:pStyle w:val="TAC"/>
            </w:pPr>
            <w:r w:rsidRPr="001F23FC">
              <w:t>1199</w:t>
            </w:r>
          </w:p>
        </w:tc>
        <w:tc>
          <w:tcPr>
            <w:tcW w:w="638" w:type="dxa"/>
            <w:noWrap/>
          </w:tcPr>
          <w:p w14:paraId="3939E402" w14:textId="77777777" w:rsidR="00D37270" w:rsidRPr="001F23FC" w:rsidRDefault="00D37270" w:rsidP="009065DA">
            <w:pPr>
              <w:pStyle w:val="TAC"/>
            </w:pPr>
            <w:r w:rsidRPr="001F23FC">
              <w:t>991</w:t>
            </w:r>
          </w:p>
        </w:tc>
        <w:tc>
          <w:tcPr>
            <w:tcW w:w="535" w:type="dxa"/>
            <w:noWrap/>
          </w:tcPr>
          <w:p w14:paraId="7CECFFBB" w14:textId="77777777" w:rsidR="00D37270" w:rsidRPr="001F23FC" w:rsidRDefault="00D37270" w:rsidP="009065DA">
            <w:pPr>
              <w:pStyle w:val="TAC"/>
            </w:pPr>
            <w:r w:rsidRPr="001F23FC">
              <w:t>105</w:t>
            </w:r>
          </w:p>
        </w:tc>
        <w:tc>
          <w:tcPr>
            <w:tcW w:w="638" w:type="dxa"/>
            <w:noWrap/>
          </w:tcPr>
          <w:p w14:paraId="2B1BB56D" w14:textId="77777777" w:rsidR="00D37270" w:rsidRPr="001F23FC" w:rsidRDefault="00D37270" w:rsidP="009065DA">
            <w:pPr>
              <w:pStyle w:val="TAC"/>
            </w:pPr>
            <w:r w:rsidRPr="001F23FC">
              <w:t>1757</w:t>
            </w:r>
          </w:p>
        </w:tc>
        <w:tc>
          <w:tcPr>
            <w:tcW w:w="638" w:type="dxa"/>
            <w:noWrap/>
          </w:tcPr>
          <w:p w14:paraId="610BE040" w14:textId="77777777" w:rsidR="00D37270" w:rsidRPr="001F23FC" w:rsidRDefault="00D37270" w:rsidP="009065DA">
            <w:pPr>
              <w:pStyle w:val="TAC"/>
            </w:pPr>
            <w:r w:rsidRPr="001F23FC">
              <w:t>1633</w:t>
            </w:r>
          </w:p>
        </w:tc>
        <w:tc>
          <w:tcPr>
            <w:tcW w:w="535" w:type="dxa"/>
            <w:noWrap/>
          </w:tcPr>
          <w:p w14:paraId="1FA6E64C" w14:textId="77777777" w:rsidR="00D37270" w:rsidRPr="001F23FC" w:rsidRDefault="00D37270" w:rsidP="009065DA">
            <w:pPr>
              <w:pStyle w:val="TAC"/>
            </w:pPr>
            <w:r w:rsidRPr="001F23FC">
              <w:t>142</w:t>
            </w:r>
          </w:p>
        </w:tc>
        <w:tc>
          <w:tcPr>
            <w:tcW w:w="638" w:type="dxa"/>
            <w:noWrap/>
          </w:tcPr>
          <w:p w14:paraId="60DDAC6D" w14:textId="77777777" w:rsidR="00D37270" w:rsidRPr="001F23FC" w:rsidRDefault="00D37270" w:rsidP="009065DA">
            <w:pPr>
              <w:pStyle w:val="TAC"/>
            </w:pPr>
            <w:r w:rsidRPr="001F23FC">
              <w:t>2305</w:t>
            </w:r>
          </w:p>
        </w:tc>
        <w:tc>
          <w:tcPr>
            <w:tcW w:w="638" w:type="dxa"/>
            <w:noWrap/>
          </w:tcPr>
          <w:p w14:paraId="332CC1FE" w14:textId="77777777" w:rsidR="00D37270" w:rsidRPr="001F23FC" w:rsidRDefault="00D37270" w:rsidP="009065DA">
            <w:pPr>
              <w:pStyle w:val="TAC"/>
            </w:pPr>
            <w:r w:rsidRPr="001F23FC">
              <w:t>2291</w:t>
            </w:r>
          </w:p>
        </w:tc>
      </w:tr>
      <w:tr w:rsidR="00D37270" w:rsidRPr="001F23FC" w14:paraId="28B84B68" w14:textId="77777777" w:rsidTr="00B55740">
        <w:trPr>
          <w:cantSplit/>
          <w:jc w:val="center"/>
        </w:trPr>
        <w:tc>
          <w:tcPr>
            <w:tcW w:w="443" w:type="dxa"/>
            <w:noWrap/>
            <w:hideMark/>
          </w:tcPr>
          <w:p w14:paraId="3FD358E7" w14:textId="77777777" w:rsidR="00D37270" w:rsidRPr="001F23FC" w:rsidRDefault="00D37270" w:rsidP="009065DA">
            <w:pPr>
              <w:pStyle w:val="TAC"/>
            </w:pPr>
            <w:r w:rsidRPr="001F23FC">
              <w:t>32</w:t>
            </w:r>
          </w:p>
        </w:tc>
        <w:tc>
          <w:tcPr>
            <w:tcW w:w="536" w:type="dxa"/>
            <w:noWrap/>
            <w:hideMark/>
          </w:tcPr>
          <w:p w14:paraId="2A0661D2" w14:textId="77777777" w:rsidR="00D37270" w:rsidRPr="001F23FC" w:rsidRDefault="00D37270" w:rsidP="009065DA">
            <w:pPr>
              <w:pStyle w:val="TAC"/>
            </w:pPr>
            <w:r w:rsidRPr="001F23FC">
              <w:t>634</w:t>
            </w:r>
          </w:p>
        </w:tc>
        <w:tc>
          <w:tcPr>
            <w:tcW w:w="535" w:type="dxa"/>
            <w:noWrap/>
            <w:hideMark/>
          </w:tcPr>
          <w:p w14:paraId="51E38F34" w14:textId="77777777" w:rsidR="00D37270" w:rsidRPr="001F23FC" w:rsidRDefault="00D37270" w:rsidP="009065DA">
            <w:pPr>
              <w:pStyle w:val="TAC"/>
            </w:pPr>
            <w:r w:rsidRPr="001F23FC">
              <w:t>398</w:t>
            </w:r>
          </w:p>
        </w:tc>
        <w:tc>
          <w:tcPr>
            <w:tcW w:w="442" w:type="dxa"/>
            <w:noWrap/>
          </w:tcPr>
          <w:p w14:paraId="21F99688" w14:textId="77777777" w:rsidR="00D37270" w:rsidRPr="001F23FC" w:rsidRDefault="00D37270" w:rsidP="009065DA">
            <w:pPr>
              <w:pStyle w:val="TAC"/>
            </w:pPr>
            <w:r w:rsidRPr="001F23FC">
              <w:t>69</w:t>
            </w:r>
          </w:p>
        </w:tc>
        <w:tc>
          <w:tcPr>
            <w:tcW w:w="638" w:type="dxa"/>
            <w:noWrap/>
          </w:tcPr>
          <w:p w14:paraId="7F10B4AC" w14:textId="77777777" w:rsidR="00D37270" w:rsidRPr="001F23FC" w:rsidRDefault="00D37270" w:rsidP="009065DA">
            <w:pPr>
              <w:pStyle w:val="TAC"/>
            </w:pPr>
            <w:r w:rsidRPr="001F23FC">
              <w:t>1214</w:t>
            </w:r>
          </w:p>
        </w:tc>
        <w:tc>
          <w:tcPr>
            <w:tcW w:w="638" w:type="dxa"/>
            <w:noWrap/>
          </w:tcPr>
          <w:p w14:paraId="3EF01F73" w14:textId="77777777" w:rsidR="00D37270" w:rsidRPr="001F23FC" w:rsidRDefault="00D37270" w:rsidP="009065DA">
            <w:pPr>
              <w:pStyle w:val="TAC"/>
            </w:pPr>
            <w:r w:rsidRPr="001F23FC">
              <w:t>1008</w:t>
            </w:r>
          </w:p>
        </w:tc>
        <w:tc>
          <w:tcPr>
            <w:tcW w:w="535" w:type="dxa"/>
            <w:noWrap/>
          </w:tcPr>
          <w:p w14:paraId="1CF34716" w14:textId="77777777" w:rsidR="00D37270" w:rsidRPr="001F23FC" w:rsidRDefault="00D37270" w:rsidP="009065DA">
            <w:pPr>
              <w:pStyle w:val="TAC"/>
            </w:pPr>
            <w:r w:rsidRPr="001F23FC">
              <w:t>106</w:t>
            </w:r>
          </w:p>
        </w:tc>
        <w:tc>
          <w:tcPr>
            <w:tcW w:w="638" w:type="dxa"/>
            <w:noWrap/>
          </w:tcPr>
          <w:p w14:paraId="3BFAD555" w14:textId="77777777" w:rsidR="00D37270" w:rsidRPr="001F23FC" w:rsidRDefault="00D37270" w:rsidP="009065DA">
            <w:pPr>
              <w:pStyle w:val="TAC"/>
            </w:pPr>
            <w:r w:rsidRPr="001F23FC">
              <w:t>1772</w:t>
            </w:r>
          </w:p>
        </w:tc>
        <w:tc>
          <w:tcPr>
            <w:tcW w:w="638" w:type="dxa"/>
            <w:noWrap/>
          </w:tcPr>
          <w:p w14:paraId="20D6FC84" w14:textId="77777777" w:rsidR="00D37270" w:rsidRPr="001F23FC" w:rsidRDefault="00D37270" w:rsidP="009065DA">
            <w:pPr>
              <w:pStyle w:val="TAC"/>
            </w:pPr>
            <w:r w:rsidRPr="001F23FC">
              <w:t>1650</w:t>
            </w:r>
          </w:p>
        </w:tc>
        <w:tc>
          <w:tcPr>
            <w:tcW w:w="535" w:type="dxa"/>
            <w:noWrap/>
          </w:tcPr>
          <w:p w14:paraId="72A2173C" w14:textId="77777777" w:rsidR="00D37270" w:rsidRPr="001F23FC" w:rsidRDefault="00D37270" w:rsidP="009065DA">
            <w:pPr>
              <w:pStyle w:val="TAC"/>
            </w:pPr>
            <w:r w:rsidRPr="001F23FC">
              <w:t>143</w:t>
            </w:r>
          </w:p>
        </w:tc>
        <w:tc>
          <w:tcPr>
            <w:tcW w:w="638" w:type="dxa"/>
            <w:noWrap/>
          </w:tcPr>
          <w:p w14:paraId="4F625D58" w14:textId="77777777" w:rsidR="00D37270" w:rsidRPr="001F23FC" w:rsidRDefault="00D37270" w:rsidP="009065DA">
            <w:pPr>
              <w:pStyle w:val="TAC"/>
            </w:pPr>
            <w:r w:rsidRPr="001F23FC">
              <w:t>2320</w:t>
            </w:r>
          </w:p>
        </w:tc>
        <w:tc>
          <w:tcPr>
            <w:tcW w:w="638" w:type="dxa"/>
            <w:noWrap/>
          </w:tcPr>
          <w:p w14:paraId="0BA3DF40" w14:textId="77777777" w:rsidR="00D37270" w:rsidRPr="001F23FC" w:rsidRDefault="00D37270" w:rsidP="009065DA">
            <w:pPr>
              <w:pStyle w:val="TAC"/>
            </w:pPr>
            <w:r w:rsidRPr="001F23FC">
              <w:t>2309</w:t>
            </w:r>
          </w:p>
        </w:tc>
      </w:tr>
      <w:tr w:rsidR="00D37270" w:rsidRPr="001F23FC" w14:paraId="7537FE9F" w14:textId="77777777" w:rsidTr="00B55740">
        <w:trPr>
          <w:cantSplit/>
          <w:jc w:val="center"/>
        </w:trPr>
        <w:tc>
          <w:tcPr>
            <w:tcW w:w="443" w:type="dxa"/>
            <w:noWrap/>
            <w:hideMark/>
          </w:tcPr>
          <w:p w14:paraId="41318E40" w14:textId="77777777" w:rsidR="00D37270" w:rsidRPr="001F23FC" w:rsidRDefault="00D37270" w:rsidP="009065DA">
            <w:pPr>
              <w:pStyle w:val="TAC"/>
            </w:pPr>
            <w:r w:rsidRPr="001F23FC">
              <w:t>33</w:t>
            </w:r>
          </w:p>
        </w:tc>
        <w:tc>
          <w:tcPr>
            <w:tcW w:w="536" w:type="dxa"/>
            <w:noWrap/>
            <w:hideMark/>
          </w:tcPr>
          <w:p w14:paraId="252B134E" w14:textId="77777777" w:rsidR="00D37270" w:rsidRPr="001F23FC" w:rsidRDefault="00D37270" w:rsidP="009065DA">
            <w:pPr>
              <w:pStyle w:val="TAC"/>
            </w:pPr>
            <w:r w:rsidRPr="001F23FC">
              <w:t>651</w:t>
            </w:r>
          </w:p>
        </w:tc>
        <w:tc>
          <w:tcPr>
            <w:tcW w:w="535" w:type="dxa"/>
            <w:noWrap/>
            <w:hideMark/>
          </w:tcPr>
          <w:p w14:paraId="009059F4" w14:textId="77777777" w:rsidR="00D37270" w:rsidRPr="001F23FC" w:rsidRDefault="00D37270" w:rsidP="009065DA">
            <w:pPr>
              <w:pStyle w:val="TAC"/>
            </w:pPr>
            <w:r w:rsidRPr="001F23FC">
              <w:t>413</w:t>
            </w:r>
          </w:p>
        </w:tc>
        <w:tc>
          <w:tcPr>
            <w:tcW w:w="442" w:type="dxa"/>
            <w:noWrap/>
          </w:tcPr>
          <w:p w14:paraId="3CD7851C" w14:textId="77777777" w:rsidR="00D37270" w:rsidRPr="001F23FC" w:rsidRDefault="00D37270" w:rsidP="009065DA">
            <w:pPr>
              <w:pStyle w:val="TAC"/>
            </w:pPr>
            <w:r w:rsidRPr="001F23FC">
              <w:t>70</w:t>
            </w:r>
          </w:p>
        </w:tc>
        <w:tc>
          <w:tcPr>
            <w:tcW w:w="638" w:type="dxa"/>
            <w:noWrap/>
          </w:tcPr>
          <w:p w14:paraId="331A681A" w14:textId="77777777" w:rsidR="00D37270" w:rsidRPr="001F23FC" w:rsidRDefault="00D37270" w:rsidP="009065DA">
            <w:pPr>
              <w:pStyle w:val="TAC"/>
            </w:pPr>
            <w:r w:rsidRPr="001F23FC">
              <w:t>1229</w:t>
            </w:r>
          </w:p>
        </w:tc>
        <w:tc>
          <w:tcPr>
            <w:tcW w:w="638" w:type="dxa"/>
            <w:noWrap/>
          </w:tcPr>
          <w:p w14:paraId="17188617" w14:textId="77777777" w:rsidR="00D37270" w:rsidRPr="001F23FC" w:rsidRDefault="00D37270" w:rsidP="009065DA">
            <w:pPr>
              <w:pStyle w:val="TAC"/>
            </w:pPr>
            <w:r w:rsidRPr="001F23FC">
              <w:t>1025</w:t>
            </w:r>
          </w:p>
        </w:tc>
        <w:tc>
          <w:tcPr>
            <w:tcW w:w="535" w:type="dxa"/>
            <w:noWrap/>
          </w:tcPr>
          <w:p w14:paraId="22DCCF43" w14:textId="77777777" w:rsidR="00D37270" w:rsidRPr="001F23FC" w:rsidRDefault="00D37270" w:rsidP="009065DA">
            <w:pPr>
              <w:pStyle w:val="TAC"/>
            </w:pPr>
            <w:r w:rsidRPr="001F23FC">
              <w:t>107</w:t>
            </w:r>
          </w:p>
        </w:tc>
        <w:tc>
          <w:tcPr>
            <w:tcW w:w="638" w:type="dxa"/>
            <w:noWrap/>
          </w:tcPr>
          <w:p w14:paraId="0C080BF1" w14:textId="77777777" w:rsidR="00D37270" w:rsidRPr="001F23FC" w:rsidRDefault="00D37270" w:rsidP="009065DA">
            <w:pPr>
              <w:pStyle w:val="TAC"/>
            </w:pPr>
            <w:r w:rsidRPr="001F23FC">
              <w:t>1787</w:t>
            </w:r>
          </w:p>
        </w:tc>
        <w:tc>
          <w:tcPr>
            <w:tcW w:w="638" w:type="dxa"/>
            <w:noWrap/>
          </w:tcPr>
          <w:p w14:paraId="2BBEE4C9" w14:textId="77777777" w:rsidR="00D37270" w:rsidRPr="001F23FC" w:rsidRDefault="00D37270" w:rsidP="009065DA">
            <w:pPr>
              <w:pStyle w:val="TAC"/>
            </w:pPr>
            <w:r w:rsidRPr="001F23FC">
              <w:t>1668</w:t>
            </w:r>
          </w:p>
        </w:tc>
        <w:tc>
          <w:tcPr>
            <w:tcW w:w="535" w:type="dxa"/>
            <w:noWrap/>
          </w:tcPr>
          <w:p w14:paraId="555BAA64" w14:textId="77777777" w:rsidR="00D37270" w:rsidRPr="001F23FC" w:rsidRDefault="00D37270" w:rsidP="009065DA">
            <w:pPr>
              <w:pStyle w:val="TAC"/>
            </w:pPr>
            <w:r w:rsidRPr="001F23FC">
              <w:t>144</w:t>
            </w:r>
          </w:p>
        </w:tc>
        <w:tc>
          <w:tcPr>
            <w:tcW w:w="638" w:type="dxa"/>
            <w:noWrap/>
          </w:tcPr>
          <w:p w14:paraId="38A4A116" w14:textId="77777777" w:rsidR="00D37270" w:rsidRPr="001F23FC" w:rsidRDefault="00D37270" w:rsidP="009065DA">
            <w:pPr>
              <w:pStyle w:val="TAC"/>
            </w:pPr>
            <w:r w:rsidRPr="001F23FC">
              <w:t>2335</w:t>
            </w:r>
          </w:p>
        </w:tc>
        <w:tc>
          <w:tcPr>
            <w:tcW w:w="638" w:type="dxa"/>
            <w:noWrap/>
          </w:tcPr>
          <w:p w14:paraId="1EC48BE8" w14:textId="77777777" w:rsidR="00D37270" w:rsidRPr="001F23FC" w:rsidRDefault="00D37270" w:rsidP="009065DA">
            <w:pPr>
              <w:pStyle w:val="TAC"/>
            </w:pPr>
            <w:r w:rsidRPr="001F23FC">
              <w:t>2327</w:t>
            </w:r>
          </w:p>
        </w:tc>
      </w:tr>
      <w:tr w:rsidR="00D37270" w:rsidRPr="001F23FC" w14:paraId="48C4A545" w14:textId="77777777" w:rsidTr="00B55740">
        <w:trPr>
          <w:cantSplit/>
          <w:jc w:val="center"/>
        </w:trPr>
        <w:tc>
          <w:tcPr>
            <w:tcW w:w="443" w:type="dxa"/>
            <w:noWrap/>
            <w:hideMark/>
          </w:tcPr>
          <w:p w14:paraId="00301493" w14:textId="77777777" w:rsidR="00D37270" w:rsidRPr="001F23FC" w:rsidRDefault="00D37270" w:rsidP="009065DA">
            <w:pPr>
              <w:pStyle w:val="TAC"/>
            </w:pPr>
            <w:r w:rsidRPr="001F23FC">
              <w:t>34</w:t>
            </w:r>
          </w:p>
        </w:tc>
        <w:tc>
          <w:tcPr>
            <w:tcW w:w="536" w:type="dxa"/>
            <w:noWrap/>
            <w:hideMark/>
          </w:tcPr>
          <w:p w14:paraId="4F91F3CA" w14:textId="77777777" w:rsidR="00D37270" w:rsidRPr="001F23FC" w:rsidRDefault="00D37270" w:rsidP="009065DA">
            <w:pPr>
              <w:pStyle w:val="TAC"/>
            </w:pPr>
            <w:r w:rsidRPr="001F23FC">
              <w:t>667</w:t>
            </w:r>
          </w:p>
        </w:tc>
        <w:tc>
          <w:tcPr>
            <w:tcW w:w="535" w:type="dxa"/>
            <w:noWrap/>
            <w:hideMark/>
          </w:tcPr>
          <w:p w14:paraId="2D42628E" w14:textId="77777777" w:rsidR="00D37270" w:rsidRPr="001F23FC" w:rsidRDefault="00D37270" w:rsidP="009065DA">
            <w:pPr>
              <w:pStyle w:val="TAC"/>
            </w:pPr>
            <w:r w:rsidRPr="001F23FC">
              <w:t>429</w:t>
            </w:r>
          </w:p>
        </w:tc>
        <w:tc>
          <w:tcPr>
            <w:tcW w:w="442" w:type="dxa"/>
            <w:noWrap/>
          </w:tcPr>
          <w:p w14:paraId="66CB9F1A" w14:textId="77777777" w:rsidR="00D37270" w:rsidRPr="001F23FC" w:rsidRDefault="00D37270" w:rsidP="009065DA">
            <w:pPr>
              <w:pStyle w:val="TAC"/>
            </w:pPr>
            <w:r w:rsidRPr="001F23FC">
              <w:t>71</w:t>
            </w:r>
          </w:p>
        </w:tc>
        <w:tc>
          <w:tcPr>
            <w:tcW w:w="638" w:type="dxa"/>
            <w:noWrap/>
          </w:tcPr>
          <w:p w14:paraId="2CA38728" w14:textId="77777777" w:rsidR="00D37270" w:rsidRPr="001F23FC" w:rsidRDefault="00D37270" w:rsidP="009065DA">
            <w:pPr>
              <w:pStyle w:val="TAC"/>
            </w:pPr>
            <w:r w:rsidRPr="001F23FC">
              <w:t>1245</w:t>
            </w:r>
          </w:p>
        </w:tc>
        <w:tc>
          <w:tcPr>
            <w:tcW w:w="638" w:type="dxa"/>
            <w:noWrap/>
          </w:tcPr>
          <w:p w14:paraId="1884D3CA" w14:textId="77777777" w:rsidR="00D37270" w:rsidRPr="001F23FC" w:rsidRDefault="00D37270" w:rsidP="009065DA">
            <w:pPr>
              <w:pStyle w:val="TAC"/>
            </w:pPr>
            <w:r w:rsidRPr="001F23FC">
              <w:t>1042</w:t>
            </w:r>
          </w:p>
        </w:tc>
        <w:tc>
          <w:tcPr>
            <w:tcW w:w="535" w:type="dxa"/>
            <w:noWrap/>
          </w:tcPr>
          <w:p w14:paraId="3ABDA016" w14:textId="77777777" w:rsidR="00D37270" w:rsidRPr="001F23FC" w:rsidRDefault="00D37270" w:rsidP="009065DA">
            <w:pPr>
              <w:pStyle w:val="TAC"/>
            </w:pPr>
            <w:r w:rsidRPr="001F23FC">
              <w:t>108</w:t>
            </w:r>
          </w:p>
        </w:tc>
        <w:tc>
          <w:tcPr>
            <w:tcW w:w="638" w:type="dxa"/>
            <w:noWrap/>
          </w:tcPr>
          <w:p w14:paraId="17B32C35" w14:textId="77777777" w:rsidR="00D37270" w:rsidRPr="001F23FC" w:rsidRDefault="00D37270" w:rsidP="009065DA">
            <w:pPr>
              <w:pStyle w:val="TAC"/>
            </w:pPr>
            <w:r w:rsidRPr="001F23FC">
              <w:t>1802</w:t>
            </w:r>
          </w:p>
        </w:tc>
        <w:tc>
          <w:tcPr>
            <w:tcW w:w="638" w:type="dxa"/>
            <w:noWrap/>
          </w:tcPr>
          <w:p w14:paraId="4FB3BA48" w14:textId="77777777" w:rsidR="00D37270" w:rsidRPr="001F23FC" w:rsidRDefault="00D37270" w:rsidP="009065DA">
            <w:pPr>
              <w:pStyle w:val="TAC"/>
            </w:pPr>
            <w:r w:rsidRPr="001F23FC">
              <w:t>1686</w:t>
            </w:r>
          </w:p>
        </w:tc>
        <w:tc>
          <w:tcPr>
            <w:tcW w:w="535" w:type="dxa"/>
            <w:noWrap/>
          </w:tcPr>
          <w:p w14:paraId="3CFE2B81" w14:textId="77777777" w:rsidR="00D37270" w:rsidRPr="001F23FC" w:rsidRDefault="00D37270" w:rsidP="009065DA">
            <w:pPr>
              <w:pStyle w:val="TAC"/>
            </w:pPr>
            <w:r w:rsidRPr="001F23FC">
              <w:t>145</w:t>
            </w:r>
          </w:p>
        </w:tc>
        <w:tc>
          <w:tcPr>
            <w:tcW w:w="638" w:type="dxa"/>
            <w:noWrap/>
          </w:tcPr>
          <w:p w14:paraId="7DD7DB69" w14:textId="77777777" w:rsidR="00D37270" w:rsidRPr="001F23FC" w:rsidRDefault="00D37270" w:rsidP="009065DA">
            <w:pPr>
              <w:pStyle w:val="TAC"/>
            </w:pPr>
            <w:r w:rsidRPr="001F23FC">
              <w:t>2349</w:t>
            </w:r>
          </w:p>
        </w:tc>
        <w:tc>
          <w:tcPr>
            <w:tcW w:w="638" w:type="dxa"/>
            <w:noWrap/>
          </w:tcPr>
          <w:p w14:paraId="5D094C65" w14:textId="77777777" w:rsidR="00D37270" w:rsidRPr="001F23FC" w:rsidRDefault="00D37270" w:rsidP="009065DA">
            <w:pPr>
              <w:pStyle w:val="TAC"/>
            </w:pPr>
            <w:r w:rsidRPr="001F23FC">
              <w:t>2345</w:t>
            </w:r>
          </w:p>
        </w:tc>
      </w:tr>
      <w:tr w:rsidR="00D37270" w:rsidRPr="001F23FC" w14:paraId="6F44457D" w14:textId="77777777" w:rsidTr="00B55740">
        <w:trPr>
          <w:cantSplit/>
          <w:jc w:val="center"/>
        </w:trPr>
        <w:tc>
          <w:tcPr>
            <w:tcW w:w="443" w:type="dxa"/>
            <w:noWrap/>
            <w:hideMark/>
          </w:tcPr>
          <w:p w14:paraId="3B051518" w14:textId="77777777" w:rsidR="00D37270" w:rsidRPr="001F23FC" w:rsidRDefault="00D37270" w:rsidP="009065DA">
            <w:pPr>
              <w:pStyle w:val="TAC"/>
            </w:pPr>
            <w:r w:rsidRPr="001F23FC">
              <w:t>35</w:t>
            </w:r>
          </w:p>
        </w:tc>
        <w:tc>
          <w:tcPr>
            <w:tcW w:w="536" w:type="dxa"/>
            <w:noWrap/>
            <w:hideMark/>
          </w:tcPr>
          <w:p w14:paraId="4D070911" w14:textId="77777777" w:rsidR="00D37270" w:rsidRPr="001F23FC" w:rsidRDefault="00D37270" w:rsidP="009065DA">
            <w:pPr>
              <w:pStyle w:val="TAC"/>
            </w:pPr>
            <w:r w:rsidRPr="001F23FC">
              <w:t>683</w:t>
            </w:r>
          </w:p>
        </w:tc>
        <w:tc>
          <w:tcPr>
            <w:tcW w:w="535" w:type="dxa"/>
            <w:noWrap/>
            <w:hideMark/>
          </w:tcPr>
          <w:p w14:paraId="21F3B8BB" w14:textId="77777777" w:rsidR="00D37270" w:rsidRPr="001F23FC" w:rsidRDefault="00D37270" w:rsidP="009065DA">
            <w:pPr>
              <w:pStyle w:val="TAC"/>
            </w:pPr>
            <w:r w:rsidRPr="001F23FC">
              <w:t>445</w:t>
            </w:r>
          </w:p>
        </w:tc>
        <w:tc>
          <w:tcPr>
            <w:tcW w:w="442" w:type="dxa"/>
            <w:noWrap/>
          </w:tcPr>
          <w:p w14:paraId="1E029276" w14:textId="77777777" w:rsidR="00D37270" w:rsidRPr="001F23FC" w:rsidRDefault="00D37270" w:rsidP="009065DA">
            <w:pPr>
              <w:pStyle w:val="TAC"/>
            </w:pPr>
            <w:r w:rsidRPr="001F23FC">
              <w:t>72</w:t>
            </w:r>
          </w:p>
        </w:tc>
        <w:tc>
          <w:tcPr>
            <w:tcW w:w="638" w:type="dxa"/>
            <w:noWrap/>
          </w:tcPr>
          <w:p w14:paraId="63B97901" w14:textId="77777777" w:rsidR="00D37270" w:rsidRPr="001F23FC" w:rsidRDefault="00D37270" w:rsidP="009065DA">
            <w:pPr>
              <w:pStyle w:val="TAC"/>
            </w:pPr>
            <w:r w:rsidRPr="001F23FC">
              <w:t>1260</w:t>
            </w:r>
          </w:p>
        </w:tc>
        <w:tc>
          <w:tcPr>
            <w:tcW w:w="638" w:type="dxa"/>
            <w:noWrap/>
          </w:tcPr>
          <w:p w14:paraId="5D6407C8" w14:textId="77777777" w:rsidR="00D37270" w:rsidRPr="001F23FC" w:rsidRDefault="00D37270" w:rsidP="009065DA">
            <w:pPr>
              <w:pStyle w:val="TAC"/>
            </w:pPr>
            <w:r w:rsidRPr="001F23FC">
              <w:t>1059</w:t>
            </w:r>
          </w:p>
        </w:tc>
        <w:tc>
          <w:tcPr>
            <w:tcW w:w="535" w:type="dxa"/>
            <w:noWrap/>
          </w:tcPr>
          <w:p w14:paraId="618B7D7D" w14:textId="77777777" w:rsidR="00D37270" w:rsidRPr="001F23FC" w:rsidRDefault="00D37270" w:rsidP="009065DA">
            <w:pPr>
              <w:pStyle w:val="TAC"/>
            </w:pPr>
            <w:r w:rsidRPr="001F23FC">
              <w:t>109</w:t>
            </w:r>
          </w:p>
        </w:tc>
        <w:tc>
          <w:tcPr>
            <w:tcW w:w="638" w:type="dxa"/>
            <w:noWrap/>
          </w:tcPr>
          <w:p w14:paraId="3F5A0B96" w14:textId="77777777" w:rsidR="00D37270" w:rsidRPr="001F23FC" w:rsidRDefault="00D37270" w:rsidP="009065DA">
            <w:pPr>
              <w:pStyle w:val="TAC"/>
            </w:pPr>
            <w:r w:rsidRPr="001F23FC">
              <w:t>1817</w:t>
            </w:r>
          </w:p>
        </w:tc>
        <w:tc>
          <w:tcPr>
            <w:tcW w:w="638" w:type="dxa"/>
            <w:noWrap/>
          </w:tcPr>
          <w:p w14:paraId="7C7B57E6" w14:textId="77777777" w:rsidR="00D37270" w:rsidRPr="001F23FC" w:rsidRDefault="00D37270" w:rsidP="009065DA">
            <w:pPr>
              <w:pStyle w:val="TAC"/>
            </w:pPr>
            <w:r w:rsidRPr="001F23FC">
              <w:t>1703</w:t>
            </w:r>
          </w:p>
        </w:tc>
        <w:tc>
          <w:tcPr>
            <w:tcW w:w="535" w:type="dxa"/>
            <w:noWrap/>
          </w:tcPr>
          <w:p w14:paraId="22E80DAA" w14:textId="77777777" w:rsidR="00D37270" w:rsidRPr="001F23FC" w:rsidRDefault="00D37270" w:rsidP="009065DA">
            <w:pPr>
              <w:pStyle w:val="TAC"/>
            </w:pPr>
            <w:r w:rsidRPr="001F23FC">
              <w:t>146</w:t>
            </w:r>
          </w:p>
        </w:tc>
        <w:tc>
          <w:tcPr>
            <w:tcW w:w="638" w:type="dxa"/>
            <w:noWrap/>
          </w:tcPr>
          <w:p w14:paraId="3B60F705" w14:textId="77777777" w:rsidR="00D37270" w:rsidRPr="001F23FC" w:rsidRDefault="00D37270" w:rsidP="009065DA">
            <w:pPr>
              <w:pStyle w:val="TAC"/>
            </w:pPr>
            <w:r w:rsidRPr="001F23FC">
              <w:t>2364</w:t>
            </w:r>
          </w:p>
        </w:tc>
        <w:tc>
          <w:tcPr>
            <w:tcW w:w="638" w:type="dxa"/>
            <w:noWrap/>
          </w:tcPr>
          <w:p w14:paraId="11F14081" w14:textId="77777777" w:rsidR="00D37270" w:rsidRPr="001F23FC" w:rsidRDefault="00D37270" w:rsidP="009065DA">
            <w:pPr>
              <w:pStyle w:val="TAC"/>
            </w:pPr>
            <w:r w:rsidRPr="001F23FC">
              <w:t>2363</w:t>
            </w:r>
          </w:p>
        </w:tc>
      </w:tr>
      <w:tr w:rsidR="00D37270" w:rsidRPr="001F23FC" w14:paraId="123F3352" w14:textId="77777777" w:rsidTr="00B55740">
        <w:trPr>
          <w:cantSplit/>
          <w:jc w:val="center"/>
        </w:trPr>
        <w:tc>
          <w:tcPr>
            <w:tcW w:w="443" w:type="dxa"/>
            <w:noWrap/>
          </w:tcPr>
          <w:p w14:paraId="292AC832" w14:textId="77777777" w:rsidR="00D37270" w:rsidRPr="001F23FC" w:rsidRDefault="00D37270" w:rsidP="009065DA">
            <w:pPr>
              <w:pStyle w:val="TAC"/>
            </w:pPr>
            <w:r w:rsidRPr="001F23FC">
              <w:t>36</w:t>
            </w:r>
          </w:p>
        </w:tc>
        <w:tc>
          <w:tcPr>
            <w:tcW w:w="536" w:type="dxa"/>
            <w:noWrap/>
          </w:tcPr>
          <w:p w14:paraId="694EDC56" w14:textId="77777777" w:rsidR="00D37270" w:rsidRPr="001F23FC" w:rsidRDefault="00D37270" w:rsidP="009065DA">
            <w:pPr>
              <w:pStyle w:val="TAC"/>
            </w:pPr>
            <w:r w:rsidRPr="001F23FC">
              <w:t>699</w:t>
            </w:r>
          </w:p>
        </w:tc>
        <w:tc>
          <w:tcPr>
            <w:tcW w:w="535" w:type="dxa"/>
            <w:noWrap/>
          </w:tcPr>
          <w:p w14:paraId="1167B599" w14:textId="77777777" w:rsidR="00D37270" w:rsidRPr="001F23FC" w:rsidRDefault="00D37270" w:rsidP="009065DA">
            <w:pPr>
              <w:pStyle w:val="TAC"/>
            </w:pPr>
            <w:r w:rsidRPr="001F23FC">
              <w:t>461</w:t>
            </w:r>
          </w:p>
        </w:tc>
        <w:tc>
          <w:tcPr>
            <w:tcW w:w="442" w:type="dxa"/>
            <w:noWrap/>
          </w:tcPr>
          <w:p w14:paraId="52AE66B4" w14:textId="77777777" w:rsidR="00D37270" w:rsidRPr="001F23FC" w:rsidRDefault="00D37270" w:rsidP="009065DA">
            <w:pPr>
              <w:pStyle w:val="TAC"/>
            </w:pPr>
            <w:r w:rsidRPr="001F23FC">
              <w:t>73</w:t>
            </w:r>
          </w:p>
        </w:tc>
        <w:tc>
          <w:tcPr>
            <w:tcW w:w="638" w:type="dxa"/>
            <w:noWrap/>
          </w:tcPr>
          <w:p w14:paraId="07A6E31B" w14:textId="77777777" w:rsidR="00D37270" w:rsidRPr="001F23FC" w:rsidRDefault="00D37270" w:rsidP="009065DA">
            <w:pPr>
              <w:pStyle w:val="TAC"/>
            </w:pPr>
            <w:r w:rsidRPr="001F23FC">
              <w:t>1275</w:t>
            </w:r>
          </w:p>
        </w:tc>
        <w:tc>
          <w:tcPr>
            <w:tcW w:w="638" w:type="dxa"/>
            <w:noWrap/>
          </w:tcPr>
          <w:p w14:paraId="286342E0" w14:textId="77777777" w:rsidR="00D37270" w:rsidRPr="001F23FC" w:rsidRDefault="00D37270" w:rsidP="009065DA">
            <w:pPr>
              <w:pStyle w:val="TAC"/>
            </w:pPr>
            <w:r w:rsidRPr="001F23FC">
              <w:t>1076</w:t>
            </w:r>
          </w:p>
        </w:tc>
        <w:tc>
          <w:tcPr>
            <w:tcW w:w="535" w:type="dxa"/>
            <w:noWrap/>
          </w:tcPr>
          <w:p w14:paraId="03094A78" w14:textId="77777777" w:rsidR="00D37270" w:rsidRPr="001F23FC" w:rsidRDefault="00D37270" w:rsidP="009065DA">
            <w:pPr>
              <w:pStyle w:val="TAC"/>
            </w:pPr>
            <w:r w:rsidRPr="001F23FC">
              <w:t>110</w:t>
            </w:r>
          </w:p>
        </w:tc>
        <w:tc>
          <w:tcPr>
            <w:tcW w:w="638" w:type="dxa"/>
            <w:noWrap/>
          </w:tcPr>
          <w:p w14:paraId="167A8ED3" w14:textId="77777777" w:rsidR="00D37270" w:rsidRPr="001F23FC" w:rsidRDefault="00D37270" w:rsidP="009065DA">
            <w:pPr>
              <w:pStyle w:val="TAC"/>
            </w:pPr>
            <w:r w:rsidRPr="001F23FC">
              <w:t>1832</w:t>
            </w:r>
          </w:p>
        </w:tc>
        <w:tc>
          <w:tcPr>
            <w:tcW w:w="638" w:type="dxa"/>
            <w:noWrap/>
          </w:tcPr>
          <w:p w14:paraId="76C5F517" w14:textId="77777777" w:rsidR="00D37270" w:rsidRPr="001F23FC" w:rsidRDefault="00D37270" w:rsidP="009065DA">
            <w:pPr>
              <w:pStyle w:val="TAC"/>
            </w:pPr>
            <w:r w:rsidRPr="001F23FC">
              <w:t>1721</w:t>
            </w:r>
          </w:p>
        </w:tc>
        <w:tc>
          <w:tcPr>
            <w:tcW w:w="1811" w:type="dxa"/>
            <w:gridSpan w:val="3"/>
            <w:noWrap/>
          </w:tcPr>
          <w:p w14:paraId="23586C4B" w14:textId="77777777" w:rsidR="00D37270" w:rsidRPr="001F23FC" w:rsidRDefault="00D37270" w:rsidP="009065DA">
            <w:pPr>
              <w:pStyle w:val="TAC"/>
            </w:pPr>
            <w:r w:rsidRPr="001F23FC">
              <w:t>*) note 2 in H.2.5</w:t>
            </w:r>
          </w:p>
        </w:tc>
      </w:tr>
    </w:tbl>
    <w:p w14:paraId="09063D87" w14:textId="77777777" w:rsidR="00B55740" w:rsidRDefault="00B55740" w:rsidP="00B55740">
      <w:pPr>
        <w:pStyle w:val="FP"/>
      </w:pPr>
    </w:p>
    <w:p w14:paraId="75A73257" w14:textId="1E1E3C91" w:rsidR="0032234A" w:rsidRPr="001F23FC" w:rsidRDefault="0032234A">
      <w:pPr>
        <w:pStyle w:val="NO"/>
      </w:pPr>
      <w:r w:rsidRPr="001F23FC">
        <w:t>NOTE 1:</w:t>
      </w:r>
      <w:r w:rsidRPr="001F23FC">
        <w:tab/>
        <w:t xml:space="preserve">The first column is the number of errors (ne = number of NACK + </w:t>
      </w:r>
      <w:proofErr w:type="spellStart"/>
      <w:r w:rsidRPr="001F23FC">
        <w:t>statDTX</w:t>
      </w:r>
      <w:proofErr w:type="spellEnd"/>
      <w:r w:rsidRPr="001F23FC">
        <w:t>)</w:t>
      </w:r>
    </w:p>
    <w:p w14:paraId="2A432234" w14:textId="77777777" w:rsidR="0032234A" w:rsidRPr="001F23FC" w:rsidRDefault="0032234A">
      <w:pPr>
        <w:pStyle w:val="NO"/>
      </w:pPr>
      <w:r w:rsidRPr="001F23FC">
        <w:t>NOTE 2:</w:t>
      </w:r>
      <w:r w:rsidRPr="001F23FC">
        <w:tab/>
        <w:t>The second column is the number of samples for the pass limit (</w:t>
      </w:r>
      <w:proofErr w:type="spellStart"/>
      <w:r w:rsidRPr="001F23FC">
        <w:t>ns</w:t>
      </w:r>
      <w:r w:rsidRPr="001F23FC">
        <w:rPr>
          <w:vertAlign w:val="subscript"/>
        </w:rPr>
        <w:t>p</w:t>
      </w:r>
      <w:proofErr w:type="spellEnd"/>
      <w:r w:rsidRPr="001F23FC">
        <w:t>, ns=Number of Samples= number of</w:t>
      </w:r>
      <w:r w:rsidRPr="001F23FC">
        <w:rPr>
          <w:rFonts w:ascii="Courier New" w:hAnsi="Courier New"/>
          <w:szCs w:val="18"/>
        </w:rPr>
        <w:t xml:space="preserve"> NACK + </w:t>
      </w:r>
      <w:proofErr w:type="spellStart"/>
      <w:r w:rsidRPr="001F23FC">
        <w:rPr>
          <w:rFonts w:ascii="Courier New" w:hAnsi="Courier New"/>
          <w:szCs w:val="18"/>
        </w:rPr>
        <w:t>statDTX</w:t>
      </w:r>
      <w:proofErr w:type="spellEnd"/>
      <w:r w:rsidRPr="001F23FC">
        <w:rPr>
          <w:rFonts w:ascii="Courier New" w:hAnsi="Courier New"/>
          <w:szCs w:val="18"/>
        </w:rPr>
        <w:t xml:space="preserve"> + </w:t>
      </w:r>
      <w:smartTag w:uri="urn:schemas-microsoft-com:office:smarttags" w:element="chsdate">
        <w:r w:rsidRPr="001F23FC">
          <w:rPr>
            <w:rFonts w:ascii="Courier New" w:hAnsi="Courier New"/>
            <w:szCs w:val="18"/>
          </w:rPr>
          <w:t>ACK</w:t>
        </w:r>
      </w:smartTag>
      <w:r w:rsidRPr="001F23FC">
        <w:t>)</w:t>
      </w:r>
    </w:p>
    <w:p w14:paraId="6C83DC43" w14:textId="77777777" w:rsidR="0032234A" w:rsidRPr="001F23FC" w:rsidRDefault="0032234A">
      <w:pPr>
        <w:pStyle w:val="NO"/>
        <w:rPr>
          <w:rFonts w:eastAsia="Malgun Gothic"/>
          <w:lang w:eastAsia="ko-KR"/>
        </w:rPr>
      </w:pPr>
      <w:r w:rsidRPr="001F23FC">
        <w:t>NOTE 3:</w:t>
      </w:r>
      <w:r w:rsidRPr="001F23FC">
        <w:tab/>
        <w:t>The third column is the number of samples for the fail limit (</w:t>
      </w:r>
      <w:proofErr w:type="spellStart"/>
      <w:r w:rsidRPr="001F23FC">
        <w:t>ns</w:t>
      </w:r>
      <w:r w:rsidRPr="001F23FC">
        <w:rPr>
          <w:vertAlign w:val="subscript"/>
        </w:rPr>
        <w:t>f</w:t>
      </w:r>
      <w:proofErr w:type="spellEnd"/>
      <w:r w:rsidRPr="001F23FC">
        <w:t>)</w:t>
      </w:r>
    </w:p>
    <w:p w14:paraId="71669F9F" w14:textId="31F0BE9B" w:rsidR="007A6731" w:rsidRPr="001F23FC" w:rsidRDefault="007A6731" w:rsidP="007A6731">
      <w:pPr>
        <w:pStyle w:val="NO"/>
        <w:rPr>
          <w:rFonts w:eastAsia="Malgun Gothic"/>
          <w:lang w:eastAsia="ko-KR"/>
        </w:rPr>
      </w:pPr>
      <w:r w:rsidRPr="001F23FC">
        <w:t>NOTE 4:</w:t>
      </w:r>
      <w:r w:rsidRPr="001F23FC">
        <w:tab/>
        <w:t xml:space="preserve">The UE could be decided as early pass/fail when at least 67 samples are received. The </w:t>
      </w:r>
      <w:proofErr w:type="spellStart"/>
      <w:r w:rsidRPr="001F23FC">
        <w:t>ns</w:t>
      </w:r>
      <w:r w:rsidRPr="001F23FC">
        <w:rPr>
          <w:vertAlign w:val="subscript"/>
        </w:rPr>
        <w:t>f</w:t>
      </w:r>
      <w:proofErr w:type="spellEnd"/>
      <w:r w:rsidRPr="001F23FC">
        <w:t xml:space="preserve"> is set to NA for ne less than 9.</w:t>
      </w:r>
    </w:p>
    <w:p w14:paraId="19A5D919" w14:textId="77777777" w:rsidR="0032234A" w:rsidRPr="001F23FC" w:rsidRDefault="0032234A">
      <w:pPr>
        <w:pStyle w:val="Heading2"/>
      </w:pPr>
      <w:bookmarkStart w:id="679" w:name="_Toc21026849"/>
      <w:bookmarkStart w:id="680" w:name="_Toc27744147"/>
      <w:bookmarkStart w:id="681" w:name="_Toc36197318"/>
      <w:bookmarkStart w:id="682" w:name="_Toc36198010"/>
      <w:r w:rsidRPr="001F23FC">
        <w:t>H.2.5</w:t>
      </w:r>
      <w:r w:rsidRPr="001F23FC">
        <w:tab/>
        <w:t>Pass fail decision rules</w:t>
      </w:r>
      <w:bookmarkEnd w:id="679"/>
      <w:bookmarkEnd w:id="680"/>
      <w:bookmarkEnd w:id="681"/>
      <w:bookmarkEnd w:id="682"/>
    </w:p>
    <w:p w14:paraId="0A865725" w14:textId="77777777" w:rsidR="0032234A" w:rsidRPr="001F23FC" w:rsidRDefault="0032234A">
      <w:r w:rsidRPr="001F23FC">
        <w:t>The pass fail decision rules apply for a single test, comprising one component in the test vector. The overall Pass /Fail conditions are defined in clause H.2.6and H.2A.6</w:t>
      </w:r>
    </w:p>
    <w:p w14:paraId="604C65EF" w14:textId="77777777" w:rsidR="007A6731" w:rsidRPr="001F23FC" w:rsidRDefault="007A6731" w:rsidP="007A6731">
      <w:r w:rsidRPr="001F23FC">
        <w:t>Having observed   0  errors, pass the test at      67+    samples,                                                 otherwise continue</w:t>
      </w:r>
    </w:p>
    <w:p w14:paraId="6DEF6819" w14:textId="4BDE95F5" w:rsidR="007A6731" w:rsidRPr="001F23FC" w:rsidRDefault="007A6731" w:rsidP="007A6731">
      <w:r w:rsidRPr="001F23FC">
        <w:t>Having observed   1  error,   pass the test at</w:t>
      </w:r>
      <w:r w:rsidRPr="001F23FC">
        <w:rPr>
          <w:rFonts w:eastAsia="Batang"/>
        </w:rPr>
        <w:t xml:space="preserve">      67+    samples,                                                 otherwise continue</w:t>
      </w:r>
    </w:p>
    <w:p w14:paraId="147984F7" w14:textId="352BB4D7" w:rsidR="007A6731" w:rsidRPr="001F23FC" w:rsidRDefault="007A6731" w:rsidP="007A6731">
      <w:r w:rsidRPr="001F23FC">
        <w:t>Having observed   2  errors,  pass the test at</w:t>
      </w:r>
      <w:r w:rsidRPr="001F23FC">
        <w:rPr>
          <w:rFonts w:eastAsia="Batang"/>
        </w:rPr>
        <w:t xml:space="preserve">      </w:t>
      </w:r>
      <w:r w:rsidRPr="001F23FC">
        <w:t>95</w:t>
      </w:r>
      <w:r w:rsidRPr="001F23FC">
        <w:rPr>
          <w:rFonts w:eastAsia="Batang"/>
        </w:rPr>
        <w:t>+    samples,                                                 otherwise continue</w:t>
      </w:r>
    </w:p>
    <w:p w14:paraId="42CE4032" w14:textId="14EEB134" w:rsidR="0032234A" w:rsidRPr="001F23FC" w:rsidRDefault="007A6731" w:rsidP="007A6731">
      <w:r w:rsidRPr="001F23FC">
        <w:t>Etc. etc.</w:t>
      </w:r>
    </w:p>
    <w:p w14:paraId="7D8194ED" w14:textId="130AFDE9" w:rsidR="0032234A" w:rsidRPr="001F23FC" w:rsidRDefault="0032234A">
      <w:r w:rsidRPr="001F23FC">
        <w:t xml:space="preserve">Having observed </w:t>
      </w:r>
      <w:r w:rsidR="00D37270" w:rsidRPr="001F23FC">
        <w:t>145</w:t>
      </w:r>
      <w:r w:rsidRPr="001F23FC">
        <w:t xml:space="preserve"> errors,  pass the test at  </w:t>
      </w:r>
      <w:r w:rsidR="00D37270" w:rsidRPr="001F23FC">
        <w:t>2349</w:t>
      </w:r>
      <w:r w:rsidRPr="001F23FC">
        <w:t xml:space="preserve">+  samples, fail the test at </w:t>
      </w:r>
      <w:r w:rsidR="00D37270" w:rsidRPr="001F23FC">
        <w:t>2345</w:t>
      </w:r>
      <w:r w:rsidRPr="001F23FC">
        <w:t>- samples,  otherwise continue</w:t>
      </w:r>
    </w:p>
    <w:p w14:paraId="6F3B5556" w14:textId="4A995FAE" w:rsidR="0032234A" w:rsidRPr="001F23FC" w:rsidRDefault="0032234A">
      <w:r w:rsidRPr="001F23FC">
        <w:t xml:space="preserve">Having observed </w:t>
      </w:r>
      <w:r w:rsidR="00D37270" w:rsidRPr="001F23FC">
        <w:t>146</w:t>
      </w:r>
      <w:r w:rsidRPr="001F23FC">
        <w:t xml:space="preserve"> errors,  pass the test at  </w:t>
      </w:r>
      <w:r w:rsidR="00D37270" w:rsidRPr="001F23FC">
        <w:t>2364</w:t>
      </w:r>
      <w:r w:rsidRPr="001F23FC">
        <w:t xml:space="preserve">+  samples, fail the test at </w:t>
      </w:r>
      <w:r w:rsidR="00D37270" w:rsidRPr="001F23FC">
        <w:t>2363</w:t>
      </w:r>
      <w:r w:rsidRPr="001F23FC">
        <w:t>- samples.</w:t>
      </w:r>
    </w:p>
    <w:p w14:paraId="5245AD37" w14:textId="77777777" w:rsidR="0032234A" w:rsidRPr="001F23FC" w:rsidRDefault="0032234A">
      <w:r w:rsidRPr="001F23FC">
        <w:t>Where x+ means: x or more,        x- means x or less</w:t>
      </w:r>
    </w:p>
    <w:p w14:paraId="56130340" w14:textId="78F86016" w:rsidR="0032234A" w:rsidRPr="001F23FC" w:rsidRDefault="0032234A">
      <w:pPr>
        <w:pStyle w:val="NO"/>
      </w:pPr>
      <w:r w:rsidRPr="001F23FC">
        <w:t>NOTE 1:</w:t>
      </w:r>
      <w:r w:rsidRPr="001F23FC">
        <w:tab/>
        <w:t xml:space="preserve">an ideal DUT passes after 67 samples. The maximum test time is </w:t>
      </w:r>
      <w:r w:rsidR="00D37270" w:rsidRPr="001F23FC">
        <w:t>2364</w:t>
      </w:r>
      <w:r w:rsidRPr="001F23FC">
        <w:t xml:space="preserve"> samples.</w:t>
      </w:r>
    </w:p>
    <w:p w14:paraId="14EDBBA0" w14:textId="5EBC68BB" w:rsidR="00D37270" w:rsidRPr="001F23FC" w:rsidRDefault="0032234A" w:rsidP="00D37270">
      <w:pPr>
        <w:pStyle w:val="NO"/>
      </w:pPr>
      <w:r w:rsidRPr="001F23FC">
        <w:t>NOTE 2:</w:t>
      </w:r>
      <w:r w:rsidRPr="001F23FC">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1F23FC" w:rsidRDefault="00D37270" w:rsidP="00D37270">
      <w:pPr>
        <w:pStyle w:val="Heading2"/>
      </w:pPr>
      <w:r w:rsidRPr="001F23FC">
        <w:t>H.2.6</w:t>
      </w:r>
      <w:r w:rsidRPr="001F23FC">
        <w:tab/>
        <w:t>Theory to derive the pass fail limits (Informative)</w:t>
      </w:r>
    </w:p>
    <w:p w14:paraId="6079AA81" w14:textId="52995FEB" w:rsidR="00D37270" w:rsidRPr="001F23FC" w:rsidRDefault="00D37270" w:rsidP="00D37270">
      <w:pPr>
        <w:pStyle w:val="EditorsNote"/>
      </w:pPr>
      <w:r w:rsidRPr="001F23FC">
        <w:t>Editor</w:t>
      </w:r>
      <w:r w:rsidR="00B00962">
        <w:t>'</w:t>
      </w:r>
      <w:r w:rsidRPr="001F23FC">
        <w:t>s note:</w:t>
      </w:r>
      <w:r w:rsidRPr="001F23FC">
        <w:tab/>
        <w:t>This clause of the Annex H is for information only and it describes the background theory and information for statistical testing.</w:t>
      </w:r>
    </w:p>
    <w:p w14:paraId="368EF3DA" w14:textId="77777777" w:rsidR="00D37270" w:rsidRPr="001F23FC" w:rsidRDefault="00D37270" w:rsidP="00D37270">
      <w:pPr>
        <w:pStyle w:val="Heading3"/>
      </w:pPr>
      <w:bookmarkStart w:id="683" w:name="_Toc232582203"/>
      <w:r w:rsidRPr="001F23FC">
        <w:t>H.2.6.1</w:t>
      </w:r>
      <w:r w:rsidRPr="001F23FC">
        <w:tab/>
      </w:r>
      <w:bookmarkEnd w:id="683"/>
      <w:r w:rsidRPr="001F23FC">
        <w:t>Numerical definition of the pass-fail limits</w:t>
      </w:r>
    </w:p>
    <w:p w14:paraId="252DB5A2" w14:textId="77777777" w:rsidR="00D37270" w:rsidRPr="001F23FC" w:rsidRDefault="00D37270" w:rsidP="00D37270">
      <w:r w:rsidRPr="001F23FC">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proofErr w:type="spellStart"/>
      <w:r w:rsidRPr="001F23FC">
        <w:t>oppsite</w:t>
      </w:r>
      <w:proofErr w:type="spellEnd"/>
      <w:r w:rsidRPr="001F23FC">
        <w:t xml:space="preserve"> decision. The Confidence Level (CL) describes the probability that the decision is a correct one. The complement is the wrong decision probability (risk) D = 1-CL.</w:t>
      </w:r>
    </w:p>
    <w:p w14:paraId="659DCD9C" w14:textId="141BEF86" w:rsidR="00D37270" w:rsidRPr="001F23FC" w:rsidRDefault="00D37270" w:rsidP="00D37270">
      <w:r w:rsidRPr="001F23FC">
        <w:t xml:space="preserve">As described in H.2.2, the measurement of throughput could be mapped to ER (Error Ratio). When testing ER, transport blocks or </w:t>
      </w:r>
      <w:r w:rsidR="00B00962">
        <w:t>"</w:t>
      </w:r>
      <w:r w:rsidRPr="001F23FC">
        <w:t>samples</w:t>
      </w:r>
      <w:r w:rsidR="00B00962">
        <w:t>"</w:t>
      </w:r>
      <w:r w:rsidRPr="001F23FC">
        <w:t xml:space="preserve"> are observed and the number of correctly and erroneously received blocks are recorded. For a </w:t>
      </w:r>
      <w:r w:rsidR="00B00962">
        <w:t>"</w:t>
      </w:r>
      <w:r w:rsidRPr="001F23FC">
        <w:t>standard</w:t>
      </w:r>
      <w:r w:rsidR="00B00962">
        <w:t>"</w:t>
      </w:r>
      <w:r w:rsidRPr="001F23FC">
        <w:t xml:space="preserve">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1F23FC" w:rsidRDefault="00D37270" w:rsidP="00D37270">
      <w:r w:rsidRPr="001F23FC">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1F23FC" w:rsidRDefault="00D37270" w:rsidP="00D37270">
      <w:r w:rsidRPr="001F23FC">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1F23FC" w:rsidRDefault="00D37270" w:rsidP="00D37270">
      <w:pPr>
        <w:pStyle w:val="B1"/>
      </w:pPr>
      <w:r w:rsidRPr="001F23FC">
        <w:t>-</w:t>
      </w:r>
      <w:r w:rsidRPr="001F23FC">
        <w:tab/>
        <w:t>Parameter: d (per step decision probability).</w:t>
      </w:r>
    </w:p>
    <w:p w14:paraId="5249302E" w14:textId="77777777" w:rsidR="00D37270" w:rsidRPr="001F23FC" w:rsidRDefault="00D37270" w:rsidP="00D37270">
      <w:pPr>
        <w:pStyle w:val="B1"/>
      </w:pPr>
      <w:r w:rsidRPr="001F23FC">
        <w:t>-</w:t>
      </w:r>
      <w:r w:rsidRPr="001F23FC">
        <w:tab/>
        <w:t>Variable: ne (number of observed errors).</w:t>
      </w:r>
    </w:p>
    <w:p w14:paraId="5CCA40D5" w14:textId="77777777" w:rsidR="00D37270" w:rsidRPr="001F23FC" w:rsidRDefault="00D37270" w:rsidP="00D37270">
      <w:pPr>
        <w:pStyle w:val="B1"/>
      </w:pPr>
      <w:r w:rsidRPr="001F23FC">
        <w:t>-</w:t>
      </w:r>
      <w:r w:rsidRPr="001F23FC">
        <w:tab/>
        <w:t>Result: ns (number of expected samples for pass/fail, depending on which one is calculated).</w:t>
      </w:r>
    </w:p>
    <w:p w14:paraId="56260957" w14:textId="09D3BFED" w:rsidR="00D37270" w:rsidRPr="001F23FC" w:rsidRDefault="00D37270" w:rsidP="00D37270">
      <w:r w:rsidRPr="001F23FC">
        <w:t>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w:t>
      </w:r>
    </w:p>
    <w:p w14:paraId="0C411FE8" w14:textId="1B769DF3" w:rsidR="00D37270" w:rsidRPr="001F23FC" w:rsidRDefault="00D37270" w:rsidP="00D37270">
      <w:r w:rsidRPr="001F23FC">
        <w:t>It should be noted that d is determined separately considering early pass and early fail testing.</w:t>
      </w:r>
    </w:p>
    <w:p w14:paraId="3971BDD4" w14:textId="6E308539" w:rsidR="00D37270" w:rsidRPr="001F23FC" w:rsidRDefault="00D37270" w:rsidP="00D37270">
      <w:r w:rsidRPr="001F23FC">
        <w:t xml:space="preserve">For a marginal DUT (i.e., a DUT almost exactly meeting the target ER level), the unmodified early pass/early fail approach is unable to distinguish whether the DUT has just passed or just failed the BLER (ε→0), and can thus terminate with an </w:t>
      </w:r>
      <w:r w:rsidR="00B00962">
        <w:t>"</w:t>
      </w:r>
      <w:r w:rsidRPr="001F23FC">
        <w:t>undecided</w:t>
      </w:r>
      <w:r w:rsidR="00B00962">
        <w:t>"</w:t>
      </w:r>
      <w:r w:rsidRPr="001F23FC">
        <w:t xml:space="preserve"> result. To avoid this undecided result and provide selectivity, a so-called </w:t>
      </w:r>
      <w:r w:rsidR="00B00962">
        <w:t>"</w:t>
      </w:r>
      <w:r w:rsidRPr="001F23FC">
        <w:t>bad device factor</w:t>
      </w:r>
      <w:r w:rsidR="00B00962">
        <w:t>"</w:t>
      </w:r>
      <w:r w:rsidRPr="001F23FC">
        <w:t xml:space="preserve"> (M) is introduced into the early pass calculation. This factor biases the decision towards avoiding failing good DUT.</w:t>
      </w:r>
    </w:p>
    <w:p w14:paraId="5B8C50D8" w14:textId="77777777" w:rsidR="00D37270" w:rsidRPr="001F23FC" w:rsidRDefault="00D37270" w:rsidP="00D37270">
      <w:pPr>
        <w:pStyle w:val="Heading3"/>
      </w:pPr>
      <w:bookmarkStart w:id="684" w:name="_Toc58860624"/>
      <w:bookmarkStart w:id="685" w:name="_Toc58863128"/>
      <w:bookmarkStart w:id="686" w:name="_Toc61183113"/>
      <w:bookmarkStart w:id="687" w:name="_Toc66728428"/>
      <w:bookmarkStart w:id="688" w:name="_Toc74962305"/>
      <w:bookmarkStart w:id="689" w:name="_Toc75243215"/>
      <w:bookmarkStart w:id="690" w:name="_Toc76545561"/>
      <w:r w:rsidRPr="001F23FC">
        <w:t>H.2.6.2</w:t>
      </w:r>
      <w:r w:rsidRPr="001F23FC">
        <w:tab/>
        <w:t>Simulation to derive the pass-fail limits for testing 95% throughput</w:t>
      </w:r>
      <w:bookmarkEnd w:id="684"/>
      <w:bookmarkEnd w:id="685"/>
      <w:bookmarkEnd w:id="686"/>
      <w:bookmarkEnd w:id="687"/>
      <w:bookmarkEnd w:id="688"/>
      <w:bookmarkEnd w:id="689"/>
      <w:bookmarkEnd w:id="690"/>
    </w:p>
    <w:p w14:paraId="31065EB6" w14:textId="77777777" w:rsidR="00D37270" w:rsidRPr="001F23FC" w:rsidRDefault="00D37270" w:rsidP="00D37270">
      <w:r w:rsidRPr="001F23FC">
        <w:t xml:space="preserve">As per the description in H.2.2, the 95% throughput measurement is mapped to ER=0.05, where ER is (NACK + </w:t>
      </w:r>
      <w:proofErr w:type="spellStart"/>
      <w:r w:rsidRPr="001F23FC">
        <w:t>statDTX</w:t>
      </w:r>
      <w:proofErr w:type="spellEnd"/>
      <w:r w:rsidRPr="001F23FC">
        <w:t xml:space="preserve">)/(NACK+ </w:t>
      </w:r>
      <w:proofErr w:type="spellStart"/>
      <w:r w:rsidRPr="001F23FC">
        <w:t>statDTX</w:t>
      </w:r>
      <w:proofErr w:type="spellEnd"/>
      <w:r w:rsidRPr="001F23FC">
        <w:t xml:space="preserve"> + ACK).</w:t>
      </w:r>
    </w:p>
    <w:p w14:paraId="5C6C49B4" w14:textId="77777777" w:rsidR="00D37270" w:rsidRPr="001F23FC" w:rsidRDefault="00D37270" w:rsidP="00D37270">
      <w:r w:rsidRPr="001F23FC">
        <w:t>The binomial distribution and its inverse are used to design the pass and fail limits. Note that this method is not unique and that other methods exist.</w:t>
      </w:r>
    </w:p>
    <w:p w14:paraId="54DA7C6D" w14:textId="58B11FCF" w:rsidR="00D37270" w:rsidRPr="001F23FC" w:rsidRDefault="00B55740" w:rsidP="00B55740">
      <w:pPr>
        <w:pStyle w:val="EQ"/>
      </w:pPr>
      <w:r>
        <w:tab/>
      </w:r>
      <w:r w:rsidR="00D37270" w:rsidRPr="001F23FC">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1F23FC" w:rsidRDefault="00D37270" w:rsidP="00D37270">
      <w:r w:rsidRPr="001F23FC">
        <w:t>Where</w:t>
      </w:r>
    </w:p>
    <w:p w14:paraId="213A01F0" w14:textId="77777777" w:rsidR="00D37270" w:rsidRPr="001F23FC" w:rsidRDefault="00D37270" w:rsidP="00D37270">
      <w:pPr>
        <w:pStyle w:val="B1"/>
      </w:pPr>
      <w:r w:rsidRPr="001F23FC">
        <w:t>-</w:t>
      </w:r>
      <w:r w:rsidRPr="001F23FC">
        <w:tab/>
        <w:t>fail(..) is the error ratio for the fail limit.</w:t>
      </w:r>
    </w:p>
    <w:p w14:paraId="496928EE" w14:textId="77777777" w:rsidR="00D37270" w:rsidRPr="001F23FC" w:rsidRDefault="00D37270" w:rsidP="00D37270">
      <w:pPr>
        <w:pStyle w:val="B1"/>
      </w:pPr>
      <w:r w:rsidRPr="001F23FC">
        <w:t>-</w:t>
      </w:r>
      <w:r w:rsidRPr="001F23FC">
        <w:tab/>
        <w:t>pass(..) is the error ratio for the pass limit.</w:t>
      </w:r>
    </w:p>
    <w:p w14:paraId="62541D02" w14:textId="77777777" w:rsidR="00D37270" w:rsidRPr="001F23FC" w:rsidRDefault="00D37270" w:rsidP="00D37270">
      <w:pPr>
        <w:pStyle w:val="B1"/>
      </w:pPr>
      <w:r w:rsidRPr="001F23FC">
        <w:t>-</w:t>
      </w:r>
      <w:r w:rsidRPr="001F23FC">
        <w:tab/>
        <w:t>ER is the specified error ratio 5%.</w:t>
      </w:r>
    </w:p>
    <w:p w14:paraId="4FE9BACE" w14:textId="77777777" w:rsidR="00D37270" w:rsidRPr="001F23FC" w:rsidRDefault="00D37270" w:rsidP="00D37270">
      <w:pPr>
        <w:pStyle w:val="B1"/>
      </w:pPr>
      <w:r w:rsidRPr="001F23FC">
        <w:t>-</w:t>
      </w:r>
      <w:r w:rsidRPr="001F23FC">
        <w:tab/>
        <w:t>ne is the number of bad results. This is the variable in both equations.</w:t>
      </w:r>
    </w:p>
    <w:p w14:paraId="54B04BF3" w14:textId="77777777" w:rsidR="00D37270" w:rsidRPr="001F23FC" w:rsidRDefault="00D37270" w:rsidP="00D37270">
      <w:pPr>
        <w:pStyle w:val="B1"/>
      </w:pPr>
      <w:r w:rsidRPr="001F23FC">
        <w:t>-</w:t>
      </w:r>
      <w:r w:rsidRPr="001F23FC">
        <w:tab/>
        <w:t>M is the Bad DUT factor M=1.5.</w:t>
      </w:r>
    </w:p>
    <w:p w14:paraId="0A5E7E53" w14:textId="77777777" w:rsidR="00D37270" w:rsidRPr="001F23FC" w:rsidRDefault="00D37270" w:rsidP="00D37270">
      <w:pPr>
        <w:pStyle w:val="B1"/>
      </w:pPr>
      <w:r w:rsidRPr="001F23FC">
        <w:t>-</w:t>
      </w:r>
      <w:r w:rsidRPr="001F23FC">
        <w:tab/>
      </w:r>
      <w:proofErr w:type="spellStart"/>
      <w:r w:rsidRPr="001F23FC">
        <w:t>d</w:t>
      </w:r>
      <w:r w:rsidRPr="001F23FC">
        <w:rPr>
          <w:vertAlign w:val="subscript"/>
        </w:rPr>
        <w:t>f</w:t>
      </w:r>
      <w:proofErr w:type="spellEnd"/>
      <w:r w:rsidRPr="001F23FC">
        <w:t xml:space="preserve"> is the wrong decision probability of a single (ne, ns) co-ordinate for the fail limit.</w:t>
      </w:r>
      <w:r w:rsidRPr="001F23FC">
        <w:br/>
        <w:t xml:space="preserve">It is found by simulation to be </w:t>
      </w:r>
      <w:proofErr w:type="spellStart"/>
      <w:r w:rsidRPr="001F23FC">
        <w:t>d</w:t>
      </w:r>
      <w:r w:rsidRPr="001F23FC">
        <w:rPr>
          <w:vertAlign w:val="subscript"/>
        </w:rPr>
        <w:t>f</w:t>
      </w:r>
      <w:proofErr w:type="spellEnd"/>
      <w:r w:rsidRPr="001F23FC">
        <w:t xml:space="preserve"> = 0.006.</w:t>
      </w:r>
    </w:p>
    <w:p w14:paraId="6620EFD8" w14:textId="77777777" w:rsidR="00D37270" w:rsidRPr="001F23FC" w:rsidRDefault="00D37270" w:rsidP="00D37270">
      <w:pPr>
        <w:pStyle w:val="B1"/>
      </w:pPr>
      <w:r w:rsidRPr="001F23FC">
        <w:t>-</w:t>
      </w:r>
      <w:r w:rsidRPr="001F23FC">
        <w:tab/>
      </w:r>
      <w:proofErr w:type="spellStart"/>
      <w:r w:rsidRPr="001F23FC">
        <w:t>cl</w:t>
      </w:r>
      <w:r w:rsidRPr="001F23FC">
        <w:rPr>
          <w:vertAlign w:val="subscript"/>
        </w:rPr>
        <w:t>p</w:t>
      </w:r>
      <w:proofErr w:type="spellEnd"/>
      <w:r w:rsidRPr="001F23FC">
        <w:t xml:space="preserve"> is the confidence level of a single (ne, ns) co-ordinate for the pass limit.</w:t>
      </w:r>
      <w:r w:rsidRPr="001F23FC">
        <w:br/>
        <w:t xml:space="preserve">It is found by simulation to be </w:t>
      </w:r>
      <w:proofErr w:type="spellStart"/>
      <w:r w:rsidRPr="001F23FC">
        <w:t>cl</w:t>
      </w:r>
      <w:r w:rsidRPr="001F23FC">
        <w:rPr>
          <w:vertAlign w:val="subscript"/>
        </w:rPr>
        <w:t>p</w:t>
      </w:r>
      <w:proofErr w:type="spellEnd"/>
      <w:r w:rsidRPr="001F23FC">
        <w:t xml:space="preserve"> = 0.9945.</w:t>
      </w:r>
    </w:p>
    <w:p w14:paraId="189E2C6E" w14:textId="77777777" w:rsidR="00D37270" w:rsidRPr="001F23FC" w:rsidRDefault="00D37270" w:rsidP="00D37270">
      <w:pPr>
        <w:pStyle w:val="B1"/>
      </w:pPr>
      <w:r w:rsidRPr="001F23FC">
        <w:t>-</w:t>
      </w:r>
      <w:r w:rsidRPr="001F23FC">
        <w:tab/>
      </w:r>
      <w:proofErr w:type="spellStart"/>
      <w:r w:rsidRPr="001F23FC">
        <w:t>qnbinom</w:t>
      </w:r>
      <w:proofErr w:type="spellEnd"/>
      <w:r w:rsidRPr="001F23FC">
        <w:t>(..): The inverse cumulative function of the negative binomial distribution.</w:t>
      </w:r>
    </w:p>
    <w:p w14:paraId="071B2E36" w14:textId="77777777" w:rsidR="00D37270" w:rsidRPr="001F23FC" w:rsidRDefault="00D37270" w:rsidP="00D37270">
      <w:r w:rsidRPr="001F23FC">
        <w:t>The simulation works as follows:</w:t>
      </w:r>
    </w:p>
    <w:p w14:paraId="38C89493" w14:textId="77777777" w:rsidR="00D37270" w:rsidRPr="001F23FC" w:rsidRDefault="00D37270" w:rsidP="00D37270">
      <w:pPr>
        <w:pStyle w:val="B1"/>
      </w:pPr>
      <w:r w:rsidRPr="001F23FC">
        <w:t>-</w:t>
      </w:r>
      <w:r w:rsidRPr="001F23FC">
        <w:tab/>
        <w:t>A large population of limit DUTs with true ER = 0.05 is decided against the pass and fail limits.</w:t>
      </w:r>
    </w:p>
    <w:p w14:paraId="01F8A5C5" w14:textId="77777777" w:rsidR="00D37270" w:rsidRPr="001F23FC" w:rsidRDefault="00D37270" w:rsidP="00D37270">
      <w:pPr>
        <w:pStyle w:val="B1"/>
      </w:pPr>
      <w:r w:rsidRPr="001F23FC">
        <w:t>-</w:t>
      </w:r>
      <w:r w:rsidRPr="001F23FC">
        <w:tab/>
      </w:r>
      <w:proofErr w:type="spellStart"/>
      <w:r w:rsidRPr="001F23FC">
        <w:t>cl</w:t>
      </w:r>
      <w:r w:rsidRPr="001F23FC">
        <w:rPr>
          <w:vertAlign w:val="subscript"/>
        </w:rPr>
        <w:t>p</w:t>
      </w:r>
      <w:proofErr w:type="spellEnd"/>
      <w:r w:rsidRPr="001F23FC">
        <w:t xml:space="preserve"> and </w:t>
      </w:r>
      <w:proofErr w:type="spellStart"/>
      <w:r w:rsidRPr="001F23FC">
        <w:t>d</w:t>
      </w:r>
      <w:r w:rsidRPr="001F23FC">
        <w:rPr>
          <w:vertAlign w:val="subscript"/>
        </w:rPr>
        <w:t>f</w:t>
      </w:r>
      <w:proofErr w:type="spellEnd"/>
      <w:r w:rsidRPr="001F23FC">
        <w:t xml:space="preserve"> are tuned such that CL (95 %) of the population passes and D (5 %) of the population fails.</w:t>
      </w:r>
    </w:p>
    <w:p w14:paraId="3AFC2C4A" w14:textId="77777777" w:rsidR="00D37270" w:rsidRPr="001F23FC" w:rsidRDefault="00D37270" w:rsidP="00D37270">
      <w:pPr>
        <w:pStyle w:val="B1"/>
      </w:pPr>
      <w:r w:rsidRPr="001F23FC">
        <w:t>-</w:t>
      </w:r>
      <w:r w:rsidRPr="001F23FC">
        <w:tab/>
        <w:t>A population of Bad DUTs with true ER = M*0.05 is decided against the same pass and fail limits.</w:t>
      </w:r>
    </w:p>
    <w:p w14:paraId="773BF5CA" w14:textId="77777777" w:rsidR="00D37270" w:rsidRPr="001F23FC" w:rsidRDefault="00D37270" w:rsidP="00D37270">
      <w:pPr>
        <w:pStyle w:val="B1"/>
      </w:pPr>
      <w:r w:rsidRPr="001F23FC">
        <w:t>-</w:t>
      </w:r>
      <w:r w:rsidRPr="001F23FC">
        <w:tab/>
      </w:r>
      <w:proofErr w:type="spellStart"/>
      <w:r w:rsidRPr="001F23FC">
        <w:t>cl</w:t>
      </w:r>
      <w:r w:rsidRPr="001F23FC">
        <w:rPr>
          <w:vertAlign w:val="subscript"/>
        </w:rPr>
        <w:t>p</w:t>
      </w:r>
      <w:proofErr w:type="spellEnd"/>
      <w:r w:rsidRPr="001F23FC">
        <w:t xml:space="preserve"> and </w:t>
      </w:r>
      <w:proofErr w:type="spellStart"/>
      <w:r w:rsidRPr="001F23FC">
        <w:t>d</w:t>
      </w:r>
      <w:r w:rsidRPr="001F23FC">
        <w:rPr>
          <w:vertAlign w:val="subscript"/>
        </w:rPr>
        <w:t>f</w:t>
      </w:r>
      <w:proofErr w:type="spellEnd"/>
      <w:r w:rsidRPr="001F23FC">
        <w:t xml:space="preserve"> are tuned such that CL (95 %) of the population fails and D (5 %) of the population passes.</w:t>
      </w:r>
    </w:p>
    <w:p w14:paraId="52512E3C" w14:textId="77777777" w:rsidR="00D37270" w:rsidRPr="001F23FC" w:rsidRDefault="00D37270" w:rsidP="00D37270">
      <w:pPr>
        <w:pStyle w:val="B1"/>
      </w:pPr>
      <w:r w:rsidRPr="001F23FC">
        <w:t>-</w:t>
      </w:r>
      <w:r w:rsidRPr="001F23FC">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1F23FC" w:rsidRDefault="00D37270" w:rsidP="00D37270">
      <w:pPr>
        <w:pStyle w:val="NO"/>
      </w:pPr>
      <w:r w:rsidRPr="001F23FC">
        <w:t>NOTE:</w:t>
      </w:r>
      <w:r w:rsidRPr="001F23FC">
        <w:tab/>
        <w:t>The exponential decrease of the population is an optimal design goal for the decision co-ordinates (ne, ns), which can be achieved with other formulas or methods as well.</w:t>
      </w:r>
    </w:p>
    <w:p w14:paraId="24D66CDD" w14:textId="1A933B0C" w:rsidR="0032234A" w:rsidRPr="001F23FC" w:rsidRDefault="0032234A">
      <w:pPr>
        <w:pStyle w:val="Heading8"/>
      </w:pPr>
      <w:r w:rsidRPr="001F23FC">
        <w:br w:type="page"/>
      </w:r>
      <w:bookmarkStart w:id="691" w:name="_Toc21026850"/>
      <w:bookmarkStart w:id="692" w:name="_Toc27744148"/>
      <w:bookmarkStart w:id="693" w:name="_Toc36197319"/>
      <w:bookmarkStart w:id="694" w:name="_Toc36198011"/>
      <w:r w:rsidRPr="001F23FC">
        <w:t>Annex I:</w:t>
      </w:r>
      <w:r w:rsidR="00A41AED">
        <w:br/>
      </w:r>
      <w:r w:rsidRPr="001F23FC">
        <w:t>V</w:t>
      </w:r>
      <w:r w:rsidR="00C16FE6" w:rsidRPr="001F23FC">
        <w:t>oid</w:t>
      </w:r>
      <w:bookmarkEnd w:id="691"/>
      <w:bookmarkEnd w:id="692"/>
      <w:bookmarkEnd w:id="693"/>
      <w:bookmarkEnd w:id="694"/>
    </w:p>
    <w:p w14:paraId="511B1195" w14:textId="77777777" w:rsidR="0032234A" w:rsidRPr="001F23FC" w:rsidRDefault="0032234A"/>
    <w:p w14:paraId="167E5CEB" w14:textId="77777777" w:rsidR="0032234A" w:rsidRPr="001F23FC" w:rsidRDefault="0032234A">
      <w:pPr>
        <w:pStyle w:val="Heading8"/>
        <w:rPr>
          <w:rFonts w:eastAsia="SimSun"/>
        </w:rPr>
      </w:pPr>
      <w:r w:rsidRPr="001F23FC">
        <w:br w:type="page"/>
      </w:r>
      <w:bookmarkStart w:id="695" w:name="_Toc21026851"/>
      <w:bookmarkStart w:id="696" w:name="_Toc27744149"/>
      <w:bookmarkStart w:id="697" w:name="_Toc36197320"/>
      <w:bookmarkStart w:id="698" w:name="_Toc36198012"/>
      <w:r w:rsidRPr="001F23FC">
        <w:t>Annex J (normative):</w:t>
      </w:r>
      <w:r w:rsidRPr="001F23FC">
        <w:br/>
        <w:t>Test applicability per permitted test method</w:t>
      </w:r>
      <w:bookmarkEnd w:id="695"/>
      <w:bookmarkEnd w:id="696"/>
      <w:bookmarkEnd w:id="697"/>
      <w:bookmarkEnd w:id="698"/>
    </w:p>
    <w:p w14:paraId="08BF6A68" w14:textId="77777777" w:rsidR="0032234A" w:rsidRPr="001F23FC" w:rsidRDefault="0032234A">
      <w:r w:rsidRPr="001F23FC">
        <w:t>This annex describes, per test requirement, the permitted test methodologies as a function of DUT antenna configuration.</w:t>
      </w:r>
    </w:p>
    <w:p w14:paraId="5C881823" w14:textId="4B571BBD" w:rsidR="005F5104" w:rsidRPr="001F23FC" w:rsidRDefault="005F5104" w:rsidP="005F5104">
      <w:pPr>
        <w:pStyle w:val="TH"/>
      </w:pPr>
      <w:bookmarkStart w:id="699" w:name="_CRTableJ1"/>
      <w:r w:rsidRPr="001F23FC">
        <w:t xml:space="preserve">Table </w:t>
      </w:r>
      <w:bookmarkEnd w:id="699"/>
      <w:r w:rsidRPr="001F23FC">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F23FC" w14:paraId="6608D1CD" w14:textId="77777777" w:rsidTr="009065DA">
        <w:tc>
          <w:tcPr>
            <w:tcW w:w="1492" w:type="dxa"/>
            <w:vMerge w:val="restart"/>
          </w:tcPr>
          <w:p w14:paraId="6C12CBE8" w14:textId="2FF33A8E" w:rsidR="005F5104" w:rsidRPr="001F23FC" w:rsidRDefault="005F5104" w:rsidP="009065DA">
            <w:pPr>
              <w:pStyle w:val="TAH"/>
            </w:pPr>
            <w:r w:rsidRPr="001F23FC">
              <w:t>Test Metric</w:t>
            </w:r>
          </w:p>
        </w:tc>
        <w:tc>
          <w:tcPr>
            <w:tcW w:w="1784" w:type="dxa"/>
          </w:tcPr>
          <w:p w14:paraId="28257147" w14:textId="77777777" w:rsidR="005F5104" w:rsidRPr="001F23FC" w:rsidRDefault="005F5104" w:rsidP="009065DA">
            <w:pPr>
              <w:pStyle w:val="TAH"/>
            </w:pPr>
            <w:r w:rsidRPr="001F23FC">
              <w:t>No DUT antenna configuration declaration</w:t>
            </w:r>
          </w:p>
        </w:tc>
        <w:tc>
          <w:tcPr>
            <w:tcW w:w="6579" w:type="dxa"/>
            <w:gridSpan w:val="3"/>
          </w:tcPr>
          <w:p w14:paraId="3F777D25" w14:textId="77777777" w:rsidR="005F5104" w:rsidRPr="001F23FC" w:rsidRDefault="005F5104" w:rsidP="009065DA">
            <w:pPr>
              <w:pStyle w:val="TAH"/>
            </w:pPr>
            <w:r w:rsidRPr="001F23FC">
              <w:t>DUT antenna configuration declaration</w:t>
            </w:r>
          </w:p>
        </w:tc>
      </w:tr>
      <w:tr w:rsidR="005F5104" w:rsidRPr="001F23FC" w14:paraId="5E405E33" w14:textId="77777777" w:rsidTr="009065DA">
        <w:tc>
          <w:tcPr>
            <w:tcW w:w="1492" w:type="dxa"/>
            <w:vMerge/>
          </w:tcPr>
          <w:p w14:paraId="7B658BBF" w14:textId="77777777" w:rsidR="005F5104" w:rsidRPr="001F23FC" w:rsidRDefault="005F5104" w:rsidP="009A4211">
            <w:pPr>
              <w:pStyle w:val="TAH"/>
            </w:pPr>
          </w:p>
        </w:tc>
        <w:tc>
          <w:tcPr>
            <w:tcW w:w="1784" w:type="dxa"/>
          </w:tcPr>
          <w:p w14:paraId="01AF1C45" w14:textId="77777777" w:rsidR="005F5104" w:rsidRPr="001F23FC" w:rsidRDefault="005F5104" w:rsidP="009065DA">
            <w:pPr>
              <w:pStyle w:val="TAH"/>
            </w:pPr>
          </w:p>
        </w:tc>
        <w:tc>
          <w:tcPr>
            <w:tcW w:w="2502" w:type="dxa"/>
          </w:tcPr>
          <w:p w14:paraId="35DC3C8A" w14:textId="77777777" w:rsidR="005F5104" w:rsidRPr="001F23FC" w:rsidRDefault="005F5104" w:rsidP="009065DA">
            <w:pPr>
              <w:pStyle w:val="TAH"/>
            </w:pPr>
            <w:r w:rsidRPr="001F23FC">
              <w:t>Configuration 1</w:t>
            </w:r>
          </w:p>
          <w:p w14:paraId="5D0B39D3" w14:textId="77777777" w:rsidR="005F5104" w:rsidRPr="001F23FC" w:rsidRDefault="005F5104" w:rsidP="009065DA">
            <w:pPr>
              <w:pStyle w:val="TAH"/>
            </w:pPr>
            <w:r w:rsidRPr="001F23FC">
              <w:t>(one antenna panel with D ≤ 5 cm active at any one time)</w:t>
            </w:r>
          </w:p>
        </w:tc>
        <w:tc>
          <w:tcPr>
            <w:tcW w:w="2520" w:type="dxa"/>
          </w:tcPr>
          <w:p w14:paraId="12B62D45" w14:textId="77777777" w:rsidR="005F5104" w:rsidRPr="001F23FC" w:rsidRDefault="005F5104" w:rsidP="009065DA">
            <w:pPr>
              <w:pStyle w:val="TAH"/>
            </w:pPr>
            <w:r w:rsidRPr="001F23FC">
              <w:t>Configuration 2</w:t>
            </w:r>
          </w:p>
          <w:p w14:paraId="71F36CD5" w14:textId="77777777" w:rsidR="005F5104" w:rsidRPr="001F23FC" w:rsidRDefault="005F5104" w:rsidP="009065DA">
            <w:pPr>
              <w:pStyle w:val="TAH"/>
            </w:pPr>
            <w:r w:rsidRPr="001F23FC">
              <w:t>(More than one antenna panel D ≤ 5 cm without phase coherency between panels active at any one time)</w:t>
            </w:r>
          </w:p>
        </w:tc>
        <w:tc>
          <w:tcPr>
            <w:tcW w:w="1557" w:type="dxa"/>
          </w:tcPr>
          <w:p w14:paraId="22A30D22" w14:textId="77777777" w:rsidR="005F5104" w:rsidRPr="001F23FC" w:rsidRDefault="005F5104" w:rsidP="009065DA">
            <w:pPr>
              <w:pStyle w:val="TAH"/>
            </w:pPr>
            <w:r w:rsidRPr="001F23FC">
              <w:t>Configuration 3</w:t>
            </w:r>
          </w:p>
          <w:p w14:paraId="643B9E9A" w14:textId="77777777" w:rsidR="005F5104" w:rsidRPr="001F23FC" w:rsidRDefault="005F5104" w:rsidP="009065DA">
            <w:pPr>
              <w:pStyle w:val="TAH"/>
            </w:pPr>
            <w:r w:rsidRPr="001F23FC">
              <w:t>(Any phase coherent antenna panel of any size)</w:t>
            </w:r>
          </w:p>
        </w:tc>
      </w:tr>
      <w:tr w:rsidR="005F5104" w:rsidRPr="001F23FC" w14:paraId="2BDFDC58" w14:textId="77777777" w:rsidTr="009065DA">
        <w:tc>
          <w:tcPr>
            <w:tcW w:w="1492" w:type="dxa"/>
          </w:tcPr>
          <w:p w14:paraId="666AA5B7" w14:textId="211A1DFF" w:rsidR="005F5104" w:rsidRPr="001F23FC" w:rsidRDefault="005F5104" w:rsidP="009065DA">
            <w:pPr>
              <w:pStyle w:val="TAL"/>
            </w:pPr>
            <w:r w:rsidRPr="001F23FC">
              <w:rPr>
                <w:rFonts w:ascii="Times New Roman" w:hAnsi="Times New Roman"/>
                <w:sz w:val="20"/>
              </w:rPr>
              <w:t xml:space="preserve"> </w:t>
            </w:r>
            <w:r w:rsidRPr="001F23FC">
              <w:t>EIRP, TRP</w:t>
            </w:r>
          </w:p>
        </w:tc>
        <w:tc>
          <w:tcPr>
            <w:tcW w:w="1784" w:type="dxa"/>
          </w:tcPr>
          <w:p w14:paraId="2464397F" w14:textId="77777777" w:rsidR="005F5104" w:rsidRPr="001F23FC" w:rsidRDefault="005F5104" w:rsidP="009065DA">
            <w:pPr>
              <w:pStyle w:val="TAC"/>
            </w:pPr>
            <w:r w:rsidRPr="001F23FC">
              <w:t>IFF, Enhanced IFF, DFF+IFF (Note 1)</w:t>
            </w:r>
          </w:p>
        </w:tc>
        <w:tc>
          <w:tcPr>
            <w:tcW w:w="2502" w:type="dxa"/>
          </w:tcPr>
          <w:p w14:paraId="33FE72B6" w14:textId="77777777" w:rsidR="005F5104" w:rsidRPr="001F23FC" w:rsidRDefault="005F5104" w:rsidP="009065DA">
            <w:pPr>
              <w:pStyle w:val="TAC"/>
            </w:pPr>
            <w:r w:rsidRPr="001F23FC">
              <w:t>DFF, DFF simplification, IFF, Enhanced IFF, DFF+IFF (Note 2), NFTF</w:t>
            </w:r>
          </w:p>
        </w:tc>
        <w:tc>
          <w:tcPr>
            <w:tcW w:w="2520" w:type="dxa"/>
          </w:tcPr>
          <w:p w14:paraId="43838516" w14:textId="77777777" w:rsidR="005F5104" w:rsidRPr="001F23FC" w:rsidRDefault="005F5104" w:rsidP="009065DA">
            <w:pPr>
              <w:pStyle w:val="TAC"/>
            </w:pPr>
            <w:r w:rsidRPr="001F23FC">
              <w:t>DFF, DFF simplification, IFF, Enhanced IFF, DFF+IFF (Note 2), NFTF</w:t>
            </w:r>
          </w:p>
        </w:tc>
        <w:tc>
          <w:tcPr>
            <w:tcW w:w="1557" w:type="dxa"/>
          </w:tcPr>
          <w:p w14:paraId="27957615" w14:textId="77777777" w:rsidR="005F5104" w:rsidRPr="001F23FC" w:rsidRDefault="005F5104" w:rsidP="009065DA">
            <w:pPr>
              <w:pStyle w:val="TAC"/>
            </w:pPr>
            <w:r w:rsidRPr="001F23FC">
              <w:t>IFF, Enhanced IFF, DFF+IFF (Note 1)</w:t>
            </w:r>
          </w:p>
        </w:tc>
      </w:tr>
      <w:tr w:rsidR="005F5104" w:rsidRPr="001F23FC" w14:paraId="51C1E6A6" w14:textId="77777777" w:rsidTr="009065DA">
        <w:tc>
          <w:tcPr>
            <w:tcW w:w="1492" w:type="dxa"/>
          </w:tcPr>
          <w:p w14:paraId="4614F835" w14:textId="01FD9343" w:rsidR="005F5104" w:rsidRPr="001F23FC" w:rsidRDefault="005F5104" w:rsidP="009065DA">
            <w:pPr>
              <w:pStyle w:val="TAL"/>
            </w:pPr>
            <w:r w:rsidRPr="001F23FC">
              <w:t>EIS, Frequency Error, EVM, Carrier Leakage, In-Band Emission, EVM SF, OBW</w:t>
            </w:r>
          </w:p>
        </w:tc>
        <w:tc>
          <w:tcPr>
            <w:tcW w:w="1784" w:type="dxa"/>
          </w:tcPr>
          <w:p w14:paraId="2D82D3BC" w14:textId="77777777" w:rsidR="005F5104" w:rsidRPr="001F23FC" w:rsidRDefault="005F5104" w:rsidP="009065DA">
            <w:pPr>
              <w:pStyle w:val="TAC"/>
            </w:pPr>
            <w:r w:rsidRPr="001F23FC">
              <w:t>IFF, Enhanced IFF, DFF+IFF (Note 1)</w:t>
            </w:r>
          </w:p>
        </w:tc>
        <w:tc>
          <w:tcPr>
            <w:tcW w:w="2502" w:type="dxa"/>
          </w:tcPr>
          <w:p w14:paraId="0F019BE8" w14:textId="4372CABE" w:rsidR="005F5104" w:rsidRPr="001F23FC" w:rsidRDefault="005F5104" w:rsidP="009065DA">
            <w:pPr>
              <w:pStyle w:val="TAC"/>
            </w:pPr>
            <w:r w:rsidRPr="001F23FC">
              <w:t>DFF, DFF simplification, IFF, Enhanced IFF, DFF+IFF (Note 2)</w:t>
            </w:r>
          </w:p>
        </w:tc>
        <w:tc>
          <w:tcPr>
            <w:tcW w:w="2520" w:type="dxa"/>
          </w:tcPr>
          <w:p w14:paraId="4BC6C722" w14:textId="02AE35D8" w:rsidR="005F5104" w:rsidRPr="001F23FC" w:rsidRDefault="005F5104" w:rsidP="009065DA">
            <w:pPr>
              <w:pStyle w:val="TAC"/>
            </w:pPr>
            <w:r w:rsidRPr="001F23FC">
              <w:t>DFF, DFF simplification, IFF, Enhanced IFF, DFF+IFF (Note 2)</w:t>
            </w:r>
          </w:p>
        </w:tc>
        <w:tc>
          <w:tcPr>
            <w:tcW w:w="1557" w:type="dxa"/>
          </w:tcPr>
          <w:p w14:paraId="23D23181" w14:textId="77777777" w:rsidR="005F5104" w:rsidRPr="001F23FC" w:rsidRDefault="005F5104" w:rsidP="009065DA">
            <w:pPr>
              <w:pStyle w:val="TAC"/>
            </w:pPr>
            <w:r w:rsidRPr="001F23FC">
              <w:t>IFF, Enhanced IFF, DFF+IFF (Note 1)</w:t>
            </w:r>
          </w:p>
        </w:tc>
      </w:tr>
      <w:tr w:rsidR="005F5104" w:rsidRPr="001F23FC" w14:paraId="2B6078F2" w14:textId="77777777" w:rsidTr="009065DA">
        <w:tc>
          <w:tcPr>
            <w:tcW w:w="9855" w:type="dxa"/>
            <w:gridSpan w:val="5"/>
          </w:tcPr>
          <w:p w14:paraId="5B1A2DDA" w14:textId="77777777" w:rsidR="005F5104" w:rsidRPr="001F23FC" w:rsidRDefault="005F5104" w:rsidP="009065DA">
            <w:pPr>
              <w:pStyle w:val="TAN"/>
            </w:pPr>
            <w:r w:rsidRPr="001F23FC">
              <w:t>NOTE:</w:t>
            </w:r>
            <w:r w:rsidRPr="001F23FC">
              <w:tab/>
              <w:t>D = DUT radiating aperture declared by UE vendor.</w:t>
            </w:r>
          </w:p>
          <w:p w14:paraId="165DE7A1" w14:textId="77777777" w:rsidR="005F5104" w:rsidRPr="001F23FC" w:rsidRDefault="005F5104" w:rsidP="009065DA">
            <w:pPr>
              <w:pStyle w:val="TAN"/>
            </w:pPr>
            <w:r w:rsidRPr="001F23FC">
              <w:t>Note 1: Only the IFF probe(s) are applicable</w:t>
            </w:r>
          </w:p>
          <w:p w14:paraId="2B8BC064" w14:textId="77777777" w:rsidR="005F5104" w:rsidRPr="001F23FC" w:rsidRDefault="005F5104" w:rsidP="009065DA">
            <w:pPr>
              <w:pStyle w:val="TAN"/>
              <w:rPr>
                <w:rFonts w:eastAsia="Malgun Gothic"/>
                <w:lang w:eastAsia="x-none"/>
              </w:rPr>
            </w:pPr>
            <w:r w:rsidRPr="001F23FC">
              <w:t>Note 2: Either DFF or IFF probe(s) are applicable</w:t>
            </w:r>
          </w:p>
        </w:tc>
      </w:tr>
    </w:tbl>
    <w:p w14:paraId="2F0CB3BB" w14:textId="6FBC2A8E" w:rsidR="005F5104" w:rsidRPr="001F23FC" w:rsidRDefault="005F5104" w:rsidP="005F5104"/>
    <w:p w14:paraId="006DFEB5" w14:textId="77777777" w:rsidR="0032234A" w:rsidRPr="001F23FC" w:rsidRDefault="0032234A">
      <w:pPr>
        <w:pStyle w:val="Heading8"/>
      </w:pPr>
      <w:r w:rsidRPr="001F23FC">
        <w:br w:type="page"/>
      </w:r>
      <w:bookmarkStart w:id="700" w:name="_Toc21026852"/>
      <w:bookmarkStart w:id="701" w:name="_Toc27744150"/>
      <w:bookmarkStart w:id="702" w:name="_Toc36197321"/>
      <w:bookmarkStart w:id="703" w:name="_Toc36198013"/>
      <w:r w:rsidRPr="001F23FC">
        <w:t>Annex K (normative):</w:t>
      </w:r>
      <w:r w:rsidRPr="001F23FC">
        <w:br/>
        <w:t>EIRP, TRP, and EIS measurement procedures</w:t>
      </w:r>
      <w:bookmarkEnd w:id="700"/>
      <w:bookmarkEnd w:id="701"/>
      <w:bookmarkEnd w:id="702"/>
      <w:bookmarkEnd w:id="703"/>
    </w:p>
    <w:p w14:paraId="594EACB9" w14:textId="66F5E1B8" w:rsidR="00BD7B7E" w:rsidRPr="001F23FC" w:rsidRDefault="0032234A" w:rsidP="00BD7B7E">
      <w:r w:rsidRPr="001F23FC">
        <w:t>Annex K defines the EIRP, TRP, and EIS measurement procedures which includes Tx and Rx beam peak direction search, spherical coverage procedures and TRP procedures for the permitted testing methodologies defined in</w:t>
      </w:r>
      <w:r w:rsidR="009F7C98">
        <w:t> </w:t>
      </w:r>
      <w:r w:rsidR="009F7C98" w:rsidRPr="001F23FC">
        <w:t>[</w:t>
      </w:r>
      <w:r w:rsidRPr="001F23FC">
        <w:t>5].</w:t>
      </w:r>
    </w:p>
    <w:p w14:paraId="70FC546F" w14:textId="3A4517D0" w:rsidR="0032234A" w:rsidRPr="001F23FC" w:rsidRDefault="00BD7B7E" w:rsidP="00BD7B7E">
      <w:r w:rsidRPr="001F23FC">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F23FC" w:rsidRDefault="0032234A">
      <w:pPr>
        <w:pStyle w:val="Heading1"/>
      </w:pPr>
      <w:bookmarkStart w:id="704" w:name="_Toc21026853"/>
      <w:bookmarkStart w:id="705" w:name="_Toc27744151"/>
      <w:bookmarkStart w:id="706" w:name="_Toc36197322"/>
      <w:bookmarkStart w:id="707" w:name="_Toc36198014"/>
      <w:r w:rsidRPr="001F23FC">
        <w:t>K.1</w:t>
      </w:r>
      <w:r w:rsidRPr="001F23FC">
        <w:tab/>
        <w:t>Direct far field (DFF)</w:t>
      </w:r>
      <w:bookmarkEnd w:id="704"/>
      <w:bookmarkEnd w:id="705"/>
      <w:bookmarkEnd w:id="706"/>
      <w:bookmarkEnd w:id="707"/>
    </w:p>
    <w:p w14:paraId="03FF3E3B" w14:textId="77777777" w:rsidR="0032234A" w:rsidRPr="001F23FC" w:rsidRDefault="0032234A">
      <w:pPr>
        <w:pStyle w:val="Heading2"/>
      </w:pPr>
      <w:bookmarkStart w:id="708" w:name="_Toc21026854"/>
      <w:bookmarkStart w:id="709" w:name="_Toc27744152"/>
      <w:bookmarkStart w:id="710" w:name="_Toc36197323"/>
      <w:bookmarkStart w:id="711" w:name="_Toc36198015"/>
      <w:r w:rsidRPr="001F23FC">
        <w:t>K.1.1</w:t>
      </w:r>
      <w:r w:rsidRPr="001F23FC">
        <w:rPr>
          <w:rFonts w:eastAsia="PMingLiU"/>
        </w:rPr>
        <w:tab/>
      </w:r>
      <w:r w:rsidRPr="001F23FC">
        <w:t>TX beam peak direction search</w:t>
      </w:r>
      <w:bookmarkEnd w:id="708"/>
      <w:bookmarkEnd w:id="709"/>
      <w:bookmarkEnd w:id="710"/>
      <w:bookmarkEnd w:id="711"/>
    </w:p>
    <w:p w14:paraId="720301B2" w14:textId="1EE9F45C" w:rsidR="0032234A" w:rsidRPr="001F23FC" w:rsidRDefault="0032234A">
      <w:r w:rsidRPr="001F23FC">
        <w:t xml:space="preserve">This Tx beam peak search procedure applies to DUTs with and without </w:t>
      </w:r>
      <w:r w:rsidR="005241B7" w:rsidRPr="001F23FC">
        <w:t xml:space="preserve">support of </w:t>
      </w:r>
      <w:proofErr w:type="spellStart"/>
      <w:r w:rsidR="005241B7" w:rsidRPr="001F23FC">
        <w:rPr>
          <w:i/>
        </w:rPr>
        <w:t>beamCorrespondenceWithoutUL-BeamSweeping</w:t>
      </w:r>
      <w:proofErr w:type="spellEnd"/>
      <w:r w:rsidRPr="001F23FC">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F23FC" w:rsidRDefault="00234BEB" w:rsidP="00234BEB">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F23FC" w:rsidRDefault="00234BEB" w:rsidP="00234BEB">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F23FC" w:rsidRDefault="00234BEB" w:rsidP="00234BEB">
      <w:r w:rsidRPr="001F23FC">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F23FC" w:rsidRDefault="00234BEB" w:rsidP="005741EC">
      <w:r w:rsidRPr="001F23FC">
        <w:t>The beam peak searches shall be performed for every waveform by default unless the device manufacturer explicitly declares that the beam peak from one waveform is applicable for the other waveform.</w:t>
      </w:r>
    </w:p>
    <w:p w14:paraId="07015DC8" w14:textId="112BB934" w:rsidR="00234BEB" w:rsidRPr="001F23FC" w:rsidRDefault="005741EC" w:rsidP="005741EC">
      <w:r w:rsidRPr="001F23FC">
        <w:t>The beam peak searches shall be performed separately for NTC (Normal), ETC (TL), and ETC (TH).</w:t>
      </w:r>
    </w:p>
    <w:p w14:paraId="556CAC2C" w14:textId="08ACCD05" w:rsidR="00BD01CC" w:rsidRPr="001F23FC" w:rsidRDefault="00BD01CC" w:rsidP="005741EC">
      <w:r w:rsidRPr="001F23FC">
        <w:rPr>
          <w:rFonts w:eastAsia="MS Mincho"/>
          <w:lang w:eastAsia="de-DE"/>
        </w:rPr>
        <w:t>The beam peak search results from single carrier can be re-used for UL MIMO testing.</w:t>
      </w:r>
    </w:p>
    <w:p w14:paraId="5A7764CC" w14:textId="77777777" w:rsidR="0032234A" w:rsidRPr="001F23FC" w:rsidRDefault="0032234A">
      <w:r w:rsidRPr="001F23FC">
        <w:t>The measurement procedure includes the following steps:</w:t>
      </w:r>
    </w:p>
    <w:p w14:paraId="3162C738" w14:textId="40AECF25" w:rsidR="0032234A" w:rsidRPr="001F23FC" w:rsidRDefault="0032234A" w:rsidP="00C16FE6">
      <w:pPr>
        <w:pStyle w:val="B1"/>
      </w:pPr>
      <w:r w:rsidRPr="001F23FC">
        <w:t>1)</w:t>
      </w:r>
      <w:r w:rsidRPr="001F23FC">
        <w:tab/>
        <w:t xml:space="preserve">Select any of the three Alignment Options (1, 2, or 3) from Tables </w:t>
      </w:r>
      <w:r w:rsidR="00BD7B7E" w:rsidRPr="001F23FC">
        <w:t>N.2-1</w:t>
      </w:r>
      <w:r w:rsidRPr="001F23FC">
        <w:t xml:space="preserve"> through </w:t>
      </w:r>
      <w:r w:rsidR="00BD7B7E" w:rsidRPr="001F23FC">
        <w:t>N.2-7</w:t>
      </w:r>
      <w:r w:rsidR="009F7C98">
        <w:t> </w:t>
      </w:r>
      <w:r w:rsidR="009F7C98" w:rsidRPr="001F23FC">
        <w:t>[</w:t>
      </w:r>
      <w:r w:rsidRPr="001F23FC">
        <w:t>3] to mount the DUT inside the QZ.</w:t>
      </w:r>
    </w:p>
    <w:p w14:paraId="35817268" w14:textId="07976143" w:rsidR="0032234A" w:rsidRPr="001F23FC" w:rsidRDefault="0032234A" w:rsidP="00C16FE6">
      <w:pPr>
        <w:pStyle w:val="B1"/>
      </w:pPr>
      <w:r w:rsidRPr="001F23FC">
        <w:t xml:space="preserve">2) </w:t>
      </w:r>
      <w:r w:rsidRPr="001F23FC">
        <w:tab/>
        <w:t xml:space="preserve">Position the DUT in DUT Orientation 1 from Tables </w:t>
      </w:r>
      <w:r w:rsidR="00BD7B7E" w:rsidRPr="001F23FC">
        <w:t xml:space="preserve"> N.2</w:t>
      </w:r>
      <w:r w:rsidRPr="001F23FC">
        <w:t xml:space="preserve">-1 through </w:t>
      </w:r>
      <w:r w:rsidR="00BD7B7E" w:rsidRPr="001F23FC">
        <w:t>N.2-7</w:t>
      </w:r>
      <w:r w:rsidR="009F7C98">
        <w:t> </w:t>
      </w:r>
      <w:r w:rsidR="009F7C98" w:rsidRPr="001F23FC">
        <w:t>[</w:t>
      </w:r>
      <w:r w:rsidRPr="001F23FC">
        <w:t>3].</w:t>
      </w:r>
    </w:p>
    <w:p w14:paraId="420EC910" w14:textId="67D43198" w:rsidR="0032234A" w:rsidRPr="001F23FC" w:rsidRDefault="0032234A" w:rsidP="00C16FE6">
      <w:pPr>
        <w:pStyle w:val="B1"/>
        <w:rPr>
          <w:rFonts w:eastAsia="SimSun"/>
        </w:rPr>
      </w:pPr>
      <w:r w:rsidRPr="001F23FC">
        <w:t xml:space="preserve">3) </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TX beam towards the measurement antenna. </w:t>
      </w:r>
      <w:r w:rsidRPr="001F23FC">
        <w:rPr>
          <w:rFonts w:eastAsia="SimSun"/>
        </w:rPr>
        <w:t xml:space="preserve"> Allow at least BEAM_SELECT_WAIT_TIME  for the UE TX beam selection to complete.</w:t>
      </w:r>
    </w:p>
    <w:p w14:paraId="4C443704" w14:textId="2AE3BEEA" w:rsidR="00C510B5" w:rsidRPr="001F23FC" w:rsidRDefault="00C510B5" w:rsidP="00C16FE6">
      <w:pPr>
        <w:pStyle w:val="B1"/>
        <w:rPr>
          <w:rFonts w:eastAsia="SimSun"/>
        </w:rPr>
      </w:pPr>
      <w:r w:rsidRPr="001F23FC">
        <w:t>4)</w:t>
      </w:r>
      <w:r w:rsidRPr="001F23FC">
        <w:tab/>
        <w:t xml:space="preserve">Send continuously uplink power control </w:t>
      </w:r>
      <w:r w:rsidR="00B00962">
        <w:t>"</w:t>
      </w:r>
      <w:r w:rsidRPr="001F23FC">
        <w:t>up</w:t>
      </w:r>
      <w:r w:rsidR="00B00962">
        <w:t>"</w:t>
      </w:r>
      <w:r w:rsidRPr="001F23FC">
        <w:t xml:space="preserve"> commands in every uplink scheduling information to the UE; allow at least 200 msec starting from the first TPC Command in this step for the UE to reach P</w:t>
      </w:r>
      <w:r w:rsidRPr="001F23FC">
        <w:rPr>
          <w:vertAlign w:val="subscript"/>
        </w:rPr>
        <w:t>UMAX</w:t>
      </w:r>
      <w:r w:rsidRPr="001F23FC">
        <w:t xml:space="preserve"> level.</w:t>
      </w:r>
      <w:r w:rsidRPr="001F23FC">
        <w:rPr>
          <w:rFonts w:eastAsia="Batang"/>
        </w:rPr>
        <w:t xml:space="preserve"> Allow at least BEAM_SELECT_WAIT_TIME  for the UE Tx beam selection to complete.</w:t>
      </w:r>
    </w:p>
    <w:p w14:paraId="2DD50803" w14:textId="1374BABE" w:rsidR="005241B7" w:rsidRPr="001F23FC" w:rsidRDefault="005241B7" w:rsidP="005241B7">
      <w:pPr>
        <w:pStyle w:val="B1"/>
      </w:pPr>
      <w:r w:rsidRPr="001F23FC">
        <w:rPr>
          <w:rFonts w:eastAsia="SimSun"/>
        </w:rPr>
        <w:t>5)</w:t>
      </w:r>
      <w:r w:rsidRPr="001F23FC">
        <w:rPr>
          <w:rFonts w:eastAsia="SimSun"/>
        </w:rPr>
        <w:tab/>
      </w:r>
      <w:r w:rsidRPr="001F23FC">
        <w:t>Through its beam correspondence procedure, DUT refines its TX beam toward that direction depending on DUT</w:t>
      </w:r>
      <w:r w:rsidR="00B00962">
        <w:t>'</w:t>
      </w:r>
      <w:r w:rsidRPr="001F23FC">
        <w:t>s beam correspondence capability which shall match OEM declaration:</w:t>
      </w:r>
    </w:p>
    <w:p w14:paraId="60A120B2" w14:textId="5080BB91" w:rsidR="005241B7" w:rsidRPr="001F23FC" w:rsidRDefault="005241B7" w:rsidP="00734697">
      <w:pPr>
        <w:pStyle w:val="B2"/>
      </w:pPr>
      <w:r w:rsidRPr="001F23FC">
        <w:t>-</w:t>
      </w:r>
      <w:r w:rsidRPr="001F23FC">
        <w:tab/>
        <w:t>If the DUT</w:t>
      </w:r>
      <w:r w:rsidR="00B00962">
        <w:t>'</w:t>
      </w:r>
      <w:r w:rsidRPr="001F23FC">
        <w:t xml:space="preserve">s beam correspondence capability </w:t>
      </w:r>
      <w:proofErr w:type="spellStart"/>
      <w:r w:rsidRPr="001F23FC">
        <w:rPr>
          <w:i/>
        </w:rPr>
        <w:t>beamCorrespondenceWithoutUL-BeamSweeping</w:t>
      </w:r>
      <w:proofErr w:type="spellEnd"/>
      <w:r w:rsidRPr="001F23FC">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5DD2B31D" w:rsidR="005241B7" w:rsidRPr="001F23FC" w:rsidRDefault="005241B7" w:rsidP="00734697">
      <w:pPr>
        <w:pStyle w:val="B2"/>
      </w:pPr>
      <w:r w:rsidRPr="001F23FC">
        <w:t>-</w:t>
      </w:r>
      <w:r w:rsidRPr="001F23FC">
        <w:tab/>
        <w:t>If the DUT</w:t>
      </w:r>
      <w:r w:rsidR="00B00962">
        <w:t>'</w:t>
      </w:r>
      <w:r w:rsidRPr="001F23FC">
        <w:t xml:space="preserve">s beam correspondence capability </w:t>
      </w:r>
      <w:proofErr w:type="spellStart"/>
      <w:r w:rsidRPr="001F23FC">
        <w:rPr>
          <w:i/>
        </w:rPr>
        <w:t>beamCorrespondenceWithoutUL-BeamSweeping</w:t>
      </w:r>
      <w:proofErr w:type="spellEnd"/>
      <w:r w:rsidRPr="001F23FC">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BA84539" w:rsidR="0032234A" w:rsidRPr="001F23FC" w:rsidRDefault="00C510B5" w:rsidP="005241B7">
      <w:pPr>
        <w:pStyle w:val="B1"/>
      </w:pPr>
      <w:r w:rsidRPr="001F23FC">
        <w:t>6</w:t>
      </w:r>
      <w:r w:rsidR="0032234A" w:rsidRPr="001F23FC">
        <w:t>)</w:t>
      </w:r>
      <w:r w:rsidR="0032234A" w:rsidRPr="001F23FC">
        <w:tab/>
        <w:t xml:space="preserve">SS activates the UE </w:t>
      </w:r>
      <w:proofErr w:type="spellStart"/>
      <w:r w:rsidR="0032234A" w:rsidRPr="001F23FC">
        <w:t>Beamlock</w:t>
      </w:r>
      <w:proofErr w:type="spellEnd"/>
      <w:r w:rsidR="0032234A" w:rsidRPr="001F23FC">
        <w:t xml:space="preserve"> Function (UBF) by performing the procedure as specified in </w:t>
      </w:r>
      <w:r w:rsidR="009F7C98" w:rsidRPr="001F23FC">
        <w:t>TS</w:t>
      </w:r>
      <w:r w:rsidR="009F7C98">
        <w:t> </w:t>
      </w:r>
      <w:r w:rsidR="009F7C98" w:rsidRPr="001F23FC">
        <w:t>3</w:t>
      </w:r>
      <w:r w:rsidR="0032234A" w:rsidRPr="001F23FC">
        <w:t>8.508-1</w:t>
      </w:r>
      <w:r w:rsidR="009F7C98">
        <w:t> </w:t>
      </w:r>
      <w:r w:rsidR="009F7C98" w:rsidRPr="001F23FC">
        <w:t>[</w:t>
      </w:r>
      <w:r w:rsidR="0032234A" w:rsidRPr="001F23FC">
        <w:t xml:space="preserve">10] </w:t>
      </w:r>
      <w:r w:rsidR="009F7C98" w:rsidRPr="001F23FC">
        <w:t>clause</w:t>
      </w:r>
      <w:r w:rsidR="009F7C98">
        <w:t> </w:t>
      </w:r>
      <w:r w:rsidR="009F7C98" w:rsidRPr="001F23FC">
        <w:t>4</w:t>
      </w:r>
      <w:r w:rsidR="0032234A" w:rsidRPr="001F23FC">
        <w:t>.9.2 using condition Tx only.</w:t>
      </w:r>
    </w:p>
    <w:p w14:paraId="3A890609" w14:textId="77777777" w:rsidR="0032234A" w:rsidRPr="001F23FC" w:rsidRDefault="00C510B5">
      <w:pPr>
        <w:pStyle w:val="B1"/>
        <w:rPr>
          <w:rFonts w:eastAsia="SimSun"/>
        </w:rPr>
      </w:pPr>
      <w:r w:rsidRPr="001F23FC">
        <w:rPr>
          <w:rFonts w:eastAsia="SimSun"/>
        </w:rPr>
        <w:t>7</w:t>
      </w:r>
      <w:r w:rsidR="0032234A" w:rsidRPr="001F23FC">
        <w:rPr>
          <w:rFonts w:eastAsia="SimSun"/>
        </w:rPr>
        <w:t>)</w:t>
      </w:r>
      <w:r w:rsidR="0032234A" w:rsidRPr="001F23FC">
        <w:rPr>
          <w:rFonts w:eastAsia="SimSun"/>
        </w:rPr>
        <w:tab/>
      </w:r>
      <w:r w:rsidR="0032234A" w:rsidRPr="001F23FC">
        <w:rPr>
          <w:rFonts w:eastAsia="SimSun"/>
          <w:lang w:eastAsia="x-none"/>
        </w:rPr>
        <w:t xml:space="preserve">Measure the mean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vertAlign w:val="subscript"/>
          <w:lang w:eastAsia="x-none"/>
        </w:rPr>
        <w:t xml:space="preserve"> </w:t>
      </w:r>
      <w:r w:rsidR="0032234A" w:rsidRPr="001F23FC">
        <w:rPr>
          <w:rFonts w:eastAsia="SimSun"/>
          <w:lang w:eastAsia="x-none"/>
        </w:rPr>
        <w:t>(</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xml:space="preserve">) of the modulated signal arriving at the power measurement equipment (such as a spectrum analyser, power meter, or </w:t>
      </w:r>
      <w:proofErr w:type="spellStart"/>
      <w:r w:rsidR="0032234A" w:rsidRPr="001F23FC">
        <w:rPr>
          <w:rFonts w:eastAsia="SimSun"/>
          <w:lang w:eastAsia="x-none"/>
        </w:rPr>
        <w:t>gNB</w:t>
      </w:r>
      <w:proofErr w:type="spellEnd"/>
      <w:r w:rsidR="0032234A" w:rsidRPr="001F23FC">
        <w:rPr>
          <w:rFonts w:eastAsia="SimSun"/>
          <w:lang w:eastAsia="x-none"/>
        </w:rPr>
        <w:t xml:space="preserve"> emulator).</w:t>
      </w:r>
    </w:p>
    <w:p w14:paraId="35B94EC1" w14:textId="77777777" w:rsidR="0032234A" w:rsidRPr="001F23FC" w:rsidRDefault="00C510B5">
      <w:pPr>
        <w:pStyle w:val="B1"/>
        <w:rPr>
          <w:rFonts w:eastAsia="SimSun"/>
        </w:rPr>
      </w:pPr>
      <w:r w:rsidRPr="001F23FC">
        <w:rPr>
          <w:rFonts w:eastAsia="SimSun"/>
        </w:rPr>
        <w:t>8</w:t>
      </w:r>
      <w:r w:rsidR="0032234A" w:rsidRPr="001F23FC">
        <w:rPr>
          <w:rFonts w:eastAsia="SimSun"/>
        </w:rPr>
        <w:t>)</w:t>
      </w:r>
      <w:r w:rsidR="0032234A" w:rsidRPr="001F23FC">
        <w:rPr>
          <w:rFonts w:eastAsia="SimSun"/>
        </w:rPr>
        <w:tab/>
      </w:r>
      <w:r w:rsidR="0032234A" w:rsidRPr="001F23FC">
        <w:rPr>
          <w:rFonts w:eastAsia="SimSun"/>
          <w:lang w:eastAsia="x-none"/>
        </w:rPr>
        <w:t>Calculate EIRP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r w:rsidR="0032234A" w:rsidRPr="001F23FC">
        <w:rPr>
          <w:rFonts w:eastAsia="SimSun"/>
          <w:vertAlign w:val="subscript"/>
          <w:lang w:eastAsia="x-none"/>
        </w:rPr>
        <w:t xml:space="preserve"> </w:t>
      </w:r>
      <w:r w:rsidR="0032234A" w:rsidRPr="001F23FC">
        <w:rPr>
          <w:rFonts w:eastAsia="SimSun"/>
          <w:lang w:eastAsia="x-none"/>
        </w:rPr>
        <w:t xml:space="preserve">  by adding the composite loss of the entire transmission path for utilized signal path, </w:t>
      </w:r>
      <w:proofErr w:type="spellStart"/>
      <w:r w:rsidR="0032234A" w:rsidRPr="001F23FC">
        <w:rPr>
          <w:rFonts w:eastAsia="SimSun"/>
          <w:lang w:eastAsia="x-none"/>
        </w:rPr>
        <w:t>L</w:t>
      </w:r>
      <w:r w:rsidR="0032234A" w:rsidRPr="001F23FC">
        <w:rPr>
          <w:rFonts w:eastAsia="SimSun"/>
          <w:vertAlign w:val="subscript"/>
          <w:lang w:eastAsia="x-none"/>
        </w:rPr>
        <w:t>EIRP,θ</w:t>
      </w:r>
      <w:proofErr w:type="spellEnd"/>
      <w:r w:rsidR="0032234A" w:rsidRPr="001F23FC">
        <w:rPr>
          <w:rFonts w:eastAsia="SimSun"/>
          <w:lang w:eastAsia="x-none"/>
        </w:rPr>
        <w:t xml:space="preserve">, and frequency to the measured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lang w:eastAsia="x-none"/>
        </w:rPr>
        <w:t>(</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210F0088" w14:textId="77777777" w:rsidR="0032234A" w:rsidRPr="001F23FC" w:rsidRDefault="00C510B5">
      <w:pPr>
        <w:pStyle w:val="B1"/>
        <w:rPr>
          <w:rFonts w:ascii="Symbol" w:eastAsia="SimSun" w:hAnsi="Symbol" w:hint="eastAsia"/>
        </w:rPr>
      </w:pPr>
      <w:r w:rsidRPr="001F23FC">
        <w:rPr>
          <w:rFonts w:eastAsia="SimSun"/>
        </w:rPr>
        <w:t>9</w:t>
      </w:r>
      <w:r w:rsidR="0032234A" w:rsidRPr="001F23FC">
        <w:rPr>
          <w:rFonts w:eastAsia="SimSun"/>
        </w:rPr>
        <w:t>)</w:t>
      </w:r>
      <w:r w:rsidR="0032234A" w:rsidRPr="001F23FC">
        <w:rPr>
          <w:rFonts w:eastAsia="SimSun"/>
        </w:rPr>
        <w:tab/>
      </w:r>
      <w:r w:rsidR="0032234A" w:rsidRPr="001F23FC">
        <w:rPr>
          <w:rFonts w:eastAsia="SimSun"/>
          <w:lang w:eastAsia="x-none"/>
        </w:rPr>
        <w:t xml:space="preserve">Measure the mean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w:t>
      </w:r>
    </w:p>
    <w:p w14:paraId="579420A5" w14:textId="77777777" w:rsidR="0032234A" w:rsidRPr="001F23FC" w:rsidRDefault="00C510B5">
      <w:pPr>
        <w:pStyle w:val="B1"/>
        <w:rPr>
          <w:rFonts w:eastAsia="SimSun"/>
          <w:lang w:eastAsia="x-none"/>
        </w:rPr>
      </w:pPr>
      <w:r w:rsidRPr="001F23FC">
        <w:rPr>
          <w:rFonts w:eastAsia="SimSun"/>
        </w:rPr>
        <w:t>10</w:t>
      </w:r>
      <w:r w:rsidR="0032234A" w:rsidRPr="001F23FC">
        <w:rPr>
          <w:rFonts w:eastAsia="SimSun"/>
          <w:lang w:eastAsia="x-none"/>
        </w:rPr>
        <w:t>)</w:t>
      </w:r>
      <w:r w:rsidR="0032234A" w:rsidRPr="001F23FC">
        <w:rPr>
          <w:rFonts w:eastAsia="SimSun"/>
          <w:lang w:eastAsia="x-none"/>
        </w:rPr>
        <w:tab/>
        <w:t>Calculate EIRP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xml:space="preserve">) by adding the composite losses of the entire transmission path for utilized signal path, </w:t>
      </w:r>
      <w:proofErr w:type="spellStart"/>
      <w:r w:rsidR="0032234A" w:rsidRPr="001F23FC">
        <w:rPr>
          <w:rFonts w:eastAsia="SimSun"/>
          <w:lang w:eastAsia="x-none"/>
        </w:rPr>
        <w:t>L</w:t>
      </w:r>
      <w:r w:rsidR="0032234A" w:rsidRPr="001F23FC">
        <w:rPr>
          <w:rFonts w:eastAsia="SimSun"/>
          <w:vertAlign w:val="subscript"/>
          <w:lang w:eastAsia="x-none"/>
        </w:rPr>
        <w:t>EIRP,φ</w:t>
      </w:r>
      <w:proofErr w:type="spellEnd"/>
      <w:r w:rsidR="0032234A" w:rsidRPr="001F23FC">
        <w:rPr>
          <w:rFonts w:eastAsia="SimSun"/>
          <w:lang w:eastAsia="x-none"/>
        </w:rPr>
        <w:t xml:space="preserve">, and frequency to the measured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68B53F78" w14:textId="77777777" w:rsidR="0032234A" w:rsidRPr="001F23FC" w:rsidRDefault="0032234A">
      <w:pPr>
        <w:pStyle w:val="B1"/>
        <w:rPr>
          <w:rFonts w:eastAsia="SimSun"/>
          <w:lang w:eastAsia="x-none"/>
        </w:rPr>
      </w:pPr>
      <w:r w:rsidRPr="001F23FC">
        <w:rPr>
          <w:rFonts w:eastAsia="SimSun"/>
        </w:rPr>
        <w:t>1</w:t>
      </w:r>
      <w:r w:rsidR="00C510B5" w:rsidRPr="001F23FC">
        <w:rPr>
          <w:rFonts w:eastAsia="SimSun"/>
        </w:rPr>
        <w:t>1</w:t>
      </w:r>
      <w:r w:rsidRPr="001F23FC">
        <w:rPr>
          <w:rFonts w:eastAsia="SimSun"/>
          <w:lang w:eastAsia="x-none"/>
        </w:rPr>
        <w:t>)</w:t>
      </w:r>
      <w:r w:rsidRPr="001F23FC">
        <w:rPr>
          <w:rFonts w:eastAsia="SimSun"/>
          <w:lang w:eastAsia="x-none"/>
        </w:rPr>
        <w:tab/>
        <w:t>Calculate total EIRP(</w:t>
      </w:r>
      <w:proofErr w:type="spellStart"/>
      <w:r w:rsidRPr="001F23FC">
        <w:rPr>
          <w:rFonts w:eastAsia="SimSun"/>
          <w:lang w:eastAsia="x-none"/>
        </w:rPr>
        <w:t>Pol</w:t>
      </w:r>
      <w:r w:rsidRPr="001F23FC">
        <w:rPr>
          <w:rFonts w:eastAsia="SimSun"/>
          <w:vertAlign w:val="subscript"/>
          <w:lang w:eastAsia="x-none"/>
        </w:rPr>
        <w:t>Link</w:t>
      </w:r>
      <w:proofErr w:type="spellEnd"/>
      <w:r w:rsidRPr="001F23FC">
        <w:rPr>
          <w:rFonts w:eastAsia="SimSun"/>
          <w:lang w:eastAsia="x-none"/>
        </w:rPr>
        <w:t>=</w:t>
      </w:r>
      <w:r w:rsidRPr="001F23FC">
        <w:rPr>
          <w:rFonts w:ascii="Symbol" w:eastAsia="SimSun" w:hAnsi="Symbol"/>
          <w:lang w:eastAsia="x-none"/>
        </w:rPr>
        <w:t></w:t>
      </w:r>
      <w:r w:rsidRPr="001F23FC">
        <w:rPr>
          <w:rFonts w:eastAsia="SimSun"/>
          <w:lang w:eastAsia="x-none"/>
        </w:rPr>
        <w:t>)  = EIRP(</w:t>
      </w:r>
      <w:proofErr w:type="spellStart"/>
      <w:r w:rsidRPr="001F23FC">
        <w:rPr>
          <w:rFonts w:eastAsia="SimSun"/>
          <w:lang w:eastAsia="x-none"/>
        </w:rPr>
        <w:t>Pol</w:t>
      </w:r>
      <w:r w:rsidRPr="001F23FC">
        <w:rPr>
          <w:rFonts w:eastAsia="SimSun"/>
          <w:vertAlign w:val="subscript"/>
          <w:lang w:eastAsia="x-none"/>
        </w:rPr>
        <w:t>Meas</w:t>
      </w:r>
      <w:proofErr w:type="spellEnd"/>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w:t>
      </w:r>
      <w:proofErr w:type="spellStart"/>
      <w:r w:rsidRPr="001F23FC">
        <w:rPr>
          <w:rFonts w:eastAsia="SimSun"/>
          <w:lang w:eastAsia="x-none"/>
        </w:rPr>
        <w:t>Pol</w:t>
      </w:r>
      <w:r w:rsidRPr="001F23FC">
        <w:rPr>
          <w:rFonts w:eastAsia="SimSun"/>
          <w:vertAlign w:val="subscript"/>
          <w:lang w:eastAsia="x-none"/>
        </w:rPr>
        <w:t>Link</w:t>
      </w:r>
      <w:proofErr w:type="spellEnd"/>
      <w:r w:rsidRPr="001F23FC">
        <w:rPr>
          <w:rFonts w:eastAsia="SimSun"/>
          <w:lang w:eastAsia="x-none"/>
        </w:rPr>
        <w:t>=</w:t>
      </w:r>
      <w:r w:rsidRPr="001F23FC">
        <w:rPr>
          <w:rFonts w:ascii="Symbol" w:eastAsia="SimSun" w:hAnsi="Symbol"/>
          <w:lang w:eastAsia="x-none"/>
        </w:rPr>
        <w:t></w:t>
      </w:r>
      <w:r w:rsidRPr="001F23FC">
        <w:rPr>
          <w:rFonts w:eastAsia="SimSun"/>
          <w:lang w:eastAsia="x-none"/>
        </w:rPr>
        <w:t>)  + EIRP(</w:t>
      </w:r>
      <w:proofErr w:type="spellStart"/>
      <w:r w:rsidRPr="001F23FC">
        <w:rPr>
          <w:rFonts w:eastAsia="SimSun"/>
          <w:lang w:eastAsia="x-none"/>
        </w:rPr>
        <w:t>Pol</w:t>
      </w:r>
      <w:r w:rsidRPr="001F23FC">
        <w:rPr>
          <w:rFonts w:eastAsia="SimSun"/>
          <w:vertAlign w:val="subscript"/>
          <w:lang w:eastAsia="x-none"/>
        </w:rPr>
        <w:t>Meas</w:t>
      </w:r>
      <w:proofErr w:type="spellEnd"/>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w:t>
      </w:r>
      <w:proofErr w:type="spellStart"/>
      <w:r w:rsidRPr="001F23FC">
        <w:rPr>
          <w:rFonts w:eastAsia="SimSun"/>
          <w:lang w:eastAsia="x-none"/>
        </w:rPr>
        <w:t>Pol</w:t>
      </w:r>
      <w:r w:rsidRPr="001F23FC">
        <w:rPr>
          <w:rFonts w:eastAsia="SimSun"/>
          <w:vertAlign w:val="subscript"/>
          <w:lang w:eastAsia="x-none"/>
        </w:rPr>
        <w:t>Link</w:t>
      </w:r>
      <w:proofErr w:type="spellEnd"/>
      <w:r w:rsidRPr="001F23FC">
        <w:rPr>
          <w:rFonts w:eastAsia="SimSun"/>
          <w:lang w:eastAsia="x-none"/>
        </w:rPr>
        <w:t>=</w:t>
      </w:r>
      <w:r w:rsidRPr="001F23FC">
        <w:rPr>
          <w:rFonts w:ascii="Symbol" w:eastAsia="SimSun" w:hAnsi="Symbol"/>
          <w:lang w:eastAsia="x-none"/>
        </w:rPr>
        <w:t></w:t>
      </w:r>
      <w:r w:rsidRPr="001F23FC">
        <w:rPr>
          <w:rFonts w:eastAsia="SimSun"/>
          <w:lang w:eastAsia="x-none"/>
        </w:rPr>
        <w:t>).</w:t>
      </w:r>
    </w:p>
    <w:p w14:paraId="0C50BD28" w14:textId="486A0574" w:rsidR="0032234A" w:rsidRPr="001F23FC" w:rsidRDefault="0032234A">
      <w:pPr>
        <w:pStyle w:val="B1"/>
        <w:rPr>
          <w:rFonts w:eastAsia="SimSun"/>
        </w:rPr>
      </w:pPr>
      <w:r w:rsidRPr="001F23FC">
        <w:rPr>
          <w:rFonts w:eastAsia="SimSun"/>
        </w:rPr>
        <w:t>1</w:t>
      </w:r>
      <w:r w:rsidR="00C510B5" w:rsidRPr="001F23FC">
        <w:rPr>
          <w:rFonts w:eastAsia="SimSun"/>
        </w:rPr>
        <w:t>2</w:t>
      </w:r>
      <w:r w:rsidRPr="001F23FC">
        <w:rPr>
          <w:rFonts w:eastAsia="SimSun"/>
        </w:rPr>
        <w:t>)</w:t>
      </w:r>
      <w:r w:rsidRPr="001F23FC">
        <w:rPr>
          <w:rFonts w:eastAsia="SimSun"/>
        </w:rPr>
        <w:tab/>
        <w:t xml:space="preserve">SS deactivates the UE </w:t>
      </w:r>
      <w:proofErr w:type="spellStart"/>
      <w:r w:rsidRPr="001F23FC">
        <w:rPr>
          <w:rFonts w:eastAsia="SimSun"/>
        </w:rPr>
        <w:t>Beamlock</w:t>
      </w:r>
      <w:proofErr w:type="spellEnd"/>
      <w:r w:rsidRPr="001F23FC">
        <w:rPr>
          <w:rFonts w:eastAsia="SimSun"/>
        </w:rPr>
        <w:t xml:space="preserve">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0C9CA91F" w14:textId="77777777" w:rsidR="00BD7B7E" w:rsidRPr="001F23FC" w:rsidRDefault="0032234A" w:rsidP="00BD7B7E">
      <w:pPr>
        <w:pStyle w:val="B1"/>
        <w:rPr>
          <w:rFonts w:eastAsia="SimSun"/>
        </w:rPr>
      </w:pPr>
      <w:r w:rsidRPr="001F23FC">
        <w:rPr>
          <w:rFonts w:eastAsia="SimSun"/>
        </w:rPr>
        <w:t>1</w:t>
      </w:r>
      <w:r w:rsidR="00C510B5" w:rsidRPr="001F23FC">
        <w:rPr>
          <w:rFonts w:eastAsia="SimSun"/>
        </w:rPr>
        <w:t>3</w:t>
      </w:r>
      <w:r w:rsidRPr="001F23FC">
        <w:rPr>
          <w:rFonts w:eastAsia="SimSun"/>
        </w:rPr>
        <w:t>)</w:t>
      </w:r>
      <w:r w:rsidRPr="001F23FC">
        <w:rPr>
          <w:rFonts w:eastAsia="SimSun"/>
        </w:rPr>
        <w:tab/>
        <w:t xml:space="preserve">Connect the SS (System Simulator) with the DUT through the measurement antenna with </w:t>
      </w:r>
      <w:proofErr w:type="spellStart"/>
      <w:r w:rsidRPr="001F23FC">
        <w:rPr>
          <w:rFonts w:eastAsia="SimSun"/>
        </w:rPr>
        <w:t>Pol</w:t>
      </w:r>
      <w:r w:rsidRPr="001F23FC">
        <w:rPr>
          <w:rFonts w:eastAsia="SimSun"/>
          <w:vertAlign w:val="subscript"/>
        </w:rPr>
        <w:t>Link</w:t>
      </w:r>
      <w:proofErr w:type="spellEnd"/>
      <w:r w:rsidRPr="001F23FC">
        <w:rPr>
          <w:rFonts w:eastAsia="SimSun"/>
        </w:rPr>
        <w:t>=</w:t>
      </w:r>
      <w:r w:rsidRPr="001F23FC">
        <w:rPr>
          <w:rFonts w:ascii="Symbol" w:eastAsia="SimSun" w:hAnsi="Symbol"/>
        </w:rPr>
        <w:t></w:t>
      </w:r>
      <w:r w:rsidRPr="001F23FC">
        <w:rPr>
          <w:rFonts w:eastAsia="SimSun"/>
        </w:rPr>
        <w:t xml:space="preserve"> polarization to form the TX beam towards the measurement antenna. Allow at </w:t>
      </w:r>
      <w:bookmarkStart w:id="712" w:name="_Hlk535232831"/>
      <w:r w:rsidRPr="001F23FC">
        <w:rPr>
          <w:rFonts w:eastAsia="SimSun"/>
        </w:rPr>
        <w:t xml:space="preserve">least BEAM_SELECT_WAIT_TIME </w:t>
      </w:r>
      <w:bookmarkEnd w:id="712"/>
      <w:r w:rsidRPr="001F23FC">
        <w:rPr>
          <w:rFonts w:eastAsia="SimSun"/>
        </w:rPr>
        <w:t>for the UE TX beam selection to complete.</w:t>
      </w:r>
    </w:p>
    <w:p w14:paraId="107563DA" w14:textId="7110C155" w:rsidR="0032234A" w:rsidRPr="001F23FC" w:rsidRDefault="00BD7B7E" w:rsidP="00BD7B7E">
      <w:pPr>
        <w:pStyle w:val="B1"/>
        <w:rPr>
          <w:rFonts w:eastAsia="SimSun"/>
        </w:rPr>
      </w:pPr>
      <w:r w:rsidRPr="001F23FC">
        <w:t>14)</w:t>
      </w:r>
      <w:r w:rsidRPr="001F23FC">
        <w:tab/>
        <w:t xml:space="preserve">Repeat steps 4 through 12 and get the result of </w:t>
      </w:r>
      <w:r w:rsidRPr="001F23FC">
        <w:rPr>
          <w:lang w:eastAsia="x-none"/>
        </w:rPr>
        <w:t>total EIRP(</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  = 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  + 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w:t>
      </w:r>
    </w:p>
    <w:p w14:paraId="02845E24" w14:textId="594A8A8E" w:rsidR="0032234A" w:rsidRPr="001F23FC" w:rsidRDefault="0032234A" w:rsidP="00C16FE6">
      <w:pPr>
        <w:pStyle w:val="B1"/>
      </w:pPr>
      <w:r w:rsidRPr="001F23FC">
        <w:t>1</w:t>
      </w:r>
      <w:r w:rsidR="00BD7B7E" w:rsidRPr="001F23FC">
        <w:t>5</w:t>
      </w:r>
      <w:r w:rsidRPr="001F23FC">
        <w:t xml:space="preserve">) Advance to the next grid point and repeat steps 3 through </w:t>
      </w:r>
      <w:r w:rsidR="00C510B5" w:rsidRPr="001F23FC">
        <w:t>1</w:t>
      </w:r>
      <w:r w:rsidR="00BD7B7E" w:rsidRPr="001F23FC">
        <w:t>4</w:t>
      </w:r>
      <w:r w:rsidRPr="001F23FC">
        <w:t xml:space="preserve">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2B1C4A8B" w14:textId="527F8150" w:rsidR="0032234A" w:rsidRPr="001F23FC" w:rsidRDefault="0032234A" w:rsidP="00C16FE6">
      <w:pPr>
        <w:pStyle w:val="B1"/>
      </w:pPr>
      <w:r w:rsidRPr="001F23FC">
        <w:t>1</w:t>
      </w:r>
      <w:r w:rsidR="00BD7B7E" w:rsidRPr="001F23FC">
        <w:t>6</w:t>
      </w:r>
      <w:r w:rsidRPr="001F23FC">
        <w:t>)</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77648A91" w14:textId="15D4A25A" w:rsidR="0032234A" w:rsidRPr="001F23FC" w:rsidRDefault="0032234A" w:rsidP="00C16FE6">
      <w:pPr>
        <w:pStyle w:val="B2"/>
      </w:pPr>
      <w:r w:rsidRPr="001F23FC">
        <w:t xml:space="preserve">a) if the re-positioning concept is applied to the TX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TX beam peak search in the second hemisphere, perform steps 3 through </w:t>
      </w:r>
      <w:r w:rsidR="00C510B5" w:rsidRPr="001F23FC">
        <w:t>1</w:t>
      </w:r>
      <w:r w:rsidR="00BD7B7E" w:rsidRPr="001F23FC">
        <w:t>5</w:t>
      </w:r>
      <w:r w:rsidRPr="001F23FC">
        <w:t xml:space="preserve">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724C5DF" w14:textId="7C173AE8" w:rsidR="0032234A" w:rsidRPr="001F23FC" w:rsidRDefault="0032234A" w:rsidP="00C16FE6">
      <w:pPr>
        <w:pStyle w:val="B2"/>
      </w:pPr>
      <w:r w:rsidRPr="001F23FC">
        <w:t xml:space="preserve">b) if the re-positioning concept is not applied to the TX test cases, continue steps 3 through </w:t>
      </w:r>
      <w:r w:rsidR="00C510B5" w:rsidRPr="001F23FC">
        <w:t>1</w:t>
      </w:r>
      <w:r w:rsidR="00BD7B7E" w:rsidRPr="001F23FC">
        <w:t>5</w:t>
      </w:r>
      <w:r w:rsidRPr="001F23FC">
        <w:t xml:space="preserve">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08C7FD1E" w14:textId="536FB6BA" w:rsidR="0032234A" w:rsidRPr="001F23FC" w:rsidRDefault="005241B7">
      <w:r w:rsidRPr="001F23FC">
        <w:t>If the</w:t>
      </w:r>
      <w:r w:rsidR="0032234A" w:rsidRPr="001F23FC">
        <w:t xml:space="preserve"> beam correspondence capability </w:t>
      </w:r>
      <w:proofErr w:type="spellStart"/>
      <w:r w:rsidR="00972F23" w:rsidRPr="001F23FC">
        <w:rPr>
          <w:i/>
        </w:rPr>
        <w:t>beamCorrespondenceWithoutUL-BeamSweeping</w:t>
      </w:r>
      <w:proofErr w:type="spellEnd"/>
      <w:r w:rsidR="00972F23" w:rsidRPr="001F23FC">
        <w:t xml:space="preserve"> is not present</w:t>
      </w:r>
      <w:r w:rsidR="0032234A" w:rsidRPr="001F23FC">
        <w:t xml:space="preserve">, the above step </w:t>
      </w:r>
      <w:r w:rsidR="00C510B5" w:rsidRPr="001F23FC">
        <w:t>5</w:t>
      </w:r>
      <w:r w:rsidR="0032234A" w:rsidRPr="001F23FC">
        <w:t>) can be further clarified as following sub-steps:</w:t>
      </w:r>
    </w:p>
    <w:p w14:paraId="7B461A19" w14:textId="4D04578D" w:rsidR="0032234A" w:rsidRPr="001F23FC" w:rsidRDefault="00695970" w:rsidP="00C16FE6">
      <w:pPr>
        <w:pStyle w:val="B1"/>
      </w:pPr>
      <w:r w:rsidRPr="001F23FC">
        <w:t>5</w:t>
      </w:r>
      <w:r w:rsidR="0032234A" w:rsidRPr="001F23FC">
        <w:t>.1) DUT uses downlink reference signals to select proper RX beam and uses autonomous beam correspondence to select the TX beam.</w:t>
      </w:r>
    </w:p>
    <w:p w14:paraId="4B6425BF" w14:textId="1B050A9A" w:rsidR="0032234A" w:rsidRPr="001F23FC" w:rsidRDefault="00695970" w:rsidP="00C16FE6">
      <w:pPr>
        <w:pStyle w:val="B1"/>
      </w:pPr>
      <w:r w:rsidRPr="001F23FC">
        <w:t>5</w:t>
      </w:r>
      <w:r w:rsidR="0032234A" w:rsidRPr="001F23FC">
        <w:t xml:space="preserve">.2) SS configures M=8 SRS resources to DUT, with the field </w:t>
      </w:r>
      <w:proofErr w:type="spellStart"/>
      <w:r w:rsidR="0032234A" w:rsidRPr="001F23FC">
        <w:rPr>
          <w:i/>
        </w:rPr>
        <w:t>spatialRelationInfo</w:t>
      </w:r>
      <w:proofErr w:type="spellEnd"/>
      <w:r w:rsidR="0032234A" w:rsidRPr="001F23FC">
        <w:t xml:space="preserve"> omitted</w:t>
      </w:r>
      <w:r w:rsidR="00F613AC" w:rsidRPr="001F23FC">
        <w:t xml:space="preserve"> and the field </w:t>
      </w:r>
      <w:r w:rsidR="00F613AC" w:rsidRPr="001F23FC">
        <w:rPr>
          <w:i/>
        </w:rPr>
        <w:t>usage</w:t>
      </w:r>
      <w:r w:rsidR="00F613AC" w:rsidRPr="001F23FC">
        <w:t xml:space="preserve"> set as </w:t>
      </w:r>
      <w:r w:rsidR="00B00962">
        <w:t>'</w:t>
      </w:r>
      <w:proofErr w:type="spellStart"/>
      <w:r w:rsidR="00F613AC" w:rsidRPr="001F23FC">
        <w:t>beamManagement</w:t>
      </w:r>
      <w:proofErr w:type="spellEnd"/>
      <w:r w:rsidR="00B00962">
        <w:t>'</w:t>
      </w:r>
      <w:r w:rsidR="0032234A" w:rsidRPr="001F23FC">
        <w:t>. In case DUT supports less than 8 SRS resources, SS configures the number of SRS resources according to the maximum number of SRS resources indicated by UE capability signalling.</w:t>
      </w:r>
      <w:r w:rsidR="00F613AC" w:rsidRPr="001F23FC">
        <w:t xml:space="preserve"> Additionally, for codebook based PUSCH transmission, SS configures a semi-persistent SRS resource set with the field </w:t>
      </w:r>
      <w:r w:rsidR="00F613AC" w:rsidRPr="001F23FC">
        <w:rPr>
          <w:i/>
        </w:rPr>
        <w:t>usage</w:t>
      </w:r>
      <w:r w:rsidR="00F613AC" w:rsidRPr="001F23FC">
        <w:t xml:space="preserve"> as </w:t>
      </w:r>
      <w:r w:rsidR="00B00962">
        <w:t>'</w:t>
      </w:r>
      <w:r w:rsidR="00F613AC" w:rsidRPr="001F23FC">
        <w:t>codebook</w:t>
      </w:r>
      <w:r w:rsidR="00B00962">
        <w:t>'</w:t>
      </w:r>
      <w:r w:rsidR="00F613AC" w:rsidRPr="001F23FC">
        <w:t>.</w:t>
      </w:r>
    </w:p>
    <w:p w14:paraId="5C08E32E" w14:textId="3A9F9E02" w:rsidR="0032234A" w:rsidRPr="001F23FC" w:rsidRDefault="00695970" w:rsidP="00C16FE6">
      <w:pPr>
        <w:pStyle w:val="B1"/>
      </w:pPr>
      <w:r w:rsidRPr="001F23FC">
        <w:t>5</w:t>
      </w:r>
      <w:r w:rsidR="0032234A" w:rsidRPr="001F23FC">
        <w:t>.3) Based on the TX beam autonomously selected by DUT, DUT chooses TX beams to transmit SRS-resources configured by SS.</w:t>
      </w:r>
    </w:p>
    <w:p w14:paraId="5C0050E6" w14:textId="77777777" w:rsidR="0032234A" w:rsidRPr="001F23FC" w:rsidRDefault="00695970" w:rsidP="00C16FE6">
      <w:pPr>
        <w:pStyle w:val="B1"/>
      </w:pPr>
      <w:r w:rsidRPr="001F23FC">
        <w:t>5</w:t>
      </w:r>
      <w:r w:rsidR="0032234A" w:rsidRPr="001F23FC">
        <w:t xml:space="preserve">.4) </w:t>
      </w:r>
      <w:r w:rsidR="00A43D6A" w:rsidRPr="001F23FC">
        <w:t xml:space="preserve">Based on measurement of the received </w:t>
      </w:r>
      <w:proofErr w:type="spellStart"/>
      <w:r w:rsidR="00A43D6A" w:rsidRPr="001F23FC">
        <w:rPr>
          <w:i/>
        </w:rPr>
        <w:t>beamManagement</w:t>
      </w:r>
      <w:proofErr w:type="spellEnd"/>
      <w:r w:rsidR="00A43D6A" w:rsidRPr="001F23FC">
        <w:t xml:space="preserve"> SRS, SS chooses the best SRS beam and, if needed, updates the spatial relation information between the semi-persistent </w:t>
      </w:r>
      <w:r w:rsidR="00A43D6A" w:rsidRPr="001F23FC">
        <w:rPr>
          <w:i/>
        </w:rPr>
        <w:t>codebook</w:t>
      </w:r>
      <w:r w:rsidR="00A43D6A" w:rsidRPr="001F23FC">
        <w:t xml:space="preserve"> SRS resources and the SS selected </w:t>
      </w:r>
      <w:proofErr w:type="spellStart"/>
      <w:r w:rsidR="00A43D6A" w:rsidRPr="001F23FC">
        <w:rPr>
          <w:i/>
        </w:rPr>
        <w:t>beamManagement</w:t>
      </w:r>
      <w:proofErr w:type="spellEnd"/>
      <w:r w:rsidR="00A43D6A" w:rsidRPr="001F23FC">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F23FC" w:rsidRDefault="00695970" w:rsidP="00C16FE6">
      <w:pPr>
        <w:pStyle w:val="B1"/>
      </w:pPr>
      <w:r w:rsidRPr="001F23FC">
        <w:t>5</w:t>
      </w:r>
      <w:r w:rsidR="0032234A" w:rsidRPr="001F23FC">
        <w:t>.5) DUT transmits PUSCH corresponding to the SRS resource indicated by the SRI.</w:t>
      </w:r>
    </w:p>
    <w:p w14:paraId="3F09C95D" w14:textId="6D7977F4" w:rsidR="0032234A" w:rsidRPr="001F23FC" w:rsidRDefault="0032234A">
      <w:r w:rsidRPr="001F23FC">
        <w:t xml:space="preserve">The TX beam peak direction is where the maximum total component of </w:t>
      </w:r>
      <w:r w:rsidRPr="001F23FC">
        <w:rPr>
          <w:lang w:eastAsia="x-none"/>
        </w:rPr>
        <w:t>EIRP(</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 or EIRP(</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w:t>
      </w:r>
      <w:r w:rsidRPr="001F23FC">
        <w:t xml:space="preserve"> is found.</w:t>
      </w:r>
      <w:r w:rsidR="005241B7" w:rsidRPr="001F23FC">
        <w:t xml:space="preserve"> Whenever this TX beam peak direction is used, if the UE does not support </w:t>
      </w:r>
      <w:proofErr w:type="spellStart"/>
      <w:r w:rsidR="005241B7" w:rsidRPr="001F23FC">
        <w:rPr>
          <w:i/>
        </w:rPr>
        <w:t>beamCorrespondenceWithoutUL-BeamSweeping</w:t>
      </w:r>
      <w:proofErr w:type="spellEnd"/>
      <w:r w:rsidR="005241B7" w:rsidRPr="001F23FC">
        <w:rPr>
          <w:i/>
        </w:rPr>
        <w:t>,</w:t>
      </w:r>
      <w:r w:rsidR="005241B7" w:rsidRPr="001F23FC">
        <w:rPr>
          <w:iCs/>
        </w:rPr>
        <w:t xml:space="preserve"> </w:t>
      </w:r>
      <w:r w:rsidR="005241B7" w:rsidRPr="001F23FC">
        <w:t>the side conditions for SSB-based and CSI-RS based L1-RSRP measurements are applied as per Table 6.6.1.3.3.1.1-1 and Table 6.6.1.3.3.1.1-2 respectively just before setting TX beam peak direction.</w:t>
      </w:r>
    </w:p>
    <w:p w14:paraId="757ED37E" w14:textId="18040954" w:rsidR="0032234A" w:rsidRPr="001F23FC" w:rsidRDefault="0032234A">
      <w:pPr>
        <w:pStyle w:val="NO"/>
      </w:pPr>
      <w:r w:rsidRPr="001F23FC">
        <w:t>NOTE 1:</w:t>
      </w:r>
      <w:r w:rsidRPr="001F23FC">
        <w:tab/>
      </w:r>
      <w:r w:rsidR="00BD7B7E" w:rsidRPr="001F23FC">
        <w:t>Void</w:t>
      </w:r>
      <w:r w:rsidRPr="001F23FC">
        <w:t>.</w:t>
      </w:r>
    </w:p>
    <w:p w14:paraId="1D847965" w14:textId="4E70CE8F" w:rsidR="0032234A" w:rsidRPr="001F23FC" w:rsidRDefault="0032234A">
      <w:pPr>
        <w:pStyle w:val="NO"/>
      </w:pPr>
      <w:r w:rsidRPr="001F23FC">
        <w:t xml:space="preserve">NOTE 2: </w:t>
      </w:r>
      <w:r w:rsidRPr="001F23FC">
        <w:tab/>
      </w:r>
      <w:r w:rsidR="00B55740" w:rsidRPr="001F23FC">
        <w:t>Void</w:t>
      </w:r>
      <w:r w:rsidRPr="001F23FC">
        <w:t>.</w:t>
      </w:r>
    </w:p>
    <w:p w14:paraId="6C8A13CF" w14:textId="0FFA53D9" w:rsidR="00E214F9" w:rsidRPr="001F23FC" w:rsidRDefault="00E214F9" w:rsidP="00E214F9">
      <w:pPr>
        <w:pStyle w:val="NO"/>
        <w:ind w:left="284" w:firstLine="0"/>
      </w:pPr>
      <w:bookmarkStart w:id="713" w:name="_Toc21026855"/>
      <w:bookmarkStart w:id="714" w:name="_Toc27744153"/>
      <w:bookmarkStart w:id="715" w:name="_Toc36197324"/>
      <w:bookmarkStart w:id="716" w:name="_Toc36198016"/>
      <w:r w:rsidRPr="001F23FC">
        <w:t>NOTE 3:</w:t>
      </w:r>
      <w:r w:rsidR="00B55740">
        <w:tab/>
        <w:t>Void.</w:t>
      </w:r>
    </w:p>
    <w:p w14:paraId="0826E80F" w14:textId="4580513D" w:rsidR="00E214F9" w:rsidRPr="001F23FC" w:rsidRDefault="00E214F9" w:rsidP="00B55740">
      <w:r w:rsidRPr="001F23FC">
        <w:t xml:space="preserve">In order to allow the UE to carry out its Rel 15 beam correspondence procedure, the side conditions for SSB  based and CSI-RS based L1-RSRP measurements are configured as per Table 6.6.1.3.3.1.1-1 </w:t>
      </w:r>
      <w:bookmarkStart w:id="717" w:name="_Hlk103262688"/>
      <w:bookmarkStart w:id="718" w:name="_Hlk103262647"/>
      <w:r w:rsidRPr="001F23FC">
        <w:t xml:space="preserve">and Table 6.6.1.3.3.1.1-2 </w:t>
      </w:r>
      <w:bookmarkEnd w:id="717"/>
      <w:r w:rsidRPr="001F23FC">
        <w:t>respectively</w:t>
      </w:r>
      <w:bookmarkEnd w:id="718"/>
      <w:r w:rsidRPr="001F23FC">
        <w:t>.</w:t>
      </w:r>
    </w:p>
    <w:p w14:paraId="57A144AA" w14:textId="77777777" w:rsidR="00E214F9" w:rsidRPr="001F23FC" w:rsidRDefault="00E214F9" w:rsidP="00B55740">
      <w:r w:rsidRPr="001F23FC">
        <w:t>For Release 16 and forward UEs: unless otherwise stated within the test case, the following side conditions are applied for the enhanced beam correspondence procedure, depending on the UE capability</w:t>
      </w:r>
    </w:p>
    <w:p w14:paraId="60D416F5" w14:textId="15AC6DB8" w:rsidR="00E214F9" w:rsidRPr="001F23FC" w:rsidRDefault="00B55740" w:rsidP="00B55740">
      <w:pPr>
        <w:pStyle w:val="B1"/>
      </w:pPr>
      <w:r>
        <w:t>a)</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NOT supported and </w:t>
      </w:r>
      <w:r w:rsidR="00E214F9" w:rsidRPr="001F23FC">
        <w:rPr>
          <w:i/>
          <w:iCs/>
        </w:rPr>
        <w:t>beamCorrespondenceSSB-based-r16</w:t>
      </w:r>
      <w:r w:rsidR="00E214F9" w:rsidRPr="001F23FC">
        <w:t xml:space="preserve"> is supported: use </w:t>
      </w:r>
      <w:r w:rsidR="00E214F9" w:rsidRPr="001F23FC">
        <w:rPr>
          <w:lang w:eastAsia="en-US"/>
        </w:rPr>
        <w:t>side conditions defined in Table 6.6.1.3.3.1.1-1</w:t>
      </w:r>
    </w:p>
    <w:p w14:paraId="43818FBE" w14:textId="2ADAC0D7" w:rsidR="00E214F9" w:rsidRPr="001F23FC" w:rsidRDefault="00B55740" w:rsidP="00B55740">
      <w:pPr>
        <w:pStyle w:val="B1"/>
        <w:rPr>
          <w:i/>
          <w:iCs/>
        </w:rPr>
      </w:pPr>
      <w:r>
        <w:t>b)</w:t>
      </w:r>
      <w:r>
        <w:tab/>
      </w:r>
      <w:r w:rsidR="00E214F9" w:rsidRPr="001F23FC">
        <w:t>If</w:t>
      </w:r>
      <w:r w:rsidR="00E214F9" w:rsidRPr="001F23FC">
        <w:rPr>
          <w:i/>
          <w:iCs/>
        </w:rPr>
        <w:t xml:space="preserve"> </w:t>
      </w:r>
      <w:proofErr w:type="spellStart"/>
      <w:r w:rsidR="00E214F9" w:rsidRPr="001F23FC">
        <w:rPr>
          <w:i/>
          <w:iCs/>
        </w:rPr>
        <w:t>beamCorrespondenceWithoutUL-BeamSweeping</w:t>
      </w:r>
      <w:proofErr w:type="spellEnd"/>
      <w:r w:rsidR="00E214F9" w:rsidRPr="001F23FC">
        <w:rPr>
          <w:i/>
          <w:iCs/>
        </w:rPr>
        <w:t xml:space="preserve"> </w:t>
      </w:r>
      <w:r w:rsidR="00E214F9" w:rsidRPr="001F23FC">
        <w:t>is NOT supported, and</w:t>
      </w:r>
      <w:r w:rsidR="00E214F9" w:rsidRPr="001F23FC">
        <w:rPr>
          <w:i/>
          <w:iCs/>
        </w:rPr>
        <w:t xml:space="preserve"> beamCorrespondenceCSI-RS-based-r16 </w:t>
      </w:r>
      <w:r w:rsidR="00E214F9" w:rsidRPr="001F23FC">
        <w:t>is supported: use side conditions defined in Table 6.6.2.3.3-1</w:t>
      </w:r>
    </w:p>
    <w:p w14:paraId="5C744496" w14:textId="6ABEC5B9" w:rsidR="00E214F9" w:rsidRPr="001F23FC" w:rsidRDefault="00B55740" w:rsidP="00B55740">
      <w:pPr>
        <w:pStyle w:val="B1"/>
        <w:rPr>
          <w:i/>
          <w:iCs/>
        </w:rPr>
      </w:pPr>
      <w:r>
        <w:t>c)</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73782327" w14:textId="2E49F87D" w:rsidR="00E214F9" w:rsidRPr="001F23FC" w:rsidRDefault="00B55740" w:rsidP="00B55740">
      <w:pPr>
        <w:pStyle w:val="B1"/>
        <w:rPr>
          <w:i/>
          <w:iCs/>
        </w:rPr>
      </w:pPr>
      <w:r>
        <w:t>d)</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62E98840" w14:textId="444319F0" w:rsidR="00E214F9" w:rsidRPr="001F23FC" w:rsidRDefault="00B55740" w:rsidP="00B55740">
      <w:pPr>
        <w:pStyle w:val="B1"/>
        <w:rPr>
          <w:i/>
          <w:iCs/>
        </w:rPr>
      </w:pPr>
      <w:r w:rsidRPr="00B55740">
        <w:t>e)</w:t>
      </w:r>
      <w:r w:rsidRPr="00B55740">
        <w:tab/>
      </w:r>
      <w:r w:rsidR="00E214F9" w:rsidRPr="001F23FC">
        <w:rPr>
          <w:i/>
          <w:iCs/>
        </w:rPr>
        <w:t xml:space="preserve">If </w:t>
      </w:r>
      <w:proofErr w:type="spellStart"/>
      <w:r w:rsidR="00E214F9" w:rsidRPr="001F23FC">
        <w:rPr>
          <w:i/>
          <w:iCs/>
        </w:rPr>
        <w:t>beamCorrespondenceWithoutUL-BeamSweeping</w:t>
      </w:r>
      <w:proofErr w:type="spellEnd"/>
      <w:r w:rsidR="00E214F9" w:rsidRPr="001F23FC">
        <w:rPr>
          <w:i/>
          <w:iCs/>
        </w:rPr>
        <w:t xml:space="preserve"> is supported and beamCorrespondenceSSB-based-r16 is supported: use </w:t>
      </w:r>
      <w:r w:rsidR="00E214F9" w:rsidRPr="001F23FC">
        <w:rPr>
          <w:i/>
          <w:iCs/>
          <w:lang w:eastAsia="en-US"/>
        </w:rPr>
        <w:t>side conditions defined in Table 6.6.1.3.3.1.1-1</w:t>
      </w:r>
    </w:p>
    <w:p w14:paraId="341CED78" w14:textId="7B6A9361" w:rsidR="00E214F9" w:rsidRPr="001F23FC" w:rsidRDefault="00B55740" w:rsidP="00B55740">
      <w:pPr>
        <w:pStyle w:val="B1"/>
        <w:rPr>
          <w:i/>
          <w:iCs/>
        </w:rPr>
      </w:pPr>
      <w:r w:rsidRPr="00B55740">
        <w:t>f)</w:t>
      </w:r>
      <w:r w:rsidRPr="00B55740">
        <w:tab/>
      </w:r>
      <w:r w:rsidR="00E214F9" w:rsidRPr="001F23FC">
        <w:rPr>
          <w:i/>
          <w:iCs/>
        </w:rPr>
        <w:t xml:space="preserve">If </w:t>
      </w:r>
      <w:proofErr w:type="spellStart"/>
      <w:r w:rsidR="00E214F9" w:rsidRPr="001F23FC">
        <w:rPr>
          <w:i/>
          <w:iCs/>
        </w:rPr>
        <w:t>beamCorrespondenceWithoutUL-BeamSweeping</w:t>
      </w:r>
      <w:proofErr w:type="spellEnd"/>
      <w:r w:rsidR="00E214F9" w:rsidRPr="001F23FC">
        <w:rPr>
          <w:i/>
          <w:iCs/>
        </w:rPr>
        <w:t xml:space="preserve"> is supported, and beamCorrespondenceCSI-RS-based-r16 is supported: use side conditions defined in Table 6.6.2.3.3-1</w:t>
      </w:r>
    </w:p>
    <w:p w14:paraId="54CEF5DA" w14:textId="5E2825ED" w:rsidR="00E214F9" w:rsidRPr="001F23FC" w:rsidRDefault="00B55740" w:rsidP="00B55740">
      <w:pPr>
        <w:pStyle w:val="B1"/>
        <w:rPr>
          <w:i/>
          <w:iCs/>
        </w:rPr>
      </w:pPr>
      <w:r>
        <w:t>g)</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22BA7D32" w14:textId="72133E3A" w:rsidR="00E214F9" w:rsidRPr="001F23FC" w:rsidRDefault="00B55740" w:rsidP="00B55740">
      <w:pPr>
        <w:pStyle w:val="B1"/>
        <w:rPr>
          <w:i/>
          <w:iCs/>
        </w:rPr>
      </w:pPr>
      <w:r>
        <w:t>h)</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7E31CB77" w14:textId="77777777" w:rsidR="0032234A" w:rsidRPr="001F23FC" w:rsidRDefault="0032234A">
      <w:pPr>
        <w:pStyle w:val="Heading2"/>
      </w:pPr>
      <w:r w:rsidRPr="001F23FC">
        <w:t>K.1.2</w:t>
      </w:r>
      <w:r w:rsidRPr="001F23FC">
        <w:rPr>
          <w:rFonts w:eastAsia="PMingLiU"/>
        </w:rPr>
        <w:tab/>
      </w:r>
      <w:r w:rsidRPr="001F23FC">
        <w:t>RX beam peak direction search</w:t>
      </w:r>
      <w:bookmarkEnd w:id="713"/>
      <w:bookmarkEnd w:id="714"/>
      <w:bookmarkEnd w:id="715"/>
      <w:bookmarkEnd w:id="716"/>
    </w:p>
    <w:p w14:paraId="5AF653CB" w14:textId="5D17744D" w:rsidR="000F098F" w:rsidRPr="001F23FC" w:rsidRDefault="00B00962" w:rsidP="000F098F">
      <w:pPr>
        <w:pStyle w:val="EditorsNote"/>
      </w:pPr>
      <w:r>
        <w:t>Editor's note:</w:t>
      </w:r>
      <w:r>
        <w:tab/>
      </w:r>
      <w:r w:rsidR="000F098F" w:rsidRPr="001F23FC">
        <w:t>The following aspects are either missing or not yet determined:</w:t>
      </w:r>
    </w:p>
    <w:p w14:paraId="36F97C05" w14:textId="77777777" w:rsidR="000F098F" w:rsidRPr="001F23FC" w:rsidRDefault="000F098F" w:rsidP="00F5123F">
      <w:pPr>
        <w:pStyle w:val="EditorsNote"/>
        <w:numPr>
          <w:ilvl w:val="0"/>
          <w:numId w:val="31"/>
        </w:numPr>
      </w:pPr>
      <w:bookmarkStart w:id="719" w:name="_Hlk86131378"/>
      <w:r w:rsidRPr="001F23FC">
        <w:t>The Rx beam peak direction search for intra-band DL CA configurations with frequency separations larger than 800 MHz is currently FFS.</w:t>
      </w:r>
    </w:p>
    <w:bookmarkEnd w:id="719"/>
    <w:p w14:paraId="575781C6" w14:textId="77777777" w:rsidR="00877D48" w:rsidRPr="001F23FC" w:rsidRDefault="0032234A">
      <w:r w:rsidRPr="001F23FC">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F23FC" w:rsidRDefault="00877D48" w:rsidP="00877D48">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F23FC" w:rsidRDefault="00877D48" w:rsidP="00877D48">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F23FC" w:rsidRDefault="00877D48" w:rsidP="005741EC">
      <w:r w:rsidRPr="001F23FC">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F23FC" w:rsidRDefault="005741EC" w:rsidP="005741EC">
      <w:r w:rsidRPr="001F23FC">
        <w:t>The beam peak searches shall be performed separately for NTC (Normal), ETC (TL), and ETC (TH).</w:t>
      </w:r>
    </w:p>
    <w:p w14:paraId="3EAE7ECD" w14:textId="2F0C0296" w:rsidR="0032234A" w:rsidRPr="001F23FC" w:rsidRDefault="0032234A">
      <w:bookmarkStart w:id="720" w:name="_Hlk3985518"/>
      <w:r w:rsidRPr="001F23FC">
        <w:t xml:space="preserve">The </w:t>
      </w:r>
      <w:r w:rsidR="000F098F" w:rsidRPr="001F23FC">
        <w:t xml:space="preserve">single carrier </w:t>
      </w:r>
      <w:r w:rsidRPr="001F23FC">
        <w:t>measurement procedure includes the following steps</w:t>
      </w:r>
      <w:bookmarkEnd w:id="720"/>
      <w:r w:rsidRPr="001F23FC">
        <w:t>:</w:t>
      </w:r>
    </w:p>
    <w:p w14:paraId="47435683" w14:textId="49D0FA55"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7D5AC9D6" w14:textId="7A219935" w:rsidR="0032234A" w:rsidRPr="001F23FC" w:rsidRDefault="0032234A" w:rsidP="00C16FE6">
      <w:pPr>
        <w:pStyle w:val="B1"/>
      </w:pPr>
      <w:r w:rsidRPr="001F23FC">
        <w:t>2)</w:t>
      </w:r>
      <w:r w:rsidRPr="001F23FC">
        <w:tab/>
        <w:t xml:space="preserve">Position the DUT in DUT Orientation 1 from Tables </w:t>
      </w:r>
      <w:r w:rsidR="00BD7B7E" w:rsidRPr="001F23FC">
        <w:t>N.2</w:t>
      </w:r>
      <w:r w:rsidRPr="001F23FC">
        <w:t xml:space="preserve">-1 through </w:t>
      </w:r>
      <w:r w:rsidR="00BD7B7E" w:rsidRPr="001F23FC">
        <w:t>N.2-7</w:t>
      </w:r>
      <w:r w:rsidR="009F7C98">
        <w:t> </w:t>
      </w:r>
      <w:r w:rsidR="009F7C98" w:rsidRPr="001F23FC">
        <w:t>[</w:t>
      </w:r>
      <w:r w:rsidRPr="001F23FC">
        <w:t>3].</w:t>
      </w:r>
    </w:p>
    <w:p w14:paraId="1EFE0650" w14:textId="5D6628AD" w:rsidR="0032234A" w:rsidRPr="001F23FC" w:rsidRDefault="0032234A" w:rsidP="00EF63FE">
      <w:pPr>
        <w:pStyle w:val="B1"/>
      </w:pPr>
      <w:r w:rsidRPr="001F23FC">
        <w:t>3)</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00BB3C18"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1244F060" w14:textId="71CC8E06" w:rsidR="0032234A" w:rsidRPr="001F23FC" w:rsidRDefault="0032234A">
      <w:pPr>
        <w:pStyle w:val="B1"/>
      </w:pPr>
      <w:r w:rsidRPr="001F23FC">
        <w:t>4)</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θ-polarization, i.e., </w:t>
      </w:r>
      <w:r w:rsidR="00BB3C18" w:rsidRPr="001F23FC">
        <w:t xml:space="preserve">by sweeping the </w:t>
      </w:r>
      <w:r w:rsidRPr="001F23FC">
        <w:t>power level for the θ-polarization,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9C64706" w14:textId="2854B062" w:rsidR="0032234A" w:rsidRPr="001F23FC" w:rsidRDefault="0032234A">
      <w:pPr>
        <w:pStyle w:val="B1"/>
      </w:pPr>
      <w:r w:rsidRPr="001F23FC">
        <w:t>5)</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469F9B34" w14:textId="752C05EB" w:rsidR="0032234A" w:rsidRPr="001F23FC" w:rsidRDefault="0032234A">
      <w:pPr>
        <w:pStyle w:val="B1"/>
      </w:pPr>
      <w:r w:rsidRPr="001F23FC">
        <w:t>6)</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φ-polarization, i.e., </w:t>
      </w:r>
      <w:r w:rsidR="00812A13" w:rsidRPr="001F23FC">
        <w:t xml:space="preserve">by sweeping the </w:t>
      </w:r>
      <w:r w:rsidRPr="001F23FC">
        <w:t>power level for the φ-polarization,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411F4A0" w14:textId="77777777" w:rsidR="0032234A" w:rsidRPr="001F23FC" w:rsidRDefault="0032234A">
      <w:pPr>
        <w:pStyle w:val="B1"/>
      </w:pPr>
      <w:r w:rsidRPr="001F23FC">
        <w:t>7)</w:t>
      </w:r>
      <w:r w:rsidRPr="001F23FC">
        <w:tab/>
        <w:t>Advance to the next grid point and repeat steps 3 through 6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6FE29D0D" w14:textId="33335DE6" w:rsidR="0032234A" w:rsidRPr="001F23FC" w:rsidRDefault="0032234A" w:rsidP="00C16FE6">
      <w:pPr>
        <w:pStyle w:val="B1"/>
      </w:pPr>
      <w:r w:rsidRPr="001F23FC">
        <w:t>8)</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63AFF089" w14:textId="203FE408" w:rsidR="0032234A" w:rsidRPr="001F23FC" w:rsidRDefault="0032234A" w:rsidP="00C16FE6">
      <w:pPr>
        <w:pStyle w:val="B2"/>
      </w:pPr>
      <w:r w:rsidRPr="001F23FC">
        <w:t xml:space="preserve">a) if the re-positioning concept is applied to the RX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RX beam peak search in the second hemisphere, perform steps 3 through 6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FAB9880" w14:textId="77777777" w:rsidR="0032234A" w:rsidRPr="001F23FC" w:rsidRDefault="0032234A" w:rsidP="00C16FE6">
      <w:pPr>
        <w:pStyle w:val="B2"/>
      </w:pPr>
      <w:r w:rsidRPr="001F23FC">
        <w:t>b) If the re-positioning concept is not applied to the RX test cases, continue steps 3 through 6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25065373" w14:textId="5914979D" w:rsidR="0032234A" w:rsidRPr="001F23FC" w:rsidRDefault="0032234A">
      <w:pPr>
        <w:pStyle w:val="B1"/>
      </w:pPr>
      <w:r w:rsidRPr="001F23FC">
        <w:t>9)</w:t>
      </w:r>
      <w:r w:rsidRPr="001F23FC">
        <w:tab/>
        <w:t xml:space="preserve">Calculate the resulting </w:t>
      </w:r>
      <w:r w:rsidR="00B00962">
        <w:t>"</w:t>
      </w:r>
      <w:r w:rsidRPr="001F23FC">
        <w:t>averaged EIS</w:t>
      </w:r>
      <w:r w:rsidR="00B00962">
        <w:t>"</w:t>
      </w:r>
      <w:r w:rsidRPr="001F23FC">
        <w:t xml:space="preserve"> as:</w:t>
      </w:r>
    </w:p>
    <w:p w14:paraId="7EBC1A72" w14:textId="759FE903" w:rsidR="0032234A" w:rsidRPr="001F23FC" w:rsidRDefault="00B55740" w:rsidP="00B55740">
      <w:pPr>
        <w:pStyle w:val="EQ"/>
        <w:rPr>
          <w:vertAlign w:val="superscript"/>
        </w:rPr>
      </w:pPr>
      <w:r>
        <w:tab/>
      </w:r>
      <w:r w:rsidR="0032234A" w:rsidRPr="001F23FC">
        <w:t>averaged EIS = 2*[1/EIS(Pol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371FB0B7" w14:textId="3298587D" w:rsidR="000F098F" w:rsidRPr="001F23FC" w:rsidRDefault="0032234A" w:rsidP="000F098F">
      <w:r w:rsidRPr="001F23FC">
        <w:t xml:space="preserve">The RX beam peak direction is where the minimum </w:t>
      </w:r>
      <w:r w:rsidR="00B00962">
        <w:t>"</w:t>
      </w:r>
      <w:r w:rsidRPr="001F23FC">
        <w:t>averaged EIS</w:t>
      </w:r>
      <w:r w:rsidR="00B00962">
        <w:t>"</w:t>
      </w:r>
      <w:r w:rsidRPr="001F23FC">
        <w:t xml:space="preserve"> is found.</w:t>
      </w:r>
    </w:p>
    <w:p w14:paraId="08343AF3" w14:textId="77777777" w:rsidR="00465892" w:rsidRPr="001F23FC" w:rsidRDefault="00465892" w:rsidP="004B4BE9">
      <w:r w:rsidRPr="001F23FC">
        <w:t>Alternatively, the RX beam peak direction for single carrier could be determined following the procedure described in Annex K.1.11.</w:t>
      </w:r>
    </w:p>
    <w:p w14:paraId="41FDBEED" w14:textId="3BE62C09" w:rsidR="004B4BE9" w:rsidRPr="001F23FC" w:rsidRDefault="000F098F" w:rsidP="004B4BE9">
      <w:r w:rsidRPr="001F23FC">
        <w:t>For intra-band DL CA configurations with a frequency separation up to 800 MHz</w:t>
      </w:r>
      <w:r w:rsidR="004B4BE9" w:rsidRPr="001F23FC">
        <w:t>, if for single carrier test the Rx beam peak direction has been found for any frequency within the CA bandwidth, such direction shall be used.  Otherwise,</w:t>
      </w:r>
      <w:r w:rsidRPr="001F23FC">
        <w:t xml:space="preserve"> the single carrier measurement procedure is performed only on the PCC</w:t>
      </w:r>
      <w:r w:rsidR="004B4BE9" w:rsidRPr="001F23FC">
        <w:t xml:space="preserve"> and</w:t>
      </w:r>
      <w:r w:rsidRPr="001F23FC">
        <w:t xml:space="preserve"> </w:t>
      </w:r>
      <w:r w:rsidR="004B4BE9" w:rsidRPr="001F23FC">
        <w:t>t</w:t>
      </w:r>
      <w:r w:rsidRPr="001F23FC">
        <w:t>he RX beam peak direction for the DL CA configuration is the direction of the PCC Rx beam peak direction.</w:t>
      </w:r>
    </w:p>
    <w:p w14:paraId="35D19E94" w14:textId="635BD0A6" w:rsidR="004B4BE9" w:rsidRPr="001F23FC" w:rsidRDefault="004B4BE9" w:rsidP="004B4BE9">
      <w:r w:rsidRPr="001F23FC">
        <w:t>For intra-band DL CA configurations with a frequency separation up to 800 MHz, if UE vendor provides a Beam Peak Search Declaration with respect to test frequency range for single CC for a given band, see 38.508-2</w:t>
      </w:r>
      <w:r w:rsidR="009F7C98">
        <w:t> </w:t>
      </w:r>
      <w:r w:rsidR="009F7C98" w:rsidRPr="001F23FC">
        <w:t>[</w:t>
      </w:r>
      <w:r w:rsidRPr="001F23FC">
        <w:t>4] table A.4.3.9-5, such declaration will also apply to PCC in DL CA configurations for that band.</w:t>
      </w:r>
    </w:p>
    <w:p w14:paraId="114F860C" w14:textId="6D46781C" w:rsidR="0032234A" w:rsidRPr="001F23FC" w:rsidRDefault="000F098F" w:rsidP="000F098F">
      <w:r w:rsidRPr="001F23FC">
        <w:t>For intra-band DL CA configurations with a frequency separation larger than 800 MHz the beam peak direction search procedure is FFS.</w:t>
      </w:r>
    </w:p>
    <w:p w14:paraId="32D62CF0" w14:textId="77777777" w:rsidR="0032234A" w:rsidRPr="001F23FC" w:rsidRDefault="0032234A">
      <w:pPr>
        <w:pStyle w:val="Heading2"/>
      </w:pPr>
      <w:bookmarkStart w:id="721" w:name="_Toc21026856"/>
      <w:bookmarkStart w:id="722" w:name="_Toc27744154"/>
      <w:bookmarkStart w:id="723" w:name="_Toc36197325"/>
      <w:bookmarkStart w:id="724" w:name="_Toc36198017"/>
      <w:r w:rsidRPr="001F23FC">
        <w:t>K.1.3</w:t>
      </w:r>
      <w:r w:rsidRPr="001F23FC">
        <w:rPr>
          <w:rFonts w:eastAsia="PMingLiU"/>
        </w:rPr>
        <w:tab/>
        <w:t xml:space="preserve">Peak </w:t>
      </w:r>
      <w:r w:rsidRPr="001F23FC">
        <w:t>EIRP measurement procedure</w:t>
      </w:r>
      <w:bookmarkEnd w:id="721"/>
      <w:bookmarkEnd w:id="722"/>
      <w:bookmarkEnd w:id="723"/>
      <w:bookmarkEnd w:id="724"/>
    </w:p>
    <w:p w14:paraId="5D86BDF7" w14:textId="77777777" w:rsidR="0032234A" w:rsidRPr="001F23FC" w:rsidRDefault="0032234A">
      <w:r w:rsidRPr="001F23FC">
        <w:t xml:space="preserve">This section describes EIRP measurement procedure for a chosen </w:t>
      </w:r>
      <w:proofErr w:type="spellStart"/>
      <w:r w:rsidRPr="001F23FC">
        <w:rPr>
          <w:lang w:eastAsia="x-none"/>
        </w:rPr>
        <w:t>Pol</w:t>
      </w:r>
      <w:r w:rsidRPr="001F23FC">
        <w:rPr>
          <w:vertAlign w:val="subscript"/>
          <w:lang w:eastAsia="x-none"/>
        </w:rPr>
        <w:t>Link</w:t>
      </w:r>
      <w:proofErr w:type="spellEnd"/>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p>
    <w:p w14:paraId="15329136" w14:textId="77777777" w:rsidR="0032234A" w:rsidRPr="001F23FC" w:rsidRDefault="0032234A">
      <w:r w:rsidRPr="001F23FC">
        <w:t>The TX beam peak direction is where the maximum total component of EIRP is found, including the respective polarization of the measurement antenna used to form the TX beam, according to K.1.1.</w:t>
      </w:r>
    </w:p>
    <w:p w14:paraId="4FF98E59" w14:textId="77777777" w:rsidR="0032234A" w:rsidRPr="001F23FC" w:rsidRDefault="0032234A">
      <w:r w:rsidRPr="001F23FC">
        <w:t>The measurement procedure includes the following steps:</w:t>
      </w:r>
    </w:p>
    <w:p w14:paraId="33D6BBFB" w14:textId="4D050BF7"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4FF6693E" w14:textId="015B3CDF"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3B30604B" w14:textId="2E84E7B2" w:rsidR="0032234A" w:rsidRPr="001F23FC" w:rsidRDefault="0032234A" w:rsidP="00C16FE6">
      <w:pPr>
        <w:pStyle w:val="B2"/>
      </w:pPr>
      <w:r w:rsidRPr="001F23FC">
        <w:t xml:space="preserve">a) position the device in DUT Orientation 1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9EADEE2" w14:textId="0B9C8101" w:rsidR="0032234A" w:rsidRPr="001F23FC" w:rsidRDefault="0032234A" w:rsidP="00C16FE6">
      <w:pPr>
        <w:pStyle w:val="B2"/>
      </w:pPr>
      <w:r w:rsidRPr="001F23FC">
        <w:t xml:space="preserve">b)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5275626F" w14:textId="09613772" w:rsidR="0032234A" w:rsidRPr="001F23FC" w:rsidRDefault="0032234A">
      <w:pPr>
        <w:pStyle w:val="B1"/>
      </w:pPr>
      <w:r w:rsidRPr="001F23FC">
        <w:t>3)</w:t>
      </w:r>
      <w:r w:rsidRPr="001F23FC">
        <w:tab/>
        <w:t xml:space="preserve">Connect the SS (System Simulator) with the DUT through the measurement antenna with polarization reference </w:t>
      </w:r>
      <w:proofErr w:type="spellStart"/>
      <w:r w:rsidRPr="001F23FC">
        <w:t>Pol</w:t>
      </w:r>
      <w:r w:rsidRPr="001F23FC">
        <w:rPr>
          <w:vertAlign w:val="subscript"/>
        </w:rPr>
        <w:t>Link</w:t>
      </w:r>
      <w:proofErr w:type="spellEnd"/>
      <w:r w:rsidRPr="001F23FC">
        <w:t xml:space="preserve"> to form the TX beam towards the TX beam peak direction and respective polarization. Allow at least BEAM_SELECT_WAIT_TIME for the UE TX beam selection to complete.</w:t>
      </w:r>
    </w:p>
    <w:p w14:paraId="7C4E3076" w14:textId="5616CEE9" w:rsidR="0032234A" w:rsidRPr="001F23FC" w:rsidRDefault="0032234A">
      <w:pPr>
        <w:pStyle w:val="B1"/>
      </w:pPr>
      <w:r w:rsidRPr="001F23FC">
        <w:t>4)</w:t>
      </w:r>
      <w:r w:rsidRPr="001F23FC">
        <w:tab/>
        <w:t xml:space="preserve">SS activates the UE </w:t>
      </w:r>
      <w:proofErr w:type="spellStart"/>
      <w:r w:rsidRPr="001F23FC">
        <w:t>Beamlock</w:t>
      </w:r>
      <w:proofErr w:type="spellEnd"/>
      <w:r w:rsidRPr="001F23FC">
        <w:t xml:space="preserve"> Function (UBF) by performing the procedure as specified in </w:t>
      </w:r>
      <w:r w:rsidR="009F7C98" w:rsidRPr="001F23FC">
        <w:t>TS</w:t>
      </w:r>
      <w:r w:rsidR="009F7C98">
        <w:t> </w:t>
      </w:r>
      <w:r w:rsidR="009F7C98" w:rsidRPr="001F23FC">
        <w:t>3</w:t>
      </w:r>
      <w:r w:rsidRPr="001F23FC">
        <w:t>8.508-1</w:t>
      </w:r>
      <w:r w:rsidR="009F7C98">
        <w:t> </w:t>
      </w:r>
      <w:r w:rsidR="009F7C98" w:rsidRPr="001F23FC">
        <w:t>[</w:t>
      </w:r>
      <w:r w:rsidRPr="001F23FC">
        <w:t xml:space="preserve">10] </w:t>
      </w:r>
      <w:r w:rsidR="009F7C98" w:rsidRPr="001F23FC">
        <w:t>clause</w:t>
      </w:r>
      <w:r w:rsidR="009F7C98">
        <w:t> </w:t>
      </w:r>
      <w:r w:rsidR="009F7C98" w:rsidRPr="001F23FC">
        <w:t>4</w:t>
      </w:r>
      <w:r w:rsidRPr="001F23FC">
        <w:t>.9.2 using condition Tx only.</w:t>
      </w:r>
    </w:p>
    <w:p w14:paraId="5EA60D89" w14:textId="77777777" w:rsidR="0032234A" w:rsidRPr="001F23FC" w:rsidRDefault="0032234A">
      <w:pPr>
        <w:pStyle w:val="B1"/>
      </w:pPr>
      <w:r w:rsidRPr="001F23FC">
        <w:t>5)</w:t>
      </w:r>
      <w:r w:rsidRPr="001F23FC">
        <w:tab/>
        <w:t xml:space="preserve">Measure the mean power </w:t>
      </w:r>
      <w:proofErr w:type="spellStart"/>
      <w:r w:rsidRPr="001F23FC">
        <w:rPr>
          <w:lang w:eastAsia="x-none"/>
        </w:rPr>
        <w:t>P</w:t>
      </w:r>
      <w:r w:rsidRPr="001F23FC">
        <w:rPr>
          <w:vertAlign w:val="subscript"/>
          <w:lang w:eastAsia="x-none"/>
        </w:rPr>
        <w:t>meas</w:t>
      </w:r>
      <w:proofErr w:type="spellEnd"/>
      <w:r w:rsidRPr="001F23FC">
        <w:rPr>
          <w:vertAlign w:val="subscript"/>
          <w:lang w:eastAsia="x-none"/>
        </w:rPr>
        <w:t xml:space="preserve"> </w:t>
      </w:r>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 xml:space="preserve">) </w:t>
      </w:r>
      <w:r w:rsidRPr="001F23FC">
        <w:t xml:space="preserve"> of the modulated signal arriving at the power measurement equipment (such as a spectrum analyser, power meter, or </w:t>
      </w:r>
      <w:proofErr w:type="spellStart"/>
      <w:r w:rsidRPr="001F23FC">
        <w:t>gNB</w:t>
      </w:r>
      <w:proofErr w:type="spellEnd"/>
      <w:r w:rsidRPr="001F23FC">
        <w:t xml:space="preserve"> emulator).</w:t>
      </w:r>
    </w:p>
    <w:p w14:paraId="2362258D" w14:textId="77777777" w:rsidR="0032234A" w:rsidRPr="001F23FC" w:rsidRDefault="0032234A">
      <w:pPr>
        <w:pStyle w:val="B1"/>
      </w:pPr>
      <w:r w:rsidRPr="001F23FC">
        <w:t>6)</w:t>
      </w:r>
      <w:r w:rsidRPr="001F23FC">
        <w:tab/>
        <w:t xml:space="preserve">Calculate </w:t>
      </w:r>
      <w:r w:rsidRPr="001F23FC">
        <w:rPr>
          <w:lang w:eastAsia="x-none"/>
        </w:rPr>
        <w:t>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t xml:space="preserve"> by adding the composite loss of the entire transmission path for utilized signal path, </w:t>
      </w:r>
      <w:proofErr w:type="spellStart"/>
      <w:r w:rsidRPr="001F23FC">
        <w:t>L</w:t>
      </w:r>
      <w:r w:rsidRPr="001F23FC">
        <w:rPr>
          <w:vertAlign w:val="subscript"/>
        </w:rPr>
        <w:t>EIRP,θ</w:t>
      </w:r>
      <w:proofErr w:type="spellEnd"/>
      <w:r w:rsidRPr="001F23FC">
        <w:t xml:space="preserve">, and frequency to the measured power </w:t>
      </w:r>
      <w:proofErr w:type="spellStart"/>
      <w:r w:rsidRPr="001F23FC">
        <w:rPr>
          <w:lang w:eastAsia="x-none"/>
        </w:rPr>
        <w:t>P</w:t>
      </w:r>
      <w:r w:rsidRPr="001F23FC">
        <w:rPr>
          <w:vertAlign w:val="subscript"/>
          <w:lang w:eastAsia="x-none"/>
        </w:rPr>
        <w:t>meas</w:t>
      </w:r>
      <w:proofErr w:type="spellEnd"/>
      <w:r w:rsidRPr="001F23FC">
        <w:rPr>
          <w:vertAlign w:val="subscript"/>
          <w:lang w:eastAsia="x-none"/>
        </w:rPr>
        <w:t xml:space="preserve"> </w:t>
      </w:r>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rPr>
          <w:rFonts w:ascii="Symbol" w:hAnsi="Symbol"/>
          <w:lang w:eastAsia="x-none"/>
        </w:rPr>
        <w:t></w:t>
      </w:r>
    </w:p>
    <w:p w14:paraId="07475177" w14:textId="77777777" w:rsidR="0032234A" w:rsidRPr="001F23FC" w:rsidRDefault="0032234A">
      <w:pPr>
        <w:pStyle w:val="B1"/>
      </w:pPr>
      <w:r w:rsidRPr="001F23FC">
        <w:t>7)</w:t>
      </w:r>
      <w:r w:rsidRPr="001F23FC">
        <w:tab/>
        <w:t xml:space="preserve">Measure the mean power </w:t>
      </w:r>
      <w:proofErr w:type="spellStart"/>
      <w:r w:rsidRPr="001F23FC">
        <w:rPr>
          <w:lang w:eastAsia="x-none"/>
        </w:rPr>
        <w:t>P</w:t>
      </w:r>
      <w:r w:rsidRPr="001F23FC">
        <w:rPr>
          <w:vertAlign w:val="subscript"/>
          <w:lang w:eastAsia="x-none"/>
        </w:rPr>
        <w:t>meas</w:t>
      </w:r>
      <w:proofErr w:type="spellEnd"/>
      <w:r w:rsidRPr="001F23FC">
        <w:rPr>
          <w:lang w:eastAsia="x-none"/>
        </w:rPr>
        <w:t xml:space="preserve"> (</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 xml:space="preserve">) </w:t>
      </w:r>
      <w:r w:rsidRPr="001F23FC">
        <w:t xml:space="preserve"> of the modulated signal arriving at the power measurement equipment.</w:t>
      </w:r>
    </w:p>
    <w:p w14:paraId="560D0165" w14:textId="77777777" w:rsidR="0032234A" w:rsidRPr="001F23FC" w:rsidRDefault="0032234A">
      <w:pPr>
        <w:pStyle w:val="B1"/>
      </w:pPr>
      <w:r w:rsidRPr="001F23FC">
        <w:t>8)</w:t>
      </w:r>
      <w:r w:rsidRPr="001F23FC">
        <w:tab/>
        <w:t xml:space="preserve">Calculate </w:t>
      </w:r>
      <w:r w:rsidRPr="001F23FC">
        <w:rPr>
          <w:lang w:eastAsia="x-none"/>
        </w:rPr>
        <w:t>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t xml:space="preserve"> by adding the composite losses of the entire transmission path for utilized signal path, </w:t>
      </w:r>
      <w:proofErr w:type="spellStart"/>
      <w:r w:rsidRPr="001F23FC">
        <w:t>L</w:t>
      </w:r>
      <w:r w:rsidRPr="001F23FC">
        <w:rPr>
          <w:vertAlign w:val="subscript"/>
        </w:rPr>
        <w:t>EIRP,φ</w:t>
      </w:r>
      <w:proofErr w:type="spellEnd"/>
      <w:r w:rsidRPr="001F23FC">
        <w:t xml:space="preserve"> and frequency to the measured power </w:t>
      </w:r>
      <w:proofErr w:type="spellStart"/>
      <w:r w:rsidRPr="001F23FC">
        <w:rPr>
          <w:lang w:eastAsia="x-none"/>
        </w:rPr>
        <w:t>P</w:t>
      </w:r>
      <w:r w:rsidRPr="001F23FC">
        <w:rPr>
          <w:vertAlign w:val="subscript"/>
          <w:lang w:eastAsia="x-none"/>
        </w:rPr>
        <w:t>meas</w:t>
      </w:r>
      <w:proofErr w:type="spellEnd"/>
      <w:r w:rsidRPr="001F23FC">
        <w:rPr>
          <w:lang w:eastAsia="x-none"/>
        </w:rPr>
        <w:t xml:space="preserve"> (</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p>
    <w:p w14:paraId="4BFB5E40" w14:textId="60C9C1F1" w:rsidR="0032234A" w:rsidRPr="001F23FC" w:rsidRDefault="0032234A">
      <w:pPr>
        <w:pStyle w:val="B1"/>
      </w:pPr>
      <w:r w:rsidRPr="001F23FC">
        <w:t>9)</w:t>
      </w:r>
      <w:r w:rsidRPr="001F23FC">
        <w:tab/>
        <w:t xml:space="preserve">Calculate the resulting </w:t>
      </w:r>
      <w:r w:rsidR="00B00962">
        <w:t>"</w:t>
      </w:r>
      <w:r w:rsidRPr="001F23FC">
        <w:t>total EIRP(</w:t>
      </w:r>
      <w:proofErr w:type="spellStart"/>
      <w:r w:rsidRPr="001F23FC">
        <w:rPr>
          <w:lang w:eastAsia="x-none"/>
        </w:rPr>
        <w:t>Pol</w:t>
      </w:r>
      <w:r w:rsidRPr="001F23FC">
        <w:rPr>
          <w:vertAlign w:val="subscript"/>
          <w:lang w:eastAsia="x-none"/>
        </w:rPr>
        <w:t>Link</w:t>
      </w:r>
      <w:proofErr w:type="spellEnd"/>
      <w:r w:rsidRPr="001F23FC">
        <w:t>)</w:t>
      </w:r>
      <w:r w:rsidR="00B00962">
        <w:t>"</w:t>
      </w:r>
      <w:r w:rsidRPr="001F23FC">
        <w:t xml:space="preserve">, for the chosen </w:t>
      </w:r>
      <w:proofErr w:type="spellStart"/>
      <w:r w:rsidRPr="001F23FC">
        <w:rPr>
          <w:lang w:eastAsia="x-none"/>
        </w:rPr>
        <w:t>Pol</w:t>
      </w:r>
      <w:r w:rsidRPr="001F23FC">
        <w:rPr>
          <w:vertAlign w:val="subscript"/>
          <w:lang w:eastAsia="x-none"/>
        </w:rPr>
        <w:t>Link</w:t>
      </w:r>
      <w:proofErr w:type="spellEnd"/>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r w:rsidRPr="001F23FC">
        <w:rPr>
          <w:rFonts w:ascii="Symbol" w:hAnsi="Symbol"/>
          <w:lang w:eastAsia="x-none"/>
        </w:rPr>
        <w:t></w:t>
      </w:r>
      <w:r w:rsidRPr="001F23FC">
        <w:t>as follows:</w:t>
      </w:r>
    </w:p>
    <w:p w14:paraId="54D077E7" w14:textId="2E0AF684" w:rsidR="00553CBF" w:rsidRPr="001F23FC" w:rsidRDefault="00B55740" w:rsidP="00B55740">
      <w:pPr>
        <w:pStyle w:val="EQ"/>
        <w:rPr>
          <w:rFonts w:ascii="Symbol" w:hAnsi="Symbol"/>
        </w:rPr>
      </w:pPr>
      <w:r>
        <w:tab/>
      </w:r>
      <w:r w:rsidR="0032234A" w:rsidRPr="001F23FC">
        <w:t>total EIRP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p>
    <w:p w14:paraId="055B9FEF" w14:textId="668C14DC" w:rsidR="0032234A" w:rsidRPr="001F23FC" w:rsidRDefault="00553CBF" w:rsidP="00283426">
      <w:pPr>
        <w:pStyle w:val="B1"/>
        <w:rPr>
          <w:vertAlign w:val="subscript"/>
        </w:rPr>
      </w:pPr>
      <w:r w:rsidRPr="001F23FC">
        <w:rPr>
          <w:rFonts w:eastAsia="SimSun"/>
        </w:rPr>
        <w:t>10)</w:t>
      </w:r>
      <w:r w:rsidRPr="001F23FC">
        <w:rPr>
          <w:rFonts w:eastAsia="SimSun"/>
        </w:rPr>
        <w:tab/>
      </w:r>
      <w:r w:rsidRPr="001F23FC">
        <w:rPr>
          <w:rFonts w:eastAsia="SimSun"/>
        </w:rPr>
        <w:tab/>
        <w:t xml:space="preserve">SS deactivates the UE </w:t>
      </w:r>
      <w:proofErr w:type="spellStart"/>
      <w:r w:rsidRPr="001F23FC">
        <w:rPr>
          <w:rFonts w:eastAsia="SimSun"/>
        </w:rPr>
        <w:t>Beamlock</w:t>
      </w:r>
      <w:proofErr w:type="spellEnd"/>
      <w:r w:rsidRPr="001F23FC">
        <w:rPr>
          <w:rFonts w:eastAsia="SimSun"/>
        </w:rPr>
        <w:t xml:space="preserve">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27134FC5" w14:textId="77777777" w:rsidR="0032234A" w:rsidRPr="001F23FC" w:rsidRDefault="0032234A">
      <w:pPr>
        <w:pStyle w:val="Heading2"/>
      </w:pPr>
      <w:bookmarkStart w:id="725" w:name="_Toc21026857"/>
      <w:bookmarkStart w:id="726" w:name="_Toc27744155"/>
      <w:bookmarkStart w:id="727" w:name="_Toc36197326"/>
      <w:bookmarkStart w:id="728" w:name="_Toc36198018"/>
      <w:r w:rsidRPr="001F23FC">
        <w:t>K.1.4</w:t>
      </w:r>
      <w:r w:rsidRPr="001F23FC">
        <w:rPr>
          <w:rFonts w:eastAsia="PMingLiU"/>
        </w:rPr>
        <w:tab/>
        <w:t xml:space="preserve">Peak </w:t>
      </w:r>
      <w:r w:rsidRPr="001F23FC">
        <w:t>EIS measurement procedure</w:t>
      </w:r>
      <w:bookmarkEnd w:id="725"/>
      <w:bookmarkEnd w:id="726"/>
      <w:bookmarkEnd w:id="727"/>
      <w:bookmarkEnd w:id="728"/>
    </w:p>
    <w:p w14:paraId="2AE7F808" w14:textId="77777777" w:rsidR="0032234A" w:rsidRPr="001F23FC" w:rsidRDefault="0032234A">
      <w:r w:rsidRPr="001F23FC">
        <w:t>This section describes EIS measurement procedure. The RX beam peak direction is where the minimum EIS is found according to K.1.2.</w:t>
      </w:r>
    </w:p>
    <w:p w14:paraId="20231EFA" w14:textId="77777777" w:rsidR="0032234A" w:rsidRPr="001F23FC" w:rsidRDefault="0032234A">
      <w:r w:rsidRPr="001F23FC">
        <w:t>The measurement procedure includes the following steps:</w:t>
      </w:r>
    </w:p>
    <w:p w14:paraId="7E682F03" w14:textId="0F3FF441" w:rsidR="0032234A" w:rsidRPr="001F23FC" w:rsidRDefault="0032234A" w:rsidP="00C16FE6">
      <w:pPr>
        <w:pStyle w:val="B1"/>
      </w:pPr>
      <w:r w:rsidRPr="001F23FC">
        <w:t>1)</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7DE09041" w14:textId="77777777" w:rsidR="0032234A" w:rsidRPr="001F23FC" w:rsidRDefault="0032234A" w:rsidP="00C16FE6">
      <w:pPr>
        <w:pStyle w:val="B1"/>
      </w:pPr>
      <w:r w:rsidRPr="001F23FC">
        <w:t>2)</w:t>
      </w:r>
      <w:r w:rsidRPr="001F23FC">
        <w:tab/>
        <w:t>If the re-positioning concept is not applied to the RX test cases, position the device in DUT Orientation 1.</w:t>
      </w:r>
      <w:r w:rsidRPr="001F23FC">
        <w:rPr>
          <w:lang w:eastAsia="x-none"/>
        </w:rPr>
        <w:tab/>
      </w:r>
      <w:r w:rsidRPr="001F23FC">
        <w:t>If the re-positioning concept is applied to the RX test cases</w:t>
      </w:r>
    </w:p>
    <w:p w14:paraId="2B0B0BB8" w14:textId="22903574"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61CD604B" w14:textId="573D1273" w:rsidR="0032234A" w:rsidRPr="001F23FC" w:rsidRDefault="0032234A" w:rsidP="00C16FE6">
      <w:pPr>
        <w:pStyle w:val="B2"/>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EF3FDE8" w14:textId="016B244C" w:rsidR="0032234A" w:rsidRPr="001F23FC" w:rsidRDefault="0032234A">
      <w:pPr>
        <w:pStyle w:val="B1"/>
      </w:pPr>
      <w:r w:rsidRPr="001F23FC">
        <w:t>3)</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11606CE6" w14:textId="77777777" w:rsidR="0032234A" w:rsidRPr="001F23FC" w:rsidRDefault="0032234A">
      <w:pPr>
        <w:pStyle w:val="B1"/>
      </w:pPr>
      <w:r w:rsidRPr="001F23FC">
        <w:t>4)</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θ-polarization, i.e., the power level for the θ-polarization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3B3E6F33" w14:textId="77777777" w:rsidR="0032234A" w:rsidRPr="001F23FC" w:rsidRDefault="0032234A">
      <w:pPr>
        <w:pStyle w:val="B1"/>
      </w:pPr>
      <w:r w:rsidRPr="001F23FC">
        <w:t>5)</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653CC17B" w14:textId="77777777" w:rsidR="0032234A" w:rsidRPr="001F23FC" w:rsidRDefault="0032234A">
      <w:pPr>
        <w:pStyle w:val="B1"/>
      </w:pPr>
      <w:r w:rsidRPr="001F23FC">
        <w:t>6)</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φ-polarization, i.e., the power level for the </w:t>
      </w:r>
      <w:r w:rsidR="002651AF" w:rsidRPr="001F23FC">
        <w:rPr>
          <w:rFonts w:ascii="Symbol" w:hAnsi="Symbol"/>
        </w:rPr>
        <w:t></w:t>
      </w:r>
      <w:r w:rsidRPr="001F23FC">
        <w:t>-polarization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66D7703C" w14:textId="77777777" w:rsidR="0032234A" w:rsidRPr="001F23FC" w:rsidRDefault="0032234A">
      <w:pPr>
        <w:pStyle w:val="B1"/>
      </w:pPr>
      <w:r w:rsidRPr="001F23FC">
        <w:t>7)</w:t>
      </w:r>
      <w:r w:rsidRPr="001F23FC">
        <w:tab/>
        <w:t>Calculate the resulting averaged EIS as:</w:t>
      </w:r>
    </w:p>
    <w:p w14:paraId="71F9A4DB" w14:textId="6AE35399" w:rsidR="0032234A" w:rsidRPr="001F23FC" w:rsidRDefault="00B55740" w:rsidP="00B55740">
      <w:pPr>
        <w:pStyle w:val="EQ"/>
        <w:rPr>
          <w:vertAlign w:val="superscript"/>
        </w:rPr>
      </w:pPr>
      <w:r>
        <w:tab/>
      </w:r>
      <w:r w:rsidR="0032234A" w:rsidRPr="001F23FC">
        <w:t>EIS = 2*[1/EIS(Pol</w:t>
      </w:r>
      <w:r w:rsidR="0032234A" w:rsidRPr="001F23FC">
        <w:rPr>
          <w:vertAlign w:val="subscript"/>
        </w:rPr>
        <w:t>Me</w:t>
      </w:r>
      <w:r w:rsidR="004F6DEC" w:rsidRPr="001F23FC">
        <w:rPr>
          <w:vertAlign w:val="subscript"/>
        </w:rPr>
        <w:t>a</w:t>
      </w:r>
      <w:r w:rsidR="0032234A" w:rsidRPr="001F23FC">
        <w:rPr>
          <w:vertAlign w:val="subscript"/>
        </w:rPr>
        <w:t>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11365774" w14:textId="77777777" w:rsidR="0032234A" w:rsidRPr="001F23FC" w:rsidRDefault="0032234A">
      <w:pPr>
        <w:pStyle w:val="Heading2"/>
      </w:pPr>
      <w:bookmarkStart w:id="729" w:name="_Toc21026858"/>
      <w:bookmarkStart w:id="730" w:name="_Toc27744156"/>
      <w:bookmarkStart w:id="731" w:name="_Toc36197327"/>
      <w:bookmarkStart w:id="732" w:name="_Toc36198019"/>
      <w:r w:rsidRPr="001F23FC">
        <w:t>K.1.5</w:t>
      </w:r>
      <w:r w:rsidRPr="001F23FC">
        <w:tab/>
        <w:t>EIRP spherical coverage</w:t>
      </w:r>
      <w:bookmarkEnd w:id="729"/>
      <w:bookmarkEnd w:id="730"/>
      <w:bookmarkEnd w:id="731"/>
      <w:bookmarkEnd w:id="732"/>
    </w:p>
    <w:p w14:paraId="6CC5B436" w14:textId="065C2774" w:rsidR="0032234A" w:rsidRPr="001F23FC" w:rsidRDefault="0032234A">
      <w:r w:rsidRPr="001F23FC">
        <w:t xml:space="preserve">The EIRP results from the TX beam peak search procedures of K.1.1, using the minimum number of grid points as described in Annex </w:t>
      </w:r>
      <w:bookmarkStart w:id="733" w:name="_Hlk3986256"/>
      <w:r w:rsidRPr="001F23FC">
        <w:t>M.2.1</w:t>
      </w:r>
      <w:bookmarkEnd w:id="733"/>
      <w:r w:rsidRPr="001F23FC">
        <w:t xml:space="preserve"> can be re-used for EIRP spherical coverage.</w:t>
      </w:r>
    </w:p>
    <w:p w14:paraId="779F68DC" w14:textId="77777777" w:rsidR="0032234A" w:rsidRPr="001F23FC" w:rsidRDefault="0032234A">
      <w:r w:rsidRPr="001F23FC">
        <w:t xml:space="preserve">In case a </w:t>
      </w:r>
      <w:r w:rsidRPr="001F23FC">
        <w:rPr>
          <w:bCs/>
        </w:rPr>
        <w:t>coarse beam peak grid is used for TX beam peak search, using the minimum number of grid points defined in Annex M.3.1.1, the EIRP results can be re-used for EIRP spherical coverage.</w:t>
      </w:r>
    </w:p>
    <w:p w14:paraId="1257443D" w14:textId="77777777" w:rsidR="00913AF1" w:rsidRPr="001F23FC" w:rsidRDefault="00913AF1" w:rsidP="00913AF1">
      <w:pPr>
        <w:pStyle w:val="Heading3"/>
        <w:rPr>
          <w:lang w:eastAsia="en-US"/>
        </w:rPr>
      </w:pPr>
      <w:r w:rsidRPr="001F23FC">
        <w:rPr>
          <w:lang w:eastAsia="en-US"/>
        </w:rPr>
        <w:t>K.1.5.0</w:t>
      </w:r>
      <w:r w:rsidRPr="001F23FC">
        <w:rPr>
          <w:lang w:eastAsia="en-US"/>
        </w:rPr>
        <w:tab/>
        <w:t>Tx Spherical Coverage Method</w:t>
      </w:r>
    </w:p>
    <w:p w14:paraId="3986B9D5" w14:textId="186252F1" w:rsidR="0032234A" w:rsidRPr="001F23FC" w:rsidRDefault="0032234A">
      <w:r w:rsidRPr="001F23FC">
        <w:t>In case a separate test is performed for EIRP spherical coverage, the procedure as per K.1.</w:t>
      </w:r>
      <w:r w:rsidR="00DA0688" w:rsidRPr="001F23FC">
        <w:t xml:space="preserve">1 </w:t>
      </w:r>
      <w:r w:rsidRPr="001F23FC">
        <w:t>should be followed using the minimum number of grid points defined in Annex M.3.1.1 for spherical coverage.</w:t>
      </w:r>
    </w:p>
    <w:p w14:paraId="0093E83D" w14:textId="26F25524" w:rsidR="0032234A" w:rsidRPr="001F23FC" w:rsidRDefault="0032234A">
      <w:r w:rsidRPr="001F23FC">
        <w:t xml:space="preserve">The </w:t>
      </w:r>
      <w:proofErr w:type="spellStart"/>
      <w:r w:rsidRPr="001F23FC">
        <w:t>EIRP</w:t>
      </w:r>
      <w:r w:rsidRPr="001F23FC">
        <w:rPr>
          <w:vertAlign w:val="subscript"/>
        </w:rPr>
        <w:t>target</w:t>
      </w:r>
      <w:proofErr w:type="spellEnd"/>
      <w:r w:rsidRPr="001F23FC">
        <w:rPr>
          <w:vertAlign w:val="subscript"/>
        </w:rPr>
        <w:t>-CDF</w:t>
      </w:r>
      <w:r w:rsidRPr="001F23FC">
        <w:t xml:space="preserve"> is then obtained from the Cumulative Distribution Function (CDF) computed using maximum(EIRP(</w:t>
      </w:r>
      <w:proofErr w:type="spellStart"/>
      <w:r w:rsidRPr="001F23FC">
        <w:t>Pol</w:t>
      </w:r>
      <w:r w:rsidRPr="001F23FC">
        <w:rPr>
          <w:vertAlign w:val="subscript"/>
        </w:rPr>
        <w:t>Link</w:t>
      </w:r>
      <w:proofErr w:type="spellEnd"/>
      <w:r w:rsidRPr="001F23FC">
        <w:t>=</w:t>
      </w:r>
      <w:r w:rsidRPr="001F23FC">
        <w:rPr>
          <w:rFonts w:ascii="Symbol" w:hAnsi="Symbol"/>
        </w:rPr>
        <w:t></w:t>
      </w:r>
      <w:r w:rsidRPr="001F23FC">
        <w:t>), EIRP(</w:t>
      </w:r>
      <w:proofErr w:type="spellStart"/>
      <w:r w:rsidRPr="001F23FC">
        <w:t>Pol</w:t>
      </w:r>
      <w:r w:rsidRPr="001F23FC">
        <w:rPr>
          <w:vertAlign w:val="subscript"/>
        </w:rPr>
        <w:t>Link</w:t>
      </w:r>
      <w:proofErr w:type="spellEnd"/>
      <w:r w:rsidRPr="001F23FC">
        <w:t>=</w:t>
      </w:r>
      <w:r w:rsidRPr="001F23FC">
        <w:rPr>
          <w:rFonts w:ascii="Symbol" w:hAnsi="Symbol"/>
        </w:rPr>
        <w:t></w:t>
      </w:r>
      <w:r w:rsidRPr="001F23FC">
        <w:t>)</w:t>
      </w:r>
      <w:r w:rsidRPr="001F23FC">
        <w:rPr>
          <w:rFonts w:eastAsia="Malgun Gothic"/>
          <w:lang w:eastAsia="ko-KR"/>
        </w:rPr>
        <w:t>)</w:t>
      </w:r>
      <w:r w:rsidRPr="001F23FC">
        <w:t xml:space="preserve"> for all grid points.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007A69AD" w:rsidRPr="001F23FC">
        <w:t>,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w:t>
      </w:r>
      <w:r w:rsidRPr="001F23FC">
        <w:t>.</w:t>
      </w:r>
      <w:r w:rsidR="007A69AD" w:rsidRPr="001F23FC">
        <w:t xml:space="preserve"> When using constant density grids, these corrections are not needed.</w:t>
      </w:r>
    </w:p>
    <w:p w14:paraId="09DA1C49" w14:textId="77777777" w:rsidR="005F5104" w:rsidRPr="001F23FC" w:rsidRDefault="005F5104" w:rsidP="005F5104">
      <w:pPr>
        <w:pStyle w:val="Heading3"/>
      </w:pPr>
      <w:r w:rsidRPr="001F23FC">
        <w:t>K.1.5.1</w:t>
      </w:r>
      <w:r w:rsidRPr="001F23FC">
        <w:tab/>
        <w:t>Tx Fast Spherical Coverage Method</w:t>
      </w:r>
    </w:p>
    <w:p w14:paraId="0F7BD22C" w14:textId="6C66F403" w:rsidR="005F5104" w:rsidRPr="001F23FC" w:rsidRDefault="005F5104" w:rsidP="009A4211">
      <w:pPr>
        <w:pStyle w:val="Heading4"/>
      </w:pPr>
      <w:r w:rsidRPr="001F23FC">
        <w:t>K.1.5.1.</w:t>
      </w:r>
      <w:r w:rsidR="00913AF1" w:rsidRPr="001F23FC">
        <w:t>1</w:t>
      </w:r>
      <w:r w:rsidRPr="001F23FC">
        <w:tab/>
        <w:t>Introduction</w:t>
      </w:r>
    </w:p>
    <w:p w14:paraId="1C3A9790" w14:textId="77777777" w:rsidR="005F5104" w:rsidRPr="001F23FC" w:rsidRDefault="005F5104" w:rsidP="005F5104">
      <w:r w:rsidRPr="001F23FC">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F23FC" w:rsidRDefault="005F5104" w:rsidP="009A4211">
      <w:pPr>
        <w:pStyle w:val="Heading4"/>
      </w:pPr>
      <w:r w:rsidRPr="001F23FC">
        <w:t>K.1.5.1.2</w:t>
      </w:r>
      <w:r w:rsidRPr="001F23FC">
        <w:tab/>
        <w:t>Description</w:t>
      </w:r>
    </w:p>
    <w:p w14:paraId="20E99977" w14:textId="0F149AF3" w:rsidR="005F5104" w:rsidRPr="001F23FC" w:rsidRDefault="005F5104" w:rsidP="005F5104">
      <w:r w:rsidRPr="001F23FC">
        <w:t>To use this method, apply the following steps</w:t>
      </w:r>
    </w:p>
    <w:p w14:paraId="3CB11C95" w14:textId="77777777" w:rsidR="005F5104" w:rsidRPr="001F23FC" w:rsidRDefault="005F5104" w:rsidP="005F5104">
      <w:pPr>
        <w:pStyle w:val="B1"/>
      </w:pPr>
      <w:r w:rsidRPr="001F23FC">
        <w:t>1)</w:t>
      </w:r>
      <w:r w:rsidRPr="001F23FC">
        <w:tab/>
        <w:t xml:space="preserve">During the EIRP Spherical coverage measurements, calculate the EIRP result for the grid point as </w:t>
      </w:r>
      <w:proofErr w:type="spellStart"/>
      <w:r w:rsidRPr="001F23FC">
        <w:t>EIRP</w:t>
      </w:r>
      <w:r w:rsidRPr="001F23FC">
        <w:rPr>
          <w:vertAlign w:val="subscript"/>
        </w:rPr>
        <w:t>spherical</w:t>
      </w:r>
      <w:proofErr w:type="spellEnd"/>
      <w:r w:rsidRPr="001F23FC">
        <w:t xml:space="preserve"> = Max(EIRP(</w:t>
      </w:r>
      <w:proofErr w:type="spellStart"/>
      <w:r w:rsidRPr="001F23FC">
        <w:t>Pol</w:t>
      </w:r>
      <w:r w:rsidRPr="001F23FC">
        <w:rPr>
          <w:vertAlign w:val="subscript"/>
        </w:rPr>
        <w:t>Link</w:t>
      </w:r>
      <w:proofErr w:type="spellEnd"/>
      <w:r w:rsidRPr="001F23FC">
        <w:t>= θ), EIRP(</w:t>
      </w:r>
      <w:proofErr w:type="spellStart"/>
      <w:r w:rsidRPr="001F23FC">
        <w:t>Pol</w:t>
      </w:r>
      <w:r w:rsidRPr="001F23FC">
        <w:rPr>
          <w:vertAlign w:val="subscript"/>
        </w:rPr>
        <w:t>Link</w:t>
      </w:r>
      <w:proofErr w:type="spellEnd"/>
      <w:r w:rsidRPr="001F23FC">
        <w:t xml:space="preserve">= </w:t>
      </w:r>
      <w:r w:rsidRPr="001F23FC">
        <w:rPr>
          <w:rFonts w:ascii="Arial" w:hAnsi="Arial" w:cs="Arial"/>
        </w:rPr>
        <w:t>ϕ</w:t>
      </w:r>
      <w:r w:rsidRPr="001F23FC">
        <w:t xml:space="preserve">)) starting with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xml:space="preserve">, PASS </w:t>
      </w:r>
      <w:r w:rsidRPr="001F23FC">
        <w:t xml:space="preserve">=0. If the </w:t>
      </w:r>
      <w:proofErr w:type="spellStart"/>
      <w:r w:rsidRPr="001F23FC">
        <w:t>EIRP</w:t>
      </w:r>
      <w:r w:rsidRPr="001F23FC">
        <w:rPr>
          <w:vertAlign w:val="subscript"/>
        </w:rPr>
        <w:t>spherical</w:t>
      </w:r>
      <w:proofErr w:type="spellEnd"/>
      <w:r w:rsidRPr="001F23FC">
        <w:t xml:space="preserve"> value is above the Min EIRP spherical coverage limit increase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by 1.</w:t>
      </w:r>
    </w:p>
    <w:p w14:paraId="71A25C5D" w14:textId="77777777" w:rsidR="005F5104" w:rsidRPr="001F23FC" w:rsidRDefault="005F5104" w:rsidP="005F5104">
      <w:pPr>
        <w:pStyle w:val="B1"/>
      </w:pPr>
      <w:r w:rsidRPr="001F23FC">
        <w:t>2)</w:t>
      </w:r>
      <w:r w:rsidRPr="001F23FC">
        <w:tab/>
        <w:t xml:space="preserve">Calculate the percentage of total grid points measured thus far above the EIRP spherical coverage requirement limit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compared to the total number of grid points on the measurement grid </w:t>
      </w:r>
      <w:proofErr w:type="spellStart"/>
      <w:r w:rsidRPr="001F23FC">
        <w:t>N</w:t>
      </w:r>
      <w:r w:rsidRPr="001F23FC">
        <w:rPr>
          <w:vertAlign w:val="subscript"/>
        </w:rPr>
        <w:t>grid,total</w:t>
      </w:r>
      <w:proofErr w:type="spellEnd"/>
      <w:r w:rsidRPr="001F23FC">
        <w:t>.</w:t>
      </w:r>
    </w:p>
    <w:p w14:paraId="7CBE4CA0" w14:textId="3FA1DD68"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264315A" w14:textId="6C1F043F" w:rsidR="00913AF1" w:rsidRPr="001F23FC" w:rsidRDefault="005F5104" w:rsidP="00B55740">
      <w:pPr>
        <w:pStyle w:val="NO"/>
        <w:rPr>
          <w:lang w:eastAsia="en-US"/>
        </w:rPr>
      </w:pPr>
      <w:r w:rsidRPr="001F23FC">
        <w:t>NOTE 1:</w:t>
      </w:r>
      <w:r w:rsidR="00B55740">
        <w:tab/>
      </w:r>
      <w:r w:rsidRPr="001F23FC">
        <w:t>For test systems where the device repositioning approach outlined in Annex N is applied, the grid points of up to a zenith of</w:t>
      </w:r>
      <w:r w:rsidR="009F7C98">
        <w:t> </w:t>
      </w:r>
      <w:r w:rsidR="009F7C98" w:rsidRPr="001F23FC">
        <w:t>[</w:t>
      </w:r>
      <w:r w:rsidRPr="001F23FC">
        <w:t>90]° are allowed to be measured in the first hemisphere before the device needs to be placed in the second orientation.</w:t>
      </w:r>
    </w:p>
    <w:p w14:paraId="48C61C7E" w14:textId="77777777" w:rsidR="00913AF1" w:rsidRPr="001F23FC" w:rsidRDefault="00913AF1" w:rsidP="00B00962">
      <w:pPr>
        <w:pStyle w:val="Heading4"/>
        <w:rPr>
          <w:lang w:eastAsia="en-US"/>
        </w:rPr>
      </w:pPr>
      <w:r w:rsidRPr="001F23FC">
        <w:rPr>
          <w:lang w:eastAsia="en-US"/>
        </w:rPr>
        <w:t>K.1.5.1.3</w:t>
      </w:r>
      <w:r w:rsidRPr="001F23FC">
        <w:rPr>
          <w:lang w:eastAsia="en-US"/>
        </w:rPr>
        <w:tab/>
        <w:t>Measurement uncertainties</w:t>
      </w:r>
    </w:p>
    <w:p w14:paraId="39B903F8" w14:textId="6DAF3F78" w:rsidR="005F5104" w:rsidRPr="001F23FC" w:rsidRDefault="00913AF1" w:rsidP="00913AF1">
      <w:pPr>
        <w:overflowPunct/>
        <w:autoSpaceDE/>
        <w:autoSpaceDN/>
        <w:adjustRightInd/>
        <w:textAlignment w:val="auto"/>
        <w:rPr>
          <w:lang w:eastAsia="en-US"/>
        </w:rPr>
      </w:pPr>
      <w:r w:rsidRPr="001F23FC">
        <w:rPr>
          <w:lang w:eastAsia="en-US"/>
        </w:rPr>
        <w:t>Same as when test procedure described in clause K.1.5.0 is used.</w:t>
      </w:r>
    </w:p>
    <w:p w14:paraId="4541270E" w14:textId="77777777" w:rsidR="0032234A" w:rsidRPr="001F23FC" w:rsidRDefault="0032234A">
      <w:pPr>
        <w:pStyle w:val="Heading2"/>
      </w:pPr>
      <w:bookmarkStart w:id="734" w:name="_Toc21026859"/>
      <w:bookmarkStart w:id="735" w:name="_Toc27744157"/>
      <w:bookmarkStart w:id="736" w:name="_Toc36197328"/>
      <w:bookmarkStart w:id="737" w:name="_Toc36198020"/>
      <w:r w:rsidRPr="001F23FC">
        <w:t>K.1.6</w:t>
      </w:r>
      <w:r w:rsidRPr="001F23FC">
        <w:tab/>
        <w:t>EIS spherical coverage</w:t>
      </w:r>
      <w:bookmarkEnd w:id="734"/>
      <w:bookmarkEnd w:id="735"/>
      <w:bookmarkEnd w:id="736"/>
      <w:bookmarkEnd w:id="737"/>
    </w:p>
    <w:p w14:paraId="6F841515" w14:textId="24891F5C" w:rsidR="0032234A" w:rsidRPr="001F23FC" w:rsidRDefault="0032234A">
      <w:r w:rsidRPr="001F23FC">
        <w:t>The EIS results from the RX beam peak search procedures of K.1.2, using the minimum number of grid points as described in Annex M.2.2 can be re-used for EIS spherical coverage.</w:t>
      </w:r>
    </w:p>
    <w:p w14:paraId="3929B97F" w14:textId="3B84CDDB" w:rsidR="0032234A" w:rsidRPr="001F23FC" w:rsidRDefault="0032234A">
      <w:r w:rsidRPr="001F23FC">
        <w:t xml:space="preserve">In case a </w:t>
      </w:r>
      <w:r w:rsidRPr="001F23FC">
        <w:rPr>
          <w:bCs/>
        </w:rPr>
        <w:t>coarse beam peak grid is used for RX beam peak search with an EIS metric, using the minimum number of grid points defined in Annex M.3.2.1, the EIS results can be re-used for EIS spherical coverage.</w:t>
      </w:r>
    </w:p>
    <w:p w14:paraId="6C5CCA4B" w14:textId="77777777" w:rsidR="00913AF1" w:rsidRPr="001F23FC" w:rsidRDefault="00913AF1" w:rsidP="00913AF1">
      <w:pPr>
        <w:pStyle w:val="Heading3"/>
        <w:rPr>
          <w:lang w:eastAsia="en-US"/>
        </w:rPr>
      </w:pPr>
      <w:r w:rsidRPr="001F23FC">
        <w:rPr>
          <w:lang w:eastAsia="en-US"/>
        </w:rPr>
        <w:t>K.1.6.0</w:t>
      </w:r>
      <w:r w:rsidRPr="001F23FC">
        <w:rPr>
          <w:lang w:eastAsia="en-US"/>
        </w:rPr>
        <w:tab/>
        <w:t>Rx Spherical Coverage Method</w:t>
      </w:r>
    </w:p>
    <w:p w14:paraId="10BE0226" w14:textId="51493AFC" w:rsidR="0032234A" w:rsidRPr="001F23FC" w:rsidRDefault="0032234A">
      <w:r w:rsidRPr="001F23FC">
        <w:t>In case a separate test is performed for spherical coverage, the procedure K.1.</w:t>
      </w:r>
      <w:r w:rsidR="00DA0688" w:rsidRPr="001F23FC">
        <w:t xml:space="preserve">2 </w:t>
      </w:r>
      <w:r w:rsidRPr="001F23FC">
        <w:t>should be followed using the minimum number of grid points defined in Annex M.3.2.1 for spherical coverage.</w:t>
      </w:r>
    </w:p>
    <w:p w14:paraId="64652A71" w14:textId="44D4DD1B" w:rsidR="0032234A" w:rsidRPr="001F23FC" w:rsidRDefault="0032234A">
      <w:r w:rsidRPr="001F23FC">
        <w:t xml:space="preserve">The </w:t>
      </w:r>
      <w:proofErr w:type="spellStart"/>
      <w:r w:rsidRPr="001F23FC">
        <w:t>EIS</w:t>
      </w:r>
      <w:r w:rsidRPr="001F23FC">
        <w:rPr>
          <w:vertAlign w:val="subscript"/>
        </w:rPr>
        <w:t>target</w:t>
      </w:r>
      <w:proofErr w:type="spellEnd"/>
      <w:r w:rsidRPr="001F23FC">
        <w:rPr>
          <w:vertAlign w:val="subscript"/>
        </w:rPr>
        <w:t>-CDF</w:t>
      </w:r>
      <w:r w:rsidRPr="001F23FC">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F23FC">
        <w:t xml:space="preserve"> or the normalized Clenshaw-Curtis weights W(</w:t>
      </w:r>
      <w:r w:rsidR="007A69AD" w:rsidRPr="001F23FC">
        <w:rPr>
          <w:rFonts w:ascii="Symbol" w:hAnsi="Symbol"/>
        </w:rPr>
        <w:t></w:t>
      </w:r>
      <w:r w:rsidR="007A69AD" w:rsidRPr="001F23FC">
        <w:t>)/W(90</w:t>
      </w:r>
      <w:r w:rsidR="007A69AD" w:rsidRPr="001F23FC">
        <w:rPr>
          <w:vertAlign w:val="superscript"/>
        </w:rPr>
        <w:t>o</w:t>
      </w:r>
      <w:r w:rsidR="007A69AD" w:rsidRPr="001F23FC">
        <w:t>), introduced in Section M.4.2.1,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 When using constant density grids, these corrections are not needed</w:t>
      </w:r>
      <w:r w:rsidRPr="001F23FC">
        <w:t>.</w:t>
      </w:r>
    </w:p>
    <w:p w14:paraId="05DC7BA3" w14:textId="77777777" w:rsidR="005F5104" w:rsidRPr="001F23FC" w:rsidRDefault="005F5104" w:rsidP="009A4211">
      <w:pPr>
        <w:pStyle w:val="Heading3"/>
      </w:pPr>
      <w:r w:rsidRPr="001F23FC">
        <w:t>K.1.6.1</w:t>
      </w:r>
      <w:r w:rsidRPr="001F23FC">
        <w:tab/>
        <w:t>Rx Fast Spherical Coverage Method</w:t>
      </w:r>
    </w:p>
    <w:p w14:paraId="767FDBD3" w14:textId="44ABFFEA" w:rsidR="005F5104" w:rsidRPr="001F23FC" w:rsidRDefault="005F5104" w:rsidP="005F5104">
      <w:pPr>
        <w:pStyle w:val="Heading4"/>
      </w:pPr>
      <w:r w:rsidRPr="001F23FC">
        <w:t>K.1.6.1.</w:t>
      </w:r>
      <w:r w:rsidR="00913AF1" w:rsidRPr="001F23FC">
        <w:t>1</w:t>
      </w:r>
      <w:r w:rsidRPr="001F23FC">
        <w:tab/>
        <w:t>Introduction</w:t>
      </w:r>
    </w:p>
    <w:p w14:paraId="22213606" w14:textId="77A02472" w:rsidR="005F5104" w:rsidRPr="001F23FC" w:rsidRDefault="005F5104" w:rsidP="00C4625B">
      <w:r w:rsidRPr="001F23FC">
        <w:t>Same as Annex K.1.5.1.2 except that this sub-clause is applicable to Rx measurements in Annex K.1.6</w:t>
      </w:r>
      <w:r w:rsidR="009A4211" w:rsidRPr="001F23FC">
        <w:t>.</w:t>
      </w:r>
    </w:p>
    <w:p w14:paraId="6F224E22" w14:textId="77777777" w:rsidR="005F5104" w:rsidRPr="001F23FC" w:rsidRDefault="005F5104" w:rsidP="005F5104">
      <w:pPr>
        <w:pStyle w:val="Heading4"/>
      </w:pPr>
      <w:r w:rsidRPr="001F23FC">
        <w:t>K.1.6.1.2</w:t>
      </w:r>
      <w:r w:rsidRPr="001F23FC">
        <w:tab/>
        <w:t>Description</w:t>
      </w:r>
    </w:p>
    <w:p w14:paraId="121C52E9" w14:textId="10068160" w:rsidR="005F5104" w:rsidRPr="001F23FC" w:rsidRDefault="005F5104" w:rsidP="005F5104">
      <w:r w:rsidRPr="001F23FC">
        <w:t>To use this method, apply the following steps</w:t>
      </w:r>
    </w:p>
    <w:p w14:paraId="63A55F21" w14:textId="77777777" w:rsidR="005F5104" w:rsidRPr="001F23FC" w:rsidRDefault="005F5104" w:rsidP="005F5104">
      <w:pPr>
        <w:pStyle w:val="B1"/>
      </w:pPr>
      <w:r w:rsidRPr="001F23FC">
        <w:t>1)</w:t>
      </w:r>
      <w:r w:rsidRPr="001F23FC">
        <w:tab/>
        <w:t>During the EIS Spherical coverage measurements, calculate the averaged EIS as: EIS = 2*[1/EIS(</w:t>
      </w:r>
      <w:proofErr w:type="spellStart"/>
      <w:r w:rsidRPr="001F23FC">
        <w:t>Pol</w:t>
      </w:r>
      <w:r w:rsidRPr="001F23FC">
        <w:rPr>
          <w:vertAlign w:val="subscript"/>
        </w:rPr>
        <w:t>Meas</w:t>
      </w:r>
      <w:proofErr w:type="spellEnd"/>
      <w:r w:rsidRPr="001F23FC">
        <w:t xml:space="preserve">= θ </w:t>
      </w:r>
      <w:proofErr w:type="spellStart"/>
      <w:r w:rsidRPr="001F23FC">
        <w:t>Pol</w:t>
      </w:r>
      <w:r w:rsidRPr="001F23FC">
        <w:rPr>
          <w:vertAlign w:val="subscript"/>
        </w:rPr>
        <w:t>Link</w:t>
      </w:r>
      <w:proofErr w:type="spellEnd"/>
      <w:r w:rsidRPr="001F23FC">
        <w:t>= θ) +1/EIS(</w:t>
      </w:r>
      <w:proofErr w:type="spellStart"/>
      <w:r w:rsidRPr="001F23FC">
        <w:t>Pol</w:t>
      </w:r>
      <w:r w:rsidRPr="001F23FC">
        <w:rPr>
          <w:vertAlign w:val="subscript"/>
        </w:rPr>
        <w:t>Meas</w:t>
      </w:r>
      <w:proofErr w:type="spellEnd"/>
      <w:r w:rsidRPr="001F23FC">
        <w:t xml:space="preserve">= </w:t>
      </w:r>
      <w:r w:rsidRPr="001F23FC">
        <w:rPr>
          <w:rFonts w:ascii="Arial" w:hAnsi="Arial" w:cs="Arial"/>
        </w:rPr>
        <w:t>ϕ</w:t>
      </w:r>
      <w:r w:rsidRPr="001F23FC">
        <w:t xml:space="preserve"> </w:t>
      </w:r>
      <w:proofErr w:type="spellStart"/>
      <w:r w:rsidRPr="001F23FC">
        <w:t>Pol</w:t>
      </w:r>
      <w:r w:rsidRPr="001F23FC">
        <w:rPr>
          <w:vertAlign w:val="subscript"/>
        </w:rPr>
        <w:t>Link</w:t>
      </w:r>
      <w:proofErr w:type="spellEnd"/>
      <w:r w:rsidRPr="001F23FC">
        <w:t xml:space="preserve">= </w:t>
      </w:r>
      <w:r w:rsidRPr="001F23FC">
        <w:rPr>
          <w:rFonts w:ascii="Arial" w:hAnsi="Arial" w:cs="Arial"/>
        </w:rPr>
        <w:t>ϕ</w:t>
      </w:r>
      <w:r w:rsidRPr="001F23FC">
        <w:t>)]</w:t>
      </w:r>
      <w:r w:rsidRPr="001F23FC">
        <w:rPr>
          <w:vertAlign w:val="superscript"/>
        </w:rPr>
        <w:t>-1</w:t>
      </w:r>
      <w:r w:rsidRPr="001F23FC">
        <w:t xml:space="preserve"> at each grid point starting with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xml:space="preserve">, PASS </w:t>
      </w:r>
      <w:r w:rsidRPr="001F23FC">
        <w:t xml:space="preserve">=0. If the EIS value is below the EIS spherical coverage limit increase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by 1.</w:t>
      </w:r>
    </w:p>
    <w:p w14:paraId="5A3F4E74" w14:textId="77777777" w:rsidR="005F5104" w:rsidRPr="001F23FC" w:rsidRDefault="005F5104" w:rsidP="005F5104">
      <w:pPr>
        <w:pStyle w:val="B1"/>
      </w:pPr>
      <w:r w:rsidRPr="001F23FC">
        <w:t>2)</w:t>
      </w:r>
      <w:r w:rsidRPr="001F23FC">
        <w:tab/>
        <w:t xml:space="preserve">Calculate the percentage of total grid points measured thus far above the EIS spherical coverage requirement limit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compared to the total number of grid points on the measurement grid </w:t>
      </w:r>
      <w:proofErr w:type="spellStart"/>
      <w:r w:rsidRPr="001F23FC">
        <w:t>N</w:t>
      </w:r>
      <w:r w:rsidRPr="001F23FC">
        <w:rPr>
          <w:vertAlign w:val="subscript"/>
        </w:rPr>
        <w:t>grid,total</w:t>
      </w:r>
      <w:proofErr w:type="spellEnd"/>
      <w:r w:rsidRPr="001F23FC">
        <w:t>.</w:t>
      </w:r>
    </w:p>
    <w:p w14:paraId="49B18D55" w14:textId="7C130925"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EIS spherical coverage)%, pass the device, otherwise continue to step 4. If all grid points have been measured, calculate the </w:t>
      </w:r>
      <w:r w:rsidR="00D72186" w:rsidRPr="001F23FC">
        <w:t>C</w:t>
      </w:r>
      <w:r w:rsidRPr="001F23FC">
        <w:t xml:space="preserve">CDF for all grid points and pass the UE if the derived %-tile </w:t>
      </w:r>
      <w:r w:rsidR="00827B83" w:rsidRPr="001F23FC">
        <w:t xml:space="preserve">EIS </w:t>
      </w:r>
      <w:r w:rsidRPr="001F23FC">
        <w:t>in measurement distribution exceeds the requirement. Otherwise fail the UE.</w:t>
      </w:r>
    </w:p>
    <w:p w14:paraId="3B87E3E0" w14:textId="58A6B3D0"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5332342" w14:textId="574578F9" w:rsidR="005F5104" w:rsidRPr="001F23FC" w:rsidRDefault="005F5104" w:rsidP="00B55740">
      <w:pPr>
        <w:pStyle w:val="NO"/>
      </w:pPr>
      <w:r w:rsidRPr="001F23FC">
        <w:t>NOTE 1:</w:t>
      </w:r>
      <w:r w:rsidR="00B55740">
        <w:tab/>
      </w:r>
      <w:r w:rsidRPr="001F23FC">
        <w:t>Same as NOTE 1 in Annex K.1.5.1.2.</w:t>
      </w:r>
    </w:p>
    <w:p w14:paraId="4B767565" w14:textId="77777777" w:rsidR="00913AF1" w:rsidRPr="001F23FC" w:rsidRDefault="00913AF1" w:rsidP="00B00962">
      <w:pPr>
        <w:pStyle w:val="Heading4"/>
        <w:rPr>
          <w:lang w:eastAsia="en-US"/>
        </w:rPr>
      </w:pPr>
      <w:r w:rsidRPr="001F23FC">
        <w:rPr>
          <w:lang w:eastAsia="en-US"/>
        </w:rPr>
        <w:t>K.1.6.1.3</w:t>
      </w:r>
      <w:r w:rsidRPr="001F23FC">
        <w:rPr>
          <w:lang w:eastAsia="en-US"/>
        </w:rPr>
        <w:tab/>
        <w:t>Measurement uncertainties</w:t>
      </w:r>
    </w:p>
    <w:p w14:paraId="7D638AD6" w14:textId="1E5CC673" w:rsidR="00913AF1" w:rsidRPr="001F23FC" w:rsidRDefault="00913AF1" w:rsidP="00913AF1">
      <w:pPr>
        <w:overflowPunct/>
        <w:autoSpaceDE/>
        <w:autoSpaceDN/>
        <w:adjustRightInd/>
        <w:textAlignment w:val="auto"/>
        <w:rPr>
          <w:lang w:eastAsia="en-US"/>
        </w:rPr>
      </w:pPr>
      <w:r w:rsidRPr="001F23FC">
        <w:rPr>
          <w:lang w:eastAsia="en-US"/>
        </w:rPr>
        <w:t>Same as when test procedure described in clause K.1.6.0 is used.</w:t>
      </w:r>
    </w:p>
    <w:p w14:paraId="181A2B90" w14:textId="77777777" w:rsidR="0032234A" w:rsidRPr="001F23FC" w:rsidRDefault="0032234A">
      <w:pPr>
        <w:pStyle w:val="Heading2"/>
      </w:pPr>
      <w:bookmarkStart w:id="738" w:name="_Toc21026860"/>
      <w:bookmarkStart w:id="739" w:name="_Toc27744158"/>
      <w:bookmarkStart w:id="740" w:name="_Toc36197329"/>
      <w:bookmarkStart w:id="741" w:name="_Toc36198021"/>
      <w:r w:rsidRPr="001F23FC">
        <w:t>K.1.7</w:t>
      </w:r>
      <w:r w:rsidRPr="001F23FC">
        <w:tab/>
        <w:t>TRP measurement procedure</w:t>
      </w:r>
      <w:bookmarkEnd w:id="738"/>
      <w:bookmarkEnd w:id="739"/>
      <w:bookmarkEnd w:id="740"/>
      <w:bookmarkEnd w:id="741"/>
    </w:p>
    <w:p w14:paraId="3F05E61D" w14:textId="77777777" w:rsidR="0032234A" w:rsidRPr="001F23FC" w:rsidRDefault="0032234A">
      <w:r w:rsidRPr="001F23FC">
        <w:t>The minimum number of measurement points for TRP measurement grid is outlined in Annex M.4.</w:t>
      </w:r>
    </w:p>
    <w:p w14:paraId="6059C638" w14:textId="77777777" w:rsidR="0032234A" w:rsidRPr="001F23FC" w:rsidRDefault="0032234A">
      <w:r w:rsidRPr="001F23FC">
        <w:t>The measurement procedure includes the following steps:</w:t>
      </w:r>
    </w:p>
    <w:p w14:paraId="6F162A75" w14:textId="6E63D574" w:rsidR="0032234A" w:rsidRPr="001F23FC" w:rsidRDefault="0032234A" w:rsidP="00C16FE6">
      <w:pPr>
        <w:pStyle w:val="B1"/>
      </w:pPr>
      <w:r w:rsidRPr="001F23FC">
        <w:t xml:space="preserve">1) </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4067BBB9" w14:textId="77777777"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66996D5D" w14:textId="5A766E25"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27057BBA" w14:textId="1AD4CE48" w:rsidR="0032234A" w:rsidRPr="001F23FC" w:rsidRDefault="0032234A" w:rsidP="00C16FE6">
      <w:pPr>
        <w:pStyle w:val="B2"/>
      </w:pPr>
      <w:r w:rsidRPr="001F23FC">
        <w:t xml:space="preserve">b) Position de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8685A7A" w14:textId="1233FD57" w:rsidR="0032234A" w:rsidRPr="001F23FC" w:rsidRDefault="0032234A">
      <w:pPr>
        <w:pStyle w:val="B1"/>
      </w:pPr>
      <w:r w:rsidRPr="001F23FC">
        <w:t>3)</w:t>
      </w:r>
      <w:r w:rsidRPr="001F23FC">
        <w:tab/>
        <w:t xml:space="preserve">Connect the SS with the DUT through the </w:t>
      </w:r>
      <w:r w:rsidR="00553CBF" w:rsidRPr="001F23FC">
        <w:t>measurement</w:t>
      </w:r>
      <w:r w:rsidRPr="001F23FC">
        <w:t xml:space="preserve"> antenna with desired polarization reference </w:t>
      </w:r>
      <w:proofErr w:type="spellStart"/>
      <w:r w:rsidRPr="001F23FC">
        <w:t>Pol</w:t>
      </w:r>
      <w:r w:rsidRPr="001F23FC">
        <w:rPr>
          <w:vertAlign w:val="subscript"/>
        </w:rPr>
        <w:t>Link</w:t>
      </w:r>
      <w:proofErr w:type="spellEnd"/>
      <w:r w:rsidRPr="001F23FC">
        <w:t xml:space="preserve"> to form the TX beam towards the desired TX beam direction and respective polarization. </w:t>
      </w:r>
      <w:r w:rsidR="00553CBF" w:rsidRPr="001F23FC">
        <w:t>Allow at least BEAM_SELECT_WAIT_TIME for the UE TX beam selection to complete.</w:t>
      </w:r>
    </w:p>
    <w:p w14:paraId="7663ADDE" w14:textId="5B2335E9" w:rsidR="0032234A" w:rsidRPr="001F23FC" w:rsidRDefault="0032234A">
      <w:pPr>
        <w:pStyle w:val="B1"/>
      </w:pPr>
      <w:r w:rsidRPr="001F23FC">
        <w:t>4)</w:t>
      </w:r>
      <w:r w:rsidRPr="001F23FC">
        <w:tab/>
      </w:r>
      <w:r w:rsidR="00553CBF" w:rsidRPr="001F23FC">
        <w:t xml:space="preserve">SS activates the UE </w:t>
      </w:r>
      <w:proofErr w:type="spellStart"/>
      <w:r w:rsidR="00553CBF" w:rsidRPr="001F23FC">
        <w:t>Beamlock</w:t>
      </w:r>
      <w:proofErr w:type="spellEnd"/>
      <w:r w:rsidR="00553CBF" w:rsidRPr="001F23FC">
        <w:t xml:space="preserve"> Function (UBF) by performing the procedure as specified in </w:t>
      </w:r>
      <w:r w:rsidR="009F7C98" w:rsidRPr="001F23FC">
        <w:t>TS</w:t>
      </w:r>
      <w:r w:rsidR="009F7C98">
        <w:t> </w:t>
      </w:r>
      <w:r w:rsidR="009F7C98" w:rsidRPr="001F23FC">
        <w:t>3</w:t>
      </w:r>
      <w:r w:rsidR="00553CBF" w:rsidRPr="001F23FC">
        <w:t>8.508-1</w:t>
      </w:r>
      <w:r w:rsidR="009F7C98">
        <w:t> </w:t>
      </w:r>
      <w:r w:rsidR="009F7C98" w:rsidRPr="001F23FC">
        <w:t>[</w:t>
      </w:r>
      <w:r w:rsidR="00553CBF" w:rsidRPr="001F23FC">
        <w:t xml:space="preserve">10] </w:t>
      </w:r>
      <w:r w:rsidR="009F7C98" w:rsidRPr="001F23FC">
        <w:t>clause</w:t>
      </w:r>
      <w:r w:rsidR="009F7C98">
        <w:t> </w:t>
      </w:r>
      <w:r w:rsidR="009F7C98" w:rsidRPr="001F23FC">
        <w:t>4</w:t>
      </w:r>
      <w:r w:rsidR="00553CBF" w:rsidRPr="001F23FC">
        <w:t>.9.2 using condition Tx only.</w:t>
      </w:r>
    </w:p>
    <w:p w14:paraId="69121CA6" w14:textId="780FD8A0" w:rsidR="0032234A" w:rsidRPr="001F23FC" w:rsidRDefault="0032234A">
      <w:pPr>
        <w:pStyle w:val="B1"/>
      </w:pPr>
      <w:r w:rsidRPr="001F23FC">
        <w:t>5)</w:t>
      </w:r>
      <w:r w:rsidRPr="001F23FC">
        <w:tab/>
        <w:t xml:space="preserve">For each measurement </w:t>
      </w:r>
      <w:r w:rsidR="00553CBF" w:rsidRPr="001F23FC">
        <w:t xml:space="preserve">grid </w:t>
      </w:r>
      <w:r w:rsidRPr="001F23FC">
        <w:t xml:space="preserve">point, measure </w:t>
      </w:r>
      <w:proofErr w:type="spellStart"/>
      <w:r w:rsidRPr="001F23FC">
        <w:rPr>
          <w:lang w:eastAsia="x-none"/>
        </w:rPr>
        <w:t>P</w:t>
      </w:r>
      <w:r w:rsidRPr="001F23FC">
        <w:rPr>
          <w:vertAlign w:val="subscript"/>
          <w:lang w:eastAsia="x-none"/>
        </w:rPr>
        <w:t>meas</w:t>
      </w:r>
      <w:proofErr w:type="spellEnd"/>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rPr>
          <w:lang w:eastAsia="x-none"/>
        </w:rPr>
        <w:t xml:space="preserve"> and </w:t>
      </w:r>
      <w:proofErr w:type="spellStart"/>
      <w:r w:rsidRPr="001F23FC">
        <w:rPr>
          <w:lang w:eastAsia="x-none"/>
        </w:rPr>
        <w:t>P</w:t>
      </w:r>
      <w:r w:rsidRPr="001F23FC">
        <w:rPr>
          <w:vertAlign w:val="subscript"/>
          <w:lang w:eastAsia="x-none"/>
        </w:rPr>
        <w:t>meas</w:t>
      </w:r>
      <w:proofErr w:type="spellEnd"/>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t>. The angle between the measurement antenna and the DUT (</w:t>
      </w:r>
      <w:proofErr w:type="spellStart"/>
      <w:r w:rsidRPr="001F23FC">
        <w:t>θ</w:t>
      </w:r>
      <w:r w:rsidRPr="001F23FC">
        <w:rPr>
          <w:vertAlign w:val="subscript"/>
        </w:rPr>
        <w:t>Meas</w:t>
      </w:r>
      <w:proofErr w:type="spellEnd"/>
      <w:r w:rsidRPr="001F23FC">
        <w:t xml:space="preserve">, </w:t>
      </w:r>
      <w:proofErr w:type="spellStart"/>
      <w:r w:rsidRPr="001F23FC">
        <w:t>φ</w:t>
      </w:r>
      <w:r w:rsidRPr="001F23FC">
        <w:rPr>
          <w:vertAlign w:val="subscript"/>
        </w:rPr>
        <w:t>Meas</w:t>
      </w:r>
      <w:proofErr w:type="spellEnd"/>
      <w:r w:rsidRPr="001F23FC">
        <w:t>) is achieved by rotating the measurement antenna and the DUT (based on system architecture).</w:t>
      </w:r>
    </w:p>
    <w:p w14:paraId="76E20802" w14:textId="77777777" w:rsidR="0032234A" w:rsidRPr="001F23FC" w:rsidRDefault="0032234A">
      <w:pPr>
        <w:pStyle w:val="B1"/>
      </w:pPr>
      <w:r w:rsidRPr="001F23FC">
        <w:t>6)</w:t>
      </w:r>
      <w:r w:rsidRPr="001F23FC">
        <w:tab/>
        <w:t>Calculate EIRP(</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rPr>
          <w:rFonts w:ascii="Symbol" w:hAnsi="Symbol"/>
        </w:rPr>
        <w:t></w:t>
      </w:r>
      <w:r w:rsidRPr="001F23FC">
        <w:t xml:space="preserve"> and EIRP(</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rPr>
          <w:rFonts w:ascii="Symbol" w:hAnsi="Symbol"/>
        </w:rPr>
        <w:t></w:t>
      </w:r>
      <w:r w:rsidRPr="001F23FC">
        <w:t xml:space="preserve"> by adding the composite loss of the entire transmission path for utilized signal paths, </w:t>
      </w:r>
      <w:proofErr w:type="spellStart"/>
      <w:r w:rsidRPr="001F23FC">
        <w:t>L</w:t>
      </w:r>
      <w:r w:rsidRPr="001F23FC">
        <w:rPr>
          <w:vertAlign w:val="subscript"/>
        </w:rPr>
        <w:t>EIRP,θ</w:t>
      </w:r>
      <w:proofErr w:type="spellEnd"/>
      <w:r w:rsidRPr="001F23FC">
        <w:t xml:space="preserve">, </w:t>
      </w:r>
      <w:proofErr w:type="spellStart"/>
      <w:r w:rsidRPr="001F23FC">
        <w:t>L</w:t>
      </w:r>
      <w:r w:rsidRPr="001F23FC">
        <w:rPr>
          <w:vertAlign w:val="subscript"/>
        </w:rPr>
        <w:t>EIRP,φ</w:t>
      </w:r>
      <w:proofErr w:type="spellEnd"/>
      <w:r w:rsidRPr="001F23FC">
        <w:t xml:space="preserve"> and frequency to the respective measured powers </w:t>
      </w:r>
      <w:proofErr w:type="spellStart"/>
      <w:r w:rsidRPr="001F23FC">
        <w:t>P</w:t>
      </w:r>
      <w:r w:rsidRPr="001F23FC">
        <w:rPr>
          <w:vertAlign w:val="subscript"/>
        </w:rPr>
        <w:t>meas</w:t>
      </w:r>
      <w:proofErr w:type="spellEnd"/>
      <w:r w:rsidRPr="001F23FC">
        <w:t>.</w:t>
      </w:r>
    </w:p>
    <w:p w14:paraId="5C8F16BB" w14:textId="77777777" w:rsidR="00553CBF" w:rsidRPr="001F23FC" w:rsidRDefault="0032234A" w:rsidP="00553CBF">
      <w:pPr>
        <w:pStyle w:val="B1"/>
        <w:rPr>
          <w:lang w:eastAsia="x-none"/>
        </w:rPr>
      </w:pPr>
      <w:r w:rsidRPr="001F23FC">
        <w:rPr>
          <w:lang w:eastAsia="x-none"/>
        </w:rPr>
        <w:t>7)</w:t>
      </w:r>
      <w:r w:rsidRPr="001F23FC">
        <w:rPr>
          <w:lang w:eastAsia="x-none"/>
        </w:rPr>
        <w:tab/>
        <w:t>The TR</w:t>
      </w:r>
      <w:r w:rsidRPr="001F23FC">
        <w:t xml:space="preserve">P value for the uniform measurement grid is calculated using </w:t>
      </w:r>
      <w:r w:rsidRPr="001F23FC">
        <w:rPr>
          <w:lang w:eastAsia="x-none"/>
        </w:rPr>
        <w:t>the TRP integration approaches outlined in Annex M.4.2. The TRP value for the constant density grid is calculated using the TRP integration formula in Annex M.4.3.</w:t>
      </w:r>
    </w:p>
    <w:p w14:paraId="585A30A8" w14:textId="12A37B97" w:rsidR="0032234A" w:rsidRPr="001F23FC" w:rsidRDefault="00553CBF" w:rsidP="00553CBF">
      <w:pPr>
        <w:pStyle w:val="B1"/>
        <w:rPr>
          <w:lang w:eastAsia="x-none"/>
        </w:rPr>
      </w:pPr>
      <w:r w:rsidRPr="001F23FC">
        <w:rPr>
          <w:rFonts w:eastAsia="SimSun"/>
        </w:rPr>
        <w:t>8)</w:t>
      </w:r>
      <w:r w:rsidRPr="001F23FC">
        <w:rPr>
          <w:rFonts w:eastAsia="SimSun"/>
        </w:rPr>
        <w:tab/>
        <w:t xml:space="preserve">SS deactivates the UE </w:t>
      </w:r>
      <w:proofErr w:type="spellStart"/>
      <w:r w:rsidRPr="001F23FC">
        <w:rPr>
          <w:rFonts w:eastAsia="SimSun"/>
        </w:rPr>
        <w:t>Beamlock</w:t>
      </w:r>
      <w:proofErr w:type="spellEnd"/>
      <w:r w:rsidRPr="001F23FC">
        <w:rPr>
          <w:rFonts w:eastAsia="SimSun"/>
        </w:rPr>
        <w:t xml:space="preserve">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170987A8" w14:textId="77777777" w:rsidR="0032234A" w:rsidRPr="001F23FC" w:rsidRDefault="0032234A">
      <w:pPr>
        <w:pStyle w:val="Heading2"/>
      </w:pPr>
      <w:bookmarkStart w:id="742" w:name="_Toc21026861"/>
      <w:bookmarkStart w:id="743" w:name="_Toc27744159"/>
      <w:bookmarkStart w:id="744" w:name="_Toc36197330"/>
      <w:bookmarkStart w:id="745" w:name="_Toc36198022"/>
      <w:r w:rsidRPr="001F23FC">
        <w:t>K.1.8</w:t>
      </w:r>
      <w:r w:rsidRPr="001F23FC">
        <w:tab/>
        <w:t>Blocking measurement procedure</w:t>
      </w:r>
      <w:bookmarkEnd w:id="742"/>
      <w:bookmarkEnd w:id="743"/>
      <w:bookmarkEnd w:id="744"/>
      <w:bookmarkEnd w:id="745"/>
    </w:p>
    <w:p w14:paraId="63A5FDB6" w14:textId="77777777" w:rsidR="0032234A" w:rsidRPr="001F23FC" w:rsidRDefault="0032234A">
      <w:r w:rsidRPr="001F23FC">
        <w:t>The RX beam peak direction is where the minimum EIS is found according to K.1.2.</w:t>
      </w:r>
    </w:p>
    <w:p w14:paraId="72032C78" w14:textId="77777777" w:rsidR="0032234A" w:rsidRPr="001F23FC" w:rsidRDefault="0032234A">
      <w:pPr>
        <w:rPr>
          <w:lang w:eastAsia="x-none"/>
        </w:rPr>
      </w:pPr>
      <w:r w:rsidRPr="001F23FC">
        <w:t>The measurement procedure includes the following steps:</w:t>
      </w:r>
    </w:p>
    <w:p w14:paraId="7ECDF35F" w14:textId="12F66A8A" w:rsidR="0032234A" w:rsidRPr="001F23FC" w:rsidRDefault="0032234A" w:rsidP="00C16FE6">
      <w:pPr>
        <w:pStyle w:val="B1"/>
        <w:rPr>
          <w:lang w:eastAsia="x-none"/>
        </w:rPr>
      </w:pPr>
      <w:r w:rsidRPr="001F23FC">
        <w:t>1)</w:t>
      </w:r>
      <w:r w:rsidRPr="001F23FC">
        <w:tab/>
        <w:t xml:space="preserve">Select any of the three Alignment Options (1, 2, or 3) from Tables </w:t>
      </w:r>
      <w:r w:rsidR="00553CBF" w:rsidRPr="001F23FC">
        <w:t>N.2-1</w:t>
      </w:r>
      <w:r w:rsidRPr="001F23FC">
        <w:t xml:space="preserve"> through </w:t>
      </w:r>
      <w:r w:rsidR="00553CBF" w:rsidRPr="001F23FC">
        <w:t>N.2-7</w:t>
      </w:r>
      <w:r w:rsidRPr="001F23FC">
        <w:t xml:space="preserve"> to mount the DUT inside the QZ.</w:t>
      </w:r>
    </w:p>
    <w:p w14:paraId="3DFE8669" w14:textId="77777777" w:rsidR="0032234A" w:rsidRPr="001F23FC" w:rsidRDefault="0032234A" w:rsidP="00C16FE6">
      <w:pPr>
        <w:pStyle w:val="B1"/>
      </w:pPr>
      <w:r w:rsidRPr="001F23FC">
        <w:t>2)</w:t>
      </w:r>
      <w:r w:rsidRPr="001F23FC">
        <w:tab/>
        <w:t>If the re-positioning concept is not applied to the RX test cases, position the device in DUT Orientation 1. If the re-positioning concept is applied to the RX test cases</w:t>
      </w:r>
    </w:p>
    <w:p w14:paraId="68775092" w14:textId="333EAF72"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45AD67E" w14:textId="23BF889B" w:rsidR="0032234A" w:rsidRPr="001F23FC" w:rsidRDefault="0032234A" w:rsidP="00C16FE6">
      <w:pPr>
        <w:pStyle w:val="B2"/>
        <w:rPr>
          <w:lang w:eastAsia="x-none"/>
        </w:rPr>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r w:rsidRPr="001F23FC">
        <w:rPr>
          <w:lang w:eastAsia="x-none"/>
        </w:rPr>
        <w:tab/>
      </w:r>
    </w:p>
    <w:p w14:paraId="6BE3775D" w14:textId="77777777" w:rsidR="0032234A" w:rsidRPr="001F23FC" w:rsidRDefault="0032234A" w:rsidP="00C16FE6">
      <w:pPr>
        <w:pStyle w:val="B1"/>
      </w:pPr>
      <w:r w:rsidRPr="001F23FC">
        <w:t>3)</w:t>
      </w:r>
      <w:r w:rsidRPr="001F23FC">
        <w:tab/>
        <w:t>Establish a connection between the DUT and the SS with the downlink signal applied to the θ-polarization of the measurement antenna</w:t>
      </w:r>
    </w:p>
    <w:p w14:paraId="10671197" w14:textId="77777777" w:rsidR="0032234A" w:rsidRPr="001F23FC" w:rsidRDefault="0032234A" w:rsidP="00C16FE6">
      <w:pPr>
        <w:pStyle w:val="B1"/>
      </w:pPr>
      <w:r w:rsidRPr="001F23FC">
        <w:t>4)</w:t>
      </w:r>
      <w:r w:rsidRPr="001F23FC">
        <w:tab/>
        <w:t>Position the UE so that the beam is formed towards the measurement antenna in the RX beam peak direction.</w:t>
      </w:r>
    </w:p>
    <w:p w14:paraId="5D1A896C" w14:textId="5FAB822D" w:rsidR="0032234A" w:rsidRPr="001F23FC" w:rsidRDefault="0032234A" w:rsidP="00C16FE6">
      <w:pPr>
        <w:pStyle w:val="B1"/>
      </w:pPr>
      <w:r w:rsidRPr="001F23FC">
        <w:t>5)</w:t>
      </w:r>
      <w:r w:rsidRPr="001F23FC">
        <w:tab/>
        <w:t>Apply a signal with the specified reference measurement channel on the θ-polarization, setting the power level of the signal 3dB below the level stated in the requirement.</w:t>
      </w:r>
    </w:p>
    <w:p w14:paraId="5E16DD95" w14:textId="77777777" w:rsidR="0032234A" w:rsidRPr="001F23FC" w:rsidRDefault="0032234A" w:rsidP="00C16FE6">
      <w:pPr>
        <w:pStyle w:val="B1"/>
      </w:pPr>
      <w:r w:rsidRPr="001F23FC">
        <w:t>6)</w:t>
      </w:r>
      <w:r w:rsidRPr="001F23FC">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F23FC" w:rsidRDefault="0032234A" w:rsidP="00C16FE6">
      <w:pPr>
        <w:pStyle w:val="B1"/>
      </w:pPr>
      <w:r w:rsidRPr="001F23FC">
        <w:t>7)</w:t>
      </w:r>
      <w:r w:rsidRPr="001F23FC">
        <w:tab/>
        <w:t>Measure the throughput of the downlink signal on the θ-polarization.</w:t>
      </w:r>
    </w:p>
    <w:p w14:paraId="55FD0028" w14:textId="77777777" w:rsidR="0032234A" w:rsidRPr="001F23FC" w:rsidRDefault="0032234A" w:rsidP="00C16FE6">
      <w:pPr>
        <w:pStyle w:val="B1"/>
      </w:pPr>
      <w:r w:rsidRPr="001F23FC">
        <w:t>8)</w:t>
      </w:r>
      <w:r w:rsidRPr="001F23FC">
        <w:tab/>
        <w:t>Switch the downlink and blocking signal to the φ-polarization of the measurement antenna.</w:t>
      </w:r>
    </w:p>
    <w:p w14:paraId="65FBF3F1" w14:textId="77777777" w:rsidR="0032234A" w:rsidRPr="001F23FC" w:rsidRDefault="0032234A" w:rsidP="00C16FE6">
      <w:pPr>
        <w:pStyle w:val="B1"/>
      </w:pPr>
      <w:r w:rsidRPr="001F23FC">
        <w:t>9)</w:t>
      </w:r>
      <w:r w:rsidRPr="001F23FC">
        <w:tab/>
        <w:t>Repeat steps 3 to 7 on the φ-polarization.</w:t>
      </w:r>
    </w:p>
    <w:p w14:paraId="0DCA5698" w14:textId="77777777" w:rsidR="0032234A" w:rsidRPr="001F23FC" w:rsidRDefault="0032234A">
      <w:pPr>
        <w:pStyle w:val="B1"/>
      </w:pPr>
      <w:r w:rsidRPr="001F23FC">
        <w:t>10)</w:t>
      </w:r>
      <w:r w:rsidRPr="001F23FC">
        <w:tab/>
        <w:t>Compare the results for both the θ-polarization and φ-polarization against the requirement. If both results meet the requirements, pass the UE.</w:t>
      </w:r>
    </w:p>
    <w:p w14:paraId="2668CA3B" w14:textId="77777777" w:rsidR="0032234A" w:rsidRPr="001F23FC" w:rsidRDefault="0032234A">
      <w:pPr>
        <w:pStyle w:val="Heading2"/>
      </w:pPr>
      <w:bookmarkStart w:id="746" w:name="_Toc21026862"/>
      <w:bookmarkStart w:id="747" w:name="_Toc27744160"/>
      <w:bookmarkStart w:id="748" w:name="_Toc36197331"/>
      <w:bookmarkStart w:id="749" w:name="_Toc36198023"/>
      <w:r w:rsidRPr="001F23FC">
        <w:t>K.1.9</w:t>
      </w:r>
      <w:r w:rsidRPr="001F23FC">
        <w:rPr>
          <w:rFonts w:eastAsia="PMingLiU"/>
        </w:rPr>
        <w:tab/>
      </w:r>
      <w:r w:rsidRPr="001F23FC">
        <w:t>Beam Correspondence tolerance procedure</w:t>
      </w:r>
      <w:bookmarkEnd w:id="746"/>
      <w:bookmarkEnd w:id="747"/>
      <w:bookmarkEnd w:id="748"/>
      <w:bookmarkEnd w:id="749"/>
    </w:p>
    <w:p w14:paraId="6193C50C" w14:textId="77777777" w:rsidR="0032234A" w:rsidRPr="001F23FC" w:rsidRDefault="0032234A">
      <w:r w:rsidRPr="001F23FC">
        <w:t xml:space="preserve">This beam correspondence tolerance procedure applies to the DUT </w:t>
      </w:r>
      <w:r w:rsidR="0032287D" w:rsidRPr="001F23FC">
        <w:t>with</w:t>
      </w:r>
      <w:r w:rsidRPr="001F23FC">
        <w:t xml:space="preserve"> beam correspondence capability </w:t>
      </w:r>
      <w:proofErr w:type="spellStart"/>
      <w:r w:rsidR="0032287D" w:rsidRPr="001F23FC">
        <w:rPr>
          <w:i/>
        </w:rPr>
        <w:t>beamCorrespondenceWithoutUL-BeamSweeping</w:t>
      </w:r>
      <w:proofErr w:type="spellEnd"/>
      <w:r w:rsidR="0032287D" w:rsidRPr="001F23FC">
        <w:t xml:space="preserve"> not present</w:t>
      </w:r>
      <w:r w:rsidRPr="001F23FC">
        <w:t xml:space="preserve"> (which shall match OEM declaration), such that DUT relies on uplink beam sweeping to fulfil the minimum peak EIRP and spherical coverage requirements.</w:t>
      </w:r>
    </w:p>
    <w:p w14:paraId="7CFB3685" w14:textId="77777777" w:rsidR="0032234A" w:rsidRPr="001F23FC" w:rsidRDefault="0032234A">
      <w:pPr>
        <w:rPr>
          <w:lang w:eastAsia="x-none"/>
        </w:rPr>
      </w:pPr>
      <w:r w:rsidRPr="001F23FC">
        <w:t>The measurement procedure includes the following steps for each of the points in the grid:</w:t>
      </w:r>
    </w:p>
    <w:p w14:paraId="4C67925D" w14:textId="0BEB5AD7" w:rsidR="0032234A" w:rsidRPr="001F23FC" w:rsidRDefault="0032234A">
      <w:pPr>
        <w:pStyle w:val="B1"/>
      </w:pPr>
      <w:r w:rsidRPr="001F23FC">
        <w:t>1)</w:t>
      </w:r>
      <w:r w:rsidRPr="001F23FC">
        <w:tab/>
        <w:t>Follow the test procedures specified in</w:t>
      </w:r>
      <w:r w:rsidR="008D532A">
        <w:t xml:space="preserve"> clause </w:t>
      </w:r>
      <w:r w:rsidRPr="001F23FC">
        <w:t>K.1.5 with uplink beam sweeping disabled, obtain total 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and total 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1</w:t>
      </w:r>
      <w:r w:rsidRPr="001F23FC">
        <w:t xml:space="preserve"> is calculated by EIRP</w:t>
      </w:r>
      <w:r w:rsidRPr="001F23FC">
        <w:rPr>
          <w:vertAlign w:val="subscript"/>
        </w:rPr>
        <w:t>1</w:t>
      </w:r>
      <w:r w:rsidRPr="001F23FC">
        <w:t xml:space="preserve"> = maximum(EIRP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w:t>
      </w:r>
    </w:p>
    <w:p w14:paraId="3C66D1FA" w14:textId="69F3BEE4" w:rsidR="0032234A" w:rsidRPr="001F23FC" w:rsidRDefault="0032234A">
      <w:pPr>
        <w:pStyle w:val="B1"/>
      </w:pPr>
      <w:r w:rsidRPr="001F23FC">
        <w:t>2)</w:t>
      </w:r>
      <w:r w:rsidRPr="001F23FC">
        <w:tab/>
        <w:t>Follow the test procedures specified in</w:t>
      </w:r>
      <w:r w:rsidR="008D532A">
        <w:t xml:space="preserve"> clause </w:t>
      </w:r>
      <w:r w:rsidRPr="001F23FC">
        <w:t>K.1.5, with uplink beam sweeping enabled (SS does not configure the</w:t>
      </w:r>
      <w:r w:rsidRPr="001F23FC">
        <w:rPr>
          <w:i/>
        </w:rPr>
        <w:t xml:space="preserve"> </w:t>
      </w:r>
      <w:proofErr w:type="spellStart"/>
      <w:r w:rsidRPr="001F23FC">
        <w:rPr>
          <w:i/>
        </w:rPr>
        <w:t>spatialRelationInfo</w:t>
      </w:r>
      <w:proofErr w:type="spellEnd"/>
      <w:r w:rsidRPr="001F23FC">
        <w:t xml:space="preserve"> to DUT) during DUT TX beam refinement, obtain total 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and total 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2</w:t>
      </w:r>
      <w:r w:rsidRPr="001F23FC">
        <w:t xml:space="preserve"> is calculated by EIRP</w:t>
      </w:r>
      <w:r w:rsidRPr="001F23FC">
        <w:rPr>
          <w:vertAlign w:val="subscript"/>
        </w:rPr>
        <w:t>2</w:t>
      </w:r>
      <w:r w:rsidRPr="001F23FC">
        <w:t xml:space="preserve"> = maximum(EIRP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w:t>
      </w:r>
    </w:p>
    <w:p w14:paraId="4F9235A4" w14:textId="77777777" w:rsidR="0032234A" w:rsidRPr="001F23FC" w:rsidRDefault="0032234A">
      <w:pPr>
        <w:pStyle w:val="B1"/>
      </w:pPr>
      <w:r w:rsidRPr="001F23FC">
        <w:t>3)</w:t>
      </w:r>
      <w:r w:rsidRPr="001F23FC">
        <w:tab/>
        <w:t>Calculate the Δ</w:t>
      </w:r>
      <w:r w:rsidRPr="001F23FC">
        <w:rPr>
          <w:lang w:eastAsia="ko-KR"/>
        </w:rPr>
        <w:t>EIRP</w:t>
      </w:r>
      <w:r w:rsidRPr="001F23FC">
        <w:rPr>
          <w:vertAlign w:val="subscript"/>
          <w:lang w:eastAsia="ko-KR"/>
        </w:rPr>
        <w:t>BC</w:t>
      </w:r>
      <w:r w:rsidRPr="001F23FC">
        <w:t xml:space="preserve"> = EIRP</w:t>
      </w:r>
      <w:r w:rsidRPr="001F23FC">
        <w:rPr>
          <w:vertAlign w:val="subscript"/>
        </w:rPr>
        <w:t>2</w:t>
      </w:r>
      <w:r w:rsidRPr="001F23FC">
        <w:t xml:space="preserve"> – EIRP</w:t>
      </w:r>
      <w:r w:rsidRPr="001F23FC">
        <w:rPr>
          <w:vertAlign w:val="subscript"/>
        </w:rPr>
        <w:t>1</w:t>
      </w:r>
      <w:r w:rsidRPr="001F23FC">
        <w:t>.</w:t>
      </w:r>
    </w:p>
    <w:p w14:paraId="3720BBE8" w14:textId="77777777" w:rsidR="0032234A" w:rsidRPr="001F23FC" w:rsidRDefault="0032234A">
      <w:r w:rsidRPr="001F23FC">
        <w:t xml:space="preserve">The </w:t>
      </w:r>
      <w:proofErr w:type="spellStart"/>
      <w:r w:rsidRPr="001F23FC">
        <w:t>ΔEIRP</w:t>
      </w:r>
      <w:r w:rsidRPr="001F23FC">
        <w:rPr>
          <w:vertAlign w:val="subscript"/>
        </w:rPr>
        <w:t>target</w:t>
      </w:r>
      <w:proofErr w:type="spellEnd"/>
      <w:r w:rsidRPr="001F23FC">
        <w:rPr>
          <w:vertAlign w:val="subscript"/>
        </w:rPr>
        <w:t>-CDF</w:t>
      </w:r>
      <w:r w:rsidRPr="001F23FC">
        <w:t xml:space="preserve"> is then obtained from the Cumulative Distribution Function (CDF) computed using ΔEIRP</w:t>
      </w:r>
      <w:r w:rsidRPr="001F23FC">
        <w:rPr>
          <w:vertAlign w:val="subscript"/>
        </w:rPr>
        <w:t>BC</w:t>
      </w:r>
      <w:r w:rsidRPr="001F23FC">
        <w:t xml:space="preserve"> for each of all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DD57943" w14:textId="5A3FE18F" w:rsidR="0032234A" w:rsidRPr="001F23FC" w:rsidRDefault="0032234A" w:rsidP="00C16FE6">
      <w:pPr>
        <w:pStyle w:val="NO"/>
      </w:pPr>
      <w:r w:rsidRPr="001F23FC">
        <w:t>NOTE:</w:t>
      </w:r>
      <w:r w:rsidRPr="001F23FC">
        <w:tab/>
        <w:t>Δ</w:t>
      </w:r>
      <w:r w:rsidRPr="001F23FC">
        <w:rPr>
          <w:lang w:eastAsia="ko-KR"/>
        </w:rPr>
        <w:t>EIRP</w:t>
      </w:r>
      <w:r w:rsidRPr="001F23FC">
        <w:rPr>
          <w:vertAlign w:val="subscript"/>
          <w:lang w:eastAsia="ko-KR"/>
        </w:rPr>
        <w:t>BC</w:t>
      </w:r>
      <w:r w:rsidRPr="001F23FC">
        <w:t xml:space="preserve"> is introduced for beam correspondence tolerance based on two EIRP measurements (EIRP</w:t>
      </w:r>
      <w:r w:rsidRPr="001F23FC">
        <w:rPr>
          <w:vertAlign w:val="subscript"/>
        </w:rPr>
        <w:t>1</w:t>
      </w:r>
      <w:r w:rsidRPr="001F23FC">
        <w:t xml:space="preserve"> and EIRP</w:t>
      </w:r>
      <w:r w:rsidRPr="001F23FC">
        <w:rPr>
          <w:vertAlign w:val="subscript"/>
        </w:rPr>
        <w:t>2</w:t>
      </w:r>
      <w:r w:rsidRPr="001F23FC">
        <w:t>). EIRP</w:t>
      </w:r>
      <w:r w:rsidRPr="001F23FC">
        <w:rPr>
          <w:vertAlign w:val="subscript"/>
        </w:rPr>
        <w:t>1</w:t>
      </w:r>
      <w:r w:rsidRPr="001F23FC">
        <w:t xml:space="preserve"> is the measured total EIRP based on the beam which DUT chooses autonomously (corresponding beam) to transmit in the direction of the incoming DL signal, which is based on beam correspondence without relying on UL beam sweeping. EIRP</w:t>
      </w:r>
      <w:r w:rsidRPr="001F23FC">
        <w:rPr>
          <w:vertAlign w:val="subscript"/>
        </w:rPr>
        <w:t>2</w:t>
      </w:r>
      <w:r w:rsidRPr="001F23FC">
        <w:t xml:space="preserve"> is the measured total EIRP based on the beam yielding highest EIRP in a given direction, which is based on beam correspondence with relying on UL beam sweeping. Δ</w:t>
      </w:r>
      <w:r w:rsidRPr="001F23FC">
        <w:rPr>
          <w:lang w:eastAsia="ko-KR"/>
        </w:rPr>
        <w:t>EIRP</w:t>
      </w:r>
      <w:r w:rsidRPr="001F23FC">
        <w:rPr>
          <w:vertAlign w:val="subscript"/>
          <w:lang w:eastAsia="ko-KR"/>
        </w:rPr>
        <w:t>BC</w:t>
      </w:r>
      <w:r w:rsidRPr="001F23FC">
        <w:t xml:space="preserve"> shall be calculated over the link angles spanning a subset of the spherical coverage grid points which are corresponding to the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where the value of N is according to EIRP spherical coverage requirement of DUT</w:t>
      </w:r>
      <w:r w:rsidR="00B00962">
        <w:t>'</w:t>
      </w:r>
      <w:r w:rsidRPr="001F23FC">
        <w:t xml:space="preserve">s power class defined in </w:t>
      </w:r>
      <w:r w:rsidR="009F7C98" w:rsidRPr="001F23FC">
        <w:t>TS</w:t>
      </w:r>
      <w:r w:rsidR="009F7C98">
        <w:t> </w:t>
      </w:r>
      <w:r w:rsidR="009F7C98" w:rsidRPr="001F23FC">
        <w:t>3</w:t>
      </w:r>
      <w:r w:rsidRPr="001F23FC">
        <w:t>8.101-2</w:t>
      </w:r>
      <w:r w:rsidR="009F7C98">
        <w:t> </w:t>
      </w:r>
      <w:r w:rsidR="009F7C98" w:rsidRPr="001F23FC">
        <w:t>[</w:t>
      </w:r>
      <w:r w:rsidRPr="001F23FC">
        <w:t xml:space="preserve">3] </w:t>
      </w:r>
      <w:r w:rsidR="009F7C98" w:rsidRPr="001F23FC">
        <w:t>clause</w:t>
      </w:r>
      <w:r w:rsidR="009F7C98">
        <w:t> </w:t>
      </w:r>
      <w:r w:rsidR="009F7C98" w:rsidRPr="001F23FC">
        <w:t>6</w:t>
      </w:r>
      <w:r w:rsidRPr="001F23FC">
        <w:t>.2.1, e.g., N=50 for power class 3 DUT.</w:t>
      </w:r>
    </w:p>
    <w:p w14:paraId="0F9AF6BB" w14:textId="77777777" w:rsidR="005F5104" w:rsidRPr="001F23FC" w:rsidRDefault="005F5104" w:rsidP="005F5104">
      <w:pPr>
        <w:pStyle w:val="Heading2"/>
      </w:pPr>
      <w:r w:rsidRPr="001F23FC">
        <w:t>K.1.11</w:t>
      </w:r>
      <w:r w:rsidRPr="001F23FC">
        <w:rPr>
          <w:rFonts w:eastAsia="PMingLiU"/>
        </w:rPr>
        <w:tab/>
      </w:r>
      <w:r w:rsidRPr="001F23FC">
        <w:t>RSRP(B) based RX beam peak search</w:t>
      </w:r>
    </w:p>
    <w:p w14:paraId="46F8195B" w14:textId="1261DFB7" w:rsidR="005F5104" w:rsidRPr="001F23FC" w:rsidRDefault="00B55740" w:rsidP="005F5104">
      <w:pPr>
        <w:pStyle w:val="EditorsNote"/>
      </w:pPr>
      <w:r>
        <w:t>Editor's note:</w:t>
      </w:r>
      <w:r>
        <w:tab/>
      </w:r>
      <w:r w:rsidR="005F5104" w:rsidRPr="001F23FC">
        <w:t>This clause is incomplete. The following aspects are not determined.</w:t>
      </w:r>
    </w:p>
    <w:p w14:paraId="36F1A574" w14:textId="77777777" w:rsidR="005F5104" w:rsidRPr="001F23FC" w:rsidRDefault="005F5104" w:rsidP="005F5104">
      <w:pPr>
        <w:pStyle w:val="EditorsNote"/>
        <w:numPr>
          <w:ilvl w:val="0"/>
          <w:numId w:val="35"/>
        </w:numPr>
        <w:overflowPunct/>
        <w:autoSpaceDE/>
        <w:autoSpaceDN/>
        <w:adjustRightInd/>
        <w:textAlignment w:val="auto"/>
      </w:pPr>
      <w:r w:rsidRPr="001F23FC">
        <w:t>Feasibility and Applicability of this RSRP-B based Rx beam peak search is FFS</w:t>
      </w:r>
    </w:p>
    <w:p w14:paraId="6F653478"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side conditions to be applied is FFS</w:t>
      </w:r>
    </w:p>
    <w:p w14:paraId="189ADDED" w14:textId="77777777" w:rsidR="005F5104" w:rsidRPr="001F23FC" w:rsidRDefault="005F5104" w:rsidP="005F5104">
      <w:pPr>
        <w:pStyle w:val="EditorsNote"/>
        <w:numPr>
          <w:ilvl w:val="0"/>
          <w:numId w:val="35"/>
        </w:numPr>
        <w:overflowPunct/>
        <w:autoSpaceDE/>
        <w:autoSpaceDN/>
        <w:adjustRightInd/>
        <w:textAlignment w:val="auto"/>
      </w:pPr>
      <w:r w:rsidRPr="001F23FC">
        <w:t>Analysis of MU impact is FFS</w:t>
      </w:r>
    </w:p>
    <w:p w14:paraId="08408A2B"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2F014886" w14:textId="6FC2813E" w:rsidR="005F5104" w:rsidRPr="001F23FC" w:rsidRDefault="005F5104" w:rsidP="005F5104">
      <w:r w:rsidRPr="001F23FC">
        <w:t>RSRP(B)-based RX beam peak search approach is applicable to find the beam peak, the beam peak search time can be reduced significantly.</w:t>
      </w:r>
    </w:p>
    <w:p w14:paraId="5F47F94C" w14:textId="55A32B57" w:rsidR="005F5104" w:rsidRPr="001F23FC" w:rsidRDefault="005F5104" w:rsidP="009A4211">
      <w:pPr>
        <w:pStyle w:val="Heading3"/>
      </w:pPr>
      <w:bookmarkStart w:id="750" w:name="_Toc98389503"/>
      <w:r w:rsidRPr="001F23FC">
        <w:t>K.1.11.1</w:t>
      </w:r>
      <w:r w:rsidRPr="001F23FC">
        <w:tab/>
        <w:t>Test procedure</w:t>
      </w:r>
      <w:bookmarkEnd w:id="750"/>
    </w:p>
    <w:p w14:paraId="6733B06C" w14:textId="4FD03011" w:rsidR="005F5104" w:rsidRPr="001F23FC" w:rsidRDefault="005F5104" w:rsidP="005F5104">
      <w:r w:rsidRPr="001F23FC">
        <w:t>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w:t>
      </w:r>
    </w:p>
    <w:p w14:paraId="45041AF1" w14:textId="77777777" w:rsidR="005F5104" w:rsidRPr="001F23FC" w:rsidRDefault="005F5104" w:rsidP="005F5104">
      <w:r w:rsidRPr="001F23FC">
        <w:t>The measurement procedure includes the following steps:</w:t>
      </w:r>
    </w:p>
    <w:p w14:paraId="498A651E" w14:textId="16A6890F" w:rsidR="005F5104" w:rsidRPr="001F23FC" w:rsidRDefault="005F5104" w:rsidP="005F5104">
      <w:pPr>
        <w:pStyle w:val="B1"/>
      </w:pPr>
      <w:r w:rsidRPr="001F23FC">
        <w:t>1)</w:t>
      </w:r>
      <w:r w:rsidRPr="001F23FC">
        <w:tab/>
        <w:t>Select any of the three Alignment Options (1, 2, or 3) from Tables N.2-1 through N.2-3</w:t>
      </w:r>
      <w:r w:rsidR="009F7C98">
        <w:t> </w:t>
      </w:r>
      <w:r w:rsidR="009F7C98" w:rsidRPr="001F23FC">
        <w:t>[</w:t>
      </w:r>
      <w:r w:rsidRPr="001F23FC">
        <w:t>3] to mount the DUT inside the QZ.</w:t>
      </w:r>
    </w:p>
    <w:p w14:paraId="5D561A5F" w14:textId="3091473C" w:rsidR="005F5104" w:rsidRPr="001F23FC" w:rsidRDefault="005F5104" w:rsidP="005F5104">
      <w:pPr>
        <w:pStyle w:val="B1"/>
      </w:pPr>
      <w:r w:rsidRPr="001F23FC">
        <w:t>2)</w:t>
      </w:r>
      <w:r w:rsidRPr="001F23FC">
        <w:tab/>
        <w:t>Position the DUT in DUT Orientation 1 or 2 from Tables N.2-1 through N.2-3</w:t>
      </w:r>
      <w:r w:rsidR="009F7C98">
        <w:t> </w:t>
      </w:r>
      <w:r w:rsidR="009F7C98" w:rsidRPr="001F23FC">
        <w:t>[</w:t>
      </w:r>
      <w:r w:rsidRPr="001F23FC">
        <w:t>3].</w:t>
      </w:r>
    </w:p>
    <w:p w14:paraId="4B3E8C9F" w14:textId="0DA725E0" w:rsidR="005F5104" w:rsidRPr="001F23FC" w:rsidRDefault="005F5104" w:rsidP="005F5104">
      <w:pPr>
        <w:pStyle w:val="B1"/>
      </w:pPr>
      <w:r w:rsidRPr="001F23FC">
        <w:t>3)</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measurement antenna.</w:t>
      </w:r>
    </w:p>
    <w:p w14:paraId="1F6BA14F" w14:textId="6064B0C1" w:rsidR="005F5104" w:rsidRPr="001F23FC" w:rsidRDefault="005F5104" w:rsidP="005F5104">
      <w:pPr>
        <w:pStyle w:val="B1"/>
      </w:pPr>
      <w:r w:rsidRPr="001F23FC">
        <w:t>4)</w:t>
      </w:r>
      <w:r w:rsidRPr="001F23FC">
        <w:tab/>
      </w:r>
      <w:r w:rsidRPr="001F23FC">
        <w:rPr>
          <w:rFonts w:eastAsia="Malgun Gothic"/>
        </w:rPr>
        <w:t>Adjust the DL power of the SS to obtain the NR DL signal level as per Table C.0-1 at the centre of QZ.</w:t>
      </w:r>
      <w:r w:rsidRPr="001F23FC">
        <w:t xml:space="preserve"> Determine RSRP or RSRPBs (one per receiver branch) at </w:t>
      </w:r>
      <w:proofErr w:type="spellStart"/>
      <w:r w:rsidRPr="001F23FC">
        <w:t>Pol</w:t>
      </w:r>
      <w:r w:rsidRPr="001F23FC">
        <w:rPr>
          <w:vertAlign w:val="subscript"/>
        </w:rPr>
        <w:t>Meas</w:t>
      </w:r>
      <w:proofErr w:type="spellEnd"/>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condition reported by UE.</w:t>
      </w:r>
    </w:p>
    <w:p w14:paraId="7F1810EA" w14:textId="11DDC6AA" w:rsidR="005F5104" w:rsidRPr="001F23FC" w:rsidRDefault="005F5104" w:rsidP="005F5104">
      <w:pPr>
        <w:pStyle w:val="B1"/>
      </w:pPr>
      <w:r w:rsidRPr="001F23FC">
        <w:t>5)</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measurement antenna.</w:t>
      </w:r>
    </w:p>
    <w:p w14:paraId="594DCA35" w14:textId="77777777" w:rsidR="005F5104" w:rsidRPr="001F23FC" w:rsidRDefault="005F5104" w:rsidP="005F5104">
      <w:pPr>
        <w:pStyle w:val="B1"/>
      </w:pPr>
      <w:r w:rsidRPr="001F23FC">
        <w:t>6)</w:t>
      </w:r>
      <w:r w:rsidRPr="001F23FC">
        <w:tab/>
        <w:t xml:space="preserve">Set the same DL power as the one in step 4. Determine RSRP or RSRPBs (one per receiver branch) at </w:t>
      </w:r>
      <w:proofErr w:type="spellStart"/>
      <w:r w:rsidRPr="001F23FC">
        <w:t>Pol</w:t>
      </w:r>
      <w:r w:rsidRPr="001F23FC">
        <w:rPr>
          <w:vertAlign w:val="subscript"/>
        </w:rPr>
        <w:t>Meas</w:t>
      </w:r>
      <w:proofErr w:type="spellEnd"/>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condition reported by UE.</w:t>
      </w:r>
    </w:p>
    <w:p w14:paraId="18532DFF" w14:textId="77777777" w:rsidR="005F5104" w:rsidRPr="001F23FC" w:rsidRDefault="005F5104" w:rsidP="005F5104">
      <w:pPr>
        <w:pStyle w:val="B1"/>
      </w:pPr>
      <w:r w:rsidRPr="001F23FC">
        <w:t>7)</w:t>
      </w:r>
      <w:r w:rsidRPr="001F23FC">
        <w:tab/>
        <w:t>Advance to the next grid point and repeat steps 3 through 6 until measurements within the full 3D scan have been completed.</w:t>
      </w:r>
    </w:p>
    <w:p w14:paraId="4A1841D7" w14:textId="041B267A" w:rsidR="005F5104" w:rsidRPr="001F23FC" w:rsidRDefault="005F5104" w:rsidP="005F5104">
      <w:pPr>
        <w:pStyle w:val="B1"/>
      </w:pPr>
      <w:r w:rsidRPr="001F23FC">
        <w:t>8)</w:t>
      </w:r>
      <w:r w:rsidRPr="001F23FC">
        <w:tab/>
        <w:t>Data processing the linear sum of four reported RSRPBs. How to calculate the reported RSRPs is FFS.</w:t>
      </w:r>
    </w:p>
    <w:p w14:paraId="1FA2A368" w14:textId="4602FD9C" w:rsidR="005F5104" w:rsidRPr="001F23FC" w:rsidRDefault="005F5104" w:rsidP="005F5104">
      <w:r w:rsidRPr="001F23FC">
        <w:t xml:space="preserve">To guarantee RSRP(B) accuracy, SNR side condition configuration can refer to the minimum SSB_RP specified for beam correspondence defined in Table K.1.11-1 (from </w:t>
      </w:r>
      <w:r w:rsidR="009F7C98" w:rsidRPr="001F23FC">
        <w:t>TS</w:t>
      </w:r>
      <w:r w:rsidR="009F7C98">
        <w:t> </w:t>
      </w:r>
      <w:r w:rsidR="009F7C98" w:rsidRPr="001F23FC">
        <w:t>3</w:t>
      </w:r>
      <w:r w:rsidRPr="001F23FC">
        <w:t>8.101-2</w:t>
      </w:r>
      <w:r w:rsidR="009F7C98">
        <w:t> </w:t>
      </w:r>
      <w:r w:rsidR="009F7C98" w:rsidRPr="001F23FC">
        <w:t>[</w:t>
      </w:r>
      <w:r w:rsidRPr="001F23FC">
        <w:t>3] Table 6.6.4.3.1-1):</w:t>
      </w:r>
    </w:p>
    <w:p w14:paraId="31EADFB8" w14:textId="13E52328" w:rsidR="005F5104" w:rsidRPr="001F23FC" w:rsidRDefault="005F5104" w:rsidP="009A4211">
      <w:pPr>
        <w:pStyle w:val="TH"/>
      </w:pPr>
      <w:bookmarkStart w:id="751" w:name="_CRTableK_1_11_11"/>
      <w:r w:rsidRPr="001F23FC">
        <w:t xml:space="preserve">Table </w:t>
      </w:r>
      <w:bookmarkEnd w:id="751"/>
      <w:r w:rsidRPr="001F23FC">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F23FC" w14:paraId="39D72F2D"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A95771A" w14:textId="77777777" w:rsidR="005F5104" w:rsidRPr="001F23FC" w:rsidRDefault="005F5104" w:rsidP="009065DA">
            <w:pPr>
              <w:pStyle w:val="TAH"/>
            </w:pPr>
            <w:r w:rsidRPr="001F23FC">
              <w:t>Angle of arrival</w:t>
            </w:r>
          </w:p>
        </w:tc>
        <w:tc>
          <w:tcPr>
            <w:tcW w:w="1827" w:type="dxa"/>
            <w:tcBorders>
              <w:top w:val="single" w:sz="4" w:space="0" w:color="auto"/>
              <w:left w:val="single" w:sz="4" w:space="0" w:color="auto"/>
              <w:bottom w:val="nil"/>
              <w:right w:val="single" w:sz="4" w:space="0" w:color="auto"/>
            </w:tcBorders>
            <w:hideMark/>
          </w:tcPr>
          <w:p w14:paraId="7306F171" w14:textId="77777777" w:rsidR="005F5104" w:rsidRPr="001F23FC" w:rsidRDefault="005F5104" w:rsidP="009065DA">
            <w:pPr>
              <w:pStyle w:val="TAH"/>
            </w:pPr>
            <w:r w:rsidRPr="001F23FC">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F23FC" w:rsidRDefault="005F5104" w:rsidP="009065DA">
            <w:pPr>
              <w:pStyle w:val="TAH"/>
            </w:pPr>
            <w:r w:rsidRPr="001F23FC">
              <w:t>Minimum SSB_RP</w:t>
            </w:r>
            <w:r w:rsidRPr="001F23F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F23FC" w:rsidRDefault="005F5104" w:rsidP="009065DA">
            <w:pPr>
              <w:pStyle w:val="TAH"/>
            </w:pPr>
            <w:r w:rsidRPr="001F23FC">
              <w:t xml:space="preserve">SSB </w:t>
            </w:r>
            <w:proofErr w:type="spellStart"/>
            <w:r w:rsidRPr="001F23FC">
              <w:t>Ês</w:t>
            </w:r>
            <w:proofErr w:type="spellEnd"/>
            <w:r w:rsidRPr="001F23FC">
              <w:t>/</w:t>
            </w:r>
            <w:proofErr w:type="spellStart"/>
            <w:r w:rsidRPr="001F23FC">
              <w:t>Iot</w:t>
            </w:r>
            <w:proofErr w:type="spellEnd"/>
          </w:p>
        </w:tc>
      </w:tr>
      <w:tr w:rsidR="005F5104" w:rsidRPr="001F23FC" w14:paraId="10911B1A" w14:textId="77777777" w:rsidTr="009065DA">
        <w:trPr>
          <w:trHeight w:val="187"/>
          <w:jc w:val="center"/>
        </w:trPr>
        <w:tc>
          <w:tcPr>
            <w:tcW w:w="0" w:type="auto"/>
            <w:tcBorders>
              <w:top w:val="nil"/>
              <w:left w:val="single" w:sz="4" w:space="0" w:color="auto"/>
              <w:bottom w:val="nil"/>
              <w:right w:val="single" w:sz="4" w:space="0" w:color="auto"/>
            </w:tcBorders>
            <w:hideMark/>
          </w:tcPr>
          <w:p w14:paraId="0F399DA1" w14:textId="77777777" w:rsidR="005F5104" w:rsidRPr="001F23FC" w:rsidRDefault="005F5104" w:rsidP="009065DA">
            <w:pPr>
              <w:pStyle w:val="TAH"/>
            </w:pPr>
          </w:p>
        </w:tc>
        <w:tc>
          <w:tcPr>
            <w:tcW w:w="1827" w:type="dxa"/>
            <w:tcBorders>
              <w:top w:val="nil"/>
              <w:left w:val="single" w:sz="4" w:space="0" w:color="auto"/>
              <w:bottom w:val="nil"/>
              <w:right w:val="single" w:sz="4" w:space="0" w:color="auto"/>
            </w:tcBorders>
            <w:hideMark/>
          </w:tcPr>
          <w:p w14:paraId="3060D985" w14:textId="77777777" w:rsidR="005F5104" w:rsidRPr="001F23FC" w:rsidRDefault="005F5104" w:rsidP="009065D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F23FC" w:rsidRDefault="005F5104" w:rsidP="009065DA">
            <w:pPr>
              <w:pStyle w:val="TAH"/>
            </w:pPr>
            <w:r w:rsidRPr="001F23FC">
              <w:t>dBm / SCS</w:t>
            </w:r>
            <w:r w:rsidRPr="001F23FC">
              <w:rPr>
                <w:vertAlign w:val="subscript"/>
              </w:rPr>
              <w:t>SSB</w:t>
            </w:r>
          </w:p>
        </w:tc>
        <w:tc>
          <w:tcPr>
            <w:tcW w:w="1066" w:type="dxa"/>
            <w:tcBorders>
              <w:top w:val="single" w:sz="4" w:space="0" w:color="auto"/>
              <w:left w:val="single" w:sz="4" w:space="0" w:color="auto"/>
              <w:bottom w:val="nil"/>
              <w:right w:val="single" w:sz="4" w:space="0" w:color="auto"/>
            </w:tcBorders>
            <w:hideMark/>
          </w:tcPr>
          <w:p w14:paraId="33A65ED7" w14:textId="77777777" w:rsidR="005F5104" w:rsidRPr="001F23FC" w:rsidRDefault="005F5104" w:rsidP="009065DA">
            <w:pPr>
              <w:pStyle w:val="TAH"/>
            </w:pPr>
            <w:r w:rsidRPr="001F23FC">
              <w:t>dB</w:t>
            </w:r>
          </w:p>
        </w:tc>
      </w:tr>
      <w:tr w:rsidR="005F5104" w:rsidRPr="001F23FC" w14:paraId="6F93D910" w14:textId="77777777" w:rsidTr="009065DA">
        <w:trPr>
          <w:trHeight w:val="187"/>
          <w:jc w:val="center"/>
        </w:trPr>
        <w:tc>
          <w:tcPr>
            <w:tcW w:w="0" w:type="auto"/>
            <w:tcBorders>
              <w:top w:val="nil"/>
              <w:left w:val="single" w:sz="4" w:space="0" w:color="auto"/>
              <w:bottom w:val="single" w:sz="4" w:space="0" w:color="auto"/>
              <w:right w:val="single" w:sz="4" w:space="0" w:color="auto"/>
            </w:tcBorders>
            <w:hideMark/>
          </w:tcPr>
          <w:p w14:paraId="29C96261" w14:textId="77777777" w:rsidR="005F5104" w:rsidRPr="001F23FC" w:rsidRDefault="005F5104" w:rsidP="009065DA">
            <w:pPr>
              <w:pStyle w:val="TAH"/>
            </w:pPr>
          </w:p>
        </w:tc>
        <w:tc>
          <w:tcPr>
            <w:tcW w:w="1827" w:type="dxa"/>
            <w:tcBorders>
              <w:top w:val="nil"/>
              <w:left w:val="single" w:sz="4" w:space="0" w:color="auto"/>
              <w:bottom w:val="single" w:sz="4" w:space="0" w:color="auto"/>
              <w:right w:val="single" w:sz="4" w:space="0" w:color="auto"/>
            </w:tcBorders>
            <w:hideMark/>
          </w:tcPr>
          <w:p w14:paraId="2DCFE3FA" w14:textId="77777777" w:rsidR="005F5104" w:rsidRPr="001F23FC" w:rsidRDefault="005F5104" w:rsidP="009065DA">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F23FC" w:rsidRDefault="005F5104" w:rsidP="009065DA">
            <w:pPr>
              <w:pStyle w:val="TAH"/>
            </w:pPr>
            <w:r w:rsidRPr="001F23FC">
              <w:t>SCS</w:t>
            </w:r>
            <w:r w:rsidRPr="001F23FC">
              <w:rPr>
                <w:vertAlign w:val="subscript"/>
              </w:rPr>
              <w:t>SSB</w:t>
            </w:r>
            <w:r w:rsidRPr="001F23FC">
              <w:t xml:space="preserve"> = 120 kHz</w:t>
            </w:r>
          </w:p>
        </w:tc>
        <w:tc>
          <w:tcPr>
            <w:tcW w:w="0" w:type="auto"/>
            <w:tcBorders>
              <w:top w:val="nil"/>
              <w:left w:val="single" w:sz="4" w:space="0" w:color="auto"/>
              <w:bottom w:val="single" w:sz="4" w:space="0" w:color="auto"/>
              <w:right w:val="single" w:sz="4" w:space="0" w:color="auto"/>
            </w:tcBorders>
            <w:hideMark/>
          </w:tcPr>
          <w:p w14:paraId="43C17434" w14:textId="77777777" w:rsidR="005F5104" w:rsidRPr="001F23FC" w:rsidRDefault="005F5104" w:rsidP="009065DA">
            <w:pPr>
              <w:pStyle w:val="TAH"/>
            </w:pPr>
          </w:p>
        </w:tc>
      </w:tr>
      <w:tr w:rsidR="005F5104" w:rsidRPr="001F23FC" w14:paraId="41C517CE"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5FB236A" w14:textId="77777777" w:rsidR="005F5104" w:rsidRPr="001F23FC" w:rsidRDefault="005F5104" w:rsidP="009065DA">
            <w:pPr>
              <w:pStyle w:val="TAC"/>
            </w:pPr>
            <w:r w:rsidRPr="001F23FC">
              <w:t>All angles</w:t>
            </w:r>
            <w:r w:rsidRPr="001F23FC">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F23FC" w:rsidRDefault="005F5104" w:rsidP="009065DA">
            <w:pPr>
              <w:pStyle w:val="TAC"/>
              <w:rPr>
                <w:rFonts w:eastAsia="Calibri"/>
              </w:rPr>
            </w:pPr>
            <w:r w:rsidRPr="001F23FC">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F23FC" w:rsidRDefault="005F5104" w:rsidP="009065DA">
            <w:pPr>
              <w:pStyle w:val="TAC"/>
            </w:pPr>
            <w:r w:rsidRPr="001F23FC">
              <w:rPr>
                <w:szCs w:val="18"/>
              </w:rPr>
              <w:t>-96.2</w:t>
            </w:r>
          </w:p>
        </w:tc>
        <w:tc>
          <w:tcPr>
            <w:tcW w:w="1066" w:type="dxa"/>
            <w:tcBorders>
              <w:top w:val="single" w:sz="4" w:space="0" w:color="auto"/>
              <w:left w:val="single" w:sz="4" w:space="0" w:color="auto"/>
              <w:bottom w:val="nil"/>
              <w:right w:val="single" w:sz="4" w:space="0" w:color="auto"/>
            </w:tcBorders>
            <w:hideMark/>
          </w:tcPr>
          <w:p w14:paraId="4F95D2CE" w14:textId="77777777" w:rsidR="005F5104" w:rsidRPr="001F23FC" w:rsidRDefault="005F5104" w:rsidP="009065DA">
            <w:pPr>
              <w:pStyle w:val="TAC"/>
              <w:rPr>
                <w:rFonts w:eastAsia="Yu Mincho"/>
              </w:rPr>
            </w:pPr>
            <w:r w:rsidRPr="001F23FC">
              <w:rPr>
                <w:rFonts w:eastAsia="Yu Mincho"/>
              </w:rPr>
              <w:t>≥6</w:t>
            </w:r>
          </w:p>
        </w:tc>
      </w:tr>
      <w:tr w:rsidR="005F5104" w:rsidRPr="001F23FC" w14:paraId="6DF22EDB" w14:textId="77777777" w:rsidTr="009065DA">
        <w:trPr>
          <w:trHeight w:val="187"/>
          <w:jc w:val="center"/>
        </w:trPr>
        <w:tc>
          <w:tcPr>
            <w:tcW w:w="0" w:type="auto"/>
            <w:tcBorders>
              <w:top w:val="nil"/>
              <w:left w:val="single" w:sz="4" w:space="0" w:color="auto"/>
              <w:bottom w:val="nil"/>
              <w:right w:val="single" w:sz="4" w:space="0" w:color="auto"/>
            </w:tcBorders>
            <w:hideMark/>
          </w:tcPr>
          <w:p w14:paraId="412F140D"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F23FC" w:rsidRDefault="005F5104" w:rsidP="009065DA">
            <w:pPr>
              <w:pStyle w:val="TAC"/>
              <w:rPr>
                <w:rFonts w:eastAsia="Calibri"/>
              </w:rPr>
            </w:pPr>
            <w:r w:rsidRPr="001F23FC">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478C56FE" w14:textId="77777777" w:rsidR="005F5104" w:rsidRPr="001F23FC" w:rsidRDefault="005F5104" w:rsidP="009065DA">
            <w:pPr>
              <w:pStyle w:val="TAC"/>
              <w:rPr>
                <w:rFonts w:eastAsia="Yu Mincho"/>
              </w:rPr>
            </w:pPr>
          </w:p>
        </w:tc>
      </w:tr>
      <w:tr w:rsidR="005F5104" w:rsidRPr="001F23FC" w14:paraId="7EF05352" w14:textId="77777777" w:rsidTr="009065DA">
        <w:trPr>
          <w:trHeight w:val="187"/>
          <w:jc w:val="center"/>
        </w:trPr>
        <w:tc>
          <w:tcPr>
            <w:tcW w:w="0" w:type="auto"/>
            <w:tcBorders>
              <w:top w:val="nil"/>
              <w:left w:val="single" w:sz="4" w:space="0" w:color="auto"/>
              <w:bottom w:val="nil"/>
              <w:right w:val="single" w:sz="4" w:space="0" w:color="auto"/>
            </w:tcBorders>
          </w:tcPr>
          <w:p w14:paraId="7EFC6690"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F23FC" w:rsidRDefault="005F5104" w:rsidP="009065DA">
            <w:pPr>
              <w:pStyle w:val="TAC"/>
            </w:pPr>
            <w:r w:rsidRPr="001F23FC">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F23FC" w:rsidRDefault="005F5104" w:rsidP="009065DA">
            <w:pPr>
              <w:pStyle w:val="TAC"/>
              <w:rPr>
                <w:szCs w:val="18"/>
              </w:rPr>
            </w:pPr>
            <w:r w:rsidRPr="001F23FC">
              <w:rPr>
                <w:szCs w:val="18"/>
              </w:rPr>
              <w:t>-90.7</w:t>
            </w:r>
          </w:p>
        </w:tc>
        <w:tc>
          <w:tcPr>
            <w:tcW w:w="0" w:type="auto"/>
            <w:tcBorders>
              <w:top w:val="nil"/>
              <w:left w:val="single" w:sz="4" w:space="0" w:color="auto"/>
              <w:bottom w:val="nil"/>
              <w:right w:val="single" w:sz="4" w:space="0" w:color="auto"/>
            </w:tcBorders>
          </w:tcPr>
          <w:p w14:paraId="6FD95074" w14:textId="77777777" w:rsidR="005F5104" w:rsidRPr="001F23FC" w:rsidRDefault="005F5104" w:rsidP="009065DA">
            <w:pPr>
              <w:pStyle w:val="TAC"/>
              <w:rPr>
                <w:rFonts w:eastAsia="Yu Mincho"/>
              </w:rPr>
            </w:pPr>
          </w:p>
        </w:tc>
      </w:tr>
      <w:tr w:rsidR="005F5104" w:rsidRPr="001F23FC" w14:paraId="7A4B64C7" w14:textId="77777777" w:rsidTr="009065DA">
        <w:trPr>
          <w:trHeight w:val="187"/>
          <w:jc w:val="center"/>
        </w:trPr>
        <w:tc>
          <w:tcPr>
            <w:tcW w:w="0" w:type="auto"/>
            <w:tcBorders>
              <w:top w:val="nil"/>
              <w:left w:val="single" w:sz="4" w:space="0" w:color="auto"/>
              <w:bottom w:val="nil"/>
              <w:right w:val="single" w:sz="4" w:space="0" w:color="auto"/>
            </w:tcBorders>
            <w:hideMark/>
          </w:tcPr>
          <w:p w14:paraId="64B96141"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F23FC" w:rsidRDefault="005F5104" w:rsidP="009065DA">
            <w:pPr>
              <w:pStyle w:val="TAC"/>
              <w:rPr>
                <w:rFonts w:eastAsia="Calibri"/>
              </w:rPr>
            </w:pPr>
            <w:r w:rsidRPr="001F23FC">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F23FC" w:rsidRDefault="005F5104" w:rsidP="009065DA">
            <w:pPr>
              <w:pStyle w:val="TAC"/>
            </w:pPr>
            <w:r w:rsidRPr="001F23FC">
              <w:rPr>
                <w:szCs w:val="18"/>
              </w:rPr>
              <w:t>-91.9</w:t>
            </w:r>
          </w:p>
        </w:tc>
        <w:tc>
          <w:tcPr>
            <w:tcW w:w="0" w:type="auto"/>
            <w:tcBorders>
              <w:top w:val="nil"/>
              <w:left w:val="single" w:sz="4" w:space="0" w:color="auto"/>
              <w:bottom w:val="nil"/>
              <w:right w:val="single" w:sz="4" w:space="0" w:color="auto"/>
            </w:tcBorders>
            <w:hideMark/>
          </w:tcPr>
          <w:p w14:paraId="71197FDE" w14:textId="77777777" w:rsidR="005F5104" w:rsidRPr="001F23FC" w:rsidRDefault="005F5104" w:rsidP="009065DA">
            <w:pPr>
              <w:pStyle w:val="TAC"/>
              <w:rPr>
                <w:rFonts w:eastAsia="Yu Mincho"/>
              </w:rPr>
            </w:pPr>
          </w:p>
        </w:tc>
      </w:tr>
      <w:tr w:rsidR="005F5104" w:rsidRPr="001F23FC" w14:paraId="5DC8799A" w14:textId="77777777" w:rsidTr="009065DA">
        <w:trPr>
          <w:trHeight w:val="187"/>
          <w:jc w:val="center"/>
        </w:trPr>
        <w:tc>
          <w:tcPr>
            <w:tcW w:w="0" w:type="auto"/>
            <w:tcBorders>
              <w:top w:val="nil"/>
              <w:left w:val="single" w:sz="4" w:space="0" w:color="auto"/>
              <w:bottom w:val="nil"/>
              <w:right w:val="single" w:sz="4" w:space="0" w:color="auto"/>
            </w:tcBorders>
            <w:hideMark/>
          </w:tcPr>
          <w:p w14:paraId="39660D5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F23FC" w:rsidRDefault="005F5104" w:rsidP="009065DA">
            <w:pPr>
              <w:pStyle w:val="TAC"/>
            </w:pPr>
            <w:r w:rsidRPr="001F23FC">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0C0959D8" w14:textId="77777777" w:rsidR="005F5104" w:rsidRPr="001F23FC" w:rsidRDefault="005F5104" w:rsidP="009065DA">
            <w:pPr>
              <w:pStyle w:val="TAC"/>
              <w:rPr>
                <w:rFonts w:eastAsia="Yu Mincho"/>
              </w:rPr>
            </w:pPr>
          </w:p>
        </w:tc>
      </w:tr>
      <w:tr w:rsidR="005F5104" w:rsidRPr="001F23FC" w14:paraId="0DFCE288" w14:textId="77777777" w:rsidTr="009065DA">
        <w:trPr>
          <w:trHeight w:val="187"/>
          <w:jc w:val="center"/>
        </w:trPr>
        <w:tc>
          <w:tcPr>
            <w:tcW w:w="0" w:type="auto"/>
            <w:tcBorders>
              <w:top w:val="nil"/>
              <w:left w:val="single" w:sz="4" w:space="0" w:color="auto"/>
              <w:bottom w:val="single" w:sz="4" w:space="0" w:color="auto"/>
              <w:right w:val="single" w:sz="4" w:space="0" w:color="auto"/>
            </w:tcBorders>
          </w:tcPr>
          <w:p w14:paraId="6EEDE36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F23FC" w:rsidRDefault="005F5104" w:rsidP="009065DA">
            <w:pPr>
              <w:pStyle w:val="TAC"/>
            </w:pPr>
            <w:r w:rsidRPr="001F23FC">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F23FC" w:rsidRDefault="005F5104" w:rsidP="009065DA">
            <w:pPr>
              <w:pStyle w:val="TAC"/>
              <w:rPr>
                <w:szCs w:val="18"/>
              </w:rPr>
            </w:pPr>
            <w:r w:rsidRPr="001F23FC">
              <w:rPr>
                <w:szCs w:val="18"/>
              </w:rPr>
              <w:t>-88.5</w:t>
            </w:r>
          </w:p>
        </w:tc>
        <w:tc>
          <w:tcPr>
            <w:tcW w:w="0" w:type="auto"/>
            <w:tcBorders>
              <w:top w:val="nil"/>
              <w:left w:val="single" w:sz="4" w:space="0" w:color="auto"/>
              <w:bottom w:val="single" w:sz="4" w:space="0" w:color="auto"/>
              <w:right w:val="single" w:sz="4" w:space="0" w:color="auto"/>
            </w:tcBorders>
          </w:tcPr>
          <w:p w14:paraId="4C12F2E4" w14:textId="77777777" w:rsidR="005F5104" w:rsidRPr="001F23FC" w:rsidRDefault="005F5104" w:rsidP="009065DA">
            <w:pPr>
              <w:pStyle w:val="TAC"/>
              <w:rPr>
                <w:rFonts w:eastAsia="Yu Mincho"/>
              </w:rPr>
            </w:pPr>
          </w:p>
        </w:tc>
      </w:tr>
      <w:tr w:rsidR="005F5104" w:rsidRPr="001F23FC" w14:paraId="5B39BC17" w14:textId="77777777" w:rsidTr="009065D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1AE48DB4" w:rsidR="005F5104" w:rsidRPr="001F23FC" w:rsidRDefault="005F5104" w:rsidP="009065DA">
            <w:pPr>
              <w:pStyle w:val="TAN"/>
            </w:pPr>
            <w:r w:rsidRPr="001F23FC">
              <w:t>NOTE 1:</w:t>
            </w:r>
            <w:r w:rsidRPr="001F23FC">
              <w:tab/>
              <w:t xml:space="preserve">For UEs that support multiple FR2 bands, the Minimum SSB_RP values for all angles are increased by </w:t>
            </w:r>
            <w:r w:rsidRPr="001F23FC">
              <w:rPr>
                <w:rFonts w:ascii="Symbol" w:hAnsi="Symbol"/>
                <w:szCs w:val="18"/>
              </w:rPr>
              <w:t></w:t>
            </w:r>
            <w:proofErr w:type="spellStart"/>
            <w:r w:rsidRPr="001F23FC">
              <w:rPr>
                <w:szCs w:val="18"/>
              </w:rPr>
              <w:t>MB</w:t>
            </w:r>
            <w:r w:rsidRPr="001F23FC">
              <w:rPr>
                <w:szCs w:val="18"/>
                <w:vertAlign w:val="subscript"/>
              </w:rPr>
              <w:t>S,n</w:t>
            </w:r>
            <w:proofErr w:type="spellEnd"/>
            <w:r w:rsidRPr="001F23FC">
              <w:rPr>
                <w:iCs/>
              </w:rPr>
              <w:t xml:space="preserve">, the </w:t>
            </w:r>
            <w:r w:rsidRPr="001F23FC">
              <w:t>UE multi-band relaxation factor</w:t>
            </w:r>
            <w:r w:rsidRPr="001F23FC">
              <w:rPr>
                <w:iCs/>
              </w:rPr>
              <w:t xml:space="preserve"> in dB specified in </w:t>
            </w:r>
            <w:r w:rsidR="009F7C98" w:rsidRPr="001F23FC">
              <w:t>clause</w:t>
            </w:r>
            <w:r w:rsidR="009F7C98">
              <w:t> </w:t>
            </w:r>
            <w:r w:rsidR="009F7C98" w:rsidRPr="001F23FC">
              <w:t>6</w:t>
            </w:r>
            <w:r w:rsidRPr="001F23FC">
              <w:t>.2.1.</w:t>
            </w:r>
          </w:p>
          <w:p w14:paraId="2DA62DD9" w14:textId="77777777" w:rsidR="005F5104" w:rsidRPr="001F23FC" w:rsidRDefault="005F5104" w:rsidP="009065DA">
            <w:pPr>
              <w:pStyle w:val="TAN"/>
              <w:rPr>
                <w:rFonts w:eastAsia="Yu Mincho"/>
              </w:rPr>
            </w:pPr>
            <w:r w:rsidRPr="001F23FC">
              <w:t>NOTE 2:</w:t>
            </w:r>
            <w:r w:rsidRPr="001F23FC">
              <w:tab/>
              <w:t xml:space="preserve">Values specified at the radiated requirements reference point to give minimum SSB </w:t>
            </w:r>
            <w:proofErr w:type="spellStart"/>
            <w:r w:rsidRPr="001F23FC">
              <w:t>Ês</w:t>
            </w:r>
            <w:proofErr w:type="spellEnd"/>
            <w:r w:rsidRPr="001F23FC">
              <w:t>/</w:t>
            </w:r>
            <w:proofErr w:type="spellStart"/>
            <w:r w:rsidRPr="001F23FC">
              <w:t>Iot</w:t>
            </w:r>
            <w:proofErr w:type="spellEnd"/>
            <w:r w:rsidRPr="001F23FC">
              <w:t>, with no applied noise.</w:t>
            </w:r>
          </w:p>
        </w:tc>
      </w:tr>
    </w:tbl>
    <w:p w14:paraId="50F1AB86" w14:textId="77777777" w:rsidR="005F5104" w:rsidRPr="001F23FC" w:rsidRDefault="005F5104" w:rsidP="005F5104"/>
    <w:p w14:paraId="3442286C" w14:textId="209FCB12" w:rsidR="005F5104" w:rsidRPr="001F23FC" w:rsidRDefault="005F5104" w:rsidP="005F5104">
      <w:pPr>
        <w:pStyle w:val="Heading2"/>
      </w:pPr>
      <w:r w:rsidRPr="001F23FC">
        <w:t>K.1.12</w:t>
      </w:r>
      <w:r w:rsidRPr="001F23FC">
        <w:rPr>
          <w:rFonts w:eastAsia="PMingLiU"/>
        </w:rPr>
        <w:tab/>
        <w:t>Enhanced test method for EIRP measurements</w:t>
      </w:r>
    </w:p>
    <w:p w14:paraId="691585C2" w14:textId="2D3E4696" w:rsidR="005F5104" w:rsidRPr="001F23FC" w:rsidRDefault="00B55740" w:rsidP="005F5104">
      <w:pPr>
        <w:pStyle w:val="EditorsNote"/>
      </w:pPr>
      <w:r>
        <w:t>Editor's note:</w:t>
      </w:r>
      <w:r>
        <w:tab/>
      </w:r>
      <w:r w:rsidR="005F5104" w:rsidRPr="001F23FC">
        <w:t>This clause is incomplete. The following aspects are not determined.</w:t>
      </w:r>
    </w:p>
    <w:p w14:paraId="79B94B19" w14:textId="77777777" w:rsidR="005F5104" w:rsidRPr="001F23FC" w:rsidRDefault="005F5104" w:rsidP="005F5104">
      <w:pPr>
        <w:pStyle w:val="EditorsNote"/>
        <w:numPr>
          <w:ilvl w:val="0"/>
          <w:numId w:val="35"/>
        </w:numPr>
        <w:overflowPunct/>
        <w:autoSpaceDE/>
        <w:autoSpaceDN/>
        <w:adjustRightInd/>
        <w:textAlignment w:val="auto"/>
      </w:pPr>
      <w:r w:rsidRPr="001F23FC">
        <w:t>Applicability of this enhanced method is FFS</w:t>
      </w:r>
    </w:p>
    <w:p w14:paraId="5483064D"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how this method can be used within existing tests is FFS</w:t>
      </w:r>
    </w:p>
    <w:p w14:paraId="23551B3C"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13029482" w14:textId="2C785568" w:rsidR="005F5104" w:rsidRPr="001F23FC" w:rsidRDefault="005F5104" w:rsidP="005F5104">
      <w:r w:rsidRPr="001F23FC">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w:t>
      </w:r>
      <w:r w:rsidR="008D532A">
        <w:t xml:space="preserve"> clause </w:t>
      </w:r>
      <w:r w:rsidRPr="001F23FC">
        <w:t>K.1.12.1.</w:t>
      </w:r>
    </w:p>
    <w:p w14:paraId="6507EC2E" w14:textId="37FF31E5" w:rsidR="005F5104" w:rsidRPr="001F23FC" w:rsidRDefault="005F5104" w:rsidP="005F5104">
      <w:r w:rsidRPr="001F23FC">
        <w:t xml:space="preserve">For FR2 UEs support the TPMI method, the precoding matrix </w:t>
      </w:r>
      <m:oMath>
        <m:r>
          <w:rPr>
            <w:rFonts w:ascii="Cambria Math" w:hAnsi="Cambria Math"/>
          </w:rPr>
          <m:t>W</m:t>
        </m:r>
      </m:oMath>
      <w:r w:rsidRPr="001F23FC">
        <w:t xml:space="preserve"> is given by Table K.1.12-1 (same as Table 6.3.1.5-1 in </w:t>
      </w:r>
      <w:r w:rsidR="009F7C98" w:rsidRPr="001F23FC">
        <w:t>TS</w:t>
      </w:r>
      <w:r w:rsidR="009F7C98">
        <w:t> </w:t>
      </w:r>
      <w:r w:rsidR="009F7C98" w:rsidRPr="001F23FC">
        <w:t>3</w:t>
      </w:r>
      <w:r w:rsidRPr="001F23FC">
        <w:t>8.211</w:t>
      </w:r>
      <w:r w:rsidR="009F7C98">
        <w:t> </w:t>
      </w:r>
      <w:r w:rsidR="009F7C98" w:rsidRPr="001F23FC">
        <w:t>[</w:t>
      </w:r>
      <w:r w:rsidRPr="001F23FC">
        <w:t>9]). 2Tx TPMI index 2-5 can force UE single-layer transmission using two antenna ports. Among them, only TPMI index 2 is selected for EIRP measurement.</w:t>
      </w:r>
    </w:p>
    <w:p w14:paraId="7BFCA04F" w14:textId="13FACFD0" w:rsidR="005F5104" w:rsidRPr="001F23FC" w:rsidRDefault="005F5104" w:rsidP="005F5104">
      <w:pPr>
        <w:pStyle w:val="TH"/>
      </w:pPr>
      <w:bookmarkStart w:id="752" w:name="_CRTableK_1_1211"/>
      <w:r w:rsidRPr="001F23FC">
        <w:t xml:space="preserve">Table </w:t>
      </w:r>
      <w:bookmarkEnd w:id="752"/>
      <w:r w:rsidRPr="001F23FC">
        <w:t xml:space="preserve">K.1.12-1-1: Precoding matrix </w:t>
      </w:r>
      <m:oMath>
        <m:r>
          <m:rPr>
            <m:sty m:val="bi"/>
          </m:rPr>
          <w:rPr>
            <w:rFonts w:ascii="Cambria Math" w:hAnsi="Cambria Math"/>
          </w:rPr>
          <m:t>W</m:t>
        </m:r>
      </m:oMath>
      <w:r w:rsidRPr="001F23F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F23FC" w14:paraId="1E546E4B" w14:textId="77777777" w:rsidTr="005F5104">
        <w:trPr>
          <w:jc w:val="center"/>
        </w:trPr>
        <w:tc>
          <w:tcPr>
            <w:tcW w:w="1229" w:type="dxa"/>
            <w:shd w:val="clear" w:color="auto" w:fill="D9D9D9"/>
          </w:tcPr>
          <w:p w14:paraId="259F03B7" w14:textId="77777777" w:rsidR="005F5104" w:rsidRPr="001F23FC" w:rsidRDefault="005F5104" w:rsidP="009065DA">
            <w:pPr>
              <w:pStyle w:val="TAH"/>
              <w:rPr>
                <w:rFonts w:eastAsia="Batang"/>
              </w:rPr>
            </w:pPr>
            <w:r w:rsidRPr="001F23FC">
              <w:rPr>
                <w:rFonts w:eastAsia="Batang"/>
              </w:rPr>
              <w:t>TPMI index</w:t>
            </w:r>
          </w:p>
        </w:tc>
        <w:tc>
          <w:tcPr>
            <w:tcW w:w="7758" w:type="dxa"/>
            <w:gridSpan w:val="8"/>
            <w:shd w:val="clear" w:color="auto" w:fill="D9D9D9"/>
            <w:vAlign w:val="center"/>
          </w:tcPr>
          <w:p w14:paraId="605E57A0" w14:textId="29C11110" w:rsidR="005F5104" w:rsidRPr="001F23FC" w:rsidRDefault="00404AAC" w:rsidP="009065DA">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F23FC">
              <w:rPr>
                <w:rFonts w:eastAsia="Batang"/>
              </w:rPr>
              <w:t>(ordered from left to right in increasing order of TPMI index)</w:t>
            </w:r>
          </w:p>
        </w:tc>
      </w:tr>
      <w:tr w:rsidR="005F5104" w:rsidRPr="001F23FC" w14:paraId="05732218" w14:textId="77777777" w:rsidTr="009065DA">
        <w:trPr>
          <w:jc w:val="center"/>
        </w:trPr>
        <w:tc>
          <w:tcPr>
            <w:tcW w:w="1229" w:type="dxa"/>
          </w:tcPr>
          <w:p w14:paraId="2817EC91" w14:textId="77777777" w:rsidR="005F5104" w:rsidRPr="001F23FC" w:rsidRDefault="005F5104" w:rsidP="009065DA">
            <w:pPr>
              <w:pStyle w:val="TAC"/>
              <w:rPr>
                <w:rFonts w:eastAsia="Batang"/>
              </w:rPr>
            </w:pPr>
            <w:r w:rsidRPr="001F23FC">
              <w:rPr>
                <w:rFonts w:eastAsia="Batang"/>
              </w:rPr>
              <w:t>0 – 5</w:t>
            </w:r>
          </w:p>
        </w:tc>
        <w:tc>
          <w:tcPr>
            <w:tcW w:w="876" w:type="dxa"/>
          </w:tcPr>
          <w:p w14:paraId="38DB4ECB" w14:textId="63A6D6D4"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tcPr>
          <w:p w14:paraId="506A8C99" w14:textId="180D6163"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tcPr>
          <w:p w14:paraId="22A0B508" w14:textId="4F59B85E"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tcPr>
          <w:p w14:paraId="0A4DB985" w14:textId="1D3CDBE2"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tcPr>
          <w:p w14:paraId="62D2CCFA" w14:textId="28277F05"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tcPr>
          <w:p w14:paraId="4C0E6C5C" w14:textId="2D733671"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vAlign w:val="center"/>
          </w:tcPr>
          <w:p w14:paraId="605FE195" w14:textId="77777777" w:rsidR="005F5104" w:rsidRPr="001F23FC" w:rsidRDefault="005F5104" w:rsidP="009065DA">
            <w:pPr>
              <w:pStyle w:val="TAC"/>
              <w:rPr>
                <w:rFonts w:eastAsia="Batang"/>
              </w:rPr>
            </w:pPr>
            <w:r w:rsidRPr="001F23FC">
              <w:t>-</w:t>
            </w:r>
          </w:p>
        </w:tc>
        <w:tc>
          <w:tcPr>
            <w:tcW w:w="1140" w:type="dxa"/>
            <w:vAlign w:val="center"/>
          </w:tcPr>
          <w:p w14:paraId="595DFB00" w14:textId="77777777" w:rsidR="005F5104" w:rsidRPr="001F23FC" w:rsidRDefault="005F5104" w:rsidP="009065DA">
            <w:pPr>
              <w:pStyle w:val="TAC"/>
              <w:rPr>
                <w:rFonts w:eastAsia="Batang"/>
              </w:rPr>
            </w:pPr>
            <w:r w:rsidRPr="001F23FC">
              <w:t>-</w:t>
            </w:r>
          </w:p>
        </w:tc>
      </w:tr>
    </w:tbl>
    <w:p w14:paraId="2CEFA632" w14:textId="77777777" w:rsidR="005F5104" w:rsidRPr="001F23FC" w:rsidRDefault="005F5104" w:rsidP="005F5104"/>
    <w:p w14:paraId="00C79DD7" w14:textId="5906773E" w:rsidR="005F5104" w:rsidRPr="001F23FC" w:rsidRDefault="005F5104" w:rsidP="005F5104">
      <w:r w:rsidRPr="001F23FC">
        <w:t>The permitted test methods (i.e. DFF, IFF and NFTF) in</w:t>
      </w:r>
      <w:r w:rsidR="009F7C98">
        <w:t> </w:t>
      </w:r>
      <w:r w:rsidR="009F7C98" w:rsidRPr="001F23FC">
        <w:t>[</w:t>
      </w:r>
      <w:r w:rsidRPr="001F23FC">
        <w:t>5] are all applicable for TPMI method with the additional procedure that the UE should be configured with TPMI index and working at single-layer transmission using two antenna ports, before performing EIRP-based test procedures in</w:t>
      </w:r>
      <w:r w:rsidR="008D532A">
        <w:t xml:space="preserve"> clause </w:t>
      </w:r>
      <w:r w:rsidR="009F7C98" w:rsidRPr="001F23FC">
        <w:t>5</w:t>
      </w:r>
      <w:r w:rsidRPr="001F23FC">
        <w:t>.2.1.3 in TR38.810</w:t>
      </w:r>
      <w:r w:rsidR="009F7C98">
        <w:t> </w:t>
      </w:r>
      <w:r w:rsidR="009F7C98" w:rsidRPr="001F23FC">
        <w:t>[</w:t>
      </w:r>
      <w:r w:rsidRPr="001F23FC">
        <w:t>5].:</w:t>
      </w:r>
    </w:p>
    <w:p w14:paraId="04FEF423" w14:textId="77777777" w:rsidR="005F5104" w:rsidRPr="001F23FC" w:rsidRDefault="005F5104" w:rsidP="00B55740">
      <w:pPr>
        <w:pStyle w:val="B1"/>
      </w:pPr>
      <w:r w:rsidRPr="001F23FC">
        <w:t>-</w:t>
      </w:r>
      <w:r w:rsidRPr="001F23FC">
        <w:tab/>
        <w:t>Peak EIRP Measurement Procedure</w:t>
      </w:r>
    </w:p>
    <w:p w14:paraId="43E88A94" w14:textId="4926A230" w:rsidR="005F5104" w:rsidRPr="001F23FC" w:rsidRDefault="005F5104" w:rsidP="00B55740">
      <w:pPr>
        <w:pStyle w:val="B1"/>
      </w:pPr>
      <w:r w:rsidRPr="001F23FC">
        <w:t>-</w:t>
      </w:r>
      <w:r w:rsidRPr="001F23FC">
        <w:tab/>
        <w:t>TRP Measurement Procedure</w:t>
      </w:r>
    </w:p>
    <w:p w14:paraId="4B192704" w14:textId="77777777" w:rsidR="005F5104" w:rsidRPr="001F23FC" w:rsidRDefault="005F5104" w:rsidP="00B55740">
      <w:pPr>
        <w:pStyle w:val="B1"/>
      </w:pPr>
      <w:r w:rsidRPr="001F23FC">
        <w:t>-</w:t>
      </w:r>
      <w:r w:rsidRPr="001F23FC">
        <w:tab/>
        <w:t>TX Beam Peak direction search and EIRP Spherical Coverage</w:t>
      </w:r>
    </w:p>
    <w:p w14:paraId="1EFA977A" w14:textId="22199453" w:rsidR="005F5104" w:rsidRPr="001F23FC" w:rsidRDefault="005F5104" w:rsidP="005F5104">
      <w:pPr>
        <w:pStyle w:val="Heading4"/>
      </w:pPr>
      <w:bookmarkStart w:id="753" w:name="_Toc98389433"/>
      <w:r w:rsidRPr="001F23FC">
        <w:t>K.1.12.1</w:t>
      </w:r>
      <w:r w:rsidRPr="001F23FC">
        <w:tab/>
        <w:t>Applicability of TPMI side condition method</w:t>
      </w:r>
      <w:bookmarkEnd w:id="753"/>
    </w:p>
    <w:p w14:paraId="0E91E0B1" w14:textId="5D53D25D" w:rsidR="005F5104" w:rsidRPr="001F23FC" w:rsidRDefault="005F5104" w:rsidP="005F5104">
      <w:r w:rsidRPr="001F23FC">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proofErr w:type="spellStart"/>
      <w:r w:rsidRPr="001F23FC">
        <w:rPr>
          <w:i/>
        </w:rPr>
        <w:t>nrofSRS</w:t>
      </w:r>
      <w:proofErr w:type="spellEnd"/>
      <w:r w:rsidRPr="001F23FC">
        <w:rPr>
          <w:i/>
        </w:rPr>
        <w:t>-Ports</w:t>
      </w:r>
      <w:r w:rsidRPr="001F23FC">
        <w:t xml:space="preserve">) is configured as 2 for both one layer transmission with </w:t>
      </w:r>
      <w:r w:rsidR="00B00962">
        <w:t>'</w:t>
      </w:r>
      <w:r w:rsidRPr="001F23FC">
        <w:t>full power transmission</w:t>
      </w:r>
      <w:r w:rsidR="00B00962">
        <w:t>'</w:t>
      </w:r>
      <w:r w:rsidRPr="001F23FC">
        <w:t xml:space="preserve"> and two layers transmission with regular UL MIMO, as specified in </w:t>
      </w:r>
      <w:r w:rsidR="009F7C98" w:rsidRPr="001F23FC">
        <w:t>clause</w:t>
      </w:r>
      <w:r w:rsidR="009F7C98">
        <w:t> </w:t>
      </w:r>
      <w:r w:rsidR="009F7C98" w:rsidRPr="001F23FC">
        <w:t>6</w:t>
      </w:r>
      <w:r w:rsidRPr="001F23FC">
        <w:t xml:space="preserve">.1 of </w:t>
      </w:r>
      <w:r w:rsidR="009F7C98" w:rsidRPr="001F23FC">
        <w:t>TS</w:t>
      </w:r>
      <w:r w:rsidR="009F7C98">
        <w:t> </w:t>
      </w:r>
      <w:r w:rsidR="009F7C98" w:rsidRPr="001F23FC">
        <w:t>3</w:t>
      </w:r>
      <w:r w:rsidRPr="001F23FC">
        <w:t>8.101-2</w:t>
      </w:r>
      <w:r w:rsidR="009F7C98">
        <w:t> </w:t>
      </w:r>
      <w:r w:rsidR="009F7C98" w:rsidRPr="001F23FC">
        <w:t>[</w:t>
      </w:r>
      <w:r w:rsidRPr="001F23FC">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F23FC" w14:paraId="5C532859" w14:textId="77777777" w:rsidTr="008750ED">
        <w:tc>
          <w:tcPr>
            <w:tcW w:w="9631" w:type="dxa"/>
          </w:tcPr>
          <w:p w14:paraId="0D6590B7" w14:textId="57EE045E" w:rsidR="005F5104" w:rsidRPr="001F23FC" w:rsidRDefault="005F5104" w:rsidP="009065DA">
            <w:pPr>
              <w:rPr>
                <w:rFonts w:ascii="CG Times (WN)" w:hAnsi="CG Times (WN)"/>
              </w:rPr>
            </w:pPr>
            <w:r w:rsidRPr="001F23FC">
              <w:rPr>
                <w:rFonts w:ascii="CG Times (WN)" w:hAnsi="CG Times (WN)"/>
              </w:rPr>
              <w:t xml:space="preserve">For a UE that supports </w:t>
            </w:r>
            <w:r w:rsidR="00B00962">
              <w:rPr>
                <w:rFonts w:ascii="CG Times (WN)" w:hAnsi="CG Times (WN)"/>
              </w:rPr>
              <w:t>'</w:t>
            </w:r>
            <w:r w:rsidRPr="001F23FC">
              <w:rPr>
                <w:rFonts w:ascii="CG Times (WN)" w:hAnsi="CG Times (WN)"/>
              </w:rPr>
              <w:t>UL full power transmission</w:t>
            </w:r>
            <w:r w:rsidR="00B00962">
              <w:rPr>
                <w:rFonts w:ascii="CG Times (WN)" w:hAnsi="CG Times (WN)"/>
              </w:rPr>
              <w:t>'</w:t>
            </w:r>
            <w:r w:rsidRPr="001F23FC">
              <w:rPr>
                <w:rFonts w:ascii="CG Times (WN)" w:hAnsi="CG Times (WN)"/>
              </w:rPr>
              <w:t xml:space="preserve"> and is configured to transmit a single layer with </w:t>
            </w:r>
            <w:proofErr w:type="spellStart"/>
            <w:r w:rsidRPr="001F23FC">
              <w:rPr>
                <w:rFonts w:ascii="CG Times (WN)" w:hAnsi="CG Times (WN)"/>
                <w:i/>
              </w:rPr>
              <w:t>nrofSRS</w:t>
            </w:r>
            <w:proofErr w:type="spellEnd"/>
            <w:r w:rsidRPr="001F23FC">
              <w:rPr>
                <w:rFonts w:ascii="CG Times (WN)" w:hAnsi="CG Times (WN)"/>
                <w:i/>
              </w:rPr>
              <w:t>-Ports</w:t>
            </w:r>
            <w:r w:rsidRPr="001F23FC">
              <w:rPr>
                <w:rFonts w:ascii="CG Times (WN)" w:hAnsi="CG Times (WN)"/>
              </w:rPr>
              <w:t xml:space="preserve"> = 2, the requirements for UL MIMO operation apply only when it is configured for any of its declared full power modes in IE </w:t>
            </w:r>
            <w:r w:rsidRPr="001F23FC">
              <w:rPr>
                <w:rFonts w:ascii="CG Times (WN)" w:hAnsi="CG Times (WN)"/>
                <w:i/>
              </w:rPr>
              <w:t>FullPowerTransmission-r16</w:t>
            </w:r>
            <w:r w:rsidRPr="001F23FC">
              <w:rPr>
                <w:rFonts w:ascii="CG Times (WN)" w:hAnsi="CG Times (WN)"/>
              </w:rPr>
              <w:t xml:space="preserve"> (as defined in TS 38.331[19]).</w:t>
            </w:r>
          </w:p>
          <w:p w14:paraId="0C6D689E" w14:textId="77777777" w:rsidR="005F5104" w:rsidRPr="001F23FC" w:rsidRDefault="005F5104" w:rsidP="009065DA">
            <w:pPr>
              <w:rPr>
                <w:rFonts w:ascii="CG Times (WN)" w:hAnsi="CG Times (WN)"/>
              </w:rPr>
            </w:pPr>
            <w:r w:rsidRPr="001F23FC">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F23FC" w:rsidRDefault="009A4211" w:rsidP="005F5104"/>
    <w:p w14:paraId="7D3FCBF3" w14:textId="4A5C09A5" w:rsidR="005F5104" w:rsidRPr="001F23FC" w:rsidRDefault="005F5104" w:rsidP="005F5104">
      <w:r w:rsidRPr="001F23FC">
        <w:t>Thus, TPMI method is applicable for the following FR2 UEs:</w:t>
      </w:r>
    </w:p>
    <w:p w14:paraId="13801F84" w14:textId="182C6160" w:rsidR="005F5104" w:rsidRPr="001F23FC" w:rsidRDefault="005F5104" w:rsidP="005F5104">
      <w:pPr>
        <w:pStyle w:val="B1"/>
      </w:pPr>
      <w:r w:rsidRPr="001F23FC">
        <w:t>-</w:t>
      </w:r>
      <w:r w:rsidRPr="001F23FC">
        <w:tab/>
        <w:t xml:space="preserve">Rel-15 Coherent UE </w:t>
      </w:r>
      <w:r w:rsidR="00BF15C2" w:rsidRPr="001F23FC">
        <w:t xml:space="preserve">(UE capability </w:t>
      </w:r>
      <w:proofErr w:type="spellStart"/>
      <w:r w:rsidR="00BF15C2" w:rsidRPr="001F23FC">
        <w:rPr>
          <w:i/>
          <w:iCs/>
        </w:rPr>
        <w:t>pusch-TransCoherence</w:t>
      </w:r>
      <w:proofErr w:type="spellEnd"/>
      <w:r w:rsidR="00BF15C2" w:rsidRPr="001F23FC">
        <w:t xml:space="preserve"> = </w:t>
      </w:r>
      <w:proofErr w:type="spellStart"/>
      <w:r w:rsidR="00BF15C2" w:rsidRPr="001F23FC">
        <w:rPr>
          <w:i/>
          <w:iCs/>
        </w:rPr>
        <w:t>fullCoherent</w:t>
      </w:r>
      <w:proofErr w:type="spellEnd"/>
      <w:r w:rsidR="00BF15C2" w:rsidRPr="001F23FC">
        <w:rPr>
          <w:i/>
          <w:iCs/>
        </w:rPr>
        <w:t xml:space="preserve"> </w:t>
      </w:r>
      <w:r w:rsidR="00BF15C2" w:rsidRPr="001F23FC">
        <w:t>with network configuration</w:t>
      </w:r>
      <w:r w:rsidR="00BF15C2" w:rsidRPr="001F23FC">
        <w:rPr>
          <w:i/>
          <w:iCs/>
        </w:rPr>
        <w:t xml:space="preserve"> </w:t>
      </w:r>
      <w:proofErr w:type="spellStart"/>
      <w:r w:rsidR="00BF15C2" w:rsidRPr="001F23FC">
        <w:rPr>
          <w:i/>
          <w:iCs/>
        </w:rPr>
        <w:t>codebookSubset</w:t>
      </w:r>
      <w:proofErr w:type="spellEnd"/>
      <w:r w:rsidR="00BF15C2" w:rsidRPr="001F23FC">
        <w:rPr>
          <w:i/>
          <w:iCs/>
        </w:rPr>
        <w:t xml:space="preserve">= </w:t>
      </w:r>
      <w:proofErr w:type="spellStart"/>
      <w:r w:rsidR="00BF15C2" w:rsidRPr="001F23FC">
        <w:rPr>
          <w:i/>
          <w:iCs/>
        </w:rPr>
        <w:t>FullyAndPartialAndNonCoherent</w:t>
      </w:r>
      <w:proofErr w:type="spellEnd"/>
      <w:r w:rsidR="00BF15C2" w:rsidRPr="001F23FC">
        <w:t>).</w:t>
      </w:r>
    </w:p>
    <w:p w14:paraId="3545D6B5" w14:textId="691C4987" w:rsidR="005F5104" w:rsidRPr="001F23FC" w:rsidRDefault="005F5104" w:rsidP="005F5104">
      <w:pPr>
        <w:pStyle w:val="B1"/>
      </w:pPr>
      <w:r w:rsidRPr="001F23FC">
        <w:t>-</w:t>
      </w:r>
      <w:r w:rsidRPr="001F23FC">
        <w:tab/>
        <w:t xml:space="preserve">Rel-16 </w:t>
      </w:r>
      <w:r w:rsidR="00BF15C2" w:rsidRPr="001F23FC">
        <w:t xml:space="preserve">and onwards </w:t>
      </w:r>
      <w:r w:rsidRPr="001F23FC">
        <w:t xml:space="preserve">Coherent UE </w:t>
      </w:r>
      <w:r w:rsidR="00BF15C2" w:rsidRPr="001F23FC">
        <w:t xml:space="preserve">(UE capability </w:t>
      </w:r>
      <w:proofErr w:type="spellStart"/>
      <w:r w:rsidR="00BF15C2" w:rsidRPr="001F23FC">
        <w:rPr>
          <w:i/>
          <w:iCs/>
        </w:rPr>
        <w:t>pusch-TransCoherence</w:t>
      </w:r>
      <w:proofErr w:type="spellEnd"/>
      <w:r w:rsidR="00BF15C2" w:rsidRPr="001F23FC">
        <w:t xml:space="preserve"> = </w:t>
      </w:r>
      <w:proofErr w:type="spellStart"/>
      <w:r w:rsidR="00BF15C2" w:rsidRPr="001F23FC">
        <w:rPr>
          <w:i/>
          <w:iCs/>
        </w:rPr>
        <w:t>fullCoherent</w:t>
      </w:r>
      <w:proofErr w:type="spellEnd"/>
      <w:r w:rsidR="00BF15C2" w:rsidRPr="001F23FC">
        <w:rPr>
          <w:i/>
          <w:iCs/>
        </w:rPr>
        <w:t xml:space="preserve"> </w:t>
      </w:r>
      <w:r w:rsidR="00BF15C2" w:rsidRPr="001F23FC">
        <w:t>with network configuration</w:t>
      </w:r>
      <w:r w:rsidR="00BF15C2" w:rsidRPr="001F23FC">
        <w:rPr>
          <w:i/>
          <w:iCs/>
        </w:rPr>
        <w:t xml:space="preserve"> </w:t>
      </w:r>
      <w:proofErr w:type="spellStart"/>
      <w:r w:rsidR="00BF15C2" w:rsidRPr="001F23FC">
        <w:rPr>
          <w:i/>
          <w:iCs/>
        </w:rPr>
        <w:t>codebookSubset</w:t>
      </w:r>
      <w:proofErr w:type="spellEnd"/>
      <w:r w:rsidR="00BF15C2" w:rsidRPr="001F23FC">
        <w:rPr>
          <w:i/>
          <w:iCs/>
        </w:rPr>
        <w:t xml:space="preserve">= </w:t>
      </w:r>
      <w:proofErr w:type="spellStart"/>
      <w:r w:rsidR="00BF15C2" w:rsidRPr="001F23FC">
        <w:rPr>
          <w:i/>
          <w:iCs/>
        </w:rPr>
        <w:t>FullyAndPartialAndNonCoherent</w:t>
      </w:r>
      <w:proofErr w:type="spellEnd"/>
      <w:r w:rsidR="00BF15C2" w:rsidRPr="001F23FC">
        <w:t>).</w:t>
      </w:r>
    </w:p>
    <w:p w14:paraId="534AA9BB" w14:textId="588166DF" w:rsidR="005F5104" w:rsidRPr="001F23FC" w:rsidRDefault="005F5104" w:rsidP="005F5104">
      <w:pPr>
        <w:pStyle w:val="B1"/>
      </w:pPr>
      <w:r w:rsidRPr="001F23FC">
        <w:t>-</w:t>
      </w:r>
      <w:r w:rsidRPr="001F23FC">
        <w:tab/>
        <w:t xml:space="preserve">Rel-16 </w:t>
      </w:r>
      <w:r w:rsidR="00BF15C2" w:rsidRPr="001F23FC">
        <w:t xml:space="preserve">and onwards </w:t>
      </w:r>
      <w:r w:rsidRPr="001F23FC">
        <w:t>UE supporting UL full power transmission mode1 (</w:t>
      </w:r>
      <w:r w:rsidR="00BF15C2" w:rsidRPr="001F23FC">
        <w:t xml:space="preserve">UE capability </w:t>
      </w:r>
      <w:r w:rsidR="00BF15C2" w:rsidRPr="001F23FC">
        <w:rPr>
          <w:i/>
          <w:iCs/>
        </w:rPr>
        <w:t>ul-FullPwrMode1-r16= supported</w:t>
      </w:r>
      <w:r w:rsidR="00BF15C2" w:rsidRPr="001F23FC">
        <w:t xml:space="preserve"> with network configuration </w:t>
      </w:r>
      <w:r w:rsidRPr="001F23FC">
        <w:rPr>
          <w:i/>
        </w:rPr>
        <w:t>ul-</w:t>
      </w:r>
      <w:proofErr w:type="spellStart"/>
      <w:r w:rsidRPr="001F23FC">
        <w:rPr>
          <w:i/>
        </w:rPr>
        <w:t>FullPowerTransmission</w:t>
      </w:r>
      <w:proofErr w:type="spellEnd"/>
      <w:r w:rsidRPr="001F23FC">
        <w:t xml:space="preserve"> = </w:t>
      </w:r>
      <w:r w:rsidRPr="001F23FC">
        <w:rPr>
          <w:i/>
        </w:rPr>
        <w:t>fullpowerMode1</w:t>
      </w:r>
      <w:r w:rsidRPr="001F23FC">
        <w:t>)</w:t>
      </w:r>
      <w:r w:rsidR="00BF15C2" w:rsidRPr="001F23FC">
        <w:t>.</w:t>
      </w:r>
    </w:p>
    <w:p w14:paraId="0EBA3ABB" w14:textId="77777777" w:rsidR="00BF15C2" w:rsidRPr="001F23FC" w:rsidRDefault="005F5104" w:rsidP="00B55740">
      <w:pPr>
        <w:rPr>
          <w:lang w:eastAsia="en-US"/>
        </w:rPr>
      </w:pPr>
      <w:r w:rsidRPr="001F23FC">
        <w:t>Other UEs are not applicable for TPMI based test method.</w:t>
      </w:r>
    </w:p>
    <w:p w14:paraId="196BBFA6" w14:textId="77777777" w:rsidR="00BF15C2" w:rsidRPr="001F23FC" w:rsidRDefault="00BF15C2" w:rsidP="00BF15C2">
      <w:pPr>
        <w:pStyle w:val="Heading4"/>
        <w:rPr>
          <w:lang w:eastAsia="en-US"/>
        </w:rPr>
      </w:pPr>
      <w:r w:rsidRPr="001F23FC">
        <w:rPr>
          <w:lang w:eastAsia="en-US"/>
        </w:rPr>
        <w:t>K.1.12.2</w:t>
      </w:r>
      <w:r w:rsidRPr="001F23FC">
        <w:rPr>
          <w:lang w:eastAsia="en-US"/>
        </w:rPr>
        <w:tab/>
        <w:t>TPMI side condition method Measurement uncertainties impact</w:t>
      </w:r>
    </w:p>
    <w:p w14:paraId="725E4BD0" w14:textId="453DE9D1" w:rsidR="005F5104" w:rsidRPr="001F23FC" w:rsidRDefault="00BF15C2" w:rsidP="00EF63FE">
      <w:pPr>
        <w:rPr>
          <w:lang w:eastAsia="en-US"/>
        </w:rPr>
      </w:pPr>
      <w:r w:rsidRPr="001F23FC">
        <w:rPr>
          <w:lang w:eastAsia="en-US"/>
        </w:rPr>
        <w:t>TPMI side condition method has no impact on measurement uncertainties.</w:t>
      </w:r>
    </w:p>
    <w:p w14:paraId="0199F236" w14:textId="77777777" w:rsidR="0032234A" w:rsidRPr="001F23FC" w:rsidRDefault="0032234A">
      <w:pPr>
        <w:pStyle w:val="Heading1"/>
      </w:pPr>
      <w:bookmarkStart w:id="754" w:name="_Toc21026863"/>
      <w:bookmarkStart w:id="755" w:name="_Toc27744161"/>
      <w:bookmarkStart w:id="756" w:name="_Toc36197332"/>
      <w:bookmarkStart w:id="757" w:name="_Toc36198024"/>
      <w:r w:rsidRPr="001F23FC">
        <w:t>K.2</w:t>
      </w:r>
      <w:r w:rsidRPr="001F23FC">
        <w:tab/>
        <w:t>Direct far field (DFF) simplification</w:t>
      </w:r>
      <w:bookmarkEnd w:id="754"/>
      <w:bookmarkEnd w:id="755"/>
      <w:bookmarkEnd w:id="756"/>
      <w:bookmarkEnd w:id="757"/>
    </w:p>
    <w:p w14:paraId="09EDA044" w14:textId="77777777" w:rsidR="0032234A" w:rsidRPr="001F23FC" w:rsidRDefault="0032234A">
      <w:pPr>
        <w:pStyle w:val="Heading2"/>
      </w:pPr>
      <w:bookmarkStart w:id="758" w:name="_Toc21026864"/>
      <w:bookmarkStart w:id="759" w:name="_Toc27744162"/>
      <w:bookmarkStart w:id="760" w:name="_Toc36197333"/>
      <w:bookmarkStart w:id="761" w:name="_Toc36198025"/>
      <w:r w:rsidRPr="001F23FC">
        <w:t>K.2.1</w:t>
      </w:r>
      <w:r w:rsidRPr="001F23FC">
        <w:rPr>
          <w:rFonts w:eastAsia="PMingLiU"/>
        </w:rPr>
        <w:tab/>
      </w:r>
      <w:r w:rsidRPr="001F23FC">
        <w:t>TX beam peak direction search</w:t>
      </w:r>
      <w:bookmarkEnd w:id="758"/>
      <w:bookmarkEnd w:id="759"/>
      <w:bookmarkEnd w:id="760"/>
      <w:bookmarkEnd w:id="761"/>
    </w:p>
    <w:p w14:paraId="7C2A0F57" w14:textId="77777777" w:rsidR="0032234A" w:rsidRPr="001F23FC" w:rsidRDefault="0032234A">
      <w:r w:rsidRPr="001F23FC">
        <w:t>Same measurement procedure as in clause K.1.1.</w:t>
      </w:r>
    </w:p>
    <w:p w14:paraId="749B829D" w14:textId="77777777" w:rsidR="0032234A" w:rsidRPr="001F23FC" w:rsidRDefault="0032234A">
      <w:pPr>
        <w:pStyle w:val="Heading2"/>
      </w:pPr>
      <w:bookmarkStart w:id="762" w:name="_Toc21026865"/>
      <w:bookmarkStart w:id="763" w:name="_Toc27744163"/>
      <w:bookmarkStart w:id="764" w:name="_Toc36197334"/>
      <w:bookmarkStart w:id="765" w:name="_Toc36198026"/>
      <w:r w:rsidRPr="001F23FC">
        <w:t>K.2.2</w:t>
      </w:r>
      <w:r w:rsidRPr="001F23FC">
        <w:rPr>
          <w:rFonts w:eastAsia="PMingLiU"/>
        </w:rPr>
        <w:tab/>
      </w:r>
      <w:r w:rsidRPr="001F23FC">
        <w:t>RX beam peak direction search</w:t>
      </w:r>
      <w:bookmarkEnd w:id="762"/>
      <w:bookmarkEnd w:id="763"/>
      <w:bookmarkEnd w:id="764"/>
      <w:bookmarkEnd w:id="765"/>
    </w:p>
    <w:p w14:paraId="0CEEA8F7" w14:textId="77777777" w:rsidR="0032234A" w:rsidRPr="001F23FC" w:rsidRDefault="0032234A">
      <w:r w:rsidRPr="001F23FC">
        <w:t>Same measurement procedure as in clause K.1.2.</w:t>
      </w:r>
    </w:p>
    <w:p w14:paraId="3AD4BCCF" w14:textId="77777777" w:rsidR="0032234A" w:rsidRPr="001F23FC" w:rsidRDefault="0032234A">
      <w:pPr>
        <w:pStyle w:val="Heading2"/>
      </w:pPr>
      <w:bookmarkStart w:id="766" w:name="_Toc21026866"/>
      <w:bookmarkStart w:id="767" w:name="_Toc27744164"/>
      <w:bookmarkStart w:id="768" w:name="_Toc36197335"/>
      <w:bookmarkStart w:id="769" w:name="_Toc36198027"/>
      <w:r w:rsidRPr="001F23FC">
        <w:t>K.2.3</w:t>
      </w:r>
      <w:r w:rsidRPr="001F23FC">
        <w:rPr>
          <w:rFonts w:eastAsia="PMingLiU"/>
        </w:rPr>
        <w:tab/>
        <w:t xml:space="preserve">Peak </w:t>
      </w:r>
      <w:r w:rsidRPr="001F23FC">
        <w:t>EIRP measurement procedure</w:t>
      </w:r>
      <w:bookmarkEnd w:id="766"/>
      <w:bookmarkEnd w:id="767"/>
      <w:bookmarkEnd w:id="768"/>
      <w:bookmarkEnd w:id="769"/>
    </w:p>
    <w:p w14:paraId="0E5C2A11" w14:textId="77777777" w:rsidR="0032234A" w:rsidRPr="001F23FC" w:rsidRDefault="0032234A">
      <w:r w:rsidRPr="001F23FC">
        <w:t>Same measurement procedure as in clause K.1.3.</w:t>
      </w:r>
    </w:p>
    <w:p w14:paraId="00C691FD" w14:textId="77777777" w:rsidR="0032234A" w:rsidRPr="001F23FC" w:rsidRDefault="0032234A">
      <w:pPr>
        <w:pStyle w:val="Heading2"/>
      </w:pPr>
      <w:bookmarkStart w:id="770" w:name="_Toc21026867"/>
      <w:bookmarkStart w:id="771" w:name="_Toc27744165"/>
      <w:bookmarkStart w:id="772" w:name="_Toc36197336"/>
      <w:bookmarkStart w:id="773" w:name="_Toc36198028"/>
      <w:r w:rsidRPr="001F23FC">
        <w:t>K.2.4</w:t>
      </w:r>
      <w:r w:rsidRPr="001F23FC">
        <w:rPr>
          <w:rFonts w:eastAsia="PMingLiU"/>
        </w:rPr>
        <w:tab/>
        <w:t xml:space="preserve">Peak </w:t>
      </w:r>
      <w:r w:rsidRPr="001F23FC">
        <w:t>EIS measurement procedure</w:t>
      </w:r>
      <w:bookmarkEnd w:id="770"/>
      <w:bookmarkEnd w:id="771"/>
      <w:bookmarkEnd w:id="772"/>
      <w:bookmarkEnd w:id="773"/>
    </w:p>
    <w:p w14:paraId="5CDB5925" w14:textId="6A28E007" w:rsidR="0032234A" w:rsidRPr="001F23FC" w:rsidRDefault="0032234A">
      <w:r w:rsidRPr="001F23FC">
        <w:t>Same measurement procedure as in clause K.1.4.</w:t>
      </w:r>
    </w:p>
    <w:p w14:paraId="65F7D029" w14:textId="77777777" w:rsidR="0032234A" w:rsidRPr="001F23FC" w:rsidRDefault="0032234A">
      <w:pPr>
        <w:pStyle w:val="Heading2"/>
      </w:pPr>
      <w:bookmarkStart w:id="774" w:name="_Toc21026868"/>
      <w:bookmarkStart w:id="775" w:name="_Toc27744166"/>
      <w:bookmarkStart w:id="776" w:name="_Toc36197337"/>
      <w:bookmarkStart w:id="777" w:name="_Toc36198029"/>
      <w:r w:rsidRPr="001F23FC">
        <w:t>K.2.5</w:t>
      </w:r>
      <w:r w:rsidRPr="001F23FC">
        <w:tab/>
        <w:t>EIRP spherical coverage</w:t>
      </w:r>
      <w:bookmarkEnd w:id="774"/>
      <w:bookmarkEnd w:id="775"/>
      <w:bookmarkEnd w:id="776"/>
      <w:bookmarkEnd w:id="777"/>
    </w:p>
    <w:p w14:paraId="6EF99387" w14:textId="3D276F85" w:rsidR="0032234A" w:rsidRPr="001F23FC" w:rsidRDefault="0032234A">
      <w:r w:rsidRPr="001F23FC">
        <w:t>Same measurement procedure as in clause K.1.5.</w:t>
      </w:r>
    </w:p>
    <w:p w14:paraId="779D8BB0" w14:textId="77777777" w:rsidR="0032234A" w:rsidRPr="001F23FC" w:rsidRDefault="0032234A">
      <w:pPr>
        <w:pStyle w:val="Heading2"/>
      </w:pPr>
      <w:bookmarkStart w:id="778" w:name="_Toc21026869"/>
      <w:bookmarkStart w:id="779" w:name="_Toc27744167"/>
      <w:bookmarkStart w:id="780" w:name="_Toc36197338"/>
      <w:bookmarkStart w:id="781" w:name="_Toc36198030"/>
      <w:r w:rsidRPr="001F23FC">
        <w:t>K.2.6</w:t>
      </w:r>
      <w:r w:rsidRPr="001F23FC">
        <w:tab/>
        <w:t>EIS spherical coverage</w:t>
      </w:r>
      <w:bookmarkEnd w:id="778"/>
      <w:bookmarkEnd w:id="779"/>
      <w:bookmarkEnd w:id="780"/>
      <w:bookmarkEnd w:id="781"/>
    </w:p>
    <w:p w14:paraId="7204E3A2" w14:textId="2CEE0846" w:rsidR="0032234A" w:rsidRPr="001F23FC" w:rsidRDefault="0032234A">
      <w:r w:rsidRPr="001F23FC">
        <w:t>Same measurement procedure as in clause K.1.6.</w:t>
      </w:r>
    </w:p>
    <w:p w14:paraId="409DB211" w14:textId="77777777" w:rsidR="0032234A" w:rsidRPr="001F23FC" w:rsidRDefault="0032234A">
      <w:pPr>
        <w:pStyle w:val="Heading2"/>
      </w:pPr>
      <w:bookmarkStart w:id="782" w:name="_Toc21026870"/>
      <w:bookmarkStart w:id="783" w:name="_Toc27744168"/>
      <w:bookmarkStart w:id="784" w:name="_Toc36197339"/>
      <w:bookmarkStart w:id="785" w:name="_Toc36198031"/>
      <w:r w:rsidRPr="001F23FC">
        <w:t>K.2.7</w:t>
      </w:r>
      <w:r w:rsidRPr="001F23FC">
        <w:tab/>
        <w:t>TRP measurement procedure</w:t>
      </w:r>
      <w:bookmarkEnd w:id="782"/>
      <w:bookmarkEnd w:id="783"/>
      <w:bookmarkEnd w:id="784"/>
      <w:bookmarkEnd w:id="785"/>
    </w:p>
    <w:p w14:paraId="7CC50585" w14:textId="42C03FCB" w:rsidR="0032234A" w:rsidRPr="001F23FC" w:rsidRDefault="0032234A">
      <w:r w:rsidRPr="001F23FC">
        <w:t>Same measurement procedure as in clause K.1.7.</w:t>
      </w:r>
    </w:p>
    <w:p w14:paraId="2D71CD3B" w14:textId="77777777" w:rsidR="0032234A" w:rsidRPr="001F23FC" w:rsidRDefault="0032234A">
      <w:pPr>
        <w:pStyle w:val="Heading2"/>
      </w:pPr>
      <w:bookmarkStart w:id="786" w:name="_Toc21026871"/>
      <w:bookmarkStart w:id="787" w:name="_Toc27744169"/>
      <w:bookmarkStart w:id="788" w:name="_Toc36197340"/>
      <w:bookmarkStart w:id="789" w:name="_Toc36198032"/>
      <w:r w:rsidRPr="001F23FC">
        <w:t>K.2.8</w:t>
      </w:r>
      <w:r w:rsidRPr="001F23FC">
        <w:tab/>
        <w:t>Blocking measurement procedure</w:t>
      </w:r>
      <w:bookmarkEnd w:id="786"/>
      <w:bookmarkEnd w:id="787"/>
      <w:bookmarkEnd w:id="788"/>
      <w:bookmarkEnd w:id="789"/>
    </w:p>
    <w:p w14:paraId="01DB2B7A" w14:textId="77777777" w:rsidR="0032234A" w:rsidRPr="001F23FC" w:rsidRDefault="0032234A">
      <w:r w:rsidRPr="001F23FC">
        <w:t>Same measurement procedure as in clause K.1.8.</w:t>
      </w:r>
    </w:p>
    <w:p w14:paraId="501F8F08" w14:textId="77777777" w:rsidR="0032234A" w:rsidRPr="001F23FC" w:rsidRDefault="0032234A">
      <w:pPr>
        <w:pStyle w:val="Heading1"/>
        <w:rPr>
          <w:rFonts w:eastAsia="SimSun"/>
        </w:rPr>
      </w:pPr>
      <w:bookmarkStart w:id="790" w:name="_Toc21026872"/>
      <w:bookmarkStart w:id="791" w:name="_Toc27744170"/>
      <w:bookmarkStart w:id="792" w:name="_Toc36197341"/>
      <w:bookmarkStart w:id="793" w:name="_Toc36198033"/>
      <w:r w:rsidRPr="001F23FC">
        <w:rPr>
          <w:rFonts w:eastAsia="SimSun"/>
        </w:rPr>
        <w:t>K.3</w:t>
      </w:r>
      <w:r w:rsidRPr="001F23FC">
        <w:rPr>
          <w:rFonts w:eastAsia="SimSun"/>
        </w:rPr>
        <w:tab/>
        <w:t>Indirect far field (IFF)</w:t>
      </w:r>
      <w:bookmarkEnd w:id="790"/>
      <w:bookmarkEnd w:id="791"/>
      <w:bookmarkEnd w:id="792"/>
      <w:bookmarkEnd w:id="793"/>
    </w:p>
    <w:p w14:paraId="65BF0A16" w14:textId="77777777" w:rsidR="0032234A" w:rsidRPr="001F23FC" w:rsidRDefault="0032234A">
      <w:pPr>
        <w:pStyle w:val="Heading2"/>
      </w:pPr>
      <w:bookmarkStart w:id="794" w:name="_Toc21026873"/>
      <w:bookmarkStart w:id="795" w:name="_Toc27744171"/>
      <w:bookmarkStart w:id="796" w:name="_Toc36197342"/>
      <w:bookmarkStart w:id="797" w:name="_Toc36198034"/>
      <w:r w:rsidRPr="001F23FC">
        <w:t>K.3.1</w:t>
      </w:r>
      <w:r w:rsidRPr="001F23FC">
        <w:tab/>
        <w:t>TX beam peak direction search</w:t>
      </w:r>
      <w:bookmarkEnd w:id="794"/>
      <w:bookmarkEnd w:id="795"/>
      <w:bookmarkEnd w:id="796"/>
      <w:bookmarkEnd w:id="797"/>
    </w:p>
    <w:p w14:paraId="6CF2D936" w14:textId="77777777" w:rsidR="0032234A" w:rsidRPr="001F23FC" w:rsidRDefault="0032234A">
      <w:r w:rsidRPr="001F23FC">
        <w:t>Same measurement procedure as in clause K.1.1.</w:t>
      </w:r>
    </w:p>
    <w:p w14:paraId="3B83EA0C" w14:textId="77777777" w:rsidR="0032234A" w:rsidRPr="001F23FC" w:rsidRDefault="0032234A">
      <w:pPr>
        <w:pStyle w:val="Heading2"/>
      </w:pPr>
      <w:bookmarkStart w:id="798" w:name="_Toc21026874"/>
      <w:bookmarkStart w:id="799" w:name="_Toc27744172"/>
      <w:bookmarkStart w:id="800" w:name="_Toc36197343"/>
      <w:bookmarkStart w:id="801" w:name="_Toc36198035"/>
      <w:r w:rsidRPr="001F23FC">
        <w:t>K.3.2</w:t>
      </w:r>
      <w:r w:rsidRPr="001F23FC">
        <w:rPr>
          <w:rFonts w:eastAsia="PMingLiU"/>
        </w:rPr>
        <w:tab/>
      </w:r>
      <w:r w:rsidRPr="001F23FC">
        <w:t>RX beam peak direction search</w:t>
      </w:r>
      <w:bookmarkEnd w:id="798"/>
      <w:bookmarkEnd w:id="799"/>
      <w:bookmarkEnd w:id="800"/>
      <w:bookmarkEnd w:id="801"/>
    </w:p>
    <w:p w14:paraId="4EB6AAE5" w14:textId="77777777" w:rsidR="0032234A" w:rsidRPr="001F23FC" w:rsidRDefault="0032234A">
      <w:r w:rsidRPr="001F23FC">
        <w:t>Same measurement procedure as in clause K.1.2.</w:t>
      </w:r>
    </w:p>
    <w:p w14:paraId="50C6F98B" w14:textId="77777777" w:rsidR="0032234A" w:rsidRPr="001F23FC" w:rsidRDefault="0032234A">
      <w:pPr>
        <w:pStyle w:val="Heading2"/>
      </w:pPr>
      <w:bookmarkStart w:id="802" w:name="_Toc21026875"/>
      <w:bookmarkStart w:id="803" w:name="_Toc27744173"/>
      <w:bookmarkStart w:id="804" w:name="_Toc36197344"/>
      <w:bookmarkStart w:id="805" w:name="_Toc36198036"/>
      <w:r w:rsidRPr="001F23FC">
        <w:t>K.3.3</w:t>
      </w:r>
      <w:r w:rsidRPr="001F23FC">
        <w:rPr>
          <w:rFonts w:eastAsia="PMingLiU"/>
        </w:rPr>
        <w:tab/>
        <w:t xml:space="preserve">Peak </w:t>
      </w:r>
      <w:r w:rsidRPr="001F23FC">
        <w:t>EIRP measurement procedure</w:t>
      </w:r>
      <w:bookmarkEnd w:id="802"/>
      <w:bookmarkEnd w:id="803"/>
      <w:bookmarkEnd w:id="804"/>
      <w:bookmarkEnd w:id="805"/>
    </w:p>
    <w:p w14:paraId="7C6027FA" w14:textId="77777777" w:rsidR="0032234A" w:rsidRPr="001F23FC" w:rsidRDefault="0032234A">
      <w:r w:rsidRPr="001F23FC">
        <w:t>Same measurement procedure as in clause K.1.3.</w:t>
      </w:r>
    </w:p>
    <w:p w14:paraId="0FEAA3E6" w14:textId="77777777" w:rsidR="0032234A" w:rsidRPr="001F23FC" w:rsidRDefault="0032234A">
      <w:pPr>
        <w:pStyle w:val="Heading2"/>
      </w:pPr>
      <w:bookmarkStart w:id="806" w:name="_Toc21026876"/>
      <w:bookmarkStart w:id="807" w:name="_Toc27744174"/>
      <w:bookmarkStart w:id="808" w:name="_Toc36197345"/>
      <w:bookmarkStart w:id="809" w:name="_Toc36198037"/>
      <w:r w:rsidRPr="001F23FC">
        <w:t>K.3.4</w:t>
      </w:r>
      <w:r w:rsidRPr="001F23FC">
        <w:rPr>
          <w:rFonts w:eastAsia="PMingLiU"/>
        </w:rPr>
        <w:tab/>
        <w:t xml:space="preserve">Peak </w:t>
      </w:r>
      <w:r w:rsidRPr="001F23FC">
        <w:t>EIS measurement procedure</w:t>
      </w:r>
      <w:bookmarkEnd w:id="806"/>
      <w:bookmarkEnd w:id="807"/>
      <w:bookmarkEnd w:id="808"/>
      <w:bookmarkEnd w:id="809"/>
    </w:p>
    <w:p w14:paraId="379E6E9F" w14:textId="645C2AD5" w:rsidR="0032234A" w:rsidRPr="001F23FC" w:rsidRDefault="0032234A">
      <w:r w:rsidRPr="001F23FC">
        <w:t>Same measurement procedure as in clause K.1.4.</w:t>
      </w:r>
    </w:p>
    <w:p w14:paraId="540688DA" w14:textId="77777777" w:rsidR="0032234A" w:rsidRPr="001F23FC" w:rsidRDefault="0032234A">
      <w:pPr>
        <w:pStyle w:val="Heading2"/>
      </w:pPr>
      <w:bookmarkStart w:id="810" w:name="_Toc21026877"/>
      <w:bookmarkStart w:id="811" w:name="_Toc27744175"/>
      <w:bookmarkStart w:id="812" w:name="_Toc36197346"/>
      <w:bookmarkStart w:id="813" w:name="_Toc36198038"/>
      <w:r w:rsidRPr="001F23FC">
        <w:t>K.3.5</w:t>
      </w:r>
      <w:r w:rsidRPr="001F23FC">
        <w:tab/>
        <w:t>EIRP spherical coverage</w:t>
      </w:r>
      <w:bookmarkEnd w:id="810"/>
      <w:bookmarkEnd w:id="811"/>
      <w:bookmarkEnd w:id="812"/>
      <w:bookmarkEnd w:id="813"/>
    </w:p>
    <w:p w14:paraId="19BCEACA" w14:textId="3EE41049" w:rsidR="0032234A" w:rsidRPr="001F23FC" w:rsidRDefault="0032234A">
      <w:r w:rsidRPr="001F23FC">
        <w:t>Same measurement procedure as in clause K.1.5.</w:t>
      </w:r>
    </w:p>
    <w:p w14:paraId="7F8807D1" w14:textId="77777777" w:rsidR="0032234A" w:rsidRPr="001F23FC" w:rsidRDefault="0032234A">
      <w:pPr>
        <w:pStyle w:val="Heading2"/>
      </w:pPr>
      <w:bookmarkStart w:id="814" w:name="_Toc21026878"/>
      <w:bookmarkStart w:id="815" w:name="_Toc27744176"/>
      <w:bookmarkStart w:id="816" w:name="_Toc36197347"/>
      <w:bookmarkStart w:id="817" w:name="_Toc36198039"/>
      <w:r w:rsidRPr="001F23FC">
        <w:t>K.3.6</w:t>
      </w:r>
      <w:r w:rsidRPr="001F23FC">
        <w:tab/>
        <w:t>EIS spherical coverage</w:t>
      </w:r>
      <w:bookmarkEnd w:id="814"/>
      <w:bookmarkEnd w:id="815"/>
      <w:bookmarkEnd w:id="816"/>
      <w:bookmarkEnd w:id="817"/>
    </w:p>
    <w:p w14:paraId="20A0E539" w14:textId="4E51915E" w:rsidR="0032234A" w:rsidRPr="001F23FC" w:rsidRDefault="0032234A">
      <w:r w:rsidRPr="001F23FC">
        <w:t>Same measurement procedure as in clause K.1.6.</w:t>
      </w:r>
    </w:p>
    <w:p w14:paraId="57867EC4" w14:textId="77777777" w:rsidR="0032234A" w:rsidRPr="001F23FC" w:rsidRDefault="0032234A">
      <w:pPr>
        <w:pStyle w:val="Heading2"/>
      </w:pPr>
      <w:bookmarkStart w:id="818" w:name="_Toc21026879"/>
      <w:bookmarkStart w:id="819" w:name="_Toc27744177"/>
      <w:bookmarkStart w:id="820" w:name="_Toc36197348"/>
      <w:bookmarkStart w:id="821" w:name="_Toc36198040"/>
      <w:r w:rsidRPr="001F23FC">
        <w:t>K.3.7</w:t>
      </w:r>
      <w:r w:rsidRPr="001F23FC">
        <w:tab/>
        <w:t>TRP measurement procedure</w:t>
      </w:r>
      <w:bookmarkEnd w:id="818"/>
      <w:bookmarkEnd w:id="819"/>
      <w:bookmarkEnd w:id="820"/>
      <w:bookmarkEnd w:id="821"/>
    </w:p>
    <w:p w14:paraId="5DBA14D8" w14:textId="77777777" w:rsidR="0032234A" w:rsidRPr="001F23FC" w:rsidRDefault="0032234A">
      <w:r w:rsidRPr="001F23FC">
        <w:t>Same measurement procedure as in clause K.1.7.</w:t>
      </w:r>
    </w:p>
    <w:p w14:paraId="46BE9509" w14:textId="77777777" w:rsidR="0032234A" w:rsidRPr="001F23FC" w:rsidRDefault="0032234A">
      <w:pPr>
        <w:pStyle w:val="Heading2"/>
      </w:pPr>
      <w:bookmarkStart w:id="822" w:name="_Toc21026880"/>
      <w:bookmarkStart w:id="823" w:name="_Toc27744178"/>
      <w:bookmarkStart w:id="824" w:name="_Toc36197349"/>
      <w:bookmarkStart w:id="825" w:name="_Toc36198041"/>
      <w:r w:rsidRPr="001F23FC">
        <w:t>K.3.8</w:t>
      </w:r>
      <w:r w:rsidRPr="001F23FC">
        <w:tab/>
        <w:t>Blocking measurement procedure</w:t>
      </w:r>
      <w:bookmarkEnd w:id="822"/>
      <w:bookmarkEnd w:id="823"/>
      <w:bookmarkEnd w:id="824"/>
      <w:bookmarkEnd w:id="825"/>
    </w:p>
    <w:p w14:paraId="186849B2" w14:textId="77777777" w:rsidR="0032234A" w:rsidRPr="001F23FC" w:rsidRDefault="0032234A">
      <w:r w:rsidRPr="001F23FC">
        <w:t>Same measurement procedure as in clause K.1.8.</w:t>
      </w:r>
    </w:p>
    <w:p w14:paraId="73DFF9D1" w14:textId="77777777" w:rsidR="0032234A" w:rsidRPr="001F23FC" w:rsidRDefault="0032234A">
      <w:pPr>
        <w:pStyle w:val="Heading1"/>
        <w:rPr>
          <w:rFonts w:eastAsia="SimSun"/>
        </w:rPr>
      </w:pPr>
      <w:bookmarkStart w:id="826" w:name="_Toc21026881"/>
      <w:bookmarkStart w:id="827" w:name="_Toc27744179"/>
      <w:bookmarkStart w:id="828" w:name="_Toc36197350"/>
      <w:bookmarkStart w:id="829" w:name="_Toc36198042"/>
      <w:r w:rsidRPr="001F23FC">
        <w:rPr>
          <w:rFonts w:eastAsia="SimSun"/>
        </w:rPr>
        <w:t>K.4</w:t>
      </w:r>
      <w:r w:rsidRPr="001F23FC">
        <w:rPr>
          <w:rFonts w:eastAsia="SimSun"/>
        </w:rPr>
        <w:tab/>
        <w:t>Near field to far field transform (NFTF)</w:t>
      </w:r>
      <w:bookmarkEnd w:id="826"/>
      <w:bookmarkEnd w:id="827"/>
      <w:bookmarkEnd w:id="828"/>
      <w:bookmarkEnd w:id="829"/>
    </w:p>
    <w:p w14:paraId="727FC40E" w14:textId="77777777" w:rsidR="0032234A" w:rsidRPr="001F23FC" w:rsidRDefault="0032234A">
      <w:pPr>
        <w:pStyle w:val="Heading2"/>
      </w:pPr>
      <w:bookmarkStart w:id="830" w:name="_Toc21026882"/>
      <w:bookmarkStart w:id="831" w:name="_Toc27744180"/>
      <w:bookmarkStart w:id="832" w:name="_Toc36197351"/>
      <w:bookmarkStart w:id="833" w:name="_Toc36198043"/>
      <w:r w:rsidRPr="001F23FC">
        <w:t>K.4.1</w:t>
      </w:r>
      <w:r w:rsidRPr="001F23FC">
        <w:rPr>
          <w:rFonts w:eastAsia="PMingLiU"/>
        </w:rPr>
        <w:tab/>
      </w:r>
      <w:r w:rsidRPr="001F23FC">
        <w:t>TX beam peak direction search</w:t>
      </w:r>
      <w:bookmarkEnd w:id="830"/>
      <w:bookmarkEnd w:id="831"/>
      <w:bookmarkEnd w:id="832"/>
      <w:bookmarkEnd w:id="833"/>
    </w:p>
    <w:p w14:paraId="2A91341D" w14:textId="77777777" w:rsidR="0032234A" w:rsidRPr="001F23FC" w:rsidRDefault="0032234A">
      <w:r w:rsidRPr="001F23FC">
        <w:t>The TX beam peak direction is found with a 3D EIRP scan (separately for each orthogonal polarization) with a grid that is TBD. The TX beam peak direction is where the maximum total component of EIRP is found.</w:t>
      </w:r>
    </w:p>
    <w:p w14:paraId="1F890D16" w14:textId="6E896167" w:rsidR="0032234A" w:rsidRPr="001F23FC" w:rsidRDefault="0032234A">
      <w:r w:rsidRPr="001F23FC">
        <w:t>FFS</w:t>
      </w:r>
      <w:r w:rsidR="00B55740">
        <w:t>.</w:t>
      </w:r>
    </w:p>
    <w:p w14:paraId="67C7C295" w14:textId="77777777" w:rsidR="0032234A" w:rsidRPr="001F23FC" w:rsidRDefault="0032234A">
      <w:pPr>
        <w:pStyle w:val="Heading2"/>
      </w:pPr>
      <w:bookmarkStart w:id="834" w:name="_Toc21026883"/>
      <w:bookmarkStart w:id="835" w:name="_Toc27744181"/>
      <w:bookmarkStart w:id="836" w:name="_Toc36197352"/>
      <w:bookmarkStart w:id="837" w:name="_Toc36198044"/>
      <w:r w:rsidRPr="001F23FC">
        <w:t>K.4.2</w:t>
      </w:r>
      <w:r w:rsidRPr="001F23FC">
        <w:rPr>
          <w:rFonts w:eastAsia="PMingLiU"/>
        </w:rPr>
        <w:tab/>
      </w:r>
      <w:r w:rsidRPr="001F23FC">
        <w:t>RX beam peak direction search</w:t>
      </w:r>
      <w:bookmarkEnd w:id="834"/>
      <w:bookmarkEnd w:id="835"/>
      <w:bookmarkEnd w:id="836"/>
      <w:bookmarkEnd w:id="837"/>
    </w:p>
    <w:p w14:paraId="7580B3CE" w14:textId="2A429C9D" w:rsidR="0032234A" w:rsidRPr="001F23FC" w:rsidRDefault="0032234A">
      <w:r w:rsidRPr="001F23FC">
        <w:t>Not applicable for NFTF method.</w:t>
      </w:r>
    </w:p>
    <w:p w14:paraId="657ED255" w14:textId="77777777" w:rsidR="0032234A" w:rsidRPr="001F23FC" w:rsidRDefault="0032234A">
      <w:pPr>
        <w:pStyle w:val="Heading2"/>
      </w:pPr>
      <w:bookmarkStart w:id="838" w:name="_Toc21026884"/>
      <w:bookmarkStart w:id="839" w:name="_Toc27744182"/>
      <w:bookmarkStart w:id="840" w:name="_Toc36197353"/>
      <w:bookmarkStart w:id="841" w:name="_Toc36198045"/>
      <w:r w:rsidRPr="001F23FC">
        <w:t>K.4.3</w:t>
      </w:r>
      <w:r w:rsidRPr="001F23FC">
        <w:rPr>
          <w:rFonts w:eastAsia="PMingLiU"/>
        </w:rPr>
        <w:tab/>
        <w:t xml:space="preserve">Peak </w:t>
      </w:r>
      <w:r w:rsidRPr="001F23FC">
        <w:t>EIRP measurement procedure</w:t>
      </w:r>
      <w:bookmarkEnd w:id="838"/>
      <w:bookmarkEnd w:id="839"/>
      <w:bookmarkEnd w:id="840"/>
      <w:bookmarkEnd w:id="841"/>
    </w:p>
    <w:p w14:paraId="4D57E151" w14:textId="77777777" w:rsidR="0032234A" w:rsidRPr="001F23FC" w:rsidRDefault="0032234A">
      <w:pPr>
        <w:pStyle w:val="B1"/>
      </w:pPr>
      <w:r w:rsidRPr="001F23FC">
        <w:t>1)</w:t>
      </w:r>
      <w:r w:rsidRPr="001F23FC">
        <w:tab/>
        <w:t xml:space="preserve">Connect the SS (System Simulator) to the DUT through the measurement antenna with polarization reference </w:t>
      </w:r>
      <w:proofErr w:type="spellStart"/>
      <w:r w:rsidRPr="001F23FC">
        <w:t>Pol</w:t>
      </w:r>
      <w:r w:rsidRPr="001F23FC">
        <w:rPr>
          <w:vertAlign w:val="subscript"/>
        </w:rPr>
        <w:t>Meas</w:t>
      </w:r>
      <w:proofErr w:type="spellEnd"/>
      <w:r w:rsidRPr="001F23FC">
        <w:t xml:space="preserve"> to form the TX beam towards the previously determined TX beam peak direction and respective polarization.</w:t>
      </w:r>
    </w:p>
    <w:p w14:paraId="3F6BC37B" w14:textId="77777777" w:rsidR="0032234A" w:rsidRPr="001F23FC" w:rsidRDefault="0032234A">
      <w:pPr>
        <w:pStyle w:val="B1"/>
      </w:pPr>
      <w:r w:rsidRPr="001F23FC">
        <w:t>2)</w:t>
      </w:r>
      <w:r w:rsidRPr="001F23FC">
        <w:tab/>
        <w:t>Lock the beam toward that direction for the entire duration of the test.</w:t>
      </w:r>
    </w:p>
    <w:p w14:paraId="24372478" w14:textId="77777777" w:rsidR="0032234A" w:rsidRPr="001F23FC" w:rsidRDefault="0032234A">
      <w:pPr>
        <w:pStyle w:val="B1"/>
      </w:pPr>
      <w:r w:rsidRPr="001F23FC">
        <w:t>3)</w:t>
      </w:r>
      <w:r w:rsidRPr="001F23FC">
        <w:tab/>
        <w:t>Perform a 3D pattern measurement (amplitude and phase) with the DUT sending a modulated signal.</w:t>
      </w:r>
    </w:p>
    <w:p w14:paraId="727EE0D0" w14:textId="77777777" w:rsidR="0032234A" w:rsidRPr="001F23FC" w:rsidRDefault="0032234A">
      <w:pPr>
        <w:pStyle w:val="B1"/>
      </w:pPr>
      <w:r w:rsidRPr="001F23FC">
        <w:t>4)</w:t>
      </w:r>
      <w:r w:rsidRPr="001F23FC">
        <w:tab/>
        <w:t>Determine the EIRP for both polarization towards the TX beam peak direction by using a Near Field to Far Field transform.</w:t>
      </w:r>
    </w:p>
    <w:p w14:paraId="088387DF" w14:textId="77777777" w:rsidR="0032234A" w:rsidRPr="001F23FC" w:rsidRDefault="0032234A">
      <w:pPr>
        <w:ind w:firstLine="284"/>
        <w:rPr>
          <w:rFonts w:ascii="Symbol" w:hAnsi="Symbol"/>
          <w:vertAlign w:val="subscript"/>
        </w:rPr>
      </w:pPr>
      <w:r w:rsidRPr="001F23FC">
        <w:t>5)</w:t>
      </w:r>
      <w:r w:rsidRPr="001F23FC">
        <w:tab/>
        <w:t>Calculate total EIRP = EIRP</w:t>
      </w:r>
      <w:r w:rsidRPr="001F23FC">
        <w:rPr>
          <w:rFonts w:ascii="Symbol" w:hAnsi="Symbol"/>
          <w:vertAlign w:val="subscript"/>
        </w:rPr>
        <w:t></w:t>
      </w:r>
      <w:r w:rsidRPr="001F23FC">
        <w:t xml:space="preserve"> + EIRP</w:t>
      </w:r>
      <w:r w:rsidRPr="001F23FC">
        <w:rPr>
          <w:rFonts w:ascii="Symbol" w:hAnsi="Symbol"/>
          <w:vertAlign w:val="subscript"/>
        </w:rPr>
        <w:t></w:t>
      </w:r>
    </w:p>
    <w:p w14:paraId="390036AD" w14:textId="77777777" w:rsidR="0032234A" w:rsidRPr="001F23FC" w:rsidRDefault="0032234A">
      <w:pPr>
        <w:pStyle w:val="Heading2"/>
      </w:pPr>
      <w:bookmarkStart w:id="842" w:name="_Toc21026885"/>
      <w:bookmarkStart w:id="843" w:name="_Toc27744183"/>
      <w:bookmarkStart w:id="844" w:name="_Toc36197354"/>
      <w:bookmarkStart w:id="845" w:name="_Toc36198046"/>
      <w:r w:rsidRPr="001F23FC">
        <w:t>K.4.4</w:t>
      </w:r>
      <w:r w:rsidRPr="001F23FC">
        <w:rPr>
          <w:rFonts w:eastAsia="PMingLiU"/>
        </w:rPr>
        <w:tab/>
        <w:t xml:space="preserve">Peak </w:t>
      </w:r>
      <w:r w:rsidRPr="001F23FC">
        <w:t>EIS measurement procedure</w:t>
      </w:r>
      <w:bookmarkEnd w:id="842"/>
      <w:bookmarkEnd w:id="843"/>
      <w:bookmarkEnd w:id="844"/>
      <w:bookmarkEnd w:id="845"/>
    </w:p>
    <w:p w14:paraId="583E5B52" w14:textId="77777777" w:rsidR="0032234A" w:rsidRPr="001F23FC" w:rsidRDefault="0032234A">
      <w:r w:rsidRPr="001F23FC">
        <w:t>Not applicable for NFTF method.</w:t>
      </w:r>
    </w:p>
    <w:p w14:paraId="6B4235C6" w14:textId="77777777" w:rsidR="0032234A" w:rsidRPr="001F23FC" w:rsidRDefault="0032234A">
      <w:pPr>
        <w:pStyle w:val="Heading2"/>
      </w:pPr>
      <w:bookmarkStart w:id="846" w:name="_Toc21026886"/>
      <w:bookmarkStart w:id="847" w:name="_Toc27744184"/>
      <w:bookmarkStart w:id="848" w:name="_Toc36197355"/>
      <w:bookmarkStart w:id="849" w:name="_Toc36198047"/>
      <w:r w:rsidRPr="001F23FC">
        <w:t>K.4.5</w:t>
      </w:r>
      <w:r w:rsidRPr="001F23FC">
        <w:tab/>
        <w:t>EIRP spherical coverage</w:t>
      </w:r>
      <w:bookmarkEnd w:id="846"/>
      <w:bookmarkEnd w:id="847"/>
      <w:bookmarkEnd w:id="848"/>
      <w:bookmarkEnd w:id="849"/>
    </w:p>
    <w:p w14:paraId="6615D6BA" w14:textId="587F083A" w:rsidR="0032234A" w:rsidRPr="001F23FC" w:rsidRDefault="0032234A">
      <w:r w:rsidRPr="001F23FC">
        <w:t>Same measurement procedure as in clause K.1.5.</w:t>
      </w:r>
    </w:p>
    <w:p w14:paraId="6EDB89B0" w14:textId="77777777" w:rsidR="0032234A" w:rsidRPr="001F23FC" w:rsidRDefault="0032234A">
      <w:pPr>
        <w:pStyle w:val="Heading2"/>
      </w:pPr>
      <w:bookmarkStart w:id="850" w:name="_Toc21026887"/>
      <w:bookmarkStart w:id="851" w:name="_Toc27744185"/>
      <w:bookmarkStart w:id="852" w:name="_Toc36197356"/>
      <w:bookmarkStart w:id="853" w:name="_Toc36198048"/>
      <w:r w:rsidRPr="001F23FC">
        <w:t>K.4.6</w:t>
      </w:r>
      <w:r w:rsidRPr="001F23FC">
        <w:tab/>
        <w:t>EIS spherical coverage</w:t>
      </w:r>
      <w:bookmarkEnd w:id="850"/>
      <w:bookmarkEnd w:id="851"/>
      <w:bookmarkEnd w:id="852"/>
      <w:bookmarkEnd w:id="853"/>
    </w:p>
    <w:p w14:paraId="773E2942" w14:textId="77777777" w:rsidR="0032234A" w:rsidRPr="001F23FC" w:rsidRDefault="0032234A">
      <w:r w:rsidRPr="001F23FC">
        <w:t>Not applicable for NFTF method.</w:t>
      </w:r>
    </w:p>
    <w:p w14:paraId="26C1C0CA" w14:textId="77777777" w:rsidR="0032234A" w:rsidRPr="001F23FC" w:rsidRDefault="0032234A">
      <w:pPr>
        <w:pStyle w:val="Heading2"/>
      </w:pPr>
      <w:bookmarkStart w:id="854" w:name="_Hlk3986625"/>
      <w:bookmarkStart w:id="855" w:name="_Toc21026888"/>
      <w:bookmarkStart w:id="856" w:name="_Toc27744186"/>
      <w:bookmarkStart w:id="857" w:name="_Toc36197357"/>
      <w:bookmarkStart w:id="858" w:name="_Toc36198049"/>
      <w:r w:rsidRPr="001F23FC">
        <w:t>K.4.</w:t>
      </w:r>
      <w:bookmarkStart w:id="859" w:name="_Hlk3986626"/>
      <w:bookmarkEnd w:id="854"/>
      <w:r w:rsidRPr="001F23FC">
        <w:t>7</w:t>
      </w:r>
      <w:bookmarkEnd w:id="859"/>
      <w:r w:rsidRPr="001F23FC">
        <w:rPr>
          <w:rFonts w:eastAsia="PMingLiU"/>
        </w:rPr>
        <w:tab/>
        <w:t>TRP</w:t>
      </w:r>
      <w:r w:rsidRPr="001F23FC">
        <w:t xml:space="preserve"> measurement procedure</w:t>
      </w:r>
      <w:bookmarkEnd w:id="855"/>
      <w:bookmarkEnd w:id="856"/>
      <w:bookmarkEnd w:id="857"/>
      <w:bookmarkEnd w:id="858"/>
    </w:p>
    <w:p w14:paraId="720DC9F1" w14:textId="77777777" w:rsidR="0032234A" w:rsidRPr="001F23FC" w:rsidRDefault="0032234A">
      <w:r w:rsidRPr="001F23FC">
        <w:t>The minimum number of measurement points for TRP measurement grid is outlined in Annex M.4.</w:t>
      </w:r>
    </w:p>
    <w:p w14:paraId="1609041C" w14:textId="77777777" w:rsidR="0032234A" w:rsidRPr="001F23FC" w:rsidRDefault="0032234A">
      <w:r w:rsidRPr="001F23FC">
        <w:t>The measurement procedure includes the following steps:</w:t>
      </w:r>
    </w:p>
    <w:p w14:paraId="72EF6CD4" w14:textId="77777777" w:rsidR="0032234A" w:rsidRPr="001F23FC" w:rsidRDefault="0032234A">
      <w:pPr>
        <w:pStyle w:val="B1"/>
      </w:pPr>
      <w:r w:rsidRPr="001F23FC">
        <w:t>1)</w:t>
      </w:r>
      <w:r w:rsidRPr="001F23FC">
        <w:tab/>
        <w:t xml:space="preserve">Connect the SS to the DUT through the measurement antenna with polarization reference </w:t>
      </w:r>
      <w:proofErr w:type="spellStart"/>
      <w:r w:rsidRPr="001F23FC">
        <w:t>Pol</w:t>
      </w:r>
      <w:r w:rsidRPr="001F23FC">
        <w:rPr>
          <w:vertAlign w:val="subscript"/>
        </w:rPr>
        <w:t>Meas</w:t>
      </w:r>
      <w:proofErr w:type="spellEnd"/>
      <w:r w:rsidRPr="001F23FC">
        <w:t xml:space="preserve"> to form the TX beam towards the previously determined TX beam peak direction and respective polarization.</w:t>
      </w:r>
    </w:p>
    <w:p w14:paraId="662EE5DE" w14:textId="77777777" w:rsidR="0032234A" w:rsidRPr="001F23FC" w:rsidRDefault="0032234A">
      <w:pPr>
        <w:pStyle w:val="B1"/>
        <w:spacing w:after="160" w:line="256" w:lineRule="auto"/>
        <w:ind w:left="284" w:firstLine="0"/>
      </w:pPr>
      <w:r w:rsidRPr="001F23FC">
        <w:t>2)</w:t>
      </w:r>
      <w:r w:rsidRPr="001F23FC">
        <w:tab/>
        <w:t>Lock the beam toward that direction for the entire duration of the test.</w:t>
      </w:r>
    </w:p>
    <w:p w14:paraId="3035625F" w14:textId="77777777" w:rsidR="0032234A" w:rsidRPr="001F23FC" w:rsidRDefault="0032234A">
      <w:pPr>
        <w:pStyle w:val="B1"/>
        <w:ind w:left="284" w:firstLine="0"/>
      </w:pPr>
      <w:r w:rsidRPr="001F23FC">
        <w:t>3)</w:t>
      </w:r>
      <w:r w:rsidRPr="001F23FC">
        <w:tab/>
        <w:t>Perform a 3D pattern measurement (amplitude and phase) with the DUT sending a modulated signal.</w:t>
      </w:r>
    </w:p>
    <w:p w14:paraId="0B0B9F7F" w14:textId="77777777" w:rsidR="0032234A" w:rsidRPr="001F23FC" w:rsidRDefault="0032234A">
      <w:pPr>
        <w:pStyle w:val="B1"/>
      </w:pPr>
      <w:r w:rsidRPr="001F23FC">
        <w:t>4)</w:t>
      </w:r>
      <w:r w:rsidRPr="001F23FC">
        <w:tab/>
        <w:t>For each measurement point on the grid, determine the EIRP for both polarization by using a Near Field to Far Field transform.</w:t>
      </w:r>
    </w:p>
    <w:p w14:paraId="57F27B77" w14:textId="77777777" w:rsidR="0032234A" w:rsidRPr="001F23FC" w:rsidRDefault="00BE5897" w:rsidP="00BE5897">
      <w:pPr>
        <w:pStyle w:val="B1"/>
        <w:spacing w:after="160" w:line="256" w:lineRule="auto"/>
        <w:ind w:left="284" w:firstLine="0"/>
      </w:pPr>
      <w:r w:rsidRPr="001F23FC">
        <w:t>5)</w:t>
      </w:r>
      <w:r w:rsidRPr="001F23FC">
        <w:tab/>
      </w:r>
      <w:r w:rsidR="0032234A" w:rsidRPr="001F23FC">
        <w:t xml:space="preserve">The TRP value for the constant step size measurement grids are calculated using </w:t>
      </w:r>
      <w:r w:rsidR="0032234A" w:rsidRPr="001F23FC">
        <w:rPr>
          <w:lang w:eastAsia="x-none"/>
        </w:rPr>
        <w:t>the TRP integration approaches outlined in Annex M.4.2. The TRP value for the constant density grid is calculated using the TRP integration formula in Annex M.4.3.</w:t>
      </w:r>
    </w:p>
    <w:p w14:paraId="0C776424" w14:textId="77777777" w:rsidR="0032234A" w:rsidRPr="001F23FC" w:rsidRDefault="0032234A">
      <w:pPr>
        <w:pStyle w:val="Heading2"/>
      </w:pPr>
      <w:bookmarkStart w:id="860" w:name="_Toc21026889"/>
      <w:bookmarkStart w:id="861" w:name="_Toc27744187"/>
      <w:bookmarkStart w:id="862" w:name="_Toc36197358"/>
      <w:bookmarkStart w:id="863" w:name="_Toc36198050"/>
      <w:r w:rsidRPr="001F23FC">
        <w:t>K.4.8</w:t>
      </w:r>
      <w:r w:rsidRPr="001F23FC">
        <w:tab/>
        <w:t>Blocking measurement procedure</w:t>
      </w:r>
      <w:bookmarkEnd w:id="860"/>
      <w:bookmarkEnd w:id="861"/>
      <w:bookmarkEnd w:id="862"/>
      <w:bookmarkEnd w:id="863"/>
    </w:p>
    <w:p w14:paraId="5B497FBC" w14:textId="77777777" w:rsidR="0032234A" w:rsidRPr="001F23FC" w:rsidRDefault="0032234A">
      <w:r w:rsidRPr="001F23FC">
        <w:t>Not applicable for NFTF method.</w:t>
      </w:r>
    </w:p>
    <w:p w14:paraId="2DB63427" w14:textId="685B9E39" w:rsidR="0032234A" w:rsidRDefault="0032234A">
      <w:pPr>
        <w:pStyle w:val="Heading8"/>
      </w:pPr>
      <w:r w:rsidRPr="001F23FC">
        <w:br w:type="page"/>
      </w:r>
      <w:bookmarkStart w:id="864" w:name="_Toc21026890"/>
      <w:bookmarkStart w:id="865" w:name="_Toc27744188"/>
      <w:bookmarkStart w:id="866" w:name="_Toc36197359"/>
      <w:bookmarkStart w:id="867" w:name="_Toc36198051"/>
      <w:r w:rsidRPr="001F23FC">
        <w:t>Annex L (normative):</w:t>
      </w:r>
      <w:r w:rsidR="00A41AED">
        <w:br/>
      </w:r>
      <w:r w:rsidRPr="001F23FC">
        <w:t>Void</w:t>
      </w:r>
      <w:bookmarkEnd w:id="864"/>
      <w:bookmarkEnd w:id="865"/>
      <w:bookmarkEnd w:id="866"/>
      <w:bookmarkEnd w:id="867"/>
    </w:p>
    <w:p w14:paraId="74E10700" w14:textId="77777777" w:rsidR="00A41AED" w:rsidRPr="00A41AED" w:rsidRDefault="00A41AED" w:rsidP="00A41AED"/>
    <w:p w14:paraId="570B7EBA" w14:textId="77777777" w:rsidR="00A41AED" w:rsidRDefault="00A41AED">
      <w:pPr>
        <w:overflowPunct/>
        <w:autoSpaceDE/>
        <w:autoSpaceDN/>
        <w:adjustRightInd/>
        <w:spacing w:after="0"/>
        <w:textAlignment w:val="auto"/>
        <w:rPr>
          <w:rFonts w:ascii="Arial" w:hAnsi="Arial"/>
          <w:sz w:val="36"/>
        </w:rPr>
      </w:pPr>
      <w:bookmarkStart w:id="868" w:name="_Toc21026891"/>
      <w:bookmarkStart w:id="869" w:name="_Toc27744189"/>
      <w:bookmarkStart w:id="870" w:name="_Toc36197360"/>
      <w:bookmarkStart w:id="871" w:name="_Toc36198052"/>
      <w:r>
        <w:br w:type="page"/>
      </w:r>
    </w:p>
    <w:p w14:paraId="41FB8260" w14:textId="6928A33E" w:rsidR="0032234A" w:rsidRPr="001F23FC" w:rsidRDefault="0032234A">
      <w:pPr>
        <w:pStyle w:val="Heading8"/>
      </w:pPr>
      <w:r w:rsidRPr="001F23FC">
        <w:t>Annex M:(normative)</w:t>
      </w:r>
      <w:r w:rsidRPr="001F23FC">
        <w:br/>
        <w:t>Measurement grids</w:t>
      </w:r>
      <w:bookmarkEnd w:id="868"/>
      <w:bookmarkEnd w:id="869"/>
      <w:bookmarkEnd w:id="870"/>
      <w:bookmarkEnd w:id="871"/>
    </w:p>
    <w:p w14:paraId="68C57E48" w14:textId="747151E9" w:rsidR="0032234A" w:rsidRPr="001F23FC" w:rsidRDefault="0032234A">
      <w:r w:rsidRPr="001F23FC">
        <w:t>This appendix describes the assumptions and definition of the minimum number of measurement grid points for various grid types. Further details can be found in</w:t>
      </w:r>
      <w:r w:rsidR="009F7C98">
        <w:t> </w:t>
      </w:r>
      <w:r w:rsidR="009F7C98" w:rsidRPr="001F23FC">
        <w:t>[</w:t>
      </w:r>
      <w:r w:rsidRPr="001F23FC">
        <w:t>5].</w:t>
      </w:r>
    </w:p>
    <w:p w14:paraId="7B8A6F16" w14:textId="77777777" w:rsidR="0032234A" w:rsidRPr="001F23FC" w:rsidRDefault="0032234A">
      <w:r w:rsidRPr="001F23FC">
        <w:t>A total of three measurement grids are considered:</w:t>
      </w:r>
    </w:p>
    <w:p w14:paraId="08D4A485" w14:textId="77777777" w:rsidR="0032234A" w:rsidRPr="001F23FC" w:rsidRDefault="0032234A">
      <w:pPr>
        <w:pStyle w:val="B1"/>
      </w:pPr>
      <w:r w:rsidRPr="001F23FC">
        <w:t>-</w:t>
      </w:r>
      <w:r w:rsidRPr="001F23FC">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F23FC" w:rsidRDefault="0032234A">
      <w:pPr>
        <w:pStyle w:val="B1"/>
      </w:pPr>
      <w:r w:rsidRPr="001F23FC">
        <w:t>-</w:t>
      </w:r>
      <w:r w:rsidRPr="001F23FC">
        <w:tab/>
        <w:t>Spherical Coverage Grid: using this grid, the CDF of the EIRP/EIS distribution in 3D is calculated to determine the spherical coverage performance.</w:t>
      </w:r>
    </w:p>
    <w:p w14:paraId="1428931D" w14:textId="77777777" w:rsidR="0032234A" w:rsidRPr="001F23FC" w:rsidRDefault="0032234A">
      <w:pPr>
        <w:pStyle w:val="B1"/>
      </w:pPr>
      <w:r w:rsidRPr="001F23FC">
        <w:t>-</w:t>
      </w:r>
      <w:r w:rsidRPr="001F23FC">
        <w:tab/>
        <w:t>TRP Measurement Grid: using this grid, the total power radiated by the DUT in the TX beam peak direction is determined by integrating the EIRP measurements taken on the sampling grid.</w:t>
      </w:r>
    </w:p>
    <w:p w14:paraId="73A079C0" w14:textId="77777777" w:rsidR="0032234A" w:rsidRPr="001F23FC" w:rsidRDefault="0032234A">
      <w:pPr>
        <w:pStyle w:val="Heading1"/>
      </w:pPr>
      <w:bookmarkStart w:id="872" w:name="_Toc21026892"/>
      <w:bookmarkStart w:id="873" w:name="_Toc27744190"/>
      <w:bookmarkStart w:id="874" w:name="_Toc36197361"/>
      <w:bookmarkStart w:id="875" w:name="_Toc36198053"/>
      <w:r w:rsidRPr="001F23FC">
        <w:t>M.1</w:t>
      </w:r>
      <w:r w:rsidRPr="001F23FC">
        <w:tab/>
        <w:t>Grid Types</w:t>
      </w:r>
      <w:bookmarkEnd w:id="872"/>
      <w:bookmarkEnd w:id="873"/>
      <w:bookmarkEnd w:id="874"/>
      <w:bookmarkEnd w:id="875"/>
    </w:p>
    <w:p w14:paraId="6E6BC01F" w14:textId="77777777" w:rsidR="0032234A" w:rsidRPr="001F23FC" w:rsidRDefault="0032234A">
      <w:r w:rsidRPr="001F23FC">
        <w:t>Two different measurement grid types are considered:</w:t>
      </w:r>
    </w:p>
    <w:p w14:paraId="36B64B64" w14:textId="77777777" w:rsidR="0032234A" w:rsidRPr="001F23FC" w:rsidRDefault="0032234A">
      <w:pPr>
        <w:pStyle w:val="B1"/>
      </w:pPr>
      <w:r w:rsidRPr="001F23FC">
        <w:t>-</w:t>
      </w:r>
      <w:r w:rsidRPr="001F23FC">
        <w:tab/>
        <w:t>The constant step size grid type has the azimuth and elevation angles uniformly distributed as in the examples illustrated in Figures M.1-1 in 2D and M.1-2 in 3D.</w:t>
      </w:r>
    </w:p>
    <w:p w14:paraId="0A7704FC" w14:textId="0EF5AAE5" w:rsidR="0032234A" w:rsidRPr="001F23FC" w:rsidRDefault="00404AAC">
      <w:pPr>
        <w:pStyle w:val="TH"/>
      </w:pPr>
      <w:r w:rsidRPr="001F23FC">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F23FC" w:rsidRDefault="0032234A">
      <w:pPr>
        <w:pStyle w:val="TF"/>
      </w:pPr>
      <w:bookmarkStart w:id="876" w:name="_CRFigureM_11"/>
      <w:r w:rsidRPr="001F23FC">
        <w:t>Figure </w:t>
      </w:r>
      <w:bookmarkEnd w:id="876"/>
      <w:r w:rsidRPr="001F23FC">
        <w:t xml:space="preserve">M.1-1: Distribution of measurement grid points in 2D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411791A5" w14:textId="055FA24C" w:rsidR="0032234A" w:rsidRPr="001F23FC" w:rsidRDefault="00404AAC">
      <w:pPr>
        <w:pStyle w:val="TH"/>
      </w:pPr>
      <w:r w:rsidRPr="001F23FC">
        <w:rPr>
          <w:noProof/>
        </w:rPr>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F23FC" w:rsidRDefault="0032234A">
      <w:pPr>
        <w:pStyle w:val="TF"/>
      </w:pPr>
      <w:bookmarkStart w:id="877" w:name="_CRFigureM_12"/>
      <w:r w:rsidRPr="001F23FC">
        <w:t>Figure </w:t>
      </w:r>
      <w:bookmarkEnd w:id="877"/>
      <w:r w:rsidRPr="001F23FC">
        <w:t xml:space="preserve">M.1-2: Distribution of measurement grid points in 3D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5C7BE815" w14:textId="77777777" w:rsidR="0032234A" w:rsidRPr="001F23FC" w:rsidRDefault="0032234A">
      <w:pPr>
        <w:pStyle w:val="B1"/>
      </w:pPr>
      <w:r w:rsidRPr="001F23FC">
        <w:t>-</w:t>
      </w:r>
      <w:r w:rsidRPr="001F23FC">
        <w:tab/>
        <w:t>Constant density grid types have measurement points that are evenly distributed on the surface of the sphere with a constant density as in the example illustrated in Figures M.1-3 in 2D and M.1-4 in 3D.</w:t>
      </w:r>
    </w:p>
    <w:p w14:paraId="1883478C" w14:textId="46AB7DC1" w:rsidR="0032234A" w:rsidRPr="001F23FC" w:rsidRDefault="00404AAC">
      <w:pPr>
        <w:pStyle w:val="TH"/>
      </w:pPr>
      <w:r w:rsidRPr="001F23FC">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F23FC" w:rsidRDefault="0032234A">
      <w:pPr>
        <w:pStyle w:val="TF"/>
      </w:pPr>
      <w:bookmarkStart w:id="878" w:name="_CRFigureM_13"/>
      <w:r w:rsidRPr="001F23FC">
        <w:t>Figure </w:t>
      </w:r>
      <w:bookmarkEnd w:id="878"/>
      <w:r w:rsidRPr="001F23FC">
        <w:t>M.1-3: Distribution of measurement grid points in 2D for a constant density grid with 266 unique measurement points</w:t>
      </w:r>
    </w:p>
    <w:p w14:paraId="6BC7B14B" w14:textId="2ADEDF2E" w:rsidR="0032234A" w:rsidRPr="001F23FC" w:rsidRDefault="00404AAC">
      <w:pPr>
        <w:pStyle w:val="TH"/>
      </w:pPr>
      <w:r w:rsidRPr="001F23FC">
        <w:rPr>
          <w:noProof/>
        </w:rPr>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F23FC" w:rsidRDefault="0032234A">
      <w:pPr>
        <w:pStyle w:val="TF"/>
      </w:pPr>
      <w:bookmarkStart w:id="879" w:name="_CRFigureM_14"/>
      <w:r w:rsidRPr="001F23FC">
        <w:t>Figure </w:t>
      </w:r>
      <w:bookmarkEnd w:id="879"/>
      <w:r w:rsidRPr="001F23FC">
        <w:t>M.1-4: Distribution of measurement grid points in 3D for a constant density grid type with 266 unique measurement points</w:t>
      </w:r>
    </w:p>
    <w:p w14:paraId="7DC1A343" w14:textId="77777777" w:rsidR="0032234A" w:rsidRPr="001F23FC" w:rsidRDefault="0032234A">
      <w:pPr>
        <w:pStyle w:val="Heading1"/>
      </w:pPr>
      <w:bookmarkStart w:id="880" w:name="_Toc21026893"/>
      <w:bookmarkStart w:id="881" w:name="_Toc27744191"/>
      <w:bookmarkStart w:id="882" w:name="_Toc36197362"/>
      <w:bookmarkStart w:id="883" w:name="_Toc36198054"/>
      <w:r w:rsidRPr="001F23FC">
        <w:t>M.2</w:t>
      </w:r>
      <w:r w:rsidRPr="001F23FC">
        <w:tab/>
        <w:t>Beam Peak Search Grid</w:t>
      </w:r>
      <w:bookmarkEnd w:id="880"/>
      <w:bookmarkEnd w:id="881"/>
      <w:bookmarkEnd w:id="882"/>
      <w:bookmarkEnd w:id="883"/>
    </w:p>
    <w:p w14:paraId="08A141B2" w14:textId="078B53EF" w:rsidR="0032234A" w:rsidRPr="001F23FC" w:rsidRDefault="00B00962" w:rsidP="00BE5897">
      <w:pPr>
        <w:pStyle w:val="EditorsNote"/>
      </w:pPr>
      <w:r>
        <w:t>Editor's note:</w:t>
      </w:r>
      <w:r>
        <w:tab/>
      </w:r>
      <w:r w:rsidR="0032234A" w:rsidRPr="001F23FC">
        <w:t>Other implementations are not precluded as far as the respective analysis are presented and included in this TS</w:t>
      </w:r>
    </w:p>
    <w:p w14:paraId="2D6202FC" w14:textId="77777777" w:rsidR="0032234A" w:rsidRPr="001F23FC" w:rsidRDefault="0032234A">
      <w:pPr>
        <w:pStyle w:val="Heading2"/>
      </w:pPr>
      <w:bookmarkStart w:id="884" w:name="_Toc21026894"/>
      <w:bookmarkStart w:id="885" w:name="_Toc27744192"/>
      <w:bookmarkStart w:id="886" w:name="_Toc36197363"/>
      <w:bookmarkStart w:id="887" w:name="_Toc36198055"/>
      <w:r w:rsidRPr="001F23FC">
        <w:t>M.2.1</w:t>
      </w:r>
      <w:r w:rsidRPr="001F23FC">
        <w:tab/>
        <w:t>UE Power classes</w:t>
      </w:r>
      <w:bookmarkEnd w:id="884"/>
      <w:bookmarkEnd w:id="885"/>
      <w:bookmarkEnd w:id="886"/>
      <w:bookmarkEnd w:id="887"/>
    </w:p>
    <w:p w14:paraId="241955AA" w14:textId="77777777" w:rsidR="0032234A" w:rsidRPr="001F23FC" w:rsidRDefault="0032234A">
      <w:pPr>
        <w:pStyle w:val="Heading3"/>
      </w:pPr>
      <w:bookmarkStart w:id="888" w:name="_Toc21026895"/>
      <w:bookmarkStart w:id="889" w:name="_Toc27744193"/>
      <w:bookmarkStart w:id="890" w:name="_Toc36197364"/>
      <w:bookmarkStart w:id="891" w:name="_Toc36198056"/>
      <w:r w:rsidRPr="001F23FC">
        <w:t>M.2.1.1</w:t>
      </w:r>
      <w:r w:rsidRPr="001F23FC">
        <w:tab/>
        <w:t>Power class 1 devices</w:t>
      </w:r>
      <w:bookmarkEnd w:id="888"/>
      <w:bookmarkEnd w:id="889"/>
      <w:bookmarkEnd w:id="890"/>
      <w:bookmarkEnd w:id="891"/>
    </w:p>
    <w:p w14:paraId="5112C0F0" w14:textId="77777777" w:rsidR="00DF6027" w:rsidRPr="001F23FC" w:rsidRDefault="00DF6027" w:rsidP="00DF6027">
      <w:r w:rsidRPr="001F23FC">
        <w:t>The antenna array assumptions for the MU simulations are outlined in Table M.2.1.1-0 and M.2.1.1-0a for PC1.</w:t>
      </w:r>
    </w:p>
    <w:p w14:paraId="57808F74" w14:textId="77777777" w:rsidR="00DF6027" w:rsidRPr="001F23FC" w:rsidRDefault="00DF6027" w:rsidP="00D15858">
      <w:pPr>
        <w:pStyle w:val="TH"/>
      </w:pPr>
      <w:bookmarkStart w:id="892" w:name="_Ref6898985"/>
      <w:r w:rsidRPr="001F23FC">
        <w:t>Table</w:t>
      </w:r>
      <w:bookmarkEnd w:id="892"/>
      <w:r w:rsidRPr="001F23FC">
        <w:t xml:space="preserve"> M.2.1.1-0: Single Antenna Element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147FF47B" w14:textId="77777777" w:rsidTr="009065DA">
        <w:trPr>
          <w:jc w:val="center"/>
        </w:trPr>
        <w:tc>
          <w:tcPr>
            <w:tcW w:w="2689" w:type="dxa"/>
            <w:vAlign w:val="center"/>
          </w:tcPr>
          <w:p w14:paraId="7A0C2DED" w14:textId="77777777" w:rsidR="00DF6027" w:rsidRPr="001F23FC" w:rsidRDefault="00DF6027" w:rsidP="009065DA">
            <w:pPr>
              <w:pStyle w:val="TAL"/>
            </w:pPr>
            <w:r w:rsidRPr="001F23FC">
              <w:t>Antenna element horizontal radiation pattern</w:t>
            </w:r>
          </w:p>
        </w:tc>
        <w:tc>
          <w:tcPr>
            <w:tcW w:w="7058" w:type="dxa"/>
            <w:vAlign w:val="center"/>
          </w:tcPr>
          <w:p w14:paraId="404AE6AB"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1F23FC">
              <w:t>A</w:t>
            </w:r>
            <w:r w:rsidR="00DF6027" w:rsidRPr="001F23FC">
              <w:rPr>
                <w:vertAlign w:val="subscript"/>
              </w:rPr>
              <w:t>m</w:t>
            </w:r>
            <w:r w:rsidR="00DF6027" w:rsidRPr="001F23FC">
              <w:t xml:space="preserve"> =25 dB</w:t>
            </w:r>
          </w:p>
        </w:tc>
      </w:tr>
      <w:tr w:rsidR="00DF6027" w:rsidRPr="001F23FC" w14:paraId="01261EB1" w14:textId="77777777" w:rsidTr="009065DA">
        <w:trPr>
          <w:jc w:val="center"/>
        </w:trPr>
        <w:tc>
          <w:tcPr>
            <w:tcW w:w="2689" w:type="dxa"/>
            <w:vAlign w:val="center"/>
          </w:tcPr>
          <w:p w14:paraId="0BD2DBAB" w14:textId="77777777" w:rsidR="00DF6027" w:rsidRPr="001F23FC" w:rsidRDefault="00DF6027" w:rsidP="009065DA">
            <w:pPr>
              <w:pStyle w:val="TAL"/>
            </w:pPr>
            <w:r w:rsidRPr="001F23FC">
              <w:t>Horizontal half-power beamwidth of single element</w:t>
            </w:r>
          </w:p>
        </w:tc>
        <w:tc>
          <w:tcPr>
            <w:tcW w:w="7058" w:type="dxa"/>
            <w:vAlign w:val="center"/>
          </w:tcPr>
          <w:p w14:paraId="3341DF73" w14:textId="77777777" w:rsidR="00DF6027" w:rsidRPr="001F23FC" w:rsidRDefault="00000000" w:rsidP="009065DA">
            <w:pPr>
              <w:pStyle w:val="TAL"/>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1F23FC">
              <w:t xml:space="preserve"> </w:t>
            </w:r>
          </w:p>
        </w:tc>
      </w:tr>
      <w:tr w:rsidR="00DF6027" w:rsidRPr="001F23FC" w14:paraId="5C86929C" w14:textId="77777777" w:rsidTr="009065DA">
        <w:trPr>
          <w:jc w:val="center"/>
        </w:trPr>
        <w:tc>
          <w:tcPr>
            <w:tcW w:w="2689" w:type="dxa"/>
            <w:vAlign w:val="center"/>
          </w:tcPr>
          <w:p w14:paraId="2E740C99" w14:textId="77777777" w:rsidR="00DF6027" w:rsidRPr="001F23FC" w:rsidRDefault="00DF6027" w:rsidP="009065DA">
            <w:pPr>
              <w:pStyle w:val="TAL"/>
            </w:pPr>
            <w:r w:rsidRPr="001F23FC">
              <w:t>Antenna element vertical radiation pattern</w:t>
            </w:r>
          </w:p>
        </w:tc>
        <w:tc>
          <w:tcPr>
            <w:tcW w:w="7058" w:type="dxa"/>
            <w:vAlign w:val="center"/>
          </w:tcPr>
          <w:p w14:paraId="35140813"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1F23FC">
              <w:t>SLAv =25 dB</w:t>
            </w:r>
          </w:p>
        </w:tc>
      </w:tr>
      <w:tr w:rsidR="00DF6027" w:rsidRPr="001F23FC" w14:paraId="1A734361" w14:textId="77777777" w:rsidTr="009065DA">
        <w:trPr>
          <w:jc w:val="center"/>
        </w:trPr>
        <w:tc>
          <w:tcPr>
            <w:tcW w:w="2689" w:type="dxa"/>
            <w:vAlign w:val="center"/>
          </w:tcPr>
          <w:p w14:paraId="31B35ABA"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48AC70E1"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1F23FC" w14:paraId="31CCA85C" w14:textId="77777777" w:rsidTr="009065DA">
        <w:trPr>
          <w:jc w:val="center"/>
        </w:trPr>
        <w:tc>
          <w:tcPr>
            <w:tcW w:w="2689" w:type="dxa"/>
            <w:vAlign w:val="center"/>
          </w:tcPr>
          <w:p w14:paraId="52EC9955"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59C33B74" w14:textId="77777777" w:rsidR="00DF6027" w:rsidRPr="001F23FC" w:rsidRDefault="00DF6027" w:rsidP="009065DA">
            <w:pPr>
              <w:pStyle w:val="TAL"/>
              <w:rPr>
                <w:kern w:val="2"/>
                <w:lang w:eastAsia="zh-CN"/>
              </w:rPr>
            </w:pPr>
            <w:r w:rsidRPr="001F23FC">
              <w:rPr>
                <w:position w:val="-18"/>
                <w:lang w:eastAsia="zh-CN"/>
              </w:rPr>
              <w:object w:dxaOrig="5100" w:dyaOrig="480" w14:anchorId="5ECE5517">
                <v:shape id="_x0000_i1194" type="#_x0000_t75" style="width:210.5pt;height:20.5pt" o:ole="">
                  <v:imagedata r:id="rId285" o:title=""/>
                </v:shape>
                <o:OLEObject Type="Embed" ProgID="Equation.DSMT4" ShapeID="_x0000_i1194" DrawAspect="Content" ObjectID="_1821541620" r:id="rId286"/>
              </w:object>
            </w:r>
          </w:p>
        </w:tc>
      </w:tr>
      <w:tr w:rsidR="00DF6027" w:rsidRPr="001F23FC" w14:paraId="7232B367" w14:textId="77777777" w:rsidTr="009065DA">
        <w:trPr>
          <w:jc w:val="center"/>
        </w:trPr>
        <w:tc>
          <w:tcPr>
            <w:tcW w:w="2689" w:type="dxa"/>
            <w:vAlign w:val="center"/>
          </w:tcPr>
          <w:p w14:paraId="13639563"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6E66A0C6" w14:textId="77777777" w:rsidR="00DF6027" w:rsidRPr="001F23FC" w:rsidRDefault="00DF6027" w:rsidP="009065DA">
            <w:pPr>
              <w:pStyle w:val="TAL"/>
            </w:pPr>
            <w:proofErr w:type="spellStart"/>
            <w:r w:rsidRPr="001F23FC">
              <w:t>G</w:t>
            </w:r>
            <w:r w:rsidRPr="001F23FC">
              <w:rPr>
                <w:vertAlign w:val="subscript"/>
              </w:rPr>
              <w:t>E,max</w:t>
            </w:r>
            <w:proofErr w:type="spellEnd"/>
            <w:r w:rsidRPr="001F23FC">
              <w:rPr>
                <w:vertAlign w:val="subscript"/>
              </w:rPr>
              <w:t xml:space="preserve"> </w:t>
            </w:r>
            <w:r w:rsidRPr="001F23FC">
              <w:t>= 5 </w:t>
            </w:r>
            <w:proofErr w:type="spellStart"/>
            <w:r w:rsidRPr="001F23FC">
              <w:t>dBi</w:t>
            </w:r>
            <w:proofErr w:type="spellEnd"/>
          </w:p>
        </w:tc>
      </w:tr>
    </w:tbl>
    <w:p w14:paraId="1E1970C7" w14:textId="77777777" w:rsidR="00DF6027" w:rsidRPr="001F23FC" w:rsidRDefault="00DF6027" w:rsidP="00DF6027">
      <w:pPr>
        <w:spacing w:after="0"/>
      </w:pPr>
    </w:p>
    <w:p w14:paraId="51084D98" w14:textId="77777777" w:rsidR="00DF6027" w:rsidRPr="001F23FC" w:rsidRDefault="00DF6027" w:rsidP="00D15858">
      <w:pPr>
        <w:pStyle w:val="TH"/>
      </w:pPr>
      <w:bookmarkStart w:id="893" w:name="_Ref117065301"/>
      <w:r w:rsidRPr="001F23FC">
        <w:t xml:space="preserve">Table </w:t>
      </w:r>
      <w:bookmarkEnd w:id="893"/>
      <w:r w:rsidRPr="001F23FC">
        <w:t xml:space="preserve">M.2.1.1-0a: Composite Antenna Array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2A0C3969" w14:textId="77777777" w:rsidTr="009065DA">
        <w:trPr>
          <w:jc w:val="center"/>
        </w:trPr>
        <w:tc>
          <w:tcPr>
            <w:tcW w:w="2660" w:type="dxa"/>
            <w:vAlign w:val="center"/>
          </w:tcPr>
          <w:p w14:paraId="4695AF1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CA33AAF">
                <v:shape id="_x0000_i1195" type="#_x0000_t75" style="width:36.5pt;height:15pt" o:ole="">
                  <v:imagedata r:id="rId287" o:title=""/>
                </v:shape>
                <o:OLEObject Type="Embed" ProgID="Equation.3" ShapeID="_x0000_i1195" DrawAspect="Content" ObjectID="_1821541621" r:id="rId288"/>
              </w:object>
            </w:r>
          </w:p>
        </w:tc>
        <w:tc>
          <w:tcPr>
            <w:tcW w:w="7087" w:type="dxa"/>
            <w:vAlign w:val="center"/>
          </w:tcPr>
          <w:p w14:paraId="776BBEC7" w14:textId="77777777" w:rsidR="00DF6027" w:rsidRPr="001F23FC" w:rsidRDefault="00DF6027" w:rsidP="009065DA">
            <w:pPr>
              <w:pStyle w:val="TAL"/>
              <w:rPr>
                <w:position w:val="-38"/>
                <w:lang w:eastAsia="zh-CN"/>
              </w:rPr>
            </w:pPr>
            <w:r w:rsidRPr="001F23FC">
              <w:rPr>
                <w:position w:val="-38"/>
              </w:rPr>
              <w:object w:dxaOrig="5500" w:dyaOrig="880" w14:anchorId="0D0F1190">
                <v:shape id="_x0000_i1196" type="#_x0000_t75" style="width:243pt;height:38pt" o:ole="">
                  <v:imagedata r:id="rId289" o:title=""/>
                </v:shape>
                <o:OLEObject Type="Embed" ProgID="Equation.3" ShapeID="_x0000_i1196" DrawAspect="Content" ObjectID="_1821541622" r:id="rId290"/>
              </w:object>
            </w:r>
          </w:p>
          <w:p w14:paraId="7B82D0ED"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6495FF05" w14:textId="77777777" w:rsidR="00DF6027" w:rsidRPr="001F23FC" w:rsidRDefault="00DF6027" w:rsidP="009065DA">
            <w:pPr>
              <w:pStyle w:val="TAL"/>
              <w:rPr>
                <w:lang w:eastAsia="zh-CN"/>
              </w:rPr>
            </w:pPr>
            <w:r w:rsidRPr="001F23FC">
              <w:rPr>
                <w:position w:val="-50"/>
              </w:rPr>
              <w:object w:dxaOrig="6780" w:dyaOrig="1120" w14:anchorId="16216774">
                <v:shape id="_x0000_i1197" type="#_x0000_t75" style="width:283.5pt;height:45pt" o:ole="">
                  <v:imagedata r:id="rId291" o:title=""/>
                </v:shape>
                <o:OLEObject Type="Embed" ProgID="Equation.3" ShapeID="_x0000_i1197" DrawAspect="Content" ObjectID="_1821541623" r:id="rId292"/>
              </w:object>
            </w:r>
          </w:p>
          <w:p w14:paraId="69654472" w14:textId="77777777" w:rsidR="00DF6027" w:rsidRPr="001F23FC" w:rsidRDefault="00DF6027" w:rsidP="009065DA">
            <w:pPr>
              <w:pStyle w:val="TAL"/>
              <w:rPr>
                <w:lang w:eastAsia="zh-CN"/>
              </w:rPr>
            </w:pPr>
            <w:r w:rsidRPr="001F23FC">
              <w:t>the weighting is given by:</w:t>
            </w:r>
          </w:p>
          <w:p w14:paraId="6CFFBD40" w14:textId="77777777" w:rsidR="00DF6027" w:rsidRPr="001F23FC" w:rsidRDefault="00DF6027" w:rsidP="009065DA">
            <w:pPr>
              <w:pStyle w:val="TAL"/>
              <w:rPr>
                <w:position w:val="-28"/>
                <w:lang w:eastAsia="zh-CN"/>
              </w:rPr>
            </w:pPr>
            <w:r w:rsidRPr="001F23FC">
              <w:rPr>
                <w:position w:val="-34"/>
              </w:rPr>
              <w:object w:dxaOrig="8660" w:dyaOrig="760" w14:anchorId="1A8A9214">
                <v:shape id="_x0000_i1198" type="#_x0000_t75" style="width:343pt;height:29pt" o:ole="">
                  <v:imagedata r:id="rId293" o:title=""/>
                </v:shape>
                <o:OLEObject Type="Embed" ProgID="Equation.3" ShapeID="_x0000_i1198" DrawAspect="Content" ObjectID="_1821541624" r:id="rId294"/>
              </w:object>
            </w:r>
          </w:p>
        </w:tc>
      </w:tr>
      <w:tr w:rsidR="00DF6027" w:rsidRPr="001F23FC" w14:paraId="02A214B3" w14:textId="77777777" w:rsidTr="009065DA">
        <w:trPr>
          <w:jc w:val="center"/>
        </w:trPr>
        <w:tc>
          <w:tcPr>
            <w:tcW w:w="2660" w:type="dxa"/>
            <w:vAlign w:val="center"/>
          </w:tcPr>
          <w:p w14:paraId="3203400C" w14:textId="77777777" w:rsidR="00DF6027" w:rsidRPr="001F23FC" w:rsidRDefault="00DF6027" w:rsidP="009065DA">
            <w:pPr>
              <w:pStyle w:val="TAL"/>
            </w:pPr>
            <w:r w:rsidRPr="001F23FC">
              <w:rPr>
                <w:lang w:eastAsia="zh-CN"/>
              </w:rPr>
              <w:t>Antenna array configuration (</w:t>
            </w:r>
            <w:proofErr w:type="spellStart"/>
            <w:r w:rsidRPr="001F23FC">
              <w:rPr>
                <w:lang w:eastAsia="zh-CN"/>
              </w:rPr>
              <w:t>Row×Column</w:t>
            </w:r>
            <w:proofErr w:type="spellEnd"/>
            <w:r w:rsidRPr="001F23FC">
              <w:rPr>
                <w:lang w:eastAsia="zh-CN"/>
              </w:rPr>
              <w:t>)</w:t>
            </w:r>
          </w:p>
        </w:tc>
        <w:tc>
          <w:tcPr>
            <w:tcW w:w="7087" w:type="dxa"/>
            <w:vAlign w:val="center"/>
          </w:tcPr>
          <w:p w14:paraId="41BCCA1A" w14:textId="77777777" w:rsidR="00DF6027" w:rsidRPr="001F23FC" w:rsidRDefault="00DF6027" w:rsidP="009065DA">
            <w:pPr>
              <w:pStyle w:val="TAL"/>
            </w:pPr>
            <w:r w:rsidRPr="001F23FC">
              <w:t>12 x 12 (default), 6 x 6 (optional for PC5)</w:t>
            </w:r>
          </w:p>
        </w:tc>
      </w:tr>
      <w:tr w:rsidR="00DF6027" w:rsidRPr="001F23FC" w14:paraId="3E6F5EF7" w14:textId="77777777" w:rsidTr="009065DA">
        <w:trPr>
          <w:jc w:val="center"/>
        </w:trPr>
        <w:tc>
          <w:tcPr>
            <w:tcW w:w="2660" w:type="dxa"/>
            <w:vAlign w:val="center"/>
          </w:tcPr>
          <w:p w14:paraId="1F00D4EC" w14:textId="77777777" w:rsidR="00DF6027" w:rsidRPr="001F23FC" w:rsidRDefault="00DF6027" w:rsidP="009065DA">
            <w:pPr>
              <w:pStyle w:val="TAL"/>
              <w:rPr>
                <w:lang w:eastAsia="zh-CN"/>
              </w:rPr>
            </w:pPr>
            <w:r w:rsidRPr="001F23FC">
              <w:t xml:space="preserve">Horizontal radiating element spacing </w:t>
            </w:r>
          </w:p>
        </w:tc>
        <w:tc>
          <w:tcPr>
            <w:tcW w:w="7087" w:type="dxa"/>
            <w:vAlign w:val="center"/>
          </w:tcPr>
          <w:p w14:paraId="7DF5168F" w14:textId="77777777" w:rsidR="00DF6027" w:rsidRPr="001F23FC" w:rsidRDefault="00DF6027" w:rsidP="009065DA">
            <w:pPr>
              <w:pStyle w:val="TAL"/>
            </w:pPr>
            <w:r w:rsidRPr="001F23FC">
              <w:t>d</w:t>
            </w:r>
            <w:r w:rsidRPr="001F23FC">
              <w:rPr>
                <w:vertAlign w:val="subscript"/>
              </w:rPr>
              <w:t>h</w:t>
            </w:r>
            <w:r w:rsidRPr="001F23FC">
              <w:t>/λ = 0.5</w:t>
            </w:r>
          </w:p>
        </w:tc>
      </w:tr>
      <w:tr w:rsidR="00DF6027" w:rsidRPr="001F23FC" w14:paraId="3CCD1691" w14:textId="77777777" w:rsidTr="009065DA">
        <w:trPr>
          <w:jc w:val="center"/>
        </w:trPr>
        <w:tc>
          <w:tcPr>
            <w:tcW w:w="2660" w:type="dxa"/>
            <w:vAlign w:val="center"/>
          </w:tcPr>
          <w:p w14:paraId="519AFCAD" w14:textId="77777777" w:rsidR="00DF6027" w:rsidRPr="001F23FC" w:rsidRDefault="00DF6027" w:rsidP="009065DA">
            <w:pPr>
              <w:pStyle w:val="TAL"/>
            </w:pPr>
            <w:r w:rsidRPr="001F23FC">
              <w:t xml:space="preserve">Vertical radiating element spacing </w:t>
            </w:r>
          </w:p>
        </w:tc>
        <w:tc>
          <w:tcPr>
            <w:tcW w:w="7087" w:type="dxa"/>
            <w:vAlign w:val="center"/>
          </w:tcPr>
          <w:p w14:paraId="41DC559C" w14:textId="77777777" w:rsidR="00DF6027" w:rsidRPr="001F23FC" w:rsidRDefault="00DF6027" w:rsidP="009065DA">
            <w:pPr>
              <w:pStyle w:val="TAL"/>
            </w:pPr>
            <w:r w:rsidRPr="001F23FC">
              <w:t>d</w:t>
            </w:r>
            <w:r w:rsidRPr="001F23FC">
              <w:rPr>
                <w:vertAlign w:val="subscript"/>
              </w:rPr>
              <w:t>v</w:t>
            </w:r>
            <w:r w:rsidRPr="001F23FC">
              <w:t>/λ = 0.5</w:t>
            </w:r>
          </w:p>
        </w:tc>
      </w:tr>
    </w:tbl>
    <w:p w14:paraId="5AA9394E" w14:textId="77777777" w:rsidR="00DF6027" w:rsidRPr="001F23FC" w:rsidRDefault="00DF6027" w:rsidP="004D5E83"/>
    <w:p w14:paraId="7AF8259C" w14:textId="1C6B8711" w:rsidR="004D5E83" w:rsidRPr="001F23FC" w:rsidRDefault="004D5E83" w:rsidP="004D5E83">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1CC7BD1F" w14:textId="77777777" w:rsidR="004D5E83" w:rsidRPr="001F23FC" w:rsidRDefault="004D5E83" w:rsidP="004D5E83">
      <w:pPr>
        <w:pStyle w:val="B1"/>
        <w:rPr>
          <w:b/>
        </w:rPr>
      </w:pPr>
      <w:r w:rsidRPr="001F23FC">
        <w:t>-</w:t>
      </w:r>
      <w:r w:rsidRPr="001F23FC">
        <w:tab/>
        <w:t>Constant density grid (using the charged particle implementation) with at least 3000 grid points.</w:t>
      </w:r>
    </w:p>
    <w:p w14:paraId="35AF1405" w14:textId="77777777" w:rsidR="004D5E83" w:rsidRPr="001F23FC" w:rsidRDefault="004D5E83" w:rsidP="004D5E83">
      <w:pPr>
        <w:pStyle w:val="B1"/>
      </w:pPr>
      <w:r w:rsidRPr="001F23FC">
        <w:t>-</w:t>
      </w:r>
      <w:r w:rsidRPr="001F23FC">
        <w:tab/>
        <w:t>Constant step size grid with at least 4902 grid points, corresponding to an angular step size of 3.6º.</w:t>
      </w:r>
    </w:p>
    <w:p w14:paraId="189FE1C7" w14:textId="77777777" w:rsidR="004D5E83" w:rsidRPr="001F23FC" w:rsidRDefault="004D5E83" w:rsidP="004D5E83">
      <w:bookmarkStart w:id="894" w:name="_Ref23870768"/>
      <w:r w:rsidRPr="001F23FC">
        <w:t>For better measurement uncertainties, finer measurement grids as shown in Table M.2.1.1-1 may be used. Choice of grids among these 2 types of grids is up to test system implementation.</w:t>
      </w:r>
    </w:p>
    <w:p w14:paraId="48A56097" w14:textId="77777777" w:rsidR="004D5E83" w:rsidRPr="001F23FC" w:rsidRDefault="004D5E83" w:rsidP="004D5E83">
      <w:pPr>
        <w:pStyle w:val="TH"/>
      </w:pPr>
      <w:bookmarkStart w:id="895" w:name="_CRTableM_2_1_11"/>
      <w:r w:rsidRPr="001F23FC">
        <w:t xml:space="preserve">Table </w:t>
      </w:r>
      <w:bookmarkEnd w:id="894"/>
      <w:bookmarkEnd w:id="895"/>
      <w:r w:rsidRPr="001F23FC">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F23FC"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3A5AE096" w:rsidR="004D5E83" w:rsidRPr="001F23FC" w:rsidRDefault="004D5E83" w:rsidP="00B57601">
            <w:pPr>
              <w:pStyle w:val="TAH"/>
            </w:pPr>
            <w:r w:rsidRPr="001F23FC">
              <w:t xml:space="preserve">Systematic Error of </w:t>
            </w:r>
            <w:r w:rsidR="00B00962">
              <w:t>'</w:t>
            </w:r>
            <w:r w:rsidRPr="001F23FC">
              <w:t>Beam Peak Search</w:t>
            </w:r>
            <w:r w:rsidR="00B00962">
              <w:t>'</w:t>
            </w:r>
            <w:r w:rsidRPr="001F23FC">
              <w:t xml:space="preserve">: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F23FC" w:rsidRDefault="004D5E83" w:rsidP="00B57601">
            <w:pPr>
              <w:pStyle w:val="TAH"/>
            </w:pPr>
            <w:r w:rsidRPr="001F23FC">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F23FC" w:rsidRDefault="004D5E83" w:rsidP="00B57601">
            <w:pPr>
              <w:pStyle w:val="TAH"/>
            </w:pPr>
            <w:r w:rsidRPr="001F23FC">
              <w:t>Minimum Number of Unique Grid Points for Constant Density Grid</w:t>
            </w:r>
          </w:p>
        </w:tc>
      </w:tr>
      <w:tr w:rsidR="004D5E83" w:rsidRPr="001F23FC"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F23FC" w:rsidRDefault="004D5E83" w:rsidP="00B57601">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F23FC" w:rsidRDefault="004D5E83" w:rsidP="00B57601">
            <w:pPr>
              <w:pStyle w:val="TAC"/>
            </w:pPr>
            <w:r w:rsidRPr="001F23FC">
              <w:t>10226 (2.5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F23FC" w:rsidRDefault="004D5E83" w:rsidP="00B57601">
            <w:pPr>
              <w:pStyle w:val="TAC"/>
            </w:pPr>
            <w:r w:rsidRPr="001F23FC">
              <w:t>7000</w:t>
            </w:r>
          </w:p>
        </w:tc>
      </w:tr>
      <w:tr w:rsidR="004D5E83" w:rsidRPr="001F23FC"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F23FC" w:rsidRDefault="004D5E83" w:rsidP="00B57601">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F23FC" w:rsidRDefault="004D5E83" w:rsidP="00B57601">
            <w:pPr>
              <w:pStyle w:val="TAC"/>
            </w:pPr>
            <w:r w:rsidRPr="001F23FC">
              <w:t>5000</w:t>
            </w:r>
          </w:p>
        </w:tc>
      </w:tr>
      <w:tr w:rsidR="004D5E83" w:rsidRPr="001F23FC"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F23FC" w:rsidRDefault="004D5E83" w:rsidP="00B57601">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F23FC" w:rsidRDefault="004D5E83" w:rsidP="00B57601">
            <w:pPr>
              <w:pStyle w:val="TAC"/>
            </w:pPr>
            <w:r w:rsidRPr="001F23FC">
              <w:t>7082 (3</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F23FC" w:rsidRDefault="004D5E83" w:rsidP="00B57601">
            <w:pPr>
              <w:pStyle w:val="TAC"/>
            </w:pPr>
            <w:r w:rsidRPr="001F23FC">
              <w:t>4500</w:t>
            </w:r>
          </w:p>
        </w:tc>
      </w:tr>
      <w:tr w:rsidR="004D5E83" w:rsidRPr="001F23FC"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F23FC" w:rsidRDefault="004D5E83" w:rsidP="00B57601">
            <w:pPr>
              <w:pStyle w:val="TAC"/>
            </w:pPr>
            <w:r w:rsidRPr="001F23FC">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F23FC" w:rsidRDefault="004D5E83" w:rsidP="00B57601">
            <w:pPr>
              <w:pStyle w:val="TAC"/>
            </w:pPr>
            <w:r w:rsidRPr="001F23FC">
              <w:t>3500</w:t>
            </w:r>
          </w:p>
        </w:tc>
      </w:tr>
      <w:tr w:rsidR="004D5E83" w:rsidRPr="001F23FC"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F23FC" w:rsidRDefault="004D5E83" w:rsidP="00B57601">
            <w:pPr>
              <w:pStyle w:val="TAC"/>
            </w:pPr>
            <w:r w:rsidRPr="001F23FC">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F23FC" w:rsidRDefault="004D5E83" w:rsidP="00B57601">
            <w:pPr>
              <w:pStyle w:val="TAC"/>
            </w:pPr>
            <w:r w:rsidRPr="001F23FC">
              <w:t>4902 (3.6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F23FC" w:rsidRDefault="004D5E83" w:rsidP="00B57601">
            <w:pPr>
              <w:pStyle w:val="TAC"/>
            </w:pPr>
            <w:r w:rsidRPr="001F23FC">
              <w:t>3000</w:t>
            </w:r>
          </w:p>
        </w:tc>
      </w:tr>
    </w:tbl>
    <w:p w14:paraId="59AE3A6A" w14:textId="77777777" w:rsidR="004D5E83" w:rsidRPr="001F23FC" w:rsidRDefault="004D5E83" w:rsidP="004D5E83"/>
    <w:p w14:paraId="0C03ECB2" w14:textId="77777777" w:rsidR="0032234A" w:rsidRPr="001F23FC" w:rsidRDefault="0032234A">
      <w:pPr>
        <w:pStyle w:val="Heading3"/>
      </w:pPr>
      <w:bookmarkStart w:id="896" w:name="_Toc21026896"/>
      <w:bookmarkStart w:id="897" w:name="_Toc27744194"/>
      <w:bookmarkStart w:id="898" w:name="_Toc36197365"/>
      <w:bookmarkStart w:id="899" w:name="_Toc36198057"/>
      <w:r w:rsidRPr="001F23FC">
        <w:t>M.2.1.2</w:t>
      </w:r>
      <w:r w:rsidRPr="001F23FC">
        <w:tab/>
        <w:t>Power class 2 devices</w:t>
      </w:r>
      <w:bookmarkEnd w:id="896"/>
      <w:bookmarkEnd w:id="897"/>
      <w:bookmarkEnd w:id="898"/>
      <w:bookmarkEnd w:id="899"/>
    </w:p>
    <w:p w14:paraId="0D9C29A1" w14:textId="77777777" w:rsidR="0032234A" w:rsidRPr="001F23FC" w:rsidRDefault="0032234A">
      <w:r w:rsidRPr="001F23FC">
        <w:t>TBD</w:t>
      </w:r>
    </w:p>
    <w:p w14:paraId="3AF5CB79" w14:textId="77777777" w:rsidR="0032234A" w:rsidRPr="001F23FC" w:rsidRDefault="0032234A">
      <w:pPr>
        <w:pStyle w:val="Heading3"/>
      </w:pPr>
      <w:bookmarkStart w:id="900" w:name="_Toc21026897"/>
      <w:bookmarkStart w:id="901" w:name="_Toc27744195"/>
      <w:bookmarkStart w:id="902" w:name="_Toc36197366"/>
      <w:bookmarkStart w:id="903" w:name="_Toc36198058"/>
      <w:r w:rsidRPr="001F23FC">
        <w:t>M.2.1.3</w:t>
      </w:r>
      <w:r w:rsidRPr="001F23FC">
        <w:tab/>
        <w:t>Power class 3 devices</w:t>
      </w:r>
      <w:bookmarkEnd w:id="900"/>
      <w:bookmarkEnd w:id="901"/>
      <w:bookmarkEnd w:id="902"/>
      <w:bookmarkEnd w:id="903"/>
    </w:p>
    <w:p w14:paraId="66E8B2FA" w14:textId="77777777" w:rsidR="00DF6027" w:rsidRPr="001F23FC" w:rsidRDefault="00DF6027" w:rsidP="00DF6027">
      <w:r w:rsidRPr="001F23FC">
        <w:t>The antenna array assumptions for the MU simulations are outlined in Table M.2.1.3-0 and M.2.1.3-0a for PC3.</w:t>
      </w:r>
    </w:p>
    <w:p w14:paraId="08271A95" w14:textId="77777777" w:rsidR="00DF6027" w:rsidRPr="001F23FC" w:rsidRDefault="00DF6027" w:rsidP="00DF6027">
      <w:pPr>
        <w:pStyle w:val="TH"/>
      </w:pPr>
      <w:r w:rsidRPr="001F23FC">
        <w:t>Table M.2.1.3-0: Single Antenna Element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750C9F47" w14:textId="77777777" w:rsidTr="009065DA">
        <w:trPr>
          <w:jc w:val="center"/>
        </w:trPr>
        <w:tc>
          <w:tcPr>
            <w:tcW w:w="2689" w:type="dxa"/>
            <w:vAlign w:val="center"/>
          </w:tcPr>
          <w:p w14:paraId="5F337FF9" w14:textId="77777777" w:rsidR="00DF6027" w:rsidRPr="001F23FC" w:rsidRDefault="00DF6027" w:rsidP="009065DA">
            <w:pPr>
              <w:pStyle w:val="TAL"/>
            </w:pPr>
            <w:r w:rsidRPr="001F23FC">
              <w:t>Antenna element horizontal radiation pattern</w:t>
            </w:r>
          </w:p>
        </w:tc>
        <w:tc>
          <w:tcPr>
            <w:tcW w:w="7058" w:type="dxa"/>
            <w:vAlign w:val="center"/>
          </w:tcPr>
          <w:p w14:paraId="55C155FD" w14:textId="77777777" w:rsidR="00DF6027" w:rsidRPr="001F23FC" w:rsidRDefault="00DF6027" w:rsidP="009065DA">
            <w:pPr>
              <w:pStyle w:val="TAL"/>
            </w:pPr>
            <w:r w:rsidRPr="001F23FC">
              <w:object w:dxaOrig="3480" w:dyaOrig="880" w14:anchorId="29DEB10B">
                <v:shape id="_x0000_i1199" type="#_x0000_t75" style="width:147.5pt;height:37.5pt" o:ole="">
                  <v:imagedata r:id="rId295" o:title=""/>
                </v:shape>
                <o:OLEObject Type="Embed" ProgID="Equation.3" ShapeID="_x0000_i1199" DrawAspect="Content" ObjectID="_1821541625" r:id="rId296"/>
              </w:object>
            </w:r>
            <w:r w:rsidRPr="001F23FC">
              <w:t>, A</w:t>
            </w:r>
            <w:r w:rsidRPr="001F23FC">
              <w:rPr>
                <w:vertAlign w:val="subscript"/>
              </w:rPr>
              <w:t>m</w:t>
            </w:r>
            <w:r w:rsidRPr="001F23FC">
              <w:t xml:space="preserve"> =30 dB</w:t>
            </w:r>
          </w:p>
        </w:tc>
      </w:tr>
      <w:tr w:rsidR="00DF6027" w:rsidRPr="001F23FC" w14:paraId="59A2746B" w14:textId="77777777" w:rsidTr="009065DA">
        <w:trPr>
          <w:jc w:val="center"/>
        </w:trPr>
        <w:tc>
          <w:tcPr>
            <w:tcW w:w="2689" w:type="dxa"/>
            <w:vAlign w:val="center"/>
          </w:tcPr>
          <w:p w14:paraId="004754DE" w14:textId="77777777" w:rsidR="00DF6027" w:rsidRPr="001F23FC" w:rsidRDefault="00DF6027" w:rsidP="009065DA">
            <w:pPr>
              <w:pStyle w:val="TAL"/>
            </w:pPr>
            <w:r w:rsidRPr="001F23FC">
              <w:t>Horizontal half-power beamwidth of single element</w:t>
            </w:r>
          </w:p>
        </w:tc>
        <w:tc>
          <w:tcPr>
            <w:tcW w:w="7058" w:type="dxa"/>
            <w:vAlign w:val="center"/>
          </w:tcPr>
          <w:p w14:paraId="4B8F75AE" w14:textId="77777777" w:rsidR="00DF6027" w:rsidRPr="001F23FC" w:rsidRDefault="00DF6027" w:rsidP="009065DA">
            <w:pPr>
              <w:pStyle w:val="TAL"/>
            </w:pPr>
            <w:r w:rsidRPr="001F23FC">
              <w:rPr>
                <w:position w:val="-18"/>
              </w:rPr>
              <w:t>260° for 8 x 2 antenna array configuration, 90° for other optional configurations</w:t>
            </w:r>
          </w:p>
        </w:tc>
      </w:tr>
      <w:tr w:rsidR="00DF6027" w:rsidRPr="001F23FC" w14:paraId="1A309619" w14:textId="77777777" w:rsidTr="009065DA">
        <w:trPr>
          <w:jc w:val="center"/>
        </w:trPr>
        <w:tc>
          <w:tcPr>
            <w:tcW w:w="2689" w:type="dxa"/>
            <w:vAlign w:val="center"/>
          </w:tcPr>
          <w:p w14:paraId="48591DCA" w14:textId="77777777" w:rsidR="00DF6027" w:rsidRPr="001F23FC" w:rsidRDefault="00DF6027" w:rsidP="009065DA">
            <w:pPr>
              <w:pStyle w:val="TAL"/>
            </w:pPr>
            <w:r w:rsidRPr="001F23FC">
              <w:t>Antenna element vertical radiation pattern</w:t>
            </w:r>
          </w:p>
        </w:tc>
        <w:tc>
          <w:tcPr>
            <w:tcW w:w="7058" w:type="dxa"/>
            <w:vAlign w:val="center"/>
          </w:tcPr>
          <w:p w14:paraId="1DD89DF6" w14:textId="77777777" w:rsidR="00DF6027" w:rsidRPr="001F23FC" w:rsidRDefault="00DF6027" w:rsidP="009065DA">
            <w:pPr>
              <w:pStyle w:val="TAL"/>
            </w:pPr>
            <w:r w:rsidRPr="001F23FC">
              <w:object w:dxaOrig="3620" w:dyaOrig="880" w14:anchorId="5F3AB2AF">
                <v:shape id="_x0000_i1200" type="#_x0000_t75" style="width:149.5pt;height:37.5pt" o:ole="">
                  <v:imagedata r:id="rId297" o:title=""/>
                </v:shape>
                <o:OLEObject Type="Embed" ProgID="Equation.3" ShapeID="_x0000_i1200" DrawAspect="Content" ObjectID="_1821541626" r:id="rId298"/>
              </w:object>
            </w:r>
            <w:r w:rsidRPr="001F23FC">
              <w:t xml:space="preserve">, </w:t>
            </w:r>
            <w:proofErr w:type="spellStart"/>
            <w:r w:rsidRPr="001F23FC">
              <w:t>SLAv</w:t>
            </w:r>
            <w:proofErr w:type="spellEnd"/>
            <w:r w:rsidRPr="001F23FC">
              <w:t xml:space="preserve"> =30 dB</w:t>
            </w:r>
          </w:p>
        </w:tc>
      </w:tr>
      <w:tr w:rsidR="00DF6027" w:rsidRPr="001F23FC" w14:paraId="197152AF" w14:textId="77777777" w:rsidTr="009065DA">
        <w:trPr>
          <w:jc w:val="center"/>
        </w:trPr>
        <w:tc>
          <w:tcPr>
            <w:tcW w:w="2689" w:type="dxa"/>
            <w:vAlign w:val="center"/>
          </w:tcPr>
          <w:p w14:paraId="54FB0B9B"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3DF920EF" w14:textId="77777777" w:rsidR="00DF6027" w:rsidRPr="001F23FC" w:rsidRDefault="00DF6027" w:rsidP="009065DA">
            <w:pPr>
              <w:pStyle w:val="TAL"/>
            </w:pPr>
            <w:r w:rsidRPr="001F23FC">
              <w:rPr>
                <w:position w:val="-18"/>
              </w:rPr>
              <w:t>130º for 8 x 2 antenna array configuration, 90° for other optional configurations</w:t>
            </w:r>
          </w:p>
        </w:tc>
      </w:tr>
      <w:tr w:rsidR="00DF6027" w:rsidRPr="001F23FC" w14:paraId="3ABC069E" w14:textId="77777777" w:rsidTr="009065DA">
        <w:trPr>
          <w:jc w:val="center"/>
        </w:trPr>
        <w:tc>
          <w:tcPr>
            <w:tcW w:w="2689" w:type="dxa"/>
            <w:vAlign w:val="center"/>
          </w:tcPr>
          <w:p w14:paraId="2B7DBF98"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122BF0A8" w14:textId="77777777" w:rsidR="00DF6027" w:rsidRPr="001F23FC" w:rsidRDefault="00DF6027" w:rsidP="009065DA">
            <w:pPr>
              <w:pStyle w:val="TAL"/>
              <w:rPr>
                <w:kern w:val="2"/>
                <w:lang w:eastAsia="zh-CN"/>
              </w:rPr>
            </w:pPr>
            <w:r w:rsidRPr="001F23FC">
              <w:rPr>
                <w:position w:val="-18"/>
                <w:lang w:eastAsia="zh-CN"/>
              </w:rPr>
              <w:object w:dxaOrig="5100" w:dyaOrig="480" w14:anchorId="69E5CC8C">
                <v:shape id="_x0000_i1201" type="#_x0000_t75" style="width:210.5pt;height:20.5pt" o:ole="">
                  <v:imagedata r:id="rId285" o:title=""/>
                </v:shape>
                <o:OLEObject Type="Embed" ProgID="Equation.DSMT4" ShapeID="_x0000_i1201" DrawAspect="Content" ObjectID="_1821541627" r:id="rId299"/>
              </w:object>
            </w:r>
          </w:p>
        </w:tc>
      </w:tr>
      <w:tr w:rsidR="00DF6027" w:rsidRPr="001F23FC" w14:paraId="688BC35F" w14:textId="77777777" w:rsidTr="009065DA">
        <w:trPr>
          <w:jc w:val="center"/>
        </w:trPr>
        <w:tc>
          <w:tcPr>
            <w:tcW w:w="2689" w:type="dxa"/>
            <w:vAlign w:val="center"/>
          </w:tcPr>
          <w:p w14:paraId="5A56ADF8"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4A5CE360" w14:textId="77777777" w:rsidR="00DF6027" w:rsidRPr="001F23FC" w:rsidRDefault="00DF6027" w:rsidP="009065DA">
            <w:pPr>
              <w:pStyle w:val="TAL"/>
            </w:pPr>
            <w:proofErr w:type="spellStart"/>
            <w:r w:rsidRPr="001F23FC">
              <w:t>G</w:t>
            </w:r>
            <w:r w:rsidRPr="001F23FC">
              <w:rPr>
                <w:vertAlign w:val="subscript"/>
              </w:rPr>
              <w:t>E,max</w:t>
            </w:r>
            <w:proofErr w:type="spellEnd"/>
            <w:r w:rsidRPr="001F23FC">
              <w:rPr>
                <w:vertAlign w:val="subscript"/>
              </w:rPr>
              <w:t xml:space="preserve"> </w:t>
            </w:r>
            <w:r w:rsidRPr="001F23FC">
              <w:t>= 1.5 </w:t>
            </w:r>
            <w:proofErr w:type="spellStart"/>
            <w:r w:rsidRPr="001F23FC">
              <w:t>dBi</w:t>
            </w:r>
            <w:proofErr w:type="spellEnd"/>
          </w:p>
        </w:tc>
      </w:tr>
    </w:tbl>
    <w:p w14:paraId="54D30A1F" w14:textId="77777777" w:rsidR="00DF6027" w:rsidRPr="001F23FC" w:rsidRDefault="00DF6027" w:rsidP="00DF6027">
      <w:pPr>
        <w:spacing w:after="0"/>
      </w:pPr>
    </w:p>
    <w:p w14:paraId="3F3835B5" w14:textId="77777777" w:rsidR="00DF6027" w:rsidRPr="001F23FC" w:rsidRDefault="00DF6027" w:rsidP="00DF6027">
      <w:pPr>
        <w:pStyle w:val="TH"/>
      </w:pPr>
      <w:r w:rsidRPr="001F23FC">
        <w:t>Table M.2.1.3-0a: Composite Antenna Array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11258054" w14:textId="77777777" w:rsidTr="009065DA">
        <w:trPr>
          <w:jc w:val="center"/>
        </w:trPr>
        <w:tc>
          <w:tcPr>
            <w:tcW w:w="2660" w:type="dxa"/>
            <w:vAlign w:val="center"/>
          </w:tcPr>
          <w:p w14:paraId="6A71308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FE5030F">
                <v:shape id="_x0000_i1202" type="#_x0000_t75" style="width:36.5pt;height:15pt" o:ole="">
                  <v:imagedata r:id="rId287" o:title=""/>
                </v:shape>
                <o:OLEObject Type="Embed" ProgID="Equation.3" ShapeID="_x0000_i1202" DrawAspect="Content" ObjectID="_1821541628" r:id="rId300"/>
              </w:object>
            </w:r>
          </w:p>
        </w:tc>
        <w:tc>
          <w:tcPr>
            <w:tcW w:w="7087" w:type="dxa"/>
            <w:vAlign w:val="center"/>
          </w:tcPr>
          <w:p w14:paraId="13607C39" w14:textId="77777777" w:rsidR="00DF6027" w:rsidRPr="001F23FC" w:rsidRDefault="00DF6027" w:rsidP="009065DA">
            <w:pPr>
              <w:pStyle w:val="TAL"/>
              <w:rPr>
                <w:position w:val="-38"/>
                <w:lang w:eastAsia="zh-CN"/>
              </w:rPr>
            </w:pPr>
            <w:r w:rsidRPr="001F23FC">
              <w:rPr>
                <w:position w:val="-38"/>
              </w:rPr>
              <w:object w:dxaOrig="5500" w:dyaOrig="880" w14:anchorId="7FB31503">
                <v:shape id="_x0000_i1203" type="#_x0000_t75" style="width:244.5pt;height:39.5pt" o:ole="">
                  <v:imagedata r:id="rId289" o:title=""/>
                </v:shape>
                <o:OLEObject Type="Embed" ProgID="Equation.3" ShapeID="_x0000_i1203" DrawAspect="Content" ObjectID="_1821541629" r:id="rId301"/>
              </w:object>
            </w:r>
          </w:p>
          <w:p w14:paraId="778A58DE"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11802567" w14:textId="77777777" w:rsidR="00DF6027" w:rsidRPr="001F23FC" w:rsidRDefault="00DF6027" w:rsidP="009065DA">
            <w:pPr>
              <w:pStyle w:val="TAL"/>
              <w:rPr>
                <w:lang w:eastAsia="zh-CN"/>
              </w:rPr>
            </w:pPr>
            <w:r w:rsidRPr="001F23FC">
              <w:rPr>
                <w:position w:val="-50"/>
              </w:rPr>
              <w:object w:dxaOrig="6780" w:dyaOrig="1120" w14:anchorId="143A07A2">
                <v:shape id="_x0000_i1204" type="#_x0000_t75" style="width:283.5pt;height:45pt" o:ole="">
                  <v:imagedata r:id="rId291" o:title=""/>
                </v:shape>
                <o:OLEObject Type="Embed" ProgID="Equation.3" ShapeID="_x0000_i1204" DrawAspect="Content" ObjectID="_1821541630" r:id="rId302"/>
              </w:object>
            </w:r>
          </w:p>
          <w:p w14:paraId="7C27917E" w14:textId="77777777" w:rsidR="00DF6027" w:rsidRPr="001F23FC" w:rsidRDefault="00DF6027" w:rsidP="009065DA">
            <w:pPr>
              <w:pStyle w:val="TAL"/>
              <w:rPr>
                <w:lang w:eastAsia="zh-CN"/>
              </w:rPr>
            </w:pPr>
            <w:r w:rsidRPr="001F23FC">
              <w:t>the weighting is given by:</w:t>
            </w:r>
          </w:p>
          <w:p w14:paraId="15058E01" w14:textId="77777777" w:rsidR="00DF6027" w:rsidRPr="001F23FC" w:rsidRDefault="00DF6027" w:rsidP="009065DA">
            <w:pPr>
              <w:pStyle w:val="TAL"/>
              <w:rPr>
                <w:position w:val="-28"/>
                <w:lang w:eastAsia="zh-CN"/>
              </w:rPr>
            </w:pPr>
            <w:r w:rsidRPr="001F23FC">
              <w:rPr>
                <w:position w:val="-34"/>
              </w:rPr>
              <w:object w:dxaOrig="8660" w:dyaOrig="760" w14:anchorId="114388ED">
                <v:shape id="_x0000_i1205" type="#_x0000_t75" style="width:343pt;height:29pt" o:ole="">
                  <v:imagedata r:id="rId293" o:title=""/>
                </v:shape>
                <o:OLEObject Type="Embed" ProgID="Equation.3" ShapeID="_x0000_i1205" DrawAspect="Content" ObjectID="_1821541631" r:id="rId303"/>
              </w:object>
            </w:r>
          </w:p>
        </w:tc>
      </w:tr>
      <w:tr w:rsidR="00DF6027" w:rsidRPr="001F23FC" w14:paraId="03124F69" w14:textId="77777777" w:rsidTr="009065DA">
        <w:trPr>
          <w:jc w:val="center"/>
        </w:trPr>
        <w:tc>
          <w:tcPr>
            <w:tcW w:w="2660" w:type="dxa"/>
            <w:vAlign w:val="center"/>
          </w:tcPr>
          <w:p w14:paraId="66B8C053" w14:textId="77777777" w:rsidR="00DF6027" w:rsidRPr="001F23FC" w:rsidRDefault="00DF6027" w:rsidP="009065DA">
            <w:pPr>
              <w:pStyle w:val="TAL"/>
            </w:pPr>
            <w:r w:rsidRPr="001F23FC">
              <w:rPr>
                <w:lang w:eastAsia="zh-CN"/>
              </w:rPr>
              <w:t>Antenna array configuration (</w:t>
            </w:r>
            <w:proofErr w:type="spellStart"/>
            <w:r w:rsidRPr="001F23FC">
              <w:rPr>
                <w:lang w:eastAsia="zh-CN"/>
              </w:rPr>
              <w:t>Row×Column</w:t>
            </w:r>
            <w:proofErr w:type="spellEnd"/>
            <w:r w:rsidRPr="001F23FC">
              <w:rPr>
                <w:lang w:eastAsia="zh-CN"/>
              </w:rPr>
              <w:t>)</w:t>
            </w:r>
          </w:p>
        </w:tc>
        <w:tc>
          <w:tcPr>
            <w:tcW w:w="7087" w:type="dxa"/>
            <w:vAlign w:val="center"/>
          </w:tcPr>
          <w:p w14:paraId="58B717A1" w14:textId="77777777" w:rsidR="00DF6027" w:rsidRPr="001F23FC" w:rsidRDefault="00DF6027" w:rsidP="009065DA">
            <w:pPr>
              <w:pStyle w:val="TAL"/>
            </w:pPr>
            <w:r w:rsidRPr="001F23FC">
              <w:t>8 x 2 (default), 4 x 2 (optional), 6 x 2 (optional)</w:t>
            </w:r>
          </w:p>
        </w:tc>
      </w:tr>
      <w:tr w:rsidR="00DF6027" w:rsidRPr="001F23FC" w14:paraId="77E1DD4C" w14:textId="77777777" w:rsidTr="009065DA">
        <w:trPr>
          <w:jc w:val="center"/>
        </w:trPr>
        <w:tc>
          <w:tcPr>
            <w:tcW w:w="2660" w:type="dxa"/>
            <w:vAlign w:val="center"/>
          </w:tcPr>
          <w:p w14:paraId="707D3367" w14:textId="77777777" w:rsidR="00DF6027" w:rsidRPr="001F23FC" w:rsidRDefault="00DF6027" w:rsidP="009065DA">
            <w:pPr>
              <w:pStyle w:val="TAL"/>
              <w:rPr>
                <w:lang w:eastAsia="zh-CN"/>
              </w:rPr>
            </w:pPr>
            <w:r w:rsidRPr="001F23FC">
              <w:t>Horizontal radiating element spacing d</w:t>
            </w:r>
            <w:r w:rsidRPr="001F23FC">
              <w:rPr>
                <w:vertAlign w:val="subscript"/>
              </w:rPr>
              <w:t>h</w:t>
            </w:r>
            <w:r w:rsidRPr="001F23FC">
              <w:t>/λ</w:t>
            </w:r>
          </w:p>
        </w:tc>
        <w:tc>
          <w:tcPr>
            <w:tcW w:w="7087" w:type="dxa"/>
            <w:vAlign w:val="center"/>
          </w:tcPr>
          <w:p w14:paraId="0E29E278" w14:textId="77777777" w:rsidR="00DF6027" w:rsidRPr="001F23FC" w:rsidRDefault="00DF6027" w:rsidP="009065DA">
            <w:pPr>
              <w:pStyle w:val="TAL"/>
            </w:pPr>
            <w:r w:rsidRPr="001F23FC">
              <w:t>0.5</w:t>
            </w:r>
          </w:p>
        </w:tc>
      </w:tr>
      <w:tr w:rsidR="00DF6027" w:rsidRPr="001F23FC" w14:paraId="1EFECFB3" w14:textId="77777777" w:rsidTr="009065DA">
        <w:trPr>
          <w:jc w:val="center"/>
        </w:trPr>
        <w:tc>
          <w:tcPr>
            <w:tcW w:w="2660" w:type="dxa"/>
            <w:vAlign w:val="center"/>
          </w:tcPr>
          <w:p w14:paraId="2EF3A64B" w14:textId="77777777" w:rsidR="00DF6027" w:rsidRPr="001F23FC" w:rsidRDefault="00DF6027" w:rsidP="009065DA">
            <w:pPr>
              <w:pStyle w:val="TAL"/>
            </w:pPr>
            <w:r w:rsidRPr="001F23FC">
              <w:t>Vertical radiating element spacing d</w:t>
            </w:r>
            <w:r w:rsidRPr="001F23FC">
              <w:rPr>
                <w:vertAlign w:val="subscript"/>
              </w:rPr>
              <w:t>v</w:t>
            </w:r>
            <w:r w:rsidRPr="001F23FC">
              <w:t>/λ</w:t>
            </w:r>
          </w:p>
        </w:tc>
        <w:tc>
          <w:tcPr>
            <w:tcW w:w="7087" w:type="dxa"/>
            <w:vAlign w:val="center"/>
          </w:tcPr>
          <w:p w14:paraId="543F647C" w14:textId="77777777" w:rsidR="00DF6027" w:rsidRPr="001F23FC" w:rsidRDefault="00DF6027" w:rsidP="009065DA">
            <w:pPr>
              <w:pStyle w:val="TAL"/>
            </w:pPr>
            <w:r w:rsidRPr="001F23FC">
              <w:t>0.5</w:t>
            </w:r>
          </w:p>
        </w:tc>
      </w:tr>
    </w:tbl>
    <w:p w14:paraId="16D69E2C" w14:textId="77777777" w:rsidR="00DF6027" w:rsidRPr="001F23FC" w:rsidRDefault="00DF6027"/>
    <w:p w14:paraId="028BAD77" w14:textId="2E826737" w:rsidR="0032234A" w:rsidRPr="001F23FC" w:rsidRDefault="0032234A">
      <w:r w:rsidRPr="001F23FC">
        <w:t>In order to make a reasonable trade-off between measurement uncertainties, at least 800</w:t>
      </w:r>
      <w:r w:rsidR="009065DA">
        <w:t xml:space="preserve"> </w:t>
      </w:r>
      <w:r w:rsidRPr="001F23FC">
        <w:t>(constant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F23FC" w:rsidRDefault="0032234A">
      <w:pPr>
        <w:pStyle w:val="TH"/>
      </w:pPr>
      <w:bookmarkStart w:id="904" w:name="_CRTableM_2_1_31"/>
      <w:bookmarkStart w:id="905" w:name="_Ref528606784"/>
      <w:r w:rsidRPr="001F23FC">
        <w:t xml:space="preserve">Table </w:t>
      </w:r>
      <w:bookmarkEnd w:id="904"/>
      <w:r w:rsidRPr="001F23FC">
        <w:t>M.2.1.3-1</w:t>
      </w:r>
      <w:bookmarkEnd w:id="905"/>
      <w:r w:rsidRPr="001F23FC">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F23FC"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5BC414F7" w:rsidR="0032234A" w:rsidRPr="001F23FC" w:rsidRDefault="0032234A">
            <w:pPr>
              <w:pStyle w:val="TAH"/>
            </w:pPr>
            <w:r w:rsidRPr="001F23FC">
              <w:rPr>
                <w:rFonts w:eastAsia="Batang"/>
              </w:rPr>
              <w:t xml:space="preserve">Systematic Error of </w:t>
            </w:r>
            <w:r w:rsidR="00B00962">
              <w:rPr>
                <w:rFonts w:eastAsia="Batang"/>
              </w:rPr>
              <w:t>'</w:t>
            </w:r>
            <w:r w:rsidRPr="001F23FC">
              <w:rPr>
                <w:rFonts w:eastAsia="Batang"/>
              </w:rPr>
              <w:t>Beam Peak Search</w:t>
            </w:r>
            <w:r w:rsidR="00B00962">
              <w:rPr>
                <w:rFonts w:eastAsia="Batang"/>
              </w:rPr>
              <w:t>'</w:t>
            </w:r>
            <w:r w:rsidRPr="001F23FC">
              <w:rPr>
                <w:rFonts w:eastAsia="Batang"/>
              </w:rPr>
              <w:t>: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F23FC" w:rsidRDefault="0032234A">
            <w:pPr>
              <w:pStyle w:val="TAH"/>
            </w:pPr>
            <w:r w:rsidRPr="001F23FC">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F23FC" w:rsidRDefault="0032234A">
            <w:pPr>
              <w:pStyle w:val="TAH"/>
            </w:pPr>
            <w:r w:rsidRPr="001F23FC">
              <w:t>Minimum Number of Unique Grid Points for Constant Density Grid (charged particle implementation)</w:t>
            </w:r>
          </w:p>
        </w:tc>
      </w:tr>
      <w:tr w:rsidR="0032234A" w:rsidRPr="001F23FC"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F23FC" w:rsidRDefault="0032234A">
            <w:pPr>
              <w:pStyle w:val="TAC"/>
            </w:pPr>
            <w:r w:rsidRPr="001F23FC">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F23FC" w:rsidRDefault="0032234A">
            <w:pPr>
              <w:pStyle w:val="TAC"/>
            </w:pPr>
            <w:r w:rsidRPr="001F23FC">
              <w:t>2522 (5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F23FC" w:rsidRDefault="0032234A">
            <w:pPr>
              <w:pStyle w:val="TAC"/>
            </w:pPr>
            <w:r w:rsidRPr="001F23FC">
              <w:t>2000</w:t>
            </w:r>
          </w:p>
        </w:tc>
      </w:tr>
      <w:tr w:rsidR="0032234A" w:rsidRPr="001F23FC"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F23FC" w:rsidRDefault="0032234A">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F23FC" w:rsidRDefault="0032234A">
            <w:pPr>
              <w:pStyle w:val="TAC"/>
            </w:pPr>
            <w:r w:rsidRPr="001F23FC">
              <w:t>1742 (6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F23FC" w:rsidRDefault="0032234A">
            <w:pPr>
              <w:pStyle w:val="TAC"/>
            </w:pPr>
            <w:r w:rsidRPr="001F23FC">
              <w:t>1500</w:t>
            </w:r>
          </w:p>
        </w:tc>
      </w:tr>
      <w:tr w:rsidR="0032234A" w:rsidRPr="001F23FC"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F23FC" w:rsidRDefault="0032234A">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F23FC" w:rsidRDefault="0032234A">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F23FC" w:rsidRDefault="0032234A">
            <w:pPr>
              <w:pStyle w:val="TAC"/>
            </w:pPr>
            <w:r w:rsidRPr="001F23FC">
              <w:t>1000</w:t>
            </w:r>
          </w:p>
        </w:tc>
      </w:tr>
      <w:tr w:rsidR="0032234A" w:rsidRPr="001F23FC"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F23FC" w:rsidRDefault="0032234A">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F23FC" w:rsidRDefault="0032234A">
            <w:pPr>
              <w:pStyle w:val="TAC"/>
            </w:pPr>
            <w:r w:rsidRPr="001F23FC">
              <w:t>1106 (7.5</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F23FC" w:rsidRDefault="0032234A">
            <w:pPr>
              <w:pStyle w:val="TAC"/>
            </w:pPr>
            <w:r w:rsidRPr="001F23FC">
              <w:t>800</w:t>
            </w:r>
          </w:p>
        </w:tc>
      </w:tr>
    </w:tbl>
    <w:p w14:paraId="0BD2358D" w14:textId="77777777" w:rsidR="000A2134" w:rsidRPr="001F23FC" w:rsidRDefault="000A2134" w:rsidP="000A2134"/>
    <w:p w14:paraId="1A5D182C" w14:textId="2D26BA3D"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00752170" w14:textId="042C4B21" w:rsidR="000A2134" w:rsidRPr="001F23FC" w:rsidRDefault="000A2134" w:rsidP="00D15F21">
      <w:pPr>
        <w:pStyle w:val="B1"/>
      </w:pPr>
      <w:r w:rsidRPr="001F23FC">
        <w:t xml:space="preserve">- </w:t>
      </w:r>
      <w:r w:rsidR="005741EC" w:rsidRPr="001F23FC">
        <w:tab/>
      </w:r>
      <w:r w:rsidRPr="001F23FC">
        <w:t>310 (constant density grid with charged particle implementation) measurement grid points</w:t>
      </w:r>
      <w:r w:rsidR="005741EC" w:rsidRPr="001F23FC">
        <w:t>.</w:t>
      </w:r>
    </w:p>
    <w:p w14:paraId="1DCB339E" w14:textId="77777777" w:rsidR="00706821" w:rsidRPr="001F23FC" w:rsidRDefault="000A2134" w:rsidP="00706821">
      <w:pPr>
        <w:pStyle w:val="B1"/>
      </w:pPr>
      <w:r w:rsidRPr="001F23FC">
        <w:t>-</w:t>
      </w:r>
      <w:r w:rsidR="005741EC" w:rsidRPr="001F23FC">
        <w:tab/>
      </w:r>
      <w:r w:rsidRPr="001F23FC">
        <w:t xml:space="preserve">422 (constant step size grid with </w:t>
      </w:r>
      <w:r w:rsidRPr="001F23FC">
        <w:rPr>
          <w:rFonts w:ascii="Symbol" w:hAnsi="Symbol"/>
        </w:rPr>
        <w:t>Dq</w:t>
      </w:r>
      <w:r w:rsidRPr="001F23FC">
        <w:t>=</w:t>
      </w:r>
      <w:r w:rsidRPr="001F23FC">
        <w:rPr>
          <w:rFonts w:ascii="Symbol" w:hAnsi="Symbol"/>
        </w:rPr>
        <w:t>Df</w:t>
      </w:r>
      <w:r w:rsidRPr="001F23FC">
        <w:t>=12.0</w:t>
      </w:r>
      <w:r w:rsidRPr="001F23FC">
        <w:rPr>
          <w:vertAlign w:val="superscript"/>
        </w:rPr>
        <w:t>o</w:t>
      </w:r>
      <w:r w:rsidRPr="001F23FC">
        <w:t>) measurement grid points</w:t>
      </w:r>
      <w:r w:rsidR="005741EC" w:rsidRPr="001F23FC">
        <w:t>.</w:t>
      </w:r>
    </w:p>
    <w:p w14:paraId="1787EA59" w14:textId="0F1C7B3E"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543629C7" w14:textId="77777777" w:rsidR="00706821" w:rsidRPr="001F23FC" w:rsidRDefault="00706821" w:rsidP="00706821">
      <w:pPr>
        <w:pStyle w:val="B1"/>
      </w:pPr>
      <w:r w:rsidRPr="001F23FC">
        <w:t xml:space="preserve">- </w:t>
      </w:r>
      <w:r w:rsidRPr="001F23FC">
        <w:tab/>
        <w:t>575 (constant density grid with charged particle implementation) measurement grid points.</w:t>
      </w:r>
    </w:p>
    <w:p w14:paraId="7EB88404" w14:textId="0F0494C6" w:rsidR="0032234A" w:rsidRPr="001F23FC" w:rsidRDefault="00706821" w:rsidP="00706821">
      <w:pPr>
        <w:pStyle w:val="B1"/>
      </w:pPr>
      <w:r w:rsidRPr="001F23FC">
        <w:t>-</w:t>
      </w:r>
      <w:r w:rsidRPr="001F23FC">
        <w:tab/>
        <w:t xml:space="preserve">762 (constant step size grid with </w:t>
      </w:r>
      <w:r w:rsidRPr="001F23FC">
        <w:rPr>
          <w:rFonts w:ascii="Symbol" w:hAnsi="Symbol"/>
        </w:rPr>
        <w:t>Dq</w:t>
      </w:r>
      <w:r w:rsidRPr="001F23FC">
        <w:t>=</w:t>
      </w:r>
      <w:r w:rsidRPr="001F23FC">
        <w:rPr>
          <w:rFonts w:ascii="Symbol" w:hAnsi="Symbol"/>
        </w:rPr>
        <w:t>Df</w:t>
      </w:r>
      <w:r w:rsidRPr="001F23FC">
        <w:t>=9.0</w:t>
      </w:r>
      <w:r w:rsidRPr="001F23FC">
        <w:rPr>
          <w:vertAlign w:val="superscript"/>
        </w:rPr>
        <w:t>o</w:t>
      </w:r>
      <w:r w:rsidRPr="001F23FC">
        <w:t>) measurement grid points.</w:t>
      </w:r>
    </w:p>
    <w:p w14:paraId="07AD94C7" w14:textId="77777777" w:rsidR="0032234A" w:rsidRPr="001F23FC" w:rsidRDefault="0032234A">
      <w:pPr>
        <w:pStyle w:val="Heading3"/>
      </w:pPr>
      <w:bookmarkStart w:id="906" w:name="_Toc21026898"/>
      <w:bookmarkStart w:id="907" w:name="_Toc27744196"/>
      <w:bookmarkStart w:id="908" w:name="_Toc36197367"/>
      <w:bookmarkStart w:id="909" w:name="_Toc36198059"/>
      <w:r w:rsidRPr="001F23FC">
        <w:t>M.2.1.4</w:t>
      </w:r>
      <w:r w:rsidRPr="001F23FC">
        <w:tab/>
        <w:t>Power class 4 devices</w:t>
      </w:r>
      <w:bookmarkEnd w:id="906"/>
      <w:bookmarkEnd w:id="907"/>
      <w:bookmarkEnd w:id="908"/>
      <w:bookmarkEnd w:id="909"/>
    </w:p>
    <w:p w14:paraId="2C160963" w14:textId="77777777" w:rsidR="004378F5" w:rsidRPr="001F23FC" w:rsidRDefault="0032234A" w:rsidP="004378F5">
      <w:r w:rsidRPr="001F23FC">
        <w:t>TBD</w:t>
      </w:r>
    </w:p>
    <w:p w14:paraId="6472D5EE" w14:textId="77777777" w:rsidR="004378F5" w:rsidRPr="001F23FC" w:rsidRDefault="004378F5" w:rsidP="004378F5">
      <w:pPr>
        <w:pStyle w:val="Heading3"/>
      </w:pPr>
      <w:r w:rsidRPr="001F23FC">
        <w:t>M.2.1.5</w:t>
      </w:r>
      <w:r w:rsidRPr="001F23FC">
        <w:tab/>
        <w:t>Power class 5 devices</w:t>
      </w:r>
    </w:p>
    <w:p w14:paraId="248609CB" w14:textId="3340A3DE" w:rsidR="004378F5" w:rsidRPr="001F23FC" w:rsidRDefault="004378F5" w:rsidP="004378F5">
      <w:r w:rsidRPr="001F23FC">
        <w:t xml:space="preserve">The same </w:t>
      </w:r>
      <w:r w:rsidR="00DF6027" w:rsidRPr="001F23FC">
        <w:t xml:space="preserve">antenna array assumptions and </w:t>
      </w:r>
      <w:r w:rsidRPr="001F23FC">
        <w:t>measurement grids as in</w:t>
      </w:r>
      <w:r w:rsidR="008D532A">
        <w:t xml:space="preserve"> clause </w:t>
      </w:r>
      <w:r w:rsidRPr="001F23FC">
        <w:t>M.2.1.1 apply.</w:t>
      </w:r>
    </w:p>
    <w:p w14:paraId="45326DAA" w14:textId="17616EC5" w:rsidR="004378F5" w:rsidRPr="001F23FC" w:rsidRDefault="004378F5" w:rsidP="004378F5">
      <w:r w:rsidRPr="001F23FC">
        <w:t>Based on an optional vendor declaration with respect to the antenna array configuration</w:t>
      </w:r>
      <w:r w:rsidR="00706821" w:rsidRPr="001F23FC">
        <w:t>, see Table A.4.3.9-10a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xml:space="preserve">≤ 6 can utilize either of the following minimum number of grid points with the same systematic error of </w:t>
      </w:r>
      <w:r w:rsidR="00B00962">
        <w:t>'</w:t>
      </w:r>
      <w:r w:rsidRPr="001F23FC">
        <w:t>Beam Peak Search</w:t>
      </w:r>
      <w:r w:rsidR="00B00962">
        <w:t>'</w:t>
      </w:r>
      <w:r w:rsidRPr="001F23FC">
        <w:t xml:space="preserve"> of 0.7dB for beam peak search procedures:</w:t>
      </w:r>
    </w:p>
    <w:p w14:paraId="3AA5E016" w14:textId="7B2AC344" w:rsidR="004378F5" w:rsidRPr="001F23FC" w:rsidRDefault="004378F5" w:rsidP="004378F5">
      <w:pPr>
        <w:pStyle w:val="B1"/>
      </w:pPr>
      <w:r w:rsidRPr="001F23FC">
        <w:t>-</w:t>
      </w:r>
      <w:r w:rsidRPr="001F23FC">
        <w:tab/>
        <w:t>Constant density grid (using the charged particle implementation) with at least 750 grid points.</w:t>
      </w:r>
    </w:p>
    <w:p w14:paraId="29314B92" w14:textId="7661FBC6" w:rsidR="0032234A" w:rsidRPr="001F23FC" w:rsidRDefault="004378F5" w:rsidP="00E067D3">
      <w:pPr>
        <w:pStyle w:val="B1"/>
      </w:pPr>
      <w:r w:rsidRPr="001F23FC">
        <w:t>-</w:t>
      </w:r>
      <w:r w:rsidRPr="001F23FC">
        <w:tab/>
        <w:t>Constant step size grid with at least 1106 grid points, corresponding to an angular step size of 7.5º.</w:t>
      </w:r>
    </w:p>
    <w:p w14:paraId="62EAFEB3" w14:textId="77777777" w:rsidR="0067538E" w:rsidRPr="001F23FC" w:rsidRDefault="0067538E" w:rsidP="0067538E">
      <w:pPr>
        <w:pStyle w:val="Heading3"/>
      </w:pPr>
      <w:bookmarkStart w:id="910" w:name="_Toc21026899"/>
      <w:bookmarkStart w:id="911" w:name="_Toc27744197"/>
      <w:bookmarkStart w:id="912" w:name="_Toc36197368"/>
      <w:bookmarkStart w:id="913" w:name="_Toc36198060"/>
      <w:r w:rsidRPr="001F23FC">
        <w:t>M.2.1.6</w:t>
      </w:r>
      <w:r w:rsidRPr="001F23FC">
        <w:tab/>
        <w:t>Power class 6 devices</w:t>
      </w:r>
    </w:p>
    <w:p w14:paraId="6C3A03CC" w14:textId="5BBE7AF3" w:rsidR="0067538E" w:rsidRPr="001F23FC" w:rsidRDefault="0067538E" w:rsidP="0067538E">
      <w:r w:rsidRPr="001F23FC">
        <w:t>The same antenna array assumptions and measurement grids as in</w:t>
      </w:r>
      <w:r w:rsidR="008D532A">
        <w:t xml:space="preserve"> clause </w:t>
      </w:r>
      <w:r w:rsidRPr="001F23FC">
        <w:t xml:space="preserve">M.2.1.1 with </w:t>
      </w:r>
      <w:r w:rsidR="009065DA">
        <w:t xml:space="preserve">a default </w:t>
      </w:r>
      <w:r w:rsidRPr="001F23FC">
        <w:t>antenna array configuration of 6 x 6 apply.</w:t>
      </w:r>
    </w:p>
    <w:p w14:paraId="08B0A319" w14:textId="64296387" w:rsidR="0067538E" w:rsidRPr="001F23FC" w:rsidRDefault="0067538E" w:rsidP="0067538E">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7B6D9E77" w14:textId="77777777" w:rsidR="0067538E" w:rsidRPr="001F23FC" w:rsidRDefault="0067538E" w:rsidP="0067538E">
      <w:pPr>
        <w:pStyle w:val="B1"/>
        <w:rPr>
          <w:b/>
        </w:rPr>
      </w:pPr>
      <w:r w:rsidRPr="001F23FC">
        <w:t>-</w:t>
      </w:r>
      <w:r w:rsidRPr="001F23FC">
        <w:tab/>
        <w:t>Constant density grid (using the charged particle implementation) with at least 750 grid points.</w:t>
      </w:r>
    </w:p>
    <w:p w14:paraId="376537C3" w14:textId="77777777" w:rsidR="0067538E" w:rsidRPr="001F23FC" w:rsidRDefault="0067538E" w:rsidP="0067538E">
      <w:pPr>
        <w:pStyle w:val="B1"/>
      </w:pPr>
      <w:r w:rsidRPr="001F23FC">
        <w:t>-</w:t>
      </w:r>
      <w:r w:rsidRPr="001F23FC">
        <w:tab/>
        <w:t>Constant step size grid with at least 1106 grid points, corresponding to an angular step size of 7.5º.</w:t>
      </w:r>
    </w:p>
    <w:p w14:paraId="632CD922" w14:textId="77777777" w:rsidR="0032234A" w:rsidRPr="001F23FC" w:rsidRDefault="0032234A">
      <w:pPr>
        <w:pStyle w:val="Heading2"/>
      </w:pPr>
      <w:r w:rsidRPr="001F23FC">
        <w:t>M.2.2</w:t>
      </w:r>
      <w:r w:rsidRPr="001F23FC">
        <w:tab/>
        <w:t>Coarse and fine measurement grids</w:t>
      </w:r>
      <w:bookmarkEnd w:id="910"/>
      <w:bookmarkEnd w:id="911"/>
      <w:bookmarkEnd w:id="912"/>
      <w:bookmarkEnd w:id="913"/>
    </w:p>
    <w:p w14:paraId="4A92D6ED" w14:textId="77777777" w:rsidR="0032234A" w:rsidRPr="001F23FC" w:rsidRDefault="0032234A">
      <w:r w:rsidRPr="001F23FC">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F23FC" w:rsidRDefault="0032234A">
      <w:r w:rsidRPr="001F23FC">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1F23FC" w:rsidRDefault="0032234A">
      <w:r w:rsidRPr="001F23FC">
        <w:t>As an example, Figure M.2.2-1 illustrates the coarse and fine measurement grid approach applied to TX beam search; while this illustration is for EIRP, it can easily be extended to RX beam peak search using</w:t>
      </w:r>
      <w:r w:rsidR="00377338" w:rsidRPr="001F23FC">
        <w:t xml:space="preserve"> </w:t>
      </w:r>
      <w:proofErr w:type="spellStart"/>
      <w:r w:rsidR="00377338" w:rsidRPr="001F23FC">
        <w:t>EIS.For</w:t>
      </w:r>
      <w:proofErr w:type="spellEnd"/>
      <w:r w:rsidR="00377338" w:rsidRPr="001F23FC">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1F23FC">
        <w:rPr>
          <w:vertAlign w:val="subscript"/>
        </w:rPr>
        <w:t>CSBP</w:t>
      </w:r>
      <w:r w:rsidR="00377338" w:rsidRPr="001F23FC">
        <w:t>, is found to be the peak of the orange beam while the global TX beam peak (red beam) was not identified due to the coarse sampling of the grid points.</w:t>
      </w:r>
    </w:p>
    <w:p w14:paraId="24A63237" w14:textId="233101C6" w:rsidR="0032234A" w:rsidRPr="001F23FC" w:rsidRDefault="00404AAC">
      <w:pPr>
        <w:pStyle w:val="TH"/>
        <w:rPr>
          <w:rFonts w:eastAsia="Batang"/>
        </w:rPr>
      </w:pPr>
      <w:r w:rsidRPr="001F23FC">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F23FC" w:rsidRDefault="0032234A">
      <w:pPr>
        <w:pStyle w:val="TF"/>
      </w:pPr>
      <w:bookmarkStart w:id="914" w:name="_CRFigureM_2_21"/>
      <w:bookmarkStart w:id="915" w:name="_Ref521318029"/>
      <w:r w:rsidRPr="001F23FC">
        <w:t xml:space="preserve">Figure </w:t>
      </w:r>
      <w:bookmarkEnd w:id="914"/>
      <w:r w:rsidRPr="001F23FC">
        <w:t>M.2.2-1</w:t>
      </w:r>
      <w:bookmarkEnd w:id="915"/>
      <w:r w:rsidRPr="001F23FC">
        <w:t>: Illustration of the Coarse Search Approach for TX Beam Peak Search. Left: Antenna Pattern assumptions in 2D, Centre: Coarse beam peak search grid points/discrete antenna measurement positions, Right: TX beam EIRP measurements per grid point</w:t>
      </w:r>
    </w:p>
    <w:p w14:paraId="38C73CAC" w14:textId="22DC0F68" w:rsidR="0032234A" w:rsidRPr="001F23FC" w:rsidRDefault="0032234A">
      <w:r w:rsidRPr="001F23FC">
        <w:t>The proposed fine search approach is illustrated further in Figure M.2.2-2. A fine search region starting from the beam peak identified in the coarse search, EIRP</w:t>
      </w:r>
      <w:r w:rsidRPr="001F23FC">
        <w:rPr>
          <w:vertAlign w:val="subscript"/>
        </w:rPr>
        <w:t>CSBP</w:t>
      </w:r>
      <w:r w:rsidRPr="001F23FC">
        <w:t xml:space="preserve">, over a range of </w:t>
      </w:r>
      <w:r w:rsidRPr="001F23FC">
        <w:rPr>
          <w:rFonts w:ascii="Symbol" w:hAnsi="Symbol"/>
        </w:rPr>
        <w:t></w:t>
      </w:r>
      <w:r w:rsidRPr="001F23FC">
        <w:rPr>
          <w:vertAlign w:val="subscript"/>
        </w:rPr>
        <w:t>FS</w:t>
      </w:r>
      <w:r w:rsidRPr="001F23FC">
        <w:t xml:space="preserve"> is used to identify the regions that need to be investigated more closely with the fine search algorithm. The fine search range </w:t>
      </w:r>
      <w:r w:rsidRPr="001F23FC">
        <w:rPr>
          <w:rFonts w:ascii="Symbol" w:hAnsi="Symbol"/>
        </w:rPr>
        <w:t></w:t>
      </w:r>
      <w:r w:rsidRPr="001F23FC">
        <w:rPr>
          <w:vertAlign w:val="subscript"/>
        </w:rPr>
        <w:t>FS</w:t>
      </w:r>
      <w:r w:rsidRPr="001F23FC">
        <w:t xml:space="preserve"> is a function of the angular spacing of the coarse beam peak search grid as well as the beam width of the reference antenna pattern considered for smartphone UEs.</w:t>
      </w:r>
    </w:p>
    <w:p w14:paraId="4E6F54A5" w14:textId="65D6A57F" w:rsidR="0032234A" w:rsidRPr="001F23FC" w:rsidRDefault="00404AAC">
      <w:pPr>
        <w:pStyle w:val="TH"/>
        <w:rPr>
          <w:rFonts w:eastAsia="Batang"/>
        </w:rPr>
      </w:pPr>
      <w:r w:rsidRPr="001F23FC">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F23FC" w:rsidRDefault="0032234A">
      <w:pPr>
        <w:pStyle w:val="TF"/>
      </w:pPr>
      <w:bookmarkStart w:id="916" w:name="_CRFigureM_2_22"/>
      <w:bookmarkStart w:id="917" w:name="_Ref521335906"/>
      <w:bookmarkStart w:id="918" w:name="_Ref521335900"/>
      <w:r w:rsidRPr="001F23FC">
        <w:t xml:space="preserve">Figure </w:t>
      </w:r>
      <w:bookmarkEnd w:id="916"/>
      <w:r w:rsidRPr="001F23FC">
        <w:t>M.2.2-2</w:t>
      </w:r>
      <w:bookmarkEnd w:id="917"/>
      <w:r w:rsidRPr="001F23FC">
        <w:t>: Illustration of the fine beam peak search grid. Left: identify the measurement grid points that yielded EIRP values within the fine search region, right: placement of fine beam peak search grid points</w:t>
      </w:r>
      <w:bookmarkEnd w:id="918"/>
    </w:p>
    <w:p w14:paraId="1C13A304" w14:textId="2F60EBA8" w:rsidR="00377338" w:rsidRPr="001F23FC" w:rsidRDefault="00377338" w:rsidP="00377338">
      <w:r w:rsidRPr="001F23FC">
        <w:t>In order to maintain the same MU as the fine beam peak search measurement grids in</w:t>
      </w:r>
      <w:r w:rsidR="008D532A">
        <w:t xml:space="preserve"> clause </w:t>
      </w:r>
      <w:r w:rsidRPr="001F23FC">
        <w:t xml:space="preserve">M.2.1.3, i.e., 0.5 dB for PC3 UEs, the minimum </w:t>
      </w:r>
      <w:r w:rsidRPr="001F23FC">
        <w:rPr>
          <w:rFonts w:ascii="Symbol" w:hAnsi="Symbol"/>
        </w:rPr>
        <w:t>D</w:t>
      </w:r>
      <w:r w:rsidRPr="001F23FC">
        <w:rPr>
          <w:vertAlign w:val="subscript"/>
        </w:rPr>
        <w:t>FS</w:t>
      </w:r>
      <w:r w:rsidRPr="001F23FC">
        <w:t xml:space="preserve"> from Table M.2.2-1 for constant step-size grids and from Table M.2.2-2 for constant density grids shall be applied to the </w:t>
      </w:r>
      <w:proofErr w:type="spellStart"/>
      <w:r w:rsidRPr="001F23FC">
        <w:t>coarse&amp;fine</w:t>
      </w:r>
      <w:proofErr w:type="spellEnd"/>
      <w:r w:rsidRPr="001F23FC">
        <w:t xml:space="preserve"> search for PC3 UEs. The results presented in these tables utilize coarse measurement grids that match the spherical coverage grids from</w:t>
      </w:r>
      <w:r w:rsidR="008D532A">
        <w:t xml:space="preserve"> clause </w:t>
      </w:r>
      <w:r w:rsidRPr="001F23FC">
        <w:t>M.3.</w:t>
      </w:r>
    </w:p>
    <w:p w14:paraId="38619311" w14:textId="77777777" w:rsidR="00377338" w:rsidRPr="001F23FC" w:rsidRDefault="00377338" w:rsidP="00052581">
      <w:pPr>
        <w:pStyle w:val="TH"/>
      </w:pPr>
      <w:r w:rsidRPr="001F23FC">
        <w:t xml:space="preserve">Table M.2.2-1: Measurement grid parameters for the constant step-size </w:t>
      </w:r>
      <w:proofErr w:type="spellStart"/>
      <w:r w:rsidRPr="001F23FC">
        <w:t>coarse&amp;fine</w:t>
      </w:r>
      <w:proofErr w:type="spellEnd"/>
      <w:r w:rsidRPr="001F23FC">
        <w:t xml:space="preserve"> beam peak search measurement grids for PC3 UEs with a coarse grid of </w:t>
      </w:r>
      <w:r w:rsidRPr="001F23FC">
        <w:rPr>
          <w:rFonts w:ascii="Symbol" w:hAnsi="Symbol"/>
        </w:rPr>
        <w:t>Dq</w:t>
      </w:r>
      <w:r w:rsidRPr="001F23FC">
        <w:t>=</w:t>
      </w:r>
      <w:r w:rsidRPr="001F23FC">
        <w:rPr>
          <w:rFonts w:ascii="Symbol" w:hAnsi="Symbol"/>
        </w:rPr>
        <w:t>Df</w:t>
      </w:r>
      <w:r w:rsidRPr="001F23FC">
        <w:t>=15° (spherical coverage grid).</w:t>
      </w:r>
    </w:p>
    <w:tbl>
      <w:tblPr>
        <w:tblW w:w="0" w:type="auto"/>
        <w:jc w:val="center"/>
        <w:tblLook w:val="04A0" w:firstRow="1" w:lastRow="0" w:firstColumn="1" w:lastColumn="0" w:noHBand="0" w:noVBand="1"/>
      </w:tblPr>
      <w:tblGrid>
        <w:gridCol w:w="2425"/>
        <w:gridCol w:w="1914"/>
        <w:gridCol w:w="1914"/>
        <w:gridCol w:w="1914"/>
      </w:tblGrid>
      <w:tr w:rsidR="00377338" w:rsidRPr="001F23FC" w14:paraId="6104E465"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1253B903" w14:textId="3AFD4F40" w:rsidR="00377338" w:rsidRPr="001F23FC" w:rsidRDefault="00377338" w:rsidP="00052581">
            <w:pPr>
              <w:pStyle w:val="TAH"/>
            </w:pPr>
            <w:r w:rsidRPr="001F23FC">
              <w:t>Antenna</w:t>
            </w:r>
            <w:r w:rsidRPr="001F23FC">
              <w:br/>
              <w:t xml:space="preserve">               </w:t>
            </w:r>
            <w:r w:rsidR="00052581" w:rsidRPr="001F23FC">
              <w:t xml:space="preserve">  </w:t>
            </w:r>
            <w:r w:rsidRPr="001F23FC">
              <w:t xml:space="preserve"> Configuration</w:t>
            </w:r>
          </w:p>
          <w:p w14:paraId="30ED66A8" w14:textId="77777777" w:rsidR="00377338" w:rsidRPr="001F23FC" w:rsidRDefault="00377338" w:rsidP="00052581">
            <w:pPr>
              <w:pStyle w:val="TAH"/>
            </w:pPr>
          </w:p>
          <w:p w14:paraId="1E880836" w14:textId="77777777" w:rsidR="00377338" w:rsidRPr="001F23FC" w:rsidRDefault="00377338" w:rsidP="00052581">
            <w:pPr>
              <w:pStyle w:val="TAH"/>
            </w:pPr>
            <w:r w:rsidRPr="001F23FC">
              <w:t>Grid Parameters</w:t>
            </w:r>
          </w:p>
        </w:tc>
        <w:tc>
          <w:tcPr>
            <w:tcW w:w="1914" w:type="dxa"/>
            <w:tcBorders>
              <w:top w:val="single" w:sz="4" w:space="0" w:color="auto"/>
              <w:left w:val="single" w:sz="4" w:space="0" w:color="auto"/>
              <w:bottom w:val="single" w:sz="4" w:space="0" w:color="auto"/>
              <w:right w:val="single" w:sz="4" w:space="0" w:color="auto"/>
            </w:tcBorders>
            <w:vAlign w:val="center"/>
          </w:tcPr>
          <w:p w14:paraId="63AFB68A" w14:textId="77777777" w:rsidR="00377338" w:rsidRPr="001F23FC" w:rsidRDefault="00377338" w:rsidP="00052581">
            <w:pPr>
              <w:pStyle w:val="TAH"/>
            </w:pPr>
            <w:r w:rsidRPr="001F23FC">
              <w:t>8x2</w:t>
            </w:r>
          </w:p>
        </w:tc>
        <w:tc>
          <w:tcPr>
            <w:tcW w:w="1914" w:type="dxa"/>
            <w:tcBorders>
              <w:top w:val="single" w:sz="4" w:space="0" w:color="auto"/>
              <w:left w:val="single" w:sz="4" w:space="0" w:color="auto"/>
              <w:bottom w:val="single" w:sz="4" w:space="0" w:color="auto"/>
              <w:right w:val="single" w:sz="4" w:space="0" w:color="auto"/>
            </w:tcBorders>
            <w:vAlign w:val="center"/>
          </w:tcPr>
          <w:p w14:paraId="66FAAB71" w14:textId="77777777" w:rsidR="00377338" w:rsidRPr="001F23FC" w:rsidRDefault="00377338" w:rsidP="00052581">
            <w:pPr>
              <w:pStyle w:val="TAH"/>
            </w:pPr>
            <w:r w:rsidRPr="001F23FC">
              <w:t>6x2</w:t>
            </w:r>
          </w:p>
        </w:tc>
        <w:tc>
          <w:tcPr>
            <w:tcW w:w="1914" w:type="dxa"/>
            <w:tcBorders>
              <w:top w:val="single" w:sz="4" w:space="0" w:color="auto"/>
              <w:left w:val="single" w:sz="4" w:space="0" w:color="auto"/>
              <w:bottom w:val="single" w:sz="4" w:space="0" w:color="auto"/>
              <w:right w:val="single" w:sz="4" w:space="0" w:color="auto"/>
            </w:tcBorders>
            <w:vAlign w:val="center"/>
          </w:tcPr>
          <w:p w14:paraId="398FE9B0" w14:textId="77777777" w:rsidR="00377338" w:rsidRPr="001F23FC" w:rsidRDefault="00377338" w:rsidP="00052581">
            <w:pPr>
              <w:pStyle w:val="TAH"/>
            </w:pPr>
            <w:r w:rsidRPr="001F23FC">
              <w:t>4x2</w:t>
            </w:r>
          </w:p>
        </w:tc>
      </w:tr>
      <w:tr w:rsidR="00377338" w:rsidRPr="001F23FC" w14:paraId="6AB0084B"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3BAE045" w14:textId="10C832E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=7.5</w:t>
            </w:r>
            <w:r w:rsidRPr="001F23FC">
              <w:rPr>
                <w:rFonts w:ascii="Times New Roman" w:hAnsi="Times New Roman"/>
              </w:rPr>
              <w:t>°</w:t>
            </w:r>
            <w:r w:rsidRPr="001F23FC">
              <w:t xml:space="preserve"> (Note 1)</w:t>
            </w:r>
          </w:p>
        </w:tc>
        <w:tc>
          <w:tcPr>
            <w:tcW w:w="1914" w:type="dxa"/>
            <w:tcBorders>
              <w:top w:val="single" w:sz="4" w:space="0" w:color="auto"/>
              <w:left w:val="single" w:sz="4" w:space="0" w:color="auto"/>
              <w:bottom w:val="single" w:sz="4" w:space="0" w:color="auto"/>
              <w:right w:val="single" w:sz="4" w:space="0" w:color="auto"/>
            </w:tcBorders>
            <w:vAlign w:val="center"/>
          </w:tcPr>
          <w:p w14:paraId="033A67EC" w14:textId="77777777" w:rsidR="00377338" w:rsidRPr="001F23FC" w:rsidRDefault="00377338" w:rsidP="00052581">
            <w:pPr>
              <w:pStyle w:val="TAC"/>
            </w:pPr>
            <w:r w:rsidRPr="001F23FC">
              <w:t>2.5</w:t>
            </w:r>
          </w:p>
        </w:tc>
        <w:tc>
          <w:tcPr>
            <w:tcW w:w="1914" w:type="dxa"/>
            <w:tcBorders>
              <w:top w:val="single" w:sz="4" w:space="0" w:color="auto"/>
              <w:left w:val="single" w:sz="4" w:space="0" w:color="auto"/>
              <w:bottom w:val="single" w:sz="4" w:space="0" w:color="auto"/>
              <w:right w:val="single" w:sz="4" w:space="0" w:color="auto"/>
            </w:tcBorders>
            <w:vAlign w:val="center"/>
          </w:tcPr>
          <w:p w14:paraId="72B18CB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206F58D8" w14:textId="77777777" w:rsidR="00377338" w:rsidRPr="001F23FC" w:rsidRDefault="00377338" w:rsidP="00052581">
            <w:pPr>
              <w:pStyle w:val="TAC"/>
            </w:pPr>
            <w:r w:rsidRPr="001F23FC">
              <w:t>0.5</w:t>
            </w:r>
          </w:p>
        </w:tc>
      </w:tr>
      <w:tr w:rsidR="00377338" w:rsidRPr="001F23FC" w14:paraId="539B8BFE"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E3B1D6D" w14:textId="6828538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=9</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CE4EC4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354998F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637D2905" w14:textId="77777777" w:rsidR="00377338" w:rsidRPr="001F23FC" w:rsidRDefault="00377338" w:rsidP="00052581">
            <w:pPr>
              <w:pStyle w:val="TAC"/>
            </w:pPr>
          </w:p>
        </w:tc>
      </w:tr>
      <w:tr w:rsidR="00377338" w:rsidRPr="001F23FC" w14:paraId="0A9E1BE3"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1566DB0" w14:textId="6C4CB81A"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=12</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BBAA752"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02B1B8F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77120D88" w14:textId="77777777" w:rsidR="00377338" w:rsidRPr="001F23FC" w:rsidRDefault="00377338" w:rsidP="00052581">
            <w:pPr>
              <w:pStyle w:val="TAC"/>
            </w:pPr>
            <w:r w:rsidRPr="001F23FC">
              <w:t>0.5</w:t>
            </w:r>
          </w:p>
        </w:tc>
      </w:tr>
      <w:tr w:rsidR="00377338" w:rsidRPr="001F23FC" w14:paraId="24278A45"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6EA09938" w14:textId="77777777" w:rsidR="00377338" w:rsidRPr="001F23FC" w:rsidRDefault="00377338" w:rsidP="00052581">
            <w:pPr>
              <w:pStyle w:val="TAC"/>
            </w:pPr>
            <w:r w:rsidRPr="001F23FC">
              <w:t>Coarse grid with</w:t>
            </w:r>
            <w:r w:rsidRPr="001F23FC">
              <w:rPr>
                <w:rFonts w:ascii="Symbol" w:hAnsi="Symbol"/>
              </w:rPr>
              <w:t xml:space="preserve"> Dq</w:t>
            </w:r>
            <w:r w:rsidRPr="001F23FC">
              <w:t>=</w:t>
            </w:r>
            <w:r w:rsidRPr="001F23FC">
              <w:rPr>
                <w:rFonts w:ascii="Symbol" w:hAnsi="Symbol"/>
              </w:rPr>
              <w:t xml:space="preserve">Df </w:t>
            </w:r>
            <w:r w:rsidRPr="001F23FC">
              <w:rPr>
                <w:rFonts w:cs="Arial"/>
              </w:rPr>
              <w:t>[°]</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2222FDAB"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336A5A92"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12215787" w14:textId="77777777" w:rsidR="00377338" w:rsidRPr="001F23FC" w:rsidRDefault="00377338" w:rsidP="00052581">
            <w:pPr>
              <w:pStyle w:val="TAC"/>
            </w:pPr>
            <w:r w:rsidRPr="001F23FC">
              <w:t>15</w:t>
            </w:r>
          </w:p>
        </w:tc>
      </w:tr>
      <w:tr w:rsidR="00377338" w:rsidRPr="001F23FC" w14:paraId="23FCF53A" w14:textId="77777777" w:rsidTr="00B00962">
        <w:trPr>
          <w:jc w:val="center"/>
        </w:trPr>
        <w:tc>
          <w:tcPr>
            <w:tcW w:w="8167" w:type="dxa"/>
            <w:gridSpan w:val="4"/>
            <w:tcBorders>
              <w:top w:val="single" w:sz="4" w:space="0" w:color="auto"/>
              <w:left w:val="single" w:sz="4" w:space="0" w:color="auto"/>
              <w:bottom w:val="single" w:sz="4" w:space="0" w:color="auto"/>
              <w:right w:val="single" w:sz="4" w:space="0" w:color="auto"/>
            </w:tcBorders>
            <w:vAlign w:val="center"/>
          </w:tcPr>
          <w:p w14:paraId="1BF043B3" w14:textId="7CF4272A" w:rsidR="00377338" w:rsidRPr="001F23FC" w:rsidRDefault="00377338" w:rsidP="00052581">
            <w:pPr>
              <w:pStyle w:val="TAN"/>
              <w:jc w:val="center"/>
            </w:pPr>
            <w:r w:rsidRPr="001F23FC">
              <w:t xml:space="preserve">Note 1: Local searches in the </w:t>
            </w:r>
            <w:r w:rsidR="00B00962">
              <w:t>"</w:t>
            </w:r>
            <w:r w:rsidRPr="001F23FC">
              <w:t>fine search region</w:t>
            </w:r>
            <w:r w:rsidR="00B00962">
              <w:t>"</w:t>
            </w:r>
            <w:r w:rsidRPr="001F23FC">
              <w:t xml:space="preserve"> are performed on the 8 fine grid points surrounding each coarse grid point within the </w:t>
            </w:r>
            <w:r w:rsidRPr="001F23FC">
              <w:rPr>
                <w:rFonts w:ascii="Symbol" w:hAnsi="Symbol"/>
              </w:rPr>
              <w:t>D</w:t>
            </w:r>
            <w:r w:rsidRPr="001F23FC">
              <w:rPr>
                <w:vertAlign w:val="subscript"/>
              </w:rPr>
              <w:t>FS</w:t>
            </w:r>
            <w:r w:rsidRPr="001F23FC">
              <w:t xml:space="preserve"> region (Figure M.2.2-3).</w:t>
            </w:r>
          </w:p>
          <w:p w14:paraId="6B61DA34" w14:textId="0B279D7F" w:rsidR="00377338" w:rsidRPr="001F23FC" w:rsidRDefault="00377338" w:rsidP="00052581">
            <w:pPr>
              <w:pStyle w:val="TAN"/>
              <w:jc w:val="center"/>
            </w:pPr>
            <w:r w:rsidRPr="001F23FC">
              <w:t xml:space="preserve">Note 2: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a conical region (half angle) of 1.5*step size of the fine grid, as illustrated in Figure M.2.2-4.</w:t>
            </w:r>
          </w:p>
        </w:tc>
      </w:tr>
    </w:tbl>
    <w:p w14:paraId="3A58811F" w14:textId="77777777" w:rsidR="00377338" w:rsidRPr="001F23FC" w:rsidRDefault="00377338" w:rsidP="00052581"/>
    <w:p w14:paraId="705E4DF0" w14:textId="77777777" w:rsidR="00377338" w:rsidRPr="001F23FC" w:rsidRDefault="00377338" w:rsidP="00052581">
      <w:pPr>
        <w:pStyle w:val="TH"/>
      </w:pPr>
      <w:r w:rsidRPr="001F23FC">
        <w:t xml:space="preserve">Table M.2.2-2: Measurement grid parameters for the constant-density </w:t>
      </w:r>
      <w:proofErr w:type="spellStart"/>
      <w:r w:rsidRPr="001F23FC">
        <w:t>coarse&amp;fine</w:t>
      </w:r>
      <w:proofErr w:type="spellEnd"/>
      <w:r w:rsidRPr="001F23FC">
        <w:t xml:space="preserve"> beam peak search measurement grids with a coarse grid using 200 unique grid points (spherical coverage grid)</w:t>
      </w:r>
    </w:p>
    <w:tbl>
      <w:tblPr>
        <w:tblW w:w="0" w:type="auto"/>
        <w:jc w:val="center"/>
        <w:tblLook w:val="04A0" w:firstRow="1" w:lastRow="0" w:firstColumn="1" w:lastColumn="0" w:noHBand="0" w:noVBand="1"/>
      </w:tblPr>
      <w:tblGrid>
        <w:gridCol w:w="2425"/>
        <w:gridCol w:w="1370"/>
        <w:gridCol w:w="1640"/>
        <w:gridCol w:w="1641"/>
      </w:tblGrid>
      <w:tr w:rsidR="00377338" w:rsidRPr="001F23FC" w14:paraId="4B8E3159"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6CE0DB8F" w14:textId="5E1E7EBB" w:rsidR="00377338" w:rsidRPr="001F23FC" w:rsidRDefault="00377338" w:rsidP="009065DA">
            <w:pPr>
              <w:pStyle w:val="TAH"/>
              <w:keepNext w:val="0"/>
            </w:pPr>
            <w:r w:rsidRPr="001F23FC">
              <w:t>Antenna</w:t>
            </w:r>
            <w:r w:rsidRPr="001F23FC">
              <w:br/>
            </w:r>
            <w:r w:rsidR="00052581" w:rsidRPr="001F23FC">
              <w:t xml:space="preserve">                </w:t>
            </w:r>
            <w:r w:rsidRPr="001F23FC">
              <w:t>Configuration</w:t>
            </w:r>
          </w:p>
          <w:p w14:paraId="0953E208" w14:textId="77777777" w:rsidR="00377338" w:rsidRPr="001F23FC" w:rsidRDefault="00377338" w:rsidP="009065DA">
            <w:pPr>
              <w:pStyle w:val="TAH"/>
              <w:keepNext w:val="0"/>
            </w:pPr>
          </w:p>
          <w:p w14:paraId="721301BA" w14:textId="77777777" w:rsidR="00377338" w:rsidRPr="001F23FC" w:rsidRDefault="00377338" w:rsidP="009065DA">
            <w:pPr>
              <w:pStyle w:val="TAH"/>
              <w:keepNext w:val="0"/>
            </w:pPr>
            <w:r w:rsidRPr="001F23FC">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1F23FC" w:rsidRDefault="00377338" w:rsidP="009065DA">
            <w:pPr>
              <w:pStyle w:val="TAH"/>
              <w:keepNext w:val="0"/>
            </w:pPr>
            <w:r w:rsidRPr="001F23FC">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1F23FC" w:rsidRDefault="00377338" w:rsidP="009065DA">
            <w:pPr>
              <w:pStyle w:val="TAH"/>
              <w:keepNext w:val="0"/>
            </w:pPr>
            <w:r w:rsidRPr="001F23FC">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1F23FC" w:rsidRDefault="00377338" w:rsidP="009065DA">
            <w:pPr>
              <w:pStyle w:val="TAH"/>
              <w:keepNext w:val="0"/>
            </w:pPr>
            <w:r w:rsidRPr="001F23FC">
              <w:t xml:space="preserve">4x2 </w:t>
            </w:r>
          </w:p>
        </w:tc>
      </w:tr>
      <w:tr w:rsidR="00377338" w:rsidRPr="001F23FC" w14:paraId="4ECA1516"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2907FC0D" w14:textId="1C01614E" w:rsidR="00377338" w:rsidRPr="001F23FC" w:rsidRDefault="00377338" w:rsidP="009065DA">
            <w:pPr>
              <w:pStyle w:val="TAC"/>
            </w:pPr>
            <w:r w:rsidRPr="001F23FC">
              <w:rPr>
                <w:rFonts w:ascii="Symbol" w:hAnsi="Symbol"/>
              </w:rPr>
              <w:t>D</w:t>
            </w:r>
            <w:r w:rsidRPr="001F23FC">
              <w:rPr>
                <w:vertAlign w:val="subscript"/>
              </w:rPr>
              <w:t>FS</w:t>
            </w:r>
            <w:r w:rsidR="009F7C98">
              <w:t> </w:t>
            </w:r>
            <w:r w:rsidR="009F7C98" w:rsidRPr="001F23FC">
              <w:t>[</w:t>
            </w:r>
            <w:r w:rsidRPr="001F23FC">
              <w:t>dB]</w:t>
            </w:r>
          </w:p>
        </w:tc>
        <w:tc>
          <w:tcPr>
            <w:tcW w:w="1370" w:type="dxa"/>
            <w:tcBorders>
              <w:top w:val="single" w:sz="4" w:space="0" w:color="auto"/>
              <w:left w:val="single" w:sz="4" w:space="0" w:color="auto"/>
              <w:bottom w:val="single" w:sz="4" w:space="0" w:color="auto"/>
              <w:right w:val="single" w:sz="4" w:space="0" w:color="auto"/>
            </w:tcBorders>
            <w:vAlign w:val="center"/>
          </w:tcPr>
          <w:p w14:paraId="325D3499" w14:textId="77777777" w:rsidR="00377338" w:rsidRPr="001F23FC" w:rsidRDefault="00377338" w:rsidP="009065DA">
            <w:pPr>
              <w:pStyle w:val="TAC"/>
            </w:pPr>
            <w:r w:rsidRPr="001F23FC">
              <w:t>3</w:t>
            </w:r>
          </w:p>
        </w:tc>
        <w:tc>
          <w:tcPr>
            <w:tcW w:w="1640" w:type="dxa"/>
            <w:tcBorders>
              <w:top w:val="single" w:sz="4" w:space="0" w:color="auto"/>
              <w:left w:val="single" w:sz="4" w:space="0" w:color="auto"/>
              <w:bottom w:val="single" w:sz="4" w:space="0" w:color="auto"/>
              <w:right w:val="single" w:sz="4" w:space="0" w:color="auto"/>
            </w:tcBorders>
            <w:vAlign w:val="center"/>
          </w:tcPr>
          <w:p w14:paraId="3CB79C10" w14:textId="77777777" w:rsidR="00377338" w:rsidRPr="001F23FC" w:rsidRDefault="00377338" w:rsidP="009065DA">
            <w:pPr>
              <w:pStyle w:val="TAC"/>
            </w:pPr>
            <w:r w:rsidRPr="001F23FC">
              <w:t>1.5</w:t>
            </w:r>
          </w:p>
        </w:tc>
        <w:tc>
          <w:tcPr>
            <w:tcW w:w="1641" w:type="dxa"/>
            <w:tcBorders>
              <w:top w:val="single" w:sz="4" w:space="0" w:color="auto"/>
              <w:left w:val="single" w:sz="4" w:space="0" w:color="auto"/>
              <w:bottom w:val="single" w:sz="4" w:space="0" w:color="auto"/>
              <w:right w:val="single" w:sz="4" w:space="0" w:color="auto"/>
            </w:tcBorders>
            <w:vAlign w:val="center"/>
          </w:tcPr>
          <w:p w14:paraId="6AEADA6A" w14:textId="77777777" w:rsidR="00377338" w:rsidRPr="001F23FC" w:rsidRDefault="00377338" w:rsidP="009065DA">
            <w:pPr>
              <w:pStyle w:val="TAC"/>
            </w:pPr>
            <w:r w:rsidRPr="001F23FC">
              <w:t>0.5</w:t>
            </w:r>
          </w:p>
        </w:tc>
      </w:tr>
      <w:tr w:rsidR="00377338" w:rsidRPr="001F23FC" w14:paraId="695A1807"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3997BB25" w14:textId="77777777" w:rsidR="00377338" w:rsidRPr="001F23FC" w:rsidRDefault="00377338" w:rsidP="009065DA">
            <w:pPr>
              <w:pStyle w:val="TAC"/>
            </w:pPr>
            <w:r w:rsidRPr="001F23FC">
              <w:t>Number of Unique Grid Points (fine grid)</w:t>
            </w:r>
          </w:p>
        </w:tc>
        <w:tc>
          <w:tcPr>
            <w:tcW w:w="1370" w:type="dxa"/>
            <w:tcBorders>
              <w:top w:val="single" w:sz="4" w:space="0" w:color="auto"/>
              <w:left w:val="single" w:sz="4" w:space="0" w:color="auto"/>
              <w:bottom w:val="single" w:sz="4" w:space="0" w:color="auto"/>
              <w:right w:val="single" w:sz="4" w:space="0" w:color="auto"/>
            </w:tcBorders>
            <w:vAlign w:val="center"/>
          </w:tcPr>
          <w:p w14:paraId="0CF33F3B" w14:textId="77777777" w:rsidR="00377338" w:rsidRPr="001F23FC" w:rsidRDefault="00377338" w:rsidP="009065DA">
            <w:pPr>
              <w:pStyle w:val="TAC"/>
            </w:pPr>
            <w:r w:rsidRPr="001F23FC">
              <w:t>800</w:t>
            </w:r>
          </w:p>
        </w:tc>
        <w:tc>
          <w:tcPr>
            <w:tcW w:w="1640" w:type="dxa"/>
            <w:tcBorders>
              <w:top w:val="single" w:sz="4" w:space="0" w:color="auto"/>
              <w:left w:val="single" w:sz="4" w:space="0" w:color="auto"/>
              <w:bottom w:val="single" w:sz="4" w:space="0" w:color="auto"/>
              <w:right w:val="single" w:sz="4" w:space="0" w:color="auto"/>
            </w:tcBorders>
            <w:vAlign w:val="center"/>
          </w:tcPr>
          <w:p w14:paraId="6ACD642B" w14:textId="77777777" w:rsidR="00377338" w:rsidRPr="001F23FC" w:rsidRDefault="00377338" w:rsidP="009065DA">
            <w:pPr>
              <w:pStyle w:val="TAC"/>
            </w:pPr>
            <w:r w:rsidRPr="001F23FC">
              <w:t>575</w:t>
            </w:r>
          </w:p>
        </w:tc>
        <w:tc>
          <w:tcPr>
            <w:tcW w:w="1641" w:type="dxa"/>
            <w:tcBorders>
              <w:top w:val="single" w:sz="4" w:space="0" w:color="auto"/>
              <w:left w:val="single" w:sz="4" w:space="0" w:color="auto"/>
              <w:bottom w:val="single" w:sz="4" w:space="0" w:color="auto"/>
              <w:right w:val="single" w:sz="4" w:space="0" w:color="auto"/>
            </w:tcBorders>
            <w:vAlign w:val="center"/>
          </w:tcPr>
          <w:p w14:paraId="6488A620" w14:textId="77777777" w:rsidR="00377338" w:rsidRPr="001F23FC" w:rsidRDefault="00377338" w:rsidP="009065DA">
            <w:pPr>
              <w:pStyle w:val="TAC"/>
            </w:pPr>
            <w:r w:rsidRPr="001F23FC">
              <w:t>310</w:t>
            </w:r>
          </w:p>
        </w:tc>
      </w:tr>
      <w:tr w:rsidR="00377338" w:rsidRPr="001F23FC" w14:paraId="293F488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4058AECB" w14:textId="77777777" w:rsidR="00377338" w:rsidRPr="001F23FC" w:rsidRDefault="00377338" w:rsidP="009065DA">
            <w:pPr>
              <w:pStyle w:val="TAC"/>
            </w:pPr>
            <w:r w:rsidRPr="001F23FC">
              <w:t>Number of Unique Grid Points (coarse grid)</w:t>
            </w:r>
          </w:p>
        </w:tc>
        <w:tc>
          <w:tcPr>
            <w:tcW w:w="1370" w:type="dxa"/>
            <w:tcBorders>
              <w:top w:val="single" w:sz="4" w:space="0" w:color="auto"/>
              <w:left w:val="single" w:sz="4" w:space="0" w:color="auto"/>
              <w:bottom w:val="single" w:sz="4" w:space="0" w:color="auto"/>
              <w:right w:val="single" w:sz="4" w:space="0" w:color="auto"/>
            </w:tcBorders>
            <w:vAlign w:val="center"/>
          </w:tcPr>
          <w:p w14:paraId="25366AF4" w14:textId="77777777" w:rsidR="00377338" w:rsidRPr="001F23FC" w:rsidRDefault="00377338" w:rsidP="009065DA">
            <w:pPr>
              <w:pStyle w:val="TAC"/>
            </w:pPr>
            <w:r w:rsidRPr="001F23FC">
              <w:t>200</w:t>
            </w:r>
          </w:p>
        </w:tc>
        <w:tc>
          <w:tcPr>
            <w:tcW w:w="1640" w:type="dxa"/>
            <w:tcBorders>
              <w:top w:val="single" w:sz="4" w:space="0" w:color="auto"/>
              <w:left w:val="single" w:sz="4" w:space="0" w:color="auto"/>
              <w:bottom w:val="single" w:sz="4" w:space="0" w:color="auto"/>
              <w:right w:val="single" w:sz="4" w:space="0" w:color="auto"/>
            </w:tcBorders>
            <w:vAlign w:val="center"/>
          </w:tcPr>
          <w:p w14:paraId="33B1D7E0" w14:textId="77777777" w:rsidR="00377338" w:rsidRPr="001F23FC" w:rsidRDefault="00377338" w:rsidP="009065DA">
            <w:pPr>
              <w:pStyle w:val="TAC"/>
            </w:pPr>
            <w:r w:rsidRPr="001F23FC">
              <w:t>200</w:t>
            </w:r>
          </w:p>
        </w:tc>
        <w:tc>
          <w:tcPr>
            <w:tcW w:w="1641" w:type="dxa"/>
            <w:tcBorders>
              <w:top w:val="single" w:sz="4" w:space="0" w:color="auto"/>
              <w:left w:val="single" w:sz="4" w:space="0" w:color="auto"/>
              <w:bottom w:val="single" w:sz="4" w:space="0" w:color="auto"/>
              <w:right w:val="single" w:sz="4" w:space="0" w:color="auto"/>
            </w:tcBorders>
            <w:vAlign w:val="center"/>
          </w:tcPr>
          <w:p w14:paraId="48B37FEB" w14:textId="77777777" w:rsidR="00377338" w:rsidRPr="001F23FC" w:rsidRDefault="00377338" w:rsidP="009065DA">
            <w:pPr>
              <w:pStyle w:val="TAC"/>
            </w:pPr>
            <w:r w:rsidRPr="001F23FC">
              <w:t>200</w:t>
            </w:r>
          </w:p>
        </w:tc>
      </w:tr>
      <w:tr w:rsidR="00377338" w:rsidRPr="001F23FC" w14:paraId="4E2BC6A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BCDCA3D" w14:textId="6E9F29A8" w:rsidR="00377338" w:rsidRPr="001F23FC" w:rsidRDefault="00377338" w:rsidP="009065DA">
            <w:pPr>
              <w:pStyle w:val="TAC"/>
            </w:pPr>
            <w:r w:rsidRPr="001F23FC">
              <w:t>Min. Conical Region (Half Angle) Surrounding Coarse Gird Point to Identify Fine Grid Points</w:t>
            </w:r>
            <w:r w:rsidR="009F7C98">
              <w:t> </w:t>
            </w:r>
            <w:r w:rsidR="009F7C98" w:rsidRPr="001F23FC">
              <w:t>[</w:t>
            </w:r>
            <w:r w:rsidRPr="001F23FC">
              <w:t>°] (Note 1)</w:t>
            </w:r>
          </w:p>
        </w:tc>
        <w:tc>
          <w:tcPr>
            <w:tcW w:w="1370" w:type="dxa"/>
            <w:tcBorders>
              <w:top w:val="single" w:sz="4" w:space="0" w:color="auto"/>
              <w:left w:val="single" w:sz="4" w:space="0" w:color="auto"/>
              <w:bottom w:val="single" w:sz="4" w:space="0" w:color="auto"/>
              <w:right w:val="single" w:sz="4" w:space="0" w:color="auto"/>
            </w:tcBorders>
            <w:vAlign w:val="center"/>
          </w:tcPr>
          <w:p w14:paraId="20D481A5" w14:textId="77777777" w:rsidR="00377338" w:rsidRPr="001F23FC" w:rsidRDefault="00377338" w:rsidP="009065DA">
            <w:pPr>
              <w:pStyle w:val="TAC"/>
            </w:pPr>
            <w:r w:rsidRPr="001F23FC">
              <w:t>11.25</w:t>
            </w:r>
          </w:p>
        </w:tc>
        <w:tc>
          <w:tcPr>
            <w:tcW w:w="1640" w:type="dxa"/>
            <w:tcBorders>
              <w:top w:val="single" w:sz="4" w:space="0" w:color="auto"/>
              <w:left w:val="single" w:sz="4" w:space="0" w:color="auto"/>
              <w:bottom w:val="single" w:sz="4" w:space="0" w:color="auto"/>
              <w:right w:val="single" w:sz="4" w:space="0" w:color="auto"/>
            </w:tcBorders>
            <w:vAlign w:val="center"/>
          </w:tcPr>
          <w:p w14:paraId="137E579C" w14:textId="77777777" w:rsidR="00377338" w:rsidRPr="001F23FC" w:rsidRDefault="00377338" w:rsidP="009065DA">
            <w:pPr>
              <w:pStyle w:val="TAC"/>
            </w:pPr>
            <w:r w:rsidRPr="001F23FC">
              <w:t>13.7</w:t>
            </w:r>
          </w:p>
        </w:tc>
        <w:tc>
          <w:tcPr>
            <w:tcW w:w="1641" w:type="dxa"/>
            <w:tcBorders>
              <w:top w:val="single" w:sz="4" w:space="0" w:color="auto"/>
              <w:left w:val="single" w:sz="4" w:space="0" w:color="auto"/>
              <w:bottom w:val="single" w:sz="4" w:space="0" w:color="auto"/>
              <w:right w:val="single" w:sz="4" w:space="0" w:color="auto"/>
            </w:tcBorders>
            <w:vAlign w:val="center"/>
          </w:tcPr>
          <w:p w14:paraId="70F3A5C7" w14:textId="77777777" w:rsidR="00377338" w:rsidRPr="001F23FC" w:rsidRDefault="00377338" w:rsidP="009065DA">
            <w:pPr>
              <w:pStyle w:val="TAC"/>
            </w:pPr>
            <w:r w:rsidRPr="001F23FC">
              <w:t>19.3</w:t>
            </w:r>
          </w:p>
        </w:tc>
      </w:tr>
      <w:tr w:rsidR="00377338" w:rsidRPr="001F23FC" w14:paraId="73D70DDD" w14:textId="77777777" w:rsidTr="00B00962">
        <w:trPr>
          <w:jc w:val="center"/>
        </w:trPr>
        <w:tc>
          <w:tcPr>
            <w:tcW w:w="7076" w:type="dxa"/>
            <w:gridSpan w:val="4"/>
            <w:tcBorders>
              <w:top w:val="single" w:sz="4" w:space="0" w:color="auto"/>
              <w:left w:val="single" w:sz="4" w:space="0" w:color="auto"/>
              <w:bottom w:val="single" w:sz="4" w:space="0" w:color="auto"/>
              <w:right w:val="single" w:sz="4" w:space="0" w:color="auto"/>
            </w:tcBorders>
            <w:vAlign w:val="center"/>
          </w:tcPr>
          <w:p w14:paraId="00706B75" w14:textId="5D6D1B17" w:rsidR="00377338" w:rsidRPr="001F23FC" w:rsidRDefault="00377338" w:rsidP="00052581">
            <w:pPr>
              <w:pStyle w:val="TAN"/>
            </w:pPr>
            <w:r w:rsidRPr="001F23FC">
              <w:t xml:space="preserve">Note 1: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tabulated conical region (half angle), as illustrated in Figure M.2.2-5.</w:t>
            </w:r>
          </w:p>
        </w:tc>
      </w:tr>
    </w:tbl>
    <w:p w14:paraId="1C3BD77E" w14:textId="77777777" w:rsidR="00377338" w:rsidRPr="001F23FC" w:rsidRDefault="00377338" w:rsidP="00377338"/>
    <w:p w14:paraId="3EC6B3B2" w14:textId="77777777" w:rsidR="00377338" w:rsidRPr="001F23FC" w:rsidRDefault="00377338" w:rsidP="00377338">
      <w:r w:rsidRPr="001F23FC">
        <w:t xml:space="preserve">When the </w:t>
      </w:r>
      <w:proofErr w:type="spellStart"/>
      <w:r w:rsidRPr="001F23FC">
        <w:t>coarse&amp;fine</w:t>
      </w:r>
      <w:proofErr w:type="spellEnd"/>
      <w:r w:rsidRPr="001F23FC">
        <w:t xml:space="preserve"> searches with constant-step size grids are utilizing step sizes of </w:t>
      </w:r>
      <w:r w:rsidRPr="001F23FC">
        <w:rPr>
          <w:rFonts w:ascii="Symbol" w:hAnsi="Symbol"/>
        </w:rPr>
        <w:t>D</w:t>
      </w:r>
      <w:r w:rsidRPr="001F23FC">
        <w:rPr>
          <w:vertAlign w:val="subscript"/>
        </w:rPr>
        <w:t>coarse</w:t>
      </w:r>
      <w:r w:rsidRPr="001F23FC">
        <w:t>=</w:t>
      </w:r>
      <w:r w:rsidRPr="001F23FC">
        <w:rPr>
          <w:rFonts w:ascii="Symbol" w:hAnsi="Symbol"/>
        </w:rPr>
        <w:t>Dq</w:t>
      </w:r>
      <w:r w:rsidRPr="001F23FC">
        <w:rPr>
          <w:vertAlign w:val="subscript"/>
        </w:rPr>
        <w:t>coarse</w:t>
      </w:r>
      <w:r w:rsidRPr="001F23FC">
        <w:t>=</w:t>
      </w:r>
      <w:r w:rsidRPr="001F23FC">
        <w:rPr>
          <w:rFonts w:ascii="Symbol" w:hAnsi="Symbol"/>
        </w:rPr>
        <w:t>Df</w:t>
      </w:r>
      <w:r w:rsidRPr="001F23FC">
        <w:rPr>
          <w:vertAlign w:val="subscript"/>
        </w:rPr>
        <w:t>coarse</w:t>
      </w:r>
      <w:r w:rsidRPr="001F23FC">
        <w:t xml:space="preserve">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w:t>
      </w:r>
      <w:r w:rsidRPr="001F23FC">
        <w:rPr>
          <w:rFonts w:cs="Arial"/>
        </w:rPr>
        <w:t xml:space="preserve"> 8 fine grid points are selected for each coarse grid point within </w:t>
      </w:r>
      <w:r w:rsidRPr="001F23FC">
        <w:rPr>
          <w:rFonts w:ascii="Symbol" w:hAnsi="Symbol" w:cs="Arial"/>
        </w:rPr>
        <w:t>D</w:t>
      </w:r>
      <w:r w:rsidRPr="001F23FC">
        <w:rPr>
          <w:rFonts w:cs="Arial"/>
          <w:vertAlign w:val="subscript"/>
        </w:rPr>
        <w:t>FS</w:t>
      </w:r>
      <w:r w:rsidRPr="001F23FC">
        <w:rPr>
          <w:rFonts w:cs="Arial"/>
        </w:rPr>
        <w:t xml:space="preserve"> as outlined highlighted in </w:t>
      </w:r>
      <w:r w:rsidRPr="001F23FC">
        <w:t>Figure M.2.2-3.</w:t>
      </w:r>
    </w:p>
    <w:p w14:paraId="004C2B99" w14:textId="333D64E4" w:rsidR="0032234A" w:rsidRPr="001F23FC" w:rsidRDefault="00377338" w:rsidP="00377338">
      <w:r w:rsidRPr="001F23FC">
        <w:t>For the 6x2 and 4x2 configurations utilizing the spherical coverage grid with constant step size grids, outlined in</w:t>
      </w:r>
      <w:r w:rsidR="008D532A">
        <w:t xml:space="preserve"> clause </w:t>
      </w:r>
      <w:r w:rsidRPr="001F23FC">
        <w:t xml:space="preserve">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1F23FC">
        <w:rPr>
          <w:rFonts w:ascii="Symbol" w:hAnsi="Symbol"/>
        </w:rPr>
        <w:t>D</w:t>
      </w:r>
      <w:r w:rsidRPr="001F23FC">
        <w:rPr>
          <w:vertAlign w:val="subscript"/>
        </w:rPr>
        <w:t>FS</w:t>
      </w:r>
      <w:r w:rsidRPr="001F23FC">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1F23FC">
        <w:rPr>
          <w:rFonts w:ascii="Symbol" w:hAnsi="Symbol"/>
        </w:rPr>
        <w:t>D</w:t>
      </w:r>
      <w:r w:rsidRPr="001F23FC">
        <w:rPr>
          <w:vertAlign w:val="subscript"/>
        </w:rPr>
        <w:t>fine</w:t>
      </w:r>
      <w:r w:rsidRPr="001F23FC">
        <w:t xml:space="preserve"> for the constant step size grids and 1.5*maximum separation between a fine grid point and its 6 closest neighbours.</w:t>
      </w:r>
    </w:p>
    <w:p w14:paraId="05313127" w14:textId="584F9839" w:rsidR="0032234A" w:rsidRPr="001F23FC" w:rsidRDefault="00377338">
      <w:r w:rsidRPr="001F23FC">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1F23FC" w:rsidRDefault="00404AAC" w:rsidP="00377338">
      <w:pPr>
        <w:pStyle w:val="TH"/>
      </w:pPr>
      <w:r w:rsidRPr="001F23FC">
        <w:rPr>
          <w:noProof/>
        </w:rPr>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1F23FC" w:rsidRDefault="00377338" w:rsidP="00377338">
      <w:pPr>
        <w:pStyle w:val="TF"/>
      </w:pPr>
      <w:bookmarkStart w:id="919" w:name="_CRFigureM_2_23"/>
      <w:r w:rsidRPr="001F23FC">
        <w:t xml:space="preserve">Figure </w:t>
      </w:r>
      <w:bookmarkEnd w:id="919"/>
      <w:r w:rsidRPr="001F23FC">
        <w:t xml:space="preserve">M.2.2-3: Illustration: Coarse &amp; Fine Constant Step Size Grids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 xml:space="preserve"> (with </w:t>
      </w:r>
      <w:r w:rsidRPr="001F23FC">
        <w:rPr>
          <w:rFonts w:ascii="Symbol" w:hAnsi="Symbol"/>
        </w:rPr>
        <w:t>D</w:t>
      </w:r>
      <w:r w:rsidRPr="001F23FC">
        <w:t>=</w:t>
      </w:r>
      <w:r w:rsidRPr="001F23FC">
        <w:rPr>
          <w:rFonts w:ascii="Symbol" w:hAnsi="Symbol"/>
        </w:rPr>
        <w:t>Dq</w:t>
      </w:r>
      <w:r w:rsidRPr="001F23FC">
        <w:t>=</w:t>
      </w:r>
      <w:r w:rsidRPr="001F23FC">
        <w:rPr>
          <w:rFonts w:ascii="Symbol" w:hAnsi="Symbol"/>
        </w:rPr>
        <w:t>Df</w:t>
      </w:r>
      <w:r w:rsidRPr="001F23FC">
        <w:t>)</w:t>
      </w:r>
    </w:p>
    <w:p w14:paraId="471FDC54" w14:textId="77777777" w:rsidR="00377338" w:rsidRPr="001F23FC" w:rsidRDefault="00377338" w:rsidP="00052581">
      <w:pPr>
        <w:pStyle w:val="TH"/>
      </w:pPr>
      <w:r w:rsidRPr="001F23FC">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1F23FC" w:rsidRDefault="00377338" w:rsidP="00377338">
      <w:pPr>
        <w:pStyle w:val="TF"/>
      </w:pPr>
      <w:bookmarkStart w:id="920" w:name="_CRFigureM_2_24"/>
      <w:r w:rsidRPr="001F23FC">
        <w:t xml:space="preserve">Figure </w:t>
      </w:r>
      <w:bookmarkEnd w:id="920"/>
      <w:r w:rsidRPr="001F23FC">
        <w:t>M.2.2-4: Coarse &amp; Fine Constant Step Size Grids for sample PC3 grids, left: 8x2, centre: 6x2, right: 4x2.</w:t>
      </w:r>
    </w:p>
    <w:p w14:paraId="5E0AA05C" w14:textId="62A22D6C" w:rsidR="00377338" w:rsidRPr="001F23FC" w:rsidRDefault="00377338" w:rsidP="00377338">
      <w:pPr>
        <w:pStyle w:val="TH"/>
      </w:pPr>
      <w:r w:rsidRPr="001F23FC">
        <w:rPr>
          <w:rFonts w:ascii="Times New Roman" w:hAnsi="Times New Roman"/>
          <w:snapToGrid w:val="0"/>
          <w:w w:val="0"/>
          <w:sz w:val="0"/>
          <w:szCs w:val="0"/>
          <w:u w:color="000000"/>
          <w:bdr w:val="none" w:sz="0" w:space="0" w:color="000000"/>
          <w:shd w:val="clear" w:color="000000" w:fill="000000"/>
          <w:lang w:eastAsia="x-none" w:bidi="x-none"/>
        </w:rPr>
        <w:t xml:space="preserve"> </w:t>
      </w:r>
      <w:r w:rsidRPr="001F23FC">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1F23FC" w:rsidRDefault="00377338" w:rsidP="00377338">
      <w:pPr>
        <w:pStyle w:val="TF"/>
      </w:pPr>
      <w:bookmarkStart w:id="921" w:name="_CRFigureM_2_245"/>
      <w:r w:rsidRPr="001F23FC">
        <w:t xml:space="preserve">Figure </w:t>
      </w:r>
      <w:bookmarkEnd w:id="921"/>
      <w:r w:rsidRPr="001F23FC">
        <w:t>M.2.2-5: Coarse &amp; Fine Constant Density Grids for sample PC3 grids, left: 8x2, centre: 6x2, right: 4x2.</w:t>
      </w:r>
    </w:p>
    <w:p w14:paraId="311503A8" w14:textId="315B2931" w:rsidR="0032234A" w:rsidRPr="001F23FC" w:rsidRDefault="00377338" w:rsidP="00377338">
      <w:r w:rsidRPr="001F23FC">
        <w:t>The metric using a coarse &amp; fine grid approach for the TX beam peak search is EIRP for both grids. For RX beam peak search, the metric is EIS for coarse grids and for fine grids.</w:t>
      </w:r>
    </w:p>
    <w:p w14:paraId="0E3A0AFE" w14:textId="77777777" w:rsidR="0032234A" w:rsidRPr="001F23FC" w:rsidRDefault="0032234A">
      <w:pPr>
        <w:pStyle w:val="Heading1"/>
      </w:pPr>
      <w:bookmarkStart w:id="922" w:name="_Toc21026900"/>
      <w:bookmarkStart w:id="923" w:name="_Toc27744198"/>
      <w:bookmarkStart w:id="924" w:name="_Toc36197369"/>
      <w:bookmarkStart w:id="925" w:name="_Toc36198061"/>
      <w:r w:rsidRPr="001F23FC">
        <w:t>M.3</w:t>
      </w:r>
      <w:r w:rsidRPr="001F23FC">
        <w:tab/>
        <w:t>Spherical Coverage Grid</w:t>
      </w:r>
      <w:bookmarkEnd w:id="922"/>
      <w:bookmarkEnd w:id="923"/>
      <w:bookmarkEnd w:id="924"/>
      <w:bookmarkEnd w:id="925"/>
    </w:p>
    <w:p w14:paraId="63C471C6" w14:textId="65B0927F" w:rsidR="0032234A" w:rsidRPr="001F23FC" w:rsidRDefault="00B00962">
      <w:pPr>
        <w:pStyle w:val="EditorsNote"/>
        <w:keepLines w:val="0"/>
        <w:ind w:left="100" w:firstLine="0"/>
      </w:pPr>
      <w:r>
        <w:t>Editor's note:</w:t>
      </w:r>
      <w:r>
        <w:tab/>
      </w:r>
      <w:r w:rsidR="0032234A" w:rsidRPr="001F23FC">
        <w:t>Other implementations are not precluded as far as the respective analysis are presented and included in this TS</w:t>
      </w:r>
    </w:p>
    <w:p w14:paraId="024DA3AB" w14:textId="77777777" w:rsidR="0032234A" w:rsidRPr="001F23FC" w:rsidRDefault="0032234A">
      <w:pPr>
        <w:pStyle w:val="Heading2"/>
      </w:pPr>
      <w:bookmarkStart w:id="926" w:name="_Toc21026901"/>
      <w:bookmarkStart w:id="927" w:name="_Toc27744199"/>
      <w:bookmarkStart w:id="928" w:name="_Toc36197370"/>
      <w:bookmarkStart w:id="929" w:name="_Toc36198062"/>
      <w:r w:rsidRPr="001F23FC">
        <w:t>M.3.1</w:t>
      </w:r>
      <w:r w:rsidRPr="001F23FC">
        <w:tab/>
        <w:t>EIRP spherical coverage</w:t>
      </w:r>
      <w:bookmarkEnd w:id="926"/>
      <w:bookmarkEnd w:id="927"/>
      <w:bookmarkEnd w:id="928"/>
      <w:bookmarkEnd w:id="929"/>
    </w:p>
    <w:p w14:paraId="778C941C" w14:textId="77777777" w:rsidR="0032234A" w:rsidRPr="001F23FC" w:rsidRDefault="0032234A">
      <w:pPr>
        <w:pStyle w:val="Heading3"/>
      </w:pPr>
      <w:bookmarkStart w:id="930" w:name="_Toc21026902"/>
      <w:bookmarkStart w:id="931" w:name="_Toc27744200"/>
      <w:bookmarkStart w:id="932" w:name="_Toc36197371"/>
      <w:bookmarkStart w:id="933" w:name="_Toc36198063"/>
      <w:r w:rsidRPr="001F23FC">
        <w:t>M.3.1.1</w:t>
      </w:r>
      <w:r w:rsidRPr="001F23FC">
        <w:tab/>
        <w:t>UE Power classes</w:t>
      </w:r>
      <w:bookmarkEnd w:id="930"/>
      <w:bookmarkEnd w:id="931"/>
      <w:bookmarkEnd w:id="932"/>
      <w:bookmarkEnd w:id="933"/>
    </w:p>
    <w:p w14:paraId="671AF0D4" w14:textId="77777777" w:rsidR="0032234A" w:rsidRPr="001F23FC" w:rsidRDefault="0032234A">
      <w:pPr>
        <w:pStyle w:val="Heading4"/>
      </w:pPr>
      <w:bookmarkStart w:id="934" w:name="_Toc21026903"/>
      <w:bookmarkStart w:id="935" w:name="_Toc27744201"/>
      <w:bookmarkStart w:id="936" w:name="_Toc36197372"/>
      <w:bookmarkStart w:id="937" w:name="_Toc36198064"/>
      <w:r w:rsidRPr="001F23FC">
        <w:t>M.3.1.1.1</w:t>
      </w:r>
      <w:r w:rsidRPr="001F23FC">
        <w:tab/>
        <w:t>Power class 1 devices</w:t>
      </w:r>
      <w:bookmarkEnd w:id="934"/>
      <w:bookmarkEnd w:id="935"/>
      <w:bookmarkEnd w:id="936"/>
      <w:bookmarkEnd w:id="937"/>
    </w:p>
    <w:p w14:paraId="4AD63553" w14:textId="1E08BEBF" w:rsidR="004768F6" w:rsidRPr="001F23FC" w:rsidRDefault="00DF6027" w:rsidP="004768F6">
      <w:r w:rsidRPr="001F23FC">
        <w:t>The same antenna array assumptions as in</w:t>
      </w:r>
      <w:r w:rsidR="008D532A">
        <w:t xml:space="preserve"> clause </w:t>
      </w:r>
      <w:r w:rsidRPr="001F23FC">
        <w:t>M.2.1.1 apply.</w:t>
      </w:r>
      <w:r w:rsidR="004768F6" w:rsidRPr="001F23FC">
        <w:t xml:space="preserve"> Additionally, the following assumptions apply:</w:t>
      </w:r>
    </w:p>
    <w:p w14:paraId="16C87F61" w14:textId="50C4D117" w:rsidR="004768F6" w:rsidRPr="001F23FC" w:rsidRDefault="004768F6" w:rsidP="00B00962">
      <w:pPr>
        <w:pStyle w:val="B1"/>
      </w:pPr>
      <w:r w:rsidRPr="001F23FC">
        <w:t>-</w:t>
      </w:r>
      <w:r w:rsidR="00B00962">
        <w:tab/>
      </w:r>
      <w:r w:rsidR="009065DA">
        <w:t xml:space="preserve">a single </w:t>
      </w:r>
      <w:r w:rsidRPr="001F23FC">
        <w:t>antenna array</w:t>
      </w:r>
      <w:r w:rsidR="009065DA">
        <w:t xml:space="preserve"> i</w:t>
      </w:r>
      <w:r w:rsidRPr="001F23FC">
        <w:t>s integrated inside DUT</w:t>
      </w:r>
    </w:p>
    <w:p w14:paraId="2CC71741" w14:textId="4B85FE17" w:rsidR="004768F6" w:rsidRPr="001F23FC" w:rsidRDefault="004768F6" w:rsidP="00B00962">
      <w:pPr>
        <w:pStyle w:val="B1"/>
      </w:pPr>
      <w:r w:rsidRPr="001F23FC">
        <w:t>-</w:t>
      </w:r>
      <w:r w:rsidR="00B00962">
        <w:tab/>
      </w:r>
      <w:r w:rsidRPr="001F23FC">
        <w:t>beam steering assumptions as follows:</w:t>
      </w:r>
    </w:p>
    <w:p w14:paraId="6CD3D321" w14:textId="3C7F370A" w:rsidR="004768F6" w:rsidRPr="001F23FC" w:rsidRDefault="004768F6" w:rsidP="00B00962">
      <w:pPr>
        <w:pStyle w:val="B2"/>
      </w:pPr>
      <w:r w:rsidRPr="001F23FC">
        <w:t>-</w:t>
      </w:r>
      <w:r w:rsidRPr="001F23FC">
        <w:tab/>
        <w:t xml:space="preserve">In the </w:t>
      </w:r>
      <w:proofErr w:type="spellStart"/>
      <w:r w:rsidRPr="001F23FC">
        <w:t>xz</w:t>
      </w:r>
      <w:proofErr w:type="spellEnd"/>
      <w:r w:rsidRPr="001F23FC">
        <w:t xml:space="preserve"> plane, </w:t>
      </w:r>
      <w:r w:rsidR="009065DA">
        <w:t>4</w:t>
      </w:r>
      <w:r w:rsidRPr="001F23FC">
        <w:t xml:space="preserve">° beam steering granularity (from </w:t>
      </w:r>
      <w:r w:rsidR="008D532A">
        <w:t>30</w:t>
      </w:r>
      <w:r w:rsidRPr="001F23FC">
        <w:t xml:space="preserve">° to </w:t>
      </w:r>
      <w:r w:rsidR="008D532A">
        <w:t>150</w:t>
      </w:r>
      <w:r w:rsidRPr="001F23FC">
        <w:t>°)</w:t>
      </w:r>
    </w:p>
    <w:p w14:paraId="5ACF1F7A" w14:textId="7C31E70D" w:rsidR="00DF6027" w:rsidRPr="001F23FC" w:rsidRDefault="004768F6" w:rsidP="00B00962">
      <w:pPr>
        <w:pStyle w:val="B2"/>
      </w:pPr>
      <w:r w:rsidRPr="001F23FC">
        <w:t>-</w:t>
      </w:r>
      <w:r w:rsidRPr="001F23FC">
        <w:tab/>
        <w:t xml:space="preserve">In the </w:t>
      </w:r>
      <w:proofErr w:type="spellStart"/>
      <w:r w:rsidRPr="001F23FC">
        <w:t>xy</w:t>
      </w:r>
      <w:proofErr w:type="spellEnd"/>
      <w:r w:rsidRPr="001F23FC">
        <w:t xml:space="preserve"> plane, </w:t>
      </w:r>
      <w:r w:rsidR="009065DA">
        <w:t>4</w:t>
      </w:r>
      <w:r w:rsidRPr="001F23FC">
        <w:t>° beam steering granularity (from -</w:t>
      </w:r>
      <w:r w:rsidR="008D532A">
        <w:t>60</w:t>
      </w:r>
      <w:r w:rsidRPr="001F23FC">
        <w:t xml:space="preserve">° to </w:t>
      </w:r>
      <w:r w:rsidR="008D532A">
        <w:t>60</w:t>
      </w:r>
      <w:r w:rsidRPr="001F23FC">
        <w:t>°)</w:t>
      </w:r>
    </w:p>
    <w:p w14:paraId="0F95F320"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069CBAA4" w14:textId="5573F7D4" w:rsidR="004D5E83" w:rsidRPr="001F23FC" w:rsidRDefault="00AB50BA" w:rsidP="00AB50BA">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8C6531" w:rsidRPr="001F23FC">
        <w:t>13dB</w:t>
      </w:r>
      <w:r w:rsidR="004D5E83" w:rsidRPr="001F23FC">
        <w:t xml:space="preserve"> and 0.0</w:t>
      </w:r>
      <w:r w:rsidR="008C6531" w:rsidRPr="001F23FC">
        <w:t>4</w:t>
      </w:r>
      <w:r w:rsidR="004D5E83" w:rsidRPr="001F23FC">
        <w:t>dB Mean Error</w:t>
      </w:r>
    </w:p>
    <w:p w14:paraId="45B0D8E7" w14:textId="7DF8A922" w:rsidR="004D5E83" w:rsidRPr="001F23FC" w:rsidRDefault="00AB50BA" w:rsidP="00AB50BA">
      <w:pPr>
        <w:pStyle w:val="B1"/>
      </w:pPr>
      <w:r w:rsidRPr="001F23FC">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8C6531" w:rsidRPr="001F23FC">
        <w:t>12dB</w:t>
      </w:r>
      <w:r w:rsidR="004D5E83" w:rsidRPr="001F23FC">
        <w:t xml:space="preserve"> and 0.0</w:t>
      </w:r>
      <w:r w:rsidR="008C6531" w:rsidRPr="001F23FC">
        <w:t>6</w:t>
      </w:r>
      <w:r w:rsidR="004D5E83" w:rsidRPr="001F23FC">
        <w:t>dB Mean Error</w:t>
      </w:r>
    </w:p>
    <w:p w14:paraId="2C7E0005" w14:textId="77777777" w:rsidR="004D5E83" w:rsidRPr="001F23FC" w:rsidRDefault="004D5E83" w:rsidP="004D5E83">
      <w:r w:rsidRPr="001F23FC">
        <w:t>For better measurement uncertainties, finer measurement grids as shown in Tables M.3.1.1.1-1 and M.3.1.1.1-2 may be used. Choice of grids among these 2 types of grids is up to test system implementation.</w:t>
      </w:r>
    </w:p>
    <w:p w14:paraId="78D37B15" w14:textId="77777777" w:rsidR="004D5E83" w:rsidRPr="001F23FC" w:rsidRDefault="004D5E83" w:rsidP="004D5E83">
      <w:r w:rsidRPr="001F23FC">
        <w:t>There is no need to have the Tx beam peak placed on a measurement grid point.</w:t>
      </w:r>
    </w:p>
    <w:p w14:paraId="6425C877" w14:textId="77777777" w:rsidR="004D5E83" w:rsidRPr="001F23FC" w:rsidRDefault="004D5E83" w:rsidP="004D5E83">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1888768B" w14:textId="77777777" w:rsidR="004D5E83" w:rsidRPr="001F23FC" w:rsidRDefault="004D5E83" w:rsidP="004D5E83">
      <w:pPr>
        <w:pStyle w:val="TH"/>
      </w:pPr>
      <w:bookmarkStart w:id="938" w:name="_CRTableM_3_1_1_11"/>
      <w:r w:rsidRPr="001F23FC">
        <w:t xml:space="preserve">Table </w:t>
      </w:r>
      <w:bookmarkEnd w:id="938"/>
      <w:r w:rsidRPr="001F23FC">
        <w:t>M.3.1.1.1-1: Statistical results of EIRP</w:t>
      </w:r>
      <w:r w:rsidRPr="001F23FC">
        <w:rPr>
          <w:vertAlign w:val="subscript"/>
        </w:rPr>
        <w:t>85%CDF</w:t>
      </w:r>
      <w:r w:rsidRPr="001F23FC">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1117"/>
      </w:tblGrid>
      <w:tr w:rsidR="004D5E83" w:rsidRPr="001F23FC"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vAlign w:val="center"/>
            <w:hideMark/>
          </w:tcPr>
          <w:p w14:paraId="463868E5" w14:textId="0401FDF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Step Size</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vertAlign w:val="superscript"/>
              </w:rPr>
              <w:t>o</w:t>
            </w:r>
            <w:r w:rsidRPr="001F23FC">
              <w:rPr>
                <w:rFonts w:ascii="Arial" w:hAnsi="Arial" w:cs="Arial"/>
                <w:b/>
                <w:bCs/>
                <w:sz w:val="18"/>
                <w:szCs w:val="18"/>
              </w:rPr>
              <w:t>]</w:t>
            </w:r>
          </w:p>
        </w:tc>
        <w:tc>
          <w:tcPr>
            <w:tcW w:w="960" w:type="dxa"/>
            <w:tcBorders>
              <w:top w:val="single" w:sz="8" w:space="0" w:color="auto"/>
              <w:left w:val="nil"/>
              <w:bottom w:val="single" w:sz="8" w:space="0" w:color="auto"/>
              <w:right w:val="single" w:sz="8" w:space="0" w:color="auto"/>
            </w:tcBorders>
            <w:vAlign w:val="center"/>
            <w:hideMark/>
          </w:tcPr>
          <w:p w14:paraId="7D1CEE15" w14:textId="7777777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Number of unique grid points</w:t>
            </w:r>
          </w:p>
        </w:tc>
        <w:tc>
          <w:tcPr>
            <w:tcW w:w="960" w:type="dxa"/>
            <w:tcBorders>
              <w:top w:val="single" w:sz="8" w:space="0" w:color="auto"/>
              <w:left w:val="nil"/>
              <w:bottom w:val="single" w:sz="8" w:space="0" w:color="auto"/>
              <w:right w:val="single" w:sz="8" w:space="0" w:color="auto"/>
            </w:tcBorders>
            <w:vAlign w:val="center"/>
            <w:hideMark/>
          </w:tcPr>
          <w:p w14:paraId="59E6941D" w14:textId="756B4982"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Std. Dev</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c>
          <w:tcPr>
            <w:tcW w:w="960" w:type="dxa"/>
            <w:tcBorders>
              <w:top w:val="single" w:sz="8" w:space="0" w:color="auto"/>
              <w:left w:val="nil"/>
              <w:bottom w:val="single" w:sz="8" w:space="0" w:color="auto"/>
              <w:right w:val="single" w:sz="8" w:space="0" w:color="auto"/>
            </w:tcBorders>
            <w:vAlign w:val="center"/>
            <w:hideMark/>
          </w:tcPr>
          <w:p w14:paraId="7DCCF95E" w14:textId="7FE3E34D"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|Mean Error|</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r>
      <w:tr w:rsidR="004D5E83" w:rsidRPr="001F23FC"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A476A06" w14:textId="3D156A37"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12</w:t>
            </w:r>
          </w:p>
        </w:tc>
        <w:tc>
          <w:tcPr>
            <w:tcW w:w="960" w:type="dxa"/>
            <w:tcBorders>
              <w:top w:val="nil"/>
              <w:left w:val="nil"/>
              <w:bottom w:val="single" w:sz="8" w:space="0" w:color="auto"/>
              <w:right w:val="single" w:sz="8" w:space="0" w:color="auto"/>
            </w:tcBorders>
            <w:noWrap/>
            <w:vAlign w:val="center"/>
          </w:tcPr>
          <w:p w14:paraId="00BB5355" w14:textId="799891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422</w:t>
            </w:r>
          </w:p>
        </w:tc>
        <w:tc>
          <w:tcPr>
            <w:tcW w:w="960" w:type="dxa"/>
            <w:tcBorders>
              <w:top w:val="nil"/>
              <w:left w:val="nil"/>
              <w:bottom w:val="single" w:sz="8" w:space="0" w:color="auto"/>
              <w:right w:val="single" w:sz="8" w:space="0" w:color="auto"/>
            </w:tcBorders>
            <w:noWrap/>
            <w:vAlign w:val="center"/>
          </w:tcPr>
          <w:p w14:paraId="2D788D9E" w14:textId="6D0FED71"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0.10</w:t>
            </w:r>
          </w:p>
        </w:tc>
        <w:tc>
          <w:tcPr>
            <w:tcW w:w="960" w:type="dxa"/>
            <w:tcBorders>
              <w:top w:val="nil"/>
              <w:left w:val="nil"/>
              <w:bottom w:val="single" w:sz="8" w:space="0" w:color="auto"/>
              <w:right w:val="single" w:sz="8" w:space="0" w:color="auto"/>
            </w:tcBorders>
            <w:noWrap/>
            <w:vAlign w:val="center"/>
          </w:tcPr>
          <w:p w14:paraId="04DDA08C" w14:textId="1715092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0.03</w:t>
            </w:r>
          </w:p>
        </w:tc>
      </w:tr>
      <w:tr w:rsidR="004D5E83" w:rsidRPr="001F23FC"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48C0CA2B" w14:textId="1D0CF5D0"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15</w:t>
            </w:r>
          </w:p>
        </w:tc>
        <w:tc>
          <w:tcPr>
            <w:tcW w:w="960" w:type="dxa"/>
            <w:tcBorders>
              <w:top w:val="nil"/>
              <w:left w:val="nil"/>
              <w:bottom w:val="single" w:sz="8" w:space="0" w:color="auto"/>
              <w:right w:val="single" w:sz="8" w:space="0" w:color="auto"/>
            </w:tcBorders>
            <w:noWrap/>
            <w:vAlign w:val="center"/>
          </w:tcPr>
          <w:p w14:paraId="27189D34" w14:textId="153EDB7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266</w:t>
            </w:r>
          </w:p>
        </w:tc>
        <w:tc>
          <w:tcPr>
            <w:tcW w:w="960" w:type="dxa"/>
            <w:tcBorders>
              <w:top w:val="nil"/>
              <w:left w:val="nil"/>
              <w:bottom w:val="single" w:sz="8" w:space="0" w:color="auto"/>
              <w:right w:val="single" w:sz="8" w:space="0" w:color="auto"/>
            </w:tcBorders>
            <w:noWrap/>
            <w:vAlign w:val="center"/>
          </w:tcPr>
          <w:p w14:paraId="7653959A" w14:textId="27765932"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0.12</w:t>
            </w:r>
          </w:p>
        </w:tc>
        <w:tc>
          <w:tcPr>
            <w:tcW w:w="960" w:type="dxa"/>
            <w:tcBorders>
              <w:top w:val="nil"/>
              <w:left w:val="nil"/>
              <w:bottom w:val="single" w:sz="8" w:space="0" w:color="auto"/>
              <w:right w:val="single" w:sz="8" w:space="0" w:color="auto"/>
            </w:tcBorders>
            <w:noWrap/>
            <w:vAlign w:val="center"/>
          </w:tcPr>
          <w:p w14:paraId="7F9F1A3F" w14:textId="02489B66"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0.06</w:t>
            </w:r>
          </w:p>
        </w:tc>
      </w:tr>
      <w:tr w:rsidR="004D5E83" w:rsidRPr="001F23FC"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4ADD709" w14:textId="367E4F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20</w:t>
            </w:r>
          </w:p>
        </w:tc>
        <w:tc>
          <w:tcPr>
            <w:tcW w:w="960" w:type="dxa"/>
            <w:tcBorders>
              <w:top w:val="nil"/>
              <w:left w:val="nil"/>
              <w:bottom w:val="single" w:sz="8" w:space="0" w:color="auto"/>
              <w:right w:val="single" w:sz="8" w:space="0" w:color="auto"/>
            </w:tcBorders>
            <w:noWrap/>
            <w:vAlign w:val="center"/>
          </w:tcPr>
          <w:p w14:paraId="2C1F5C6C" w14:textId="26B9EB5B"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146</w:t>
            </w:r>
          </w:p>
        </w:tc>
        <w:tc>
          <w:tcPr>
            <w:tcW w:w="960" w:type="dxa"/>
            <w:tcBorders>
              <w:top w:val="nil"/>
              <w:left w:val="nil"/>
              <w:bottom w:val="single" w:sz="8" w:space="0" w:color="auto"/>
              <w:right w:val="single" w:sz="8" w:space="0" w:color="auto"/>
            </w:tcBorders>
            <w:noWrap/>
            <w:vAlign w:val="center"/>
          </w:tcPr>
          <w:p w14:paraId="4A296124" w14:textId="4586DBF9"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0.23</w:t>
            </w:r>
          </w:p>
        </w:tc>
        <w:tc>
          <w:tcPr>
            <w:tcW w:w="960" w:type="dxa"/>
            <w:tcBorders>
              <w:top w:val="nil"/>
              <w:left w:val="nil"/>
              <w:bottom w:val="single" w:sz="8" w:space="0" w:color="auto"/>
              <w:right w:val="single" w:sz="8" w:space="0" w:color="auto"/>
            </w:tcBorders>
            <w:noWrap/>
            <w:vAlign w:val="center"/>
          </w:tcPr>
          <w:p w14:paraId="30808DFA" w14:textId="61B1B818"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0.05</w:t>
            </w:r>
          </w:p>
        </w:tc>
      </w:tr>
    </w:tbl>
    <w:p w14:paraId="5E976D01" w14:textId="77777777" w:rsidR="004D5E83" w:rsidRPr="001F23FC" w:rsidRDefault="004D5E83" w:rsidP="00AB50BA"/>
    <w:p w14:paraId="723DAF4E" w14:textId="0168C3D8" w:rsidR="004D5E83" w:rsidRPr="001F23FC" w:rsidRDefault="004D5E83" w:rsidP="004D5E83">
      <w:pPr>
        <w:pStyle w:val="TH"/>
      </w:pPr>
      <w:bookmarkStart w:id="939" w:name="_CRTableM_3_1_1_12"/>
      <w:r w:rsidRPr="001F23FC">
        <w:t xml:space="preserve">Table </w:t>
      </w:r>
      <w:bookmarkEnd w:id="939"/>
      <w:r w:rsidRPr="001F23FC">
        <w:t>M.3.1.1.1-2: Statistical results of EIRP</w:t>
      </w:r>
      <w:r w:rsidR="004F6DEC" w:rsidRPr="001F23FC">
        <w:rPr>
          <w:vertAlign w:val="subscript"/>
        </w:rPr>
        <w:t>85</w:t>
      </w:r>
      <w:r w:rsidRPr="001F23FC">
        <w:rPr>
          <w:vertAlign w:val="subscript"/>
        </w:rPr>
        <w:t>%CDF</w:t>
      </w:r>
      <w:r w:rsidRPr="001F23FC">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F23FC"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F23FC" w:rsidRDefault="004D5E83" w:rsidP="00B57601">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1DB584A2" w:rsidR="004D5E83" w:rsidRPr="001F23FC" w:rsidRDefault="004D5E83" w:rsidP="00B57601">
            <w:pPr>
              <w:pStyle w:val="TAH"/>
            </w:pPr>
            <w:r w:rsidRPr="001F23FC">
              <w:t>Std. Dev</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33E1254E" w14:textId="74AC3502" w:rsidR="004D5E83" w:rsidRPr="001F23FC" w:rsidRDefault="004D5E83" w:rsidP="00B57601">
            <w:pPr>
              <w:pStyle w:val="TAH"/>
            </w:pPr>
            <w:r w:rsidRPr="001F23FC">
              <w:t>|Mean Error|</w:t>
            </w:r>
            <w:r w:rsidR="009F7C98">
              <w:t> </w:t>
            </w:r>
            <w:r w:rsidR="009F7C98" w:rsidRPr="001F23FC">
              <w:t>[</w:t>
            </w:r>
            <w:r w:rsidRPr="001F23FC">
              <w:t>dB]</w:t>
            </w:r>
          </w:p>
        </w:tc>
      </w:tr>
      <w:tr w:rsidR="004D5E83" w:rsidRPr="001F23FC"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236063C0" w14:textId="79F06C59" w:rsidR="004D5E83" w:rsidRPr="001F23FC" w:rsidRDefault="009E5DEC" w:rsidP="00B57601">
            <w:pPr>
              <w:pStyle w:val="TAC"/>
            </w:pPr>
            <w:r w:rsidRPr="001F23FC">
              <w:t>150</w:t>
            </w:r>
          </w:p>
        </w:tc>
        <w:tc>
          <w:tcPr>
            <w:tcW w:w="0" w:type="auto"/>
            <w:tcBorders>
              <w:top w:val="nil"/>
              <w:left w:val="nil"/>
              <w:bottom w:val="single" w:sz="4" w:space="0" w:color="auto"/>
              <w:right w:val="single" w:sz="4" w:space="0" w:color="auto"/>
            </w:tcBorders>
            <w:noWrap/>
            <w:vAlign w:val="bottom"/>
          </w:tcPr>
          <w:p w14:paraId="43DF8342" w14:textId="1779874C" w:rsidR="004D5E83" w:rsidRPr="001F23FC" w:rsidRDefault="009E5DEC" w:rsidP="00B57601">
            <w:pPr>
              <w:pStyle w:val="TAC"/>
            </w:pPr>
            <w:r w:rsidRPr="001F23FC">
              <w:t>0.15</w:t>
            </w:r>
          </w:p>
        </w:tc>
        <w:tc>
          <w:tcPr>
            <w:tcW w:w="0" w:type="auto"/>
            <w:tcBorders>
              <w:top w:val="nil"/>
              <w:left w:val="nil"/>
              <w:bottom w:val="single" w:sz="4" w:space="0" w:color="auto"/>
              <w:right w:val="single" w:sz="4" w:space="0" w:color="auto"/>
            </w:tcBorders>
            <w:noWrap/>
            <w:vAlign w:val="bottom"/>
          </w:tcPr>
          <w:p w14:paraId="70BB51E4" w14:textId="2C4836EB" w:rsidR="004D5E83" w:rsidRPr="001F23FC" w:rsidRDefault="009E5DEC" w:rsidP="00B57601">
            <w:pPr>
              <w:pStyle w:val="TAC"/>
            </w:pPr>
            <w:r w:rsidRPr="001F23FC">
              <w:t>0.06</w:t>
            </w:r>
          </w:p>
        </w:tc>
      </w:tr>
      <w:tr w:rsidR="004D5E83" w:rsidRPr="001F23FC"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36BD5050" w14:textId="696F93B6" w:rsidR="004D5E83" w:rsidRPr="001F23FC" w:rsidRDefault="009E5DEC" w:rsidP="00B57601">
            <w:pPr>
              <w:pStyle w:val="TAC"/>
            </w:pPr>
            <w:r w:rsidRPr="001F23FC">
              <w:t>175</w:t>
            </w:r>
          </w:p>
        </w:tc>
        <w:tc>
          <w:tcPr>
            <w:tcW w:w="0" w:type="auto"/>
            <w:tcBorders>
              <w:top w:val="nil"/>
              <w:left w:val="nil"/>
              <w:bottom w:val="single" w:sz="4" w:space="0" w:color="auto"/>
              <w:right w:val="single" w:sz="4" w:space="0" w:color="auto"/>
            </w:tcBorders>
            <w:noWrap/>
            <w:vAlign w:val="bottom"/>
          </w:tcPr>
          <w:p w14:paraId="17BED3A6" w14:textId="78828BC0"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0ECA3ED4" w14:textId="43382E66" w:rsidR="004D5E83" w:rsidRPr="001F23FC" w:rsidRDefault="009E5DEC" w:rsidP="00B57601">
            <w:pPr>
              <w:pStyle w:val="TAC"/>
            </w:pPr>
            <w:r w:rsidRPr="001F23FC">
              <w:t>0.04</w:t>
            </w:r>
          </w:p>
        </w:tc>
      </w:tr>
      <w:tr w:rsidR="004D5E83" w:rsidRPr="001F23FC"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4614B200" w14:textId="5D58DD63" w:rsidR="004D5E83" w:rsidRPr="001F23FC" w:rsidRDefault="009E5DEC" w:rsidP="00B57601">
            <w:pPr>
              <w:pStyle w:val="TAC"/>
            </w:pPr>
            <w:r w:rsidRPr="001F23FC">
              <w:t>200</w:t>
            </w:r>
          </w:p>
        </w:tc>
        <w:tc>
          <w:tcPr>
            <w:tcW w:w="0" w:type="auto"/>
            <w:tcBorders>
              <w:top w:val="nil"/>
              <w:left w:val="nil"/>
              <w:bottom w:val="single" w:sz="4" w:space="0" w:color="auto"/>
              <w:right w:val="single" w:sz="4" w:space="0" w:color="auto"/>
            </w:tcBorders>
            <w:noWrap/>
            <w:vAlign w:val="bottom"/>
          </w:tcPr>
          <w:p w14:paraId="22FD8C88" w14:textId="3532131B"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740511C6" w14:textId="5D13BB1D" w:rsidR="004D5E83" w:rsidRPr="001F23FC" w:rsidRDefault="009E5DEC" w:rsidP="00B57601">
            <w:pPr>
              <w:pStyle w:val="TAC"/>
            </w:pPr>
            <w:r w:rsidRPr="001F23FC">
              <w:t>0.04</w:t>
            </w:r>
          </w:p>
        </w:tc>
      </w:tr>
    </w:tbl>
    <w:p w14:paraId="5021A22C" w14:textId="77777777" w:rsidR="0032234A" w:rsidRPr="001F23FC" w:rsidRDefault="0032234A"/>
    <w:p w14:paraId="35574DEC" w14:textId="77777777" w:rsidR="0032234A" w:rsidRPr="001F23FC" w:rsidRDefault="0032234A">
      <w:pPr>
        <w:pStyle w:val="Heading4"/>
      </w:pPr>
      <w:bookmarkStart w:id="940" w:name="_Toc21026904"/>
      <w:bookmarkStart w:id="941" w:name="_Toc27744202"/>
      <w:bookmarkStart w:id="942" w:name="_Toc36197373"/>
      <w:bookmarkStart w:id="943" w:name="_Toc36198065"/>
      <w:r w:rsidRPr="001F23FC">
        <w:t>M.3.1.1.2</w:t>
      </w:r>
      <w:r w:rsidRPr="001F23FC">
        <w:tab/>
        <w:t>Power class 2 devices</w:t>
      </w:r>
      <w:bookmarkEnd w:id="940"/>
      <w:bookmarkEnd w:id="941"/>
      <w:bookmarkEnd w:id="942"/>
      <w:bookmarkEnd w:id="943"/>
    </w:p>
    <w:p w14:paraId="71552BB3" w14:textId="3A447849" w:rsidR="0032234A" w:rsidRPr="001F23FC" w:rsidRDefault="0032234A">
      <w:r w:rsidRPr="001F23FC">
        <w:t>TBD</w:t>
      </w:r>
      <w:r w:rsidR="00B00962">
        <w:t>.</w:t>
      </w:r>
    </w:p>
    <w:p w14:paraId="6B7A717A" w14:textId="77777777" w:rsidR="0032234A" w:rsidRPr="001F23FC" w:rsidRDefault="0032234A">
      <w:pPr>
        <w:pStyle w:val="Heading4"/>
      </w:pPr>
      <w:bookmarkStart w:id="944" w:name="_Toc21026905"/>
      <w:bookmarkStart w:id="945" w:name="_Toc27744203"/>
      <w:bookmarkStart w:id="946" w:name="_Toc36197374"/>
      <w:bookmarkStart w:id="947" w:name="_Toc36198066"/>
      <w:r w:rsidRPr="001F23FC">
        <w:t>M.3.1.1.3</w:t>
      </w:r>
      <w:r w:rsidRPr="001F23FC">
        <w:tab/>
        <w:t>Power class 3 devices</w:t>
      </w:r>
      <w:bookmarkEnd w:id="944"/>
      <w:bookmarkEnd w:id="945"/>
      <w:bookmarkEnd w:id="946"/>
      <w:bookmarkEnd w:id="947"/>
    </w:p>
    <w:p w14:paraId="2F1AA227" w14:textId="68BECE17" w:rsidR="004768F6" w:rsidRPr="001F23FC" w:rsidRDefault="00DF6027" w:rsidP="004768F6">
      <w:r w:rsidRPr="001F23FC">
        <w:t>The same antenna array assumptions as in</w:t>
      </w:r>
      <w:r w:rsidR="008D532A">
        <w:t xml:space="preserve"> clause </w:t>
      </w:r>
      <w:r w:rsidRPr="001F23FC">
        <w:t>M.2.1.3 apply.</w:t>
      </w:r>
      <w:r w:rsidR="004768F6" w:rsidRPr="001F23FC">
        <w:t xml:space="preserve"> Additionally, the following assumptions apply:</w:t>
      </w:r>
    </w:p>
    <w:p w14:paraId="2BCB90BB" w14:textId="0A214AEF" w:rsidR="004768F6" w:rsidRPr="001F23FC" w:rsidRDefault="004768F6" w:rsidP="00B00962">
      <w:pPr>
        <w:pStyle w:val="B1"/>
      </w:pPr>
      <w:r w:rsidRPr="001F23FC">
        <w:t>-</w:t>
      </w:r>
      <w:r w:rsidR="00B00962">
        <w:tab/>
      </w:r>
      <w:r w:rsidRPr="001F23FC">
        <w:t>two antenna arrays integrated inside DUT, one in the front and one in the back</w:t>
      </w:r>
    </w:p>
    <w:p w14:paraId="3B7C1240" w14:textId="44710339" w:rsidR="004768F6" w:rsidRPr="001F23FC" w:rsidRDefault="004768F6" w:rsidP="00B00962">
      <w:pPr>
        <w:pStyle w:val="B1"/>
      </w:pPr>
      <w:r w:rsidRPr="001F23FC">
        <w:t>-</w:t>
      </w:r>
      <w:r w:rsidR="00B00962">
        <w:tab/>
      </w:r>
      <w:r w:rsidRPr="001F23FC">
        <w:t>the implementation loss for the antenna near the front is 5dB less than that for the antenna near the back</w:t>
      </w:r>
    </w:p>
    <w:p w14:paraId="21D5038F" w14:textId="29C18BE1" w:rsidR="004768F6" w:rsidRPr="001F23FC" w:rsidRDefault="004768F6" w:rsidP="00B00962">
      <w:pPr>
        <w:pStyle w:val="B1"/>
      </w:pPr>
      <w:r w:rsidRPr="001F23FC">
        <w:t>-</w:t>
      </w:r>
      <w:r w:rsidR="00B00962">
        <w:tab/>
      </w:r>
      <w:r w:rsidRPr="001F23FC">
        <w:t>beam steering assumptions as follows:</w:t>
      </w:r>
    </w:p>
    <w:p w14:paraId="03F6446B" w14:textId="73897A8C" w:rsidR="004768F6" w:rsidRPr="001F23FC" w:rsidRDefault="004768F6" w:rsidP="00B00962">
      <w:pPr>
        <w:pStyle w:val="B2"/>
      </w:pPr>
      <w:r w:rsidRPr="001F23FC">
        <w:t>-</w:t>
      </w:r>
      <w:r w:rsidRPr="001F23FC">
        <w:tab/>
        <w:t xml:space="preserve">In the </w:t>
      </w:r>
      <w:proofErr w:type="spellStart"/>
      <w:r w:rsidRPr="001F23FC">
        <w:rPr>
          <w:i/>
          <w:iCs/>
        </w:rPr>
        <w:t>xz</w:t>
      </w:r>
      <w:proofErr w:type="spellEnd"/>
      <w:r w:rsidRPr="001F23FC">
        <w:t xml:space="preserve"> plane, 45° beam steering granularity (from 45° to 135°)</w:t>
      </w:r>
    </w:p>
    <w:p w14:paraId="5BD44318" w14:textId="56C004FA" w:rsidR="00DF6027" w:rsidRPr="001F23FC" w:rsidRDefault="004768F6" w:rsidP="00B00962">
      <w:pPr>
        <w:pStyle w:val="B2"/>
      </w:pPr>
      <w:r w:rsidRPr="001F23FC">
        <w:t>-</w:t>
      </w:r>
      <w:r w:rsidRPr="001F23FC">
        <w:tab/>
        <w:t xml:space="preserve">In the </w:t>
      </w:r>
      <w:proofErr w:type="spellStart"/>
      <w:r w:rsidRPr="001F23FC">
        <w:rPr>
          <w:i/>
          <w:iCs/>
        </w:rPr>
        <w:t>xy</w:t>
      </w:r>
      <w:proofErr w:type="spellEnd"/>
      <w:r w:rsidRPr="001F23FC">
        <w:t xml:space="preserve"> plane, 25° beam steering granularity (from -90° to 90°)</w:t>
      </w:r>
    </w:p>
    <w:p w14:paraId="53605479"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F23FC" w:rsidRDefault="0032234A">
      <w:r w:rsidRPr="001F23FC">
        <w:t>There is no need to have the Tx beam peak placed on a measurement grid point.</w:t>
      </w:r>
    </w:p>
    <w:p w14:paraId="50BEB67C" w14:textId="77777777" w:rsidR="0032234A" w:rsidRPr="001F23FC" w:rsidRDefault="0032234A">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F6B9E45" w14:textId="77777777" w:rsidR="0032234A" w:rsidRPr="001F23FC" w:rsidRDefault="0032234A">
      <w:pPr>
        <w:pStyle w:val="TH"/>
      </w:pPr>
      <w:bookmarkStart w:id="948" w:name="_CRTableM_3_1_1_31"/>
      <w:r w:rsidRPr="001F23FC">
        <w:t xml:space="preserve">Table </w:t>
      </w:r>
      <w:bookmarkEnd w:id="948"/>
      <w:r w:rsidRPr="001F23FC">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F23FC"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10F4FE53"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599A0313" w14:textId="504A228C" w:rsidR="0032234A" w:rsidRPr="001F23FC" w:rsidRDefault="0032234A">
            <w:pPr>
              <w:pStyle w:val="TAH"/>
            </w:pPr>
            <w:r w:rsidRPr="001F23FC">
              <w:t>|Mean Error|</w:t>
            </w:r>
            <w:r w:rsidR="009F7C98">
              <w:t> </w:t>
            </w:r>
            <w:r w:rsidR="009F7C98" w:rsidRPr="001F23FC">
              <w:t>[</w:t>
            </w:r>
            <w:r w:rsidRPr="001F23FC">
              <w:t>dB]</w:t>
            </w:r>
          </w:p>
        </w:tc>
      </w:tr>
      <w:tr w:rsidR="0032234A" w:rsidRPr="001F23FC"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F23FC" w:rsidRDefault="0032234A">
            <w:pPr>
              <w:pStyle w:val="TAC"/>
            </w:pPr>
            <w:r w:rsidRPr="001F23FC">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F23FC" w:rsidRDefault="0032234A">
            <w:pPr>
              <w:pStyle w:val="TAC"/>
            </w:pPr>
            <w:r w:rsidRPr="001F23FC">
              <w:t>0.02</w:t>
            </w:r>
          </w:p>
        </w:tc>
      </w:tr>
      <w:tr w:rsidR="0032234A" w:rsidRPr="001F23FC"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F23FC" w:rsidRDefault="0032234A">
            <w:pPr>
              <w:pStyle w:val="TAC"/>
            </w:pPr>
            <w:r w:rsidRPr="001F23FC">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F23FC" w:rsidRDefault="0032234A">
            <w:pPr>
              <w:pStyle w:val="TAC"/>
            </w:pPr>
            <w:r w:rsidRPr="001F23FC">
              <w:t>0.01</w:t>
            </w:r>
          </w:p>
        </w:tc>
      </w:tr>
      <w:tr w:rsidR="0032234A" w:rsidRPr="001F23FC"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F23FC" w:rsidRDefault="0032234A">
            <w:pPr>
              <w:pStyle w:val="TAC"/>
            </w:pPr>
            <w:r w:rsidRPr="001F23FC">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F23FC" w:rsidRDefault="0032234A">
            <w:pPr>
              <w:pStyle w:val="TAC"/>
            </w:pPr>
            <w:r w:rsidRPr="001F23FC">
              <w:t>0.01</w:t>
            </w:r>
          </w:p>
        </w:tc>
      </w:tr>
      <w:tr w:rsidR="0032234A" w:rsidRPr="001F23FC"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F23FC" w:rsidRDefault="0032234A">
            <w:pPr>
              <w:pStyle w:val="TAC"/>
            </w:pPr>
            <w:r w:rsidRPr="001F23FC">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F23FC" w:rsidRDefault="0032234A">
            <w:pPr>
              <w:pStyle w:val="TAC"/>
            </w:pPr>
            <w:r w:rsidRPr="001F23FC">
              <w:t>0.01</w:t>
            </w:r>
          </w:p>
        </w:tc>
      </w:tr>
    </w:tbl>
    <w:p w14:paraId="35472DE2" w14:textId="77777777" w:rsidR="0032234A" w:rsidRPr="001F23FC" w:rsidRDefault="0032234A"/>
    <w:p w14:paraId="06B80DDF" w14:textId="77777777" w:rsidR="0032234A" w:rsidRPr="001F23FC" w:rsidRDefault="0032234A">
      <w:pPr>
        <w:pStyle w:val="TH"/>
      </w:pPr>
      <w:bookmarkStart w:id="949" w:name="_CRTableM_3_1_1_32"/>
      <w:r w:rsidRPr="001F23FC">
        <w:t xml:space="preserve">Table </w:t>
      </w:r>
      <w:bookmarkEnd w:id="949"/>
      <w:r w:rsidRPr="001F23FC">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F23FC"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49F91F9D"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21D3EF08"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4A489C53" w14:textId="73DE3518" w:rsidR="0032234A" w:rsidRPr="001F23FC" w:rsidRDefault="0032234A">
            <w:pPr>
              <w:pStyle w:val="TAH"/>
            </w:pPr>
            <w:r w:rsidRPr="001F23FC">
              <w:t>|Mean Error|</w:t>
            </w:r>
            <w:r w:rsidR="009F7C98">
              <w:t> </w:t>
            </w:r>
            <w:r w:rsidR="009F7C98" w:rsidRPr="001F23FC">
              <w:t>[</w:t>
            </w:r>
            <w:r w:rsidRPr="001F23FC">
              <w:t>dB]</w:t>
            </w:r>
          </w:p>
        </w:tc>
      </w:tr>
      <w:tr w:rsidR="0032234A" w:rsidRPr="001F23FC"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F23FC" w:rsidRDefault="0032234A">
            <w:pPr>
              <w:pStyle w:val="TAC"/>
            </w:pPr>
            <w:r w:rsidRPr="001F23FC">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F23FC" w:rsidRDefault="0032234A">
            <w:pPr>
              <w:pStyle w:val="TAC"/>
            </w:pPr>
            <w:r w:rsidRPr="001F23FC">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F23FC" w:rsidRDefault="0032234A">
            <w:pPr>
              <w:pStyle w:val="TAC"/>
            </w:pPr>
            <w:r w:rsidRPr="001F23FC">
              <w:t>0.00</w:t>
            </w:r>
          </w:p>
        </w:tc>
      </w:tr>
      <w:tr w:rsidR="0032234A" w:rsidRPr="001F23FC"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F23FC" w:rsidRDefault="0032234A">
            <w:pPr>
              <w:pStyle w:val="TAC"/>
            </w:pPr>
            <w:r w:rsidRPr="001F23FC">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F23FC" w:rsidRDefault="0032234A">
            <w:pPr>
              <w:pStyle w:val="TAC"/>
            </w:pPr>
            <w:r w:rsidRPr="001F23FC">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F23FC" w:rsidRDefault="0032234A">
            <w:pPr>
              <w:pStyle w:val="TAC"/>
            </w:pPr>
            <w:r w:rsidRPr="001F23FC">
              <w:t>0.00</w:t>
            </w:r>
          </w:p>
        </w:tc>
      </w:tr>
      <w:tr w:rsidR="0032234A" w:rsidRPr="001F23FC"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F23FC" w:rsidRDefault="0032234A">
            <w:pPr>
              <w:pStyle w:val="TAC"/>
            </w:pPr>
            <w:r w:rsidRPr="001F23FC">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F23FC" w:rsidRDefault="0032234A">
            <w:pPr>
              <w:pStyle w:val="TAC"/>
            </w:pPr>
            <w:r w:rsidRPr="001F23FC">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F23FC" w:rsidRDefault="0032234A">
            <w:pPr>
              <w:pStyle w:val="TAC"/>
            </w:pPr>
            <w:r w:rsidRPr="001F23FC">
              <w:t>0.01</w:t>
            </w:r>
          </w:p>
        </w:tc>
      </w:tr>
      <w:tr w:rsidR="0032234A" w:rsidRPr="001F23FC"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F23FC" w:rsidRDefault="0032234A">
            <w:pPr>
              <w:pStyle w:val="TAC"/>
            </w:pPr>
            <w:r w:rsidRPr="001F23FC">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F23FC" w:rsidRDefault="0032234A">
            <w:pPr>
              <w:pStyle w:val="TAC"/>
            </w:pPr>
            <w:r w:rsidRPr="001F23FC">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F23FC" w:rsidRDefault="0032234A">
            <w:pPr>
              <w:pStyle w:val="TAC"/>
            </w:pPr>
            <w:r w:rsidRPr="001F23FC">
              <w:t>0.01</w:t>
            </w:r>
          </w:p>
        </w:tc>
      </w:tr>
    </w:tbl>
    <w:p w14:paraId="16118996" w14:textId="77777777" w:rsidR="000A2134" w:rsidRPr="001F23FC" w:rsidRDefault="000A2134" w:rsidP="000A2134"/>
    <w:p w14:paraId="39D80434" w14:textId="22D1A16E"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2F260806" w14:textId="3EF4ED1D"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298AFF7"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06A3415E" w14:textId="6D1E6867"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400F7430"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5EC8439B" w14:textId="2BE92264" w:rsidR="0032234A"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43D68A51" w14:textId="77777777" w:rsidR="0032234A" w:rsidRPr="001F23FC" w:rsidRDefault="0032234A">
      <w:pPr>
        <w:pStyle w:val="Heading4"/>
      </w:pPr>
      <w:bookmarkStart w:id="950" w:name="_Toc21026906"/>
      <w:bookmarkStart w:id="951" w:name="_Toc27744204"/>
      <w:bookmarkStart w:id="952" w:name="_Toc36197375"/>
      <w:bookmarkStart w:id="953" w:name="_Toc36198067"/>
      <w:r w:rsidRPr="001F23FC">
        <w:t>M.3.1.1.4</w:t>
      </w:r>
      <w:r w:rsidRPr="001F23FC">
        <w:tab/>
        <w:t>Power class 4 devices</w:t>
      </w:r>
      <w:bookmarkEnd w:id="950"/>
      <w:bookmarkEnd w:id="951"/>
      <w:bookmarkEnd w:id="952"/>
      <w:bookmarkEnd w:id="953"/>
    </w:p>
    <w:p w14:paraId="34708266" w14:textId="03FA8E66" w:rsidR="004378F5" w:rsidRPr="001F23FC" w:rsidRDefault="0032234A" w:rsidP="004378F5">
      <w:r w:rsidRPr="001F23FC">
        <w:t>TBD</w:t>
      </w:r>
      <w:r w:rsidR="00B00962">
        <w:t>.</w:t>
      </w:r>
    </w:p>
    <w:p w14:paraId="5B4747EA" w14:textId="77777777" w:rsidR="004378F5" w:rsidRPr="001F23FC" w:rsidRDefault="004378F5" w:rsidP="004378F5">
      <w:pPr>
        <w:pStyle w:val="Heading4"/>
      </w:pPr>
      <w:r w:rsidRPr="001F23FC">
        <w:t>M.3.1.1.5</w:t>
      </w:r>
      <w:r w:rsidRPr="001F23FC">
        <w:tab/>
        <w:t>Power class 5 devices</w:t>
      </w:r>
    </w:p>
    <w:p w14:paraId="589EB313" w14:textId="2179C5BA" w:rsidR="004378F5" w:rsidRPr="001F23FC" w:rsidRDefault="004378F5" w:rsidP="004378F5">
      <w:r w:rsidRPr="001F23FC">
        <w:t xml:space="preserve">The same </w:t>
      </w:r>
      <w:r w:rsidR="00DF6027" w:rsidRPr="001F23FC">
        <w:t>antenna array</w:t>
      </w:r>
      <w:r w:rsidR="008D532A">
        <w:t>,</w:t>
      </w:r>
      <w:r w:rsidR="004768F6" w:rsidRPr="001F23FC">
        <w:t xml:space="preserve"> integration</w:t>
      </w:r>
      <w:r w:rsidR="008D532A">
        <w:t xml:space="preserve"> and beam steering</w:t>
      </w:r>
      <w:r w:rsidR="00DF6027" w:rsidRPr="001F23FC">
        <w:t xml:space="preserve"> assumptions and </w:t>
      </w:r>
      <w:r w:rsidRPr="001F23FC">
        <w:t>measurement grids as in</w:t>
      </w:r>
      <w:r w:rsidR="008D532A">
        <w:t xml:space="preserve"> clause </w:t>
      </w:r>
      <w:r w:rsidRPr="001F23FC">
        <w:t>M.3.1.1.1 apply.</w:t>
      </w:r>
    </w:p>
    <w:p w14:paraId="5B48BC4A" w14:textId="2C6C5E96" w:rsidR="004378F5" w:rsidRPr="001F23FC" w:rsidRDefault="004378F5" w:rsidP="004378F5">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106C3B4D" w14:textId="77BE50C1"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r w:rsidRPr="001F23FC">
        <w:t>.</w:t>
      </w:r>
    </w:p>
    <w:p w14:paraId="232BB957" w14:textId="2FBB4CA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73093C0E" w14:textId="77777777" w:rsidR="0067538E" w:rsidRPr="001F23FC" w:rsidRDefault="0067538E" w:rsidP="0067538E">
      <w:pPr>
        <w:pStyle w:val="Heading4"/>
      </w:pPr>
      <w:bookmarkStart w:id="954" w:name="_Toc21026907"/>
      <w:bookmarkStart w:id="955" w:name="_Toc27744205"/>
      <w:bookmarkStart w:id="956" w:name="_Toc36197376"/>
      <w:bookmarkStart w:id="957" w:name="_Toc36198068"/>
      <w:r w:rsidRPr="001F23FC">
        <w:t>M.3.1.1.6</w:t>
      </w:r>
      <w:r w:rsidRPr="001F23FC">
        <w:tab/>
        <w:t>Power class 6 devices</w:t>
      </w:r>
    </w:p>
    <w:p w14:paraId="499240B4" w14:textId="0680AA95" w:rsidR="009065DA" w:rsidRDefault="009065DA" w:rsidP="0067538E">
      <w:r>
        <w:t>Given the lack of 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80FCE3A" w14:textId="25B22C47" w:rsidR="0032234A" w:rsidRPr="001F23FC" w:rsidRDefault="008D532A">
      <w:pPr>
        <w:pStyle w:val="Heading2"/>
      </w:pPr>
      <w:r>
        <w:t xml:space="preserve"> clause </w:t>
      </w:r>
      <w:r w:rsidR="0032234A" w:rsidRPr="001F23FC">
        <w:t>M.3.2</w:t>
      </w:r>
      <w:r w:rsidR="0032234A" w:rsidRPr="001F23FC">
        <w:tab/>
        <w:t>EIS spherical coverage</w:t>
      </w:r>
      <w:bookmarkEnd w:id="954"/>
      <w:bookmarkEnd w:id="955"/>
      <w:bookmarkEnd w:id="956"/>
      <w:bookmarkEnd w:id="957"/>
    </w:p>
    <w:p w14:paraId="216757B2" w14:textId="77777777" w:rsidR="0032234A" w:rsidRPr="001F23FC" w:rsidRDefault="0032234A">
      <w:pPr>
        <w:pStyle w:val="Heading3"/>
      </w:pPr>
      <w:bookmarkStart w:id="958" w:name="_Toc21026908"/>
      <w:bookmarkStart w:id="959" w:name="_Toc27744206"/>
      <w:bookmarkStart w:id="960" w:name="_Toc36197377"/>
      <w:bookmarkStart w:id="961" w:name="_Toc36198069"/>
      <w:r w:rsidRPr="001F23FC">
        <w:t>M.3.2.1</w:t>
      </w:r>
      <w:r w:rsidRPr="001F23FC">
        <w:tab/>
        <w:t>UE Power classes</w:t>
      </w:r>
      <w:bookmarkEnd w:id="958"/>
      <w:bookmarkEnd w:id="959"/>
      <w:bookmarkEnd w:id="960"/>
      <w:bookmarkEnd w:id="961"/>
    </w:p>
    <w:p w14:paraId="149C0C3A" w14:textId="77777777" w:rsidR="0032234A" w:rsidRPr="001F23FC" w:rsidRDefault="0032234A">
      <w:pPr>
        <w:pStyle w:val="Heading4"/>
      </w:pPr>
      <w:bookmarkStart w:id="962" w:name="_Toc21026909"/>
      <w:bookmarkStart w:id="963" w:name="_Toc27744207"/>
      <w:bookmarkStart w:id="964" w:name="_Toc36197378"/>
      <w:bookmarkStart w:id="965" w:name="_Toc36198070"/>
      <w:r w:rsidRPr="001F23FC">
        <w:t>M.3.2.1.1</w:t>
      </w:r>
      <w:r w:rsidRPr="001F23FC">
        <w:tab/>
        <w:t>Power class 1 devices</w:t>
      </w:r>
      <w:bookmarkEnd w:id="962"/>
      <w:bookmarkEnd w:id="963"/>
      <w:bookmarkEnd w:id="964"/>
      <w:bookmarkEnd w:id="965"/>
    </w:p>
    <w:p w14:paraId="6F0C727F" w14:textId="1E7A82E6"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M.2.1.1 apply.</w:t>
      </w:r>
      <w:r w:rsidR="008D532A">
        <w:t xml:space="preserve"> Additionally, the same beam steering assumptions as in clause M.3.1.1.1 apply.</w:t>
      </w:r>
    </w:p>
    <w:p w14:paraId="418DC844"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77489F35" w14:textId="7609E2C5" w:rsidR="004D5E83" w:rsidRPr="001F23FC" w:rsidRDefault="00AB50BA" w:rsidP="00B00962">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9E5DEC" w:rsidRPr="001F23FC">
        <w:t>13dB</w:t>
      </w:r>
      <w:r w:rsidR="004D5E83" w:rsidRPr="001F23FC">
        <w:t xml:space="preserve"> and 0.</w:t>
      </w:r>
      <w:r w:rsidR="009E5DEC" w:rsidRPr="001F23FC">
        <w:t>04dB</w:t>
      </w:r>
      <w:r w:rsidR="004D5E83" w:rsidRPr="001F23FC">
        <w:t xml:space="preserve"> Mean Error</w:t>
      </w:r>
    </w:p>
    <w:p w14:paraId="3810B189" w14:textId="03B127FB" w:rsidR="004D5E83" w:rsidRPr="001F23FC" w:rsidRDefault="00AB50BA" w:rsidP="00B00962">
      <w:pPr>
        <w:pStyle w:val="B1"/>
      </w:pPr>
      <w:r w:rsidRPr="001F23FC">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9E5DEC" w:rsidRPr="001F23FC">
        <w:t>12dB</w:t>
      </w:r>
      <w:r w:rsidR="004D5E83" w:rsidRPr="001F23FC">
        <w:t xml:space="preserve"> and 0.</w:t>
      </w:r>
      <w:r w:rsidR="009E5DEC" w:rsidRPr="001F23FC">
        <w:t>06dB</w:t>
      </w:r>
      <w:r w:rsidR="004D5E83" w:rsidRPr="001F23FC">
        <w:t xml:space="preserve"> Mean Error</w:t>
      </w:r>
    </w:p>
    <w:p w14:paraId="7377A337" w14:textId="1C62E366" w:rsidR="004D5E83" w:rsidRPr="001F23FC" w:rsidRDefault="00AB50BA" w:rsidP="00B00962">
      <w:pPr>
        <w:pStyle w:val="B1"/>
      </w:pPr>
      <w:r w:rsidRPr="001F23FC">
        <w:t>-</w:t>
      </w:r>
      <w:r w:rsidRPr="001F23FC">
        <w:tab/>
      </w:r>
      <w:r w:rsidR="004D5E83" w:rsidRPr="001F23FC">
        <w:t xml:space="preserve">the MU element </w:t>
      </w:r>
      <w:r w:rsidR="00B00962">
        <w:t>'</w:t>
      </w:r>
      <w:r w:rsidR="004D5E83" w:rsidRPr="001F23FC">
        <w:t>Systematic error related to EIS spherical coverage</w:t>
      </w:r>
      <w:r w:rsidR="00B00962">
        <w:t>'</w:t>
      </w:r>
      <w:r w:rsidR="004D5E83" w:rsidRPr="001F23FC">
        <w:t xml:space="preserve"> is the DL step size, i.e., 0.2dB.</w:t>
      </w:r>
    </w:p>
    <w:p w14:paraId="4FBD7C00" w14:textId="77777777" w:rsidR="004D5E83" w:rsidRPr="001F23FC" w:rsidRDefault="004D5E83" w:rsidP="004D5E83">
      <w:r w:rsidRPr="001F23FC">
        <w:t>Choice of grids among these 2 types of grids is up to test system implementation.</w:t>
      </w:r>
    </w:p>
    <w:p w14:paraId="334AF221" w14:textId="77777777" w:rsidR="004D5E83" w:rsidRPr="001F23FC" w:rsidRDefault="004D5E83" w:rsidP="004D5E83">
      <w:r w:rsidRPr="001F23FC">
        <w:t>There is no need to have the Rx beam peak placed on a measurement grid point.</w:t>
      </w:r>
    </w:p>
    <w:p w14:paraId="5D37A591" w14:textId="77777777" w:rsidR="0032234A" w:rsidRPr="001F23FC" w:rsidRDefault="004D5E83">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AD793C0" w14:textId="77777777" w:rsidR="0032234A" w:rsidRPr="001F23FC" w:rsidRDefault="0032234A">
      <w:pPr>
        <w:pStyle w:val="Heading4"/>
      </w:pPr>
      <w:bookmarkStart w:id="966" w:name="_Toc21026910"/>
      <w:bookmarkStart w:id="967" w:name="_Toc27744208"/>
      <w:bookmarkStart w:id="968" w:name="_Toc36197379"/>
      <w:bookmarkStart w:id="969" w:name="_Toc36198071"/>
      <w:r w:rsidRPr="001F23FC">
        <w:t>M.3.2.1.2</w:t>
      </w:r>
      <w:r w:rsidRPr="001F23FC">
        <w:tab/>
        <w:t>Power class 2 devices</w:t>
      </w:r>
      <w:bookmarkEnd w:id="966"/>
      <w:bookmarkEnd w:id="967"/>
      <w:bookmarkEnd w:id="968"/>
      <w:bookmarkEnd w:id="969"/>
    </w:p>
    <w:p w14:paraId="7B4C120D" w14:textId="18D023CF" w:rsidR="0032234A" w:rsidRPr="001F23FC" w:rsidRDefault="0032234A">
      <w:r w:rsidRPr="001F23FC">
        <w:t>TBD</w:t>
      </w:r>
      <w:r w:rsidR="00B00962">
        <w:t>.</w:t>
      </w:r>
    </w:p>
    <w:p w14:paraId="305D6CBE" w14:textId="77777777" w:rsidR="0032234A" w:rsidRPr="001F23FC" w:rsidRDefault="0032234A">
      <w:pPr>
        <w:pStyle w:val="Heading4"/>
      </w:pPr>
      <w:bookmarkStart w:id="970" w:name="_Toc21026911"/>
      <w:bookmarkStart w:id="971" w:name="_Toc27744209"/>
      <w:bookmarkStart w:id="972" w:name="_Toc36197380"/>
      <w:bookmarkStart w:id="973" w:name="_Toc36198072"/>
      <w:r w:rsidRPr="001F23FC">
        <w:t>M.3.2.1.3</w:t>
      </w:r>
      <w:r w:rsidRPr="001F23FC">
        <w:tab/>
        <w:t>Power class 3 devices</w:t>
      </w:r>
      <w:bookmarkEnd w:id="970"/>
      <w:bookmarkEnd w:id="971"/>
      <w:bookmarkEnd w:id="972"/>
      <w:bookmarkEnd w:id="973"/>
    </w:p>
    <w:p w14:paraId="35B5A831" w14:textId="10980660"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M.2.1.3 apply.</w:t>
      </w:r>
      <w:r w:rsidR="008D532A">
        <w:t xml:space="preserve"> Additionally, the same beam steering assumptions as in clause M.3.1.1.3 apply.</w:t>
      </w:r>
    </w:p>
    <w:p w14:paraId="0B217DC8"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F23FC" w:rsidRDefault="0032234A">
      <w:r w:rsidRPr="001F23FC">
        <w:t>There is no need to have the Rx beam peak placed on a measurement grid point.</w:t>
      </w:r>
    </w:p>
    <w:p w14:paraId="0AD39253" w14:textId="77777777" w:rsidR="0032234A" w:rsidRPr="001F23FC" w:rsidRDefault="0032234A">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1A13FAF" w14:textId="77777777" w:rsidR="0032234A" w:rsidRPr="001F23FC" w:rsidRDefault="0032234A">
      <w:pPr>
        <w:pStyle w:val="TH"/>
      </w:pPr>
      <w:bookmarkStart w:id="974" w:name="_CRTableM_3_2_1_31"/>
      <w:bookmarkStart w:id="975" w:name="_Ref528523941"/>
      <w:r w:rsidRPr="001F23FC">
        <w:t xml:space="preserve">Table </w:t>
      </w:r>
      <w:bookmarkEnd w:id="974"/>
      <w:r w:rsidRPr="001F23FC">
        <w:t>M.3.2.1.3-1</w:t>
      </w:r>
      <w:bookmarkEnd w:id="975"/>
      <w:r w:rsidRPr="001F23FC">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781"/>
        <w:gridCol w:w="854"/>
        <w:gridCol w:w="938"/>
        <w:gridCol w:w="1061"/>
        <w:gridCol w:w="938"/>
        <w:gridCol w:w="1061"/>
        <w:gridCol w:w="938"/>
        <w:gridCol w:w="1061"/>
        <w:gridCol w:w="938"/>
        <w:gridCol w:w="1061"/>
      </w:tblGrid>
      <w:tr w:rsidR="0032234A" w:rsidRPr="001F23FC"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F23FC" w:rsidRDefault="0032234A">
            <w:pPr>
              <w:spacing w:after="0"/>
              <w:jc w:val="center"/>
              <w:rPr>
                <w:rFonts w:ascii="Calibri" w:hAnsi="Calibri" w:cs="Calibri"/>
                <w:b/>
                <w:bCs/>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F23FC" w:rsidRDefault="0032234A">
            <w:pPr>
              <w:pStyle w:val="TAH"/>
              <w:rPr>
                <w:szCs w:val="22"/>
              </w:rPr>
            </w:pPr>
            <w:r w:rsidRPr="001F23FC">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F23FC" w:rsidRDefault="0032234A">
            <w:pPr>
              <w:pStyle w:val="TAH"/>
              <w:rPr>
                <w:szCs w:val="22"/>
              </w:rPr>
            </w:pPr>
            <w:r w:rsidRPr="001F23FC">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F23FC" w:rsidRDefault="0032234A">
            <w:pPr>
              <w:pStyle w:val="TAH"/>
              <w:rPr>
                <w:szCs w:val="22"/>
              </w:rPr>
            </w:pPr>
            <w:r w:rsidRPr="001F23FC">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F23FC" w:rsidRDefault="0032234A">
            <w:pPr>
              <w:pStyle w:val="TAH"/>
              <w:rPr>
                <w:szCs w:val="22"/>
              </w:rPr>
            </w:pPr>
            <w:r w:rsidRPr="001F23FC">
              <w:t>DL Power Step Size:</w:t>
            </w:r>
            <w:r w:rsidRPr="001F23FC">
              <w:br/>
              <w:t>1dB</w:t>
            </w:r>
          </w:p>
        </w:tc>
      </w:tr>
      <w:tr w:rsidR="0032234A" w:rsidRPr="001F23FC"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0508C425"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nil"/>
            </w:tcBorders>
            <w:vAlign w:val="center"/>
            <w:hideMark/>
          </w:tcPr>
          <w:p w14:paraId="296D43FB"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3D715CB5"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7AC9518" w14:textId="6D8BF9C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2E093B6" w14:textId="0E776FCD"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C8F665D" w14:textId="45F71835"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4456CEEF" w14:textId="4B1C5B8E"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14D75CC" w14:textId="44EBA36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3ACFE2F" w14:textId="40A8969C"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3EA01A34" w14:textId="5CC5678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F23FC" w:rsidRDefault="0032234A">
            <w:pPr>
              <w:pStyle w:val="TAC"/>
            </w:pPr>
            <w:r w:rsidRPr="001F23FC">
              <w:t>6.0</w:t>
            </w:r>
          </w:p>
        </w:tc>
        <w:tc>
          <w:tcPr>
            <w:tcW w:w="0" w:type="auto"/>
            <w:tcBorders>
              <w:top w:val="nil"/>
              <w:left w:val="nil"/>
              <w:bottom w:val="single" w:sz="4" w:space="0" w:color="auto"/>
              <w:right w:val="nil"/>
            </w:tcBorders>
            <w:noWrap/>
            <w:vAlign w:val="center"/>
            <w:hideMark/>
          </w:tcPr>
          <w:p w14:paraId="283904F5" w14:textId="77777777" w:rsidR="0032234A" w:rsidRPr="001F23FC" w:rsidRDefault="0032234A">
            <w:pPr>
              <w:pStyle w:val="TAC"/>
            </w:pPr>
            <w:r w:rsidRPr="001F23FC">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F23FC" w:rsidRDefault="0032234A">
            <w:pPr>
              <w:pStyle w:val="TAC"/>
            </w:pPr>
            <w:r w:rsidRPr="001F23FC">
              <w:t>1.02</w:t>
            </w:r>
          </w:p>
        </w:tc>
      </w:tr>
      <w:tr w:rsidR="0032234A" w:rsidRPr="001F23FC"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F23FC" w:rsidRDefault="0032234A">
            <w:pPr>
              <w:pStyle w:val="TAC"/>
            </w:pPr>
            <w:r w:rsidRPr="001F23FC">
              <w:t>9.0</w:t>
            </w:r>
          </w:p>
        </w:tc>
        <w:tc>
          <w:tcPr>
            <w:tcW w:w="0" w:type="auto"/>
            <w:tcBorders>
              <w:top w:val="nil"/>
              <w:left w:val="nil"/>
              <w:bottom w:val="single" w:sz="4" w:space="0" w:color="auto"/>
              <w:right w:val="nil"/>
            </w:tcBorders>
            <w:noWrap/>
            <w:vAlign w:val="center"/>
            <w:hideMark/>
          </w:tcPr>
          <w:p w14:paraId="5328EDE3" w14:textId="77777777" w:rsidR="0032234A" w:rsidRPr="001F23FC" w:rsidRDefault="0032234A">
            <w:pPr>
              <w:pStyle w:val="TAC"/>
            </w:pPr>
            <w:r w:rsidRPr="001F23FC">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F23FC" w:rsidRDefault="0032234A">
            <w:pPr>
              <w:pStyle w:val="TAC"/>
            </w:pPr>
            <w:r w:rsidRPr="001F23FC">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F23FC" w:rsidRDefault="0032234A">
            <w:pPr>
              <w:pStyle w:val="TAC"/>
            </w:pPr>
            <w:r w:rsidRPr="001F23FC">
              <w:t>1.02</w:t>
            </w:r>
          </w:p>
        </w:tc>
      </w:tr>
      <w:tr w:rsidR="0032234A" w:rsidRPr="001F23FC"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F23FC" w:rsidRDefault="0032234A">
            <w:pPr>
              <w:pStyle w:val="TAC"/>
            </w:pPr>
            <w:r w:rsidRPr="001F23FC">
              <w:t>10.0</w:t>
            </w:r>
          </w:p>
        </w:tc>
        <w:tc>
          <w:tcPr>
            <w:tcW w:w="0" w:type="auto"/>
            <w:tcBorders>
              <w:top w:val="nil"/>
              <w:left w:val="nil"/>
              <w:bottom w:val="single" w:sz="4" w:space="0" w:color="auto"/>
              <w:right w:val="nil"/>
            </w:tcBorders>
            <w:noWrap/>
            <w:vAlign w:val="center"/>
            <w:hideMark/>
          </w:tcPr>
          <w:p w14:paraId="50542527" w14:textId="77777777" w:rsidR="0032234A" w:rsidRPr="001F23FC" w:rsidRDefault="0032234A">
            <w:pPr>
              <w:pStyle w:val="TAC"/>
            </w:pPr>
            <w:r w:rsidRPr="001F23FC">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F23FC" w:rsidRDefault="0032234A">
            <w:pPr>
              <w:pStyle w:val="TAC"/>
            </w:pPr>
            <w:r w:rsidRPr="001F23FC">
              <w:t>1.02</w:t>
            </w:r>
          </w:p>
        </w:tc>
      </w:tr>
      <w:tr w:rsidR="0032234A" w:rsidRPr="001F23FC"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F23FC" w:rsidRDefault="0032234A">
            <w:pPr>
              <w:pStyle w:val="TAC"/>
            </w:pPr>
            <w:r w:rsidRPr="001F23FC">
              <w:t>12.0</w:t>
            </w:r>
          </w:p>
        </w:tc>
        <w:tc>
          <w:tcPr>
            <w:tcW w:w="0" w:type="auto"/>
            <w:tcBorders>
              <w:top w:val="nil"/>
              <w:left w:val="nil"/>
              <w:bottom w:val="single" w:sz="4" w:space="0" w:color="auto"/>
              <w:right w:val="nil"/>
            </w:tcBorders>
            <w:noWrap/>
            <w:vAlign w:val="center"/>
            <w:hideMark/>
          </w:tcPr>
          <w:p w14:paraId="752E21B8" w14:textId="77777777" w:rsidR="0032234A" w:rsidRPr="001F23FC" w:rsidRDefault="0032234A">
            <w:pPr>
              <w:pStyle w:val="TAC"/>
            </w:pPr>
            <w:r w:rsidRPr="001F23FC">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F23FC" w:rsidRDefault="0032234A">
            <w:pPr>
              <w:pStyle w:val="TAC"/>
            </w:pPr>
            <w:r w:rsidRPr="001F23FC">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F23FC" w:rsidRDefault="0032234A">
            <w:pPr>
              <w:pStyle w:val="TAC"/>
            </w:pPr>
            <w:r w:rsidRPr="001F23FC">
              <w:t>1.02</w:t>
            </w:r>
          </w:p>
        </w:tc>
      </w:tr>
      <w:tr w:rsidR="0032234A" w:rsidRPr="001F23FC"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F23FC" w:rsidRDefault="0032234A">
            <w:pPr>
              <w:pStyle w:val="TAC"/>
            </w:pPr>
            <w:r w:rsidRPr="001F23FC">
              <w:t>15.0</w:t>
            </w:r>
          </w:p>
        </w:tc>
        <w:tc>
          <w:tcPr>
            <w:tcW w:w="0" w:type="auto"/>
            <w:tcBorders>
              <w:top w:val="nil"/>
              <w:left w:val="nil"/>
              <w:bottom w:val="single" w:sz="4" w:space="0" w:color="auto"/>
              <w:right w:val="nil"/>
            </w:tcBorders>
            <w:noWrap/>
            <w:vAlign w:val="center"/>
            <w:hideMark/>
          </w:tcPr>
          <w:p w14:paraId="0D41EBD2" w14:textId="77777777" w:rsidR="0032234A" w:rsidRPr="001F23FC" w:rsidRDefault="0032234A">
            <w:pPr>
              <w:pStyle w:val="TAC"/>
            </w:pPr>
            <w:r w:rsidRPr="001F23FC">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F23FC" w:rsidRDefault="0032234A">
            <w:pPr>
              <w:pStyle w:val="TAC"/>
            </w:pPr>
            <w:r w:rsidRPr="001F23FC">
              <w:t>1.02</w:t>
            </w:r>
          </w:p>
        </w:tc>
      </w:tr>
    </w:tbl>
    <w:p w14:paraId="67133F36" w14:textId="77777777" w:rsidR="0032234A" w:rsidRPr="001F23FC" w:rsidRDefault="0032234A">
      <w:bookmarkStart w:id="976" w:name="_Ref528524005"/>
      <w:bookmarkStart w:id="977" w:name="_Ref528523919"/>
    </w:p>
    <w:p w14:paraId="686CDD25" w14:textId="77777777" w:rsidR="0032234A" w:rsidRPr="001F23FC" w:rsidRDefault="0032234A">
      <w:pPr>
        <w:pStyle w:val="TH"/>
      </w:pPr>
      <w:bookmarkStart w:id="978" w:name="_CRTableM_3_2_1_32"/>
      <w:r w:rsidRPr="001F23FC">
        <w:t xml:space="preserve">Table </w:t>
      </w:r>
      <w:bookmarkEnd w:id="978"/>
      <w:r w:rsidRPr="001F23FC">
        <w:t>M.3.2.1.3-2</w:t>
      </w:r>
      <w:bookmarkEnd w:id="976"/>
      <w:r w:rsidRPr="001F23FC">
        <w:t xml:space="preserve">: Statistical results of EIS50%CDF for the 8x2 antenna array for constant density measurement grids </w:t>
      </w:r>
      <w:bookmarkEnd w:id="977"/>
      <w:r w:rsidRPr="001F23FC">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983"/>
        <w:gridCol w:w="993"/>
        <w:gridCol w:w="1155"/>
        <w:gridCol w:w="986"/>
        <w:gridCol w:w="1143"/>
        <w:gridCol w:w="986"/>
        <w:gridCol w:w="1143"/>
        <w:gridCol w:w="986"/>
        <w:gridCol w:w="1143"/>
      </w:tblGrid>
      <w:tr w:rsidR="0032234A" w:rsidRPr="001F23FC"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F23FC" w:rsidRDefault="0032234A">
            <w:pPr>
              <w:spacing w:after="0"/>
              <w:jc w:val="center"/>
              <w:rPr>
                <w:rFonts w:ascii="Calibri" w:hAnsi="Calibri" w:cs="Calibri"/>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F23FC" w:rsidRDefault="0032234A">
            <w:pPr>
              <w:pStyle w:val="TAH"/>
            </w:pPr>
            <w:r w:rsidRPr="001F23FC">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F23FC" w:rsidRDefault="0032234A">
            <w:pPr>
              <w:pStyle w:val="TAH"/>
            </w:pPr>
            <w:r w:rsidRPr="001F23FC">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F23FC" w:rsidRDefault="0032234A">
            <w:pPr>
              <w:pStyle w:val="TAH"/>
            </w:pPr>
            <w:r w:rsidRPr="001F23FC">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48DE4B56" w:rsidR="0032234A" w:rsidRPr="001F23FC" w:rsidRDefault="0032234A">
            <w:pPr>
              <w:pStyle w:val="TAH"/>
            </w:pPr>
            <w:r w:rsidRPr="001F23FC">
              <w:t>DL Power Step Size:</w:t>
            </w:r>
            <w:r w:rsidRPr="001F23FC">
              <w:br/>
              <w:t>1dB</w:t>
            </w:r>
          </w:p>
        </w:tc>
      </w:tr>
      <w:tr w:rsidR="0032234A" w:rsidRPr="001F23FC"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2B729824" w:rsidR="0032234A" w:rsidRPr="001F23FC" w:rsidRDefault="0032234A">
            <w:pPr>
              <w:pStyle w:val="TAH"/>
            </w:pPr>
            <w:r w:rsidRPr="001F23FC">
              <w:t>STD</w:t>
            </w:r>
            <w:r w:rsidR="009F7C98">
              <w:t> </w:t>
            </w:r>
            <w:r w:rsidR="009F7C98" w:rsidRPr="001F23FC">
              <w:t>[</w:t>
            </w:r>
            <w:r w:rsidRPr="001F23FC">
              <w:t>dB]</w:t>
            </w:r>
          </w:p>
        </w:tc>
        <w:tc>
          <w:tcPr>
            <w:tcW w:w="0" w:type="auto"/>
            <w:tcBorders>
              <w:top w:val="nil"/>
              <w:left w:val="nil"/>
              <w:bottom w:val="single" w:sz="4" w:space="0" w:color="auto"/>
              <w:right w:val="single" w:sz="8" w:space="0" w:color="auto"/>
            </w:tcBorders>
            <w:vAlign w:val="center"/>
            <w:hideMark/>
          </w:tcPr>
          <w:p w14:paraId="18B45887" w14:textId="62BAF5B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9B4ECD0" w14:textId="351DCC2A"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0CEDC321" w14:textId="66B02FA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8637B1E" w14:textId="0A99ED4F"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3B76F53B" w14:textId="3AA31133"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DAAAF46" w14:textId="0D75CBA8"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7812FE45" w14:textId="32EE3CED"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F23FC" w:rsidRDefault="0032234A">
            <w:pPr>
              <w:pStyle w:val="TAC"/>
            </w:pPr>
            <w:r w:rsidRPr="001F23FC">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F23FC" w:rsidRDefault="0032234A">
            <w:pPr>
              <w:pStyle w:val="TAC"/>
              <w:rPr>
                <w:strike/>
                <w:highlight w:val="yellow"/>
              </w:rPr>
            </w:pPr>
            <w:r w:rsidRPr="001F23FC">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F23FC" w:rsidRDefault="0032234A">
            <w:pPr>
              <w:pStyle w:val="TAC"/>
            </w:pPr>
            <w:r w:rsidRPr="001F23FC">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F23FC" w:rsidRDefault="0032234A">
            <w:pPr>
              <w:pStyle w:val="TAC"/>
              <w:rPr>
                <w:strike/>
                <w:highlight w:val="yellow"/>
              </w:rPr>
            </w:pPr>
            <w:r w:rsidRPr="001F23FC">
              <w:t>1.01</w:t>
            </w:r>
          </w:p>
        </w:tc>
      </w:tr>
      <w:tr w:rsidR="0032234A" w:rsidRPr="001F23FC"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F23FC" w:rsidRDefault="0032234A">
            <w:pPr>
              <w:pStyle w:val="TAC"/>
            </w:pPr>
            <w:r w:rsidRPr="001F23FC">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F23FC" w:rsidRDefault="0032234A">
            <w:pPr>
              <w:pStyle w:val="TAC"/>
            </w:pPr>
            <w:r w:rsidRPr="001F23FC">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F23FC" w:rsidRDefault="0032234A">
            <w:pPr>
              <w:pStyle w:val="TAC"/>
              <w:rPr>
                <w:strike/>
                <w:highlight w:val="yellow"/>
              </w:rPr>
            </w:pPr>
            <w:r w:rsidRPr="001F23FC">
              <w:t>1.01</w:t>
            </w:r>
          </w:p>
        </w:tc>
      </w:tr>
      <w:tr w:rsidR="0032234A" w:rsidRPr="001F23FC"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F23FC" w:rsidRDefault="0032234A">
            <w:pPr>
              <w:pStyle w:val="TAC"/>
            </w:pPr>
            <w:r w:rsidRPr="001F23FC">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F23FC" w:rsidRDefault="0032234A">
            <w:pPr>
              <w:pStyle w:val="TAC"/>
            </w:pPr>
            <w:r w:rsidRPr="001F23FC">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F23FC" w:rsidRDefault="0032234A">
            <w:pPr>
              <w:pStyle w:val="TAC"/>
              <w:rPr>
                <w:strike/>
                <w:highlight w:val="yellow"/>
              </w:rPr>
            </w:pPr>
            <w:r w:rsidRPr="001F23FC">
              <w:t>1.01</w:t>
            </w:r>
          </w:p>
        </w:tc>
      </w:tr>
      <w:tr w:rsidR="0032234A" w:rsidRPr="001F23FC"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F23FC" w:rsidRDefault="0032234A">
            <w:pPr>
              <w:pStyle w:val="TAC"/>
            </w:pPr>
            <w:r w:rsidRPr="001F23FC">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F23FC" w:rsidRDefault="0032234A">
            <w:pPr>
              <w:pStyle w:val="TAC"/>
              <w:rPr>
                <w:strike/>
                <w:highlight w:val="yellow"/>
              </w:rPr>
            </w:pPr>
            <w:r w:rsidRPr="001F23FC">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F23FC" w:rsidRDefault="0032234A">
            <w:pPr>
              <w:pStyle w:val="TAC"/>
              <w:rPr>
                <w:strike/>
                <w:highlight w:val="yellow"/>
              </w:rPr>
            </w:pPr>
            <w:r w:rsidRPr="001F23FC">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F23FC" w:rsidRDefault="0032234A">
            <w:pPr>
              <w:pStyle w:val="TAC"/>
              <w:rPr>
                <w:strike/>
                <w:highlight w:val="yellow"/>
              </w:rPr>
            </w:pPr>
            <w:r w:rsidRPr="001F23FC">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F23FC" w:rsidRDefault="0032234A">
            <w:pPr>
              <w:pStyle w:val="TAC"/>
            </w:pPr>
            <w:r w:rsidRPr="001F23FC">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F23FC" w:rsidRDefault="0032234A">
            <w:pPr>
              <w:pStyle w:val="TAC"/>
              <w:rPr>
                <w:strike/>
                <w:highlight w:val="yellow"/>
              </w:rPr>
            </w:pPr>
            <w:r w:rsidRPr="001F23FC">
              <w:t>1.01</w:t>
            </w:r>
          </w:p>
        </w:tc>
      </w:tr>
    </w:tbl>
    <w:p w14:paraId="03AB7237" w14:textId="77777777" w:rsidR="000A2134" w:rsidRPr="001F23FC" w:rsidRDefault="000A2134" w:rsidP="000A2134"/>
    <w:p w14:paraId="63496D83" w14:textId="00CABF18" w:rsidR="000A2134" w:rsidRPr="001F23FC" w:rsidRDefault="000A2134" w:rsidP="000A2134">
      <w:r w:rsidRPr="001F23FC">
        <w:t>Based on an optional vendor declaration with respect to the antenna array configuration</w:t>
      </w:r>
      <w:r w:rsidR="00DF6027" w:rsidRPr="001F23FC">
        <w:t>,</w:t>
      </w:r>
      <w:r w:rsidR="005D2F87" w:rsidRPr="001F23FC">
        <w:t xml:space="preserve"> </w:t>
      </w:r>
      <w:r w:rsidR="00706821" w:rsidRPr="001F23FC">
        <w:t>see Table A.4.3.9-10 of</w:t>
      </w:r>
      <w:r w:rsidR="009F7C98">
        <w:t> </w:t>
      </w:r>
      <w:r w:rsidR="009F7C98" w:rsidRPr="001F23FC">
        <w:t>[</w:t>
      </w:r>
      <w:r w:rsidR="00DF6027" w:rsidRPr="001F23FC">
        <w:t>11], devices</w:t>
      </w:r>
      <w:r w:rsidRPr="001F23FC">
        <w:t xml:space="preserve">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12FB2A03" w14:textId="0BEFF362"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586806D"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63F9949C" w14:textId="4DFECF39"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78C71BA8"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48876C63" w14:textId="097CE6F5" w:rsidR="000A2134"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3311EF66" w14:textId="77777777" w:rsidR="0032234A" w:rsidRPr="001F23FC" w:rsidRDefault="0032234A">
      <w:pPr>
        <w:pStyle w:val="Heading4"/>
      </w:pPr>
      <w:bookmarkStart w:id="979" w:name="_Toc21026912"/>
      <w:bookmarkStart w:id="980" w:name="_Toc27744210"/>
      <w:bookmarkStart w:id="981" w:name="_Toc36197381"/>
      <w:bookmarkStart w:id="982" w:name="_Toc36198073"/>
      <w:r w:rsidRPr="001F23FC">
        <w:t>M.3.2.1.4</w:t>
      </w:r>
      <w:r w:rsidRPr="001F23FC">
        <w:tab/>
        <w:t>Power class 4 devices</w:t>
      </w:r>
      <w:bookmarkEnd w:id="979"/>
      <w:bookmarkEnd w:id="980"/>
      <w:bookmarkEnd w:id="981"/>
      <w:bookmarkEnd w:id="982"/>
    </w:p>
    <w:p w14:paraId="6989477D" w14:textId="53DE78E1" w:rsidR="004378F5" w:rsidRPr="001F23FC" w:rsidRDefault="0032234A" w:rsidP="004378F5">
      <w:r w:rsidRPr="001F23FC">
        <w:t>TBD</w:t>
      </w:r>
      <w:r w:rsidR="00B00962">
        <w:t>.</w:t>
      </w:r>
    </w:p>
    <w:p w14:paraId="5288656A" w14:textId="77777777" w:rsidR="004378F5" w:rsidRPr="001F23FC" w:rsidRDefault="004378F5" w:rsidP="004378F5">
      <w:pPr>
        <w:pStyle w:val="Heading4"/>
      </w:pPr>
      <w:r w:rsidRPr="001F23FC">
        <w:t>M.3.2.1.5</w:t>
      </w:r>
      <w:r w:rsidRPr="001F23FC">
        <w:tab/>
        <w:t>Power class 5 devices</w:t>
      </w:r>
    </w:p>
    <w:p w14:paraId="55A76687" w14:textId="3184CFF3" w:rsidR="004378F5" w:rsidRPr="001F23FC" w:rsidRDefault="004378F5" w:rsidP="00B00962">
      <w:r w:rsidRPr="001F23FC">
        <w:t xml:space="preserve">The same </w:t>
      </w:r>
      <w:r w:rsidR="00DF6027" w:rsidRPr="001F23FC">
        <w:t xml:space="preserve">antenna array </w:t>
      </w:r>
      <w:r w:rsidR="004768F6" w:rsidRPr="001F23FC">
        <w:t xml:space="preserve">and integration </w:t>
      </w:r>
      <w:r w:rsidR="00DF6027" w:rsidRPr="001F23FC">
        <w:t xml:space="preserve">assumptions and </w:t>
      </w:r>
      <w:r w:rsidRPr="001F23FC">
        <w:t>measurement grids as in</w:t>
      </w:r>
      <w:r w:rsidR="008D532A">
        <w:t xml:space="preserve"> clause </w:t>
      </w:r>
      <w:r w:rsidRPr="001F23FC">
        <w:t>M.3.2.1.1 apply.</w:t>
      </w:r>
      <w:r w:rsidR="008D532A">
        <w:t xml:space="preserve"> Additionally, the same beam steering assumptions as in clause M.3.1.1.5 apply.</w:t>
      </w:r>
    </w:p>
    <w:p w14:paraId="12152CC7" w14:textId="197BE956" w:rsidR="004378F5" w:rsidRPr="001F23FC" w:rsidRDefault="004378F5" w:rsidP="00B00962">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516378B4" w14:textId="7C2F35FB"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p>
    <w:p w14:paraId="701A63E2" w14:textId="3C1C232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5219F7D7" w14:textId="668CBF34" w:rsidR="0032234A" w:rsidRPr="001F23FC" w:rsidRDefault="00E067D3" w:rsidP="00B00962">
      <w:pPr>
        <w:pStyle w:val="B1"/>
      </w:pPr>
      <w:r w:rsidRPr="001F23FC">
        <w:t>-</w:t>
      </w:r>
      <w:r w:rsidRPr="001F23FC">
        <w:tab/>
      </w:r>
      <w:r w:rsidR="004378F5" w:rsidRPr="001F23FC">
        <w:t xml:space="preserve">the MU element </w:t>
      </w:r>
      <w:r w:rsidR="00B00962">
        <w:t>'</w:t>
      </w:r>
      <w:r w:rsidR="004378F5" w:rsidRPr="001F23FC">
        <w:t>Systematic error related to EIS spherical coverage</w:t>
      </w:r>
      <w:r w:rsidR="00B00962">
        <w:t>'</w:t>
      </w:r>
      <w:r w:rsidR="004378F5" w:rsidRPr="001F23FC">
        <w:t xml:space="preserve"> is the DL step size, i.e., 0.2dB</w:t>
      </w:r>
    </w:p>
    <w:p w14:paraId="4853F08E" w14:textId="77777777" w:rsidR="0067538E" w:rsidRPr="001F23FC" w:rsidRDefault="0067538E" w:rsidP="0067538E">
      <w:pPr>
        <w:pStyle w:val="Heading4"/>
      </w:pPr>
      <w:bookmarkStart w:id="983" w:name="_Toc21026913"/>
      <w:bookmarkStart w:id="984" w:name="_Toc27744211"/>
      <w:bookmarkStart w:id="985" w:name="_Toc36197382"/>
      <w:bookmarkStart w:id="986" w:name="_Toc36198074"/>
      <w:r w:rsidRPr="001F23FC">
        <w:t>M.3.2.1.6</w:t>
      </w:r>
      <w:r w:rsidRPr="001F23FC">
        <w:tab/>
        <w:t>Power class 6 devices</w:t>
      </w:r>
    </w:p>
    <w:p w14:paraId="2CEB08F6" w14:textId="5287DC6D" w:rsidR="009065DA" w:rsidRDefault="009065DA" w:rsidP="00B00962">
      <w:r>
        <w:t>Given the lack of CCDF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945E080" w14:textId="56D3C31A" w:rsidR="0032234A" w:rsidRPr="001F23FC" w:rsidRDefault="008D532A">
      <w:pPr>
        <w:pStyle w:val="Heading1"/>
      </w:pPr>
      <w:r>
        <w:t xml:space="preserve"> clause </w:t>
      </w:r>
      <w:r w:rsidR="0032234A" w:rsidRPr="001F23FC">
        <w:t>M.4</w:t>
      </w:r>
      <w:r w:rsidR="0032234A" w:rsidRPr="001F23FC">
        <w:tab/>
        <w:t>TRP Measurement Grid</w:t>
      </w:r>
      <w:bookmarkEnd w:id="983"/>
      <w:bookmarkEnd w:id="984"/>
      <w:bookmarkEnd w:id="985"/>
      <w:bookmarkEnd w:id="986"/>
    </w:p>
    <w:p w14:paraId="18C26FD6" w14:textId="41F0F471" w:rsidR="0032234A" w:rsidRPr="001F23FC" w:rsidRDefault="00B00962" w:rsidP="00AB50BA">
      <w:pPr>
        <w:pStyle w:val="EditorsNote"/>
      </w:pPr>
      <w:r>
        <w:t>Editor's note:</w:t>
      </w:r>
      <w:r>
        <w:tab/>
      </w:r>
      <w:r w:rsidR="0032234A" w:rsidRPr="001F23FC">
        <w:t>Other implementations are not precluded as far as the respective analysis are presented and included in this TS</w:t>
      </w:r>
      <w:r>
        <w:t>.</w:t>
      </w:r>
    </w:p>
    <w:p w14:paraId="76491657" w14:textId="77777777" w:rsidR="0032234A" w:rsidRPr="001F23FC" w:rsidRDefault="0032234A">
      <w:pPr>
        <w:pStyle w:val="Heading2"/>
      </w:pPr>
      <w:bookmarkStart w:id="987" w:name="_Toc21026914"/>
      <w:bookmarkStart w:id="988" w:name="_Toc27744212"/>
      <w:bookmarkStart w:id="989" w:name="_Toc36197383"/>
      <w:bookmarkStart w:id="990" w:name="_Toc36198075"/>
      <w:r w:rsidRPr="001F23FC">
        <w:t>M.4.1</w:t>
      </w:r>
      <w:r w:rsidRPr="001F23FC">
        <w:tab/>
        <w:t>UE Power Classes</w:t>
      </w:r>
      <w:bookmarkEnd w:id="987"/>
      <w:bookmarkEnd w:id="988"/>
      <w:bookmarkEnd w:id="989"/>
      <w:bookmarkEnd w:id="990"/>
    </w:p>
    <w:p w14:paraId="6CEB113F" w14:textId="77777777" w:rsidR="0032234A" w:rsidRPr="001F23FC" w:rsidRDefault="0032234A">
      <w:pPr>
        <w:pStyle w:val="Heading3"/>
      </w:pPr>
      <w:bookmarkStart w:id="991" w:name="_Toc21026915"/>
      <w:bookmarkStart w:id="992" w:name="_Toc27744213"/>
      <w:bookmarkStart w:id="993" w:name="_Toc36197384"/>
      <w:bookmarkStart w:id="994" w:name="_Toc36198076"/>
      <w:r w:rsidRPr="001F23FC">
        <w:t>M.4.1.1</w:t>
      </w:r>
      <w:r w:rsidRPr="001F23FC">
        <w:tab/>
        <w:t>Power class 1 devices</w:t>
      </w:r>
      <w:bookmarkEnd w:id="991"/>
      <w:bookmarkEnd w:id="992"/>
      <w:bookmarkEnd w:id="993"/>
      <w:bookmarkEnd w:id="994"/>
    </w:p>
    <w:p w14:paraId="304C48AE" w14:textId="24A7A339" w:rsidR="00975918" w:rsidRPr="001F23FC" w:rsidRDefault="00975918" w:rsidP="00B00962">
      <w:r w:rsidRPr="001F23FC">
        <w:t>The same antenna array assumptions as in</w:t>
      </w:r>
      <w:r w:rsidR="008D532A">
        <w:t xml:space="preserve"> clause </w:t>
      </w:r>
      <w:r w:rsidRPr="001F23FC">
        <w:t>M.2.1.1 apply.</w:t>
      </w:r>
    </w:p>
    <w:p w14:paraId="110191A7" w14:textId="77777777" w:rsidR="004D5E83" w:rsidRPr="001F23FC" w:rsidRDefault="004D5E83" w:rsidP="00B00962">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6518580E" w:rsidR="004D5E83" w:rsidRPr="001F23FC" w:rsidRDefault="004D5E83" w:rsidP="00B00962">
      <w:pPr>
        <w:pStyle w:val="B1"/>
      </w:pPr>
      <w:r w:rsidRPr="001F23FC">
        <w:t>-</w:t>
      </w:r>
      <w:r w:rsidRPr="001F23FC">
        <w:tab/>
      </w:r>
      <w:r w:rsidR="009E5DEC" w:rsidRPr="001F23FC">
        <w:t>500</w:t>
      </w:r>
      <w:r w:rsidRPr="001F23FC">
        <w:t xml:space="preserve"> measurement grid points for constant density grid – Charged Particle implementation, with standard deviation of 0.2</w:t>
      </w:r>
      <w:r w:rsidR="009E5DEC" w:rsidRPr="001F23FC">
        <w:t>5</w:t>
      </w:r>
      <w:r w:rsidRPr="001F23FC">
        <w:t xml:space="preserve"> dB</w:t>
      </w:r>
    </w:p>
    <w:p w14:paraId="78CE6F1B" w14:textId="65632104" w:rsidR="009E5DEC" w:rsidRPr="001F23FC" w:rsidRDefault="004D5E83" w:rsidP="00B00962">
      <w:pPr>
        <w:pStyle w:val="B1"/>
      </w:pPr>
      <w:r w:rsidRPr="001F23FC">
        <w:t>-</w:t>
      </w:r>
      <w:r w:rsidRPr="001F23FC">
        <w:tab/>
        <w:t>25 latitudes and 48 longitudes (1106 unique grid points) for constant step size grid – sin (theta) weights integration approach, with standard deviation of 0.</w:t>
      </w:r>
      <w:r w:rsidR="009E5DEC" w:rsidRPr="001F23FC">
        <w:t>10dB</w:t>
      </w:r>
      <w:r w:rsidRPr="001F23FC">
        <w:t xml:space="preserve">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653DDF4" w14:textId="22894F47" w:rsidR="004D5E83" w:rsidRPr="001F23FC" w:rsidRDefault="009E5DEC" w:rsidP="00B00962">
      <w:pPr>
        <w:pStyle w:val="B1"/>
      </w:pPr>
      <w:r w:rsidRPr="001F23FC">
        <w:t>-</w:t>
      </w:r>
      <w:r w:rsidRPr="001F23FC">
        <w:tab/>
        <w:t xml:space="preserve">25 latitudes and 48 longitudes (1106 unique grid points) for constant step size grid – Clenshaw Curtis weights integration approach, with standard deviation of 0.07dB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2834C05B" w14:textId="77777777" w:rsidR="005F5104" w:rsidRPr="001F23FC" w:rsidRDefault="005F5104" w:rsidP="00B00962">
      <w:bookmarkStart w:id="995" w:name="_Toc21026916"/>
      <w:bookmarkStart w:id="996" w:name="_Toc27744214"/>
      <w:bookmarkStart w:id="997" w:name="_Toc36197385"/>
      <w:bookmarkStart w:id="998" w:name="_Toc36198077"/>
      <w:r w:rsidRPr="001F23FC">
        <w:t>If the re-positioning concept is applied to TRP test cases:</w:t>
      </w:r>
    </w:p>
    <w:p w14:paraId="0AC42081" w14:textId="1F1E7C32" w:rsidR="005F5104" w:rsidRPr="001F23FC" w:rsidRDefault="005F5104" w:rsidP="00B00962">
      <w:pPr>
        <w:pStyle w:val="B1"/>
      </w:pPr>
      <w:r w:rsidRPr="001F23FC">
        <w:t>-</w:t>
      </w:r>
      <w:r w:rsidRPr="001F23FC">
        <w:tab/>
        <w:t xml:space="preserve">500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11FA63E" w14:textId="45048590" w:rsidR="005F5104" w:rsidRPr="001F23FC" w:rsidRDefault="005F5104" w:rsidP="00B00962">
      <w:pPr>
        <w:pStyle w:val="B1"/>
      </w:pPr>
      <w:r w:rsidRPr="001F23FC">
        <w:t>-</w:t>
      </w:r>
      <w:r w:rsidRPr="001F23FC">
        <w:tab/>
        <w:t xml:space="preserve">25 latitudes and 48 longitudes (1106 unique grid points) for constant step size grid – sin (theta) weights integration approach, with standard deviation of 0.09dB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563966E6" w14:textId="2BF68790" w:rsidR="005F5104" w:rsidRPr="001F23FC" w:rsidRDefault="005F5104" w:rsidP="00B00962">
      <w:pPr>
        <w:pStyle w:val="B1"/>
      </w:pPr>
      <w:r w:rsidRPr="001F23FC">
        <w:t>-</w:t>
      </w:r>
      <w:r w:rsidRPr="001F23FC">
        <w:tab/>
        <w:t xml:space="preserve">25 latitudes and 48 longitudes (1106 unique grid points) for constant step size grid – Clenshaw-Curtis weights integration approach, with standard deviation of 0.03dB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732D5F3E" w14:textId="07D9960C" w:rsidR="005F5104" w:rsidRPr="001F23FC" w:rsidRDefault="005F5104" w:rsidP="00B00962">
      <w:pPr>
        <w:pStyle w:val="B1"/>
      </w:pPr>
      <w:r w:rsidRPr="001F23FC">
        <w:t>-</w:t>
      </w:r>
      <w:r w:rsidRPr="001F23FC">
        <w:tab/>
        <w:t xml:space="preserve">21 latitudes and 40 longitudes (762 unique grid points) for constant step size grid – Clenshaw Curtis weights integration approach, with standard deviation of 0.24 dB with the allowance to skip and interpolate measurements for </w:t>
      </w:r>
      <w:r w:rsidRPr="001F23FC">
        <w:rPr>
          <w:rFonts w:ascii="Symbol" w:hAnsi="Symbol"/>
        </w:rPr>
        <w:t></w:t>
      </w:r>
      <w:r w:rsidRPr="001F23FC">
        <w:rPr>
          <w:rFonts w:ascii="Arial" w:hAnsi="Arial" w:cs="Arial"/>
        </w:rPr>
        <w:t>≥</w:t>
      </w:r>
      <w:r w:rsidRPr="001F23FC">
        <w:t>153</w:t>
      </w:r>
      <w:r w:rsidRPr="001F23FC">
        <w:rPr>
          <w:vertAlign w:val="superscript"/>
        </w:rPr>
        <w:t>o</w:t>
      </w:r>
      <w:r w:rsidRPr="001F23FC">
        <w:t>, see Annex M.4.4</w:t>
      </w:r>
    </w:p>
    <w:p w14:paraId="44D97CC9" w14:textId="77777777" w:rsidR="0032234A" w:rsidRPr="001F23FC" w:rsidRDefault="0032234A">
      <w:pPr>
        <w:pStyle w:val="Heading3"/>
      </w:pPr>
      <w:r w:rsidRPr="001F23FC">
        <w:t>M.4.1.2</w:t>
      </w:r>
      <w:r w:rsidRPr="001F23FC">
        <w:tab/>
        <w:t>Power class 2 devices</w:t>
      </w:r>
      <w:bookmarkEnd w:id="995"/>
      <w:bookmarkEnd w:id="996"/>
      <w:bookmarkEnd w:id="997"/>
      <w:bookmarkEnd w:id="998"/>
    </w:p>
    <w:p w14:paraId="66950CB9" w14:textId="77777777" w:rsidR="0032234A" w:rsidRPr="001F23FC" w:rsidRDefault="0032234A">
      <w:r w:rsidRPr="001F23FC">
        <w:t>TBD</w:t>
      </w:r>
    </w:p>
    <w:p w14:paraId="7F161003" w14:textId="77777777" w:rsidR="0032234A" w:rsidRPr="001F23FC" w:rsidRDefault="0032234A">
      <w:pPr>
        <w:pStyle w:val="Heading3"/>
      </w:pPr>
      <w:bookmarkStart w:id="999" w:name="_Toc21026917"/>
      <w:bookmarkStart w:id="1000" w:name="_Toc27744215"/>
      <w:bookmarkStart w:id="1001" w:name="_Toc36197386"/>
      <w:bookmarkStart w:id="1002" w:name="_Toc36198078"/>
      <w:r w:rsidRPr="001F23FC">
        <w:t>M.4.1.3</w:t>
      </w:r>
      <w:r w:rsidRPr="001F23FC">
        <w:tab/>
        <w:t>Power class 3 devices</w:t>
      </w:r>
      <w:bookmarkEnd w:id="999"/>
      <w:bookmarkEnd w:id="1000"/>
      <w:bookmarkEnd w:id="1001"/>
      <w:bookmarkEnd w:id="1002"/>
    </w:p>
    <w:p w14:paraId="3DCA3662" w14:textId="41401A62" w:rsidR="00975918" w:rsidRPr="001F23FC" w:rsidRDefault="00975918" w:rsidP="00B00962">
      <w:r w:rsidRPr="001F23FC">
        <w:t>The same antenna array assumptions as in</w:t>
      </w:r>
      <w:r w:rsidR="008D532A">
        <w:t xml:space="preserve"> clause </w:t>
      </w:r>
      <w:r w:rsidRPr="001F23FC">
        <w:t>M.2.1.3 apply.</w:t>
      </w:r>
    </w:p>
    <w:p w14:paraId="0C713822" w14:textId="77777777" w:rsidR="0032234A" w:rsidRPr="001F23FC" w:rsidRDefault="0032234A" w:rsidP="00B00962">
      <w:r w:rsidRPr="001F23FC">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F23FC" w:rsidRDefault="0032234A" w:rsidP="00B00962">
      <w:pPr>
        <w:pStyle w:val="B1"/>
      </w:pPr>
      <w:r w:rsidRPr="001F23FC">
        <w:t>-</w:t>
      </w:r>
      <w:r w:rsidRPr="001F23FC">
        <w:tab/>
        <w:t>135 measurement grid points for constant density grid – Charged Particle implementation, with standard deviation of 0.23 dB</w:t>
      </w:r>
      <w:r w:rsidR="00DA6248" w:rsidRPr="001F23FC">
        <w:rPr>
          <w:vertAlign w:val="superscript"/>
        </w:rPr>
        <w:t>.</w:t>
      </w:r>
    </w:p>
    <w:p w14:paraId="366FDFCB" w14:textId="77777777" w:rsidR="0032234A" w:rsidRPr="001F23FC" w:rsidRDefault="0032234A" w:rsidP="00B00962">
      <w:pPr>
        <w:pStyle w:val="B1"/>
        <w:rPr>
          <w:bCs/>
        </w:rPr>
      </w:pPr>
      <w:r w:rsidRPr="001F23FC">
        <w:t>-</w:t>
      </w:r>
      <w:r w:rsidRPr="001F23FC">
        <w:tab/>
        <w:t xml:space="preserve">12 latitudes and 19 longitudes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7CE949C8" w14:textId="77777777" w:rsidR="0032234A" w:rsidRPr="001F23FC" w:rsidRDefault="0032234A" w:rsidP="00B00962">
      <w:pPr>
        <w:pStyle w:val="B1"/>
      </w:pPr>
      <w:r w:rsidRPr="001F23FC">
        <w:t>-</w:t>
      </w:r>
      <w:r w:rsidRPr="001F23FC">
        <w:tab/>
        <w:t xml:space="preserve">12 latitudes and 19 longitudes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05A6A951" w14:textId="77777777" w:rsidR="005F5104" w:rsidRPr="001F23FC" w:rsidRDefault="005F5104" w:rsidP="00B00962">
      <w:r w:rsidRPr="001F23FC">
        <w:t>If the re-positioning concept is applied to TRP test cases:</w:t>
      </w:r>
    </w:p>
    <w:p w14:paraId="65BA48A3" w14:textId="7743EDA5" w:rsidR="005F5104" w:rsidRPr="001F23FC" w:rsidRDefault="005F5104" w:rsidP="00B00962">
      <w:pPr>
        <w:pStyle w:val="B1"/>
      </w:pPr>
      <w:r w:rsidRPr="001F23FC">
        <w:t>-</w:t>
      </w:r>
      <w:r w:rsidRPr="001F23FC">
        <w:tab/>
        <w:t xml:space="preserve">135 measurement grid points for constant density grid – Charged Particle implementation, with standard deviation of 0.23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3681889B" w14:textId="49EF9AB5" w:rsidR="005F5104" w:rsidRPr="001F23FC" w:rsidRDefault="005F5104" w:rsidP="00B00962">
      <w:pPr>
        <w:pStyle w:val="B1"/>
      </w:pPr>
      <w:r w:rsidRPr="001F23FC">
        <w:t>-</w:t>
      </w:r>
      <w:r w:rsidRPr="001F23FC">
        <w:tab/>
        <w:t xml:space="preserve">150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26271A9" w14:textId="77777777" w:rsidR="005F5104" w:rsidRPr="001F23FC" w:rsidRDefault="005F5104" w:rsidP="00B00962">
      <w:pPr>
        <w:pStyle w:val="B1"/>
      </w:pPr>
      <w:r w:rsidRPr="001F23FC">
        <w:t>-</w:t>
      </w:r>
      <w:r w:rsidRPr="001F23FC">
        <w:tab/>
        <w:t xml:space="preserve">12 latitudes and 19 longitudes for constant step size grid – sin (theta) weights integration approach, with standard deviation of 0.25dB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35AF2195" w14:textId="77777777" w:rsidR="005F5104" w:rsidRPr="001F23FC" w:rsidRDefault="005F5104" w:rsidP="00B00962">
      <w:pPr>
        <w:pStyle w:val="B1"/>
      </w:pPr>
      <w:r w:rsidRPr="001F23FC">
        <w:t>-</w:t>
      </w:r>
      <w:r w:rsidRPr="001F23FC">
        <w:tab/>
        <w:t xml:space="preserve">12 latitudes and 19 longitudes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1AA82C05" w14:textId="0B448F15" w:rsidR="005F5104" w:rsidRPr="001F23FC" w:rsidRDefault="005F5104" w:rsidP="00B00962">
      <w:pPr>
        <w:pStyle w:val="B1"/>
      </w:pPr>
      <w:r w:rsidRPr="001F23FC">
        <w:t>-</w:t>
      </w:r>
      <w:r w:rsidRPr="001F23FC">
        <w:tab/>
        <w:t xml:space="preserve">13 latitudes and 24 longitudes for constant step size grid – sin (theta) weights integration approach, with standard deviation of 0.21dB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40AD7BF5" w14:textId="38138526" w:rsidR="005F5104" w:rsidRPr="001F23FC" w:rsidRDefault="005F5104" w:rsidP="00B00962">
      <w:pPr>
        <w:pStyle w:val="B1"/>
      </w:pPr>
      <w:r w:rsidRPr="001F23FC">
        <w:t>-</w:t>
      </w:r>
      <w:r w:rsidRPr="001F23FC">
        <w:tab/>
        <w:t xml:space="preserve">13 latitudes and 24 longitudes for constant step size grid – Clenshaw Curtis weights integration approach, with standard deviation of 0.15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5A792C10" w14:textId="77777777" w:rsidR="005F5104" w:rsidRPr="001F23FC" w:rsidRDefault="005F5104" w:rsidP="005F5104">
      <w:r w:rsidRPr="001F23FC">
        <w:t>Choice of grid(s) among above 3 types of grids is up to test system implementation.</w:t>
      </w:r>
    </w:p>
    <w:p w14:paraId="5FFCB8A4" w14:textId="266A7404"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TRP procedures without the repositioning approach:</w:t>
      </w:r>
    </w:p>
    <w:p w14:paraId="7D4449D6" w14:textId="072B8340" w:rsidR="000A2134" w:rsidRPr="001F23FC" w:rsidRDefault="000A2134" w:rsidP="000A2134">
      <w:pPr>
        <w:pStyle w:val="B1"/>
        <w:rPr>
          <w:vertAlign w:val="superscript"/>
        </w:rPr>
      </w:pPr>
      <w:r w:rsidRPr="001F23FC">
        <w:t>-</w:t>
      </w:r>
      <w:r w:rsidRPr="001F23FC">
        <w:tab/>
        <w:t>50 measurement grid points for constant density grid – Charged Particle implementation, with standard deviation of 0.14 dB.</w:t>
      </w:r>
    </w:p>
    <w:p w14:paraId="17261C80" w14:textId="159E7893" w:rsidR="005F5104" w:rsidRPr="001F23FC" w:rsidRDefault="005F5104" w:rsidP="005F5104">
      <w:pPr>
        <w:pStyle w:val="B1"/>
      </w:pPr>
      <w:r w:rsidRPr="001F23FC">
        <w:t>-</w:t>
      </w:r>
      <w:r w:rsidRPr="001F23FC">
        <w:tab/>
        <w:t>80 measurement grid points for constant density grid – Charged Particle implementation, with standard deviation of 0.23 dB</w:t>
      </w:r>
      <w:r w:rsidRPr="001F23FC">
        <w:rPr>
          <w:vertAlign w:val="superscript"/>
        </w:rPr>
        <w:t>.</w:t>
      </w:r>
      <w:r w:rsidRPr="001F23FC">
        <w:t xml:space="preserve">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63BE7482" w14:textId="77777777" w:rsidR="000A2134" w:rsidRPr="001F23FC" w:rsidRDefault="000A2134" w:rsidP="000A2134">
      <w:pPr>
        <w:pStyle w:val="B1"/>
        <w:rPr>
          <w:bCs/>
        </w:rPr>
      </w:pPr>
      <w:r w:rsidRPr="001F23FC">
        <w:t>-</w:t>
      </w:r>
      <w:r w:rsidRPr="001F23FC">
        <w:tab/>
        <w:t xml:space="preserve">8 latitudes and 14 longitudes (84 unique number of grid points)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1C888A87" w14:textId="77777777" w:rsidR="000A2134" w:rsidRPr="001F23FC" w:rsidRDefault="000A2134" w:rsidP="000A2134">
      <w:pPr>
        <w:pStyle w:val="B1"/>
      </w:pPr>
      <w:r w:rsidRPr="001F23FC">
        <w:t>-</w:t>
      </w:r>
      <w:r w:rsidRPr="001F23FC">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58DF4CAF" w14:textId="77777777" w:rsidR="005F5104" w:rsidRPr="001F23FC" w:rsidRDefault="005F5104" w:rsidP="005F5104">
      <w:bookmarkStart w:id="1003" w:name="_Toc21026918"/>
      <w:bookmarkStart w:id="1004" w:name="_Toc27744216"/>
      <w:bookmarkStart w:id="1005" w:name="_Toc36197387"/>
      <w:bookmarkStart w:id="1006" w:name="_Toc36198079"/>
      <w:r w:rsidRPr="001F23FC">
        <w:t>Either of the following minimum number of grid points for TRP procedures apply if the re-positioning is applied:</w:t>
      </w:r>
    </w:p>
    <w:p w14:paraId="098DC79E" w14:textId="3E52495A" w:rsidR="005F5104" w:rsidRPr="001F23FC" w:rsidRDefault="005F5104" w:rsidP="00B00962">
      <w:pPr>
        <w:pStyle w:val="B1"/>
      </w:pPr>
      <w:r w:rsidRPr="001F23FC">
        <w:t>-</w:t>
      </w:r>
      <w:r w:rsidRPr="001F23FC">
        <w:tab/>
        <w:t xml:space="preserve">50 measurement grid points for constant density grid – Charged Particle implementation, with standard deviation of 0.14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1F2FBD69" w14:textId="77777777" w:rsidR="005F5104" w:rsidRPr="001F23FC" w:rsidRDefault="005F5104" w:rsidP="00B00962">
      <w:pPr>
        <w:pStyle w:val="B1"/>
      </w:pPr>
      <w:r w:rsidRPr="001F23FC">
        <w:t>-</w:t>
      </w:r>
      <w:r w:rsidRPr="001F23FC">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058223CA" w14:textId="313A9AF9" w:rsidR="005F5104" w:rsidRPr="001F23FC" w:rsidRDefault="005F5104" w:rsidP="00B00962">
      <w:pPr>
        <w:pStyle w:val="B1"/>
      </w:pPr>
      <w:r w:rsidRPr="001F23FC">
        <w:t>-</w:t>
      </w:r>
      <w:r w:rsidRPr="001F23FC">
        <w:tab/>
        <w:t xml:space="preserve">8 latitudes and 14 longitudes (86 unique number of grid points) for constant step size grid – sin (theta) weights integration approach, with standard deviation of 0.25dB with the allowance to skip and interpolate measurements for </w:t>
      </w:r>
      <w:r w:rsidRPr="001F23FC">
        <w:rPr>
          <w:rFonts w:ascii="Symbol" w:hAnsi="Symbol"/>
        </w:rPr>
        <w:t></w:t>
      </w:r>
      <w:r w:rsidRPr="001F23FC">
        <w:rPr>
          <w:rFonts w:ascii="Arial" w:hAnsi="Arial" w:cs="Arial"/>
        </w:rPr>
        <w:t>≥</w:t>
      </w:r>
      <w:r w:rsidRPr="001F23FC">
        <w:t>154.29</w:t>
      </w:r>
      <w:r w:rsidRPr="001F23FC">
        <w:rPr>
          <w:vertAlign w:val="superscript"/>
        </w:rPr>
        <w:t>o</w:t>
      </w:r>
      <w:r w:rsidRPr="001F23FC">
        <w:t>, see Annex M.4.4.</w:t>
      </w:r>
    </w:p>
    <w:p w14:paraId="6CA3AA29" w14:textId="4BD26716" w:rsidR="005F5104" w:rsidRPr="001F23FC" w:rsidRDefault="005F5104" w:rsidP="00B00962">
      <w:pPr>
        <w:pStyle w:val="B1"/>
      </w:pPr>
      <w:r w:rsidRPr="001F23FC">
        <w:t>-</w:t>
      </w:r>
      <w:r w:rsidRPr="001F23FC">
        <w:tab/>
        <w:t xml:space="preserve">8 latitudes and 14 longitudes (86 unique number of grid points) for constant step size grid – Clenshaw Curtis weights integration approach, with standard deviation of 0.09 dB with the allowance to skip and interpolate measurements for </w:t>
      </w:r>
      <w:r w:rsidRPr="001F23FC">
        <w:rPr>
          <w:rFonts w:ascii="Symbol" w:hAnsi="Symbol"/>
        </w:rPr>
        <w:t></w:t>
      </w:r>
      <w:r w:rsidRPr="001F23FC">
        <w:rPr>
          <w:rFonts w:ascii="Arial" w:hAnsi="Arial" w:cs="Arial"/>
        </w:rPr>
        <w:t>≥</w:t>
      </w:r>
      <w:r w:rsidRPr="001F23FC">
        <w:t>128.58</w:t>
      </w:r>
      <w:r w:rsidRPr="001F23FC">
        <w:rPr>
          <w:vertAlign w:val="superscript"/>
        </w:rPr>
        <w:t>o</w:t>
      </w:r>
      <w:r w:rsidRPr="001F23FC">
        <w:t>, see Annex M.4.4.</w:t>
      </w:r>
    </w:p>
    <w:p w14:paraId="45FB73E3" w14:textId="0289294E"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TRP procedures without the repositioning approach:</w:t>
      </w:r>
    </w:p>
    <w:p w14:paraId="5A99B723" w14:textId="77777777" w:rsidR="00706821" w:rsidRPr="001F23FC" w:rsidRDefault="00706821" w:rsidP="00706821">
      <w:pPr>
        <w:pStyle w:val="B1"/>
        <w:rPr>
          <w:vertAlign w:val="superscript"/>
        </w:rPr>
      </w:pPr>
      <w:r w:rsidRPr="001F23FC">
        <w:t>-</w:t>
      </w:r>
      <w:r w:rsidRPr="001F23FC">
        <w:tab/>
        <w:t>100 measurement grid points for constant density grid – Charged Particle implementation, with standard deviation of 0.13 dB.</w:t>
      </w:r>
    </w:p>
    <w:p w14:paraId="5613943A" w14:textId="77777777" w:rsidR="00706821" w:rsidRPr="001F23FC" w:rsidRDefault="00706821" w:rsidP="00706821">
      <w:pPr>
        <w:pStyle w:val="B1"/>
        <w:rPr>
          <w:bCs/>
        </w:rPr>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82A5F18" w14:textId="77777777" w:rsidR="00706821" w:rsidRPr="001F23FC" w:rsidRDefault="00706821" w:rsidP="00706821">
      <w:pPr>
        <w:pStyle w:val="B1"/>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130 unique grid points) for constant step size grid – Clenshaw Curtis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1C8EF662" w14:textId="77777777" w:rsidR="00706821" w:rsidRPr="001F23FC" w:rsidRDefault="00706821" w:rsidP="00706821">
      <w:r w:rsidRPr="001F23FC">
        <w:t>Either of the following minimum number of grid points for TRP procedures apply if the re-positioning is applied:</w:t>
      </w:r>
    </w:p>
    <w:p w14:paraId="338EDF33" w14:textId="77777777" w:rsidR="00706821" w:rsidRPr="001F23FC" w:rsidRDefault="00706821" w:rsidP="00706821">
      <w:pPr>
        <w:pStyle w:val="B1"/>
        <w:ind w:left="432" w:hanging="288"/>
      </w:pPr>
      <w:r w:rsidRPr="001F23FC">
        <w:t>-</w:t>
      </w:r>
      <w:r w:rsidRPr="001F23FC">
        <w:tab/>
        <w:t xml:space="preserve">90 measurement grid points for constant density grid – Charged Particle implementation, with standard deviation of 0.21 dB with the allowance to skip and interpolate measurements for </w:t>
      </w:r>
      <w:r w:rsidRPr="001F23FC">
        <w:rPr>
          <w:rFonts w:ascii="Symbol" w:hAnsi="Symbol"/>
        </w:rPr>
        <w:t></w:t>
      </w:r>
      <w:r w:rsidRPr="001F23FC">
        <w:t>≥150</w:t>
      </w:r>
      <w:r w:rsidRPr="001F23FC">
        <w:rPr>
          <w:vertAlign w:val="superscript"/>
        </w:rPr>
        <w:t>o</w:t>
      </w:r>
      <w:r w:rsidRPr="001F23FC">
        <w:t>, see Annex M.4.4</w:t>
      </w:r>
    </w:p>
    <w:p w14:paraId="0B1579F4" w14:textId="77777777" w:rsidR="00706821" w:rsidRPr="001F23FC" w:rsidRDefault="00706821" w:rsidP="00706821">
      <w:pPr>
        <w:pStyle w:val="B1"/>
        <w:ind w:left="432" w:hanging="288"/>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w:t>
      </w:r>
      <w:r w:rsidRPr="001F23FC">
        <w:rPr>
          <w:rFonts w:ascii="Symbol" w:hAnsi="Symbol"/>
        </w:rPr>
        <w:t></w:t>
      </w:r>
      <w:r w:rsidRPr="001F23FC">
        <w:t>≥140</w:t>
      </w:r>
      <w:r w:rsidRPr="001F23FC">
        <w:rPr>
          <w:vertAlign w:val="superscript"/>
        </w:rPr>
        <w:t>o</w:t>
      </w:r>
      <w:r w:rsidRPr="001F23FC">
        <w:t>, see Annex M.4.4</w:t>
      </w:r>
    </w:p>
    <w:p w14:paraId="042027D2" w14:textId="7EB1B471" w:rsidR="00706821" w:rsidRPr="001F23FC" w:rsidRDefault="00706821" w:rsidP="00706821">
      <w:pPr>
        <w:pStyle w:val="B1"/>
        <w:ind w:left="432" w:hanging="288"/>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122 unique grid points) for constant step size grid – Clenshaw-Curtis weights integration approach, with standard deviation of 0.18dB with the allowance to skip and interpolate measurements for </w:t>
      </w:r>
      <w:r w:rsidRPr="001F23FC">
        <w:rPr>
          <w:rFonts w:ascii="Symbol" w:hAnsi="Symbol"/>
        </w:rPr>
        <w:t></w:t>
      </w:r>
      <w:r w:rsidRPr="001F23FC">
        <w:t>≥140</w:t>
      </w:r>
      <w:r w:rsidRPr="001F23FC">
        <w:rPr>
          <w:vertAlign w:val="superscript"/>
        </w:rPr>
        <w:t>o</w:t>
      </w:r>
      <w:r w:rsidRPr="001F23FC">
        <w:t>, see Annex M.4.4.</w:t>
      </w:r>
    </w:p>
    <w:p w14:paraId="5DC3E66C" w14:textId="77777777" w:rsidR="005F5104" w:rsidRPr="001F23FC" w:rsidRDefault="005F5104" w:rsidP="005F5104">
      <w:r w:rsidRPr="001F23FC">
        <w:t>Choice of grid(s) among above 3 types of grids is up to test system implementation.</w:t>
      </w:r>
    </w:p>
    <w:p w14:paraId="77EDF75E" w14:textId="7CD393C5" w:rsidR="0032234A" w:rsidRPr="001F23FC" w:rsidRDefault="0032234A">
      <w:pPr>
        <w:pStyle w:val="Heading3"/>
      </w:pPr>
      <w:r w:rsidRPr="001F23FC">
        <w:t>M.4.1.4</w:t>
      </w:r>
      <w:r w:rsidRPr="001F23FC">
        <w:tab/>
        <w:t xml:space="preserve">Power class </w:t>
      </w:r>
      <w:r w:rsidR="00C36638" w:rsidRPr="001F23FC">
        <w:t>4</w:t>
      </w:r>
      <w:r w:rsidRPr="001F23FC">
        <w:t xml:space="preserve"> devices</w:t>
      </w:r>
      <w:bookmarkEnd w:id="1003"/>
      <w:bookmarkEnd w:id="1004"/>
      <w:bookmarkEnd w:id="1005"/>
      <w:bookmarkEnd w:id="1006"/>
    </w:p>
    <w:p w14:paraId="67D24558" w14:textId="38EE2AB1" w:rsidR="0044029C" w:rsidRPr="001F23FC" w:rsidRDefault="0032234A" w:rsidP="0044029C">
      <w:r w:rsidRPr="001F23FC">
        <w:t>TBD</w:t>
      </w:r>
      <w:r w:rsidR="00B00962">
        <w:t>.</w:t>
      </w:r>
    </w:p>
    <w:p w14:paraId="08BB314A" w14:textId="77777777" w:rsidR="0044029C" w:rsidRPr="001F23FC" w:rsidRDefault="0044029C" w:rsidP="0044029C">
      <w:pPr>
        <w:pStyle w:val="Heading3"/>
      </w:pPr>
      <w:r w:rsidRPr="001F23FC">
        <w:t>M.4.1.5</w:t>
      </w:r>
      <w:r w:rsidRPr="001F23FC">
        <w:tab/>
        <w:t>Power class 5 devices</w:t>
      </w:r>
    </w:p>
    <w:p w14:paraId="105EA214" w14:textId="001A62CB" w:rsidR="0044029C" w:rsidRPr="001F23FC" w:rsidRDefault="0044029C" w:rsidP="0044029C">
      <w:r w:rsidRPr="001F23FC">
        <w:t xml:space="preserve">The same </w:t>
      </w:r>
      <w:r w:rsidR="00975918" w:rsidRPr="001F23FC">
        <w:t xml:space="preserve">antenna array assumptions and </w:t>
      </w:r>
      <w:r w:rsidRPr="001F23FC">
        <w:t>measurement grids as in</w:t>
      </w:r>
      <w:r w:rsidR="008D532A">
        <w:t xml:space="preserve"> clause </w:t>
      </w:r>
      <w:r w:rsidRPr="001F23FC">
        <w:t>M.4.1.1 apply.</w:t>
      </w:r>
    </w:p>
    <w:p w14:paraId="197C839A" w14:textId="4A98D101" w:rsidR="0044029C" w:rsidRPr="001F23FC" w:rsidRDefault="0044029C" w:rsidP="0044029C">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TRP procedures without the repositioning approach:</w:t>
      </w:r>
    </w:p>
    <w:p w14:paraId="58D17679" w14:textId="2D034534" w:rsidR="0044029C" w:rsidRPr="001F23FC" w:rsidRDefault="0044029C" w:rsidP="0044029C">
      <w:pPr>
        <w:pStyle w:val="B1"/>
      </w:pPr>
      <w:r w:rsidRPr="001F23FC">
        <w:t>-</w:t>
      </w:r>
      <w:r w:rsidRPr="001F23FC">
        <w:tab/>
        <w:t>150 measurement grid points for constant density grid – Charged Particle implementation, with standard deviation of 0.13 dB</w:t>
      </w:r>
    </w:p>
    <w:p w14:paraId="76BADD64"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9CC3292" w14:textId="77777777" w:rsidR="0044029C" w:rsidRPr="001F23FC" w:rsidRDefault="0044029C" w:rsidP="0044029C">
      <w:pPr>
        <w:pStyle w:val="B1"/>
      </w:pPr>
      <w:r w:rsidRPr="001F23FC">
        <w:t>-</w:t>
      </w:r>
      <w:r w:rsidRPr="001F23FC">
        <w:tab/>
      </w:r>
      <w:bookmarkStart w:id="1007" w:name="_Hlk63680806"/>
      <w:r w:rsidRPr="001F23FC">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bookmarkEnd w:id="1007"/>
      <w:r w:rsidRPr="001F23FC">
        <w:t>.</w:t>
      </w:r>
    </w:p>
    <w:p w14:paraId="29BD04F3" w14:textId="77777777" w:rsidR="0044029C" w:rsidRPr="001F23FC" w:rsidRDefault="0044029C" w:rsidP="0044029C">
      <w:r w:rsidRPr="001F23FC">
        <w:t>Either of the following minimum number of grid points for TRP procedures apply if the re-positioning is applied:</w:t>
      </w:r>
    </w:p>
    <w:p w14:paraId="5373A622" w14:textId="77777777" w:rsidR="0044029C" w:rsidRPr="001F23FC" w:rsidRDefault="0044029C" w:rsidP="0044029C">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6B9479D"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7F37CE0D" w14:textId="32F8A45B" w:rsidR="0032234A" w:rsidRPr="001F23FC" w:rsidRDefault="0044029C" w:rsidP="00E067D3">
      <w:pPr>
        <w:pStyle w:val="B1"/>
      </w:pPr>
      <w:r w:rsidRPr="001F23FC">
        <w:t>-</w:t>
      </w:r>
      <w:r w:rsidRPr="001F23FC">
        <w:tab/>
      </w:r>
      <w:bookmarkStart w:id="1008" w:name="_Hlk63680938"/>
      <w:r w:rsidRPr="001F23FC">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bookmarkEnd w:id="1008"/>
      <w:r w:rsidRPr="001F23FC">
        <w:t>.</w:t>
      </w:r>
    </w:p>
    <w:p w14:paraId="36290C23" w14:textId="77777777" w:rsidR="0067538E" w:rsidRPr="001F23FC" w:rsidRDefault="0067538E" w:rsidP="0067538E">
      <w:pPr>
        <w:pStyle w:val="Heading3"/>
      </w:pPr>
      <w:bookmarkStart w:id="1009" w:name="_Toc21026919"/>
      <w:bookmarkStart w:id="1010" w:name="_Toc27744217"/>
      <w:bookmarkStart w:id="1011" w:name="_Toc36197388"/>
      <w:bookmarkStart w:id="1012" w:name="_Toc36198080"/>
      <w:r w:rsidRPr="001F23FC">
        <w:t>M.4.1.6</w:t>
      </w:r>
      <w:r w:rsidRPr="001F23FC">
        <w:tab/>
        <w:t>Power class 6 devices</w:t>
      </w:r>
    </w:p>
    <w:p w14:paraId="5FC37155" w14:textId="0ED4C117" w:rsidR="0067538E" w:rsidRPr="001F23FC" w:rsidRDefault="0067538E" w:rsidP="0067538E">
      <w:r w:rsidRPr="001F23FC">
        <w:t>The same antenna array assumptions and measurement grids as in</w:t>
      </w:r>
      <w:r w:rsidR="008D532A">
        <w:t xml:space="preserve"> clause </w:t>
      </w:r>
      <w:r w:rsidRPr="001F23FC">
        <w:t>M.4.1.1 with an antenna array configuration of 6 x 6 apply.</w:t>
      </w:r>
    </w:p>
    <w:p w14:paraId="67DFA2D1" w14:textId="77777777" w:rsidR="0067538E" w:rsidRPr="001F23FC" w:rsidRDefault="0067538E" w:rsidP="0067538E">
      <w:pPr>
        <w:spacing w:after="0"/>
      </w:pPr>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3E715962" w:rsidR="0067538E" w:rsidRPr="001F23FC" w:rsidRDefault="0067538E" w:rsidP="0067538E">
      <w:pPr>
        <w:pStyle w:val="B1"/>
      </w:pPr>
      <w:r w:rsidRPr="001F23FC">
        <w:t>-</w:t>
      </w:r>
      <w:r w:rsidRPr="001F23FC">
        <w:tab/>
        <w:t>150 measurement grid points for constant density grid – Charged Particle implementation, with standard deviation of 0.13 dB</w:t>
      </w:r>
    </w:p>
    <w:p w14:paraId="1345F9A8"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E876BC2" w14:textId="77777777" w:rsidR="0067538E" w:rsidRPr="001F23FC" w:rsidRDefault="0067538E" w:rsidP="0067538E">
      <w:pPr>
        <w:pStyle w:val="B1"/>
      </w:pPr>
      <w:r w:rsidRPr="001F23FC">
        <w:t>-</w:t>
      </w:r>
      <w:r w:rsidRPr="001F23FC">
        <w:tab/>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2C3DE77D" w14:textId="77777777" w:rsidR="0067538E" w:rsidRPr="001F23FC" w:rsidRDefault="0067538E" w:rsidP="0067538E">
      <w:r w:rsidRPr="001F23FC">
        <w:t>Either of the following minimum number of grid points for TRP procedures apply if the re-positioning is applied:</w:t>
      </w:r>
    </w:p>
    <w:p w14:paraId="5DE6838B" w14:textId="77777777" w:rsidR="0067538E" w:rsidRPr="001F23FC" w:rsidRDefault="0067538E" w:rsidP="0067538E">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6F51633B"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2058B251" w14:textId="77777777" w:rsidR="0067538E" w:rsidRPr="001F23FC" w:rsidRDefault="0067538E" w:rsidP="0067538E">
      <w:pPr>
        <w:pStyle w:val="B1"/>
      </w:pPr>
      <w:r w:rsidRPr="001F23FC">
        <w:t>-</w:t>
      </w:r>
      <w:r w:rsidRPr="001F23FC">
        <w:tab/>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AE8C123" w14:textId="77777777" w:rsidR="0032234A" w:rsidRPr="001F23FC" w:rsidRDefault="0032234A">
      <w:pPr>
        <w:pStyle w:val="Heading2"/>
      </w:pPr>
      <w:r w:rsidRPr="001F23FC">
        <w:t>M.4.2</w:t>
      </w:r>
      <w:r w:rsidRPr="001F23FC">
        <w:tab/>
        <w:t>TRP Integration for Constant Step Size Grid Type</w:t>
      </w:r>
      <w:bookmarkEnd w:id="1009"/>
      <w:bookmarkEnd w:id="1010"/>
      <w:bookmarkEnd w:id="1011"/>
      <w:bookmarkEnd w:id="1012"/>
    </w:p>
    <w:p w14:paraId="6E460B4B" w14:textId="4E3E5C11" w:rsidR="0032234A" w:rsidRPr="001F23FC" w:rsidRDefault="0032234A">
      <w:r w:rsidRPr="001F23FC">
        <w:t>Different approaches to perform the TRP integration from the respective EIRP measurements are outlined in the next sub clauses for the constant step size grid type.</w:t>
      </w:r>
    </w:p>
    <w:p w14:paraId="102C2333" w14:textId="77777777" w:rsidR="0032234A" w:rsidRPr="001F23FC" w:rsidRDefault="0032234A">
      <w:pPr>
        <w:pStyle w:val="Heading3"/>
      </w:pPr>
      <w:bookmarkStart w:id="1013" w:name="_Toc21026920"/>
      <w:bookmarkStart w:id="1014" w:name="_Toc27744218"/>
      <w:bookmarkStart w:id="1015" w:name="_Toc36197389"/>
      <w:bookmarkStart w:id="1016" w:name="_Toc36198081"/>
      <w:r w:rsidRPr="001F23FC">
        <w:t>M.4.2.1</w:t>
      </w:r>
      <w:r w:rsidRPr="001F23FC">
        <w:tab/>
        <w:t>TRP Integration using Weights</w:t>
      </w:r>
      <w:bookmarkEnd w:id="1013"/>
      <w:bookmarkEnd w:id="1014"/>
      <w:bookmarkEnd w:id="1015"/>
      <w:bookmarkEnd w:id="1016"/>
    </w:p>
    <w:p w14:paraId="084F2530" w14:textId="4FBCC98D" w:rsidR="0032234A" w:rsidRPr="001F23FC" w:rsidRDefault="0032234A">
      <w:r w:rsidRPr="001F23FC">
        <w:t xml:space="preserve">In many engineering disciplines, the integral of a function needs to be solved using numerical integration techniques, commonly referred to as </w:t>
      </w:r>
      <w:r w:rsidR="00B00962">
        <w:t>"</w:t>
      </w:r>
      <w:r w:rsidRPr="001F23FC">
        <w:t>quadrature</w:t>
      </w:r>
      <w:r w:rsidR="00B00962">
        <w:t>"</w:t>
      </w:r>
      <w:r w:rsidRPr="001F23FC">
        <w:t>. Here, the approximation of the integral of a function is usually stated as a weighted sum of function values at specified points within the domain of integration. The derivation from the closed surface TRP integral</w:t>
      </w:r>
    </w:p>
    <w:p w14:paraId="5F5244C1" w14:textId="69C7F8EC" w:rsidR="0032234A" w:rsidRPr="001F23FC" w:rsidRDefault="00184392" w:rsidP="00184392">
      <w:pPr>
        <w:pStyle w:val="EQ"/>
      </w:pPr>
      <w:r>
        <w:tab/>
      </w:r>
      <w:r w:rsidR="00404AAC" w:rsidRPr="001F23FC">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3"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F23FC" w:rsidRDefault="0032234A">
      <w:r w:rsidRPr="001F23FC">
        <w:t>to the classical discretized summation equation used for OTA</w:t>
      </w:r>
    </w:p>
    <w:p w14:paraId="7D810AA3" w14:textId="46B6B198" w:rsidR="0032234A" w:rsidRPr="001F23FC" w:rsidRDefault="00184392" w:rsidP="00184392">
      <w:pPr>
        <w:pStyle w:val="EQ"/>
      </w:pPr>
      <w:r>
        <w:tab/>
      </w:r>
      <w:r w:rsidR="00404AAC" w:rsidRPr="001F23FC">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4"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1D7ED05B" w:rsidR="0032234A" w:rsidRPr="001F23FC" w:rsidRDefault="0032234A">
      <w:r w:rsidRPr="001F23FC">
        <w:t>The weights for this integral are based on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1F23FC">
        <w:rPr>
          <w:rFonts w:ascii="Symbol" w:hAnsi="Symbol"/>
        </w:rPr>
        <w:t></w:t>
      </w:r>
      <w:r w:rsidRPr="001F23FC">
        <w:t>=0</w:t>
      </w:r>
      <w:r w:rsidRPr="001F23FC">
        <w:rPr>
          <w:vertAlign w:val="superscript"/>
        </w:rPr>
        <w:t>o</w:t>
      </w:r>
      <w:r w:rsidRPr="001F23FC">
        <w:t xml:space="preserve"> and 180</w:t>
      </w:r>
      <w:r w:rsidRPr="001F23FC">
        <w:rPr>
          <w:vertAlign w:val="superscript"/>
        </w:rPr>
        <w:t>o</w:t>
      </w:r>
      <w:r w:rsidRPr="001F23FC">
        <w:t>) where sin</w:t>
      </w:r>
      <w:r w:rsidRPr="001F23FC">
        <w:rPr>
          <w:rFonts w:ascii="Symbol" w:hAnsi="Symbol"/>
        </w:rPr>
        <w:t></w:t>
      </w:r>
      <w:r w:rsidRPr="001F23FC">
        <w:t xml:space="preserve"> = 0. The discretized TRP can be expressed as</w:t>
      </w:r>
    </w:p>
    <w:p w14:paraId="477CF150" w14:textId="000B25D3" w:rsidR="0032234A" w:rsidRPr="001F23FC" w:rsidRDefault="00184392" w:rsidP="00184392">
      <w:pPr>
        <w:pStyle w:val="EQ"/>
      </w:pPr>
      <w:r>
        <w:tab/>
      </w:r>
      <w:r w:rsidR="00404AAC" w:rsidRPr="001F23FC">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5"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F23FC" w:rsidRDefault="0032234A">
      <w:r w:rsidRPr="001F23FC">
        <w:t>which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replaced by a weight function W(</w:t>
      </w:r>
      <w:r w:rsidRPr="001F23FC">
        <w:rPr>
          <w:rFonts w:ascii="Symbol" w:hAnsi="Symbol"/>
        </w:rPr>
        <w:t></w:t>
      </w:r>
      <w:r w:rsidRPr="001F23FC">
        <w:rPr>
          <w:rFonts w:ascii="Symbol" w:hAnsi="Symbol"/>
        </w:rPr>
        <w:t></w:t>
      </w:r>
      <w:r w:rsidRPr="001F23FC">
        <w:t xml:space="preserve"> and extends the sum over I to include the poles</w:t>
      </w:r>
      <w:r w:rsidRPr="001F23FC">
        <w:rPr>
          <w:rFonts w:ascii="Symbol" w:hAnsi="Symbol"/>
        </w:rPr>
        <w:t></w:t>
      </w:r>
      <w:r w:rsidRPr="001F23FC">
        <w:rPr>
          <w:rFonts w:ascii="Symbol" w:hAnsi="Symbol"/>
        </w:rPr>
        <w:t></w:t>
      </w:r>
      <w:r w:rsidRPr="001F23FC">
        <w:t xml:space="preserve"> There is no simple closed-form expression for the Clenshaw-Curtis weights; however, a numerical straightforward approach is available, i.e.,</w:t>
      </w:r>
    </w:p>
    <w:p w14:paraId="4FF4129E" w14:textId="2C16C187" w:rsidR="0032234A" w:rsidRPr="001F23FC" w:rsidRDefault="00184392" w:rsidP="00184392">
      <w:pPr>
        <w:pStyle w:val="EQ"/>
      </w:pPr>
      <w:r>
        <w:tab/>
      </w:r>
      <w:r w:rsidR="00404AAC" w:rsidRPr="001F23FC">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49318441" w14:textId="77777777" w:rsidR="0032234A" w:rsidRPr="001F23FC" w:rsidRDefault="0032234A" w:rsidP="00C16FE6">
      <w:r w:rsidRPr="001F23FC">
        <w:t>with</w:t>
      </w:r>
    </w:p>
    <w:p w14:paraId="0BAB91F9" w14:textId="68A8BAE5" w:rsidR="0032234A" w:rsidRPr="001F23FC" w:rsidRDefault="00184392" w:rsidP="00184392">
      <w:pPr>
        <w:pStyle w:val="EQ"/>
      </w:pPr>
      <w: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N</m:t>
                </m:r>
                <m:r>
                  <m:rPr>
                    <m:sty m:val="p"/>
                  </m:rPr>
                  <w:rPr>
                    <w:rFonts w:ascii="Cambria Math" w:hAnsi="Cambria Math"/>
                  </w:rPr>
                  <m:t xml:space="preserve">       </m:t>
                </m:r>
              </m:e>
              <m:e>
                <m:r>
                  <m:rPr>
                    <m:sty m:val="p"/>
                  </m:rPr>
                  <w:rPr>
                    <w:rFonts w:ascii="Cambria Math" w:hAnsi="Cambria Math"/>
                  </w:rPr>
                  <m:t xml:space="preserve">2,  </m:t>
                </m:r>
                <m:r>
                  <w:rPr>
                    <w:rFonts w:ascii="Cambria Math" w:hAnsi="Cambria Math"/>
                  </w:rPr>
                  <m:t>otherwise</m:t>
                </m:r>
              </m:e>
            </m:eqArr>
          </m:e>
        </m:d>
      </m:oMath>
    </w:p>
    <w:p w14:paraId="500BC78F" w14:textId="77777777" w:rsidR="0032234A" w:rsidRPr="001F23FC" w:rsidRDefault="0032234A" w:rsidP="00C16FE6">
      <w:r w:rsidRPr="001F23FC">
        <w:t>and</w:t>
      </w:r>
    </w:p>
    <w:p w14:paraId="6EF3AB70" w14:textId="65758629" w:rsidR="0032234A" w:rsidRPr="001F23FC" w:rsidRDefault="00184392" w:rsidP="00184392">
      <w:pPr>
        <w:pStyle w:val="EQ"/>
      </w:pPr>
      <w: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2,  </m:t>
                </m:r>
                <m:r>
                  <w:rPr>
                    <w:rFonts w:ascii="Cambria Math" w:hAnsi="Cambria Math"/>
                  </w:rPr>
                  <m:t>otherwise</m:t>
                </m:r>
              </m:e>
            </m:eqArr>
          </m:e>
        </m:d>
      </m:oMath>
    </w:p>
    <w:p w14:paraId="1504D682" w14:textId="250BFF0A" w:rsidR="0032234A" w:rsidRPr="001F23FC" w:rsidRDefault="0032234A">
      <w:r w:rsidRPr="001F23FC">
        <w:t>The Clenshaw-Curtis weights are compared to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rPr>
          <w:b/>
        </w:rPr>
        <w:t xml:space="preserve"> </w:t>
      </w:r>
      <w:r w:rsidRPr="001F23FC">
        <w:t>weights in Tables M.4.2.1-1 and M.4.2.1-2 for two different numbers of latitudes. The TRP measurement grid consists of N+1 latitudes and M longitudes with</w:t>
      </w:r>
    </w:p>
    <w:p w14:paraId="75A60593" w14:textId="0BD42AAA" w:rsidR="0032234A" w:rsidRPr="001F23FC" w:rsidRDefault="00184392" w:rsidP="00184392">
      <w:pPr>
        <w:pStyle w:val="EQ"/>
      </w:pPr>
      <w:r>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θ</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θ</m:t>
        </m:r>
        <m:r>
          <m:rPr>
            <m:sty m:val="p"/>
          </m:rP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N</m:t>
            </m:r>
          </m:den>
        </m:f>
      </m:oMath>
    </w:p>
    <w:p w14:paraId="7D30DC1F" w14:textId="77777777" w:rsidR="0032234A" w:rsidRPr="001F23FC" w:rsidRDefault="0032234A">
      <w:r w:rsidRPr="001F23FC">
        <w:t>and</w:t>
      </w:r>
    </w:p>
    <w:p w14:paraId="56799E0D" w14:textId="7BEB4572" w:rsidR="0032234A" w:rsidRPr="001F23FC" w:rsidRDefault="00184392" w:rsidP="00184392">
      <w:pPr>
        <w:pStyle w:val="EQ"/>
      </w:pPr>
      <w:r>
        <w:tab/>
      </w:r>
      <m:oMath>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ϕ</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ϕ</m:t>
        </m:r>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12B13E41" w14:textId="77777777" w:rsidR="0032234A" w:rsidRPr="001F23FC" w:rsidRDefault="0032234A">
      <w:pPr>
        <w:pStyle w:val="TH"/>
      </w:pPr>
      <w:bookmarkStart w:id="1017" w:name="_CRTableM_4_2_11"/>
      <w:r w:rsidRPr="001F23FC">
        <w:t>Table </w:t>
      </w:r>
      <w:bookmarkEnd w:id="1017"/>
      <w:r w:rsidRPr="001F23FC">
        <w:t>M.4.2.1-1: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w:t>
      </w:r>
      <w:proofErr w:type="spellStart"/>
      <w:r w:rsidRPr="001F23FC">
        <w:t>quadratures</w:t>
      </w:r>
      <w:proofErr w:type="spellEnd"/>
      <w:r w:rsidRPr="001F23FC">
        <w:t xml:space="preserve"> with 12 latitudes (</w:t>
      </w:r>
      <w:r w:rsidRPr="001F23FC">
        <w:rPr>
          <w:rFonts w:ascii="Symbol" w:hAnsi="Symbol"/>
          <w:bCs/>
        </w:rPr>
        <w:t></w:t>
      </w:r>
      <w:r w:rsidRPr="001F23FC">
        <w:rPr>
          <w:rFonts w:ascii="Symbol" w:hAnsi="Symbol"/>
          <w:bCs/>
        </w:rPr>
        <w:t></w:t>
      </w:r>
      <w:r w:rsidRPr="001F23FC">
        <w:rPr>
          <w:bCs/>
          <w:sz w:val="22"/>
          <w:szCs w:val="22"/>
        </w:rPr>
        <w:t>=16.4</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1254980C" w14:textId="77777777">
        <w:trPr>
          <w:trHeight w:val="315"/>
          <w:jc w:val="center"/>
        </w:trPr>
        <w:tc>
          <w:tcPr>
            <w:tcW w:w="2870" w:type="dxa"/>
            <w:gridSpan w:val="2"/>
            <w:noWrap/>
            <w:vAlign w:val="center"/>
            <w:hideMark/>
          </w:tcPr>
          <w:p w14:paraId="34ADFBCF"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11A216E2" w14:textId="77777777" w:rsidR="0032234A" w:rsidRPr="001F23FC" w:rsidRDefault="0032234A">
            <w:pPr>
              <w:pStyle w:val="TAH"/>
            </w:pPr>
            <w:r w:rsidRPr="001F23FC">
              <w:t>Clenshaw-Curtis</w:t>
            </w:r>
          </w:p>
        </w:tc>
      </w:tr>
      <w:tr w:rsidR="0032234A" w:rsidRPr="001F23FC" w14:paraId="0ED11974" w14:textId="77777777">
        <w:trPr>
          <w:trHeight w:val="315"/>
          <w:jc w:val="center"/>
        </w:trPr>
        <w:tc>
          <w:tcPr>
            <w:tcW w:w="1435" w:type="dxa"/>
            <w:noWrap/>
            <w:vAlign w:val="center"/>
            <w:hideMark/>
          </w:tcPr>
          <w:p w14:paraId="5259C3D3" w14:textId="2D9EE121"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proofErr w:type="spellStart"/>
            <w:r w:rsidRPr="001F23FC">
              <w:t>deg</w:t>
            </w:r>
            <w:proofErr w:type="spellEnd"/>
            <w:r w:rsidRPr="001F23FC">
              <w:t>]</w:t>
            </w:r>
          </w:p>
        </w:tc>
        <w:tc>
          <w:tcPr>
            <w:tcW w:w="1435" w:type="dxa"/>
            <w:noWrap/>
            <w:vAlign w:val="center"/>
            <w:hideMark/>
          </w:tcPr>
          <w:p w14:paraId="58BA49B9" w14:textId="77777777" w:rsidR="0032234A" w:rsidRPr="001F23FC" w:rsidRDefault="0032234A">
            <w:pPr>
              <w:pStyle w:val="TAH"/>
            </w:pPr>
            <w:r w:rsidRPr="001F23FC">
              <w:t>Weights</w:t>
            </w:r>
          </w:p>
        </w:tc>
        <w:tc>
          <w:tcPr>
            <w:tcW w:w="1435" w:type="dxa"/>
            <w:noWrap/>
            <w:vAlign w:val="center"/>
            <w:hideMark/>
          </w:tcPr>
          <w:p w14:paraId="7DAB1066" w14:textId="18B84936"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proofErr w:type="spellStart"/>
            <w:r w:rsidRPr="001F23FC">
              <w:t>deg</w:t>
            </w:r>
            <w:proofErr w:type="spellEnd"/>
            <w:r w:rsidRPr="001F23FC">
              <w:t>]</w:t>
            </w:r>
          </w:p>
        </w:tc>
        <w:tc>
          <w:tcPr>
            <w:tcW w:w="1435" w:type="dxa"/>
            <w:noWrap/>
            <w:vAlign w:val="center"/>
            <w:hideMark/>
          </w:tcPr>
          <w:p w14:paraId="26A12339" w14:textId="77777777" w:rsidR="0032234A" w:rsidRPr="001F23FC" w:rsidRDefault="0032234A">
            <w:pPr>
              <w:pStyle w:val="TAH"/>
            </w:pPr>
            <w:r w:rsidRPr="001F23FC">
              <w:t>Weights</w:t>
            </w:r>
          </w:p>
        </w:tc>
      </w:tr>
      <w:tr w:rsidR="0032234A" w:rsidRPr="001F23FC" w14:paraId="7F25F43B" w14:textId="77777777">
        <w:trPr>
          <w:trHeight w:val="315"/>
          <w:jc w:val="center"/>
        </w:trPr>
        <w:tc>
          <w:tcPr>
            <w:tcW w:w="1435" w:type="dxa"/>
            <w:noWrap/>
            <w:vAlign w:val="center"/>
            <w:hideMark/>
          </w:tcPr>
          <w:p w14:paraId="06CA1F28" w14:textId="77777777" w:rsidR="0032234A" w:rsidRPr="001F23FC" w:rsidRDefault="0032234A">
            <w:pPr>
              <w:pStyle w:val="TAC"/>
            </w:pPr>
            <w:r w:rsidRPr="001F23FC">
              <w:t>0</w:t>
            </w:r>
          </w:p>
        </w:tc>
        <w:tc>
          <w:tcPr>
            <w:tcW w:w="1435" w:type="dxa"/>
            <w:noWrap/>
            <w:vAlign w:val="center"/>
            <w:hideMark/>
          </w:tcPr>
          <w:p w14:paraId="1319F4DC" w14:textId="77777777" w:rsidR="0032234A" w:rsidRPr="001F23FC" w:rsidRDefault="0032234A">
            <w:pPr>
              <w:pStyle w:val="TAC"/>
            </w:pPr>
            <w:r w:rsidRPr="001F23FC">
              <w:t>0</w:t>
            </w:r>
          </w:p>
        </w:tc>
        <w:tc>
          <w:tcPr>
            <w:tcW w:w="1435" w:type="dxa"/>
            <w:noWrap/>
            <w:vAlign w:val="center"/>
            <w:hideMark/>
          </w:tcPr>
          <w:p w14:paraId="65D35FA8" w14:textId="77777777" w:rsidR="0032234A" w:rsidRPr="001F23FC" w:rsidRDefault="0032234A">
            <w:pPr>
              <w:pStyle w:val="TAC"/>
            </w:pPr>
            <w:r w:rsidRPr="001F23FC">
              <w:t>0</w:t>
            </w:r>
          </w:p>
        </w:tc>
        <w:tc>
          <w:tcPr>
            <w:tcW w:w="1435" w:type="dxa"/>
            <w:noWrap/>
            <w:vAlign w:val="center"/>
            <w:hideMark/>
          </w:tcPr>
          <w:p w14:paraId="790991A9" w14:textId="77777777" w:rsidR="0032234A" w:rsidRPr="001F23FC" w:rsidRDefault="0032234A">
            <w:pPr>
              <w:pStyle w:val="TAC"/>
            </w:pPr>
            <w:r w:rsidRPr="001F23FC">
              <w:t>0.008</w:t>
            </w:r>
          </w:p>
        </w:tc>
      </w:tr>
      <w:tr w:rsidR="0032234A" w:rsidRPr="001F23FC" w14:paraId="11E427EC" w14:textId="77777777">
        <w:trPr>
          <w:trHeight w:val="315"/>
          <w:jc w:val="center"/>
        </w:trPr>
        <w:tc>
          <w:tcPr>
            <w:tcW w:w="1435" w:type="dxa"/>
            <w:noWrap/>
            <w:vAlign w:val="center"/>
            <w:hideMark/>
          </w:tcPr>
          <w:p w14:paraId="6E1774BD" w14:textId="77777777" w:rsidR="0032234A" w:rsidRPr="001F23FC" w:rsidRDefault="0032234A">
            <w:pPr>
              <w:pStyle w:val="TAC"/>
            </w:pPr>
            <w:r w:rsidRPr="001F23FC">
              <w:t>16.4</w:t>
            </w:r>
          </w:p>
        </w:tc>
        <w:tc>
          <w:tcPr>
            <w:tcW w:w="1435" w:type="dxa"/>
            <w:noWrap/>
            <w:vAlign w:val="center"/>
            <w:hideMark/>
          </w:tcPr>
          <w:p w14:paraId="14E679DD" w14:textId="77777777" w:rsidR="0032234A" w:rsidRPr="001F23FC" w:rsidRDefault="0032234A">
            <w:pPr>
              <w:pStyle w:val="TAC"/>
            </w:pPr>
            <w:r w:rsidRPr="001F23FC">
              <w:t>0.08</w:t>
            </w:r>
          </w:p>
        </w:tc>
        <w:tc>
          <w:tcPr>
            <w:tcW w:w="1435" w:type="dxa"/>
            <w:noWrap/>
            <w:vAlign w:val="center"/>
            <w:hideMark/>
          </w:tcPr>
          <w:p w14:paraId="68DDC8DB" w14:textId="77777777" w:rsidR="0032234A" w:rsidRPr="001F23FC" w:rsidRDefault="0032234A">
            <w:pPr>
              <w:pStyle w:val="TAC"/>
            </w:pPr>
            <w:r w:rsidRPr="001F23FC">
              <w:t>16.4</w:t>
            </w:r>
          </w:p>
        </w:tc>
        <w:tc>
          <w:tcPr>
            <w:tcW w:w="1435" w:type="dxa"/>
            <w:noWrap/>
            <w:vAlign w:val="center"/>
            <w:hideMark/>
          </w:tcPr>
          <w:p w14:paraId="1F6F74E5" w14:textId="77777777" w:rsidR="0032234A" w:rsidRPr="001F23FC" w:rsidRDefault="0032234A">
            <w:pPr>
              <w:pStyle w:val="TAC"/>
            </w:pPr>
            <w:r w:rsidRPr="001F23FC">
              <w:t>0.079</w:t>
            </w:r>
          </w:p>
        </w:tc>
      </w:tr>
      <w:tr w:rsidR="0032234A" w:rsidRPr="001F23FC" w14:paraId="24F4FC24" w14:textId="77777777">
        <w:trPr>
          <w:trHeight w:val="315"/>
          <w:jc w:val="center"/>
        </w:trPr>
        <w:tc>
          <w:tcPr>
            <w:tcW w:w="1435" w:type="dxa"/>
            <w:noWrap/>
            <w:vAlign w:val="center"/>
            <w:hideMark/>
          </w:tcPr>
          <w:p w14:paraId="78DC3B15" w14:textId="77777777" w:rsidR="0032234A" w:rsidRPr="001F23FC" w:rsidRDefault="0032234A">
            <w:pPr>
              <w:pStyle w:val="TAC"/>
            </w:pPr>
            <w:r w:rsidRPr="001F23FC">
              <w:t>32.7</w:t>
            </w:r>
          </w:p>
        </w:tc>
        <w:tc>
          <w:tcPr>
            <w:tcW w:w="1435" w:type="dxa"/>
            <w:noWrap/>
            <w:vAlign w:val="center"/>
            <w:hideMark/>
          </w:tcPr>
          <w:p w14:paraId="33D3973B" w14:textId="77777777" w:rsidR="0032234A" w:rsidRPr="001F23FC" w:rsidRDefault="0032234A">
            <w:pPr>
              <w:pStyle w:val="TAC"/>
            </w:pPr>
            <w:r w:rsidRPr="001F23FC">
              <w:t>0.154</w:t>
            </w:r>
          </w:p>
        </w:tc>
        <w:tc>
          <w:tcPr>
            <w:tcW w:w="1435" w:type="dxa"/>
            <w:noWrap/>
            <w:vAlign w:val="center"/>
            <w:hideMark/>
          </w:tcPr>
          <w:p w14:paraId="575D7CFC" w14:textId="77777777" w:rsidR="0032234A" w:rsidRPr="001F23FC" w:rsidRDefault="0032234A">
            <w:pPr>
              <w:pStyle w:val="TAC"/>
            </w:pPr>
            <w:r w:rsidRPr="001F23FC">
              <w:t>32.7</w:t>
            </w:r>
          </w:p>
        </w:tc>
        <w:tc>
          <w:tcPr>
            <w:tcW w:w="1435" w:type="dxa"/>
            <w:noWrap/>
            <w:vAlign w:val="center"/>
            <w:hideMark/>
          </w:tcPr>
          <w:p w14:paraId="3890C57C" w14:textId="77777777" w:rsidR="0032234A" w:rsidRPr="001F23FC" w:rsidRDefault="0032234A">
            <w:pPr>
              <w:pStyle w:val="TAC"/>
            </w:pPr>
            <w:r w:rsidRPr="001F23FC">
              <w:t>0.155</w:t>
            </w:r>
          </w:p>
        </w:tc>
      </w:tr>
      <w:tr w:rsidR="0032234A" w:rsidRPr="001F23FC" w14:paraId="6B687CD5" w14:textId="77777777">
        <w:trPr>
          <w:trHeight w:val="315"/>
          <w:jc w:val="center"/>
        </w:trPr>
        <w:tc>
          <w:tcPr>
            <w:tcW w:w="1435" w:type="dxa"/>
            <w:noWrap/>
            <w:vAlign w:val="center"/>
            <w:hideMark/>
          </w:tcPr>
          <w:p w14:paraId="6579BF9A" w14:textId="77777777" w:rsidR="0032234A" w:rsidRPr="001F23FC" w:rsidRDefault="0032234A">
            <w:pPr>
              <w:pStyle w:val="TAC"/>
            </w:pPr>
            <w:r w:rsidRPr="001F23FC">
              <w:t>49.1</w:t>
            </w:r>
          </w:p>
        </w:tc>
        <w:tc>
          <w:tcPr>
            <w:tcW w:w="1435" w:type="dxa"/>
            <w:noWrap/>
            <w:vAlign w:val="center"/>
            <w:hideMark/>
          </w:tcPr>
          <w:p w14:paraId="0AB85E93" w14:textId="77777777" w:rsidR="0032234A" w:rsidRPr="001F23FC" w:rsidRDefault="0032234A">
            <w:pPr>
              <w:pStyle w:val="TAC"/>
            </w:pPr>
            <w:r w:rsidRPr="001F23FC">
              <w:t>0.216</w:t>
            </w:r>
          </w:p>
        </w:tc>
        <w:tc>
          <w:tcPr>
            <w:tcW w:w="1435" w:type="dxa"/>
            <w:noWrap/>
            <w:vAlign w:val="center"/>
            <w:hideMark/>
          </w:tcPr>
          <w:p w14:paraId="5E10E8E5" w14:textId="77777777" w:rsidR="0032234A" w:rsidRPr="001F23FC" w:rsidRDefault="0032234A">
            <w:pPr>
              <w:pStyle w:val="TAC"/>
            </w:pPr>
            <w:r w:rsidRPr="001F23FC">
              <w:t>49.1</w:t>
            </w:r>
          </w:p>
        </w:tc>
        <w:tc>
          <w:tcPr>
            <w:tcW w:w="1435" w:type="dxa"/>
            <w:noWrap/>
            <w:vAlign w:val="center"/>
            <w:hideMark/>
          </w:tcPr>
          <w:p w14:paraId="49C37B92" w14:textId="77777777" w:rsidR="0032234A" w:rsidRPr="001F23FC" w:rsidRDefault="0032234A">
            <w:pPr>
              <w:pStyle w:val="TAC"/>
            </w:pPr>
            <w:r w:rsidRPr="001F23FC">
              <w:t>0.216</w:t>
            </w:r>
          </w:p>
        </w:tc>
      </w:tr>
      <w:tr w:rsidR="0032234A" w:rsidRPr="001F23FC" w14:paraId="2311A5D7" w14:textId="77777777">
        <w:trPr>
          <w:trHeight w:val="315"/>
          <w:jc w:val="center"/>
        </w:trPr>
        <w:tc>
          <w:tcPr>
            <w:tcW w:w="1435" w:type="dxa"/>
            <w:noWrap/>
            <w:vAlign w:val="center"/>
            <w:hideMark/>
          </w:tcPr>
          <w:p w14:paraId="2289EDB1" w14:textId="77777777" w:rsidR="0032234A" w:rsidRPr="001F23FC" w:rsidRDefault="0032234A">
            <w:pPr>
              <w:pStyle w:val="TAC"/>
            </w:pPr>
            <w:r w:rsidRPr="001F23FC">
              <w:t>65.5</w:t>
            </w:r>
          </w:p>
        </w:tc>
        <w:tc>
          <w:tcPr>
            <w:tcW w:w="1435" w:type="dxa"/>
            <w:noWrap/>
            <w:vAlign w:val="center"/>
            <w:hideMark/>
          </w:tcPr>
          <w:p w14:paraId="207071F3" w14:textId="77777777" w:rsidR="0032234A" w:rsidRPr="001F23FC" w:rsidRDefault="0032234A">
            <w:pPr>
              <w:pStyle w:val="TAC"/>
            </w:pPr>
            <w:r w:rsidRPr="001F23FC">
              <w:t>0.26</w:t>
            </w:r>
          </w:p>
        </w:tc>
        <w:tc>
          <w:tcPr>
            <w:tcW w:w="1435" w:type="dxa"/>
            <w:noWrap/>
            <w:vAlign w:val="center"/>
            <w:hideMark/>
          </w:tcPr>
          <w:p w14:paraId="14D0382B" w14:textId="77777777" w:rsidR="0032234A" w:rsidRPr="001F23FC" w:rsidRDefault="0032234A">
            <w:pPr>
              <w:pStyle w:val="TAC"/>
            </w:pPr>
            <w:r w:rsidRPr="001F23FC">
              <w:t>65.5</w:t>
            </w:r>
          </w:p>
        </w:tc>
        <w:tc>
          <w:tcPr>
            <w:tcW w:w="1435" w:type="dxa"/>
            <w:noWrap/>
            <w:vAlign w:val="center"/>
            <w:hideMark/>
          </w:tcPr>
          <w:p w14:paraId="130788A4" w14:textId="77777777" w:rsidR="0032234A" w:rsidRPr="001F23FC" w:rsidRDefault="0032234A">
            <w:pPr>
              <w:pStyle w:val="TAC"/>
            </w:pPr>
            <w:r w:rsidRPr="001F23FC">
              <w:t>0.26</w:t>
            </w:r>
          </w:p>
        </w:tc>
      </w:tr>
      <w:tr w:rsidR="0032234A" w:rsidRPr="001F23FC" w14:paraId="6E37FB41" w14:textId="77777777">
        <w:trPr>
          <w:trHeight w:val="315"/>
          <w:jc w:val="center"/>
        </w:trPr>
        <w:tc>
          <w:tcPr>
            <w:tcW w:w="1435" w:type="dxa"/>
            <w:noWrap/>
            <w:vAlign w:val="center"/>
            <w:hideMark/>
          </w:tcPr>
          <w:p w14:paraId="7713EDA9" w14:textId="77777777" w:rsidR="0032234A" w:rsidRPr="001F23FC" w:rsidRDefault="0032234A">
            <w:pPr>
              <w:pStyle w:val="TAC"/>
            </w:pPr>
            <w:r w:rsidRPr="001F23FC">
              <w:t>81.8</w:t>
            </w:r>
          </w:p>
        </w:tc>
        <w:tc>
          <w:tcPr>
            <w:tcW w:w="1435" w:type="dxa"/>
            <w:noWrap/>
            <w:vAlign w:val="center"/>
            <w:hideMark/>
          </w:tcPr>
          <w:p w14:paraId="52917450" w14:textId="77777777" w:rsidR="0032234A" w:rsidRPr="001F23FC" w:rsidRDefault="0032234A">
            <w:pPr>
              <w:pStyle w:val="TAC"/>
            </w:pPr>
            <w:r w:rsidRPr="001F23FC">
              <w:t>0.283</w:t>
            </w:r>
          </w:p>
        </w:tc>
        <w:tc>
          <w:tcPr>
            <w:tcW w:w="1435" w:type="dxa"/>
            <w:noWrap/>
            <w:vAlign w:val="center"/>
            <w:hideMark/>
          </w:tcPr>
          <w:p w14:paraId="31280E16" w14:textId="77777777" w:rsidR="0032234A" w:rsidRPr="001F23FC" w:rsidRDefault="0032234A">
            <w:pPr>
              <w:pStyle w:val="TAC"/>
            </w:pPr>
            <w:r w:rsidRPr="001F23FC">
              <w:t>81.8</w:t>
            </w:r>
          </w:p>
        </w:tc>
        <w:tc>
          <w:tcPr>
            <w:tcW w:w="1435" w:type="dxa"/>
            <w:noWrap/>
            <w:vAlign w:val="center"/>
            <w:hideMark/>
          </w:tcPr>
          <w:p w14:paraId="68B1207B" w14:textId="77777777" w:rsidR="0032234A" w:rsidRPr="001F23FC" w:rsidRDefault="0032234A">
            <w:pPr>
              <w:pStyle w:val="TAC"/>
            </w:pPr>
            <w:r w:rsidRPr="001F23FC">
              <w:t>0.283</w:t>
            </w:r>
          </w:p>
        </w:tc>
      </w:tr>
      <w:tr w:rsidR="0032234A" w:rsidRPr="001F23FC" w14:paraId="291B416F" w14:textId="77777777">
        <w:trPr>
          <w:trHeight w:val="315"/>
          <w:jc w:val="center"/>
        </w:trPr>
        <w:tc>
          <w:tcPr>
            <w:tcW w:w="1435" w:type="dxa"/>
            <w:noWrap/>
            <w:vAlign w:val="center"/>
            <w:hideMark/>
          </w:tcPr>
          <w:p w14:paraId="74AECE04" w14:textId="77777777" w:rsidR="0032234A" w:rsidRPr="001F23FC" w:rsidRDefault="0032234A">
            <w:pPr>
              <w:pStyle w:val="TAC"/>
            </w:pPr>
            <w:r w:rsidRPr="001F23FC">
              <w:t>98.2</w:t>
            </w:r>
          </w:p>
        </w:tc>
        <w:tc>
          <w:tcPr>
            <w:tcW w:w="1435" w:type="dxa"/>
            <w:noWrap/>
            <w:vAlign w:val="center"/>
            <w:hideMark/>
          </w:tcPr>
          <w:p w14:paraId="712274BF" w14:textId="77777777" w:rsidR="0032234A" w:rsidRPr="001F23FC" w:rsidRDefault="0032234A">
            <w:pPr>
              <w:pStyle w:val="TAC"/>
            </w:pPr>
            <w:r w:rsidRPr="001F23FC">
              <w:t>0.283</w:t>
            </w:r>
          </w:p>
        </w:tc>
        <w:tc>
          <w:tcPr>
            <w:tcW w:w="1435" w:type="dxa"/>
            <w:noWrap/>
            <w:vAlign w:val="center"/>
            <w:hideMark/>
          </w:tcPr>
          <w:p w14:paraId="51E5C8FC" w14:textId="77777777" w:rsidR="0032234A" w:rsidRPr="001F23FC" w:rsidRDefault="0032234A">
            <w:pPr>
              <w:pStyle w:val="TAC"/>
            </w:pPr>
            <w:r w:rsidRPr="001F23FC">
              <w:t>98.2</w:t>
            </w:r>
          </w:p>
        </w:tc>
        <w:tc>
          <w:tcPr>
            <w:tcW w:w="1435" w:type="dxa"/>
            <w:noWrap/>
            <w:vAlign w:val="center"/>
            <w:hideMark/>
          </w:tcPr>
          <w:p w14:paraId="775C404A" w14:textId="77777777" w:rsidR="0032234A" w:rsidRPr="001F23FC" w:rsidRDefault="0032234A">
            <w:pPr>
              <w:pStyle w:val="TAC"/>
            </w:pPr>
            <w:r w:rsidRPr="001F23FC">
              <w:t>0.283</w:t>
            </w:r>
          </w:p>
        </w:tc>
      </w:tr>
      <w:tr w:rsidR="0032234A" w:rsidRPr="001F23FC" w14:paraId="1863E327" w14:textId="77777777">
        <w:trPr>
          <w:trHeight w:val="315"/>
          <w:jc w:val="center"/>
        </w:trPr>
        <w:tc>
          <w:tcPr>
            <w:tcW w:w="1435" w:type="dxa"/>
            <w:noWrap/>
            <w:vAlign w:val="center"/>
            <w:hideMark/>
          </w:tcPr>
          <w:p w14:paraId="15A9FE31" w14:textId="77777777" w:rsidR="0032234A" w:rsidRPr="001F23FC" w:rsidRDefault="0032234A">
            <w:pPr>
              <w:pStyle w:val="TAC"/>
            </w:pPr>
            <w:r w:rsidRPr="001F23FC">
              <w:t>114.6</w:t>
            </w:r>
          </w:p>
        </w:tc>
        <w:tc>
          <w:tcPr>
            <w:tcW w:w="1435" w:type="dxa"/>
            <w:noWrap/>
            <w:vAlign w:val="center"/>
            <w:hideMark/>
          </w:tcPr>
          <w:p w14:paraId="3589607D" w14:textId="77777777" w:rsidR="0032234A" w:rsidRPr="001F23FC" w:rsidRDefault="0032234A">
            <w:pPr>
              <w:pStyle w:val="TAC"/>
            </w:pPr>
            <w:r w:rsidRPr="001F23FC">
              <w:t>0.26</w:t>
            </w:r>
          </w:p>
        </w:tc>
        <w:tc>
          <w:tcPr>
            <w:tcW w:w="1435" w:type="dxa"/>
            <w:noWrap/>
            <w:vAlign w:val="center"/>
            <w:hideMark/>
          </w:tcPr>
          <w:p w14:paraId="72476835" w14:textId="77777777" w:rsidR="0032234A" w:rsidRPr="001F23FC" w:rsidRDefault="0032234A">
            <w:pPr>
              <w:pStyle w:val="TAC"/>
            </w:pPr>
            <w:r w:rsidRPr="001F23FC">
              <w:t>114.6</w:t>
            </w:r>
          </w:p>
        </w:tc>
        <w:tc>
          <w:tcPr>
            <w:tcW w:w="1435" w:type="dxa"/>
            <w:noWrap/>
            <w:vAlign w:val="center"/>
            <w:hideMark/>
          </w:tcPr>
          <w:p w14:paraId="3875C06D" w14:textId="77777777" w:rsidR="0032234A" w:rsidRPr="001F23FC" w:rsidRDefault="0032234A">
            <w:pPr>
              <w:pStyle w:val="TAC"/>
            </w:pPr>
            <w:r w:rsidRPr="001F23FC">
              <w:t>0.26</w:t>
            </w:r>
          </w:p>
        </w:tc>
      </w:tr>
      <w:tr w:rsidR="0032234A" w:rsidRPr="001F23FC" w14:paraId="2254030A" w14:textId="77777777">
        <w:trPr>
          <w:trHeight w:val="315"/>
          <w:jc w:val="center"/>
        </w:trPr>
        <w:tc>
          <w:tcPr>
            <w:tcW w:w="1435" w:type="dxa"/>
            <w:noWrap/>
            <w:vAlign w:val="center"/>
            <w:hideMark/>
          </w:tcPr>
          <w:p w14:paraId="4B0E0292" w14:textId="77777777" w:rsidR="0032234A" w:rsidRPr="001F23FC" w:rsidRDefault="0032234A">
            <w:pPr>
              <w:pStyle w:val="TAC"/>
            </w:pPr>
            <w:r w:rsidRPr="001F23FC">
              <w:t>130.9</w:t>
            </w:r>
          </w:p>
        </w:tc>
        <w:tc>
          <w:tcPr>
            <w:tcW w:w="1435" w:type="dxa"/>
            <w:noWrap/>
            <w:vAlign w:val="center"/>
            <w:hideMark/>
          </w:tcPr>
          <w:p w14:paraId="738565BD" w14:textId="77777777" w:rsidR="0032234A" w:rsidRPr="001F23FC" w:rsidRDefault="0032234A">
            <w:pPr>
              <w:pStyle w:val="TAC"/>
            </w:pPr>
            <w:r w:rsidRPr="001F23FC">
              <w:t>0.216</w:t>
            </w:r>
          </w:p>
        </w:tc>
        <w:tc>
          <w:tcPr>
            <w:tcW w:w="1435" w:type="dxa"/>
            <w:noWrap/>
            <w:vAlign w:val="center"/>
            <w:hideMark/>
          </w:tcPr>
          <w:p w14:paraId="5F9D0788" w14:textId="77777777" w:rsidR="0032234A" w:rsidRPr="001F23FC" w:rsidRDefault="0032234A">
            <w:pPr>
              <w:pStyle w:val="TAC"/>
            </w:pPr>
            <w:r w:rsidRPr="001F23FC">
              <w:t>130.9</w:t>
            </w:r>
          </w:p>
        </w:tc>
        <w:tc>
          <w:tcPr>
            <w:tcW w:w="1435" w:type="dxa"/>
            <w:noWrap/>
            <w:vAlign w:val="center"/>
            <w:hideMark/>
          </w:tcPr>
          <w:p w14:paraId="2636E09F" w14:textId="77777777" w:rsidR="0032234A" w:rsidRPr="001F23FC" w:rsidRDefault="0032234A">
            <w:pPr>
              <w:pStyle w:val="TAC"/>
            </w:pPr>
            <w:r w:rsidRPr="001F23FC">
              <w:t>0.216</w:t>
            </w:r>
          </w:p>
        </w:tc>
      </w:tr>
      <w:tr w:rsidR="0032234A" w:rsidRPr="001F23FC" w14:paraId="5782CAC4" w14:textId="77777777">
        <w:trPr>
          <w:trHeight w:val="315"/>
          <w:jc w:val="center"/>
        </w:trPr>
        <w:tc>
          <w:tcPr>
            <w:tcW w:w="1435" w:type="dxa"/>
            <w:noWrap/>
            <w:vAlign w:val="center"/>
            <w:hideMark/>
          </w:tcPr>
          <w:p w14:paraId="0C0550DB" w14:textId="77777777" w:rsidR="0032234A" w:rsidRPr="001F23FC" w:rsidRDefault="0032234A">
            <w:pPr>
              <w:pStyle w:val="TAC"/>
            </w:pPr>
            <w:r w:rsidRPr="001F23FC">
              <w:t>147.3</w:t>
            </w:r>
          </w:p>
        </w:tc>
        <w:tc>
          <w:tcPr>
            <w:tcW w:w="1435" w:type="dxa"/>
            <w:noWrap/>
            <w:vAlign w:val="center"/>
            <w:hideMark/>
          </w:tcPr>
          <w:p w14:paraId="42FB9A34" w14:textId="77777777" w:rsidR="0032234A" w:rsidRPr="001F23FC" w:rsidRDefault="0032234A">
            <w:pPr>
              <w:pStyle w:val="TAC"/>
            </w:pPr>
            <w:r w:rsidRPr="001F23FC">
              <w:t>0.154</w:t>
            </w:r>
          </w:p>
        </w:tc>
        <w:tc>
          <w:tcPr>
            <w:tcW w:w="1435" w:type="dxa"/>
            <w:noWrap/>
            <w:vAlign w:val="center"/>
            <w:hideMark/>
          </w:tcPr>
          <w:p w14:paraId="4957A305" w14:textId="77777777" w:rsidR="0032234A" w:rsidRPr="001F23FC" w:rsidRDefault="0032234A">
            <w:pPr>
              <w:pStyle w:val="TAC"/>
            </w:pPr>
            <w:r w:rsidRPr="001F23FC">
              <w:t>147.3</w:t>
            </w:r>
          </w:p>
        </w:tc>
        <w:tc>
          <w:tcPr>
            <w:tcW w:w="1435" w:type="dxa"/>
            <w:noWrap/>
            <w:vAlign w:val="center"/>
            <w:hideMark/>
          </w:tcPr>
          <w:p w14:paraId="4215C065" w14:textId="77777777" w:rsidR="0032234A" w:rsidRPr="001F23FC" w:rsidRDefault="0032234A">
            <w:pPr>
              <w:pStyle w:val="TAC"/>
            </w:pPr>
            <w:r w:rsidRPr="001F23FC">
              <w:t>0.155</w:t>
            </w:r>
          </w:p>
        </w:tc>
      </w:tr>
      <w:tr w:rsidR="0032234A" w:rsidRPr="001F23FC" w14:paraId="4C2E0722" w14:textId="77777777">
        <w:trPr>
          <w:trHeight w:val="315"/>
          <w:jc w:val="center"/>
        </w:trPr>
        <w:tc>
          <w:tcPr>
            <w:tcW w:w="1435" w:type="dxa"/>
            <w:noWrap/>
            <w:vAlign w:val="center"/>
            <w:hideMark/>
          </w:tcPr>
          <w:p w14:paraId="4FA9A681" w14:textId="77777777" w:rsidR="0032234A" w:rsidRPr="001F23FC" w:rsidRDefault="0032234A">
            <w:pPr>
              <w:pStyle w:val="TAC"/>
            </w:pPr>
            <w:r w:rsidRPr="001F23FC">
              <w:t>163.6</w:t>
            </w:r>
          </w:p>
        </w:tc>
        <w:tc>
          <w:tcPr>
            <w:tcW w:w="1435" w:type="dxa"/>
            <w:noWrap/>
            <w:vAlign w:val="center"/>
            <w:hideMark/>
          </w:tcPr>
          <w:p w14:paraId="3A6592E2" w14:textId="77777777" w:rsidR="0032234A" w:rsidRPr="001F23FC" w:rsidRDefault="0032234A">
            <w:pPr>
              <w:pStyle w:val="TAC"/>
            </w:pPr>
            <w:r w:rsidRPr="001F23FC">
              <w:t>0.08</w:t>
            </w:r>
          </w:p>
        </w:tc>
        <w:tc>
          <w:tcPr>
            <w:tcW w:w="1435" w:type="dxa"/>
            <w:noWrap/>
            <w:vAlign w:val="center"/>
            <w:hideMark/>
          </w:tcPr>
          <w:p w14:paraId="65C0B0C8" w14:textId="77777777" w:rsidR="0032234A" w:rsidRPr="001F23FC" w:rsidRDefault="0032234A">
            <w:pPr>
              <w:pStyle w:val="TAC"/>
            </w:pPr>
            <w:r w:rsidRPr="001F23FC">
              <w:t>163.6</w:t>
            </w:r>
          </w:p>
        </w:tc>
        <w:tc>
          <w:tcPr>
            <w:tcW w:w="1435" w:type="dxa"/>
            <w:noWrap/>
            <w:vAlign w:val="center"/>
            <w:hideMark/>
          </w:tcPr>
          <w:p w14:paraId="2C4AC9D7" w14:textId="77777777" w:rsidR="0032234A" w:rsidRPr="001F23FC" w:rsidRDefault="0032234A">
            <w:pPr>
              <w:pStyle w:val="TAC"/>
            </w:pPr>
            <w:r w:rsidRPr="001F23FC">
              <w:t>0.079</w:t>
            </w:r>
          </w:p>
        </w:tc>
      </w:tr>
      <w:tr w:rsidR="0032234A" w:rsidRPr="001F23FC" w14:paraId="1B13C5CA" w14:textId="77777777">
        <w:trPr>
          <w:trHeight w:val="315"/>
          <w:jc w:val="center"/>
        </w:trPr>
        <w:tc>
          <w:tcPr>
            <w:tcW w:w="1435" w:type="dxa"/>
            <w:noWrap/>
            <w:vAlign w:val="center"/>
            <w:hideMark/>
          </w:tcPr>
          <w:p w14:paraId="1CD48EE0" w14:textId="77777777" w:rsidR="0032234A" w:rsidRPr="001F23FC" w:rsidRDefault="0032234A">
            <w:pPr>
              <w:pStyle w:val="TAC"/>
            </w:pPr>
            <w:r w:rsidRPr="001F23FC">
              <w:t>180</w:t>
            </w:r>
          </w:p>
        </w:tc>
        <w:tc>
          <w:tcPr>
            <w:tcW w:w="1435" w:type="dxa"/>
            <w:noWrap/>
            <w:vAlign w:val="center"/>
            <w:hideMark/>
          </w:tcPr>
          <w:p w14:paraId="2179F3F4" w14:textId="77777777" w:rsidR="0032234A" w:rsidRPr="001F23FC" w:rsidRDefault="0032234A">
            <w:pPr>
              <w:pStyle w:val="TAC"/>
            </w:pPr>
            <w:r w:rsidRPr="001F23FC">
              <w:t>0</w:t>
            </w:r>
          </w:p>
        </w:tc>
        <w:tc>
          <w:tcPr>
            <w:tcW w:w="1435" w:type="dxa"/>
            <w:noWrap/>
            <w:vAlign w:val="center"/>
            <w:hideMark/>
          </w:tcPr>
          <w:p w14:paraId="5E90A38B" w14:textId="77777777" w:rsidR="0032234A" w:rsidRPr="001F23FC" w:rsidRDefault="0032234A">
            <w:pPr>
              <w:pStyle w:val="TAC"/>
            </w:pPr>
            <w:r w:rsidRPr="001F23FC">
              <w:t>180</w:t>
            </w:r>
          </w:p>
        </w:tc>
        <w:tc>
          <w:tcPr>
            <w:tcW w:w="1435" w:type="dxa"/>
            <w:noWrap/>
            <w:vAlign w:val="center"/>
            <w:hideMark/>
          </w:tcPr>
          <w:p w14:paraId="6DDEE568" w14:textId="77777777" w:rsidR="0032234A" w:rsidRPr="001F23FC" w:rsidRDefault="0032234A">
            <w:pPr>
              <w:pStyle w:val="TAC"/>
            </w:pPr>
            <w:r w:rsidRPr="001F23FC">
              <w:t>0.008</w:t>
            </w:r>
          </w:p>
        </w:tc>
      </w:tr>
    </w:tbl>
    <w:p w14:paraId="6097855C" w14:textId="77777777" w:rsidR="0032234A" w:rsidRPr="001F23FC" w:rsidRDefault="0032234A"/>
    <w:p w14:paraId="2FE4165B" w14:textId="77777777" w:rsidR="0032234A" w:rsidRPr="001F23FC" w:rsidRDefault="0032234A">
      <w:pPr>
        <w:pStyle w:val="TH"/>
      </w:pPr>
      <w:bookmarkStart w:id="1018" w:name="_CRTableM_4_2_12"/>
      <w:r w:rsidRPr="001F23FC">
        <w:t>Table </w:t>
      </w:r>
      <w:bookmarkEnd w:id="1018"/>
      <w:r w:rsidRPr="001F23FC">
        <w:t>M.4.2.1-2: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w:t>
      </w:r>
      <w:proofErr w:type="spellStart"/>
      <w:r w:rsidRPr="001F23FC">
        <w:t>quadratures</w:t>
      </w:r>
      <w:proofErr w:type="spellEnd"/>
      <w:r w:rsidRPr="001F23FC">
        <w:t xml:space="preserve"> with 13 latitudes (</w:t>
      </w:r>
      <w:r w:rsidRPr="001F23FC">
        <w:rPr>
          <w:rFonts w:ascii="Symbol" w:hAnsi="Symbol"/>
          <w:bCs/>
        </w:rPr>
        <w:t></w:t>
      </w:r>
      <w:r w:rsidRPr="001F23FC">
        <w:rPr>
          <w:rFonts w:ascii="Symbol" w:hAnsi="Symbol"/>
          <w:bCs/>
        </w:rPr>
        <w:t></w:t>
      </w:r>
      <w:r w:rsidRPr="001F23FC">
        <w:rPr>
          <w:bCs/>
          <w:sz w:val="22"/>
          <w:szCs w:val="22"/>
        </w:rPr>
        <w:t>=15</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3050E52B" w14:textId="77777777">
        <w:trPr>
          <w:trHeight w:val="315"/>
          <w:jc w:val="center"/>
        </w:trPr>
        <w:tc>
          <w:tcPr>
            <w:tcW w:w="2870" w:type="dxa"/>
            <w:gridSpan w:val="2"/>
            <w:noWrap/>
            <w:vAlign w:val="center"/>
            <w:hideMark/>
          </w:tcPr>
          <w:p w14:paraId="5C3A652B"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474800BB" w14:textId="77777777" w:rsidR="0032234A" w:rsidRPr="001F23FC" w:rsidRDefault="0032234A">
            <w:pPr>
              <w:pStyle w:val="TAH"/>
            </w:pPr>
            <w:r w:rsidRPr="001F23FC">
              <w:t>Clenshaw-Curtis</w:t>
            </w:r>
          </w:p>
        </w:tc>
      </w:tr>
      <w:tr w:rsidR="0032234A" w:rsidRPr="001F23FC" w14:paraId="37E75893" w14:textId="77777777">
        <w:trPr>
          <w:trHeight w:val="315"/>
          <w:jc w:val="center"/>
        </w:trPr>
        <w:tc>
          <w:tcPr>
            <w:tcW w:w="1435" w:type="dxa"/>
            <w:noWrap/>
            <w:vAlign w:val="center"/>
            <w:hideMark/>
          </w:tcPr>
          <w:p w14:paraId="2A74774B" w14:textId="5BE4E6E8"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proofErr w:type="spellStart"/>
            <w:r w:rsidRPr="001F23FC">
              <w:t>deg</w:t>
            </w:r>
            <w:proofErr w:type="spellEnd"/>
            <w:r w:rsidRPr="001F23FC">
              <w:t>]</w:t>
            </w:r>
          </w:p>
        </w:tc>
        <w:tc>
          <w:tcPr>
            <w:tcW w:w="1435" w:type="dxa"/>
            <w:noWrap/>
            <w:vAlign w:val="center"/>
            <w:hideMark/>
          </w:tcPr>
          <w:p w14:paraId="51113576" w14:textId="77777777" w:rsidR="0032234A" w:rsidRPr="001F23FC" w:rsidRDefault="0032234A">
            <w:pPr>
              <w:pStyle w:val="TAH"/>
            </w:pPr>
            <w:r w:rsidRPr="001F23FC">
              <w:t>Weights</w:t>
            </w:r>
          </w:p>
        </w:tc>
        <w:tc>
          <w:tcPr>
            <w:tcW w:w="1435" w:type="dxa"/>
            <w:noWrap/>
            <w:vAlign w:val="center"/>
            <w:hideMark/>
          </w:tcPr>
          <w:p w14:paraId="1C3CD912" w14:textId="76996A7D"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proofErr w:type="spellStart"/>
            <w:r w:rsidRPr="001F23FC">
              <w:t>deg</w:t>
            </w:r>
            <w:proofErr w:type="spellEnd"/>
            <w:r w:rsidRPr="001F23FC">
              <w:t>]</w:t>
            </w:r>
          </w:p>
        </w:tc>
        <w:tc>
          <w:tcPr>
            <w:tcW w:w="1435" w:type="dxa"/>
            <w:noWrap/>
            <w:vAlign w:val="center"/>
            <w:hideMark/>
          </w:tcPr>
          <w:p w14:paraId="65603BE9" w14:textId="77777777" w:rsidR="0032234A" w:rsidRPr="001F23FC" w:rsidRDefault="0032234A">
            <w:pPr>
              <w:pStyle w:val="TAH"/>
            </w:pPr>
            <w:r w:rsidRPr="001F23FC">
              <w:t>Weights</w:t>
            </w:r>
          </w:p>
        </w:tc>
      </w:tr>
      <w:tr w:rsidR="0032234A" w:rsidRPr="001F23FC" w14:paraId="603BED5C" w14:textId="77777777">
        <w:trPr>
          <w:trHeight w:val="315"/>
          <w:jc w:val="center"/>
        </w:trPr>
        <w:tc>
          <w:tcPr>
            <w:tcW w:w="1435" w:type="dxa"/>
            <w:noWrap/>
            <w:vAlign w:val="center"/>
            <w:hideMark/>
          </w:tcPr>
          <w:p w14:paraId="413DCDB4" w14:textId="77777777" w:rsidR="0032234A" w:rsidRPr="001F23FC" w:rsidRDefault="0032234A">
            <w:pPr>
              <w:pStyle w:val="TAC"/>
            </w:pPr>
            <w:r w:rsidRPr="001F23FC">
              <w:t>0</w:t>
            </w:r>
          </w:p>
        </w:tc>
        <w:tc>
          <w:tcPr>
            <w:tcW w:w="1435" w:type="dxa"/>
            <w:noWrap/>
            <w:vAlign w:val="center"/>
            <w:hideMark/>
          </w:tcPr>
          <w:p w14:paraId="7B09451C" w14:textId="77777777" w:rsidR="0032234A" w:rsidRPr="001F23FC" w:rsidRDefault="0032234A">
            <w:pPr>
              <w:pStyle w:val="TAC"/>
            </w:pPr>
            <w:r w:rsidRPr="001F23FC">
              <w:t>0</w:t>
            </w:r>
          </w:p>
        </w:tc>
        <w:tc>
          <w:tcPr>
            <w:tcW w:w="1435" w:type="dxa"/>
            <w:noWrap/>
            <w:vAlign w:val="center"/>
            <w:hideMark/>
          </w:tcPr>
          <w:p w14:paraId="2DAD3165" w14:textId="77777777" w:rsidR="0032234A" w:rsidRPr="001F23FC" w:rsidRDefault="0032234A">
            <w:pPr>
              <w:pStyle w:val="TAC"/>
            </w:pPr>
            <w:r w:rsidRPr="001F23FC">
              <w:t>0</w:t>
            </w:r>
          </w:p>
        </w:tc>
        <w:tc>
          <w:tcPr>
            <w:tcW w:w="1435" w:type="dxa"/>
            <w:noWrap/>
            <w:vAlign w:val="center"/>
            <w:hideMark/>
          </w:tcPr>
          <w:p w14:paraId="684CAAA8" w14:textId="77777777" w:rsidR="0032234A" w:rsidRPr="001F23FC" w:rsidRDefault="0032234A">
            <w:pPr>
              <w:pStyle w:val="TAC"/>
            </w:pPr>
            <w:r w:rsidRPr="001F23FC">
              <w:t>0.007</w:t>
            </w:r>
          </w:p>
        </w:tc>
      </w:tr>
      <w:tr w:rsidR="0032234A" w:rsidRPr="001F23FC" w14:paraId="3D53F6E4" w14:textId="77777777">
        <w:trPr>
          <w:trHeight w:val="315"/>
          <w:jc w:val="center"/>
        </w:trPr>
        <w:tc>
          <w:tcPr>
            <w:tcW w:w="1435" w:type="dxa"/>
            <w:noWrap/>
            <w:vAlign w:val="center"/>
            <w:hideMark/>
          </w:tcPr>
          <w:p w14:paraId="760DC5B3" w14:textId="77777777" w:rsidR="0032234A" w:rsidRPr="001F23FC" w:rsidRDefault="0032234A">
            <w:pPr>
              <w:pStyle w:val="TAC"/>
            </w:pPr>
            <w:r w:rsidRPr="001F23FC">
              <w:t>15</w:t>
            </w:r>
          </w:p>
        </w:tc>
        <w:tc>
          <w:tcPr>
            <w:tcW w:w="1435" w:type="dxa"/>
            <w:noWrap/>
            <w:vAlign w:val="center"/>
            <w:hideMark/>
          </w:tcPr>
          <w:p w14:paraId="096657B8" w14:textId="77777777" w:rsidR="0032234A" w:rsidRPr="001F23FC" w:rsidRDefault="0032234A">
            <w:pPr>
              <w:pStyle w:val="TAC"/>
            </w:pPr>
            <w:r w:rsidRPr="001F23FC">
              <w:t>0.0678</w:t>
            </w:r>
          </w:p>
        </w:tc>
        <w:tc>
          <w:tcPr>
            <w:tcW w:w="1435" w:type="dxa"/>
            <w:noWrap/>
            <w:vAlign w:val="center"/>
            <w:hideMark/>
          </w:tcPr>
          <w:p w14:paraId="363FF2B4" w14:textId="77777777" w:rsidR="0032234A" w:rsidRPr="001F23FC" w:rsidRDefault="0032234A">
            <w:pPr>
              <w:pStyle w:val="TAC"/>
            </w:pPr>
            <w:r w:rsidRPr="001F23FC">
              <w:t>15</w:t>
            </w:r>
          </w:p>
        </w:tc>
        <w:tc>
          <w:tcPr>
            <w:tcW w:w="1435" w:type="dxa"/>
            <w:noWrap/>
            <w:vAlign w:val="center"/>
            <w:hideMark/>
          </w:tcPr>
          <w:p w14:paraId="4E4EBA75" w14:textId="77777777" w:rsidR="0032234A" w:rsidRPr="001F23FC" w:rsidRDefault="0032234A">
            <w:pPr>
              <w:pStyle w:val="TAC"/>
            </w:pPr>
            <w:r w:rsidRPr="001F23FC">
              <w:t>0.0661</w:t>
            </w:r>
          </w:p>
        </w:tc>
      </w:tr>
      <w:tr w:rsidR="0032234A" w:rsidRPr="001F23FC" w14:paraId="54EAAD4B" w14:textId="77777777">
        <w:trPr>
          <w:trHeight w:val="315"/>
          <w:jc w:val="center"/>
        </w:trPr>
        <w:tc>
          <w:tcPr>
            <w:tcW w:w="1435" w:type="dxa"/>
            <w:noWrap/>
            <w:vAlign w:val="center"/>
            <w:hideMark/>
          </w:tcPr>
          <w:p w14:paraId="5933613E" w14:textId="77777777" w:rsidR="0032234A" w:rsidRPr="001F23FC" w:rsidRDefault="0032234A">
            <w:pPr>
              <w:pStyle w:val="TAC"/>
            </w:pPr>
            <w:r w:rsidRPr="001F23FC">
              <w:t>30</w:t>
            </w:r>
          </w:p>
        </w:tc>
        <w:tc>
          <w:tcPr>
            <w:tcW w:w="1435" w:type="dxa"/>
            <w:noWrap/>
            <w:vAlign w:val="center"/>
            <w:hideMark/>
          </w:tcPr>
          <w:p w14:paraId="23266E41" w14:textId="77777777" w:rsidR="0032234A" w:rsidRPr="001F23FC" w:rsidRDefault="0032234A">
            <w:pPr>
              <w:pStyle w:val="TAC"/>
            </w:pPr>
            <w:r w:rsidRPr="001F23FC">
              <w:t>0.1309</w:t>
            </w:r>
          </w:p>
        </w:tc>
        <w:tc>
          <w:tcPr>
            <w:tcW w:w="1435" w:type="dxa"/>
            <w:noWrap/>
            <w:vAlign w:val="center"/>
            <w:hideMark/>
          </w:tcPr>
          <w:p w14:paraId="14606837" w14:textId="77777777" w:rsidR="0032234A" w:rsidRPr="001F23FC" w:rsidRDefault="0032234A">
            <w:pPr>
              <w:pStyle w:val="TAC"/>
            </w:pPr>
            <w:r w:rsidRPr="001F23FC">
              <w:t>30</w:t>
            </w:r>
          </w:p>
        </w:tc>
        <w:tc>
          <w:tcPr>
            <w:tcW w:w="1435" w:type="dxa"/>
            <w:noWrap/>
            <w:vAlign w:val="center"/>
            <w:hideMark/>
          </w:tcPr>
          <w:p w14:paraId="518ACD16" w14:textId="77777777" w:rsidR="0032234A" w:rsidRPr="001F23FC" w:rsidRDefault="0032234A">
            <w:pPr>
              <w:pStyle w:val="TAC"/>
            </w:pPr>
            <w:r w:rsidRPr="001F23FC">
              <w:t>0.1315</w:t>
            </w:r>
          </w:p>
        </w:tc>
      </w:tr>
      <w:tr w:rsidR="0032234A" w:rsidRPr="001F23FC" w14:paraId="6613DD23" w14:textId="77777777">
        <w:trPr>
          <w:trHeight w:val="315"/>
          <w:jc w:val="center"/>
        </w:trPr>
        <w:tc>
          <w:tcPr>
            <w:tcW w:w="1435" w:type="dxa"/>
            <w:noWrap/>
            <w:vAlign w:val="center"/>
            <w:hideMark/>
          </w:tcPr>
          <w:p w14:paraId="4A06EA17" w14:textId="77777777" w:rsidR="0032234A" w:rsidRPr="001F23FC" w:rsidRDefault="0032234A">
            <w:pPr>
              <w:pStyle w:val="TAC"/>
            </w:pPr>
            <w:r w:rsidRPr="001F23FC">
              <w:t>45</w:t>
            </w:r>
          </w:p>
        </w:tc>
        <w:tc>
          <w:tcPr>
            <w:tcW w:w="1435" w:type="dxa"/>
            <w:noWrap/>
            <w:vAlign w:val="center"/>
            <w:hideMark/>
          </w:tcPr>
          <w:p w14:paraId="064F5804" w14:textId="77777777" w:rsidR="0032234A" w:rsidRPr="001F23FC" w:rsidRDefault="0032234A">
            <w:pPr>
              <w:pStyle w:val="TAC"/>
            </w:pPr>
            <w:r w:rsidRPr="001F23FC">
              <w:t>0.1851</w:t>
            </w:r>
          </w:p>
        </w:tc>
        <w:tc>
          <w:tcPr>
            <w:tcW w:w="1435" w:type="dxa"/>
            <w:noWrap/>
            <w:vAlign w:val="center"/>
            <w:hideMark/>
          </w:tcPr>
          <w:p w14:paraId="2CF034E5" w14:textId="77777777" w:rsidR="0032234A" w:rsidRPr="001F23FC" w:rsidRDefault="0032234A">
            <w:pPr>
              <w:pStyle w:val="TAC"/>
            </w:pPr>
            <w:r w:rsidRPr="001F23FC">
              <w:t>45</w:t>
            </w:r>
          </w:p>
        </w:tc>
        <w:tc>
          <w:tcPr>
            <w:tcW w:w="1435" w:type="dxa"/>
            <w:noWrap/>
            <w:vAlign w:val="center"/>
            <w:hideMark/>
          </w:tcPr>
          <w:p w14:paraId="162A0BD0" w14:textId="77777777" w:rsidR="0032234A" w:rsidRPr="001F23FC" w:rsidRDefault="0032234A">
            <w:pPr>
              <w:pStyle w:val="TAC"/>
            </w:pPr>
            <w:r w:rsidRPr="001F23FC">
              <w:t>0.1848</w:t>
            </w:r>
          </w:p>
        </w:tc>
      </w:tr>
      <w:tr w:rsidR="0032234A" w:rsidRPr="001F23FC" w14:paraId="04D0B964" w14:textId="77777777">
        <w:trPr>
          <w:trHeight w:val="315"/>
          <w:jc w:val="center"/>
        </w:trPr>
        <w:tc>
          <w:tcPr>
            <w:tcW w:w="1435" w:type="dxa"/>
            <w:noWrap/>
            <w:vAlign w:val="center"/>
            <w:hideMark/>
          </w:tcPr>
          <w:p w14:paraId="231778DC" w14:textId="77777777" w:rsidR="0032234A" w:rsidRPr="001F23FC" w:rsidRDefault="0032234A">
            <w:pPr>
              <w:pStyle w:val="TAC"/>
            </w:pPr>
            <w:r w:rsidRPr="001F23FC">
              <w:t>60</w:t>
            </w:r>
          </w:p>
        </w:tc>
        <w:tc>
          <w:tcPr>
            <w:tcW w:w="1435" w:type="dxa"/>
            <w:noWrap/>
            <w:vAlign w:val="center"/>
            <w:hideMark/>
          </w:tcPr>
          <w:p w14:paraId="56844E09" w14:textId="77777777" w:rsidR="0032234A" w:rsidRPr="001F23FC" w:rsidRDefault="0032234A">
            <w:pPr>
              <w:pStyle w:val="TAC"/>
            </w:pPr>
            <w:r w:rsidRPr="001F23FC">
              <w:t>0.2267</w:t>
            </w:r>
          </w:p>
        </w:tc>
        <w:tc>
          <w:tcPr>
            <w:tcW w:w="1435" w:type="dxa"/>
            <w:noWrap/>
            <w:vAlign w:val="center"/>
            <w:hideMark/>
          </w:tcPr>
          <w:p w14:paraId="2CB29F5D" w14:textId="77777777" w:rsidR="0032234A" w:rsidRPr="001F23FC" w:rsidRDefault="0032234A">
            <w:pPr>
              <w:pStyle w:val="TAC"/>
            </w:pPr>
            <w:r w:rsidRPr="001F23FC">
              <w:t>60</w:t>
            </w:r>
          </w:p>
        </w:tc>
        <w:tc>
          <w:tcPr>
            <w:tcW w:w="1435" w:type="dxa"/>
            <w:noWrap/>
            <w:vAlign w:val="center"/>
            <w:hideMark/>
          </w:tcPr>
          <w:p w14:paraId="5B98826F" w14:textId="77777777" w:rsidR="0032234A" w:rsidRPr="001F23FC" w:rsidRDefault="0032234A">
            <w:pPr>
              <w:pStyle w:val="TAC"/>
            </w:pPr>
            <w:r w:rsidRPr="001F23FC">
              <w:t>0.227</w:t>
            </w:r>
          </w:p>
        </w:tc>
      </w:tr>
      <w:tr w:rsidR="0032234A" w:rsidRPr="001F23FC" w14:paraId="3C178EBC" w14:textId="77777777">
        <w:trPr>
          <w:trHeight w:val="315"/>
          <w:jc w:val="center"/>
        </w:trPr>
        <w:tc>
          <w:tcPr>
            <w:tcW w:w="1435" w:type="dxa"/>
            <w:noWrap/>
            <w:vAlign w:val="center"/>
            <w:hideMark/>
          </w:tcPr>
          <w:p w14:paraId="5664D55E" w14:textId="77777777" w:rsidR="0032234A" w:rsidRPr="001F23FC" w:rsidRDefault="0032234A">
            <w:pPr>
              <w:pStyle w:val="TAC"/>
            </w:pPr>
            <w:r w:rsidRPr="001F23FC">
              <w:t>75</w:t>
            </w:r>
          </w:p>
        </w:tc>
        <w:tc>
          <w:tcPr>
            <w:tcW w:w="1435" w:type="dxa"/>
            <w:noWrap/>
            <w:vAlign w:val="center"/>
            <w:hideMark/>
          </w:tcPr>
          <w:p w14:paraId="755A5F25" w14:textId="77777777" w:rsidR="0032234A" w:rsidRPr="001F23FC" w:rsidRDefault="0032234A">
            <w:pPr>
              <w:pStyle w:val="TAC"/>
            </w:pPr>
            <w:r w:rsidRPr="001F23FC">
              <w:t>0.2529</w:t>
            </w:r>
          </w:p>
        </w:tc>
        <w:tc>
          <w:tcPr>
            <w:tcW w:w="1435" w:type="dxa"/>
            <w:noWrap/>
            <w:vAlign w:val="center"/>
            <w:hideMark/>
          </w:tcPr>
          <w:p w14:paraId="27011324" w14:textId="77777777" w:rsidR="0032234A" w:rsidRPr="001F23FC" w:rsidRDefault="0032234A">
            <w:pPr>
              <w:pStyle w:val="TAC"/>
            </w:pPr>
            <w:r w:rsidRPr="001F23FC">
              <w:t>75</w:t>
            </w:r>
          </w:p>
        </w:tc>
        <w:tc>
          <w:tcPr>
            <w:tcW w:w="1435" w:type="dxa"/>
            <w:noWrap/>
            <w:vAlign w:val="center"/>
            <w:hideMark/>
          </w:tcPr>
          <w:p w14:paraId="6F4819ED" w14:textId="77777777" w:rsidR="0032234A" w:rsidRPr="001F23FC" w:rsidRDefault="0032234A">
            <w:pPr>
              <w:pStyle w:val="TAC"/>
            </w:pPr>
            <w:r w:rsidRPr="001F23FC">
              <w:t>0.2527</w:t>
            </w:r>
          </w:p>
        </w:tc>
      </w:tr>
      <w:tr w:rsidR="0032234A" w:rsidRPr="001F23FC" w14:paraId="1C9B1627" w14:textId="77777777">
        <w:trPr>
          <w:trHeight w:val="315"/>
          <w:jc w:val="center"/>
        </w:trPr>
        <w:tc>
          <w:tcPr>
            <w:tcW w:w="1435" w:type="dxa"/>
            <w:noWrap/>
            <w:vAlign w:val="center"/>
            <w:hideMark/>
          </w:tcPr>
          <w:p w14:paraId="6ECBA307" w14:textId="77777777" w:rsidR="0032234A" w:rsidRPr="001F23FC" w:rsidRDefault="0032234A">
            <w:pPr>
              <w:pStyle w:val="TAC"/>
            </w:pPr>
            <w:r w:rsidRPr="001F23FC">
              <w:t>90</w:t>
            </w:r>
          </w:p>
        </w:tc>
        <w:tc>
          <w:tcPr>
            <w:tcW w:w="1435" w:type="dxa"/>
            <w:noWrap/>
            <w:vAlign w:val="center"/>
            <w:hideMark/>
          </w:tcPr>
          <w:p w14:paraId="153A307E" w14:textId="77777777" w:rsidR="0032234A" w:rsidRPr="001F23FC" w:rsidRDefault="0032234A">
            <w:pPr>
              <w:pStyle w:val="TAC"/>
            </w:pPr>
            <w:r w:rsidRPr="001F23FC">
              <w:t>0.2618</w:t>
            </w:r>
          </w:p>
        </w:tc>
        <w:tc>
          <w:tcPr>
            <w:tcW w:w="1435" w:type="dxa"/>
            <w:noWrap/>
            <w:vAlign w:val="center"/>
            <w:hideMark/>
          </w:tcPr>
          <w:p w14:paraId="74630971" w14:textId="77777777" w:rsidR="0032234A" w:rsidRPr="001F23FC" w:rsidRDefault="0032234A">
            <w:pPr>
              <w:pStyle w:val="TAC"/>
            </w:pPr>
            <w:r w:rsidRPr="001F23FC">
              <w:t>90</w:t>
            </w:r>
          </w:p>
        </w:tc>
        <w:tc>
          <w:tcPr>
            <w:tcW w:w="1435" w:type="dxa"/>
            <w:noWrap/>
            <w:vAlign w:val="center"/>
            <w:hideMark/>
          </w:tcPr>
          <w:p w14:paraId="166E32AF" w14:textId="77777777" w:rsidR="0032234A" w:rsidRPr="001F23FC" w:rsidRDefault="0032234A">
            <w:pPr>
              <w:pStyle w:val="TAC"/>
            </w:pPr>
            <w:r w:rsidRPr="001F23FC">
              <w:t>0.262</w:t>
            </w:r>
          </w:p>
        </w:tc>
      </w:tr>
      <w:tr w:rsidR="0032234A" w:rsidRPr="001F23FC" w14:paraId="50E8B529" w14:textId="77777777">
        <w:trPr>
          <w:trHeight w:val="315"/>
          <w:jc w:val="center"/>
        </w:trPr>
        <w:tc>
          <w:tcPr>
            <w:tcW w:w="1435" w:type="dxa"/>
            <w:noWrap/>
            <w:vAlign w:val="center"/>
            <w:hideMark/>
          </w:tcPr>
          <w:p w14:paraId="04ADA0F3" w14:textId="77777777" w:rsidR="0032234A" w:rsidRPr="001F23FC" w:rsidRDefault="0032234A">
            <w:pPr>
              <w:pStyle w:val="TAC"/>
            </w:pPr>
            <w:r w:rsidRPr="001F23FC">
              <w:t>105</w:t>
            </w:r>
          </w:p>
        </w:tc>
        <w:tc>
          <w:tcPr>
            <w:tcW w:w="1435" w:type="dxa"/>
            <w:noWrap/>
            <w:vAlign w:val="center"/>
            <w:hideMark/>
          </w:tcPr>
          <w:p w14:paraId="14044865" w14:textId="77777777" w:rsidR="0032234A" w:rsidRPr="001F23FC" w:rsidRDefault="0032234A">
            <w:pPr>
              <w:pStyle w:val="TAC"/>
            </w:pPr>
            <w:r w:rsidRPr="001F23FC">
              <w:t>0.2529</w:t>
            </w:r>
          </w:p>
        </w:tc>
        <w:tc>
          <w:tcPr>
            <w:tcW w:w="1435" w:type="dxa"/>
            <w:noWrap/>
            <w:vAlign w:val="center"/>
            <w:hideMark/>
          </w:tcPr>
          <w:p w14:paraId="035A146D" w14:textId="77777777" w:rsidR="0032234A" w:rsidRPr="001F23FC" w:rsidRDefault="0032234A">
            <w:pPr>
              <w:pStyle w:val="TAC"/>
            </w:pPr>
            <w:r w:rsidRPr="001F23FC">
              <w:t>105</w:t>
            </w:r>
          </w:p>
        </w:tc>
        <w:tc>
          <w:tcPr>
            <w:tcW w:w="1435" w:type="dxa"/>
            <w:noWrap/>
            <w:vAlign w:val="center"/>
            <w:hideMark/>
          </w:tcPr>
          <w:p w14:paraId="31CE42E2" w14:textId="77777777" w:rsidR="0032234A" w:rsidRPr="001F23FC" w:rsidRDefault="0032234A">
            <w:pPr>
              <w:pStyle w:val="TAC"/>
            </w:pPr>
            <w:r w:rsidRPr="001F23FC">
              <w:t>0.2527</w:t>
            </w:r>
          </w:p>
        </w:tc>
      </w:tr>
      <w:tr w:rsidR="0032234A" w:rsidRPr="001F23FC" w14:paraId="7370EA18" w14:textId="77777777">
        <w:trPr>
          <w:trHeight w:val="315"/>
          <w:jc w:val="center"/>
        </w:trPr>
        <w:tc>
          <w:tcPr>
            <w:tcW w:w="1435" w:type="dxa"/>
            <w:noWrap/>
            <w:vAlign w:val="center"/>
            <w:hideMark/>
          </w:tcPr>
          <w:p w14:paraId="0A7AD6AA" w14:textId="77777777" w:rsidR="0032234A" w:rsidRPr="001F23FC" w:rsidRDefault="0032234A">
            <w:pPr>
              <w:pStyle w:val="TAC"/>
            </w:pPr>
            <w:r w:rsidRPr="001F23FC">
              <w:t>120</w:t>
            </w:r>
          </w:p>
        </w:tc>
        <w:tc>
          <w:tcPr>
            <w:tcW w:w="1435" w:type="dxa"/>
            <w:noWrap/>
            <w:vAlign w:val="center"/>
            <w:hideMark/>
          </w:tcPr>
          <w:p w14:paraId="2589F966" w14:textId="77777777" w:rsidR="0032234A" w:rsidRPr="001F23FC" w:rsidRDefault="0032234A">
            <w:pPr>
              <w:pStyle w:val="TAC"/>
            </w:pPr>
            <w:r w:rsidRPr="001F23FC">
              <w:t>0.2267</w:t>
            </w:r>
          </w:p>
        </w:tc>
        <w:tc>
          <w:tcPr>
            <w:tcW w:w="1435" w:type="dxa"/>
            <w:noWrap/>
            <w:vAlign w:val="center"/>
            <w:hideMark/>
          </w:tcPr>
          <w:p w14:paraId="39317607" w14:textId="77777777" w:rsidR="0032234A" w:rsidRPr="001F23FC" w:rsidRDefault="0032234A">
            <w:pPr>
              <w:pStyle w:val="TAC"/>
            </w:pPr>
            <w:r w:rsidRPr="001F23FC">
              <w:t>120</w:t>
            </w:r>
          </w:p>
        </w:tc>
        <w:tc>
          <w:tcPr>
            <w:tcW w:w="1435" w:type="dxa"/>
            <w:noWrap/>
            <w:vAlign w:val="center"/>
            <w:hideMark/>
          </w:tcPr>
          <w:p w14:paraId="3989B852" w14:textId="77777777" w:rsidR="0032234A" w:rsidRPr="001F23FC" w:rsidRDefault="0032234A">
            <w:pPr>
              <w:pStyle w:val="TAC"/>
            </w:pPr>
            <w:r w:rsidRPr="001F23FC">
              <w:t>0.227</w:t>
            </w:r>
          </w:p>
        </w:tc>
      </w:tr>
      <w:tr w:rsidR="0032234A" w:rsidRPr="001F23FC" w14:paraId="70B9BCB0" w14:textId="77777777">
        <w:trPr>
          <w:trHeight w:val="315"/>
          <w:jc w:val="center"/>
        </w:trPr>
        <w:tc>
          <w:tcPr>
            <w:tcW w:w="1435" w:type="dxa"/>
            <w:noWrap/>
            <w:vAlign w:val="center"/>
            <w:hideMark/>
          </w:tcPr>
          <w:p w14:paraId="4DD17F6C" w14:textId="77777777" w:rsidR="0032234A" w:rsidRPr="001F23FC" w:rsidRDefault="0032234A">
            <w:pPr>
              <w:pStyle w:val="TAC"/>
            </w:pPr>
            <w:r w:rsidRPr="001F23FC">
              <w:t>135</w:t>
            </w:r>
          </w:p>
        </w:tc>
        <w:tc>
          <w:tcPr>
            <w:tcW w:w="1435" w:type="dxa"/>
            <w:noWrap/>
            <w:vAlign w:val="center"/>
            <w:hideMark/>
          </w:tcPr>
          <w:p w14:paraId="791230DE" w14:textId="77777777" w:rsidR="0032234A" w:rsidRPr="001F23FC" w:rsidRDefault="0032234A">
            <w:pPr>
              <w:pStyle w:val="TAC"/>
            </w:pPr>
            <w:r w:rsidRPr="001F23FC">
              <w:t>0.1851</w:t>
            </w:r>
          </w:p>
        </w:tc>
        <w:tc>
          <w:tcPr>
            <w:tcW w:w="1435" w:type="dxa"/>
            <w:noWrap/>
            <w:vAlign w:val="center"/>
            <w:hideMark/>
          </w:tcPr>
          <w:p w14:paraId="49E99E4C" w14:textId="77777777" w:rsidR="0032234A" w:rsidRPr="001F23FC" w:rsidRDefault="0032234A">
            <w:pPr>
              <w:pStyle w:val="TAC"/>
            </w:pPr>
            <w:r w:rsidRPr="001F23FC">
              <w:t>135</w:t>
            </w:r>
          </w:p>
        </w:tc>
        <w:tc>
          <w:tcPr>
            <w:tcW w:w="1435" w:type="dxa"/>
            <w:noWrap/>
            <w:vAlign w:val="center"/>
            <w:hideMark/>
          </w:tcPr>
          <w:p w14:paraId="226AA7F2" w14:textId="77777777" w:rsidR="0032234A" w:rsidRPr="001F23FC" w:rsidRDefault="0032234A">
            <w:pPr>
              <w:pStyle w:val="TAC"/>
            </w:pPr>
            <w:r w:rsidRPr="001F23FC">
              <w:t>0.1848</w:t>
            </w:r>
          </w:p>
        </w:tc>
      </w:tr>
      <w:tr w:rsidR="0032234A" w:rsidRPr="001F23FC" w14:paraId="17F2C7F3" w14:textId="77777777">
        <w:trPr>
          <w:trHeight w:val="315"/>
          <w:jc w:val="center"/>
        </w:trPr>
        <w:tc>
          <w:tcPr>
            <w:tcW w:w="1435" w:type="dxa"/>
            <w:noWrap/>
            <w:vAlign w:val="center"/>
            <w:hideMark/>
          </w:tcPr>
          <w:p w14:paraId="20889A9C" w14:textId="77777777" w:rsidR="0032234A" w:rsidRPr="001F23FC" w:rsidRDefault="0032234A">
            <w:pPr>
              <w:pStyle w:val="TAC"/>
            </w:pPr>
            <w:r w:rsidRPr="001F23FC">
              <w:t>150</w:t>
            </w:r>
          </w:p>
        </w:tc>
        <w:tc>
          <w:tcPr>
            <w:tcW w:w="1435" w:type="dxa"/>
            <w:noWrap/>
            <w:vAlign w:val="center"/>
            <w:hideMark/>
          </w:tcPr>
          <w:p w14:paraId="33A01117" w14:textId="77777777" w:rsidR="0032234A" w:rsidRPr="001F23FC" w:rsidRDefault="0032234A">
            <w:pPr>
              <w:pStyle w:val="TAC"/>
            </w:pPr>
            <w:r w:rsidRPr="001F23FC">
              <w:t>0.1309</w:t>
            </w:r>
          </w:p>
        </w:tc>
        <w:tc>
          <w:tcPr>
            <w:tcW w:w="1435" w:type="dxa"/>
            <w:noWrap/>
            <w:vAlign w:val="center"/>
            <w:hideMark/>
          </w:tcPr>
          <w:p w14:paraId="1EBC5E99" w14:textId="77777777" w:rsidR="0032234A" w:rsidRPr="001F23FC" w:rsidRDefault="0032234A">
            <w:pPr>
              <w:pStyle w:val="TAC"/>
            </w:pPr>
            <w:r w:rsidRPr="001F23FC">
              <w:t>150</w:t>
            </w:r>
          </w:p>
        </w:tc>
        <w:tc>
          <w:tcPr>
            <w:tcW w:w="1435" w:type="dxa"/>
            <w:noWrap/>
            <w:vAlign w:val="center"/>
            <w:hideMark/>
          </w:tcPr>
          <w:p w14:paraId="3B85D2BF" w14:textId="77777777" w:rsidR="0032234A" w:rsidRPr="001F23FC" w:rsidRDefault="0032234A">
            <w:pPr>
              <w:pStyle w:val="TAC"/>
            </w:pPr>
            <w:r w:rsidRPr="001F23FC">
              <w:t>0.1315</w:t>
            </w:r>
          </w:p>
        </w:tc>
      </w:tr>
      <w:tr w:rsidR="0032234A" w:rsidRPr="001F23FC" w14:paraId="0D0FC0CF" w14:textId="77777777">
        <w:trPr>
          <w:trHeight w:val="315"/>
          <w:jc w:val="center"/>
        </w:trPr>
        <w:tc>
          <w:tcPr>
            <w:tcW w:w="1435" w:type="dxa"/>
            <w:noWrap/>
            <w:vAlign w:val="center"/>
            <w:hideMark/>
          </w:tcPr>
          <w:p w14:paraId="57ED7198" w14:textId="77777777" w:rsidR="0032234A" w:rsidRPr="001F23FC" w:rsidRDefault="0032234A">
            <w:pPr>
              <w:pStyle w:val="TAC"/>
            </w:pPr>
            <w:r w:rsidRPr="001F23FC">
              <w:t>165</w:t>
            </w:r>
          </w:p>
        </w:tc>
        <w:tc>
          <w:tcPr>
            <w:tcW w:w="1435" w:type="dxa"/>
            <w:noWrap/>
            <w:vAlign w:val="center"/>
            <w:hideMark/>
          </w:tcPr>
          <w:p w14:paraId="4B2BB686" w14:textId="77777777" w:rsidR="0032234A" w:rsidRPr="001F23FC" w:rsidRDefault="0032234A">
            <w:pPr>
              <w:pStyle w:val="TAC"/>
            </w:pPr>
            <w:r w:rsidRPr="001F23FC">
              <w:t>0.0678</w:t>
            </w:r>
          </w:p>
        </w:tc>
        <w:tc>
          <w:tcPr>
            <w:tcW w:w="1435" w:type="dxa"/>
            <w:noWrap/>
            <w:vAlign w:val="center"/>
            <w:hideMark/>
          </w:tcPr>
          <w:p w14:paraId="67061881" w14:textId="77777777" w:rsidR="0032234A" w:rsidRPr="001F23FC" w:rsidRDefault="0032234A">
            <w:pPr>
              <w:pStyle w:val="TAC"/>
            </w:pPr>
            <w:r w:rsidRPr="001F23FC">
              <w:t>165</w:t>
            </w:r>
          </w:p>
        </w:tc>
        <w:tc>
          <w:tcPr>
            <w:tcW w:w="1435" w:type="dxa"/>
            <w:noWrap/>
            <w:vAlign w:val="center"/>
            <w:hideMark/>
          </w:tcPr>
          <w:p w14:paraId="6FE7074B" w14:textId="77777777" w:rsidR="0032234A" w:rsidRPr="001F23FC" w:rsidRDefault="0032234A">
            <w:pPr>
              <w:pStyle w:val="TAC"/>
            </w:pPr>
            <w:r w:rsidRPr="001F23FC">
              <w:t>0.0661</w:t>
            </w:r>
          </w:p>
        </w:tc>
      </w:tr>
      <w:tr w:rsidR="0032234A" w:rsidRPr="001F23FC" w14:paraId="2B392A62" w14:textId="77777777">
        <w:trPr>
          <w:trHeight w:val="315"/>
          <w:jc w:val="center"/>
        </w:trPr>
        <w:tc>
          <w:tcPr>
            <w:tcW w:w="1435" w:type="dxa"/>
            <w:noWrap/>
            <w:vAlign w:val="center"/>
            <w:hideMark/>
          </w:tcPr>
          <w:p w14:paraId="306482B7" w14:textId="77777777" w:rsidR="0032234A" w:rsidRPr="001F23FC" w:rsidRDefault="0032234A">
            <w:pPr>
              <w:pStyle w:val="TAC"/>
            </w:pPr>
            <w:r w:rsidRPr="001F23FC">
              <w:t>180</w:t>
            </w:r>
          </w:p>
        </w:tc>
        <w:tc>
          <w:tcPr>
            <w:tcW w:w="1435" w:type="dxa"/>
            <w:noWrap/>
            <w:vAlign w:val="center"/>
            <w:hideMark/>
          </w:tcPr>
          <w:p w14:paraId="1AF78531" w14:textId="77777777" w:rsidR="0032234A" w:rsidRPr="001F23FC" w:rsidRDefault="0032234A">
            <w:pPr>
              <w:pStyle w:val="TAC"/>
            </w:pPr>
            <w:r w:rsidRPr="001F23FC">
              <w:t>0</w:t>
            </w:r>
          </w:p>
        </w:tc>
        <w:tc>
          <w:tcPr>
            <w:tcW w:w="1435" w:type="dxa"/>
            <w:noWrap/>
            <w:vAlign w:val="center"/>
            <w:hideMark/>
          </w:tcPr>
          <w:p w14:paraId="24BD730F" w14:textId="77777777" w:rsidR="0032234A" w:rsidRPr="001F23FC" w:rsidRDefault="0032234A">
            <w:pPr>
              <w:pStyle w:val="TAC"/>
            </w:pPr>
            <w:r w:rsidRPr="001F23FC">
              <w:t>180</w:t>
            </w:r>
          </w:p>
        </w:tc>
        <w:tc>
          <w:tcPr>
            <w:tcW w:w="1435" w:type="dxa"/>
            <w:noWrap/>
            <w:vAlign w:val="center"/>
            <w:hideMark/>
          </w:tcPr>
          <w:p w14:paraId="12F3BA27" w14:textId="77777777" w:rsidR="0032234A" w:rsidRPr="001F23FC" w:rsidRDefault="0032234A">
            <w:pPr>
              <w:pStyle w:val="TAC"/>
            </w:pPr>
            <w:r w:rsidRPr="001F23FC">
              <w:t>0.007</w:t>
            </w:r>
          </w:p>
        </w:tc>
      </w:tr>
    </w:tbl>
    <w:p w14:paraId="4B1BBEA1" w14:textId="77777777" w:rsidR="0032234A" w:rsidRPr="001F23FC" w:rsidRDefault="0032234A"/>
    <w:p w14:paraId="026CF5D7" w14:textId="77777777" w:rsidR="0032234A" w:rsidRPr="001F23FC" w:rsidRDefault="0032234A">
      <w:pPr>
        <w:pStyle w:val="Heading2"/>
      </w:pPr>
      <w:bookmarkStart w:id="1019" w:name="_Toc21026921"/>
      <w:bookmarkStart w:id="1020" w:name="_Toc27744219"/>
      <w:bookmarkStart w:id="1021" w:name="_Toc36197390"/>
      <w:bookmarkStart w:id="1022" w:name="_Toc36198082"/>
      <w:r w:rsidRPr="001F23FC">
        <w:t>M.4.3</w:t>
      </w:r>
      <w:r w:rsidRPr="001F23FC">
        <w:tab/>
        <w:t>TRP Integration for Constant Density Grid Types</w:t>
      </w:r>
      <w:bookmarkEnd w:id="1019"/>
      <w:bookmarkEnd w:id="1020"/>
      <w:bookmarkEnd w:id="1021"/>
      <w:bookmarkEnd w:id="1022"/>
    </w:p>
    <w:p w14:paraId="291FFA4B" w14:textId="5843DD27" w:rsidR="0032234A" w:rsidRPr="001F23FC" w:rsidRDefault="0032234A">
      <w:r w:rsidRPr="001F23FC">
        <w:t>For constant density grid types, the TRP integration should ideally take into account the area of the Voronoi region surrounding each grid point. Assuming an ideal constant density configuration of the grid points, the TRP can be approximated using</w:t>
      </w:r>
    </w:p>
    <w:p w14:paraId="4AD1EA23" w14:textId="11C033E9" w:rsidR="0032234A" w:rsidRPr="001F23FC" w:rsidRDefault="00404AAC">
      <w:pPr>
        <w:jc w:val="center"/>
      </w:pPr>
      <w:r w:rsidRPr="001F23FC">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7"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F23FC" w:rsidRDefault="0032234A">
      <w:r w:rsidRPr="001F23FC">
        <w:t>where N is the number of grid points of the constant density grid type.</w:t>
      </w:r>
    </w:p>
    <w:p w14:paraId="6E700FE9" w14:textId="77777777" w:rsidR="0032234A" w:rsidRPr="001F23FC" w:rsidRDefault="0032234A" w:rsidP="00C16FE6">
      <w:pPr>
        <w:pStyle w:val="Heading2"/>
      </w:pPr>
      <w:bookmarkStart w:id="1023" w:name="_Toc21026922"/>
      <w:bookmarkStart w:id="1024" w:name="_Toc27744220"/>
      <w:bookmarkStart w:id="1025" w:name="_Toc36197391"/>
      <w:bookmarkStart w:id="1026" w:name="_Toc36198083"/>
      <w:bookmarkStart w:id="1027" w:name="_Hlk3995822"/>
      <w:r w:rsidRPr="001F23FC">
        <w:t>M.4.4</w:t>
      </w:r>
      <w:r w:rsidRPr="001F23FC">
        <w:tab/>
        <w:t>Interpolation at or near the Pole</w:t>
      </w:r>
      <w:bookmarkEnd w:id="1023"/>
      <w:bookmarkEnd w:id="1024"/>
      <w:bookmarkEnd w:id="1025"/>
      <w:bookmarkEnd w:id="1026"/>
    </w:p>
    <w:p w14:paraId="5C1F5873" w14:textId="3E87F5B0" w:rsidR="0032234A" w:rsidRPr="001F23FC" w:rsidRDefault="0032234A">
      <w:r w:rsidRPr="001F23FC">
        <w:t>As illustrated in Figure M.4.4-1, for systems that either do not allow measurements at the pole (</w:t>
      </w:r>
      <w:r w:rsidRPr="001F23FC">
        <w:rPr>
          <w:rFonts w:ascii="Symbol" w:hAnsi="Symbol"/>
        </w:rPr>
        <w:t></w:t>
      </w:r>
      <w:r w:rsidRPr="001F23FC">
        <w:t>=180</w:t>
      </w:r>
      <w:r w:rsidRPr="001F23FC">
        <w:rPr>
          <w:vertAlign w:val="superscript"/>
        </w:rPr>
        <w:t>o</w:t>
      </w:r>
      <w:r w:rsidRPr="001F23FC">
        <w:t>), e.g., using distributed-axes positioners, or systems that have the positioners/support structures block the radiation towards the pole (</w:t>
      </w:r>
      <w:r w:rsidRPr="001F23FC">
        <w:rPr>
          <w:rFonts w:ascii="Symbol" w:hAnsi="Symbol"/>
        </w:rPr>
        <w:t></w:t>
      </w:r>
      <w:r w:rsidRPr="001F23FC">
        <w:t>=180</w:t>
      </w:r>
      <w:r w:rsidRPr="001F23FC">
        <w:rPr>
          <w:vertAlign w:val="superscript"/>
        </w:rPr>
        <w:t>o</w:t>
      </w:r>
      <w:r w:rsidRPr="001F23FC">
        <w:t>), e.g., combined-axes positioners, measurements beyond 150</w:t>
      </w:r>
      <w:r w:rsidRPr="001F23FC">
        <w:rPr>
          <w:vertAlign w:val="superscript"/>
        </w:rPr>
        <w:t>o</w:t>
      </w:r>
      <w:r w:rsidRPr="001F23FC">
        <w:t xml:space="preserve"> in </w:t>
      </w:r>
      <w:r w:rsidRPr="001F23FC">
        <w:rPr>
          <w:rFonts w:ascii="Symbol" w:hAnsi="Symbol"/>
        </w:rPr>
        <w:t></w:t>
      </w:r>
      <w:r w:rsidRPr="001F23FC">
        <w:t xml:space="preserve"> can be skipped and interpolated instead for measurement grids defined in Annex M.4.1.</w:t>
      </w:r>
    </w:p>
    <w:p w14:paraId="399128E4" w14:textId="074A046B" w:rsidR="0032234A" w:rsidRPr="001F23FC" w:rsidRDefault="00404AAC" w:rsidP="00C16FE6">
      <w:pPr>
        <w:pStyle w:val="TH"/>
      </w:pPr>
      <w:r w:rsidRPr="001F23FC">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F23FC" w:rsidRDefault="0032234A">
      <w:pPr>
        <w:pStyle w:val="TF"/>
      </w:pPr>
      <w:bookmarkStart w:id="1028" w:name="_CRFigureM_4_41"/>
      <w:r w:rsidRPr="001F23FC">
        <w:t>Figure </w:t>
      </w:r>
      <w:bookmarkEnd w:id="1028"/>
      <w:r w:rsidRPr="001F23FC">
        <w:t>M.4.4-1: Illustration of areas around the pole that either cannot be reached by the measurement antenna or are blocked by the positioner</w:t>
      </w:r>
    </w:p>
    <w:p w14:paraId="1A61F97F" w14:textId="77777777" w:rsidR="0032234A" w:rsidRPr="001F23FC" w:rsidRDefault="0032234A">
      <w:pPr>
        <w:pStyle w:val="Heading2"/>
      </w:pPr>
      <w:bookmarkStart w:id="1029" w:name="_Toc21026923"/>
      <w:bookmarkStart w:id="1030" w:name="_Toc27744221"/>
      <w:bookmarkStart w:id="1031" w:name="_Toc36197392"/>
      <w:bookmarkStart w:id="1032" w:name="_Toc36198084"/>
      <w:r w:rsidRPr="001F23FC">
        <w:t>M.4.5</w:t>
      </w:r>
      <w:r w:rsidRPr="001F23FC">
        <w:tab/>
        <w:t>TRP Grids for Spurious Emissions</w:t>
      </w:r>
      <w:bookmarkEnd w:id="1029"/>
      <w:bookmarkEnd w:id="1030"/>
      <w:bookmarkEnd w:id="1031"/>
      <w:bookmarkEnd w:id="1032"/>
    </w:p>
    <w:p w14:paraId="3BAD3901" w14:textId="70569B64" w:rsidR="0032234A" w:rsidRPr="001F23FC" w:rsidRDefault="0032234A">
      <w:r w:rsidRPr="001F23FC">
        <w:t xml:space="preserve">The worst antenna array assumptions for the MU simulations are outlined in Tables </w:t>
      </w:r>
      <w:bookmarkStart w:id="1033" w:name="_Hlk17963735"/>
      <w:r w:rsidRPr="001F23FC">
        <w:t xml:space="preserve">M.4.5-1 </w:t>
      </w:r>
      <w:bookmarkEnd w:id="1033"/>
      <w:r w:rsidRPr="001F23FC">
        <w:t>and M.4.5-2</w:t>
      </w:r>
      <w:r w:rsidR="008A772C" w:rsidRPr="001F23FC">
        <w:t xml:space="preserve"> for </w:t>
      </w:r>
      <w:r w:rsidR="00530E4C" w:rsidRPr="001F23FC">
        <w:t xml:space="preserve">PC1, </w:t>
      </w:r>
      <w:r w:rsidR="006A33BD" w:rsidRPr="00012848">
        <w:t>PC3,</w:t>
      </w:r>
      <w:r w:rsidR="006A33BD">
        <w:t xml:space="preserve"> </w:t>
      </w:r>
      <w:r w:rsidR="006A33BD" w:rsidRPr="00012848">
        <w:t>PC5</w:t>
      </w:r>
      <w:r w:rsidR="006A33BD">
        <w:t xml:space="preserve"> and PC6</w:t>
      </w:r>
      <w:r w:rsidR="006A33BD" w:rsidRPr="00012848">
        <w:t xml:space="preserve"> with</w:t>
      </w:r>
      <w:r w:rsidR="00530E4C" w:rsidRPr="001F23FC">
        <w:t xml:space="preserve"> the antenna configurations per power class listed in Table M.4.5-2c.</w:t>
      </w:r>
    </w:p>
    <w:p w14:paraId="7F70BA38" w14:textId="261EF56A" w:rsidR="0032234A" w:rsidRPr="001F23FC" w:rsidRDefault="0032234A">
      <w:pPr>
        <w:pStyle w:val="TH"/>
      </w:pPr>
      <w:bookmarkStart w:id="1034" w:name="_CRTableM_4_51"/>
      <w:r w:rsidRPr="001F23FC">
        <w:t xml:space="preserve">Table </w:t>
      </w:r>
      <w:bookmarkEnd w:id="1034"/>
      <w:r w:rsidRPr="001F23FC">
        <w:t>M.4.5-1: Single Antenna Element Radiation Pattern for spurious emission measurements</w:t>
      </w:r>
      <w:r w:rsidR="008A772C" w:rsidRPr="001F23FC">
        <w:t xml:space="preserve"> for </w:t>
      </w:r>
      <w:r w:rsidR="00530E4C" w:rsidRPr="001F23FC">
        <w:t xml:space="preserve">PC1, </w:t>
      </w:r>
      <w:r w:rsidR="008A772C" w:rsidRPr="001F23FC">
        <w:t>PC3</w:t>
      </w:r>
      <w:r w:rsidR="00530E4C" w:rsidRPr="001F23FC">
        <w:t>, 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7060"/>
      </w:tblGrid>
      <w:tr w:rsidR="0032234A" w:rsidRPr="001F23FC" w14:paraId="07C94313"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2A4F4E6" w14:textId="77777777" w:rsidR="0032234A" w:rsidRPr="001F23FC" w:rsidRDefault="0032234A">
            <w:pPr>
              <w:pStyle w:val="TAL"/>
            </w:pPr>
            <w:r w:rsidRPr="001F23FC">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2D53ED74" w14:textId="085D7B90" w:rsidR="0032234A" w:rsidRPr="001F23FC" w:rsidRDefault="0032234A">
            <w:pPr>
              <w:pStyle w:val="TAL"/>
            </w:pPr>
            <w:r w:rsidRPr="001F23FC">
              <w:object w:dxaOrig="2940" w:dyaOrig="756" w14:anchorId="78F91D3B">
                <v:shape id="_x0000_i1206" type="#_x0000_t75" style="width:152pt;height:44pt" o:ole="">
                  <v:imagedata r:id="rId295" o:title=""/>
                </v:shape>
                <o:OLEObject Type="Embed" ProgID="Equation.3" ShapeID="_x0000_i1206" DrawAspect="Content" ObjectID="_1821541632" r:id="rId319"/>
              </w:object>
            </w:r>
            <w:r w:rsidRPr="001F23FC">
              <w:rPr>
                <w:rFonts w:cs="Arial"/>
                <w:szCs w:val="18"/>
              </w:rPr>
              <w:t>, A</w:t>
            </w:r>
            <w:r w:rsidRPr="001F23FC">
              <w:rPr>
                <w:rFonts w:cs="Arial"/>
                <w:szCs w:val="18"/>
                <w:vertAlign w:val="subscript"/>
              </w:rPr>
              <w:t>m</w:t>
            </w:r>
            <w:r w:rsidRPr="001F23FC">
              <w:rPr>
                <w:rFonts w:cs="Arial"/>
                <w:szCs w:val="18"/>
              </w:rPr>
              <w:t xml:space="preserve"> =</w:t>
            </w:r>
            <w:r w:rsidR="00530E4C" w:rsidRPr="001F23FC">
              <w:rPr>
                <w:rFonts w:cs="Arial"/>
                <w:szCs w:val="18"/>
              </w:rPr>
              <w:t xml:space="preserve">25 </w:t>
            </w:r>
            <w:r w:rsidRPr="001F23FC">
              <w:rPr>
                <w:rFonts w:cs="Arial"/>
                <w:szCs w:val="18"/>
              </w:rPr>
              <w:t>dB</w:t>
            </w:r>
          </w:p>
        </w:tc>
      </w:tr>
      <w:tr w:rsidR="0032234A" w:rsidRPr="001F23FC" w14:paraId="02221C0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F1EF1C4" w14:textId="77777777" w:rsidR="0032234A" w:rsidRPr="001F23FC" w:rsidRDefault="0032234A">
            <w:pPr>
              <w:pStyle w:val="TAL"/>
            </w:pPr>
            <w:r w:rsidRPr="001F23FC">
              <w:t xml:space="preserve">Horizontal half-power </w:t>
            </w:r>
            <w:r w:rsidR="00C16FE6" w:rsidRPr="001F23FC">
              <w:t>beam width</w:t>
            </w:r>
            <w:r w:rsidRPr="001F23FC">
              <w:t xml:space="preserve"> of single element</w:t>
            </w:r>
          </w:p>
        </w:tc>
        <w:tc>
          <w:tcPr>
            <w:tcW w:w="7060" w:type="dxa"/>
            <w:tcBorders>
              <w:top w:val="single" w:sz="4" w:space="0" w:color="auto"/>
              <w:left w:val="single" w:sz="4" w:space="0" w:color="auto"/>
              <w:bottom w:val="single" w:sz="4" w:space="0" w:color="auto"/>
              <w:right w:val="single" w:sz="4" w:space="0" w:color="auto"/>
            </w:tcBorders>
            <w:hideMark/>
          </w:tcPr>
          <w:p w14:paraId="712DB914" w14:textId="65B40831" w:rsidR="0032234A" w:rsidRPr="001F23FC" w:rsidRDefault="00530E4C">
            <w:pPr>
              <w:pStyle w:val="TAL"/>
            </w:pPr>
            <w:r w:rsidRPr="001F23FC">
              <w:rPr>
                <w:rFonts w:cs="Arial"/>
              </w:rPr>
              <w:t>90</w:t>
            </w:r>
            <w:r w:rsidRPr="001F23FC">
              <w:rPr>
                <w:rFonts w:cs="Arial"/>
                <w:vertAlign w:val="superscript"/>
              </w:rPr>
              <w:t>o</w:t>
            </w:r>
          </w:p>
        </w:tc>
      </w:tr>
      <w:tr w:rsidR="0032234A" w:rsidRPr="001F23FC" w14:paraId="33D660D0"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719A9B80" w14:textId="77777777" w:rsidR="0032234A" w:rsidRPr="001F23FC" w:rsidRDefault="0032234A">
            <w:pPr>
              <w:pStyle w:val="TAL"/>
            </w:pPr>
            <w:r w:rsidRPr="001F23FC">
              <w:t>Antenna element vertical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534C5E9C" w14:textId="46AB3BA8" w:rsidR="0032234A" w:rsidRPr="001F23FC" w:rsidRDefault="0032234A">
            <w:pPr>
              <w:pStyle w:val="TAL"/>
            </w:pPr>
            <w:r w:rsidRPr="001F23FC">
              <w:object w:dxaOrig="3000" w:dyaOrig="756" w14:anchorId="07E36955">
                <v:shape id="_x0000_i1207" type="#_x0000_t75" style="width:151.5pt;height:44pt" o:ole="">
                  <v:imagedata r:id="rId297" o:title=""/>
                </v:shape>
                <o:OLEObject Type="Embed" ProgID="Equation.3" ShapeID="_x0000_i1207" DrawAspect="Content" ObjectID="_1821541633" r:id="rId320"/>
              </w:object>
            </w:r>
            <w:r w:rsidRPr="001F23FC">
              <w:rPr>
                <w:rFonts w:cs="Arial"/>
              </w:rPr>
              <w:t xml:space="preserve">, </w:t>
            </w:r>
            <w:proofErr w:type="spellStart"/>
            <w:r w:rsidRPr="001F23FC">
              <w:rPr>
                <w:rFonts w:cs="Arial"/>
              </w:rPr>
              <w:t>SLA</w:t>
            </w:r>
            <w:r w:rsidRPr="001F23FC">
              <w:rPr>
                <w:rFonts w:cs="Arial"/>
                <w:vertAlign w:val="subscript"/>
              </w:rPr>
              <w:t>v</w:t>
            </w:r>
            <w:proofErr w:type="spellEnd"/>
            <w:r w:rsidRPr="001F23FC">
              <w:rPr>
                <w:rFonts w:cs="Arial"/>
              </w:rPr>
              <w:t xml:space="preserve"> =</w:t>
            </w:r>
            <w:r w:rsidR="00530E4C" w:rsidRPr="001F23FC">
              <w:rPr>
                <w:rFonts w:cs="Arial"/>
              </w:rPr>
              <w:t xml:space="preserve">25 </w:t>
            </w:r>
            <w:r w:rsidRPr="001F23FC">
              <w:rPr>
                <w:rFonts w:cs="Arial"/>
              </w:rPr>
              <w:t>dB</w:t>
            </w:r>
          </w:p>
        </w:tc>
      </w:tr>
      <w:tr w:rsidR="0032234A" w:rsidRPr="001F23FC" w14:paraId="11EDB6F9"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24CD2BF" w14:textId="77777777" w:rsidR="0032234A" w:rsidRPr="001F23FC" w:rsidRDefault="0032234A">
            <w:pPr>
              <w:pStyle w:val="TAL"/>
            </w:pPr>
            <w:r w:rsidRPr="001F23FC">
              <w:t xml:space="preserve">Vertical half-power </w:t>
            </w:r>
            <w:r w:rsidR="00C16FE6" w:rsidRPr="001F23FC">
              <w:t>beam width</w:t>
            </w:r>
            <w:r w:rsidRPr="001F23FC">
              <w:t xml:space="preserve"> of single array element </w:t>
            </w:r>
          </w:p>
        </w:tc>
        <w:tc>
          <w:tcPr>
            <w:tcW w:w="7060" w:type="dxa"/>
            <w:tcBorders>
              <w:top w:val="single" w:sz="4" w:space="0" w:color="auto"/>
              <w:left w:val="single" w:sz="4" w:space="0" w:color="auto"/>
              <w:bottom w:val="single" w:sz="4" w:space="0" w:color="auto"/>
              <w:right w:val="single" w:sz="4" w:space="0" w:color="auto"/>
            </w:tcBorders>
            <w:hideMark/>
          </w:tcPr>
          <w:p w14:paraId="183DB24B" w14:textId="0A558D01" w:rsidR="0032234A" w:rsidRPr="001F23FC" w:rsidRDefault="00530E4C">
            <w:pPr>
              <w:pStyle w:val="TAL"/>
            </w:pPr>
            <w:r w:rsidRPr="001F23FC">
              <w:rPr>
                <w:rFonts w:cs="Arial"/>
              </w:rPr>
              <w:t>90</w:t>
            </w:r>
            <w:r w:rsidRPr="001F23FC">
              <w:rPr>
                <w:rFonts w:cs="Arial"/>
                <w:vertAlign w:val="superscript"/>
              </w:rPr>
              <w:t>o</w:t>
            </w:r>
          </w:p>
        </w:tc>
      </w:tr>
      <w:tr w:rsidR="0032234A" w:rsidRPr="001F23FC" w14:paraId="5E8EE5A8"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67912C1F" w14:textId="77777777" w:rsidR="0032234A" w:rsidRPr="001F23FC" w:rsidRDefault="0032234A">
            <w:pPr>
              <w:pStyle w:val="TAL"/>
            </w:pPr>
            <w:r w:rsidRPr="001F23FC">
              <w:t>Array element radiation pattern</w:t>
            </w:r>
          </w:p>
        </w:tc>
        <w:tc>
          <w:tcPr>
            <w:tcW w:w="7060" w:type="dxa"/>
            <w:tcBorders>
              <w:top w:val="single" w:sz="4" w:space="0" w:color="auto"/>
              <w:left w:val="single" w:sz="4" w:space="0" w:color="auto"/>
              <w:bottom w:val="single" w:sz="4" w:space="0" w:color="auto"/>
              <w:right w:val="single" w:sz="4" w:space="0" w:color="auto"/>
            </w:tcBorders>
            <w:hideMark/>
          </w:tcPr>
          <w:p w14:paraId="47568DE8" w14:textId="77777777" w:rsidR="0032234A" w:rsidRPr="001F23FC" w:rsidRDefault="0032234A">
            <w:pPr>
              <w:pStyle w:val="TAL"/>
              <w:rPr>
                <w:kern w:val="2"/>
              </w:rPr>
            </w:pPr>
            <w:r w:rsidRPr="001F23FC">
              <w:rPr>
                <w:position w:val="-18"/>
              </w:rPr>
              <w:object w:dxaOrig="4212" w:dyaOrig="408" w14:anchorId="3A4C8FF6">
                <v:shape id="_x0000_i1208" type="#_x0000_t75" style="width:208pt;height:20.5pt" o:ole="">
                  <v:imagedata r:id="rId285" o:title=""/>
                </v:shape>
                <o:OLEObject Type="Embed" ProgID="Equation.DSMT4" ShapeID="_x0000_i1208" DrawAspect="Content" ObjectID="_1821541634" r:id="rId321"/>
              </w:object>
            </w:r>
          </w:p>
        </w:tc>
      </w:tr>
      <w:tr w:rsidR="0032234A" w:rsidRPr="001F23FC" w14:paraId="09696E8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B0D38D9" w14:textId="77777777" w:rsidR="0032234A" w:rsidRPr="001F23FC" w:rsidRDefault="0032234A">
            <w:pPr>
              <w:pStyle w:val="TAL"/>
            </w:pPr>
            <w:r w:rsidRPr="001F23FC">
              <w:t>Element gain without antenna losses</w:t>
            </w:r>
          </w:p>
        </w:tc>
        <w:tc>
          <w:tcPr>
            <w:tcW w:w="7060" w:type="dxa"/>
            <w:tcBorders>
              <w:top w:val="single" w:sz="4" w:space="0" w:color="auto"/>
              <w:left w:val="single" w:sz="4" w:space="0" w:color="auto"/>
              <w:bottom w:val="single" w:sz="4" w:space="0" w:color="auto"/>
              <w:right w:val="single" w:sz="4" w:space="0" w:color="auto"/>
            </w:tcBorders>
            <w:hideMark/>
          </w:tcPr>
          <w:p w14:paraId="354A9601" w14:textId="0F0F17DD" w:rsidR="0032234A" w:rsidRPr="001F23FC" w:rsidRDefault="0032234A">
            <w:pPr>
              <w:pStyle w:val="TAL"/>
            </w:pPr>
            <w:proofErr w:type="spellStart"/>
            <w:r w:rsidRPr="001F23FC">
              <w:t>G</w:t>
            </w:r>
            <w:r w:rsidRPr="001F23FC">
              <w:rPr>
                <w:vertAlign w:val="subscript"/>
              </w:rPr>
              <w:t>E,max</w:t>
            </w:r>
            <w:proofErr w:type="spellEnd"/>
            <w:r w:rsidRPr="001F23FC">
              <w:rPr>
                <w:vertAlign w:val="subscript"/>
              </w:rPr>
              <w:t xml:space="preserve"> </w:t>
            </w:r>
            <w:r w:rsidRPr="001F23FC">
              <w:t xml:space="preserve">= </w:t>
            </w:r>
            <w:r w:rsidR="00530E4C" w:rsidRPr="001F23FC">
              <w:t>5</w:t>
            </w:r>
            <w:r w:rsidRPr="001F23FC">
              <w:t> </w:t>
            </w:r>
            <w:proofErr w:type="spellStart"/>
            <w:r w:rsidRPr="001F23FC">
              <w:t>dBi</w:t>
            </w:r>
            <w:proofErr w:type="spellEnd"/>
          </w:p>
        </w:tc>
      </w:tr>
    </w:tbl>
    <w:p w14:paraId="2CC29D98" w14:textId="77777777" w:rsidR="0032234A" w:rsidRPr="001F23FC" w:rsidRDefault="0032234A"/>
    <w:p w14:paraId="715A76C4" w14:textId="605E8F62" w:rsidR="008A772C" w:rsidRPr="001F23FC" w:rsidRDefault="008A772C" w:rsidP="008A772C">
      <w:pPr>
        <w:pStyle w:val="TH"/>
      </w:pPr>
      <w:bookmarkStart w:id="1035" w:name="_CRTableM_4_51a"/>
      <w:r w:rsidRPr="001F23FC">
        <w:t xml:space="preserve">Table </w:t>
      </w:r>
      <w:bookmarkEnd w:id="1035"/>
      <w:r w:rsidRPr="001F23FC">
        <w:t xml:space="preserve">M.4.5-1a: </w:t>
      </w:r>
      <w:r w:rsidR="00530E4C" w:rsidRPr="001F23FC">
        <w:t>Void</w:t>
      </w:r>
    </w:p>
    <w:p w14:paraId="4F191838" w14:textId="77777777" w:rsidR="008A772C" w:rsidRPr="001F23FC" w:rsidRDefault="008A772C" w:rsidP="008A772C"/>
    <w:p w14:paraId="4124948E" w14:textId="45944FF4" w:rsidR="0032234A" w:rsidRPr="001F23FC" w:rsidRDefault="0032234A">
      <w:pPr>
        <w:pStyle w:val="TH"/>
      </w:pPr>
      <w:bookmarkStart w:id="1036" w:name="_CRTableM_4_52"/>
      <w:r w:rsidRPr="001F23FC">
        <w:t xml:space="preserve">Table </w:t>
      </w:r>
      <w:bookmarkEnd w:id="1036"/>
      <w:r w:rsidRPr="001F23FC">
        <w:t>M.4.5-2: Composite Antenna Array Radiation Pattern for spurious emission measurements</w:t>
      </w:r>
      <w:r w:rsidR="008A772C" w:rsidRPr="001F23FC">
        <w:t xml:space="preserve"> for </w:t>
      </w:r>
      <w:r w:rsidR="00530E4C" w:rsidRPr="001F23FC">
        <w:t xml:space="preserve">PC1, </w:t>
      </w:r>
      <w:r w:rsidR="006A33BD" w:rsidRPr="00012848">
        <w:t>PC3, PC5</w:t>
      </w:r>
      <w:r w:rsidR="006A33BD">
        <w:t xml:space="preserve"> and PC6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7089"/>
      </w:tblGrid>
      <w:tr w:rsidR="0032234A" w:rsidRPr="001F23FC" w14:paraId="4A59E4B5"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3363D83D" w14:textId="77777777" w:rsidR="0032234A" w:rsidRPr="001F23FC" w:rsidRDefault="0032234A">
            <w:pPr>
              <w:pStyle w:val="TAL"/>
            </w:pPr>
            <w:r w:rsidRPr="001F23FC">
              <w:t xml:space="preserve">Composite array radiation pattern in dB </w:t>
            </w:r>
            <w:r w:rsidRPr="001F23FC">
              <w:object w:dxaOrig="756" w:dyaOrig="300" w14:anchorId="263B9F0B">
                <v:shape id="_x0000_i1209" type="#_x0000_t75" style="width:44pt;height:15pt" o:ole="">
                  <v:imagedata r:id="rId287" o:title=""/>
                </v:shape>
                <o:OLEObject Type="Embed" ProgID="Equation.3" ShapeID="_x0000_i1209" DrawAspect="Content" ObjectID="_1821541635" r:id="rId322"/>
              </w:object>
            </w:r>
          </w:p>
        </w:tc>
        <w:tc>
          <w:tcPr>
            <w:tcW w:w="7089" w:type="dxa"/>
            <w:tcBorders>
              <w:top w:val="single" w:sz="4" w:space="0" w:color="auto"/>
              <w:left w:val="single" w:sz="4" w:space="0" w:color="auto"/>
              <w:bottom w:val="single" w:sz="4" w:space="0" w:color="auto"/>
              <w:right w:val="single" w:sz="4" w:space="0" w:color="auto"/>
            </w:tcBorders>
            <w:hideMark/>
          </w:tcPr>
          <w:p w14:paraId="186B6F09" w14:textId="77777777" w:rsidR="0032234A" w:rsidRPr="001F23FC" w:rsidRDefault="0032234A">
            <w:pPr>
              <w:pStyle w:val="TAL"/>
              <w:rPr>
                <w:position w:val="-38"/>
              </w:rPr>
            </w:pPr>
            <w:r w:rsidRPr="001F23FC">
              <w:rPr>
                <w:position w:val="-38"/>
              </w:rPr>
              <w:object w:dxaOrig="4860" w:dyaOrig="792" w14:anchorId="58513832">
                <v:shape id="_x0000_i1210" type="#_x0000_t75" style="width:243pt;height:44pt" o:ole="">
                  <v:imagedata r:id="rId289" o:title=""/>
                </v:shape>
                <o:OLEObject Type="Embed" ProgID="Equation.3" ShapeID="_x0000_i1210" DrawAspect="Content" ObjectID="_1821541636" r:id="rId323"/>
              </w:object>
            </w:r>
          </w:p>
          <w:p w14:paraId="6C8F5BB2" w14:textId="77777777" w:rsidR="0032234A" w:rsidRPr="001F23FC" w:rsidRDefault="0032234A">
            <w:pPr>
              <w:pStyle w:val="TAL"/>
            </w:pPr>
            <w:r w:rsidRPr="001F23FC">
              <w:t>the super position vector is given by:</w:t>
            </w:r>
          </w:p>
          <w:p w14:paraId="52BDBB0B" w14:textId="77777777" w:rsidR="0032234A" w:rsidRPr="001F23FC" w:rsidRDefault="0032234A">
            <w:pPr>
              <w:pStyle w:val="TAL"/>
            </w:pPr>
            <w:r w:rsidRPr="001F23FC">
              <w:rPr>
                <w:position w:val="-50"/>
              </w:rPr>
              <w:object w:dxaOrig="5652" w:dyaOrig="900" w14:anchorId="3EE5AFC7">
                <v:shape id="_x0000_i1211" type="#_x0000_t75" style="width:281pt;height:44pt" o:ole="">
                  <v:imagedata r:id="rId291" o:title=""/>
                </v:shape>
                <o:OLEObject Type="Embed" ProgID="Equation.3" ShapeID="_x0000_i1211" DrawAspect="Content" ObjectID="_1821541637" r:id="rId324"/>
              </w:object>
            </w:r>
          </w:p>
          <w:p w14:paraId="53BD66BE" w14:textId="77777777" w:rsidR="0032234A" w:rsidRPr="001F23FC" w:rsidRDefault="0032234A">
            <w:pPr>
              <w:pStyle w:val="TAL"/>
            </w:pPr>
            <w:r w:rsidRPr="001F23FC">
              <w:t>the weighting is given by:</w:t>
            </w:r>
          </w:p>
          <w:p w14:paraId="241B6762" w14:textId="77777777" w:rsidR="0032234A" w:rsidRPr="001F23FC" w:rsidRDefault="0032234A">
            <w:pPr>
              <w:pStyle w:val="TAL"/>
              <w:rPr>
                <w:position w:val="-28"/>
              </w:rPr>
            </w:pPr>
            <w:r w:rsidRPr="001F23FC">
              <w:rPr>
                <w:position w:val="-34"/>
              </w:rPr>
              <w:object w:dxaOrig="6852" w:dyaOrig="600" w14:anchorId="0C95486D">
                <v:shape id="_x0000_i1212" type="#_x0000_t75" style="width:337.5pt;height:28pt" o:ole="">
                  <v:imagedata r:id="rId293" o:title=""/>
                </v:shape>
                <o:OLEObject Type="Embed" ProgID="Equation.3" ShapeID="_x0000_i1212" DrawAspect="Content" ObjectID="_1821541638" r:id="rId325"/>
              </w:object>
            </w:r>
          </w:p>
        </w:tc>
      </w:tr>
      <w:tr w:rsidR="0032234A" w:rsidRPr="001F23FC" w14:paraId="21707F4E"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5A7BFE1" w14:textId="77777777" w:rsidR="0032234A" w:rsidRPr="001F23FC" w:rsidRDefault="0032234A">
            <w:pPr>
              <w:pStyle w:val="TAL"/>
            </w:pPr>
            <w:r w:rsidRPr="001F23FC">
              <w:t>Antenna array configuration (</w:t>
            </w:r>
            <w:proofErr w:type="spellStart"/>
            <w:r w:rsidRPr="001F23FC">
              <w:t>Row×Column</w:t>
            </w:r>
            <w:proofErr w:type="spellEnd"/>
            <w:r w:rsidRPr="001F23FC">
              <w:t>)</w:t>
            </w:r>
          </w:p>
        </w:tc>
        <w:tc>
          <w:tcPr>
            <w:tcW w:w="7089" w:type="dxa"/>
            <w:tcBorders>
              <w:top w:val="single" w:sz="4" w:space="0" w:color="auto"/>
              <w:left w:val="single" w:sz="4" w:space="0" w:color="auto"/>
              <w:bottom w:val="single" w:sz="4" w:space="0" w:color="auto"/>
              <w:right w:val="single" w:sz="4" w:space="0" w:color="auto"/>
            </w:tcBorders>
            <w:hideMark/>
          </w:tcPr>
          <w:p w14:paraId="3F79098F" w14:textId="380BCCC8" w:rsidR="0032234A" w:rsidRPr="001F23FC" w:rsidRDefault="00530E4C">
            <w:pPr>
              <w:pStyle w:val="TAL"/>
            </w:pPr>
            <w:r w:rsidRPr="001F23FC">
              <w:t xml:space="preserve">M </w:t>
            </w:r>
            <w:r w:rsidR="0032234A" w:rsidRPr="001F23FC">
              <w:t xml:space="preserve">x </w:t>
            </w:r>
            <w:r w:rsidRPr="001F23FC">
              <w:t>N</w:t>
            </w:r>
          </w:p>
        </w:tc>
      </w:tr>
      <w:tr w:rsidR="0032234A" w:rsidRPr="001F23FC" w14:paraId="1C336720"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3D08A55" w14:textId="77777777" w:rsidR="0032234A" w:rsidRPr="001F23FC" w:rsidRDefault="0032234A">
            <w:pPr>
              <w:pStyle w:val="TAL"/>
            </w:pPr>
            <w:r w:rsidRPr="001F23FC">
              <w:t>Horizontal radiating element spacing, d</w:t>
            </w:r>
            <w:r w:rsidRPr="001F23FC">
              <w:rPr>
                <w:vertAlign w:val="subscript"/>
              </w:rPr>
              <w:t>h</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2257C528" w14:textId="77777777" w:rsidR="0032234A" w:rsidRPr="001F23FC" w:rsidRDefault="0032234A">
            <w:pPr>
              <w:pStyle w:val="TAL"/>
            </w:pPr>
            <w:r w:rsidRPr="001F23FC">
              <w:t>1</w:t>
            </w:r>
          </w:p>
        </w:tc>
      </w:tr>
      <w:tr w:rsidR="0032234A" w:rsidRPr="001F23FC" w14:paraId="77DC1C72"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B07F70F" w14:textId="77777777" w:rsidR="0032234A" w:rsidRPr="001F23FC" w:rsidRDefault="0032234A">
            <w:pPr>
              <w:pStyle w:val="TAL"/>
            </w:pPr>
            <w:r w:rsidRPr="001F23FC">
              <w:t>Vertical radiating element spacing, d</w:t>
            </w:r>
            <w:r w:rsidRPr="001F23FC">
              <w:rPr>
                <w:vertAlign w:val="subscript"/>
              </w:rPr>
              <w:t>v</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7B9E02BE" w14:textId="77777777" w:rsidR="0032234A" w:rsidRPr="001F23FC" w:rsidRDefault="0032234A">
            <w:pPr>
              <w:pStyle w:val="TAL"/>
            </w:pPr>
            <w:r w:rsidRPr="001F23FC">
              <w:t>1</w:t>
            </w:r>
          </w:p>
        </w:tc>
      </w:tr>
    </w:tbl>
    <w:p w14:paraId="523C3122" w14:textId="77777777" w:rsidR="0032234A" w:rsidRPr="001F23FC" w:rsidRDefault="0032234A"/>
    <w:p w14:paraId="56B1FDA5" w14:textId="147A2A19" w:rsidR="008A772C" w:rsidRPr="001F23FC" w:rsidRDefault="008A772C" w:rsidP="008A772C">
      <w:pPr>
        <w:pStyle w:val="TH"/>
      </w:pPr>
      <w:bookmarkStart w:id="1037" w:name="_CRTableM_4_52a"/>
      <w:r w:rsidRPr="001F23FC">
        <w:t xml:space="preserve">Table </w:t>
      </w:r>
      <w:bookmarkEnd w:id="1037"/>
      <w:r w:rsidRPr="001F23FC">
        <w:t xml:space="preserve">M.4.5-2a: </w:t>
      </w:r>
      <w:r w:rsidR="00530E4C" w:rsidRPr="001F23FC">
        <w:t>Void</w:t>
      </w:r>
    </w:p>
    <w:p w14:paraId="25978E24" w14:textId="68269805" w:rsidR="008A772C" w:rsidRPr="001F23FC" w:rsidRDefault="008A772C" w:rsidP="008A772C"/>
    <w:p w14:paraId="5D8C3B13" w14:textId="77777777" w:rsidR="00530E4C" w:rsidRPr="001F23FC" w:rsidRDefault="00530E4C" w:rsidP="00530E4C">
      <w:pPr>
        <w:pStyle w:val="TH"/>
      </w:pPr>
      <w:bookmarkStart w:id="1038" w:name="_CRTableM_4_52c"/>
      <w:r w:rsidRPr="001F23FC">
        <w:t xml:space="preserve">Table </w:t>
      </w:r>
      <w:bookmarkEnd w:id="1038"/>
      <w:r w:rsidRPr="001F23FC">
        <w:t>M.4.5-2c: Antenna Configuration Assumptions for Different Power Classes</w:t>
      </w:r>
    </w:p>
    <w:tbl>
      <w:tblPr>
        <w:tblW w:w="0" w:type="auto"/>
        <w:jc w:val="center"/>
        <w:tblLook w:val="04A0" w:firstRow="1" w:lastRow="0" w:firstColumn="1" w:lastColumn="0" w:noHBand="0" w:noVBand="1"/>
      </w:tblPr>
      <w:tblGrid>
        <w:gridCol w:w="2407"/>
        <w:gridCol w:w="1188"/>
        <w:gridCol w:w="1170"/>
      </w:tblGrid>
      <w:tr w:rsidR="00530E4C" w:rsidRPr="001F23FC" w14:paraId="6A59B9A3" w14:textId="77777777" w:rsidTr="009065DA">
        <w:trPr>
          <w:jc w:val="center"/>
        </w:trPr>
        <w:tc>
          <w:tcPr>
            <w:tcW w:w="2407" w:type="dxa"/>
            <w:shd w:val="clear" w:color="auto" w:fill="BFBFBF" w:themeFill="background1" w:themeFillShade="BF"/>
          </w:tcPr>
          <w:p w14:paraId="67C33572" w14:textId="77777777" w:rsidR="00530E4C" w:rsidRPr="001F23FC" w:rsidRDefault="00530E4C" w:rsidP="009065DA">
            <w:pPr>
              <w:pStyle w:val="TAH"/>
            </w:pPr>
            <w:r w:rsidRPr="001F23FC">
              <w:t>Power Class</w:t>
            </w:r>
          </w:p>
        </w:tc>
        <w:tc>
          <w:tcPr>
            <w:tcW w:w="1188" w:type="dxa"/>
            <w:shd w:val="clear" w:color="auto" w:fill="BFBFBF" w:themeFill="background1" w:themeFillShade="BF"/>
          </w:tcPr>
          <w:p w14:paraId="46E645AF" w14:textId="77777777" w:rsidR="00530E4C" w:rsidRPr="001F23FC" w:rsidRDefault="00530E4C" w:rsidP="009065DA">
            <w:pPr>
              <w:pStyle w:val="TAH"/>
            </w:pPr>
            <w:r w:rsidRPr="001F23FC">
              <w:t>M</w:t>
            </w:r>
          </w:p>
        </w:tc>
        <w:tc>
          <w:tcPr>
            <w:tcW w:w="1170" w:type="dxa"/>
            <w:shd w:val="clear" w:color="auto" w:fill="BFBFBF" w:themeFill="background1" w:themeFillShade="BF"/>
          </w:tcPr>
          <w:p w14:paraId="0B0C1A4D" w14:textId="77777777" w:rsidR="00530E4C" w:rsidRPr="001F23FC" w:rsidRDefault="00530E4C" w:rsidP="009065DA">
            <w:pPr>
              <w:pStyle w:val="TAH"/>
            </w:pPr>
            <w:r w:rsidRPr="001F23FC">
              <w:t>N</w:t>
            </w:r>
          </w:p>
        </w:tc>
      </w:tr>
      <w:tr w:rsidR="00530E4C" w:rsidRPr="001F23FC" w14:paraId="7E763AC4" w14:textId="77777777" w:rsidTr="009065DA">
        <w:trPr>
          <w:jc w:val="center"/>
        </w:trPr>
        <w:tc>
          <w:tcPr>
            <w:tcW w:w="2407" w:type="dxa"/>
          </w:tcPr>
          <w:p w14:paraId="0F338EDD" w14:textId="77777777" w:rsidR="00530E4C" w:rsidRPr="001F23FC" w:rsidRDefault="00530E4C" w:rsidP="009065DA">
            <w:pPr>
              <w:pStyle w:val="TAC"/>
            </w:pPr>
            <w:r w:rsidRPr="001F23FC">
              <w:t>PC1</w:t>
            </w:r>
          </w:p>
        </w:tc>
        <w:tc>
          <w:tcPr>
            <w:tcW w:w="1188" w:type="dxa"/>
          </w:tcPr>
          <w:p w14:paraId="47FC764C" w14:textId="77777777" w:rsidR="00530E4C" w:rsidRPr="001F23FC" w:rsidRDefault="00530E4C" w:rsidP="009065DA">
            <w:pPr>
              <w:pStyle w:val="TAC"/>
            </w:pPr>
            <w:r w:rsidRPr="001F23FC">
              <w:t>12</w:t>
            </w:r>
          </w:p>
        </w:tc>
        <w:tc>
          <w:tcPr>
            <w:tcW w:w="1170" w:type="dxa"/>
          </w:tcPr>
          <w:p w14:paraId="3B531C6C" w14:textId="77777777" w:rsidR="00530E4C" w:rsidRPr="001F23FC" w:rsidRDefault="00530E4C" w:rsidP="009065DA">
            <w:pPr>
              <w:pStyle w:val="TAC"/>
            </w:pPr>
            <w:r w:rsidRPr="001F23FC">
              <w:t>12</w:t>
            </w:r>
          </w:p>
        </w:tc>
      </w:tr>
      <w:tr w:rsidR="00530E4C" w:rsidRPr="001F23FC" w14:paraId="365D0C09" w14:textId="77777777" w:rsidTr="009065DA">
        <w:trPr>
          <w:jc w:val="center"/>
        </w:trPr>
        <w:tc>
          <w:tcPr>
            <w:tcW w:w="2407" w:type="dxa"/>
          </w:tcPr>
          <w:p w14:paraId="18B961C0" w14:textId="77777777" w:rsidR="00530E4C" w:rsidRPr="001F23FC" w:rsidRDefault="00530E4C" w:rsidP="009065DA">
            <w:pPr>
              <w:pStyle w:val="TAC"/>
            </w:pPr>
            <w:r w:rsidRPr="001F23FC">
              <w:t>PC3</w:t>
            </w:r>
          </w:p>
        </w:tc>
        <w:tc>
          <w:tcPr>
            <w:tcW w:w="1188" w:type="dxa"/>
          </w:tcPr>
          <w:p w14:paraId="1AE7AFA2" w14:textId="77777777" w:rsidR="00530E4C" w:rsidRPr="001F23FC" w:rsidRDefault="00530E4C" w:rsidP="009065DA">
            <w:pPr>
              <w:pStyle w:val="TAC"/>
            </w:pPr>
            <w:r w:rsidRPr="001F23FC">
              <w:t>8</w:t>
            </w:r>
          </w:p>
        </w:tc>
        <w:tc>
          <w:tcPr>
            <w:tcW w:w="1170" w:type="dxa"/>
          </w:tcPr>
          <w:p w14:paraId="4549AC1F" w14:textId="77777777" w:rsidR="00530E4C" w:rsidRPr="001F23FC" w:rsidRDefault="00530E4C" w:rsidP="009065DA">
            <w:pPr>
              <w:pStyle w:val="TAC"/>
            </w:pPr>
            <w:r w:rsidRPr="001F23FC">
              <w:t>2</w:t>
            </w:r>
          </w:p>
        </w:tc>
      </w:tr>
      <w:tr w:rsidR="00530E4C" w:rsidRPr="001F23FC" w14:paraId="2582E652" w14:textId="77777777" w:rsidTr="009065DA">
        <w:trPr>
          <w:jc w:val="center"/>
        </w:trPr>
        <w:tc>
          <w:tcPr>
            <w:tcW w:w="2407" w:type="dxa"/>
          </w:tcPr>
          <w:p w14:paraId="2AA388E4" w14:textId="77777777" w:rsidR="00530E4C" w:rsidRPr="001F23FC" w:rsidRDefault="00530E4C" w:rsidP="009065DA">
            <w:pPr>
              <w:pStyle w:val="TAC"/>
            </w:pPr>
            <w:r w:rsidRPr="001F23FC">
              <w:t>PC3 (Alternate)</w:t>
            </w:r>
          </w:p>
        </w:tc>
        <w:tc>
          <w:tcPr>
            <w:tcW w:w="1188" w:type="dxa"/>
          </w:tcPr>
          <w:p w14:paraId="5EC76194" w14:textId="77777777" w:rsidR="00530E4C" w:rsidRPr="001F23FC" w:rsidRDefault="00530E4C" w:rsidP="009065DA">
            <w:pPr>
              <w:pStyle w:val="TAC"/>
            </w:pPr>
            <w:r w:rsidRPr="001F23FC">
              <w:t>4</w:t>
            </w:r>
          </w:p>
        </w:tc>
        <w:tc>
          <w:tcPr>
            <w:tcW w:w="1170" w:type="dxa"/>
          </w:tcPr>
          <w:p w14:paraId="21F740EF" w14:textId="77777777" w:rsidR="00530E4C" w:rsidRPr="001F23FC" w:rsidRDefault="00530E4C" w:rsidP="009065DA">
            <w:pPr>
              <w:pStyle w:val="TAC"/>
            </w:pPr>
            <w:r w:rsidRPr="001F23FC">
              <w:t>2</w:t>
            </w:r>
          </w:p>
        </w:tc>
      </w:tr>
      <w:tr w:rsidR="00530E4C" w:rsidRPr="001F23FC" w14:paraId="066F7E17" w14:textId="77777777" w:rsidTr="009065DA">
        <w:trPr>
          <w:jc w:val="center"/>
        </w:trPr>
        <w:tc>
          <w:tcPr>
            <w:tcW w:w="2407" w:type="dxa"/>
          </w:tcPr>
          <w:p w14:paraId="29CA94EF" w14:textId="77777777" w:rsidR="00530E4C" w:rsidRPr="001F23FC" w:rsidRDefault="00530E4C" w:rsidP="009065DA">
            <w:pPr>
              <w:pStyle w:val="TAC"/>
            </w:pPr>
            <w:r w:rsidRPr="001F23FC">
              <w:t>PC5</w:t>
            </w:r>
          </w:p>
        </w:tc>
        <w:tc>
          <w:tcPr>
            <w:tcW w:w="1188" w:type="dxa"/>
          </w:tcPr>
          <w:p w14:paraId="5BC050B1" w14:textId="77777777" w:rsidR="00530E4C" w:rsidRPr="001F23FC" w:rsidRDefault="00530E4C" w:rsidP="009065DA">
            <w:pPr>
              <w:pStyle w:val="TAC"/>
            </w:pPr>
            <w:r w:rsidRPr="001F23FC">
              <w:t>12</w:t>
            </w:r>
          </w:p>
        </w:tc>
        <w:tc>
          <w:tcPr>
            <w:tcW w:w="1170" w:type="dxa"/>
          </w:tcPr>
          <w:p w14:paraId="7BE47528" w14:textId="77777777" w:rsidR="00530E4C" w:rsidRPr="001F23FC" w:rsidRDefault="00530E4C" w:rsidP="009065DA">
            <w:pPr>
              <w:pStyle w:val="TAC"/>
            </w:pPr>
            <w:r w:rsidRPr="001F23FC">
              <w:t>12</w:t>
            </w:r>
          </w:p>
        </w:tc>
      </w:tr>
      <w:tr w:rsidR="00530E4C" w:rsidRPr="001F23FC" w14:paraId="24BA0945" w14:textId="77777777" w:rsidTr="009065DA">
        <w:trPr>
          <w:jc w:val="center"/>
        </w:trPr>
        <w:tc>
          <w:tcPr>
            <w:tcW w:w="2407" w:type="dxa"/>
          </w:tcPr>
          <w:p w14:paraId="7E44E3E3" w14:textId="77777777" w:rsidR="00530E4C" w:rsidRPr="001F23FC" w:rsidRDefault="00530E4C" w:rsidP="009065DA">
            <w:pPr>
              <w:pStyle w:val="TAC"/>
            </w:pPr>
            <w:r w:rsidRPr="001F23FC">
              <w:t>PC5 (Alternate)</w:t>
            </w:r>
          </w:p>
        </w:tc>
        <w:tc>
          <w:tcPr>
            <w:tcW w:w="1188" w:type="dxa"/>
          </w:tcPr>
          <w:p w14:paraId="33E769C3" w14:textId="77777777" w:rsidR="00530E4C" w:rsidRPr="001F23FC" w:rsidRDefault="00530E4C" w:rsidP="009065DA">
            <w:pPr>
              <w:pStyle w:val="TAC"/>
            </w:pPr>
            <w:r w:rsidRPr="001F23FC">
              <w:t>6</w:t>
            </w:r>
          </w:p>
        </w:tc>
        <w:tc>
          <w:tcPr>
            <w:tcW w:w="1170" w:type="dxa"/>
          </w:tcPr>
          <w:p w14:paraId="4FD11FB4" w14:textId="77777777" w:rsidR="00530E4C" w:rsidRPr="001F23FC" w:rsidRDefault="00530E4C" w:rsidP="009065DA">
            <w:pPr>
              <w:pStyle w:val="TAC"/>
            </w:pPr>
            <w:r w:rsidRPr="001F23FC">
              <w:t>6</w:t>
            </w:r>
          </w:p>
        </w:tc>
      </w:tr>
      <w:tr w:rsidR="006A33BD" w:rsidRPr="001F23FC" w14:paraId="0241B562" w14:textId="77777777" w:rsidTr="009065DA">
        <w:trPr>
          <w:jc w:val="center"/>
        </w:trPr>
        <w:tc>
          <w:tcPr>
            <w:tcW w:w="2407" w:type="dxa"/>
          </w:tcPr>
          <w:p w14:paraId="6784B282" w14:textId="668D6BA4" w:rsidR="006A33BD" w:rsidRPr="001F23FC" w:rsidRDefault="006A33BD" w:rsidP="006A33BD">
            <w:pPr>
              <w:pStyle w:val="TAC"/>
            </w:pPr>
            <w:r>
              <w:t>PC6</w:t>
            </w:r>
          </w:p>
        </w:tc>
        <w:tc>
          <w:tcPr>
            <w:tcW w:w="1188" w:type="dxa"/>
          </w:tcPr>
          <w:p w14:paraId="68C121E8" w14:textId="5A677121" w:rsidR="006A33BD" w:rsidRPr="001F23FC" w:rsidRDefault="006A33BD" w:rsidP="006A33BD">
            <w:pPr>
              <w:pStyle w:val="TAC"/>
            </w:pPr>
            <w:r w:rsidRPr="00012848">
              <w:t>6</w:t>
            </w:r>
          </w:p>
        </w:tc>
        <w:tc>
          <w:tcPr>
            <w:tcW w:w="1170" w:type="dxa"/>
          </w:tcPr>
          <w:p w14:paraId="543EA4B6" w14:textId="4D6BF72C" w:rsidR="006A33BD" w:rsidRPr="001F23FC" w:rsidRDefault="006A33BD" w:rsidP="006A33BD">
            <w:pPr>
              <w:pStyle w:val="TAC"/>
            </w:pPr>
            <w:r w:rsidRPr="00012848">
              <w:t>6</w:t>
            </w:r>
          </w:p>
        </w:tc>
      </w:tr>
      <w:tr w:rsidR="006A33BD" w:rsidRPr="001F23FC" w14:paraId="45C9011D" w14:textId="77777777" w:rsidTr="009065DA">
        <w:trPr>
          <w:jc w:val="center"/>
        </w:trPr>
        <w:tc>
          <w:tcPr>
            <w:tcW w:w="4765" w:type="dxa"/>
            <w:gridSpan w:val="3"/>
          </w:tcPr>
          <w:p w14:paraId="10025D7B" w14:textId="35A34148"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2BA2DF4B" w14:textId="77777777" w:rsidR="00530E4C" w:rsidRPr="001F23FC" w:rsidRDefault="00530E4C" w:rsidP="008A772C"/>
    <w:p w14:paraId="6A35B898" w14:textId="2DADB383" w:rsidR="0032234A" w:rsidRPr="001F23FC" w:rsidRDefault="0032234A">
      <w:r w:rsidRPr="001F23FC">
        <w:t xml:space="preserve">The </w:t>
      </w:r>
      <w:r w:rsidR="00530E4C" w:rsidRPr="001F23FC">
        <w:t xml:space="preserve">fine </w:t>
      </w:r>
      <w:r w:rsidRPr="001F23FC">
        <w:t>TRP measurement grid selection for spurious emissions is up to test system implementation but shall meet the criteria shown in Table M.4.5-3</w:t>
      </w:r>
      <w:r w:rsidR="008A772C" w:rsidRPr="001F23FC">
        <w:t xml:space="preserve"> for </w:t>
      </w:r>
      <w:r w:rsidR="00530E4C" w:rsidRPr="001F23FC">
        <w:t xml:space="preserve">PC1, </w:t>
      </w:r>
      <w:r w:rsidR="008A772C" w:rsidRPr="001F23FC">
        <w:t>PC3</w:t>
      </w:r>
      <w:r w:rsidR="00530E4C" w:rsidRPr="001F23FC">
        <w:t>, and PC5</w:t>
      </w:r>
      <w:r w:rsidRPr="001F23FC">
        <w:t>.</w:t>
      </w:r>
    </w:p>
    <w:p w14:paraId="29F797DB" w14:textId="00E93696" w:rsidR="0032234A" w:rsidRPr="001F23FC" w:rsidRDefault="0032234A">
      <w:pPr>
        <w:pStyle w:val="TH"/>
      </w:pPr>
      <w:bookmarkStart w:id="1039" w:name="_CRTableM_4_53"/>
      <w:r w:rsidRPr="001F23FC">
        <w:t xml:space="preserve">Table </w:t>
      </w:r>
      <w:bookmarkEnd w:id="1039"/>
      <w:r w:rsidRPr="001F23FC">
        <w:t xml:space="preserve">M.4.5-3: </w:t>
      </w:r>
      <w:r w:rsidR="00530E4C" w:rsidRPr="001F23FC">
        <w:t xml:space="preserve">Fine </w:t>
      </w:r>
      <w:r w:rsidRPr="001F23FC">
        <w:t>TRP measurement grid requirement for spurious emission measurements</w:t>
      </w:r>
    </w:p>
    <w:p w14:paraId="642A9ACB" w14:textId="71382DB0" w:rsidR="008A772C" w:rsidRPr="001F23FC" w:rsidRDefault="008A772C" w:rsidP="008A77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8"/>
        <w:gridCol w:w="1257"/>
        <w:gridCol w:w="1537"/>
        <w:gridCol w:w="1520"/>
        <w:gridCol w:w="2163"/>
        <w:gridCol w:w="2006"/>
      </w:tblGrid>
      <w:tr w:rsidR="00530E4C" w:rsidRPr="001F23FC" w14:paraId="6DE00E7F" w14:textId="77777777" w:rsidTr="009F7C98">
        <w:trPr>
          <w:cantSplit/>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F23FC" w:rsidRDefault="00530E4C" w:rsidP="009065DA">
            <w:pPr>
              <w:pStyle w:val="TAH"/>
            </w:pPr>
            <w:r w:rsidRPr="001F23FC">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F23FC" w:rsidRDefault="00530E4C" w:rsidP="009065DA">
            <w:pPr>
              <w:pStyle w:val="TAH"/>
            </w:pPr>
            <w:r w:rsidRPr="001F23FC">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F23FC" w:rsidRDefault="00530E4C" w:rsidP="009065DA">
            <w:pPr>
              <w:pStyle w:val="TAH"/>
            </w:pPr>
            <w:r w:rsidRPr="001F23FC">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3C533FD8" w:rsidR="00530E4C" w:rsidRPr="001F23FC" w:rsidRDefault="00530E4C" w:rsidP="009065DA">
            <w:pPr>
              <w:pStyle w:val="TAH"/>
            </w:pPr>
            <w:r w:rsidRPr="001F23FC">
              <w:t xml:space="preserve">Standard Deviation of MU Element  </w:t>
            </w:r>
            <w:r w:rsidR="00B00962">
              <w:t>'</w:t>
            </w:r>
            <w:r w:rsidRPr="001F23FC">
              <w:t>Influence of TRP Measurement</w:t>
            </w:r>
            <w:r w:rsidR="00B00962">
              <w:t>'</w:t>
            </w:r>
            <w:r w:rsidRPr="001F23FC">
              <w:t xml:space="preserve">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F23FC" w:rsidRDefault="00530E4C" w:rsidP="009065DA">
            <w:pPr>
              <w:pStyle w:val="TAH"/>
            </w:pPr>
            <w:r w:rsidRPr="001F23FC">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F23FC" w:rsidRDefault="00530E4C" w:rsidP="009065DA">
            <w:pPr>
              <w:pStyle w:val="TAH"/>
            </w:pPr>
            <w:r w:rsidRPr="001F23FC">
              <w:t>Number of unique grid points</w:t>
            </w:r>
          </w:p>
        </w:tc>
      </w:tr>
      <w:tr w:rsidR="00530E4C" w:rsidRPr="001F23FC" w14:paraId="116255FB"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7991BA4" w14:textId="77777777" w:rsidR="00530E4C" w:rsidRPr="001F23FC" w:rsidRDefault="00530E4C" w:rsidP="009065DA">
            <w:pPr>
              <w:pStyle w:val="TAL"/>
            </w:pPr>
            <w:r w:rsidRPr="001F23FC">
              <w:t>PC1</w:t>
            </w:r>
          </w:p>
        </w:tc>
        <w:tc>
          <w:tcPr>
            <w:tcW w:w="1257" w:type="dxa"/>
            <w:vMerge w:val="restart"/>
            <w:tcBorders>
              <w:top w:val="single" w:sz="4" w:space="0" w:color="auto"/>
              <w:left w:val="single" w:sz="4" w:space="0" w:color="auto"/>
              <w:right w:val="single" w:sz="4" w:space="0" w:color="auto"/>
            </w:tcBorders>
          </w:tcPr>
          <w:p w14:paraId="57C64602" w14:textId="77777777" w:rsidR="00530E4C" w:rsidRPr="001F23FC"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6C7895FD"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91EEDE3" w14:textId="77777777" w:rsidR="00530E4C" w:rsidRPr="001F23FC"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2991BB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C93E28" w14:textId="77777777" w:rsidR="00530E4C" w:rsidRPr="001F23FC" w:rsidRDefault="00530E4C" w:rsidP="009065DA">
            <w:pPr>
              <w:pStyle w:val="TAL"/>
              <w:jc w:val="center"/>
            </w:pPr>
            <w:r w:rsidRPr="001F23FC">
              <w:t>1600</w:t>
            </w:r>
          </w:p>
        </w:tc>
      </w:tr>
      <w:tr w:rsidR="00530E4C" w:rsidRPr="001F23FC" w14:paraId="31C594D0" w14:textId="77777777" w:rsidTr="009F7C98">
        <w:trPr>
          <w:cantSplit/>
          <w:jc w:val="center"/>
        </w:trPr>
        <w:tc>
          <w:tcPr>
            <w:tcW w:w="1148" w:type="dxa"/>
            <w:vMerge/>
            <w:tcBorders>
              <w:left w:val="single" w:sz="4" w:space="0" w:color="auto"/>
              <w:right w:val="single" w:sz="4" w:space="0" w:color="auto"/>
            </w:tcBorders>
          </w:tcPr>
          <w:p w14:paraId="048942AC"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20CF74B6"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1BD34BF"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29D59E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498FD16F"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D625E3A"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424954E5" w14:textId="77777777" w:rsidTr="009F7C98">
        <w:trPr>
          <w:cantSplit/>
          <w:jc w:val="center"/>
        </w:trPr>
        <w:tc>
          <w:tcPr>
            <w:tcW w:w="1148" w:type="dxa"/>
            <w:vMerge/>
            <w:tcBorders>
              <w:left w:val="single" w:sz="4" w:space="0" w:color="auto"/>
              <w:bottom w:val="single" w:sz="4" w:space="0" w:color="auto"/>
              <w:right w:val="single" w:sz="4" w:space="0" w:color="auto"/>
            </w:tcBorders>
          </w:tcPr>
          <w:p w14:paraId="03EABCD1"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28813C1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00EC008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78DDD6C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1862514"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7C5D1736"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124AACF0" w14:textId="77777777" w:rsidR="00530E4C" w:rsidRPr="001F23FC" w:rsidRDefault="00530E4C" w:rsidP="009065DA">
            <w:pPr>
              <w:pStyle w:val="TAL"/>
            </w:pPr>
            <w:r w:rsidRPr="001F23FC">
              <w:t>PC3</w:t>
            </w:r>
          </w:p>
          <w:p w14:paraId="55D91B33"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04F54D38" w14:textId="77777777" w:rsidR="00530E4C" w:rsidRPr="001F23FC" w:rsidRDefault="00530E4C" w:rsidP="009065DA">
            <w:pPr>
              <w:pStyle w:val="TAL"/>
              <w:jc w:val="center"/>
            </w:pPr>
            <w:r w:rsidRPr="001F23FC">
              <w:t>8x2</w:t>
            </w:r>
          </w:p>
        </w:tc>
        <w:tc>
          <w:tcPr>
            <w:tcW w:w="1537" w:type="dxa"/>
            <w:tcBorders>
              <w:top w:val="single" w:sz="4" w:space="0" w:color="auto"/>
              <w:left w:val="single" w:sz="4" w:space="0" w:color="auto"/>
              <w:bottom w:val="single" w:sz="4" w:space="0" w:color="auto"/>
              <w:right w:val="single" w:sz="4" w:space="0" w:color="auto"/>
            </w:tcBorders>
          </w:tcPr>
          <w:p w14:paraId="51A02114"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721DDE7"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394A8E0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C379BB3" w14:textId="77777777" w:rsidR="00530E4C" w:rsidRPr="001F23FC" w:rsidRDefault="00530E4C" w:rsidP="009065DA">
            <w:pPr>
              <w:pStyle w:val="TAL"/>
              <w:jc w:val="center"/>
            </w:pPr>
            <w:r w:rsidRPr="001F23FC">
              <w:t>450</w:t>
            </w:r>
          </w:p>
        </w:tc>
      </w:tr>
      <w:tr w:rsidR="00530E4C" w:rsidRPr="001F23FC" w14:paraId="0A0A2876" w14:textId="77777777" w:rsidTr="009F7C98">
        <w:trPr>
          <w:cantSplit/>
          <w:jc w:val="center"/>
        </w:trPr>
        <w:tc>
          <w:tcPr>
            <w:tcW w:w="1148" w:type="dxa"/>
            <w:vMerge/>
            <w:tcBorders>
              <w:left w:val="single" w:sz="4" w:space="0" w:color="auto"/>
              <w:right w:val="single" w:sz="4" w:space="0" w:color="auto"/>
            </w:tcBorders>
          </w:tcPr>
          <w:p w14:paraId="1A50761E"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1BD02E59"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C8ED0D2"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2DEDBC84"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1465DE96"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318D0AC" w14:textId="77777777" w:rsidR="00530E4C" w:rsidRPr="001F23FC" w:rsidRDefault="00530E4C" w:rsidP="009065DA">
            <w:pPr>
              <w:pStyle w:val="TAL"/>
              <w:jc w:val="cente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7CC1D449" w14:textId="77777777" w:rsidTr="009F7C98">
        <w:trPr>
          <w:cantSplit/>
          <w:jc w:val="center"/>
        </w:trPr>
        <w:tc>
          <w:tcPr>
            <w:tcW w:w="1148" w:type="dxa"/>
            <w:vMerge/>
            <w:tcBorders>
              <w:left w:val="single" w:sz="4" w:space="0" w:color="auto"/>
              <w:right w:val="single" w:sz="4" w:space="0" w:color="auto"/>
            </w:tcBorders>
          </w:tcPr>
          <w:p w14:paraId="42BEDF67"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2F8D5686"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5C3D1FE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2FFED1B7"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5DC034A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1B16022" w14:textId="77777777" w:rsidR="00530E4C" w:rsidRPr="001F23FC" w:rsidRDefault="00530E4C" w:rsidP="009065DA">
            <w:pPr>
              <w:pStyle w:val="TAL"/>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1DB71117" w14:textId="77777777" w:rsidTr="009F7C98">
        <w:trPr>
          <w:cantSplit/>
          <w:jc w:val="center"/>
        </w:trPr>
        <w:tc>
          <w:tcPr>
            <w:tcW w:w="1148" w:type="dxa"/>
            <w:vMerge/>
            <w:tcBorders>
              <w:left w:val="single" w:sz="4" w:space="0" w:color="auto"/>
              <w:right w:val="single" w:sz="4" w:space="0" w:color="auto"/>
            </w:tcBorders>
          </w:tcPr>
          <w:p w14:paraId="32F9EFDA"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39735770" w14:textId="77777777" w:rsidR="00530E4C" w:rsidRPr="001F23FC" w:rsidDel="004E097D" w:rsidRDefault="00530E4C" w:rsidP="009065DA">
            <w:pPr>
              <w:pStyle w:val="TAL"/>
              <w:jc w:val="center"/>
            </w:pPr>
            <w:r w:rsidRPr="001F23FC">
              <w:t>4x2 (alternate)</w:t>
            </w:r>
          </w:p>
        </w:tc>
        <w:tc>
          <w:tcPr>
            <w:tcW w:w="1537" w:type="dxa"/>
            <w:tcBorders>
              <w:top w:val="single" w:sz="4" w:space="0" w:color="auto"/>
              <w:left w:val="single" w:sz="4" w:space="0" w:color="auto"/>
              <w:bottom w:val="single" w:sz="4" w:space="0" w:color="auto"/>
              <w:right w:val="single" w:sz="4" w:space="0" w:color="auto"/>
            </w:tcBorders>
          </w:tcPr>
          <w:p w14:paraId="18EE23FB"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2E701D2" w14:textId="77777777" w:rsidR="00530E4C" w:rsidRPr="001F23FC" w:rsidRDefault="00530E4C" w:rsidP="009065DA">
            <w:pPr>
              <w:pStyle w:val="TAL"/>
              <w:jc w:val="center"/>
            </w:pPr>
            <w:r w:rsidRPr="001F23FC">
              <w:t>0.30</w:t>
            </w:r>
          </w:p>
        </w:tc>
        <w:tc>
          <w:tcPr>
            <w:tcW w:w="2163" w:type="dxa"/>
            <w:tcBorders>
              <w:top w:val="single" w:sz="4" w:space="0" w:color="auto"/>
              <w:left w:val="single" w:sz="4" w:space="0" w:color="auto"/>
              <w:bottom w:val="single" w:sz="4" w:space="0" w:color="auto"/>
              <w:right w:val="single" w:sz="4" w:space="0" w:color="auto"/>
            </w:tcBorders>
          </w:tcPr>
          <w:p w14:paraId="733D7A27"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8841219" w14:textId="77777777" w:rsidR="00530E4C" w:rsidRPr="001F23FC" w:rsidRDefault="00530E4C" w:rsidP="009065DA">
            <w:pPr>
              <w:pStyle w:val="TAL"/>
              <w:jc w:val="center"/>
            </w:pPr>
            <w:r w:rsidRPr="001F23FC">
              <w:t>125</w:t>
            </w:r>
          </w:p>
        </w:tc>
      </w:tr>
      <w:tr w:rsidR="00530E4C" w:rsidRPr="001F23FC" w14:paraId="472A1B11" w14:textId="77777777" w:rsidTr="009F7C98">
        <w:trPr>
          <w:cantSplit/>
          <w:jc w:val="center"/>
        </w:trPr>
        <w:tc>
          <w:tcPr>
            <w:tcW w:w="1148" w:type="dxa"/>
            <w:vMerge/>
            <w:tcBorders>
              <w:left w:val="single" w:sz="4" w:space="0" w:color="auto"/>
              <w:right w:val="single" w:sz="4" w:space="0" w:color="auto"/>
            </w:tcBorders>
          </w:tcPr>
          <w:p w14:paraId="13176830"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0404C23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459AB9F3"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5BDC8B8C" w14:textId="77777777" w:rsidR="00530E4C" w:rsidRPr="001F23FC" w:rsidRDefault="00530E4C" w:rsidP="009065DA">
            <w:pPr>
              <w:pStyle w:val="TAL"/>
              <w:jc w:val="center"/>
            </w:pPr>
            <w:r w:rsidRPr="001F23FC">
              <w:t>0.31</w:t>
            </w:r>
          </w:p>
        </w:tc>
        <w:tc>
          <w:tcPr>
            <w:tcW w:w="2163" w:type="dxa"/>
            <w:tcBorders>
              <w:top w:val="single" w:sz="4" w:space="0" w:color="auto"/>
              <w:left w:val="single" w:sz="4" w:space="0" w:color="auto"/>
              <w:bottom w:val="single" w:sz="4" w:space="0" w:color="auto"/>
              <w:right w:val="single" w:sz="4" w:space="0" w:color="auto"/>
            </w:tcBorders>
          </w:tcPr>
          <w:p w14:paraId="36E265C2"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668C89"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14:paraId="582FF9A7" w14:textId="77777777" w:rsidTr="009F7C98">
        <w:trPr>
          <w:cantSplit/>
          <w:jc w:val="center"/>
        </w:trPr>
        <w:tc>
          <w:tcPr>
            <w:tcW w:w="1148" w:type="dxa"/>
            <w:vMerge/>
            <w:tcBorders>
              <w:left w:val="single" w:sz="4" w:space="0" w:color="auto"/>
              <w:bottom w:val="single" w:sz="4" w:space="0" w:color="auto"/>
              <w:right w:val="single" w:sz="4" w:space="0" w:color="auto"/>
            </w:tcBorders>
          </w:tcPr>
          <w:p w14:paraId="355D36F7"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541268C3"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6149E22C"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A7689F3"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6097128E"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EAFC547"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rsidDel="004E097D" w14:paraId="7F5350E9"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38952BC" w14:textId="77777777" w:rsidR="00530E4C" w:rsidRPr="001F23FC" w:rsidRDefault="00530E4C" w:rsidP="009065DA">
            <w:pPr>
              <w:pStyle w:val="TAL"/>
            </w:pPr>
            <w:r w:rsidRPr="001F23FC">
              <w:t>PC5</w:t>
            </w:r>
          </w:p>
          <w:p w14:paraId="0637D2B0"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269A5BFE" w14:textId="77777777" w:rsidR="00530E4C" w:rsidRPr="001F23FC" w:rsidDel="004E097D"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0AC7DFA4"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30DB4B2E"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7DFEAD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4403C3B" w14:textId="77777777" w:rsidR="00530E4C" w:rsidRPr="001F23FC" w:rsidDel="004E097D" w:rsidRDefault="00530E4C" w:rsidP="009065DA">
            <w:pPr>
              <w:pStyle w:val="TAL"/>
              <w:ind w:left="360"/>
              <w:jc w:val="center"/>
            </w:pPr>
            <w:r w:rsidRPr="001F23FC">
              <w:t>1600</w:t>
            </w:r>
          </w:p>
        </w:tc>
      </w:tr>
      <w:tr w:rsidR="00530E4C" w:rsidRPr="001F23FC" w:rsidDel="004E097D" w14:paraId="53451B60" w14:textId="77777777" w:rsidTr="009F7C98">
        <w:trPr>
          <w:cantSplit/>
          <w:jc w:val="center"/>
        </w:trPr>
        <w:tc>
          <w:tcPr>
            <w:tcW w:w="1148" w:type="dxa"/>
            <w:vMerge/>
            <w:tcBorders>
              <w:left w:val="single" w:sz="4" w:space="0" w:color="auto"/>
              <w:right w:val="single" w:sz="4" w:space="0" w:color="auto"/>
            </w:tcBorders>
          </w:tcPr>
          <w:p w14:paraId="3A5404AA"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443B7B6"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74EBA5AB"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0F3F882F"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13583EAE"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B69574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0853109C" w14:textId="77777777" w:rsidTr="009F7C98">
        <w:trPr>
          <w:cantSplit/>
          <w:jc w:val="center"/>
        </w:trPr>
        <w:tc>
          <w:tcPr>
            <w:tcW w:w="1148" w:type="dxa"/>
            <w:vMerge/>
            <w:tcBorders>
              <w:left w:val="single" w:sz="4" w:space="0" w:color="auto"/>
              <w:right w:val="single" w:sz="4" w:space="0" w:color="auto"/>
            </w:tcBorders>
          </w:tcPr>
          <w:p w14:paraId="1D3805A6"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093D67A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3BD596B"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21C0DC0"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69485B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7E0060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5E16E1C8" w14:textId="77777777" w:rsidTr="009F7C98">
        <w:trPr>
          <w:cantSplit/>
          <w:jc w:val="center"/>
        </w:trPr>
        <w:tc>
          <w:tcPr>
            <w:tcW w:w="1148" w:type="dxa"/>
            <w:vMerge/>
            <w:tcBorders>
              <w:left w:val="single" w:sz="4" w:space="0" w:color="auto"/>
              <w:right w:val="single" w:sz="4" w:space="0" w:color="auto"/>
            </w:tcBorders>
          </w:tcPr>
          <w:p w14:paraId="75B0E5A5"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1E66D4E4" w14:textId="77777777" w:rsidR="00530E4C" w:rsidRPr="001F23FC" w:rsidDel="004E097D" w:rsidRDefault="00530E4C" w:rsidP="009065DA">
            <w:pPr>
              <w:pStyle w:val="TAL"/>
              <w:jc w:val="center"/>
            </w:pPr>
            <w:r w:rsidRPr="001F23FC">
              <w:t>6x6 (alternate)</w:t>
            </w:r>
          </w:p>
        </w:tc>
        <w:tc>
          <w:tcPr>
            <w:tcW w:w="1537" w:type="dxa"/>
            <w:tcBorders>
              <w:top w:val="single" w:sz="4" w:space="0" w:color="auto"/>
              <w:left w:val="single" w:sz="4" w:space="0" w:color="auto"/>
              <w:bottom w:val="single" w:sz="4" w:space="0" w:color="auto"/>
              <w:right w:val="single" w:sz="4" w:space="0" w:color="auto"/>
            </w:tcBorders>
          </w:tcPr>
          <w:p w14:paraId="6A0202AC"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A2D64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A6782E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014EEB9" w14:textId="77777777" w:rsidR="00530E4C" w:rsidRPr="001F23FC" w:rsidDel="004E097D" w:rsidRDefault="00530E4C" w:rsidP="009065DA">
            <w:pPr>
              <w:pStyle w:val="TAL"/>
              <w:ind w:left="360"/>
              <w:jc w:val="center"/>
            </w:pPr>
            <w:r w:rsidRPr="001F23FC">
              <w:t>400</w:t>
            </w:r>
          </w:p>
        </w:tc>
      </w:tr>
      <w:tr w:rsidR="00530E4C" w:rsidRPr="001F23FC" w:rsidDel="004E097D" w14:paraId="69D1F571" w14:textId="77777777" w:rsidTr="009F7C98">
        <w:trPr>
          <w:cantSplit/>
          <w:jc w:val="center"/>
        </w:trPr>
        <w:tc>
          <w:tcPr>
            <w:tcW w:w="1148" w:type="dxa"/>
            <w:vMerge/>
            <w:tcBorders>
              <w:left w:val="single" w:sz="4" w:space="0" w:color="auto"/>
              <w:right w:val="single" w:sz="4" w:space="0" w:color="auto"/>
            </w:tcBorders>
          </w:tcPr>
          <w:p w14:paraId="2EE0A6CD"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70619E95"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C0DB0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42B32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6832396D"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rsidDel="004E097D" w14:paraId="048CD024" w14:textId="77777777" w:rsidTr="009F7C98">
        <w:trPr>
          <w:cantSplit/>
          <w:jc w:val="center"/>
        </w:trPr>
        <w:tc>
          <w:tcPr>
            <w:tcW w:w="1148" w:type="dxa"/>
            <w:vMerge/>
            <w:tcBorders>
              <w:left w:val="single" w:sz="4" w:space="0" w:color="auto"/>
              <w:right w:val="single" w:sz="4" w:space="0" w:color="auto"/>
            </w:tcBorders>
          </w:tcPr>
          <w:p w14:paraId="36C1F101"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6B94FD1"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1E37D6E6"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5F3C0474"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C83BA3F"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6A33BD" w:rsidRPr="001F23FC" w:rsidDel="004E097D" w14:paraId="56AC05F4" w14:textId="77777777" w:rsidTr="009F7C98">
        <w:trPr>
          <w:cantSplit/>
          <w:jc w:val="center"/>
        </w:trPr>
        <w:tc>
          <w:tcPr>
            <w:tcW w:w="1148" w:type="dxa"/>
            <w:vMerge w:val="restart"/>
            <w:tcBorders>
              <w:left w:val="single" w:sz="4" w:space="0" w:color="auto"/>
              <w:right w:val="single" w:sz="4" w:space="0" w:color="auto"/>
            </w:tcBorders>
          </w:tcPr>
          <w:p w14:paraId="3B4495AC" w14:textId="44926879" w:rsidR="006A33BD" w:rsidRPr="001F23FC" w:rsidRDefault="006A33BD" w:rsidP="006A33BD">
            <w:pPr>
              <w:pStyle w:val="TAL"/>
            </w:pPr>
            <w:r>
              <w:t>PC6</w:t>
            </w:r>
          </w:p>
        </w:tc>
        <w:tc>
          <w:tcPr>
            <w:tcW w:w="1257" w:type="dxa"/>
            <w:vMerge w:val="restart"/>
            <w:tcBorders>
              <w:left w:val="single" w:sz="4" w:space="0" w:color="auto"/>
              <w:right w:val="single" w:sz="4" w:space="0" w:color="auto"/>
            </w:tcBorders>
          </w:tcPr>
          <w:p w14:paraId="512EBBA1" w14:textId="3FBECD76" w:rsidR="006A33BD" w:rsidRPr="001F23FC" w:rsidDel="004E097D" w:rsidRDefault="006A33BD" w:rsidP="006A33BD">
            <w:pPr>
              <w:pStyle w:val="TAL"/>
              <w:jc w:val="center"/>
            </w:pPr>
            <w:r w:rsidRPr="00012848">
              <w:t>6x6</w:t>
            </w:r>
          </w:p>
        </w:tc>
        <w:tc>
          <w:tcPr>
            <w:tcW w:w="1537" w:type="dxa"/>
            <w:tcBorders>
              <w:top w:val="single" w:sz="4" w:space="0" w:color="auto"/>
              <w:left w:val="single" w:sz="4" w:space="0" w:color="auto"/>
              <w:bottom w:val="single" w:sz="4" w:space="0" w:color="auto"/>
              <w:right w:val="single" w:sz="4" w:space="0" w:color="auto"/>
            </w:tcBorders>
          </w:tcPr>
          <w:p w14:paraId="08E0E8A8" w14:textId="233CE3E9" w:rsidR="006A33BD" w:rsidRPr="001F23FC" w:rsidRDefault="006A33BD" w:rsidP="006A33BD">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tcPr>
          <w:p w14:paraId="374A2E5A" w14:textId="72002873"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33E10AD0" w14:textId="0B1CB692"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5B68986A" w14:textId="6794BD01" w:rsidR="006A33BD" w:rsidRPr="001F23FC" w:rsidRDefault="006A33BD" w:rsidP="006A33BD">
            <w:pPr>
              <w:pStyle w:val="TAL"/>
              <w:ind w:left="360"/>
              <w:jc w:val="center"/>
            </w:pPr>
            <w:r w:rsidRPr="00012848">
              <w:t>400</w:t>
            </w:r>
          </w:p>
        </w:tc>
      </w:tr>
      <w:tr w:rsidR="006A33BD" w:rsidRPr="001F23FC" w:rsidDel="004E097D" w14:paraId="2F5902E6" w14:textId="77777777" w:rsidTr="009F7C98">
        <w:trPr>
          <w:cantSplit/>
          <w:jc w:val="center"/>
        </w:trPr>
        <w:tc>
          <w:tcPr>
            <w:tcW w:w="1148" w:type="dxa"/>
            <w:vMerge/>
            <w:tcBorders>
              <w:left w:val="single" w:sz="4" w:space="0" w:color="auto"/>
              <w:right w:val="single" w:sz="4" w:space="0" w:color="auto"/>
            </w:tcBorders>
          </w:tcPr>
          <w:p w14:paraId="12D7BD46"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984F3AD"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7C853E76" w14:textId="5023B185" w:rsidR="006A33BD" w:rsidRPr="001F23FC" w:rsidRDefault="006A33BD" w:rsidP="006A33BD">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tcPr>
          <w:p w14:paraId="1EBA3692" w14:textId="045E1336"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68CC42B2" w14:textId="2813B491"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7F27A7B0" w14:textId="1702F020"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77B25EBA" w14:textId="77777777" w:rsidTr="009F7C98">
        <w:trPr>
          <w:cantSplit/>
          <w:jc w:val="center"/>
        </w:trPr>
        <w:tc>
          <w:tcPr>
            <w:tcW w:w="1148" w:type="dxa"/>
            <w:vMerge/>
            <w:tcBorders>
              <w:left w:val="single" w:sz="4" w:space="0" w:color="auto"/>
              <w:right w:val="single" w:sz="4" w:space="0" w:color="auto"/>
            </w:tcBorders>
          </w:tcPr>
          <w:p w14:paraId="5BBB2695"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35C40BC7"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3D04AF7A" w14:textId="66C2C01B" w:rsidR="006A33BD" w:rsidRPr="001F23FC" w:rsidRDefault="006A33BD" w:rsidP="006A33BD">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tcPr>
          <w:p w14:paraId="77CCC185" w14:textId="5850CCC2" w:rsidR="006A33BD" w:rsidRPr="001F23FC" w:rsidRDefault="006A33BD" w:rsidP="006A33BD">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tcPr>
          <w:p w14:paraId="0529023B" w14:textId="2ECC1F78"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11474F1A" w14:textId="67E01522"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59F3AF48" w14:textId="77777777" w:rsidTr="009F7C98">
        <w:trPr>
          <w:cantSplit/>
          <w:jc w:val="center"/>
        </w:trPr>
        <w:tc>
          <w:tcPr>
            <w:tcW w:w="9631" w:type="dxa"/>
            <w:gridSpan w:val="6"/>
            <w:tcBorders>
              <w:left w:val="single" w:sz="4" w:space="0" w:color="auto"/>
              <w:right w:val="single" w:sz="4" w:space="0" w:color="auto"/>
            </w:tcBorders>
          </w:tcPr>
          <w:p w14:paraId="2919B2F8" w14:textId="483B1269"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133DB21A" w14:textId="77777777" w:rsidR="00530E4C" w:rsidRPr="001F23FC" w:rsidRDefault="00530E4C" w:rsidP="008A772C"/>
    <w:p w14:paraId="51814DB0" w14:textId="475217A1" w:rsidR="008A772C" w:rsidRPr="001F23FC" w:rsidRDefault="008A772C" w:rsidP="008A772C">
      <w:pPr>
        <w:pStyle w:val="TH"/>
      </w:pPr>
      <w:bookmarkStart w:id="1040" w:name="_CRTableM_4_53a"/>
      <w:r w:rsidRPr="001F23FC">
        <w:t xml:space="preserve">Table </w:t>
      </w:r>
      <w:bookmarkEnd w:id="1040"/>
      <w:r w:rsidRPr="001F23FC">
        <w:t xml:space="preserve">M.4.5-3a: </w:t>
      </w:r>
      <w:r w:rsidR="00530E4C" w:rsidRPr="001F23FC">
        <w:t>Void</w:t>
      </w:r>
    </w:p>
    <w:p w14:paraId="7FD647B8" w14:textId="0DDFBD36" w:rsidR="0032234A" w:rsidRPr="001F23FC" w:rsidRDefault="0032234A">
      <w:r w:rsidRPr="001F23FC">
        <w:t>For spurious emissions, TRP measurements with measurement antennas displaced up to 10</w:t>
      </w:r>
      <w:r w:rsidRPr="001F23FC">
        <w:rPr>
          <w:vertAlign w:val="superscript"/>
        </w:rPr>
        <w:t>o</w:t>
      </w:r>
      <w:r w:rsidRPr="001F23FC">
        <w:t xml:space="preserve"> from the focal point (based on electrical switching) in an IFF (based on CATR) test system, alternate TRP approaches for constant-step size grids are allowed for the coarse and fine grids:</w:t>
      </w:r>
    </w:p>
    <w:p w14:paraId="5A8A5B6C" w14:textId="3361593A" w:rsidR="0032234A" w:rsidRPr="001F23FC" w:rsidRDefault="00530E4C" w:rsidP="00530E4C">
      <w:pPr>
        <w:pStyle w:val="B1"/>
      </w:pPr>
      <w:r w:rsidRPr="001F23FC">
        <w:t>-</w:t>
      </w:r>
      <w:r w:rsidRPr="001F23FC">
        <w:tab/>
      </w:r>
      <w:r w:rsidR="0032234A" w:rsidRPr="001F23FC">
        <w:t>interpolation to the non-offset system coordinate system that allows the use of Clenshaw-Curtis or classical sin(</w:t>
      </w:r>
      <w:r w:rsidR="0032234A" w:rsidRPr="001F23FC">
        <w:rPr>
          <w:rFonts w:ascii="Symbol" w:hAnsi="Symbol"/>
        </w:rPr>
        <w:t></w:t>
      </w:r>
      <w:r w:rsidR="0032234A" w:rsidRPr="001F23FC">
        <w:t xml:space="preserve">) </w:t>
      </w:r>
      <w:proofErr w:type="spellStart"/>
      <w:r w:rsidR="0032234A" w:rsidRPr="001F23FC">
        <w:t>quadratures</w:t>
      </w:r>
      <w:proofErr w:type="spellEnd"/>
    </w:p>
    <w:p w14:paraId="08E22890" w14:textId="4BB48379" w:rsidR="0032234A" w:rsidRPr="001F23FC" w:rsidRDefault="00530E4C" w:rsidP="00530E4C">
      <w:pPr>
        <w:pStyle w:val="B1"/>
      </w:pPr>
      <w:r w:rsidRPr="001F23FC">
        <w:t>-</w:t>
      </w:r>
      <w:r w:rsidRPr="001F23FC">
        <w:tab/>
      </w:r>
      <w:r w:rsidR="0032234A" w:rsidRPr="001F23FC">
        <w:t>use of the advanced Jacobian matrix quadrature approach that uses triangulations of the sphere</w:t>
      </w:r>
    </w:p>
    <w:p w14:paraId="1D71CB85" w14:textId="77777777" w:rsidR="00A41AED" w:rsidRDefault="00A41AED">
      <w:pPr>
        <w:overflowPunct/>
        <w:autoSpaceDE/>
        <w:autoSpaceDN/>
        <w:adjustRightInd/>
        <w:spacing w:after="0"/>
        <w:textAlignment w:val="auto"/>
        <w:rPr>
          <w:rFonts w:ascii="Arial" w:hAnsi="Arial"/>
          <w:sz w:val="36"/>
        </w:rPr>
      </w:pPr>
      <w:bookmarkStart w:id="1041" w:name="_Toc21026924"/>
      <w:bookmarkStart w:id="1042" w:name="_Toc27744222"/>
      <w:bookmarkStart w:id="1043" w:name="_Toc36197393"/>
      <w:bookmarkStart w:id="1044" w:name="_Toc36198085"/>
      <w:r>
        <w:br w:type="page"/>
      </w:r>
    </w:p>
    <w:p w14:paraId="673AC61F" w14:textId="7E62555D" w:rsidR="0032234A" w:rsidRPr="001F23FC" w:rsidRDefault="0032234A" w:rsidP="00C16FE6">
      <w:pPr>
        <w:pStyle w:val="Heading8"/>
      </w:pPr>
      <w:r w:rsidRPr="001F23FC">
        <w:t>Annex N (normative):</w:t>
      </w:r>
      <w:r w:rsidRPr="001F23FC">
        <w:br/>
        <w:t>UE coordinate system</w:t>
      </w:r>
      <w:bookmarkEnd w:id="1041"/>
      <w:bookmarkEnd w:id="1042"/>
      <w:bookmarkEnd w:id="1043"/>
      <w:bookmarkEnd w:id="1044"/>
    </w:p>
    <w:p w14:paraId="54CF7ABD" w14:textId="77777777" w:rsidR="0032234A" w:rsidRPr="001F23FC" w:rsidRDefault="0032234A">
      <w:pPr>
        <w:pStyle w:val="Heading1"/>
      </w:pPr>
      <w:bookmarkStart w:id="1045" w:name="_Toc21026925"/>
      <w:bookmarkStart w:id="1046" w:name="_Toc27744223"/>
      <w:bookmarkStart w:id="1047" w:name="_Toc36197394"/>
      <w:bookmarkStart w:id="1048" w:name="_Toc36198086"/>
      <w:r w:rsidRPr="001F23FC">
        <w:t>N.1</w:t>
      </w:r>
      <w:r w:rsidRPr="001F23FC">
        <w:tab/>
        <w:t>Reference coordinate system</w:t>
      </w:r>
      <w:bookmarkEnd w:id="1045"/>
      <w:bookmarkEnd w:id="1046"/>
      <w:bookmarkEnd w:id="1047"/>
      <w:bookmarkEnd w:id="1048"/>
    </w:p>
    <w:p w14:paraId="36A47895" w14:textId="77777777" w:rsidR="0032234A" w:rsidRPr="001F23FC" w:rsidRDefault="0032234A">
      <w:r w:rsidRPr="001F23FC">
        <w:t xml:space="preserve">This annex defines the measurement coordinate system for the NR UE. The reference coordinate system as defined in IEEE Std 149 [27] is provided in Figure N.1-1 below while Figure N.1.-2 shows </w:t>
      </w:r>
      <w:r w:rsidR="004D6478" w:rsidRPr="001F23FC">
        <w:t>an example</w:t>
      </w:r>
      <w:r w:rsidRPr="001F23FC">
        <w:t xml:space="preserve"> DUT in the default alignment, i.e., the DUT and the reference coordinate systems are aligned with α = 0</w:t>
      </w:r>
      <w:r w:rsidRPr="001F23FC">
        <w:rPr>
          <w:vertAlign w:val="superscript"/>
        </w:rPr>
        <w:t>o</w:t>
      </w:r>
      <w:r w:rsidRPr="001F23FC">
        <w:t xml:space="preserve"> and β = 0</w:t>
      </w:r>
      <w:r w:rsidRPr="001F23FC">
        <w:rPr>
          <w:vertAlign w:val="superscript"/>
        </w:rPr>
        <w:t>o</w:t>
      </w:r>
      <w:r w:rsidRPr="001F23FC">
        <w:t xml:space="preserve"> and γ = 0</w:t>
      </w:r>
      <w:r w:rsidRPr="001F23FC">
        <w:rPr>
          <w:vertAlign w:val="superscript"/>
        </w:rPr>
        <w:t>o</w:t>
      </w:r>
      <w:r w:rsidRPr="001F23FC">
        <w:t xml:space="preserve"> where α, β, and γ describe the relative angles between the two coordinate systems.</w:t>
      </w:r>
    </w:p>
    <w:p w14:paraId="5EB2B063" w14:textId="402AD188" w:rsidR="0032234A" w:rsidRPr="001F23FC" w:rsidRDefault="00404AAC">
      <w:pPr>
        <w:pStyle w:val="TH"/>
      </w:pPr>
      <w:r w:rsidRPr="001F23FC">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F23FC" w:rsidRDefault="0032234A">
      <w:pPr>
        <w:pStyle w:val="TF"/>
      </w:pPr>
      <w:bookmarkStart w:id="1049" w:name="_CRFigureN_11"/>
      <w:r w:rsidRPr="001F23FC">
        <w:t xml:space="preserve">Figure </w:t>
      </w:r>
      <w:bookmarkEnd w:id="1049"/>
      <w:r w:rsidRPr="001F23FC">
        <w:t>N.1-1: Reference coordinate system</w:t>
      </w:r>
    </w:p>
    <w:p w14:paraId="6FE29F0B" w14:textId="146F0AB2" w:rsidR="0032234A" w:rsidRPr="001F23FC" w:rsidRDefault="00404AAC">
      <w:pPr>
        <w:pStyle w:val="TH"/>
      </w:pPr>
      <w:r w:rsidRPr="001F23FC">
        <w:rPr>
          <w:noProof/>
        </w:rPr>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F23FC" w:rsidRDefault="0032234A">
      <w:pPr>
        <w:pStyle w:val="TF"/>
      </w:pPr>
      <w:bookmarkStart w:id="1050" w:name="_CRFigureN_12"/>
      <w:r w:rsidRPr="001F23FC">
        <w:t xml:space="preserve">Figure </w:t>
      </w:r>
      <w:bookmarkEnd w:id="1050"/>
      <w:r w:rsidRPr="001F23FC">
        <w:t xml:space="preserve">N.1-2: DUT default alignment </w:t>
      </w:r>
      <w:r w:rsidR="009F1BB9" w:rsidRPr="001F23FC">
        <w:t xml:space="preserve">of example smartphone UE </w:t>
      </w:r>
      <w:r w:rsidRPr="001F23FC">
        <w:t>to coordinate system</w:t>
      </w:r>
    </w:p>
    <w:p w14:paraId="2EA490DA" w14:textId="77777777" w:rsidR="0032234A" w:rsidRPr="001F23FC" w:rsidRDefault="0032234A">
      <w:r w:rsidRPr="001F23FC">
        <w:t>The following aspects are necessary:</w:t>
      </w:r>
    </w:p>
    <w:p w14:paraId="7A55D2C9" w14:textId="77777777" w:rsidR="0032234A" w:rsidRPr="001F23FC" w:rsidRDefault="0032234A">
      <w:pPr>
        <w:pStyle w:val="B1"/>
      </w:pPr>
      <w:r w:rsidRPr="001F23FC">
        <w:t>-</w:t>
      </w:r>
      <w:r w:rsidRPr="001F23FC">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F23FC" w:rsidRDefault="0032234A">
      <w:pPr>
        <w:pStyle w:val="B1"/>
      </w:pPr>
      <w:r w:rsidRPr="001F23FC">
        <w:t>-</w:t>
      </w:r>
      <w:r w:rsidRPr="001F23FC">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F23FC" w:rsidRDefault="0032234A">
      <w:pPr>
        <w:pStyle w:val="Heading1"/>
      </w:pPr>
      <w:bookmarkStart w:id="1051" w:name="_Toc21026926"/>
      <w:bookmarkStart w:id="1052" w:name="_Toc27744224"/>
      <w:bookmarkStart w:id="1053" w:name="_Toc36197395"/>
      <w:bookmarkStart w:id="1054" w:name="_Toc36198087"/>
      <w:r w:rsidRPr="001F23FC">
        <w:t>N.2</w:t>
      </w:r>
      <w:r w:rsidRPr="001F23FC">
        <w:tab/>
        <w:t>Test conditions and angle definitions</w:t>
      </w:r>
      <w:bookmarkEnd w:id="1051"/>
      <w:bookmarkEnd w:id="1052"/>
      <w:bookmarkEnd w:id="1053"/>
      <w:bookmarkEnd w:id="1054"/>
    </w:p>
    <w:p w14:paraId="67C306B1" w14:textId="7A8162CF" w:rsidR="0032234A" w:rsidRPr="001F23FC" w:rsidRDefault="0032234A">
      <w:r w:rsidRPr="001F23FC">
        <w:t>Tables N.2-1 through N.2-3 below provides the test conditions and angle definitions for three permitted device alignment</w:t>
      </w:r>
      <w:r w:rsidR="004D6478" w:rsidRPr="001F23FC">
        <w:t xml:space="preserve"> for smartphones and tablets</w:t>
      </w:r>
      <w:r w:rsidRPr="001F23FC">
        <w:t xml:space="preserve"> for the default test condition, DUT orientation 1, and two different options for each permitted device alignment to re-position the device for DUT Orientation </w:t>
      </w:r>
      <w:r w:rsidR="00E22357" w:rsidRPr="001F23FC">
        <w:t>2 by figures in Tables N.2-1 through N.2-3.</w:t>
      </w:r>
    </w:p>
    <w:p w14:paraId="3FE49D20" w14:textId="77777777" w:rsidR="0032234A" w:rsidRPr="001F23FC" w:rsidRDefault="0032234A">
      <w:pPr>
        <w:pStyle w:val="TH"/>
      </w:pPr>
      <w:bookmarkStart w:id="1055" w:name="_CRTableN_21"/>
      <w:r w:rsidRPr="001F23FC">
        <w:t xml:space="preserve">Table </w:t>
      </w:r>
      <w:bookmarkEnd w:id="1055"/>
      <w:r w:rsidRPr="001F23FC">
        <w:t>N.2-1: Test conditions and angle definitions</w:t>
      </w:r>
      <w:r w:rsidR="004D6478" w:rsidRPr="001F23FC">
        <w:t xml:space="preserve"> for smartphones and tablets</w:t>
      </w:r>
      <w:r w:rsidRPr="001F23FC">
        <w:t xml:space="preserve">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353"/>
        <w:gridCol w:w="1352"/>
        <w:gridCol w:w="1379"/>
        <w:gridCol w:w="4202"/>
      </w:tblGrid>
      <w:tr w:rsidR="0032234A" w:rsidRPr="001F23FC" w14:paraId="4D8C48A7"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406CB2E3" w14:textId="77777777" w:rsidR="0032234A" w:rsidRPr="001F23FC" w:rsidRDefault="0032234A">
            <w:pPr>
              <w:pStyle w:val="TAH"/>
            </w:pPr>
            <w:r w:rsidRPr="001F23FC">
              <w:t>Test condition</w:t>
            </w:r>
          </w:p>
        </w:tc>
        <w:tc>
          <w:tcPr>
            <w:tcW w:w="1353" w:type="dxa"/>
            <w:tcBorders>
              <w:top w:val="single" w:sz="4" w:space="0" w:color="auto"/>
              <w:left w:val="single" w:sz="4" w:space="0" w:color="auto"/>
              <w:bottom w:val="single" w:sz="4" w:space="0" w:color="auto"/>
              <w:right w:val="single" w:sz="4" w:space="0" w:color="auto"/>
            </w:tcBorders>
            <w:hideMark/>
          </w:tcPr>
          <w:p w14:paraId="25177546" w14:textId="77777777" w:rsidR="0032234A" w:rsidRPr="001F23FC" w:rsidRDefault="0032234A">
            <w:pPr>
              <w:pStyle w:val="TAH"/>
            </w:pPr>
            <w:r w:rsidRPr="001F23FC">
              <w:t>DUT</w:t>
            </w:r>
            <w:r w:rsidRPr="001F23FC">
              <w:br/>
              <w:t>orientation</w:t>
            </w:r>
          </w:p>
        </w:tc>
        <w:tc>
          <w:tcPr>
            <w:tcW w:w="1352" w:type="dxa"/>
            <w:tcBorders>
              <w:top w:val="single" w:sz="4" w:space="0" w:color="auto"/>
              <w:left w:val="single" w:sz="4" w:space="0" w:color="auto"/>
              <w:bottom w:val="single" w:sz="4" w:space="0" w:color="auto"/>
              <w:right w:val="single" w:sz="4" w:space="0" w:color="auto"/>
            </w:tcBorders>
            <w:hideMark/>
          </w:tcPr>
          <w:p w14:paraId="0FFACADC" w14:textId="77777777" w:rsidR="0032234A" w:rsidRPr="001F23FC" w:rsidRDefault="0032234A">
            <w:pPr>
              <w:pStyle w:val="TAH"/>
            </w:pPr>
            <w:r w:rsidRPr="001F23FC">
              <w:t>Link</w:t>
            </w:r>
            <w:r w:rsidRPr="001F23FC">
              <w:br/>
              <w:t>angle</w:t>
            </w:r>
          </w:p>
        </w:tc>
        <w:tc>
          <w:tcPr>
            <w:tcW w:w="1379" w:type="dxa"/>
            <w:tcBorders>
              <w:top w:val="single" w:sz="4" w:space="0" w:color="auto"/>
              <w:left w:val="single" w:sz="4" w:space="0" w:color="auto"/>
              <w:bottom w:val="single" w:sz="4" w:space="0" w:color="auto"/>
              <w:right w:val="single" w:sz="4" w:space="0" w:color="auto"/>
            </w:tcBorders>
            <w:hideMark/>
          </w:tcPr>
          <w:p w14:paraId="234517E4" w14:textId="77777777" w:rsidR="0032234A" w:rsidRPr="001F23FC" w:rsidRDefault="0032234A">
            <w:pPr>
              <w:pStyle w:val="TAH"/>
            </w:pPr>
            <w:r w:rsidRPr="001F23FC">
              <w:t>Measurement</w:t>
            </w:r>
            <w:r w:rsidRPr="001F23FC">
              <w:br/>
              <w:t>angle</w:t>
            </w:r>
          </w:p>
        </w:tc>
        <w:tc>
          <w:tcPr>
            <w:tcW w:w="4202" w:type="dxa"/>
            <w:tcBorders>
              <w:top w:val="single" w:sz="4" w:space="0" w:color="auto"/>
              <w:left w:val="single" w:sz="4" w:space="0" w:color="auto"/>
              <w:bottom w:val="single" w:sz="4" w:space="0" w:color="auto"/>
              <w:right w:val="single" w:sz="4" w:space="0" w:color="auto"/>
            </w:tcBorders>
            <w:hideMark/>
          </w:tcPr>
          <w:p w14:paraId="2CB2419F" w14:textId="77777777" w:rsidR="0032234A" w:rsidRPr="001F23FC" w:rsidRDefault="0032234A">
            <w:pPr>
              <w:pStyle w:val="TAH"/>
            </w:pPr>
            <w:r w:rsidRPr="001F23FC">
              <w:t>Diagram</w:t>
            </w:r>
          </w:p>
        </w:tc>
      </w:tr>
      <w:tr w:rsidR="0032234A" w:rsidRPr="001F23FC" w14:paraId="25B56D83"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9CC0AFB" w14:textId="77777777" w:rsidR="0032234A" w:rsidRPr="001F23FC" w:rsidRDefault="0032234A">
            <w:pPr>
              <w:pStyle w:val="TAC"/>
            </w:pPr>
            <w:r w:rsidRPr="001F23FC">
              <w:t>Free space DUT Orientation 1 (default)</w:t>
            </w:r>
          </w:p>
        </w:tc>
        <w:tc>
          <w:tcPr>
            <w:tcW w:w="1353" w:type="dxa"/>
            <w:tcBorders>
              <w:top w:val="single" w:sz="4" w:space="0" w:color="auto"/>
              <w:left w:val="single" w:sz="4" w:space="0" w:color="auto"/>
              <w:bottom w:val="single" w:sz="4" w:space="0" w:color="auto"/>
              <w:right w:val="single" w:sz="4" w:space="0" w:color="auto"/>
            </w:tcBorders>
            <w:hideMark/>
          </w:tcPr>
          <w:p w14:paraId="43CE10A1" w14:textId="77777777" w:rsidR="0032234A" w:rsidRPr="001F23FC" w:rsidRDefault="0032234A">
            <w:pPr>
              <w:pStyle w:val="TAC"/>
            </w:pPr>
            <w:r w:rsidRPr="001F23FC">
              <w:t>α = 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hideMark/>
          </w:tcPr>
          <w:p w14:paraId="5360DB56"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45CB4CD5" w14:textId="12FD0C7E" w:rsidR="0032234A" w:rsidRPr="001F23FC" w:rsidRDefault="0032234A">
            <w:pPr>
              <w:pStyle w:val="TAC"/>
            </w:pPr>
            <w:r w:rsidRPr="001F23FC">
              <w:t xml:space="preserve">with polarization reference </w:t>
            </w: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hideMark/>
          </w:tcPr>
          <w:p w14:paraId="234F5202"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3509ED45" w14:textId="5779906B"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hideMark/>
          </w:tcPr>
          <w:p w14:paraId="58E04209" w14:textId="3153C496" w:rsidR="0032234A" w:rsidRPr="001F23FC" w:rsidRDefault="00404AAC">
            <w:pPr>
              <w:keepNext/>
              <w:keepLines/>
              <w:spacing w:after="0"/>
              <w:jc w:val="center"/>
              <w:rPr>
                <w:sz w:val="18"/>
              </w:rPr>
            </w:pPr>
            <w:r w:rsidRPr="001F23FC">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F23FC" w:rsidRDefault="0032234A">
            <w:pPr>
              <w:keepNext/>
              <w:keepLines/>
              <w:spacing w:after="0"/>
              <w:jc w:val="center"/>
              <w:rPr>
                <w:sz w:val="18"/>
              </w:rPr>
            </w:pPr>
          </w:p>
        </w:tc>
      </w:tr>
      <w:tr w:rsidR="0032234A" w:rsidRPr="001F23FC" w14:paraId="6FC2B405"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3C3707D7" w14:textId="77777777" w:rsidR="0032234A" w:rsidRPr="001F23FC" w:rsidRDefault="0032234A">
            <w:pPr>
              <w:pStyle w:val="TAC"/>
            </w:pPr>
            <w:r w:rsidRPr="001F23FC">
              <w:t>Free space</w:t>
            </w:r>
          </w:p>
          <w:p w14:paraId="2634A75D" w14:textId="5B6A743E" w:rsidR="0032234A" w:rsidRPr="001F23FC" w:rsidRDefault="0032234A">
            <w:pPr>
              <w:pStyle w:val="TAC"/>
            </w:pPr>
            <w:r w:rsidRPr="001F23FC">
              <w:t>DUT Orientation 2 – Option 1</w:t>
            </w:r>
          </w:p>
          <w:p w14:paraId="4D054F9C"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5FCBEFAF" w14:textId="77777777" w:rsidR="0032234A" w:rsidRPr="001F23FC" w:rsidRDefault="0032234A" w:rsidP="00814426">
            <w:pPr>
              <w:pStyle w:val="TAC"/>
            </w:pPr>
            <w:r w:rsidRPr="001F23FC">
              <w:t>α = 180º;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2DB6E883"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5D02BE8F" w14:textId="1DFA59A3" w:rsidR="0032234A" w:rsidRPr="001F23FC" w:rsidRDefault="0032234A">
            <w:pPr>
              <w:pStyle w:val="TAC"/>
            </w:pPr>
            <w:r w:rsidRPr="001F23FC">
              <w:t>with polarization reference</w:t>
            </w:r>
          </w:p>
          <w:p w14:paraId="4D554D0A" w14:textId="6DA62C6A"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5C795159"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35329F92" w14:textId="5571FD1B"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72206E84" w14:textId="64BAF386" w:rsidR="0032234A" w:rsidRPr="001F23FC" w:rsidRDefault="00404AAC">
            <w:pPr>
              <w:pStyle w:val="TAC"/>
            </w:pPr>
            <w:r w:rsidRPr="001F23FC">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F23FC" w:rsidRDefault="0032234A">
            <w:pPr>
              <w:pStyle w:val="TAC"/>
            </w:pPr>
          </w:p>
        </w:tc>
      </w:tr>
      <w:tr w:rsidR="0032234A" w:rsidRPr="001F23FC" w14:paraId="2B845416"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1B811F4D" w14:textId="77777777" w:rsidR="0032234A" w:rsidRPr="001F23FC" w:rsidRDefault="0032234A">
            <w:pPr>
              <w:pStyle w:val="TAC"/>
            </w:pPr>
            <w:r w:rsidRPr="001F23FC">
              <w:t>Free space</w:t>
            </w:r>
          </w:p>
          <w:p w14:paraId="439A8DA3" w14:textId="284D7B9D" w:rsidR="0032234A" w:rsidRPr="001F23FC" w:rsidRDefault="0032234A">
            <w:pPr>
              <w:pStyle w:val="TAC"/>
            </w:pPr>
            <w:r w:rsidRPr="001F23FC">
              <w:t>DUT Orientation 2 – Option 2</w:t>
            </w:r>
          </w:p>
          <w:p w14:paraId="1B3876B1"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602E1AEC" w14:textId="77777777" w:rsidR="0032234A" w:rsidRPr="001F23FC" w:rsidRDefault="0032234A" w:rsidP="00814426">
            <w:pPr>
              <w:pStyle w:val="TAC"/>
            </w:pPr>
            <w:r w:rsidRPr="001F23FC">
              <w:t>α = 0º;</w:t>
            </w:r>
            <w:r w:rsidRPr="001F23FC">
              <w:br/>
              <w:t>β = 180º;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63CBB988"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9998288" w14:textId="3F8BEEC2" w:rsidR="0032234A" w:rsidRPr="001F23FC" w:rsidRDefault="0032234A">
            <w:pPr>
              <w:pStyle w:val="TAC"/>
            </w:pPr>
            <w:r w:rsidRPr="001F23FC">
              <w:t>with polarization reference</w:t>
            </w:r>
          </w:p>
          <w:p w14:paraId="31315301" w14:textId="1107D7DE"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4C4A1EA9"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5287164E" w14:textId="60353BC2"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236F912B" w14:textId="13575AF1" w:rsidR="0032234A" w:rsidRPr="001F23FC" w:rsidRDefault="00404AAC">
            <w:pPr>
              <w:pStyle w:val="TAC"/>
            </w:pPr>
            <w:r w:rsidRPr="001F23FC">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F23FC" w:rsidRDefault="0032234A">
            <w:pPr>
              <w:pStyle w:val="TAC"/>
            </w:pPr>
          </w:p>
        </w:tc>
      </w:tr>
      <w:tr w:rsidR="0032234A" w:rsidRPr="001F23FC" w14:paraId="7F236F6F" w14:textId="77777777" w:rsidTr="009F7C98">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0E9AA4D0"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5DB18AB7"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0D76F72E" w14:textId="77777777" w:rsidR="0032234A" w:rsidRPr="001F23FC" w:rsidRDefault="0032234A"/>
    <w:p w14:paraId="27F54AF2" w14:textId="77777777" w:rsidR="0032234A" w:rsidRPr="001F23FC" w:rsidRDefault="0032234A">
      <w:pPr>
        <w:pStyle w:val="TH"/>
      </w:pPr>
      <w:bookmarkStart w:id="1056" w:name="_CRTableN_22"/>
      <w:r w:rsidRPr="001F23FC">
        <w:t xml:space="preserve">Table </w:t>
      </w:r>
      <w:bookmarkEnd w:id="1056"/>
      <w:r w:rsidRPr="001F23FC">
        <w:t xml:space="preserve">N.2-2: Test conditions and angle definitions </w:t>
      </w:r>
      <w:r w:rsidR="000C0139" w:rsidRPr="001F23FC">
        <w:t xml:space="preserve">for smartphones and tablets </w:t>
      </w:r>
      <w:r w:rsidRPr="001F23FC">
        <w:t>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8"/>
        <w:gridCol w:w="1386"/>
        <w:gridCol w:w="1384"/>
        <w:gridCol w:w="1414"/>
        <w:gridCol w:w="4069"/>
      </w:tblGrid>
      <w:tr w:rsidR="0032234A" w:rsidRPr="001F23FC" w14:paraId="57F16AB9" w14:textId="77777777" w:rsidTr="009F7C98">
        <w:trPr>
          <w:cantSplit/>
          <w:jc w:val="center"/>
        </w:trPr>
        <w:tc>
          <w:tcPr>
            <w:tcW w:w="1378" w:type="dxa"/>
          </w:tcPr>
          <w:p w14:paraId="0848F857" w14:textId="77777777" w:rsidR="0032234A" w:rsidRPr="001F23FC" w:rsidRDefault="0032234A">
            <w:pPr>
              <w:pStyle w:val="TAH"/>
            </w:pPr>
            <w:r w:rsidRPr="001F23FC">
              <w:t>Test condition</w:t>
            </w:r>
          </w:p>
        </w:tc>
        <w:tc>
          <w:tcPr>
            <w:tcW w:w="1386" w:type="dxa"/>
          </w:tcPr>
          <w:p w14:paraId="726BCD96" w14:textId="77777777" w:rsidR="0032234A" w:rsidRPr="001F23FC" w:rsidRDefault="0032234A">
            <w:pPr>
              <w:pStyle w:val="TAH"/>
            </w:pPr>
            <w:r w:rsidRPr="001F23FC">
              <w:t>DUT</w:t>
            </w:r>
            <w:r w:rsidRPr="001F23FC">
              <w:br/>
              <w:t>orientation</w:t>
            </w:r>
          </w:p>
        </w:tc>
        <w:tc>
          <w:tcPr>
            <w:tcW w:w="1384" w:type="dxa"/>
          </w:tcPr>
          <w:p w14:paraId="2CBAE53C" w14:textId="77777777" w:rsidR="0032234A" w:rsidRPr="001F23FC" w:rsidRDefault="0032234A">
            <w:pPr>
              <w:pStyle w:val="TAH"/>
            </w:pPr>
            <w:r w:rsidRPr="001F23FC">
              <w:t>Link</w:t>
            </w:r>
            <w:r w:rsidRPr="001F23FC">
              <w:br/>
              <w:t>angle</w:t>
            </w:r>
          </w:p>
        </w:tc>
        <w:tc>
          <w:tcPr>
            <w:tcW w:w="1414" w:type="dxa"/>
          </w:tcPr>
          <w:p w14:paraId="18F8FE73" w14:textId="77777777" w:rsidR="0032234A" w:rsidRPr="001F23FC" w:rsidRDefault="0032234A">
            <w:pPr>
              <w:pStyle w:val="TAH"/>
            </w:pPr>
            <w:r w:rsidRPr="001F23FC">
              <w:t>Measurement</w:t>
            </w:r>
            <w:r w:rsidRPr="001F23FC">
              <w:br/>
              <w:t>angle</w:t>
            </w:r>
          </w:p>
        </w:tc>
        <w:tc>
          <w:tcPr>
            <w:tcW w:w="4069" w:type="dxa"/>
          </w:tcPr>
          <w:p w14:paraId="2346387A" w14:textId="77777777" w:rsidR="0032234A" w:rsidRPr="001F23FC" w:rsidRDefault="0032234A">
            <w:pPr>
              <w:pStyle w:val="TAH"/>
            </w:pPr>
            <w:r w:rsidRPr="001F23FC">
              <w:t>Diagram</w:t>
            </w:r>
          </w:p>
        </w:tc>
      </w:tr>
      <w:tr w:rsidR="0032234A" w:rsidRPr="001F23FC" w14:paraId="160706EC" w14:textId="77777777" w:rsidTr="009F7C98">
        <w:trPr>
          <w:cantSplit/>
          <w:jc w:val="center"/>
        </w:trPr>
        <w:tc>
          <w:tcPr>
            <w:tcW w:w="1378" w:type="dxa"/>
          </w:tcPr>
          <w:p w14:paraId="63982335" w14:textId="77777777" w:rsidR="0032234A" w:rsidRPr="001F23FC" w:rsidRDefault="0032234A">
            <w:pPr>
              <w:pStyle w:val="TAC"/>
            </w:pPr>
            <w:r w:rsidRPr="001F23FC">
              <w:t>Free space</w:t>
            </w:r>
          </w:p>
          <w:p w14:paraId="5E8B8696" w14:textId="77777777" w:rsidR="0032234A" w:rsidRPr="001F23FC" w:rsidRDefault="0032234A">
            <w:pPr>
              <w:pStyle w:val="TAC"/>
            </w:pPr>
            <w:r w:rsidRPr="001F23FC">
              <w:t>DUT Orientation 1 (default)</w:t>
            </w:r>
          </w:p>
        </w:tc>
        <w:tc>
          <w:tcPr>
            <w:tcW w:w="1386" w:type="dxa"/>
          </w:tcPr>
          <w:p w14:paraId="29B71CA2"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70D23B28"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4C34523C" w14:textId="76534F35" w:rsidR="0032234A" w:rsidRPr="001F23FC" w:rsidRDefault="0032234A">
            <w:pPr>
              <w:pStyle w:val="TAC"/>
            </w:pPr>
            <w:r w:rsidRPr="001F23FC">
              <w:t>with polarization reference</w:t>
            </w:r>
          </w:p>
          <w:p w14:paraId="0E43A66F" w14:textId="75427DC8"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4" w:type="dxa"/>
          </w:tcPr>
          <w:p w14:paraId="5454B39C"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507B45DB" w14:textId="414E5254"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69" w:type="dxa"/>
          </w:tcPr>
          <w:p w14:paraId="2433C8C3" w14:textId="1D5B7E72" w:rsidR="0032234A" w:rsidRPr="001F23FC" w:rsidRDefault="00404AAC">
            <w:pPr>
              <w:pStyle w:val="TAC"/>
            </w:pPr>
            <w:r w:rsidRPr="001F23FC">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F23FC" w:rsidRDefault="0032234A">
            <w:pPr>
              <w:pStyle w:val="TAC"/>
            </w:pPr>
          </w:p>
        </w:tc>
      </w:tr>
      <w:tr w:rsidR="0032234A" w:rsidRPr="001F23FC" w14:paraId="012E424B" w14:textId="77777777" w:rsidTr="009F7C98">
        <w:trPr>
          <w:cantSplit/>
          <w:jc w:val="center"/>
        </w:trPr>
        <w:tc>
          <w:tcPr>
            <w:tcW w:w="1378" w:type="dxa"/>
          </w:tcPr>
          <w:p w14:paraId="26A14B33" w14:textId="77777777" w:rsidR="0032234A" w:rsidRPr="001F23FC" w:rsidRDefault="0032234A">
            <w:pPr>
              <w:pStyle w:val="TAC"/>
            </w:pPr>
            <w:r w:rsidRPr="001F23FC">
              <w:t>Free space</w:t>
            </w:r>
          </w:p>
          <w:p w14:paraId="14CEB79A" w14:textId="75129013" w:rsidR="0032234A" w:rsidRPr="001F23FC" w:rsidRDefault="0032234A">
            <w:pPr>
              <w:pStyle w:val="TAC"/>
            </w:pPr>
            <w:r w:rsidRPr="001F23FC">
              <w:t>DUT Orientation 2 – Option 1</w:t>
            </w:r>
          </w:p>
          <w:p w14:paraId="59663AC7" w14:textId="77777777" w:rsidR="0032234A" w:rsidRPr="001F23FC" w:rsidRDefault="0032234A">
            <w:pPr>
              <w:pStyle w:val="TAC"/>
            </w:pPr>
            <w:r w:rsidRPr="001F23FC">
              <w:t>(based on re-positioning approach)</w:t>
            </w:r>
          </w:p>
        </w:tc>
        <w:tc>
          <w:tcPr>
            <w:tcW w:w="1386" w:type="dxa"/>
          </w:tcPr>
          <w:p w14:paraId="41E9C819" w14:textId="77777777" w:rsidR="0032234A" w:rsidRPr="001F23FC" w:rsidRDefault="0032234A" w:rsidP="00814426">
            <w:pPr>
              <w:pStyle w:val="TAC"/>
            </w:pPr>
            <w:r w:rsidRPr="001F23FC">
              <w:t>α = 180º;</w:t>
            </w:r>
            <w:r w:rsidRPr="001F23FC">
              <w:br/>
              <w:t>β = 90º;</w:t>
            </w:r>
            <w:r w:rsidRPr="001F23FC">
              <w:br/>
              <w:t>γ = 0º</w:t>
            </w:r>
          </w:p>
        </w:tc>
        <w:tc>
          <w:tcPr>
            <w:tcW w:w="1384" w:type="dxa"/>
          </w:tcPr>
          <w:p w14:paraId="40AE3ED3"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77ACF306" w14:textId="642E116D" w:rsidR="0032234A" w:rsidRPr="001F23FC" w:rsidRDefault="0032234A">
            <w:pPr>
              <w:pStyle w:val="TAC"/>
            </w:pPr>
            <w:r w:rsidRPr="001F23FC">
              <w:t>with polarization reference</w:t>
            </w:r>
          </w:p>
          <w:p w14:paraId="40F42D3B" w14:textId="74B92931"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4" w:type="dxa"/>
          </w:tcPr>
          <w:p w14:paraId="72781A9B"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04A194EA" w14:textId="6740D46F"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69" w:type="dxa"/>
          </w:tcPr>
          <w:p w14:paraId="45DA7800" w14:textId="1E9A7F7D" w:rsidR="0032234A" w:rsidRPr="001F23FC" w:rsidRDefault="00404AAC">
            <w:pPr>
              <w:pStyle w:val="TAC"/>
            </w:pPr>
            <w:r w:rsidRPr="001F23FC">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F23FC" w:rsidRDefault="0032234A">
            <w:pPr>
              <w:pStyle w:val="TAC"/>
            </w:pPr>
          </w:p>
        </w:tc>
      </w:tr>
      <w:tr w:rsidR="0032234A" w:rsidRPr="001F23FC" w14:paraId="00DFFCCD" w14:textId="77777777" w:rsidTr="009F7C98">
        <w:trPr>
          <w:cantSplit/>
          <w:jc w:val="center"/>
        </w:trPr>
        <w:tc>
          <w:tcPr>
            <w:tcW w:w="1378" w:type="dxa"/>
          </w:tcPr>
          <w:p w14:paraId="66B1D969" w14:textId="77777777" w:rsidR="0032234A" w:rsidRPr="001F23FC" w:rsidRDefault="0032234A">
            <w:pPr>
              <w:pStyle w:val="TAC"/>
            </w:pPr>
            <w:r w:rsidRPr="001F23FC">
              <w:t>Free space</w:t>
            </w:r>
          </w:p>
          <w:p w14:paraId="4FEE8AC1" w14:textId="565F6B6C" w:rsidR="0032234A" w:rsidRPr="001F23FC" w:rsidRDefault="0032234A">
            <w:pPr>
              <w:pStyle w:val="TAC"/>
            </w:pPr>
            <w:r w:rsidRPr="001F23FC">
              <w:t>DUT Orientation 2 – Option 2</w:t>
            </w:r>
          </w:p>
          <w:p w14:paraId="0D4DEBDA" w14:textId="77777777" w:rsidR="0032234A" w:rsidRPr="001F23FC" w:rsidRDefault="0032234A">
            <w:pPr>
              <w:pStyle w:val="TAC"/>
            </w:pPr>
            <w:r w:rsidRPr="001F23FC">
              <w:t>(based on re-positioning approach)</w:t>
            </w:r>
          </w:p>
        </w:tc>
        <w:tc>
          <w:tcPr>
            <w:tcW w:w="1386" w:type="dxa"/>
          </w:tcPr>
          <w:p w14:paraId="015DC697"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059851C5"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3F85ADE9" w14:textId="25A8EC7F" w:rsidR="0032234A" w:rsidRPr="001F23FC" w:rsidRDefault="0032234A">
            <w:pPr>
              <w:pStyle w:val="TAC"/>
            </w:pPr>
            <w:r w:rsidRPr="001F23FC">
              <w:t>with polarization reference</w:t>
            </w:r>
          </w:p>
          <w:p w14:paraId="066DA397" w14:textId="3D2298E4"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4" w:type="dxa"/>
          </w:tcPr>
          <w:p w14:paraId="37298736"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4F34F4AA" w14:textId="66A4AFC4"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69" w:type="dxa"/>
          </w:tcPr>
          <w:p w14:paraId="3D9AF3A0" w14:textId="24E4E785" w:rsidR="0032234A" w:rsidRPr="001F23FC" w:rsidRDefault="00404AAC">
            <w:pPr>
              <w:pStyle w:val="TAC"/>
            </w:pPr>
            <w:r w:rsidRPr="001F23FC">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F23FC" w:rsidRDefault="0032234A">
            <w:pPr>
              <w:pStyle w:val="TAC"/>
            </w:pPr>
          </w:p>
        </w:tc>
      </w:tr>
      <w:tr w:rsidR="0032234A" w:rsidRPr="001F23FC" w14:paraId="5979BB1C" w14:textId="77777777" w:rsidTr="009F7C98">
        <w:trPr>
          <w:cantSplit/>
          <w:jc w:val="center"/>
        </w:trPr>
        <w:tc>
          <w:tcPr>
            <w:tcW w:w="9631" w:type="dxa"/>
            <w:gridSpan w:val="5"/>
          </w:tcPr>
          <w:p w14:paraId="2BF1FED8"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DCA6B0D"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E0BFA43" w14:textId="77777777" w:rsidR="0032234A" w:rsidRPr="001F23FC" w:rsidRDefault="0032234A"/>
    <w:p w14:paraId="1C8CB50F" w14:textId="77777777" w:rsidR="0032234A" w:rsidRPr="001F23FC" w:rsidRDefault="0032234A">
      <w:pPr>
        <w:pStyle w:val="TH"/>
      </w:pPr>
      <w:bookmarkStart w:id="1057" w:name="_CRTableN_23"/>
      <w:r w:rsidRPr="001F23FC">
        <w:t xml:space="preserve">Table </w:t>
      </w:r>
      <w:bookmarkEnd w:id="1057"/>
      <w:r w:rsidRPr="001F23FC">
        <w:t>N.2-3: Test conditions and angle definitions</w:t>
      </w:r>
      <w:r w:rsidR="000C0139" w:rsidRPr="001F23FC">
        <w:t xml:space="preserve"> for smartphones and tablets</w:t>
      </w:r>
      <w:r w:rsidRPr="001F23FC">
        <w:t xml:space="preserve">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1"/>
        <w:gridCol w:w="1379"/>
        <w:gridCol w:w="1377"/>
        <w:gridCol w:w="1413"/>
        <w:gridCol w:w="4091"/>
      </w:tblGrid>
      <w:tr w:rsidR="0032234A" w:rsidRPr="001F23FC" w14:paraId="4F8E3A2E" w14:textId="77777777" w:rsidTr="009F7C98">
        <w:trPr>
          <w:cantSplit/>
          <w:jc w:val="center"/>
        </w:trPr>
        <w:tc>
          <w:tcPr>
            <w:tcW w:w="1371" w:type="dxa"/>
          </w:tcPr>
          <w:p w14:paraId="5D0AB652" w14:textId="77777777" w:rsidR="0032234A" w:rsidRPr="001F23FC" w:rsidRDefault="0032234A">
            <w:pPr>
              <w:pStyle w:val="TAH"/>
            </w:pPr>
            <w:r w:rsidRPr="001F23FC">
              <w:t>Test condition</w:t>
            </w:r>
          </w:p>
        </w:tc>
        <w:tc>
          <w:tcPr>
            <w:tcW w:w="1379" w:type="dxa"/>
          </w:tcPr>
          <w:p w14:paraId="7F0158A1" w14:textId="77777777" w:rsidR="0032234A" w:rsidRPr="001F23FC" w:rsidRDefault="0032234A">
            <w:pPr>
              <w:pStyle w:val="TAH"/>
            </w:pPr>
            <w:r w:rsidRPr="001F23FC">
              <w:t>DUT</w:t>
            </w:r>
            <w:r w:rsidRPr="001F23FC">
              <w:br/>
              <w:t>orientation</w:t>
            </w:r>
          </w:p>
        </w:tc>
        <w:tc>
          <w:tcPr>
            <w:tcW w:w="1377" w:type="dxa"/>
          </w:tcPr>
          <w:p w14:paraId="71B20774" w14:textId="77777777" w:rsidR="0032234A" w:rsidRPr="001F23FC" w:rsidRDefault="0032234A">
            <w:pPr>
              <w:pStyle w:val="TAH"/>
            </w:pPr>
            <w:r w:rsidRPr="001F23FC">
              <w:t>Link</w:t>
            </w:r>
            <w:r w:rsidRPr="001F23FC">
              <w:br/>
              <w:t>angle</w:t>
            </w:r>
          </w:p>
        </w:tc>
        <w:tc>
          <w:tcPr>
            <w:tcW w:w="1413" w:type="dxa"/>
          </w:tcPr>
          <w:p w14:paraId="55D4EDCB" w14:textId="77777777" w:rsidR="0032234A" w:rsidRPr="001F23FC" w:rsidRDefault="0032234A">
            <w:pPr>
              <w:pStyle w:val="TAH"/>
            </w:pPr>
            <w:r w:rsidRPr="001F23FC">
              <w:t>Measurement</w:t>
            </w:r>
            <w:r w:rsidRPr="001F23FC">
              <w:br/>
              <w:t>angle</w:t>
            </w:r>
          </w:p>
        </w:tc>
        <w:tc>
          <w:tcPr>
            <w:tcW w:w="4091" w:type="dxa"/>
          </w:tcPr>
          <w:p w14:paraId="64B359F0" w14:textId="77777777" w:rsidR="0032234A" w:rsidRPr="001F23FC" w:rsidRDefault="0032234A">
            <w:pPr>
              <w:pStyle w:val="TAH"/>
            </w:pPr>
            <w:r w:rsidRPr="001F23FC">
              <w:t>Diagram</w:t>
            </w:r>
          </w:p>
        </w:tc>
      </w:tr>
      <w:tr w:rsidR="0032234A" w:rsidRPr="001F23FC" w14:paraId="792819B4" w14:textId="77777777" w:rsidTr="009F7C98">
        <w:trPr>
          <w:cantSplit/>
          <w:jc w:val="center"/>
        </w:trPr>
        <w:tc>
          <w:tcPr>
            <w:tcW w:w="1371" w:type="dxa"/>
          </w:tcPr>
          <w:p w14:paraId="1E5AE96E" w14:textId="77777777" w:rsidR="0032234A" w:rsidRPr="001F23FC" w:rsidRDefault="0032234A">
            <w:pPr>
              <w:pStyle w:val="TAC"/>
            </w:pPr>
            <w:r w:rsidRPr="001F23FC">
              <w:t>Free space</w:t>
            </w:r>
          </w:p>
          <w:p w14:paraId="20B9D7F6" w14:textId="77777777" w:rsidR="0032234A" w:rsidRPr="001F23FC" w:rsidRDefault="0032234A">
            <w:pPr>
              <w:pStyle w:val="TAC"/>
            </w:pPr>
            <w:r w:rsidRPr="001F23FC">
              <w:t>DUT Orientation 1 (default)</w:t>
            </w:r>
          </w:p>
        </w:tc>
        <w:tc>
          <w:tcPr>
            <w:tcW w:w="1379" w:type="dxa"/>
          </w:tcPr>
          <w:p w14:paraId="149EB849"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281079AD"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B189B52" w14:textId="5C858AF1" w:rsidR="0032234A" w:rsidRPr="001F23FC" w:rsidRDefault="0032234A">
            <w:pPr>
              <w:pStyle w:val="TAC"/>
            </w:pPr>
            <w:r w:rsidRPr="001F23FC">
              <w:t>with polarization reference</w:t>
            </w:r>
          </w:p>
          <w:p w14:paraId="1A0B587B" w14:textId="56F7EF68"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3" w:type="dxa"/>
          </w:tcPr>
          <w:p w14:paraId="404E294C"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11930E72" w14:textId="55101CE7"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91" w:type="dxa"/>
          </w:tcPr>
          <w:p w14:paraId="519DE9FA" w14:textId="2F2A270A" w:rsidR="0032234A" w:rsidRPr="001F23FC" w:rsidRDefault="00404AAC">
            <w:pPr>
              <w:keepNext/>
              <w:keepLines/>
              <w:spacing w:after="0"/>
              <w:jc w:val="center"/>
              <w:rPr>
                <w:sz w:val="18"/>
              </w:rPr>
            </w:pPr>
            <w:r w:rsidRPr="001F23FC">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F23FC" w:rsidRDefault="0032234A">
            <w:pPr>
              <w:keepNext/>
              <w:keepLines/>
              <w:spacing w:after="0"/>
              <w:jc w:val="center"/>
              <w:rPr>
                <w:sz w:val="18"/>
              </w:rPr>
            </w:pPr>
          </w:p>
        </w:tc>
      </w:tr>
      <w:tr w:rsidR="0032234A" w:rsidRPr="001F23FC" w14:paraId="660323E9" w14:textId="77777777" w:rsidTr="009F7C98">
        <w:trPr>
          <w:cantSplit/>
          <w:jc w:val="center"/>
        </w:trPr>
        <w:tc>
          <w:tcPr>
            <w:tcW w:w="1371" w:type="dxa"/>
          </w:tcPr>
          <w:p w14:paraId="126F1411" w14:textId="77777777" w:rsidR="0032234A" w:rsidRPr="001F23FC" w:rsidRDefault="0032234A">
            <w:pPr>
              <w:pStyle w:val="TAC"/>
            </w:pPr>
            <w:r w:rsidRPr="001F23FC">
              <w:t>Free space</w:t>
            </w:r>
          </w:p>
          <w:p w14:paraId="4A618573" w14:textId="0A303258" w:rsidR="0032234A" w:rsidRPr="001F23FC" w:rsidRDefault="0032234A">
            <w:pPr>
              <w:pStyle w:val="TAC"/>
            </w:pPr>
            <w:r w:rsidRPr="001F23FC">
              <w:t>DUT Orientation 2 – Option 1</w:t>
            </w:r>
          </w:p>
          <w:p w14:paraId="1A496C3D" w14:textId="77777777" w:rsidR="0032234A" w:rsidRPr="001F23FC" w:rsidRDefault="0032234A">
            <w:pPr>
              <w:pStyle w:val="TAC"/>
            </w:pPr>
            <w:r w:rsidRPr="001F23FC">
              <w:t>(based on re-positioning approach)</w:t>
            </w:r>
          </w:p>
        </w:tc>
        <w:tc>
          <w:tcPr>
            <w:tcW w:w="1379" w:type="dxa"/>
          </w:tcPr>
          <w:p w14:paraId="0DCA2360"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1EBBCABB"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255D2BE5" w14:textId="760817EE" w:rsidR="0032234A" w:rsidRPr="001F23FC" w:rsidRDefault="0032234A">
            <w:pPr>
              <w:pStyle w:val="TAC"/>
            </w:pPr>
            <w:r w:rsidRPr="001F23FC">
              <w:t>with polarization reference</w:t>
            </w:r>
          </w:p>
          <w:p w14:paraId="0269C05E" w14:textId="6631AF85"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3" w:type="dxa"/>
          </w:tcPr>
          <w:p w14:paraId="2E059743"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2788B944" w14:textId="5359173E"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91" w:type="dxa"/>
          </w:tcPr>
          <w:p w14:paraId="43381A9A" w14:textId="03B97FBF" w:rsidR="0032234A" w:rsidRPr="001F23FC" w:rsidRDefault="00404AAC">
            <w:pPr>
              <w:keepNext/>
              <w:keepLines/>
              <w:spacing w:after="0"/>
              <w:jc w:val="center"/>
              <w:rPr>
                <w:sz w:val="18"/>
              </w:rPr>
            </w:pPr>
            <w:r w:rsidRPr="001F23FC">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F23FC" w:rsidRDefault="0032234A">
            <w:pPr>
              <w:keepNext/>
              <w:keepLines/>
              <w:spacing w:after="0"/>
              <w:jc w:val="center"/>
              <w:rPr>
                <w:sz w:val="18"/>
              </w:rPr>
            </w:pPr>
          </w:p>
        </w:tc>
      </w:tr>
      <w:tr w:rsidR="0032234A" w:rsidRPr="001F23FC" w14:paraId="11EB1D92" w14:textId="77777777" w:rsidTr="009F7C98">
        <w:trPr>
          <w:cantSplit/>
          <w:jc w:val="center"/>
        </w:trPr>
        <w:tc>
          <w:tcPr>
            <w:tcW w:w="1371" w:type="dxa"/>
          </w:tcPr>
          <w:p w14:paraId="21859D5A" w14:textId="77777777" w:rsidR="0032234A" w:rsidRPr="001F23FC" w:rsidRDefault="0032234A">
            <w:pPr>
              <w:pStyle w:val="TAC"/>
            </w:pPr>
            <w:r w:rsidRPr="001F23FC">
              <w:t>Free space</w:t>
            </w:r>
          </w:p>
          <w:p w14:paraId="1DF25B44" w14:textId="2F8B0DFB" w:rsidR="0032234A" w:rsidRPr="001F23FC" w:rsidRDefault="0032234A">
            <w:pPr>
              <w:pStyle w:val="TAC"/>
            </w:pPr>
            <w:r w:rsidRPr="001F23FC">
              <w:t>DUT Orientation 2 – Option 2</w:t>
            </w:r>
          </w:p>
          <w:p w14:paraId="75A403CF" w14:textId="77777777" w:rsidR="0032234A" w:rsidRPr="001F23FC" w:rsidRDefault="0032234A">
            <w:pPr>
              <w:pStyle w:val="TAC"/>
            </w:pPr>
            <w:r w:rsidRPr="001F23FC">
              <w:t>(based on re-positioning approach)</w:t>
            </w:r>
          </w:p>
        </w:tc>
        <w:tc>
          <w:tcPr>
            <w:tcW w:w="1379" w:type="dxa"/>
          </w:tcPr>
          <w:p w14:paraId="303320AC" w14:textId="77777777" w:rsidR="0032234A" w:rsidRPr="001F23FC" w:rsidRDefault="0032234A" w:rsidP="00814426">
            <w:pPr>
              <w:pStyle w:val="TAC"/>
            </w:pPr>
            <w:r w:rsidRPr="001F23FC">
              <w:t>α = 90º;</w:t>
            </w:r>
            <w:r w:rsidRPr="001F23FC">
              <w:br/>
              <w:t>β = 180º;</w:t>
            </w:r>
            <w:r w:rsidRPr="001F23FC">
              <w:br/>
              <w:t>γ = 0º</w:t>
            </w:r>
          </w:p>
        </w:tc>
        <w:tc>
          <w:tcPr>
            <w:tcW w:w="1377" w:type="dxa"/>
          </w:tcPr>
          <w:p w14:paraId="347945B8"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2B747884" w14:textId="04A42E3A" w:rsidR="0032234A" w:rsidRPr="001F23FC" w:rsidRDefault="0032234A">
            <w:pPr>
              <w:pStyle w:val="TAC"/>
            </w:pPr>
            <w:r w:rsidRPr="001F23FC">
              <w:t>with polarization reference</w:t>
            </w:r>
          </w:p>
          <w:p w14:paraId="2E401D2C" w14:textId="1BDD777F"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3" w:type="dxa"/>
          </w:tcPr>
          <w:p w14:paraId="6CABE3D1"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194FCA08" w14:textId="5A46C75F"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91" w:type="dxa"/>
          </w:tcPr>
          <w:p w14:paraId="2506472F" w14:textId="3521DACC" w:rsidR="0032234A" w:rsidRPr="001F23FC" w:rsidRDefault="00404AAC">
            <w:pPr>
              <w:keepNext/>
              <w:keepLines/>
              <w:spacing w:after="0"/>
              <w:jc w:val="center"/>
              <w:rPr>
                <w:sz w:val="18"/>
              </w:rPr>
            </w:pPr>
            <w:r w:rsidRPr="001F23FC">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F23FC" w:rsidRDefault="0032234A">
            <w:pPr>
              <w:keepNext/>
              <w:keepLines/>
              <w:spacing w:after="0"/>
              <w:jc w:val="center"/>
              <w:rPr>
                <w:sz w:val="18"/>
              </w:rPr>
            </w:pPr>
          </w:p>
        </w:tc>
      </w:tr>
      <w:tr w:rsidR="0032234A" w:rsidRPr="001F23FC" w14:paraId="3DD32B1F" w14:textId="77777777" w:rsidTr="009F7C98">
        <w:trPr>
          <w:cantSplit/>
          <w:jc w:val="center"/>
        </w:trPr>
        <w:tc>
          <w:tcPr>
            <w:tcW w:w="9631" w:type="dxa"/>
            <w:gridSpan w:val="5"/>
          </w:tcPr>
          <w:p w14:paraId="03DA3259"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4CA3EAC"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92A078C" w14:textId="77777777" w:rsidR="0032234A" w:rsidRPr="001F23FC" w:rsidRDefault="0032234A"/>
    <w:p w14:paraId="0C70640C" w14:textId="77777777" w:rsidR="000C0139" w:rsidRPr="001F23FC" w:rsidRDefault="000C0139" w:rsidP="000C0139">
      <w:r w:rsidRPr="001F23FC">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F23FC" w:rsidRDefault="000C0139" w:rsidP="000C0139"/>
    <w:p w14:paraId="7237D513" w14:textId="77777777" w:rsidR="000C0139" w:rsidRPr="001F23FC" w:rsidRDefault="000C0139" w:rsidP="00297E0C">
      <w:pPr>
        <w:pStyle w:val="TH"/>
      </w:pPr>
      <w:bookmarkStart w:id="1058" w:name="_CRTableN_24"/>
      <w:r w:rsidRPr="001F23FC">
        <w:t xml:space="preserve">Table </w:t>
      </w:r>
      <w:bookmarkEnd w:id="1058"/>
      <w:r w:rsidRPr="001F23FC">
        <w:t>N.2-4: Test conditions and angle definitions for laptops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346"/>
        <w:gridCol w:w="1343"/>
        <w:gridCol w:w="1408"/>
        <w:gridCol w:w="4201"/>
      </w:tblGrid>
      <w:tr w:rsidR="000C0139" w:rsidRPr="001F23FC" w14:paraId="15FEBB03" w14:textId="77777777" w:rsidTr="009F7C98">
        <w:trPr>
          <w:cantSplit/>
          <w:jc w:val="center"/>
        </w:trPr>
        <w:tc>
          <w:tcPr>
            <w:tcW w:w="1333" w:type="dxa"/>
          </w:tcPr>
          <w:p w14:paraId="62F61DDB"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46" w:type="dxa"/>
          </w:tcPr>
          <w:p w14:paraId="16E44064"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43" w:type="dxa"/>
          </w:tcPr>
          <w:p w14:paraId="4D86EA09"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08" w:type="dxa"/>
          </w:tcPr>
          <w:p w14:paraId="4BCD2D77"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201" w:type="dxa"/>
          </w:tcPr>
          <w:p w14:paraId="1956120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1F274D14" w14:textId="77777777" w:rsidTr="009F7C98">
        <w:trPr>
          <w:cantSplit/>
          <w:jc w:val="center"/>
        </w:trPr>
        <w:tc>
          <w:tcPr>
            <w:tcW w:w="1333" w:type="dxa"/>
          </w:tcPr>
          <w:p w14:paraId="68593076"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Free space</w:t>
            </w:r>
          </w:p>
          <w:p w14:paraId="40A51EEB"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DUT Orientation (default)</w:t>
            </w:r>
          </w:p>
        </w:tc>
        <w:tc>
          <w:tcPr>
            <w:tcW w:w="1346" w:type="dxa"/>
          </w:tcPr>
          <w:p w14:paraId="19A00779"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α = 0º;</w:t>
            </w:r>
            <w:r w:rsidRPr="001F23FC">
              <w:rPr>
                <w:rFonts w:ascii="Arial" w:hAnsi="Arial"/>
                <w:sz w:val="18"/>
                <w:szCs w:val="18"/>
              </w:rPr>
              <w:br/>
              <w:t>β = 0º;</w:t>
            </w:r>
            <w:r w:rsidRPr="001F23FC">
              <w:rPr>
                <w:rFonts w:ascii="Arial" w:hAnsi="Arial"/>
                <w:sz w:val="18"/>
                <w:szCs w:val="18"/>
              </w:rPr>
              <w:br/>
              <w:t>γ = 0º</w:t>
            </w:r>
          </w:p>
        </w:tc>
        <w:tc>
          <w:tcPr>
            <w:tcW w:w="1343" w:type="dxa"/>
          </w:tcPr>
          <w:p w14:paraId="2B4B683A" w14:textId="77777777" w:rsidR="000C0139" w:rsidRPr="001F23FC" w:rsidRDefault="000C0139" w:rsidP="009563E3">
            <w:pPr>
              <w:keepNext/>
              <w:keepLines/>
              <w:spacing w:after="0"/>
              <w:jc w:val="center"/>
              <w:rPr>
                <w:rFonts w:ascii="Arial" w:hAnsi="Arial"/>
                <w:sz w:val="18"/>
                <w:szCs w:val="18"/>
                <w:vertAlign w:val="subscript"/>
              </w:rPr>
            </w:pPr>
            <w:proofErr w:type="spellStart"/>
            <w:r w:rsidRPr="001F23FC">
              <w:rPr>
                <w:rFonts w:ascii="Arial" w:hAnsi="Arial"/>
                <w:sz w:val="18"/>
                <w:szCs w:val="18"/>
              </w:rPr>
              <w:t>θ</w:t>
            </w:r>
            <w:r w:rsidRPr="001F23FC">
              <w:rPr>
                <w:rFonts w:ascii="Arial" w:hAnsi="Arial"/>
                <w:sz w:val="18"/>
                <w:szCs w:val="18"/>
                <w:vertAlign w:val="subscript"/>
              </w:rPr>
              <w:t>Link</w:t>
            </w:r>
            <w:proofErr w:type="spellEnd"/>
            <w:r w:rsidRPr="001F23FC">
              <w:rPr>
                <w:rFonts w:ascii="Arial" w:hAnsi="Arial"/>
                <w:sz w:val="18"/>
                <w:szCs w:val="18"/>
                <w:vertAlign w:val="subscript"/>
              </w:rPr>
              <w:t>;</w:t>
            </w:r>
            <w:r w:rsidRPr="001F23FC">
              <w:rPr>
                <w:rFonts w:ascii="Arial" w:hAnsi="Arial"/>
                <w:sz w:val="18"/>
                <w:szCs w:val="18"/>
                <w:vertAlign w:val="subscript"/>
              </w:rPr>
              <w:br/>
            </w:r>
            <w:proofErr w:type="spellStart"/>
            <w:r w:rsidRPr="001F23FC">
              <w:rPr>
                <w:rFonts w:ascii="Arial" w:hAnsi="Arial"/>
                <w:sz w:val="18"/>
                <w:szCs w:val="18"/>
              </w:rPr>
              <w:t>ϕ</w:t>
            </w:r>
            <w:r w:rsidRPr="001F23FC">
              <w:rPr>
                <w:rFonts w:ascii="Arial" w:hAnsi="Arial"/>
                <w:sz w:val="18"/>
                <w:szCs w:val="18"/>
                <w:vertAlign w:val="subscript"/>
              </w:rPr>
              <w:t>Link</w:t>
            </w:r>
            <w:proofErr w:type="spellEnd"/>
          </w:p>
          <w:p w14:paraId="06EA468D" w14:textId="298E2AF5"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p>
          <w:p w14:paraId="64A13BA7" w14:textId="685B7B20" w:rsidR="000C0139" w:rsidRPr="001F23FC" w:rsidRDefault="000C0139" w:rsidP="009563E3">
            <w:pPr>
              <w:keepNext/>
              <w:keepLines/>
              <w:spacing w:after="0"/>
              <w:jc w:val="center"/>
              <w:rPr>
                <w:rFonts w:ascii="Arial" w:hAnsi="Arial"/>
                <w:sz w:val="18"/>
                <w:szCs w:val="18"/>
              </w:rPr>
            </w:pPr>
            <w:proofErr w:type="spellStart"/>
            <w:r w:rsidRPr="001F23FC">
              <w:rPr>
                <w:rFonts w:ascii="Arial" w:hAnsi="Arial"/>
                <w:sz w:val="18"/>
                <w:szCs w:val="18"/>
              </w:rPr>
              <w:t>Pol</w:t>
            </w:r>
            <w:r w:rsidRPr="001F23FC">
              <w:rPr>
                <w:rFonts w:ascii="Arial" w:hAnsi="Arial"/>
                <w:sz w:val="18"/>
                <w:szCs w:val="18"/>
                <w:vertAlign w:val="subscript"/>
              </w:rPr>
              <w:t>Link</w:t>
            </w:r>
            <w:proofErr w:type="spellEnd"/>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1408" w:type="dxa"/>
          </w:tcPr>
          <w:p w14:paraId="187A6ADC" w14:textId="77777777" w:rsidR="000C0139" w:rsidRPr="001F23FC" w:rsidRDefault="000C0139" w:rsidP="009563E3">
            <w:pPr>
              <w:keepNext/>
              <w:keepLines/>
              <w:spacing w:after="0"/>
              <w:jc w:val="center"/>
              <w:rPr>
                <w:rFonts w:ascii="Arial" w:hAnsi="Arial"/>
                <w:sz w:val="18"/>
                <w:szCs w:val="18"/>
                <w:vertAlign w:val="subscript"/>
              </w:rPr>
            </w:pPr>
            <w:proofErr w:type="spellStart"/>
            <w:r w:rsidRPr="001F23FC">
              <w:rPr>
                <w:rFonts w:ascii="Arial" w:hAnsi="Arial"/>
                <w:sz w:val="18"/>
                <w:szCs w:val="18"/>
              </w:rPr>
              <w:t>θ</w:t>
            </w:r>
            <w:r w:rsidRPr="001F23FC">
              <w:rPr>
                <w:rFonts w:ascii="Arial" w:hAnsi="Arial"/>
                <w:sz w:val="18"/>
                <w:szCs w:val="18"/>
                <w:vertAlign w:val="subscript"/>
              </w:rPr>
              <w:t>Meas</w:t>
            </w:r>
            <w:proofErr w:type="spellEnd"/>
            <w:r w:rsidRPr="001F23FC">
              <w:rPr>
                <w:rFonts w:ascii="Arial" w:hAnsi="Arial"/>
                <w:sz w:val="18"/>
                <w:szCs w:val="18"/>
                <w:vertAlign w:val="subscript"/>
              </w:rPr>
              <w:t>;</w:t>
            </w:r>
            <w:r w:rsidRPr="001F23FC">
              <w:rPr>
                <w:rFonts w:ascii="Arial" w:hAnsi="Arial"/>
                <w:sz w:val="18"/>
                <w:szCs w:val="18"/>
                <w:vertAlign w:val="subscript"/>
              </w:rPr>
              <w:br/>
            </w:r>
            <w:proofErr w:type="spellStart"/>
            <w:r w:rsidRPr="001F23FC">
              <w:rPr>
                <w:rFonts w:ascii="Arial" w:hAnsi="Arial"/>
                <w:sz w:val="18"/>
                <w:szCs w:val="18"/>
              </w:rPr>
              <w:t>ϕ</w:t>
            </w:r>
            <w:r w:rsidRPr="001F23FC">
              <w:rPr>
                <w:rFonts w:ascii="Arial" w:hAnsi="Arial"/>
                <w:sz w:val="18"/>
                <w:szCs w:val="18"/>
                <w:vertAlign w:val="subscript"/>
              </w:rPr>
              <w:t>Meas</w:t>
            </w:r>
            <w:proofErr w:type="spellEnd"/>
          </w:p>
          <w:p w14:paraId="2B6230B2" w14:textId="4F37B8ED"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r w:rsidRPr="001F23FC">
              <w:rPr>
                <w:rFonts w:ascii="Arial" w:hAnsi="Arial"/>
                <w:sz w:val="18"/>
                <w:szCs w:val="18"/>
              </w:rPr>
              <w:br/>
            </w:r>
            <w:proofErr w:type="spellStart"/>
            <w:r w:rsidRPr="001F23FC">
              <w:rPr>
                <w:rFonts w:ascii="Arial" w:hAnsi="Arial"/>
                <w:sz w:val="18"/>
                <w:szCs w:val="18"/>
              </w:rPr>
              <w:t>Pol</w:t>
            </w:r>
            <w:r w:rsidRPr="001F23FC">
              <w:rPr>
                <w:rFonts w:ascii="Arial" w:hAnsi="Arial"/>
                <w:sz w:val="18"/>
                <w:szCs w:val="18"/>
                <w:vertAlign w:val="subscript"/>
              </w:rPr>
              <w:t>Meas</w:t>
            </w:r>
            <w:proofErr w:type="spellEnd"/>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4201" w:type="dxa"/>
          </w:tcPr>
          <w:p w14:paraId="70F2EE09" w14:textId="77777777" w:rsidR="000C0139" w:rsidRPr="001F23FC" w:rsidRDefault="000C0139" w:rsidP="009563E3">
            <w:pPr>
              <w:keepNext/>
              <w:keepLines/>
              <w:spacing w:after="0"/>
              <w:jc w:val="center"/>
              <w:rPr>
                <w:sz w:val="18"/>
              </w:rPr>
            </w:pPr>
          </w:p>
          <w:p w14:paraId="32A2B326" w14:textId="3234E61A" w:rsidR="000C0139" w:rsidRPr="001F23FC" w:rsidRDefault="00404AAC" w:rsidP="009563E3">
            <w:pPr>
              <w:keepNext/>
              <w:keepLines/>
              <w:spacing w:after="0"/>
              <w:jc w:val="center"/>
              <w:rPr>
                <w:sz w:val="18"/>
              </w:rPr>
            </w:pPr>
            <w:r w:rsidRPr="001F23FC">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7"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F23FC" w:rsidRDefault="000C0139" w:rsidP="009563E3">
            <w:pPr>
              <w:keepNext/>
              <w:keepLines/>
              <w:spacing w:after="0"/>
              <w:jc w:val="center"/>
              <w:rPr>
                <w:sz w:val="18"/>
              </w:rPr>
            </w:pPr>
          </w:p>
        </w:tc>
      </w:tr>
      <w:tr w:rsidR="000C0139" w:rsidRPr="001F23FC" w14:paraId="34EB32D7" w14:textId="77777777" w:rsidTr="009F7C98">
        <w:trPr>
          <w:cantSplit/>
          <w:jc w:val="center"/>
        </w:trPr>
        <w:tc>
          <w:tcPr>
            <w:tcW w:w="1333" w:type="dxa"/>
          </w:tcPr>
          <w:p w14:paraId="41C4CE35" w14:textId="77777777" w:rsidR="000C0139" w:rsidRPr="001F23FC" w:rsidRDefault="000C0139" w:rsidP="009563E3">
            <w:pPr>
              <w:pStyle w:val="TAC"/>
              <w:rPr>
                <w:rFonts w:cs="Arial"/>
                <w:szCs w:val="18"/>
              </w:rPr>
            </w:pPr>
            <w:r w:rsidRPr="001F23FC">
              <w:rPr>
                <w:rFonts w:cs="Arial"/>
                <w:szCs w:val="18"/>
              </w:rPr>
              <w:t>Free space</w:t>
            </w:r>
          </w:p>
          <w:p w14:paraId="3627AE35" w14:textId="4E12C235" w:rsidR="000C0139" w:rsidRPr="001F23FC" w:rsidRDefault="000C0139" w:rsidP="009563E3">
            <w:pPr>
              <w:pStyle w:val="TAC"/>
              <w:rPr>
                <w:rFonts w:cs="Arial"/>
                <w:szCs w:val="18"/>
              </w:rPr>
            </w:pPr>
            <w:r w:rsidRPr="001F23FC">
              <w:rPr>
                <w:rFonts w:cs="Arial"/>
                <w:szCs w:val="18"/>
              </w:rPr>
              <w:t>DUT Orientation 2 – Option 1</w:t>
            </w:r>
          </w:p>
          <w:p w14:paraId="2B52F0C3"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7EB2396"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43" w:type="dxa"/>
          </w:tcPr>
          <w:p w14:paraId="02C0F48F"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3F72B4DE" w14:textId="40B156DA" w:rsidR="000C0139" w:rsidRPr="001F23FC" w:rsidRDefault="000C0139" w:rsidP="009563E3">
            <w:pPr>
              <w:pStyle w:val="TAC"/>
              <w:rPr>
                <w:rFonts w:cs="Arial"/>
                <w:szCs w:val="18"/>
              </w:rPr>
            </w:pPr>
            <w:r w:rsidRPr="001F23FC">
              <w:rPr>
                <w:rFonts w:cs="Arial"/>
                <w:szCs w:val="18"/>
              </w:rPr>
              <w:t>with polarization reference</w:t>
            </w:r>
          </w:p>
          <w:p w14:paraId="2E9174DB" w14:textId="27BE381D" w:rsidR="000C0139" w:rsidRPr="001F23FC" w:rsidRDefault="000C0139" w:rsidP="009563E3">
            <w:pPr>
              <w:keepNext/>
              <w:keepLines/>
              <w:spacing w:after="0"/>
              <w:jc w:val="center"/>
              <w:rPr>
                <w:rFonts w:ascii="Arial" w:hAnsi="Arial" w:cs="Arial"/>
                <w:sz w:val="18"/>
                <w:szCs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1D3CB5A0"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3D107A37" w14:textId="64091524"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3C2D6792" w14:textId="1C838D85" w:rsidR="000C0139" w:rsidRPr="001F23FC" w:rsidRDefault="00404AAC" w:rsidP="009563E3">
            <w:pPr>
              <w:keepNext/>
              <w:keepLines/>
              <w:spacing w:after="0"/>
              <w:jc w:val="center"/>
              <w:rPr>
                <w:sz w:val="18"/>
              </w:rPr>
            </w:pPr>
            <w:r w:rsidRPr="001F23FC">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38"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F23FC" w14:paraId="4BAD16FC" w14:textId="77777777" w:rsidTr="009F7C98">
        <w:trPr>
          <w:cantSplit/>
          <w:jc w:val="center"/>
        </w:trPr>
        <w:tc>
          <w:tcPr>
            <w:tcW w:w="1333" w:type="dxa"/>
          </w:tcPr>
          <w:p w14:paraId="3E0A440A" w14:textId="77777777" w:rsidR="000C0139" w:rsidRPr="001F23FC" w:rsidRDefault="000C0139" w:rsidP="009563E3">
            <w:pPr>
              <w:pStyle w:val="TAC"/>
              <w:rPr>
                <w:rFonts w:cs="Arial"/>
                <w:szCs w:val="18"/>
              </w:rPr>
            </w:pPr>
            <w:r w:rsidRPr="001F23FC">
              <w:rPr>
                <w:rFonts w:cs="Arial"/>
                <w:szCs w:val="18"/>
              </w:rPr>
              <w:t>Free space</w:t>
            </w:r>
          </w:p>
          <w:p w14:paraId="2AE0F69F" w14:textId="6E5DBCBD" w:rsidR="000C0139" w:rsidRPr="001F23FC" w:rsidRDefault="000C0139" w:rsidP="009563E3">
            <w:pPr>
              <w:pStyle w:val="TAC"/>
              <w:rPr>
                <w:rFonts w:cs="Arial"/>
                <w:szCs w:val="18"/>
              </w:rPr>
            </w:pPr>
            <w:r w:rsidRPr="001F23FC">
              <w:rPr>
                <w:rFonts w:cs="Arial"/>
                <w:szCs w:val="18"/>
              </w:rPr>
              <w:t>DUT Orientation 2 – Option 2</w:t>
            </w:r>
          </w:p>
          <w:p w14:paraId="1361F414"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FDD4D3A"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43" w:type="dxa"/>
          </w:tcPr>
          <w:p w14:paraId="57E8791E"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0C7B65F1" w14:textId="1D1E8CCF" w:rsidR="000C0139" w:rsidRPr="001F23FC" w:rsidRDefault="000C0139" w:rsidP="009563E3">
            <w:pPr>
              <w:pStyle w:val="TAC"/>
              <w:rPr>
                <w:rFonts w:cs="Arial"/>
                <w:szCs w:val="18"/>
              </w:rPr>
            </w:pPr>
            <w:r w:rsidRPr="001F23FC">
              <w:rPr>
                <w:rFonts w:cs="Arial"/>
                <w:szCs w:val="18"/>
              </w:rPr>
              <w:t>with polarization reference</w:t>
            </w:r>
          </w:p>
          <w:p w14:paraId="7502938F" w14:textId="4B7CDF2B" w:rsidR="000C0139" w:rsidRPr="001F23FC" w:rsidRDefault="000C0139" w:rsidP="009563E3">
            <w:pPr>
              <w:keepNext/>
              <w:keepLines/>
              <w:spacing w:after="0"/>
              <w:jc w:val="center"/>
              <w:rPr>
                <w:rFonts w:ascii="Arial" w:hAnsi="Arial" w:cs="Arial"/>
                <w:sz w:val="18"/>
                <w:szCs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7EE3B9F3"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016199CA" w14:textId="24C5B87B"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18558D43" w14:textId="0DE52F9B" w:rsidR="000C0139" w:rsidRPr="001F23FC" w:rsidRDefault="00404AAC" w:rsidP="009563E3">
            <w:pPr>
              <w:keepNext/>
              <w:keepLines/>
              <w:spacing w:after="0"/>
              <w:jc w:val="center"/>
            </w:pPr>
            <w:r w:rsidRPr="001F23FC">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7"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F23FC" w:rsidRDefault="000C0139" w:rsidP="009563E3">
            <w:pPr>
              <w:keepNext/>
              <w:keepLines/>
              <w:spacing w:after="0"/>
              <w:jc w:val="center"/>
              <w:rPr>
                <w:sz w:val="18"/>
              </w:rPr>
            </w:pPr>
          </w:p>
        </w:tc>
      </w:tr>
      <w:tr w:rsidR="000C0139" w:rsidRPr="001F23FC" w14:paraId="7754699C" w14:textId="77777777" w:rsidTr="009F7C98">
        <w:trPr>
          <w:cantSplit/>
          <w:jc w:val="center"/>
        </w:trPr>
        <w:tc>
          <w:tcPr>
            <w:tcW w:w="9631" w:type="dxa"/>
            <w:gridSpan w:val="5"/>
          </w:tcPr>
          <w:p w14:paraId="4A579B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1DF26689" w14:textId="77777777" w:rsidR="000C0139" w:rsidRPr="001F23FC" w:rsidRDefault="000C0139" w:rsidP="009563E3">
            <w:pPr>
              <w:keepNext/>
              <w:keepLines/>
              <w:spacing w:after="0"/>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7C648FB0" w14:textId="77777777" w:rsidR="000C0139" w:rsidRPr="001F23FC" w:rsidRDefault="000C0139" w:rsidP="000C0139"/>
    <w:p w14:paraId="38E94341" w14:textId="77777777" w:rsidR="000C0139" w:rsidRPr="001F23FC" w:rsidRDefault="000C0139" w:rsidP="000C0139">
      <w:r w:rsidRPr="001F23FC">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F23FC" w:rsidRDefault="000C0139" w:rsidP="000C0139"/>
    <w:p w14:paraId="30F79731" w14:textId="77777777" w:rsidR="000C0139" w:rsidRPr="001F23FC" w:rsidRDefault="000C0139" w:rsidP="00297E0C">
      <w:pPr>
        <w:pStyle w:val="TH"/>
      </w:pPr>
      <w:bookmarkStart w:id="1059" w:name="_CRTableN_25"/>
      <w:r w:rsidRPr="001F23FC">
        <w:t xml:space="preserve">Table </w:t>
      </w:r>
      <w:bookmarkEnd w:id="1059"/>
      <w:r w:rsidRPr="001F23FC">
        <w:t>N.2-5: Test conditions and angle definitions for FWA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388"/>
        <w:gridCol w:w="1386"/>
        <w:gridCol w:w="1414"/>
        <w:gridCol w:w="4060"/>
      </w:tblGrid>
      <w:tr w:rsidR="000C0139" w:rsidRPr="001F23FC" w14:paraId="7893CDD8" w14:textId="77777777" w:rsidTr="009F7C98">
        <w:trPr>
          <w:cantSplit/>
          <w:jc w:val="center"/>
        </w:trPr>
        <w:tc>
          <w:tcPr>
            <w:tcW w:w="1383" w:type="dxa"/>
          </w:tcPr>
          <w:p w14:paraId="256FFA36"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88" w:type="dxa"/>
          </w:tcPr>
          <w:p w14:paraId="53DEA110"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86" w:type="dxa"/>
          </w:tcPr>
          <w:p w14:paraId="1ED5CC8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14" w:type="dxa"/>
          </w:tcPr>
          <w:p w14:paraId="0B1488ED"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060" w:type="dxa"/>
          </w:tcPr>
          <w:p w14:paraId="2DD5A7D1"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3C4B649B" w14:textId="77777777" w:rsidTr="009F7C98">
        <w:trPr>
          <w:cantSplit/>
          <w:jc w:val="center"/>
        </w:trPr>
        <w:tc>
          <w:tcPr>
            <w:tcW w:w="1383" w:type="dxa"/>
          </w:tcPr>
          <w:p w14:paraId="594CDE43" w14:textId="77777777" w:rsidR="000C0139" w:rsidRPr="001F23FC" w:rsidRDefault="000C0139" w:rsidP="009563E3">
            <w:pPr>
              <w:keepNext/>
              <w:keepLines/>
              <w:spacing w:after="0"/>
              <w:jc w:val="center"/>
              <w:rPr>
                <w:rFonts w:ascii="Arial" w:hAnsi="Arial"/>
                <w:sz w:val="18"/>
              </w:rPr>
            </w:pPr>
            <w:r w:rsidRPr="001F23FC">
              <w:rPr>
                <w:rFonts w:ascii="Arial" w:hAnsi="Arial"/>
                <w:sz w:val="18"/>
              </w:rPr>
              <w:t>Free space</w:t>
            </w:r>
          </w:p>
          <w:p w14:paraId="74F7A7D9" w14:textId="77777777" w:rsidR="000C0139" w:rsidRPr="001F23FC" w:rsidRDefault="000C0139" w:rsidP="009563E3">
            <w:pPr>
              <w:keepNext/>
              <w:keepLines/>
              <w:spacing w:after="0"/>
              <w:jc w:val="center"/>
              <w:rPr>
                <w:rFonts w:ascii="Arial" w:hAnsi="Arial"/>
                <w:sz w:val="18"/>
              </w:rPr>
            </w:pPr>
            <w:r w:rsidRPr="001F23FC">
              <w:rPr>
                <w:rFonts w:ascii="Arial" w:hAnsi="Arial"/>
                <w:sz w:val="18"/>
              </w:rPr>
              <w:t>DUT Orientation 1 (default)</w:t>
            </w:r>
          </w:p>
        </w:tc>
        <w:tc>
          <w:tcPr>
            <w:tcW w:w="1388" w:type="dxa"/>
          </w:tcPr>
          <w:p w14:paraId="5BEF252B" w14:textId="77777777" w:rsidR="000C0139" w:rsidRPr="001F23FC" w:rsidRDefault="000C0139" w:rsidP="009563E3">
            <w:pPr>
              <w:keepNext/>
              <w:keepLines/>
              <w:spacing w:after="0"/>
              <w:jc w:val="center"/>
              <w:rPr>
                <w:rFonts w:ascii="Arial" w:hAnsi="Arial"/>
                <w:sz w:val="18"/>
              </w:rPr>
            </w:pPr>
            <w:r w:rsidRPr="001F23FC">
              <w:rPr>
                <w:rFonts w:ascii="Arial" w:hAnsi="Arial"/>
                <w:sz w:val="18"/>
              </w:rPr>
              <w:t>α = 0º;</w:t>
            </w:r>
            <w:r w:rsidRPr="001F23FC">
              <w:rPr>
                <w:rFonts w:ascii="Arial" w:hAnsi="Arial"/>
                <w:sz w:val="18"/>
              </w:rPr>
              <w:br/>
              <w:t>β = 0º;</w:t>
            </w:r>
            <w:r w:rsidRPr="001F23FC">
              <w:rPr>
                <w:rFonts w:ascii="Arial" w:hAnsi="Arial"/>
                <w:sz w:val="18"/>
              </w:rPr>
              <w:br/>
              <w:t>γ = 0º</w:t>
            </w:r>
          </w:p>
        </w:tc>
        <w:tc>
          <w:tcPr>
            <w:tcW w:w="1386" w:type="dxa"/>
          </w:tcPr>
          <w:p w14:paraId="0071CDD9" w14:textId="77777777" w:rsidR="000C0139" w:rsidRPr="001F23FC" w:rsidRDefault="000C0139" w:rsidP="009563E3">
            <w:pPr>
              <w:keepNext/>
              <w:keepLines/>
              <w:spacing w:after="0"/>
              <w:jc w:val="center"/>
              <w:rPr>
                <w:rFonts w:ascii="Arial" w:hAnsi="Arial"/>
                <w:sz w:val="18"/>
                <w:vertAlign w:val="subscript"/>
              </w:rPr>
            </w:pPr>
            <w:proofErr w:type="spellStart"/>
            <w:r w:rsidRPr="001F23FC">
              <w:rPr>
                <w:rFonts w:ascii="Arial" w:hAnsi="Arial"/>
                <w:sz w:val="18"/>
              </w:rPr>
              <w:t>θ</w:t>
            </w:r>
            <w:r w:rsidRPr="001F23FC">
              <w:rPr>
                <w:rFonts w:ascii="Arial" w:hAnsi="Arial"/>
                <w:sz w:val="18"/>
                <w:vertAlign w:val="subscript"/>
              </w:rPr>
              <w:t>Link</w:t>
            </w:r>
            <w:proofErr w:type="spellEnd"/>
            <w:r w:rsidRPr="001F23FC">
              <w:rPr>
                <w:rFonts w:ascii="Arial" w:hAnsi="Arial"/>
                <w:sz w:val="18"/>
                <w:vertAlign w:val="subscript"/>
              </w:rPr>
              <w:t>;</w:t>
            </w:r>
            <w:r w:rsidRPr="001F23FC">
              <w:rPr>
                <w:rFonts w:ascii="Arial" w:hAnsi="Arial"/>
                <w:sz w:val="18"/>
                <w:vertAlign w:val="subscript"/>
              </w:rPr>
              <w:br/>
            </w:r>
            <w:proofErr w:type="spellStart"/>
            <w:r w:rsidRPr="001F23FC">
              <w:rPr>
                <w:rFonts w:ascii="Arial" w:hAnsi="Arial"/>
                <w:sz w:val="18"/>
              </w:rPr>
              <w:t>ϕ</w:t>
            </w:r>
            <w:r w:rsidRPr="001F23FC">
              <w:rPr>
                <w:rFonts w:ascii="Arial" w:hAnsi="Arial"/>
                <w:sz w:val="18"/>
                <w:vertAlign w:val="subscript"/>
              </w:rPr>
              <w:t>Link</w:t>
            </w:r>
            <w:proofErr w:type="spellEnd"/>
          </w:p>
          <w:p w14:paraId="28F2AE8A" w14:textId="380C9546"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p>
          <w:p w14:paraId="011E9A29" w14:textId="50431129" w:rsidR="000C0139" w:rsidRPr="001F23FC" w:rsidRDefault="000C0139" w:rsidP="009563E3">
            <w:pPr>
              <w:keepNext/>
              <w:keepLines/>
              <w:spacing w:after="0"/>
              <w:jc w:val="center"/>
              <w:rPr>
                <w:rFonts w:ascii="Arial" w:hAnsi="Arial"/>
                <w:sz w:val="18"/>
              </w:rPr>
            </w:pPr>
            <w:proofErr w:type="spellStart"/>
            <w:r w:rsidRPr="001F23FC">
              <w:rPr>
                <w:rFonts w:ascii="Arial" w:hAnsi="Arial"/>
                <w:sz w:val="18"/>
              </w:rPr>
              <w:t>Pol</w:t>
            </w:r>
            <w:r w:rsidRPr="001F23FC">
              <w:rPr>
                <w:rFonts w:ascii="Arial" w:hAnsi="Arial"/>
                <w:sz w:val="18"/>
                <w:vertAlign w:val="subscript"/>
              </w:rPr>
              <w:t>Link</w:t>
            </w:r>
            <w:proofErr w:type="spellEnd"/>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1414" w:type="dxa"/>
          </w:tcPr>
          <w:p w14:paraId="0E0CD474" w14:textId="77777777" w:rsidR="000C0139" w:rsidRPr="001F23FC" w:rsidRDefault="000C0139" w:rsidP="009563E3">
            <w:pPr>
              <w:keepNext/>
              <w:keepLines/>
              <w:spacing w:after="0"/>
              <w:jc w:val="center"/>
              <w:rPr>
                <w:rFonts w:ascii="Arial" w:hAnsi="Arial"/>
                <w:sz w:val="18"/>
                <w:vertAlign w:val="subscript"/>
              </w:rPr>
            </w:pPr>
            <w:proofErr w:type="spellStart"/>
            <w:r w:rsidRPr="001F23FC">
              <w:rPr>
                <w:rFonts w:ascii="Arial" w:hAnsi="Arial"/>
                <w:sz w:val="18"/>
              </w:rPr>
              <w:t>θ</w:t>
            </w:r>
            <w:r w:rsidRPr="001F23FC">
              <w:rPr>
                <w:rFonts w:ascii="Arial" w:hAnsi="Arial"/>
                <w:sz w:val="18"/>
                <w:vertAlign w:val="subscript"/>
              </w:rPr>
              <w:t>Meas</w:t>
            </w:r>
            <w:proofErr w:type="spellEnd"/>
            <w:r w:rsidRPr="001F23FC">
              <w:rPr>
                <w:rFonts w:ascii="Arial" w:hAnsi="Arial"/>
                <w:sz w:val="18"/>
                <w:vertAlign w:val="subscript"/>
              </w:rPr>
              <w:t>;</w:t>
            </w:r>
            <w:r w:rsidRPr="001F23FC">
              <w:rPr>
                <w:rFonts w:ascii="Arial" w:hAnsi="Arial"/>
                <w:sz w:val="18"/>
                <w:vertAlign w:val="subscript"/>
              </w:rPr>
              <w:br/>
            </w:r>
            <w:proofErr w:type="spellStart"/>
            <w:r w:rsidRPr="001F23FC">
              <w:rPr>
                <w:rFonts w:ascii="Arial" w:hAnsi="Arial"/>
                <w:sz w:val="18"/>
              </w:rPr>
              <w:t>ϕ</w:t>
            </w:r>
            <w:r w:rsidRPr="001F23FC">
              <w:rPr>
                <w:rFonts w:ascii="Arial" w:hAnsi="Arial"/>
                <w:sz w:val="18"/>
                <w:vertAlign w:val="subscript"/>
              </w:rPr>
              <w:t>Meas</w:t>
            </w:r>
            <w:proofErr w:type="spellEnd"/>
          </w:p>
          <w:p w14:paraId="1D3F0ECB" w14:textId="7D23387F"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r w:rsidRPr="001F23FC">
              <w:rPr>
                <w:rFonts w:ascii="Arial" w:hAnsi="Arial"/>
                <w:sz w:val="18"/>
              </w:rPr>
              <w:br/>
            </w:r>
            <w:proofErr w:type="spellStart"/>
            <w:r w:rsidRPr="001F23FC">
              <w:rPr>
                <w:rFonts w:ascii="Arial" w:hAnsi="Arial"/>
                <w:sz w:val="18"/>
              </w:rPr>
              <w:t>Pol</w:t>
            </w:r>
            <w:r w:rsidRPr="001F23FC">
              <w:rPr>
                <w:rFonts w:ascii="Arial" w:hAnsi="Arial"/>
                <w:sz w:val="18"/>
                <w:vertAlign w:val="subscript"/>
              </w:rPr>
              <w:t>Meas</w:t>
            </w:r>
            <w:proofErr w:type="spellEnd"/>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4060" w:type="dxa"/>
          </w:tcPr>
          <w:p w14:paraId="17274243" w14:textId="12929363" w:rsidR="000C0139" w:rsidRPr="001F23FC" w:rsidRDefault="00404AAC" w:rsidP="009563E3">
            <w:pPr>
              <w:keepNext/>
              <w:keepLines/>
              <w:spacing w:after="0"/>
              <w:jc w:val="center"/>
            </w:pPr>
            <w:r w:rsidRPr="001F23FC">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39"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F23FC" w:rsidRDefault="000C0139" w:rsidP="009563E3">
            <w:pPr>
              <w:keepNext/>
              <w:keepLines/>
              <w:spacing w:after="0"/>
              <w:jc w:val="center"/>
              <w:rPr>
                <w:sz w:val="18"/>
              </w:rPr>
            </w:pPr>
          </w:p>
        </w:tc>
      </w:tr>
      <w:tr w:rsidR="000C0139" w:rsidRPr="001F23FC" w14:paraId="4C8898CE" w14:textId="77777777" w:rsidTr="009F7C98">
        <w:trPr>
          <w:cantSplit/>
          <w:jc w:val="center"/>
        </w:trPr>
        <w:tc>
          <w:tcPr>
            <w:tcW w:w="1383" w:type="dxa"/>
          </w:tcPr>
          <w:p w14:paraId="335F50FF" w14:textId="77777777" w:rsidR="000C0139" w:rsidRPr="001F23FC" w:rsidRDefault="000C0139" w:rsidP="009563E3">
            <w:pPr>
              <w:pStyle w:val="TAC"/>
              <w:rPr>
                <w:rFonts w:cs="Arial"/>
                <w:szCs w:val="18"/>
              </w:rPr>
            </w:pPr>
            <w:r w:rsidRPr="001F23FC">
              <w:rPr>
                <w:rFonts w:cs="Arial"/>
                <w:szCs w:val="18"/>
              </w:rPr>
              <w:t>Free space</w:t>
            </w:r>
          </w:p>
          <w:p w14:paraId="6AB31370" w14:textId="55C7817C" w:rsidR="000C0139" w:rsidRPr="001F23FC" w:rsidRDefault="000C0139" w:rsidP="009563E3">
            <w:pPr>
              <w:pStyle w:val="TAC"/>
              <w:rPr>
                <w:rFonts w:cs="Arial"/>
                <w:szCs w:val="18"/>
              </w:rPr>
            </w:pPr>
            <w:r w:rsidRPr="001F23FC">
              <w:rPr>
                <w:rFonts w:cs="Arial"/>
                <w:szCs w:val="18"/>
              </w:rPr>
              <w:t>DUT Orientation 2 – Option 1</w:t>
            </w:r>
          </w:p>
          <w:p w14:paraId="72FD907E"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049D25B1"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86" w:type="dxa"/>
          </w:tcPr>
          <w:p w14:paraId="1BBBAAC7"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099365F8" w14:textId="61BF50D4" w:rsidR="000C0139" w:rsidRPr="001F23FC" w:rsidRDefault="000C0139" w:rsidP="009563E3">
            <w:pPr>
              <w:pStyle w:val="TAC"/>
              <w:rPr>
                <w:rFonts w:cs="Arial"/>
                <w:szCs w:val="18"/>
              </w:rPr>
            </w:pPr>
            <w:r w:rsidRPr="001F23FC">
              <w:rPr>
                <w:rFonts w:cs="Arial"/>
                <w:szCs w:val="18"/>
              </w:rPr>
              <w:t>with polarization reference</w:t>
            </w:r>
          </w:p>
          <w:p w14:paraId="76BB8E1E" w14:textId="4B3B54A6" w:rsidR="000C0139" w:rsidRPr="001F23FC" w:rsidRDefault="000C0139" w:rsidP="009563E3">
            <w:pPr>
              <w:keepNext/>
              <w:keepLines/>
              <w:spacing w:after="0"/>
              <w:jc w:val="center"/>
              <w:rPr>
                <w:rFonts w:ascii="Arial" w:hAnsi="Arial"/>
                <w:sz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1448097D"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2AA0CC2A" w14:textId="1E96C51D"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75C5333B" w14:textId="49A21342" w:rsidR="000C0139" w:rsidRPr="001F23FC" w:rsidRDefault="00404AAC" w:rsidP="009563E3">
            <w:pPr>
              <w:keepNext/>
              <w:keepLines/>
              <w:spacing w:after="0"/>
              <w:jc w:val="center"/>
            </w:pPr>
            <w:r w:rsidRPr="001F23FC">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40"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F23FC" w:rsidRDefault="000C0139" w:rsidP="009563E3">
            <w:pPr>
              <w:keepNext/>
              <w:keepLines/>
              <w:spacing w:after="0"/>
              <w:jc w:val="center"/>
              <w:rPr>
                <w:sz w:val="18"/>
                <w:lang w:eastAsia="en-US"/>
              </w:rPr>
            </w:pPr>
          </w:p>
        </w:tc>
      </w:tr>
      <w:tr w:rsidR="000C0139" w:rsidRPr="001F23FC" w14:paraId="69C8BE5E" w14:textId="77777777" w:rsidTr="009F7C98">
        <w:trPr>
          <w:cantSplit/>
          <w:jc w:val="center"/>
        </w:trPr>
        <w:tc>
          <w:tcPr>
            <w:tcW w:w="1383" w:type="dxa"/>
          </w:tcPr>
          <w:p w14:paraId="2F5AF373" w14:textId="77777777" w:rsidR="000C0139" w:rsidRPr="001F23FC" w:rsidRDefault="000C0139" w:rsidP="009563E3">
            <w:pPr>
              <w:pStyle w:val="TAC"/>
              <w:rPr>
                <w:rFonts w:cs="Arial"/>
                <w:szCs w:val="18"/>
              </w:rPr>
            </w:pPr>
            <w:r w:rsidRPr="001F23FC">
              <w:rPr>
                <w:rFonts w:cs="Arial"/>
                <w:szCs w:val="18"/>
              </w:rPr>
              <w:t>Free space</w:t>
            </w:r>
          </w:p>
          <w:p w14:paraId="4F3A49BC" w14:textId="038CCC9B" w:rsidR="000C0139" w:rsidRPr="001F23FC" w:rsidRDefault="000C0139" w:rsidP="009563E3">
            <w:pPr>
              <w:pStyle w:val="TAC"/>
              <w:rPr>
                <w:rFonts w:cs="Arial"/>
                <w:szCs w:val="18"/>
              </w:rPr>
            </w:pPr>
            <w:r w:rsidRPr="001F23FC">
              <w:rPr>
                <w:rFonts w:cs="Arial"/>
                <w:szCs w:val="18"/>
              </w:rPr>
              <w:t>DUT Orientation 2 – Option 2</w:t>
            </w:r>
          </w:p>
          <w:p w14:paraId="0A2B8BAA"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4399AE7B"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86" w:type="dxa"/>
          </w:tcPr>
          <w:p w14:paraId="79C78796"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76A97CB3" w14:textId="4B9205E3" w:rsidR="000C0139" w:rsidRPr="001F23FC" w:rsidRDefault="000C0139" w:rsidP="009563E3">
            <w:pPr>
              <w:pStyle w:val="TAC"/>
              <w:rPr>
                <w:rFonts w:cs="Arial"/>
                <w:szCs w:val="18"/>
              </w:rPr>
            </w:pPr>
            <w:r w:rsidRPr="001F23FC">
              <w:rPr>
                <w:rFonts w:cs="Arial"/>
                <w:szCs w:val="18"/>
              </w:rPr>
              <w:t>with polarization reference</w:t>
            </w:r>
          </w:p>
          <w:p w14:paraId="5F21DEEE" w14:textId="19149F90" w:rsidR="000C0139" w:rsidRPr="001F23FC" w:rsidRDefault="000C0139" w:rsidP="009563E3">
            <w:pPr>
              <w:keepNext/>
              <w:keepLines/>
              <w:spacing w:after="0"/>
              <w:jc w:val="center"/>
              <w:rPr>
                <w:rFonts w:ascii="Arial" w:hAnsi="Arial"/>
                <w:sz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31722CB3"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04299983" w14:textId="18861B84"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4AF2D8D5" w14:textId="73A31711" w:rsidR="000C0139" w:rsidRPr="001F23FC" w:rsidRDefault="00404AAC" w:rsidP="009563E3">
            <w:pPr>
              <w:keepNext/>
              <w:keepLines/>
              <w:spacing w:after="0"/>
              <w:jc w:val="center"/>
            </w:pPr>
            <w:r w:rsidRPr="001F23FC">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41"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F23FC" w:rsidRDefault="000C0139" w:rsidP="009563E3">
            <w:pPr>
              <w:keepNext/>
              <w:keepLines/>
              <w:spacing w:after="0"/>
              <w:jc w:val="center"/>
              <w:rPr>
                <w:sz w:val="18"/>
                <w:lang w:eastAsia="en-US"/>
              </w:rPr>
            </w:pPr>
          </w:p>
        </w:tc>
      </w:tr>
      <w:tr w:rsidR="000C0139" w:rsidRPr="001F23FC" w14:paraId="00D10644" w14:textId="77777777" w:rsidTr="009F7C98">
        <w:trPr>
          <w:cantSplit/>
          <w:jc w:val="center"/>
        </w:trPr>
        <w:tc>
          <w:tcPr>
            <w:tcW w:w="9631" w:type="dxa"/>
            <w:gridSpan w:val="5"/>
          </w:tcPr>
          <w:p w14:paraId="553C074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AF0BEB4" w14:textId="77777777" w:rsidR="000C0139" w:rsidRPr="001F23FC" w:rsidRDefault="000C0139" w:rsidP="00297E0C">
            <w:pPr>
              <w:keepNext/>
              <w:keepLines/>
              <w:spacing w:after="0"/>
              <w:rPr>
                <w:rFonts w:ascii="Arial" w:hAnsi="Arial" w:cs="Arial"/>
                <w:sz w:val="18"/>
                <w:szCs w:val="18"/>
              </w:rPr>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6DEA1061" w14:textId="77777777" w:rsidR="000C0139" w:rsidRPr="001F23FC" w:rsidRDefault="000C0139" w:rsidP="00297E0C"/>
    <w:p w14:paraId="4783437D" w14:textId="77777777" w:rsidR="000C0139" w:rsidRPr="001F23FC" w:rsidRDefault="000C0139" w:rsidP="000C0139">
      <w:pPr>
        <w:pStyle w:val="TH"/>
      </w:pPr>
      <w:r w:rsidRPr="001F23FC">
        <w:br w:type="page"/>
      </w:r>
      <w:bookmarkStart w:id="1060" w:name="_CRTableN_26"/>
      <w:r w:rsidRPr="001F23FC">
        <w:t xml:space="preserve">Table </w:t>
      </w:r>
      <w:bookmarkEnd w:id="1060"/>
      <w:r w:rsidRPr="001F23FC">
        <w:t>N.2-6: Test conditions and angle definitions for FWA for Alignment Option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9"/>
        <w:gridCol w:w="1378"/>
        <w:gridCol w:w="1375"/>
        <w:gridCol w:w="1413"/>
        <w:gridCol w:w="4096"/>
      </w:tblGrid>
      <w:tr w:rsidR="000C0139" w:rsidRPr="001F23FC" w14:paraId="12CBE69F" w14:textId="77777777" w:rsidTr="009F7C98">
        <w:trPr>
          <w:cantSplit/>
          <w:jc w:val="center"/>
        </w:trPr>
        <w:tc>
          <w:tcPr>
            <w:tcW w:w="1369" w:type="dxa"/>
          </w:tcPr>
          <w:p w14:paraId="11C0E728" w14:textId="77777777" w:rsidR="000C0139" w:rsidRPr="001F23FC" w:rsidRDefault="000C0139" w:rsidP="009563E3">
            <w:pPr>
              <w:pStyle w:val="TAH"/>
            </w:pPr>
            <w:r w:rsidRPr="001F23FC">
              <w:t>Test condition</w:t>
            </w:r>
          </w:p>
        </w:tc>
        <w:tc>
          <w:tcPr>
            <w:tcW w:w="1378" w:type="dxa"/>
          </w:tcPr>
          <w:p w14:paraId="3070ADB8" w14:textId="77777777" w:rsidR="000C0139" w:rsidRPr="001F23FC" w:rsidRDefault="000C0139" w:rsidP="009563E3">
            <w:pPr>
              <w:pStyle w:val="TAH"/>
            </w:pPr>
            <w:r w:rsidRPr="001F23FC">
              <w:t>DUT</w:t>
            </w:r>
            <w:r w:rsidRPr="001F23FC">
              <w:br/>
              <w:t>orientation</w:t>
            </w:r>
          </w:p>
        </w:tc>
        <w:tc>
          <w:tcPr>
            <w:tcW w:w="1375" w:type="dxa"/>
          </w:tcPr>
          <w:p w14:paraId="6DC52A8E" w14:textId="77777777" w:rsidR="000C0139" w:rsidRPr="001F23FC" w:rsidRDefault="000C0139" w:rsidP="009563E3">
            <w:pPr>
              <w:pStyle w:val="TAH"/>
            </w:pPr>
            <w:r w:rsidRPr="001F23FC">
              <w:t>Link</w:t>
            </w:r>
            <w:r w:rsidRPr="001F23FC">
              <w:br/>
              <w:t>angle</w:t>
            </w:r>
          </w:p>
        </w:tc>
        <w:tc>
          <w:tcPr>
            <w:tcW w:w="1413" w:type="dxa"/>
          </w:tcPr>
          <w:p w14:paraId="3FFE8B10" w14:textId="77777777" w:rsidR="000C0139" w:rsidRPr="001F23FC" w:rsidRDefault="000C0139" w:rsidP="009563E3">
            <w:pPr>
              <w:pStyle w:val="TAH"/>
            </w:pPr>
            <w:r w:rsidRPr="001F23FC">
              <w:t>Measurement</w:t>
            </w:r>
            <w:r w:rsidRPr="001F23FC">
              <w:br/>
              <w:t>angle</w:t>
            </w:r>
          </w:p>
        </w:tc>
        <w:tc>
          <w:tcPr>
            <w:tcW w:w="4096" w:type="dxa"/>
          </w:tcPr>
          <w:p w14:paraId="2329B9DC" w14:textId="77777777" w:rsidR="000C0139" w:rsidRPr="001F23FC" w:rsidRDefault="000C0139" w:rsidP="009563E3">
            <w:pPr>
              <w:pStyle w:val="TAH"/>
            </w:pPr>
            <w:r w:rsidRPr="001F23FC">
              <w:t>Diagram</w:t>
            </w:r>
          </w:p>
        </w:tc>
      </w:tr>
      <w:tr w:rsidR="000C0139" w:rsidRPr="001F23FC" w14:paraId="7B19D9B3" w14:textId="77777777" w:rsidTr="009F7C98">
        <w:trPr>
          <w:cantSplit/>
          <w:jc w:val="center"/>
        </w:trPr>
        <w:tc>
          <w:tcPr>
            <w:tcW w:w="1369" w:type="dxa"/>
          </w:tcPr>
          <w:p w14:paraId="335B0FFE" w14:textId="77777777" w:rsidR="000C0139" w:rsidRPr="001F23FC" w:rsidRDefault="000C0139" w:rsidP="009563E3">
            <w:pPr>
              <w:pStyle w:val="TAC"/>
            </w:pPr>
            <w:r w:rsidRPr="001F23FC">
              <w:t>Free space</w:t>
            </w:r>
          </w:p>
          <w:p w14:paraId="47815FE2" w14:textId="77777777" w:rsidR="000C0139" w:rsidRPr="001F23FC" w:rsidRDefault="000C0139" w:rsidP="009563E3">
            <w:pPr>
              <w:pStyle w:val="TAC"/>
            </w:pPr>
            <w:r w:rsidRPr="001F23FC">
              <w:t>DUT Orientation 1 (default)</w:t>
            </w:r>
          </w:p>
        </w:tc>
        <w:tc>
          <w:tcPr>
            <w:tcW w:w="1378" w:type="dxa"/>
          </w:tcPr>
          <w:p w14:paraId="49484E6C"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75F55F98" w14:textId="77777777" w:rsidR="000C0139" w:rsidRPr="001F23FC" w:rsidRDefault="000C0139" w:rsidP="009563E3">
            <w:pPr>
              <w:pStyle w:val="TAC"/>
            </w:pPr>
            <w:proofErr w:type="spellStart"/>
            <w:r w:rsidRPr="001F23FC">
              <w:t>θ</w:t>
            </w:r>
            <w:r w:rsidRPr="001F23FC">
              <w:rPr>
                <w:vertAlign w:val="subscript"/>
              </w:rPr>
              <w:t>Link</w:t>
            </w:r>
            <w:proofErr w:type="spellEnd"/>
            <w:r w:rsidRPr="001F23FC">
              <w:t>;</w:t>
            </w:r>
            <w:r w:rsidRPr="001F23FC">
              <w:br/>
            </w:r>
            <w:proofErr w:type="spellStart"/>
            <w:r w:rsidRPr="001F23FC">
              <w:t>ϕ</w:t>
            </w:r>
            <w:r w:rsidRPr="001F23FC">
              <w:rPr>
                <w:vertAlign w:val="subscript"/>
              </w:rPr>
              <w:t>Link</w:t>
            </w:r>
            <w:proofErr w:type="spellEnd"/>
          </w:p>
          <w:p w14:paraId="61614CAB" w14:textId="3BF8BC6B" w:rsidR="000C0139" w:rsidRPr="001F23FC" w:rsidRDefault="000C0139" w:rsidP="009563E3">
            <w:pPr>
              <w:pStyle w:val="TAC"/>
            </w:pPr>
            <w:r w:rsidRPr="001F23FC">
              <w:t>with polarization reference</w:t>
            </w:r>
          </w:p>
          <w:p w14:paraId="6CC71F19" w14:textId="6BDA4B8D"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br/>
              <w:t>ϕ</w:t>
            </w:r>
          </w:p>
        </w:tc>
        <w:tc>
          <w:tcPr>
            <w:tcW w:w="1413" w:type="dxa"/>
          </w:tcPr>
          <w:p w14:paraId="2E010043" w14:textId="77777777" w:rsidR="000C0139" w:rsidRPr="001F23FC" w:rsidRDefault="000C0139" w:rsidP="009563E3">
            <w:pPr>
              <w:pStyle w:val="TAC"/>
            </w:pPr>
            <w:proofErr w:type="spellStart"/>
            <w:r w:rsidRPr="001F23FC">
              <w:t>θ</w:t>
            </w:r>
            <w:r w:rsidRPr="001F23FC">
              <w:rPr>
                <w:vertAlign w:val="subscript"/>
              </w:rPr>
              <w:t>Meas</w:t>
            </w:r>
            <w:proofErr w:type="spellEnd"/>
            <w:r w:rsidRPr="001F23FC">
              <w:t>;</w:t>
            </w:r>
            <w:r w:rsidRPr="001F23FC">
              <w:br/>
            </w:r>
            <w:proofErr w:type="spellStart"/>
            <w:r w:rsidRPr="001F23FC">
              <w:t>ϕ</w:t>
            </w:r>
            <w:r w:rsidRPr="001F23FC">
              <w:rPr>
                <w:vertAlign w:val="subscript"/>
              </w:rPr>
              <w:t>Meas</w:t>
            </w:r>
            <w:proofErr w:type="spellEnd"/>
          </w:p>
          <w:p w14:paraId="7773DFAE" w14:textId="515E67AD"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br/>
              <w:t>ϕ</w:t>
            </w:r>
          </w:p>
        </w:tc>
        <w:tc>
          <w:tcPr>
            <w:tcW w:w="4096" w:type="dxa"/>
          </w:tcPr>
          <w:p w14:paraId="33591225" w14:textId="39641082" w:rsidR="000C0139" w:rsidRPr="001F23FC" w:rsidRDefault="00404AAC" w:rsidP="009563E3">
            <w:pPr>
              <w:pStyle w:val="TAC"/>
            </w:pPr>
            <w:r w:rsidRPr="001F23FC">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2"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F23FC" w14:paraId="05D83404" w14:textId="77777777" w:rsidTr="009F7C98">
        <w:trPr>
          <w:cantSplit/>
          <w:jc w:val="center"/>
        </w:trPr>
        <w:tc>
          <w:tcPr>
            <w:tcW w:w="1369" w:type="dxa"/>
          </w:tcPr>
          <w:p w14:paraId="29C19413" w14:textId="77777777" w:rsidR="000C0139" w:rsidRPr="001F23FC" w:rsidRDefault="000C0139" w:rsidP="009563E3">
            <w:pPr>
              <w:pStyle w:val="TAC"/>
            </w:pPr>
            <w:r w:rsidRPr="001F23FC">
              <w:t>Free space</w:t>
            </w:r>
          </w:p>
          <w:p w14:paraId="025A740C" w14:textId="50611E60" w:rsidR="000C0139" w:rsidRPr="001F23FC" w:rsidRDefault="000C0139" w:rsidP="009563E3">
            <w:pPr>
              <w:pStyle w:val="TAC"/>
            </w:pPr>
            <w:r w:rsidRPr="001F23FC">
              <w:t>DUT Orientation 2 – Option 1</w:t>
            </w:r>
          </w:p>
          <w:p w14:paraId="6322AD59" w14:textId="77777777" w:rsidR="000C0139" w:rsidRPr="001F23FC" w:rsidRDefault="000C0139" w:rsidP="009563E3">
            <w:pPr>
              <w:pStyle w:val="TAC"/>
            </w:pPr>
            <w:r w:rsidRPr="001F23FC">
              <w:t>(based on re-positioning approach)</w:t>
            </w:r>
          </w:p>
        </w:tc>
        <w:tc>
          <w:tcPr>
            <w:tcW w:w="1378" w:type="dxa"/>
          </w:tcPr>
          <w:p w14:paraId="446129FE"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5E94CD03"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0D89E0D5" w14:textId="38D729FC" w:rsidR="000C0139" w:rsidRPr="001F23FC" w:rsidRDefault="000C0139" w:rsidP="009563E3">
            <w:pPr>
              <w:pStyle w:val="TAC"/>
            </w:pPr>
            <w:r w:rsidRPr="001F23FC">
              <w:t>with polarization reference</w:t>
            </w:r>
          </w:p>
          <w:p w14:paraId="7D82FEB4" w14:textId="2DBC32AA"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3" w:type="dxa"/>
          </w:tcPr>
          <w:p w14:paraId="2572297E"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27AE820B" w14:textId="4B29E0A4"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96" w:type="dxa"/>
          </w:tcPr>
          <w:p w14:paraId="6CBFAD78" w14:textId="7EBD3953" w:rsidR="000C0139" w:rsidRPr="001F23FC" w:rsidRDefault="00404AAC" w:rsidP="009563E3">
            <w:pPr>
              <w:pStyle w:val="TAC"/>
            </w:pPr>
            <w:r w:rsidRPr="001F23FC">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3"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F23FC" w:rsidRDefault="000C0139" w:rsidP="009563E3">
            <w:pPr>
              <w:pStyle w:val="TAC"/>
            </w:pPr>
          </w:p>
        </w:tc>
      </w:tr>
      <w:tr w:rsidR="000C0139" w:rsidRPr="001F23FC" w14:paraId="126D3FD0" w14:textId="77777777" w:rsidTr="009F7C98">
        <w:trPr>
          <w:cantSplit/>
          <w:jc w:val="center"/>
        </w:trPr>
        <w:tc>
          <w:tcPr>
            <w:tcW w:w="1369" w:type="dxa"/>
          </w:tcPr>
          <w:p w14:paraId="52503B31" w14:textId="77777777" w:rsidR="000C0139" w:rsidRPr="001F23FC" w:rsidRDefault="000C0139" w:rsidP="009563E3">
            <w:pPr>
              <w:pStyle w:val="TAC"/>
            </w:pPr>
            <w:r w:rsidRPr="001F23FC">
              <w:t>Free space</w:t>
            </w:r>
          </w:p>
          <w:p w14:paraId="6AFBBA6A" w14:textId="31726B9C" w:rsidR="000C0139" w:rsidRPr="001F23FC" w:rsidRDefault="000C0139" w:rsidP="009563E3">
            <w:pPr>
              <w:pStyle w:val="TAC"/>
            </w:pPr>
            <w:r w:rsidRPr="001F23FC">
              <w:t>DUT Orientation 2 – Option 2</w:t>
            </w:r>
          </w:p>
          <w:p w14:paraId="562B58C3" w14:textId="77777777" w:rsidR="000C0139" w:rsidRPr="001F23FC" w:rsidRDefault="000C0139" w:rsidP="009563E3">
            <w:pPr>
              <w:pStyle w:val="TAC"/>
            </w:pPr>
            <w:r w:rsidRPr="001F23FC">
              <w:t>(based on re-positioning approach)</w:t>
            </w:r>
          </w:p>
        </w:tc>
        <w:tc>
          <w:tcPr>
            <w:tcW w:w="1378" w:type="dxa"/>
          </w:tcPr>
          <w:p w14:paraId="57F90C2D"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0855044D" w14:textId="77777777" w:rsidR="000C0139" w:rsidRPr="001F23FC" w:rsidRDefault="000C0139" w:rsidP="009563E3">
            <w:pPr>
              <w:pStyle w:val="TAC"/>
            </w:pPr>
            <w:proofErr w:type="spellStart"/>
            <w:r w:rsidRPr="001F23FC">
              <w:t>θLink</w:t>
            </w:r>
            <w:proofErr w:type="spellEnd"/>
            <w:r w:rsidRPr="001F23FC">
              <w:t>;</w:t>
            </w:r>
            <w:r w:rsidRPr="001F23FC">
              <w:br/>
            </w:r>
            <w:proofErr w:type="spellStart"/>
            <w:r w:rsidRPr="001F23FC">
              <w:t>ϕLink</w:t>
            </w:r>
            <w:proofErr w:type="spellEnd"/>
          </w:p>
          <w:p w14:paraId="4092AB4E" w14:textId="0D9708F5" w:rsidR="000C0139" w:rsidRPr="001F23FC" w:rsidRDefault="000C0139" w:rsidP="009563E3">
            <w:pPr>
              <w:pStyle w:val="TAC"/>
            </w:pPr>
            <w:r w:rsidRPr="001F23FC">
              <w:t>with polarization reference</w:t>
            </w:r>
          </w:p>
          <w:p w14:paraId="55C2A50E" w14:textId="209BC6AD" w:rsidR="000C0139" w:rsidRPr="001F23FC" w:rsidRDefault="000C0139" w:rsidP="009563E3">
            <w:pPr>
              <w:pStyle w:val="TAC"/>
            </w:pPr>
            <w:proofErr w:type="spellStart"/>
            <w:r w:rsidRPr="001F23FC">
              <w:t>PolLink</w:t>
            </w:r>
            <w:proofErr w:type="spellEnd"/>
            <w:r w:rsidRPr="001F23FC">
              <w:t xml:space="preserve"> = θ or</w:t>
            </w:r>
            <w:r w:rsidRPr="001F23FC">
              <w:br/>
              <w:t>ϕ</w:t>
            </w:r>
          </w:p>
        </w:tc>
        <w:tc>
          <w:tcPr>
            <w:tcW w:w="1413" w:type="dxa"/>
          </w:tcPr>
          <w:p w14:paraId="2742DC22" w14:textId="77777777" w:rsidR="000C0139" w:rsidRPr="001F23FC" w:rsidRDefault="000C0139" w:rsidP="009563E3">
            <w:pPr>
              <w:pStyle w:val="TAC"/>
            </w:pPr>
            <w:proofErr w:type="spellStart"/>
            <w:r w:rsidRPr="001F23FC">
              <w:t>θMeas</w:t>
            </w:r>
            <w:proofErr w:type="spellEnd"/>
            <w:r w:rsidRPr="001F23FC">
              <w:t>;</w:t>
            </w:r>
            <w:r w:rsidRPr="001F23FC">
              <w:br/>
            </w:r>
            <w:proofErr w:type="spellStart"/>
            <w:r w:rsidRPr="001F23FC">
              <w:t>ϕMeas</w:t>
            </w:r>
            <w:proofErr w:type="spellEnd"/>
          </w:p>
          <w:p w14:paraId="4B03DA38" w14:textId="0BE49ABB" w:rsidR="000C0139" w:rsidRPr="001F23FC" w:rsidRDefault="000C0139" w:rsidP="009563E3">
            <w:pPr>
              <w:pStyle w:val="TAC"/>
            </w:pPr>
            <w:r w:rsidRPr="001F23FC">
              <w:t>with polarization reference</w:t>
            </w:r>
            <w:r w:rsidRPr="001F23FC">
              <w:br/>
            </w:r>
            <w:proofErr w:type="spellStart"/>
            <w:r w:rsidRPr="001F23FC">
              <w:t>PolMeas</w:t>
            </w:r>
            <w:proofErr w:type="spellEnd"/>
            <w:r w:rsidRPr="001F23FC">
              <w:t xml:space="preserve"> = θ or</w:t>
            </w:r>
            <w:r w:rsidRPr="001F23FC">
              <w:br/>
              <w:t>ϕ</w:t>
            </w:r>
          </w:p>
        </w:tc>
        <w:tc>
          <w:tcPr>
            <w:tcW w:w="4096" w:type="dxa"/>
          </w:tcPr>
          <w:p w14:paraId="6DD77653" w14:textId="4A84A4AD" w:rsidR="000C0139" w:rsidRPr="001F23FC" w:rsidRDefault="00404AAC" w:rsidP="009563E3">
            <w:pPr>
              <w:pStyle w:val="TAC"/>
            </w:pPr>
            <w:r w:rsidRPr="001F23FC">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4"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F23FC" w:rsidRDefault="000C0139" w:rsidP="009563E3">
            <w:pPr>
              <w:pStyle w:val="TAC"/>
            </w:pPr>
          </w:p>
        </w:tc>
      </w:tr>
      <w:tr w:rsidR="000C0139" w:rsidRPr="001F23FC" w14:paraId="122B2CBD" w14:textId="77777777" w:rsidTr="009F7C98">
        <w:trPr>
          <w:cantSplit/>
          <w:jc w:val="center"/>
        </w:trPr>
        <w:tc>
          <w:tcPr>
            <w:tcW w:w="9631" w:type="dxa"/>
            <w:gridSpan w:val="5"/>
          </w:tcPr>
          <w:p w14:paraId="0435D539"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2041AA33"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1D6009B5" w14:textId="77777777" w:rsidR="000C0139" w:rsidRPr="001F23FC" w:rsidRDefault="000C0139" w:rsidP="00297E0C"/>
    <w:p w14:paraId="08611D54" w14:textId="77777777" w:rsidR="000C0139" w:rsidRPr="001F23FC" w:rsidRDefault="000C0139" w:rsidP="000C0139">
      <w:pPr>
        <w:pStyle w:val="TH"/>
      </w:pPr>
      <w:r w:rsidRPr="001F23FC">
        <w:br w:type="page"/>
      </w:r>
      <w:bookmarkStart w:id="1061" w:name="_CRTableN_27"/>
      <w:r w:rsidRPr="001F23FC">
        <w:t xml:space="preserve">Table </w:t>
      </w:r>
      <w:bookmarkEnd w:id="1061"/>
      <w:r w:rsidRPr="001F23FC">
        <w:t>N.2-7: Test conditions and angle definitions for FWA for Alignment Option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0"/>
        <w:gridCol w:w="1395"/>
        <w:gridCol w:w="1393"/>
        <w:gridCol w:w="1415"/>
        <w:gridCol w:w="4038"/>
      </w:tblGrid>
      <w:tr w:rsidR="000C0139" w:rsidRPr="001F23FC" w14:paraId="2D2B4075" w14:textId="77777777" w:rsidTr="009F7C98">
        <w:trPr>
          <w:cantSplit/>
          <w:jc w:val="center"/>
        </w:trPr>
        <w:tc>
          <w:tcPr>
            <w:tcW w:w="1390" w:type="dxa"/>
          </w:tcPr>
          <w:p w14:paraId="10AED851" w14:textId="77777777" w:rsidR="000C0139" w:rsidRPr="001F23FC" w:rsidRDefault="000C0139" w:rsidP="009563E3">
            <w:pPr>
              <w:pStyle w:val="TAH"/>
            </w:pPr>
            <w:r w:rsidRPr="001F23FC">
              <w:t>Test condition</w:t>
            </w:r>
          </w:p>
        </w:tc>
        <w:tc>
          <w:tcPr>
            <w:tcW w:w="1395" w:type="dxa"/>
          </w:tcPr>
          <w:p w14:paraId="1EAD42C4" w14:textId="77777777" w:rsidR="000C0139" w:rsidRPr="001F23FC" w:rsidRDefault="000C0139" w:rsidP="009563E3">
            <w:pPr>
              <w:pStyle w:val="TAH"/>
            </w:pPr>
            <w:r w:rsidRPr="001F23FC">
              <w:t>DUT</w:t>
            </w:r>
            <w:r w:rsidRPr="001F23FC">
              <w:br/>
              <w:t>orientation</w:t>
            </w:r>
          </w:p>
        </w:tc>
        <w:tc>
          <w:tcPr>
            <w:tcW w:w="1393" w:type="dxa"/>
          </w:tcPr>
          <w:p w14:paraId="77E71A8A" w14:textId="77777777" w:rsidR="000C0139" w:rsidRPr="001F23FC" w:rsidRDefault="000C0139" w:rsidP="009563E3">
            <w:pPr>
              <w:pStyle w:val="TAH"/>
            </w:pPr>
            <w:r w:rsidRPr="001F23FC">
              <w:t>Link</w:t>
            </w:r>
            <w:r w:rsidRPr="001F23FC">
              <w:br/>
              <w:t>angle</w:t>
            </w:r>
          </w:p>
        </w:tc>
        <w:tc>
          <w:tcPr>
            <w:tcW w:w="1415" w:type="dxa"/>
          </w:tcPr>
          <w:p w14:paraId="77F208F4" w14:textId="77777777" w:rsidR="000C0139" w:rsidRPr="001F23FC" w:rsidRDefault="000C0139" w:rsidP="009563E3">
            <w:pPr>
              <w:pStyle w:val="TAH"/>
            </w:pPr>
            <w:r w:rsidRPr="001F23FC">
              <w:t>Measurement</w:t>
            </w:r>
            <w:r w:rsidRPr="001F23FC">
              <w:br/>
              <w:t>angle</w:t>
            </w:r>
          </w:p>
        </w:tc>
        <w:tc>
          <w:tcPr>
            <w:tcW w:w="4038" w:type="dxa"/>
          </w:tcPr>
          <w:p w14:paraId="1B4E7D57" w14:textId="77777777" w:rsidR="000C0139" w:rsidRPr="001F23FC" w:rsidRDefault="000C0139" w:rsidP="009563E3">
            <w:pPr>
              <w:pStyle w:val="TAH"/>
            </w:pPr>
            <w:r w:rsidRPr="001F23FC">
              <w:t>Diagram</w:t>
            </w:r>
          </w:p>
        </w:tc>
      </w:tr>
      <w:tr w:rsidR="000C0139" w:rsidRPr="001F23FC" w14:paraId="2D3AC129" w14:textId="77777777" w:rsidTr="009F7C98">
        <w:trPr>
          <w:cantSplit/>
          <w:jc w:val="center"/>
        </w:trPr>
        <w:tc>
          <w:tcPr>
            <w:tcW w:w="1390" w:type="dxa"/>
          </w:tcPr>
          <w:p w14:paraId="6F5497C7" w14:textId="77777777" w:rsidR="000C0139" w:rsidRPr="001F23FC" w:rsidRDefault="000C0139" w:rsidP="009563E3">
            <w:pPr>
              <w:pStyle w:val="TAC"/>
            </w:pPr>
            <w:r w:rsidRPr="001F23FC">
              <w:t>Free space</w:t>
            </w:r>
          </w:p>
          <w:p w14:paraId="1B4F8DE1" w14:textId="77777777" w:rsidR="000C0139" w:rsidRPr="001F23FC" w:rsidRDefault="000C0139" w:rsidP="009563E3">
            <w:pPr>
              <w:pStyle w:val="TAC"/>
            </w:pPr>
            <w:r w:rsidRPr="001F23FC">
              <w:t>DUT Orientation 1 (default)</w:t>
            </w:r>
          </w:p>
        </w:tc>
        <w:tc>
          <w:tcPr>
            <w:tcW w:w="1395" w:type="dxa"/>
          </w:tcPr>
          <w:p w14:paraId="5602A975"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3F2BDA9A"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06E0B68" w14:textId="763F44D7" w:rsidR="000C0139" w:rsidRPr="001F23FC" w:rsidRDefault="000C0139" w:rsidP="009563E3">
            <w:pPr>
              <w:pStyle w:val="TAC"/>
            </w:pPr>
            <w:r w:rsidRPr="001F23FC">
              <w:t>with polarization reference</w:t>
            </w:r>
          </w:p>
          <w:p w14:paraId="68B856DE" w14:textId="5C10A471"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5" w:type="dxa"/>
          </w:tcPr>
          <w:p w14:paraId="02E9646F"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4EBEAB5F" w14:textId="4E3A2F7C"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38" w:type="dxa"/>
          </w:tcPr>
          <w:p w14:paraId="03C14C6F" w14:textId="7F6EE022" w:rsidR="000C0139" w:rsidRPr="001F23FC" w:rsidRDefault="00404AAC" w:rsidP="009563E3">
            <w:pPr>
              <w:keepNext/>
              <w:keepLines/>
              <w:spacing w:after="0"/>
              <w:jc w:val="center"/>
              <w:rPr>
                <w:sz w:val="18"/>
              </w:rPr>
            </w:pPr>
            <w:r w:rsidRPr="001F23FC">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5"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F23FC" w:rsidRDefault="000C0139" w:rsidP="009563E3">
            <w:pPr>
              <w:keepNext/>
              <w:keepLines/>
              <w:spacing w:after="0"/>
              <w:jc w:val="center"/>
              <w:rPr>
                <w:sz w:val="18"/>
              </w:rPr>
            </w:pPr>
          </w:p>
        </w:tc>
      </w:tr>
      <w:tr w:rsidR="000C0139" w:rsidRPr="001F23FC" w14:paraId="151CDADF" w14:textId="77777777" w:rsidTr="009F7C98">
        <w:trPr>
          <w:cantSplit/>
          <w:jc w:val="center"/>
        </w:trPr>
        <w:tc>
          <w:tcPr>
            <w:tcW w:w="1390" w:type="dxa"/>
          </w:tcPr>
          <w:p w14:paraId="4211113E" w14:textId="77777777" w:rsidR="000C0139" w:rsidRPr="001F23FC" w:rsidRDefault="000C0139" w:rsidP="009563E3">
            <w:pPr>
              <w:pStyle w:val="TAC"/>
            </w:pPr>
            <w:r w:rsidRPr="001F23FC">
              <w:t>Free space</w:t>
            </w:r>
          </w:p>
          <w:p w14:paraId="23CF5F14" w14:textId="7440E1E4" w:rsidR="000C0139" w:rsidRPr="001F23FC" w:rsidRDefault="000C0139" w:rsidP="009563E3">
            <w:pPr>
              <w:pStyle w:val="TAC"/>
            </w:pPr>
            <w:r w:rsidRPr="001F23FC">
              <w:t>DUT Orientation 2 – Option 1</w:t>
            </w:r>
          </w:p>
          <w:p w14:paraId="657F36CA" w14:textId="77777777" w:rsidR="000C0139" w:rsidRPr="001F23FC" w:rsidRDefault="000C0139" w:rsidP="009563E3">
            <w:pPr>
              <w:pStyle w:val="TAC"/>
            </w:pPr>
            <w:r w:rsidRPr="001F23FC">
              <w:t>(based on re-positioning approach)</w:t>
            </w:r>
          </w:p>
        </w:tc>
        <w:tc>
          <w:tcPr>
            <w:tcW w:w="1395" w:type="dxa"/>
          </w:tcPr>
          <w:p w14:paraId="5C65C9E2" w14:textId="77777777" w:rsidR="000C0139" w:rsidRPr="001F23FC" w:rsidRDefault="000C0139" w:rsidP="009563E3">
            <w:pPr>
              <w:pStyle w:val="TAC"/>
            </w:pPr>
            <w:r w:rsidRPr="001F23FC">
              <w:t>α = 180º;</w:t>
            </w:r>
            <w:r w:rsidRPr="001F23FC">
              <w:br/>
              <w:t>β = -90º;</w:t>
            </w:r>
            <w:r w:rsidRPr="001F23FC">
              <w:br/>
              <w:t>γ = 0º</w:t>
            </w:r>
          </w:p>
        </w:tc>
        <w:tc>
          <w:tcPr>
            <w:tcW w:w="1393" w:type="dxa"/>
          </w:tcPr>
          <w:p w14:paraId="47FECF86"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56C1B27" w14:textId="7826D658" w:rsidR="000C0139" w:rsidRPr="001F23FC" w:rsidRDefault="000C0139" w:rsidP="009563E3">
            <w:pPr>
              <w:pStyle w:val="TAC"/>
            </w:pPr>
            <w:r w:rsidRPr="001F23FC">
              <w:t>with polarization reference</w:t>
            </w:r>
          </w:p>
          <w:p w14:paraId="6F5A67FA" w14:textId="293C79CC"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5" w:type="dxa"/>
          </w:tcPr>
          <w:p w14:paraId="7A53E697"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7FC229F6" w14:textId="33E372EA"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38" w:type="dxa"/>
          </w:tcPr>
          <w:p w14:paraId="56D0ACFD" w14:textId="0991F5E2" w:rsidR="000C0139" w:rsidRPr="001F23FC" w:rsidRDefault="00404AAC" w:rsidP="009563E3">
            <w:pPr>
              <w:keepNext/>
              <w:keepLines/>
              <w:spacing w:after="0"/>
              <w:jc w:val="center"/>
              <w:rPr>
                <w:sz w:val="18"/>
              </w:rPr>
            </w:pPr>
            <w:r w:rsidRPr="001F23FC">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6"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F23FC" w:rsidRDefault="000C0139" w:rsidP="009563E3">
            <w:pPr>
              <w:keepNext/>
              <w:keepLines/>
              <w:spacing w:after="0"/>
              <w:jc w:val="center"/>
              <w:rPr>
                <w:sz w:val="18"/>
              </w:rPr>
            </w:pPr>
          </w:p>
        </w:tc>
      </w:tr>
      <w:tr w:rsidR="000C0139" w:rsidRPr="001F23FC" w14:paraId="1183DC52" w14:textId="77777777" w:rsidTr="009F7C98">
        <w:trPr>
          <w:cantSplit/>
          <w:jc w:val="center"/>
        </w:trPr>
        <w:tc>
          <w:tcPr>
            <w:tcW w:w="1390" w:type="dxa"/>
          </w:tcPr>
          <w:p w14:paraId="0F0547F3" w14:textId="77777777" w:rsidR="000C0139" w:rsidRPr="001F23FC" w:rsidRDefault="000C0139" w:rsidP="009563E3">
            <w:pPr>
              <w:pStyle w:val="TAC"/>
            </w:pPr>
            <w:r w:rsidRPr="001F23FC">
              <w:t>Free space</w:t>
            </w:r>
          </w:p>
          <w:p w14:paraId="58A5EBD3" w14:textId="04F9EB2E" w:rsidR="000C0139" w:rsidRPr="001F23FC" w:rsidRDefault="000C0139" w:rsidP="009563E3">
            <w:pPr>
              <w:pStyle w:val="TAC"/>
            </w:pPr>
            <w:r w:rsidRPr="001F23FC">
              <w:t>DUT Orientation 2 – Option 2</w:t>
            </w:r>
          </w:p>
          <w:p w14:paraId="7054E07B" w14:textId="77777777" w:rsidR="000C0139" w:rsidRPr="001F23FC" w:rsidRDefault="000C0139" w:rsidP="009563E3">
            <w:pPr>
              <w:pStyle w:val="TAC"/>
            </w:pPr>
            <w:r w:rsidRPr="001F23FC">
              <w:t>(based on re-positioning approach)</w:t>
            </w:r>
          </w:p>
        </w:tc>
        <w:tc>
          <w:tcPr>
            <w:tcW w:w="1395" w:type="dxa"/>
          </w:tcPr>
          <w:p w14:paraId="0334BEEE"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198D67D6"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60D53923" w14:textId="02BFE4E9" w:rsidR="000C0139" w:rsidRPr="001F23FC" w:rsidRDefault="000C0139" w:rsidP="009563E3">
            <w:pPr>
              <w:pStyle w:val="TAC"/>
            </w:pPr>
            <w:r w:rsidRPr="001F23FC">
              <w:t>with polarization reference</w:t>
            </w:r>
          </w:p>
          <w:p w14:paraId="6EFDCDA0" w14:textId="37BC4723"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5" w:type="dxa"/>
          </w:tcPr>
          <w:p w14:paraId="19C67222"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6D153154" w14:textId="59E8AE43"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38" w:type="dxa"/>
          </w:tcPr>
          <w:p w14:paraId="61125F72" w14:textId="204D47E2" w:rsidR="000C0139" w:rsidRPr="001F23FC" w:rsidRDefault="00404AAC" w:rsidP="009563E3">
            <w:pPr>
              <w:keepNext/>
              <w:keepLines/>
              <w:spacing w:after="0"/>
              <w:jc w:val="center"/>
              <w:rPr>
                <w:sz w:val="18"/>
              </w:rPr>
            </w:pPr>
            <w:r w:rsidRPr="001F23FC">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7"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F23FC" w:rsidRDefault="000C0139" w:rsidP="009563E3">
            <w:pPr>
              <w:keepNext/>
              <w:keepLines/>
              <w:spacing w:after="0"/>
              <w:jc w:val="center"/>
              <w:rPr>
                <w:sz w:val="18"/>
              </w:rPr>
            </w:pPr>
          </w:p>
        </w:tc>
      </w:tr>
      <w:tr w:rsidR="000C0139" w:rsidRPr="001F23FC" w14:paraId="2A2A2F6C" w14:textId="77777777" w:rsidTr="009F7C98">
        <w:trPr>
          <w:cantSplit/>
          <w:jc w:val="center"/>
        </w:trPr>
        <w:tc>
          <w:tcPr>
            <w:tcW w:w="9631" w:type="dxa"/>
            <w:gridSpan w:val="5"/>
          </w:tcPr>
          <w:p w14:paraId="0AA7E6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63F6C4A"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F6A0239" w14:textId="77777777" w:rsidR="000C0139" w:rsidRPr="001F23FC" w:rsidRDefault="000C0139"/>
    <w:p w14:paraId="60370939" w14:textId="0498FAA7" w:rsidR="00A920F8" w:rsidRPr="001F23FC" w:rsidRDefault="00A920F8">
      <w:r w:rsidRPr="001F23FC">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1F23FC" w:rsidRDefault="00A920F8" w:rsidP="00A920F8">
      <w:pPr>
        <w:pStyle w:val="TH"/>
      </w:pPr>
      <w:r w:rsidRPr="001F23FC">
        <w:t>Table N.2-8: Test conditions and angle definitions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1F23FC" w14:paraId="44896EBE"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57CB0CBE" w14:textId="77777777" w:rsidR="00A920F8" w:rsidRPr="001F23FC" w:rsidRDefault="00A920F8" w:rsidP="009065DA">
            <w:pPr>
              <w:pStyle w:val="TAH"/>
            </w:pPr>
            <w:r w:rsidRPr="001F23FC">
              <w:t>Test condition</w:t>
            </w:r>
          </w:p>
        </w:tc>
        <w:tc>
          <w:tcPr>
            <w:tcW w:w="1631" w:type="dxa"/>
            <w:tcBorders>
              <w:top w:val="single" w:sz="4" w:space="0" w:color="auto"/>
              <w:left w:val="single" w:sz="4" w:space="0" w:color="auto"/>
              <w:bottom w:val="single" w:sz="4" w:space="0" w:color="auto"/>
              <w:right w:val="single" w:sz="4" w:space="0" w:color="auto"/>
            </w:tcBorders>
            <w:hideMark/>
          </w:tcPr>
          <w:p w14:paraId="23B4B8E8" w14:textId="77777777" w:rsidR="00A920F8" w:rsidRPr="001F23FC" w:rsidRDefault="00A920F8" w:rsidP="009065DA">
            <w:pPr>
              <w:pStyle w:val="TAH"/>
            </w:pPr>
            <w:r w:rsidRPr="001F23FC">
              <w:t>DUT orientation</w:t>
            </w:r>
          </w:p>
        </w:tc>
        <w:tc>
          <w:tcPr>
            <w:tcW w:w="3742" w:type="dxa"/>
            <w:tcBorders>
              <w:top w:val="single" w:sz="4" w:space="0" w:color="auto"/>
              <w:left w:val="single" w:sz="4" w:space="0" w:color="auto"/>
              <w:bottom w:val="single" w:sz="4" w:space="0" w:color="auto"/>
              <w:right w:val="single" w:sz="4" w:space="0" w:color="auto"/>
            </w:tcBorders>
            <w:hideMark/>
          </w:tcPr>
          <w:p w14:paraId="672654A0" w14:textId="77777777" w:rsidR="00A920F8" w:rsidRPr="001F23FC" w:rsidRDefault="00A920F8" w:rsidP="009065DA">
            <w:pPr>
              <w:pStyle w:val="TAH"/>
            </w:pPr>
            <w:r w:rsidRPr="001F23FC">
              <w:t>Diagram</w:t>
            </w:r>
          </w:p>
        </w:tc>
      </w:tr>
      <w:tr w:rsidR="00A920F8" w:rsidRPr="001F23FC" w14:paraId="276D3C4F"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676A4916" w14:textId="77777777" w:rsidR="00A920F8" w:rsidRPr="001F23FC" w:rsidRDefault="00A920F8" w:rsidP="009065DA">
            <w:pPr>
              <w:pStyle w:val="TAC"/>
            </w:pPr>
            <w:r w:rsidRPr="001F23FC">
              <w:t>Orientation 1</w:t>
            </w:r>
          </w:p>
          <w:p w14:paraId="7382B791"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hideMark/>
          </w:tcPr>
          <w:p w14:paraId="78C92910" w14:textId="77777777" w:rsidR="00A920F8" w:rsidRPr="001F23FC" w:rsidRDefault="00A920F8" w:rsidP="009065DA">
            <w:pPr>
              <w:pStyle w:val="TAC"/>
            </w:pPr>
            <w:r w:rsidRPr="001F23FC">
              <w:t>α = 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hideMark/>
          </w:tcPr>
          <w:p w14:paraId="58394086" w14:textId="77777777" w:rsidR="00A920F8" w:rsidRPr="001F23FC" w:rsidRDefault="00A920F8" w:rsidP="009065DA">
            <w:pPr>
              <w:keepNext/>
              <w:keepLines/>
              <w:jc w:val="center"/>
              <w:rPr>
                <w:sz w:val="18"/>
              </w:rPr>
            </w:pPr>
            <w:r w:rsidRPr="001F23FC">
              <w:rPr>
                <w:noProof/>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48"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787FC8EA"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24AF5E32" w14:textId="77777777" w:rsidR="00A920F8" w:rsidRPr="001F23FC" w:rsidRDefault="00A920F8" w:rsidP="009065DA">
            <w:pPr>
              <w:pStyle w:val="TAC"/>
            </w:pPr>
            <w:r w:rsidRPr="001F23FC">
              <w:t>Orientation 1</w:t>
            </w:r>
          </w:p>
          <w:p w14:paraId="76BD602E"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A1FB181" w14:textId="77777777" w:rsidR="00A920F8" w:rsidRPr="001F23FC" w:rsidRDefault="00A920F8" w:rsidP="009065DA">
            <w:pPr>
              <w:pStyle w:val="TAC"/>
            </w:pPr>
            <w:r w:rsidRPr="001F23FC">
              <w:t>α = 0º;</w:t>
            </w:r>
            <w:r w:rsidRPr="001F23FC">
              <w:br/>
              <w:t>β = 0º;</w:t>
            </w:r>
            <w:r w:rsidRPr="001F23FC">
              <w:br/>
              <w:t>γ = 180º</w:t>
            </w:r>
          </w:p>
        </w:tc>
        <w:tc>
          <w:tcPr>
            <w:tcW w:w="3742" w:type="dxa"/>
            <w:tcBorders>
              <w:top w:val="single" w:sz="4" w:space="0" w:color="auto"/>
              <w:left w:val="single" w:sz="4" w:space="0" w:color="auto"/>
              <w:bottom w:val="single" w:sz="4" w:space="0" w:color="auto"/>
              <w:right w:val="single" w:sz="4" w:space="0" w:color="auto"/>
            </w:tcBorders>
          </w:tcPr>
          <w:p w14:paraId="0CE9982E" w14:textId="77777777" w:rsidR="00A920F8" w:rsidRPr="001F23FC" w:rsidRDefault="00A920F8" w:rsidP="009065DA">
            <w:pPr>
              <w:pStyle w:val="TAC"/>
              <w:spacing w:after="120"/>
            </w:pPr>
            <w:r w:rsidRPr="001F23FC">
              <w:rPr>
                <w:noProof/>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48"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0DBFE7B9"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594BBFA7" w14:textId="77777777" w:rsidR="00A920F8" w:rsidRPr="001F23FC" w:rsidRDefault="00A920F8" w:rsidP="009065DA">
            <w:pPr>
              <w:pStyle w:val="TAC"/>
            </w:pPr>
            <w:r w:rsidRPr="001F23FC">
              <w:t>Orientation 2</w:t>
            </w:r>
          </w:p>
          <w:p w14:paraId="4A04533E"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tcPr>
          <w:p w14:paraId="22FA48BE" w14:textId="77777777" w:rsidR="00A920F8" w:rsidRPr="001F23FC" w:rsidRDefault="00A920F8" w:rsidP="009065DA">
            <w:pPr>
              <w:pStyle w:val="TAC"/>
            </w:pPr>
            <w:r w:rsidRPr="001F23FC">
              <w:t>α = 180º;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76C564FB" w14:textId="77777777" w:rsidR="00A920F8" w:rsidRPr="001F23FC" w:rsidRDefault="00A920F8" w:rsidP="009065DA">
            <w:pPr>
              <w:pStyle w:val="TAC"/>
              <w:spacing w:after="120"/>
            </w:pPr>
            <w:r w:rsidRPr="001F23FC">
              <w:rPr>
                <w:noProof/>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48"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53571977"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16296579" w14:textId="77777777" w:rsidR="00A920F8" w:rsidRPr="001F23FC" w:rsidRDefault="00A920F8" w:rsidP="009065DA">
            <w:pPr>
              <w:pStyle w:val="TAC"/>
            </w:pPr>
            <w:r w:rsidRPr="001F23FC">
              <w:t>Orientation 2</w:t>
            </w:r>
          </w:p>
          <w:p w14:paraId="4D268E73"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B33B428" w14:textId="77777777" w:rsidR="00A920F8" w:rsidRPr="001F23FC" w:rsidRDefault="00A920F8" w:rsidP="009065DA">
            <w:pPr>
              <w:pStyle w:val="TAC"/>
            </w:pPr>
            <w:r w:rsidRPr="001F23FC">
              <w:t>α = 0º;</w:t>
            </w:r>
            <w:r w:rsidRPr="001F23FC">
              <w:br/>
              <w:t>β = 180º;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69934F53" w14:textId="77777777" w:rsidR="00A920F8" w:rsidRPr="001F23FC" w:rsidRDefault="00A920F8" w:rsidP="009065DA">
            <w:pPr>
              <w:pStyle w:val="TAC"/>
              <w:spacing w:after="120"/>
            </w:pPr>
            <w:r w:rsidRPr="001F23FC">
              <w:rPr>
                <w:noProof/>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48"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65EFE4C1" w14:textId="77777777" w:rsidTr="009F7C98">
        <w:trPr>
          <w:cantSplit/>
          <w:jc w:val="center"/>
        </w:trPr>
        <w:tc>
          <w:tcPr>
            <w:tcW w:w="6840" w:type="dxa"/>
            <w:gridSpan w:val="3"/>
            <w:tcBorders>
              <w:top w:val="single" w:sz="4" w:space="0" w:color="auto"/>
              <w:left w:val="single" w:sz="4" w:space="0" w:color="auto"/>
              <w:bottom w:val="single" w:sz="4" w:space="0" w:color="auto"/>
              <w:right w:val="single" w:sz="4" w:space="0" w:color="auto"/>
            </w:tcBorders>
          </w:tcPr>
          <w:p w14:paraId="4F78BCCD" w14:textId="19C1BFF7"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F27A99D" w14:textId="77777777" w:rsidR="00A920F8" w:rsidRPr="001F23FC" w:rsidRDefault="00A920F8" w:rsidP="00A920F8"/>
    <w:p w14:paraId="3FEA7598" w14:textId="54AAB422" w:rsidR="00A920F8" w:rsidRPr="001F23FC" w:rsidRDefault="00A920F8" w:rsidP="00012848">
      <w:pPr>
        <w:pStyle w:val="TH"/>
      </w:pPr>
      <w:r w:rsidRPr="001F23FC">
        <w:t>Table N.2-9: Test conditions and angle definitions 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7"/>
        <w:gridCol w:w="1656"/>
        <w:gridCol w:w="4393"/>
      </w:tblGrid>
      <w:tr w:rsidR="00A920F8" w:rsidRPr="001F23FC" w14:paraId="43F3FD7D" w14:textId="77777777" w:rsidTr="009F7C98">
        <w:trPr>
          <w:cantSplit/>
          <w:jc w:val="center"/>
        </w:trPr>
        <w:tc>
          <w:tcPr>
            <w:tcW w:w="1517" w:type="dxa"/>
          </w:tcPr>
          <w:p w14:paraId="20AE21E9" w14:textId="77777777" w:rsidR="00A920F8" w:rsidRPr="001F23FC" w:rsidRDefault="00A920F8" w:rsidP="009065DA">
            <w:pPr>
              <w:pStyle w:val="TAH"/>
            </w:pPr>
            <w:r w:rsidRPr="001F23FC">
              <w:t>Test condition</w:t>
            </w:r>
          </w:p>
        </w:tc>
        <w:tc>
          <w:tcPr>
            <w:tcW w:w="1656" w:type="dxa"/>
          </w:tcPr>
          <w:p w14:paraId="5357AB61" w14:textId="77777777" w:rsidR="00A920F8" w:rsidRPr="001F23FC" w:rsidRDefault="00A920F8" w:rsidP="009065DA">
            <w:pPr>
              <w:pStyle w:val="TAH"/>
            </w:pPr>
            <w:r w:rsidRPr="001F23FC">
              <w:t>DUT orientation</w:t>
            </w:r>
          </w:p>
        </w:tc>
        <w:tc>
          <w:tcPr>
            <w:tcW w:w="4393" w:type="dxa"/>
          </w:tcPr>
          <w:p w14:paraId="655689DE" w14:textId="77777777" w:rsidR="00A920F8" w:rsidRPr="001F23FC" w:rsidRDefault="00A920F8" w:rsidP="009065DA">
            <w:pPr>
              <w:pStyle w:val="TAH"/>
            </w:pPr>
            <w:r w:rsidRPr="001F23FC">
              <w:t>Diagram</w:t>
            </w:r>
          </w:p>
        </w:tc>
      </w:tr>
      <w:tr w:rsidR="00A920F8" w:rsidRPr="001F23FC" w14:paraId="633A848F" w14:textId="77777777" w:rsidTr="009F7C98">
        <w:trPr>
          <w:cantSplit/>
          <w:jc w:val="center"/>
        </w:trPr>
        <w:tc>
          <w:tcPr>
            <w:tcW w:w="1517" w:type="dxa"/>
          </w:tcPr>
          <w:p w14:paraId="02507736" w14:textId="77777777" w:rsidR="00A920F8" w:rsidRPr="001F23FC" w:rsidRDefault="00A920F8" w:rsidP="009065DA">
            <w:pPr>
              <w:pStyle w:val="TAC"/>
            </w:pPr>
            <w:r w:rsidRPr="001F23FC">
              <w:t>Orientation 1</w:t>
            </w:r>
          </w:p>
          <w:p w14:paraId="63F9FB14" w14:textId="77777777" w:rsidR="00A920F8" w:rsidRPr="001F23FC" w:rsidRDefault="00A920F8" w:rsidP="009065DA">
            <w:pPr>
              <w:pStyle w:val="TAC"/>
            </w:pPr>
            <w:r w:rsidRPr="001F23FC">
              <w:t>(Option 1)</w:t>
            </w:r>
          </w:p>
        </w:tc>
        <w:tc>
          <w:tcPr>
            <w:tcW w:w="1656" w:type="dxa"/>
          </w:tcPr>
          <w:p w14:paraId="08220B68"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1D1C56CC" w14:textId="77777777" w:rsidR="00A920F8" w:rsidRPr="001F23FC" w:rsidRDefault="00A920F8" w:rsidP="009065DA">
            <w:pPr>
              <w:pStyle w:val="TAC"/>
              <w:spacing w:after="120"/>
            </w:pPr>
            <w:r w:rsidRPr="001F23FC">
              <w:rPr>
                <w:noProof/>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64F54A7" w14:textId="77777777" w:rsidTr="009F7C98">
        <w:trPr>
          <w:cantSplit/>
          <w:jc w:val="center"/>
        </w:trPr>
        <w:tc>
          <w:tcPr>
            <w:tcW w:w="1517" w:type="dxa"/>
          </w:tcPr>
          <w:p w14:paraId="56FC417B" w14:textId="77777777" w:rsidR="00A920F8" w:rsidRPr="001F23FC" w:rsidRDefault="00A920F8" w:rsidP="009065DA">
            <w:pPr>
              <w:pStyle w:val="TAC"/>
            </w:pPr>
            <w:r w:rsidRPr="001F23FC">
              <w:t>Orientation 1</w:t>
            </w:r>
          </w:p>
          <w:p w14:paraId="2668FC3A" w14:textId="77777777" w:rsidR="00A920F8" w:rsidRPr="001F23FC" w:rsidRDefault="00A920F8" w:rsidP="009065DA">
            <w:pPr>
              <w:pStyle w:val="TAC"/>
            </w:pPr>
            <w:r w:rsidRPr="001F23FC">
              <w:t>(Option 2)</w:t>
            </w:r>
          </w:p>
        </w:tc>
        <w:tc>
          <w:tcPr>
            <w:tcW w:w="1656" w:type="dxa"/>
          </w:tcPr>
          <w:p w14:paraId="24A1102B" w14:textId="77777777" w:rsidR="00A920F8" w:rsidRPr="001F23FC" w:rsidRDefault="00A920F8" w:rsidP="009065DA">
            <w:pPr>
              <w:pStyle w:val="TAC"/>
            </w:pPr>
            <w:r w:rsidRPr="001F23FC">
              <w:t>α = 0º;</w:t>
            </w:r>
            <w:r w:rsidRPr="001F23FC">
              <w:br/>
              <w:t>β = -90º;</w:t>
            </w:r>
            <w:r w:rsidRPr="001F23FC">
              <w:br/>
              <w:t>γ = 180º</w:t>
            </w:r>
          </w:p>
        </w:tc>
        <w:tc>
          <w:tcPr>
            <w:tcW w:w="4393" w:type="dxa"/>
          </w:tcPr>
          <w:p w14:paraId="51F605F4" w14:textId="77777777" w:rsidR="00A920F8" w:rsidRPr="001F23FC" w:rsidRDefault="00A920F8" w:rsidP="009065DA">
            <w:pPr>
              <w:pStyle w:val="TAC"/>
              <w:spacing w:after="120"/>
            </w:pPr>
            <w:r w:rsidRPr="001F23FC">
              <w:rPr>
                <w:noProof/>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73362A70" w14:textId="77777777" w:rsidTr="009F7C98">
        <w:trPr>
          <w:cantSplit/>
          <w:jc w:val="center"/>
        </w:trPr>
        <w:tc>
          <w:tcPr>
            <w:tcW w:w="1517" w:type="dxa"/>
          </w:tcPr>
          <w:p w14:paraId="0C6F83E8" w14:textId="77777777" w:rsidR="00A920F8" w:rsidRPr="001F23FC" w:rsidRDefault="00A920F8" w:rsidP="009065DA">
            <w:pPr>
              <w:pStyle w:val="TAC"/>
            </w:pPr>
            <w:r w:rsidRPr="001F23FC">
              <w:t>Orientation 2</w:t>
            </w:r>
          </w:p>
          <w:p w14:paraId="2D240AB6" w14:textId="77777777" w:rsidR="00A920F8" w:rsidRPr="001F23FC" w:rsidRDefault="00A920F8" w:rsidP="009065DA">
            <w:pPr>
              <w:pStyle w:val="TAC"/>
            </w:pPr>
            <w:r w:rsidRPr="001F23FC">
              <w:t>(Option 1)</w:t>
            </w:r>
          </w:p>
        </w:tc>
        <w:tc>
          <w:tcPr>
            <w:tcW w:w="1656" w:type="dxa"/>
          </w:tcPr>
          <w:p w14:paraId="5ABBC121" w14:textId="77777777" w:rsidR="00A920F8" w:rsidRPr="001F23FC" w:rsidRDefault="00A920F8" w:rsidP="009065DA">
            <w:pPr>
              <w:pStyle w:val="TAC"/>
            </w:pPr>
            <w:r w:rsidRPr="001F23FC">
              <w:t>α = 180º;</w:t>
            </w:r>
            <w:r w:rsidRPr="001F23FC">
              <w:br/>
              <w:t>β = 90º;</w:t>
            </w:r>
            <w:r w:rsidRPr="001F23FC">
              <w:br/>
              <w:t>γ = 0º</w:t>
            </w:r>
          </w:p>
        </w:tc>
        <w:tc>
          <w:tcPr>
            <w:tcW w:w="4393" w:type="dxa"/>
          </w:tcPr>
          <w:p w14:paraId="6FED0719" w14:textId="77777777" w:rsidR="00A920F8" w:rsidRPr="001F23FC" w:rsidRDefault="00A920F8" w:rsidP="009065DA">
            <w:pPr>
              <w:pStyle w:val="TAC"/>
              <w:spacing w:after="120"/>
            </w:pPr>
            <w:r w:rsidRPr="001F23FC">
              <w:rPr>
                <w:noProof/>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4C9E6AC1" w14:textId="77777777" w:rsidTr="009F7C98">
        <w:trPr>
          <w:cantSplit/>
          <w:jc w:val="center"/>
        </w:trPr>
        <w:tc>
          <w:tcPr>
            <w:tcW w:w="1517" w:type="dxa"/>
          </w:tcPr>
          <w:p w14:paraId="0006FB4F" w14:textId="77777777" w:rsidR="00A920F8" w:rsidRPr="001F23FC" w:rsidRDefault="00A920F8" w:rsidP="009065DA">
            <w:pPr>
              <w:pStyle w:val="TAC"/>
            </w:pPr>
            <w:r w:rsidRPr="001F23FC">
              <w:t>Orientation 2</w:t>
            </w:r>
          </w:p>
          <w:p w14:paraId="26E3B97A" w14:textId="77777777" w:rsidR="00A920F8" w:rsidRPr="001F23FC" w:rsidRDefault="00A920F8" w:rsidP="009065DA">
            <w:pPr>
              <w:pStyle w:val="TAC"/>
            </w:pPr>
            <w:r w:rsidRPr="001F23FC">
              <w:t>(Option 2)</w:t>
            </w:r>
          </w:p>
        </w:tc>
        <w:tc>
          <w:tcPr>
            <w:tcW w:w="1656" w:type="dxa"/>
          </w:tcPr>
          <w:p w14:paraId="094F4482"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4103DF68" w14:textId="77777777" w:rsidR="00A920F8" w:rsidRPr="001F23FC" w:rsidRDefault="00A920F8" w:rsidP="009065DA">
            <w:pPr>
              <w:pStyle w:val="TAC"/>
              <w:spacing w:after="120"/>
            </w:pPr>
            <w:r w:rsidRPr="001F23FC">
              <w:rPr>
                <w:noProof/>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9B8031" w14:textId="77777777" w:rsidTr="009F7C98">
        <w:trPr>
          <w:cantSplit/>
          <w:jc w:val="center"/>
        </w:trPr>
        <w:tc>
          <w:tcPr>
            <w:tcW w:w="7566" w:type="dxa"/>
            <w:gridSpan w:val="3"/>
          </w:tcPr>
          <w:p w14:paraId="74723D03" w14:textId="4A45A598"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191CB6B" w14:textId="77777777" w:rsidR="00A920F8" w:rsidRPr="001F23FC" w:rsidRDefault="00A920F8" w:rsidP="00A920F8"/>
    <w:p w14:paraId="413585C3" w14:textId="77777777" w:rsidR="00A920F8" w:rsidRPr="001F23FC" w:rsidRDefault="00A920F8" w:rsidP="00A920F8">
      <w:pPr>
        <w:pStyle w:val="TH"/>
      </w:pPr>
      <w:r w:rsidRPr="001F23FC">
        <w:t>Table N.2-10: Test conditions and angle definitions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5"/>
        <w:gridCol w:w="1610"/>
        <w:gridCol w:w="4041"/>
      </w:tblGrid>
      <w:tr w:rsidR="00A920F8" w:rsidRPr="001F23FC" w14:paraId="6A93C1A5" w14:textId="77777777" w:rsidTr="009F7C98">
        <w:trPr>
          <w:cantSplit/>
          <w:jc w:val="center"/>
        </w:trPr>
        <w:tc>
          <w:tcPr>
            <w:tcW w:w="1505" w:type="dxa"/>
          </w:tcPr>
          <w:p w14:paraId="3D596507" w14:textId="77777777" w:rsidR="00A920F8" w:rsidRPr="001F23FC" w:rsidRDefault="00A920F8" w:rsidP="009065DA">
            <w:pPr>
              <w:pStyle w:val="TAH"/>
            </w:pPr>
            <w:r w:rsidRPr="001F23FC">
              <w:t>Test condition</w:t>
            </w:r>
          </w:p>
        </w:tc>
        <w:tc>
          <w:tcPr>
            <w:tcW w:w="1610" w:type="dxa"/>
          </w:tcPr>
          <w:p w14:paraId="2985998E" w14:textId="77777777" w:rsidR="00A920F8" w:rsidRPr="001F23FC" w:rsidRDefault="00A920F8" w:rsidP="009065DA">
            <w:pPr>
              <w:pStyle w:val="TAH"/>
            </w:pPr>
            <w:r w:rsidRPr="001F23FC">
              <w:t>DUT orientation</w:t>
            </w:r>
          </w:p>
        </w:tc>
        <w:tc>
          <w:tcPr>
            <w:tcW w:w="4041" w:type="dxa"/>
          </w:tcPr>
          <w:p w14:paraId="0560B887" w14:textId="77777777" w:rsidR="00A920F8" w:rsidRPr="001F23FC" w:rsidRDefault="00A920F8" w:rsidP="009065DA">
            <w:pPr>
              <w:pStyle w:val="TAH"/>
            </w:pPr>
            <w:r w:rsidRPr="001F23FC">
              <w:t>Diagram</w:t>
            </w:r>
          </w:p>
        </w:tc>
      </w:tr>
      <w:tr w:rsidR="00A920F8" w:rsidRPr="001F23FC" w14:paraId="5F636D37" w14:textId="77777777" w:rsidTr="009F7C98">
        <w:trPr>
          <w:cantSplit/>
          <w:jc w:val="center"/>
        </w:trPr>
        <w:tc>
          <w:tcPr>
            <w:tcW w:w="1505" w:type="dxa"/>
          </w:tcPr>
          <w:p w14:paraId="4178D665" w14:textId="77777777" w:rsidR="00A920F8" w:rsidRPr="001F23FC" w:rsidRDefault="00A920F8" w:rsidP="009065DA">
            <w:pPr>
              <w:pStyle w:val="TAC"/>
            </w:pPr>
            <w:r w:rsidRPr="001F23FC">
              <w:t>Orientation 1</w:t>
            </w:r>
          </w:p>
          <w:p w14:paraId="53C5B968" w14:textId="77777777" w:rsidR="00A920F8" w:rsidRPr="001F23FC" w:rsidRDefault="00A920F8" w:rsidP="009065DA">
            <w:pPr>
              <w:pStyle w:val="TAC"/>
            </w:pPr>
            <w:r w:rsidRPr="001F23FC">
              <w:t>(Option 1)</w:t>
            </w:r>
          </w:p>
        </w:tc>
        <w:tc>
          <w:tcPr>
            <w:tcW w:w="1610" w:type="dxa"/>
          </w:tcPr>
          <w:p w14:paraId="6366A704"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7422354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50"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3F345C" w14:textId="77777777" w:rsidTr="009F7C98">
        <w:trPr>
          <w:cantSplit/>
          <w:jc w:val="center"/>
        </w:trPr>
        <w:tc>
          <w:tcPr>
            <w:tcW w:w="1505" w:type="dxa"/>
          </w:tcPr>
          <w:p w14:paraId="0461B146" w14:textId="77777777" w:rsidR="00A920F8" w:rsidRPr="001F23FC" w:rsidRDefault="00A920F8" w:rsidP="009065DA">
            <w:pPr>
              <w:pStyle w:val="TAC"/>
            </w:pPr>
            <w:r w:rsidRPr="001F23FC">
              <w:t>Orientation 1</w:t>
            </w:r>
          </w:p>
          <w:p w14:paraId="32DA7930" w14:textId="77777777" w:rsidR="00A920F8" w:rsidRPr="001F23FC" w:rsidRDefault="00A920F8" w:rsidP="009065DA">
            <w:pPr>
              <w:pStyle w:val="TAC"/>
            </w:pPr>
            <w:r w:rsidRPr="001F23FC">
              <w:t>(Option 2)</w:t>
            </w:r>
          </w:p>
        </w:tc>
        <w:tc>
          <w:tcPr>
            <w:tcW w:w="1610" w:type="dxa"/>
          </w:tcPr>
          <w:p w14:paraId="0267E71B" w14:textId="77777777" w:rsidR="00A920F8" w:rsidRPr="001F23FC" w:rsidRDefault="00A920F8" w:rsidP="009065DA">
            <w:pPr>
              <w:pStyle w:val="TAC"/>
            </w:pPr>
            <w:r w:rsidRPr="001F23FC">
              <w:t>α = 90º;</w:t>
            </w:r>
            <w:r w:rsidRPr="001F23FC">
              <w:br/>
              <w:t>β = 0º;</w:t>
            </w:r>
            <w:r w:rsidRPr="001F23FC">
              <w:br/>
              <w:t>γ = 180º</w:t>
            </w:r>
          </w:p>
        </w:tc>
        <w:tc>
          <w:tcPr>
            <w:tcW w:w="4041" w:type="dxa"/>
          </w:tcPr>
          <w:p w14:paraId="6719A0E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155D6C5A" w14:textId="77777777" w:rsidTr="009F7C98">
        <w:trPr>
          <w:cantSplit/>
          <w:jc w:val="center"/>
        </w:trPr>
        <w:tc>
          <w:tcPr>
            <w:tcW w:w="1505" w:type="dxa"/>
          </w:tcPr>
          <w:p w14:paraId="5CC887DC" w14:textId="77777777" w:rsidR="00A920F8" w:rsidRPr="001F23FC" w:rsidRDefault="00A920F8" w:rsidP="009065DA">
            <w:pPr>
              <w:pStyle w:val="TAC"/>
            </w:pPr>
            <w:r w:rsidRPr="001F23FC">
              <w:t>Orientation 2</w:t>
            </w:r>
          </w:p>
          <w:p w14:paraId="1410E5FB" w14:textId="77777777" w:rsidR="00A920F8" w:rsidRPr="001F23FC" w:rsidRDefault="00A920F8" w:rsidP="009065DA">
            <w:pPr>
              <w:pStyle w:val="TAC"/>
            </w:pPr>
            <w:r w:rsidRPr="001F23FC">
              <w:t>(Option 1)</w:t>
            </w:r>
          </w:p>
        </w:tc>
        <w:tc>
          <w:tcPr>
            <w:tcW w:w="1610" w:type="dxa"/>
          </w:tcPr>
          <w:p w14:paraId="6753869A"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0A5FB989"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8578C31" w14:textId="77777777" w:rsidTr="009F7C98">
        <w:trPr>
          <w:cantSplit/>
          <w:jc w:val="center"/>
        </w:trPr>
        <w:tc>
          <w:tcPr>
            <w:tcW w:w="1505" w:type="dxa"/>
          </w:tcPr>
          <w:p w14:paraId="3C127949" w14:textId="77777777" w:rsidR="00A920F8" w:rsidRPr="001F23FC" w:rsidRDefault="00A920F8" w:rsidP="009065DA">
            <w:pPr>
              <w:pStyle w:val="TAC"/>
            </w:pPr>
            <w:r w:rsidRPr="001F23FC">
              <w:t>Orientation 2</w:t>
            </w:r>
          </w:p>
          <w:p w14:paraId="2BC3AF07" w14:textId="77777777" w:rsidR="00A920F8" w:rsidRPr="001F23FC" w:rsidRDefault="00A920F8" w:rsidP="009065DA">
            <w:pPr>
              <w:pStyle w:val="TAC"/>
            </w:pPr>
            <w:r w:rsidRPr="001F23FC">
              <w:t>(Option 2)</w:t>
            </w:r>
          </w:p>
        </w:tc>
        <w:tc>
          <w:tcPr>
            <w:tcW w:w="1610" w:type="dxa"/>
          </w:tcPr>
          <w:p w14:paraId="0D1E5A4A" w14:textId="77777777" w:rsidR="00A920F8" w:rsidRPr="001F23FC" w:rsidRDefault="00A920F8" w:rsidP="009065DA">
            <w:pPr>
              <w:pStyle w:val="TAC"/>
            </w:pPr>
            <w:r w:rsidRPr="001F23FC">
              <w:t>α = 90º;</w:t>
            </w:r>
            <w:r w:rsidRPr="001F23FC">
              <w:br/>
              <w:t>β = 180º;</w:t>
            </w:r>
            <w:r w:rsidRPr="001F23FC">
              <w:br/>
              <w:t>γ = 0º</w:t>
            </w:r>
          </w:p>
        </w:tc>
        <w:tc>
          <w:tcPr>
            <w:tcW w:w="4041" w:type="dxa"/>
          </w:tcPr>
          <w:p w14:paraId="607A8BF1"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78EB392" w14:textId="77777777" w:rsidTr="009F7C98">
        <w:trPr>
          <w:cantSplit/>
          <w:jc w:val="center"/>
        </w:trPr>
        <w:tc>
          <w:tcPr>
            <w:tcW w:w="7156" w:type="dxa"/>
            <w:gridSpan w:val="3"/>
          </w:tcPr>
          <w:p w14:paraId="31AA265E" w14:textId="1CDF008D" w:rsidR="00A920F8" w:rsidRPr="001F23FC" w:rsidRDefault="00A920F8" w:rsidP="009065DA">
            <w:pPr>
              <w:pStyle w:val="TAN"/>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1DE8D35" w14:textId="77777777" w:rsidR="00A920F8" w:rsidRPr="001F23FC" w:rsidRDefault="00A920F8"/>
    <w:p w14:paraId="10E42332" w14:textId="438093DA" w:rsidR="0032234A" w:rsidRPr="001F23FC" w:rsidRDefault="0032234A">
      <w:r w:rsidRPr="001F23FC">
        <w:t xml:space="preserve">For each UE requirement and test case, each of the parameters in </w:t>
      </w:r>
      <w:r w:rsidR="00A920F8" w:rsidRPr="001F23FC">
        <w:t xml:space="preserve">Table J.2-1 through J.2-10 </w:t>
      </w:r>
      <w:r w:rsidRPr="001F23FC">
        <w:t>need to be recorded, such that DUT positioning, DUT beam direction, and angles of the signal, link/interferer, and measurement are specified in terms of the fixed coordinate system.</w:t>
      </w:r>
    </w:p>
    <w:p w14:paraId="1B26EA84" w14:textId="77777777" w:rsidR="0032234A" w:rsidRPr="001F23FC" w:rsidRDefault="0032234A">
      <w:r w:rsidRPr="001F23FC">
        <w:t>Due to the non-commutative nature of rotations, the order of rotations is important and needs to be defined when multiple DUT orientations are tested.</w:t>
      </w:r>
    </w:p>
    <w:p w14:paraId="3EFF8A04" w14:textId="77777777" w:rsidR="0032234A" w:rsidRPr="001F23FC" w:rsidRDefault="0032234A">
      <w:r w:rsidRPr="001F23FC">
        <w:t>The rotations around the x, y, and z axes can be defined with the following rotation matrices</w:t>
      </w:r>
    </w:p>
    <w:p w14:paraId="6C5EA0E7" w14:textId="5AA5FB6C" w:rsidR="0032234A" w:rsidRPr="001F23FC" w:rsidRDefault="009F7C98" w:rsidP="009F7C98">
      <w:pPr>
        <w:pStyle w:val="EQ"/>
      </w:pPr>
      <w:r>
        <w:tab/>
      </w:r>
      <w:r w:rsidR="00404AAC" w:rsidRPr="001F23FC">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2CAB4291" w:rsidR="0032234A" w:rsidRPr="001F23FC" w:rsidRDefault="009F7C98" w:rsidP="009F7C98">
      <w:pPr>
        <w:pStyle w:val="EQ"/>
      </w:pPr>
      <w:r>
        <w:tab/>
      </w:r>
      <w:r w:rsidR="00404AAC" w:rsidRPr="001F23FC">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F23FC" w:rsidRDefault="0032234A">
      <w:r w:rsidRPr="001F23FC">
        <w:t>and</w:t>
      </w:r>
    </w:p>
    <w:p w14:paraId="68B12D5D" w14:textId="41257078" w:rsidR="0032234A" w:rsidRPr="001F23FC" w:rsidRDefault="009F7C98" w:rsidP="009F7C98">
      <w:pPr>
        <w:pStyle w:val="EQ"/>
      </w:pPr>
      <w:r>
        <w:tab/>
      </w:r>
      <w:r w:rsidR="00404AAC" w:rsidRPr="001F23FC">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F23FC">
        <w:t>.</w:t>
      </w:r>
    </w:p>
    <w:p w14:paraId="70262E03" w14:textId="77777777" w:rsidR="0032234A" w:rsidRPr="001F23FC" w:rsidRDefault="0032234A">
      <w:r w:rsidRPr="001F23FC">
        <w:t xml:space="preserve">with the respective angles of rotation, </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i/>
        </w:rPr>
        <w:t></w:t>
      </w:r>
      <w:r w:rsidRPr="001F23FC">
        <w:t xml:space="preserve"> and</w:t>
      </w:r>
    </w:p>
    <w:p w14:paraId="03C01225" w14:textId="5458837C" w:rsidR="0032234A" w:rsidRPr="001F23FC" w:rsidRDefault="009F7C98" w:rsidP="009F7C98">
      <w:pPr>
        <w:pStyle w:val="EQ"/>
      </w:pPr>
      <w:r>
        <w:tab/>
      </w:r>
      <w:r w:rsidR="00404AAC" w:rsidRPr="001F23FC">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F23FC" w:rsidRDefault="0032234A">
      <w:r w:rsidRPr="001F23FC">
        <w:t>Additionally, any translation of the DUT can be defined with the translation matrix</w:t>
      </w:r>
    </w:p>
    <w:p w14:paraId="512E4749" w14:textId="62B9085B" w:rsidR="0032234A" w:rsidRPr="001F23FC" w:rsidRDefault="009F7C98" w:rsidP="009F7C98">
      <w:pPr>
        <w:pStyle w:val="EQ"/>
      </w:pPr>
      <w:r>
        <w:tab/>
      </w:r>
      <w:r w:rsidR="00404AAC" w:rsidRPr="001F23FC">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16BD5DAB" w:rsidR="0032234A" w:rsidRPr="001F23FC" w:rsidRDefault="0032234A">
      <w:r w:rsidRPr="001F23FC">
        <w:t xml:space="preserve">with offsets </w:t>
      </w:r>
      <w:proofErr w:type="spellStart"/>
      <w:r w:rsidRPr="001F23FC">
        <w:t>t</w:t>
      </w:r>
      <w:r w:rsidRPr="001F23FC">
        <w:rPr>
          <w:vertAlign w:val="subscript"/>
        </w:rPr>
        <w:t>x</w:t>
      </w:r>
      <w:proofErr w:type="spellEnd"/>
      <w:r w:rsidRPr="001F23FC">
        <w:t>, t</w:t>
      </w:r>
      <w:r w:rsidRPr="001F23FC">
        <w:rPr>
          <w:vertAlign w:val="subscript"/>
        </w:rPr>
        <w:t>y</w:t>
      </w:r>
      <w:r w:rsidRPr="001F23FC">
        <w:t xml:space="preserve">, </w:t>
      </w:r>
      <w:proofErr w:type="spellStart"/>
      <w:r w:rsidRPr="001F23FC">
        <w:t>t</w:t>
      </w:r>
      <w:r w:rsidRPr="001F23FC">
        <w:rPr>
          <w:vertAlign w:val="subscript"/>
        </w:rPr>
        <w:t>z</w:t>
      </w:r>
      <w:proofErr w:type="spellEnd"/>
      <w:r w:rsidRPr="001F23FC">
        <w:t xml:space="preserve"> in x, y, and z, respectively and with</w:t>
      </w:r>
    </w:p>
    <w:p w14:paraId="5E2D9D0E" w14:textId="6F8282DE" w:rsidR="0032234A" w:rsidRPr="001F23FC" w:rsidRDefault="009F7C98" w:rsidP="009F7C98">
      <w:pPr>
        <w:pStyle w:val="EQ"/>
      </w:pPr>
      <w:r>
        <w:tab/>
      </w:r>
      <w:r w:rsidR="00404AAC" w:rsidRPr="001F23FC">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9BF243D" w:rsidR="0032234A" w:rsidRPr="001F23FC" w:rsidRDefault="0032234A">
      <w:r w:rsidRPr="001F23FC">
        <w:t>The combination of rotations and translation is captured by the multiplication of rotation and translation matrices.</w:t>
      </w:r>
    </w:p>
    <w:p w14:paraId="6A79F6CD" w14:textId="34DE3511" w:rsidR="0032234A" w:rsidRPr="001F23FC" w:rsidRDefault="0032234A">
      <w:r w:rsidRPr="001F23FC">
        <w:t>For instance, the matrix M</w:t>
      </w:r>
    </w:p>
    <w:p w14:paraId="63FDFF25" w14:textId="619C05A5" w:rsidR="0032234A" w:rsidRPr="001F23FC" w:rsidRDefault="009F7C98" w:rsidP="009F7C98">
      <w:pPr>
        <w:pStyle w:val="EQ"/>
      </w:pPr>
      <w:r>
        <w:tab/>
      </w:r>
      <m:oMath>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z</m:t>
                </m:r>
              </m:sub>
            </m:sSub>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w:rPr>
                <w:rFonts w:ascii="Cambria Math" w:hAnsi="Cambria Math"/>
              </w:rPr>
              <m:t>γ</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β</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α</m:t>
            </m:r>
          </m:e>
        </m:d>
      </m:oMath>
    </w:p>
    <w:p w14:paraId="22322521" w14:textId="77777777" w:rsidR="0032234A" w:rsidRPr="001F23FC" w:rsidRDefault="0032234A">
      <w:r w:rsidRPr="001F23FC">
        <w:t xml:space="preserve">describes an initial rotation of the DUT around the x axis with angle </w:t>
      </w:r>
      <w:r w:rsidRPr="001F23FC">
        <w:rPr>
          <w:i/>
        </w:rPr>
        <w:sym w:font="Symbol" w:char="F020"/>
      </w:r>
      <w:r w:rsidRPr="001F23FC">
        <w:rPr>
          <w:i/>
        </w:rPr>
        <w:sym w:font="Symbol" w:char="F061"/>
      </w:r>
      <w:r w:rsidRPr="001F23FC">
        <w:t xml:space="preserve">, a subsequent rotation around the y axis with angle </w:t>
      </w:r>
      <w:r w:rsidRPr="001F23FC">
        <w:rPr>
          <w:i/>
        </w:rPr>
        <w:sym w:font="Symbol" w:char="F062"/>
      </w:r>
      <w:r w:rsidRPr="001F23FC">
        <w:t xml:space="preserve">, and a final rotation around the z axis with angle </w:t>
      </w:r>
      <w:r w:rsidRPr="001F23FC">
        <w:rPr>
          <w:i/>
        </w:rPr>
        <w:sym w:font="Symbol" w:char="F067"/>
      </w:r>
      <w:r w:rsidRPr="001F23FC">
        <w:t xml:space="preserve">. After those rotations, the DUT is translated by </w:t>
      </w:r>
      <w:proofErr w:type="spellStart"/>
      <w:r w:rsidRPr="001F23FC">
        <w:t>t</w:t>
      </w:r>
      <w:r w:rsidRPr="001F23FC">
        <w:rPr>
          <w:vertAlign w:val="subscript"/>
        </w:rPr>
        <w:t>x</w:t>
      </w:r>
      <w:proofErr w:type="spellEnd"/>
      <w:r w:rsidRPr="001F23FC">
        <w:t>, t</w:t>
      </w:r>
      <w:r w:rsidRPr="001F23FC">
        <w:rPr>
          <w:vertAlign w:val="subscript"/>
        </w:rPr>
        <w:t>y</w:t>
      </w:r>
      <w:r w:rsidRPr="001F23FC">
        <w:t xml:space="preserve">, </w:t>
      </w:r>
      <w:proofErr w:type="spellStart"/>
      <w:r w:rsidRPr="001F23FC">
        <w:t>t</w:t>
      </w:r>
      <w:r w:rsidRPr="001F23FC">
        <w:rPr>
          <w:vertAlign w:val="subscript"/>
        </w:rPr>
        <w:t>z</w:t>
      </w:r>
      <w:proofErr w:type="spellEnd"/>
      <w:r w:rsidRPr="001F23FC">
        <w:t xml:space="preserve"> in x, y, and z, respectively.</w:t>
      </w:r>
    </w:p>
    <w:p w14:paraId="78C73209" w14:textId="77777777" w:rsidR="0032234A" w:rsidRPr="001F23FC" w:rsidRDefault="0032234A">
      <w:pPr>
        <w:pStyle w:val="Heading1"/>
      </w:pPr>
      <w:bookmarkStart w:id="1062" w:name="_Toc21026927"/>
      <w:bookmarkStart w:id="1063" w:name="_Toc27744225"/>
      <w:bookmarkStart w:id="1064" w:name="_Toc36197396"/>
      <w:bookmarkStart w:id="1065" w:name="_Toc36198088"/>
      <w:r w:rsidRPr="001F23FC">
        <w:t>N.3</w:t>
      </w:r>
      <w:r w:rsidRPr="001F23FC">
        <w:tab/>
        <w:t>DUT positioning guidelines</w:t>
      </w:r>
      <w:bookmarkEnd w:id="1062"/>
      <w:bookmarkEnd w:id="1063"/>
      <w:bookmarkEnd w:id="1064"/>
      <w:bookmarkEnd w:id="1065"/>
    </w:p>
    <w:p w14:paraId="40BC4339" w14:textId="77777777" w:rsidR="0032234A" w:rsidRPr="001F23FC" w:rsidRDefault="0032234A">
      <w:r w:rsidRPr="001F23FC">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F23FC" w:rsidRDefault="00404AAC">
      <w:pPr>
        <w:pStyle w:val="TH"/>
      </w:pPr>
      <w:r w:rsidRPr="001F23FC">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F23FC" w:rsidRDefault="0032234A">
      <w:pPr>
        <w:pStyle w:val="TF"/>
      </w:pPr>
      <w:bookmarkStart w:id="1066" w:name="_CRFigureN_31"/>
      <w:r w:rsidRPr="001F23FC">
        <w:t xml:space="preserve">Figure </w:t>
      </w:r>
      <w:bookmarkEnd w:id="1066"/>
      <w:r w:rsidRPr="001F23FC">
        <w:t>N.3-1: DUT re-positioning for an example of distributed-axes system</w:t>
      </w:r>
    </w:p>
    <w:p w14:paraId="346DD172" w14:textId="52D8F52E" w:rsidR="0032234A" w:rsidRPr="001F23FC" w:rsidRDefault="00404AAC">
      <w:pPr>
        <w:pStyle w:val="TH"/>
      </w:pPr>
      <w:bookmarkStart w:id="1067" w:name="_Ref521493134"/>
      <w:r w:rsidRPr="001F23FC">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1F23FC" w:rsidRDefault="0032234A">
      <w:pPr>
        <w:pStyle w:val="TF"/>
      </w:pPr>
      <w:bookmarkStart w:id="1068" w:name="_CRFigureN_32"/>
      <w:bookmarkEnd w:id="1067"/>
      <w:r w:rsidRPr="001F23FC">
        <w:t xml:space="preserve">Figure </w:t>
      </w:r>
      <w:bookmarkEnd w:id="1068"/>
      <w:r w:rsidRPr="001F23FC">
        <w:t>N.3-2: DUT re-positioning for an example of combined-axes system</w:t>
      </w:r>
    </w:p>
    <w:p w14:paraId="5D6A23CF" w14:textId="77777777" w:rsidR="005741EC" w:rsidRPr="001F23FC" w:rsidRDefault="0032234A" w:rsidP="005741EC">
      <w:r w:rsidRPr="001F23FC">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A69F39" w:rsidR="005741EC" w:rsidRPr="001F23FC" w:rsidRDefault="005741EC" w:rsidP="005741EC">
      <w:pPr>
        <w:rPr>
          <w:rFonts w:eastAsia="??"/>
        </w:rPr>
      </w:pPr>
      <w:r w:rsidRPr="001F23FC">
        <w:rPr>
          <w:rFonts w:cs="v4.2.0"/>
        </w:rPr>
        <w:t xml:space="preserve">The radiating portions of the device have to be fully enclosed within the quiet zone, but the non-radiating portions of the device can be located/placed outside the quiet zone if a vendor declaration with </w:t>
      </w:r>
      <w:r w:rsidRPr="001F23FC">
        <w:t>positioning reference points and the minimum QZ required to contain all active antennas within the quiet zone (per band) is provided</w:t>
      </w:r>
      <w:r w:rsidRPr="001F23FC">
        <w:rPr>
          <w:rFonts w:cs="v4.2.0"/>
        </w:rPr>
        <w:t xml:space="preserve">. This grey-box testing approach where the declared reference point is aligned with the centre of the QZ is further illustrated in </w:t>
      </w:r>
      <w:r w:rsidRPr="001F23FC">
        <w:t>Figure N.3-3.</w:t>
      </w:r>
    </w:p>
    <w:p w14:paraId="6ABEE7CF" w14:textId="58233323" w:rsidR="005741EC" w:rsidRPr="001F23FC" w:rsidRDefault="00404AAC" w:rsidP="005741EC">
      <w:pPr>
        <w:jc w:val="center"/>
      </w:pPr>
      <w:r w:rsidRPr="001F23FC">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F23FC" w:rsidRDefault="005741EC" w:rsidP="005741EC">
      <w:pPr>
        <w:pStyle w:val="TF"/>
      </w:pPr>
      <w:bookmarkStart w:id="1069" w:name="_CRFigureN_33"/>
      <w:r w:rsidRPr="001F23FC">
        <w:t xml:space="preserve">Figure </w:t>
      </w:r>
      <w:bookmarkEnd w:id="1069"/>
      <w:r w:rsidRPr="001F23FC">
        <w:t>N.3-3: Grey-box test approach</w:t>
      </w:r>
    </w:p>
    <w:p w14:paraId="1CAB0C91" w14:textId="52372393" w:rsidR="005741EC" w:rsidRPr="001F23FC" w:rsidRDefault="005741EC" w:rsidP="005741EC">
      <w:r w:rsidRPr="001F23FC">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F23FC">
        <w:t>Figure N.3-4.</w:t>
      </w:r>
    </w:p>
    <w:p w14:paraId="690DD2EA" w14:textId="3CB9B7FD" w:rsidR="005741EC" w:rsidRPr="001F23FC" w:rsidRDefault="00404AAC" w:rsidP="005741EC">
      <w:pPr>
        <w:jc w:val="center"/>
      </w:pPr>
      <w:r w:rsidRPr="001F23FC">
        <w:rPr>
          <w:noProof/>
        </w:rPr>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F23FC" w:rsidRDefault="005741EC" w:rsidP="005741EC">
      <w:pPr>
        <w:pStyle w:val="TF"/>
      </w:pPr>
      <w:bookmarkStart w:id="1070" w:name="_CRFigureN_34"/>
      <w:r w:rsidRPr="001F23FC">
        <w:t xml:space="preserve">Figure </w:t>
      </w:r>
      <w:bookmarkEnd w:id="1070"/>
      <w:r w:rsidRPr="001F23FC">
        <w:t>N.3-4: Black-box test approach</w:t>
      </w:r>
    </w:p>
    <w:p w14:paraId="0AE0DB3F" w14:textId="77777777" w:rsidR="00A41AED" w:rsidRDefault="00A41AED">
      <w:pPr>
        <w:overflowPunct/>
        <w:autoSpaceDE/>
        <w:autoSpaceDN/>
        <w:adjustRightInd/>
        <w:spacing w:after="0"/>
        <w:textAlignment w:val="auto"/>
        <w:rPr>
          <w:rFonts w:ascii="Arial" w:hAnsi="Arial"/>
          <w:sz w:val="36"/>
        </w:rPr>
      </w:pPr>
      <w:bookmarkStart w:id="1071" w:name="_Toc36198089"/>
      <w:r>
        <w:br w:type="page"/>
      </w:r>
    </w:p>
    <w:p w14:paraId="56224472" w14:textId="5466E80B" w:rsidR="0032234A" w:rsidRPr="001F23FC" w:rsidRDefault="0032234A" w:rsidP="00B30E68">
      <w:pPr>
        <w:pStyle w:val="Heading8"/>
      </w:pPr>
      <w:r w:rsidRPr="001F23FC">
        <w:t>Annex O:</w:t>
      </w:r>
      <w:r w:rsidRPr="001F23FC">
        <w:br/>
        <w:t>Quality of the quiet zone validation</w:t>
      </w:r>
      <w:bookmarkEnd w:id="1071"/>
    </w:p>
    <w:p w14:paraId="7BA8A067" w14:textId="77777777" w:rsidR="0032234A" w:rsidRPr="001F23FC" w:rsidRDefault="0032234A" w:rsidP="00B30E68">
      <w:pPr>
        <w:pStyle w:val="Heading2"/>
      </w:pPr>
      <w:bookmarkStart w:id="1072" w:name="_Toc36198090"/>
      <w:r w:rsidRPr="001F23FC">
        <w:t>O.1</w:t>
      </w:r>
      <w:r w:rsidRPr="001F23FC">
        <w:tab/>
        <w:t>General</w:t>
      </w:r>
      <w:bookmarkEnd w:id="1072"/>
    </w:p>
    <w:p w14:paraId="43F578C3" w14:textId="51F816D6" w:rsidR="00441C75" w:rsidRPr="001F23FC" w:rsidRDefault="0032234A" w:rsidP="00441C75">
      <w:r w:rsidRPr="001F23FC">
        <w:t>This annex describes the procedures for validating the quality of the quiet zone for the permitted far-field methods outlined in Annex B.2.2 (DFF), B.2.3 (simplified DFF), and in B.2.4 (IFF based on CATR) in</w:t>
      </w:r>
      <w:r w:rsidR="009F7C98">
        <w:t> </w:t>
      </w:r>
      <w:r w:rsidR="009F7C98" w:rsidRPr="001F23FC">
        <w:t>[</w:t>
      </w:r>
      <w:r w:rsidRPr="001F23FC">
        <w:t>10]. Annex O.2 focuses on the procedure for in-band and OOB test cases while Annex O.3 focuses on the procedure for spurious emissions test cases.</w:t>
      </w:r>
      <w:r w:rsidR="00083A7D" w:rsidRPr="001F23FC">
        <w:t xml:space="preserve"> These procedures are applicable to PC1 and PC3 UEs.</w:t>
      </w:r>
    </w:p>
    <w:p w14:paraId="0F1E8B34" w14:textId="3B26B47F" w:rsidR="0032234A" w:rsidRPr="001F23FC" w:rsidRDefault="00441C75" w:rsidP="00441C75">
      <w:r w:rsidRPr="001F23FC">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1F23FC" w:rsidRDefault="0032234A">
      <w:pPr>
        <w:pStyle w:val="Heading2"/>
      </w:pPr>
      <w:bookmarkStart w:id="1073" w:name="_Toc21026928"/>
      <w:bookmarkStart w:id="1074" w:name="_Toc27744226"/>
      <w:bookmarkStart w:id="1075" w:name="_Toc36197397"/>
      <w:bookmarkStart w:id="1076" w:name="_Toc36198091"/>
      <w:r w:rsidRPr="001F23FC">
        <w:t>O.2</w:t>
      </w:r>
      <w:r w:rsidRPr="001F23FC">
        <w:tab/>
        <w:t>Procedure to characterize the quality of the quiet zone for in-band/OOB for the permitted far field methods</w:t>
      </w:r>
      <w:bookmarkEnd w:id="1073"/>
      <w:bookmarkEnd w:id="1074"/>
      <w:bookmarkEnd w:id="1075"/>
      <w:bookmarkEnd w:id="1076"/>
    </w:p>
    <w:p w14:paraId="1D424C2B" w14:textId="77777777" w:rsidR="0032234A" w:rsidRPr="001F23FC" w:rsidRDefault="0032234A">
      <w:r w:rsidRPr="001F23FC">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F23FC" w:rsidRDefault="00404AAC">
      <w:pPr>
        <w:pStyle w:val="TH"/>
      </w:pPr>
      <w:r w:rsidRPr="001F23FC">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F23FC" w:rsidRDefault="0032234A">
      <w:pPr>
        <w:pStyle w:val="TF"/>
      </w:pPr>
      <w:bookmarkStart w:id="1077" w:name="_CRFigureO_21"/>
      <w:r w:rsidRPr="001F23FC">
        <w:t xml:space="preserve">Figure </w:t>
      </w:r>
      <w:bookmarkEnd w:id="1077"/>
      <w:r w:rsidRPr="001F23FC">
        <w:t>O.2-1: Quiet Zone Illustration</w:t>
      </w:r>
    </w:p>
    <w:p w14:paraId="7FA72BFB" w14:textId="77777777" w:rsidR="0032234A" w:rsidRPr="001F23FC" w:rsidRDefault="0032234A">
      <w:r w:rsidRPr="001F23FC">
        <w:t>The outcome of the procedures can be used to predict the</w:t>
      </w:r>
    </w:p>
    <w:p w14:paraId="4B4F496C" w14:textId="77777777" w:rsidR="0032234A" w:rsidRPr="001F23FC" w:rsidRDefault="0032234A" w:rsidP="00814426">
      <w:pPr>
        <w:pStyle w:val="B1"/>
      </w:pPr>
      <w:r w:rsidRPr="001F23FC">
        <w:t>-</w:t>
      </w:r>
      <w:r w:rsidRPr="001F23FC">
        <w:tab/>
        <w:t>variation of the TRP measurements, spherical surface integrals of EIRP/EIS, when the DUT is placed anywhere within the quiet zone and with the beam formed in any arbitrary direction inside the chamber</w:t>
      </w:r>
    </w:p>
    <w:p w14:paraId="3BC09D36" w14:textId="77777777" w:rsidR="0032234A" w:rsidRPr="001F23FC" w:rsidRDefault="0032234A" w:rsidP="00814426">
      <w:pPr>
        <w:pStyle w:val="B1"/>
      </w:pPr>
      <w:r w:rsidRPr="001F23FC">
        <w:t>-</w:t>
      </w:r>
      <w:r w:rsidRPr="001F23FC">
        <w:tab/>
        <w:t>variation of the EIRP/EIS measurements when the DUT is placed anywhere within the quiet zone and with the beam formed in any arbitrary direction inside the chamber</w:t>
      </w:r>
    </w:p>
    <w:p w14:paraId="675BE673" w14:textId="77777777" w:rsidR="0032234A" w:rsidRPr="001F23FC" w:rsidRDefault="0032234A">
      <w:r w:rsidRPr="001F23FC">
        <w:t>The reference coordinate system defined in Annex N applies to this procedure.</w:t>
      </w:r>
    </w:p>
    <w:p w14:paraId="4BA4AEB5" w14:textId="77777777" w:rsidR="0032234A" w:rsidRPr="001F23FC" w:rsidRDefault="0032234A">
      <w:pPr>
        <w:pStyle w:val="Heading3"/>
      </w:pPr>
      <w:bookmarkStart w:id="1078" w:name="_Toc21026929"/>
      <w:bookmarkStart w:id="1079" w:name="_Toc27744227"/>
      <w:bookmarkStart w:id="1080" w:name="_Toc36197398"/>
      <w:bookmarkStart w:id="1081" w:name="_Toc36198092"/>
      <w:r w:rsidRPr="001F23FC">
        <w:t>O.2.1</w:t>
      </w:r>
      <w:r w:rsidRPr="001F23FC">
        <w:tab/>
        <w:t>Equipment used</w:t>
      </w:r>
      <w:bookmarkEnd w:id="1078"/>
      <w:bookmarkEnd w:id="1079"/>
      <w:bookmarkEnd w:id="1080"/>
      <w:bookmarkEnd w:id="1081"/>
    </w:p>
    <w:p w14:paraId="07CF22EF" w14:textId="77777777" w:rsidR="0032234A" w:rsidRPr="001F23FC" w:rsidRDefault="0032234A">
      <w:r w:rsidRPr="001F23FC">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F23FC" w:rsidRDefault="00404AAC">
      <w:pPr>
        <w:pStyle w:val="TH"/>
      </w:pPr>
      <w:r w:rsidRPr="001F23FC">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F23FC" w:rsidRDefault="0032234A">
      <w:pPr>
        <w:pStyle w:val="TF"/>
      </w:pPr>
      <w:bookmarkStart w:id="1082" w:name="_CRFigureO_2_11"/>
      <w:r w:rsidRPr="001F23FC">
        <w:t xml:space="preserve">Figure </w:t>
      </w:r>
      <w:bookmarkEnd w:id="1082"/>
      <w:r w:rsidRPr="001F23FC">
        <w:t>O.2.1-1: Directivity mask</w:t>
      </w:r>
    </w:p>
    <w:p w14:paraId="7B72246E" w14:textId="77777777" w:rsidR="00C16FE6" w:rsidRPr="001F23FC" w:rsidRDefault="00C16FE6" w:rsidP="00C16FE6">
      <w:pPr>
        <w:pStyle w:val="TH"/>
      </w:pPr>
      <w:r w:rsidRPr="001F23FC">
        <w:object w:dxaOrig="8851" w:dyaOrig="4774" w14:anchorId="53BDF3C0">
          <v:shape id="_x0000_i1213" type="#_x0000_t75" style="width:445pt;height:236.5pt" o:ole="">
            <v:imagedata r:id="rId364" o:title=""/>
          </v:shape>
          <o:OLEObject Type="Embed" ProgID="Word.Document.12" ShapeID="_x0000_i1213" DrawAspect="Content" ObjectID="_1821541639" r:id="rId365">
            <o:FieldCodes>\s</o:FieldCodes>
          </o:OLEObject>
        </w:object>
      </w:r>
    </w:p>
    <w:p w14:paraId="64EC7988" w14:textId="77777777" w:rsidR="0032234A" w:rsidRPr="001F23FC" w:rsidRDefault="0032234A">
      <w:pPr>
        <w:pStyle w:val="TF"/>
      </w:pPr>
      <w:bookmarkStart w:id="1083" w:name="_CRFigureO_2_12"/>
      <w:r w:rsidRPr="001F23FC">
        <w:t xml:space="preserve">Figure </w:t>
      </w:r>
      <w:bookmarkEnd w:id="1083"/>
      <w:r w:rsidRPr="001F23FC">
        <w:t>O.2.1-2: 2xHPBW-E mask</w:t>
      </w:r>
    </w:p>
    <w:p w14:paraId="0448B4BF" w14:textId="21A23B47" w:rsidR="0032234A" w:rsidRPr="001F23FC" w:rsidRDefault="00404AAC">
      <w:pPr>
        <w:pStyle w:val="TH"/>
      </w:pPr>
      <w:r w:rsidRPr="001F23FC">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F23FC" w:rsidRDefault="0032234A">
      <w:pPr>
        <w:pStyle w:val="TF"/>
      </w:pPr>
      <w:bookmarkStart w:id="1084" w:name="_CRFigureO_2_13"/>
      <w:r w:rsidRPr="001F23FC">
        <w:t xml:space="preserve">Figure </w:t>
      </w:r>
      <w:bookmarkEnd w:id="1084"/>
      <w:r w:rsidRPr="001F23FC">
        <w:t>O.2.1-3: 2xHPBW-H mask</w:t>
      </w:r>
    </w:p>
    <w:p w14:paraId="4AC62DA9" w14:textId="77777777" w:rsidR="0032234A" w:rsidRPr="001F23FC" w:rsidRDefault="0032234A">
      <w:r w:rsidRPr="001F23FC">
        <w:t>AUT shall be symmetric on E and H planes.</w:t>
      </w:r>
    </w:p>
    <w:p w14:paraId="2FD2906D" w14:textId="055F0FBF" w:rsidR="0032234A" w:rsidRPr="001F23FC" w:rsidRDefault="0032234A">
      <w:r w:rsidRPr="001F23FC">
        <w:t>The above masks for the reference antenna are met based on antenna vendors</w:t>
      </w:r>
      <w:r w:rsidR="00B00962">
        <w:t>'</w:t>
      </w:r>
      <w:r w:rsidRPr="001F23FC">
        <w:t xml:space="preserve"> calibration report.</w:t>
      </w:r>
    </w:p>
    <w:p w14:paraId="3BFB6BE2"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F23FC" w:rsidRDefault="0032234A">
      <w:pPr>
        <w:pStyle w:val="Heading3"/>
      </w:pPr>
      <w:bookmarkStart w:id="1085" w:name="_Toc21026930"/>
      <w:bookmarkStart w:id="1086" w:name="_Toc27744228"/>
      <w:bookmarkStart w:id="1087" w:name="_Toc36197399"/>
      <w:bookmarkStart w:id="1088" w:name="_Toc36198093"/>
      <w:r w:rsidRPr="001F23FC">
        <w:t>O.2.2</w:t>
      </w:r>
      <w:r w:rsidRPr="001F23FC">
        <w:tab/>
        <w:t>Test frequencies</w:t>
      </w:r>
      <w:bookmarkEnd w:id="1085"/>
      <w:bookmarkEnd w:id="1086"/>
      <w:bookmarkEnd w:id="1087"/>
      <w:bookmarkEnd w:id="1088"/>
    </w:p>
    <w:p w14:paraId="72275658" w14:textId="3FD1F2B1" w:rsidR="0032234A" w:rsidRPr="001F23FC" w:rsidRDefault="0032234A">
      <w:r w:rsidRPr="001F23FC">
        <w:t>The frequencies to be used to characterize the quality of the quiet zone are 23.45 GHz, 32.125 GHz, 40.8 GHz</w:t>
      </w:r>
      <w:r w:rsidR="00C543CF" w:rsidRPr="001F23FC">
        <w:t>, 44.3 GHz, and 49 GHz</w:t>
      </w:r>
      <w:r w:rsidRPr="001F23FC">
        <w:t>. The quiet zone validation analysis is performed for each frequency individually.</w:t>
      </w:r>
    </w:p>
    <w:p w14:paraId="6A2873DD" w14:textId="77777777" w:rsidR="0032234A" w:rsidRPr="001F23FC" w:rsidRDefault="0032234A">
      <w:pPr>
        <w:pStyle w:val="Heading3"/>
      </w:pPr>
      <w:bookmarkStart w:id="1089" w:name="_Toc21026931"/>
      <w:bookmarkStart w:id="1090" w:name="_Toc27744229"/>
      <w:bookmarkStart w:id="1091" w:name="_Toc36197400"/>
      <w:bookmarkStart w:id="1092" w:name="_Toc36198094"/>
      <w:r w:rsidRPr="001F23FC">
        <w:t>O.2.3</w:t>
      </w:r>
      <w:r w:rsidRPr="001F23FC">
        <w:tab/>
        <w:t>Reference measurements</w:t>
      </w:r>
      <w:bookmarkEnd w:id="1089"/>
      <w:bookmarkEnd w:id="1090"/>
      <w:bookmarkEnd w:id="1091"/>
      <w:bookmarkEnd w:id="1092"/>
    </w:p>
    <w:p w14:paraId="2CF1D5E7" w14:textId="77777777" w:rsidR="0032234A" w:rsidRPr="001F23FC" w:rsidRDefault="0032234A">
      <w:r w:rsidRPr="001F23FC">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5F79FC09" w:rsidR="0032234A" w:rsidRPr="001F23FC" w:rsidRDefault="0032234A">
      <w:r w:rsidRPr="001F23FC">
        <w:t>The grid types for the TRP measurements shall match those outlined in M.1</w:t>
      </w:r>
      <w:r w:rsidR="009F1BB9" w:rsidRPr="001F23FC">
        <w:t>. Considering the reference AUT is assumed to have similar properties of typical antenna arrays integrated in DUTs, see</w:t>
      </w:r>
      <w:r w:rsidR="008D532A">
        <w:t xml:space="preserve"> clause </w:t>
      </w:r>
      <w:r w:rsidR="009F1BB9" w:rsidRPr="001F23FC">
        <w:t xml:space="preserve">O.2.1, the TRP measurement grids used for the </w:t>
      </w:r>
      <w:proofErr w:type="spellStart"/>
      <w:r w:rsidR="009F1BB9" w:rsidRPr="001F23FC">
        <w:t>QoQZ</w:t>
      </w:r>
      <w:proofErr w:type="spellEnd"/>
      <w:r w:rsidR="009F1BB9" w:rsidRPr="001F23FC">
        <w:t xml:space="preserve"> validation shall meet the minimum number of grids points as defined for Power Class 3 devices in</w:t>
      </w:r>
      <w:r w:rsidR="008D532A">
        <w:t xml:space="preserve"> clause </w:t>
      </w:r>
      <w:r w:rsidR="009F1BB9" w:rsidRPr="001F23FC">
        <w:t>M.4.1.3 with the default TRP measurement grids, i.e., not those based on the optional vendor declaration</w:t>
      </w:r>
      <w:r w:rsidRPr="001F23FC">
        <w:t>.</w:t>
      </w:r>
    </w:p>
    <w:p w14:paraId="463BFBC3" w14:textId="77777777" w:rsidR="0032234A" w:rsidRPr="001F23FC" w:rsidRDefault="0032234A">
      <w:pPr>
        <w:pStyle w:val="Heading3"/>
      </w:pPr>
      <w:bookmarkStart w:id="1093" w:name="_Toc21026932"/>
      <w:bookmarkStart w:id="1094" w:name="_Toc27744230"/>
      <w:bookmarkStart w:id="1095" w:name="_Toc36197401"/>
      <w:bookmarkStart w:id="1096" w:name="_Toc36198095"/>
      <w:r w:rsidRPr="001F23FC">
        <w:t>O.2.4</w:t>
      </w:r>
      <w:r w:rsidRPr="001F23FC">
        <w:tab/>
        <w:t>Size of the quiet zone</w:t>
      </w:r>
      <w:bookmarkEnd w:id="1093"/>
      <w:bookmarkEnd w:id="1094"/>
      <w:bookmarkEnd w:id="1095"/>
      <w:bookmarkEnd w:id="1096"/>
    </w:p>
    <w:p w14:paraId="063634DF" w14:textId="346F7B7D"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933A48" w:rsidRPr="001F23FC">
        <w:t>10cm</w:t>
      </w:r>
      <w:r w:rsidRPr="001F23FC">
        <w:t xml:space="preserve">. For larger smartphones and tablet type devices, the quiet zone shall be considered a sphere with radius of R=15cm. </w:t>
      </w:r>
      <w:r w:rsidR="005741EC" w:rsidRPr="001F23FC">
        <w:t xml:space="preserve">For even larger device, e.g., larger tablets and laptops, quiet zones of radius </w:t>
      </w:r>
      <w:r w:rsidR="005741EC" w:rsidRPr="001F23FC">
        <w:rPr>
          <w:i/>
          <w:iCs/>
        </w:rPr>
        <w:t>R</w:t>
      </w:r>
      <w:r w:rsidR="005741EC" w:rsidRPr="001F23FC">
        <w:t xml:space="preserve">=20cm and </w:t>
      </w:r>
      <w:r w:rsidR="005741EC" w:rsidRPr="001F23FC">
        <w:rPr>
          <w:i/>
          <w:iCs/>
        </w:rPr>
        <w:t>R</w:t>
      </w:r>
      <w:r w:rsidR="005741EC" w:rsidRPr="001F23FC">
        <w:t xml:space="preserve">=27.5cm shall be considered. </w:t>
      </w:r>
      <w:r w:rsidRPr="001F23FC">
        <w:t>Alternate quiet zone sizes can be defined for even larger DUTs.</w:t>
      </w:r>
    </w:p>
    <w:p w14:paraId="6896F7FF" w14:textId="37843326" w:rsidR="0032234A" w:rsidRPr="001F23FC" w:rsidRDefault="0032234A">
      <w:r w:rsidRPr="001F23FC">
        <w:t xml:space="preserve">The quality of quiet zone procedure for systems supporting </w:t>
      </w:r>
      <w:r w:rsidR="005741EC" w:rsidRPr="001F23FC">
        <w:t xml:space="preserve">multiple </w:t>
      </w:r>
      <w:r w:rsidRPr="001F23FC">
        <w:t>quiet zone sizes can be performed for the largest quiet zone radius only and the results can be applied to the smaller quiet zone radi</w:t>
      </w:r>
      <w:r w:rsidR="005741EC" w:rsidRPr="001F23FC">
        <w:t xml:space="preserve">i if the same chamber components affecting </w:t>
      </w:r>
      <w:proofErr w:type="spellStart"/>
      <w:r w:rsidR="005741EC" w:rsidRPr="001F23FC">
        <w:t>QoQZ</w:t>
      </w:r>
      <w:proofErr w:type="spellEnd"/>
      <w:r w:rsidR="005741EC" w:rsidRPr="001F23FC">
        <w:t>, i.e., reflector, feed probes, etc, are used</w:t>
      </w:r>
      <w:r w:rsidRPr="001F23FC">
        <w:t>. Performing separate sets of quality of quiet zone measurements for different radii is not precluded.</w:t>
      </w:r>
    </w:p>
    <w:p w14:paraId="02B4D931" w14:textId="77777777" w:rsidR="0032234A" w:rsidRPr="001F23FC" w:rsidRDefault="0032234A">
      <w:pPr>
        <w:pStyle w:val="Heading3"/>
      </w:pPr>
      <w:bookmarkStart w:id="1097" w:name="_Toc21026933"/>
      <w:bookmarkStart w:id="1098" w:name="_Toc27744231"/>
      <w:bookmarkStart w:id="1099" w:name="_Toc36197402"/>
      <w:bookmarkStart w:id="1100" w:name="_Toc36198096"/>
      <w:r w:rsidRPr="001F23FC">
        <w:t>O.2.5</w:t>
      </w:r>
      <w:r w:rsidRPr="001F23FC">
        <w:tab/>
        <w:t>Reference AUT positions</w:t>
      </w:r>
      <w:bookmarkEnd w:id="1097"/>
      <w:bookmarkEnd w:id="1098"/>
      <w:bookmarkEnd w:id="1099"/>
      <w:bookmarkEnd w:id="1100"/>
    </w:p>
    <w:p w14:paraId="6EFCE153" w14:textId="77777777" w:rsidR="0032234A" w:rsidRPr="001F23FC" w:rsidRDefault="0032234A">
      <w:r w:rsidRPr="001F23FC">
        <w:t>The reference AUT shall be positioned in a total of 7 different reference positions, shown in Figure O.2.5.1-1 and O.2.5.2-1</w:t>
      </w:r>
    </w:p>
    <w:p w14:paraId="765D13A7" w14:textId="77777777" w:rsidR="0032234A" w:rsidRPr="001F23FC" w:rsidRDefault="0032234A">
      <w:r w:rsidRPr="001F23FC">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F23FC" w:rsidRDefault="0032234A">
      <w:pPr>
        <w:pStyle w:val="TH"/>
      </w:pPr>
      <w:bookmarkStart w:id="1101" w:name="_CRTableO_2_51"/>
      <w:r w:rsidRPr="001F23FC">
        <w:t xml:space="preserve">Table </w:t>
      </w:r>
      <w:bookmarkEnd w:id="1101"/>
      <w:r w:rsidRPr="001F23FC">
        <w:t>O.2.5-1: Reference AUT Measurement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52"/>
        <w:gridCol w:w="1152"/>
        <w:gridCol w:w="1152"/>
      </w:tblGrid>
      <w:tr w:rsidR="0032234A" w:rsidRPr="001F23FC" w14:paraId="2E7C01CD" w14:textId="77777777" w:rsidTr="009F7C98">
        <w:trPr>
          <w:cantSplit/>
          <w:jc w:val="center"/>
        </w:trPr>
        <w:tc>
          <w:tcPr>
            <w:tcW w:w="945" w:type="dxa"/>
            <w:shd w:val="clear" w:color="auto" w:fill="E0E0E0"/>
          </w:tcPr>
          <w:p w14:paraId="707BD011" w14:textId="77777777" w:rsidR="0032234A" w:rsidRPr="001F23FC" w:rsidRDefault="0032234A">
            <w:pPr>
              <w:pStyle w:val="TAH"/>
              <w:rPr>
                <w:rFonts w:cs="Arial"/>
                <w:lang w:eastAsia="en-US"/>
              </w:rPr>
            </w:pPr>
            <w:r w:rsidRPr="001F23FC">
              <w:rPr>
                <w:rFonts w:cs="Arial"/>
                <w:lang w:eastAsia="en-US"/>
              </w:rPr>
              <w:t>Position</w:t>
            </w:r>
          </w:p>
        </w:tc>
        <w:tc>
          <w:tcPr>
            <w:tcW w:w="1152" w:type="dxa"/>
            <w:shd w:val="clear" w:color="auto" w:fill="E0E0E0"/>
          </w:tcPr>
          <w:p w14:paraId="58EA0719"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x</w:t>
            </w:r>
          </w:p>
        </w:tc>
        <w:tc>
          <w:tcPr>
            <w:tcW w:w="1152" w:type="dxa"/>
            <w:shd w:val="clear" w:color="auto" w:fill="E0E0E0"/>
          </w:tcPr>
          <w:p w14:paraId="251F2BB7"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y</w:t>
            </w:r>
          </w:p>
        </w:tc>
        <w:tc>
          <w:tcPr>
            <w:tcW w:w="1152" w:type="dxa"/>
            <w:shd w:val="clear" w:color="auto" w:fill="E0E0E0"/>
          </w:tcPr>
          <w:p w14:paraId="37DCD8F5"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z</w:t>
            </w:r>
          </w:p>
        </w:tc>
      </w:tr>
      <w:tr w:rsidR="0032234A" w:rsidRPr="001F23FC" w14:paraId="41F233C5" w14:textId="77777777" w:rsidTr="009F7C98">
        <w:trPr>
          <w:cantSplit/>
          <w:jc w:val="center"/>
        </w:trPr>
        <w:tc>
          <w:tcPr>
            <w:tcW w:w="945" w:type="dxa"/>
          </w:tcPr>
          <w:p w14:paraId="665DE44C" w14:textId="77777777" w:rsidR="0032234A" w:rsidRPr="001F23FC" w:rsidRDefault="0032234A">
            <w:pPr>
              <w:pStyle w:val="TAC"/>
              <w:rPr>
                <w:rFonts w:cs="Arial"/>
                <w:lang w:eastAsia="en-US"/>
              </w:rPr>
            </w:pPr>
            <w:r w:rsidRPr="001F23FC">
              <w:rPr>
                <w:rFonts w:cs="Arial"/>
                <w:lang w:eastAsia="en-US"/>
              </w:rPr>
              <w:t>P1</w:t>
            </w:r>
          </w:p>
        </w:tc>
        <w:tc>
          <w:tcPr>
            <w:tcW w:w="1152" w:type="dxa"/>
          </w:tcPr>
          <w:p w14:paraId="3B0C14BF" w14:textId="77777777" w:rsidR="0032234A" w:rsidRPr="001F23FC" w:rsidRDefault="0032234A">
            <w:pPr>
              <w:pStyle w:val="TAC"/>
              <w:rPr>
                <w:rFonts w:cs="Arial"/>
                <w:lang w:eastAsia="en-US"/>
              </w:rPr>
            </w:pPr>
            <w:r w:rsidRPr="001F23FC">
              <w:rPr>
                <w:rFonts w:cs="Arial"/>
                <w:lang w:eastAsia="en-US"/>
              </w:rPr>
              <w:t>0</w:t>
            </w:r>
          </w:p>
        </w:tc>
        <w:tc>
          <w:tcPr>
            <w:tcW w:w="1152" w:type="dxa"/>
          </w:tcPr>
          <w:p w14:paraId="5984B4C2" w14:textId="77777777" w:rsidR="0032234A" w:rsidRPr="001F23FC" w:rsidRDefault="0032234A">
            <w:pPr>
              <w:pStyle w:val="TAC"/>
              <w:rPr>
                <w:rFonts w:cs="Arial"/>
                <w:lang w:eastAsia="en-US"/>
              </w:rPr>
            </w:pPr>
            <w:r w:rsidRPr="001F23FC">
              <w:rPr>
                <w:rFonts w:cs="Arial"/>
                <w:lang w:eastAsia="en-US"/>
              </w:rPr>
              <w:t>0</w:t>
            </w:r>
          </w:p>
        </w:tc>
        <w:tc>
          <w:tcPr>
            <w:tcW w:w="1152" w:type="dxa"/>
          </w:tcPr>
          <w:p w14:paraId="53175A5B" w14:textId="77777777" w:rsidR="0032234A" w:rsidRPr="001F23FC" w:rsidRDefault="0032234A">
            <w:pPr>
              <w:pStyle w:val="TAC"/>
              <w:rPr>
                <w:rFonts w:cs="Arial"/>
                <w:lang w:eastAsia="en-US"/>
              </w:rPr>
            </w:pPr>
            <w:r w:rsidRPr="001F23FC">
              <w:rPr>
                <w:rFonts w:cs="Arial"/>
                <w:lang w:eastAsia="en-US"/>
              </w:rPr>
              <w:t>0</w:t>
            </w:r>
          </w:p>
        </w:tc>
      </w:tr>
      <w:tr w:rsidR="0032234A" w:rsidRPr="001F23FC" w14:paraId="6D4D44DA" w14:textId="77777777" w:rsidTr="009F7C98">
        <w:trPr>
          <w:cantSplit/>
          <w:jc w:val="center"/>
        </w:trPr>
        <w:tc>
          <w:tcPr>
            <w:tcW w:w="945" w:type="dxa"/>
          </w:tcPr>
          <w:p w14:paraId="03B8D6D3" w14:textId="77777777" w:rsidR="0032234A" w:rsidRPr="001F23FC" w:rsidRDefault="0032234A">
            <w:pPr>
              <w:pStyle w:val="TAC"/>
              <w:rPr>
                <w:rFonts w:cs="Arial"/>
                <w:lang w:eastAsia="en-US"/>
              </w:rPr>
            </w:pPr>
            <w:r w:rsidRPr="001F23FC">
              <w:rPr>
                <w:rFonts w:cs="Arial"/>
                <w:lang w:eastAsia="en-US"/>
              </w:rPr>
              <w:t>P2</w:t>
            </w:r>
          </w:p>
        </w:tc>
        <w:tc>
          <w:tcPr>
            <w:tcW w:w="1152" w:type="dxa"/>
          </w:tcPr>
          <w:p w14:paraId="6516105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1A7E3346" w14:textId="77777777" w:rsidR="0032234A" w:rsidRPr="001F23FC" w:rsidRDefault="0032234A">
            <w:pPr>
              <w:pStyle w:val="TAC"/>
              <w:rPr>
                <w:rFonts w:cs="Arial"/>
                <w:lang w:eastAsia="en-US"/>
              </w:rPr>
            </w:pPr>
            <w:r w:rsidRPr="001F23FC">
              <w:rPr>
                <w:rFonts w:cs="Arial"/>
                <w:lang w:eastAsia="en-US"/>
              </w:rPr>
              <w:t>0</w:t>
            </w:r>
          </w:p>
        </w:tc>
        <w:tc>
          <w:tcPr>
            <w:tcW w:w="1152" w:type="dxa"/>
          </w:tcPr>
          <w:p w14:paraId="7681D174" w14:textId="77777777" w:rsidR="0032234A" w:rsidRPr="001F23FC" w:rsidRDefault="0032234A">
            <w:pPr>
              <w:pStyle w:val="TAC"/>
              <w:rPr>
                <w:rFonts w:cs="Arial"/>
                <w:lang w:eastAsia="en-US"/>
              </w:rPr>
            </w:pPr>
            <w:r w:rsidRPr="001F23FC">
              <w:rPr>
                <w:rFonts w:cs="Arial"/>
                <w:lang w:eastAsia="en-US"/>
              </w:rPr>
              <w:t>0</w:t>
            </w:r>
          </w:p>
        </w:tc>
      </w:tr>
      <w:tr w:rsidR="0032234A" w:rsidRPr="001F23FC" w14:paraId="0C039A26" w14:textId="77777777" w:rsidTr="009F7C98">
        <w:trPr>
          <w:cantSplit/>
          <w:jc w:val="center"/>
        </w:trPr>
        <w:tc>
          <w:tcPr>
            <w:tcW w:w="945" w:type="dxa"/>
          </w:tcPr>
          <w:p w14:paraId="485746D2" w14:textId="77777777" w:rsidR="0032234A" w:rsidRPr="001F23FC" w:rsidRDefault="0032234A">
            <w:pPr>
              <w:pStyle w:val="TAC"/>
              <w:rPr>
                <w:rFonts w:cs="Arial"/>
                <w:lang w:eastAsia="en-US"/>
              </w:rPr>
            </w:pPr>
            <w:r w:rsidRPr="001F23FC">
              <w:rPr>
                <w:rFonts w:cs="Arial"/>
                <w:lang w:eastAsia="en-US"/>
              </w:rPr>
              <w:t>P3</w:t>
            </w:r>
          </w:p>
        </w:tc>
        <w:tc>
          <w:tcPr>
            <w:tcW w:w="1152" w:type="dxa"/>
          </w:tcPr>
          <w:p w14:paraId="5744C838"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04C1F5B2" w14:textId="77777777" w:rsidR="0032234A" w:rsidRPr="001F23FC" w:rsidRDefault="0032234A">
            <w:pPr>
              <w:pStyle w:val="TAC"/>
              <w:rPr>
                <w:rFonts w:cs="Arial"/>
                <w:lang w:eastAsia="en-US"/>
              </w:rPr>
            </w:pPr>
            <w:r w:rsidRPr="001F23FC">
              <w:rPr>
                <w:rFonts w:cs="Arial"/>
                <w:lang w:eastAsia="en-US"/>
              </w:rPr>
              <w:t>0</w:t>
            </w:r>
          </w:p>
        </w:tc>
        <w:tc>
          <w:tcPr>
            <w:tcW w:w="1152" w:type="dxa"/>
          </w:tcPr>
          <w:p w14:paraId="1FFB6FFA" w14:textId="77777777" w:rsidR="0032234A" w:rsidRPr="001F23FC" w:rsidRDefault="0032234A">
            <w:pPr>
              <w:pStyle w:val="TAC"/>
              <w:rPr>
                <w:rFonts w:cs="Arial"/>
                <w:lang w:eastAsia="en-US"/>
              </w:rPr>
            </w:pPr>
            <w:r w:rsidRPr="001F23FC">
              <w:rPr>
                <w:rFonts w:cs="Arial"/>
                <w:lang w:eastAsia="en-US"/>
              </w:rPr>
              <w:t>0</w:t>
            </w:r>
          </w:p>
        </w:tc>
      </w:tr>
      <w:tr w:rsidR="0032234A" w:rsidRPr="001F23FC" w14:paraId="65C69F7D" w14:textId="77777777" w:rsidTr="009F7C98">
        <w:trPr>
          <w:cantSplit/>
          <w:jc w:val="center"/>
        </w:trPr>
        <w:tc>
          <w:tcPr>
            <w:tcW w:w="945" w:type="dxa"/>
          </w:tcPr>
          <w:p w14:paraId="013D4C7F" w14:textId="77777777" w:rsidR="0032234A" w:rsidRPr="001F23FC" w:rsidRDefault="0032234A">
            <w:pPr>
              <w:pStyle w:val="TAC"/>
              <w:rPr>
                <w:rFonts w:cs="Arial"/>
                <w:lang w:eastAsia="en-US"/>
              </w:rPr>
            </w:pPr>
            <w:r w:rsidRPr="001F23FC">
              <w:rPr>
                <w:rFonts w:cs="Arial"/>
                <w:lang w:eastAsia="en-US"/>
              </w:rPr>
              <w:t>P4</w:t>
            </w:r>
          </w:p>
        </w:tc>
        <w:tc>
          <w:tcPr>
            <w:tcW w:w="1152" w:type="dxa"/>
          </w:tcPr>
          <w:p w14:paraId="27AC4974" w14:textId="77777777" w:rsidR="0032234A" w:rsidRPr="001F23FC" w:rsidRDefault="0032234A">
            <w:pPr>
              <w:pStyle w:val="TAC"/>
              <w:rPr>
                <w:rFonts w:cs="Arial"/>
                <w:lang w:eastAsia="en-US"/>
              </w:rPr>
            </w:pPr>
            <w:r w:rsidRPr="001F23FC">
              <w:rPr>
                <w:rFonts w:cs="Arial"/>
                <w:lang w:eastAsia="en-US"/>
              </w:rPr>
              <w:t>0</w:t>
            </w:r>
          </w:p>
        </w:tc>
        <w:tc>
          <w:tcPr>
            <w:tcW w:w="1152" w:type="dxa"/>
          </w:tcPr>
          <w:p w14:paraId="178AAC27"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3DFB1E4F" w14:textId="77777777" w:rsidR="0032234A" w:rsidRPr="001F23FC" w:rsidRDefault="0032234A">
            <w:pPr>
              <w:pStyle w:val="TAC"/>
              <w:rPr>
                <w:rFonts w:cs="Arial"/>
                <w:lang w:eastAsia="en-US"/>
              </w:rPr>
            </w:pPr>
            <w:r w:rsidRPr="001F23FC">
              <w:rPr>
                <w:rFonts w:cs="Arial"/>
                <w:lang w:eastAsia="en-US"/>
              </w:rPr>
              <w:t>0</w:t>
            </w:r>
          </w:p>
        </w:tc>
      </w:tr>
      <w:tr w:rsidR="0032234A" w:rsidRPr="001F23FC" w14:paraId="179B51C5" w14:textId="77777777" w:rsidTr="009F7C98">
        <w:trPr>
          <w:cantSplit/>
          <w:jc w:val="center"/>
        </w:trPr>
        <w:tc>
          <w:tcPr>
            <w:tcW w:w="945" w:type="dxa"/>
          </w:tcPr>
          <w:p w14:paraId="0FE17E64" w14:textId="77777777" w:rsidR="0032234A" w:rsidRPr="001F23FC" w:rsidRDefault="0032234A">
            <w:pPr>
              <w:pStyle w:val="TAC"/>
              <w:rPr>
                <w:rFonts w:cs="Arial"/>
                <w:lang w:eastAsia="en-US"/>
              </w:rPr>
            </w:pPr>
            <w:r w:rsidRPr="001F23FC">
              <w:rPr>
                <w:rFonts w:cs="Arial"/>
                <w:lang w:eastAsia="en-US"/>
              </w:rPr>
              <w:t>P5</w:t>
            </w:r>
          </w:p>
        </w:tc>
        <w:tc>
          <w:tcPr>
            <w:tcW w:w="1152" w:type="dxa"/>
          </w:tcPr>
          <w:p w14:paraId="58BA7F18" w14:textId="77777777" w:rsidR="0032234A" w:rsidRPr="001F23FC" w:rsidRDefault="0032234A">
            <w:pPr>
              <w:pStyle w:val="TAC"/>
              <w:rPr>
                <w:rFonts w:cs="Arial"/>
                <w:lang w:eastAsia="en-US"/>
              </w:rPr>
            </w:pPr>
            <w:r w:rsidRPr="001F23FC">
              <w:rPr>
                <w:rFonts w:cs="Arial"/>
                <w:lang w:eastAsia="en-US"/>
              </w:rPr>
              <w:t>0</w:t>
            </w:r>
          </w:p>
        </w:tc>
        <w:tc>
          <w:tcPr>
            <w:tcW w:w="1152" w:type="dxa"/>
          </w:tcPr>
          <w:p w14:paraId="05AAA17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7E016C0E" w14:textId="77777777" w:rsidR="0032234A" w:rsidRPr="001F23FC" w:rsidRDefault="0032234A">
            <w:pPr>
              <w:pStyle w:val="TAC"/>
              <w:rPr>
                <w:rFonts w:cs="Arial"/>
                <w:lang w:eastAsia="en-US"/>
              </w:rPr>
            </w:pPr>
            <w:r w:rsidRPr="001F23FC">
              <w:rPr>
                <w:rFonts w:cs="Arial"/>
                <w:lang w:eastAsia="en-US"/>
              </w:rPr>
              <w:t>0</w:t>
            </w:r>
          </w:p>
        </w:tc>
      </w:tr>
      <w:tr w:rsidR="0032234A" w:rsidRPr="001F23FC" w14:paraId="4251F9E9" w14:textId="77777777" w:rsidTr="009F7C98">
        <w:trPr>
          <w:cantSplit/>
          <w:jc w:val="center"/>
        </w:trPr>
        <w:tc>
          <w:tcPr>
            <w:tcW w:w="945" w:type="dxa"/>
          </w:tcPr>
          <w:p w14:paraId="3C9CAFA2" w14:textId="77777777" w:rsidR="0032234A" w:rsidRPr="001F23FC" w:rsidRDefault="0032234A">
            <w:pPr>
              <w:pStyle w:val="TAC"/>
              <w:rPr>
                <w:rFonts w:cs="Arial"/>
                <w:lang w:eastAsia="en-US"/>
              </w:rPr>
            </w:pPr>
            <w:r w:rsidRPr="001F23FC">
              <w:rPr>
                <w:rFonts w:cs="Arial"/>
                <w:lang w:eastAsia="en-US"/>
              </w:rPr>
              <w:t>P6</w:t>
            </w:r>
          </w:p>
        </w:tc>
        <w:tc>
          <w:tcPr>
            <w:tcW w:w="1152" w:type="dxa"/>
          </w:tcPr>
          <w:p w14:paraId="620AB51D" w14:textId="77777777" w:rsidR="0032234A" w:rsidRPr="001F23FC" w:rsidRDefault="0032234A">
            <w:pPr>
              <w:pStyle w:val="TAC"/>
              <w:rPr>
                <w:rFonts w:cs="Arial"/>
                <w:lang w:eastAsia="en-US"/>
              </w:rPr>
            </w:pPr>
            <w:r w:rsidRPr="001F23FC">
              <w:rPr>
                <w:rFonts w:cs="Arial"/>
                <w:lang w:eastAsia="en-US"/>
              </w:rPr>
              <w:t>0</w:t>
            </w:r>
          </w:p>
        </w:tc>
        <w:tc>
          <w:tcPr>
            <w:tcW w:w="1152" w:type="dxa"/>
          </w:tcPr>
          <w:p w14:paraId="4FD2FC84" w14:textId="77777777" w:rsidR="0032234A" w:rsidRPr="001F23FC" w:rsidRDefault="0032234A">
            <w:pPr>
              <w:pStyle w:val="TAC"/>
              <w:rPr>
                <w:rFonts w:cs="Arial"/>
                <w:lang w:eastAsia="en-US"/>
              </w:rPr>
            </w:pPr>
            <w:r w:rsidRPr="001F23FC">
              <w:rPr>
                <w:rFonts w:cs="Arial"/>
                <w:lang w:eastAsia="en-US"/>
              </w:rPr>
              <w:t>0</w:t>
            </w:r>
          </w:p>
        </w:tc>
        <w:tc>
          <w:tcPr>
            <w:tcW w:w="1152" w:type="dxa"/>
          </w:tcPr>
          <w:p w14:paraId="6C2E2BC4"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r w:rsidR="0032234A" w:rsidRPr="001F23FC" w14:paraId="5B74E423" w14:textId="77777777" w:rsidTr="009F7C98">
        <w:trPr>
          <w:cantSplit/>
          <w:jc w:val="center"/>
        </w:trPr>
        <w:tc>
          <w:tcPr>
            <w:tcW w:w="945" w:type="dxa"/>
          </w:tcPr>
          <w:p w14:paraId="5DED3549" w14:textId="77777777" w:rsidR="0032234A" w:rsidRPr="001F23FC" w:rsidRDefault="0032234A">
            <w:pPr>
              <w:pStyle w:val="TAC"/>
              <w:rPr>
                <w:rFonts w:cs="Arial"/>
                <w:lang w:eastAsia="en-US"/>
              </w:rPr>
            </w:pPr>
            <w:r w:rsidRPr="001F23FC">
              <w:rPr>
                <w:rFonts w:cs="Arial"/>
                <w:lang w:eastAsia="en-US"/>
              </w:rPr>
              <w:t>P7</w:t>
            </w:r>
          </w:p>
        </w:tc>
        <w:tc>
          <w:tcPr>
            <w:tcW w:w="1152" w:type="dxa"/>
          </w:tcPr>
          <w:p w14:paraId="702222F5" w14:textId="77777777" w:rsidR="0032234A" w:rsidRPr="001F23FC" w:rsidRDefault="0032234A">
            <w:pPr>
              <w:pStyle w:val="TAC"/>
              <w:rPr>
                <w:rFonts w:cs="Arial"/>
                <w:lang w:eastAsia="en-US"/>
              </w:rPr>
            </w:pPr>
            <w:r w:rsidRPr="001F23FC">
              <w:rPr>
                <w:rFonts w:cs="Arial"/>
                <w:lang w:eastAsia="en-US"/>
              </w:rPr>
              <w:t>0</w:t>
            </w:r>
          </w:p>
        </w:tc>
        <w:tc>
          <w:tcPr>
            <w:tcW w:w="1152" w:type="dxa"/>
          </w:tcPr>
          <w:p w14:paraId="68A4115B" w14:textId="77777777" w:rsidR="0032234A" w:rsidRPr="001F23FC" w:rsidRDefault="0032234A">
            <w:pPr>
              <w:pStyle w:val="TAC"/>
              <w:rPr>
                <w:rFonts w:cs="Arial"/>
                <w:lang w:eastAsia="en-US"/>
              </w:rPr>
            </w:pPr>
            <w:r w:rsidRPr="001F23FC">
              <w:rPr>
                <w:rFonts w:cs="Arial"/>
                <w:lang w:eastAsia="en-US"/>
              </w:rPr>
              <w:t>0</w:t>
            </w:r>
          </w:p>
        </w:tc>
        <w:tc>
          <w:tcPr>
            <w:tcW w:w="1152" w:type="dxa"/>
          </w:tcPr>
          <w:p w14:paraId="793AAFBD"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bl>
    <w:p w14:paraId="32587BC9" w14:textId="77777777" w:rsidR="005741EC" w:rsidRPr="001F23FC" w:rsidRDefault="005741EC" w:rsidP="005741EC"/>
    <w:p w14:paraId="7835A9C6" w14:textId="37F0F7A0" w:rsidR="005741EC" w:rsidRPr="001F23FC" w:rsidRDefault="005741EC" w:rsidP="005741EC">
      <w:r w:rsidRPr="001F23FC">
        <w:t xml:space="preserve">For quiet zones exceeding 30cm in diameter, i.e., </w:t>
      </w:r>
      <w:r w:rsidRPr="001F23FC">
        <w:rPr>
          <w:i/>
          <w:iCs/>
        </w:rPr>
        <w:t>R</w:t>
      </w:r>
      <w:r w:rsidRPr="001F23FC">
        <w:t xml:space="preserve">=20cm and </w:t>
      </w:r>
      <w:r w:rsidRPr="001F23FC">
        <w:rPr>
          <w:i/>
          <w:iCs/>
        </w:rPr>
        <w:t>R</w:t>
      </w:r>
      <w:r w:rsidRPr="001F23FC">
        <w:t>=27.5cm, an alternate set of reference points can be selected for the quality of quiet zone evaluation, summarized in Table O.2.5-2</w:t>
      </w:r>
    </w:p>
    <w:p w14:paraId="3DBF024C" w14:textId="1A04B098" w:rsidR="005741EC" w:rsidRPr="001F23FC" w:rsidRDefault="005741EC" w:rsidP="005741EC">
      <w:pPr>
        <w:pStyle w:val="TH"/>
      </w:pPr>
      <w:bookmarkStart w:id="1102" w:name="_CRTableO_2_52"/>
      <w:r w:rsidRPr="001F23FC">
        <w:t xml:space="preserve">Table </w:t>
      </w:r>
      <w:bookmarkEnd w:id="1102"/>
      <w:r w:rsidRPr="001F23FC">
        <w:t>O.2.5-</w:t>
      </w:r>
      <w:r w:rsidR="005F5104" w:rsidRPr="001F23FC">
        <w:t>2</w:t>
      </w:r>
      <w:r w:rsidRPr="001F23FC">
        <w:t xml:space="preserve">: Alternate Reference AUT Measurement Coordinates for </w:t>
      </w:r>
      <w:r w:rsidRPr="001F23FC">
        <w:rPr>
          <w:i/>
          <w:iCs/>
        </w:rPr>
        <w:t>R</w:t>
      </w:r>
      <w:r w:rsidRPr="001F23FC">
        <w:t xml:space="preserve">=20cm and </w:t>
      </w:r>
      <w:r w:rsidRPr="001F23FC">
        <w:rPr>
          <w:i/>
          <w:iCs/>
        </w:rPr>
        <w:t>R</w:t>
      </w:r>
      <w:r w:rsidRPr="001F23FC">
        <w:t>=27.5cm Quiet Zones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5"/>
        <w:gridCol w:w="1132"/>
        <w:gridCol w:w="1132"/>
        <w:gridCol w:w="1440"/>
      </w:tblGrid>
      <w:tr w:rsidR="005741EC" w:rsidRPr="001F23FC" w14:paraId="2678E160" w14:textId="77777777" w:rsidTr="009F7C98">
        <w:trPr>
          <w:cantSplit/>
          <w:jc w:val="center"/>
        </w:trPr>
        <w:tc>
          <w:tcPr>
            <w:tcW w:w="1005" w:type="dxa"/>
            <w:shd w:val="clear" w:color="auto" w:fill="E0E0E0"/>
            <w:tcMar>
              <w:top w:w="0" w:type="dxa"/>
              <w:left w:w="108" w:type="dxa"/>
              <w:bottom w:w="0" w:type="dxa"/>
              <w:right w:w="108" w:type="dxa"/>
            </w:tcMar>
            <w:hideMark/>
          </w:tcPr>
          <w:p w14:paraId="63C7F0B4" w14:textId="77777777" w:rsidR="005741EC" w:rsidRPr="001F23FC" w:rsidRDefault="005741EC" w:rsidP="00B63B04">
            <w:pPr>
              <w:pStyle w:val="TAH"/>
              <w:rPr>
                <w:rFonts w:cs="Arial"/>
                <w:lang w:eastAsia="en-US"/>
              </w:rPr>
            </w:pPr>
            <w:r w:rsidRPr="001F23FC">
              <w:rPr>
                <w:lang w:eastAsia="en-US"/>
              </w:rPr>
              <w:t>Position</w:t>
            </w:r>
          </w:p>
        </w:tc>
        <w:tc>
          <w:tcPr>
            <w:tcW w:w="1132" w:type="dxa"/>
            <w:shd w:val="clear" w:color="auto" w:fill="E0E0E0"/>
            <w:tcMar>
              <w:top w:w="0" w:type="dxa"/>
              <w:left w:w="108" w:type="dxa"/>
              <w:bottom w:w="0" w:type="dxa"/>
              <w:right w:w="108" w:type="dxa"/>
            </w:tcMar>
            <w:hideMark/>
          </w:tcPr>
          <w:p w14:paraId="086A1418"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x</w:t>
            </w:r>
          </w:p>
        </w:tc>
        <w:tc>
          <w:tcPr>
            <w:tcW w:w="1132" w:type="dxa"/>
            <w:shd w:val="clear" w:color="auto" w:fill="E0E0E0"/>
            <w:tcMar>
              <w:top w:w="0" w:type="dxa"/>
              <w:left w:w="108" w:type="dxa"/>
              <w:bottom w:w="0" w:type="dxa"/>
              <w:right w:w="108" w:type="dxa"/>
            </w:tcMar>
            <w:hideMark/>
          </w:tcPr>
          <w:p w14:paraId="68918301"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y</w:t>
            </w:r>
          </w:p>
        </w:tc>
        <w:tc>
          <w:tcPr>
            <w:tcW w:w="1440" w:type="dxa"/>
            <w:shd w:val="clear" w:color="auto" w:fill="E0E0E0"/>
            <w:tcMar>
              <w:top w:w="0" w:type="dxa"/>
              <w:left w:w="108" w:type="dxa"/>
              <w:bottom w:w="0" w:type="dxa"/>
              <w:right w:w="108" w:type="dxa"/>
            </w:tcMar>
            <w:hideMark/>
          </w:tcPr>
          <w:p w14:paraId="315BB699"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z</w:t>
            </w:r>
          </w:p>
        </w:tc>
      </w:tr>
      <w:tr w:rsidR="005741EC" w:rsidRPr="001F23FC" w14:paraId="59998D1D" w14:textId="77777777" w:rsidTr="009F7C98">
        <w:trPr>
          <w:cantSplit/>
          <w:jc w:val="center"/>
        </w:trPr>
        <w:tc>
          <w:tcPr>
            <w:tcW w:w="1005" w:type="dxa"/>
            <w:tcMar>
              <w:top w:w="0" w:type="dxa"/>
              <w:left w:w="108" w:type="dxa"/>
              <w:bottom w:w="0" w:type="dxa"/>
              <w:right w:w="108" w:type="dxa"/>
            </w:tcMar>
            <w:hideMark/>
          </w:tcPr>
          <w:p w14:paraId="066AF8E5" w14:textId="77777777" w:rsidR="005741EC" w:rsidRPr="001F23FC" w:rsidRDefault="005741EC" w:rsidP="00B63B04">
            <w:pPr>
              <w:pStyle w:val="TAC"/>
              <w:rPr>
                <w:rFonts w:cs="Arial"/>
                <w:lang w:eastAsia="en-US"/>
              </w:rPr>
            </w:pPr>
            <w:r w:rsidRPr="001F23FC">
              <w:rPr>
                <w:lang w:eastAsia="en-US"/>
              </w:rPr>
              <w:t>P1</w:t>
            </w:r>
          </w:p>
        </w:tc>
        <w:tc>
          <w:tcPr>
            <w:tcW w:w="1132" w:type="dxa"/>
            <w:tcMar>
              <w:top w:w="0" w:type="dxa"/>
              <w:left w:w="108" w:type="dxa"/>
              <w:bottom w:w="0" w:type="dxa"/>
              <w:right w:w="108" w:type="dxa"/>
            </w:tcMar>
            <w:hideMark/>
          </w:tcPr>
          <w:p w14:paraId="50DB1493"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7FB12BC2"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4AE8A1F2" w14:textId="77777777" w:rsidR="005741EC" w:rsidRPr="001F23FC" w:rsidRDefault="005741EC" w:rsidP="00B63B04">
            <w:pPr>
              <w:pStyle w:val="TAC"/>
              <w:rPr>
                <w:lang w:eastAsia="en-US"/>
              </w:rPr>
            </w:pPr>
            <w:r w:rsidRPr="001F23FC">
              <w:rPr>
                <w:lang w:eastAsia="en-US"/>
              </w:rPr>
              <w:t>0</w:t>
            </w:r>
          </w:p>
        </w:tc>
      </w:tr>
      <w:tr w:rsidR="005741EC" w:rsidRPr="001F23FC" w14:paraId="43F9AE78" w14:textId="77777777" w:rsidTr="009F7C98">
        <w:trPr>
          <w:cantSplit/>
          <w:jc w:val="center"/>
        </w:trPr>
        <w:tc>
          <w:tcPr>
            <w:tcW w:w="1005" w:type="dxa"/>
            <w:tcMar>
              <w:top w:w="0" w:type="dxa"/>
              <w:left w:w="108" w:type="dxa"/>
              <w:bottom w:w="0" w:type="dxa"/>
              <w:right w:w="108" w:type="dxa"/>
            </w:tcMar>
            <w:hideMark/>
          </w:tcPr>
          <w:p w14:paraId="72C78752" w14:textId="77777777" w:rsidR="005741EC" w:rsidRPr="001F23FC" w:rsidRDefault="005741EC" w:rsidP="00B63B04">
            <w:pPr>
              <w:pStyle w:val="TAC"/>
              <w:rPr>
                <w:lang w:eastAsia="en-US"/>
              </w:rPr>
            </w:pPr>
            <w:r w:rsidRPr="001F23FC">
              <w:rPr>
                <w:lang w:eastAsia="en-US"/>
              </w:rPr>
              <w:t>P2</w:t>
            </w:r>
          </w:p>
        </w:tc>
        <w:tc>
          <w:tcPr>
            <w:tcW w:w="1132" w:type="dxa"/>
            <w:tcMar>
              <w:top w:w="0" w:type="dxa"/>
              <w:left w:w="108" w:type="dxa"/>
              <w:bottom w:w="0" w:type="dxa"/>
              <w:right w:w="108" w:type="dxa"/>
            </w:tcMar>
            <w:hideMark/>
          </w:tcPr>
          <w:p w14:paraId="6B9F434E"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57E6048A"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2E49100E" w14:textId="77777777" w:rsidR="005741EC" w:rsidRPr="001F23FC" w:rsidRDefault="005741EC" w:rsidP="00B63B04">
            <w:pPr>
              <w:pStyle w:val="TAC"/>
              <w:rPr>
                <w:i/>
                <w:iCs/>
                <w:lang w:eastAsia="en-US"/>
              </w:rPr>
            </w:pPr>
            <w:r w:rsidRPr="001F23FC">
              <w:rPr>
                <w:i/>
                <w:iCs/>
                <w:lang w:eastAsia="en-US"/>
              </w:rPr>
              <w:t>0</w:t>
            </w:r>
          </w:p>
        </w:tc>
      </w:tr>
      <w:tr w:rsidR="005741EC" w:rsidRPr="001F23FC" w14:paraId="2BC41CF5" w14:textId="77777777" w:rsidTr="009F7C98">
        <w:trPr>
          <w:cantSplit/>
          <w:jc w:val="center"/>
        </w:trPr>
        <w:tc>
          <w:tcPr>
            <w:tcW w:w="1005" w:type="dxa"/>
            <w:tcMar>
              <w:top w:w="0" w:type="dxa"/>
              <w:left w:w="108" w:type="dxa"/>
              <w:bottom w:w="0" w:type="dxa"/>
              <w:right w:w="108" w:type="dxa"/>
            </w:tcMar>
            <w:hideMark/>
          </w:tcPr>
          <w:p w14:paraId="5CA71313" w14:textId="77777777" w:rsidR="005741EC" w:rsidRPr="001F23FC" w:rsidRDefault="005741EC" w:rsidP="00B63B04">
            <w:pPr>
              <w:pStyle w:val="TAC"/>
              <w:rPr>
                <w:lang w:eastAsia="en-US"/>
              </w:rPr>
            </w:pPr>
            <w:r w:rsidRPr="001F23FC">
              <w:rPr>
                <w:lang w:eastAsia="en-US"/>
              </w:rPr>
              <w:t>P3</w:t>
            </w:r>
          </w:p>
        </w:tc>
        <w:tc>
          <w:tcPr>
            <w:tcW w:w="1132" w:type="dxa"/>
            <w:tcMar>
              <w:top w:w="0" w:type="dxa"/>
              <w:left w:w="108" w:type="dxa"/>
              <w:bottom w:w="0" w:type="dxa"/>
              <w:right w:w="108" w:type="dxa"/>
            </w:tcMar>
            <w:hideMark/>
          </w:tcPr>
          <w:p w14:paraId="1093A5C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0B4CAAE1"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17442174" w14:textId="77777777" w:rsidR="005741EC" w:rsidRPr="001F23FC" w:rsidRDefault="005741EC" w:rsidP="00B63B04">
            <w:pPr>
              <w:pStyle w:val="TAC"/>
              <w:rPr>
                <w:i/>
                <w:iCs/>
                <w:lang w:eastAsia="en-US"/>
              </w:rPr>
            </w:pPr>
            <w:r w:rsidRPr="001F23FC">
              <w:rPr>
                <w:i/>
                <w:iCs/>
                <w:lang w:eastAsia="en-US"/>
              </w:rPr>
              <w:t>0</w:t>
            </w:r>
          </w:p>
        </w:tc>
      </w:tr>
      <w:tr w:rsidR="005741EC" w:rsidRPr="001F23FC" w14:paraId="2C114A5E" w14:textId="77777777" w:rsidTr="009F7C98">
        <w:trPr>
          <w:cantSplit/>
          <w:jc w:val="center"/>
        </w:trPr>
        <w:tc>
          <w:tcPr>
            <w:tcW w:w="1005" w:type="dxa"/>
            <w:tcMar>
              <w:top w:w="0" w:type="dxa"/>
              <w:left w:w="108" w:type="dxa"/>
              <w:bottom w:w="0" w:type="dxa"/>
              <w:right w:w="108" w:type="dxa"/>
            </w:tcMar>
            <w:hideMark/>
          </w:tcPr>
          <w:p w14:paraId="1D97B73A" w14:textId="77777777" w:rsidR="005741EC" w:rsidRPr="001F23FC" w:rsidRDefault="005741EC" w:rsidP="00B63B04">
            <w:pPr>
              <w:pStyle w:val="TAC"/>
              <w:rPr>
                <w:lang w:eastAsia="en-US"/>
              </w:rPr>
            </w:pPr>
            <w:r w:rsidRPr="001F23FC">
              <w:rPr>
                <w:lang w:eastAsia="en-US"/>
              </w:rPr>
              <w:t>P4</w:t>
            </w:r>
          </w:p>
        </w:tc>
        <w:tc>
          <w:tcPr>
            <w:tcW w:w="1132" w:type="dxa"/>
            <w:tcMar>
              <w:top w:w="0" w:type="dxa"/>
              <w:left w:w="108" w:type="dxa"/>
              <w:bottom w:w="0" w:type="dxa"/>
              <w:right w:w="108" w:type="dxa"/>
            </w:tcMar>
            <w:hideMark/>
          </w:tcPr>
          <w:p w14:paraId="605CE5D7"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66EA44AA"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44592C9D" w14:textId="77777777" w:rsidR="005741EC" w:rsidRPr="001F23FC" w:rsidRDefault="005741EC" w:rsidP="00B63B04">
            <w:pPr>
              <w:pStyle w:val="TAC"/>
              <w:rPr>
                <w:i/>
                <w:iCs/>
                <w:lang w:eastAsia="en-US"/>
              </w:rPr>
            </w:pPr>
            <w:r w:rsidRPr="001F23FC">
              <w:rPr>
                <w:i/>
                <w:iCs/>
                <w:lang w:eastAsia="en-US"/>
              </w:rPr>
              <w:t>0</w:t>
            </w:r>
          </w:p>
        </w:tc>
      </w:tr>
      <w:tr w:rsidR="005741EC" w:rsidRPr="001F23FC" w14:paraId="0F38E27E" w14:textId="77777777" w:rsidTr="009F7C98">
        <w:trPr>
          <w:cantSplit/>
          <w:jc w:val="center"/>
        </w:trPr>
        <w:tc>
          <w:tcPr>
            <w:tcW w:w="1005" w:type="dxa"/>
            <w:tcMar>
              <w:top w:w="0" w:type="dxa"/>
              <w:left w:w="108" w:type="dxa"/>
              <w:bottom w:w="0" w:type="dxa"/>
              <w:right w:w="108" w:type="dxa"/>
            </w:tcMar>
            <w:hideMark/>
          </w:tcPr>
          <w:p w14:paraId="2E5ECEFE" w14:textId="77777777" w:rsidR="005741EC" w:rsidRPr="001F23FC" w:rsidRDefault="005741EC" w:rsidP="00B63B04">
            <w:pPr>
              <w:pStyle w:val="TAC"/>
              <w:rPr>
                <w:lang w:eastAsia="en-US"/>
              </w:rPr>
            </w:pPr>
            <w:r w:rsidRPr="001F23FC">
              <w:rPr>
                <w:lang w:eastAsia="en-US"/>
              </w:rPr>
              <w:t>P5</w:t>
            </w:r>
          </w:p>
        </w:tc>
        <w:tc>
          <w:tcPr>
            <w:tcW w:w="1132" w:type="dxa"/>
            <w:tcMar>
              <w:top w:w="0" w:type="dxa"/>
              <w:left w:w="108" w:type="dxa"/>
              <w:bottom w:w="0" w:type="dxa"/>
              <w:right w:w="108" w:type="dxa"/>
            </w:tcMar>
            <w:hideMark/>
          </w:tcPr>
          <w:p w14:paraId="0637ADC2"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2111A9E5"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3DAF756E" w14:textId="77777777" w:rsidR="005741EC" w:rsidRPr="001F23FC" w:rsidRDefault="005741EC" w:rsidP="00B63B04">
            <w:pPr>
              <w:pStyle w:val="TAC"/>
              <w:rPr>
                <w:i/>
                <w:iCs/>
                <w:lang w:eastAsia="en-US"/>
              </w:rPr>
            </w:pPr>
            <w:r w:rsidRPr="001F23FC">
              <w:rPr>
                <w:i/>
                <w:iCs/>
                <w:lang w:eastAsia="en-US"/>
              </w:rPr>
              <w:t>0</w:t>
            </w:r>
          </w:p>
        </w:tc>
      </w:tr>
      <w:tr w:rsidR="005741EC" w:rsidRPr="001F23FC" w14:paraId="5D602231" w14:textId="77777777" w:rsidTr="009F7C98">
        <w:trPr>
          <w:cantSplit/>
          <w:jc w:val="center"/>
        </w:trPr>
        <w:tc>
          <w:tcPr>
            <w:tcW w:w="1005" w:type="dxa"/>
            <w:tcMar>
              <w:top w:w="0" w:type="dxa"/>
              <w:left w:w="108" w:type="dxa"/>
              <w:bottom w:w="0" w:type="dxa"/>
              <w:right w:w="108" w:type="dxa"/>
            </w:tcMar>
            <w:hideMark/>
          </w:tcPr>
          <w:p w14:paraId="1455B3F9" w14:textId="77777777" w:rsidR="005741EC" w:rsidRPr="001F23FC" w:rsidRDefault="005741EC" w:rsidP="00B63B04">
            <w:pPr>
              <w:pStyle w:val="TAC"/>
              <w:rPr>
                <w:lang w:eastAsia="en-US"/>
              </w:rPr>
            </w:pPr>
            <w:r w:rsidRPr="001F23FC">
              <w:rPr>
                <w:lang w:eastAsia="en-US"/>
              </w:rPr>
              <w:t>P6</w:t>
            </w:r>
          </w:p>
        </w:tc>
        <w:tc>
          <w:tcPr>
            <w:tcW w:w="1132" w:type="dxa"/>
            <w:tcMar>
              <w:top w:w="0" w:type="dxa"/>
              <w:left w:w="108" w:type="dxa"/>
              <w:bottom w:w="0" w:type="dxa"/>
              <w:right w:w="108" w:type="dxa"/>
            </w:tcMar>
            <w:hideMark/>
          </w:tcPr>
          <w:p w14:paraId="36E613C6"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3391753D"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6E4B649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6</w:t>
            </w:r>
          </w:p>
        </w:tc>
      </w:tr>
      <w:tr w:rsidR="005741EC" w:rsidRPr="001F23FC" w14:paraId="141BE79E" w14:textId="77777777" w:rsidTr="009F7C98">
        <w:trPr>
          <w:cantSplit/>
          <w:jc w:val="center"/>
        </w:trPr>
        <w:tc>
          <w:tcPr>
            <w:tcW w:w="1005" w:type="dxa"/>
            <w:tcMar>
              <w:top w:w="0" w:type="dxa"/>
              <w:left w:w="108" w:type="dxa"/>
              <w:bottom w:w="0" w:type="dxa"/>
              <w:right w:w="108" w:type="dxa"/>
            </w:tcMar>
            <w:hideMark/>
          </w:tcPr>
          <w:p w14:paraId="4C0CAA83" w14:textId="77777777" w:rsidR="005741EC" w:rsidRPr="001F23FC" w:rsidRDefault="005741EC" w:rsidP="00B63B04">
            <w:pPr>
              <w:pStyle w:val="TAC"/>
              <w:rPr>
                <w:lang w:eastAsia="en-US"/>
              </w:rPr>
            </w:pPr>
            <w:r w:rsidRPr="001F23FC">
              <w:rPr>
                <w:lang w:eastAsia="en-US"/>
              </w:rPr>
              <w:t>P7</w:t>
            </w:r>
          </w:p>
        </w:tc>
        <w:tc>
          <w:tcPr>
            <w:tcW w:w="1132" w:type="dxa"/>
            <w:tcMar>
              <w:top w:w="0" w:type="dxa"/>
              <w:left w:w="108" w:type="dxa"/>
              <w:bottom w:w="0" w:type="dxa"/>
              <w:right w:w="108" w:type="dxa"/>
            </w:tcMar>
            <w:hideMark/>
          </w:tcPr>
          <w:p w14:paraId="1CF62EF8"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2B74AF98"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36812958" w14:textId="77777777" w:rsidR="005741EC" w:rsidRPr="001F23FC" w:rsidRDefault="005741EC" w:rsidP="00B63B04">
            <w:pPr>
              <w:pStyle w:val="TAC"/>
              <w:rPr>
                <w:rFonts w:ascii="Times New Roman" w:hAnsi="Times New Roman"/>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7</w:t>
            </w:r>
          </w:p>
        </w:tc>
      </w:tr>
      <w:tr w:rsidR="005741EC" w:rsidRPr="001F23FC" w14:paraId="1C1B2AE6" w14:textId="77777777" w:rsidTr="009F7C98">
        <w:trPr>
          <w:cantSplit/>
          <w:jc w:val="center"/>
        </w:trPr>
        <w:tc>
          <w:tcPr>
            <w:tcW w:w="4709" w:type="dxa"/>
            <w:gridSpan w:val="4"/>
            <w:tcMar>
              <w:top w:w="0" w:type="dxa"/>
              <w:left w:w="108" w:type="dxa"/>
              <w:bottom w:w="0" w:type="dxa"/>
              <w:right w:w="108" w:type="dxa"/>
            </w:tcMar>
          </w:tcPr>
          <w:p w14:paraId="0D91594A" w14:textId="75C843CB" w:rsidR="005741EC" w:rsidRPr="001F23FC" w:rsidRDefault="005741EC" w:rsidP="00D15F21">
            <w:pPr>
              <w:pStyle w:val="TAN"/>
              <w:rPr>
                <w:lang w:eastAsia="en-US"/>
              </w:rPr>
            </w:pPr>
            <w:r w:rsidRPr="001F23FC">
              <w:rPr>
                <w:lang w:eastAsia="en-US"/>
              </w:rPr>
              <w:t>Note:</w:t>
            </w:r>
            <w:r w:rsidRPr="001F23FC">
              <w:rPr>
                <w:lang w:eastAsia="en-US"/>
              </w:rPr>
              <w:tab/>
            </w:r>
            <w:r w:rsidRPr="001F23FC">
              <w:rPr>
                <w:i/>
                <w:iCs/>
                <w:lang w:eastAsia="en-US"/>
              </w:rPr>
              <w:t>z</w:t>
            </w:r>
            <w:r w:rsidRPr="001F23FC">
              <w:rPr>
                <w:vertAlign w:val="subscript"/>
                <w:lang w:eastAsia="en-US"/>
              </w:rPr>
              <w:t>6</w:t>
            </w:r>
            <w:r w:rsidRPr="001F23FC">
              <w:rPr>
                <w:lang w:eastAsia="en-US"/>
              </w:rPr>
              <w:t xml:space="preserve"> and </w:t>
            </w:r>
            <w:r w:rsidRPr="001F23FC">
              <w:rPr>
                <w:i/>
                <w:iCs/>
                <w:lang w:eastAsia="en-US"/>
              </w:rPr>
              <w:t>z</w:t>
            </w:r>
            <w:r w:rsidRPr="001F23FC">
              <w:rPr>
                <w:vertAlign w:val="subscript"/>
                <w:lang w:eastAsia="en-US"/>
              </w:rPr>
              <w:t>7</w:t>
            </w:r>
            <w:r w:rsidRPr="001F23FC">
              <w:rPr>
                <w:lang w:eastAsia="en-US"/>
              </w:rPr>
              <w:t xml:space="preserve"> are the </w:t>
            </w:r>
            <w:r w:rsidRPr="001F23FC">
              <w:t xml:space="preserve">maximum declared DUT heights in </w:t>
            </w:r>
            <w:r w:rsidRPr="001F23FC">
              <w:rPr>
                <w:rFonts w:cs="Arial"/>
              </w:rPr>
              <w:t>±</w:t>
            </w:r>
            <w:r w:rsidRPr="001F23FC">
              <w:t>z defined in the chamber specification</w:t>
            </w:r>
            <w:r w:rsidRPr="001F23FC">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F23FC" w:rsidRDefault="0032234A"/>
    <w:p w14:paraId="5AE0ACE8" w14:textId="77777777" w:rsidR="0032234A" w:rsidRPr="001F23FC" w:rsidRDefault="0032234A">
      <w:pPr>
        <w:pStyle w:val="Heading3"/>
      </w:pPr>
      <w:bookmarkStart w:id="1103" w:name="_Toc21026934"/>
      <w:bookmarkStart w:id="1104" w:name="_Toc27744232"/>
      <w:bookmarkStart w:id="1105" w:name="_Toc36197403"/>
      <w:bookmarkStart w:id="1106" w:name="_Toc36198097"/>
      <w:r w:rsidRPr="001F23FC">
        <w:t>O.2.5.1</w:t>
      </w:r>
      <w:r w:rsidRPr="001F23FC">
        <w:tab/>
        <w:t>Distributed-axes system</w:t>
      </w:r>
      <w:bookmarkEnd w:id="1103"/>
      <w:bookmarkEnd w:id="1104"/>
      <w:bookmarkEnd w:id="1105"/>
      <w:bookmarkEnd w:id="1106"/>
    </w:p>
    <w:p w14:paraId="78562C40" w14:textId="77777777" w:rsidR="0032234A" w:rsidRPr="001F23FC" w:rsidRDefault="0032234A">
      <w:r w:rsidRPr="001F23FC">
        <w:t>The reference AUT shall be positioned in a total of 7 different reference positions, shown in Figure O.2.5.1-1.</w:t>
      </w:r>
    </w:p>
    <w:p w14:paraId="1CEC89A4" w14:textId="7B76F3B1" w:rsidR="0032234A" w:rsidRPr="001F23FC" w:rsidRDefault="00404AAC">
      <w:pPr>
        <w:pStyle w:val="TH"/>
      </w:pPr>
      <w:r w:rsidRPr="001F23FC">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F23FC" w:rsidRDefault="0032234A">
      <w:pPr>
        <w:pStyle w:val="TF"/>
      </w:pPr>
      <w:bookmarkStart w:id="1107" w:name="_CRFigureO_2_5_11"/>
      <w:r w:rsidRPr="001F23FC">
        <w:t xml:space="preserve">Figure </w:t>
      </w:r>
      <w:bookmarkEnd w:id="1107"/>
      <w:r w:rsidRPr="001F23FC">
        <w:t>O.2.5.1-1: Reference AUT Measurement Positions for distributed-axes system</w:t>
      </w:r>
    </w:p>
    <w:p w14:paraId="028DB24F" w14:textId="77777777" w:rsidR="0032234A" w:rsidRPr="001F23FC" w:rsidRDefault="0032234A">
      <w:r w:rsidRPr="001F23FC">
        <w:t>The reference AUT positions inside a typical distributed-axes system are shown in Figure O.2.5.1-2.</w:t>
      </w:r>
    </w:p>
    <w:p w14:paraId="10FE2711" w14:textId="5AE05283" w:rsidR="0032234A" w:rsidRPr="001F23FC" w:rsidRDefault="00404AAC">
      <w:pPr>
        <w:pStyle w:val="TH"/>
      </w:pPr>
      <w:r w:rsidRPr="001F23FC">
        <w:rPr>
          <w:noProof/>
        </w:rPr>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F23FC" w:rsidRDefault="0032234A">
      <w:pPr>
        <w:pStyle w:val="TF"/>
      </w:pPr>
      <w:bookmarkStart w:id="1108" w:name="_CRFigureO_2_5_12"/>
      <w:r w:rsidRPr="001F23FC">
        <w:t xml:space="preserve">Figure </w:t>
      </w:r>
      <w:bookmarkEnd w:id="1108"/>
      <w:r w:rsidRPr="001F23FC">
        <w:t>O.2.5.1-2: Reference AUT Measurement Positions for distributed-axes system</w:t>
      </w:r>
    </w:p>
    <w:p w14:paraId="23460D4C" w14:textId="77777777" w:rsidR="0032234A" w:rsidRPr="001F23FC" w:rsidRDefault="0032234A">
      <w:pPr>
        <w:pStyle w:val="Heading3"/>
      </w:pPr>
      <w:bookmarkStart w:id="1109" w:name="_Toc21026935"/>
      <w:bookmarkStart w:id="1110" w:name="_Toc27744233"/>
      <w:bookmarkStart w:id="1111" w:name="_Toc36197404"/>
      <w:bookmarkStart w:id="1112" w:name="_Toc36198098"/>
      <w:r w:rsidRPr="001F23FC">
        <w:t>O.2.5.2</w:t>
      </w:r>
      <w:r w:rsidRPr="001F23FC">
        <w:tab/>
        <w:t>Combined-axes system</w:t>
      </w:r>
      <w:bookmarkEnd w:id="1109"/>
      <w:bookmarkEnd w:id="1110"/>
      <w:bookmarkEnd w:id="1111"/>
      <w:bookmarkEnd w:id="1112"/>
    </w:p>
    <w:p w14:paraId="5178D0C2" w14:textId="77777777" w:rsidR="0032234A" w:rsidRPr="001F23FC" w:rsidRDefault="0032234A">
      <w:r w:rsidRPr="001F23FC">
        <w:t>The reference AUT shall be positioned in a total of 7 different reference positions, shown in Figure O.2.5.2-1.</w:t>
      </w:r>
    </w:p>
    <w:p w14:paraId="22ED8C81" w14:textId="333C10A8" w:rsidR="0032234A" w:rsidRPr="001F23FC" w:rsidRDefault="00404AAC">
      <w:pPr>
        <w:pStyle w:val="TH"/>
      </w:pPr>
      <w:r w:rsidRPr="001F23FC">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F23FC" w:rsidRDefault="0032234A">
      <w:pPr>
        <w:pStyle w:val="TF"/>
      </w:pPr>
      <w:bookmarkStart w:id="1113" w:name="_CRFigureO_2_5_21"/>
      <w:r w:rsidRPr="001F23FC">
        <w:t xml:space="preserve">Figure </w:t>
      </w:r>
      <w:bookmarkEnd w:id="1113"/>
      <w:r w:rsidRPr="001F23FC">
        <w:t>O.2.5.2-1: Reference AUT Measurement Positions for combined-axes system</w:t>
      </w:r>
    </w:p>
    <w:p w14:paraId="19169CFB" w14:textId="77777777" w:rsidR="0032234A" w:rsidRPr="001F23FC" w:rsidRDefault="0032234A">
      <w:r w:rsidRPr="001F23FC">
        <w:t>The reference AUT positions inside a typical combined-axes system are shown in Figure O.2.5.2-2.</w:t>
      </w:r>
    </w:p>
    <w:p w14:paraId="13911B88" w14:textId="5F369BD3" w:rsidR="0032234A" w:rsidRPr="001F23FC" w:rsidRDefault="00404AAC">
      <w:pPr>
        <w:pStyle w:val="TH"/>
      </w:pPr>
      <w:r w:rsidRPr="001F23FC">
        <w:rPr>
          <w:noProof/>
        </w:rPr>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F23FC" w:rsidRDefault="0032234A">
      <w:pPr>
        <w:pStyle w:val="TF"/>
      </w:pPr>
      <w:bookmarkStart w:id="1114" w:name="_CRFigureO_2_5_22"/>
      <w:r w:rsidRPr="001F23FC">
        <w:t xml:space="preserve">Figure </w:t>
      </w:r>
      <w:bookmarkEnd w:id="1114"/>
      <w:r w:rsidRPr="001F23FC">
        <w:t>O.2.5.2-2: Reference AUT Measurement Positions for combined-axes system</w:t>
      </w:r>
    </w:p>
    <w:p w14:paraId="77824670" w14:textId="77777777" w:rsidR="0032234A" w:rsidRPr="001F23FC" w:rsidRDefault="0032234A">
      <w:pPr>
        <w:pStyle w:val="Heading3"/>
      </w:pPr>
      <w:bookmarkStart w:id="1115" w:name="_Toc21026936"/>
      <w:bookmarkStart w:id="1116" w:name="_Toc27744234"/>
      <w:bookmarkStart w:id="1117" w:name="_Toc36197405"/>
      <w:bookmarkStart w:id="1118" w:name="_Toc36198099"/>
      <w:r w:rsidRPr="001F23FC">
        <w:t>O.2.6</w:t>
      </w:r>
      <w:r w:rsidRPr="001F23FC">
        <w:tab/>
        <w:t>Reference AUT orientations</w:t>
      </w:r>
      <w:bookmarkEnd w:id="1115"/>
      <w:bookmarkEnd w:id="1116"/>
      <w:bookmarkEnd w:id="1117"/>
      <w:bookmarkEnd w:id="1118"/>
    </w:p>
    <w:p w14:paraId="5BD52FB2"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F23FC" w:rsidRDefault="0032234A">
      <w:pPr>
        <w:pStyle w:val="Heading3"/>
      </w:pPr>
      <w:bookmarkStart w:id="1119" w:name="_Toc21026937"/>
      <w:bookmarkStart w:id="1120" w:name="_Toc27744235"/>
      <w:bookmarkStart w:id="1121" w:name="_Toc36197406"/>
      <w:bookmarkStart w:id="1122" w:name="_Toc36198100"/>
      <w:r w:rsidRPr="001F23FC">
        <w:t>O.2.6.1</w:t>
      </w:r>
      <w:r w:rsidRPr="001F23FC">
        <w:tab/>
        <w:t>Distributed-axes system</w:t>
      </w:r>
      <w:bookmarkEnd w:id="1119"/>
      <w:bookmarkEnd w:id="1120"/>
      <w:bookmarkEnd w:id="1121"/>
      <w:bookmarkEnd w:id="1122"/>
    </w:p>
    <w:p w14:paraId="677A2441"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and 180</w:t>
      </w:r>
      <w:r w:rsidRPr="001F23FC">
        <w:rPr>
          <w:vertAlign w:val="superscript"/>
        </w:rPr>
        <w:t>o</w:t>
      </w:r>
      <w:r w:rsidRPr="001F23FC">
        <w:t xml:space="preserve">, and rotated around the z axis with 8 different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the some sample reference AUT orientations is shown in Figure O.2.6.1-1 with a reference AUT placed at position 6, P6,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3CDC47A" w14:textId="77777777" w:rsidR="0032234A" w:rsidRPr="001F23FC" w:rsidRDefault="0032234A">
      <w:r w:rsidRPr="001F23FC">
        <w:t>The matrix operation for the rotations and translation is defined as</w:t>
      </w:r>
    </w:p>
    <w:p w14:paraId="17F7679F" w14:textId="77777777" w:rsidR="0032234A" w:rsidRPr="001F23FC" w:rsidRDefault="0032234A" w:rsidP="00C16FE6">
      <w:pPr>
        <w:pStyle w:val="EQ"/>
        <w:jc w:val="center"/>
        <w:rPr>
          <w:noProof w:val="0"/>
        </w:rPr>
      </w:pPr>
      <w:r w:rsidRPr="001F23FC">
        <w:rPr>
          <w:noProof w:val="0"/>
          <w:position w:val="-14"/>
        </w:rPr>
        <w:object w:dxaOrig="4020" w:dyaOrig="380" w14:anchorId="45371B33">
          <v:shape id="_x0000_i1214" type="#_x0000_t75" style="width:202.5pt;height:22pt" o:ole="">
            <v:imagedata r:id="rId371" o:title=""/>
          </v:shape>
          <o:OLEObject Type="Embed" ProgID="Equation.DSMT4" ShapeID="_x0000_i1214" DrawAspect="Content" ObjectID="_1821541640" r:id="rId372"/>
        </w:object>
      </w:r>
    </w:p>
    <w:p w14:paraId="094EF670" w14:textId="77777777" w:rsidR="0032234A" w:rsidRPr="001F23FC" w:rsidRDefault="0032234A">
      <w:r w:rsidRPr="001F23FC">
        <w:t>for the distributed-axes system.</w:t>
      </w:r>
    </w:p>
    <w:p w14:paraId="3550D897" w14:textId="6BFA7746" w:rsidR="0032234A" w:rsidRPr="001F23FC" w:rsidRDefault="00404AAC">
      <w:pPr>
        <w:pStyle w:val="TH"/>
      </w:pPr>
      <w:r w:rsidRPr="001F23FC">
        <w:rPr>
          <w:noProof/>
        </w:rPr>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F23FC" w:rsidRDefault="0032234A">
      <w:pPr>
        <w:pStyle w:val="TF"/>
      </w:pPr>
      <w:bookmarkStart w:id="1123" w:name="_CRFigureO_2_6_11"/>
      <w:r w:rsidRPr="001F23FC">
        <w:t xml:space="preserve">Figure </w:t>
      </w:r>
      <w:bookmarkEnd w:id="1123"/>
      <w:r w:rsidRPr="001F23FC">
        <w:t xml:space="preserve">O.2.6.1-1: Sample reference AUT orientations for position 6, P6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0E8DBA2A" w14:textId="3D0F6FCD" w:rsidR="0032234A" w:rsidRPr="001F23FC" w:rsidRDefault="00404AAC">
      <w:pPr>
        <w:pStyle w:val="TH"/>
      </w:pPr>
      <w:r w:rsidRPr="001F23FC">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F23FC" w:rsidRDefault="0032234A">
      <w:pPr>
        <w:pStyle w:val="TF"/>
      </w:pPr>
      <w:bookmarkStart w:id="1124" w:name="_CRFigureO_2_6_12"/>
      <w:r w:rsidRPr="001F23FC">
        <w:t xml:space="preserve">Figure </w:t>
      </w:r>
      <w:bookmarkEnd w:id="1124"/>
      <w:r w:rsidRPr="001F23FC">
        <w:t xml:space="preserve">O.2.6.1-2: Sample reference AUT orientations for position 6, P6,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75F1D25" w14:textId="77777777" w:rsidR="0032234A" w:rsidRPr="001F23FC" w:rsidRDefault="0032234A">
      <w:r w:rsidRPr="001F23FC">
        <w:t xml:space="preserve">When facing the z-axis, </w:t>
      </w:r>
      <w:r w:rsidRPr="001F23FC">
        <w:rPr>
          <w:rFonts w:ascii="Symbol" w:hAnsi="Symbol"/>
          <w:i/>
        </w:rPr>
        <w:t></w:t>
      </w:r>
      <w:r w:rsidRPr="001F23FC">
        <w:rPr>
          <w:rFonts w:cs="Arial"/>
        </w:rPr>
        <w:t xml:space="preserve"> </w:t>
      </w:r>
      <w:r w:rsidRPr="001F23FC">
        <w:t>= 0</w:t>
      </w:r>
      <w:r w:rsidRPr="001F23FC">
        <w:rPr>
          <w:vertAlign w:val="superscript"/>
        </w:rPr>
        <w:t>o</w:t>
      </w:r>
      <w:r w:rsidRPr="001F23FC">
        <w:t xml:space="preserve"> and </w:t>
      </w:r>
      <w:r w:rsidRPr="001F23FC">
        <w:rPr>
          <w:rFonts w:ascii="Symbol" w:hAnsi="Symbol"/>
          <w:i/>
        </w:rPr>
        <w:t></w:t>
      </w:r>
      <w:r w:rsidRPr="001F23FC">
        <w:t xml:space="preserve"> = 180</w:t>
      </w:r>
      <w:r w:rsidRPr="001F23FC">
        <w:rPr>
          <w:vertAlign w:val="superscript"/>
        </w:rPr>
        <w:t>o</w:t>
      </w:r>
      <w:r w:rsidRPr="001F23FC">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F23FC">
        <w:rPr>
          <w:rFonts w:ascii="Symbol" w:hAnsi="Symbol"/>
          <w:i/>
        </w:rPr>
        <w:t></w:t>
      </w:r>
      <w:r w:rsidRPr="001F23FC">
        <w:rPr>
          <w:rFonts w:cs="Arial"/>
        </w:rPr>
        <w:t xml:space="preserve"> </w:t>
      </w:r>
      <w:r w:rsidRPr="001F23FC">
        <w:t xml:space="preserve"> =180</w:t>
      </w:r>
      <w:r w:rsidRPr="001F23FC">
        <w:rPr>
          <w:vertAlign w:val="superscript"/>
        </w:rPr>
        <w:t>o</w:t>
      </w:r>
      <w:r w:rsidRPr="001F23FC">
        <w:t xml:space="preserve"> direction; for those systems, the reference measurements at this reference AUT orientation can be skipped.</w:t>
      </w:r>
    </w:p>
    <w:p w14:paraId="56EDE969" w14:textId="77777777" w:rsidR="0032234A" w:rsidRPr="001F23FC" w:rsidRDefault="0032234A">
      <w:pPr>
        <w:rPr>
          <w:vertAlign w:val="subscript"/>
        </w:rPr>
      </w:pPr>
      <w:r w:rsidRPr="001F23FC">
        <w:t xml:space="preserve">If the device re-positioning approach outlined in Annex N is adopted for the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rPr>
          <w:vertAlign w:val="subscript"/>
        </w:rPr>
        <w:t>.</w:t>
      </w:r>
    </w:p>
    <w:p w14:paraId="00203A3D"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6F66E882" w14:textId="77777777" w:rsidR="0032234A" w:rsidRPr="001F23FC" w:rsidRDefault="0032234A">
      <w:pPr>
        <w:pStyle w:val="Heading3"/>
      </w:pPr>
      <w:bookmarkStart w:id="1125" w:name="_Toc21026938"/>
      <w:bookmarkStart w:id="1126" w:name="_Toc27744236"/>
      <w:bookmarkStart w:id="1127" w:name="_Toc36197407"/>
      <w:bookmarkStart w:id="1128" w:name="_Toc36198101"/>
      <w:r w:rsidRPr="001F23FC">
        <w:t>O.2.6.2</w:t>
      </w:r>
      <w:r w:rsidRPr="001F23FC">
        <w:tab/>
        <w:t>Combined-axes system</w:t>
      </w:r>
      <w:bookmarkEnd w:id="1125"/>
      <w:bookmarkEnd w:id="1126"/>
      <w:bookmarkEnd w:id="1127"/>
      <w:bookmarkEnd w:id="1128"/>
    </w:p>
    <w:p w14:paraId="59F2C5D4"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F23FC">
        <w:rPr>
          <w:rFonts w:ascii="Symbol" w:hAnsi="Symbol"/>
        </w:rPr>
        <w:t></w:t>
      </w:r>
      <w:r w:rsidRPr="001F23FC">
        <w:t xml:space="preserve">, i.e., </w:t>
      </w:r>
      <w:r w:rsidRPr="001F23FC">
        <w:rPr>
          <w:rFonts w:ascii="Symbol" w:hAnsi="Symbol"/>
        </w:rPr>
        <w:t></w:t>
      </w:r>
      <w:r w:rsidRPr="001F23FC">
        <w:t xml:space="preserve">  = -90</w:t>
      </w:r>
      <w:r w:rsidRPr="001F23FC">
        <w:rPr>
          <w:vertAlign w:val="superscript"/>
        </w:rPr>
        <w:t>o</w:t>
      </w:r>
      <w:r w:rsidRPr="001F23FC">
        <w:t>, -45</w:t>
      </w:r>
      <w:r w:rsidRPr="001F23FC">
        <w:rPr>
          <w:vertAlign w:val="superscript"/>
        </w:rPr>
        <w:t>o</w:t>
      </w:r>
      <w:r w:rsidRPr="001F23FC">
        <w:t>, 0</w:t>
      </w:r>
      <w:r w:rsidRPr="001F23FC">
        <w:rPr>
          <w:vertAlign w:val="superscript"/>
        </w:rPr>
        <w:t>o</w:t>
      </w:r>
      <w:r w:rsidRPr="001F23FC">
        <w:t>, 45</w:t>
      </w:r>
      <w:r w:rsidRPr="001F23FC">
        <w:rPr>
          <w:vertAlign w:val="superscript"/>
        </w:rPr>
        <w:t>o</w:t>
      </w:r>
      <w:r w:rsidRPr="001F23FC">
        <w:t>, and 90</w:t>
      </w:r>
      <w:r w:rsidRPr="001F23FC">
        <w:rPr>
          <w:vertAlign w:val="superscript"/>
        </w:rPr>
        <w:t>o</w:t>
      </w:r>
      <w:r w:rsidRPr="001F23FC">
        <w:t xml:space="preserve"> and rotated around the y axis with 8 different angles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some sample reference AUT orientations is shown in Figure O.2.6.2-1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19C2EF4" w14:textId="77777777" w:rsidR="0032234A" w:rsidRPr="001F23FC" w:rsidRDefault="0032234A">
      <w:r w:rsidRPr="001F23FC">
        <w:t>The matrix operation for the rotations and translation is defined as</w:t>
      </w:r>
    </w:p>
    <w:p w14:paraId="6FC237C8" w14:textId="77777777" w:rsidR="0032234A" w:rsidRPr="001F23FC" w:rsidRDefault="0032234A" w:rsidP="00C16FE6">
      <w:pPr>
        <w:pStyle w:val="EQ"/>
        <w:jc w:val="center"/>
        <w:rPr>
          <w:noProof w:val="0"/>
        </w:rPr>
      </w:pPr>
      <w:r w:rsidRPr="001F23FC">
        <w:rPr>
          <w:noProof w:val="0"/>
          <w:position w:val="-14"/>
        </w:rPr>
        <w:object w:dxaOrig="4060" w:dyaOrig="380" w14:anchorId="52F37FAE">
          <v:shape id="_x0000_i1215" type="#_x0000_t75" style="width:203pt;height:22pt" o:ole="">
            <v:imagedata r:id="rId375" o:title=""/>
          </v:shape>
          <o:OLEObject Type="Embed" ProgID="Equation.DSMT4" ShapeID="_x0000_i1215" DrawAspect="Content" ObjectID="_1821541641" r:id="rId376"/>
        </w:object>
      </w:r>
    </w:p>
    <w:p w14:paraId="08E2D824" w14:textId="77777777" w:rsidR="0032234A" w:rsidRPr="001F23FC" w:rsidRDefault="0032234A">
      <w:r w:rsidRPr="001F23FC">
        <w:t>for the combined-axes system.</w:t>
      </w:r>
    </w:p>
    <w:p w14:paraId="018A8086" w14:textId="505AE170" w:rsidR="0032234A" w:rsidRPr="001F23FC" w:rsidRDefault="00404AAC">
      <w:pPr>
        <w:pStyle w:val="TH"/>
      </w:pPr>
      <w:r w:rsidRPr="001F23FC">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F23FC" w:rsidRDefault="0032234A">
      <w:pPr>
        <w:pStyle w:val="TF"/>
      </w:pPr>
      <w:bookmarkStart w:id="1129" w:name="_CRFigureO_2_6_21"/>
      <w:r w:rsidRPr="001F23FC">
        <w:t xml:space="preserve">Figure </w:t>
      </w:r>
      <w:bookmarkEnd w:id="1129"/>
      <w:r w:rsidRPr="001F23FC">
        <w:t xml:space="preserve">O.2.6.2-1: Sample reference AUT orientations for position 4, P4,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2A0FFE72" w14:textId="46692071" w:rsidR="0032234A" w:rsidRPr="001F23FC" w:rsidRDefault="00404AAC">
      <w:pPr>
        <w:pStyle w:val="TH"/>
      </w:pPr>
      <w:r w:rsidRPr="001F23FC">
        <w:rPr>
          <w:noProof/>
        </w:rPr>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F23FC" w:rsidRDefault="0032234A">
      <w:pPr>
        <w:pStyle w:val="TF"/>
      </w:pPr>
      <w:bookmarkStart w:id="1130" w:name="_CRFigureO_2_6_22"/>
      <w:r w:rsidRPr="001F23FC">
        <w:t xml:space="preserve">Figure </w:t>
      </w:r>
      <w:bookmarkEnd w:id="1130"/>
      <w:r w:rsidRPr="001F23FC">
        <w:t xml:space="preserve">O.2.6.2-2: Sample reference AUT orientations for position 4, P4,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ED7D415" w14:textId="77777777" w:rsidR="0032234A" w:rsidRPr="001F23FC" w:rsidRDefault="0032234A">
      <w:r w:rsidRPr="001F23FC">
        <w:t xml:space="preserve">When facing the y axis, </w:t>
      </w:r>
      <w:r w:rsidRPr="001F23FC">
        <w:rPr>
          <w:rFonts w:ascii="Symbol" w:hAnsi="Symbol"/>
          <w:i/>
        </w:rPr>
        <w:t></w:t>
      </w:r>
      <w:r w:rsidRPr="001F23FC">
        <w:t xml:space="preserve"> = 90</w:t>
      </w:r>
      <w:r w:rsidRPr="001F23FC">
        <w:rPr>
          <w:vertAlign w:val="superscript"/>
        </w:rPr>
        <w:t>o</w:t>
      </w:r>
      <w:r w:rsidRPr="001F23FC">
        <w:t xml:space="preserve"> and </w:t>
      </w:r>
      <w:r w:rsidRPr="001F23FC">
        <w:rPr>
          <w:rFonts w:ascii="Symbol" w:hAnsi="Symbol"/>
          <w:i/>
        </w:rPr>
        <w:t></w:t>
      </w:r>
      <w:r w:rsidRPr="001F23FC">
        <w:t xml:space="preserve"> = -90</w:t>
      </w:r>
      <w:r w:rsidRPr="001F23FC">
        <w:rPr>
          <w:vertAlign w:val="superscript"/>
        </w:rPr>
        <w:t>o</w:t>
      </w:r>
      <w:r w:rsidRPr="001F23FC">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F23FC">
        <w:rPr>
          <w:rFonts w:ascii="Symbol" w:hAnsi="Symbol"/>
          <w:i/>
        </w:rPr>
        <w:t></w:t>
      </w:r>
      <w:r w:rsidRPr="001F23FC">
        <w:t xml:space="preserve"> = 180</w:t>
      </w:r>
      <w:r w:rsidRPr="001F23FC">
        <w:rPr>
          <w:vertAlign w:val="superscript"/>
        </w:rPr>
        <w:t>o</w:t>
      </w:r>
      <w:r w:rsidRPr="001F23FC">
        <w:t xml:space="preserve"> direction; for those systems, the reference measurements at this reference AUT orientation can be skipped.</w:t>
      </w:r>
    </w:p>
    <w:p w14:paraId="78F004F7" w14:textId="77777777" w:rsidR="0032234A" w:rsidRPr="001F23FC" w:rsidRDefault="0032234A">
      <w:pPr>
        <w:rPr>
          <w:vertAlign w:val="subscript"/>
        </w:rPr>
      </w:pPr>
      <w:r w:rsidRPr="001F23FC">
        <w:t xml:space="preserve">If the device re-positioning approach outlined in Annex N is adopted for all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rPr>
          <w:vertAlign w:val="subscript"/>
        </w:rPr>
        <w:t>.</w:t>
      </w:r>
    </w:p>
    <w:p w14:paraId="2AFB61AE" w14:textId="77777777" w:rsidR="00A55511" w:rsidRPr="001F23FC" w:rsidRDefault="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and 225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08DF240F" w14:textId="77777777" w:rsidR="0032234A" w:rsidRPr="001F23FC" w:rsidRDefault="0032234A">
      <w:pPr>
        <w:pStyle w:val="Heading2"/>
        <w:rPr>
          <w:rStyle w:val="Heading3Char"/>
        </w:rPr>
      </w:pPr>
      <w:bookmarkStart w:id="1131" w:name="_Toc21026939"/>
      <w:bookmarkStart w:id="1132" w:name="_Toc27744237"/>
      <w:bookmarkStart w:id="1133" w:name="_Toc36197408"/>
      <w:bookmarkStart w:id="1134" w:name="_Toc36198102"/>
      <w:r w:rsidRPr="001F23FC">
        <w:rPr>
          <w:rStyle w:val="Heading3Char"/>
        </w:rPr>
        <w:t>O.2.7</w:t>
      </w:r>
      <w:r w:rsidRPr="001F23FC">
        <w:rPr>
          <w:rStyle w:val="Heading3Char"/>
        </w:rPr>
        <w:tab/>
        <w:t>Quality of quiet zone measurement uncertainty calculations</w:t>
      </w:r>
      <w:r w:rsidRPr="001F23FC">
        <w:t xml:space="preserve"> </w:t>
      </w:r>
      <w:r w:rsidRPr="001F23FC">
        <w:rPr>
          <w:rStyle w:val="Heading3Char"/>
        </w:rPr>
        <w:t>for TRP</w:t>
      </w:r>
      <w:bookmarkEnd w:id="1131"/>
      <w:bookmarkEnd w:id="1132"/>
      <w:bookmarkEnd w:id="1133"/>
      <w:bookmarkEnd w:id="1134"/>
    </w:p>
    <w:p w14:paraId="737710BD" w14:textId="77777777" w:rsidR="0032234A" w:rsidRPr="001F23FC" w:rsidRDefault="0032234A">
      <w:r w:rsidRPr="001F23FC">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F23FC" w:rsidRDefault="0032234A">
      <w:pPr>
        <w:pStyle w:val="Heading2"/>
        <w:rPr>
          <w:rStyle w:val="Heading3Char"/>
        </w:rPr>
      </w:pPr>
      <w:bookmarkStart w:id="1135" w:name="_Toc21026940"/>
      <w:bookmarkStart w:id="1136" w:name="_Toc27744238"/>
      <w:bookmarkStart w:id="1137" w:name="_Toc36197409"/>
      <w:bookmarkStart w:id="1138" w:name="_Toc36198103"/>
      <w:r w:rsidRPr="001F23FC">
        <w:rPr>
          <w:rStyle w:val="Heading3Char"/>
        </w:rPr>
        <w:t>O.2.8</w:t>
      </w:r>
      <w:r w:rsidRPr="001F23FC">
        <w:rPr>
          <w:rStyle w:val="Heading3Char"/>
        </w:rPr>
        <w:tab/>
        <w:t>Quality of quiet zone measurement uncertainty for</w:t>
      </w:r>
      <w:r w:rsidRPr="001F23FC">
        <w:t xml:space="preserve"> </w:t>
      </w:r>
      <w:r w:rsidRPr="001F23FC">
        <w:rPr>
          <w:rStyle w:val="Heading3Char"/>
        </w:rPr>
        <w:t>EIRP/EIS</w:t>
      </w:r>
      <w:bookmarkEnd w:id="1135"/>
      <w:bookmarkEnd w:id="1136"/>
      <w:bookmarkEnd w:id="1137"/>
      <w:bookmarkEnd w:id="1138"/>
    </w:p>
    <w:p w14:paraId="184125B6" w14:textId="77777777" w:rsidR="0032234A" w:rsidRPr="001F23FC" w:rsidRDefault="0032234A">
      <w:r w:rsidRPr="001F23FC">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F23FC" w:rsidRDefault="0032234A">
      <w:r w:rsidRPr="001F23FC">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F23FC" w:rsidRDefault="00404AAC">
      <w:pPr>
        <w:pStyle w:val="TH"/>
      </w:pPr>
      <w:r w:rsidRPr="001F23FC">
        <w:rPr>
          <w:noProof/>
        </w:rPr>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F23FC" w:rsidRDefault="0032234A">
      <w:pPr>
        <w:pStyle w:val="TF"/>
      </w:pPr>
      <w:bookmarkStart w:id="1139" w:name="_CRFigureO_2_91"/>
      <w:r w:rsidRPr="001F23FC">
        <w:t xml:space="preserve">Figure </w:t>
      </w:r>
      <w:bookmarkEnd w:id="1139"/>
      <w:r w:rsidRPr="001F23FC">
        <w:t>O.2.9-1: Illustration of the Directivity MU Element</w:t>
      </w:r>
    </w:p>
    <w:p w14:paraId="2AC2A1AF" w14:textId="77777777" w:rsidR="0032234A" w:rsidRPr="001F23FC" w:rsidRDefault="0032234A">
      <w:pPr>
        <w:pStyle w:val="Heading2"/>
      </w:pPr>
      <w:bookmarkStart w:id="1140" w:name="_Toc21026941"/>
      <w:bookmarkStart w:id="1141" w:name="_Toc27744239"/>
      <w:bookmarkStart w:id="1142" w:name="_Toc36197410"/>
      <w:bookmarkStart w:id="1143" w:name="_Toc36198104"/>
      <w:r w:rsidRPr="001F23FC">
        <w:t>O.3</w:t>
      </w:r>
      <w:r w:rsidRPr="001F23FC">
        <w:tab/>
        <w:t>Procedure to characterize the spurious emissions quality of the quiet zone for the permitted far field methods</w:t>
      </w:r>
      <w:bookmarkEnd w:id="1140"/>
      <w:bookmarkEnd w:id="1141"/>
      <w:bookmarkEnd w:id="1142"/>
      <w:bookmarkEnd w:id="1143"/>
    </w:p>
    <w:p w14:paraId="07C16F26" w14:textId="77777777" w:rsidR="0032234A" w:rsidRPr="001F23FC" w:rsidRDefault="0032234A">
      <w:r w:rsidRPr="001F23FC">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F23FC" w:rsidRDefault="0032234A">
      <w:r w:rsidRPr="001F23FC">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F23FC" w:rsidRDefault="0032234A">
      <w:r w:rsidRPr="001F23FC">
        <w:t>The reference coordinate system defined in Annex N applies to this procedure.</w:t>
      </w:r>
    </w:p>
    <w:p w14:paraId="09C05368" w14:textId="77777777" w:rsidR="0032234A" w:rsidRPr="001F23FC" w:rsidRDefault="0032234A">
      <w:pPr>
        <w:pStyle w:val="Heading3"/>
      </w:pPr>
      <w:bookmarkStart w:id="1144" w:name="_Toc21026942"/>
      <w:bookmarkStart w:id="1145" w:name="_Toc27744240"/>
      <w:bookmarkStart w:id="1146" w:name="_Toc36197411"/>
      <w:bookmarkStart w:id="1147" w:name="_Toc36198105"/>
      <w:r w:rsidRPr="001F23FC">
        <w:t>O.3.1</w:t>
      </w:r>
      <w:r w:rsidRPr="001F23FC">
        <w:tab/>
        <w:t>Equipment used</w:t>
      </w:r>
      <w:bookmarkEnd w:id="1144"/>
      <w:bookmarkEnd w:id="1145"/>
      <w:bookmarkEnd w:id="1146"/>
      <w:bookmarkEnd w:id="1147"/>
    </w:p>
    <w:p w14:paraId="324C74C1" w14:textId="300FF81C" w:rsidR="0032234A" w:rsidRPr="001F23FC" w:rsidRDefault="0032234A">
      <w:r w:rsidRPr="001F23FC">
        <w:t>The reference antenna under test (AUT) that is placed at various locations within the quiet zone shall be a directive antenna with a half-power beam width (HPBW) of ≥ 20</w:t>
      </w:r>
      <w:r w:rsidRPr="001F23FC">
        <w:rPr>
          <w:vertAlign w:val="superscript"/>
        </w:rPr>
        <w:t>o</w:t>
      </w:r>
      <w:r w:rsidRPr="001F23FC">
        <w:t xml:space="preserve"> in E-Plane and H-Plane. The HPBWs met based on antenna vendors</w:t>
      </w:r>
      <w:r w:rsidR="00B00962">
        <w:t>'</w:t>
      </w:r>
      <w:r w:rsidRPr="001F23FC">
        <w:t xml:space="preserve"> calibration report or datasheet.</w:t>
      </w:r>
    </w:p>
    <w:p w14:paraId="3A27DDE4"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F23FC" w:rsidRDefault="0032234A">
      <w:pPr>
        <w:pStyle w:val="Heading3"/>
      </w:pPr>
      <w:bookmarkStart w:id="1148" w:name="_Toc21026943"/>
      <w:bookmarkStart w:id="1149" w:name="_Toc27744241"/>
      <w:bookmarkStart w:id="1150" w:name="_Toc36197412"/>
      <w:bookmarkStart w:id="1151" w:name="_Toc36198106"/>
      <w:r w:rsidRPr="001F23FC">
        <w:t>O.3.2</w:t>
      </w:r>
      <w:r w:rsidRPr="001F23FC">
        <w:tab/>
        <w:t>Test frequencies</w:t>
      </w:r>
      <w:bookmarkEnd w:id="1148"/>
      <w:bookmarkEnd w:id="1149"/>
      <w:bookmarkEnd w:id="1150"/>
      <w:bookmarkEnd w:id="1151"/>
    </w:p>
    <w:p w14:paraId="6DA7C90D" w14:textId="768A9B91" w:rsidR="0032234A" w:rsidRPr="001F23FC" w:rsidRDefault="0032234A" w:rsidP="00B00962">
      <w:pPr>
        <w:pStyle w:val="EditorsNote"/>
      </w:pPr>
      <w:r w:rsidRPr="001F23FC">
        <w:t xml:space="preserve">Editor </w:t>
      </w:r>
      <w:r w:rsidR="00B00962" w:rsidRPr="001F23FC">
        <w:t>note</w:t>
      </w:r>
      <w:r w:rsidRPr="001F23FC">
        <w:t>:</w:t>
      </w:r>
      <w:r w:rsidR="00B00962">
        <w:tab/>
      </w:r>
      <w:r w:rsidRPr="001F23FC">
        <w:t>Another test frequency of</w:t>
      </w:r>
      <w:r w:rsidR="009F7C98">
        <w:t> </w:t>
      </w:r>
      <w:r w:rsidR="009F7C98" w:rsidRPr="001F23FC">
        <w:t>[</w:t>
      </w:r>
      <w:r w:rsidRPr="001F23FC">
        <w:t>TBD] GHz will be added as soon as FR2 bands &gt;4</w:t>
      </w:r>
      <w:r w:rsidR="00C543CF" w:rsidRPr="001F23FC">
        <w:t xml:space="preserve">9 </w:t>
      </w:r>
      <w:r w:rsidRPr="001F23FC">
        <w:t>GHz are introduced.</w:t>
      </w:r>
    </w:p>
    <w:p w14:paraId="58D8FCB8" w14:textId="201AB13F" w:rsidR="0032234A" w:rsidRPr="001F23FC" w:rsidRDefault="0032234A">
      <w:r w:rsidRPr="001F23FC">
        <w:t xml:space="preserve">The frequencies to characterize the quality of the quiet zone shall be 6, 12.75, 23.45, 40.8, </w:t>
      </w:r>
      <w:r w:rsidR="00C543CF" w:rsidRPr="001F23FC">
        <w:t xml:space="preserve">49.0, </w:t>
      </w:r>
      <w:r w:rsidRPr="001F23FC">
        <w:t>66, 80</w:t>
      </w:r>
      <w:r w:rsidR="00C57FE4" w:rsidRPr="001F23FC">
        <w:t>, and 87 GHz</w:t>
      </w:r>
      <w:r w:rsidRPr="001F23FC">
        <w:t>. The quiet zone validation analysis is performed for each frequency individually.</w:t>
      </w:r>
    </w:p>
    <w:p w14:paraId="17640892" w14:textId="7BC1E5FF" w:rsidR="0032234A" w:rsidRPr="001F23FC" w:rsidRDefault="0032234A">
      <w:r w:rsidRPr="001F23FC">
        <w:t>The measurements from the 23.45</w:t>
      </w:r>
      <w:r w:rsidR="00C543CF" w:rsidRPr="001F23FC">
        <w:t>,</w:t>
      </w:r>
      <w:r w:rsidRPr="001F23FC">
        <w:t xml:space="preserve"> 40.8</w:t>
      </w:r>
      <w:r w:rsidR="00C543CF" w:rsidRPr="001F23FC">
        <w:t xml:space="preserve">, and 49.0 </w:t>
      </w:r>
      <w:r w:rsidRPr="001F23FC">
        <w:t xml:space="preserve">GHz in-band </w:t>
      </w:r>
      <w:proofErr w:type="spellStart"/>
      <w:r w:rsidRPr="001F23FC">
        <w:t>QoQZ</w:t>
      </w:r>
      <w:proofErr w:type="spellEnd"/>
      <w:r w:rsidRPr="001F23FC">
        <w:t xml:space="preserve"> validation can be re-used provided that the reference antenna position and orientation as well as the measurement frequency and measurement antenna are identical in both cases.</w:t>
      </w:r>
    </w:p>
    <w:p w14:paraId="73A987D3" w14:textId="77777777" w:rsidR="0032234A" w:rsidRPr="001F23FC" w:rsidRDefault="0032234A">
      <w:pPr>
        <w:pStyle w:val="Heading3"/>
      </w:pPr>
      <w:bookmarkStart w:id="1152" w:name="_Toc21026944"/>
      <w:bookmarkStart w:id="1153" w:name="_Toc27744242"/>
      <w:bookmarkStart w:id="1154" w:name="_Toc36197413"/>
      <w:bookmarkStart w:id="1155" w:name="_Toc36198107"/>
      <w:r w:rsidRPr="001F23FC">
        <w:t>O.3.3</w:t>
      </w:r>
      <w:r w:rsidRPr="001F23FC">
        <w:tab/>
        <w:t>Reference measurements</w:t>
      </w:r>
      <w:bookmarkEnd w:id="1152"/>
      <w:bookmarkEnd w:id="1153"/>
      <w:bookmarkEnd w:id="1154"/>
      <w:bookmarkEnd w:id="1155"/>
    </w:p>
    <w:p w14:paraId="49CCB219" w14:textId="77777777" w:rsidR="0032234A" w:rsidRPr="001F23FC" w:rsidRDefault="0032234A">
      <w:r w:rsidRPr="001F23FC">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F23FC" w:rsidRDefault="0032234A">
      <w:r w:rsidRPr="001F23FC">
        <w:t>The grid types for the TRP measurements shall meet the 0.25 dB maximum standard uncertainty. The min number of grid points for the two grid types are:</w:t>
      </w:r>
    </w:p>
    <w:p w14:paraId="4495F8AB" w14:textId="77777777" w:rsidR="0032234A" w:rsidRPr="001F23FC" w:rsidRDefault="00C16FE6" w:rsidP="00B00962">
      <w:pPr>
        <w:pStyle w:val="B1"/>
      </w:pPr>
      <w:r w:rsidRPr="001F23FC">
        <w:t>-</w:t>
      </w:r>
      <w:r w:rsidRPr="001F23FC">
        <w:tab/>
      </w:r>
      <w:r w:rsidR="0032234A" w:rsidRPr="001F23FC">
        <w:t>192 grid points for the constant step-size measurement grids</w:t>
      </w:r>
    </w:p>
    <w:p w14:paraId="48718512" w14:textId="77777777" w:rsidR="0032234A" w:rsidRPr="001F23FC" w:rsidRDefault="00C16FE6" w:rsidP="00B00962">
      <w:pPr>
        <w:pStyle w:val="B1"/>
      </w:pPr>
      <w:r w:rsidRPr="001F23FC">
        <w:t>-</w:t>
      </w:r>
      <w:r w:rsidRPr="001F23FC">
        <w:tab/>
      </w:r>
      <w:r w:rsidR="0032234A" w:rsidRPr="001F23FC">
        <w:t>100 grid points for the constant density measurement grids (charged particle implementation)</w:t>
      </w:r>
    </w:p>
    <w:p w14:paraId="460AF248" w14:textId="77777777" w:rsidR="0032234A" w:rsidRPr="001F23FC" w:rsidRDefault="0032234A">
      <w:pPr>
        <w:pStyle w:val="Heading3"/>
      </w:pPr>
      <w:bookmarkStart w:id="1156" w:name="_Toc21026945"/>
      <w:bookmarkStart w:id="1157" w:name="_Toc27744243"/>
      <w:bookmarkStart w:id="1158" w:name="_Toc36197414"/>
      <w:bookmarkStart w:id="1159" w:name="_Toc36198108"/>
      <w:r w:rsidRPr="001F23FC">
        <w:t>O.3.4</w:t>
      </w:r>
      <w:r w:rsidRPr="001F23FC">
        <w:tab/>
        <w:t>Size of the quiet zone</w:t>
      </w:r>
      <w:bookmarkEnd w:id="1156"/>
      <w:bookmarkEnd w:id="1157"/>
      <w:bookmarkEnd w:id="1158"/>
      <w:bookmarkEnd w:id="1159"/>
    </w:p>
    <w:p w14:paraId="2CFD9FD4" w14:textId="77777777"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0B48DE" w:rsidRPr="001F23FC">
        <w:t>10</w:t>
      </w:r>
      <w:r w:rsidRPr="001F23FC">
        <w:t>cm. For larger smartphones and tablet type devices, the quiet zone shall be considered a sphere with radius of R=15cm. Alternate quiet zone sizes can be defined for even larger DUTs.</w:t>
      </w:r>
    </w:p>
    <w:p w14:paraId="18E96288" w14:textId="77777777" w:rsidR="0032234A" w:rsidRPr="001F23FC" w:rsidRDefault="0032234A">
      <w:r w:rsidRPr="001F23FC">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F23FC" w:rsidRDefault="0032234A">
      <w:pPr>
        <w:pStyle w:val="Heading3"/>
      </w:pPr>
      <w:bookmarkStart w:id="1160" w:name="_Toc21026946"/>
      <w:bookmarkStart w:id="1161" w:name="_Toc27744244"/>
      <w:bookmarkStart w:id="1162" w:name="_Toc36197415"/>
      <w:bookmarkStart w:id="1163" w:name="_Toc36198109"/>
      <w:r w:rsidRPr="001F23FC">
        <w:t>O.3.5</w:t>
      </w:r>
      <w:r w:rsidRPr="001F23FC">
        <w:tab/>
        <w:t>Reference AUT positions</w:t>
      </w:r>
      <w:bookmarkEnd w:id="1160"/>
      <w:bookmarkEnd w:id="1161"/>
      <w:bookmarkEnd w:id="1162"/>
      <w:bookmarkEnd w:id="1163"/>
    </w:p>
    <w:p w14:paraId="5C2FC9D6" w14:textId="77777777" w:rsidR="0032234A" w:rsidRPr="001F23FC" w:rsidRDefault="0032234A">
      <w:r w:rsidRPr="001F23FC">
        <w:t>The reference AUT shall be positioned in a total of 7 different reference positions, shown in Figure O.2.5.1-1 and O.2.5.2-1</w:t>
      </w:r>
    </w:p>
    <w:p w14:paraId="305F0EB4" w14:textId="77777777" w:rsidR="0032234A" w:rsidRPr="001F23FC" w:rsidRDefault="0032234A">
      <w:r w:rsidRPr="001F23FC">
        <w:t xml:space="preserve">While position 1, P1, is the centre of the quiet zone, the remaining positions, 2 through 7, are off-centre positions each displaced by the radius of the quiet zone, </w:t>
      </w:r>
      <w:r w:rsidRPr="001F23FC">
        <w:rPr>
          <w:i/>
        </w:rPr>
        <w:t>R</w:t>
      </w:r>
      <w:r w:rsidRPr="001F23FC">
        <w:t>. The coordinates of the respective test points are shown in Table O.2.5-1.</w:t>
      </w:r>
    </w:p>
    <w:p w14:paraId="49C3E1D0" w14:textId="77777777" w:rsidR="0032234A" w:rsidRPr="001F23FC" w:rsidRDefault="0032234A">
      <w:pPr>
        <w:pStyle w:val="Heading3"/>
      </w:pPr>
      <w:bookmarkStart w:id="1164" w:name="_Toc21026947"/>
      <w:bookmarkStart w:id="1165" w:name="_Toc27744245"/>
      <w:bookmarkStart w:id="1166" w:name="_Toc36197416"/>
      <w:bookmarkStart w:id="1167" w:name="_Toc36198110"/>
      <w:r w:rsidRPr="001F23FC">
        <w:t>O.3.5.1</w:t>
      </w:r>
      <w:r w:rsidRPr="001F23FC">
        <w:tab/>
        <w:t>Distributed-axes system</w:t>
      </w:r>
      <w:bookmarkEnd w:id="1164"/>
      <w:bookmarkEnd w:id="1165"/>
      <w:bookmarkEnd w:id="1166"/>
      <w:bookmarkEnd w:id="1167"/>
    </w:p>
    <w:p w14:paraId="7ABABAE8" w14:textId="77777777" w:rsidR="0032234A" w:rsidRPr="001F23FC" w:rsidRDefault="0032234A">
      <w:r w:rsidRPr="001F23FC">
        <w:t>The reference AUT shall be positioned in a total of 7 different reference positions, shown in Figure O.2.5.1-1 for distributed-axes systems.</w:t>
      </w:r>
    </w:p>
    <w:p w14:paraId="68A14805" w14:textId="77777777" w:rsidR="0032234A" w:rsidRPr="001F23FC" w:rsidRDefault="0032234A">
      <w:r w:rsidRPr="001F23FC">
        <w:t>The reference AUT positions inside a typical distributed-axes system are shown in Figure O.2.5.1-2.</w:t>
      </w:r>
    </w:p>
    <w:p w14:paraId="0E54DDD5" w14:textId="77777777" w:rsidR="0032234A" w:rsidRPr="001F23FC" w:rsidRDefault="0032234A">
      <w:pPr>
        <w:pStyle w:val="Heading3"/>
      </w:pPr>
      <w:bookmarkStart w:id="1168" w:name="_Toc21026948"/>
      <w:bookmarkStart w:id="1169" w:name="_Toc27744246"/>
      <w:bookmarkStart w:id="1170" w:name="_Toc36197417"/>
      <w:bookmarkStart w:id="1171" w:name="_Toc36198111"/>
      <w:r w:rsidRPr="001F23FC">
        <w:t>O.3.5.2</w:t>
      </w:r>
      <w:r w:rsidRPr="001F23FC">
        <w:tab/>
        <w:t>Combined-axes system</w:t>
      </w:r>
      <w:bookmarkEnd w:id="1168"/>
      <w:bookmarkEnd w:id="1169"/>
      <w:bookmarkEnd w:id="1170"/>
      <w:bookmarkEnd w:id="1171"/>
    </w:p>
    <w:p w14:paraId="68CEEB13" w14:textId="285C9E63" w:rsidR="0032234A" w:rsidRPr="001F23FC" w:rsidRDefault="0032234A">
      <w:r w:rsidRPr="001F23FC">
        <w:t>The reference AUT shall be positioned in a total of 7 different reference positions, shown in Figure O.2.5.2-1 for combined-axes systems.</w:t>
      </w:r>
    </w:p>
    <w:p w14:paraId="651D28AB" w14:textId="77777777" w:rsidR="0032234A" w:rsidRPr="001F23FC" w:rsidRDefault="0032234A">
      <w:r w:rsidRPr="001F23FC">
        <w:t>The reference AUT positions inside a typical combined-axes system are shown in Figure O.2.5.2-2.</w:t>
      </w:r>
    </w:p>
    <w:p w14:paraId="2AAE1020" w14:textId="77777777" w:rsidR="0032234A" w:rsidRPr="001F23FC" w:rsidRDefault="0032234A">
      <w:pPr>
        <w:pStyle w:val="Heading3"/>
      </w:pPr>
      <w:bookmarkStart w:id="1172" w:name="_Toc21026949"/>
      <w:bookmarkStart w:id="1173" w:name="_Toc27744247"/>
      <w:bookmarkStart w:id="1174" w:name="_Toc36197418"/>
      <w:bookmarkStart w:id="1175" w:name="_Toc36198112"/>
      <w:r w:rsidRPr="001F23FC">
        <w:t>O.3.6</w:t>
      </w:r>
      <w:r w:rsidRPr="001F23FC">
        <w:tab/>
        <w:t>Reference AUT orientations</w:t>
      </w:r>
      <w:bookmarkEnd w:id="1172"/>
      <w:bookmarkEnd w:id="1173"/>
      <w:bookmarkEnd w:id="1174"/>
      <w:bookmarkEnd w:id="1175"/>
    </w:p>
    <w:p w14:paraId="72AD5398"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F23FC" w:rsidRDefault="0032234A">
      <w:pPr>
        <w:pStyle w:val="Heading3"/>
      </w:pPr>
      <w:bookmarkStart w:id="1176" w:name="_Toc21026950"/>
      <w:bookmarkStart w:id="1177" w:name="_Toc27744248"/>
      <w:bookmarkStart w:id="1178" w:name="_Toc36197419"/>
      <w:bookmarkStart w:id="1179" w:name="_Toc36198113"/>
      <w:r w:rsidRPr="001F23FC">
        <w:t>O.3.6.1</w:t>
      </w:r>
      <w:r w:rsidRPr="001F23FC">
        <w:tab/>
        <w:t>Distributed-axes system</w:t>
      </w:r>
      <w:bookmarkEnd w:id="1176"/>
      <w:bookmarkEnd w:id="1177"/>
      <w:bookmarkEnd w:id="1178"/>
      <w:bookmarkEnd w:id="1179"/>
    </w:p>
    <w:p w14:paraId="3234ABE1" w14:textId="77777777" w:rsidR="0032234A" w:rsidRPr="001F23FC" w:rsidRDefault="0032234A">
      <w:r w:rsidRPr="001F23FC">
        <w:t xml:space="preserve">The reference measurements for the reference AUT placed at the 7 antenna positions shall be rotated around the </w:t>
      </w:r>
      <w:r w:rsidRPr="001F23FC">
        <w:rPr>
          <w:i/>
        </w:rPr>
        <w:t>y</w:t>
      </w:r>
      <w:r w:rsidRPr="001F23FC">
        <w:t xml:space="preserve"> axis with 2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reference AUT orientations is shown in Figure O.3.6.1-1 with a reference AUT placed at position 6, P6,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29B2A318" w14:textId="77777777" w:rsidR="0032234A" w:rsidRPr="001F23FC" w:rsidRDefault="0032234A">
      <w:r w:rsidRPr="001F23FC">
        <w:t>The matrix operation for the rotations and translation is defined as</w:t>
      </w:r>
    </w:p>
    <w:p w14:paraId="452786B7" w14:textId="77777777" w:rsidR="0032234A" w:rsidRPr="001F23FC" w:rsidRDefault="0032234A" w:rsidP="00C16FE6">
      <w:pPr>
        <w:pStyle w:val="EQ"/>
        <w:jc w:val="center"/>
        <w:rPr>
          <w:noProof w:val="0"/>
        </w:rPr>
      </w:pPr>
      <w:r w:rsidRPr="001F23FC">
        <w:rPr>
          <w:noProof w:val="0"/>
          <w:position w:val="-14"/>
        </w:rPr>
        <w:object w:dxaOrig="4020" w:dyaOrig="380" w14:anchorId="68BB247F">
          <v:shape id="_x0000_i1216" type="#_x0000_t75" style="width:202.5pt;height:22pt" o:ole="">
            <v:imagedata r:id="rId371" o:title=""/>
          </v:shape>
          <o:OLEObject Type="Embed" ProgID="Equation.DSMT4" ShapeID="_x0000_i1216" DrawAspect="Content" ObjectID="_1821541642" r:id="rId380"/>
        </w:object>
      </w:r>
    </w:p>
    <w:p w14:paraId="186800C3" w14:textId="7321A059" w:rsidR="0032234A" w:rsidRPr="001F23FC" w:rsidRDefault="0032234A">
      <w:r w:rsidRPr="001F23FC">
        <w:t xml:space="preserve">for the distributed-axes system. The matrices are defined in Annex J.2 of </w:t>
      </w:r>
      <w:r w:rsidR="009F7C98" w:rsidRPr="001F23FC">
        <w:t>TS</w:t>
      </w:r>
      <w:r w:rsidR="009F7C98">
        <w:t> </w:t>
      </w:r>
      <w:r w:rsidR="009F7C98" w:rsidRPr="001F23FC">
        <w:t>3</w:t>
      </w:r>
      <w:r w:rsidRPr="001F23FC">
        <w:t>8.101-2.</w:t>
      </w:r>
    </w:p>
    <w:p w14:paraId="68F1E9FE" w14:textId="742EAB54" w:rsidR="0032234A" w:rsidRPr="001F23FC" w:rsidRDefault="00404AAC">
      <w:pPr>
        <w:pStyle w:val="TH"/>
      </w:pPr>
      <w:r w:rsidRPr="001F23FC">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3">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F23FC">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3">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4E7216BB" w:rsidR="0032234A" w:rsidRPr="001F23FC" w:rsidRDefault="0032234A">
      <w:pPr>
        <w:pStyle w:val="TF"/>
      </w:pPr>
      <w:bookmarkStart w:id="1180" w:name="_CRFigureO_3_6_11"/>
      <w:r w:rsidRPr="001F23FC">
        <w:t xml:space="preserve">Figure </w:t>
      </w:r>
      <w:bookmarkEnd w:id="1180"/>
      <w:r w:rsidRPr="001F23FC">
        <w:t>O.3.6.1-1: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622712DC" w14:textId="77777777" w:rsidR="00C16FE6" w:rsidRPr="001F23FC" w:rsidRDefault="00C16FE6" w:rsidP="00C16FE6"/>
    <w:p w14:paraId="100B6AE6" w14:textId="22A5BEE2" w:rsidR="0032234A" w:rsidRPr="001F23FC" w:rsidRDefault="00404AAC">
      <w:pPr>
        <w:pStyle w:val="TH"/>
      </w:pPr>
      <w:r w:rsidRPr="001F23FC">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4">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F23FC">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4">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09DEEE56" w:rsidR="0032234A" w:rsidRPr="001F23FC" w:rsidRDefault="0032234A">
      <w:pPr>
        <w:pStyle w:val="TF"/>
      </w:pPr>
      <w:bookmarkStart w:id="1181" w:name="_CRFigureO_3_6_12"/>
      <w:r w:rsidRPr="001F23FC">
        <w:t xml:space="preserve">Figure </w:t>
      </w:r>
      <w:bookmarkEnd w:id="1181"/>
      <w:r w:rsidRPr="001F23FC">
        <w:t>O.3.6.1-2: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A8B1DE5" w14:textId="77777777" w:rsidR="00C16FE6" w:rsidRPr="001F23FC" w:rsidRDefault="00C16FE6"/>
    <w:p w14:paraId="6606A75E" w14:textId="77777777" w:rsidR="0032234A" w:rsidRPr="001F23FC" w:rsidRDefault="0032234A">
      <w:r w:rsidRPr="001F23FC">
        <w:t xml:space="preserve">If the device re-positioning approach is adopted for the spurious emissions test cases, i.e., two hemispheres are measured separately which involves the DUT, while connected to the </w:t>
      </w:r>
      <w:proofErr w:type="spellStart"/>
      <w:r w:rsidRPr="001F23FC">
        <w:t>gNB</w:t>
      </w:r>
      <w:proofErr w:type="spellEnd"/>
      <w:r w:rsidRPr="001F23FC">
        <w:t xml:space="preserve">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w:t>
      </w:r>
    </w:p>
    <w:p w14:paraId="284F9E70"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117DE7A3" w14:textId="77777777" w:rsidR="0032234A" w:rsidRPr="001F23FC" w:rsidRDefault="0032234A">
      <w:pPr>
        <w:pStyle w:val="Heading3"/>
      </w:pPr>
      <w:bookmarkStart w:id="1182" w:name="_Toc21026951"/>
      <w:bookmarkStart w:id="1183" w:name="_Toc27744249"/>
      <w:bookmarkStart w:id="1184" w:name="_Toc36197420"/>
      <w:bookmarkStart w:id="1185" w:name="_Toc36198114"/>
      <w:r w:rsidRPr="001F23FC">
        <w:t>O.3.6.2</w:t>
      </w:r>
      <w:r w:rsidRPr="001F23FC">
        <w:tab/>
        <w:t>Combined-axes system</w:t>
      </w:r>
      <w:bookmarkEnd w:id="1182"/>
      <w:bookmarkEnd w:id="1183"/>
      <w:bookmarkEnd w:id="1184"/>
      <w:bookmarkEnd w:id="1185"/>
    </w:p>
    <w:p w14:paraId="262C0D7E" w14:textId="77777777" w:rsidR="0032234A" w:rsidRPr="001F23FC" w:rsidRDefault="0032234A">
      <w:r w:rsidRPr="001F23FC">
        <w:t xml:space="preserve">The reference measurements for the reference AUT placed at the 7 antenna positions shall be rotated around the </w:t>
      </w:r>
      <w:r w:rsidRPr="001F23FC">
        <w:rPr>
          <w:i/>
        </w:rPr>
        <w:t>x</w:t>
      </w:r>
      <w:r w:rsidRPr="001F23FC">
        <w:t xml:space="preserve"> axis with 2 different angles </w:t>
      </w:r>
      <w:r w:rsidRPr="001F23FC">
        <w:rPr>
          <w:rFonts w:ascii="Symbol" w:hAnsi="Symbol"/>
        </w:rPr>
        <w:t></w:t>
      </w:r>
      <w:r w:rsidRPr="001F23FC">
        <w:t xml:space="preserve">, i.e., </w:t>
      </w:r>
      <w:r w:rsidRPr="001F23FC">
        <w:rPr>
          <w:rFonts w:ascii="Symbol" w:hAnsi="Symbol"/>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sample reference AUT orientations is shown in Figure O.3.6.2-1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030E53DF" w14:textId="77777777" w:rsidR="0032234A" w:rsidRPr="001F23FC" w:rsidRDefault="0032234A">
      <w:r w:rsidRPr="001F23FC">
        <w:t>The matrix operation for the rotations and translation is defined as</w:t>
      </w:r>
    </w:p>
    <w:p w14:paraId="57B45539" w14:textId="1805C963" w:rsidR="0032234A" w:rsidRPr="001F23FC" w:rsidRDefault="009F7C98" w:rsidP="009F7C98">
      <w:pPr>
        <w:pStyle w:val="EQ"/>
      </w:pPr>
      <w:r>
        <w:tab/>
      </w:r>
      <w:r w:rsidR="0032234A" w:rsidRPr="001F23FC">
        <w:object w:dxaOrig="4060" w:dyaOrig="380" w14:anchorId="6010A3CF">
          <v:shape id="_x0000_i1217" type="#_x0000_t75" style="width:203pt;height:22pt" o:ole="">
            <v:imagedata r:id="rId375" o:title=""/>
          </v:shape>
          <o:OLEObject Type="Embed" ProgID="Equation.DSMT4" ShapeID="_x0000_i1217" DrawAspect="Content" ObjectID="_1821541643" r:id="rId381"/>
        </w:object>
      </w:r>
    </w:p>
    <w:p w14:paraId="3C3642ED" w14:textId="4A9E0E90" w:rsidR="0032234A" w:rsidRPr="001F23FC" w:rsidRDefault="0032234A">
      <w:r w:rsidRPr="001F23FC">
        <w:t xml:space="preserve">for the combined-axes system. The matrices are defined in Annex J.2 of </w:t>
      </w:r>
      <w:r w:rsidR="009F7C98" w:rsidRPr="001F23FC">
        <w:t>TS</w:t>
      </w:r>
      <w:r w:rsidR="009F7C98">
        <w:t> </w:t>
      </w:r>
      <w:r w:rsidR="009F7C98" w:rsidRPr="001F23FC">
        <w:t>3</w:t>
      </w:r>
      <w:r w:rsidRPr="001F23FC">
        <w:t>8.101-2.</w:t>
      </w:r>
    </w:p>
    <w:p w14:paraId="08B25910" w14:textId="7ACBB1FC" w:rsidR="0032234A" w:rsidRPr="001F23FC" w:rsidRDefault="00404AAC">
      <w:pPr>
        <w:pStyle w:val="TH"/>
      </w:pPr>
      <w:r w:rsidRPr="001F23FC">
        <w:rPr>
          <w:noProof/>
        </w:rPr>
        <w:drawing>
          <wp:inline distT="0" distB="0" distL="0" distR="0" wp14:anchorId="796935A8" wp14:editId="6E7C3694">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486A0A05" w:rsidR="0032234A" w:rsidRPr="001F23FC" w:rsidRDefault="0032234A" w:rsidP="00C16FE6">
      <w:pPr>
        <w:pStyle w:val="TF"/>
      </w:pPr>
      <w:bookmarkStart w:id="1186" w:name="_CRFigureO_3_6_21"/>
      <w:r w:rsidRPr="001F23FC">
        <w:t xml:space="preserve">Figure </w:t>
      </w:r>
      <w:bookmarkEnd w:id="1186"/>
      <w:r w:rsidRPr="001F23FC">
        <w:t>O.3.6.2-1: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r w:rsidRPr="001F23FC">
        <w:t>.</w:t>
      </w:r>
    </w:p>
    <w:p w14:paraId="42A52654" w14:textId="3BA94FB8" w:rsidR="0032234A" w:rsidRPr="001F23FC" w:rsidRDefault="00404AAC" w:rsidP="00C16FE6">
      <w:pPr>
        <w:pStyle w:val="TH"/>
      </w:pPr>
      <w:r w:rsidRPr="001F23FC">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270F452C" w:rsidR="0032234A" w:rsidRPr="001F23FC" w:rsidRDefault="0032234A">
      <w:pPr>
        <w:pStyle w:val="TF"/>
      </w:pPr>
      <w:bookmarkStart w:id="1187" w:name="_CRFigureO_3_6_22"/>
      <w:r w:rsidRPr="001F23FC">
        <w:t xml:space="preserve">Figure </w:t>
      </w:r>
      <w:bookmarkEnd w:id="1187"/>
      <w:r w:rsidRPr="001F23FC">
        <w:t>O.3.6.2-2: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297E101" w14:textId="77777777" w:rsidR="00A55511" w:rsidRPr="001F23FC" w:rsidRDefault="0032234A" w:rsidP="00A55511">
      <w:pPr>
        <w:rPr>
          <w:vertAlign w:val="subscript"/>
        </w:rPr>
      </w:pPr>
      <w:r w:rsidRPr="001F23FC">
        <w:t xml:space="preserve">If the device re-positioning approach is adopted for the spurious emissions test cases, i.e., two hemispheres are measured separately which involves the DUT, while connected to the </w:t>
      </w:r>
      <w:proofErr w:type="spellStart"/>
      <w:r w:rsidRPr="001F23FC">
        <w:t>gNB</w:t>
      </w:r>
      <w:proofErr w:type="spellEnd"/>
      <w:r w:rsidRPr="001F23FC">
        <w:t xml:space="preserve">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rPr>
        <w:t></w:t>
      </w:r>
      <w:r w:rsidRPr="001F23FC">
        <w:t xml:space="preserve"> = 0</w:t>
      </w:r>
      <w:r w:rsidRPr="001F23FC">
        <w:rPr>
          <w:vertAlign w:val="superscript"/>
        </w:rPr>
        <w:t>o</w:t>
      </w:r>
      <w:r w:rsidRPr="001F23FC">
        <w:rPr>
          <w:vertAlign w:val="subscript"/>
        </w:rPr>
        <w:t>.</w:t>
      </w:r>
    </w:p>
    <w:p w14:paraId="679F95F0" w14:textId="77777777" w:rsidR="00A55511" w:rsidRPr="001F23FC" w:rsidRDefault="00A55511" w:rsidP="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70480954" w14:textId="77777777" w:rsidR="0032234A" w:rsidRPr="001F23FC" w:rsidRDefault="0032234A">
      <w:pPr>
        <w:pStyle w:val="Heading2"/>
        <w:rPr>
          <w:rStyle w:val="Heading3Char"/>
        </w:rPr>
      </w:pPr>
      <w:bookmarkStart w:id="1188" w:name="_Toc21026952"/>
      <w:bookmarkStart w:id="1189" w:name="_Toc27744250"/>
      <w:bookmarkStart w:id="1190" w:name="_Toc36197421"/>
      <w:bookmarkStart w:id="1191" w:name="_Toc36198115"/>
      <w:r w:rsidRPr="001F23FC">
        <w:rPr>
          <w:rStyle w:val="Heading3Char"/>
        </w:rPr>
        <w:t>O.3.7</w:t>
      </w:r>
      <w:r w:rsidRPr="001F23FC">
        <w:rPr>
          <w:rStyle w:val="Heading3Char"/>
        </w:rPr>
        <w:tab/>
        <w:t>Quality of quiet zone measurement uncertainty calculations</w:t>
      </w:r>
      <w:r w:rsidRPr="001F23FC">
        <w:t xml:space="preserve"> </w:t>
      </w:r>
      <w:r w:rsidRPr="001F23FC">
        <w:rPr>
          <w:rStyle w:val="Heading3Char"/>
        </w:rPr>
        <w:t>for TRP</w:t>
      </w:r>
      <w:bookmarkEnd w:id="1188"/>
      <w:bookmarkEnd w:id="1189"/>
      <w:bookmarkEnd w:id="1190"/>
      <w:bookmarkEnd w:id="1191"/>
    </w:p>
    <w:p w14:paraId="169ABFFF" w14:textId="77777777" w:rsidR="0032234A" w:rsidRPr="001F23FC" w:rsidRDefault="0032234A">
      <w:r w:rsidRPr="001F23FC">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0D5F4ABE" w14:textId="77777777" w:rsidR="00A41AED" w:rsidRPr="00B00962" w:rsidRDefault="00A41AED">
      <w:pPr>
        <w:overflowPunct/>
        <w:autoSpaceDE/>
        <w:autoSpaceDN/>
        <w:adjustRightInd/>
        <w:spacing w:after="0"/>
        <w:textAlignment w:val="auto"/>
      </w:pPr>
      <w:r w:rsidRPr="00B00962">
        <w:br w:type="page"/>
      </w:r>
    </w:p>
    <w:p w14:paraId="49C46371" w14:textId="507E3821" w:rsidR="004C4FA6" w:rsidRPr="001F23FC" w:rsidRDefault="004C4FA6" w:rsidP="004C4FA6">
      <w:pPr>
        <w:pStyle w:val="Heading8"/>
      </w:pPr>
      <w:r w:rsidRPr="001F23FC">
        <w:t>Annex P (</w:t>
      </w:r>
      <w:r w:rsidRPr="001F23FC">
        <w:rPr>
          <w:rStyle w:val="Heading1Char"/>
        </w:rPr>
        <w:t>normative</w:t>
      </w:r>
      <w:r w:rsidRPr="001F23FC">
        <w:t>):</w:t>
      </w:r>
      <w:r w:rsidR="00A41AED">
        <w:rPr>
          <w:rFonts w:eastAsia="Arial Black"/>
          <w:lang w:eastAsia="x-none"/>
        </w:rPr>
        <w:br/>
      </w:r>
      <w:r w:rsidRPr="001F23FC">
        <w:rPr>
          <w:rFonts w:eastAsia="Arial Black"/>
          <w:lang w:eastAsia="x-none"/>
        </w:rPr>
        <w:t xml:space="preserve">Modified MPR </w:t>
      </w:r>
      <w:r w:rsidR="00297E0C" w:rsidRPr="001F23FC">
        <w:rPr>
          <w:rFonts w:eastAsia="Arial Black"/>
          <w:lang w:eastAsia="x-none"/>
        </w:rPr>
        <w:t>behaviour</w:t>
      </w:r>
    </w:p>
    <w:p w14:paraId="0E27BCAC" w14:textId="77777777" w:rsidR="004C4FA6" w:rsidRPr="001F23FC" w:rsidRDefault="004C4FA6" w:rsidP="004C4FA6">
      <w:pPr>
        <w:pStyle w:val="Heading1"/>
        <w:rPr>
          <w:rFonts w:eastAsia="SimSun"/>
        </w:rPr>
      </w:pPr>
      <w:r w:rsidRPr="001F23FC">
        <w:rPr>
          <w:rFonts w:eastAsia="SimSun"/>
        </w:rPr>
        <w:t>P.1</w:t>
      </w:r>
      <w:r w:rsidRPr="001F23FC">
        <w:rPr>
          <w:rFonts w:eastAsia="SimSun"/>
        </w:rPr>
        <w:tab/>
        <w:t xml:space="preserve">Indication of modified MPR </w:t>
      </w:r>
      <w:r w:rsidR="00297E0C" w:rsidRPr="001F23FC">
        <w:rPr>
          <w:rFonts w:eastAsia="SimSun"/>
        </w:rPr>
        <w:t>behaviour</w:t>
      </w:r>
    </w:p>
    <w:p w14:paraId="257DC510" w14:textId="796BD1B8" w:rsidR="004C4FA6" w:rsidRPr="001F23FC" w:rsidRDefault="004C4FA6" w:rsidP="004C4FA6">
      <w:pPr>
        <w:rPr>
          <w:rFonts w:eastAsia="SimSun"/>
        </w:rPr>
      </w:pPr>
      <w:r w:rsidRPr="001F23FC">
        <w:t xml:space="preserve">This annex contains the definitions of the bits in the field </w:t>
      </w:r>
      <w:proofErr w:type="spellStart"/>
      <w:r w:rsidRPr="001F23FC">
        <w:rPr>
          <w:i/>
        </w:rPr>
        <w:t>modifiedMPR-Behavior</w:t>
      </w:r>
      <w:proofErr w:type="spellEnd"/>
      <w:r w:rsidRPr="001F23FC">
        <w:t xml:space="preserve"> indicated per supported NR band in the IE </w:t>
      </w:r>
      <w:r w:rsidRPr="001F23FC">
        <w:rPr>
          <w:i/>
          <w:iCs/>
        </w:rPr>
        <w:t>RF-Parameters</w:t>
      </w:r>
      <w:r w:rsidR="009F7C98">
        <w:t> </w:t>
      </w:r>
      <w:r w:rsidR="009F7C98" w:rsidRPr="001F23FC">
        <w:t>[</w:t>
      </w:r>
      <w:r w:rsidRPr="001F23FC">
        <w:t xml:space="preserve">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F23FC">
        <w:t>Moreover, the bits in the field can explicitly indicate NS value(s) supported by a UE.</w:t>
      </w:r>
    </w:p>
    <w:p w14:paraId="64FDC197" w14:textId="4A4B8382" w:rsidR="004C4FA6" w:rsidRPr="001F23FC" w:rsidRDefault="004C4FA6" w:rsidP="000C6D32">
      <w:pPr>
        <w:pStyle w:val="NO"/>
      </w:pPr>
      <w:r w:rsidRPr="001F23FC">
        <w:t>NOTE 1:</w:t>
      </w:r>
      <w:r w:rsidRPr="001F23FC">
        <w:tab/>
        <w:t xml:space="preserve">In the present release, the </w:t>
      </w:r>
      <w:proofErr w:type="spellStart"/>
      <w:r w:rsidRPr="001F23FC">
        <w:rPr>
          <w:i/>
        </w:rPr>
        <w:t>modifiedMPR-Behavior</w:t>
      </w:r>
      <w:proofErr w:type="spellEnd"/>
      <w:r w:rsidRPr="001F23FC">
        <w:t xml:space="preserve"> is indicated</w:t>
      </w:r>
      <w:r w:rsidR="009F7C98">
        <w:t> </w:t>
      </w:r>
      <w:r w:rsidR="009F7C98" w:rsidRPr="001F23FC">
        <w:t>[</w:t>
      </w:r>
      <w:r w:rsidRPr="001F23FC">
        <w:t>19] by an 8-bit bitmap per supported NR band.</w:t>
      </w:r>
    </w:p>
    <w:p w14:paraId="75F8A255" w14:textId="7CE6426E" w:rsidR="004C4FA6" w:rsidRPr="001F23FC" w:rsidRDefault="004C4FA6" w:rsidP="004C4FA6">
      <w:pPr>
        <w:pStyle w:val="TH"/>
      </w:pPr>
      <w:bookmarkStart w:id="1192" w:name="_CRTableP_11"/>
      <w:r w:rsidRPr="001F23FC">
        <w:t xml:space="preserve">Table </w:t>
      </w:r>
      <w:bookmarkEnd w:id="1192"/>
      <w:r w:rsidRPr="001F23FC">
        <w:t xml:space="preserve">P.1-1: Definitions of the bits in the field </w:t>
      </w:r>
      <w:proofErr w:type="spellStart"/>
      <w:r w:rsidRPr="001F23FC">
        <w:rPr>
          <w:i/>
        </w:rPr>
        <w:t>modifiedMPRbehavior</w:t>
      </w:r>
      <w:proofErr w:type="spellEnd"/>
      <w:r w:rsidR="004A3D11" w:rsidRPr="001F23FC">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1F23FC"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1F23FC" w:rsidRDefault="004C4FA6">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1F23FC" w:rsidRDefault="004C4FA6">
            <w:pPr>
              <w:pStyle w:val="TAH"/>
              <w:rPr>
                <w:rFonts w:cs="v4.2.0"/>
                <w:i/>
              </w:rPr>
            </w:pPr>
            <w:r w:rsidRPr="001F23FC">
              <w:rPr>
                <w:rFonts w:cs="v4.2.0"/>
              </w:rPr>
              <w:t>Index of field</w:t>
            </w:r>
          </w:p>
          <w:p w14:paraId="0E95BEDF" w14:textId="77777777" w:rsidR="004C4FA6" w:rsidRPr="001F23FC" w:rsidRDefault="004C4FA6">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1F23FC" w:rsidRDefault="004C4FA6">
            <w:pPr>
              <w:pStyle w:val="TAH"/>
              <w:rPr>
                <w:rFonts w:cs="v4.2.0"/>
              </w:rPr>
            </w:pPr>
            <w:r w:rsidRPr="001F23FC">
              <w:rPr>
                <w:rFonts w:cs="v4.2.0"/>
              </w:rPr>
              <w:t>Definition</w:t>
            </w:r>
          </w:p>
          <w:p w14:paraId="199C3983" w14:textId="77777777" w:rsidR="004C4FA6" w:rsidRPr="001F23FC" w:rsidRDefault="004C4FA6">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1F23FC" w:rsidRDefault="004C4FA6">
            <w:pPr>
              <w:pStyle w:val="TAH"/>
              <w:rPr>
                <w:rFonts w:cs="v4.2.0"/>
              </w:rPr>
            </w:pPr>
            <w:r w:rsidRPr="001F23FC">
              <w:rPr>
                <w:rFonts w:cs="v4.2.0"/>
              </w:rPr>
              <w:t>Notes</w:t>
            </w:r>
          </w:p>
        </w:tc>
      </w:tr>
      <w:tr w:rsidR="004C4FA6" w:rsidRPr="001F23FC"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1F23FC" w:rsidRDefault="004C4FA6">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4CC3DC78" w:rsidR="004C4FA6" w:rsidRPr="001F23FC" w:rsidRDefault="004C4FA6">
            <w:pPr>
              <w:pStyle w:val="TAC"/>
              <w:rPr>
                <w:rFonts w:cs="v4.2.0"/>
              </w:rPr>
            </w:pPr>
            <w:r w:rsidRPr="001F23FC">
              <w:rPr>
                <w:rFonts w:cs="v4.2.0"/>
              </w:rPr>
              <w:t xml:space="preserve">- FR2 power class 3 MPR as defined in </w:t>
            </w:r>
            <w:r w:rsidR="009F7C98" w:rsidRPr="001F23FC">
              <w:rPr>
                <w:rFonts w:cs="v4.2.0"/>
              </w:rPr>
              <w:t>clause</w:t>
            </w:r>
            <w:r w:rsidR="009F7C98">
              <w:rPr>
                <w:rFonts w:cs="v4.2.0"/>
              </w:rPr>
              <w:t> </w:t>
            </w:r>
            <w:r w:rsidR="009F7C98" w:rsidRPr="001F23FC">
              <w:t>6</w:t>
            </w:r>
            <w:r w:rsidRPr="001F23FC">
              <w:t>.2.2.3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n257</w:t>
            </w:r>
          </w:p>
        </w:tc>
      </w:tr>
      <w:tr w:rsidR="004C4FA6" w:rsidRPr="001F23FC"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1F23FC"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1A5104AC" w:rsidR="004C4FA6" w:rsidRPr="001F23FC" w:rsidRDefault="004C4FA6">
            <w:pPr>
              <w:pStyle w:val="TAC"/>
              <w:rPr>
                <w:rFonts w:cs="v4.2.0"/>
              </w:rPr>
            </w:pPr>
            <w:r w:rsidRPr="001F23FC">
              <w:rPr>
                <w:rFonts w:cs="v4.2.0"/>
              </w:rPr>
              <w:t xml:space="preserve">- FR2 power class 3 MPR as defined in </w:t>
            </w:r>
            <w:r w:rsidR="009F7C98" w:rsidRPr="001F23FC">
              <w:rPr>
                <w:rFonts w:cs="v4.2.0"/>
              </w:rPr>
              <w:t>clause</w:t>
            </w:r>
            <w:r w:rsidR="009F7C98">
              <w:rPr>
                <w:rFonts w:cs="v4.2.0"/>
              </w:rPr>
              <w:t> </w:t>
            </w:r>
            <w:r w:rsidR="009F7C98" w:rsidRPr="001F23FC">
              <w:t>6</w:t>
            </w:r>
            <w:r w:rsidRPr="001F23FC">
              <w:t>.2.2.3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n258</w:t>
            </w:r>
          </w:p>
        </w:tc>
      </w:tr>
      <w:tr w:rsidR="004C4FA6" w:rsidRPr="001F23FC"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1F23FC" w:rsidRDefault="004C4FA6">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1F23FC" w:rsidRDefault="004C4FA6">
            <w:pPr>
              <w:pStyle w:val="TAC"/>
              <w:rPr>
                <w:rFonts w:cs="v4.2.0"/>
              </w:rPr>
            </w:pPr>
            <w:r w:rsidRPr="001F23FC">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1F23FC" w:rsidRDefault="00CF0C41">
            <w:pPr>
              <w:pStyle w:val="TAC"/>
              <w:rPr>
                <w:rFonts w:cs="v4.2.0"/>
              </w:rPr>
            </w:pPr>
            <w:r w:rsidRPr="001F23FC">
              <w:rPr>
                <w:rFonts w:cs="v4.2.0"/>
              </w:rPr>
              <w:t>Voi</w:t>
            </w:r>
            <w:r w:rsidR="00D15F21" w:rsidRPr="001F23FC">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1F23FC" w:rsidRDefault="004C4FA6">
            <w:pPr>
              <w:pStyle w:val="TAL"/>
              <w:jc w:val="center"/>
              <w:rPr>
                <w:rFonts w:cs="v4.2.0"/>
              </w:rPr>
            </w:pPr>
          </w:p>
        </w:tc>
      </w:tr>
      <w:tr w:rsidR="00F10705" w:rsidRPr="001F23FC"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1F23FC"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1F23FC" w:rsidRDefault="00F10705" w:rsidP="00F10705">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6C9EEF36" w:rsidR="00F10705" w:rsidRPr="001F23FC" w:rsidRDefault="00F10705" w:rsidP="00F10705">
            <w:pPr>
              <w:pStyle w:val="TAC"/>
              <w:rPr>
                <w:rFonts w:cs="v4.2.0"/>
              </w:rPr>
            </w:pPr>
            <w:r w:rsidRPr="001F23FC">
              <w:rPr>
                <w:rFonts w:cs="Arial"/>
              </w:rPr>
              <w:t xml:space="preserve">- NS_203 as defined in </w:t>
            </w:r>
            <w:r w:rsidR="009F7C98" w:rsidRPr="001F23FC">
              <w:rPr>
                <w:rFonts w:cs="Arial"/>
              </w:rPr>
              <w:t>clause</w:t>
            </w:r>
            <w:r w:rsidR="009F7C98">
              <w:rPr>
                <w:rFonts w:cs="Arial"/>
              </w:rPr>
              <w:t> </w:t>
            </w:r>
            <w:r w:rsidR="009F7C98" w:rsidRPr="001F23FC">
              <w:t>6</w:t>
            </w:r>
            <w:r w:rsidRPr="001F23FC">
              <w:t xml:space="preserve">.5.3.2.4 </w:t>
            </w:r>
            <w:r w:rsidRPr="001F23FC">
              <w:rPr>
                <w:rFonts w:cs="Arial"/>
              </w:rPr>
              <w:t xml:space="preserve">or both NS_203 and CA_NS_203 as defined in </w:t>
            </w:r>
            <w:r w:rsidR="009F7C98" w:rsidRPr="001F23FC">
              <w:rPr>
                <w:rFonts w:cs="Arial"/>
              </w:rPr>
              <w:t>clause</w:t>
            </w:r>
            <w:r w:rsidR="009F7C98">
              <w:rPr>
                <w:rFonts w:cs="Arial"/>
              </w:rPr>
              <w:t> </w:t>
            </w:r>
            <w:r w:rsidR="009F7C98" w:rsidRPr="001F23FC">
              <w:t>6</w:t>
            </w:r>
            <w:r w:rsidRPr="001F23FC">
              <w:t xml:space="preserve">.5A.3.2.4 </w:t>
            </w:r>
            <w:r w:rsidRPr="001F23FC">
              <w:rPr>
                <w:rFonts w:cs="Arial"/>
              </w:rPr>
              <w:t>of 38.101-2 v15.</w:t>
            </w:r>
            <w:r w:rsidR="004A3D11" w:rsidRPr="001F23FC">
              <w:rPr>
                <w:rFonts w:cs="Arial"/>
              </w:rPr>
              <w:t>12</w:t>
            </w:r>
            <w:r w:rsidRPr="001F23FC">
              <w:rPr>
                <w:rFonts w:cs="Arial"/>
              </w:rPr>
              <w:t>.0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1F23FC" w:rsidRDefault="00F10705" w:rsidP="00F10705">
            <w:pPr>
              <w:pStyle w:val="TAL"/>
              <w:jc w:val="center"/>
              <w:rPr>
                <w:rFonts w:cs="v4.2.0"/>
              </w:rPr>
            </w:pPr>
            <w:r w:rsidRPr="001F23FC">
              <w:rPr>
                <w:rFonts w:cs="Arial"/>
              </w:rPr>
              <w:t xml:space="preserve">- This bit shall be set to 1 by a UE supporting </w:t>
            </w:r>
            <w:r w:rsidRPr="001F23FC">
              <w:t>n258 or both n258 and CA_n258</w:t>
            </w:r>
          </w:p>
        </w:tc>
      </w:tr>
      <w:tr w:rsidR="004C4FA6" w:rsidRPr="001F23FC"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1F23FC" w:rsidRDefault="004C4FA6">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694470B9" w:rsidR="004C4FA6" w:rsidRPr="001F23FC" w:rsidRDefault="004C4FA6">
            <w:pPr>
              <w:pStyle w:val="TAC"/>
              <w:rPr>
                <w:rFonts w:cs="v4.2.0"/>
              </w:rPr>
            </w:pPr>
            <w:r w:rsidRPr="001F23FC">
              <w:rPr>
                <w:rFonts w:cs="v4.2.0"/>
              </w:rPr>
              <w:t xml:space="preserve">- FR2 power class 3 MPR as defined in </w:t>
            </w:r>
            <w:r w:rsidR="009F7C98" w:rsidRPr="001F23FC">
              <w:rPr>
                <w:rFonts w:cs="v4.2.0"/>
              </w:rPr>
              <w:t>clause</w:t>
            </w:r>
            <w:r w:rsidR="009F7C98">
              <w:rPr>
                <w:rFonts w:cs="v4.2.0"/>
              </w:rPr>
              <w:t> </w:t>
            </w:r>
            <w:r w:rsidR="009F7C98" w:rsidRPr="001F23FC">
              <w:t>6</w:t>
            </w:r>
            <w:r w:rsidRPr="001F23FC">
              <w:t>.2.2.3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n260</w:t>
            </w:r>
          </w:p>
        </w:tc>
      </w:tr>
      <w:tr w:rsidR="004C4FA6" w:rsidRPr="001F23FC"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1F23FC" w:rsidRDefault="004C4FA6">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029325E6" w:rsidR="004C4FA6" w:rsidRPr="001F23FC" w:rsidRDefault="004C4FA6">
            <w:pPr>
              <w:pStyle w:val="TAC"/>
              <w:rPr>
                <w:rFonts w:cs="v4.2.0"/>
              </w:rPr>
            </w:pPr>
            <w:r w:rsidRPr="001F23FC">
              <w:rPr>
                <w:rFonts w:cs="v4.2.0"/>
              </w:rPr>
              <w:t xml:space="preserve">- FR2 power class 3 MPR as defined in </w:t>
            </w:r>
            <w:r w:rsidR="009F7C98" w:rsidRPr="001F23FC">
              <w:rPr>
                <w:rFonts w:cs="v4.2.0"/>
              </w:rPr>
              <w:t>clause</w:t>
            </w:r>
            <w:r w:rsidR="009F7C98">
              <w:rPr>
                <w:rFonts w:cs="v4.2.0"/>
              </w:rPr>
              <w:t> </w:t>
            </w:r>
            <w:r w:rsidR="009F7C98" w:rsidRPr="001F23FC">
              <w:t>6</w:t>
            </w:r>
            <w:r w:rsidRPr="001F23FC">
              <w:t>.2.2.3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n261</w:t>
            </w:r>
          </w:p>
        </w:tc>
      </w:tr>
    </w:tbl>
    <w:p w14:paraId="73212C1B" w14:textId="77777777" w:rsidR="009F7C98" w:rsidRPr="001F23FC" w:rsidRDefault="009F7C98" w:rsidP="009F7C98"/>
    <w:p w14:paraId="5DB04E85" w14:textId="77777777" w:rsidR="004A3D11" w:rsidRPr="001F23FC" w:rsidRDefault="004A3D11" w:rsidP="004A3D11">
      <w:pPr>
        <w:pStyle w:val="TH"/>
      </w:pPr>
      <w:r w:rsidRPr="001F23FC">
        <w:t xml:space="preserve">Table P.1-1b: Definitions of the bits in the field </w:t>
      </w:r>
      <w:proofErr w:type="spellStart"/>
      <w:r w:rsidRPr="001F23FC">
        <w:rPr>
          <w:i/>
        </w:rPr>
        <w:t>modifiedMPRbehavior</w:t>
      </w:r>
      <w:proofErr w:type="spellEnd"/>
      <w:r w:rsidRPr="001F23FC">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1F23FC" w14:paraId="381987BF"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4FC124C0" w14:textId="77777777" w:rsidR="004A3D11" w:rsidRPr="001F23FC" w:rsidRDefault="004A3D11" w:rsidP="009065DA">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3FABAAD3" w14:textId="77777777" w:rsidR="004A3D11" w:rsidRPr="001F23FC" w:rsidRDefault="004A3D11" w:rsidP="009065DA">
            <w:pPr>
              <w:pStyle w:val="TAH"/>
              <w:rPr>
                <w:rFonts w:cs="v4.2.0"/>
                <w:i/>
              </w:rPr>
            </w:pPr>
            <w:r w:rsidRPr="001F23FC">
              <w:rPr>
                <w:rFonts w:cs="v4.2.0"/>
              </w:rPr>
              <w:t>Index of field</w:t>
            </w:r>
          </w:p>
          <w:p w14:paraId="37C528A9" w14:textId="77777777" w:rsidR="004A3D11" w:rsidRPr="001F23FC" w:rsidRDefault="004A3D11" w:rsidP="009065DA">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B5A43A" w14:textId="77777777" w:rsidR="004A3D11" w:rsidRPr="001F23FC" w:rsidRDefault="004A3D11" w:rsidP="009065DA">
            <w:pPr>
              <w:pStyle w:val="TAH"/>
              <w:rPr>
                <w:rFonts w:cs="v4.2.0"/>
              </w:rPr>
            </w:pPr>
            <w:r w:rsidRPr="001F23FC">
              <w:rPr>
                <w:rFonts w:cs="v4.2.0"/>
              </w:rPr>
              <w:t>Definition</w:t>
            </w:r>
          </w:p>
          <w:p w14:paraId="506A0DD3" w14:textId="77777777" w:rsidR="004A3D11" w:rsidRPr="001F23FC" w:rsidRDefault="004A3D11" w:rsidP="009065DA">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0FA13FCE" w14:textId="77777777" w:rsidR="004A3D11" w:rsidRPr="001F23FC" w:rsidRDefault="004A3D11" w:rsidP="009065DA">
            <w:pPr>
              <w:pStyle w:val="TAH"/>
              <w:rPr>
                <w:rFonts w:cs="v4.2.0"/>
              </w:rPr>
            </w:pPr>
            <w:r w:rsidRPr="001F23FC">
              <w:rPr>
                <w:rFonts w:cs="v4.2.0"/>
              </w:rPr>
              <w:t>Notes</w:t>
            </w:r>
          </w:p>
        </w:tc>
      </w:tr>
      <w:tr w:rsidR="004A3D11" w:rsidRPr="001F23FC" w14:paraId="1DB89B21"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46796FEC" w14:textId="77777777" w:rsidR="004A3D11" w:rsidRPr="001F23FC" w:rsidRDefault="004A3D11" w:rsidP="009065DA">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hideMark/>
          </w:tcPr>
          <w:p w14:paraId="3BC779CA"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E98180A" w14:textId="6ADAE15D"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5BDF39C8" w14:textId="77777777" w:rsidR="004A3D11" w:rsidRPr="001F23FC" w:rsidRDefault="004A3D11" w:rsidP="009065DA">
            <w:pPr>
              <w:pStyle w:val="TAL"/>
              <w:jc w:val="center"/>
              <w:rPr>
                <w:rFonts w:cs="v4.2.0"/>
              </w:rPr>
            </w:pPr>
            <w:r w:rsidRPr="001F23FC">
              <w:rPr>
                <w:rFonts w:cs="Arial"/>
              </w:rPr>
              <w:t xml:space="preserve">- This bit may be set to 1 by a UE supporting </w:t>
            </w:r>
            <w:r w:rsidRPr="001F23FC">
              <w:t>n257</w:t>
            </w:r>
          </w:p>
        </w:tc>
      </w:tr>
      <w:tr w:rsidR="004A3D11" w:rsidRPr="001F23FC" w14:paraId="54AD2311" w14:textId="77777777" w:rsidTr="009065DA">
        <w:trPr>
          <w:jc w:val="center"/>
        </w:trPr>
        <w:tc>
          <w:tcPr>
            <w:tcW w:w="1396" w:type="dxa"/>
            <w:tcBorders>
              <w:top w:val="single" w:sz="4" w:space="0" w:color="auto"/>
              <w:left w:val="single" w:sz="4" w:space="0" w:color="auto"/>
              <w:bottom w:val="nil"/>
              <w:right w:val="single" w:sz="4" w:space="0" w:color="auto"/>
            </w:tcBorders>
          </w:tcPr>
          <w:p w14:paraId="4E2402ED" w14:textId="77777777" w:rsidR="004A3D11" w:rsidRPr="001F23FC" w:rsidRDefault="004A3D11" w:rsidP="009065DA">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hideMark/>
          </w:tcPr>
          <w:p w14:paraId="569111F1"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66A2E35" w14:textId="13AD4164"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027B7110" w14:textId="77777777" w:rsidR="004A3D11" w:rsidRPr="001F23FC" w:rsidRDefault="004A3D11" w:rsidP="009065DA">
            <w:pPr>
              <w:pStyle w:val="TAL"/>
              <w:jc w:val="center"/>
              <w:rPr>
                <w:rFonts w:cs="v4.2.0"/>
              </w:rPr>
            </w:pPr>
            <w:r w:rsidRPr="001F23FC">
              <w:rPr>
                <w:rFonts w:cs="Arial"/>
              </w:rPr>
              <w:t xml:space="preserve">- This bit may be set to 1 by a UE supporting </w:t>
            </w:r>
            <w:r w:rsidRPr="001F23FC">
              <w:t>n258</w:t>
            </w:r>
          </w:p>
        </w:tc>
      </w:tr>
      <w:tr w:rsidR="004A3D11" w:rsidRPr="001F23FC" w14:paraId="0569B0CA" w14:textId="77777777" w:rsidTr="009065DA">
        <w:trPr>
          <w:jc w:val="center"/>
        </w:trPr>
        <w:tc>
          <w:tcPr>
            <w:tcW w:w="1396" w:type="dxa"/>
            <w:tcBorders>
              <w:top w:val="nil"/>
              <w:left w:val="single" w:sz="4" w:space="0" w:color="auto"/>
              <w:bottom w:val="nil"/>
              <w:right w:val="single" w:sz="4" w:space="0" w:color="auto"/>
            </w:tcBorders>
            <w:hideMark/>
          </w:tcPr>
          <w:p w14:paraId="11271C1F" w14:textId="77777777" w:rsidR="004A3D11" w:rsidRPr="001F23FC" w:rsidRDefault="004A3D11" w:rsidP="009065DA">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246E8CAF" w14:textId="77777777" w:rsidR="004A3D11" w:rsidRPr="001F23FC" w:rsidRDefault="004A3D11" w:rsidP="009065DA">
            <w:pPr>
              <w:pStyle w:val="TAC"/>
              <w:rPr>
                <w:rFonts w:cs="v4.2.0"/>
              </w:rPr>
            </w:pPr>
            <w:r w:rsidRPr="001F23FC">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4017CAA0" w14:textId="77777777" w:rsidR="004A3D11" w:rsidRPr="001F23FC" w:rsidRDefault="004A3D11" w:rsidP="009065DA">
            <w:pPr>
              <w:pStyle w:val="TAC"/>
              <w:rPr>
                <w:rFonts w:cs="v4.2.0"/>
              </w:rPr>
            </w:pPr>
            <w:r w:rsidRPr="001F23FC">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6BC526AD" w14:textId="77777777" w:rsidR="004A3D11" w:rsidRPr="001F23FC" w:rsidRDefault="004A3D11" w:rsidP="009065DA">
            <w:pPr>
              <w:pStyle w:val="TAL"/>
              <w:jc w:val="center"/>
              <w:rPr>
                <w:rFonts w:cs="v4.2.0"/>
              </w:rPr>
            </w:pPr>
          </w:p>
        </w:tc>
      </w:tr>
      <w:tr w:rsidR="004A3D11" w:rsidRPr="001F23FC" w14:paraId="43FC6C8B" w14:textId="77777777" w:rsidTr="009065DA">
        <w:trPr>
          <w:jc w:val="center"/>
        </w:trPr>
        <w:tc>
          <w:tcPr>
            <w:tcW w:w="1396" w:type="dxa"/>
            <w:tcBorders>
              <w:top w:val="nil"/>
              <w:left w:val="single" w:sz="4" w:space="0" w:color="auto"/>
              <w:bottom w:val="single" w:sz="4" w:space="0" w:color="auto"/>
              <w:right w:val="single" w:sz="4" w:space="0" w:color="auto"/>
            </w:tcBorders>
          </w:tcPr>
          <w:p w14:paraId="42AFE543" w14:textId="77777777" w:rsidR="004A3D11" w:rsidRPr="001F23FC" w:rsidRDefault="004A3D11" w:rsidP="009065DA">
            <w:pPr>
              <w:pStyle w:val="TAC"/>
            </w:pPr>
          </w:p>
        </w:tc>
        <w:tc>
          <w:tcPr>
            <w:tcW w:w="1576" w:type="dxa"/>
            <w:tcBorders>
              <w:top w:val="single" w:sz="4" w:space="0" w:color="auto"/>
              <w:left w:val="single" w:sz="4" w:space="0" w:color="auto"/>
              <w:bottom w:val="single" w:sz="4" w:space="0" w:color="auto"/>
              <w:right w:val="single" w:sz="4" w:space="0" w:color="auto"/>
            </w:tcBorders>
          </w:tcPr>
          <w:p w14:paraId="70FB17CC" w14:textId="77777777" w:rsidR="004A3D11" w:rsidRPr="001F23FC" w:rsidRDefault="004A3D11" w:rsidP="009065DA">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6BCCF2DB" w14:textId="681CC6BD" w:rsidR="004A3D11" w:rsidRPr="001F23FC" w:rsidRDefault="004A3D11" w:rsidP="009065DA">
            <w:pPr>
              <w:pStyle w:val="TAC"/>
              <w:rPr>
                <w:rFonts w:cs="v4.2.0"/>
              </w:rPr>
            </w:pPr>
            <w:r w:rsidRPr="001F23FC">
              <w:rPr>
                <w:rFonts w:cs="Arial"/>
              </w:rPr>
              <w:t xml:space="preserve">- NS_203 as defined in </w:t>
            </w:r>
            <w:r w:rsidR="009F7C98" w:rsidRPr="001F23FC">
              <w:rPr>
                <w:rFonts w:cs="Arial"/>
              </w:rPr>
              <w:t>clause</w:t>
            </w:r>
            <w:r w:rsidR="009F7C98">
              <w:rPr>
                <w:rFonts w:cs="Arial"/>
              </w:rPr>
              <w:t> </w:t>
            </w:r>
            <w:r w:rsidR="009F7C98" w:rsidRPr="001F23FC">
              <w:t>6</w:t>
            </w:r>
            <w:r w:rsidRPr="001F23FC">
              <w:t xml:space="preserve">.5.3.2.4 </w:t>
            </w:r>
            <w:r w:rsidRPr="001F23FC">
              <w:rPr>
                <w:rFonts w:cs="Arial"/>
              </w:rPr>
              <w:t xml:space="preserve">or both NS_203 and CA_NS_203 as defined in </w:t>
            </w:r>
            <w:r w:rsidR="009F7C98" w:rsidRPr="001F23FC">
              <w:rPr>
                <w:rFonts w:cs="Arial"/>
              </w:rPr>
              <w:t>clause</w:t>
            </w:r>
            <w:r w:rsidR="009F7C98">
              <w:rPr>
                <w:rFonts w:cs="Arial"/>
              </w:rPr>
              <w:t> </w:t>
            </w:r>
            <w:r w:rsidR="009F7C98" w:rsidRPr="001F23FC">
              <w:t>6</w:t>
            </w:r>
            <w:r w:rsidRPr="001F23FC">
              <w:t xml:space="preserve">.5A.3.2.4 </w:t>
            </w:r>
            <w:r w:rsidRPr="001F23FC">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08D9E3E"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n258 or both n258 and CA_n258</w:t>
            </w:r>
          </w:p>
        </w:tc>
      </w:tr>
      <w:tr w:rsidR="004A3D11" w:rsidRPr="001F23FC" w14:paraId="5CFE5456"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45DCD6EE" w14:textId="77777777" w:rsidR="004A3D11" w:rsidRPr="001F23FC" w:rsidRDefault="004A3D11" w:rsidP="009065DA">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hideMark/>
          </w:tcPr>
          <w:p w14:paraId="442E3869"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3C36E6B7" w14:textId="013BBD1C"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213DDAC4" w14:textId="77777777" w:rsidR="004A3D11" w:rsidRPr="001F23FC" w:rsidRDefault="004A3D11" w:rsidP="009065DA">
            <w:pPr>
              <w:pStyle w:val="TAL"/>
              <w:jc w:val="center"/>
              <w:rPr>
                <w:rFonts w:cs="v4.2.0"/>
              </w:rPr>
            </w:pPr>
            <w:r w:rsidRPr="001F23FC">
              <w:rPr>
                <w:rFonts w:cs="Arial"/>
              </w:rPr>
              <w:t xml:space="preserve">- This bit may be set to 1 by a UE supporting </w:t>
            </w:r>
            <w:r w:rsidRPr="001F23FC">
              <w:t>n260</w:t>
            </w:r>
          </w:p>
        </w:tc>
      </w:tr>
      <w:tr w:rsidR="004A3D11" w:rsidRPr="001F23FC" w14:paraId="26F1F18A"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23F65DDB" w14:textId="77777777" w:rsidR="004A3D11" w:rsidRPr="001F23FC" w:rsidRDefault="004A3D11" w:rsidP="009065DA">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hideMark/>
          </w:tcPr>
          <w:p w14:paraId="3D7B62A4"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183FD61" w14:textId="7F52D83B"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7F9C36DE" w14:textId="77777777" w:rsidR="004A3D11" w:rsidRPr="001F23FC" w:rsidRDefault="004A3D11" w:rsidP="009065DA">
            <w:pPr>
              <w:pStyle w:val="TAL"/>
              <w:jc w:val="center"/>
              <w:rPr>
                <w:rFonts w:cs="v4.2.0"/>
              </w:rPr>
            </w:pPr>
            <w:r w:rsidRPr="001F23FC">
              <w:rPr>
                <w:rFonts w:cs="Arial"/>
              </w:rPr>
              <w:t xml:space="preserve">- This bit may be set to 1 by a UE supporting </w:t>
            </w:r>
            <w:r w:rsidRPr="001F23FC">
              <w:t>n261</w:t>
            </w:r>
          </w:p>
        </w:tc>
      </w:tr>
    </w:tbl>
    <w:p w14:paraId="2ACBFD99" w14:textId="77777777" w:rsidR="004A3D11" w:rsidRPr="001F23FC" w:rsidRDefault="004A3D11" w:rsidP="004A3D11"/>
    <w:p w14:paraId="6ECC8E7A" w14:textId="77777777" w:rsidR="004A3D11" w:rsidRPr="001F23FC" w:rsidRDefault="004A3D11" w:rsidP="004A3D11">
      <w:pPr>
        <w:pStyle w:val="TH"/>
      </w:pPr>
      <w:r w:rsidRPr="001F23FC">
        <w:t xml:space="preserve">Table P.1-1c: Definitions of the bits in the field </w:t>
      </w:r>
      <w:proofErr w:type="spellStart"/>
      <w:r w:rsidRPr="001F23FC">
        <w:rPr>
          <w:i/>
        </w:rPr>
        <w:t>modifiedMPRbehavior</w:t>
      </w:r>
      <w:proofErr w:type="spellEnd"/>
      <w:r w:rsidRPr="001F23FC">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1F23FC" w14:paraId="12D53F15"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3882CB7E" w14:textId="77777777" w:rsidR="004A3D11" w:rsidRPr="001F23FC" w:rsidRDefault="004A3D11" w:rsidP="009065DA">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0CC56D47" w14:textId="77777777" w:rsidR="004A3D11" w:rsidRPr="001F23FC" w:rsidRDefault="004A3D11" w:rsidP="009065DA">
            <w:pPr>
              <w:pStyle w:val="TAH"/>
              <w:rPr>
                <w:rFonts w:cs="v4.2.0"/>
                <w:i/>
              </w:rPr>
            </w:pPr>
            <w:r w:rsidRPr="001F23FC">
              <w:rPr>
                <w:rFonts w:cs="v4.2.0"/>
              </w:rPr>
              <w:t>Index of field</w:t>
            </w:r>
          </w:p>
          <w:p w14:paraId="0CFE01BB" w14:textId="77777777" w:rsidR="004A3D11" w:rsidRPr="001F23FC" w:rsidRDefault="004A3D11" w:rsidP="009065DA">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07951A9C" w14:textId="77777777" w:rsidR="004A3D11" w:rsidRPr="001F23FC" w:rsidRDefault="004A3D11" w:rsidP="009065DA">
            <w:pPr>
              <w:pStyle w:val="TAH"/>
              <w:rPr>
                <w:rFonts w:cs="v4.2.0"/>
              </w:rPr>
            </w:pPr>
            <w:r w:rsidRPr="001F23FC">
              <w:rPr>
                <w:rFonts w:cs="v4.2.0"/>
              </w:rPr>
              <w:t>Definition</w:t>
            </w:r>
          </w:p>
          <w:p w14:paraId="7E2A8492" w14:textId="77777777" w:rsidR="004A3D11" w:rsidRPr="001F23FC" w:rsidRDefault="004A3D11" w:rsidP="009065DA">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402CD431" w14:textId="77777777" w:rsidR="004A3D11" w:rsidRPr="001F23FC" w:rsidRDefault="004A3D11" w:rsidP="009065DA">
            <w:pPr>
              <w:pStyle w:val="TAH"/>
              <w:rPr>
                <w:rFonts w:cs="v4.2.0"/>
              </w:rPr>
            </w:pPr>
            <w:r w:rsidRPr="001F23FC">
              <w:rPr>
                <w:rFonts w:cs="v4.2.0"/>
              </w:rPr>
              <w:t>Notes</w:t>
            </w:r>
          </w:p>
        </w:tc>
      </w:tr>
      <w:tr w:rsidR="004A3D11" w:rsidRPr="001F23FC" w14:paraId="1BEFFC0C"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19E1D5F5" w14:textId="77777777" w:rsidR="004A3D11" w:rsidRPr="001F23FC" w:rsidRDefault="004A3D11" w:rsidP="009065DA">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hideMark/>
          </w:tcPr>
          <w:p w14:paraId="07D9DCDE"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BFAE15A" w14:textId="205CE8A6"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72A41614"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n257</w:t>
            </w:r>
          </w:p>
        </w:tc>
      </w:tr>
      <w:tr w:rsidR="004A3D11" w:rsidRPr="001F23FC" w14:paraId="58A6C5E0" w14:textId="77777777" w:rsidTr="009065DA">
        <w:trPr>
          <w:jc w:val="center"/>
        </w:trPr>
        <w:tc>
          <w:tcPr>
            <w:tcW w:w="1396" w:type="dxa"/>
            <w:tcBorders>
              <w:top w:val="single" w:sz="4" w:space="0" w:color="auto"/>
              <w:left w:val="single" w:sz="4" w:space="0" w:color="auto"/>
              <w:bottom w:val="nil"/>
              <w:right w:val="single" w:sz="4" w:space="0" w:color="auto"/>
            </w:tcBorders>
          </w:tcPr>
          <w:p w14:paraId="60A518B9" w14:textId="77777777" w:rsidR="004A3D11" w:rsidRPr="001F23FC" w:rsidRDefault="004A3D11" w:rsidP="009065DA">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hideMark/>
          </w:tcPr>
          <w:p w14:paraId="38B24C2C"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2B20FB18" w14:textId="3ADB7119"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2B4D89A8"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n258</w:t>
            </w:r>
          </w:p>
        </w:tc>
      </w:tr>
      <w:tr w:rsidR="004A3D11" w:rsidRPr="001F23FC" w14:paraId="7E1B8DEF" w14:textId="77777777" w:rsidTr="009065DA">
        <w:trPr>
          <w:jc w:val="center"/>
        </w:trPr>
        <w:tc>
          <w:tcPr>
            <w:tcW w:w="1396" w:type="dxa"/>
            <w:tcBorders>
              <w:top w:val="nil"/>
              <w:left w:val="single" w:sz="4" w:space="0" w:color="auto"/>
              <w:bottom w:val="nil"/>
              <w:right w:val="single" w:sz="4" w:space="0" w:color="auto"/>
            </w:tcBorders>
            <w:hideMark/>
          </w:tcPr>
          <w:p w14:paraId="11020608" w14:textId="77777777" w:rsidR="004A3D11" w:rsidRPr="001F23FC" w:rsidRDefault="004A3D11" w:rsidP="009065DA">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15AE2AB7" w14:textId="77777777" w:rsidR="004A3D11" w:rsidRPr="001F23FC" w:rsidRDefault="004A3D11" w:rsidP="009065DA">
            <w:pPr>
              <w:pStyle w:val="TAC"/>
              <w:rPr>
                <w:rFonts w:cs="v4.2.0"/>
              </w:rPr>
            </w:pPr>
            <w:r w:rsidRPr="001F23FC">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55A95EBC" w14:textId="77777777" w:rsidR="004A3D11" w:rsidRPr="001F23FC" w:rsidRDefault="004A3D11" w:rsidP="009065DA">
            <w:pPr>
              <w:pStyle w:val="TAC"/>
              <w:rPr>
                <w:rFonts w:cs="v4.2.0"/>
              </w:rPr>
            </w:pPr>
            <w:r w:rsidRPr="001F23FC">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5DA42B3C" w14:textId="77777777" w:rsidR="004A3D11" w:rsidRPr="001F23FC" w:rsidRDefault="004A3D11" w:rsidP="009065DA">
            <w:pPr>
              <w:pStyle w:val="TAL"/>
              <w:jc w:val="center"/>
              <w:rPr>
                <w:rFonts w:cs="v4.2.0"/>
              </w:rPr>
            </w:pPr>
          </w:p>
        </w:tc>
      </w:tr>
      <w:tr w:rsidR="004A3D11" w:rsidRPr="001F23FC" w14:paraId="48AC8E4F" w14:textId="77777777" w:rsidTr="009065DA">
        <w:trPr>
          <w:jc w:val="center"/>
        </w:trPr>
        <w:tc>
          <w:tcPr>
            <w:tcW w:w="1396" w:type="dxa"/>
            <w:tcBorders>
              <w:top w:val="nil"/>
              <w:left w:val="single" w:sz="4" w:space="0" w:color="auto"/>
              <w:bottom w:val="single" w:sz="4" w:space="0" w:color="auto"/>
              <w:right w:val="single" w:sz="4" w:space="0" w:color="auto"/>
            </w:tcBorders>
          </w:tcPr>
          <w:p w14:paraId="022114AC" w14:textId="77777777" w:rsidR="004A3D11" w:rsidRPr="001F23FC" w:rsidRDefault="004A3D11" w:rsidP="009065DA">
            <w:pPr>
              <w:pStyle w:val="TAC"/>
            </w:pPr>
          </w:p>
        </w:tc>
        <w:tc>
          <w:tcPr>
            <w:tcW w:w="1576" w:type="dxa"/>
            <w:tcBorders>
              <w:top w:val="single" w:sz="4" w:space="0" w:color="auto"/>
              <w:left w:val="single" w:sz="4" w:space="0" w:color="auto"/>
              <w:bottom w:val="single" w:sz="4" w:space="0" w:color="auto"/>
              <w:right w:val="single" w:sz="4" w:space="0" w:color="auto"/>
            </w:tcBorders>
          </w:tcPr>
          <w:p w14:paraId="4A22ADED" w14:textId="77777777" w:rsidR="004A3D11" w:rsidRPr="001F23FC" w:rsidRDefault="004A3D11" w:rsidP="009065DA">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2F7733B8" w14:textId="1E9D0B8C" w:rsidR="004A3D11" w:rsidRPr="001F23FC" w:rsidRDefault="004A3D11" w:rsidP="009065DA">
            <w:pPr>
              <w:pStyle w:val="TAC"/>
              <w:rPr>
                <w:rFonts w:cs="v4.2.0"/>
              </w:rPr>
            </w:pPr>
            <w:r w:rsidRPr="001F23FC">
              <w:rPr>
                <w:rFonts w:cs="Arial"/>
              </w:rPr>
              <w:t xml:space="preserve">- NS_203 as defined in </w:t>
            </w:r>
            <w:r w:rsidR="009F7C98" w:rsidRPr="001F23FC">
              <w:rPr>
                <w:rFonts w:cs="Arial"/>
              </w:rPr>
              <w:t>clause</w:t>
            </w:r>
            <w:r w:rsidR="009F7C98">
              <w:rPr>
                <w:rFonts w:cs="Arial"/>
              </w:rPr>
              <w:t> </w:t>
            </w:r>
            <w:r w:rsidR="009F7C98" w:rsidRPr="001F23FC">
              <w:t>6</w:t>
            </w:r>
            <w:r w:rsidRPr="001F23FC">
              <w:t xml:space="preserve">.5.3.2.4 </w:t>
            </w:r>
            <w:r w:rsidRPr="001F23FC">
              <w:rPr>
                <w:rFonts w:cs="Arial"/>
              </w:rPr>
              <w:t xml:space="preserve">or both NS_203 and CA_NS_203 as defined in </w:t>
            </w:r>
            <w:r w:rsidR="009F7C98" w:rsidRPr="001F23FC">
              <w:rPr>
                <w:rFonts w:cs="Arial"/>
              </w:rPr>
              <w:t>clause</w:t>
            </w:r>
            <w:r w:rsidR="009F7C98">
              <w:rPr>
                <w:rFonts w:cs="Arial"/>
              </w:rPr>
              <w:t> </w:t>
            </w:r>
            <w:r w:rsidR="009F7C98" w:rsidRPr="001F23FC">
              <w:t>6</w:t>
            </w:r>
            <w:r w:rsidRPr="001F23FC">
              <w:t xml:space="preserve">.5A.3.2.4 </w:t>
            </w:r>
            <w:r w:rsidRPr="001F23FC">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B07E36D"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n258 or both n258 and CA_n258</w:t>
            </w:r>
          </w:p>
        </w:tc>
      </w:tr>
      <w:tr w:rsidR="004A3D11" w:rsidRPr="001F23FC" w14:paraId="6EEC22E4"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1EDC5201" w14:textId="77777777" w:rsidR="004A3D11" w:rsidRPr="001F23FC" w:rsidRDefault="004A3D11" w:rsidP="009065DA">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hideMark/>
          </w:tcPr>
          <w:p w14:paraId="0542BA06"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BE71A7F" w14:textId="1B145284"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1BF05B52"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n260</w:t>
            </w:r>
          </w:p>
        </w:tc>
      </w:tr>
      <w:tr w:rsidR="004A3D11" w:rsidRPr="001F23FC" w14:paraId="58069798"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74037751" w14:textId="77777777" w:rsidR="004A3D11" w:rsidRPr="001F23FC" w:rsidRDefault="004A3D11" w:rsidP="009065DA">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hideMark/>
          </w:tcPr>
          <w:p w14:paraId="44054D3F"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A71363E" w14:textId="14A8C395"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043A9F86"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n261</w:t>
            </w:r>
          </w:p>
        </w:tc>
      </w:tr>
    </w:tbl>
    <w:p w14:paraId="0FF279BD" w14:textId="77777777" w:rsidR="004A3D11" w:rsidRPr="001F23FC" w:rsidRDefault="004A3D11" w:rsidP="004A3D11"/>
    <w:p w14:paraId="349B6D9D" w14:textId="77777777" w:rsidR="00A41AED" w:rsidRPr="00B00962" w:rsidRDefault="00A41AED">
      <w:pPr>
        <w:overflowPunct/>
        <w:autoSpaceDE/>
        <w:autoSpaceDN/>
        <w:adjustRightInd/>
        <w:spacing w:after="0"/>
        <w:textAlignment w:val="auto"/>
      </w:pPr>
      <w:bookmarkStart w:id="1193" w:name="_Toc106545887"/>
      <w:bookmarkStart w:id="1194" w:name="_Toc114501409"/>
      <w:r w:rsidRPr="00B00962">
        <w:br w:type="page"/>
      </w:r>
    </w:p>
    <w:p w14:paraId="2DBDA24B" w14:textId="1E2A9A72" w:rsidR="009743D2" w:rsidRPr="001F23FC" w:rsidRDefault="009743D2" w:rsidP="00A41AED">
      <w:pPr>
        <w:pStyle w:val="Heading8"/>
        <w:rPr>
          <w:rFonts w:cs="Arial"/>
          <w:szCs w:val="36"/>
        </w:rPr>
      </w:pPr>
      <w:r w:rsidRPr="001F23FC">
        <w:t>Annex Q (normative):</w:t>
      </w:r>
      <w:bookmarkEnd w:id="1193"/>
      <w:bookmarkEnd w:id="1194"/>
      <w:r w:rsidR="00A41AED">
        <w:br/>
      </w:r>
      <w:r w:rsidRPr="001F23FC">
        <w:rPr>
          <w:rFonts w:cs="Arial"/>
          <w:szCs w:val="36"/>
        </w:rPr>
        <w:t>Difference of relative phase and power errors</w:t>
      </w:r>
    </w:p>
    <w:p w14:paraId="5F07F248" w14:textId="77777777" w:rsidR="009743D2" w:rsidRPr="001F23FC" w:rsidRDefault="009743D2" w:rsidP="009743D2">
      <w:pPr>
        <w:pStyle w:val="Heading1"/>
      </w:pPr>
      <w:bookmarkStart w:id="1195" w:name="_Toc106577640"/>
      <w:bookmarkStart w:id="1196" w:name="_Toc114537391"/>
      <w:bookmarkStart w:id="1197" w:name="_Toc115257659"/>
      <w:bookmarkStart w:id="1198" w:name="_Toc106545889"/>
      <w:bookmarkStart w:id="1199" w:name="_Toc114501411"/>
      <w:r w:rsidRPr="001F23FC">
        <w:t>Q.0</w:t>
      </w:r>
      <w:r w:rsidRPr="001F23FC">
        <w:tab/>
        <w:t>General</w:t>
      </w:r>
      <w:bookmarkEnd w:id="1195"/>
      <w:bookmarkEnd w:id="1196"/>
      <w:bookmarkEnd w:id="1197"/>
    </w:p>
    <w:p w14:paraId="4EE6A898" w14:textId="77777777" w:rsidR="009743D2" w:rsidRPr="001F23FC" w:rsidRDefault="009743D2" w:rsidP="009743D2">
      <w:r w:rsidRPr="001F23FC">
        <w:t>This annex gives further information needed for understanding and implementing 6.4D.4. The following terms should be understood as follows:</w:t>
      </w:r>
    </w:p>
    <w:p w14:paraId="01DEB367" w14:textId="77777777" w:rsidR="009743D2" w:rsidRPr="001F23FC" w:rsidRDefault="009743D2" w:rsidP="009743D2">
      <w:pPr>
        <w:pStyle w:val="B1"/>
      </w:pPr>
      <w:r w:rsidRPr="001F23FC">
        <w:t>-</w:t>
      </w:r>
      <w:r w:rsidRPr="001F23FC">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F23FC" w:rsidRDefault="009743D2" w:rsidP="009743D2">
      <w:pPr>
        <w:pStyle w:val="B1"/>
      </w:pPr>
      <w:r w:rsidRPr="001F23FC">
        <w:t>-</w:t>
      </w:r>
      <w:r w:rsidRPr="001F23FC">
        <w:tab/>
        <w:t>Difference of relative phase error: refers to the difference between the relative phase error determined per slot and the relative phase error determined based on the SRS transmitted.</w:t>
      </w:r>
    </w:p>
    <w:p w14:paraId="0F9D7191" w14:textId="77777777" w:rsidR="009743D2" w:rsidRPr="001F23FC" w:rsidRDefault="009743D2" w:rsidP="009743D2">
      <w:pPr>
        <w:pStyle w:val="Heading1"/>
      </w:pPr>
      <w:r w:rsidRPr="001F23FC">
        <w:t>Q.1</w:t>
      </w:r>
      <w:r w:rsidRPr="001F23FC">
        <w:tab/>
        <w:t>Measurement Point</w:t>
      </w:r>
      <w:bookmarkEnd w:id="1198"/>
      <w:bookmarkEnd w:id="1199"/>
    </w:p>
    <w:p w14:paraId="3CA15D6E" w14:textId="55B76A1D" w:rsidR="002527BE" w:rsidRPr="001F23FC" w:rsidRDefault="009743D2" w:rsidP="002527BE">
      <w:pPr>
        <w:jc w:val="both"/>
      </w:pPr>
      <w:r w:rsidRPr="001F23FC">
        <w:t>Figure Q.1-1 shows the measurement point for the difference of relative phase and power errors. To separate signals from the two transmitters, it is necessary for the test equipment to perform joint demodulation by inverting the 2x2 composite channel (</w:t>
      </w:r>
      <w:r w:rsidR="00B00962">
        <w:t>'</w:t>
      </w:r>
      <w:r w:rsidRPr="001F23FC">
        <w:t>HGW</w:t>
      </w:r>
      <w:r w:rsidR="00B00962">
        <w:t>'</w:t>
      </w:r>
      <w:r w:rsidRPr="001F23FC">
        <w:t xml:space="preserve">) resulting from DUT precoding </w:t>
      </w:r>
      <w:r w:rsidR="00B00962">
        <w:t>'</w:t>
      </w:r>
      <w:r w:rsidRPr="001F23FC">
        <w:t>W</w:t>
      </w:r>
      <w:r w:rsidR="00B00962">
        <w:t>'</w:t>
      </w:r>
      <w:r w:rsidRPr="001F23FC">
        <w:t xml:space="preserve"> and antenna virtualization </w:t>
      </w:r>
      <w:r w:rsidR="00B00962">
        <w:t>'</w:t>
      </w:r>
      <w:r w:rsidRPr="001F23FC">
        <w:t>G</w:t>
      </w:r>
      <w:r w:rsidR="00B00962">
        <w:t>'</w:t>
      </w:r>
      <w:r w:rsidRPr="001F23FC">
        <w:t xml:space="preserve"> and OTA channel between DUT and test equipment </w:t>
      </w:r>
      <w:r w:rsidR="00B00962">
        <w:t>'</w:t>
      </w:r>
      <w:r w:rsidRPr="001F23FC">
        <w:t>H</w:t>
      </w:r>
      <w:r w:rsidR="00B00962">
        <w:t>'</w:t>
      </w:r>
      <w:r w:rsidRPr="001F23FC">
        <w:t>. Post processing refers to the calculation of the phase/power errors, the averaging of phase and power errors per RB per slot per channel port and the calculation of difference between relative phases.</w:t>
      </w:r>
      <w:bookmarkEnd w:id="1027"/>
    </w:p>
    <w:p w14:paraId="158A22B3" w14:textId="77777777" w:rsidR="002527BE" w:rsidRPr="001F23FC" w:rsidRDefault="002527BE" w:rsidP="002527BE">
      <w:pPr>
        <w:pStyle w:val="TH"/>
      </w:pPr>
      <w:r w:rsidRPr="001F23FC">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4"/>
                    <a:stretch>
                      <a:fillRect/>
                    </a:stretch>
                  </pic:blipFill>
                  <pic:spPr>
                    <a:xfrm>
                      <a:off x="0" y="0"/>
                      <a:ext cx="6120765" cy="2376170"/>
                    </a:xfrm>
                    <a:prstGeom prst="rect">
                      <a:avLst/>
                    </a:prstGeom>
                  </pic:spPr>
                </pic:pic>
              </a:graphicData>
            </a:graphic>
          </wp:inline>
        </w:drawing>
      </w:r>
    </w:p>
    <w:p w14:paraId="6F61E96B" w14:textId="73D5C12C" w:rsidR="002527BE" w:rsidRPr="001F23FC" w:rsidRDefault="002527BE" w:rsidP="002527BE">
      <w:pPr>
        <w:pStyle w:val="TF"/>
      </w:pPr>
      <w:bookmarkStart w:id="1200" w:name="_CRFigureQ_11Measurementpointfordiffere"/>
      <w:r w:rsidRPr="001F23FC">
        <w:t xml:space="preserve">Figure </w:t>
      </w:r>
      <w:bookmarkEnd w:id="1200"/>
      <w:r w:rsidRPr="001F23FC">
        <w:t>Q.1-1 - Measurement point for difference of relative phase/power error for UL coherent MIMO</w:t>
      </w:r>
    </w:p>
    <w:p w14:paraId="6A609B09" w14:textId="77777777" w:rsidR="002527BE" w:rsidRPr="001F23FC" w:rsidRDefault="002527BE" w:rsidP="002527BE"/>
    <w:p w14:paraId="1A449726" w14:textId="77777777" w:rsidR="002527BE" w:rsidRPr="001F23FC" w:rsidRDefault="002527BE" w:rsidP="002527BE">
      <w:pPr>
        <w:pStyle w:val="Heading1"/>
      </w:pPr>
      <w:bookmarkStart w:id="1201" w:name="_Toc114537393"/>
      <w:bookmarkStart w:id="1202" w:name="_Toc115257661"/>
      <w:r w:rsidRPr="001F23FC">
        <w:t>Q.2</w:t>
      </w:r>
      <w:r w:rsidRPr="001F23FC">
        <w:tab/>
        <w:t>Relative Phase Error Measurement</w:t>
      </w:r>
      <w:bookmarkEnd w:id="1201"/>
      <w:bookmarkEnd w:id="1202"/>
    </w:p>
    <w:p w14:paraId="54674839" w14:textId="77777777" w:rsidR="002527BE" w:rsidRPr="001F23FC" w:rsidRDefault="002527BE" w:rsidP="002527BE">
      <w:r w:rsidRPr="001F23FC">
        <w:t>Here are listed the different aspects that may lead to different interpretations.</w:t>
      </w:r>
    </w:p>
    <w:p w14:paraId="194A8E1F" w14:textId="77777777" w:rsidR="002527BE" w:rsidRPr="001F23FC" w:rsidRDefault="002527BE" w:rsidP="002527BE">
      <w:pPr>
        <w:pStyle w:val="Heading2"/>
      </w:pPr>
      <w:bookmarkStart w:id="1203" w:name="_Toc106577643"/>
      <w:bookmarkStart w:id="1204" w:name="_Toc114537394"/>
      <w:bookmarkStart w:id="1205" w:name="_Toc115257662"/>
      <w:r w:rsidRPr="001F23FC">
        <w:t>Q.2.1</w:t>
      </w:r>
      <w:r w:rsidRPr="001F23FC">
        <w:tab/>
        <w:t>Symbols used</w:t>
      </w:r>
      <w:bookmarkEnd w:id="1203"/>
      <w:bookmarkEnd w:id="1204"/>
      <w:bookmarkEnd w:id="1205"/>
    </w:p>
    <w:p w14:paraId="5C3B05D0" w14:textId="04350998" w:rsidR="002527BE" w:rsidRPr="001F23FC" w:rsidRDefault="002527BE" w:rsidP="002527BE">
      <w:pPr>
        <w:jc w:val="both"/>
      </w:pPr>
      <w:bookmarkStart w:id="1206" w:name="_Toc106577644"/>
      <w:bookmarkStart w:id="1207" w:name="_Toc114537395"/>
      <w:bookmarkStart w:id="1208" w:name="_Toc115257663"/>
      <w:r w:rsidRPr="001F23FC">
        <w:t>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w:t>
      </w:r>
    </w:p>
    <w:p w14:paraId="5F5AF27F" w14:textId="101908F0" w:rsidR="002527BE" w:rsidRPr="001F23FC" w:rsidRDefault="002527BE" w:rsidP="002527BE">
      <w:pPr>
        <w:jc w:val="both"/>
      </w:pPr>
      <w:r w:rsidRPr="001F23FC">
        <w:t xml:space="preserve">For the DMRS and SRS to occupy identical SCs and </w:t>
      </w:r>
      <w:r w:rsidR="000C6D32" w:rsidRPr="001F23FC">
        <w:t>maximize</w:t>
      </w:r>
      <w:r w:rsidRPr="001F23FC">
        <w:t xml:space="preserve"> their frequency density, DMRS configuration type 1 and SRS comb2 configuration are used.</w:t>
      </w:r>
    </w:p>
    <w:p w14:paraId="3F15EE98" w14:textId="77777777" w:rsidR="002527BE" w:rsidRPr="001F23FC" w:rsidRDefault="002527BE" w:rsidP="002527BE">
      <w:pPr>
        <w:jc w:val="both"/>
      </w:pPr>
      <w:r w:rsidRPr="001F23FC">
        <w:t>UL RMC described in Annex A.2 is used.</w:t>
      </w:r>
    </w:p>
    <w:p w14:paraId="476F0BBE" w14:textId="77777777" w:rsidR="002527BE" w:rsidRPr="001F23FC" w:rsidRDefault="002527BE" w:rsidP="002527BE">
      <w:pPr>
        <w:pStyle w:val="Heading2"/>
      </w:pPr>
      <w:r w:rsidRPr="001F23FC">
        <w:t>Q.2.2</w:t>
      </w:r>
      <w:r w:rsidRPr="001F23FC">
        <w:tab/>
        <w:t>CFO (carrier frequency offset) correction</w:t>
      </w:r>
      <w:bookmarkEnd w:id="1206"/>
      <w:bookmarkEnd w:id="1207"/>
      <w:bookmarkEnd w:id="1208"/>
    </w:p>
    <w:p w14:paraId="0A225FA7" w14:textId="77777777" w:rsidR="002527BE" w:rsidRPr="001F23FC" w:rsidRDefault="002527BE" w:rsidP="002527BE">
      <w:pPr>
        <w:jc w:val="both"/>
      </w:pPr>
      <w:r w:rsidRPr="001F23FC">
        <w:t>The TE performs a CFO correction on a slot-by-slot basis using a common frequency correction at the two uplink layers.</w:t>
      </w:r>
    </w:p>
    <w:p w14:paraId="63BC4529" w14:textId="77777777" w:rsidR="002527BE" w:rsidRPr="001F23FC" w:rsidRDefault="002527BE" w:rsidP="002527BE">
      <w:pPr>
        <w:pStyle w:val="Heading2"/>
      </w:pPr>
      <w:bookmarkStart w:id="1209" w:name="_Toc106577645"/>
      <w:bookmarkStart w:id="1210" w:name="_Toc114537396"/>
      <w:bookmarkStart w:id="1211" w:name="_Toc115257664"/>
      <w:r w:rsidRPr="001F23FC">
        <w:t>Q.2.3</w:t>
      </w:r>
      <w:r w:rsidRPr="001F23FC">
        <w:tab/>
        <w:t>Steps of the measurement method</w:t>
      </w:r>
      <w:bookmarkEnd w:id="1209"/>
      <w:bookmarkEnd w:id="1210"/>
      <w:bookmarkEnd w:id="1211"/>
    </w:p>
    <w:p w14:paraId="48B61846" w14:textId="77777777" w:rsidR="002527BE" w:rsidRPr="001F23FC" w:rsidRDefault="002527BE" w:rsidP="002527BE">
      <w:r w:rsidRPr="001F23FC">
        <w:t>Below are detailed the steps necessary to obtain the maximum difference of relative phase error during the 20ms time window.</w:t>
      </w:r>
    </w:p>
    <w:p w14:paraId="0CCE223B" w14:textId="6E48361C" w:rsidR="002527BE" w:rsidRPr="001F23FC" w:rsidRDefault="002527BE" w:rsidP="002527BE">
      <w:pPr>
        <w:pStyle w:val="B1"/>
      </w:pPr>
      <w:r w:rsidRPr="001F23FC">
        <w:t>1</w:t>
      </w:r>
      <w:r w:rsidR="000C6D32" w:rsidRPr="001F23FC">
        <w:t>.</w:t>
      </w:r>
      <w:r w:rsidRPr="001F23FC">
        <w:tab/>
        <w:t xml:space="preserve">Determination for each subcarrier and at each antenna port, the SRS relative phase error based on the last SRS transmitted on Ant1 and Ant2, that relative phase error serves as a reference for the calculation of the difference of relative phase error for each slot inside the 20 </w:t>
      </w:r>
      <w:proofErr w:type="spellStart"/>
      <w:r w:rsidRPr="001F23FC">
        <w:t>ms</w:t>
      </w:r>
      <w:proofErr w:type="spellEnd"/>
      <w:r w:rsidRPr="001F23FC">
        <w:t xml:space="preserve"> time window.</w:t>
      </w:r>
    </w:p>
    <w:p w14:paraId="5B03DB04" w14:textId="690685A9"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3DF62163" w14:textId="1D84ECF1" w:rsidR="002527BE" w:rsidRPr="001F23FC" w:rsidRDefault="002527BE" w:rsidP="002527BE">
      <w:pPr>
        <w:pStyle w:val="B1"/>
      </w:pPr>
      <w:r w:rsidRPr="001F23FC">
        <w:t>2</w:t>
      </w:r>
      <w:r w:rsidR="000C6D32" w:rsidRPr="001F23FC">
        <w:t>.</w:t>
      </w:r>
      <w:r w:rsidRPr="001F23FC">
        <w:tab/>
        <w:t>Calculation for the last SRS transmitted, for each RB of the SRS relative phase errors based on the arithmetic mean of the subcarrier SRS relative phase errors determined in previous step.</w:t>
      </w:r>
    </w:p>
    <w:p w14:paraId="266BB340" w14:textId="354CE7F4"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F23FC">
        <w:t>.</w:t>
      </w:r>
    </w:p>
    <w:p w14:paraId="0CC86164" w14:textId="01BDC698" w:rsidR="002527BE" w:rsidRPr="001F23FC" w:rsidRDefault="002527BE" w:rsidP="002527BE">
      <w:pPr>
        <w:pStyle w:val="B1"/>
      </w:pPr>
      <w:r w:rsidRPr="001F23FC">
        <w:t>3</w:t>
      </w:r>
      <w:r w:rsidR="000C6D32" w:rsidRPr="001F23FC">
        <w:t>.</w:t>
      </w:r>
      <w:r w:rsidRPr="001F23FC">
        <w:tab/>
        <w:t>CFO correction on slot-by-slot basis using a common frequency correction for both antenna ports.</w:t>
      </w:r>
    </w:p>
    <w:p w14:paraId="7E4CE336" w14:textId="23926D86" w:rsidR="002527BE" w:rsidRPr="001F23FC" w:rsidRDefault="002527BE" w:rsidP="002527BE">
      <w:pPr>
        <w:pStyle w:val="B1"/>
      </w:pPr>
      <w:r w:rsidRPr="001F23FC">
        <w:t>4</w:t>
      </w:r>
      <w:r w:rsidR="000C6D32" w:rsidRPr="001F23FC">
        <w:t>.</w:t>
      </w:r>
      <w:r w:rsidRPr="001F23FC">
        <w:tab/>
        <w:t xml:space="preserve">Determination for each subcarrier and at each antenna, the phase over the slot being </w:t>
      </w:r>
      <w:proofErr w:type="spellStart"/>
      <w:r w:rsidRPr="001F23FC">
        <w:t>analyzed</w:t>
      </w:r>
      <w:proofErr w:type="spellEnd"/>
      <w:r w:rsidRPr="001F23FC">
        <w:t>. The phase is extracted from the channel estimate derived from the 3 DMRS symbols of the slot using the LSE technique.</w:t>
      </w:r>
    </w:p>
    <w:p w14:paraId="66B57D0F" w14:textId="4EF34C07" w:rsidR="002527BE" w:rsidRPr="001F23FC" w:rsidRDefault="000C6D32" w:rsidP="002527BE">
      <w:pPr>
        <w:pStyle w:val="B2"/>
      </w:pPr>
      <w:r w:rsidRPr="001F23FC">
        <w:t>-</w:t>
      </w:r>
      <w:r w:rsidR="002527BE" w:rsidRPr="001F23FC">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F23FC">
        <w:t xml:space="preserve"> for each antenna port.</w:t>
      </w:r>
    </w:p>
    <w:p w14:paraId="5B8B9EC2" w14:textId="793E3E62" w:rsidR="002527BE" w:rsidRPr="001F23FC" w:rsidRDefault="002527BE" w:rsidP="002527BE">
      <w:pPr>
        <w:pStyle w:val="B1"/>
      </w:pPr>
      <w:r w:rsidRPr="001F23FC">
        <w:t>5</w:t>
      </w:r>
      <w:r w:rsidR="000C6D32" w:rsidRPr="001F23FC">
        <w:t>.</w:t>
      </w:r>
      <w:r w:rsidRPr="001F23FC">
        <w:tab/>
        <w:t>Calculation for a slot for each subcarrier of the relative phase error (difference between the vectors determined in the previous step).</w:t>
      </w:r>
    </w:p>
    <w:p w14:paraId="1656716A" w14:textId="7A2D2157" w:rsidR="002527BE" w:rsidRPr="001F23FC" w:rsidRDefault="000C6D32" w:rsidP="002527BE">
      <w:pPr>
        <w:pStyle w:val="B2"/>
      </w:pPr>
      <w:r w:rsidRPr="001F23FC">
        <w:t>-</w:t>
      </w:r>
      <w:r w:rsidR="002527BE" w:rsidRPr="001F23FC">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0D49A96E" w14:textId="57EFCF12" w:rsidR="002527BE" w:rsidRPr="001F23FC" w:rsidRDefault="002527BE" w:rsidP="002527BE">
      <w:pPr>
        <w:pStyle w:val="B1"/>
      </w:pPr>
      <w:r w:rsidRPr="001F23FC">
        <w:t>6</w:t>
      </w:r>
      <w:r w:rsidR="000C6D32" w:rsidRPr="001F23FC">
        <w:t>.</w:t>
      </w:r>
      <w:r w:rsidRPr="001F23FC">
        <w:tab/>
        <w:t>Calculation for a slot, for each RB of the relative phase errors based on the arithmetic mean of the subcarrier relative phase errors determined in previous step.</w:t>
      </w:r>
    </w:p>
    <w:p w14:paraId="5DF5A418" w14:textId="33336D29" w:rsidR="002527BE" w:rsidRPr="001F23FC" w:rsidRDefault="000C6D32" w:rsidP="002527BE">
      <w:pPr>
        <w:pStyle w:val="B2"/>
      </w:pPr>
      <w:r w:rsidRPr="001F23FC">
        <w:t>-</w:t>
      </w:r>
      <w:r w:rsidR="002527BE" w:rsidRPr="001F23FC">
        <w:tab/>
        <w:t xml:space="preserve">The output is a </w:t>
      </w:r>
      <w:r w:rsidR="00B00962">
        <w:t>"</w:t>
      </w:r>
      <w:r w:rsidR="002527BE" w:rsidRPr="001F23FC">
        <w:t>slot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33A52355" w14:textId="005AAB36" w:rsidR="002527BE" w:rsidRPr="001F23FC" w:rsidRDefault="002527BE" w:rsidP="002527BE">
      <w:pPr>
        <w:pStyle w:val="B1"/>
      </w:pPr>
      <w:r w:rsidRPr="001F23FC">
        <w:t>7</w:t>
      </w:r>
      <w:r w:rsidR="000C6D32" w:rsidRPr="001F23FC">
        <w:t>.</w:t>
      </w:r>
      <w:r w:rsidRPr="001F23FC">
        <w:tab/>
        <w:t xml:space="preserve">Calculation for a slot of the difference of relative phase errors based on the </w:t>
      </w:r>
      <w:r w:rsidR="00B00962">
        <w:t>"</w:t>
      </w:r>
      <w:r w:rsidRPr="001F23FC">
        <w:t>SRS relative phase error</w:t>
      </w:r>
      <w:r w:rsidR="00B00962">
        <w:t>"</w:t>
      </w:r>
      <w:r w:rsidRPr="001F23FC">
        <w:t xml:space="preserve"> (reference) determined in step 2 and the </w:t>
      </w:r>
      <w:r w:rsidR="00B00962">
        <w:t>"</w:t>
      </w:r>
      <w:r w:rsidRPr="001F23FC">
        <w:t>slot relative phase error</w:t>
      </w:r>
      <w:r w:rsidR="00B00962">
        <w:t>"</w:t>
      </w:r>
      <w:r w:rsidRPr="001F23FC">
        <w:t xml:space="preserve"> determined in previous step.</w:t>
      </w:r>
    </w:p>
    <w:p w14:paraId="61493BF5" w14:textId="19AAD9BD"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518E1C2A" w14:textId="21568D92" w:rsidR="002527BE" w:rsidRPr="001F23FC" w:rsidRDefault="002527BE" w:rsidP="002527BE">
      <w:pPr>
        <w:pStyle w:val="B1"/>
      </w:pPr>
      <w:r w:rsidRPr="001F23FC">
        <w:t>8</w:t>
      </w:r>
      <w:r w:rsidR="000C6D32" w:rsidRPr="001F23FC">
        <w:t>.</w:t>
      </w:r>
      <w:r w:rsidRPr="001F23FC">
        <w:tab/>
        <w:t xml:space="preserve">Calculation for a slot of the arithmetic mean value of the </w:t>
      </w:r>
      <w:r w:rsidR="00B00962">
        <w:t>"</w:t>
      </w:r>
      <w:r w:rsidRPr="001F23FC">
        <w:t>difference of relative phase error</w:t>
      </w:r>
      <w:r w:rsidR="00B00962">
        <w:t>"</w:t>
      </w:r>
      <w:r w:rsidRPr="001F23FC">
        <w:t xml:space="preserve"> vector determined in previous step, this value corresponds to an RB.</w:t>
      </w:r>
    </w:p>
    <w:p w14:paraId="53DB6241" w14:textId="5D6C7935"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F23FC" w:rsidRDefault="002527BE" w:rsidP="002527BE">
      <w:pPr>
        <w:pStyle w:val="B1"/>
      </w:pPr>
      <w:r w:rsidRPr="001F23FC">
        <w:t>9</w:t>
      </w:r>
      <w:r w:rsidR="000C6D32" w:rsidRPr="001F23FC">
        <w:t>.</w:t>
      </w:r>
      <w:r w:rsidRPr="001F23FC">
        <w:tab/>
        <w:t>Perform for each slot of the 20ms time window, steps 3 to 8.</w:t>
      </w:r>
    </w:p>
    <w:p w14:paraId="3B8A6777" w14:textId="5831AF17"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w:t>
      </w:r>
      <m:oMath>
        <m:d>
          <m:dPr>
            <m:begChr m:val="["/>
            <m:endChr m:val="]"/>
            <m:ctrlPr>
              <w:rPr>
                <w:rFonts w:ascii="Cambria Math" w:hAnsi="Cambria Math"/>
                <w:i/>
              </w:rPr>
            </m:ctrlPr>
          </m:dPr>
          <m:e>
            <m:r>
              <w:rPr>
                <w:rFonts w:ascii="Cambria Math" w:hAnsi="Cambria Math"/>
              </w:rPr>
              <m:t>1×number_of_slots</m:t>
            </m:r>
          </m:e>
        </m:d>
      </m:oMath>
      <w:r w:rsidR="002527BE" w:rsidRPr="001F23FC">
        <w:t>.</w:t>
      </w:r>
    </w:p>
    <w:p w14:paraId="47B01786" w14:textId="75B61C4B" w:rsidR="002527BE" w:rsidRPr="001F23FC" w:rsidRDefault="002527BE" w:rsidP="002527BE">
      <w:pPr>
        <w:pStyle w:val="B1"/>
      </w:pPr>
      <w:r w:rsidRPr="001F23FC">
        <w:t>10</w:t>
      </w:r>
      <w:r w:rsidR="000C6D32" w:rsidRPr="001F23FC">
        <w:t>.</w:t>
      </w:r>
      <w:r w:rsidRPr="001F23FC">
        <w:tab/>
        <w:t xml:space="preserve">Calculation of the maximum value of the </w:t>
      </w:r>
      <w:r w:rsidR="00B00962">
        <w:t>"</w:t>
      </w:r>
      <w:r w:rsidRPr="001F23FC">
        <w:t>difference of relative phase error</w:t>
      </w:r>
      <w:r w:rsidR="00B00962">
        <w:t>"</w:t>
      </w:r>
      <w:r w:rsidRPr="001F23FC">
        <w:t>.</w:t>
      </w:r>
    </w:p>
    <w:p w14:paraId="7BC1097F" w14:textId="18E2F468" w:rsidR="00C23B33" w:rsidRPr="001F23FC" w:rsidRDefault="000C6D32" w:rsidP="002527BE">
      <w:pPr>
        <w:pStyle w:val="B2"/>
      </w:pPr>
      <w:r w:rsidRPr="001F23FC">
        <w:t>-</w:t>
      </w:r>
      <w:r w:rsidR="002527BE" w:rsidRPr="001F23FC">
        <w:tab/>
        <w:t xml:space="preserve">The output is the </w:t>
      </w:r>
      <w:r w:rsidR="00B00962">
        <w:t>"</w:t>
      </w:r>
      <w:r w:rsidR="002527BE" w:rsidRPr="001F23FC">
        <w:t>difference of relative phase error</w:t>
      </w:r>
      <w:r w:rsidR="00B00962">
        <w:t>"</w:t>
      </w:r>
      <w:r w:rsidR="002527BE" w:rsidRPr="001F23FC">
        <w:t xml:space="preserve">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F23FC">
        <w:t>.</w:t>
      </w:r>
    </w:p>
    <w:p w14:paraId="265F7549" w14:textId="77777777" w:rsidR="00B9629D" w:rsidRPr="00B9629D" w:rsidRDefault="00B9629D">
      <w:pPr>
        <w:overflowPunct/>
        <w:autoSpaceDE/>
        <w:autoSpaceDN/>
        <w:adjustRightInd/>
        <w:spacing w:after="0"/>
        <w:textAlignment w:val="auto"/>
      </w:pPr>
      <w:r w:rsidRPr="00B9629D">
        <w:br w:type="page"/>
      </w:r>
    </w:p>
    <w:p w14:paraId="5415BF7F" w14:textId="3D1EFACA" w:rsidR="00B9629D" w:rsidRDefault="00B9629D" w:rsidP="00C23B33">
      <w:pPr>
        <w:pStyle w:val="Heading8"/>
      </w:pPr>
      <w:r>
        <w:t>Annex R (normative):</w:t>
      </w:r>
      <w:r>
        <w:br/>
        <w:t>Requirement metric for simultaneous reception from multiple directions</w:t>
      </w:r>
    </w:p>
    <w:p w14:paraId="3F7BE7FF" w14:textId="4CF2CCA6" w:rsidR="00B9629D" w:rsidRDefault="00B9629D" w:rsidP="00B9629D">
      <w:pPr>
        <w:pStyle w:val="Heading1"/>
      </w:pPr>
      <w:r>
        <w:t>R.1</w:t>
      </w:r>
      <w:r>
        <w:tab/>
        <w:t>Spherical coverage grid for simultaneous reception or transmission in multiple directions</w:t>
      </w:r>
    </w:p>
    <w:p w14:paraId="37E3EE91" w14:textId="3BBD31E5" w:rsidR="00B9629D" w:rsidRDefault="00B9629D" w:rsidP="00B9629D">
      <w:pPr>
        <w:rPr>
          <w:lang w:eastAsia="zh-CN"/>
        </w:rPr>
      </w:pPr>
      <w:r w:rsidRPr="00FA60A2">
        <w:t>The reference coordinate system grid is defined as follows: The grid is the set of locations described by a source/probe from the UE’s perspective when the TE completes a 3D spherical scan with a constant step size for each rotational axis of its positioner. The grid comprises intersection points of circles of fixed polar angle (geographic analog</w:t>
      </w:r>
      <w:r>
        <w:t>ue</w:t>
      </w:r>
      <w:r w:rsidRPr="00FA60A2">
        <w:t>: ‘latitude’) and meridians of fixed azimuthal angle (geographic analog</w:t>
      </w:r>
      <w:r>
        <w:t>ue</w:t>
      </w:r>
      <w:r w:rsidRPr="00FA60A2">
        <w:t xml:space="preserve">: ‘longitude’) and completely covers the sphere around the UE. A valid set of locations for the source/probes are those that describes the same constant step size grid from the UE’s perspective over a complete spherical scan. This condition is satisfied when </w:t>
      </w:r>
      <w:r w:rsidRPr="00FA60A2">
        <w:rPr>
          <w:lang w:eastAsia="zh-CN"/>
        </w:rPr>
        <w:t>the active probes/sources are always contained in a plane of constant azimuthal angle ‘</w:t>
      </w:r>
      <w:r w:rsidRPr="00FA60A2">
        <w:rPr>
          <w:lang w:eastAsia="zh-CN"/>
        </w:rPr>
        <w:sym w:font="Symbol" w:char="F066"/>
      </w:r>
      <w:r w:rsidRPr="00FA60A2">
        <w:rPr>
          <w:lang w:eastAsia="zh-CN"/>
        </w:rPr>
        <w:t>’ in this reference system. The reference coordinate system with example UE orientations is shown in figures in tables J.2-x.</w:t>
      </w:r>
    </w:p>
    <w:p w14:paraId="1268CB78" w14:textId="5B7BFA34" w:rsidR="00B9629D" w:rsidRDefault="00B9629D" w:rsidP="00B9629D">
      <w:pPr>
        <w:pStyle w:val="Heading1"/>
      </w:pPr>
      <w:r>
        <w:t>R.2</w:t>
      </w:r>
      <w:r>
        <w:tab/>
        <w:t>Probability to support 2AoA reception</w:t>
      </w:r>
    </w:p>
    <w:p w14:paraId="21B23B11" w14:textId="77777777" w:rsidR="00B9629D" w:rsidRDefault="00B9629D" w:rsidP="00B9629D">
      <w:r w:rsidRPr="00FA60A2">
        <w:t xml:space="preserve">For UEs required to fulfil a requirement on the probability for 2AoA reception, the metric for a given </w:t>
      </w:r>
      <w:proofErr w:type="spellStart"/>
      <w:r w:rsidRPr="00FA60A2">
        <w:t>AoA</w:t>
      </w:r>
      <w:proofErr w:type="spellEnd"/>
      <w:r w:rsidRPr="00FA60A2">
        <w:t xml:space="preserve"> separation is the spatial average:</w:t>
      </w:r>
    </w:p>
    <w:p w14:paraId="4D90CDE5" w14:textId="2FD4AC21" w:rsidR="00B9629D" w:rsidRPr="00FA60A2" w:rsidRDefault="00B9629D" w:rsidP="00B9629D">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spatial_av</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 xml:space="preserve">directional  </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oMath>
    </w:p>
    <w:p w14:paraId="4737B869" w14:textId="77777777" w:rsidR="00B9629D" w:rsidRPr="00FA60A2" w:rsidRDefault="00B9629D" w:rsidP="00B9629D">
      <w:r w:rsidRPr="00FA60A2">
        <w:t>Where:</w:t>
      </w:r>
    </w:p>
    <w:p w14:paraId="3FAA7567" w14:textId="5DC5BD99" w:rsidR="00B9629D" w:rsidRPr="00FA60A2" w:rsidRDefault="00B9629D" w:rsidP="00B9629D">
      <w:pPr>
        <w:pStyle w:val="NO"/>
      </w:pPr>
      <w:r>
        <w:tab/>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are coordinates of any grid point in the UE-centred reference system described above.</w:t>
      </w:r>
    </w:p>
    <w:p w14:paraId="0966C16B" w14:textId="471DCBC0" w:rsidR="00B9629D" w:rsidRDefault="00B9629D" w:rsidP="00B9629D">
      <w:pPr>
        <w:pStyle w:val="NO"/>
      </w:pPr>
      <w:r>
        <w:tab/>
      </w:r>
      <w:r w:rsidRPr="00FA60A2">
        <w:t>AW(</w:t>
      </w:r>
      <w:r w:rsidRPr="00FA60A2">
        <w:sym w:font="Symbol" w:char="F071"/>
      </w:r>
      <w:r w:rsidRPr="00FA60A2">
        <w:rPr>
          <w:vertAlign w:val="subscript"/>
        </w:rPr>
        <w:t>1</w:t>
      </w:r>
      <w:r w:rsidRPr="00FA60A2">
        <w:t>) is the area weight associated with each grid point with polar angle ‘</w:t>
      </w:r>
      <w:r w:rsidRPr="00FA60A2">
        <w:sym w:font="Symbol" w:char="F071"/>
      </w:r>
      <w:r w:rsidRPr="00FA60A2">
        <w:rPr>
          <w:vertAlign w:val="subscript"/>
        </w:rPr>
        <w:t>1</w:t>
      </w:r>
      <w:r w:rsidRPr="00FA60A2">
        <w:t>’, and:</w:t>
      </w:r>
    </w:p>
    <w:p w14:paraId="4616E6E9" w14:textId="3490EF62" w:rsidR="00B9629D" w:rsidRPr="00FA60A2" w:rsidRDefault="00B9629D" w:rsidP="00B9629D">
      <w:pPr>
        <w:pStyle w:val="EQ"/>
      </w:pPr>
      <w:r>
        <w:tab/>
      </w:r>
      <m:oMath>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r>
          <w:rPr>
            <w:rFonts w:ascii="Cambria Math" w:hAnsi="Cambria Math"/>
          </w:rPr>
          <m:t>=1</m:t>
        </m:r>
      </m:oMath>
    </w:p>
    <w:p w14:paraId="77A54598" w14:textId="77777777" w:rsidR="00B9629D" w:rsidRPr="00FA60A2" w:rsidRDefault="00B9629D" w:rsidP="00B9629D">
      <w:pPr>
        <w:ind w:left="450"/>
      </w:pPr>
      <w:proofErr w:type="spellStart"/>
      <w:r w:rsidRPr="00FA60A2">
        <w:rPr>
          <w:i/>
          <w:iCs/>
        </w:rPr>
        <w:t>P</w:t>
      </w:r>
      <w:r w:rsidRPr="00FA60A2">
        <w:rPr>
          <w:i/>
          <w:iCs/>
          <w:vertAlign w:val="subscript"/>
        </w:rPr>
        <w:t>directional</w:t>
      </w:r>
      <w:proofErr w:type="spellEnd"/>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the </w:t>
      </w:r>
      <w:r w:rsidRPr="00FA60A2">
        <w:rPr>
          <w:lang w:eastAsia="zh-CN"/>
        </w:rPr>
        <w:t xml:space="preserve">probability that the direction given by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can</w:t>
      </w:r>
      <w:r w:rsidRPr="00FA60A2">
        <w:rPr>
          <w:lang w:eastAsia="zh-CN"/>
        </w:rPr>
        <w:t xml:space="preserve"> support 2 </w:t>
      </w:r>
      <w:proofErr w:type="spellStart"/>
      <w:r w:rsidRPr="00FA60A2">
        <w:rPr>
          <w:lang w:eastAsia="zh-CN"/>
        </w:rPr>
        <w:t>AoA</w:t>
      </w:r>
      <w:proofErr w:type="spellEnd"/>
      <w:r w:rsidRPr="00FA60A2">
        <w:rPr>
          <w:lang w:eastAsia="zh-CN"/>
        </w:rPr>
        <w:t xml:space="preserve"> reception </w:t>
      </w:r>
      <w:r w:rsidRPr="00FA60A2">
        <w:t xml:space="preserve">under the agreed UERF test conditions. </w:t>
      </w:r>
      <w:proofErr w:type="spellStart"/>
      <w:r w:rsidRPr="00FA60A2">
        <w:rPr>
          <w:i/>
          <w:iCs/>
        </w:rPr>
        <w:t>P</w:t>
      </w:r>
      <w:r w:rsidRPr="00FA60A2">
        <w:rPr>
          <w:i/>
          <w:iCs/>
          <w:vertAlign w:val="subscript"/>
        </w:rPr>
        <w:t>directional</w:t>
      </w:r>
      <w:proofErr w:type="spellEnd"/>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given by:</w:t>
      </w:r>
    </w:p>
    <w:p w14:paraId="1A6BC6F7" w14:textId="30153D2E" w:rsidR="00B9629D" w:rsidRPr="00FA60A2" w:rsidRDefault="00B9629D" w:rsidP="00B9629D">
      <w:pPr>
        <w:pStyle w:val="EQ"/>
      </w:pPr>
      <w:r>
        <w:tab/>
      </w:r>
      <m:oMath>
        <m:sSub>
          <m:sSubPr>
            <m:ctrlPr>
              <w:rPr>
                <w:rFonts w:ascii="Cambria Math" w:hAnsi="Cambria Math"/>
              </w:rPr>
            </m:ctrlPr>
          </m:sSubPr>
          <m:e>
            <m:r>
              <w:rPr>
                <w:rFonts w:ascii="Cambria Math" w:hAnsi="Cambria Math"/>
              </w:rPr>
              <m:t>P</m:t>
            </m:r>
          </m:e>
          <m:sub>
            <m:r>
              <w:rPr>
                <w:rFonts w:ascii="Cambria Math" w:hAnsi="Cambria Math"/>
              </w:rPr>
              <m:t>directional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m:t>
                </m:r>
                <m:r>
                  <w:rPr>
                    <w:rFonts w:ascii="Cambria Math" w:hAnsi="Cambria Math"/>
                  </w:rPr>
                  <m:t>n</m:t>
                </m:r>
              </m:e>
            </m:d>
          </m:num>
          <m:den>
            <m:r>
              <w:rPr>
                <w:rFonts w:ascii="Cambria Math" w:hAnsi="Cambria Math"/>
              </w:rPr>
              <m:t>n</m:t>
            </m:r>
          </m:den>
        </m:f>
        <m:r>
          <m:rPr>
            <m:sty m:val="p"/>
          </m:rPr>
          <w:rPr>
            <w:rFonts w:ascii="Cambria Math" w:hAnsi="Cambria Math"/>
          </w:rPr>
          <m:t>}</m:t>
        </m:r>
      </m:oMath>
    </w:p>
    <w:p w14:paraId="33BCB731" w14:textId="77777777" w:rsidR="00B9629D" w:rsidRPr="00FA60A2" w:rsidRDefault="00B9629D" w:rsidP="00B9629D">
      <w:r w:rsidRPr="00FA60A2">
        <w:t>Where:</w:t>
      </w:r>
    </w:p>
    <w:p w14:paraId="69CC94E3" w14:textId="42FD5FA8" w:rsidR="00B9629D" w:rsidRPr="00FA60A2" w:rsidRDefault="00B9629D" w:rsidP="00B9629D">
      <w:pPr>
        <w:pStyle w:val="NO"/>
      </w:pPr>
      <w:r>
        <w:tab/>
      </w:r>
      <w:proofErr w:type="spellStart"/>
      <w:r w:rsidRPr="00FA60A2">
        <w:t>AoApair#x</w:t>
      </w:r>
      <w:proofErr w:type="spellEnd"/>
      <w:r w:rsidRPr="00FA60A2">
        <w:t xml:space="preserve"> represents an </w:t>
      </w:r>
      <w:proofErr w:type="spellStart"/>
      <w:r w:rsidRPr="00FA60A2">
        <w:t>AoApair</w:t>
      </w:r>
      <w:proofErr w:type="spellEnd"/>
      <w:r w:rsidRPr="00FA60A2">
        <w:t xml:space="preserve"> with the chosen </w:t>
      </w:r>
      <w:proofErr w:type="spellStart"/>
      <w:r w:rsidRPr="00FA60A2">
        <w:t>AoA</w:t>
      </w:r>
      <w:proofErr w:type="spellEnd"/>
      <w:r w:rsidRPr="00FA60A2">
        <w:t xml:space="preserve"> separation of test that has one source at</w:t>
      </w:r>
      <w:r w:rsidRPr="00FA60A2">
        <w:rPr>
          <w:lang w:eastAsia="zh-CN"/>
        </w:rPr>
        <w:t xml:space="preserve">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w:t>
      </w:r>
    </w:p>
    <w:p w14:paraId="6878AA3E" w14:textId="5E594BF2" w:rsidR="00B9629D" w:rsidRPr="00FA60A2" w:rsidRDefault="00B9629D" w:rsidP="00B9629D">
      <w:pPr>
        <w:pStyle w:val="NO"/>
      </w:pPr>
      <w:r>
        <w:tab/>
      </w:r>
      <w:r w:rsidRPr="00FA60A2">
        <w:t xml:space="preserve">‘n’ is the maximum number of unique </w:t>
      </w:r>
      <w:proofErr w:type="spellStart"/>
      <w:r w:rsidRPr="00FA60A2">
        <w:t>AoApairs</w:t>
      </w:r>
      <w:proofErr w:type="spellEnd"/>
      <w:r w:rsidRPr="00FA60A2">
        <w:t xml:space="preserve"> that the TE can generate with one source at </w:t>
      </w:r>
      <w:r w:rsidRPr="00FA60A2">
        <w:rPr>
          <w:lang w:eastAsia="zh-CN"/>
        </w:rPr>
        <w:t xml:space="preserve">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xml:space="preserve">) </w:t>
      </w:r>
    </w:p>
    <w:p w14:paraId="78280E4C" w14:textId="20F0AAEB" w:rsidR="00B9629D" w:rsidRPr="005E23A5" w:rsidRDefault="00B9629D" w:rsidP="00B9629D">
      <w:pPr>
        <w:pStyle w:val="NO"/>
      </w:pPr>
      <w:r>
        <w:rPr>
          <w:i/>
          <w:iCs/>
        </w:rPr>
        <w:tab/>
      </w:r>
      <w:r w:rsidRPr="00FA60A2">
        <w:rPr>
          <w:i/>
          <w:iCs/>
        </w:rPr>
        <w:t>PF(</w:t>
      </w:r>
      <w:proofErr w:type="spellStart"/>
      <w:r w:rsidRPr="00FA60A2">
        <w:rPr>
          <w:i/>
          <w:iCs/>
        </w:rPr>
        <w:t>AoApair#x</w:t>
      </w:r>
      <w:proofErr w:type="spellEnd"/>
      <w:r w:rsidRPr="00FA60A2">
        <w:rPr>
          <w:i/>
          <w:iCs/>
        </w:rPr>
        <w:t>)</w:t>
      </w:r>
      <w:r w:rsidRPr="00FA60A2">
        <w:t xml:space="preserve"> is the pass/fail outcome (1/0 respectively) of the throughput verification test</w:t>
      </w:r>
    </w:p>
    <w:p w14:paraId="7B95C159" w14:textId="258447FD" w:rsidR="0032234A" w:rsidRPr="001F23FC" w:rsidRDefault="0032234A" w:rsidP="00C23B33">
      <w:pPr>
        <w:pStyle w:val="Heading8"/>
      </w:pPr>
      <w:r w:rsidRPr="001F23FC">
        <w:br w:type="page"/>
      </w:r>
      <w:bookmarkStart w:id="1212" w:name="_Toc21026953"/>
      <w:bookmarkStart w:id="1213" w:name="_Toc27744251"/>
      <w:bookmarkStart w:id="1214" w:name="_Toc36197422"/>
      <w:bookmarkStart w:id="1215" w:name="_Toc36198116"/>
      <w:r w:rsidRPr="001F23FC">
        <w:t xml:space="preserve">Annex </w:t>
      </w:r>
      <w:r w:rsidR="00B9629D">
        <w:t>S</w:t>
      </w:r>
      <w:r w:rsidRPr="001F23FC">
        <w:t xml:space="preserve"> (informative):</w:t>
      </w:r>
      <w:r w:rsidRPr="001F23FC">
        <w:br/>
        <w:t>Change history</w:t>
      </w:r>
      <w:bookmarkEnd w:id="1212"/>
      <w:bookmarkEnd w:id="1213"/>
      <w:bookmarkEnd w:id="1214"/>
      <w:bookmarkEnd w:id="12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F23FC" w14:paraId="70ED3E84" w14:textId="77777777">
        <w:trPr>
          <w:cantSplit/>
        </w:trPr>
        <w:tc>
          <w:tcPr>
            <w:tcW w:w="9639" w:type="dxa"/>
            <w:gridSpan w:val="8"/>
            <w:tcBorders>
              <w:bottom w:val="nil"/>
            </w:tcBorders>
            <w:shd w:val="solid" w:color="FFFFFF" w:fill="auto"/>
          </w:tcPr>
          <w:p w14:paraId="3B276227" w14:textId="77777777" w:rsidR="0032234A" w:rsidRPr="001F23FC" w:rsidRDefault="0032234A">
            <w:pPr>
              <w:pStyle w:val="TAL"/>
              <w:jc w:val="center"/>
              <w:rPr>
                <w:b/>
                <w:sz w:val="16"/>
              </w:rPr>
            </w:pPr>
            <w:r w:rsidRPr="001F23FC">
              <w:rPr>
                <w:b/>
              </w:rPr>
              <w:t>Change history</w:t>
            </w:r>
          </w:p>
        </w:tc>
      </w:tr>
      <w:tr w:rsidR="0032234A" w:rsidRPr="001F23FC" w14:paraId="3C8D9FF7" w14:textId="77777777">
        <w:tc>
          <w:tcPr>
            <w:tcW w:w="800" w:type="dxa"/>
            <w:shd w:val="pct10" w:color="auto" w:fill="FFFFFF"/>
          </w:tcPr>
          <w:p w14:paraId="588451AD" w14:textId="77777777" w:rsidR="0032234A" w:rsidRPr="001F23FC" w:rsidRDefault="0032234A">
            <w:pPr>
              <w:pStyle w:val="TAL"/>
              <w:rPr>
                <w:b/>
                <w:sz w:val="16"/>
              </w:rPr>
            </w:pPr>
            <w:r w:rsidRPr="001F23FC">
              <w:rPr>
                <w:b/>
                <w:sz w:val="16"/>
              </w:rPr>
              <w:t>Date</w:t>
            </w:r>
          </w:p>
        </w:tc>
        <w:tc>
          <w:tcPr>
            <w:tcW w:w="901" w:type="dxa"/>
            <w:shd w:val="pct10" w:color="auto" w:fill="FFFFFF"/>
          </w:tcPr>
          <w:p w14:paraId="673E4046" w14:textId="77777777" w:rsidR="0032234A" w:rsidRPr="001F23FC" w:rsidRDefault="0032234A">
            <w:pPr>
              <w:pStyle w:val="TAL"/>
              <w:rPr>
                <w:b/>
                <w:sz w:val="16"/>
              </w:rPr>
            </w:pPr>
            <w:r w:rsidRPr="001F23FC">
              <w:rPr>
                <w:b/>
                <w:sz w:val="16"/>
              </w:rPr>
              <w:t>Meeting</w:t>
            </w:r>
          </w:p>
        </w:tc>
        <w:tc>
          <w:tcPr>
            <w:tcW w:w="993" w:type="dxa"/>
            <w:shd w:val="pct10" w:color="auto" w:fill="FFFFFF"/>
          </w:tcPr>
          <w:p w14:paraId="5A34A2E2" w14:textId="77777777" w:rsidR="0032234A" w:rsidRPr="001F23FC" w:rsidRDefault="0032234A">
            <w:pPr>
              <w:pStyle w:val="TAL"/>
              <w:rPr>
                <w:b/>
                <w:sz w:val="16"/>
              </w:rPr>
            </w:pPr>
            <w:proofErr w:type="spellStart"/>
            <w:r w:rsidRPr="001F23FC">
              <w:rPr>
                <w:b/>
                <w:sz w:val="16"/>
              </w:rPr>
              <w:t>TDoc</w:t>
            </w:r>
            <w:proofErr w:type="spellEnd"/>
          </w:p>
        </w:tc>
        <w:tc>
          <w:tcPr>
            <w:tcW w:w="567" w:type="dxa"/>
            <w:shd w:val="pct10" w:color="auto" w:fill="FFFFFF"/>
          </w:tcPr>
          <w:p w14:paraId="30598FB2" w14:textId="77777777" w:rsidR="0032234A" w:rsidRPr="001F23FC" w:rsidRDefault="0032234A">
            <w:pPr>
              <w:pStyle w:val="TAL"/>
              <w:rPr>
                <w:b/>
                <w:sz w:val="16"/>
              </w:rPr>
            </w:pPr>
            <w:r w:rsidRPr="001F23FC">
              <w:rPr>
                <w:b/>
                <w:sz w:val="16"/>
              </w:rPr>
              <w:t>CR</w:t>
            </w:r>
          </w:p>
        </w:tc>
        <w:tc>
          <w:tcPr>
            <w:tcW w:w="283" w:type="dxa"/>
            <w:shd w:val="pct10" w:color="auto" w:fill="FFFFFF"/>
          </w:tcPr>
          <w:p w14:paraId="76EA6019" w14:textId="77777777" w:rsidR="0032234A" w:rsidRPr="001F23FC" w:rsidRDefault="0032234A">
            <w:pPr>
              <w:pStyle w:val="TAL"/>
              <w:rPr>
                <w:b/>
                <w:sz w:val="16"/>
              </w:rPr>
            </w:pPr>
            <w:r w:rsidRPr="001F23FC">
              <w:rPr>
                <w:b/>
                <w:sz w:val="16"/>
              </w:rPr>
              <w:t>Rev</w:t>
            </w:r>
          </w:p>
        </w:tc>
        <w:tc>
          <w:tcPr>
            <w:tcW w:w="425" w:type="dxa"/>
            <w:shd w:val="pct10" w:color="auto" w:fill="FFFFFF"/>
          </w:tcPr>
          <w:p w14:paraId="1875A761" w14:textId="77777777" w:rsidR="0032234A" w:rsidRPr="001F23FC" w:rsidRDefault="0032234A">
            <w:pPr>
              <w:pStyle w:val="TAL"/>
              <w:rPr>
                <w:b/>
                <w:sz w:val="16"/>
              </w:rPr>
            </w:pPr>
            <w:r w:rsidRPr="001F23FC">
              <w:rPr>
                <w:b/>
                <w:sz w:val="16"/>
              </w:rPr>
              <w:t>Cat</w:t>
            </w:r>
          </w:p>
        </w:tc>
        <w:tc>
          <w:tcPr>
            <w:tcW w:w="4962" w:type="dxa"/>
            <w:shd w:val="pct10" w:color="auto" w:fill="FFFFFF"/>
          </w:tcPr>
          <w:p w14:paraId="74A2F74C" w14:textId="77777777" w:rsidR="0032234A" w:rsidRPr="001F23FC" w:rsidRDefault="0032234A">
            <w:pPr>
              <w:pStyle w:val="TAL"/>
              <w:rPr>
                <w:b/>
                <w:sz w:val="16"/>
              </w:rPr>
            </w:pPr>
            <w:r w:rsidRPr="001F23FC">
              <w:rPr>
                <w:b/>
                <w:sz w:val="16"/>
              </w:rPr>
              <w:t>Subject/Comment</w:t>
            </w:r>
          </w:p>
        </w:tc>
        <w:tc>
          <w:tcPr>
            <w:tcW w:w="708" w:type="dxa"/>
            <w:shd w:val="pct10" w:color="auto" w:fill="FFFFFF"/>
          </w:tcPr>
          <w:p w14:paraId="2AF60E41" w14:textId="77777777" w:rsidR="0032234A" w:rsidRPr="001F23FC" w:rsidRDefault="0032234A">
            <w:pPr>
              <w:pStyle w:val="TAL"/>
              <w:rPr>
                <w:b/>
                <w:sz w:val="16"/>
              </w:rPr>
            </w:pPr>
            <w:r w:rsidRPr="001F23FC">
              <w:rPr>
                <w:b/>
                <w:sz w:val="16"/>
              </w:rPr>
              <w:t>New version</w:t>
            </w:r>
          </w:p>
        </w:tc>
      </w:tr>
      <w:tr w:rsidR="0032234A" w:rsidRPr="001F23FC" w14:paraId="06B920BF" w14:textId="77777777">
        <w:tc>
          <w:tcPr>
            <w:tcW w:w="800" w:type="dxa"/>
            <w:shd w:val="solid" w:color="FFFFFF" w:fill="auto"/>
          </w:tcPr>
          <w:p w14:paraId="203EA418" w14:textId="77777777" w:rsidR="0032234A" w:rsidRPr="001F23FC" w:rsidRDefault="0032234A">
            <w:pPr>
              <w:pStyle w:val="TAC"/>
              <w:jc w:val="left"/>
              <w:rPr>
                <w:sz w:val="16"/>
                <w:szCs w:val="16"/>
              </w:rPr>
            </w:pPr>
            <w:r w:rsidRPr="001F23FC">
              <w:rPr>
                <w:sz w:val="16"/>
                <w:szCs w:val="16"/>
              </w:rPr>
              <w:t>2017-08</w:t>
            </w:r>
          </w:p>
        </w:tc>
        <w:tc>
          <w:tcPr>
            <w:tcW w:w="901" w:type="dxa"/>
            <w:shd w:val="solid" w:color="FFFFFF" w:fill="auto"/>
          </w:tcPr>
          <w:p w14:paraId="1E29ECA3" w14:textId="77777777" w:rsidR="0032234A" w:rsidRPr="001F23FC" w:rsidRDefault="0032234A">
            <w:pPr>
              <w:pStyle w:val="TAC"/>
              <w:jc w:val="left"/>
              <w:rPr>
                <w:sz w:val="16"/>
                <w:szCs w:val="16"/>
              </w:rPr>
            </w:pPr>
            <w:r w:rsidRPr="001F23FC">
              <w:rPr>
                <w:sz w:val="16"/>
                <w:szCs w:val="16"/>
              </w:rPr>
              <w:t>RAN5 #</w:t>
            </w:r>
            <w:r w:rsidRPr="001F23FC">
              <w:rPr>
                <w:rFonts w:eastAsia="SimSun"/>
                <w:sz w:val="16"/>
                <w:szCs w:val="16"/>
              </w:rPr>
              <w:t>7</w:t>
            </w:r>
            <w:r w:rsidRPr="001F23FC">
              <w:rPr>
                <w:sz w:val="16"/>
                <w:szCs w:val="16"/>
              </w:rPr>
              <w:t>6</w:t>
            </w:r>
          </w:p>
        </w:tc>
        <w:tc>
          <w:tcPr>
            <w:tcW w:w="993" w:type="dxa"/>
            <w:shd w:val="solid" w:color="FFFFFF" w:fill="auto"/>
          </w:tcPr>
          <w:p w14:paraId="4967DA5E" w14:textId="77777777" w:rsidR="0032234A" w:rsidRPr="001F23FC" w:rsidRDefault="0032234A">
            <w:pPr>
              <w:pStyle w:val="TAC"/>
              <w:jc w:val="left"/>
              <w:rPr>
                <w:sz w:val="16"/>
                <w:szCs w:val="16"/>
              </w:rPr>
            </w:pPr>
            <w:r w:rsidRPr="001F23FC">
              <w:rPr>
                <w:sz w:val="16"/>
                <w:szCs w:val="16"/>
              </w:rPr>
              <w:t>R5-</w:t>
            </w:r>
            <w:r w:rsidRPr="001F23FC">
              <w:rPr>
                <w:rFonts w:eastAsia="SimSun"/>
                <w:sz w:val="16"/>
                <w:szCs w:val="16"/>
              </w:rPr>
              <w:t>1</w:t>
            </w:r>
            <w:r w:rsidRPr="001F23FC">
              <w:rPr>
                <w:sz w:val="16"/>
                <w:szCs w:val="16"/>
              </w:rPr>
              <w:t>7</w:t>
            </w:r>
            <w:r w:rsidRPr="001F23FC">
              <w:rPr>
                <w:rFonts w:eastAsia="SimSun"/>
                <w:sz w:val="16"/>
                <w:szCs w:val="16"/>
              </w:rPr>
              <w:t>4709</w:t>
            </w:r>
          </w:p>
        </w:tc>
        <w:tc>
          <w:tcPr>
            <w:tcW w:w="567" w:type="dxa"/>
            <w:shd w:val="solid" w:color="FFFFFF" w:fill="auto"/>
          </w:tcPr>
          <w:p w14:paraId="303127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D7AE3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5441CC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1109DC4" w14:textId="77777777" w:rsidR="0032234A" w:rsidRPr="001F23FC" w:rsidRDefault="0032234A">
            <w:pPr>
              <w:pStyle w:val="TAL"/>
              <w:rPr>
                <w:sz w:val="16"/>
                <w:szCs w:val="16"/>
              </w:rPr>
            </w:pPr>
            <w:r w:rsidRPr="001F23FC">
              <w:rPr>
                <w:rFonts w:eastAsia="SimSun"/>
                <w:sz w:val="16"/>
                <w:szCs w:val="16"/>
              </w:rPr>
              <w:t>Draft s</w:t>
            </w:r>
            <w:r w:rsidRPr="001F23FC">
              <w:rPr>
                <w:sz w:val="16"/>
                <w:szCs w:val="16"/>
              </w:rPr>
              <w:t>keleton</w:t>
            </w:r>
          </w:p>
        </w:tc>
        <w:tc>
          <w:tcPr>
            <w:tcW w:w="708" w:type="dxa"/>
            <w:shd w:val="solid" w:color="FFFFFF" w:fill="auto"/>
          </w:tcPr>
          <w:p w14:paraId="458126C5" w14:textId="77777777" w:rsidR="0032234A" w:rsidRPr="001F23FC" w:rsidRDefault="0032234A">
            <w:pPr>
              <w:pStyle w:val="TAC"/>
              <w:jc w:val="left"/>
              <w:rPr>
                <w:sz w:val="16"/>
                <w:szCs w:val="16"/>
              </w:rPr>
            </w:pPr>
            <w:r w:rsidRPr="001F23FC">
              <w:rPr>
                <w:sz w:val="16"/>
                <w:szCs w:val="16"/>
              </w:rPr>
              <w:t>0.0.1</w:t>
            </w:r>
          </w:p>
        </w:tc>
      </w:tr>
      <w:tr w:rsidR="0032234A" w:rsidRPr="001F23FC" w14:paraId="2F438705" w14:textId="77777777">
        <w:tc>
          <w:tcPr>
            <w:tcW w:w="800" w:type="dxa"/>
            <w:shd w:val="solid" w:color="FFFFFF" w:fill="auto"/>
          </w:tcPr>
          <w:p w14:paraId="0729F650"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FDB1401"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429B6C5D" w14:textId="77777777" w:rsidR="0032234A" w:rsidRPr="001F23FC" w:rsidRDefault="0032234A">
            <w:pPr>
              <w:pStyle w:val="TAC"/>
              <w:jc w:val="left"/>
              <w:rPr>
                <w:sz w:val="16"/>
                <w:szCs w:val="16"/>
              </w:rPr>
            </w:pPr>
            <w:r w:rsidRPr="001F23FC">
              <w:rPr>
                <w:sz w:val="16"/>
                <w:szCs w:val="16"/>
              </w:rPr>
              <w:t>R5-180002</w:t>
            </w:r>
          </w:p>
        </w:tc>
        <w:tc>
          <w:tcPr>
            <w:tcW w:w="567" w:type="dxa"/>
            <w:shd w:val="solid" w:color="FFFFFF" w:fill="auto"/>
          </w:tcPr>
          <w:p w14:paraId="5F990B5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5412F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68873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172722" w14:textId="77777777" w:rsidR="0032234A" w:rsidRPr="001F23FC" w:rsidRDefault="0032234A">
            <w:pPr>
              <w:pStyle w:val="TAL"/>
              <w:rPr>
                <w:sz w:val="16"/>
                <w:szCs w:val="16"/>
              </w:rPr>
            </w:pPr>
            <w:r w:rsidRPr="001F23FC">
              <w:rPr>
                <w:sz w:val="16"/>
                <w:szCs w:val="16"/>
              </w:rPr>
              <w:t>Add references</w:t>
            </w:r>
          </w:p>
        </w:tc>
        <w:tc>
          <w:tcPr>
            <w:tcW w:w="708" w:type="dxa"/>
            <w:shd w:val="solid" w:color="FFFFFF" w:fill="auto"/>
          </w:tcPr>
          <w:p w14:paraId="3945365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77AE933" w14:textId="77777777">
        <w:tc>
          <w:tcPr>
            <w:tcW w:w="800" w:type="dxa"/>
            <w:shd w:val="solid" w:color="FFFFFF" w:fill="auto"/>
          </w:tcPr>
          <w:p w14:paraId="4C9FA09C"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22E159B0"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3A3A86AF" w14:textId="77777777" w:rsidR="0032234A" w:rsidRPr="001F23FC" w:rsidRDefault="0032234A">
            <w:pPr>
              <w:pStyle w:val="TAC"/>
              <w:jc w:val="left"/>
              <w:rPr>
                <w:sz w:val="16"/>
                <w:szCs w:val="16"/>
              </w:rPr>
            </w:pPr>
            <w:r w:rsidRPr="001F23FC">
              <w:rPr>
                <w:sz w:val="16"/>
                <w:szCs w:val="16"/>
              </w:rPr>
              <w:t>R5-180103</w:t>
            </w:r>
          </w:p>
        </w:tc>
        <w:tc>
          <w:tcPr>
            <w:tcW w:w="567" w:type="dxa"/>
            <w:shd w:val="solid" w:color="FFFFFF" w:fill="auto"/>
          </w:tcPr>
          <w:p w14:paraId="724DC7E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FBE5E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6B0A7A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21CF42E" w14:textId="77777777" w:rsidR="0032234A" w:rsidRPr="001F23FC" w:rsidRDefault="0032234A">
            <w:pPr>
              <w:pStyle w:val="TAL"/>
              <w:rPr>
                <w:sz w:val="16"/>
                <w:szCs w:val="16"/>
              </w:rPr>
            </w:pPr>
            <w:r w:rsidRPr="001F23FC">
              <w:rPr>
                <w:sz w:val="16"/>
                <w:szCs w:val="16"/>
              </w:rPr>
              <w:t>Add definitions, symbols and abbreviations</w:t>
            </w:r>
          </w:p>
        </w:tc>
        <w:tc>
          <w:tcPr>
            <w:tcW w:w="708" w:type="dxa"/>
            <w:shd w:val="solid" w:color="FFFFFF" w:fill="auto"/>
          </w:tcPr>
          <w:p w14:paraId="3BD0773B"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BB8383" w14:textId="77777777">
        <w:tc>
          <w:tcPr>
            <w:tcW w:w="800" w:type="dxa"/>
            <w:shd w:val="solid" w:color="FFFFFF" w:fill="auto"/>
          </w:tcPr>
          <w:p w14:paraId="51513067"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32BAC852"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42A3B0A7" w14:textId="77777777" w:rsidR="0032234A" w:rsidRPr="001F23FC" w:rsidRDefault="0032234A">
            <w:pPr>
              <w:pStyle w:val="TAC"/>
              <w:jc w:val="left"/>
              <w:rPr>
                <w:sz w:val="16"/>
                <w:szCs w:val="16"/>
              </w:rPr>
            </w:pPr>
            <w:r w:rsidRPr="001F23FC">
              <w:rPr>
                <w:sz w:val="16"/>
                <w:szCs w:val="16"/>
              </w:rPr>
              <w:t>R5-180104</w:t>
            </w:r>
          </w:p>
        </w:tc>
        <w:tc>
          <w:tcPr>
            <w:tcW w:w="567" w:type="dxa"/>
            <w:shd w:val="solid" w:color="FFFFFF" w:fill="auto"/>
          </w:tcPr>
          <w:p w14:paraId="1CBCDFB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4DF62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8D834B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96C774C" w14:textId="77777777" w:rsidR="0032234A" w:rsidRPr="001F23FC" w:rsidRDefault="0032234A">
            <w:pPr>
              <w:pStyle w:val="TAL"/>
              <w:rPr>
                <w:sz w:val="16"/>
                <w:szCs w:val="16"/>
              </w:rPr>
            </w:pPr>
            <w:r w:rsidRPr="001F23FC">
              <w:rPr>
                <w:sz w:val="16"/>
                <w:szCs w:val="16"/>
              </w:rPr>
              <w:t>Introduction of Operating bands and Channel arrangement</w:t>
            </w:r>
          </w:p>
        </w:tc>
        <w:tc>
          <w:tcPr>
            <w:tcW w:w="708" w:type="dxa"/>
            <w:shd w:val="solid" w:color="FFFFFF" w:fill="auto"/>
          </w:tcPr>
          <w:p w14:paraId="51299EB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791E2B" w14:textId="77777777">
        <w:tc>
          <w:tcPr>
            <w:tcW w:w="800" w:type="dxa"/>
            <w:shd w:val="solid" w:color="FFFFFF" w:fill="auto"/>
          </w:tcPr>
          <w:p w14:paraId="68B1240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EC0593D"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642C6F8C" w14:textId="77777777" w:rsidR="0032234A" w:rsidRPr="001F23FC" w:rsidRDefault="0032234A">
            <w:pPr>
              <w:pStyle w:val="TAC"/>
              <w:jc w:val="left"/>
              <w:rPr>
                <w:sz w:val="16"/>
                <w:szCs w:val="16"/>
              </w:rPr>
            </w:pPr>
            <w:r w:rsidRPr="001F23FC">
              <w:rPr>
                <w:sz w:val="16"/>
                <w:szCs w:val="16"/>
              </w:rPr>
              <w:t>R5-180094</w:t>
            </w:r>
          </w:p>
        </w:tc>
        <w:tc>
          <w:tcPr>
            <w:tcW w:w="567" w:type="dxa"/>
            <w:shd w:val="solid" w:color="FFFFFF" w:fill="auto"/>
          </w:tcPr>
          <w:p w14:paraId="17C0276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1B4503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7637D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499948" w14:textId="77777777" w:rsidR="0032234A" w:rsidRPr="001F23FC" w:rsidRDefault="0032234A">
            <w:pPr>
              <w:pStyle w:val="TAL"/>
              <w:rPr>
                <w:sz w:val="16"/>
                <w:szCs w:val="16"/>
              </w:rPr>
            </w:pPr>
            <w:r w:rsidRPr="001F23FC">
              <w:rPr>
                <w:sz w:val="16"/>
                <w:szCs w:val="16"/>
              </w:rPr>
              <w:t>Introduction of new test case 6.3.2 Transmit OFF power</w:t>
            </w:r>
          </w:p>
        </w:tc>
        <w:tc>
          <w:tcPr>
            <w:tcW w:w="708" w:type="dxa"/>
            <w:shd w:val="solid" w:color="FFFFFF" w:fill="auto"/>
          </w:tcPr>
          <w:p w14:paraId="518A5F5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28794834" w14:textId="77777777">
        <w:tc>
          <w:tcPr>
            <w:tcW w:w="800" w:type="dxa"/>
            <w:shd w:val="solid" w:color="FFFFFF" w:fill="auto"/>
          </w:tcPr>
          <w:p w14:paraId="758737FA"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5F7B6249"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1B767D16" w14:textId="77777777" w:rsidR="0032234A" w:rsidRPr="001F23FC" w:rsidRDefault="0032234A">
            <w:pPr>
              <w:pStyle w:val="TAC"/>
              <w:jc w:val="left"/>
              <w:rPr>
                <w:sz w:val="16"/>
                <w:szCs w:val="16"/>
              </w:rPr>
            </w:pPr>
            <w:r w:rsidRPr="001F23FC">
              <w:rPr>
                <w:sz w:val="16"/>
                <w:szCs w:val="16"/>
              </w:rPr>
              <w:t>R5-180095</w:t>
            </w:r>
          </w:p>
        </w:tc>
        <w:tc>
          <w:tcPr>
            <w:tcW w:w="567" w:type="dxa"/>
            <w:shd w:val="solid" w:color="FFFFFF" w:fill="auto"/>
          </w:tcPr>
          <w:p w14:paraId="2BA9846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149C50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1874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32E194" w14:textId="77777777" w:rsidR="0032234A" w:rsidRPr="001F23FC" w:rsidRDefault="0032234A">
            <w:pPr>
              <w:pStyle w:val="TAL"/>
              <w:rPr>
                <w:sz w:val="16"/>
                <w:szCs w:val="16"/>
              </w:rPr>
            </w:pPr>
            <w:r w:rsidRPr="001F23FC">
              <w:rPr>
                <w:sz w:val="16"/>
                <w:szCs w:val="16"/>
              </w:rPr>
              <w:t>TP to add skeleton of 6.5.1 Occupied bandwidth to 38.521-2</w:t>
            </w:r>
          </w:p>
        </w:tc>
        <w:tc>
          <w:tcPr>
            <w:tcW w:w="708" w:type="dxa"/>
            <w:shd w:val="solid" w:color="FFFFFF" w:fill="auto"/>
          </w:tcPr>
          <w:p w14:paraId="2204AD4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3051DB9" w14:textId="77777777">
        <w:tc>
          <w:tcPr>
            <w:tcW w:w="800" w:type="dxa"/>
            <w:shd w:val="solid" w:color="FFFFFF" w:fill="auto"/>
          </w:tcPr>
          <w:p w14:paraId="4FD3B593"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7E9BB92"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2CCD8A7C" w14:textId="77777777" w:rsidR="0032234A" w:rsidRPr="001F23FC" w:rsidRDefault="0032234A">
            <w:pPr>
              <w:pStyle w:val="TAC"/>
              <w:jc w:val="left"/>
              <w:rPr>
                <w:sz w:val="16"/>
                <w:szCs w:val="16"/>
              </w:rPr>
            </w:pPr>
            <w:r w:rsidRPr="001F23FC">
              <w:rPr>
                <w:sz w:val="16"/>
                <w:szCs w:val="16"/>
              </w:rPr>
              <w:t>R5-180096</w:t>
            </w:r>
          </w:p>
        </w:tc>
        <w:tc>
          <w:tcPr>
            <w:tcW w:w="567" w:type="dxa"/>
            <w:shd w:val="solid" w:color="FFFFFF" w:fill="auto"/>
          </w:tcPr>
          <w:p w14:paraId="6446849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059BB5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75100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F506C8" w14:textId="77777777" w:rsidR="0032234A" w:rsidRPr="001F23FC" w:rsidRDefault="0032234A">
            <w:pPr>
              <w:pStyle w:val="TAL"/>
              <w:rPr>
                <w:sz w:val="16"/>
                <w:szCs w:val="16"/>
              </w:rPr>
            </w:pPr>
            <w:r w:rsidRPr="001F23FC">
              <w:rPr>
                <w:sz w:val="16"/>
                <w:szCs w:val="16"/>
              </w:rPr>
              <w:t>TP to add skeleton of 6.5.2.1 SEM to 38.521-2</w:t>
            </w:r>
          </w:p>
        </w:tc>
        <w:tc>
          <w:tcPr>
            <w:tcW w:w="708" w:type="dxa"/>
            <w:shd w:val="solid" w:color="FFFFFF" w:fill="auto"/>
          </w:tcPr>
          <w:p w14:paraId="791202DF"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DD82ECA" w14:textId="77777777">
        <w:tc>
          <w:tcPr>
            <w:tcW w:w="800" w:type="dxa"/>
            <w:shd w:val="solid" w:color="FFFFFF" w:fill="auto"/>
          </w:tcPr>
          <w:p w14:paraId="36520DA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4E2E2DE"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0F26034B" w14:textId="77777777" w:rsidR="0032234A" w:rsidRPr="001F23FC" w:rsidRDefault="0032234A">
            <w:pPr>
              <w:pStyle w:val="TAC"/>
              <w:jc w:val="left"/>
              <w:rPr>
                <w:sz w:val="16"/>
                <w:szCs w:val="16"/>
              </w:rPr>
            </w:pPr>
            <w:r w:rsidRPr="001F23FC">
              <w:rPr>
                <w:sz w:val="16"/>
                <w:szCs w:val="16"/>
              </w:rPr>
              <w:t>R5-180097</w:t>
            </w:r>
          </w:p>
        </w:tc>
        <w:tc>
          <w:tcPr>
            <w:tcW w:w="567" w:type="dxa"/>
            <w:shd w:val="solid" w:color="FFFFFF" w:fill="auto"/>
          </w:tcPr>
          <w:p w14:paraId="405900E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8481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36E8E1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34D67C4" w14:textId="77777777" w:rsidR="0032234A" w:rsidRPr="001F23FC" w:rsidRDefault="0032234A">
            <w:pPr>
              <w:pStyle w:val="TAL"/>
              <w:rPr>
                <w:sz w:val="16"/>
                <w:szCs w:val="16"/>
              </w:rPr>
            </w:pPr>
            <w:r w:rsidRPr="001F23FC">
              <w:rPr>
                <w:sz w:val="16"/>
                <w:szCs w:val="16"/>
              </w:rPr>
              <w:t>TP to add skeleton of 6.5.2.3 ACLR to 38.521-2</w:t>
            </w:r>
          </w:p>
        </w:tc>
        <w:tc>
          <w:tcPr>
            <w:tcW w:w="708" w:type="dxa"/>
            <w:shd w:val="solid" w:color="FFFFFF" w:fill="auto"/>
          </w:tcPr>
          <w:p w14:paraId="4B927D27"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5E540968" w14:textId="77777777">
        <w:tc>
          <w:tcPr>
            <w:tcW w:w="800" w:type="dxa"/>
            <w:shd w:val="solid" w:color="FFFFFF" w:fill="auto"/>
          </w:tcPr>
          <w:p w14:paraId="7987E242"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6CFFE6E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3049049B" w14:textId="77777777" w:rsidR="0032234A" w:rsidRPr="001F23FC" w:rsidRDefault="0032234A">
            <w:pPr>
              <w:pStyle w:val="TAC"/>
              <w:jc w:val="left"/>
              <w:rPr>
                <w:sz w:val="16"/>
                <w:szCs w:val="16"/>
              </w:rPr>
            </w:pPr>
            <w:r w:rsidRPr="001F23FC">
              <w:rPr>
                <w:sz w:val="16"/>
                <w:szCs w:val="16"/>
              </w:rPr>
              <w:t>R5-181508</w:t>
            </w:r>
          </w:p>
        </w:tc>
        <w:tc>
          <w:tcPr>
            <w:tcW w:w="567" w:type="dxa"/>
            <w:shd w:val="solid" w:color="FFFFFF" w:fill="auto"/>
          </w:tcPr>
          <w:p w14:paraId="7C42711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F8935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381A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55ED5A2" w14:textId="77777777" w:rsidR="0032234A" w:rsidRPr="001F23FC" w:rsidRDefault="0032234A">
            <w:pPr>
              <w:pStyle w:val="TAL"/>
              <w:rPr>
                <w:sz w:val="16"/>
                <w:szCs w:val="16"/>
              </w:rPr>
            </w:pPr>
            <w:r w:rsidRPr="001F23FC">
              <w:rPr>
                <w:sz w:val="16"/>
                <w:szCs w:val="16"/>
                <w:lang w:eastAsia="zh-TW"/>
              </w:rPr>
              <w:t>Updated 38.521-2 to extend Annex with additional testing information</w:t>
            </w:r>
          </w:p>
        </w:tc>
        <w:tc>
          <w:tcPr>
            <w:tcW w:w="708" w:type="dxa"/>
            <w:shd w:val="solid" w:color="FFFFFF" w:fill="auto"/>
          </w:tcPr>
          <w:p w14:paraId="623675DA" w14:textId="77777777" w:rsidR="0032234A" w:rsidRPr="001F23FC" w:rsidRDefault="0032234A">
            <w:pPr>
              <w:pStyle w:val="TAC"/>
              <w:jc w:val="left"/>
              <w:rPr>
                <w:sz w:val="16"/>
                <w:szCs w:val="16"/>
              </w:rPr>
            </w:pPr>
            <w:r w:rsidRPr="001F23FC">
              <w:rPr>
                <w:sz w:val="16"/>
                <w:szCs w:val="16"/>
              </w:rPr>
              <w:t>0.2.0</w:t>
            </w:r>
          </w:p>
        </w:tc>
      </w:tr>
      <w:tr w:rsidR="0032234A" w:rsidRPr="001F23FC" w14:paraId="0458EFB2" w14:textId="77777777">
        <w:tc>
          <w:tcPr>
            <w:tcW w:w="800" w:type="dxa"/>
            <w:shd w:val="solid" w:color="FFFFFF" w:fill="auto"/>
          </w:tcPr>
          <w:p w14:paraId="58F9B31F"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7E598C04"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4C5D7AE6" w14:textId="77777777" w:rsidR="0032234A" w:rsidRPr="001F23FC" w:rsidRDefault="0032234A">
            <w:pPr>
              <w:pStyle w:val="TAC"/>
              <w:jc w:val="left"/>
              <w:rPr>
                <w:sz w:val="16"/>
                <w:szCs w:val="16"/>
              </w:rPr>
            </w:pPr>
            <w:r w:rsidRPr="001F23FC">
              <w:rPr>
                <w:sz w:val="16"/>
                <w:szCs w:val="16"/>
              </w:rPr>
              <w:t>R5-181680</w:t>
            </w:r>
          </w:p>
        </w:tc>
        <w:tc>
          <w:tcPr>
            <w:tcW w:w="567" w:type="dxa"/>
            <w:shd w:val="solid" w:color="FFFFFF" w:fill="auto"/>
          </w:tcPr>
          <w:p w14:paraId="3940B6B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AECA0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6881FF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F3F28E4" w14:textId="77777777" w:rsidR="0032234A" w:rsidRPr="001F23FC" w:rsidRDefault="0032234A">
            <w:pPr>
              <w:pStyle w:val="TAL"/>
              <w:rPr>
                <w:sz w:val="16"/>
                <w:szCs w:val="16"/>
              </w:rPr>
            </w:pPr>
            <w:r w:rsidRPr="001F23FC">
              <w:rPr>
                <w:sz w:val="16"/>
                <w:szCs w:val="16"/>
                <w:lang w:eastAsia="zh-TW"/>
              </w:rPr>
              <w:t xml:space="preserve">TP to skeleton of 7.6.1 </w:t>
            </w:r>
            <w:proofErr w:type="spellStart"/>
            <w:r w:rsidRPr="001F23FC">
              <w:rPr>
                <w:sz w:val="16"/>
                <w:szCs w:val="16"/>
                <w:lang w:eastAsia="zh-TW"/>
              </w:rPr>
              <w:t>Inband</w:t>
            </w:r>
            <w:proofErr w:type="spellEnd"/>
            <w:r w:rsidRPr="001F23FC">
              <w:rPr>
                <w:sz w:val="16"/>
                <w:szCs w:val="16"/>
                <w:lang w:eastAsia="zh-TW"/>
              </w:rPr>
              <w:t xml:space="preserve"> blocking to 38.521-2</w:t>
            </w:r>
          </w:p>
        </w:tc>
        <w:tc>
          <w:tcPr>
            <w:tcW w:w="708" w:type="dxa"/>
            <w:shd w:val="solid" w:color="FFFFFF" w:fill="auto"/>
          </w:tcPr>
          <w:p w14:paraId="25107B5A" w14:textId="77777777" w:rsidR="0032234A" w:rsidRPr="001F23FC" w:rsidRDefault="0032234A">
            <w:pPr>
              <w:pStyle w:val="TAC"/>
              <w:jc w:val="left"/>
              <w:rPr>
                <w:sz w:val="16"/>
                <w:szCs w:val="16"/>
              </w:rPr>
            </w:pPr>
            <w:r w:rsidRPr="001F23FC">
              <w:rPr>
                <w:sz w:val="16"/>
                <w:szCs w:val="16"/>
              </w:rPr>
              <w:t>0.2.0</w:t>
            </w:r>
          </w:p>
        </w:tc>
      </w:tr>
      <w:tr w:rsidR="0032234A" w:rsidRPr="001F23FC" w14:paraId="41D18348" w14:textId="77777777">
        <w:tc>
          <w:tcPr>
            <w:tcW w:w="800" w:type="dxa"/>
            <w:shd w:val="solid" w:color="FFFFFF" w:fill="auto"/>
          </w:tcPr>
          <w:p w14:paraId="62F04023"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35D9775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72C30C21" w14:textId="77777777" w:rsidR="0032234A" w:rsidRPr="001F23FC" w:rsidRDefault="0032234A">
            <w:pPr>
              <w:pStyle w:val="TAC"/>
              <w:jc w:val="left"/>
              <w:rPr>
                <w:sz w:val="16"/>
                <w:szCs w:val="16"/>
              </w:rPr>
            </w:pPr>
            <w:r w:rsidRPr="001F23FC">
              <w:rPr>
                <w:sz w:val="16"/>
                <w:szCs w:val="16"/>
              </w:rPr>
              <w:t>R5-181681</w:t>
            </w:r>
          </w:p>
        </w:tc>
        <w:tc>
          <w:tcPr>
            <w:tcW w:w="567" w:type="dxa"/>
            <w:shd w:val="solid" w:color="FFFFFF" w:fill="auto"/>
          </w:tcPr>
          <w:p w14:paraId="3FB5468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8604CB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6CCD5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60F7FC5" w14:textId="77777777" w:rsidR="0032234A" w:rsidRPr="001F23FC" w:rsidRDefault="0032234A">
            <w:pPr>
              <w:pStyle w:val="TAL"/>
              <w:rPr>
                <w:sz w:val="16"/>
                <w:szCs w:val="16"/>
              </w:rPr>
            </w:pPr>
            <w:r w:rsidRPr="001F23FC">
              <w:rPr>
                <w:sz w:val="16"/>
                <w:szCs w:val="16"/>
                <w:lang w:eastAsia="zh-TW"/>
              </w:rPr>
              <w:t>5G-NR: Text Proposal to add spurious emissions test case to 38.521-2</w:t>
            </w:r>
          </w:p>
        </w:tc>
        <w:tc>
          <w:tcPr>
            <w:tcW w:w="708" w:type="dxa"/>
            <w:shd w:val="solid" w:color="FFFFFF" w:fill="auto"/>
          </w:tcPr>
          <w:p w14:paraId="6BA55C44" w14:textId="77777777" w:rsidR="0032234A" w:rsidRPr="001F23FC" w:rsidRDefault="0032234A">
            <w:pPr>
              <w:pStyle w:val="TAC"/>
              <w:jc w:val="left"/>
              <w:rPr>
                <w:sz w:val="16"/>
                <w:szCs w:val="16"/>
              </w:rPr>
            </w:pPr>
            <w:r w:rsidRPr="001F23FC">
              <w:rPr>
                <w:sz w:val="16"/>
                <w:szCs w:val="16"/>
              </w:rPr>
              <w:t>0.2.0</w:t>
            </w:r>
          </w:p>
        </w:tc>
      </w:tr>
      <w:tr w:rsidR="0032234A" w:rsidRPr="001F23FC" w14:paraId="0B536D2B" w14:textId="77777777">
        <w:tc>
          <w:tcPr>
            <w:tcW w:w="800" w:type="dxa"/>
            <w:shd w:val="solid" w:color="FFFFFF" w:fill="auto"/>
          </w:tcPr>
          <w:p w14:paraId="1DA62E4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0B49704C"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1B65D0AE" w14:textId="77777777" w:rsidR="0032234A" w:rsidRPr="001F23FC" w:rsidRDefault="0032234A">
            <w:pPr>
              <w:pStyle w:val="TAC"/>
              <w:jc w:val="left"/>
              <w:rPr>
                <w:sz w:val="16"/>
                <w:szCs w:val="16"/>
              </w:rPr>
            </w:pPr>
            <w:r w:rsidRPr="001F23FC">
              <w:rPr>
                <w:sz w:val="16"/>
                <w:szCs w:val="16"/>
              </w:rPr>
              <w:t>R5-18</w:t>
            </w:r>
            <w:r w:rsidRPr="001F23FC">
              <w:rPr>
                <w:rFonts w:eastAsia="SimSun"/>
                <w:sz w:val="16"/>
                <w:szCs w:val="16"/>
              </w:rPr>
              <w:t>1978</w:t>
            </w:r>
          </w:p>
        </w:tc>
        <w:tc>
          <w:tcPr>
            <w:tcW w:w="567" w:type="dxa"/>
            <w:shd w:val="solid" w:color="FFFFFF" w:fill="auto"/>
          </w:tcPr>
          <w:p w14:paraId="2C03581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7580D2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7FD68F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B160E4" w14:textId="77777777" w:rsidR="0032234A" w:rsidRPr="001F23FC" w:rsidRDefault="0032234A">
            <w:pPr>
              <w:pStyle w:val="TAL"/>
              <w:rPr>
                <w:sz w:val="16"/>
                <w:szCs w:val="16"/>
              </w:rPr>
            </w:pPr>
            <w:r w:rsidRPr="001F23FC">
              <w:rPr>
                <w:sz w:val="16"/>
                <w:szCs w:val="16"/>
              </w:rPr>
              <w:t>Update TS 38.521-2 further to align with the latest TS 38.101-2 spec structure.</w:t>
            </w:r>
          </w:p>
        </w:tc>
        <w:tc>
          <w:tcPr>
            <w:tcW w:w="708" w:type="dxa"/>
            <w:shd w:val="solid" w:color="FFFFFF" w:fill="auto"/>
          </w:tcPr>
          <w:p w14:paraId="12DEE066" w14:textId="77777777" w:rsidR="0032234A" w:rsidRPr="001F23FC" w:rsidRDefault="0032234A">
            <w:pPr>
              <w:pStyle w:val="TAC"/>
              <w:jc w:val="left"/>
              <w:rPr>
                <w:sz w:val="16"/>
                <w:szCs w:val="16"/>
              </w:rPr>
            </w:pPr>
            <w:r w:rsidRPr="001F23FC">
              <w:rPr>
                <w:rFonts w:eastAsia="SimSun"/>
                <w:sz w:val="16"/>
                <w:szCs w:val="16"/>
              </w:rPr>
              <w:t>0.3.1</w:t>
            </w:r>
          </w:p>
        </w:tc>
      </w:tr>
      <w:tr w:rsidR="0032234A" w:rsidRPr="001F23FC" w14:paraId="7536949F" w14:textId="77777777">
        <w:tc>
          <w:tcPr>
            <w:tcW w:w="800" w:type="dxa"/>
            <w:shd w:val="solid" w:color="FFFFFF" w:fill="auto"/>
          </w:tcPr>
          <w:p w14:paraId="1A8FC25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8206F63"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2F5DD746" w14:textId="77777777" w:rsidR="0032234A" w:rsidRPr="001F23FC" w:rsidRDefault="0032234A">
            <w:pPr>
              <w:pStyle w:val="TAC"/>
              <w:jc w:val="left"/>
              <w:rPr>
                <w:sz w:val="16"/>
                <w:szCs w:val="16"/>
              </w:rPr>
            </w:pPr>
            <w:r w:rsidRPr="001F23FC">
              <w:rPr>
                <w:sz w:val="16"/>
                <w:szCs w:val="16"/>
              </w:rPr>
              <w:t>R5-182027</w:t>
            </w:r>
          </w:p>
        </w:tc>
        <w:tc>
          <w:tcPr>
            <w:tcW w:w="567" w:type="dxa"/>
            <w:shd w:val="solid" w:color="FFFFFF" w:fill="auto"/>
          </w:tcPr>
          <w:p w14:paraId="3E1855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69A842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0CC33D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4ECB17E" w14:textId="77777777" w:rsidR="0032234A" w:rsidRPr="001F23FC" w:rsidRDefault="0032234A">
            <w:pPr>
              <w:pStyle w:val="TAL"/>
              <w:rPr>
                <w:sz w:val="16"/>
                <w:szCs w:val="16"/>
              </w:rPr>
            </w:pPr>
            <w:r w:rsidRPr="001F23FC">
              <w:rPr>
                <w:sz w:val="16"/>
                <w:szCs w:val="16"/>
              </w:rPr>
              <w:t>5G-NR Text Proposal to update spurious emissions test case to 38.521-2</w:t>
            </w:r>
          </w:p>
        </w:tc>
        <w:tc>
          <w:tcPr>
            <w:tcW w:w="708" w:type="dxa"/>
            <w:shd w:val="solid" w:color="FFFFFF" w:fill="auto"/>
          </w:tcPr>
          <w:p w14:paraId="2761FD13" w14:textId="77777777" w:rsidR="0032234A" w:rsidRPr="001F23FC" w:rsidRDefault="0032234A">
            <w:pPr>
              <w:pStyle w:val="TAC"/>
              <w:jc w:val="left"/>
              <w:rPr>
                <w:sz w:val="16"/>
                <w:szCs w:val="16"/>
              </w:rPr>
            </w:pPr>
            <w:r w:rsidRPr="001F23FC">
              <w:rPr>
                <w:sz w:val="16"/>
                <w:szCs w:val="16"/>
              </w:rPr>
              <w:t>0.4.0</w:t>
            </w:r>
          </w:p>
        </w:tc>
      </w:tr>
      <w:tr w:rsidR="0032234A" w:rsidRPr="001F23FC" w14:paraId="2069FC36" w14:textId="77777777">
        <w:tc>
          <w:tcPr>
            <w:tcW w:w="800" w:type="dxa"/>
            <w:shd w:val="solid" w:color="FFFFFF" w:fill="auto"/>
          </w:tcPr>
          <w:p w14:paraId="49F085FB"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B50CF8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635D2EB" w14:textId="77777777" w:rsidR="0032234A" w:rsidRPr="001F23FC" w:rsidRDefault="0032234A">
            <w:pPr>
              <w:pStyle w:val="TAC"/>
              <w:jc w:val="left"/>
              <w:rPr>
                <w:sz w:val="16"/>
                <w:szCs w:val="16"/>
              </w:rPr>
            </w:pPr>
            <w:hyperlink r:id="rId385" w:history="1">
              <w:r w:rsidRPr="001F23FC">
                <w:rPr>
                  <w:sz w:val="16"/>
                  <w:szCs w:val="16"/>
                </w:rPr>
                <w:t>R5-182041</w:t>
              </w:r>
            </w:hyperlink>
          </w:p>
        </w:tc>
        <w:tc>
          <w:tcPr>
            <w:tcW w:w="567" w:type="dxa"/>
            <w:shd w:val="solid" w:color="FFFFFF" w:fill="auto"/>
          </w:tcPr>
          <w:p w14:paraId="69E964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9C727F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856267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0FAD35" w14:textId="77777777" w:rsidR="0032234A" w:rsidRPr="001F23FC" w:rsidRDefault="0032234A">
            <w:pPr>
              <w:pStyle w:val="TAL"/>
              <w:rPr>
                <w:sz w:val="16"/>
                <w:szCs w:val="16"/>
              </w:rPr>
            </w:pPr>
            <w:r w:rsidRPr="001F23FC">
              <w:rPr>
                <w:sz w:val="16"/>
                <w:szCs w:val="16"/>
              </w:rPr>
              <w:t>5G-NR Text Proposal to add REFSENS test case to 38.521-2</w:t>
            </w:r>
          </w:p>
        </w:tc>
        <w:tc>
          <w:tcPr>
            <w:tcW w:w="708" w:type="dxa"/>
            <w:shd w:val="solid" w:color="FFFFFF" w:fill="auto"/>
          </w:tcPr>
          <w:p w14:paraId="50748047" w14:textId="77777777" w:rsidR="0032234A" w:rsidRPr="001F23FC" w:rsidRDefault="0032234A">
            <w:pPr>
              <w:pStyle w:val="TAC"/>
              <w:jc w:val="left"/>
              <w:rPr>
                <w:sz w:val="16"/>
                <w:szCs w:val="16"/>
              </w:rPr>
            </w:pPr>
            <w:r w:rsidRPr="001F23FC">
              <w:rPr>
                <w:sz w:val="16"/>
                <w:szCs w:val="16"/>
              </w:rPr>
              <w:t>0.4.0</w:t>
            </w:r>
          </w:p>
        </w:tc>
      </w:tr>
      <w:tr w:rsidR="0032234A" w:rsidRPr="001F23FC" w14:paraId="7BE97FF2" w14:textId="77777777">
        <w:tc>
          <w:tcPr>
            <w:tcW w:w="800" w:type="dxa"/>
            <w:shd w:val="solid" w:color="FFFFFF" w:fill="auto"/>
          </w:tcPr>
          <w:p w14:paraId="1CFD63F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FF16F26"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2C41CBEA" w14:textId="77777777" w:rsidR="0032234A" w:rsidRPr="001F23FC" w:rsidRDefault="0032234A">
            <w:pPr>
              <w:pStyle w:val="TAC"/>
              <w:jc w:val="left"/>
              <w:rPr>
                <w:sz w:val="16"/>
                <w:szCs w:val="16"/>
              </w:rPr>
            </w:pPr>
            <w:hyperlink r:id="rId386" w:history="1">
              <w:r w:rsidRPr="001F23FC">
                <w:rPr>
                  <w:sz w:val="16"/>
                  <w:szCs w:val="16"/>
                </w:rPr>
                <w:t>R5-182009</w:t>
              </w:r>
            </w:hyperlink>
          </w:p>
        </w:tc>
        <w:tc>
          <w:tcPr>
            <w:tcW w:w="567" w:type="dxa"/>
            <w:shd w:val="solid" w:color="FFFFFF" w:fill="auto"/>
          </w:tcPr>
          <w:p w14:paraId="733891F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C43C4C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EE02A3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8C00406" w14:textId="77777777" w:rsidR="0032234A" w:rsidRPr="001F23FC" w:rsidRDefault="0032234A">
            <w:pPr>
              <w:pStyle w:val="TAL"/>
              <w:rPr>
                <w:sz w:val="16"/>
                <w:szCs w:val="16"/>
              </w:rPr>
            </w:pPr>
            <w:r w:rsidRPr="001F23FC">
              <w:rPr>
                <w:sz w:val="16"/>
                <w:szCs w:val="16"/>
              </w:rPr>
              <w:t>General section updated to 38.521-2</w:t>
            </w:r>
          </w:p>
        </w:tc>
        <w:tc>
          <w:tcPr>
            <w:tcW w:w="708" w:type="dxa"/>
            <w:shd w:val="solid" w:color="FFFFFF" w:fill="auto"/>
          </w:tcPr>
          <w:p w14:paraId="2967530A" w14:textId="77777777" w:rsidR="0032234A" w:rsidRPr="001F23FC" w:rsidRDefault="0032234A">
            <w:pPr>
              <w:pStyle w:val="TAC"/>
              <w:jc w:val="left"/>
              <w:rPr>
                <w:sz w:val="16"/>
                <w:szCs w:val="16"/>
              </w:rPr>
            </w:pPr>
            <w:r w:rsidRPr="001F23FC">
              <w:rPr>
                <w:sz w:val="16"/>
                <w:szCs w:val="16"/>
              </w:rPr>
              <w:t>0.4.0</w:t>
            </w:r>
          </w:p>
        </w:tc>
      </w:tr>
      <w:tr w:rsidR="0032234A" w:rsidRPr="001F23FC" w14:paraId="7469FD6D" w14:textId="77777777">
        <w:tc>
          <w:tcPr>
            <w:tcW w:w="800" w:type="dxa"/>
            <w:shd w:val="solid" w:color="FFFFFF" w:fill="auto"/>
          </w:tcPr>
          <w:p w14:paraId="47DE548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75DDBB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26C2F46B" w14:textId="77777777" w:rsidR="0032234A" w:rsidRPr="001F23FC" w:rsidRDefault="0032234A">
            <w:pPr>
              <w:pStyle w:val="TAC"/>
              <w:jc w:val="left"/>
              <w:rPr>
                <w:sz w:val="16"/>
                <w:szCs w:val="16"/>
              </w:rPr>
            </w:pPr>
            <w:r w:rsidRPr="001F23FC">
              <w:rPr>
                <w:sz w:val="16"/>
                <w:szCs w:val="16"/>
              </w:rPr>
              <w:t>R5-182048</w:t>
            </w:r>
          </w:p>
        </w:tc>
        <w:tc>
          <w:tcPr>
            <w:tcW w:w="567" w:type="dxa"/>
            <w:shd w:val="solid" w:color="FFFFFF" w:fill="auto"/>
          </w:tcPr>
          <w:p w14:paraId="202766C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29F3CE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1EF7A5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B3596C6" w14:textId="77777777" w:rsidR="0032234A" w:rsidRPr="001F23FC" w:rsidRDefault="0032234A">
            <w:pPr>
              <w:pStyle w:val="TAL"/>
              <w:rPr>
                <w:sz w:val="16"/>
                <w:szCs w:val="16"/>
              </w:rPr>
            </w:pPr>
            <w:r w:rsidRPr="001F23FC">
              <w:rPr>
                <w:sz w:val="16"/>
                <w:szCs w:val="16"/>
              </w:rPr>
              <w:t>Addition of FR2 test case 6.3.1 Minimum Output Power</w:t>
            </w:r>
          </w:p>
        </w:tc>
        <w:tc>
          <w:tcPr>
            <w:tcW w:w="708" w:type="dxa"/>
            <w:shd w:val="solid" w:color="FFFFFF" w:fill="auto"/>
          </w:tcPr>
          <w:p w14:paraId="01E62019" w14:textId="77777777" w:rsidR="0032234A" w:rsidRPr="001F23FC" w:rsidRDefault="0032234A">
            <w:pPr>
              <w:pStyle w:val="TAC"/>
              <w:jc w:val="left"/>
              <w:rPr>
                <w:sz w:val="16"/>
                <w:szCs w:val="16"/>
              </w:rPr>
            </w:pPr>
            <w:r w:rsidRPr="001F23FC">
              <w:rPr>
                <w:sz w:val="16"/>
                <w:szCs w:val="16"/>
              </w:rPr>
              <w:t>0.4.0</w:t>
            </w:r>
          </w:p>
        </w:tc>
      </w:tr>
      <w:tr w:rsidR="0032234A" w:rsidRPr="001F23FC" w14:paraId="5E101AC0" w14:textId="77777777">
        <w:tc>
          <w:tcPr>
            <w:tcW w:w="800" w:type="dxa"/>
            <w:shd w:val="solid" w:color="FFFFFF" w:fill="auto"/>
          </w:tcPr>
          <w:p w14:paraId="212C2E18"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6F12410"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C014F61" w14:textId="77777777" w:rsidR="0032234A" w:rsidRPr="001F23FC" w:rsidRDefault="0032234A">
            <w:pPr>
              <w:pStyle w:val="TAC"/>
              <w:jc w:val="left"/>
              <w:rPr>
                <w:sz w:val="16"/>
                <w:szCs w:val="16"/>
              </w:rPr>
            </w:pPr>
            <w:hyperlink r:id="rId387" w:history="1">
              <w:r w:rsidRPr="001F23FC">
                <w:rPr>
                  <w:sz w:val="16"/>
                  <w:szCs w:val="16"/>
                </w:rPr>
                <w:t>R5-182049</w:t>
              </w:r>
            </w:hyperlink>
          </w:p>
        </w:tc>
        <w:tc>
          <w:tcPr>
            <w:tcW w:w="567" w:type="dxa"/>
            <w:shd w:val="solid" w:color="FFFFFF" w:fill="auto"/>
          </w:tcPr>
          <w:p w14:paraId="394F26B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8CF23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6357A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A1D701" w14:textId="77777777" w:rsidR="0032234A" w:rsidRPr="001F23FC" w:rsidRDefault="0032234A">
            <w:pPr>
              <w:pStyle w:val="TAL"/>
              <w:rPr>
                <w:sz w:val="16"/>
                <w:szCs w:val="16"/>
              </w:rPr>
            </w:pPr>
            <w:r w:rsidRPr="001F23FC">
              <w:rPr>
                <w:sz w:val="16"/>
                <w:szCs w:val="16"/>
              </w:rPr>
              <w:t>Addition of FR2 test case 6.3.3.2 General ON/OFF time mask</w:t>
            </w:r>
          </w:p>
        </w:tc>
        <w:tc>
          <w:tcPr>
            <w:tcW w:w="708" w:type="dxa"/>
            <w:shd w:val="solid" w:color="FFFFFF" w:fill="auto"/>
          </w:tcPr>
          <w:p w14:paraId="27C224F2" w14:textId="77777777" w:rsidR="0032234A" w:rsidRPr="001F23FC" w:rsidRDefault="0032234A">
            <w:pPr>
              <w:pStyle w:val="TAC"/>
              <w:jc w:val="left"/>
              <w:rPr>
                <w:sz w:val="16"/>
                <w:szCs w:val="16"/>
              </w:rPr>
            </w:pPr>
            <w:r w:rsidRPr="001F23FC">
              <w:rPr>
                <w:sz w:val="16"/>
                <w:szCs w:val="16"/>
              </w:rPr>
              <w:t>0.4.0</w:t>
            </w:r>
          </w:p>
        </w:tc>
      </w:tr>
      <w:tr w:rsidR="0032234A" w:rsidRPr="001F23FC" w14:paraId="260601F7" w14:textId="77777777">
        <w:tc>
          <w:tcPr>
            <w:tcW w:w="800" w:type="dxa"/>
            <w:shd w:val="solid" w:color="FFFFFF" w:fill="auto"/>
          </w:tcPr>
          <w:p w14:paraId="2ADF127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AD51DFA"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6CEBCE1E" w14:textId="77777777" w:rsidR="0032234A" w:rsidRPr="001F23FC" w:rsidRDefault="0032234A">
            <w:pPr>
              <w:pStyle w:val="TAC"/>
              <w:jc w:val="left"/>
              <w:rPr>
                <w:sz w:val="16"/>
                <w:szCs w:val="16"/>
              </w:rPr>
            </w:pPr>
            <w:r w:rsidRPr="001F23FC">
              <w:rPr>
                <w:sz w:val="16"/>
                <w:szCs w:val="16"/>
              </w:rPr>
              <w:t>R5-181839</w:t>
            </w:r>
          </w:p>
        </w:tc>
        <w:tc>
          <w:tcPr>
            <w:tcW w:w="567" w:type="dxa"/>
            <w:shd w:val="solid" w:color="FFFFFF" w:fill="auto"/>
          </w:tcPr>
          <w:p w14:paraId="2D4F4D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F846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F3744A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65271D8" w14:textId="77777777" w:rsidR="0032234A" w:rsidRPr="001F23FC" w:rsidRDefault="0032234A">
            <w:pPr>
              <w:pStyle w:val="TAL"/>
              <w:rPr>
                <w:sz w:val="16"/>
                <w:szCs w:val="16"/>
              </w:rPr>
            </w:pPr>
            <w:r w:rsidRPr="001F23FC">
              <w:rPr>
                <w:sz w:val="16"/>
                <w:szCs w:val="16"/>
              </w:rPr>
              <w:t>Definitions and abbreviations updated to 38.521-2</w:t>
            </w:r>
          </w:p>
        </w:tc>
        <w:tc>
          <w:tcPr>
            <w:tcW w:w="708" w:type="dxa"/>
            <w:shd w:val="solid" w:color="FFFFFF" w:fill="auto"/>
          </w:tcPr>
          <w:p w14:paraId="33E652DF" w14:textId="77777777" w:rsidR="0032234A" w:rsidRPr="001F23FC" w:rsidRDefault="0032234A">
            <w:pPr>
              <w:pStyle w:val="TAC"/>
              <w:jc w:val="left"/>
              <w:rPr>
                <w:sz w:val="16"/>
                <w:szCs w:val="16"/>
              </w:rPr>
            </w:pPr>
            <w:r w:rsidRPr="001F23FC">
              <w:rPr>
                <w:sz w:val="16"/>
                <w:szCs w:val="16"/>
              </w:rPr>
              <w:t>0.4.0</w:t>
            </w:r>
          </w:p>
        </w:tc>
      </w:tr>
      <w:tr w:rsidR="0032234A" w:rsidRPr="001F23FC" w14:paraId="1115A35B" w14:textId="77777777">
        <w:tc>
          <w:tcPr>
            <w:tcW w:w="800" w:type="dxa"/>
            <w:shd w:val="solid" w:color="FFFFFF" w:fill="auto"/>
          </w:tcPr>
          <w:p w14:paraId="4F86291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8E402D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0E4DF2FC" w14:textId="77777777" w:rsidR="0032234A" w:rsidRPr="001F23FC" w:rsidRDefault="0032234A">
            <w:pPr>
              <w:pStyle w:val="TAC"/>
              <w:jc w:val="left"/>
              <w:rPr>
                <w:sz w:val="16"/>
                <w:szCs w:val="16"/>
              </w:rPr>
            </w:pPr>
            <w:hyperlink r:id="rId388" w:history="1">
              <w:r w:rsidRPr="001F23FC">
                <w:rPr>
                  <w:sz w:val="16"/>
                  <w:szCs w:val="16"/>
                </w:rPr>
                <w:t>R5-181840</w:t>
              </w:r>
            </w:hyperlink>
          </w:p>
        </w:tc>
        <w:tc>
          <w:tcPr>
            <w:tcW w:w="567" w:type="dxa"/>
            <w:shd w:val="solid" w:color="FFFFFF" w:fill="auto"/>
          </w:tcPr>
          <w:p w14:paraId="5F6F713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156D8E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BCC80F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7C7C84" w14:textId="77777777" w:rsidR="0032234A" w:rsidRPr="001F23FC" w:rsidRDefault="0032234A">
            <w:pPr>
              <w:pStyle w:val="TAL"/>
              <w:rPr>
                <w:sz w:val="16"/>
                <w:szCs w:val="16"/>
              </w:rPr>
            </w:pPr>
            <w:r w:rsidRPr="001F23FC">
              <w:rPr>
                <w:sz w:val="16"/>
                <w:szCs w:val="16"/>
              </w:rPr>
              <w:t>Operating bands and Channel arrangement updated to 38.521-2</w:t>
            </w:r>
          </w:p>
        </w:tc>
        <w:tc>
          <w:tcPr>
            <w:tcW w:w="708" w:type="dxa"/>
            <w:shd w:val="solid" w:color="FFFFFF" w:fill="auto"/>
          </w:tcPr>
          <w:p w14:paraId="25C1A64D" w14:textId="77777777" w:rsidR="0032234A" w:rsidRPr="001F23FC" w:rsidRDefault="0032234A">
            <w:pPr>
              <w:pStyle w:val="TAC"/>
              <w:jc w:val="left"/>
              <w:rPr>
                <w:sz w:val="16"/>
                <w:szCs w:val="16"/>
              </w:rPr>
            </w:pPr>
            <w:r w:rsidRPr="001F23FC">
              <w:rPr>
                <w:sz w:val="16"/>
                <w:szCs w:val="16"/>
              </w:rPr>
              <w:t>0.4.0</w:t>
            </w:r>
          </w:p>
        </w:tc>
      </w:tr>
      <w:tr w:rsidR="0032234A" w:rsidRPr="001F23FC" w14:paraId="3F127E80" w14:textId="77777777">
        <w:tc>
          <w:tcPr>
            <w:tcW w:w="800" w:type="dxa"/>
            <w:shd w:val="solid" w:color="FFFFFF" w:fill="auto"/>
          </w:tcPr>
          <w:p w14:paraId="0628833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B3DE4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706BBD87" w14:textId="77777777" w:rsidR="0032234A" w:rsidRPr="001F23FC" w:rsidRDefault="0032234A">
            <w:pPr>
              <w:pStyle w:val="TAC"/>
              <w:jc w:val="left"/>
              <w:rPr>
                <w:sz w:val="16"/>
                <w:szCs w:val="16"/>
              </w:rPr>
            </w:pPr>
            <w:hyperlink r:id="rId389" w:history="1">
              <w:r w:rsidRPr="001F23FC">
                <w:rPr>
                  <w:sz w:val="16"/>
                  <w:szCs w:val="16"/>
                </w:rPr>
                <w:t>R5-182008</w:t>
              </w:r>
            </w:hyperlink>
          </w:p>
        </w:tc>
        <w:tc>
          <w:tcPr>
            <w:tcW w:w="567" w:type="dxa"/>
            <w:shd w:val="solid" w:color="FFFFFF" w:fill="auto"/>
          </w:tcPr>
          <w:p w14:paraId="7052CB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4DE1C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DB47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05548F5" w14:textId="77777777" w:rsidR="0032234A" w:rsidRPr="001F23FC" w:rsidRDefault="0032234A">
            <w:pPr>
              <w:pStyle w:val="TAL"/>
              <w:rPr>
                <w:sz w:val="16"/>
                <w:szCs w:val="16"/>
              </w:rPr>
            </w:pPr>
            <w:r w:rsidRPr="001F23FC">
              <w:rPr>
                <w:sz w:val="16"/>
                <w:szCs w:val="16"/>
              </w:rPr>
              <w:t>Introduction of new test case 7.4 Maximum input level</w:t>
            </w:r>
          </w:p>
        </w:tc>
        <w:tc>
          <w:tcPr>
            <w:tcW w:w="708" w:type="dxa"/>
            <w:shd w:val="solid" w:color="FFFFFF" w:fill="auto"/>
          </w:tcPr>
          <w:p w14:paraId="12DCE38E" w14:textId="77777777" w:rsidR="0032234A" w:rsidRPr="001F23FC" w:rsidRDefault="0032234A">
            <w:pPr>
              <w:pStyle w:val="TAC"/>
              <w:jc w:val="left"/>
              <w:rPr>
                <w:sz w:val="16"/>
                <w:szCs w:val="16"/>
              </w:rPr>
            </w:pPr>
            <w:r w:rsidRPr="001F23FC">
              <w:rPr>
                <w:sz w:val="16"/>
                <w:szCs w:val="16"/>
              </w:rPr>
              <w:t>0.4.0</w:t>
            </w:r>
          </w:p>
        </w:tc>
      </w:tr>
      <w:tr w:rsidR="0032234A" w:rsidRPr="001F23FC" w14:paraId="31101D7C" w14:textId="77777777">
        <w:tc>
          <w:tcPr>
            <w:tcW w:w="800" w:type="dxa"/>
            <w:shd w:val="solid" w:color="FFFFFF" w:fill="auto"/>
          </w:tcPr>
          <w:p w14:paraId="438BCC04"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51E95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6151F792" w14:textId="77777777" w:rsidR="0032234A" w:rsidRPr="001F23FC" w:rsidRDefault="0032234A">
            <w:pPr>
              <w:pStyle w:val="TAC"/>
              <w:jc w:val="left"/>
              <w:rPr>
                <w:sz w:val="16"/>
                <w:szCs w:val="16"/>
              </w:rPr>
            </w:pPr>
            <w:hyperlink r:id="rId390" w:history="1">
              <w:r w:rsidRPr="001F23FC">
                <w:rPr>
                  <w:sz w:val="16"/>
                  <w:szCs w:val="16"/>
                </w:rPr>
                <w:t>R5-182010</w:t>
              </w:r>
            </w:hyperlink>
          </w:p>
        </w:tc>
        <w:tc>
          <w:tcPr>
            <w:tcW w:w="567" w:type="dxa"/>
            <w:shd w:val="solid" w:color="FFFFFF" w:fill="auto"/>
          </w:tcPr>
          <w:p w14:paraId="20938504"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2B04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11C57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D099F3" w14:textId="77777777" w:rsidR="0032234A" w:rsidRPr="001F23FC" w:rsidRDefault="0032234A">
            <w:pPr>
              <w:pStyle w:val="TAL"/>
              <w:rPr>
                <w:sz w:val="16"/>
                <w:szCs w:val="16"/>
              </w:rPr>
            </w:pPr>
            <w:r w:rsidRPr="001F23FC">
              <w:rPr>
                <w:sz w:val="16"/>
                <w:szCs w:val="16"/>
              </w:rPr>
              <w:t>Common uplink configuration table for Tx test cases for TS 38.521-2 non-CA</w:t>
            </w:r>
          </w:p>
        </w:tc>
        <w:tc>
          <w:tcPr>
            <w:tcW w:w="708" w:type="dxa"/>
            <w:shd w:val="solid" w:color="FFFFFF" w:fill="auto"/>
          </w:tcPr>
          <w:p w14:paraId="0CAF02EE" w14:textId="77777777" w:rsidR="0032234A" w:rsidRPr="001F23FC" w:rsidRDefault="0032234A">
            <w:pPr>
              <w:pStyle w:val="TAC"/>
              <w:jc w:val="left"/>
              <w:rPr>
                <w:sz w:val="16"/>
                <w:szCs w:val="16"/>
              </w:rPr>
            </w:pPr>
            <w:r w:rsidRPr="001F23FC">
              <w:rPr>
                <w:sz w:val="16"/>
                <w:szCs w:val="16"/>
              </w:rPr>
              <w:t>0.4.0</w:t>
            </w:r>
          </w:p>
        </w:tc>
      </w:tr>
      <w:tr w:rsidR="0032234A" w:rsidRPr="001F23FC" w14:paraId="7A09A01E" w14:textId="77777777">
        <w:tc>
          <w:tcPr>
            <w:tcW w:w="800" w:type="dxa"/>
            <w:shd w:val="solid" w:color="FFFFFF" w:fill="auto"/>
          </w:tcPr>
          <w:p w14:paraId="5247DA4A"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98E243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4D10624B" w14:textId="77777777" w:rsidR="0032234A" w:rsidRPr="001F23FC" w:rsidRDefault="0032234A">
            <w:pPr>
              <w:pStyle w:val="TAC"/>
              <w:jc w:val="left"/>
              <w:rPr>
                <w:sz w:val="16"/>
                <w:szCs w:val="16"/>
              </w:rPr>
            </w:pPr>
            <w:hyperlink r:id="rId391" w:history="1">
              <w:r w:rsidRPr="001F23FC">
                <w:rPr>
                  <w:sz w:val="16"/>
                  <w:szCs w:val="16"/>
                </w:rPr>
                <w:t>R5-182011</w:t>
              </w:r>
            </w:hyperlink>
          </w:p>
        </w:tc>
        <w:tc>
          <w:tcPr>
            <w:tcW w:w="567" w:type="dxa"/>
            <w:shd w:val="solid" w:color="FFFFFF" w:fill="auto"/>
          </w:tcPr>
          <w:p w14:paraId="0897AAF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D85B54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87EA1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D3066" w14:textId="77777777" w:rsidR="0032234A" w:rsidRPr="001F23FC" w:rsidRDefault="0032234A">
            <w:pPr>
              <w:pStyle w:val="TAL"/>
              <w:rPr>
                <w:sz w:val="16"/>
                <w:szCs w:val="16"/>
              </w:rPr>
            </w:pPr>
            <w:r w:rsidRPr="001F23FC">
              <w:rPr>
                <w:sz w:val="16"/>
                <w:szCs w:val="16"/>
              </w:rPr>
              <w:t>TP for 6.5.1 Occupied Bandwidth in TS 38.521-2</w:t>
            </w:r>
          </w:p>
        </w:tc>
        <w:tc>
          <w:tcPr>
            <w:tcW w:w="708" w:type="dxa"/>
            <w:shd w:val="solid" w:color="FFFFFF" w:fill="auto"/>
          </w:tcPr>
          <w:p w14:paraId="4AA6BF67" w14:textId="77777777" w:rsidR="0032234A" w:rsidRPr="001F23FC" w:rsidRDefault="0032234A">
            <w:pPr>
              <w:pStyle w:val="TAC"/>
              <w:jc w:val="left"/>
              <w:rPr>
                <w:sz w:val="16"/>
                <w:szCs w:val="16"/>
              </w:rPr>
            </w:pPr>
            <w:r w:rsidRPr="001F23FC">
              <w:rPr>
                <w:sz w:val="16"/>
                <w:szCs w:val="16"/>
              </w:rPr>
              <w:t>0.4.0</w:t>
            </w:r>
          </w:p>
        </w:tc>
      </w:tr>
      <w:tr w:rsidR="0032234A" w:rsidRPr="001F23FC" w14:paraId="0AA3A5C8" w14:textId="77777777">
        <w:tc>
          <w:tcPr>
            <w:tcW w:w="800" w:type="dxa"/>
            <w:shd w:val="solid" w:color="FFFFFF" w:fill="auto"/>
          </w:tcPr>
          <w:p w14:paraId="5E50869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248846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430C680B" w14:textId="77777777" w:rsidR="0032234A" w:rsidRPr="001F23FC" w:rsidRDefault="0032234A">
            <w:pPr>
              <w:pStyle w:val="TAC"/>
              <w:jc w:val="left"/>
              <w:rPr>
                <w:sz w:val="16"/>
                <w:szCs w:val="16"/>
              </w:rPr>
            </w:pPr>
            <w:hyperlink r:id="rId392" w:history="1">
              <w:r w:rsidRPr="001F23FC">
                <w:rPr>
                  <w:sz w:val="16"/>
                  <w:szCs w:val="16"/>
                </w:rPr>
                <w:t>R5-182029</w:t>
              </w:r>
            </w:hyperlink>
          </w:p>
        </w:tc>
        <w:tc>
          <w:tcPr>
            <w:tcW w:w="567" w:type="dxa"/>
            <w:shd w:val="solid" w:color="FFFFFF" w:fill="auto"/>
          </w:tcPr>
          <w:p w14:paraId="4E0034C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8F68F4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5E2E1A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BF83F5B" w14:textId="77777777" w:rsidR="0032234A" w:rsidRPr="001F23FC" w:rsidRDefault="0032234A">
            <w:pPr>
              <w:pStyle w:val="TAL"/>
              <w:rPr>
                <w:sz w:val="16"/>
                <w:szCs w:val="16"/>
              </w:rPr>
            </w:pPr>
            <w:r w:rsidRPr="001F23FC">
              <w:rPr>
                <w:sz w:val="16"/>
                <w:szCs w:val="16"/>
              </w:rPr>
              <w:t>TP for 6.5.2.1 Spectrum Emission Mask in TS 38.521-2</w:t>
            </w:r>
          </w:p>
        </w:tc>
        <w:tc>
          <w:tcPr>
            <w:tcW w:w="708" w:type="dxa"/>
            <w:shd w:val="solid" w:color="FFFFFF" w:fill="auto"/>
          </w:tcPr>
          <w:p w14:paraId="4DA33E8E" w14:textId="77777777" w:rsidR="0032234A" w:rsidRPr="001F23FC" w:rsidRDefault="0032234A">
            <w:pPr>
              <w:pStyle w:val="TAC"/>
              <w:jc w:val="left"/>
              <w:rPr>
                <w:sz w:val="16"/>
                <w:szCs w:val="16"/>
              </w:rPr>
            </w:pPr>
            <w:r w:rsidRPr="001F23FC">
              <w:rPr>
                <w:sz w:val="16"/>
                <w:szCs w:val="16"/>
              </w:rPr>
              <w:t>0.4.0</w:t>
            </w:r>
          </w:p>
        </w:tc>
      </w:tr>
      <w:tr w:rsidR="0032234A" w:rsidRPr="001F23FC" w14:paraId="7F00FA41" w14:textId="77777777">
        <w:tc>
          <w:tcPr>
            <w:tcW w:w="800" w:type="dxa"/>
            <w:shd w:val="solid" w:color="FFFFFF" w:fill="auto"/>
          </w:tcPr>
          <w:p w14:paraId="431B951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43460DD"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3874C445" w14:textId="77777777" w:rsidR="0032234A" w:rsidRPr="001F23FC" w:rsidRDefault="0032234A">
            <w:pPr>
              <w:pStyle w:val="TAC"/>
              <w:jc w:val="left"/>
              <w:rPr>
                <w:sz w:val="16"/>
                <w:szCs w:val="16"/>
              </w:rPr>
            </w:pPr>
            <w:hyperlink r:id="rId393" w:history="1">
              <w:r w:rsidRPr="001F23FC">
                <w:rPr>
                  <w:sz w:val="16"/>
                  <w:szCs w:val="16"/>
                </w:rPr>
                <w:t>R5-182031</w:t>
              </w:r>
            </w:hyperlink>
          </w:p>
        </w:tc>
        <w:tc>
          <w:tcPr>
            <w:tcW w:w="567" w:type="dxa"/>
            <w:shd w:val="solid" w:color="FFFFFF" w:fill="auto"/>
          </w:tcPr>
          <w:p w14:paraId="729A579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61E40F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AF6E7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EB009" w14:textId="77777777" w:rsidR="0032234A" w:rsidRPr="001F23FC" w:rsidRDefault="0032234A">
            <w:pPr>
              <w:pStyle w:val="TAL"/>
              <w:rPr>
                <w:sz w:val="16"/>
                <w:szCs w:val="16"/>
              </w:rPr>
            </w:pPr>
            <w:r w:rsidRPr="001F23FC">
              <w:rPr>
                <w:sz w:val="16"/>
                <w:szCs w:val="16"/>
              </w:rPr>
              <w:t>TP for 6.5.2.3 Adjacent Channel Leakage Ratio in TS 38.521-2</w:t>
            </w:r>
          </w:p>
        </w:tc>
        <w:tc>
          <w:tcPr>
            <w:tcW w:w="708" w:type="dxa"/>
            <w:shd w:val="solid" w:color="FFFFFF" w:fill="auto"/>
          </w:tcPr>
          <w:p w14:paraId="04244894" w14:textId="77777777" w:rsidR="0032234A" w:rsidRPr="001F23FC" w:rsidRDefault="0032234A">
            <w:pPr>
              <w:pStyle w:val="TAC"/>
              <w:jc w:val="left"/>
              <w:rPr>
                <w:sz w:val="16"/>
                <w:szCs w:val="16"/>
              </w:rPr>
            </w:pPr>
            <w:r w:rsidRPr="001F23FC">
              <w:rPr>
                <w:sz w:val="16"/>
                <w:szCs w:val="16"/>
              </w:rPr>
              <w:t>0.4.0</w:t>
            </w:r>
          </w:p>
        </w:tc>
      </w:tr>
      <w:tr w:rsidR="0032234A" w:rsidRPr="001F23FC" w14:paraId="22E6C0EF" w14:textId="77777777">
        <w:tc>
          <w:tcPr>
            <w:tcW w:w="800" w:type="dxa"/>
            <w:shd w:val="solid" w:color="FFFFFF" w:fill="auto"/>
          </w:tcPr>
          <w:p w14:paraId="638D7B0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5B6DA9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12EBF101" w14:textId="77777777" w:rsidR="0032234A" w:rsidRPr="001F23FC" w:rsidRDefault="0032234A">
            <w:pPr>
              <w:pStyle w:val="TAC"/>
              <w:jc w:val="left"/>
              <w:rPr>
                <w:sz w:val="16"/>
                <w:szCs w:val="16"/>
              </w:rPr>
            </w:pPr>
            <w:hyperlink r:id="rId394" w:history="1">
              <w:r w:rsidRPr="001F23FC">
                <w:rPr>
                  <w:sz w:val="16"/>
                  <w:szCs w:val="16"/>
                </w:rPr>
                <w:t>R5-182043</w:t>
              </w:r>
            </w:hyperlink>
          </w:p>
        </w:tc>
        <w:tc>
          <w:tcPr>
            <w:tcW w:w="567" w:type="dxa"/>
            <w:shd w:val="solid" w:color="FFFFFF" w:fill="auto"/>
          </w:tcPr>
          <w:p w14:paraId="00895E4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0F3668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4B0DF27"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06D8A30" w14:textId="77777777" w:rsidR="0032234A" w:rsidRPr="001F23FC" w:rsidRDefault="0032234A">
            <w:pPr>
              <w:pStyle w:val="TAL"/>
              <w:rPr>
                <w:sz w:val="16"/>
                <w:szCs w:val="16"/>
              </w:rPr>
            </w:pPr>
            <w:r w:rsidRPr="001F23FC">
              <w:rPr>
                <w:sz w:val="16"/>
                <w:szCs w:val="16"/>
              </w:rPr>
              <w:t xml:space="preserve">TP for 7.6.2 </w:t>
            </w:r>
            <w:proofErr w:type="spellStart"/>
            <w:r w:rsidRPr="001F23FC">
              <w:rPr>
                <w:sz w:val="16"/>
                <w:szCs w:val="16"/>
              </w:rPr>
              <w:t>InBand</w:t>
            </w:r>
            <w:proofErr w:type="spellEnd"/>
            <w:r w:rsidRPr="001F23FC">
              <w:rPr>
                <w:sz w:val="16"/>
                <w:szCs w:val="16"/>
              </w:rPr>
              <w:t xml:space="preserve"> Blocking in TS 38.521-2</w:t>
            </w:r>
          </w:p>
        </w:tc>
        <w:tc>
          <w:tcPr>
            <w:tcW w:w="708" w:type="dxa"/>
            <w:shd w:val="solid" w:color="FFFFFF" w:fill="auto"/>
          </w:tcPr>
          <w:p w14:paraId="555B194F" w14:textId="77777777" w:rsidR="0032234A" w:rsidRPr="001F23FC" w:rsidRDefault="0032234A">
            <w:pPr>
              <w:pStyle w:val="TAC"/>
              <w:jc w:val="left"/>
              <w:rPr>
                <w:sz w:val="16"/>
                <w:szCs w:val="16"/>
              </w:rPr>
            </w:pPr>
            <w:r w:rsidRPr="001F23FC">
              <w:rPr>
                <w:sz w:val="16"/>
                <w:szCs w:val="16"/>
              </w:rPr>
              <w:t>0.4.0</w:t>
            </w:r>
          </w:p>
        </w:tc>
      </w:tr>
      <w:tr w:rsidR="0032234A" w:rsidRPr="001F23FC" w14:paraId="3308A6EC" w14:textId="77777777">
        <w:tc>
          <w:tcPr>
            <w:tcW w:w="800" w:type="dxa"/>
            <w:shd w:val="solid" w:color="FFFFFF" w:fill="auto"/>
          </w:tcPr>
          <w:p w14:paraId="098448B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2E6A80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5C86DE1" w14:textId="77777777" w:rsidR="0032234A" w:rsidRPr="001F23FC" w:rsidRDefault="0032234A">
            <w:pPr>
              <w:pStyle w:val="TAC"/>
              <w:jc w:val="left"/>
              <w:rPr>
                <w:sz w:val="16"/>
                <w:szCs w:val="16"/>
              </w:rPr>
            </w:pPr>
            <w:hyperlink r:id="rId395" w:history="1">
              <w:r w:rsidRPr="001F23FC">
                <w:rPr>
                  <w:sz w:val="16"/>
                  <w:szCs w:val="16"/>
                </w:rPr>
                <w:t>R5-182046</w:t>
              </w:r>
            </w:hyperlink>
          </w:p>
        </w:tc>
        <w:tc>
          <w:tcPr>
            <w:tcW w:w="567" w:type="dxa"/>
            <w:shd w:val="solid" w:color="FFFFFF" w:fill="auto"/>
          </w:tcPr>
          <w:p w14:paraId="052C351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BFCAF5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7DF27C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058CE1" w14:textId="77777777" w:rsidR="0032234A" w:rsidRPr="001F23FC" w:rsidRDefault="0032234A">
            <w:pPr>
              <w:pStyle w:val="TAL"/>
              <w:rPr>
                <w:sz w:val="16"/>
                <w:szCs w:val="16"/>
              </w:rPr>
            </w:pPr>
            <w:r w:rsidRPr="001F23FC">
              <w:rPr>
                <w:sz w:val="16"/>
                <w:szCs w:val="16"/>
              </w:rPr>
              <w:t>TP for 7.5 Adjacent channel selectivity in TS 38.521-2</w:t>
            </w:r>
          </w:p>
        </w:tc>
        <w:tc>
          <w:tcPr>
            <w:tcW w:w="708" w:type="dxa"/>
            <w:shd w:val="solid" w:color="FFFFFF" w:fill="auto"/>
          </w:tcPr>
          <w:p w14:paraId="3AFA6530" w14:textId="77777777" w:rsidR="0032234A" w:rsidRPr="001F23FC" w:rsidRDefault="0032234A">
            <w:pPr>
              <w:pStyle w:val="TAC"/>
              <w:jc w:val="left"/>
              <w:rPr>
                <w:sz w:val="16"/>
                <w:szCs w:val="16"/>
              </w:rPr>
            </w:pPr>
            <w:r w:rsidRPr="001F23FC">
              <w:rPr>
                <w:sz w:val="16"/>
                <w:szCs w:val="16"/>
              </w:rPr>
              <w:t>0.4.0</w:t>
            </w:r>
          </w:p>
        </w:tc>
      </w:tr>
      <w:tr w:rsidR="0032234A" w:rsidRPr="001F23FC" w14:paraId="245AB5E9" w14:textId="77777777">
        <w:tc>
          <w:tcPr>
            <w:tcW w:w="800" w:type="dxa"/>
            <w:shd w:val="solid" w:color="FFFFFF" w:fill="auto"/>
          </w:tcPr>
          <w:p w14:paraId="6DF88652"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7245E8C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7F001732" w14:textId="77777777" w:rsidR="0032234A" w:rsidRPr="001F23FC" w:rsidRDefault="0032234A">
            <w:pPr>
              <w:pStyle w:val="TAC"/>
              <w:jc w:val="left"/>
              <w:rPr>
                <w:sz w:val="16"/>
                <w:szCs w:val="16"/>
              </w:rPr>
            </w:pPr>
            <w:hyperlink r:id="rId396" w:history="1">
              <w:r w:rsidRPr="001F23FC">
                <w:rPr>
                  <w:sz w:val="16"/>
                  <w:szCs w:val="16"/>
                </w:rPr>
                <w:t>R5-18</w:t>
              </w:r>
            </w:hyperlink>
            <w:r w:rsidRPr="001F23FC">
              <w:rPr>
                <w:sz w:val="16"/>
                <w:szCs w:val="16"/>
              </w:rPr>
              <w:t>1844</w:t>
            </w:r>
          </w:p>
        </w:tc>
        <w:tc>
          <w:tcPr>
            <w:tcW w:w="567" w:type="dxa"/>
            <w:shd w:val="solid" w:color="FFFFFF" w:fill="auto"/>
          </w:tcPr>
          <w:p w14:paraId="4186D19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C22CA5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B978E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60BF64" w14:textId="77777777" w:rsidR="0032234A" w:rsidRPr="001F23FC" w:rsidRDefault="0032234A">
            <w:pPr>
              <w:pStyle w:val="TAL"/>
              <w:rPr>
                <w:sz w:val="16"/>
                <w:szCs w:val="16"/>
              </w:rPr>
            </w:pPr>
            <w:r w:rsidRPr="001F23FC">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F23FC" w:rsidRDefault="0032234A">
            <w:pPr>
              <w:pStyle w:val="TAC"/>
              <w:jc w:val="left"/>
              <w:rPr>
                <w:sz w:val="16"/>
                <w:szCs w:val="16"/>
              </w:rPr>
            </w:pPr>
            <w:r w:rsidRPr="001F23FC">
              <w:rPr>
                <w:sz w:val="16"/>
                <w:szCs w:val="16"/>
              </w:rPr>
              <w:t>0.4.0</w:t>
            </w:r>
          </w:p>
        </w:tc>
      </w:tr>
      <w:tr w:rsidR="0032234A" w:rsidRPr="001F23FC" w14:paraId="362AF011" w14:textId="77777777">
        <w:tc>
          <w:tcPr>
            <w:tcW w:w="800" w:type="dxa"/>
            <w:shd w:val="solid" w:color="FFFFFF" w:fill="auto"/>
          </w:tcPr>
          <w:p w14:paraId="470175A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E0C330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50DA04D" w14:textId="77777777" w:rsidR="0032234A" w:rsidRPr="001F23FC" w:rsidRDefault="0032234A">
            <w:pPr>
              <w:pStyle w:val="TAC"/>
              <w:jc w:val="left"/>
              <w:rPr>
                <w:sz w:val="16"/>
                <w:szCs w:val="16"/>
              </w:rPr>
            </w:pPr>
            <w:hyperlink r:id="rId397" w:history="1">
              <w:r w:rsidRPr="001F23FC">
                <w:rPr>
                  <w:sz w:val="16"/>
                  <w:szCs w:val="16"/>
                </w:rPr>
                <w:t>R5-18</w:t>
              </w:r>
            </w:hyperlink>
            <w:r w:rsidRPr="001F23FC">
              <w:rPr>
                <w:sz w:val="16"/>
                <w:szCs w:val="16"/>
              </w:rPr>
              <w:t>1844</w:t>
            </w:r>
          </w:p>
        </w:tc>
        <w:tc>
          <w:tcPr>
            <w:tcW w:w="567" w:type="dxa"/>
            <w:shd w:val="solid" w:color="FFFFFF" w:fill="auto"/>
          </w:tcPr>
          <w:p w14:paraId="06CB9C3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35AA13"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CA738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EBF70C5" w14:textId="77777777" w:rsidR="0032234A" w:rsidRPr="001F23FC" w:rsidRDefault="0032234A">
            <w:pPr>
              <w:pStyle w:val="TAL"/>
              <w:rPr>
                <w:sz w:val="16"/>
                <w:szCs w:val="16"/>
              </w:rPr>
            </w:pPr>
            <w:r w:rsidRPr="001F23FC">
              <w:rPr>
                <w:rFonts w:eastAsia="SimSun"/>
                <w:sz w:val="16"/>
                <w:szCs w:val="16"/>
              </w:rPr>
              <w:t>Add clause 4.4 Test point analysis</w:t>
            </w:r>
          </w:p>
        </w:tc>
        <w:tc>
          <w:tcPr>
            <w:tcW w:w="708" w:type="dxa"/>
            <w:shd w:val="solid" w:color="FFFFFF" w:fill="auto"/>
          </w:tcPr>
          <w:p w14:paraId="6155DDCD" w14:textId="77777777" w:rsidR="0032234A" w:rsidRPr="001F23FC" w:rsidRDefault="0032234A">
            <w:pPr>
              <w:pStyle w:val="TAC"/>
              <w:jc w:val="left"/>
              <w:rPr>
                <w:sz w:val="16"/>
                <w:szCs w:val="16"/>
              </w:rPr>
            </w:pPr>
            <w:r w:rsidRPr="001F23FC">
              <w:rPr>
                <w:sz w:val="16"/>
                <w:szCs w:val="16"/>
              </w:rPr>
              <w:t>0.4.0</w:t>
            </w:r>
          </w:p>
        </w:tc>
      </w:tr>
      <w:tr w:rsidR="0032234A" w:rsidRPr="001F23FC" w14:paraId="18872A6E" w14:textId="77777777">
        <w:tc>
          <w:tcPr>
            <w:tcW w:w="800" w:type="dxa"/>
            <w:shd w:val="solid" w:color="FFFFFF" w:fill="auto"/>
          </w:tcPr>
          <w:p w14:paraId="284899EA"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4456267"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74DCCC53" w14:textId="77777777" w:rsidR="0032234A" w:rsidRPr="001F23FC" w:rsidRDefault="0032234A">
            <w:pPr>
              <w:pStyle w:val="TAC"/>
              <w:jc w:val="left"/>
              <w:rPr>
                <w:sz w:val="16"/>
                <w:szCs w:val="16"/>
              </w:rPr>
            </w:pPr>
            <w:hyperlink r:id="rId398" w:history="1">
              <w:r w:rsidRPr="001F23FC">
                <w:rPr>
                  <w:sz w:val="16"/>
                  <w:szCs w:val="16"/>
                </w:rPr>
                <w:t>R5-183908</w:t>
              </w:r>
            </w:hyperlink>
          </w:p>
        </w:tc>
        <w:tc>
          <w:tcPr>
            <w:tcW w:w="567" w:type="dxa"/>
            <w:shd w:val="solid" w:color="FFFFFF" w:fill="auto"/>
          </w:tcPr>
          <w:p w14:paraId="5597943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1E232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375D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517F6AB" w14:textId="77777777" w:rsidR="0032234A" w:rsidRPr="001F23FC" w:rsidRDefault="0032234A">
            <w:pPr>
              <w:pStyle w:val="TAL"/>
              <w:rPr>
                <w:rFonts w:eastAsia="SimSun"/>
                <w:sz w:val="16"/>
                <w:szCs w:val="16"/>
              </w:rPr>
            </w:pPr>
            <w:r w:rsidRPr="001F23FC">
              <w:rPr>
                <w:rFonts w:eastAsia="SimSun"/>
                <w:sz w:val="16"/>
                <w:szCs w:val="16"/>
              </w:rPr>
              <w:t>Introduction of New FR2 test case 6.3.3.4 PRACH time mask</w:t>
            </w:r>
          </w:p>
        </w:tc>
        <w:tc>
          <w:tcPr>
            <w:tcW w:w="708" w:type="dxa"/>
            <w:shd w:val="solid" w:color="FFFFFF" w:fill="auto"/>
          </w:tcPr>
          <w:p w14:paraId="735ED7BC" w14:textId="77777777" w:rsidR="0032234A" w:rsidRPr="001F23FC" w:rsidRDefault="0032234A">
            <w:pPr>
              <w:pStyle w:val="TAC"/>
              <w:jc w:val="left"/>
              <w:rPr>
                <w:sz w:val="16"/>
                <w:szCs w:val="16"/>
              </w:rPr>
            </w:pPr>
            <w:r w:rsidRPr="001F23FC">
              <w:rPr>
                <w:sz w:val="16"/>
                <w:szCs w:val="16"/>
              </w:rPr>
              <w:t>0.5.0</w:t>
            </w:r>
          </w:p>
        </w:tc>
      </w:tr>
      <w:tr w:rsidR="0032234A" w:rsidRPr="001F23FC" w14:paraId="6C5B3B83" w14:textId="77777777">
        <w:tc>
          <w:tcPr>
            <w:tcW w:w="800" w:type="dxa"/>
            <w:shd w:val="solid" w:color="FFFFFF" w:fill="auto"/>
          </w:tcPr>
          <w:p w14:paraId="14737D6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D9F92AB"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CA7C51" w14:textId="77777777" w:rsidR="0032234A" w:rsidRPr="001F23FC" w:rsidRDefault="0032234A">
            <w:pPr>
              <w:pStyle w:val="TAC"/>
              <w:jc w:val="left"/>
              <w:rPr>
                <w:sz w:val="16"/>
                <w:szCs w:val="16"/>
              </w:rPr>
            </w:pPr>
            <w:hyperlink r:id="rId399" w:history="1">
              <w:r w:rsidRPr="001F23FC">
                <w:rPr>
                  <w:sz w:val="16"/>
                  <w:szCs w:val="16"/>
                </w:rPr>
                <w:t>R5-182769</w:t>
              </w:r>
            </w:hyperlink>
          </w:p>
        </w:tc>
        <w:tc>
          <w:tcPr>
            <w:tcW w:w="567" w:type="dxa"/>
            <w:shd w:val="solid" w:color="FFFFFF" w:fill="auto"/>
          </w:tcPr>
          <w:p w14:paraId="3C10133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BE962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D940AB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C34E6" w14:textId="77777777" w:rsidR="0032234A" w:rsidRPr="001F23FC" w:rsidRDefault="0032234A">
            <w:pPr>
              <w:pStyle w:val="TAL"/>
              <w:rPr>
                <w:rFonts w:eastAsia="SimSun"/>
                <w:sz w:val="16"/>
                <w:szCs w:val="16"/>
              </w:rPr>
            </w:pPr>
            <w:r w:rsidRPr="001F23FC">
              <w:rPr>
                <w:rFonts w:eastAsia="SimSun"/>
                <w:sz w:val="16"/>
                <w:szCs w:val="16"/>
              </w:rPr>
              <w:t>General section updated to 38.521-2</w:t>
            </w:r>
          </w:p>
        </w:tc>
        <w:tc>
          <w:tcPr>
            <w:tcW w:w="708" w:type="dxa"/>
            <w:shd w:val="solid" w:color="FFFFFF" w:fill="auto"/>
          </w:tcPr>
          <w:p w14:paraId="39361F4A" w14:textId="77777777" w:rsidR="0032234A" w:rsidRPr="001F23FC" w:rsidRDefault="0032234A">
            <w:pPr>
              <w:pStyle w:val="TAC"/>
              <w:jc w:val="left"/>
              <w:rPr>
                <w:sz w:val="16"/>
                <w:szCs w:val="16"/>
              </w:rPr>
            </w:pPr>
            <w:r w:rsidRPr="001F23FC">
              <w:rPr>
                <w:sz w:val="16"/>
                <w:szCs w:val="16"/>
              </w:rPr>
              <w:t>0.5.0</w:t>
            </w:r>
          </w:p>
        </w:tc>
      </w:tr>
      <w:tr w:rsidR="0032234A" w:rsidRPr="001F23FC" w14:paraId="2A8D1202" w14:textId="77777777">
        <w:tc>
          <w:tcPr>
            <w:tcW w:w="800" w:type="dxa"/>
            <w:shd w:val="solid" w:color="FFFFFF" w:fill="auto"/>
          </w:tcPr>
          <w:p w14:paraId="0307046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F41C2E8"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8DF1B0B" w14:textId="77777777" w:rsidR="0032234A" w:rsidRPr="001F23FC" w:rsidRDefault="0032234A">
            <w:pPr>
              <w:pStyle w:val="TAC"/>
              <w:jc w:val="left"/>
              <w:rPr>
                <w:sz w:val="16"/>
                <w:szCs w:val="16"/>
              </w:rPr>
            </w:pPr>
            <w:hyperlink r:id="rId400" w:history="1">
              <w:r w:rsidRPr="001F23FC">
                <w:rPr>
                  <w:sz w:val="16"/>
                  <w:szCs w:val="16"/>
                </w:rPr>
                <w:t>R5-183914</w:t>
              </w:r>
            </w:hyperlink>
          </w:p>
        </w:tc>
        <w:tc>
          <w:tcPr>
            <w:tcW w:w="567" w:type="dxa"/>
            <w:shd w:val="solid" w:color="FFFFFF" w:fill="auto"/>
          </w:tcPr>
          <w:p w14:paraId="021D60E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1AFA3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FF208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3908DA6" w14:textId="77777777" w:rsidR="0032234A" w:rsidRPr="001F23FC" w:rsidRDefault="0032234A">
            <w:pPr>
              <w:pStyle w:val="TAL"/>
              <w:rPr>
                <w:rFonts w:eastAsia="SimSun"/>
                <w:sz w:val="16"/>
                <w:szCs w:val="16"/>
              </w:rPr>
            </w:pPr>
            <w:r w:rsidRPr="001F23FC">
              <w:rPr>
                <w:rFonts w:eastAsia="SimSun"/>
                <w:sz w:val="16"/>
                <w:szCs w:val="16"/>
              </w:rPr>
              <w:t>TP for FR2 spurious test procedure (38.521-2)</w:t>
            </w:r>
          </w:p>
        </w:tc>
        <w:tc>
          <w:tcPr>
            <w:tcW w:w="708" w:type="dxa"/>
            <w:shd w:val="solid" w:color="FFFFFF" w:fill="auto"/>
          </w:tcPr>
          <w:p w14:paraId="3B96FDA2" w14:textId="77777777" w:rsidR="0032234A" w:rsidRPr="001F23FC" w:rsidRDefault="0032234A">
            <w:pPr>
              <w:pStyle w:val="TAC"/>
              <w:jc w:val="left"/>
              <w:rPr>
                <w:sz w:val="16"/>
                <w:szCs w:val="16"/>
              </w:rPr>
            </w:pPr>
            <w:r w:rsidRPr="001F23FC">
              <w:rPr>
                <w:sz w:val="16"/>
                <w:szCs w:val="16"/>
              </w:rPr>
              <w:t>0.5.0</w:t>
            </w:r>
          </w:p>
        </w:tc>
      </w:tr>
      <w:tr w:rsidR="0032234A" w:rsidRPr="001F23FC" w14:paraId="1C83CD8F" w14:textId="77777777">
        <w:tc>
          <w:tcPr>
            <w:tcW w:w="800" w:type="dxa"/>
            <w:shd w:val="solid" w:color="FFFFFF" w:fill="auto"/>
          </w:tcPr>
          <w:p w14:paraId="00F8AE9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F4FBFB5"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17A7A92" w14:textId="77777777" w:rsidR="0032234A" w:rsidRPr="001F23FC" w:rsidRDefault="0032234A">
            <w:pPr>
              <w:pStyle w:val="TAC"/>
              <w:jc w:val="left"/>
              <w:rPr>
                <w:sz w:val="16"/>
                <w:szCs w:val="16"/>
              </w:rPr>
            </w:pPr>
            <w:hyperlink r:id="rId401" w:history="1">
              <w:r w:rsidRPr="001F23FC">
                <w:rPr>
                  <w:sz w:val="16"/>
                  <w:szCs w:val="16"/>
                </w:rPr>
                <w:t>R5-183925</w:t>
              </w:r>
            </w:hyperlink>
          </w:p>
        </w:tc>
        <w:tc>
          <w:tcPr>
            <w:tcW w:w="567" w:type="dxa"/>
            <w:shd w:val="solid" w:color="FFFFFF" w:fill="auto"/>
          </w:tcPr>
          <w:p w14:paraId="22BCDCA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268B8B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68264F2"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7816B" w14:textId="77777777" w:rsidR="0032234A" w:rsidRPr="001F23FC" w:rsidRDefault="0032234A">
            <w:pPr>
              <w:pStyle w:val="TAL"/>
              <w:rPr>
                <w:rFonts w:eastAsia="SimSun"/>
                <w:sz w:val="16"/>
                <w:szCs w:val="16"/>
              </w:rPr>
            </w:pPr>
            <w:r w:rsidRPr="001F23FC">
              <w:rPr>
                <w:rFonts w:eastAsia="SimSun"/>
                <w:sz w:val="16"/>
                <w:szCs w:val="16"/>
              </w:rPr>
              <w:t xml:space="preserve">Update of </w:t>
            </w:r>
            <w:proofErr w:type="spellStart"/>
            <w:r w:rsidRPr="001F23FC">
              <w:rPr>
                <w:rFonts w:eastAsia="SimSun"/>
                <w:sz w:val="16"/>
                <w:szCs w:val="16"/>
              </w:rPr>
              <w:t>Refsens</w:t>
            </w:r>
            <w:proofErr w:type="spellEnd"/>
            <w:r w:rsidRPr="001F23FC">
              <w:rPr>
                <w:rFonts w:eastAsia="SimSun"/>
                <w:sz w:val="16"/>
                <w:szCs w:val="16"/>
              </w:rPr>
              <w:t xml:space="preserve"> test procedure for FR2</w:t>
            </w:r>
          </w:p>
        </w:tc>
        <w:tc>
          <w:tcPr>
            <w:tcW w:w="708" w:type="dxa"/>
            <w:shd w:val="solid" w:color="FFFFFF" w:fill="auto"/>
          </w:tcPr>
          <w:p w14:paraId="04DC8FC3" w14:textId="77777777" w:rsidR="0032234A" w:rsidRPr="001F23FC" w:rsidRDefault="0032234A">
            <w:pPr>
              <w:pStyle w:val="TAC"/>
              <w:jc w:val="left"/>
              <w:rPr>
                <w:sz w:val="16"/>
                <w:szCs w:val="16"/>
              </w:rPr>
            </w:pPr>
            <w:r w:rsidRPr="001F23FC">
              <w:rPr>
                <w:sz w:val="16"/>
                <w:szCs w:val="16"/>
              </w:rPr>
              <w:t>0.5.0</w:t>
            </w:r>
          </w:p>
        </w:tc>
      </w:tr>
      <w:tr w:rsidR="0032234A" w:rsidRPr="001F23FC" w14:paraId="446BE4A6" w14:textId="77777777">
        <w:tc>
          <w:tcPr>
            <w:tcW w:w="800" w:type="dxa"/>
            <w:shd w:val="solid" w:color="FFFFFF" w:fill="auto"/>
          </w:tcPr>
          <w:p w14:paraId="0771B6C0"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07CA863"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54A021" w14:textId="77777777" w:rsidR="0032234A" w:rsidRPr="001F23FC" w:rsidRDefault="0032234A">
            <w:pPr>
              <w:pStyle w:val="TAC"/>
              <w:jc w:val="left"/>
              <w:rPr>
                <w:sz w:val="16"/>
                <w:szCs w:val="16"/>
              </w:rPr>
            </w:pPr>
            <w:hyperlink r:id="rId402" w:history="1">
              <w:r w:rsidRPr="001F23FC">
                <w:rPr>
                  <w:sz w:val="16"/>
                  <w:szCs w:val="16"/>
                </w:rPr>
                <w:t>R5-182883</w:t>
              </w:r>
            </w:hyperlink>
          </w:p>
        </w:tc>
        <w:tc>
          <w:tcPr>
            <w:tcW w:w="567" w:type="dxa"/>
            <w:shd w:val="solid" w:color="FFFFFF" w:fill="auto"/>
          </w:tcPr>
          <w:p w14:paraId="7E8FD45F"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ED33E2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904C2A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6AB4739" w14:textId="77777777" w:rsidR="0032234A" w:rsidRPr="001F23FC" w:rsidRDefault="0032234A">
            <w:pPr>
              <w:pStyle w:val="TAL"/>
              <w:rPr>
                <w:rFonts w:eastAsia="SimSun"/>
                <w:sz w:val="16"/>
                <w:szCs w:val="16"/>
              </w:rPr>
            </w:pPr>
            <w:r w:rsidRPr="001F23FC">
              <w:rPr>
                <w:rFonts w:eastAsia="SimSun"/>
                <w:sz w:val="16"/>
                <w:szCs w:val="16"/>
              </w:rPr>
              <w:t>Definitions, symbols and abbreviations updated to 38.521-2</w:t>
            </w:r>
          </w:p>
        </w:tc>
        <w:tc>
          <w:tcPr>
            <w:tcW w:w="708" w:type="dxa"/>
            <w:shd w:val="solid" w:color="FFFFFF" w:fill="auto"/>
          </w:tcPr>
          <w:p w14:paraId="73D81A0A" w14:textId="77777777" w:rsidR="0032234A" w:rsidRPr="001F23FC" w:rsidRDefault="0032234A">
            <w:pPr>
              <w:pStyle w:val="TAC"/>
              <w:jc w:val="left"/>
              <w:rPr>
                <w:sz w:val="16"/>
                <w:szCs w:val="16"/>
              </w:rPr>
            </w:pPr>
            <w:r w:rsidRPr="001F23FC">
              <w:rPr>
                <w:sz w:val="16"/>
                <w:szCs w:val="16"/>
              </w:rPr>
              <w:t>0.5.0</w:t>
            </w:r>
          </w:p>
        </w:tc>
      </w:tr>
      <w:tr w:rsidR="0032234A" w:rsidRPr="001F23FC" w14:paraId="00892C7A" w14:textId="77777777">
        <w:tc>
          <w:tcPr>
            <w:tcW w:w="800" w:type="dxa"/>
            <w:shd w:val="solid" w:color="FFFFFF" w:fill="auto"/>
          </w:tcPr>
          <w:p w14:paraId="7A2F873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C647F0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06696B23" w14:textId="77777777" w:rsidR="0032234A" w:rsidRPr="001F23FC" w:rsidRDefault="0032234A">
            <w:pPr>
              <w:pStyle w:val="TAC"/>
              <w:jc w:val="left"/>
              <w:rPr>
                <w:sz w:val="16"/>
                <w:szCs w:val="16"/>
              </w:rPr>
            </w:pPr>
            <w:hyperlink r:id="rId403" w:history="1">
              <w:r w:rsidRPr="001F23FC">
                <w:rPr>
                  <w:sz w:val="16"/>
                  <w:szCs w:val="16"/>
                </w:rPr>
                <w:t>R5-182884</w:t>
              </w:r>
            </w:hyperlink>
          </w:p>
        </w:tc>
        <w:tc>
          <w:tcPr>
            <w:tcW w:w="567" w:type="dxa"/>
            <w:shd w:val="solid" w:color="FFFFFF" w:fill="auto"/>
          </w:tcPr>
          <w:p w14:paraId="153FD76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D37ABB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BC44E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4FB9A63" w14:textId="77777777" w:rsidR="0032234A" w:rsidRPr="001F23FC" w:rsidRDefault="0032234A">
            <w:pPr>
              <w:pStyle w:val="TAL"/>
              <w:rPr>
                <w:rFonts w:eastAsia="SimSun"/>
                <w:sz w:val="16"/>
                <w:szCs w:val="16"/>
              </w:rPr>
            </w:pPr>
            <w:r w:rsidRPr="001F23FC">
              <w:rPr>
                <w:rFonts w:eastAsia="SimSun"/>
                <w:sz w:val="16"/>
                <w:szCs w:val="16"/>
              </w:rPr>
              <w:t>Operating bands and Channel arrangement updated to 38.521-2</w:t>
            </w:r>
          </w:p>
        </w:tc>
        <w:tc>
          <w:tcPr>
            <w:tcW w:w="708" w:type="dxa"/>
            <w:shd w:val="solid" w:color="FFFFFF" w:fill="auto"/>
          </w:tcPr>
          <w:p w14:paraId="235EA268" w14:textId="77777777" w:rsidR="0032234A" w:rsidRPr="001F23FC" w:rsidRDefault="0032234A">
            <w:pPr>
              <w:pStyle w:val="TAC"/>
              <w:jc w:val="left"/>
              <w:rPr>
                <w:sz w:val="16"/>
                <w:szCs w:val="16"/>
              </w:rPr>
            </w:pPr>
            <w:r w:rsidRPr="001F23FC">
              <w:rPr>
                <w:sz w:val="16"/>
                <w:szCs w:val="16"/>
              </w:rPr>
              <w:t>0.5.0</w:t>
            </w:r>
          </w:p>
        </w:tc>
      </w:tr>
      <w:tr w:rsidR="0032234A" w:rsidRPr="001F23FC" w14:paraId="0995C668" w14:textId="77777777">
        <w:tc>
          <w:tcPr>
            <w:tcW w:w="800" w:type="dxa"/>
            <w:shd w:val="solid" w:color="FFFFFF" w:fill="auto"/>
          </w:tcPr>
          <w:p w14:paraId="297BFCB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49BD640"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771055" w14:textId="77777777" w:rsidR="0032234A" w:rsidRPr="001F23FC" w:rsidRDefault="0032234A">
            <w:pPr>
              <w:pStyle w:val="TAC"/>
              <w:jc w:val="left"/>
              <w:rPr>
                <w:sz w:val="16"/>
                <w:szCs w:val="16"/>
              </w:rPr>
            </w:pPr>
            <w:hyperlink r:id="rId404" w:history="1">
              <w:r w:rsidRPr="001F23FC">
                <w:rPr>
                  <w:sz w:val="16"/>
                  <w:szCs w:val="16"/>
                </w:rPr>
                <w:t>R5-182890</w:t>
              </w:r>
            </w:hyperlink>
          </w:p>
        </w:tc>
        <w:tc>
          <w:tcPr>
            <w:tcW w:w="567" w:type="dxa"/>
            <w:shd w:val="solid" w:color="FFFFFF" w:fill="auto"/>
          </w:tcPr>
          <w:p w14:paraId="27BA5C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6CB4C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3E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E7738F" w14:textId="77777777" w:rsidR="0032234A" w:rsidRPr="001F23FC" w:rsidRDefault="0032234A">
            <w:pPr>
              <w:pStyle w:val="TAL"/>
              <w:rPr>
                <w:rFonts w:eastAsia="SimSun"/>
                <w:sz w:val="16"/>
                <w:szCs w:val="16"/>
              </w:rPr>
            </w:pPr>
            <w:r w:rsidRPr="001F23FC">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F23FC" w:rsidRDefault="0032234A">
            <w:pPr>
              <w:pStyle w:val="TAC"/>
              <w:jc w:val="left"/>
              <w:rPr>
                <w:sz w:val="16"/>
                <w:szCs w:val="16"/>
              </w:rPr>
            </w:pPr>
            <w:r w:rsidRPr="001F23FC">
              <w:rPr>
                <w:sz w:val="16"/>
                <w:szCs w:val="16"/>
              </w:rPr>
              <w:t>0.5.0</w:t>
            </w:r>
          </w:p>
        </w:tc>
      </w:tr>
      <w:tr w:rsidR="0032234A" w:rsidRPr="001F23FC" w14:paraId="4CAA3764" w14:textId="77777777">
        <w:tc>
          <w:tcPr>
            <w:tcW w:w="800" w:type="dxa"/>
            <w:shd w:val="solid" w:color="FFFFFF" w:fill="auto"/>
          </w:tcPr>
          <w:p w14:paraId="51E938E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38EDCD"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207C34A" w14:textId="77777777" w:rsidR="0032234A" w:rsidRPr="001F23FC" w:rsidRDefault="0032234A">
            <w:pPr>
              <w:pStyle w:val="TAC"/>
              <w:jc w:val="left"/>
              <w:rPr>
                <w:sz w:val="16"/>
                <w:szCs w:val="16"/>
              </w:rPr>
            </w:pPr>
            <w:hyperlink r:id="rId405" w:history="1">
              <w:r w:rsidRPr="001F23FC">
                <w:rPr>
                  <w:sz w:val="16"/>
                  <w:szCs w:val="16"/>
                </w:rPr>
                <w:t>R5-183926</w:t>
              </w:r>
            </w:hyperlink>
          </w:p>
        </w:tc>
        <w:tc>
          <w:tcPr>
            <w:tcW w:w="567" w:type="dxa"/>
            <w:shd w:val="solid" w:color="FFFFFF" w:fill="auto"/>
          </w:tcPr>
          <w:p w14:paraId="0EDBC4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00B5B9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EC4BEF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DDE14C" w14:textId="77777777" w:rsidR="0032234A" w:rsidRPr="001F23FC" w:rsidRDefault="0032234A">
            <w:pPr>
              <w:pStyle w:val="TAL"/>
              <w:rPr>
                <w:rFonts w:eastAsia="SimSun"/>
                <w:sz w:val="16"/>
                <w:szCs w:val="16"/>
              </w:rPr>
            </w:pPr>
            <w:r w:rsidRPr="001F23FC">
              <w:rPr>
                <w:rFonts w:eastAsia="SimSun"/>
                <w:sz w:val="16"/>
                <w:szCs w:val="16"/>
              </w:rPr>
              <w:t>Annex for test case applicability per permitted test method</w:t>
            </w:r>
          </w:p>
        </w:tc>
        <w:tc>
          <w:tcPr>
            <w:tcW w:w="708" w:type="dxa"/>
            <w:shd w:val="solid" w:color="FFFFFF" w:fill="auto"/>
          </w:tcPr>
          <w:p w14:paraId="3718C77F" w14:textId="77777777" w:rsidR="0032234A" w:rsidRPr="001F23FC" w:rsidRDefault="0032234A">
            <w:pPr>
              <w:pStyle w:val="TAC"/>
              <w:jc w:val="left"/>
              <w:rPr>
                <w:sz w:val="16"/>
                <w:szCs w:val="16"/>
              </w:rPr>
            </w:pPr>
            <w:r w:rsidRPr="001F23FC">
              <w:rPr>
                <w:sz w:val="16"/>
                <w:szCs w:val="16"/>
              </w:rPr>
              <w:t>0.5.0</w:t>
            </w:r>
          </w:p>
        </w:tc>
      </w:tr>
      <w:tr w:rsidR="0032234A" w:rsidRPr="001F23FC" w14:paraId="3CE703CF" w14:textId="77777777">
        <w:tc>
          <w:tcPr>
            <w:tcW w:w="800" w:type="dxa"/>
            <w:shd w:val="solid" w:color="FFFFFF" w:fill="auto"/>
          </w:tcPr>
          <w:p w14:paraId="391BD284"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67EDF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20F8AB" w14:textId="77777777" w:rsidR="0032234A" w:rsidRPr="001F23FC" w:rsidRDefault="0032234A">
            <w:pPr>
              <w:pStyle w:val="TAC"/>
              <w:jc w:val="left"/>
              <w:rPr>
                <w:sz w:val="16"/>
                <w:szCs w:val="16"/>
              </w:rPr>
            </w:pPr>
            <w:hyperlink r:id="rId406" w:history="1">
              <w:r w:rsidRPr="001F23FC">
                <w:rPr>
                  <w:sz w:val="16"/>
                  <w:szCs w:val="16"/>
                </w:rPr>
                <w:t>R5-183712</w:t>
              </w:r>
            </w:hyperlink>
          </w:p>
        </w:tc>
        <w:tc>
          <w:tcPr>
            <w:tcW w:w="567" w:type="dxa"/>
            <w:shd w:val="solid" w:color="FFFFFF" w:fill="auto"/>
          </w:tcPr>
          <w:p w14:paraId="54F08D2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B646451"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5694C0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396386D" w14:textId="77777777" w:rsidR="0032234A" w:rsidRPr="001F23FC" w:rsidRDefault="0032234A">
            <w:pPr>
              <w:pStyle w:val="TAL"/>
              <w:rPr>
                <w:rFonts w:eastAsia="SimSun"/>
                <w:sz w:val="16"/>
                <w:szCs w:val="16"/>
              </w:rPr>
            </w:pPr>
            <w:r w:rsidRPr="001F23FC">
              <w:rPr>
                <w:rFonts w:eastAsia="SimSun"/>
                <w:sz w:val="16"/>
                <w:szCs w:val="16"/>
              </w:rPr>
              <w:t>Corrections annexes for EIRP and TRP metric definition</w:t>
            </w:r>
          </w:p>
        </w:tc>
        <w:tc>
          <w:tcPr>
            <w:tcW w:w="708" w:type="dxa"/>
            <w:shd w:val="solid" w:color="FFFFFF" w:fill="auto"/>
          </w:tcPr>
          <w:p w14:paraId="64FF9AEB" w14:textId="77777777" w:rsidR="0032234A" w:rsidRPr="001F23FC" w:rsidRDefault="0032234A">
            <w:pPr>
              <w:pStyle w:val="TAC"/>
              <w:jc w:val="left"/>
              <w:rPr>
                <w:sz w:val="16"/>
                <w:szCs w:val="16"/>
              </w:rPr>
            </w:pPr>
            <w:r w:rsidRPr="001F23FC">
              <w:rPr>
                <w:sz w:val="16"/>
                <w:szCs w:val="16"/>
              </w:rPr>
              <w:t>0.5.0</w:t>
            </w:r>
          </w:p>
        </w:tc>
      </w:tr>
      <w:tr w:rsidR="0032234A" w:rsidRPr="001F23FC" w14:paraId="458359D9" w14:textId="77777777">
        <w:tc>
          <w:tcPr>
            <w:tcW w:w="800" w:type="dxa"/>
            <w:shd w:val="solid" w:color="FFFFFF" w:fill="auto"/>
          </w:tcPr>
          <w:p w14:paraId="0589FF42"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A123F6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4916FD47" w14:textId="77777777" w:rsidR="0032234A" w:rsidRPr="001F23FC" w:rsidRDefault="0032234A">
            <w:pPr>
              <w:pStyle w:val="TAC"/>
              <w:jc w:val="left"/>
              <w:rPr>
                <w:sz w:val="16"/>
                <w:szCs w:val="16"/>
              </w:rPr>
            </w:pPr>
            <w:hyperlink r:id="rId407" w:history="1">
              <w:r w:rsidRPr="001F23FC">
                <w:rPr>
                  <w:sz w:val="16"/>
                  <w:szCs w:val="16"/>
                </w:rPr>
                <w:t>R5-183927</w:t>
              </w:r>
            </w:hyperlink>
          </w:p>
        </w:tc>
        <w:tc>
          <w:tcPr>
            <w:tcW w:w="567" w:type="dxa"/>
            <w:shd w:val="solid" w:color="FFFFFF" w:fill="auto"/>
          </w:tcPr>
          <w:p w14:paraId="11FF62B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7BAD4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B239C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5E8239" w14:textId="77777777" w:rsidR="0032234A" w:rsidRPr="001F23FC" w:rsidRDefault="0032234A">
            <w:pPr>
              <w:pStyle w:val="TAL"/>
              <w:rPr>
                <w:rFonts w:eastAsia="SimSun"/>
                <w:sz w:val="16"/>
                <w:szCs w:val="16"/>
              </w:rPr>
            </w:pPr>
            <w:r w:rsidRPr="001F23FC">
              <w:rPr>
                <w:rFonts w:eastAsia="SimSun"/>
                <w:sz w:val="16"/>
                <w:szCs w:val="16"/>
              </w:rPr>
              <w:t>Clean up TBD from Occupied Bandwidth, SEM and ACLR test cases</w:t>
            </w:r>
          </w:p>
        </w:tc>
        <w:tc>
          <w:tcPr>
            <w:tcW w:w="708" w:type="dxa"/>
            <w:shd w:val="solid" w:color="FFFFFF" w:fill="auto"/>
          </w:tcPr>
          <w:p w14:paraId="10B687C5" w14:textId="77777777" w:rsidR="0032234A" w:rsidRPr="001F23FC" w:rsidRDefault="0032234A">
            <w:pPr>
              <w:pStyle w:val="TAC"/>
              <w:jc w:val="left"/>
              <w:rPr>
                <w:sz w:val="16"/>
                <w:szCs w:val="16"/>
              </w:rPr>
            </w:pPr>
            <w:r w:rsidRPr="001F23FC">
              <w:rPr>
                <w:sz w:val="16"/>
                <w:szCs w:val="16"/>
              </w:rPr>
              <w:t>0.5.0</w:t>
            </w:r>
          </w:p>
        </w:tc>
      </w:tr>
      <w:tr w:rsidR="0032234A" w:rsidRPr="001F23FC" w14:paraId="3A2F8464" w14:textId="77777777">
        <w:tc>
          <w:tcPr>
            <w:tcW w:w="800" w:type="dxa"/>
            <w:shd w:val="solid" w:color="FFFFFF" w:fill="auto"/>
          </w:tcPr>
          <w:p w14:paraId="5B1AA60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86076B2"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7B652D3" w14:textId="77777777" w:rsidR="0032234A" w:rsidRPr="001F23FC" w:rsidRDefault="0032234A">
            <w:pPr>
              <w:pStyle w:val="TAC"/>
              <w:jc w:val="left"/>
              <w:rPr>
                <w:sz w:val="16"/>
                <w:szCs w:val="16"/>
              </w:rPr>
            </w:pPr>
            <w:hyperlink r:id="rId408" w:history="1">
              <w:r w:rsidRPr="001F23FC">
                <w:rPr>
                  <w:sz w:val="16"/>
                  <w:szCs w:val="16"/>
                </w:rPr>
                <w:t>R5-183928</w:t>
              </w:r>
            </w:hyperlink>
          </w:p>
        </w:tc>
        <w:tc>
          <w:tcPr>
            <w:tcW w:w="567" w:type="dxa"/>
            <w:shd w:val="solid" w:color="FFFFFF" w:fill="auto"/>
          </w:tcPr>
          <w:p w14:paraId="4894190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9214F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3B0A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B05B7EF" w14:textId="77777777" w:rsidR="0032234A" w:rsidRPr="001F23FC" w:rsidRDefault="0032234A">
            <w:pPr>
              <w:pStyle w:val="TAL"/>
              <w:rPr>
                <w:rFonts w:eastAsia="SimSun"/>
                <w:sz w:val="16"/>
                <w:szCs w:val="16"/>
              </w:rPr>
            </w:pPr>
            <w:r w:rsidRPr="001F23FC">
              <w:rPr>
                <w:rFonts w:eastAsia="SimSun"/>
                <w:sz w:val="16"/>
                <w:szCs w:val="16"/>
              </w:rPr>
              <w:t xml:space="preserve">Clean up TBD from ACS and </w:t>
            </w:r>
            <w:proofErr w:type="spellStart"/>
            <w:r w:rsidRPr="001F23FC">
              <w:rPr>
                <w:rFonts w:eastAsia="SimSun"/>
                <w:sz w:val="16"/>
                <w:szCs w:val="16"/>
              </w:rPr>
              <w:t>Inband</w:t>
            </w:r>
            <w:proofErr w:type="spellEnd"/>
            <w:r w:rsidRPr="001F23FC">
              <w:rPr>
                <w:rFonts w:eastAsia="SimSun"/>
                <w:sz w:val="16"/>
                <w:szCs w:val="16"/>
              </w:rPr>
              <w:t xml:space="preserve"> Blocking test cases</w:t>
            </w:r>
          </w:p>
        </w:tc>
        <w:tc>
          <w:tcPr>
            <w:tcW w:w="708" w:type="dxa"/>
            <w:shd w:val="solid" w:color="FFFFFF" w:fill="auto"/>
          </w:tcPr>
          <w:p w14:paraId="156E0E83" w14:textId="77777777" w:rsidR="0032234A" w:rsidRPr="001F23FC" w:rsidRDefault="0032234A">
            <w:pPr>
              <w:pStyle w:val="TAC"/>
              <w:jc w:val="left"/>
              <w:rPr>
                <w:sz w:val="16"/>
                <w:szCs w:val="16"/>
              </w:rPr>
            </w:pPr>
            <w:r w:rsidRPr="001F23FC">
              <w:rPr>
                <w:sz w:val="16"/>
                <w:szCs w:val="16"/>
              </w:rPr>
              <w:t>0.5.0</w:t>
            </w:r>
          </w:p>
        </w:tc>
      </w:tr>
      <w:tr w:rsidR="0032234A" w:rsidRPr="001F23FC" w14:paraId="4686ACAA" w14:textId="77777777">
        <w:tc>
          <w:tcPr>
            <w:tcW w:w="800" w:type="dxa"/>
            <w:shd w:val="solid" w:color="FFFFFF" w:fill="auto"/>
          </w:tcPr>
          <w:p w14:paraId="4BF6D123"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6C1F94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6A847F77" w14:textId="77777777" w:rsidR="0032234A" w:rsidRPr="001F23FC" w:rsidRDefault="0032234A">
            <w:pPr>
              <w:pStyle w:val="TAC"/>
              <w:jc w:val="left"/>
              <w:rPr>
                <w:sz w:val="16"/>
                <w:szCs w:val="16"/>
              </w:rPr>
            </w:pPr>
            <w:r w:rsidRPr="001F23FC">
              <w:rPr>
                <w:sz w:val="16"/>
                <w:szCs w:val="16"/>
              </w:rPr>
              <w:t>R5-183948</w:t>
            </w:r>
          </w:p>
        </w:tc>
        <w:tc>
          <w:tcPr>
            <w:tcW w:w="567" w:type="dxa"/>
            <w:shd w:val="solid" w:color="FFFFFF" w:fill="auto"/>
          </w:tcPr>
          <w:p w14:paraId="781AE9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B74E61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EAD011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E1084D0" w14:textId="77777777" w:rsidR="0032234A" w:rsidRPr="001F23FC" w:rsidRDefault="0032234A">
            <w:pPr>
              <w:pStyle w:val="TAL"/>
              <w:rPr>
                <w:rFonts w:eastAsia="SimSun"/>
                <w:sz w:val="16"/>
                <w:szCs w:val="16"/>
              </w:rPr>
            </w:pPr>
            <w:r w:rsidRPr="001F23FC">
              <w:rPr>
                <w:rFonts w:eastAsia="SimSun"/>
                <w:sz w:val="16"/>
                <w:szCs w:val="16"/>
              </w:rPr>
              <w:t>Statistical Testing Annex for 38.521-2</w:t>
            </w:r>
          </w:p>
        </w:tc>
        <w:tc>
          <w:tcPr>
            <w:tcW w:w="708" w:type="dxa"/>
            <w:shd w:val="solid" w:color="FFFFFF" w:fill="auto"/>
          </w:tcPr>
          <w:p w14:paraId="7AC3D9C7" w14:textId="77777777" w:rsidR="0032234A" w:rsidRPr="001F23FC" w:rsidRDefault="0032234A">
            <w:pPr>
              <w:pStyle w:val="TAC"/>
              <w:jc w:val="left"/>
              <w:rPr>
                <w:sz w:val="16"/>
                <w:szCs w:val="16"/>
              </w:rPr>
            </w:pPr>
            <w:r w:rsidRPr="001F23FC">
              <w:rPr>
                <w:sz w:val="16"/>
                <w:szCs w:val="16"/>
              </w:rPr>
              <w:t>0.5.0</w:t>
            </w:r>
          </w:p>
        </w:tc>
      </w:tr>
      <w:tr w:rsidR="0032234A" w:rsidRPr="001F23FC" w14:paraId="5444A27E" w14:textId="77777777">
        <w:tc>
          <w:tcPr>
            <w:tcW w:w="800" w:type="dxa"/>
            <w:shd w:val="solid" w:color="FFFFFF" w:fill="auto"/>
          </w:tcPr>
          <w:p w14:paraId="379ADBE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AF25D0B"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4EE85712" w14:textId="77777777" w:rsidR="0032234A" w:rsidRPr="001F23FC" w:rsidRDefault="0032234A">
            <w:pPr>
              <w:pStyle w:val="TAC"/>
              <w:jc w:val="left"/>
              <w:rPr>
                <w:sz w:val="16"/>
                <w:szCs w:val="16"/>
              </w:rPr>
            </w:pPr>
            <w:r w:rsidRPr="001F23FC">
              <w:rPr>
                <w:sz w:val="16"/>
                <w:szCs w:val="16"/>
              </w:rPr>
              <w:t>R5-185348</w:t>
            </w:r>
          </w:p>
        </w:tc>
        <w:tc>
          <w:tcPr>
            <w:tcW w:w="567" w:type="dxa"/>
            <w:shd w:val="solid" w:color="FFFFFF" w:fill="auto"/>
          </w:tcPr>
          <w:p w14:paraId="426132D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5E8522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A35E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265B786" w14:textId="77777777" w:rsidR="0032234A" w:rsidRPr="001F23FC" w:rsidRDefault="0032234A">
            <w:pPr>
              <w:pStyle w:val="TAL"/>
              <w:rPr>
                <w:sz w:val="16"/>
                <w:szCs w:val="16"/>
              </w:rPr>
            </w:pPr>
            <w:r w:rsidRPr="001F23FC">
              <w:rPr>
                <w:sz w:val="16"/>
                <w:szCs w:val="16"/>
              </w:rPr>
              <w:t>Correction to FR2 Spurious TC and introduction of TRP measurement grid requirement</w:t>
            </w:r>
          </w:p>
        </w:tc>
        <w:tc>
          <w:tcPr>
            <w:tcW w:w="708" w:type="dxa"/>
            <w:shd w:val="solid" w:color="FFFFFF" w:fill="auto"/>
          </w:tcPr>
          <w:p w14:paraId="133E3359" w14:textId="77777777" w:rsidR="0032234A" w:rsidRPr="001F23FC" w:rsidRDefault="0032234A">
            <w:pPr>
              <w:pStyle w:val="TAC"/>
              <w:jc w:val="left"/>
              <w:rPr>
                <w:sz w:val="16"/>
                <w:szCs w:val="16"/>
              </w:rPr>
            </w:pPr>
            <w:r w:rsidRPr="001F23FC">
              <w:rPr>
                <w:sz w:val="16"/>
                <w:szCs w:val="16"/>
              </w:rPr>
              <w:t>1.0.0</w:t>
            </w:r>
          </w:p>
        </w:tc>
      </w:tr>
      <w:tr w:rsidR="0032234A" w:rsidRPr="001F23FC" w14:paraId="3E0D5615" w14:textId="77777777">
        <w:tc>
          <w:tcPr>
            <w:tcW w:w="800" w:type="dxa"/>
            <w:shd w:val="solid" w:color="FFFFFF" w:fill="auto"/>
          </w:tcPr>
          <w:p w14:paraId="681A9F5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06028E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40DB3ED" w14:textId="77777777" w:rsidR="0032234A" w:rsidRPr="001F23FC" w:rsidRDefault="0032234A">
            <w:pPr>
              <w:pStyle w:val="TAC"/>
              <w:jc w:val="left"/>
              <w:rPr>
                <w:sz w:val="16"/>
                <w:szCs w:val="16"/>
              </w:rPr>
            </w:pPr>
            <w:r w:rsidRPr="001F23FC">
              <w:rPr>
                <w:sz w:val="16"/>
                <w:szCs w:val="16"/>
              </w:rPr>
              <w:t>R5-185350</w:t>
            </w:r>
          </w:p>
        </w:tc>
        <w:tc>
          <w:tcPr>
            <w:tcW w:w="567" w:type="dxa"/>
            <w:shd w:val="solid" w:color="FFFFFF" w:fill="auto"/>
          </w:tcPr>
          <w:p w14:paraId="7CBC8A0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07FCD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57BBD4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18A887" w14:textId="77777777" w:rsidR="0032234A" w:rsidRPr="001F23FC" w:rsidRDefault="0032234A">
            <w:pPr>
              <w:pStyle w:val="TAL"/>
              <w:rPr>
                <w:sz w:val="16"/>
                <w:szCs w:val="16"/>
              </w:rPr>
            </w:pPr>
            <w:r w:rsidRPr="001F23FC">
              <w:rPr>
                <w:sz w:val="16"/>
                <w:szCs w:val="16"/>
              </w:rPr>
              <w:t>Addition of Frequency Error test case to TS 38.521-2</w:t>
            </w:r>
          </w:p>
        </w:tc>
        <w:tc>
          <w:tcPr>
            <w:tcW w:w="708" w:type="dxa"/>
            <w:shd w:val="solid" w:color="FFFFFF" w:fill="auto"/>
          </w:tcPr>
          <w:p w14:paraId="1806202E" w14:textId="77777777" w:rsidR="0032234A" w:rsidRPr="001F23FC" w:rsidRDefault="0032234A">
            <w:pPr>
              <w:pStyle w:val="TAC"/>
              <w:jc w:val="left"/>
              <w:rPr>
                <w:sz w:val="16"/>
                <w:szCs w:val="16"/>
              </w:rPr>
            </w:pPr>
            <w:r w:rsidRPr="001F23FC">
              <w:rPr>
                <w:sz w:val="16"/>
                <w:szCs w:val="16"/>
              </w:rPr>
              <w:t>1.0.0</w:t>
            </w:r>
          </w:p>
        </w:tc>
      </w:tr>
      <w:tr w:rsidR="0032234A" w:rsidRPr="001F23FC" w14:paraId="7592F5CD" w14:textId="77777777">
        <w:tc>
          <w:tcPr>
            <w:tcW w:w="800" w:type="dxa"/>
            <w:shd w:val="solid" w:color="FFFFFF" w:fill="auto"/>
          </w:tcPr>
          <w:p w14:paraId="20AC478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C4024F0"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3D5D572" w14:textId="77777777" w:rsidR="0032234A" w:rsidRPr="001F23FC" w:rsidRDefault="0032234A">
            <w:pPr>
              <w:pStyle w:val="TAC"/>
              <w:jc w:val="left"/>
              <w:rPr>
                <w:sz w:val="16"/>
                <w:szCs w:val="16"/>
              </w:rPr>
            </w:pPr>
            <w:r w:rsidRPr="001F23FC">
              <w:rPr>
                <w:sz w:val="16"/>
                <w:szCs w:val="16"/>
              </w:rPr>
              <w:t>R5-185490</w:t>
            </w:r>
          </w:p>
        </w:tc>
        <w:tc>
          <w:tcPr>
            <w:tcW w:w="567" w:type="dxa"/>
            <w:shd w:val="solid" w:color="FFFFFF" w:fill="auto"/>
          </w:tcPr>
          <w:p w14:paraId="0D6A2A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DE811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F0C02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ACB1DA9" w14:textId="77777777" w:rsidR="0032234A" w:rsidRPr="001F23FC" w:rsidRDefault="0032234A">
            <w:pPr>
              <w:pStyle w:val="TAL"/>
              <w:rPr>
                <w:sz w:val="16"/>
                <w:szCs w:val="16"/>
              </w:rPr>
            </w:pPr>
            <w:r w:rsidRPr="001F23FC">
              <w:rPr>
                <w:sz w:val="16"/>
                <w:szCs w:val="16"/>
              </w:rPr>
              <w:t>FR2_TxSpurious_TestConfig_38.521-2</w:t>
            </w:r>
          </w:p>
        </w:tc>
        <w:tc>
          <w:tcPr>
            <w:tcW w:w="708" w:type="dxa"/>
            <w:shd w:val="solid" w:color="FFFFFF" w:fill="auto"/>
          </w:tcPr>
          <w:p w14:paraId="6D3DC3F1" w14:textId="77777777" w:rsidR="0032234A" w:rsidRPr="001F23FC" w:rsidRDefault="0032234A">
            <w:pPr>
              <w:pStyle w:val="TAC"/>
              <w:jc w:val="left"/>
              <w:rPr>
                <w:sz w:val="16"/>
                <w:szCs w:val="16"/>
              </w:rPr>
            </w:pPr>
            <w:r w:rsidRPr="001F23FC">
              <w:rPr>
                <w:sz w:val="16"/>
                <w:szCs w:val="16"/>
              </w:rPr>
              <w:t>1.0.0</w:t>
            </w:r>
          </w:p>
        </w:tc>
      </w:tr>
      <w:tr w:rsidR="0032234A" w:rsidRPr="001F23FC" w14:paraId="2DF59A2F" w14:textId="77777777">
        <w:tc>
          <w:tcPr>
            <w:tcW w:w="800" w:type="dxa"/>
            <w:shd w:val="solid" w:color="FFFFFF" w:fill="auto"/>
          </w:tcPr>
          <w:p w14:paraId="21ECA00D"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DC4DFD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4CB77F8" w14:textId="77777777" w:rsidR="0032234A" w:rsidRPr="001F23FC" w:rsidRDefault="0032234A">
            <w:pPr>
              <w:pStyle w:val="TAC"/>
              <w:jc w:val="left"/>
              <w:rPr>
                <w:sz w:val="16"/>
                <w:szCs w:val="16"/>
              </w:rPr>
            </w:pPr>
            <w:r w:rsidRPr="001F23FC">
              <w:rPr>
                <w:sz w:val="16"/>
                <w:szCs w:val="16"/>
              </w:rPr>
              <w:t>R5-185562</w:t>
            </w:r>
          </w:p>
        </w:tc>
        <w:tc>
          <w:tcPr>
            <w:tcW w:w="567" w:type="dxa"/>
            <w:shd w:val="solid" w:color="FFFFFF" w:fill="auto"/>
          </w:tcPr>
          <w:p w14:paraId="1CC6488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DD917F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C785B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05C484D" w14:textId="77777777" w:rsidR="0032234A" w:rsidRPr="001F23FC" w:rsidRDefault="0032234A">
            <w:pPr>
              <w:pStyle w:val="TAL"/>
              <w:rPr>
                <w:sz w:val="16"/>
                <w:szCs w:val="16"/>
              </w:rPr>
            </w:pPr>
            <w:r w:rsidRPr="001F23FC">
              <w:rPr>
                <w:sz w:val="16"/>
                <w:szCs w:val="16"/>
              </w:rPr>
              <w:t>FR2_StoreTxRxBeamPeakCoordinates_38.521-2</w:t>
            </w:r>
          </w:p>
        </w:tc>
        <w:tc>
          <w:tcPr>
            <w:tcW w:w="708" w:type="dxa"/>
            <w:shd w:val="solid" w:color="FFFFFF" w:fill="auto"/>
          </w:tcPr>
          <w:p w14:paraId="6F4E67EB" w14:textId="77777777" w:rsidR="0032234A" w:rsidRPr="001F23FC" w:rsidRDefault="0032234A">
            <w:pPr>
              <w:pStyle w:val="TAC"/>
              <w:jc w:val="left"/>
              <w:rPr>
                <w:sz w:val="16"/>
                <w:szCs w:val="16"/>
              </w:rPr>
            </w:pPr>
            <w:r w:rsidRPr="001F23FC">
              <w:rPr>
                <w:sz w:val="16"/>
                <w:szCs w:val="16"/>
              </w:rPr>
              <w:t>1.0.0</w:t>
            </w:r>
          </w:p>
        </w:tc>
      </w:tr>
      <w:tr w:rsidR="0032234A" w:rsidRPr="001F23FC" w14:paraId="3C998248" w14:textId="77777777">
        <w:tc>
          <w:tcPr>
            <w:tcW w:w="800" w:type="dxa"/>
            <w:shd w:val="solid" w:color="FFFFFF" w:fill="auto"/>
          </w:tcPr>
          <w:p w14:paraId="4228D00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2C12C9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7D7FEA9" w14:textId="77777777" w:rsidR="0032234A" w:rsidRPr="001F23FC" w:rsidRDefault="0032234A">
            <w:pPr>
              <w:pStyle w:val="TAC"/>
              <w:jc w:val="left"/>
              <w:rPr>
                <w:sz w:val="16"/>
                <w:szCs w:val="16"/>
              </w:rPr>
            </w:pPr>
            <w:hyperlink r:id="rId409" w:history="1">
              <w:r w:rsidRPr="001F23FC">
                <w:rPr>
                  <w:sz w:val="16"/>
                  <w:szCs w:val="16"/>
                </w:rPr>
                <w:t>R5-184742</w:t>
              </w:r>
            </w:hyperlink>
          </w:p>
        </w:tc>
        <w:tc>
          <w:tcPr>
            <w:tcW w:w="567" w:type="dxa"/>
            <w:shd w:val="solid" w:color="FFFFFF" w:fill="auto"/>
          </w:tcPr>
          <w:p w14:paraId="74516B8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29683C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34AB85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48DF6D5" w14:textId="77777777" w:rsidR="0032234A" w:rsidRPr="001F23FC" w:rsidRDefault="0032234A">
            <w:pPr>
              <w:pStyle w:val="TAL"/>
              <w:rPr>
                <w:sz w:val="16"/>
                <w:szCs w:val="16"/>
              </w:rPr>
            </w:pPr>
            <w:r w:rsidRPr="001F23FC">
              <w:rPr>
                <w:sz w:val="16"/>
                <w:szCs w:val="16"/>
              </w:rPr>
              <w:t>Update of FR2 test case 6.3.1</w:t>
            </w:r>
          </w:p>
        </w:tc>
        <w:tc>
          <w:tcPr>
            <w:tcW w:w="708" w:type="dxa"/>
            <w:shd w:val="solid" w:color="FFFFFF" w:fill="auto"/>
          </w:tcPr>
          <w:p w14:paraId="45432970" w14:textId="77777777" w:rsidR="0032234A" w:rsidRPr="001F23FC" w:rsidRDefault="0032234A">
            <w:pPr>
              <w:pStyle w:val="TAC"/>
              <w:jc w:val="left"/>
              <w:rPr>
                <w:sz w:val="16"/>
                <w:szCs w:val="16"/>
              </w:rPr>
            </w:pPr>
            <w:r w:rsidRPr="001F23FC">
              <w:rPr>
                <w:sz w:val="16"/>
                <w:szCs w:val="16"/>
              </w:rPr>
              <w:t>1.0.0</w:t>
            </w:r>
          </w:p>
        </w:tc>
      </w:tr>
      <w:tr w:rsidR="0032234A" w:rsidRPr="001F23FC" w14:paraId="2680C051" w14:textId="77777777">
        <w:tc>
          <w:tcPr>
            <w:tcW w:w="800" w:type="dxa"/>
            <w:shd w:val="solid" w:color="FFFFFF" w:fill="auto"/>
          </w:tcPr>
          <w:p w14:paraId="6827E0C4"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CE6AC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8756B0C" w14:textId="77777777" w:rsidR="0032234A" w:rsidRPr="001F23FC" w:rsidRDefault="0032234A">
            <w:pPr>
              <w:pStyle w:val="TAC"/>
              <w:jc w:val="left"/>
              <w:rPr>
                <w:sz w:val="16"/>
                <w:szCs w:val="16"/>
              </w:rPr>
            </w:pPr>
            <w:hyperlink r:id="rId410" w:history="1">
              <w:r w:rsidRPr="001F23FC">
                <w:rPr>
                  <w:sz w:val="16"/>
                  <w:szCs w:val="16"/>
                </w:rPr>
                <w:t>R5-184743</w:t>
              </w:r>
            </w:hyperlink>
          </w:p>
        </w:tc>
        <w:tc>
          <w:tcPr>
            <w:tcW w:w="567" w:type="dxa"/>
            <w:shd w:val="solid" w:color="FFFFFF" w:fill="auto"/>
          </w:tcPr>
          <w:p w14:paraId="6B98611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D1458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65699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91ABDE" w14:textId="77777777" w:rsidR="0032234A" w:rsidRPr="001F23FC" w:rsidRDefault="0032234A">
            <w:pPr>
              <w:pStyle w:val="TAL"/>
              <w:rPr>
                <w:sz w:val="16"/>
                <w:szCs w:val="16"/>
              </w:rPr>
            </w:pPr>
            <w:r w:rsidRPr="001F23FC">
              <w:rPr>
                <w:sz w:val="16"/>
                <w:szCs w:val="16"/>
              </w:rPr>
              <w:t>Update of FR2 test case 6.3.3.2</w:t>
            </w:r>
          </w:p>
        </w:tc>
        <w:tc>
          <w:tcPr>
            <w:tcW w:w="708" w:type="dxa"/>
            <w:shd w:val="solid" w:color="FFFFFF" w:fill="auto"/>
          </w:tcPr>
          <w:p w14:paraId="627B127A" w14:textId="77777777" w:rsidR="0032234A" w:rsidRPr="001F23FC" w:rsidRDefault="0032234A">
            <w:pPr>
              <w:pStyle w:val="TAC"/>
              <w:jc w:val="left"/>
              <w:rPr>
                <w:sz w:val="16"/>
                <w:szCs w:val="16"/>
              </w:rPr>
            </w:pPr>
            <w:r w:rsidRPr="001F23FC">
              <w:rPr>
                <w:sz w:val="16"/>
                <w:szCs w:val="16"/>
              </w:rPr>
              <w:t>1.0.0</w:t>
            </w:r>
          </w:p>
        </w:tc>
      </w:tr>
      <w:tr w:rsidR="0032234A" w:rsidRPr="001F23FC" w14:paraId="36612489" w14:textId="77777777">
        <w:tc>
          <w:tcPr>
            <w:tcW w:w="800" w:type="dxa"/>
            <w:shd w:val="solid" w:color="FFFFFF" w:fill="auto"/>
          </w:tcPr>
          <w:p w14:paraId="345EAFC7"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8A42A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62BE6F1" w14:textId="77777777" w:rsidR="0032234A" w:rsidRPr="001F23FC" w:rsidRDefault="0032234A">
            <w:pPr>
              <w:pStyle w:val="TAC"/>
              <w:jc w:val="left"/>
              <w:rPr>
                <w:sz w:val="16"/>
                <w:szCs w:val="16"/>
              </w:rPr>
            </w:pPr>
            <w:hyperlink r:id="rId411" w:history="1">
              <w:r w:rsidRPr="001F23FC">
                <w:rPr>
                  <w:sz w:val="16"/>
                  <w:szCs w:val="16"/>
                </w:rPr>
                <w:t>R5-184856</w:t>
              </w:r>
            </w:hyperlink>
          </w:p>
        </w:tc>
        <w:tc>
          <w:tcPr>
            <w:tcW w:w="567" w:type="dxa"/>
            <w:shd w:val="solid" w:color="FFFFFF" w:fill="auto"/>
          </w:tcPr>
          <w:p w14:paraId="3D47A9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13BC0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1C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97A816" w14:textId="77777777" w:rsidR="0032234A" w:rsidRPr="001F23FC" w:rsidRDefault="0032234A">
            <w:pPr>
              <w:pStyle w:val="TAL"/>
              <w:rPr>
                <w:sz w:val="16"/>
                <w:szCs w:val="16"/>
              </w:rPr>
            </w:pPr>
            <w:r w:rsidRPr="001F23FC">
              <w:rPr>
                <w:sz w:val="16"/>
                <w:szCs w:val="16"/>
              </w:rPr>
              <w:t>General sections updated to 38.521-2</w:t>
            </w:r>
          </w:p>
        </w:tc>
        <w:tc>
          <w:tcPr>
            <w:tcW w:w="708" w:type="dxa"/>
            <w:shd w:val="solid" w:color="FFFFFF" w:fill="auto"/>
          </w:tcPr>
          <w:p w14:paraId="21182571" w14:textId="77777777" w:rsidR="0032234A" w:rsidRPr="001F23FC" w:rsidRDefault="0032234A">
            <w:pPr>
              <w:pStyle w:val="TAC"/>
              <w:jc w:val="left"/>
              <w:rPr>
                <w:sz w:val="16"/>
                <w:szCs w:val="16"/>
              </w:rPr>
            </w:pPr>
            <w:r w:rsidRPr="001F23FC">
              <w:rPr>
                <w:sz w:val="16"/>
                <w:szCs w:val="16"/>
              </w:rPr>
              <w:t>1.0.0</w:t>
            </w:r>
          </w:p>
        </w:tc>
      </w:tr>
      <w:tr w:rsidR="0032234A" w:rsidRPr="001F23FC" w14:paraId="36105583" w14:textId="77777777">
        <w:tc>
          <w:tcPr>
            <w:tcW w:w="800" w:type="dxa"/>
            <w:shd w:val="solid" w:color="FFFFFF" w:fill="auto"/>
          </w:tcPr>
          <w:p w14:paraId="47C3765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0A0720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6443345" w14:textId="77777777" w:rsidR="0032234A" w:rsidRPr="001F23FC" w:rsidRDefault="0032234A">
            <w:pPr>
              <w:pStyle w:val="TAC"/>
              <w:jc w:val="left"/>
              <w:rPr>
                <w:sz w:val="16"/>
                <w:szCs w:val="16"/>
              </w:rPr>
            </w:pPr>
            <w:r w:rsidRPr="001F23FC">
              <w:rPr>
                <w:sz w:val="16"/>
                <w:szCs w:val="16"/>
              </w:rPr>
              <w:t>R5-185519</w:t>
            </w:r>
          </w:p>
        </w:tc>
        <w:tc>
          <w:tcPr>
            <w:tcW w:w="567" w:type="dxa"/>
            <w:shd w:val="solid" w:color="FFFFFF" w:fill="auto"/>
          </w:tcPr>
          <w:p w14:paraId="516F89A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F0180B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7B5037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653C607" w14:textId="77777777" w:rsidR="0032234A" w:rsidRPr="001F23FC" w:rsidRDefault="0032234A">
            <w:pPr>
              <w:pStyle w:val="TAL"/>
              <w:rPr>
                <w:sz w:val="16"/>
                <w:szCs w:val="16"/>
              </w:rPr>
            </w:pPr>
            <w:r w:rsidRPr="001F23FC">
              <w:rPr>
                <w:sz w:val="16"/>
                <w:szCs w:val="16"/>
              </w:rPr>
              <w:t xml:space="preserve">Updates of FR2 </w:t>
            </w:r>
            <w:proofErr w:type="spellStart"/>
            <w:r w:rsidRPr="001F23FC">
              <w:rPr>
                <w:sz w:val="16"/>
                <w:szCs w:val="16"/>
              </w:rPr>
              <w:t>TRx</w:t>
            </w:r>
            <w:proofErr w:type="spellEnd"/>
            <w:r w:rsidRPr="001F23FC">
              <w:rPr>
                <w:sz w:val="16"/>
                <w:szCs w:val="16"/>
              </w:rPr>
              <w:t xml:space="preserve"> MU and TT in Annex</w:t>
            </w:r>
          </w:p>
        </w:tc>
        <w:tc>
          <w:tcPr>
            <w:tcW w:w="708" w:type="dxa"/>
            <w:shd w:val="solid" w:color="FFFFFF" w:fill="auto"/>
          </w:tcPr>
          <w:p w14:paraId="46E0B86F" w14:textId="77777777" w:rsidR="0032234A" w:rsidRPr="001F23FC" w:rsidRDefault="0032234A">
            <w:pPr>
              <w:pStyle w:val="TAC"/>
              <w:jc w:val="left"/>
              <w:rPr>
                <w:sz w:val="16"/>
                <w:szCs w:val="16"/>
              </w:rPr>
            </w:pPr>
            <w:r w:rsidRPr="001F23FC">
              <w:rPr>
                <w:sz w:val="16"/>
                <w:szCs w:val="16"/>
              </w:rPr>
              <w:t>1.0.0</w:t>
            </w:r>
          </w:p>
        </w:tc>
      </w:tr>
      <w:tr w:rsidR="0032234A" w:rsidRPr="001F23FC" w14:paraId="62D2BDBD" w14:textId="77777777">
        <w:tc>
          <w:tcPr>
            <w:tcW w:w="800" w:type="dxa"/>
            <w:shd w:val="solid" w:color="FFFFFF" w:fill="auto"/>
          </w:tcPr>
          <w:p w14:paraId="2BAD5E9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51315E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83B5412" w14:textId="77777777" w:rsidR="0032234A" w:rsidRPr="001F23FC" w:rsidRDefault="0032234A">
            <w:pPr>
              <w:pStyle w:val="TAC"/>
              <w:jc w:val="left"/>
              <w:rPr>
                <w:sz w:val="16"/>
                <w:szCs w:val="16"/>
              </w:rPr>
            </w:pPr>
            <w:r w:rsidRPr="001F23FC">
              <w:rPr>
                <w:sz w:val="16"/>
                <w:szCs w:val="16"/>
              </w:rPr>
              <w:t>R5-185555</w:t>
            </w:r>
          </w:p>
        </w:tc>
        <w:tc>
          <w:tcPr>
            <w:tcW w:w="567" w:type="dxa"/>
            <w:shd w:val="solid" w:color="FFFFFF" w:fill="auto"/>
          </w:tcPr>
          <w:p w14:paraId="57150FA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E056C3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14E32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95A3377" w14:textId="77777777" w:rsidR="0032234A" w:rsidRPr="001F23FC" w:rsidRDefault="0032234A">
            <w:pPr>
              <w:pStyle w:val="TAL"/>
              <w:rPr>
                <w:sz w:val="16"/>
                <w:szCs w:val="16"/>
              </w:rPr>
            </w:pPr>
            <w:r w:rsidRPr="001F23FC">
              <w:rPr>
                <w:sz w:val="16"/>
                <w:szCs w:val="16"/>
              </w:rPr>
              <w:t>FR2_UE_BeamlockInvoke_38.521-2</w:t>
            </w:r>
          </w:p>
        </w:tc>
        <w:tc>
          <w:tcPr>
            <w:tcW w:w="708" w:type="dxa"/>
            <w:shd w:val="solid" w:color="FFFFFF" w:fill="auto"/>
          </w:tcPr>
          <w:p w14:paraId="44754B33" w14:textId="77777777" w:rsidR="0032234A" w:rsidRPr="001F23FC" w:rsidRDefault="0032234A">
            <w:pPr>
              <w:pStyle w:val="TAC"/>
              <w:jc w:val="left"/>
              <w:rPr>
                <w:sz w:val="16"/>
                <w:szCs w:val="16"/>
              </w:rPr>
            </w:pPr>
            <w:r w:rsidRPr="001F23FC">
              <w:rPr>
                <w:sz w:val="16"/>
                <w:szCs w:val="16"/>
              </w:rPr>
              <w:t>1.0.0</w:t>
            </w:r>
          </w:p>
        </w:tc>
      </w:tr>
      <w:tr w:rsidR="0032234A" w:rsidRPr="001F23FC" w14:paraId="5A4999F3" w14:textId="77777777">
        <w:tc>
          <w:tcPr>
            <w:tcW w:w="800" w:type="dxa"/>
            <w:shd w:val="solid" w:color="FFFFFF" w:fill="auto"/>
          </w:tcPr>
          <w:p w14:paraId="49C5F02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99BB32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7533EF72" w14:textId="77777777" w:rsidR="0032234A" w:rsidRPr="001F23FC" w:rsidRDefault="0032234A">
            <w:pPr>
              <w:pStyle w:val="TAC"/>
              <w:jc w:val="left"/>
              <w:rPr>
                <w:sz w:val="16"/>
                <w:szCs w:val="16"/>
              </w:rPr>
            </w:pPr>
            <w:r w:rsidRPr="001F23FC">
              <w:rPr>
                <w:sz w:val="16"/>
                <w:szCs w:val="16"/>
              </w:rPr>
              <w:t>R5-185191</w:t>
            </w:r>
          </w:p>
        </w:tc>
        <w:tc>
          <w:tcPr>
            <w:tcW w:w="567" w:type="dxa"/>
            <w:shd w:val="solid" w:color="FFFFFF" w:fill="auto"/>
          </w:tcPr>
          <w:p w14:paraId="6475EF4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699B9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81A7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1F818BC" w14:textId="77777777" w:rsidR="0032234A" w:rsidRPr="001F23FC" w:rsidRDefault="0032234A">
            <w:pPr>
              <w:pStyle w:val="TAL"/>
              <w:rPr>
                <w:sz w:val="16"/>
                <w:szCs w:val="16"/>
              </w:rPr>
            </w:pPr>
            <w:r w:rsidRPr="001F23FC">
              <w:rPr>
                <w:sz w:val="16"/>
                <w:szCs w:val="16"/>
              </w:rPr>
              <w:t>Update to Occupied Bandwidth, SEM and ACLR test cases in TS 38.521-2</w:t>
            </w:r>
          </w:p>
        </w:tc>
        <w:tc>
          <w:tcPr>
            <w:tcW w:w="708" w:type="dxa"/>
            <w:shd w:val="solid" w:color="FFFFFF" w:fill="auto"/>
          </w:tcPr>
          <w:p w14:paraId="15D9A989" w14:textId="77777777" w:rsidR="0032234A" w:rsidRPr="001F23FC" w:rsidRDefault="0032234A">
            <w:pPr>
              <w:pStyle w:val="TAC"/>
              <w:jc w:val="left"/>
              <w:rPr>
                <w:sz w:val="16"/>
                <w:szCs w:val="16"/>
              </w:rPr>
            </w:pPr>
            <w:r w:rsidRPr="001F23FC">
              <w:rPr>
                <w:sz w:val="16"/>
                <w:szCs w:val="16"/>
              </w:rPr>
              <w:t>1.0.0</w:t>
            </w:r>
          </w:p>
        </w:tc>
      </w:tr>
      <w:tr w:rsidR="0032234A" w:rsidRPr="001F23FC" w14:paraId="500CE381" w14:textId="77777777">
        <w:tc>
          <w:tcPr>
            <w:tcW w:w="800" w:type="dxa"/>
            <w:shd w:val="solid" w:color="FFFFFF" w:fill="auto"/>
          </w:tcPr>
          <w:p w14:paraId="54A3ED6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D822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1B143CD" w14:textId="77777777" w:rsidR="0032234A" w:rsidRPr="001F23FC" w:rsidRDefault="0032234A">
            <w:pPr>
              <w:pStyle w:val="TAC"/>
              <w:jc w:val="left"/>
              <w:rPr>
                <w:sz w:val="16"/>
                <w:szCs w:val="16"/>
              </w:rPr>
            </w:pPr>
            <w:r w:rsidRPr="001F23FC">
              <w:rPr>
                <w:sz w:val="16"/>
                <w:szCs w:val="16"/>
              </w:rPr>
              <w:t>R5-185192</w:t>
            </w:r>
          </w:p>
        </w:tc>
        <w:tc>
          <w:tcPr>
            <w:tcW w:w="567" w:type="dxa"/>
            <w:shd w:val="solid" w:color="FFFFFF" w:fill="auto"/>
          </w:tcPr>
          <w:p w14:paraId="5882D02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D779F3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122D16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C90609" w14:textId="77777777" w:rsidR="0032234A" w:rsidRPr="001F23FC" w:rsidRDefault="0032234A">
            <w:pPr>
              <w:pStyle w:val="TAL"/>
              <w:rPr>
                <w:sz w:val="16"/>
                <w:szCs w:val="16"/>
              </w:rPr>
            </w:pPr>
            <w:r w:rsidRPr="001F23FC">
              <w:rPr>
                <w:sz w:val="16"/>
                <w:szCs w:val="16"/>
              </w:rPr>
              <w:t xml:space="preserve">Update to ACS and </w:t>
            </w:r>
            <w:proofErr w:type="spellStart"/>
            <w:r w:rsidRPr="001F23FC">
              <w:rPr>
                <w:sz w:val="16"/>
                <w:szCs w:val="16"/>
              </w:rPr>
              <w:t>inband</w:t>
            </w:r>
            <w:proofErr w:type="spellEnd"/>
            <w:r w:rsidRPr="001F23FC">
              <w:rPr>
                <w:sz w:val="16"/>
                <w:szCs w:val="16"/>
              </w:rPr>
              <w:t xml:space="preserve"> blocking test cases in TS 38.521-2</w:t>
            </w:r>
          </w:p>
        </w:tc>
        <w:tc>
          <w:tcPr>
            <w:tcW w:w="708" w:type="dxa"/>
            <w:shd w:val="solid" w:color="FFFFFF" w:fill="auto"/>
          </w:tcPr>
          <w:p w14:paraId="2DF94D07" w14:textId="77777777" w:rsidR="0032234A" w:rsidRPr="001F23FC" w:rsidRDefault="0032234A">
            <w:pPr>
              <w:pStyle w:val="TAC"/>
              <w:jc w:val="left"/>
              <w:rPr>
                <w:sz w:val="16"/>
                <w:szCs w:val="16"/>
              </w:rPr>
            </w:pPr>
            <w:r w:rsidRPr="001F23FC">
              <w:rPr>
                <w:sz w:val="16"/>
                <w:szCs w:val="16"/>
              </w:rPr>
              <w:t>1.0.0</w:t>
            </w:r>
          </w:p>
        </w:tc>
      </w:tr>
      <w:tr w:rsidR="0032234A" w:rsidRPr="001F23FC" w14:paraId="5A5EC895" w14:textId="77777777">
        <w:tc>
          <w:tcPr>
            <w:tcW w:w="800" w:type="dxa"/>
            <w:shd w:val="solid" w:color="FFFFFF" w:fill="auto"/>
          </w:tcPr>
          <w:p w14:paraId="19809D2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61A0AC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D63AA" w14:textId="77777777" w:rsidR="0032234A" w:rsidRPr="001F23FC" w:rsidRDefault="0032234A">
            <w:pPr>
              <w:pStyle w:val="TAC"/>
              <w:jc w:val="left"/>
              <w:rPr>
                <w:sz w:val="16"/>
                <w:szCs w:val="16"/>
              </w:rPr>
            </w:pPr>
            <w:r w:rsidRPr="001F23FC">
              <w:rPr>
                <w:sz w:val="16"/>
                <w:szCs w:val="16"/>
              </w:rPr>
              <w:t>R5-185187</w:t>
            </w:r>
          </w:p>
        </w:tc>
        <w:tc>
          <w:tcPr>
            <w:tcW w:w="567" w:type="dxa"/>
            <w:shd w:val="solid" w:color="FFFFFF" w:fill="auto"/>
          </w:tcPr>
          <w:p w14:paraId="6285611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E9FA7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83A2B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A98356B" w14:textId="77777777" w:rsidR="0032234A" w:rsidRPr="001F23FC" w:rsidRDefault="0032234A">
            <w:pPr>
              <w:pStyle w:val="TAL"/>
              <w:rPr>
                <w:sz w:val="16"/>
                <w:szCs w:val="16"/>
              </w:rPr>
            </w:pPr>
            <w:r w:rsidRPr="001F23FC">
              <w:rPr>
                <w:sz w:val="16"/>
                <w:szCs w:val="16"/>
              </w:rPr>
              <w:t>FR2_RefSens_TestConfig_38.521-2</w:t>
            </w:r>
          </w:p>
        </w:tc>
        <w:tc>
          <w:tcPr>
            <w:tcW w:w="708" w:type="dxa"/>
            <w:shd w:val="solid" w:color="FFFFFF" w:fill="auto"/>
          </w:tcPr>
          <w:p w14:paraId="6C46274E" w14:textId="77777777" w:rsidR="0032234A" w:rsidRPr="001F23FC" w:rsidRDefault="0032234A">
            <w:pPr>
              <w:pStyle w:val="TAC"/>
              <w:jc w:val="left"/>
              <w:rPr>
                <w:sz w:val="16"/>
                <w:szCs w:val="16"/>
              </w:rPr>
            </w:pPr>
            <w:r w:rsidRPr="001F23FC">
              <w:rPr>
                <w:sz w:val="16"/>
                <w:szCs w:val="16"/>
              </w:rPr>
              <w:t>1.0.0</w:t>
            </w:r>
          </w:p>
        </w:tc>
      </w:tr>
      <w:tr w:rsidR="0032234A" w:rsidRPr="001F23FC" w14:paraId="651F74D2" w14:textId="77777777">
        <w:tc>
          <w:tcPr>
            <w:tcW w:w="800" w:type="dxa"/>
            <w:shd w:val="solid" w:color="FFFFFF" w:fill="auto"/>
          </w:tcPr>
          <w:p w14:paraId="0141CFAE"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4C8E7A1"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A6AE5C7" w14:textId="77777777" w:rsidR="0032234A" w:rsidRPr="001F23FC" w:rsidRDefault="0032234A">
            <w:pPr>
              <w:pStyle w:val="TAC"/>
              <w:jc w:val="left"/>
              <w:rPr>
                <w:sz w:val="16"/>
                <w:szCs w:val="16"/>
              </w:rPr>
            </w:pPr>
            <w:r w:rsidRPr="001F23FC">
              <w:rPr>
                <w:sz w:val="16"/>
                <w:szCs w:val="16"/>
              </w:rPr>
              <w:t>R5-185188</w:t>
            </w:r>
          </w:p>
        </w:tc>
        <w:tc>
          <w:tcPr>
            <w:tcW w:w="567" w:type="dxa"/>
            <w:shd w:val="solid" w:color="FFFFFF" w:fill="auto"/>
          </w:tcPr>
          <w:p w14:paraId="31FDE3E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1BE76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8880B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8BF4F97" w14:textId="77777777" w:rsidR="0032234A" w:rsidRPr="001F23FC" w:rsidRDefault="0032234A">
            <w:pPr>
              <w:pStyle w:val="TAL"/>
              <w:rPr>
                <w:sz w:val="16"/>
                <w:szCs w:val="16"/>
              </w:rPr>
            </w:pPr>
            <w:r w:rsidRPr="001F23FC">
              <w:rPr>
                <w:sz w:val="16"/>
                <w:szCs w:val="16"/>
              </w:rPr>
              <w:t>DL and UL RMC updated for FR2 tests</w:t>
            </w:r>
          </w:p>
        </w:tc>
        <w:tc>
          <w:tcPr>
            <w:tcW w:w="708" w:type="dxa"/>
            <w:shd w:val="solid" w:color="FFFFFF" w:fill="auto"/>
          </w:tcPr>
          <w:p w14:paraId="4E5D1C9C" w14:textId="77777777" w:rsidR="0032234A" w:rsidRPr="001F23FC" w:rsidRDefault="0032234A">
            <w:pPr>
              <w:pStyle w:val="TAC"/>
              <w:jc w:val="left"/>
              <w:rPr>
                <w:sz w:val="16"/>
                <w:szCs w:val="16"/>
              </w:rPr>
            </w:pPr>
            <w:r w:rsidRPr="001F23FC">
              <w:rPr>
                <w:sz w:val="16"/>
                <w:szCs w:val="16"/>
              </w:rPr>
              <w:t>1.0.0</w:t>
            </w:r>
          </w:p>
        </w:tc>
      </w:tr>
      <w:tr w:rsidR="0032234A" w:rsidRPr="001F23FC" w14:paraId="45E54576" w14:textId="77777777">
        <w:tc>
          <w:tcPr>
            <w:tcW w:w="800" w:type="dxa"/>
            <w:shd w:val="solid" w:color="FFFFFF" w:fill="auto"/>
          </w:tcPr>
          <w:p w14:paraId="02D18891"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B70C1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FC96AE3" w14:textId="77777777" w:rsidR="0032234A" w:rsidRPr="001F23FC" w:rsidRDefault="0032234A">
            <w:pPr>
              <w:pStyle w:val="TAC"/>
              <w:jc w:val="left"/>
              <w:rPr>
                <w:sz w:val="16"/>
                <w:szCs w:val="16"/>
              </w:rPr>
            </w:pPr>
            <w:r w:rsidRPr="001F23FC">
              <w:rPr>
                <w:sz w:val="16"/>
                <w:szCs w:val="16"/>
              </w:rPr>
              <w:t>R5-185189</w:t>
            </w:r>
          </w:p>
        </w:tc>
        <w:tc>
          <w:tcPr>
            <w:tcW w:w="567" w:type="dxa"/>
            <w:shd w:val="solid" w:color="FFFFFF" w:fill="auto"/>
          </w:tcPr>
          <w:p w14:paraId="1D167B2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7E73C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82CB4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229F9B" w14:textId="77777777" w:rsidR="0032234A" w:rsidRPr="001F23FC" w:rsidRDefault="0032234A">
            <w:pPr>
              <w:pStyle w:val="TAL"/>
              <w:rPr>
                <w:sz w:val="16"/>
                <w:szCs w:val="16"/>
              </w:rPr>
            </w:pPr>
            <w:r w:rsidRPr="001F23FC">
              <w:rPr>
                <w:sz w:val="16"/>
                <w:szCs w:val="16"/>
              </w:rPr>
              <w:t>Downlink physical channel updated for FR2 tests</w:t>
            </w:r>
          </w:p>
        </w:tc>
        <w:tc>
          <w:tcPr>
            <w:tcW w:w="708" w:type="dxa"/>
            <w:shd w:val="solid" w:color="FFFFFF" w:fill="auto"/>
          </w:tcPr>
          <w:p w14:paraId="2951E5AF" w14:textId="77777777" w:rsidR="0032234A" w:rsidRPr="001F23FC" w:rsidRDefault="0032234A">
            <w:pPr>
              <w:pStyle w:val="TAC"/>
              <w:jc w:val="left"/>
              <w:rPr>
                <w:sz w:val="16"/>
                <w:szCs w:val="16"/>
              </w:rPr>
            </w:pPr>
            <w:r w:rsidRPr="001F23FC">
              <w:rPr>
                <w:sz w:val="16"/>
                <w:szCs w:val="16"/>
              </w:rPr>
              <w:t>1.0.0</w:t>
            </w:r>
          </w:p>
        </w:tc>
      </w:tr>
      <w:tr w:rsidR="0032234A" w:rsidRPr="001F23FC" w14:paraId="3FC2DB17" w14:textId="77777777">
        <w:tc>
          <w:tcPr>
            <w:tcW w:w="800" w:type="dxa"/>
            <w:shd w:val="solid" w:color="FFFFFF" w:fill="auto"/>
          </w:tcPr>
          <w:p w14:paraId="07A6A65F"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1F49509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A4C482" w14:textId="77777777" w:rsidR="0032234A" w:rsidRPr="001F23FC" w:rsidRDefault="0032234A">
            <w:pPr>
              <w:pStyle w:val="TAC"/>
              <w:jc w:val="left"/>
              <w:rPr>
                <w:sz w:val="16"/>
                <w:szCs w:val="16"/>
              </w:rPr>
            </w:pPr>
            <w:r w:rsidRPr="001F23FC">
              <w:rPr>
                <w:sz w:val="16"/>
                <w:szCs w:val="16"/>
              </w:rPr>
              <w:t>R5-185190</w:t>
            </w:r>
          </w:p>
        </w:tc>
        <w:tc>
          <w:tcPr>
            <w:tcW w:w="567" w:type="dxa"/>
            <w:shd w:val="solid" w:color="FFFFFF" w:fill="auto"/>
          </w:tcPr>
          <w:p w14:paraId="7E13966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07DCBD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50158C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B6F507" w14:textId="77777777" w:rsidR="0032234A" w:rsidRPr="001F23FC" w:rsidRDefault="0032234A">
            <w:pPr>
              <w:pStyle w:val="TAL"/>
              <w:rPr>
                <w:sz w:val="16"/>
                <w:szCs w:val="16"/>
              </w:rPr>
            </w:pPr>
            <w:r w:rsidRPr="001F23FC">
              <w:rPr>
                <w:sz w:val="16"/>
                <w:szCs w:val="16"/>
              </w:rPr>
              <w:t>OCNG Patterns updated for FR2 tests</w:t>
            </w:r>
          </w:p>
        </w:tc>
        <w:tc>
          <w:tcPr>
            <w:tcW w:w="708" w:type="dxa"/>
            <w:shd w:val="solid" w:color="FFFFFF" w:fill="auto"/>
          </w:tcPr>
          <w:p w14:paraId="48E2CC42" w14:textId="77777777" w:rsidR="0032234A" w:rsidRPr="001F23FC" w:rsidRDefault="0032234A">
            <w:pPr>
              <w:pStyle w:val="TAC"/>
              <w:jc w:val="left"/>
              <w:rPr>
                <w:sz w:val="16"/>
                <w:szCs w:val="16"/>
              </w:rPr>
            </w:pPr>
            <w:r w:rsidRPr="001F23FC">
              <w:rPr>
                <w:sz w:val="16"/>
                <w:szCs w:val="16"/>
              </w:rPr>
              <w:t>1.0.0</w:t>
            </w:r>
          </w:p>
        </w:tc>
      </w:tr>
      <w:tr w:rsidR="0032234A" w:rsidRPr="001F23FC" w14:paraId="24EA5BCF" w14:textId="77777777">
        <w:tc>
          <w:tcPr>
            <w:tcW w:w="800" w:type="dxa"/>
            <w:shd w:val="solid" w:color="FFFFFF" w:fill="auto"/>
          </w:tcPr>
          <w:p w14:paraId="315BD666"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B3CE71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7B1821" w14:textId="77777777" w:rsidR="0032234A" w:rsidRPr="001F23FC" w:rsidRDefault="0032234A">
            <w:pPr>
              <w:pStyle w:val="TAC"/>
              <w:jc w:val="left"/>
              <w:rPr>
                <w:sz w:val="16"/>
                <w:szCs w:val="16"/>
              </w:rPr>
            </w:pPr>
            <w:r w:rsidRPr="001F23FC">
              <w:rPr>
                <w:sz w:val="16"/>
                <w:szCs w:val="16"/>
              </w:rPr>
              <w:t>R5-185194</w:t>
            </w:r>
          </w:p>
        </w:tc>
        <w:tc>
          <w:tcPr>
            <w:tcW w:w="567" w:type="dxa"/>
            <w:shd w:val="solid" w:color="FFFFFF" w:fill="auto"/>
          </w:tcPr>
          <w:p w14:paraId="3F59869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8D88E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8C9E04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AE063F" w14:textId="77777777" w:rsidR="0032234A" w:rsidRPr="001F23FC" w:rsidRDefault="0032234A">
            <w:pPr>
              <w:pStyle w:val="TAL"/>
              <w:rPr>
                <w:sz w:val="16"/>
                <w:szCs w:val="16"/>
              </w:rPr>
            </w:pPr>
            <w:r w:rsidRPr="001F23FC">
              <w:rPr>
                <w:sz w:val="16"/>
                <w:szCs w:val="16"/>
              </w:rPr>
              <w:t>Update to Test frequencies for SEM in TS 38.521-2</w:t>
            </w:r>
          </w:p>
        </w:tc>
        <w:tc>
          <w:tcPr>
            <w:tcW w:w="708" w:type="dxa"/>
            <w:shd w:val="solid" w:color="FFFFFF" w:fill="auto"/>
          </w:tcPr>
          <w:p w14:paraId="16325B6F" w14:textId="77777777" w:rsidR="0032234A" w:rsidRPr="001F23FC" w:rsidRDefault="0032234A">
            <w:pPr>
              <w:pStyle w:val="TAC"/>
              <w:jc w:val="left"/>
              <w:rPr>
                <w:sz w:val="16"/>
                <w:szCs w:val="16"/>
              </w:rPr>
            </w:pPr>
            <w:r w:rsidRPr="001F23FC">
              <w:rPr>
                <w:sz w:val="16"/>
                <w:szCs w:val="16"/>
              </w:rPr>
              <w:t>1.0.0</w:t>
            </w:r>
          </w:p>
        </w:tc>
      </w:tr>
      <w:tr w:rsidR="0032234A" w:rsidRPr="001F23FC" w14:paraId="24F26BBA" w14:textId="77777777">
        <w:tc>
          <w:tcPr>
            <w:tcW w:w="800" w:type="dxa"/>
            <w:shd w:val="solid" w:color="FFFFFF" w:fill="auto"/>
          </w:tcPr>
          <w:p w14:paraId="4DD0EDA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3A67F3"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2B2C345" w14:textId="77777777" w:rsidR="0032234A" w:rsidRPr="001F23FC" w:rsidRDefault="0032234A">
            <w:pPr>
              <w:pStyle w:val="TAC"/>
              <w:jc w:val="left"/>
              <w:rPr>
                <w:sz w:val="16"/>
                <w:szCs w:val="16"/>
              </w:rPr>
            </w:pPr>
            <w:r w:rsidRPr="001F23FC">
              <w:rPr>
                <w:sz w:val="16"/>
                <w:szCs w:val="16"/>
              </w:rPr>
              <w:t>R5-185196</w:t>
            </w:r>
          </w:p>
        </w:tc>
        <w:tc>
          <w:tcPr>
            <w:tcW w:w="567" w:type="dxa"/>
            <w:shd w:val="solid" w:color="FFFFFF" w:fill="auto"/>
          </w:tcPr>
          <w:p w14:paraId="2EFA20C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C8760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645DB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26CA673" w14:textId="77777777" w:rsidR="0032234A" w:rsidRPr="001F23FC" w:rsidRDefault="0032234A">
            <w:pPr>
              <w:pStyle w:val="TAL"/>
              <w:rPr>
                <w:sz w:val="16"/>
                <w:szCs w:val="16"/>
              </w:rPr>
            </w:pPr>
            <w:r w:rsidRPr="001F23FC">
              <w:rPr>
                <w:sz w:val="16"/>
                <w:szCs w:val="16"/>
              </w:rPr>
              <w:t>Addition of Carrier Leakage test case to TS 38.521-2</w:t>
            </w:r>
          </w:p>
        </w:tc>
        <w:tc>
          <w:tcPr>
            <w:tcW w:w="708" w:type="dxa"/>
            <w:shd w:val="solid" w:color="FFFFFF" w:fill="auto"/>
          </w:tcPr>
          <w:p w14:paraId="5D3A699C" w14:textId="77777777" w:rsidR="0032234A" w:rsidRPr="001F23FC" w:rsidRDefault="0032234A">
            <w:pPr>
              <w:pStyle w:val="TAC"/>
              <w:jc w:val="left"/>
              <w:rPr>
                <w:sz w:val="16"/>
                <w:szCs w:val="16"/>
              </w:rPr>
            </w:pPr>
            <w:r w:rsidRPr="001F23FC">
              <w:rPr>
                <w:sz w:val="16"/>
                <w:szCs w:val="16"/>
              </w:rPr>
              <w:t>1.0.0</w:t>
            </w:r>
          </w:p>
        </w:tc>
      </w:tr>
      <w:tr w:rsidR="0032234A" w:rsidRPr="001F23FC" w14:paraId="18B876AF" w14:textId="77777777">
        <w:tc>
          <w:tcPr>
            <w:tcW w:w="800" w:type="dxa"/>
            <w:shd w:val="solid" w:color="FFFFFF" w:fill="auto"/>
          </w:tcPr>
          <w:p w14:paraId="031B8130"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137ADE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78236" w14:textId="77777777" w:rsidR="0032234A" w:rsidRPr="001F23FC" w:rsidRDefault="0032234A">
            <w:pPr>
              <w:pStyle w:val="TAC"/>
              <w:jc w:val="left"/>
              <w:rPr>
                <w:sz w:val="16"/>
                <w:szCs w:val="16"/>
              </w:rPr>
            </w:pPr>
            <w:r w:rsidRPr="001F23FC">
              <w:rPr>
                <w:sz w:val="16"/>
                <w:szCs w:val="16"/>
              </w:rPr>
              <w:t>R5-185193</w:t>
            </w:r>
          </w:p>
        </w:tc>
        <w:tc>
          <w:tcPr>
            <w:tcW w:w="567" w:type="dxa"/>
            <w:shd w:val="solid" w:color="FFFFFF" w:fill="auto"/>
          </w:tcPr>
          <w:p w14:paraId="00EB35C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A7BA75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4CF21A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94AC455" w14:textId="77777777" w:rsidR="0032234A" w:rsidRPr="001F23FC" w:rsidRDefault="0032234A">
            <w:pPr>
              <w:pStyle w:val="TAL"/>
              <w:rPr>
                <w:sz w:val="16"/>
                <w:szCs w:val="16"/>
              </w:rPr>
            </w:pPr>
            <w:r w:rsidRPr="001F23FC">
              <w:rPr>
                <w:sz w:val="16"/>
                <w:szCs w:val="16"/>
              </w:rPr>
              <w:t>Addition of Annex Global In-Channel TX-Test to 38.521-2</w:t>
            </w:r>
          </w:p>
        </w:tc>
        <w:tc>
          <w:tcPr>
            <w:tcW w:w="708" w:type="dxa"/>
            <w:shd w:val="solid" w:color="FFFFFF" w:fill="auto"/>
          </w:tcPr>
          <w:p w14:paraId="345AC15A" w14:textId="77777777" w:rsidR="0032234A" w:rsidRPr="001F23FC" w:rsidRDefault="0032234A">
            <w:pPr>
              <w:pStyle w:val="TAC"/>
              <w:jc w:val="left"/>
              <w:rPr>
                <w:sz w:val="16"/>
                <w:szCs w:val="16"/>
              </w:rPr>
            </w:pPr>
            <w:r w:rsidRPr="001F23FC">
              <w:rPr>
                <w:sz w:val="16"/>
                <w:szCs w:val="16"/>
              </w:rPr>
              <w:t>1.0.0</w:t>
            </w:r>
          </w:p>
        </w:tc>
      </w:tr>
      <w:tr w:rsidR="0032234A" w:rsidRPr="001F23FC" w14:paraId="408F62B1" w14:textId="77777777">
        <w:tc>
          <w:tcPr>
            <w:tcW w:w="800" w:type="dxa"/>
            <w:shd w:val="solid" w:color="FFFFFF" w:fill="auto"/>
          </w:tcPr>
          <w:p w14:paraId="77ADDB02"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B7C7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C7AADDF" w14:textId="77777777" w:rsidR="0032234A" w:rsidRPr="001F23FC" w:rsidRDefault="0032234A">
            <w:pPr>
              <w:pStyle w:val="TAC"/>
              <w:jc w:val="left"/>
              <w:rPr>
                <w:sz w:val="16"/>
                <w:szCs w:val="16"/>
              </w:rPr>
            </w:pPr>
            <w:r w:rsidRPr="001F23FC">
              <w:rPr>
                <w:sz w:val="16"/>
                <w:szCs w:val="16"/>
              </w:rPr>
              <w:t>R5-185197</w:t>
            </w:r>
          </w:p>
        </w:tc>
        <w:tc>
          <w:tcPr>
            <w:tcW w:w="567" w:type="dxa"/>
            <w:shd w:val="solid" w:color="FFFFFF" w:fill="auto"/>
          </w:tcPr>
          <w:p w14:paraId="296CF5E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422EA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A9677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96C24C8" w14:textId="77777777" w:rsidR="0032234A" w:rsidRPr="001F23FC" w:rsidRDefault="0032234A">
            <w:pPr>
              <w:pStyle w:val="TAL"/>
              <w:rPr>
                <w:sz w:val="16"/>
                <w:szCs w:val="16"/>
              </w:rPr>
            </w:pPr>
            <w:r w:rsidRPr="001F23FC">
              <w:rPr>
                <w:sz w:val="16"/>
                <w:szCs w:val="16"/>
              </w:rPr>
              <w:t>Introduction of maximum output power test cases</w:t>
            </w:r>
          </w:p>
        </w:tc>
        <w:tc>
          <w:tcPr>
            <w:tcW w:w="708" w:type="dxa"/>
            <w:shd w:val="solid" w:color="FFFFFF" w:fill="auto"/>
          </w:tcPr>
          <w:p w14:paraId="24CBFC00" w14:textId="77777777" w:rsidR="0032234A" w:rsidRPr="001F23FC" w:rsidRDefault="0032234A">
            <w:pPr>
              <w:pStyle w:val="TAC"/>
              <w:jc w:val="left"/>
              <w:rPr>
                <w:sz w:val="16"/>
                <w:szCs w:val="16"/>
              </w:rPr>
            </w:pPr>
            <w:r w:rsidRPr="001F23FC">
              <w:rPr>
                <w:sz w:val="16"/>
                <w:szCs w:val="16"/>
              </w:rPr>
              <w:t>1.0.0</w:t>
            </w:r>
          </w:p>
        </w:tc>
      </w:tr>
      <w:tr w:rsidR="0032234A" w:rsidRPr="001F23FC" w14:paraId="27D4B094" w14:textId="77777777">
        <w:tc>
          <w:tcPr>
            <w:tcW w:w="800" w:type="dxa"/>
            <w:shd w:val="solid" w:color="FFFFFF" w:fill="auto"/>
          </w:tcPr>
          <w:p w14:paraId="57CA003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B76DE4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A3A0849" w14:textId="77777777" w:rsidR="0032234A" w:rsidRPr="001F23FC" w:rsidRDefault="0032234A">
            <w:pPr>
              <w:pStyle w:val="TAC"/>
              <w:jc w:val="left"/>
              <w:rPr>
                <w:sz w:val="16"/>
                <w:szCs w:val="16"/>
              </w:rPr>
            </w:pPr>
            <w:r w:rsidRPr="001F23FC">
              <w:rPr>
                <w:sz w:val="16"/>
                <w:szCs w:val="16"/>
              </w:rPr>
              <w:t>R5-185195</w:t>
            </w:r>
          </w:p>
        </w:tc>
        <w:tc>
          <w:tcPr>
            <w:tcW w:w="567" w:type="dxa"/>
            <w:shd w:val="solid" w:color="FFFFFF" w:fill="auto"/>
          </w:tcPr>
          <w:p w14:paraId="3F5C9EE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F47E6B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46AF7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A722AD" w14:textId="77777777" w:rsidR="0032234A" w:rsidRPr="001F23FC" w:rsidRDefault="0032234A">
            <w:pPr>
              <w:pStyle w:val="TAL"/>
              <w:rPr>
                <w:sz w:val="16"/>
                <w:szCs w:val="16"/>
              </w:rPr>
            </w:pPr>
            <w:r w:rsidRPr="001F23FC">
              <w:rPr>
                <w:sz w:val="16"/>
                <w:szCs w:val="16"/>
              </w:rPr>
              <w:t>Addition of EVM test case to TS 38.521-2</w:t>
            </w:r>
          </w:p>
        </w:tc>
        <w:tc>
          <w:tcPr>
            <w:tcW w:w="708" w:type="dxa"/>
            <w:shd w:val="solid" w:color="FFFFFF" w:fill="auto"/>
          </w:tcPr>
          <w:p w14:paraId="04EA33DF" w14:textId="77777777" w:rsidR="0032234A" w:rsidRPr="001F23FC" w:rsidRDefault="0032234A">
            <w:pPr>
              <w:pStyle w:val="TAC"/>
              <w:jc w:val="left"/>
              <w:rPr>
                <w:sz w:val="16"/>
                <w:szCs w:val="16"/>
              </w:rPr>
            </w:pPr>
            <w:r w:rsidRPr="001F23FC">
              <w:rPr>
                <w:sz w:val="16"/>
                <w:szCs w:val="16"/>
              </w:rPr>
              <w:t>1.0.0</w:t>
            </w:r>
          </w:p>
        </w:tc>
      </w:tr>
      <w:bookmarkEnd w:id="4"/>
      <w:tr w:rsidR="0032234A" w:rsidRPr="001F23FC"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F23FC" w:rsidRDefault="0032234A">
            <w:pPr>
              <w:pStyle w:val="TAC"/>
              <w:jc w:val="left"/>
              <w:rPr>
                <w:sz w:val="16"/>
                <w:szCs w:val="16"/>
              </w:rPr>
            </w:pPr>
            <w:r w:rsidRPr="001F23FC">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F23FC" w:rsidRDefault="0032234A">
            <w:pPr>
              <w:pStyle w:val="TAC"/>
              <w:jc w:val="left"/>
              <w:rPr>
                <w:sz w:val="16"/>
                <w:szCs w:val="16"/>
              </w:rPr>
            </w:pPr>
            <w:r w:rsidRPr="001F23FC">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F23FC" w:rsidRDefault="0032234A">
            <w:pPr>
              <w:pStyle w:val="TAL"/>
              <w:rPr>
                <w:sz w:val="16"/>
                <w:szCs w:val="16"/>
              </w:rPr>
            </w:pPr>
            <w:r w:rsidRPr="001F23FC">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F23FC" w:rsidRDefault="0032234A">
            <w:pPr>
              <w:pStyle w:val="TAC"/>
              <w:jc w:val="left"/>
              <w:rPr>
                <w:sz w:val="16"/>
                <w:szCs w:val="16"/>
              </w:rPr>
            </w:pPr>
            <w:r w:rsidRPr="001F23FC">
              <w:rPr>
                <w:sz w:val="16"/>
                <w:szCs w:val="16"/>
              </w:rPr>
              <w:t>15.0.0</w:t>
            </w:r>
          </w:p>
        </w:tc>
      </w:tr>
      <w:tr w:rsidR="0032234A" w:rsidRPr="001F23FC"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F23FC" w:rsidRDefault="0032234A">
            <w:pPr>
              <w:pStyle w:val="TAC"/>
              <w:jc w:val="left"/>
              <w:rPr>
                <w:sz w:val="16"/>
                <w:szCs w:val="16"/>
              </w:rPr>
            </w:pPr>
            <w:r w:rsidRPr="001F23FC">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F23FC" w:rsidRDefault="0032234A">
            <w:pPr>
              <w:pStyle w:val="TAC"/>
              <w:jc w:val="left"/>
              <w:rPr>
                <w:sz w:val="16"/>
                <w:szCs w:val="16"/>
              </w:rPr>
            </w:pPr>
            <w:r w:rsidRPr="001F23F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F23FC" w:rsidRDefault="0032234A">
            <w:pPr>
              <w:pStyle w:val="TAL"/>
              <w:rPr>
                <w:sz w:val="16"/>
                <w:szCs w:val="16"/>
              </w:rPr>
            </w:pPr>
            <w:r w:rsidRPr="001F23FC">
              <w:rPr>
                <w:sz w:val="16"/>
                <w:szCs w:val="16"/>
              </w:rPr>
              <w:t xml:space="preserve">FR2 </w:t>
            </w:r>
            <w:proofErr w:type="spellStart"/>
            <w:r w:rsidRPr="001F23FC">
              <w:rPr>
                <w:sz w:val="16"/>
                <w:szCs w:val="16"/>
              </w:rPr>
              <w:t>RefSens</w:t>
            </w:r>
            <w:proofErr w:type="spellEnd"/>
            <w:r w:rsidRPr="001F23FC">
              <w:rPr>
                <w:sz w:val="16"/>
                <w:szCs w:val="16"/>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F23FC" w:rsidRDefault="0032234A">
            <w:pPr>
              <w:pStyle w:val="TAC"/>
              <w:jc w:val="left"/>
              <w:rPr>
                <w:sz w:val="16"/>
                <w:szCs w:val="16"/>
              </w:rPr>
            </w:pPr>
            <w:r w:rsidRPr="001F23FC">
              <w:rPr>
                <w:sz w:val="16"/>
                <w:szCs w:val="16"/>
              </w:rPr>
              <w:t>15.1.0</w:t>
            </w:r>
          </w:p>
        </w:tc>
      </w:tr>
      <w:tr w:rsidR="0032234A" w:rsidRPr="001F23FC"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F23FC" w:rsidRDefault="0032234A">
            <w:pPr>
              <w:pStyle w:val="TAC"/>
              <w:jc w:val="left"/>
              <w:rPr>
                <w:sz w:val="16"/>
                <w:szCs w:val="16"/>
              </w:rPr>
            </w:pPr>
            <w:r w:rsidRPr="001F23FC">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F23FC" w:rsidRDefault="0032234A">
            <w:pPr>
              <w:pStyle w:val="TAC"/>
              <w:jc w:val="left"/>
              <w:rPr>
                <w:sz w:val="16"/>
                <w:szCs w:val="16"/>
              </w:rPr>
            </w:pPr>
            <w:r w:rsidRPr="001F23F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F23FC" w:rsidRDefault="0032234A">
            <w:pPr>
              <w:pStyle w:val="TAL"/>
              <w:rPr>
                <w:sz w:val="16"/>
                <w:szCs w:val="16"/>
              </w:rPr>
            </w:pPr>
            <w:r w:rsidRPr="001F23FC">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F23FC" w:rsidRDefault="0032234A">
            <w:pPr>
              <w:pStyle w:val="TAC"/>
              <w:jc w:val="left"/>
              <w:rPr>
                <w:sz w:val="16"/>
                <w:szCs w:val="16"/>
              </w:rPr>
            </w:pPr>
            <w:r w:rsidRPr="001F23FC">
              <w:rPr>
                <w:sz w:val="16"/>
                <w:szCs w:val="16"/>
              </w:rPr>
              <w:t>15.1.0</w:t>
            </w:r>
          </w:p>
        </w:tc>
      </w:tr>
      <w:tr w:rsidR="0032234A" w:rsidRPr="001F23FC"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F23FC" w:rsidRDefault="0032234A">
            <w:pPr>
              <w:pStyle w:val="TAC"/>
              <w:jc w:val="left"/>
              <w:rPr>
                <w:sz w:val="16"/>
                <w:szCs w:val="16"/>
              </w:rPr>
            </w:pPr>
            <w:r w:rsidRPr="001F23FC">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F23FC" w:rsidRDefault="0032234A">
            <w:pPr>
              <w:pStyle w:val="TAC"/>
              <w:jc w:val="left"/>
              <w:rPr>
                <w:sz w:val="16"/>
                <w:szCs w:val="16"/>
              </w:rPr>
            </w:pPr>
            <w:r w:rsidRPr="001F23F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F23FC" w:rsidRDefault="0032234A">
            <w:pPr>
              <w:pStyle w:val="TAL"/>
              <w:rPr>
                <w:sz w:val="16"/>
                <w:szCs w:val="16"/>
              </w:rPr>
            </w:pPr>
            <w:r w:rsidRPr="001F23FC">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F23FC" w:rsidRDefault="0032234A">
            <w:pPr>
              <w:pStyle w:val="TAC"/>
              <w:jc w:val="left"/>
              <w:rPr>
                <w:sz w:val="16"/>
                <w:szCs w:val="16"/>
              </w:rPr>
            </w:pPr>
            <w:r w:rsidRPr="001F23FC">
              <w:rPr>
                <w:sz w:val="16"/>
                <w:szCs w:val="16"/>
              </w:rPr>
              <w:t>15.1.0</w:t>
            </w:r>
          </w:p>
        </w:tc>
      </w:tr>
      <w:tr w:rsidR="0032234A" w:rsidRPr="001F23FC"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F23FC" w:rsidRDefault="0032234A">
            <w:pPr>
              <w:pStyle w:val="TAC"/>
              <w:jc w:val="left"/>
              <w:rPr>
                <w:sz w:val="16"/>
                <w:szCs w:val="16"/>
              </w:rPr>
            </w:pPr>
            <w:r w:rsidRPr="001F23FC">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F23FC" w:rsidRDefault="0032234A">
            <w:pPr>
              <w:pStyle w:val="TAC"/>
              <w:jc w:val="left"/>
              <w:rPr>
                <w:sz w:val="16"/>
                <w:szCs w:val="16"/>
              </w:rPr>
            </w:pPr>
            <w:r w:rsidRPr="001F23F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F23FC" w:rsidRDefault="0032234A">
            <w:pPr>
              <w:pStyle w:val="TAL"/>
              <w:rPr>
                <w:sz w:val="16"/>
                <w:szCs w:val="16"/>
              </w:rPr>
            </w:pPr>
            <w:r w:rsidRPr="001F23FC">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F23FC" w:rsidRDefault="0032234A">
            <w:pPr>
              <w:pStyle w:val="TAC"/>
              <w:jc w:val="left"/>
              <w:rPr>
                <w:sz w:val="16"/>
                <w:szCs w:val="16"/>
              </w:rPr>
            </w:pPr>
            <w:r w:rsidRPr="001F23FC">
              <w:rPr>
                <w:sz w:val="16"/>
                <w:szCs w:val="16"/>
              </w:rPr>
              <w:t>15.1.0</w:t>
            </w:r>
          </w:p>
        </w:tc>
      </w:tr>
      <w:tr w:rsidR="0032234A" w:rsidRPr="001F23FC"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F23FC" w:rsidRDefault="0032234A">
            <w:pPr>
              <w:pStyle w:val="TAC"/>
              <w:jc w:val="left"/>
              <w:rPr>
                <w:sz w:val="16"/>
                <w:szCs w:val="16"/>
              </w:rPr>
            </w:pPr>
            <w:r w:rsidRPr="001F23FC">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F23FC" w:rsidRDefault="0032234A">
            <w:pPr>
              <w:pStyle w:val="TAC"/>
              <w:jc w:val="left"/>
              <w:rPr>
                <w:sz w:val="16"/>
                <w:szCs w:val="16"/>
              </w:rPr>
            </w:pPr>
            <w:r w:rsidRPr="001F23FC">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F23FC" w:rsidRDefault="0032234A">
            <w:pPr>
              <w:pStyle w:val="TAL"/>
              <w:rPr>
                <w:sz w:val="16"/>
                <w:szCs w:val="16"/>
              </w:rPr>
            </w:pPr>
            <w:r w:rsidRPr="001F23FC">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F23FC" w:rsidRDefault="0032234A">
            <w:pPr>
              <w:pStyle w:val="TAC"/>
              <w:jc w:val="left"/>
              <w:rPr>
                <w:sz w:val="16"/>
                <w:szCs w:val="16"/>
              </w:rPr>
            </w:pPr>
            <w:r w:rsidRPr="001F23FC">
              <w:rPr>
                <w:sz w:val="16"/>
                <w:szCs w:val="16"/>
              </w:rPr>
              <w:t>15.1.0</w:t>
            </w:r>
          </w:p>
        </w:tc>
      </w:tr>
      <w:tr w:rsidR="0032234A" w:rsidRPr="001F23FC"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F23FC" w:rsidRDefault="0032234A">
            <w:pPr>
              <w:pStyle w:val="TAC"/>
              <w:jc w:val="left"/>
              <w:rPr>
                <w:sz w:val="16"/>
                <w:szCs w:val="16"/>
              </w:rPr>
            </w:pPr>
            <w:r w:rsidRPr="001F23FC">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F23FC" w:rsidRDefault="0032234A">
            <w:pPr>
              <w:pStyle w:val="TAC"/>
              <w:jc w:val="left"/>
              <w:rPr>
                <w:sz w:val="16"/>
                <w:szCs w:val="16"/>
              </w:rPr>
            </w:pPr>
            <w:r w:rsidRPr="001F23FC">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F23FC" w:rsidRDefault="0032234A">
            <w:pPr>
              <w:pStyle w:val="TAL"/>
              <w:rPr>
                <w:sz w:val="16"/>
                <w:szCs w:val="16"/>
              </w:rPr>
            </w:pPr>
            <w:r w:rsidRPr="001F23FC">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F23FC" w:rsidRDefault="0032234A">
            <w:pPr>
              <w:pStyle w:val="TAC"/>
              <w:jc w:val="left"/>
              <w:rPr>
                <w:sz w:val="16"/>
                <w:szCs w:val="16"/>
              </w:rPr>
            </w:pPr>
            <w:r w:rsidRPr="001F23FC">
              <w:rPr>
                <w:sz w:val="16"/>
                <w:szCs w:val="16"/>
              </w:rPr>
              <w:t>15.1.0</w:t>
            </w:r>
          </w:p>
        </w:tc>
      </w:tr>
      <w:tr w:rsidR="0032234A" w:rsidRPr="001F23FC"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F23FC" w:rsidRDefault="0032234A">
            <w:pPr>
              <w:pStyle w:val="TAC"/>
              <w:jc w:val="left"/>
              <w:rPr>
                <w:sz w:val="16"/>
                <w:szCs w:val="16"/>
              </w:rPr>
            </w:pPr>
            <w:r w:rsidRPr="001F23FC">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F23FC" w:rsidRDefault="0032234A">
            <w:pPr>
              <w:pStyle w:val="TAC"/>
              <w:jc w:val="left"/>
              <w:rPr>
                <w:sz w:val="16"/>
                <w:szCs w:val="16"/>
              </w:rPr>
            </w:pPr>
            <w:r w:rsidRPr="001F23FC">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F23FC" w:rsidRDefault="0032234A">
            <w:pPr>
              <w:pStyle w:val="TAL"/>
              <w:rPr>
                <w:sz w:val="16"/>
                <w:szCs w:val="16"/>
              </w:rPr>
            </w:pPr>
            <w:r w:rsidRPr="001F23FC">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F23FC" w:rsidRDefault="0032234A">
            <w:pPr>
              <w:pStyle w:val="TAC"/>
              <w:jc w:val="left"/>
              <w:rPr>
                <w:sz w:val="16"/>
                <w:szCs w:val="16"/>
              </w:rPr>
            </w:pPr>
            <w:r w:rsidRPr="001F23FC">
              <w:rPr>
                <w:sz w:val="16"/>
                <w:szCs w:val="16"/>
              </w:rPr>
              <w:t>15.1.0</w:t>
            </w:r>
          </w:p>
        </w:tc>
      </w:tr>
      <w:tr w:rsidR="0032234A" w:rsidRPr="001F23FC"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F23FC" w:rsidRDefault="0032234A">
            <w:pPr>
              <w:pStyle w:val="TAC"/>
              <w:jc w:val="left"/>
              <w:rPr>
                <w:sz w:val="16"/>
                <w:szCs w:val="16"/>
              </w:rPr>
            </w:pPr>
            <w:r w:rsidRPr="001F23FC">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F23FC" w:rsidRDefault="0032234A">
            <w:pPr>
              <w:pStyle w:val="TAC"/>
              <w:jc w:val="left"/>
              <w:rPr>
                <w:sz w:val="16"/>
                <w:szCs w:val="16"/>
              </w:rPr>
            </w:pPr>
            <w:r w:rsidRPr="001F23F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F23FC" w:rsidRDefault="0032234A">
            <w:pPr>
              <w:pStyle w:val="TAL"/>
              <w:rPr>
                <w:sz w:val="16"/>
                <w:szCs w:val="16"/>
              </w:rPr>
            </w:pPr>
            <w:r w:rsidRPr="001F23FC">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F23FC" w:rsidRDefault="0032234A">
            <w:pPr>
              <w:pStyle w:val="TAC"/>
              <w:jc w:val="left"/>
              <w:rPr>
                <w:sz w:val="16"/>
                <w:szCs w:val="16"/>
              </w:rPr>
            </w:pPr>
            <w:r w:rsidRPr="001F23FC">
              <w:rPr>
                <w:sz w:val="16"/>
                <w:szCs w:val="16"/>
              </w:rPr>
              <w:t>15.1.0</w:t>
            </w:r>
          </w:p>
        </w:tc>
      </w:tr>
      <w:tr w:rsidR="0032234A" w:rsidRPr="001F23FC"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F23FC" w:rsidRDefault="0032234A">
            <w:pPr>
              <w:pStyle w:val="TAC"/>
              <w:jc w:val="left"/>
              <w:rPr>
                <w:sz w:val="16"/>
                <w:szCs w:val="16"/>
              </w:rPr>
            </w:pPr>
            <w:r w:rsidRPr="001F23FC">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F23FC" w:rsidRDefault="0032234A">
            <w:pPr>
              <w:pStyle w:val="TAC"/>
              <w:jc w:val="left"/>
              <w:rPr>
                <w:sz w:val="16"/>
                <w:szCs w:val="16"/>
              </w:rPr>
            </w:pPr>
            <w:r w:rsidRPr="001F23F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F23FC" w:rsidRDefault="0032234A">
            <w:pPr>
              <w:pStyle w:val="TAL"/>
              <w:rPr>
                <w:sz w:val="16"/>
                <w:szCs w:val="16"/>
              </w:rPr>
            </w:pPr>
            <w:r w:rsidRPr="001F23FC">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F23FC" w:rsidRDefault="0032234A">
            <w:pPr>
              <w:pStyle w:val="TAC"/>
              <w:jc w:val="left"/>
              <w:rPr>
                <w:sz w:val="16"/>
                <w:szCs w:val="16"/>
              </w:rPr>
            </w:pPr>
            <w:r w:rsidRPr="001F23FC">
              <w:rPr>
                <w:sz w:val="16"/>
                <w:szCs w:val="16"/>
              </w:rPr>
              <w:t>15.1.0</w:t>
            </w:r>
          </w:p>
        </w:tc>
      </w:tr>
      <w:tr w:rsidR="0032234A" w:rsidRPr="001F23FC"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F23FC" w:rsidRDefault="0032234A">
            <w:pPr>
              <w:pStyle w:val="TAC"/>
              <w:jc w:val="left"/>
              <w:rPr>
                <w:sz w:val="16"/>
                <w:szCs w:val="16"/>
              </w:rPr>
            </w:pPr>
            <w:r w:rsidRPr="001F23FC">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F23FC" w:rsidRDefault="0032234A">
            <w:pPr>
              <w:pStyle w:val="TAC"/>
              <w:jc w:val="left"/>
              <w:rPr>
                <w:sz w:val="16"/>
                <w:szCs w:val="16"/>
              </w:rPr>
            </w:pPr>
            <w:r w:rsidRPr="001F23F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F23FC" w:rsidRDefault="0032234A">
            <w:pPr>
              <w:pStyle w:val="TAL"/>
              <w:rPr>
                <w:sz w:val="16"/>
                <w:szCs w:val="16"/>
              </w:rPr>
            </w:pPr>
            <w:r w:rsidRPr="001F23FC">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F23FC" w:rsidRDefault="0032234A">
            <w:pPr>
              <w:pStyle w:val="TAC"/>
              <w:jc w:val="left"/>
              <w:rPr>
                <w:sz w:val="16"/>
                <w:szCs w:val="16"/>
              </w:rPr>
            </w:pPr>
            <w:r w:rsidRPr="001F23FC">
              <w:rPr>
                <w:sz w:val="16"/>
                <w:szCs w:val="16"/>
              </w:rPr>
              <w:t>15.1.0</w:t>
            </w:r>
          </w:p>
        </w:tc>
      </w:tr>
      <w:tr w:rsidR="0032234A" w:rsidRPr="001F23FC"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F23FC" w:rsidRDefault="0032234A">
            <w:pPr>
              <w:pStyle w:val="TAC"/>
              <w:jc w:val="left"/>
              <w:rPr>
                <w:sz w:val="16"/>
                <w:szCs w:val="16"/>
              </w:rPr>
            </w:pPr>
            <w:r w:rsidRPr="001F23FC">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F23FC" w:rsidRDefault="0032234A">
            <w:pPr>
              <w:pStyle w:val="TAC"/>
              <w:jc w:val="left"/>
              <w:rPr>
                <w:sz w:val="16"/>
                <w:szCs w:val="16"/>
              </w:rPr>
            </w:pPr>
            <w:r w:rsidRPr="001F23F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F23FC" w:rsidRDefault="0032234A">
            <w:pPr>
              <w:pStyle w:val="TAL"/>
              <w:rPr>
                <w:sz w:val="16"/>
                <w:szCs w:val="16"/>
              </w:rPr>
            </w:pPr>
            <w:r w:rsidRPr="001F23FC">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F23FC" w:rsidRDefault="0032234A">
            <w:pPr>
              <w:pStyle w:val="TAC"/>
              <w:jc w:val="left"/>
              <w:rPr>
                <w:sz w:val="16"/>
                <w:szCs w:val="16"/>
              </w:rPr>
            </w:pPr>
            <w:r w:rsidRPr="001F23FC">
              <w:rPr>
                <w:sz w:val="16"/>
                <w:szCs w:val="16"/>
              </w:rPr>
              <w:t>15.1.0</w:t>
            </w:r>
          </w:p>
        </w:tc>
      </w:tr>
      <w:tr w:rsidR="0032234A" w:rsidRPr="001F23FC"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F23FC" w:rsidRDefault="0032234A">
            <w:pPr>
              <w:pStyle w:val="TAC"/>
              <w:jc w:val="left"/>
              <w:rPr>
                <w:sz w:val="16"/>
                <w:szCs w:val="16"/>
              </w:rPr>
            </w:pPr>
            <w:r w:rsidRPr="001F23FC">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F23FC" w:rsidRDefault="0032234A">
            <w:pPr>
              <w:pStyle w:val="TAC"/>
              <w:jc w:val="left"/>
              <w:rPr>
                <w:sz w:val="16"/>
                <w:szCs w:val="16"/>
              </w:rPr>
            </w:pPr>
            <w:r w:rsidRPr="001F23F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F23FC" w:rsidRDefault="0032234A">
            <w:pPr>
              <w:pStyle w:val="TAL"/>
              <w:rPr>
                <w:sz w:val="16"/>
                <w:szCs w:val="16"/>
              </w:rPr>
            </w:pPr>
            <w:r w:rsidRPr="001F23FC">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F23FC" w:rsidRDefault="0032234A">
            <w:pPr>
              <w:pStyle w:val="TAC"/>
              <w:jc w:val="left"/>
              <w:rPr>
                <w:sz w:val="16"/>
                <w:szCs w:val="16"/>
              </w:rPr>
            </w:pPr>
            <w:r w:rsidRPr="001F23FC">
              <w:rPr>
                <w:sz w:val="16"/>
                <w:szCs w:val="16"/>
              </w:rPr>
              <w:t>15.1.0</w:t>
            </w:r>
          </w:p>
        </w:tc>
      </w:tr>
      <w:tr w:rsidR="0032234A" w:rsidRPr="001F23FC"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F23FC" w:rsidRDefault="0032234A">
            <w:pPr>
              <w:pStyle w:val="TAC"/>
              <w:jc w:val="left"/>
              <w:rPr>
                <w:sz w:val="16"/>
                <w:szCs w:val="16"/>
              </w:rPr>
            </w:pPr>
            <w:r w:rsidRPr="001F23FC">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F23FC" w:rsidRDefault="0032234A">
            <w:pPr>
              <w:pStyle w:val="TAC"/>
              <w:jc w:val="left"/>
              <w:rPr>
                <w:sz w:val="16"/>
                <w:szCs w:val="16"/>
              </w:rPr>
            </w:pPr>
            <w:r w:rsidRPr="001F23F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F23FC" w:rsidRDefault="0032234A">
            <w:pPr>
              <w:pStyle w:val="TAL"/>
              <w:rPr>
                <w:sz w:val="16"/>
                <w:szCs w:val="16"/>
              </w:rPr>
            </w:pPr>
            <w:r w:rsidRPr="001F23FC">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F23FC" w:rsidRDefault="0032234A">
            <w:pPr>
              <w:pStyle w:val="TAC"/>
              <w:jc w:val="left"/>
              <w:rPr>
                <w:sz w:val="16"/>
                <w:szCs w:val="16"/>
              </w:rPr>
            </w:pPr>
            <w:r w:rsidRPr="001F23FC">
              <w:rPr>
                <w:sz w:val="16"/>
                <w:szCs w:val="16"/>
              </w:rPr>
              <w:t>15.1.0</w:t>
            </w:r>
          </w:p>
        </w:tc>
      </w:tr>
      <w:tr w:rsidR="0032234A" w:rsidRPr="001F23FC"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F23FC" w:rsidRDefault="0032234A">
            <w:pPr>
              <w:pStyle w:val="TAC"/>
              <w:jc w:val="left"/>
              <w:rPr>
                <w:sz w:val="16"/>
                <w:szCs w:val="16"/>
              </w:rPr>
            </w:pPr>
            <w:r w:rsidRPr="001F23FC">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F23FC" w:rsidRDefault="0032234A">
            <w:pPr>
              <w:pStyle w:val="TAC"/>
              <w:jc w:val="left"/>
              <w:rPr>
                <w:sz w:val="16"/>
                <w:szCs w:val="16"/>
              </w:rPr>
            </w:pPr>
            <w:r w:rsidRPr="001F23F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F23FC" w:rsidRDefault="0032234A">
            <w:pPr>
              <w:pStyle w:val="TAL"/>
              <w:rPr>
                <w:sz w:val="16"/>
                <w:szCs w:val="16"/>
              </w:rPr>
            </w:pPr>
            <w:r w:rsidRPr="001F23FC">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F23FC" w:rsidRDefault="0032234A">
            <w:pPr>
              <w:pStyle w:val="TAC"/>
              <w:jc w:val="left"/>
              <w:rPr>
                <w:sz w:val="16"/>
                <w:szCs w:val="16"/>
              </w:rPr>
            </w:pPr>
            <w:r w:rsidRPr="001F23FC">
              <w:rPr>
                <w:sz w:val="16"/>
                <w:szCs w:val="16"/>
              </w:rPr>
              <w:t>15.1.0</w:t>
            </w:r>
          </w:p>
        </w:tc>
      </w:tr>
      <w:tr w:rsidR="0032234A" w:rsidRPr="001F23FC"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F23FC" w:rsidRDefault="0032234A">
            <w:pPr>
              <w:pStyle w:val="TAC"/>
              <w:jc w:val="left"/>
              <w:rPr>
                <w:sz w:val="16"/>
                <w:szCs w:val="16"/>
              </w:rPr>
            </w:pPr>
            <w:r w:rsidRPr="001F23FC">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F23FC" w:rsidRDefault="0032234A">
            <w:pPr>
              <w:pStyle w:val="TAC"/>
              <w:jc w:val="left"/>
              <w:rPr>
                <w:sz w:val="16"/>
                <w:szCs w:val="16"/>
              </w:rPr>
            </w:pPr>
            <w:r w:rsidRPr="001F23F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F23FC" w:rsidRDefault="0032234A">
            <w:pPr>
              <w:pStyle w:val="TAC"/>
              <w:jc w:val="left"/>
              <w:rPr>
                <w:sz w:val="16"/>
                <w:szCs w:val="16"/>
              </w:rPr>
            </w:pPr>
            <w:r w:rsidRPr="001F23FC">
              <w:rPr>
                <w:sz w:val="16"/>
                <w:szCs w:val="16"/>
              </w:rPr>
              <w:t>15.1.0</w:t>
            </w:r>
          </w:p>
        </w:tc>
      </w:tr>
      <w:tr w:rsidR="0032234A" w:rsidRPr="001F23FC"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F23FC" w:rsidRDefault="0032234A">
            <w:pPr>
              <w:pStyle w:val="TAC"/>
              <w:jc w:val="left"/>
              <w:rPr>
                <w:sz w:val="16"/>
                <w:szCs w:val="16"/>
              </w:rPr>
            </w:pPr>
            <w:r w:rsidRPr="001F23FC">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F23FC" w:rsidRDefault="0032234A">
            <w:pPr>
              <w:pStyle w:val="TAC"/>
              <w:jc w:val="left"/>
              <w:rPr>
                <w:sz w:val="16"/>
                <w:szCs w:val="16"/>
              </w:rPr>
            </w:pPr>
            <w:r w:rsidRPr="001F23F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F23FC" w:rsidRDefault="0032234A">
            <w:pPr>
              <w:pStyle w:val="TAL"/>
              <w:rPr>
                <w:sz w:val="16"/>
                <w:szCs w:val="16"/>
              </w:rPr>
            </w:pPr>
            <w:r w:rsidRPr="001F23FC">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F23FC" w:rsidRDefault="0032234A">
            <w:pPr>
              <w:pStyle w:val="TAC"/>
              <w:jc w:val="left"/>
              <w:rPr>
                <w:sz w:val="16"/>
                <w:szCs w:val="16"/>
              </w:rPr>
            </w:pPr>
            <w:r w:rsidRPr="001F23FC">
              <w:rPr>
                <w:sz w:val="16"/>
                <w:szCs w:val="16"/>
              </w:rPr>
              <w:t>15.1.0</w:t>
            </w:r>
          </w:p>
        </w:tc>
      </w:tr>
      <w:tr w:rsidR="0032234A" w:rsidRPr="001F23FC"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F23FC" w:rsidRDefault="0032234A">
            <w:pPr>
              <w:pStyle w:val="TAC"/>
              <w:jc w:val="left"/>
              <w:rPr>
                <w:sz w:val="16"/>
                <w:szCs w:val="16"/>
              </w:rPr>
            </w:pPr>
            <w:r w:rsidRPr="001F23FC">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F23FC" w:rsidRDefault="0032234A">
            <w:pPr>
              <w:pStyle w:val="TAC"/>
              <w:jc w:val="left"/>
              <w:rPr>
                <w:sz w:val="16"/>
                <w:szCs w:val="16"/>
              </w:rPr>
            </w:pPr>
            <w:r w:rsidRPr="001F23FC">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211F5B9A" w:rsidR="0032234A" w:rsidRPr="001F23FC" w:rsidRDefault="0032234A">
            <w:pPr>
              <w:pStyle w:val="TAL"/>
              <w:rPr>
                <w:sz w:val="16"/>
                <w:szCs w:val="16"/>
              </w:rPr>
            </w:pPr>
            <w:r w:rsidRPr="001F23FC">
              <w:rPr>
                <w:sz w:val="16"/>
                <w:szCs w:val="16"/>
              </w:rPr>
              <w:t>Removing the Editor</w:t>
            </w:r>
            <w:r w:rsidR="00B00962">
              <w:rPr>
                <w:sz w:val="16"/>
                <w:szCs w:val="16"/>
              </w:rPr>
              <w:t>'</w:t>
            </w:r>
            <w:r w:rsidRPr="001F23FC">
              <w:rPr>
                <w:sz w:val="16"/>
                <w:szCs w:val="16"/>
              </w:rPr>
              <w:t>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F23FC" w:rsidRDefault="0032234A">
            <w:pPr>
              <w:pStyle w:val="TAC"/>
              <w:jc w:val="left"/>
              <w:rPr>
                <w:sz w:val="16"/>
                <w:szCs w:val="16"/>
              </w:rPr>
            </w:pPr>
            <w:r w:rsidRPr="001F23FC">
              <w:rPr>
                <w:sz w:val="16"/>
                <w:szCs w:val="16"/>
              </w:rPr>
              <w:t>15.1.0</w:t>
            </w:r>
          </w:p>
        </w:tc>
      </w:tr>
      <w:tr w:rsidR="0032234A" w:rsidRPr="001F23FC"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F23FC" w:rsidRDefault="0032234A">
            <w:pPr>
              <w:pStyle w:val="TAC"/>
              <w:jc w:val="left"/>
              <w:rPr>
                <w:sz w:val="16"/>
                <w:szCs w:val="16"/>
              </w:rPr>
            </w:pPr>
            <w:r w:rsidRPr="001F23FC">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F23FC" w:rsidRDefault="0032234A">
            <w:pPr>
              <w:pStyle w:val="TAC"/>
              <w:jc w:val="left"/>
              <w:rPr>
                <w:sz w:val="16"/>
                <w:szCs w:val="16"/>
              </w:rPr>
            </w:pPr>
            <w:r w:rsidRPr="001F23FC">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F23FC" w:rsidRDefault="0032234A">
            <w:pPr>
              <w:pStyle w:val="TAL"/>
              <w:rPr>
                <w:sz w:val="16"/>
                <w:szCs w:val="16"/>
              </w:rPr>
            </w:pPr>
            <w:r w:rsidRPr="001F23FC">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F23FC" w:rsidRDefault="0032234A">
            <w:pPr>
              <w:pStyle w:val="TAC"/>
              <w:jc w:val="left"/>
              <w:rPr>
                <w:sz w:val="16"/>
                <w:szCs w:val="16"/>
              </w:rPr>
            </w:pPr>
            <w:r w:rsidRPr="001F23FC">
              <w:rPr>
                <w:sz w:val="16"/>
                <w:szCs w:val="16"/>
              </w:rPr>
              <w:t>15.1.0</w:t>
            </w:r>
          </w:p>
        </w:tc>
      </w:tr>
      <w:tr w:rsidR="0032234A" w:rsidRPr="001F23FC"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F23FC" w:rsidRDefault="0032234A">
            <w:pPr>
              <w:pStyle w:val="TAC"/>
              <w:jc w:val="left"/>
              <w:rPr>
                <w:sz w:val="16"/>
                <w:szCs w:val="16"/>
              </w:rPr>
            </w:pPr>
            <w:r w:rsidRPr="001F23FC">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F23FC" w:rsidRDefault="0032234A">
            <w:pPr>
              <w:pStyle w:val="TAC"/>
              <w:jc w:val="left"/>
              <w:rPr>
                <w:sz w:val="16"/>
                <w:szCs w:val="16"/>
              </w:rPr>
            </w:pPr>
            <w:r w:rsidRPr="001F23F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F23FC" w:rsidRDefault="0032234A">
            <w:pPr>
              <w:pStyle w:val="TAL"/>
              <w:rPr>
                <w:sz w:val="16"/>
                <w:szCs w:val="16"/>
              </w:rPr>
            </w:pPr>
            <w:r w:rsidRPr="001F23FC">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F23FC" w:rsidRDefault="0032234A">
            <w:pPr>
              <w:pStyle w:val="TAC"/>
              <w:jc w:val="left"/>
              <w:rPr>
                <w:sz w:val="16"/>
                <w:szCs w:val="16"/>
              </w:rPr>
            </w:pPr>
            <w:r w:rsidRPr="001F23FC">
              <w:rPr>
                <w:sz w:val="16"/>
                <w:szCs w:val="16"/>
              </w:rPr>
              <w:t>15.1.0</w:t>
            </w:r>
          </w:p>
        </w:tc>
      </w:tr>
      <w:tr w:rsidR="0032234A" w:rsidRPr="001F23FC"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F23FC" w:rsidRDefault="0032234A">
            <w:pPr>
              <w:pStyle w:val="TAC"/>
              <w:jc w:val="left"/>
              <w:rPr>
                <w:sz w:val="16"/>
                <w:szCs w:val="16"/>
              </w:rPr>
            </w:pPr>
            <w:r w:rsidRPr="001F23FC">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F23FC" w:rsidRDefault="0032234A">
            <w:pPr>
              <w:pStyle w:val="TAC"/>
              <w:jc w:val="left"/>
              <w:rPr>
                <w:sz w:val="16"/>
                <w:szCs w:val="16"/>
              </w:rPr>
            </w:pPr>
            <w:r w:rsidRPr="001F23FC">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F23FC" w:rsidRDefault="0032234A">
            <w:pPr>
              <w:pStyle w:val="TAC"/>
              <w:jc w:val="left"/>
              <w:rPr>
                <w:sz w:val="16"/>
                <w:szCs w:val="16"/>
              </w:rPr>
            </w:pPr>
            <w:r w:rsidRPr="001F23FC">
              <w:rPr>
                <w:sz w:val="16"/>
                <w:szCs w:val="16"/>
              </w:rPr>
              <w:t>15.1.0</w:t>
            </w:r>
          </w:p>
        </w:tc>
      </w:tr>
      <w:tr w:rsidR="0032234A" w:rsidRPr="001F23FC"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F23FC" w:rsidRDefault="0032234A">
            <w:pPr>
              <w:pStyle w:val="TAC"/>
              <w:jc w:val="left"/>
              <w:rPr>
                <w:sz w:val="16"/>
                <w:szCs w:val="16"/>
              </w:rPr>
            </w:pPr>
            <w:r w:rsidRPr="001F23FC">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F23FC" w:rsidRDefault="0032234A">
            <w:pPr>
              <w:pStyle w:val="TAC"/>
              <w:jc w:val="left"/>
              <w:rPr>
                <w:sz w:val="16"/>
                <w:szCs w:val="16"/>
              </w:rPr>
            </w:pPr>
            <w:r w:rsidRPr="001F23F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F23FC" w:rsidRDefault="0032234A">
            <w:pPr>
              <w:pStyle w:val="TAL"/>
              <w:rPr>
                <w:sz w:val="16"/>
                <w:szCs w:val="16"/>
              </w:rPr>
            </w:pPr>
            <w:r w:rsidRPr="001F23FC">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F23FC" w:rsidRDefault="0032234A">
            <w:pPr>
              <w:pStyle w:val="TAC"/>
              <w:jc w:val="left"/>
              <w:rPr>
                <w:sz w:val="16"/>
                <w:szCs w:val="16"/>
              </w:rPr>
            </w:pPr>
            <w:r w:rsidRPr="001F23FC">
              <w:rPr>
                <w:sz w:val="16"/>
                <w:szCs w:val="16"/>
              </w:rPr>
              <w:t>15.1.0</w:t>
            </w:r>
          </w:p>
        </w:tc>
      </w:tr>
      <w:tr w:rsidR="0032234A" w:rsidRPr="001F23FC"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F23FC" w:rsidRDefault="0032234A">
            <w:pPr>
              <w:pStyle w:val="TAC"/>
              <w:jc w:val="left"/>
              <w:rPr>
                <w:sz w:val="16"/>
                <w:szCs w:val="16"/>
              </w:rPr>
            </w:pPr>
            <w:r w:rsidRPr="001F23FC">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F23FC" w:rsidRDefault="0032234A">
            <w:pPr>
              <w:pStyle w:val="TAC"/>
              <w:jc w:val="left"/>
              <w:rPr>
                <w:sz w:val="16"/>
                <w:szCs w:val="16"/>
              </w:rPr>
            </w:pPr>
            <w:r w:rsidRPr="001F23F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F23FC" w:rsidRDefault="0032234A">
            <w:pPr>
              <w:pStyle w:val="TAL"/>
              <w:rPr>
                <w:sz w:val="16"/>
                <w:szCs w:val="16"/>
              </w:rPr>
            </w:pPr>
            <w:r w:rsidRPr="001F23FC">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F23FC" w:rsidRDefault="0032234A">
            <w:pPr>
              <w:pStyle w:val="TAC"/>
              <w:jc w:val="left"/>
              <w:rPr>
                <w:sz w:val="16"/>
                <w:szCs w:val="16"/>
              </w:rPr>
            </w:pPr>
            <w:r w:rsidRPr="001F23FC">
              <w:rPr>
                <w:sz w:val="16"/>
                <w:szCs w:val="16"/>
              </w:rPr>
              <w:t>15.1.0</w:t>
            </w:r>
          </w:p>
        </w:tc>
      </w:tr>
      <w:tr w:rsidR="0032234A" w:rsidRPr="001F23FC"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F23FC" w:rsidRDefault="0032234A">
            <w:pPr>
              <w:pStyle w:val="TAC"/>
              <w:jc w:val="left"/>
              <w:rPr>
                <w:sz w:val="16"/>
                <w:szCs w:val="16"/>
              </w:rPr>
            </w:pPr>
            <w:r w:rsidRPr="001F23FC">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F23FC" w:rsidRDefault="0032234A">
            <w:pPr>
              <w:pStyle w:val="TAC"/>
              <w:jc w:val="left"/>
              <w:rPr>
                <w:sz w:val="16"/>
                <w:szCs w:val="16"/>
              </w:rPr>
            </w:pPr>
            <w:r w:rsidRPr="001F23F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F23FC" w:rsidRDefault="0032234A">
            <w:pPr>
              <w:pStyle w:val="TAL"/>
              <w:rPr>
                <w:sz w:val="16"/>
                <w:szCs w:val="16"/>
              </w:rPr>
            </w:pPr>
            <w:r w:rsidRPr="001F23FC">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F23FC" w:rsidRDefault="0032234A">
            <w:pPr>
              <w:pStyle w:val="TAC"/>
              <w:jc w:val="left"/>
              <w:rPr>
                <w:sz w:val="16"/>
                <w:szCs w:val="16"/>
              </w:rPr>
            </w:pPr>
            <w:r w:rsidRPr="001F23FC">
              <w:rPr>
                <w:sz w:val="16"/>
                <w:szCs w:val="16"/>
              </w:rPr>
              <w:t>15.1.0</w:t>
            </w:r>
          </w:p>
        </w:tc>
      </w:tr>
      <w:tr w:rsidR="0032234A" w:rsidRPr="001F23FC"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F23FC" w:rsidRDefault="0032234A">
            <w:pPr>
              <w:pStyle w:val="TAC"/>
              <w:jc w:val="left"/>
              <w:rPr>
                <w:sz w:val="16"/>
                <w:szCs w:val="16"/>
              </w:rPr>
            </w:pPr>
            <w:r w:rsidRPr="001F23FC">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F23FC" w:rsidRDefault="0032234A">
            <w:pPr>
              <w:pStyle w:val="TAC"/>
              <w:jc w:val="left"/>
              <w:rPr>
                <w:sz w:val="16"/>
                <w:szCs w:val="16"/>
              </w:rPr>
            </w:pPr>
            <w:r w:rsidRPr="001F23FC">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F23FC" w:rsidRDefault="0032234A">
            <w:pPr>
              <w:pStyle w:val="TAL"/>
              <w:rPr>
                <w:sz w:val="16"/>
                <w:szCs w:val="16"/>
              </w:rPr>
            </w:pPr>
            <w:r w:rsidRPr="001F23FC">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F23FC" w:rsidRDefault="0032234A">
            <w:pPr>
              <w:pStyle w:val="TAC"/>
              <w:jc w:val="left"/>
              <w:rPr>
                <w:sz w:val="16"/>
                <w:szCs w:val="16"/>
              </w:rPr>
            </w:pPr>
            <w:r w:rsidRPr="001F23FC">
              <w:rPr>
                <w:sz w:val="16"/>
                <w:szCs w:val="16"/>
              </w:rPr>
              <w:t>15.1.0</w:t>
            </w:r>
          </w:p>
        </w:tc>
      </w:tr>
      <w:tr w:rsidR="0032234A" w:rsidRPr="001F23FC"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F23FC" w:rsidRDefault="0032234A">
            <w:pPr>
              <w:pStyle w:val="TAC"/>
              <w:jc w:val="left"/>
              <w:rPr>
                <w:sz w:val="16"/>
                <w:szCs w:val="16"/>
              </w:rPr>
            </w:pPr>
            <w:r w:rsidRPr="001F23FC">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F23FC" w:rsidRDefault="0032234A">
            <w:pPr>
              <w:pStyle w:val="TAC"/>
              <w:jc w:val="left"/>
              <w:rPr>
                <w:sz w:val="16"/>
                <w:szCs w:val="16"/>
              </w:rPr>
            </w:pPr>
            <w:r w:rsidRPr="001F23F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F23FC" w:rsidRDefault="0032234A">
            <w:pPr>
              <w:pStyle w:val="TAL"/>
              <w:rPr>
                <w:sz w:val="16"/>
                <w:szCs w:val="16"/>
              </w:rPr>
            </w:pPr>
            <w:r w:rsidRPr="001F23FC">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F23FC" w:rsidRDefault="0032234A">
            <w:pPr>
              <w:pStyle w:val="TAC"/>
              <w:jc w:val="left"/>
              <w:rPr>
                <w:sz w:val="16"/>
                <w:szCs w:val="16"/>
              </w:rPr>
            </w:pPr>
            <w:r w:rsidRPr="001F23FC">
              <w:rPr>
                <w:sz w:val="16"/>
                <w:szCs w:val="16"/>
              </w:rPr>
              <w:t>15.1.0</w:t>
            </w:r>
          </w:p>
        </w:tc>
      </w:tr>
      <w:tr w:rsidR="0032234A" w:rsidRPr="001F23FC"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F23FC" w:rsidRDefault="0032234A">
            <w:pPr>
              <w:pStyle w:val="TAC"/>
              <w:jc w:val="left"/>
              <w:rPr>
                <w:sz w:val="16"/>
                <w:szCs w:val="16"/>
              </w:rPr>
            </w:pPr>
            <w:r w:rsidRPr="001F23FC">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F23FC" w:rsidRDefault="0032234A">
            <w:pPr>
              <w:pStyle w:val="TAC"/>
              <w:jc w:val="left"/>
              <w:rPr>
                <w:sz w:val="16"/>
                <w:szCs w:val="16"/>
              </w:rPr>
            </w:pPr>
            <w:r w:rsidRPr="001F23F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F23FC" w:rsidRDefault="0032234A">
            <w:pPr>
              <w:pStyle w:val="TAL"/>
              <w:rPr>
                <w:sz w:val="16"/>
                <w:szCs w:val="16"/>
              </w:rPr>
            </w:pPr>
            <w:r w:rsidRPr="001F23FC">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F23FC" w:rsidRDefault="0032234A">
            <w:pPr>
              <w:pStyle w:val="TAC"/>
              <w:jc w:val="left"/>
              <w:rPr>
                <w:sz w:val="16"/>
                <w:szCs w:val="16"/>
              </w:rPr>
            </w:pPr>
            <w:r w:rsidRPr="001F23FC">
              <w:rPr>
                <w:sz w:val="16"/>
                <w:szCs w:val="16"/>
              </w:rPr>
              <w:t>15.1.0</w:t>
            </w:r>
          </w:p>
        </w:tc>
      </w:tr>
      <w:tr w:rsidR="0032234A" w:rsidRPr="001F23FC"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F23FC" w:rsidRDefault="0032234A">
            <w:pPr>
              <w:pStyle w:val="TAC"/>
              <w:jc w:val="left"/>
              <w:rPr>
                <w:sz w:val="16"/>
                <w:szCs w:val="16"/>
              </w:rPr>
            </w:pPr>
            <w:r w:rsidRPr="001F23FC">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F23FC" w:rsidRDefault="0032234A">
            <w:pPr>
              <w:pStyle w:val="TAC"/>
              <w:jc w:val="left"/>
              <w:rPr>
                <w:sz w:val="16"/>
                <w:szCs w:val="16"/>
              </w:rPr>
            </w:pPr>
            <w:r w:rsidRPr="001F23F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F23FC" w:rsidRDefault="0032234A">
            <w:pPr>
              <w:pStyle w:val="TAL"/>
              <w:rPr>
                <w:sz w:val="16"/>
                <w:szCs w:val="16"/>
              </w:rPr>
            </w:pPr>
            <w:r w:rsidRPr="001F23FC">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F23FC" w:rsidRDefault="0032234A">
            <w:pPr>
              <w:pStyle w:val="TAC"/>
              <w:jc w:val="left"/>
              <w:rPr>
                <w:sz w:val="16"/>
                <w:szCs w:val="16"/>
              </w:rPr>
            </w:pPr>
            <w:r w:rsidRPr="001F23FC">
              <w:rPr>
                <w:sz w:val="16"/>
                <w:szCs w:val="16"/>
              </w:rPr>
              <w:t>15.1.0</w:t>
            </w:r>
          </w:p>
        </w:tc>
      </w:tr>
      <w:tr w:rsidR="0032234A" w:rsidRPr="001F23FC"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F23FC" w:rsidRDefault="0032234A">
            <w:pPr>
              <w:pStyle w:val="TAC"/>
              <w:jc w:val="left"/>
              <w:rPr>
                <w:sz w:val="16"/>
                <w:szCs w:val="16"/>
              </w:rPr>
            </w:pPr>
            <w:r w:rsidRPr="001F23FC">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F23FC" w:rsidRDefault="0032234A">
            <w:pPr>
              <w:pStyle w:val="TAC"/>
              <w:jc w:val="left"/>
              <w:rPr>
                <w:sz w:val="16"/>
                <w:szCs w:val="16"/>
              </w:rPr>
            </w:pPr>
            <w:r w:rsidRPr="001F23F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F23FC" w:rsidRDefault="0032234A">
            <w:pPr>
              <w:pStyle w:val="TAL"/>
              <w:rPr>
                <w:sz w:val="16"/>
                <w:szCs w:val="16"/>
              </w:rPr>
            </w:pPr>
            <w:r w:rsidRPr="001F23FC">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F23FC" w:rsidRDefault="0032234A">
            <w:pPr>
              <w:pStyle w:val="TAC"/>
              <w:jc w:val="left"/>
              <w:rPr>
                <w:sz w:val="16"/>
                <w:szCs w:val="16"/>
              </w:rPr>
            </w:pPr>
            <w:r w:rsidRPr="001F23FC">
              <w:rPr>
                <w:sz w:val="16"/>
                <w:szCs w:val="16"/>
              </w:rPr>
              <w:t>15.2.0</w:t>
            </w:r>
          </w:p>
        </w:tc>
      </w:tr>
      <w:tr w:rsidR="0032234A" w:rsidRPr="001F23FC"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F23FC" w:rsidRDefault="0032234A">
            <w:pPr>
              <w:pStyle w:val="TAC"/>
              <w:jc w:val="left"/>
              <w:rPr>
                <w:sz w:val="16"/>
                <w:szCs w:val="16"/>
              </w:rPr>
            </w:pPr>
            <w:r w:rsidRPr="001F23FC">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F23FC" w:rsidRDefault="0032234A">
            <w:pPr>
              <w:pStyle w:val="TAC"/>
              <w:jc w:val="left"/>
              <w:rPr>
                <w:sz w:val="16"/>
                <w:szCs w:val="16"/>
              </w:rPr>
            </w:pPr>
            <w:r w:rsidRPr="001F23F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F23FC" w:rsidRDefault="0032234A">
            <w:pPr>
              <w:pStyle w:val="TAL"/>
              <w:rPr>
                <w:sz w:val="16"/>
                <w:szCs w:val="16"/>
              </w:rPr>
            </w:pPr>
            <w:r w:rsidRPr="001F23FC">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F23FC" w:rsidRDefault="0032234A">
            <w:pPr>
              <w:pStyle w:val="TAC"/>
              <w:jc w:val="left"/>
              <w:rPr>
                <w:sz w:val="16"/>
                <w:szCs w:val="16"/>
              </w:rPr>
            </w:pPr>
            <w:r w:rsidRPr="001F23FC">
              <w:rPr>
                <w:sz w:val="16"/>
                <w:szCs w:val="16"/>
              </w:rPr>
              <w:t>15.2.0</w:t>
            </w:r>
          </w:p>
        </w:tc>
      </w:tr>
      <w:tr w:rsidR="0032234A" w:rsidRPr="001F23FC"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F23FC" w:rsidRDefault="0032234A">
            <w:pPr>
              <w:pStyle w:val="TAC"/>
              <w:jc w:val="left"/>
              <w:rPr>
                <w:sz w:val="16"/>
                <w:szCs w:val="16"/>
              </w:rPr>
            </w:pPr>
            <w:r w:rsidRPr="001F23FC">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F23FC" w:rsidRDefault="0032234A">
            <w:pPr>
              <w:pStyle w:val="TAC"/>
              <w:jc w:val="left"/>
              <w:rPr>
                <w:sz w:val="16"/>
                <w:szCs w:val="16"/>
              </w:rPr>
            </w:pPr>
            <w:r w:rsidRPr="001F23F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F23FC" w:rsidRDefault="0032234A">
            <w:pPr>
              <w:pStyle w:val="TAL"/>
              <w:rPr>
                <w:sz w:val="16"/>
                <w:szCs w:val="16"/>
              </w:rPr>
            </w:pPr>
            <w:r w:rsidRPr="001F23FC">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F23FC" w:rsidRDefault="0032234A">
            <w:pPr>
              <w:pStyle w:val="TAC"/>
              <w:jc w:val="left"/>
              <w:rPr>
                <w:sz w:val="16"/>
                <w:szCs w:val="16"/>
              </w:rPr>
            </w:pPr>
            <w:r w:rsidRPr="001F23FC">
              <w:rPr>
                <w:sz w:val="16"/>
                <w:szCs w:val="16"/>
              </w:rPr>
              <w:t>15.2.0</w:t>
            </w:r>
          </w:p>
        </w:tc>
      </w:tr>
      <w:tr w:rsidR="0032234A" w:rsidRPr="001F23FC"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F23FC" w:rsidRDefault="0032234A">
            <w:pPr>
              <w:pStyle w:val="TAC"/>
              <w:jc w:val="left"/>
              <w:rPr>
                <w:sz w:val="16"/>
                <w:szCs w:val="16"/>
              </w:rPr>
            </w:pPr>
            <w:r w:rsidRPr="001F23FC">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F23FC" w:rsidRDefault="0032234A">
            <w:pPr>
              <w:pStyle w:val="TAC"/>
              <w:jc w:val="left"/>
              <w:rPr>
                <w:sz w:val="16"/>
                <w:szCs w:val="16"/>
              </w:rPr>
            </w:pPr>
            <w:r w:rsidRPr="001F23F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F23FC" w:rsidRDefault="0032234A">
            <w:pPr>
              <w:pStyle w:val="TAL"/>
              <w:rPr>
                <w:sz w:val="16"/>
                <w:szCs w:val="16"/>
              </w:rPr>
            </w:pPr>
            <w:r w:rsidRPr="001F23FC">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F23FC" w:rsidRDefault="0032234A">
            <w:pPr>
              <w:pStyle w:val="TAC"/>
              <w:jc w:val="left"/>
              <w:rPr>
                <w:sz w:val="16"/>
                <w:szCs w:val="16"/>
              </w:rPr>
            </w:pPr>
            <w:r w:rsidRPr="001F23FC">
              <w:rPr>
                <w:sz w:val="16"/>
                <w:szCs w:val="16"/>
              </w:rPr>
              <w:t>15.2.0</w:t>
            </w:r>
          </w:p>
        </w:tc>
      </w:tr>
      <w:tr w:rsidR="0032234A" w:rsidRPr="001F23FC"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F23FC" w:rsidRDefault="0032234A">
            <w:pPr>
              <w:pStyle w:val="TAC"/>
              <w:jc w:val="left"/>
              <w:rPr>
                <w:sz w:val="16"/>
                <w:szCs w:val="16"/>
              </w:rPr>
            </w:pPr>
            <w:r w:rsidRPr="001F23FC">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F23FC" w:rsidRDefault="0032234A">
            <w:pPr>
              <w:pStyle w:val="TAC"/>
              <w:jc w:val="left"/>
              <w:rPr>
                <w:sz w:val="16"/>
                <w:szCs w:val="16"/>
              </w:rPr>
            </w:pPr>
            <w:r w:rsidRPr="001F23F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F23FC" w:rsidRDefault="0032234A">
            <w:pPr>
              <w:pStyle w:val="TAL"/>
              <w:rPr>
                <w:sz w:val="16"/>
                <w:szCs w:val="16"/>
              </w:rPr>
            </w:pPr>
            <w:r w:rsidRPr="001F23FC">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F23FC" w:rsidRDefault="0032234A">
            <w:pPr>
              <w:pStyle w:val="TAC"/>
              <w:jc w:val="left"/>
              <w:rPr>
                <w:sz w:val="16"/>
                <w:szCs w:val="16"/>
              </w:rPr>
            </w:pPr>
            <w:r w:rsidRPr="001F23FC">
              <w:rPr>
                <w:sz w:val="16"/>
                <w:szCs w:val="16"/>
              </w:rPr>
              <w:t>15.2.0</w:t>
            </w:r>
          </w:p>
        </w:tc>
      </w:tr>
      <w:tr w:rsidR="0032234A" w:rsidRPr="001F23FC"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F23FC" w:rsidRDefault="0032234A">
            <w:pPr>
              <w:pStyle w:val="TAC"/>
              <w:jc w:val="left"/>
              <w:rPr>
                <w:sz w:val="16"/>
                <w:szCs w:val="16"/>
              </w:rPr>
            </w:pPr>
            <w:r w:rsidRPr="001F23FC">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F23FC" w:rsidRDefault="0032234A">
            <w:pPr>
              <w:pStyle w:val="TAC"/>
              <w:jc w:val="left"/>
              <w:rPr>
                <w:sz w:val="16"/>
                <w:szCs w:val="16"/>
              </w:rPr>
            </w:pPr>
            <w:r w:rsidRPr="001F23F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F23FC" w:rsidRDefault="0032234A">
            <w:pPr>
              <w:pStyle w:val="TAL"/>
              <w:rPr>
                <w:sz w:val="16"/>
                <w:szCs w:val="16"/>
              </w:rPr>
            </w:pPr>
            <w:r w:rsidRPr="001F23FC">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F23FC" w:rsidRDefault="0032234A">
            <w:pPr>
              <w:pStyle w:val="TAC"/>
              <w:jc w:val="left"/>
              <w:rPr>
                <w:sz w:val="16"/>
                <w:szCs w:val="16"/>
              </w:rPr>
            </w:pPr>
            <w:r w:rsidRPr="001F23FC">
              <w:rPr>
                <w:sz w:val="16"/>
                <w:szCs w:val="16"/>
              </w:rPr>
              <w:t>15.2.0</w:t>
            </w:r>
          </w:p>
        </w:tc>
      </w:tr>
      <w:tr w:rsidR="0032234A" w:rsidRPr="001F23FC"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F23FC" w:rsidRDefault="0032234A">
            <w:pPr>
              <w:pStyle w:val="TAC"/>
              <w:jc w:val="left"/>
              <w:rPr>
                <w:sz w:val="16"/>
                <w:szCs w:val="16"/>
              </w:rPr>
            </w:pPr>
            <w:r w:rsidRPr="001F23FC">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F23FC" w:rsidRDefault="0032234A">
            <w:pPr>
              <w:pStyle w:val="TAC"/>
              <w:jc w:val="left"/>
              <w:rPr>
                <w:sz w:val="16"/>
                <w:szCs w:val="16"/>
              </w:rPr>
            </w:pPr>
            <w:r w:rsidRPr="001F23F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F23FC" w:rsidRDefault="0032234A">
            <w:pPr>
              <w:pStyle w:val="TAL"/>
              <w:rPr>
                <w:sz w:val="16"/>
                <w:szCs w:val="16"/>
              </w:rPr>
            </w:pPr>
            <w:r w:rsidRPr="001F23FC">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F23FC" w:rsidRDefault="0032234A">
            <w:pPr>
              <w:pStyle w:val="TAC"/>
              <w:jc w:val="left"/>
              <w:rPr>
                <w:sz w:val="16"/>
                <w:szCs w:val="16"/>
              </w:rPr>
            </w:pPr>
            <w:r w:rsidRPr="001F23FC">
              <w:rPr>
                <w:sz w:val="16"/>
                <w:szCs w:val="16"/>
              </w:rPr>
              <w:t>15.2.0</w:t>
            </w:r>
          </w:p>
        </w:tc>
      </w:tr>
      <w:tr w:rsidR="0032234A" w:rsidRPr="001F23FC"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F23FC" w:rsidRDefault="0032234A">
            <w:pPr>
              <w:pStyle w:val="TAC"/>
              <w:jc w:val="left"/>
              <w:rPr>
                <w:sz w:val="16"/>
                <w:szCs w:val="16"/>
              </w:rPr>
            </w:pPr>
            <w:r w:rsidRPr="001F23FC">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F23FC" w:rsidRDefault="0032234A">
            <w:pPr>
              <w:pStyle w:val="TAC"/>
              <w:jc w:val="left"/>
              <w:rPr>
                <w:sz w:val="16"/>
                <w:szCs w:val="16"/>
              </w:rPr>
            </w:pPr>
            <w:r w:rsidRPr="001F23F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F23FC" w:rsidRDefault="0032234A">
            <w:pPr>
              <w:pStyle w:val="TAL"/>
              <w:rPr>
                <w:sz w:val="16"/>
                <w:szCs w:val="16"/>
              </w:rPr>
            </w:pPr>
            <w:r w:rsidRPr="001F23FC">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F23FC" w:rsidRDefault="0032234A">
            <w:pPr>
              <w:pStyle w:val="TAC"/>
              <w:jc w:val="left"/>
              <w:rPr>
                <w:sz w:val="16"/>
                <w:szCs w:val="16"/>
              </w:rPr>
            </w:pPr>
            <w:r w:rsidRPr="001F23FC">
              <w:rPr>
                <w:sz w:val="16"/>
                <w:szCs w:val="16"/>
              </w:rPr>
              <w:t>15.2.0</w:t>
            </w:r>
          </w:p>
        </w:tc>
      </w:tr>
      <w:tr w:rsidR="0032234A" w:rsidRPr="001F23FC"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F23FC" w:rsidRDefault="0032234A">
            <w:pPr>
              <w:pStyle w:val="TAC"/>
              <w:jc w:val="left"/>
              <w:rPr>
                <w:sz w:val="16"/>
                <w:szCs w:val="16"/>
              </w:rPr>
            </w:pPr>
            <w:r w:rsidRPr="001F23FC">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F23FC" w:rsidRDefault="0032234A">
            <w:pPr>
              <w:pStyle w:val="TAC"/>
              <w:jc w:val="left"/>
              <w:rPr>
                <w:sz w:val="16"/>
                <w:szCs w:val="16"/>
              </w:rPr>
            </w:pPr>
            <w:r w:rsidRPr="001F23F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F23FC" w:rsidRDefault="0032234A">
            <w:pPr>
              <w:pStyle w:val="TAL"/>
              <w:rPr>
                <w:sz w:val="16"/>
                <w:szCs w:val="16"/>
              </w:rPr>
            </w:pPr>
            <w:r w:rsidRPr="001F23FC">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F23FC" w:rsidRDefault="0032234A">
            <w:pPr>
              <w:pStyle w:val="TAC"/>
              <w:jc w:val="left"/>
              <w:rPr>
                <w:sz w:val="16"/>
                <w:szCs w:val="16"/>
              </w:rPr>
            </w:pPr>
            <w:r w:rsidRPr="001F23FC">
              <w:rPr>
                <w:sz w:val="16"/>
                <w:szCs w:val="16"/>
              </w:rPr>
              <w:t>15.2.0</w:t>
            </w:r>
          </w:p>
        </w:tc>
      </w:tr>
      <w:tr w:rsidR="0032234A" w:rsidRPr="001F23FC"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F23FC" w:rsidRDefault="0032234A">
            <w:pPr>
              <w:pStyle w:val="TAC"/>
              <w:jc w:val="left"/>
              <w:rPr>
                <w:sz w:val="16"/>
                <w:szCs w:val="16"/>
              </w:rPr>
            </w:pPr>
            <w:r w:rsidRPr="001F23FC">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F23FC" w:rsidRDefault="0032234A">
            <w:pPr>
              <w:pStyle w:val="TAC"/>
              <w:jc w:val="left"/>
              <w:rPr>
                <w:sz w:val="16"/>
                <w:szCs w:val="16"/>
              </w:rPr>
            </w:pPr>
            <w:r w:rsidRPr="001F23F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F23FC" w:rsidRDefault="0032234A">
            <w:pPr>
              <w:pStyle w:val="TAL"/>
              <w:rPr>
                <w:sz w:val="16"/>
                <w:szCs w:val="16"/>
              </w:rPr>
            </w:pPr>
            <w:r w:rsidRPr="001F23FC">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F23FC" w:rsidRDefault="0032234A">
            <w:pPr>
              <w:pStyle w:val="TAC"/>
              <w:jc w:val="left"/>
              <w:rPr>
                <w:sz w:val="16"/>
                <w:szCs w:val="16"/>
              </w:rPr>
            </w:pPr>
            <w:r w:rsidRPr="001F23FC">
              <w:rPr>
                <w:sz w:val="16"/>
                <w:szCs w:val="16"/>
              </w:rPr>
              <w:t>15.2.0</w:t>
            </w:r>
          </w:p>
        </w:tc>
      </w:tr>
      <w:tr w:rsidR="0032234A" w:rsidRPr="001F23FC"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F23FC" w:rsidRDefault="0032234A">
            <w:pPr>
              <w:pStyle w:val="TAC"/>
              <w:jc w:val="left"/>
              <w:rPr>
                <w:sz w:val="16"/>
                <w:szCs w:val="16"/>
              </w:rPr>
            </w:pPr>
            <w:r w:rsidRPr="001F23FC">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F23FC" w:rsidRDefault="0032234A">
            <w:pPr>
              <w:pStyle w:val="TAC"/>
              <w:jc w:val="left"/>
              <w:rPr>
                <w:sz w:val="16"/>
                <w:szCs w:val="16"/>
              </w:rPr>
            </w:pPr>
            <w:r w:rsidRPr="001F23F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F23FC" w:rsidRDefault="0032234A">
            <w:pPr>
              <w:pStyle w:val="TAL"/>
              <w:rPr>
                <w:sz w:val="16"/>
                <w:szCs w:val="16"/>
              </w:rPr>
            </w:pPr>
            <w:r w:rsidRPr="001F23FC">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F23FC" w:rsidRDefault="0032234A">
            <w:pPr>
              <w:pStyle w:val="TAC"/>
              <w:jc w:val="left"/>
              <w:rPr>
                <w:sz w:val="16"/>
                <w:szCs w:val="16"/>
              </w:rPr>
            </w:pPr>
            <w:r w:rsidRPr="001F23FC">
              <w:rPr>
                <w:sz w:val="16"/>
                <w:szCs w:val="16"/>
              </w:rPr>
              <w:t>15.2.0</w:t>
            </w:r>
          </w:p>
        </w:tc>
      </w:tr>
      <w:tr w:rsidR="0032234A" w:rsidRPr="001F23FC"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F23FC" w:rsidRDefault="0032234A">
            <w:pPr>
              <w:pStyle w:val="TAC"/>
              <w:jc w:val="left"/>
              <w:rPr>
                <w:sz w:val="16"/>
                <w:szCs w:val="16"/>
              </w:rPr>
            </w:pPr>
            <w:r w:rsidRPr="001F23FC">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F23FC" w:rsidRDefault="0032234A">
            <w:pPr>
              <w:pStyle w:val="TAC"/>
              <w:jc w:val="left"/>
              <w:rPr>
                <w:sz w:val="16"/>
                <w:szCs w:val="16"/>
              </w:rPr>
            </w:pPr>
            <w:r w:rsidRPr="001F23F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F23FC" w:rsidRDefault="0032234A">
            <w:pPr>
              <w:pStyle w:val="TAL"/>
              <w:rPr>
                <w:sz w:val="16"/>
                <w:szCs w:val="16"/>
              </w:rPr>
            </w:pPr>
            <w:r w:rsidRPr="001F23FC">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F23FC" w:rsidRDefault="0032234A">
            <w:pPr>
              <w:pStyle w:val="TAC"/>
              <w:jc w:val="left"/>
              <w:rPr>
                <w:sz w:val="16"/>
                <w:szCs w:val="16"/>
              </w:rPr>
            </w:pPr>
            <w:r w:rsidRPr="001F23FC">
              <w:rPr>
                <w:sz w:val="16"/>
                <w:szCs w:val="16"/>
              </w:rPr>
              <w:t>15.2.0</w:t>
            </w:r>
          </w:p>
        </w:tc>
      </w:tr>
      <w:tr w:rsidR="0032234A" w:rsidRPr="001F23FC"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F23FC" w:rsidRDefault="0032234A">
            <w:pPr>
              <w:pStyle w:val="TAC"/>
              <w:jc w:val="left"/>
              <w:rPr>
                <w:sz w:val="16"/>
                <w:szCs w:val="16"/>
              </w:rPr>
            </w:pPr>
            <w:r w:rsidRPr="001F23FC">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F23FC" w:rsidRDefault="0032234A">
            <w:pPr>
              <w:pStyle w:val="TAC"/>
              <w:jc w:val="left"/>
              <w:rPr>
                <w:sz w:val="16"/>
                <w:szCs w:val="16"/>
              </w:rPr>
            </w:pPr>
            <w:r w:rsidRPr="001F23F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F23FC" w:rsidRDefault="0032234A">
            <w:pPr>
              <w:pStyle w:val="TAL"/>
              <w:rPr>
                <w:sz w:val="16"/>
                <w:szCs w:val="16"/>
              </w:rPr>
            </w:pPr>
            <w:r w:rsidRPr="001F23FC">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F23FC" w:rsidRDefault="0032234A">
            <w:pPr>
              <w:pStyle w:val="TAC"/>
              <w:jc w:val="left"/>
              <w:rPr>
                <w:sz w:val="16"/>
                <w:szCs w:val="16"/>
              </w:rPr>
            </w:pPr>
            <w:r w:rsidRPr="001F23FC">
              <w:rPr>
                <w:sz w:val="16"/>
                <w:szCs w:val="16"/>
              </w:rPr>
              <w:t>15.2.0</w:t>
            </w:r>
          </w:p>
        </w:tc>
      </w:tr>
      <w:tr w:rsidR="0032234A" w:rsidRPr="001F23FC"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F23FC" w:rsidRDefault="0032234A">
            <w:pPr>
              <w:pStyle w:val="TAC"/>
              <w:jc w:val="left"/>
              <w:rPr>
                <w:sz w:val="16"/>
                <w:szCs w:val="16"/>
              </w:rPr>
            </w:pPr>
            <w:r w:rsidRPr="001F23FC">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F23FC" w:rsidRDefault="0032234A">
            <w:pPr>
              <w:pStyle w:val="TAC"/>
              <w:jc w:val="left"/>
              <w:rPr>
                <w:sz w:val="16"/>
                <w:szCs w:val="16"/>
              </w:rPr>
            </w:pPr>
            <w:r w:rsidRPr="001F23F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F23FC" w:rsidRDefault="0032234A">
            <w:pPr>
              <w:pStyle w:val="TAL"/>
              <w:rPr>
                <w:sz w:val="16"/>
                <w:szCs w:val="16"/>
              </w:rPr>
            </w:pPr>
            <w:r w:rsidRPr="001F23FC">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F23FC" w:rsidRDefault="0032234A">
            <w:pPr>
              <w:pStyle w:val="TAC"/>
              <w:jc w:val="left"/>
              <w:rPr>
                <w:sz w:val="16"/>
                <w:szCs w:val="16"/>
              </w:rPr>
            </w:pPr>
            <w:r w:rsidRPr="001F23FC">
              <w:rPr>
                <w:sz w:val="16"/>
                <w:szCs w:val="16"/>
              </w:rPr>
              <w:t>15.2.0</w:t>
            </w:r>
          </w:p>
        </w:tc>
      </w:tr>
      <w:tr w:rsidR="0032234A" w:rsidRPr="001F23FC"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F23FC" w:rsidRDefault="0032234A">
            <w:pPr>
              <w:pStyle w:val="TAC"/>
              <w:jc w:val="left"/>
              <w:rPr>
                <w:sz w:val="16"/>
                <w:szCs w:val="16"/>
              </w:rPr>
            </w:pPr>
            <w:r w:rsidRPr="001F23FC">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F23FC" w:rsidRDefault="0032234A">
            <w:pPr>
              <w:pStyle w:val="TAC"/>
              <w:jc w:val="left"/>
              <w:rPr>
                <w:sz w:val="16"/>
                <w:szCs w:val="16"/>
              </w:rPr>
            </w:pPr>
            <w:r w:rsidRPr="001F23F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F23FC" w:rsidRDefault="0032234A">
            <w:pPr>
              <w:pStyle w:val="TAC"/>
              <w:jc w:val="left"/>
              <w:rPr>
                <w:sz w:val="16"/>
                <w:szCs w:val="16"/>
              </w:rPr>
            </w:pPr>
            <w:r w:rsidRPr="001F23FC">
              <w:rPr>
                <w:sz w:val="16"/>
                <w:szCs w:val="16"/>
              </w:rPr>
              <w:t>15.2.0</w:t>
            </w:r>
          </w:p>
        </w:tc>
      </w:tr>
      <w:tr w:rsidR="0032234A" w:rsidRPr="001F23FC"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F23FC" w:rsidRDefault="0032234A">
            <w:pPr>
              <w:pStyle w:val="TAC"/>
              <w:jc w:val="left"/>
              <w:rPr>
                <w:sz w:val="16"/>
                <w:szCs w:val="16"/>
              </w:rPr>
            </w:pPr>
            <w:r w:rsidRPr="001F23FC">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F23FC" w:rsidRDefault="0032234A">
            <w:pPr>
              <w:pStyle w:val="TAC"/>
              <w:jc w:val="left"/>
              <w:rPr>
                <w:sz w:val="16"/>
                <w:szCs w:val="16"/>
              </w:rPr>
            </w:pPr>
            <w:r w:rsidRPr="001F23F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F23FC" w:rsidRDefault="0032234A">
            <w:pPr>
              <w:pStyle w:val="TAL"/>
              <w:rPr>
                <w:sz w:val="16"/>
                <w:szCs w:val="16"/>
              </w:rPr>
            </w:pPr>
            <w:r w:rsidRPr="001F23FC">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F23FC" w:rsidRDefault="0032234A">
            <w:pPr>
              <w:pStyle w:val="TAC"/>
              <w:jc w:val="left"/>
              <w:rPr>
                <w:sz w:val="16"/>
                <w:szCs w:val="16"/>
              </w:rPr>
            </w:pPr>
            <w:r w:rsidRPr="001F23FC">
              <w:rPr>
                <w:sz w:val="16"/>
                <w:szCs w:val="16"/>
              </w:rPr>
              <w:t>15.2.0</w:t>
            </w:r>
          </w:p>
        </w:tc>
      </w:tr>
      <w:tr w:rsidR="0032234A" w:rsidRPr="001F23FC"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F23FC" w:rsidRDefault="0032234A">
            <w:pPr>
              <w:pStyle w:val="TAC"/>
              <w:jc w:val="left"/>
              <w:rPr>
                <w:sz w:val="16"/>
                <w:szCs w:val="16"/>
              </w:rPr>
            </w:pPr>
            <w:r w:rsidRPr="001F23FC">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F23FC" w:rsidRDefault="0032234A">
            <w:pPr>
              <w:pStyle w:val="TAC"/>
              <w:jc w:val="left"/>
              <w:rPr>
                <w:sz w:val="16"/>
                <w:szCs w:val="16"/>
              </w:rPr>
            </w:pPr>
            <w:r w:rsidRPr="001F23F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F23FC" w:rsidRDefault="0032234A">
            <w:pPr>
              <w:pStyle w:val="TAL"/>
              <w:rPr>
                <w:sz w:val="16"/>
                <w:szCs w:val="16"/>
              </w:rPr>
            </w:pPr>
            <w:r w:rsidRPr="001F23FC">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F23FC" w:rsidRDefault="0032234A">
            <w:pPr>
              <w:pStyle w:val="TAC"/>
              <w:jc w:val="left"/>
              <w:rPr>
                <w:sz w:val="16"/>
                <w:szCs w:val="16"/>
              </w:rPr>
            </w:pPr>
            <w:r w:rsidRPr="001F23FC">
              <w:rPr>
                <w:sz w:val="16"/>
                <w:szCs w:val="16"/>
              </w:rPr>
              <w:t>15.2.0</w:t>
            </w:r>
          </w:p>
        </w:tc>
      </w:tr>
      <w:tr w:rsidR="0032234A" w:rsidRPr="001F23FC"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F23FC" w:rsidRDefault="0032234A">
            <w:pPr>
              <w:pStyle w:val="TAC"/>
              <w:jc w:val="left"/>
              <w:rPr>
                <w:sz w:val="16"/>
                <w:szCs w:val="16"/>
              </w:rPr>
            </w:pPr>
            <w:r w:rsidRPr="001F23FC">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F23FC" w:rsidRDefault="0032234A">
            <w:pPr>
              <w:pStyle w:val="TAC"/>
              <w:jc w:val="left"/>
              <w:rPr>
                <w:sz w:val="16"/>
                <w:szCs w:val="16"/>
              </w:rPr>
            </w:pPr>
            <w:r w:rsidRPr="001F23F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F23FC" w:rsidRDefault="0032234A">
            <w:pPr>
              <w:pStyle w:val="TAL"/>
              <w:rPr>
                <w:sz w:val="16"/>
                <w:szCs w:val="16"/>
              </w:rPr>
            </w:pPr>
            <w:r w:rsidRPr="001F23FC">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F23FC" w:rsidRDefault="0032234A">
            <w:pPr>
              <w:pStyle w:val="TAC"/>
              <w:jc w:val="left"/>
              <w:rPr>
                <w:sz w:val="16"/>
                <w:szCs w:val="16"/>
              </w:rPr>
            </w:pPr>
            <w:r w:rsidRPr="001F23FC">
              <w:rPr>
                <w:sz w:val="16"/>
                <w:szCs w:val="16"/>
              </w:rPr>
              <w:t>15.2.0</w:t>
            </w:r>
          </w:p>
        </w:tc>
      </w:tr>
      <w:tr w:rsidR="0032234A" w:rsidRPr="001F23FC"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F23FC" w:rsidRDefault="0032234A">
            <w:pPr>
              <w:pStyle w:val="TAC"/>
              <w:jc w:val="left"/>
              <w:rPr>
                <w:sz w:val="16"/>
                <w:szCs w:val="16"/>
              </w:rPr>
            </w:pPr>
            <w:r w:rsidRPr="001F23FC">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F23FC" w:rsidRDefault="0032234A">
            <w:pPr>
              <w:pStyle w:val="TAC"/>
              <w:jc w:val="left"/>
              <w:rPr>
                <w:sz w:val="16"/>
                <w:szCs w:val="16"/>
              </w:rPr>
            </w:pPr>
            <w:r w:rsidRPr="001F23F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F23FC" w:rsidRDefault="0032234A">
            <w:pPr>
              <w:pStyle w:val="TAL"/>
              <w:rPr>
                <w:sz w:val="16"/>
                <w:szCs w:val="16"/>
              </w:rPr>
            </w:pPr>
            <w:r w:rsidRPr="001F23FC">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F23FC" w:rsidRDefault="0032234A">
            <w:pPr>
              <w:pStyle w:val="TAC"/>
              <w:jc w:val="left"/>
              <w:rPr>
                <w:sz w:val="16"/>
                <w:szCs w:val="16"/>
              </w:rPr>
            </w:pPr>
            <w:r w:rsidRPr="001F23FC">
              <w:rPr>
                <w:sz w:val="16"/>
                <w:szCs w:val="16"/>
              </w:rPr>
              <w:t>15.2.0</w:t>
            </w:r>
          </w:p>
        </w:tc>
      </w:tr>
      <w:tr w:rsidR="0032234A" w:rsidRPr="001F23FC"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F23FC" w:rsidRDefault="0032234A">
            <w:pPr>
              <w:pStyle w:val="TAC"/>
              <w:jc w:val="left"/>
              <w:rPr>
                <w:sz w:val="16"/>
                <w:szCs w:val="16"/>
              </w:rPr>
            </w:pPr>
            <w:r w:rsidRPr="001F23FC">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F23FC" w:rsidRDefault="0032234A">
            <w:pPr>
              <w:pStyle w:val="TAC"/>
              <w:jc w:val="left"/>
              <w:rPr>
                <w:sz w:val="16"/>
                <w:szCs w:val="16"/>
              </w:rPr>
            </w:pPr>
            <w:r w:rsidRPr="001F23F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F23FC" w:rsidRDefault="0032234A">
            <w:pPr>
              <w:pStyle w:val="TAC"/>
              <w:jc w:val="left"/>
              <w:rPr>
                <w:sz w:val="16"/>
                <w:szCs w:val="16"/>
              </w:rPr>
            </w:pPr>
            <w:r w:rsidRPr="001F23FC">
              <w:rPr>
                <w:sz w:val="16"/>
                <w:szCs w:val="16"/>
              </w:rPr>
              <w:t>15.2.0</w:t>
            </w:r>
          </w:p>
        </w:tc>
      </w:tr>
      <w:tr w:rsidR="0032234A" w:rsidRPr="001F23FC"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F23FC" w:rsidRDefault="0032234A">
            <w:pPr>
              <w:pStyle w:val="TAC"/>
              <w:jc w:val="left"/>
              <w:rPr>
                <w:sz w:val="16"/>
                <w:szCs w:val="16"/>
              </w:rPr>
            </w:pPr>
            <w:r w:rsidRPr="001F23FC">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F23FC" w:rsidRDefault="0032234A">
            <w:pPr>
              <w:pStyle w:val="TAC"/>
              <w:jc w:val="left"/>
              <w:rPr>
                <w:sz w:val="16"/>
                <w:szCs w:val="16"/>
              </w:rPr>
            </w:pPr>
            <w:r w:rsidRPr="001F23F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F23FC" w:rsidRDefault="0032234A">
            <w:pPr>
              <w:pStyle w:val="TAL"/>
              <w:rPr>
                <w:sz w:val="16"/>
                <w:szCs w:val="16"/>
              </w:rPr>
            </w:pPr>
            <w:r w:rsidRPr="001F23FC">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F23FC" w:rsidRDefault="0032234A">
            <w:pPr>
              <w:pStyle w:val="TAC"/>
              <w:jc w:val="left"/>
              <w:rPr>
                <w:sz w:val="16"/>
                <w:szCs w:val="16"/>
              </w:rPr>
            </w:pPr>
            <w:r w:rsidRPr="001F23FC">
              <w:rPr>
                <w:sz w:val="16"/>
                <w:szCs w:val="16"/>
              </w:rPr>
              <w:t>15.2.0</w:t>
            </w:r>
          </w:p>
        </w:tc>
      </w:tr>
      <w:tr w:rsidR="0032234A" w:rsidRPr="001F23FC"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F23FC" w:rsidRDefault="0032234A">
            <w:pPr>
              <w:pStyle w:val="TAC"/>
              <w:jc w:val="left"/>
              <w:rPr>
                <w:sz w:val="16"/>
                <w:szCs w:val="16"/>
              </w:rPr>
            </w:pPr>
            <w:r w:rsidRPr="001F23FC">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F23FC" w:rsidRDefault="0032234A">
            <w:pPr>
              <w:pStyle w:val="TAC"/>
              <w:jc w:val="left"/>
              <w:rPr>
                <w:sz w:val="16"/>
                <w:szCs w:val="16"/>
              </w:rPr>
            </w:pPr>
            <w:r w:rsidRPr="001F23F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F23FC" w:rsidRDefault="0032234A">
            <w:pPr>
              <w:pStyle w:val="TAL"/>
              <w:rPr>
                <w:sz w:val="16"/>
                <w:szCs w:val="16"/>
              </w:rPr>
            </w:pPr>
            <w:r w:rsidRPr="001F23FC">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F23FC" w:rsidRDefault="0032234A">
            <w:pPr>
              <w:pStyle w:val="TAC"/>
              <w:jc w:val="left"/>
              <w:rPr>
                <w:sz w:val="16"/>
                <w:szCs w:val="16"/>
              </w:rPr>
            </w:pPr>
            <w:r w:rsidRPr="001F23FC">
              <w:rPr>
                <w:sz w:val="16"/>
                <w:szCs w:val="16"/>
              </w:rPr>
              <w:t>15.2.0</w:t>
            </w:r>
          </w:p>
        </w:tc>
      </w:tr>
      <w:tr w:rsidR="0032234A" w:rsidRPr="001F23FC"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F23FC" w:rsidRDefault="0032234A">
            <w:pPr>
              <w:pStyle w:val="TAC"/>
              <w:jc w:val="left"/>
              <w:rPr>
                <w:sz w:val="16"/>
                <w:szCs w:val="16"/>
              </w:rPr>
            </w:pPr>
            <w:r w:rsidRPr="001F23FC">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F23FC" w:rsidRDefault="0032234A">
            <w:pPr>
              <w:pStyle w:val="TAC"/>
              <w:jc w:val="left"/>
              <w:rPr>
                <w:sz w:val="16"/>
                <w:szCs w:val="16"/>
              </w:rPr>
            </w:pPr>
            <w:r w:rsidRPr="001F23FC">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F23FC" w:rsidRDefault="0032234A">
            <w:pPr>
              <w:pStyle w:val="TAL"/>
              <w:rPr>
                <w:sz w:val="16"/>
                <w:szCs w:val="16"/>
              </w:rPr>
            </w:pPr>
            <w:r w:rsidRPr="001F23FC">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F23FC" w:rsidRDefault="0032234A">
            <w:pPr>
              <w:pStyle w:val="TAC"/>
              <w:jc w:val="left"/>
              <w:rPr>
                <w:sz w:val="16"/>
                <w:szCs w:val="16"/>
              </w:rPr>
            </w:pPr>
            <w:r w:rsidRPr="001F23FC">
              <w:rPr>
                <w:sz w:val="16"/>
                <w:szCs w:val="16"/>
              </w:rPr>
              <w:t>15.2.0</w:t>
            </w:r>
          </w:p>
        </w:tc>
      </w:tr>
      <w:tr w:rsidR="0032234A" w:rsidRPr="001F23FC"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F23FC" w:rsidRDefault="0032234A">
            <w:pPr>
              <w:pStyle w:val="TAC"/>
              <w:jc w:val="left"/>
              <w:rPr>
                <w:sz w:val="16"/>
                <w:szCs w:val="16"/>
              </w:rPr>
            </w:pPr>
            <w:r w:rsidRPr="001F23FC">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F23FC" w:rsidRDefault="0032234A">
            <w:pPr>
              <w:pStyle w:val="TAC"/>
              <w:jc w:val="left"/>
              <w:rPr>
                <w:sz w:val="16"/>
                <w:szCs w:val="16"/>
              </w:rPr>
            </w:pPr>
            <w:r w:rsidRPr="001F23F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F23FC" w:rsidRDefault="0032234A">
            <w:pPr>
              <w:pStyle w:val="TAL"/>
              <w:rPr>
                <w:sz w:val="16"/>
                <w:szCs w:val="16"/>
              </w:rPr>
            </w:pPr>
            <w:r w:rsidRPr="001F23FC">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F23FC" w:rsidRDefault="0032234A">
            <w:pPr>
              <w:pStyle w:val="TAC"/>
              <w:jc w:val="left"/>
              <w:rPr>
                <w:sz w:val="16"/>
                <w:szCs w:val="16"/>
              </w:rPr>
            </w:pPr>
            <w:r w:rsidRPr="001F23FC">
              <w:rPr>
                <w:sz w:val="16"/>
                <w:szCs w:val="16"/>
              </w:rPr>
              <w:t>15.2.0</w:t>
            </w:r>
          </w:p>
        </w:tc>
      </w:tr>
      <w:tr w:rsidR="0032234A" w:rsidRPr="001F23FC"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F23FC" w:rsidRDefault="0032234A">
            <w:pPr>
              <w:pStyle w:val="TAC"/>
              <w:jc w:val="left"/>
              <w:rPr>
                <w:sz w:val="16"/>
                <w:szCs w:val="16"/>
              </w:rPr>
            </w:pPr>
            <w:r w:rsidRPr="001F23FC">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F23FC" w:rsidRDefault="0032234A">
            <w:pPr>
              <w:pStyle w:val="TAC"/>
              <w:jc w:val="left"/>
              <w:rPr>
                <w:sz w:val="16"/>
                <w:szCs w:val="16"/>
              </w:rPr>
            </w:pPr>
            <w:r w:rsidRPr="001F23F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F23FC" w:rsidRDefault="0032234A">
            <w:pPr>
              <w:pStyle w:val="TAL"/>
              <w:rPr>
                <w:sz w:val="16"/>
                <w:szCs w:val="16"/>
              </w:rPr>
            </w:pPr>
            <w:r w:rsidRPr="001F23FC">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F23FC" w:rsidRDefault="0032234A">
            <w:pPr>
              <w:pStyle w:val="TAC"/>
              <w:jc w:val="left"/>
              <w:rPr>
                <w:sz w:val="16"/>
                <w:szCs w:val="16"/>
              </w:rPr>
            </w:pPr>
            <w:r w:rsidRPr="001F23FC">
              <w:rPr>
                <w:sz w:val="16"/>
                <w:szCs w:val="16"/>
              </w:rPr>
              <w:t>15.2.0</w:t>
            </w:r>
          </w:p>
        </w:tc>
      </w:tr>
      <w:tr w:rsidR="0032234A" w:rsidRPr="001F23FC"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F23FC" w:rsidRDefault="0032234A">
            <w:pPr>
              <w:pStyle w:val="TAC"/>
              <w:jc w:val="left"/>
              <w:rPr>
                <w:sz w:val="16"/>
                <w:szCs w:val="16"/>
              </w:rPr>
            </w:pPr>
            <w:r w:rsidRPr="001F23FC">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F23FC" w:rsidRDefault="0032234A">
            <w:pPr>
              <w:pStyle w:val="TAC"/>
              <w:jc w:val="left"/>
              <w:rPr>
                <w:sz w:val="16"/>
                <w:szCs w:val="16"/>
              </w:rPr>
            </w:pPr>
            <w:r w:rsidRPr="001F23F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F23FC" w:rsidRDefault="0032234A">
            <w:pPr>
              <w:pStyle w:val="TAC"/>
              <w:jc w:val="left"/>
              <w:rPr>
                <w:sz w:val="16"/>
                <w:szCs w:val="16"/>
              </w:rPr>
            </w:pPr>
            <w:r w:rsidRPr="001F23FC">
              <w:rPr>
                <w:sz w:val="16"/>
                <w:szCs w:val="16"/>
              </w:rPr>
              <w:t>15.2.0</w:t>
            </w:r>
          </w:p>
        </w:tc>
      </w:tr>
      <w:tr w:rsidR="0032234A" w:rsidRPr="001F23FC"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F23FC" w:rsidRDefault="0032234A">
            <w:pPr>
              <w:pStyle w:val="TAC"/>
              <w:jc w:val="left"/>
              <w:rPr>
                <w:sz w:val="16"/>
                <w:szCs w:val="16"/>
              </w:rPr>
            </w:pPr>
            <w:r w:rsidRPr="001F23FC">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F23FC" w:rsidRDefault="0032234A">
            <w:pPr>
              <w:pStyle w:val="TAC"/>
              <w:jc w:val="left"/>
              <w:rPr>
                <w:sz w:val="16"/>
                <w:szCs w:val="16"/>
              </w:rPr>
            </w:pPr>
            <w:r w:rsidRPr="001F23F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F23FC" w:rsidRDefault="0032234A">
            <w:pPr>
              <w:pStyle w:val="TAL"/>
              <w:rPr>
                <w:sz w:val="16"/>
                <w:szCs w:val="16"/>
              </w:rPr>
            </w:pPr>
            <w:r w:rsidRPr="001F23FC">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F23FC" w:rsidRDefault="0032234A">
            <w:pPr>
              <w:pStyle w:val="TAC"/>
              <w:jc w:val="left"/>
              <w:rPr>
                <w:sz w:val="16"/>
                <w:szCs w:val="16"/>
              </w:rPr>
            </w:pPr>
            <w:r w:rsidRPr="001F23FC">
              <w:rPr>
                <w:sz w:val="16"/>
                <w:szCs w:val="16"/>
              </w:rPr>
              <w:t>15.2.0</w:t>
            </w:r>
          </w:p>
        </w:tc>
      </w:tr>
      <w:tr w:rsidR="0032234A" w:rsidRPr="001F23FC"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F23FC" w:rsidRDefault="0032234A">
            <w:pPr>
              <w:pStyle w:val="TAC"/>
              <w:jc w:val="left"/>
              <w:rPr>
                <w:sz w:val="16"/>
                <w:szCs w:val="16"/>
              </w:rPr>
            </w:pPr>
            <w:r w:rsidRPr="001F23FC">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F23FC" w:rsidRDefault="0032234A">
            <w:pPr>
              <w:pStyle w:val="TAC"/>
              <w:jc w:val="left"/>
              <w:rPr>
                <w:sz w:val="16"/>
                <w:szCs w:val="16"/>
              </w:rPr>
            </w:pPr>
            <w:r w:rsidRPr="001F23F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F23FC" w:rsidRDefault="0032234A">
            <w:pPr>
              <w:pStyle w:val="TAL"/>
              <w:rPr>
                <w:sz w:val="16"/>
                <w:szCs w:val="16"/>
              </w:rPr>
            </w:pPr>
            <w:r w:rsidRPr="001F23FC">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F23FC" w:rsidRDefault="0032234A">
            <w:pPr>
              <w:pStyle w:val="TAC"/>
              <w:jc w:val="left"/>
              <w:rPr>
                <w:sz w:val="16"/>
                <w:szCs w:val="16"/>
              </w:rPr>
            </w:pPr>
            <w:r w:rsidRPr="001F23FC">
              <w:rPr>
                <w:sz w:val="16"/>
                <w:szCs w:val="16"/>
              </w:rPr>
              <w:t>15.2.0</w:t>
            </w:r>
          </w:p>
        </w:tc>
      </w:tr>
      <w:tr w:rsidR="0032234A" w:rsidRPr="001F23FC"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F23FC" w:rsidRDefault="0032234A">
            <w:pPr>
              <w:pStyle w:val="TAC"/>
              <w:jc w:val="left"/>
              <w:rPr>
                <w:sz w:val="16"/>
                <w:szCs w:val="16"/>
              </w:rPr>
            </w:pPr>
            <w:r w:rsidRPr="001F23FC">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F23FC" w:rsidRDefault="0032234A">
            <w:pPr>
              <w:pStyle w:val="TAC"/>
              <w:jc w:val="left"/>
              <w:rPr>
                <w:sz w:val="16"/>
                <w:szCs w:val="16"/>
              </w:rPr>
            </w:pPr>
            <w:r w:rsidRPr="001F23F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F23FC" w:rsidRDefault="0032234A">
            <w:pPr>
              <w:pStyle w:val="TAL"/>
              <w:rPr>
                <w:sz w:val="16"/>
                <w:szCs w:val="16"/>
              </w:rPr>
            </w:pPr>
            <w:r w:rsidRPr="001F23FC">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F23FC" w:rsidRDefault="0032234A">
            <w:pPr>
              <w:pStyle w:val="TAC"/>
              <w:jc w:val="left"/>
              <w:rPr>
                <w:sz w:val="16"/>
                <w:szCs w:val="16"/>
              </w:rPr>
            </w:pPr>
            <w:r w:rsidRPr="001F23FC">
              <w:rPr>
                <w:sz w:val="16"/>
                <w:szCs w:val="16"/>
              </w:rPr>
              <w:t>15.2.0</w:t>
            </w:r>
          </w:p>
        </w:tc>
      </w:tr>
      <w:tr w:rsidR="0032234A" w:rsidRPr="001F23FC"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F23FC" w:rsidRDefault="0032234A">
            <w:pPr>
              <w:pStyle w:val="TAC"/>
              <w:jc w:val="left"/>
              <w:rPr>
                <w:sz w:val="16"/>
                <w:szCs w:val="16"/>
              </w:rPr>
            </w:pPr>
            <w:r w:rsidRPr="001F23FC">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F23FC" w:rsidRDefault="0032234A">
            <w:pPr>
              <w:pStyle w:val="TAC"/>
              <w:jc w:val="left"/>
              <w:rPr>
                <w:sz w:val="16"/>
                <w:szCs w:val="16"/>
              </w:rPr>
            </w:pPr>
            <w:r w:rsidRPr="001F23F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F23FC" w:rsidRDefault="0032234A">
            <w:pPr>
              <w:pStyle w:val="TAC"/>
              <w:jc w:val="left"/>
              <w:rPr>
                <w:sz w:val="16"/>
                <w:szCs w:val="16"/>
              </w:rPr>
            </w:pPr>
            <w:r w:rsidRPr="001F23FC">
              <w:rPr>
                <w:sz w:val="16"/>
                <w:szCs w:val="16"/>
              </w:rPr>
              <w:t>15.2.0</w:t>
            </w:r>
          </w:p>
        </w:tc>
      </w:tr>
      <w:tr w:rsidR="0032234A" w:rsidRPr="001F23FC"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F23FC" w:rsidRDefault="0032234A">
            <w:pPr>
              <w:pStyle w:val="TAC"/>
              <w:jc w:val="left"/>
              <w:rPr>
                <w:sz w:val="16"/>
                <w:szCs w:val="16"/>
              </w:rPr>
            </w:pPr>
            <w:r w:rsidRPr="001F23FC">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F23FC" w:rsidRDefault="0032234A">
            <w:pPr>
              <w:pStyle w:val="TAC"/>
              <w:jc w:val="left"/>
              <w:rPr>
                <w:sz w:val="16"/>
                <w:szCs w:val="16"/>
              </w:rPr>
            </w:pPr>
            <w:r w:rsidRPr="001F23F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F23FC" w:rsidRDefault="0032234A">
            <w:pPr>
              <w:pStyle w:val="TAL"/>
              <w:rPr>
                <w:sz w:val="16"/>
                <w:szCs w:val="16"/>
              </w:rPr>
            </w:pPr>
            <w:r w:rsidRPr="001F23FC">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F23FC" w:rsidRDefault="0032234A">
            <w:pPr>
              <w:pStyle w:val="TAC"/>
              <w:jc w:val="left"/>
              <w:rPr>
                <w:sz w:val="16"/>
                <w:szCs w:val="16"/>
              </w:rPr>
            </w:pPr>
            <w:r w:rsidRPr="001F23FC">
              <w:rPr>
                <w:sz w:val="16"/>
                <w:szCs w:val="16"/>
              </w:rPr>
              <w:t>15.2.0</w:t>
            </w:r>
          </w:p>
        </w:tc>
      </w:tr>
      <w:tr w:rsidR="0032234A" w:rsidRPr="001F23FC"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F23FC" w:rsidRDefault="0032234A">
            <w:pPr>
              <w:pStyle w:val="TAC"/>
              <w:jc w:val="left"/>
              <w:rPr>
                <w:sz w:val="16"/>
                <w:szCs w:val="16"/>
              </w:rPr>
            </w:pPr>
            <w:r w:rsidRPr="001F23FC">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F23FC" w:rsidRDefault="0032234A">
            <w:pPr>
              <w:pStyle w:val="TAC"/>
              <w:jc w:val="left"/>
              <w:rPr>
                <w:sz w:val="16"/>
                <w:szCs w:val="16"/>
              </w:rPr>
            </w:pPr>
            <w:r w:rsidRPr="001F23F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F23FC" w:rsidRDefault="0032234A">
            <w:pPr>
              <w:pStyle w:val="TAL"/>
              <w:rPr>
                <w:sz w:val="16"/>
                <w:szCs w:val="16"/>
              </w:rPr>
            </w:pPr>
            <w:r w:rsidRPr="001F23FC">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F23FC" w:rsidRDefault="0032234A">
            <w:pPr>
              <w:pStyle w:val="TAC"/>
              <w:jc w:val="left"/>
              <w:rPr>
                <w:sz w:val="16"/>
                <w:szCs w:val="16"/>
              </w:rPr>
            </w:pPr>
            <w:r w:rsidRPr="001F23FC">
              <w:rPr>
                <w:sz w:val="16"/>
                <w:szCs w:val="16"/>
              </w:rPr>
              <w:t>15.2.0</w:t>
            </w:r>
          </w:p>
        </w:tc>
      </w:tr>
      <w:tr w:rsidR="0032234A" w:rsidRPr="001F23FC"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F23FC" w:rsidRDefault="0032234A">
            <w:pPr>
              <w:pStyle w:val="TAC"/>
              <w:jc w:val="left"/>
              <w:rPr>
                <w:sz w:val="16"/>
                <w:szCs w:val="16"/>
              </w:rPr>
            </w:pPr>
            <w:r w:rsidRPr="001F23FC">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F23FC" w:rsidRDefault="0032234A">
            <w:pPr>
              <w:pStyle w:val="TAC"/>
              <w:jc w:val="left"/>
              <w:rPr>
                <w:sz w:val="16"/>
                <w:szCs w:val="16"/>
              </w:rPr>
            </w:pPr>
            <w:r w:rsidRPr="001F23FC">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F23FC" w:rsidRDefault="0032234A">
            <w:pPr>
              <w:pStyle w:val="TAL"/>
              <w:rPr>
                <w:sz w:val="16"/>
                <w:szCs w:val="16"/>
              </w:rPr>
            </w:pPr>
            <w:r w:rsidRPr="001F23FC">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F23FC" w:rsidRDefault="0032234A">
            <w:pPr>
              <w:pStyle w:val="TAC"/>
              <w:jc w:val="left"/>
              <w:rPr>
                <w:sz w:val="16"/>
                <w:szCs w:val="16"/>
              </w:rPr>
            </w:pPr>
            <w:r w:rsidRPr="001F23FC">
              <w:rPr>
                <w:sz w:val="16"/>
                <w:szCs w:val="16"/>
              </w:rPr>
              <w:t>15.2.0</w:t>
            </w:r>
          </w:p>
        </w:tc>
      </w:tr>
      <w:tr w:rsidR="0032234A" w:rsidRPr="001F23FC"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F23FC" w:rsidRDefault="0032234A">
            <w:pPr>
              <w:pStyle w:val="TAC"/>
              <w:jc w:val="left"/>
              <w:rPr>
                <w:sz w:val="16"/>
                <w:szCs w:val="16"/>
              </w:rPr>
            </w:pPr>
            <w:r w:rsidRPr="001F23FC">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F23FC" w:rsidRDefault="0032234A">
            <w:pPr>
              <w:pStyle w:val="TAC"/>
              <w:jc w:val="left"/>
              <w:rPr>
                <w:sz w:val="16"/>
                <w:szCs w:val="16"/>
              </w:rPr>
            </w:pPr>
            <w:r w:rsidRPr="001F23F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F23FC" w:rsidRDefault="0032234A">
            <w:pPr>
              <w:pStyle w:val="TAL"/>
              <w:rPr>
                <w:sz w:val="16"/>
                <w:szCs w:val="16"/>
              </w:rPr>
            </w:pPr>
            <w:r w:rsidRPr="001F23FC">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F23FC" w:rsidRDefault="0032234A">
            <w:pPr>
              <w:pStyle w:val="TAC"/>
              <w:jc w:val="left"/>
              <w:rPr>
                <w:sz w:val="16"/>
                <w:szCs w:val="16"/>
              </w:rPr>
            </w:pPr>
            <w:r w:rsidRPr="001F23FC">
              <w:rPr>
                <w:sz w:val="16"/>
                <w:szCs w:val="16"/>
              </w:rPr>
              <w:t>15.2.0</w:t>
            </w:r>
          </w:p>
        </w:tc>
      </w:tr>
      <w:tr w:rsidR="0032234A" w:rsidRPr="001F23FC"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F23FC" w:rsidRDefault="0032234A">
            <w:pPr>
              <w:pStyle w:val="TAC"/>
              <w:jc w:val="left"/>
              <w:rPr>
                <w:sz w:val="16"/>
                <w:szCs w:val="16"/>
              </w:rPr>
            </w:pPr>
            <w:r w:rsidRPr="001F23FC">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F23FC" w:rsidRDefault="0032234A">
            <w:pPr>
              <w:pStyle w:val="TAC"/>
              <w:jc w:val="left"/>
              <w:rPr>
                <w:sz w:val="16"/>
                <w:szCs w:val="16"/>
              </w:rPr>
            </w:pPr>
            <w:r w:rsidRPr="001F23F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557367E3" w:rsidR="0032234A" w:rsidRPr="001F23FC" w:rsidRDefault="0032234A">
            <w:pPr>
              <w:pStyle w:val="TAL"/>
              <w:rPr>
                <w:sz w:val="16"/>
                <w:szCs w:val="16"/>
              </w:rPr>
            </w:pPr>
            <w:r w:rsidRPr="001F23FC">
              <w:rPr>
                <w:sz w:val="16"/>
                <w:szCs w:val="16"/>
              </w:rPr>
              <w:t>38.521-2 Editor</w:t>
            </w:r>
            <w:r w:rsidR="00B00962">
              <w:rPr>
                <w:sz w:val="16"/>
                <w:szCs w:val="16"/>
              </w:rPr>
              <w:t>'</w:t>
            </w:r>
            <w:r w:rsidRPr="001F23FC">
              <w:rPr>
                <w:sz w:val="16"/>
                <w:szCs w:val="16"/>
              </w:rPr>
              <w:t>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F23FC" w:rsidRDefault="0032234A">
            <w:pPr>
              <w:pStyle w:val="TAC"/>
              <w:jc w:val="left"/>
              <w:rPr>
                <w:sz w:val="16"/>
                <w:szCs w:val="16"/>
              </w:rPr>
            </w:pPr>
            <w:r w:rsidRPr="001F23FC">
              <w:rPr>
                <w:sz w:val="16"/>
                <w:szCs w:val="16"/>
              </w:rPr>
              <w:t>15.2.0</w:t>
            </w:r>
          </w:p>
        </w:tc>
      </w:tr>
      <w:tr w:rsidR="0032234A" w:rsidRPr="001F23FC"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F23FC" w:rsidRDefault="0032234A">
            <w:pPr>
              <w:pStyle w:val="TAC"/>
              <w:jc w:val="left"/>
              <w:rPr>
                <w:sz w:val="16"/>
                <w:szCs w:val="16"/>
              </w:rPr>
            </w:pPr>
            <w:r w:rsidRPr="001F23FC">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F23FC" w:rsidRDefault="0032234A">
            <w:pPr>
              <w:pStyle w:val="TAC"/>
              <w:jc w:val="left"/>
              <w:rPr>
                <w:sz w:val="16"/>
                <w:szCs w:val="16"/>
              </w:rPr>
            </w:pPr>
            <w:r w:rsidRPr="001F23F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F23FC" w:rsidRDefault="0032234A">
            <w:pPr>
              <w:pStyle w:val="TAC"/>
              <w:jc w:val="left"/>
              <w:rPr>
                <w:sz w:val="16"/>
                <w:szCs w:val="16"/>
              </w:rPr>
            </w:pPr>
            <w:r w:rsidRPr="001F23F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F23FC" w:rsidRDefault="0032234A">
            <w:pPr>
              <w:pStyle w:val="TAC"/>
              <w:jc w:val="left"/>
              <w:rPr>
                <w:sz w:val="16"/>
                <w:szCs w:val="16"/>
              </w:rPr>
            </w:pPr>
            <w:r w:rsidRPr="001F23FC">
              <w:rPr>
                <w:sz w:val="16"/>
                <w:szCs w:val="16"/>
              </w:rPr>
              <w:t>15.2.0</w:t>
            </w:r>
          </w:p>
        </w:tc>
      </w:tr>
      <w:tr w:rsidR="0032234A" w:rsidRPr="001F23FC"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F23FC" w:rsidRDefault="0032234A">
            <w:pPr>
              <w:pStyle w:val="TAC"/>
              <w:jc w:val="left"/>
              <w:rPr>
                <w:sz w:val="16"/>
                <w:szCs w:val="16"/>
              </w:rPr>
            </w:pPr>
            <w:r w:rsidRPr="001F23FC">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F23FC" w:rsidRDefault="0032234A">
            <w:pPr>
              <w:pStyle w:val="TAL"/>
              <w:rPr>
                <w:sz w:val="16"/>
                <w:szCs w:val="16"/>
              </w:rPr>
            </w:pPr>
            <w:r w:rsidRPr="001F23FC">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F23FC" w:rsidRDefault="0032234A">
            <w:pPr>
              <w:pStyle w:val="TAC"/>
              <w:jc w:val="left"/>
              <w:rPr>
                <w:sz w:val="16"/>
                <w:szCs w:val="16"/>
              </w:rPr>
            </w:pPr>
            <w:r w:rsidRPr="001F23FC">
              <w:rPr>
                <w:sz w:val="16"/>
                <w:szCs w:val="16"/>
              </w:rPr>
              <w:t>15.2.0</w:t>
            </w:r>
          </w:p>
        </w:tc>
      </w:tr>
      <w:tr w:rsidR="0032234A" w:rsidRPr="001F23FC"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F23FC" w:rsidRDefault="0032234A">
            <w:pPr>
              <w:pStyle w:val="TAC"/>
              <w:jc w:val="left"/>
              <w:rPr>
                <w:sz w:val="16"/>
                <w:szCs w:val="16"/>
              </w:rPr>
            </w:pPr>
            <w:r w:rsidRPr="001F23FC">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F23FC" w:rsidRDefault="0032234A">
            <w:pPr>
              <w:pStyle w:val="TAC"/>
              <w:jc w:val="left"/>
              <w:rPr>
                <w:sz w:val="16"/>
                <w:szCs w:val="16"/>
              </w:rPr>
            </w:pPr>
            <w:r w:rsidRPr="001F23FC">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F23FC" w:rsidRDefault="0032234A">
            <w:pPr>
              <w:pStyle w:val="TAL"/>
              <w:rPr>
                <w:sz w:val="16"/>
                <w:szCs w:val="16"/>
              </w:rPr>
            </w:pPr>
            <w:r w:rsidRPr="001F23FC">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F23FC" w:rsidRDefault="0032234A">
            <w:pPr>
              <w:pStyle w:val="TAC"/>
              <w:jc w:val="left"/>
              <w:rPr>
                <w:sz w:val="16"/>
                <w:szCs w:val="16"/>
              </w:rPr>
            </w:pPr>
            <w:r w:rsidRPr="001F23FC">
              <w:rPr>
                <w:sz w:val="16"/>
                <w:szCs w:val="16"/>
              </w:rPr>
              <w:t>15.3.0</w:t>
            </w:r>
          </w:p>
        </w:tc>
      </w:tr>
      <w:tr w:rsidR="0032234A" w:rsidRPr="001F23FC"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F23FC" w:rsidRDefault="0032234A">
            <w:pPr>
              <w:pStyle w:val="TAC"/>
              <w:jc w:val="left"/>
              <w:rPr>
                <w:sz w:val="16"/>
                <w:szCs w:val="16"/>
              </w:rPr>
            </w:pPr>
            <w:r w:rsidRPr="001F23FC">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F23FC" w:rsidRDefault="0032234A">
            <w:pPr>
              <w:pStyle w:val="TAC"/>
              <w:jc w:val="left"/>
              <w:rPr>
                <w:sz w:val="16"/>
                <w:szCs w:val="16"/>
              </w:rPr>
            </w:pPr>
            <w:r w:rsidRPr="001F23FC">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F23FC" w:rsidRDefault="0032234A">
            <w:pPr>
              <w:pStyle w:val="TAL"/>
              <w:rPr>
                <w:sz w:val="16"/>
                <w:szCs w:val="16"/>
              </w:rPr>
            </w:pPr>
            <w:r w:rsidRPr="001F23FC">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F23FC" w:rsidRDefault="0032234A">
            <w:pPr>
              <w:pStyle w:val="TAC"/>
              <w:jc w:val="left"/>
              <w:rPr>
                <w:sz w:val="16"/>
                <w:szCs w:val="16"/>
              </w:rPr>
            </w:pPr>
            <w:r w:rsidRPr="001F23FC">
              <w:rPr>
                <w:sz w:val="16"/>
                <w:szCs w:val="16"/>
              </w:rPr>
              <w:t>15.3.0</w:t>
            </w:r>
          </w:p>
        </w:tc>
      </w:tr>
      <w:tr w:rsidR="0032234A" w:rsidRPr="001F23FC"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F23FC" w:rsidRDefault="0032234A">
            <w:pPr>
              <w:pStyle w:val="TAC"/>
              <w:jc w:val="left"/>
              <w:rPr>
                <w:sz w:val="16"/>
                <w:szCs w:val="16"/>
              </w:rPr>
            </w:pPr>
            <w:r w:rsidRPr="001F23FC">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F23FC" w:rsidRDefault="0032234A">
            <w:pPr>
              <w:pStyle w:val="TAC"/>
              <w:jc w:val="left"/>
              <w:rPr>
                <w:sz w:val="16"/>
                <w:szCs w:val="16"/>
              </w:rPr>
            </w:pPr>
            <w:r w:rsidRPr="001F23FC">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F23FC" w:rsidRDefault="0032234A">
            <w:pPr>
              <w:pStyle w:val="TAL"/>
              <w:rPr>
                <w:sz w:val="16"/>
                <w:szCs w:val="16"/>
              </w:rPr>
            </w:pPr>
            <w:r w:rsidRPr="001F23FC">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F23FC" w:rsidRDefault="0032234A">
            <w:pPr>
              <w:pStyle w:val="TAC"/>
              <w:jc w:val="left"/>
              <w:rPr>
                <w:sz w:val="16"/>
                <w:szCs w:val="16"/>
              </w:rPr>
            </w:pPr>
            <w:r w:rsidRPr="001F23FC">
              <w:rPr>
                <w:sz w:val="16"/>
                <w:szCs w:val="16"/>
              </w:rPr>
              <w:t>15.3.0</w:t>
            </w:r>
          </w:p>
        </w:tc>
      </w:tr>
      <w:tr w:rsidR="0032234A" w:rsidRPr="001F23FC"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F23FC" w:rsidRDefault="0032234A">
            <w:pPr>
              <w:pStyle w:val="TAC"/>
              <w:jc w:val="left"/>
              <w:rPr>
                <w:sz w:val="16"/>
                <w:szCs w:val="16"/>
              </w:rPr>
            </w:pPr>
            <w:r w:rsidRPr="001F23FC">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F23FC" w:rsidRDefault="0032234A">
            <w:pPr>
              <w:pStyle w:val="TAC"/>
              <w:jc w:val="left"/>
              <w:rPr>
                <w:sz w:val="16"/>
                <w:szCs w:val="16"/>
              </w:rPr>
            </w:pPr>
            <w:r w:rsidRPr="001F23FC">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F23FC" w:rsidRDefault="0032234A">
            <w:pPr>
              <w:pStyle w:val="TAL"/>
              <w:rPr>
                <w:sz w:val="16"/>
                <w:szCs w:val="16"/>
              </w:rPr>
            </w:pPr>
            <w:r w:rsidRPr="001F23FC">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F23FC" w:rsidRDefault="0032234A">
            <w:pPr>
              <w:pStyle w:val="TAC"/>
              <w:jc w:val="left"/>
              <w:rPr>
                <w:sz w:val="16"/>
                <w:szCs w:val="16"/>
              </w:rPr>
            </w:pPr>
            <w:r w:rsidRPr="001F23FC">
              <w:rPr>
                <w:sz w:val="16"/>
                <w:szCs w:val="16"/>
              </w:rPr>
              <w:t>15.3.0</w:t>
            </w:r>
          </w:p>
        </w:tc>
      </w:tr>
      <w:tr w:rsidR="0032234A" w:rsidRPr="001F23FC"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F23FC" w:rsidRDefault="0032234A">
            <w:pPr>
              <w:pStyle w:val="TAC"/>
              <w:jc w:val="left"/>
              <w:rPr>
                <w:sz w:val="16"/>
                <w:szCs w:val="16"/>
              </w:rPr>
            </w:pPr>
            <w:r w:rsidRPr="001F23FC">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F23FC" w:rsidRDefault="0032234A">
            <w:pPr>
              <w:pStyle w:val="TAC"/>
              <w:jc w:val="left"/>
              <w:rPr>
                <w:sz w:val="16"/>
                <w:szCs w:val="16"/>
              </w:rPr>
            </w:pPr>
            <w:r w:rsidRPr="001F23FC">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F23FC" w:rsidRDefault="0032234A">
            <w:pPr>
              <w:pStyle w:val="TAL"/>
              <w:rPr>
                <w:sz w:val="16"/>
                <w:szCs w:val="16"/>
              </w:rPr>
            </w:pPr>
            <w:r w:rsidRPr="001F23FC">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F23FC" w:rsidRDefault="0032234A">
            <w:pPr>
              <w:pStyle w:val="TAC"/>
              <w:jc w:val="left"/>
              <w:rPr>
                <w:sz w:val="16"/>
                <w:szCs w:val="16"/>
              </w:rPr>
            </w:pPr>
            <w:r w:rsidRPr="001F23FC">
              <w:rPr>
                <w:sz w:val="16"/>
                <w:szCs w:val="16"/>
              </w:rPr>
              <w:t>15.3.0</w:t>
            </w:r>
          </w:p>
        </w:tc>
      </w:tr>
      <w:tr w:rsidR="0032234A" w:rsidRPr="001F23FC"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F23FC" w:rsidRDefault="0032234A">
            <w:pPr>
              <w:pStyle w:val="TAC"/>
              <w:jc w:val="left"/>
              <w:rPr>
                <w:sz w:val="16"/>
                <w:szCs w:val="16"/>
              </w:rPr>
            </w:pPr>
            <w:r w:rsidRPr="001F23FC">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F23FC" w:rsidRDefault="0032234A">
            <w:pPr>
              <w:pStyle w:val="TAC"/>
              <w:jc w:val="left"/>
              <w:rPr>
                <w:sz w:val="16"/>
                <w:szCs w:val="16"/>
              </w:rPr>
            </w:pPr>
            <w:r w:rsidRPr="001F23FC">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F23FC" w:rsidRDefault="0032234A">
            <w:pPr>
              <w:pStyle w:val="TAC"/>
              <w:jc w:val="left"/>
              <w:rPr>
                <w:sz w:val="16"/>
                <w:szCs w:val="16"/>
              </w:rPr>
            </w:pPr>
            <w:r w:rsidRPr="001F23FC">
              <w:rPr>
                <w:sz w:val="16"/>
                <w:szCs w:val="16"/>
              </w:rPr>
              <w:t>15.3.0</w:t>
            </w:r>
          </w:p>
        </w:tc>
      </w:tr>
      <w:tr w:rsidR="0032234A" w:rsidRPr="001F23FC"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F23FC" w:rsidRDefault="0032234A">
            <w:pPr>
              <w:pStyle w:val="TAC"/>
              <w:jc w:val="left"/>
              <w:rPr>
                <w:sz w:val="16"/>
                <w:szCs w:val="16"/>
              </w:rPr>
            </w:pPr>
            <w:r w:rsidRPr="001F23FC">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F23FC" w:rsidRDefault="0032234A">
            <w:pPr>
              <w:pStyle w:val="TAC"/>
              <w:jc w:val="left"/>
              <w:rPr>
                <w:sz w:val="16"/>
                <w:szCs w:val="16"/>
              </w:rPr>
            </w:pPr>
            <w:r w:rsidRPr="001F23FC">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F23FC" w:rsidRDefault="0032234A">
            <w:pPr>
              <w:pStyle w:val="TAL"/>
              <w:rPr>
                <w:sz w:val="16"/>
                <w:szCs w:val="16"/>
              </w:rPr>
            </w:pPr>
            <w:r w:rsidRPr="001F23FC">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F23FC" w:rsidRDefault="0032234A">
            <w:pPr>
              <w:pStyle w:val="TAC"/>
              <w:jc w:val="left"/>
              <w:rPr>
                <w:sz w:val="16"/>
                <w:szCs w:val="16"/>
              </w:rPr>
            </w:pPr>
            <w:r w:rsidRPr="001F23FC">
              <w:rPr>
                <w:sz w:val="16"/>
                <w:szCs w:val="16"/>
              </w:rPr>
              <w:t>15.3.0</w:t>
            </w:r>
          </w:p>
        </w:tc>
      </w:tr>
      <w:tr w:rsidR="0032234A" w:rsidRPr="001F23FC"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F23FC" w:rsidRDefault="0032234A">
            <w:pPr>
              <w:pStyle w:val="TAC"/>
              <w:jc w:val="left"/>
              <w:rPr>
                <w:sz w:val="16"/>
                <w:szCs w:val="16"/>
              </w:rPr>
            </w:pPr>
            <w:r w:rsidRPr="001F23FC">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F23FC" w:rsidRDefault="0032234A">
            <w:pPr>
              <w:pStyle w:val="TAC"/>
              <w:jc w:val="left"/>
              <w:rPr>
                <w:sz w:val="16"/>
                <w:szCs w:val="16"/>
              </w:rPr>
            </w:pPr>
            <w:r w:rsidRPr="001F23FC">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F23FC" w:rsidRDefault="0032234A">
            <w:pPr>
              <w:pStyle w:val="TAL"/>
              <w:rPr>
                <w:sz w:val="16"/>
                <w:szCs w:val="16"/>
              </w:rPr>
            </w:pPr>
            <w:r w:rsidRPr="001F23FC">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F23FC" w:rsidRDefault="0032234A">
            <w:pPr>
              <w:pStyle w:val="TAC"/>
              <w:jc w:val="left"/>
              <w:rPr>
                <w:sz w:val="16"/>
                <w:szCs w:val="16"/>
              </w:rPr>
            </w:pPr>
            <w:r w:rsidRPr="001F23FC">
              <w:rPr>
                <w:sz w:val="16"/>
                <w:szCs w:val="16"/>
              </w:rPr>
              <w:t>15.3.0</w:t>
            </w:r>
          </w:p>
        </w:tc>
      </w:tr>
      <w:tr w:rsidR="0032234A" w:rsidRPr="001F23FC"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F23FC" w:rsidRDefault="0032234A">
            <w:pPr>
              <w:pStyle w:val="TAC"/>
              <w:jc w:val="left"/>
              <w:rPr>
                <w:sz w:val="16"/>
                <w:szCs w:val="16"/>
              </w:rPr>
            </w:pPr>
            <w:r w:rsidRPr="001F23FC">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F23FC" w:rsidRDefault="0032234A">
            <w:pPr>
              <w:pStyle w:val="TAC"/>
              <w:jc w:val="left"/>
              <w:rPr>
                <w:sz w:val="16"/>
                <w:szCs w:val="16"/>
              </w:rPr>
            </w:pPr>
            <w:r w:rsidRPr="001F23FC">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F23FC" w:rsidRDefault="0032234A">
            <w:pPr>
              <w:pStyle w:val="TAL"/>
              <w:rPr>
                <w:sz w:val="16"/>
                <w:szCs w:val="16"/>
              </w:rPr>
            </w:pPr>
            <w:r w:rsidRPr="001F23FC">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F23FC" w:rsidRDefault="0032234A">
            <w:pPr>
              <w:pStyle w:val="TAC"/>
              <w:jc w:val="left"/>
              <w:rPr>
                <w:sz w:val="16"/>
                <w:szCs w:val="16"/>
              </w:rPr>
            </w:pPr>
            <w:r w:rsidRPr="001F23FC">
              <w:rPr>
                <w:sz w:val="16"/>
                <w:szCs w:val="16"/>
              </w:rPr>
              <w:t>15.3.0</w:t>
            </w:r>
          </w:p>
        </w:tc>
      </w:tr>
      <w:tr w:rsidR="0032234A" w:rsidRPr="001F23FC"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F23FC" w:rsidRDefault="0032234A">
            <w:pPr>
              <w:pStyle w:val="TAC"/>
              <w:jc w:val="left"/>
              <w:rPr>
                <w:sz w:val="16"/>
                <w:szCs w:val="16"/>
              </w:rPr>
            </w:pPr>
            <w:r w:rsidRPr="001F23FC">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F23FC" w:rsidRDefault="0032234A">
            <w:pPr>
              <w:pStyle w:val="TAC"/>
              <w:jc w:val="left"/>
              <w:rPr>
                <w:sz w:val="16"/>
                <w:szCs w:val="16"/>
              </w:rPr>
            </w:pPr>
            <w:r w:rsidRPr="001F23FC">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F23FC" w:rsidRDefault="0032234A">
            <w:pPr>
              <w:pStyle w:val="TAL"/>
              <w:rPr>
                <w:sz w:val="16"/>
                <w:szCs w:val="16"/>
              </w:rPr>
            </w:pPr>
            <w:r w:rsidRPr="001F23FC">
              <w:rPr>
                <w:sz w:val="16"/>
                <w:szCs w:val="16"/>
              </w:rPr>
              <w:t xml:space="preserve">Update FR2 ACS and </w:t>
            </w:r>
            <w:proofErr w:type="spellStart"/>
            <w:r w:rsidRPr="001F23FC">
              <w:rPr>
                <w:sz w:val="16"/>
                <w:szCs w:val="16"/>
              </w:rPr>
              <w:t>Inband</w:t>
            </w:r>
            <w:proofErr w:type="spellEnd"/>
            <w:r w:rsidRPr="001F23FC">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F23FC" w:rsidRDefault="0032234A">
            <w:pPr>
              <w:pStyle w:val="TAC"/>
              <w:jc w:val="left"/>
              <w:rPr>
                <w:sz w:val="16"/>
                <w:szCs w:val="16"/>
              </w:rPr>
            </w:pPr>
            <w:r w:rsidRPr="001F23FC">
              <w:rPr>
                <w:sz w:val="16"/>
                <w:szCs w:val="16"/>
              </w:rPr>
              <w:t>15.3.0</w:t>
            </w:r>
          </w:p>
        </w:tc>
      </w:tr>
      <w:tr w:rsidR="0032234A" w:rsidRPr="001F23FC"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F23FC" w:rsidRDefault="0032234A">
            <w:pPr>
              <w:pStyle w:val="TAC"/>
              <w:jc w:val="left"/>
              <w:rPr>
                <w:sz w:val="16"/>
                <w:szCs w:val="16"/>
              </w:rPr>
            </w:pPr>
            <w:r w:rsidRPr="001F23FC">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F23FC" w:rsidRDefault="0032234A">
            <w:pPr>
              <w:pStyle w:val="TAC"/>
              <w:jc w:val="left"/>
              <w:rPr>
                <w:sz w:val="16"/>
                <w:szCs w:val="16"/>
              </w:rPr>
            </w:pPr>
            <w:r w:rsidRPr="001F23FC">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F23FC" w:rsidRDefault="0032234A">
            <w:pPr>
              <w:pStyle w:val="TAL"/>
              <w:rPr>
                <w:sz w:val="16"/>
                <w:szCs w:val="16"/>
              </w:rPr>
            </w:pPr>
            <w:r w:rsidRPr="001F23FC">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F23FC" w:rsidRDefault="0032234A">
            <w:pPr>
              <w:pStyle w:val="TAC"/>
              <w:jc w:val="left"/>
              <w:rPr>
                <w:sz w:val="16"/>
                <w:szCs w:val="16"/>
              </w:rPr>
            </w:pPr>
            <w:r w:rsidRPr="001F23FC">
              <w:rPr>
                <w:sz w:val="16"/>
                <w:szCs w:val="16"/>
              </w:rPr>
              <w:t>15.3.0</w:t>
            </w:r>
          </w:p>
        </w:tc>
      </w:tr>
      <w:tr w:rsidR="0032234A" w:rsidRPr="001F23FC"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F23FC" w:rsidRDefault="0032234A">
            <w:pPr>
              <w:pStyle w:val="TAC"/>
              <w:jc w:val="left"/>
              <w:rPr>
                <w:sz w:val="16"/>
                <w:szCs w:val="16"/>
              </w:rPr>
            </w:pPr>
            <w:r w:rsidRPr="001F23FC">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F23FC" w:rsidRDefault="0032234A">
            <w:pPr>
              <w:pStyle w:val="TAC"/>
              <w:jc w:val="left"/>
              <w:rPr>
                <w:sz w:val="16"/>
                <w:szCs w:val="16"/>
              </w:rPr>
            </w:pPr>
            <w:r w:rsidRPr="001F23FC">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F23FC" w:rsidRDefault="0032234A">
            <w:pPr>
              <w:pStyle w:val="TAC"/>
              <w:jc w:val="left"/>
              <w:rPr>
                <w:sz w:val="16"/>
                <w:szCs w:val="16"/>
              </w:rPr>
            </w:pPr>
            <w:r w:rsidRPr="001F23FC">
              <w:rPr>
                <w:sz w:val="16"/>
                <w:szCs w:val="16"/>
              </w:rPr>
              <w:t>15.3.0</w:t>
            </w:r>
          </w:p>
        </w:tc>
      </w:tr>
      <w:tr w:rsidR="0032234A" w:rsidRPr="001F23FC"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F23FC" w:rsidRDefault="0032234A">
            <w:pPr>
              <w:pStyle w:val="TAC"/>
              <w:jc w:val="left"/>
              <w:rPr>
                <w:sz w:val="16"/>
                <w:szCs w:val="16"/>
              </w:rPr>
            </w:pPr>
            <w:r w:rsidRPr="001F23FC">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F23FC" w:rsidRDefault="0032234A">
            <w:pPr>
              <w:pStyle w:val="TAC"/>
              <w:jc w:val="left"/>
              <w:rPr>
                <w:sz w:val="16"/>
                <w:szCs w:val="16"/>
              </w:rPr>
            </w:pPr>
            <w:r w:rsidRPr="001F23FC">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F23FC" w:rsidRDefault="0032234A">
            <w:pPr>
              <w:pStyle w:val="TAL"/>
              <w:rPr>
                <w:sz w:val="16"/>
                <w:szCs w:val="16"/>
              </w:rPr>
            </w:pPr>
            <w:r w:rsidRPr="001F23FC">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F23FC" w:rsidRDefault="0032234A">
            <w:pPr>
              <w:pStyle w:val="TAC"/>
              <w:jc w:val="left"/>
              <w:rPr>
                <w:sz w:val="16"/>
                <w:szCs w:val="16"/>
              </w:rPr>
            </w:pPr>
            <w:r w:rsidRPr="001F23FC">
              <w:rPr>
                <w:sz w:val="16"/>
                <w:szCs w:val="16"/>
              </w:rPr>
              <w:t>15.3.0</w:t>
            </w:r>
          </w:p>
        </w:tc>
      </w:tr>
      <w:tr w:rsidR="0032234A" w:rsidRPr="001F23FC"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F23FC" w:rsidRDefault="0032234A">
            <w:pPr>
              <w:pStyle w:val="TAC"/>
              <w:jc w:val="left"/>
              <w:rPr>
                <w:sz w:val="16"/>
                <w:szCs w:val="16"/>
              </w:rPr>
            </w:pPr>
            <w:r w:rsidRPr="001F23FC">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F23FC" w:rsidRDefault="0032234A">
            <w:pPr>
              <w:pStyle w:val="TAC"/>
              <w:jc w:val="left"/>
              <w:rPr>
                <w:sz w:val="16"/>
                <w:szCs w:val="16"/>
              </w:rPr>
            </w:pPr>
            <w:r w:rsidRPr="001F23FC">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F23FC" w:rsidRDefault="0032234A">
            <w:pPr>
              <w:pStyle w:val="TAL"/>
              <w:rPr>
                <w:sz w:val="16"/>
                <w:szCs w:val="16"/>
              </w:rPr>
            </w:pPr>
            <w:r w:rsidRPr="001F23FC">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F23FC" w:rsidRDefault="0032234A">
            <w:pPr>
              <w:pStyle w:val="TAC"/>
              <w:jc w:val="left"/>
              <w:rPr>
                <w:sz w:val="16"/>
                <w:szCs w:val="16"/>
              </w:rPr>
            </w:pPr>
            <w:r w:rsidRPr="001F23FC">
              <w:rPr>
                <w:sz w:val="16"/>
                <w:szCs w:val="16"/>
              </w:rPr>
              <w:t>15.3.0</w:t>
            </w:r>
          </w:p>
        </w:tc>
      </w:tr>
      <w:tr w:rsidR="0032234A" w:rsidRPr="001F23FC"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F23FC" w:rsidRDefault="0032234A">
            <w:pPr>
              <w:pStyle w:val="TAC"/>
              <w:jc w:val="left"/>
              <w:rPr>
                <w:sz w:val="16"/>
                <w:szCs w:val="16"/>
              </w:rPr>
            </w:pPr>
            <w:r w:rsidRPr="001F23FC">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F23FC" w:rsidRDefault="0032234A">
            <w:pPr>
              <w:pStyle w:val="TAC"/>
              <w:jc w:val="left"/>
              <w:rPr>
                <w:sz w:val="16"/>
                <w:szCs w:val="16"/>
              </w:rPr>
            </w:pPr>
            <w:r w:rsidRPr="001F23FC">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F23FC" w:rsidRDefault="0032234A">
            <w:pPr>
              <w:pStyle w:val="TAL"/>
              <w:rPr>
                <w:sz w:val="16"/>
                <w:szCs w:val="16"/>
              </w:rPr>
            </w:pPr>
            <w:r w:rsidRPr="001F23FC">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F23FC" w:rsidRDefault="0032234A">
            <w:pPr>
              <w:pStyle w:val="TAC"/>
              <w:jc w:val="left"/>
              <w:rPr>
                <w:sz w:val="16"/>
                <w:szCs w:val="16"/>
              </w:rPr>
            </w:pPr>
            <w:r w:rsidRPr="001F23FC">
              <w:rPr>
                <w:sz w:val="16"/>
                <w:szCs w:val="16"/>
              </w:rPr>
              <w:t>15.3.0</w:t>
            </w:r>
          </w:p>
        </w:tc>
      </w:tr>
      <w:tr w:rsidR="0032234A" w:rsidRPr="001F23FC"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F23FC" w:rsidRDefault="0032234A">
            <w:pPr>
              <w:pStyle w:val="TAC"/>
              <w:jc w:val="left"/>
              <w:rPr>
                <w:sz w:val="16"/>
                <w:szCs w:val="16"/>
              </w:rPr>
            </w:pPr>
            <w:r w:rsidRPr="001F23FC">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F23FC" w:rsidRDefault="0032234A">
            <w:pPr>
              <w:pStyle w:val="TAC"/>
              <w:jc w:val="left"/>
              <w:rPr>
                <w:sz w:val="16"/>
                <w:szCs w:val="16"/>
              </w:rPr>
            </w:pPr>
            <w:r w:rsidRPr="001F23FC">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F23FC" w:rsidRDefault="0032234A">
            <w:pPr>
              <w:pStyle w:val="TAL"/>
              <w:rPr>
                <w:sz w:val="16"/>
                <w:szCs w:val="16"/>
              </w:rPr>
            </w:pPr>
            <w:r w:rsidRPr="001F23FC">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F23FC" w:rsidRDefault="0032234A">
            <w:pPr>
              <w:pStyle w:val="TAC"/>
              <w:jc w:val="left"/>
              <w:rPr>
                <w:sz w:val="16"/>
                <w:szCs w:val="16"/>
              </w:rPr>
            </w:pPr>
            <w:r w:rsidRPr="001F23FC">
              <w:rPr>
                <w:sz w:val="16"/>
                <w:szCs w:val="16"/>
              </w:rPr>
              <w:t>15.3.0</w:t>
            </w:r>
          </w:p>
        </w:tc>
      </w:tr>
      <w:tr w:rsidR="0032234A" w:rsidRPr="001F23FC"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F23FC" w:rsidRDefault="0032234A">
            <w:pPr>
              <w:pStyle w:val="TAC"/>
              <w:jc w:val="left"/>
              <w:rPr>
                <w:sz w:val="16"/>
                <w:szCs w:val="16"/>
              </w:rPr>
            </w:pPr>
            <w:r w:rsidRPr="001F23FC">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F23FC" w:rsidRDefault="0032234A">
            <w:pPr>
              <w:pStyle w:val="TAC"/>
              <w:jc w:val="left"/>
              <w:rPr>
                <w:sz w:val="16"/>
                <w:szCs w:val="16"/>
              </w:rPr>
            </w:pPr>
            <w:r w:rsidRPr="001F23FC">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F23FC" w:rsidRDefault="0032234A">
            <w:pPr>
              <w:pStyle w:val="TAL"/>
              <w:rPr>
                <w:sz w:val="16"/>
                <w:szCs w:val="16"/>
              </w:rPr>
            </w:pPr>
            <w:r w:rsidRPr="001F23FC">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F23FC" w:rsidRDefault="0032234A">
            <w:pPr>
              <w:pStyle w:val="TAC"/>
              <w:jc w:val="left"/>
              <w:rPr>
                <w:sz w:val="16"/>
                <w:szCs w:val="16"/>
              </w:rPr>
            </w:pPr>
            <w:r w:rsidRPr="001F23FC">
              <w:rPr>
                <w:sz w:val="16"/>
                <w:szCs w:val="16"/>
              </w:rPr>
              <w:t>15.3.0</w:t>
            </w:r>
          </w:p>
        </w:tc>
      </w:tr>
      <w:tr w:rsidR="0032234A" w:rsidRPr="001F23FC"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F23FC" w:rsidRDefault="0032234A">
            <w:pPr>
              <w:pStyle w:val="TAC"/>
              <w:jc w:val="left"/>
              <w:rPr>
                <w:sz w:val="16"/>
                <w:szCs w:val="16"/>
              </w:rPr>
            </w:pPr>
            <w:r w:rsidRPr="001F23FC">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F23FC" w:rsidRDefault="0032234A">
            <w:pPr>
              <w:pStyle w:val="TAC"/>
              <w:jc w:val="left"/>
              <w:rPr>
                <w:sz w:val="16"/>
                <w:szCs w:val="16"/>
              </w:rPr>
            </w:pPr>
            <w:r w:rsidRPr="001F23FC">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F23FC" w:rsidRDefault="0032234A">
            <w:pPr>
              <w:pStyle w:val="TAL"/>
              <w:rPr>
                <w:sz w:val="16"/>
                <w:szCs w:val="16"/>
              </w:rPr>
            </w:pPr>
            <w:r w:rsidRPr="001F23FC">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F23FC" w:rsidRDefault="0032234A">
            <w:pPr>
              <w:pStyle w:val="TAC"/>
              <w:jc w:val="left"/>
              <w:rPr>
                <w:sz w:val="16"/>
                <w:szCs w:val="16"/>
              </w:rPr>
            </w:pPr>
            <w:r w:rsidRPr="001F23FC">
              <w:rPr>
                <w:sz w:val="16"/>
                <w:szCs w:val="16"/>
              </w:rPr>
              <w:t>15.3.0</w:t>
            </w:r>
          </w:p>
        </w:tc>
      </w:tr>
      <w:tr w:rsidR="0032234A" w:rsidRPr="001F23FC"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F23FC" w:rsidRDefault="0032234A">
            <w:pPr>
              <w:pStyle w:val="TAC"/>
              <w:jc w:val="left"/>
              <w:rPr>
                <w:sz w:val="16"/>
                <w:szCs w:val="16"/>
              </w:rPr>
            </w:pPr>
            <w:r w:rsidRPr="001F23FC">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F23FC" w:rsidRDefault="0032234A">
            <w:pPr>
              <w:pStyle w:val="TAC"/>
              <w:jc w:val="left"/>
              <w:rPr>
                <w:sz w:val="16"/>
                <w:szCs w:val="16"/>
              </w:rPr>
            </w:pPr>
            <w:r w:rsidRPr="001F23FC">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F23FC" w:rsidRDefault="0032234A">
            <w:pPr>
              <w:pStyle w:val="TAL"/>
              <w:rPr>
                <w:sz w:val="16"/>
                <w:szCs w:val="16"/>
              </w:rPr>
            </w:pPr>
            <w:r w:rsidRPr="001F23FC">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F23FC" w:rsidRDefault="0032234A">
            <w:pPr>
              <w:pStyle w:val="TAC"/>
              <w:jc w:val="left"/>
              <w:rPr>
                <w:sz w:val="16"/>
                <w:szCs w:val="16"/>
              </w:rPr>
            </w:pPr>
            <w:r w:rsidRPr="001F23FC">
              <w:rPr>
                <w:sz w:val="16"/>
                <w:szCs w:val="16"/>
              </w:rPr>
              <w:t>15.3.0</w:t>
            </w:r>
          </w:p>
        </w:tc>
      </w:tr>
      <w:tr w:rsidR="0032234A" w:rsidRPr="001F23FC"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F23FC" w:rsidRDefault="0032234A">
            <w:pPr>
              <w:pStyle w:val="TAC"/>
              <w:jc w:val="left"/>
              <w:rPr>
                <w:sz w:val="16"/>
                <w:szCs w:val="16"/>
              </w:rPr>
            </w:pPr>
            <w:r w:rsidRPr="001F23FC">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F23FC" w:rsidRDefault="0032234A">
            <w:pPr>
              <w:pStyle w:val="TAC"/>
              <w:jc w:val="left"/>
              <w:rPr>
                <w:sz w:val="16"/>
                <w:szCs w:val="16"/>
              </w:rPr>
            </w:pPr>
            <w:r w:rsidRPr="001F23FC">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F23FC" w:rsidRDefault="0032234A">
            <w:pPr>
              <w:pStyle w:val="TAL"/>
              <w:rPr>
                <w:sz w:val="16"/>
                <w:szCs w:val="16"/>
              </w:rPr>
            </w:pPr>
            <w:r w:rsidRPr="001F23FC">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F23FC" w:rsidRDefault="0032234A">
            <w:pPr>
              <w:pStyle w:val="TAC"/>
              <w:jc w:val="left"/>
              <w:rPr>
                <w:sz w:val="16"/>
                <w:szCs w:val="16"/>
              </w:rPr>
            </w:pPr>
            <w:r w:rsidRPr="001F23FC">
              <w:rPr>
                <w:sz w:val="16"/>
                <w:szCs w:val="16"/>
              </w:rPr>
              <w:t>15.3.0</w:t>
            </w:r>
          </w:p>
        </w:tc>
      </w:tr>
      <w:tr w:rsidR="0032234A" w:rsidRPr="001F23FC"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F23FC" w:rsidRDefault="0032234A">
            <w:pPr>
              <w:pStyle w:val="TAC"/>
              <w:jc w:val="left"/>
              <w:rPr>
                <w:sz w:val="16"/>
                <w:szCs w:val="16"/>
              </w:rPr>
            </w:pPr>
            <w:r w:rsidRPr="001F23FC">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F23FC" w:rsidRDefault="0032234A">
            <w:pPr>
              <w:pStyle w:val="TAC"/>
              <w:jc w:val="left"/>
              <w:rPr>
                <w:sz w:val="16"/>
                <w:szCs w:val="16"/>
              </w:rPr>
            </w:pPr>
            <w:r w:rsidRPr="001F23FC">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F23FC" w:rsidRDefault="0032234A">
            <w:pPr>
              <w:pStyle w:val="TAL"/>
              <w:rPr>
                <w:sz w:val="16"/>
                <w:szCs w:val="16"/>
              </w:rPr>
            </w:pPr>
            <w:r w:rsidRPr="001F23FC">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F23FC" w:rsidRDefault="0032234A">
            <w:pPr>
              <w:pStyle w:val="TAC"/>
              <w:jc w:val="left"/>
              <w:rPr>
                <w:sz w:val="16"/>
                <w:szCs w:val="16"/>
              </w:rPr>
            </w:pPr>
            <w:r w:rsidRPr="001F23FC">
              <w:rPr>
                <w:sz w:val="16"/>
                <w:szCs w:val="16"/>
              </w:rPr>
              <w:t>15.3.0</w:t>
            </w:r>
          </w:p>
        </w:tc>
      </w:tr>
      <w:tr w:rsidR="0032234A" w:rsidRPr="001F23FC"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F23FC" w:rsidRDefault="0032234A">
            <w:pPr>
              <w:pStyle w:val="TAC"/>
              <w:jc w:val="left"/>
              <w:rPr>
                <w:sz w:val="16"/>
                <w:szCs w:val="16"/>
              </w:rPr>
            </w:pPr>
            <w:r w:rsidRPr="001F23FC">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F23FC" w:rsidRDefault="0032234A">
            <w:pPr>
              <w:pStyle w:val="TAC"/>
              <w:jc w:val="left"/>
              <w:rPr>
                <w:sz w:val="16"/>
                <w:szCs w:val="16"/>
              </w:rPr>
            </w:pPr>
            <w:r w:rsidRPr="001F23FC">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F23FC" w:rsidRDefault="0032234A">
            <w:pPr>
              <w:pStyle w:val="TAL"/>
              <w:rPr>
                <w:sz w:val="16"/>
                <w:szCs w:val="16"/>
              </w:rPr>
            </w:pPr>
            <w:r w:rsidRPr="001F23FC">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F23FC" w:rsidRDefault="0032234A">
            <w:pPr>
              <w:pStyle w:val="TAC"/>
              <w:jc w:val="left"/>
              <w:rPr>
                <w:sz w:val="16"/>
                <w:szCs w:val="16"/>
              </w:rPr>
            </w:pPr>
            <w:r w:rsidRPr="001F23FC">
              <w:rPr>
                <w:sz w:val="16"/>
                <w:szCs w:val="16"/>
              </w:rPr>
              <w:t>15.3.0</w:t>
            </w:r>
          </w:p>
        </w:tc>
      </w:tr>
      <w:tr w:rsidR="0032234A" w:rsidRPr="001F23FC"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F23FC" w:rsidRDefault="0032234A">
            <w:pPr>
              <w:pStyle w:val="TAC"/>
              <w:jc w:val="left"/>
              <w:rPr>
                <w:sz w:val="16"/>
                <w:szCs w:val="16"/>
              </w:rPr>
            </w:pPr>
            <w:r w:rsidRPr="001F23FC">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F23FC" w:rsidRDefault="0032234A">
            <w:pPr>
              <w:pStyle w:val="TAC"/>
              <w:jc w:val="left"/>
              <w:rPr>
                <w:sz w:val="16"/>
                <w:szCs w:val="16"/>
              </w:rPr>
            </w:pPr>
            <w:r w:rsidRPr="001F23FC">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F23FC" w:rsidRDefault="0032234A">
            <w:pPr>
              <w:pStyle w:val="TAL"/>
              <w:rPr>
                <w:sz w:val="16"/>
                <w:szCs w:val="16"/>
              </w:rPr>
            </w:pPr>
            <w:r w:rsidRPr="001F23FC">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F23FC" w:rsidRDefault="0032234A">
            <w:pPr>
              <w:pStyle w:val="TAC"/>
              <w:jc w:val="left"/>
              <w:rPr>
                <w:sz w:val="16"/>
                <w:szCs w:val="16"/>
              </w:rPr>
            </w:pPr>
            <w:r w:rsidRPr="001F23FC">
              <w:rPr>
                <w:sz w:val="16"/>
                <w:szCs w:val="16"/>
              </w:rPr>
              <w:t>15.3.0</w:t>
            </w:r>
          </w:p>
        </w:tc>
      </w:tr>
      <w:tr w:rsidR="0032234A" w:rsidRPr="001F23FC"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F23FC" w:rsidRDefault="0032234A">
            <w:pPr>
              <w:pStyle w:val="TAC"/>
              <w:jc w:val="left"/>
              <w:rPr>
                <w:sz w:val="16"/>
                <w:szCs w:val="16"/>
              </w:rPr>
            </w:pPr>
            <w:r w:rsidRPr="001F23FC">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F23FC" w:rsidRDefault="0032234A">
            <w:pPr>
              <w:pStyle w:val="TAC"/>
              <w:jc w:val="left"/>
              <w:rPr>
                <w:sz w:val="16"/>
                <w:szCs w:val="16"/>
              </w:rPr>
            </w:pPr>
            <w:r w:rsidRPr="001F23FC">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F23FC" w:rsidRDefault="0032234A">
            <w:pPr>
              <w:pStyle w:val="TAL"/>
              <w:rPr>
                <w:sz w:val="16"/>
                <w:szCs w:val="16"/>
              </w:rPr>
            </w:pPr>
            <w:r w:rsidRPr="001F23FC">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F23FC" w:rsidRDefault="0032234A">
            <w:pPr>
              <w:pStyle w:val="TAC"/>
              <w:jc w:val="left"/>
              <w:rPr>
                <w:sz w:val="16"/>
                <w:szCs w:val="16"/>
              </w:rPr>
            </w:pPr>
            <w:r w:rsidRPr="001F23FC">
              <w:rPr>
                <w:sz w:val="16"/>
                <w:szCs w:val="16"/>
              </w:rPr>
              <w:t>15.3.0</w:t>
            </w:r>
          </w:p>
        </w:tc>
      </w:tr>
      <w:tr w:rsidR="0032234A" w:rsidRPr="001F23FC"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F23FC" w:rsidRDefault="0032234A">
            <w:pPr>
              <w:pStyle w:val="TAC"/>
              <w:jc w:val="left"/>
              <w:rPr>
                <w:sz w:val="16"/>
                <w:szCs w:val="16"/>
              </w:rPr>
            </w:pPr>
            <w:r w:rsidRPr="001F23FC">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F23FC" w:rsidRDefault="0032234A">
            <w:pPr>
              <w:pStyle w:val="TAC"/>
              <w:jc w:val="left"/>
              <w:rPr>
                <w:sz w:val="16"/>
                <w:szCs w:val="16"/>
              </w:rPr>
            </w:pPr>
            <w:r w:rsidRPr="001F23FC">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F23FC" w:rsidRDefault="0032234A">
            <w:pPr>
              <w:pStyle w:val="TAL"/>
              <w:rPr>
                <w:sz w:val="16"/>
                <w:szCs w:val="16"/>
              </w:rPr>
            </w:pPr>
            <w:r w:rsidRPr="001F23FC">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F23FC" w:rsidRDefault="0032234A">
            <w:pPr>
              <w:pStyle w:val="TAC"/>
              <w:jc w:val="left"/>
              <w:rPr>
                <w:sz w:val="16"/>
                <w:szCs w:val="16"/>
              </w:rPr>
            </w:pPr>
            <w:r w:rsidRPr="001F23FC">
              <w:rPr>
                <w:sz w:val="16"/>
                <w:szCs w:val="16"/>
              </w:rPr>
              <w:t>15.3.0</w:t>
            </w:r>
          </w:p>
        </w:tc>
      </w:tr>
      <w:tr w:rsidR="0032234A" w:rsidRPr="001F23FC"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F23FC" w:rsidRDefault="0032234A">
            <w:pPr>
              <w:pStyle w:val="TAC"/>
              <w:jc w:val="left"/>
              <w:rPr>
                <w:sz w:val="16"/>
                <w:szCs w:val="16"/>
              </w:rPr>
            </w:pPr>
            <w:r w:rsidRPr="001F23FC">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F23FC" w:rsidRDefault="0032234A">
            <w:pPr>
              <w:pStyle w:val="TAC"/>
              <w:jc w:val="left"/>
              <w:rPr>
                <w:sz w:val="16"/>
                <w:szCs w:val="16"/>
              </w:rPr>
            </w:pPr>
            <w:r w:rsidRPr="001F23FC">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F23FC" w:rsidRDefault="0032234A">
            <w:pPr>
              <w:pStyle w:val="TAL"/>
              <w:rPr>
                <w:sz w:val="16"/>
                <w:szCs w:val="16"/>
              </w:rPr>
            </w:pPr>
            <w:r w:rsidRPr="001F23FC">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F23FC" w:rsidRDefault="0032234A">
            <w:pPr>
              <w:pStyle w:val="TAC"/>
              <w:jc w:val="left"/>
              <w:rPr>
                <w:sz w:val="16"/>
                <w:szCs w:val="16"/>
              </w:rPr>
            </w:pPr>
            <w:r w:rsidRPr="001F23FC">
              <w:rPr>
                <w:sz w:val="16"/>
                <w:szCs w:val="16"/>
              </w:rPr>
              <w:t>15.3.0</w:t>
            </w:r>
          </w:p>
        </w:tc>
      </w:tr>
      <w:tr w:rsidR="0032234A" w:rsidRPr="001F23FC"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F23FC" w:rsidRDefault="0032234A">
            <w:pPr>
              <w:pStyle w:val="TAC"/>
              <w:jc w:val="left"/>
              <w:rPr>
                <w:sz w:val="16"/>
                <w:szCs w:val="16"/>
              </w:rPr>
            </w:pPr>
            <w:r w:rsidRPr="001F23FC">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F23FC" w:rsidRDefault="0032234A">
            <w:pPr>
              <w:pStyle w:val="TAC"/>
              <w:jc w:val="left"/>
              <w:rPr>
                <w:sz w:val="16"/>
                <w:szCs w:val="16"/>
              </w:rPr>
            </w:pPr>
            <w:r w:rsidRPr="001F23FC">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F23FC" w:rsidRDefault="0032234A">
            <w:pPr>
              <w:pStyle w:val="TAL"/>
              <w:rPr>
                <w:sz w:val="16"/>
                <w:szCs w:val="16"/>
              </w:rPr>
            </w:pPr>
            <w:r w:rsidRPr="001F23FC">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F23FC" w:rsidRDefault="0032234A">
            <w:pPr>
              <w:pStyle w:val="TAC"/>
              <w:jc w:val="left"/>
              <w:rPr>
                <w:sz w:val="16"/>
                <w:szCs w:val="16"/>
              </w:rPr>
            </w:pPr>
            <w:r w:rsidRPr="001F23FC">
              <w:rPr>
                <w:sz w:val="16"/>
                <w:szCs w:val="16"/>
              </w:rPr>
              <w:t>15.3.0</w:t>
            </w:r>
          </w:p>
        </w:tc>
      </w:tr>
      <w:tr w:rsidR="0032234A" w:rsidRPr="001F23FC"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F23FC" w:rsidRDefault="0032234A">
            <w:pPr>
              <w:pStyle w:val="TAC"/>
              <w:jc w:val="left"/>
              <w:rPr>
                <w:sz w:val="16"/>
                <w:szCs w:val="16"/>
              </w:rPr>
            </w:pPr>
            <w:r w:rsidRPr="001F23FC">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F23FC" w:rsidRDefault="0032234A">
            <w:pPr>
              <w:pStyle w:val="TAC"/>
              <w:jc w:val="left"/>
              <w:rPr>
                <w:sz w:val="16"/>
                <w:szCs w:val="16"/>
              </w:rPr>
            </w:pPr>
            <w:r w:rsidRPr="001F23FC">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F23FC" w:rsidRDefault="0032234A">
            <w:pPr>
              <w:pStyle w:val="TAL"/>
              <w:rPr>
                <w:sz w:val="16"/>
                <w:szCs w:val="16"/>
              </w:rPr>
            </w:pPr>
            <w:r w:rsidRPr="001F23FC">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F23FC" w:rsidRDefault="0032234A">
            <w:pPr>
              <w:pStyle w:val="TAC"/>
              <w:jc w:val="left"/>
              <w:rPr>
                <w:sz w:val="16"/>
                <w:szCs w:val="16"/>
              </w:rPr>
            </w:pPr>
            <w:r w:rsidRPr="001F23FC">
              <w:rPr>
                <w:sz w:val="16"/>
                <w:szCs w:val="16"/>
              </w:rPr>
              <w:t>15.3.0</w:t>
            </w:r>
          </w:p>
        </w:tc>
      </w:tr>
      <w:tr w:rsidR="0032234A" w:rsidRPr="001F23FC"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F23FC" w:rsidRDefault="0032234A">
            <w:pPr>
              <w:pStyle w:val="TAC"/>
              <w:jc w:val="left"/>
              <w:rPr>
                <w:sz w:val="16"/>
                <w:szCs w:val="16"/>
              </w:rPr>
            </w:pPr>
            <w:r w:rsidRPr="001F23FC">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F23FC" w:rsidRDefault="0032234A">
            <w:pPr>
              <w:pStyle w:val="TAC"/>
              <w:jc w:val="left"/>
              <w:rPr>
                <w:sz w:val="16"/>
                <w:szCs w:val="16"/>
              </w:rPr>
            </w:pPr>
            <w:r w:rsidRPr="001F23FC">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F23FC" w:rsidRDefault="0032234A">
            <w:pPr>
              <w:pStyle w:val="TAL"/>
              <w:rPr>
                <w:sz w:val="16"/>
                <w:szCs w:val="16"/>
              </w:rPr>
            </w:pPr>
            <w:r w:rsidRPr="001F23FC">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F23FC" w:rsidRDefault="0032234A">
            <w:pPr>
              <w:pStyle w:val="TAC"/>
              <w:jc w:val="left"/>
              <w:rPr>
                <w:sz w:val="16"/>
                <w:szCs w:val="16"/>
              </w:rPr>
            </w:pPr>
            <w:r w:rsidRPr="001F23FC">
              <w:rPr>
                <w:sz w:val="16"/>
                <w:szCs w:val="16"/>
              </w:rPr>
              <w:t>15.3.0</w:t>
            </w:r>
          </w:p>
        </w:tc>
      </w:tr>
      <w:tr w:rsidR="0032234A" w:rsidRPr="001F23FC"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F23FC" w:rsidRDefault="0032234A">
            <w:pPr>
              <w:pStyle w:val="TAC"/>
              <w:jc w:val="left"/>
              <w:rPr>
                <w:sz w:val="16"/>
                <w:szCs w:val="16"/>
              </w:rPr>
            </w:pPr>
            <w:r w:rsidRPr="001F23FC">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F23FC" w:rsidRDefault="0032234A">
            <w:pPr>
              <w:pStyle w:val="TAC"/>
              <w:jc w:val="left"/>
              <w:rPr>
                <w:sz w:val="16"/>
                <w:szCs w:val="16"/>
              </w:rPr>
            </w:pPr>
            <w:r w:rsidRPr="001F23FC">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F23FC" w:rsidRDefault="0032234A">
            <w:pPr>
              <w:pStyle w:val="TAL"/>
              <w:rPr>
                <w:sz w:val="16"/>
                <w:szCs w:val="16"/>
              </w:rPr>
            </w:pPr>
            <w:r w:rsidRPr="001F23FC">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F23FC" w:rsidRDefault="0032234A">
            <w:pPr>
              <w:pStyle w:val="TAC"/>
              <w:jc w:val="left"/>
              <w:rPr>
                <w:sz w:val="16"/>
                <w:szCs w:val="16"/>
              </w:rPr>
            </w:pPr>
            <w:r w:rsidRPr="001F23FC">
              <w:rPr>
                <w:sz w:val="16"/>
                <w:szCs w:val="16"/>
              </w:rPr>
              <w:t>15.3.0</w:t>
            </w:r>
          </w:p>
        </w:tc>
      </w:tr>
      <w:tr w:rsidR="0032234A" w:rsidRPr="001F23FC"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F23FC" w:rsidRDefault="0032234A">
            <w:pPr>
              <w:pStyle w:val="TAC"/>
              <w:jc w:val="left"/>
              <w:rPr>
                <w:sz w:val="16"/>
                <w:szCs w:val="16"/>
              </w:rPr>
            </w:pPr>
            <w:r w:rsidRPr="001F23FC">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F23FC" w:rsidRDefault="0032234A">
            <w:pPr>
              <w:pStyle w:val="TAC"/>
              <w:jc w:val="left"/>
              <w:rPr>
                <w:sz w:val="16"/>
                <w:szCs w:val="16"/>
              </w:rPr>
            </w:pPr>
            <w:r w:rsidRPr="001F23FC">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F23FC" w:rsidRDefault="0032234A">
            <w:pPr>
              <w:pStyle w:val="TAL"/>
              <w:rPr>
                <w:sz w:val="16"/>
                <w:szCs w:val="16"/>
              </w:rPr>
            </w:pPr>
            <w:r w:rsidRPr="001F23FC">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F23FC" w:rsidRDefault="0032234A">
            <w:pPr>
              <w:pStyle w:val="TAC"/>
              <w:jc w:val="left"/>
              <w:rPr>
                <w:sz w:val="16"/>
                <w:szCs w:val="16"/>
              </w:rPr>
            </w:pPr>
            <w:r w:rsidRPr="001F23FC">
              <w:rPr>
                <w:sz w:val="16"/>
                <w:szCs w:val="16"/>
              </w:rPr>
              <w:t>15.3.0</w:t>
            </w:r>
          </w:p>
        </w:tc>
      </w:tr>
      <w:tr w:rsidR="0032234A" w:rsidRPr="001F23FC"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F23FC" w:rsidRDefault="0032234A">
            <w:pPr>
              <w:pStyle w:val="TAC"/>
              <w:jc w:val="left"/>
              <w:rPr>
                <w:sz w:val="16"/>
                <w:szCs w:val="16"/>
              </w:rPr>
            </w:pPr>
            <w:r w:rsidRPr="001F23FC">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F23FC" w:rsidRDefault="0032234A">
            <w:pPr>
              <w:pStyle w:val="TAC"/>
              <w:jc w:val="left"/>
              <w:rPr>
                <w:sz w:val="16"/>
                <w:szCs w:val="16"/>
              </w:rPr>
            </w:pPr>
            <w:r w:rsidRPr="001F23FC">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F23FC" w:rsidRDefault="0032234A">
            <w:pPr>
              <w:pStyle w:val="TAC"/>
              <w:jc w:val="left"/>
              <w:rPr>
                <w:sz w:val="16"/>
                <w:szCs w:val="16"/>
              </w:rPr>
            </w:pPr>
            <w:r w:rsidRPr="001F23FC">
              <w:rPr>
                <w:sz w:val="16"/>
                <w:szCs w:val="16"/>
              </w:rPr>
              <w:t>15.3.0</w:t>
            </w:r>
          </w:p>
        </w:tc>
      </w:tr>
      <w:tr w:rsidR="0032234A" w:rsidRPr="001F23FC"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F23FC" w:rsidRDefault="0032234A">
            <w:pPr>
              <w:pStyle w:val="TAC"/>
              <w:jc w:val="left"/>
              <w:rPr>
                <w:sz w:val="16"/>
                <w:szCs w:val="16"/>
              </w:rPr>
            </w:pPr>
            <w:r w:rsidRPr="001F23FC">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F23FC" w:rsidRDefault="0032234A">
            <w:pPr>
              <w:pStyle w:val="TAC"/>
              <w:jc w:val="left"/>
              <w:rPr>
                <w:sz w:val="16"/>
                <w:szCs w:val="16"/>
              </w:rPr>
            </w:pPr>
            <w:r w:rsidRPr="001F23FC">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F23FC" w:rsidRDefault="0032234A">
            <w:pPr>
              <w:pStyle w:val="TAL"/>
              <w:rPr>
                <w:sz w:val="16"/>
                <w:szCs w:val="16"/>
              </w:rPr>
            </w:pPr>
            <w:r w:rsidRPr="001F23FC">
              <w:rPr>
                <w:sz w:val="16"/>
                <w:szCs w:val="16"/>
              </w:rPr>
              <w:t xml:space="preserve">38.521-2 implementation of FR2 UL </w:t>
            </w:r>
            <w:proofErr w:type="spellStart"/>
            <w:r w:rsidRPr="001F23FC">
              <w:rPr>
                <w:sz w:val="16"/>
                <w:szCs w:val="16"/>
              </w:rPr>
              <w:t>demod</w:t>
            </w:r>
            <w:proofErr w:type="spellEnd"/>
            <w:r w:rsidRPr="001F23FC">
              <w:rPr>
                <w:sz w:val="16"/>
                <w:szCs w:val="16"/>
              </w:rPr>
              <w:t xml:space="preserve">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F23FC" w:rsidRDefault="0032234A">
            <w:pPr>
              <w:pStyle w:val="TAC"/>
              <w:jc w:val="left"/>
              <w:rPr>
                <w:sz w:val="16"/>
                <w:szCs w:val="16"/>
              </w:rPr>
            </w:pPr>
            <w:r w:rsidRPr="001F23FC">
              <w:rPr>
                <w:sz w:val="16"/>
                <w:szCs w:val="16"/>
              </w:rPr>
              <w:t>15.3.0</w:t>
            </w:r>
          </w:p>
        </w:tc>
      </w:tr>
      <w:tr w:rsidR="0032234A" w:rsidRPr="001F23FC"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F23FC" w:rsidRDefault="0032234A">
            <w:pPr>
              <w:pStyle w:val="TAC"/>
              <w:jc w:val="left"/>
              <w:rPr>
                <w:sz w:val="16"/>
                <w:szCs w:val="16"/>
              </w:rPr>
            </w:pPr>
            <w:r w:rsidRPr="001F23FC">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F23FC" w:rsidRDefault="0032234A">
            <w:pPr>
              <w:pStyle w:val="TAC"/>
              <w:jc w:val="left"/>
              <w:rPr>
                <w:sz w:val="16"/>
                <w:szCs w:val="16"/>
              </w:rPr>
            </w:pPr>
            <w:r w:rsidRPr="001F23FC">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F23FC" w:rsidRDefault="0032234A">
            <w:pPr>
              <w:pStyle w:val="TAL"/>
              <w:rPr>
                <w:sz w:val="16"/>
                <w:szCs w:val="16"/>
              </w:rPr>
            </w:pPr>
            <w:r w:rsidRPr="001F23FC">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F23FC" w:rsidRDefault="0032234A">
            <w:pPr>
              <w:pStyle w:val="TAC"/>
              <w:jc w:val="left"/>
              <w:rPr>
                <w:sz w:val="16"/>
                <w:szCs w:val="16"/>
              </w:rPr>
            </w:pPr>
            <w:r w:rsidRPr="001F23FC">
              <w:rPr>
                <w:sz w:val="16"/>
                <w:szCs w:val="16"/>
              </w:rPr>
              <w:t>15.3.0</w:t>
            </w:r>
          </w:p>
        </w:tc>
      </w:tr>
      <w:tr w:rsidR="0032234A" w:rsidRPr="001F23FC"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F23FC" w:rsidRDefault="0032234A">
            <w:pPr>
              <w:pStyle w:val="TAC"/>
              <w:jc w:val="left"/>
              <w:rPr>
                <w:sz w:val="16"/>
                <w:szCs w:val="16"/>
              </w:rPr>
            </w:pPr>
            <w:r w:rsidRPr="001F23FC">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F23FC" w:rsidRDefault="0032234A">
            <w:pPr>
              <w:pStyle w:val="TAC"/>
              <w:jc w:val="left"/>
              <w:rPr>
                <w:sz w:val="16"/>
                <w:szCs w:val="16"/>
              </w:rPr>
            </w:pPr>
            <w:r w:rsidRPr="001F23FC">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F23FC" w:rsidRDefault="0032234A">
            <w:pPr>
              <w:pStyle w:val="TAL"/>
              <w:rPr>
                <w:sz w:val="16"/>
                <w:szCs w:val="16"/>
              </w:rPr>
            </w:pPr>
            <w:r w:rsidRPr="001F23FC">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F23FC" w:rsidRDefault="0032234A">
            <w:pPr>
              <w:pStyle w:val="TAC"/>
              <w:jc w:val="left"/>
              <w:rPr>
                <w:sz w:val="16"/>
                <w:szCs w:val="16"/>
              </w:rPr>
            </w:pPr>
            <w:r w:rsidRPr="001F23FC">
              <w:rPr>
                <w:sz w:val="16"/>
                <w:szCs w:val="16"/>
              </w:rPr>
              <w:t>15.3.0</w:t>
            </w:r>
          </w:p>
        </w:tc>
      </w:tr>
      <w:tr w:rsidR="0032234A" w:rsidRPr="001F23FC"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F23FC" w:rsidRDefault="0032234A">
            <w:pPr>
              <w:pStyle w:val="TAC"/>
              <w:jc w:val="left"/>
              <w:rPr>
                <w:sz w:val="16"/>
                <w:szCs w:val="16"/>
              </w:rPr>
            </w:pPr>
            <w:r w:rsidRPr="001F23FC">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F23FC" w:rsidRDefault="0032234A">
            <w:pPr>
              <w:pStyle w:val="TAC"/>
              <w:jc w:val="left"/>
              <w:rPr>
                <w:sz w:val="16"/>
                <w:szCs w:val="16"/>
              </w:rPr>
            </w:pPr>
            <w:r w:rsidRPr="001F23FC">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F23FC" w:rsidRDefault="0032234A">
            <w:pPr>
              <w:pStyle w:val="TAL"/>
              <w:rPr>
                <w:sz w:val="16"/>
                <w:szCs w:val="16"/>
              </w:rPr>
            </w:pPr>
            <w:r w:rsidRPr="001F23FC">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F23FC" w:rsidRDefault="0032234A">
            <w:pPr>
              <w:pStyle w:val="TAC"/>
              <w:jc w:val="left"/>
              <w:rPr>
                <w:sz w:val="16"/>
                <w:szCs w:val="16"/>
              </w:rPr>
            </w:pPr>
            <w:r w:rsidRPr="001F23FC">
              <w:rPr>
                <w:sz w:val="16"/>
                <w:szCs w:val="16"/>
              </w:rPr>
              <w:t>15.3.0</w:t>
            </w:r>
          </w:p>
        </w:tc>
      </w:tr>
      <w:tr w:rsidR="0032234A" w:rsidRPr="001F23FC"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F23FC" w:rsidRDefault="0032234A">
            <w:pPr>
              <w:pStyle w:val="TAC"/>
              <w:jc w:val="left"/>
              <w:rPr>
                <w:sz w:val="16"/>
                <w:szCs w:val="16"/>
              </w:rPr>
            </w:pPr>
            <w:r w:rsidRPr="001F23FC">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F23FC" w:rsidRDefault="0032234A">
            <w:pPr>
              <w:pStyle w:val="TAC"/>
              <w:jc w:val="left"/>
              <w:rPr>
                <w:sz w:val="16"/>
                <w:szCs w:val="16"/>
              </w:rPr>
            </w:pPr>
            <w:r w:rsidRPr="001F23FC">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F23FC" w:rsidRDefault="0032234A">
            <w:pPr>
              <w:pStyle w:val="TAL"/>
              <w:rPr>
                <w:sz w:val="16"/>
                <w:szCs w:val="16"/>
              </w:rPr>
            </w:pPr>
            <w:r w:rsidRPr="001F23FC">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F23FC" w:rsidRDefault="0032234A">
            <w:pPr>
              <w:pStyle w:val="TAC"/>
              <w:jc w:val="left"/>
              <w:rPr>
                <w:sz w:val="16"/>
                <w:szCs w:val="16"/>
              </w:rPr>
            </w:pPr>
            <w:r w:rsidRPr="001F23FC">
              <w:rPr>
                <w:sz w:val="16"/>
                <w:szCs w:val="16"/>
              </w:rPr>
              <w:t>15.3.0</w:t>
            </w:r>
          </w:p>
        </w:tc>
      </w:tr>
      <w:tr w:rsidR="0032234A" w:rsidRPr="001F23FC"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F23FC" w:rsidRDefault="0032234A">
            <w:pPr>
              <w:pStyle w:val="TAC"/>
              <w:jc w:val="left"/>
              <w:rPr>
                <w:sz w:val="16"/>
                <w:szCs w:val="16"/>
              </w:rPr>
            </w:pPr>
            <w:r w:rsidRPr="001F23FC">
              <w:rPr>
                <w:sz w:val="16"/>
                <w:szCs w:val="16"/>
              </w:rPr>
              <w:t>16.0.0</w:t>
            </w:r>
          </w:p>
        </w:tc>
      </w:tr>
      <w:tr w:rsidR="0032234A" w:rsidRPr="001F23FC"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F23FC" w:rsidRDefault="0032234A">
            <w:pPr>
              <w:pStyle w:val="TAC"/>
              <w:jc w:val="left"/>
              <w:rPr>
                <w:sz w:val="16"/>
                <w:szCs w:val="16"/>
                <w:lang w:eastAsia="en-US"/>
              </w:rPr>
            </w:pPr>
            <w:r w:rsidRPr="001F23FC">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F23FC" w:rsidRDefault="0032234A">
            <w:pPr>
              <w:pStyle w:val="TAC"/>
              <w:jc w:val="left"/>
              <w:rPr>
                <w:sz w:val="16"/>
                <w:szCs w:val="16"/>
                <w:lang w:eastAsia="en-US"/>
              </w:rPr>
            </w:pPr>
            <w:r w:rsidRPr="001F23FC">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F23FC" w:rsidRDefault="0032234A">
            <w:pPr>
              <w:pStyle w:val="TAC"/>
              <w:jc w:val="left"/>
              <w:rPr>
                <w:sz w:val="16"/>
                <w:szCs w:val="16"/>
                <w:lang w:eastAsia="en-US"/>
              </w:rPr>
            </w:pPr>
            <w:r w:rsidRPr="001F23FC">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F23FC" w:rsidRDefault="0032234A">
            <w:pPr>
              <w:pStyle w:val="TAC"/>
              <w:jc w:val="left"/>
              <w:rPr>
                <w:sz w:val="16"/>
                <w:szCs w:val="16"/>
                <w:lang w:eastAsia="en-US"/>
              </w:rPr>
            </w:pPr>
            <w:r w:rsidRPr="001F23FC">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F23FC" w:rsidRDefault="0032234A">
            <w:pPr>
              <w:pStyle w:val="TAC"/>
              <w:jc w:val="left"/>
              <w:rPr>
                <w:sz w:val="16"/>
                <w:szCs w:val="16"/>
                <w:lang w:eastAsia="en-US"/>
              </w:rPr>
            </w:pPr>
            <w:r w:rsidRPr="001F23FC">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F23FC" w:rsidRDefault="0032234A">
            <w:pPr>
              <w:pStyle w:val="TAC"/>
              <w:jc w:val="left"/>
              <w:rPr>
                <w:sz w:val="16"/>
                <w:szCs w:val="16"/>
                <w:lang w:eastAsia="en-US"/>
              </w:rPr>
            </w:pPr>
            <w:r w:rsidRPr="001F23FC">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F23FC" w:rsidRDefault="0032234A">
            <w:pPr>
              <w:pStyle w:val="TAC"/>
              <w:jc w:val="left"/>
              <w:rPr>
                <w:sz w:val="16"/>
                <w:szCs w:val="16"/>
                <w:lang w:eastAsia="en-US"/>
              </w:rPr>
            </w:pPr>
            <w:r w:rsidRPr="001F23FC">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F23FC" w:rsidRDefault="0032234A">
            <w:pPr>
              <w:pStyle w:val="TAC"/>
              <w:jc w:val="left"/>
              <w:rPr>
                <w:sz w:val="16"/>
                <w:szCs w:val="16"/>
                <w:lang w:eastAsia="en-US"/>
              </w:rPr>
            </w:pPr>
            <w:r w:rsidRPr="001F23FC">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F23FC" w:rsidRDefault="0032234A">
            <w:pPr>
              <w:pStyle w:val="TAC"/>
              <w:jc w:val="left"/>
              <w:rPr>
                <w:sz w:val="16"/>
                <w:szCs w:val="16"/>
                <w:lang w:eastAsia="en-US"/>
              </w:rPr>
            </w:pPr>
            <w:r w:rsidRPr="001F23FC">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F23FC" w:rsidRDefault="0032234A">
            <w:pPr>
              <w:pStyle w:val="TAC"/>
              <w:jc w:val="left"/>
              <w:rPr>
                <w:sz w:val="16"/>
                <w:szCs w:val="16"/>
                <w:lang w:eastAsia="en-US"/>
              </w:rPr>
            </w:pPr>
            <w:r w:rsidRPr="001F23FC">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F23FC" w:rsidRDefault="0032234A">
            <w:pPr>
              <w:pStyle w:val="TAC"/>
              <w:jc w:val="left"/>
              <w:rPr>
                <w:sz w:val="16"/>
                <w:szCs w:val="16"/>
                <w:lang w:eastAsia="en-US"/>
              </w:rPr>
            </w:pPr>
            <w:r w:rsidRPr="001F23FC">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F23FC" w:rsidRDefault="0032234A">
            <w:pPr>
              <w:pStyle w:val="TAC"/>
              <w:jc w:val="left"/>
              <w:rPr>
                <w:sz w:val="16"/>
                <w:szCs w:val="16"/>
                <w:lang w:eastAsia="en-US"/>
              </w:rPr>
            </w:pPr>
            <w:r w:rsidRPr="001F23FC">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F23FC" w:rsidRDefault="0032234A">
            <w:pPr>
              <w:pStyle w:val="TAC"/>
              <w:jc w:val="left"/>
              <w:rPr>
                <w:sz w:val="16"/>
                <w:szCs w:val="16"/>
                <w:lang w:eastAsia="en-US"/>
              </w:rPr>
            </w:pPr>
            <w:r w:rsidRPr="001F23FC">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F23FC" w:rsidRDefault="0032234A">
            <w:pPr>
              <w:pStyle w:val="TAC"/>
              <w:jc w:val="left"/>
              <w:rPr>
                <w:sz w:val="16"/>
                <w:szCs w:val="16"/>
                <w:lang w:eastAsia="en-US"/>
              </w:rPr>
            </w:pPr>
            <w:r w:rsidRPr="001F23FC">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F23FC" w:rsidRDefault="0032234A">
            <w:pPr>
              <w:pStyle w:val="TAC"/>
              <w:jc w:val="left"/>
              <w:rPr>
                <w:sz w:val="16"/>
                <w:szCs w:val="16"/>
                <w:lang w:eastAsia="en-US"/>
              </w:rPr>
            </w:pPr>
            <w:r w:rsidRPr="001F23FC">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F23FC" w:rsidRDefault="0032234A">
            <w:pPr>
              <w:pStyle w:val="TAC"/>
              <w:jc w:val="left"/>
              <w:rPr>
                <w:sz w:val="16"/>
                <w:szCs w:val="16"/>
                <w:lang w:eastAsia="en-US"/>
              </w:rPr>
            </w:pPr>
            <w:r w:rsidRPr="001F23FC">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F23FC" w:rsidRDefault="0032234A">
            <w:pPr>
              <w:pStyle w:val="TAC"/>
              <w:jc w:val="left"/>
              <w:rPr>
                <w:sz w:val="16"/>
                <w:szCs w:val="16"/>
                <w:lang w:eastAsia="en-US"/>
              </w:rPr>
            </w:pPr>
            <w:r w:rsidRPr="001F23FC">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F23FC" w:rsidRDefault="0032234A">
            <w:pPr>
              <w:pStyle w:val="TAC"/>
              <w:jc w:val="left"/>
              <w:rPr>
                <w:sz w:val="16"/>
                <w:szCs w:val="16"/>
                <w:lang w:eastAsia="en-US"/>
              </w:rPr>
            </w:pPr>
            <w:r w:rsidRPr="001F23FC">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F23FC" w:rsidRDefault="0032234A">
            <w:pPr>
              <w:pStyle w:val="TAC"/>
              <w:jc w:val="left"/>
              <w:rPr>
                <w:sz w:val="16"/>
                <w:szCs w:val="16"/>
                <w:lang w:eastAsia="en-US"/>
              </w:rPr>
            </w:pPr>
            <w:r w:rsidRPr="001F23FC">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F23FC" w:rsidRDefault="0032234A">
            <w:pPr>
              <w:pStyle w:val="TAC"/>
              <w:jc w:val="left"/>
              <w:rPr>
                <w:sz w:val="16"/>
                <w:szCs w:val="16"/>
                <w:lang w:eastAsia="en-US"/>
              </w:rPr>
            </w:pPr>
            <w:r w:rsidRPr="001F23FC">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F23FC" w:rsidRDefault="0032234A">
            <w:pPr>
              <w:pStyle w:val="TAC"/>
              <w:jc w:val="left"/>
              <w:rPr>
                <w:sz w:val="16"/>
                <w:szCs w:val="16"/>
                <w:lang w:eastAsia="en-US"/>
              </w:rPr>
            </w:pPr>
            <w:r w:rsidRPr="001F23FC">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F23FC" w:rsidRDefault="0032234A">
            <w:pPr>
              <w:pStyle w:val="TAC"/>
              <w:jc w:val="left"/>
              <w:rPr>
                <w:sz w:val="16"/>
                <w:szCs w:val="16"/>
                <w:lang w:eastAsia="en-US"/>
              </w:rPr>
            </w:pPr>
            <w:r w:rsidRPr="001F23FC">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F23FC" w:rsidRDefault="0032234A">
            <w:pPr>
              <w:pStyle w:val="TAC"/>
              <w:jc w:val="left"/>
              <w:rPr>
                <w:sz w:val="16"/>
                <w:szCs w:val="16"/>
                <w:lang w:eastAsia="en-US"/>
              </w:rPr>
            </w:pPr>
            <w:r w:rsidRPr="001F23FC">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F23FC" w:rsidRDefault="0032234A">
            <w:pPr>
              <w:pStyle w:val="TAC"/>
              <w:jc w:val="left"/>
              <w:rPr>
                <w:sz w:val="16"/>
                <w:szCs w:val="16"/>
                <w:lang w:eastAsia="en-US"/>
              </w:rPr>
            </w:pPr>
            <w:r w:rsidRPr="001F23FC">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F23FC" w:rsidRDefault="0032234A">
            <w:pPr>
              <w:pStyle w:val="TAC"/>
              <w:jc w:val="left"/>
              <w:rPr>
                <w:sz w:val="16"/>
                <w:szCs w:val="16"/>
                <w:lang w:eastAsia="en-US"/>
              </w:rPr>
            </w:pPr>
            <w:r w:rsidRPr="001F23FC">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F23FC" w:rsidRDefault="0032234A">
            <w:pPr>
              <w:pStyle w:val="TAC"/>
              <w:jc w:val="left"/>
              <w:rPr>
                <w:sz w:val="16"/>
                <w:szCs w:val="16"/>
                <w:lang w:eastAsia="en-US"/>
              </w:rPr>
            </w:pPr>
            <w:r w:rsidRPr="001F23FC">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F23FC" w:rsidRDefault="0032234A">
            <w:pPr>
              <w:pStyle w:val="TAC"/>
              <w:jc w:val="left"/>
              <w:rPr>
                <w:sz w:val="16"/>
                <w:szCs w:val="16"/>
                <w:lang w:eastAsia="en-US"/>
              </w:rPr>
            </w:pPr>
            <w:r w:rsidRPr="001F23FC">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F23FC" w:rsidRDefault="0032234A">
            <w:pPr>
              <w:pStyle w:val="TAC"/>
              <w:jc w:val="left"/>
              <w:rPr>
                <w:sz w:val="16"/>
                <w:szCs w:val="16"/>
                <w:lang w:eastAsia="en-US"/>
              </w:rPr>
            </w:pPr>
            <w:r w:rsidRPr="001F23FC">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F23FC" w:rsidRDefault="0032234A">
            <w:pPr>
              <w:pStyle w:val="TAC"/>
              <w:jc w:val="left"/>
              <w:rPr>
                <w:sz w:val="16"/>
                <w:szCs w:val="16"/>
                <w:lang w:eastAsia="en-US"/>
              </w:rPr>
            </w:pPr>
            <w:r w:rsidRPr="001F23FC">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F23FC" w:rsidRDefault="0032234A">
            <w:pPr>
              <w:pStyle w:val="TAC"/>
              <w:jc w:val="left"/>
              <w:rPr>
                <w:sz w:val="16"/>
                <w:szCs w:val="16"/>
                <w:lang w:eastAsia="en-US"/>
              </w:rPr>
            </w:pPr>
            <w:r w:rsidRPr="001F23FC">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F23FC" w:rsidRDefault="0032234A">
            <w:pPr>
              <w:pStyle w:val="TAC"/>
              <w:jc w:val="left"/>
              <w:rPr>
                <w:sz w:val="16"/>
                <w:szCs w:val="16"/>
                <w:lang w:eastAsia="en-US"/>
              </w:rPr>
            </w:pPr>
            <w:r w:rsidRPr="001F23FC">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F23FC" w:rsidRDefault="0032234A">
            <w:pPr>
              <w:pStyle w:val="TAC"/>
              <w:jc w:val="left"/>
              <w:rPr>
                <w:sz w:val="16"/>
                <w:szCs w:val="16"/>
                <w:lang w:eastAsia="en-US"/>
              </w:rPr>
            </w:pPr>
            <w:r w:rsidRPr="001F23FC">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F23FC" w:rsidRDefault="0032234A">
            <w:pPr>
              <w:pStyle w:val="TAC"/>
              <w:jc w:val="left"/>
              <w:rPr>
                <w:sz w:val="16"/>
                <w:szCs w:val="16"/>
                <w:lang w:eastAsia="en-US"/>
              </w:rPr>
            </w:pPr>
            <w:r w:rsidRPr="001F23FC">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F23FC" w:rsidRDefault="0032234A">
            <w:pPr>
              <w:pStyle w:val="TAC"/>
              <w:jc w:val="left"/>
              <w:rPr>
                <w:sz w:val="16"/>
                <w:szCs w:val="16"/>
                <w:lang w:eastAsia="en-US"/>
              </w:rPr>
            </w:pPr>
            <w:r w:rsidRPr="001F23FC">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F23FC" w:rsidRDefault="0032234A">
            <w:pPr>
              <w:pStyle w:val="TAC"/>
              <w:jc w:val="left"/>
              <w:rPr>
                <w:sz w:val="16"/>
                <w:szCs w:val="16"/>
                <w:lang w:eastAsia="en-US"/>
              </w:rPr>
            </w:pPr>
            <w:r w:rsidRPr="001F23FC">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F23FC" w:rsidRDefault="0032234A">
            <w:pPr>
              <w:pStyle w:val="TAC"/>
              <w:jc w:val="left"/>
              <w:rPr>
                <w:sz w:val="16"/>
                <w:szCs w:val="16"/>
                <w:lang w:eastAsia="en-US"/>
              </w:rPr>
            </w:pPr>
            <w:r w:rsidRPr="001F23FC">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F23FC" w:rsidRDefault="0032234A">
            <w:pPr>
              <w:pStyle w:val="TAC"/>
              <w:jc w:val="left"/>
              <w:rPr>
                <w:sz w:val="16"/>
                <w:szCs w:val="16"/>
                <w:lang w:eastAsia="en-US"/>
              </w:rPr>
            </w:pPr>
            <w:r w:rsidRPr="001F23FC">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F23FC" w:rsidRDefault="0032234A">
            <w:pPr>
              <w:pStyle w:val="TAC"/>
              <w:jc w:val="left"/>
              <w:rPr>
                <w:sz w:val="16"/>
                <w:szCs w:val="16"/>
                <w:lang w:eastAsia="en-US"/>
              </w:rPr>
            </w:pPr>
            <w:r w:rsidRPr="001F23FC">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 xml:space="preserve">Integrating the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F23FC" w:rsidRDefault="0032234A">
            <w:pPr>
              <w:pStyle w:val="TAC"/>
              <w:jc w:val="left"/>
              <w:rPr>
                <w:sz w:val="16"/>
                <w:szCs w:val="16"/>
                <w:lang w:eastAsia="en-US"/>
              </w:rPr>
            </w:pPr>
            <w:r w:rsidRPr="001F23FC">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F23FC" w:rsidRDefault="0032234A">
            <w:pPr>
              <w:pStyle w:val="TAC"/>
              <w:jc w:val="left"/>
              <w:rPr>
                <w:sz w:val="16"/>
                <w:szCs w:val="16"/>
                <w:lang w:eastAsia="en-US"/>
              </w:rPr>
            </w:pPr>
            <w:r w:rsidRPr="001F23FC">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F23FC" w:rsidRDefault="0032234A">
            <w:pPr>
              <w:pStyle w:val="TAC"/>
              <w:jc w:val="left"/>
              <w:rPr>
                <w:sz w:val="16"/>
                <w:szCs w:val="16"/>
                <w:lang w:eastAsia="en-US"/>
              </w:rPr>
            </w:pPr>
            <w:r w:rsidRPr="001F23FC">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F23FC" w:rsidRDefault="0032234A">
            <w:pPr>
              <w:pStyle w:val="TAC"/>
              <w:jc w:val="left"/>
              <w:rPr>
                <w:sz w:val="16"/>
                <w:szCs w:val="16"/>
                <w:lang w:eastAsia="en-US"/>
              </w:rPr>
            </w:pPr>
            <w:r w:rsidRPr="001F23FC">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F23FC" w:rsidRDefault="0032234A">
            <w:pPr>
              <w:pStyle w:val="TAC"/>
              <w:jc w:val="left"/>
              <w:rPr>
                <w:sz w:val="16"/>
                <w:szCs w:val="16"/>
                <w:lang w:eastAsia="en-US"/>
              </w:rPr>
            </w:pPr>
            <w:r w:rsidRPr="001F23FC">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F23FC" w:rsidRDefault="0032234A">
            <w:pPr>
              <w:pStyle w:val="TAC"/>
              <w:jc w:val="left"/>
              <w:rPr>
                <w:sz w:val="16"/>
                <w:szCs w:val="16"/>
                <w:lang w:eastAsia="en-US"/>
              </w:rPr>
            </w:pPr>
            <w:r w:rsidRPr="001F23FC">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F23FC" w:rsidRDefault="0032234A">
            <w:pPr>
              <w:pStyle w:val="TAC"/>
              <w:jc w:val="left"/>
              <w:rPr>
                <w:sz w:val="16"/>
                <w:szCs w:val="16"/>
                <w:lang w:eastAsia="en-US"/>
              </w:rPr>
            </w:pPr>
            <w:r w:rsidRPr="001F23FC">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F23FC" w:rsidRDefault="0032234A">
            <w:pPr>
              <w:pStyle w:val="TAC"/>
              <w:jc w:val="left"/>
              <w:rPr>
                <w:sz w:val="16"/>
                <w:szCs w:val="16"/>
                <w:lang w:eastAsia="en-US"/>
              </w:rPr>
            </w:pPr>
            <w:r w:rsidRPr="001F23FC">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F23FC" w:rsidRDefault="0032234A">
            <w:pPr>
              <w:pStyle w:val="TAC"/>
              <w:jc w:val="left"/>
              <w:rPr>
                <w:sz w:val="16"/>
                <w:szCs w:val="16"/>
                <w:lang w:eastAsia="en-US"/>
              </w:rPr>
            </w:pPr>
            <w:r w:rsidRPr="001F23FC">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F23FC" w:rsidRDefault="0032234A">
            <w:pPr>
              <w:pStyle w:val="TAC"/>
              <w:jc w:val="left"/>
              <w:rPr>
                <w:sz w:val="16"/>
                <w:szCs w:val="16"/>
                <w:lang w:eastAsia="en-US"/>
              </w:rPr>
            </w:pPr>
            <w:r w:rsidRPr="001F23FC">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F23FC" w:rsidRDefault="0032234A">
            <w:pPr>
              <w:pStyle w:val="TAC"/>
              <w:jc w:val="left"/>
              <w:rPr>
                <w:sz w:val="16"/>
                <w:szCs w:val="16"/>
                <w:lang w:eastAsia="en-US"/>
              </w:rPr>
            </w:pPr>
            <w:r w:rsidRPr="001F23FC">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F23FC" w:rsidRDefault="0032234A">
            <w:pPr>
              <w:pStyle w:val="TAC"/>
              <w:jc w:val="left"/>
              <w:rPr>
                <w:sz w:val="16"/>
                <w:szCs w:val="16"/>
                <w:lang w:eastAsia="en-US"/>
              </w:rPr>
            </w:pPr>
            <w:r w:rsidRPr="001F23FC">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F23FC" w:rsidRDefault="0032234A">
            <w:pPr>
              <w:pStyle w:val="TAC"/>
              <w:jc w:val="left"/>
              <w:rPr>
                <w:sz w:val="16"/>
                <w:szCs w:val="16"/>
                <w:lang w:eastAsia="en-US"/>
              </w:rPr>
            </w:pPr>
            <w:r w:rsidRPr="001F23FC">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F23FC" w:rsidRDefault="0032234A">
            <w:pPr>
              <w:pStyle w:val="TAC"/>
              <w:jc w:val="left"/>
              <w:rPr>
                <w:sz w:val="16"/>
                <w:szCs w:val="16"/>
                <w:lang w:eastAsia="en-US"/>
              </w:rPr>
            </w:pPr>
            <w:r w:rsidRPr="001F23FC">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F23FC" w:rsidRDefault="0032234A">
            <w:pPr>
              <w:pStyle w:val="TAC"/>
              <w:jc w:val="left"/>
              <w:rPr>
                <w:sz w:val="16"/>
                <w:szCs w:val="16"/>
                <w:lang w:eastAsia="en-US"/>
              </w:rPr>
            </w:pPr>
            <w:r w:rsidRPr="001F23FC">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F23FC" w:rsidRDefault="0032234A">
            <w:pPr>
              <w:pStyle w:val="TAC"/>
              <w:jc w:val="left"/>
              <w:rPr>
                <w:sz w:val="16"/>
                <w:szCs w:val="16"/>
                <w:lang w:eastAsia="en-US"/>
              </w:rPr>
            </w:pPr>
            <w:r w:rsidRPr="001F23FC">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F23FC" w:rsidRDefault="0032234A">
            <w:pPr>
              <w:pStyle w:val="TAC"/>
              <w:jc w:val="left"/>
              <w:rPr>
                <w:sz w:val="16"/>
                <w:szCs w:val="16"/>
                <w:lang w:eastAsia="en-US"/>
              </w:rPr>
            </w:pPr>
            <w:r w:rsidRPr="001F23FC">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F23FC" w:rsidRDefault="0032234A">
            <w:pPr>
              <w:pStyle w:val="TAC"/>
              <w:jc w:val="left"/>
              <w:rPr>
                <w:sz w:val="16"/>
                <w:szCs w:val="16"/>
                <w:lang w:eastAsia="en-US"/>
              </w:rPr>
            </w:pPr>
            <w:r w:rsidRPr="001F23FC">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F23FC" w:rsidRDefault="0032234A">
            <w:pPr>
              <w:pStyle w:val="TAC"/>
              <w:jc w:val="left"/>
              <w:rPr>
                <w:sz w:val="16"/>
                <w:szCs w:val="16"/>
                <w:lang w:eastAsia="en-US"/>
              </w:rPr>
            </w:pPr>
            <w:r w:rsidRPr="001F23FC">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F23FC" w:rsidRDefault="0032234A">
            <w:pPr>
              <w:pStyle w:val="TAC"/>
              <w:jc w:val="left"/>
              <w:rPr>
                <w:sz w:val="16"/>
                <w:szCs w:val="16"/>
                <w:lang w:eastAsia="en-US"/>
              </w:rPr>
            </w:pPr>
            <w:r w:rsidRPr="001F23FC">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F23FC" w:rsidRDefault="0032234A">
            <w:pPr>
              <w:pStyle w:val="TAC"/>
              <w:jc w:val="left"/>
              <w:rPr>
                <w:sz w:val="16"/>
                <w:szCs w:val="16"/>
                <w:lang w:eastAsia="en-US"/>
              </w:rPr>
            </w:pPr>
            <w:r w:rsidRPr="001F23FC">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F23FC" w:rsidRDefault="0032234A">
            <w:pPr>
              <w:pStyle w:val="TAC"/>
              <w:jc w:val="left"/>
              <w:rPr>
                <w:sz w:val="16"/>
                <w:szCs w:val="16"/>
                <w:lang w:eastAsia="en-US"/>
              </w:rPr>
            </w:pPr>
            <w:r w:rsidRPr="001F23FC">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F23FC" w:rsidRDefault="0032234A">
            <w:pPr>
              <w:pStyle w:val="TAC"/>
              <w:jc w:val="left"/>
              <w:rPr>
                <w:sz w:val="16"/>
                <w:szCs w:val="16"/>
                <w:lang w:eastAsia="en-US"/>
              </w:rPr>
            </w:pPr>
            <w:r w:rsidRPr="001F23FC">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F23FC" w:rsidRDefault="0032234A">
            <w:pPr>
              <w:pStyle w:val="TAC"/>
              <w:jc w:val="left"/>
              <w:rPr>
                <w:sz w:val="16"/>
                <w:szCs w:val="16"/>
                <w:lang w:eastAsia="en-US"/>
              </w:rPr>
            </w:pPr>
            <w:r w:rsidRPr="001F23FC">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F23FC" w:rsidRDefault="0032234A">
            <w:pPr>
              <w:pStyle w:val="TAC"/>
              <w:jc w:val="left"/>
              <w:rPr>
                <w:sz w:val="16"/>
                <w:szCs w:val="16"/>
                <w:lang w:eastAsia="en-US"/>
              </w:rPr>
            </w:pPr>
            <w:r w:rsidRPr="001F23FC">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F23FC" w:rsidRDefault="0032234A">
            <w:pPr>
              <w:pStyle w:val="TAC"/>
              <w:jc w:val="left"/>
              <w:rPr>
                <w:sz w:val="16"/>
                <w:szCs w:val="16"/>
                <w:lang w:eastAsia="en-US"/>
              </w:rPr>
            </w:pPr>
            <w:r w:rsidRPr="001F23FC">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F23FC" w:rsidRDefault="0032234A">
            <w:pPr>
              <w:pStyle w:val="TAC"/>
              <w:jc w:val="left"/>
              <w:rPr>
                <w:sz w:val="16"/>
                <w:szCs w:val="16"/>
                <w:lang w:eastAsia="en-US"/>
              </w:rPr>
            </w:pPr>
            <w:r w:rsidRPr="001F23FC">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F23FC" w:rsidRDefault="0032234A">
            <w:pPr>
              <w:pStyle w:val="TAC"/>
              <w:jc w:val="left"/>
              <w:rPr>
                <w:sz w:val="16"/>
                <w:szCs w:val="16"/>
                <w:lang w:eastAsia="en-US"/>
              </w:rPr>
            </w:pPr>
            <w:r w:rsidRPr="001F23FC">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F23FC" w:rsidRDefault="0032234A">
            <w:pPr>
              <w:pStyle w:val="TAC"/>
              <w:jc w:val="left"/>
              <w:rPr>
                <w:sz w:val="16"/>
                <w:szCs w:val="16"/>
                <w:lang w:eastAsia="en-US"/>
              </w:rPr>
            </w:pPr>
            <w:r w:rsidRPr="001F23FC">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F23FC" w:rsidRDefault="0032234A">
            <w:pPr>
              <w:pStyle w:val="TAC"/>
              <w:jc w:val="left"/>
              <w:rPr>
                <w:sz w:val="16"/>
                <w:szCs w:val="16"/>
                <w:lang w:eastAsia="en-US"/>
              </w:rPr>
            </w:pPr>
            <w:r w:rsidRPr="001F23FC">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F23FC" w:rsidRDefault="0032234A">
            <w:pPr>
              <w:pStyle w:val="TAC"/>
              <w:jc w:val="left"/>
              <w:rPr>
                <w:sz w:val="16"/>
                <w:szCs w:val="16"/>
                <w:lang w:eastAsia="en-US"/>
              </w:rPr>
            </w:pPr>
            <w:r w:rsidRPr="001F23FC">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F23FC" w:rsidRDefault="0032234A">
            <w:pPr>
              <w:pStyle w:val="TAC"/>
              <w:jc w:val="left"/>
              <w:rPr>
                <w:sz w:val="16"/>
                <w:szCs w:val="16"/>
                <w:lang w:eastAsia="en-US"/>
              </w:rPr>
            </w:pPr>
            <w:r w:rsidRPr="001F23FC">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F23FC" w:rsidRDefault="0032234A">
            <w:pPr>
              <w:pStyle w:val="TAC"/>
              <w:jc w:val="left"/>
              <w:rPr>
                <w:sz w:val="16"/>
                <w:szCs w:val="16"/>
                <w:lang w:eastAsia="en-US"/>
              </w:rPr>
            </w:pPr>
            <w:r w:rsidRPr="001F23FC">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F23FC" w:rsidRDefault="0032234A">
            <w:pPr>
              <w:pStyle w:val="TAC"/>
              <w:jc w:val="left"/>
              <w:rPr>
                <w:sz w:val="16"/>
                <w:szCs w:val="16"/>
                <w:lang w:eastAsia="en-US"/>
              </w:rPr>
            </w:pPr>
            <w:r w:rsidRPr="001F23FC">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F23FC" w:rsidRDefault="0032234A">
            <w:pPr>
              <w:pStyle w:val="TAC"/>
              <w:jc w:val="left"/>
              <w:rPr>
                <w:sz w:val="16"/>
                <w:szCs w:val="16"/>
                <w:lang w:eastAsia="en-US"/>
              </w:rPr>
            </w:pPr>
            <w:r w:rsidRPr="001F23FC">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F23FC" w:rsidRDefault="0032234A">
            <w:pPr>
              <w:pStyle w:val="TAC"/>
              <w:jc w:val="left"/>
              <w:rPr>
                <w:sz w:val="16"/>
                <w:szCs w:val="16"/>
                <w:lang w:eastAsia="en-US"/>
              </w:rPr>
            </w:pPr>
            <w:r w:rsidRPr="001F23FC">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F23FC" w:rsidRDefault="0032234A">
            <w:pPr>
              <w:pStyle w:val="TAC"/>
              <w:jc w:val="left"/>
              <w:rPr>
                <w:sz w:val="16"/>
                <w:szCs w:val="16"/>
                <w:lang w:eastAsia="en-US"/>
              </w:rPr>
            </w:pPr>
            <w:r w:rsidRPr="001F23FC">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F23FC" w:rsidRDefault="0032234A">
            <w:pPr>
              <w:pStyle w:val="TAC"/>
              <w:jc w:val="left"/>
              <w:rPr>
                <w:sz w:val="16"/>
                <w:szCs w:val="16"/>
                <w:lang w:eastAsia="en-US"/>
              </w:rPr>
            </w:pPr>
            <w:r w:rsidRPr="001F23FC">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F23FC" w:rsidRDefault="0032234A">
            <w:pPr>
              <w:pStyle w:val="TAC"/>
              <w:jc w:val="left"/>
              <w:rPr>
                <w:sz w:val="16"/>
                <w:szCs w:val="16"/>
                <w:lang w:eastAsia="en-US"/>
              </w:rPr>
            </w:pPr>
            <w:r w:rsidRPr="001F23FC">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F23FC" w:rsidRDefault="0032234A">
            <w:pPr>
              <w:pStyle w:val="TAC"/>
              <w:jc w:val="left"/>
              <w:rPr>
                <w:sz w:val="16"/>
                <w:szCs w:val="16"/>
                <w:lang w:eastAsia="en-US"/>
              </w:rPr>
            </w:pPr>
            <w:r w:rsidRPr="001F23FC">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F23FC" w:rsidRDefault="0032234A">
            <w:pPr>
              <w:pStyle w:val="TAC"/>
              <w:jc w:val="left"/>
              <w:rPr>
                <w:sz w:val="16"/>
                <w:szCs w:val="16"/>
                <w:lang w:eastAsia="en-US"/>
              </w:rPr>
            </w:pPr>
            <w:r w:rsidRPr="001F23FC">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F23FC" w:rsidRDefault="0032234A">
            <w:pPr>
              <w:pStyle w:val="TAC"/>
              <w:jc w:val="left"/>
              <w:rPr>
                <w:sz w:val="16"/>
                <w:szCs w:val="16"/>
                <w:lang w:eastAsia="en-US"/>
              </w:rPr>
            </w:pPr>
            <w:r w:rsidRPr="001F23FC">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F23FC" w:rsidRDefault="0032234A">
            <w:pPr>
              <w:pStyle w:val="TAC"/>
              <w:jc w:val="left"/>
              <w:rPr>
                <w:sz w:val="16"/>
                <w:szCs w:val="16"/>
                <w:lang w:eastAsia="en-US"/>
              </w:rPr>
            </w:pPr>
            <w:r w:rsidRPr="001F23FC">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F23FC" w:rsidRDefault="0032234A">
            <w:pPr>
              <w:pStyle w:val="TAC"/>
              <w:jc w:val="left"/>
              <w:rPr>
                <w:sz w:val="16"/>
                <w:szCs w:val="16"/>
                <w:lang w:eastAsia="en-US"/>
              </w:rPr>
            </w:pPr>
            <w:r w:rsidRPr="001F23FC">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F23FC" w:rsidRDefault="0032234A">
            <w:pPr>
              <w:pStyle w:val="TAC"/>
              <w:jc w:val="left"/>
              <w:rPr>
                <w:sz w:val="16"/>
                <w:szCs w:val="16"/>
                <w:lang w:eastAsia="en-US"/>
              </w:rPr>
            </w:pPr>
            <w:r w:rsidRPr="001F23FC">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F23FC" w:rsidRDefault="0032234A">
            <w:pPr>
              <w:pStyle w:val="TAC"/>
              <w:jc w:val="left"/>
              <w:rPr>
                <w:sz w:val="16"/>
                <w:szCs w:val="16"/>
                <w:lang w:eastAsia="en-US"/>
              </w:rPr>
            </w:pPr>
            <w:r w:rsidRPr="001F23FC">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F23FC" w:rsidRDefault="0032234A">
            <w:pPr>
              <w:pStyle w:val="TAC"/>
              <w:jc w:val="left"/>
              <w:rPr>
                <w:sz w:val="16"/>
                <w:szCs w:val="16"/>
                <w:lang w:eastAsia="en-US"/>
              </w:rPr>
            </w:pPr>
            <w:r w:rsidRPr="001F23FC">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F23FC" w:rsidRDefault="0032234A">
            <w:pPr>
              <w:pStyle w:val="TAC"/>
              <w:jc w:val="left"/>
              <w:rPr>
                <w:sz w:val="16"/>
                <w:szCs w:val="16"/>
                <w:lang w:eastAsia="en-US"/>
              </w:rPr>
            </w:pPr>
            <w:r w:rsidRPr="001F23FC">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F23FC" w:rsidRDefault="0032234A">
            <w:pPr>
              <w:pStyle w:val="TAC"/>
              <w:jc w:val="left"/>
              <w:rPr>
                <w:sz w:val="16"/>
                <w:szCs w:val="16"/>
                <w:lang w:eastAsia="en-US"/>
              </w:rPr>
            </w:pPr>
            <w:r w:rsidRPr="001F23FC">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F23FC" w:rsidRDefault="0032234A">
            <w:pPr>
              <w:pStyle w:val="TAC"/>
              <w:jc w:val="left"/>
              <w:rPr>
                <w:sz w:val="16"/>
                <w:szCs w:val="16"/>
                <w:lang w:eastAsia="en-US"/>
              </w:rPr>
            </w:pPr>
            <w:r w:rsidRPr="001F23FC">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F23FC" w:rsidRDefault="0032234A">
            <w:pPr>
              <w:keepNext/>
              <w:keepLines/>
              <w:spacing w:after="0"/>
              <w:rPr>
                <w:rFonts w:ascii="Arial" w:hAnsi="Arial"/>
                <w:sz w:val="16"/>
                <w:szCs w:val="16"/>
                <w:lang w:eastAsia="en-US"/>
              </w:rPr>
            </w:pP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F23FC" w:rsidRDefault="0032234A">
            <w:pPr>
              <w:pStyle w:val="TAC"/>
              <w:jc w:val="left"/>
              <w:rPr>
                <w:sz w:val="16"/>
                <w:szCs w:val="16"/>
                <w:lang w:eastAsia="en-US"/>
              </w:rPr>
            </w:pPr>
            <w:r w:rsidRPr="001F23FC">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F23FC" w:rsidRDefault="0032234A">
            <w:pPr>
              <w:pStyle w:val="TAC"/>
              <w:jc w:val="left"/>
              <w:rPr>
                <w:sz w:val="16"/>
                <w:szCs w:val="16"/>
                <w:lang w:eastAsia="en-US"/>
              </w:rPr>
            </w:pPr>
            <w:r w:rsidRPr="001F23FC">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F23FC" w:rsidRDefault="0032234A">
            <w:pPr>
              <w:pStyle w:val="TAC"/>
              <w:jc w:val="left"/>
              <w:rPr>
                <w:sz w:val="16"/>
                <w:szCs w:val="16"/>
                <w:lang w:eastAsia="en-US"/>
              </w:rPr>
            </w:pPr>
            <w:r w:rsidRPr="001F23FC">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F23FC" w:rsidRDefault="0032234A">
            <w:pPr>
              <w:pStyle w:val="TAC"/>
              <w:jc w:val="left"/>
              <w:rPr>
                <w:sz w:val="16"/>
                <w:szCs w:val="16"/>
                <w:lang w:eastAsia="en-US"/>
              </w:rPr>
            </w:pPr>
            <w:r w:rsidRPr="001F23FC">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F23FC" w:rsidRDefault="0032234A">
            <w:pPr>
              <w:pStyle w:val="TAC"/>
              <w:jc w:val="left"/>
              <w:rPr>
                <w:sz w:val="16"/>
                <w:szCs w:val="16"/>
                <w:lang w:eastAsia="en-US"/>
              </w:rPr>
            </w:pPr>
            <w:r w:rsidRPr="001F23FC">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F23FC" w:rsidRDefault="0032234A">
            <w:pPr>
              <w:pStyle w:val="TAC"/>
              <w:jc w:val="left"/>
              <w:rPr>
                <w:sz w:val="16"/>
                <w:szCs w:val="16"/>
                <w:lang w:eastAsia="en-US"/>
              </w:rPr>
            </w:pPr>
            <w:r w:rsidRPr="001F23FC">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F23FC" w:rsidRDefault="0032234A">
            <w:pPr>
              <w:pStyle w:val="TAC"/>
              <w:jc w:val="left"/>
              <w:rPr>
                <w:sz w:val="16"/>
                <w:szCs w:val="16"/>
                <w:lang w:eastAsia="en-US"/>
              </w:rPr>
            </w:pPr>
            <w:r w:rsidRPr="001F23FC">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F23FC" w:rsidRDefault="0032234A">
            <w:pPr>
              <w:pStyle w:val="TAC"/>
              <w:jc w:val="left"/>
              <w:rPr>
                <w:sz w:val="16"/>
                <w:szCs w:val="16"/>
                <w:lang w:eastAsia="en-US"/>
              </w:rPr>
            </w:pPr>
            <w:r w:rsidRPr="001F23FC">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F23FC" w:rsidRDefault="0032234A">
            <w:pPr>
              <w:pStyle w:val="TAC"/>
              <w:jc w:val="left"/>
              <w:rPr>
                <w:sz w:val="16"/>
                <w:szCs w:val="16"/>
                <w:lang w:eastAsia="en-US"/>
              </w:rPr>
            </w:pPr>
            <w:r w:rsidRPr="001F23FC">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F23FC" w:rsidRDefault="0032234A">
            <w:pPr>
              <w:pStyle w:val="TAC"/>
              <w:jc w:val="left"/>
              <w:rPr>
                <w:sz w:val="16"/>
                <w:szCs w:val="16"/>
                <w:lang w:eastAsia="en-US"/>
              </w:rPr>
            </w:pPr>
            <w:r w:rsidRPr="001F23FC">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F23FC" w:rsidRDefault="0032234A">
            <w:pPr>
              <w:pStyle w:val="TAC"/>
              <w:jc w:val="left"/>
              <w:rPr>
                <w:sz w:val="16"/>
                <w:szCs w:val="16"/>
                <w:lang w:eastAsia="en-US"/>
              </w:rPr>
            </w:pPr>
            <w:r w:rsidRPr="001F23FC">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F23FC" w:rsidRDefault="0032234A">
            <w:pPr>
              <w:pStyle w:val="TAC"/>
              <w:jc w:val="left"/>
              <w:rPr>
                <w:sz w:val="16"/>
                <w:szCs w:val="16"/>
                <w:lang w:eastAsia="en-US"/>
              </w:rPr>
            </w:pPr>
            <w:r w:rsidRPr="001F23FC">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F23FC" w:rsidRDefault="0032234A">
            <w:pPr>
              <w:pStyle w:val="TAC"/>
              <w:jc w:val="left"/>
              <w:rPr>
                <w:sz w:val="16"/>
                <w:szCs w:val="16"/>
                <w:lang w:eastAsia="en-US"/>
              </w:rPr>
            </w:pPr>
            <w:r w:rsidRPr="001F23FC">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F23FC" w:rsidRDefault="0032234A">
            <w:pPr>
              <w:pStyle w:val="TAC"/>
              <w:jc w:val="left"/>
              <w:rPr>
                <w:sz w:val="16"/>
                <w:szCs w:val="16"/>
                <w:lang w:eastAsia="en-US"/>
              </w:rPr>
            </w:pPr>
            <w:r w:rsidRPr="001F23FC">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F23FC" w:rsidRDefault="0032234A">
            <w:pPr>
              <w:pStyle w:val="TAC"/>
              <w:jc w:val="left"/>
              <w:rPr>
                <w:sz w:val="16"/>
                <w:szCs w:val="16"/>
                <w:lang w:eastAsia="en-US"/>
              </w:rPr>
            </w:pPr>
            <w:r w:rsidRPr="001F23FC">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F23FC" w:rsidRDefault="0032234A">
            <w:pPr>
              <w:pStyle w:val="TAC"/>
              <w:jc w:val="left"/>
              <w:rPr>
                <w:sz w:val="16"/>
                <w:szCs w:val="16"/>
                <w:lang w:eastAsia="en-US"/>
              </w:rPr>
            </w:pPr>
            <w:r w:rsidRPr="001F23FC">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F23FC" w:rsidRDefault="0032234A">
            <w:pPr>
              <w:pStyle w:val="TAC"/>
              <w:jc w:val="left"/>
              <w:rPr>
                <w:sz w:val="16"/>
                <w:szCs w:val="16"/>
                <w:lang w:eastAsia="en-US"/>
              </w:rPr>
            </w:pPr>
            <w:r w:rsidRPr="001F23FC">
              <w:rPr>
                <w:sz w:val="16"/>
                <w:szCs w:val="16"/>
                <w:lang w:eastAsia="en-US"/>
              </w:rPr>
              <w:t>16.1.0</w:t>
            </w:r>
          </w:p>
        </w:tc>
      </w:tr>
      <w:tr w:rsidR="00DD757F" w:rsidRPr="001F23FC"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F23FC" w:rsidRDefault="00DD757F" w:rsidP="00483933">
            <w:pPr>
              <w:pStyle w:val="TAC"/>
              <w:jc w:val="left"/>
              <w:rPr>
                <w:sz w:val="16"/>
                <w:szCs w:val="16"/>
                <w:lang w:eastAsia="en-US"/>
              </w:rPr>
            </w:pPr>
            <w:r w:rsidRPr="001F23FC">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F23FC" w:rsidRDefault="00DD757F" w:rsidP="00483933">
            <w:pPr>
              <w:pStyle w:val="TAC"/>
              <w:jc w:val="left"/>
              <w:rPr>
                <w:sz w:val="16"/>
                <w:szCs w:val="16"/>
                <w:lang w:eastAsia="en-US"/>
              </w:rPr>
            </w:pPr>
            <w:r w:rsidRPr="001F23FC">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F23FC" w:rsidRDefault="00DD757F" w:rsidP="00483933">
            <w:pPr>
              <w:pStyle w:val="TAC"/>
              <w:jc w:val="left"/>
              <w:rPr>
                <w:sz w:val="16"/>
                <w:szCs w:val="16"/>
                <w:lang w:eastAsia="en-US"/>
              </w:rPr>
            </w:pPr>
            <w:r w:rsidRPr="001F23FC">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F23FC" w:rsidRDefault="00DD757F" w:rsidP="00483933">
            <w:pPr>
              <w:pStyle w:val="TAC"/>
              <w:jc w:val="left"/>
              <w:rPr>
                <w:sz w:val="16"/>
                <w:szCs w:val="16"/>
                <w:lang w:eastAsia="en-US"/>
              </w:rPr>
            </w:pPr>
            <w:r w:rsidRPr="001F23FC">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F23FC" w:rsidRDefault="00DD757F" w:rsidP="00483933">
            <w:pPr>
              <w:pStyle w:val="TAC"/>
              <w:jc w:val="left"/>
              <w:rPr>
                <w:sz w:val="16"/>
                <w:szCs w:val="16"/>
                <w:lang w:eastAsia="en-US"/>
              </w:rPr>
            </w:pPr>
            <w:r w:rsidRPr="001F23FC">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F23FC" w:rsidRDefault="00DD757F" w:rsidP="00483933">
            <w:pPr>
              <w:pStyle w:val="TAC"/>
              <w:jc w:val="left"/>
              <w:rPr>
                <w:sz w:val="16"/>
                <w:szCs w:val="16"/>
                <w:lang w:eastAsia="en-US"/>
              </w:rPr>
            </w:pPr>
            <w:r w:rsidRPr="001F23FC">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F23FC" w:rsidRDefault="00DD757F" w:rsidP="00483933">
            <w:pPr>
              <w:pStyle w:val="TAC"/>
              <w:jc w:val="left"/>
              <w:rPr>
                <w:sz w:val="16"/>
                <w:szCs w:val="16"/>
                <w:lang w:eastAsia="en-US"/>
              </w:rPr>
            </w:pPr>
            <w:r w:rsidRPr="001F23FC">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F23FC" w:rsidRDefault="00DD757F" w:rsidP="00483933">
            <w:pPr>
              <w:pStyle w:val="TAC"/>
              <w:jc w:val="left"/>
              <w:rPr>
                <w:sz w:val="16"/>
                <w:szCs w:val="16"/>
                <w:lang w:eastAsia="en-US"/>
              </w:rPr>
            </w:pPr>
            <w:r w:rsidRPr="001F23FC">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F23FC" w:rsidRDefault="00DD757F" w:rsidP="00483933">
            <w:pPr>
              <w:pStyle w:val="TAC"/>
              <w:jc w:val="left"/>
              <w:rPr>
                <w:sz w:val="16"/>
                <w:szCs w:val="16"/>
                <w:lang w:eastAsia="en-US"/>
              </w:rPr>
            </w:pPr>
            <w:r w:rsidRPr="001F23FC">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F23FC" w:rsidRDefault="00DD757F" w:rsidP="00483933">
            <w:pPr>
              <w:pStyle w:val="TAC"/>
              <w:jc w:val="left"/>
              <w:rPr>
                <w:sz w:val="16"/>
                <w:szCs w:val="16"/>
                <w:lang w:eastAsia="en-US"/>
              </w:rPr>
            </w:pPr>
            <w:r w:rsidRPr="001F23FC">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F23FC" w:rsidRDefault="00DD757F" w:rsidP="00483933">
            <w:pPr>
              <w:pStyle w:val="TAC"/>
              <w:jc w:val="left"/>
              <w:rPr>
                <w:sz w:val="16"/>
                <w:szCs w:val="16"/>
                <w:lang w:eastAsia="en-US"/>
              </w:rPr>
            </w:pPr>
            <w:r w:rsidRPr="001F23FC">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F23FC" w:rsidRDefault="00DD757F" w:rsidP="00483933">
            <w:pPr>
              <w:pStyle w:val="TAC"/>
              <w:jc w:val="left"/>
              <w:rPr>
                <w:sz w:val="16"/>
                <w:szCs w:val="16"/>
                <w:lang w:eastAsia="en-US"/>
              </w:rPr>
            </w:pPr>
            <w:r w:rsidRPr="001F23FC">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F23FC" w:rsidRDefault="00DD757F" w:rsidP="00483933">
            <w:pPr>
              <w:pStyle w:val="TAC"/>
              <w:jc w:val="left"/>
              <w:rPr>
                <w:sz w:val="16"/>
                <w:szCs w:val="16"/>
                <w:lang w:eastAsia="en-US"/>
              </w:rPr>
            </w:pPr>
            <w:r w:rsidRPr="001F23FC">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F23FC" w:rsidRDefault="00DD757F" w:rsidP="00483933">
            <w:pPr>
              <w:pStyle w:val="TAC"/>
              <w:jc w:val="left"/>
              <w:rPr>
                <w:sz w:val="16"/>
                <w:szCs w:val="16"/>
                <w:lang w:eastAsia="en-US"/>
              </w:rPr>
            </w:pPr>
            <w:r w:rsidRPr="001F23FC">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F23FC" w:rsidRDefault="00DD757F" w:rsidP="00483933">
            <w:pPr>
              <w:pStyle w:val="TAC"/>
              <w:jc w:val="left"/>
              <w:rPr>
                <w:sz w:val="16"/>
                <w:szCs w:val="16"/>
                <w:lang w:eastAsia="en-US"/>
              </w:rPr>
            </w:pPr>
            <w:r w:rsidRPr="001F23FC">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F23FC" w:rsidRDefault="00DD757F" w:rsidP="00483933">
            <w:pPr>
              <w:pStyle w:val="TAC"/>
              <w:jc w:val="left"/>
              <w:rPr>
                <w:sz w:val="16"/>
                <w:szCs w:val="16"/>
                <w:lang w:eastAsia="en-US"/>
              </w:rPr>
            </w:pPr>
            <w:r w:rsidRPr="001F23FC">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F23FC" w:rsidRDefault="00DD757F" w:rsidP="00483933">
            <w:pPr>
              <w:pStyle w:val="TAC"/>
              <w:jc w:val="left"/>
              <w:rPr>
                <w:sz w:val="16"/>
                <w:szCs w:val="16"/>
                <w:lang w:eastAsia="en-US"/>
              </w:rPr>
            </w:pPr>
            <w:r w:rsidRPr="001F23FC">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F23FC" w:rsidRDefault="00DD757F" w:rsidP="00483933">
            <w:pPr>
              <w:pStyle w:val="TAC"/>
              <w:jc w:val="left"/>
              <w:rPr>
                <w:sz w:val="16"/>
                <w:szCs w:val="16"/>
                <w:lang w:eastAsia="en-US"/>
              </w:rPr>
            </w:pPr>
            <w:r w:rsidRPr="001F23FC">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F23FC" w:rsidRDefault="00DD757F" w:rsidP="00483933">
            <w:pPr>
              <w:pStyle w:val="TAC"/>
              <w:jc w:val="left"/>
              <w:rPr>
                <w:sz w:val="16"/>
                <w:szCs w:val="16"/>
                <w:lang w:eastAsia="en-US"/>
              </w:rPr>
            </w:pPr>
            <w:r w:rsidRPr="001F23FC">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F23FC" w:rsidRDefault="00DD757F" w:rsidP="00483933">
            <w:pPr>
              <w:pStyle w:val="TAC"/>
              <w:jc w:val="left"/>
              <w:rPr>
                <w:sz w:val="16"/>
                <w:szCs w:val="16"/>
                <w:lang w:eastAsia="en-US"/>
              </w:rPr>
            </w:pPr>
            <w:r w:rsidRPr="001F23FC">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F23FC" w:rsidRDefault="00DD757F" w:rsidP="00483933">
            <w:pPr>
              <w:pStyle w:val="TAC"/>
              <w:jc w:val="left"/>
              <w:rPr>
                <w:sz w:val="16"/>
                <w:szCs w:val="16"/>
                <w:lang w:eastAsia="en-US"/>
              </w:rPr>
            </w:pPr>
            <w:r w:rsidRPr="001F23FC">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F23FC" w:rsidRDefault="00DD757F" w:rsidP="00483933">
            <w:pPr>
              <w:pStyle w:val="TAC"/>
              <w:jc w:val="left"/>
              <w:rPr>
                <w:sz w:val="16"/>
                <w:szCs w:val="16"/>
                <w:lang w:eastAsia="en-US"/>
              </w:rPr>
            </w:pPr>
            <w:r w:rsidRPr="001F23FC">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F23FC" w:rsidRDefault="00DD757F" w:rsidP="00483933">
            <w:pPr>
              <w:pStyle w:val="TAC"/>
              <w:jc w:val="left"/>
              <w:rPr>
                <w:sz w:val="16"/>
                <w:szCs w:val="16"/>
                <w:lang w:eastAsia="en-US"/>
              </w:rPr>
            </w:pPr>
            <w:r w:rsidRPr="001F23FC">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F23FC" w:rsidRDefault="00DD757F" w:rsidP="00483933">
            <w:pPr>
              <w:pStyle w:val="TAC"/>
              <w:jc w:val="left"/>
              <w:rPr>
                <w:sz w:val="16"/>
                <w:szCs w:val="16"/>
                <w:lang w:eastAsia="en-US"/>
              </w:rPr>
            </w:pPr>
            <w:r w:rsidRPr="001F23FC">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F23FC" w:rsidRDefault="00DD757F" w:rsidP="00483933">
            <w:pPr>
              <w:pStyle w:val="TAC"/>
              <w:jc w:val="left"/>
              <w:rPr>
                <w:sz w:val="16"/>
                <w:szCs w:val="16"/>
                <w:lang w:eastAsia="en-US"/>
              </w:rPr>
            </w:pPr>
            <w:r w:rsidRPr="001F23FC">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F23FC" w:rsidRDefault="00DD757F" w:rsidP="00483933">
            <w:pPr>
              <w:pStyle w:val="TAC"/>
              <w:jc w:val="left"/>
              <w:rPr>
                <w:sz w:val="16"/>
                <w:szCs w:val="16"/>
                <w:lang w:eastAsia="en-US"/>
              </w:rPr>
            </w:pPr>
            <w:r w:rsidRPr="001F23FC">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F23FC" w:rsidRDefault="00DD757F" w:rsidP="00483933">
            <w:pPr>
              <w:pStyle w:val="TAC"/>
              <w:jc w:val="left"/>
              <w:rPr>
                <w:sz w:val="16"/>
                <w:szCs w:val="16"/>
                <w:lang w:eastAsia="en-US"/>
              </w:rPr>
            </w:pPr>
            <w:r w:rsidRPr="001F23FC">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F23FC" w:rsidRDefault="00DD757F" w:rsidP="00483933">
            <w:pPr>
              <w:pStyle w:val="TAC"/>
              <w:jc w:val="left"/>
              <w:rPr>
                <w:sz w:val="16"/>
                <w:szCs w:val="16"/>
                <w:lang w:eastAsia="en-US"/>
              </w:rPr>
            </w:pPr>
            <w:r w:rsidRPr="001F23FC">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F23FC" w:rsidRDefault="00DD757F" w:rsidP="00483933">
            <w:pPr>
              <w:pStyle w:val="TAC"/>
              <w:jc w:val="left"/>
              <w:rPr>
                <w:sz w:val="16"/>
                <w:szCs w:val="16"/>
                <w:lang w:eastAsia="en-US"/>
              </w:rPr>
            </w:pPr>
            <w:r w:rsidRPr="001F23FC">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F23FC" w:rsidRDefault="00DD757F" w:rsidP="00483933">
            <w:pPr>
              <w:pStyle w:val="TAC"/>
              <w:jc w:val="left"/>
              <w:rPr>
                <w:sz w:val="16"/>
                <w:szCs w:val="16"/>
                <w:lang w:eastAsia="en-US"/>
              </w:rPr>
            </w:pPr>
            <w:r w:rsidRPr="001F23FC">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F23FC" w:rsidRDefault="00DD757F" w:rsidP="00483933">
            <w:pPr>
              <w:pStyle w:val="TAC"/>
              <w:jc w:val="left"/>
              <w:rPr>
                <w:sz w:val="16"/>
                <w:szCs w:val="16"/>
                <w:lang w:eastAsia="en-US"/>
              </w:rPr>
            </w:pPr>
            <w:r w:rsidRPr="001F23FC">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F23FC" w:rsidRDefault="00DD757F" w:rsidP="00483933">
            <w:pPr>
              <w:pStyle w:val="TAC"/>
              <w:jc w:val="left"/>
              <w:rPr>
                <w:sz w:val="16"/>
                <w:szCs w:val="16"/>
                <w:lang w:eastAsia="en-US"/>
              </w:rPr>
            </w:pPr>
            <w:r w:rsidRPr="001F23FC">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F23FC" w:rsidRDefault="00DD757F" w:rsidP="00483933">
            <w:pPr>
              <w:pStyle w:val="TAC"/>
              <w:jc w:val="left"/>
              <w:rPr>
                <w:sz w:val="16"/>
                <w:szCs w:val="16"/>
                <w:lang w:eastAsia="en-US"/>
              </w:rPr>
            </w:pPr>
            <w:r w:rsidRPr="001F23FC">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F23FC" w:rsidRDefault="00DD757F" w:rsidP="00483933">
            <w:pPr>
              <w:pStyle w:val="TAC"/>
              <w:jc w:val="left"/>
              <w:rPr>
                <w:sz w:val="16"/>
                <w:szCs w:val="16"/>
                <w:lang w:eastAsia="en-US"/>
              </w:rPr>
            </w:pPr>
            <w:r w:rsidRPr="001F23FC">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F23FC" w:rsidRDefault="00DD757F" w:rsidP="00483933">
            <w:pPr>
              <w:pStyle w:val="TAC"/>
              <w:jc w:val="left"/>
              <w:rPr>
                <w:sz w:val="16"/>
                <w:szCs w:val="16"/>
                <w:lang w:eastAsia="en-US"/>
              </w:rPr>
            </w:pPr>
            <w:r w:rsidRPr="001F23FC">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F23FC" w:rsidRDefault="00DD757F" w:rsidP="00483933">
            <w:pPr>
              <w:pStyle w:val="TAC"/>
              <w:jc w:val="left"/>
              <w:rPr>
                <w:sz w:val="16"/>
                <w:szCs w:val="16"/>
                <w:lang w:eastAsia="en-US"/>
              </w:rPr>
            </w:pPr>
            <w:r w:rsidRPr="001F23FC">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F23FC" w:rsidRDefault="00DD757F" w:rsidP="00483933">
            <w:pPr>
              <w:pStyle w:val="TAC"/>
              <w:jc w:val="left"/>
              <w:rPr>
                <w:sz w:val="16"/>
                <w:szCs w:val="16"/>
                <w:lang w:eastAsia="en-US"/>
              </w:rPr>
            </w:pPr>
            <w:r w:rsidRPr="001F23FC">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F23FC" w:rsidRDefault="00DD757F" w:rsidP="00483933">
            <w:pPr>
              <w:pStyle w:val="TAC"/>
              <w:jc w:val="left"/>
              <w:rPr>
                <w:sz w:val="16"/>
                <w:szCs w:val="16"/>
                <w:lang w:eastAsia="en-US"/>
              </w:rPr>
            </w:pPr>
            <w:r w:rsidRPr="001F23FC">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F23FC" w:rsidRDefault="00DD757F" w:rsidP="00483933">
            <w:pPr>
              <w:pStyle w:val="TAC"/>
              <w:jc w:val="left"/>
              <w:rPr>
                <w:sz w:val="16"/>
                <w:szCs w:val="16"/>
                <w:lang w:eastAsia="en-US"/>
              </w:rPr>
            </w:pPr>
            <w:r w:rsidRPr="001F23FC">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F23FC" w:rsidRDefault="00DD757F" w:rsidP="00483933">
            <w:pPr>
              <w:pStyle w:val="TAC"/>
              <w:jc w:val="left"/>
              <w:rPr>
                <w:sz w:val="16"/>
                <w:szCs w:val="16"/>
                <w:lang w:eastAsia="en-US"/>
              </w:rPr>
            </w:pPr>
            <w:r w:rsidRPr="001F23FC">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F23FC" w:rsidRDefault="00DD757F" w:rsidP="00483933">
            <w:pPr>
              <w:pStyle w:val="TAC"/>
              <w:jc w:val="left"/>
              <w:rPr>
                <w:sz w:val="16"/>
                <w:szCs w:val="16"/>
                <w:lang w:eastAsia="en-US"/>
              </w:rPr>
            </w:pPr>
            <w:r w:rsidRPr="001F23FC">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F23FC" w:rsidRDefault="00DD757F" w:rsidP="00483933">
            <w:pPr>
              <w:pStyle w:val="TAC"/>
              <w:jc w:val="left"/>
              <w:rPr>
                <w:sz w:val="16"/>
                <w:szCs w:val="16"/>
                <w:lang w:eastAsia="en-US"/>
              </w:rPr>
            </w:pPr>
            <w:r w:rsidRPr="001F23FC">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F23FC" w:rsidRDefault="00DD757F" w:rsidP="00483933">
            <w:pPr>
              <w:pStyle w:val="TAC"/>
              <w:jc w:val="left"/>
              <w:rPr>
                <w:sz w:val="16"/>
                <w:szCs w:val="16"/>
                <w:lang w:eastAsia="en-US"/>
              </w:rPr>
            </w:pPr>
            <w:r w:rsidRPr="001F23FC">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F23FC" w:rsidRDefault="00DD757F" w:rsidP="00483933">
            <w:pPr>
              <w:pStyle w:val="TAC"/>
              <w:jc w:val="left"/>
              <w:rPr>
                <w:sz w:val="16"/>
                <w:szCs w:val="16"/>
                <w:lang w:eastAsia="en-US"/>
              </w:rPr>
            </w:pPr>
            <w:r w:rsidRPr="001F23FC">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F23FC" w:rsidRDefault="00DD757F" w:rsidP="00483933">
            <w:pPr>
              <w:pStyle w:val="TAC"/>
              <w:jc w:val="left"/>
              <w:rPr>
                <w:sz w:val="16"/>
                <w:szCs w:val="16"/>
                <w:lang w:eastAsia="en-US"/>
              </w:rPr>
            </w:pPr>
            <w:r w:rsidRPr="001F23FC">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F23FC" w:rsidRDefault="00DD757F" w:rsidP="00483933">
            <w:pPr>
              <w:pStyle w:val="TAC"/>
              <w:jc w:val="left"/>
              <w:rPr>
                <w:sz w:val="16"/>
                <w:szCs w:val="16"/>
                <w:lang w:eastAsia="en-US"/>
              </w:rPr>
            </w:pPr>
            <w:r w:rsidRPr="001F23FC">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F23FC" w:rsidRDefault="00DD757F" w:rsidP="00483933">
            <w:pPr>
              <w:pStyle w:val="TAC"/>
              <w:jc w:val="left"/>
              <w:rPr>
                <w:sz w:val="16"/>
                <w:szCs w:val="16"/>
                <w:lang w:eastAsia="en-US"/>
              </w:rPr>
            </w:pPr>
            <w:r w:rsidRPr="001F23FC">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F23FC" w:rsidRDefault="00DD757F" w:rsidP="00483933">
            <w:pPr>
              <w:pStyle w:val="TAC"/>
              <w:jc w:val="left"/>
              <w:rPr>
                <w:sz w:val="16"/>
                <w:szCs w:val="16"/>
                <w:lang w:eastAsia="en-US"/>
              </w:rPr>
            </w:pPr>
            <w:r w:rsidRPr="001F23FC">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F23FC" w:rsidRDefault="00DD757F" w:rsidP="00483933">
            <w:pPr>
              <w:pStyle w:val="TAC"/>
              <w:jc w:val="left"/>
              <w:rPr>
                <w:sz w:val="16"/>
                <w:szCs w:val="16"/>
                <w:lang w:eastAsia="en-US"/>
              </w:rPr>
            </w:pPr>
            <w:r w:rsidRPr="001F23FC">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F23FC" w:rsidRDefault="00DD757F" w:rsidP="00483933">
            <w:pPr>
              <w:pStyle w:val="TAC"/>
              <w:jc w:val="left"/>
              <w:rPr>
                <w:sz w:val="16"/>
                <w:szCs w:val="16"/>
                <w:lang w:eastAsia="en-US"/>
              </w:rPr>
            </w:pPr>
            <w:r w:rsidRPr="001F23FC">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F23FC" w:rsidRDefault="00DD757F" w:rsidP="00483933">
            <w:pPr>
              <w:pStyle w:val="TAC"/>
              <w:jc w:val="left"/>
              <w:rPr>
                <w:sz w:val="16"/>
                <w:szCs w:val="16"/>
                <w:lang w:eastAsia="en-US"/>
              </w:rPr>
            </w:pPr>
            <w:r w:rsidRPr="001F23FC">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F23FC" w:rsidRDefault="00DD757F" w:rsidP="00483933">
            <w:pPr>
              <w:pStyle w:val="TAC"/>
              <w:jc w:val="left"/>
              <w:rPr>
                <w:sz w:val="16"/>
                <w:szCs w:val="16"/>
                <w:lang w:eastAsia="en-US"/>
              </w:rPr>
            </w:pPr>
            <w:r w:rsidRPr="001F23FC">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F23FC" w:rsidRDefault="00DD757F" w:rsidP="00483933">
            <w:pPr>
              <w:pStyle w:val="TAC"/>
              <w:jc w:val="left"/>
              <w:rPr>
                <w:sz w:val="16"/>
                <w:szCs w:val="16"/>
                <w:lang w:eastAsia="en-US"/>
              </w:rPr>
            </w:pPr>
            <w:r w:rsidRPr="001F23FC">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F23FC" w:rsidRDefault="00DD757F" w:rsidP="00483933">
            <w:pPr>
              <w:pStyle w:val="TAC"/>
              <w:jc w:val="left"/>
              <w:rPr>
                <w:sz w:val="16"/>
                <w:szCs w:val="16"/>
                <w:lang w:eastAsia="en-US"/>
              </w:rPr>
            </w:pPr>
            <w:r w:rsidRPr="001F23FC">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F23FC" w:rsidRDefault="00DD757F" w:rsidP="00483933">
            <w:pPr>
              <w:pStyle w:val="TAC"/>
              <w:jc w:val="left"/>
              <w:rPr>
                <w:sz w:val="16"/>
                <w:szCs w:val="16"/>
                <w:lang w:eastAsia="en-US"/>
              </w:rPr>
            </w:pPr>
            <w:r w:rsidRPr="001F23FC">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F23FC" w:rsidRDefault="00DD757F" w:rsidP="00483933">
            <w:pPr>
              <w:pStyle w:val="TAC"/>
              <w:jc w:val="left"/>
              <w:rPr>
                <w:sz w:val="16"/>
                <w:szCs w:val="16"/>
                <w:lang w:eastAsia="en-US"/>
              </w:rPr>
            </w:pPr>
            <w:r w:rsidRPr="001F23FC">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F23FC" w:rsidRDefault="00DD757F" w:rsidP="00483933">
            <w:pPr>
              <w:pStyle w:val="TAC"/>
              <w:jc w:val="left"/>
              <w:rPr>
                <w:sz w:val="16"/>
                <w:szCs w:val="16"/>
                <w:lang w:eastAsia="en-US"/>
              </w:rPr>
            </w:pPr>
            <w:r w:rsidRPr="001F23FC">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F23FC" w:rsidRDefault="00DD757F" w:rsidP="00483933">
            <w:pPr>
              <w:pStyle w:val="TAC"/>
              <w:jc w:val="left"/>
              <w:rPr>
                <w:sz w:val="16"/>
                <w:szCs w:val="16"/>
                <w:lang w:eastAsia="en-US"/>
              </w:rPr>
            </w:pPr>
            <w:r w:rsidRPr="001F23FC">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F23FC" w:rsidRDefault="00DD757F" w:rsidP="00483933">
            <w:pPr>
              <w:pStyle w:val="TAC"/>
              <w:jc w:val="left"/>
              <w:rPr>
                <w:sz w:val="16"/>
                <w:szCs w:val="16"/>
                <w:lang w:eastAsia="en-US"/>
              </w:rPr>
            </w:pPr>
            <w:r w:rsidRPr="001F23FC">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F23FC" w:rsidRDefault="00DD757F" w:rsidP="00483933">
            <w:pPr>
              <w:pStyle w:val="TAC"/>
              <w:jc w:val="left"/>
              <w:rPr>
                <w:sz w:val="16"/>
                <w:szCs w:val="16"/>
                <w:lang w:eastAsia="en-US"/>
              </w:rPr>
            </w:pPr>
            <w:r w:rsidRPr="001F23FC">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F23FC" w:rsidRDefault="00DD757F" w:rsidP="00483933">
            <w:pPr>
              <w:pStyle w:val="TAC"/>
              <w:jc w:val="left"/>
              <w:rPr>
                <w:sz w:val="16"/>
                <w:szCs w:val="16"/>
                <w:lang w:eastAsia="en-US"/>
              </w:rPr>
            </w:pPr>
            <w:r w:rsidRPr="001F23FC">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F23FC" w:rsidRDefault="00DD757F" w:rsidP="00483933">
            <w:pPr>
              <w:pStyle w:val="TAC"/>
              <w:jc w:val="left"/>
              <w:rPr>
                <w:sz w:val="16"/>
                <w:szCs w:val="16"/>
                <w:lang w:eastAsia="en-US"/>
              </w:rPr>
            </w:pPr>
            <w:r w:rsidRPr="001F23FC">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F23FC" w:rsidRDefault="00DD757F" w:rsidP="00483933">
            <w:pPr>
              <w:pStyle w:val="TAC"/>
              <w:jc w:val="left"/>
              <w:rPr>
                <w:sz w:val="16"/>
                <w:szCs w:val="16"/>
                <w:lang w:eastAsia="en-US"/>
              </w:rPr>
            </w:pPr>
            <w:r w:rsidRPr="001F23FC">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F23FC" w:rsidRDefault="00DD757F" w:rsidP="00483933">
            <w:pPr>
              <w:pStyle w:val="TAC"/>
              <w:jc w:val="left"/>
              <w:rPr>
                <w:sz w:val="16"/>
                <w:szCs w:val="16"/>
                <w:lang w:eastAsia="en-US"/>
              </w:rPr>
            </w:pPr>
            <w:r w:rsidRPr="001F23FC">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F23FC" w:rsidRDefault="00DD757F" w:rsidP="00483933">
            <w:pPr>
              <w:pStyle w:val="TAC"/>
              <w:jc w:val="left"/>
              <w:rPr>
                <w:sz w:val="16"/>
                <w:szCs w:val="16"/>
                <w:lang w:eastAsia="en-US"/>
              </w:rPr>
            </w:pPr>
            <w:r w:rsidRPr="001F23FC">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F23FC" w:rsidRDefault="00DD757F" w:rsidP="00483933">
            <w:pPr>
              <w:pStyle w:val="TAC"/>
              <w:jc w:val="left"/>
              <w:rPr>
                <w:sz w:val="16"/>
                <w:szCs w:val="16"/>
                <w:lang w:eastAsia="en-US"/>
              </w:rPr>
            </w:pPr>
            <w:r w:rsidRPr="001F23FC">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F23FC" w:rsidRDefault="00DD757F" w:rsidP="00483933">
            <w:pPr>
              <w:pStyle w:val="TAC"/>
              <w:jc w:val="left"/>
              <w:rPr>
                <w:sz w:val="16"/>
                <w:szCs w:val="16"/>
                <w:lang w:eastAsia="en-US"/>
              </w:rPr>
            </w:pPr>
            <w:r w:rsidRPr="001F23FC">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F23FC" w:rsidRDefault="00DD757F" w:rsidP="00483933">
            <w:pPr>
              <w:pStyle w:val="TAC"/>
              <w:jc w:val="left"/>
              <w:rPr>
                <w:sz w:val="16"/>
                <w:szCs w:val="16"/>
                <w:lang w:eastAsia="en-US"/>
              </w:rPr>
            </w:pPr>
            <w:r w:rsidRPr="001F23FC">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7931D9" w:rsidRPr="001F23FC"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F23FC" w:rsidRDefault="007931D9" w:rsidP="003D38A3">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F23FC" w:rsidRDefault="007931D9" w:rsidP="009268D1">
            <w:pPr>
              <w:pStyle w:val="TAC"/>
              <w:jc w:val="left"/>
              <w:rPr>
                <w:sz w:val="16"/>
                <w:szCs w:val="16"/>
                <w:lang w:eastAsia="en-US"/>
              </w:rPr>
            </w:pPr>
            <w:r w:rsidRPr="001F23FC">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F23FC" w:rsidRDefault="007931D9" w:rsidP="00DA6248">
            <w:pPr>
              <w:pStyle w:val="TAC"/>
              <w:jc w:val="left"/>
              <w:rPr>
                <w:sz w:val="16"/>
                <w:szCs w:val="16"/>
                <w:lang w:eastAsia="en-US"/>
              </w:rPr>
            </w:pPr>
            <w:r w:rsidRPr="001F23FC">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F23FC" w:rsidRDefault="007931D9" w:rsidP="00DA6248">
            <w:pPr>
              <w:pStyle w:val="TAC"/>
              <w:jc w:val="left"/>
              <w:rPr>
                <w:sz w:val="16"/>
                <w:szCs w:val="16"/>
                <w:lang w:eastAsia="en-US"/>
              </w:rPr>
            </w:pPr>
            <w:r w:rsidRPr="001F23FC">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F23FC" w:rsidRDefault="007931D9" w:rsidP="00AA2B80">
            <w:pPr>
              <w:pStyle w:val="TAC"/>
              <w:jc w:val="left"/>
              <w:rPr>
                <w:sz w:val="16"/>
                <w:szCs w:val="16"/>
                <w:lang w:eastAsia="en-US"/>
              </w:rPr>
            </w:pPr>
            <w:r w:rsidRPr="001F23FC">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F23FC" w:rsidRDefault="007931D9" w:rsidP="00DA6248">
            <w:pPr>
              <w:pStyle w:val="TAC"/>
              <w:jc w:val="left"/>
              <w:rPr>
                <w:sz w:val="16"/>
                <w:szCs w:val="16"/>
                <w:lang w:eastAsia="en-US"/>
              </w:rPr>
            </w:pPr>
            <w:r w:rsidRPr="001F23FC">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F23FC" w:rsidRDefault="007931D9" w:rsidP="00AA2B80">
            <w:pPr>
              <w:pStyle w:val="TAC"/>
              <w:jc w:val="left"/>
              <w:rPr>
                <w:sz w:val="16"/>
                <w:szCs w:val="16"/>
                <w:lang w:eastAsia="en-US"/>
              </w:rPr>
            </w:pPr>
            <w:r w:rsidRPr="001F23FC">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F23FC" w:rsidRDefault="007931D9" w:rsidP="00DA6248">
            <w:pPr>
              <w:pStyle w:val="TAC"/>
              <w:jc w:val="left"/>
              <w:rPr>
                <w:sz w:val="16"/>
                <w:szCs w:val="16"/>
                <w:lang w:eastAsia="en-US"/>
              </w:rPr>
            </w:pPr>
            <w:r w:rsidRPr="001F23FC">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F23FC" w:rsidRDefault="007931D9" w:rsidP="00AA2B80">
            <w:pPr>
              <w:pStyle w:val="TAC"/>
              <w:jc w:val="left"/>
              <w:rPr>
                <w:sz w:val="16"/>
                <w:szCs w:val="16"/>
                <w:lang w:eastAsia="en-US"/>
              </w:rPr>
            </w:pPr>
            <w:r w:rsidRPr="001F23FC">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F23FC" w:rsidRDefault="007931D9" w:rsidP="00DA6248">
            <w:pPr>
              <w:pStyle w:val="TAC"/>
              <w:jc w:val="left"/>
              <w:rPr>
                <w:sz w:val="16"/>
                <w:szCs w:val="16"/>
                <w:lang w:eastAsia="en-US"/>
              </w:rPr>
            </w:pPr>
            <w:r w:rsidRPr="001F23FC">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F23FC" w:rsidRDefault="007931D9" w:rsidP="00AA2B80">
            <w:pPr>
              <w:pStyle w:val="TAC"/>
              <w:jc w:val="left"/>
              <w:rPr>
                <w:sz w:val="16"/>
                <w:szCs w:val="16"/>
                <w:lang w:eastAsia="en-US"/>
              </w:rPr>
            </w:pPr>
            <w:r w:rsidRPr="001F23FC">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F23FC" w:rsidRDefault="007931D9" w:rsidP="00DA6248">
            <w:pPr>
              <w:pStyle w:val="TAC"/>
              <w:jc w:val="left"/>
              <w:rPr>
                <w:sz w:val="16"/>
                <w:szCs w:val="16"/>
                <w:lang w:eastAsia="en-US"/>
              </w:rPr>
            </w:pPr>
            <w:r w:rsidRPr="001F23FC">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F23FC" w:rsidRDefault="007931D9" w:rsidP="00AA2B80">
            <w:pPr>
              <w:pStyle w:val="TAC"/>
              <w:jc w:val="left"/>
              <w:rPr>
                <w:sz w:val="16"/>
                <w:szCs w:val="16"/>
                <w:lang w:eastAsia="en-US"/>
              </w:rPr>
            </w:pPr>
            <w:r w:rsidRPr="001F23FC">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F23FC" w:rsidRDefault="007931D9" w:rsidP="009268D1">
            <w:pPr>
              <w:pStyle w:val="TAC"/>
              <w:jc w:val="left"/>
              <w:rPr>
                <w:sz w:val="16"/>
                <w:szCs w:val="16"/>
                <w:lang w:eastAsia="en-US"/>
              </w:rPr>
            </w:pPr>
            <w:r w:rsidRPr="001F23FC">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F23FC" w:rsidRDefault="007931D9" w:rsidP="00DA6248">
            <w:pPr>
              <w:pStyle w:val="TAC"/>
              <w:jc w:val="left"/>
              <w:rPr>
                <w:sz w:val="16"/>
                <w:szCs w:val="16"/>
                <w:lang w:eastAsia="en-US"/>
              </w:rPr>
            </w:pPr>
            <w:r w:rsidRPr="001F23FC">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F23FC" w:rsidRDefault="007931D9" w:rsidP="00DA6248">
            <w:pPr>
              <w:pStyle w:val="TAC"/>
              <w:jc w:val="left"/>
              <w:rPr>
                <w:sz w:val="16"/>
                <w:szCs w:val="16"/>
                <w:lang w:eastAsia="en-US"/>
              </w:rPr>
            </w:pPr>
            <w:r w:rsidRPr="001F23FC">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F23FC" w:rsidRDefault="007931D9" w:rsidP="00AA2B80">
            <w:pPr>
              <w:pStyle w:val="TAC"/>
              <w:jc w:val="left"/>
              <w:rPr>
                <w:sz w:val="16"/>
                <w:szCs w:val="16"/>
                <w:lang w:eastAsia="en-US"/>
              </w:rPr>
            </w:pPr>
            <w:r w:rsidRPr="001F23FC">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F23FC" w:rsidRDefault="007931D9" w:rsidP="00DA6248">
            <w:pPr>
              <w:pStyle w:val="TAC"/>
              <w:jc w:val="left"/>
              <w:rPr>
                <w:sz w:val="16"/>
                <w:szCs w:val="16"/>
                <w:lang w:eastAsia="en-US"/>
              </w:rPr>
            </w:pPr>
            <w:r w:rsidRPr="001F23FC">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F23FC" w:rsidRDefault="007931D9" w:rsidP="00AA2B80">
            <w:pPr>
              <w:pStyle w:val="TAC"/>
              <w:jc w:val="left"/>
              <w:rPr>
                <w:sz w:val="16"/>
                <w:szCs w:val="16"/>
                <w:lang w:eastAsia="en-US"/>
              </w:rPr>
            </w:pPr>
            <w:r w:rsidRPr="001F23FC">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F23FC" w:rsidRDefault="007931D9" w:rsidP="00DA6248">
            <w:pPr>
              <w:pStyle w:val="TAC"/>
              <w:jc w:val="left"/>
              <w:rPr>
                <w:sz w:val="16"/>
                <w:szCs w:val="16"/>
                <w:lang w:eastAsia="en-US"/>
              </w:rPr>
            </w:pPr>
            <w:r w:rsidRPr="001F23FC">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F23FC" w:rsidRDefault="007931D9" w:rsidP="00AA2B80">
            <w:pPr>
              <w:pStyle w:val="TAC"/>
              <w:jc w:val="left"/>
              <w:rPr>
                <w:sz w:val="16"/>
                <w:szCs w:val="16"/>
                <w:lang w:eastAsia="en-US"/>
              </w:rPr>
            </w:pPr>
            <w:r w:rsidRPr="001F23FC">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F23FC" w:rsidRDefault="007931D9" w:rsidP="00DA6248">
            <w:pPr>
              <w:pStyle w:val="TAC"/>
              <w:jc w:val="left"/>
              <w:rPr>
                <w:sz w:val="16"/>
                <w:szCs w:val="16"/>
                <w:lang w:eastAsia="en-US"/>
              </w:rPr>
            </w:pPr>
            <w:r w:rsidRPr="001F23FC">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F23FC" w:rsidRDefault="007931D9" w:rsidP="00AA2B80">
            <w:pPr>
              <w:pStyle w:val="TAC"/>
              <w:jc w:val="left"/>
              <w:rPr>
                <w:sz w:val="16"/>
                <w:szCs w:val="16"/>
                <w:lang w:eastAsia="en-US"/>
              </w:rPr>
            </w:pPr>
            <w:r w:rsidRPr="001F23FC">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F23FC" w:rsidRDefault="007931D9" w:rsidP="00DA6248">
            <w:pPr>
              <w:pStyle w:val="TAC"/>
              <w:jc w:val="left"/>
              <w:rPr>
                <w:sz w:val="16"/>
                <w:szCs w:val="16"/>
                <w:lang w:eastAsia="en-US"/>
              </w:rPr>
            </w:pPr>
            <w:r w:rsidRPr="001F23FC">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F23FC" w:rsidRDefault="007931D9" w:rsidP="00AA2B80">
            <w:pPr>
              <w:pStyle w:val="TAC"/>
              <w:jc w:val="left"/>
              <w:rPr>
                <w:sz w:val="16"/>
                <w:szCs w:val="16"/>
                <w:lang w:eastAsia="en-US"/>
              </w:rPr>
            </w:pPr>
            <w:r w:rsidRPr="001F23FC">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F23FC" w:rsidRDefault="007931D9" w:rsidP="00DA6248">
            <w:pPr>
              <w:pStyle w:val="TAC"/>
              <w:jc w:val="left"/>
              <w:rPr>
                <w:sz w:val="16"/>
                <w:szCs w:val="16"/>
                <w:lang w:eastAsia="en-US"/>
              </w:rPr>
            </w:pPr>
            <w:r w:rsidRPr="001F23FC">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F23FC" w:rsidRDefault="007931D9" w:rsidP="00AA2B80">
            <w:pPr>
              <w:pStyle w:val="TAC"/>
              <w:jc w:val="left"/>
              <w:rPr>
                <w:sz w:val="16"/>
                <w:szCs w:val="16"/>
                <w:lang w:eastAsia="en-US"/>
              </w:rPr>
            </w:pPr>
            <w:r w:rsidRPr="001F23FC">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F23FC" w:rsidRDefault="007931D9" w:rsidP="00DA6248">
            <w:pPr>
              <w:pStyle w:val="TAC"/>
              <w:jc w:val="left"/>
              <w:rPr>
                <w:sz w:val="16"/>
                <w:szCs w:val="16"/>
                <w:lang w:eastAsia="en-US"/>
              </w:rPr>
            </w:pPr>
            <w:r w:rsidRPr="001F23FC">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F23FC" w:rsidRDefault="007931D9" w:rsidP="00AA2B80">
            <w:pPr>
              <w:pStyle w:val="TAC"/>
              <w:jc w:val="left"/>
              <w:rPr>
                <w:sz w:val="16"/>
                <w:szCs w:val="16"/>
                <w:lang w:eastAsia="en-US"/>
              </w:rPr>
            </w:pPr>
            <w:r w:rsidRPr="001F23FC">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F23FC" w:rsidRDefault="007931D9" w:rsidP="00DA6248">
            <w:pPr>
              <w:pStyle w:val="TAC"/>
              <w:jc w:val="left"/>
              <w:rPr>
                <w:sz w:val="16"/>
                <w:szCs w:val="16"/>
                <w:lang w:eastAsia="en-US"/>
              </w:rPr>
            </w:pPr>
            <w:r w:rsidRPr="001F23FC">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F23FC" w:rsidRDefault="007931D9" w:rsidP="00AA2B80">
            <w:pPr>
              <w:pStyle w:val="TAC"/>
              <w:jc w:val="left"/>
              <w:rPr>
                <w:sz w:val="16"/>
                <w:szCs w:val="16"/>
                <w:lang w:eastAsia="en-US"/>
              </w:rPr>
            </w:pPr>
            <w:r w:rsidRPr="001F23FC">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F23FC" w:rsidRDefault="007931D9" w:rsidP="00DA6248">
            <w:pPr>
              <w:pStyle w:val="TAC"/>
              <w:jc w:val="left"/>
              <w:rPr>
                <w:sz w:val="16"/>
                <w:szCs w:val="16"/>
                <w:lang w:eastAsia="en-US"/>
              </w:rPr>
            </w:pPr>
            <w:r w:rsidRPr="001F23FC">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F23FC" w:rsidRDefault="007931D9" w:rsidP="00AA2B80">
            <w:pPr>
              <w:pStyle w:val="TAC"/>
              <w:jc w:val="left"/>
              <w:rPr>
                <w:sz w:val="16"/>
                <w:szCs w:val="16"/>
                <w:lang w:eastAsia="en-US"/>
              </w:rPr>
            </w:pPr>
            <w:r w:rsidRPr="001F23FC">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12F68FCE"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Editor</w:t>
            </w:r>
            <w:r w:rsidR="00B00962">
              <w:rPr>
                <w:rFonts w:ascii="Arial" w:hAnsi="Arial"/>
                <w:sz w:val="16"/>
                <w:szCs w:val="16"/>
                <w:lang w:eastAsia="en-US"/>
              </w:rPr>
              <w:t>'</w:t>
            </w:r>
            <w:r w:rsidRPr="001F23FC">
              <w:rPr>
                <w:rFonts w:ascii="Arial" w:hAnsi="Arial"/>
                <w:sz w:val="16"/>
                <w:szCs w:val="16"/>
                <w:lang w:eastAsia="en-US"/>
              </w:rPr>
              <w:t>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F23FC" w:rsidRDefault="007931D9" w:rsidP="009268D1">
            <w:pPr>
              <w:pStyle w:val="TAC"/>
              <w:jc w:val="left"/>
              <w:rPr>
                <w:sz w:val="16"/>
                <w:szCs w:val="16"/>
                <w:lang w:eastAsia="en-US"/>
              </w:rPr>
            </w:pPr>
            <w:r w:rsidRPr="001F23FC">
              <w:rPr>
                <w:sz w:val="16"/>
                <w:szCs w:val="16"/>
                <w:lang w:eastAsia="en-US"/>
              </w:rPr>
              <w:t>R5-20</w:t>
            </w:r>
            <w:r w:rsidR="00195DC4" w:rsidRPr="001F23FC">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F23FC" w:rsidRDefault="007931D9" w:rsidP="009268D1">
            <w:pPr>
              <w:pStyle w:val="TAC"/>
              <w:jc w:val="left"/>
              <w:rPr>
                <w:sz w:val="16"/>
                <w:szCs w:val="16"/>
                <w:lang w:eastAsia="en-US"/>
              </w:rPr>
            </w:pPr>
            <w:r w:rsidRPr="001F23FC">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F23FC" w:rsidRDefault="00195DC4" w:rsidP="00DA624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F23FC" w:rsidRDefault="007931D9" w:rsidP="00AA2B8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F23FC" w:rsidRDefault="007931D9" w:rsidP="005C67A0">
            <w:pPr>
              <w:keepNext/>
              <w:keepLines/>
              <w:spacing w:after="0"/>
              <w:rPr>
                <w:rFonts w:ascii="Arial" w:hAnsi="Arial"/>
                <w:sz w:val="16"/>
                <w:szCs w:val="16"/>
                <w:lang w:eastAsia="en-US"/>
              </w:rPr>
            </w:pPr>
            <w:r w:rsidRPr="001F23FC">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F23FC" w:rsidRDefault="007931D9" w:rsidP="00DA6248">
            <w:pPr>
              <w:pStyle w:val="TAC"/>
              <w:jc w:val="left"/>
              <w:rPr>
                <w:sz w:val="16"/>
                <w:szCs w:val="16"/>
                <w:lang w:eastAsia="en-US"/>
              </w:rPr>
            </w:pPr>
            <w:r w:rsidRPr="001F23FC">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F23FC" w:rsidRDefault="007931D9" w:rsidP="00AA2B80">
            <w:pPr>
              <w:pStyle w:val="TAC"/>
              <w:jc w:val="left"/>
              <w:rPr>
                <w:sz w:val="16"/>
                <w:szCs w:val="16"/>
                <w:lang w:eastAsia="en-US"/>
              </w:rPr>
            </w:pPr>
            <w:r w:rsidRPr="001F23FC">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F23FC" w:rsidRDefault="007931D9" w:rsidP="00DA6248">
            <w:pPr>
              <w:pStyle w:val="TAC"/>
              <w:jc w:val="left"/>
              <w:rPr>
                <w:sz w:val="16"/>
                <w:szCs w:val="16"/>
                <w:lang w:eastAsia="en-US"/>
              </w:rPr>
            </w:pPr>
            <w:r w:rsidRPr="001F23FC">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F23FC" w:rsidRDefault="007931D9" w:rsidP="00AA2B80">
            <w:pPr>
              <w:pStyle w:val="TAC"/>
              <w:jc w:val="left"/>
              <w:rPr>
                <w:sz w:val="16"/>
                <w:szCs w:val="16"/>
                <w:lang w:eastAsia="en-US"/>
              </w:rPr>
            </w:pPr>
            <w:r w:rsidRPr="001F23FC">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F23FC" w:rsidRDefault="007931D9" w:rsidP="00DA6248">
            <w:pPr>
              <w:pStyle w:val="TAC"/>
              <w:jc w:val="left"/>
              <w:rPr>
                <w:sz w:val="16"/>
                <w:szCs w:val="16"/>
                <w:lang w:eastAsia="en-US"/>
              </w:rPr>
            </w:pPr>
            <w:r w:rsidRPr="001F23FC">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F23FC" w:rsidRDefault="007931D9" w:rsidP="00AA2B80">
            <w:pPr>
              <w:pStyle w:val="TAC"/>
              <w:jc w:val="left"/>
              <w:rPr>
                <w:sz w:val="16"/>
                <w:szCs w:val="16"/>
                <w:lang w:eastAsia="en-US"/>
              </w:rPr>
            </w:pPr>
            <w:r w:rsidRPr="001F23FC">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F23FC" w:rsidRDefault="007931D9" w:rsidP="00DA6248">
            <w:pPr>
              <w:pStyle w:val="TAC"/>
              <w:jc w:val="left"/>
              <w:rPr>
                <w:sz w:val="16"/>
                <w:szCs w:val="16"/>
                <w:lang w:eastAsia="en-US"/>
              </w:rPr>
            </w:pPr>
            <w:r w:rsidRPr="001F23FC">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F23FC" w:rsidRDefault="007931D9" w:rsidP="00AA2B80">
            <w:pPr>
              <w:pStyle w:val="TAC"/>
              <w:jc w:val="left"/>
              <w:rPr>
                <w:sz w:val="16"/>
                <w:szCs w:val="16"/>
                <w:lang w:eastAsia="en-US"/>
              </w:rPr>
            </w:pPr>
            <w:r w:rsidRPr="001F23FC">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88AC34"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w:t>
            </w:r>
            <w:r w:rsidR="008D532A">
              <w:rPr>
                <w:rFonts w:ascii="Arial" w:hAnsi="Arial"/>
                <w:sz w:val="16"/>
                <w:szCs w:val="16"/>
                <w:lang w:eastAsia="en-US"/>
              </w:rPr>
              <w:t xml:space="preserve"> clause </w:t>
            </w:r>
            <w:r w:rsidRPr="001F23FC">
              <w:rPr>
                <w:rFonts w:ascii="Arial" w:hAnsi="Arial"/>
                <w:sz w:val="16"/>
                <w:szCs w:val="16"/>
                <w:lang w:eastAsia="en-US"/>
              </w:rPr>
              <w:t>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F23FC" w:rsidRDefault="007931D9" w:rsidP="00DA6248">
            <w:pPr>
              <w:pStyle w:val="TAC"/>
              <w:jc w:val="left"/>
              <w:rPr>
                <w:sz w:val="16"/>
                <w:szCs w:val="16"/>
                <w:lang w:eastAsia="en-US"/>
              </w:rPr>
            </w:pPr>
            <w:r w:rsidRPr="001F23FC">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F23FC" w:rsidRDefault="007931D9" w:rsidP="00AA2B80">
            <w:pPr>
              <w:pStyle w:val="TAC"/>
              <w:jc w:val="left"/>
              <w:rPr>
                <w:sz w:val="16"/>
                <w:szCs w:val="16"/>
                <w:lang w:eastAsia="en-US"/>
              </w:rPr>
            </w:pPr>
            <w:r w:rsidRPr="001F23FC">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F23FC" w:rsidRDefault="007931D9" w:rsidP="00DA6248">
            <w:pPr>
              <w:pStyle w:val="TAC"/>
              <w:jc w:val="left"/>
              <w:rPr>
                <w:sz w:val="16"/>
                <w:szCs w:val="16"/>
                <w:lang w:eastAsia="en-US"/>
              </w:rPr>
            </w:pPr>
            <w:r w:rsidRPr="001F23FC">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F23FC" w:rsidRDefault="007931D9" w:rsidP="00AA2B80">
            <w:pPr>
              <w:pStyle w:val="TAC"/>
              <w:jc w:val="left"/>
              <w:rPr>
                <w:sz w:val="16"/>
                <w:szCs w:val="16"/>
                <w:lang w:eastAsia="en-US"/>
              </w:rPr>
            </w:pPr>
            <w:r w:rsidRPr="001F23FC">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F23FC" w:rsidRDefault="007931D9" w:rsidP="00DA6248">
            <w:pPr>
              <w:pStyle w:val="TAC"/>
              <w:jc w:val="left"/>
              <w:rPr>
                <w:sz w:val="16"/>
                <w:szCs w:val="16"/>
                <w:lang w:eastAsia="en-US"/>
              </w:rPr>
            </w:pPr>
            <w:r w:rsidRPr="001F23FC">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F23FC" w:rsidRDefault="007931D9" w:rsidP="00AA2B80">
            <w:pPr>
              <w:pStyle w:val="TAC"/>
              <w:jc w:val="left"/>
              <w:rPr>
                <w:sz w:val="16"/>
                <w:szCs w:val="16"/>
                <w:lang w:eastAsia="en-US"/>
              </w:rPr>
            </w:pPr>
            <w:r w:rsidRPr="001F23FC">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 xml:space="preserve">Update of </w:t>
            </w:r>
            <w:proofErr w:type="spellStart"/>
            <w:r w:rsidRPr="001F23FC">
              <w:rPr>
                <w:rFonts w:ascii="Arial" w:hAnsi="Arial"/>
                <w:sz w:val="16"/>
                <w:szCs w:val="16"/>
                <w:lang w:eastAsia="en-US"/>
              </w:rPr>
              <w:t>rx</w:t>
            </w:r>
            <w:proofErr w:type="spellEnd"/>
            <w:r w:rsidRPr="001F23FC">
              <w:rPr>
                <w:rFonts w:ascii="Arial" w:hAnsi="Arial"/>
                <w:sz w:val="16"/>
                <w:szCs w:val="16"/>
                <w:lang w:eastAsia="en-US"/>
              </w:rPr>
              <w:t xml:space="preserve"> </w:t>
            </w:r>
            <w:proofErr w:type="spellStart"/>
            <w:r w:rsidRPr="001F23FC">
              <w:rPr>
                <w:rFonts w:ascii="Arial" w:hAnsi="Arial"/>
                <w:sz w:val="16"/>
                <w:szCs w:val="16"/>
                <w:lang w:eastAsia="en-US"/>
              </w:rPr>
              <w:t>beampeak</w:t>
            </w:r>
            <w:proofErr w:type="spellEnd"/>
            <w:r w:rsidRPr="001F23FC">
              <w:rPr>
                <w:rFonts w:ascii="Arial" w:hAnsi="Arial"/>
                <w:sz w:val="16"/>
                <w:szCs w:val="16"/>
                <w:lang w:eastAsia="en-US"/>
              </w:rPr>
              <w:t xml:space="preserve">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F23FC" w:rsidRDefault="007931D9" w:rsidP="00DA6248">
            <w:pPr>
              <w:pStyle w:val="TAC"/>
              <w:jc w:val="left"/>
              <w:rPr>
                <w:sz w:val="16"/>
                <w:szCs w:val="16"/>
                <w:lang w:eastAsia="en-US"/>
              </w:rPr>
            </w:pPr>
            <w:r w:rsidRPr="001F23FC">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F23FC" w:rsidRDefault="007931D9" w:rsidP="00AA2B80">
            <w:pPr>
              <w:pStyle w:val="TAC"/>
              <w:jc w:val="left"/>
              <w:rPr>
                <w:sz w:val="16"/>
                <w:szCs w:val="16"/>
                <w:lang w:eastAsia="en-US"/>
              </w:rPr>
            </w:pPr>
            <w:r w:rsidRPr="001F23FC">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F23FC" w:rsidRDefault="007931D9" w:rsidP="00DA6248">
            <w:pPr>
              <w:pStyle w:val="TAC"/>
              <w:jc w:val="left"/>
              <w:rPr>
                <w:sz w:val="16"/>
                <w:szCs w:val="16"/>
                <w:lang w:eastAsia="en-US"/>
              </w:rPr>
            </w:pPr>
            <w:r w:rsidRPr="001F23FC">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F23FC" w:rsidRDefault="007931D9" w:rsidP="00AA2B80">
            <w:pPr>
              <w:pStyle w:val="TAC"/>
              <w:jc w:val="left"/>
              <w:rPr>
                <w:sz w:val="16"/>
                <w:szCs w:val="16"/>
                <w:lang w:eastAsia="en-US"/>
              </w:rPr>
            </w:pPr>
            <w:r w:rsidRPr="001F23FC">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F23FC" w:rsidRDefault="007931D9" w:rsidP="00DA6248">
            <w:pPr>
              <w:pStyle w:val="TAC"/>
              <w:jc w:val="left"/>
              <w:rPr>
                <w:sz w:val="16"/>
                <w:szCs w:val="16"/>
                <w:lang w:eastAsia="en-US"/>
              </w:rPr>
            </w:pPr>
            <w:r w:rsidRPr="001F23FC">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F23FC" w:rsidRDefault="007931D9" w:rsidP="00AA2B80">
            <w:pPr>
              <w:pStyle w:val="TAC"/>
              <w:jc w:val="left"/>
              <w:rPr>
                <w:sz w:val="16"/>
                <w:szCs w:val="16"/>
                <w:lang w:eastAsia="en-US"/>
              </w:rPr>
            </w:pPr>
            <w:r w:rsidRPr="001F23FC">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F23FC" w:rsidRDefault="007931D9" w:rsidP="00DA6248">
            <w:pPr>
              <w:pStyle w:val="TAC"/>
              <w:jc w:val="left"/>
              <w:rPr>
                <w:sz w:val="16"/>
                <w:szCs w:val="16"/>
                <w:lang w:eastAsia="en-US"/>
              </w:rPr>
            </w:pPr>
            <w:r w:rsidRPr="001F23FC">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F23FC" w:rsidRDefault="007931D9" w:rsidP="00AA2B80">
            <w:pPr>
              <w:pStyle w:val="TAC"/>
              <w:jc w:val="left"/>
              <w:rPr>
                <w:sz w:val="16"/>
                <w:szCs w:val="16"/>
                <w:lang w:eastAsia="en-US"/>
              </w:rPr>
            </w:pPr>
            <w:r w:rsidRPr="001F23FC">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F23FC" w:rsidRDefault="007931D9" w:rsidP="005C67A0">
            <w:pPr>
              <w:pStyle w:val="TAC"/>
              <w:jc w:val="left"/>
              <w:rPr>
                <w:sz w:val="16"/>
                <w:szCs w:val="16"/>
                <w:lang w:eastAsia="en-US"/>
              </w:rPr>
            </w:pPr>
            <w:r w:rsidRPr="001F23FC">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A44B80" w:rsidRPr="001F23FC"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F23FC" w:rsidRDefault="00A44B80" w:rsidP="00BA5147">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F23FC" w:rsidRDefault="00A44B80" w:rsidP="00083A7D">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F23FC" w:rsidRDefault="00A44B80" w:rsidP="009D685B">
            <w:pPr>
              <w:pStyle w:val="TAC"/>
              <w:jc w:val="left"/>
              <w:rPr>
                <w:sz w:val="16"/>
                <w:szCs w:val="16"/>
                <w:lang w:eastAsia="en-US"/>
              </w:rPr>
            </w:pPr>
            <w:r w:rsidRPr="001F23FC">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F23FC" w:rsidRDefault="00A44B80" w:rsidP="009D685B">
            <w:pPr>
              <w:pStyle w:val="TAC"/>
              <w:jc w:val="left"/>
              <w:rPr>
                <w:sz w:val="16"/>
                <w:szCs w:val="16"/>
                <w:lang w:eastAsia="en-US"/>
              </w:rPr>
            </w:pPr>
            <w:r w:rsidRPr="001F23FC">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F23FC" w:rsidRDefault="00A44B80" w:rsidP="009D685B">
            <w:pPr>
              <w:pStyle w:val="TAC"/>
              <w:jc w:val="left"/>
              <w:rPr>
                <w:sz w:val="16"/>
                <w:szCs w:val="16"/>
                <w:lang w:eastAsia="en-US"/>
              </w:rPr>
            </w:pPr>
            <w:r w:rsidRPr="001F23FC">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F23FC" w:rsidRDefault="00A44B80" w:rsidP="009D685B">
            <w:pPr>
              <w:pStyle w:val="TAC"/>
              <w:jc w:val="left"/>
              <w:rPr>
                <w:sz w:val="16"/>
                <w:szCs w:val="16"/>
                <w:lang w:eastAsia="en-US"/>
              </w:rPr>
            </w:pPr>
            <w:r w:rsidRPr="001F23FC">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F23FC" w:rsidRDefault="00A44B80" w:rsidP="009D685B">
            <w:pPr>
              <w:pStyle w:val="TAC"/>
              <w:jc w:val="left"/>
              <w:rPr>
                <w:sz w:val="16"/>
                <w:szCs w:val="16"/>
                <w:lang w:eastAsia="en-US"/>
              </w:rPr>
            </w:pPr>
            <w:r w:rsidRPr="001F23FC">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F23FC" w:rsidRDefault="00A44B80" w:rsidP="009D685B">
            <w:pPr>
              <w:pStyle w:val="TAC"/>
              <w:jc w:val="left"/>
              <w:rPr>
                <w:sz w:val="16"/>
                <w:szCs w:val="16"/>
                <w:lang w:eastAsia="en-US"/>
              </w:rPr>
            </w:pPr>
            <w:r w:rsidRPr="001F23FC">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F23FC" w:rsidRDefault="00A44B80" w:rsidP="009D685B">
            <w:pPr>
              <w:pStyle w:val="TAC"/>
              <w:jc w:val="left"/>
              <w:rPr>
                <w:sz w:val="16"/>
                <w:szCs w:val="16"/>
                <w:lang w:eastAsia="en-US"/>
              </w:rPr>
            </w:pPr>
            <w:r w:rsidRPr="001F23FC">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F23FC" w:rsidRDefault="00A44B80" w:rsidP="009D685B">
            <w:pPr>
              <w:pStyle w:val="TAC"/>
              <w:jc w:val="left"/>
              <w:rPr>
                <w:sz w:val="16"/>
                <w:szCs w:val="16"/>
                <w:lang w:eastAsia="en-US"/>
              </w:rPr>
            </w:pPr>
            <w:r w:rsidRPr="001F23FC">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F23FC" w:rsidRDefault="00A44B80" w:rsidP="009D685B">
            <w:pPr>
              <w:pStyle w:val="TAC"/>
              <w:jc w:val="left"/>
              <w:rPr>
                <w:sz w:val="16"/>
                <w:szCs w:val="16"/>
                <w:lang w:eastAsia="en-US"/>
              </w:rPr>
            </w:pPr>
            <w:r w:rsidRPr="001F23FC">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F23FC" w:rsidRDefault="00A44B80" w:rsidP="009D685B">
            <w:pPr>
              <w:pStyle w:val="TAC"/>
              <w:jc w:val="left"/>
              <w:rPr>
                <w:sz w:val="16"/>
                <w:szCs w:val="16"/>
                <w:lang w:eastAsia="en-US"/>
              </w:rPr>
            </w:pPr>
            <w:r w:rsidRPr="001F23FC">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F23FC" w:rsidRDefault="00A44B80" w:rsidP="009D685B">
            <w:pPr>
              <w:pStyle w:val="TAC"/>
              <w:jc w:val="left"/>
              <w:rPr>
                <w:sz w:val="16"/>
                <w:szCs w:val="16"/>
                <w:lang w:eastAsia="en-US"/>
              </w:rPr>
            </w:pPr>
            <w:r w:rsidRPr="001F23FC">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F23FC" w:rsidRDefault="00A44B80" w:rsidP="009D685B">
            <w:pPr>
              <w:pStyle w:val="TAC"/>
              <w:jc w:val="left"/>
              <w:rPr>
                <w:sz w:val="16"/>
                <w:szCs w:val="16"/>
                <w:lang w:eastAsia="en-US"/>
              </w:rPr>
            </w:pPr>
            <w:r w:rsidRPr="001F23FC">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F23FC" w:rsidRDefault="00A44B80" w:rsidP="009D685B">
            <w:pPr>
              <w:pStyle w:val="TAC"/>
              <w:jc w:val="left"/>
              <w:rPr>
                <w:sz w:val="16"/>
                <w:szCs w:val="16"/>
                <w:lang w:eastAsia="en-US"/>
              </w:rPr>
            </w:pPr>
            <w:r w:rsidRPr="001F23FC">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F23FC" w:rsidRDefault="00A44B80" w:rsidP="009D685B">
            <w:pPr>
              <w:pStyle w:val="TAC"/>
              <w:jc w:val="left"/>
              <w:rPr>
                <w:sz w:val="16"/>
                <w:szCs w:val="16"/>
                <w:lang w:eastAsia="en-US"/>
              </w:rPr>
            </w:pPr>
            <w:r w:rsidRPr="001F23FC">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F23FC" w:rsidRDefault="00A44B80" w:rsidP="009D685B">
            <w:pPr>
              <w:pStyle w:val="TAC"/>
              <w:jc w:val="left"/>
              <w:rPr>
                <w:sz w:val="16"/>
                <w:szCs w:val="16"/>
                <w:lang w:eastAsia="en-US"/>
              </w:rPr>
            </w:pPr>
            <w:r w:rsidRPr="001F23FC">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F23FC" w:rsidRDefault="00A44B80" w:rsidP="009D685B">
            <w:pPr>
              <w:pStyle w:val="TAC"/>
              <w:jc w:val="left"/>
              <w:rPr>
                <w:sz w:val="16"/>
                <w:szCs w:val="16"/>
                <w:lang w:eastAsia="en-US"/>
              </w:rPr>
            </w:pPr>
            <w:r w:rsidRPr="001F23FC">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F23FC" w:rsidRDefault="00A44B80" w:rsidP="009D685B">
            <w:pPr>
              <w:pStyle w:val="TAC"/>
              <w:jc w:val="left"/>
              <w:rPr>
                <w:sz w:val="16"/>
                <w:szCs w:val="16"/>
                <w:lang w:eastAsia="en-US"/>
              </w:rPr>
            </w:pPr>
            <w:r w:rsidRPr="001F23FC">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F23FC" w:rsidRDefault="00A44B80" w:rsidP="009D685B">
            <w:pPr>
              <w:pStyle w:val="TAC"/>
              <w:jc w:val="left"/>
              <w:rPr>
                <w:sz w:val="16"/>
                <w:szCs w:val="16"/>
                <w:lang w:eastAsia="en-US"/>
              </w:rPr>
            </w:pPr>
            <w:r w:rsidRPr="001F23FC">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F23FC" w:rsidRDefault="00A44B80" w:rsidP="009D685B">
            <w:pPr>
              <w:pStyle w:val="TAC"/>
              <w:jc w:val="left"/>
              <w:rPr>
                <w:sz w:val="16"/>
                <w:szCs w:val="16"/>
                <w:lang w:eastAsia="en-US"/>
              </w:rPr>
            </w:pPr>
            <w:r w:rsidRPr="001F23FC">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F23FC" w:rsidRDefault="00A44B80" w:rsidP="009D685B">
            <w:pPr>
              <w:pStyle w:val="TAC"/>
              <w:jc w:val="left"/>
              <w:rPr>
                <w:sz w:val="16"/>
                <w:szCs w:val="16"/>
                <w:lang w:eastAsia="en-US"/>
              </w:rPr>
            </w:pPr>
            <w:r w:rsidRPr="001F23FC">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F23FC" w:rsidRDefault="00A44B80" w:rsidP="009D685B">
            <w:pPr>
              <w:pStyle w:val="TAC"/>
              <w:jc w:val="left"/>
              <w:rPr>
                <w:sz w:val="16"/>
                <w:szCs w:val="16"/>
                <w:lang w:eastAsia="en-US"/>
              </w:rPr>
            </w:pPr>
            <w:r w:rsidRPr="001F23FC">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F23FC" w:rsidRDefault="00A44B80" w:rsidP="009D685B">
            <w:pPr>
              <w:pStyle w:val="TAC"/>
              <w:jc w:val="left"/>
              <w:rPr>
                <w:sz w:val="16"/>
                <w:szCs w:val="16"/>
                <w:lang w:eastAsia="en-US"/>
              </w:rPr>
            </w:pPr>
            <w:r w:rsidRPr="001F23FC">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F23FC" w:rsidRDefault="00A44B80" w:rsidP="009D685B">
            <w:pPr>
              <w:pStyle w:val="TAC"/>
              <w:jc w:val="left"/>
              <w:rPr>
                <w:sz w:val="16"/>
                <w:szCs w:val="16"/>
                <w:lang w:eastAsia="en-US"/>
              </w:rPr>
            </w:pPr>
            <w:r w:rsidRPr="001F23FC">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F23FC" w:rsidRDefault="00A44B80" w:rsidP="009D685B">
            <w:pPr>
              <w:pStyle w:val="TAC"/>
              <w:jc w:val="left"/>
              <w:rPr>
                <w:sz w:val="16"/>
                <w:szCs w:val="16"/>
                <w:lang w:eastAsia="en-US"/>
              </w:rPr>
            </w:pPr>
            <w:r w:rsidRPr="001F23FC">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F23FC" w:rsidRDefault="00A44B80" w:rsidP="009D685B">
            <w:pPr>
              <w:pStyle w:val="TAC"/>
              <w:jc w:val="left"/>
              <w:rPr>
                <w:sz w:val="16"/>
                <w:szCs w:val="16"/>
                <w:lang w:eastAsia="en-US"/>
              </w:rPr>
            </w:pPr>
            <w:r w:rsidRPr="001F23FC">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F23FC" w:rsidRDefault="00A44B80" w:rsidP="009D685B">
            <w:pPr>
              <w:pStyle w:val="TAC"/>
              <w:jc w:val="left"/>
              <w:rPr>
                <w:sz w:val="16"/>
                <w:szCs w:val="16"/>
                <w:lang w:eastAsia="en-US"/>
              </w:rPr>
            </w:pPr>
            <w:r w:rsidRPr="001F23FC">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F23FC" w:rsidRDefault="00A44B80" w:rsidP="009D685B">
            <w:pPr>
              <w:pStyle w:val="TAC"/>
              <w:jc w:val="left"/>
              <w:rPr>
                <w:sz w:val="16"/>
                <w:szCs w:val="16"/>
                <w:lang w:eastAsia="en-US"/>
              </w:rPr>
            </w:pPr>
            <w:r w:rsidRPr="001F23FC">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F23FC" w:rsidRDefault="00A44B80" w:rsidP="009D685B">
            <w:pPr>
              <w:pStyle w:val="TAC"/>
              <w:jc w:val="left"/>
              <w:rPr>
                <w:sz w:val="16"/>
                <w:szCs w:val="16"/>
                <w:lang w:eastAsia="en-US"/>
              </w:rPr>
            </w:pPr>
            <w:r w:rsidRPr="001F23FC">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F23FC" w:rsidRDefault="00A44B80" w:rsidP="009D685B">
            <w:pPr>
              <w:pStyle w:val="TAC"/>
              <w:jc w:val="left"/>
              <w:rPr>
                <w:sz w:val="16"/>
                <w:szCs w:val="16"/>
                <w:lang w:eastAsia="en-US"/>
              </w:rPr>
            </w:pPr>
            <w:r w:rsidRPr="001F23FC">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F23FC" w:rsidRDefault="00A44B80" w:rsidP="009D685B">
            <w:pPr>
              <w:pStyle w:val="TAC"/>
              <w:jc w:val="left"/>
              <w:rPr>
                <w:sz w:val="16"/>
                <w:szCs w:val="16"/>
                <w:lang w:eastAsia="en-US"/>
              </w:rPr>
            </w:pPr>
            <w:r w:rsidRPr="001F23FC">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test metric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F23FC" w:rsidRDefault="00A44B80" w:rsidP="009D685B">
            <w:pPr>
              <w:pStyle w:val="TAC"/>
              <w:jc w:val="left"/>
              <w:rPr>
                <w:sz w:val="16"/>
                <w:szCs w:val="16"/>
                <w:lang w:eastAsia="en-US"/>
              </w:rPr>
            </w:pPr>
            <w:r w:rsidRPr="001F23FC">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F23FC" w:rsidRDefault="00A44B80" w:rsidP="009D685B">
            <w:pPr>
              <w:pStyle w:val="TAC"/>
              <w:jc w:val="left"/>
              <w:rPr>
                <w:sz w:val="16"/>
                <w:szCs w:val="16"/>
                <w:lang w:eastAsia="en-US"/>
              </w:rPr>
            </w:pPr>
            <w:r w:rsidRPr="001F23FC">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uplink configuration table number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F23FC" w:rsidRDefault="00A44B80" w:rsidP="009D685B">
            <w:pPr>
              <w:pStyle w:val="TAC"/>
              <w:jc w:val="left"/>
              <w:rPr>
                <w:sz w:val="16"/>
                <w:szCs w:val="16"/>
                <w:lang w:eastAsia="en-US"/>
              </w:rPr>
            </w:pPr>
            <w:r w:rsidRPr="001F23FC">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F23FC" w:rsidRDefault="00A44B80" w:rsidP="009D685B">
            <w:pPr>
              <w:pStyle w:val="TAC"/>
              <w:jc w:val="left"/>
              <w:rPr>
                <w:sz w:val="16"/>
                <w:szCs w:val="16"/>
                <w:lang w:eastAsia="en-US"/>
              </w:rPr>
            </w:pPr>
            <w:r w:rsidRPr="001F23FC">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F23FC" w:rsidRDefault="00A44B80" w:rsidP="009D685B">
            <w:pPr>
              <w:pStyle w:val="TAC"/>
              <w:jc w:val="left"/>
              <w:rPr>
                <w:sz w:val="16"/>
                <w:szCs w:val="16"/>
                <w:lang w:eastAsia="en-US"/>
              </w:rPr>
            </w:pPr>
            <w:r w:rsidRPr="001F23FC">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F23FC" w:rsidRDefault="00A44B80" w:rsidP="009D685B">
            <w:pPr>
              <w:pStyle w:val="TAC"/>
              <w:jc w:val="left"/>
              <w:rPr>
                <w:sz w:val="16"/>
                <w:szCs w:val="16"/>
                <w:lang w:eastAsia="en-US"/>
              </w:rPr>
            </w:pPr>
            <w:r w:rsidRPr="001F23FC">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CR to 38.521-2 to clarify the applicability of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F23FC" w:rsidRDefault="00A44B80" w:rsidP="009D685B">
            <w:pPr>
              <w:pStyle w:val="TAC"/>
              <w:jc w:val="left"/>
              <w:rPr>
                <w:sz w:val="16"/>
                <w:szCs w:val="16"/>
                <w:lang w:eastAsia="en-US"/>
              </w:rPr>
            </w:pPr>
            <w:r w:rsidRPr="001F23FC">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F23FC" w:rsidRDefault="00A44B80" w:rsidP="009D685B">
            <w:pPr>
              <w:pStyle w:val="TAC"/>
              <w:jc w:val="left"/>
              <w:rPr>
                <w:sz w:val="16"/>
                <w:szCs w:val="16"/>
                <w:lang w:eastAsia="en-US"/>
              </w:rPr>
            </w:pPr>
            <w:r w:rsidRPr="001F23FC">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F23FC" w:rsidRDefault="00A44B80" w:rsidP="009D685B">
            <w:pPr>
              <w:pStyle w:val="TAC"/>
              <w:jc w:val="left"/>
              <w:rPr>
                <w:sz w:val="16"/>
                <w:szCs w:val="16"/>
                <w:lang w:eastAsia="en-US"/>
              </w:rPr>
            </w:pPr>
            <w:r w:rsidRPr="001F23FC">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F23FC" w:rsidRDefault="00A44B80" w:rsidP="009D685B">
            <w:pPr>
              <w:pStyle w:val="TAC"/>
              <w:jc w:val="left"/>
              <w:rPr>
                <w:sz w:val="16"/>
                <w:szCs w:val="16"/>
                <w:lang w:eastAsia="en-US"/>
              </w:rPr>
            </w:pPr>
            <w:r w:rsidRPr="001F23FC">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F23FC" w:rsidRDefault="00A44B80" w:rsidP="009D685B">
            <w:pPr>
              <w:pStyle w:val="TAC"/>
              <w:jc w:val="left"/>
              <w:rPr>
                <w:sz w:val="16"/>
                <w:szCs w:val="16"/>
                <w:lang w:eastAsia="en-US"/>
              </w:rPr>
            </w:pPr>
            <w:r w:rsidRPr="001F23FC">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F23FC" w:rsidRDefault="00A44B80" w:rsidP="009D685B">
            <w:pPr>
              <w:pStyle w:val="TAC"/>
              <w:jc w:val="left"/>
              <w:rPr>
                <w:sz w:val="16"/>
                <w:szCs w:val="16"/>
                <w:lang w:eastAsia="en-US"/>
              </w:rPr>
            </w:pPr>
            <w:r w:rsidRPr="001F23FC">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F23FC" w:rsidRDefault="00A44B80" w:rsidP="009D685B">
            <w:pPr>
              <w:pStyle w:val="TAC"/>
              <w:jc w:val="left"/>
              <w:rPr>
                <w:sz w:val="16"/>
                <w:szCs w:val="16"/>
                <w:lang w:eastAsia="en-US"/>
              </w:rPr>
            </w:pPr>
            <w:r w:rsidRPr="001F23FC">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F23FC" w:rsidRDefault="00A44B80" w:rsidP="009D685B">
            <w:pPr>
              <w:pStyle w:val="TAC"/>
              <w:jc w:val="left"/>
              <w:rPr>
                <w:sz w:val="16"/>
                <w:szCs w:val="16"/>
                <w:lang w:eastAsia="en-US"/>
              </w:rPr>
            </w:pPr>
            <w:r w:rsidRPr="001F23FC">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F23FC" w:rsidRDefault="00A44B80" w:rsidP="009D685B">
            <w:pPr>
              <w:pStyle w:val="TAC"/>
              <w:jc w:val="left"/>
              <w:rPr>
                <w:sz w:val="16"/>
                <w:szCs w:val="16"/>
                <w:lang w:eastAsia="en-US"/>
              </w:rPr>
            </w:pPr>
            <w:r w:rsidRPr="001F23FC">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F23FC" w:rsidRDefault="00A44B80" w:rsidP="009D685B">
            <w:pPr>
              <w:pStyle w:val="TAC"/>
              <w:jc w:val="left"/>
              <w:rPr>
                <w:sz w:val="16"/>
                <w:szCs w:val="16"/>
                <w:lang w:eastAsia="en-US"/>
              </w:rPr>
            </w:pPr>
            <w:r w:rsidRPr="001F23FC">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F23FC" w:rsidRDefault="00A44B80" w:rsidP="009D685B">
            <w:pPr>
              <w:pStyle w:val="TAC"/>
              <w:jc w:val="left"/>
              <w:rPr>
                <w:sz w:val="16"/>
                <w:szCs w:val="16"/>
                <w:lang w:eastAsia="en-US"/>
              </w:rPr>
            </w:pPr>
            <w:r w:rsidRPr="001F23FC">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F23FC" w:rsidRDefault="00A44B80" w:rsidP="009D685B">
            <w:pPr>
              <w:pStyle w:val="TAC"/>
              <w:jc w:val="left"/>
              <w:rPr>
                <w:sz w:val="16"/>
                <w:szCs w:val="16"/>
                <w:lang w:eastAsia="en-US"/>
              </w:rPr>
            </w:pPr>
            <w:r w:rsidRPr="001F23FC">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F23FC" w:rsidRDefault="00A44B80" w:rsidP="009D685B">
            <w:pPr>
              <w:pStyle w:val="TAC"/>
              <w:jc w:val="left"/>
              <w:rPr>
                <w:sz w:val="16"/>
                <w:szCs w:val="16"/>
                <w:lang w:eastAsia="en-US"/>
              </w:rPr>
            </w:pPr>
            <w:r w:rsidRPr="001F23FC">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F23FC" w:rsidRDefault="00A44B80" w:rsidP="009D685B">
            <w:pPr>
              <w:pStyle w:val="TAC"/>
              <w:jc w:val="left"/>
              <w:rPr>
                <w:sz w:val="16"/>
                <w:szCs w:val="16"/>
                <w:lang w:eastAsia="en-US"/>
              </w:rPr>
            </w:pPr>
            <w:r w:rsidRPr="001F23FC">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F23FC" w:rsidRDefault="00A44B80" w:rsidP="009D685B">
            <w:pPr>
              <w:pStyle w:val="TAC"/>
              <w:jc w:val="left"/>
              <w:rPr>
                <w:sz w:val="16"/>
                <w:szCs w:val="16"/>
                <w:lang w:eastAsia="en-US"/>
              </w:rPr>
            </w:pPr>
            <w:r w:rsidRPr="001F23FC">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F23FC" w:rsidRDefault="00A44B80" w:rsidP="009D685B">
            <w:pPr>
              <w:pStyle w:val="TAC"/>
              <w:jc w:val="left"/>
              <w:rPr>
                <w:sz w:val="16"/>
                <w:szCs w:val="16"/>
                <w:lang w:eastAsia="en-US"/>
              </w:rPr>
            </w:pPr>
            <w:r w:rsidRPr="001F23FC">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F23FC" w:rsidRDefault="00A44B80" w:rsidP="009D685B">
            <w:pPr>
              <w:pStyle w:val="TAC"/>
              <w:jc w:val="left"/>
              <w:rPr>
                <w:sz w:val="16"/>
                <w:szCs w:val="16"/>
                <w:lang w:eastAsia="en-US"/>
              </w:rPr>
            </w:pPr>
            <w:r w:rsidRPr="001F23FC">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F23FC" w:rsidRDefault="00A44B80" w:rsidP="009D685B">
            <w:pPr>
              <w:pStyle w:val="TAC"/>
              <w:jc w:val="left"/>
              <w:rPr>
                <w:sz w:val="16"/>
                <w:szCs w:val="16"/>
                <w:lang w:eastAsia="en-US"/>
              </w:rPr>
            </w:pPr>
            <w:r w:rsidRPr="001F23FC">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F23FC" w:rsidRDefault="00A44B80" w:rsidP="009D685B">
            <w:pPr>
              <w:pStyle w:val="TAC"/>
              <w:jc w:val="left"/>
              <w:rPr>
                <w:sz w:val="16"/>
                <w:szCs w:val="16"/>
                <w:lang w:eastAsia="en-US"/>
              </w:rPr>
            </w:pPr>
            <w:r w:rsidRPr="001F23FC">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F23FC" w:rsidRDefault="00A44B80" w:rsidP="009D685B">
            <w:pPr>
              <w:pStyle w:val="TAC"/>
              <w:jc w:val="left"/>
              <w:rPr>
                <w:sz w:val="16"/>
                <w:szCs w:val="16"/>
                <w:lang w:eastAsia="en-US"/>
              </w:rPr>
            </w:pPr>
            <w:r w:rsidRPr="001F23FC">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F23FC" w:rsidRDefault="00A44B80" w:rsidP="009D685B">
            <w:pPr>
              <w:pStyle w:val="TAC"/>
              <w:jc w:val="left"/>
              <w:rPr>
                <w:sz w:val="16"/>
                <w:szCs w:val="16"/>
                <w:lang w:eastAsia="en-US"/>
              </w:rPr>
            </w:pPr>
            <w:r w:rsidRPr="001F23FC">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F23FC" w:rsidRDefault="00A44B80" w:rsidP="009D685B">
            <w:pPr>
              <w:pStyle w:val="TAC"/>
              <w:jc w:val="left"/>
              <w:rPr>
                <w:sz w:val="16"/>
                <w:szCs w:val="16"/>
                <w:lang w:eastAsia="en-US"/>
              </w:rPr>
            </w:pPr>
            <w:r w:rsidRPr="001F23FC">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F23FC" w:rsidRDefault="00A44B80" w:rsidP="009D685B">
            <w:pPr>
              <w:pStyle w:val="TAC"/>
              <w:jc w:val="left"/>
              <w:rPr>
                <w:sz w:val="16"/>
                <w:szCs w:val="16"/>
                <w:lang w:eastAsia="en-US"/>
              </w:rPr>
            </w:pPr>
            <w:r w:rsidRPr="001F23FC">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F23FC" w:rsidRDefault="00A44B80" w:rsidP="009D685B">
            <w:pPr>
              <w:pStyle w:val="TAC"/>
              <w:jc w:val="left"/>
              <w:rPr>
                <w:sz w:val="16"/>
                <w:szCs w:val="16"/>
                <w:lang w:eastAsia="en-US"/>
              </w:rPr>
            </w:pPr>
            <w:r w:rsidRPr="001F23FC">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F23FC" w:rsidRDefault="00A44B80" w:rsidP="009D685B">
            <w:pPr>
              <w:pStyle w:val="TAC"/>
              <w:jc w:val="left"/>
              <w:rPr>
                <w:sz w:val="16"/>
                <w:szCs w:val="16"/>
                <w:lang w:eastAsia="en-US"/>
              </w:rPr>
            </w:pPr>
            <w:r w:rsidRPr="001F23FC">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F23FC" w:rsidRDefault="00A44B80" w:rsidP="009D685B">
            <w:pPr>
              <w:pStyle w:val="TAC"/>
              <w:jc w:val="left"/>
              <w:rPr>
                <w:sz w:val="16"/>
                <w:szCs w:val="16"/>
                <w:lang w:eastAsia="en-US"/>
              </w:rPr>
            </w:pPr>
            <w:r w:rsidRPr="001F23FC">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F23FC" w:rsidRDefault="00A44B80" w:rsidP="009D685B">
            <w:pPr>
              <w:pStyle w:val="TAC"/>
              <w:jc w:val="left"/>
              <w:rPr>
                <w:sz w:val="16"/>
                <w:szCs w:val="16"/>
                <w:lang w:eastAsia="en-US"/>
              </w:rPr>
            </w:pPr>
            <w:r w:rsidRPr="001F23FC">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F23FC" w:rsidRDefault="00A44B80" w:rsidP="009D685B">
            <w:pPr>
              <w:pStyle w:val="TAC"/>
              <w:jc w:val="left"/>
              <w:rPr>
                <w:sz w:val="16"/>
                <w:szCs w:val="16"/>
                <w:lang w:eastAsia="en-US"/>
              </w:rPr>
            </w:pPr>
            <w:r w:rsidRPr="001F23FC">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F23FC" w:rsidRDefault="00A44B80" w:rsidP="009D685B">
            <w:pPr>
              <w:pStyle w:val="TAC"/>
              <w:jc w:val="left"/>
              <w:rPr>
                <w:sz w:val="16"/>
                <w:szCs w:val="16"/>
                <w:lang w:eastAsia="en-US"/>
              </w:rPr>
            </w:pPr>
            <w:r w:rsidRPr="001F23FC">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F23FC" w:rsidRDefault="00A44B80" w:rsidP="009D685B">
            <w:pPr>
              <w:pStyle w:val="TAC"/>
              <w:jc w:val="left"/>
              <w:rPr>
                <w:sz w:val="16"/>
                <w:szCs w:val="16"/>
                <w:lang w:eastAsia="en-US"/>
              </w:rPr>
            </w:pPr>
            <w:r w:rsidRPr="001F23FC">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F23FC" w:rsidRDefault="00A44B80" w:rsidP="009D685B">
            <w:pPr>
              <w:pStyle w:val="TAC"/>
              <w:jc w:val="left"/>
              <w:rPr>
                <w:sz w:val="16"/>
                <w:szCs w:val="16"/>
                <w:lang w:eastAsia="en-US"/>
              </w:rPr>
            </w:pPr>
            <w:r w:rsidRPr="001F23FC">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F23FC" w:rsidRDefault="00A44B80" w:rsidP="009D685B">
            <w:pPr>
              <w:pStyle w:val="TAC"/>
              <w:jc w:val="left"/>
              <w:rPr>
                <w:sz w:val="16"/>
                <w:szCs w:val="16"/>
                <w:lang w:eastAsia="en-US"/>
              </w:rPr>
            </w:pPr>
            <w:r w:rsidRPr="001F23FC">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F23FC" w:rsidRDefault="00A44B80" w:rsidP="009D685B">
            <w:pPr>
              <w:pStyle w:val="TAC"/>
              <w:jc w:val="left"/>
              <w:rPr>
                <w:sz w:val="16"/>
                <w:szCs w:val="16"/>
                <w:lang w:eastAsia="en-US"/>
              </w:rPr>
            </w:pPr>
            <w:r w:rsidRPr="001F23FC">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F23FC" w:rsidRDefault="00A44B80" w:rsidP="009D685B">
            <w:pPr>
              <w:pStyle w:val="TAC"/>
              <w:jc w:val="left"/>
              <w:rPr>
                <w:sz w:val="16"/>
                <w:szCs w:val="16"/>
                <w:lang w:eastAsia="en-US"/>
              </w:rPr>
            </w:pPr>
            <w:r w:rsidRPr="001F23FC">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F23FC" w:rsidRDefault="00A44B80" w:rsidP="009D685B">
            <w:pPr>
              <w:pStyle w:val="TAC"/>
              <w:jc w:val="left"/>
              <w:rPr>
                <w:sz w:val="16"/>
                <w:szCs w:val="16"/>
                <w:lang w:eastAsia="en-US"/>
              </w:rPr>
            </w:pPr>
            <w:r w:rsidRPr="001F23FC">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F23FC" w:rsidRDefault="00A44B80" w:rsidP="009D685B">
            <w:pPr>
              <w:pStyle w:val="TAC"/>
              <w:jc w:val="left"/>
              <w:rPr>
                <w:sz w:val="16"/>
                <w:szCs w:val="16"/>
                <w:lang w:eastAsia="en-US"/>
              </w:rPr>
            </w:pPr>
            <w:r w:rsidRPr="001F23FC">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F23FC" w:rsidRDefault="00A44B80" w:rsidP="009D685B">
            <w:pPr>
              <w:pStyle w:val="TAC"/>
              <w:jc w:val="left"/>
              <w:rPr>
                <w:sz w:val="16"/>
                <w:szCs w:val="16"/>
                <w:lang w:eastAsia="en-US"/>
              </w:rPr>
            </w:pPr>
            <w:r w:rsidRPr="001F23FC">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F23FC" w:rsidRDefault="00A44B80" w:rsidP="009D685B">
            <w:pPr>
              <w:pStyle w:val="TAC"/>
              <w:jc w:val="left"/>
              <w:rPr>
                <w:sz w:val="16"/>
                <w:szCs w:val="16"/>
                <w:lang w:eastAsia="en-US"/>
              </w:rPr>
            </w:pPr>
            <w:r w:rsidRPr="001F23FC">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F23FC" w:rsidRDefault="00A44B80" w:rsidP="009D685B">
            <w:pPr>
              <w:pStyle w:val="TAC"/>
              <w:jc w:val="left"/>
              <w:rPr>
                <w:sz w:val="16"/>
                <w:szCs w:val="16"/>
                <w:lang w:eastAsia="en-US"/>
              </w:rPr>
            </w:pPr>
            <w:r w:rsidRPr="001F23FC">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F23FC" w:rsidRDefault="00A44B80" w:rsidP="009D685B">
            <w:pPr>
              <w:pStyle w:val="TAC"/>
              <w:jc w:val="left"/>
              <w:rPr>
                <w:sz w:val="16"/>
                <w:szCs w:val="16"/>
                <w:lang w:eastAsia="en-US"/>
              </w:rPr>
            </w:pPr>
            <w:r w:rsidRPr="001F23FC">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F23FC" w:rsidRDefault="00A44B80" w:rsidP="009D685B">
            <w:pPr>
              <w:pStyle w:val="TAC"/>
              <w:jc w:val="left"/>
              <w:rPr>
                <w:sz w:val="16"/>
                <w:szCs w:val="16"/>
                <w:lang w:eastAsia="en-US"/>
              </w:rPr>
            </w:pPr>
            <w:r w:rsidRPr="001F23FC">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F23FC" w:rsidRDefault="00A44B80" w:rsidP="009D685B">
            <w:pPr>
              <w:pStyle w:val="TAC"/>
              <w:jc w:val="left"/>
              <w:rPr>
                <w:sz w:val="16"/>
                <w:szCs w:val="16"/>
                <w:lang w:eastAsia="en-US"/>
              </w:rPr>
            </w:pPr>
            <w:r w:rsidRPr="001F23FC">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on </w:t>
            </w:r>
            <w:proofErr w:type="spellStart"/>
            <w:r w:rsidRPr="001F23FC">
              <w:rPr>
                <w:rFonts w:ascii="Arial" w:hAnsi="Arial"/>
                <w:sz w:val="16"/>
                <w:szCs w:val="16"/>
                <w:lang w:eastAsia="en-US"/>
              </w:rPr>
              <w:t>txDirectCurrentLocation</w:t>
            </w:r>
            <w:proofErr w:type="spellEnd"/>
            <w:r w:rsidRPr="001F23FC">
              <w:rPr>
                <w:rFonts w:ascii="Arial" w:hAnsi="Arial"/>
                <w:sz w:val="16"/>
                <w:szCs w:val="16"/>
                <w:lang w:eastAsia="en-US"/>
              </w:rPr>
              <w:t xml:space="preserve">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F23FC" w:rsidRDefault="00A44B80" w:rsidP="009D685B">
            <w:pPr>
              <w:pStyle w:val="TAC"/>
              <w:jc w:val="left"/>
              <w:rPr>
                <w:sz w:val="16"/>
                <w:szCs w:val="16"/>
                <w:lang w:eastAsia="en-US"/>
              </w:rPr>
            </w:pPr>
            <w:r w:rsidRPr="001F23FC">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F23FC" w:rsidRDefault="00A44B80" w:rsidP="009D685B">
            <w:pPr>
              <w:pStyle w:val="TAC"/>
              <w:jc w:val="left"/>
              <w:rPr>
                <w:sz w:val="16"/>
                <w:szCs w:val="16"/>
                <w:lang w:eastAsia="en-US"/>
              </w:rPr>
            </w:pPr>
            <w:r w:rsidRPr="001F23FC">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F23FC" w:rsidRDefault="00A44B80" w:rsidP="009D685B">
            <w:pPr>
              <w:pStyle w:val="TAC"/>
              <w:jc w:val="left"/>
              <w:rPr>
                <w:sz w:val="16"/>
                <w:szCs w:val="16"/>
                <w:lang w:eastAsia="en-US"/>
              </w:rPr>
            </w:pPr>
            <w:r w:rsidRPr="001F23FC">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F23FC" w:rsidRDefault="00A44B80" w:rsidP="009D685B">
            <w:pPr>
              <w:pStyle w:val="TAC"/>
              <w:jc w:val="left"/>
              <w:rPr>
                <w:sz w:val="16"/>
                <w:szCs w:val="16"/>
                <w:lang w:eastAsia="en-US"/>
              </w:rPr>
            </w:pPr>
            <w:r w:rsidRPr="001F23FC">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F23FC" w:rsidRDefault="00A44B80" w:rsidP="009D685B">
            <w:pPr>
              <w:pStyle w:val="TAC"/>
              <w:jc w:val="left"/>
              <w:rPr>
                <w:sz w:val="16"/>
                <w:szCs w:val="16"/>
                <w:lang w:eastAsia="en-US"/>
              </w:rPr>
            </w:pPr>
            <w:r w:rsidRPr="001F23FC">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F23FC" w:rsidRDefault="00A44B80" w:rsidP="009D685B">
            <w:pPr>
              <w:pStyle w:val="TAC"/>
              <w:jc w:val="left"/>
              <w:rPr>
                <w:sz w:val="16"/>
                <w:szCs w:val="16"/>
                <w:lang w:eastAsia="en-US"/>
              </w:rPr>
            </w:pPr>
            <w:r w:rsidRPr="001F23FC">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F23FC" w:rsidRDefault="00A44B80" w:rsidP="009D685B">
            <w:pPr>
              <w:pStyle w:val="TAC"/>
              <w:jc w:val="left"/>
              <w:rPr>
                <w:sz w:val="16"/>
                <w:szCs w:val="16"/>
                <w:lang w:eastAsia="en-US"/>
              </w:rPr>
            </w:pPr>
            <w:r w:rsidRPr="001F23FC">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F23FC" w:rsidRDefault="00A44B80" w:rsidP="009D685B">
            <w:pPr>
              <w:pStyle w:val="TAC"/>
              <w:jc w:val="left"/>
              <w:rPr>
                <w:sz w:val="16"/>
                <w:szCs w:val="16"/>
                <w:lang w:eastAsia="en-US"/>
              </w:rPr>
            </w:pPr>
            <w:r w:rsidRPr="001F23FC">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F23FC" w:rsidRDefault="00A44B80" w:rsidP="009D685B">
            <w:pPr>
              <w:pStyle w:val="TAC"/>
              <w:jc w:val="left"/>
              <w:rPr>
                <w:sz w:val="16"/>
                <w:szCs w:val="16"/>
                <w:lang w:eastAsia="en-US"/>
              </w:rPr>
            </w:pPr>
            <w:r w:rsidRPr="001F23FC">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F23FC" w:rsidRDefault="00A44B80" w:rsidP="009D685B">
            <w:pPr>
              <w:pStyle w:val="TAC"/>
              <w:jc w:val="left"/>
              <w:rPr>
                <w:sz w:val="16"/>
                <w:szCs w:val="16"/>
                <w:lang w:eastAsia="en-US"/>
              </w:rPr>
            </w:pPr>
            <w:r w:rsidRPr="001F23FC">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F23FC" w:rsidRDefault="00A44B80" w:rsidP="009D685B">
            <w:pPr>
              <w:pStyle w:val="TAC"/>
              <w:jc w:val="left"/>
              <w:rPr>
                <w:sz w:val="16"/>
                <w:szCs w:val="16"/>
                <w:lang w:eastAsia="en-US"/>
              </w:rPr>
            </w:pPr>
            <w:r w:rsidRPr="001F23FC">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F23FC" w:rsidRDefault="00A44B80" w:rsidP="009D685B">
            <w:pPr>
              <w:pStyle w:val="TAC"/>
              <w:jc w:val="left"/>
              <w:rPr>
                <w:sz w:val="16"/>
                <w:szCs w:val="16"/>
                <w:lang w:eastAsia="en-US"/>
              </w:rPr>
            </w:pPr>
            <w:r w:rsidRPr="001F23FC">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F838D5" w:rsidRPr="001F23FC"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F23FC" w:rsidRDefault="00F838D5" w:rsidP="00D5263A">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F23FC" w:rsidRDefault="00F838D5" w:rsidP="009E480B">
            <w:pPr>
              <w:pStyle w:val="TAC"/>
              <w:jc w:val="left"/>
              <w:rPr>
                <w:sz w:val="16"/>
                <w:szCs w:val="16"/>
                <w:lang w:eastAsia="en-US"/>
              </w:rPr>
            </w:pPr>
            <w:r w:rsidRPr="001F23FC">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F23FC" w:rsidRDefault="00F838D5" w:rsidP="009E480B">
            <w:pPr>
              <w:pStyle w:val="TAC"/>
              <w:jc w:val="left"/>
              <w:rPr>
                <w:sz w:val="16"/>
                <w:szCs w:val="16"/>
                <w:lang w:eastAsia="en-US"/>
              </w:rPr>
            </w:pPr>
            <w:r w:rsidRPr="001F23FC">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F23FC" w:rsidRDefault="00F838D5" w:rsidP="009E480B">
            <w:pPr>
              <w:pStyle w:val="TAC"/>
              <w:jc w:val="left"/>
              <w:rPr>
                <w:sz w:val="16"/>
                <w:szCs w:val="16"/>
                <w:lang w:eastAsia="en-US"/>
              </w:rPr>
            </w:pPr>
            <w:r w:rsidRPr="001F23FC">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F23FC" w:rsidRDefault="00F838D5" w:rsidP="00297E0C">
            <w:pPr>
              <w:pStyle w:val="TAC"/>
              <w:jc w:val="left"/>
              <w:rPr>
                <w:sz w:val="16"/>
                <w:szCs w:val="16"/>
                <w:lang w:eastAsia="en-US"/>
              </w:rPr>
            </w:pPr>
            <w:r w:rsidRPr="001F23FC">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F23FC" w:rsidRDefault="00F838D5" w:rsidP="009E480B">
            <w:pPr>
              <w:pStyle w:val="TAC"/>
              <w:jc w:val="left"/>
              <w:rPr>
                <w:sz w:val="16"/>
                <w:szCs w:val="16"/>
                <w:lang w:eastAsia="en-US"/>
              </w:rPr>
            </w:pPr>
            <w:r w:rsidRPr="001F23FC">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F23FC" w:rsidRDefault="00F838D5" w:rsidP="00297E0C">
            <w:pPr>
              <w:pStyle w:val="TAC"/>
              <w:jc w:val="left"/>
              <w:rPr>
                <w:sz w:val="16"/>
                <w:szCs w:val="16"/>
                <w:lang w:eastAsia="en-US"/>
              </w:rPr>
            </w:pPr>
            <w:r w:rsidRPr="001F23FC">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F23FC" w:rsidRDefault="00F838D5" w:rsidP="009E480B">
            <w:pPr>
              <w:pStyle w:val="TAC"/>
              <w:jc w:val="left"/>
              <w:rPr>
                <w:sz w:val="16"/>
                <w:szCs w:val="16"/>
                <w:lang w:eastAsia="en-US"/>
              </w:rPr>
            </w:pPr>
            <w:r w:rsidRPr="001F23FC">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F23FC" w:rsidRDefault="00F838D5" w:rsidP="00297E0C">
            <w:pPr>
              <w:pStyle w:val="TAC"/>
              <w:jc w:val="left"/>
              <w:rPr>
                <w:sz w:val="16"/>
                <w:szCs w:val="16"/>
                <w:lang w:eastAsia="en-US"/>
              </w:rPr>
            </w:pPr>
            <w:r w:rsidRPr="001F23FC">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F23FC" w:rsidRDefault="00F838D5" w:rsidP="009E480B">
            <w:pPr>
              <w:pStyle w:val="TAC"/>
              <w:jc w:val="left"/>
              <w:rPr>
                <w:sz w:val="16"/>
                <w:szCs w:val="16"/>
                <w:lang w:eastAsia="en-US"/>
              </w:rPr>
            </w:pPr>
            <w:r w:rsidRPr="001F23FC">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F23FC" w:rsidRDefault="00F838D5" w:rsidP="00297E0C">
            <w:pPr>
              <w:pStyle w:val="TAC"/>
              <w:jc w:val="left"/>
              <w:rPr>
                <w:sz w:val="16"/>
                <w:szCs w:val="16"/>
                <w:lang w:eastAsia="en-US"/>
              </w:rPr>
            </w:pPr>
            <w:r w:rsidRPr="001F23FC">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F23FC" w:rsidRDefault="00F838D5" w:rsidP="009E480B">
            <w:pPr>
              <w:pStyle w:val="TAC"/>
              <w:jc w:val="left"/>
              <w:rPr>
                <w:sz w:val="16"/>
                <w:szCs w:val="16"/>
                <w:lang w:eastAsia="en-US"/>
              </w:rPr>
            </w:pPr>
            <w:r w:rsidRPr="001F23FC">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F23FC" w:rsidRDefault="00F838D5" w:rsidP="00297E0C">
            <w:pPr>
              <w:pStyle w:val="TAC"/>
              <w:jc w:val="left"/>
              <w:rPr>
                <w:sz w:val="16"/>
                <w:szCs w:val="16"/>
                <w:lang w:eastAsia="en-US"/>
              </w:rPr>
            </w:pPr>
            <w:r w:rsidRPr="001F23FC">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F23FC" w:rsidRDefault="00F838D5" w:rsidP="009E480B">
            <w:pPr>
              <w:pStyle w:val="TAC"/>
              <w:jc w:val="left"/>
              <w:rPr>
                <w:sz w:val="16"/>
                <w:szCs w:val="16"/>
                <w:lang w:eastAsia="en-US"/>
              </w:rPr>
            </w:pPr>
            <w:r w:rsidRPr="001F23FC">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F23FC" w:rsidRDefault="00F838D5" w:rsidP="00297E0C">
            <w:pPr>
              <w:pStyle w:val="TAC"/>
              <w:jc w:val="left"/>
              <w:rPr>
                <w:sz w:val="16"/>
                <w:szCs w:val="16"/>
                <w:lang w:eastAsia="en-US"/>
              </w:rPr>
            </w:pPr>
            <w:r w:rsidRPr="001F23FC">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F23FC" w:rsidRDefault="00F838D5" w:rsidP="009E480B">
            <w:pPr>
              <w:pStyle w:val="TAC"/>
              <w:jc w:val="left"/>
              <w:rPr>
                <w:sz w:val="16"/>
                <w:szCs w:val="16"/>
                <w:lang w:eastAsia="en-US"/>
              </w:rPr>
            </w:pPr>
            <w:r w:rsidRPr="001F23FC">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F23FC" w:rsidRDefault="00F838D5" w:rsidP="00297E0C">
            <w:pPr>
              <w:pStyle w:val="TAC"/>
              <w:jc w:val="left"/>
              <w:rPr>
                <w:sz w:val="16"/>
                <w:szCs w:val="16"/>
                <w:lang w:eastAsia="en-US"/>
              </w:rPr>
            </w:pPr>
            <w:r w:rsidRPr="001F23FC">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F23FC" w:rsidRDefault="00F838D5" w:rsidP="009E480B">
            <w:pPr>
              <w:pStyle w:val="TAC"/>
              <w:jc w:val="left"/>
              <w:rPr>
                <w:sz w:val="16"/>
                <w:szCs w:val="16"/>
                <w:lang w:eastAsia="en-US"/>
              </w:rPr>
            </w:pPr>
            <w:r w:rsidRPr="001F23FC">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F23FC" w:rsidRDefault="00F838D5" w:rsidP="00297E0C">
            <w:pPr>
              <w:pStyle w:val="TAC"/>
              <w:jc w:val="left"/>
              <w:rPr>
                <w:sz w:val="16"/>
                <w:szCs w:val="16"/>
                <w:lang w:eastAsia="en-US"/>
              </w:rPr>
            </w:pPr>
            <w:r w:rsidRPr="001F23FC">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F23FC" w:rsidRDefault="00F838D5" w:rsidP="009E480B">
            <w:pPr>
              <w:pStyle w:val="TAC"/>
              <w:jc w:val="left"/>
              <w:rPr>
                <w:sz w:val="16"/>
                <w:szCs w:val="16"/>
                <w:lang w:eastAsia="en-US"/>
              </w:rPr>
            </w:pPr>
            <w:r w:rsidRPr="001F23FC">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F23FC" w:rsidRDefault="00F838D5" w:rsidP="00297E0C">
            <w:pPr>
              <w:pStyle w:val="TAC"/>
              <w:jc w:val="left"/>
              <w:rPr>
                <w:sz w:val="16"/>
                <w:szCs w:val="16"/>
                <w:lang w:eastAsia="en-US"/>
              </w:rPr>
            </w:pPr>
            <w:r w:rsidRPr="001F23FC">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F23FC" w:rsidRDefault="00F838D5" w:rsidP="009E480B">
            <w:pPr>
              <w:pStyle w:val="TAC"/>
              <w:jc w:val="left"/>
              <w:rPr>
                <w:sz w:val="16"/>
                <w:szCs w:val="16"/>
                <w:lang w:eastAsia="en-US"/>
              </w:rPr>
            </w:pPr>
            <w:r w:rsidRPr="001F23FC">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F23FC" w:rsidRDefault="00F838D5" w:rsidP="00297E0C">
            <w:pPr>
              <w:pStyle w:val="TAC"/>
              <w:jc w:val="left"/>
              <w:rPr>
                <w:sz w:val="16"/>
                <w:szCs w:val="16"/>
                <w:lang w:eastAsia="en-US"/>
              </w:rPr>
            </w:pPr>
            <w:r w:rsidRPr="001F23FC">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C42D7E" w:rsidRPr="001F23FC"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F23FC" w:rsidRDefault="00C42D7E" w:rsidP="009E480B">
            <w:pPr>
              <w:pStyle w:val="TAC"/>
              <w:jc w:val="left"/>
              <w:rPr>
                <w:sz w:val="16"/>
                <w:szCs w:val="16"/>
                <w:lang w:eastAsia="en-US"/>
              </w:rPr>
            </w:pPr>
            <w:r w:rsidRPr="001F23FC">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F23FC" w:rsidRDefault="00C42D7E" w:rsidP="00297E0C">
            <w:pPr>
              <w:pStyle w:val="TAC"/>
              <w:jc w:val="left"/>
              <w:rPr>
                <w:sz w:val="16"/>
                <w:szCs w:val="16"/>
                <w:lang w:eastAsia="en-US"/>
              </w:rPr>
            </w:pPr>
            <w:r w:rsidRPr="001F23FC">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F23FC" w:rsidRDefault="00C42D7E" w:rsidP="009E480B">
            <w:pPr>
              <w:pStyle w:val="TAC"/>
              <w:jc w:val="left"/>
              <w:rPr>
                <w:sz w:val="16"/>
                <w:szCs w:val="16"/>
                <w:lang w:eastAsia="en-US"/>
              </w:rPr>
            </w:pPr>
            <w:r w:rsidRPr="001F23FC">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F23FC" w:rsidRDefault="00C42D7E" w:rsidP="00297E0C">
            <w:pPr>
              <w:pStyle w:val="TAC"/>
              <w:jc w:val="left"/>
              <w:rPr>
                <w:sz w:val="16"/>
                <w:szCs w:val="16"/>
                <w:lang w:eastAsia="en-US"/>
              </w:rPr>
            </w:pPr>
            <w:r w:rsidRPr="001F23FC">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F23FC" w:rsidRDefault="00C42D7E" w:rsidP="009E480B">
            <w:pPr>
              <w:pStyle w:val="TAC"/>
              <w:jc w:val="left"/>
              <w:rPr>
                <w:sz w:val="16"/>
                <w:szCs w:val="16"/>
                <w:lang w:eastAsia="en-US"/>
              </w:rPr>
            </w:pPr>
            <w:r w:rsidRPr="001F23FC">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F23FC" w:rsidRDefault="00C42D7E" w:rsidP="00297E0C">
            <w:pPr>
              <w:pStyle w:val="TAC"/>
              <w:jc w:val="left"/>
              <w:rPr>
                <w:sz w:val="16"/>
                <w:szCs w:val="16"/>
                <w:lang w:eastAsia="en-US"/>
              </w:rPr>
            </w:pPr>
            <w:r w:rsidRPr="001F23FC">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F23FC" w:rsidRDefault="00C42D7E" w:rsidP="009E480B">
            <w:pPr>
              <w:pStyle w:val="TAC"/>
              <w:jc w:val="left"/>
              <w:rPr>
                <w:sz w:val="16"/>
                <w:szCs w:val="16"/>
                <w:lang w:eastAsia="en-US"/>
              </w:rPr>
            </w:pPr>
            <w:r w:rsidRPr="001F23FC">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F23FC" w:rsidRDefault="00C42D7E" w:rsidP="00297E0C">
            <w:pPr>
              <w:pStyle w:val="TAC"/>
              <w:jc w:val="left"/>
              <w:rPr>
                <w:sz w:val="16"/>
                <w:szCs w:val="16"/>
                <w:lang w:eastAsia="en-US"/>
              </w:rPr>
            </w:pPr>
            <w:r w:rsidRPr="001F23FC">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F23FC" w:rsidRDefault="00C42D7E" w:rsidP="009E480B">
            <w:pPr>
              <w:pStyle w:val="TAC"/>
              <w:jc w:val="left"/>
              <w:rPr>
                <w:sz w:val="16"/>
                <w:szCs w:val="16"/>
                <w:lang w:eastAsia="en-US"/>
              </w:rPr>
            </w:pPr>
            <w:r w:rsidRPr="001F23FC">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F23FC" w:rsidRDefault="00C42D7E" w:rsidP="00297E0C">
            <w:pPr>
              <w:pStyle w:val="TAC"/>
              <w:jc w:val="left"/>
              <w:rPr>
                <w:sz w:val="16"/>
                <w:szCs w:val="16"/>
                <w:lang w:eastAsia="en-US"/>
              </w:rPr>
            </w:pPr>
            <w:r w:rsidRPr="001F23FC">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F23FC" w:rsidRDefault="00C42D7E" w:rsidP="009E480B">
            <w:pPr>
              <w:pStyle w:val="TAC"/>
              <w:jc w:val="left"/>
              <w:rPr>
                <w:sz w:val="16"/>
                <w:szCs w:val="16"/>
                <w:lang w:eastAsia="en-US"/>
              </w:rPr>
            </w:pPr>
            <w:r w:rsidRPr="001F23FC">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F23FC" w:rsidRDefault="00C42D7E" w:rsidP="00297E0C">
            <w:pPr>
              <w:pStyle w:val="TAC"/>
              <w:jc w:val="left"/>
              <w:rPr>
                <w:sz w:val="16"/>
                <w:szCs w:val="16"/>
                <w:lang w:eastAsia="en-US"/>
              </w:rPr>
            </w:pPr>
            <w:r w:rsidRPr="001F23FC">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F23FC" w:rsidRDefault="00C42D7E" w:rsidP="009E480B">
            <w:pPr>
              <w:pStyle w:val="TAC"/>
              <w:jc w:val="left"/>
              <w:rPr>
                <w:sz w:val="16"/>
                <w:szCs w:val="16"/>
                <w:lang w:eastAsia="en-US"/>
              </w:rPr>
            </w:pPr>
            <w:r w:rsidRPr="001F23FC">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F23FC" w:rsidRDefault="00C42D7E" w:rsidP="00297E0C">
            <w:pPr>
              <w:pStyle w:val="TAC"/>
              <w:jc w:val="left"/>
              <w:rPr>
                <w:sz w:val="16"/>
                <w:szCs w:val="16"/>
                <w:lang w:eastAsia="en-US"/>
              </w:rPr>
            </w:pPr>
            <w:r w:rsidRPr="001F23FC">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F23FC" w:rsidRDefault="00C42D7E" w:rsidP="009E480B">
            <w:pPr>
              <w:pStyle w:val="TAC"/>
              <w:jc w:val="left"/>
              <w:rPr>
                <w:sz w:val="16"/>
                <w:szCs w:val="16"/>
                <w:lang w:eastAsia="en-US"/>
              </w:rPr>
            </w:pPr>
            <w:r w:rsidRPr="001F23FC">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F23FC" w:rsidRDefault="00C42D7E" w:rsidP="00297E0C">
            <w:pPr>
              <w:pStyle w:val="TAC"/>
              <w:jc w:val="left"/>
              <w:rPr>
                <w:sz w:val="16"/>
                <w:szCs w:val="16"/>
                <w:lang w:eastAsia="en-US"/>
              </w:rPr>
            </w:pPr>
            <w:r w:rsidRPr="001F23FC">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F23FC" w:rsidRDefault="00C42D7E" w:rsidP="009E480B">
            <w:pPr>
              <w:pStyle w:val="TAC"/>
              <w:jc w:val="left"/>
              <w:rPr>
                <w:sz w:val="16"/>
                <w:szCs w:val="16"/>
                <w:lang w:eastAsia="en-US"/>
              </w:rPr>
            </w:pPr>
            <w:r w:rsidRPr="001F23FC">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F23FC" w:rsidRDefault="00C42D7E" w:rsidP="00297E0C">
            <w:pPr>
              <w:pStyle w:val="TAC"/>
              <w:jc w:val="left"/>
              <w:rPr>
                <w:sz w:val="16"/>
                <w:szCs w:val="16"/>
                <w:lang w:eastAsia="en-US"/>
              </w:rPr>
            </w:pPr>
            <w:r w:rsidRPr="001F23FC">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F23FC" w:rsidRDefault="00C42D7E" w:rsidP="009E480B">
            <w:pPr>
              <w:pStyle w:val="TAC"/>
              <w:jc w:val="left"/>
              <w:rPr>
                <w:sz w:val="16"/>
                <w:szCs w:val="16"/>
                <w:lang w:eastAsia="en-US"/>
              </w:rPr>
            </w:pPr>
            <w:r w:rsidRPr="001F23FC">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F23FC" w:rsidRDefault="00C42D7E" w:rsidP="00297E0C">
            <w:pPr>
              <w:pStyle w:val="TAC"/>
              <w:jc w:val="left"/>
              <w:rPr>
                <w:sz w:val="16"/>
                <w:szCs w:val="16"/>
                <w:lang w:eastAsia="en-US"/>
              </w:rPr>
            </w:pPr>
            <w:r w:rsidRPr="001F23FC">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CR to 38.521-2 on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F23FC" w:rsidRDefault="00C42D7E" w:rsidP="009E480B">
            <w:pPr>
              <w:pStyle w:val="TAC"/>
              <w:jc w:val="left"/>
              <w:rPr>
                <w:sz w:val="16"/>
                <w:szCs w:val="16"/>
                <w:lang w:eastAsia="en-US"/>
              </w:rPr>
            </w:pPr>
            <w:r w:rsidRPr="001F23FC">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F23FC" w:rsidRDefault="00C42D7E" w:rsidP="00297E0C">
            <w:pPr>
              <w:pStyle w:val="TAC"/>
              <w:jc w:val="left"/>
              <w:rPr>
                <w:sz w:val="16"/>
                <w:szCs w:val="16"/>
                <w:lang w:eastAsia="en-US"/>
              </w:rPr>
            </w:pPr>
            <w:r w:rsidRPr="001F23FC">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F23FC" w:rsidRDefault="00C42D7E" w:rsidP="009E480B">
            <w:pPr>
              <w:pStyle w:val="TAC"/>
              <w:jc w:val="left"/>
              <w:rPr>
                <w:sz w:val="16"/>
                <w:szCs w:val="16"/>
                <w:lang w:eastAsia="en-US"/>
              </w:rPr>
            </w:pPr>
            <w:r w:rsidRPr="001F23FC">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F23FC" w:rsidRDefault="00C42D7E" w:rsidP="00297E0C">
            <w:pPr>
              <w:pStyle w:val="TAC"/>
              <w:jc w:val="left"/>
              <w:rPr>
                <w:sz w:val="16"/>
                <w:szCs w:val="16"/>
                <w:lang w:eastAsia="en-US"/>
              </w:rPr>
            </w:pPr>
            <w:r w:rsidRPr="001F23FC">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F23FC" w:rsidRDefault="00C42D7E" w:rsidP="009E480B">
            <w:pPr>
              <w:pStyle w:val="TAC"/>
              <w:jc w:val="left"/>
              <w:rPr>
                <w:sz w:val="16"/>
                <w:szCs w:val="16"/>
                <w:lang w:eastAsia="en-US"/>
              </w:rPr>
            </w:pPr>
            <w:r w:rsidRPr="001F23FC">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F23FC" w:rsidRDefault="00C42D7E" w:rsidP="00297E0C">
            <w:pPr>
              <w:pStyle w:val="TAC"/>
              <w:jc w:val="left"/>
              <w:rPr>
                <w:sz w:val="16"/>
                <w:szCs w:val="16"/>
                <w:lang w:eastAsia="en-US"/>
              </w:rPr>
            </w:pPr>
            <w:r w:rsidRPr="001F23FC">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F23FC" w:rsidRDefault="00C42D7E" w:rsidP="009E480B">
            <w:pPr>
              <w:pStyle w:val="TAC"/>
              <w:jc w:val="left"/>
              <w:rPr>
                <w:sz w:val="16"/>
                <w:szCs w:val="16"/>
                <w:lang w:eastAsia="en-US"/>
              </w:rPr>
            </w:pPr>
            <w:r w:rsidRPr="001F23FC">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F23FC" w:rsidRDefault="00C42D7E" w:rsidP="00297E0C">
            <w:pPr>
              <w:pStyle w:val="TAC"/>
              <w:jc w:val="left"/>
              <w:rPr>
                <w:sz w:val="16"/>
                <w:szCs w:val="16"/>
                <w:lang w:eastAsia="en-US"/>
              </w:rPr>
            </w:pPr>
            <w:r w:rsidRPr="001F23FC">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F23FC" w:rsidRDefault="00C42D7E" w:rsidP="009E480B">
            <w:pPr>
              <w:pStyle w:val="TAC"/>
              <w:jc w:val="left"/>
              <w:rPr>
                <w:sz w:val="16"/>
                <w:szCs w:val="16"/>
                <w:lang w:eastAsia="en-US"/>
              </w:rPr>
            </w:pPr>
            <w:r w:rsidRPr="001F23FC">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F23FC" w:rsidRDefault="00C42D7E" w:rsidP="00297E0C">
            <w:pPr>
              <w:pStyle w:val="TAC"/>
              <w:jc w:val="left"/>
              <w:rPr>
                <w:sz w:val="16"/>
                <w:szCs w:val="16"/>
                <w:lang w:eastAsia="en-US"/>
              </w:rPr>
            </w:pPr>
            <w:r w:rsidRPr="001F23FC">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F23FC" w:rsidRDefault="00C42D7E" w:rsidP="009E480B">
            <w:pPr>
              <w:pStyle w:val="TAC"/>
              <w:jc w:val="left"/>
              <w:rPr>
                <w:sz w:val="16"/>
                <w:szCs w:val="16"/>
                <w:lang w:eastAsia="en-US"/>
              </w:rPr>
            </w:pPr>
            <w:r w:rsidRPr="001F23FC">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F23FC" w:rsidRDefault="00C42D7E" w:rsidP="00297E0C">
            <w:pPr>
              <w:pStyle w:val="TAC"/>
              <w:jc w:val="left"/>
              <w:rPr>
                <w:sz w:val="16"/>
                <w:szCs w:val="16"/>
                <w:lang w:eastAsia="en-US"/>
              </w:rPr>
            </w:pPr>
            <w:r w:rsidRPr="001F23FC">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F23FC" w:rsidRDefault="00C42D7E" w:rsidP="009E480B">
            <w:pPr>
              <w:pStyle w:val="TAC"/>
              <w:jc w:val="left"/>
              <w:rPr>
                <w:sz w:val="16"/>
                <w:szCs w:val="16"/>
                <w:lang w:eastAsia="en-US"/>
              </w:rPr>
            </w:pPr>
            <w:r w:rsidRPr="001F23FC">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F23FC" w:rsidRDefault="00C42D7E" w:rsidP="00297E0C">
            <w:pPr>
              <w:pStyle w:val="TAC"/>
              <w:jc w:val="left"/>
              <w:rPr>
                <w:sz w:val="16"/>
                <w:szCs w:val="16"/>
                <w:lang w:eastAsia="en-US"/>
              </w:rPr>
            </w:pPr>
            <w:r w:rsidRPr="001F23FC">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F23FC" w:rsidRDefault="00C42D7E" w:rsidP="009E480B">
            <w:pPr>
              <w:pStyle w:val="TAC"/>
              <w:jc w:val="left"/>
              <w:rPr>
                <w:sz w:val="16"/>
                <w:szCs w:val="16"/>
                <w:lang w:eastAsia="en-US"/>
              </w:rPr>
            </w:pPr>
            <w:r w:rsidRPr="001F23FC">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F23FC" w:rsidRDefault="00C42D7E" w:rsidP="00297E0C">
            <w:pPr>
              <w:pStyle w:val="TAC"/>
              <w:jc w:val="left"/>
              <w:rPr>
                <w:sz w:val="16"/>
                <w:szCs w:val="16"/>
                <w:lang w:eastAsia="en-US"/>
              </w:rPr>
            </w:pPr>
            <w:r w:rsidRPr="001F23FC">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F23FC" w:rsidRDefault="00C42D7E" w:rsidP="009E480B">
            <w:pPr>
              <w:pStyle w:val="TAC"/>
              <w:jc w:val="left"/>
              <w:rPr>
                <w:sz w:val="16"/>
                <w:szCs w:val="16"/>
                <w:lang w:eastAsia="en-US"/>
              </w:rPr>
            </w:pPr>
            <w:r w:rsidRPr="001F23FC">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F23FC" w:rsidRDefault="00C42D7E" w:rsidP="00297E0C">
            <w:pPr>
              <w:pStyle w:val="TAC"/>
              <w:jc w:val="left"/>
              <w:rPr>
                <w:sz w:val="16"/>
                <w:szCs w:val="16"/>
                <w:lang w:eastAsia="en-US"/>
              </w:rPr>
            </w:pPr>
            <w:r w:rsidRPr="001F23FC">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F23FC" w:rsidRDefault="00C42D7E" w:rsidP="009E480B">
            <w:pPr>
              <w:pStyle w:val="TAC"/>
              <w:jc w:val="left"/>
              <w:rPr>
                <w:sz w:val="16"/>
                <w:szCs w:val="16"/>
                <w:lang w:eastAsia="en-US"/>
              </w:rPr>
            </w:pPr>
            <w:r w:rsidRPr="001F23FC">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F23FC" w:rsidRDefault="00C42D7E" w:rsidP="00297E0C">
            <w:pPr>
              <w:pStyle w:val="TAC"/>
              <w:jc w:val="left"/>
              <w:rPr>
                <w:sz w:val="16"/>
                <w:szCs w:val="16"/>
                <w:lang w:eastAsia="en-US"/>
              </w:rPr>
            </w:pPr>
            <w:r w:rsidRPr="001F23FC">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FR2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F23FC" w:rsidRDefault="00C42D7E" w:rsidP="009E480B">
            <w:pPr>
              <w:pStyle w:val="TAC"/>
              <w:jc w:val="left"/>
              <w:rPr>
                <w:sz w:val="16"/>
                <w:szCs w:val="16"/>
                <w:lang w:eastAsia="en-US"/>
              </w:rPr>
            </w:pPr>
            <w:r w:rsidRPr="001F23FC">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F23FC" w:rsidRDefault="00C42D7E" w:rsidP="00297E0C">
            <w:pPr>
              <w:pStyle w:val="TAC"/>
              <w:jc w:val="left"/>
              <w:rPr>
                <w:sz w:val="16"/>
                <w:szCs w:val="16"/>
                <w:lang w:eastAsia="en-US"/>
              </w:rPr>
            </w:pPr>
            <w:r w:rsidRPr="001F23FC">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Addition of modified MPR </w:t>
            </w:r>
            <w:r w:rsidR="00297E0C" w:rsidRPr="001F23FC">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F23FC" w:rsidRDefault="00C42D7E" w:rsidP="009E480B">
            <w:pPr>
              <w:pStyle w:val="TAC"/>
              <w:jc w:val="left"/>
              <w:rPr>
                <w:sz w:val="16"/>
                <w:szCs w:val="16"/>
                <w:lang w:eastAsia="en-US"/>
              </w:rPr>
            </w:pPr>
            <w:r w:rsidRPr="001F23FC">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F23FC" w:rsidRDefault="00C42D7E" w:rsidP="00297E0C">
            <w:pPr>
              <w:pStyle w:val="TAC"/>
              <w:jc w:val="left"/>
              <w:rPr>
                <w:sz w:val="16"/>
                <w:szCs w:val="16"/>
                <w:lang w:eastAsia="en-US"/>
              </w:rPr>
            </w:pPr>
            <w:r w:rsidRPr="001F23FC">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F23FC" w:rsidRDefault="00C42D7E" w:rsidP="009E480B">
            <w:pPr>
              <w:pStyle w:val="TAC"/>
              <w:jc w:val="left"/>
              <w:rPr>
                <w:sz w:val="16"/>
                <w:szCs w:val="16"/>
                <w:lang w:eastAsia="en-US"/>
              </w:rPr>
            </w:pPr>
            <w:r w:rsidRPr="001F23FC">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F23FC" w:rsidRDefault="00C42D7E" w:rsidP="00297E0C">
            <w:pPr>
              <w:pStyle w:val="TAC"/>
              <w:jc w:val="left"/>
              <w:rPr>
                <w:sz w:val="16"/>
                <w:szCs w:val="16"/>
                <w:lang w:eastAsia="en-US"/>
              </w:rPr>
            </w:pPr>
            <w:r w:rsidRPr="001F23FC">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586E22" w:rsidRPr="001F23FC"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F23FC" w:rsidRDefault="00586E22" w:rsidP="004A19A3">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F23FC" w:rsidRDefault="00586E22" w:rsidP="004A19A3">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F23FC" w:rsidRDefault="00586E22" w:rsidP="004A19A3">
            <w:pPr>
              <w:pStyle w:val="TAC"/>
              <w:jc w:val="left"/>
              <w:rPr>
                <w:sz w:val="16"/>
                <w:szCs w:val="16"/>
                <w:lang w:eastAsia="en-US"/>
              </w:rPr>
            </w:pPr>
            <w:r w:rsidRPr="001F23FC">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F23FC" w:rsidRDefault="00586E22" w:rsidP="004A19A3">
            <w:pPr>
              <w:pStyle w:val="TAC"/>
              <w:jc w:val="left"/>
              <w:rPr>
                <w:sz w:val="16"/>
                <w:szCs w:val="16"/>
                <w:lang w:eastAsia="en-US"/>
              </w:rPr>
            </w:pPr>
            <w:r w:rsidRPr="001F23FC">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F23FC" w:rsidRDefault="00586E22" w:rsidP="004A19A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F23FC" w:rsidRDefault="00586E22" w:rsidP="004A19A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F23FC" w:rsidRDefault="00586E22" w:rsidP="004A19A3">
            <w:pPr>
              <w:keepNext/>
              <w:keepLines/>
              <w:spacing w:after="0"/>
              <w:rPr>
                <w:rFonts w:ascii="Arial" w:hAnsi="Arial"/>
                <w:sz w:val="16"/>
                <w:szCs w:val="16"/>
                <w:lang w:eastAsia="en-US"/>
              </w:rPr>
            </w:pPr>
            <w:r w:rsidRPr="001F23FC">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F23FC" w:rsidRDefault="00586E22" w:rsidP="004A19A3">
            <w:pPr>
              <w:pStyle w:val="TAC"/>
              <w:jc w:val="left"/>
              <w:rPr>
                <w:sz w:val="16"/>
                <w:szCs w:val="16"/>
                <w:lang w:eastAsia="en-US"/>
              </w:rPr>
            </w:pPr>
            <w:r w:rsidRPr="001F23FC">
              <w:rPr>
                <w:sz w:val="16"/>
                <w:szCs w:val="16"/>
                <w:lang w:eastAsia="en-US"/>
              </w:rPr>
              <w:t>16.5.0</w:t>
            </w:r>
          </w:p>
        </w:tc>
      </w:tr>
      <w:tr w:rsidR="0055762B" w:rsidRPr="001F23FC"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F23FC" w:rsidRDefault="0055762B" w:rsidP="004F4376">
            <w:pPr>
              <w:pStyle w:val="TAC"/>
              <w:jc w:val="left"/>
              <w:rPr>
                <w:sz w:val="16"/>
                <w:szCs w:val="16"/>
                <w:lang w:eastAsia="en-US"/>
              </w:rPr>
            </w:pPr>
            <w:r w:rsidRPr="001F23FC">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F23FC" w:rsidRDefault="0055762B" w:rsidP="00DF75DE">
            <w:pPr>
              <w:pStyle w:val="TAC"/>
              <w:jc w:val="left"/>
              <w:rPr>
                <w:sz w:val="16"/>
                <w:szCs w:val="16"/>
                <w:lang w:eastAsia="en-US"/>
              </w:rPr>
            </w:pPr>
            <w:r w:rsidRPr="001F23FC">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F23FC" w:rsidRDefault="0055762B" w:rsidP="004F4376">
            <w:pPr>
              <w:pStyle w:val="TAC"/>
              <w:jc w:val="left"/>
              <w:rPr>
                <w:sz w:val="16"/>
                <w:szCs w:val="16"/>
                <w:lang w:eastAsia="en-US"/>
              </w:rPr>
            </w:pPr>
            <w:r w:rsidRPr="001F23FC">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F23FC" w:rsidRDefault="0055762B" w:rsidP="00DF75DE">
            <w:pPr>
              <w:pStyle w:val="TAC"/>
              <w:jc w:val="left"/>
              <w:rPr>
                <w:sz w:val="16"/>
                <w:szCs w:val="16"/>
                <w:lang w:eastAsia="en-US"/>
              </w:rPr>
            </w:pPr>
            <w:r w:rsidRPr="001F23FC">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F23FC" w:rsidRDefault="0055762B" w:rsidP="004F4376">
            <w:pPr>
              <w:pStyle w:val="TAC"/>
              <w:jc w:val="left"/>
              <w:rPr>
                <w:sz w:val="16"/>
                <w:szCs w:val="16"/>
                <w:lang w:eastAsia="en-US"/>
              </w:rPr>
            </w:pPr>
            <w:r w:rsidRPr="001F23FC">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F23FC" w:rsidRDefault="0055762B" w:rsidP="00DF75DE">
            <w:pPr>
              <w:pStyle w:val="TAC"/>
              <w:jc w:val="left"/>
              <w:rPr>
                <w:sz w:val="16"/>
                <w:szCs w:val="16"/>
                <w:lang w:eastAsia="en-US"/>
              </w:rPr>
            </w:pPr>
            <w:r w:rsidRPr="001F23FC">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F23FC" w:rsidRDefault="0055762B" w:rsidP="004F4376">
            <w:pPr>
              <w:pStyle w:val="TAC"/>
              <w:jc w:val="left"/>
              <w:rPr>
                <w:sz w:val="16"/>
                <w:szCs w:val="16"/>
                <w:lang w:eastAsia="en-US"/>
              </w:rPr>
            </w:pPr>
            <w:r w:rsidRPr="001F23FC">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F23FC" w:rsidRDefault="0055762B" w:rsidP="00DF75DE">
            <w:pPr>
              <w:pStyle w:val="TAC"/>
              <w:jc w:val="left"/>
              <w:rPr>
                <w:sz w:val="16"/>
                <w:szCs w:val="16"/>
                <w:lang w:eastAsia="en-US"/>
              </w:rPr>
            </w:pPr>
            <w:r w:rsidRPr="001F23FC">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F23FC" w:rsidRDefault="0055762B" w:rsidP="004F4376">
            <w:pPr>
              <w:pStyle w:val="TAC"/>
              <w:jc w:val="left"/>
              <w:rPr>
                <w:sz w:val="16"/>
                <w:szCs w:val="16"/>
                <w:lang w:eastAsia="en-US"/>
              </w:rPr>
            </w:pPr>
            <w:r w:rsidRPr="001F23FC">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F23FC" w:rsidRDefault="0055762B" w:rsidP="00DF75DE">
            <w:pPr>
              <w:pStyle w:val="TAC"/>
              <w:jc w:val="left"/>
              <w:rPr>
                <w:sz w:val="16"/>
                <w:szCs w:val="16"/>
                <w:lang w:eastAsia="en-US"/>
              </w:rPr>
            </w:pPr>
            <w:r w:rsidRPr="001F23FC">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F23FC" w:rsidRDefault="0055762B" w:rsidP="004F4376">
            <w:pPr>
              <w:pStyle w:val="TAC"/>
              <w:jc w:val="left"/>
              <w:rPr>
                <w:sz w:val="16"/>
                <w:szCs w:val="16"/>
                <w:lang w:eastAsia="en-US"/>
              </w:rPr>
            </w:pPr>
            <w:r w:rsidRPr="001F23FC">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F23FC" w:rsidRDefault="0055762B" w:rsidP="00DF75DE">
            <w:pPr>
              <w:pStyle w:val="TAC"/>
              <w:jc w:val="left"/>
              <w:rPr>
                <w:sz w:val="16"/>
                <w:szCs w:val="16"/>
                <w:lang w:eastAsia="en-US"/>
              </w:rPr>
            </w:pPr>
            <w:r w:rsidRPr="001F23FC">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F23FC" w:rsidRDefault="0055762B" w:rsidP="004F4376">
            <w:pPr>
              <w:pStyle w:val="TAC"/>
              <w:jc w:val="left"/>
              <w:rPr>
                <w:sz w:val="16"/>
                <w:szCs w:val="16"/>
                <w:lang w:eastAsia="en-US"/>
              </w:rPr>
            </w:pPr>
            <w:r w:rsidRPr="001F23FC">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F23FC" w:rsidRDefault="0055762B" w:rsidP="00DF75DE">
            <w:pPr>
              <w:pStyle w:val="TAC"/>
              <w:jc w:val="left"/>
              <w:rPr>
                <w:sz w:val="16"/>
                <w:szCs w:val="16"/>
                <w:lang w:eastAsia="en-US"/>
              </w:rPr>
            </w:pPr>
            <w:r w:rsidRPr="001F23FC">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0F714C5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FR2 EIS </w:t>
            </w:r>
            <w:r w:rsidR="0003510D" w:rsidRPr="001F23FC">
              <w:rPr>
                <w:rFonts w:ascii="Arial" w:hAnsi="Arial"/>
                <w:sz w:val="16"/>
                <w:szCs w:val="16"/>
                <w:lang w:eastAsia="en-US"/>
              </w:rPr>
              <w:t>editor</w:t>
            </w:r>
            <w:r w:rsidR="00B00962">
              <w:rPr>
                <w:rFonts w:ascii="Arial" w:hAnsi="Arial"/>
                <w:sz w:val="16"/>
                <w:szCs w:val="16"/>
                <w:lang w:eastAsia="en-US"/>
              </w:rPr>
              <w:t>'</w:t>
            </w:r>
            <w:r w:rsidR="0003510D" w:rsidRPr="001F23FC">
              <w:rPr>
                <w:rFonts w:ascii="Arial" w:hAnsi="Arial"/>
                <w:sz w:val="16"/>
                <w:szCs w:val="16"/>
                <w:lang w:eastAsia="en-US"/>
              </w:rPr>
              <w:t>s</w:t>
            </w:r>
            <w:r w:rsidRPr="001F23FC">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F23FC" w:rsidRDefault="0055762B" w:rsidP="004F4376">
            <w:pPr>
              <w:pStyle w:val="TAC"/>
              <w:jc w:val="left"/>
              <w:rPr>
                <w:sz w:val="16"/>
                <w:szCs w:val="16"/>
                <w:lang w:eastAsia="en-US"/>
              </w:rPr>
            </w:pPr>
            <w:r w:rsidRPr="001F23FC">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F23FC" w:rsidRDefault="0055762B" w:rsidP="00DF75DE">
            <w:pPr>
              <w:pStyle w:val="TAC"/>
              <w:jc w:val="left"/>
              <w:rPr>
                <w:sz w:val="16"/>
                <w:szCs w:val="16"/>
                <w:lang w:eastAsia="en-US"/>
              </w:rPr>
            </w:pPr>
            <w:r w:rsidRPr="001F23FC">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F23FC" w:rsidRDefault="0055762B" w:rsidP="004F4376">
            <w:pPr>
              <w:pStyle w:val="TAC"/>
              <w:jc w:val="left"/>
              <w:rPr>
                <w:sz w:val="16"/>
                <w:szCs w:val="16"/>
                <w:lang w:eastAsia="en-US"/>
              </w:rPr>
            </w:pPr>
            <w:r w:rsidRPr="001F23FC">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F23FC" w:rsidRDefault="0055762B" w:rsidP="00DF75DE">
            <w:pPr>
              <w:pStyle w:val="TAC"/>
              <w:jc w:val="left"/>
              <w:rPr>
                <w:sz w:val="16"/>
                <w:szCs w:val="16"/>
                <w:lang w:eastAsia="en-US"/>
              </w:rPr>
            </w:pPr>
            <w:r w:rsidRPr="001F23FC">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F23FC" w:rsidRDefault="0055762B" w:rsidP="004F4376">
            <w:pPr>
              <w:pStyle w:val="TAC"/>
              <w:jc w:val="left"/>
              <w:rPr>
                <w:sz w:val="16"/>
                <w:szCs w:val="16"/>
                <w:lang w:eastAsia="en-US"/>
              </w:rPr>
            </w:pPr>
            <w:r w:rsidRPr="001F23FC">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F23FC" w:rsidRDefault="0055762B" w:rsidP="00DF75DE">
            <w:pPr>
              <w:pStyle w:val="TAC"/>
              <w:jc w:val="left"/>
              <w:rPr>
                <w:sz w:val="16"/>
                <w:szCs w:val="16"/>
                <w:lang w:eastAsia="en-US"/>
              </w:rPr>
            </w:pPr>
            <w:r w:rsidRPr="001F23FC">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F23FC" w:rsidRDefault="0055762B" w:rsidP="004F4376">
            <w:pPr>
              <w:pStyle w:val="TAC"/>
              <w:jc w:val="left"/>
              <w:rPr>
                <w:sz w:val="16"/>
                <w:szCs w:val="16"/>
                <w:lang w:eastAsia="en-US"/>
              </w:rPr>
            </w:pPr>
            <w:r w:rsidRPr="001F23FC">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F23FC" w:rsidRDefault="0055762B" w:rsidP="00DF75DE">
            <w:pPr>
              <w:pStyle w:val="TAC"/>
              <w:jc w:val="left"/>
              <w:rPr>
                <w:sz w:val="16"/>
                <w:szCs w:val="16"/>
                <w:lang w:eastAsia="en-US"/>
              </w:rPr>
            </w:pPr>
            <w:r w:rsidRPr="001F23FC">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F23FC" w:rsidRDefault="0055762B" w:rsidP="004F4376">
            <w:pPr>
              <w:pStyle w:val="TAC"/>
              <w:jc w:val="left"/>
              <w:rPr>
                <w:sz w:val="16"/>
                <w:szCs w:val="16"/>
                <w:lang w:eastAsia="en-US"/>
              </w:rPr>
            </w:pPr>
            <w:r w:rsidRPr="001F23FC">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F23FC" w:rsidRDefault="0055762B" w:rsidP="00DF75DE">
            <w:pPr>
              <w:pStyle w:val="TAC"/>
              <w:jc w:val="left"/>
              <w:rPr>
                <w:sz w:val="16"/>
                <w:szCs w:val="16"/>
                <w:lang w:eastAsia="en-US"/>
              </w:rPr>
            </w:pPr>
            <w:r w:rsidRPr="001F23FC">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F23FC" w:rsidRDefault="0055762B" w:rsidP="004F4376">
            <w:pPr>
              <w:pStyle w:val="TAC"/>
              <w:jc w:val="left"/>
              <w:rPr>
                <w:sz w:val="16"/>
                <w:szCs w:val="16"/>
                <w:lang w:eastAsia="en-US"/>
              </w:rPr>
            </w:pPr>
            <w:r w:rsidRPr="001F23FC">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F23FC" w:rsidRDefault="0055762B" w:rsidP="00DF75DE">
            <w:pPr>
              <w:pStyle w:val="TAC"/>
              <w:jc w:val="left"/>
              <w:rPr>
                <w:sz w:val="16"/>
                <w:szCs w:val="16"/>
                <w:lang w:eastAsia="en-US"/>
              </w:rPr>
            </w:pPr>
            <w:r w:rsidRPr="001F23FC">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F23FC" w:rsidRDefault="0055762B" w:rsidP="004F4376">
            <w:pPr>
              <w:pStyle w:val="TAC"/>
              <w:jc w:val="left"/>
              <w:rPr>
                <w:sz w:val="16"/>
                <w:szCs w:val="16"/>
                <w:lang w:eastAsia="en-US"/>
              </w:rPr>
            </w:pPr>
            <w:r w:rsidRPr="001F23FC">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F23FC" w:rsidRDefault="0055762B" w:rsidP="00DF75DE">
            <w:pPr>
              <w:pStyle w:val="TAC"/>
              <w:jc w:val="left"/>
              <w:rPr>
                <w:sz w:val="16"/>
                <w:szCs w:val="16"/>
                <w:lang w:eastAsia="en-US"/>
              </w:rPr>
            </w:pPr>
            <w:r w:rsidRPr="001F23FC">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F23FC" w:rsidRDefault="0055762B" w:rsidP="004F4376">
            <w:pPr>
              <w:pStyle w:val="TAC"/>
              <w:jc w:val="left"/>
              <w:rPr>
                <w:sz w:val="16"/>
                <w:szCs w:val="16"/>
                <w:lang w:eastAsia="en-US"/>
              </w:rPr>
            </w:pPr>
            <w:r w:rsidRPr="001F23FC">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F23FC" w:rsidRDefault="0055762B" w:rsidP="00DF75DE">
            <w:pPr>
              <w:pStyle w:val="TAC"/>
              <w:jc w:val="left"/>
              <w:rPr>
                <w:sz w:val="16"/>
                <w:szCs w:val="16"/>
                <w:lang w:eastAsia="en-US"/>
              </w:rPr>
            </w:pPr>
            <w:r w:rsidRPr="001F23FC">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F23FC" w:rsidRDefault="0055762B" w:rsidP="004F4376">
            <w:pPr>
              <w:pStyle w:val="TAC"/>
              <w:jc w:val="left"/>
              <w:rPr>
                <w:sz w:val="16"/>
                <w:szCs w:val="16"/>
                <w:lang w:eastAsia="en-US"/>
              </w:rPr>
            </w:pPr>
            <w:r w:rsidRPr="001F23FC">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F23FC" w:rsidRDefault="0055762B" w:rsidP="004F4376">
            <w:pPr>
              <w:pStyle w:val="TAC"/>
              <w:jc w:val="left"/>
              <w:rPr>
                <w:sz w:val="16"/>
                <w:szCs w:val="16"/>
                <w:lang w:eastAsia="en-US"/>
              </w:rPr>
            </w:pPr>
            <w:r w:rsidRPr="001F23FC">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F23FC" w:rsidRDefault="0055762B" w:rsidP="00DF75DE">
            <w:pPr>
              <w:pStyle w:val="TAC"/>
              <w:jc w:val="left"/>
              <w:rPr>
                <w:sz w:val="16"/>
                <w:szCs w:val="16"/>
                <w:lang w:eastAsia="en-US"/>
              </w:rPr>
            </w:pPr>
            <w:r w:rsidRPr="001F23FC">
              <w:rPr>
                <w:sz w:val="16"/>
                <w:szCs w:val="16"/>
                <w:lang w:eastAsia="en-US"/>
              </w:rPr>
              <w:t>16.6.0</w:t>
            </w:r>
          </w:p>
        </w:tc>
      </w:tr>
      <w:tr w:rsidR="0055762B" w:rsidRPr="001F23FC"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F23FC" w:rsidRDefault="0055762B" w:rsidP="004F4376">
            <w:pPr>
              <w:pStyle w:val="TAC"/>
              <w:jc w:val="left"/>
              <w:rPr>
                <w:sz w:val="16"/>
                <w:szCs w:val="16"/>
                <w:lang w:eastAsia="en-US"/>
              </w:rPr>
            </w:pPr>
            <w:r w:rsidRPr="001F23FC">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F23FC" w:rsidRDefault="0055762B" w:rsidP="00DF75DE">
            <w:pPr>
              <w:pStyle w:val="TAC"/>
              <w:jc w:val="left"/>
              <w:rPr>
                <w:sz w:val="16"/>
                <w:szCs w:val="16"/>
                <w:lang w:eastAsia="en-US"/>
              </w:rPr>
            </w:pPr>
            <w:r w:rsidRPr="001F23FC">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F23FC" w:rsidRDefault="0055762B" w:rsidP="004F4376">
            <w:pPr>
              <w:pStyle w:val="TAC"/>
              <w:jc w:val="left"/>
              <w:rPr>
                <w:sz w:val="16"/>
                <w:szCs w:val="16"/>
                <w:lang w:eastAsia="en-US"/>
              </w:rPr>
            </w:pPr>
            <w:r w:rsidRPr="001F23FC">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F23FC" w:rsidRDefault="0055762B" w:rsidP="00DF75DE">
            <w:pPr>
              <w:pStyle w:val="TAC"/>
              <w:jc w:val="left"/>
              <w:rPr>
                <w:sz w:val="16"/>
                <w:szCs w:val="16"/>
                <w:lang w:eastAsia="en-US"/>
              </w:rPr>
            </w:pPr>
            <w:r w:rsidRPr="001F23FC">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F23FC" w:rsidRDefault="0055762B" w:rsidP="004F4376">
            <w:pPr>
              <w:pStyle w:val="TAC"/>
              <w:jc w:val="left"/>
              <w:rPr>
                <w:sz w:val="16"/>
                <w:szCs w:val="16"/>
                <w:lang w:eastAsia="en-US"/>
              </w:rPr>
            </w:pPr>
            <w:r w:rsidRPr="001F23FC">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F23FC" w:rsidRDefault="0055762B" w:rsidP="00DF75DE">
            <w:pPr>
              <w:pStyle w:val="TAC"/>
              <w:jc w:val="left"/>
              <w:rPr>
                <w:sz w:val="16"/>
                <w:szCs w:val="16"/>
                <w:lang w:eastAsia="en-US"/>
              </w:rPr>
            </w:pPr>
            <w:r w:rsidRPr="001F23FC">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F23FC" w:rsidRDefault="0055762B" w:rsidP="004F4376">
            <w:pPr>
              <w:pStyle w:val="TAC"/>
              <w:jc w:val="left"/>
              <w:rPr>
                <w:sz w:val="16"/>
                <w:szCs w:val="16"/>
                <w:lang w:eastAsia="en-US"/>
              </w:rPr>
            </w:pPr>
            <w:r w:rsidRPr="001F23FC">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F23FC" w:rsidRDefault="0055762B" w:rsidP="00DF75DE">
            <w:pPr>
              <w:pStyle w:val="TAC"/>
              <w:jc w:val="left"/>
              <w:rPr>
                <w:sz w:val="16"/>
                <w:szCs w:val="16"/>
                <w:lang w:eastAsia="en-US"/>
              </w:rPr>
            </w:pPr>
            <w:r w:rsidRPr="001F23FC">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F23FC" w:rsidRDefault="0055762B" w:rsidP="004F4376">
            <w:pPr>
              <w:pStyle w:val="TAC"/>
              <w:jc w:val="left"/>
              <w:rPr>
                <w:sz w:val="16"/>
                <w:szCs w:val="16"/>
                <w:lang w:eastAsia="en-US"/>
              </w:rPr>
            </w:pPr>
            <w:r w:rsidRPr="001F23FC">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F23FC" w:rsidRDefault="0055762B" w:rsidP="00DF75DE">
            <w:pPr>
              <w:pStyle w:val="TAC"/>
              <w:jc w:val="left"/>
              <w:rPr>
                <w:sz w:val="16"/>
                <w:szCs w:val="16"/>
                <w:lang w:eastAsia="en-US"/>
              </w:rPr>
            </w:pPr>
            <w:r w:rsidRPr="001F23FC">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Update FR2 </w:t>
            </w:r>
            <w:proofErr w:type="spellStart"/>
            <w:r w:rsidRPr="001F23FC">
              <w:rPr>
                <w:rFonts w:ascii="Arial" w:hAnsi="Arial"/>
                <w:sz w:val="16"/>
                <w:szCs w:val="16"/>
                <w:lang w:eastAsia="en-US"/>
              </w:rPr>
              <w:t>TRx</w:t>
            </w:r>
            <w:proofErr w:type="spellEnd"/>
            <w:r w:rsidRPr="001F23FC">
              <w:rPr>
                <w:rFonts w:ascii="Arial" w:hAnsi="Arial"/>
                <w:sz w:val="16"/>
                <w:szCs w:val="16"/>
                <w:lang w:eastAsia="en-US"/>
              </w:rPr>
              <w:t xml:space="preserv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F23FC" w:rsidRDefault="0055762B" w:rsidP="004F4376">
            <w:pPr>
              <w:pStyle w:val="TAC"/>
              <w:jc w:val="left"/>
              <w:rPr>
                <w:sz w:val="16"/>
                <w:szCs w:val="16"/>
                <w:lang w:eastAsia="en-US"/>
              </w:rPr>
            </w:pPr>
            <w:r w:rsidRPr="001F23FC">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F23FC" w:rsidRDefault="0055762B" w:rsidP="00DF75DE">
            <w:pPr>
              <w:pStyle w:val="TAC"/>
              <w:jc w:val="left"/>
              <w:rPr>
                <w:sz w:val="16"/>
                <w:szCs w:val="16"/>
                <w:lang w:eastAsia="en-US"/>
              </w:rPr>
            </w:pPr>
            <w:r w:rsidRPr="001F23FC">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F23FC" w:rsidRDefault="0055762B" w:rsidP="004F4376">
            <w:pPr>
              <w:pStyle w:val="TAC"/>
              <w:jc w:val="left"/>
              <w:rPr>
                <w:sz w:val="16"/>
                <w:szCs w:val="16"/>
                <w:lang w:eastAsia="en-US"/>
              </w:rPr>
            </w:pPr>
            <w:r w:rsidRPr="001F23FC">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F23FC" w:rsidRDefault="0055762B" w:rsidP="00DF75DE">
            <w:pPr>
              <w:pStyle w:val="TAC"/>
              <w:jc w:val="left"/>
              <w:rPr>
                <w:sz w:val="16"/>
                <w:szCs w:val="16"/>
                <w:lang w:eastAsia="en-US"/>
              </w:rPr>
            </w:pPr>
            <w:r w:rsidRPr="001F23FC">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F23FC" w:rsidRDefault="0055762B" w:rsidP="004F4376">
            <w:pPr>
              <w:pStyle w:val="TAC"/>
              <w:jc w:val="left"/>
              <w:rPr>
                <w:sz w:val="16"/>
                <w:szCs w:val="16"/>
                <w:lang w:eastAsia="en-US"/>
              </w:rPr>
            </w:pPr>
            <w:r w:rsidRPr="001F23FC">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F23FC" w:rsidRDefault="0055762B" w:rsidP="00DF75DE">
            <w:pPr>
              <w:pStyle w:val="TAC"/>
              <w:jc w:val="left"/>
              <w:rPr>
                <w:sz w:val="16"/>
                <w:szCs w:val="16"/>
                <w:lang w:eastAsia="en-US"/>
              </w:rPr>
            </w:pPr>
            <w:r w:rsidRPr="001F23FC">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F23FC" w:rsidRDefault="0055762B" w:rsidP="004F4376">
            <w:pPr>
              <w:pStyle w:val="TAC"/>
              <w:jc w:val="left"/>
              <w:rPr>
                <w:sz w:val="16"/>
                <w:szCs w:val="16"/>
                <w:lang w:eastAsia="en-US"/>
              </w:rPr>
            </w:pPr>
            <w:r w:rsidRPr="001F23FC">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F23FC" w:rsidRDefault="0055762B" w:rsidP="00DF75DE">
            <w:pPr>
              <w:pStyle w:val="TAC"/>
              <w:jc w:val="left"/>
              <w:rPr>
                <w:sz w:val="16"/>
                <w:szCs w:val="16"/>
                <w:lang w:eastAsia="en-US"/>
              </w:rPr>
            </w:pPr>
            <w:r w:rsidRPr="001F23FC">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F23FC" w:rsidRDefault="0055762B" w:rsidP="004F4376">
            <w:pPr>
              <w:pStyle w:val="TAC"/>
              <w:jc w:val="left"/>
              <w:rPr>
                <w:sz w:val="16"/>
                <w:szCs w:val="16"/>
                <w:lang w:eastAsia="en-US"/>
              </w:rPr>
            </w:pPr>
            <w:r w:rsidRPr="001F23FC">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F23FC" w:rsidRDefault="0055762B" w:rsidP="00DF75DE">
            <w:pPr>
              <w:pStyle w:val="TAC"/>
              <w:jc w:val="left"/>
              <w:rPr>
                <w:sz w:val="16"/>
                <w:szCs w:val="16"/>
                <w:lang w:eastAsia="en-US"/>
              </w:rPr>
            </w:pPr>
            <w:r w:rsidRPr="001F23FC">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F23FC" w:rsidRDefault="0055762B" w:rsidP="004F4376">
            <w:pPr>
              <w:pStyle w:val="TAC"/>
              <w:jc w:val="left"/>
              <w:rPr>
                <w:sz w:val="16"/>
                <w:szCs w:val="16"/>
                <w:lang w:eastAsia="en-US"/>
              </w:rPr>
            </w:pPr>
            <w:r w:rsidRPr="001F23FC">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F23FC" w:rsidRDefault="0055762B" w:rsidP="00DF75DE">
            <w:pPr>
              <w:pStyle w:val="TAC"/>
              <w:jc w:val="left"/>
              <w:rPr>
                <w:sz w:val="16"/>
                <w:szCs w:val="16"/>
                <w:lang w:eastAsia="en-US"/>
              </w:rPr>
            </w:pPr>
            <w:r w:rsidRPr="001F23FC">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437E78" w:rsidRPr="001F23FC"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F23FC" w:rsidRDefault="00437E78">
            <w:pPr>
              <w:pStyle w:val="TAC"/>
              <w:jc w:val="left"/>
              <w:rPr>
                <w:sz w:val="16"/>
                <w:szCs w:val="16"/>
                <w:lang w:eastAsia="en-US"/>
              </w:rPr>
            </w:pPr>
            <w:r w:rsidRPr="001F23FC">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F23FC" w:rsidRDefault="00437E78">
            <w:pPr>
              <w:pStyle w:val="TAC"/>
              <w:jc w:val="left"/>
              <w:rPr>
                <w:sz w:val="16"/>
                <w:szCs w:val="16"/>
                <w:lang w:eastAsia="en-US"/>
              </w:rPr>
            </w:pPr>
            <w:r w:rsidRPr="001F23FC">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F23FC" w:rsidRDefault="00437E78">
            <w:pPr>
              <w:pStyle w:val="TAC"/>
              <w:jc w:val="left"/>
              <w:rPr>
                <w:sz w:val="16"/>
                <w:szCs w:val="16"/>
                <w:lang w:eastAsia="en-US"/>
              </w:rPr>
            </w:pPr>
            <w:r w:rsidRPr="001F23FC">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F23FC" w:rsidRDefault="00437E78">
            <w:pPr>
              <w:pStyle w:val="TAC"/>
              <w:jc w:val="left"/>
              <w:rPr>
                <w:sz w:val="16"/>
                <w:szCs w:val="16"/>
                <w:lang w:eastAsia="en-US"/>
              </w:rPr>
            </w:pPr>
            <w:r w:rsidRPr="001F23FC">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F23FC" w:rsidRDefault="00437E78">
            <w:pPr>
              <w:pStyle w:val="TAC"/>
              <w:jc w:val="left"/>
              <w:rPr>
                <w:sz w:val="16"/>
                <w:szCs w:val="16"/>
                <w:lang w:eastAsia="en-US"/>
              </w:rPr>
            </w:pPr>
            <w:r w:rsidRPr="001F23FC">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F23FC" w:rsidRDefault="00437E78">
            <w:pPr>
              <w:pStyle w:val="TAC"/>
              <w:jc w:val="left"/>
              <w:rPr>
                <w:sz w:val="16"/>
                <w:szCs w:val="16"/>
                <w:lang w:eastAsia="en-US"/>
              </w:rPr>
            </w:pPr>
            <w:r w:rsidRPr="001F23FC">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F23FC" w:rsidRDefault="00437E78">
            <w:pPr>
              <w:pStyle w:val="TAC"/>
              <w:jc w:val="left"/>
              <w:rPr>
                <w:sz w:val="16"/>
                <w:szCs w:val="16"/>
                <w:lang w:eastAsia="en-US"/>
              </w:rPr>
            </w:pPr>
            <w:r w:rsidRPr="001F23FC">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F23FC" w:rsidRDefault="00437E78">
            <w:pPr>
              <w:pStyle w:val="TAC"/>
              <w:jc w:val="left"/>
              <w:rPr>
                <w:sz w:val="16"/>
                <w:szCs w:val="16"/>
                <w:lang w:eastAsia="en-US"/>
              </w:rPr>
            </w:pPr>
            <w:r w:rsidRPr="001F23FC">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F23FC" w:rsidRDefault="00437E78">
            <w:pPr>
              <w:pStyle w:val="TAC"/>
              <w:jc w:val="left"/>
              <w:rPr>
                <w:sz w:val="16"/>
                <w:szCs w:val="16"/>
                <w:lang w:eastAsia="en-US"/>
              </w:rPr>
            </w:pPr>
            <w:r w:rsidRPr="001F23FC">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F23FC" w:rsidRDefault="00437E78">
            <w:pPr>
              <w:pStyle w:val="TAC"/>
              <w:jc w:val="left"/>
              <w:rPr>
                <w:sz w:val="16"/>
                <w:szCs w:val="16"/>
                <w:lang w:eastAsia="en-US"/>
              </w:rPr>
            </w:pPr>
            <w:r w:rsidRPr="001F23FC">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F23FC" w:rsidRDefault="00437E78">
            <w:pPr>
              <w:pStyle w:val="TAC"/>
              <w:jc w:val="left"/>
              <w:rPr>
                <w:sz w:val="16"/>
                <w:szCs w:val="16"/>
                <w:lang w:eastAsia="en-US"/>
              </w:rPr>
            </w:pPr>
            <w:r w:rsidRPr="001F23FC">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F23FC" w:rsidRDefault="00437E78">
            <w:pPr>
              <w:pStyle w:val="TAC"/>
              <w:jc w:val="left"/>
              <w:rPr>
                <w:sz w:val="16"/>
                <w:szCs w:val="16"/>
                <w:lang w:eastAsia="en-US"/>
              </w:rPr>
            </w:pPr>
            <w:r w:rsidRPr="001F23FC">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F23FC" w:rsidRDefault="00437E78">
            <w:pPr>
              <w:pStyle w:val="TAC"/>
              <w:jc w:val="left"/>
              <w:rPr>
                <w:sz w:val="16"/>
                <w:szCs w:val="16"/>
                <w:lang w:eastAsia="en-US"/>
              </w:rPr>
            </w:pPr>
            <w:r w:rsidRPr="001F23FC">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F23FC" w:rsidRDefault="00437E78">
            <w:pPr>
              <w:pStyle w:val="TAC"/>
              <w:jc w:val="left"/>
              <w:rPr>
                <w:sz w:val="16"/>
                <w:szCs w:val="16"/>
                <w:lang w:eastAsia="en-US"/>
              </w:rPr>
            </w:pPr>
            <w:r w:rsidRPr="001F23FC">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F23FC" w:rsidRDefault="00437E78">
            <w:pPr>
              <w:pStyle w:val="TAC"/>
              <w:jc w:val="left"/>
              <w:rPr>
                <w:sz w:val="16"/>
                <w:szCs w:val="16"/>
                <w:lang w:eastAsia="en-US"/>
              </w:rPr>
            </w:pPr>
            <w:r w:rsidRPr="001F23FC">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F23FC" w:rsidRDefault="00437E78">
            <w:pPr>
              <w:pStyle w:val="TAC"/>
              <w:jc w:val="left"/>
              <w:rPr>
                <w:sz w:val="16"/>
                <w:szCs w:val="16"/>
                <w:lang w:eastAsia="en-US"/>
              </w:rPr>
            </w:pPr>
            <w:r w:rsidRPr="001F23FC">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 xml:space="preserve">Update of waveform to be used during Rx </w:t>
            </w:r>
            <w:proofErr w:type="spellStart"/>
            <w:r w:rsidRPr="001F23FC">
              <w:rPr>
                <w:rFonts w:ascii="Arial" w:hAnsi="Arial"/>
                <w:sz w:val="16"/>
                <w:szCs w:val="16"/>
                <w:lang w:eastAsia="en-US"/>
              </w:rPr>
              <w:t>peam</w:t>
            </w:r>
            <w:proofErr w:type="spellEnd"/>
            <w:r w:rsidRPr="001F23FC">
              <w:rPr>
                <w:rFonts w:ascii="Arial" w:hAnsi="Arial"/>
                <w:sz w:val="16"/>
                <w:szCs w:val="16"/>
                <w:lang w:eastAsia="en-US"/>
              </w:rPr>
              <w:t xml:space="preserve">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F23FC" w:rsidRDefault="00437E78">
            <w:pPr>
              <w:pStyle w:val="TAC"/>
              <w:jc w:val="left"/>
              <w:rPr>
                <w:sz w:val="16"/>
                <w:szCs w:val="16"/>
                <w:lang w:eastAsia="en-US"/>
              </w:rPr>
            </w:pPr>
            <w:r w:rsidRPr="001F23FC">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F23FC" w:rsidRDefault="00437E78">
            <w:pPr>
              <w:pStyle w:val="TAC"/>
              <w:jc w:val="left"/>
              <w:rPr>
                <w:sz w:val="16"/>
                <w:szCs w:val="16"/>
                <w:lang w:eastAsia="en-US"/>
              </w:rPr>
            </w:pPr>
            <w:r w:rsidRPr="001F23FC">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F23FC" w:rsidRDefault="00437E78">
            <w:pPr>
              <w:pStyle w:val="TAC"/>
              <w:jc w:val="left"/>
              <w:rPr>
                <w:sz w:val="16"/>
                <w:szCs w:val="16"/>
                <w:lang w:eastAsia="en-US"/>
              </w:rPr>
            </w:pPr>
            <w:r w:rsidRPr="001F23FC">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F23FC" w:rsidRDefault="00437E78">
            <w:pPr>
              <w:pStyle w:val="TAC"/>
              <w:jc w:val="left"/>
              <w:rPr>
                <w:sz w:val="16"/>
                <w:szCs w:val="16"/>
                <w:lang w:eastAsia="en-US"/>
              </w:rPr>
            </w:pPr>
            <w:r w:rsidRPr="001F23FC">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F23FC" w:rsidRDefault="00437E78">
            <w:pPr>
              <w:pStyle w:val="TAC"/>
              <w:jc w:val="left"/>
              <w:rPr>
                <w:sz w:val="16"/>
                <w:szCs w:val="16"/>
                <w:lang w:eastAsia="en-US"/>
              </w:rPr>
            </w:pPr>
            <w:r w:rsidRPr="001F23FC">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F23FC" w:rsidRDefault="00437E78">
            <w:pPr>
              <w:pStyle w:val="TAC"/>
              <w:jc w:val="left"/>
              <w:rPr>
                <w:sz w:val="16"/>
                <w:szCs w:val="16"/>
                <w:lang w:eastAsia="en-US"/>
              </w:rPr>
            </w:pPr>
            <w:r w:rsidRPr="001F23FC">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F23FC" w:rsidRDefault="00437E78">
            <w:pPr>
              <w:pStyle w:val="TAC"/>
              <w:jc w:val="left"/>
              <w:rPr>
                <w:sz w:val="16"/>
                <w:szCs w:val="16"/>
                <w:lang w:eastAsia="en-US"/>
              </w:rPr>
            </w:pPr>
            <w:r w:rsidRPr="001F23FC">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F23FC" w:rsidRDefault="00437E78">
            <w:pPr>
              <w:pStyle w:val="TAC"/>
              <w:jc w:val="left"/>
              <w:rPr>
                <w:sz w:val="16"/>
                <w:szCs w:val="16"/>
                <w:lang w:eastAsia="en-US"/>
              </w:rPr>
            </w:pPr>
            <w:r w:rsidRPr="001F23FC">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F23FC" w:rsidRDefault="00437E78">
            <w:pPr>
              <w:pStyle w:val="TAC"/>
              <w:jc w:val="left"/>
              <w:rPr>
                <w:sz w:val="16"/>
                <w:szCs w:val="16"/>
                <w:lang w:eastAsia="en-US"/>
              </w:rPr>
            </w:pPr>
            <w:r w:rsidRPr="001F23FC">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F23FC" w:rsidRDefault="00437E78">
            <w:pPr>
              <w:pStyle w:val="TAC"/>
              <w:jc w:val="left"/>
              <w:rPr>
                <w:sz w:val="16"/>
                <w:szCs w:val="16"/>
                <w:lang w:eastAsia="en-US"/>
              </w:rPr>
            </w:pPr>
            <w:r w:rsidRPr="001F23FC">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F23FC" w:rsidRDefault="00437E78">
            <w:pPr>
              <w:pStyle w:val="TAC"/>
              <w:jc w:val="left"/>
              <w:rPr>
                <w:sz w:val="16"/>
                <w:szCs w:val="16"/>
                <w:lang w:eastAsia="en-US"/>
              </w:rPr>
            </w:pPr>
            <w:r w:rsidRPr="001F23FC">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F23FC" w:rsidRDefault="00437E78">
            <w:pPr>
              <w:pStyle w:val="TAC"/>
              <w:jc w:val="left"/>
              <w:rPr>
                <w:sz w:val="16"/>
                <w:szCs w:val="16"/>
                <w:lang w:eastAsia="en-US"/>
              </w:rPr>
            </w:pPr>
            <w:r w:rsidRPr="001F23FC">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F23FC" w:rsidRDefault="00437E78">
            <w:pPr>
              <w:pStyle w:val="TAC"/>
              <w:jc w:val="left"/>
              <w:rPr>
                <w:sz w:val="16"/>
                <w:szCs w:val="16"/>
                <w:lang w:eastAsia="en-US"/>
              </w:rPr>
            </w:pPr>
            <w:r w:rsidRPr="001F23FC">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F23FC" w:rsidRDefault="00437E78">
            <w:pPr>
              <w:pStyle w:val="TAC"/>
              <w:jc w:val="left"/>
              <w:rPr>
                <w:sz w:val="16"/>
                <w:szCs w:val="16"/>
                <w:lang w:eastAsia="en-US"/>
              </w:rPr>
            </w:pPr>
            <w:r w:rsidRPr="001F23FC">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2EB956F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subclauses in 38.521-2 with appropriate</w:t>
            </w:r>
            <w:r w:rsidR="008D532A">
              <w:rPr>
                <w:rFonts w:ascii="Arial" w:hAnsi="Arial"/>
                <w:sz w:val="16"/>
                <w:szCs w:val="16"/>
                <w:lang w:eastAsia="en-US"/>
              </w:rPr>
              <w:t xml:space="preserve"> clause </w:t>
            </w:r>
            <w:r w:rsidRPr="001F23FC">
              <w:rPr>
                <w:rFonts w:ascii="Arial" w:hAnsi="Arial"/>
                <w:sz w:val="16"/>
                <w:szCs w:val="16"/>
                <w:lang w:eastAsia="en-US"/>
              </w:rPr>
              <w:t>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F23FC" w:rsidRDefault="00437E78">
            <w:pPr>
              <w:pStyle w:val="TAC"/>
              <w:jc w:val="left"/>
              <w:rPr>
                <w:sz w:val="16"/>
                <w:szCs w:val="16"/>
                <w:lang w:eastAsia="en-US"/>
              </w:rPr>
            </w:pPr>
            <w:r w:rsidRPr="001F23FC">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F23FC" w:rsidRDefault="00437E78">
            <w:pPr>
              <w:pStyle w:val="TAC"/>
              <w:jc w:val="left"/>
              <w:rPr>
                <w:sz w:val="16"/>
                <w:szCs w:val="16"/>
                <w:lang w:eastAsia="en-US"/>
              </w:rPr>
            </w:pPr>
            <w:r w:rsidRPr="001F23FC">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F23FC" w:rsidRDefault="00437E78">
            <w:pPr>
              <w:pStyle w:val="TAC"/>
              <w:jc w:val="left"/>
              <w:rPr>
                <w:sz w:val="16"/>
                <w:szCs w:val="16"/>
                <w:lang w:eastAsia="en-US"/>
              </w:rPr>
            </w:pPr>
            <w:r w:rsidRPr="001F23FC">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F23FC" w:rsidRDefault="00437E78">
            <w:pPr>
              <w:pStyle w:val="TAC"/>
              <w:jc w:val="left"/>
              <w:rPr>
                <w:sz w:val="16"/>
                <w:szCs w:val="16"/>
                <w:lang w:eastAsia="en-US"/>
              </w:rPr>
            </w:pPr>
            <w:r w:rsidRPr="001F23FC">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F23FC" w:rsidRDefault="00437E78">
            <w:pPr>
              <w:pStyle w:val="TAC"/>
              <w:jc w:val="left"/>
              <w:rPr>
                <w:sz w:val="16"/>
                <w:szCs w:val="16"/>
                <w:lang w:eastAsia="en-US"/>
              </w:rPr>
            </w:pPr>
            <w:r w:rsidRPr="001F23FC">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F23FC" w:rsidRDefault="00437E78">
            <w:pPr>
              <w:pStyle w:val="TAC"/>
              <w:jc w:val="left"/>
              <w:rPr>
                <w:sz w:val="16"/>
                <w:szCs w:val="16"/>
                <w:lang w:eastAsia="en-US"/>
              </w:rPr>
            </w:pPr>
            <w:r w:rsidRPr="001F23FC">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F23FC" w:rsidRDefault="00437E78">
            <w:pPr>
              <w:pStyle w:val="TAC"/>
              <w:jc w:val="left"/>
              <w:rPr>
                <w:sz w:val="16"/>
                <w:szCs w:val="16"/>
                <w:lang w:eastAsia="en-US"/>
              </w:rPr>
            </w:pPr>
            <w:r w:rsidRPr="001F23FC">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F23FC" w:rsidRDefault="00437E78">
            <w:pPr>
              <w:pStyle w:val="TAC"/>
              <w:jc w:val="left"/>
              <w:rPr>
                <w:sz w:val="16"/>
                <w:szCs w:val="16"/>
                <w:lang w:eastAsia="en-US"/>
              </w:rPr>
            </w:pPr>
            <w:r w:rsidRPr="001F23FC">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 xml:space="preserve">Addition of </w:t>
            </w:r>
            <w:proofErr w:type="spellStart"/>
            <w:r w:rsidRPr="001F23FC">
              <w:rPr>
                <w:rFonts w:ascii="Arial" w:hAnsi="Arial"/>
                <w:sz w:val="16"/>
                <w:szCs w:val="16"/>
                <w:lang w:eastAsia="en-US"/>
              </w:rPr>
              <w:t>Inner_partial</w:t>
            </w:r>
            <w:proofErr w:type="spellEnd"/>
            <w:r w:rsidRPr="001F23FC">
              <w:rPr>
                <w:rFonts w:ascii="Arial" w:hAnsi="Arial"/>
                <w:sz w:val="16"/>
                <w:szCs w:val="16"/>
                <w:lang w:eastAsia="en-US"/>
              </w:rPr>
              <w:t xml:space="preserve">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F23FC" w:rsidRDefault="00437E78">
            <w:pPr>
              <w:pStyle w:val="TAC"/>
              <w:jc w:val="left"/>
              <w:rPr>
                <w:sz w:val="16"/>
                <w:szCs w:val="16"/>
                <w:lang w:eastAsia="en-US"/>
              </w:rPr>
            </w:pPr>
            <w:r w:rsidRPr="001F23FC">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F23FC" w:rsidRDefault="00437E78">
            <w:pPr>
              <w:pStyle w:val="TAC"/>
              <w:jc w:val="left"/>
              <w:rPr>
                <w:sz w:val="16"/>
                <w:szCs w:val="16"/>
                <w:lang w:eastAsia="en-US"/>
              </w:rPr>
            </w:pPr>
            <w:r w:rsidRPr="001F23FC">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F23FC" w:rsidRDefault="00437E78">
            <w:pPr>
              <w:pStyle w:val="TAC"/>
              <w:jc w:val="left"/>
              <w:rPr>
                <w:sz w:val="16"/>
                <w:szCs w:val="16"/>
                <w:lang w:eastAsia="en-US"/>
              </w:rPr>
            </w:pPr>
            <w:r w:rsidRPr="001F23FC">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F23FC" w:rsidRDefault="00437E78">
            <w:pPr>
              <w:pStyle w:val="TAC"/>
              <w:jc w:val="left"/>
              <w:rPr>
                <w:sz w:val="16"/>
                <w:szCs w:val="16"/>
                <w:lang w:eastAsia="en-US"/>
              </w:rPr>
            </w:pPr>
            <w:r w:rsidRPr="001F23FC">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F23FC" w:rsidRDefault="00437E78">
            <w:pPr>
              <w:pStyle w:val="TAC"/>
              <w:jc w:val="left"/>
              <w:rPr>
                <w:sz w:val="16"/>
                <w:szCs w:val="16"/>
                <w:lang w:eastAsia="en-US"/>
              </w:rPr>
            </w:pPr>
            <w:r w:rsidRPr="001F23FC">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F23FC" w:rsidRDefault="00437E78">
            <w:pPr>
              <w:pStyle w:val="TAC"/>
              <w:jc w:val="left"/>
              <w:rPr>
                <w:sz w:val="16"/>
                <w:szCs w:val="16"/>
                <w:lang w:eastAsia="en-US"/>
              </w:rPr>
            </w:pPr>
            <w:r w:rsidRPr="001F23FC">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F23FC" w:rsidRDefault="00437E78">
            <w:pPr>
              <w:pStyle w:val="TAC"/>
              <w:jc w:val="left"/>
              <w:rPr>
                <w:sz w:val="16"/>
                <w:szCs w:val="16"/>
                <w:lang w:eastAsia="en-US"/>
              </w:rPr>
            </w:pPr>
            <w:r w:rsidRPr="001F23FC">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F23FC" w:rsidRDefault="00437E78">
            <w:pPr>
              <w:pStyle w:val="TAC"/>
              <w:jc w:val="left"/>
              <w:rPr>
                <w:sz w:val="16"/>
                <w:szCs w:val="16"/>
                <w:lang w:eastAsia="en-US"/>
              </w:rPr>
            </w:pPr>
            <w:r w:rsidRPr="001F23FC">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F23FC" w:rsidRDefault="00437E78">
            <w:pPr>
              <w:pStyle w:val="TAC"/>
              <w:jc w:val="left"/>
              <w:rPr>
                <w:sz w:val="16"/>
                <w:szCs w:val="16"/>
                <w:lang w:eastAsia="en-US"/>
              </w:rPr>
            </w:pPr>
            <w:r w:rsidRPr="001F23FC">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F23FC" w:rsidRDefault="00437E78">
            <w:pPr>
              <w:pStyle w:val="TAC"/>
              <w:jc w:val="left"/>
              <w:rPr>
                <w:sz w:val="16"/>
                <w:szCs w:val="16"/>
                <w:lang w:eastAsia="en-US"/>
              </w:rPr>
            </w:pPr>
            <w:r w:rsidRPr="001F23FC">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F23FC" w:rsidRDefault="00437E78">
            <w:pPr>
              <w:pStyle w:val="TAC"/>
              <w:jc w:val="left"/>
              <w:rPr>
                <w:sz w:val="16"/>
                <w:szCs w:val="16"/>
                <w:lang w:eastAsia="en-US"/>
              </w:rPr>
            </w:pPr>
            <w:r w:rsidRPr="001F23FC">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F23FC" w:rsidRDefault="00437E78">
            <w:pPr>
              <w:pStyle w:val="TAC"/>
              <w:jc w:val="left"/>
              <w:rPr>
                <w:sz w:val="16"/>
                <w:szCs w:val="16"/>
                <w:lang w:eastAsia="en-US"/>
              </w:rPr>
            </w:pPr>
            <w:r w:rsidRPr="001F23FC">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F23FC" w:rsidRDefault="00437E78">
            <w:pPr>
              <w:pStyle w:val="TAC"/>
              <w:jc w:val="left"/>
              <w:rPr>
                <w:sz w:val="16"/>
                <w:szCs w:val="16"/>
                <w:lang w:eastAsia="en-US"/>
              </w:rPr>
            </w:pPr>
            <w:r w:rsidRPr="001F23FC">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F23FC" w:rsidRDefault="00437E78">
            <w:pPr>
              <w:pStyle w:val="TAC"/>
              <w:jc w:val="left"/>
              <w:rPr>
                <w:sz w:val="16"/>
                <w:szCs w:val="16"/>
                <w:lang w:eastAsia="en-US"/>
              </w:rPr>
            </w:pPr>
            <w:r w:rsidRPr="001F23FC">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F23FC" w:rsidRDefault="00437E78">
            <w:pPr>
              <w:pStyle w:val="TAC"/>
              <w:jc w:val="left"/>
              <w:rPr>
                <w:sz w:val="16"/>
                <w:szCs w:val="16"/>
                <w:lang w:eastAsia="en-US"/>
              </w:rPr>
            </w:pPr>
            <w:r w:rsidRPr="001F23FC">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F23FC" w:rsidRDefault="00437E78">
            <w:pPr>
              <w:pStyle w:val="TAC"/>
              <w:jc w:val="left"/>
              <w:rPr>
                <w:sz w:val="16"/>
                <w:szCs w:val="16"/>
                <w:lang w:eastAsia="en-US"/>
              </w:rPr>
            </w:pPr>
            <w:r w:rsidRPr="001F23FC">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F23FC" w:rsidRDefault="00437E78">
            <w:pPr>
              <w:pStyle w:val="TAC"/>
              <w:jc w:val="left"/>
              <w:rPr>
                <w:sz w:val="16"/>
                <w:szCs w:val="16"/>
                <w:lang w:eastAsia="en-US"/>
              </w:rPr>
            </w:pPr>
            <w:r w:rsidRPr="001F23FC">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F23FC" w:rsidRDefault="00437E78">
            <w:pPr>
              <w:pStyle w:val="TAC"/>
              <w:jc w:val="left"/>
              <w:rPr>
                <w:sz w:val="16"/>
                <w:szCs w:val="16"/>
                <w:lang w:eastAsia="en-US"/>
              </w:rPr>
            </w:pPr>
            <w:r w:rsidRPr="001F23FC">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F23FC" w:rsidRDefault="00437E78">
            <w:pPr>
              <w:pStyle w:val="TAC"/>
              <w:jc w:val="left"/>
              <w:rPr>
                <w:sz w:val="16"/>
                <w:szCs w:val="16"/>
                <w:lang w:eastAsia="en-US"/>
              </w:rPr>
            </w:pPr>
            <w:r w:rsidRPr="001F23FC">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F23FC" w:rsidRDefault="00437E78">
            <w:pPr>
              <w:pStyle w:val="TAC"/>
              <w:jc w:val="left"/>
              <w:rPr>
                <w:sz w:val="16"/>
                <w:szCs w:val="16"/>
                <w:lang w:eastAsia="en-US"/>
              </w:rPr>
            </w:pPr>
            <w:r w:rsidRPr="001F23FC">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F23FC" w:rsidRDefault="00437E78">
            <w:pPr>
              <w:pStyle w:val="TAC"/>
              <w:jc w:val="left"/>
              <w:rPr>
                <w:sz w:val="16"/>
                <w:szCs w:val="16"/>
                <w:lang w:eastAsia="en-US"/>
              </w:rPr>
            </w:pPr>
            <w:r w:rsidRPr="001F23FC">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F23FC" w:rsidRDefault="00437E78">
            <w:pPr>
              <w:pStyle w:val="TAC"/>
              <w:jc w:val="left"/>
              <w:rPr>
                <w:sz w:val="16"/>
                <w:szCs w:val="16"/>
                <w:lang w:eastAsia="en-US"/>
              </w:rPr>
            </w:pPr>
            <w:r w:rsidRPr="001F23FC">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F23FC" w:rsidRDefault="00437E78">
            <w:pPr>
              <w:pStyle w:val="TAC"/>
              <w:jc w:val="left"/>
              <w:rPr>
                <w:sz w:val="16"/>
                <w:szCs w:val="16"/>
                <w:lang w:eastAsia="en-US"/>
              </w:rPr>
            </w:pPr>
            <w:r w:rsidRPr="001F23FC">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F23FC" w:rsidRDefault="00437E78">
            <w:pPr>
              <w:pStyle w:val="TAC"/>
              <w:jc w:val="left"/>
              <w:rPr>
                <w:sz w:val="16"/>
                <w:szCs w:val="16"/>
                <w:lang w:eastAsia="en-US"/>
              </w:rPr>
            </w:pPr>
            <w:r w:rsidRPr="001F23FC">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F23FC" w:rsidRDefault="00437E78">
            <w:pPr>
              <w:pStyle w:val="TAC"/>
              <w:jc w:val="left"/>
              <w:rPr>
                <w:sz w:val="16"/>
                <w:szCs w:val="16"/>
                <w:lang w:eastAsia="en-US"/>
              </w:rPr>
            </w:pPr>
            <w:r w:rsidRPr="001F23FC">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F23FC" w:rsidRDefault="00437E78">
            <w:pPr>
              <w:pStyle w:val="TAC"/>
              <w:jc w:val="left"/>
              <w:rPr>
                <w:sz w:val="16"/>
                <w:szCs w:val="16"/>
                <w:lang w:eastAsia="en-US"/>
              </w:rPr>
            </w:pPr>
            <w:r w:rsidRPr="001F23FC">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F23FC" w:rsidRDefault="00437E78">
            <w:pPr>
              <w:pStyle w:val="TAC"/>
              <w:jc w:val="left"/>
              <w:rPr>
                <w:sz w:val="16"/>
                <w:szCs w:val="16"/>
                <w:lang w:eastAsia="en-US"/>
              </w:rPr>
            </w:pPr>
            <w:r w:rsidRPr="001F23FC">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F23FC" w:rsidRDefault="00437E78">
            <w:pPr>
              <w:pStyle w:val="TAC"/>
              <w:jc w:val="left"/>
              <w:rPr>
                <w:sz w:val="16"/>
                <w:szCs w:val="16"/>
                <w:lang w:eastAsia="en-US"/>
              </w:rPr>
            </w:pPr>
            <w:r w:rsidRPr="001F23FC">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F23FC" w:rsidRDefault="00437E78">
            <w:pPr>
              <w:pStyle w:val="TAC"/>
              <w:jc w:val="left"/>
              <w:rPr>
                <w:sz w:val="16"/>
                <w:szCs w:val="16"/>
                <w:lang w:eastAsia="en-US"/>
              </w:rPr>
            </w:pPr>
            <w:r w:rsidRPr="001F23FC">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F23FC" w:rsidRDefault="00437E78">
            <w:pPr>
              <w:pStyle w:val="TAC"/>
              <w:jc w:val="left"/>
              <w:rPr>
                <w:sz w:val="16"/>
                <w:szCs w:val="16"/>
                <w:lang w:eastAsia="en-US"/>
              </w:rPr>
            </w:pPr>
            <w:r w:rsidRPr="001F23FC">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F23FC" w:rsidRDefault="00437E78">
            <w:pPr>
              <w:pStyle w:val="TAC"/>
              <w:jc w:val="left"/>
              <w:rPr>
                <w:sz w:val="16"/>
                <w:szCs w:val="16"/>
                <w:lang w:eastAsia="en-US"/>
              </w:rPr>
            </w:pPr>
            <w:r w:rsidRPr="001F23FC">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F23FC" w:rsidRDefault="00437E78">
            <w:pPr>
              <w:pStyle w:val="TAC"/>
              <w:jc w:val="left"/>
              <w:rPr>
                <w:sz w:val="16"/>
                <w:szCs w:val="16"/>
                <w:lang w:eastAsia="en-US"/>
              </w:rPr>
            </w:pPr>
            <w:r w:rsidRPr="001F23FC">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F23FC" w:rsidRDefault="00437E78">
            <w:pPr>
              <w:pStyle w:val="TAC"/>
              <w:jc w:val="left"/>
              <w:rPr>
                <w:sz w:val="16"/>
                <w:szCs w:val="16"/>
                <w:lang w:eastAsia="en-US"/>
              </w:rPr>
            </w:pPr>
            <w:r w:rsidRPr="001F23FC">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F23FC" w:rsidRDefault="00437E78">
            <w:pPr>
              <w:pStyle w:val="TAC"/>
              <w:jc w:val="left"/>
              <w:rPr>
                <w:sz w:val="16"/>
                <w:szCs w:val="16"/>
                <w:lang w:eastAsia="en-US"/>
              </w:rPr>
            </w:pPr>
            <w:r w:rsidRPr="001F23FC">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F23FC" w:rsidRDefault="00437E78">
            <w:pPr>
              <w:pStyle w:val="TAC"/>
              <w:jc w:val="left"/>
              <w:rPr>
                <w:sz w:val="16"/>
                <w:szCs w:val="16"/>
                <w:lang w:eastAsia="en-US"/>
              </w:rPr>
            </w:pPr>
            <w:r w:rsidRPr="001F23FC">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F23FC" w:rsidRDefault="00437E78">
            <w:pPr>
              <w:pStyle w:val="TAC"/>
              <w:jc w:val="left"/>
              <w:rPr>
                <w:sz w:val="16"/>
                <w:szCs w:val="16"/>
                <w:lang w:eastAsia="en-US"/>
              </w:rPr>
            </w:pPr>
            <w:r w:rsidRPr="001F23FC">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F23FC" w:rsidRDefault="00437E78">
            <w:pPr>
              <w:pStyle w:val="TAC"/>
              <w:jc w:val="left"/>
              <w:rPr>
                <w:sz w:val="16"/>
                <w:szCs w:val="16"/>
                <w:lang w:eastAsia="en-US"/>
              </w:rPr>
            </w:pPr>
            <w:r w:rsidRPr="001F23FC">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F23FC" w:rsidRDefault="00437E78">
            <w:pPr>
              <w:pStyle w:val="TAC"/>
              <w:jc w:val="left"/>
              <w:rPr>
                <w:sz w:val="16"/>
                <w:szCs w:val="16"/>
                <w:lang w:eastAsia="en-US"/>
              </w:rPr>
            </w:pPr>
            <w:r w:rsidRPr="001F23FC">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F23FC" w:rsidRDefault="00437E78">
            <w:pPr>
              <w:pStyle w:val="TAC"/>
              <w:jc w:val="left"/>
              <w:rPr>
                <w:sz w:val="16"/>
                <w:szCs w:val="16"/>
                <w:lang w:eastAsia="en-US"/>
              </w:rPr>
            </w:pPr>
            <w:r w:rsidRPr="001F23FC">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F23FC" w:rsidRDefault="00437E78">
            <w:pPr>
              <w:pStyle w:val="TAC"/>
              <w:jc w:val="left"/>
              <w:rPr>
                <w:sz w:val="16"/>
                <w:szCs w:val="16"/>
                <w:lang w:eastAsia="en-US"/>
              </w:rPr>
            </w:pPr>
            <w:r w:rsidRPr="001F23FC">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F23FC" w:rsidRDefault="00437E78">
            <w:pPr>
              <w:pStyle w:val="TAC"/>
              <w:jc w:val="left"/>
              <w:rPr>
                <w:sz w:val="16"/>
                <w:szCs w:val="16"/>
                <w:lang w:eastAsia="en-US"/>
              </w:rPr>
            </w:pPr>
            <w:r w:rsidRPr="001F23FC">
              <w:rPr>
                <w:sz w:val="16"/>
                <w:szCs w:val="16"/>
                <w:lang w:eastAsia="en-US"/>
              </w:rPr>
              <w:t>16.7.0</w:t>
            </w:r>
          </w:p>
        </w:tc>
      </w:tr>
      <w:tr w:rsidR="00681942" w:rsidRPr="001F23FC"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F23FC" w:rsidRDefault="00681942" w:rsidP="00D15F21">
            <w:pPr>
              <w:pStyle w:val="TAC"/>
              <w:jc w:val="left"/>
              <w:rPr>
                <w:sz w:val="16"/>
                <w:szCs w:val="16"/>
                <w:lang w:eastAsia="en-US"/>
              </w:rPr>
            </w:pPr>
            <w:r w:rsidRPr="001F23FC">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F23FC" w:rsidRDefault="00681942" w:rsidP="00D15F21">
            <w:pPr>
              <w:pStyle w:val="TAC"/>
              <w:jc w:val="left"/>
              <w:rPr>
                <w:sz w:val="16"/>
                <w:szCs w:val="16"/>
                <w:lang w:eastAsia="en-US"/>
              </w:rPr>
            </w:pPr>
            <w:r w:rsidRPr="001F23FC">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F23FC" w:rsidRDefault="00681942" w:rsidP="00D15F21">
            <w:pPr>
              <w:pStyle w:val="TAC"/>
              <w:jc w:val="left"/>
              <w:rPr>
                <w:sz w:val="16"/>
                <w:szCs w:val="16"/>
                <w:lang w:eastAsia="en-US"/>
              </w:rPr>
            </w:pPr>
            <w:r w:rsidRPr="001F23FC">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F23FC" w:rsidRDefault="00681942" w:rsidP="00D15F21">
            <w:pPr>
              <w:pStyle w:val="TAC"/>
              <w:jc w:val="left"/>
              <w:rPr>
                <w:sz w:val="16"/>
                <w:szCs w:val="16"/>
                <w:lang w:eastAsia="en-US"/>
              </w:rPr>
            </w:pPr>
            <w:r w:rsidRPr="001F23FC">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F23FC" w:rsidRDefault="00681942" w:rsidP="00D15F21">
            <w:pPr>
              <w:pStyle w:val="TAC"/>
              <w:jc w:val="left"/>
              <w:rPr>
                <w:sz w:val="16"/>
                <w:szCs w:val="16"/>
                <w:lang w:eastAsia="en-US"/>
              </w:rPr>
            </w:pPr>
            <w:r w:rsidRPr="001F23FC">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F23FC" w:rsidRDefault="00681942" w:rsidP="00D15F21">
            <w:pPr>
              <w:pStyle w:val="TAC"/>
              <w:jc w:val="left"/>
              <w:rPr>
                <w:sz w:val="16"/>
                <w:szCs w:val="16"/>
                <w:lang w:eastAsia="en-US"/>
              </w:rPr>
            </w:pPr>
            <w:r w:rsidRPr="001F23FC">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F23FC" w:rsidRDefault="00681942" w:rsidP="00D15F21">
            <w:pPr>
              <w:pStyle w:val="TAC"/>
              <w:jc w:val="left"/>
              <w:rPr>
                <w:sz w:val="16"/>
                <w:szCs w:val="16"/>
                <w:lang w:eastAsia="en-US"/>
              </w:rPr>
            </w:pPr>
            <w:r w:rsidRPr="001F23FC">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F23FC" w:rsidRDefault="00681942" w:rsidP="00D15F21">
            <w:pPr>
              <w:pStyle w:val="TAC"/>
              <w:jc w:val="left"/>
              <w:rPr>
                <w:sz w:val="16"/>
                <w:szCs w:val="16"/>
                <w:lang w:eastAsia="en-US"/>
              </w:rPr>
            </w:pPr>
            <w:r w:rsidRPr="001F23FC">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F23FC" w:rsidRDefault="00681942" w:rsidP="00D15F21">
            <w:pPr>
              <w:pStyle w:val="TAC"/>
              <w:jc w:val="left"/>
              <w:rPr>
                <w:sz w:val="16"/>
                <w:szCs w:val="16"/>
                <w:lang w:eastAsia="en-US"/>
              </w:rPr>
            </w:pPr>
            <w:r w:rsidRPr="001F23FC">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F23FC" w:rsidRDefault="00681942" w:rsidP="00D15F21">
            <w:pPr>
              <w:pStyle w:val="TAC"/>
              <w:jc w:val="left"/>
              <w:rPr>
                <w:sz w:val="16"/>
                <w:szCs w:val="16"/>
                <w:lang w:eastAsia="en-US"/>
              </w:rPr>
            </w:pPr>
            <w:r w:rsidRPr="001F23FC">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F23FC" w:rsidRDefault="00681942" w:rsidP="00D15F21">
            <w:pPr>
              <w:pStyle w:val="TAC"/>
              <w:jc w:val="left"/>
              <w:rPr>
                <w:sz w:val="16"/>
                <w:szCs w:val="16"/>
                <w:lang w:eastAsia="en-US"/>
              </w:rPr>
            </w:pPr>
            <w:r w:rsidRPr="001F23FC">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F23FC" w:rsidRDefault="00681942" w:rsidP="00D15F21">
            <w:pPr>
              <w:pStyle w:val="TAC"/>
              <w:jc w:val="left"/>
              <w:rPr>
                <w:sz w:val="16"/>
                <w:szCs w:val="16"/>
                <w:lang w:eastAsia="en-US"/>
              </w:rPr>
            </w:pPr>
            <w:r w:rsidRPr="001F23FC">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F23FC" w:rsidRDefault="00681942" w:rsidP="00D15F21">
            <w:pPr>
              <w:pStyle w:val="TAC"/>
              <w:jc w:val="left"/>
              <w:rPr>
                <w:sz w:val="16"/>
                <w:szCs w:val="16"/>
                <w:lang w:eastAsia="en-US"/>
              </w:rPr>
            </w:pPr>
            <w:r w:rsidRPr="001F23FC">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F23FC" w:rsidRDefault="00681942" w:rsidP="00D15F21">
            <w:pPr>
              <w:pStyle w:val="TAC"/>
              <w:jc w:val="left"/>
              <w:rPr>
                <w:sz w:val="16"/>
                <w:szCs w:val="16"/>
                <w:lang w:eastAsia="en-US"/>
              </w:rPr>
            </w:pPr>
            <w:r w:rsidRPr="001F23FC">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F23FC" w:rsidRDefault="00681942" w:rsidP="00D15F21">
            <w:pPr>
              <w:pStyle w:val="TAC"/>
              <w:jc w:val="left"/>
              <w:rPr>
                <w:sz w:val="16"/>
                <w:szCs w:val="16"/>
                <w:lang w:eastAsia="en-US"/>
              </w:rPr>
            </w:pPr>
            <w:r w:rsidRPr="001F23FC">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F23FC" w:rsidRDefault="00681942" w:rsidP="00D15F21">
            <w:pPr>
              <w:pStyle w:val="TAC"/>
              <w:jc w:val="left"/>
              <w:rPr>
                <w:sz w:val="16"/>
                <w:szCs w:val="16"/>
                <w:lang w:eastAsia="en-US"/>
              </w:rPr>
            </w:pPr>
            <w:r w:rsidRPr="001F23FC">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F23FC" w:rsidRDefault="00681942" w:rsidP="00D15F21">
            <w:pPr>
              <w:pStyle w:val="TAC"/>
              <w:jc w:val="left"/>
              <w:rPr>
                <w:sz w:val="16"/>
                <w:szCs w:val="16"/>
                <w:lang w:eastAsia="en-US"/>
              </w:rPr>
            </w:pPr>
            <w:r w:rsidRPr="001F23FC">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F23FC" w:rsidRDefault="00681942" w:rsidP="00D15F21">
            <w:pPr>
              <w:pStyle w:val="TAC"/>
              <w:jc w:val="left"/>
              <w:rPr>
                <w:sz w:val="16"/>
                <w:szCs w:val="16"/>
                <w:lang w:eastAsia="en-US"/>
              </w:rPr>
            </w:pPr>
            <w:r w:rsidRPr="001F23FC">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F23FC" w:rsidRDefault="00681942" w:rsidP="00D15F21">
            <w:pPr>
              <w:pStyle w:val="TAC"/>
              <w:jc w:val="left"/>
              <w:rPr>
                <w:sz w:val="16"/>
                <w:szCs w:val="16"/>
                <w:lang w:eastAsia="en-US"/>
              </w:rPr>
            </w:pPr>
            <w:r w:rsidRPr="001F23FC">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F23FC" w:rsidRDefault="00681942" w:rsidP="00D15F21">
            <w:pPr>
              <w:pStyle w:val="TAC"/>
              <w:jc w:val="left"/>
              <w:rPr>
                <w:sz w:val="16"/>
                <w:szCs w:val="16"/>
                <w:lang w:eastAsia="en-US"/>
              </w:rPr>
            </w:pPr>
            <w:r w:rsidRPr="001F23FC">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F23FC" w:rsidRDefault="00681942" w:rsidP="00D15F21">
            <w:pPr>
              <w:pStyle w:val="TAC"/>
              <w:jc w:val="left"/>
              <w:rPr>
                <w:sz w:val="16"/>
                <w:szCs w:val="16"/>
                <w:lang w:eastAsia="en-US"/>
              </w:rPr>
            </w:pPr>
            <w:r w:rsidRPr="001F23FC">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F23FC" w:rsidRDefault="00681942" w:rsidP="00D15F21">
            <w:pPr>
              <w:pStyle w:val="TAC"/>
              <w:jc w:val="left"/>
              <w:rPr>
                <w:sz w:val="16"/>
                <w:szCs w:val="16"/>
                <w:lang w:eastAsia="en-US"/>
              </w:rPr>
            </w:pPr>
            <w:r w:rsidRPr="001F23FC">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F23FC" w:rsidRDefault="00681942" w:rsidP="00D15F21">
            <w:pPr>
              <w:pStyle w:val="TAC"/>
              <w:jc w:val="left"/>
              <w:rPr>
                <w:sz w:val="16"/>
                <w:szCs w:val="16"/>
                <w:lang w:eastAsia="en-US"/>
              </w:rPr>
            </w:pPr>
            <w:r w:rsidRPr="001F23FC">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F23FC" w:rsidRDefault="00681942" w:rsidP="00D15F21">
            <w:pPr>
              <w:pStyle w:val="TAC"/>
              <w:jc w:val="left"/>
              <w:rPr>
                <w:sz w:val="16"/>
                <w:szCs w:val="16"/>
                <w:lang w:eastAsia="en-US"/>
              </w:rPr>
            </w:pPr>
            <w:r w:rsidRPr="001F23FC">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F23FC" w:rsidRDefault="00681942" w:rsidP="00D15F21">
            <w:pPr>
              <w:pStyle w:val="TAC"/>
              <w:jc w:val="left"/>
              <w:rPr>
                <w:sz w:val="16"/>
                <w:szCs w:val="16"/>
                <w:lang w:eastAsia="en-US"/>
              </w:rPr>
            </w:pPr>
            <w:r w:rsidRPr="001F23FC">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F23FC" w:rsidRDefault="00681942" w:rsidP="00D15F21">
            <w:pPr>
              <w:pStyle w:val="TAC"/>
              <w:jc w:val="left"/>
              <w:rPr>
                <w:sz w:val="16"/>
                <w:szCs w:val="16"/>
                <w:lang w:eastAsia="en-US"/>
              </w:rPr>
            </w:pPr>
            <w:r w:rsidRPr="001F23FC">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F23FC" w:rsidRDefault="00681942" w:rsidP="00D15F21">
            <w:pPr>
              <w:pStyle w:val="TAC"/>
              <w:jc w:val="left"/>
              <w:rPr>
                <w:sz w:val="16"/>
                <w:szCs w:val="16"/>
                <w:lang w:eastAsia="en-US"/>
              </w:rPr>
            </w:pPr>
            <w:r w:rsidRPr="001F23FC">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F23FC" w:rsidRDefault="00681942" w:rsidP="00D15F21">
            <w:pPr>
              <w:pStyle w:val="TAC"/>
              <w:jc w:val="left"/>
              <w:rPr>
                <w:sz w:val="16"/>
                <w:szCs w:val="16"/>
                <w:lang w:eastAsia="en-US"/>
              </w:rPr>
            </w:pPr>
            <w:r w:rsidRPr="001F23FC">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 xml:space="preserve">Align CA spurious emission UE </w:t>
            </w:r>
            <w:proofErr w:type="spellStart"/>
            <w:r w:rsidRPr="001F23FC">
              <w:rPr>
                <w:rFonts w:ascii="Arial" w:hAnsi="Arial"/>
                <w:sz w:val="16"/>
                <w:szCs w:val="16"/>
                <w:lang w:eastAsia="en-US"/>
              </w:rPr>
              <w:t>coex</w:t>
            </w:r>
            <w:proofErr w:type="spellEnd"/>
            <w:r w:rsidRPr="001F23FC">
              <w:rPr>
                <w:rFonts w:ascii="Arial" w:hAnsi="Arial"/>
                <w:sz w:val="16"/>
                <w:szCs w:val="16"/>
                <w:lang w:eastAsia="en-US"/>
              </w:rPr>
              <w:t xml:space="preserve">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F23FC" w:rsidRDefault="00681942" w:rsidP="00D15F21">
            <w:pPr>
              <w:pStyle w:val="TAC"/>
              <w:jc w:val="left"/>
              <w:rPr>
                <w:sz w:val="16"/>
                <w:szCs w:val="16"/>
                <w:lang w:eastAsia="en-US"/>
              </w:rPr>
            </w:pPr>
            <w:r w:rsidRPr="001F23FC">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F23FC" w:rsidRDefault="00681942" w:rsidP="00D15F21">
            <w:pPr>
              <w:pStyle w:val="TAC"/>
              <w:jc w:val="left"/>
              <w:rPr>
                <w:sz w:val="16"/>
                <w:szCs w:val="16"/>
                <w:lang w:eastAsia="en-US"/>
              </w:rPr>
            </w:pPr>
            <w:r w:rsidRPr="001F23FC">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F23FC" w:rsidRDefault="00681942" w:rsidP="00D15F21">
            <w:pPr>
              <w:pStyle w:val="TAC"/>
              <w:jc w:val="left"/>
              <w:rPr>
                <w:sz w:val="16"/>
                <w:szCs w:val="16"/>
                <w:lang w:eastAsia="en-US"/>
              </w:rPr>
            </w:pPr>
            <w:r w:rsidRPr="001F23FC">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F23FC" w:rsidRDefault="00681942" w:rsidP="00D15F21">
            <w:pPr>
              <w:pStyle w:val="TAC"/>
              <w:jc w:val="left"/>
              <w:rPr>
                <w:sz w:val="16"/>
                <w:szCs w:val="16"/>
                <w:lang w:eastAsia="en-US"/>
              </w:rPr>
            </w:pPr>
            <w:r w:rsidRPr="001F23FC">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F23FC" w:rsidRDefault="00681942" w:rsidP="00D15F21">
            <w:pPr>
              <w:pStyle w:val="TAC"/>
              <w:jc w:val="left"/>
              <w:rPr>
                <w:sz w:val="16"/>
                <w:szCs w:val="16"/>
                <w:lang w:eastAsia="en-US"/>
              </w:rPr>
            </w:pPr>
            <w:r w:rsidRPr="001F23FC">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F23FC" w:rsidRDefault="00681942" w:rsidP="00D15F21">
            <w:pPr>
              <w:pStyle w:val="TAC"/>
              <w:jc w:val="left"/>
              <w:rPr>
                <w:sz w:val="16"/>
                <w:szCs w:val="16"/>
                <w:lang w:eastAsia="en-US"/>
              </w:rPr>
            </w:pPr>
            <w:r w:rsidRPr="001F23FC">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F23FC" w:rsidRDefault="00681942" w:rsidP="00D15F21">
            <w:pPr>
              <w:pStyle w:val="TAC"/>
              <w:jc w:val="left"/>
              <w:rPr>
                <w:sz w:val="16"/>
                <w:szCs w:val="16"/>
                <w:lang w:eastAsia="en-US"/>
              </w:rPr>
            </w:pPr>
            <w:r w:rsidRPr="001F23FC">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F23FC" w:rsidRDefault="00681942" w:rsidP="00D15F21">
            <w:pPr>
              <w:pStyle w:val="TAC"/>
              <w:jc w:val="left"/>
              <w:rPr>
                <w:sz w:val="16"/>
                <w:szCs w:val="16"/>
                <w:lang w:eastAsia="en-US"/>
              </w:rPr>
            </w:pPr>
            <w:r w:rsidRPr="001F23FC">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 xml:space="preserve">Correction of definition for bit 1 of </w:t>
            </w:r>
            <w:proofErr w:type="spellStart"/>
            <w:r w:rsidRPr="001F23FC">
              <w:rPr>
                <w:rFonts w:ascii="Arial" w:hAnsi="Arial"/>
                <w:sz w:val="16"/>
                <w:szCs w:val="16"/>
                <w:lang w:eastAsia="en-US"/>
              </w:rPr>
              <w:t>modifiedMPRbehavior</w:t>
            </w:r>
            <w:proofErr w:type="spellEnd"/>
            <w:r w:rsidRPr="001F23FC">
              <w:rPr>
                <w:rFonts w:ascii="Arial" w:hAnsi="Arial"/>
                <w:sz w:val="16"/>
                <w:szCs w:val="16"/>
                <w:lang w:eastAsia="en-US"/>
              </w:rPr>
              <w:t xml:space="preserve">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F23FC" w:rsidRDefault="00681942" w:rsidP="00D15F21">
            <w:pPr>
              <w:pStyle w:val="TAC"/>
              <w:jc w:val="left"/>
              <w:rPr>
                <w:sz w:val="16"/>
                <w:szCs w:val="16"/>
                <w:lang w:eastAsia="en-US"/>
              </w:rPr>
            </w:pPr>
            <w:r w:rsidRPr="001F23FC">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F23FC" w:rsidRDefault="00681942" w:rsidP="00D15F21">
            <w:pPr>
              <w:pStyle w:val="TAC"/>
              <w:jc w:val="left"/>
              <w:rPr>
                <w:sz w:val="16"/>
                <w:szCs w:val="16"/>
                <w:lang w:eastAsia="en-US"/>
              </w:rPr>
            </w:pPr>
            <w:r w:rsidRPr="001F23FC">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F23FC" w:rsidRDefault="00681942" w:rsidP="00D15F21">
            <w:pPr>
              <w:pStyle w:val="TAC"/>
              <w:jc w:val="left"/>
              <w:rPr>
                <w:sz w:val="16"/>
                <w:szCs w:val="16"/>
                <w:lang w:eastAsia="en-US"/>
              </w:rPr>
            </w:pPr>
            <w:r w:rsidRPr="001F23FC">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F23FC" w:rsidRDefault="00681942" w:rsidP="00D15F21">
            <w:pPr>
              <w:pStyle w:val="TAC"/>
              <w:jc w:val="left"/>
              <w:rPr>
                <w:sz w:val="16"/>
                <w:szCs w:val="16"/>
                <w:lang w:eastAsia="en-US"/>
              </w:rPr>
            </w:pPr>
            <w:r w:rsidRPr="001F23FC">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F23FC" w:rsidRDefault="00681942" w:rsidP="00D15F21">
            <w:pPr>
              <w:pStyle w:val="TAC"/>
              <w:jc w:val="left"/>
              <w:rPr>
                <w:sz w:val="16"/>
                <w:szCs w:val="16"/>
                <w:lang w:eastAsia="en-US"/>
              </w:rPr>
            </w:pPr>
            <w:r w:rsidRPr="001F23FC">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F23FC" w:rsidRDefault="00681942" w:rsidP="00D15F21">
            <w:pPr>
              <w:pStyle w:val="TAC"/>
              <w:jc w:val="left"/>
              <w:rPr>
                <w:sz w:val="16"/>
                <w:szCs w:val="16"/>
                <w:lang w:eastAsia="en-US"/>
              </w:rPr>
            </w:pPr>
            <w:r w:rsidRPr="001F23FC">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F23FC" w:rsidRDefault="00681942" w:rsidP="00D15F21">
            <w:pPr>
              <w:pStyle w:val="TAC"/>
              <w:jc w:val="left"/>
              <w:rPr>
                <w:sz w:val="16"/>
                <w:szCs w:val="16"/>
                <w:lang w:eastAsia="en-US"/>
              </w:rPr>
            </w:pPr>
            <w:r w:rsidRPr="001F23FC">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F23FC" w:rsidRDefault="00681942" w:rsidP="00D15F21">
            <w:pPr>
              <w:pStyle w:val="TAC"/>
              <w:jc w:val="left"/>
              <w:rPr>
                <w:sz w:val="16"/>
                <w:szCs w:val="16"/>
                <w:lang w:eastAsia="en-US"/>
              </w:rPr>
            </w:pPr>
            <w:r w:rsidRPr="001F23FC">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F23FC" w:rsidRDefault="00681942" w:rsidP="00D15F21">
            <w:pPr>
              <w:pStyle w:val="TAC"/>
              <w:jc w:val="left"/>
              <w:rPr>
                <w:sz w:val="16"/>
                <w:szCs w:val="16"/>
                <w:lang w:eastAsia="en-US"/>
              </w:rPr>
            </w:pPr>
            <w:r w:rsidRPr="001F23FC">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F23FC" w:rsidRDefault="00681942" w:rsidP="00D15F21">
            <w:pPr>
              <w:pStyle w:val="TAC"/>
              <w:jc w:val="left"/>
              <w:rPr>
                <w:sz w:val="16"/>
                <w:szCs w:val="16"/>
                <w:lang w:eastAsia="en-US"/>
              </w:rPr>
            </w:pPr>
            <w:r w:rsidRPr="001F23FC">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F23FC" w:rsidRDefault="00681942" w:rsidP="00D15F21">
            <w:pPr>
              <w:pStyle w:val="TAC"/>
              <w:jc w:val="left"/>
              <w:rPr>
                <w:sz w:val="16"/>
                <w:szCs w:val="16"/>
                <w:lang w:eastAsia="en-US"/>
              </w:rPr>
            </w:pPr>
            <w:r w:rsidRPr="001F23FC">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F23FC" w:rsidRDefault="00681942" w:rsidP="00D15F21">
            <w:pPr>
              <w:pStyle w:val="TAC"/>
              <w:jc w:val="left"/>
              <w:rPr>
                <w:sz w:val="16"/>
                <w:szCs w:val="16"/>
                <w:lang w:eastAsia="en-US"/>
              </w:rPr>
            </w:pPr>
            <w:r w:rsidRPr="001F23FC">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F23FC" w:rsidRDefault="00681942" w:rsidP="00D15F21">
            <w:pPr>
              <w:pStyle w:val="TAC"/>
              <w:jc w:val="left"/>
              <w:rPr>
                <w:sz w:val="16"/>
                <w:szCs w:val="16"/>
                <w:lang w:eastAsia="en-US"/>
              </w:rPr>
            </w:pPr>
            <w:r w:rsidRPr="001F23FC">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F23FC" w:rsidRDefault="00681942" w:rsidP="00D15F21">
            <w:pPr>
              <w:pStyle w:val="TAC"/>
              <w:jc w:val="left"/>
              <w:rPr>
                <w:sz w:val="16"/>
                <w:szCs w:val="16"/>
                <w:lang w:eastAsia="en-US"/>
              </w:rPr>
            </w:pPr>
            <w:r w:rsidRPr="001F23FC">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F23FC" w:rsidRDefault="00681942" w:rsidP="00D15F21">
            <w:pPr>
              <w:pStyle w:val="TAC"/>
              <w:jc w:val="left"/>
              <w:rPr>
                <w:sz w:val="16"/>
                <w:szCs w:val="16"/>
                <w:lang w:eastAsia="en-US"/>
              </w:rPr>
            </w:pPr>
            <w:r w:rsidRPr="001F23FC">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F23FC" w:rsidRDefault="00681942" w:rsidP="00D15F21">
            <w:pPr>
              <w:pStyle w:val="TAC"/>
              <w:jc w:val="left"/>
              <w:rPr>
                <w:sz w:val="16"/>
                <w:szCs w:val="16"/>
                <w:lang w:eastAsia="en-US"/>
              </w:rPr>
            </w:pPr>
            <w:r w:rsidRPr="001F23FC">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F23FC" w:rsidRDefault="00681942" w:rsidP="00D15F21">
            <w:pPr>
              <w:pStyle w:val="TAC"/>
              <w:jc w:val="left"/>
              <w:rPr>
                <w:sz w:val="16"/>
                <w:szCs w:val="16"/>
                <w:lang w:eastAsia="en-US"/>
              </w:rPr>
            </w:pPr>
            <w:r w:rsidRPr="001F23FC">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F23FC" w:rsidRDefault="00681942" w:rsidP="00D15F21">
            <w:pPr>
              <w:pStyle w:val="TAC"/>
              <w:jc w:val="left"/>
              <w:rPr>
                <w:sz w:val="16"/>
                <w:szCs w:val="16"/>
                <w:lang w:eastAsia="en-US"/>
              </w:rPr>
            </w:pPr>
            <w:r w:rsidRPr="001F23FC">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F23FC" w:rsidRDefault="00681942" w:rsidP="00D15F21">
            <w:pPr>
              <w:pStyle w:val="TAC"/>
              <w:jc w:val="left"/>
              <w:rPr>
                <w:sz w:val="16"/>
                <w:szCs w:val="16"/>
                <w:lang w:eastAsia="en-US"/>
              </w:rPr>
            </w:pPr>
            <w:r w:rsidRPr="001F23FC">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F23FC" w:rsidRDefault="00681942" w:rsidP="00D15F21">
            <w:pPr>
              <w:pStyle w:val="TAC"/>
              <w:jc w:val="left"/>
              <w:rPr>
                <w:sz w:val="16"/>
                <w:szCs w:val="16"/>
                <w:lang w:eastAsia="en-US"/>
              </w:rPr>
            </w:pPr>
            <w:r w:rsidRPr="001F23FC">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F23FC" w:rsidRDefault="00681942" w:rsidP="00D15F21">
            <w:pPr>
              <w:pStyle w:val="TAC"/>
              <w:jc w:val="left"/>
              <w:rPr>
                <w:sz w:val="16"/>
                <w:szCs w:val="16"/>
                <w:lang w:eastAsia="en-US"/>
              </w:rPr>
            </w:pPr>
            <w:r w:rsidRPr="001F23FC">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F23FC" w:rsidRDefault="00681942" w:rsidP="00D15F21">
            <w:pPr>
              <w:pStyle w:val="TAC"/>
              <w:jc w:val="left"/>
              <w:rPr>
                <w:sz w:val="16"/>
                <w:szCs w:val="16"/>
                <w:lang w:eastAsia="en-US"/>
              </w:rPr>
            </w:pPr>
            <w:r w:rsidRPr="001F23FC">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F23FC" w:rsidRDefault="00681942" w:rsidP="00D15F21">
            <w:pPr>
              <w:pStyle w:val="TAC"/>
              <w:jc w:val="left"/>
              <w:rPr>
                <w:sz w:val="16"/>
                <w:szCs w:val="16"/>
                <w:lang w:eastAsia="en-US"/>
              </w:rPr>
            </w:pPr>
            <w:r w:rsidRPr="001F23FC">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F23FC" w:rsidRDefault="00681942" w:rsidP="00D15F21">
            <w:pPr>
              <w:pStyle w:val="TAC"/>
              <w:jc w:val="left"/>
              <w:rPr>
                <w:sz w:val="16"/>
                <w:szCs w:val="16"/>
                <w:lang w:eastAsia="en-US"/>
              </w:rPr>
            </w:pPr>
            <w:r w:rsidRPr="001F23FC">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F23FC" w:rsidRDefault="00681942" w:rsidP="00D15F21">
            <w:pPr>
              <w:pStyle w:val="TAC"/>
              <w:jc w:val="left"/>
              <w:rPr>
                <w:sz w:val="16"/>
                <w:szCs w:val="16"/>
                <w:lang w:eastAsia="en-US"/>
              </w:rPr>
            </w:pPr>
            <w:r w:rsidRPr="001F23FC">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F23FC" w:rsidRDefault="00681942" w:rsidP="00D15F21">
            <w:pPr>
              <w:pStyle w:val="TAC"/>
              <w:jc w:val="left"/>
              <w:rPr>
                <w:sz w:val="16"/>
                <w:szCs w:val="16"/>
                <w:lang w:eastAsia="en-US"/>
              </w:rPr>
            </w:pPr>
            <w:r w:rsidRPr="001F23FC">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F23FC" w:rsidRDefault="00681942" w:rsidP="00D15F21">
            <w:pPr>
              <w:pStyle w:val="TAC"/>
              <w:jc w:val="left"/>
              <w:rPr>
                <w:sz w:val="16"/>
                <w:szCs w:val="16"/>
                <w:lang w:eastAsia="en-US"/>
              </w:rPr>
            </w:pPr>
            <w:r w:rsidRPr="001F23FC">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F23FC" w:rsidRDefault="00681942" w:rsidP="00D15F21">
            <w:pPr>
              <w:pStyle w:val="TAC"/>
              <w:jc w:val="left"/>
              <w:rPr>
                <w:sz w:val="16"/>
                <w:szCs w:val="16"/>
                <w:lang w:eastAsia="en-US"/>
              </w:rPr>
            </w:pPr>
            <w:r w:rsidRPr="001F23FC">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F23FC" w:rsidRDefault="00681942" w:rsidP="00D15F21">
            <w:pPr>
              <w:pStyle w:val="TAC"/>
              <w:jc w:val="left"/>
              <w:rPr>
                <w:sz w:val="16"/>
                <w:szCs w:val="16"/>
                <w:lang w:eastAsia="en-US"/>
              </w:rPr>
            </w:pPr>
            <w:r w:rsidRPr="001F23FC">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F23FC" w:rsidRDefault="00681942" w:rsidP="00D15F21">
            <w:pPr>
              <w:pStyle w:val="TAC"/>
              <w:jc w:val="left"/>
              <w:rPr>
                <w:sz w:val="16"/>
                <w:szCs w:val="16"/>
                <w:lang w:eastAsia="en-US"/>
              </w:rPr>
            </w:pPr>
            <w:r w:rsidRPr="001F23FC">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F23FC" w:rsidRDefault="00681942" w:rsidP="00D15F21">
            <w:pPr>
              <w:pStyle w:val="TAC"/>
              <w:jc w:val="left"/>
              <w:rPr>
                <w:sz w:val="16"/>
                <w:szCs w:val="16"/>
                <w:lang w:eastAsia="en-US"/>
              </w:rPr>
            </w:pPr>
            <w:r w:rsidRPr="001F23FC">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F23FC" w:rsidRDefault="00681942" w:rsidP="00D15F21">
            <w:pPr>
              <w:pStyle w:val="TAC"/>
              <w:jc w:val="left"/>
              <w:rPr>
                <w:sz w:val="16"/>
                <w:szCs w:val="16"/>
                <w:lang w:eastAsia="en-US"/>
              </w:rPr>
            </w:pPr>
            <w:r w:rsidRPr="001F23FC">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F23FC" w:rsidRDefault="00681942" w:rsidP="00D15F21">
            <w:pPr>
              <w:pStyle w:val="TAC"/>
              <w:jc w:val="left"/>
              <w:rPr>
                <w:sz w:val="16"/>
                <w:szCs w:val="16"/>
                <w:lang w:eastAsia="en-US"/>
              </w:rPr>
            </w:pPr>
            <w:r w:rsidRPr="001F23FC">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F23FC" w:rsidRDefault="00681942" w:rsidP="00D15F21">
            <w:pPr>
              <w:pStyle w:val="TAC"/>
              <w:jc w:val="left"/>
              <w:rPr>
                <w:sz w:val="16"/>
                <w:szCs w:val="16"/>
                <w:lang w:eastAsia="en-US"/>
              </w:rPr>
            </w:pPr>
            <w:r w:rsidRPr="001F23FC">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F23FC" w:rsidRDefault="00681942" w:rsidP="00D15F21">
            <w:pPr>
              <w:pStyle w:val="TAC"/>
              <w:jc w:val="left"/>
              <w:rPr>
                <w:sz w:val="16"/>
                <w:szCs w:val="16"/>
                <w:lang w:eastAsia="en-US"/>
              </w:rPr>
            </w:pPr>
            <w:r w:rsidRPr="001F23FC">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F23FC" w:rsidRDefault="00681942" w:rsidP="00D15F21">
            <w:pPr>
              <w:pStyle w:val="TAC"/>
              <w:jc w:val="left"/>
              <w:rPr>
                <w:sz w:val="16"/>
                <w:szCs w:val="16"/>
                <w:lang w:eastAsia="en-US"/>
              </w:rPr>
            </w:pPr>
            <w:r w:rsidRPr="001F23FC">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1235B48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F23FC" w:rsidRDefault="00681942" w:rsidP="00D15F21">
            <w:pPr>
              <w:pStyle w:val="TAC"/>
              <w:jc w:val="left"/>
              <w:rPr>
                <w:sz w:val="16"/>
                <w:szCs w:val="16"/>
                <w:lang w:eastAsia="en-US"/>
              </w:rPr>
            </w:pPr>
            <w:r w:rsidRPr="001F23FC">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F23FC" w:rsidRDefault="00681942" w:rsidP="00D15F21">
            <w:pPr>
              <w:pStyle w:val="TAC"/>
              <w:jc w:val="left"/>
              <w:rPr>
                <w:sz w:val="16"/>
                <w:szCs w:val="16"/>
                <w:lang w:eastAsia="en-US"/>
              </w:rPr>
            </w:pPr>
            <w:r w:rsidRPr="001F23FC">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F23FC" w:rsidRDefault="00681942" w:rsidP="00D15F21">
            <w:pPr>
              <w:pStyle w:val="TAC"/>
              <w:jc w:val="left"/>
              <w:rPr>
                <w:sz w:val="16"/>
                <w:szCs w:val="16"/>
                <w:lang w:eastAsia="en-US"/>
              </w:rPr>
            </w:pPr>
            <w:r w:rsidRPr="001F23FC">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F23FC" w:rsidRDefault="00681942" w:rsidP="00D15F21">
            <w:pPr>
              <w:pStyle w:val="TAC"/>
              <w:jc w:val="left"/>
              <w:rPr>
                <w:sz w:val="16"/>
                <w:szCs w:val="16"/>
                <w:lang w:eastAsia="en-US"/>
              </w:rPr>
            </w:pPr>
            <w:r w:rsidRPr="001F23FC">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F23FC" w:rsidRDefault="00681942" w:rsidP="00D15F21">
            <w:pPr>
              <w:pStyle w:val="TAC"/>
              <w:jc w:val="left"/>
              <w:rPr>
                <w:sz w:val="16"/>
                <w:szCs w:val="16"/>
                <w:lang w:eastAsia="en-US"/>
              </w:rPr>
            </w:pPr>
            <w:r w:rsidRPr="001F23FC">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F23FC" w:rsidRDefault="00681942" w:rsidP="00D15F21">
            <w:pPr>
              <w:pStyle w:val="TAC"/>
              <w:jc w:val="left"/>
              <w:rPr>
                <w:sz w:val="16"/>
                <w:szCs w:val="16"/>
                <w:lang w:eastAsia="en-US"/>
              </w:rPr>
            </w:pPr>
            <w:r w:rsidRPr="001F23FC">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 xml:space="preserve">Clarifications on UE </w:t>
            </w:r>
            <w:proofErr w:type="spellStart"/>
            <w:r w:rsidRPr="001F23FC">
              <w:rPr>
                <w:rFonts w:ascii="Arial" w:hAnsi="Arial"/>
                <w:sz w:val="16"/>
                <w:szCs w:val="16"/>
                <w:lang w:eastAsia="en-US"/>
              </w:rPr>
              <w:t>beamlock</w:t>
            </w:r>
            <w:proofErr w:type="spellEnd"/>
            <w:r w:rsidRPr="001F23FC">
              <w:rPr>
                <w:rFonts w:ascii="Arial" w:hAnsi="Arial"/>
                <w:sz w:val="16"/>
                <w:szCs w:val="16"/>
                <w:lang w:eastAsia="en-US"/>
              </w:rPr>
              <w:t xml:space="preserve">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F23FC" w:rsidRDefault="00681942" w:rsidP="00D15F21">
            <w:pPr>
              <w:pStyle w:val="TAC"/>
              <w:jc w:val="left"/>
              <w:rPr>
                <w:sz w:val="16"/>
                <w:szCs w:val="16"/>
                <w:lang w:eastAsia="en-US"/>
              </w:rPr>
            </w:pPr>
            <w:r w:rsidRPr="001F23FC">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F23FC" w:rsidRDefault="00681942" w:rsidP="00D15F21">
            <w:pPr>
              <w:pStyle w:val="TAC"/>
              <w:jc w:val="left"/>
              <w:rPr>
                <w:sz w:val="16"/>
                <w:szCs w:val="16"/>
                <w:lang w:eastAsia="en-US"/>
              </w:rPr>
            </w:pPr>
            <w:r w:rsidRPr="001F23FC">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F23FC" w:rsidRDefault="00681942" w:rsidP="00D15F21">
            <w:pPr>
              <w:pStyle w:val="TAC"/>
              <w:jc w:val="left"/>
              <w:rPr>
                <w:sz w:val="16"/>
                <w:szCs w:val="16"/>
                <w:lang w:eastAsia="en-US"/>
              </w:rPr>
            </w:pPr>
            <w:r w:rsidRPr="001F23FC">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F23FC" w:rsidRDefault="00681942" w:rsidP="00D15F21">
            <w:pPr>
              <w:pStyle w:val="TAC"/>
              <w:jc w:val="left"/>
              <w:rPr>
                <w:sz w:val="16"/>
                <w:szCs w:val="16"/>
                <w:lang w:eastAsia="en-US"/>
              </w:rPr>
            </w:pPr>
            <w:r w:rsidRPr="001F23FC">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F23FC" w:rsidRDefault="00681942" w:rsidP="00D15F21">
            <w:pPr>
              <w:pStyle w:val="TAC"/>
              <w:jc w:val="left"/>
              <w:rPr>
                <w:sz w:val="16"/>
                <w:szCs w:val="16"/>
                <w:lang w:eastAsia="en-US"/>
              </w:rPr>
            </w:pPr>
            <w:r w:rsidRPr="001F23FC">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F23FC" w:rsidRDefault="00681942" w:rsidP="00D15F21">
            <w:pPr>
              <w:pStyle w:val="TAC"/>
              <w:jc w:val="left"/>
              <w:rPr>
                <w:sz w:val="16"/>
                <w:szCs w:val="16"/>
                <w:lang w:eastAsia="en-US"/>
              </w:rPr>
            </w:pPr>
            <w:r w:rsidRPr="001F23FC">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F23FC" w:rsidRDefault="00681942" w:rsidP="00D15F21">
            <w:pPr>
              <w:pStyle w:val="TAC"/>
              <w:jc w:val="left"/>
              <w:rPr>
                <w:sz w:val="16"/>
                <w:szCs w:val="16"/>
                <w:lang w:eastAsia="en-US"/>
              </w:rPr>
            </w:pPr>
            <w:r w:rsidRPr="001F23FC">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F23FC" w:rsidRDefault="00681942" w:rsidP="00D15F21">
            <w:pPr>
              <w:pStyle w:val="TAC"/>
              <w:jc w:val="left"/>
              <w:rPr>
                <w:sz w:val="16"/>
                <w:szCs w:val="16"/>
                <w:lang w:eastAsia="en-US"/>
              </w:rPr>
            </w:pPr>
            <w:r w:rsidRPr="001F23FC">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F23FC" w:rsidRDefault="00681942" w:rsidP="00D15F21">
            <w:pPr>
              <w:pStyle w:val="TAC"/>
              <w:jc w:val="left"/>
              <w:rPr>
                <w:sz w:val="16"/>
                <w:szCs w:val="16"/>
                <w:lang w:eastAsia="en-US"/>
              </w:rPr>
            </w:pPr>
            <w:r w:rsidRPr="001F23FC">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F23FC" w:rsidRDefault="00681942" w:rsidP="00D15F21">
            <w:pPr>
              <w:pStyle w:val="TAC"/>
              <w:jc w:val="left"/>
              <w:rPr>
                <w:sz w:val="16"/>
                <w:szCs w:val="16"/>
                <w:lang w:eastAsia="en-US"/>
              </w:rPr>
            </w:pPr>
            <w:r w:rsidRPr="001F23FC">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F23FC" w:rsidRDefault="00681942" w:rsidP="00D15F21">
            <w:pPr>
              <w:pStyle w:val="TAC"/>
              <w:jc w:val="left"/>
              <w:rPr>
                <w:sz w:val="16"/>
                <w:szCs w:val="16"/>
                <w:lang w:eastAsia="en-US"/>
              </w:rPr>
            </w:pPr>
            <w:r w:rsidRPr="001F23FC">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F23FC" w:rsidRDefault="00681942" w:rsidP="00D15F21">
            <w:pPr>
              <w:pStyle w:val="TAC"/>
              <w:jc w:val="left"/>
              <w:rPr>
                <w:sz w:val="16"/>
                <w:szCs w:val="16"/>
                <w:lang w:eastAsia="en-US"/>
              </w:rPr>
            </w:pPr>
            <w:r w:rsidRPr="001F23FC">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F23FC" w:rsidRDefault="00681942" w:rsidP="00D15F21">
            <w:pPr>
              <w:pStyle w:val="TAC"/>
              <w:jc w:val="left"/>
              <w:rPr>
                <w:sz w:val="16"/>
                <w:szCs w:val="16"/>
                <w:lang w:eastAsia="en-US"/>
              </w:rPr>
            </w:pPr>
            <w:r w:rsidRPr="001F23FC">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F23FC" w:rsidRDefault="00681942" w:rsidP="00D15F21">
            <w:pPr>
              <w:pStyle w:val="TAC"/>
              <w:jc w:val="left"/>
              <w:rPr>
                <w:sz w:val="16"/>
                <w:szCs w:val="16"/>
                <w:lang w:eastAsia="en-US"/>
              </w:rPr>
            </w:pPr>
            <w:r w:rsidRPr="001F23FC">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F23FC" w:rsidRDefault="00681942" w:rsidP="00D15F21">
            <w:pPr>
              <w:pStyle w:val="TAC"/>
              <w:jc w:val="left"/>
              <w:rPr>
                <w:sz w:val="16"/>
                <w:szCs w:val="16"/>
                <w:lang w:eastAsia="en-US"/>
              </w:rPr>
            </w:pPr>
            <w:r w:rsidRPr="001F23FC">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F23FC" w:rsidRDefault="00681942" w:rsidP="00D15F21">
            <w:pPr>
              <w:pStyle w:val="TAC"/>
              <w:jc w:val="left"/>
              <w:rPr>
                <w:sz w:val="16"/>
                <w:szCs w:val="16"/>
                <w:lang w:eastAsia="en-US"/>
              </w:rPr>
            </w:pPr>
            <w:r w:rsidRPr="001F23FC">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F23FC" w:rsidRDefault="00681942" w:rsidP="00D15F21">
            <w:pPr>
              <w:pStyle w:val="TAC"/>
              <w:jc w:val="left"/>
              <w:rPr>
                <w:sz w:val="16"/>
                <w:szCs w:val="16"/>
                <w:lang w:eastAsia="en-US"/>
              </w:rPr>
            </w:pPr>
            <w:r w:rsidRPr="001F23FC">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F23FC" w:rsidRDefault="00681942" w:rsidP="00D15F21">
            <w:pPr>
              <w:pStyle w:val="TAC"/>
              <w:jc w:val="left"/>
              <w:rPr>
                <w:sz w:val="16"/>
                <w:szCs w:val="16"/>
                <w:lang w:eastAsia="en-US"/>
              </w:rPr>
            </w:pPr>
            <w:r w:rsidRPr="001F23FC">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F23FC" w:rsidRDefault="00681942" w:rsidP="00D15F21">
            <w:pPr>
              <w:pStyle w:val="TAC"/>
              <w:jc w:val="left"/>
              <w:rPr>
                <w:sz w:val="16"/>
                <w:szCs w:val="16"/>
                <w:lang w:eastAsia="en-US"/>
              </w:rPr>
            </w:pPr>
            <w:r w:rsidRPr="001F23FC">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F23FC" w:rsidRDefault="00681942" w:rsidP="00D15F21">
            <w:pPr>
              <w:pStyle w:val="TAC"/>
              <w:jc w:val="left"/>
              <w:rPr>
                <w:sz w:val="16"/>
                <w:szCs w:val="16"/>
                <w:lang w:eastAsia="en-US"/>
              </w:rPr>
            </w:pPr>
            <w:r w:rsidRPr="001F23FC">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F23FC" w:rsidRDefault="00681942" w:rsidP="00D15F21">
            <w:pPr>
              <w:pStyle w:val="TAC"/>
              <w:jc w:val="left"/>
              <w:rPr>
                <w:sz w:val="16"/>
                <w:szCs w:val="16"/>
                <w:lang w:eastAsia="en-US"/>
              </w:rPr>
            </w:pPr>
            <w:r w:rsidRPr="001F23FC">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F23FC" w:rsidRDefault="00681942" w:rsidP="00D15F21">
            <w:pPr>
              <w:pStyle w:val="TAC"/>
              <w:jc w:val="left"/>
              <w:rPr>
                <w:sz w:val="16"/>
                <w:szCs w:val="16"/>
                <w:lang w:eastAsia="en-US"/>
              </w:rPr>
            </w:pPr>
            <w:r w:rsidRPr="001F23FC">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F23FC" w:rsidRDefault="00681942" w:rsidP="00D15F21">
            <w:pPr>
              <w:pStyle w:val="TAC"/>
              <w:jc w:val="left"/>
              <w:rPr>
                <w:sz w:val="16"/>
                <w:szCs w:val="16"/>
                <w:lang w:eastAsia="en-US"/>
              </w:rPr>
            </w:pPr>
            <w:r w:rsidRPr="001F23FC">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F23FC" w:rsidRDefault="00681942" w:rsidP="00D15F21">
            <w:pPr>
              <w:pStyle w:val="TAC"/>
              <w:jc w:val="left"/>
              <w:rPr>
                <w:sz w:val="16"/>
                <w:szCs w:val="16"/>
                <w:lang w:eastAsia="en-US"/>
              </w:rPr>
            </w:pPr>
            <w:r w:rsidRPr="001F23FC">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F23FC" w:rsidRDefault="00681942">
            <w:pPr>
              <w:pStyle w:val="TAC"/>
              <w:jc w:val="left"/>
              <w:rPr>
                <w:sz w:val="16"/>
                <w:szCs w:val="16"/>
                <w:lang w:eastAsia="en-US"/>
              </w:rPr>
            </w:pPr>
            <w:r w:rsidRPr="001F23FC">
              <w:rPr>
                <w:sz w:val="16"/>
                <w:szCs w:val="16"/>
                <w:lang w:eastAsia="en-US"/>
              </w:rPr>
              <w:t>16.8.0</w:t>
            </w:r>
          </w:p>
        </w:tc>
      </w:tr>
      <w:tr w:rsidR="0077541D" w:rsidRPr="001F23FC"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F23FC" w:rsidRDefault="0077541D" w:rsidP="0077541D">
            <w:pPr>
              <w:pStyle w:val="TAC"/>
              <w:jc w:val="left"/>
              <w:rPr>
                <w:sz w:val="16"/>
                <w:szCs w:val="16"/>
                <w:lang w:eastAsia="en-US"/>
              </w:rPr>
            </w:pPr>
            <w:r w:rsidRPr="001F23FC">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F23FC" w:rsidRDefault="0077541D" w:rsidP="0077541D">
            <w:pPr>
              <w:pStyle w:val="TAC"/>
              <w:jc w:val="left"/>
              <w:rPr>
                <w:sz w:val="16"/>
                <w:szCs w:val="16"/>
                <w:lang w:eastAsia="en-US"/>
              </w:rPr>
            </w:pPr>
            <w:r w:rsidRPr="001F23FC">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F23FC" w:rsidRDefault="0077541D" w:rsidP="0077541D">
            <w:pPr>
              <w:pStyle w:val="TAC"/>
              <w:jc w:val="left"/>
              <w:rPr>
                <w:sz w:val="16"/>
                <w:szCs w:val="16"/>
                <w:lang w:eastAsia="en-US"/>
              </w:rPr>
            </w:pPr>
            <w:r w:rsidRPr="001F23FC">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F23FC" w:rsidRDefault="0077541D" w:rsidP="0077541D">
            <w:pPr>
              <w:pStyle w:val="TAC"/>
              <w:jc w:val="left"/>
              <w:rPr>
                <w:sz w:val="16"/>
                <w:szCs w:val="16"/>
                <w:lang w:eastAsia="en-US"/>
              </w:rPr>
            </w:pPr>
            <w:r w:rsidRPr="001F23FC">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F23FC" w:rsidRDefault="0077541D" w:rsidP="0077541D">
            <w:pPr>
              <w:pStyle w:val="TAC"/>
              <w:jc w:val="left"/>
              <w:rPr>
                <w:sz w:val="16"/>
                <w:szCs w:val="16"/>
                <w:lang w:eastAsia="en-US"/>
              </w:rPr>
            </w:pPr>
            <w:r w:rsidRPr="001F23FC">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F23FC" w:rsidRDefault="0077541D" w:rsidP="0077541D">
            <w:pPr>
              <w:pStyle w:val="TAC"/>
              <w:jc w:val="left"/>
              <w:rPr>
                <w:sz w:val="16"/>
                <w:szCs w:val="16"/>
                <w:lang w:eastAsia="en-US"/>
              </w:rPr>
            </w:pPr>
            <w:r w:rsidRPr="001F23FC">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F23FC" w:rsidRDefault="0077541D" w:rsidP="0077541D">
            <w:pPr>
              <w:pStyle w:val="TAC"/>
              <w:jc w:val="left"/>
              <w:rPr>
                <w:sz w:val="16"/>
                <w:szCs w:val="16"/>
                <w:lang w:eastAsia="en-US"/>
              </w:rPr>
            </w:pPr>
            <w:r w:rsidRPr="001F23FC">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F23FC" w:rsidRDefault="0077541D" w:rsidP="0077541D">
            <w:pPr>
              <w:pStyle w:val="TAC"/>
              <w:jc w:val="left"/>
              <w:rPr>
                <w:sz w:val="16"/>
                <w:szCs w:val="16"/>
                <w:lang w:eastAsia="en-US"/>
              </w:rPr>
            </w:pPr>
            <w:r w:rsidRPr="001F23FC">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F23FC" w:rsidRDefault="0077541D" w:rsidP="0077541D">
            <w:pPr>
              <w:pStyle w:val="TAC"/>
              <w:jc w:val="left"/>
              <w:rPr>
                <w:sz w:val="16"/>
                <w:szCs w:val="16"/>
                <w:lang w:eastAsia="en-US"/>
              </w:rPr>
            </w:pPr>
            <w:r w:rsidRPr="001F23FC">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F23FC" w:rsidRDefault="0077541D" w:rsidP="0077541D">
            <w:pPr>
              <w:pStyle w:val="TAC"/>
              <w:jc w:val="left"/>
              <w:rPr>
                <w:sz w:val="16"/>
                <w:szCs w:val="16"/>
                <w:lang w:eastAsia="en-US"/>
              </w:rPr>
            </w:pPr>
            <w:r w:rsidRPr="001F23FC">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F23FC" w:rsidRDefault="0077541D" w:rsidP="0077541D">
            <w:pPr>
              <w:pStyle w:val="TAC"/>
              <w:jc w:val="left"/>
              <w:rPr>
                <w:sz w:val="16"/>
                <w:szCs w:val="16"/>
                <w:lang w:eastAsia="en-US"/>
              </w:rPr>
            </w:pPr>
            <w:r w:rsidRPr="001F23FC">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F23FC" w:rsidRDefault="0077541D" w:rsidP="0077541D">
            <w:pPr>
              <w:pStyle w:val="TAC"/>
              <w:jc w:val="left"/>
              <w:rPr>
                <w:sz w:val="16"/>
                <w:szCs w:val="16"/>
                <w:lang w:eastAsia="en-US"/>
              </w:rPr>
            </w:pPr>
            <w:r w:rsidRPr="001F23FC">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F23FC" w:rsidRDefault="0077541D" w:rsidP="0077541D">
            <w:pPr>
              <w:pStyle w:val="TAC"/>
              <w:jc w:val="left"/>
              <w:rPr>
                <w:sz w:val="16"/>
                <w:szCs w:val="16"/>
                <w:lang w:eastAsia="en-US"/>
              </w:rPr>
            </w:pPr>
            <w:r w:rsidRPr="001F23FC">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F23FC" w:rsidRDefault="0077541D" w:rsidP="0077541D">
            <w:pPr>
              <w:pStyle w:val="TAC"/>
              <w:jc w:val="left"/>
              <w:rPr>
                <w:sz w:val="16"/>
                <w:szCs w:val="16"/>
                <w:lang w:eastAsia="en-US"/>
              </w:rPr>
            </w:pPr>
            <w:r w:rsidRPr="001F23FC">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F23FC" w:rsidRDefault="0077541D" w:rsidP="0077541D">
            <w:pPr>
              <w:pStyle w:val="TAC"/>
              <w:jc w:val="left"/>
              <w:rPr>
                <w:sz w:val="16"/>
                <w:szCs w:val="16"/>
                <w:lang w:eastAsia="en-US"/>
              </w:rPr>
            </w:pPr>
            <w:r w:rsidRPr="001F23FC">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F23FC" w:rsidRDefault="0077541D" w:rsidP="0077541D">
            <w:pPr>
              <w:pStyle w:val="TAC"/>
              <w:jc w:val="left"/>
              <w:rPr>
                <w:sz w:val="16"/>
                <w:szCs w:val="16"/>
                <w:lang w:eastAsia="en-US"/>
              </w:rPr>
            </w:pPr>
            <w:r w:rsidRPr="001F23FC">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F23FC" w:rsidRDefault="0077541D" w:rsidP="0077541D">
            <w:pPr>
              <w:pStyle w:val="TAC"/>
              <w:jc w:val="left"/>
              <w:rPr>
                <w:sz w:val="16"/>
                <w:szCs w:val="16"/>
                <w:lang w:eastAsia="en-US"/>
              </w:rPr>
            </w:pPr>
            <w:r w:rsidRPr="001F23FC">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F23FC" w:rsidRDefault="0077541D" w:rsidP="0077541D">
            <w:pPr>
              <w:pStyle w:val="TAC"/>
              <w:jc w:val="left"/>
              <w:rPr>
                <w:sz w:val="16"/>
                <w:szCs w:val="16"/>
                <w:lang w:eastAsia="en-US"/>
              </w:rPr>
            </w:pPr>
            <w:r w:rsidRPr="001F23FC">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F23FC" w:rsidRDefault="0077541D" w:rsidP="0077541D">
            <w:pPr>
              <w:pStyle w:val="TAC"/>
              <w:jc w:val="left"/>
              <w:rPr>
                <w:sz w:val="16"/>
                <w:szCs w:val="16"/>
                <w:lang w:eastAsia="en-US"/>
              </w:rPr>
            </w:pPr>
            <w:r w:rsidRPr="001F23FC">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F23FC" w:rsidRDefault="0077541D" w:rsidP="0077541D">
            <w:pPr>
              <w:pStyle w:val="TAC"/>
              <w:jc w:val="left"/>
              <w:rPr>
                <w:sz w:val="16"/>
                <w:szCs w:val="16"/>
                <w:lang w:eastAsia="en-US"/>
              </w:rPr>
            </w:pPr>
            <w:r w:rsidRPr="001F23FC">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F23FC" w:rsidRDefault="0077541D" w:rsidP="0077541D">
            <w:pPr>
              <w:pStyle w:val="TAC"/>
              <w:jc w:val="left"/>
              <w:rPr>
                <w:sz w:val="16"/>
                <w:szCs w:val="16"/>
                <w:lang w:eastAsia="en-US"/>
              </w:rPr>
            </w:pPr>
            <w:r w:rsidRPr="001F23FC">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F23FC" w:rsidRDefault="0077541D" w:rsidP="0077541D">
            <w:pPr>
              <w:pStyle w:val="TAC"/>
              <w:jc w:val="left"/>
              <w:rPr>
                <w:sz w:val="16"/>
                <w:szCs w:val="16"/>
                <w:lang w:eastAsia="en-US"/>
              </w:rPr>
            </w:pPr>
            <w:r w:rsidRPr="001F23FC">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F23FC" w:rsidRDefault="0077541D" w:rsidP="0077541D">
            <w:pPr>
              <w:pStyle w:val="TAC"/>
              <w:jc w:val="left"/>
              <w:rPr>
                <w:sz w:val="16"/>
                <w:szCs w:val="16"/>
                <w:lang w:eastAsia="en-US"/>
              </w:rPr>
            </w:pPr>
            <w:r w:rsidRPr="001F23FC">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F23FC" w:rsidRDefault="0077541D" w:rsidP="0077541D">
            <w:pPr>
              <w:pStyle w:val="TAC"/>
              <w:jc w:val="left"/>
              <w:rPr>
                <w:sz w:val="16"/>
                <w:szCs w:val="16"/>
                <w:lang w:eastAsia="en-US"/>
              </w:rPr>
            </w:pPr>
            <w:r w:rsidRPr="001F23FC">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F23FC" w:rsidRDefault="0077541D" w:rsidP="0077541D">
            <w:pPr>
              <w:pStyle w:val="TAC"/>
              <w:jc w:val="left"/>
              <w:rPr>
                <w:sz w:val="16"/>
                <w:szCs w:val="16"/>
                <w:lang w:eastAsia="en-US"/>
              </w:rPr>
            </w:pPr>
            <w:r w:rsidRPr="001F23FC">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F23FC" w:rsidRDefault="0077541D" w:rsidP="0077541D">
            <w:pPr>
              <w:pStyle w:val="TAC"/>
              <w:jc w:val="left"/>
              <w:rPr>
                <w:sz w:val="16"/>
                <w:szCs w:val="16"/>
                <w:lang w:eastAsia="en-US"/>
              </w:rPr>
            </w:pPr>
            <w:r w:rsidRPr="001F23FC">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F23FC" w:rsidRDefault="0077541D" w:rsidP="0077541D">
            <w:pPr>
              <w:pStyle w:val="TAC"/>
              <w:jc w:val="left"/>
              <w:rPr>
                <w:sz w:val="16"/>
                <w:szCs w:val="16"/>
                <w:lang w:eastAsia="en-US"/>
              </w:rPr>
            </w:pPr>
            <w:r w:rsidRPr="001F23FC">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F23FC" w:rsidRDefault="0077541D" w:rsidP="0077541D">
            <w:pPr>
              <w:pStyle w:val="TAC"/>
              <w:jc w:val="left"/>
              <w:rPr>
                <w:sz w:val="16"/>
                <w:szCs w:val="16"/>
                <w:lang w:eastAsia="en-US"/>
              </w:rPr>
            </w:pPr>
            <w:r w:rsidRPr="001F23FC">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F23FC" w:rsidRDefault="0077541D" w:rsidP="0077541D">
            <w:pPr>
              <w:pStyle w:val="TAC"/>
              <w:jc w:val="left"/>
              <w:rPr>
                <w:sz w:val="16"/>
                <w:szCs w:val="16"/>
                <w:lang w:eastAsia="en-US"/>
              </w:rPr>
            </w:pPr>
            <w:r w:rsidRPr="001F23FC">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F23FC" w:rsidRDefault="0077541D" w:rsidP="0077541D">
            <w:pPr>
              <w:pStyle w:val="TAC"/>
              <w:jc w:val="left"/>
              <w:rPr>
                <w:sz w:val="16"/>
                <w:szCs w:val="16"/>
                <w:lang w:eastAsia="en-US"/>
              </w:rPr>
            </w:pPr>
            <w:r w:rsidRPr="001F23FC">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F23FC" w:rsidRDefault="0077541D" w:rsidP="0077541D">
            <w:pPr>
              <w:pStyle w:val="TAC"/>
              <w:jc w:val="left"/>
              <w:rPr>
                <w:sz w:val="16"/>
                <w:szCs w:val="16"/>
                <w:lang w:eastAsia="en-US"/>
              </w:rPr>
            </w:pPr>
            <w:r w:rsidRPr="001F23FC">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F23FC" w:rsidRDefault="0077541D" w:rsidP="0077541D">
            <w:pPr>
              <w:pStyle w:val="TAC"/>
              <w:jc w:val="left"/>
              <w:rPr>
                <w:sz w:val="16"/>
                <w:szCs w:val="16"/>
                <w:lang w:eastAsia="en-US"/>
              </w:rPr>
            </w:pPr>
            <w:r w:rsidRPr="001F23FC">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F23FC" w:rsidRDefault="0077541D" w:rsidP="0077541D">
            <w:pPr>
              <w:pStyle w:val="TAC"/>
              <w:jc w:val="left"/>
              <w:rPr>
                <w:sz w:val="16"/>
                <w:szCs w:val="16"/>
                <w:lang w:eastAsia="en-US"/>
              </w:rPr>
            </w:pPr>
            <w:r w:rsidRPr="001F23FC">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F23FC" w:rsidRDefault="0077541D" w:rsidP="0077541D">
            <w:pPr>
              <w:pStyle w:val="TAC"/>
              <w:jc w:val="left"/>
              <w:rPr>
                <w:sz w:val="16"/>
                <w:szCs w:val="16"/>
                <w:lang w:eastAsia="en-US"/>
              </w:rPr>
            </w:pPr>
            <w:r w:rsidRPr="001F23FC">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F23FC" w:rsidRDefault="0077541D" w:rsidP="0077541D">
            <w:pPr>
              <w:pStyle w:val="TAC"/>
              <w:jc w:val="left"/>
              <w:rPr>
                <w:sz w:val="16"/>
                <w:szCs w:val="16"/>
                <w:lang w:eastAsia="en-US"/>
              </w:rPr>
            </w:pPr>
            <w:r w:rsidRPr="001F23FC">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F23FC" w:rsidRDefault="0077541D" w:rsidP="0077541D">
            <w:pPr>
              <w:pStyle w:val="TAC"/>
              <w:jc w:val="left"/>
              <w:rPr>
                <w:sz w:val="16"/>
                <w:szCs w:val="16"/>
                <w:lang w:eastAsia="en-US"/>
              </w:rPr>
            </w:pPr>
            <w:r w:rsidRPr="001F23FC">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F23FC" w:rsidRDefault="0077541D" w:rsidP="0077541D">
            <w:pPr>
              <w:pStyle w:val="TAC"/>
              <w:jc w:val="left"/>
              <w:rPr>
                <w:sz w:val="16"/>
                <w:szCs w:val="16"/>
                <w:lang w:eastAsia="en-US"/>
              </w:rPr>
            </w:pPr>
            <w:r w:rsidRPr="001F23FC">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F23FC" w:rsidRDefault="0077541D" w:rsidP="0077541D">
            <w:pPr>
              <w:pStyle w:val="TAC"/>
              <w:jc w:val="left"/>
              <w:rPr>
                <w:sz w:val="16"/>
                <w:szCs w:val="16"/>
                <w:lang w:eastAsia="en-US"/>
              </w:rPr>
            </w:pPr>
            <w:r w:rsidRPr="001F23FC">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F23FC" w:rsidRDefault="0077541D" w:rsidP="0077541D">
            <w:pPr>
              <w:pStyle w:val="TAC"/>
              <w:jc w:val="left"/>
              <w:rPr>
                <w:sz w:val="16"/>
                <w:szCs w:val="16"/>
                <w:lang w:eastAsia="en-US"/>
              </w:rPr>
            </w:pPr>
            <w:r w:rsidRPr="001F23FC">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F23FC" w:rsidRDefault="0077541D" w:rsidP="0077541D">
            <w:pPr>
              <w:pStyle w:val="TAC"/>
              <w:jc w:val="left"/>
              <w:rPr>
                <w:sz w:val="16"/>
                <w:szCs w:val="16"/>
                <w:lang w:eastAsia="en-US"/>
              </w:rPr>
            </w:pPr>
            <w:r w:rsidRPr="001F23FC">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F23FC" w:rsidRDefault="0077541D" w:rsidP="0077541D">
            <w:pPr>
              <w:pStyle w:val="TAC"/>
              <w:jc w:val="left"/>
              <w:rPr>
                <w:sz w:val="16"/>
                <w:szCs w:val="16"/>
                <w:lang w:eastAsia="en-US"/>
              </w:rPr>
            </w:pPr>
            <w:r w:rsidRPr="001F23FC">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F23FC" w:rsidRDefault="0077541D" w:rsidP="0077541D">
            <w:pPr>
              <w:pStyle w:val="TAC"/>
              <w:jc w:val="left"/>
              <w:rPr>
                <w:sz w:val="16"/>
                <w:szCs w:val="16"/>
                <w:lang w:eastAsia="en-US"/>
              </w:rPr>
            </w:pPr>
            <w:r w:rsidRPr="001F23FC">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F23FC" w:rsidRDefault="0077541D" w:rsidP="0077541D">
            <w:pPr>
              <w:pStyle w:val="TAC"/>
              <w:jc w:val="left"/>
              <w:rPr>
                <w:sz w:val="16"/>
                <w:szCs w:val="16"/>
                <w:lang w:eastAsia="en-US"/>
              </w:rPr>
            </w:pPr>
            <w:r w:rsidRPr="001F23FC">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F23FC" w:rsidRDefault="0077541D" w:rsidP="0077541D">
            <w:pPr>
              <w:pStyle w:val="TAC"/>
              <w:jc w:val="left"/>
              <w:rPr>
                <w:sz w:val="16"/>
                <w:szCs w:val="16"/>
                <w:lang w:eastAsia="en-US"/>
              </w:rPr>
            </w:pPr>
            <w:r w:rsidRPr="001F23FC">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F23FC" w:rsidRDefault="0077541D" w:rsidP="0077541D">
            <w:pPr>
              <w:pStyle w:val="TAC"/>
              <w:jc w:val="left"/>
              <w:rPr>
                <w:sz w:val="16"/>
                <w:szCs w:val="16"/>
                <w:lang w:eastAsia="en-US"/>
              </w:rPr>
            </w:pPr>
            <w:r w:rsidRPr="001F23FC">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F23FC" w:rsidRDefault="0077541D" w:rsidP="0077541D">
            <w:pPr>
              <w:pStyle w:val="TAC"/>
              <w:jc w:val="left"/>
              <w:rPr>
                <w:sz w:val="16"/>
                <w:szCs w:val="16"/>
                <w:lang w:eastAsia="en-US"/>
              </w:rPr>
            </w:pPr>
            <w:r w:rsidRPr="001F23FC">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F23FC" w:rsidRDefault="0077541D" w:rsidP="0077541D">
            <w:pPr>
              <w:pStyle w:val="TAC"/>
              <w:jc w:val="left"/>
              <w:rPr>
                <w:sz w:val="16"/>
                <w:szCs w:val="16"/>
                <w:lang w:eastAsia="en-US"/>
              </w:rPr>
            </w:pPr>
            <w:r w:rsidRPr="001F23FC">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F23FC" w:rsidRDefault="0077541D" w:rsidP="0077541D">
            <w:pPr>
              <w:pStyle w:val="TAC"/>
              <w:jc w:val="left"/>
              <w:rPr>
                <w:sz w:val="16"/>
                <w:szCs w:val="16"/>
                <w:lang w:eastAsia="en-US"/>
              </w:rPr>
            </w:pPr>
            <w:r w:rsidRPr="001F23FC">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F23FC" w:rsidRDefault="0077541D" w:rsidP="0077541D">
            <w:pPr>
              <w:pStyle w:val="TAC"/>
              <w:jc w:val="left"/>
              <w:rPr>
                <w:sz w:val="16"/>
                <w:szCs w:val="16"/>
                <w:lang w:eastAsia="en-US"/>
              </w:rPr>
            </w:pPr>
            <w:r w:rsidRPr="001F23FC">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F23FC" w:rsidRDefault="0077541D" w:rsidP="0077541D">
            <w:pPr>
              <w:pStyle w:val="TAC"/>
              <w:jc w:val="left"/>
              <w:rPr>
                <w:sz w:val="16"/>
                <w:szCs w:val="16"/>
                <w:lang w:eastAsia="en-US"/>
              </w:rPr>
            </w:pPr>
            <w:r w:rsidRPr="001F23FC">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F23FC" w:rsidRDefault="0077541D" w:rsidP="0077541D">
            <w:pPr>
              <w:pStyle w:val="TAC"/>
              <w:jc w:val="left"/>
              <w:rPr>
                <w:sz w:val="16"/>
                <w:szCs w:val="16"/>
                <w:lang w:eastAsia="en-US"/>
              </w:rPr>
            </w:pPr>
            <w:r w:rsidRPr="001F23FC">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F23FC" w:rsidRDefault="0077541D" w:rsidP="0077541D">
            <w:pPr>
              <w:pStyle w:val="TAC"/>
              <w:jc w:val="left"/>
              <w:rPr>
                <w:sz w:val="16"/>
                <w:szCs w:val="16"/>
                <w:lang w:eastAsia="en-US"/>
              </w:rPr>
            </w:pPr>
            <w:r w:rsidRPr="001F23FC">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F23FC" w:rsidRDefault="0077541D" w:rsidP="0077541D">
            <w:pPr>
              <w:pStyle w:val="TAC"/>
              <w:jc w:val="left"/>
              <w:rPr>
                <w:sz w:val="16"/>
                <w:szCs w:val="16"/>
                <w:lang w:eastAsia="en-US"/>
              </w:rPr>
            </w:pPr>
            <w:r w:rsidRPr="001F23FC">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F23FC" w:rsidRDefault="0077541D" w:rsidP="0077541D">
            <w:pPr>
              <w:pStyle w:val="TAC"/>
              <w:jc w:val="left"/>
              <w:rPr>
                <w:sz w:val="16"/>
                <w:szCs w:val="16"/>
                <w:lang w:eastAsia="en-US"/>
              </w:rPr>
            </w:pPr>
            <w:r w:rsidRPr="001F23FC">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F23FC" w:rsidRDefault="0077541D" w:rsidP="0077541D">
            <w:pPr>
              <w:pStyle w:val="TAC"/>
              <w:jc w:val="left"/>
              <w:rPr>
                <w:sz w:val="16"/>
                <w:szCs w:val="16"/>
                <w:lang w:eastAsia="en-US"/>
              </w:rPr>
            </w:pPr>
            <w:r w:rsidRPr="001F23FC">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F23FC" w:rsidRDefault="0077541D" w:rsidP="0077541D">
            <w:pPr>
              <w:pStyle w:val="TAC"/>
              <w:jc w:val="left"/>
              <w:rPr>
                <w:sz w:val="16"/>
                <w:szCs w:val="16"/>
                <w:lang w:eastAsia="en-US"/>
              </w:rPr>
            </w:pPr>
            <w:r w:rsidRPr="001F23FC">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F23FC" w:rsidRDefault="0077541D" w:rsidP="0077541D">
            <w:pPr>
              <w:pStyle w:val="TAC"/>
              <w:jc w:val="left"/>
              <w:rPr>
                <w:sz w:val="16"/>
                <w:szCs w:val="16"/>
                <w:lang w:eastAsia="en-US"/>
              </w:rPr>
            </w:pPr>
            <w:r w:rsidRPr="001F23FC">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F23FC" w:rsidRDefault="0077541D" w:rsidP="0077541D">
            <w:pPr>
              <w:pStyle w:val="TAC"/>
              <w:jc w:val="left"/>
              <w:rPr>
                <w:sz w:val="16"/>
                <w:szCs w:val="16"/>
                <w:lang w:eastAsia="en-US"/>
              </w:rPr>
            </w:pPr>
            <w:r w:rsidRPr="001F23FC">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F23FC" w:rsidRDefault="0077541D" w:rsidP="0077541D">
            <w:pPr>
              <w:pStyle w:val="TAC"/>
              <w:jc w:val="left"/>
              <w:rPr>
                <w:sz w:val="16"/>
                <w:szCs w:val="16"/>
                <w:lang w:eastAsia="en-US"/>
              </w:rPr>
            </w:pPr>
            <w:r w:rsidRPr="001F23FC">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F23FC" w:rsidRDefault="0077541D" w:rsidP="0077541D">
            <w:pPr>
              <w:pStyle w:val="TAC"/>
              <w:jc w:val="left"/>
              <w:rPr>
                <w:sz w:val="16"/>
                <w:szCs w:val="16"/>
                <w:lang w:eastAsia="en-US"/>
              </w:rPr>
            </w:pPr>
            <w:r w:rsidRPr="001F23FC">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F23FC" w:rsidRDefault="0077541D" w:rsidP="0077541D">
            <w:pPr>
              <w:pStyle w:val="TAC"/>
              <w:jc w:val="left"/>
              <w:rPr>
                <w:sz w:val="16"/>
                <w:szCs w:val="16"/>
                <w:lang w:eastAsia="en-US"/>
              </w:rPr>
            </w:pPr>
            <w:r w:rsidRPr="001F23FC">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F23FC" w:rsidRDefault="0077541D" w:rsidP="0077541D">
            <w:pPr>
              <w:pStyle w:val="TAC"/>
              <w:jc w:val="left"/>
              <w:rPr>
                <w:sz w:val="16"/>
                <w:szCs w:val="16"/>
                <w:lang w:eastAsia="en-US"/>
              </w:rPr>
            </w:pPr>
            <w:r w:rsidRPr="001F23FC">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F23FC" w:rsidRDefault="0077541D" w:rsidP="0077541D">
            <w:pPr>
              <w:pStyle w:val="TAC"/>
              <w:jc w:val="left"/>
              <w:rPr>
                <w:sz w:val="16"/>
                <w:szCs w:val="16"/>
                <w:lang w:eastAsia="en-US"/>
              </w:rPr>
            </w:pPr>
            <w:r w:rsidRPr="001F23FC">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F23FC" w:rsidRDefault="0077541D" w:rsidP="0077541D">
            <w:pPr>
              <w:pStyle w:val="TAC"/>
              <w:jc w:val="left"/>
              <w:rPr>
                <w:sz w:val="16"/>
                <w:szCs w:val="16"/>
                <w:lang w:eastAsia="en-US"/>
              </w:rPr>
            </w:pPr>
            <w:r w:rsidRPr="001F23FC">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F23FC" w:rsidRDefault="0077541D" w:rsidP="0077541D">
            <w:pPr>
              <w:pStyle w:val="TAC"/>
              <w:jc w:val="left"/>
              <w:rPr>
                <w:sz w:val="16"/>
                <w:szCs w:val="16"/>
                <w:lang w:eastAsia="en-US"/>
              </w:rPr>
            </w:pPr>
            <w:r w:rsidRPr="001F23FC">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F23FC" w:rsidRDefault="0077541D" w:rsidP="0077541D">
            <w:pPr>
              <w:pStyle w:val="TAC"/>
              <w:jc w:val="left"/>
              <w:rPr>
                <w:sz w:val="16"/>
                <w:szCs w:val="16"/>
                <w:lang w:eastAsia="en-US"/>
              </w:rPr>
            </w:pPr>
            <w:r w:rsidRPr="001F23FC">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F23FC" w:rsidRDefault="0077541D" w:rsidP="0077541D">
            <w:pPr>
              <w:pStyle w:val="TAC"/>
              <w:jc w:val="left"/>
              <w:rPr>
                <w:sz w:val="16"/>
                <w:szCs w:val="16"/>
                <w:lang w:eastAsia="en-US"/>
              </w:rPr>
            </w:pPr>
            <w:r w:rsidRPr="001F23FC">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F23FC" w:rsidRDefault="0077541D" w:rsidP="0077541D">
            <w:pPr>
              <w:pStyle w:val="TAC"/>
              <w:jc w:val="left"/>
              <w:rPr>
                <w:sz w:val="16"/>
                <w:szCs w:val="16"/>
                <w:lang w:eastAsia="en-US"/>
              </w:rPr>
            </w:pPr>
            <w:r w:rsidRPr="001F23FC">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F23FC" w:rsidRDefault="0077541D" w:rsidP="0077541D">
            <w:pPr>
              <w:pStyle w:val="TAC"/>
              <w:jc w:val="left"/>
              <w:rPr>
                <w:sz w:val="16"/>
                <w:szCs w:val="16"/>
                <w:lang w:eastAsia="en-US"/>
              </w:rPr>
            </w:pPr>
            <w:r w:rsidRPr="001F23FC">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F23FC" w:rsidRDefault="0077541D" w:rsidP="0077541D">
            <w:pPr>
              <w:pStyle w:val="TAC"/>
              <w:jc w:val="left"/>
              <w:rPr>
                <w:sz w:val="16"/>
                <w:szCs w:val="16"/>
                <w:lang w:eastAsia="en-US"/>
              </w:rPr>
            </w:pPr>
            <w:r w:rsidRPr="001F23FC">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F23FC" w:rsidRDefault="0077541D" w:rsidP="0077541D">
            <w:pPr>
              <w:pStyle w:val="TAC"/>
              <w:jc w:val="left"/>
              <w:rPr>
                <w:sz w:val="16"/>
                <w:szCs w:val="16"/>
                <w:lang w:eastAsia="en-US"/>
              </w:rPr>
            </w:pPr>
            <w:r w:rsidRPr="001F23FC">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F23FC" w:rsidRDefault="0077541D" w:rsidP="0077541D">
            <w:pPr>
              <w:pStyle w:val="TAC"/>
              <w:jc w:val="left"/>
              <w:rPr>
                <w:sz w:val="16"/>
                <w:szCs w:val="16"/>
                <w:lang w:eastAsia="en-US"/>
              </w:rPr>
            </w:pPr>
            <w:r w:rsidRPr="001F23FC">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F23FC" w:rsidRDefault="0077541D" w:rsidP="0077541D">
            <w:pPr>
              <w:pStyle w:val="TAC"/>
              <w:jc w:val="left"/>
              <w:rPr>
                <w:sz w:val="16"/>
                <w:szCs w:val="16"/>
                <w:lang w:eastAsia="en-US"/>
              </w:rPr>
            </w:pPr>
            <w:r w:rsidRPr="001F23FC">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F23FC" w:rsidRDefault="0077541D" w:rsidP="0077541D">
            <w:pPr>
              <w:pStyle w:val="TAC"/>
              <w:jc w:val="left"/>
              <w:rPr>
                <w:sz w:val="16"/>
                <w:szCs w:val="16"/>
                <w:lang w:eastAsia="en-US"/>
              </w:rPr>
            </w:pPr>
            <w:r w:rsidRPr="001F23FC">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F23FC" w:rsidRDefault="0077541D" w:rsidP="0077541D">
            <w:pPr>
              <w:pStyle w:val="TAC"/>
              <w:jc w:val="left"/>
              <w:rPr>
                <w:sz w:val="16"/>
                <w:szCs w:val="16"/>
                <w:lang w:eastAsia="en-US"/>
              </w:rPr>
            </w:pPr>
            <w:r w:rsidRPr="001F23FC">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F23FC" w:rsidRDefault="0077541D" w:rsidP="0077541D">
            <w:pPr>
              <w:pStyle w:val="TAC"/>
              <w:jc w:val="left"/>
              <w:rPr>
                <w:sz w:val="16"/>
                <w:szCs w:val="16"/>
                <w:lang w:eastAsia="en-US"/>
              </w:rPr>
            </w:pPr>
            <w:r w:rsidRPr="001F23FC">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 xml:space="preserve">Update </w:t>
            </w:r>
            <w:r w:rsidR="0073783C" w:rsidRPr="001F23FC">
              <w:rPr>
                <w:rFonts w:ascii="Arial" w:hAnsi="Arial"/>
                <w:sz w:val="16"/>
                <w:szCs w:val="16"/>
                <w:lang w:eastAsia="en-US"/>
              </w:rPr>
              <w:t>Minimum</w:t>
            </w:r>
            <w:r w:rsidRPr="001F23FC">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F23FC" w:rsidRDefault="0077541D" w:rsidP="0077541D">
            <w:pPr>
              <w:pStyle w:val="TAC"/>
              <w:jc w:val="left"/>
              <w:rPr>
                <w:sz w:val="16"/>
                <w:szCs w:val="16"/>
                <w:lang w:eastAsia="en-US"/>
              </w:rPr>
            </w:pPr>
            <w:r w:rsidRPr="001F23FC">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F23FC" w:rsidRDefault="0077541D" w:rsidP="0077541D">
            <w:pPr>
              <w:pStyle w:val="TAC"/>
              <w:jc w:val="left"/>
              <w:rPr>
                <w:sz w:val="16"/>
                <w:szCs w:val="16"/>
                <w:lang w:eastAsia="en-US"/>
              </w:rPr>
            </w:pPr>
            <w:r w:rsidRPr="001F23FC">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F23FC" w:rsidRDefault="0077541D" w:rsidP="0077541D">
            <w:pPr>
              <w:pStyle w:val="TAC"/>
              <w:jc w:val="left"/>
              <w:rPr>
                <w:sz w:val="16"/>
                <w:szCs w:val="16"/>
                <w:lang w:eastAsia="en-US"/>
              </w:rPr>
            </w:pPr>
            <w:r w:rsidRPr="001F23FC">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F23FC" w:rsidRDefault="0077541D" w:rsidP="0077541D">
            <w:pPr>
              <w:pStyle w:val="TAC"/>
              <w:jc w:val="left"/>
              <w:rPr>
                <w:sz w:val="16"/>
                <w:szCs w:val="16"/>
                <w:lang w:eastAsia="en-US"/>
              </w:rPr>
            </w:pPr>
            <w:r w:rsidRPr="001F23FC">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F23FC" w:rsidRDefault="0077541D" w:rsidP="0077541D">
            <w:pPr>
              <w:pStyle w:val="TAC"/>
              <w:jc w:val="left"/>
              <w:rPr>
                <w:sz w:val="16"/>
                <w:szCs w:val="16"/>
                <w:lang w:eastAsia="en-US"/>
              </w:rPr>
            </w:pPr>
            <w:r w:rsidRPr="001F23FC">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F23FC" w:rsidRDefault="0077541D" w:rsidP="0077541D">
            <w:pPr>
              <w:pStyle w:val="TAC"/>
              <w:jc w:val="left"/>
              <w:rPr>
                <w:sz w:val="16"/>
                <w:szCs w:val="16"/>
                <w:lang w:eastAsia="en-US"/>
              </w:rPr>
            </w:pPr>
            <w:r w:rsidRPr="001F23FC">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F23FC" w:rsidRDefault="0077541D" w:rsidP="0077541D">
            <w:pPr>
              <w:pStyle w:val="TAC"/>
              <w:jc w:val="left"/>
              <w:rPr>
                <w:sz w:val="16"/>
                <w:szCs w:val="16"/>
                <w:lang w:eastAsia="en-US"/>
              </w:rPr>
            </w:pPr>
            <w:r w:rsidRPr="001F23FC">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F23FC" w:rsidRDefault="0077541D" w:rsidP="0077541D">
            <w:pPr>
              <w:pStyle w:val="TAC"/>
              <w:jc w:val="left"/>
              <w:rPr>
                <w:sz w:val="16"/>
                <w:szCs w:val="16"/>
                <w:lang w:eastAsia="en-US"/>
              </w:rPr>
            </w:pPr>
            <w:r w:rsidRPr="001F23FC">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F23FC" w:rsidRDefault="0077541D" w:rsidP="0077541D">
            <w:pPr>
              <w:pStyle w:val="TAC"/>
              <w:jc w:val="left"/>
              <w:rPr>
                <w:sz w:val="16"/>
                <w:szCs w:val="16"/>
                <w:lang w:eastAsia="en-US"/>
              </w:rPr>
            </w:pPr>
            <w:r w:rsidRPr="001F23FC">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F23FC" w:rsidRDefault="0077541D" w:rsidP="0077541D">
            <w:pPr>
              <w:pStyle w:val="TAC"/>
              <w:jc w:val="left"/>
              <w:rPr>
                <w:sz w:val="16"/>
                <w:szCs w:val="16"/>
                <w:lang w:eastAsia="en-US"/>
              </w:rPr>
            </w:pPr>
            <w:r w:rsidRPr="001F23FC">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F23FC" w:rsidRDefault="0077541D" w:rsidP="0077541D">
            <w:pPr>
              <w:pStyle w:val="TAC"/>
              <w:jc w:val="left"/>
              <w:rPr>
                <w:sz w:val="16"/>
                <w:szCs w:val="16"/>
                <w:lang w:eastAsia="en-US"/>
              </w:rPr>
            </w:pPr>
            <w:r w:rsidRPr="001F23FC">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F23FC" w:rsidRDefault="0077541D" w:rsidP="0077541D">
            <w:pPr>
              <w:pStyle w:val="TAC"/>
              <w:jc w:val="left"/>
              <w:rPr>
                <w:sz w:val="16"/>
                <w:szCs w:val="16"/>
                <w:lang w:eastAsia="en-US"/>
              </w:rPr>
            </w:pPr>
            <w:r w:rsidRPr="001F23FC">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F23FC" w:rsidRDefault="0077541D" w:rsidP="0077541D">
            <w:pPr>
              <w:pStyle w:val="TAC"/>
              <w:jc w:val="left"/>
              <w:rPr>
                <w:sz w:val="16"/>
                <w:szCs w:val="16"/>
                <w:lang w:eastAsia="en-US"/>
              </w:rPr>
            </w:pPr>
            <w:r w:rsidRPr="001F23FC">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F23FC" w:rsidRDefault="0077541D" w:rsidP="0077541D">
            <w:pPr>
              <w:pStyle w:val="TAC"/>
              <w:jc w:val="left"/>
              <w:rPr>
                <w:sz w:val="16"/>
                <w:szCs w:val="16"/>
                <w:lang w:eastAsia="en-US"/>
              </w:rPr>
            </w:pPr>
            <w:r w:rsidRPr="001F23FC">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F23FC" w:rsidRDefault="0077541D" w:rsidP="0077541D">
            <w:pPr>
              <w:pStyle w:val="TAC"/>
              <w:jc w:val="left"/>
              <w:rPr>
                <w:sz w:val="16"/>
                <w:szCs w:val="16"/>
                <w:lang w:eastAsia="en-US"/>
              </w:rPr>
            </w:pPr>
            <w:r w:rsidRPr="001F23FC">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F23FC" w:rsidRDefault="0077541D" w:rsidP="0077541D">
            <w:pPr>
              <w:pStyle w:val="TAC"/>
              <w:jc w:val="left"/>
              <w:rPr>
                <w:sz w:val="16"/>
                <w:szCs w:val="16"/>
                <w:lang w:eastAsia="en-US"/>
              </w:rPr>
            </w:pPr>
            <w:r w:rsidRPr="001F23FC">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F23FC" w:rsidRDefault="0077541D" w:rsidP="0077541D">
            <w:pPr>
              <w:pStyle w:val="TAC"/>
              <w:jc w:val="left"/>
              <w:rPr>
                <w:sz w:val="16"/>
                <w:szCs w:val="16"/>
                <w:lang w:eastAsia="en-US"/>
              </w:rPr>
            </w:pPr>
            <w:r w:rsidRPr="001F23FC">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F23FC" w:rsidRDefault="0077541D" w:rsidP="0077541D">
            <w:pPr>
              <w:pStyle w:val="TAC"/>
              <w:jc w:val="left"/>
              <w:rPr>
                <w:sz w:val="16"/>
                <w:szCs w:val="16"/>
                <w:lang w:eastAsia="en-US"/>
              </w:rPr>
            </w:pPr>
            <w:r w:rsidRPr="001F23FC">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F23FC" w:rsidRDefault="0077541D" w:rsidP="0077541D">
            <w:pPr>
              <w:pStyle w:val="TAC"/>
              <w:jc w:val="left"/>
              <w:rPr>
                <w:sz w:val="16"/>
                <w:szCs w:val="16"/>
                <w:lang w:eastAsia="en-US"/>
              </w:rPr>
            </w:pPr>
            <w:r w:rsidRPr="001F23FC">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F23FC" w:rsidRDefault="0077541D" w:rsidP="0077541D">
            <w:pPr>
              <w:pStyle w:val="TAC"/>
              <w:jc w:val="left"/>
              <w:rPr>
                <w:sz w:val="16"/>
                <w:szCs w:val="16"/>
                <w:lang w:eastAsia="en-US"/>
              </w:rPr>
            </w:pPr>
            <w:r w:rsidRPr="001F23FC">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F23FC" w:rsidRDefault="0077541D" w:rsidP="0077541D">
            <w:pPr>
              <w:pStyle w:val="TAC"/>
              <w:jc w:val="left"/>
              <w:rPr>
                <w:sz w:val="16"/>
                <w:szCs w:val="16"/>
                <w:lang w:eastAsia="en-US"/>
              </w:rPr>
            </w:pPr>
            <w:r w:rsidRPr="001F23FC">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F23FC" w:rsidRDefault="0077541D" w:rsidP="0077541D">
            <w:pPr>
              <w:pStyle w:val="TAC"/>
              <w:jc w:val="left"/>
              <w:rPr>
                <w:sz w:val="16"/>
                <w:szCs w:val="16"/>
                <w:lang w:eastAsia="en-US"/>
              </w:rPr>
            </w:pPr>
            <w:r w:rsidRPr="001F23FC">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F23FC" w:rsidRDefault="0077541D" w:rsidP="0077541D">
            <w:pPr>
              <w:pStyle w:val="TAC"/>
              <w:jc w:val="left"/>
              <w:rPr>
                <w:sz w:val="16"/>
                <w:szCs w:val="16"/>
                <w:lang w:eastAsia="en-US"/>
              </w:rPr>
            </w:pPr>
            <w:r w:rsidRPr="001F23FC">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F23FC" w:rsidRDefault="0077541D" w:rsidP="0077541D">
            <w:pPr>
              <w:pStyle w:val="TAC"/>
              <w:jc w:val="left"/>
              <w:rPr>
                <w:sz w:val="16"/>
                <w:szCs w:val="16"/>
                <w:lang w:eastAsia="en-US"/>
              </w:rPr>
            </w:pPr>
            <w:r w:rsidRPr="001F23FC">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F23FC" w:rsidRDefault="0077541D" w:rsidP="0077541D">
            <w:pPr>
              <w:pStyle w:val="TAC"/>
              <w:jc w:val="left"/>
              <w:rPr>
                <w:sz w:val="16"/>
                <w:szCs w:val="16"/>
                <w:lang w:eastAsia="en-US"/>
              </w:rPr>
            </w:pPr>
            <w:r w:rsidRPr="001F23FC">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F23FC" w:rsidRDefault="0077541D" w:rsidP="0077541D">
            <w:pPr>
              <w:pStyle w:val="TAC"/>
              <w:jc w:val="left"/>
              <w:rPr>
                <w:sz w:val="16"/>
                <w:szCs w:val="16"/>
                <w:lang w:eastAsia="en-US"/>
              </w:rPr>
            </w:pPr>
            <w:r w:rsidRPr="001F23FC">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F23FC" w:rsidRDefault="0077541D" w:rsidP="0077541D">
            <w:pPr>
              <w:pStyle w:val="TAC"/>
              <w:jc w:val="left"/>
              <w:rPr>
                <w:sz w:val="16"/>
                <w:szCs w:val="16"/>
                <w:lang w:eastAsia="en-US"/>
              </w:rPr>
            </w:pPr>
            <w:r w:rsidRPr="001F23FC">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F23FC" w:rsidRDefault="0077541D" w:rsidP="0077541D">
            <w:pPr>
              <w:pStyle w:val="TAC"/>
              <w:jc w:val="left"/>
              <w:rPr>
                <w:sz w:val="16"/>
                <w:szCs w:val="16"/>
                <w:lang w:eastAsia="en-US"/>
              </w:rPr>
            </w:pPr>
            <w:r w:rsidRPr="001F23FC">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F23FC" w:rsidRDefault="0077541D" w:rsidP="0077541D">
            <w:pPr>
              <w:pStyle w:val="TAC"/>
              <w:jc w:val="left"/>
              <w:rPr>
                <w:sz w:val="16"/>
                <w:szCs w:val="16"/>
                <w:lang w:eastAsia="en-US"/>
              </w:rPr>
            </w:pPr>
            <w:r w:rsidRPr="001F23FC">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F23FC" w:rsidRDefault="0077541D" w:rsidP="0077541D">
            <w:pPr>
              <w:pStyle w:val="TAC"/>
              <w:jc w:val="left"/>
              <w:rPr>
                <w:sz w:val="16"/>
                <w:szCs w:val="16"/>
                <w:lang w:eastAsia="en-US"/>
              </w:rPr>
            </w:pPr>
            <w:r w:rsidRPr="001F23FC">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8071E5" w:rsidRPr="001F23FC"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F23FC" w:rsidRDefault="008071E5">
            <w:pPr>
              <w:pStyle w:val="TAC"/>
              <w:jc w:val="left"/>
              <w:rPr>
                <w:sz w:val="16"/>
                <w:szCs w:val="16"/>
                <w:lang w:eastAsia="en-US"/>
              </w:rPr>
            </w:pPr>
            <w:r w:rsidRPr="001F23FC">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F23FC" w:rsidRDefault="008071E5">
            <w:pPr>
              <w:pStyle w:val="TAC"/>
              <w:jc w:val="left"/>
              <w:rPr>
                <w:sz w:val="16"/>
                <w:szCs w:val="16"/>
                <w:lang w:eastAsia="en-US"/>
              </w:rPr>
            </w:pPr>
            <w:r w:rsidRPr="001F23FC">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F23FC" w:rsidRDefault="008071E5">
            <w:pPr>
              <w:pStyle w:val="TAC"/>
              <w:jc w:val="left"/>
              <w:rPr>
                <w:sz w:val="16"/>
                <w:szCs w:val="16"/>
                <w:lang w:eastAsia="en-US"/>
              </w:rPr>
            </w:pPr>
            <w:r w:rsidRPr="001F23FC">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F23FC" w:rsidRDefault="008071E5">
            <w:pPr>
              <w:pStyle w:val="TAC"/>
              <w:jc w:val="left"/>
              <w:rPr>
                <w:sz w:val="16"/>
                <w:szCs w:val="16"/>
                <w:lang w:eastAsia="en-US"/>
              </w:rPr>
            </w:pPr>
            <w:r w:rsidRPr="001F23FC">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F23FC" w:rsidRDefault="008071E5">
            <w:pPr>
              <w:pStyle w:val="TAC"/>
              <w:jc w:val="left"/>
              <w:rPr>
                <w:sz w:val="16"/>
                <w:szCs w:val="16"/>
                <w:lang w:eastAsia="en-US"/>
              </w:rPr>
            </w:pPr>
            <w:r w:rsidRPr="001F23FC">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F23FC" w:rsidRDefault="008071E5">
            <w:pPr>
              <w:pStyle w:val="TAC"/>
              <w:jc w:val="left"/>
              <w:rPr>
                <w:sz w:val="16"/>
                <w:szCs w:val="16"/>
                <w:lang w:eastAsia="en-US"/>
              </w:rPr>
            </w:pPr>
            <w:r w:rsidRPr="001F23FC">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F23FC" w:rsidRDefault="008071E5">
            <w:pPr>
              <w:pStyle w:val="TAC"/>
              <w:jc w:val="left"/>
              <w:rPr>
                <w:sz w:val="16"/>
                <w:szCs w:val="16"/>
                <w:lang w:eastAsia="en-US"/>
              </w:rPr>
            </w:pPr>
            <w:r w:rsidRPr="001F23FC">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F23FC" w:rsidRDefault="008071E5">
            <w:pPr>
              <w:pStyle w:val="TAC"/>
              <w:jc w:val="left"/>
              <w:rPr>
                <w:sz w:val="16"/>
                <w:szCs w:val="16"/>
                <w:lang w:eastAsia="en-US"/>
              </w:rPr>
            </w:pPr>
            <w:r w:rsidRPr="001F23FC">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FR2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F23FC" w:rsidRDefault="008071E5">
            <w:pPr>
              <w:pStyle w:val="TAC"/>
              <w:jc w:val="left"/>
              <w:rPr>
                <w:sz w:val="16"/>
                <w:szCs w:val="16"/>
                <w:lang w:eastAsia="en-US"/>
              </w:rPr>
            </w:pPr>
            <w:r w:rsidRPr="001F23FC">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F23FC" w:rsidRDefault="008071E5">
            <w:pPr>
              <w:pStyle w:val="TAC"/>
              <w:jc w:val="left"/>
              <w:rPr>
                <w:sz w:val="16"/>
                <w:szCs w:val="16"/>
                <w:lang w:eastAsia="en-US"/>
              </w:rPr>
            </w:pPr>
            <w:r w:rsidRPr="001F23FC">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F23FC" w:rsidRDefault="008071E5">
            <w:pPr>
              <w:pStyle w:val="TAC"/>
              <w:jc w:val="left"/>
              <w:rPr>
                <w:sz w:val="16"/>
                <w:szCs w:val="16"/>
                <w:lang w:eastAsia="en-US"/>
              </w:rPr>
            </w:pPr>
            <w:r w:rsidRPr="001F23FC">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F23FC" w:rsidRDefault="008071E5">
            <w:pPr>
              <w:pStyle w:val="TAC"/>
              <w:jc w:val="left"/>
              <w:rPr>
                <w:sz w:val="16"/>
                <w:szCs w:val="16"/>
                <w:lang w:eastAsia="en-US"/>
              </w:rPr>
            </w:pPr>
            <w:r w:rsidRPr="001F23FC">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F23FC" w:rsidRDefault="008071E5">
            <w:pPr>
              <w:pStyle w:val="TAC"/>
              <w:jc w:val="left"/>
              <w:rPr>
                <w:sz w:val="16"/>
                <w:szCs w:val="16"/>
                <w:lang w:eastAsia="en-US"/>
              </w:rPr>
            </w:pPr>
            <w:r w:rsidRPr="001F23FC">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F23FC" w:rsidRDefault="008071E5">
            <w:pPr>
              <w:pStyle w:val="TAC"/>
              <w:jc w:val="left"/>
              <w:rPr>
                <w:sz w:val="16"/>
                <w:szCs w:val="16"/>
                <w:lang w:eastAsia="en-US"/>
              </w:rPr>
            </w:pPr>
            <w:r w:rsidRPr="001F23FC">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11E7CA2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F23FC" w:rsidRDefault="008071E5">
            <w:pPr>
              <w:pStyle w:val="TAC"/>
              <w:jc w:val="left"/>
              <w:rPr>
                <w:sz w:val="16"/>
                <w:szCs w:val="16"/>
                <w:lang w:eastAsia="en-US"/>
              </w:rPr>
            </w:pPr>
            <w:r w:rsidRPr="001F23FC">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F23FC" w:rsidRDefault="008071E5">
            <w:pPr>
              <w:pStyle w:val="TAC"/>
              <w:jc w:val="left"/>
              <w:rPr>
                <w:sz w:val="16"/>
                <w:szCs w:val="16"/>
                <w:lang w:eastAsia="en-US"/>
              </w:rPr>
            </w:pPr>
            <w:r w:rsidRPr="001F23FC">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F23FC" w:rsidRDefault="008071E5">
            <w:pPr>
              <w:pStyle w:val="TAC"/>
              <w:jc w:val="left"/>
              <w:rPr>
                <w:sz w:val="16"/>
                <w:szCs w:val="16"/>
                <w:lang w:eastAsia="en-US"/>
              </w:rPr>
            </w:pPr>
            <w:r w:rsidRPr="001F23FC">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F23FC" w:rsidRDefault="008071E5">
            <w:pPr>
              <w:pStyle w:val="TAC"/>
              <w:jc w:val="left"/>
              <w:rPr>
                <w:sz w:val="16"/>
                <w:szCs w:val="16"/>
                <w:lang w:eastAsia="en-US"/>
              </w:rPr>
            </w:pPr>
            <w:r w:rsidRPr="001F23FC">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F23FC" w:rsidRDefault="008071E5">
            <w:pPr>
              <w:pStyle w:val="TAC"/>
              <w:jc w:val="left"/>
              <w:rPr>
                <w:sz w:val="16"/>
                <w:szCs w:val="16"/>
                <w:lang w:eastAsia="en-US"/>
              </w:rPr>
            </w:pPr>
            <w:r w:rsidRPr="001F23FC">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F23FC" w:rsidRDefault="008071E5">
            <w:pPr>
              <w:pStyle w:val="TAC"/>
              <w:jc w:val="left"/>
              <w:rPr>
                <w:sz w:val="16"/>
                <w:szCs w:val="16"/>
                <w:lang w:eastAsia="en-US"/>
              </w:rPr>
            </w:pPr>
            <w:r w:rsidRPr="001F23FC">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F23FC" w:rsidRDefault="008071E5">
            <w:pPr>
              <w:pStyle w:val="TAC"/>
              <w:jc w:val="left"/>
              <w:rPr>
                <w:sz w:val="16"/>
                <w:szCs w:val="16"/>
                <w:lang w:eastAsia="en-US"/>
              </w:rPr>
            </w:pPr>
            <w:r w:rsidRPr="001F23FC">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F23FC" w:rsidRDefault="008071E5">
            <w:pPr>
              <w:pStyle w:val="TAC"/>
              <w:jc w:val="left"/>
              <w:rPr>
                <w:sz w:val="16"/>
                <w:szCs w:val="16"/>
                <w:lang w:eastAsia="en-US"/>
              </w:rPr>
            </w:pPr>
            <w:r w:rsidRPr="001F23FC">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F23FC" w:rsidRDefault="008071E5">
            <w:pPr>
              <w:pStyle w:val="TAC"/>
              <w:jc w:val="left"/>
              <w:rPr>
                <w:sz w:val="16"/>
                <w:szCs w:val="16"/>
                <w:lang w:eastAsia="en-US"/>
              </w:rPr>
            </w:pPr>
            <w:r w:rsidRPr="001F23FC">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F23FC" w:rsidRDefault="008071E5">
            <w:pPr>
              <w:pStyle w:val="TAC"/>
              <w:jc w:val="left"/>
              <w:rPr>
                <w:sz w:val="16"/>
                <w:szCs w:val="16"/>
                <w:lang w:eastAsia="en-US"/>
              </w:rPr>
            </w:pPr>
            <w:r w:rsidRPr="001F23FC">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F23FC" w:rsidRDefault="008071E5">
            <w:pPr>
              <w:pStyle w:val="TAC"/>
              <w:jc w:val="left"/>
              <w:rPr>
                <w:sz w:val="16"/>
                <w:szCs w:val="16"/>
                <w:lang w:eastAsia="en-US"/>
              </w:rPr>
            </w:pPr>
            <w:r w:rsidRPr="001F23FC">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F23FC" w:rsidRDefault="008071E5">
            <w:pPr>
              <w:pStyle w:val="TAC"/>
              <w:jc w:val="left"/>
              <w:rPr>
                <w:sz w:val="16"/>
                <w:szCs w:val="16"/>
                <w:lang w:eastAsia="en-US"/>
              </w:rPr>
            </w:pPr>
            <w:r w:rsidRPr="001F23FC">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F23FC" w:rsidRDefault="008071E5">
            <w:pPr>
              <w:pStyle w:val="TAC"/>
              <w:jc w:val="left"/>
              <w:rPr>
                <w:sz w:val="16"/>
                <w:szCs w:val="16"/>
                <w:lang w:eastAsia="en-US"/>
              </w:rPr>
            </w:pPr>
            <w:r w:rsidRPr="001F23FC">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F23FC" w:rsidRDefault="008071E5">
            <w:pPr>
              <w:pStyle w:val="TAC"/>
              <w:jc w:val="left"/>
              <w:rPr>
                <w:sz w:val="16"/>
                <w:szCs w:val="16"/>
                <w:lang w:eastAsia="en-US"/>
              </w:rPr>
            </w:pPr>
            <w:r w:rsidRPr="001F23FC">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F23FC" w:rsidRDefault="008071E5">
            <w:pPr>
              <w:pStyle w:val="TAC"/>
              <w:jc w:val="left"/>
              <w:rPr>
                <w:sz w:val="16"/>
                <w:szCs w:val="16"/>
                <w:lang w:eastAsia="en-US"/>
              </w:rPr>
            </w:pPr>
            <w:r w:rsidRPr="001F23FC">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F23FC" w:rsidRDefault="008071E5">
            <w:pPr>
              <w:pStyle w:val="TAC"/>
              <w:jc w:val="left"/>
              <w:rPr>
                <w:sz w:val="16"/>
                <w:szCs w:val="16"/>
                <w:lang w:eastAsia="en-US"/>
              </w:rPr>
            </w:pPr>
            <w:r w:rsidRPr="001F23FC">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F23FC" w:rsidRDefault="008071E5">
            <w:pPr>
              <w:pStyle w:val="TAC"/>
              <w:jc w:val="left"/>
              <w:rPr>
                <w:sz w:val="16"/>
                <w:szCs w:val="16"/>
                <w:lang w:eastAsia="en-US"/>
              </w:rPr>
            </w:pPr>
            <w:r w:rsidRPr="001F23FC">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F23FC" w:rsidRDefault="008071E5">
            <w:pPr>
              <w:pStyle w:val="TAC"/>
              <w:jc w:val="left"/>
              <w:rPr>
                <w:sz w:val="16"/>
                <w:szCs w:val="16"/>
                <w:lang w:eastAsia="en-US"/>
              </w:rPr>
            </w:pPr>
            <w:r w:rsidRPr="001F23FC">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F23FC" w:rsidRDefault="008071E5">
            <w:pPr>
              <w:pStyle w:val="TAC"/>
              <w:jc w:val="left"/>
              <w:rPr>
                <w:sz w:val="16"/>
                <w:szCs w:val="16"/>
                <w:lang w:eastAsia="en-US"/>
              </w:rPr>
            </w:pPr>
            <w:r w:rsidRPr="001F23FC">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F23FC" w:rsidRDefault="008071E5">
            <w:pPr>
              <w:pStyle w:val="TAC"/>
              <w:jc w:val="left"/>
              <w:rPr>
                <w:sz w:val="16"/>
                <w:szCs w:val="16"/>
                <w:lang w:eastAsia="en-US"/>
              </w:rPr>
            </w:pPr>
            <w:r w:rsidRPr="001F23FC">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F23FC" w:rsidRDefault="008071E5">
            <w:pPr>
              <w:pStyle w:val="TAC"/>
              <w:jc w:val="left"/>
              <w:rPr>
                <w:sz w:val="16"/>
                <w:szCs w:val="16"/>
                <w:lang w:eastAsia="en-US"/>
              </w:rPr>
            </w:pPr>
            <w:r w:rsidRPr="001F23FC">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F23FC" w:rsidRDefault="008071E5">
            <w:pPr>
              <w:pStyle w:val="TAC"/>
              <w:jc w:val="left"/>
              <w:rPr>
                <w:sz w:val="16"/>
                <w:szCs w:val="16"/>
                <w:lang w:eastAsia="en-US"/>
              </w:rPr>
            </w:pPr>
            <w:r w:rsidRPr="001F23FC">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F23FC" w:rsidRDefault="008071E5">
            <w:pPr>
              <w:pStyle w:val="TAC"/>
              <w:jc w:val="left"/>
              <w:rPr>
                <w:sz w:val="16"/>
                <w:szCs w:val="16"/>
                <w:lang w:eastAsia="en-US"/>
              </w:rPr>
            </w:pPr>
            <w:r w:rsidRPr="001F23FC">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F23FC" w:rsidRDefault="008071E5">
            <w:pPr>
              <w:pStyle w:val="TAC"/>
              <w:jc w:val="left"/>
              <w:rPr>
                <w:sz w:val="16"/>
                <w:szCs w:val="16"/>
                <w:lang w:eastAsia="en-US"/>
              </w:rPr>
            </w:pPr>
            <w:r w:rsidRPr="001F23FC">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F23FC" w:rsidRDefault="008071E5">
            <w:pPr>
              <w:pStyle w:val="TAC"/>
              <w:jc w:val="left"/>
              <w:rPr>
                <w:sz w:val="16"/>
                <w:szCs w:val="16"/>
                <w:lang w:eastAsia="en-US"/>
              </w:rPr>
            </w:pPr>
            <w:r w:rsidRPr="001F23FC">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F23FC" w:rsidRDefault="008071E5">
            <w:pPr>
              <w:pStyle w:val="TAC"/>
              <w:jc w:val="left"/>
              <w:rPr>
                <w:sz w:val="16"/>
                <w:szCs w:val="16"/>
                <w:lang w:eastAsia="en-US"/>
              </w:rPr>
            </w:pPr>
            <w:r w:rsidRPr="001F23FC">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F23FC" w:rsidRDefault="008071E5">
            <w:pPr>
              <w:pStyle w:val="TAC"/>
              <w:jc w:val="left"/>
              <w:rPr>
                <w:sz w:val="16"/>
                <w:szCs w:val="16"/>
                <w:lang w:eastAsia="en-US"/>
              </w:rPr>
            </w:pPr>
            <w:r w:rsidRPr="001F23FC">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F23FC" w:rsidRDefault="008071E5">
            <w:pPr>
              <w:pStyle w:val="TAC"/>
              <w:jc w:val="left"/>
              <w:rPr>
                <w:sz w:val="16"/>
                <w:szCs w:val="16"/>
                <w:lang w:eastAsia="en-US"/>
              </w:rPr>
            </w:pPr>
            <w:r w:rsidRPr="001F23FC">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F23FC" w:rsidRDefault="008071E5">
            <w:pPr>
              <w:pStyle w:val="TAC"/>
              <w:jc w:val="left"/>
              <w:rPr>
                <w:sz w:val="16"/>
                <w:szCs w:val="16"/>
                <w:lang w:eastAsia="en-US"/>
              </w:rPr>
            </w:pPr>
            <w:r w:rsidRPr="001F23FC">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F23FC" w:rsidRDefault="008071E5">
            <w:pPr>
              <w:pStyle w:val="TAC"/>
              <w:jc w:val="left"/>
              <w:rPr>
                <w:sz w:val="16"/>
                <w:szCs w:val="16"/>
                <w:lang w:eastAsia="en-US"/>
              </w:rPr>
            </w:pPr>
            <w:r w:rsidRPr="001F23FC">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F23FC" w:rsidRDefault="008071E5">
            <w:pPr>
              <w:pStyle w:val="TAC"/>
              <w:jc w:val="left"/>
              <w:rPr>
                <w:sz w:val="16"/>
                <w:szCs w:val="16"/>
                <w:lang w:eastAsia="en-US"/>
              </w:rPr>
            </w:pPr>
            <w:r w:rsidRPr="001F23FC">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F23FC" w:rsidRDefault="008071E5">
            <w:pPr>
              <w:pStyle w:val="TAC"/>
              <w:jc w:val="left"/>
              <w:rPr>
                <w:sz w:val="16"/>
                <w:szCs w:val="16"/>
                <w:lang w:eastAsia="en-US"/>
              </w:rPr>
            </w:pPr>
            <w:r w:rsidRPr="001F23FC">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F23FC" w:rsidRDefault="008071E5">
            <w:pPr>
              <w:pStyle w:val="TAC"/>
              <w:jc w:val="left"/>
              <w:rPr>
                <w:sz w:val="16"/>
                <w:szCs w:val="16"/>
                <w:lang w:eastAsia="en-US"/>
              </w:rPr>
            </w:pPr>
            <w:r w:rsidRPr="001F23FC">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F23FC" w:rsidRDefault="008071E5">
            <w:pPr>
              <w:pStyle w:val="TAC"/>
              <w:jc w:val="left"/>
              <w:rPr>
                <w:sz w:val="16"/>
                <w:szCs w:val="16"/>
                <w:lang w:eastAsia="en-US"/>
              </w:rPr>
            </w:pPr>
            <w:r w:rsidRPr="001F23FC">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F23FC" w:rsidRDefault="008071E5">
            <w:pPr>
              <w:pStyle w:val="TAC"/>
              <w:jc w:val="left"/>
              <w:rPr>
                <w:sz w:val="16"/>
                <w:szCs w:val="16"/>
                <w:lang w:eastAsia="en-US"/>
              </w:rPr>
            </w:pPr>
            <w:r w:rsidRPr="001F23FC">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F23FC" w:rsidRDefault="008071E5">
            <w:pPr>
              <w:pStyle w:val="TAC"/>
              <w:jc w:val="left"/>
              <w:rPr>
                <w:sz w:val="16"/>
                <w:szCs w:val="16"/>
                <w:lang w:eastAsia="en-US"/>
              </w:rPr>
            </w:pPr>
            <w:r w:rsidRPr="001F23FC">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F23FC" w:rsidRDefault="008071E5">
            <w:pPr>
              <w:pStyle w:val="TAC"/>
              <w:jc w:val="left"/>
              <w:rPr>
                <w:sz w:val="16"/>
                <w:szCs w:val="16"/>
                <w:lang w:eastAsia="en-US"/>
              </w:rPr>
            </w:pPr>
            <w:r w:rsidRPr="001F23FC">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F23FC" w:rsidRDefault="008071E5">
            <w:pPr>
              <w:pStyle w:val="TAC"/>
              <w:jc w:val="left"/>
              <w:rPr>
                <w:sz w:val="16"/>
                <w:szCs w:val="16"/>
                <w:lang w:eastAsia="en-US"/>
              </w:rPr>
            </w:pPr>
            <w:r w:rsidRPr="001F23FC">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F23FC" w:rsidRDefault="008071E5">
            <w:pPr>
              <w:pStyle w:val="TAC"/>
              <w:jc w:val="left"/>
              <w:rPr>
                <w:sz w:val="16"/>
                <w:szCs w:val="16"/>
                <w:lang w:eastAsia="en-US"/>
              </w:rPr>
            </w:pPr>
            <w:r w:rsidRPr="001F23FC">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F23FC" w:rsidRDefault="008071E5">
            <w:pPr>
              <w:pStyle w:val="TAC"/>
              <w:jc w:val="left"/>
              <w:rPr>
                <w:sz w:val="16"/>
                <w:szCs w:val="16"/>
                <w:lang w:eastAsia="en-US"/>
              </w:rPr>
            </w:pPr>
            <w:r w:rsidRPr="001F23FC">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F23FC" w:rsidRDefault="008071E5">
            <w:pPr>
              <w:pStyle w:val="TAC"/>
              <w:jc w:val="left"/>
              <w:rPr>
                <w:sz w:val="16"/>
                <w:szCs w:val="16"/>
                <w:lang w:eastAsia="en-US"/>
              </w:rPr>
            </w:pPr>
            <w:r w:rsidRPr="001F23FC">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F23FC" w:rsidRDefault="008071E5">
            <w:pPr>
              <w:pStyle w:val="TAC"/>
              <w:jc w:val="left"/>
              <w:rPr>
                <w:sz w:val="16"/>
                <w:szCs w:val="16"/>
                <w:lang w:eastAsia="en-US"/>
              </w:rPr>
            </w:pPr>
            <w:r w:rsidRPr="001F23FC">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F23FC" w:rsidRDefault="008071E5">
            <w:pPr>
              <w:pStyle w:val="TAC"/>
              <w:jc w:val="left"/>
              <w:rPr>
                <w:sz w:val="16"/>
                <w:szCs w:val="16"/>
                <w:lang w:eastAsia="en-US"/>
              </w:rPr>
            </w:pPr>
            <w:r w:rsidRPr="001F23FC">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F23FC" w:rsidRDefault="008071E5">
            <w:pPr>
              <w:pStyle w:val="TAC"/>
              <w:jc w:val="left"/>
              <w:rPr>
                <w:sz w:val="16"/>
                <w:szCs w:val="16"/>
                <w:lang w:eastAsia="en-US"/>
              </w:rPr>
            </w:pPr>
            <w:r w:rsidRPr="001F23FC">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MTSUs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F23FC" w:rsidRDefault="008071E5">
            <w:pPr>
              <w:pStyle w:val="TAC"/>
              <w:jc w:val="left"/>
              <w:rPr>
                <w:sz w:val="16"/>
                <w:szCs w:val="16"/>
                <w:lang w:eastAsia="en-US"/>
              </w:rPr>
            </w:pPr>
            <w:r w:rsidRPr="001F23FC">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F23FC" w:rsidRDefault="008071E5">
            <w:pPr>
              <w:pStyle w:val="TAC"/>
              <w:jc w:val="left"/>
              <w:rPr>
                <w:sz w:val="16"/>
                <w:szCs w:val="16"/>
                <w:lang w:eastAsia="en-US"/>
              </w:rPr>
            </w:pPr>
            <w:r w:rsidRPr="001F23FC">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TTs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F23FC" w:rsidRDefault="008071E5">
            <w:pPr>
              <w:pStyle w:val="TAC"/>
              <w:jc w:val="left"/>
              <w:rPr>
                <w:sz w:val="16"/>
                <w:szCs w:val="16"/>
                <w:lang w:eastAsia="en-US"/>
              </w:rPr>
            </w:pPr>
            <w:r w:rsidRPr="001F23FC">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F23FC" w:rsidRDefault="008071E5">
            <w:pPr>
              <w:pStyle w:val="TAC"/>
              <w:jc w:val="left"/>
              <w:rPr>
                <w:sz w:val="16"/>
                <w:szCs w:val="16"/>
                <w:lang w:eastAsia="en-US"/>
              </w:rPr>
            </w:pPr>
            <w:r w:rsidRPr="001F23FC">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F23FC" w:rsidRDefault="008071E5">
            <w:pPr>
              <w:pStyle w:val="TAC"/>
              <w:jc w:val="left"/>
              <w:rPr>
                <w:sz w:val="16"/>
                <w:szCs w:val="16"/>
                <w:lang w:eastAsia="en-US"/>
              </w:rPr>
            </w:pPr>
            <w:r w:rsidRPr="001F23FC">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F23FC" w:rsidRDefault="008071E5">
            <w:pPr>
              <w:pStyle w:val="TAC"/>
              <w:jc w:val="left"/>
              <w:rPr>
                <w:sz w:val="16"/>
                <w:szCs w:val="16"/>
                <w:lang w:eastAsia="en-US"/>
              </w:rPr>
            </w:pPr>
            <w:r w:rsidRPr="001F23FC">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F23FC" w:rsidRDefault="008071E5">
            <w:pPr>
              <w:pStyle w:val="TAC"/>
              <w:jc w:val="left"/>
              <w:rPr>
                <w:sz w:val="16"/>
                <w:szCs w:val="16"/>
                <w:lang w:eastAsia="en-US"/>
              </w:rPr>
            </w:pPr>
            <w:r w:rsidRPr="001F23FC">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F23FC" w:rsidRDefault="008071E5">
            <w:pPr>
              <w:pStyle w:val="TAC"/>
              <w:jc w:val="left"/>
              <w:rPr>
                <w:sz w:val="16"/>
                <w:szCs w:val="16"/>
                <w:lang w:eastAsia="en-US"/>
              </w:rPr>
            </w:pPr>
            <w:r w:rsidRPr="001F23FC">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Spur emissions </w:t>
            </w:r>
            <w:proofErr w:type="spellStart"/>
            <w:r w:rsidRPr="001F23FC">
              <w:rPr>
                <w:rFonts w:ascii="Arial" w:hAnsi="Arial"/>
                <w:sz w:val="16"/>
                <w:szCs w:val="16"/>
                <w:lang w:eastAsia="en-US"/>
              </w:rPr>
              <w:t>coex</w:t>
            </w:r>
            <w:proofErr w:type="spellEnd"/>
            <w:r w:rsidRPr="001F23FC">
              <w:rPr>
                <w:rFonts w:ascii="Arial" w:hAnsi="Arial"/>
                <w:sz w:val="16"/>
                <w:szCs w:val="16"/>
                <w:lang w:eastAsia="en-US"/>
              </w:rPr>
              <w:t xml:space="preserve">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F23FC" w:rsidRDefault="008071E5">
            <w:pPr>
              <w:pStyle w:val="TAC"/>
              <w:jc w:val="left"/>
              <w:rPr>
                <w:sz w:val="16"/>
                <w:szCs w:val="16"/>
                <w:lang w:eastAsia="en-US"/>
              </w:rPr>
            </w:pPr>
            <w:r w:rsidRPr="001F23FC">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F23FC" w:rsidRDefault="008071E5">
            <w:pPr>
              <w:pStyle w:val="TAC"/>
              <w:jc w:val="left"/>
              <w:rPr>
                <w:sz w:val="16"/>
                <w:szCs w:val="16"/>
                <w:lang w:eastAsia="en-US"/>
              </w:rPr>
            </w:pPr>
            <w:r w:rsidRPr="001F23FC">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F23FC" w:rsidRDefault="008071E5">
            <w:pPr>
              <w:pStyle w:val="TAC"/>
              <w:jc w:val="left"/>
              <w:rPr>
                <w:sz w:val="16"/>
                <w:szCs w:val="16"/>
                <w:lang w:eastAsia="en-US"/>
              </w:rPr>
            </w:pPr>
            <w:r w:rsidRPr="001F23FC">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F23FC" w:rsidRDefault="008071E5">
            <w:pPr>
              <w:pStyle w:val="TAC"/>
              <w:jc w:val="left"/>
              <w:rPr>
                <w:sz w:val="16"/>
                <w:szCs w:val="16"/>
                <w:lang w:eastAsia="en-US"/>
              </w:rPr>
            </w:pPr>
            <w:r w:rsidRPr="001F23FC">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F23FC" w:rsidRDefault="008071E5">
            <w:pPr>
              <w:pStyle w:val="TAC"/>
              <w:jc w:val="left"/>
              <w:rPr>
                <w:sz w:val="16"/>
                <w:szCs w:val="16"/>
                <w:lang w:eastAsia="en-US"/>
              </w:rPr>
            </w:pPr>
            <w:r w:rsidRPr="001F23FC">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F23FC" w:rsidRDefault="008071E5">
            <w:pPr>
              <w:pStyle w:val="TAC"/>
              <w:jc w:val="left"/>
              <w:rPr>
                <w:sz w:val="16"/>
                <w:szCs w:val="16"/>
                <w:lang w:eastAsia="en-US"/>
              </w:rPr>
            </w:pPr>
            <w:r w:rsidRPr="001F23FC">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F23FC" w:rsidRDefault="008071E5">
            <w:pPr>
              <w:pStyle w:val="TAC"/>
              <w:jc w:val="left"/>
              <w:rPr>
                <w:sz w:val="16"/>
                <w:szCs w:val="16"/>
                <w:lang w:eastAsia="en-US"/>
              </w:rPr>
            </w:pPr>
            <w:r w:rsidRPr="001F23FC">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F23FC" w:rsidRDefault="008071E5">
            <w:pPr>
              <w:pStyle w:val="TAC"/>
              <w:jc w:val="left"/>
              <w:rPr>
                <w:sz w:val="16"/>
                <w:szCs w:val="16"/>
                <w:lang w:eastAsia="en-US"/>
              </w:rPr>
            </w:pPr>
            <w:r w:rsidRPr="001F23FC">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F23FC" w:rsidRDefault="008071E5">
            <w:pPr>
              <w:pStyle w:val="TAC"/>
              <w:jc w:val="left"/>
              <w:rPr>
                <w:sz w:val="16"/>
                <w:szCs w:val="16"/>
                <w:lang w:eastAsia="en-US"/>
              </w:rPr>
            </w:pPr>
            <w:r w:rsidRPr="001F23FC">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F23FC" w:rsidRDefault="008071E5">
            <w:pPr>
              <w:pStyle w:val="TAC"/>
              <w:jc w:val="left"/>
              <w:rPr>
                <w:sz w:val="16"/>
                <w:szCs w:val="16"/>
                <w:lang w:eastAsia="en-US"/>
              </w:rPr>
            </w:pPr>
            <w:r w:rsidRPr="001F23FC">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F23FC" w:rsidRDefault="008071E5">
            <w:pPr>
              <w:pStyle w:val="TAC"/>
              <w:jc w:val="left"/>
              <w:rPr>
                <w:sz w:val="16"/>
                <w:szCs w:val="16"/>
                <w:lang w:eastAsia="en-US"/>
              </w:rPr>
            </w:pPr>
            <w:r w:rsidRPr="001F23FC">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F23FC" w:rsidRDefault="008071E5">
            <w:pPr>
              <w:pStyle w:val="TAC"/>
              <w:jc w:val="left"/>
              <w:rPr>
                <w:sz w:val="16"/>
                <w:szCs w:val="16"/>
                <w:lang w:eastAsia="en-US"/>
              </w:rPr>
            </w:pPr>
            <w:r w:rsidRPr="001F23FC">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F23FC" w:rsidRDefault="008071E5">
            <w:pPr>
              <w:pStyle w:val="TAC"/>
              <w:jc w:val="left"/>
              <w:rPr>
                <w:sz w:val="16"/>
                <w:szCs w:val="16"/>
                <w:lang w:eastAsia="en-US"/>
              </w:rPr>
            </w:pPr>
            <w:r w:rsidRPr="001F23FC">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F23FC" w:rsidRDefault="008071E5">
            <w:pPr>
              <w:pStyle w:val="TAC"/>
              <w:jc w:val="left"/>
              <w:rPr>
                <w:sz w:val="16"/>
                <w:szCs w:val="16"/>
                <w:lang w:eastAsia="en-US"/>
              </w:rPr>
            </w:pPr>
            <w:r w:rsidRPr="001F23FC">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F23FC" w:rsidRDefault="008071E5">
            <w:pPr>
              <w:pStyle w:val="TAC"/>
              <w:jc w:val="left"/>
              <w:rPr>
                <w:sz w:val="16"/>
                <w:szCs w:val="16"/>
                <w:lang w:eastAsia="en-US"/>
              </w:rPr>
            </w:pPr>
            <w:r w:rsidRPr="001F23FC">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F23FC" w:rsidRDefault="008071E5">
            <w:pPr>
              <w:pStyle w:val="TAC"/>
              <w:jc w:val="left"/>
              <w:rPr>
                <w:sz w:val="16"/>
                <w:szCs w:val="16"/>
                <w:lang w:eastAsia="en-US"/>
              </w:rPr>
            </w:pPr>
            <w:r w:rsidRPr="001F23FC">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F23FC" w:rsidRDefault="008071E5">
            <w:pPr>
              <w:pStyle w:val="TAC"/>
              <w:jc w:val="left"/>
              <w:rPr>
                <w:sz w:val="16"/>
                <w:szCs w:val="16"/>
                <w:lang w:eastAsia="en-US"/>
              </w:rPr>
            </w:pPr>
            <w:r w:rsidRPr="001F23FC">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F23FC" w:rsidRDefault="008071E5">
            <w:pPr>
              <w:pStyle w:val="TAC"/>
              <w:jc w:val="left"/>
              <w:rPr>
                <w:sz w:val="16"/>
                <w:szCs w:val="16"/>
                <w:lang w:eastAsia="en-US"/>
              </w:rPr>
            </w:pPr>
            <w:r w:rsidRPr="001F23FC">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F23FC" w:rsidRDefault="008071E5">
            <w:pPr>
              <w:pStyle w:val="TAC"/>
              <w:jc w:val="left"/>
              <w:rPr>
                <w:sz w:val="16"/>
                <w:szCs w:val="16"/>
                <w:lang w:eastAsia="en-US"/>
              </w:rPr>
            </w:pPr>
            <w:r w:rsidRPr="001F23FC">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F23FC" w:rsidRDefault="008071E5">
            <w:pPr>
              <w:pStyle w:val="TAC"/>
              <w:jc w:val="left"/>
              <w:rPr>
                <w:sz w:val="16"/>
                <w:szCs w:val="16"/>
                <w:lang w:eastAsia="en-US"/>
              </w:rPr>
            </w:pPr>
            <w:r w:rsidRPr="001F23FC">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F23FC" w:rsidRDefault="008071E5">
            <w:pPr>
              <w:pStyle w:val="TAC"/>
              <w:jc w:val="left"/>
              <w:rPr>
                <w:sz w:val="16"/>
                <w:szCs w:val="16"/>
                <w:lang w:eastAsia="en-US"/>
              </w:rPr>
            </w:pPr>
            <w:r w:rsidRPr="001F23FC">
              <w:rPr>
                <w:sz w:val="16"/>
                <w:szCs w:val="16"/>
                <w:lang w:eastAsia="en-US"/>
              </w:rPr>
              <w:t>16.10.0</w:t>
            </w:r>
          </w:p>
        </w:tc>
      </w:tr>
      <w:tr w:rsidR="00DE51B4" w:rsidRPr="001F23FC"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F23FC" w:rsidRDefault="00DE51B4" w:rsidP="00DE51B4">
            <w:pPr>
              <w:pStyle w:val="TAC"/>
              <w:jc w:val="left"/>
              <w:rPr>
                <w:sz w:val="16"/>
                <w:szCs w:val="16"/>
                <w:lang w:eastAsia="en-US"/>
              </w:rPr>
            </w:pPr>
            <w:r w:rsidRPr="001F23FC">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F23FC" w:rsidRDefault="00DE51B4" w:rsidP="00DE51B4">
            <w:pPr>
              <w:pStyle w:val="TAC"/>
              <w:jc w:val="left"/>
              <w:rPr>
                <w:sz w:val="16"/>
                <w:szCs w:val="16"/>
                <w:lang w:eastAsia="en-US"/>
              </w:rPr>
            </w:pPr>
            <w:r w:rsidRPr="001F23FC">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F23FC" w:rsidRDefault="00DE51B4" w:rsidP="00DE51B4">
            <w:pPr>
              <w:pStyle w:val="TAC"/>
              <w:jc w:val="left"/>
              <w:rPr>
                <w:sz w:val="16"/>
                <w:szCs w:val="16"/>
                <w:lang w:eastAsia="en-US"/>
              </w:rPr>
            </w:pPr>
            <w:r w:rsidRPr="001F23FC">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F23FC" w:rsidRDefault="00DE51B4" w:rsidP="00DE51B4">
            <w:pPr>
              <w:pStyle w:val="TAC"/>
              <w:jc w:val="left"/>
              <w:rPr>
                <w:sz w:val="16"/>
                <w:szCs w:val="16"/>
                <w:lang w:eastAsia="en-US"/>
              </w:rPr>
            </w:pPr>
            <w:r w:rsidRPr="001F23FC">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F23FC" w:rsidRDefault="00DE51B4" w:rsidP="00DE51B4">
            <w:pPr>
              <w:pStyle w:val="TAC"/>
              <w:jc w:val="left"/>
              <w:rPr>
                <w:sz w:val="16"/>
                <w:szCs w:val="16"/>
                <w:lang w:eastAsia="en-US"/>
              </w:rPr>
            </w:pPr>
            <w:r w:rsidRPr="001F23FC">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F23FC" w:rsidRDefault="00DE51B4" w:rsidP="00DE51B4">
            <w:pPr>
              <w:pStyle w:val="TAC"/>
              <w:jc w:val="left"/>
              <w:rPr>
                <w:sz w:val="16"/>
                <w:szCs w:val="16"/>
                <w:lang w:eastAsia="en-US"/>
              </w:rPr>
            </w:pPr>
            <w:r w:rsidRPr="001F23FC">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F23FC" w:rsidRDefault="00DE51B4" w:rsidP="00DE51B4">
            <w:pPr>
              <w:pStyle w:val="TAC"/>
              <w:jc w:val="left"/>
              <w:rPr>
                <w:sz w:val="16"/>
                <w:szCs w:val="16"/>
                <w:lang w:eastAsia="en-US"/>
              </w:rPr>
            </w:pPr>
            <w:r w:rsidRPr="001F23FC">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F23FC" w:rsidRDefault="00DE51B4" w:rsidP="00DE51B4">
            <w:pPr>
              <w:pStyle w:val="TAC"/>
              <w:jc w:val="left"/>
              <w:rPr>
                <w:sz w:val="16"/>
                <w:szCs w:val="16"/>
                <w:lang w:eastAsia="en-US"/>
              </w:rPr>
            </w:pPr>
            <w:r w:rsidRPr="001F23FC">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F23FC" w:rsidRDefault="00DE51B4" w:rsidP="00DE51B4">
            <w:pPr>
              <w:pStyle w:val="TAC"/>
              <w:jc w:val="left"/>
              <w:rPr>
                <w:sz w:val="16"/>
                <w:szCs w:val="16"/>
                <w:lang w:eastAsia="en-US"/>
              </w:rPr>
            </w:pPr>
            <w:r w:rsidRPr="001F23FC">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F23FC" w:rsidRDefault="00DE51B4" w:rsidP="00DE51B4">
            <w:pPr>
              <w:pStyle w:val="TAC"/>
              <w:jc w:val="left"/>
              <w:rPr>
                <w:sz w:val="16"/>
                <w:szCs w:val="16"/>
                <w:lang w:eastAsia="en-US"/>
              </w:rPr>
            </w:pPr>
            <w:r w:rsidRPr="001F23FC">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F23FC" w:rsidRDefault="00DE51B4" w:rsidP="00DE51B4">
            <w:pPr>
              <w:pStyle w:val="TAC"/>
              <w:jc w:val="left"/>
              <w:rPr>
                <w:sz w:val="16"/>
                <w:szCs w:val="16"/>
                <w:lang w:eastAsia="en-US"/>
              </w:rPr>
            </w:pPr>
            <w:r w:rsidRPr="001F23FC">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F23FC" w:rsidRDefault="00DE51B4" w:rsidP="00DE51B4">
            <w:pPr>
              <w:pStyle w:val="TAC"/>
              <w:jc w:val="left"/>
              <w:rPr>
                <w:sz w:val="16"/>
                <w:szCs w:val="16"/>
                <w:lang w:eastAsia="en-US"/>
              </w:rPr>
            </w:pPr>
            <w:r w:rsidRPr="001F23FC">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F23FC" w:rsidRDefault="00DE51B4" w:rsidP="00DE51B4">
            <w:pPr>
              <w:pStyle w:val="TAC"/>
              <w:jc w:val="left"/>
              <w:rPr>
                <w:sz w:val="16"/>
                <w:szCs w:val="16"/>
                <w:lang w:eastAsia="en-US"/>
              </w:rPr>
            </w:pPr>
            <w:r w:rsidRPr="001F23FC">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F23FC" w:rsidRDefault="00DE51B4" w:rsidP="00DE51B4">
            <w:pPr>
              <w:pStyle w:val="TAC"/>
              <w:jc w:val="left"/>
              <w:rPr>
                <w:sz w:val="16"/>
                <w:szCs w:val="16"/>
                <w:lang w:eastAsia="en-US"/>
              </w:rPr>
            </w:pPr>
            <w:r w:rsidRPr="001F23FC">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F23FC" w:rsidRDefault="00DE51B4" w:rsidP="00DE51B4">
            <w:pPr>
              <w:pStyle w:val="TAC"/>
              <w:jc w:val="left"/>
              <w:rPr>
                <w:sz w:val="16"/>
                <w:szCs w:val="16"/>
                <w:lang w:eastAsia="en-US"/>
              </w:rPr>
            </w:pPr>
            <w:r w:rsidRPr="001F23FC">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F23FC" w:rsidRDefault="00DE51B4" w:rsidP="00DE51B4">
            <w:pPr>
              <w:pStyle w:val="TAC"/>
              <w:jc w:val="left"/>
              <w:rPr>
                <w:sz w:val="16"/>
                <w:szCs w:val="16"/>
                <w:lang w:eastAsia="en-US"/>
              </w:rPr>
            </w:pPr>
            <w:r w:rsidRPr="001F23FC">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F23FC" w:rsidRDefault="00DE51B4" w:rsidP="00DE51B4">
            <w:pPr>
              <w:pStyle w:val="TAC"/>
              <w:jc w:val="left"/>
              <w:rPr>
                <w:sz w:val="16"/>
                <w:szCs w:val="16"/>
                <w:lang w:eastAsia="en-US"/>
              </w:rPr>
            </w:pPr>
            <w:r w:rsidRPr="001F23FC">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F23FC" w:rsidRDefault="00DE51B4" w:rsidP="00DE51B4">
            <w:pPr>
              <w:pStyle w:val="TAC"/>
              <w:jc w:val="left"/>
              <w:rPr>
                <w:sz w:val="16"/>
                <w:szCs w:val="16"/>
                <w:lang w:eastAsia="en-US"/>
              </w:rPr>
            </w:pPr>
            <w:r w:rsidRPr="001F23FC">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F23FC" w:rsidRDefault="00DE51B4" w:rsidP="00DE51B4">
            <w:pPr>
              <w:pStyle w:val="TAC"/>
              <w:jc w:val="left"/>
              <w:rPr>
                <w:sz w:val="16"/>
                <w:szCs w:val="16"/>
                <w:lang w:eastAsia="en-US"/>
              </w:rPr>
            </w:pPr>
            <w:r w:rsidRPr="001F23FC">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F23FC" w:rsidRDefault="00DE51B4" w:rsidP="00DE51B4">
            <w:pPr>
              <w:pStyle w:val="TAC"/>
              <w:jc w:val="left"/>
              <w:rPr>
                <w:sz w:val="16"/>
                <w:szCs w:val="16"/>
                <w:lang w:eastAsia="en-US"/>
              </w:rPr>
            </w:pPr>
            <w:r w:rsidRPr="001F23FC">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F23FC" w:rsidRDefault="00DE51B4" w:rsidP="00DE51B4">
            <w:pPr>
              <w:pStyle w:val="TAC"/>
              <w:jc w:val="left"/>
              <w:rPr>
                <w:sz w:val="16"/>
                <w:szCs w:val="16"/>
                <w:lang w:eastAsia="en-US"/>
              </w:rPr>
            </w:pPr>
            <w:r w:rsidRPr="001F23FC">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F23FC" w:rsidRDefault="00DE51B4" w:rsidP="00DE51B4">
            <w:pPr>
              <w:pStyle w:val="TAC"/>
              <w:jc w:val="left"/>
              <w:rPr>
                <w:sz w:val="16"/>
                <w:szCs w:val="16"/>
                <w:lang w:eastAsia="en-US"/>
              </w:rPr>
            </w:pPr>
            <w:r w:rsidRPr="001F23FC">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F23FC" w:rsidRDefault="00DE51B4" w:rsidP="00DE51B4">
            <w:pPr>
              <w:pStyle w:val="TAC"/>
              <w:jc w:val="left"/>
              <w:rPr>
                <w:sz w:val="16"/>
                <w:szCs w:val="16"/>
                <w:lang w:eastAsia="en-US"/>
              </w:rPr>
            </w:pPr>
            <w:r w:rsidRPr="001F23FC">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F23FC" w:rsidRDefault="00DE51B4" w:rsidP="00DE51B4">
            <w:pPr>
              <w:pStyle w:val="TAC"/>
              <w:jc w:val="left"/>
              <w:rPr>
                <w:sz w:val="16"/>
                <w:szCs w:val="16"/>
                <w:lang w:eastAsia="en-US"/>
              </w:rPr>
            </w:pPr>
            <w:r w:rsidRPr="001F23FC">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F23FC" w:rsidRDefault="00DE51B4" w:rsidP="00DE51B4">
            <w:pPr>
              <w:pStyle w:val="TAC"/>
              <w:jc w:val="left"/>
              <w:rPr>
                <w:sz w:val="16"/>
                <w:szCs w:val="16"/>
                <w:lang w:eastAsia="en-US"/>
              </w:rPr>
            </w:pPr>
            <w:r w:rsidRPr="001F23FC">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F23FC" w:rsidRDefault="00DE51B4" w:rsidP="00DE51B4">
            <w:pPr>
              <w:pStyle w:val="TAC"/>
              <w:jc w:val="left"/>
              <w:rPr>
                <w:sz w:val="16"/>
                <w:szCs w:val="16"/>
                <w:lang w:eastAsia="en-US"/>
              </w:rPr>
            </w:pPr>
            <w:r w:rsidRPr="001F23FC">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F23FC" w:rsidRDefault="00DE51B4" w:rsidP="00DE51B4">
            <w:pPr>
              <w:pStyle w:val="TAC"/>
              <w:jc w:val="left"/>
              <w:rPr>
                <w:sz w:val="16"/>
                <w:szCs w:val="16"/>
                <w:lang w:eastAsia="en-US"/>
              </w:rPr>
            </w:pPr>
            <w:r w:rsidRPr="001F23FC">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F23FC" w:rsidRDefault="00DE51B4" w:rsidP="00DE51B4">
            <w:pPr>
              <w:pStyle w:val="TAC"/>
              <w:jc w:val="left"/>
              <w:rPr>
                <w:sz w:val="16"/>
                <w:szCs w:val="16"/>
                <w:lang w:eastAsia="en-US"/>
              </w:rPr>
            </w:pPr>
            <w:r w:rsidRPr="001F23FC">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F23FC" w:rsidRDefault="00DE51B4" w:rsidP="00DE51B4">
            <w:pPr>
              <w:pStyle w:val="TAC"/>
              <w:jc w:val="left"/>
              <w:rPr>
                <w:sz w:val="16"/>
                <w:szCs w:val="16"/>
                <w:lang w:eastAsia="en-US"/>
              </w:rPr>
            </w:pPr>
            <w:r w:rsidRPr="001F23FC">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F23FC" w:rsidRDefault="00DE51B4" w:rsidP="00DE51B4">
            <w:pPr>
              <w:pStyle w:val="TAC"/>
              <w:jc w:val="left"/>
              <w:rPr>
                <w:sz w:val="16"/>
                <w:szCs w:val="16"/>
                <w:lang w:eastAsia="en-US"/>
              </w:rPr>
            </w:pPr>
            <w:r w:rsidRPr="001F23FC">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F23FC" w:rsidRDefault="00DE51B4" w:rsidP="00DE51B4">
            <w:pPr>
              <w:pStyle w:val="TAC"/>
              <w:jc w:val="left"/>
              <w:rPr>
                <w:sz w:val="16"/>
                <w:szCs w:val="16"/>
                <w:lang w:eastAsia="en-US"/>
              </w:rPr>
            </w:pPr>
            <w:r w:rsidRPr="001F23FC">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F23FC" w:rsidRDefault="00DE51B4" w:rsidP="00DE51B4">
            <w:pPr>
              <w:pStyle w:val="TAC"/>
              <w:jc w:val="left"/>
              <w:rPr>
                <w:sz w:val="16"/>
                <w:szCs w:val="16"/>
                <w:lang w:eastAsia="en-US"/>
              </w:rPr>
            </w:pPr>
            <w:r w:rsidRPr="001F23FC">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F23FC" w:rsidRDefault="00DE51B4" w:rsidP="00DE51B4">
            <w:pPr>
              <w:pStyle w:val="TAC"/>
              <w:jc w:val="left"/>
              <w:rPr>
                <w:sz w:val="16"/>
                <w:szCs w:val="16"/>
                <w:lang w:eastAsia="en-US"/>
              </w:rPr>
            </w:pPr>
            <w:r w:rsidRPr="001F23FC">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F23FC" w:rsidRDefault="00DE51B4" w:rsidP="00DE51B4">
            <w:pPr>
              <w:pStyle w:val="TAC"/>
              <w:jc w:val="left"/>
              <w:rPr>
                <w:sz w:val="16"/>
                <w:szCs w:val="16"/>
                <w:lang w:eastAsia="en-US"/>
              </w:rPr>
            </w:pPr>
            <w:r w:rsidRPr="001F23FC">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1B02ECF3"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F23FC" w:rsidRDefault="00DE51B4" w:rsidP="00DE51B4">
            <w:pPr>
              <w:pStyle w:val="TAC"/>
              <w:jc w:val="left"/>
              <w:rPr>
                <w:sz w:val="16"/>
                <w:szCs w:val="16"/>
                <w:lang w:eastAsia="en-US"/>
              </w:rPr>
            </w:pPr>
            <w:r w:rsidRPr="001F23FC">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F23FC" w:rsidRDefault="00DE51B4" w:rsidP="00DE51B4">
            <w:pPr>
              <w:pStyle w:val="TAC"/>
              <w:jc w:val="left"/>
              <w:rPr>
                <w:sz w:val="16"/>
                <w:szCs w:val="16"/>
                <w:lang w:eastAsia="en-US"/>
              </w:rPr>
            </w:pPr>
            <w:r w:rsidRPr="001F23FC">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F23FC" w:rsidRDefault="00DE51B4" w:rsidP="00DE51B4">
            <w:pPr>
              <w:pStyle w:val="TAC"/>
              <w:jc w:val="left"/>
              <w:rPr>
                <w:sz w:val="16"/>
                <w:szCs w:val="16"/>
                <w:lang w:eastAsia="en-US"/>
              </w:rPr>
            </w:pPr>
            <w:r w:rsidRPr="001F23FC">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F23FC" w:rsidRDefault="00DE51B4" w:rsidP="00DE51B4">
            <w:pPr>
              <w:pStyle w:val="TAC"/>
              <w:jc w:val="left"/>
              <w:rPr>
                <w:sz w:val="16"/>
                <w:szCs w:val="16"/>
                <w:lang w:eastAsia="en-US"/>
              </w:rPr>
            </w:pPr>
            <w:r w:rsidRPr="001F23FC">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F23FC" w:rsidRDefault="00DE51B4" w:rsidP="00DE51B4">
            <w:pPr>
              <w:pStyle w:val="TAC"/>
              <w:jc w:val="left"/>
              <w:rPr>
                <w:sz w:val="16"/>
                <w:szCs w:val="16"/>
                <w:lang w:eastAsia="en-US"/>
              </w:rPr>
            </w:pPr>
            <w:r w:rsidRPr="001F23FC">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F23FC" w:rsidRDefault="00DE51B4" w:rsidP="00DE51B4">
            <w:pPr>
              <w:pStyle w:val="TAC"/>
              <w:jc w:val="left"/>
              <w:rPr>
                <w:sz w:val="16"/>
                <w:szCs w:val="16"/>
                <w:lang w:eastAsia="en-US"/>
              </w:rPr>
            </w:pPr>
            <w:r w:rsidRPr="001F23FC">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F23FC" w:rsidRDefault="00DE51B4" w:rsidP="00DE51B4">
            <w:pPr>
              <w:pStyle w:val="TAC"/>
              <w:jc w:val="left"/>
              <w:rPr>
                <w:sz w:val="16"/>
                <w:szCs w:val="16"/>
                <w:lang w:eastAsia="en-US"/>
              </w:rPr>
            </w:pPr>
            <w:r w:rsidRPr="001F23FC">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F23FC" w:rsidRDefault="00DE51B4" w:rsidP="00DE51B4">
            <w:pPr>
              <w:pStyle w:val="TAC"/>
              <w:jc w:val="left"/>
              <w:rPr>
                <w:sz w:val="16"/>
                <w:szCs w:val="16"/>
                <w:lang w:eastAsia="en-US"/>
              </w:rPr>
            </w:pPr>
            <w:r w:rsidRPr="001F23FC">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F23FC" w:rsidRDefault="00DE51B4" w:rsidP="00DE51B4">
            <w:pPr>
              <w:pStyle w:val="TAC"/>
              <w:jc w:val="left"/>
              <w:rPr>
                <w:sz w:val="16"/>
                <w:szCs w:val="16"/>
                <w:lang w:eastAsia="en-US"/>
              </w:rPr>
            </w:pPr>
            <w:r w:rsidRPr="001F23FC">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F23FC" w:rsidRDefault="00DE51B4" w:rsidP="00DE51B4">
            <w:pPr>
              <w:pStyle w:val="TAC"/>
              <w:jc w:val="left"/>
              <w:rPr>
                <w:sz w:val="16"/>
                <w:szCs w:val="16"/>
                <w:lang w:eastAsia="en-US"/>
              </w:rPr>
            </w:pPr>
            <w:r w:rsidRPr="001F23FC">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F23FC" w:rsidRDefault="00DE51B4" w:rsidP="00DE51B4">
            <w:pPr>
              <w:pStyle w:val="TAC"/>
              <w:jc w:val="left"/>
              <w:rPr>
                <w:sz w:val="16"/>
                <w:szCs w:val="16"/>
                <w:lang w:eastAsia="en-US"/>
              </w:rPr>
            </w:pPr>
            <w:r w:rsidRPr="001F23FC">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F23FC" w:rsidRDefault="00DE51B4" w:rsidP="00DE51B4">
            <w:pPr>
              <w:pStyle w:val="TAC"/>
              <w:jc w:val="left"/>
              <w:rPr>
                <w:sz w:val="16"/>
                <w:szCs w:val="16"/>
                <w:lang w:eastAsia="en-US"/>
              </w:rPr>
            </w:pPr>
            <w:r w:rsidRPr="001F23FC">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F23FC" w:rsidRDefault="00DE51B4" w:rsidP="00DE51B4">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F23FC" w:rsidRDefault="00DE51B4" w:rsidP="00DE51B4">
            <w:pPr>
              <w:pStyle w:val="TAC"/>
              <w:jc w:val="left"/>
              <w:rPr>
                <w:sz w:val="16"/>
                <w:szCs w:val="16"/>
                <w:lang w:eastAsia="en-US"/>
              </w:rPr>
            </w:pPr>
            <w:r w:rsidRPr="001F23FC">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F23FC" w:rsidRDefault="00DE51B4" w:rsidP="00DE51B4">
            <w:pPr>
              <w:pStyle w:val="TAC"/>
              <w:jc w:val="left"/>
              <w:rPr>
                <w:sz w:val="16"/>
                <w:szCs w:val="16"/>
                <w:lang w:eastAsia="en-US"/>
              </w:rPr>
            </w:pPr>
            <w:r w:rsidRPr="001F23FC">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F23FC" w:rsidRDefault="00DE51B4" w:rsidP="00DE51B4">
            <w:pPr>
              <w:pStyle w:val="TAC"/>
              <w:jc w:val="left"/>
              <w:rPr>
                <w:sz w:val="16"/>
                <w:szCs w:val="16"/>
                <w:lang w:eastAsia="en-US"/>
              </w:rPr>
            </w:pPr>
            <w:r w:rsidRPr="001F23FC">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F23FC" w:rsidRDefault="00DE51B4" w:rsidP="00DE51B4">
            <w:pPr>
              <w:pStyle w:val="TAC"/>
              <w:jc w:val="left"/>
              <w:rPr>
                <w:sz w:val="16"/>
                <w:szCs w:val="16"/>
                <w:lang w:eastAsia="en-US"/>
              </w:rPr>
            </w:pPr>
            <w:r w:rsidRPr="001F23FC">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F23FC" w:rsidRDefault="00DE51B4" w:rsidP="00DE51B4">
            <w:pPr>
              <w:pStyle w:val="TAC"/>
              <w:jc w:val="left"/>
              <w:rPr>
                <w:sz w:val="16"/>
                <w:szCs w:val="16"/>
                <w:lang w:eastAsia="en-US"/>
              </w:rPr>
            </w:pPr>
            <w:r w:rsidRPr="001F23FC">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F23FC" w:rsidRDefault="00DE51B4" w:rsidP="00DE51B4">
            <w:pPr>
              <w:pStyle w:val="TAC"/>
              <w:jc w:val="left"/>
              <w:rPr>
                <w:sz w:val="16"/>
                <w:szCs w:val="16"/>
                <w:lang w:eastAsia="en-US"/>
              </w:rPr>
            </w:pPr>
            <w:r w:rsidRPr="001F23FC">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F23FC" w:rsidRDefault="00DE51B4" w:rsidP="00DE51B4">
            <w:pPr>
              <w:pStyle w:val="TAC"/>
              <w:jc w:val="left"/>
              <w:rPr>
                <w:sz w:val="16"/>
                <w:szCs w:val="16"/>
                <w:lang w:eastAsia="en-US"/>
              </w:rPr>
            </w:pPr>
            <w:r w:rsidRPr="001F23FC">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F23FC" w:rsidRDefault="00DE51B4" w:rsidP="00DE51B4">
            <w:pPr>
              <w:pStyle w:val="TAC"/>
              <w:jc w:val="left"/>
              <w:rPr>
                <w:sz w:val="16"/>
                <w:szCs w:val="16"/>
                <w:lang w:eastAsia="en-US"/>
              </w:rPr>
            </w:pPr>
            <w:r w:rsidRPr="001F23FC">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F23FC" w:rsidRDefault="00DE51B4" w:rsidP="00DE51B4">
            <w:pPr>
              <w:pStyle w:val="TAC"/>
              <w:jc w:val="left"/>
              <w:rPr>
                <w:sz w:val="16"/>
                <w:szCs w:val="16"/>
                <w:lang w:eastAsia="en-US"/>
              </w:rPr>
            </w:pPr>
            <w:r w:rsidRPr="001F23FC">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F23FC" w:rsidRDefault="00DE51B4" w:rsidP="00DE51B4">
            <w:pPr>
              <w:pStyle w:val="TAC"/>
              <w:jc w:val="left"/>
              <w:rPr>
                <w:sz w:val="16"/>
                <w:szCs w:val="16"/>
                <w:lang w:eastAsia="en-US"/>
              </w:rPr>
            </w:pPr>
            <w:r w:rsidRPr="001F23FC">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F23FC" w:rsidRDefault="00DE51B4" w:rsidP="00DE51B4">
            <w:pPr>
              <w:pStyle w:val="TAC"/>
              <w:jc w:val="left"/>
              <w:rPr>
                <w:sz w:val="16"/>
                <w:szCs w:val="16"/>
                <w:lang w:eastAsia="en-US"/>
              </w:rPr>
            </w:pPr>
            <w:r w:rsidRPr="001F23FC">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F23FC" w:rsidRDefault="00DE51B4" w:rsidP="00DE51B4">
            <w:pPr>
              <w:pStyle w:val="TAC"/>
              <w:jc w:val="left"/>
              <w:rPr>
                <w:sz w:val="16"/>
                <w:szCs w:val="16"/>
                <w:lang w:eastAsia="en-US"/>
              </w:rPr>
            </w:pPr>
            <w:r w:rsidRPr="001F23FC">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F23FC" w:rsidRDefault="00DE51B4" w:rsidP="00DE51B4">
            <w:pPr>
              <w:pStyle w:val="TAC"/>
              <w:jc w:val="left"/>
              <w:rPr>
                <w:sz w:val="16"/>
                <w:szCs w:val="16"/>
                <w:lang w:eastAsia="en-US"/>
              </w:rPr>
            </w:pPr>
            <w:r w:rsidRPr="001F23FC">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F23FC" w:rsidRDefault="00DE51B4" w:rsidP="00DE51B4">
            <w:pPr>
              <w:pStyle w:val="TAC"/>
              <w:jc w:val="left"/>
              <w:rPr>
                <w:sz w:val="16"/>
                <w:szCs w:val="16"/>
                <w:lang w:eastAsia="en-US"/>
              </w:rPr>
            </w:pPr>
            <w:r w:rsidRPr="001F23FC">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3C687E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F23FC" w:rsidRDefault="00DE51B4" w:rsidP="00DE51B4">
            <w:pPr>
              <w:pStyle w:val="TAC"/>
              <w:jc w:val="left"/>
              <w:rPr>
                <w:sz w:val="16"/>
                <w:szCs w:val="16"/>
                <w:lang w:eastAsia="en-US"/>
              </w:rPr>
            </w:pPr>
            <w:r w:rsidRPr="001F23FC">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F23FC" w:rsidRDefault="00DE51B4" w:rsidP="00DE51B4">
            <w:pPr>
              <w:pStyle w:val="TAC"/>
              <w:jc w:val="left"/>
              <w:rPr>
                <w:sz w:val="16"/>
                <w:szCs w:val="16"/>
                <w:lang w:eastAsia="en-US"/>
              </w:rPr>
            </w:pPr>
            <w:r w:rsidRPr="001F23FC">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F23FC" w:rsidRDefault="00DE51B4" w:rsidP="00DE51B4">
            <w:pPr>
              <w:pStyle w:val="TAC"/>
              <w:jc w:val="left"/>
              <w:rPr>
                <w:sz w:val="16"/>
                <w:szCs w:val="16"/>
                <w:lang w:eastAsia="en-US"/>
              </w:rPr>
            </w:pPr>
            <w:r w:rsidRPr="001F23FC">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F23FC" w:rsidRDefault="00DE51B4" w:rsidP="00DE51B4">
            <w:pPr>
              <w:pStyle w:val="TAC"/>
              <w:jc w:val="left"/>
              <w:rPr>
                <w:sz w:val="16"/>
                <w:szCs w:val="16"/>
                <w:lang w:eastAsia="en-US"/>
              </w:rPr>
            </w:pPr>
            <w:r w:rsidRPr="001F23FC">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F23FC" w:rsidRDefault="00DE51B4" w:rsidP="00DE51B4">
            <w:pPr>
              <w:pStyle w:val="TAC"/>
              <w:jc w:val="left"/>
              <w:rPr>
                <w:sz w:val="16"/>
                <w:szCs w:val="16"/>
                <w:lang w:eastAsia="en-US"/>
              </w:rPr>
            </w:pPr>
            <w:r w:rsidRPr="001F23FC">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F23FC" w:rsidRDefault="00DE51B4" w:rsidP="00DE51B4">
            <w:pPr>
              <w:pStyle w:val="TAC"/>
              <w:jc w:val="left"/>
              <w:rPr>
                <w:sz w:val="16"/>
                <w:szCs w:val="16"/>
                <w:lang w:eastAsia="en-US"/>
              </w:rPr>
            </w:pPr>
            <w:r w:rsidRPr="001F23FC">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F23FC" w:rsidRDefault="00DE51B4" w:rsidP="00DE51B4">
            <w:pPr>
              <w:pStyle w:val="TAC"/>
              <w:jc w:val="left"/>
              <w:rPr>
                <w:sz w:val="16"/>
                <w:szCs w:val="16"/>
                <w:lang w:eastAsia="en-US"/>
              </w:rPr>
            </w:pPr>
            <w:r w:rsidRPr="001F23FC">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F23FC" w:rsidRDefault="00DE51B4" w:rsidP="00DE51B4">
            <w:pPr>
              <w:pStyle w:val="TAC"/>
              <w:jc w:val="left"/>
              <w:rPr>
                <w:sz w:val="16"/>
                <w:szCs w:val="16"/>
                <w:lang w:eastAsia="en-US"/>
              </w:rPr>
            </w:pPr>
            <w:r w:rsidRPr="001F23FC">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F23FC" w:rsidRDefault="00DE51B4" w:rsidP="00DE51B4">
            <w:pPr>
              <w:pStyle w:val="TAC"/>
              <w:jc w:val="left"/>
              <w:rPr>
                <w:sz w:val="16"/>
                <w:szCs w:val="16"/>
                <w:lang w:eastAsia="en-US"/>
              </w:rPr>
            </w:pPr>
            <w:r w:rsidRPr="001F23FC">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F23FC" w:rsidRDefault="00DE51B4" w:rsidP="00DE51B4">
            <w:pPr>
              <w:pStyle w:val="TAC"/>
              <w:jc w:val="left"/>
              <w:rPr>
                <w:sz w:val="16"/>
                <w:szCs w:val="16"/>
                <w:lang w:eastAsia="en-US"/>
              </w:rPr>
            </w:pPr>
            <w:r w:rsidRPr="001F23FC">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097F10" w:rsidRPr="001F23FC"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F23FC" w:rsidRDefault="00097F10">
            <w:pPr>
              <w:pStyle w:val="TAC"/>
              <w:jc w:val="left"/>
              <w:rPr>
                <w:sz w:val="16"/>
                <w:szCs w:val="16"/>
                <w:lang w:eastAsia="en-US"/>
              </w:rPr>
            </w:pPr>
            <w:r w:rsidRPr="001F23FC">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F23FC" w:rsidRDefault="00097F10">
            <w:pPr>
              <w:pStyle w:val="TAC"/>
              <w:jc w:val="left"/>
              <w:rPr>
                <w:sz w:val="16"/>
                <w:szCs w:val="16"/>
                <w:lang w:eastAsia="en-US"/>
              </w:rPr>
            </w:pPr>
            <w:r w:rsidRPr="001F23FC">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F23FC" w:rsidRDefault="00097F10">
            <w:pPr>
              <w:pStyle w:val="TAC"/>
              <w:jc w:val="left"/>
              <w:rPr>
                <w:sz w:val="16"/>
                <w:szCs w:val="16"/>
                <w:lang w:eastAsia="en-US"/>
              </w:rPr>
            </w:pPr>
            <w:r w:rsidRPr="001F23FC">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F23FC" w:rsidRDefault="00097F10">
            <w:pPr>
              <w:pStyle w:val="TAC"/>
              <w:jc w:val="left"/>
              <w:rPr>
                <w:sz w:val="16"/>
                <w:szCs w:val="16"/>
                <w:lang w:eastAsia="en-US"/>
              </w:rPr>
            </w:pPr>
            <w:r w:rsidRPr="001F23FC">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F23FC" w:rsidRDefault="00097F10">
            <w:pPr>
              <w:pStyle w:val="TAC"/>
              <w:jc w:val="left"/>
              <w:rPr>
                <w:sz w:val="16"/>
                <w:szCs w:val="16"/>
                <w:lang w:eastAsia="en-US"/>
              </w:rPr>
            </w:pPr>
            <w:r w:rsidRPr="001F23FC">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F23FC" w:rsidRDefault="00097F10">
            <w:pPr>
              <w:pStyle w:val="TAC"/>
              <w:jc w:val="left"/>
              <w:rPr>
                <w:sz w:val="16"/>
                <w:szCs w:val="16"/>
                <w:lang w:eastAsia="en-US"/>
              </w:rPr>
            </w:pPr>
            <w:r w:rsidRPr="001F23FC">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F23FC" w:rsidRDefault="00097F10">
            <w:pPr>
              <w:pStyle w:val="TAC"/>
              <w:jc w:val="left"/>
              <w:rPr>
                <w:sz w:val="16"/>
                <w:szCs w:val="16"/>
                <w:lang w:eastAsia="en-US"/>
              </w:rPr>
            </w:pPr>
            <w:r w:rsidRPr="001F23FC">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F23FC" w:rsidRDefault="00097F10">
            <w:pPr>
              <w:pStyle w:val="TAC"/>
              <w:jc w:val="left"/>
              <w:rPr>
                <w:sz w:val="16"/>
                <w:szCs w:val="16"/>
                <w:lang w:eastAsia="en-US"/>
              </w:rPr>
            </w:pPr>
            <w:r w:rsidRPr="001F23FC">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F23FC" w:rsidRDefault="00097F10">
            <w:pPr>
              <w:pStyle w:val="TAC"/>
              <w:jc w:val="left"/>
              <w:rPr>
                <w:sz w:val="16"/>
                <w:szCs w:val="16"/>
                <w:lang w:eastAsia="en-US"/>
              </w:rPr>
            </w:pPr>
            <w:r w:rsidRPr="001F23FC">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F23FC" w:rsidRDefault="00097F10">
            <w:pPr>
              <w:pStyle w:val="TAC"/>
              <w:jc w:val="left"/>
              <w:rPr>
                <w:sz w:val="16"/>
                <w:szCs w:val="16"/>
                <w:lang w:eastAsia="en-US"/>
              </w:rPr>
            </w:pPr>
            <w:r w:rsidRPr="001F23FC">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F23FC" w:rsidRDefault="00097F10">
            <w:pPr>
              <w:pStyle w:val="TAC"/>
              <w:jc w:val="left"/>
              <w:rPr>
                <w:sz w:val="16"/>
                <w:szCs w:val="16"/>
                <w:lang w:eastAsia="en-US"/>
              </w:rPr>
            </w:pPr>
            <w:r w:rsidRPr="001F23FC">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F23FC" w:rsidRDefault="00097F10">
            <w:pPr>
              <w:pStyle w:val="TAC"/>
              <w:jc w:val="left"/>
              <w:rPr>
                <w:sz w:val="16"/>
                <w:szCs w:val="16"/>
                <w:lang w:eastAsia="en-US"/>
              </w:rPr>
            </w:pPr>
            <w:r w:rsidRPr="001F23FC">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F23FC" w:rsidRDefault="00097F10">
            <w:pPr>
              <w:pStyle w:val="TAC"/>
              <w:jc w:val="left"/>
              <w:rPr>
                <w:sz w:val="16"/>
                <w:szCs w:val="16"/>
                <w:lang w:eastAsia="en-US"/>
              </w:rPr>
            </w:pPr>
            <w:r w:rsidRPr="001F23FC">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F23FC" w:rsidRDefault="00097F10">
            <w:pPr>
              <w:pStyle w:val="TAC"/>
              <w:jc w:val="left"/>
              <w:rPr>
                <w:sz w:val="16"/>
                <w:szCs w:val="16"/>
                <w:lang w:eastAsia="en-US"/>
              </w:rPr>
            </w:pPr>
            <w:r w:rsidRPr="001F23FC">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F23FC" w:rsidRDefault="00097F10">
            <w:pPr>
              <w:pStyle w:val="TAC"/>
              <w:jc w:val="left"/>
              <w:rPr>
                <w:sz w:val="16"/>
                <w:szCs w:val="16"/>
                <w:lang w:eastAsia="en-US"/>
              </w:rPr>
            </w:pPr>
            <w:r w:rsidRPr="001F23FC">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F23FC" w:rsidRDefault="00097F10">
            <w:pPr>
              <w:pStyle w:val="TAC"/>
              <w:jc w:val="left"/>
              <w:rPr>
                <w:sz w:val="16"/>
                <w:szCs w:val="16"/>
                <w:lang w:eastAsia="en-US"/>
              </w:rPr>
            </w:pPr>
            <w:r w:rsidRPr="001F23FC">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F23FC" w:rsidRDefault="00097F10">
            <w:pPr>
              <w:pStyle w:val="TAC"/>
              <w:jc w:val="left"/>
              <w:rPr>
                <w:sz w:val="16"/>
                <w:szCs w:val="16"/>
                <w:lang w:eastAsia="en-US"/>
              </w:rPr>
            </w:pPr>
            <w:r w:rsidRPr="001F23FC">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F23FC" w:rsidRDefault="00097F10">
            <w:pPr>
              <w:pStyle w:val="TAC"/>
              <w:jc w:val="left"/>
              <w:rPr>
                <w:sz w:val="16"/>
                <w:szCs w:val="16"/>
                <w:lang w:eastAsia="en-US"/>
              </w:rPr>
            </w:pPr>
            <w:r w:rsidRPr="001F23FC">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Update FR2 </w:t>
            </w:r>
            <w:proofErr w:type="spellStart"/>
            <w:r w:rsidRPr="001F23FC">
              <w:rPr>
                <w:rFonts w:ascii="Arial" w:hAnsi="Arial"/>
                <w:sz w:val="16"/>
                <w:szCs w:val="16"/>
                <w:lang w:eastAsia="en-US"/>
              </w:rPr>
              <w:t>TRx</w:t>
            </w:r>
            <w:proofErr w:type="spellEnd"/>
            <w:r w:rsidRPr="001F23FC">
              <w:rPr>
                <w:rFonts w:ascii="Arial" w:hAnsi="Arial"/>
                <w:sz w:val="16"/>
                <w:szCs w:val="16"/>
                <w:lang w:eastAsia="en-US"/>
              </w:rPr>
              <w:t xml:space="preserve">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F23FC" w:rsidRDefault="00097F10">
            <w:pPr>
              <w:pStyle w:val="TAC"/>
              <w:jc w:val="left"/>
              <w:rPr>
                <w:sz w:val="16"/>
                <w:szCs w:val="16"/>
                <w:lang w:eastAsia="en-US"/>
              </w:rPr>
            </w:pPr>
            <w:r w:rsidRPr="001F23FC">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F23FC" w:rsidRDefault="00097F10">
            <w:pPr>
              <w:pStyle w:val="TAC"/>
              <w:jc w:val="left"/>
              <w:rPr>
                <w:sz w:val="16"/>
                <w:szCs w:val="16"/>
                <w:lang w:eastAsia="en-US"/>
              </w:rPr>
            </w:pPr>
            <w:r w:rsidRPr="001F23FC">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F23FC" w:rsidRDefault="00097F10">
            <w:pPr>
              <w:pStyle w:val="TAC"/>
              <w:jc w:val="left"/>
              <w:rPr>
                <w:sz w:val="16"/>
                <w:szCs w:val="16"/>
                <w:lang w:eastAsia="en-US"/>
              </w:rPr>
            </w:pPr>
            <w:r w:rsidRPr="001F23FC">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F23FC" w:rsidRDefault="00097F10">
            <w:pPr>
              <w:pStyle w:val="TAC"/>
              <w:jc w:val="left"/>
              <w:rPr>
                <w:sz w:val="16"/>
                <w:szCs w:val="16"/>
                <w:lang w:eastAsia="en-US"/>
              </w:rPr>
            </w:pPr>
            <w:r w:rsidRPr="001F23FC">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F23FC" w:rsidRDefault="00097F10">
            <w:pPr>
              <w:pStyle w:val="TAC"/>
              <w:jc w:val="left"/>
              <w:rPr>
                <w:sz w:val="16"/>
                <w:szCs w:val="16"/>
                <w:lang w:eastAsia="en-US"/>
              </w:rPr>
            </w:pPr>
            <w:r w:rsidRPr="001F23FC">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F23FC" w:rsidRDefault="00097F10">
            <w:pPr>
              <w:pStyle w:val="TAC"/>
              <w:jc w:val="left"/>
              <w:rPr>
                <w:sz w:val="16"/>
                <w:szCs w:val="16"/>
                <w:lang w:eastAsia="en-US"/>
              </w:rPr>
            </w:pPr>
            <w:r w:rsidRPr="001F23FC">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F23FC" w:rsidRDefault="00097F10">
            <w:pPr>
              <w:pStyle w:val="TAC"/>
              <w:jc w:val="left"/>
              <w:rPr>
                <w:sz w:val="16"/>
                <w:szCs w:val="16"/>
                <w:lang w:eastAsia="en-US"/>
              </w:rPr>
            </w:pPr>
            <w:r w:rsidRPr="001F23FC">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F23FC" w:rsidRDefault="00097F10">
            <w:pPr>
              <w:pStyle w:val="TAC"/>
              <w:jc w:val="left"/>
              <w:rPr>
                <w:sz w:val="16"/>
                <w:szCs w:val="16"/>
                <w:lang w:eastAsia="en-US"/>
              </w:rPr>
            </w:pPr>
            <w:r w:rsidRPr="001F23FC">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F23FC" w:rsidRDefault="00097F10">
            <w:pPr>
              <w:pStyle w:val="TAC"/>
              <w:jc w:val="left"/>
              <w:rPr>
                <w:sz w:val="16"/>
                <w:szCs w:val="16"/>
                <w:lang w:eastAsia="en-US"/>
              </w:rPr>
            </w:pPr>
            <w:r w:rsidRPr="001F23FC">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F23FC" w:rsidRDefault="00097F10">
            <w:pPr>
              <w:pStyle w:val="TAC"/>
              <w:jc w:val="left"/>
              <w:rPr>
                <w:sz w:val="16"/>
                <w:szCs w:val="16"/>
                <w:lang w:eastAsia="en-US"/>
              </w:rPr>
            </w:pPr>
            <w:r w:rsidRPr="001F23FC">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F23FC" w:rsidRDefault="00097F10">
            <w:pPr>
              <w:pStyle w:val="TAC"/>
              <w:jc w:val="left"/>
              <w:rPr>
                <w:sz w:val="16"/>
                <w:szCs w:val="16"/>
                <w:lang w:eastAsia="en-US"/>
              </w:rPr>
            </w:pPr>
            <w:r w:rsidRPr="001F23FC">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F23FC" w:rsidRDefault="00097F10">
            <w:pPr>
              <w:pStyle w:val="TAC"/>
              <w:jc w:val="left"/>
              <w:rPr>
                <w:sz w:val="16"/>
                <w:szCs w:val="16"/>
                <w:lang w:eastAsia="en-US"/>
              </w:rPr>
            </w:pPr>
            <w:r w:rsidRPr="001F23FC">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F23FC" w:rsidRDefault="00097F10">
            <w:pPr>
              <w:pStyle w:val="TAC"/>
              <w:jc w:val="left"/>
              <w:rPr>
                <w:sz w:val="16"/>
                <w:szCs w:val="16"/>
                <w:lang w:eastAsia="en-US"/>
              </w:rPr>
            </w:pPr>
            <w:r w:rsidRPr="001F23FC">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F23FC" w:rsidRDefault="00097F10">
            <w:pPr>
              <w:pStyle w:val="TAC"/>
              <w:jc w:val="left"/>
              <w:rPr>
                <w:sz w:val="16"/>
                <w:szCs w:val="16"/>
                <w:lang w:eastAsia="en-US"/>
              </w:rPr>
            </w:pPr>
            <w:r w:rsidRPr="001F23FC">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Correction to DCI format in </w:t>
            </w:r>
            <w:r w:rsidR="009A4211" w:rsidRPr="001F23FC">
              <w:rPr>
                <w:rFonts w:ascii="Arial" w:hAnsi="Arial"/>
                <w:sz w:val="16"/>
                <w:szCs w:val="16"/>
                <w:lang w:eastAsia="en-US"/>
              </w:rPr>
              <w:t>signal</w:t>
            </w:r>
            <w:r w:rsidRPr="001F23FC">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F23FC" w:rsidRDefault="00097F10">
            <w:pPr>
              <w:pStyle w:val="TAC"/>
              <w:jc w:val="left"/>
              <w:rPr>
                <w:sz w:val="16"/>
                <w:szCs w:val="16"/>
                <w:lang w:eastAsia="en-US"/>
              </w:rPr>
            </w:pPr>
            <w:r w:rsidRPr="001F23FC">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F23FC" w:rsidRDefault="00097F10">
            <w:pPr>
              <w:pStyle w:val="TAC"/>
              <w:jc w:val="left"/>
              <w:rPr>
                <w:sz w:val="16"/>
                <w:szCs w:val="16"/>
                <w:lang w:eastAsia="en-US"/>
              </w:rPr>
            </w:pPr>
            <w:r w:rsidRPr="001F23FC">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Implement test function approach to limit </w:t>
            </w:r>
            <w:proofErr w:type="spellStart"/>
            <w:r w:rsidRPr="001F23FC">
              <w:rPr>
                <w:rFonts w:ascii="Arial" w:hAnsi="Arial"/>
                <w:sz w:val="16"/>
                <w:szCs w:val="16"/>
                <w:lang w:eastAsia="en-US"/>
              </w:rPr>
              <w:t>Pcell</w:t>
            </w:r>
            <w:proofErr w:type="spellEnd"/>
            <w:r w:rsidRPr="001F23FC">
              <w:rPr>
                <w:rFonts w:ascii="Arial" w:hAnsi="Arial"/>
                <w:sz w:val="16"/>
                <w:szCs w:val="16"/>
                <w:lang w:eastAsia="en-US"/>
              </w:rPr>
              <w:t xml:space="preserve">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F23FC" w:rsidRDefault="00097F10">
            <w:pPr>
              <w:pStyle w:val="TAC"/>
              <w:jc w:val="left"/>
              <w:rPr>
                <w:sz w:val="16"/>
                <w:szCs w:val="16"/>
                <w:lang w:eastAsia="en-US"/>
              </w:rPr>
            </w:pPr>
            <w:r w:rsidRPr="001F23FC">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F23FC" w:rsidRDefault="00097F10">
            <w:pPr>
              <w:pStyle w:val="TAC"/>
              <w:jc w:val="left"/>
              <w:rPr>
                <w:sz w:val="16"/>
                <w:szCs w:val="16"/>
                <w:lang w:eastAsia="en-US"/>
              </w:rPr>
            </w:pPr>
            <w:r w:rsidRPr="001F23FC">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F23FC" w:rsidRDefault="00097F10">
            <w:pPr>
              <w:pStyle w:val="TAC"/>
              <w:jc w:val="left"/>
              <w:rPr>
                <w:sz w:val="16"/>
                <w:szCs w:val="16"/>
                <w:lang w:eastAsia="en-US"/>
              </w:rPr>
            </w:pPr>
            <w:r w:rsidRPr="001F23FC">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F23FC" w:rsidRDefault="00097F10">
            <w:pPr>
              <w:pStyle w:val="TAC"/>
              <w:jc w:val="left"/>
              <w:rPr>
                <w:sz w:val="16"/>
                <w:szCs w:val="16"/>
                <w:lang w:eastAsia="en-US"/>
              </w:rPr>
            </w:pPr>
            <w:r w:rsidRPr="001F23FC">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F23FC" w:rsidRDefault="00097F10">
            <w:pPr>
              <w:pStyle w:val="TAC"/>
              <w:jc w:val="left"/>
              <w:rPr>
                <w:sz w:val="16"/>
                <w:szCs w:val="16"/>
                <w:lang w:eastAsia="en-US"/>
              </w:rPr>
            </w:pPr>
            <w:r w:rsidRPr="001F23FC">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F23FC" w:rsidRDefault="00097F10">
            <w:pPr>
              <w:pStyle w:val="TAC"/>
              <w:jc w:val="left"/>
              <w:rPr>
                <w:sz w:val="16"/>
                <w:szCs w:val="16"/>
                <w:lang w:eastAsia="en-US"/>
              </w:rPr>
            </w:pPr>
            <w:r w:rsidRPr="001F23FC">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F23FC" w:rsidRDefault="00097F10">
            <w:pPr>
              <w:pStyle w:val="TAC"/>
              <w:jc w:val="left"/>
              <w:rPr>
                <w:sz w:val="16"/>
                <w:szCs w:val="16"/>
                <w:lang w:eastAsia="en-US"/>
              </w:rPr>
            </w:pPr>
            <w:r w:rsidRPr="001F23FC">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F23FC" w:rsidRDefault="00097F10">
            <w:pPr>
              <w:pStyle w:val="TAC"/>
              <w:jc w:val="left"/>
              <w:rPr>
                <w:sz w:val="16"/>
                <w:szCs w:val="16"/>
                <w:lang w:eastAsia="en-US"/>
              </w:rPr>
            </w:pPr>
            <w:r w:rsidRPr="001F23FC">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F23FC" w:rsidRDefault="00097F10">
            <w:pPr>
              <w:pStyle w:val="TAC"/>
              <w:jc w:val="left"/>
              <w:rPr>
                <w:sz w:val="16"/>
                <w:szCs w:val="16"/>
                <w:lang w:eastAsia="en-US"/>
              </w:rPr>
            </w:pPr>
            <w:r w:rsidRPr="001F23FC">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F23FC" w:rsidRDefault="00097F10">
            <w:pPr>
              <w:pStyle w:val="TAC"/>
              <w:jc w:val="left"/>
              <w:rPr>
                <w:sz w:val="16"/>
                <w:szCs w:val="16"/>
                <w:lang w:eastAsia="en-US"/>
              </w:rPr>
            </w:pPr>
            <w:r w:rsidRPr="001F23FC">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F23FC" w:rsidRDefault="00097F10">
            <w:pPr>
              <w:pStyle w:val="TAC"/>
              <w:jc w:val="left"/>
              <w:rPr>
                <w:sz w:val="16"/>
                <w:szCs w:val="16"/>
                <w:lang w:eastAsia="en-US"/>
              </w:rPr>
            </w:pPr>
            <w:r w:rsidRPr="001F23FC">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F23FC" w:rsidRDefault="00097F10">
            <w:pPr>
              <w:pStyle w:val="TAC"/>
              <w:jc w:val="left"/>
              <w:rPr>
                <w:sz w:val="16"/>
                <w:szCs w:val="16"/>
                <w:lang w:eastAsia="en-US"/>
              </w:rPr>
            </w:pPr>
            <w:r w:rsidRPr="001F23FC">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F23FC" w:rsidRDefault="00097F10">
            <w:pPr>
              <w:pStyle w:val="TAC"/>
              <w:jc w:val="left"/>
              <w:rPr>
                <w:sz w:val="16"/>
                <w:szCs w:val="16"/>
                <w:lang w:eastAsia="en-US"/>
              </w:rPr>
            </w:pPr>
            <w:r w:rsidRPr="001F23FC">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F23FC" w:rsidRDefault="00097F10">
            <w:pPr>
              <w:pStyle w:val="TAC"/>
              <w:jc w:val="left"/>
              <w:rPr>
                <w:sz w:val="16"/>
                <w:szCs w:val="16"/>
                <w:lang w:eastAsia="en-US"/>
              </w:rPr>
            </w:pPr>
            <w:r w:rsidRPr="001F23FC">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F23FC" w:rsidRDefault="00097F10">
            <w:pPr>
              <w:pStyle w:val="TAC"/>
              <w:jc w:val="left"/>
              <w:rPr>
                <w:sz w:val="16"/>
                <w:szCs w:val="16"/>
                <w:lang w:eastAsia="en-US"/>
              </w:rPr>
            </w:pPr>
            <w:r w:rsidRPr="001F23FC">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F23FC" w:rsidRDefault="00097F10">
            <w:pPr>
              <w:pStyle w:val="TAC"/>
              <w:jc w:val="left"/>
              <w:rPr>
                <w:sz w:val="16"/>
                <w:szCs w:val="16"/>
                <w:lang w:eastAsia="en-US"/>
              </w:rPr>
            </w:pPr>
            <w:r w:rsidRPr="001F23FC">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F23FC" w:rsidRDefault="00097F10">
            <w:pPr>
              <w:pStyle w:val="TAC"/>
              <w:jc w:val="left"/>
              <w:rPr>
                <w:sz w:val="16"/>
                <w:szCs w:val="16"/>
                <w:lang w:eastAsia="en-US"/>
              </w:rPr>
            </w:pPr>
            <w:r w:rsidRPr="001F23FC">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F23FC" w:rsidRDefault="00097F10">
            <w:pPr>
              <w:pStyle w:val="TAC"/>
              <w:jc w:val="left"/>
              <w:rPr>
                <w:sz w:val="16"/>
                <w:szCs w:val="16"/>
                <w:lang w:eastAsia="en-US"/>
              </w:rPr>
            </w:pPr>
            <w:r w:rsidRPr="001F23FC">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F23FC" w:rsidRDefault="00097F10">
            <w:pPr>
              <w:pStyle w:val="TAC"/>
              <w:jc w:val="left"/>
              <w:rPr>
                <w:sz w:val="16"/>
                <w:szCs w:val="16"/>
                <w:lang w:eastAsia="en-US"/>
              </w:rPr>
            </w:pPr>
            <w:r w:rsidRPr="001F23FC">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F23FC" w:rsidRDefault="00097F10">
            <w:pPr>
              <w:pStyle w:val="TAC"/>
              <w:jc w:val="left"/>
              <w:rPr>
                <w:sz w:val="16"/>
                <w:szCs w:val="16"/>
                <w:lang w:eastAsia="en-US"/>
              </w:rPr>
            </w:pPr>
            <w:r w:rsidRPr="001F23FC">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F23FC" w:rsidRDefault="00097F10">
            <w:pPr>
              <w:pStyle w:val="TAC"/>
              <w:jc w:val="left"/>
              <w:rPr>
                <w:sz w:val="16"/>
                <w:szCs w:val="16"/>
                <w:lang w:eastAsia="en-US"/>
              </w:rPr>
            </w:pPr>
            <w:r w:rsidRPr="001F23FC">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F23FC" w:rsidRDefault="00097F10">
            <w:pPr>
              <w:pStyle w:val="TAC"/>
              <w:jc w:val="left"/>
              <w:rPr>
                <w:sz w:val="16"/>
                <w:szCs w:val="16"/>
                <w:lang w:eastAsia="en-US"/>
              </w:rPr>
            </w:pPr>
            <w:r w:rsidRPr="001F23FC">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F23FC" w:rsidRDefault="00097F10">
            <w:pPr>
              <w:pStyle w:val="TAC"/>
              <w:jc w:val="left"/>
              <w:rPr>
                <w:sz w:val="16"/>
                <w:szCs w:val="16"/>
                <w:lang w:eastAsia="en-US"/>
              </w:rPr>
            </w:pPr>
            <w:r w:rsidRPr="001F23FC">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F23FC" w:rsidRDefault="00097F10">
            <w:pPr>
              <w:pStyle w:val="TAC"/>
              <w:jc w:val="left"/>
              <w:rPr>
                <w:sz w:val="16"/>
                <w:szCs w:val="16"/>
                <w:lang w:eastAsia="en-US"/>
              </w:rPr>
            </w:pPr>
            <w:r w:rsidRPr="001F23FC">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F23FC" w:rsidRDefault="00097F10">
            <w:pPr>
              <w:pStyle w:val="TAC"/>
              <w:jc w:val="left"/>
              <w:rPr>
                <w:sz w:val="16"/>
                <w:szCs w:val="16"/>
                <w:lang w:eastAsia="en-US"/>
              </w:rPr>
            </w:pPr>
            <w:r w:rsidRPr="001F23FC">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F23FC" w:rsidRDefault="00097F10">
            <w:pPr>
              <w:pStyle w:val="TAC"/>
              <w:jc w:val="left"/>
              <w:rPr>
                <w:sz w:val="16"/>
                <w:szCs w:val="16"/>
                <w:lang w:eastAsia="en-US"/>
              </w:rPr>
            </w:pPr>
            <w:r w:rsidRPr="001F23FC">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F23FC" w:rsidRDefault="00097F10">
            <w:pPr>
              <w:pStyle w:val="TAC"/>
              <w:jc w:val="left"/>
              <w:rPr>
                <w:sz w:val="16"/>
                <w:szCs w:val="16"/>
                <w:lang w:eastAsia="en-US"/>
              </w:rPr>
            </w:pPr>
            <w:r w:rsidRPr="001F23FC">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F23FC" w:rsidRDefault="00097F10">
            <w:pPr>
              <w:pStyle w:val="TAC"/>
              <w:jc w:val="left"/>
              <w:rPr>
                <w:sz w:val="16"/>
                <w:szCs w:val="16"/>
                <w:lang w:eastAsia="en-US"/>
              </w:rPr>
            </w:pPr>
            <w:r w:rsidRPr="001F23FC">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F23FC" w:rsidRDefault="00097F10">
            <w:pPr>
              <w:pStyle w:val="TAC"/>
              <w:jc w:val="left"/>
              <w:rPr>
                <w:sz w:val="16"/>
                <w:szCs w:val="16"/>
                <w:lang w:eastAsia="en-US"/>
              </w:rPr>
            </w:pPr>
            <w:r w:rsidRPr="001F23FC">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F23FC" w:rsidRDefault="00097F10">
            <w:pPr>
              <w:pStyle w:val="TAC"/>
              <w:jc w:val="left"/>
              <w:rPr>
                <w:sz w:val="16"/>
                <w:szCs w:val="16"/>
                <w:lang w:eastAsia="en-US"/>
              </w:rPr>
            </w:pPr>
            <w:r w:rsidRPr="001F23FC">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F23FC" w:rsidRDefault="00097F10">
            <w:pPr>
              <w:pStyle w:val="TAC"/>
              <w:jc w:val="left"/>
              <w:rPr>
                <w:sz w:val="16"/>
                <w:szCs w:val="16"/>
                <w:lang w:eastAsia="en-US"/>
              </w:rPr>
            </w:pPr>
            <w:r w:rsidRPr="001F23FC">
              <w:rPr>
                <w:sz w:val="16"/>
                <w:szCs w:val="16"/>
                <w:lang w:eastAsia="en-US"/>
              </w:rPr>
              <w:t>16.12.0</w:t>
            </w:r>
          </w:p>
        </w:tc>
      </w:tr>
      <w:tr w:rsidR="003037D5" w:rsidRPr="001F23FC"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F23FC" w:rsidRDefault="003037D5" w:rsidP="003037D5">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F23FC" w:rsidRDefault="003037D5" w:rsidP="003037D5">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F23FC" w:rsidRDefault="003037D5" w:rsidP="003037D5">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F23FC" w:rsidRDefault="003037D5" w:rsidP="003037D5">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F23FC" w:rsidRDefault="003037D5" w:rsidP="003037D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F23FC" w:rsidRDefault="003037D5" w:rsidP="003037D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F23FC" w:rsidRDefault="003037D5" w:rsidP="003037D5">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F23FC" w:rsidRDefault="003037D5" w:rsidP="003037D5">
            <w:pPr>
              <w:pStyle w:val="TAC"/>
              <w:jc w:val="left"/>
              <w:rPr>
                <w:sz w:val="16"/>
                <w:szCs w:val="16"/>
                <w:lang w:eastAsia="en-US"/>
              </w:rPr>
            </w:pPr>
            <w:r w:rsidRPr="001F23FC">
              <w:rPr>
                <w:sz w:val="16"/>
                <w:szCs w:val="16"/>
                <w:lang w:eastAsia="en-US"/>
              </w:rPr>
              <w:t>16.13.0</w:t>
            </w:r>
          </w:p>
        </w:tc>
      </w:tr>
      <w:tr w:rsidR="009E3523" w:rsidRPr="001F23FC" w14:paraId="5FB9141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F23FC" w:rsidRDefault="009E3523" w:rsidP="009065DA">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F23FC" w:rsidRDefault="009E3523" w:rsidP="009065DA">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E30014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F23FC" w:rsidRDefault="009E3523" w:rsidP="009065DA">
            <w:pPr>
              <w:pStyle w:val="TAC"/>
              <w:jc w:val="left"/>
              <w:rPr>
                <w:sz w:val="16"/>
                <w:szCs w:val="16"/>
                <w:lang w:eastAsia="en-US"/>
              </w:rPr>
            </w:pPr>
            <w:r w:rsidRPr="001F23FC">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F23FC" w:rsidRDefault="009E3523" w:rsidP="009065DA">
            <w:pPr>
              <w:pStyle w:val="TAC"/>
              <w:jc w:val="left"/>
              <w:rPr>
                <w:sz w:val="16"/>
                <w:szCs w:val="16"/>
                <w:lang w:eastAsia="en-US"/>
              </w:rPr>
            </w:pPr>
            <w:r w:rsidRPr="001F23FC">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9A98A0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F23FC" w:rsidRDefault="009E3523" w:rsidP="009065DA">
            <w:pPr>
              <w:pStyle w:val="TAC"/>
              <w:jc w:val="left"/>
              <w:rPr>
                <w:sz w:val="16"/>
                <w:szCs w:val="16"/>
                <w:lang w:eastAsia="en-US"/>
              </w:rPr>
            </w:pPr>
            <w:r w:rsidRPr="001F23FC">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F23FC" w:rsidRDefault="009E3523" w:rsidP="009065DA">
            <w:pPr>
              <w:pStyle w:val="TAC"/>
              <w:jc w:val="left"/>
              <w:rPr>
                <w:sz w:val="16"/>
                <w:szCs w:val="16"/>
                <w:lang w:eastAsia="en-US"/>
              </w:rPr>
            </w:pPr>
            <w:r w:rsidRPr="001F23FC">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827247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F23FC" w:rsidRDefault="009E3523" w:rsidP="009065DA">
            <w:pPr>
              <w:pStyle w:val="TAC"/>
              <w:jc w:val="left"/>
              <w:rPr>
                <w:sz w:val="16"/>
                <w:szCs w:val="16"/>
                <w:lang w:eastAsia="en-US"/>
              </w:rPr>
            </w:pPr>
            <w:r w:rsidRPr="001F23FC">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F23FC" w:rsidRDefault="009E3523" w:rsidP="009065DA">
            <w:pPr>
              <w:pStyle w:val="TAC"/>
              <w:jc w:val="left"/>
              <w:rPr>
                <w:sz w:val="16"/>
                <w:szCs w:val="16"/>
                <w:lang w:eastAsia="en-US"/>
              </w:rPr>
            </w:pPr>
            <w:r w:rsidRPr="001F23FC">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0250C2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F23FC" w:rsidRDefault="009E3523" w:rsidP="009065DA">
            <w:pPr>
              <w:pStyle w:val="TAC"/>
              <w:jc w:val="left"/>
              <w:rPr>
                <w:sz w:val="16"/>
                <w:szCs w:val="16"/>
                <w:lang w:eastAsia="en-US"/>
              </w:rPr>
            </w:pPr>
            <w:r w:rsidRPr="001F23FC">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F23FC" w:rsidRDefault="009E3523" w:rsidP="009065DA">
            <w:pPr>
              <w:pStyle w:val="TAC"/>
              <w:jc w:val="left"/>
              <w:rPr>
                <w:sz w:val="16"/>
                <w:szCs w:val="16"/>
                <w:lang w:eastAsia="en-US"/>
              </w:rPr>
            </w:pPr>
            <w:r w:rsidRPr="001F23FC">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E3ECC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F23FC" w:rsidRDefault="009E3523" w:rsidP="009065DA">
            <w:pPr>
              <w:pStyle w:val="TAC"/>
              <w:jc w:val="left"/>
              <w:rPr>
                <w:sz w:val="16"/>
                <w:szCs w:val="16"/>
                <w:lang w:eastAsia="en-US"/>
              </w:rPr>
            </w:pPr>
            <w:r w:rsidRPr="001F23FC">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F23FC" w:rsidRDefault="009E3523" w:rsidP="009065DA">
            <w:pPr>
              <w:pStyle w:val="TAC"/>
              <w:jc w:val="left"/>
              <w:rPr>
                <w:sz w:val="16"/>
                <w:szCs w:val="16"/>
                <w:lang w:eastAsia="en-US"/>
              </w:rPr>
            </w:pPr>
            <w:r w:rsidRPr="001F23FC">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F432BD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F23FC" w:rsidRDefault="009E3523" w:rsidP="009065DA">
            <w:pPr>
              <w:pStyle w:val="TAC"/>
              <w:jc w:val="left"/>
              <w:rPr>
                <w:sz w:val="16"/>
                <w:szCs w:val="16"/>
                <w:lang w:eastAsia="en-US"/>
              </w:rPr>
            </w:pPr>
            <w:r w:rsidRPr="001F23FC">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F23FC" w:rsidRDefault="009E3523" w:rsidP="009065DA">
            <w:pPr>
              <w:pStyle w:val="TAC"/>
              <w:jc w:val="left"/>
              <w:rPr>
                <w:sz w:val="16"/>
                <w:szCs w:val="16"/>
                <w:lang w:eastAsia="en-US"/>
              </w:rPr>
            </w:pPr>
            <w:r w:rsidRPr="001F23FC">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105E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F23FC" w:rsidRDefault="009E3523" w:rsidP="009065DA">
            <w:pPr>
              <w:pStyle w:val="TAC"/>
              <w:jc w:val="left"/>
              <w:rPr>
                <w:sz w:val="16"/>
                <w:szCs w:val="16"/>
                <w:lang w:eastAsia="en-US"/>
              </w:rPr>
            </w:pPr>
            <w:r w:rsidRPr="001F23FC">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F23FC" w:rsidRDefault="009E3523" w:rsidP="009065DA">
            <w:pPr>
              <w:pStyle w:val="TAC"/>
              <w:jc w:val="left"/>
              <w:rPr>
                <w:sz w:val="16"/>
                <w:szCs w:val="16"/>
                <w:lang w:eastAsia="en-US"/>
              </w:rPr>
            </w:pPr>
            <w:r w:rsidRPr="001F23FC">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A3930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F23FC" w:rsidRDefault="009E3523" w:rsidP="009065DA">
            <w:pPr>
              <w:pStyle w:val="TAC"/>
              <w:jc w:val="left"/>
              <w:rPr>
                <w:sz w:val="16"/>
                <w:szCs w:val="16"/>
                <w:lang w:eastAsia="en-US"/>
              </w:rPr>
            </w:pPr>
            <w:r w:rsidRPr="001F23FC">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F23FC" w:rsidRDefault="009E3523" w:rsidP="009065DA">
            <w:pPr>
              <w:pStyle w:val="TAC"/>
              <w:jc w:val="left"/>
              <w:rPr>
                <w:sz w:val="16"/>
                <w:szCs w:val="16"/>
                <w:lang w:eastAsia="en-US"/>
              </w:rPr>
            </w:pPr>
            <w:r w:rsidRPr="001F23FC">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C48CA7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F23FC" w:rsidRDefault="009E3523" w:rsidP="009065DA">
            <w:pPr>
              <w:pStyle w:val="TAC"/>
              <w:jc w:val="left"/>
              <w:rPr>
                <w:sz w:val="16"/>
                <w:szCs w:val="16"/>
                <w:lang w:eastAsia="en-US"/>
              </w:rPr>
            </w:pPr>
            <w:r w:rsidRPr="001F23FC">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F23FC" w:rsidRDefault="009E3523" w:rsidP="009065DA">
            <w:pPr>
              <w:pStyle w:val="TAC"/>
              <w:jc w:val="left"/>
              <w:rPr>
                <w:sz w:val="16"/>
                <w:szCs w:val="16"/>
                <w:lang w:eastAsia="en-US"/>
              </w:rPr>
            </w:pPr>
            <w:r w:rsidRPr="001F23FC">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4E653A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F23FC" w:rsidRDefault="009E3523" w:rsidP="009065DA">
            <w:pPr>
              <w:pStyle w:val="TAC"/>
              <w:jc w:val="left"/>
              <w:rPr>
                <w:sz w:val="16"/>
                <w:szCs w:val="16"/>
                <w:lang w:eastAsia="en-US"/>
              </w:rPr>
            </w:pPr>
            <w:r w:rsidRPr="001F23FC">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F23FC" w:rsidRDefault="009E3523" w:rsidP="009065DA">
            <w:pPr>
              <w:pStyle w:val="TAC"/>
              <w:jc w:val="left"/>
              <w:rPr>
                <w:sz w:val="16"/>
                <w:szCs w:val="16"/>
                <w:lang w:eastAsia="en-US"/>
              </w:rPr>
            </w:pPr>
            <w:r w:rsidRPr="001F23FC">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ADE546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F23FC" w:rsidRDefault="009E3523" w:rsidP="009065DA">
            <w:pPr>
              <w:pStyle w:val="TAC"/>
              <w:jc w:val="left"/>
              <w:rPr>
                <w:sz w:val="16"/>
                <w:szCs w:val="16"/>
                <w:lang w:eastAsia="en-US"/>
              </w:rPr>
            </w:pPr>
            <w:r w:rsidRPr="001F23FC">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F23FC" w:rsidRDefault="009E3523" w:rsidP="009065DA">
            <w:pPr>
              <w:pStyle w:val="TAC"/>
              <w:jc w:val="left"/>
              <w:rPr>
                <w:sz w:val="16"/>
                <w:szCs w:val="16"/>
                <w:lang w:eastAsia="en-US"/>
              </w:rPr>
            </w:pPr>
            <w:r w:rsidRPr="001F23FC">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DD747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F23FC" w:rsidRDefault="009E3523" w:rsidP="009065DA">
            <w:pPr>
              <w:pStyle w:val="TAC"/>
              <w:jc w:val="left"/>
              <w:rPr>
                <w:sz w:val="16"/>
                <w:szCs w:val="16"/>
                <w:lang w:eastAsia="en-US"/>
              </w:rPr>
            </w:pPr>
            <w:r w:rsidRPr="001F23FC">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F23FC" w:rsidRDefault="009E3523" w:rsidP="009065DA">
            <w:pPr>
              <w:pStyle w:val="TAC"/>
              <w:jc w:val="left"/>
              <w:rPr>
                <w:sz w:val="16"/>
                <w:szCs w:val="16"/>
                <w:lang w:eastAsia="en-US"/>
              </w:rPr>
            </w:pPr>
            <w:r w:rsidRPr="001F23FC">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D3F2B3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F23FC" w:rsidRDefault="009E3523" w:rsidP="009065DA">
            <w:pPr>
              <w:pStyle w:val="TAC"/>
              <w:jc w:val="left"/>
              <w:rPr>
                <w:sz w:val="16"/>
                <w:szCs w:val="16"/>
                <w:lang w:eastAsia="en-US"/>
              </w:rPr>
            </w:pPr>
            <w:r w:rsidRPr="001F23FC">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F23FC" w:rsidRDefault="009E3523" w:rsidP="009065DA">
            <w:pPr>
              <w:pStyle w:val="TAC"/>
              <w:jc w:val="left"/>
              <w:rPr>
                <w:sz w:val="16"/>
                <w:szCs w:val="16"/>
                <w:lang w:eastAsia="en-US"/>
              </w:rPr>
            </w:pPr>
            <w:r w:rsidRPr="001F23FC">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0CB793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F23FC" w:rsidRDefault="009E3523" w:rsidP="009065DA">
            <w:pPr>
              <w:pStyle w:val="TAC"/>
              <w:jc w:val="left"/>
              <w:rPr>
                <w:sz w:val="16"/>
                <w:szCs w:val="16"/>
                <w:lang w:eastAsia="en-US"/>
              </w:rPr>
            </w:pPr>
            <w:r w:rsidRPr="001F23FC">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F23FC" w:rsidRDefault="009E3523" w:rsidP="009065DA">
            <w:pPr>
              <w:pStyle w:val="TAC"/>
              <w:jc w:val="left"/>
              <w:rPr>
                <w:sz w:val="16"/>
                <w:szCs w:val="16"/>
                <w:lang w:eastAsia="en-US"/>
              </w:rPr>
            </w:pPr>
            <w:r w:rsidRPr="001F23FC">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612E96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F23FC" w:rsidRDefault="009E3523" w:rsidP="009065DA">
            <w:pPr>
              <w:pStyle w:val="TAC"/>
              <w:jc w:val="left"/>
              <w:rPr>
                <w:sz w:val="16"/>
                <w:szCs w:val="16"/>
                <w:lang w:eastAsia="en-US"/>
              </w:rPr>
            </w:pPr>
            <w:r w:rsidRPr="001F23FC">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F23FC" w:rsidRDefault="009E3523" w:rsidP="009065DA">
            <w:pPr>
              <w:pStyle w:val="TAC"/>
              <w:jc w:val="left"/>
              <w:rPr>
                <w:sz w:val="16"/>
                <w:szCs w:val="16"/>
                <w:lang w:eastAsia="en-US"/>
              </w:rPr>
            </w:pPr>
            <w:r w:rsidRPr="001F23FC">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CC2F08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F23FC" w:rsidRDefault="009E3523" w:rsidP="009065DA">
            <w:pPr>
              <w:pStyle w:val="TAC"/>
              <w:jc w:val="left"/>
              <w:rPr>
                <w:sz w:val="16"/>
                <w:szCs w:val="16"/>
                <w:lang w:eastAsia="en-US"/>
              </w:rPr>
            </w:pPr>
            <w:r w:rsidRPr="001F23FC">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F23FC" w:rsidRDefault="009E3523" w:rsidP="009065DA">
            <w:pPr>
              <w:pStyle w:val="TAC"/>
              <w:jc w:val="left"/>
              <w:rPr>
                <w:sz w:val="16"/>
                <w:szCs w:val="16"/>
                <w:lang w:eastAsia="en-US"/>
              </w:rPr>
            </w:pPr>
            <w:r w:rsidRPr="001F23FC">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50AA844"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F23FC" w:rsidRDefault="009E3523" w:rsidP="009065DA">
            <w:pPr>
              <w:pStyle w:val="TAC"/>
              <w:jc w:val="left"/>
              <w:rPr>
                <w:sz w:val="16"/>
                <w:szCs w:val="16"/>
                <w:lang w:eastAsia="en-US"/>
              </w:rPr>
            </w:pPr>
            <w:r w:rsidRPr="001F23FC">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F23FC" w:rsidRDefault="009E3523" w:rsidP="009065DA">
            <w:pPr>
              <w:pStyle w:val="TAC"/>
              <w:jc w:val="left"/>
              <w:rPr>
                <w:sz w:val="16"/>
                <w:szCs w:val="16"/>
                <w:lang w:eastAsia="en-US"/>
              </w:rPr>
            </w:pPr>
            <w:r w:rsidRPr="001F23FC">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FA8CE9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F23FC" w:rsidRDefault="009E3523" w:rsidP="009065DA">
            <w:pPr>
              <w:pStyle w:val="TAC"/>
              <w:jc w:val="left"/>
              <w:rPr>
                <w:sz w:val="16"/>
                <w:szCs w:val="16"/>
                <w:lang w:eastAsia="en-US"/>
              </w:rPr>
            </w:pPr>
            <w:r w:rsidRPr="001F23FC">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F23FC" w:rsidRDefault="009E3523" w:rsidP="009065DA">
            <w:pPr>
              <w:pStyle w:val="TAC"/>
              <w:jc w:val="left"/>
              <w:rPr>
                <w:sz w:val="16"/>
                <w:szCs w:val="16"/>
                <w:lang w:eastAsia="en-US"/>
              </w:rPr>
            </w:pPr>
            <w:r w:rsidRPr="001F23FC">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1E40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F23FC" w:rsidRDefault="009E3523" w:rsidP="009065DA">
            <w:pPr>
              <w:pStyle w:val="TAC"/>
              <w:jc w:val="left"/>
              <w:rPr>
                <w:sz w:val="16"/>
                <w:szCs w:val="16"/>
                <w:lang w:eastAsia="en-US"/>
              </w:rPr>
            </w:pPr>
            <w:r w:rsidRPr="001F23FC">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F23FC" w:rsidRDefault="009E3523" w:rsidP="009065DA">
            <w:pPr>
              <w:pStyle w:val="TAC"/>
              <w:jc w:val="left"/>
              <w:rPr>
                <w:sz w:val="16"/>
                <w:szCs w:val="16"/>
                <w:lang w:eastAsia="en-US"/>
              </w:rPr>
            </w:pPr>
            <w:r w:rsidRPr="001F23FC">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9E0869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F23FC" w:rsidRDefault="009E3523" w:rsidP="009065DA">
            <w:pPr>
              <w:pStyle w:val="TAC"/>
              <w:jc w:val="left"/>
              <w:rPr>
                <w:sz w:val="16"/>
                <w:szCs w:val="16"/>
                <w:lang w:eastAsia="en-US"/>
              </w:rPr>
            </w:pPr>
            <w:r w:rsidRPr="001F23FC">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F23FC" w:rsidRDefault="009E3523" w:rsidP="009065DA">
            <w:pPr>
              <w:pStyle w:val="TAC"/>
              <w:jc w:val="left"/>
              <w:rPr>
                <w:sz w:val="16"/>
                <w:szCs w:val="16"/>
                <w:lang w:eastAsia="en-US"/>
              </w:rPr>
            </w:pPr>
            <w:r w:rsidRPr="001F23FC">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DABF2D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F23FC" w:rsidRDefault="009E3523" w:rsidP="009065DA">
            <w:pPr>
              <w:pStyle w:val="TAC"/>
              <w:jc w:val="left"/>
              <w:rPr>
                <w:sz w:val="16"/>
                <w:szCs w:val="16"/>
                <w:lang w:eastAsia="en-US"/>
              </w:rPr>
            </w:pPr>
            <w:r w:rsidRPr="001F23FC">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F23FC" w:rsidRDefault="009E3523" w:rsidP="009065DA">
            <w:pPr>
              <w:pStyle w:val="TAC"/>
              <w:jc w:val="left"/>
              <w:rPr>
                <w:sz w:val="16"/>
                <w:szCs w:val="16"/>
                <w:lang w:eastAsia="en-US"/>
              </w:rPr>
            </w:pPr>
            <w:r w:rsidRPr="001F23FC">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DEE1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F23FC" w:rsidRDefault="009E3523" w:rsidP="009065DA">
            <w:pPr>
              <w:pStyle w:val="TAC"/>
              <w:jc w:val="left"/>
              <w:rPr>
                <w:sz w:val="16"/>
                <w:szCs w:val="16"/>
                <w:lang w:eastAsia="en-US"/>
              </w:rPr>
            </w:pPr>
            <w:r w:rsidRPr="001F23FC">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F23FC" w:rsidRDefault="009E3523" w:rsidP="009065DA">
            <w:pPr>
              <w:pStyle w:val="TAC"/>
              <w:jc w:val="left"/>
              <w:rPr>
                <w:sz w:val="16"/>
                <w:szCs w:val="16"/>
                <w:lang w:eastAsia="en-US"/>
              </w:rPr>
            </w:pPr>
            <w:r w:rsidRPr="001F23FC">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367C10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F23FC" w:rsidRDefault="009E3523" w:rsidP="009065DA">
            <w:pPr>
              <w:pStyle w:val="TAC"/>
              <w:jc w:val="left"/>
              <w:rPr>
                <w:sz w:val="16"/>
                <w:szCs w:val="16"/>
                <w:lang w:eastAsia="en-US"/>
              </w:rPr>
            </w:pPr>
            <w:r w:rsidRPr="001F23FC">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F23FC" w:rsidRDefault="009E3523" w:rsidP="009065DA">
            <w:pPr>
              <w:pStyle w:val="TAC"/>
              <w:jc w:val="left"/>
              <w:rPr>
                <w:sz w:val="16"/>
                <w:szCs w:val="16"/>
                <w:lang w:eastAsia="en-US"/>
              </w:rPr>
            </w:pPr>
            <w:r w:rsidRPr="001F23FC">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44EC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F23FC" w:rsidRDefault="009E3523" w:rsidP="009065DA">
            <w:pPr>
              <w:pStyle w:val="TAC"/>
              <w:jc w:val="left"/>
              <w:rPr>
                <w:sz w:val="16"/>
                <w:szCs w:val="16"/>
                <w:lang w:eastAsia="en-US"/>
              </w:rPr>
            </w:pPr>
            <w:r w:rsidRPr="001F23FC">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F23FC" w:rsidRDefault="009E3523" w:rsidP="009065DA">
            <w:pPr>
              <w:pStyle w:val="TAC"/>
              <w:jc w:val="left"/>
              <w:rPr>
                <w:sz w:val="16"/>
                <w:szCs w:val="16"/>
                <w:lang w:eastAsia="en-US"/>
              </w:rPr>
            </w:pPr>
            <w:r w:rsidRPr="001F23FC">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6B519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F23FC" w:rsidRDefault="009E3523" w:rsidP="009065DA">
            <w:pPr>
              <w:pStyle w:val="TAC"/>
              <w:jc w:val="left"/>
              <w:rPr>
                <w:sz w:val="16"/>
                <w:szCs w:val="16"/>
                <w:lang w:eastAsia="en-US"/>
              </w:rPr>
            </w:pPr>
            <w:r w:rsidRPr="001F23FC">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F23FC" w:rsidRDefault="009E3523" w:rsidP="009065DA">
            <w:pPr>
              <w:pStyle w:val="TAC"/>
              <w:jc w:val="left"/>
              <w:rPr>
                <w:sz w:val="16"/>
                <w:szCs w:val="16"/>
                <w:lang w:eastAsia="en-US"/>
              </w:rPr>
            </w:pPr>
            <w:r w:rsidRPr="001F23FC">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66808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F23FC" w:rsidRDefault="009E3523" w:rsidP="009065DA">
            <w:pPr>
              <w:pStyle w:val="TAC"/>
              <w:jc w:val="left"/>
              <w:rPr>
                <w:sz w:val="16"/>
                <w:szCs w:val="16"/>
                <w:lang w:eastAsia="en-US"/>
              </w:rPr>
            </w:pPr>
            <w:r w:rsidRPr="001F23FC">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F23FC" w:rsidRDefault="009E3523" w:rsidP="009065DA">
            <w:pPr>
              <w:pStyle w:val="TAC"/>
              <w:jc w:val="left"/>
              <w:rPr>
                <w:sz w:val="16"/>
                <w:szCs w:val="16"/>
                <w:lang w:eastAsia="en-US"/>
              </w:rPr>
            </w:pPr>
            <w:r w:rsidRPr="001F23FC">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BA2BB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F23FC" w:rsidRDefault="009E3523" w:rsidP="009065DA">
            <w:pPr>
              <w:pStyle w:val="TAC"/>
              <w:jc w:val="left"/>
              <w:rPr>
                <w:sz w:val="16"/>
                <w:szCs w:val="16"/>
                <w:lang w:eastAsia="en-US"/>
              </w:rPr>
            </w:pPr>
            <w:r w:rsidRPr="001F23FC">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F23FC" w:rsidRDefault="009E3523" w:rsidP="009065DA">
            <w:pPr>
              <w:pStyle w:val="TAC"/>
              <w:jc w:val="left"/>
              <w:rPr>
                <w:sz w:val="16"/>
                <w:szCs w:val="16"/>
                <w:lang w:eastAsia="en-US"/>
              </w:rPr>
            </w:pPr>
            <w:r w:rsidRPr="001F23FC">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 xml:space="preserve">Update to FR2 CA MPR test case 6.2A.2.1 to prevent </w:t>
            </w:r>
            <w:proofErr w:type="spellStart"/>
            <w:r w:rsidRPr="001F23FC">
              <w:rPr>
                <w:rFonts w:ascii="Arial" w:hAnsi="Arial"/>
                <w:sz w:val="16"/>
                <w:szCs w:val="16"/>
                <w:lang w:eastAsia="en-US"/>
              </w:rPr>
              <w:t>SCell</w:t>
            </w:r>
            <w:proofErr w:type="spellEnd"/>
            <w:r w:rsidRPr="001F23FC">
              <w:rPr>
                <w:rFonts w:ascii="Arial" w:hAnsi="Arial"/>
                <w:sz w:val="16"/>
                <w:szCs w:val="16"/>
                <w:lang w:eastAsia="en-US"/>
              </w:rPr>
              <w:t xml:space="preserve">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11B0C8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F23FC" w:rsidRDefault="009E3523" w:rsidP="009065DA">
            <w:pPr>
              <w:pStyle w:val="TAC"/>
              <w:jc w:val="left"/>
              <w:rPr>
                <w:sz w:val="16"/>
                <w:szCs w:val="16"/>
                <w:lang w:eastAsia="en-US"/>
              </w:rPr>
            </w:pPr>
            <w:r w:rsidRPr="001F23FC">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F23FC" w:rsidRDefault="009E3523" w:rsidP="009065DA">
            <w:pPr>
              <w:pStyle w:val="TAC"/>
              <w:jc w:val="left"/>
              <w:rPr>
                <w:sz w:val="16"/>
                <w:szCs w:val="16"/>
                <w:lang w:eastAsia="en-US"/>
              </w:rPr>
            </w:pPr>
            <w:r w:rsidRPr="001F23FC">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 xml:space="preserve">Extension of test function approach to limit </w:t>
            </w:r>
            <w:proofErr w:type="spellStart"/>
            <w:r w:rsidRPr="001F23FC">
              <w:rPr>
                <w:rFonts w:ascii="Arial" w:hAnsi="Arial"/>
                <w:sz w:val="16"/>
                <w:szCs w:val="16"/>
                <w:lang w:eastAsia="en-US"/>
              </w:rPr>
              <w:t>Pcell</w:t>
            </w:r>
            <w:proofErr w:type="spellEnd"/>
            <w:r w:rsidRPr="001F23FC">
              <w:rPr>
                <w:rFonts w:ascii="Arial" w:hAnsi="Arial"/>
                <w:sz w:val="16"/>
                <w:szCs w:val="16"/>
                <w:lang w:eastAsia="en-US"/>
              </w:rPr>
              <w:t xml:space="preserve">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7AC6C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F23FC" w:rsidRDefault="009E3523" w:rsidP="009065DA">
            <w:pPr>
              <w:pStyle w:val="TAC"/>
              <w:jc w:val="left"/>
              <w:rPr>
                <w:sz w:val="16"/>
                <w:szCs w:val="16"/>
                <w:lang w:eastAsia="en-US"/>
              </w:rPr>
            </w:pPr>
            <w:r w:rsidRPr="001F23FC">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F23FC" w:rsidRDefault="009E3523" w:rsidP="009065DA">
            <w:pPr>
              <w:pStyle w:val="TAC"/>
              <w:jc w:val="left"/>
              <w:rPr>
                <w:sz w:val="16"/>
                <w:szCs w:val="16"/>
                <w:lang w:eastAsia="en-US"/>
              </w:rPr>
            </w:pPr>
            <w:r w:rsidRPr="001F23FC">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7FD587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F23FC" w:rsidRDefault="009E3523" w:rsidP="009065DA">
            <w:pPr>
              <w:pStyle w:val="TAC"/>
              <w:jc w:val="left"/>
              <w:rPr>
                <w:sz w:val="16"/>
                <w:szCs w:val="16"/>
                <w:lang w:eastAsia="en-US"/>
              </w:rPr>
            </w:pPr>
            <w:r w:rsidRPr="001F23FC">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F23FC" w:rsidRDefault="009E3523" w:rsidP="009065DA">
            <w:pPr>
              <w:pStyle w:val="TAC"/>
              <w:jc w:val="left"/>
              <w:rPr>
                <w:sz w:val="16"/>
                <w:szCs w:val="16"/>
                <w:lang w:eastAsia="en-US"/>
              </w:rPr>
            </w:pPr>
            <w:r w:rsidRPr="001F23FC">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74AFAE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F23FC" w:rsidRDefault="009E3523" w:rsidP="009065DA">
            <w:pPr>
              <w:pStyle w:val="TAC"/>
              <w:jc w:val="left"/>
              <w:rPr>
                <w:sz w:val="16"/>
                <w:szCs w:val="16"/>
                <w:lang w:eastAsia="en-US"/>
              </w:rPr>
            </w:pPr>
            <w:r w:rsidRPr="001F23FC">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F23FC" w:rsidRDefault="009E3523" w:rsidP="009065DA">
            <w:pPr>
              <w:pStyle w:val="TAC"/>
              <w:jc w:val="left"/>
              <w:rPr>
                <w:sz w:val="16"/>
                <w:szCs w:val="16"/>
                <w:lang w:eastAsia="en-US"/>
              </w:rPr>
            </w:pPr>
            <w:r w:rsidRPr="001F23FC">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6212B9AA"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F23FC" w:rsidRDefault="009E3523" w:rsidP="009065DA">
            <w:pPr>
              <w:pStyle w:val="TAC"/>
              <w:jc w:val="left"/>
              <w:rPr>
                <w:sz w:val="16"/>
                <w:szCs w:val="16"/>
                <w:lang w:eastAsia="en-US"/>
              </w:rPr>
            </w:pPr>
            <w:r w:rsidRPr="001F23FC">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F23FC" w:rsidRDefault="009E3523" w:rsidP="009065DA">
            <w:pPr>
              <w:pStyle w:val="TAC"/>
              <w:jc w:val="left"/>
              <w:rPr>
                <w:sz w:val="16"/>
                <w:szCs w:val="16"/>
                <w:lang w:eastAsia="en-US"/>
              </w:rPr>
            </w:pPr>
            <w:r w:rsidRPr="001F23FC">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4B3F26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F23FC" w:rsidRDefault="009E3523" w:rsidP="009065DA">
            <w:pPr>
              <w:pStyle w:val="TAC"/>
              <w:jc w:val="left"/>
              <w:rPr>
                <w:sz w:val="16"/>
                <w:szCs w:val="16"/>
                <w:lang w:eastAsia="en-US"/>
              </w:rPr>
            </w:pPr>
            <w:r w:rsidRPr="001F23FC">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F23FC" w:rsidRDefault="009E3523" w:rsidP="009065DA">
            <w:pPr>
              <w:pStyle w:val="TAC"/>
              <w:jc w:val="left"/>
              <w:rPr>
                <w:sz w:val="16"/>
                <w:szCs w:val="16"/>
                <w:lang w:eastAsia="en-US"/>
              </w:rPr>
            </w:pPr>
            <w:r w:rsidRPr="001F23FC">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5516764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F23FC" w:rsidRDefault="009E3523" w:rsidP="009065DA">
            <w:pPr>
              <w:pStyle w:val="TAC"/>
              <w:jc w:val="left"/>
              <w:rPr>
                <w:sz w:val="16"/>
                <w:szCs w:val="16"/>
                <w:lang w:eastAsia="en-US"/>
              </w:rPr>
            </w:pPr>
            <w:r w:rsidRPr="001F23FC">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F23FC" w:rsidRDefault="009E3523" w:rsidP="009065DA">
            <w:pPr>
              <w:pStyle w:val="TAC"/>
              <w:jc w:val="left"/>
              <w:rPr>
                <w:sz w:val="16"/>
                <w:szCs w:val="16"/>
                <w:lang w:eastAsia="en-US"/>
              </w:rPr>
            </w:pPr>
            <w:r w:rsidRPr="001F23FC">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396D839D"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F23FC" w:rsidRDefault="009E3523" w:rsidP="009065DA">
            <w:pPr>
              <w:pStyle w:val="TAC"/>
              <w:jc w:val="left"/>
              <w:rPr>
                <w:sz w:val="16"/>
                <w:szCs w:val="16"/>
                <w:lang w:eastAsia="en-US"/>
              </w:rPr>
            </w:pPr>
            <w:r w:rsidRPr="001F23FC">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F23FC" w:rsidRDefault="009E3523" w:rsidP="009065DA">
            <w:pPr>
              <w:pStyle w:val="TAC"/>
              <w:jc w:val="left"/>
              <w:rPr>
                <w:sz w:val="16"/>
                <w:szCs w:val="16"/>
                <w:lang w:eastAsia="en-US"/>
              </w:rPr>
            </w:pPr>
            <w:r w:rsidRPr="001F23FC">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109F830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F23FC" w:rsidRDefault="009E3523" w:rsidP="009065DA">
            <w:pPr>
              <w:pStyle w:val="TAC"/>
              <w:jc w:val="left"/>
              <w:rPr>
                <w:sz w:val="16"/>
                <w:szCs w:val="16"/>
                <w:lang w:eastAsia="en-US"/>
              </w:rPr>
            </w:pPr>
            <w:r w:rsidRPr="001F23FC">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F23FC" w:rsidRDefault="009E3523" w:rsidP="009065DA">
            <w:pPr>
              <w:pStyle w:val="TAC"/>
              <w:jc w:val="left"/>
              <w:rPr>
                <w:sz w:val="16"/>
                <w:szCs w:val="16"/>
                <w:lang w:eastAsia="en-US"/>
              </w:rPr>
            </w:pPr>
            <w:r w:rsidRPr="001F23FC">
              <w:rPr>
                <w:sz w:val="16"/>
                <w:szCs w:val="16"/>
                <w:lang w:eastAsia="en-US"/>
              </w:rPr>
              <w:t>17.0.1</w:t>
            </w:r>
          </w:p>
        </w:tc>
      </w:tr>
      <w:tr w:rsidR="009E3523" w:rsidRPr="001F23FC"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F23FC" w:rsidRDefault="009E3523" w:rsidP="009E3523">
            <w:pPr>
              <w:pStyle w:val="TAC"/>
              <w:jc w:val="left"/>
              <w:rPr>
                <w:sz w:val="16"/>
                <w:szCs w:val="16"/>
                <w:lang w:eastAsia="en-US"/>
              </w:rPr>
            </w:pPr>
            <w:r w:rsidRPr="001F23FC">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F23FC" w:rsidRDefault="009E3523" w:rsidP="009E3523">
            <w:pPr>
              <w:pStyle w:val="TAC"/>
              <w:jc w:val="left"/>
              <w:rPr>
                <w:sz w:val="16"/>
                <w:szCs w:val="16"/>
                <w:lang w:eastAsia="en-US"/>
              </w:rPr>
            </w:pPr>
            <w:r w:rsidRPr="001F23FC">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F23FC" w:rsidRDefault="009E3523" w:rsidP="009E3523">
            <w:pPr>
              <w:pStyle w:val="TAC"/>
              <w:jc w:val="left"/>
              <w:rPr>
                <w:sz w:val="16"/>
                <w:szCs w:val="16"/>
                <w:lang w:eastAsia="en-US"/>
              </w:rPr>
            </w:pPr>
            <w:r w:rsidRPr="001F23FC">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F23FC" w:rsidRDefault="009E3523" w:rsidP="009E3523">
            <w:pPr>
              <w:pStyle w:val="TAC"/>
              <w:jc w:val="left"/>
              <w:rPr>
                <w:sz w:val="16"/>
                <w:szCs w:val="16"/>
                <w:lang w:eastAsia="en-US"/>
              </w:rPr>
            </w:pPr>
            <w:r w:rsidRPr="001F23FC">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F23FC" w:rsidRDefault="009E3523" w:rsidP="009E3523">
            <w:pPr>
              <w:pStyle w:val="TAC"/>
              <w:jc w:val="left"/>
              <w:rPr>
                <w:strike/>
                <w:sz w:val="16"/>
                <w:szCs w:val="16"/>
                <w:lang w:eastAsia="en-US"/>
              </w:rPr>
            </w:pPr>
            <w:r w:rsidRPr="001F23FC">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F23FC" w:rsidRDefault="009E3523" w:rsidP="009E3523">
            <w:pPr>
              <w:pStyle w:val="TAC"/>
              <w:jc w:val="left"/>
              <w:rPr>
                <w:strike/>
                <w:sz w:val="16"/>
                <w:szCs w:val="16"/>
                <w:lang w:eastAsia="en-US"/>
              </w:rPr>
            </w:pPr>
            <w:r w:rsidRPr="001F23FC">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F23FC" w:rsidRDefault="009E3523" w:rsidP="009E3523">
            <w:pPr>
              <w:pStyle w:val="TAC"/>
              <w:jc w:val="left"/>
              <w:rPr>
                <w:strike/>
                <w:sz w:val="16"/>
                <w:szCs w:val="16"/>
                <w:lang w:eastAsia="en-US"/>
              </w:rPr>
            </w:pPr>
            <w:r w:rsidRPr="001F23FC">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F23FC" w:rsidRDefault="009E3523" w:rsidP="009E3523">
            <w:pPr>
              <w:pStyle w:val="TAC"/>
              <w:jc w:val="left"/>
              <w:rPr>
                <w:strike/>
                <w:sz w:val="16"/>
                <w:szCs w:val="16"/>
                <w:lang w:eastAsia="en-US"/>
              </w:rPr>
            </w:pPr>
            <w:r w:rsidRPr="001F23FC">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F23FC"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F23FC" w:rsidRDefault="009E3523" w:rsidP="009E3523">
            <w:pPr>
              <w:pStyle w:val="TAC"/>
              <w:jc w:val="left"/>
              <w:rPr>
                <w:strike/>
                <w:sz w:val="16"/>
                <w:szCs w:val="16"/>
                <w:lang w:eastAsia="en-US"/>
              </w:rPr>
            </w:pPr>
            <w:r w:rsidRPr="001F23FC">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F23FC" w:rsidRDefault="009E3523" w:rsidP="009E3523">
            <w:pPr>
              <w:keepNext/>
              <w:keepLines/>
              <w:spacing w:after="0"/>
              <w:rPr>
                <w:rFonts w:ascii="Arial" w:hAnsi="Arial"/>
                <w:strike/>
                <w:sz w:val="16"/>
                <w:szCs w:val="16"/>
                <w:lang w:eastAsia="en-US"/>
              </w:rPr>
            </w:pPr>
            <w:r w:rsidRPr="001F23FC">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F23FC" w:rsidRDefault="009E3523" w:rsidP="009E3523">
            <w:pPr>
              <w:pStyle w:val="TAC"/>
              <w:jc w:val="left"/>
              <w:rPr>
                <w:strike/>
                <w:sz w:val="16"/>
                <w:szCs w:val="16"/>
                <w:lang w:eastAsia="en-US"/>
              </w:rPr>
            </w:pPr>
            <w:r w:rsidRPr="001F23FC">
              <w:rPr>
                <w:strike/>
                <w:sz w:val="16"/>
                <w:szCs w:val="16"/>
                <w:lang w:eastAsia="en-US"/>
              </w:rPr>
              <w:t>17.1.0</w:t>
            </w:r>
          </w:p>
        </w:tc>
      </w:tr>
      <w:tr w:rsidR="009E3523" w:rsidRPr="001F23FC"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F23FC" w:rsidRDefault="009E3523" w:rsidP="009E3523">
            <w:pPr>
              <w:pStyle w:val="TAC"/>
              <w:jc w:val="left"/>
              <w:rPr>
                <w:sz w:val="16"/>
                <w:szCs w:val="16"/>
                <w:lang w:eastAsia="en-US"/>
              </w:rPr>
            </w:pPr>
            <w:r w:rsidRPr="001F23FC">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F23FC" w:rsidRDefault="009E3523" w:rsidP="009E3523">
            <w:pPr>
              <w:pStyle w:val="TAC"/>
              <w:jc w:val="left"/>
              <w:rPr>
                <w:sz w:val="16"/>
                <w:szCs w:val="16"/>
                <w:lang w:eastAsia="en-US"/>
              </w:rPr>
            </w:pPr>
            <w:r w:rsidRPr="001F23FC">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F23FC" w:rsidRDefault="009E3523" w:rsidP="009E3523">
            <w:pPr>
              <w:pStyle w:val="TAC"/>
              <w:jc w:val="left"/>
              <w:rPr>
                <w:sz w:val="16"/>
                <w:szCs w:val="16"/>
                <w:lang w:eastAsia="en-US"/>
              </w:rPr>
            </w:pPr>
            <w:r w:rsidRPr="001F23FC">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F23FC" w:rsidRDefault="009E3523" w:rsidP="009E3523">
            <w:pPr>
              <w:pStyle w:val="TAC"/>
              <w:jc w:val="left"/>
              <w:rPr>
                <w:sz w:val="16"/>
                <w:szCs w:val="16"/>
                <w:lang w:eastAsia="en-US"/>
              </w:rPr>
            </w:pPr>
            <w:r w:rsidRPr="001F23FC">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F23FC" w:rsidRDefault="009E3523" w:rsidP="009E3523">
            <w:pPr>
              <w:pStyle w:val="TAC"/>
              <w:jc w:val="left"/>
              <w:rPr>
                <w:sz w:val="16"/>
                <w:szCs w:val="16"/>
                <w:lang w:eastAsia="en-US"/>
              </w:rPr>
            </w:pPr>
            <w:r w:rsidRPr="001F23FC">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F23FC" w:rsidRDefault="009E3523" w:rsidP="009E3523">
            <w:pPr>
              <w:pStyle w:val="TAC"/>
              <w:jc w:val="left"/>
              <w:rPr>
                <w:sz w:val="16"/>
                <w:szCs w:val="16"/>
                <w:lang w:eastAsia="en-US"/>
              </w:rPr>
            </w:pPr>
            <w:r w:rsidRPr="001F23FC">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F23FC" w:rsidRDefault="009E3523" w:rsidP="009E3523">
            <w:pPr>
              <w:pStyle w:val="TAC"/>
              <w:jc w:val="left"/>
              <w:rPr>
                <w:sz w:val="16"/>
                <w:szCs w:val="16"/>
                <w:lang w:eastAsia="en-US"/>
              </w:rPr>
            </w:pPr>
            <w:r w:rsidRPr="001F23FC">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F23FC" w:rsidRDefault="009E3523" w:rsidP="009E3523">
            <w:pPr>
              <w:pStyle w:val="TAC"/>
              <w:jc w:val="left"/>
              <w:rPr>
                <w:sz w:val="16"/>
                <w:szCs w:val="16"/>
                <w:lang w:eastAsia="en-US"/>
              </w:rPr>
            </w:pPr>
            <w:r w:rsidRPr="001F23FC">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F23FC" w:rsidRDefault="009E3523" w:rsidP="009E3523">
            <w:pPr>
              <w:pStyle w:val="TAC"/>
              <w:jc w:val="left"/>
              <w:rPr>
                <w:sz w:val="16"/>
                <w:szCs w:val="16"/>
                <w:lang w:eastAsia="en-US"/>
              </w:rPr>
            </w:pPr>
            <w:r w:rsidRPr="001F23FC">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F23FC" w:rsidRDefault="009E3523" w:rsidP="009E3523">
            <w:pPr>
              <w:pStyle w:val="TAC"/>
              <w:jc w:val="left"/>
              <w:rPr>
                <w:sz w:val="16"/>
                <w:szCs w:val="16"/>
                <w:lang w:eastAsia="en-US"/>
              </w:rPr>
            </w:pPr>
            <w:r w:rsidRPr="001F23FC">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F23FC" w:rsidRDefault="009E3523" w:rsidP="009E3523">
            <w:pPr>
              <w:pStyle w:val="TAC"/>
              <w:jc w:val="left"/>
              <w:rPr>
                <w:sz w:val="16"/>
                <w:szCs w:val="16"/>
                <w:lang w:eastAsia="en-US"/>
              </w:rPr>
            </w:pPr>
            <w:r w:rsidRPr="001F23FC">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F23FC" w:rsidRDefault="009E3523" w:rsidP="009E3523">
            <w:pPr>
              <w:pStyle w:val="TAC"/>
              <w:jc w:val="left"/>
              <w:rPr>
                <w:sz w:val="16"/>
                <w:szCs w:val="16"/>
                <w:lang w:eastAsia="en-US"/>
              </w:rPr>
            </w:pPr>
            <w:r w:rsidRPr="001F23FC">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F23FC" w:rsidRDefault="009E3523" w:rsidP="009E3523">
            <w:pPr>
              <w:pStyle w:val="TAC"/>
              <w:jc w:val="left"/>
              <w:rPr>
                <w:sz w:val="16"/>
                <w:szCs w:val="16"/>
                <w:lang w:eastAsia="en-US"/>
              </w:rPr>
            </w:pPr>
            <w:r w:rsidRPr="001F23FC">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F23FC" w:rsidRDefault="009E3523" w:rsidP="009E3523">
            <w:pPr>
              <w:pStyle w:val="TAC"/>
              <w:jc w:val="left"/>
              <w:rPr>
                <w:sz w:val="16"/>
                <w:szCs w:val="16"/>
                <w:lang w:eastAsia="en-US"/>
              </w:rPr>
            </w:pPr>
            <w:r w:rsidRPr="001F23FC">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F23FC" w:rsidRDefault="009E3523" w:rsidP="009E3523">
            <w:pPr>
              <w:pStyle w:val="TAC"/>
              <w:jc w:val="left"/>
              <w:rPr>
                <w:sz w:val="16"/>
                <w:szCs w:val="16"/>
                <w:lang w:eastAsia="en-US"/>
              </w:rPr>
            </w:pPr>
            <w:r w:rsidRPr="001F23FC">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F23FC" w:rsidRDefault="009E3523" w:rsidP="009E3523">
            <w:pPr>
              <w:pStyle w:val="TAC"/>
              <w:jc w:val="left"/>
              <w:rPr>
                <w:sz w:val="16"/>
                <w:szCs w:val="16"/>
                <w:lang w:eastAsia="en-US"/>
              </w:rPr>
            </w:pPr>
            <w:r w:rsidRPr="001F23FC">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F23FC" w:rsidRDefault="009E3523" w:rsidP="009E3523">
            <w:pPr>
              <w:pStyle w:val="TAC"/>
              <w:jc w:val="left"/>
              <w:rPr>
                <w:sz w:val="16"/>
                <w:szCs w:val="16"/>
                <w:lang w:eastAsia="en-US"/>
              </w:rPr>
            </w:pPr>
            <w:r w:rsidRPr="001F23FC">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F23FC" w:rsidRDefault="009E3523" w:rsidP="009E3523">
            <w:pPr>
              <w:pStyle w:val="TAC"/>
              <w:jc w:val="left"/>
              <w:rPr>
                <w:sz w:val="16"/>
                <w:szCs w:val="16"/>
                <w:lang w:eastAsia="en-US"/>
              </w:rPr>
            </w:pPr>
            <w:r w:rsidRPr="001F23FC">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F23FC" w:rsidRDefault="009E3523" w:rsidP="009E3523">
            <w:pPr>
              <w:pStyle w:val="TAC"/>
              <w:jc w:val="left"/>
              <w:rPr>
                <w:sz w:val="16"/>
                <w:szCs w:val="16"/>
                <w:lang w:eastAsia="en-US"/>
              </w:rPr>
            </w:pPr>
            <w:r w:rsidRPr="001F23FC">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F23FC" w:rsidRDefault="009E3523" w:rsidP="009E3523">
            <w:pPr>
              <w:pStyle w:val="TAC"/>
              <w:jc w:val="left"/>
              <w:rPr>
                <w:sz w:val="16"/>
                <w:szCs w:val="16"/>
                <w:lang w:eastAsia="en-US"/>
              </w:rPr>
            </w:pPr>
            <w:r w:rsidRPr="001F23FC">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F23FC" w:rsidRDefault="009E3523" w:rsidP="009E3523">
            <w:pPr>
              <w:pStyle w:val="TAC"/>
              <w:jc w:val="left"/>
              <w:rPr>
                <w:sz w:val="16"/>
                <w:szCs w:val="16"/>
                <w:lang w:eastAsia="en-US"/>
              </w:rPr>
            </w:pPr>
            <w:r w:rsidRPr="001F23FC">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F23FC" w:rsidRDefault="009E3523" w:rsidP="009E3523">
            <w:pPr>
              <w:pStyle w:val="TAC"/>
              <w:jc w:val="left"/>
              <w:rPr>
                <w:sz w:val="16"/>
                <w:szCs w:val="16"/>
                <w:lang w:eastAsia="en-US"/>
              </w:rPr>
            </w:pPr>
            <w:r w:rsidRPr="001F23FC">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F23FC" w:rsidRDefault="009E3523" w:rsidP="009E3523">
            <w:pPr>
              <w:pStyle w:val="TAC"/>
              <w:jc w:val="left"/>
              <w:rPr>
                <w:sz w:val="16"/>
                <w:szCs w:val="16"/>
                <w:lang w:eastAsia="en-US"/>
              </w:rPr>
            </w:pPr>
            <w:r w:rsidRPr="001F23FC">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F23FC" w:rsidRDefault="009E3523" w:rsidP="009E3523">
            <w:pPr>
              <w:pStyle w:val="TAC"/>
              <w:jc w:val="left"/>
              <w:rPr>
                <w:sz w:val="16"/>
                <w:szCs w:val="16"/>
                <w:lang w:eastAsia="en-US"/>
              </w:rPr>
            </w:pPr>
            <w:r w:rsidRPr="001F23FC">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F23FC" w:rsidRDefault="009E3523" w:rsidP="009E3523">
            <w:pPr>
              <w:pStyle w:val="TAC"/>
              <w:jc w:val="left"/>
              <w:rPr>
                <w:sz w:val="16"/>
                <w:szCs w:val="16"/>
                <w:lang w:eastAsia="en-US"/>
              </w:rPr>
            </w:pPr>
            <w:r w:rsidRPr="001F23FC">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F23FC" w:rsidRDefault="009E3523" w:rsidP="009E3523">
            <w:pPr>
              <w:pStyle w:val="TAC"/>
              <w:jc w:val="left"/>
              <w:rPr>
                <w:sz w:val="16"/>
                <w:szCs w:val="16"/>
                <w:lang w:eastAsia="en-US"/>
              </w:rPr>
            </w:pPr>
            <w:r w:rsidRPr="001F23FC">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F23FC" w:rsidRDefault="009E3523" w:rsidP="009E3523">
            <w:pPr>
              <w:pStyle w:val="TAC"/>
              <w:jc w:val="left"/>
              <w:rPr>
                <w:sz w:val="16"/>
                <w:szCs w:val="16"/>
                <w:lang w:eastAsia="en-US"/>
              </w:rPr>
            </w:pPr>
            <w:r w:rsidRPr="001F23FC">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F23FC" w:rsidRDefault="009E3523" w:rsidP="009E3523">
            <w:pPr>
              <w:pStyle w:val="TAC"/>
              <w:jc w:val="left"/>
              <w:rPr>
                <w:sz w:val="16"/>
                <w:szCs w:val="16"/>
                <w:lang w:eastAsia="en-US"/>
              </w:rPr>
            </w:pPr>
            <w:r w:rsidRPr="001F23FC">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F23FC" w:rsidRDefault="009E3523" w:rsidP="009E3523">
            <w:pPr>
              <w:pStyle w:val="TAC"/>
              <w:jc w:val="left"/>
              <w:rPr>
                <w:sz w:val="16"/>
                <w:szCs w:val="16"/>
                <w:lang w:eastAsia="en-US"/>
              </w:rPr>
            </w:pPr>
            <w:r w:rsidRPr="001F23FC">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F23FC" w:rsidRDefault="009E3523" w:rsidP="009E3523">
            <w:pPr>
              <w:pStyle w:val="TAC"/>
              <w:jc w:val="left"/>
              <w:rPr>
                <w:sz w:val="16"/>
                <w:szCs w:val="16"/>
                <w:lang w:eastAsia="en-US"/>
              </w:rPr>
            </w:pPr>
            <w:r w:rsidRPr="001F23FC">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F23FC" w:rsidRDefault="009E3523" w:rsidP="009E3523">
            <w:pPr>
              <w:pStyle w:val="TAC"/>
              <w:jc w:val="left"/>
              <w:rPr>
                <w:sz w:val="16"/>
                <w:szCs w:val="16"/>
                <w:lang w:eastAsia="en-US"/>
              </w:rPr>
            </w:pPr>
            <w:r w:rsidRPr="001F23FC">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F23FC" w:rsidRDefault="009E3523" w:rsidP="009E3523">
            <w:pPr>
              <w:pStyle w:val="TAC"/>
              <w:jc w:val="left"/>
              <w:rPr>
                <w:sz w:val="16"/>
                <w:szCs w:val="16"/>
                <w:lang w:eastAsia="en-US"/>
              </w:rPr>
            </w:pPr>
            <w:r w:rsidRPr="001F23FC">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F23FC" w:rsidRDefault="009E3523" w:rsidP="009E3523">
            <w:pPr>
              <w:pStyle w:val="TAC"/>
              <w:jc w:val="left"/>
              <w:rPr>
                <w:sz w:val="16"/>
                <w:szCs w:val="16"/>
                <w:lang w:eastAsia="en-US"/>
              </w:rPr>
            </w:pPr>
            <w:r w:rsidRPr="001F23FC">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F23FC" w:rsidRDefault="009E3523" w:rsidP="009E3523">
            <w:pPr>
              <w:pStyle w:val="TAC"/>
              <w:jc w:val="left"/>
              <w:rPr>
                <w:sz w:val="16"/>
                <w:szCs w:val="16"/>
                <w:lang w:eastAsia="en-US"/>
              </w:rPr>
            </w:pPr>
            <w:r w:rsidRPr="001F23FC">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01315B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F23FC" w:rsidRDefault="009E3523" w:rsidP="009E3523">
            <w:pPr>
              <w:pStyle w:val="TAC"/>
              <w:jc w:val="left"/>
              <w:rPr>
                <w:sz w:val="16"/>
                <w:szCs w:val="16"/>
                <w:lang w:eastAsia="en-US"/>
              </w:rPr>
            </w:pPr>
            <w:r w:rsidRPr="001F23FC">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F23FC" w:rsidRDefault="009E3523" w:rsidP="009E3523">
            <w:pPr>
              <w:pStyle w:val="TAC"/>
              <w:jc w:val="left"/>
              <w:rPr>
                <w:sz w:val="16"/>
                <w:szCs w:val="16"/>
                <w:lang w:eastAsia="en-US"/>
              </w:rPr>
            </w:pPr>
            <w:r w:rsidRPr="001F23FC">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 xml:space="preserve">Measurement uncertainties and test tolerances for </w:t>
            </w:r>
            <w:proofErr w:type="spellStart"/>
            <w:r w:rsidRPr="001F23FC">
              <w:rPr>
                <w:rFonts w:ascii="Arial" w:hAnsi="Arial"/>
                <w:sz w:val="16"/>
                <w:szCs w:val="16"/>
                <w:lang w:eastAsia="en-US"/>
              </w:rPr>
              <w:t>mpr-PowerBoost</w:t>
            </w:r>
            <w:proofErr w:type="spellEnd"/>
            <w:r w:rsidRPr="001F23FC">
              <w:rPr>
                <w:rFonts w:ascii="Arial" w:hAnsi="Arial"/>
                <w:sz w:val="16"/>
                <w:szCs w:val="16"/>
                <w:lang w:eastAsia="en-US"/>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F23FC" w:rsidRDefault="009E3523" w:rsidP="009E3523">
            <w:pPr>
              <w:pStyle w:val="TAC"/>
              <w:jc w:val="left"/>
              <w:rPr>
                <w:sz w:val="16"/>
                <w:szCs w:val="16"/>
                <w:lang w:eastAsia="en-US"/>
              </w:rPr>
            </w:pPr>
            <w:r w:rsidRPr="001F23FC">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F23FC" w:rsidRDefault="009E3523" w:rsidP="009E3523">
            <w:pPr>
              <w:pStyle w:val="TAC"/>
              <w:jc w:val="left"/>
              <w:rPr>
                <w:sz w:val="16"/>
                <w:szCs w:val="16"/>
                <w:lang w:eastAsia="en-US"/>
              </w:rPr>
            </w:pPr>
            <w:r w:rsidRPr="001F23FC">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F23FC" w:rsidRDefault="009E3523" w:rsidP="009E3523">
            <w:pPr>
              <w:pStyle w:val="TAC"/>
              <w:jc w:val="left"/>
              <w:rPr>
                <w:sz w:val="16"/>
                <w:szCs w:val="16"/>
                <w:lang w:eastAsia="en-US"/>
              </w:rPr>
            </w:pPr>
            <w:r w:rsidRPr="001F23FC">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F23FC" w:rsidRDefault="009E3523" w:rsidP="009E3523">
            <w:pPr>
              <w:pStyle w:val="TAC"/>
              <w:jc w:val="left"/>
              <w:rPr>
                <w:sz w:val="16"/>
                <w:szCs w:val="16"/>
                <w:lang w:eastAsia="en-US"/>
              </w:rPr>
            </w:pPr>
            <w:r w:rsidRPr="001F23FC">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F23FC" w:rsidRDefault="009E3523" w:rsidP="009E3523">
            <w:pPr>
              <w:pStyle w:val="TAC"/>
              <w:jc w:val="left"/>
              <w:rPr>
                <w:sz w:val="16"/>
                <w:szCs w:val="16"/>
                <w:lang w:eastAsia="en-US"/>
              </w:rPr>
            </w:pPr>
            <w:r w:rsidRPr="001F23FC">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F23FC" w:rsidRDefault="009E3523" w:rsidP="009E3523">
            <w:pPr>
              <w:pStyle w:val="TAC"/>
              <w:jc w:val="left"/>
              <w:rPr>
                <w:sz w:val="16"/>
                <w:szCs w:val="16"/>
                <w:lang w:eastAsia="en-US"/>
              </w:rPr>
            </w:pPr>
            <w:r w:rsidRPr="001F23FC">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F23FC" w:rsidRDefault="009E3523" w:rsidP="009E3523">
            <w:pPr>
              <w:pStyle w:val="TAC"/>
              <w:jc w:val="left"/>
              <w:rPr>
                <w:sz w:val="16"/>
                <w:szCs w:val="16"/>
                <w:lang w:eastAsia="en-US"/>
              </w:rPr>
            </w:pPr>
            <w:r w:rsidRPr="001F23FC">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F23FC" w:rsidRDefault="009E3523" w:rsidP="009E3523">
            <w:pPr>
              <w:pStyle w:val="TAC"/>
              <w:jc w:val="left"/>
              <w:rPr>
                <w:sz w:val="16"/>
                <w:szCs w:val="16"/>
                <w:lang w:eastAsia="en-US"/>
              </w:rPr>
            </w:pPr>
            <w:r w:rsidRPr="001F23FC">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F23FC" w:rsidRDefault="009E3523" w:rsidP="009E3523">
            <w:pPr>
              <w:pStyle w:val="TAC"/>
              <w:jc w:val="left"/>
              <w:rPr>
                <w:sz w:val="16"/>
                <w:szCs w:val="16"/>
                <w:lang w:eastAsia="en-US"/>
              </w:rPr>
            </w:pPr>
            <w:r w:rsidRPr="001F23FC">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F23FC" w:rsidRDefault="009E3523" w:rsidP="009E3523">
            <w:pPr>
              <w:pStyle w:val="TAC"/>
              <w:jc w:val="left"/>
              <w:rPr>
                <w:sz w:val="16"/>
                <w:szCs w:val="16"/>
                <w:lang w:eastAsia="en-US"/>
              </w:rPr>
            </w:pPr>
            <w:r w:rsidRPr="001F23FC">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F23FC" w:rsidRDefault="009E3523" w:rsidP="009E3523">
            <w:pPr>
              <w:pStyle w:val="TAC"/>
              <w:jc w:val="left"/>
              <w:rPr>
                <w:sz w:val="16"/>
                <w:szCs w:val="16"/>
                <w:lang w:eastAsia="en-US"/>
              </w:rPr>
            </w:pPr>
            <w:r w:rsidRPr="001F23FC">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F23FC" w:rsidRDefault="009E3523" w:rsidP="009E3523">
            <w:pPr>
              <w:pStyle w:val="TAC"/>
              <w:jc w:val="left"/>
              <w:rPr>
                <w:sz w:val="16"/>
                <w:szCs w:val="16"/>
                <w:lang w:eastAsia="en-US"/>
              </w:rPr>
            </w:pPr>
            <w:r w:rsidRPr="001F23FC">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F23FC" w:rsidRDefault="009E3523" w:rsidP="009E3523">
            <w:pPr>
              <w:pStyle w:val="TAC"/>
              <w:jc w:val="left"/>
              <w:rPr>
                <w:sz w:val="16"/>
                <w:szCs w:val="16"/>
                <w:lang w:eastAsia="en-US"/>
              </w:rPr>
            </w:pPr>
            <w:r w:rsidRPr="001F23FC">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F23FC" w:rsidRDefault="009E3523" w:rsidP="009E3523">
            <w:pPr>
              <w:pStyle w:val="TAC"/>
              <w:jc w:val="left"/>
              <w:rPr>
                <w:sz w:val="16"/>
                <w:szCs w:val="16"/>
                <w:lang w:eastAsia="en-US"/>
              </w:rPr>
            </w:pPr>
            <w:r w:rsidRPr="001F23FC">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F23FC" w:rsidRDefault="009E3523" w:rsidP="009E3523">
            <w:pPr>
              <w:pStyle w:val="TAC"/>
              <w:jc w:val="left"/>
              <w:rPr>
                <w:sz w:val="16"/>
                <w:szCs w:val="16"/>
                <w:lang w:eastAsia="en-US"/>
              </w:rPr>
            </w:pPr>
            <w:r w:rsidRPr="001F23FC">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F23FC" w:rsidRDefault="009E3523" w:rsidP="009E3523">
            <w:pPr>
              <w:pStyle w:val="TAC"/>
              <w:jc w:val="left"/>
              <w:rPr>
                <w:sz w:val="16"/>
                <w:szCs w:val="16"/>
                <w:lang w:eastAsia="en-US"/>
              </w:rPr>
            </w:pPr>
            <w:r w:rsidRPr="001F23FC">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F23FC" w:rsidRDefault="009E3523" w:rsidP="009E3523">
            <w:pPr>
              <w:pStyle w:val="TAC"/>
              <w:jc w:val="left"/>
              <w:rPr>
                <w:sz w:val="16"/>
                <w:szCs w:val="16"/>
                <w:lang w:eastAsia="en-US"/>
              </w:rPr>
            </w:pPr>
            <w:r w:rsidRPr="001F23FC">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F23FC" w:rsidRDefault="009E3523" w:rsidP="009E3523">
            <w:pPr>
              <w:pStyle w:val="TAC"/>
              <w:jc w:val="left"/>
              <w:rPr>
                <w:sz w:val="16"/>
                <w:szCs w:val="16"/>
                <w:lang w:eastAsia="en-US"/>
              </w:rPr>
            </w:pPr>
            <w:r w:rsidRPr="001F23FC">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F23FC" w:rsidRDefault="009E3523" w:rsidP="009E3523">
            <w:pPr>
              <w:pStyle w:val="TAC"/>
              <w:jc w:val="left"/>
              <w:rPr>
                <w:sz w:val="16"/>
                <w:szCs w:val="16"/>
                <w:lang w:eastAsia="en-US"/>
              </w:rPr>
            </w:pPr>
            <w:r w:rsidRPr="001F23FC">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F23FC" w:rsidRDefault="009E3523" w:rsidP="009E3523">
            <w:pPr>
              <w:pStyle w:val="TAC"/>
              <w:jc w:val="left"/>
              <w:rPr>
                <w:sz w:val="16"/>
                <w:szCs w:val="16"/>
                <w:lang w:eastAsia="en-US"/>
              </w:rPr>
            </w:pPr>
            <w:r w:rsidRPr="001F23FC">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F23FC" w:rsidRDefault="009E3523" w:rsidP="009E3523">
            <w:pPr>
              <w:pStyle w:val="TAC"/>
              <w:jc w:val="left"/>
              <w:rPr>
                <w:sz w:val="16"/>
                <w:szCs w:val="16"/>
                <w:lang w:eastAsia="en-US"/>
              </w:rPr>
            </w:pPr>
            <w:r w:rsidRPr="001F23FC">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F23FC" w:rsidRDefault="009E3523" w:rsidP="009E3523">
            <w:pPr>
              <w:pStyle w:val="TAC"/>
              <w:jc w:val="left"/>
              <w:rPr>
                <w:sz w:val="16"/>
                <w:szCs w:val="16"/>
                <w:lang w:eastAsia="en-US"/>
              </w:rPr>
            </w:pPr>
            <w:r w:rsidRPr="001F23FC">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F23FC" w:rsidRDefault="009E3523" w:rsidP="009E3523">
            <w:pPr>
              <w:pStyle w:val="TAC"/>
              <w:jc w:val="left"/>
              <w:rPr>
                <w:sz w:val="16"/>
                <w:szCs w:val="16"/>
                <w:lang w:eastAsia="en-US"/>
              </w:rPr>
            </w:pPr>
            <w:r w:rsidRPr="001F23FC">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F23FC" w:rsidRDefault="009E3523" w:rsidP="009E3523">
            <w:pPr>
              <w:pStyle w:val="TAC"/>
              <w:jc w:val="left"/>
              <w:rPr>
                <w:sz w:val="16"/>
                <w:szCs w:val="16"/>
                <w:lang w:eastAsia="en-US"/>
              </w:rPr>
            </w:pPr>
            <w:r w:rsidRPr="001F23FC">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F23FC" w:rsidRDefault="009E3523" w:rsidP="009E3523">
            <w:pPr>
              <w:pStyle w:val="TAC"/>
              <w:jc w:val="left"/>
              <w:rPr>
                <w:sz w:val="16"/>
                <w:szCs w:val="16"/>
                <w:lang w:eastAsia="en-US"/>
              </w:rPr>
            </w:pPr>
            <w:r w:rsidRPr="001F23FC">
              <w:rPr>
                <w:sz w:val="16"/>
                <w:szCs w:val="16"/>
                <w:lang w:eastAsia="en-US"/>
              </w:rPr>
              <w:t>R5-22</w:t>
            </w:r>
            <w:r w:rsidR="00BF1EB8" w:rsidRPr="001F23FC">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F23FC" w:rsidRDefault="009E3523" w:rsidP="009E3523">
            <w:pPr>
              <w:pStyle w:val="TAC"/>
              <w:jc w:val="left"/>
              <w:rPr>
                <w:sz w:val="16"/>
                <w:szCs w:val="16"/>
                <w:lang w:eastAsia="en-US"/>
              </w:rPr>
            </w:pPr>
            <w:r w:rsidRPr="001F23FC">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F23FC" w:rsidRDefault="00BF1EB8" w:rsidP="009E352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F23FC" w:rsidRDefault="009E3523" w:rsidP="009E3523">
            <w:pPr>
              <w:pStyle w:val="TAC"/>
              <w:jc w:val="left"/>
              <w:rPr>
                <w:sz w:val="16"/>
                <w:szCs w:val="16"/>
                <w:lang w:eastAsia="en-US"/>
              </w:rPr>
            </w:pPr>
            <w:r w:rsidRPr="001F23FC">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F23FC" w:rsidRDefault="009E3523" w:rsidP="009E3523">
            <w:pPr>
              <w:pStyle w:val="TAC"/>
              <w:jc w:val="left"/>
              <w:rPr>
                <w:sz w:val="16"/>
                <w:szCs w:val="16"/>
                <w:lang w:eastAsia="en-US"/>
              </w:rPr>
            </w:pPr>
            <w:r w:rsidRPr="001F23FC">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F23FC" w:rsidRDefault="009E3523" w:rsidP="009E3523">
            <w:pPr>
              <w:pStyle w:val="TAC"/>
              <w:jc w:val="left"/>
              <w:rPr>
                <w:sz w:val="16"/>
                <w:szCs w:val="16"/>
                <w:lang w:eastAsia="en-US"/>
              </w:rPr>
            </w:pPr>
            <w:r w:rsidRPr="001F23FC">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F23FC" w:rsidRDefault="009E3523" w:rsidP="009E3523">
            <w:pPr>
              <w:pStyle w:val="TAC"/>
              <w:jc w:val="left"/>
              <w:rPr>
                <w:sz w:val="16"/>
                <w:szCs w:val="16"/>
                <w:lang w:eastAsia="en-US"/>
              </w:rPr>
            </w:pPr>
            <w:r w:rsidRPr="001F23FC">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F23FC" w:rsidRDefault="009E3523" w:rsidP="009E3523">
            <w:pPr>
              <w:pStyle w:val="TAC"/>
              <w:jc w:val="left"/>
              <w:rPr>
                <w:sz w:val="16"/>
                <w:szCs w:val="16"/>
                <w:lang w:eastAsia="en-US"/>
              </w:rPr>
            </w:pPr>
            <w:r w:rsidRPr="001F23FC">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F23FC" w:rsidRDefault="009E3523" w:rsidP="009E3523">
            <w:pPr>
              <w:pStyle w:val="TAC"/>
              <w:jc w:val="left"/>
              <w:rPr>
                <w:sz w:val="16"/>
                <w:szCs w:val="16"/>
                <w:lang w:eastAsia="en-US"/>
              </w:rPr>
            </w:pPr>
            <w:r w:rsidRPr="001F23FC">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F23FC" w:rsidRDefault="009E3523" w:rsidP="009E3523">
            <w:pPr>
              <w:pStyle w:val="TAC"/>
              <w:jc w:val="left"/>
              <w:rPr>
                <w:sz w:val="16"/>
                <w:szCs w:val="16"/>
                <w:lang w:eastAsia="en-US"/>
              </w:rPr>
            </w:pPr>
            <w:r w:rsidRPr="001F23FC">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F23FC" w:rsidRDefault="009E3523" w:rsidP="009E3523">
            <w:pPr>
              <w:pStyle w:val="TAC"/>
              <w:jc w:val="left"/>
              <w:rPr>
                <w:sz w:val="16"/>
                <w:szCs w:val="16"/>
                <w:lang w:eastAsia="en-US"/>
              </w:rPr>
            </w:pPr>
            <w:r w:rsidRPr="001F23FC">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F23FC" w:rsidRDefault="009E3523" w:rsidP="009E3523">
            <w:pPr>
              <w:pStyle w:val="TAC"/>
              <w:jc w:val="left"/>
              <w:rPr>
                <w:sz w:val="16"/>
                <w:szCs w:val="16"/>
                <w:lang w:eastAsia="en-US"/>
              </w:rPr>
            </w:pPr>
            <w:r w:rsidRPr="001F23FC">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F23FC" w:rsidRDefault="009E3523" w:rsidP="009E3523">
            <w:pPr>
              <w:pStyle w:val="TAC"/>
              <w:jc w:val="left"/>
              <w:rPr>
                <w:sz w:val="16"/>
                <w:szCs w:val="16"/>
                <w:lang w:eastAsia="en-US"/>
              </w:rPr>
            </w:pPr>
            <w:r w:rsidRPr="001F23FC">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F23FC" w:rsidRDefault="009E3523" w:rsidP="009E3523">
            <w:pPr>
              <w:pStyle w:val="TAC"/>
              <w:jc w:val="left"/>
              <w:rPr>
                <w:sz w:val="16"/>
                <w:szCs w:val="16"/>
                <w:lang w:eastAsia="en-US"/>
              </w:rPr>
            </w:pPr>
            <w:r w:rsidRPr="001F23FC">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F23FC" w:rsidRDefault="009E3523" w:rsidP="009E3523">
            <w:pPr>
              <w:pStyle w:val="TAC"/>
              <w:jc w:val="left"/>
              <w:rPr>
                <w:sz w:val="16"/>
                <w:szCs w:val="16"/>
                <w:lang w:eastAsia="en-US"/>
              </w:rPr>
            </w:pPr>
            <w:r w:rsidRPr="001F23FC">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F23FC" w:rsidRDefault="009E3523" w:rsidP="009E3523">
            <w:pPr>
              <w:pStyle w:val="TAC"/>
              <w:jc w:val="left"/>
              <w:rPr>
                <w:sz w:val="16"/>
                <w:szCs w:val="16"/>
                <w:lang w:eastAsia="en-US"/>
              </w:rPr>
            </w:pPr>
            <w:r w:rsidRPr="001F23FC">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F23FC" w:rsidRDefault="009E3523" w:rsidP="009E3523">
            <w:pPr>
              <w:pStyle w:val="TAC"/>
              <w:jc w:val="left"/>
              <w:rPr>
                <w:sz w:val="16"/>
                <w:szCs w:val="16"/>
                <w:lang w:eastAsia="en-US"/>
              </w:rPr>
            </w:pPr>
            <w:r w:rsidRPr="001F23FC">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F23FC" w:rsidRDefault="009E3523" w:rsidP="009E3523">
            <w:pPr>
              <w:pStyle w:val="TAC"/>
              <w:jc w:val="left"/>
              <w:rPr>
                <w:sz w:val="16"/>
                <w:szCs w:val="16"/>
                <w:lang w:eastAsia="en-US"/>
              </w:rPr>
            </w:pPr>
            <w:r w:rsidRPr="001F23FC">
              <w:rPr>
                <w:sz w:val="16"/>
                <w:szCs w:val="16"/>
                <w:lang w:eastAsia="en-US"/>
              </w:rPr>
              <w:t>17.1.0</w:t>
            </w:r>
          </w:p>
        </w:tc>
      </w:tr>
      <w:tr w:rsidR="00F96E35" w:rsidRPr="001F23FC"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F23FC" w:rsidRDefault="00F96E35" w:rsidP="00F96E35">
            <w:pPr>
              <w:pStyle w:val="TAC"/>
              <w:jc w:val="left"/>
              <w:rPr>
                <w:sz w:val="16"/>
                <w:szCs w:val="16"/>
                <w:lang w:eastAsia="en-US"/>
              </w:rPr>
            </w:pPr>
            <w:r w:rsidRPr="001F23FC">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F23FC" w:rsidRDefault="00F96E35" w:rsidP="00F96E35">
            <w:pPr>
              <w:pStyle w:val="TAC"/>
              <w:jc w:val="left"/>
              <w:rPr>
                <w:sz w:val="16"/>
                <w:szCs w:val="16"/>
                <w:lang w:eastAsia="en-US"/>
              </w:rPr>
            </w:pPr>
            <w:r w:rsidRPr="001F23FC">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F23FC" w:rsidRDefault="00F96E35" w:rsidP="00F96E35">
            <w:pPr>
              <w:pStyle w:val="TAC"/>
              <w:jc w:val="left"/>
              <w:rPr>
                <w:sz w:val="16"/>
                <w:szCs w:val="16"/>
                <w:lang w:eastAsia="en-US"/>
              </w:rPr>
            </w:pPr>
            <w:r w:rsidRPr="001F23FC">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F23FC" w:rsidRDefault="00F96E35" w:rsidP="00F96E35">
            <w:pPr>
              <w:pStyle w:val="TAC"/>
              <w:jc w:val="left"/>
              <w:rPr>
                <w:sz w:val="16"/>
                <w:szCs w:val="16"/>
                <w:lang w:eastAsia="en-US"/>
              </w:rPr>
            </w:pPr>
            <w:r w:rsidRPr="001F23FC">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F23FC" w:rsidRDefault="00F96E35" w:rsidP="00F96E35">
            <w:pPr>
              <w:pStyle w:val="TAC"/>
              <w:jc w:val="left"/>
              <w:rPr>
                <w:sz w:val="16"/>
                <w:szCs w:val="16"/>
                <w:lang w:eastAsia="en-US"/>
              </w:rPr>
            </w:pPr>
            <w:r w:rsidRPr="001F23FC">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F23FC" w:rsidRDefault="00F96E35" w:rsidP="00F96E35">
            <w:pPr>
              <w:pStyle w:val="TAC"/>
              <w:jc w:val="left"/>
              <w:rPr>
                <w:sz w:val="16"/>
                <w:szCs w:val="16"/>
                <w:lang w:eastAsia="en-US"/>
              </w:rPr>
            </w:pPr>
            <w:r w:rsidRPr="001F23FC">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4C564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F23FC" w:rsidRDefault="00F96E35" w:rsidP="00F96E35">
            <w:pPr>
              <w:pStyle w:val="TAC"/>
              <w:jc w:val="left"/>
              <w:rPr>
                <w:sz w:val="16"/>
                <w:szCs w:val="16"/>
                <w:lang w:eastAsia="en-US"/>
              </w:rPr>
            </w:pPr>
            <w:r w:rsidRPr="001F23FC">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F23FC" w:rsidRDefault="00F96E35" w:rsidP="00F96E35">
            <w:pPr>
              <w:pStyle w:val="TAC"/>
              <w:jc w:val="left"/>
              <w:rPr>
                <w:sz w:val="16"/>
                <w:szCs w:val="16"/>
                <w:lang w:eastAsia="en-US"/>
              </w:rPr>
            </w:pPr>
            <w:r w:rsidRPr="001F23FC">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F23FC" w:rsidRDefault="00F96E35" w:rsidP="00F96E35">
            <w:pPr>
              <w:pStyle w:val="TAC"/>
              <w:jc w:val="left"/>
              <w:rPr>
                <w:sz w:val="16"/>
                <w:szCs w:val="16"/>
                <w:lang w:eastAsia="en-US"/>
              </w:rPr>
            </w:pPr>
            <w:r w:rsidRPr="001F23FC">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F23FC" w:rsidRDefault="00F96E35" w:rsidP="00F96E35">
            <w:pPr>
              <w:pStyle w:val="TAC"/>
              <w:jc w:val="left"/>
              <w:rPr>
                <w:sz w:val="16"/>
                <w:szCs w:val="16"/>
                <w:lang w:eastAsia="en-US"/>
              </w:rPr>
            </w:pPr>
            <w:r w:rsidRPr="001F23FC">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F23FC" w:rsidRDefault="00F96E35" w:rsidP="00F96E35">
            <w:pPr>
              <w:pStyle w:val="TAC"/>
              <w:jc w:val="left"/>
              <w:rPr>
                <w:sz w:val="16"/>
                <w:szCs w:val="16"/>
                <w:lang w:eastAsia="en-US"/>
              </w:rPr>
            </w:pPr>
            <w:r w:rsidRPr="001F23FC">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F23FC" w:rsidRDefault="00F96E35" w:rsidP="00F96E35">
            <w:pPr>
              <w:pStyle w:val="TAC"/>
              <w:jc w:val="left"/>
              <w:rPr>
                <w:sz w:val="16"/>
                <w:szCs w:val="16"/>
                <w:lang w:eastAsia="en-US"/>
              </w:rPr>
            </w:pPr>
            <w:r w:rsidRPr="001F23FC">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F23FC" w:rsidRDefault="00F96E35" w:rsidP="00F96E35">
            <w:pPr>
              <w:pStyle w:val="TAC"/>
              <w:jc w:val="left"/>
              <w:rPr>
                <w:sz w:val="16"/>
                <w:szCs w:val="16"/>
                <w:lang w:eastAsia="en-US"/>
              </w:rPr>
            </w:pPr>
            <w:r w:rsidRPr="001F23FC">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F23FC" w:rsidRDefault="00F96E35" w:rsidP="00F96E35">
            <w:pPr>
              <w:pStyle w:val="TAC"/>
              <w:jc w:val="left"/>
              <w:rPr>
                <w:sz w:val="16"/>
                <w:szCs w:val="16"/>
                <w:lang w:eastAsia="en-US"/>
              </w:rPr>
            </w:pPr>
            <w:r w:rsidRPr="001F23FC">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F23FC" w:rsidRDefault="00F96E35" w:rsidP="00F96E35">
            <w:pPr>
              <w:pStyle w:val="TAC"/>
              <w:jc w:val="left"/>
              <w:rPr>
                <w:sz w:val="16"/>
                <w:szCs w:val="16"/>
                <w:lang w:eastAsia="en-US"/>
              </w:rPr>
            </w:pPr>
            <w:r w:rsidRPr="001F23FC">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F23FC" w:rsidRDefault="00F96E35" w:rsidP="00F96E35">
            <w:pPr>
              <w:pStyle w:val="TAC"/>
              <w:jc w:val="left"/>
              <w:rPr>
                <w:sz w:val="16"/>
                <w:szCs w:val="16"/>
                <w:lang w:eastAsia="en-US"/>
              </w:rPr>
            </w:pPr>
            <w:r w:rsidRPr="001F23FC">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F23FC" w:rsidRDefault="00F96E35" w:rsidP="00F96E35">
            <w:pPr>
              <w:pStyle w:val="TAC"/>
              <w:jc w:val="left"/>
              <w:rPr>
                <w:sz w:val="16"/>
                <w:szCs w:val="16"/>
                <w:lang w:eastAsia="en-US"/>
              </w:rPr>
            </w:pPr>
            <w:r w:rsidRPr="001F23FC">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F23FC" w:rsidRDefault="00F96E35" w:rsidP="00F96E35">
            <w:pPr>
              <w:pStyle w:val="TAC"/>
              <w:jc w:val="left"/>
              <w:rPr>
                <w:sz w:val="16"/>
                <w:szCs w:val="16"/>
                <w:lang w:eastAsia="en-US"/>
              </w:rPr>
            </w:pPr>
            <w:r w:rsidRPr="001F23FC">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Additions to the definition of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F23FC" w:rsidRDefault="00F96E35" w:rsidP="00F96E35">
            <w:pPr>
              <w:pStyle w:val="TAC"/>
              <w:jc w:val="left"/>
              <w:rPr>
                <w:sz w:val="16"/>
                <w:szCs w:val="16"/>
                <w:lang w:eastAsia="en-US"/>
              </w:rPr>
            </w:pPr>
            <w:r w:rsidRPr="001F23FC">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F23FC" w:rsidRDefault="00F96E35" w:rsidP="00F96E35">
            <w:pPr>
              <w:pStyle w:val="TAC"/>
              <w:jc w:val="left"/>
              <w:rPr>
                <w:sz w:val="16"/>
                <w:szCs w:val="16"/>
                <w:lang w:eastAsia="en-US"/>
              </w:rPr>
            </w:pPr>
            <w:r w:rsidRPr="001F23FC">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F23FC" w:rsidRDefault="00F96E35" w:rsidP="00F96E35">
            <w:pPr>
              <w:pStyle w:val="TAC"/>
              <w:jc w:val="left"/>
              <w:rPr>
                <w:sz w:val="16"/>
                <w:szCs w:val="16"/>
                <w:lang w:eastAsia="en-US"/>
              </w:rPr>
            </w:pPr>
            <w:r w:rsidRPr="001F23FC">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F23FC" w:rsidRDefault="00F96E35" w:rsidP="00F96E35">
            <w:pPr>
              <w:pStyle w:val="TAC"/>
              <w:jc w:val="left"/>
              <w:rPr>
                <w:sz w:val="16"/>
                <w:szCs w:val="16"/>
                <w:lang w:eastAsia="en-US"/>
              </w:rPr>
            </w:pPr>
            <w:r w:rsidRPr="001F23FC">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F23FC" w:rsidRDefault="00F96E35" w:rsidP="00F96E35">
            <w:pPr>
              <w:pStyle w:val="TAC"/>
              <w:jc w:val="left"/>
              <w:rPr>
                <w:sz w:val="16"/>
                <w:szCs w:val="16"/>
                <w:lang w:eastAsia="en-US"/>
              </w:rPr>
            </w:pPr>
            <w:r w:rsidRPr="001F23FC">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F23FC" w:rsidRDefault="00F96E35" w:rsidP="00F96E35">
            <w:pPr>
              <w:pStyle w:val="TAC"/>
              <w:jc w:val="left"/>
              <w:rPr>
                <w:sz w:val="16"/>
                <w:szCs w:val="16"/>
                <w:lang w:eastAsia="en-US"/>
              </w:rPr>
            </w:pPr>
            <w:r w:rsidRPr="001F23FC">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F23FC" w:rsidRDefault="00F96E35" w:rsidP="00F96E35">
            <w:pPr>
              <w:pStyle w:val="TAC"/>
              <w:jc w:val="left"/>
              <w:rPr>
                <w:sz w:val="16"/>
                <w:szCs w:val="16"/>
                <w:lang w:eastAsia="en-US"/>
              </w:rPr>
            </w:pPr>
            <w:r w:rsidRPr="001F23FC">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F23FC" w:rsidRDefault="00F96E35" w:rsidP="00F96E35">
            <w:pPr>
              <w:pStyle w:val="TAC"/>
              <w:jc w:val="left"/>
              <w:rPr>
                <w:sz w:val="16"/>
                <w:szCs w:val="16"/>
                <w:lang w:eastAsia="en-US"/>
              </w:rPr>
            </w:pPr>
            <w:r w:rsidRPr="001F23FC">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F23FC" w:rsidRDefault="00F96E35" w:rsidP="00F96E35">
            <w:pPr>
              <w:pStyle w:val="TAC"/>
              <w:jc w:val="left"/>
              <w:rPr>
                <w:sz w:val="16"/>
                <w:szCs w:val="16"/>
                <w:lang w:eastAsia="en-US"/>
              </w:rPr>
            </w:pPr>
            <w:r w:rsidRPr="001F23FC">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F23FC" w:rsidRDefault="00F96E35" w:rsidP="00F96E35">
            <w:pPr>
              <w:pStyle w:val="TAC"/>
              <w:jc w:val="left"/>
              <w:rPr>
                <w:sz w:val="16"/>
                <w:szCs w:val="16"/>
                <w:lang w:eastAsia="en-US"/>
              </w:rPr>
            </w:pPr>
            <w:r w:rsidRPr="001F23FC">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F23FC" w:rsidRDefault="00F96E35" w:rsidP="00F96E35">
            <w:pPr>
              <w:pStyle w:val="TAC"/>
              <w:jc w:val="left"/>
              <w:rPr>
                <w:sz w:val="16"/>
                <w:szCs w:val="16"/>
                <w:lang w:eastAsia="en-US"/>
              </w:rPr>
            </w:pPr>
            <w:r w:rsidRPr="001F23FC">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F23FC" w:rsidRDefault="00F96E35" w:rsidP="00F96E35">
            <w:pPr>
              <w:pStyle w:val="TAC"/>
              <w:jc w:val="left"/>
              <w:rPr>
                <w:sz w:val="16"/>
                <w:szCs w:val="16"/>
                <w:lang w:eastAsia="en-US"/>
              </w:rPr>
            </w:pPr>
            <w:r w:rsidRPr="001F23FC">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F23FC" w:rsidRDefault="00F96E35" w:rsidP="00F96E35">
            <w:pPr>
              <w:pStyle w:val="TAC"/>
              <w:jc w:val="left"/>
              <w:rPr>
                <w:sz w:val="16"/>
                <w:szCs w:val="16"/>
                <w:lang w:eastAsia="en-US"/>
              </w:rPr>
            </w:pPr>
            <w:r w:rsidRPr="001F23FC">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F23FC" w:rsidRDefault="00F96E35" w:rsidP="00F96E35">
            <w:pPr>
              <w:pStyle w:val="TAC"/>
              <w:jc w:val="left"/>
              <w:rPr>
                <w:sz w:val="16"/>
                <w:szCs w:val="16"/>
                <w:lang w:eastAsia="en-US"/>
              </w:rPr>
            </w:pPr>
            <w:r w:rsidRPr="001F23FC">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F23FC" w:rsidRDefault="00F96E35" w:rsidP="00F96E35">
            <w:pPr>
              <w:pStyle w:val="TAC"/>
              <w:jc w:val="left"/>
              <w:rPr>
                <w:sz w:val="16"/>
                <w:szCs w:val="16"/>
                <w:lang w:eastAsia="en-US"/>
              </w:rPr>
            </w:pPr>
            <w:r w:rsidRPr="001F23FC">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F23FC" w:rsidRDefault="00F96E35" w:rsidP="00F96E35">
            <w:pPr>
              <w:pStyle w:val="TAC"/>
              <w:jc w:val="left"/>
              <w:rPr>
                <w:sz w:val="16"/>
                <w:szCs w:val="16"/>
                <w:lang w:eastAsia="en-US"/>
              </w:rPr>
            </w:pPr>
            <w:r w:rsidRPr="001F23FC">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Correction of BPS references in </w:t>
            </w:r>
            <w:proofErr w:type="spellStart"/>
            <w:r w:rsidRPr="001F23FC">
              <w:rPr>
                <w:rFonts w:ascii="Arial" w:hAnsi="Arial"/>
                <w:sz w:val="16"/>
                <w:szCs w:val="16"/>
                <w:lang w:eastAsia="en-US"/>
              </w:rPr>
              <w:t>SphCov</w:t>
            </w:r>
            <w:proofErr w:type="spellEnd"/>
            <w:r w:rsidRPr="001F23FC">
              <w:rPr>
                <w:rFonts w:ascii="Arial" w:hAnsi="Arial"/>
                <w:sz w:val="16"/>
                <w:szCs w:val="16"/>
                <w:lang w:eastAsia="en-US"/>
              </w:rPr>
              <w:t xml:space="preserve">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F23FC" w:rsidRDefault="00F96E35" w:rsidP="00F96E35">
            <w:pPr>
              <w:pStyle w:val="TAC"/>
              <w:jc w:val="left"/>
              <w:rPr>
                <w:sz w:val="16"/>
                <w:szCs w:val="16"/>
                <w:lang w:eastAsia="en-US"/>
              </w:rPr>
            </w:pPr>
            <w:r w:rsidRPr="001F23FC">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F23FC" w:rsidRDefault="00F96E35" w:rsidP="00F96E35">
            <w:pPr>
              <w:pStyle w:val="TAC"/>
              <w:jc w:val="left"/>
              <w:rPr>
                <w:sz w:val="16"/>
                <w:szCs w:val="16"/>
                <w:lang w:eastAsia="en-US"/>
              </w:rPr>
            </w:pPr>
            <w:r w:rsidRPr="001F23FC">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F23FC" w:rsidRDefault="00F96E35" w:rsidP="00F96E35">
            <w:pPr>
              <w:pStyle w:val="TAC"/>
              <w:jc w:val="left"/>
              <w:rPr>
                <w:sz w:val="16"/>
                <w:szCs w:val="16"/>
                <w:lang w:eastAsia="en-US"/>
              </w:rPr>
            </w:pPr>
            <w:r w:rsidRPr="001F23FC">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F23FC" w:rsidRDefault="00F96E35" w:rsidP="00F96E35">
            <w:pPr>
              <w:pStyle w:val="TAC"/>
              <w:jc w:val="left"/>
              <w:rPr>
                <w:sz w:val="16"/>
                <w:szCs w:val="16"/>
                <w:lang w:eastAsia="en-US"/>
              </w:rPr>
            </w:pPr>
            <w:r w:rsidRPr="001F23FC">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F23FC" w:rsidRDefault="00F96E35" w:rsidP="00F96E35">
            <w:pPr>
              <w:pStyle w:val="TAC"/>
              <w:jc w:val="left"/>
              <w:rPr>
                <w:sz w:val="16"/>
                <w:szCs w:val="16"/>
                <w:lang w:eastAsia="en-US"/>
              </w:rPr>
            </w:pPr>
            <w:r w:rsidRPr="001F23FC">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F23FC" w:rsidRDefault="00F96E35" w:rsidP="00F96E35">
            <w:pPr>
              <w:pStyle w:val="TAC"/>
              <w:jc w:val="left"/>
              <w:rPr>
                <w:sz w:val="16"/>
                <w:szCs w:val="16"/>
                <w:lang w:eastAsia="en-US"/>
              </w:rPr>
            </w:pPr>
            <w:r w:rsidRPr="001F23FC">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F23FC" w:rsidRDefault="00F96E35" w:rsidP="00F96E35">
            <w:pPr>
              <w:pStyle w:val="TAC"/>
              <w:jc w:val="left"/>
              <w:rPr>
                <w:sz w:val="16"/>
                <w:szCs w:val="16"/>
                <w:lang w:eastAsia="en-US"/>
              </w:rPr>
            </w:pPr>
            <w:r w:rsidRPr="001F23FC">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F23FC" w:rsidRDefault="00F96E35" w:rsidP="00F96E35">
            <w:pPr>
              <w:pStyle w:val="TAC"/>
              <w:jc w:val="left"/>
              <w:rPr>
                <w:sz w:val="16"/>
                <w:szCs w:val="16"/>
                <w:lang w:eastAsia="en-US"/>
              </w:rPr>
            </w:pPr>
            <w:r w:rsidRPr="001F23FC">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F23FC" w:rsidRDefault="00F96E35" w:rsidP="00F96E35">
            <w:pPr>
              <w:pStyle w:val="TAC"/>
              <w:jc w:val="left"/>
              <w:rPr>
                <w:sz w:val="16"/>
                <w:szCs w:val="16"/>
                <w:lang w:eastAsia="en-US"/>
              </w:rPr>
            </w:pPr>
            <w:r w:rsidRPr="001F23FC">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F23FC" w:rsidRDefault="00F96E35" w:rsidP="00F96E35">
            <w:pPr>
              <w:pStyle w:val="TAC"/>
              <w:jc w:val="left"/>
              <w:rPr>
                <w:sz w:val="16"/>
                <w:szCs w:val="16"/>
                <w:lang w:eastAsia="en-US"/>
              </w:rPr>
            </w:pPr>
            <w:r w:rsidRPr="001F23FC">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F23FC" w:rsidRDefault="00F96E35" w:rsidP="00F96E35">
            <w:pPr>
              <w:pStyle w:val="TAC"/>
              <w:jc w:val="left"/>
              <w:rPr>
                <w:sz w:val="16"/>
                <w:szCs w:val="16"/>
                <w:lang w:eastAsia="en-US"/>
              </w:rPr>
            </w:pPr>
            <w:r w:rsidRPr="001F23FC">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F23FC" w:rsidRDefault="00F96E35" w:rsidP="00F96E35">
            <w:pPr>
              <w:pStyle w:val="TAC"/>
              <w:jc w:val="left"/>
              <w:rPr>
                <w:sz w:val="16"/>
                <w:szCs w:val="16"/>
                <w:lang w:eastAsia="en-US"/>
              </w:rPr>
            </w:pPr>
            <w:r w:rsidRPr="001F23FC">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F23FC" w:rsidRDefault="00F96E35" w:rsidP="00F96E35">
            <w:pPr>
              <w:pStyle w:val="TAC"/>
              <w:jc w:val="left"/>
              <w:rPr>
                <w:sz w:val="16"/>
                <w:szCs w:val="16"/>
                <w:lang w:eastAsia="en-US"/>
              </w:rPr>
            </w:pPr>
            <w:r w:rsidRPr="001F23FC">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F23FC" w:rsidRDefault="00F96E35" w:rsidP="00F96E35">
            <w:pPr>
              <w:pStyle w:val="TAC"/>
              <w:jc w:val="left"/>
              <w:rPr>
                <w:sz w:val="16"/>
                <w:szCs w:val="16"/>
                <w:lang w:eastAsia="en-US"/>
              </w:rPr>
            </w:pPr>
            <w:r w:rsidRPr="001F23FC">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F23FC" w:rsidRDefault="00F96E35" w:rsidP="00F96E35">
            <w:pPr>
              <w:pStyle w:val="TAC"/>
              <w:jc w:val="left"/>
              <w:rPr>
                <w:sz w:val="16"/>
                <w:szCs w:val="16"/>
                <w:lang w:eastAsia="en-US"/>
              </w:rPr>
            </w:pPr>
            <w:r w:rsidRPr="001F23FC">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F23FC" w:rsidRDefault="00F96E35" w:rsidP="00F96E35">
            <w:pPr>
              <w:pStyle w:val="TAC"/>
              <w:jc w:val="left"/>
              <w:rPr>
                <w:sz w:val="16"/>
                <w:szCs w:val="16"/>
                <w:lang w:eastAsia="en-US"/>
              </w:rPr>
            </w:pPr>
            <w:r w:rsidRPr="001F23FC">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F23FC" w:rsidRDefault="00F96E35" w:rsidP="00F96E35">
            <w:pPr>
              <w:pStyle w:val="TAC"/>
              <w:jc w:val="left"/>
              <w:rPr>
                <w:sz w:val="16"/>
                <w:szCs w:val="16"/>
                <w:lang w:eastAsia="en-US"/>
              </w:rPr>
            </w:pPr>
            <w:r w:rsidRPr="001F23FC">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F23FC" w:rsidRDefault="00F96E35" w:rsidP="00F96E35">
            <w:pPr>
              <w:pStyle w:val="TAC"/>
              <w:jc w:val="left"/>
              <w:rPr>
                <w:sz w:val="16"/>
                <w:szCs w:val="16"/>
                <w:lang w:eastAsia="en-US"/>
              </w:rPr>
            </w:pPr>
            <w:r w:rsidRPr="001F23FC">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F23FC" w:rsidRDefault="00F96E35" w:rsidP="00F96E35">
            <w:pPr>
              <w:pStyle w:val="TAC"/>
              <w:jc w:val="left"/>
              <w:rPr>
                <w:sz w:val="16"/>
                <w:szCs w:val="16"/>
                <w:lang w:eastAsia="en-US"/>
              </w:rPr>
            </w:pPr>
            <w:r w:rsidRPr="001F23FC">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F23FC" w:rsidRDefault="00F96E35" w:rsidP="00F96E35">
            <w:pPr>
              <w:pStyle w:val="TAC"/>
              <w:jc w:val="left"/>
              <w:rPr>
                <w:sz w:val="16"/>
                <w:szCs w:val="16"/>
                <w:lang w:eastAsia="en-US"/>
              </w:rPr>
            </w:pPr>
            <w:r w:rsidRPr="001F23FC">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F23FC" w:rsidRDefault="00F96E35" w:rsidP="00F96E35">
            <w:pPr>
              <w:pStyle w:val="TAC"/>
              <w:jc w:val="left"/>
              <w:rPr>
                <w:sz w:val="16"/>
                <w:szCs w:val="16"/>
                <w:lang w:eastAsia="en-US"/>
              </w:rPr>
            </w:pPr>
            <w:r w:rsidRPr="001F23FC">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F23FC" w:rsidRDefault="00F96E35" w:rsidP="00F96E35">
            <w:pPr>
              <w:pStyle w:val="TAC"/>
              <w:jc w:val="left"/>
              <w:rPr>
                <w:sz w:val="16"/>
                <w:szCs w:val="16"/>
                <w:lang w:eastAsia="en-US"/>
              </w:rPr>
            </w:pPr>
            <w:r w:rsidRPr="001F23FC">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F23FC" w:rsidRDefault="00F96E35" w:rsidP="00F96E35">
            <w:pPr>
              <w:pStyle w:val="TAC"/>
              <w:jc w:val="left"/>
              <w:rPr>
                <w:sz w:val="16"/>
                <w:szCs w:val="16"/>
                <w:lang w:eastAsia="en-US"/>
              </w:rPr>
            </w:pPr>
            <w:r w:rsidRPr="001F23FC">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F23FC" w:rsidRDefault="00F96E35" w:rsidP="00F96E35">
            <w:pPr>
              <w:pStyle w:val="TAC"/>
              <w:jc w:val="left"/>
              <w:rPr>
                <w:sz w:val="16"/>
                <w:szCs w:val="16"/>
                <w:lang w:eastAsia="en-US"/>
              </w:rPr>
            </w:pPr>
            <w:r w:rsidRPr="001F23FC">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F23FC" w:rsidRDefault="00F96E35" w:rsidP="00F96E35">
            <w:pPr>
              <w:pStyle w:val="TAC"/>
              <w:jc w:val="left"/>
              <w:rPr>
                <w:sz w:val="16"/>
                <w:szCs w:val="16"/>
                <w:lang w:eastAsia="en-US"/>
              </w:rPr>
            </w:pPr>
            <w:r w:rsidRPr="001F23FC">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F23FC" w:rsidRDefault="00F96E35" w:rsidP="00F96E35">
            <w:pPr>
              <w:pStyle w:val="TAC"/>
              <w:jc w:val="left"/>
              <w:rPr>
                <w:sz w:val="16"/>
                <w:szCs w:val="16"/>
                <w:lang w:eastAsia="en-US"/>
              </w:rPr>
            </w:pPr>
            <w:r w:rsidRPr="001F23FC">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F23FC" w:rsidRDefault="00F96E35" w:rsidP="00F96E35">
            <w:pPr>
              <w:pStyle w:val="TAC"/>
              <w:jc w:val="left"/>
              <w:rPr>
                <w:sz w:val="16"/>
                <w:szCs w:val="16"/>
                <w:lang w:eastAsia="en-US"/>
              </w:rPr>
            </w:pPr>
            <w:r w:rsidRPr="001F23FC">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F23FC" w:rsidRDefault="00F96E35" w:rsidP="00F96E35">
            <w:pPr>
              <w:pStyle w:val="TAC"/>
              <w:jc w:val="left"/>
              <w:rPr>
                <w:sz w:val="16"/>
                <w:szCs w:val="16"/>
                <w:lang w:eastAsia="en-US"/>
              </w:rPr>
            </w:pPr>
            <w:r w:rsidRPr="001F23FC">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F23FC" w:rsidRDefault="00F96E35" w:rsidP="00F96E35">
            <w:pPr>
              <w:pStyle w:val="TAC"/>
              <w:jc w:val="left"/>
              <w:rPr>
                <w:sz w:val="16"/>
                <w:szCs w:val="16"/>
                <w:lang w:eastAsia="en-US"/>
              </w:rPr>
            </w:pPr>
            <w:r w:rsidRPr="001F23FC">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F23FC" w:rsidRDefault="00F96E35" w:rsidP="00F96E35">
            <w:pPr>
              <w:pStyle w:val="TAC"/>
              <w:jc w:val="left"/>
              <w:rPr>
                <w:sz w:val="16"/>
                <w:szCs w:val="16"/>
                <w:lang w:eastAsia="en-US"/>
              </w:rPr>
            </w:pPr>
            <w:r w:rsidRPr="001F23FC">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F23FC" w:rsidRDefault="00F96E35" w:rsidP="00F96E35">
            <w:pPr>
              <w:pStyle w:val="TAC"/>
              <w:jc w:val="left"/>
              <w:rPr>
                <w:sz w:val="16"/>
                <w:szCs w:val="16"/>
                <w:lang w:eastAsia="en-US"/>
              </w:rPr>
            </w:pPr>
            <w:r w:rsidRPr="001F23FC">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F23FC" w:rsidRDefault="00F96E35" w:rsidP="00F96E35">
            <w:pPr>
              <w:pStyle w:val="TAC"/>
              <w:jc w:val="left"/>
              <w:rPr>
                <w:sz w:val="16"/>
                <w:szCs w:val="16"/>
                <w:lang w:eastAsia="en-US"/>
              </w:rPr>
            </w:pPr>
            <w:r w:rsidRPr="001F23FC">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F23FC" w:rsidRDefault="00F96E35" w:rsidP="00F96E35">
            <w:pPr>
              <w:pStyle w:val="TAC"/>
              <w:jc w:val="left"/>
              <w:rPr>
                <w:sz w:val="16"/>
                <w:szCs w:val="16"/>
                <w:lang w:eastAsia="en-US"/>
              </w:rPr>
            </w:pPr>
            <w:r w:rsidRPr="001F23FC">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F23FC" w:rsidRDefault="00F96E35" w:rsidP="00F96E35">
            <w:pPr>
              <w:pStyle w:val="TAC"/>
              <w:jc w:val="left"/>
              <w:rPr>
                <w:sz w:val="16"/>
                <w:szCs w:val="16"/>
                <w:lang w:eastAsia="en-US"/>
              </w:rPr>
            </w:pPr>
            <w:r w:rsidRPr="001F23FC">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F23FC" w:rsidRDefault="00F96E35" w:rsidP="00F96E35">
            <w:pPr>
              <w:pStyle w:val="TAC"/>
              <w:jc w:val="left"/>
              <w:rPr>
                <w:sz w:val="16"/>
                <w:szCs w:val="16"/>
                <w:lang w:eastAsia="en-US"/>
              </w:rPr>
            </w:pPr>
            <w:r w:rsidRPr="001F23FC">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F23FC" w:rsidRDefault="00F96E35" w:rsidP="00F96E35">
            <w:pPr>
              <w:pStyle w:val="TAC"/>
              <w:jc w:val="left"/>
              <w:rPr>
                <w:sz w:val="16"/>
                <w:szCs w:val="16"/>
                <w:lang w:eastAsia="en-US"/>
              </w:rPr>
            </w:pPr>
            <w:r w:rsidRPr="001F23FC">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F23FC" w:rsidRDefault="00F96E35" w:rsidP="00F96E35">
            <w:pPr>
              <w:pStyle w:val="TAC"/>
              <w:jc w:val="left"/>
              <w:rPr>
                <w:sz w:val="16"/>
                <w:szCs w:val="16"/>
                <w:lang w:eastAsia="en-US"/>
              </w:rPr>
            </w:pPr>
            <w:r w:rsidRPr="001F23FC">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F23FC" w:rsidRDefault="00F96E35" w:rsidP="00F96E35">
            <w:pPr>
              <w:pStyle w:val="TAC"/>
              <w:jc w:val="left"/>
              <w:rPr>
                <w:sz w:val="16"/>
                <w:szCs w:val="16"/>
                <w:lang w:eastAsia="en-US"/>
              </w:rPr>
            </w:pPr>
            <w:r w:rsidRPr="001F23FC">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Adding FR2 Redcap UE </w:t>
            </w:r>
            <w:proofErr w:type="spellStart"/>
            <w:r w:rsidRPr="001F23FC">
              <w:rPr>
                <w:rFonts w:ascii="Arial" w:hAnsi="Arial"/>
                <w:sz w:val="16"/>
                <w:szCs w:val="16"/>
                <w:lang w:eastAsia="en-US"/>
              </w:rPr>
              <w:t>MoP</w:t>
            </w:r>
            <w:proofErr w:type="spellEnd"/>
            <w:r w:rsidRPr="001F23FC">
              <w:rPr>
                <w:rFonts w:ascii="Arial" w:hAnsi="Arial"/>
                <w:sz w:val="16"/>
                <w:szCs w:val="16"/>
                <w:lang w:eastAsia="en-US"/>
              </w:rPr>
              <w:t xml:space="preserve">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F23FC" w:rsidRDefault="00F96E35" w:rsidP="00F96E35">
            <w:pPr>
              <w:pStyle w:val="TAC"/>
              <w:jc w:val="left"/>
              <w:rPr>
                <w:sz w:val="16"/>
                <w:szCs w:val="16"/>
                <w:lang w:eastAsia="en-US"/>
              </w:rPr>
            </w:pPr>
            <w:r w:rsidRPr="001F23FC">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F23FC" w:rsidRDefault="00F96E35" w:rsidP="00F96E35">
            <w:pPr>
              <w:pStyle w:val="TAC"/>
              <w:jc w:val="left"/>
              <w:rPr>
                <w:sz w:val="16"/>
                <w:szCs w:val="16"/>
                <w:lang w:eastAsia="en-US"/>
              </w:rPr>
            </w:pPr>
            <w:r w:rsidRPr="001F23FC">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F23FC" w:rsidRDefault="00F96E35" w:rsidP="00F96E35">
            <w:pPr>
              <w:pStyle w:val="TAC"/>
              <w:jc w:val="left"/>
              <w:rPr>
                <w:sz w:val="16"/>
                <w:szCs w:val="16"/>
                <w:lang w:eastAsia="en-US"/>
              </w:rPr>
            </w:pPr>
            <w:r w:rsidRPr="001F23FC">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F23FC" w:rsidRDefault="00F96E35" w:rsidP="00F96E35">
            <w:pPr>
              <w:pStyle w:val="TAC"/>
              <w:jc w:val="left"/>
              <w:rPr>
                <w:sz w:val="16"/>
                <w:szCs w:val="16"/>
                <w:lang w:eastAsia="en-US"/>
              </w:rPr>
            </w:pPr>
            <w:r w:rsidRPr="001F23FC">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F23FC" w:rsidRDefault="00F96E35" w:rsidP="00F96E35">
            <w:pPr>
              <w:pStyle w:val="TAC"/>
              <w:jc w:val="left"/>
              <w:rPr>
                <w:sz w:val="16"/>
                <w:szCs w:val="16"/>
                <w:lang w:eastAsia="en-US"/>
              </w:rPr>
            </w:pPr>
            <w:r w:rsidRPr="001F23FC">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F23FC" w:rsidRDefault="00F96E35" w:rsidP="00F96E35">
            <w:pPr>
              <w:pStyle w:val="TAC"/>
              <w:jc w:val="left"/>
              <w:rPr>
                <w:sz w:val="16"/>
                <w:szCs w:val="16"/>
                <w:lang w:eastAsia="en-US"/>
              </w:rPr>
            </w:pPr>
            <w:r w:rsidRPr="001F23FC">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to PHR method to avoid </w:t>
            </w:r>
            <w:proofErr w:type="spellStart"/>
            <w:r w:rsidRPr="001F23FC">
              <w:rPr>
                <w:rFonts w:ascii="Arial" w:hAnsi="Arial"/>
                <w:sz w:val="16"/>
                <w:szCs w:val="16"/>
                <w:lang w:eastAsia="en-US"/>
              </w:rPr>
              <w:t>Scell</w:t>
            </w:r>
            <w:proofErr w:type="spellEnd"/>
            <w:r w:rsidRPr="001F23FC">
              <w:rPr>
                <w:rFonts w:ascii="Arial" w:hAnsi="Arial"/>
                <w:sz w:val="16"/>
                <w:szCs w:val="16"/>
                <w:lang w:eastAsia="en-US"/>
              </w:rPr>
              <w:t xml:space="preserv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F23FC" w:rsidRDefault="00F96E35" w:rsidP="00F96E35">
            <w:pPr>
              <w:pStyle w:val="TAC"/>
              <w:jc w:val="left"/>
              <w:rPr>
                <w:sz w:val="16"/>
                <w:szCs w:val="16"/>
                <w:lang w:eastAsia="en-US"/>
              </w:rPr>
            </w:pPr>
            <w:r w:rsidRPr="001F23FC">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F23FC" w:rsidRDefault="00F96E35" w:rsidP="00F96E35">
            <w:pPr>
              <w:pStyle w:val="TAC"/>
              <w:jc w:val="left"/>
              <w:rPr>
                <w:sz w:val="16"/>
                <w:szCs w:val="16"/>
                <w:lang w:eastAsia="en-US"/>
              </w:rPr>
            </w:pPr>
            <w:r w:rsidRPr="001F23FC">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F23FC" w:rsidRDefault="00F96E35" w:rsidP="00F96E35">
            <w:pPr>
              <w:pStyle w:val="TAC"/>
              <w:jc w:val="left"/>
              <w:rPr>
                <w:sz w:val="16"/>
                <w:szCs w:val="16"/>
                <w:lang w:eastAsia="en-US"/>
              </w:rPr>
            </w:pPr>
            <w:r w:rsidRPr="001F23FC">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F23FC" w:rsidRDefault="00F96E35" w:rsidP="00F96E35">
            <w:pPr>
              <w:pStyle w:val="TAC"/>
              <w:jc w:val="left"/>
              <w:rPr>
                <w:sz w:val="16"/>
                <w:szCs w:val="16"/>
                <w:lang w:eastAsia="en-US"/>
              </w:rPr>
            </w:pPr>
            <w:r w:rsidRPr="001F23FC">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451EA8" w:rsidRPr="001F23FC"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F23FC" w:rsidRDefault="00451EA8" w:rsidP="00451EA8">
            <w:pPr>
              <w:pStyle w:val="TAC"/>
              <w:jc w:val="left"/>
              <w:rPr>
                <w:sz w:val="16"/>
                <w:szCs w:val="16"/>
                <w:lang w:eastAsia="en-US"/>
              </w:rPr>
            </w:pPr>
            <w:r w:rsidRPr="001F23FC">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F23FC" w:rsidRDefault="00451EA8" w:rsidP="00451EA8">
            <w:pPr>
              <w:pStyle w:val="TAC"/>
              <w:jc w:val="left"/>
              <w:rPr>
                <w:sz w:val="16"/>
                <w:szCs w:val="16"/>
                <w:lang w:eastAsia="en-US"/>
              </w:rPr>
            </w:pPr>
            <w:r w:rsidRPr="001F23FC">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F23FC" w:rsidRDefault="00451EA8" w:rsidP="00451EA8">
            <w:pPr>
              <w:pStyle w:val="TAC"/>
              <w:jc w:val="left"/>
              <w:rPr>
                <w:sz w:val="16"/>
                <w:szCs w:val="16"/>
                <w:lang w:eastAsia="en-US"/>
              </w:rPr>
            </w:pPr>
            <w:r w:rsidRPr="001F23FC">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F23FC" w:rsidRDefault="00451EA8" w:rsidP="00451EA8">
            <w:pPr>
              <w:pStyle w:val="TAC"/>
              <w:jc w:val="left"/>
              <w:rPr>
                <w:sz w:val="16"/>
                <w:szCs w:val="16"/>
                <w:lang w:eastAsia="en-US"/>
              </w:rPr>
            </w:pPr>
            <w:r w:rsidRPr="001F23FC">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F23FC" w:rsidRDefault="00451EA8" w:rsidP="00451EA8">
            <w:pPr>
              <w:pStyle w:val="TAC"/>
              <w:jc w:val="left"/>
              <w:rPr>
                <w:sz w:val="16"/>
                <w:szCs w:val="16"/>
                <w:lang w:eastAsia="en-US"/>
              </w:rPr>
            </w:pPr>
            <w:r w:rsidRPr="001F23FC">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F23FC" w:rsidRDefault="00451EA8" w:rsidP="00451EA8">
            <w:pPr>
              <w:pStyle w:val="TAC"/>
              <w:jc w:val="left"/>
              <w:rPr>
                <w:sz w:val="16"/>
                <w:szCs w:val="16"/>
                <w:lang w:eastAsia="en-US"/>
              </w:rPr>
            </w:pPr>
            <w:r w:rsidRPr="001F23FC">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F23FC" w:rsidRDefault="00451EA8" w:rsidP="00451EA8">
            <w:pPr>
              <w:pStyle w:val="TAC"/>
              <w:jc w:val="left"/>
              <w:rPr>
                <w:sz w:val="16"/>
                <w:szCs w:val="16"/>
                <w:lang w:eastAsia="en-US"/>
              </w:rPr>
            </w:pPr>
            <w:r w:rsidRPr="001F23FC">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F23FC" w:rsidRDefault="00451EA8" w:rsidP="00451EA8">
            <w:pPr>
              <w:pStyle w:val="TAC"/>
              <w:jc w:val="left"/>
              <w:rPr>
                <w:sz w:val="16"/>
                <w:szCs w:val="16"/>
                <w:lang w:eastAsia="en-US"/>
              </w:rPr>
            </w:pPr>
            <w:r w:rsidRPr="001F23FC">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F23FC" w:rsidRDefault="00451EA8" w:rsidP="00451EA8">
            <w:pPr>
              <w:pStyle w:val="TAC"/>
              <w:jc w:val="left"/>
              <w:rPr>
                <w:sz w:val="16"/>
                <w:szCs w:val="16"/>
                <w:lang w:eastAsia="en-US"/>
              </w:rPr>
            </w:pPr>
            <w:r w:rsidRPr="001F23FC">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F23FC" w:rsidRDefault="00451EA8" w:rsidP="00451EA8">
            <w:pPr>
              <w:pStyle w:val="TAC"/>
              <w:jc w:val="left"/>
              <w:rPr>
                <w:sz w:val="16"/>
                <w:szCs w:val="16"/>
                <w:lang w:eastAsia="en-US"/>
              </w:rPr>
            </w:pPr>
            <w:r w:rsidRPr="001F23FC">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F23FC" w:rsidRDefault="00451EA8" w:rsidP="00451EA8">
            <w:pPr>
              <w:pStyle w:val="TAC"/>
              <w:jc w:val="left"/>
              <w:rPr>
                <w:sz w:val="16"/>
                <w:szCs w:val="16"/>
                <w:lang w:eastAsia="en-US"/>
              </w:rPr>
            </w:pPr>
            <w:r w:rsidRPr="001F23FC">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F23FC" w:rsidRDefault="00451EA8" w:rsidP="00451EA8">
            <w:pPr>
              <w:pStyle w:val="TAC"/>
              <w:jc w:val="left"/>
              <w:rPr>
                <w:sz w:val="16"/>
                <w:szCs w:val="16"/>
                <w:lang w:eastAsia="en-US"/>
              </w:rPr>
            </w:pPr>
            <w:r w:rsidRPr="001F23FC">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Adding FR2 Redcap Rx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F23FC" w:rsidRDefault="00451EA8" w:rsidP="00451EA8">
            <w:pPr>
              <w:pStyle w:val="TAC"/>
              <w:jc w:val="left"/>
              <w:rPr>
                <w:sz w:val="16"/>
                <w:szCs w:val="16"/>
                <w:lang w:eastAsia="en-US"/>
              </w:rPr>
            </w:pPr>
            <w:r w:rsidRPr="001F23FC">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F23FC" w:rsidRDefault="00451EA8" w:rsidP="00451EA8">
            <w:pPr>
              <w:pStyle w:val="TAC"/>
              <w:jc w:val="left"/>
              <w:rPr>
                <w:sz w:val="16"/>
                <w:szCs w:val="16"/>
                <w:lang w:eastAsia="en-US"/>
              </w:rPr>
            </w:pPr>
            <w:r w:rsidRPr="001F23FC">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F23FC" w:rsidRDefault="00451EA8" w:rsidP="00451EA8">
            <w:pPr>
              <w:pStyle w:val="TAC"/>
              <w:jc w:val="left"/>
              <w:rPr>
                <w:sz w:val="16"/>
                <w:szCs w:val="16"/>
                <w:lang w:eastAsia="en-US"/>
              </w:rPr>
            </w:pPr>
            <w:r w:rsidRPr="001F23FC">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F23FC" w:rsidRDefault="00451EA8" w:rsidP="00451EA8">
            <w:pPr>
              <w:pStyle w:val="TAC"/>
              <w:jc w:val="left"/>
              <w:rPr>
                <w:sz w:val="16"/>
                <w:szCs w:val="16"/>
                <w:lang w:eastAsia="en-US"/>
              </w:rPr>
            </w:pPr>
            <w:r w:rsidRPr="001F23FC">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Clarification of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F23FC" w:rsidRDefault="00451EA8" w:rsidP="00451EA8">
            <w:pPr>
              <w:pStyle w:val="TAC"/>
              <w:jc w:val="left"/>
              <w:rPr>
                <w:sz w:val="16"/>
                <w:szCs w:val="16"/>
                <w:lang w:eastAsia="en-US"/>
              </w:rPr>
            </w:pPr>
            <w:r w:rsidRPr="001F23FC">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F23FC" w:rsidRDefault="00451EA8" w:rsidP="00451EA8">
            <w:pPr>
              <w:pStyle w:val="TAC"/>
              <w:jc w:val="left"/>
              <w:rPr>
                <w:sz w:val="16"/>
                <w:szCs w:val="16"/>
                <w:lang w:eastAsia="en-US"/>
              </w:rPr>
            </w:pPr>
            <w:r w:rsidRPr="001F23FC">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F23FC" w:rsidRDefault="00451EA8" w:rsidP="00451EA8">
            <w:pPr>
              <w:pStyle w:val="TAC"/>
              <w:jc w:val="left"/>
              <w:rPr>
                <w:sz w:val="16"/>
                <w:szCs w:val="16"/>
                <w:lang w:eastAsia="en-US"/>
              </w:rPr>
            </w:pPr>
            <w:r w:rsidRPr="001F23FC">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F23FC" w:rsidRDefault="00451EA8" w:rsidP="00451EA8">
            <w:pPr>
              <w:pStyle w:val="TAC"/>
              <w:jc w:val="left"/>
              <w:rPr>
                <w:sz w:val="16"/>
                <w:szCs w:val="16"/>
                <w:lang w:eastAsia="en-US"/>
              </w:rPr>
            </w:pPr>
            <w:r w:rsidRPr="001F23FC">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F23FC" w:rsidRDefault="00451EA8" w:rsidP="00451EA8">
            <w:pPr>
              <w:pStyle w:val="TAC"/>
              <w:jc w:val="left"/>
              <w:rPr>
                <w:sz w:val="16"/>
                <w:szCs w:val="16"/>
                <w:lang w:eastAsia="en-US"/>
              </w:rPr>
            </w:pPr>
            <w:r w:rsidRPr="001F23FC">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F23FC" w:rsidRDefault="00451EA8" w:rsidP="00451EA8">
            <w:pPr>
              <w:pStyle w:val="TAC"/>
              <w:jc w:val="left"/>
              <w:rPr>
                <w:sz w:val="16"/>
                <w:szCs w:val="16"/>
                <w:lang w:eastAsia="en-US"/>
              </w:rPr>
            </w:pPr>
            <w:r w:rsidRPr="001F23FC">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Addition to the abbreviations on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F23FC" w:rsidRDefault="00451EA8" w:rsidP="00451EA8">
            <w:pPr>
              <w:pStyle w:val="TAC"/>
              <w:jc w:val="left"/>
              <w:rPr>
                <w:sz w:val="16"/>
                <w:szCs w:val="16"/>
                <w:lang w:eastAsia="en-US"/>
              </w:rPr>
            </w:pPr>
            <w:r w:rsidRPr="001F23FC">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F23FC" w:rsidRDefault="00451EA8" w:rsidP="00451EA8">
            <w:pPr>
              <w:pStyle w:val="TAC"/>
              <w:jc w:val="left"/>
              <w:rPr>
                <w:sz w:val="16"/>
                <w:szCs w:val="16"/>
                <w:lang w:eastAsia="en-US"/>
              </w:rPr>
            </w:pPr>
            <w:r w:rsidRPr="001F23FC">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Corrections on the minimum </w:t>
            </w:r>
            <w:proofErr w:type="spellStart"/>
            <w:r w:rsidRPr="001F23FC">
              <w:rPr>
                <w:rFonts w:ascii="Arial" w:hAnsi="Arial"/>
                <w:sz w:val="16"/>
                <w:szCs w:val="16"/>
                <w:lang w:eastAsia="en-US"/>
              </w:rPr>
              <w:t>guardband</w:t>
            </w:r>
            <w:proofErr w:type="spellEnd"/>
            <w:r w:rsidRPr="001F23FC">
              <w:rPr>
                <w:rFonts w:ascii="Arial" w:hAnsi="Arial"/>
                <w:sz w:val="16"/>
                <w:szCs w:val="16"/>
                <w:lang w:eastAsia="en-US"/>
              </w:rPr>
              <w:t xml:space="preserve">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F23FC" w:rsidRDefault="00451EA8" w:rsidP="00451EA8">
            <w:pPr>
              <w:pStyle w:val="TAC"/>
              <w:jc w:val="left"/>
              <w:rPr>
                <w:sz w:val="16"/>
                <w:szCs w:val="16"/>
                <w:lang w:eastAsia="en-US"/>
              </w:rPr>
            </w:pPr>
            <w:r w:rsidRPr="001F23FC">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F23FC" w:rsidRDefault="00451EA8" w:rsidP="00451EA8">
            <w:pPr>
              <w:pStyle w:val="TAC"/>
              <w:jc w:val="left"/>
              <w:rPr>
                <w:sz w:val="16"/>
                <w:szCs w:val="16"/>
                <w:lang w:eastAsia="en-US"/>
              </w:rPr>
            </w:pPr>
            <w:r w:rsidRPr="001F23FC">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F23FC" w:rsidRDefault="00451EA8" w:rsidP="00451EA8">
            <w:pPr>
              <w:pStyle w:val="TAC"/>
              <w:jc w:val="left"/>
              <w:rPr>
                <w:sz w:val="16"/>
                <w:szCs w:val="16"/>
                <w:lang w:eastAsia="en-US"/>
              </w:rPr>
            </w:pPr>
            <w:r w:rsidRPr="001F23FC">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F23FC" w:rsidRDefault="00451EA8" w:rsidP="00451EA8">
            <w:pPr>
              <w:pStyle w:val="TAC"/>
              <w:jc w:val="left"/>
              <w:rPr>
                <w:sz w:val="16"/>
                <w:szCs w:val="16"/>
                <w:lang w:eastAsia="en-US"/>
              </w:rPr>
            </w:pPr>
            <w:r w:rsidRPr="001F23FC">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F23FC" w:rsidRDefault="00451EA8" w:rsidP="00451EA8">
            <w:pPr>
              <w:pStyle w:val="TAC"/>
              <w:jc w:val="left"/>
              <w:rPr>
                <w:sz w:val="16"/>
                <w:szCs w:val="16"/>
                <w:lang w:eastAsia="en-US"/>
              </w:rPr>
            </w:pPr>
            <w:r w:rsidRPr="001F23FC">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F23FC" w:rsidRDefault="00451EA8" w:rsidP="00451EA8">
            <w:pPr>
              <w:pStyle w:val="TAC"/>
              <w:jc w:val="left"/>
              <w:rPr>
                <w:sz w:val="16"/>
                <w:szCs w:val="16"/>
                <w:lang w:eastAsia="en-US"/>
              </w:rPr>
            </w:pPr>
            <w:r w:rsidRPr="001F23FC">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Clarification of spurious </w:t>
            </w:r>
            <w:proofErr w:type="spellStart"/>
            <w:r w:rsidRPr="001F23FC">
              <w:rPr>
                <w:rFonts w:ascii="Arial" w:hAnsi="Arial"/>
                <w:sz w:val="16"/>
                <w:szCs w:val="16"/>
                <w:lang w:eastAsia="en-US"/>
              </w:rPr>
              <w:t>emsission</w:t>
            </w:r>
            <w:proofErr w:type="spellEnd"/>
            <w:r w:rsidRPr="001F23FC">
              <w:rPr>
                <w:rFonts w:ascii="Arial" w:hAnsi="Arial"/>
                <w:sz w:val="16"/>
                <w:szCs w:val="16"/>
                <w:lang w:eastAsia="en-US"/>
              </w:rPr>
              <w:t xml:space="preserve">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F23FC" w:rsidRDefault="00451EA8" w:rsidP="00451EA8">
            <w:pPr>
              <w:pStyle w:val="TAC"/>
              <w:jc w:val="left"/>
              <w:rPr>
                <w:sz w:val="16"/>
                <w:szCs w:val="16"/>
                <w:lang w:eastAsia="en-US"/>
              </w:rPr>
            </w:pPr>
            <w:r w:rsidRPr="001F23FC">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F23FC" w:rsidRDefault="00451EA8" w:rsidP="00451EA8">
            <w:pPr>
              <w:pStyle w:val="TAC"/>
              <w:jc w:val="left"/>
              <w:rPr>
                <w:sz w:val="16"/>
                <w:szCs w:val="16"/>
                <w:lang w:eastAsia="en-US"/>
              </w:rPr>
            </w:pPr>
            <w:r w:rsidRPr="001F23FC">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F23FC" w:rsidRDefault="00451EA8" w:rsidP="00451EA8">
            <w:pPr>
              <w:pStyle w:val="TAC"/>
              <w:jc w:val="left"/>
              <w:rPr>
                <w:sz w:val="16"/>
                <w:szCs w:val="16"/>
                <w:lang w:eastAsia="en-US"/>
              </w:rPr>
            </w:pPr>
            <w:r w:rsidRPr="001F23FC">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F23FC" w:rsidRDefault="00451EA8" w:rsidP="00451EA8">
            <w:pPr>
              <w:pStyle w:val="TAC"/>
              <w:jc w:val="left"/>
              <w:rPr>
                <w:sz w:val="16"/>
                <w:szCs w:val="16"/>
                <w:lang w:eastAsia="en-US"/>
              </w:rPr>
            </w:pPr>
            <w:r w:rsidRPr="001F23FC">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Adding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F23FC" w:rsidRDefault="00451EA8" w:rsidP="00451EA8">
            <w:pPr>
              <w:pStyle w:val="TAC"/>
              <w:jc w:val="left"/>
              <w:rPr>
                <w:sz w:val="16"/>
                <w:szCs w:val="16"/>
                <w:lang w:eastAsia="en-US"/>
              </w:rPr>
            </w:pPr>
            <w:r w:rsidRPr="001F23FC">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F23FC" w:rsidRDefault="00451EA8" w:rsidP="00451EA8">
            <w:pPr>
              <w:pStyle w:val="TAC"/>
              <w:jc w:val="left"/>
              <w:rPr>
                <w:sz w:val="16"/>
                <w:szCs w:val="16"/>
                <w:lang w:eastAsia="en-US"/>
              </w:rPr>
            </w:pPr>
            <w:r w:rsidRPr="001F23FC">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Adding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F23FC" w:rsidRDefault="00451EA8" w:rsidP="00451EA8">
            <w:pPr>
              <w:pStyle w:val="TAC"/>
              <w:jc w:val="left"/>
              <w:rPr>
                <w:sz w:val="16"/>
                <w:szCs w:val="16"/>
                <w:lang w:eastAsia="en-US"/>
              </w:rPr>
            </w:pPr>
            <w:r w:rsidRPr="001F23FC">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F23FC" w:rsidRDefault="00451EA8" w:rsidP="00451EA8">
            <w:pPr>
              <w:pStyle w:val="TAC"/>
              <w:jc w:val="left"/>
              <w:rPr>
                <w:sz w:val="16"/>
                <w:szCs w:val="16"/>
                <w:lang w:eastAsia="en-US"/>
              </w:rPr>
            </w:pPr>
            <w:r w:rsidRPr="001F23FC">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F23FC" w:rsidRDefault="00451EA8" w:rsidP="00451EA8">
            <w:pPr>
              <w:pStyle w:val="TAC"/>
              <w:jc w:val="left"/>
              <w:rPr>
                <w:sz w:val="16"/>
                <w:szCs w:val="16"/>
                <w:lang w:eastAsia="en-US"/>
              </w:rPr>
            </w:pPr>
            <w:r w:rsidRPr="001F23FC">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F23FC" w:rsidRDefault="00451EA8" w:rsidP="00451EA8">
            <w:pPr>
              <w:pStyle w:val="TAC"/>
              <w:jc w:val="left"/>
              <w:rPr>
                <w:sz w:val="16"/>
                <w:szCs w:val="16"/>
                <w:lang w:eastAsia="en-US"/>
              </w:rPr>
            </w:pPr>
            <w:r w:rsidRPr="001F23FC">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Updates to FR2 CA EIS </w:t>
            </w:r>
            <w:proofErr w:type="spellStart"/>
            <w:r w:rsidRPr="001F23FC">
              <w:rPr>
                <w:rFonts w:ascii="Arial" w:hAnsi="Arial"/>
                <w:sz w:val="16"/>
                <w:szCs w:val="16"/>
                <w:lang w:eastAsia="en-US"/>
              </w:rPr>
              <w:t>Sph</w:t>
            </w:r>
            <w:proofErr w:type="spellEnd"/>
            <w:r w:rsidRPr="001F23FC">
              <w:rPr>
                <w:rFonts w:ascii="Arial" w:hAnsi="Arial"/>
                <w:sz w:val="16"/>
                <w:szCs w:val="16"/>
                <w:lang w:eastAsia="en-US"/>
              </w:rPr>
              <w:t xml:space="preserve"> </w:t>
            </w:r>
            <w:proofErr w:type="spellStart"/>
            <w:r w:rsidRPr="001F23FC">
              <w:rPr>
                <w:rFonts w:ascii="Arial" w:hAnsi="Arial"/>
                <w:sz w:val="16"/>
                <w:szCs w:val="16"/>
                <w:lang w:eastAsia="en-US"/>
              </w:rPr>
              <w:t>Cov</w:t>
            </w:r>
            <w:proofErr w:type="spellEnd"/>
            <w:r w:rsidRPr="001F23FC">
              <w:rPr>
                <w:rFonts w:ascii="Arial" w:hAnsi="Arial"/>
                <w:sz w:val="16"/>
                <w:szCs w:val="16"/>
                <w:lang w:eastAsia="en-US"/>
              </w:rPr>
              <w:t xml:space="preserv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F23FC" w:rsidRDefault="00451EA8" w:rsidP="00451EA8">
            <w:pPr>
              <w:pStyle w:val="TAC"/>
              <w:jc w:val="left"/>
              <w:rPr>
                <w:sz w:val="16"/>
                <w:szCs w:val="16"/>
                <w:lang w:eastAsia="en-US"/>
              </w:rPr>
            </w:pPr>
            <w:r w:rsidRPr="001F23FC">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F23FC" w:rsidRDefault="00451EA8" w:rsidP="00451EA8">
            <w:pPr>
              <w:pStyle w:val="TAC"/>
              <w:jc w:val="left"/>
              <w:rPr>
                <w:sz w:val="16"/>
                <w:szCs w:val="16"/>
                <w:lang w:eastAsia="en-US"/>
              </w:rPr>
            </w:pPr>
            <w:r w:rsidRPr="001F23FC">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Updates to FR2 CA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F23FC" w:rsidRDefault="00451EA8" w:rsidP="00451EA8">
            <w:pPr>
              <w:pStyle w:val="TAC"/>
              <w:jc w:val="left"/>
              <w:rPr>
                <w:sz w:val="16"/>
                <w:szCs w:val="16"/>
                <w:lang w:eastAsia="en-US"/>
              </w:rPr>
            </w:pPr>
            <w:r w:rsidRPr="001F23FC">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F23FC" w:rsidRDefault="00451EA8" w:rsidP="00451EA8">
            <w:pPr>
              <w:pStyle w:val="TAC"/>
              <w:jc w:val="left"/>
              <w:rPr>
                <w:sz w:val="16"/>
                <w:szCs w:val="16"/>
                <w:lang w:eastAsia="en-US"/>
              </w:rPr>
            </w:pPr>
            <w:r w:rsidRPr="001F23FC">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F23FC" w:rsidRDefault="00451EA8" w:rsidP="00451EA8">
            <w:pPr>
              <w:pStyle w:val="TAC"/>
              <w:jc w:val="left"/>
              <w:rPr>
                <w:sz w:val="16"/>
                <w:szCs w:val="16"/>
                <w:lang w:eastAsia="en-US"/>
              </w:rPr>
            </w:pPr>
            <w:r w:rsidRPr="001F23FC">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F23FC" w:rsidRDefault="00451EA8" w:rsidP="00451EA8">
            <w:pPr>
              <w:pStyle w:val="TAC"/>
              <w:jc w:val="left"/>
              <w:rPr>
                <w:sz w:val="16"/>
                <w:szCs w:val="16"/>
                <w:lang w:eastAsia="en-US"/>
              </w:rPr>
            </w:pPr>
            <w:r w:rsidRPr="001F23FC">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F23FC" w:rsidRDefault="00451EA8" w:rsidP="00451EA8">
            <w:pPr>
              <w:pStyle w:val="TAC"/>
              <w:jc w:val="left"/>
              <w:rPr>
                <w:sz w:val="16"/>
                <w:szCs w:val="16"/>
                <w:lang w:eastAsia="en-US"/>
              </w:rPr>
            </w:pPr>
            <w:r w:rsidRPr="001F23FC">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F23FC" w:rsidRDefault="00451EA8" w:rsidP="00451EA8">
            <w:pPr>
              <w:pStyle w:val="TAC"/>
              <w:jc w:val="left"/>
              <w:rPr>
                <w:sz w:val="16"/>
                <w:szCs w:val="16"/>
                <w:lang w:eastAsia="en-US"/>
              </w:rPr>
            </w:pPr>
            <w:r w:rsidRPr="001F23FC">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F23FC" w:rsidRDefault="00451EA8" w:rsidP="00451EA8">
            <w:pPr>
              <w:pStyle w:val="TAC"/>
              <w:jc w:val="left"/>
              <w:rPr>
                <w:sz w:val="16"/>
                <w:szCs w:val="16"/>
                <w:lang w:eastAsia="en-US"/>
              </w:rPr>
            </w:pPr>
            <w:r w:rsidRPr="001F23FC">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F23FC" w:rsidRDefault="00451EA8" w:rsidP="00451EA8">
            <w:pPr>
              <w:pStyle w:val="TAC"/>
              <w:jc w:val="left"/>
              <w:rPr>
                <w:sz w:val="16"/>
                <w:szCs w:val="16"/>
                <w:lang w:eastAsia="en-US"/>
              </w:rPr>
            </w:pPr>
            <w:r w:rsidRPr="001F23FC">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F23FC" w:rsidRDefault="00451EA8" w:rsidP="00451EA8">
            <w:pPr>
              <w:pStyle w:val="TAC"/>
              <w:jc w:val="left"/>
              <w:rPr>
                <w:sz w:val="16"/>
                <w:szCs w:val="16"/>
                <w:lang w:eastAsia="en-US"/>
              </w:rPr>
            </w:pPr>
            <w:r w:rsidRPr="001F23FC">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F23FC" w:rsidRDefault="00451EA8" w:rsidP="00451EA8">
            <w:pPr>
              <w:pStyle w:val="TAC"/>
              <w:jc w:val="left"/>
              <w:rPr>
                <w:sz w:val="16"/>
                <w:szCs w:val="16"/>
                <w:lang w:eastAsia="en-US"/>
              </w:rPr>
            </w:pPr>
            <w:r w:rsidRPr="001F23FC">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F23FC" w:rsidRDefault="00451EA8" w:rsidP="00451EA8">
            <w:pPr>
              <w:pStyle w:val="TAC"/>
              <w:jc w:val="left"/>
              <w:rPr>
                <w:sz w:val="16"/>
                <w:szCs w:val="16"/>
                <w:lang w:eastAsia="en-US"/>
              </w:rPr>
            </w:pPr>
            <w:r w:rsidRPr="001F23FC">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F23FC" w:rsidRDefault="00451EA8" w:rsidP="00451EA8">
            <w:pPr>
              <w:pStyle w:val="TAC"/>
              <w:jc w:val="left"/>
              <w:rPr>
                <w:sz w:val="16"/>
                <w:szCs w:val="16"/>
                <w:lang w:eastAsia="en-US"/>
              </w:rPr>
            </w:pPr>
            <w:r w:rsidRPr="001F23FC">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F23FC" w:rsidRDefault="00451EA8" w:rsidP="00451EA8">
            <w:pPr>
              <w:pStyle w:val="TAC"/>
              <w:jc w:val="left"/>
              <w:rPr>
                <w:sz w:val="16"/>
                <w:szCs w:val="16"/>
                <w:lang w:eastAsia="en-US"/>
              </w:rPr>
            </w:pPr>
            <w:r w:rsidRPr="001F23FC">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F23FC" w:rsidRDefault="00451EA8" w:rsidP="00451EA8">
            <w:pPr>
              <w:pStyle w:val="TAC"/>
              <w:jc w:val="left"/>
              <w:rPr>
                <w:sz w:val="16"/>
                <w:szCs w:val="16"/>
                <w:lang w:eastAsia="en-US"/>
              </w:rPr>
            </w:pPr>
            <w:r w:rsidRPr="001F23FC">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F23FC" w:rsidRDefault="00451EA8" w:rsidP="00451EA8">
            <w:pPr>
              <w:pStyle w:val="TAC"/>
              <w:jc w:val="left"/>
              <w:rPr>
                <w:sz w:val="16"/>
                <w:szCs w:val="16"/>
                <w:lang w:eastAsia="en-US"/>
              </w:rPr>
            </w:pPr>
            <w:r w:rsidRPr="001F23FC">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F23FC" w:rsidRDefault="00451EA8" w:rsidP="00451EA8">
            <w:pPr>
              <w:pStyle w:val="TAC"/>
              <w:jc w:val="left"/>
              <w:rPr>
                <w:sz w:val="16"/>
                <w:szCs w:val="16"/>
                <w:lang w:eastAsia="en-US"/>
              </w:rPr>
            </w:pPr>
            <w:r w:rsidRPr="001F23FC">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F23FC" w:rsidRDefault="00451EA8" w:rsidP="00451EA8">
            <w:pPr>
              <w:pStyle w:val="TAC"/>
              <w:jc w:val="left"/>
              <w:rPr>
                <w:sz w:val="16"/>
                <w:szCs w:val="16"/>
                <w:lang w:eastAsia="en-US"/>
              </w:rPr>
            </w:pPr>
            <w:r w:rsidRPr="001F23FC">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F23FC" w:rsidRDefault="00451EA8" w:rsidP="00451EA8">
            <w:pPr>
              <w:pStyle w:val="TAC"/>
              <w:jc w:val="left"/>
              <w:rPr>
                <w:sz w:val="16"/>
                <w:szCs w:val="16"/>
                <w:lang w:eastAsia="en-US"/>
              </w:rPr>
            </w:pPr>
            <w:r w:rsidRPr="001F23FC">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F23FC" w:rsidRDefault="00451EA8" w:rsidP="00451EA8">
            <w:pPr>
              <w:pStyle w:val="TAC"/>
              <w:jc w:val="left"/>
              <w:rPr>
                <w:sz w:val="16"/>
                <w:szCs w:val="16"/>
                <w:lang w:eastAsia="en-US"/>
              </w:rPr>
            </w:pPr>
            <w:r w:rsidRPr="001F23FC">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F23FC" w:rsidRDefault="00451EA8" w:rsidP="00451EA8">
            <w:pPr>
              <w:pStyle w:val="TAC"/>
              <w:jc w:val="left"/>
              <w:rPr>
                <w:sz w:val="16"/>
                <w:szCs w:val="16"/>
                <w:lang w:eastAsia="en-US"/>
              </w:rPr>
            </w:pPr>
            <w:r w:rsidRPr="001F23FC">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F23FC" w:rsidRDefault="00451EA8" w:rsidP="00451EA8">
            <w:pPr>
              <w:pStyle w:val="TAC"/>
              <w:jc w:val="left"/>
              <w:rPr>
                <w:sz w:val="16"/>
                <w:szCs w:val="16"/>
                <w:lang w:eastAsia="en-US"/>
              </w:rPr>
            </w:pPr>
            <w:r w:rsidRPr="001F23FC">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F23FC" w:rsidRDefault="00451EA8" w:rsidP="00451EA8">
            <w:pPr>
              <w:pStyle w:val="TAC"/>
              <w:jc w:val="left"/>
              <w:rPr>
                <w:sz w:val="16"/>
                <w:szCs w:val="16"/>
                <w:lang w:eastAsia="en-US"/>
              </w:rPr>
            </w:pPr>
            <w:r w:rsidRPr="001F23FC">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F23FC" w:rsidRDefault="00451EA8" w:rsidP="00451EA8">
            <w:pPr>
              <w:pStyle w:val="TAC"/>
              <w:jc w:val="left"/>
              <w:rPr>
                <w:sz w:val="16"/>
                <w:szCs w:val="16"/>
                <w:lang w:eastAsia="en-US"/>
              </w:rPr>
            </w:pPr>
            <w:r w:rsidRPr="001F23FC">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F23FC" w:rsidRDefault="00451EA8" w:rsidP="00451EA8">
            <w:pPr>
              <w:pStyle w:val="TAC"/>
              <w:jc w:val="left"/>
              <w:rPr>
                <w:sz w:val="16"/>
                <w:szCs w:val="16"/>
                <w:lang w:eastAsia="en-US"/>
              </w:rPr>
            </w:pPr>
            <w:r w:rsidRPr="001F23FC">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F23FC" w:rsidRDefault="00451EA8" w:rsidP="00451EA8">
            <w:pPr>
              <w:pStyle w:val="TAC"/>
              <w:jc w:val="left"/>
              <w:rPr>
                <w:sz w:val="16"/>
                <w:szCs w:val="16"/>
                <w:lang w:eastAsia="en-US"/>
              </w:rPr>
            </w:pPr>
            <w:r w:rsidRPr="001F23FC">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F23FC" w:rsidRDefault="00451EA8" w:rsidP="00451EA8">
            <w:pPr>
              <w:pStyle w:val="TAC"/>
              <w:jc w:val="left"/>
              <w:rPr>
                <w:sz w:val="16"/>
                <w:szCs w:val="16"/>
                <w:lang w:eastAsia="en-US"/>
              </w:rPr>
            </w:pPr>
            <w:r w:rsidRPr="001F23FC">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F23FC" w:rsidRDefault="00451EA8" w:rsidP="00451EA8">
            <w:pPr>
              <w:pStyle w:val="TAC"/>
              <w:jc w:val="left"/>
              <w:rPr>
                <w:sz w:val="16"/>
                <w:szCs w:val="16"/>
                <w:lang w:eastAsia="en-US"/>
              </w:rPr>
            </w:pPr>
            <w:r w:rsidRPr="001F23FC">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F23FC" w:rsidRDefault="00451EA8" w:rsidP="00451EA8">
            <w:pPr>
              <w:pStyle w:val="TAC"/>
              <w:jc w:val="left"/>
              <w:rPr>
                <w:sz w:val="16"/>
                <w:szCs w:val="16"/>
                <w:lang w:eastAsia="en-US"/>
              </w:rPr>
            </w:pPr>
            <w:r w:rsidRPr="001F23FC">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F23FC" w:rsidRDefault="00451EA8" w:rsidP="00451EA8">
            <w:pPr>
              <w:pStyle w:val="TAC"/>
              <w:jc w:val="left"/>
              <w:rPr>
                <w:sz w:val="16"/>
                <w:szCs w:val="16"/>
                <w:lang w:eastAsia="en-US"/>
              </w:rPr>
            </w:pPr>
            <w:r w:rsidRPr="001F23FC">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F23FC" w:rsidRDefault="00451EA8" w:rsidP="00451EA8">
            <w:pPr>
              <w:pStyle w:val="TAC"/>
              <w:jc w:val="left"/>
              <w:rPr>
                <w:sz w:val="16"/>
                <w:szCs w:val="16"/>
                <w:lang w:eastAsia="en-US"/>
              </w:rPr>
            </w:pPr>
            <w:r w:rsidRPr="001F23FC">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631805" w:rsidRPr="001F23FC"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F23FC" w:rsidRDefault="00631805" w:rsidP="00631805">
            <w:pPr>
              <w:pStyle w:val="TAC"/>
              <w:jc w:val="left"/>
              <w:rPr>
                <w:sz w:val="16"/>
                <w:szCs w:val="16"/>
                <w:lang w:eastAsia="en-US"/>
              </w:rPr>
            </w:pPr>
            <w:r w:rsidRPr="001F23FC">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F23FC" w:rsidRDefault="00631805" w:rsidP="00631805">
            <w:pPr>
              <w:pStyle w:val="TAC"/>
              <w:jc w:val="left"/>
              <w:rPr>
                <w:sz w:val="16"/>
                <w:szCs w:val="16"/>
                <w:lang w:eastAsia="en-US"/>
              </w:rPr>
            </w:pPr>
            <w:r w:rsidRPr="001F23FC">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F23FC" w:rsidRDefault="00631805" w:rsidP="00631805">
            <w:pPr>
              <w:pStyle w:val="TAC"/>
              <w:jc w:val="left"/>
              <w:rPr>
                <w:sz w:val="16"/>
                <w:szCs w:val="16"/>
                <w:lang w:eastAsia="en-US"/>
              </w:rPr>
            </w:pPr>
            <w:r w:rsidRPr="001F23FC">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F23FC" w:rsidRDefault="00631805" w:rsidP="00631805">
            <w:pPr>
              <w:pStyle w:val="TAC"/>
              <w:jc w:val="left"/>
              <w:rPr>
                <w:sz w:val="16"/>
                <w:szCs w:val="16"/>
                <w:lang w:eastAsia="en-US"/>
              </w:rPr>
            </w:pPr>
            <w:r w:rsidRPr="001F23FC">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F23FC" w:rsidRDefault="00631805" w:rsidP="00631805">
            <w:pPr>
              <w:pStyle w:val="TAC"/>
              <w:jc w:val="left"/>
              <w:rPr>
                <w:sz w:val="16"/>
                <w:szCs w:val="16"/>
                <w:lang w:eastAsia="en-US"/>
              </w:rPr>
            </w:pPr>
            <w:r w:rsidRPr="001F23FC">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F23FC" w:rsidRDefault="00631805" w:rsidP="00631805">
            <w:pPr>
              <w:pStyle w:val="TAC"/>
              <w:jc w:val="left"/>
              <w:rPr>
                <w:sz w:val="16"/>
                <w:szCs w:val="16"/>
                <w:lang w:eastAsia="en-US"/>
              </w:rPr>
            </w:pPr>
            <w:r w:rsidRPr="001F23FC">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F23FC" w:rsidRDefault="00631805" w:rsidP="00631805">
            <w:pPr>
              <w:pStyle w:val="TAC"/>
              <w:jc w:val="left"/>
              <w:rPr>
                <w:sz w:val="16"/>
                <w:szCs w:val="16"/>
                <w:lang w:eastAsia="en-US"/>
              </w:rPr>
            </w:pPr>
            <w:r w:rsidRPr="001F23FC">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F23FC" w:rsidRDefault="00631805" w:rsidP="00631805">
            <w:pPr>
              <w:pStyle w:val="TAC"/>
              <w:jc w:val="left"/>
              <w:rPr>
                <w:sz w:val="16"/>
                <w:szCs w:val="16"/>
                <w:lang w:eastAsia="en-US"/>
              </w:rPr>
            </w:pPr>
            <w:r w:rsidRPr="001F23FC">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F23FC" w:rsidRDefault="00631805" w:rsidP="00631805">
            <w:pPr>
              <w:pStyle w:val="TAC"/>
              <w:jc w:val="left"/>
              <w:rPr>
                <w:sz w:val="16"/>
                <w:szCs w:val="16"/>
                <w:lang w:eastAsia="en-US"/>
              </w:rPr>
            </w:pPr>
            <w:r w:rsidRPr="001F23FC">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F23FC" w:rsidRDefault="00631805" w:rsidP="00631805">
            <w:pPr>
              <w:pStyle w:val="TAC"/>
              <w:jc w:val="left"/>
              <w:rPr>
                <w:sz w:val="16"/>
                <w:szCs w:val="16"/>
                <w:lang w:eastAsia="en-US"/>
              </w:rPr>
            </w:pPr>
            <w:r w:rsidRPr="001F23FC">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F23FC" w:rsidRDefault="00631805" w:rsidP="00631805">
            <w:pPr>
              <w:pStyle w:val="TAC"/>
              <w:jc w:val="left"/>
              <w:rPr>
                <w:sz w:val="16"/>
                <w:szCs w:val="16"/>
                <w:lang w:eastAsia="en-US"/>
              </w:rPr>
            </w:pPr>
            <w:r w:rsidRPr="001F23FC">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F23FC" w:rsidRDefault="00631805" w:rsidP="00631805">
            <w:pPr>
              <w:pStyle w:val="TAC"/>
              <w:jc w:val="left"/>
              <w:rPr>
                <w:sz w:val="16"/>
                <w:szCs w:val="16"/>
                <w:lang w:eastAsia="en-US"/>
              </w:rPr>
            </w:pPr>
            <w:r w:rsidRPr="001F23FC">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F23FC" w:rsidRDefault="00631805" w:rsidP="00631805">
            <w:pPr>
              <w:pStyle w:val="TAC"/>
              <w:jc w:val="left"/>
              <w:rPr>
                <w:sz w:val="16"/>
                <w:szCs w:val="16"/>
                <w:lang w:eastAsia="en-US"/>
              </w:rPr>
            </w:pPr>
            <w:r w:rsidRPr="001F23FC">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F23FC" w:rsidRDefault="00631805" w:rsidP="00631805">
            <w:pPr>
              <w:pStyle w:val="TAC"/>
              <w:jc w:val="left"/>
              <w:rPr>
                <w:sz w:val="16"/>
                <w:szCs w:val="16"/>
                <w:lang w:eastAsia="en-US"/>
              </w:rPr>
            </w:pPr>
            <w:r w:rsidRPr="001F23FC">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F23FC" w:rsidRDefault="00631805" w:rsidP="00631805">
            <w:pPr>
              <w:pStyle w:val="TAC"/>
              <w:jc w:val="left"/>
              <w:rPr>
                <w:sz w:val="16"/>
                <w:szCs w:val="16"/>
                <w:lang w:eastAsia="en-US"/>
              </w:rPr>
            </w:pPr>
            <w:r w:rsidRPr="001F23FC">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F23FC" w:rsidRDefault="00631805" w:rsidP="00631805">
            <w:pPr>
              <w:pStyle w:val="TAC"/>
              <w:jc w:val="left"/>
              <w:rPr>
                <w:sz w:val="16"/>
                <w:szCs w:val="16"/>
                <w:lang w:eastAsia="en-US"/>
              </w:rPr>
            </w:pPr>
            <w:r w:rsidRPr="001F23FC">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F23FC" w:rsidRDefault="00631805" w:rsidP="00631805">
            <w:pPr>
              <w:pStyle w:val="TAC"/>
              <w:jc w:val="left"/>
              <w:rPr>
                <w:sz w:val="16"/>
                <w:szCs w:val="16"/>
                <w:lang w:eastAsia="en-US"/>
              </w:rPr>
            </w:pPr>
            <w:r w:rsidRPr="001F23FC">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F23FC" w:rsidRDefault="00631805" w:rsidP="00631805">
            <w:pPr>
              <w:pStyle w:val="TAC"/>
              <w:jc w:val="left"/>
              <w:rPr>
                <w:sz w:val="16"/>
                <w:szCs w:val="16"/>
                <w:lang w:eastAsia="en-US"/>
              </w:rPr>
            </w:pPr>
            <w:r w:rsidRPr="001F23FC">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F23FC" w:rsidRDefault="00631805" w:rsidP="00631805">
            <w:pPr>
              <w:pStyle w:val="TAC"/>
              <w:jc w:val="left"/>
              <w:rPr>
                <w:sz w:val="16"/>
                <w:szCs w:val="16"/>
                <w:lang w:eastAsia="en-US"/>
              </w:rPr>
            </w:pPr>
            <w:r w:rsidRPr="001F23FC">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F23FC" w:rsidRDefault="00631805" w:rsidP="00631805">
            <w:pPr>
              <w:pStyle w:val="TAC"/>
              <w:jc w:val="left"/>
              <w:rPr>
                <w:sz w:val="16"/>
                <w:szCs w:val="16"/>
                <w:lang w:eastAsia="en-US"/>
              </w:rPr>
            </w:pPr>
            <w:r w:rsidRPr="001F23FC">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F23FC" w:rsidRDefault="00631805" w:rsidP="00631805">
            <w:pPr>
              <w:pStyle w:val="TAC"/>
              <w:jc w:val="left"/>
              <w:rPr>
                <w:sz w:val="16"/>
                <w:szCs w:val="16"/>
                <w:lang w:eastAsia="en-US"/>
              </w:rPr>
            </w:pPr>
            <w:r w:rsidRPr="001F23FC">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F23FC" w:rsidRDefault="00631805" w:rsidP="00631805">
            <w:pPr>
              <w:pStyle w:val="TAC"/>
              <w:jc w:val="left"/>
              <w:rPr>
                <w:sz w:val="16"/>
                <w:szCs w:val="16"/>
                <w:lang w:eastAsia="en-US"/>
              </w:rPr>
            </w:pPr>
            <w:r w:rsidRPr="001F23FC">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F23FC" w:rsidRDefault="00631805" w:rsidP="00631805">
            <w:pPr>
              <w:pStyle w:val="TAC"/>
              <w:jc w:val="left"/>
              <w:rPr>
                <w:sz w:val="16"/>
                <w:szCs w:val="16"/>
                <w:lang w:eastAsia="en-US"/>
              </w:rPr>
            </w:pPr>
            <w:r w:rsidRPr="001F23FC">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F23FC" w:rsidRDefault="00631805" w:rsidP="00631805">
            <w:pPr>
              <w:pStyle w:val="TAC"/>
              <w:jc w:val="left"/>
              <w:rPr>
                <w:sz w:val="16"/>
                <w:szCs w:val="16"/>
                <w:lang w:eastAsia="en-US"/>
              </w:rPr>
            </w:pPr>
            <w:r w:rsidRPr="001F23FC">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F23FC" w:rsidRDefault="00631805" w:rsidP="00631805">
            <w:pPr>
              <w:pStyle w:val="TAC"/>
              <w:jc w:val="left"/>
              <w:rPr>
                <w:sz w:val="16"/>
                <w:szCs w:val="16"/>
                <w:lang w:eastAsia="en-US"/>
              </w:rPr>
            </w:pPr>
            <w:r w:rsidRPr="001F23FC">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F23FC" w:rsidRDefault="00631805" w:rsidP="00631805">
            <w:pPr>
              <w:pStyle w:val="TAC"/>
              <w:jc w:val="left"/>
              <w:rPr>
                <w:sz w:val="16"/>
                <w:szCs w:val="16"/>
                <w:lang w:eastAsia="en-US"/>
              </w:rPr>
            </w:pPr>
            <w:r w:rsidRPr="001F23FC">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F23FC" w:rsidRDefault="00631805" w:rsidP="00631805">
            <w:pPr>
              <w:pStyle w:val="TAC"/>
              <w:jc w:val="left"/>
              <w:rPr>
                <w:sz w:val="16"/>
                <w:szCs w:val="16"/>
                <w:lang w:eastAsia="en-US"/>
              </w:rPr>
            </w:pPr>
            <w:r w:rsidRPr="001F23FC">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F23FC" w:rsidRDefault="00631805" w:rsidP="00631805">
            <w:pPr>
              <w:pStyle w:val="TAC"/>
              <w:jc w:val="left"/>
              <w:rPr>
                <w:sz w:val="16"/>
                <w:szCs w:val="16"/>
                <w:lang w:eastAsia="en-US"/>
              </w:rPr>
            </w:pPr>
            <w:r w:rsidRPr="001F23FC">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F23FC" w:rsidRDefault="00631805" w:rsidP="00631805">
            <w:pPr>
              <w:pStyle w:val="TAC"/>
              <w:jc w:val="left"/>
              <w:rPr>
                <w:sz w:val="16"/>
                <w:szCs w:val="16"/>
                <w:lang w:eastAsia="en-US"/>
              </w:rPr>
            </w:pPr>
            <w:r w:rsidRPr="001F23FC">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F23FC" w:rsidRDefault="00631805" w:rsidP="00631805">
            <w:pPr>
              <w:pStyle w:val="TAC"/>
              <w:jc w:val="left"/>
              <w:rPr>
                <w:sz w:val="16"/>
                <w:szCs w:val="16"/>
                <w:lang w:eastAsia="en-US"/>
              </w:rPr>
            </w:pPr>
            <w:r w:rsidRPr="001F23FC">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F23FC" w:rsidRDefault="00631805" w:rsidP="00631805">
            <w:pPr>
              <w:pStyle w:val="TAC"/>
              <w:jc w:val="left"/>
              <w:rPr>
                <w:sz w:val="16"/>
                <w:szCs w:val="16"/>
                <w:lang w:eastAsia="en-US"/>
              </w:rPr>
            </w:pPr>
            <w:r w:rsidRPr="001F23FC">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F23FC" w:rsidRDefault="00631805" w:rsidP="00631805">
            <w:pPr>
              <w:pStyle w:val="TAC"/>
              <w:jc w:val="left"/>
              <w:rPr>
                <w:sz w:val="16"/>
                <w:szCs w:val="16"/>
                <w:lang w:eastAsia="en-US"/>
              </w:rPr>
            </w:pPr>
            <w:r w:rsidRPr="001F23FC">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F23FC" w:rsidRDefault="00631805" w:rsidP="00631805">
            <w:pPr>
              <w:pStyle w:val="TAC"/>
              <w:jc w:val="left"/>
              <w:rPr>
                <w:sz w:val="16"/>
                <w:szCs w:val="16"/>
                <w:lang w:eastAsia="en-US"/>
              </w:rPr>
            </w:pPr>
            <w:r w:rsidRPr="001F23FC">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F23FC" w:rsidRDefault="00631805" w:rsidP="00631805">
            <w:pPr>
              <w:pStyle w:val="TAC"/>
              <w:jc w:val="left"/>
              <w:rPr>
                <w:sz w:val="16"/>
                <w:szCs w:val="16"/>
                <w:lang w:eastAsia="en-US"/>
              </w:rPr>
            </w:pPr>
            <w:r w:rsidRPr="001F23FC">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F23FC" w:rsidRDefault="00631805" w:rsidP="00631805">
            <w:pPr>
              <w:pStyle w:val="TAC"/>
              <w:jc w:val="left"/>
              <w:rPr>
                <w:sz w:val="16"/>
                <w:szCs w:val="16"/>
                <w:lang w:eastAsia="en-US"/>
              </w:rPr>
            </w:pPr>
            <w:r w:rsidRPr="001F23FC">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F23FC" w:rsidRDefault="00631805" w:rsidP="00631805">
            <w:pPr>
              <w:pStyle w:val="TAC"/>
              <w:jc w:val="left"/>
              <w:rPr>
                <w:sz w:val="16"/>
                <w:szCs w:val="16"/>
                <w:lang w:eastAsia="en-US"/>
              </w:rPr>
            </w:pPr>
            <w:r w:rsidRPr="001F23FC">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F23FC" w:rsidRDefault="00631805" w:rsidP="00631805">
            <w:pPr>
              <w:pStyle w:val="TAC"/>
              <w:jc w:val="left"/>
              <w:rPr>
                <w:sz w:val="16"/>
                <w:szCs w:val="16"/>
                <w:lang w:eastAsia="en-US"/>
              </w:rPr>
            </w:pPr>
            <w:r w:rsidRPr="001F23FC">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F23FC" w:rsidRDefault="00631805" w:rsidP="00631805">
            <w:pPr>
              <w:pStyle w:val="TAC"/>
              <w:jc w:val="left"/>
              <w:rPr>
                <w:sz w:val="16"/>
                <w:szCs w:val="16"/>
                <w:lang w:eastAsia="en-US"/>
              </w:rPr>
            </w:pPr>
            <w:r w:rsidRPr="001F23FC">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F23FC" w:rsidRDefault="00631805" w:rsidP="00631805">
            <w:pPr>
              <w:pStyle w:val="TAC"/>
              <w:jc w:val="left"/>
              <w:rPr>
                <w:sz w:val="16"/>
                <w:szCs w:val="16"/>
                <w:lang w:eastAsia="en-US"/>
              </w:rPr>
            </w:pPr>
            <w:r w:rsidRPr="001F23FC">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F23FC" w:rsidRDefault="00631805" w:rsidP="00631805">
            <w:pPr>
              <w:pStyle w:val="TAC"/>
              <w:jc w:val="left"/>
              <w:rPr>
                <w:sz w:val="16"/>
                <w:szCs w:val="16"/>
                <w:lang w:eastAsia="en-US"/>
              </w:rPr>
            </w:pPr>
            <w:r w:rsidRPr="001F23FC">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E2B83D4" w14:textId="77777777" w:rsidTr="00134124">
        <w:tc>
          <w:tcPr>
            <w:tcW w:w="800" w:type="dxa"/>
            <w:tcBorders>
              <w:top w:val="single" w:sz="6" w:space="0" w:color="auto"/>
              <w:left w:val="single" w:sz="6" w:space="0" w:color="auto"/>
              <w:bottom w:val="single" w:sz="6" w:space="0" w:color="auto"/>
              <w:right w:val="single" w:sz="6" w:space="0" w:color="auto"/>
            </w:tcBorders>
          </w:tcPr>
          <w:p w14:paraId="21DA18B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46F30570"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7424752C" w14:textId="7F9C76BB" w:rsidR="00631805" w:rsidRPr="001F23FC" w:rsidRDefault="00631805" w:rsidP="00631805">
            <w:pPr>
              <w:pStyle w:val="TAC"/>
              <w:jc w:val="left"/>
              <w:rPr>
                <w:sz w:val="16"/>
                <w:szCs w:val="16"/>
                <w:lang w:eastAsia="en-US"/>
              </w:rPr>
            </w:pPr>
            <w:r w:rsidRPr="001F23FC">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tcPr>
          <w:p w14:paraId="35B010DF" w14:textId="3E4E056A" w:rsidR="00631805" w:rsidRPr="001F23FC" w:rsidRDefault="00631805" w:rsidP="00631805">
            <w:pPr>
              <w:pStyle w:val="TAC"/>
              <w:jc w:val="left"/>
              <w:rPr>
                <w:sz w:val="16"/>
                <w:szCs w:val="16"/>
                <w:lang w:eastAsia="en-US"/>
              </w:rPr>
            </w:pPr>
            <w:r w:rsidRPr="001F23FC">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tcPr>
          <w:p w14:paraId="3E840677" w14:textId="5232802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69F8D9B2" w14:textId="766B77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0AC47309" w14:textId="357F78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proofErr w:type="spellStart"/>
            <w:r w:rsidRPr="001F23FC">
              <w:rPr>
                <w:rFonts w:ascii="Arial" w:hAnsi="Arial"/>
                <w:sz w:val="16"/>
                <w:szCs w:val="16"/>
                <w:lang w:eastAsia="en-US"/>
              </w:rPr>
              <w:t>PUMAX,f,c</w:t>
            </w:r>
            <w:proofErr w:type="spellEnd"/>
            <w:r w:rsidRPr="001F23FC">
              <w:rPr>
                <w:rFonts w:ascii="Arial" w:hAnsi="Arial"/>
                <w:sz w:val="16"/>
                <w:szCs w:val="16"/>
                <w:lang w:eastAsia="en-US"/>
              </w:rPr>
              <w:t xml:space="preserve"> tolerance</w:t>
            </w:r>
          </w:p>
        </w:tc>
        <w:tc>
          <w:tcPr>
            <w:tcW w:w="708" w:type="dxa"/>
            <w:tcBorders>
              <w:top w:val="single" w:sz="6" w:space="0" w:color="auto"/>
              <w:left w:val="single" w:sz="6" w:space="0" w:color="auto"/>
              <w:bottom w:val="single" w:sz="6" w:space="0" w:color="auto"/>
              <w:right w:val="single" w:sz="6" w:space="0" w:color="auto"/>
            </w:tcBorders>
          </w:tcPr>
          <w:p w14:paraId="2D7DCCE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3798DC6" w14:textId="77777777" w:rsidTr="00134124">
        <w:tc>
          <w:tcPr>
            <w:tcW w:w="800" w:type="dxa"/>
            <w:tcBorders>
              <w:top w:val="single" w:sz="6" w:space="0" w:color="auto"/>
              <w:left w:val="single" w:sz="6" w:space="0" w:color="auto"/>
              <w:bottom w:val="single" w:sz="6" w:space="0" w:color="auto"/>
              <w:right w:val="single" w:sz="6" w:space="0" w:color="auto"/>
            </w:tcBorders>
          </w:tcPr>
          <w:p w14:paraId="766D2CC9"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55C13E1"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48737821" w14:textId="3083EB68" w:rsidR="00631805" w:rsidRPr="001F23FC" w:rsidRDefault="00631805" w:rsidP="00631805">
            <w:pPr>
              <w:pStyle w:val="TAC"/>
              <w:jc w:val="left"/>
              <w:rPr>
                <w:sz w:val="16"/>
                <w:szCs w:val="16"/>
                <w:lang w:eastAsia="en-US"/>
              </w:rPr>
            </w:pPr>
            <w:r w:rsidRPr="001F23FC">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tcPr>
          <w:p w14:paraId="10D45837" w14:textId="13DE7000" w:rsidR="00631805" w:rsidRPr="001F23FC" w:rsidRDefault="00631805" w:rsidP="00631805">
            <w:pPr>
              <w:pStyle w:val="TAC"/>
              <w:jc w:val="left"/>
              <w:rPr>
                <w:sz w:val="16"/>
                <w:szCs w:val="16"/>
                <w:lang w:eastAsia="en-US"/>
              </w:rPr>
            </w:pPr>
            <w:r w:rsidRPr="001F23FC">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tcPr>
          <w:p w14:paraId="3D4901BC" w14:textId="577B6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4D45546" w14:textId="3387524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50D83F50" w14:textId="01BE3F7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proofErr w:type="spellStart"/>
            <w:r w:rsidRPr="001F23FC">
              <w:rPr>
                <w:rFonts w:ascii="Arial" w:hAnsi="Arial"/>
                <w:sz w:val="16"/>
                <w:szCs w:val="16"/>
                <w:lang w:eastAsia="en-US"/>
              </w:rPr>
              <w:t>PUMAX,f,c</w:t>
            </w:r>
            <w:proofErr w:type="spellEnd"/>
            <w:r w:rsidRPr="001F23FC">
              <w:rPr>
                <w:rFonts w:ascii="Arial" w:hAnsi="Arial"/>
                <w:sz w:val="16"/>
                <w:szCs w:val="16"/>
                <w:lang w:eastAsia="en-US"/>
              </w:rPr>
              <w:t xml:space="preserve"> tolerance</w:t>
            </w:r>
          </w:p>
        </w:tc>
        <w:tc>
          <w:tcPr>
            <w:tcW w:w="708" w:type="dxa"/>
            <w:tcBorders>
              <w:top w:val="single" w:sz="6" w:space="0" w:color="auto"/>
              <w:left w:val="single" w:sz="6" w:space="0" w:color="auto"/>
              <w:bottom w:val="single" w:sz="6" w:space="0" w:color="auto"/>
              <w:right w:val="single" w:sz="6" w:space="0" w:color="auto"/>
            </w:tcBorders>
          </w:tcPr>
          <w:p w14:paraId="1301B49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5CFF8A09" w14:textId="77777777" w:rsidTr="00134124">
        <w:tc>
          <w:tcPr>
            <w:tcW w:w="800" w:type="dxa"/>
            <w:tcBorders>
              <w:top w:val="single" w:sz="6" w:space="0" w:color="auto"/>
              <w:left w:val="single" w:sz="6" w:space="0" w:color="auto"/>
              <w:bottom w:val="single" w:sz="6" w:space="0" w:color="auto"/>
              <w:right w:val="single" w:sz="6" w:space="0" w:color="auto"/>
            </w:tcBorders>
          </w:tcPr>
          <w:p w14:paraId="2940B00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AD16B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584D4A16" w14:textId="4FEAB7D7" w:rsidR="00631805" w:rsidRPr="001F23FC" w:rsidRDefault="00631805" w:rsidP="00631805">
            <w:pPr>
              <w:pStyle w:val="TAC"/>
              <w:jc w:val="left"/>
              <w:rPr>
                <w:sz w:val="16"/>
                <w:szCs w:val="16"/>
                <w:lang w:eastAsia="en-US"/>
              </w:rPr>
            </w:pPr>
            <w:r w:rsidRPr="001F23FC">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tcPr>
          <w:p w14:paraId="28202581" w14:textId="696C96C1" w:rsidR="00631805" w:rsidRPr="001F23FC" w:rsidRDefault="00631805" w:rsidP="00631805">
            <w:pPr>
              <w:pStyle w:val="TAC"/>
              <w:jc w:val="left"/>
              <w:rPr>
                <w:sz w:val="16"/>
                <w:szCs w:val="16"/>
                <w:lang w:eastAsia="en-US"/>
              </w:rPr>
            </w:pPr>
            <w:r w:rsidRPr="001F23FC">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tcPr>
          <w:p w14:paraId="744B94D6" w14:textId="05E05AF6"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299C0D1" w14:textId="0B0E319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86DB22" w14:textId="4B6414B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tcPr>
          <w:p w14:paraId="63916C9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70E22E51" w14:textId="77777777" w:rsidTr="00134124">
        <w:tc>
          <w:tcPr>
            <w:tcW w:w="800" w:type="dxa"/>
            <w:tcBorders>
              <w:top w:val="single" w:sz="6" w:space="0" w:color="auto"/>
              <w:left w:val="single" w:sz="6" w:space="0" w:color="auto"/>
              <w:bottom w:val="single" w:sz="6" w:space="0" w:color="auto"/>
              <w:right w:val="single" w:sz="6" w:space="0" w:color="auto"/>
            </w:tcBorders>
          </w:tcPr>
          <w:p w14:paraId="525F696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5BE1CC"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F2243B" w14:textId="7A9BA2BF" w:rsidR="00631805" w:rsidRPr="001F23FC" w:rsidRDefault="00631805" w:rsidP="00631805">
            <w:pPr>
              <w:pStyle w:val="TAC"/>
              <w:jc w:val="left"/>
              <w:rPr>
                <w:sz w:val="16"/>
                <w:szCs w:val="16"/>
                <w:lang w:eastAsia="en-US"/>
              </w:rPr>
            </w:pPr>
            <w:r w:rsidRPr="001F23FC">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tcPr>
          <w:p w14:paraId="6064AC18" w14:textId="3A9207E3" w:rsidR="00631805" w:rsidRPr="001F23FC" w:rsidRDefault="00631805" w:rsidP="00631805">
            <w:pPr>
              <w:pStyle w:val="TAC"/>
              <w:jc w:val="left"/>
              <w:rPr>
                <w:sz w:val="16"/>
                <w:szCs w:val="16"/>
                <w:lang w:eastAsia="en-US"/>
              </w:rPr>
            </w:pPr>
            <w:r w:rsidRPr="001F23FC">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tcPr>
          <w:p w14:paraId="112B0B8F" w14:textId="0F455D9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B672393" w14:textId="73253B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ECC81D6" w14:textId="6F7CAB3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tcPr>
          <w:p w14:paraId="069DDAD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B23FAC6" w14:textId="77777777" w:rsidTr="00134124">
        <w:tc>
          <w:tcPr>
            <w:tcW w:w="800" w:type="dxa"/>
            <w:tcBorders>
              <w:top w:val="single" w:sz="6" w:space="0" w:color="auto"/>
              <w:left w:val="single" w:sz="6" w:space="0" w:color="auto"/>
              <w:bottom w:val="single" w:sz="6" w:space="0" w:color="auto"/>
              <w:right w:val="single" w:sz="6" w:space="0" w:color="auto"/>
            </w:tcBorders>
          </w:tcPr>
          <w:p w14:paraId="3017D8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DC86A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985953" w14:textId="3FBF6BF4" w:rsidR="00631805" w:rsidRPr="001F23FC" w:rsidRDefault="00631805" w:rsidP="00631805">
            <w:pPr>
              <w:pStyle w:val="TAC"/>
              <w:jc w:val="left"/>
              <w:rPr>
                <w:sz w:val="16"/>
                <w:szCs w:val="16"/>
                <w:lang w:eastAsia="en-US"/>
              </w:rPr>
            </w:pPr>
            <w:r w:rsidRPr="001F23FC">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tcPr>
          <w:p w14:paraId="6BA78344" w14:textId="765C4A2B" w:rsidR="00631805" w:rsidRPr="001F23FC" w:rsidRDefault="00631805" w:rsidP="00631805">
            <w:pPr>
              <w:pStyle w:val="TAC"/>
              <w:jc w:val="left"/>
              <w:rPr>
                <w:sz w:val="16"/>
                <w:szCs w:val="16"/>
                <w:lang w:eastAsia="en-US"/>
              </w:rPr>
            </w:pPr>
            <w:r w:rsidRPr="001F23FC">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tcPr>
          <w:p w14:paraId="1463B7CD" w14:textId="4D965A9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508EDCC2" w14:textId="1C1D4B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3B7DB8A" w14:textId="63B6177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tcPr>
          <w:p w14:paraId="0F6E078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E48F302" w14:textId="77777777" w:rsidTr="00134124">
        <w:tc>
          <w:tcPr>
            <w:tcW w:w="800" w:type="dxa"/>
            <w:tcBorders>
              <w:top w:val="single" w:sz="6" w:space="0" w:color="auto"/>
              <w:left w:val="single" w:sz="6" w:space="0" w:color="auto"/>
              <w:bottom w:val="single" w:sz="6" w:space="0" w:color="auto"/>
              <w:right w:val="single" w:sz="6" w:space="0" w:color="auto"/>
            </w:tcBorders>
          </w:tcPr>
          <w:p w14:paraId="7E5835E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918AC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62A5F11E" w14:textId="2D9D3F24" w:rsidR="00631805" w:rsidRPr="001F23FC" w:rsidRDefault="00631805" w:rsidP="00631805">
            <w:pPr>
              <w:pStyle w:val="TAC"/>
              <w:jc w:val="left"/>
              <w:rPr>
                <w:sz w:val="16"/>
                <w:szCs w:val="16"/>
                <w:lang w:eastAsia="en-US"/>
              </w:rPr>
            </w:pPr>
            <w:r w:rsidRPr="001F23FC">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tcPr>
          <w:p w14:paraId="131FFE8B" w14:textId="2AF03E93" w:rsidR="00631805" w:rsidRPr="001F23FC" w:rsidRDefault="00631805" w:rsidP="00631805">
            <w:pPr>
              <w:pStyle w:val="TAC"/>
              <w:jc w:val="left"/>
              <w:rPr>
                <w:sz w:val="16"/>
                <w:szCs w:val="16"/>
                <w:lang w:eastAsia="en-US"/>
              </w:rPr>
            </w:pPr>
            <w:r w:rsidRPr="001F23FC">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tcPr>
          <w:p w14:paraId="4D74CA86" w14:textId="5D9D52D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48A6115" w14:textId="7780AA5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BBB1369" w14:textId="14E91FE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tcPr>
          <w:p w14:paraId="72E4602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25280F8A" w14:textId="77777777" w:rsidTr="00134124">
        <w:tc>
          <w:tcPr>
            <w:tcW w:w="800" w:type="dxa"/>
            <w:tcBorders>
              <w:top w:val="single" w:sz="6" w:space="0" w:color="auto"/>
              <w:left w:val="single" w:sz="6" w:space="0" w:color="auto"/>
              <w:bottom w:val="single" w:sz="6" w:space="0" w:color="auto"/>
              <w:right w:val="single" w:sz="6" w:space="0" w:color="auto"/>
            </w:tcBorders>
          </w:tcPr>
          <w:p w14:paraId="0F9F7AE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743AC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0F0A4143" w14:textId="048C1735" w:rsidR="00631805" w:rsidRPr="001F23FC" w:rsidRDefault="00631805" w:rsidP="00631805">
            <w:pPr>
              <w:pStyle w:val="TAC"/>
              <w:jc w:val="left"/>
              <w:rPr>
                <w:sz w:val="16"/>
                <w:szCs w:val="16"/>
                <w:lang w:eastAsia="en-US"/>
              </w:rPr>
            </w:pPr>
            <w:r w:rsidRPr="001F23FC">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tcPr>
          <w:p w14:paraId="17766B9A" w14:textId="1E14E04C" w:rsidR="00631805" w:rsidRPr="001F23FC" w:rsidRDefault="00631805" w:rsidP="00631805">
            <w:pPr>
              <w:pStyle w:val="TAC"/>
              <w:jc w:val="left"/>
              <w:rPr>
                <w:sz w:val="16"/>
                <w:szCs w:val="16"/>
                <w:lang w:eastAsia="en-US"/>
              </w:rPr>
            </w:pPr>
            <w:r w:rsidRPr="001F23FC">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tcPr>
          <w:p w14:paraId="350AB8A1" w14:textId="21ED78B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759CF7A" w14:textId="2E3D95D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4B79771A" w14:textId="5CCD443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0DDAFC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49AA1DF" w14:textId="77777777" w:rsidTr="00134124">
        <w:tc>
          <w:tcPr>
            <w:tcW w:w="800" w:type="dxa"/>
            <w:tcBorders>
              <w:top w:val="single" w:sz="6" w:space="0" w:color="auto"/>
              <w:left w:val="single" w:sz="6" w:space="0" w:color="auto"/>
              <w:bottom w:val="single" w:sz="6" w:space="0" w:color="auto"/>
              <w:right w:val="single" w:sz="6" w:space="0" w:color="auto"/>
            </w:tcBorders>
          </w:tcPr>
          <w:p w14:paraId="0CE8D94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BE36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3F0C4C94" w14:textId="0D62F88A" w:rsidR="00631805" w:rsidRPr="001F23FC" w:rsidRDefault="00631805" w:rsidP="00631805">
            <w:pPr>
              <w:pStyle w:val="TAC"/>
              <w:jc w:val="left"/>
              <w:rPr>
                <w:sz w:val="16"/>
                <w:szCs w:val="16"/>
                <w:lang w:eastAsia="en-US"/>
              </w:rPr>
            </w:pPr>
            <w:r w:rsidRPr="001F23FC">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tcPr>
          <w:p w14:paraId="55E2AF38" w14:textId="0BA964BF" w:rsidR="00631805" w:rsidRPr="001F23FC" w:rsidRDefault="00631805" w:rsidP="00631805">
            <w:pPr>
              <w:pStyle w:val="TAC"/>
              <w:jc w:val="left"/>
              <w:rPr>
                <w:sz w:val="16"/>
                <w:szCs w:val="16"/>
                <w:lang w:eastAsia="en-US"/>
              </w:rPr>
            </w:pPr>
            <w:r w:rsidRPr="001F23FC">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tcPr>
          <w:p w14:paraId="7468CEEF" w14:textId="7C8AA37D"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3D78D9F" w14:textId="6DAEE3C6"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61150F" w14:textId="113FE2D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test parameters for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3A71A383"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D1222B6" w14:textId="77777777" w:rsidTr="00134124">
        <w:tc>
          <w:tcPr>
            <w:tcW w:w="800" w:type="dxa"/>
            <w:tcBorders>
              <w:top w:val="single" w:sz="6" w:space="0" w:color="auto"/>
              <w:left w:val="single" w:sz="6" w:space="0" w:color="auto"/>
              <w:bottom w:val="single" w:sz="6" w:space="0" w:color="auto"/>
              <w:right w:val="single" w:sz="6" w:space="0" w:color="auto"/>
            </w:tcBorders>
          </w:tcPr>
          <w:p w14:paraId="2B40B43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6C4E716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18616AF1" w14:textId="73A3C49B" w:rsidR="00631805" w:rsidRPr="001F23FC" w:rsidRDefault="00631805" w:rsidP="00631805">
            <w:pPr>
              <w:pStyle w:val="TAC"/>
              <w:jc w:val="left"/>
              <w:rPr>
                <w:sz w:val="16"/>
                <w:szCs w:val="16"/>
                <w:lang w:eastAsia="en-US"/>
              </w:rPr>
            </w:pPr>
            <w:r w:rsidRPr="001F23FC">
              <w:rPr>
                <w:sz w:val="16"/>
                <w:szCs w:val="16"/>
                <w:lang w:eastAsia="en-US"/>
              </w:rPr>
              <w:t>R5-235</w:t>
            </w:r>
            <w:r w:rsidR="003B1760" w:rsidRPr="001F23FC">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tcPr>
          <w:p w14:paraId="6C505007" w14:textId="69651C63" w:rsidR="00631805" w:rsidRPr="001F23FC" w:rsidRDefault="00631805" w:rsidP="00631805">
            <w:pPr>
              <w:pStyle w:val="TAC"/>
              <w:jc w:val="left"/>
              <w:rPr>
                <w:sz w:val="16"/>
                <w:szCs w:val="16"/>
                <w:lang w:eastAsia="en-US"/>
              </w:rPr>
            </w:pPr>
            <w:r w:rsidRPr="001F23FC">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tcPr>
          <w:p w14:paraId="601B0A63" w14:textId="6CBA6298" w:rsidR="00631805" w:rsidRPr="001F23FC" w:rsidRDefault="003B1760" w:rsidP="00631805">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tcPr>
          <w:p w14:paraId="086A5CE6" w14:textId="5CCCE247"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37A8A5D" w14:textId="67F2BA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tcPr>
          <w:p w14:paraId="3F1B156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F23FC" w:rsidRDefault="00631805" w:rsidP="00631805">
            <w:pPr>
              <w:pStyle w:val="TAC"/>
              <w:jc w:val="left"/>
              <w:rPr>
                <w:sz w:val="16"/>
                <w:szCs w:val="16"/>
                <w:lang w:eastAsia="en-US"/>
              </w:rPr>
            </w:pPr>
            <w:r w:rsidRPr="001F23FC">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F23FC" w:rsidRDefault="00631805" w:rsidP="00631805">
            <w:pPr>
              <w:pStyle w:val="TAC"/>
              <w:jc w:val="left"/>
              <w:rPr>
                <w:sz w:val="16"/>
                <w:szCs w:val="16"/>
                <w:lang w:eastAsia="en-US"/>
              </w:rPr>
            </w:pPr>
            <w:r w:rsidRPr="001F23FC">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372F79" w:rsidRPr="001F23FC"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1F23FC" w:rsidRDefault="00372F79" w:rsidP="00372F79">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1F23FC" w:rsidRDefault="00372F79" w:rsidP="00372F79">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1F23FC" w:rsidRDefault="00372F79" w:rsidP="00372F79">
            <w:pPr>
              <w:rPr>
                <w:rFonts w:ascii="Arial" w:hAnsi="Arial"/>
                <w:sz w:val="16"/>
                <w:szCs w:val="16"/>
                <w:lang w:eastAsia="en-US"/>
              </w:rPr>
            </w:pPr>
            <w:r w:rsidRPr="001F23FC">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1F23FC" w:rsidRDefault="00372F79" w:rsidP="00372F79">
            <w:pPr>
              <w:pStyle w:val="TAC"/>
              <w:jc w:val="left"/>
              <w:rPr>
                <w:sz w:val="16"/>
                <w:szCs w:val="16"/>
                <w:lang w:eastAsia="en-US"/>
              </w:rPr>
            </w:pPr>
            <w:r w:rsidRPr="001F23FC">
              <w:rPr>
                <w:sz w:val="16"/>
                <w:szCs w:val="16"/>
                <w:lang w:eastAsia="en-US"/>
              </w:rPr>
              <w:t>18.0.0</w:t>
            </w:r>
          </w:p>
        </w:tc>
      </w:tr>
      <w:tr w:rsidR="00DE053E" w:rsidRPr="001F23FC"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1F23FC" w:rsidRDefault="00DE053E" w:rsidP="00DE053E">
            <w:pPr>
              <w:pStyle w:val="TAC"/>
              <w:jc w:val="left"/>
              <w:rPr>
                <w:sz w:val="16"/>
                <w:szCs w:val="16"/>
                <w:lang w:eastAsia="en-US"/>
              </w:rPr>
            </w:pPr>
            <w:r w:rsidRPr="001F23FC">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1F23FC" w:rsidRDefault="00DE053E" w:rsidP="00DE053E">
            <w:pPr>
              <w:pStyle w:val="TAC"/>
              <w:jc w:val="left"/>
              <w:rPr>
                <w:sz w:val="16"/>
                <w:szCs w:val="16"/>
                <w:lang w:eastAsia="en-US"/>
              </w:rPr>
            </w:pPr>
            <w:r w:rsidRPr="001F23FC">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1F23FC" w:rsidRDefault="00DE053E" w:rsidP="00DE053E">
            <w:pPr>
              <w:rPr>
                <w:rFonts w:ascii="Arial" w:hAnsi="Arial"/>
                <w:sz w:val="16"/>
                <w:szCs w:val="16"/>
                <w:lang w:eastAsia="en-US"/>
              </w:rPr>
            </w:pPr>
            <w:r w:rsidRPr="001F23FC">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1F23FC" w:rsidRDefault="00DE053E" w:rsidP="00DE053E">
            <w:pPr>
              <w:pStyle w:val="TAC"/>
              <w:jc w:val="left"/>
              <w:rPr>
                <w:sz w:val="16"/>
                <w:szCs w:val="16"/>
                <w:lang w:eastAsia="en-US"/>
              </w:rPr>
            </w:pPr>
            <w:r w:rsidRPr="001F23FC">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1F23FC" w:rsidRDefault="00DE053E" w:rsidP="00DE053E">
            <w:pPr>
              <w:pStyle w:val="TAC"/>
              <w:jc w:val="left"/>
              <w:rPr>
                <w:sz w:val="16"/>
                <w:szCs w:val="16"/>
                <w:lang w:eastAsia="en-US"/>
              </w:rPr>
            </w:pPr>
            <w:r w:rsidRPr="001F23FC">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1F23FC" w:rsidRDefault="00DE053E" w:rsidP="00DE053E">
            <w:pPr>
              <w:rPr>
                <w:rFonts w:ascii="Arial" w:hAnsi="Arial"/>
                <w:sz w:val="16"/>
                <w:szCs w:val="16"/>
                <w:lang w:eastAsia="en-US"/>
              </w:rPr>
            </w:pPr>
            <w:r w:rsidRPr="001F23FC">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1F23FC" w:rsidRDefault="00DE053E" w:rsidP="00DE053E">
            <w:pPr>
              <w:pStyle w:val="TAC"/>
              <w:jc w:val="left"/>
              <w:rPr>
                <w:sz w:val="16"/>
                <w:szCs w:val="16"/>
                <w:lang w:eastAsia="en-US"/>
              </w:rPr>
            </w:pPr>
            <w:r w:rsidRPr="001F23FC">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1F23FC" w:rsidRDefault="00DE053E" w:rsidP="00DE053E">
            <w:pPr>
              <w:pStyle w:val="TAC"/>
              <w:jc w:val="left"/>
              <w:rPr>
                <w:sz w:val="16"/>
                <w:szCs w:val="16"/>
                <w:lang w:eastAsia="en-US"/>
              </w:rPr>
            </w:pPr>
            <w:r w:rsidRPr="001F23FC">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1F23FC" w:rsidRDefault="00DE053E" w:rsidP="00DE053E">
            <w:pPr>
              <w:pStyle w:val="TAC"/>
              <w:jc w:val="left"/>
              <w:rPr>
                <w:sz w:val="16"/>
                <w:szCs w:val="16"/>
                <w:lang w:eastAsia="en-US"/>
              </w:rPr>
            </w:pPr>
            <w:r w:rsidRPr="001F23FC">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1F23FC" w:rsidRDefault="00DE053E" w:rsidP="00DE053E">
            <w:pPr>
              <w:pStyle w:val="TAC"/>
              <w:jc w:val="left"/>
              <w:rPr>
                <w:sz w:val="16"/>
                <w:szCs w:val="16"/>
                <w:lang w:eastAsia="en-US"/>
              </w:rPr>
            </w:pPr>
            <w:r w:rsidRPr="001F23FC">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1F23FC" w:rsidRDefault="00DE053E" w:rsidP="00DE053E">
            <w:pPr>
              <w:rPr>
                <w:rFonts w:ascii="Arial" w:hAnsi="Arial"/>
                <w:sz w:val="16"/>
                <w:szCs w:val="16"/>
                <w:lang w:eastAsia="en-US"/>
              </w:rPr>
            </w:pPr>
            <w:r w:rsidRPr="001F23FC">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1F23FC" w:rsidRDefault="00DE053E" w:rsidP="00DE053E">
            <w:pPr>
              <w:pStyle w:val="TAC"/>
              <w:jc w:val="left"/>
              <w:rPr>
                <w:sz w:val="16"/>
                <w:szCs w:val="16"/>
                <w:lang w:eastAsia="en-US"/>
              </w:rPr>
            </w:pPr>
            <w:r w:rsidRPr="001F23FC">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1F23FC" w:rsidRDefault="00DE053E" w:rsidP="00DE053E">
            <w:pPr>
              <w:pStyle w:val="TAC"/>
              <w:jc w:val="left"/>
              <w:rPr>
                <w:sz w:val="16"/>
                <w:szCs w:val="16"/>
                <w:lang w:eastAsia="en-US"/>
              </w:rPr>
            </w:pPr>
            <w:r w:rsidRPr="001F23FC">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1F23FC" w:rsidRDefault="00DE053E" w:rsidP="00DE053E">
            <w:pPr>
              <w:rPr>
                <w:rFonts w:ascii="Arial" w:hAnsi="Arial"/>
                <w:sz w:val="16"/>
                <w:szCs w:val="16"/>
                <w:lang w:eastAsia="en-US"/>
              </w:rPr>
            </w:pPr>
            <w:r w:rsidRPr="001F23FC">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1F23FC" w:rsidRDefault="00DE053E" w:rsidP="00DE053E">
            <w:pPr>
              <w:pStyle w:val="TAC"/>
              <w:jc w:val="left"/>
              <w:rPr>
                <w:sz w:val="16"/>
                <w:szCs w:val="16"/>
                <w:lang w:eastAsia="en-US"/>
              </w:rPr>
            </w:pPr>
            <w:r w:rsidRPr="001F23FC">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1F23FC" w:rsidRDefault="00DE053E" w:rsidP="00DE053E">
            <w:pPr>
              <w:pStyle w:val="TAC"/>
              <w:jc w:val="left"/>
              <w:rPr>
                <w:sz w:val="16"/>
                <w:szCs w:val="16"/>
                <w:lang w:eastAsia="en-US"/>
              </w:rPr>
            </w:pPr>
            <w:r w:rsidRPr="001F23FC">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1F23FC" w:rsidRDefault="00DE053E" w:rsidP="00DE053E">
            <w:pPr>
              <w:rPr>
                <w:rFonts w:ascii="Arial" w:hAnsi="Arial"/>
                <w:sz w:val="16"/>
                <w:szCs w:val="16"/>
                <w:lang w:eastAsia="en-US"/>
              </w:rPr>
            </w:pPr>
            <w:r w:rsidRPr="001F23FC">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1F23FC" w:rsidRDefault="00DE053E" w:rsidP="00DE053E">
            <w:pPr>
              <w:pStyle w:val="TAC"/>
              <w:jc w:val="left"/>
              <w:rPr>
                <w:sz w:val="16"/>
                <w:szCs w:val="16"/>
                <w:lang w:eastAsia="en-US"/>
              </w:rPr>
            </w:pPr>
            <w:r w:rsidRPr="001F23FC">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1F23FC" w:rsidRDefault="00DE053E" w:rsidP="00DE053E">
            <w:pPr>
              <w:pStyle w:val="TAC"/>
              <w:jc w:val="left"/>
              <w:rPr>
                <w:sz w:val="16"/>
                <w:szCs w:val="16"/>
                <w:lang w:eastAsia="en-US"/>
              </w:rPr>
            </w:pPr>
            <w:r w:rsidRPr="001F23FC">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1F23FC" w:rsidRDefault="00DE053E" w:rsidP="00DE053E">
            <w:pPr>
              <w:rPr>
                <w:rFonts w:ascii="Arial" w:hAnsi="Arial"/>
                <w:sz w:val="16"/>
                <w:szCs w:val="16"/>
                <w:lang w:eastAsia="en-US"/>
              </w:rPr>
            </w:pPr>
            <w:r w:rsidRPr="001F23FC">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1F23FC" w:rsidRDefault="00DE053E" w:rsidP="00DE053E">
            <w:pPr>
              <w:pStyle w:val="TAC"/>
              <w:jc w:val="left"/>
              <w:rPr>
                <w:sz w:val="16"/>
                <w:szCs w:val="16"/>
                <w:lang w:eastAsia="en-US"/>
              </w:rPr>
            </w:pPr>
            <w:r w:rsidRPr="001F23FC">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1F23FC" w:rsidRDefault="00DE053E" w:rsidP="00DE053E">
            <w:pPr>
              <w:pStyle w:val="TAC"/>
              <w:jc w:val="left"/>
              <w:rPr>
                <w:sz w:val="16"/>
                <w:szCs w:val="16"/>
                <w:lang w:eastAsia="en-US"/>
              </w:rPr>
            </w:pPr>
            <w:r w:rsidRPr="001F23FC">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1F23FC" w:rsidRDefault="00DE053E" w:rsidP="00DE053E">
            <w:pPr>
              <w:pStyle w:val="TAC"/>
              <w:jc w:val="left"/>
              <w:rPr>
                <w:sz w:val="16"/>
                <w:szCs w:val="16"/>
                <w:lang w:eastAsia="en-US"/>
              </w:rPr>
            </w:pPr>
            <w:r w:rsidRPr="001F23FC">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1F23FC" w:rsidRDefault="00DE053E" w:rsidP="00DE053E">
            <w:pPr>
              <w:pStyle w:val="TAC"/>
              <w:jc w:val="left"/>
              <w:rPr>
                <w:sz w:val="16"/>
                <w:szCs w:val="16"/>
                <w:lang w:eastAsia="en-US"/>
              </w:rPr>
            </w:pPr>
            <w:r w:rsidRPr="001F23FC">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1F23FC" w:rsidRDefault="00DE053E" w:rsidP="00DE053E">
            <w:pPr>
              <w:rPr>
                <w:rFonts w:ascii="Arial" w:hAnsi="Arial"/>
                <w:sz w:val="16"/>
                <w:szCs w:val="16"/>
                <w:lang w:eastAsia="en-US"/>
              </w:rPr>
            </w:pPr>
            <w:r w:rsidRPr="001F23FC">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1F23FC" w:rsidRDefault="00DE053E" w:rsidP="00DE053E">
            <w:pPr>
              <w:pStyle w:val="TAC"/>
              <w:jc w:val="left"/>
              <w:rPr>
                <w:sz w:val="16"/>
                <w:szCs w:val="16"/>
                <w:lang w:eastAsia="en-US"/>
              </w:rPr>
            </w:pPr>
            <w:r w:rsidRPr="001F23FC">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1F23FC" w:rsidRDefault="00DE053E" w:rsidP="00DE053E">
            <w:pPr>
              <w:pStyle w:val="TAC"/>
              <w:jc w:val="left"/>
              <w:rPr>
                <w:sz w:val="16"/>
                <w:szCs w:val="16"/>
                <w:lang w:eastAsia="en-US"/>
              </w:rPr>
            </w:pPr>
            <w:r w:rsidRPr="001F23FC">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1F23FC" w:rsidRDefault="00DE053E" w:rsidP="00DE053E">
            <w:pPr>
              <w:pStyle w:val="TAC"/>
              <w:jc w:val="left"/>
              <w:rPr>
                <w:sz w:val="16"/>
                <w:szCs w:val="16"/>
                <w:lang w:eastAsia="en-US"/>
              </w:rPr>
            </w:pPr>
            <w:r w:rsidRPr="001F23FC">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1F23FC" w:rsidRDefault="00DE053E" w:rsidP="00DE053E">
            <w:pPr>
              <w:pStyle w:val="TAC"/>
              <w:jc w:val="left"/>
              <w:rPr>
                <w:sz w:val="16"/>
                <w:szCs w:val="16"/>
                <w:lang w:eastAsia="en-US"/>
              </w:rPr>
            </w:pPr>
            <w:r w:rsidRPr="001F23FC">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1F23FC" w:rsidRDefault="00DE053E" w:rsidP="00DE053E">
            <w:pPr>
              <w:pStyle w:val="TAC"/>
              <w:jc w:val="left"/>
              <w:rPr>
                <w:sz w:val="16"/>
                <w:szCs w:val="16"/>
                <w:lang w:eastAsia="en-US"/>
              </w:rPr>
            </w:pPr>
            <w:r w:rsidRPr="001F23FC">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1F23FC" w:rsidRDefault="00DE053E" w:rsidP="00DE053E">
            <w:pPr>
              <w:pStyle w:val="TAC"/>
              <w:jc w:val="left"/>
              <w:rPr>
                <w:sz w:val="16"/>
                <w:szCs w:val="16"/>
                <w:lang w:eastAsia="en-US"/>
              </w:rPr>
            </w:pPr>
            <w:r w:rsidRPr="001F23FC">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1F23FC" w:rsidRDefault="00DE053E" w:rsidP="00DE053E">
            <w:pPr>
              <w:rPr>
                <w:rFonts w:ascii="Arial" w:hAnsi="Arial"/>
                <w:sz w:val="16"/>
                <w:szCs w:val="16"/>
                <w:lang w:eastAsia="en-US"/>
              </w:rPr>
            </w:pPr>
            <w:r w:rsidRPr="001F23FC">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1F23FC" w:rsidRDefault="00DE053E" w:rsidP="00DE053E">
            <w:pPr>
              <w:pStyle w:val="TAC"/>
              <w:jc w:val="left"/>
              <w:rPr>
                <w:sz w:val="16"/>
                <w:szCs w:val="16"/>
                <w:lang w:eastAsia="en-US"/>
              </w:rPr>
            </w:pPr>
            <w:r w:rsidRPr="001F23FC">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1F23FC" w:rsidRDefault="00DE053E" w:rsidP="00DE053E">
            <w:pPr>
              <w:pStyle w:val="TAC"/>
              <w:jc w:val="left"/>
              <w:rPr>
                <w:sz w:val="16"/>
                <w:szCs w:val="16"/>
                <w:lang w:eastAsia="en-US"/>
              </w:rPr>
            </w:pPr>
            <w:r w:rsidRPr="001F23FC">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1F23FC" w:rsidRDefault="00DE053E" w:rsidP="00DE053E">
            <w:pPr>
              <w:pStyle w:val="TAC"/>
              <w:jc w:val="left"/>
              <w:rPr>
                <w:sz w:val="16"/>
                <w:szCs w:val="16"/>
                <w:lang w:eastAsia="en-US"/>
              </w:rPr>
            </w:pPr>
            <w:r w:rsidRPr="001F23FC">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1F23FC" w:rsidRDefault="00DE053E" w:rsidP="00DE053E">
            <w:pPr>
              <w:pStyle w:val="TAC"/>
              <w:jc w:val="left"/>
              <w:rPr>
                <w:sz w:val="16"/>
                <w:szCs w:val="16"/>
                <w:lang w:eastAsia="en-US"/>
              </w:rPr>
            </w:pPr>
            <w:r w:rsidRPr="001F23FC">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1F23FC" w:rsidRDefault="00DE053E" w:rsidP="00DE053E">
            <w:pPr>
              <w:pStyle w:val="TAC"/>
              <w:jc w:val="left"/>
              <w:rPr>
                <w:sz w:val="16"/>
                <w:szCs w:val="16"/>
                <w:lang w:eastAsia="en-US"/>
              </w:rPr>
            </w:pPr>
            <w:r w:rsidRPr="001F23FC">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1F23FC" w:rsidRDefault="00DE053E" w:rsidP="00DE053E">
            <w:pPr>
              <w:pStyle w:val="TAC"/>
              <w:jc w:val="left"/>
              <w:rPr>
                <w:sz w:val="16"/>
                <w:szCs w:val="16"/>
                <w:lang w:eastAsia="en-US"/>
              </w:rPr>
            </w:pPr>
            <w:r w:rsidRPr="001F23FC">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1F23FC" w:rsidRDefault="00DE053E" w:rsidP="00DE053E">
            <w:pPr>
              <w:pStyle w:val="TAC"/>
              <w:jc w:val="left"/>
              <w:rPr>
                <w:sz w:val="16"/>
                <w:szCs w:val="16"/>
                <w:lang w:eastAsia="en-US"/>
              </w:rPr>
            </w:pPr>
            <w:r w:rsidRPr="001F23FC">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1F23FC" w:rsidRDefault="00DE053E" w:rsidP="00DE053E">
            <w:pPr>
              <w:pStyle w:val="TAC"/>
              <w:jc w:val="left"/>
              <w:rPr>
                <w:sz w:val="16"/>
                <w:szCs w:val="16"/>
                <w:lang w:eastAsia="en-US"/>
              </w:rPr>
            </w:pPr>
            <w:r w:rsidRPr="001F23FC">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1F23FC" w:rsidRDefault="00DE053E" w:rsidP="00DE053E">
            <w:pPr>
              <w:pStyle w:val="TAC"/>
              <w:jc w:val="left"/>
              <w:rPr>
                <w:sz w:val="16"/>
                <w:szCs w:val="16"/>
                <w:lang w:eastAsia="en-US"/>
              </w:rPr>
            </w:pPr>
            <w:r w:rsidRPr="001F23FC">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1F23FC" w:rsidRDefault="00DE053E" w:rsidP="00DE053E">
            <w:pPr>
              <w:pStyle w:val="TAC"/>
              <w:jc w:val="left"/>
              <w:rPr>
                <w:sz w:val="16"/>
                <w:szCs w:val="16"/>
                <w:lang w:eastAsia="en-US"/>
              </w:rPr>
            </w:pPr>
            <w:r w:rsidRPr="001F23FC">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1F23FC" w:rsidRDefault="00DE053E" w:rsidP="00DE053E">
            <w:pPr>
              <w:rPr>
                <w:rFonts w:ascii="Arial" w:hAnsi="Arial"/>
                <w:sz w:val="16"/>
                <w:szCs w:val="16"/>
                <w:lang w:eastAsia="en-US"/>
              </w:rPr>
            </w:pPr>
            <w:r w:rsidRPr="001F23FC">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1F23FC" w:rsidRDefault="00DE053E" w:rsidP="00DE053E">
            <w:pPr>
              <w:pStyle w:val="TAC"/>
              <w:jc w:val="left"/>
              <w:rPr>
                <w:sz w:val="16"/>
                <w:szCs w:val="16"/>
                <w:lang w:eastAsia="en-US"/>
              </w:rPr>
            </w:pPr>
            <w:r w:rsidRPr="001F23FC">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1F23FC" w:rsidRDefault="00DE053E" w:rsidP="00DE053E">
            <w:pPr>
              <w:pStyle w:val="TAC"/>
              <w:jc w:val="left"/>
              <w:rPr>
                <w:sz w:val="16"/>
                <w:szCs w:val="16"/>
                <w:lang w:eastAsia="en-US"/>
              </w:rPr>
            </w:pPr>
            <w:r w:rsidRPr="001F23FC">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1F23FC" w:rsidRDefault="00DE053E" w:rsidP="00DE053E">
            <w:pPr>
              <w:pStyle w:val="TAC"/>
              <w:jc w:val="left"/>
              <w:rPr>
                <w:sz w:val="16"/>
                <w:szCs w:val="16"/>
                <w:lang w:eastAsia="en-US"/>
              </w:rPr>
            </w:pPr>
            <w:r w:rsidRPr="001F23FC">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1F23FC" w:rsidRDefault="00DE053E" w:rsidP="00DE053E">
            <w:pPr>
              <w:pStyle w:val="TAC"/>
              <w:jc w:val="left"/>
              <w:rPr>
                <w:sz w:val="16"/>
                <w:szCs w:val="16"/>
                <w:lang w:eastAsia="en-US"/>
              </w:rPr>
            </w:pPr>
            <w:r w:rsidRPr="001F23FC">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1F23FC" w:rsidRDefault="00DE053E" w:rsidP="00DE053E">
            <w:pPr>
              <w:pStyle w:val="TAC"/>
              <w:jc w:val="left"/>
              <w:rPr>
                <w:sz w:val="16"/>
                <w:szCs w:val="16"/>
                <w:lang w:eastAsia="en-US"/>
              </w:rPr>
            </w:pPr>
            <w:r w:rsidRPr="001F23FC">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1F23FC" w:rsidRDefault="00DE053E" w:rsidP="00DE053E">
            <w:pPr>
              <w:pStyle w:val="TAC"/>
              <w:jc w:val="left"/>
              <w:rPr>
                <w:sz w:val="16"/>
                <w:szCs w:val="16"/>
                <w:lang w:eastAsia="en-US"/>
              </w:rPr>
            </w:pPr>
            <w:r w:rsidRPr="001F23FC">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1F23FC" w:rsidRDefault="00DE053E" w:rsidP="00DE053E">
            <w:pPr>
              <w:pStyle w:val="TAC"/>
              <w:jc w:val="left"/>
              <w:rPr>
                <w:sz w:val="16"/>
                <w:szCs w:val="16"/>
                <w:lang w:eastAsia="en-US"/>
              </w:rPr>
            </w:pPr>
            <w:r w:rsidRPr="001F23FC">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1F23FC" w:rsidRDefault="00DE053E" w:rsidP="00DE053E">
            <w:pPr>
              <w:pStyle w:val="TAC"/>
              <w:jc w:val="left"/>
              <w:rPr>
                <w:sz w:val="16"/>
                <w:szCs w:val="16"/>
                <w:lang w:eastAsia="en-US"/>
              </w:rPr>
            </w:pPr>
            <w:r w:rsidRPr="001F23FC">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1F23FC" w:rsidRDefault="00DE053E" w:rsidP="00DE053E">
            <w:pPr>
              <w:pStyle w:val="TAC"/>
              <w:jc w:val="left"/>
              <w:rPr>
                <w:sz w:val="16"/>
                <w:szCs w:val="16"/>
                <w:lang w:eastAsia="en-US"/>
              </w:rPr>
            </w:pPr>
            <w:r w:rsidRPr="001F23FC">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1F23FC" w:rsidRDefault="00DE053E" w:rsidP="00DE053E">
            <w:pPr>
              <w:pStyle w:val="TAC"/>
              <w:jc w:val="left"/>
              <w:rPr>
                <w:sz w:val="16"/>
                <w:szCs w:val="16"/>
                <w:lang w:eastAsia="en-US"/>
              </w:rPr>
            </w:pPr>
            <w:r w:rsidRPr="001F23FC">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1F23FC" w:rsidRDefault="00DE053E" w:rsidP="00DE053E">
            <w:pPr>
              <w:pStyle w:val="TAC"/>
              <w:jc w:val="left"/>
              <w:rPr>
                <w:sz w:val="16"/>
                <w:szCs w:val="16"/>
                <w:lang w:eastAsia="en-US"/>
              </w:rPr>
            </w:pPr>
            <w:r w:rsidRPr="001F23FC">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1F23FC" w:rsidRDefault="00DE053E" w:rsidP="00DE053E">
            <w:pPr>
              <w:pStyle w:val="TAC"/>
              <w:jc w:val="left"/>
              <w:rPr>
                <w:sz w:val="16"/>
                <w:szCs w:val="16"/>
                <w:lang w:eastAsia="en-US"/>
              </w:rPr>
            </w:pPr>
            <w:r w:rsidRPr="001F23FC">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1F23FC" w:rsidRDefault="00DE053E" w:rsidP="00DE053E">
            <w:pPr>
              <w:pStyle w:val="TAC"/>
              <w:jc w:val="left"/>
              <w:rPr>
                <w:sz w:val="16"/>
                <w:szCs w:val="16"/>
                <w:lang w:eastAsia="en-US"/>
              </w:rPr>
            </w:pPr>
            <w:r w:rsidRPr="001F23FC">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1F23FC" w:rsidRDefault="00DE053E" w:rsidP="00DE053E">
            <w:pPr>
              <w:pStyle w:val="TAC"/>
              <w:jc w:val="left"/>
              <w:rPr>
                <w:sz w:val="16"/>
                <w:szCs w:val="16"/>
                <w:lang w:eastAsia="en-US"/>
              </w:rPr>
            </w:pPr>
            <w:r w:rsidRPr="001F23FC">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1F23FC" w:rsidRDefault="00DE053E" w:rsidP="00DE053E">
            <w:pPr>
              <w:pStyle w:val="TAC"/>
              <w:jc w:val="left"/>
              <w:rPr>
                <w:sz w:val="16"/>
                <w:szCs w:val="16"/>
                <w:lang w:eastAsia="en-US"/>
              </w:rPr>
            </w:pPr>
            <w:r w:rsidRPr="001F23FC">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1F23FC" w:rsidRDefault="00DE053E" w:rsidP="00DE053E">
            <w:pPr>
              <w:pStyle w:val="TAC"/>
              <w:jc w:val="left"/>
              <w:rPr>
                <w:sz w:val="16"/>
                <w:szCs w:val="16"/>
                <w:lang w:eastAsia="en-US"/>
              </w:rPr>
            </w:pPr>
            <w:r w:rsidRPr="001F23FC">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46137C" w:rsidRPr="001F23FC"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1F23FC" w:rsidRDefault="0046137C" w:rsidP="0046137C">
            <w:pPr>
              <w:pStyle w:val="TAC"/>
              <w:jc w:val="left"/>
              <w:rPr>
                <w:sz w:val="16"/>
                <w:szCs w:val="16"/>
                <w:lang w:eastAsia="en-US"/>
              </w:rPr>
            </w:pPr>
            <w:r w:rsidRPr="001F23FC">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1F23FC" w:rsidRDefault="0046137C" w:rsidP="0046137C">
            <w:pPr>
              <w:pStyle w:val="TAC"/>
              <w:jc w:val="left"/>
              <w:rPr>
                <w:sz w:val="16"/>
                <w:szCs w:val="16"/>
                <w:lang w:eastAsia="en-US"/>
              </w:rPr>
            </w:pPr>
            <w:r w:rsidRPr="001F23FC">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1F23FC" w:rsidRDefault="0046137C" w:rsidP="0046137C">
            <w:pPr>
              <w:rPr>
                <w:rFonts w:ascii="Arial" w:hAnsi="Arial"/>
                <w:sz w:val="16"/>
                <w:szCs w:val="16"/>
                <w:lang w:eastAsia="en-US"/>
              </w:rPr>
            </w:pPr>
            <w:r w:rsidRPr="001F23FC">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1F23FC" w:rsidRDefault="0046137C" w:rsidP="0046137C">
            <w:pPr>
              <w:pStyle w:val="TAC"/>
              <w:jc w:val="left"/>
              <w:rPr>
                <w:sz w:val="16"/>
                <w:szCs w:val="16"/>
                <w:lang w:eastAsia="en-US"/>
              </w:rPr>
            </w:pPr>
            <w:r w:rsidRPr="001F23FC">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1F23FC" w:rsidRDefault="0046137C" w:rsidP="0046137C">
            <w:pPr>
              <w:pStyle w:val="TAC"/>
              <w:jc w:val="left"/>
              <w:rPr>
                <w:sz w:val="16"/>
                <w:szCs w:val="16"/>
                <w:lang w:eastAsia="en-US"/>
              </w:rPr>
            </w:pPr>
            <w:r w:rsidRPr="001F23FC">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1F23FC" w:rsidRDefault="0046137C" w:rsidP="0046137C">
            <w:pPr>
              <w:rPr>
                <w:rFonts w:ascii="Arial" w:hAnsi="Arial"/>
                <w:sz w:val="16"/>
                <w:szCs w:val="16"/>
                <w:lang w:eastAsia="en-US"/>
              </w:rPr>
            </w:pPr>
            <w:r w:rsidRPr="001F23FC">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1F23FC" w:rsidRDefault="0046137C" w:rsidP="0046137C">
            <w:pPr>
              <w:pStyle w:val="TAC"/>
              <w:jc w:val="left"/>
              <w:rPr>
                <w:sz w:val="16"/>
                <w:szCs w:val="16"/>
                <w:lang w:eastAsia="en-US"/>
              </w:rPr>
            </w:pPr>
            <w:r w:rsidRPr="001F23FC">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1F23FC" w:rsidRDefault="0046137C" w:rsidP="0046137C">
            <w:pPr>
              <w:pStyle w:val="TAC"/>
              <w:jc w:val="left"/>
              <w:rPr>
                <w:sz w:val="16"/>
                <w:szCs w:val="16"/>
                <w:lang w:eastAsia="en-US"/>
              </w:rPr>
            </w:pPr>
            <w:r w:rsidRPr="001F23FC">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1F23FC" w:rsidRDefault="0046137C" w:rsidP="0046137C">
            <w:pPr>
              <w:rPr>
                <w:rFonts w:ascii="Arial" w:hAnsi="Arial"/>
                <w:sz w:val="16"/>
                <w:szCs w:val="16"/>
                <w:lang w:eastAsia="en-US"/>
              </w:rPr>
            </w:pPr>
            <w:r w:rsidRPr="001F23FC">
              <w:rPr>
                <w:rFonts w:ascii="Arial" w:hAnsi="Arial"/>
                <w:sz w:val="16"/>
                <w:szCs w:val="16"/>
                <w:lang w:eastAsia="en-US"/>
              </w:rPr>
              <w:t xml:space="preserve">CR on </w:t>
            </w:r>
            <w:proofErr w:type="spellStart"/>
            <w:r w:rsidRPr="001F23FC">
              <w:rPr>
                <w:rFonts w:ascii="Arial" w:hAnsi="Arial"/>
                <w:sz w:val="16"/>
                <w:szCs w:val="16"/>
                <w:lang w:eastAsia="en-US"/>
              </w:rPr>
              <w:t>Coarse&amp;Fine</w:t>
            </w:r>
            <w:proofErr w:type="spellEnd"/>
            <w:r w:rsidRPr="001F23FC">
              <w:rPr>
                <w:rFonts w:ascii="Arial" w:hAnsi="Arial"/>
                <w:sz w:val="16"/>
                <w:szCs w:val="16"/>
                <w:lang w:eastAsia="en-US"/>
              </w:rPr>
              <w:t xml:space="preserv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1F23FC" w:rsidRDefault="0046137C" w:rsidP="0046137C">
            <w:pPr>
              <w:pStyle w:val="TAC"/>
              <w:jc w:val="left"/>
              <w:rPr>
                <w:sz w:val="16"/>
                <w:szCs w:val="16"/>
                <w:lang w:eastAsia="en-US"/>
              </w:rPr>
            </w:pPr>
            <w:r w:rsidRPr="001F23FC">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1F23FC" w:rsidRDefault="0046137C" w:rsidP="0046137C">
            <w:pPr>
              <w:pStyle w:val="TAC"/>
              <w:jc w:val="left"/>
              <w:rPr>
                <w:sz w:val="16"/>
                <w:szCs w:val="16"/>
                <w:lang w:eastAsia="en-US"/>
              </w:rPr>
            </w:pPr>
            <w:r w:rsidRPr="001F23FC">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1F23FC" w:rsidRDefault="0046137C" w:rsidP="0046137C">
            <w:pPr>
              <w:rPr>
                <w:rFonts w:ascii="Arial" w:hAnsi="Arial"/>
                <w:sz w:val="16"/>
                <w:szCs w:val="16"/>
                <w:lang w:eastAsia="en-US"/>
              </w:rPr>
            </w:pPr>
            <w:r w:rsidRPr="001F23FC">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1F23FC" w:rsidRDefault="0046137C" w:rsidP="0046137C">
            <w:pPr>
              <w:pStyle w:val="TAC"/>
              <w:jc w:val="left"/>
              <w:rPr>
                <w:sz w:val="16"/>
                <w:szCs w:val="16"/>
                <w:lang w:eastAsia="en-US"/>
              </w:rPr>
            </w:pPr>
            <w:r w:rsidRPr="001F23FC">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1F23FC" w:rsidRDefault="0046137C" w:rsidP="0046137C">
            <w:pPr>
              <w:pStyle w:val="TAC"/>
              <w:jc w:val="left"/>
              <w:rPr>
                <w:sz w:val="16"/>
                <w:szCs w:val="16"/>
                <w:lang w:eastAsia="en-US"/>
              </w:rPr>
            </w:pPr>
            <w:r w:rsidRPr="001F23FC">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1F23FC" w:rsidRDefault="0046137C" w:rsidP="0046137C">
            <w:pPr>
              <w:pStyle w:val="TAC"/>
              <w:jc w:val="left"/>
              <w:rPr>
                <w:sz w:val="16"/>
                <w:szCs w:val="16"/>
                <w:lang w:eastAsia="en-US"/>
              </w:rPr>
            </w:pPr>
            <w:r w:rsidRPr="001F23FC">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1F23FC" w:rsidRDefault="0046137C" w:rsidP="0046137C">
            <w:pPr>
              <w:pStyle w:val="TAC"/>
              <w:jc w:val="left"/>
              <w:rPr>
                <w:sz w:val="16"/>
                <w:szCs w:val="16"/>
                <w:lang w:eastAsia="en-US"/>
              </w:rPr>
            </w:pPr>
            <w:r w:rsidRPr="001F23FC">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1F23FC" w:rsidRDefault="0046137C" w:rsidP="0046137C">
            <w:pPr>
              <w:pStyle w:val="TAC"/>
              <w:jc w:val="left"/>
              <w:rPr>
                <w:sz w:val="16"/>
                <w:szCs w:val="16"/>
                <w:lang w:eastAsia="en-US"/>
              </w:rPr>
            </w:pPr>
            <w:r w:rsidRPr="001F23FC">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1F23FC" w:rsidRDefault="0046137C" w:rsidP="0046137C">
            <w:pPr>
              <w:pStyle w:val="TAC"/>
              <w:jc w:val="left"/>
              <w:rPr>
                <w:sz w:val="16"/>
                <w:szCs w:val="16"/>
                <w:lang w:eastAsia="en-US"/>
              </w:rPr>
            </w:pPr>
            <w:r w:rsidRPr="001F23FC">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1F23FC" w:rsidRDefault="0046137C" w:rsidP="0046137C">
            <w:pPr>
              <w:pStyle w:val="TAC"/>
              <w:jc w:val="left"/>
              <w:rPr>
                <w:sz w:val="16"/>
                <w:szCs w:val="16"/>
                <w:lang w:eastAsia="en-US"/>
              </w:rPr>
            </w:pPr>
            <w:r w:rsidRPr="001F23FC">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1F23FC" w:rsidRDefault="0046137C" w:rsidP="0046137C">
            <w:pPr>
              <w:pStyle w:val="TAC"/>
              <w:jc w:val="left"/>
              <w:rPr>
                <w:sz w:val="16"/>
                <w:szCs w:val="16"/>
                <w:lang w:eastAsia="en-US"/>
              </w:rPr>
            </w:pPr>
            <w:r w:rsidRPr="001F23FC">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1F23FC" w:rsidRDefault="0046137C" w:rsidP="0046137C">
            <w:pPr>
              <w:pStyle w:val="TAC"/>
              <w:jc w:val="left"/>
              <w:rPr>
                <w:sz w:val="16"/>
                <w:szCs w:val="16"/>
                <w:lang w:eastAsia="en-US"/>
              </w:rPr>
            </w:pPr>
            <w:r w:rsidRPr="001F23FC">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1F23FC" w:rsidRDefault="0046137C" w:rsidP="0046137C">
            <w:pPr>
              <w:pStyle w:val="TAC"/>
              <w:jc w:val="left"/>
              <w:rPr>
                <w:sz w:val="16"/>
                <w:szCs w:val="16"/>
                <w:lang w:eastAsia="en-US"/>
              </w:rPr>
            </w:pPr>
            <w:r w:rsidRPr="001F23FC">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1F23FC" w:rsidRDefault="0046137C" w:rsidP="0046137C">
            <w:pPr>
              <w:pStyle w:val="TAC"/>
              <w:jc w:val="left"/>
              <w:rPr>
                <w:sz w:val="16"/>
                <w:szCs w:val="16"/>
                <w:lang w:eastAsia="en-US"/>
              </w:rPr>
            </w:pPr>
            <w:r w:rsidRPr="001F23FC">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1F23FC" w:rsidRDefault="0046137C" w:rsidP="0046137C">
            <w:pPr>
              <w:pStyle w:val="TAC"/>
              <w:jc w:val="left"/>
              <w:rPr>
                <w:sz w:val="16"/>
                <w:szCs w:val="16"/>
                <w:lang w:eastAsia="en-US"/>
              </w:rPr>
            </w:pPr>
            <w:r w:rsidRPr="001F23FC">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1F23FC" w:rsidRDefault="0046137C" w:rsidP="0046137C">
            <w:pPr>
              <w:pStyle w:val="TAC"/>
              <w:jc w:val="left"/>
              <w:rPr>
                <w:sz w:val="16"/>
                <w:szCs w:val="16"/>
                <w:lang w:eastAsia="en-US"/>
              </w:rPr>
            </w:pPr>
            <w:r w:rsidRPr="001F23FC">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1F23FC" w:rsidRDefault="0046137C" w:rsidP="0046137C">
            <w:pPr>
              <w:pStyle w:val="TAC"/>
              <w:jc w:val="left"/>
              <w:rPr>
                <w:sz w:val="16"/>
                <w:szCs w:val="16"/>
                <w:lang w:eastAsia="en-US"/>
              </w:rPr>
            </w:pPr>
            <w:r w:rsidRPr="001F23FC">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1F23FC" w:rsidRDefault="0046137C" w:rsidP="0046137C">
            <w:pPr>
              <w:rPr>
                <w:rFonts w:ascii="Arial" w:hAnsi="Arial"/>
                <w:sz w:val="16"/>
                <w:szCs w:val="16"/>
                <w:lang w:eastAsia="en-US"/>
              </w:rPr>
            </w:pPr>
            <w:r w:rsidRPr="001F23FC">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1F23FC" w:rsidRDefault="0046137C" w:rsidP="0046137C">
            <w:pPr>
              <w:pStyle w:val="TAC"/>
              <w:jc w:val="left"/>
              <w:rPr>
                <w:sz w:val="16"/>
                <w:szCs w:val="16"/>
                <w:lang w:eastAsia="en-US"/>
              </w:rPr>
            </w:pPr>
            <w:r w:rsidRPr="001F23FC">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1F23FC" w:rsidRDefault="0046137C" w:rsidP="0046137C">
            <w:pPr>
              <w:pStyle w:val="TAC"/>
              <w:jc w:val="left"/>
              <w:rPr>
                <w:sz w:val="16"/>
                <w:szCs w:val="16"/>
                <w:lang w:eastAsia="en-US"/>
              </w:rPr>
            </w:pPr>
            <w:r w:rsidRPr="001F23FC">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1F23FC" w:rsidRDefault="0046137C" w:rsidP="0046137C">
            <w:pPr>
              <w:pStyle w:val="TAC"/>
              <w:jc w:val="left"/>
              <w:rPr>
                <w:sz w:val="16"/>
                <w:szCs w:val="16"/>
                <w:lang w:eastAsia="en-US"/>
              </w:rPr>
            </w:pPr>
            <w:r w:rsidRPr="001F23FC">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1F23FC" w:rsidRDefault="0046137C" w:rsidP="0046137C">
            <w:pPr>
              <w:pStyle w:val="TAC"/>
              <w:jc w:val="left"/>
              <w:rPr>
                <w:sz w:val="16"/>
                <w:szCs w:val="16"/>
                <w:lang w:eastAsia="en-US"/>
              </w:rPr>
            </w:pPr>
            <w:r w:rsidRPr="001F23FC">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1F23FC" w:rsidRDefault="0046137C" w:rsidP="0046137C">
            <w:pPr>
              <w:pStyle w:val="TAC"/>
              <w:jc w:val="left"/>
              <w:rPr>
                <w:sz w:val="16"/>
                <w:szCs w:val="16"/>
                <w:lang w:eastAsia="en-US"/>
              </w:rPr>
            </w:pPr>
            <w:r w:rsidRPr="001F23FC">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1F23FC" w:rsidRDefault="0046137C" w:rsidP="0046137C">
            <w:pPr>
              <w:pStyle w:val="TAC"/>
              <w:jc w:val="left"/>
              <w:rPr>
                <w:sz w:val="16"/>
                <w:szCs w:val="16"/>
                <w:lang w:eastAsia="en-US"/>
              </w:rPr>
            </w:pPr>
            <w:r w:rsidRPr="001F23FC">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1F23FC" w:rsidRDefault="0046137C" w:rsidP="0046137C">
            <w:pPr>
              <w:pStyle w:val="TAC"/>
              <w:jc w:val="left"/>
              <w:rPr>
                <w:sz w:val="16"/>
                <w:szCs w:val="16"/>
                <w:lang w:eastAsia="en-US"/>
              </w:rPr>
            </w:pPr>
            <w:r w:rsidRPr="001F23FC">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1F23FC" w:rsidRDefault="0046137C" w:rsidP="0046137C">
            <w:pPr>
              <w:pStyle w:val="TAC"/>
              <w:jc w:val="left"/>
              <w:rPr>
                <w:sz w:val="16"/>
                <w:szCs w:val="16"/>
                <w:lang w:eastAsia="en-US"/>
              </w:rPr>
            </w:pPr>
            <w:r w:rsidRPr="001F23FC">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1F23FC" w:rsidRDefault="0046137C" w:rsidP="0046137C">
            <w:pPr>
              <w:rPr>
                <w:rFonts w:ascii="Arial" w:hAnsi="Arial"/>
                <w:sz w:val="16"/>
                <w:szCs w:val="16"/>
                <w:lang w:eastAsia="en-US"/>
              </w:rPr>
            </w:pPr>
            <w:r w:rsidRPr="001F23FC">
              <w:rPr>
                <w:rFonts w:ascii="Arial" w:hAnsi="Arial"/>
                <w:sz w:val="16"/>
                <w:szCs w:val="16"/>
                <w:lang w:eastAsia="en-US"/>
              </w:rPr>
              <w:t xml:space="preserve">Addition of CA test for EIRP test with </w:t>
            </w:r>
            <w:proofErr w:type="spellStart"/>
            <w:r w:rsidRPr="001F23FC">
              <w:rPr>
                <w:rFonts w:ascii="Arial" w:hAnsi="Arial"/>
                <w:sz w:val="16"/>
                <w:szCs w:val="16"/>
                <w:lang w:eastAsia="en-US"/>
              </w:rPr>
              <w:t>ULGaps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1F23FC" w:rsidRDefault="0046137C" w:rsidP="0046137C">
            <w:pPr>
              <w:pStyle w:val="TAC"/>
              <w:jc w:val="left"/>
              <w:rPr>
                <w:sz w:val="16"/>
                <w:szCs w:val="16"/>
                <w:lang w:eastAsia="en-US"/>
              </w:rPr>
            </w:pPr>
            <w:r w:rsidRPr="001F23FC">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1F23FC" w:rsidRDefault="0046137C" w:rsidP="0046137C">
            <w:pPr>
              <w:pStyle w:val="TAC"/>
              <w:jc w:val="left"/>
              <w:rPr>
                <w:sz w:val="16"/>
                <w:szCs w:val="16"/>
                <w:lang w:eastAsia="en-US"/>
              </w:rPr>
            </w:pPr>
            <w:r w:rsidRPr="001F23FC">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1F23FC" w:rsidRDefault="0046137C" w:rsidP="0046137C">
            <w:pPr>
              <w:pStyle w:val="TAC"/>
              <w:jc w:val="left"/>
              <w:rPr>
                <w:sz w:val="16"/>
                <w:szCs w:val="16"/>
                <w:lang w:eastAsia="en-US"/>
              </w:rPr>
            </w:pPr>
            <w:r w:rsidRPr="001F23FC">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1F23FC" w:rsidRDefault="0046137C" w:rsidP="0046137C">
            <w:pPr>
              <w:pStyle w:val="TAC"/>
              <w:jc w:val="left"/>
              <w:rPr>
                <w:sz w:val="16"/>
                <w:szCs w:val="16"/>
                <w:lang w:eastAsia="en-US"/>
              </w:rPr>
            </w:pPr>
            <w:r w:rsidRPr="001F23FC">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1F23FC" w:rsidRDefault="0046137C" w:rsidP="0046137C">
            <w:pPr>
              <w:pStyle w:val="TAC"/>
              <w:jc w:val="left"/>
              <w:rPr>
                <w:sz w:val="16"/>
                <w:szCs w:val="16"/>
                <w:lang w:eastAsia="en-US"/>
              </w:rPr>
            </w:pPr>
            <w:r w:rsidRPr="001F23FC">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1F23FC" w:rsidRDefault="0046137C" w:rsidP="0046137C">
            <w:pPr>
              <w:pStyle w:val="TAC"/>
              <w:jc w:val="left"/>
              <w:rPr>
                <w:sz w:val="16"/>
                <w:szCs w:val="16"/>
                <w:lang w:eastAsia="en-US"/>
              </w:rPr>
            </w:pPr>
            <w:r w:rsidRPr="001F23FC">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1F23FC" w:rsidRDefault="0046137C" w:rsidP="0046137C">
            <w:pPr>
              <w:pStyle w:val="TAC"/>
              <w:jc w:val="left"/>
              <w:rPr>
                <w:sz w:val="16"/>
                <w:szCs w:val="16"/>
                <w:lang w:eastAsia="en-US"/>
              </w:rPr>
            </w:pPr>
            <w:r w:rsidRPr="001F23FC">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1F23FC" w:rsidRDefault="0046137C" w:rsidP="0046137C">
            <w:pPr>
              <w:pStyle w:val="TAC"/>
              <w:jc w:val="left"/>
              <w:rPr>
                <w:sz w:val="16"/>
                <w:szCs w:val="16"/>
                <w:lang w:eastAsia="en-US"/>
              </w:rPr>
            </w:pPr>
            <w:r w:rsidRPr="001F23FC">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1F23FC" w:rsidRDefault="0046137C" w:rsidP="0046137C">
            <w:pPr>
              <w:pStyle w:val="TAC"/>
              <w:jc w:val="left"/>
              <w:rPr>
                <w:sz w:val="16"/>
                <w:szCs w:val="16"/>
                <w:lang w:eastAsia="en-US"/>
              </w:rPr>
            </w:pPr>
            <w:r w:rsidRPr="001F23FC">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1F23FC" w:rsidRDefault="0046137C" w:rsidP="0046137C">
            <w:pPr>
              <w:pStyle w:val="TAC"/>
              <w:jc w:val="left"/>
              <w:rPr>
                <w:sz w:val="16"/>
                <w:szCs w:val="16"/>
                <w:lang w:eastAsia="en-US"/>
              </w:rPr>
            </w:pPr>
            <w:r w:rsidRPr="001F23FC">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1F23FC" w:rsidRDefault="0046137C" w:rsidP="0046137C">
            <w:pPr>
              <w:pStyle w:val="TAC"/>
              <w:jc w:val="left"/>
              <w:rPr>
                <w:sz w:val="16"/>
                <w:szCs w:val="16"/>
                <w:lang w:eastAsia="en-US"/>
              </w:rPr>
            </w:pPr>
            <w:r w:rsidRPr="001F23FC">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1F23FC" w:rsidRDefault="0046137C" w:rsidP="0046137C">
            <w:pPr>
              <w:pStyle w:val="TAC"/>
              <w:jc w:val="left"/>
              <w:rPr>
                <w:sz w:val="16"/>
                <w:szCs w:val="16"/>
                <w:lang w:eastAsia="en-US"/>
              </w:rPr>
            </w:pPr>
            <w:r w:rsidRPr="001F23FC">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1F23FC" w:rsidRDefault="0046137C" w:rsidP="0046137C">
            <w:pPr>
              <w:rPr>
                <w:rFonts w:ascii="Arial" w:hAnsi="Arial"/>
                <w:sz w:val="16"/>
                <w:szCs w:val="16"/>
                <w:lang w:eastAsia="en-US"/>
              </w:rPr>
            </w:pPr>
            <w:r w:rsidRPr="001F23FC">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1F23FC" w:rsidRDefault="0046137C" w:rsidP="0046137C">
            <w:pPr>
              <w:pStyle w:val="TAC"/>
              <w:jc w:val="left"/>
              <w:rPr>
                <w:sz w:val="16"/>
                <w:szCs w:val="16"/>
                <w:lang w:eastAsia="en-US"/>
              </w:rPr>
            </w:pPr>
            <w:r w:rsidRPr="001F23FC">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1F23FC" w:rsidRDefault="0046137C" w:rsidP="0046137C">
            <w:pPr>
              <w:pStyle w:val="TAC"/>
              <w:jc w:val="left"/>
              <w:rPr>
                <w:sz w:val="16"/>
                <w:szCs w:val="16"/>
                <w:lang w:eastAsia="en-US"/>
              </w:rPr>
            </w:pPr>
            <w:r w:rsidRPr="001F23FC">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1F23FC" w:rsidRDefault="0046137C" w:rsidP="0046137C">
            <w:pPr>
              <w:pStyle w:val="TAC"/>
              <w:jc w:val="left"/>
              <w:rPr>
                <w:sz w:val="16"/>
                <w:szCs w:val="16"/>
                <w:lang w:eastAsia="en-US"/>
              </w:rPr>
            </w:pPr>
            <w:r w:rsidRPr="001F23FC">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1F23FC" w:rsidRDefault="0046137C" w:rsidP="0046137C">
            <w:pPr>
              <w:pStyle w:val="TAC"/>
              <w:jc w:val="left"/>
              <w:rPr>
                <w:sz w:val="16"/>
                <w:szCs w:val="16"/>
                <w:lang w:eastAsia="en-US"/>
              </w:rPr>
            </w:pPr>
            <w:r w:rsidRPr="001F23FC">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D15858" w:rsidRPr="001F23FC"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1F23FC" w:rsidRDefault="0022038A" w:rsidP="0022038A">
            <w:pPr>
              <w:pStyle w:val="TAC"/>
              <w:jc w:val="left"/>
              <w:rPr>
                <w:sz w:val="16"/>
                <w:szCs w:val="16"/>
                <w:lang w:eastAsia="en-US"/>
              </w:rPr>
            </w:pPr>
            <w:r w:rsidRPr="001F23FC">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1F23FC" w:rsidRDefault="0022038A" w:rsidP="0022038A">
            <w:pPr>
              <w:pStyle w:val="TAC"/>
              <w:jc w:val="left"/>
              <w:rPr>
                <w:sz w:val="16"/>
                <w:szCs w:val="16"/>
                <w:lang w:eastAsia="en-US"/>
              </w:rPr>
            </w:pPr>
            <w:r w:rsidRPr="001F23FC">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1F23FC" w:rsidRDefault="0022038A" w:rsidP="0022038A">
            <w:pPr>
              <w:rPr>
                <w:rFonts w:ascii="Arial" w:hAnsi="Arial"/>
                <w:sz w:val="16"/>
                <w:szCs w:val="16"/>
                <w:lang w:eastAsia="en-US"/>
              </w:rPr>
            </w:pPr>
            <w:r w:rsidRPr="001F23FC">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1F23FC" w:rsidRDefault="0022038A" w:rsidP="0022038A">
            <w:pPr>
              <w:pStyle w:val="TAC"/>
              <w:jc w:val="left"/>
              <w:rPr>
                <w:sz w:val="16"/>
                <w:szCs w:val="16"/>
                <w:lang w:eastAsia="en-US"/>
              </w:rPr>
            </w:pPr>
            <w:r w:rsidRPr="001F23FC">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1F23FC" w:rsidRDefault="0022038A" w:rsidP="0022038A">
            <w:pPr>
              <w:pStyle w:val="TAC"/>
              <w:jc w:val="left"/>
              <w:rPr>
                <w:sz w:val="16"/>
                <w:szCs w:val="16"/>
                <w:lang w:eastAsia="en-US"/>
              </w:rPr>
            </w:pPr>
            <w:r w:rsidRPr="001F23FC">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1F23FC" w:rsidRDefault="0022038A" w:rsidP="0022038A">
            <w:pPr>
              <w:pStyle w:val="TAC"/>
              <w:jc w:val="left"/>
              <w:rPr>
                <w:sz w:val="16"/>
                <w:szCs w:val="16"/>
                <w:lang w:eastAsia="en-US"/>
              </w:rPr>
            </w:pPr>
            <w:r w:rsidRPr="001F23FC">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1F23FC" w:rsidRDefault="0022038A" w:rsidP="0022038A">
            <w:pPr>
              <w:pStyle w:val="TAC"/>
              <w:jc w:val="left"/>
              <w:rPr>
                <w:sz w:val="16"/>
                <w:szCs w:val="16"/>
                <w:lang w:eastAsia="en-US"/>
              </w:rPr>
            </w:pPr>
            <w:r w:rsidRPr="001F23FC">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1F23FC" w:rsidRDefault="0022038A" w:rsidP="0022038A">
            <w:pPr>
              <w:rPr>
                <w:rFonts w:ascii="Arial" w:hAnsi="Arial"/>
                <w:sz w:val="16"/>
                <w:szCs w:val="16"/>
                <w:lang w:eastAsia="en-US"/>
              </w:rPr>
            </w:pPr>
            <w:r w:rsidRPr="001F23FC">
              <w:rPr>
                <w:rFonts w:ascii="Arial" w:hAnsi="Arial"/>
                <w:sz w:val="16"/>
                <w:szCs w:val="16"/>
                <w:lang w:eastAsia="en-US"/>
              </w:rPr>
              <w:t xml:space="preserve">Clarification of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1F23FC" w:rsidRDefault="0022038A" w:rsidP="0022038A">
            <w:pPr>
              <w:pStyle w:val="TAC"/>
              <w:jc w:val="left"/>
              <w:rPr>
                <w:sz w:val="16"/>
                <w:szCs w:val="16"/>
                <w:lang w:eastAsia="en-US"/>
              </w:rPr>
            </w:pPr>
            <w:r w:rsidRPr="001F23FC">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1F23FC" w:rsidRDefault="0022038A" w:rsidP="0022038A">
            <w:pPr>
              <w:pStyle w:val="TAC"/>
              <w:jc w:val="left"/>
              <w:rPr>
                <w:sz w:val="16"/>
                <w:szCs w:val="16"/>
                <w:lang w:eastAsia="en-US"/>
              </w:rPr>
            </w:pPr>
            <w:r w:rsidRPr="001F23FC">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1F23FC" w:rsidRDefault="0022038A" w:rsidP="0022038A">
            <w:pPr>
              <w:rPr>
                <w:rFonts w:ascii="Arial" w:hAnsi="Arial"/>
                <w:sz w:val="16"/>
                <w:szCs w:val="16"/>
                <w:lang w:eastAsia="en-US"/>
              </w:rPr>
            </w:pPr>
            <w:r w:rsidRPr="001F23FC">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1F23FC" w:rsidRDefault="0022038A" w:rsidP="0022038A">
            <w:pPr>
              <w:pStyle w:val="TAC"/>
              <w:jc w:val="left"/>
              <w:rPr>
                <w:sz w:val="16"/>
                <w:szCs w:val="16"/>
                <w:lang w:eastAsia="en-US"/>
              </w:rPr>
            </w:pPr>
            <w:r w:rsidRPr="001F23FC">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1F23FC" w:rsidRDefault="0022038A" w:rsidP="0022038A">
            <w:pPr>
              <w:pStyle w:val="TAC"/>
              <w:jc w:val="left"/>
              <w:rPr>
                <w:sz w:val="16"/>
                <w:szCs w:val="16"/>
                <w:lang w:eastAsia="en-US"/>
              </w:rPr>
            </w:pPr>
            <w:r w:rsidRPr="001F23FC">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1F23FC" w:rsidRDefault="0022038A" w:rsidP="0022038A">
            <w:pPr>
              <w:pStyle w:val="TAC"/>
              <w:jc w:val="left"/>
              <w:rPr>
                <w:sz w:val="16"/>
                <w:szCs w:val="16"/>
                <w:lang w:eastAsia="en-US"/>
              </w:rPr>
            </w:pPr>
            <w:r w:rsidRPr="001F23FC">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1F23FC" w:rsidRDefault="0022038A" w:rsidP="0022038A">
            <w:pPr>
              <w:pStyle w:val="TAC"/>
              <w:jc w:val="left"/>
              <w:rPr>
                <w:sz w:val="16"/>
                <w:szCs w:val="16"/>
                <w:lang w:eastAsia="en-US"/>
              </w:rPr>
            </w:pPr>
            <w:r w:rsidRPr="001F23FC">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1F23FC" w:rsidRDefault="0022038A" w:rsidP="0022038A">
            <w:pPr>
              <w:pStyle w:val="TAC"/>
              <w:jc w:val="left"/>
              <w:rPr>
                <w:sz w:val="16"/>
                <w:szCs w:val="16"/>
                <w:lang w:eastAsia="en-US"/>
              </w:rPr>
            </w:pPr>
            <w:r w:rsidRPr="001F23FC">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1F23FC" w:rsidRDefault="0022038A" w:rsidP="0022038A">
            <w:pPr>
              <w:pStyle w:val="TAC"/>
              <w:jc w:val="left"/>
              <w:rPr>
                <w:sz w:val="16"/>
                <w:szCs w:val="16"/>
                <w:lang w:eastAsia="en-US"/>
              </w:rPr>
            </w:pPr>
            <w:r w:rsidRPr="001F23FC">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1F23FC" w:rsidRDefault="0022038A" w:rsidP="0022038A">
            <w:pPr>
              <w:pStyle w:val="TAC"/>
              <w:jc w:val="left"/>
              <w:rPr>
                <w:sz w:val="16"/>
                <w:szCs w:val="16"/>
                <w:lang w:eastAsia="en-US"/>
              </w:rPr>
            </w:pPr>
            <w:r w:rsidRPr="001F23FC">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1F23FC" w:rsidRDefault="0022038A" w:rsidP="0022038A">
            <w:pPr>
              <w:pStyle w:val="TAC"/>
              <w:jc w:val="left"/>
              <w:rPr>
                <w:sz w:val="16"/>
                <w:szCs w:val="16"/>
                <w:lang w:eastAsia="en-US"/>
              </w:rPr>
            </w:pPr>
            <w:r w:rsidRPr="001F23FC">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1F23FC" w:rsidRDefault="0022038A" w:rsidP="0022038A">
            <w:pPr>
              <w:pStyle w:val="TAC"/>
              <w:jc w:val="left"/>
              <w:rPr>
                <w:sz w:val="16"/>
                <w:szCs w:val="16"/>
                <w:lang w:eastAsia="en-US"/>
              </w:rPr>
            </w:pPr>
            <w:r w:rsidRPr="001F23FC">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1F23FC" w:rsidRDefault="0022038A" w:rsidP="0022038A">
            <w:pPr>
              <w:pStyle w:val="TAC"/>
              <w:jc w:val="left"/>
              <w:rPr>
                <w:sz w:val="16"/>
                <w:szCs w:val="16"/>
                <w:lang w:eastAsia="en-US"/>
              </w:rPr>
            </w:pPr>
            <w:r w:rsidRPr="001F23FC">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1F23FC" w:rsidRDefault="0022038A" w:rsidP="0022038A">
            <w:pPr>
              <w:pStyle w:val="TAC"/>
              <w:jc w:val="left"/>
              <w:rPr>
                <w:sz w:val="16"/>
                <w:szCs w:val="16"/>
                <w:lang w:eastAsia="en-US"/>
              </w:rPr>
            </w:pPr>
            <w:r w:rsidRPr="001F23FC">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1F23FC" w:rsidRDefault="0022038A" w:rsidP="0022038A">
            <w:pPr>
              <w:pStyle w:val="TAC"/>
              <w:jc w:val="left"/>
              <w:rPr>
                <w:sz w:val="16"/>
                <w:szCs w:val="16"/>
                <w:lang w:eastAsia="en-US"/>
              </w:rPr>
            </w:pPr>
            <w:r w:rsidRPr="001F23FC">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1F23FC" w:rsidRDefault="0022038A" w:rsidP="0022038A">
            <w:pPr>
              <w:pStyle w:val="TAC"/>
              <w:jc w:val="left"/>
              <w:rPr>
                <w:sz w:val="16"/>
                <w:szCs w:val="16"/>
                <w:lang w:eastAsia="en-US"/>
              </w:rPr>
            </w:pPr>
            <w:r w:rsidRPr="001F23FC">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1F23FC" w:rsidRDefault="0022038A" w:rsidP="0022038A">
            <w:pPr>
              <w:pStyle w:val="TAC"/>
              <w:jc w:val="left"/>
              <w:rPr>
                <w:sz w:val="16"/>
                <w:szCs w:val="16"/>
                <w:lang w:eastAsia="en-US"/>
              </w:rPr>
            </w:pPr>
            <w:r w:rsidRPr="001F23FC">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1F23FC" w:rsidRDefault="0022038A" w:rsidP="0022038A">
            <w:pPr>
              <w:pStyle w:val="TAC"/>
              <w:jc w:val="left"/>
              <w:rPr>
                <w:sz w:val="16"/>
                <w:szCs w:val="16"/>
                <w:lang w:eastAsia="en-US"/>
              </w:rPr>
            </w:pPr>
            <w:r w:rsidRPr="001F23FC">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1F23FC" w:rsidRDefault="0022038A" w:rsidP="0022038A">
            <w:pPr>
              <w:pStyle w:val="TAC"/>
              <w:jc w:val="left"/>
              <w:rPr>
                <w:sz w:val="16"/>
                <w:szCs w:val="16"/>
                <w:lang w:eastAsia="en-US"/>
              </w:rPr>
            </w:pPr>
            <w:r w:rsidRPr="001F23FC">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1F23FC" w:rsidRDefault="0022038A" w:rsidP="0022038A">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1F23FC" w:rsidRDefault="0022038A" w:rsidP="0022038A">
            <w:pPr>
              <w:pStyle w:val="TAC"/>
              <w:jc w:val="left"/>
              <w:rPr>
                <w:sz w:val="16"/>
                <w:szCs w:val="16"/>
                <w:lang w:eastAsia="en-US"/>
              </w:rPr>
            </w:pPr>
            <w:r w:rsidRPr="001F23FC">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1F23FC" w:rsidRDefault="0022038A" w:rsidP="0022038A">
            <w:pPr>
              <w:pStyle w:val="TAC"/>
              <w:jc w:val="left"/>
              <w:rPr>
                <w:sz w:val="16"/>
                <w:szCs w:val="16"/>
                <w:lang w:eastAsia="en-US"/>
              </w:rPr>
            </w:pPr>
            <w:r w:rsidRPr="001F23FC">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1F23FC" w:rsidRDefault="0022038A" w:rsidP="0022038A">
            <w:pPr>
              <w:pStyle w:val="TAC"/>
              <w:jc w:val="left"/>
              <w:rPr>
                <w:sz w:val="16"/>
                <w:szCs w:val="16"/>
                <w:lang w:eastAsia="en-US"/>
              </w:rPr>
            </w:pPr>
            <w:r w:rsidRPr="001F23FC">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1F23FC" w:rsidRDefault="0022038A" w:rsidP="0022038A">
            <w:pPr>
              <w:pStyle w:val="TAC"/>
              <w:jc w:val="left"/>
              <w:rPr>
                <w:sz w:val="16"/>
                <w:szCs w:val="16"/>
                <w:lang w:eastAsia="en-US"/>
              </w:rPr>
            </w:pPr>
            <w:r w:rsidRPr="001F23FC">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1F23FC" w:rsidRDefault="0022038A" w:rsidP="0022038A">
            <w:pPr>
              <w:pStyle w:val="TAC"/>
              <w:jc w:val="left"/>
              <w:rPr>
                <w:sz w:val="16"/>
                <w:szCs w:val="16"/>
                <w:lang w:eastAsia="en-US"/>
              </w:rPr>
            </w:pPr>
            <w:r w:rsidRPr="001F23FC">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1F23FC" w:rsidRDefault="0022038A" w:rsidP="0022038A">
            <w:pPr>
              <w:pStyle w:val="TAC"/>
              <w:jc w:val="left"/>
              <w:rPr>
                <w:sz w:val="16"/>
                <w:szCs w:val="16"/>
                <w:lang w:eastAsia="en-US"/>
              </w:rPr>
            </w:pPr>
            <w:r w:rsidRPr="001F23FC">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1F23FC" w:rsidRDefault="0022038A" w:rsidP="0022038A">
            <w:pPr>
              <w:pStyle w:val="TAC"/>
              <w:jc w:val="left"/>
              <w:rPr>
                <w:sz w:val="16"/>
                <w:szCs w:val="16"/>
                <w:lang w:eastAsia="en-US"/>
              </w:rPr>
            </w:pPr>
            <w:r w:rsidRPr="001F23FC">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1F23FC" w:rsidRDefault="0022038A" w:rsidP="0022038A">
            <w:pPr>
              <w:pStyle w:val="TAC"/>
              <w:jc w:val="left"/>
              <w:rPr>
                <w:sz w:val="16"/>
                <w:szCs w:val="16"/>
                <w:lang w:eastAsia="en-US"/>
              </w:rPr>
            </w:pPr>
            <w:r w:rsidRPr="001F23FC">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1F23FC" w:rsidRDefault="0022038A" w:rsidP="0022038A">
            <w:pPr>
              <w:rPr>
                <w:rFonts w:ascii="Arial" w:hAnsi="Arial"/>
                <w:sz w:val="16"/>
                <w:szCs w:val="16"/>
                <w:lang w:eastAsia="en-US"/>
              </w:rPr>
            </w:pPr>
            <w:r w:rsidRPr="001F23FC">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E6E35" w:rsidRPr="001F23FC"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1F23FC" w:rsidRDefault="00DE6E35" w:rsidP="00DE6E35">
            <w:pPr>
              <w:pStyle w:val="TAC"/>
              <w:jc w:val="left"/>
              <w:rPr>
                <w:sz w:val="16"/>
                <w:szCs w:val="16"/>
                <w:lang w:eastAsia="en-US"/>
              </w:rPr>
            </w:pPr>
            <w:r w:rsidRPr="001F23FC">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1F23FC" w:rsidRDefault="00DE6E35" w:rsidP="00DE6E35">
            <w:pPr>
              <w:pStyle w:val="TAC"/>
              <w:jc w:val="left"/>
              <w:rPr>
                <w:sz w:val="16"/>
                <w:szCs w:val="16"/>
                <w:lang w:eastAsia="en-US"/>
              </w:rPr>
            </w:pPr>
            <w:r w:rsidRPr="001F23FC">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1F23FC" w:rsidRDefault="00DE6E35" w:rsidP="00DE6E35">
            <w:pPr>
              <w:pStyle w:val="TAC"/>
              <w:jc w:val="left"/>
              <w:rPr>
                <w:sz w:val="16"/>
                <w:szCs w:val="16"/>
                <w:lang w:eastAsia="en-US"/>
              </w:rPr>
            </w:pPr>
            <w:r w:rsidRPr="001F23FC">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1F23FC" w:rsidRDefault="00DE6E35" w:rsidP="00DE6E35">
            <w:pPr>
              <w:pStyle w:val="TAC"/>
              <w:jc w:val="left"/>
              <w:rPr>
                <w:sz w:val="16"/>
                <w:szCs w:val="16"/>
                <w:lang w:eastAsia="en-US"/>
              </w:rPr>
            </w:pPr>
            <w:r w:rsidRPr="001F23FC">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1F23FC" w:rsidRDefault="00DE6E35" w:rsidP="00DE6E35">
            <w:pPr>
              <w:rPr>
                <w:rFonts w:ascii="Arial" w:hAnsi="Arial"/>
                <w:sz w:val="16"/>
                <w:szCs w:val="16"/>
                <w:lang w:eastAsia="en-US"/>
              </w:rPr>
            </w:pPr>
            <w:r w:rsidRPr="001F23FC">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1F23FC" w:rsidRDefault="00DE6E35" w:rsidP="00DE6E35">
            <w:pPr>
              <w:pStyle w:val="TAC"/>
              <w:jc w:val="left"/>
              <w:rPr>
                <w:sz w:val="16"/>
                <w:szCs w:val="16"/>
                <w:lang w:eastAsia="en-US"/>
              </w:rPr>
            </w:pPr>
            <w:r w:rsidRPr="001F23FC">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1F23FC" w:rsidRDefault="00DE6E35" w:rsidP="00DE6E35">
            <w:pPr>
              <w:pStyle w:val="TAC"/>
              <w:jc w:val="left"/>
              <w:rPr>
                <w:sz w:val="16"/>
                <w:szCs w:val="16"/>
                <w:lang w:eastAsia="en-US"/>
              </w:rPr>
            </w:pPr>
            <w:r w:rsidRPr="001F23FC">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1F23FC" w:rsidRDefault="00DE6E35" w:rsidP="00DE6E35">
            <w:pPr>
              <w:pStyle w:val="TAC"/>
              <w:jc w:val="left"/>
              <w:rPr>
                <w:sz w:val="16"/>
                <w:szCs w:val="16"/>
                <w:lang w:eastAsia="en-US"/>
              </w:rPr>
            </w:pPr>
            <w:r w:rsidRPr="001F23FC">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1F23FC" w:rsidRDefault="00DE6E35" w:rsidP="00DE6E35">
            <w:pPr>
              <w:pStyle w:val="TAC"/>
              <w:jc w:val="left"/>
              <w:rPr>
                <w:sz w:val="16"/>
                <w:szCs w:val="16"/>
                <w:lang w:eastAsia="en-US"/>
              </w:rPr>
            </w:pPr>
            <w:r w:rsidRPr="001F23FC">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1F23FC" w:rsidRDefault="00DE6E35" w:rsidP="00DE6E35">
            <w:pPr>
              <w:pStyle w:val="TAC"/>
              <w:jc w:val="left"/>
              <w:rPr>
                <w:sz w:val="16"/>
                <w:szCs w:val="16"/>
                <w:lang w:eastAsia="en-US"/>
              </w:rPr>
            </w:pPr>
            <w:r w:rsidRPr="001F23FC">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1F23FC" w:rsidRDefault="00DE6E35" w:rsidP="00DE6E35">
            <w:pPr>
              <w:pStyle w:val="TAC"/>
              <w:jc w:val="left"/>
              <w:rPr>
                <w:sz w:val="16"/>
                <w:szCs w:val="16"/>
                <w:lang w:eastAsia="en-US"/>
              </w:rPr>
            </w:pPr>
            <w:r w:rsidRPr="001F23FC">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1F23FC" w:rsidRDefault="00DE6E35" w:rsidP="00DE6E35">
            <w:pPr>
              <w:rPr>
                <w:rFonts w:ascii="Arial" w:hAnsi="Arial"/>
                <w:sz w:val="16"/>
                <w:szCs w:val="16"/>
                <w:lang w:eastAsia="en-US"/>
              </w:rPr>
            </w:pPr>
            <w:r w:rsidRPr="001F23FC">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1F23FC" w:rsidRDefault="00DE6E35" w:rsidP="00DE6E35">
            <w:pPr>
              <w:pStyle w:val="TAC"/>
              <w:jc w:val="left"/>
              <w:rPr>
                <w:sz w:val="16"/>
                <w:szCs w:val="16"/>
                <w:lang w:eastAsia="en-US"/>
              </w:rPr>
            </w:pPr>
            <w:r w:rsidRPr="001F23FC">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1F23FC" w:rsidRDefault="00DE6E35" w:rsidP="00DE6E35">
            <w:pPr>
              <w:pStyle w:val="TAC"/>
              <w:jc w:val="left"/>
              <w:rPr>
                <w:sz w:val="16"/>
                <w:szCs w:val="16"/>
                <w:lang w:eastAsia="en-US"/>
              </w:rPr>
            </w:pPr>
            <w:r w:rsidRPr="001F23FC">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Correction of SE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1F23FC" w:rsidRDefault="00DE6E35" w:rsidP="00DE6E35">
            <w:pPr>
              <w:pStyle w:val="TAC"/>
              <w:jc w:val="left"/>
              <w:rPr>
                <w:sz w:val="16"/>
                <w:szCs w:val="16"/>
                <w:lang w:eastAsia="en-US"/>
              </w:rPr>
            </w:pPr>
            <w:r w:rsidRPr="001F23FC">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1F23FC" w:rsidRDefault="00DE6E35" w:rsidP="00DE6E35">
            <w:pPr>
              <w:pStyle w:val="TAC"/>
              <w:jc w:val="left"/>
              <w:rPr>
                <w:sz w:val="16"/>
                <w:szCs w:val="16"/>
                <w:lang w:eastAsia="en-US"/>
              </w:rPr>
            </w:pPr>
            <w:r w:rsidRPr="001F23FC">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1F23FC" w:rsidRDefault="00DE6E35" w:rsidP="00DE6E35">
            <w:pPr>
              <w:rPr>
                <w:rFonts w:ascii="Arial" w:hAnsi="Arial"/>
                <w:sz w:val="16"/>
                <w:szCs w:val="16"/>
                <w:lang w:eastAsia="en-US"/>
              </w:rPr>
            </w:pPr>
            <w:r w:rsidRPr="001F23FC">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1F23FC" w:rsidRDefault="00DE6E35" w:rsidP="00DE6E35">
            <w:pPr>
              <w:pStyle w:val="TAC"/>
              <w:jc w:val="left"/>
              <w:rPr>
                <w:sz w:val="16"/>
                <w:szCs w:val="16"/>
                <w:lang w:eastAsia="en-US"/>
              </w:rPr>
            </w:pPr>
            <w:r w:rsidRPr="001F23FC">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1F23FC" w:rsidRDefault="00DE6E35" w:rsidP="00DE6E35">
            <w:pPr>
              <w:pStyle w:val="TAC"/>
              <w:jc w:val="left"/>
              <w:rPr>
                <w:sz w:val="16"/>
                <w:szCs w:val="16"/>
                <w:lang w:eastAsia="en-US"/>
              </w:rPr>
            </w:pPr>
            <w:r w:rsidRPr="001F23FC">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1F23FC" w:rsidRDefault="00DE6E35" w:rsidP="00DE6E35">
            <w:pPr>
              <w:pStyle w:val="TAC"/>
              <w:jc w:val="left"/>
              <w:rPr>
                <w:sz w:val="16"/>
                <w:szCs w:val="16"/>
                <w:lang w:eastAsia="en-US"/>
              </w:rPr>
            </w:pPr>
            <w:r w:rsidRPr="001F23FC">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1F23FC" w:rsidRDefault="00DE6E35" w:rsidP="00DE6E35">
            <w:pPr>
              <w:pStyle w:val="TAC"/>
              <w:jc w:val="left"/>
              <w:rPr>
                <w:sz w:val="16"/>
                <w:szCs w:val="16"/>
                <w:lang w:eastAsia="en-US"/>
              </w:rPr>
            </w:pPr>
            <w:r w:rsidRPr="001F23FC">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1F23FC" w:rsidRDefault="00DE6E35" w:rsidP="00DE6E35">
            <w:pPr>
              <w:pStyle w:val="TAC"/>
              <w:jc w:val="left"/>
              <w:rPr>
                <w:sz w:val="16"/>
                <w:szCs w:val="16"/>
                <w:lang w:eastAsia="en-US"/>
              </w:rPr>
            </w:pPr>
            <w:r w:rsidRPr="001F23FC">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1F23FC" w:rsidRDefault="00DE6E35" w:rsidP="00DE6E35">
            <w:pPr>
              <w:pStyle w:val="TAC"/>
              <w:jc w:val="left"/>
              <w:rPr>
                <w:sz w:val="16"/>
                <w:szCs w:val="16"/>
                <w:lang w:eastAsia="en-US"/>
              </w:rPr>
            </w:pPr>
            <w:r w:rsidRPr="001F23FC">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1F23FC" w:rsidRDefault="00DE6E35" w:rsidP="00DE6E35">
            <w:pPr>
              <w:pStyle w:val="TAC"/>
              <w:jc w:val="left"/>
              <w:rPr>
                <w:sz w:val="16"/>
                <w:szCs w:val="16"/>
                <w:lang w:eastAsia="en-US"/>
              </w:rPr>
            </w:pPr>
            <w:r w:rsidRPr="001F23FC">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1F23FC" w:rsidRDefault="00DE6E35" w:rsidP="00DE6E35">
            <w:pPr>
              <w:pStyle w:val="TAC"/>
              <w:jc w:val="left"/>
              <w:rPr>
                <w:sz w:val="16"/>
                <w:szCs w:val="16"/>
                <w:lang w:eastAsia="en-US"/>
              </w:rPr>
            </w:pPr>
            <w:r w:rsidRPr="001F23FC">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1F23FC" w:rsidRDefault="00DE6E35" w:rsidP="00DE6E35">
            <w:pPr>
              <w:rPr>
                <w:rFonts w:ascii="Arial" w:hAnsi="Arial"/>
                <w:sz w:val="16"/>
                <w:szCs w:val="16"/>
                <w:lang w:eastAsia="en-US"/>
              </w:rPr>
            </w:pPr>
            <w:r w:rsidRPr="001F23FC">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1F23FC" w:rsidRDefault="00DE6E35" w:rsidP="00DE6E35">
            <w:pPr>
              <w:pStyle w:val="TAC"/>
              <w:jc w:val="left"/>
              <w:rPr>
                <w:sz w:val="16"/>
                <w:szCs w:val="16"/>
                <w:lang w:eastAsia="en-US"/>
              </w:rPr>
            </w:pPr>
            <w:r w:rsidRPr="001F23FC">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1F23FC" w:rsidRDefault="00DE6E35" w:rsidP="00DE6E35">
            <w:pPr>
              <w:pStyle w:val="TAC"/>
              <w:jc w:val="left"/>
              <w:rPr>
                <w:sz w:val="16"/>
                <w:szCs w:val="16"/>
                <w:lang w:eastAsia="en-US"/>
              </w:rPr>
            </w:pPr>
            <w:r w:rsidRPr="001F23FC">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1F23FC" w:rsidRDefault="00DE6E35" w:rsidP="00DE6E35">
            <w:pPr>
              <w:pStyle w:val="TAC"/>
              <w:jc w:val="left"/>
              <w:rPr>
                <w:sz w:val="16"/>
                <w:szCs w:val="16"/>
                <w:lang w:eastAsia="en-US"/>
              </w:rPr>
            </w:pPr>
            <w:r w:rsidRPr="001F23FC">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1F23FC" w:rsidRDefault="00DE6E35" w:rsidP="00DE6E35">
            <w:pPr>
              <w:pStyle w:val="TAC"/>
              <w:jc w:val="left"/>
              <w:rPr>
                <w:sz w:val="16"/>
                <w:szCs w:val="16"/>
                <w:lang w:eastAsia="en-US"/>
              </w:rPr>
            </w:pPr>
            <w:r w:rsidRPr="001F23FC">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1F23FC" w:rsidRDefault="00DE6E35" w:rsidP="00DE6E35">
            <w:pPr>
              <w:pStyle w:val="TAC"/>
              <w:jc w:val="left"/>
              <w:rPr>
                <w:sz w:val="16"/>
                <w:szCs w:val="16"/>
                <w:lang w:eastAsia="en-US"/>
              </w:rPr>
            </w:pPr>
            <w:r w:rsidRPr="001F23FC">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1F23FC" w:rsidRDefault="00DE6E35" w:rsidP="00DE6E35">
            <w:pPr>
              <w:pStyle w:val="TAC"/>
              <w:jc w:val="left"/>
              <w:rPr>
                <w:sz w:val="16"/>
                <w:szCs w:val="16"/>
                <w:lang w:eastAsia="en-US"/>
              </w:rPr>
            </w:pPr>
            <w:r w:rsidRPr="001F23FC">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1F23FC" w:rsidRDefault="00DE6E35" w:rsidP="00DE6E35">
            <w:pPr>
              <w:pStyle w:val="TAC"/>
              <w:jc w:val="left"/>
              <w:rPr>
                <w:sz w:val="16"/>
                <w:szCs w:val="16"/>
                <w:lang w:eastAsia="en-US"/>
              </w:rPr>
            </w:pPr>
            <w:r w:rsidRPr="001F23FC">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1F23FC" w:rsidRDefault="00DE6E35" w:rsidP="00DE6E35">
            <w:pPr>
              <w:pStyle w:val="TAC"/>
              <w:jc w:val="left"/>
              <w:rPr>
                <w:sz w:val="16"/>
                <w:szCs w:val="16"/>
                <w:lang w:eastAsia="en-US"/>
              </w:rPr>
            </w:pPr>
            <w:r w:rsidRPr="001F23FC">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1F23FC" w:rsidRDefault="00DE6E35" w:rsidP="00DE6E35">
            <w:pPr>
              <w:pStyle w:val="TAC"/>
              <w:jc w:val="left"/>
              <w:rPr>
                <w:sz w:val="16"/>
                <w:szCs w:val="16"/>
                <w:lang w:eastAsia="en-US"/>
              </w:rPr>
            </w:pPr>
            <w:r w:rsidRPr="001F23FC">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1F23FC" w:rsidRDefault="00DE6E35" w:rsidP="00DE6E35">
            <w:pPr>
              <w:pStyle w:val="TAC"/>
              <w:jc w:val="left"/>
              <w:rPr>
                <w:sz w:val="16"/>
                <w:szCs w:val="16"/>
                <w:lang w:eastAsia="en-US"/>
              </w:rPr>
            </w:pPr>
            <w:r w:rsidRPr="001F23FC">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1F23FC" w:rsidRDefault="00DE6E35" w:rsidP="00DE6E35">
            <w:pPr>
              <w:pStyle w:val="TAC"/>
              <w:jc w:val="left"/>
              <w:rPr>
                <w:sz w:val="16"/>
                <w:szCs w:val="16"/>
                <w:lang w:eastAsia="en-US"/>
              </w:rPr>
            </w:pPr>
            <w:r w:rsidRPr="001F23FC">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1F23FC" w:rsidRDefault="00DE6E35" w:rsidP="00DE6E35">
            <w:pPr>
              <w:pStyle w:val="TAC"/>
              <w:jc w:val="left"/>
              <w:rPr>
                <w:sz w:val="16"/>
                <w:szCs w:val="16"/>
                <w:lang w:eastAsia="en-US"/>
              </w:rPr>
            </w:pPr>
            <w:r w:rsidRPr="001F23FC">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Core spec alignment CR to clarify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1F23FC" w:rsidRDefault="00DE6E35" w:rsidP="00DE6E35">
            <w:pPr>
              <w:pStyle w:val="TAC"/>
              <w:jc w:val="left"/>
              <w:rPr>
                <w:sz w:val="16"/>
                <w:szCs w:val="16"/>
                <w:lang w:eastAsia="en-US"/>
              </w:rPr>
            </w:pPr>
            <w:r w:rsidRPr="001F23FC">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1F23FC" w:rsidRDefault="00DE6E35" w:rsidP="00DE6E35">
            <w:pPr>
              <w:pStyle w:val="TAC"/>
              <w:jc w:val="left"/>
              <w:rPr>
                <w:sz w:val="16"/>
                <w:szCs w:val="16"/>
                <w:lang w:eastAsia="en-US"/>
              </w:rPr>
            </w:pPr>
            <w:r w:rsidRPr="001F23FC">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1F23FC" w:rsidRDefault="00DE6E35" w:rsidP="00DE6E35">
            <w:pPr>
              <w:pStyle w:val="TAC"/>
              <w:jc w:val="left"/>
              <w:rPr>
                <w:sz w:val="16"/>
                <w:szCs w:val="16"/>
                <w:lang w:eastAsia="en-US"/>
              </w:rPr>
            </w:pPr>
            <w:r w:rsidRPr="001F23FC">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1F23FC" w:rsidRDefault="00DE6E35" w:rsidP="00DE6E35">
            <w:pPr>
              <w:pStyle w:val="TAC"/>
              <w:jc w:val="left"/>
              <w:rPr>
                <w:sz w:val="16"/>
                <w:szCs w:val="16"/>
                <w:lang w:eastAsia="en-US"/>
              </w:rPr>
            </w:pPr>
            <w:r w:rsidRPr="001F23FC">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1F23FC" w:rsidRDefault="00DE6E35" w:rsidP="00DE6E35">
            <w:pPr>
              <w:pStyle w:val="TAC"/>
              <w:jc w:val="left"/>
              <w:rPr>
                <w:sz w:val="16"/>
                <w:szCs w:val="16"/>
                <w:lang w:eastAsia="en-US"/>
              </w:rPr>
            </w:pPr>
            <w:r w:rsidRPr="001F23FC">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1F23FC" w:rsidRDefault="00DE6E35" w:rsidP="00DE6E35">
            <w:pPr>
              <w:pStyle w:val="TAC"/>
              <w:jc w:val="left"/>
              <w:rPr>
                <w:sz w:val="16"/>
                <w:szCs w:val="16"/>
                <w:lang w:eastAsia="en-US"/>
              </w:rPr>
            </w:pPr>
            <w:r w:rsidRPr="001F23FC">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1F23FC" w:rsidRDefault="00DE6E35" w:rsidP="00DE6E35">
            <w:pPr>
              <w:pStyle w:val="TAC"/>
              <w:jc w:val="left"/>
              <w:rPr>
                <w:sz w:val="16"/>
                <w:szCs w:val="16"/>
                <w:lang w:eastAsia="en-US"/>
              </w:rPr>
            </w:pPr>
            <w:r w:rsidRPr="001F23FC">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1F23FC" w:rsidRDefault="00DE6E35" w:rsidP="00DE6E35">
            <w:pPr>
              <w:pStyle w:val="TAC"/>
              <w:jc w:val="left"/>
              <w:rPr>
                <w:sz w:val="16"/>
                <w:szCs w:val="16"/>
                <w:lang w:eastAsia="en-US"/>
              </w:rPr>
            </w:pPr>
            <w:r w:rsidRPr="001F23FC">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1F23FC" w:rsidRDefault="00DE6E35" w:rsidP="00DE6E35">
            <w:pPr>
              <w:pStyle w:val="TAC"/>
              <w:jc w:val="left"/>
              <w:rPr>
                <w:sz w:val="16"/>
                <w:szCs w:val="16"/>
                <w:lang w:eastAsia="en-US"/>
              </w:rPr>
            </w:pPr>
            <w:r w:rsidRPr="001F23FC">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1F23FC" w:rsidRDefault="00DE6E35" w:rsidP="00DE6E35">
            <w:pPr>
              <w:pStyle w:val="TAC"/>
              <w:jc w:val="left"/>
              <w:rPr>
                <w:sz w:val="16"/>
                <w:szCs w:val="16"/>
                <w:lang w:eastAsia="en-US"/>
              </w:rPr>
            </w:pPr>
            <w:r w:rsidRPr="001F23FC">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1F23FC" w:rsidRDefault="00DE6E35" w:rsidP="00DE6E35">
            <w:pPr>
              <w:pStyle w:val="TAC"/>
              <w:jc w:val="left"/>
              <w:rPr>
                <w:sz w:val="16"/>
                <w:szCs w:val="16"/>
                <w:lang w:eastAsia="en-US"/>
              </w:rPr>
            </w:pPr>
            <w:r w:rsidRPr="001F23FC">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1F23FC" w:rsidRDefault="00DE6E35" w:rsidP="00DE6E35">
            <w:pPr>
              <w:pStyle w:val="TAC"/>
              <w:jc w:val="left"/>
              <w:rPr>
                <w:sz w:val="16"/>
                <w:szCs w:val="16"/>
                <w:lang w:eastAsia="en-US"/>
              </w:rPr>
            </w:pPr>
            <w:r w:rsidRPr="001F23FC">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1F23FC" w:rsidRDefault="00DE6E35" w:rsidP="00DE6E35">
            <w:pPr>
              <w:pStyle w:val="TAC"/>
              <w:jc w:val="left"/>
              <w:rPr>
                <w:sz w:val="16"/>
                <w:szCs w:val="16"/>
                <w:lang w:eastAsia="en-US"/>
              </w:rPr>
            </w:pPr>
            <w:r w:rsidRPr="001F23FC">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1F23FC" w:rsidRDefault="00DE6E35" w:rsidP="00DE6E35">
            <w:pPr>
              <w:pStyle w:val="TAC"/>
              <w:jc w:val="left"/>
              <w:rPr>
                <w:sz w:val="16"/>
                <w:szCs w:val="16"/>
                <w:lang w:eastAsia="en-US"/>
              </w:rPr>
            </w:pPr>
            <w:r w:rsidRPr="001F23FC">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1F23FC" w:rsidRDefault="00DE6E35" w:rsidP="00DE6E35">
            <w:pPr>
              <w:pStyle w:val="TAC"/>
              <w:jc w:val="left"/>
              <w:rPr>
                <w:sz w:val="16"/>
                <w:szCs w:val="16"/>
                <w:lang w:eastAsia="en-US"/>
              </w:rPr>
            </w:pPr>
            <w:r w:rsidRPr="001F23FC">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1F23FC" w:rsidRDefault="00DE6E35" w:rsidP="00DE6E35">
            <w:pPr>
              <w:pStyle w:val="TAC"/>
              <w:jc w:val="left"/>
              <w:rPr>
                <w:sz w:val="16"/>
                <w:szCs w:val="16"/>
                <w:lang w:eastAsia="en-US"/>
              </w:rPr>
            </w:pPr>
            <w:r w:rsidRPr="001F23FC">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Modified MPR </w:t>
            </w:r>
            <w:r w:rsidR="00911638" w:rsidRPr="001F23FC">
              <w:rPr>
                <w:rFonts w:ascii="Arial" w:hAnsi="Arial"/>
                <w:sz w:val="16"/>
                <w:szCs w:val="16"/>
                <w:lang w:eastAsia="en-US"/>
              </w:rPr>
              <w:t>behaviour</w:t>
            </w:r>
            <w:r w:rsidRPr="001F23FC">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1F23FC" w:rsidRDefault="00DE6E35" w:rsidP="00DE6E35">
            <w:pPr>
              <w:pStyle w:val="TAC"/>
              <w:jc w:val="left"/>
              <w:rPr>
                <w:sz w:val="16"/>
                <w:szCs w:val="16"/>
                <w:lang w:eastAsia="en-US"/>
              </w:rPr>
            </w:pPr>
            <w:r w:rsidRPr="001F23FC">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1F23FC" w:rsidRDefault="00DE6E35" w:rsidP="00DE6E35">
            <w:pPr>
              <w:pStyle w:val="TAC"/>
              <w:jc w:val="left"/>
              <w:rPr>
                <w:sz w:val="16"/>
                <w:szCs w:val="16"/>
                <w:lang w:eastAsia="en-US"/>
              </w:rPr>
            </w:pPr>
            <w:r w:rsidRPr="001F23FC">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Updates to the Beam Correspondence in </w:t>
            </w:r>
            <w:proofErr w:type="spellStart"/>
            <w:r w:rsidRPr="001F23FC">
              <w:rPr>
                <w:rFonts w:ascii="Arial" w:hAnsi="Arial"/>
                <w:sz w:val="16"/>
                <w:szCs w:val="16"/>
                <w:lang w:eastAsia="en-US"/>
              </w:rPr>
              <w:t>RRC_Inactive</w:t>
            </w:r>
            <w:proofErr w:type="spellEnd"/>
            <w:r w:rsidRPr="001F23FC">
              <w:rPr>
                <w:rFonts w:ascii="Arial" w:hAnsi="Arial"/>
                <w:sz w:val="16"/>
                <w:szCs w:val="16"/>
                <w:lang w:eastAsia="en-US"/>
              </w:rPr>
              <w:t xml:space="preser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1F23FC" w:rsidRDefault="00DE6E35" w:rsidP="00DE6E35">
            <w:pPr>
              <w:pStyle w:val="TAC"/>
              <w:jc w:val="left"/>
              <w:rPr>
                <w:sz w:val="16"/>
                <w:szCs w:val="16"/>
                <w:lang w:eastAsia="en-US"/>
              </w:rPr>
            </w:pPr>
            <w:r w:rsidRPr="001F23FC">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1F23FC" w:rsidRDefault="00DE6E35" w:rsidP="00DE6E35">
            <w:pPr>
              <w:pStyle w:val="TAC"/>
              <w:jc w:val="left"/>
              <w:rPr>
                <w:sz w:val="16"/>
                <w:szCs w:val="16"/>
                <w:lang w:eastAsia="en-US"/>
              </w:rPr>
            </w:pPr>
            <w:r w:rsidRPr="001F23FC">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1F23FC" w:rsidRDefault="00DE6E35" w:rsidP="00DE6E35">
            <w:pPr>
              <w:pStyle w:val="TAC"/>
              <w:jc w:val="left"/>
              <w:rPr>
                <w:sz w:val="16"/>
                <w:szCs w:val="16"/>
                <w:lang w:eastAsia="en-US"/>
              </w:rPr>
            </w:pPr>
            <w:r w:rsidRPr="001F23FC">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1F23FC" w:rsidRDefault="00DE6E35" w:rsidP="00DE6E35">
            <w:pPr>
              <w:pStyle w:val="TAC"/>
              <w:jc w:val="left"/>
              <w:rPr>
                <w:sz w:val="16"/>
                <w:szCs w:val="16"/>
                <w:lang w:eastAsia="en-US"/>
              </w:rPr>
            </w:pPr>
            <w:r w:rsidRPr="001F23FC">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1F23FC" w:rsidRDefault="00DE6E35" w:rsidP="00DE6E35">
            <w:pPr>
              <w:pStyle w:val="TAC"/>
              <w:jc w:val="left"/>
              <w:rPr>
                <w:sz w:val="16"/>
                <w:szCs w:val="16"/>
                <w:lang w:eastAsia="en-US"/>
              </w:rPr>
            </w:pPr>
            <w:r w:rsidRPr="001F23FC">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1F23FC" w:rsidRDefault="00DE6E35" w:rsidP="00DE6E35">
            <w:pPr>
              <w:pStyle w:val="TAC"/>
              <w:jc w:val="left"/>
              <w:rPr>
                <w:sz w:val="16"/>
                <w:szCs w:val="16"/>
                <w:lang w:eastAsia="en-US"/>
              </w:rPr>
            </w:pPr>
            <w:r w:rsidRPr="001F23FC">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012848" w:rsidRPr="001F23FC"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1F23FC" w:rsidRDefault="000E6E52" w:rsidP="000E6E52">
            <w:pPr>
              <w:pStyle w:val="TAC"/>
              <w:jc w:val="left"/>
              <w:rPr>
                <w:sz w:val="16"/>
                <w:szCs w:val="16"/>
                <w:lang w:eastAsia="en-US"/>
              </w:rPr>
            </w:pPr>
            <w:r w:rsidRPr="001F23FC">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1F23FC" w:rsidRDefault="000E6E52" w:rsidP="000E6E52">
            <w:pPr>
              <w:pStyle w:val="TAC"/>
              <w:jc w:val="left"/>
              <w:rPr>
                <w:sz w:val="16"/>
                <w:szCs w:val="16"/>
                <w:lang w:eastAsia="en-US"/>
              </w:rPr>
            </w:pPr>
            <w:r w:rsidRPr="001F23FC">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1F23FC" w:rsidRDefault="000E6E52" w:rsidP="000E6E52">
            <w:pPr>
              <w:pStyle w:val="TAC"/>
              <w:jc w:val="left"/>
              <w:rPr>
                <w:sz w:val="16"/>
                <w:szCs w:val="16"/>
                <w:lang w:eastAsia="en-US"/>
              </w:rPr>
            </w:pPr>
            <w:r w:rsidRPr="001F23FC">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1F23FC" w:rsidRDefault="000E6E52" w:rsidP="000E6E52">
            <w:pPr>
              <w:pStyle w:val="TAC"/>
              <w:jc w:val="left"/>
              <w:rPr>
                <w:sz w:val="16"/>
                <w:szCs w:val="16"/>
                <w:lang w:eastAsia="en-US"/>
              </w:rPr>
            </w:pPr>
            <w:r w:rsidRPr="001F23FC">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1F23FC" w:rsidRDefault="000E6E52" w:rsidP="000E6E52">
            <w:pPr>
              <w:pStyle w:val="TAC"/>
              <w:jc w:val="left"/>
              <w:rPr>
                <w:sz w:val="16"/>
                <w:szCs w:val="16"/>
                <w:lang w:eastAsia="en-US"/>
              </w:rPr>
            </w:pPr>
            <w:r w:rsidRPr="001F23FC">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1F23FC" w:rsidRDefault="000E6E52" w:rsidP="000E6E52">
            <w:pPr>
              <w:pStyle w:val="TAC"/>
              <w:jc w:val="left"/>
              <w:rPr>
                <w:sz w:val="16"/>
                <w:szCs w:val="16"/>
                <w:lang w:eastAsia="en-US"/>
              </w:rPr>
            </w:pPr>
            <w:r w:rsidRPr="001F23FC">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1F23FC" w:rsidRDefault="000E6E52" w:rsidP="000E6E52">
            <w:pPr>
              <w:pStyle w:val="TAC"/>
              <w:jc w:val="left"/>
              <w:rPr>
                <w:sz w:val="16"/>
                <w:szCs w:val="16"/>
                <w:lang w:eastAsia="en-US"/>
              </w:rPr>
            </w:pPr>
            <w:r w:rsidRPr="001F23FC">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1F23FC" w:rsidRDefault="000E6E52" w:rsidP="000E6E52">
            <w:pPr>
              <w:pStyle w:val="TAC"/>
              <w:jc w:val="left"/>
              <w:rPr>
                <w:sz w:val="16"/>
                <w:szCs w:val="16"/>
                <w:lang w:eastAsia="en-US"/>
              </w:rPr>
            </w:pPr>
            <w:r w:rsidRPr="001F23FC">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1F23FC" w:rsidRDefault="000E6E52" w:rsidP="000E6E52">
            <w:pPr>
              <w:pStyle w:val="TAC"/>
              <w:jc w:val="left"/>
              <w:rPr>
                <w:sz w:val="16"/>
                <w:szCs w:val="16"/>
                <w:lang w:eastAsia="en-US"/>
              </w:rPr>
            </w:pPr>
            <w:r w:rsidRPr="001F23FC">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1F23FC" w:rsidRDefault="000E6E52" w:rsidP="000E6E52">
            <w:pPr>
              <w:pStyle w:val="TAC"/>
              <w:jc w:val="left"/>
              <w:rPr>
                <w:sz w:val="16"/>
                <w:szCs w:val="16"/>
                <w:lang w:eastAsia="en-US"/>
              </w:rPr>
            </w:pPr>
            <w:r w:rsidRPr="001F23FC">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1F23FC" w:rsidRDefault="000E6E52" w:rsidP="000E6E52">
            <w:pPr>
              <w:pStyle w:val="TAC"/>
              <w:jc w:val="left"/>
              <w:rPr>
                <w:sz w:val="16"/>
                <w:szCs w:val="16"/>
                <w:lang w:eastAsia="en-US"/>
              </w:rPr>
            </w:pPr>
            <w:r w:rsidRPr="001F23FC">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1F23FC" w:rsidRDefault="000E6E52" w:rsidP="000E6E52">
            <w:pPr>
              <w:pStyle w:val="TAC"/>
              <w:jc w:val="left"/>
              <w:rPr>
                <w:sz w:val="16"/>
                <w:szCs w:val="16"/>
                <w:lang w:eastAsia="en-US"/>
              </w:rPr>
            </w:pPr>
            <w:r w:rsidRPr="001F23FC">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1F23FC" w:rsidRDefault="000E6E52" w:rsidP="000E6E52">
            <w:pPr>
              <w:pStyle w:val="TAC"/>
              <w:jc w:val="left"/>
              <w:rPr>
                <w:sz w:val="16"/>
                <w:szCs w:val="16"/>
                <w:lang w:eastAsia="en-US"/>
              </w:rPr>
            </w:pPr>
            <w:r w:rsidRPr="001F23FC">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1F23FC" w:rsidRDefault="000E6E52" w:rsidP="000E6E52">
            <w:pPr>
              <w:pStyle w:val="TAC"/>
              <w:jc w:val="left"/>
              <w:rPr>
                <w:sz w:val="16"/>
                <w:szCs w:val="16"/>
                <w:lang w:eastAsia="en-US"/>
              </w:rPr>
            </w:pPr>
            <w:r w:rsidRPr="001F23FC">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1F23FC" w:rsidRDefault="000E6E52" w:rsidP="000E6E52">
            <w:pPr>
              <w:pStyle w:val="TAC"/>
              <w:jc w:val="left"/>
              <w:rPr>
                <w:sz w:val="16"/>
                <w:szCs w:val="16"/>
                <w:lang w:eastAsia="en-US"/>
              </w:rPr>
            </w:pPr>
            <w:r w:rsidRPr="001F23FC">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1F23FC" w:rsidRDefault="000E6E52" w:rsidP="000E6E52">
            <w:pPr>
              <w:pStyle w:val="TAC"/>
              <w:jc w:val="left"/>
              <w:rPr>
                <w:sz w:val="16"/>
                <w:szCs w:val="16"/>
                <w:lang w:eastAsia="en-US"/>
              </w:rPr>
            </w:pPr>
            <w:r w:rsidRPr="001F23FC">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1F23FC" w:rsidRDefault="000E6E52" w:rsidP="000E6E52">
            <w:pPr>
              <w:pStyle w:val="TAC"/>
              <w:jc w:val="left"/>
              <w:rPr>
                <w:sz w:val="16"/>
                <w:szCs w:val="16"/>
                <w:lang w:eastAsia="en-US"/>
              </w:rPr>
            </w:pPr>
            <w:r w:rsidRPr="001F23FC">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1F23FC" w:rsidRDefault="000E6E52" w:rsidP="000E6E52">
            <w:pPr>
              <w:pStyle w:val="TAC"/>
              <w:jc w:val="left"/>
              <w:rPr>
                <w:sz w:val="16"/>
                <w:szCs w:val="16"/>
                <w:lang w:eastAsia="en-US"/>
              </w:rPr>
            </w:pPr>
            <w:r w:rsidRPr="001F23FC">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1F23FC" w:rsidRDefault="000E6E52" w:rsidP="000E6E52">
            <w:pPr>
              <w:rPr>
                <w:rFonts w:ascii="Arial" w:hAnsi="Arial"/>
                <w:sz w:val="16"/>
                <w:szCs w:val="16"/>
                <w:lang w:eastAsia="en-US"/>
              </w:rPr>
            </w:pPr>
            <w:r w:rsidRPr="001F23FC">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1F23FC" w:rsidRDefault="000E6E52" w:rsidP="000E6E52">
            <w:pPr>
              <w:pStyle w:val="TAC"/>
              <w:jc w:val="left"/>
              <w:rPr>
                <w:sz w:val="16"/>
                <w:szCs w:val="16"/>
                <w:lang w:eastAsia="en-US"/>
              </w:rPr>
            </w:pPr>
            <w:r w:rsidRPr="001F23FC">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1F23FC" w:rsidRDefault="000E6E52" w:rsidP="000E6E52">
            <w:pPr>
              <w:pStyle w:val="TAC"/>
              <w:jc w:val="left"/>
              <w:rPr>
                <w:sz w:val="16"/>
                <w:szCs w:val="16"/>
                <w:lang w:eastAsia="en-US"/>
              </w:rPr>
            </w:pPr>
            <w:r w:rsidRPr="001F23FC">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1F23FC" w:rsidRDefault="000E6E52" w:rsidP="000E6E52">
            <w:pPr>
              <w:pStyle w:val="TAC"/>
              <w:jc w:val="left"/>
              <w:rPr>
                <w:sz w:val="16"/>
                <w:szCs w:val="16"/>
                <w:lang w:eastAsia="en-US"/>
              </w:rPr>
            </w:pPr>
            <w:r w:rsidRPr="001F23FC">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1F23FC" w:rsidRDefault="000E6E52" w:rsidP="000E6E52">
            <w:pPr>
              <w:pStyle w:val="TAC"/>
              <w:jc w:val="left"/>
              <w:rPr>
                <w:sz w:val="16"/>
                <w:szCs w:val="16"/>
                <w:lang w:eastAsia="en-US"/>
              </w:rPr>
            </w:pPr>
            <w:r w:rsidRPr="001F23FC">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editors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1F23FC" w:rsidRDefault="000E6E52" w:rsidP="000E6E52">
            <w:pPr>
              <w:pStyle w:val="TAC"/>
              <w:jc w:val="left"/>
              <w:rPr>
                <w:sz w:val="16"/>
                <w:szCs w:val="16"/>
                <w:lang w:eastAsia="en-US"/>
              </w:rPr>
            </w:pPr>
            <w:r w:rsidRPr="001F23FC">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1F23FC" w:rsidRDefault="000E6E52" w:rsidP="000E6E52">
            <w:pPr>
              <w:pStyle w:val="TAC"/>
              <w:jc w:val="left"/>
              <w:rPr>
                <w:sz w:val="16"/>
                <w:szCs w:val="16"/>
                <w:lang w:eastAsia="en-US"/>
              </w:rPr>
            </w:pPr>
            <w:r w:rsidRPr="001F23FC">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1F23FC" w:rsidRDefault="000E6E52" w:rsidP="000E6E52">
            <w:pPr>
              <w:pStyle w:val="TAC"/>
              <w:jc w:val="left"/>
              <w:rPr>
                <w:sz w:val="16"/>
                <w:szCs w:val="16"/>
                <w:lang w:eastAsia="en-US"/>
              </w:rPr>
            </w:pPr>
            <w:r w:rsidRPr="001F23FC">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1F23FC" w:rsidRDefault="000E6E52" w:rsidP="000E6E52">
            <w:pPr>
              <w:pStyle w:val="TAC"/>
              <w:jc w:val="left"/>
              <w:rPr>
                <w:sz w:val="16"/>
                <w:szCs w:val="16"/>
                <w:lang w:eastAsia="en-US"/>
              </w:rPr>
            </w:pPr>
            <w:r w:rsidRPr="001F23FC">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1F23FC" w:rsidRDefault="000E6E52" w:rsidP="000E6E52">
            <w:pPr>
              <w:pStyle w:val="TAC"/>
              <w:jc w:val="left"/>
              <w:rPr>
                <w:sz w:val="16"/>
                <w:szCs w:val="16"/>
                <w:lang w:eastAsia="en-US"/>
              </w:rPr>
            </w:pPr>
            <w:r w:rsidRPr="001F23FC">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1F23FC" w:rsidRDefault="000E6E52" w:rsidP="000E6E52">
            <w:pPr>
              <w:pStyle w:val="TAC"/>
              <w:jc w:val="left"/>
              <w:rPr>
                <w:sz w:val="16"/>
                <w:szCs w:val="16"/>
                <w:lang w:eastAsia="en-US"/>
              </w:rPr>
            </w:pPr>
            <w:r w:rsidRPr="001F23FC">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1F23FC" w:rsidRDefault="000E6E52" w:rsidP="000E6E52">
            <w:pPr>
              <w:rPr>
                <w:rFonts w:ascii="Arial" w:hAnsi="Arial"/>
                <w:sz w:val="16"/>
                <w:szCs w:val="16"/>
                <w:lang w:eastAsia="en-US"/>
              </w:rPr>
            </w:pPr>
            <w:r w:rsidRPr="001F23FC">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1F23FC" w:rsidRDefault="000E6E52" w:rsidP="000E6E52">
            <w:pPr>
              <w:pStyle w:val="TAC"/>
              <w:jc w:val="left"/>
              <w:rPr>
                <w:sz w:val="16"/>
                <w:szCs w:val="16"/>
                <w:lang w:eastAsia="en-US"/>
              </w:rPr>
            </w:pPr>
            <w:r w:rsidRPr="001F23FC">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1F23FC" w:rsidRDefault="000E6E52" w:rsidP="000E6E52">
            <w:pPr>
              <w:pStyle w:val="TAC"/>
              <w:jc w:val="left"/>
              <w:rPr>
                <w:sz w:val="16"/>
                <w:szCs w:val="16"/>
                <w:lang w:eastAsia="en-US"/>
              </w:rPr>
            </w:pPr>
            <w:r w:rsidRPr="001F23FC">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1F23FC" w:rsidRDefault="000E6E52" w:rsidP="000E6E52">
            <w:pPr>
              <w:pStyle w:val="TAC"/>
              <w:jc w:val="left"/>
              <w:rPr>
                <w:sz w:val="16"/>
                <w:szCs w:val="16"/>
                <w:lang w:eastAsia="en-US"/>
              </w:rPr>
            </w:pPr>
            <w:r w:rsidRPr="001F23FC">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1F23FC" w:rsidRDefault="000E6E52" w:rsidP="000E6E52">
            <w:pPr>
              <w:pStyle w:val="TAC"/>
              <w:jc w:val="left"/>
              <w:rPr>
                <w:sz w:val="16"/>
                <w:szCs w:val="16"/>
                <w:lang w:eastAsia="en-US"/>
              </w:rPr>
            </w:pPr>
            <w:r w:rsidRPr="001F23FC">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1F23FC" w:rsidRDefault="000E6E52" w:rsidP="000E6E52">
            <w:pPr>
              <w:pStyle w:val="TAC"/>
              <w:jc w:val="left"/>
              <w:rPr>
                <w:sz w:val="16"/>
                <w:szCs w:val="16"/>
                <w:lang w:eastAsia="en-US"/>
              </w:rPr>
            </w:pPr>
            <w:r w:rsidRPr="001F23FC">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1F23FC" w:rsidRDefault="000E6E52" w:rsidP="000E6E52">
            <w:pPr>
              <w:pStyle w:val="TAC"/>
              <w:jc w:val="left"/>
              <w:rPr>
                <w:sz w:val="16"/>
                <w:szCs w:val="16"/>
                <w:lang w:eastAsia="en-US"/>
              </w:rPr>
            </w:pPr>
            <w:r w:rsidRPr="001F23FC">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1F23FC" w:rsidRDefault="000E6E52" w:rsidP="000E6E52">
            <w:pPr>
              <w:pStyle w:val="TAC"/>
              <w:jc w:val="left"/>
              <w:rPr>
                <w:sz w:val="16"/>
                <w:szCs w:val="16"/>
                <w:lang w:eastAsia="en-US"/>
              </w:rPr>
            </w:pPr>
            <w:r w:rsidRPr="001F23FC">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1F23FC" w:rsidRDefault="000E6E52" w:rsidP="000E6E52">
            <w:pPr>
              <w:pStyle w:val="TAC"/>
              <w:jc w:val="left"/>
              <w:rPr>
                <w:sz w:val="16"/>
                <w:szCs w:val="16"/>
                <w:lang w:eastAsia="en-US"/>
              </w:rPr>
            </w:pPr>
            <w:r w:rsidRPr="001F23FC">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1F23FC" w:rsidRDefault="000E6E52" w:rsidP="000E6E52">
            <w:pPr>
              <w:pStyle w:val="TAC"/>
              <w:jc w:val="left"/>
              <w:rPr>
                <w:sz w:val="16"/>
                <w:szCs w:val="16"/>
                <w:lang w:eastAsia="en-US"/>
              </w:rPr>
            </w:pPr>
            <w:r w:rsidRPr="001F23FC">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1F23FC" w:rsidRDefault="000E6E52" w:rsidP="000E6E52">
            <w:pPr>
              <w:pStyle w:val="TAC"/>
              <w:jc w:val="left"/>
              <w:rPr>
                <w:sz w:val="16"/>
                <w:szCs w:val="16"/>
                <w:lang w:eastAsia="en-US"/>
              </w:rPr>
            </w:pPr>
            <w:r w:rsidRPr="001F23FC">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1F23FC" w:rsidRDefault="000E6E52" w:rsidP="000E6E52">
            <w:pPr>
              <w:pStyle w:val="TAC"/>
              <w:jc w:val="left"/>
              <w:rPr>
                <w:sz w:val="16"/>
                <w:szCs w:val="16"/>
                <w:lang w:eastAsia="en-US"/>
              </w:rPr>
            </w:pPr>
            <w:r w:rsidRPr="001F23FC">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1F23FC" w:rsidRDefault="000E6E52" w:rsidP="000E6E52">
            <w:pPr>
              <w:pStyle w:val="TAC"/>
              <w:jc w:val="left"/>
              <w:rPr>
                <w:sz w:val="16"/>
                <w:szCs w:val="16"/>
                <w:lang w:eastAsia="en-US"/>
              </w:rPr>
            </w:pPr>
            <w:r w:rsidRPr="001F23FC">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1F23FC" w:rsidRDefault="000E6E52" w:rsidP="000E6E52">
            <w:pPr>
              <w:pStyle w:val="TAC"/>
              <w:jc w:val="left"/>
              <w:rPr>
                <w:sz w:val="16"/>
                <w:szCs w:val="16"/>
                <w:lang w:eastAsia="en-US"/>
              </w:rPr>
            </w:pPr>
            <w:r w:rsidRPr="001F23FC">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1F23FC" w:rsidRDefault="000E6E52" w:rsidP="000E6E52">
            <w:pPr>
              <w:pStyle w:val="TAC"/>
              <w:jc w:val="left"/>
              <w:rPr>
                <w:sz w:val="16"/>
                <w:szCs w:val="16"/>
                <w:lang w:eastAsia="en-US"/>
              </w:rPr>
            </w:pPr>
            <w:r w:rsidRPr="001F23FC">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1F23FC" w:rsidRDefault="000E6E52" w:rsidP="000E6E52">
            <w:pPr>
              <w:pStyle w:val="TAC"/>
              <w:jc w:val="left"/>
              <w:rPr>
                <w:sz w:val="16"/>
                <w:szCs w:val="16"/>
                <w:lang w:eastAsia="en-US"/>
              </w:rPr>
            </w:pPr>
            <w:r w:rsidRPr="001F23FC">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1F23FC" w:rsidRDefault="000E6E52" w:rsidP="000E6E52">
            <w:pPr>
              <w:pStyle w:val="TAC"/>
              <w:jc w:val="left"/>
              <w:rPr>
                <w:sz w:val="16"/>
                <w:szCs w:val="16"/>
                <w:lang w:eastAsia="en-US"/>
              </w:rPr>
            </w:pPr>
            <w:r w:rsidRPr="001F23FC">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1F23FC" w:rsidRDefault="000E6E52" w:rsidP="000E6E52">
            <w:pPr>
              <w:pStyle w:val="TAC"/>
              <w:jc w:val="left"/>
              <w:rPr>
                <w:sz w:val="16"/>
                <w:szCs w:val="16"/>
                <w:lang w:eastAsia="en-US"/>
              </w:rPr>
            </w:pPr>
            <w:r w:rsidRPr="001F23FC">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1F23FC" w:rsidRDefault="000E6E52" w:rsidP="000E6E52">
            <w:pPr>
              <w:pStyle w:val="TAC"/>
              <w:jc w:val="left"/>
              <w:rPr>
                <w:sz w:val="16"/>
                <w:szCs w:val="16"/>
                <w:lang w:eastAsia="en-US"/>
              </w:rPr>
            </w:pPr>
            <w:r w:rsidRPr="001F23FC">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MU and TT for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1F23FC" w:rsidRDefault="000E6E52" w:rsidP="000E6E52">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1F23FC" w:rsidRDefault="000E6E52" w:rsidP="000E6E52">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1F23FC" w:rsidRDefault="000E6E52" w:rsidP="000E6E52">
            <w:pPr>
              <w:pStyle w:val="TAC"/>
              <w:jc w:val="left"/>
              <w:rPr>
                <w:sz w:val="16"/>
                <w:szCs w:val="16"/>
                <w:lang w:eastAsia="en-US"/>
              </w:rPr>
            </w:pPr>
            <w:r w:rsidRPr="001F23FC">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1F23FC" w:rsidRDefault="000E6E52" w:rsidP="000E6E52">
            <w:pPr>
              <w:pStyle w:val="TAC"/>
              <w:jc w:val="left"/>
              <w:rPr>
                <w:sz w:val="16"/>
                <w:szCs w:val="16"/>
                <w:lang w:eastAsia="en-US"/>
              </w:rPr>
            </w:pPr>
            <w:r w:rsidRPr="001F23FC">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1F23FC" w:rsidRDefault="000E6E52" w:rsidP="000E6E52">
            <w:pPr>
              <w:rPr>
                <w:rFonts w:ascii="Arial" w:hAnsi="Arial"/>
                <w:sz w:val="16"/>
                <w:szCs w:val="16"/>
                <w:lang w:eastAsia="en-US"/>
              </w:rPr>
            </w:pPr>
            <w:r w:rsidRPr="001F23FC">
              <w:rPr>
                <w:rFonts w:ascii="Arial" w:hAnsi="Arial"/>
                <w:sz w:val="16"/>
                <w:szCs w:val="16"/>
                <w:lang w:eastAsia="en-US"/>
              </w:rPr>
              <w:t xml:space="preserve">Updates to the Beam Correspondence in </w:t>
            </w:r>
            <w:proofErr w:type="spellStart"/>
            <w:r w:rsidRPr="001F23FC">
              <w:rPr>
                <w:rFonts w:ascii="Arial" w:hAnsi="Arial"/>
                <w:sz w:val="16"/>
                <w:szCs w:val="16"/>
                <w:lang w:eastAsia="en-US"/>
              </w:rPr>
              <w:t>RRC_Inactive</w:t>
            </w:r>
            <w:proofErr w:type="spellEnd"/>
            <w:r w:rsidRPr="001F23FC">
              <w:rPr>
                <w:rFonts w:ascii="Arial" w:hAnsi="Arial"/>
                <w:sz w:val="16"/>
                <w:szCs w:val="16"/>
                <w:lang w:eastAsia="en-US"/>
              </w:rPr>
              <w:t xml:space="preser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1F23FC" w:rsidRDefault="000E6E52" w:rsidP="000E6E52">
            <w:pPr>
              <w:pStyle w:val="TAC"/>
              <w:jc w:val="left"/>
              <w:rPr>
                <w:sz w:val="16"/>
                <w:szCs w:val="16"/>
                <w:lang w:eastAsia="en-US"/>
              </w:rPr>
            </w:pPr>
            <w:r w:rsidRPr="001F23FC">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1F23FC" w:rsidRDefault="000E6E52" w:rsidP="000E6E52">
            <w:pPr>
              <w:pStyle w:val="TAC"/>
              <w:jc w:val="left"/>
              <w:rPr>
                <w:sz w:val="16"/>
                <w:szCs w:val="16"/>
                <w:lang w:eastAsia="en-US"/>
              </w:rPr>
            </w:pPr>
            <w:r w:rsidRPr="001F23FC">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1F23FC" w:rsidRDefault="000E6E52" w:rsidP="000E6E52">
            <w:pPr>
              <w:pStyle w:val="TAC"/>
              <w:jc w:val="left"/>
              <w:rPr>
                <w:sz w:val="16"/>
                <w:szCs w:val="16"/>
                <w:lang w:eastAsia="en-US"/>
              </w:rPr>
            </w:pPr>
            <w:r w:rsidRPr="001F23FC">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1F23FC" w:rsidRDefault="000E6E52" w:rsidP="000E6E52">
            <w:pPr>
              <w:pStyle w:val="TAC"/>
              <w:jc w:val="left"/>
              <w:rPr>
                <w:sz w:val="16"/>
                <w:szCs w:val="16"/>
                <w:lang w:eastAsia="en-US"/>
              </w:rPr>
            </w:pPr>
            <w:r w:rsidRPr="001F23FC">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1F23FC" w:rsidRDefault="000E6E52" w:rsidP="000E6E52">
            <w:pPr>
              <w:pStyle w:val="TAC"/>
              <w:jc w:val="left"/>
              <w:rPr>
                <w:sz w:val="16"/>
                <w:szCs w:val="16"/>
                <w:lang w:eastAsia="en-US"/>
              </w:rPr>
            </w:pPr>
            <w:r w:rsidRPr="001F23FC">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1F23FC" w:rsidRDefault="000E6E52" w:rsidP="000E6E52">
            <w:pPr>
              <w:pStyle w:val="TAC"/>
              <w:jc w:val="left"/>
              <w:rPr>
                <w:sz w:val="16"/>
                <w:szCs w:val="16"/>
                <w:lang w:eastAsia="en-US"/>
              </w:rPr>
            </w:pPr>
            <w:r w:rsidRPr="001F23FC">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1F23FC" w:rsidRDefault="000E6E52" w:rsidP="000E6E52">
            <w:pPr>
              <w:rPr>
                <w:rFonts w:ascii="Arial" w:hAnsi="Arial"/>
                <w:sz w:val="16"/>
                <w:szCs w:val="16"/>
                <w:lang w:eastAsia="en-US"/>
              </w:rPr>
            </w:pPr>
            <w:r w:rsidRPr="001F23FC">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940954" w:rsidRPr="001F23FC" w14:paraId="7702F3D2" w14:textId="77777777" w:rsidTr="00940954">
        <w:tc>
          <w:tcPr>
            <w:tcW w:w="800" w:type="dxa"/>
            <w:tcBorders>
              <w:top w:val="single" w:sz="6" w:space="0" w:color="auto"/>
              <w:left w:val="single" w:sz="6" w:space="0" w:color="auto"/>
              <w:bottom w:val="single" w:sz="6" w:space="0" w:color="auto"/>
              <w:right w:val="single" w:sz="6" w:space="0" w:color="auto"/>
            </w:tcBorders>
            <w:shd w:val="solid" w:color="FFFFFF" w:fill="auto"/>
          </w:tcPr>
          <w:p w14:paraId="581E8A23" w14:textId="2314001C" w:rsidR="00940954" w:rsidRPr="001F23FC" w:rsidRDefault="00940954" w:rsidP="009065DA">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63EAD" w14:textId="77777777" w:rsidR="00940954" w:rsidRPr="001F23FC" w:rsidRDefault="00940954" w:rsidP="009065DA">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4425" w14:textId="036D7813" w:rsidR="00940954" w:rsidRPr="001F23FC" w:rsidRDefault="00940954"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61C5B" w14:textId="19A41D56" w:rsidR="00940954" w:rsidRPr="001F23FC" w:rsidRDefault="00940954"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A8B87" w14:textId="48063B11" w:rsidR="00940954" w:rsidRPr="001F23FC" w:rsidRDefault="00940954"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83EC" w14:textId="3214D850" w:rsidR="00940954" w:rsidRPr="001F23FC" w:rsidRDefault="00940954"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CD252" w14:textId="38B37A53" w:rsidR="00940954" w:rsidRPr="001F23FC" w:rsidRDefault="00940954" w:rsidP="009065DA">
            <w:pPr>
              <w:rPr>
                <w:rFonts w:ascii="Arial" w:hAnsi="Arial"/>
                <w:sz w:val="16"/>
                <w:szCs w:val="16"/>
                <w:lang w:eastAsia="en-US"/>
              </w:rPr>
            </w:pPr>
            <w:r w:rsidRPr="001F23FC">
              <w:rPr>
                <w:rFonts w:ascii="Arial" w:hAnsi="Arial"/>
                <w:sz w:val="16"/>
                <w:szCs w:val="16"/>
                <w:lang w:eastAsia="en-US"/>
              </w:rPr>
              <w:t>fixed wrong entries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D689D" w14:textId="0B2FD734" w:rsidR="00940954" w:rsidRPr="001F23FC" w:rsidRDefault="00940954" w:rsidP="009065DA">
            <w:pPr>
              <w:pStyle w:val="TAC"/>
              <w:jc w:val="left"/>
              <w:rPr>
                <w:sz w:val="16"/>
                <w:szCs w:val="16"/>
                <w:lang w:eastAsia="en-US"/>
              </w:rPr>
            </w:pPr>
            <w:r w:rsidRPr="001F23FC">
              <w:rPr>
                <w:sz w:val="16"/>
                <w:szCs w:val="16"/>
                <w:lang w:eastAsia="en-US"/>
              </w:rPr>
              <w:t>18.5.1</w:t>
            </w:r>
          </w:p>
        </w:tc>
      </w:tr>
      <w:tr w:rsidR="00F66FA9" w:rsidRPr="001F23FC" w14:paraId="7F3731EB" w14:textId="77777777" w:rsidTr="00F66FA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2C02" w14:textId="77777777" w:rsidR="00F66FA9" w:rsidRPr="001F23FC" w:rsidRDefault="00F66FA9" w:rsidP="00F66FA9">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3100EC" w14:textId="77777777" w:rsidR="00F66FA9" w:rsidRPr="001F23FC" w:rsidRDefault="00F66FA9" w:rsidP="00F66FA9">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FD406A" w14:textId="07582BF1" w:rsidR="00F66FA9" w:rsidRPr="001F23FC" w:rsidRDefault="00F66FA9" w:rsidP="00F66FA9">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D04D0" w14:textId="0D6D7DAF" w:rsidR="00F66FA9" w:rsidRPr="001F23FC" w:rsidRDefault="00F66FA9" w:rsidP="00F66FA9">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8563" w14:textId="6406E24B" w:rsidR="00F66FA9" w:rsidRPr="001F23FC" w:rsidRDefault="00F66FA9" w:rsidP="00F66FA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217A" w14:textId="43258309" w:rsidR="00F66FA9" w:rsidRPr="001F23FC" w:rsidRDefault="00F66FA9" w:rsidP="00F66FA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0F832" w14:textId="7F39C390" w:rsidR="00F66FA9" w:rsidRPr="001F23FC" w:rsidRDefault="00F66FA9" w:rsidP="00F66FA9">
            <w:pPr>
              <w:rPr>
                <w:rFonts w:ascii="Arial" w:hAnsi="Arial"/>
                <w:sz w:val="16"/>
                <w:szCs w:val="16"/>
                <w:lang w:eastAsia="en-US"/>
              </w:rPr>
            </w:pPr>
            <w:r w:rsidRPr="001F23FC">
              <w:rPr>
                <w:rFonts w:ascii="Arial" w:hAnsi="Arial"/>
                <w:sz w:val="16"/>
                <w:szCs w:val="16"/>
                <w:lang w:eastAsia="en-US"/>
              </w:rPr>
              <w:t>fixed a wrong implementation of R5-247856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E7CD1" w14:textId="5222C64B" w:rsidR="00F66FA9" w:rsidRPr="001F23FC" w:rsidRDefault="00F66FA9" w:rsidP="00F66FA9">
            <w:pPr>
              <w:pStyle w:val="TAC"/>
              <w:jc w:val="left"/>
              <w:rPr>
                <w:sz w:val="16"/>
                <w:szCs w:val="16"/>
                <w:lang w:eastAsia="en-US"/>
              </w:rPr>
            </w:pPr>
            <w:r w:rsidRPr="001F23FC">
              <w:rPr>
                <w:sz w:val="16"/>
                <w:szCs w:val="16"/>
                <w:lang w:eastAsia="en-US"/>
              </w:rPr>
              <w:t>18.5.2</w:t>
            </w:r>
          </w:p>
        </w:tc>
      </w:tr>
      <w:tr w:rsidR="001F23FC" w:rsidRPr="001F23FC" w14:paraId="557B77ED"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3329" w14:textId="6826B352"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5C868F" w14:textId="6594187C"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2ED8C" w14:textId="33E1D1AD" w:rsidR="002A6238" w:rsidRPr="001F23FC" w:rsidRDefault="002A6238" w:rsidP="002A6238">
            <w:pPr>
              <w:pStyle w:val="TAC"/>
              <w:jc w:val="left"/>
              <w:rPr>
                <w:sz w:val="16"/>
                <w:szCs w:val="16"/>
                <w:lang w:eastAsia="en-US"/>
              </w:rPr>
            </w:pPr>
            <w:r w:rsidRPr="001F23FC">
              <w:rPr>
                <w:sz w:val="16"/>
                <w:szCs w:val="16"/>
                <w:lang w:eastAsia="en-US"/>
              </w:rPr>
              <w:t>R5-250203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E648" w14:textId="33358D52" w:rsidR="002A6238" w:rsidRPr="001F23FC" w:rsidRDefault="002A6238" w:rsidP="002A6238">
            <w:pPr>
              <w:pStyle w:val="TAC"/>
              <w:jc w:val="left"/>
              <w:rPr>
                <w:sz w:val="16"/>
                <w:szCs w:val="16"/>
                <w:lang w:eastAsia="en-US"/>
              </w:rPr>
            </w:pPr>
            <w:r w:rsidRPr="001F23FC">
              <w:rPr>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2A81" w14:textId="287B5F8D"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623D" w14:textId="200D79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6B405" w14:textId="46C171B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Tx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1961" w14:textId="69517729"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DAC507B"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6F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1954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92940" w14:textId="79359D48" w:rsidR="002A6238" w:rsidRPr="001F23FC" w:rsidRDefault="002A6238" w:rsidP="002A6238">
            <w:pPr>
              <w:pStyle w:val="TAC"/>
              <w:jc w:val="left"/>
              <w:rPr>
                <w:sz w:val="16"/>
                <w:szCs w:val="16"/>
                <w:lang w:eastAsia="en-US"/>
              </w:rPr>
            </w:pPr>
            <w:r w:rsidRPr="001F23FC">
              <w:rPr>
                <w:sz w:val="16"/>
                <w:szCs w:val="16"/>
                <w:lang w:eastAsia="en-US"/>
              </w:rPr>
              <w:t>R5-250204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4F58" w14:textId="3FEC4605" w:rsidR="002A6238" w:rsidRPr="001F23FC" w:rsidRDefault="002A6238" w:rsidP="002A6238">
            <w:pPr>
              <w:pStyle w:val="TAC"/>
              <w:jc w:val="left"/>
              <w:rPr>
                <w:sz w:val="16"/>
                <w:szCs w:val="16"/>
                <w:lang w:eastAsia="en-US"/>
              </w:rPr>
            </w:pPr>
            <w:r w:rsidRPr="001F23FC">
              <w:rPr>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0CDAA" w14:textId="66470AA7"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5C5" w14:textId="4E7084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1AFE1" w14:textId="010DEBCD"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013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A6491D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B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C2C9C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419A9" w14:textId="18DFBF48" w:rsidR="002A6238" w:rsidRPr="001F23FC" w:rsidRDefault="002A6238" w:rsidP="002A6238">
            <w:pPr>
              <w:pStyle w:val="TAC"/>
              <w:jc w:val="left"/>
              <w:rPr>
                <w:sz w:val="16"/>
                <w:szCs w:val="16"/>
                <w:lang w:eastAsia="en-US"/>
              </w:rPr>
            </w:pPr>
            <w:r w:rsidRPr="001F23FC">
              <w:rPr>
                <w:sz w:val="16"/>
                <w:szCs w:val="16"/>
                <w:lang w:eastAsia="en-US"/>
              </w:rPr>
              <w:t>R5-250205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922C4" w14:textId="4D992368" w:rsidR="002A6238" w:rsidRPr="001F23FC" w:rsidRDefault="002A6238" w:rsidP="002A6238">
            <w:pPr>
              <w:pStyle w:val="TAC"/>
              <w:jc w:val="left"/>
              <w:rPr>
                <w:sz w:val="16"/>
                <w:szCs w:val="16"/>
                <w:lang w:eastAsia="en-US"/>
              </w:rPr>
            </w:pPr>
            <w:r w:rsidRPr="001F23FC">
              <w:rPr>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77FCA" w14:textId="06F029FF"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E1FE7" w14:textId="4687CD9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AD19C" w14:textId="5BFD95AC"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Annex updates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82EB4"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F3004DA"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37F2A1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7E150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9D6F5" w14:textId="5AB9E4D4" w:rsidR="002A6238" w:rsidRPr="001F23FC" w:rsidRDefault="002A6238" w:rsidP="002A6238">
            <w:pPr>
              <w:pStyle w:val="TAC"/>
              <w:jc w:val="left"/>
              <w:rPr>
                <w:sz w:val="16"/>
                <w:szCs w:val="16"/>
                <w:lang w:eastAsia="en-US"/>
              </w:rPr>
            </w:pPr>
            <w:r w:rsidRPr="001F23FC">
              <w:rPr>
                <w:sz w:val="16"/>
                <w:szCs w:val="16"/>
                <w:lang w:eastAsia="en-US"/>
              </w:rPr>
              <w:t>R5-250207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42EE" w14:textId="62E7DFCB" w:rsidR="002A6238" w:rsidRPr="001F23FC" w:rsidRDefault="002A6238" w:rsidP="002A6238">
            <w:pPr>
              <w:pStyle w:val="TAC"/>
              <w:jc w:val="left"/>
              <w:rPr>
                <w:sz w:val="16"/>
                <w:szCs w:val="16"/>
                <w:lang w:eastAsia="en-US"/>
              </w:rPr>
            </w:pPr>
            <w:r w:rsidRPr="001F23FC">
              <w:rPr>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C7AB4" w14:textId="74814DD4"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C27DA" w14:textId="1F93AB1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1B595" w14:textId="525C5382" w:rsidR="002A6238" w:rsidRPr="001F23FC" w:rsidRDefault="002A6238" w:rsidP="002A6238">
            <w:pPr>
              <w:rPr>
                <w:rFonts w:ascii="Arial" w:hAnsi="Arial"/>
                <w:sz w:val="16"/>
                <w:szCs w:val="16"/>
                <w:lang w:eastAsia="en-US"/>
              </w:rPr>
            </w:pPr>
            <w:r w:rsidRPr="001F23FC">
              <w:rPr>
                <w:rFonts w:ascii="Arial" w:hAnsi="Arial"/>
                <w:sz w:val="16"/>
                <w:szCs w:val="16"/>
                <w:lang w:eastAsia="en-US"/>
              </w:rPr>
              <w:t xml:space="preserve">FR2 MU -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FD15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26AB70"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4258831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9FAA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017E5C" w14:textId="288C7148" w:rsidR="002A6238" w:rsidRPr="001F23FC" w:rsidRDefault="002A6238" w:rsidP="002A6238">
            <w:pPr>
              <w:pStyle w:val="TAC"/>
              <w:jc w:val="left"/>
              <w:rPr>
                <w:sz w:val="16"/>
                <w:szCs w:val="16"/>
                <w:lang w:eastAsia="en-US"/>
              </w:rPr>
            </w:pPr>
            <w:r w:rsidRPr="001F23FC">
              <w:rPr>
                <w:sz w:val="16"/>
                <w:szCs w:val="16"/>
                <w:lang w:eastAsia="en-US"/>
              </w:rPr>
              <w:t>R5-250209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950E9" w14:textId="7F183CFD" w:rsidR="002A6238" w:rsidRPr="001F23FC" w:rsidRDefault="002A6238" w:rsidP="002A6238">
            <w:pPr>
              <w:pStyle w:val="TAC"/>
              <w:jc w:val="left"/>
              <w:rPr>
                <w:sz w:val="16"/>
                <w:szCs w:val="16"/>
                <w:lang w:eastAsia="en-US"/>
              </w:rPr>
            </w:pPr>
            <w:r w:rsidRPr="001F23FC">
              <w:rPr>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1CB0A" w14:textId="5FE8C4B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3B04" w14:textId="7FCFCF22"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FD002" w14:textId="0541520E"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MPR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C879"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79A7865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DC4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F8E33"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EFE69" w14:textId="2EE2AFF3" w:rsidR="002A6238" w:rsidRPr="001F23FC" w:rsidRDefault="002A6238" w:rsidP="002A6238">
            <w:pPr>
              <w:pStyle w:val="TAC"/>
              <w:jc w:val="left"/>
              <w:rPr>
                <w:sz w:val="16"/>
                <w:szCs w:val="16"/>
                <w:lang w:eastAsia="en-US"/>
              </w:rPr>
            </w:pPr>
            <w:r w:rsidRPr="001F23FC">
              <w:rPr>
                <w:sz w:val="16"/>
                <w:szCs w:val="16"/>
                <w:lang w:eastAsia="en-US"/>
              </w:rPr>
              <w:t>R5-250302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F1B6" w14:textId="624A5B10" w:rsidR="002A6238" w:rsidRPr="001F23FC" w:rsidRDefault="002A6238" w:rsidP="002A6238">
            <w:pPr>
              <w:pStyle w:val="TAC"/>
              <w:jc w:val="left"/>
              <w:rPr>
                <w:sz w:val="16"/>
                <w:szCs w:val="16"/>
                <w:lang w:eastAsia="en-US"/>
              </w:rPr>
            </w:pPr>
            <w:r w:rsidRPr="001F23FC">
              <w:rPr>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EB8" w14:textId="59945DA3"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44608" w14:textId="2BD9147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F4253" w14:textId="2AE5953E" w:rsidR="002A6238" w:rsidRPr="001F23FC" w:rsidRDefault="002A6238" w:rsidP="002A6238">
            <w:pPr>
              <w:rPr>
                <w:rFonts w:ascii="Arial" w:hAnsi="Arial"/>
                <w:sz w:val="16"/>
                <w:szCs w:val="16"/>
                <w:lang w:eastAsia="en-US"/>
              </w:rPr>
            </w:pPr>
            <w:r w:rsidRPr="001F23FC">
              <w:rPr>
                <w:rFonts w:ascii="Arial" w:hAnsi="Arial"/>
                <w:sz w:val="16"/>
                <w:szCs w:val="16"/>
                <w:lang w:eastAsia="en-US"/>
              </w:rPr>
              <w:t>Editorial corrections in test configuration table in FR2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4FF0"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8863C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AD9EE3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4340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DDDE5" w14:textId="4984BA1E" w:rsidR="002A6238" w:rsidRPr="001F23FC" w:rsidRDefault="002A6238" w:rsidP="002A6238">
            <w:pPr>
              <w:pStyle w:val="TAC"/>
              <w:jc w:val="left"/>
              <w:rPr>
                <w:sz w:val="16"/>
                <w:szCs w:val="16"/>
                <w:lang w:eastAsia="en-US"/>
              </w:rPr>
            </w:pPr>
            <w:r w:rsidRPr="001F23FC">
              <w:rPr>
                <w:sz w:val="16"/>
                <w:szCs w:val="16"/>
                <w:lang w:eastAsia="en-US"/>
              </w:rPr>
              <w:t>R5-250938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667BE" w14:textId="41F35321" w:rsidR="002A6238" w:rsidRPr="001F23FC" w:rsidRDefault="002A6238" w:rsidP="002A6238">
            <w:pPr>
              <w:pStyle w:val="TAC"/>
              <w:jc w:val="left"/>
              <w:rPr>
                <w:sz w:val="16"/>
                <w:szCs w:val="16"/>
                <w:lang w:eastAsia="en-US"/>
              </w:rPr>
            </w:pPr>
            <w:r w:rsidRPr="001F23FC">
              <w:rPr>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6BDC9" w14:textId="2EC8E56B"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B916" w14:textId="6C15F7D6"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5E82" w14:textId="12456388"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 of EVM test case for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48B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27D9B97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0167C3DA"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227E"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4FA43" w14:textId="03E4FDA0" w:rsidR="002A6238" w:rsidRPr="001F23FC" w:rsidRDefault="002A6238" w:rsidP="002A6238">
            <w:pPr>
              <w:pStyle w:val="TAC"/>
              <w:jc w:val="left"/>
              <w:rPr>
                <w:sz w:val="16"/>
                <w:szCs w:val="16"/>
                <w:lang w:eastAsia="en-US"/>
              </w:rPr>
            </w:pPr>
            <w:r w:rsidRPr="001F23FC">
              <w:rPr>
                <w:sz w:val="16"/>
                <w:szCs w:val="16"/>
                <w:lang w:eastAsia="en-US"/>
              </w:rPr>
              <w:t>R5-250946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D469" w14:textId="21D1AEE7" w:rsidR="002A6238" w:rsidRPr="001F23FC" w:rsidRDefault="002A6238" w:rsidP="002A6238">
            <w:pPr>
              <w:pStyle w:val="TAC"/>
              <w:jc w:val="left"/>
              <w:rPr>
                <w:sz w:val="16"/>
                <w:szCs w:val="16"/>
                <w:lang w:eastAsia="en-US"/>
              </w:rPr>
            </w:pPr>
            <w:r w:rsidRPr="001F23FC">
              <w:rPr>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E823B" w14:textId="042F859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F337" w14:textId="2E25027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D6065" w14:textId="4FB3E3A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statistical testing of receiver characteristics for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7CD3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0D3399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CB9F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6E0E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CE7275" w14:textId="02E285BF" w:rsidR="002A6238" w:rsidRPr="001F23FC" w:rsidRDefault="002A6238" w:rsidP="002A6238">
            <w:pPr>
              <w:pStyle w:val="TAC"/>
              <w:jc w:val="left"/>
              <w:rPr>
                <w:sz w:val="16"/>
                <w:szCs w:val="16"/>
                <w:lang w:eastAsia="en-US"/>
              </w:rPr>
            </w:pPr>
            <w:r w:rsidRPr="001F23FC">
              <w:rPr>
                <w:sz w:val="16"/>
                <w:szCs w:val="16"/>
                <w:lang w:eastAsia="en-US"/>
              </w:rPr>
              <w:t>R5-250954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ADFE" w14:textId="5CDC7ECC" w:rsidR="002A6238" w:rsidRPr="001F23FC" w:rsidRDefault="002A6238" w:rsidP="002A6238">
            <w:pPr>
              <w:pStyle w:val="TAC"/>
              <w:jc w:val="left"/>
              <w:rPr>
                <w:sz w:val="16"/>
                <w:szCs w:val="16"/>
                <w:lang w:eastAsia="en-US"/>
              </w:rPr>
            </w:pPr>
            <w:r w:rsidRPr="001F23FC">
              <w:rPr>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4F205" w14:textId="11F943B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7054" w14:textId="22A74A4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2F712" w14:textId="5586F873" w:rsidR="002A6238" w:rsidRPr="001F23FC" w:rsidRDefault="002A6238" w:rsidP="002A6238">
            <w:pPr>
              <w:rPr>
                <w:rFonts w:ascii="Arial" w:hAnsi="Arial"/>
                <w:sz w:val="16"/>
                <w:szCs w:val="16"/>
                <w:lang w:eastAsia="en-US"/>
              </w:rPr>
            </w:pPr>
            <w:r w:rsidRPr="001F23FC">
              <w:rPr>
                <w:rFonts w:ascii="Arial" w:hAnsi="Arial"/>
                <w:sz w:val="16"/>
                <w:szCs w:val="16"/>
                <w:lang w:eastAsia="en-US"/>
              </w:rPr>
              <w:t>Removal of unnecessary applicability note from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3BFD"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8C1CBB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25455A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C9A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3BBCD" w14:textId="4731A0B7" w:rsidR="002A6238" w:rsidRPr="001F23FC" w:rsidRDefault="002A6238" w:rsidP="002A6238">
            <w:pPr>
              <w:pStyle w:val="TAC"/>
              <w:jc w:val="left"/>
              <w:rPr>
                <w:sz w:val="16"/>
                <w:szCs w:val="16"/>
                <w:lang w:eastAsia="en-US"/>
              </w:rPr>
            </w:pPr>
            <w:r w:rsidRPr="001F23FC">
              <w:rPr>
                <w:sz w:val="16"/>
                <w:szCs w:val="16"/>
                <w:lang w:eastAsia="en-US"/>
              </w:rPr>
              <w:t>R5-251142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8C07" w14:textId="06DA33C2" w:rsidR="002A6238" w:rsidRPr="001F23FC" w:rsidRDefault="002A6238" w:rsidP="002A6238">
            <w:pPr>
              <w:pStyle w:val="TAC"/>
              <w:jc w:val="left"/>
              <w:rPr>
                <w:sz w:val="16"/>
                <w:szCs w:val="16"/>
                <w:lang w:eastAsia="en-US"/>
              </w:rPr>
            </w:pPr>
            <w:r w:rsidRPr="001F23FC">
              <w:rPr>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0B93E" w14:textId="7C004D6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F4B0D" w14:textId="32A63D8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0F28" w14:textId="447F672F"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ON OFF time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55EC8"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74925B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AFFF2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10F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3F4D3" w14:textId="55EF6C64" w:rsidR="002A6238" w:rsidRPr="001F23FC" w:rsidRDefault="002A6238" w:rsidP="002A6238">
            <w:pPr>
              <w:pStyle w:val="TAC"/>
              <w:jc w:val="left"/>
              <w:rPr>
                <w:sz w:val="16"/>
                <w:szCs w:val="16"/>
                <w:lang w:eastAsia="en-US"/>
              </w:rPr>
            </w:pPr>
            <w:r w:rsidRPr="001F23FC">
              <w:rPr>
                <w:sz w:val="16"/>
                <w:szCs w:val="16"/>
                <w:lang w:eastAsia="en-US"/>
              </w:rPr>
              <w:t>R5-251518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30B9" w14:textId="2E9397CC" w:rsidR="002A6238" w:rsidRPr="001F23FC" w:rsidRDefault="002A6238" w:rsidP="002A6238">
            <w:pPr>
              <w:pStyle w:val="TAC"/>
              <w:jc w:val="left"/>
              <w:rPr>
                <w:sz w:val="16"/>
                <w:szCs w:val="16"/>
                <w:lang w:eastAsia="en-US"/>
              </w:rPr>
            </w:pPr>
            <w:r w:rsidRPr="001F23FC">
              <w:rPr>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DFC9A" w14:textId="6F333D9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8026" w14:textId="1BCE5A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13AB2" w14:textId="1787FC56"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5B97A"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2CC7BD2"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C3866E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1413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03194" w14:textId="5D1E15FD" w:rsidR="002A6238" w:rsidRPr="001F23FC" w:rsidRDefault="002A6238" w:rsidP="002A6238">
            <w:pPr>
              <w:pStyle w:val="TAC"/>
              <w:jc w:val="left"/>
              <w:rPr>
                <w:sz w:val="16"/>
                <w:szCs w:val="16"/>
                <w:lang w:eastAsia="en-US"/>
              </w:rPr>
            </w:pPr>
            <w:r w:rsidRPr="001F23FC">
              <w:rPr>
                <w:sz w:val="16"/>
                <w:szCs w:val="16"/>
                <w:lang w:eastAsia="en-US"/>
              </w:rPr>
              <w:t>R5-251523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AB6A2" w14:textId="5663F468" w:rsidR="002A6238" w:rsidRPr="001F23FC" w:rsidRDefault="002A6238" w:rsidP="002A6238">
            <w:pPr>
              <w:pStyle w:val="TAC"/>
              <w:jc w:val="left"/>
              <w:rPr>
                <w:sz w:val="16"/>
                <w:szCs w:val="16"/>
                <w:lang w:eastAsia="en-US"/>
              </w:rPr>
            </w:pPr>
            <w:r w:rsidRPr="001F23FC">
              <w:rPr>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D43B5" w14:textId="53A42CDF"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754F" w14:textId="5C5A40D9"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02999" w14:textId="222702EA" w:rsidR="002A6238" w:rsidRPr="001F23FC" w:rsidRDefault="002A6238" w:rsidP="002A6238">
            <w:pPr>
              <w:rPr>
                <w:rFonts w:ascii="Arial" w:hAnsi="Arial"/>
                <w:sz w:val="16"/>
                <w:szCs w:val="16"/>
                <w:lang w:eastAsia="en-US"/>
              </w:rPr>
            </w:pPr>
            <w:r w:rsidRPr="001F23FC">
              <w:rPr>
                <w:rFonts w:ascii="Arial" w:hAnsi="Arial"/>
                <w:sz w:val="16"/>
                <w:szCs w:val="16"/>
                <w:lang w:eastAsia="en-US"/>
              </w:rPr>
              <w:t>FR2 - Updates for CA NS 202 and NS 203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9A83"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B72CC2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79B6CDC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2193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F8CAE" w14:textId="663E66B2" w:rsidR="002A6238" w:rsidRPr="001F23FC" w:rsidRDefault="002A6238" w:rsidP="002A6238">
            <w:pPr>
              <w:pStyle w:val="TAC"/>
              <w:jc w:val="left"/>
              <w:rPr>
                <w:sz w:val="16"/>
                <w:szCs w:val="16"/>
                <w:lang w:eastAsia="en-US"/>
              </w:rPr>
            </w:pPr>
            <w:r w:rsidRPr="001F23FC">
              <w:rPr>
                <w:sz w:val="16"/>
                <w:szCs w:val="16"/>
                <w:lang w:eastAsia="en-US"/>
              </w:rPr>
              <w:t>R5-251553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4E6B8" w14:textId="0D76BCDF" w:rsidR="002A6238" w:rsidRPr="001F23FC" w:rsidRDefault="002A6238" w:rsidP="002A6238">
            <w:pPr>
              <w:pStyle w:val="TAC"/>
              <w:jc w:val="left"/>
              <w:rPr>
                <w:sz w:val="16"/>
                <w:szCs w:val="16"/>
                <w:lang w:eastAsia="en-US"/>
              </w:rPr>
            </w:pPr>
            <w:r w:rsidRPr="001F23FC">
              <w:rPr>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1641" w14:textId="1F386A0A"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6ADA8" w14:textId="5248CFDB"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0CB31" w14:textId="315B024D" w:rsidR="002A6238" w:rsidRPr="001F23FC" w:rsidRDefault="002A6238" w:rsidP="002A6238">
            <w:pPr>
              <w:rPr>
                <w:rFonts w:ascii="Arial" w:hAnsi="Arial"/>
                <w:sz w:val="16"/>
                <w:szCs w:val="16"/>
                <w:lang w:eastAsia="en-US"/>
              </w:rPr>
            </w:pPr>
            <w:r w:rsidRPr="001F23FC">
              <w:rPr>
                <w:rFonts w:ascii="Arial" w:hAnsi="Arial"/>
                <w:sz w:val="16"/>
                <w:szCs w:val="16"/>
                <w:lang w:eastAsia="en-US"/>
              </w:rPr>
              <w:t xml:space="preserve">Corrections on Ch6 for high speed </w:t>
            </w:r>
            <w:proofErr w:type="spellStart"/>
            <w:r w:rsidRPr="001F23FC">
              <w:rPr>
                <w:rFonts w:ascii="Arial" w:hAnsi="Arial"/>
                <w:sz w:val="16"/>
                <w:szCs w:val="16"/>
                <w:lang w:eastAsia="en-US"/>
              </w:rPr>
              <w:t>MeasFlag</w:t>
            </w:r>
            <w:proofErr w:type="spellEnd"/>
            <w:r w:rsidRPr="001F23FC">
              <w:rPr>
                <w:rFonts w:ascii="Arial" w:hAnsi="Arial"/>
                <w:sz w:val="16"/>
                <w:szCs w:val="16"/>
                <w:lang w:eastAsia="en-US"/>
              </w:rPr>
              <w:t xml:space="preserve">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361"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AD8200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E0E5AFE"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59AE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D847" w14:textId="02F6A810" w:rsidR="002A6238" w:rsidRPr="001F23FC" w:rsidRDefault="002A6238" w:rsidP="002A6238">
            <w:pPr>
              <w:pStyle w:val="TAC"/>
              <w:jc w:val="left"/>
              <w:rPr>
                <w:sz w:val="16"/>
                <w:szCs w:val="16"/>
                <w:lang w:eastAsia="en-US"/>
              </w:rPr>
            </w:pPr>
            <w:r w:rsidRPr="001F23FC">
              <w:rPr>
                <w:sz w:val="16"/>
                <w:szCs w:val="16"/>
                <w:lang w:eastAsia="en-US"/>
              </w:rPr>
              <w:t>R5-251554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EA64" w14:textId="4E5AF6AD" w:rsidR="002A6238" w:rsidRPr="001F23FC" w:rsidRDefault="002A6238" w:rsidP="002A6238">
            <w:pPr>
              <w:pStyle w:val="TAC"/>
              <w:jc w:val="left"/>
              <w:rPr>
                <w:sz w:val="16"/>
                <w:szCs w:val="16"/>
                <w:lang w:eastAsia="en-US"/>
              </w:rPr>
            </w:pPr>
            <w:r w:rsidRPr="001F23FC">
              <w:rPr>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1ECED" w14:textId="12B616D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AF778" w14:textId="6E967D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995A" w14:textId="7F3E5687" w:rsidR="002A6238" w:rsidRPr="001F23FC" w:rsidRDefault="002A6238" w:rsidP="002A6238">
            <w:pPr>
              <w:rPr>
                <w:rFonts w:ascii="Arial" w:hAnsi="Arial"/>
                <w:sz w:val="16"/>
                <w:szCs w:val="16"/>
                <w:lang w:eastAsia="en-US"/>
              </w:rPr>
            </w:pPr>
            <w:r w:rsidRPr="001F23FC">
              <w:rPr>
                <w:rFonts w:ascii="Arial" w:hAnsi="Arial"/>
                <w:sz w:val="16"/>
                <w:szCs w:val="16"/>
                <w:lang w:eastAsia="en-US"/>
              </w:rPr>
              <w:t xml:space="preserve">Corrections on Ch7 for high speed </w:t>
            </w:r>
            <w:proofErr w:type="spellStart"/>
            <w:r w:rsidRPr="001F23FC">
              <w:rPr>
                <w:rFonts w:ascii="Arial" w:hAnsi="Arial"/>
                <w:sz w:val="16"/>
                <w:szCs w:val="16"/>
                <w:lang w:eastAsia="en-US"/>
              </w:rPr>
              <w:t>MeasFlag</w:t>
            </w:r>
            <w:proofErr w:type="spellEnd"/>
            <w:r w:rsidRPr="001F23FC">
              <w:rPr>
                <w:rFonts w:ascii="Arial" w:hAnsi="Arial"/>
                <w:sz w:val="16"/>
                <w:szCs w:val="16"/>
                <w:lang w:eastAsia="en-US"/>
              </w:rPr>
              <w:t xml:space="preserve">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BD49B"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EDE65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C4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B6E666"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B1B4A4" w14:textId="4B9A28C8" w:rsidR="002A6238" w:rsidRPr="001F23FC" w:rsidRDefault="002A6238" w:rsidP="002A6238">
            <w:pPr>
              <w:pStyle w:val="TAC"/>
              <w:jc w:val="left"/>
              <w:rPr>
                <w:sz w:val="16"/>
                <w:szCs w:val="16"/>
                <w:lang w:eastAsia="en-US"/>
              </w:rPr>
            </w:pPr>
            <w:r w:rsidRPr="001F23FC">
              <w:rPr>
                <w:sz w:val="16"/>
                <w:szCs w:val="16"/>
                <w:lang w:eastAsia="en-US"/>
              </w:rPr>
              <w:t>R5-251574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BCC66" w14:textId="1E5AC54B" w:rsidR="002A6238" w:rsidRPr="001F23FC" w:rsidRDefault="002A6238" w:rsidP="002A6238">
            <w:pPr>
              <w:pStyle w:val="TAC"/>
              <w:jc w:val="left"/>
              <w:rPr>
                <w:sz w:val="16"/>
                <w:szCs w:val="16"/>
                <w:lang w:eastAsia="en-US"/>
              </w:rPr>
            </w:pPr>
            <w:r w:rsidRPr="001F23FC">
              <w:rPr>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D3035" w14:textId="1B4F7D87"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F4236" w14:textId="538F6F1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ED1B" w14:textId="799CD730"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MOP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3F655"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8CA112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7AA215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CE1E7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45C01" w14:textId="741B589F" w:rsidR="002A6238" w:rsidRPr="001F23FC" w:rsidRDefault="002A6238" w:rsidP="002A6238">
            <w:pPr>
              <w:pStyle w:val="TAC"/>
              <w:jc w:val="left"/>
              <w:rPr>
                <w:sz w:val="16"/>
                <w:szCs w:val="16"/>
                <w:lang w:eastAsia="en-US"/>
              </w:rPr>
            </w:pPr>
            <w:r w:rsidRPr="001F23FC">
              <w:rPr>
                <w:sz w:val="16"/>
                <w:szCs w:val="16"/>
                <w:lang w:eastAsia="en-US"/>
              </w:rPr>
              <w:t>R5-251575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A6DDB" w14:textId="40A6D240" w:rsidR="002A6238" w:rsidRPr="001F23FC" w:rsidRDefault="002A6238" w:rsidP="002A6238">
            <w:pPr>
              <w:pStyle w:val="TAC"/>
              <w:jc w:val="left"/>
              <w:rPr>
                <w:sz w:val="16"/>
                <w:szCs w:val="16"/>
                <w:lang w:eastAsia="en-US"/>
              </w:rPr>
            </w:pPr>
            <w:r w:rsidRPr="001F23FC">
              <w:rPr>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15B8" w14:textId="5ADCC0DB"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EFF4C" w14:textId="61DF8911"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4DD13" w14:textId="1D11CA66"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Min power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134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8AFDE2C"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B013C97"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E5FD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0C0E1" w14:textId="5823C60B" w:rsidR="002A6238" w:rsidRPr="001F23FC" w:rsidRDefault="002A6238" w:rsidP="002A6238">
            <w:pPr>
              <w:pStyle w:val="TAC"/>
              <w:jc w:val="left"/>
              <w:rPr>
                <w:sz w:val="16"/>
                <w:szCs w:val="16"/>
                <w:lang w:eastAsia="en-US"/>
              </w:rPr>
            </w:pPr>
            <w:r w:rsidRPr="001F23FC">
              <w:rPr>
                <w:sz w:val="16"/>
                <w:szCs w:val="16"/>
                <w:lang w:eastAsia="en-US"/>
              </w:rPr>
              <w:t>R5-251678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73E5" w14:textId="579A4683" w:rsidR="002A6238" w:rsidRPr="001F23FC" w:rsidRDefault="002A6238" w:rsidP="002A6238">
            <w:pPr>
              <w:pStyle w:val="TAC"/>
              <w:jc w:val="left"/>
              <w:rPr>
                <w:sz w:val="16"/>
                <w:szCs w:val="16"/>
                <w:lang w:eastAsia="en-US"/>
              </w:rPr>
            </w:pPr>
            <w:r w:rsidRPr="001F23FC">
              <w:rPr>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EF135" w14:textId="548FFAA9"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85001" w14:textId="329014E4"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1F05C" w14:textId="49205E4F" w:rsidR="002A6238" w:rsidRPr="001F23FC" w:rsidRDefault="002A6238" w:rsidP="002A6238">
            <w:pPr>
              <w:rPr>
                <w:rFonts w:ascii="Arial" w:hAnsi="Arial"/>
                <w:sz w:val="16"/>
                <w:szCs w:val="16"/>
                <w:lang w:eastAsia="en-US"/>
              </w:rPr>
            </w:pPr>
            <w:r w:rsidRPr="001F23FC">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C38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C298708"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EB067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2E95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E11E9" w14:textId="6F717E9E" w:rsidR="002A6238" w:rsidRPr="001F23FC" w:rsidRDefault="002A6238" w:rsidP="002A6238">
            <w:pPr>
              <w:pStyle w:val="TAC"/>
              <w:jc w:val="left"/>
              <w:rPr>
                <w:sz w:val="16"/>
                <w:szCs w:val="16"/>
                <w:lang w:eastAsia="en-US"/>
              </w:rPr>
            </w:pPr>
            <w:r w:rsidRPr="001F23FC">
              <w:rPr>
                <w:sz w:val="16"/>
                <w:szCs w:val="16"/>
                <w:lang w:eastAsia="en-US"/>
              </w:rPr>
              <w:t>R5-251707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1DBAE" w14:textId="5C7E2D18" w:rsidR="002A6238" w:rsidRPr="001F23FC" w:rsidRDefault="002A6238" w:rsidP="002A6238">
            <w:pPr>
              <w:pStyle w:val="TAC"/>
              <w:jc w:val="left"/>
              <w:rPr>
                <w:sz w:val="16"/>
                <w:szCs w:val="16"/>
                <w:lang w:eastAsia="en-US"/>
              </w:rPr>
            </w:pPr>
            <w:r w:rsidRPr="001F23FC">
              <w:rPr>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5795B" w14:textId="6F94C962"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550D" w14:textId="39FEA25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A804" w14:textId="0D9C2E3C"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to Editor Notes of FR2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888E"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DE6484" w:rsidRPr="00DE6484" w14:paraId="41BECFC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E169809" w14:textId="181C365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38B54" w14:textId="7BA7CBB3"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4EB4F" w14:textId="141B3386" w:rsidR="00DE6484" w:rsidRPr="001F23FC" w:rsidRDefault="00DE6484" w:rsidP="00DE6484">
            <w:pPr>
              <w:pStyle w:val="TAC"/>
              <w:jc w:val="left"/>
              <w:rPr>
                <w:sz w:val="16"/>
                <w:szCs w:val="16"/>
                <w:lang w:eastAsia="en-US"/>
              </w:rPr>
            </w:pPr>
            <w:r w:rsidRPr="00DE6484">
              <w:rPr>
                <w:sz w:val="16"/>
                <w:szCs w:val="16"/>
                <w:lang w:eastAsia="en-US"/>
              </w:rPr>
              <w:t>R5-251889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40EB6" w14:textId="39C46B6F" w:rsidR="00DE6484" w:rsidRPr="001F23FC" w:rsidRDefault="00DE6484" w:rsidP="00DE6484">
            <w:pPr>
              <w:pStyle w:val="TAC"/>
              <w:jc w:val="left"/>
              <w:rPr>
                <w:sz w:val="16"/>
                <w:szCs w:val="16"/>
                <w:lang w:eastAsia="en-US"/>
              </w:rPr>
            </w:pPr>
            <w:r w:rsidRPr="00DE6484">
              <w:rPr>
                <w:sz w:val="16"/>
                <w:szCs w:val="16"/>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5543A" w14:textId="3F5A6547"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D156E" w14:textId="09EC3A7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BE710" w14:textId="47CB0A20"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Measurement grids updates for PC6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C434E" w14:textId="307865EE"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278CFD"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0582FB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BB19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89830" w14:textId="72944976" w:rsidR="00DE6484" w:rsidRPr="001F23FC" w:rsidRDefault="00DE6484" w:rsidP="00DE6484">
            <w:pPr>
              <w:pStyle w:val="TAC"/>
              <w:jc w:val="left"/>
              <w:rPr>
                <w:sz w:val="16"/>
                <w:szCs w:val="16"/>
                <w:lang w:eastAsia="en-US"/>
              </w:rPr>
            </w:pPr>
            <w:r w:rsidRPr="00DE6484">
              <w:rPr>
                <w:sz w:val="16"/>
                <w:szCs w:val="16"/>
                <w:lang w:eastAsia="en-US"/>
              </w:rPr>
              <w:t>R5-251892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5B55" w14:textId="468BFA17" w:rsidR="00DE6484" w:rsidRPr="001F23FC" w:rsidRDefault="00DE6484" w:rsidP="00DE6484">
            <w:pPr>
              <w:pStyle w:val="TAC"/>
              <w:jc w:val="left"/>
              <w:rPr>
                <w:sz w:val="16"/>
                <w:szCs w:val="16"/>
                <w:lang w:eastAsia="en-US"/>
              </w:rPr>
            </w:pPr>
            <w:r w:rsidRPr="00DE6484">
              <w:rPr>
                <w:sz w:val="16"/>
                <w:szCs w:val="16"/>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399F4" w14:textId="03061EC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9D1" w14:textId="1CD834C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9183" w14:textId="4A342D81"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update for ACS and IBB tests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85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9B746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58783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79EB5"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0545A" w14:textId="3DD32409" w:rsidR="00DE6484" w:rsidRPr="001F23FC" w:rsidRDefault="00DE6484" w:rsidP="00DE6484">
            <w:pPr>
              <w:pStyle w:val="TAC"/>
              <w:jc w:val="left"/>
              <w:rPr>
                <w:sz w:val="16"/>
                <w:szCs w:val="16"/>
                <w:lang w:eastAsia="en-US"/>
              </w:rPr>
            </w:pPr>
            <w:r w:rsidRPr="00DE6484">
              <w:rPr>
                <w:sz w:val="16"/>
                <w:szCs w:val="16"/>
                <w:lang w:eastAsia="en-US"/>
              </w:rPr>
              <w:t>R5-251893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0EF4A" w14:textId="2D6E7B43" w:rsidR="00DE6484" w:rsidRPr="001F23FC" w:rsidRDefault="00DE6484" w:rsidP="00DE6484">
            <w:pPr>
              <w:pStyle w:val="TAC"/>
              <w:jc w:val="left"/>
              <w:rPr>
                <w:sz w:val="16"/>
                <w:szCs w:val="16"/>
                <w:lang w:eastAsia="en-US"/>
              </w:rPr>
            </w:pPr>
            <w:r w:rsidRPr="00DE6484">
              <w:rPr>
                <w:sz w:val="16"/>
                <w:szCs w:val="16"/>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8C79E" w14:textId="027B7B35"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EDB27" w14:textId="563246C4"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A5071" w14:textId="19CB3FD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MU and TT update for ACS and IBB tests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CE0C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EA36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7289A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87D5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AD7295" w14:textId="681A43F6" w:rsidR="00DE6484" w:rsidRPr="001F23FC" w:rsidRDefault="00DE6484" w:rsidP="00DE6484">
            <w:pPr>
              <w:pStyle w:val="TAC"/>
              <w:jc w:val="left"/>
              <w:rPr>
                <w:sz w:val="16"/>
                <w:szCs w:val="16"/>
                <w:lang w:eastAsia="en-US"/>
              </w:rPr>
            </w:pPr>
            <w:r w:rsidRPr="00DE6484">
              <w:rPr>
                <w:sz w:val="16"/>
                <w:szCs w:val="16"/>
                <w:lang w:eastAsia="en-US"/>
              </w:rPr>
              <w:t>R5-251992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A143" w14:textId="61D1B4FB" w:rsidR="00DE6484" w:rsidRPr="001F23FC" w:rsidRDefault="00DE6484" w:rsidP="00DE6484">
            <w:pPr>
              <w:pStyle w:val="TAC"/>
              <w:jc w:val="left"/>
              <w:rPr>
                <w:sz w:val="16"/>
                <w:szCs w:val="16"/>
                <w:lang w:eastAsia="en-US"/>
              </w:rPr>
            </w:pPr>
            <w:r w:rsidRPr="00DE6484">
              <w:rPr>
                <w:sz w:val="16"/>
                <w:szCs w:val="16"/>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446BA" w14:textId="4518E19E"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410A" w14:textId="66943B7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DCCAA" w14:textId="5AA064FE"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EVM equalizer spectrum flatness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159C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7D92DF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6BEEFEF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844C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44078" w14:textId="52AE1446" w:rsidR="00DE6484" w:rsidRPr="001F23FC" w:rsidRDefault="00DE6484" w:rsidP="00DE6484">
            <w:pPr>
              <w:pStyle w:val="TAC"/>
              <w:jc w:val="left"/>
              <w:rPr>
                <w:sz w:val="16"/>
                <w:szCs w:val="16"/>
                <w:lang w:eastAsia="en-US"/>
              </w:rPr>
            </w:pPr>
            <w:r w:rsidRPr="00DE6484">
              <w:rPr>
                <w:sz w:val="16"/>
                <w:szCs w:val="16"/>
                <w:lang w:eastAsia="en-US"/>
              </w:rPr>
              <w:t>R5-252313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A06D2" w14:textId="5FBA58F6" w:rsidR="00DE6484" w:rsidRPr="001F23FC" w:rsidRDefault="00DE6484" w:rsidP="00DE6484">
            <w:pPr>
              <w:pStyle w:val="TAC"/>
              <w:jc w:val="left"/>
              <w:rPr>
                <w:sz w:val="16"/>
                <w:szCs w:val="16"/>
                <w:lang w:eastAsia="en-US"/>
              </w:rPr>
            </w:pPr>
            <w:r w:rsidRPr="00DE6484">
              <w:rPr>
                <w:sz w:val="16"/>
                <w:szCs w:val="16"/>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48E36" w14:textId="0AF3C490"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0AB58" w14:textId="44C8911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4760" w14:textId="3828BA8E"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6.2A.2.0.3 MPR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12A1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2D7258A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1C4521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EFB0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102E0" w14:textId="7B4CAE72" w:rsidR="00DE6484" w:rsidRPr="001F23FC" w:rsidRDefault="00DE6484" w:rsidP="00DE6484">
            <w:pPr>
              <w:pStyle w:val="TAC"/>
              <w:jc w:val="left"/>
              <w:rPr>
                <w:sz w:val="16"/>
                <w:szCs w:val="16"/>
                <w:lang w:eastAsia="en-US"/>
              </w:rPr>
            </w:pPr>
            <w:r w:rsidRPr="00DE6484">
              <w:rPr>
                <w:sz w:val="16"/>
                <w:szCs w:val="16"/>
                <w:lang w:eastAsia="en-US"/>
              </w:rPr>
              <w:t>R5-252344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82238" w14:textId="5D722153" w:rsidR="00DE6484" w:rsidRPr="001F23FC" w:rsidRDefault="00DE6484" w:rsidP="00DE6484">
            <w:pPr>
              <w:pStyle w:val="TAC"/>
              <w:jc w:val="left"/>
              <w:rPr>
                <w:sz w:val="16"/>
                <w:szCs w:val="16"/>
                <w:lang w:eastAsia="en-US"/>
              </w:rPr>
            </w:pPr>
            <w:r w:rsidRPr="00DE6484">
              <w:rPr>
                <w:sz w:val="16"/>
                <w:szCs w:val="16"/>
                <w:lang w:eastAsia="en-US"/>
              </w:rPr>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85D4" w14:textId="7E75596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D46E" w14:textId="76F4702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6591" w14:textId="744E09F1"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2AD7"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D9D9322"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6C0547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42EFE"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3BAC19" w14:textId="47CD56A1" w:rsidR="00DE6484" w:rsidRPr="001F23FC" w:rsidRDefault="00DE6484" w:rsidP="00DE6484">
            <w:pPr>
              <w:pStyle w:val="TAC"/>
              <w:jc w:val="left"/>
              <w:rPr>
                <w:sz w:val="16"/>
                <w:szCs w:val="16"/>
                <w:lang w:eastAsia="en-US"/>
              </w:rPr>
            </w:pPr>
            <w:r w:rsidRPr="00DE6484">
              <w:rPr>
                <w:sz w:val="16"/>
                <w:szCs w:val="16"/>
                <w:lang w:eastAsia="en-US"/>
              </w:rPr>
              <w:t>R5-253456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63598" w14:textId="1A7E9169" w:rsidR="00DE6484" w:rsidRPr="001F23FC" w:rsidRDefault="00DE6484" w:rsidP="00DE6484">
            <w:pPr>
              <w:pStyle w:val="TAC"/>
              <w:jc w:val="left"/>
              <w:rPr>
                <w:sz w:val="16"/>
                <w:szCs w:val="16"/>
                <w:lang w:eastAsia="en-US"/>
              </w:rPr>
            </w:pPr>
            <w:r w:rsidRPr="00DE6484">
              <w:rPr>
                <w:sz w:val="16"/>
                <w:szCs w:val="16"/>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2BB05" w14:textId="049D208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8E81" w14:textId="1AF54AB6"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0B39F" w14:textId="6B16D969"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79C8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F4D6D4"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12244F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164"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112DE" w14:textId="2B814B36" w:rsidR="00DE6484" w:rsidRPr="001F23FC" w:rsidRDefault="00DE6484" w:rsidP="00DE6484">
            <w:pPr>
              <w:pStyle w:val="TAC"/>
              <w:jc w:val="left"/>
              <w:rPr>
                <w:sz w:val="16"/>
                <w:szCs w:val="16"/>
                <w:lang w:eastAsia="en-US"/>
              </w:rPr>
            </w:pPr>
            <w:r w:rsidRPr="00DE6484">
              <w:rPr>
                <w:sz w:val="16"/>
                <w:szCs w:val="16"/>
                <w:lang w:eastAsia="en-US"/>
              </w:rPr>
              <w:t>R5-253457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DAAD0" w14:textId="4F3FEB07" w:rsidR="00DE6484" w:rsidRPr="001F23FC" w:rsidRDefault="00DE6484" w:rsidP="00DE6484">
            <w:pPr>
              <w:pStyle w:val="TAC"/>
              <w:jc w:val="left"/>
              <w:rPr>
                <w:sz w:val="16"/>
                <w:szCs w:val="16"/>
                <w:lang w:eastAsia="en-US"/>
              </w:rPr>
            </w:pPr>
            <w:r w:rsidRPr="00DE6484">
              <w:rPr>
                <w:sz w:val="16"/>
                <w:szCs w:val="16"/>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EB113" w14:textId="62284D3F"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F2A2" w14:textId="3F2864B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7E454" w14:textId="0F7E78C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F3C3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B84A7D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E08D2F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3190F"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5CE4" w14:textId="1A2F1F9A" w:rsidR="00DE6484" w:rsidRPr="001F23FC" w:rsidRDefault="00DE6484" w:rsidP="00DE6484">
            <w:pPr>
              <w:pStyle w:val="TAC"/>
              <w:jc w:val="left"/>
              <w:rPr>
                <w:sz w:val="16"/>
                <w:szCs w:val="16"/>
                <w:lang w:eastAsia="en-US"/>
              </w:rPr>
            </w:pPr>
            <w:r w:rsidRPr="00DE6484">
              <w:rPr>
                <w:sz w:val="16"/>
                <w:szCs w:val="16"/>
                <w:lang w:eastAsia="en-US"/>
              </w:rPr>
              <w:t>R5-253458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8E31" w14:textId="0BABCF58" w:rsidR="00DE6484" w:rsidRPr="001F23FC" w:rsidRDefault="00DE6484" w:rsidP="00DE6484">
            <w:pPr>
              <w:pStyle w:val="TAC"/>
              <w:jc w:val="left"/>
              <w:rPr>
                <w:sz w:val="16"/>
                <w:szCs w:val="16"/>
                <w:lang w:eastAsia="en-US"/>
              </w:rPr>
            </w:pPr>
            <w:r w:rsidRPr="00DE6484">
              <w:rPr>
                <w:sz w:val="16"/>
                <w:szCs w:val="16"/>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AEEA" w14:textId="593E0BCE"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AEE" w14:textId="3C57B773"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E0B9" w14:textId="59338C44"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minimum conformance requirements for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5DEE4"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45A1B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5B26F8B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0144B"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7413C" w14:textId="1CDC0747" w:rsidR="00DE6484" w:rsidRPr="001F23FC" w:rsidRDefault="00DE6484" w:rsidP="00DE6484">
            <w:pPr>
              <w:pStyle w:val="TAC"/>
              <w:jc w:val="left"/>
              <w:rPr>
                <w:sz w:val="16"/>
                <w:szCs w:val="16"/>
                <w:lang w:eastAsia="en-US"/>
              </w:rPr>
            </w:pPr>
            <w:r w:rsidRPr="00DE6484">
              <w:rPr>
                <w:sz w:val="16"/>
                <w:szCs w:val="16"/>
                <w:lang w:eastAsia="en-US"/>
              </w:rPr>
              <w:t>R5-253459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E7947" w14:textId="0C2599E9" w:rsidR="00DE6484" w:rsidRPr="001F23FC" w:rsidRDefault="00DE6484" w:rsidP="00DE6484">
            <w:pPr>
              <w:pStyle w:val="TAC"/>
              <w:jc w:val="left"/>
              <w:rPr>
                <w:sz w:val="16"/>
                <w:szCs w:val="16"/>
                <w:lang w:eastAsia="en-US"/>
              </w:rPr>
            </w:pPr>
            <w:r w:rsidRPr="00DE6484">
              <w:rPr>
                <w:sz w:val="16"/>
                <w:szCs w:val="16"/>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FA656" w14:textId="198E3F09"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CE95E" w14:textId="01150960"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7080" w14:textId="69B1AC9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Minimum conformance requirements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5AA1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05B2453"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FEDB7FA"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7AEB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755FC" w14:textId="400FE857" w:rsidR="00DE6484" w:rsidRPr="001F23FC" w:rsidRDefault="00DE6484" w:rsidP="00DE6484">
            <w:pPr>
              <w:pStyle w:val="TAC"/>
              <w:jc w:val="left"/>
              <w:rPr>
                <w:sz w:val="16"/>
                <w:szCs w:val="16"/>
                <w:lang w:eastAsia="en-US"/>
              </w:rPr>
            </w:pPr>
            <w:r w:rsidRPr="00DE6484">
              <w:rPr>
                <w:sz w:val="16"/>
                <w:szCs w:val="16"/>
                <w:lang w:eastAsia="en-US"/>
              </w:rPr>
              <w:t>R5-253460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A8FC4" w14:textId="1F1557D5" w:rsidR="00DE6484" w:rsidRPr="001F23FC" w:rsidRDefault="00DE6484" w:rsidP="00DE6484">
            <w:pPr>
              <w:pStyle w:val="TAC"/>
              <w:jc w:val="left"/>
              <w:rPr>
                <w:sz w:val="16"/>
                <w:szCs w:val="16"/>
                <w:lang w:eastAsia="en-US"/>
              </w:rPr>
            </w:pPr>
            <w:r w:rsidRPr="00DE6484">
              <w:rPr>
                <w:sz w:val="16"/>
                <w:szCs w:val="16"/>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A4FB6" w14:textId="10D74373"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B61D" w14:textId="2D43532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72477" w14:textId="3D00DE8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D055"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D39987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8D36A8"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68E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2B6B4" w14:textId="3D511843" w:rsidR="00DE6484" w:rsidRPr="001F23FC" w:rsidRDefault="00DE6484" w:rsidP="00DE6484">
            <w:pPr>
              <w:pStyle w:val="TAC"/>
              <w:jc w:val="left"/>
              <w:rPr>
                <w:sz w:val="16"/>
                <w:szCs w:val="16"/>
                <w:lang w:eastAsia="en-US"/>
              </w:rPr>
            </w:pPr>
            <w:r w:rsidRPr="00DE6484">
              <w:rPr>
                <w:sz w:val="16"/>
                <w:szCs w:val="16"/>
                <w:lang w:eastAsia="en-US"/>
              </w:rPr>
              <w:t>R5-253462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8071C" w14:textId="0ADAD6FB" w:rsidR="00DE6484" w:rsidRPr="001F23FC" w:rsidRDefault="00DE6484" w:rsidP="00DE6484">
            <w:pPr>
              <w:pStyle w:val="TAC"/>
              <w:jc w:val="left"/>
              <w:rPr>
                <w:sz w:val="16"/>
                <w:szCs w:val="16"/>
                <w:lang w:eastAsia="en-US"/>
              </w:rPr>
            </w:pPr>
            <w:r w:rsidRPr="00DE6484">
              <w:rPr>
                <w:sz w:val="16"/>
                <w:szCs w:val="16"/>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5906A" w14:textId="08760D0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22B25" w14:textId="33DF6DD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DEF00" w14:textId="7D2EDDFF"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B48E"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1EB07"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59A976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AFD8B0"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8923B" w14:textId="6B1CA731" w:rsidR="00DE6484" w:rsidRPr="001F23FC" w:rsidRDefault="00DE6484" w:rsidP="00DE6484">
            <w:pPr>
              <w:pStyle w:val="TAC"/>
              <w:jc w:val="left"/>
              <w:rPr>
                <w:sz w:val="16"/>
                <w:szCs w:val="16"/>
                <w:lang w:eastAsia="en-US"/>
              </w:rPr>
            </w:pPr>
            <w:r w:rsidRPr="00DE6484">
              <w:rPr>
                <w:sz w:val="16"/>
                <w:szCs w:val="16"/>
                <w:lang w:eastAsia="en-US"/>
              </w:rPr>
              <w:t>R5-253463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C76A" w14:textId="1D85EFEB" w:rsidR="00DE6484" w:rsidRPr="001F23FC" w:rsidRDefault="00DE6484" w:rsidP="00DE6484">
            <w:pPr>
              <w:pStyle w:val="TAC"/>
              <w:jc w:val="left"/>
              <w:rPr>
                <w:sz w:val="16"/>
                <w:szCs w:val="16"/>
                <w:lang w:eastAsia="en-US"/>
              </w:rPr>
            </w:pPr>
            <w:r w:rsidRPr="00DE6484">
              <w:rPr>
                <w:sz w:val="16"/>
                <w:szCs w:val="16"/>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4E93A" w14:textId="3651D08B"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426FE" w14:textId="7BBA2F3C"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8BEB5" w14:textId="481EC6E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8F6D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43EE0AF"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3F20E04"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1051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20B39F" w14:textId="4546EF5F" w:rsidR="00DE6484" w:rsidRPr="001F23FC" w:rsidRDefault="00DE6484" w:rsidP="00DE6484">
            <w:pPr>
              <w:pStyle w:val="TAC"/>
              <w:jc w:val="left"/>
              <w:rPr>
                <w:sz w:val="16"/>
                <w:szCs w:val="16"/>
                <w:lang w:eastAsia="en-US"/>
              </w:rPr>
            </w:pPr>
            <w:r w:rsidRPr="00DE6484">
              <w:rPr>
                <w:sz w:val="16"/>
                <w:szCs w:val="16"/>
                <w:lang w:eastAsia="en-US"/>
              </w:rPr>
              <w:t>R5-253464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0D1" w14:textId="30B304F0" w:rsidR="00DE6484" w:rsidRPr="001F23FC" w:rsidRDefault="00DE6484" w:rsidP="00DE6484">
            <w:pPr>
              <w:pStyle w:val="TAC"/>
              <w:jc w:val="left"/>
              <w:rPr>
                <w:sz w:val="16"/>
                <w:szCs w:val="16"/>
                <w:lang w:eastAsia="en-US"/>
              </w:rPr>
            </w:pPr>
            <w:r w:rsidRPr="00DE6484">
              <w:rPr>
                <w:sz w:val="16"/>
                <w:szCs w:val="16"/>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6BC2" w14:textId="5ED133A4"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D8CD" w14:textId="1AB70D3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D1CD2" w14:textId="0F79A79B"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70C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EA04A3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B3E513F"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FB62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BCEF5" w14:textId="4D59F0FE" w:rsidR="00DE6484" w:rsidRPr="001F23FC" w:rsidRDefault="00DE6484" w:rsidP="00DE6484">
            <w:pPr>
              <w:pStyle w:val="TAC"/>
              <w:jc w:val="left"/>
              <w:rPr>
                <w:sz w:val="16"/>
                <w:szCs w:val="16"/>
                <w:lang w:eastAsia="en-US"/>
              </w:rPr>
            </w:pPr>
            <w:r w:rsidRPr="00DE6484">
              <w:rPr>
                <w:sz w:val="16"/>
                <w:szCs w:val="16"/>
                <w:lang w:eastAsia="en-US"/>
              </w:rPr>
              <w:t>R5-253465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F7035" w14:textId="7B82F3BC" w:rsidR="00DE6484" w:rsidRPr="001F23FC" w:rsidRDefault="00DE6484" w:rsidP="00DE6484">
            <w:pPr>
              <w:pStyle w:val="TAC"/>
              <w:jc w:val="left"/>
              <w:rPr>
                <w:sz w:val="16"/>
                <w:szCs w:val="16"/>
                <w:lang w:eastAsia="en-US"/>
              </w:rPr>
            </w:pPr>
            <w:r w:rsidRPr="00DE6484">
              <w:rPr>
                <w:sz w:val="16"/>
                <w:szCs w:val="16"/>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08DF9" w14:textId="69CD5DB1"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378CD" w14:textId="06904CCF"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E2750" w14:textId="079D1C35"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715E8"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377EC540"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64BC6CB"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6370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A0D37" w14:textId="0E7F262E" w:rsidR="00DE6484" w:rsidRPr="001F23FC" w:rsidRDefault="00DE6484" w:rsidP="00DE6484">
            <w:pPr>
              <w:pStyle w:val="TAC"/>
              <w:jc w:val="left"/>
              <w:rPr>
                <w:sz w:val="16"/>
                <w:szCs w:val="16"/>
                <w:lang w:eastAsia="en-US"/>
              </w:rPr>
            </w:pPr>
            <w:r w:rsidRPr="00DE6484">
              <w:rPr>
                <w:sz w:val="16"/>
                <w:szCs w:val="16"/>
                <w:lang w:eastAsia="en-US"/>
              </w:rPr>
              <w:t>R5-253531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D29F" w14:textId="68DF5E30" w:rsidR="00DE6484" w:rsidRPr="001F23FC" w:rsidRDefault="00DE6484" w:rsidP="00DE6484">
            <w:pPr>
              <w:pStyle w:val="TAC"/>
              <w:jc w:val="left"/>
              <w:rPr>
                <w:sz w:val="16"/>
                <w:szCs w:val="16"/>
                <w:lang w:eastAsia="en-US"/>
              </w:rPr>
            </w:pPr>
            <w:r w:rsidRPr="00DE6484">
              <w:rPr>
                <w:sz w:val="16"/>
                <w:szCs w:val="16"/>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1D6DB" w14:textId="5C2D5218"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7922" w14:textId="51B349D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FE491" w14:textId="60DEA6E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78FF"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FCCA49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561F0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509C8C"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28DBC" w14:textId="3EE86763" w:rsidR="00DE6484" w:rsidRPr="001F23FC" w:rsidRDefault="00DE6484" w:rsidP="00DE6484">
            <w:pPr>
              <w:pStyle w:val="TAC"/>
              <w:jc w:val="left"/>
              <w:rPr>
                <w:sz w:val="16"/>
                <w:szCs w:val="16"/>
                <w:lang w:eastAsia="en-US"/>
              </w:rPr>
            </w:pPr>
            <w:r w:rsidRPr="00DE6484">
              <w:rPr>
                <w:sz w:val="16"/>
                <w:szCs w:val="16"/>
                <w:lang w:eastAsia="en-US"/>
              </w:rPr>
              <w:t>R5-253532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44E33" w14:textId="6623D4BA" w:rsidR="00DE6484" w:rsidRPr="001F23FC" w:rsidRDefault="00DE6484" w:rsidP="00DE6484">
            <w:pPr>
              <w:pStyle w:val="TAC"/>
              <w:jc w:val="left"/>
              <w:rPr>
                <w:sz w:val="16"/>
                <w:szCs w:val="16"/>
                <w:lang w:eastAsia="en-US"/>
              </w:rPr>
            </w:pPr>
            <w:r w:rsidRPr="00DE6484">
              <w:rPr>
                <w:sz w:val="16"/>
                <w:szCs w:val="16"/>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B964" w14:textId="07A4E2C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D1A61" w14:textId="5B9D964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9C80A" w14:textId="385AAA8E"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0870"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15160A"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8D381B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23EDD2"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76ECD" w14:textId="74D30F0A" w:rsidR="00DE6484" w:rsidRPr="001F23FC" w:rsidRDefault="00DE6484" w:rsidP="00DE6484">
            <w:pPr>
              <w:pStyle w:val="TAC"/>
              <w:jc w:val="left"/>
              <w:rPr>
                <w:sz w:val="16"/>
                <w:szCs w:val="16"/>
                <w:lang w:eastAsia="en-US"/>
              </w:rPr>
            </w:pPr>
            <w:r w:rsidRPr="00DE6484">
              <w:rPr>
                <w:sz w:val="16"/>
                <w:szCs w:val="16"/>
                <w:lang w:eastAsia="en-US"/>
              </w:rPr>
              <w:t>R5-253605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27C53" w14:textId="479B30C2" w:rsidR="00DE6484" w:rsidRPr="001F23FC" w:rsidRDefault="00DE6484" w:rsidP="00DE6484">
            <w:pPr>
              <w:pStyle w:val="TAC"/>
              <w:jc w:val="left"/>
              <w:rPr>
                <w:sz w:val="16"/>
                <w:szCs w:val="16"/>
                <w:lang w:eastAsia="en-US"/>
              </w:rPr>
            </w:pPr>
            <w:r w:rsidRPr="00DE6484">
              <w:rPr>
                <w:sz w:val="16"/>
                <w:szCs w:val="16"/>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84B6D" w14:textId="27AA4BD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752E" w14:textId="4B2BFD8D"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644B9" w14:textId="08B3A57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6.2A.2.0.6 MPR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72CF9"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0BC8" w:rsidRPr="00DE0BC8" w14:paraId="1DCAE7D9"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62DBD2A7" w14:textId="79337EAC"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D37F5" w14:textId="4973EC89"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87B9" w14:textId="09CAA95B" w:rsidR="00DE0BC8" w:rsidRPr="001F23FC" w:rsidRDefault="00DE0BC8" w:rsidP="00DE0BC8">
            <w:pPr>
              <w:pStyle w:val="TAC"/>
              <w:jc w:val="left"/>
              <w:rPr>
                <w:sz w:val="16"/>
                <w:szCs w:val="16"/>
                <w:lang w:eastAsia="en-US"/>
              </w:rPr>
            </w:pPr>
            <w:r w:rsidRPr="00DE0BC8">
              <w:rPr>
                <w:sz w:val="16"/>
                <w:szCs w:val="16"/>
                <w:lang w:eastAsia="en-US"/>
              </w:rPr>
              <w:t>R5-253800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B9641" w14:textId="6BCCCBCC" w:rsidR="00DE0BC8" w:rsidRPr="001F23FC" w:rsidRDefault="00DE0BC8" w:rsidP="00DE0BC8">
            <w:pPr>
              <w:pStyle w:val="TAC"/>
              <w:jc w:val="left"/>
              <w:rPr>
                <w:sz w:val="16"/>
                <w:szCs w:val="16"/>
                <w:lang w:eastAsia="en-US"/>
              </w:rPr>
            </w:pPr>
            <w:r w:rsidRPr="00DE0BC8">
              <w:rPr>
                <w:sz w:val="16"/>
                <w:szCs w:val="16"/>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0117B" w14:textId="7777594A" w:rsidR="00DE0BC8" w:rsidRPr="001F23FC" w:rsidRDefault="00DE0BC8" w:rsidP="00DE0BC8">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7BAB" w14:textId="2AB3492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CC0" w14:textId="15DA4CFA"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Tx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FAC1F" w14:textId="5D3DCE6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F3D9B8F"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3A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E694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A4659" w14:textId="3ECFB7C0" w:rsidR="00DE0BC8" w:rsidRPr="001F23FC" w:rsidRDefault="00DE0BC8" w:rsidP="00DE0BC8">
            <w:pPr>
              <w:pStyle w:val="TAC"/>
              <w:jc w:val="left"/>
              <w:rPr>
                <w:sz w:val="16"/>
                <w:szCs w:val="16"/>
                <w:lang w:eastAsia="en-US"/>
              </w:rPr>
            </w:pPr>
            <w:r w:rsidRPr="00DE0BC8">
              <w:rPr>
                <w:sz w:val="16"/>
                <w:szCs w:val="16"/>
                <w:lang w:eastAsia="en-US"/>
              </w:rPr>
              <w:t>R5-253801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9B7F2" w14:textId="3B09E9FB" w:rsidR="00DE0BC8" w:rsidRPr="001F23FC" w:rsidRDefault="00DE0BC8" w:rsidP="00DE0BC8">
            <w:pPr>
              <w:pStyle w:val="TAC"/>
              <w:jc w:val="left"/>
              <w:rPr>
                <w:sz w:val="16"/>
                <w:szCs w:val="16"/>
                <w:lang w:eastAsia="en-US"/>
              </w:rPr>
            </w:pPr>
            <w:r w:rsidRPr="00DE0BC8">
              <w:rPr>
                <w:sz w:val="16"/>
                <w:szCs w:val="16"/>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A32C" w14:textId="77777777" w:rsidR="00DE0BC8" w:rsidRPr="001F23FC" w:rsidRDefault="00DE0BC8" w:rsidP="00DE0BC8">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83D0" w14:textId="06621E5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F7837" w14:textId="7839BECF"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Rx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8B8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41DE98ED"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68B3917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0D2E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7E31B" w14:textId="41C91EF9" w:rsidR="00DE0BC8" w:rsidRPr="001F23FC" w:rsidRDefault="00DE0BC8" w:rsidP="00DE0BC8">
            <w:pPr>
              <w:pStyle w:val="TAC"/>
              <w:jc w:val="left"/>
              <w:rPr>
                <w:sz w:val="16"/>
                <w:szCs w:val="16"/>
                <w:lang w:eastAsia="en-US"/>
              </w:rPr>
            </w:pPr>
            <w:r w:rsidRPr="00DE0BC8">
              <w:rPr>
                <w:sz w:val="16"/>
                <w:szCs w:val="16"/>
                <w:lang w:eastAsia="en-US"/>
              </w:rPr>
              <w:t>R5-253802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02799" w14:textId="7D32FFD7" w:rsidR="00DE0BC8" w:rsidRPr="001F23FC" w:rsidRDefault="00DE0BC8" w:rsidP="00DE0BC8">
            <w:pPr>
              <w:pStyle w:val="TAC"/>
              <w:jc w:val="left"/>
              <w:rPr>
                <w:sz w:val="16"/>
                <w:szCs w:val="16"/>
                <w:lang w:eastAsia="en-US"/>
              </w:rPr>
            </w:pPr>
            <w:r w:rsidRPr="00DE0BC8">
              <w:rPr>
                <w:sz w:val="16"/>
                <w:szCs w:val="16"/>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BF98A" w14:textId="77777777" w:rsidR="00DE0BC8" w:rsidRPr="001F23FC" w:rsidRDefault="00DE0BC8" w:rsidP="00DE0BC8">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0FE9F" w14:textId="288DCE32"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4EB49" w14:textId="49B3D457"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annexes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1AF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33ED465"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139D871B"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4C37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B8FF5" w14:textId="5BB60CEC" w:rsidR="00DE0BC8" w:rsidRPr="001F23FC" w:rsidRDefault="00DE0BC8" w:rsidP="00DE0BC8">
            <w:pPr>
              <w:pStyle w:val="TAC"/>
              <w:jc w:val="left"/>
              <w:rPr>
                <w:sz w:val="16"/>
                <w:szCs w:val="16"/>
                <w:lang w:eastAsia="en-US"/>
              </w:rPr>
            </w:pPr>
            <w:r w:rsidRPr="00DE0BC8">
              <w:rPr>
                <w:sz w:val="16"/>
                <w:szCs w:val="16"/>
                <w:lang w:eastAsia="en-US"/>
              </w:rPr>
              <w:t>R5-254047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EA124" w14:textId="632C2E00" w:rsidR="00DE0BC8" w:rsidRPr="001F23FC" w:rsidRDefault="00DE0BC8" w:rsidP="00DE0BC8">
            <w:pPr>
              <w:pStyle w:val="TAC"/>
              <w:jc w:val="left"/>
              <w:rPr>
                <w:sz w:val="16"/>
                <w:szCs w:val="16"/>
                <w:lang w:eastAsia="en-US"/>
              </w:rPr>
            </w:pPr>
            <w:r w:rsidRPr="00DE0BC8">
              <w:rPr>
                <w:sz w:val="16"/>
                <w:szCs w:val="16"/>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B494" w14:textId="77777777" w:rsidR="00DE0BC8" w:rsidRPr="001F23FC" w:rsidRDefault="00DE0BC8" w:rsidP="00DE0BC8">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44B8" w14:textId="30EDAE0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D0E1B" w14:textId="188276E0"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of Antenna Assumptions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B5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779508F5"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6C66E4CE"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4A2EE"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B541D" w14:textId="721AAB19" w:rsidR="00DE0BC8" w:rsidRPr="001F23FC" w:rsidRDefault="00DE0BC8" w:rsidP="00DE0BC8">
            <w:pPr>
              <w:pStyle w:val="TAC"/>
              <w:jc w:val="left"/>
              <w:rPr>
                <w:sz w:val="16"/>
                <w:szCs w:val="16"/>
                <w:lang w:eastAsia="en-US"/>
              </w:rPr>
            </w:pPr>
            <w:r w:rsidRPr="00DE0BC8">
              <w:rPr>
                <w:sz w:val="16"/>
                <w:szCs w:val="16"/>
                <w:lang w:eastAsia="en-US"/>
              </w:rPr>
              <w:t>R5-254329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6933B" w14:textId="293A68A9" w:rsidR="00DE0BC8" w:rsidRPr="001F23FC" w:rsidRDefault="00DE0BC8" w:rsidP="00DE0BC8">
            <w:pPr>
              <w:pStyle w:val="TAC"/>
              <w:jc w:val="left"/>
              <w:rPr>
                <w:sz w:val="16"/>
                <w:szCs w:val="16"/>
                <w:lang w:eastAsia="en-US"/>
              </w:rPr>
            </w:pPr>
            <w:r w:rsidRPr="00DE0BC8">
              <w:rPr>
                <w:sz w:val="16"/>
                <w:szCs w:val="16"/>
                <w:lang w:eastAsia="en-US"/>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B2F34" w14:textId="77777777" w:rsidR="00DE0BC8" w:rsidRPr="001F23FC" w:rsidRDefault="00DE0BC8" w:rsidP="00DE0BC8">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E9F9B" w14:textId="40CDE99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DBC40" w14:textId="726A3952"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suspended reference for ITU-R recommendation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BACE9"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3544C29"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2B85A68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33954"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B17A5" w14:textId="0422D778" w:rsidR="00DE0BC8" w:rsidRPr="001F23FC" w:rsidRDefault="00DE0BC8" w:rsidP="00DE0BC8">
            <w:pPr>
              <w:pStyle w:val="TAC"/>
              <w:jc w:val="left"/>
              <w:rPr>
                <w:sz w:val="16"/>
                <w:szCs w:val="16"/>
                <w:lang w:eastAsia="en-US"/>
              </w:rPr>
            </w:pPr>
            <w:r w:rsidRPr="00DE0BC8">
              <w:rPr>
                <w:sz w:val="16"/>
                <w:szCs w:val="16"/>
                <w:lang w:eastAsia="en-US"/>
              </w:rPr>
              <w:t>R5-254348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6DD65" w14:textId="36884484" w:rsidR="00DE0BC8" w:rsidRPr="001F23FC" w:rsidRDefault="00DE0BC8" w:rsidP="00DE0BC8">
            <w:pPr>
              <w:pStyle w:val="TAC"/>
              <w:jc w:val="left"/>
              <w:rPr>
                <w:sz w:val="16"/>
                <w:szCs w:val="16"/>
                <w:lang w:eastAsia="en-US"/>
              </w:rPr>
            </w:pPr>
            <w:r w:rsidRPr="00DE0BC8">
              <w:rPr>
                <w:sz w:val="16"/>
                <w:szCs w:val="16"/>
                <w:lang w:eastAsia="en-US"/>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85E54" w14:textId="77777777" w:rsidR="00DE0BC8" w:rsidRPr="001F23FC" w:rsidRDefault="00DE0BC8" w:rsidP="00DE0BC8">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B96C" w14:textId="24B947E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3648" w14:textId="7CDF462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symbols for NR carrier aggregation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C3E06"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735FC1A"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B4E2"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A22D6"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73254" w14:textId="47B0D3F6" w:rsidR="00DE0BC8" w:rsidRPr="001F23FC" w:rsidRDefault="00DE0BC8" w:rsidP="00DE0BC8">
            <w:pPr>
              <w:pStyle w:val="TAC"/>
              <w:jc w:val="left"/>
              <w:rPr>
                <w:sz w:val="16"/>
                <w:szCs w:val="16"/>
                <w:lang w:eastAsia="en-US"/>
              </w:rPr>
            </w:pPr>
            <w:r w:rsidRPr="00DE0BC8">
              <w:rPr>
                <w:sz w:val="16"/>
                <w:szCs w:val="16"/>
                <w:lang w:eastAsia="en-US"/>
              </w:rPr>
              <w:t>R5-254865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27809" w14:textId="73095657" w:rsidR="00DE0BC8" w:rsidRPr="001F23FC" w:rsidRDefault="00DE0BC8" w:rsidP="00DE0BC8">
            <w:pPr>
              <w:pStyle w:val="TAC"/>
              <w:jc w:val="left"/>
              <w:rPr>
                <w:sz w:val="16"/>
                <w:szCs w:val="16"/>
                <w:lang w:eastAsia="en-US"/>
              </w:rPr>
            </w:pPr>
            <w:r w:rsidRPr="00DE0BC8">
              <w:rPr>
                <w:sz w:val="16"/>
                <w:szCs w:val="16"/>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3E1F6" w14:textId="77777777" w:rsidR="00DE0BC8" w:rsidRPr="001F23FC" w:rsidRDefault="00DE0BC8" w:rsidP="00DE0BC8">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07B67" w14:textId="4842427D"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DA82" w14:textId="57840D54"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Annexes for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DA0F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40E1686"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0404848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C9E1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2A7010" w14:textId="72AE98B7" w:rsidR="00DE0BC8" w:rsidRPr="001F23FC" w:rsidRDefault="00DE0BC8" w:rsidP="00DE0BC8">
            <w:pPr>
              <w:pStyle w:val="TAC"/>
              <w:jc w:val="left"/>
              <w:rPr>
                <w:sz w:val="16"/>
                <w:szCs w:val="16"/>
                <w:lang w:eastAsia="en-US"/>
              </w:rPr>
            </w:pPr>
            <w:r w:rsidRPr="00DE0BC8">
              <w:rPr>
                <w:sz w:val="16"/>
                <w:szCs w:val="16"/>
                <w:lang w:eastAsia="en-US"/>
              </w:rPr>
              <w:t>R5-255273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9F220" w14:textId="346DFBF6" w:rsidR="00DE0BC8" w:rsidRPr="001F23FC" w:rsidRDefault="00DE0BC8" w:rsidP="00DE0BC8">
            <w:pPr>
              <w:pStyle w:val="TAC"/>
              <w:jc w:val="left"/>
              <w:rPr>
                <w:sz w:val="16"/>
                <w:szCs w:val="16"/>
                <w:lang w:eastAsia="en-US"/>
              </w:rPr>
            </w:pPr>
            <w:r w:rsidRPr="00DE0BC8">
              <w:rPr>
                <w:sz w:val="16"/>
                <w:szCs w:val="16"/>
                <w:lang w:eastAsia="en-US"/>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A8713" w14:textId="7A67C90E"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A863" w14:textId="7A99233B"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4B88D" w14:textId="14D7F663"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8EA37"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85DC510"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3B82E4A7"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AA99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9803C9" w14:textId="2F25921A" w:rsidR="00DE0BC8" w:rsidRPr="001F23FC" w:rsidRDefault="00DE0BC8" w:rsidP="00DE0BC8">
            <w:pPr>
              <w:pStyle w:val="TAC"/>
              <w:jc w:val="left"/>
              <w:rPr>
                <w:sz w:val="16"/>
                <w:szCs w:val="16"/>
                <w:lang w:eastAsia="en-US"/>
              </w:rPr>
            </w:pPr>
            <w:r w:rsidRPr="00DE0BC8">
              <w:rPr>
                <w:sz w:val="16"/>
                <w:szCs w:val="16"/>
                <w:lang w:eastAsia="en-US"/>
              </w:rPr>
              <w:t>R5-255274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5DCE9" w14:textId="5FE98618" w:rsidR="00DE0BC8" w:rsidRPr="001F23FC" w:rsidRDefault="00DE0BC8" w:rsidP="00DE0BC8">
            <w:pPr>
              <w:pStyle w:val="TAC"/>
              <w:jc w:val="left"/>
              <w:rPr>
                <w:sz w:val="16"/>
                <w:szCs w:val="16"/>
                <w:lang w:eastAsia="en-US"/>
              </w:rPr>
            </w:pPr>
            <w:r w:rsidRPr="00DE0BC8">
              <w:rPr>
                <w:sz w:val="16"/>
                <w:szCs w:val="16"/>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89488" w14:textId="1CCA23B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26F4" w14:textId="11C89A3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6117" w14:textId="66C75C00"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 of Beam correspondence for PC6 in clause 6.6.1.3.5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F9255"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7E7810B"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605DA5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AE3251"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D1189" w14:textId="4F62BF65" w:rsidR="00DE0BC8" w:rsidRPr="001F23FC" w:rsidRDefault="00DE0BC8" w:rsidP="00DE0BC8">
            <w:pPr>
              <w:pStyle w:val="TAC"/>
              <w:jc w:val="left"/>
              <w:rPr>
                <w:sz w:val="16"/>
                <w:szCs w:val="16"/>
                <w:lang w:eastAsia="en-US"/>
              </w:rPr>
            </w:pPr>
            <w:r w:rsidRPr="00DE0BC8">
              <w:rPr>
                <w:sz w:val="16"/>
                <w:szCs w:val="16"/>
                <w:lang w:eastAsia="en-US"/>
              </w:rPr>
              <w:t>R5-255275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692E0" w14:textId="57D00F8F" w:rsidR="00DE0BC8" w:rsidRPr="001F23FC" w:rsidRDefault="00DE0BC8" w:rsidP="00DE0BC8">
            <w:pPr>
              <w:pStyle w:val="TAC"/>
              <w:jc w:val="left"/>
              <w:rPr>
                <w:sz w:val="16"/>
                <w:szCs w:val="16"/>
                <w:lang w:eastAsia="en-US"/>
              </w:rPr>
            </w:pPr>
            <w:r w:rsidRPr="00DE0BC8">
              <w:rPr>
                <w:sz w:val="16"/>
                <w:szCs w:val="16"/>
                <w:lang w:eastAsia="en-US"/>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DA0F9" w14:textId="63F1BEE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4533" w14:textId="4C35C1F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A013" w14:textId="5E83A3A0" w:rsidR="00DE0BC8" w:rsidRPr="001F23FC" w:rsidRDefault="00DE0BC8" w:rsidP="00DE0BC8">
            <w:pPr>
              <w:rPr>
                <w:rFonts w:ascii="Arial" w:hAnsi="Arial"/>
                <w:sz w:val="16"/>
                <w:szCs w:val="16"/>
                <w:lang w:eastAsia="en-US"/>
              </w:rPr>
            </w:pPr>
            <w:r w:rsidRPr="00DE0BC8">
              <w:rPr>
                <w:rFonts w:ascii="Arial" w:hAnsi="Arial"/>
                <w:sz w:val="16"/>
                <w:szCs w:val="16"/>
                <w:lang w:eastAsia="en-US"/>
              </w:rPr>
              <w:t>Add missing in-band blocking requirement for n259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5DE2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53DFC33"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574E299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E27DF"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6C81B0" w14:textId="1A555844" w:rsidR="00DE0BC8" w:rsidRPr="001F23FC" w:rsidRDefault="00DE0BC8" w:rsidP="00DE0BC8">
            <w:pPr>
              <w:pStyle w:val="TAC"/>
              <w:jc w:val="left"/>
              <w:rPr>
                <w:sz w:val="16"/>
                <w:szCs w:val="16"/>
                <w:lang w:eastAsia="en-US"/>
              </w:rPr>
            </w:pPr>
            <w:r w:rsidRPr="00DE0BC8">
              <w:rPr>
                <w:sz w:val="16"/>
                <w:szCs w:val="16"/>
                <w:lang w:eastAsia="en-US"/>
              </w:rPr>
              <w:t>R5-255276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7F129" w14:textId="455E1776" w:rsidR="00DE0BC8" w:rsidRPr="001F23FC" w:rsidRDefault="00DE0BC8" w:rsidP="00DE0BC8">
            <w:pPr>
              <w:pStyle w:val="TAC"/>
              <w:jc w:val="left"/>
              <w:rPr>
                <w:sz w:val="16"/>
                <w:szCs w:val="16"/>
                <w:lang w:eastAsia="en-US"/>
              </w:rPr>
            </w:pPr>
            <w:r w:rsidRPr="00DE0BC8">
              <w:rPr>
                <w:sz w:val="16"/>
                <w:szCs w:val="16"/>
                <w:lang w:eastAsia="en-US"/>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BA2E3" w14:textId="45B6ECB3"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B502" w14:textId="15A358E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0DFB3" w14:textId="74F4A51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to clause 6.2A.3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2A4ED"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EF463FF"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46012424"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45D55"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D6111" w14:textId="5727E29F" w:rsidR="00DE0BC8" w:rsidRPr="001F23FC" w:rsidRDefault="00DE0BC8" w:rsidP="00DE0BC8">
            <w:pPr>
              <w:pStyle w:val="TAC"/>
              <w:jc w:val="left"/>
              <w:rPr>
                <w:sz w:val="16"/>
                <w:szCs w:val="16"/>
                <w:lang w:eastAsia="en-US"/>
              </w:rPr>
            </w:pPr>
            <w:r w:rsidRPr="00DE0BC8">
              <w:rPr>
                <w:sz w:val="16"/>
                <w:szCs w:val="16"/>
                <w:lang w:eastAsia="en-US"/>
              </w:rPr>
              <w:t>R5-255296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1A530" w14:textId="369699DE" w:rsidR="00DE0BC8" w:rsidRPr="001F23FC" w:rsidRDefault="00DE0BC8" w:rsidP="00DE0BC8">
            <w:pPr>
              <w:pStyle w:val="TAC"/>
              <w:jc w:val="left"/>
              <w:rPr>
                <w:sz w:val="16"/>
                <w:szCs w:val="16"/>
                <w:lang w:eastAsia="en-US"/>
              </w:rPr>
            </w:pPr>
            <w:r w:rsidRPr="00DE0BC8">
              <w:rPr>
                <w:sz w:val="16"/>
                <w:szCs w:val="16"/>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AFE5F" w14:textId="4A99AE7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7DD9" w14:textId="04C6FCC0"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1A090" w14:textId="6F19293E"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966AB"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631639A"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50ACF81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B75F8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7B214" w14:textId="302DD743" w:rsidR="00DE0BC8" w:rsidRPr="001F23FC" w:rsidRDefault="00DE0BC8" w:rsidP="00DE0BC8">
            <w:pPr>
              <w:pStyle w:val="TAC"/>
              <w:jc w:val="left"/>
              <w:rPr>
                <w:sz w:val="16"/>
                <w:szCs w:val="16"/>
                <w:lang w:eastAsia="en-US"/>
              </w:rPr>
            </w:pPr>
            <w:r w:rsidRPr="00DE0BC8">
              <w:rPr>
                <w:sz w:val="16"/>
                <w:szCs w:val="16"/>
                <w:lang w:eastAsia="en-US"/>
              </w:rPr>
              <w:t>R5-255297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776A" w14:textId="60DB0C58" w:rsidR="00DE0BC8" w:rsidRPr="001F23FC" w:rsidRDefault="00DE0BC8" w:rsidP="00DE0BC8">
            <w:pPr>
              <w:pStyle w:val="TAC"/>
              <w:jc w:val="left"/>
              <w:rPr>
                <w:sz w:val="16"/>
                <w:szCs w:val="16"/>
                <w:lang w:eastAsia="en-US"/>
              </w:rPr>
            </w:pPr>
            <w:r w:rsidRPr="00DE0BC8">
              <w:rPr>
                <w:sz w:val="16"/>
                <w:szCs w:val="16"/>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D08A7" w14:textId="4E75677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521" w14:textId="090EC508"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0037F" w14:textId="2640E486"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2F72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85D0C07"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2FC6AD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E39D"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9F7F2" w14:textId="69A7F596" w:rsidR="00DE0BC8" w:rsidRPr="001F23FC" w:rsidRDefault="00DE0BC8" w:rsidP="00DE0BC8">
            <w:pPr>
              <w:pStyle w:val="TAC"/>
              <w:jc w:val="left"/>
              <w:rPr>
                <w:sz w:val="16"/>
                <w:szCs w:val="16"/>
                <w:lang w:eastAsia="en-US"/>
              </w:rPr>
            </w:pPr>
            <w:r w:rsidRPr="00DE0BC8">
              <w:rPr>
                <w:sz w:val="16"/>
                <w:szCs w:val="16"/>
                <w:lang w:eastAsia="en-US"/>
              </w:rPr>
              <w:t>R5-255300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C6C6" w14:textId="16A96900" w:rsidR="00DE0BC8" w:rsidRPr="001F23FC" w:rsidRDefault="00DE0BC8" w:rsidP="00DE0BC8">
            <w:pPr>
              <w:pStyle w:val="TAC"/>
              <w:jc w:val="left"/>
              <w:rPr>
                <w:sz w:val="16"/>
                <w:szCs w:val="16"/>
                <w:lang w:eastAsia="en-US"/>
              </w:rPr>
            </w:pPr>
            <w:r w:rsidRPr="00DE0BC8">
              <w:rPr>
                <w:sz w:val="16"/>
                <w:szCs w:val="16"/>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B54D2" w14:textId="7C2DD51A"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F3A7" w14:textId="055537D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D0EC9" w14:textId="6395FDCF"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(3UL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E294"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34AD33CD"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74A32E3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13E10"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6C14F" w14:textId="6B8569EF" w:rsidR="00DE0BC8" w:rsidRPr="001F23FC" w:rsidRDefault="00DE0BC8" w:rsidP="00DE0BC8">
            <w:pPr>
              <w:pStyle w:val="TAC"/>
              <w:jc w:val="left"/>
              <w:rPr>
                <w:sz w:val="16"/>
                <w:szCs w:val="16"/>
                <w:lang w:eastAsia="en-US"/>
              </w:rPr>
            </w:pPr>
            <w:r w:rsidRPr="00DE0BC8">
              <w:rPr>
                <w:sz w:val="16"/>
                <w:szCs w:val="16"/>
                <w:lang w:eastAsia="en-US"/>
              </w:rPr>
              <w:t>R5-255353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2B0D8" w14:textId="314AF9A9" w:rsidR="00DE0BC8" w:rsidRPr="001F23FC" w:rsidRDefault="00DE0BC8" w:rsidP="00DE0BC8">
            <w:pPr>
              <w:pStyle w:val="TAC"/>
              <w:jc w:val="left"/>
              <w:rPr>
                <w:sz w:val="16"/>
                <w:szCs w:val="16"/>
                <w:lang w:eastAsia="en-US"/>
              </w:rPr>
            </w:pPr>
            <w:r w:rsidRPr="00DE0BC8">
              <w:rPr>
                <w:sz w:val="16"/>
                <w:szCs w:val="16"/>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70A57" w14:textId="24588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47B1A" w14:textId="741BAE9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3506C" w14:textId="30EC2808"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(5UL to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3BB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882905C" w14:textId="77777777" w:rsidTr="007B3F1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0228"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ABB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BAC8C" w14:textId="783DEBFC" w:rsidR="00DE0BC8" w:rsidRPr="001F23FC" w:rsidRDefault="00DE0BC8" w:rsidP="00DE0BC8">
            <w:pPr>
              <w:pStyle w:val="TAC"/>
              <w:jc w:val="left"/>
              <w:rPr>
                <w:sz w:val="16"/>
                <w:szCs w:val="16"/>
                <w:lang w:eastAsia="en-US"/>
              </w:rPr>
            </w:pPr>
            <w:r w:rsidRPr="00DE0BC8">
              <w:rPr>
                <w:sz w:val="16"/>
                <w:szCs w:val="16"/>
                <w:lang w:eastAsia="en-US"/>
              </w:rPr>
              <w:t>R5-255394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74B61" w14:textId="6505835C" w:rsidR="00DE0BC8" w:rsidRPr="001F23FC" w:rsidRDefault="00DE0BC8" w:rsidP="00DE0BC8">
            <w:pPr>
              <w:pStyle w:val="TAC"/>
              <w:jc w:val="left"/>
              <w:rPr>
                <w:sz w:val="16"/>
                <w:szCs w:val="16"/>
                <w:lang w:eastAsia="en-US"/>
              </w:rPr>
            </w:pPr>
            <w:r w:rsidRPr="00DE0BC8">
              <w:rPr>
                <w:sz w:val="16"/>
                <w:szCs w:val="16"/>
                <w:lang w:eastAsia="en-US"/>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39DE1" w14:textId="1F8D5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CB22E" w14:textId="0D2B3286"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68B3" w14:textId="2058510D"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7AA3"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bl>
    <w:p w14:paraId="5E4852FA" w14:textId="77777777" w:rsidR="0032234A" w:rsidRPr="001F23FC" w:rsidRDefault="0032234A" w:rsidP="00DD757F">
      <w:pPr>
        <w:rPr>
          <w:rFonts w:ascii="Arial" w:hAnsi="Arial"/>
          <w:sz w:val="16"/>
          <w:szCs w:val="16"/>
          <w:lang w:eastAsia="en-US"/>
        </w:rPr>
      </w:pPr>
    </w:p>
    <w:sectPr w:rsidR="0032234A" w:rsidRPr="001F23F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D1EDB7" w14:textId="77777777" w:rsidR="00A64EEE" w:rsidRPr="00134124" w:rsidRDefault="00A64EEE">
      <w:r w:rsidRPr="00134124">
        <w:separator/>
      </w:r>
    </w:p>
    <w:p w14:paraId="4B996C48" w14:textId="77777777" w:rsidR="00A64EEE" w:rsidRPr="00134124" w:rsidRDefault="00A64EEE"/>
  </w:endnote>
  <w:endnote w:type="continuationSeparator" w:id="0">
    <w:p w14:paraId="2A637D58" w14:textId="77777777" w:rsidR="00A64EEE" w:rsidRPr="00134124" w:rsidRDefault="00A64EEE">
      <w:r w:rsidRPr="00134124">
        <w:continuationSeparator/>
      </w:r>
    </w:p>
    <w:p w14:paraId="45CC5B48" w14:textId="77777777" w:rsidR="00A64EEE" w:rsidRPr="00134124" w:rsidRDefault="00A64E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Osaka">
    <w:altName w:val="Yu Gothic"/>
    <w:charset w:val="80"/>
    <w:family w:val="auto"/>
    <w:pitch w:val="default"/>
    <w:sig w:usb0="00000000" w:usb1="00000000" w:usb2="00000010" w:usb3="00000000" w:csb0="00020000"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v4.2.0">
    <w:altName w:val="Calibri"/>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B4ED6" w14:textId="77777777" w:rsidR="00EF63FE" w:rsidRPr="00EF63FE" w:rsidRDefault="00EF63FE" w:rsidP="00EF63F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EF63FE" w:rsidRDefault="00B8650D" w:rsidP="00EF63FE">
    <w:pPr>
      <w:jc w:val="center"/>
      <w:rPr>
        <w:rFonts w:ascii="Arial" w:hAnsi="Arial" w:cs="Arial"/>
        <w:b/>
        <w:i/>
      </w:rPr>
    </w:pPr>
    <w:r w:rsidRPr="00EF63FE">
      <w:rPr>
        <w:rFonts w:ascii="Arial" w:hAnsi="Arial" w:cs="Arial"/>
        <w:b/>
        <w:i/>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282F8" w14:textId="77777777" w:rsidR="00EF63FE" w:rsidRPr="00EF63FE" w:rsidRDefault="00EF63FE" w:rsidP="00EF63FE">
    <w:pPr>
      <w:pStyle w:val="Foote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82A21" w14:textId="77777777" w:rsidR="00A64EEE" w:rsidRPr="00134124" w:rsidRDefault="00A64EEE">
      <w:r w:rsidRPr="00134124">
        <w:separator/>
      </w:r>
    </w:p>
    <w:p w14:paraId="72350AFA" w14:textId="77777777" w:rsidR="00A64EEE" w:rsidRPr="00134124" w:rsidRDefault="00A64EEE"/>
  </w:footnote>
  <w:footnote w:type="continuationSeparator" w:id="0">
    <w:p w14:paraId="436A347B" w14:textId="77777777" w:rsidR="00A64EEE" w:rsidRPr="00134124" w:rsidRDefault="00A64EEE">
      <w:r w:rsidRPr="00134124">
        <w:continuationSeparator/>
      </w:r>
    </w:p>
    <w:p w14:paraId="5C6C391C" w14:textId="77777777" w:rsidR="00A64EEE" w:rsidRPr="00134124" w:rsidRDefault="00A64EE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06221" w14:textId="1309C39D" w:rsidR="00B8650D" w:rsidRPr="00134124" w:rsidRDefault="00B8650D">
    <w:pPr>
      <w:framePr w:h="284" w:hRule="exact" w:wrap="around" w:vAnchor="text" w:hAnchor="margin" w:xAlign="right" w:y="1"/>
      <w:rPr>
        <w:rFonts w:ascii="Arial" w:hAnsi="Arial" w:cs="Arial"/>
        <w:b/>
        <w:sz w:val="18"/>
        <w:szCs w:val="18"/>
      </w:rPr>
    </w:pPr>
    <w:r w:rsidRPr="00EF63FE">
      <w:rPr>
        <w:rFonts w:ascii="Arial" w:hAnsi="Arial" w:cs="Arial"/>
        <w:b/>
        <w:szCs w:val="18"/>
      </w:rPr>
      <w:t>3GPP TS 38.521-2 V1</w:t>
    </w:r>
    <w:r w:rsidR="00372F79" w:rsidRPr="00EF63FE">
      <w:rPr>
        <w:rFonts w:ascii="Arial" w:hAnsi="Arial" w:cs="Arial"/>
        <w:b/>
        <w:szCs w:val="18"/>
      </w:rPr>
      <w:t>8</w:t>
    </w:r>
    <w:r w:rsidRPr="00EF63FE">
      <w:rPr>
        <w:rFonts w:ascii="Arial" w:hAnsi="Arial" w:cs="Arial"/>
        <w:b/>
        <w:szCs w:val="18"/>
      </w:rPr>
      <w:t>.</w:t>
    </w:r>
    <w:r w:rsidR="00AF0956" w:rsidRPr="00EF63FE">
      <w:rPr>
        <w:rFonts w:ascii="Arial" w:hAnsi="Arial" w:cs="Arial"/>
        <w:b/>
        <w:szCs w:val="18"/>
      </w:rPr>
      <w:t>8</w:t>
    </w:r>
    <w:r w:rsidRPr="00EF63FE">
      <w:rPr>
        <w:rFonts w:ascii="Arial" w:hAnsi="Arial" w:cs="Arial"/>
        <w:b/>
        <w:szCs w:val="18"/>
      </w:rPr>
      <w:t>.</w:t>
    </w:r>
    <w:r w:rsidR="0007064E" w:rsidRPr="00EF63FE">
      <w:rPr>
        <w:rFonts w:ascii="Arial" w:hAnsi="Arial" w:cs="Arial"/>
        <w:b/>
        <w:szCs w:val="18"/>
      </w:rPr>
      <w:t>0</w:t>
    </w:r>
    <w:r w:rsidRPr="00EF63FE">
      <w:rPr>
        <w:rFonts w:ascii="Arial" w:hAnsi="Arial" w:cs="Arial"/>
        <w:b/>
        <w:szCs w:val="18"/>
      </w:rPr>
      <w:t xml:space="preserve"> (202</w:t>
    </w:r>
    <w:r w:rsidR="00F66FA9" w:rsidRPr="00EF63FE">
      <w:rPr>
        <w:rFonts w:ascii="Arial" w:hAnsi="Arial" w:cs="Arial"/>
        <w:b/>
        <w:szCs w:val="18"/>
      </w:rPr>
      <w:t>5</w:t>
    </w:r>
    <w:r w:rsidRPr="00EF63FE">
      <w:rPr>
        <w:rFonts w:ascii="Arial" w:hAnsi="Arial" w:cs="Arial"/>
        <w:b/>
        <w:szCs w:val="18"/>
      </w:rPr>
      <w:t>-</w:t>
    </w:r>
    <w:r w:rsidR="00F66FA9" w:rsidRPr="00EF63FE">
      <w:rPr>
        <w:rFonts w:ascii="Arial" w:hAnsi="Arial" w:cs="Arial"/>
        <w:b/>
        <w:szCs w:val="18"/>
      </w:rPr>
      <w:t>0</w:t>
    </w:r>
    <w:r w:rsidR="00AF0956" w:rsidRPr="00EF63FE">
      <w:rPr>
        <w:rFonts w:ascii="Arial" w:hAnsi="Arial" w:cs="Arial"/>
        <w:b/>
        <w:szCs w:val="18"/>
      </w:rPr>
      <w:t>9</w:t>
    </w:r>
    <w:r w:rsidRPr="00EF63FE">
      <w:rPr>
        <w:rFonts w:ascii="Arial" w:hAnsi="Arial" w:cs="Arial"/>
        <w:b/>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EF63FE">
      <w:rPr>
        <w:rFonts w:ascii="Arial" w:hAnsi="Arial" w:cs="Arial"/>
        <w:b/>
        <w:szCs w:val="18"/>
      </w:rPr>
      <w:fldChar w:fldCharType="begin"/>
    </w:r>
    <w:r w:rsidRPr="00EF63FE">
      <w:rPr>
        <w:rFonts w:ascii="Arial" w:hAnsi="Arial" w:cs="Arial"/>
        <w:b/>
        <w:szCs w:val="18"/>
      </w:rPr>
      <w:instrText xml:space="preserve"> PAGE </w:instrText>
    </w:r>
    <w:r w:rsidRPr="00EF63FE">
      <w:rPr>
        <w:rFonts w:ascii="Arial" w:hAnsi="Arial" w:cs="Arial"/>
        <w:b/>
        <w:szCs w:val="18"/>
      </w:rPr>
      <w:fldChar w:fldCharType="separate"/>
    </w:r>
    <w:r w:rsidRPr="00EF63FE">
      <w:rPr>
        <w:rFonts w:ascii="Arial" w:hAnsi="Arial" w:cs="Arial"/>
        <w:b/>
        <w:szCs w:val="18"/>
      </w:rPr>
      <w:t>90</w:t>
    </w:r>
    <w:r w:rsidRPr="00EF63FE">
      <w:rPr>
        <w:rFonts w:ascii="Arial" w:hAnsi="Arial" w:cs="Arial"/>
        <w:b/>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EF63FE">
      <w:rPr>
        <w:rFonts w:ascii="Arial" w:hAnsi="Arial" w:cs="Arial"/>
        <w:b/>
        <w:szCs w:val="18"/>
      </w:rPr>
      <w:t>Release 1</w:t>
    </w:r>
    <w:r w:rsidR="00372F79" w:rsidRPr="00EF63FE">
      <w:rPr>
        <w:rFonts w:ascii="Arial" w:hAnsi="Arial" w:cs="Arial"/>
        <w:b/>
        <w:szCs w:val="18"/>
      </w:rPr>
      <w:t>8</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95D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BFC9A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B9EDD4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3FC706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0CD0E09"/>
    <w:multiLevelType w:val="hybridMultilevel"/>
    <w:tmpl w:val="2E6A0BB6"/>
    <w:lvl w:ilvl="0" w:tplc="4A40CDBE">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5"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11D5B9B"/>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5" w15:restartNumberingAfterBreak="0">
    <w:nsid w:val="511B3ED0"/>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566244D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811533C"/>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8"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31"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2"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A9C0A012">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15:restartNumberingAfterBreak="0">
    <w:nsid w:val="79156C54"/>
    <w:multiLevelType w:val="hybridMultilevel"/>
    <w:tmpl w:val="EAFC6A0C"/>
    <w:lvl w:ilvl="0" w:tplc="77FC719A">
      <w:start w:val="1"/>
      <w:numFmt w:val="bullet"/>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8"/>
  </w:num>
  <w:num w:numId="2" w16cid:durableId="2120949982">
    <w:abstractNumId w:val="29"/>
  </w:num>
  <w:num w:numId="3" w16cid:durableId="65954228">
    <w:abstractNumId w:val="13"/>
  </w:num>
  <w:num w:numId="4" w16cid:durableId="1981376337">
    <w:abstractNumId w:val="34"/>
  </w:num>
  <w:num w:numId="5" w16cid:durableId="516233494">
    <w:abstractNumId w:val="7"/>
  </w:num>
  <w:num w:numId="6" w16cid:durableId="1270628051">
    <w:abstractNumId w:val="24"/>
  </w:num>
  <w:num w:numId="7" w16cid:durableId="1494567687">
    <w:abstractNumId w:val="19"/>
  </w:num>
  <w:num w:numId="8" w16cid:durableId="653414714">
    <w:abstractNumId w:val="32"/>
  </w:num>
  <w:num w:numId="9" w16cid:durableId="1893690342">
    <w:abstractNumId w:val="35"/>
  </w:num>
  <w:num w:numId="10" w16cid:durableId="1744989778">
    <w:abstractNumId w:val="29"/>
  </w:num>
  <w:num w:numId="11" w16cid:durableId="24769027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347409762">
    <w:abstractNumId w:val="36"/>
  </w:num>
  <w:num w:numId="13" w16cid:durableId="1291478235">
    <w:abstractNumId w:val="15"/>
  </w:num>
  <w:num w:numId="14" w16cid:durableId="1047610360">
    <w:abstractNumId w:val="8"/>
  </w:num>
  <w:num w:numId="15" w16cid:durableId="1046873712">
    <w:abstractNumId w:val="5"/>
  </w:num>
  <w:num w:numId="16" w16cid:durableId="212424686">
    <w:abstractNumId w:val="22"/>
  </w:num>
  <w:num w:numId="17" w16cid:durableId="521434034">
    <w:abstractNumId w:val="20"/>
  </w:num>
  <w:num w:numId="18" w16cid:durableId="1033727740">
    <w:abstractNumId w:val="21"/>
  </w:num>
  <w:num w:numId="19" w16cid:durableId="1385449449">
    <w:abstractNumId w:val="17"/>
  </w:num>
  <w:num w:numId="20" w16cid:durableId="789057054">
    <w:abstractNumId w:val="31"/>
  </w:num>
  <w:num w:numId="21" w16cid:durableId="880476967">
    <w:abstractNumId w:val="0"/>
  </w:num>
  <w:num w:numId="22" w16cid:durableId="80177685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7"/>
  </w:num>
  <w:num w:numId="27" w16cid:durableId="896429651">
    <w:abstractNumId w:val="10"/>
  </w:num>
  <w:num w:numId="28" w16cid:durableId="490289125">
    <w:abstractNumId w:val="26"/>
  </w:num>
  <w:num w:numId="29" w16cid:durableId="1791582923">
    <w:abstractNumId w:val="25"/>
  </w:num>
  <w:num w:numId="30" w16cid:durableId="1028875240">
    <w:abstractNumId w:val="28"/>
  </w:num>
  <w:num w:numId="31" w16cid:durableId="1196961524">
    <w:abstractNumId w:val="12"/>
  </w:num>
  <w:num w:numId="32" w16cid:durableId="63113089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3" w16cid:durableId="219095413">
    <w:abstractNumId w:val="14"/>
  </w:num>
  <w:num w:numId="34" w16cid:durableId="700932955">
    <w:abstractNumId w:val="23"/>
  </w:num>
  <w:num w:numId="35" w16cid:durableId="290676445">
    <w:abstractNumId w:val="9"/>
  </w:num>
  <w:num w:numId="36" w16cid:durableId="8929598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3"/>
  </w:num>
  <w:num w:numId="39" w16cid:durableId="2125230919">
    <w:abstractNumId w:val="34"/>
  </w:num>
  <w:num w:numId="40" w16cid:durableId="940642480">
    <w:abstractNumId w:val="7"/>
  </w:num>
  <w:num w:numId="41" w16cid:durableId="15060459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2"/>
  </w:num>
  <w:num w:numId="44" w16cid:durableId="1932661968">
    <w:abstractNumId w:val="35"/>
  </w:num>
  <w:num w:numId="45" w16cid:durableId="2036495052">
    <w:abstractNumId w:val="36"/>
  </w:num>
  <w:num w:numId="46" w16cid:durableId="1811697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31"/>
    <w:lvlOverride w:ilvl="0">
      <w:startOverride w:val="1"/>
    </w:lvlOverride>
  </w:num>
  <w:num w:numId="49" w16cid:durableId="827598651">
    <w:abstractNumId w:val="0"/>
    <w:lvlOverride w:ilvl="0">
      <w:startOverride w:val="1"/>
    </w:lvlOverride>
  </w:num>
  <w:num w:numId="50" w16cid:durableId="2054379384">
    <w:abstractNumId w:val="16"/>
  </w:num>
  <w:num w:numId="51" w16cid:durableId="3388947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6"/>
  </w:num>
  <w:num w:numId="53" w16cid:durableId="1046639810">
    <w:abstractNumId w:val="33"/>
  </w:num>
  <w:num w:numId="54" w16cid:durableId="16855212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4"/>
  </w:num>
  <w:num w:numId="56" w16cid:durableId="1177428341">
    <w:abstractNumId w:val="2"/>
  </w:num>
  <w:num w:numId="57" w16cid:durableId="239022704">
    <w:abstractNumId w:val="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2403C"/>
    <w:rsid w:val="00032393"/>
    <w:rsid w:val="00032DEA"/>
    <w:rsid w:val="00034501"/>
    <w:rsid w:val="000346BE"/>
    <w:rsid w:val="0003510D"/>
    <w:rsid w:val="000409C6"/>
    <w:rsid w:val="000411FE"/>
    <w:rsid w:val="000436EC"/>
    <w:rsid w:val="00043AA9"/>
    <w:rsid w:val="00043D06"/>
    <w:rsid w:val="00045EF4"/>
    <w:rsid w:val="00052581"/>
    <w:rsid w:val="00054B0A"/>
    <w:rsid w:val="00056301"/>
    <w:rsid w:val="00060BE9"/>
    <w:rsid w:val="00061A6F"/>
    <w:rsid w:val="00064821"/>
    <w:rsid w:val="0007064E"/>
    <w:rsid w:val="00076280"/>
    <w:rsid w:val="00076AB8"/>
    <w:rsid w:val="00080F16"/>
    <w:rsid w:val="00083A7D"/>
    <w:rsid w:val="000842EE"/>
    <w:rsid w:val="0008582B"/>
    <w:rsid w:val="00087E5B"/>
    <w:rsid w:val="0009091E"/>
    <w:rsid w:val="00093038"/>
    <w:rsid w:val="00097F10"/>
    <w:rsid w:val="000A0965"/>
    <w:rsid w:val="000A2134"/>
    <w:rsid w:val="000A2411"/>
    <w:rsid w:val="000A2CBE"/>
    <w:rsid w:val="000A6465"/>
    <w:rsid w:val="000B180D"/>
    <w:rsid w:val="000B1B53"/>
    <w:rsid w:val="000B25BC"/>
    <w:rsid w:val="000B28C7"/>
    <w:rsid w:val="000B48DE"/>
    <w:rsid w:val="000B68A0"/>
    <w:rsid w:val="000B6A22"/>
    <w:rsid w:val="000C0139"/>
    <w:rsid w:val="000C03AE"/>
    <w:rsid w:val="000C597C"/>
    <w:rsid w:val="000C6D32"/>
    <w:rsid w:val="000C7740"/>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5759A"/>
    <w:rsid w:val="00160235"/>
    <w:rsid w:val="001620D0"/>
    <w:rsid w:val="00165250"/>
    <w:rsid w:val="00170CEB"/>
    <w:rsid w:val="001779FC"/>
    <w:rsid w:val="00184210"/>
    <w:rsid w:val="00184392"/>
    <w:rsid w:val="00187E41"/>
    <w:rsid w:val="0019141D"/>
    <w:rsid w:val="0019492B"/>
    <w:rsid w:val="001959E4"/>
    <w:rsid w:val="00195DC4"/>
    <w:rsid w:val="00196E0A"/>
    <w:rsid w:val="001A33BD"/>
    <w:rsid w:val="001A62A5"/>
    <w:rsid w:val="001A7853"/>
    <w:rsid w:val="001B12E7"/>
    <w:rsid w:val="001B2AB2"/>
    <w:rsid w:val="001B4DD0"/>
    <w:rsid w:val="001B571B"/>
    <w:rsid w:val="001B5759"/>
    <w:rsid w:val="001B756E"/>
    <w:rsid w:val="001C0FE7"/>
    <w:rsid w:val="001C120D"/>
    <w:rsid w:val="001C16EC"/>
    <w:rsid w:val="001D0B31"/>
    <w:rsid w:val="001D1B30"/>
    <w:rsid w:val="001D1B73"/>
    <w:rsid w:val="001D549F"/>
    <w:rsid w:val="001E0D68"/>
    <w:rsid w:val="001E10AC"/>
    <w:rsid w:val="001E1492"/>
    <w:rsid w:val="001E29D7"/>
    <w:rsid w:val="001E304E"/>
    <w:rsid w:val="001E5743"/>
    <w:rsid w:val="001F1DE1"/>
    <w:rsid w:val="001F23FC"/>
    <w:rsid w:val="001F45BE"/>
    <w:rsid w:val="001F5CD7"/>
    <w:rsid w:val="001F6454"/>
    <w:rsid w:val="001F7EB9"/>
    <w:rsid w:val="001F7F96"/>
    <w:rsid w:val="00202417"/>
    <w:rsid w:val="002051B3"/>
    <w:rsid w:val="00207B6A"/>
    <w:rsid w:val="00210253"/>
    <w:rsid w:val="00211516"/>
    <w:rsid w:val="00214026"/>
    <w:rsid w:val="0022038A"/>
    <w:rsid w:val="00220AAF"/>
    <w:rsid w:val="002246BF"/>
    <w:rsid w:val="00224C1A"/>
    <w:rsid w:val="00225178"/>
    <w:rsid w:val="00225D85"/>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840B9"/>
    <w:rsid w:val="00287E34"/>
    <w:rsid w:val="0029063E"/>
    <w:rsid w:val="00297E0C"/>
    <w:rsid w:val="002A3DED"/>
    <w:rsid w:val="002A4E21"/>
    <w:rsid w:val="002A6238"/>
    <w:rsid w:val="002B7196"/>
    <w:rsid w:val="002C1514"/>
    <w:rsid w:val="002C1718"/>
    <w:rsid w:val="002C2F57"/>
    <w:rsid w:val="002C3346"/>
    <w:rsid w:val="002C4EE7"/>
    <w:rsid w:val="002C7D52"/>
    <w:rsid w:val="002D5B54"/>
    <w:rsid w:val="002D5C8A"/>
    <w:rsid w:val="002E26CB"/>
    <w:rsid w:val="002E4CC5"/>
    <w:rsid w:val="002E6110"/>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337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1AA"/>
    <w:rsid w:val="003B4BEF"/>
    <w:rsid w:val="003C4073"/>
    <w:rsid w:val="003D0B7B"/>
    <w:rsid w:val="003D129F"/>
    <w:rsid w:val="003D38A3"/>
    <w:rsid w:val="003E5903"/>
    <w:rsid w:val="003E62E8"/>
    <w:rsid w:val="003E6F43"/>
    <w:rsid w:val="003F176C"/>
    <w:rsid w:val="003F2E81"/>
    <w:rsid w:val="003F2F3A"/>
    <w:rsid w:val="003F42B8"/>
    <w:rsid w:val="003F5BFB"/>
    <w:rsid w:val="003F6527"/>
    <w:rsid w:val="00404AAC"/>
    <w:rsid w:val="00410743"/>
    <w:rsid w:val="00413539"/>
    <w:rsid w:val="004141A4"/>
    <w:rsid w:val="00426F3E"/>
    <w:rsid w:val="00433857"/>
    <w:rsid w:val="00433F71"/>
    <w:rsid w:val="0043410C"/>
    <w:rsid w:val="004357D6"/>
    <w:rsid w:val="004378F5"/>
    <w:rsid w:val="00437BB2"/>
    <w:rsid w:val="00437E78"/>
    <w:rsid w:val="00440259"/>
    <w:rsid w:val="0044029C"/>
    <w:rsid w:val="00441C75"/>
    <w:rsid w:val="00441F1A"/>
    <w:rsid w:val="004423D0"/>
    <w:rsid w:val="00443851"/>
    <w:rsid w:val="00445BFD"/>
    <w:rsid w:val="0044622A"/>
    <w:rsid w:val="00451EA8"/>
    <w:rsid w:val="00452BF4"/>
    <w:rsid w:val="004564DB"/>
    <w:rsid w:val="00456EF0"/>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564"/>
    <w:rsid w:val="004A19A3"/>
    <w:rsid w:val="004A3D11"/>
    <w:rsid w:val="004A43EE"/>
    <w:rsid w:val="004A61DD"/>
    <w:rsid w:val="004A7E0D"/>
    <w:rsid w:val="004B20C6"/>
    <w:rsid w:val="004B3B6F"/>
    <w:rsid w:val="004B4BE9"/>
    <w:rsid w:val="004C114A"/>
    <w:rsid w:val="004C16E5"/>
    <w:rsid w:val="004C4FA6"/>
    <w:rsid w:val="004C5134"/>
    <w:rsid w:val="004C55D2"/>
    <w:rsid w:val="004D0FF8"/>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18E9"/>
    <w:rsid w:val="00583DC1"/>
    <w:rsid w:val="00584C6C"/>
    <w:rsid w:val="00585223"/>
    <w:rsid w:val="00585359"/>
    <w:rsid w:val="00586E22"/>
    <w:rsid w:val="005929A9"/>
    <w:rsid w:val="005938DE"/>
    <w:rsid w:val="00594123"/>
    <w:rsid w:val="00597400"/>
    <w:rsid w:val="005A001C"/>
    <w:rsid w:val="005A22E6"/>
    <w:rsid w:val="005A7E4C"/>
    <w:rsid w:val="005A7E6C"/>
    <w:rsid w:val="005B0E3E"/>
    <w:rsid w:val="005B1C39"/>
    <w:rsid w:val="005B2098"/>
    <w:rsid w:val="005B2CBA"/>
    <w:rsid w:val="005B3C67"/>
    <w:rsid w:val="005C2B10"/>
    <w:rsid w:val="005C335D"/>
    <w:rsid w:val="005C39BD"/>
    <w:rsid w:val="005C3B54"/>
    <w:rsid w:val="005C3F60"/>
    <w:rsid w:val="005C66FD"/>
    <w:rsid w:val="005C67A0"/>
    <w:rsid w:val="005D0BFD"/>
    <w:rsid w:val="005D16A3"/>
    <w:rsid w:val="005D2397"/>
    <w:rsid w:val="005D2F87"/>
    <w:rsid w:val="005D4432"/>
    <w:rsid w:val="005E29E5"/>
    <w:rsid w:val="005E5AE9"/>
    <w:rsid w:val="005E66E3"/>
    <w:rsid w:val="005F2FF9"/>
    <w:rsid w:val="005F4806"/>
    <w:rsid w:val="005F5104"/>
    <w:rsid w:val="005F5276"/>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4C35"/>
    <w:rsid w:val="0067538E"/>
    <w:rsid w:val="006802F3"/>
    <w:rsid w:val="00681055"/>
    <w:rsid w:val="00681942"/>
    <w:rsid w:val="00681977"/>
    <w:rsid w:val="00691A3D"/>
    <w:rsid w:val="00691B62"/>
    <w:rsid w:val="00692DDC"/>
    <w:rsid w:val="006935BD"/>
    <w:rsid w:val="00693FDB"/>
    <w:rsid w:val="00694C4A"/>
    <w:rsid w:val="0069542B"/>
    <w:rsid w:val="006958EE"/>
    <w:rsid w:val="00695970"/>
    <w:rsid w:val="00695CE0"/>
    <w:rsid w:val="00697D52"/>
    <w:rsid w:val="006A0DF6"/>
    <w:rsid w:val="006A18A1"/>
    <w:rsid w:val="006A24EA"/>
    <w:rsid w:val="006A33BD"/>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431D"/>
    <w:rsid w:val="006F4369"/>
    <w:rsid w:val="006F4F3F"/>
    <w:rsid w:val="006F6AF3"/>
    <w:rsid w:val="006F7D0B"/>
    <w:rsid w:val="00701092"/>
    <w:rsid w:val="00706821"/>
    <w:rsid w:val="00711639"/>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351"/>
    <w:rsid w:val="00743BBA"/>
    <w:rsid w:val="00751E48"/>
    <w:rsid w:val="00753044"/>
    <w:rsid w:val="00753A12"/>
    <w:rsid w:val="00762996"/>
    <w:rsid w:val="00765481"/>
    <w:rsid w:val="007669F6"/>
    <w:rsid w:val="007730E3"/>
    <w:rsid w:val="00773A4E"/>
    <w:rsid w:val="0077541D"/>
    <w:rsid w:val="00775D65"/>
    <w:rsid w:val="0077720E"/>
    <w:rsid w:val="0079161A"/>
    <w:rsid w:val="007919D9"/>
    <w:rsid w:val="007931D9"/>
    <w:rsid w:val="00797090"/>
    <w:rsid w:val="00797848"/>
    <w:rsid w:val="007A0A76"/>
    <w:rsid w:val="007A1916"/>
    <w:rsid w:val="007A199B"/>
    <w:rsid w:val="007A2145"/>
    <w:rsid w:val="007A58EC"/>
    <w:rsid w:val="007A6731"/>
    <w:rsid w:val="007A6895"/>
    <w:rsid w:val="007A69AD"/>
    <w:rsid w:val="007B15AF"/>
    <w:rsid w:val="007B3F1D"/>
    <w:rsid w:val="007B5FCC"/>
    <w:rsid w:val="007C0751"/>
    <w:rsid w:val="007C0E7B"/>
    <w:rsid w:val="007C424D"/>
    <w:rsid w:val="007C4B38"/>
    <w:rsid w:val="007C59F3"/>
    <w:rsid w:val="007C6674"/>
    <w:rsid w:val="007C6827"/>
    <w:rsid w:val="007D09D0"/>
    <w:rsid w:val="007D2605"/>
    <w:rsid w:val="007D4F4A"/>
    <w:rsid w:val="007D5898"/>
    <w:rsid w:val="007E039A"/>
    <w:rsid w:val="007E2C9A"/>
    <w:rsid w:val="007E6319"/>
    <w:rsid w:val="007E790E"/>
    <w:rsid w:val="007F1787"/>
    <w:rsid w:val="007F264F"/>
    <w:rsid w:val="007F45F2"/>
    <w:rsid w:val="007F5DFF"/>
    <w:rsid w:val="008001A7"/>
    <w:rsid w:val="00803274"/>
    <w:rsid w:val="00805598"/>
    <w:rsid w:val="008071E5"/>
    <w:rsid w:val="00812A13"/>
    <w:rsid w:val="0081333E"/>
    <w:rsid w:val="00814426"/>
    <w:rsid w:val="008174F7"/>
    <w:rsid w:val="0081786D"/>
    <w:rsid w:val="00821048"/>
    <w:rsid w:val="008217D6"/>
    <w:rsid w:val="00822762"/>
    <w:rsid w:val="00827B83"/>
    <w:rsid w:val="00830510"/>
    <w:rsid w:val="00831AAC"/>
    <w:rsid w:val="00832E65"/>
    <w:rsid w:val="008332E9"/>
    <w:rsid w:val="00834301"/>
    <w:rsid w:val="008343DE"/>
    <w:rsid w:val="00842669"/>
    <w:rsid w:val="00844068"/>
    <w:rsid w:val="00844400"/>
    <w:rsid w:val="00852411"/>
    <w:rsid w:val="00854822"/>
    <w:rsid w:val="00855118"/>
    <w:rsid w:val="00855FBB"/>
    <w:rsid w:val="00856938"/>
    <w:rsid w:val="00857122"/>
    <w:rsid w:val="008574E6"/>
    <w:rsid w:val="00860411"/>
    <w:rsid w:val="00860E6B"/>
    <w:rsid w:val="008619B9"/>
    <w:rsid w:val="008627C3"/>
    <w:rsid w:val="0086366D"/>
    <w:rsid w:val="008750ED"/>
    <w:rsid w:val="00877D48"/>
    <w:rsid w:val="00880C52"/>
    <w:rsid w:val="0088324B"/>
    <w:rsid w:val="00884704"/>
    <w:rsid w:val="008856A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D532A"/>
    <w:rsid w:val="008E003C"/>
    <w:rsid w:val="008E3709"/>
    <w:rsid w:val="008E37C9"/>
    <w:rsid w:val="008E501C"/>
    <w:rsid w:val="008E5256"/>
    <w:rsid w:val="008E7756"/>
    <w:rsid w:val="008F01CB"/>
    <w:rsid w:val="008F02B9"/>
    <w:rsid w:val="008F392F"/>
    <w:rsid w:val="008F4893"/>
    <w:rsid w:val="00902FA8"/>
    <w:rsid w:val="009065DA"/>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2A98"/>
    <w:rsid w:val="00996B3A"/>
    <w:rsid w:val="009A2A2D"/>
    <w:rsid w:val="009A39F8"/>
    <w:rsid w:val="009A4211"/>
    <w:rsid w:val="009A47B6"/>
    <w:rsid w:val="009A48F9"/>
    <w:rsid w:val="009B265D"/>
    <w:rsid w:val="009B5559"/>
    <w:rsid w:val="009B7758"/>
    <w:rsid w:val="009C0406"/>
    <w:rsid w:val="009C3EAC"/>
    <w:rsid w:val="009C470A"/>
    <w:rsid w:val="009C6944"/>
    <w:rsid w:val="009D63E5"/>
    <w:rsid w:val="009D685B"/>
    <w:rsid w:val="009D6C9F"/>
    <w:rsid w:val="009E044F"/>
    <w:rsid w:val="009E105D"/>
    <w:rsid w:val="009E3523"/>
    <w:rsid w:val="009E41A1"/>
    <w:rsid w:val="009E480B"/>
    <w:rsid w:val="009E5CB5"/>
    <w:rsid w:val="009E5DEC"/>
    <w:rsid w:val="009F1BB9"/>
    <w:rsid w:val="009F5CD0"/>
    <w:rsid w:val="009F74C6"/>
    <w:rsid w:val="009F7C98"/>
    <w:rsid w:val="00A0223C"/>
    <w:rsid w:val="00A113D1"/>
    <w:rsid w:val="00A150BC"/>
    <w:rsid w:val="00A1720B"/>
    <w:rsid w:val="00A23D36"/>
    <w:rsid w:val="00A268DB"/>
    <w:rsid w:val="00A31151"/>
    <w:rsid w:val="00A34171"/>
    <w:rsid w:val="00A343E0"/>
    <w:rsid w:val="00A35A0B"/>
    <w:rsid w:val="00A36562"/>
    <w:rsid w:val="00A41714"/>
    <w:rsid w:val="00A41AED"/>
    <w:rsid w:val="00A43D6A"/>
    <w:rsid w:val="00A4494B"/>
    <w:rsid w:val="00A44B80"/>
    <w:rsid w:val="00A45949"/>
    <w:rsid w:val="00A46ECB"/>
    <w:rsid w:val="00A53035"/>
    <w:rsid w:val="00A53BD2"/>
    <w:rsid w:val="00A54245"/>
    <w:rsid w:val="00A548F7"/>
    <w:rsid w:val="00A54C3B"/>
    <w:rsid w:val="00A55511"/>
    <w:rsid w:val="00A57E5A"/>
    <w:rsid w:val="00A6054C"/>
    <w:rsid w:val="00A645FD"/>
    <w:rsid w:val="00A64EEE"/>
    <w:rsid w:val="00A65021"/>
    <w:rsid w:val="00A6609B"/>
    <w:rsid w:val="00A668B5"/>
    <w:rsid w:val="00A669BC"/>
    <w:rsid w:val="00A66C20"/>
    <w:rsid w:val="00A705E6"/>
    <w:rsid w:val="00A728CD"/>
    <w:rsid w:val="00A7297C"/>
    <w:rsid w:val="00A73BAE"/>
    <w:rsid w:val="00A76E12"/>
    <w:rsid w:val="00A77D5D"/>
    <w:rsid w:val="00A807C6"/>
    <w:rsid w:val="00A87666"/>
    <w:rsid w:val="00A8766C"/>
    <w:rsid w:val="00A91141"/>
    <w:rsid w:val="00A920F8"/>
    <w:rsid w:val="00A95FA7"/>
    <w:rsid w:val="00A9667D"/>
    <w:rsid w:val="00A96D08"/>
    <w:rsid w:val="00AA2B80"/>
    <w:rsid w:val="00AB4C91"/>
    <w:rsid w:val="00AB50BA"/>
    <w:rsid w:val="00AC3DDE"/>
    <w:rsid w:val="00AD475A"/>
    <w:rsid w:val="00AD49B7"/>
    <w:rsid w:val="00AE0C5B"/>
    <w:rsid w:val="00AE400D"/>
    <w:rsid w:val="00AE5C67"/>
    <w:rsid w:val="00AE76FF"/>
    <w:rsid w:val="00AE7FCC"/>
    <w:rsid w:val="00AF0956"/>
    <w:rsid w:val="00AF0E68"/>
    <w:rsid w:val="00AF2ECF"/>
    <w:rsid w:val="00AF655D"/>
    <w:rsid w:val="00AF6E1D"/>
    <w:rsid w:val="00B00962"/>
    <w:rsid w:val="00B02AA6"/>
    <w:rsid w:val="00B035F9"/>
    <w:rsid w:val="00B11231"/>
    <w:rsid w:val="00B12257"/>
    <w:rsid w:val="00B17104"/>
    <w:rsid w:val="00B272E3"/>
    <w:rsid w:val="00B30D5E"/>
    <w:rsid w:val="00B30DF2"/>
    <w:rsid w:val="00B30E68"/>
    <w:rsid w:val="00B32A20"/>
    <w:rsid w:val="00B35A02"/>
    <w:rsid w:val="00B44194"/>
    <w:rsid w:val="00B45A79"/>
    <w:rsid w:val="00B466FE"/>
    <w:rsid w:val="00B51BCC"/>
    <w:rsid w:val="00B55740"/>
    <w:rsid w:val="00B56427"/>
    <w:rsid w:val="00B57601"/>
    <w:rsid w:val="00B60F04"/>
    <w:rsid w:val="00B6313F"/>
    <w:rsid w:val="00B63B04"/>
    <w:rsid w:val="00B73E3B"/>
    <w:rsid w:val="00B746B0"/>
    <w:rsid w:val="00B81D67"/>
    <w:rsid w:val="00B83B19"/>
    <w:rsid w:val="00B8436F"/>
    <w:rsid w:val="00B8443A"/>
    <w:rsid w:val="00B84CBC"/>
    <w:rsid w:val="00B854C1"/>
    <w:rsid w:val="00B8650D"/>
    <w:rsid w:val="00B87928"/>
    <w:rsid w:val="00B92B2C"/>
    <w:rsid w:val="00B9629D"/>
    <w:rsid w:val="00B971AA"/>
    <w:rsid w:val="00BA413B"/>
    <w:rsid w:val="00BA4600"/>
    <w:rsid w:val="00BA5147"/>
    <w:rsid w:val="00BA718A"/>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EB8"/>
    <w:rsid w:val="00BF5DEA"/>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C74F5"/>
    <w:rsid w:val="00CD050D"/>
    <w:rsid w:val="00CD05D5"/>
    <w:rsid w:val="00CD0616"/>
    <w:rsid w:val="00CD1026"/>
    <w:rsid w:val="00CD2C0B"/>
    <w:rsid w:val="00CE1222"/>
    <w:rsid w:val="00CE2E54"/>
    <w:rsid w:val="00CE3B39"/>
    <w:rsid w:val="00CE4222"/>
    <w:rsid w:val="00CE47BF"/>
    <w:rsid w:val="00CF0C41"/>
    <w:rsid w:val="00CF1AE7"/>
    <w:rsid w:val="00CF341F"/>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425D"/>
    <w:rsid w:val="00D85A9D"/>
    <w:rsid w:val="00D863D5"/>
    <w:rsid w:val="00DA0688"/>
    <w:rsid w:val="00DA2BA8"/>
    <w:rsid w:val="00DA4E66"/>
    <w:rsid w:val="00DA6248"/>
    <w:rsid w:val="00DB1DE6"/>
    <w:rsid w:val="00DB255F"/>
    <w:rsid w:val="00DB5013"/>
    <w:rsid w:val="00DB51D2"/>
    <w:rsid w:val="00DB698A"/>
    <w:rsid w:val="00DC3D61"/>
    <w:rsid w:val="00DC6554"/>
    <w:rsid w:val="00DC7F96"/>
    <w:rsid w:val="00DD15C2"/>
    <w:rsid w:val="00DD49F3"/>
    <w:rsid w:val="00DD4BC1"/>
    <w:rsid w:val="00DD69F9"/>
    <w:rsid w:val="00DD73A7"/>
    <w:rsid w:val="00DD757F"/>
    <w:rsid w:val="00DE053E"/>
    <w:rsid w:val="00DE07A7"/>
    <w:rsid w:val="00DE0BC8"/>
    <w:rsid w:val="00DE51B4"/>
    <w:rsid w:val="00DE648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5857"/>
    <w:rsid w:val="00E367C3"/>
    <w:rsid w:val="00E367EB"/>
    <w:rsid w:val="00E4304B"/>
    <w:rsid w:val="00E47C3F"/>
    <w:rsid w:val="00E501F2"/>
    <w:rsid w:val="00E51219"/>
    <w:rsid w:val="00E540AC"/>
    <w:rsid w:val="00E548FA"/>
    <w:rsid w:val="00E55868"/>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14AB"/>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078"/>
    <w:rsid w:val="00EC5CE3"/>
    <w:rsid w:val="00ED7A1D"/>
    <w:rsid w:val="00EE332E"/>
    <w:rsid w:val="00EE43A9"/>
    <w:rsid w:val="00EE4C4B"/>
    <w:rsid w:val="00EF4633"/>
    <w:rsid w:val="00EF56D9"/>
    <w:rsid w:val="00EF63FE"/>
    <w:rsid w:val="00F0486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66FA9"/>
    <w:rsid w:val="00F773D1"/>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E5AD3"/>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CF050FCA-AA69-4534-89C5-DDCB53D8F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3FE"/>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EF63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link w:val="Heading2Char"/>
    <w:qFormat/>
    <w:rsid w:val="00EF63FE"/>
    <w:pPr>
      <w:pBdr>
        <w:top w:val="none" w:sz="0" w:space="0" w:color="auto"/>
      </w:pBdr>
      <w:spacing w:before="180"/>
      <w:outlineLvl w:val="1"/>
    </w:pPr>
    <w:rPr>
      <w:sz w:val="32"/>
    </w:rPr>
  </w:style>
  <w:style w:type="paragraph" w:styleId="Heading3">
    <w:name w:val="heading 3"/>
    <w:basedOn w:val="Heading2"/>
    <w:next w:val="Normal"/>
    <w:link w:val="Heading3Char"/>
    <w:qFormat/>
    <w:rsid w:val="00EF63FE"/>
    <w:pPr>
      <w:spacing w:before="120"/>
      <w:outlineLvl w:val="2"/>
    </w:pPr>
    <w:rPr>
      <w:sz w:val="28"/>
    </w:rPr>
  </w:style>
  <w:style w:type="paragraph" w:styleId="Heading4">
    <w:name w:val="heading 4"/>
    <w:basedOn w:val="Heading3"/>
    <w:next w:val="Normal"/>
    <w:link w:val="Heading4Char"/>
    <w:qFormat/>
    <w:rsid w:val="00EF63FE"/>
    <w:pPr>
      <w:ind w:left="1418" w:hanging="1418"/>
      <w:outlineLvl w:val="3"/>
    </w:pPr>
    <w:rPr>
      <w:sz w:val="24"/>
    </w:rPr>
  </w:style>
  <w:style w:type="paragraph" w:styleId="Heading5">
    <w:name w:val="heading 5"/>
    <w:basedOn w:val="Heading4"/>
    <w:next w:val="Normal"/>
    <w:qFormat/>
    <w:rsid w:val="00EF63FE"/>
    <w:pPr>
      <w:ind w:left="1701" w:hanging="1701"/>
      <w:outlineLvl w:val="4"/>
    </w:pPr>
    <w:rPr>
      <w:sz w:val="22"/>
    </w:rPr>
  </w:style>
  <w:style w:type="paragraph" w:styleId="Heading6">
    <w:name w:val="heading 6"/>
    <w:next w:val="Normal"/>
    <w:qFormat/>
    <w:rsid w:val="00EF63FE"/>
    <w:pPr>
      <w:outlineLvl w:val="5"/>
    </w:pPr>
    <w:rPr>
      <w:rFonts w:ascii="Arial" w:eastAsia="Times New Roman" w:hAnsi="Arial"/>
      <w:lang w:eastAsia="en-GB"/>
    </w:rPr>
  </w:style>
  <w:style w:type="paragraph" w:styleId="Heading7">
    <w:name w:val="heading 7"/>
    <w:next w:val="Normal"/>
    <w:qFormat/>
    <w:rsid w:val="00EF63FE"/>
    <w:pPr>
      <w:outlineLvl w:val="6"/>
    </w:pPr>
    <w:rPr>
      <w:rFonts w:ascii="Arial" w:eastAsia="Times New Roman" w:hAnsi="Arial"/>
      <w:lang w:eastAsia="en-GB"/>
    </w:rPr>
  </w:style>
  <w:style w:type="paragraph" w:styleId="Heading8">
    <w:name w:val="heading 8"/>
    <w:basedOn w:val="Heading1"/>
    <w:next w:val="Normal"/>
    <w:link w:val="Heading8Char"/>
    <w:qFormat/>
    <w:rsid w:val="00EF63FE"/>
    <w:pPr>
      <w:ind w:left="0" w:firstLine="0"/>
      <w:outlineLvl w:val="7"/>
    </w:pPr>
  </w:style>
  <w:style w:type="paragraph" w:styleId="Heading9">
    <w:name w:val="heading 9"/>
    <w:basedOn w:val="Heading8"/>
    <w:next w:val="Normal"/>
    <w:qFormat/>
    <w:rsid w:val="00EF63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F63FE"/>
    <w:pPr>
      <w:ind w:left="1985" w:hanging="1985"/>
      <w:outlineLvl w:val="9"/>
    </w:pPr>
    <w:rPr>
      <w:sz w:val="20"/>
    </w:rPr>
  </w:style>
  <w:style w:type="paragraph" w:customStyle="1" w:styleId="EQ">
    <w:name w:val="EQ"/>
    <w:basedOn w:val="Normal"/>
    <w:next w:val="Normal"/>
    <w:link w:val="EQChar"/>
    <w:rsid w:val="00EF63FE"/>
    <w:pPr>
      <w:keepLines/>
      <w:tabs>
        <w:tab w:val="center" w:pos="4536"/>
        <w:tab w:val="right" w:pos="9072"/>
      </w:tabs>
    </w:pPr>
    <w:rPr>
      <w:noProof/>
    </w:rPr>
  </w:style>
  <w:style w:type="character" w:customStyle="1" w:styleId="ZGSM">
    <w:name w:val="ZGSM"/>
    <w:rsid w:val="00EF63FE"/>
  </w:style>
  <w:style w:type="paragraph" w:customStyle="1" w:styleId="ZD">
    <w:name w:val="ZD"/>
    <w:rsid w:val="00EF63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EF63FE"/>
    <w:pPr>
      <w:ind w:left="1701" w:hanging="1701"/>
    </w:pPr>
  </w:style>
  <w:style w:type="paragraph" w:styleId="TOC1">
    <w:name w:val="toc 1"/>
    <w:rsid w:val="00EF63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styleId="TOC2">
    <w:name w:val="toc 2"/>
    <w:basedOn w:val="TOC1"/>
    <w:rsid w:val="00EF63FE"/>
    <w:pPr>
      <w:keepNext w:val="0"/>
      <w:spacing w:before="0"/>
      <w:ind w:left="851" w:hanging="851"/>
    </w:pPr>
    <w:rPr>
      <w:sz w:val="20"/>
    </w:rPr>
  </w:style>
  <w:style w:type="paragraph" w:customStyle="1" w:styleId="TT">
    <w:name w:val="TT"/>
    <w:basedOn w:val="Heading1"/>
    <w:next w:val="Normal"/>
    <w:rsid w:val="00EF63FE"/>
    <w:pPr>
      <w:outlineLvl w:val="9"/>
    </w:pPr>
  </w:style>
  <w:style w:type="paragraph" w:customStyle="1" w:styleId="NF">
    <w:name w:val="NF"/>
    <w:basedOn w:val="NO"/>
    <w:rsid w:val="00EF63FE"/>
    <w:pPr>
      <w:keepNext/>
      <w:spacing w:after="0"/>
    </w:pPr>
    <w:rPr>
      <w:rFonts w:ascii="Arial" w:hAnsi="Arial"/>
      <w:sz w:val="18"/>
    </w:rPr>
  </w:style>
  <w:style w:type="paragraph" w:customStyle="1" w:styleId="NO">
    <w:name w:val="NO"/>
    <w:basedOn w:val="Normal"/>
    <w:link w:val="NOChar"/>
    <w:rsid w:val="00EF63FE"/>
    <w:pPr>
      <w:keepLines/>
      <w:ind w:left="1135" w:hanging="851"/>
    </w:pPr>
  </w:style>
  <w:style w:type="paragraph" w:customStyle="1" w:styleId="PL">
    <w:name w:val="PL"/>
    <w:link w:val="PLChar"/>
    <w:rsid w:val="00EF6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EF63FE"/>
    <w:pPr>
      <w:jc w:val="right"/>
    </w:pPr>
  </w:style>
  <w:style w:type="paragraph" w:customStyle="1" w:styleId="TAL">
    <w:name w:val="TAL"/>
    <w:basedOn w:val="Normal"/>
    <w:link w:val="TALChar"/>
    <w:rsid w:val="00EF63FE"/>
    <w:pPr>
      <w:keepNext/>
      <w:keepLines/>
      <w:spacing w:after="0"/>
    </w:pPr>
    <w:rPr>
      <w:rFonts w:ascii="Arial" w:hAnsi="Arial"/>
      <w:sz w:val="18"/>
    </w:rPr>
  </w:style>
  <w:style w:type="paragraph" w:customStyle="1" w:styleId="TAH">
    <w:name w:val="TAH"/>
    <w:basedOn w:val="TAC"/>
    <w:link w:val="TAHCar"/>
    <w:rsid w:val="00EF63FE"/>
    <w:rPr>
      <w:b/>
    </w:rPr>
  </w:style>
  <w:style w:type="paragraph" w:customStyle="1" w:styleId="TAC">
    <w:name w:val="TAC"/>
    <w:basedOn w:val="TAL"/>
    <w:link w:val="TACChar"/>
    <w:rsid w:val="00EF63FE"/>
    <w:pPr>
      <w:jc w:val="center"/>
    </w:pPr>
  </w:style>
  <w:style w:type="paragraph" w:customStyle="1" w:styleId="LD">
    <w:name w:val="LD"/>
    <w:rsid w:val="00EF63FE"/>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EF63FE"/>
    <w:pPr>
      <w:keepLines/>
      <w:ind w:left="1702" w:hanging="1418"/>
    </w:pPr>
  </w:style>
  <w:style w:type="paragraph" w:customStyle="1" w:styleId="FP">
    <w:name w:val="FP"/>
    <w:basedOn w:val="Normal"/>
    <w:rsid w:val="00EF63FE"/>
    <w:pPr>
      <w:spacing w:after="0"/>
    </w:pPr>
  </w:style>
  <w:style w:type="paragraph" w:customStyle="1" w:styleId="NW">
    <w:name w:val="NW"/>
    <w:basedOn w:val="NO"/>
    <w:rsid w:val="00EF63FE"/>
    <w:pPr>
      <w:spacing w:after="0"/>
    </w:pPr>
  </w:style>
  <w:style w:type="paragraph" w:customStyle="1" w:styleId="EW">
    <w:name w:val="EW"/>
    <w:basedOn w:val="EX"/>
    <w:rsid w:val="00EF63FE"/>
    <w:pPr>
      <w:spacing w:after="0"/>
    </w:pPr>
  </w:style>
  <w:style w:type="paragraph" w:customStyle="1" w:styleId="B1">
    <w:name w:val="B1"/>
    <w:basedOn w:val="Normal"/>
    <w:link w:val="B1Zchn"/>
    <w:rsid w:val="009F7C98"/>
    <w:pPr>
      <w:ind w:left="568" w:hanging="284"/>
    </w:pPr>
  </w:style>
  <w:style w:type="paragraph" w:styleId="TOC3">
    <w:name w:val="toc 3"/>
    <w:basedOn w:val="TOC2"/>
    <w:rsid w:val="00EF63FE"/>
    <w:pPr>
      <w:ind w:left="1134" w:hanging="1134"/>
    </w:pPr>
  </w:style>
  <w:style w:type="paragraph" w:styleId="TOC4">
    <w:name w:val="toc 4"/>
    <w:basedOn w:val="TOC3"/>
    <w:rsid w:val="00EF63FE"/>
    <w:pPr>
      <w:ind w:left="1418" w:hanging="1418"/>
    </w:pPr>
  </w:style>
  <w:style w:type="paragraph" w:customStyle="1" w:styleId="EditorsNote">
    <w:name w:val="Editor's Note"/>
    <w:basedOn w:val="NO"/>
    <w:link w:val="EditorsNoteChar"/>
    <w:rsid w:val="00EF63FE"/>
    <w:pPr>
      <w:ind w:left="1559" w:hanging="1276"/>
    </w:pPr>
    <w:rPr>
      <w:color w:val="FF0000"/>
    </w:rPr>
  </w:style>
  <w:style w:type="paragraph" w:customStyle="1" w:styleId="TH">
    <w:name w:val="TH"/>
    <w:basedOn w:val="Normal"/>
    <w:link w:val="THChar"/>
    <w:rsid w:val="00EF63FE"/>
    <w:pPr>
      <w:keepNext/>
      <w:keepLines/>
      <w:spacing w:before="60"/>
      <w:jc w:val="center"/>
    </w:pPr>
    <w:rPr>
      <w:rFonts w:ascii="Arial" w:hAnsi="Arial"/>
      <w:b/>
    </w:rPr>
  </w:style>
  <w:style w:type="paragraph" w:customStyle="1" w:styleId="ZA">
    <w:name w:val="ZA"/>
    <w:rsid w:val="00EF63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EF63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EF63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EF63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EF63FE"/>
    <w:pPr>
      <w:ind w:left="851" w:hanging="851"/>
    </w:pPr>
  </w:style>
  <w:style w:type="paragraph" w:customStyle="1" w:styleId="ZH">
    <w:name w:val="ZH"/>
    <w:rsid w:val="00EF63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link w:val="TFChar"/>
    <w:rsid w:val="00EF63FE"/>
    <w:pPr>
      <w:keepNext w:val="0"/>
      <w:spacing w:before="0" w:after="240"/>
    </w:pPr>
  </w:style>
  <w:style w:type="paragraph" w:customStyle="1" w:styleId="ZG">
    <w:name w:val="ZG"/>
    <w:rsid w:val="00EF63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Normal"/>
    <w:link w:val="B2Char"/>
    <w:rsid w:val="009F7C98"/>
    <w:pPr>
      <w:ind w:left="851" w:hanging="284"/>
    </w:pPr>
  </w:style>
  <w:style w:type="paragraph" w:customStyle="1" w:styleId="B3">
    <w:name w:val="B3"/>
    <w:basedOn w:val="Normal"/>
    <w:link w:val="B3Char"/>
    <w:rsid w:val="009F7C98"/>
    <w:pPr>
      <w:ind w:left="1135" w:hanging="284"/>
    </w:pPr>
  </w:style>
  <w:style w:type="paragraph" w:customStyle="1" w:styleId="B4">
    <w:name w:val="B4"/>
    <w:basedOn w:val="Normal"/>
    <w:link w:val="B4Char"/>
    <w:rsid w:val="009F7C98"/>
    <w:pPr>
      <w:ind w:left="1418" w:hanging="284"/>
    </w:pPr>
  </w:style>
  <w:style w:type="paragraph" w:customStyle="1" w:styleId="B5">
    <w:name w:val="B5"/>
    <w:basedOn w:val="Normal"/>
    <w:link w:val="B5Char"/>
    <w:rsid w:val="009F7C98"/>
    <w:pPr>
      <w:ind w:left="1702" w:hanging="284"/>
    </w:pPr>
  </w:style>
  <w:style w:type="paragraph" w:customStyle="1" w:styleId="ZTD">
    <w:name w:val="ZTD"/>
    <w:basedOn w:val="ZB"/>
    <w:rsid w:val="00EF63FE"/>
    <w:pPr>
      <w:framePr w:hRule="auto" w:wrap="notBeside" w:y="852"/>
    </w:pPr>
    <w:rPr>
      <w:i w:val="0"/>
      <w:sz w:val="40"/>
    </w:rPr>
  </w:style>
  <w:style w:type="paragraph" w:customStyle="1" w:styleId="ZV">
    <w:name w:val="ZV"/>
    <w:basedOn w:val="ZU"/>
    <w:rsid w:val="00EF63FE"/>
    <w:pPr>
      <w:framePr w:wrap="notBeside" w:y="16161"/>
    </w:pPr>
  </w:style>
  <w:style w:type="paragraph" w:styleId="TOC6">
    <w:name w:val="toc 6"/>
    <w:basedOn w:val="TOC5"/>
    <w:next w:val="Normal"/>
    <w:rsid w:val="00EF63FE"/>
    <w:pPr>
      <w:ind w:left="1985" w:hanging="1985"/>
    </w:pPr>
  </w:style>
  <w:style w:type="paragraph" w:customStyle="1" w:styleId="Guidance">
    <w:name w:val="Guidance"/>
    <w:basedOn w:val="Normal"/>
    <w:link w:val="GuidanceChar"/>
    <w:qFormat/>
    <w:rPr>
      <w:i/>
      <w:color w:val="0000FF"/>
    </w:rPr>
  </w:style>
  <w:style w:type="character" w:customStyle="1" w:styleId="B1Zchn">
    <w:name w:val="B1 Zchn"/>
    <w:link w:val="B1"/>
    <w:qFormat/>
    <w:rPr>
      <w:rFonts w:eastAsia="Times New Roman"/>
      <w:lang w:eastAsia="en-GB"/>
    </w:rPr>
  </w:style>
  <w:style w:type="character" w:customStyle="1" w:styleId="B2Char">
    <w:name w:val="B2 Char"/>
    <w:link w:val="B2"/>
    <w:qFormat/>
    <w:rPr>
      <w:rFonts w:eastAsia="Times New Roman"/>
      <w:lang w:eastAsia="en-GB"/>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rsid w:val="00A41AED"/>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paragraph" w:styleId="TOC7">
    <w:name w:val="toc 7"/>
    <w:basedOn w:val="TOC6"/>
    <w:next w:val="Normal"/>
    <w:rsid w:val="00EF63FE"/>
    <w:pPr>
      <w:ind w:left="2268" w:hanging="2268"/>
    </w:pPr>
  </w:style>
  <w:style w:type="character" w:customStyle="1" w:styleId="EditorsNoteChar">
    <w:name w:val="Editor's Note Char"/>
    <w:link w:val="EditorsNote"/>
    <w:qFormat/>
    <w:rPr>
      <w:rFonts w:eastAsia="Times New Roman"/>
      <w:color w:val="FF0000"/>
      <w:lang w:eastAsia="en-GB"/>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lang w:eastAsia="en-GB"/>
    </w:rPr>
  </w:style>
  <w:style w:type="character" w:customStyle="1" w:styleId="Heading4Char">
    <w:name w:val="Heading 4 Char"/>
    <w:link w:val="Heading4"/>
    <w:qFormat/>
    <w:rPr>
      <w:rFonts w:ascii="Arial" w:eastAsia="Times New Roman" w:hAnsi="Arial"/>
      <w:sz w:val="24"/>
      <w:lang w:eastAsia="en-GB"/>
    </w:rPr>
  </w:style>
  <w:style w:type="character" w:customStyle="1" w:styleId="Heading2Char">
    <w:name w:val="Heading 2 Char"/>
    <w:link w:val="Heading2"/>
    <w:qFormat/>
    <w:rPr>
      <w:rFonts w:ascii="Arial" w:eastAsia="Times New Roman" w:hAnsi="Arial"/>
      <w:sz w:val="32"/>
      <w:lang w:eastAsia="en-GB"/>
    </w:rPr>
  </w:style>
  <w:style w:type="character" w:customStyle="1" w:styleId="EQChar">
    <w:name w:val="EQ Char"/>
    <w:link w:val="EQ"/>
    <w:qFormat/>
    <w:locked/>
    <w:rPr>
      <w:rFonts w:eastAsia="Times New Roman"/>
      <w:noProof/>
      <w:lang w:eastAsia="en-GB"/>
    </w:rPr>
  </w:style>
  <w:style w:type="paragraph" w:styleId="TOC8">
    <w:name w:val="toc 8"/>
    <w:basedOn w:val="TOC1"/>
    <w:rsid w:val="00EF63FE"/>
    <w:pPr>
      <w:spacing w:before="180"/>
      <w:ind w:left="2693" w:hanging="2693"/>
    </w:pPr>
    <w:rPr>
      <w:b/>
    </w:rPr>
  </w:style>
  <w:style w:type="paragraph" w:styleId="TOC9">
    <w:name w:val="toc 9"/>
    <w:basedOn w:val="TOC8"/>
    <w:rsid w:val="00EF63FE"/>
    <w:pPr>
      <w:ind w:left="1418" w:hanging="1418"/>
    </w:pPr>
  </w:style>
  <w:style w:type="paragraph" w:styleId="Header">
    <w:name w:val="header"/>
    <w:basedOn w:val="Normal"/>
    <w:link w:val="HeaderChar"/>
    <w:qFormat/>
    <w:rsid w:val="00EF63FE"/>
    <w:pPr>
      <w:tabs>
        <w:tab w:val="center" w:pos="4513"/>
        <w:tab w:val="right" w:pos="9026"/>
      </w:tabs>
      <w:spacing w:after="0"/>
    </w:pPr>
  </w:style>
  <w:style w:type="character" w:customStyle="1" w:styleId="HeaderChar">
    <w:name w:val="Header Char"/>
    <w:basedOn w:val="DefaultParagraphFont"/>
    <w:link w:val="Header"/>
    <w:rsid w:val="00EF63FE"/>
    <w:rPr>
      <w:rFonts w:eastAsia="Times New Roman"/>
      <w:lang w:eastAsia="en-GB"/>
    </w:rPr>
  </w:style>
  <w:style w:type="paragraph" w:styleId="Footer">
    <w:name w:val="footer"/>
    <w:basedOn w:val="Normal"/>
    <w:link w:val="FooterChar"/>
    <w:qFormat/>
    <w:rsid w:val="00EF63FE"/>
    <w:pPr>
      <w:tabs>
        <w:tab w:val="center" w:pos="4513"/>
        <w:tab w:val="right" w:pos="9026"/>
      </w:tabs>
      <w:spacing w:after="0"/>
    </w:pPr>
  </w:style>
  <w:style w:type="character" w:customStyle="1" w:styleId="FooterChar">
    <w:name w:val="Footer Char"/>
    <w:basedOn w:val="DefaultParagraphFont"/>
    <w:link w:val="Footer"/>
    <w:rsid w:val="00EF63FE"/>
    <w:rPr>
      <w:rFonts w:eastAsia="Times New Roman"/>
      <w:lang w:eastAsia="en-GB"/>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qFormat/>
    <w:rPr>
      <w:i/>
      <w:color w:val="0000FF"/>
      <w:lang w:val="en-GB" w:eastAsia="en-US"/>
    </w:rPr>
  </w:style>
  <w:style w:type="character" w:customStyle="1" w:styleId="PLChar">
    <w:name w:val="PL Char"/>
    <w:link w:val="PL"/>
    <w:qFormat/>
    <w:rPr>
      <w:rFonts w:ascii="Courier New" w:eastAsia="Times New Roman" w:hAnsi="Courier New"/>
      <w:noProof/>
      <w:sz w:val="16"/>
      <w:lang w:eastAsia="en-GB"/>
    </w:rPr>
  </w:style>
  <w:style w:type="paragraph" w:customStyle="1" w:styleId="2">
    <w:name w:val="修订2"/>
    <w:hidden/>
    <w:semiHidden/>
    <w:qFormat/>
    <w:rPr>
      <w:rFonts w:eastAsia="Batang"/>
      <w:lang w:eastAsia="en-US"/>
    </w:rPr>
  </w:style>
  <w:style w:type="character" w:customStyle="1" w:styleId="Heading1Char">
    <w:name w:val="Heading 1 Char"/>
    <w:link w:val="Heading1"/>
    <w:qFormat/>
    <w:rPr>
      <w:rFonts w:ascii="Arial" w:eastAsia="Times New Roman" w:hAnsi="Arial"/>
      <w:sz w:val="36"/>
      <w:lang w:eastAsia="en-GB"/>
    </w:rPr>
  </w:style>
  <w:style w:type="character" w:customStyle="1" w:styleId="Heading8Char">
    <w:name w:val="Heading 8 Char"/>
    <w:link w:val="Heading8"/>
    <w:qFormat/>
    <w:rPr>
      <w:rFonts w:ascii="Arial" w:eastAsia="Times New Roman" w:hAnsi="Arial"/>
      <w:sz w:val="36"/>
      <w:lang w:eastAsia="en-GB"/>
    </w:rPr>
  </w:style>
  <w:style w:type="character" w:customStyle="1" w:styleId="B3Char">
    <w:name w:val="B3 Char"/>
    <w:link w:val="B3"/>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paragraph" w:customStyle="1" w:styleId="1">
    <w:name w:val="修订1"/>
    <w:hidden/>
    <w:semiHidden/>
    <w:qFormat/>
    <w:rPr>
      <w:rFonts w:eastAsia="Batang"/>
      <w:lang w:eastAsia="en-US"/>
    </w:rPr>
  </w:style>
  <w:style w:type="paragraph" w:customStyle="1" w:styleId="a">
    <w:name w:val="変更箇所"/>
    <w:hidden/>
    <w:semiHidden/>
    <w:qFormat/>
    <w:rPr>
      <w:lang w:eastAsia="en-US"/>
    </w:rPr>
  </w:style>
  <w:style w:type="paragraph" w:customStyle="1" w:styleId="a0">
    <w:name w:val="수정"/>
    <w:hidden/>
    <w:semiHidden/>
    <w:qFormat/>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qFormat/>
    <w:rPr>
      <w:lang w:eastAsia="en-US"/>
    </w:rPr>
  </w:style>
  <w:style w:type="paragraph" w:customStyle="1" w:styleId="121">
    <w:name w:val="表 (青) 121"/>
    <w:hidden/>
    <w:uiPriority w:val="71"/>
    <w:qFormat/>
    <w:rPr>
      <w:rFonts w:eastAsia="SimSun"/>
      <w:lang w:eastAsia="en-US"/>
    </w:rPr>
  </w:style>
  <w:style w:type="paragraph" w:customStyle="1" w:styleId="-11">
    <w:name w:val="彩色底纹 - 着色 11"/>
    <w:hidden/>
    <w:uiPriority w:val="99"/>
    <w:semiHidden/>
    <w:qFormat/>
    <w:rPr>
      <w:rFonts w:eastAsia="SimSun"/>
      <w:lang w:eastAsia="en-US"/>
    </w:rPr>
  </w:style>
  <w:style w:type="paragraph" w:customStyle="1" w:styleId="8">
    <w:name w:val="修订8"/>
    <w:hidden/>
    <w:semiHidden/>
    <w:qFormat/>
    <w:rPr>
      <w:rFonts w:eastAsia="Batang"/>
      <w:lang w:eastAsia="en-US"/>
    </w:rPr>
  </w:style>
  <w:style w:type="character" w:customStyle="1" w:styleId="ListParagraphChar">
    <w:name w:val="List Paragraph Char"/>
    <w:link w:val="ListParagraph"/>
    <w:uiPriority w:val="34"/>
    <w:qFormat/>
    <w:locked/>
    <w:rPr>
      <w:rFonts w:ascii="Calibri" w:eastAsia="Calibri" w:hAnsi="Calibri"/>
      <w:sz w:val="22"/>
      <w:szCs w:val="22"/>
      <w:lang w:val="en-US"/>
    </w:rPr>
  </w:style>
  <w:style w:type="paragraph" w:customStyle="1" w:styleId="5">
    <w:name w:val="変更箇所5"/>
    <w:hidden/>
    <w:semiHidden/>
    <w:qFormat/>
    <w:rPr>
      <w:lang w:eastAsia="en-US"/>
    </w:rPr>
  </w:style>
  <w:style w:type="paragraph" w:customStyle="1" w:styleId="9">
    <w:name w:val="修订9"/>
    <w:hidden/>
    <w:semiHidden/>
    <w:qFormat/>
    <w:rPr>
      <w:rFonts w:eastAsia="Batang"/>
      <w:lang w:eastAsia="en-US"/>
    </w:rPr>
  </w:style>
  <w:style w:type="paragraph" w:customStyle="1" w:styleId="10">
    <w:name w:val="修订10"/>
    <w:hidden/>
    <w:semiHidden/>
    <w:qFormat/>
    <w:rsid w:val="00DD15C2"/>
    <w:rPr>
      <w:rFonts w:eastAsia="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4.png"/><Relationship Id="rId299" Type="http://schemas.openxmlformats.org/officeDocument/2006/relationships/oleObject" Target="embeddings/oleObject175.bin"/><Relationship Id="rId21" Type="http://schemas.openxmlformats.org/officeDocument/2006/relationships/oleObject" Target="embeddings/oleObject7.bin"/><Relationship Id="rId63" Type="http://schemas.openxmlformats.org/officeDocument/2006/relationships/oleObject" Target="embeddings/oleObject35.bin"/><Relationship Id="rId159" Type="http://schemas.openxmlformats.org/officeDocument/2006/relationships/oleObject" Target="embeddings/oleObject88.bin"/><Relationship Id="rId324" Type="http://schemas.openxmlformats.org/officeDocument/2006/relationships/oleObject" Target="embeddings/oleObject185.bin"/><Relationship Id="rId366" Type="http://schemas.openxmlformats.org/officeDocument/2006/relationships/image" Target="media/image165.png"/><Relationship Id="rId170" Type="http://schemas.openxmlformats.org/officeDocument/2006/relationships/oleObject" Target="embeddings/oleObject98.bin"/><Relationship Id="rId226" Type="http://schemas.openxmlformats.org/officeDocument/2006/relationships/oleObject" Target="embeddings/oleObject137.bin"/><Relationship Id="rId268" Type="http://schemas.openxmlformats.org/officeDocument/2006/relationships/oleObject" Target="embeddings/oleObject162.bin"/><Relationship Id="rId32" Type="http://schemas.openxmlformats.org/officeDocument/2006/relationships/oleObject" Target="embeddings/oleObject15.bin"/><Relationship Id="rId74" Type="http://schemas.openxmlformats.org/officeDocument/2006/relationships/image" Target="media/image22.wmf"/><Relationship Id="rId128" Type="http://schemas.openxmlformats.org/officeDocument/2006/relationships/image" Target="media/image48.wmf"/><Relationship Id="rId335" Type="http://schemas.openxmlformats.org/officeDocument/2006/relationships/image" Target="media/image135.png"/><Relationship Id="rId377" Type="http://schemas.openxmlformats.org/officeDocument/2006/relationships/image" Target="media/image174.emf"/><Relationship Id="rId5" Type="http://schemas.openxmlformats.org/officeDocument/2006/relationships/settings" Target="settings.xml"/><Relationship Id="rId95" Type="http://schemas.openxmlformats.org/officeDocument/2006/relationships/image" Target="media/image33.png"/><Relationship Id="rId160" Type="http://schemas.openxmlformats.org/officeDocument/2006/relationships/image" Target="media/image59.wmf"/><Relationship Id="rId181" Type="http://schemas.openxmlformats.org/officeDocument/2006/relationships/oleObject" Target="embeddings/oleObject106.bin"/><Relationship Id="rId216" Type="http://schemas.openxmlformats.org/officeDocument/2006/relationships/oleObject" Target="embeddings/oleObject128.bin"/><Relationship Id="rId237" Type="http://schemas.openxmlformats.org/officeDocument/2006/relationships/image" Target="media/image82.wmf"/><Relationship Id="rId402" Type="http://schemas.openxmlformats.org/officeDocument/2006/relationships/hyperlink" Target="file:///C:\Users\user\AppData\TDOC\meeting_handling\Tdoc\R5-182883.zip" TargetMode="External"/><Relationship Id="rId258" Type="http://schemas.openxmlformats.org/officeDocument/2006/relationships/oleObject" Target="embeddings/oleObject155.bin"/><Relationship Id="rId279" Type="http://schemas.openxmlformats.org/officeDocument/2006/relationships/image" Target="media/image98.png"/><Relationship Id="rId22" Type="http://schemas.openxmlformats.org/officeDocument/2006/relationships/oleObject" Target="embeddings/oleObject8.bin"/><Relationship Id="rId43" Type="http://schemas.openxmlformats.org/officeDocument/2006/relationships/oleObject" Target="embeddings/oleObject23.bin"/><Relationship Id="rId64" Type="http://schemas.openxmlformats.org/officeDocument/2006/relationships/image" Target="media/image17.wmf"/><Relationship Id="rId118" Type="http://schemas.openxmlformats.org/officeDocument/2006/relationships/oleObject" Target="embeddings/oleObject62.bin"/><Relationship Id="rId139" Type="http://schemas.openxmlformats.org/officeDocument/2006/relationships/oleObject" Target="embeddings/oleObject75.bin"/><Relationship Id="rId290" Type="http://schemas.openxmlformats.org/officeDocument/2006/relationships/oleObject" Target="embeddings/oleObject170.bin"/><Relationship Id="rId304" Type="http://schemas.openxmlformats.org/officeDocument/2006/relationships/image" Target="media/image111.png"/><Relationship Id="rId325" Type="http://schemas.openxmlformats.org/officeDocument/2006/relationships/oleObject" Target="embeddings/oleObject186.bin"/><Relationship Id="rId346" Type="http://schemas.openxmlformats.org/officeDocument/2006/relationships/image" Target="media/image146.png"/><Relationship Id="rId367" Type="http://schemas.openxmlformats.org/officeDocument/2006/relationships/image" Target="media/image166.png"/><Relationship Id="rId388" Type="http://schemas.openxmlformats.org/officeDocument/2006/relationships/hyperlink" Target="file:///C:\Users\user\Users\user\AppData\TDoc\Inbox\Tdoc\R5-181834.zip" TargetMode="External"/><Relationship Id="rId85" Type="http://schemas.openxmlformats.org/officeDocument/2006/relationships/oleObject" Target="embeddings/oleObject46.bin"/><Relationship Id="rId150" Type="http://schemas.openxmlformats.org/officeDocument/2006/relationships/image" Target="media/image55.png"/><Relationship Id="rId171" Type="http://schemas.openxmlformats.org/officeDocument/2006/relationships/oleObject" Target="embeddings/oleObject99.bin"/><Relationship Id="rId192" Type="http://schemas.openxmlformats.org/officeDocument/2006/relationships/oleObject" Target="embeddings/oleObject112.bin"/><Relationship Id="rId206" Type="http://schemas.openxmlformats.org/officeDocument/2006/relationships/oleObject" Target="embeddings/oleObject122.bin"/><Relationship Id="rId227" Type="http://schemas.openxmlformats.org/officeDocument/2006/relationships/image" Target="media/image77.wmf"/><Relationship Id="rId413" Type="http://schemas.openxmlformats.org/officeDocument/2006/relationships/theme" Target="theme/theme1.xml"/><Relationship Id="rId248" Type="http://schemas.openxmlformats.org/officeDocument/2006/relationships/oleObject" Target="embeddings/oleObject150.bin"/><Relationship Id="rId269" Type="http://schemas.openxmlformats.org/officeDocument/2006/relationships/oleObject" Target="embeddings/oleObject163.bin"/><Relationship Id="rId12" Type="http://schemas.openxmlformats.org/officeDocument/2006/relationships/footer" Target="footer3.xml"/><Relationship Id="rId33" Type="http://schemas.openxmlformats.org/officeDocument/2006/relationships/oleObject" Target="embeddings/oleObject16.bin"/><Relationship Id="rId108" Type="http://schemas.openxmlformats.org/officeDocument/2006/relationships/oleObject" Target="embeddings/oleObject57.bin"/><Relationship Id="rId129" Type="http://schemas.openxmlformats.org/officeDocument/2006/relationships/oleObject" Target="embeddings/oleObject68.bin"/><Relationship Id="rId280" Type="http://schemas.openxmlformats.org/officeDocument/2006/relationships/image" Target="media/image99.png"/><Relationship Id="rId315" Type="http://schemas.openxmlformats.org/officeDocument/2006/relationships/image" Target="media/image122.emf"/><Relationship Id="rId336" Type="http://schemas.openxmlformats.org/officeDocument/2006/relationships/image" Target="media/image136.png"/><Relationship Id="rId357" Type="http://schemas.openxmlformats.org/officeDocument/2006/relationships/image" Target="media/image157.wmf"/><Relationship Id="rId54" Type="http://schemas.openxmlformats.org/officeDocument/2006/relationships/image" Target="media/image12.wmf"/><Relationship Id="rId75" Type="http://schemas.openxmlformats.org/officeDocument/2006/relationships/oleObject" Target="embeddings/oleObject41.bin"/><Relationship Id="rId96" Type="http://schemas.openxmlformats.org/officeDocument/2006/relationships/image" Target="media/image34.wmf"/><Relationship Id="rId140" Type="http://schemas.openxmlformats.org/officeDocument/2006/relationships/image" Target="media/image52.wmf"/><Relationship Id="rId161" Type="http://schemas.openxmlformats.org/officeDocument/2006/relationships/oleObject" Target="embeddings/oleObject89.bin"/><Relationship Id="rId182" Type="http://schemas.openxmlformats.org/officeDocument/2006/relationships/image" Target="media/image63.wmf"/><Relationship Id="rId217" Type="http://schemas.openxmlformats.org/officeDocument/2006/relationships/image" Target="media/image76.wmf"/><Relationship Id="rId378" Type="http://schemas.openxmlformats.org/officeDocument/2006/relationships/image" Target="media/image175.emf"/><Relationship Id="rId399" Type="http://schemas.openxmlformats.org/officeDocument/2006/relationships/hyperlink" Target="file:///C:\Users\user\AppData\TDOC\meeting_handling\Tdoc\R5-182769.zip" TargetMode="External"/><Relationship Id="rId403" Type="http://schemas.openxmlformats.org/officeDocument/2006/relationships/hyperlink" Target="file:///C:\Users\user\AppData\TDOC\meeting_handling\Tdoc\R5-182884.zip" TargetMode="External"/><Relationship Id="rId6" Type="http://schemas.openxmlformats.org/officeDocument/2006/relationships/webSettings" Target="webSettings.xml"/><Relationship Id="rId238" Type="http://schemas.openxmlformats.org/officeDocument/2006/relationships/oleObject" Target="embeddings/oleObject143.bin"/><Relationship Id="rId259" Type="http://schemas.openxmlformats.org/officeDocument/2006/relationships/image" Target="media/image91.wmf"/><Relationship Id="rId23" Type="http://schemas.openxmlformats.org/officeDocument/2006/relationships/oleObject" Target="embeddings/oleObject9.bin"/><Relationship Id="rId119" Type="http://schemas.openxmlformats.org/officeDocument/2006/relationships/oleObject" Target="embeddings/oleObject63.bin"/><Relationship Id="rId270" Type="http://schemas.openxmlformats.org/officeDocument/2006/relationships/image" Target="media/image94.wmf"/><Relationship Id="rId291" Type="http://schemas.openxmlformats.org/officeDocument/2006/relationships/image" Target="media/image107.wmf"/><Relationship Id="rId305" Type="http://schemas.openxmlformats.org/officeDocument/2006/relationships/image" Target="media/image112.png"/><Relationship Id="rId326" Type="http://schemas.openxmlformats.org/officeDocument/2006/relationships/image" Target="media/image126.png"/><Relationship Id="rId347" Type="http://schemas.openxmlformats.org/officeDocument/2006/relationships/image" Target="media/image147.png"/><Relationship Id="rId44" Type="http://schemas.openxmlformats.org/officeDocument/2006/relationships/oleObject" Target="embeddings/oleObject24.bin"/><Relationship Id="rId65" Type="http://schemas.openxmlformats.org/officeDocument/2006/relationships/oleObject" Target="embeddings/oleObject36.bin"/><Relationship Id="rId86" Type="http://schemas.openxmlformats.org/officeDocument/2006/relationships/image" Target="media/image28.wmf"/><Relationship Id="rId130" Type="http://schemas.openxmlformats.org/officeDocument/2006/relationships/oleObject" Target="embeddings/oleObject69.bin"/><Relationship Id="rId151" Type="http://schemas.openxmlformats.org/officeDocument/2006/relationships/oleObject" Target="embeddings/oleObject83.bin"/><Relationship Id="rId368" Type="http://schemas.openxmlformats.org/officeDocument/2006/relationships/image" Target="media/image167.emf"/><Relationship Id="rId389" Type="http://schemas.openxmlformats.org/officeDocument/2006/relationships/hyperlink" Target="file:///C:\Users\user\Users\user\AppData\TDoc\Inbox\Tdoc\R5-181834r1.zip" TargetMode="External"/><Relationship Id="rId172" Type="http://schemas.openxmlformats.org/officeDocument/2006/relationships/oleObject" Target="embeddings/oleObject100.bin"/><Relationship Id="rId193" Type="http://schemas.openxmlformats.org/officeDocument/2006/relationships/image" Target="media/image68.wmf"/><Relationship Id="rId207" Type="http://schemas.openxmlformats.org/officeDocument/2006/relationships/image" Target="media/image72.wmf"/><Relationship Id="rId228" Type="http://schemas.openxmlformats.org/officeDocument/2006/relationships/oleObject" Target="embeddings/oleObject138.bin"/><Relationship Id="rId249" Type="http://schemas.openxmlformats.org/officeDocument/2006/relationships/image" Target="media/image86.wmf"/><Relationship Id="rId13" Type="http://schemas.openxmlformats.org/officeDocument/2006/relationships/image" Target="media/image1.wmf"/><Relationship Id="rId109" Type="http://schemas.openxmlformats.org/officeDocument/2006/relationships/image" Target="media/image40.wmf"/><Relationship Id="rId260" Type="http://schemas.openxmlformats.org/officeDocument/2006/relationships/oleObject" Target="embeddings/oleObject156.bin"/><Relationship Id="rId281" Type="http://schemas.openxmlformats.org/officeDocument/2006/relationships/image" Target="media/image100.png"/><Relationship Id="rId316" Type="http://schemas.openxmlformats.org/officeDocument/2006/relationships/image" Target="media/image123.emf"/><Relationship Id="rId337" Type="http://schemas.openxmlformats.org/officeDocument/2006/relationships/image" Target="media/image137.png"/><Relationship Id="rId34" Type="http://schemas.openxmlformats.org/officeDocument/2006/relationships/oleObject" Target="embeddings/oleObject17.bin"/><Relationship Id="rId55" Type="http://schemas.openxmlformats.org/officeDocument/2006/relationships/oleObject" Target="embeddings/oleObject31.bin"/><Relationship Id="rId76" Type="http://schemas.openxmlformats.org/officeDocument/2006/relationships/image" Target="media/image23.wmf"/><Relationship Id="rId97" Type="http://schemas.openxmlformats.org/officeDocument/2006/relationships/oleObject" Target="embeddings/oleObject51.bin"/><Relationship Id="rId120" Type="http://schemas.openxmlformats.org/officeDocument/2006/relationships/image" Target="media/image45.emf"/><Relationship Id="rId141" Type="http://schemas.openxmlformats.org/officeDocument/2006/relationships/oleObject" Target="embeddings/oleObject76.bin"/><Relationship Id="rId358" Type="http://schemas.openxmlformats.org/officeDocument/2006/relationships/image" Target="media/image158.emf"/><Relationship Id="rId379" Type="http://schemas.openxmlformats.org/officeDocument/2006/relationships/image" Target="media/image176.png"/><Relationship Id="rId7" Type="http://schemas.openxmlformats.org/officeDocument/2006/relationships/footnotes" Target="footnotes.xml"/><Relationship Id="rId162" Type="http://schemas.openxmlformats.org/officeDocument/2006/relationships/oleObject" Target="embeddings/oleObject90.bin"/><Relationship Id="rId183" Type="http://schemas.openxmlformats.org/officeDocument/2006/relationships/oleObject" Target="embeddings/oleObject107.bin"/><Relationship Id="rId218" Type="http://schemas.openxmlformats.org/officeDocument/2006/relationships/oleObject" Target="embeddings/oleObject129.bin"/><Relationship Id="rId239" Type="http://schemas.openxmlformats.org/officeDocument/2006/relationships/oleObject" Target="embeddings/oleObject144.bin"/><Relationship Id="rId390" Type="http://schemas.openxmlformats.org/officeDocument/2006/relationships/hyperlink" Target="file:///C:\Users\user\Users\user\AppData\TDoc\Inbox\Tdoc\R5-181834r2.zip" TargetMode="External"/><Relationship Id="rId404" Type="http://schemas.openxmlformats.org/officeDocument/2006/relationships/hyperlink" Target="file:///C:\Users\user\AppData\TDOC\meeting_handling\Tdoc\R5-182890.zip" TargetMode="External"/><Relationship Id="rId250" Type="http://schemas.openxmlformats.org/officeDocument/2006/relationships/image" Target="media/image87.wmf"/><Relationship Id="rId271" Type="http://schemas.openxmlformats.org/officeDocument/2006/relationships/oleObject" Target="embeddings/oleObject164.bin"/><Relationship Id="rId292" Type="http://schemas.openxmlformats.org/officeDocument/2006/relationships/oleObject" Target="embeddings/oleObject171.bin"/><Relationship Id="rId306" Type="http://schemas.openxmlformats.org/officeDocument/2006/relationships/image" Target="media/image113.png"/><Relationship Id="rId24" Type="http://schemas.openxmlformats.org/officeDocument/2006/relationships/image" Target="media/image3.emf"/><Relationship Id="rId45" Type="http://schemas.openxmlformats.org/officeDocument/2006/relationships/image" Target="media/image9.wmf"/><Relationship Id="rId66" Type="http://schemas.openxmlformats.org/officeDocument/2006/relationships/image" Target="media/image18.wmf"/><Relationship Id="rId87" Type="http://schemas.openxmlformats.org/officeDocument/2006/relationships/oleObject" Target="embeddings/oleObject47.bin"/><Relationship Id="rId110" Type="http://schemas.openxmlformats.org/officeDocument/2006/relationships/oleObject" Target="embeddings/oleObject58.bin"/><Relationship Id="rId131" Type="http://schemas.openxmlformats.org/officeDocument/2006/relationships/oleObject" Target="embeddings/oleObject70.bin"/><Relationship Id="rId327" Type="http://schemas.openxmlformats.org/officeDocument/2006/relationships/image" Target="media/image127.png"/><Relationship Id="rId348" Type="http://schemas.openxmlformats.org/officeDocument/2006/relationships/image" Target="media/image148.png"/><Relationship Id="rId369" Type="http://schemas.openxmlformats.org/officeDocument/2006/relationships/image" Target="media/image168.emf"/><Relationship Id="rId152" Type="http://schemas.openxmlformats.org/officeDocument/2006/relationships/oleObject" Target="embeddings/oleObject84.bin"/><Relationship Id="rId173" Type="http://schemas.openxmlformats.org/officeDocument/2006/relationships/image" Target="media/image60.wmf"/><Relationship Id="rId194" Type="http://schemas.openxmlformats.org/officeDocument/2006/relationships/oleObject" Target="embeddings/oleObject113.bin"/><Relationship Id="rId208" Type="http://schemas.openxmlformats.org/officeDocument/2006/relationships/oleObject" Target="embeddings/oleObject123.bin"/><Relationship Id="rId229" Type="http://schemas.openxmlformats.org/officeDocument/2006/relationships/image" Target="media/image78.wmf"/><Relationship Id="rId380" Type="http://schemas.openxmlformats.org/officeDocument/2006/relationships/oleObject" Target="embeddings/oleObject189.bin"/><Relationship Id="rId240" Type="http://schemas.openxmlformats.org/officeDocument/2006/relationships/oleObject" Target="embeddings/oleObject145.bin"/><Relationship Id="rId261" Type="http://schemas.openxmlformats.org/officeDocument/2006/relationships/oleObject" Target="embeddings/oleObject157.bin"/><Relationship Id="rId14" Type="http://schemas.openxmlformats.org/officeDocument/2006/relationships/oleObject" Target="embeddings/oleObject1.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42.bin"/><Relationship Id="rId100" Type="http://schemas.openxmlformats.org/officeDocument/2006/relationships/image" Target="media/image36.wmf"/><Relationship Id="rId282" Type="http://schemas.openxmlformats.org/officeDocument/2006/relationships/image" Target="media/image101.png"/><Relationship Id="rId317" Type="http://schemas.openxmlformats.org/officeDocument/2006/relationships/image" Target="media/image124.emf"/><Relationship Id="rId338" Type="http://schemas.openxmlformats.org/officeDocument/2006/relationships/image" Target="media/image138.png"/><Relationship Id="rId359" Type="http://schemas.openxmlformats.org/officeDocument/2006/relationships/image" Target="media/image159.emf"/><Relationship Id="rId8" Type="http://schemas.openxmlformats.org/officeDocument/2006/relationships/endnotes" Target="endnotes.xml"/><Relationship Id="rId98" Type="http://schemas.openxmlformats.org/officeDocument/2006/relationships/image" Target="media/image35.wmf"/><Relationship Id="rId121" Type="http://schemas.openxmlformats.org/officeDocument/2006/relationships/oleObject" Target="embeddings/Microsoft_Word_97_-_2003_Document.doc"/><Relationship Id="rId142" Type="http://schemas.openxmlformats.org/officeDocument/2006/relationships/image" Target="media/image53.wmf"/><Relationship Id="rId163" Type="http://schemas.openxmlformats.org/officeDocument/2006/relationships/oleObject" Target="embeddings/oleObject91.bin"/><Relationship Id="rId184" Type="http://schemas.openxmlformats.org/officeDocument/2006/relationships/image" Target="media/image64.wmf"/><Relationship Id="rId219" Type="http://schemas.openxmlformats.org/officeDocument/2006/relationships/oleObject" Target="embeddings/oleObject130.bin"/><Relationship Id="rId370" Type="http://schemas.openxmlformats.org/officeDocument/2006/relationships/image" Target="media/image169.png"/><Relationship Id="rId391" Type="http://schemas.openxmlformats.org/officeDocument/2006/relationships/hyperlink" Target="file:///C:\Users\user\Users\user\AppData\TDoc\Inbox\Tdoc\R5-182048.zip" TargetMode="External"/><Relationship Id="rId405" Type="http://schemas.openxmlformats.org/officeDocument/2006/relationships/hyperlink" Target="file:///C:\Users\user\AppData\TDOC\meeting_handling\Tdoc\R5-183926.zip" TargetMode="External"/><Relationship Id="rId230" Type="http://schemas.openxmlformats.org/officeDocument/2006/relationships/oleObject" Target="embeddings/oleObject139.bin"/><Relationship Id="rId251" Type="http://schemas.openxmlformats.org/officeDocument/2006/relationships/image" Target="media/image88.wmf"/><Relationship Id="rId25" Type="http://schemas.openxmlformats.org/officeDocument/2006/relationships/image" Target="media/image4.emf"/><Relationship Id="rId46" Type="http://schemas.openxmlformats.org/officeDocument/2006/relationships/oleObject" Target="embeddings/oleObject25.bin"/><Relationship Id="rId67" Type="http://schemas.openxmlformats.org/officeDocument/2006/relationships/oleObject" Target="embeddings/oleObject37.bin"/><Relationship Id="rId272" Type="http://schemas.openxmlformats.org/officeDocument/2006/relationships/image" Target="media/image95.wmf"/><Relationship Id="rId293" Type="http://schemas.openxmlformats.org/officeDocument/2006/relationships/image" Target="media/image108.wmf"/><Relationship Id="rId307" Type="http://schemas.openxmlformats.org/officeDocument/2006/relationships/image" Target="media/image114.png"/><Relationship Id="rId328" Type="http://schemas.openxmlformats.org/officeDocument/2006/relationships/image" Target="media/image128.png"/><Relationship Id="rId349" Type="http://schemas.openxmlformats.org/officeDocument/2006/relationships/image" Target="media/image149.png"/><Relationship Id="rId88" Type="http://schemas.openxmlformats.org/officeDocument/2006/relationships/image" Target="media/image29.png"/><Relationship Id="rId111" Type="http://schemas.openxmlformats.org/officeDocument/2006/relationships/image" Target="media/image41.wmf"/><Relationship Id="rId132" Type="http://schemas.openxmlformats.org/officeDocument/2006/relationships/image" Target="media/image49.png"/><Relationship Id="rId153" Type="http://schemas.openxmlformats.org/officeDocument/2006/relationships/image" Target="media/image56.wmf"/><Relationship Id="rId174" Type="http://schemas.openxmlformats.org/officeDocument/2006/relationships/oleObject" Target="embeddings/oleObject101.bin"/><Relationship Id="rId195" Type="http://schemas.openxmlformats.org/officeDocument/2006/relationships/oleObject" Target="embeddings/oleObject114.bin"/><Relationship Id="rId209" Type="http://schemas.openxmlformats.org/officeDocument/2006/relationships/oleObject" Target="embeddings/oleObject124.bin"/><Relationship Id="rId360" Type="http://schemas.openxmlformats.org/officeDocument/2006/relationships/image" Target="media/image160.emf"/><Relationship Id="rId381" Type="http://schemas.openxmlformats.org/officeDocument/2006/relationships/oleObject" Target="embeddings/oleObject190.bin"/><Relationship Id="rId220" Type="http://schemas.openxmlformats.org/officeDocument/2006/relationships/oleObject" Target="embeddings/oleObject131.bin"/><Relationship Id="rId241" Type="http://schemas.openxmlformats.org/officeDocument/2006/relationships/oleObject" Target="embeddings/oleObject146.bin"/><Relationship Id="rId15" Type="http://schemas.openxmlformats.org/officeDocument/2006/relationships/oleObject" Target="embeddings/oleObject2.bin"/><Relationship Id="rId36" Type="http://schemas.openxmlformats.org/officeDocument/2006/relationships/oleObject" Target="embeddings/oleObject19.bin"/><Relationship Id="rId57" Type="http://schemas.openxmlformats.org/officeDocument/2006/relationships/oleObject" Target="embeddings/oleObject32.bin"/><Relationship Id="rId262" Type="http://schemas.openxmlformats.org/officeDocument/2006/relationships/oleObject" Target="embeddings/oleObject158.bin"/><Relationship Id="rId283" Type="http://schemas.openxmlformats.org/officeDocument/2006/relationships/image" Target="media/image102.png"/><Relationship Id="rId318" Type="http://schemas.openxmlformats.org/officeDocument/2006/relationships/image" Target="media/image125.png"/><Relationship Id="rId339" Type="http://schemas.openxmlformats.org/officeDocument/2006/relationships/image" Target="media/image139.png"/><Relationship Id="rId78" Type="http://schemas.openxmlformats.org/officeDocument/2006/relationships/image" Target="media/image24.wmf"/><Relationship Id="rId99" Type="http://schemas.openxmlformats.org/officeDocument/2006/relationships/oleObject" Target="embeddings/oleObject52.bin"/><Relationship Id="rId101" Type="http://schemas.openxmlformats.org/officeDocument/2006/relationships/oleObject" Target="embeddings/oleObject53.bin"/><Relationship Id="rId122" Type="http://schemas.openxmlformats.org/officeDocument/2006/relationships/image" Target="media/image46.wmf"/><Relationship Id="rId143" Type="http://schemas.openxmlformats.org/officeDocument/2006/relationships/oleObject" Target="embeddings/oleObject77.bin"/><Relationship Id="rId164" Type="http://schemas.openxmlformats.org/officeDocument/2006/relationships/oleObject" Target="embeddings/oleObject92.bin"/><Relationship Id="rId185" Type="http://schemas.openxmlformats.org/officeDocument/2006/relationships/oleObject" Target="embeddings/oleObject108.bin"/><Relationship Id="rId350" Type="http://schemas.openxmlformats.org/officeDocument/2006/relationships/image" Target="media/image150.png"/><Relationship Id="rId371" Type="http://schemas.openxmlformats.org/officeDocument/2006/relationships/image" Target="media/image170.wmf"/><Relationship Id="rId406" Type="http://schemas.openxmlformats.org/officeDocument/2006/relationships/hyperlink" Target="file:///C:\Users\user\AppData\TDOC\meeting_handling\Tdoc\R5-183712.zip" TargetMode="External"/><Relationship Id="rId9" Type="http://schemas.openxmlformats.org/officeDocument/2006/relationships/header" Target="header1.xml"/><Relationship Id="rId210" Type="http://schemas.openxmlformats.org/officeDocument/2006/relationships/oleObject" Target="embeddings/oleObject125.bin"/><Relationship Id="rId392" Type="http://schemas.openxmlformats.org/officeDocument/2006/relationships/hyperlink" Target="file:///C:\Users\user\Users\user\AppData\TDoc\Inbox\Tdoc\R5-181835.zip" TargetMode="External"/><Relationship Id="rId26" Type="http://schemas.openxmlformats.org/officeDocument/2006/relationships/image" Target="media/image5.wmf"/><Relationship Id="rId231" Type="http://schemas.openxmlformats.org/officeDocument/2006/relationships/image" Target="media/image79.wmf"/><Relationship Id="rId252" Type="http://schemas.openxmlformats.org/officeDocument/2006/relationships/image" Target="media/image89.png"/><Relationship Id="rId273" Type="http://schemas.openxmlformats.org/officeDocument/2006/relationships/oleObject" Target="embeddings/oleObject165.bin"/><Relationship Id="rId294" Type="http://schemas.openxmlformats.org/officeDocument/2006/relationships/oleObject" Target="embeddings/oleObject172.bin"/><Relationship Id="rId308" Type="http://schemas.openxmlformats.org/officeDocument/2006/relationships/image" Target="media/image115.png"/><Relationship Id="rId329" Type="http://schemas.openxmlformats.org/officeDocument/2006/relationships/image" Target="media/image129.png"/><Relationship Id="rId47" Type="http://schemas.openxmlformats.org/officeDocument/2006/relationships/image" Target="media/image10.wmf"/><Relationship Id="rId68" Type="http://schemas.openxmlformats.org/officeDocument/2006/relationships/image" Target="media/image19.wmf"/><Relationship Id="rId89" Type="http://schemas.openxmlformats.org/officeDocument/2006/relationships/image" Target="media/image30.wmf"/><Relationship Id="rId112" Type="http://schemas.openxmlformats.org/officeDocument/2006/relationships/oleObject" Target="embeddings/oleObject59.bin"/><Relationship Id="rId133" Type="http://schemas.openxmlformats.org/officeDocument/2006/relationships/image" Target="media/image50.png"/><Relationship Id="rId154" Type="http://schemas.openxmlformats.org/officeDocument/2006/relationships/oleObject" Target="embeddings/oleObject85.bin"/><Relationship Id="rId175" Type="http://schemas.openxmlformats.org/officeDocument/2006/relationships/oleObject" Target="embeddings/oleObject102.bin"/><Relationship Id="rId340" Type="http://schemas.openxmlformats.org/officeDocument/2006/relationships/image" Target="media/image140.png"/><Relationship Id="rId361" Type="http://schemas.openxmlformats.org/officeDocument/2006/relationships/image" Target="media/image161.emf"/><Relationship Id="rId196" Type="http://schemas.openxmlformats.org/officeDocument/2006/relationships/image" Target="media/image69.wmf"/><Relationship Id="rId200" Type="http://schemas.openxmlformats.org/officeDocument/2006/relationships/oleObject" Target="embeddings/oleObject117.bin"/><Relationship Id="rId382" Type="http://schemas.openxmlformats.org/officeDocument/2006/relationships/image" Target="media/image177.png"/><Relationship Id="rId16" Type="http://schemas.openxmlformats.org/officeDocument/2006/relationships/oleObject" Target="embeddings/oleObject3.bin"/><Relationship Id="rId221" Type="http://schemas.openxmlformats.org/officeDocument/2006/relationships/oleObject" Target="embeddings/oleObject132.bin"/><Relationship Id="rId242" Type="http://schemas.openxmlformats.org/officeDocument/2006/relationships/oleObject" Target="embeddings/oleObject147.bin"/><Relationship Id="rId263" Type="http://schemas.openxmlformats.org/officeDocument/2006/relationships/oleObject" Target="embeddings/oleObject159.bin"/><Relationship Id="rId284" Type="http://schemas.openxmlformats.org/officeDocument/2006/relationships/image" Target="media/image103.png"/><Relationship Id="rId319" Type="http://schemas.openxmlformats.org/officeDocument/2006/relationships/oleObject" Target="embeddings/oleObject180.bin"/><Relationship Id="rId37" Type="http://schemas.openxmlformats.org/officeDocument/2006/relationships/image" Target="media/image6.png"/><Relationship Id="rId58" Type="http://schemas.openxmlformats.org/officeDocument/2006/relationships/oleObject" Target="embeddings/oleObject33.bin"/><Relationship Id="rId79" Type="http://schemas.openxmlformats.org/officeDocument/2006/relationships/oleObject" Target="embeddings/oleObject43.bin"/><Relationship Id="rId102" Type="http://schemas.openxmlformats.org/officeDocument/2006/relationships/image" Target="media/image37.wmf"/><Relationship Id="rId123" Type="http://schemas.openxmlformats.org/officeDocument/2006/relationships/oleObject" Target="embeddings/oleObject64.bin"/><Relationship Id="rId144" Type="http://schemas.openxmlformats.org/officeDocument/2006/relationships/image" Target="media/image54.wmf"/><Relationship Id="rId330" Type="http://schemas.openxmlformats.org/officeDocument/2006/relationships/image" Target="media/image130.png"/><Relationship Id="rId90" Type="http://schemas.openxmlformats.org/officeDocument/2006/relationships/oleObject" Target="embeddings/oleObject48.bin"/><Relationship Id="rId165" Type="http://schemas.openxmlformats.org/officeDocument/2006/relationships/oleObject" Target="embeddings/oleObject93.bin"/><Relationship Id="rId186" Type="http://schemas.openxmlformats.org/officeDocument/2006/relationships/oleObject" Target="embeddings/oleObject109.bin"/><Relationship Id="rId351" Type="http://schemas.openxmlformats.org/officeDocument/2006/relationships/image" Target="media/image151.png"/><Relationship Id="rId372" Type="http://schemas.openxmlformats.org/officeDocument/2006/relationships/oleObject" Target="embeddings/oleObject187.bin"/><Relationship Id="rId393" Type="http://schemas.openxmlformats.org/officeDocument/2006/relationships/hyperlink" Target="file:///C:\Users\user\Users\user\AppData\TDoc\Inbox\Tdoc\R5-181835r1.zip" TargetMode="External"/><Relationship Id="rId407" Type="http://schemas.openxmlformats.org/officeDocument/2006/relationships/hyperlink" Target="file:///C:\Users\user\AppData\TDOC\meeting_handling\Tdoc\R5-183927.zip" TargetMode="External"/><Relationship Id="rId211" Type="http://schemas.openxmlformats.org/officeDocument/2006/relationships/image" Target="media/image73.wmf"/><Relationship Id="rId232" Type="http://schemas.openxmlformats.org/officeDocument/2006/relationships/oleObject" Target="embeddings/oleObject140.bin"/><Relationship Id="rId253" Type="http://schemas.openxmlformats.org/officeDocument/2006/relationships/oleObject" Target="embeddings/oleObject151.bin"/><Relationship Id="rId274" Type="http://schemas.openxmlformats.org/officeDocument/2006/relationships/image" Target="media/image96.wmf"/><Relationship Id="rId295" Type="http://schemas.openxmlformats.org/officeDocument/2006/relationships/image" Target="media/image109.wmf"/><Relationship Id="rId309" Type="http://schemas.openxmlformats.org/officeDocument/2006/relationships/image" Target="media/image116.png"/><Relationship Id="rId27" Type="http://schemas.openxmlformats.org/officeDocument/2006/relationships/oleObject" Target="embeddings/oleObject10.bin"/><Relationship Id="rId48" Type="http://schemas.openxmlformats.org/officeDocument/2006/relationships/oleObject" Target="embeddings/oleObject26.bin"/><Relationship Id="rId69" Type="http://schemas.openxmlformats.org/officeDocument/2006/relationships/oleObject" Target="embeddings/oleObject38.bin"/><Relationship Id="rId113" Type="http://schemas.openxmlformats.org/officeDocument/2006/relationships/image" Target="media/image42.wmf"/><Relationship Id="rId134" Type="http://schemas.openxmlformats.org/officeDocument/2006/relationships/oleObject" Target="embeddings/oleObject71.bin"/><Relationship Id="rId320" Type="http://schemas.openxmlformats.org/officeDocument/2006/relationships/oleObject" Target="embeddings/oleObject181.bin"/><Relationship Id="rId80" Type="http://schemas.openxmlformats.org/officeDocument/2006/relationships/image" Target="media/image25.wmf"/><Relationship Id="rId155" Type="http://schemas.openxmlformats.org/officeDocument/2006/relationships/image" Target="media/image57.wmf"/><Relationship Id="rId176" Type="http://schemas.openxmlformats.org/officeDocument/2006/relationships/oleObject" Target="embeddings/oleObject103.bin"/><Relationship Id="rId197" Type="http://schemas.openxmlformats.org/officeDocument/2006/relationships/oleObject" Target="embeddings/oleObject115.bin"/><Relationship Id="rId341" Type="http://schemas.openxmlformats.org/officeDocument/2006/relationships/image" Target="media/image141.png"/><Relationship Id="rId362" Type="http://schemas.openxmlformats.org/officeDocument/2006/relationships/image" Target="media/image162.png"/><Relationship Id="rId383" Type="http://schemas.openxmlformats.org/officeDocument/2006/relationships/image" Target="media/image178.png"/><Relationship Id="rId201" Type="http://schemas.openxmlformats.org/officeDocument/2006/relationships/image" Target="media/image71.wmf"/><Relationship Id="rId222" Type="http://schemas.openxmlformats.org/officeDocument/2006/relationships/oleObject" Target="embeddings/oleObject133.bin"/><Relationship Id="rId243" Type="http://schemas.openxmlformats.org/officeDocument/2006/relationships/image" Target="media/image83.png"/><Relationship Id="rId264" Type="http://schemas.openxmlformats.org/officeDocument/2006/relationships/image" Target="media/image92.wmf"/><Relationship Id="rId285" Type="http://schemas.openxmlformats.org/officeDocument/2006/relationships/image" Target="media/image104.wmf"/><Relationship Id="rId17" Type="http://schemas.openxmlformats.org/officeDocument/2006/relationships/oleObject" Target="embeddings/oleObject4.bin"/><Relationship Id="rId38" Type="http://schemas.openxmlformats.org/officeDocument/2006/relationships/oleObject" Target="embeddings/oleObject20.bin"/><Relationship Id="rId59" Type="http://schemas.openxmlformats.org/officeDocument/2006/relationships/oleObject" Target="embeddings/oleObject34.bin"/><Relationship Id="rId103" Type="http://schemas.openxmlformats.org/officeDocument/2006/relationships/oleObject" Target="embeddings/oleObject54.bin"/><Relationship Id="rId124" Type="http://schemas.openxmlformats.org/officeDocument/2006/relationships/oleObject" Target="embeddings/oleObject65.bin"/><Relationship Id="rId310" Type="http://schemas.openxmlformats.org/officeDocument/2006/relationships/image" Target="media/image117.png"/><Relationship Id="rId70" Type="http://schemas.openxmlformats.org/officeDocument/2006/relationships/image" Target="media/image20.wmf"/><Relationship Id="rId91" Type="http://schemas.openxmlformats.org/officeDocument/2006/relationships/image" Target="media/image31.png"/><Relationship Id="rId145" Type="http://schemas.openxmlformats.org/officeDocument/2006/relationships/oleObject" Target="embeddings/oleObject78.bin"/><Relationship Id="rId166" Type="http://schemas.openxmlformats.org/officeDocument/2006/relationships/oleObject" Target="embeddings/oleObject94.bin"/><Relationship Id="rId187" Type="http://schemas.openxmlformats.org/officeDocument/2006/relationships/image" Target="media/image65.wmf"/><Relationship Id="rId331" Type="http://schemas.openxmlformats.org/officeDocument/2006/relationships/image" Target="media/image131.png"/><Relationship Id="rId352" Type="http://schemas.openxmlformats.org/officeDocument/2006/relationships/image" Target="media/image152.wmf"/><Relationship Id="rId373" Type="http://schemas.openxmlformats.org/officeDocument/2006/relationships/image" Target="media/image171.emf"/><Relationship Id="rId394" Type="http://schemas.openxmlformats.org/officeDocument/2006/relationships/hyperlink" Target="file:///C:\Users\user\Users\user\AppData\TDoc\Inbox\Tdoc\R5-181835r2.zip" TargetMode="External"/><Relationship Id="rId408" Type="http://schemas.openxmlformats.org/officeDocument/2006/relationships/hyperlink" Target="file:///C:\Users\user\AppData\TDOC\meeting_handling\Tdoc\R5-183928.zip" TargetMode="External"/><Relationship Id="rId1" Type="http://schemas.microsoft.com/office/2006/relationships/keyMapCustomizations" Target="customizations.xml"/><Relationship Id="rId212" Type="http://schemas.openxmlformats.org/officeDocument/2006/relationships/oleObject" Target="embeddings/oleObject126.bin"/><Relationship Id="rId233" Type="http://schemas.openxmlformats.org/officeDocument/2006/relationships/image" Target="media/image80.wmf"/><Relationship Id="rId254" Type="http://schemas.openxmlformats.org/officeDocument/2006/relationships/oleObject" Target="embeddings/oleObject152.bin"/><Relationship Id="rId28" Type="http://schemas.openxmlformats.org/officeDocument/2006/relationships/oleObject" Target="embeddings/oleObject11.bin"/><Relationship Id="rId49" Type="http://schemas.openxmlformats.org/officeDocument/2006/relationships/image" Target="media/image11.wmf"/><Relationship Id="rId114" Type="http://schemas.openxmlformats.org/officeDocument/2006/relationships/oleObject" Target="embeddings/oleObject60.bin"/><Relationship Id="rId275" Type="http://schemas.openxmlformats.org/officeDocument/2006/relationships/oleObject" Target="embeddings/oleObject166.bin"/><Relationship Id="rId296" Type="http://schemas.openxmlformats.org/officeDocument/2006/relationships/oleObject" Target="embeddings/oleObject173.bin"/><Relationship Id="rId300" Type="http://schemas.openxmlformats.org/officeDocument/2006/relationships/oleObject" Target="embeddings/oleObject176.bin"/><Relationship Id="rId60" Type="http://schemas.openxmlformats.org/officeDocument/2006/relationships/image" Target="media/image14.wmf"/><Relationship Id="rId81" Type="http://schemas.openxmlformats.org/officeDocument/2006/relationships/oleObject" Target="embeddings/oleObject44.bin"/><Relationship Id="rId135" Type="http://schemas.openxmlformats.org/officeDocument/2006/relationships/oleObject" Target="embeddings/oleObject72.bin"/><Relationship Id="rId156" Type="http://schemas.openxmlformats.org/officeDocument/2006/relationships/oleObject" Target="embeddings/oleObject86.bin"/><Relationship Id="rId177" Type="http://schemas.openxmlformats.org/officeDocument/2006/relationships/oleObject" Target="embeddings/oleObject104.bin"/><Relationship Id="rId198" Type="http://schemas.openxmlformats.org/officeDocument/2006/relationships/oleObject" Target="embeddings/oleObject116.bin"/><Relationship Id="rId321" Type="http://schemas.openxmlformats.org/officeDocument/2006/relationships/oleObject" Target="embeddings/oleObject182.bin"/><Relationship Id="rId342" Type="http://schemas.openxmlformats.org/officeDocument/2006/relationships/image" Target="media/image142.png"/><Relationship Id="rId363" Type="http://schemas.openxmlformats.org/officeDocument/2006/relationships/image" Target="media/image163.emf"/><Relationship Id="rId384" Type="http://schemas.openxmlformats.org/officeDocument/2006/relationships/image" Target="media/image179.png"/><Relationship Id="rId202" Type="http://schemas.openxmlformats.org/officeDocument/2006/relationships/oleObject" Target="embeddings/oleObject118.bin"/><Relationship Id="rId223" Type="http://schemas.openxmlformats.org/officeDocument/2006/relationships/oleObject" Target="embeddings/oleObject134.bin"/><Relationship Id="rId244" Type="http://schemas.openxmlformats.org/officeDocument/2006/relationships/image" Target="media/image84.wmf"/><Relationship Id="rId18" Type="http://schemas.openxmlformats.org/officeDocument/2006/relationships/oleObject" Target="embeddings/oleObject5.bin"/><Relationship Id="rId39" Type="http://schemas.openxmlformats.org/officeDocument/2006/relationships/oleObject" Target="embeddings/oleObject21.bin"/><Relationship Id="rId265" Type="http://schemas.openxmlformats.org/officeDocument/2006/relationships/oleObject" Target="embeddings/oleObject160.bin"/><Relationship Id="rId286" Type="http://schemas.openxmlformats.org/officeDocument/2006/relationships/oleObject" Target="embeddings/oleObject168.bin"/><Relationship Id="rId50" Type="http://schemas.openxmlformats.org/officeDocument/2006/relationships/oleObject" Target="embeddings/oleObject27.bin"/><Relationship Id="rId104" Type="http://schemas.openxmlformats.org/officeDocument/2006/relationships/oleObject" Target="embeddings/oleObject55.bin"/><Relationship Id="rId125" Type="http://schemas.openxmlformats.org/officeDocument/2006/relationships/oleObject" Target="embeddings/oleObject66.bin"/><Relationship Id="rId146" Type="http://schemas.openxmlformats.org/officeDocument/2006/relationships/oleObject" Target="embeddings/oleObject79.bin"/><Relationship Id="rId167" Type="http://schemas.openxmlformats.org/officeDocument/2006/relationships/oleObject" Target="embeddings/oleObject95.bin"/><Relationship Id="rId188" Type="http://schemas.openxmlformats.org/officeDocument/2006/relationships/oleObject" Target="embeddings/oleObject110.bin"/><Relationship Id="rId311" Type="http://schemas.openxmlformats.org/officeDocument/2006/relationships/image" Target="media/image118.png"/><Relationship Id="rId332" Type="http://schemas.openxmlformats.org/officeDocument/2006/relationships/image" Target="media/image132.png"/><Relationship Id="rId353" Type="http://schemas.openxmlformats.org/officeDocument/2006/relationships/image" Target="media/image153.wmf"/><Relationship Id="rId374" Type="http://schemas.openxmlformats.org/officeDocument/2006/relationships/image" Target="media/image172.emf"/><Relationship Id="rId395" Type="http://schemas.openxmlformats.org/officeDocument/2006/relationships/hyperlink" Target="file:///C:\Users\user\Users\user\AppData\TDoc\Inbox\Tdoc\R5-182049.zip" TargetMode="External"/><Relationship Id="rId409" Type="http://schemas.openxmlformats.org/officeDocument/2006/relationships/hyperlink" Target="file:///C:\Users\user\AppData\Roaming\Foxmail7\Temp-7924-20180826082027\Attach\Tdoc\R5-184742.zip" TargetMode="External"/><Relationship Id="rId71" Type="http://schemas.openxmlformats.org/officeDocument/2006/relationships/oleObject" Target="embeddings/oleObject39.bin"/><Relationship Id="rId92" Type="http://schemas.openxmlformats.org/officeDocument/2006/relationships/oleObject" Target="embeddings/oleObject49.bin"/><Relationship Id="rId213" Type="http://schemas.openxmlformats.org/officeDocument/2006/relationships/image" Target="media/image74.wmf"/><Relationship Id="rId234" Type="http://schemas.openxmlformats.org/officeDocument/2006/relationships/oleObject" Target="embeddings/oleObject141.bin"/><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image" Target="media/image90.wmf"/><Relationship Id="rId276" Type="http://schemas.openxmlformats.org/officeDocument/2006/relationships/image" Target="media/image97.emf"/><Relationship Id="rId297" Type="http://schemas.openxmlformats.org/officeDocument/2006/relationships/image" Target="media/image110.wmf"/><Relationship Id="rId40" Type="http://schemas.openxmlformats.org/officeDocument/2006/relationships/image" Target="media/image7.wmf"/><Relationship Id="rId115" Type="http://schemas.openxmlformats.org/officeDocument/2006/relationships/image" Target="media/image43.wmf"/><Relationship Id="rId136" Type="http://schemas.openxmlformats.org/officeDocument/2006/relationships/image" Target="media/image51.wmf"/><Relationship Id="rId157" Type="http://schemas.openxmlformats.org/officeDocument/2006/relationships/image" Target="media/image58.wmf"/><Relationship Id="rId178" Type="http://schemas.openxmlformats.org/officeDocument/2006/relationships/image" Target="media/image61.wmf"/><Relationship Id="rId301" Type="http://schemas.openxmlformats.org/officeDocument/2006/relationships/oleObject" Target="embeddings/oleObject177.bin"/><Relationship Id="rId322" Type="http://schemas.openxmlformats.org/officeDocument/2006/relationships/oleObject" Target="embeddings/oleObject183.bin"/><Relationship Id="rId343" Type="http://schemas.openxmlformats.org/officeDocument/2006/relationships/image" Target="media/image143.png"/><Relationship Id="rId364" Type="http://schemas.openxmlformats.org/officeDocument/2006/relationships/image" Target="media/image164.emf"/><Relationship Id="rId61" Type="http://schemas.openxmlformats.org/officeDocument/2006/relationships/image" Target="media/image15.wmf"/><Relationship Id="rId82" Type="http://schemas.openxmlformats.org/officeDocument/2006/relationships/image" Target="media/image26.wmf"/><Relationship Id="rId199" Type="http://schemas.openxmlformats.org/officeDocument/2006/relationships/image" Target="media/image70.wmf"/><Relationship Id="rId203" Type="http://schemas.openxmlformats.org/officeDocument/2006/relationships/oleObject" Target="embeddings/oleObject119.bin"/><Relationship Id="rId385" Type="http://schemas.openxmlformats.org/officeDocument/2006/relationships/hyperlink" Target="file:///C:\Users\user\Users\user\AppData\TDoc\Inbox\Tdoc\R5-181795.zip" TargetMode="External"/><Relationship Id="rId19" Type="http://schemas.openxmlformats.org/officeDocument/2006/relationships/oleObject" Target="embeddings/oleObject6.bin"/><Relationship Id="rId224" Type="http://schemas.openxmlformats.org/officeDocument/2006/relationships/oleObject" Target="embeddings/oleObject135.bin"/><Relationship Id="rId245" Type="http://schemas.openxmlformats.org/officeDocument/2006/relationships/image" Target="media/image85.wmf"/><Relationship Id="rId266" Type="http://schemas.openxmlformats.org/officeDocument/2006/relationships/image" Target="media/image93.wmf"/><Relationship Id="rId287" Type="http://schemas.openxmlformats.org/officeDocument/2006/relationships/image" Target="media/image105.wmf"/><Relationship Id="rId410" Type="http://schemas.openxmlformats.org/officeDocument/2006/relationships/hyperlink" Target="file:///C:\Users\user\AppData\Roaming\Foxmail7\Temp-7924-20180826082027\Attach\Tdoc\R5-184743.zip" TargetMode="External"/><Relationship Id="rId30" Type="http://schemas.openxmlformats.org/officeDocument/2006/relationships/oleObject" Target="embeddings/oleObject13.bin"/><Relationship Id="rId105" Type="http://schemas.openxmlformats.org/officeDocument/2006/relationships/image" Target="media/image38.wmf"/><Relationship Id="rId126" Type="http://schemas.openxmlformats.org/officeDocument/2006/relationships/image" Target="media/image47.wmf"/><Relationship Id="rId147" Type="http://schemas.openxmlformats.org/officeDocument/2006/relationships/oleObject" Target="embeddings/oleObject80.bin"/><Relationship Id="rId168" Type="http://schemas.openxmlformats.org/officeDocument/2006/relationships/oleObject" Target="embeddings/oleObject96.bin"/><Relationship Id="rId312" Type="http://schemas.openxmlformats.org/officeDocument/2006/relationships/image" Target="media/image119.png"/><Relationship Id="rId333" Type="http://schemas.openxmlformats.org/officeDocument/2006/relationships/image" Target="media/image133.png"/><Relationship Id="rId354" Type="http://schemas.openxmlformats.org/officeDocument/2006/relationships/image" Target="media/image154.wmf"/><Relationship Id="rId51" Type="http://schemas.openxmlformats.org/officeDocument/2006/relationships/oleObject" Target="embeddings/oleObject28.bin"/><Relationship Id="rId72" Type="http://schemas.openxmlformats.org/officeDocument/2006/relationships/image" Target="media/image21.wmf"/><Relationship Id="rId93" Type="http://schemas.openxmlformats.org/officeDocument/2006/relationships/image" Target="media/image32.wmf"/><Relationship Id="rId189" Type="http://schemas.openxmlformats.org/officeDocument/2006/relationships/image" Target="media/image66.wmf"/><Relationship Id="rId375" Type="http://schemas.openxmlformats.org/officeDocument/2006/relationships/image" Target="media/image173.wmf"/><Relationship Id="rId396" Type="http://schemas.openxmlformats.org/officeDocument/2006/relationships/hyperlink" Target="file:///C:\Users\user\AppData\Local\RAN5%232-5G-NR%20Adhoc%201804_Taiwan\TDoc\Inbox\Tdoc\R5-182049.zip" TargetMode="External"/><Relationship Id="rId3" Type="http://schemas.openxmlformats.org/officeDocument/2006/relationships/numbering" Target="numbering.xml"/><Relationship Id="rId214" Type="http://schemas.openxmlformats.org/officeDocument/2006/relationships/oleObject" Target="embeddings/oleObject127.bin"/><Relationship Id="rId235" Type="http://schemas.openxmlformats.org/officeDocument/2006/relationships/image" Target="media/image81.wmf"/><Relationship Id="rId256" Type="http://schemas.openxmlformats.org/officeDocument/2006/relationships/oleObject" Target="embeddings/oleObject153.bin"/><Relationship Id="rId277" Type="http://schemas.openxmlformats.org/officeDocument/2006/relationships/package" Target="embeddings/Microsoft_Visio_Drawing.vsdx"/><Relationship Id="rId298" Type="http://schemas.openxmlformats.org/officeDocument/2006/relationships/oleObject" Target="embeddings/oleObject174.bin"/><Relationship Id="rId400" Type="http://schemas.openxmlformats.org/officeDocument/2006/relationships/hyperlink" Target="file:///C:\Users\user\AppData\TDOC\meeting_handling\Tdoc\R5-183914.zip" TargetMode="External"/><Relationship Id="rId116" Type="http://schemas.openxmlformats.org/officeDocument/2006/relationships/oleObject" Target="embeddings/oleObject61.bin"/><Relationship Id="rId137" Type="http://schemas.openxmlformats.org/officeDocument/2006/relationships/oleObject" Target="embeddings/oleObject73.bin"/><Relationship Id="rId158" Type="http://schemas.openxmlformats.org/officeDocument/2006/relationships/oleObject" Target="embeddings/oleObject87.bin"/><Relationship Id="rId302" Type="http://schemas.openxmlformats.org/officeDocument/2006/relationships/oleObject" Target="embeddings/oleObject178.bin"/><Relationship Id="rId323" Type="http://schemas.openxmlformats.org/officeDocument/2006/relationships/oleObject" Target="embeddings/oleObject184.bin"/><Relationship Id="rId344" Type="http://schemas.openxmlformats.org/officeDocument/2006/relationships/image" Target="media/image144.png"/><Relationship Id="rId20" Type="http://schemas.openxmlformats.org/officeDocument/2006/relationships/image" Target="media/image2.wmf"/><Relationship Id="rId41" Type="http://schemas.openxmlformats.org/officeDocument/2006/relationships/oleObject" Target="embeddings/oleObject22.bin"/><Relationship Id="rId62" Type="http://schemas.openxmlformats.org/officeDocument/2006/relationships/image" Target="media/image16.wmf"/><Relationship Id="rId83" Type="http://schemas.openxmlformats.org/officeDocument/2006/relationships/oleObject" Target="embeddings/oleObject45.bin"/><Relationship Id="rId179" Type="http://schemas.openxmlformats.org/officeDocument/2006/relationships/oleObject" Target="embeddings/oleObject105.bin"/><Relationship Id="rId365" Type="http://schemas.openxmlformats.org/officeDocument/2006/relationships/package" Target="embeddings/Microsoft_Word_Document.docx"/><Relationship Id="rId386" Type="http://schemas.openxmlformats.org/officeDocument/2006/relationships/hyperlink" Target="file:///C:\Users\user\Users\user\AppData\TDoc\Inbox\Tdoc\R5-181795r1.zip" TargetMode="External"/><Relationship Id="rId190" Type="http://schemas.openxmlformats.org/officeDocument/2006/relationships/oleObject" Target="embeddings/oleObject111.bin"/><Relationship Id="rId204" Type="http://schemas.openxmlformats.org/officeDocument/2006/relationships/oleObject" Target="embeddings/oleObject120.bin"/><Relationship Id="rId225" Type="http://schemas.openxmlformats.org/officeDocument/2006/relationships/oleObject" Target="embeddings/oleObject136.bin"/><Relationship Id="rId246" Type="http://schemas.openxmlformats.org/officeDocument/2006/relationships/oleObject" Target="embeddings/oleObject148.bin"/><Relationship Id="rId267" Type="http://schemas.openxmlformats.org/officeDocument/2006/relationships/oleObject" Target="embeddings/oleObject161.bin"/><Relationship Id="rId288" Type="http://schemas.openxmlformats.org/officeDocument/2006/relationships/oleObject" Target="embeddings/oleObject169.bin"/><Relationship Id="rId411" Type="http://schemas.openxmlformats.org/officeDocument/2006/relationships/hyperlink" Target="file:///C:\Users\user\AppData\Roaming\Foxmail7\Temp-7924-20180826082027\Attach\Tdoc\R5-184856.zip" TargetMode="External"/><Relationship Id="rId106" Type="http://schemas.openxmlformats.org/officeDocument/2006/relationships/oleObject" Target="embeddings/oleObject56.bin"/><Relationship Id="rId127" Type="http://schemas.openxmlformats.org/officeDocument/2006/relationships/oleObject" Target="embeddings/oleObject67.bin"/><Relationship Id="rId313" Type="http://schemas.openxmlformats.org/officeDocument/2006/relationships/image" Target="media/image120.emf"/><Relationship Id="rId10" Type="http://schemas.openxmlformats.org/officeDocument/2006/relationships/footer" Target="footer1.xml"/><Relationship Id="rId31" Type="http://schemas.openxmlformats.org/officeDocument/2006/relationships/oleObject" Target="embeddings/oleObject14.bin"/><Relationship Id="rId52" Type="http://schemas.openxmlformats.org/officeDocument/2006/relationships/oleObject" Target="embeddings/oleObject29.bin"/><Relationship Id="rId73" Type="http://schemas.openxmlformats.org/officeDocument/2006/relationships/oleObject" Target="embeddings/oleObject40.bin"/><Relationship Id="rId94" Type="http://schemas.openxmlformats.org/officeDocument/2006/relationships/oleObject" Target="embeddings/oleObject50.bin"/><Relationship Id="rId148" Type="http://schemas.openxmlformats.org/officeDocument/2006/relationships/oleObject" Target="embeddings/oleObject81.bin"/><Relationship Id="rId169" Type="http://schemas.openxmlformats.org/officeDocument/2006/relationships/oleObject" Target="embeddings/oleObject97.bin"/><Relationship Id="rId334" Type="http://schemas.openxmlformats.org/officeDocument/2006/relationships/image" Target="media/image134.png"/><Relationship Id="rId355" Type="http://schemas.openxmlformats.org/officeDocument/2006/relationships/image" Target="media/image155.wmf"/><Relationship Id="rId376" Type="http://schemas.openxmlformats.org/officeDocument/2006/relationships/oleObject" Target="embeddings/oleObject188.bin"/><Relationship Id="rId397" Type="http://schemas.openxmlformats.org/officeDocument/2006/relationships/hyperlink" Target="file:///C:\Users\user\AppData\Local\RAN5%232-5G-NR%20Adhoc%201804_Taiwan\TDoc\Inbox\Tdoc\R5-182049.zip" TargetMode="External"/><Relationship Id="rId4" Type="http://schemas.openxmlformats.org/officeDocument/2006/relationships/styles" Target="styles.xml"/><Relationship Id="rId180" Type="http://schemas.openxmlformats.org/officeDocument/2006/relationships/image" Target="media/image62.wmf"/><Relationship Id="rId215" Type="http://schemas.openxmlformats.org/officeDocument/2006/relationships/image" Target="media/image75.wmf"/><Relationship Id="rId236" Type="http://schemas.openxmlformats.org/officeDocument/2006/relationships/oleObject" Target="embeddings/oleObject142.bin"/><Relationship Id="rId257" Type="http://schemas.openxmlformats.org/officeDocument/2006/relationships/oleObject" Target="embeddings/oleObject154.bin"/><Relationship Id="rId278" Type="http://schemas.openxmlformats.org/officeDocument/2006/relationships/oleObject" Target="embeddings/oleObject167.bin"/><Relationship Id="rId401" Type="http://schemas.openxmlformats.org/officeDocument/2006/relationships/hyperlink" Target="file:///C:\Users\user\AppData\TDOC\meeting_handling\Tdoc\R5-183925.zip" TargetMode="External"/><Relationship Id="rId303" Type="http://schemas.openxmlformats.org/officeDocument/2006/relationships/oleObject" Target="embeddings/oleObject179.bin"/><Relationship Id="rId42" Type="http://schemas.openxmlformats.org/officeDocument/2006/relationships/image" Target="media/image8.wmf"/><Relationship Id="rId84" Type="http://schemas.openxmlformats.org/officeDocument/2006/relationships/image" Target="media/image27.wmf"/><Relationship Id="rId138" Type="http://schemas.openxmlformats.org/officeDocument/2006/relationships/oleObject" Target="embeddings/oleObject74.bin"/><Relationship Id="rId345" Type="http://schemas.openxmlformats.org/officeDocument/2006/relationships/image" Target="media/image145.png"/><Relationship Id="rId387" Type="http://schemas.openxmlformats.org/officeDocument/2006/relationships/hyperlink" Target="file:///C:\Users\user\Users\user\AppData\TDoc\Inbox\Tdoc\R5-181827.zip" TargetMode="External"/><Relationship Id="rId191" Type="http://schemas.openxmlformats.org/officeDocument/2006/relationships/image" Target="media/image67.wmf"/><Relationship Id="rId205" Type="http://schemas.openxmlformats.org/officeDocument/2006/relationships/oleObject" Target="embeddings/oleObject121.bin"/><Relationship Id="rId247" Type="http://schemas.openxmlformats.org/officeDocument/2006/relationships/oleObject" Target="embeddings/oleObject149.bin"/><Relationship Id="rId412" Type="http://schemas.openxmlformats.org/officeDocument/2006/relationships/fontTable" Target="fontTable.xml"/><Relationship Id="rId107" Type="http://schemas.openxmlformats.org/officeDocument/2006/relationships/image" Target="media/image39.wmf"/><Relationship Id="rId289" Type="http://schemas.openxmlformats.org/officeDocument/2006/relationships/image" Target="media/image106.wmf"/><Relationship Id="rId11" Type="http://schemas.openxmlformats.org/officeDocument/2006/relationships/footer" Target="footer2.xml"/><Relationship Id="rId53" Type="http://schemas.openxmlformats.org/officeDocument/2006/relationships/oleObject" Target="embeddings/oleObject30.bin"/><Relationship Id="rId149" Type="http://schemas.openxmlformats.org/officeDocument/2006/relationships/oleObject" Target="embeddings/oleObject82.bin"/><Relationship Id="rId314" Type="http://schemas.openxmlformats.org/officeDocument/2006/relationships/image" Target="media/image121.emf"/><Relationship Id="rId356" Type="http://schemas.openxmlformats.org/officeDocument/2006/relationships/image" Target="media/image156.wmf"/><Relationship Id="rId398" Type="http://schemas.openxmlformats.org/officeDocument/2006/relationships/hyperlink" Target="file:///C:\Users\user\AppData\TDOC\meeting_handling\Tdoc\R5-18390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213</TotalTime>
  <Pages>1</Pages>
  <Words>63557</Words>
  <Characters>362281</Characters>
  <Application>Microsoft Office Word</Application>
  <DocSecurity>0</DocSecurity>
  <Lines>3019</Lines>
  <Paragraphs>849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424989</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4606</cp:lastModifiedBy>
  <cp:revision>6</cp:revision>
  <dcterms:created xsi:type="dcterms:W3CDTF">2025-01-23T20:46:00Z</dcterms:created>
  <dcterms:modified xsi:type="dcterms:W3CDTF">2025-10-09T16:51:00Z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