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rsidP="007334CC">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33F76C85" w:rsidR="0032234A" w:rsidRPr="00165A6E" w:rsidRDefault="0032234A" w:rsidP="007334CC">
      <w:r w:rsidRPr="00165A6E">
        <w:rPr>
          <w:rFonts w:cs="v5.0.0"/>
          <w:snapToGrid w:val="0"/>
        </w:rPr>
        <w:t xml:space="preserve">Unwanted emissions are divided into </w:t>
      </w:r>
      <w:r w:rsidR="00D2021D">
        <w:rPr>
          <w:rFonts w:cs="v5.0.0"/>
          <w:snapToGrid w:val="0"/>
        </w:rPr>
        <w:t>"</w:t>
      </w:r>
      <w:r w:rsidRPr="00165A6E">
        <w:rPr>
          <w:rFonts w:cs="v5.0.0"/>
          <w:snapToGrid w:val="0"/>
        </w:rPr>
        <w:t>Out-of-band emission</w:t>
      </w:r>
      <w:r w:rsidR="00D2021D">
        <w:rPr>
          <w:rFonts w:cs="v5.0.0"/>
          <w:snapToGrid w:val="0"/>
        </w:rPr>
        <w:t>"</w:t>
      </w:r>
      <w:r w:rsidRPr="00165A6E">
        <w:rPr>
          <w:rFonts w:cs="v5.0.0"/>
          <w:snapToGrid w:val="0"/>
        </w:rPr>
        <w:t xml:space="preserve"> and </w:t>
      </w:r>
      <w:r w:rsidR="00D2021D">
        <w:rPr>
          <w:rFonts w:cs="v5.0.0"/>
          <w:snapToGrid w:val="0"/>
        </w:rPr>
        <w:t>"</w:t>
      </w:r>
      <w:r w:rsidRPr="00165A6E">
        <w:rPr>
          <w:rFonts w:cs="v5.0.0"/>
          <w:snapToGrid w:val="0"/>
        </w:rPr>
        <w:t>Spurious emissions</w:t>
      </w:r>
      <w:r w:rsidR="00D2021D">
        <w:rPr>
          <w:rFonts w:cs="v5.0.0"/>
          <w:snapToGrid w:val="0"/>
        </w:rPr>
        <w:t>"</w:t>
      </w:r>
      <w:r w:rsidRPr="00165A6E">
        <w:rPr>
          <w:rFonts w:cs="v5.0.0"/>
          <w:snapToGrid w:val="0"/>
        </w:rPr>
        <w:t xml:space="preserve"> in 3GPP RF specifications. This notation is in line with ITU-R recommendations such as SM.329</w:t>
      </w:r>
      <w:r w:rsidR="007334CC">
        <w:rPr>
          <w:rFonts w:cs="v5.0.0"/>
          <w:snapToGrid w:val="0"/>
        </w:rPr>
        <w:t>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69pt" o:ole="">
            <v:imagedata r:id="rId9" o:title=""/>
          </v:shape>
          <o:OLEObject Type="Embed" ProgID="Word.Document.8" ShapeID="_x0000_i1025" DrawAspect="Content" ObjectID="_1821541141"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2320A287" w:rsidR="0032234A" w:rsidRPr="00165A6E" w:rsidRDefault="00D2021D">
      <w:pPr>
        <w:pStyle w:val="EditorsNote"/>
      </w:pPr>
      <w:r>
        <w:t>Editor's note:</w:t>
      </w:r>
      <w:r>
        <w:tab/>
      </w:r>
      <w:r w:rsidR="0032234A" w:rsidRPr="00165A6E">
        <w:t>The following aspects are either missing or not yet determined:</w:t>
      </w:r>
    </w:p>
    <w:p w14:paraId="1535B5CC" w14:textId="5E6D530E" w:rsidR="003D05E3" w:rsidRPr="00165A6E" w:rsidRDefault="00571107" w:rsidP="00096375">
      <w:pPr>
        <w:pStyle w:val="EditorsNote"/>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096375">
      <w:pPr>
        <w:pStyle w:val="EditorsNote"/>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5D6A8CFE"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tcPr>
          <w:p w14:paraId="215831ED" w14:textId="1ACC22D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tcPr>
          <w:p w14:paraId="192C5B00" w14:textId="33183E4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tcPr>
          <w:p w14:paraId="361675E9" w14:textId="5112757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tcPr>
          <w:p w14:paraId="6BC0DB51" w14:textId="77777777" w:rsidR="0032234A" w:rsidRPr="00165A6E" w:rsidRDefault="0032234A">
            <w:pPr>
              <w:pStyle w:val="TAH"/>
            </w:pPr>
            <w:r w:rsidRPr="00165A6E">
              <w:t>Test ID</w:t>
            </w:r>
          </w:p>
        </w:tc>
        <w:tc>
          <w:tcPr>
            <w:tcW w:w="1676" w:type="pct"/>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tcPr>
          <w:p w14:paraId="21655BC6" w14:textId="77777777" w:rsidR="0032234A" w:rsidRPr="00165A6E" w:rsidRDefault="0032234A">
            <w:pPr>
              <w:pStyle w:val="TAH"/>
            </w:pPr>
          </w:p>
        </w:tc>
        <w:tc>
          <w:tcPr>
            <w:tcW w:w="1676" w:type="pct"/>
            <w:vMerge w:val="restart"/>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tcPr>
          <w:p w14:paraId="4E44E029" w14:textId="77777777" w:rsidR="0032234A" w:rsidRPr="00165A6E" w:rsidRDefault="0032234A">
            <w:pPr>
              <w:pStyle w:val="TAC"/>
            </w:pPr>
            <w:r w:rsidRPr="00165A6E">
              <w:t>1</w:t>
            </w:r>
          </w:p>
        </w:tc>
        <w:tc>
          <w:tcPr>
            <w:tcW w:w="1676" w:type="pct"/>
            <w:vMerge/>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31F13D9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2FFB554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7268062" w14:textId="0B226A6D" w:rsidR="0032234A" w:rsidRPr="00165A6E" w:rsidRDefault="0032234A">
      <w:pPr>
        <w:pStyle w:val="B1"/>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
      </w:pPr>
      <w:r w:rsidRPr="00165A6E">
        <w:t>4.</w:t>
      </w:r>
      <w:r w:rsidRPr="00165A6E">
        <w:tab/>
        <w:t>The UL Reference Measurement channels are set according to Table 6.5.1.4.1-1.</w:t>
      </w:r>
    </w:p>
    <w:p w14:paraId="6587F634" w14:textId="77777777" w:rsidR="0032234A" w:rsidRPr="00165A6E" w:rsidRDefault="0032234A">
      <w:pPr>
        <w:pStyle w:val="B1"/>
      </w:pPr>
      <w:r w:rsidRPr="00165A6E">
        <w:t>5.</w:t>
      </w:r>
      <w:r w:rsidRPr="00165A6E">
        <w:tab/>
        <w:t>Propagation conditions are set according to Annex B.0</w:t>
      </w:r>
    </w:p>
    <w:p w14:paraId="2BFD06A1" w14:textId="0FB6B383"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32823FD"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6F786742" w14:textId="2F69609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0AA647D4" w14:textId="5D8303A2" w:rsidR="000F3C66" w:rsidRPr="00165A6E" w:rsidRDefault="006B1DEE" w:rsidP="000F3C66">
      <w:pPr>
        <w:pStyle w:val="B1"/>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bookmarkStart w:id="19" w:name="_CRTable6_5_1_4_21"/>
      <w:r w:rsidRPr="00165A6E">
        <w:t xml:space="preserve">Table </w:t>
      </w:r>
      <w:bookmarkEnd w:id="19"/>
      <w:r w:rsidRPr="00165A6E">
        <w:t>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
      </w:pPr>
    </w:p>
    <w:p w14:paraId="193DFB91" w14:textId="5C9001A8" w:rsidR="0032234A" w:rsidRPr="00165A6E" w:rsidRDefault="006B1DEE">
      <w:pPr>
        <w:pStyle w:val="B1"/>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D2021D">
        <w:t>"</w:t>
      </w:r>
      <w:r w:rsidR="0032234A" w:rsidRPr="00165A6E">
        <w:t>Total EIRP</w:t>
      </w:r>
      <w:r w:rsidR="00D2021D">
        <w:t>"</w:t>
      </w:r>
      <w:r w:rsidR="0032234A" w:rsidRPr="00165A6E">
        <w:t>. EIRP measurement procedure is defined in Annex K.</w:t>
      </w:r>
    </w:p>
    <w:p w14:paraId="79E8A53E" w14:textId="0E6C0A9C" w:rsidR="0032234A" w:rsidRPr="00165A6E" w:rsidRDefault="006B1DEE">
      <w:pPr>
        <w:pStyle w:val="B1"/>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6D1824DF" w14:textId="4E305850" w:rsidR="0032234A" w:rsidRPr="00165A6E" w:rsidRDefault="006B1DEE">
      <w:pPr>
        <w:pStyle w:val="B1"/>
      </w:pPr>
      <w:r w:rsidRPr="00165A6E">
        <w:t>8</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20" w:name="_CR6_5_1_4_3"/>
      <w:r w:rsidRPr="00165A6E">
        <w:t>6.5.1.4.3</w:t>
      </w:r>
      <w:r w:rsidRPr="00165A6E">
        <w:tab/>
        <w:t>Message contents</w:t>
      </w:r>
    </w:p>
    <w:bookmarkEnd w:id="20"/>
    <w:p w14:paraId="31DB5B14" w14:textId="042D378B"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1" w:name="_CR6_5_1_5"/>
      <w:r w:rsidRPr="00165A6E">
        <w:t>6.5.1.5</w:t>
      </w:r>
      <w:r w:rsidRPr="00165A6E">
        <w:tab/>
        <w:t>Test requirement</w:t>
      </w:r>
    </w:p>
    <w:bookmarkEnd w:id="21"/>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2" w:name="_CRTable6_5_1_51"/>
      <w:r w:rsidRPr="00165A6E">
        <w:t xml:space="preserve">Table </w:t>
      </w:r>
      <w:bookmarkEnd w:id="22"/>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3" w:name="_CRTable6_5_1_52"/>
      <w:r w:rsidRPr="00165A6E">
        <w:lastRenderedPageBreak/>
        <w:t xml:space="preserve">Table </w:t>
      </w:r>
      <w:bookmarkEnd w:id="23"/>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4" w:name="_Toc21026604"/>
      <w:bookmarkStart w:id="25" w:name="_Toc27743855"/>
      <w:bookmarkStart w:id="26" w:name="_Toc36197028"/>
      <w:bookmarkStart w:id="27" w:name="_Toc36197720"/>
      <w:r w:rsidRPr="00165A6E">
        <w:t>6.5.2</w:t>
      </w:r>
      <w:r w:rsidRPr="00165A6E">
        <w:tab/>
        <w:t>Out of band emission</w:t>
      </w:r>
      <w:bookmarkEnd w:id="24"/>
      <w:bookmarkEnd w:id="25"/>
      <w:bookmarkEnd w:id="26"/>
      <w:bookmarkEnd w:id="27"/>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4DC3D79C" w:rsidR="0032234A" w:rsidRPr="00165A6E" w:rsidRDefault="006B1DEE" w:rsidP="006B1DEE">
      <w:r w:rsidRPr="00165A6E">
        <w:t xml:space="preserve">The requirements in </w:t>
      </w:r>
      <w:r w:rsidR="00D2021D" w:rsidRPr="00165A6E">
        <w:t>clause</w:t>
      </w:r>
      <w:r w:rsidR="00D2021D">
        <w:t> </w:t>
      </w:r>
      <w:r w:rsidR="00D2021D" w:rsidRPr="00165A6E">
        <w:t>6</w:t>
      </w:r>
      <w:r w:rsidRPr="00165A6E">
        <w:t xml:space="preserve">.5.2.1 only apply when both UL and DL of a UE are configured for single CC operation, and they are of the same bandwidth. For a UE that is configured for single CC operation with different channel bandwidths in UL and DL, the requirements in </w:t>
      </w:r>
      <w:r w:rsidR="00D2021D" w:rsidRPr="00165A6E">
        <w:t>clause</w:t>
      </w:r>
      <w:r w:rsidR="00D2021D">
        <w:t> </w:t>
      </w:r>
      <w:r w:rsidR="00D2021D" w:rsidRPr="00165A6E">
        <w:t>6</w:t>
      </w:r>
      <w:r w:rsidRPr="00165A6E">
        <w:t>.5A.2.1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8" w:name="_Toc21026605"/>
      <w:bookmarkStart w:id="29" w:name="_Toc27743856"/>
      <w:bookmarkStart w:id="30" w:name="_Toc36197029"/>
      <w:bookmarkStart w:id="31" w:name="_Toc36197721"/>
      <w:r w:rsidRPr="00165A6E">
        <w:t>6.5.2.1</w:t>
      </w:r>
      <w:r w:rsidRPr="00165A6E">
        <w:tab/>
        <w:t>Spectrum Emission Mask</w:t>
      </w:r>
      <w:bookmarkEnd w:id="28"/>
      <w:bookmarkEnd w:id="29"/>
      <w:bookmarkEnd w:id="30"/>
      <w:bookmarkEnd w:id="31"/>
    </w:p>
    <w:p w14:paraId="3BF5A3A5" w14:textId="684E341B" w:rsidR="002B7196" w:rsidRPr="00165A6E" w:rsidRDefault="00D2021D" w:rsidP="002B7196">
      <w:pPr>
        <w:pStyle w:val="EditorsNote"/>
      </w:pPr>
      <w:r>
        <w:t>Editor's note:</w:t>
      </w:r>
      <w:r>
        <w:tab/>
      </w:r>
      <w:r w:rsidR="002B7196" w:rsidRPr="00165A6E">
        <w:t>The following aspects are either missing or not yet determined:</w:t>
      </w:r>
    </w:p>
    <w:p w14:paraId="0C7370BA" w14:textId="60B43DEE" w:rsidR="002005B3" w:rsidRPr="00165A6E" w:rsidRDefault="00AC24D3" w:rsidP="002005B3">
      <w:pPr>
        <w:pStyle w:val="EditorsNote"/>
        <w:numPr>
          <w:ilvl w:val="0"/>
          <w:numId w:val="1"/>
        </w:numPr>
      </w:pPr>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bookmarkStart w:id="32" w:name="_CR6_5_2_1_1"/>
      <w:r w:rsidRPr="00165A6E">
        <w:t>6.5.2.1.1</w:t>
      </w:r>
      <w:r w:rsidRPr="00165A6E">
        <w:tab/>
        <w:t>Test purpose</w:t>
      </w:r>
    </w:p>
    <w:bookmarkEnd w:id="32"/>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3" w:name="_CR6_5_2_1_2"/>
      <w:r w:rsidRPr="00165A6E">
        <w:t>6.5.2.1.2</w:t>
      </w:r>
      <w:r w:rsidRPr="00165A6E">
        <w:tab/>
        <w:t>Test applicability</w:t>
      </w:r>
    </w:p>
    <w:bookmarkEnd w:id="33"/>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4" w:name="_CR6_5_2_1_3"/>
      <w:bookmarkStart w:id="35" w:name="_Hlk84513757"/>
      <w:r w:rsidRPr="00165A6E">
        <w:t>6.5.2.1.3</w:t>
      </w:r>
      <w:r w:rsidRPr="00165A6E">
        <w:tab/>
        <w:t>Minimum conformance requirements</w:t>
      </w:r>
    </w:p>
    <w:bookmarkEnd w:id="34"/>
    <w:p w14:paraId="220B3C44" w14:textId="011DBF44"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w:t>
      </w:r>
      <w:r w:rsidR="00D2021D" w:rsidRPr="00165A6E">
        <w:rPr>
          <w:snapToGrid w:val="0"/>
        </w:rPr>
        <w:t>clause</w:t>
      </w:r>
      <w:r w:rsidR="00D2021D">
        <w:rPr>
          <w:snapToGrid w:val="0"/>
        </w:rPr>
        <w:t> </w:t>
      </w:r>
      <w:r w:rsidR="00D2021D" w:rsidRPr="00165A6E">
        <w:rPr>
          <w:snapToGrid w:val="0"/>
        </w:rPr>
        <w:t>6</w:t>
      </w:r>
      <w:r w:rsidRPr="00165A6E">
        <w:rPr>
          <w:snapToGrid w:val="0"/>
        </w:rPr>
        <w:t>.5.3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6" w:name="_CRTable6_5_2_1_31"/>
      <w:bookmarkEnd w:id="35"/>
      <w:r w:rsidRPr="00165A6E">
        <w:lastRenderedPageBreak/>
        <w:t xml:space="preserve">Table </w:t>
      </w:r>
      <w:bookmarkEnd w:id="36"/>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41FD00AC"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.5.2.1.</w:t>
      </w:r>
    </w:p>
    <w:p w14:paraId="057B4AF1" w14:textId="77777777" w:rsidR="0032234A" w:rsidRPr="00165A6E" w:rsidRDefault="0032234A">
      <w:pPr>
        <w:pStyle w:val="H6"/>
      </w:pPr>
      <w:bookmarkStart w:id="37" w:name="_CR6_5_2_1_4"/>
      <w:r w:rsidRPr="00165A6E">
        <w:t>6.5.2.1.4</w:t>
      </w:r>
      <w:r w:rsidRPr="00165A6E">
        <w:tab/>
        <w:t>Test description</w:t>
      </w:r>
    </w:p>
    <w:p w14:paraId="65F6BC64" w14:textId="77777777" w:rsidR="0032234A" w:rsidRPr="00165A6E" w:rsidRDefault="0032234A">
      <w:pPr>
        <w:pStyle w:val="H6"/>
      </w:pPr>
      <w:bookmarkStart w:id="38" w:name="_CR6_5_2_1_4_1"/>
      <w:bookmarkEnd w:id="37"/>
      <w:r w:rsidRPr="00165A6E">
        <w:t>6.5.2.1.4.1</w:t>
      </w:r>
      <w:r w:rsidRPr="00165A6E">
        <w:tab/>
        <w:t>Initial conditions</w:t>
      </w:r>
    </w:p>
    <w:bookmarkEnd w:id="38"/>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9" w:name="_CRTable6_5_2_1_4_11"/>
      <w:r w:rsidRPr="00165A6E">
        <w:t xml:space="preserve">Table </w:t>
      </w:r>
      <w:bookmarkEnd w:id="39"/>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tcPr>
          <w:p w14:paraId="4225073D" w14:textId="2D481D28"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tcPr>
          <w:p w14:paraId="79BFBE84" w14:textId="6B36808C"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tcPr>
          <w:p w14:paraId="50EB1042" w14:textId="5D75D544"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tcPr>
          <w:p w14:paraId="25B919A2" w14:textId="77777777" w:rsidR="0032234A" w:rsidRPr="00165A6E" w:rsidRDefault="0032234A">
            <w:pPr>
              <w:pStyle w:val="TAH"/>
            </w:pPr>
            <w:r w:rsidRPr="00165A6E">
              <w:t>Test ID</w:t>
            </w:r>
          </w:p>
        </w:tc>
        <w:tc>
          <w:tcPr>
            <w:tcW w:w="1910" w:type="pct"/>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tcPr>
          <w:p w14:paraId="649B81F0" w14:textId="528F51E5" w:rsidR="0032234A" w:rsidRPr="00165A6E" w:rsidRDefault="00165250">
            <w:pPr>
              <w:pStyle w:val="TAC"/>
            </w:pPr>
            <w:r w:rsidRPr="00165A6E">
              <w:t>1</w:t>
            </w:r>
          </w:p>
        </w:tc>
        <w:tc>
          <w:tcPr>
            <w:tcW w:w="1910" w:type="pct"/>
            <w:tcBorders>
              <w:top w:val="nil"/>
              <w:bottom w:val="nil"/>
            </w:tcBorders>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tcPr>
          <w:p w14:paraId="4F42A6AC" w14:textId="0445B407" w:rsidR="0032234A" w:rsidRPr="00165A6E" w:rsidRDefault="00165250">
            <w:pPr>
              <w:pStyle w:val="TAC"/>
            </w:pPr>
            <w:r w:rsidRPr="00165A6E">
              <w:t>2</w:t>
            </w:r>
          </w:p>
        </w:tc>
        <w:tc>
          <w:tcPr>
            <w:tcW w:w="1910" w:type="pct"/>
            <w:tcBorders>
              <w:top w:val="nil"/>
              <w:bottom w:val="nil"/>
            </w:tcBorders>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tcPr>
          <w:p w14:paraId="13149866" w14:textId="522B43EC" w:rsidR="0032234A" w:rsidRPr="00165A6E" w:rsidRDefault="00165250">
            <w:pPr>
              <w:pStyle w:val="TAC"/>
            </w:pPr>
            <w:r w:rsidRPr="00165A6E">
              <w:t>3</w:t>
            </w:r>
          </w:p>
        </w:tc>
        <w:tc>
          <w:tcPr>
            <w:tcW w:w="1910" w:type="pct"/>
            <w:tcBorders>
              <w:top w:val="nil"/>
              <w:bottom w:val="nil"/>
            </w:tcBorders>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tcPr>
          <w:p w14:paraId="75261348" w14:textId="15D9506C" w:rsidR="0032234A" w:rsidRPr="00165A6E" w:rsidRDefault="00165250">
            <w:pPr>
              <w:pStyle w:val="TAC"/>
            </w:pPr>
            <w:r w:rsidRPr="00165A6E">
              <w:t>4</w:t>
            </w:r>
          </w:p>
        </w:tc>
        <w:tc>
          <w:tcPr>
            <w:tcW w:w="1910" w:type="pct"/>
            <w:tcBorders>
              <w:top w:val="nil"/>
              <w:bottom w:val="nil"/>
            </w:tcBorders>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tcPr>
          <w:p w14:paraId="1AA9DD04" w14:textId="60EB1096" w:rsidR="0032234A" w:rsidRPr="00165A6E" w:rsidRDefault="00165250">
            <w:pPr>
              <w:pStyle w:val="TAC"/>
            </w:pPr>
            <w:r w:rsidRPr="00165A6E">
              <w:t>5</w:t>
            </w:r>
          </w:p>
        </w:tc>
        <w:tc>
          <w:tcPr>
            <w:tcW w:w="1910" w:type="pct"/>
            <w:tcBorders>
              <w:top w:val="nil"/>
            </w:tcBorders>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AE2A9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53188C9B"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AADB70B" w14:textId="570E390E" w:rsidR="0032234A" w:rsidRPr="00165A6E" w:rsidRDefault="0032234A">
      <w:pPr>
        <w:pStyle w:val="B1"/>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
      </w:pPr>
      <w:r w:rsidRPr="00165A6E">
        <w:t>4.</w:t>
      </w:r>
      <w:r w:rsidRPr="00165A6E">
        <w:tab/>
        <w:t>The UL Reference Measurement channels are set according to Table 6.5.2.1.4.1-1.</w:t>
      </w:r>
    </w:p>
    <w:p w14:paraId="01D634E7" w14:textId="77777777" w:rsidR="0032234A" w:rsidRPr="00165A6E" w:rsidRDefault="0032234A">
      <w:pPr>
        <w:pStyle w:val="B1"/>
      </w:pPr>
      <w:r w:rsidRPr="00165A6E">
        <w:lastRenderedPageBreak/>
        <w:t>5.</w:t>
      </w:r>
      <w:r w:rsidRPr="00165A6E">
        <w:tab/>
        <w:t>Propagation conditions are set according to Annex B.0</w:t>
      </w:r>
    </w:p>
    <w:p w14:paraId="11B82477" w14:textId="7B48213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.5.2.1.4.3</w:t>
      </w:r>
    </w:p>
    <w:p w14:paraId="605B9297" w14:textId="77777777" w:rsidR="0032234A" w:rsidRPr="00165A6E" w:rsidRDefault="0032234A">
      <w:pPr>
        <w:pStyle w:val="H6"/>
      </w:pPr>
      <w:bookmarkStart w:id="40" w:name="_CR6_5_2_1_4_2"/>
      <w:r w:rsidRPr="00165A6E">
        <w:t>6.5.2.1.4.2</w:t>
      </w:r>
      <w:r w:rsidRPr="00165A6E">
        <w:tab/>
        <w:t>Test procedure</w:t>
      </w:r>
    </w:p>
    <w:bookmarkEnd w:id="40"/>
    <w:p w14:paraId="3413A5E4" w14:textId="0025B0D6"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24E3174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40B3046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63BF290" w14:textId="4C75A055" w:rsidR="0032234A" w:rsidRPr="00165A6E" w:rsidRDefault="006B1DEE">
      <w:pPr>
        <w:pStyle w:val="B1"/>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5E87859F"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 xml:space="preserve">able 6.5.2.1.4.1-1,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1" w:name="_CR6_5_2_1_4_3"/>
      <w:r w:rsidRPr="00165A6E">
        <w:t>6.5.2.1.4.3</w:t>
      </w:r>
      <w:r w:rsidRPr="00165A6E">
        <w:tab/>
        <w:t>Message contents</w:t>
      </w:r>
    </w:p>
    <w:bookmarkEnd w:id="41"/>
    <w:p w14:paraId="67E98B25" w14:textId="2BB1A4BF"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058BE82E" w14:textId="77777777" w:rsidR="0032234A" w:rsidRPr="00165A6E" w:rsidRDefault="0032234A">
      <w:pPr>
        <w:pStyle w:val="H6"/>
      </w:pPr>
      <w:bookmarkStart w:id="42" w:name="_CR6_5_2_1_5"/>
      <w:r w:rsidRPr="00165A6E">
        <w:t>6.5.2.1.5</w:t>
      </w:r>
      <w:r w:rsidRPr="00165A6E">
        <w:tab/>
        <w:t>Test requirement</w:t>
      </w:r>
    </w:p>
    <w:bookmarkEnd w:id="42"/>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3" w:name="_CRTable6_5_2_1_51"/>
      <w:r w:rsidRPr="00165A6E">
        <w:lastRenderedPageBreak/>
        <w:t xml:space="preserve">Table </w:t>
      </w:r>
      <w:bookmarkEnd w:id="43"/>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4" w:name="_CRTable6_5_2_1_51a"/>
      <w:r w:rsidRPr="00165A6E">
        <w:t xml:space="preserve">Table </w:t>
      </w:r>
      <w:bookmarkEnd w:id="44"/>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5" w:name="_CRTable6_5_2_1_51b"/>
      <w:r w:rsidRPr="00165A6E">
        <w:t xml:space="preserve">Table </w:t>
      </w:r>
      <w:bookmarkEnd w:id="45"/>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bookmarkStart w:id="46" w:name="_CRTable6_5_2_1_51c"/>
      <w:r w:rsidRPr="00165A6E">
        <w:t xml:space="preserve">Table </w:t>
      </w:r>
      <w:bookmarkEnd w:id="46"/>
      <w:r w:rsidRPr="00165A6E">
        <w:t>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7" w:name="_Hlk120716294"/>
      <w:bookmarkStart w:id="48" w:name="_Toc21026606"/>
      <w:bookmarkStart w:id="49" w:name="_Toc27743857"/>
      <w:bookmarkStart w:id="50" w:name="_Toc36197030"/>
      <w:bookmarkStart w:id="51" w:name="_Toc36197722"/>
      <w:r w:rsidRPr="00165A6E">
        <w:t>6.5.2.1_1</w:t>
      </w:r>
      <w:r w:rsidRPr="00165A6E">
        <w:tab/>
        <w:t>Spectrum Emission Mask with Power Boost</w:t>
      </w:r>
    </w:p>
    <w:p w14:paraId="214AE641" w14:textId="65027E12" w:rsidR="004213F0" w:rsidRPr="00165A6E" w:rsidRDefault="00D2021D" w:rsidP="004213F0">
      <w:pPr>
        <w:pStyle w:val="EditorsNote"/>
      </w:pPr>
      <w:r>
        <w:t>Editor's note:</w:t>
      </w:r>
      <w:r>
        <w:tab/>
      </w:r>
      <w:r w:rsidR="004213F0" w:rsidRPr="00165A6E">
        <w:t>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2" w:name="_CR6_5_2_1_1_1"/>
      <w:r w:rsidRPr="00165A6E">
        <w:t>6.5.2.1_1.1</w:t>
      </w:r>
      <w:r w:rsidRPr="00165A6E">
        <w:tab/>
        <w:t>Test purpose</w:t>
      </w:r>
    </w:p>
    <w:bookmarkEnd w:id="52"/>
    <w:p w14:paraId="00212834" w14:textId="7814057D" w:rsidR="004213F0" w:rsidRPr="00165A6E" w:rsidRDefault="004213F0" w:rsidP="004213F0">
      <w:r w:rsidRPr="00165A6E">
        <w:t xml:space="preserve">Same as </w:t>
      </w:r>
      <w:r w:rsidR="00D2021D" w:rsidRPr="00165A6E">
        <w:t>clause</w:t>
      </w:r>
      <w:r w:rsidR="00D2021D">
        <w:t> </w:t>
      </w:r>
      <w:r w:rsidR="00D2021D" w:rsidRPr="00165A6E">
        <w:t>6</w:t>
      </w:r>
      <w:r w:rsidRPr="00165A6E">
        <w:t>.5.2.1.1.</w:t>
      </w:r>
    </w:p>
    <w:p w14:paraId="1310041F" w14:textId="77777777" w:rsidR="004213F0" w:rsidRPr="00165A6E" w:rsidRDefault="004213F0" w:rsidP="004213F0">
      <w:pPr>
        <w:pStyle w:val="H6"/>
      </w:pPr>
      <w:bookmarkStart w:id="53" w:name="_CR6_5_2_1_1_2"/>
      <w:r w:rsidRPr="00165A6E">
        <w:lastRenderedPageBreak/>
        <w:t>6.5.2.1_1.2</w:t>
      </w:r>
      <w:r w:rsidRPr="00165A6E">
        <w:tab/>
        <w:t>Test applicability</w:t>
      </w:r>
    </w:p>
    <w:bookmarkEnd w:id="53"/>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4" w:name="_CR6_5_2_1_1_3"/>
      <w:r w:rsidRPr="00165A6E">
        <w:t>6.5.2.1_1.3</w:t>
      </w:r>
      <w:r w:rsidRPr="00165A6E">
        <w:tab/>
        <w:t>Minimum conformance requirements</w:t>
      </w:r>
    </w:p>
    <w:bookmarkEnd w:id="54"/>
    <w:p w14:paraId="01269494" w14:textId="359CA3E5" w:rsidR="004213F0" w:rsidRPr="00165A6E" w:rsidRDefault="004213F0" w:rsidP="004213F0">
      <w:r w:rsidRPr="00165A6E">
        <w:t xml:space="preserve">Same as </w:t>
      </w:r>
      <w:r w:rsidR="00D2021D" w:rsidRPr="00165A6E">
        <w:t>clause</w:t>
      </w:r>
      <w:r w:rsidR="00D2021D">
        <w:t> </w:t>
      </w:r>
      <w:r w:rsidR="00D2021D" w:rsidRPr="00165A6E">
        <w:t>6</w:t>
      </w:r>
      <w:r w:rsidRPr="00165A6E">
        <w:t>.5.2.1.3.</w:t>
      </w:r>
    </w:p>
    <w:p w14:paraId="401E9EDF" w14:textId="77777777" w:rsidR="004213F0" w:rsidRPr="00165A6E" w:rsidRDefault="004213F0" w:rsidP="004213F0">
      <w:pPr>
        <w:pStyle w:val="H6"/>
      </w:pPr>
      <w:bookmarkStart w:id="55" w:name="_CR6_5_2_1_1_4"/>
      <w:r w:rsidRPr="00165A6E">
        <w:t>6.5.2.1_1.4</w:t>
      </w:r>
      <w:r w:rsidRPr="00165A6E">
        <w:tab/>
        <w:t>Test description</w:t>
      </w:r>
    </w:p>
    <w:p w14:paraId="71C1B830" w14:textId="77777777" w:rsidR="004213F0" w:rsidRPr="00165A6E" w:rsidRDefault="004213F0" w:rsidP="004213F0">
      <w:pPr>
        <w:pStyle w:val="H6"/>
      </w:pPr>
      <w:bookmarkStart w:id="56" w:name="_CR6_5_2_1_1_4_1"/>
      <w:bookmarkEnd w:id="55"/>
      <w:r w:rsidRPr="00165A6E">
        <w:t>6.5.2.1_1.4.1</w:t>
      </w:r>
      <w:r w:rsidRPr="00165A6E">
        <w:tab/>
        <w:t>Initial conditions</w:t>
      </w:r>
    </w:p>
    <w:bookmarkEnd w:id="56"/>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7" w:name="_CRTable6_5_2_1_1_4_11"/>
      <w:r w:rsidRPr="00165A6E">
        <w:t xml:space="preserve">Table </w:t>
      </w:r>
      <w:bookmarkEnd w:id="57"/>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044D8921" w:rsidR="004213F0" w:rsidRPr="00165A6E" w:rsidRDefault="004213F0"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4A44ED55" w:rsidR="004213F0" w:rsidRPr="00165A6E" w:rsidRDefault="004213F0"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13CBD8EB" w:rsidR="004213F0" w:rsidRPr="00165A6E" w:rsidRDefault="004213F0"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52356139" w:rsidR="004213F0" w:rsidRPr="00165A6E" w:rsidRDefault="004213F0" w:rsidP="004213F0">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7BCD5317" w14:textId="72B3D959" w:rsidR="004213F0" w:rsidRPr="00165A6E" w:rsidRDefault="004213F0" w:rsidP="004213F0">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EF99F08" w14:textId="77777777" w:rsidR="004213F0" w:rsidRPr="00165A6E" w:rsidRDefault="004213F0" w:rsidP="004213F0">
      <w:pPr>
        <w:pStyle w:val="B1"/>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
      </w:pPr>
      <w:r w:rsidRPr="00165A6E">
        <w:t>4.</w:t>
      </w:r>
      <w:r w:rsidRPr="00165A6E">
        <w:tab/>
        <w:t>The UL Reference Measurement channels are set according to Table 6.5.2.1_1.4.1-1.</w:t>
      </w:r>
    </w:p>
    <w:p w14:paraId="2CF1E32C" w14:textId="77777777" w:rsidR="004213F0" w:rsidRPr="00165A6E" w:rsidRDefault="004213F0" w:rsidP="004213F0">
      <w:pPr>
        <w:pStyle w:val="B1"/>
      </w:pPr>
      <w:r w:rsidRPr="00165A6E">
        <w:t>5.</w:t>
      </w:r>
      <w:r w:rsidRPr="00165A6E">
        <w:tab/>
        <w:t>Propagation conditions are set according to Annex B.0</w:t>
      </w:r>
    </w:p>
    <w:p w14:paraId="56A4D232" w14:textId="2AA7EB8E" w:rsidR="004213F0" w:rsidRPr="00165A6E" w:rsidRDefault="004213F0" w:rsidP="004213F0">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.5.2.1_1.4.3</w:t>
      </w:r>
    </w:p>
    <w:p w14:paraId="0C209F62" w14:textId="77777777" w:rsidR="004213F0" w:rsidRPr="00165A6E" w:rsidRDefault="004213F0" w:rsidP="004213F0">
      <w:pPr>
        <w:pStyle w:val="H6"/>
      </w:pPr>
      <w:bookmarkStart w:id="58" w:name="_CR6_5_2_1_1_4_2"/>
      <w:r w:rsidRPr="00165A6E">
        <w:t>6.5.2.1_1.4.2</w:t>
      </w:r>
      <w:r w:rsidRPr="00165A6E">
        <w:tab/>
        <w:t>Test procedure</w:t>
      </w:r>
    </w:p>
    <w:bookmarkEnd w:id="58"/>
    <w:p w14:paraId="5A8F368F" w14:textId="7632D717" w:rsidR="004213F0" w:rsidRPr="00165A6E" w:rsidRDefault="004213F0" w:rsidP="004213F0">
      <w:r w:rsidRPr="00165A6E">
        <w:t xml:space="preserve">Same as </w:t>
      </w:r>
      <w:r w:rsidR="00D2021D" w:rsidRPr="00165A6E">
        <w:t>clause</w:t>
      </w:r>
      <w:r w:rsidR="00D2021D">
        <w:t> </w:t>
      </w:r>
      <w:r w:rsidR="00D2021D" w:rsidRPr="00165A6E">
        <w:t>6</w:t>
      </w:r>
      <w:r w:rsidRPr="00165A6E">
        <w:t>.5.2.1.4.2 with following exceptions:</w:t>
      </w:r>
    </w:p>
    <w:p w14:paraId="432D027C" w14:textId="77777777" w:rsidR="004213F0" w:rsidRPr="00165A6E" w:rsidRDefault="004213F0" w:rsidP="004213F0">
      <w:pPr>
        <w:pStyle w:val="B1"/>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9" w:name="_CR6_5_2_1_1_4_3"/>
      <w:r w:rsidRPr="00165A6E">
        <w:t>6.5.2.1_1.4.3</w:t>
      </w:r>
      <w:r w:rsidRPr="00165A6E">
        <w:tab/>
        <w:t>Message contents</w:t>
      </w:r>
    </w:p>
    <w:bookmarkEnd w:id="59"/>
    <w:p w14:paraId="18C9869A" w14:textId="54AB5AC1" w:rsidR="004213F0" w:rsidRPr="00165A6E" w:rsidRDefault="004213F0" w:rsidP="004213F0">
      <w:r w:rsidRPr="00165A6E">
        <w:t xml:space="preserve">Same as </w:t>
      </w:r>
      <w:r w:rsidR="00D2021D" w:rsidRPr="00165A6E">
        <w:t>clause</w:t>
      </w:r>
      <w:r w:rsidR="00D2021D">
        <w:t> </w:t>
      </w:r>
      <w:r w:rsidR="00D2021D" w:rsidRPr="00165A6E">
        <w:t>6</w:t>
      </w:r>
      <w:r w:rsidRPr="00165A6E">
        <w:t>.2.4_1.4.3.</w:t>
      </w:r>
    </w:p>
    <w:p w14:paraId="063D8635" w14:textId="77777777" w:rsidR="004213F0" w:rsidRPr="00165A6E" w:rsidRDefault="004213F0" w:rsidP="004213F0">
      <w:pPr>
        <w:pStyle w:val="H6"/>
      </w:pPr>
      <w:bookmarkStart w:id="60" w:name="_CR6_5_2_1_1_5"/>
      <w:r w:rsidRPr="00165A6E">
        <w:t>6.5.2.1_1.5</w:t>
      </w:r>
      <w:r w:rsidRPr="00165A6E">
        <w:tab/>
        <w:t>Test requirement</w:t>
      </w:r>
    </w:p>
    <w:bookmarkEnd w:id="60"/>
    <w:p w14:paraId="401EFEB3" w14:textId="6E94AC9F" w:rsidR="004213F0" w:rsidRPr="00165A6E" w:rsidRDefault="004213F0" w:rsidP="00096375">
      <w:r w:rsidRPr="00165A6E">
        <w:t xml:space="preserve">Same as </w:t>
      </w:r>
      <w:r w:rsidR="00D2021D" w:rsidRPr="00165A6E">
        <w:t>clause</w:t>
      </w:r>
      <w:r w:rsidR="00D2021D">
        <w:t> </w:t>
      </w:r>
      <w:r w:rsidR="00D2021D" w:rsidRPr="00165A6E">
        <w:t>6</w:t>
      </w:r>
      <w:r w:rsidRPr="00165A6E">
        <w:t>.5.2.1.5.</w:t>
      </w:r>
      <w:bookmarkEnd w:id="47"/>
    </w:p>
    <w:p w14:paraId="28EE34C4" w14:textId="2226A89B" w:rsidR="0032234A" w:rsidRPr="00165A6E" w:rsidRDefault="0032234A">
      <w:pPr>
        <w:pStyle w:val="Heading4"/>
      </w:pPr>
      <w:r w:rsidRPr="00165A6E">
        <w:t>6.5.2.</w:t>
      </w:r>
      <w:r w:rsidRPr="00165A6E">
        <w:rPr>
          <w:rFonts w:eastAsia="SimSun"/>
        </w:rPr>
        <w:t>2</w:t>
      </w:r>
      <w:r w:rsidRPr="00165A6E">
        <w:tab/>
        <w:t>Void</w:t>
      </w:r>
      <w:bookmarkEnd w:id="48"/>
      <w:bookmarkEnd w:id="49"/>
      <w:bookmarkEnd w:id="50"/>
      <w:bookmarkEnd w:id="51"/>
    </w:p>
    <w:p w14:paraId="556B10AE" w14:textId="77777777" w:rsidR="0032234A" w:rsidRPr="00165A6E" w:rsidRDefault="0032234A">
      <w:pPr>
        <w:pStyle w:val="Heading4"/>
      </w:pPr>
      <w:bookmarkStart w:id="61" w:name="_Toc21026607"/>
      <w:bookmarkStart w:id="62" w:name="_Toc27743858"/>
      <w:bookmarkStart w:id="63" w:name="_Toc36197031"/>
      <w:bookmarkStart w:id="64"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61"/>
      <w:bookmarkEnd w:id="62"/>
      <w:bookmarkEnd w:id="63"/>
      <w:bookmarkEnd w:id="64"/>
    </w:p>
    <w:p w14:paraId="076BB603" w14:textId="5E6EDD6B" w:rsidR="0032234A" w:rsidRPr="00165A6E" w:rsidRDefault="00D2021D">
      <w:pPr>
        <w:pStyle w:val="EditorsNote"/>
      </w:pPr>
      <w:r>
        <w:t>Editor's note:</w:t>
      </w:r>
      <w:r>
        <w:tab/>
      </w:r>
      <w:r w:rsidR="0032234A" w:rsidRPr="00165A6E">
        <w:t>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5" w:name="_CR6_5_2_3_1"/>
      <w:r w:rsidRPr="00165A6E">
        <w:t>6.5.2.3.1</w:t>
      </w:r>
      <w:r w:rsidRPr="00165A6E">
        <w:tab/>
        <w:t>Test purpose</w:t>
      </w:r>
    </w:p>
    <w:bookmarkEnd w:id="65"/>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6" w:name="_CR6_5_2_3_2"/>
      <w:r w:rsidRPr="00165A6E">
        <w:t>6.5.2.3.2</w:t>
      </w:r>
      <w:r w:rsidRPr="00165A6E">
        <w:tab/>
        <w:t>Test applicability</w:t>
      </w:r>
    </w:p>
    <w:bookmarkEnd w:id="66"/>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7" w:name="_CR6_5_2_3_3"/>
      <w:r w:rsidRPr="00165A6E">
        <w:t>6.5.2.3.3</w:t>
      </w:r>
      <w:r w:rsidRPr="00165A6E">
        <w:tab/>
        <w:t>Minimum conformance requirements</w:t>
      </w:r>
    </w:p>
    <w:bookmarkEnd w:id="67"/>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8" w:name="_CRTable6_5_2_3_31"/>
      <w:r w:rsidRPr="00165A6E">
        <w:t xml:space="preserve">Table </w:t>
      </w:r>
      <w:bookmarkEnd w:id="68"/>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26B7DAEA" w:rsidR="0032234A" w:rsidRPr="00165A6E" w:rsidRDefault="0032234A">
            <w:pPr>
              <w:pStyle w:val="TAH"/>
            </w:pPr>
            <w:r w:rsidRPr="00165A6E">
              <w:t>Adjacent channel centre frequency offset</w:t>
            </w:r>
            <w:r w:rsidR="00D2021D">
              <w:t> </w:t>
            </w:r>
            <w:r w:rsidR="00D2021D" w:rsidRPr="00165A6E">
              <w:t>[</w:t>
            </w:r>
            <w:r w:rsidRPr="00165A6E">
              <w:t>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3EF9DB3A"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.5.2.3.</w:t>
      </w:r>
    </w:p>
    <w:p w14:paraId="0EBFBAC8" w14:textId="77777777" w:rsidR="0032234A" w:rsidRPr="00165A6E" w:rsidRDefault="0032234A">
      <w:pPr>
        <w:pStyle w:val="H6"/>
      </w:pPr>
      <w:bookmarkStart w:id="69" w:name="_CR6_5_2_3_4"/>
      <w:r w:rsidRPr="00165A6E">
        <w:t>6.5.2.3.4</w:t>
      </w:r>
      <w:r w:rsidRPr="00165A6E">
        <w:tab/>
        <w:t>Test description</w:t>
      </w:r>
    </w:p>
    <w:p w14:paraId="6C6D4326" w14:textId="77777777" w:rsidR="0032234A" w:rsidRPr="00165A6E" w:rsidRDefault="0032234A">
      <w:pPr>
        <w:pStyle w:val="H6"/>
      </w:pPr>
      <w:bookmarkStart w:id="70" w:name="_CR6_5_2_3_4_1"/>
      <w:bookmarkEnd w:id="69"/>
      <w:r w:rsidRPr="00165A6E">
        <w:t>6.5.2.3.4.1</w:t>
      </w:r>
      <w:r w:rsidRPr="00165A6E">
        <w:tab/>
        <w:t>Initial conditions</w:t>
      </w:r>
    </w:p>
    <w:bookmarkEnd w:id="70"/>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 xml:space="preserve">Table 6.5.2.3.4.1-1: Test Configuration </w:t>
      </w:r>
      <w:bookmarkStart w:id="71" w:name="_CRTable6_5_2_3_4_11"/>
      <w:r w:rsidRPr="00165A6E">
        <w:t xml:space="preserve">Table </w:t>
      </w:r>
      <w:bookmarkEnd w:id="71"/>
      <w:r w:rsidRPr="00165A6E">
        <w:t>(Power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0180DCFA"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33A9865C"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253ABDAB"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vAlign w:val="center"/>
          </w:tcPr>
          <w:p w14:paraId="4E916C53" w14:textId="77777777" w:rsidR="00794ECC" w:rsidRPr="00165A6E" w:rsidRDefault="00794ECC" w:rsidP="004367ED">
            <w:pPr>
              <w:pStyle w:val="TAH"/>
            </w:pPr>
            <w:r w:rsidRPr="00165A6E">
              <w:rPr>
                <w:lang w:eastAsia="ja-JP"/>
              </w:rPr>
              <w:t>SCS 60 kHz</w:t>
            </w:r>
          </w:p>
        </w:tc>
        <w:tc>
          <w:tcPr>
            <w:tcW w:w="727" w:type="pct"/>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tcPr>
          <w:p w14:paraId="43E15AF5" w14:textId="77777777" w:rsidR="00794ECC" w:rsidRPr="00165A6E" w:rsidRDefault="00794ECC" w:rsidP="004367ED">
            <w:pPr>
              <w:pStyle w:val="TAC"/>
            </w:pPr>
            <w:r w:rsidRPr="00165A6E">
              <w:rPr>
                <w:lang w:eastAsia="zh-CN"/>
              </w:rPr>
              <w:t>16</w:t>
            </w:r>
            <w:r w:rsidRPr="00165A6E">
              <w:t>@0</w:t>
            </w:r>
          </w:p>
        </w:tc>
        <w:tc>
          <w:tcPr>
            <w:tcW w:w="727" w:type="pct"/>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tcPr>
          <w:p w14:paraId="0C8AEECA" w14:textId="77777777" w:rsidR="00794ECC" w:rsidRPr="00165A6E" w:rsidRDefault="00794ECC" w:rsidP="004367ED">
            <w:pPr>
              <w:pStyle w:val="TAC"/>
            </w:pPr>
            <w:r w:rsidRPr="00165A6E">
              <w:t>Outer_Full</w:t>
            </w:r>
          </w:p>
        </w:tc>
        <w:tc>
          <w:tcPr>
            <w:tcW w:w="727" w:type="pct"/>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tcPr>
          <w:p w14:paraId="2DD6AA19" w14:textId="77777777" w:rsidR="00794ECC" w:rsidRPr="00165A6E" w:rsidRDefault="00794ECC" w:rsidP="004367ED">
            <w:pPr>
              <w:pStyle w:val="TAC"/>
            </w:pPr>
            <w:r w:rsidRPr="00165A6E">
              <w:rPr>
                <w:lang w:eastAsia="zh-CN"/>
              </w:rPr>
              <w:t>16</w:t>
            </w:r>
            <w:r w:rsidRPr="00165A6E">
              <w:t>@0</w:t>
            </w:r>
          </w:p>
        </w:tc>
        <w:tc>
          <w:tcPr>
            <w:tcW w:w="727" w:type="pct"/>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tcPr>
          <w:p w14:paraId="35E3BED4" w14:textId="77777777" w:rsidR="00794ECC" w:rsidRPr="00165A6E" w:rsidRDefault="00794ECC" w:rsidP="004367ED">
            <w:pPr>
              <w:pStyle w:val="TAC"/>
            </w:pPr>
            <w:r w:rsidRPr="00165A6E">
              <w:t>Outer_Full</w:t>
            </w:r>
          </w:p>
        </w:tc>
        <w:tc>
          <w:tcPr>
            <w:tcW w:w="727" w:type="pct"/>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tcPr>
          <w:p w14:paraId="06B80AA3" w14:textId="77777777" w:rsidR="00794ECC" w:rsidRPr="00165A6E" w:rsidRDefault="00794ECC" w:rsidP="004367ED">
            <w:pPr>
              <w:pStyle w:val="TAC"/>
            </w:pPr>
            <w:r w:rsidRPr="00165A6E">
              <w:rPr>
                <w:lang w:eastAsia="zh-CN"/>
              </w:rPr>
              <w:t>16</w:t>
            </w:r>
            <w:r w:rsidRPr="00165A6E">
              <w:t>@0</w:t>
            </w:r>
          </w:p>
        </w:tc>
        <w:tc>
          <w:tcPr>
            <w:tcW w:w="727" w:type="pct"/>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tcPr>
          <w:p w14:paraId="716F8505" w14:textId="77777777" w:rsidR="00794ECC" w:rsidRPr="00165A6E" w:rsidRDefault="00794ECC" w:rsidP="004367ED">
            <w:pPr>
              <w:pStyle w:val="TAC"/>
            </w:pPr>
            <w:r w:rsidRPr="00165A6E">
              <w:t>Outer_Full</w:t>
            </w:r>
          </w:p>
        </w:tc>
        <w:tc>
          <w:tcPr>
            <w:tcW w:w="727" w:type="pct"/>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tcPr>
          <w:p w14:paraId="57E2CC96" w14:textId="77777777" w:rsidR="00794ECC" w:rsidRPr="00165A6E" w:rsidRDefault="00794ECC" w:rsidP="004367ED">
            <w:pPr>
              <w:pStyle w:val="TAC"/>
            </w:pPr>
            <w:r w:rsidRPr="00165A6E">
              <w:rPr>
                <w:lang w:eastAsia="zh-CN"/>
              </w:rPr>
              <w:t>16</w:t>
            </w:r>
            <w:r w:rsidRPr="00165A6E">
              <w:t>@0</w:t>
            </w:r>
          </w:p>
        </w:tc>
        <w:tc>
          <w:tcPr>
            <w:tcW w:w="727" w:type="pct"/>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tcPr>
          <w:p w14:paraId="603391BC" w14:textId="77777777" w:rsidR="00794ECC" w:rsidRPr="00165A6E" w:rsidRDefault="00794ECC" w:rsidP="004367ED">
            <w:pPr>
              <w:pStyle w:val="TAC"/>
            </w:pPr>
            <w:r w:rsidRPr="00165A6E">
              <w:t>Outer_Full</w:t>
            </w:r>
          </w:p>
        </w:tc>
        <w:tc>
          <w:tcPr>
            <w:tcW w:w="727" w:type="pct"/>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tcPr>
          <w:p w14:paraId="53772C63" w14:textId="77777777" w:rsidR="00794ECC" w:rsidRPr="00165A6E" w:rsidRDefault="00794ECC" w:rsidP="004367ED">
            <w:pPr>
              <w:pStyle w:val="TAC"/>
            </w:pPr>
            <w:r w:rsidRPr="00165A6E">
              <w:rPr>
                <w:lang w:eastAsia="zh-CN"/>
              </w:rPr>
              <w:t>16</w:t>
            </w:r>
            <w:r w:rsidRPr="00165A6E">
              <w:t>@0</w:t>
            </w:r>
          </w:p>
        </w:tc>
        <w:tc>
          <w:tcPr>
            <w:tcW w:w="727" w:type="pct"/>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tcPr>
          <w:p w14:paraId="60BCFEEC" w14:textId="77777777" w:rsidR="00794ECC" w:rsidRPr="00165A6E" w:rsidRDefault="00794ECC" w:rsidP="004367ED">
            <w:pPr>
              <w:pStyle w:val="TAC"/>
            </w:pPr>
            <w:r w:rsidRPr="00165A6E">
              <w:t>Outer_Full</w:t>
            </w:r>
          </w:p>
        </w:tc>
        <w:tc>
          <w:tcPr>
            <w:tcW w:w="727" w:type="pct"/>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72" w:name="_CRTable6_5_2_3_4_12"/>
      <w:r w:rsidR="005F4DD3" w:rsidRPr="00165A6E">
        <w:t xml:space="preserve">Table </w:t>
      </w:r>
      <w:bookmarkEnd w:id="72"/>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161BC6CD"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63005B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209C55F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tcPr>
          <w:p w14:paraId="3972CFDA" w14:textId="77777777" w:rsidR="0032234A" w:rsidRPr="00165A6E" w:rsidRDefault="0032234A">
            <w:pPr>
              <w:pStyle w:val="TAH"/>
            </w:pPr>
            <w:bookmarkStart w:id="73"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3"/>
    </w:tbl>
    <w:p w14:paraId="4B34BB92" w14:textId="77777777" w:rsidR="0032234A" w:rsidRPr="00165A6E" w:rsidRDefault="0032234A"/>
    <w:p w14:paraId="410CB0C6" w14:textId="2D9C6413"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.1.1 for TE diagram and section A.3.4.1.1 for UE diagram.</w:t>
      </w:r>
    </w:p>
    <w:p w14:paraId="1EE66284" w14:textId="624C0079"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75E197B" w14:textId="50853641" w:rsidR="0032234A" w:rsidRPr="00165A6E" w:rsidRDefault="0032234A">
      <w:pPr>
        <w:pStyle w:val="B1"/>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
      </w:pPr>
      <w:r w:rsidRPr="00165A6E">
        <w:t>5.</w:t>
      </w:r>
      <w:r w:rsidRPr="00165A6E">
        <w:tab/>
        <w:t>Propagation conditions are set according to Annex B.0.</w:t>
      </w:r>
    </w:p>
    <w:p w14:paraId="7F8481B2" w14:textId="3B75C714"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.5.2.3.4.3</w:t>
      </w:r>
    </w:p>
    <w:p w14:paraId="19707D95" w14:textId="77777777" w:rsidR="0032234A" w:rsidRPr="00165A6E" w:rsidRDefault="0032234A">
      <w:pPr>
        <w:pStyle w:val="H6"/>
      </w:pPr>
      <w:bookmarkStart w:id="74" w:name="_CR6_5_2_3_4_2"/>
      <w:r w:rsidRPr="00165A6E">
        <w:lastRenderedPageBreak/>
        <w:t>6.5.2.3.4.2</w:t>
      </w:r>
      <w:r w:rsidRPr="00165A6E">
        <w:tab/>
        <w:t>Test procedure</w:t>
      </w:r>
    </w:p>
    <w:bookmarkEnd w:id="74"/>
    <w:p w14:paraId="0B8E709C" w14:textId="217F390D"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6DB6EBA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5BAA36D8"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AB4B855" w14:textId="77777777" w:rsidR="00F957A5" w:rsidRPr="00165A6E" w:rsidRDefault="006B1DEE" w:rsidP="00F957A5">
      <w:pPr>
        <w:pStyle w:val="B1"/>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697E9E25"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xml:space="preserve">,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5" w:name="_CR6_5_2_3_4_3"/>
      <w:r w:rsidRPr="00165A6E">
        <w:t>6.5.2.3.4.3</w:t>
      </w:r>
      <w:r w:rsidRPr="00165A6E">
        <w:tab/>
        <w:t>Message contents</w:t>
      </w:r>
    </w:p>
    <w:bookmarkEnd w:id="75"/>
    <w:p w14:paraId="0B11EC4C" w14:textId="347886F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9A2E8BD" w14:textId="77777777" w:rsidR="0032234A" w:rsidRPr="00165A6E" w:rsidRDefault="0032234A">
      <w:pPr>
        <w:pStyle w:val="H6"/>
      </w:pPr>
      <w:bookmarkStart w:id="76" w:name="_CR6_5_2_3_5"/>
      <w:r w:rsidRPr="00165A6E">
        <w:t>6.5.2.3.5</w:t>
      </w:r>
      <w:r w:rsidRPr="00165A6E">
        <w:tab/>
        <w:t>Test requirement</w:t>
      </w:r>
    </w:p>
    <w:bookmarkEnd w:id="76"/>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7" w:name="_CRTable6_5_2_3_51"/>
      <w:r w:rsidRPr="00165A6E">
        <w:lastRenderedPageBreak/>
        <w:t xml:space="preserve">Table </w:t>
      </w:r>
      <w:bookmarkEnd w:id="77"/>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3C7CFB2A" w:rsidR="00235493" w:rsidRPr="00165A6E" w:rsidRDefault="00235493" w:rsidP="00235493">
            <w:pPr>
              <w:pStyle w:val="TAH"/>
            </w:pPr>
            <w:r w:rsidRPr="00165A6E">
              <w:t>Adjacent channel centre frequency offset</w:t>
            </w:r>
            <w:r w:rsidR="00D2021D">
              <w:t> </w:t>
            </w:r>
            <w:r w:rsidR="00D2021D" w:rsidRPr="00165A6E">
              <w:t>[</w:t>
            </w:r>
            <w:r w:rsidRPr="00165A6E">
              <w:t>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8" w:name="_CRTable6_5_2_3_51a"/>
      <w:r w:rsidRPr="00165A6E">
        <w:t xml:space="preserve">Table </w:t>
      </w:r>
      <w:bookmarkEnd w:id="78"/>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9" w:name="_CRTable6_5_2_3_51b"/>
      <w:r w:rsidRPr="00165A6E">
        <w:lastRenderedPageBreak/>
        <w:t xml:space="preserve">Table </w:t>
      </w:r>
      <w:bookmarkEnd w:id="79"/>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80" w:name="_CRTable6_5_2_3_51c"/>
      <w:r w:rsidRPr="00165A6E">
        <w:t xml:space="preserve">Table </w:t>
      </w:r>
      <w:bookmarkEnd w:id="80"/>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81" w:name="_CRTable6_5_2_3_51d"/>
      <w:bookmarkStart w:id="82" w:name="_Toc21026608"/>
      <w:bookmarkStart w:id="83" w:name="_Toc27743859"/>
      <w:bookmarkStart w:id="84" w:name="_Toc36197032"/>
      <w:bookmarkStart w:id="85" w:name="_Toc36197724"/>
      <w:r w:rsidRPr="00165A6E">
        <w:t xml:space="preserve">Table </w:t>
      </w:r>
      <w:bookmarkEnd w:id="81"/>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6" w:name="_CRTable6_5_2_3_51e"/>
      <w:r w:rsidRPr="00165A6E">
        <w:t xml:space="preserve">Table </w:t>
      </w:r>
      <w:bookmarkEnd w:id="86"/>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7" w:name="_CRTable6_5_2_3_51f"/>
      <w:r w:rsidRPr="00165A6E">
        <w:t xml:space="preserve">Table </w:t>
      </w:r>
      <w:bookmarkEnd w:id="87"/>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8" w:name="_CRTable6_5_2_3_51g"/>
      <w:r w:rsidRPr="00165A6E">
        <w:lastRenderedPageBreak/>
        <w:t xml:space="preserve">Table </w:t>
      </w:r>
      <w:bookmarkEnd w:id="88"/>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82"/>
      <w:bookmarkEnd w:id="83"/>
      <w:bookmarkEnd w:id="84"/>
      <w:bookmarkEnd w:id="85"/>
    </w:p>
    <w:p w14:paraId="569A9373" w14:textId="489F01AD"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r w:rsidR="00D2021D">
        <w:t> </w:t>
      </w:r>
      <w:r w:rsidR="00D2021D" w:rsidRPr="00165A6E">
        <w:t>[</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9" w:name="_Toc21026609"/>
      <w:bookmarkStart w:id="90" w:name="_Toc27743860"/>
      <w:bookmarkStart w:id="91" w:name="_Toc36197033"/>
      <w:bookmarkStart w:id="92" w:name="_Toc36197725"/>
      <w:r w:rsidRPr="00165A6E">
        <w:t>6.5.3.1</w:t>
      </w:r>
      <w:r w:rsidRPr="00165A6E">
        <w:tab/>
        <w:t>Transmitter Spurious emissions</w:t>
      </w:r>
      <w:bookmarkEnd w:id="89"/>
      <w:bookmarkEnd w:id="90"/>
      <w:bookmarkEnd w:id="91"/>
      <w:bookmarkEnd w:id="92"/>
    </w:p>
    <w:p w14:paraId="47F2D652" w14:textId="1EDF9CDF" w:rsidR="002005B3" w:rsidRPr="00165A6E" w:rsidRDefault="00D2021D" w:rsidP="002005B3">
      <w:pPr>
        <w:pStyle w:val="EditorsNote"/>
        <w:rPr>
          <w:rFonts w:eastAsia="SimSun"/>
        </w:rPr>
      </w:pPr>
      <w:r>
        <w:t>Editor's note:</w:t>
      </w:r>
      <w:r>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3" w:name="_CR6_5_3_1_1"/>
      <w:r w:rsidRPr="00165A6E">
        <w:t>6.5.3.1.1</w:t>
      </w:r>
      <w:r w:rsidRPr="00165A6E">
        <w:tab/>
        <w:t>Test purpose</w:t>
      </w:r>
    </w:p>
    <w:bookmarkEnd w:id="93"/>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4" w:name="_CR6_5_3_1_2"/>
      <w:r w:rsidRPr="00165A6E">
        <w:t>6.5.3.1.2</w:t>
      </w:r>
      <w:r w:rsidRPr="00165A6E">
        <w:tab/>
        <w:t>Test applicability</w:t>
      </w:r>
    </w:p>
    <w:bookmarkEnd w:id="94"/>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5" w:name="_CR6_5_3_1_3"/>
      <w:r w:rsidRPr="00165A6E">
        <w:t>6.5.3.1.3</w:t>
      </w:r>
      <w:r w:rsidRPr="00165A6E">
        <w:tab/>
        <w:t>Minimum conformance requirements</w:t>
      </w:r>
    </w:p>
    <w:bookmarkEnd w:id="95"/>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6" w:name="_CRTable6_5_3_1_31"/>
      <w:r w:rsidRPr="00165A6E">
        <w:t xml:space="preserve">Table </w:t>
      </w:r>
      <w:bookmarkEnd w:id="96"/>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trPr>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trPr>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7" w:name="_CRTable6_5_3_1_32"/>
      <w:r w:rsidRPr="00165A6E">
        <w:lastRenderedPageBreak/>
        <w:t xml:space="preserve">Table </w:t>
      </w:r>
      <w:bookmarkEnd w:id="97"/>
      <w:r w:rsidRPr="00165A6E">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65A6E" w14:paraId="4FD8FC55" w14:textId="77777777">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2218ACEA"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w:t>
      </w:r>
    </w:p>
    <w:p w14:paraId="3E3F057A" w14:textId="77777777" w:rsidR="0032234A" w:rsidRPr="00165A6E" w:rsidRDefault="0032234A">
      <w:pPr>
        <w:pStyle w:val="H6"/>
      </w:pPr>
      <w:bookmarkStart w:id="98" w:name="_CR6_5_3_1_4"/>
      <w:r w:rsidRPr="00165A6E">
        <w:t>6.5.3.1.4</w:t>
      </w:r>
      <w:r w:rsidRPr="00165A6E">
        <w:tab/>
        <w:t>Test description</w:t>
      </w:r>
    </w:p>
    <w:p w14:paraId="12C1EC58" w14:textId="77777777" w:rsidR="0032234A" w:rsidRPr="00165A6E" w:rsidRDefault="0032234A">
      <w:pPr>
        <w:pStyle w:val="H6"/>
      </w:pPr>
      <w:bookmarkStart w:id="99" w:name="_CR6_5_3_1_4_1"/>
      <w:bookmarkEnd w:id="98"/>
      <w:r w:rsidRPr="00165A6E">
        <w:t>6.5.3.1.4.1</w:t>
      </w:r>
      <w:r w:rsidRPr="00165A6E">
        <w:tab/>
      </w:r>
      <w:r w:rsidRPr="00165A6E">
        <w:rPr>
          <w:snapToGrid w:val="0"/>
        </w:rPr>
        <w:t>Initial conditions</w:t>
      </w:r>
    </w:p>
    <w:bookmarkEnd w:id="99"/>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100" w:name="_CRTable6_5_3_1_4_11"/>
      <w:r w:rsidRPr="00165A6E">
        <w:t xml:space="preserve">Table </w:t>
      </w:r>
      <w:bookmarkEnd w:id="100"/>
      <w:r w:rsidRPr="00165A6E">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6FF4C397" w14:textId="77777777">
        <w:tc>
          <w:tcPr>
            <w:tcW w:w="5000" w:type="pct"/>
            <w:gridSpan w:val="4"/>
          </w:tcPr>
          <w:p w14:paraId="649980F3" w14:textId="77777777" w:rsidR="0032234A" w:rsidRPr="00165A6E" w:rsidRDefault="0032234A">
            <w:pPr>
              <w:pStyle w:val="TAH"/>
            </w:pPr>
            <w:r w:rsidRPr="00165A6E">
              <w:t>Initial Conditions</w:t>
            </w:r>
          </w:p>
        </w:tc>
      </w:tr>
      <w:tr w:rsidR="0032234A" w:rsidRPr="00165A6E" w14:paraId="34D32EA3" w14:textId="77777777">
        <w:tc>
          <w:tcPr>
            <w:tcW w:w="1980" w:type="pct"/>
            <w:gridSpan w:val="2"/>
          </w:tcPr>
          <w:p w14:paraId="1C00657A" w14:textId="46D3A4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2"/>
          </w:tcPr>
          <w:p w14:paraId="5641C945" w14:textId="77777777" w:rsidR="0032234A" w:rsidRPr="00165A6E" w:rsidRDefault="0032234A">
            <w:pPr>
              <w:pStyle w:val="TAL"/>
            </w:pPr>
            <w:r w:rsidRPr="00165A6E">
              <w:t>Normal</w:t>
            </w:r>
          </w:p>
        </w:tc>
      </w:tr>
      <w:tr w:rsidR="0032234A" w:rsidRPr="00165A6E" w14:paraId="6EB82576" w14:textId="77777777">
        <w:tc>
          <w:tcPr>
            <w:tcW w:w="1980" w:type="pct"/>
            <w:gridSpan w:val="2"/>
          </w:tcPr>
          <w:p w14:paraId="24B10380" w14:textId="7C91A0AB"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tc>
          <w:tcPr>
            <w:tcW w:w="1980" w:type="pct"/>
            <w:gridSpan w:val="2"/>
          </w:tcPr>
          <w:p w14:paraId="29820E50" w14:textId="3B9EB283"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tc>
          <w:tcPr>
            <w:tcW w:w="1980" w:type="pct"/>
            <w:gridSpan w:val="2"/>
          </w:tcPr>
          <w:p w14:paraId="64827FD3" w14:textId="77777777" w:rsidR="0032234A" w:rsidRPr="00165A6E" w:rsidRDefault="0032234A">
            <w:pPr>
              <w:pStyle w:val="TAL"/>
            </w:pPr>
            <w:r w:rsidRPr="00165A6E">
              <w:t>Test SCS as specified in Table 5.3.5-1</w:t>
            </w:r>
          </w:p>
        </w:tc>
        <w:tc>
          <w:tcPr>
            <w:tcW w:w="3020" w:type="pct"/>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tc>
          <w:tcPr>
            <w:tcW w:w="5000" w:type="pct"/>
            <w:gridSpan w:val="4"/>
          </w:tcPr>
          <w:p w14:paraId="1A200BB1" w14:textId="77777777" w:rsidR="0032234A" w:rsidRPr="00165A6E" w:rsidRDefault="0032234A">
            <w:pPr>
              <w:pStyle w:val="TAH"/>
            </w:pPr>
            <w:r w:rsidRPr="00165A6E">
              <w:t>Test Parameters</w:t>
            </w:r>
          </w:p>
        </w:tc>
      </w:tr>
      <w:tr w:rsidR="0032234A" w:rsidRPr="00165A6E" w14:paraId="4C94E446" w14:textId="77777777">
        <w:tc>
          <w:tcPr>
            <w:tcW w:w="573" w:type="pct"/>
          </w:tcPr>
          <w:p w14:paraId="2F63AB36" w14:textId="77777777" w:rsidR="0032234A" w:rsidRPr="00165A6E" w:rsidRDefault="0032234A">
            <w:pPr>
              <w:pStyle w:val="TAH"/>
            </w:pPr>
            <w:r w:rsidRPr="00165A6E">
              <w:t>Test ID</w:t>
            </w:r>
          </w:p>
        </w:tc>
        <w:tc>
          <w:tcPr>
            <w:tcW w:w="1407" w:type="pct"/>
          </w:tcPr>
          <w:p w14:paraId="1DABFCE7" w14:textId="77777777" w:rsidR="0032234A" w:rsidRPr="00165A6E" w:rsidRDefault="0032234A">
            <w:pPr>
              <w:pStyle w:val="TAH"/>
            </w:pPr>
            <w:r w:rsidRPr="00165A6E">
              <w:t>Downlink Configuration</w:t>
            </w:r>
          </w:p>
        </w:tc>
        <w:tc>
          <w:tcPr>
            <w:tcW w:w="3020" w:type="pct"/>
            <w:gridSpan w:val="2"/>
          </w:tcPr>
          <w:p w14:paraId="6A11EBED" w14:textId="77777777" w:rsidR="0032234A" w:rsidRPr="00165A6E" w:rsidRDefault="0032234A">
            <w:pPr>
              <w:pStyle w:val="TAH"/>
            </w:pPr>
            <w:r w:rsidRPr="00165A6E">
              <w:t>Uplink Configuration</w:t>
            </w:r>
          </w:p>
        </w:tc>
      </w:tr>
      <w:tr w:rsidR="0032234A" w:rsidRPr="00165A6E" w14:paraId="521A8CC6" w14:textId="77777777">
        <w:tc>
          <w:tcPr>
            <w:tcW w:w="573" w:type="pct"/>
          </w:tcPr>
          <w:p w14:paraId="070630F8" w14:textId="77777777" w:rsidR="0032234A" w:rsidRPr="00165A6E" w:rsidRDefault="0032234A">
            <w:pPr>
              <w:pStyle w:val="TAH"/>
            </w:pPr>
          </w:p>
        </w:tc>
        <w:tc>
          <w:tcPr>
            <w:tcW w:w="1407" w:type="pct"/>
            <w:vMerge w:val="restart"/>
            <w:vAlign w:val="center"/>
          </w:tcPr>
          <w:p w14:paraId="13913DEA" w14:textId="0B958E83" w:rsidR="0032234A" w:rsidRPr="00165A6E" w:rsidRDefault="002271EF">
            <w:pPr>
              <w:pStyle w:val="TAC"/>
            </w:pPr>
            <w:r w:rsidRPr="00165A6E">
              <w:t>-</w:t>
            </w:r>
          </w:p>
        </w:tc>
        <w:tc>
          <w:tcPr>
            <w:tcW w:w="1779" w:type="pct"/>
          </w:tcPr>
          <w:p w14:paraId="4600E6BD" w14:textId="77777777" w:rsidR="0032234A" w:rsidRPr="00165A6E" w:rsidRDefault="0032234A">
            <w:pPr>
              <w:pStyle w:val="TAH"/>
            </w:pPr>
            <w:r w:rsidRPr="00165A6E">
              <w:t>Modulation</w:t>
            </w:r>
          </w:p>
        </w:tc>
        <w:tc>
          <w:tcPr>
            <w:tcW w:w="1241" w:type="pct"/>
          </w:tcPr>
          <w:p w14:paraId="2BA0CB5C" w14:textId="571612F2" w:rsidR="0032234A" w:rsidRPr="00165A6E" w:rsidRDefault="0032234A">
            <w:pPr>
              <w:pStyle w:val="TAH"/>
            </w:pPr>
            <w:r w:rsidRPr="00165A6E">
              <w:t>RB allocation</w:t>
            </w:r>
          </w:p>
          <w:p w14:paraId="52A65513" w14:textId="77777777" w:rsidR="0032234A" w:rsidRPr="00165A6E" w:rsidRDefault="0032234A">
            <w:pPr>
              <w:pStyle w:val="TAH"/>
            </w:pPr>
            <w:r w:rsidRPr="00165A6E">
              <w:t>(NOTE 1)</w:t>
            </w:r>
          </w:p>
        </w:tc>
      </w:tr>
      <w:tr w:rsidR="003D05E3" w:rsidRPr="00165A6E" w14:paraId="3BA20770" w14:textId="77777777">
        <w:tc>
          <w:tcPr>
            <w:tcW w:w="573" w:type="pct"/>
          </w:tcPr>
          <w:p w14:paraId="0C7E5A15" w14:textId="77777777" w:rsidR="003D05E3" w:rsidRPr="00165A6E" w:rsidRDefault="003D05E3" w:rsidP="003D05E3">
            <w:pPr>
              <w:pStyle w:val="TAC"/>
            </w:pPr>
            <w:r w:rsidRPr="00165A6E">
              <w:t>1</w:t>
            </w:r>
          </w:p>
          <w:p w14:paraId="5F975DB9" w14:textId="66527FDD" w:rsidR="003D05E3" w:rsidRPr="00165A6E" w:rsidRDefault="003D05E3" w:rsidP="003D05E3">
            <w:pPr>
              <w:pStyle w:val="TAC"/>
            </w:pPr>
            <w:r w:rsidRPr="00165A6E">
              <w:t>(NOTE 4)</w:t>
            </w:r>
          </w:p>
        </w:tc>
        <w:tc>
          <w:tcPr>
            <w:tcW w:w="1407" w:type="pct"/>
            <w:vMerge/>
          </w:tcPr>
          <w:p w14:paraId="4CF35B39" w14:textId="77777777" w:rsidR="003D05E3" w:rsidRPr="00165A6E" w:rsidRDefault="003D05E3" w:rsidP="003D05E3">
            <w:pPr>
              <w:pStyle w:val="TAC"/>
            </w:pPr>
          </w:p>
        </w:tc>
        <w:tc>
          <w:tcPr>
            <w:tcW w:w="1779" w:type="pct"/>
          </w:tcPr>
          <w:p w14:paraId="2EFF6B75" w14:textId="77777777" w:rsidR="003D05E3" w:rsidRPr="00165A6E" w:rsidRDefault="003D05E3" w:rsidP="003D05E3">
            <w:pPr>
              <w:pStyle w:val="TAC"/>
            </w:pPr>
            <w:r w:rsidRPr="00165A6E">
              <w:t xml:space="preserve">DFT-s -OFDM QPSK </w:t>
            </w:r>
          </w:p>
        </w:tc>
        <w:tc>
          <w:tcPr>
            <w:tcW w:w="1241" w:type="pct"/>
          </w:tcPr>
          <w:p w14:paraId="31C77EB1" w14:textId="0E3ECA0E" w:rsidR="003663BB" w:rsidRPr="00165A6E" w:rsidRDefault="003D05E3" w:rsidP="003663BB">
            <w:pPr>
              <w:pStyle w:val="TAC"/>
            </w:pPr>
            <w:r w:rsidRPr="00165A6E">
              <w:t>Inner_Full for PC2, PC3, PC4</w:t>
            </w:r>
            <w:r w:rsidR="00C40A67" w:rsidRPr="00165A6E">
              <w:t>, PC5</w:t>
            </w:r>
            <w:r w:rsidRPr="00165A6E">
              <w:t xml:space="preserve"> </w:t>
            </w:r>
            <w:r w:rsidR="003663BB" w:rsidRPr="00165A6E">
              <w:t>and PC6</w:t>
            </w:r>
          </w:p>
          <w:p w14:paraId="4073F59B" w14:textId="4D5416C7" w:rsidR="003D05E3" w:rsidRPr="00165A6E" w:rsidRDefault="003663BB" w:rsidP="003663BB">
            <w:pPr>
              <w:pStyle w:val="TAC"/>
            </w:pPr>
            <w:r w:rsidRPr="00165A6E">
              <w:t>Inner_Full_Region1 for PC1</w:t>
            </w:r>
          </w:p>
        </w:tc>
      </w:tr>
      <w:tr w:rsidR="003D05E3" w:rsidRPr="00165A6E" w14:paraId="5EABB462" w14:textId="77777777">
        <w:tc>
          <w:tcPr>
            <w:tcW w:w="573" w:type="pct"/>
          </w:tcPr>
          <w:p w14:paraId="52041C24" w14:textId="77777777" w:rsidR="003D05E3" w:rsidRPr="00165A6E" w:rsidRDefault="003D05E3" w:rsidP="003D05E3">
            <w:pPr>
              <w:pStyle w:val="TAC"/>
            </w:pPr>
            <w:r w:rsidRPr="00165A6E">
              <w:t>2</w:t>
            </w:r>
          </w:p>
        </w:tc>
        <w:tc>
          <w:tcPr>
            <w:tcW w:w="1407" w:type="pct"/>
            <w:vMerge/>
          </w:tcPr>
          <w:p w14:paraId="02B883B9" w14:textId="77777777" w:rsidR="003D05E3" w:rsidRPr="00165A6E" w:rsidRDefault="003D05E3" w:rsidP="003D05E3">
            <w:pPr>
              <w:pStyle w:val="TAC"/>
            </w:pPr>
          </w:p>
        </w:tc>
        <w:tc>
          <w:tcPr>
            <w:tcW w:w="1779" w:type="pct"/>
          </w:tcPr>
          <w:p w14:paraId="7BA2003C" w14:textId="77777777" w:rsidR="003D05E3" w:rsidRPr="00165A6E" w:rsidRDefault="003D05E3" w:rsidP="003D05E3">
            <w:pPr>
              <w:pStyle w:val="TAC"/>
            </w:pPr>
            <w:r w:rsidRPr="00165A6E">
              <w:t xml:space="preserve">DFT-s -OFDM QPSK </w:t>
            </w:r>
          </w:p>
        </w:tc>
        <w:tc>
          <w:tcPr>
            <w:tcW w:w="1241" w:type="pct"/>
          </w:tcPr>
          <w:p w14:paraId="1F7983AD" w14:textId="5D2CFEF6" w:rsidR="003D05E3" w:rsidRPr="00165A6E" w:rsidRDefault="003D05E3" w:rsidP="003D05E3">
            <w:pPr>
              <w:pStyle w:val="TAC"/>
            </w:pPr>
            <w:r w:rsidRPr="00165A6E">
              <w:t>Inner_1RB for PC2, PC3, PC4</w:t>
            </w:r>
            <w:r w:rsidR="00C40A67" w:rsidRPr="00165A6E">
              <w:t>, PC5</w:t>
            </w:r>
            <w:r w:rsidRPr="00165A6E">
              <w:t xml:space="preserve"> and </w:t>
            </w:r>
            <w:r w:rsidR="00C40A67" w:rsidRPr="00165A6E">
              <w:t xml:space="preserve"> PC6</w:t>
            </w:r>
          </w:p>
          <w:p w14:paraId="13BD4F01" w14:textId="77777777" w:rsidR="003D05E3" w:rsidRPr="00165A6E" w:rsidRDefault="003D05E3" w:rsidP="003D05E3">
            <w:pPr>
              <w:pStyle w:val="TAC"/>
            </w:pPr>
            <w:r w:rsidRPr="00165A6E">
              <w:t>Inner_Partial for PC1</w:t>
            </w:r>
          </w:p>
          <w:p w14:paraId="10EFE833" w14:textId="608C93F5" w:rsidR="003D05E3" w:rsidRPr="00165A6E" w:rsidRDefault="003D05E3" w:rsidP="003D05E3">
            <w:pPr>
              <w:pStyle w:val="TAC"/>
              <w:rPr>
                <w:strike/>
              </w:rPr>
            </w:pPr>
            <w:r w:rsidRPr="00165A6E">
              <w:t>(NOTE 3)</w:t>
            </w:r>
          </w:p>
        </w:tc>
      </w:tr>
      <w:tr w:rsidR="003D05E3" w:rsidRPr="00165A6E" w14:paraId="1B5A0AD4" w14:textId="77777777">
        <w:trPr>
          <w:trHeight w:val="309"/>
        </w:trPr>
        <w:tc>
          <w:tcPr>
            <w:tcW w:w="5000" w:type="pct"/>
            <w:gridSpan w:val="4"/>
          </w:tcPr>
          <w:p w14:paraId="43C683E5" w14:textId="04E1AB94" w:rsidR="003663BB" w:rsidRPr="00165A6E" w:rsidRDefault="003D05E3" w:rsidP="003663BB">
            <w:pPr>
              <w:pStyle w:val="TAN"/>
            </w:pPr>
            <w:r w:rsidRPr="00165A6E">
              <w:t>NOTE 1:</w:t>
            </w:r>
            <w:r w:rsidRPr="00165A6E">
              <w:tab/>
            </w:r>
            <w:r w:rsidR="003663BB" w:rsidRPr="00165A6E">
              <w:t>The specific configuration of each RB allocation is defined in Table 6.1-1 for PC2, PC3, PC4, PC5</w:t>
            </w:r>
            <w:r w:rsidR="003663BB">
              <w:t>, PC6</w:t>
            </w:r>
            <w:r w:rsidR="003663BB" w:rsidRPr="00165A6E">
              <w:t xml:space="preserve"> and PC7 or Table 6.1-2 for PC1.</w:t>
            </w:r>
          </w:p>
          <w:p w14:paraId="31BED2F7" w14:textId="77777777" w:rsidR="003663BB" w:rsidRPr="00165A6E" w:rsidRDefault="003663BB" w:rsidP="003663BB">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63A62B8F" w:rsidR="003D05E3" w:rsidRPr="00165A6E" w:rsidRDefault="003663BB" w:rsidP="003663BB">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3D05E3" w:rsidRPr="00165A6E" w:rsidRDefault="003D05E3" w:rsidP="003D05E3">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00C4BEB4" w:rsidR="0032234A" w:rsidRPr="00165A6E" w:rsidRDefault="0032234A">
      <w:pPr>
        <w:pStyle w:val="B1"/>
      </w:pPr>
      <w:r w:rsidRPr="00165A6E">
        <w:t>1.</w:t>
      </w:r>
      <w:r w:rsidRPr="00165A6E">
        <w:tab/>
      </w:r>
      <w:r w:rsidR="00CA6394" w:rsidRPr="00165A6E">
        <w:t xml:space="preserve">Connection between SS and UE is shown in </w:t>
      </w:r>
      <w:r w:rsidR="00D2021D" w:rsidRPr="00165A6E">
        <w:t>TS</w:t>
      </w:r>
      <w:r w:rsidR="00D2021D">
        <w:t> </w:t>
      </w:r>
      <w:r w:rsidR="00D2021D" w:rsidRPr="00165A6E">
        <w:t>3</w:t>
      </w:r>
      <w:r w:rsidR="00CA6394" w:rsidRPr="00165A6E">
        <w:t>8.508-1</w:t>
      </w:r>
      <w:r w:rsidR="00D2021D">
        <w:t> </w:t>
      </w:r>
      <w:r w:rsidR="00D2021D" w:rsidRPr="00165A6E">
        <w:t>[</w:t>
      </w:r>
      <w:r w:rsidR="00CA6394" w:rsidRPr="00165A6E">
        <w:t xml:space="preserve">10] Annex A, Figure </w:t>
      </w:r>
      <w:r w:rsidR="00CA6394" w:rsidRPr="00165A6E">
        <w:rPr>
          <w:lang w:eastAsia="zh-CN"/>
        </w:rPr>
        <w:t>A.3.3.1.3</w:t>
      </w:r>
      <w:r w:rsidR="00CA6394" w:rsidRPr="00165A6E">
        <w:t xml:space="preserve"> for TE diagram and Figure A.3.4.1.1 for UE diagram.</w:t>
      </w:r>
    </w:p>
    <w:p w14:paraId="08797F26" w14:textId="01D290FF"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0F8057" w14:textId="3910D15B" w:rsidR="0032234A" w:rsidRPr="00165A6E" w:rsidRDefault="0032234A">
      <w:pPr>
        <w:pStyle w:val="B1"/>
      </w:pPr>
      <w:r w:rsidRPr="00165A6E">
        <w:t>3.</w:t>
      </w:r>
      <w:r w:rsidRPr="00165A6E">
        <w:tab/>
        <w:t>Downlink signals are initially set up according to Annex C, and uplink signals according to Annex G.</w:t>
      </w:r>
    </w:p>
    <w:p w14:paraId="45BB5D0A" w14:textId="60800230" w:rsidR="0032234A" w:rsidRPr="00165A6E" w:rsidRDefault="0032234A">
      <w:pPr>
        <w:pStyle w:val="B1"/>
      </w:pPr>
      <w:r w:rsidRPr="00165A6E">
        <w:lastRenderedPageBreak/>
        <w:t>4.</w:t>
      </w:r>
      <w:r w:rsidRPr="00165A6E">
        <w:tab/>
        <w:t>The UL Reference Measurement channels are set according to Table 6.5.3.1.4.1-1.</w:t>
      </w:r>
    </w:p>
    <w:p w14:paraId="3FED191B" w14:textId="77777777" w:rsidR="0032234A" w:rsidRPr="00165A6E" w:rsidRDefault="0032234A">
      <w:pPr>
        <w:pStyle w:val="B1"/>
      </w:pPr>
      <w:r w:rsidRPr="00165A6E">
        <w:t>5.</w:t>
      </w:r>
      <w:r w:rsidRPr="00165A6E">
        <w:tab/>
        <w:t>Propagation conditions are set according to Annex B.0.</w:t>
      </w:r>
    </w:p>
    <w:p w14:paraId="05E8FDCC" w14:textId="432D83AC"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.5.3.1.4.3.</w:t>
      </w:r>
    </w:p>
    <w:p w14:paraId="565D3E8B" w14:textId="77777777" w:rsidR="0032234A" w:rsidRPr="00165A6E" w:rsidRDefault="0032234A">
      <w:pPr>
        <w:pStyle w:val="H6"/>
      </w:pPr>
      <w:bookmarkStart w:id="101" w:name="_CR6_5_3_1_4_2"/>
      <w:r w:rsidRPr="00165A6E">
        <w:t>6.5.3.1.4.2</w:t>
      </w:r>
      <w:r w:rsidRPr="00165A6E">
        <w:tab/>
      </w:r>
      <w:r w:rsidRPr="00165A6E">
        <w:rPr>
          <w:snapToGrid w:val="0"/>
        </w:rPr>
        <w:t>Test procedure</w:t>
      </w:r>
    </w:p>
    <w:bookmarkEnd w:id="101"/>
    <w:p w14:paraId="5235469E" w14:textId="29E0D8D6" w:rsidR="0032234A" w:rsidRPr="00165A6E" w:rsidRDefault="00C75948" w:rsidP="00C75948">
      <w:pPr>
        <w:pStyle w:val="B1"/>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.2-3 to mount the DUT inside the QZ.</w:t>
      </w:r>
    </w:p>
    <w:p w14:paraId="60E2F95B" w14:textId="77777777" w:rsidR="0032234A" w:rsidRPr="00165A6E" w:rsidRDefault="00C75948" w:rsidP="00C75948">
      <w:pPr>
        <w:pStyle w:val="B1"/>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3093ED19"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1B571044"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6002A54" w14:textId="54A80E67" w:rsidR="0032234A" w:rsidRPr="00165A6E" w:rsidRDefault="0032234A">
      <w:pPr>
        <w:pStyle w:val="B1"/>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3D4A80B2" w:rsidR="0032234A" w:rsidRPr="00165A6E" w:rsidRDefault="008A7419" w:rsidP="004C3576">
      <w:pPr>
        <w:pStyle w:val="B2"/>
      </w:pPr>
      <w:r>
        <w:tab/>
      </w:r>
      <w:r w:rsidR="0032234A" w:rsidRPr="00165A6E">
        <w:t xml:space="preserve">For each spurious emission frequency with coarse TRP identified to be less than </w:t>
      </w:r>
      <w:r w:rsidR="004C3576" w:rsidRPr="00165A6E">
        <w:t xml:space="preserve">the </w:t>
      </w:r>
      <w:r w:rsidR="0032234A" w:rsidRPr="00165A6E">
        <w:t>offset</w:t>
      </w:r>
      <w:r w:rsidR="004C3576" w:rsidRPr="00165A6E">
        <w:t>s</w:t>
      </w:r>
      <w:r w:rsidR="0032234A" w:rsidRPr="00165A6E">
        <w:t xml:space="preserve"> </w:t>
      </w:r>
      <w:r w:rsidR="004C3576"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004C3576" w:rsidRPr="00165A6E">
        <w:t xml:space="preserve">either </w:t>
      </w:r>
      <w:r w:rsidR="0032234A" w:rsidRPr="00165A6E">
        <w:t xml:space="preserve">continue </w:t>
      </w:r>
      <w:r w:rsidR="004C3576" w:rsidRPr="00165A6E">
        <w:t xml:space="preserve">with another coarse TRP procedure and corresponding offset according to step (a) or continue </w:t>
      </w:r>
      <w:r w:rsidR="0032234A" w:rsidRPr="00165A6E">
        <w:t>with fine TRP procedures according to step (b).</w:t>
      </w:r>
    </w:p>
    <w:p w14:paraId="5A1D2520" w14:textId="10802910" w:rsidR="00933A48" w:rsidRPr="00165A6E" w:rsidRDefault="008A7419" w:rsidP="008A7419">
      <w:pPr>
        <w:pStyle w:val="B2"/>
      </w:pPr>
      <w:r>
        <w:tab/>
      </w:r>
      <w:r w:rsidR="0032234A"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102" w:name="_CRTable6_5_3_1_4_21"/>
      <w:r w:rsidRPr="00165A6E">
        <w:t xml:space="preserve">Table </w:t>
      </w:r>
      <w:bookmarkEnd w:id="102"/>
      <w:r w:rsidRPr="00165A6E">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noWrap/>
            <w:vAlign w:val="bottom"/>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vAlign w:val="center"/>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vAlign w:val="center"/>
            <w:hideMark/>
          </w:tcPr>
          <w:p w14:paraId="7CCAD668" w14:textId="61648DC4" w:rsidR="004C3576" w:rsidRPr="00165A6E" w:rsidRDefault="004C3576" w:rsidP="00554470">
            <w:pPr>
              <w:pStyle w:val="TAH"/>
            </w:pPr>
            <w:r w:rsidRPr="00165A6E">
              <w:t>PC5</w:t>
            </w:r>
            <w:r w:rsidR="003663BB">
              <w:t>/PC6</w:t>
            </w:r>
          </w:p>
        </w:tc>
        <w:tc>
          <w:tcPr>
            <w:tcW w:w="530" w:type="dxa"/>
            <w:tcBorders>
              <w:top w:val="single" w:sz="4" w:space="0" w:color="auto"/>
              <w:left w:val="nil"/>
              <w:bottom w:val="single" w:sz="4" w:space="0" w:color="auto"/>
              <w:right w:val="single" w:sz="4" w:space="0" w:color="auto"/>
            </w:tcBorders>
            <w:noWrap/>
            <w:vAlign w:val="center"/>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noWrap/>
            <w:vAlign w:val="center"/>
            <w:hideMark/>
          </w:tcPr>
          <w:p w14:paraId="17F87C0A" w14:textId="77777777" w:rsidR="004C3576" w:rsidRPr="00165A6E" w:rsidRDefault="004C3576" w:rsidP="00554470">
            <w:pPr>
              <w:pStyle w:val="TAH"/>
            </w:pPr>
            <w:r w:rsidRPr="00165A6E">
              <w:t>PC3</w:t>
            </w:r>
          </w:p>
        </w:tc>
      </w:tr>
      <w:tr w:rsidR="004C3576" w:rsidRPr="00165A6E"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vAlign w:val="bottom"/>
            <w:hideMark/>
          </w:tcPr>
          <w:p w14:paraId="542EC9D1" w14:textId="18094E6C"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vAlign w:val="center"/>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vAlign w:val="center"/>
            <w:hideMark/>
          </w:tcPr>
          <w:p w14:paraId="255C227C" w14:textId="38125017" w:rsidR="004C3576" w:rsidRPr="00165A6E" w:rsidRDefault="004C3576" w:rsidP="00554470">
            <w:pPr>
              <w:pStyle w:val="TAH"/>
            </w:pPr>
            <w:r w:rsidRPr="00165A6E">
              <w:t>6x6</w:t>
            </w:r>
            <w:r w:rsidRPr="00165A6E">
              <w:br/>
              <w:t>-alternate-</w:t>
            </w:r>
          </w:p>
        </w:tc>
        <w:tc>
          <w:tcPr>
            <w:tcW w:w="530" w:type="dxa"/>
            <w:tcBorders>
              <w:top w:val="nil"/>
              <w:left w:val="nil"/>
              <w:bottom w:val="single" w:sz="4" w:space="0" w:color="auto"/>
              <w:right w:val="single" w:sz="4" w:space="0" w:color="auto"/>
            </w:tcBorders>
            <w:vAlign w:val="center"/>
            <w:hideMark/>
          </w:tcPr>
          <w:p w14:paraId="5AA3BF12" w14:textId="31974771" w:rsidR="004C3576" w:rsidRPr="00165A6E" w:rsidRDefault="004C3576" w:rsidP="00554470">
            <w:pPr>
              <w:pStyle w:val="TAH"/>
            </w:pPr>
            <w:r w:rsidRPr="00165A6E">
              <w:t>8x2</w:t>
            </w:r>
            <w:r w:rsidRPr="00165A6E">
              <w:br/>
            </w:r>
          </w:p>
        </w:tc>
        <w:tc>
          <w:tcPr>
            <w:tcW w:w="1180" w:type="dxa"/>
            <w:tcBorders>
              <w:top w:val="nil"/>
              <w:left w:val="nil"/>
              <w:bottom w:val="single" w:sz="4" w:space="0" w:color="auto"/>
              <w:right w:val="single" w:sz="4" w:space="0" w:color="auto"/>
            </w:tcBorders>
            <w:vAlign w:val="center"/>
            <w:hideMark/>
          </w:tcPr>
          <w:p w14:paraId="56E5EF14" w14:textId="139C7FAA" w:rsidR="004C3576" w:rsidRPr="00165A6E" w:rsidRDefault="004C3576" w:rsidP="00554470">
            <w:pPr>
              <w:pStyle w:val="TAH"/>
            </w:pPr>
            <w:r w:rsidRPr="00165A6E">
              <w:t>4x2</w:t>
            </w:r>
            <w:r w:rsidRPr="00165A6E">
              <w:br/>
              <w:t>-alternate-</w:t>
            </w:r>
          </w:p>
        </w:tc>
      </w:tr>
      <w:tr w:rsidR="004C3576" w:rsidRPr="00165A6E"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vAlign w:val="center"/>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vAlign w:val="center"/>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vAlign w:val="center"/>
            <w:hideMark/>
          </w:tcPr>
          <w:p w14:paraId="5F5AC241" w14:textId="77777777" w:rsidR="004C3576" w:rsidRPr="00165A6E" w:rsidRDefault="004C3576" w:rsidP="00554470">
            <w:pPr>
              <w:pStyle w:val="TAC"/>
            </w:pPr>
            <w:r w:rsidRPr="00165A6E">
              <w:t>10.8</w:t>
            </w:r>
          </w:p>
        </w:tc>
        <w:tc>
          <w:tcPr>
            <w:tcW w:w="530" w:type="dxa"/>
            <w:tcBorders>
              <w:top w:val="nil"/>
              <w:left w:val="nil"/>
              <w:bottom w:val="single" w:sz="4" w:space="0" w:color="auto"/>
              <w:right w:val="single" w:sz="4" w:space="0" w:color="auto"/>
            </w:tcBorders>
            <w:noWrap/>
            <w:vAlign w:val="center"/>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noWrap/>
            <w:vAlign w:val="center"/>
            <w:hideMark/>
          </w:tcPr>
          <w:p w14:paraId="6B33758F" w14:textId="77777777" w:rsidR="004C3576" w:rsidRPr="00165A6E" w:rsidRDefault="004C3576" w:rsidP="00554470">
            <w:pPr>
              <w:pStyle w:val="TAC"/>
            </w:pPr>
            <w:r w:rsidRPr="00165A6E">
              <w:t>4.4</w:t>
            </w:r>
          </w:p>
        </w:tc>
      </w:tr>
      <w:tr w:rsidR="004C3576" w:rsidRPr="00165A6E"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vAlign w:val="center"/>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vAlign w:val="center"/>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noWrap/>
            <w:vAlign w:val="center"/>
            <w:hideMark/>
          </w:tcPr>
          <w:p w14:paraId="73B74A02" w14:textId="77777777" w:rsidR="004C3576" w:rsidRPr="00165A6E" w:rsidRDefault="004C3576" w:rsidP="00554470">
            <w:pPr>
              <w:pStyle w:val="TAC"/>
            </w:pPr>
            <w:r w:rsidRPr="00165A6E">
              <w:t>6.4</w:t>
            </w:r>
          </w:p>
        </w:tc>
        <w:tc>
          <w:tcPr>
            <w:tcW w:w="530" w:type="dxa"/>
            <w:tcBorders>
              <w:top w:val="nil"/>
              <w:left w:val="nil"/>
              <w:bottom w:val="single" w:sz="4" w:space="0" w:color="auto"/>
              <w:right w:val="single" w:sz="4" w:space="0" w:color="auto"/>
            </w:tcBorders>
            <w:noWrap/>
            <w:vAlign w:val="center"/>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noWrap/>
            <w:vAlign w:val="center"/>
            <w:hideMark/>
          </w:tcPr>
          <w:p w14:paraId="4A70B6DD" w14:textId="77777777" w:rsidR="004C3576" w:rsidRPr="00165A6E" w:rsidRDefault="004C3576" w:rsidP="00554470">
            <w:pPr>
              <w:pStyle w:val="TAC"/>
            </w:pPr>
            <w:r w:rsidRPr="00165A6E">
              <w:t>2.5</w:t>
            </w:r>
          </w:p>
        </w:tc>
      </w:tr>
      <w:tr w:rsidR="004C3576" w:rsidRPr="00165A6E"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vAlign w:val="center"/>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vAlign w:val="center"/>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noWrap/>
            <w:vAlign w:val="center"/>
            <w:hideMark/>
          </w:tcPr>
          <w:p w14:paraId="45A13AD5" w14:textId="77777777" w:rsidR="004C3576" w:rsidRPr="00165A6E" w:rsidRDefault="004C3576" w:rsidP="00554470">
            <w:pPr>
              <w:pStyle w:val="TAC"/>
            </w:pPr>
            <w:r w:rsidRPr="00165A6E">
              <w:t>2.0</w:t>
            </w:r>
          </w:p>
        </w:tc>
        <w:tc>
          <w:tcPr>
            <w:tcW w:w="530" w:type="dxa"/>
            <w:tcBorders>
              <w:top w:val="nil"/>
              <w:left w:val="nil"/>
              <w:bottom w:val="single" w:sz="4" w:space="0" w:color="auto"/>
              <w:right w:val="single" w:sz="4" w:space="0" w:color="auto"/>
            </w:tcBorders>
            <w:noWrap/>
            <w:vAlign w:val="center"/>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noWrap/>
            <w:vAlign w:val="center"/>
            <w:hideMark/>
          </w:tcPr>
          <w:p w14:paraId="1B7D744F" w14:textId="77777777" w:rsidR="004C3576" w:rsidRPr="00165A6E" w:rsidRDefault="004C3576" w:rsidP="00554470">
            <w:pPr>
              <w:pStyle w:val="TAC"/>
            </w:pPr>
          </w:p>
        </w:tc>
      </w:tr>
      <w:tr w:rsidR="004C3576" w:rsidRPr="00165A6E"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vAlign w:val="center"/>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vAlign w:val="center"/>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noWrap/>
            <w:vAlign w:val="center"/>
          </w:tcPr>
          <w:p w14:paraId="7CA62F00"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noWrap/>
            <w:vAlign w:val="center"/>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vAlign w:val="center"/>
          </w:tcPr>
          <w:p w14:paraId="7CCAA5E8" w14:textId="77777777" w:rsidR="004C3576" w:rsidRPr="00165A6E" w:rsidRDefault="004C3576" w:rsidP="00554470">
            <w:pPr>
              <w:pStyle w:val="TAC"/>
            </w:pPr>
          </w:p>
        </w:tc>
      </w:tr>
      <w:tr w:rsidR="004C3576" w:rsidRPr="00165A6E"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vAlign w:val="center"/>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vAlign w:val="center"/>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vAlign w:val="center"/>
          </w:tcPr>
          <w:p w14:paraId="586D8BEA" w14:textId="77777777" w:rsidR="004C3576" w:rsidRPr="00165A6E" w:rsidRDefault="004C3576" w:rsidP="00554470">
            <w:pPr>
              <w:pStyle w:val="TAC"/>
            </w:pPr>
          </w:p>
        </w:tc>
        <w:tc>
          <w:tcPr>
            <w:tcW w:w="530" w:type="dxa"/>
            <w:tcBorders>
              <w:top w:val="nil"/>
              <w:left w:val="nil"/>
              <w:bottom w:val="single" w:sz="4" w:space="0" w:color="auto"/>
              <w:right w:val="single" w:sz="4" w:space="0" w:color="auto"/>
            </w:tcBorders>
            <w:noWrap/>
            <w:vAlign w:val="center"/>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vAlign w:val="center"/>
          </w:tcPr>
          <w:p w14:paraId="1E45553A" w14:textId="77777777" w:rsidR="004C3576" w:rsidRPr="00165A6E" w:rsidRDefault="004C3576" w:rsidP="00554470">
            <w:pPr>
              <w:pStyle w:val="TAC"/>
            </w:pPr>
          </w:p>
        </w:tc>
      </w:tr>
      <w:tr w:rsidR="004C3576" w:rsidRPr="00165A6E"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noWrap/>
            <w:vAlign w:val="center"/>
          </w:tcPr>
          <w:p w14:paraId="7F0F5098" w14:textId="52591D3B"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3" w:name="_CRTable6_5_3_1_4_22"/>
      <w:r w:rsidRPr="00165A6E">
        <w:t xml:space="preserve">Table </w:t>
      </w:r>
      <w:bookmarkEnd w:id="103"/>
      <w:r w:rsidRPr="00165A6E">
        <w:t>6.5.3.1.4.2-2: Offset values for coarse TRP measurement step 7(a) for constant-step size grids with sin(</w:t>
      </w:r>
      <w:r w:rsidRPr="00165A6E">
        <w:rPr>
          <w:rFonts w:ascii="Symbol" w:hAnsi="Symbol"/>
        </w:rPr>
        <w:t>q</w:t>
      </w:r>
      <w:r w:rsidRPr="00165A6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noWrap/>
            <w:vAlign w:val="bottom"/>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vAlign w:val="center"/>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vAlign w:val="center"/>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noWrap/>
            <w:vAlign w:val="center"/>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noWrap/>
            <w:vAlign w:val="center"/>
            <w:hideMark/>
          </w:tcPr>
          <w:p w14:paraId="3159E99A" w14:textId="77777777" w:rsidR="004C3576" w:rsidRPr="00165A6E" w:rsidRDefault="004C3576" w:rsidP="00554470">
            <w:pPr>
              <w:pStyle w:val="TAH"/>
            </w:pPr>
            <w:r w:rsidRPr="00165A6E">
              <w:t>PC3</w:t>
            </w:r>
          </w:p>
        </w:tc>
      </w:tr>
      <w:tr w:rsidR="004C3576" w:rsidRPr="00165A6E"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vAlign w:val="bottom"/>
            <w:hideMark/>
          </w:tcPr>
          <w:p w14:paraId="43B27E50" w14:textId="75DA466A"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vAlign w:val="center"/>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vAlign w:val="center"/>
            <w:hideMark/>
          </w:tcPr>
          <w:p w14:paraId="131E5BDA" w14:textId="51CC5069" w:rsidR="004C3576" w:rsidRPr="00165A6E" w:rsidRDefault="004C3576" w:rsidP="00554470">
            <w:pPr>
              <w:pStyle w:val="TAC"/>
            </w:pPr>
            <w:r w:rsidRPr="00165A6E">
              <w:rPr>
                <w:b/>
              </w:rPr>
              <w:t>6x6</w:t>
            </w:r>
            <w:r w:rsidRPr="00165A6E">
              <w:rPr>
                <w:b/>
              </w:rPr>
              <w:br/>
              <w:t>-alternate-</w:t>
            </w:r>
          </w:p>
        </w:tc>
        <w:tc>
          <w:tcPr>
            <w:tcW w:w="672" w:type="dxa"/>
            <w:tcBorders>
              <w:top w:val="nil"/>
              <w:left w:val="nil"/>
              <w:bottom w:val="single" w:sz="4" w:space="0" w:color="auto"/>
              <w:right w:val="single" w:sz="4" w:space="0" w:color="auto"/>
            </w:tcBorders>
            <w:vAlign w:val="center"/>
            <w:hideMark/>
          </w:tcPr>
          <w:p w14:paraId="0EB67578" w14:textId="2635A862" w:rsidR="004C3576" w:rsidRPr="00165A6E" w:rsidRDefault="004C3576" w:rsidP="00554470">
            <w:pPr>
              <w:pStyle w:val="TAC"/>
            </w:pPr>
            <w:r w:rsidRPr="00165A6E">
              <w:rPr>
                <w:b/>
              </w:rPr>
              <w:t>8x2</w:t>
            </w:r>
            <w:r w:rsidRPr="00165A6E">
              <w:rPr>
                <w:b/>
              </w:rPr>
              <w:br/>
            </w:r>
          </w:p>
        </w:tc>
        <w:tc>
          <w:tcPr>
            <w:tcW w:w="1128" w:type="dxa"/>
            <w:tcBorders>
              <w:top w:val="nil"/>
              <w:left w:val="nil"/>
              <w:bottom w:val="single" w:sz="4" w:space="0" w:color="auto"/>
              <w:right w:val="single" w:sz="4" w:space="0" w:color="auto"/>
            </w:tcBorders>
            <w:vAlign w:val="center"/>
            <w:hideMark/>
          </w:tcPr>
          <w:p w14:paraId="08C523B6" w14:textId="73898214" w:rsidR="004C3576" w:rsidRPr="00165A6E" w:rsidRDefault="004C3576" w:rsidP="00554470">
            <w:pPr>
              <w:pStyle w:val="TAC"/>
            </w:pPr>
            <w:r w:rsidRPr="00165A6E">
              <w:rPr>
                <w:b/>
              </w:rPr>
              <w:t>4x2</w:t>
            </w:r>
            <w:r w:rsidRPr="00165A6E">
              <w:rPr>
                <w:b/>
              </w:rPr>
              <w:br/>
              <w:t>-alternate-</w:t>
            </w:r>
          </w:p>
        </w:tc>
      </w:tr>
      <w:tr w:rsidR="004C3576" w:rsidRPr="00165A6E"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vAlign w:val="center"/>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vAlign w:val="center"/>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vAlign w:val="center"/>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noWrap/>
            <w:vAlign w:val="center"/>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noWrap/>
            <w:vAlign w:val="center"/>
            <w:hideMark/>
          </w:tcPr>
          <w:p w14:paraId="792488C5" w14:textId="77777777" w:rsidR="004C3576" w:rsidRPr="00165A6E" w:rsidRDefault="004C3576" w:rsidP="00554470">
            <w:pPr>
              <w:pStyle w:val="TAC"/>
            </w:pPr>
            <w:r w:rsidRPr="00165A6E">
              <w:t>5.0</w:t>
            </w:r>
          </w:p>
        </w:tc>
      </w:tr>
      <w:tr w:rsidR="004C3576" w:rsidRPr="00165A6E"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vAlign w:val="center"/>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vAlign w:val="center"/>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noWrap/>
            <w:vAlign w:val="center"/>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noWrap/>
            <w:vAlign w:val="center"/>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noWrap/>
            <w:vAlign w:val="center"/>
            <w:hideMark/>
          </w:tcPr>
          <w:p w14:paraId="31CF8C98" w14:textId="77777777" w:rsidR="004C3576" w:rsidRPr="00165A6E" w:rsidRDefault="004C3576" w:rsidP="00554470">
            <w:pPr>
              <w:pStyle w:val="TAC"/>
            </w:pPr>
            <w:r w:rsidRPr="00165A6E">
              <w:t>2.8</w:t>
            </w:r>
          </w:p>
        </w:tc>
      </w:tr>
      <w:tr w:rsidR="004C3576" w:rsidRPr="00165A6E"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vAlign w:val="center"/>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vAlign w:val="center"/>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noWrap/>
            <w:vAlign w:val="center"/>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noWrap/>
            <w:vAlign w:val="center"/>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noWrap/>
            <w:vAlign w:val="center"/>
            <w:hideMark/>
          </w:tcPr>
          <w:p w14:paraId="18D41B8F" w14:textId="77777777" w:rsidR="004C3576" w:rsidRPr="00165A6E" w:rsidRDefault="004C3576" w:rsidP="00554470">
            <w:pPr>
              <w:pStyle w:val="TAC"/>
            </w:pPr>
          </w:p>
        </w:tc>
      </w:tr>
      <w:tr w:rsidR="004C3576" w:rsidRPr="00165A6E"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vAlign w:val="center"/>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vAlign w:val="center"/>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noWrap/>
            <w:vAlign w:val="center"/>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vAlign w:val="center"/>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vAlign w:val="center"/>
          </w:tcPr>
          <w:p w14:paraId="5DEA6A36" w14:textId="77777777" w:rsidR="004C3576" w:rsidRPr="00165A6E" w:rsidRDefault="004C3576" w:rsidP="00554470">
            <w:pPr>
              <w:pStyle w:val="TAC"/>
            </w:pPr>
          </w:p>
        </w:tc>
      </w:tr>
      <w:tr w:rsidR="004C3576" w:rsidRPr="00165A6E"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noWrap/>
            <w:vAlign w:val="center"/>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vAlign w:val="center"/>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vAlign w:val="center"/>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vAlign w:val="center"/>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vAlign w:val="center"/>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vAlign w:val="center"/>
          </w:tcPr>
          <w:p w14:paraId="1C18DABE" w14:textId="77777777" w:rsidR="004C3576" w:rsidRPr="00165A6E" w:rsidRDefault="004C3576" w:rsidP="00554470">
            <w:pPr>
              <w:pStyle w:val="TAC"/>
            </w:pPr>
          </w:p>
        </w:tc>
      </w:tr>
      <w:tr w:rsidR="004C3576" w:rsidRPr="00165A6E"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noWrap/>
            <w:vAlign w:val="center"/>
          </w:tcPr>
          <w:p w14:paraId="26794A7F" w14:textId="653FE7EF"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4" w:name="_CRTable6_5_3_1_4_23"/>
      <w:r w:rsidRPr="00165A6E">
        <w:lastRenderedPageBreak/>
        <w:t xml:space="preserve">Table </w:t>
      </w:r>
      <w:bookmarkEnd w:id="104"/>
      <w:r w:rsidRPr="00165A6E">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65A6E"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noWrap/>
            <w:vAlign w:val="center"/>
            <w:hideMark/>
          </w:tcPr>
          <w:p w14:paraId="29203A50" w14:textId="77777777" w:rsidR="004C3576" w:rsidRPr="00165A6E" w:rsidRDefault="004C3576" w:rsidP="00554470">
            <w:pPr>
              <w:pStyle w:val="TAH"/>
            </w:pPr>
            <w:r w:rsidRPr="00165A6E">
              <w:t>Power Class</w:t>
            </w:r>
          </w:p>
        </w:tc>
        <w:tc>
          <w:tcPr>
            <w:tcW w:w="688" w:type="pct"/>
            <w:tcBorders>
              <w:top w:val="single" w:sz="4" w:space="0" w:color="auto"/>
              <w:left w:val="nil"/>
              <w:bottom w:val="single" w:sz="4" w:space="0" w:color="auto"/>
              <w:right w:val="single" w:sz="4" w:space="0" w:color="auto"/>
            </w:tcBorders>
            <w:noWrap/>
            <w:vAlign w:val="bottom"/>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000" w:type="pct"/>
            <w:tcBorders>
              <w:top w:val="single" w:sz="4" w:space="0" w:color="auto"/>
              <w:left w:val="nil"/>
              <w:bottom w:val="single" w:sz="4" w:space="0" w:color="auto"/>
              <w:right w:val="single" w:sz="4" w:space="0" w:color="auto"/>
            </w:tcBorders>
            <w:noWrap/>
            <w:vAlign w:val="bottom"/>
            <w:hideMark/>
          </w:tcPr>
          <w:p w14:paraId="2F291EA1" w14:textId="1B0E2EDE" w:rsidR="004C3576" w:rsidRPr="00165A6E" w:rsidRDefault="004C3576" w:rsidP="00554470">
            <w:pPr>
              <w:pStyle w:val="TAH"/>
            </w:pPr>
            <w:r w:rsidRPr="00165A6E">
              <w:t>PC5</w:t>
            </w:r>
            <w:r w:rsidR="003663BB">
              <w:t>/PC6</w:t>
            </w:r>
          </w:p>
        </w:tc>
        <w:tc>
          <w:tcPr>
            <w:tcW w:w="565" w:type="pct"/>
            <w:tcBorders>
              <w:top w:val="single" w:sz="4" w:space="0" w:color="auto"/>
              <w:left w:val="nil"/>
              <w:bottom w:val="single" w:sz="4" w:space="0" w:color="auto"/>
              <w:right w:val="single" w:sz="4" w:space="0" w:color="auto"/>
            </w:tcBorders>
            <w:noWrap/>
            <w:vAlign w:val="bottom"/>
            <w:hideMark/>
          </w:tcPr>
          <w:p w14:paraId="5788D9BC" w14:textId="77777777" w:rsidR="004C3576" w:rsidRPr="00165A6E" w:rsidRDefault="004C3576" w:rsidP="00554470">
            <w:pPr>
              <w:pStyle w:val="TAH"/>
            </w:pPr>
            <w:r w:rsidRPr="00165A6E">
              <w:t>PC3</w:t>
            </w:r>
          </w:p>
        </w:tc>
        <w:tc>
          <w:tcPr>
            <w:tcW w:w="1049" w:type="pct"/>
            <w:tcBorders>
              <w:top w:val="single" w:sz="4" w:space="0" w:color="auto"/>
              <w:left w:val="nil"/>
              <w:bottom w:val="single" w:sz="4" w:space="0" w:color="auto"/>
              <w:right w:val="single" w:sz="4" w:space="0" w:color="auto"/>
            </w:tcBorders>
            <w:noWrap/>
            <w:vAlign w:val="bottom"/>
            <w:hideMark/>
          </w:tcPr>
          <w:p w14:paraId="3815D392" w14:textId="77777777" w:rsidR="004C3576" w:rsidRPr="00165A6E" w:rsidRDefault="004C3576" w:rsidP="00554470">
            <w:pPr>
              <w:pStyle w:val="TAH"/>
            </w:pPr>
            <w:r w:rsidRPr="00165A6E">
              <w:t>PC3</w:t>
            </w:r>
          </w:p>
        </w:tc>
      </w:tr>
      <w:tr w:rsidR="004C3576" w:rsidRPr="00165A6E"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vAlign w:val="bottom"/>
            <w:hideMark/>
          </w:tcPr>
          <w:p w14:paraId="2E1BAB66" w14:textId="7D50283B"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Number</w:t>
            </w:r>
            <w:r w:rsidRPr="00165A6E">
              <w:rPr>
                <w:b/>
                <w:bCs/>
              </w:rPr>
              <w:br/>
              <w:t>of Grid Pts</w:t>
            </w:r>
          </w:p>
        </w:tc>
        <w:tc>
          <w:tcPr>
            <w:tcW w:w="688" w:type="pct"/>
            <w:tcBorders>
              <w:top w:val="nil"/>
              <w:left w:val="nil"/>
              <w:bottom w:val="single" w:sz="4" w:space="0" w:color="auto"/>
              <w:right w:val="single" w:sz="4" w:space="0" w:color="auto"/>
            </w:tcBorders>
            <w:vAlign w:val="center"/>
            <w:hideMark/>
          </w:tcPr>
          <w:p w14:paraId="768B36CD" w14:textId="77777777" w:rsidR="004C3576" w:rsidRPr="00165A6E" w:rsidRDefault="004C3576" w:rsidP="00554470">
            <w:pPr>
              <w:pStyle w:val="TAH"/>
            </w:pPr>
            <w:r w:rsidRPr="00165A6E">
              <w:t xml:space="preserve">12x12 </w:t>
            </w:r>
          </w:p>
        </w:tc>
        <w:tc>
          <w:tcPr>
            <w:tcW w:w="1000" w:type="pct"/>
            <w:tcBorders>
              <w:top w:val="nil"/>
              <w:left w:val="nil"/>
              <w:bottom w:val="single" w:sz="4" w:space="0" w:color="auto"/>
              <w:right w:val="single" w:sz="4" w:space="0" w:color="auto"/>
            </w:tcBorders>
            <w:vAlign w:val="center"/>
            <w:hideMark/>
          </w:tcPr>
          <w:p w14:paraId="55C25301" w14:textId="07246017" w:rsidR="004C3576" w:rsidRPr="00165A6E" w:rsidRDefault="004C3576" w:rsidP="00554470">
            <w:pPr>
              <w:pStyle w:val="TAH"/>
            </w:pPr>
            <w:r w:rsidRPr="00165A6E">
              <w:t>6x6</w:t>
            </w:r>
            <w:r w:rsidRPr="00165A6E">
              <w:br/>
              <w:t>-alternate-</w:t>
            </w:r>
          </w:p>
        </w:tc>
        <w:tc>
          <w:tcPr>
            <w:tcW w:w="565" w:type="pct"/>
            <w:tcBorders>
              <w:top w:val="nil"/>
              <w:left w:val="nil"/>
              <w:bottom w:val="single" w:sz="4" w:space="0" w:color="auto"/>
              <w:right w:val="single" w:sz="4" w:space="0" w:color="auto"/>
            </w:tcBorders>
            <w:vAlign w:val="center"/>
            <w:hideMark/>
          </w:tcPr>
          <w:p w14:paraId="1AF72302" w14:textId="19870130" w:rsidR="004C3576" w:rsidRPr="00165A6E" w:rsidRDefault="004C3576" w:rsidP="00554470">
            <w:pPr>
              <w:pStyle w:val="TAH"/>
            </w:pPr>
            <w:r w:rsidRPr="00165A6E">
              <w:t>8x2</w:t>
            </w:r>
            <w:r w:rsidRPr="00165A6E">
              <w:br/>
            </w:r>
          </w:p>
        </w:tc>
        <w:tc>
          <w:tcPr>
            <w:tcW w:w="1049" w:type="pct"/>
            <w:tcBorders>
              <w:top w:val="nil"/>
              <w:left w:val="nil"/>
              <w:bottom w:val="single" w:sz="4" w:space="0" w:color="auto"/>
              <w:right w:val="single" w:sz="4" w:space="0" w:color="auto"/>
            </w:tcBorders>
            <w:vAlign w:val="center"/>
            <w:hideMark/>
          </w:tcPr>
          <w:p w14:paraId="1606CECF" w14:textId="6B455611" w:rsidR="004C3576" w:rsidRPr="00165A6E" w:rsidRDefault="004C3576" w:rsidP="00554470">
            <w:pPr>
              <w:pStyle w:val="TAH"/>
            </w:pPr>
            <w:r w:rsidRPr="00165A6E">
              <w:t>4x2</w:t>
            </w:r>
            <w:r w:rsidRPr="00165A6E">
              <w:br/>
              <w:t>-alternate-</w:t>
            </w:r>
          </w:p>
        </w:tc>
      </w:tr>
      <w:tr w:rsidR="004C3576" w:rsidRPr="00165A6E"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noWrap/>
            <w:vAlign w:val="center"/>
            <w:hideMark/>
          </w:tcPr>
          <w:p w14:paraId="7ACC1442" w14:textId="77777777" w:rsidR="004C3576" w:rsidRPr="00165A6E" w:rsidRDefault="004C3576" w:rsidP="00554470">
            <w:pPr>
              <w:pStyle w:val="TAC"/>
            </w:pPr>
            <w:r w:rsidRPr="00165A6E">
              <w:t>20</w:t>
            </w:r>
          </w:p>
        </w:tc>
        <w:tc>
          <w:tcPr>
            <w:tcW w:w="688" w:type="pct"/>
            <w:tcBorders>
              <w:top w:val="nil"/>
              <w:left w:val="nil"/>
              <w:bottom w:val="single" w:sz="4" w:space="0" w:color="auto"/>
              <w:right w:val="single" w:sz="4" w:space="0" w:color="auto"/>
            </w:tcBorders>
            <w:noWrap/>
            <w:vAlign w:val="center"/>
            <w:hideMark/>
          </w:tcPr>
          <w:p w14:paraId="02321F7E" w14:textId="77777777" w:rsidR="004C3576" w:rsidRPr="00165A6E" w:rsidRDefault="004C3576" w:rsidP="00554470">
            <w:pPr>
              <w:pStyle w:val="TAC"/>
            </w:pPr>
          </w:p>
        </w:tc>
        <w:tc>
          <w:tcPr>
            <w:tcW w:w="1000" w:type="pct"/>
            <w:tcBorders>
              <w:top w:val="nil"/>
              <w:left w:val="nil"/>
              <w:bottom w:val="single" w:sz="4" w:space="0" w:color="auto"/>
              <w:right w:val="single" w:sz="4" w:space="0" w:color="auto"/>
            </w:tcBorders>
            <w:noWrap/>
            <w:vAlign w:val="center"/>
            <w:hideMark/>
          </w:tcPr>
          <w:p w14:paraId="57EECD75" w14:textId="77777777" w:rsidR="004C3576" w:rsidRPr="00165A6E" w:rsidRDefault="004C3576" w:rsidP="00554470">
            <w:pPr>
              <w:pStyle w:val="TAC"/>
            </w:pPr>
            <w:r w:rsidRPr="00165A6E">
              <w:t>13.6</w:t>
            </w:r>
          </w:p>
        </w:tc>
        <w:tc>
          <w:tcPr>
            <w:tcW w:w="565" w:type="pct"/>
            <w:tcBorders>
              <w:top w:val="nil"/>
              <w:left w:val="nil"/>
              <w:bottom w:val="single" w:sz="4" w:space="0" w:color="auto"/>
              <w:right w:val="single" w:sz="4" w:space="0" w:color="auto"/>
            </w:tcBorders>
            <w:noWrap/>
            <w:vAlign w:val="center"/>
            <w:hideMark/>
          </w:tcPr>
          <w:p w14:paraId="7F4CF38B" w14:textId="77777777" w:rsidR="004C3576" w:rsidRPr="00165A6E" w:rsidRDefault="004C3576" w:rsidP="00554470">
            <w:pPr>
              <w:pStyle w:val="TAC"/>
            </w:pPr>
            <w:r w:rsidRPr="00165A6E">
              <w:t>9.9</w:t>
            </w:r>
          </w:p>
        </w:tc>
        <w:tc>
          <w:tcPr>
            <w:tcW w:w="1049" w:type="pct"/>
            <w:tcBorders>
              <w:top w:val="nil"/>
              <w:left w:val="nil"/>
              <w:bottom w:val="single" w:sz="4" w:space="0" w:color="auto"/>
              <w:right w:val="single" w:sz="4" w:space="0" w:color="auto"/>
            </w:tcBorders>
            <w:noWrap/>
            <w:vAlign w:val="center"/>
            <w:hideMark/>
          </w:tcPr>
          <w:p w14:paraId="46281DDF" w14:textId="77777777" w:rsidR="004C3576" w:rsidRPr="00165A6E" w:rsidRDefault="004C3576" w:rsidP="00554470">
            <w:pPr>
              <w:pStyle w:val="TAC"/>
            </w:pPr>
            <w:r w:rsidRPr="00165A6E">
              <w:t>5.4</w:t>
            </w:r>
          </w:p>
        </w:tc>
      </w:tr>
      <w:tr w:rsidR="004C3576" w:rsidRPr="00165A6E"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noWrap/>
            <w:vAlign w:val="center"/>
            <w:hideMark/>
          </w:tcPr>
          <w:p w14:paraId="2F4C723F" w14:textId="77777777" w:rsidR="004C3576" w:rsidRPr="00165A6E" w:rsidRDefault="004C3576" w:rsidP="00554470">
            <w:pPr>
              <w:pStyle w:val="TAC"/>
            </w:pPr>
            <w:r w:rsidRPr="00165A6E">
              <w:t>50</w:t>
            </w:r>
          </w:p>
        </w:tc>
        <w:tc>
          <w:tcPr>
            <w:tcW w:w="688" w:type="pct"/>
            <w:tcBorders>
              <w:top w:val="nil"/>
              <w:left w:val="nil"/>
              <w:bottom w:val="single" w:sz="4" w:space="0" w:color="auto"/>
              <w:right w:val="single" w:sz="4" w:space="0" w:color="auto"/>
            </w:tcBorders>
            <w:noWrap/>
            <w:vAlign w:val="center"/>
            <w:hideMark/>
          </w:tcPr>
          <w:p w14:paraId="22C7B3FB" w14:textId="77777777" w:rsidR="004C3576" w:rsidRPr="00165A6E" w:rsidRDefault="004C3576" w:rsidP="00554470">
            <w:pPr>
              <w:pStyle w:val="TAC"/>
            </w:pPr>
            <w:r w:rsidRPr="00165A6E">
              <w:t>11.7</w:t>
            </w:r>
          </w:p>
        </w:tc>
        <w:tc>
          <w:tcPr>
            <w:tcW w:w="1000" w:type="pct"/>
            <w:tcBorders>
              <w:top w:val="nil"/>
              <w:left w:val="nil"/>
              <w:bottom w:val="single" w:sz="4" w:space="0" w:color="auto"/>
              <w:right w:val="single" w:sz="4" w:space="0" w:color="auto"/>
            </w:tcBorders>
            <w:noWrap/>
            <w:vAlign w:val="center"/>
            <w:hideMark/>
          </w:tcPr>
          <w:p w14:paraId="62505689" w14:textId="77777777" w:rsidR="004C3576" w:rsidRPr="00165A6E" w:rsidRDefault="004C3576" w:rsidP="00554470">
            <w:pPr>
              <w:pStyle w:val="TAC"/>
            </w:pPr>
            <w:r w:rsidRPr="00165A6E">
              <w:t>6.5</w:t>
            </w:r>
          </w:p>
        </w:tc>
        <w:tc>
          <w:tcPr>
            <w:tcW w:w="565" w:type="pct"/>
            <w:tcBorders>
              <w:top w:val="nil"/>
              <w:left w:val="nil"/>
              <w:bottom w:val="single" w:sz="4" w:space="0" w:color="auto"/>
              <w:right w:val="single" w:sz="4" w:space="0" w:color="auto"/>
            </w:tcBorders>
            <w:noWrap/>
            <w:vAlign w:val="center"/>
            <w:hideMark/>
          </w:tcPr>
          <w:p w14:paraId="3F14A202" w14:textId="77777777" w:rsidR="004C3576" w:rsidRPr="00165A6E" w:rsidRDefault="004C3576" w:rsidP="00554470">
            <w:pPr>
              <w:pStyle w:val="TAC"/>
            </w:pPr>
            <w:r w:rsidRPr="00165A6E">
              <w:t>4.2</w:t>
            </w:r>
          </w:p>
        </w:tc>
        <w:tc>
          <w:tcPr>
            <w:tcW w:w="1049" w:type="pct"/>
            <w:tcBorders>
              <w:top w:val="nil"/>
              <w:left w:val="nil"/>
              <w:bottom w:val="single" w:sz="4" w:space="0" w:color="auto"/>
              <w:right w:val="single" w:sz="4" w:space="0" w:color="auto"/>
            </w:tcBorders>
            <w:noWrap/>
            <w:vAlign w:val="center"/>
            <w:hideMark/>
          </w:tcPr>
          <w:p w14:paraId="1597F135" w14:textId="77777777" w:rsidR="004C3576" w:rsidRPr="00165A6E" w:rsidRDefault="004C3576" w:rsidP="00554470">
            <w:pPr>
              <w:pStyle w:val="TAC"/>
            </w:pPr>
            <w:r w:rsidRPr="00165A6E">
              <w:t>2.4</w:t>
            </w:r>
          </w:p>
        </w:tc>
      </w:tr>
      <w:tr w:rsidR="004C3576" w:rsidRPr="00165A6E"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noWrap/>
            <w:vAlign w:val="center"/>
            <w:hideMark/>
          </w:tcPr>
          <w:p w14:paraId="75644022" w14:textId="77777777" w:rsidR="004C3576" w:rsidRPr="00165A6E" w:rsidRDefault="004C3576" w:rsidP="00554470">
            <w:pPr>
              <w:pStyle w:val="TAC"/>
            </w:pPr>
            <w:r w:rsidRPr="00165A6E">
              <w:t>200</w:t>
            </w:r>
          </w:p>
        </w:tc>
        <w:tc>
          <w:tcPr>
            <w:tcW w:w="688" w:type="pct"/>
            <w:tcBorders>
              <w:top w:val="nil"/>
              <w:left w:val="nil"/>
              <w:bottom w:val="single" w:sz="4" w:space="0" w:color="auto"/>
              <w:right w:val="single" w:sz="4" w:space="0" w:color="auto"/>
            </w:tcBorders>
            <w:noWrap/>
            <w:vAlign w:val="center"/>
            <w:hideMark/>
          </w:tcPr>
          <w:p w14:paraId="21FD4CDE" w14:textId="77777777" w:rsidR="004C3576" w:rsidRPr="00165A6E" w:rsidRDefault="004C3576" w:rsidP="00554470">
            <w:pPr>
              <w:pStyle w:val="TAC"/>
            </w:pPr>
            <w:r w:rsidRPr="00165A6E">
              <w:t>4.3</w:t>
            </w:r>
          </w:p>
        </w:tc>
        <w:tc>
          <w:tcPr>
            <w:tcW w:w="1000" w:type="pct"/>
            <w:tcBorders>
              <w:top w:val="nil"/>
              <w:left w:val="nil"/>
              <w:bottom w:val="single" w:sz="4" w:space="0" w:color="auto"/>
              <w:right w:val="single" w:sz="4" w:space="0" w:color="auto"/>
            </w:tcBorders>
            <w:noWrap/>
            <w:vAlign w:val="center"/>
            <w:hideMark/>
          </w:tcPr>
          <w:p w14:paraId="0D7AB10D" w14:textId="77777777" w:rsidR="004C3576" w:rsidRPr="00165A6E" w:rsidRDefault="004C3576" w:rsidP="00554470">
            <w:pPr>
              <w:pStyle w:val="TAC"/>
            </w:pPr>
            <w:r w:rsidRPr="00165A6E">
              <w:t>2.0</w:t>
            </w:r>
          </w:p>
        </w:tc>
        <w:tc>
          <w:tcPr>
            <w:tcW w:w="565" w:type="pct"/>
            <w:tcBorders>
              <w:top w:val="nil"/>
              <w:left w:val="nil"/>
              <w:bottom w:val="single" w:sz="4" w:space="0" w:color="auto"/>
              <w:right w:val="single" w:sz="4" w:space="0" w:color="auto"/>
            </w:tcBorders>
            <w:noWrap/>
            <w:vAlign w:val="center"/>
            <w:hideMark/>
          </w:tcPr>
          <w:p w14:paraId="36E6EF61" w14:textId="77777777" w:rsidR="004C3576" w:rsidRPr="00165A6E" w:rsidRDefault="004C3576" w:rsidP="00554470">
            <w:pPr>
              <w:pStyle w:val="TAC"/>
            </w:pPr>
            <w:r w:rsidRPr="00165A6E">
              <w:t>1.8</w:t>
            </w:r>
          </w:p>
        </w:tc>
        <w:tc>
          <w:tcPr>
            <w:tcW w:w="1049" w:type="pct"/>
            <w:tcBorders>
              <w:top w:val="nil"/>
              <w:left w:val="nil"/>
              <w:bottom w:val="single" w:sz="4" w:space="0" w:color="auto"/>
              <w:right w:val="single" w:sz="4" w:space="0" w:color="auto"/>
            </w:tcBorders>
            <w:noWrap/>
            <w:vAlign w:val="center"/>
            <w:hideMark/>
          </w:tcPr>
          <w:p w14:paraId="547A23CB" w14:textId="77777777" w:rsidR="004C3576" w:rsidRPr="00165A6E" w:rsidRDefault="004C3576" w:rsidP="00554470">
            <w:pPr>
              <w:pStyle w:val="TAC"/>
            </w:pPr>
          </w:p>
        </w:tc>
      </w:tr>
      <w:tr w:rsidR="004C3576" w:rsidRPr="00165A6E"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noWrap/>
            <w:vAlign w:val="center"/>
            <w:hideMark/>
          </w:tcPr>
          <w:p w14:paraId="0584D942" w14:textId="77777777" w:rsidR="004C3576" w:rsidRPr="00165A6E" w:rsidRDefault="004C3576" w:rsidP="00554470">
            <w:pPr>
              <w:pStyle w:val="TAC"/>
            </w:pPr>
            <w:r w:rsidRPr="00165A6E">
              <w:t>450</w:t>
            </w:r>
          </w:p>
        </w:tc>
        <w:tc>
          <w:tcPr>
            <w:tcW w:w="688" w:type="pct"/>
            <w:tcBorders>
              <w:top w:val="nil"/>
              <w:left w:val="nil"/>
              <w:bottom w:val="single" w:sz="4" w:space="0" w:color="auto"/>
              <w:right w:val="single" w:sz="4" w:space="0" w:color="auto"/>
            </w:tcBorders>
            <w:noWrap/>
            <w:vAlign w:val="center"/>
            <w:hideMark/>
          </w:tcPr>
          <w:p w14:paraId="548F7897" w14:textId="77777777" w:rsidR="004C3576" w:rsidRPr="00165A6E" w:rsidRDefault="004C3576" w:rsidP="00554470">
            <w:pPr>
              <w:pStyle w:val="TAC"/>
            </w:pPr>
            <w:r w:rsidRPr="00165A6E">
              <w:t>2.9</w:t>
            </w:r>
          </w:p>
        </w:tc>
        <w:tc>
          <w:tcPr>
            <w:tcW w:w="1000" w:type="pct"/>
            <w:tcBorders>
              <w:top w:val="nil"/>
              <w:left w:val="nil"/>
              <w:bottom w:val="single" w:sz="4" w:space="0" w:color="auto"/>
              <w:right w:val="single" w:sz="4" w:space="0" w:color="auto"/>
            </w:tcBorders>
            <w:noWrap/>
            <w:vAlign w:val="center"/>
          </w:tcPr>
          <w:p w14:paraId="1F121ADD"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noWrap/>
            <w:vAlign w:val="center"/>
          </w:tcPr>
          <w:p w14:paraId="149D5A3E"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noWrap/>
            <w:vAlign w:val="center"/>
          </w:tcPr>
          <w:p w14:paraId="739BBAB6" w14:textId="77777777" w:rsidR="004C3576" w:rsidRPr="00165A6E" w:rsidRDefault="004C3576" w:rsidP="00554470">
            <w:pPr>
              <w:pStyle w:val="TAC"/>
            </w:pPr>
          </w:p>
        </w:tc>
      </w:tr>
      <w:tr w:rsidR="004C3576" w:rsidRPr="00165A6E"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noWrap/>
            <w:vAlign w:val="center"/>
            <w:hideMark/>
          </w:tcPr>
          <w:p w14:paraId="7556E350" w14:textId="77777777" w:rsidR="004C3576" w:rsidRPr="00165A6E" w:rsidRDefault="004C3576" w:rsidP="00554470">
            <w:pPr>
              <w:pStyle w:val="TAC"/>
            </w:pPr>
            <w:r w:rsidRPr="00165A6E">
              <w:t>850</w:t>
            </w:r>
          </w:p>
        </w:tc>
        <w:tc>
          <w:tcPr>
            <w:tcW w:w="688" w:type="pct"/>
            <w:tcBorders>
              <w:top w:val="nil"/>
              <w:left w:val="nil"/>
              <w:bottom w:val="single" w:sz="4" w:space="0" w:color="auto"/>
              <w:right w:val="single" w:sz="4" w:space="0" w:color="auto"/>
            </w:tcBorders>
            <w:noWrap/>
            <w:vAlign w:val="center"/>
            <w:hideMark/>
          </w:tcPr>
          <w:p w14:paraId="215B5878" w14:textId="77777777" w:rsidR="004C3576" w:rsidRPr="00165A6E" w:rsidRDefault="004C3576" w:rsidP="00554470">
            <w:pPr>
              <w:pStyle w:val="TAC"/>
            </w:pPr>
            <w:r w:rsidRPr="00165A6E">
              <w:t>1.6</w:t>
            </w:r>
          </w:p>
        </w:tc>
        <w:tc>
          <w:tcPr>
            <w:tcW w:w="1000" w:type="pct"/>
            <w:tcBorders>
              <w:top w:val="nil"/>
              <w:left w:val="nil"/>
              <w:bottom w:val="single" w:sz="4" w:space="0" w:color="auto"/>
              <w:right w:val="single" w:sz="4" w:space="0" w:color="auto"/>
            </w:tcBorders>
            <w:noWrap/>
            <w:vAlign w:val="center"/>
          </w:tcPr>
          <w:p w14:paraId="485DB65B" w14:textId="77777777" w:rsidR="004C3576" w:rsidRPr="00165A6E" w:rsidRDefault="004C3576" w:rsidP="00554470">
            <w:pPr>
              <w:pStyle w:val="TAC"/>
            </w:pPr>
          </w:p>
        </w:tc>
        <w:tc>
          <w:tcPr>
            <w:tcW w:w="565" w:type="pct"/>
            <w:tcBorders>
              <w:top w:val="nil"/>
              <w:left w:val="nil"/>
              <w:bottom w:val="single" w:sz="4" w:space="0" w:color="auto"/>
              <w:right w:val="single" w:sz="4" w:space="0" w:color="auto"/>
            </w:tcBorders>
            <w:noWrap/>
            <w:vAlign w:val="center"/>
          </w:tcPr>
          <w:p w14:paraId="4E2994D4" w14:textId="77777777" w:rsidR="004C3576" w:rsidRPr="00165A6E" w:rsidRDefault="004C3576" w:rsidP="00554470">
            <w:pPr>
              <w:pStyle w:val="TAC"/>
            </w:pPr>
          </w:p>
        </w:tc>
        <w:tc>
          <w:tcPr>
            <w:tcW w:w="1049" w:type="pct"/>
            <w:tcBorders>
              <w:top w:val="nil"/>
              <w:left w:val="nil"/>
              <w:bottom w:val="single" w:sz="4" w:space="0" w:color="auto"/>
              <w:right w:val="single" w:sz="4" w:space="0" w:color="auto"/>
            </w:tcBorders>
            <w:noWrap/>
            <w:vAlign w:val="center"/>
          </w:tcPr>
          <w:p w14:paraId="2C3F65B4" w14:textId="77777777" w:rsidR="004C3576" w:rsidRPr="00165A6E" w:rsidRDefault="004C3576" w:rsidP="00554470">
            <w:pPr>
              <w:pStyle w:val="TAC"/>
            </w:pPr>
          </w:p>
        </w:tc>
      </w:tr>
      <w:tr w:rsidR="004C3576" w:rsidRPr="00165A6E"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noWrap/>
            <w:vAlign w:val="center"/>
          </w:tcPr>
          <w:p w14:paraId="466D91AB" w14:textId="48AF8F53"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8A9E63B"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1116FBBA" w14:textId="53C62619" w:rsidR="0032234A" w:rsidRPr="00096375" w:rsidRDefault="0032234A" w:rsidP="00C16FE6">
      <w:pPr>
        <w:pStyle w:val="NO"/>
      </w:pPr>
      <w:r w:rsidRPr="00165A6E">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31EB44B6"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5" w:name="_CR6_5_3_1_4_3"/>
      <w:r w:rsidRPr="00165A6E">
        <w:t>6.5.3.1.4.3</w:t>
      </w:r>
      <w:r w:rsidRPr="00165A6E">
        <w:tab/>
      </w:r>
      <w:r w:rsidRPr="00165A6E">
        <w:rPr>
          <w:snapToGrid w:val="0"/>
        </w:rPr>
        <w:t>Message contents</w:t>
      </w:r>
    </w:p>
    <w:bookmarkEnd w:id="105"/>
    <w:p w14:paraId="7557C714" w14:textId="61D4F305"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6" w:name="_CR6_5_3_1_5"/>
      <w:r w:rsidRPr="00165A6E">
        <w:rPr>
          <w:snapToGrid w:val="0"/>
        </w:rPr>
        <w:t>6.5.3.1.5</w:t>
      </w:r>
      <w:r w:rsidRPr="00165A6E">
        <w:rPr>
          <w:snapToGrid w:val="0"/>
        </w:rPr>
        <w:tab/>
      </w:r>
      <w:r w:rsidRPr="00165A6E">
        <w:t>Test requirement</w:t>
      </w:r>
    </w:p>
    <w:bookmarkEnd w:id="106"/>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7" w:name="_CRTable6_5_3_1_51"/>
      <w:r w:rsidRPr="00165A6E">
        <w:t xml:space="preserve">Table </w:t>
      </w:r>
      <w:bookmarkEnd w:id="107"/>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trPr>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trPr>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trPr>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0B488CA1" w:rsidR="002005B3" w:rsidRPr="00165A6E" w:rsidRDefault="00D2021D" w:rsidP="002005B3">
      <w:pPr>
        <w:pStyle w:val="EditorsNote"/>
        <w:rPr>
          <w:rFonts w:eastAsia="SimSun"/>
        </w:rPr>
      </w:pPr>
      <w:r>
        <w:t>Editor's note:</w:t>
      </w:r>
      <w:r>
        <w:tab/>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1ADC5B5C"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69ACA180" w14:textId="77777777" w:rsidR="008D3AE7" w:rsidRPr="00165A6E" w:rsidRDefault="008D3AE7" w:rsidP="008D3AE7">
      <w:pPr>
        <w:pStyle w:val="H6"/>
      </w:pPr>
      <w:bookmarkStart w:id="108" w:name="_CR6_5_3_1_1_1"/>
      <w:r w:rsidRPr="00165A6E">
        <w:t>6.5.3.1_1.1</w:t>
      </w:r>
      <w:r w:rsidRPr="00165A6E">
        <w:tab/>
        <w:t>Test purpose</w:t>
      </w:r>
    </w:p>
    <w:bookmarkEnd w:id="108"/>
    <w:p w14:paraId="1EBC8F3B" w14:textId="0992A84F" w:rsidR="008D3AE7" w:rsidRPr="00165A6E" w:rsidRDefault="008D3AE7" w:rsidP="008D3AE7">
      <w:pPr>
        <w:rPr>
          <w:rFonts w:eastAsia="SimSun"/>
        </w:rPr>
      </w:pPr>
      <w:r w:rsidRPr="00165A6E">
        <w:rPr>
          <w:rFonts w:eastAsia="SimSun"/>
        </w:rPr>
        <w:t xml:space="preserve">Same as </w:t>
      </w:r>
      <w:r w:rsidR="00D2021D" w:rsidRPr="00165A6E">
        <w:rPr>
          <w:rFonts w:eastAsia="SimSun"/>
        </w:rPr>
        <w:t>clause</w:t>
      </w:r>
      <w:r w:rsidR="00D2021D">
        <w:rPr>
          <w:rFonts w:eastAsia="SimSun"/>
        </w:rPr>
        <w:t> </w:t>
      </w:r>
      <w:r w:rsidR="00D2021D" w:rsidRPr="00165A6E">
        <w:rPr>
          <w:rFonts w:eastAsia="SimSun"/>
        </w:rPr>
        <w:t>6</w:t>
      </w:r>
      <w:r w:rsidRPr="00165A6E">
        <w:rPr>
          <w:rFonts w:eastAsia="SimSun"/>
        </w:rPr>
        <w:t>.5.3.1.1.</w:t>
      </w:r>
    </w:p>
    <w:p w14:paraId="42CF9B35" w14:textId="77777777" w:rsidR="008D3AE7" w:rsidRPr="00165A6E" w:rsidRDefault="008D3AE7" w:rsidP="008D3AE7">
      <w:pPr>
        <w:pStyle w:val="H6"/>
      </w:pPr>
      <w:bookmarkStart w:id="109" w:name="_CR6_5_3_1_1_2"/>
      <w:r w:rsidRPr="00165A6E">
        <w:t>6.5.3.1_1.2</w:t>
      </w:r>
      <w:r w:rsidRPr="00165A6E">
        <w:tab/>
        <w:t>Test applicability</w:t>
      </w:r>
    </w:p>
    <w:bookmarkEnd w:id="109"/>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10" w:name="_CR6_5_3_1_1_3"/>
      <w:r w:rsidRPr="00165A6E">
        <w:t>6.5.3.1_1.3</w:t>
      </w:r>
      <w:r w:rsidRPr="00165A6E">
        <w:tab/>
        <w:t>Minimum conformance requirements</w:t>
      </w:r>
    </w:p>
    <w:bookmarkEnd w:id="110"/>
    <w:p w14:paraId="7B32386E" w14:textId="551C203B" w:rsidR="008D3AE7" w:rsidRPr="00165A6E" w:rsidRDefault="008D3AE7" w:rsidP="008D3AE7">
      <w:r w:rsidRPr="00165A6E">
        <w:t xml:space="preserve">Same as </w:t>
      </w:r>
      <w:r w:rsidR="00D2021D" w:rsidRPr="00165A6E">
        <w:t>clause</w:t>
      </w:r>
      <w:r w:rsidR="00D2021D">
        <w:t> </w:t>
      </w:r>
      <w:r w:rsidR="00D2021D" w:rsidRPr="00165A6E">
        <w:t>6</w:t>
      </w:r>
      <w:r w:rsidRPr="00165A6E">
        <w:t>.5.3.1.3.</w:t>
      </w:r>
    </w:p>
    <w:p w14:paraId="50ABCA32" w14:textId="77777777" w:rsidR="008D3AE7" w:rsidRPr="00165A6E" w:rsidRDefault="008D3AE7" w:rsidP="008D3AE7">
      <w:pPr>
        <w:pStyle w:val="H6"/>
      </w:pPr>
      <w:bookmarkStart w:id="111" w:name="_CR6_5_3_1_1_4"/>
      <w:r w:rsidRPr="00165A6E">
        <w:t>6.5.3.1_1.4</w:t>
      </w:r>
      <w:r w:rsidRPr="00165A6E">
        <w:tab/>
        <w:t>Test description</w:t>
      </w:r>
    </w:p>
    <w:p w14:paraId="6978D247" w14:textId="77777777" w:rsidR="008D3AE7" w:rsidRPr="00165A6E" w:rsidRDefault="008D3AE7" w:rsidP="008D3AE7">
      <w:pPr>
        <w:pStyle w:val="H6"/>
      </w:pPr>
      <w:bookmarkStart w:id="112" w:name="_CR6_5_3_1_1_4_1"/>
      <w:bookmarkEnd w:id="111"/>
      <w:r w:rsidRPr="00165A6E">
        <w:t>6.5.3.1_1.4.1</w:t>
      </w:r>
      <w:r w:rsidRPr="00165A6E">
        <w:tab/>
      </w:r>
      <w:r w:rsidRPr="00165A6E">
        <w:rPr>
          <w:snapToGrid w:val="0"/>
        </w:rPr>
        <w:t>Initial conditions</w:t>
      </w:r>
    </w:p>
    <w:bookmarkEnd w:id="112"/>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3" w:name="_CRTable6_5_3_1_1_4_11"/>
      <w:r w:rsidRPr="00165A6E">
        <w:lastRenderedPageBreak/>
        <w:t xml:space="preserve">Table </w:t>
      </w:r>
      <w:bookmarkEnd w:id="113"/>
      <w:r w:rsidRPr="00165A6E">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65A6E" w14:paraId="79D3919D" w14:textId="77777777" w:rsidTr="004367ED">
        <w:trPr>
          <w:jc w:val="center"/>
        </w:trPr>
        <w:tc>
          <w:tcPr>
            <w:tcW w:w="5000" w:type="pct"/>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4367ED">
        <w:trPr>
          <w:jc w:val="center"/>
        </w:trPr>
        <w:tc>
          <w:tcPr>
            <w:tcW w:w="2683" w:type="pct"/>
            <w:gridSpan w:val="5"/>
          </w:tcPr>
          <w:p w14:paraId="44863463" w14:textId="13ADD782" w:rsidR="008D3AE7" w:rsidRPr="00165A6E" w:rsidRDefault="008D3AE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4367ED">
        <w:trPr>
          <w:jc w:val="center"/>
        </w:trPr>
        <w:tc>
          <w:tcPr>
            <w:tcW w:w="2683" w:type="pct"/>
            <w:gridSpan w:val="5"/>
          </w:tcPr>
          <w:p w14:paraId="64C1F316" w14:textId="06953635" w:rsidR="008D3AE7" w:rsidRPr="00165A6E" w:rsidRDefault="008D3AE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4367ED">
        <w:trPr>
          <w:jc w:val="center"/>
        </w:trPr>
        <w:tc>
          <w:tcPr>
            <w:tcW w:w="2683" w:type="pct"/>
            <w:gridSpan w:val="5"/>
          </w:tcPr>
          <w:p w14:paraId="65A0757E" w14:textId="03CCFF73" w:rsidR="008D3AE7" w:rsidRPr="00165A6E" w:rsidRDefault="008D3AE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4367ED">
        <w:trPr>
          <w:jc w:val="center"/>
        </w:trPr>
        <w:tc>
          <w:tcPr>
            <w:tcW w:w="2683" w:type="pct"/>
            <w:gridSpan w:val="5"/>
          </w:tcPr>
          <w:p w14:paraId="25B0474E" w14:textId="77777777" w:rsidR="008D3AE7" w:rsidRPr="00165A6E" w:rsidRDefault="008D3AE7" w:rsidP="004367ED">
            <w:pPr>
              <w:pStyle w:val="TAL"/>
            </w:pPr>
            <w:r w:rsidRPr="00165A6E">
              <w:t>Test SCS as specified in Table 5.3.5-1</w:t>
            </w:r>
          </w:p>
        </w:tc>
        <w:tc>
          <w:tcPr>
            <w:tcW w:w="2317" w:type="pct"/>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4367ED">
        <w:trPr>
          <w:jc w:val="center"/>
        </w:trPr>
        <w:tc>
          <w:tcPr>
            <w:tcW w:w="5000" w:type="pct"/>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4367ED">
        <w:trPr>
          <w:jc w:val="center"/>
        </w:trPr>
        <w:tc>
          <w:tcPr>
            <w:tcW w:w="421" w:type="pct"/>
          </w:tcPr>
          <w:p w14:paraId="1D5ACE42" w14:textId="77777777" w:rsidR="008D3AE7" w:rsidRPr="00165A6E" w:rsidRDefault="008D3AE7" w:rsidP="004367ED">
            <w:pPr>
              <w:pStyle w:val="TAH"/>
            </w:pPr>
            <w:r w:rsidRPr="00165A6E">
              <w:t>Test ID</w:t>
            </w:r>
          </w:p>
        </w:tc>
        <w:tc>
          <w:tcPr>
            <w:tcW w:w="548" w:type="pct"/>
            <w:tcBorders>
              <w:bottom w:val="single" w:sz="4" w:space="0" w:color="auto"/>
            </w:tcBorders>
          </w:tcPr>
          <w:p w14:paraId="3FA7752C" w14:textId="77777777" w:rsidR="008D3AE7" w:rsidRPr="00165A6E" w:rsidRDefault="008D3AE7" w:rsidP="004367ED">
            <w:pPr>
              <w:pStyle w:val="TAH"/>
            </w:pPr>
            <w:r w:rsidRPr="00165A6E">
              <w:t>ChBw</w:t>
            </w:r>
          </w:p>
        </w:tc>
        <w:tc>
          <w:tcPr>
            <w:tcW w:w="497" w:type="pct"/>
            <w:tcBorders>
              <w:bottom w:val="single" w:sz="4" w:space="0" w:color="auto"/>
            </w:tcBorders>
          </w:tcPr>
          <w:p w14:paraId="1646DF7F" w14:textId="77777777" w:rsidR="008D3AE7" w:rsidRPr="00165A6E" w:rsidRDefault="008D3AE7" w:rsidP="004367ED">
            <w:pPr>
              <w:pStyle w:val="TAH"/>
            </w:pPr>
            <w:r w:rsidRPr="00165A6E">
              <w:t>SCS</w:t>
            </w:r>
          </w:p>
        </w:tc>
        <w:tc>
          <w:tcPr>
            <w:tcW w:w="948" w:type="pct"/>
          </w:tcPr>
          <w:p w14:paraId="37F8BBB1" w14:textId="77777777" w:rsidR="008D3AE7" w:rsidRPr="00165A6E" w:rsidRDefault="008D3AE7" w:rsidP="004367ED">
            <w:pPr>
              <w:pStyle w:val="TAH"/>
            </w:pPr>
            <w:r w:rsidRPr="00165A6E">
              <w:t>Downlink Configuration</w:t>
            </w:r>
          </w:p>
        </w:tc>
        <w:tc>
          <w:tcPr>
            <w:tcW w:w="2586" w:type="pct"/>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4367ED">
        <w:trPr>
          <w:jc w:val="center"/>
        </w:trPr>
        <w:tc>
          <w:tcPr>
            <w:tcW w:w="421" w:type="pct"/>
          </w:tcPr>
          <w:p w14:paraId="39BA64C2" w14:textId="77777777" w:rsidR="008D3AE7" w:rsidRPr="00165A6E" w:rsidRDefault="008D3AE7" w:rsidP="004367ED">
            <w:pPr>
              <w:pStyle w:val="TAH"/>
            </w:pPr>
          </w:p>
        </w:tc>
        <w:tc>
          <w:tcPr>
            <w:tcW w:w="548" w:type="pct"/>
            <w:tcBorders>
              <w:bottom w:val="single" w:sz="4" w:space="0" w:color="auto"/>
            </w:tcBorders>
          </w:tcPr>
          <w:p w14:paraId="3EB8487C" w14:textId="77777777" w:rsidR="008D3AE7" w:rsidRPr="00165A6E" w:rsidRDefault="008D3AE7" w:rsidP="004367ED">
            <w:pPr>
              <w:pStyle w:val="TAC"/>
            </w:pPr>
          </w:p>
        </w:tc>
        <w:tc>
          <w:tcPr>
            <w:tcW w:w="497" w:type="pct"/>
            <w:tcBorders>
              <w:bottom w:val="nil"/>
            </w:tcBorders>
          </w:tcPr>
          <w:p w14:paraId="3EC18700" w14:textId="77777777" w:rsidR="008D3AE7" w:rsidRPr="00165A6E" w:rsidRDefault="008D3AE7" w:rsidP="004367ED">
            <w:pPr>
              <w:pStyle w:val="TAC"/>
            </w:pPr>
            <w:r w:rsidRPr="00165A6E">
              <w:t>Default</w:t>
            </w:r>
          </w:p>
        </w:tc>
        <w:tc>
          <w:tcPr>
            <w:tcW w:w="948" w:type="pct"/>
            <w:vMerge w:val="restart"/>
          </w:tcPr>
          <w:p w14:paraId="2164EF8E" w14:textId="77777777" w:rsidR="008D3AE7" w:rsidRPr="00165A6E" w:rsidRDefault="008D3AE7" w:rsidP="004367ED">
            <w:pPr>
              <w:pStyle w:val="TAC"/>
            </w:pPr>
            <w:r w:rsidRPr="00165A6E">
              <w:rPr>
                <w:rFonts w:eastAsia="Yu Mincho"/>
              </w:rPr>
              <w:t>-</w:t>
            </w:r>
          </w:p>
        </w:tc>
        <w:tc>
          <w:tcPr>
            <w:tcW w:w="1207" w:type="pct"/>
            <w:gridSpan w:val="2"/>
          </w:tcPr>
          <w:p w14:paraId="3846EB49" w14:textId="77777777" w:rsidR="008D3AE7" w:rsidRPr="00165A6E" w:rsidRDefault="008D3AE7" w:rsidP="004367ED">
            <w:pPr>
              <w:pStyle w:val="TAH"/>
            </w:pPr>
            <w:r w:rsidRPr="00165A6E">
              <w:t>Modulation</w:t>
            </w:r>
          </w:p>
        </w:tc>
        <w:tc>
          <w:tcPr>
            <w:tcW w:w="1379" w:type="pct"/>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8D3AE7" w:rsidRPr="00165A6E" w14:paraId="4A940AE7" w14:textId="77777777" w:rsidTr="004367ED">
        <w:trPr>
          <w:jc w:val="center"/>
        </w:trPr>
        <w:tc>
          <w:tcPr>
            <w:tcW w:w="421" w:type="pct"/>
          </w:tcPr>
          <w:p w14:paraId="5DFDF0FD" w14:textId="77777777" w:rsidR="008D3AE7" w:rsidRPr="00165A6E" w:rsidRDefault="008D3AE7" w:rsidP="004367ED">
            <w:pPr>
              <w:pStyle w:val="TAC"/>
            </w:pPr>
            <w:r w:rsidRPr="00165A6E">
              <w:t>1</w:t>
            </w:r>
          </w:p>
        </w:tc>
        <w:tc>
          <w:tcPr>
            <w:tcW w:w="548" w:type="pct"/>
            <w:tcBorders>
              <w:top w:val="single" w:sz="4" w:space="0" w:color="auto"/>
              <w:bottom w:val="single" w:sz="4" w:space="0" w:color="auto"/>
            </w:tcBorders>
          </w:tcPr>
          <w:p w14:paraId="721313AA" w14:textId="77777777" w:rsidR="008D3AE7" w:rsidRPr="00165A6E" w:rsidRDefault="008D3AE7" w:rsidP="004367ED">
            <w:pPr>
              <w:pStyle w:val="TAC"/>
            </w:pPr>
            <w:r w:rsidRPr="00165A6E">
              <w:t>50</w:t>
            </w:r>
          </w:p>
        </w:tc>
        <w:tc>
          <w:tcPr>
            <w:tcW w:w="497" w:type="pct"/>
            <w:tcBorders>
              <w:top w:val="nil"/>
              <w:bottom w:val="nil"/>
            </w:tcBorders>
          </w:tcPr>
          <w:p w14:paraId="60E66754" w14:textId="77777777" w:rsidR="008D3AE7" w:rsidRPr="00165A6E" w:rsidRDefault="008D3AE7" w:rsidP="004367ED">
            <w:pPr>
              <w:pStyle w:val="TAC"/>
            </w:pPr>
          </w:p>
        </w:tc>
        <w:tc>
          <w:tcPr>
            <w:tcW w:w="948" w:type="pct"/>
            <w:vMerge/>
            <w:tcBorders>
              <w:bottom w:val="nil"/>
            </w:tcBorders>
          </w:tcPr>
          <w:p w14:paraId="0216E40D" w14:textId="77777777" w:rsidR="008D3AE7" w:rsidRPr="00165A6E" w:rsidRDefault="008D3AE7" w:rsidP="004367ED">
            <w:pPr>
              <w:pStyle w:val="TAC"/>
            </w:pPr>
          </w:p>
        </w:tc>
        <w:tc>
          <w:tcPr>
            <w:tcW w:w="1207" w:type="pct"/>
            <w:gridSpan w:val="2"/>
            <w:tcBorders>
              <w:bottom w:val="nil"/>
            </w:tcBorders>
          </w:tcPr>
          <w:p w14:paraId="433774BB" w14:textId="77777777" w:rsidR="008D3AE7" w:rsidRPr="00165A6E" w:rsidRDefault="008D3AE7" w:rsidP="004367ED">
            <w:pPr>
              <w:pStyle w:val="TAC"/>
            </w:pPr>
            <w:r w:rsidRPr="00165A6E">
              <w:t>DFT-s-OFDM QPSK</w:t>
            </w:r>
          </w:p>
        </w:tc>
        <w:tc>
          <w:tcPr>
            <w:tcW w:w="1379" w:type="pct"/>
            <w:tcBorders>
              <w:bottom w:val="nil"/>
            </w:tcBorders>
          </w:tcPr>
          <w:p w14:paraId="4185F1A4" w14:textId="6D13E08A" w:rsidR="008D3AE7" w:rsidRPr="00165A6E" w:rsidRDefault="008D3AE7" w:rsidP="004367ED">
            <w:pPr>
              <w:pStyle w:val="TAC"/>
            </w:pPr>
            <w:r w:rsidRPr="00165A6E">
              <w:t>Inner_Full for PC2, PC3</w:t>
            </w:r>
            <w:r w:rsidR="00315109" w:rsidRPr="00165A6E">
              <w:t>, PC4</w:t>
            </w:r>
          </w:p>
        </w:tc>
      </w:tr>
      <w:tr w:rsidR="008D3AE7" w:rsidRPr="00165A6E" w14:paraId="7C535843" w14:textId="77777777" w:rsidTr="004367ED">
        <w:trPr>
          <w:jc w:val="center"/>
        </w:trPr>
        <w:tc>
          <w:tcPr>
            <w:tcW w:w="421" w:type="pct"/>
          </w:tcPr>
          <w:p w14:paraId="2C731018"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267AA44D"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tcPr>
          <w:p w14:paraId="49FDE23B"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tcPr>
          <w:p w14:paraId="53298EAD" w14:textId="223E05C0" w:rsidR="008D3AE7" w:rsidRPr="00165A6E" w:rsidRDefault="008D3AE7" w:rsidP="004367ED">
            <w:pPr>
              <w:pStyle w:val="TAC"/>
              <w:rPr>
                <w:rFonts w:eastAsia="SimSun"/>
              </w:rPr>
            </w:pPr>
            <w:r w:rsidRPr="00165A6E">
              <w:t xml:space="preserve">and </w:t>
            </w:r>
            <w:r w:rsidR="00315109" w:rsidRPr="00165A6E">
              <w:t>PC6</w:t>
            </w:r>
          </w:p>
        </w:tc>
      </w:tr>
      <w:tr w:rsidR="008D3AE7" w:rsidRPr="00165A6E" w14:paraId="4A2A8049" w14:textId="77777777" w:rsidTr="004367ED">
        <w:trPr>
          <w:jc w:val="center"/>
        </w:trPr>
        <w:tc>
          <w:tcPr>
            <w:tcW w:w="421" w:type="pct"/>
          </w:tcPr>
          <w:p w14:paraId="246E053E"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6B3EEF2"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bottom w:val="nil"/>
            </w:tcBorders>
          </w:tcPr>
          <w:p w14:paraId="7FE29180"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bottom w:val="nil"/>
            </w:tcBorders>
          </w:tcPr>
          <w:p w14:paraId="1B8EA3B1" w14:textId="77777777" w:rsidR="008D3AE7" w:rsidRPr="00165A6E" w:rsidRDefault="008D3AE7" w:rsidP="004367ED">
            <w:pPr>
              <w:pStyle w:val="TAC"/>
              <w:rPr>
                <w:rFonts w:eastAsia="SimSun"/>
              </w:rPr>
            </w:pPr>
            <w:r w:rsidRPr="00165A6E">
              <w:t>Inner_Full_Region1 for</w:t>
            </w:r>
          </w:p>
        </w:tc>
      </w:tr>
      <w:tr w:rsidR="008D3AE7" w:rsidRPr="00165A6E" w14:paraId="7C65A9CF" w14:textId="77777777" w:rsidTr="004367ED">
        <w:trPr>
          <w:jc w:val="center"/>
        </w:trPr>
        <w:tc>
          <w:tcPr>
            <w:tcW w:w="421" w:type="pct"/>
          </w:tcPr>
          <w:p w14:paraId="5B885931"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65A6E" w:rsidRDefault="008D3AE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3D6C175" w14:textId="77777777" w:rsidR="008D3AE7" w:rsidRPr="00165A6E" w:rsidRDefault="008D3AE7" w:rsidP="004367ED">
            <w:pPr>
              <w:keepNext/>
              <w:keepLines/>
              <w:spacing w:after="0"/>
              <w:jc w:val="center"/>
              <w:rPr>
                <w:rFonts w:ascii="Arial" w:eastAsia="SimSun" w:hAnsi="Arial"/>
                <w:sz w:val="18"/>
              </w:rPr>
            </w:pPr>
          </w:p>
        </w:tc>
        <w:tc>
          <w:tcPr>
            <w:tcW w:w="948" w:type="pct"/>
            <w:tcBorders>
              <w:top w:val="nil"/>
            </w:tcBorders>
          </w:tcPr>
          <w:p w14:paraId="40C8978C" w14:textId="77777777" w:rsidR="008D3AE7" w:rsidRPr="00165A6E"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65A6E" w:rsidRDefault="008D3AE7" w:rsidP="004367ED">
            <w:pPr>
              <w:keepNext/>
              <w:keepLines/>
              <w:spacing w:after="0"/>
              <w:jc w:val="center"/>
              <w:rPr>
                <w:rFonts w:ascii="Arial" w:eastAsia="SimSun" w:hAnsi="Arial"/>
                <w:sz w:val="18"/>
              </w:rPr>
            </w:pPr>
          </w:p>
        </w:tc>
        <w:tc>
          <w:tcPr>
            <w:tcW w:w="1379" w:type="pct"/>
            <w:tcBorders>
              <w:top w:val="nil"/>
            </w:tcBorders>
          </w:tcPr>
          <w:p w14:paraId="16C41BA8" w14:textId="77777777" w:rsidR="008D3AE7" w:rsidRPr="00165A6E" w:rsidRDefault="008D3AE7" w:rsidP="004367ED">
            <w:pPr>
              <w:pStyle w:val="TAC"/>
              <w:rPr>
                <w:rFonts w:eastAsia="SimSun"/>
              </w:rPr>
            </w:pPr>
            <w:r w:rsidRPr="00165A6E">
              <w:t>PC1</w:t>
            </w:r>
          </w:p>
        </w:tc>
      </w:tr>
      <w:tr w:rsidR="008D3AE7" w:rsidRPr="00165A6E" w14:paraId="7ACB2978" w14:textId="77777777" w:rsidTr="004367ED">
        <w:trPr>
          <w:jc w:val="center"/>
        </w:trPr>
        <w:tc>
          <w:tcPr>
            <w:tcW w:w="5000" w:type="pct"/>
            <w:gridSpan w:val="7"/>
          </w:tcPr>
          <w:p w14:paraId="633069BA" w14:textId="406F5D2F" w:rsidR="008D3AE7" w:rsidRPr="00165A6E" w:rsidRDefault="008D3AE7" w:rsidP="004367ED">
            <w:pPr>
              <w:pStyle w:val="TAN"/>
            </w:pPr>
            <w:r w:rsidRPr="00165A6E">
              <w:t>NOTE 1:</w:t>
            </w:r>
            <w:r w:rsidRPr="00165A6E">
              <w:tab/>
              <w:t>The specific configuration of each RF allocation is defined in Table 6.1-1 for PC2, PC3</w:t>
            </w:r>
            <w:r w:rsidR="00315109" w:rsidRPr="00165A6E">
              <w:t>, PC4</w:t>
            </w:r>
            <w:r w:rsidRPr="00165A6E">
              <w:t xml:space="preserve"> and </w:t>
            </w:r>
            <w:r w:rsidR="00315109" w:rsidRPr="00165A6E">
              <w:t>PC6</w:t>
            </w:r>
            <w:r w:rsidRPr="00165A6E">
              <w:t xml:space="preserve"> or Table 6.1-2 for PC1.</w:t>
            </w:r>
          </w:p>
          <w:p w14:paraId="5354E467" w14:textId="77777777" w:rsidR="008D3AE7" w:rsidRPr="00165A6E" w:rsidRDefault="008D3AE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C8F1F4E" w:rsidR="008D3AE7" w:rsidRPr="00165A6E" w:rsidRDefault="00196B8E" w:rsidP="008A7419">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3A004ED0" w14:textId="225B1D73" w:rsidR="008D3AE7" w:rsidRPr="00165A6E" w:rsidRDefault="008D3AE7" w:rsidP="008D3AE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DC4A9E" w14:textId="77777777" w:rsidR="008D3AE7" w:rsidRPr="00165A6E" w:rsidRDefault="008D3AE7" w:rsidP="008D3AE7">
      <w:pPr>
        <w:pStyle w:val="B1"/>
      </w:pPr>
      <w:r w:rsidRPr="00165A6E">
        <w:t>3.</w:t>
      </w:r>
      <w:r w:rsidRPr="00165A6E">
        <w:tab/>
        <w:t>Downlink signals are initially set up according to Annex C, and uplink signals according to Annex G.</w:t>
      </w:r>
    </w:p>
    <w:p w14:paraId="76276D0E" w14:textId="29B7D216" w:rsidR="008D3AE7" w:rsidRPr="00165A6E" w:rsidRDefault="008D3AE7" w:rsidP="008D3AE7">
      <w:pPr>
        <w:pStyle w:val="B1"/>
      </w:pPr>
      <w:r w:rsidRPr="00165A6E">
        <w:t>4.</w:t>
      </w:r>
      <w:r w:rsidRPr="00165A6E">
        <w:tab/>
        <w:t>The UL Reference Measurement channels are set according to Table 6.5.3.1_1.4.1-1.</w:t>
      </w:r>
    </w:p>
    <w:p w14:paraId="618FB43C" w14:textId="77777777" w:rsidR="008D3AE7" w:rsidRPr="00165A6E" w:rsidRDefault="008D3AE7" w:rsidP="008D3AE7">
      <w:pPr>
        <w:pStyle w:val="B1"/>
      </w:pPr>
      <w:r w:rsidRPr="00165A6E">
        <w:t>5.</w:t>
      </w:r>
      <w:r w:rsidRPr="00165A6E">
        <w:tab/>
        <w:t>Propagation conditions are set according to Annex B.0.</w:t>
      </w:r>
    </w:p>
    <w:p w14:paraId="61024F44" w14:textId="3E50025B" w:rsidR="008D3AE7" w:rsidRPr="00165A6E" w:rsidRDefault="008D3AE7" w:rsidP="008D3AE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.5.3.1_1.4.3.</w:t>
      </w:r>
    </w:p>
    <w:p w14:paraId="30A7CC01" w14:textId="77777777" w:rsidR="008D3AE7" w:rsidRPr="00165A6E" w:rsidRDefault="008D3AE7" w:rsidP="008D3AE7">
      <w:pPr>
        <w:pStyle w:val="H6"/>
      </w:pPr>
      <w:bookmarkStart w:id="114" w:name="_CR6_5_3_1_1_4_2"/>
      <w:r w:rsidRPr="00165A6E">
        <w:t>6.5.3.1_1.4.2</w:t>
      </w:r>
      <w:r w:rsidRPr="00165A6E">
        <w:tab/>
      </w:r>
      <w:r w:rsidRPr="00165A6E">
        <w:rPr>
          <w:snapToGrid w:val="0"/>
        </w:rPr>
        <w:t>Test procedure</w:t>
      </w:r>
    </w:p>
    <w:bookmarkEnd w:id="114"/>
    <w:p w14:paraId="304A1636" w14:textId="76AFDD76" w:rsidR="008D3AE7" w:rsidRPr="00165A6E" w:rsidRDefault="008D3AE7" w:rsidP="008D3AE7">
      <w:r w:rsidRPr="00165A6E">
        <w:t xml:space="preserve">Same as </w:t>
      </w:r>
      <w:r w:rsidR="00D2021D" w:rsidRPr="00165A6E">
        <w:t>clause</w:t>
      </w:r>
      <w:r w:rsidR="00D2021D">
        <w:t> </w:t>
      </w:r>
      <w:r w:rsidR="00D2021D" w:rsidRPr="00165A6E">
        <w:t>6</w:t>
      </w:r>
      <w:r w:rsidRPr="00165A6E">
        <w:t>.5.3.1.4.2 with following exceptions:</w:t>
      </w:r>
    </w:p>
    <w:p w14:paraId="2542D2E9" w14:textId="77777777" w:rsidR="008D3AE7" w:rsidRPr="00165A6E" w:rsidRDefault="008D3AE7" w:rsidP="008D3AE7">
      <w:pPr>
        <w:pStyle w:val="B1"/>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5" w:name="_CR6_5_3_1_1_4_3"/>
      <w:r w:rsidRPr="00165A6E">
        <w:t>6.5.3.1_1.4.3</w:t>
      </w:r>
      <w:r w:rsidRPr="00165A6E">
        <w:tab/>
      </w:r>
      <w:r w:rsidRPr="00165A6E">
        <w:rPr>
          <w:snapToGrid w:val="0"/>
        </w:rPr>
        <w:t>Message contents</w:t>
      </w:r>
    </w:p>
    <w:bookmarkEnd w:id="115"/>
    <w:p w14:paraId="54AB5865" w14:textId="4C2CA296" w:rsidR="008D3AE7" w:rsidRPr="00165A6E" w:rsidRDefault="008D3AE7" w:rsidP="008D3AE7">
      <w:r w:rsidRPr="00165A6E">
        <w:t xml:space="preserve">Same as </w:t>
      </w:r>
      <w:r w:rsidR="00D2021D" w:rsidRPr="00165A6E">
        <w:t>clause</w:t>
      </w:r>
      <w:r w:rsidR="00D2021D">
        <w:t> </w:t>
      </w:r>
      <w:r w:rsidR="00D2021D" w:rsidRPr="00165A6E">
        <w:t>6</w:t>
      </w:r>
      <w:r w:rsidRPr="00165A6E">
        <w:t>.2.4_1.4.3.</w:t>
      </w:r>
    </w:p>
    <w:p w14:paraId="4C6AF3A1" w14:textId="621BD2FC" w:rsidR="008D3AE7" w:rsidRPr="00165A6E" w:rsidRDefault="008D3AE7" w:rsidP="008D3AE7">
      <w:pPr>
        <w:pStyle w:val="H6"/>
      </w:pPr>
      <w:bookmarkStart w:id="116" w:name="_CR6_5_3_1_1_5"/>
      <w:r w:rsidRPr="00165A6E">
        <w:rPr>
          <w:snapToGrid w:val="0"/>
        </w:rPr>
        <w:t>6.5.3.1_1.5</w:t>
      </w:r>
      <w:r w:rsidRPr="00165A6E">
        <w:rPr>
          <w:snapToGrid w:val="0"/>
        </w:rPr>
        <w:tab/>
      </w:r>
      <w:r w:rsidRPr="00165A6E">
        <w:t>Test requirement</w:t>
      </w:r>
    </w:p>
    <w:bookmarkEnd w:id="116"/>
    <w:p w14:paraId="6079FE2A" w14:textId="3F58B6DC" w:rsidR="005B094C" w:rsidRPr="00165A6E" w:rsidRDefault="005B094C" w:rsidP="005B094C">
      <w:r w:rsidRPr="00165A6E">
        <w:t xml:space="preserve">Same as </w:t>
      </w:r>
      <w:r w:rsidR="00D2021D" w:rsidRPr="00165A6E">
        <w:t>clause</w:t>
      </w:r>
      <w:r w:rsidR="00D2021D">
        <w:t> </w:t>
      </w:r>
      <w:r w:rsidR="00D2021D" w:rsidRPr="00165A6E">
        <w:t>6</w:t>
      </w:r>
      <w:r w:rsidRPr="00165A6E">
        <w:t>.5.3.1.5.</w:t>
      </w:r>
    </w:p>
    <w:p w14:paraId="73B49874" w14:textId="68241320" w:rsidR="0032234A" w:rsidRPr="00165A6E" w:rsidRDefault="0032234A">
      <w:pPr>
        <w:pStyle w:val="Heading4"/>
      </w:pPr>
      <w:bookmarkStart w:id="117" w:name="_Toc21026610"/>
      <w:bookmarkStart w:id="118" w:name="_Toc27743861"/>
      <w:bookmarkStart w:id="119" w:name="_Toc36197034"/>
      <w:bookmarkStart w:id="120" w:name="_Toc36197726"/>
      <w:r w:rsidRPr="00165A6E">
        <w:t>6.5.3.</w:t>
      </w:r>
      <w:r w:rsidRPr="00165A6E">
        <w:rPr>
          <w:rFonts w:eastAsia="SimSun"/>
        </w:rPr>
        <w:t>2</w:t>
      </w:r>
      <w:r w:rsidRPr="00165A6E">
        <w:tab/>
        <w:t>Spurious emission band UE co-existence</w:t>
      </w:r>
      <w:bookmarkEnd w:id="117"/>
      <w:bookmarkEnd w:id="118"/>
      <w:bookmarkEnd w:id="119"/>
      <w:bookmarkEnd w:id="120"/>
    </w:p>
    <w:p w14:paraId="1CE572FE" w14:textId="4DE8CBE5" w:rsidR="005779BB" w:rsidRPr="00165A6E" w:rsidRDefault="00D2021D" w:rsidP="005779BB">
      <w:pPr>
        <w:pStyle w:val="EditorsNote"/>
      </w:pPr>
      <w:r>
        <w:t>Editor's note:</w:t>
      </w:r>
      <w:r>
        <w:tab/>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lastRenderedPageBreak/>
        <w:t>-</w:t>
      </w:r>
      <w:r w:rsidRPr="00165A6E">
        <w:tab/>
        <w:t>For a transition period until RAN#102 meeting (Dec 2023), the implementation of note 4 in Table 6.5.3.2.4.1-1 in test equipment is not applicable to avoid lack of test coverage until testcase 6.5.3.2_1 is available.</w:t>
      </w:r>
    </w:p>
    <w:p w14:paraId="4911F5F8" w14:textId="0CD75D57" w:rsidR="00E83993"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2F2887A2" w14:textId="77777777" w:rsidR="0032234A" w:rsidRPr="00165A6E" w:rsidRDefault="0032234A">
      <w:pPr>
        <w:pStyle w:val="H6"/>
      </w:pPr>
      <w:bookmarkStart w:id="121" w:name="_CR6_5_3_2_1"/>
      <w:r w:rsidRPr="00165A6E">
        <w:t>6.5.3.2.1</w:t>
      </w:r>
      <w:r w:rsidRPr="00165A6E">
        <w:tab/>
        <w:t>Test purpose</w:t>
      </w:r>
    </w:p>
    <w:bookmarkEnd w:id="121"/>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22" w:name="_CR6_5_3_2_2"/>
      <w:r w:rsidRPr="00165A6E">
        <w:t>6.5.3.2.2</w:t>
      </w:r>
      <w:r w:rsidRPr="00165A6E">
        <w:tab/>
        <w:t>Test applicability</w:t>
      </w:r>
    </w:p>
    <w:bookmarkEnd w:id="122"/>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3" w:name="_CR6_5_3_2_3"/>
      <w:r w:rsidRPr="00165A6E">
        <w:t>6.5.3.2.3</w:t>
      </w:r>
      <w:r w:rsidRPr="00165A6E">
        <w:tab/>
        <w:t>Minimum conformance requirements</w:t>
      </w:r>
    </w:p>
    <w:bookmarkEnd w:id="123"/>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4" w:name="_CRTable6_5_3_2_31"/>
      <w:r w:rsidRPr="00165A6E">
        <w:t xml:space="preserve">Table </w:t>
      </w:r>
      <w:bookmarkEnd w:id="124"/>
      <w:r w:rsidRPr="00165A6E">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65A6E" w:rsidRDefault="0032234A">
            <w:pPr>
              <w:pStyle w:val="TAH"/>
              <w:rPr>
                <w:rFonts w:cs="Arial"/>
                <w:lang w:eastAsia="ko-KR"/>
              </w:rPr>
            </w:pPr>
            <w:bookmarkStart w:id="125"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5"/>
      </w:tr>
      <w:tr w:rsidR="0032234A" w:rsidRPr="00165A6E"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65A6E" w:rsidRDefault="0032234A">
            <w:pPr>
              <w:pStyle w:val="TAC"/>
              <w:rPr>
                <w:rFonts w:cs="Arial"/>
                <w:szCs w:val="16"/>
                <w:lang w:eastAsia="ko-KR"/>
              </w:rPr>
            </w:pPr>
          </w:p>
        </w:tc>
      </w:tr>
      <w:tr w:rsidR="0032234A" w:rsidRPr="00165A6E"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65A6E" w:rsidRDefault="0032234A">
            <w:pPr>
              <w:pStyle w:val="TAC"/>
              <w:rPr>
                <w:rFonts w:cs="Arial"/>
                <w:szCs w:val="16"/>
                <w:lang w:eastAsia="ko-KR"/>
              </w:rPr>
            </w:pPr>
          </w:p>
        </w:tc>
      </w:tr>
      <w:tr w:rsidR="004A61DD" w:rsidRPr="00165A6E"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65A6E" w:rsidRDefault="004A61DD" w:rsidP="0028342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65A6E" w:rsidRDefault="004A61DD" w:rsidP="001E304E">
            <w:pPr>
              <w:pStyle w:val="TAC"/>
              <w:rPr>
                <w:rFonts w:cs="Arial"/>
                <w:szCs w:val="16"/>
                <w:lang w:eastAsia="ko-KR"/>
              </w:rPr>
            </w:pPr>
            <w:r w:rsidRPr="00165A6E">
              <w:rPr>
                <w:rFonts w:cs="Arial"/>
                <w:szCs w:val="16"/>
                <w:lang w:eastAsia="ko-KR"/>
              </w:rPr>
              <w:t>3</w:t>
            </w:r>
          </w:p>
        </w:tc>
      </w:tr>
      <w:tr w:rsidR="0032234A" w:rsidRPr="00165A6E"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65A6E" w:rsidRDefault="0032234A">
            <w:pPr>
              <w:pStyle w:val="TAC"/>
              <w:rPr>
                <w:rFonts w:cs="Arial"/>
                <w:szCs w:val="16"/>
                <w:lang w:eastAsia="ko-KR"/>
              </w:rPr>
            </w:pPr>
            <w:bookmarkStart w:id="126"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65A6E" w:rsidRDefault="0032234A">
            <w:pPr>
              <w:pStyle w:val="TAC"/>
              <w:rPr>
                <w:rFonts w:cs="Arial"/>
                <w:szCs w:val="16"/>
                <w:lang w:eastAsia="ko-KR"/>
              </w:rPr>
            </w:pPr>
          </w:p>
        </w:tc>
        <w:bookmarkEnd w:id="126"/>
      </w:tr>
      <w:tr w:rsidR="00892580" w:rsidRPr="00165A6E"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65A6E" w:rsidRDefault="00892580" w:rsidP="00FD1767">
            <w:pPr>
              <w:pStyle w:val="TAC"/>
              <w:rPr>
                <w:rFonts w:cs="Arial"/>
                <w:szCs w:val="16"/>
                <w:lang w:eastAsia="ko-KR"/>
              </w:rPr>
            </w:pPr>
            <w:r w:rsidRPr="00165A6E">
              <w:t>n259</w:t>
            </w:r>
          </w:p>
        </w:tc>
      </w:tr>
      <w:tr w:rsidR="00892580" w:rsidRPr="00165A6E"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65A6E" w:rsidRDefault="00892580" w:rsidP="00FD1767">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65A6E" w:rsidRDefault="00892580" w:rsidP="00FD1767">
            <w:pPr>
              <w:pStyle w:val="TAC"/>
              <w:rPr>
                <w:rFonts w:cs="Arial"/>
                <w:szCs w:val="16"/>
                <w:lang w:eastAsia="ko-KR"/>
              </w:rPr>
            </w:pPr>
          </w:p>
        </w:tc>
      </w:tr>
      <w:tr w:rsidR="00892580" w:rsidRPr="00165A6E"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65A6E" w:rsidRDefault="00892580" w:rsidP="00FD1767">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65A6E" w:rsidRDefault="00892580" w:rsidP="00FD1767">
            <w:pPr>
              <w:pStyle w:val="TAC"/>
              <w:rPr>
                <w:rFonts w:cs="Arial"/>
                <w:szCs w:val="16"/>
                <w:lang w:eastAsia="ko-KR"/>
              </w:rPr>
            </w:pPr>
          </w:p>
        </w:tc>
      </w:tr>
      <w:tr w:rsidR="00892580" w:rsidRPr="00165A6E"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65A6E" w:rsidRDefault="00892580" w:rsidP="00FD1767">
            <w:pPr>
              <w:pStyle w:val="TAC"/>
              <w:rPr>
                <w:rFonts w:cs="Arial"/>
                <w:szCs w:val="16"/>
                <w:lang w:eastAsia="ko-KR"/>
              </w:rPr>
            </w:pPr>
          </w:p>
        </w:tc>
      </w:tr>
      <w:tr w:rsidR="0032234A" w:rsidRPr="00165A6E"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65A6E" w:rsidRDefault="0032234A">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65A6E" w:rsidRDefault="0032234A">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65A6E" w:rsidRDefault="0032234A">
            <w:pPr>
              <w:pStyle w:val="TAC"/>
              <w:rPr>
                <w:rFonts w:cs="Arial"/>
                <w:szCs w:val="16"/>
                <w:lang w:eastAsia="ko-KR"/>
              </w:rPr>
            </w:pPr>
          </w:p>
        </w:tc>
      </w:tr>
      <w:tr w:rsidR="0032234A" w:rsidRPr="00165A6E"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65A6E" w:rsidRDefault="0032234A">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65A6E" w:rsidRDefault="0032234A">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65A6E" w:rsidRDefault="0032234A">
            <w:pPr>
              <w:pStyle w:val="TAC"/>
              <w:rPr>
                <w:rFonts w:cs="Arial"/>
                <w:szCs w:val="16"/>
                <w:lang w:eastAsia="ko-KR"/>
              </w:rPr>
            </w:pPr>
          </w:p>
        </w:tc>
      </w:tr>
      <w:tr w:rsidR="0032234A" w:rsidRPr="00165A6E"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65A6E" w:rsidRDefault="0032234A">
            <w:pPr>
              <w:pStyle w:val="TAC"/>
              <w:rPr>
                <w:rFonts w:cs="Arial"/>
                <w:szCs w:val="16"/>
                <w:lang w:eastAsia="ko-KR"/>
              </w:rPr>
            </w:pPr>
          </w:p>
        </w:tc>
      </w:tr>
      <w:tr w:rsidR="0032234A" w:rsidRPr="00165A6E"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65A6E" w:rsidRDefault="0032234A">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65A6E" w:rsidRDefault="0032234A">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65A6E" w:rsidRDefault="0032234A">
            <w:pPr>
              <w:pStyle w:val="TAC"/>
              <w:rPr>
                <w:rFonts w:cs="Arial"/>
                <w:szCs w:val="16"/>
                <w:lang w:eastAsia="ko-KR"/>
              </w:rPr>
            </w:pPr>
          </w:p>
        </w:tc>
      </w:tr>
      <w:tr w:rsidR="0032234A" w:rsidRPr="00165A6E"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65A6E" w:rsidRDefault="0032234A">
            <w:pPr>
              <w:pStyle w:val="TAC"/>
              <w:rPr>
                <w:rFonts w:cs="Arial"/>
                <w:szCs w:val="16"/>
                <w:lang w:eastAsia="ko-KR"/>
              </w:rPr>
            </w:pPr>
          </w:p>
        </w:tc>
      </w:tr>
      <w:tr w:rsidR="0032234A" w:rsidRPr="00165A6E"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65A6E" w:rsidRDefault="0032234A">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5A3A8B89" w14:textId="77777777" w:rsidR="004A61DD" w:rsidRPr="00165A6E" w:rsidRDefault="0032234A" w:rsidP="004A61DD">
            <w:pPr>
              <w:pStyle w:val="TAN"/>
              <w:rPr>
                <w:lang w:eastAsia="ko-KR"/>
              </w:rPr>
            </w:pPr>
            <w:r w:rsidRPr="00165A6E">
              <w:rPr>
                <w:lang w:eastAsia="ko-KR"/>
              </w:rPr>
              <w:t>NOTE 2:</w:t>
            </w:r>
            <w:r w:rsidRPr="00165A6E">
              <w:rPr>
                <w:lang w:eastAsia="ko-KR"/>
              </w:rPr>
              <w:tab/>
              <w:t>Void.</w:t>
            </w:r>
          </w:p>
          <w:p w14:paraId="1307E5B5" w14:textId="77777777" w:rsidR="0032234A" w:rsidRPr="00165A6E" w:rsidRDefault="004A61DD" w:rsidP="004A61DD">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30F18207"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.5.3.1.</w:t>
      </w:r>
    </w:p>
    <w:p w14:paraId="195AA727" w14:textId="77777777" w:rsidR="0032234A" w:rsidRPr="00165A6E" w:rsidRDefault="0032234A">
      <w:pPr>
        <w:pStyle w:val="H6"/>
      </w:pPr>
      <w:bookmarkStart w:id="127" w:name="_CR6_5_3_2_4"/>
      <w:r w:rsidRPr="00165A6E">
        <w:lastRenderedPageBreak/>
        <w:t>6.5.3.2.4</w:t>
      </w:r>
      <w:r w:rsidRPr="00165A6E">
        <w:tab/>
        <w:t>Test description</w:t>
      </w:r>
    </w:p>
    <w:p w14:paraId="45CB5211" w14:textId="77777777" w:rsidR="0032234A" w:rsidRPr="00165A6E" w:rsidRDefault="0032234A">
      <w:pPr>
        <w:pStyle w:val="H6"/>
      </w:pPr>
      <w:bookmarkStart w:id="128" w:name="_CR6_5_3_2_4_1"/>
      <w:bookmarkEnd w:id="127"/>
      <w:r w:rsidRPr="00165A6E">
        <w:t>6.5.3.2.4.1</w:t>
      </w:r>
      <w:r w:rsidRPr="00165A6E">
        <w:tab/>
      </w:r>
      <w:r w:rsidRPr="00165A6E">
        <w:rPr>
          <w:snapToGrid w:val="0"/>
        </w:rPr>
        <w:t>Initial conditions</w:t>
      </w:r>
    </w:p>
    <w:bookmarkEnd w:id="128"/>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9" w:name="_CRTable6_5_3_2_4_11"/>
      <w:r w:rsidRPr="00165A6E">
        <w:t xml:space="preserve">Table </w:t>
      </w:r>
      <w:bookmarkEnd w:id="129"/>
      <w:r w:rsidRPr="00165A6E">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69635542"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1F79989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FB6E43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32234A" w:rsidRPr="00165A6E"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65A6E"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65A6E" w:rsidRDefault="0032234A">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65A6E" w:rsidRDefault="0032234A">
            <w:pPr>
              <w:pStyle w:val="TAH"/>
            </w:pPr>
            <w:r w:rsidRPr="00165A6E">
              <w:t>RB allocation</w:t>
            </w:r>
          </w:p>
          <w:p w14:paraId="183C9902" w14:textId="77777777" w:rsidR="0032234A" w:rsidRPr="00165A6E" w:rsidRDefault="0032234A">
            <w:pPr>
              <w:pStyle w:val="TAH"/>
            </w:pPr>
            <w:r w:rsidRPr="00165A6E">
              <w:t>(NOTE 1)</w:t>
            </w:r>
          </w:p>
        </w:tc>
      </w:tr>
      <w:tr w:rsidR="00F04609" w:rsidRPr="00165A6E"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65A6E" w:rsidRDefault="00F04609" w:rsidP="00F04609">
            <w:pPr>
              <w:pStyle w:val="TAC"/>
            </w:pPr>
            <w:r w:rsidRPr="00165A6E">
              <w:t>1</w:t>
            </w:r>
          </w:p>
          <w:p w14:paraId="4C47B02B" w14:textId="6D4D860C" w:rsidR="00F04609" w:rsidRPr="00165A6E" w:rsidRDefault="00F04609" w:rsidP="00F04609">
            <w:pPr>
              <w:pStyle w:val="TAC"/>
            </w:pPr>
            <w:r w:rsidRPr="00165A6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6FE18F86" w:rsidR="00F04609" w:rsidRPr="00165A6E" w:rsidRDefault="00F04609" w:rsidP="00F04609">
            <w:pPr>
              <w:pStyle w:val="TAC"/>
            </w:pPr>
            <w:r w:rsidRPr="00165A6E">
              <w:t>Inner_Full for PC2, PC3, PC4, PC5</w:t>
            </w:r>
            <w:r w:rsidR="00315109" w:rsidRPr="00165A6E">
              <w:t>, PC6</w:t>
            </w:r>
            <w:r w:rsidRPr="00165A6E">
              <w:t xml:space="preserve"> and PC7</w:t>
            </w:r>
          </w:p>
          <w:p w14:paraId="2756E241" w14:textId="03BC65C4" w:rsidR="00F04609" w:rsidRPr="00165A6E" w:rsidRDefault="00F04609" w:rsidP="00F04609">
            <w:pPr>
              <w:pStyle w:val="TAC"/>
            </w:pPr>
            <w:r w:rsidRPr="00165A6E">
              <w:t>Inner_Full_Region1 for PC1</w:t>
            </w:r>
          </w:p>
        </w:tc>
      </w:tr>
      <w:tr w:rsidR="00F04609" w:rsidRPr="00165A6E"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65A6E" w:rsidRDefault="00F04609" w:rsidP="00F04609">
            <w:pPr>
              <w:pStyle w:val="TAC"/>
            </w:pPr>
            <w:r w:rsidRPr="00165A6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04C15637" w:rsidR="00F04609" w:rsidRPr="00165A6E" w:rsidRDefault="00F04609" w:rsidP="00F04609">
            <w:pPr>
              <w:pStyle w:val="TAC"/>
            </w:pPr>
            <w:r w:rsidRPr="00165A6E">
              <w:t>Inner_1RB for PC2, PC3, PC4, PC5</w:t>
            </w:r>
            <w:r w:rsidR="00315109" w:rsidRPr="00165A6E">
              <w:t>, PC6</w:t>
            </w:r>
            <w:r w:rsidRPr="00165A6E">
              <w:t xml:space="preserve"> and PC7</w:t>
            </w:r>
          </w:p>
          <w:p w14:paraId="550F1B03" w14:textId="77777777" w:rsidR="00F04609" w:rsidRPr="00165A6E" w:rsidRDefault="00F04609" w:rsidP="00F04609">
            <w:pPr>
              <w:pStyle w:val="TAC"/>
            </w:pPr>
            <w:r w:rsidRPr="00165A6E">
              <w:t>Inner_Partial for PC1</w:t>
            </w:r>
          </w:p>
          <w:p w14:paraId="391C9C9F" w14:textId="3F8C35A1" w:rsidR="00F04609" w:rsidRPr="00165A6E" w:rsidRDefault="00F04609" w:rsidP="00F04609">
            <w:pPr>
              <w:pStyle w:val="TAC"/>
              <w:rPr>
                <w:strike/>
              </w:rPr>
            </w:pPr>
            <w:r w:rsidRPr="00165A6E">
              <w:t>(NOTE 3)</w:t>
            </w:r>
          </w:p>
        </w:tc>
      </w:tr>
      <w:tr w:rsidR="00F04609" w:rsidRPr="00165A6E"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45296C55" w:rsidR="00F04609" w:rsidRPr="00165A6E" w:rsidRDefault="00F04609" w:rsidP="00F04609">
            <w:pPr>
              <w:pStyle w:val="TAN"/>
            </w:pPr>
            <w:r w:rsidRPr="00165A6E">
              <w:t>NOTE 1:</w:t>
            </w:r>
            <w:r w:rsidRPr="00165A6E">
              <w:tab/>
              <w:t>The specific configuration of each RB allocation is defined in Table 6.1-1 for PC2, PC3, PC4, PC5</w:t>
            </w:r>
            <w:r w:rsidR="00315109" w:rsidRPr="00165A6E">
              <w:t>, PC6</w:t>
            </w:r>
            <w:r w:rsidRPr="00165A6E">
              <w:t xml:space="preserve"> and PC7 or Table 6.1-2 for PC1.</w:t>
            </w:r>
          </w:p>
          <w:p w14:paraId="2FA052FA"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F04609" w:rsidRPr="00165A6E" w:rsidRDefault="00F04609" w:rsidP="00F04609">
            <w:pPr>
              <w:pStyle w:val="TAN"/>
            </w:pPr>
            <w:r w:rsidRPr="00165A6E">
              <w:t>NOTE 3:</w:t>
            </w:r>
            <w:r w:rsidRPr="00165A6E">
              <w:tab/>
              <w:t>When testing Low range configure uplink RB to Inner_1RB_Left for PC2, PC3, PC4</w:t>
            </w:r>
            <w:r w:rsidR="00315109" w:rsidRPr="00165A6E">
              <w:t>, PC5</w:t>
            </w:r>
            <w:r w:rsidRPr="00165A6E">
              <w:t xml:space="preserve"> and </w:t>
            </w:r>
            <w:r w:rsidR="00315109" w:rsidRPr="00165A6E">
              <w:t>PC6</w:t>
            </w:r>
            <w:r w:rsidRPr="00165A6E">
              <w:t xml:space="preserve"> or Inner_Partial_Left_Region1 for PC1 and when testing High range configure uplink RB to Inner_1RB_Right for PC2, PC3, PC4</w:t>
            </w:r>
            <w:r w:rsidR="00315109" w:rsidRPr="00165A6E">
              <w:t>, PC5</w:t>
            </w:r>
            <w:r w:rsidRPr="00165A6E">
              <w:t xml:space="preserve"> and </w:t>
            </w:r>
            <w:r w:rsidR="00315109" w:rsidRPr="00165A6E">
              <w:t>PC6</w:t>
            </w:r>
            <w:r w:rsidRPr="00165A6E">
              <w:t xml:space="preserve"> or Inner_Partial_Right_Region1 for PC1.</w:t>
            </w:r>
          </w:p>
          <w:p w14:paraId="349C078E" w14:textId="747CD2F7" w:rsidR="00F04609" w:rsidRPr="00165A6E" w:rsidRDefault="00F04609" w:rsidP="00F04609">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750956BC" w:rsidR="0032234A" w:rsidRPr="00165A6E" w:rsidRDefault="0032234A">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086297CC"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F761A52" w14:textId="167E4CDB" w:rsidR="0032234A" w:rsidRPr="00165A6E" w:rsidRDefault="0032234A">
      <w:pPr>
        <w:pStyle w:val="B1"/>
      </w:pPr>
      <w:r w:rsidRPr="00165A6E">
        <w:t>3.</w:t>
      </w:r>
      <w:r w:rsidRPr="00165A6E">
        <w:tab/>
        <w:t>Downlink signals are initially set up according to Annex C, and uplink signals according to Annex G.</w:t>
      </w:r>
    </w:p>
    <w:p w14:paraId="10DC8B5E" w14:textId="0C0352EA" w:rsidR="0032234A" w:rsidRPr="00165A6E" w:rsidRDefault="0032234A">
      <w:pPr>
        <w:pStyle w:val="B1"/>
      </w:pPr>
      <w:r w:rsidRPr="00165A6E">
        <w:t>4.</w:t>
      </w:r>
      <w:r w:rsidRPr="00165A6E">
        <w:tab/>
        <w:t>The UL Reference Measurement channels are set according to Table 6.5.3.2.4.1-1</w:t>
      </w:r>
    </w:p>
    <w:p w14:paraId="77DB44E0" w14:textId="77777777" w:rsidR="0032234A" w:rsidRPr="00165A6E" w:rsidRDefault="0032234A">
      <w:pPr>
        <w:pStyle w:val="B1"/>
      </w:pPr>
      <w:r w:rsidRPr="00165A6E">
        <w:t>5.</w:t>
      </w:r>
      <w:r w:rsidRPr="00165A6E">
        <w:tab/>
        <w:t>Propagation conditions are set according to Annex B.0.</w:t>
      </w:r>
    </w:p>
    <w:p w14:paraId="31EE3A44" w14:textId="0A380988"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.5.3.2.4.3.</w:t>
      </w:r>
    </w:p>
    <w:p w14:paraId="1B3E03F8" w14:textId="77777777" w:rsidR="0032234A" w:rsidRPr="00165A6E" w:rsidRDefault="0032234A">
      <w:pPr>
        <w:pStyle w:val="H6"/>
        <w:rPr>
          <w:snapToGrid w:val="0"/>
        </w:rPr>
      </w:pPr>
      <w:bookmarkStart w:id="130" w:name="_CR6_5_3_2_4_2"/>
      <w:r w:rsidRPr="00165A6E">
        <w:t>6.5.3.2.4.2</w:t>
      </w:r>
      <w:r w:rsidRPr="00165A6E">
        <w:tab/>
      </w:r>
      <w:r w:rsidRPr="00165A6E">
        <w:rPr>
          <w:snapToGrid w:val="0"/>
        </w:rPr>
        <w:t>Test procedure</w:t>
      </w:r>
    </w:p>
    <w:bookmarkEnd w:id="130"/>
    <w:p w14:paraId="352AFC96" w14:textId="74713DE0" w:rsidR="0032234A" w:rsidRPr="00165A6E" w:rsidRDefault="0032234A">
      <w:pPr>
        <w:pStyle w:val="B1"/>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
      </w:pPr>
      <w:r w:rsidRPr="00165A6E">
        <w:lastRenderedPageBreak/>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60E38770"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2169032B"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D41DB08" w14:textId="6C3F4DAB"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20344678" w:rsidR="0032234A" w:rsidRPr="00165A6E" w:rsidRDefault="008A7419" w:rsidP="008A7419">
      <w:pPr>
        <w:pStyle w:val="B2"/>
      </w:pPr>
      <w:r>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13F2E6D7" w14:textId="77777777" w:rsidR="0032234A" w:rsidRPr="00165A6E" w:rsidRDefault="0032234A">
      <w:pPr>
        <w:pStyle w:val="B2"/>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22BDC8F7"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769081F8"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31" w:name="_CR6_5_3_2_4_3"/>
      <w:r w:rsidRPr="00165A6E">
        <w:t>6.5.3.2.4.3</w:t>
      </w:r>
      <w:r w:rsidRPr="00165A6E">
        <w:tab/>
      </w:r>
      <w:r w:rsidRPr="00165A6E">
        <w:rPr>
          <w:snapToGrid w:val="0"/>
        </w:rPr>
        <w:t>Message contents</w:t>
      </w:r>
    </w:p>
    <w:bookmarkEnd w:id="131"/>
    <w:p w14:paraId="14E0FB82" w14:textId="4DC81FD2"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32" w:name="_CR6_5_3_2_5"/>
      <w:r w:rsidRPr="00165A6E">
        <w:rPr>
          <w:snapToGrid w:val="0"/>
        </w:rPr>
        <w:lastRenderedPageBreak/>
        <w:t>6.5.3.2.5</w:t>
      </w:r>
      <w:r w:rsidRPr="00165A6E">
        <w:rPr>
          <w:snapToGrid w:val="0"/>
        </w:rPr>
        <w:tab/>
      </w:r>
      <w:r w:rsidRPr="00165A6E">
        <w:t>Test requirement</w:t>
      </w:r>
    </w:p>
    <w:bookmarkEnd w:id="132"/>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3" w:name="_CRTable6_5_3_2_51"/>
      <w:r w:rsidRPr="00165A6E">
        <w:t xml:space="preserve">Table </w:t>
      </w:r>
      <w:bookmarkEnd w:id="133"/>
      <w:r w:rsidRPr="00165A6E">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65A6E" w:rsidRDefault="0032234A">
            <w:pPr>
              <w:pStyle w:val="TAC"/>
              <w:rPr>
                <w:rFonts w:cs="Arial"/>
                <w:szCs w:val="16"/>
                <w:lang w:eastAsia="ko-KR"/>
              </w:rPr>
            </w:pPr>
          </w:p>
        </w:tc>
      </w:tr>
      <w:tr w:rsidR="004A61DD" w:rsidRPr="00165A6E"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65A6E" w:rsidRDefault="0032234A">
            <w:pPr>
              <w:pStyle w:val="TAC"/>
              <w:rPr>
                <w:rFonts w:cs="Arial"/>
                <w:szCs w:val="16"/>
                <w:lang w:eastAsia="ko-KR"/>
              </w:rPr>
            </w:pPr>
          </w:p>
        </w:tc>
      </w:tr>
      <w:tr w:rsidR="00892580" w:rsidRPr="00165A6E"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4" w:name="_Toc21026611"/>
      <w:bookmarkStart w:id="135" w:name="_Toc27743862"/>
      <w:bookmarkStart w:id="136" w:name="_Toc36197035"/>
      <w:bookmarkStart w:id="137" w:name="_Toc36197727"/>
      <w:r w:rsidRPr="00165A6E">
        <w:t>6.5.3.</w:t>
      </w:r>
      <w:r w:rsidRPr="00165A6E">
        <w:rPr>
          <w:rFonts w:eastAsia="SimSun"/>
        </w:rPr>
        <w:t>2_1</w:t>
      </w:r>
      <w:r w:rsidRPr="00165A6E">
        <w:tab/>
        <w:t>Spurious emission band UE co-existence with Power Boost</w:t>
      </w:r>
    </w:p>
    <w:p w14:paraId="7A47387E" w14:textId="79980DD1" w:rsidR="00AC24D3" w:rsidRPr="00165A6E" w:rsidRDefault="00D2021D" w:rsidP="00AC24D3">
      <w:pPr>
        <w:pStyle w:val="EditorsNote"/>
      </w:pPr>
      <w:r>
        <w:t>Editor's note:</w:t>
      </w:r>
      <w:r>
        <w:tab/>
      </w:r>
      <w:r w:rsidR="00AC24D3" w:rsidRPr="00165A6E">
        <w:t>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7B920E59"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77B5A596" w14:textId="77777777" w:rsidR="000B7E77" w:rsidRPr="00165A6E" w:rsidRDefault="000B7E77" w:rsidP="000B7E77">
      <w:pPr>
        <w:pStyle w:val="H6"/>
      </w:pPr>
      <w:bookmarkStart w:id="138" w:name="_CR6_5_3_2_1_1"/>
      <w:r w:rsidRPr="00165A6E">
        <w:t>6.5.3.2_1.1</w:t>
      </w:r>
      <w:r w:rsidRPr="00165A6E">
        <w:tab/>
        <w:t>Test purpose</w:t>
      </w:r>
    </w:p>
    <w:bookmarkEnd w:id="138"/>
    <w:p w14:paraId="0E9E7045" w14:textId="11943C42" w:rsidR="000B7E77" w:rsidRPr="00165A6E" w:rsidRDefault="000B7E77" w:rsidP="000B7E77">
      <w:r w:rsidRPr="00165A6E">
        <w:t xml:space="preserve">Same as </w:t>
      </w:r>
      <w:r w:rsidR="00D2021D" w:rsidRPr="00165A6E">
        <w:t>clause</w:t>
      </w:r>
      <w:r w:rsidR="00D2021D">
        <w:t> </w:t>
      </w:r>
      <w:r w:rsidR="00D2021D" w:rsidRPr="00165A6E">
        <w:t>6</w:t>
      </w:r>
      <w:r w:rsidRPr="00165A6E">
        <w:t>.5.3.2.1.</w:t>
      </w:r>
    </w:p>
    <w:p w14:paraId="6F45B572" w14:textId="77777777" w:rsidR="000B7E77" w:rsidRPr="00165A6E" w:rsidRDefault="000B7E77" w:rsidP="000B7E77">
      <w:pPr>
        <w:pStyle w:val="H6"/>
      </w:pPr>
      <w:bookmarkStart w:id="139" w:name="_CR6_5_3_2_1_2"/>
      <w:r w:rsidRPr="00165A6E">
        <w:lastRenderedPageBreak/>
        <w:t>6.5.3.2_1.2</w:t>
      </w:r>
      <w:r w:rsidRPr="00165A6E">
        <w:tab/>
        <w:t>Test applicability</w:t>
      </w:r>
    </w:p>
    <w:bookmarkEnd w:id="139"/>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40" w:name="_CR6_5_3_2_1_3"/>
      <w:r w:rsidRPr="00165A6E">
        <w:t>6.5.3.2_1.3</w:t>
      </w:r>
      <w:r w:rsidRPr="00165A6E">
        <w:tab/>
        <w:t>Minimum conformance requirements</w:t>
      </w:r>
    </w:p>
    <w:bookmarkEnd w:id="140"/>
    <w:p w14:paraId="6097EA44" w14:textId="21352807" w:rsidR="000B7E77" w:rsidRPr="00165A6E" w:rsidRDefault="000B7E77" w:rsidP="000B7E77">
      <w:r w:rsidRPr="00165A6E">
        <w:t xml:space="preserve">Same as </w:t>
      </w:r>
      <w:r w:rsidR="00D2021D" w:rsidRPr="00165A6E">
        <w:t>clause</w:t>
      </w:r>
      <w:r w:rsidR="00D2021D">
        <w:t> </w:t>
      </w:r>
      <w:r w:rsidR="00D2021D" w:rsidRPr="00165A6E">
        <w:t>6</w:t>
      </w:r>
      <w:r w:rsidRPr="00165A6E">
        <w:t>.5.3.2.3.</w:t>
      </w:r>
    </w:p>
    <w:p w14:paraId="3F0325DE" w14:textId="77777777" w:rsidR="000B7E77" w:rsidRPr="00165A6E" w:rsidRDefault="000B7E77" w:rsidP="000B7E77">
      <w:pPr>
        <w:pStyle w:val="H6"/>
      </w:pPr>
      <w:bookmarkStart w:id="141" w:name="_CR6_5_3_2_1_4"/>
      <w:r w:rsidRPr="00165A6E">
        <w:t>6.5.3.2_1.4</w:t>
      </w:r>
      <w:r w:rsidRPr="00165A6E">
        <w:tab/>
        <w:t>Test description</w:t>
      </w:r>
    </w:p>
    <w:p w14:paraId="76D09674" w14:textId="77777777" w:rsidR="000B7E77" w:rsidRPr="00165A6E" w:rsidRDefault="000B7E77" w:rsidP="000B7E77">
      <w:pPr>
        <w:pStyle w:val="H6"/>
      </w:pPr>
      <w:bookmarkStart w:id="142" w:name="_CR6_5_3_2_1_4_1"/>
      <w:bookmarkEnd w:id="141"/>
      <w:r w:rsidRPr="00165A6E">
        <w:t>6.5.3.2_1.4.1</w:t>
      </w:r>
      <w:r w:rsidRPr="00165A6E">
        <w:tab/>
      </w:r>
      <w:r w:rsidRPr="00165A6E">
        <w:rPr>
          <w:snapToGrid w:val="0"/>
        </w:rPr>
        <w:t>Initial conditions</w:t>
      </w:r>
    </w:p>
    <w:bookmarkEnd w:id="142"/>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3" w:name="_CRTable6_5_3_2_1_1_4_11"/>
      <w:r w:rsidRPr="00165A6E">
        <w:t xml:space="preserve">Table </w:t>
      </w:r>
      <w:bookmarkEnd w:id="143"/>
      <w:r w:rsidRPr="00165A6E">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4367ED">
        <w:trPr>
          <w:jc w:val="center"/>
        </w:trPr>
        <w:tc>
          <w:tcPr>
            <w:tcW w:w="5000" w:type="pct"/>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4367ED">
        <w:trPr>
          <w:jc w:val="center"/>
        </w:trPr>
        <w:tc>
          <w:tcPr>
            <w:tcW w:w="2683" w:type="pct"/>
            <w:gridSpan w:val="5"/>
          </w:tcPr>
          <w:p w14:paraId="1FE5210F" w14:textId="753E1260"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4367ED">
        <w:trPr>
          <w:jc w:val="center"/>
        </w:trPr>
        <w:tc>
          <w:tcPr>
            <w:tcW w:w="2683" w:type="pct"/>
            <w:gridSpan w:val="5"/>
          </w:tcPr>
          <w:p w14:paraId="7CCF6936" w14:textId="4EC19D52"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4367ED">
        <w:trPr>
          <w:jc w:val="center"/>
        </w:trPr>
        <w:tc>
          <w:tcPr>
            <w:tcW w:w="2683" w:type="pct"/>
            <w:gridSpan w:val="5"/>
          </w:tcPr>
          <w:p w14:paraId="76CF7FBA" w14:textId="79EBE707"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4367ED">
        <w:trPr>
          <w:jc w:val="center"/>
        </w:trPr>
        <w:tc>
          <w:tcPr>
            <w:tcW w:w="2683" w:type="pct"/>
            <w:gridSpan w:val="5"/>
          </w:tcPr>
          <w:p w14:paraId="3205C3A2" w14:textId="77777777" w:rsidR="000B7E77" w:rsidRPr="00165A6E" w:rsidRDefault="000B7E77" w:rsidP="004367ED">
            <w:pPr>
              <w:pStyle w:val="TAL"/>
            </w:pPr>
            <w:r w:rsidRPr="00165A6E">
              <w:t>Test SCS as specified in Table 5.3.5-1</w:t>
            </w:r>
          </w:p>
        </w:tc>
        <w:tc>
          <w:tcPr>
            <w:tcW w:w="2317" w:type="pct"/>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4367ED">
        <w:trPr>
          <w:jc w:val="center"/>
        </w:trPr>
        <w:tc>
          <w:tcPr>
            <w:tcW w:w="5000" w:type="pct"/>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4367ED">
        <w:trPr>
          <w:jc w:val="center"/>
        </w:trPr>
        <w:tc>
          <w:tcPr>
            <w:tcW w:w="421" w:type="pct"/>
          </w:tcPr>
          <w:p w14:paraId="384046AA" w14:textId="77777777" w:rsidR="000B7E77" w:rsidRPr="00165A6E" w:rsidRDefault="000B7E77" w:rsidP="004367ED">
            <w:pPr>
              <w:pStyle w:val="TAH"/>
            </w:pPr>
            <w:r w:rsidRPr="00165A6E">
              <w:t>Test ID</w:t>
            </w:r>
          </w:p>
        </w:tc>
        <w:tc>
          <w:tcPr>
            <w:tcW w:w="548" w:type="pct"/>
            <w:tcBorders>
              <w:bottom w:val="single" w:sz="4" w:space="0" w:color="auto"/>
            </w:tcBorders>
          </w:tcPr>
          <w:p w14:paraId="14E3B323" w14:textId="77777777" w:rsidR="000B7E77" w:rsidRPr="00165A6E" w:rsidRDefault="000B7E77" w:rsidP="004367ED">
            <w:pPr>
              <w:pStyle w:val="TAH"/>
            </w:pPr>
            <w:r w:rsidRPr="00165A6E">
              <w:t>ChBw</w:t>
            </w:r>
          </w:p>
        </w:tc>
        <w:tc>
          <w:tcPr>
            <w:tcW w:w="497" w:type="pct"/>
            <w:tcBorders>
              <w:bottom w:val="single" w:sz="4" w:space="0" w:color="auto"/>
            </w:tcBorders>
          </w:tcPr>
          <w:p w14:paraId="7E5C1536" w14:textId="77777777" w:rsidR="000B7E77" w:rsidRPr="00165A6E" w:rsidRDefault="000B7E77" w:rsidP="004367ED">
            <w:pPr>
              <w:pStyle w:val="TAH"/>
            </w:pPr>
            <w:r w:rsidRPr="00165A6E">
              <w:t>SCS</w:t>
            </w:r>
          </w:p>
        </w:tc>
        <w:tc>
          <w:tcPr>
            <w:tcW w:w="948" w:type="pct"/>
          </w:tcPr>
          <w:p w14:paraId="2DA6AE1B" w14:textId="77777777" w:rsidR="000B7E77" w:rsidRPr="00165A6E" w:rsidRDefault="000B7E77" w:rsidP="004367ED">
            <w:pPr>
              <w:pStyle w:val="TAH"/>
            </w:pPr>
            <w:r w:rsidRPr="00165A6E">
              <w:t>Downlink Configuration</w:t>
            </w:r>
          </w:p>
        </w:tc>
        <w:tc>
          <w:tcPr>
            <w:tcW w:w="2586" w:type="pct"/>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4367ED">
        <w:trPr>
          <w:jc w:val="center"/>
        </w:trPr>
        <w:tc>
          <w:tcPr>
            <w:tcW w:w="421" w:type="pct"/>
          </w:tcPr>
          <w:p w14:paraId="50481ADB" w14:textId="77777777" w:rsidR="000B7E77" w:rsidRPr="00165A6E" w:rsidRDefault="000B7E77" w:rsidP="004367ED">
            <w:pPr>
              <w:pStyle w:val="TAH"/>
            </w:pPr>
          </w:p>
        </w:tc>
        <w:tc>
          <w:tcPr>
            <w:tcW w:w="548" w:type="pct"/>
            <w:tcBorders>
              <w:bottom w:val="single" w:sz="4" w:space="0" w:color="auto"/>
            </w:tcBorders>
          </w:tcPr>
          <w:p w14:paraId="793B221D" w14:textId="77777777" w:rsidR="000B7E77" w:rsidRPr="00165A6E" w:rsidRDefault="000B7E77" w:rsidP="004367ED">
            <w:pPr>
              <w:pStyle w:val="TAC"/>
            </w:pPr>
          </w:p>
        </w:tc>
        <w:tc>
          <w:tcPr>
            <w:tcW w:w="497" w:type="pct"/>
            <w:tcBorders>
              <w:bottom w:val="nil"/>
            </w:tcBorders>
          </w:tcPr>
          <w:p w14:paraId="6C98BB94" w14:textId="77777777" w:rsidR="000B7E77" w:rsidRPr="00165A6E" w:rsidRDefault="000B7E77" w:rsidP="004367ED">
            <w:pPr>
              <w:pStyle w:val="TAC"/>
            </w:pPr>
            <w:r w:rsidRPr="00165A6E">
              <w:t>Default</w:t>
            </w:r>
          </w:p>
        </w:tc>
        <w:tc>
          <w:tcPr>
            <w:tcW w:w="948" w:type="pct"/>
            <w:vMerge w:val="restart"/>
          </w:tcPr>
          <w:p w14:paraId="3A60FF26" w14:textId="77777777" w:rsidR="000B7E77" w:rsidRPr="00165A6E" w:rsidRDefault="000B7E77" w:rsidP="004367ED">
            <w:pPr>
              <w:pStyle w:val="TAC"/>
            </w:pPr>
            <w:r w:rsidRPr="00165A6E">
              <w:rPr>
                <w:rFonts w:eastAsia="Yu Mincho"/>
              </w:rPr>
              <w:t>-</w:t>
            </w:r>
          </w:p>
        </w:tc>
        <w:tc>
          <w:tcPr>
            <w:tcW w:w="1207" w:type="pct"/>
            <w:gridSpan w:val="2"/>
          </w:tcPr>
          <w:p w14:paraId="36291B50" w14:textId="77777777" w:rsidR="000B7E77" w:rsidRPr="00165A6E" w:rsidRDefault="000B7E77" w:rsidP="004367ED">
            <w:pPr>
              <w:pStyle w:val="TAH"/>
            </w:pPr>
            <w:r w:rsidRPr="00165A6E">
              <w:t>Modulation</w:t>
            </w:r>
          </w:p>
        </w:tc>
        <w:tc>
          <w:tcPr>
            <w:tcW w:w="1379" w:type="pct"/>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4367ED">
        <w:trPr>
          <w:jc w:val="center"/>
        </w:trPr>
        <w:tc>
          <w:tcPr>
            <w:tcW w:w="421" w:type="pct"/>
          </w:tcPr>
          <w:p w14:paraId="6C823882"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497" w:type="pct"/>
            <w:tcBorders>
              <w:top w:val="nil"/>
              <w:bottom w:val="nil"/>
            </w:tcBorders>
          </w:tcPr>
          <w:p w14:paraId="61D3E1F8" w14:textId="77777777" w:rsidR="000B7E77" w:rsidRPr="00165A6E" w:rsidRDefault="000B7E77" w:rsidP="004367ED">
            <w:pPr>
              <w:pStyle w:val="TAC"/>
            </w:pPr>
          </w:p>
        </w:tc>
        <w:tc>
          <w:tcPr>
            <w:tcW w:w="948" w:type="pct"/>
            <w:vMerge/>
            <w:tcBorders>
              <w:bottom w:val="nil"/>
            </w:tcBorders>
          </w:tcPr>
          <w:p w14:paraId="1890DE62" w14:textId="77777777" w:rsidR="000B7E77" w:rsidRPr="00165A6E" w:rsidRDefault="000B7E77" w:rsidP="004367ED">
            <w:pPr>
              <w:pStyle w:val="TAC"/>
            </w:pPr>
          </w:p>
        </w:tc>
        <w:tc>
          <w:tcPr>
            <w:tcW w:w="1207" w:type="pct"/>
            <w:gridSpan w:val="2"/>
            <w:tcBorders>
              <w:bottom w:val="nil"/>
            </w:tcBorders>
          </w:tcPr>
          <w:p w14:paraId="08B00FAD" w14:textId="77777777" w:rsidR="000B7E77" w:rsidRPr="00165A6E" w:rsidRDefault="000B7E77" w:rsidP="004367ED">
            <w:pPr>
              <w:pStyle w:val="TAC"/>
            </w:pPr>
            <w:r w:rsidRPr="00165A6E">
              <w:t>DFT-s-OFDM QPSK</w:t>
            </w:r>
          </w:p>
        </w:tc>
        <w:tc>
          <w:tcPr>
            <w:tcW w:w="1379" w:type="pct"/>
            <w:tcBorders>
              <w:bottom w:val="nil"/>
            </w:tcBorders>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4367ED">
        <w:trPr>
          <w:jc w:val="center"/>
        </w:trPr>
        <w:tc>
          <w:tcPr>
            <w:tcW w:w="421" w:type="pct"/>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tcPr>
          <w:p w14:paraId="02EA38CC"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4367ED">
        <w:trPr>
          <w:jc w:val="center"/>
        </w:trPr>
        <w:tc>
          <w:tcPr>
            <w:tcW w:w="421" w:type="pct"/>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tcPr>
          <w:p w14:paraId="56EE2851"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4367ED">
        <w:trPr>
          <w:jc w:val="center"/>
        </w:trPr>
        <w:tc>
          <w:tcPr>
            <w:tcW w:w="421" w:type="pct"/>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tcPr>
          <w:p w14:paraId="08EC27D9"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4367ED">
        <w:trPr>
          <w:jc w:val="center"/>
        </w:trPr>
        <w:tc>
          <w:tcPr>
            <w:tcW w:w="5000" w:type="pct"/>
            <w:gridSpan w:val="7"/>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AB7713F" w:rsidR="000B7E77" w:rsidRPr="00165A6E" w:rsidRDefault="000B7E77" w:rsidP="000B7E77">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2E7DC07A"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9FF27B9"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1CA395AA" w14:textId="20D6F252" w:rsidR="000B7E77" w:rsidRPr="00165A6E" w:rsidRDefault="000B7E77" w:rsidP="000B7E77">
      <w:pPr>
        <w:pStyle w:val="B1"/>
      </w:pPr>
      <w:r w:rsidRPr="00165A6E">
        <w:t>4.</w:t>
      </w:r>
      <w:r w:rsidRPr="00165A6E">
        <w:tab/>
        <w:t>The UL Reference Measurement channels are set according to Table 6.5.3.2.1_1.4.1-1.</w:t>
      </w:r>
    </w:p>
    <w:p w14:paraId="4AB149BD" w14:textId="77777777" w:rsidR="000B7E77" w:rsidRPr="00165A6E" w:rsidRDefault="000B7E77" w:rsidP="000B7E77">
      <w:pPr>
        <w:pStyle w:val="B1"/>
      </w:pPr>
      <w:r w:rsidRPr="00165A6E">
        <w:t>5.</w:t>
      </w:r>
      <w:r w:rsidRPr="00165A6E">
        <w:tab/>
        <w:t>Propagation conditions are set according to Annex B.0.</w:t>
      </w:r>
    </w:p>
    <w:p w14:paraId="0E66AD3B" w14:textId="10A6353A"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.5.3.2.1_1.4.3.</w:t>
      </w:r>
    </w:p>
    <w:p w14:paraId="1410748C" w14:textId="77777777" w:rsidR="000B7E77" w:rsidRPr="00165A6E" w:rsidRDefault="000B7E77" w:rsidP="000B7E77">
      <w:pPr>
        <w:pStyle w:val="H6"/>
        <w:rPr>
          <w:snapToGrid w:val="0"/>
        </w:rPr>
      </w:pPr>
      <w:bookmarkStart w:id="144" w:name="_CR6_5_3_2_1_4_2"/>
      <w:r w:rsidRPr="00165A6E">
        <w:lastRenderedPageBreak/>
        <w:t>6.5.3.2_1.4.2</w:t>
      </w:r>
      <w:r w:rsidRPr="00165A6E">
        <w:tab/>
      </w:r>
      <w:r w:rsidRPr="00165A6E">
        <w:rPr>
          <w:snapToGrid w:val="0"/>
        </w:rPr>
        <w:t>Test procedure</w:t>
      </w:r>
    </w:p>
    <w:bookmarkEnd w:id="144"/>
    <w:p w14:paraId="5653D69B" w14:textId="292F5121" w:rsidR="000B7E77" w:rsidRPr="00165A6E" w:rsidRDefault="000B7E77" w:rsidP="000B7E77">
      <w:r w:rsidRPr="00165A6E">
        <w:t xml:space="preserve">Same as </w:t>
      </w:r>
      <w:r w:rsidR="00D2021D" w:rsidRPr="00165A6E">
        <w:t>clause</w:t>
      </w:r>
      <w:r w:rsidR="00D2021D">
        <w:t> </w:t>
      </w:r>
      <w:r w:rsidR="00D2021D" w:rsidRPr="00165A6E">
        <w:t>6</w:t>
      </w:r>
      <w:r w:rsidRPr="00165A6E">
        <w:t>.5.3.2.4.2 with following exceptions:</w:t>
      </w:r>
    </w:p>
    <w:p w14:paraId="695CD78A" w14:textId="77777777" w:rsidR="000B7E77" w:rsidRPr="00165A6E" w:rsidRDefault="000B7E77" w:rsidP="000B7E77">
      <w:pPr>
        <w:pStyle w:val="B1"/>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5" w:name="_CR6_5_3_2_1_4_3"/>
      <w:r w:rsidRPr="00165A6E">
        <w:t>6.5.3.2_1.4.3</w:t>
      </w:r>
      <w:r w:rsidRPr="00165A6E">
        <w:tab/>
      </w:r>
      <w:r w:rsidRPr="00165A6E">
        <w:rPr>
          <w:snapToGrid w:val="0"/>
        </w:rPr>
        <w:t>Message contents</w:t>
      </w:r>
    </w:p>
    <w:bookmarkEnd w:id="145"/>
    <w:p w14:paraId="230362D7" w14:textId="652169F0" w:rsidR="000B7E77" w:rsidRPr="00165A6E" w:rsidRDefault="000B7E77" w:rsidP="000B7E77">
      <w:r w:rsidRPr="00165A6E">
        <w:t xml:space="preserve">Same as </w:t>
      </w:r>
      <w:r w:rsidR="00D2021D" w:rsidRPr="00165A6E">
        <w:t>clause</w:t>
      </w:r>
      <w:r w:rsidR="00D2021D">
        <w:t> </w:t>
      </w:r>
      <w:r w:rsidR="00D2021D" w:rsidRPr="00165A6E">
        <w:t>6</w:t>
      </w:r>
      <w:r w:rsidRPr="00165A6E">
        <w:t>.2.4_1.4.3.</w:t>
      </w:r>
    </w:p>
    <w:p w14:paraId="53F394F1" w14:textId="77777777" w:rsidR="000B7E77" w:rsidRPr="00165A6E" w:rsidRDefault="000B7E77" w:rsidP="000B7E77">
      <w:pPr>
        <w:pStyle w:val="H6"/>
      </w:pPr>
      <w:bookmarkStart w:id="146" w:name="_CR6_5_3_2_1_5"/>
      <w:r w:rsidRPr="00165A6E">
        <w:rPr>
          <w:snapToGrid w:val="0"/>
        </w:rPr>
        <w:t>6.5.3.2_1.5</w:t>
      </w:r>
      <w:r w:rsidRPr="00165A6E">
        <w:rPr>
          <w:snapToGrid w:val="0"/>
        </w:rPr>
        <w:tab/>
      </w:r>
      <w:r w:rsidRPr="00165A6E">
        <w:t>Test requirement</w:t>
      </w:r>
    </w:p>
    <w:bookmarkEnd w:id="146"/>
    <w:p w14:paraId="42A5BC4A" w14:textId="524283C4" w:rsidR="000B7E77" w:rsidRPr="00165A6E" w:rsidRDefault="000B7E77" w:rsidP="000B7E77">
      <w:r w:rsidRPr="00165A6E">
        <w:t xml:space="preserve">Same as </w:t>
      </w:r>
      <w:r w:rsidR="00D2021D" w:rsidRPr="00165A6E">
        <w:t>clause</w:t>
      </w:r>
      <w:r w:rsidR="00D2021D">
        <w:t> </w:t>
      </w:r>
      <w:r w:rsidR="00D2021D" w:rsidRPr="00165A6E">
        <w:t>6</w:t>
      </w:r>
      <w:r w:rsidRPr="00165A6E">
        <w:t>.3.2.5.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4"/>
      <w:bookmarkEnd w:id="135"/>
      <w:bookmarkEnd w:id="136"/>
      <w:bookmarkEnd w:id="137"/>
      <w:r w:rsidR="00FD6F7A" w:rsidRPr="00165A6E">
        <w:t>s</w:t>
      </w:r>
    </w:p>
    <w:p w14:paraId="45603CFB" w14:textId="4054190F" w:rsidR="006200D3" w:rsidRPr="00165A6E" w:rsidRDefault="00D2021D" w:rsidP="006200D3">
      <w:pPr>
        <w:pStyle w:val="EditorsNote"/>
      </w:pPr>
      <w:r>
        <w:t>Editor's note:</w:t>
      </w:r>
      <w:r>
        <w:tab/>
      </w:r>
      <w:bookmarkStart w:id="147" w:name="_Hlk120867365"/>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A23348C" w14:textId="5598DF67" w:rsidR="00F43B0F" w:rsidRPr="00165A6E" w:rsidRDefault="00F43B0F" w:rsidP="00F43B0F">
      <w:pPr>
        <w:pStyle w:val="H6"/>
      </w:pPr>
      <w:bookmarkStart w:id="148" w:name="_CR6_5_3_3_1"/>
      <w:bookmarkEnd w:id="147"/>
      <w:r w:rsidRPr="00165A6E">
        <w:t>6.5.3.3.1</w:t>
      </w:r>
      <w:r w:rsidRPr="00165A6E">
        <w:tab/>
        <w:t>Test purpose</w:t>
      </w:r>
    </w:p>
    <w:bookmarkEnd w:id="148"/>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9" w:name="_CR6_5_3_3_2"/>
      <w:r w:rsidRPr="00165A6E">
        <w:t>6.5.3.3.2</w:t>
      </w:r>
      <w:r w:rsidRPr="00165A6E">
        <w:tab/>
        <w:t>Test applicability</w:t>
      </w:r>
    </w:p>
    <w:bookmarkEnd w:id="149"/>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50" w:name="_CR6_5_3_3_3"/>
      <w:r w:rsidRPr="00165A6E">
        <w:t>6.5.3.3.3</w:t>
      </w:r>
      <w:r w:rsidRPr="00165A6E">
        <w:tab/>
        <w:t>Minimum conformance requirements</w:t>
      </w:r>
    </w:p>
    <w:bookmarkEnd w:id="150"/>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51" w:name="_CRTable6_5_3_3_31"/>
      <w:r w:rsidRPr="00165A6E">
        <w:t xml:space="preserve">Table </w:t>
      </w:r>
      <w:bookmarkEnd w:id="151"/>
      <w:r w:rsidRPr="00165A6E">
        <w:t>6.5.3.3.3-1:</w:t>
      </w:r>
      <w:r w:rsidR="004A61DD" w:rsidRPr="00165A6E">
        <w:t xml:space="preserve"> Void</w:t>
      </w:r>
    </w:p>
    <w:p w14:paraId="3023F149" w14:textId="77777777" w:rsidR="0032234A" w:rsidRPr="00165A6E" w:rsidRDefault="0032234A"/>
    <w:p w14:paraId="6DEC5CAD" w14:textId="6F2A07EB"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52" w:name="_CRTable6_5_3_3_32"/>
      <w:r w:rsidRPr="00165A6E">
        <w:rPr>
          <w:rFonts w:cs="v5.0.0"/>
        </w:rPr>
        <w:t xml:space="preserve">Table </w:t>
      </w:r>
      <w:bookmarkEnd w:id="15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058143BE" w14:textId="77777777" w:rsidTr="00975568">
        <w:trPr>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975568">
        <w:trPr>
          <w:jc w:val="center"/>
        </w:trPr>
        <w:tc>
          <w:tcPr>
            <w:tcW w:w="2152" w:type="dxa"/>
            <w:vAlign w:val="center"/>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vAlign w:val="center"/>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65A6E" w:rsidRDefault="004A61DD" w:rsidP="0003510D">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81B60BB" w:rsidR="004A61DD" w:rsidRPr="00165A6E" w:rsidRDefault="004A61DD" w:rsidP="004A61DD">
      <w:pPr>
        <w:rPr>
          <w:rFonts w:eastAsia="Malgun Gothic"/>
        </w:rPr>
      </w:pPr>
      <w:r w:rsidRPr="00165A6E">
        <w:rPr>
          <w:rFonts w:eastAsia="Malgun Gothic"/>
        </w:rPr>
        <w:t xml:space="preserve">When </w:t>
      </w:r>
      <w:r w:rsidR="00D2021D">
        <w:rPr>
          <w:rFonts w:eastAsia="Malgun Gothic"/>
        </w:rPr>
        <w:t>"</w:t>
      </w:r>
      <w:r w:rsidRPr="00165A6E">
        <w:rPr>
          <w:rFonts w:eastAsia="Malgun Gothic"/>
        </w:rPr>
        <w:t>NS_203</w:t>
      </w:r>
      <w:r w:rsidR="00D2021D">
        <w:rPr>
          <w:rFonts w:eastAsia="Malgun Gothic"/>
        </w:rPr>
        <w:t>"</w:t>
      </w:r>
      <w:r w:rsidRPr="00165A6E">
        <w:rPr>
          <w:rFonts w:eastAsia="Malgun Gothic"/>
        </w:rPr>
        <w:t xml:space="preserve">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3" w:name="_CRTable6_5_3_3_33"/>
      <w:r w:rsidRPr="00165A6E">
        <w:rPr>
          <w:rFonts w:eastAsia="Malgun Gothic"/>
        </w:rPr>
        <w:t xml:space="preserve">Table </w:t>
      </w:r>
      <w:bookmarkEnd w:id="15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65A6E" w14:paraId="157776BC" w14:textId="77777777" w:rsidTr="001E304E">
        <w:trPr>
          <w:cantSplit/>
          <w:trHeight w:val="631"/>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1E304E">
        <w:trPr>
          <w:trHeight w:val="340"/>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36E4AEE" w14:textId="77777777" w:rsidR="004A61DD" w:rsidRPr="00165A6E" w:rsidRDefault="004A61DD" w:rsidP="001E304E">
            <w:pPr>
              <w:pStyle w:val="TAC"/>
              <w:rPr>
                <w:rFonts w:eastAsia="Malgun Gothic"/>
              </w:rPr>
            </w:pPr>
            <w:r w:rsidRPr="00165A6E">
              <w:rPr>
                <w:rFonts w:eastAsia="Malgun Gothic"/>
              </w:rPr>
              <w:t>+1</w:t>
            </w:r>
          </w:p>
        </w:tc>
        <w:tc>
          <w:tcPr>
            <w:tcW w:w="0" w:type="auto"/>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6BD66DCE"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.5.3.2.</w:t>
      </w:r>
    </w:p>
    <w:p w14:paraId="160F11A4" w14:textId="77777777" w:rsidR="0032234A" w:rsidRPr="00165A6E" w:rsidRDefault="0032234A">
      <w:pPr>
        <w:pStyle w:val="H6"/>
      </w:pPr>
      <w:bookmarkStart w:id="154" w:name="_CR6_5_3_3_4"/>
      <w:r w:rsidRPr="00165A6E">
        <w:t>6.5.3.3.4</w:t>
      </w:r>
      <w:r w:rsidRPr="00165A6E">
        <w:tab/>
        <w:t>Test description</w:t>
      </w:r>
    </w:p>
    <w:p w14:paraId="5B247D32" w14:textId="77777777" w:rsidR="0032234A" w:rsidRPr="00165A6E" w:rsidRDefault="0032234A">
      <w:pPr>
        <w:pStyle w:val="H6"/>
      </w:pPr>
      <w:bookmarkStart w:id="155" w:name="_CR6_5_3_3_4_1"/>
      <w:bookmarkEnd w:id="154"/>
      <w:r w:rsidRPr="00165A6E">
        <w:t>6.5.3.3.4.1</w:t>
      </w:r>
      <w:r w:rsidRPr="00165A6E">
        <w:tab/>
      </w:r>
      <w:r w:rsidRPr="00165A6E">
        <w:rPr>
          <w:snapToGrid w:val="0"/>
        </w:rPr>
        <w:t>Initial conditions</w:t>
      </w:r>
    </w:p>
    <w:bookmarkEnd w:id="155"/>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t xml:space="preserve">Table 6.5.3.3.4.1-1: Test Configuration </w:t>
      </w:r>
      <w:bookmarkStart w:id="156" w:name="_CRTable6_5_3_3_4_11"/>
      <w:r w:rsidRPr="00165A6E">
        <w:t>Table</w:t>
      </w:r>
      <w:r w:rsidR="0015608D" w:rsidRPr="00165A6E">
        <w:t xml:space="preserve"> </w:t>
      </w:r>
      <w:bookmarkEnd w:id="156"/>
      <w:r w:rsidR="0015608D"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65A6E"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3FD67DA7"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56280442"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176FCE4A"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15608D" w:rsidRPr="00165A6E"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65A6E"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65A6E" w:rsidRDefault="002271E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65A6E" w:rsidRDefault="0015608D">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65A6E" w:rsidRDefault="0015608D">
            <w:pPr>
              <w:pStyle w:val="TAH"/>
            </w:pPr>
            <w:r w:rsidRPr="00165A6E">
              <w:t>RB allocation</w:t>
            </w:r>
          </w:p>
          <w:p w14:paraId="4FE1E4C9" w14:textId="77777777" w:rsidR="0015608D" w:rsidRPr="00165A6E" w:rsidRDefault="0015608D">
            <w:pPr>
              <w:pStyle w:val="TAH"/>
            </w:pPr>
            <w:r w:rsidRPr="00165A6E">
              <w:t>(NOTE 1)</w:t>
            </w:r>
          </w:p>
        </w:tc>
      </w:tr>
      <w:tr w:rsidR="0015608D" w:rsidRPr="00165A6E"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65A6E" w:rsidRDefault="0015608D" w:rsidP="006E1698">
            <w:pPr>
              <w:pStyle w:val="TAC"/>
            </w:pPr>
            <w:r w:rsidRPr="00165A6E">
              <w:t>1 (NOTE 5</w:t>
            </w:r>
            <w:r w:rsidR="000B7E77" w:rsidRPr="00165A6E">
              <w:t>, 6</w:t>
            </w:r>
            <w:r w:rsidRPr="00165A6E">
              <w:t>)</w:t>
            </w:r>
          </w:p>
        </w:tc>
        <w:tc>
          <w:tcPr>
            <w:tcW w:w="0" w:type="auto"/>
            <w:vMerge/>
            <w:tcBorders>
              <w:left w:val="single" w:sz="4" w:space="0" w:color="auto"/>
              <w:right w:val="single" w:sz="4" w:space="0" w:color="auto"/>
            </w:tcBorders>
            <w:vAlign w:val="center"/>
            <w:hideMark/>
          </w:tcPr>
          <w:p w14:paraId="2A3C68D6" w14:textId="77777777" w:rsidR="0015608D" w:rsidRPr="00165A6E"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65A6E" w:rsidRDefault="0015608D" w:rsidP="006E1698">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65A6E" w:rsidRDefault="0015608D" w:rsidP="0015608D">
            <w:pPr>
              <w:pStyle w:val="TAC"/>
            </w:pPr>
            <w:r w:rsidRPr="00165A6E">
              <w:t>Inner_Full</w:t>
            </w:r>
          </w:p>
        </w:tc>
      </w:tr>
      <w:tr w:rsidR="00F04609" w:rsidRPr="00165A6E"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65A6E" w:rsidRDefault="00F04609" w:rsidP="00F04609">
            <w:pPr>
              <w:pStyle w:val="TAC"/>
            </w:pPr>
            <w:r w:rsidRPr="00165A6E">
              <w:t>2</w:t>
            </w:r>
          </w:p>
        </w:tc>
        <w:tc>
          <w:tcPr>
            <w:tcW w:w="0" w:type="auto"/>
            <w:vMerge/>
            <w:tcBorders>
              <w:left w:val="single" w:sz="4" w:space="0" w:color="auto"/>
              <w:right w:val="single" w:sz="4" w:space="0" w:color="auto"/>
            </w:tcBorders>
            <w:vAlign w:val="center"/>
            <w:hideMark/>
          </w:tcPr>
          <w:p w14:paraId="26D2752C"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65A6E" w:rsidRDefault="00F04609" w:rsidP="00F04609">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2A83D7E" w:rsidR="00F04609" w:rsidRPr="00165A6E" w:rsidRDefault="00F04609" w:rsidP="00F04609">
            <w:pPr>
              <w:pStyle w:val="TAC"/>
            </w:pPr>
            <w:r w:rsidRPr="00165A6E">
              <w:t>Inner_1RB_Left for PC2, PC3, PC4</w:t>
            </w:r>
            <w:r w:rsidR="00106BDC" w:rsidRPr="00165A6E">
              <w:t xml:space="preserve"> PC5</w:t>
            </w:r>
            <w:r w:rsidRPr="00165A6E">
              <w:t xml:space="preserve"> and PC</w:t>
            </w:r>
            <w:r w:rsidR="00106BDC" w:rsidRPr="00165A6E">
              <w:t>6</w:t>
            </w:r>
          </w:p>
          <w:p w14:paraId="68C60635" w14:textId="786D07A5" w:rsidR="00F04609" w:rsidRPr="00165A6E" w:rsidRDefault="00F04609" w:rsidP="00F04609">
            <w:pPr>
              <w:pStyle w:val="TAC"/>
            </w:pPr>
            <w:r w:rsidRPr="00165A6E">
              <w:t>Inner_Partial for PC1 (NOTE 3)</w:t>
            </w:r>
          </w:p>
        </w:tc>
      </w:tr>
      <w:tr w:rsidR="00F04609" w:rsidRPr="00165A6E"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65A6E" w:rsidRDefault="00F04609" w:rsidP="00F04609">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65A6E"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65A6E" w:rsidRDefault="00F04609" w:rsidP="00F04609">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65A6E" w:rsidRDefault="00F04609" w:rsidP="00F04609">
            <w:pPr>
              <w:pStyle w:val="TAC"/>
            </w:pPr>
            <w:r w:rsidRPr="00165A6E">
              <w:t>Outer_Full</w:t>
            </w:r>
          </w:p>
        </w:tc>
      </w:tr>
      <w:tr w:rsidR="00F04609" w:rsidRPr="00165A6E"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332C396A" w:rsidR="00F04609" w:rsidRPr="00165A6E" w:rsidRDefault="00F04609" w:rsidP="00F04609">
            <w:pPr>
              <w:pStyle w:val="TAN"/>
            </w:pPr>
            <w:r w:rsidRPr="00165A6E">
              <w:t>NOTE 1:</w:t>
            </w:r>
            <w:r w:rsidRPr="00165A6E">
              <w:tab/>
              <w:t>The specific configuration of each RB allocation is defined in Table 6.1-1 for PC2, PC3, PC4</w:t>
            </w:r>
            <w:r w:rsidR="00106BDC" w:rsidRPr="00165A6E">
              <w:rPr>
                <w:lang w:eastAsia="zh-CN"/>
              </w:rPr>
              <w:t>, PC5</w:t>
            </w:r>
            <w:r w:rsidRPr="00165A6E">
              <w:t xml:space="preserve"> and </w:t>
            </w:r>
            <w:r w:rsidR="00106BDC" w:rsidRPr="00165A6E">
              <w:t>PC6</w:t>
            </w:r>
            <w:r w:rsidRPr="00165A6E">
              <w:t xml:space="preserve"> or Table 6.1-2 for PC1.</w:t>
            </w:r>
          </w:p>
          <w:p w14:paraId="39D1CCF2" w14:textId="77777777" w:rsidR="00F04609" w:rsidRPr="00165A6E" w:rsidRDefault="00F04609" w:rsidP="00F04609">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F04609" w:rsidRPr="00165A6E" w:rsidRDefault="00F04609" w:rsidP="00F04609">
            <w:pPr>
              <w:pStyle w:val="TAN"/>
            </w:pPr>
            <w:r w:rsidRPr="00165A6E">
              <w:t>NOTE 3:</w:t>
            </w:r>
            <w:r w:rsidRPr="00165A6E">
              <w:tab/>
              <w:t>When testing Low range configure uplink RB to Inner_1RB_Left for PC2, PC3, PC4</w:t>
            </w:r>
            <w:r w:rsidR="00106BDC" w:rsidRPr="00165A6E">
              <w:t>, PC5</w:t>
            </w:r>
            <w:r w:rsidRPr="00165A6E">
              <w:t xml:space="preserve"> and </w:t>
            </w:r>
            <w:r w:rsidR="00106BDC" w:rsidRPr="00165A6E">
              <w:t>PC6</w:t>
            </w:r>
            <w:r w:rsidRPr="00165A6E">
              <w:t xml:space="preserve"> or Inner_Partial_Left_Region1 for PC1 and when testing High range configure uplink RB to Inner_1RB_Right for PC2, PC3, PC4</w:t>
            </w:r>
            <w:r w:rsidR="00106BDC" w:rsidRPr="00165A6E">
              <w:t>, PC5</w:t>
            </w:r>
            <w:r w:rsidRPr="00165A6E">
              <w:t xml:space="preserve"> and </w:t>
            </w:r>
            <w:r w:rsidR="00106BDC" w:rsidRPr="00165A6E">
              <w:t>PC6</w:t>
            </w:r>
            <w:r w:rsidRPr="00165A6E">
              <w:t xml:space="preserve"> or Inner_Partial_Right_Region1 for PC1.</w:t>
            </w:r>
          </w:p>
          <w:p w14:paraId="5EC66857" w14:textId="77777777" w:rsidR="00F04609" w:rsidRPr="00165A6E" w:rsidRDefault="00F04609" w:rsidP="00F04609">
            <w:pPr>
              <w:pStyle w:val="TAN"/>
            </w:pPr>
            <w:r w:rsidRPr="00165A6E">
              <w:t>NOTE 4:</w:t>
            </w:r>
            <w:r w:rsidRPr="00165A6E">
              <w:tab/>
              <w:t>Test ID only applicable to PC1</w:t>
            </w:r>
          </w:p>
          <w:p w14:paraId="671F4386" w14:textId="77777777" w:rsidR="00F04609" w:rsidRPr="00165A6E" w:rsidRDefault="00F04609" w:rsidP="00F04609">
            <w:pPr>
              <w:pStyle w:val="TAN"/>
            </w:pPr>
            <w:r w:rsidRPr="00165A6E">
              <w:t>NOTE 5:</w:t>
            </w:r>
            <w:r w:rsidRPr="00165A6E">
              <w:tab/>
              <w:t>Test ID not applicable to PC1.</w:t>
            </w:r>
          </w:p>
          <w:p w14:paraId="78B7133B" w14:textId="5E738886" w:rsidR="00F04609" w:rsidRPr="00165A6E" w:rsidRDefault="00F04609" w:rsidP="00F04609">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t xml:space="preserve">Table 6.5.3.3.4.1-2: Test Configuration </w:t>
      </w:r>
      <w:bookmarkStart w:id="157" w:name="_CRTable6_5_3_3_4_12"/>
      <w:r w:rsidRPr="00165A6E">
        <w:t xml:space="preserve">Table </w:t>
      </w:r>
      <w:bookmarkEnd w:id="157"/>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11EC40E7" w:rsidR="0066117A" w:rsidRPr="00165A6E" w:rsidRDefault="0066117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2613C479" w:rsidR="0066117A" w:rsidRPr="00165A6E" w:rsidRDefault="0066117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074B467E" w:rsidR="0066117A" w:rsidRPr="00165A6E" w:rsidRDefault="0066117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66117A" w:rsidRPr="00165A6E"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65A6E"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65A6E"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65A6E"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65A6E" w:rsidRDefault="0066117A">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65A6E" w:rsidRDefault="0066117A">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65A6E" w:rsidRDefault="0066117A">
            <w:pPr>
              <w:pStyle w:val="TAH"/>
            </w:pPr>
            <w:r w:rsidRPr="00165A6E">
              <w:t>RB allocation</w:t>
            </w:r>
          </w:p>
          <w:p w14:paraId="4F861B77" w14:textId="77777777" w:rsidR="0066117A" w:rsidRPr="00165A6E" w:rsidRDefault="0066117A">
            <w:pPr>
              <w:pStyle w:val="TAH"/>
            </w:pPr>
            <w:r w:rsidRPr="00165A6E">
              <w:t>(NOTE 1)</w:t>
            </w:r>
          </w:p>
        </w:tc>
      </w:tr>
      <w:tr w:rsidR="0066117A" w:rsidRPr="00165A6E"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65A6E" w:rsidRDefault="0066117A">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65A6E" w:rsidRDefault="0066117A">
            <w:pPr>
              <w:pStyle w:val="TAC"/>
            </w:pPr>
            <w:r w:rsidRPr="00165A6E">
              <w:t>Inner_Full</w:t>
            </w:r>
          </w:p>
        </w:tc>
      </w:tr>
      <w:tr w:rsidR="0066117A" w:rsidRPr="00165A6E"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65A6E" w:rsidRDefault="0066117A">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65A6E" w:rsidRDefault="0066117A">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12CA65F3" w:rsidR="0066117A" w:rsidRPr="00165A6E" w:rsidRDefault="0066117A">
            <w:pPr>
              <w:pStyle w:val="TAC"/>
            </w:pPr>
            <w:r w:rsidRPr="00165A6E">
              <w:t>Inner_1RB_Left for PC2, PC3</w:t>
            </w:r>
            <w:r w:rsidR="00106BDC" w:rsidRPr="00165A6E">
              <w:t>, PC4</w:t>
            </w:r>
            <w:r w:rsidR="003663BB">
              <w:t>, PC5</w:t>
            </w:r>
            <w:r w:rsidRPr="00165A6E">
              <w:t xml:space="preserve"> and </w:t>
            </w:r>
            <w:r w:rsidR="00106BDC" w:rsidRPr="00165A6E">
              <w:t>PC6</w:t>
            </w:r>
          </w:p>
          <w:p w14:paraId="78141543" w14:textId="6511523D" w:rsidR="0066117A" w:rsidRPr="00165A6E" w:rsidRDefault="0066117A">
            <w:pPr>
              <w:pStyle w:val="TAC"/>
            </w:pPr>
            <w:r w:rsidRPr="00165A6E">
              <w:t>Inner_Partial_Left_Region1 for PC1</w:t>
            </w:r>
          </w:p>
        </w:tc>
      </w:tr>
      <w:tr w:rsidR="0066117A" w:rsidRPr="00165A6E"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65A6E" w:rsidRDefault="0066117A">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65A6E" w:rsidRDefault="0066117A">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65A6E" w:rsidRDefault="0066117A">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65A6E"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65A6E" w:rsidRDefault="0066117A">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65A6E" w:rsidRDefault="0066117A">
            <w:pPr>
              <w:pStyle w:val="TAC"/>
            </w:pPr>
            <w:r w:rsidRPr="00165A6E">
              <w:t>Inner_Partial_Left_Region1</w:t>
            </w:r>
          </w:p>
        </w:tc>
      </w:tr>
      <w:tr w:rsidR="0066117A" w:rsidRPr="00165A6E"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66117A" w:rsidRPr="00165A6E" w:rsidRDefault="0066117A">
            <w:pPr>
              <w:pStyle w:val="TAN"/>
            </w:pPr>
            <w:r w:rsidRPr="00165A6E">
              <w:t>NOTE 1:</w:t>
            </w:r>
            <w:r w:rsidRPr="00165A6E">
              <w:tab/>
              <w:t>The specific configuration of each RB allocation is defined in Table 6.1-1 for PC2, PC3</w:t>
            </w:r>
            <w:r w:rsidR="00FC3396" w:rsidRPr="00165A6E">
              <w:t>, PC4</w:t>
            </w:r>
            <w:r w:rsidR="003663BB">
              <w:t>, PC5</w:t>
            </w:r>
            <w:r w:rsidRPr="00165A6E">
              <w:t xml:space="preserve"> and </w:t>
            </w:r>
            <w:r w:rsidR="00FC3396" w:rsidRPr="00165A6E">
              <w:t>PC6</w:t>
            </w:r>
            <w:r w:rsidRPr="00165A6E">
              <w:t xml:space="preserve"> or Table 6.1-2 for PC1.</w:t>
            </w:r>
          </w:p>
          <w:p w14:paraId="40959BCE" w14:textId="77777777" w:rsidR="0066117A" w:rsidRPr="00165A6E" w:rsidRDefault="0066117A">
            <w:pPr>
              <w:pStyle w:val="TAN"/>
            </w:pPr>
            <w:r w:rsidRPr="00165A6E">
              <w:t>NOTE 2:</w:t>
            </w:r>
            <w:r w:rsidRPr="00165A6E">
              <w:tab/>
              <w:t>Test ID only applicable to PC1.</w:t>
            </w:r>
          </w:p>
          <w:p w14:paraId="4687129D" w14:textId="77777777" w:rsidR="0066117A" w:rsidRPr="00165A6E" w:rsidRDefault="0066117A">
            <w:pPr>
              <w:pStyle w:val="TAN"/>
            </w:pPr>
            <w:r w:rsidRPr="00165A6E">
              <w:t xml:space="preserve">NOTE 3: </w:t>
            </w:r>
            <w:r w:rsidRPr="00165A6E">
              <w:tab/>
              <w:t>Test frequency for test ID 3 is sepecified in Table 6.2.3.4.1-4.</w:t>
            </w:r>
          </w:p>
        </w:tc>
      </w:tr>
    </w:tbl>
    <w:p w14:paraId="4D224C34" w14:textId="77777777" w:rsidR="0032234A" w:rsidRPr="00165A6E" w:rsidRDefault="0032234A"/>
    <w:p w14:paraId="37D247D9" w14:textId="0F0F0FDC" w:rsidR="0032234A" w:rsidRPr="00165A6E" w:rsidRDefault="0032234A">
      <w:pPr>
        <w:pStyle w:val="B1"/>
      </w:pPr>
      <w:r w:rsidRPr="00165A6E">
        <w:t>1.</w:t>
      </w:r>
      <w:r w:rsidRPr="00165A6E">
        <w:tab/>
      </w:r>
      <w:r w:rsidR="00C25DA2" w:rsidRPr="00165A6E">
        <w:t xml:space="preserve">Connection between SS and UE is shown in </w:t>
      </w:r>
      <w:r w:rsidR="00D2021D" w:rsidRPr="00165A6E">
        <w:t>TS</w:t>
      </w:r>
      <w:r w:rsidR="00D2021D">
        <w:t> </w:t>
      </w:r>
      <w:r w:rsidR="00D2021D" w:rsidRPr="00165A6E">
        <w:t>3</w:t>
      </w:r>
      <w:r w:rsidR="00C25DA2" w:rsidRPr="00165A6E">
        <w:t>8.508-1</w:t>
      </w:r>
      <w:r w:rsidR="00D2021D">
        <w:t> </w:t>
      </w:r>
      <w:r w:rsidR="00D2021D" w:rsidRPr="00165A6E">
        <w:t>[</w:t>
      </w:r>
      <w:r w:rsidR="00C25DA2" w:rsidRPr="00165A6E">
        <w:t xml:space="preserve">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3EB95E2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259BA50" w14:textId="13A81666" w:rsidR="0032234A" w:rsidRPr="00165A6E" w:rsidRDefault="0032234A">
      <w:pPr>
        <w:pStyle w:val="B1"/>
      </w:pPr>
      <w:r w:rsidRPr="00165A6E">
        <w:t>3.</w:t>
      </w:r>
      <w:r w:rsidRPr="00165A6E">
        <w:tab/>
        <w:t>Downlink signals are initially set up according to Annex C, and uplink signals according to Annex G.</w:t>
      </w:r>
    </w:p>
    <w:p w14:paraId="074D5A85" w14:textId="711AE491" w:rsidR="0032234A" w:rsidRPr="00165A6E" w:rsidRDefault="0032234A">
      <w:pPr>
        <w:pStyle w:val="B1"/>
      </w:pPr>
      <w:r w:rsidRPr="00165A6E">
        <w:t>4.</w:t>
      </w:r>
      <w:r w:rsidRPr="00165A6E">
        <w:tab/>
        <w:t>The UL Reference Measurement channels are set according to Table 6.5.3.3.4.1-1</w:t>
      </w:r>
    </w:p>
    <w:p w14:paraId="3D96506C" w14:textId="77777777" w:rsidR="0032234A" w:rsidRPr="00165A6E" w:rsidRDefault="0032234A">
      <w:pPr>
        <w:pStyle w:val="B1"/>
      </w:pPr>
      <w:r w:rsidRPr="00165A6E">
        <w:t>5.</w:t>
      </w:r>
      <w:r w:rsidRPr="00165A6E">
        <w:tab/>
        <w:t>Propagation conditions are set according to Annex B.0.</w:t>
      </w:r>
    </w:p>
    <w:p w14:paraId="4A980A3D" w14:textId="6D5841F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.5.3.3.4.3.</w:t>
      </w:r>
    </w:p>
    <w:p w14:paraId="45CD992E" w14:textId="77777777" w:rsidR="0032234A" w:rsidRPr="00165A6E" w:rsidRDefault="0032234A">
      <w:pPr>
        <w:pStyle w:val="H6"/>
        <w:rPr>
          <w:snapToGrid w:val="0"/>
        </w:rPr>
      </w:pPr>
      <w:bookmarkStart w:id="158" w:name="_CR6_5_3_3_4_2"/>
      <w:r w:rsidRPr="00165A6E">
        <w:t>6.5.3.3.4.2</w:t>
      </w:r>
      <w:r w:rsidRPr="00165A6E">
        <w:tab/>
      </w:r>
      <w:r w:rsidRPr="00165A6E">
        <w:rPr>
          <w:snapToGrid w:val="0"/>
        </w:rPr>
        <w:t>Test procedure</w:t>
      </w:r>
    </w:p>
    <w:bookmarkEnd w:id="158"/>
    <w:p w14:paraId="7B7A5D70" w14:textId="2FBF7208"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.2-3 to mount the DUT inside the QZ.</w:t>
      </w:r>
    </w:p>
    <w:p w14:paraId="205F88D3" w14:textId="77777777" w:rsidR="0032234A" w:rsidRPr="00165A6E"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6EF36195" w:rsidR="00323D2E" w:rsidRPr="00165A6E" w:rsidRDefault="00461718">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33F88FC6"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66E06403" w14:textId="6B4658C9"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rsidP="008A7419">
      <w:pPr>
        <w:pStyle w:val="B2"/>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5FEEB768"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23BB496" w14:textId="3393F037" w:rsidR="0032234A" w:rsidRPr="00096375" w:rsidRDefault="0032234A">
      <w:pPr>
        <w:pStyle w:val="NO"/>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096375">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9" w:name="_CR6_5_3_3_4_3"/>
      <w:r w:rsidRPr="00165A6E">
        <w:t>6.5.3.3.4.3</w:t>
      </w:r>
      <w:r w:rsidRPr="00165A6E">
        <w:tab/>
      </w:r>
      <w:r w:rsidRPr="00165A6E">
        <w:rPr>
          <w:snapToGrid w:val="0"/>
        </w:rPr>
        <w:t>Message contents</w:t>
      </w:r>
    </w:p>
    <w:bookmarkEnd w:id="159"/>
    <w:p w14:paraId="0D444FDD" w14:textId="71F7758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37F2D473" w:rsidR="00461718" w:rsidRPr="00165A6E" w:rsidRDefault="008A7419" w:rsidP="008A7419">
      <w:pPr>
        <w:pStyle w:val="B1"/>
      </w:pPr>
      <w:r>
        <w:tab/>
      </w:r>
      <w:r w:rsidR="00461718"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0E6A0E2E" w:rsidR="00461718" w:rsidRPr="00165A6E" w:rsidRDefault="00461718" w:rsidP="00461718">
      <w:pPr>
        <w:pStyle w:val="TH"/>
      </w:pPr>
      <w:bookmarkStart w:id="160" w:name="_CRTable6_5_3_3_4_31"/>
      <w:r w:rsidRPr="00165A6E">
        <w:t xml:space="preserve">Table </w:t>
      </w:r>
      <w:bookmarkEnd w:id="160"/>
      <w:r w:rsidRPr="00165A6E">
        <w:rPr>
          <w:snapToGrid w:val="0"/>
        </w:rPr>
        <w:t>6.5.3.3.4.3-1</w:t>
      </w:r>
      <w:r w:rsidRPr="00165A6E">
        <w:t xml:space="preserve">: </w:t>
      </w:r>
      <w:r w:rsidRPr="00165A6E">
        <w:rPr>
          <w:i/>
          <w:iCs/>
        </w:rPr>
        <w:t>AdditionalSpectrumEmission: A</w:t>
      </w:r>
      <w:r w:rsidRPr="00165A6E">
        <w:t xml:space="preserve">dditional spurious emissions test requirement for </w:t>
      </w:r>
      <w:r w:rsidR="00D2021D">
        <w:t>"</w:t>
      </w:r>
      <w:r w:rsidRPr="00165A6E">
        <w:t>NS_202</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0D212851"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323D2E"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8A7419">
      <w:pPr>
        <w:pStyle w:val="FP"/>
      </w:pPr>
    </w:p>
    <w:p w14:paraId="21054827" w14:textId="79CD174A" w:rsidR="00461718" w:rsidRPr="00165A6E" w:rsidRDefault="008A7419" w:rsidP="008A7419">
      <w:pPr>
        <w:pStyle w:val="B1"/>
      </w:pPr>
      <w:r>
        <w:tab/>
      </w:r>
      <w:r w:rsidR="00461718"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48AEFD6A" w:rsidR="00461718" w:rsidRPr="00165A6E" w:rsidRDefault="00461718" w:rsidP="00461718">
      <w:pPr>
        <w:pStyle w:val="TH"/>
      </w:pPr>
      <w:bookmarkStart w:id="161" w:name="_CRTable6_5_3_3_4_32"/>
      <w:r w:rsidRPr="00165A6E">
        <w:t xml:space="preserve">Table </w:t>
      </w:r>
      <w:bookmarkEnd w:id="161"/>
      <w:r w:rsidRPr="00165A6E">
        <w:rPr>
          <w:snapToGrid w:val="0"/>
        </w:rPr>
        <w:t>6.5.3.3.4.3-2</w:t>
      </w:r>
      <w:r w:rsidRPr="00165A6E">
        <w:t xml:space="preserve">: </w:t>
      </w:r>
      <w:r w:rsidRPr="00165A6E">
        <w:rPr>
          <w:i/>
          <w:iCs/>
        </w:rPr>
        <w:t>AdditionalSpectrumEmission: A</w:t>
      </w:r>
      <w:r w:rsidRPr="00165A6E">
        <w:t xml:space="preserve">dditional spurious emissions test requirement for </w:t>
      </w:r>
      <w:r w:rsidR="00D2021D">
        <w:t>"</w:t>
      </w:r>
      <w:r w:rsidRPr="00165A6E">
        <w:t>NS_203</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923131D"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043D06"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62"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62"/>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3" w:name="_CRTable6_5_3_3_51"/>
      <w:r w:rsidRPr="00165A6E">
        <w:t xml:space="preserve">Table </w:t>
      </w:r>
      <w:bookmarkEnd w:id="163"/>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4" w:name="_CRTable6_5_3_3_52"/>
      <w:bookmarkStart w:id="165" w:name="_Toc21026612"/>
      <w:bookmarkStart w:id="166" w:name="_Toc27743863"/>
      <w:bookmarkStart w:id="167" w:name="_Toc36197036"/>
      <w:bookmarkStart w:id="168" w:name="_Toc36197728"/>
      <w:r w:rsidRPr="00165A6E">
        <w:rPr>
          <w:rFonts w:cs="v5.0.0"/>
        </w:rPr>
        <w:t xml:space="preserve">Table </w:t>
      </w:r>
      <w:bookmarkEnd w:id="164"/>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9" w:name="_CRTable6_5_3_3_53"/>
      <w:r w:rsidRPr="00165A6E">
        <w:rPr>
          <w:rFonts w:cs="v5.0.0"/>
        </w:rPr>
        <w:t xml:space="preserve">Table </w:t>
      </w:r>
      <w:bookmarkEnd w:id="169"/>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t>6.5.3.3_1</w:t>
      </w:r>
      <w:r w:rsidRPr="00165A6E">
        <w:tab/>
        <w:t>Additional spurious emissions with Power Boost</w:t>
      </w:r>
    </w:p>
    <w:p w14:paraId="2488AD63" w14:textId="465DD3AB" w:rsidR="003663BB" w:rsidRPr="00EE54B4" w:rsidRDefault="00D2021D" w:rsidP="003663BB">
      <w:pPr>
        <w:pStyle w:val="EditorsNote"/>
      </w:pPr>
      <w:r>
        <w:t>Editor's note:</w:t>
      </w:r>
      <w:r>
        <w:tab/>
      </w:r>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bookmarkStart w:id="170" w:name="_CR6_5_3_3_1_1"/>
      <w:r w:rsidRPr="00165A6E">
        <w:t>6.5.3.3_1.1</w:t>
      </w:r>
      <w:r w:rsidRPr="00165A6E">
        <w:tab/>
        <w:t>Test purpose</w:t>
      </w:r>
    </w:p>
    <w:bookmarkEnd w:id="170"/>
    <w:p w14:paraId="5589B8D1" w14:textId="70F3B284" w:rsidR="000B7E77" w:rsidRPr="00165A6E" w:rsidRDefault="000B7E77" w:rsidP="000B7E77">
      <w:r w:rsidRPr="00165A6E">
        <w:t xml:space="preserve">Same as </w:t>
      </w:r>
      <w:r w:rsidR="00D2021D" w:rsidRPr="00165A6E">
        <w:t>clause</w:t>
      </w:r>
      <w:r w:rsidR="00D2021D">
        <w:t> </w:t>
      </w:r>
      <w:r w:rsidR="00D2021D" w:rsidRPr="00165A6E">
        <w:t>6</w:t>
      </w:r>
      <w:r w:rsidRPr="00165A6E">
        <w:t>.5.3.3.1.</w:t>
      </w:r>
    </w:p>
    <w:p w14:paraId="1F841F7E" w14:textId="77777777" w:rsidR="000B7E77" w:rsidRPr="00165A6E" w:rsidRDefault="000B7E77" w:rsidP="000B7E77">
      <w:pPr>
        <w:pStyle w:val="H6"/>
      </w:pPr>
      <w:bookmarkStart w:id="171" w:name="_CR6_5_3_3_1_2"/>
      <w:r w:rsidRPr="00165A6E">
        <w:t>6.5.3.3_1.2</w:t>
      </w:r>
      <w:r w:rsidRPr="00165A6E">
        <w:tab/>
        <w:t>Test applicability</w:t>
      </w:r>
    </w:p>
    <w:bookmarkEnd w:id="171"/>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72" w:name="_CR6_5_3_3_1_3"/>
      <w:r w:rsidRPr="00165A6E">
        <w:t>6.5.3.3_1.3</w:t>
      </w:r>
      <w:r w:rsidRPr="00165A6E">
        <w:tab/>
        <w:t>Minimum conformance requirements</w:t>
      </w:r>
    </w:p>
    <w:bookmarkEnd w:id="172"/>
    <w:p w14:paraId="258A5974" w14:textId="162E8F84" w:rsidR="000B7E77" w:rsidRPr="00165A6E" w:rsidRDefault="000B7E77" w:rsidP="000B7E77">
      <w:r w:rsidRPr="00165A6E">
        <w:t xml:space="preserve">Same as </w:t>
      </w:r>
      <w:r w:rsidR="00D2021D" w:rsidRPr="00165A6E">
        <w:t>clause</w:t>
      </w:r>
      <w:r w:rsidR="00D2021D">
        <w:t> </w:t>
      </w:r>
      <w:r w:rsidR="00D2021D" w:rsidRPr="00165A6E">
        <w:t>6</w:t>
      </w:r>
      <w:r w:rsidRPr="00165A6E">
        <w:t>.5.3.3.3.</w:t>
      </w:r>
    </w:p>
    <w:p w14:paraId="4796843E" w14:textId="77777777" w:rsidR="000B7E77" w:rsidRPr="00165A6E" w:rsidRDefault="000B7E77" w:rsidP="000B7E77">
      <w:pPr>
        <w:pStyle w:val="H6"/>
      </w:pPr>
      <w:bookmarkStart w:id="173" w:name="_CR6_5_3_3_1_4"/>
      <w:r w:rsidRPr="00165A6E">
        <w:t>6.5.3.3_1.4</w:t>
      </w:r>
      <w:r w:rsidRPr="00165A6E">
        <w:tab/>
        <w:t>Test description</w:t>
      </w:r>
    </w:p>
    <w:p w14:paraId="745C14D7" w14:textId="77777777" w:rsidR="000B7E77" w:rsidRPr="00165A6E" w:rsidRDefault="000B7E77" w:rsidP="000B7E77">
      <w:pPr>
        <w:pStyle w:val="H6"/>
      </w:pPr>
      <w:bookmarkStart w:id="174" w:name="_CR6_5_3_3_1_4_1"/>
      <w:bookmarkEnd w:id="173"/>
      <w:r w:rsidRPr="00165A6E">
        <w:t>6.5.3.3_1.4.1</w:t>
      </w:r>
      <w:r w:rsidRPr="00165A6E">
        <w:tab/>
      </w:r>
      <w:r w:rsidRPr="00165A6E">
        <w:rPr>
          <w:snapToGrid w:val="0"/>
        </w:rPr>
        <w:t>Initial conditions</w:t>
      </w:r>
    </w:p>
    <w:bookmarkEnd w:id="174"/>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5" w:name="_CRTable6_5_3_3_1_4_11"/>
      <w:r w:rsidRPr="00165A6E">
        <w:t xml:space="preserve">Table </w:t>
      </w:r>
      <w:bookmarkEnd w:id="175"/>
      <w:r w:rsidRPr="00165A6E">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65A6E" w14:paraId="1D449672" w14:textId="77777777" w:rsidTr="004367ED">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4367ED">
        <w:trPr>
          <w:jc w:val="center"/>
        </w:trPr>
        <w:tc>
          <w:tcPr>
            <w:tcW w:w="2683" w:type="pct"/>
            <w:gridSpan w:val="5"/>
          </w:tcPr>
          <w:p w14:paraId="6B4C5D37" w14:textId="027072EB"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4367ED">
        <w:trPr>
          <w:jc w:val="center"/>
        </w:trPr>
        <w:tc>
          <w:tcPr>
            <w:tcW w:w="2683" w:type="pct"/>
            <w:gridSpan w:val="5"/>
          </w:tcPr>
          <w:p w14:paraId="7ACE1A8D" w14:textId="27EDAA9E"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4367ED">
        <w:trPr>
          <w:jc w:val="center"/>
        </w:trPr>
        <w:tc>
          <w:tcPr>
            <w:tcW w:w="2683" w:type="pct"/>
            <w:gridSpan w:val="5"/>
          </w:tcPr>
          <w:p w14:paraId="6DCCF27B" w14:textId="76E3538A"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4367ED">
        <w:trPr>
          <w:jc w:val="center"/>
        </w:trPr>
        <w:tc>
          <w:tcPr>
            <w:tcW w:w="2683" w:type="pct"/>
            <w:gridSpan w:val="5"/>
          </w:tcPr>
          <w:p w14:paraId="7A027A38" w14:textId="77777777" w:rsidR="000B7E77" w:rsidRPr="00165A6E" w:rsidRDefault="000B7E77" w:rsidP="004367ED">
            <w:pPr>
              <w:pStyle w:val="TAL"/>
            </w:pPr>
            <w:r w:rsidRPr="00165A6E">
              <w:t>Test SCS as specified in Table 5.3.5-1</w:t>
            </w:r>
          </w:p>
        </w:tc>
        <w:tc>
          <w:tcPr>
            <w:tcW w:w="2317"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4367ED">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0B7E77" w:rsidRPr="00165A6E" w14:paraId="59342FEB" w14:textId="77777777" w:rsidTr="004367ED">
        <w:trPr>
          <w:jc w:val="center"/>
        </w:trPr>
        <w:tc>
          <w:tcPr>
            <w:tcW w:w="421" w:type="pct"/>
          </w:tcPr>
          <w:p w14:paraId="56D5EDFF" w14:textId="77777777" w:rsidR="000B7E77" w:rsidRPr="00165A6E" w:rsidRDefault="000B7E77" w:rsidP="004367ED">
            <w:pPr>
              <w:pStyle w:val="TAH"/>
            </w:pPr>
            <w:r w:rsidRPr="00165A6E">
              <w:t>Test ID</w:t>
            </w:r>
          </w:p>
        </w:tc>
        <w:tc>
          <w:tcPr>
            <w:tcW w:w="548" w:type="pct"/>
            <w:tcBorders>
              <w:bottom w:val="single" w:sz="4" w:space="0" w:color="auto"/>
            </w:tcBorders>
          </w:tcPr>
          <w:p w14:paraId="68182E45" w14:textId="77777777" w:rsidR="000B7E77" w:rsidRPr="00165A6E" w:rsidRDefault="000B7E77" w:rsidP="004367ED">
            <w:pPr>
              <w:pStyle w:val="TAH"/>
            </w:pPr>
            <w:r w:rsidRPr="00165A6E">
              <w:t>ChBw</w:t>
            </w:r>
          </w:p>
        </w:tc>
        <w:tc>
          <w:tcPr>
            <w:tcW w:w="497" w:type="pct"/>
            <w:tcBorders>
              <w:bottom w:val="single" w:sz="4" w:space="0" w:color="auto"/>
            </w:tcBorders>
          </w:tcPr>
          <w:p w14:paraId="02B3F6B8" w14:textId="77777777" w:rsidR="000B7E77" w:rsidRPr="00165A6E" w:rsidRDefault="000B7E77" w:rsidP="004367ED">
            <w:pPr>
              <w:pStyle w:val="TAH"/>
            </w:pPr>
            <w:r w:rsidRPr="00165A6E">
              <w:t>SCS</w:t>
            </w:r>
          </w:p>
        </w:tc>
        <w:tc>
          <w:tcPr>
            <w:tcW w:w="948" w:type="pct"/>
          </w:tcPr>
          <w:p w14:paraId="4D0CA8AA" w14:textId="77777777" w:rsidR="000B7E77" w:rsidRPr="00165A6E" w:rsidRDefault="000B7E77" w:rsidP="004367ED">
            <w:pPr>
              <w:pStyle w:val="TAH"/>
            </w:pPr>
            <w:r w:rsidRPr="00165A6E">
              <w:t>Downlink Configuration</w:t>
            </w:r>
          </w:p>
        </w:tc>
        <w:tc>
          <w:tcPr>
            <w:tcW w:w="2586"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4367ED">
        <w:trPr>
          <w:jc w:val="center"/>
        </w:trPr>
        <w:tc>
          <w:tcPr>
            <w:tcW w:w="421" w:type="pct"/>
          </w:tcPr>
          <w:p w14:paraId="421F2569" w14:textId="77777777" w:rsidR="000B7E77" w:rsidRPr="00165A6E" w:rsidRDefault="000B7E77" w:rsidP="004367ED">
            <w:pPr>
              <w:pStyle w:val="TAH"/>
            </w:pPr>
          </w:p>
        </w:tc>
        <w:tc>
          <w:tcPr>
            <w:tcW w:w="548" w:type="pct"/>
            <w:tcBorders>
              <w:bottom w:val="single" w:sz="4" w:space="0" w:color="auto"/>
            </w:tcBorders>
          </w:tcPr>
          <w:p w14:paraId="3FEAFB38" w14:textId="77777777" w:rsidR="000B7E77" w:rsidRPr="00165A6E" w:rsidRDefault="000B7E77" w:rsidP="004367ED">
            <w:pPr>
              <w:pStyle w:val="TAC"/>
            </w:pPr>
          </w:p>
        </w:tc>
        <w:tc>
          <w:tcPr>
            <w:tcW w:w="497" w:type="pct"/>
            <w:tcBorders>
              <w:bottom w:val="nil"/>
            </w:tcBorders>
          </w:tcPr>
          <w:p w14:paraId="34B47786" w14:textId="77777777" w:rsidR="000B7E77" w:rsidRPr="00165A6E" w:rsidRDefault="000B7E77" w:rsidP="004367ED">
            <w:pPr>
              <w:pStyle w:val="TAC"/>
            </w:pPr>
            <w:r w:rsidRPr="00165A6E">
              <w:t>Default</w:t>
            </w:r>
          </w:p>
        </w:tc>
        <w:tc>
          <w:tcPr>
            <w:tcW w:w="948" w:type="pct"/>
            <w:vMerge w:val="restart"/>
          </w:tcPr>
          <w:p w14:paraId="0A5A23E7" w14:textId="77777777" w:rsidR="000B7E77" w:rsidRPr="00165A6E" w:rsidRDefault="000B7E77" w:rsidP="004367ED">
            <w:pPr>
              <w:pStyle w:val="TAC"/>
            </w:pPr>
            <w:r w:rsidRPr="00165A6E">
              <w:rPr>
                <w:rFonts w:eastAsia="Yu Mincho"/>
              </w:rPr>
              <w:t>-</w:t>
            </w:r>
          </w:p>
        </w:tc>
        <w:tc>
          <w:tcPr>
            <w:tcW w:w="1207" w:type="pct"/>
            <w:gridSpan w:val="2"/>
          </w:tcPr>
          <w:p w14:paraId="3F200EB0" w14:textId="77777777" w:rsidR="000B7E77" w:rsidRPr="00165A6E" w:rsidRDefault="000B7E77" w:rsidP="004367ED">
            <w:pPr>
              <w:pStyle w:val="TAH"/>
            </w:pPr>
            <w:r w:rsidRPr="00165A6E">
              <w:t>Modulation</w:t>
            </w:r>
          </w:p>
        </w:tc>
        <w:tc>
          <w:tcPr>
            <w:tcW w:w="1379" w:type="pct"/>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63D3885F" w14:textId="77777777" w:rsidTr="004367ED">
        <w:trPr>
          <w:jc w:val="center"/>
        </w:trPr>
        <w:tc>
          <w:tcPr>
            <w:tcW w:w="421" w:type="pct"/>
          </w:tcPr>
          <w:p w14:paraId="54A59E9B" w14:textId="77777777" w:rsidR="000B7E77" w:rsidRPr="00165A6E" w:rsidRDefault="000B7E77" w:rsidP="004367ED">
            <w:pPr>
              <w:pStyle w:val="TAC"/>
            </w:pPr>
            <w:r w:rsidRPr="00165A6E">
              <w:t>1</w:t>
            </w:r>
          </w:p>
        </w:tc>
        <w:tc>
          <w:tcPr>
            <w:tcW w:w="548" w:type="pct"/>
            <w:tcBorders>
              <w:top w:val="single" w:sz="4" w:space="0" w:color="auto"/>
              <w:bottom w:val="single" w:sz="4" w:space="0" w:color="auto"/>
            </w:tcBorders>
          </w:tcPr>
          <w:p w14:paraId="70C27726" w14:textId="77777777" w:rsidR="000B7E77" w:rsidRPr="00165A6E" w:rsidRDefault="000B7E77" w:rsidP="004367ED">
            <w:pPr>
              <w:pStyle w:val="TAC"/>
            </w:pPr>
            <w:r w:rsidRPr="00165A6E">
              <w:t>50</w:t>
            </w:r>
          </w:p>
        </w:tc>
        <w:tc>
          <w:tcPr>
            <w:tcW w:w="497" w:type="pct"/>
            <w:tcBorders>
              <w:top w:val="nil"/>
              <w:bottom w:val="nil"/>
            </w:tcBorders>
          </w:tcPr>
          <w:p w14:paraId="6F61DAA6" w14:textId="77777777" w:rsidR="000B7E77" w:rsidRPr="00165A6E" w:rsidRDefault="000B7E77" w:rsidP="004367ED">
            <w:pPr>
              <w:pStyle w:val="TAC"/>
            </w:pPr>
          </w:p>
        </w:tc>
        <w:tc>
          <w:tcPr>
            <w:tcW w:w="948" w:type="pct"/>
            <w:vMerge/>
            <w:tcBorders>
              <w:bottom w:val="nil"/>
            </w:tcBorders>
          </w:tcPr>
          <w:p w14:paraId="180DF73C" w14:textId="77777777" w:rsidR="000B7E77" w:rsidRPr="00165A6E" w:rsidRDefault="000B7E77" w:rsidP="004367ED">
            <w:pPr>
              <w:pStyle w:val="TAC"/>
            </w:pPr>
          </w:p>
        </w:tc>
        <w:tc>
          <w:tcPr>
            <w:tcW w:w="1207" w:type="pct"/>
            <w:gridSpan w:val="2"/>
            <w:tcBorders>
              <w:bottom w:val="nil"/>
            </w:tcBorders>
          </w:tcPr>
          <w:p w14:paraId="6AD2860C" w14:textId="77777777" w:rsidR="000B7E77" w:rsidRPr="00165A6E" w:rsidRDefault="000B7E77" w:rsidP="004367ED">
            <w:pPr>
              <w:pStyle w:val="TAC"/>
            </w:pPr>
            <w:r w:rsidRPr="00165A6E">
              <w:t>DFT-s-OFDM QPSK</w:t>
            </w:r>
          </w:p>
        </w:tc>
        <w:tc>
          <w:tcPr>
            <w:tcW w:w="1379" w:type="pct"/>
            <w:tcBorders>
              <w:bottom w:val="nil"/>
            </w:tcBorders>
          </w:tcPr>
          <w:p w14:paraId="296D5E9D" w14:textId="73EB3889" w:rsidR="000B7E77" w:rsidRPr="00165A6E" w:rsidRDefault="003663BB" w:rsidP="004367ED">
            <w:pPr>
              <w:pStyle w:val="TAC"/>
            </w:pPr>
            <w:r w:rsidRPr="00165A6E">
              <w:t>Inner_Full for PC2, PC3</w:t>
            </w:r>
            <w:r>
              <w:t>,</w:t>
            </w:r>
            <w:r w:rsidRPr="00165A6E">
              <w:t xml:space="preserve"> PC4</w:t>
            </w:r>
            <w:r>
              <w:t>, PC5</w:t>
            </w:r>
          </w:p>
        </w:tc>
      </w:tr>
      <w:tr w:rsidR="000B7E77" w:rsidRPr="00165A6E" w14:paraId="2138B525" w14:textId="77777777" w:rsidTr="004367ED">
        <w:trPr>
          <w:jc w:val="center"/>
        </w:trPr>
        <w:tc>
          <w:tcPr>
            <w:tcW w:w="421" w:type="pct"/>
          </w:tcPr>
          <w:p w14:paraId="45238E7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7442207"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tcPr>
          <w:p w14:paraId="0BDA5EF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tcPr>
          <w:p w14:paraId="7B3AFE3F" w14:textId="6A8858CE" w:rsidR="000B7E77" w:rsidRPr="00165A6E" w:rsidRDefault="000B7E77" w:rsidP="004367ED">
            <w:pPr>
              <w:pStyle w:val="TAC"/>
              <w:rPr>
                <w:rFonts w:eastAsia="SimSun"/>
              </w:rPr>
            </w:pPr>
            <w:r w:rsidRPr="00165A6E">
              <w:t xml:space="preserve">and </w:t>
            </w:r>
            <w:r w:rsidR="00ED048B" w:rsidRPr="00165A6E">
              <w:t>PC6</w:t>
            </w:r>
          </w:p>
        </w:tc>
      </w:tr>
      <w:tr w:rsidR="000B7E77" w:rsidRPr="00165A6E" w14:paraId="2A175B52" w14:textId="77777777" w:rsidTr="004367ED">
        <w:trPr>
          <w:jc w:val="center"/>
        </w:trPr>
        <w:tc>
          <w:tcPr>
            <w:tcW w:w="421" w:type="pct"/>
          </w:tcPr>
          <w:p w14:paraId="178A027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5FCE0BAB"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bottom w:val="nil"/>
            </w:tcBorders>
          </w:tcPr>
          <w:p w14:paraId="7EA27A15"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bottom w:val="nil"/>
            </w:tcBorders>
          </w:tcPr>
          <w:p w14:paraId="3A5D5875" w14:textId="77777777" w:rsidR="000B7E77" w:rsidRPr="00165A6E" w:rsidRDefault="000B7E77" w:rsidP="004367ED">
            <w:pPr>
              <w:pStyle w:val="TAC"/>
              <w:rPr>
                <w:rFonts w:eastAsia="SimSun"/>
              </w:rPr>
            </w:pPr>
            <w:r w:rsidRPr="00165A6E">
              <w:t>Inner_Full_Region1 for</w:t>
            </w:r>
          </w:p>
        </w:tc>
      </w:tr>
      <w:tr w:rsidR="000B7E77" w:rsidRPr="00165A6E" w14:paraId="168A6680" w14:textId="77777777" w:rsidTr="004367ED">
        <w:trPr>
          <w:jc w:val="center"/>
        </w:trPr>
        <w:tc>
          <w:tcPr>
            <w:tcW w:w="421" w:type="pct"/>
          </w:tcPr>
          <w:p w14:paraId="5D1711F5"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289ED1F5" w14:textId="77777777" w:rsidR="000B7E77" w:rsidRPr="00165A6E" w:rsidRDefault="000B7E77" w:rsidP="004367ED">
            <w:pPr>
              <w:keepNext/>
              <w:keepLines/>
              <w:spacing w:after="0"/>
              <w:jc w:val="center"/>
              <w:rPr>
                <w:rFonts w:ascii="Arial" w:eastAsia="SimSun" w:hAnsi="Arial"/>
                <w:sz w:val="18"/>
              </w:rPr>
            </w:pPr>
          </w:p>
        </w:tc>
        <w:tc>
          <w:tcPr>
            <w:tcW w:w="948" w:type="pct"/>
            <w:tcBorders>
              <w:top w:val="nil"/>
            </w:tcBorders>
          </w:tcPr>
          <w:p w14:paraId="6FE96856" w14:textId="77777777" w:rsidR="000B7E77" w:rsidRPr="00165A6E"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65A6E" w:rsidRDefault="000B7E77" w:rsidP="004367ED">
            <w:pPr>
              <w:keepNext/>
              <w:keepLines/>
              <w:spacing w:after="0"/>
              <w:jc w:val="center"/>
              <w:rPr>
                <w:rFonts w:ascii="Arial" w:eastAsia="SimSun" w:hAnsi="Arial"/>
                <w:sz w:val="18"/>
              </w:rPr>
            </w:pPr>
          </w:p>
        </w:tc>
        <w:tc>
          <w:tcPr>
            <w:tcW w:w="1379" w:type="pct"/>
            <w:tcBorders>
              <w:top w:val="nil"/>
            </w:tcBorders>
          </w:tcPr>
          <w:p w14:paraId="11481CED" w14:textId="77777777" w:rsidR="000B7E77" w:rsidRPr="00165A6E" w:rsidRDefault="000B7E77" w:rsidP="004367ED">
            <w:pPr>
              <w:pStyle w:val="TAC"/>
              <w:rPr>
                <w:rFonts w:eastAsia="SimSun"/>
              </w:rPr>
            </w:pPr>
            <w:r w:rsidRPr="00165A6E">
              <w:t>PC1</w:t>
            </w:r>
          </w:p>
        </w:tc>
      </w:tr>
      <w:tr w:rsidR="000B7E77" w:rsidRPr="00165A6E" w14:paraId="5B753D61" w14:textId="77777777" w:rsidTr="004367ED">
        <w:trPr>
          <w:jc w:val="center"/>
        </w:trPr>
        <w:tc>
          <w:tcPr>
            <w:tcW w:w="5000" w:type="pct"/>
            <w:gridSpan w:val="7"/>
          </w:tcPr>
          <w:p w14:paraId="568AEB08" w14:textId="254FCAA7" w:rsidR="000B7E77" w:rsidRPr="00165A6E" w:rsidRDefault="000B7E77" w:rsidP="004367ED">
            <w:pPr>
              <w:pStyle w:val="TAN"/>
            </w:pPr>
            <w:r w:rsidRPr="00165A6E">
              <w:t>NOTE 1:</w:t>
            </w:r>
            <w:r w:rsidRPr="00165A6E">
              <w:tab/>
              <w:t>The specific configuration of each RF allocation is defined in Table 6.1-1 for PC2, PC3</w:t>
            </w:r>
            <w:r w:rsidR="00ED048B" w:rsidRPr="00165A6E">
              <w:t>, PC4</w:t>
            </w:r>
            <w:r w:rsidR="003663BB">
              <w:t>, PC5</w:t>
            </w:r>
            <w:r w:rsidRPr="00165A6E">
              <w:t xml:space="preserve"> and </w:t>
            </w:r>
            <w:r w:rsidR="00ED048B" w:rsidRPr="00165A6E">
              <w:t>PC6</w:t>
            </w:r>
            <w:r w:rsidRPr="00165A6E">
              <w:t xml:space="preserve"> or Table 6.1-2 for PC1.</w:t>
            </w:r>
          </w:p>
          <w:p w14:paraId="2A676408"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A0AEEBF" w:rsidR="000B7E77" w:rsidRPr="00165A6E" w:rsidRDefault="000B7E77" w:rsidP="000B7E77">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50A7A078"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2BE80D78"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00596E11" w14:textId="5E867159" w:rsidR="000B7E77" w:rsidRPr="00165A6E" w:rsidRDefault="000B7E77" w:rsidP="000B7E77">
      <w:pPr>
        <w:pStyle w:val="B1"/>
      </w:pPr>
      <w:r w:rsidRPr="00165A6E">
        <w:t>4.</w:t>
      </w:r>
      <w:r w:rsidRPr="00165A6E">
        <w:tab/>
        <w:t>The UL Reference Measurement channels are set according to Table 6.5.3.3_1.4.1-1.</w:t>
      </w:r>
    </w:p>
    <w:p w14:paraId="01E041DE" w14:textId="77777777" w:rsidR="000B7E77" w:rsidRPr="00165A6E" w:rsidRDefault="000B7E77" w:rsidP="000B7E77">
      <w:pPr>
        <w:pStyle w:val="B1"/>
      </w:pPr>
      <w:r w:rsidRPr="00165A6E">
        <w:t>5.</w:t>
      </w:r>
      <w:r w:rsidRPr="00165A6E">
        <w:tab/>
        <w:t>Propagation conditions are set according to Annex B.0.</w:t>
      </w:r>
    </w:p>
    <w:p w14:paraId="134BA444" w14:textId="4DB26FD5"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.5.3.3_1.4.3.</w:t>
      </w:r>
    </w:p>
    <w:p w14:paraId="57E9728C" w14:textId="77777777" w:rsidR="000B7E77" w:rsidRPr="00165A6E" w:rsidRDefault="000B7E77" w:rsidP="000B7E77">
      <w:pPr>
        <w:pStyle w:val="H6"/>
        <w:rPr>
          <w:snapToGrid w:val="0"/>
        </w:rPr>
      </w:pPr>
      <w:bookmarkStart w:id="176" w:name="_CR6_5_3_3_1_4_2"/>
      <w:r w:rsidRPr="00165A6E">
        <w:t>6.5.3.3_1.4.2</w:t>
      </w:r>
      <w:r w:rsidRPr="00165A6E">
        <w:tab/>
      </w:r>
      <w:r w:rsidRPr="00165A6E">
        <w:rPr>
          <w:snapToGrid w:val="0"/>
        </w:rPr>
        <w:t>Test procedure</w:t>
      </w:r>
    </w:p>
    <w:bookmarkEnd w:id="176"/>
    <w:p w14:paraId="31DC451B" w14:textId="09253720" w:rsidR="000B7E77" w:rsidRPr="00165A6E" w:rsidRDefault="000B7E77" w:rsidP="000B7E77">
      <w:r w:rsidRPr="00165A6E">
        <w:t xml:space="preserve">Same as </w:t>
      </w:r>
      <w:r w:rsidR="00D2021D" w:rsidRPr="00165A6E">
        <w:t>clause</w:t>
      </w:r>
      <w:r w:rsidR="00D2021D">
        <w:t> </w:t>
      </w:r>
      <w:r w:rsidR="00D2021D" w:rsidRPr="00165A6E">
        <w:t>6</w:t>
      </w:r>
      <w:r w:rsidRPr="00165A6E">
        <w:t>.5.3.3.4.2 with following exceptions:</w:t>
      </w:r>
    </w:p>
    <w:p w14:paraId="6A53EFAD" w14:textId="77777777" w:rsidR="000B7E77" w:rsidRPr="00165A6E" w:rsidRDefault="000B7E77" w:rsidP="000B7E77">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395BAC5E" w:rsidR="000B7E77" w:rsidRPr="00165A6E" w:rsidRDefault="000B7E77" w:rsidP="000B7E77">
      <w:r w:rsidRPr="00165A6E">
        <w:t xml:space="preserve">Same as </w:t>
      </w:r>
      <w:r w:rsidR="00D2021D" w:rsidRPr="00165A6E">
        <w:t>clause</w:t>
      </w:r>
      <w:r w:rsidR="00D2021D">
        <w:t> </w:t>
      </w:r>
      <w:r w:rsidR="00D2021D" w:rsidRPr="00165A6E">
        <w:t>6</w:t>
      </w:r>
      <w:r w:rsidRPr="00165A6E">
        <w:t>.2.4_1.4.3 and 6.5.3.3.4.3.</w:t>
      </w:r>
    </w:p>
    <w:p w14:paraId="629B99FC" w14:textId="77777777" w:rsidR="000B7E77" w:rsidRPr="00165A6E" w:rsidRDefault="000B7E77" w:rsidP="000B7E77">
      <w:pPr>
        <w:pStyle w:val="H6"/>
      </w:pPr>
      <w:bookmarkStart w:id="177" w:name="_CR6_5_3_3_1_5"/>
      <w:r w:rsidRPr="00165A6E">
        <w:rPr>
          <w:snapToGrid w:val="0"/>
        </w:rPr>
        <w:t>6.5.3.3_1.5</w:t>
      </w:r>
      <w:r w:rsidRPr="00165A6E">
        <w:rPr>
          <w:snapToGrid w:val="0"/>
        </w:rPr>
        <w:tab/>
      </w:r>
      <w:r w:rsidRPr="00165A6E">
        <w:t>Test requirement</w:t>
      </w:r>
    </w:p>
    <w:bookmarkEnd w:id="177"/>
    <w:p w14:paraId="3CAC66EE" w14:textId="100C8442" w:rsidR="000B7E77" w:rsidRPr="00165A6E" w:rsidRDefault="000B7E77" w:rsidP="00283426">
      <w:r w:rsidRPr="00165A6E">
        <w:t xml:space="preserve">Same as </w:t>
      </w:r>
      <w:r w:rsidR="00D2021D" w:rsidRPr="00165A6E">
        <w:t>clause</w:t>
      </w:r>
      <w:r w:rsidR="00D2021D">
        <w:t> </w:t>
      </w:r>
      <w:r w:rsidR="00D2021D" w:rsidRPr="00165A6E">
        <w:t>6</w:t>
      </w:r>
      <w:r w:rsidRPr="00165A6E">
        <w:t>.5.3.3.5.</w:t>
      </w:r>
    </w:p>
    <w:p w14:paraId="09AC9DF5" w14:textId="77777777" w:rsidR="0032234A" w:rsidRPr="00165A6E" w:rsidRDefault="0032234A" w:rsidP="007334CC">
      <w:pPr>
        <w:pStyle w:val="Heading2"/>
      </w:pPr>
      <w:r w:rsidRPr="00165A6E">
        <w:t>6.5</w:t>
      </w:r>
      <w:r w:rsidRPr="00165A6E">
        <w:rPr>
          <w:rFonts w:eastAsia="SimSun"/>
        </w:rPr>
        <w:t>A</w:t>
      </w:r>
      <w:r w:rsidRPr="00165A6E">
        <w:tab/>
        <w:t>Output RF spectrum emissions for CA</w:t>
      </w:r>
      <w:bookmarkEnd w:id="165"/>
      <w:bookmarkEnd w:id="166"/>
      <w:bookmarkEnd w:id="167"/>
      <w:bookmarkEnd w:id="168"/>
    </w:p>
    <w:p w14:paraId="3E3468B1" w14:textId="77777777" w:rsidR="0032234A" w:rsidRPr="00165A6E" w:rsidRDefault="0032234A">
      <w:pPr>
        <w:pStyle w:val="Heading3"/>
      </w:pPr>
      <w:bookmarkStart w:id="178" w:name="_Toc21026613"/>
      <w:bookmarkStart w:id="179" w:name="_Toc27743864"/>
      <w:bookmarkStart w:id="180" w:name="_Toc36197037"/>
      <w:bookmarkStart w:id="181" w:name="_Toc36197729"/>
      <w:r w:rsidRPr="00165A6E">
        <w:t>6.5</w:t>
      </w:r>
      <w:r w:rsidRPr="00165A6E">
        <w:rPr>
          <w:rFonts w:eastAsia="SimSun"/>
        </w:rPr>
        <w:t>A</w:t>
      </w:r>
      <w:r w:rsidRPr="00165A6E">
        <w:t>.1</w:t>
      </w:r>
      <w:r w:rsidRPr="00165A6E">
        <w:tab/>
        <w:t>Occupied bandwidth for CA</w:t>
      </w:r>
      <w:bookmarkEnd w:id="178"/>
      <w:bookmarkEnd w:id="179"/>
      <w:bookmarkEnd w:id="180"/>
      <w:bookmarkEnd w:id="181"/>
    </w:p>
    <w:p w14:paraId="7BA119FA" w14:textId="77777777" w:rsidR="0032234A" w:rsidRPr="00165A6E" w:rsidRDefault="0032234A">
      <w:pPr>
        <w:pStyle w:val="Heading4"/>
        <w:rPr>
          <w:szCs w:val="24"/>
        </w:rPr>
      </w:pPr>
      <w:bookmarkStart w:id="182" w:name="_Toc21026614"/>
      <w:bookmarkStart w:id="183" w:name="_Toc27743865"/>
      <w:bookmarkStart w:id="184" w:name="_Toc36197038"/>
      <w:bookmarkStart w:id="185" w:name="_Toc36197730"/>
      <w:r w:rsidRPr="00165A6E">
        <w:rPr>
          <w:szCs w:val="24"/>
        </w:rPr>
        <w:t>6.5A.1.0</w:t>
      </w:r>
      <w:r w:rsidRPr="00165A6E">
        <w:rPr>
          <w:szCs w:val="24"/>
        </w:rPr>
        <w:tab/>
        <w:t>Minimum conformance requirements</w:t>
      </w:r>
      <w:bookmarkEnd w:id="182"/>
      <w:bookmarkEnd w:id="183"/>
      <w:bookmarkEnd w:id="184"/>
      <w:bookmarkEnd w:id="185"/>
    </w:p>
    <w:p w14:paraId="7E06CDEC" w14:textId="0F75E32D"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.5A.1.</w:t>
      </w:r>
    </w:p>
    <w:p w14:paraId="0EAE17AA" w14:textId="77777777" w:rsidR="00D1419F" w:rsidRPr="00165A6E" w:rsidRDefault="00D1419F" w:rsidP="00D1419F">
      <w:pPr>
        <w:pStyle w:val="H6"/>
      </w:pPr>
      <w:bookmarkStart w:id="186" w:name="_Toc52196524"/>
      <w:bookmarkStart w:id="187" w:name="_Toc52197504"/>
      <w:bookmarkStart w:id="188" w:name="_Toc53173227"/>
      <w:bookmarkStart w:id="189" w:name="_Toc53173596"/>
      <w:bookmarkStart w:id="190" w:name="_Toc61118863"/>
      <w:bookmarkStart w:id="191" w:name="_Toc61119245"/>
      <w:bookmarkStart w:id="192" w:name="_Toc61119626"/>
      <w:bookmarkStart w:id="193" w:name="_Toc67923817"/>
      <w:bookmarkStart w:id="194" w:name="_CR6_5A_1_0_0"/>
      <w:bookmarkStart w:id="195" w:name="_Hlk52185232"/>
      <w:r w:rsidRPr="00165A6E">
        <w:t>6.5A.1.0.0</w:t>
      </w:r>
      <w:r w:rsidRPr="00165A6E">
        <w:tab/>
        <w:t>General</w:t>
      </w:r>
      <w:bookmarkEnd w:id="186"/>
      <w:bookmarkEnd w:id="187"/>
      <w:bookmarkEnd w:id="188"/>
      <w:bookmarkEnd w:id="189"/>
      <w:bookmarkEnd w:id="190"/>
      <w:bookmarkEnd w:id="191"/>
      <w:bookmarkEnd w:id="192"/>
      <w:bookmarkEnd w:id="193"/>
    </w:p>
    <w:bookmarkEnd w:id="194"/>
    <w:p w14:paraId="47CE8AA2" w14:textId="404D562A"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.5.1 applies</w:t>
      </w:r>
      <w:r w:rsidRPr="00165A6E">
        <w:rPr>
          <w:rFonts w:eastAsia="Malgun Gothic"/>
        </w:rPr>
        <w:t>.</w:t>
      </w:r>
    </w:p>
    <w:p w14:paraId="59A93354" w14:textId="77777777" w:rsidR="00D1419F" w:rsidRPr="00165A6E" w:rsidRDefault="00D1419F" w:rsidP="00D1419F">
      <w:pPr>
        <w:pStyle w:val="H6"/>
      </w:pPr>
      <w:bookmarkStart w:id="196" w:name="_Toc52196525"/>
      <w:bookmarkStart w:id="197" w:name="_Toc52197505"/>
      <w:bookmarkStart w:id="198" w:name="_Toc53173228"/>
      <w:bookmarkStart w:id="199" w:name="_Toc53173597"/>
      <w:bookmarkStart w:id="200" w:name="_Toc61118864"/>
      <w:bookmarkStart w:id="201" w:name="_Toc61119246"/>
      <w:bookmarkStart w:id="202" w:name="_Toc61119627"/>
      <w:bookmarkStart w:id="203" w:name="_Toc67923818"/>
      <w:bookmarkStart w:id="204" w:name="_CR6_5A_1_0_1"/>
      <w:r w:rsidRPr="00165A6E">
        <w:t>6.5A.1.0.1</w:t>
      </w:r>
      <w:r w:rsidRPr="00165A6E">
        <w:tab/>
        <w:t>Occupied bandwidth for intra-band contiguous UL CA</w:t>
      </w:r>
      <w:bookmarkEnd w:id="196"/>
      <w:bookmarkEnd w:id="197"/>
      <w:bookmarkEnd w:id="198"/>
      <w:bookmarkEnd w:id="199"/>
      <w:bookmarkEnd w:id="200"/>
      <w:bookmarkEnd w:id="201"/>
      <w:bookmarkEnd w:id="202"/>
      <w:bookmarkEnd w:id="203"/>
    </w:p>
    <w:bookmarkEnd w:id="195"/>
    <w:bookmarkEnd w:id="204"/>
    <w:p w14:paraId="4B230C7C" w14:textId="6A9F21F8" w:rsidR="00D1419F" w:rsidRPr="00165A6E" w:rsidRDefault="00D1419F" w:rsidP="00D1419F">
      <w:r w:rsidRPr="00165A6E">
        <w:t xml:space="preserve">For intra-band contiguous UL carrier aggregation, the occupied bandwidth is a measure of the bandwidth containing 99 % of the total integrated power of the transmitted spectrum. The occupied bandwidth for UL CA shall be less than the UL aggregated channel bandwidth defined in </w:t>
      </w:r>
      <w:r w:rsidR="00D2021D" w:rsidRPr="00165A6E">
        <w:t>clause</w:t>
      </w:r>
      <w:r w:rsidR="00D2021D">
        <w:t> </w:t>
      </w:r>
      <w:r w:rsidR="00D2021D" w:rsidRPr="00165A6E">
        <w:t>5</w:t>
      </w:r>
      <w:r w:rsidRPr="00165A6E">
        <w:t>.3A.</w:t>
      </w:r>
    </w:p>
    <w:p w14:paraId="1AA2CB43" w14:textId="77777777" w:rsidR="00D1419F" w:rsidRPr="00165A6E" w:rsidRDefault="00D1419F" w:rsidP="00D1419F">
      <w:pPr>
        <w:pStyle w:val="H6"/>
      </w:pPr>
      <w:bookmarkStart w:id="205" w:name="_Toc52196526"/>
      <w:bookmarkStart w:id="206" w:name="_Toc52197506"/>
      <w:bookmarkStart w:id="207" w:name="_Toc53173229"/>
      <w:bookmarkStart w:id="208" w:name="_Toc53173598"/>
      <w:bookmarkStart w:id="209" w:name="_Toc61118865"/>
      <w:bookmarkStart w:id="210" w:name="_Toc61119247"/>
      <w:bookmarkStart w:id="211" w:name="_Toc61119628"/>
      <w:bookmarkStart w:id="212" w:name="_Toc67923819"/>
      <w:bookmarkStart w:id="213" w:name="_CR6_5A_1_0_2"/>
      <w:r w:rsidRPr="00165A6E">
        <w:t>6.5A.1.0.2</w:t>
      </w:r>
      <w:r w:rsidRPr="00165A6E">
        <w:tab/>
        <w:t>Occupied bandwidth for intra-band non-contiguous UL CA</w:t>
      </w:r>
      <w:bookmarkEnd w:id="205"/>
      <w:bookmarkEnd w:id="206"/>
      <w:bookmarkEnd w:id="207"/>
      <w:bookmarkEnd w:id="208"/>
      <w:bookmarkEnd w:id="209"/>
      <w:bookmarkEnd w:id="210"/>
      <w:bookmarkEnd w:id="211"/>
      <w:bookmarkEnd w:id="212"/>
    </w:p>
    <w:bookmarkEnd w:id="213"/>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4" w:name="_Toc21026615"/>
      <w:bookmarkStart w:id="215" w:name="_Toc27743866"/>
      <w:bookmarkStart w:id="216" w:name="_Toc36197039"/>
      <w:bookmarkStart w:id="217"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4"/>
      <w:bookmarkEnd w:id="215"/>
      <w:bookmarkEnd w:id="216"/>
      <w:bookmarkEnd w:id="217"/>
    </w:p>
    <w:p w14:paraId="1593E31D" w14:textId="1732B3CE" w:rsidR="0032234A" w:rsidRPr="00165A6E" w:rsidRDefault="00D2021D">
      <w:pPr>
        <w:pStyle w:val="EditorsNote"/>
      </w:pPr>
      <w:r>
        <w:t>Editor's note:</w:t>
      </w:r>
      <w:r>
        <w:tab/>
      </w:r>
      <w:r w:rsidR="0032234A" w:rsidRPr="00165A6E">
        <w:t>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8" w:name="_CR6_5A_1_1_1"/>
      <w:r w:rsidRPr="00165A6E">
        <w:t>6.5A.1.1.1</w:t>
      </w:r>
      <w:r w:rsidRPr="00165A6E">
        <w:tab/>
      </w:r>
      <w:r w:rsidRPr="00165A6E">
        <w:rPr>
          <w:lang w:eastAsia="zh-CN"/>
        </w:rPr>
        <w:t>Test purpose</w:t>
      </w:r>
    </w:p>
    <w:bookmarkEnd w:id="218"/>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9" w:name="_CR6_5A_1_1_2"/>
      <w:r w:rsidRPr="00165A6E">
        <w:t>6.5A.1.1.2</w:t>
      </w:r>
      <w:r w:rsidRPr="00165A6E">
        <w:tab/>
      </w:r>
      <w:r w:rsidRPr="00165A6E">
        <w:rPr>
          <w:lang w:eastAsia="zh-CN"/>
        </w:rPr>
        <w:t>Test applicability</w:t>
      </w:r>
    </w:p>
    <w:bookmarkEnd w:id="219"/>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20" w:name="_CR6_5A_1_1_3"/>
      <w:r w:rsidRPr="00165A6E">
        <w:t>6.5A.1.1.3</w:t>
      </w:r>
      <w:r w:rsidRPr="00165A6E">
        <w:tab/>
      </w:r>
      <w:r w:rsidRPr="00165A6E">
        <w:rPr>
          <w:lang w:eastAsia="zh-CN"/>
        </w:rPr>
        <w:t>Minimum conformance requirements</w:t>
      </w:r>
    </w:p>
    <w:bookmarkEnd w:id="220"/>
    <w:p w14:paraId="73B8797F" w14:textId="7B753788" w:rsidR="0032234A" w:rsidRPr="00165A6E" w:rsidRDefault="0032234A">
      <w:pPr>
        <w:rPr>
          <w:sz w:val="24"/>
          <w:szCs w:val="24"/>
        </w:rPr>
      </w:pPr>
      <w:r w:rsidRPr="00165A6E">
        <w:t xml:space="preserve">The minimum conformance requirements are defined in </w:t>
      </w:r>
      <w:r w:rsidR="00D2021D" w:rsidRPr="00165A6E">
        <w:t>clause</w:t>
      </w:r>
      <w:r w:rsidR="00D2021D">
        <w:t> </w:t>
      </w:r>
      <w:r w:rsidR="00D2021D" w:rsidRPr="00165A6E">
        <w:t>6</w:t>
      </w:r>
      <w:r w:rsidRPr="00165A6E">
        <w:t>.5A.1.0.</w:t>
      </w:r>
    </w:p>
    <w:p w14:paraId="5325C4D7" w14:textId="77777777" w:rsidR="00855118" w:rsidRPr="00165A6E" w:rsidRDefault="008E5256" w:rsidP="00855118">
      <w:pPr>
        <w:pStyle w:val="H6"/>
        <w:rPr>
          <w:lang w:eastAsia="zh-CN"/>
        </w:rPr>
      </w:pPr>
      <w:bookmarkStart w:id="221"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22" w:name="_CR6_5A_1_1_4_1"/>
      <w:bookmarkEnd w:id="221"/>
      <w:r w:rsidRPr="00165A6E">
        <w:t>6.5A.1.1.4.1</w:t>
      </w:r>
      <w:r w:rsidRPr="00165A6E">
        <w:tab/>
      </w:r>
      <w:r w:rsidRPr="00165A6E">
        <w:rPr>
          <w:lang w:eastAsia="zh-CN"/>
        </w:rPr>
        <w:t>Initial condition</w:t>
      </w:r>
    </w:p>
    <w:bookmarkEnd w:id="222"/>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22EFFD4" w:rsidR="0032234A" w:rsidRPr="00165A6E" w:rsidRDefault="0032234A">
      <w:r w:rsidRPr="00165A6E">
        <w:t xml:space="preserve">The initial test configurations consist of environmental conditions, test frequencies, test channel bandwidths and sub-carrier spacing based on </w:t>
      </w:r>
      <w:r w:rsidRPr="008A7419">
        <w:t xml:space="preserve">NR CA configuration specified in </w:t>
      </w:r>
      <w:r w:rsidR="00D2021D" w:rsidRPr="008A7419">
        <w:t>clause 5</w:t>
      </w:r>
      <w:r w:rsidRPr="008A7419">
        <w:t>.5A</w:t>
      </w:r>
      <w:r w:rsidRPr="00165A6E">
        <w:t xml:space="preserve">. All of these configurations shall be tested with applicable test parameters for each </w:t>
      </w:r>
      <w:r w:rsidRPr="008A7419">
        <w:t>CA co</w:t>
      </w:r>
      <w:r w:rsidR="00720E29" w:rsidRPr="008A7419">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3" w:name="_CRTable6_5A_1_1_4_11"/>
      <w:r w:rsidRPr="00165A6E">
        <w:t xml:space="preserve">Table </w:t>
      </w:r>
      <w:bookmarkEnd w:id="223"/>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65A6E" w14:paraId="3527A08E" w14:textId="77777777" w:rsidTr="003A751E">
        <w:tc>
          <w:tcPr>
            <w:tcW w:w="5000" w:type="pct"/>
            <w:gridSpan w:val="7"/>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tcPr>
          <w:p w14:paraId="4C472EB1" w14:textId="4565961D" w:rsidR="00720E29" w:rsidRPr="00165A6E" w:rsidRDefault="00720E29" w:rsidP="003A751E">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tcPr>
          <w:p w14:paraId="4EFF5809" w14:textId="77280045" w:rsidR="00720E29" w:rsidRPr="00165A6E" w:rsidRDefault="00720E29" w:rsidP="003A751E">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tcPr>
          <w:p w14:paraId="2B4E5547" w14:textId="7FBA2F1D" w:rsidR="00720E29" w:rsidRPr="00165A6E" w:rsidRDefault="00720E29" w:rsidP="003A751E">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tcPr>
          <w:p w14:paraId="6C3250FD" w14:textId="77777777" w:rsidR="00720E29" w:rsidRPr="00165A6E" w:rsidRDefault="00720E29" w:rsidP="003A751E">
            <w:pPr>
              <w:pStyle w:val="TAH"/>
            </w:pPr>
            <w:r w:rsidRPr="00165A6E">
              <w:t>Test Parameters</w:t>
            </w:r>
          </w:p>
        </w:tc>
      </w:tr>
      <w:tr w:rsidR="00720E29" w:rsidRPr="00165A6E" w14:paraId="252AEBC3" w14:textId="77777777" w:rsidTr="00C75948">
        <w:tc>
          <w:tcPr>
            <w:tcW w:w="349" w:type="pct"/>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7" w:type="pct"/>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79" w:type="pct"/>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720E29" w:rsidRPr="00165A6E" w14:paraId="4E5F8D93" w14:textId="77777777" w:rsidTr="00C75948">
        <w:tc>
          <w:tcPr>
            <w:tcW w:w="349" w:type="pct"/>
            <w:vMerge w:val="restart"/>
            <w:vAlign w:val="center"/>
          </w:tcPr>
          <w:p w14:paraId="7AA34DA3" w14:textId="77777777" w:rsidR="00720E29" w:rsidRPr="00165A6E" w:rsidRDefault="00720E29" w:rsidP="003A751E">
            <w:pPr>
              <w:pStyle w:val="TAC"/>
              <w:rPr>
                <w:lang w:eastAsia="ko-KR"/>
              </w:rPr>
            </w:pPr>
            <w:r w:rsidRPr="00165A6E">
              <w:rPr>
                <w:lang w:eastAsia="ko-KR"/>
              </w:rPr>
              <w:t>1</w:t>
            </w:r>
          </w:p>
        </w:tc>
        <w:tc>
          <w:tcPr>
            <w:tcW w:w="557" w:type="pct"/>
            <w:vAlign w:val="center"/>
          </w:tcPr>
          <w:p w14:paraId="65E65016" w14:textId="77777777" w:rsidR="00720E29" w:rsidRPr="00165A6E" w:rsidRDefault="00720E29" w:rsidP="003A751E">
            <w:pPr>
              <w:pStyle w:val="TAC"/>
              <w:rPr>
                <w:lang w:eastAsia="ko-KR"/>
              </w:rPr>
            </w:pPr>
            <w:r w:rsidRPr="00165A6E">
              <w:rPr>
                <w:lang w:eastAsia="ko-KR"/>
              </w:rPr>
              <w:t>PCC</w:t>
            </w:r>
          </w:p>
        </w:tc>
        <w:tc>
          <w:tcPr>
            <w:tcW w:w="822" w:type="pct"/>
            <w:vMerge w:val="restart"/>
            <w:vAlign w:val="center"/>
          </w:tcPr>
          <w:p w14:paraId="4F9B4F28" w14:textId="77777777" w:rsidR="00720E29" w:rsidRPr="00165A6E" w:rsidRDefault="00720E29" w:rsidP="003A751E">
            <w:pPr>
              <w:pStyle w:val="TAC"/>
              <w:rPr>
                <w:lang w:eastAsia="ko-KR"/>
              </w:rPr>
            </w:pPr>
            <w:r w:rsidRPr="00165A6E">
              <w:rPr>
                <w:lang w:eastAsia="ko-KR"/>
              </w:rPr>
              <w:t>Default</w:t>
            </w:r>
          </w:p>
        </w:tc>
        <w:tc>
          <w:tcPr>
            <w:tcW w:w="747" w:type="pct"/>
            <w:vMerge w:val="restart"/>
            <w:vAlign w:val="center"/>
          </w:tcPr>
          <w:p w14:paraId="14389257" w14:textId="77777777" w:rsidR="00720E29" w:rsidRPr="00165A6E" w:rsidRDefault="00720E29" w:rsidP="003A751E">
            <w:pPr>
              <w:pStyle w:val="TAC"/>
              <w:rPr>
                <w:lang w:eastAsia="ko-KR"/>
              </w:rPr>
            </w:pPr>
            <w:r w:rsidRPr="00165A6E">
              <w:rPr>
                <w:lang w:eastAsia="ko-KR"/>
              </w:rPr>
              <w:t>Default</w:t>
            </w:r>
          </w:p>
        </w:tc>
        <w:tc>
          <w:tcPr>
            <w:tcW w:w="750" w:type="pct"/>
            <w:vMerge w:val="restart"/>
            <w:vAlign w:val="center"/>
          </w:tcPr>
          <w:p w14:paraId="5952E128" w14:textId="2E536142" w:rsidR="00720E29" w:rsidRPr="00165A6E" w:rsidRDefault="009455BF" w:rsidP="003A751E">
            <w:pPr>
              <w:pStyle w:val="TAC"/>
              <w:rPr>
                <w:lang w:eastAsia="ko-KR"/>
              </w:rPr>
            </w:pPr>
            <w:r w:rsidRPr="00165A6E">
              <w:rPr>
                <w:lang w:eastAsia="ko-KR"/>
              </w:rPr>
              <w:t>-</w:t>
            </w:r>
          </w:p>
        </w:tc>
        <w:tc>
          <w:tcPr>
            <w:tcW w:w="895" w:type="pct"/>
            <w:vAlign w:val="center"/>
          </w:tcPr>
          <w:p w14:paraId="5B94954B" w14:textId="77777777" w:rsidR="00720E29" w:rsidRPr="00165A6E" w:rsidRDefault="00720E29" w:rsidP="003A751E">
            <w:pPr>
              <w:pStyle w:val="TAC"/>
              <w:rPr>
                <w:lang w:eastAsia="ko-KR"/>
              </w:rPr>
            </w:pPr>
            <w:r w:rsidRPr="00165A6E">
              <w:rPr>
                <w:lang w:eastAsia="ko-KR"/>
              </w:rPr>
              <w:t>CP</w:t>
            </w:r>
            <w:r w:rsidRPr="00165A6E">
              <w:t>-OFDM QPSK</w:t>
            </w:r>
          </w:p>
        </w:tc>
        <w:tc>
          <w:tcPr>
            <w:tcW w:w="879" w:type="pct"/>
            <w:vAlign w:val="center"/>
          </w:tcPr>
          <w:p w14:paraId="6E304F4F" w14:textId="77777777" w:rsidR="00720E29" w:rsidRPr="00165A6E" w:rsidRDefault="00720E29" w:rsidP="003A751E">
            <w:pPr>
              <w:pStyle w:val="TAC"/>
              <w:rPr>
                <w:b/>
                <w:lang w:eastAsia="ko-KR"/>
              </w:rPr>
            </w:pPr>
            <w:r w:rsidRPr="00165A6E">
              <w:t>Outer_Full</w:t>
            </w:r>
          </w:p>
        </w:tc>
      </w:tr>
      <w:tr w:rsidR="00720E29" w:rsidRPr="00165A6E" w14:paraId="689262CB" w14:textId="77777777" w:rsidTr="00C75948">
        <w:tc>
          <w:tcPr>
            <w:tcW w:w="349" w:type="pct"/>
            <w:vMerge/>
            <w:vAlign w:val="center"/>
          </w:tcPr>
          <w:p w14:paraId="42C70E41" w14:textId="77777777" w:rsidR="00720E29" w:rsidRPr="00165A6E" w:rsidRDefault="00720E29" w:rsidP="003A751E">
            <w:pPr>
              <w:pStyle w:val="TAC"/>
              <w:rPr>
                <w:lang w:eastAsia="ko-KR"/>
              </w:rPr>
            </w:pPr>
          </w:p>
        </w:tc>
        <w:tc>
          <w:tcPr>
            <w:tcW w:w="557" w:type="pct"/>
            <w:vAlign w:val="center"/>
          </w:tcPr>
          <w:p w14:paraId="697AA2E3" w14:textId="77777777" w:rsidR="00720E29" w:rsidRPr="00165A6E" w:rsidRDefault="00720E29" w:rsidP="003A751E">
            <w:pPr>
              <w:pStyle w:val="TAC"/>
              <w:rPr>
                <w:lang w:eastAsia="ko-KR"/>
              </w:rPr>
            </w:pPr>
            <w:r w:rsidRPr="00165A6E">
              <w:rPr>
                <w:lang w:eastAsia="ko-KR"/>
              </w:rPr>
              <w:t>SCC</w:t>
            </w:r>
          </w:p>
        </w:tc>
        <w:tc>
          <w:tcPr>
            <w:tcW w:w="822" w:type="pct"/>
            <w:vMerge/>
            <w:vAlign w:val="center"/>
          </w:tcPr>
          <w:p w14:paraId="20C7BF0D" w14:textId="77777777" w:rsidR="00720E29" w:rsidRPr="00165A6E" w:rsidRDefault="00720E29" w:rsidP="003A751E">
            <w:pPr>
              <w:pStyle w:val="TAC"/>
              <w:rPr>
                <w:lang w:eastAsia="ko-KR"/>
              </w:rPr>
            </w:pPr>
          </w:p>
        </w:tc>
        <w:tc>
          <w:tcPr>
            <w:tcW w:w="747" w:type="pct"/>
            <w:vMerge/>
            <w:vAlign w:val="center"/>
          </w:tcPr>
          <w:p w14:paraId="29F90E5F" w14:textId="77777777" w:rsidR="00720E29" w:rsidRPr="00165A6E" w:rsidRDefault="00720E29" w:rsidP="003A751E">
            <w:pPr>
              <w:pStyle w:val="TAC"/>
              <w:rPr>
                <w:lang w:eastAsia="ko-KR"/>
              </w:rPr>
            </w:pPr>
          </w:p>
        </w:tc>
        <w:tc>
          <w:tcPr>
            <w:tcW w:w="750" w:type="pct"/>
            <w:vMerge/>
            <w:vAlign w:val="center"/>
          </w:tcPr>
          <w:p w14:paraId="52A91246" w14:textId="77777777" w:rsidR="00720E29" w:rsidRPr="00165A6E" w:rsidRDefault="00720E29" w:rsidP="003A751E">
            <w:pPr>
              <w:pStyle w:val="TAC"/>
              <w:rPr>
                <w:lang w:eastAsia="ko-KR"/>
              </w:rPr>
            </w:pPr>
          </w:p>
        </w:tc>
        <w:tc>
          <w:tcPr>
            <w:tcW w:w="895" w:type="pct"/>
            <w:vAlign w:val="center"/>
          </w:tcPr>
          <w:p w14:paraId="3B2EF760" w14:textId="77777777" w:rsidR="00720E29" w:rsidRPr="00165A6E" w:rsidRDefault="00720E29" w:rsidP="003A751E">
            <w:pPr>
              <w:pStyle w:val="TAC"/>
              <w:rPr>
                <w:lang w:eastAsia="ko-KR"/>
              </w:rPr>
            </w:pPr>
            <w:r w:rsidRPr="00165A6E">
              <w:t>CP-OFDM QPSK</w:t>
            </w:r>
          </w:p>
        </w:tc>
        <w:tc>
          <w:tcPr>
            <w:tcW w:w="879" w:type="pct"/>
            <w:vAlign w:val="center"/>
          </w:tcPr>
          <w:p w14:paraId="13D4DF97" w14:textId="77777777" w:rsidR="00720E29" w:rsidRPr="00165A6E" w:rsidRDefault="00720E29" w:rsidP="003A751E">
            <w:pPr>
              <w:pStyle w:val="TAC"/>
              <w:rPr>
                <w:lang w:eastAsia="ko-KR"/>
              </w:rPr>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F6AE248" w:rsidR="00720E29" w:rsidRPr="00165A6E" w:rsidRDefault="009455BF" w:rsidP="009455BF">
            <w:pPr>
              <w:pStyle w:val="TAN"/>
            </w:pPr>
            <w:bookmarkStart w:id="224" w:name="OLE_LINK5"/>
            <w:bookmarkStart w:id="225"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bookmarkEnd w:id="224"/>
            <w:bookmarkEnd w:id="225"/>
          </w:p>
        </w:tc>
      </w:tr>
    </w:tbl>
    <w:p w14:paraId="24EE4749" w14:textId="77777777" w:rsidR="00720E29" w:rsidRPr="00165A6E" w:rsidRDefault="00720E29" w:rsidP="00720E29">
      <w:pPr>
        <w:rPr>
          <w:lang w:eastAsia="zh-CN"/>
        </w:rPr>
      </w:pPr>
    </w:p>
    <w:p w14:paraId="6431858C" w14:textId="0D2D703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720E29" w:rsidRPr="00165A6E">
        <w:t>A.3.3.1.1</w:t>
      </w:r>
      <w:r w:rsidRPr="00165A6E">
        <w:t xml:space="preserve"> for TE diagram and Figure A.3.4.1.1 for UE diagram.</w:t>
      </w:r>
    </w:p>
    <w:p w14:paraId="5ADD3761" w14:textId="5817A20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73A2772D" w14:textId="4DE9F477" w:rsidR="0032234A" w:rsidRPr="00165A6E" w:rsidRDefault="0032234A">
      <w:pPr>
        <w:pStyle w:val="B1"/>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
      </w:pPr>
      <w:r w:rsidRPr="00165A6E">
        <w:t>4.</w:t>
      </w:r>
      <w:r w:rsidRPr="00165A6E">
        <w:tab/>
        <w:t>The UL Reference Measurement Channel is set according to Table 6.5A.1.1.4.1-1.</w:t>
      </w:r>
    </w:p>
    <w:p w14:paraId="62D5C006" w14:textId="77777777" w:rsidR="0032234A" w:rsidRPr="00165A6E" w:rsidRDefault="0032234A">
      <w:pPr>
        <w:pStyle w:val="B1"/>
      </w:pPr>
      <w:r w:rsidRPr="00165A6E">
        <w:t>5.</w:t>
      </w:r>
      <w:r w:rsidRPr="00165A6E">
        <w:tab/>
        <w:t>Propagation conditions are set according to Annex B.0.</w:t>
      </w:r>
    </w:p>
    <w:p w14:paraId="3D3485CA" w14:textId="26475B07"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.5A.1.1.4.3.</w:t>
      </w:r>
    </w:p>
    <w:p w14:paraId="22FD6788" w14:textId="77777777" w:rsidR="0032234A" w:rsidRPr="00165A6E" w:rsidRDefault="0032234A">
      <w:pPr>
        <w:pStyle w:val="H6"/>
      </w:pPr>
      <w:bookmarkStart w:id="226" w:name="_CR6_5A_1_1_4_2"/>
      <w:r w:rsidRPr="00165A6E">
        <w:t>6.5A.1.1.4.2</w:t>
      </w:r>
      <w:r w:rsidRPr="00165A6E">
        <w:tab/>
        <w:t>Test procedure</w:t>
      </w:r>
    </w:p>
    <w:bookmarkEnd w:id="226"/>
    <w:p w14:paraId="6E799B61" w14:textId="77777777" w:rsidR="0032234A" w:rsidRPr="008A7419" w:rsidRDefault="0032234A">
      <w:pPr>
        <w:pStyle w:val="B1"/>
      </w:pPr>
      <w:r w:rsidRPr="008A7419">
        <w:t>1.</w:t>
      </w:r>
      <w:r w:rsidRPr="008A7419">
        <w:tab/>
        <w:t xml:space="preserve">Configure SCC according to Annex </w:t>
      </w:r>
      <w:r w:rsidRPr="008A7419">
        <w:rPr>
          <w:lang w:eastAsia="ko-KR"/>
        </w:rPr>
        <w:t xml:space="preserve">C.0, C.1, </w:t>
      </w:r>
      <w:r w:rsidR="009D685B" w:rsidRPr="008A7419">
        <w:rPr>
          <w:lang w:eastAsia="ko-KR"/>
        </w:rPr>
        <w:t xml:space="preserve">C.2, and </w:t>
      </w:r>
      <w:r w:rsidRPr="008A7419">
        <w:rPr>
          <w:lang w:eastAsia="ko-KR"/>
        </w:rPr>
        <w:t>C.3.0</w:t>
      </w:r>
      <w:r w:rsidRPr="008A7419">
        <w:t xml:space="preserve"> for all downlink physical channels.</w:t>
      </w:r>
    </w:p>
    <w:p w14:paraId="4A4AC34F" w14:textId="4448A6F1"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.5A.1.1.4.3</w:t>
      </w:r>
      <w:r w:rsidR="00C27EAD" w:rsidRPr="008A7419">
        <w:t>.</w:t>
      </w:r>
    </w:p>
    <w:p w14:paraId="35858DEC" w14:textId="77777777" w:rsidR="00C27EAD" w:rsidRPr="00165A6E" w:rsidRDefault="00C27EAD" w:rsidP="00C27EAD">
      <w:pPr>
        <w:pStyle w:val="B1"/>
      </w:pPr>
      <w:r w:rsidRPr="008A7419">
        <w:t>3.</w:t>
      </w:r>
      <w:r w:rsidRPr="008A7419">
        <w:tab/>
      </w:r>
      <w:bookmarkStart w:id="227" w:name="_Hlk114824901"/>
      <w:r w:rsidRPr="00165A6E">
        <w:t>Apply the test step based on the 5G NR UE Release:</w:t>
      </w:r>
    </w:p>
    <w:p w14:paraId="5FA26495" w14:textId="2F793D61" w:rsidR="00C27EAD" w:rsidRPr="00165A6E" w:rsidRDefault="00C27EAD" w:rsidP="00C27EAD">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8A7419" w:rsidRDefault="00C27EAD" w:rsidP="00C27EAD">
      <w:pPr>
        <w:pStyle w:val="B2"/>
      </w:pPr>
      <w:r w:rsidRPr="00165A6E">
        <w:t>3b.</w:t>
      </w:r>
      <w:r w:rsidRPr="00165A6E">
        <w:tab/>
        <w:t xml:space="preserve">For Release 15 5G NR UEs: </w:t>
      </w:r>
      <w:bookmarkEnd w:id="227"/>
      <w:r w:rsidRPr="00165A6E">
        <w:t>No action.</w:t>
      </w:r>
    </w:p>
    <w:p w14:paraId="31339D45" w14:textId="626753D8" w:rsidR="0032234A" w:rsidRPr="008A7419" w:rsidRDefault="00C27EAD">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.2).</w:t>
      </w:r>
    </w:p>
    <w:p w14:paraId="2425254D" w14:textId="57447926" w:rsidR="0032234A" w:rsidRPr="00165A6E" w:rsidRDefault="00C27EAD">
      <w:pPr>
        <w:pStyle w:val="B1"/>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
      </w:pPr>
      <w:r w:rsidRPr="00165A6E">
        <w:t>7</w:t>
      </w:r>
      <w:r w:rsidR="0032234A" w:rsidRPr="00165A6E">
        <w:t>.</w:t>
      </w:r>
      <w:r w:rsidR="0032234A" w:rsidRPr="00165A6E">
        <w:tab/>
      </w:r>
      <w:r w:rsidRPr="00165A6E">
        <w:t>Apply the test step based on the 5G NR UE Release:</w:t>
      </w:r>
    </w:p>
    <w:p w14:paraId="79438C18" w14:textId="6F89C89D" w:rsidR="0032234A" w:rsidRPr="00165A6E" w:rsidRDefault="00C27EAD" w:rsidP="00C27EAD">
      <w:pPr>
        <w:pStyle w:val="B2"/>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4BB47401" w:rsidR="0032234A" w:rsidRPr="00165A6E" w:rsidRDefault="00C27EAD">
      <w:pPr>
        <w:pStyle w:val="B1"/>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D2021D">
        <w:t>"</w:t>
      </w:r>
      <w:r w:rsidR="0032234A" w:rsidRPr="00165A6E">
        <w:t>Total EIRP</w:t>
      </w:r>
      <w:r w:rsidR="00D2021D">
        <w:t>"</w:t>
      </w:r>
      <w:r w:rsidR="0032234A" w:rsidRPr="00165A6E">
        <w:t>. EIRP measurement procedure is defined in Annex K.</w:t>
      </w:r>
    </w:p>
    <w:p w14:paraId="2831F163" w14:textId="70EFB6B7" w:rsidR="0032234A" w:rsidRPr="00165A6E" w:rsidRDefault="00C27EAD">
      <w:pPr>
        <w:pStyle w:val="B1"/>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48417569" w14:textId="2B1AD24B" w:rsidR="00C27EAD" w:rsidRPr="00165A6E" w:rsidRDefault="00C27EAD" w:rsidP="00C27EAD">
      <w:pPr>
        <w:pStyle w:val="B1"/>
      </w:pPr>
      <w:r w:rsidRPr="00165A6E">
        <w:t>11</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9.</w:t>
      </w:r>
    </w:p>
    <w:p w14:paraId="12420BF9" w14:textId="77777777" w:rsidR="00C27EAD" w:rsidRPr="00165A6E" w:rsidRDefault="00C27EAD" w:rsidP="00C27EAD">
      <w:pPr>
        <w:pStyle w:val="B1"/>
      </w:pPr>
      <w:r w:rsidRPr="00165A6E">
        <w:t>12.</w:t>
      </w:r>
      <w:r w:rsidRPr="00165A6E">
        <w:tab/>
        <w:t>Apply the test step based on the 5G NR UE Release:</w:t>
      </w:r>
    </w:p>
    <w:p w14:paraId="0AD2063C" w14:textId="4C35DE9D" w:rsidR="00C27EAD" w:rsidRPr="00165A6E" w:rsidRDefault="00C27EAD" w:rsidP="00C27EAD">
      <w:pPr>
        <w:pStyle w:val="B2"/>
      </w:pPr>
      <w:r w:rsidRPr="00165A6E">
        <w:t xml:space="preserve">12a. </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F062F52" w14:textId="6857CB67" w:rsidR="0032234A" w:rsidRPr="00165A6E" w:rsidRDefault="00C27EAD" w:rsidP="00C27EAD">
      <w:pPr>
        <w:pStyle w:val="B2"/>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8" w:name="_CR6_5A_1_1_4_3"/>
      <w:r w:rsidRPr="00165A6E">
        <w:t>6.5A.1.1.4.3</w:t>
      </w:r>
      <w:r w:rsidRPr="00165A6E">
        <w:tab/>
        <w:t>Message contents</w:t>
      </w:r>
    </w:p>
    <w:bookmarkEnd w:id="228"/>
    <w:p w14:paraId="3969E8D0" w14:textId="0AD5CEC1" w:rsidR="00C27EAD" w:rsidRPr="00165A6E" w:rsidRDefault="0032234A" w:rsidP="00C27EAD">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C27EAD" w:rsidRPr="00165A6E">
        <w:t xml:space="preserve"> with the following exceptions for Release 15 5G NR UE.</w:t>
      </w:r>
    </w:p>
    <w:p w14:paraId="2F155319" w14:textId="7400D139" w:rsidR="00C27EAD" w:rsidRPr="00165A6E" w:rsidRDefault="00C27EAD" w:rsidP="00C27EAD">
      <w:pPr>
        <w:pStyle w:val="TH"/>
      </w:pPr>
      <w:bookmarkStart w:id="229" w:name="_CRTable6_5A_1_1_4_31"/>
      <w:r w:rsidRPr="00165A6E">
        <w:t xml:space="preserve">Table </w:t>
      </w:r>
      <w:bookmarkEnd w:id="229"/>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5B3BF3A3" w:rsidR="00C27EAD" w:rsidRPr="00165A6E" w:rsidRDefault="00C27EAD" w:rsidP="00C27EAD">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30" w:name="_CRTable6_5A_1_1_4_32"/>
      <w:r w:rsidRPr="00165A6E">
        <w:t xml:space="preserve">Table </w:t>
      </w:r>
      <w:bookmarkEnd w:id="230"/>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3F8A9839"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31" w:name="_CR6_5A_1_1_5"/>
      <w:r w:rsidRPr="00165A6E">
        <w:t>6.5A.1.1.5</w:t>
      </w:r>
      <w:r w:rsidRPr="00165A6E">
        <w:tab/>
      </w:r>
      <w:r w:rsidRPr="00165A6E">
        <w:rPr>
          <w:lang w:eastAsia="zh-CN"/>
        </w:rPr>
        <w:t>Test requirement</w:t>
      </w:r>
    </w:p>
    <w:bookmarkEnd w:id="231"/>
    <w:p w14:paraId="64E67C8E" w14:textId="54F9001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9D7AD2" w:rsidRPr="00165A6E">
        <w:t xml:space="preserve">.3A </w:t>
      </w:r>
      <w:r w:rsidRPr="00165A6E">
        <w:t>.</w:t>
      </w:r>
    </w:p>
    <w:p w14:paraId="79453C8F" w14:textId="77777777" w:rsidR="0032234A" w:rsidRPr="00165A6E" w:rsidRDefault="0032234A">
      <w:pPr>
        <w:pStyle w:val="Heading4"/>
        <w:rPr>
          <w:rFonts w:eastAsia="Batang"/>
          <w:szCs w:val="24"/>
        </w:rPr>
      </w:pPr>
      <w:bookmarkStart w:id="232" w:name="_Toc21026621"/>
      <w:bookmarkStart w:id="233" w:name="_Toc27743872"/>
      <w:bookmarkStart w:id="234" w:name="_Toc36197045"/>
      <w:bookmarkStart w:id="235" w:name="_Toc36197737"/>
      <w:r w:rsidRPr="00165A6E">
        <w:rPr>
          <w:rFonts w:eastAsia="Batang"/>
          <w:szCs w:val="24"/>
        </w:rPr>
        <w:t>6.5A.1.2</w:t>
      </w:r>
      <w:r w:rsidRPr="00165A6E">
        <w:rPr>
          <w:rFonts w:eastAsia="Batang"/>
          <w:szCs w:val="24"/>
        </w:rPr>
        <w:tab/>
        <w:t>Occupied bandwidth for CA (3UL CA)</w:t>
      </w:r>
      <w:bookmarkEnd w:id="232"/>
      <w:bookmarkEnd w:id="233"/>
      <w:bookmarkEnd w:id="234"/>
      <w:bookmarkEnd w:id="235"/>
    </w:p>
    <w:p w14:paraId="70312625" w14:textId="249F7773" w:rsidR="0032234A" w:rsidRPr="00165A6E" w:rsidRDefault="00D2021D">
      <w:pPr>
        <w:pStyle w:val="EditorsNote"/>
      </w:pPr>
      <w:r>
        <w:t>Editor's note:</w:t>
      </w:r>
      <w:r>
        <w:tab/>
      </w:r>
      <w:r w:rsidR="0032234A" w:rsidRPr="00165A6E">
        <w:t>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6" w:name="_Toc21026622"/>
      <w:bookmarkStart w:id="237" w:name="_Toc27743873"/>
      <w:bookmarkStart w:id="238" w:name="_Toc36197046"/>
      <w:bookmarkStart w:id="239" w:name="_Toc36197738"/>
      <w:bookmarkStart w:id="240" w:name="_CR6_5A_1_2_1"/>
      <w:r w:rsidRPr="00165A6E">
        <w:t>6.5A.1.2.1</w:t>
      </w:r>
      <w:r w:rsidRPr="00165A6E">
        <w:tab/>
        <w:t>Test purpose</w:t>
      </w:r>
      <w:bookmarkEnd w:id="236"/>
      <w:bookmarkEnd w:id="237"/>
      <w:bookmarkEnd w:id="238"/>
      <w:bookmarkEnd w:id="239"/>
    </w:p>
    <w:bookmarkEnd w:id="240"/>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41" w:name="_Toc21026623"/>
      <w:bookmarkStart w:id="242" w:name="_Toc27743874"/>
      <w:bookmarkStart w:id="243" w:name="_Toc36197047"/>
      <w:bookmarkStart w:id="244" w:name="_Toc36197739"/>
      <w:bookmarkStart w:id="245" w:name="_CR6_5A_1_2_2"/>
      <w:r w:rsidRPr="00165A6E">
        <w:t>6.5A.1.2.2</w:t>
      </w:r>
      <w:r w:rsidRPr="00165A6E">
        <w:tab/>
        <w:t>Test applicability</w:t>
      </w:r>
      <w:bookmarkEnd w:id="241"/>
      <w:bookmarkEnd w:id="242"/>
      <w:bookmarkEnd w:id="243"/>
      <w:bookmarkEnd w:id="244"/>
    </w:p>
    <w:bookmarkEnd w:id="245"/>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6" w:name="_Toc21026624"/>
      <w:bookmarkStart w:id="247" w:name="_Toc27743875"/>
      <w:bookmarkStart w:id="248" w:name="_Toc36197048"/>
      <w:bookmarkStart w:id="249" w:name="_Toc36197740"/>
      <w:bookmarkStart w:id="250" w:name="_CR6_5A_1_2_3"/>
      <w:r w:rsidRPr="00165A6E">
        <w:t>6.5A.1.2.3</w:t>
      </w:r>
      <w:r w:rsidRPr="00165A6E">
        <w:tab/>
        <w:t>Minimum conformance requirements</w:t>
      </w:r>
      <w:bookmarkEnd w:id="246"/>
      <w:bookmarkEnd w:id="247"/>
      <w:bookmarkEnd w:id="248"/>
      <w:bookmarkEnd w:id="249"/>
    </w:p>
    <w:bookmarkEnd w:id="250"/>
    <w:p w14:paraId="1078E40C" w14:textId="4AF3402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08D15317" w14:textId="77777777" w:rsidR="0032234A" w:rsidRPr="00165A6E" w:rsidRDefault="0032234A" w:rsidP="00C75948">
      <w:pPr>
        <w:pStyle w:val="H6"/>
      </w:pPr>
      <w:bookmarkStart w:id="251" w:name="_Toc21026625"/>
      <w:bookmarkStart w:id="252" w:name="_Toc27743876"/>
      <w:bookmarkStart w:id="253" w:name="_Toc36197049"/>
      <w:bookmarkStart w:id="254" w:name="_Toc36197741"/>
      <w:bookmarkStart w:id="255" w:name="_CR6_5A_1_2_4"/>
      <w:r w:rsidRPr="00165A6E">
        <w:t>6.5A.1.2.4</w:t>
      </w:r>
      <w:r w:rsidRPr="00165A6E">
        <w:tab/>
        <w:t>Test description</w:t>
      </w:r>
      <w:bookmarkEnd w:id="251"/>
      <w:bookmarkEnd w:id="252"/>
      <w:bookmarkEnd w:id="253"/>
      <w:bookmarkEnd w:id="254"/>
    </w:p>
    <w:bookmarkEnd w:id="255"/>
    <w:p w14:paraId="616D4BB5" w14:textId="0D71EC07"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38FE3AFE" w14:textId="23545A1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6" w:name="_CRTable6_5A_1_2_41"/>
      <w:r w:rsidRPr="00165A6E">
        <w:t xml:space="preserve">Table </w:t>
      </w:r>
      <w:bookmarkEnd w:id="256"/>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tcPr>
          <w:p w14:paraId="63C09699" w14:textId="5AA1D92E"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tcPr>
          <w:p w14:paraId="0037577E" w14:textId="50D57D1D"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tcPr>
          <w:p w14:paraId="389847F7" w14:textId="3BEE3353"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tcPr>
          <w:p w14:paraId="1A5D2A62" w14:textId="77777777" w:rsidR="009D685B" w:rsidRPr="00165A6E" w:rsidRDefault="009D685B" w:rsidP="00C75948">
            <w:pPr>
              <w:pStyle w:val="TAH"/>
            </w:pPr>
            <w:r w:rsidRPr="00165A6E">
              <w:t>Test Parameters</w:t>
            </w:r>
          </w:p>
        </w:tc>
      </w:tr>
      <w:tr w:rsidR="009D685B" w:rsidRPr="00165A6E" w14:paraId="12D1A0C9" w14:textId="77777777" w:rsidTr="00996B3A">
        <w:tc>
          <w:tcPr>
            <w:tcW w:w="348" w:type="pct"/>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9D685B" w:rsidRPr="00165A6E" w14:paraId="0B5AB85D" w14:textId="77777777" w:rsidTr="00996B3A">
        <w:tc>
          <w:tcPr>
            <w:tcW w:w="348" w:type="pct"/>
            <w:vMerge w:val="restart"/>
            <w:vAlign w:val="center"/>
          </w:tcPr>
          <w:p w14:paraId="0F11E83C" w14:textId="77777777" w:rsidR="009D685B" w:rsidRPr="00165A6E" w:rsidRDefault="009D685B" w:rsidP="00C75948">
            <w:pPr>
              <w:pStyle w:val="TAC"/>
              <w:rPr>
                <w:lang w:eastAsia="ko-KR"/>
              </w:rPr>
            </w:pPr>
            <w:r w:rsidRPr="00165A6E">
              <w:rPr>
                <w:lang w:eastAsia="ko-KR"/>
              </w:rPr>
              <w:t>1</w:t>
            </w:r>
          </w:p>
        </w:tc>
        <w:tc>
          <w:tcPr>
            <w:tcW w:w="557" w:type="pct"/>
            <w:vAlign w:val="center"/>
          </w:tcPr>
          <w:p w14:paraId="3D06F587" w14:textId="77777777" w:rsidR="009D685B" w:rsidRPr="00165A6E" w:rsidRDefault="009D685B" w:rsidP="00C75948">
            <w:pPr>
              <w:pStyle w:val="TAC"/>
              <w:rPr>
                <w:lang w:eastAsia="ko-KR"/>
              </w:rPr>
            </w:pPr>
            <w:r w:rsidRPr="00165A6E">
              <w:rPr>
                <w:lang w:eastAsia="ko-KR"/>
              </w:rPr>
              <w:t>PCC</w:t>
            </w:r>
          </w:p>
        </w:tc>
        <w:tc>
          <w:tcPr>
            <w:tcW w:w="673" w:type="pct"/>
            <w:vMerge w:val="restart"/>
            <w:vAlign w:val="center"/>
          </w:tcPr>
          <w:p w14:paraId="4F060A91" w14:textId="77777777" w:rsidR="009D685B" w:rsidRPr="00165A6E" w:rsidRDefault="009D685B" w:rsidP="00C75948">
            <w:pPr>
              <w:pStyle w:val="TAC"/>
              <w:rPr>
                <w:lang w:eastAsia="ko-KR"/>
              </w:rPr>
            </w:pPr>
            <w:r w:rsidRPr="00165A6E">
              <w:rPr>
                <w:lang w:eastAsia="ko-KR"/>
              </w:rPr>
              <w:t>Default</w:t>
            </w:r>
          </w:p>
        </w:tc>
        <w:tc>
          <w:tcPr>
            <w:tcW w:w="946" w:type="pct"/>
            <w:vMerge w:val="restart"/>
            <w:vAlign w:val="center"/>
          </w:tcPr>
          <w:p w14:paraId="35D0444D" w14:textId="77777777" w:rsidR="009D685B" w:rsidRPr="00165A6E" w:rsidRDefault="009D685B" w:rsidP="00C75948">
            <w:pPr>
              <w:pStyle w:val="TAC"/>
              <w:rPr>
                <w:lang w:eastAsia="ko-KR"/>
              </w:rPr>
            </w:pPr>
            <w:r w:rsidRPr="00165A6E">
              <w:rPr>
                <w:lang w:eastAsia="ko-KR"/>
              </w:rPr>
              <w:t>Default</w:t>
            </w:r>
          </w:p>
        </w:tc>
        <w:tc>
          <w:tcPr>
            <w:tcW w:w="699" w:type="pct"/>
            <w:vMerge w:val="restart"/>
            <w:vAlign w:val="center"/>
          </w:tcPr>
          <w:p w14:paraId="11D91FD5" w14:textId="57D8638A" w:rsidR="009D685B" w:rsidRPr="00165A6E" w:rsidRDefault="009455BF" w:rsidP="00C75948">
            <w:pPr>
              <w:pStyle w:val="TAC"/>
              <w:rPr>
                <w:lang w:eastAsia="ko-KR"/>
              </w:rPr>
            </w:pPr>
            <w:r w:rsidRPr="00165A6E">
              <w:rPr>
                <w:lang w:eastAsia="ko-KR"/>
              </w:rPr>
              <w:t>-</w:t>
            </w:r>
          </w:p>
        </w:tc>
        <w:tc>
          <w:tcPr>
            <w:tcW w:w="898" w:type="pct"/>
            <w:vAlign w:val="center"/>
          </w:tcPr>
          <w:p w14:paraId="51A6EA6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0B7B117E" w14:textId="77777777" w:rsidR="009D685B" w:rsidRPr="00165A6E" w:rsidRDefault="009D685B" w:rsidP="00C75948">
            <w:pPr>
              <w:pStyle w:val="TAC"/>
              <w:rPr>
                <w:b/>
                <w:lang w:eastAsia="ko-KR"/>
              </w:rPr>
            </w:pPr>
            <w:r w:rsidRPr="00165A6E">
              <w:t>Outer_Full</w:t>
            </w:r>
          </w:p>
        </w:tc>
      </w:tr>
      <w:tr w:rsidR="009D685B" w:rsidRPr="00165A6E" w14:paraId="5E61514E" w14:textId="77777777" w:rsidTr="00996B3A">
        <w:tc>
          <w:tcPr>
            <w:tcW w:w="348" w:type="pct"/>
            <w:vMerge/>
            <w:vAlign w:val="center"/>
          </w:tcPr>
          <w:p w14:paraId="325F73FE" w14:textId="77777777" w:rsidR="009D685B" w:rsidRPr="00165A6E" w:rsidRDefault="009D685B" w:rsidP="00C75948">
            <w:pPr>
              <w:pStyle w:val="TAC"/>
              <w:rPr>
                <w:lang w:eastAsia="ko-KR"/>
              </w:rPr>
            </w:pPr>
          </w:p>
        </w:tc>
        <w:tc>
          <w:tcPr>
            <w:tcW w:w="557" w:type="pct"/>
            <w:vAlign w:val="center"/>
          </w:tcPr>
          <w:p w14:paraId="12F1B78F" w14:textId="77777777" w:rsidR="009D685B" w:rsidRPr="00165A6E" w:rsidRDefault="009D685B" w:rsidP="00C75948">
            <w:pPr>
              <w:pStyle w:val="TAC"/>
              <w:rPr>
                <w:lang w:eastAsia="ko-KR"/>
              </w:rPr>
            </w:pPr>
            <w:r w:rsidRPr="00165A6E">
              <w:rPr>
                <w:lang w:eastAsia="ko-KR"/>
              </w:rPr>
              <w:t>SCC1</w:t>
            </w:r>
          </w:p>
        </w:tc>
        <w:tc>
          <w:tcPr>
            <w:tcW w:w="673" w:type="pct"/>
            <w:vMerge/>
            <w:vAlign w:val="center"/>
          </w:tcPr>
          <w:p w14:paraId="5E1BAC15" w14:textId="77777777" w:rsidR="009D685B" w:rsidRPr="00165A6E" w:rsidRDefault="009D685B" w:rsidP="00C75948">
            <w:pPr>
              <w:pStyle w:val="TAC"/>
              <w:rPr>
                <w:lang w:eastAsia="ko-KR"/>
              </w:rPr>
            </w:pPr>
          </w:p>
        </w:tc>
        <w:tc>
          <w:tcPr>
            <w:tcW w:w="946" w:type="pct"/>
            <w:vMerge/>
            <w:vAlign w:val="center"/>
          </w:tcPr>
          <w:p w14:paraId="66A5983D" w14:textId="77777777" w:rsidR="009D685B" w:rsidRPr="00165A6E" w:rsidRDefault="009D685B" w:rsidP="00C75948">
            <w:pPr>
              <w:pStyle w:val="TAC"/>
              <w:rPr>
                <w:lang w:eastAsia="ko-KR"/>
              </w:rPr>
            </w:pPr>
          </w:p>
        </w:tc>
        <w:tc>
          <w:tcPr>
            <w:tcW w:w="699" w:type="pct"/>
            <w:vMerge/>
            <w:vAlign w:val="center"/>
          </w:tcPr>
          <w:p w14:paraId="79CE4A9A" w14:textId="77777777" w:rsidR="009D685B" w:rsidRPr="00165A6E" w:rsidRDefault="009D685B" w:rsidP="00C75948">
            <w:pPr>
              <w:pStyle w:val="TAC"/>
              <w:rPr>
                <w:lang w:eastAsia="ko-KR"/>
              </w:rPr>
            </w:pPr>
          </w:p>
        </w:tc>
        <w:tc>
          <w:tcPr>
            <w:tcW w:w="898" w:type="pct"/>
            <w:vAlign w:val="center"/>
          </w:tcPr>
          <w:p w14:paraId="7A10EC1B"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763EB2E1" w14:textId="77777777" w:rsidR="009D685B" w:rsidRPr="00165A6E" w:rsidRDefault="009D685B" w:rsidP="00C75948">
            <w:pPr>
              <w:pStyle w:val="TAC"/>
              <w:rPr>
                <w:lang w:eastAsia="ko-KR"/>
              </w:rPr>
            </w:pPr>
            <w:r w:rsidRPr="00165A6E">
              <w:t>Outer_Full</w:t>
            </w:r>
          </w:p>
        </w:tc>
      </w:tr>
      <w:tr w:rsidR="009D685B" w:rsidRPr="00165A6E" w14:paraId="3D63C619" w14:textId="77777777" w:rsidTr="00996B3A">
        <w:tc>
          <w:tcPr>
            <w:tcW w:w="348" w:type="pct"/>
            <w:vMerge/>
            <w:vAlign w:val="center"/>
          </w:tcPr>
          <w:p w14:paraId="56790902" w14:textId="77777777" w:rsidR="009D685B" w:rsidRPr="00165A6E" w:rsidRDefault="009D685B" w:rsidP="00C75948">
            <w:pPr>
              <w:pStyle w:val="TAC"/>
              <w:rPr>
                <w:lang w:eastAsia="ko-KR"/>
              </w:rPr>
            </w:pPr>
          </w:p>
        </w:tc>
        <w:tc>
          <w:tcPr>
            <w:tcW w:w="557" w:type="pct"/>
            <w:vAlign w:val="center"/>
          </w:tcPr>
          <w:p w14:paraId="7C5B6C3D" w14:textId="77777777" w:rsidR="009D685B" w:rsidRPr="00165A6E" w:rsidRDefault="009D685B" w:rsidP="00C75948">
            <w:pPr>
              <w:pStyle w:val="TAC"/>
              <w:rPr>
                <w:lang w:eastAsia="ko-KR"/>
              </w:rPr>
            </w:pPr>
            <w:r w:rsidRPr="00165A6E">
              <w:rPr>
                <w:lang w:eastAsia="ko-KR"/>
              </w:rPr>
              <w:t>SCC2</w:t>
            </w:r>
          </w:p>
        </w:tc>
        <w:tc>
          <w:tcPr>
            <w:tcW w:w="673" w:type="pct"/>
            <w:vMerge/>
            <w:vAlign w:val="center"/>
          </w:tcPr>
          <w:p w14:paraId="5A544A2F" w14:textId="77777777" w:rsidR="009D685B" w:rsidRPr="00165A6E" w:rsidRDefault="009D685B" w:rsidP="00C75948">
            <w:pPr>
              <w:pStyle w:val="TAC"/>
              <w:rPr>
                <w:lang w:eastAsia="ko-KR"/>
              </w:rPr>
            </w:pPr>
          </w:p>
        </w:tc>
        <w:tc>
          <w:tcPr>
            <w:tcW w:w="946" w:type="pct"/>
            <w:vMerge/>
            <w:vAlign w:val="center"/>
          </w:tcPr>
          <w:p w14:paraId="6EAEC7CF" w14:textId="77777777" w:rsidR="009D685B" w:rsidRPr="00165A6E" w:rsidRDefault="009D685B" w:rsidP="00C75948">
            <w:pPr>
              <w:pStyle w:val="TAC"/>
              <w:rPr>
                <w:lang w:eastAsia="ko-KR"/>
              </w:rPr>
            </w:pPr>
          </w:p>
        </w:tc>
        <w:tc>
          <w:tcPr>
            <w:tcW w:w="699" w:type="pct"/>
            <w:vMerge/>
            <w:vAlign w:val="center"/>
          </w:tcPr>
          <w:p w14:paraId="42344F21" w14:textId="77777777" w:rsidR="009D685B" w:rsidRPr="00165A6E" w:rsidRDefault="009D685B" w:rsidP="00C75948">
            <w:pPr>
              <w:pStyle w:val="TAC"/>
              <w:rPr>
                <w:lang w:eastAsia="ko-KR"/>
              </w:rPr>
            </w:pPr>
          </w:p>
        </w:tc>
        <w:tc>
          <w:tcPr>
            <w:tcW w:w="898" w:type="pct"/>
            <w:vAlign w:val="center"/>
          </w:tcPr>
          <w:p w14:paraId="6BCC7370"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1D757059" w14:textId="77777777" w:rsidR="009D685B" w:rsidRPr="00165A6E" w:rsidRDefault="009D685B" w:rsidP="00C75948">
            <w:pPr>
              <w:pStyle w:val="TAC"/>
            </w:pPr>
            <w:r w:rsidRPr="00165A6E">
              <w:t>Outer_Full</w:t>
            </w:r>
          </w:p>
        </w:tc>
      </w:tr>
      <w:tr w:rsidR="009D685B" w:rsidRPr="00165A6E" w14:paraId="7ADC1977" w14:textId="77777777" w:rsidTr="00996B3A">
        <w:trPr>
          <w:trHeight w:val="345"/>
        </w:trPr>
        <w:tc>
          <w:tcPr>
            <w:tcW w:w="5000" w:type="pct"/>
            <w:gridSpan w:val="7"/>
            <w:vAlign w:val="center"/>
          </w:tcPr>
          <w:p w14:paraId="5A9228D3"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37B376AA" w14:textId="79EA8A72"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7" w:name="_CR6_5A_1_2_5"/>
      <w:r w:rsidRPr="00165A6E">
        <w:t>6.5A.1.2.5</w:t>
      </w:r>
      <w:r w:rsidRPr="00165A6E">
        <w:tab/>
      </w:r>
      <w:r w:rsidRPr="00165A6E">
        <w:rPr>
          <w:lang w:eastAsia="zh-CN"/>
        </w:rPr>
        <w:t>Test requirement</w:t>
      </w:r>
    </w:p>
    <w:bookmarkEnd w:id="257"/>
    <w:p w14:paraId="2A57DA4D" w14:textId="46F6F0CB"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75E76CC" w14:textId="77777777" w:rsidR="0032234A" w:rsidRPr="00165A6E" w:rsidRDefault="0032234A">
      <w:pPr>
        <w:pStyle w:val="Heading4"/>
        <w:rPr>
          <w:rFonts w:eastAsia="Batang"/>
          <w:szCs w:val="24"/>
        </w:rPr>
      </w:pPr>
      <w:bookmarkStart w:id="258" w:name="_Toc21026627"/>
      <w:bookmarkStart w:id="259" w:name="_Toc27743878"/>
      <w:bookmarkStart w:id="260" w:name="_Toc36197051"/>
      <w:bookmarkStart w:id="261" w:name="_Toc36197743"/>
      <w:r w:rsidRPr="00165A6E">
        <w:rPr>
          <w:rFonts w:eastAsia="Batang"/>
          <w:szCs w:val="24"/>
        </w:rPr>
        <w:t>6.5A.1.3</w:t>
      </w:r>
      <w:r w:rsidRPr="00165A6E">
        <w:rPr>
          <w:rFonts w:eastAsia="Batang"/>
          <w:szCs w:val="24"/>
        </w:rPr>
        <w:tab/>
        <w:t>Occupied bandwidth for CA (4UL CA)</w:t>
      </w:r>
      <w:bookmarkEnd w:id="258"/>
      <w:bookmarkEnd w:id="259"/>
      <w:bookmarkEnd w:id="260"/>
      <w:bookmarkEnd w:id="261"/>
    </w:p>
    <w:p w14:paraId="4E0013C6" w14:textId="30007D6D" w:rsidR="0032234A" w:rsidRPr="00165A6E" w:rsidRDefault="00D2021D">
      <w:pPr>
        <w:pStyle w:val="EditorsNote"/>
      </w:pPr>
      <w:r>
        <w:t>Editor's note:</w:t>
      </w:r>
      <w:r>
        <w:tab/>
      </w:r>
      <w:r w:rsidR="0032234A" w:rsidRPr="00165A6E">
        <w:t>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62" w:name="_Toc21026628"/>
      <w:bookmarkStart w:id="263" w:name="_Toc27743879"/>
      <w:bookmarkStart w:id="264" w:name="_Toc36197052"/>
      <w:bookmarkStart w:id="265" w:name="_Toc36197744"/>
      <w:bookmarkStart w:id="266" w:name="_CR6_5A_1_3_1"/>
      <w:r w:rsidRPr="00165A6E">
        <w:t>6.5A.1.3.1</w:t>
      </w:r>
      <w:r w:rsidRPr="00165A6E">
        <w:tab/>
        <w:t>Test purpose</w:t>
      </w:r>
      <w:bookmarkEnd w:id="262"/>
      <w:bookmarkEnd w:id="263"/>
      <w:bookmarkEnd w:id="264"/>
      <w:bookmarkEnd w:id="265"/>
    </w:p>
    <w:bookmarkEnd w:id="266"/>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7" w:name="_Toc21026629"/>
      <w:bookmarkStart w:id="268" w:name="_Toc27743880"/>
      <w:bookmarkStart w:id="269" w:name="_Toc36197053"/>
      <w:bookmarkStart w:id="270" w:name="_Toc36197745"/>
      <w:bookmarkStart w:id="271" w:name="_CR6_5A_1_3_2"/>
      <w:r w:rsidRPr="00165A6E">
        <w:t>6.5A.1.3.2</w:t>
      </w:r>
      <w:r w:rsidRPr="00165A6E">
        <w:tab/>
        <w:t>Test applicability</w:t>
      </w:r>
      <w:bookmarkEnd w:id="267"/>
      <w:bookmarkEnd w:id="268"/>
      <w:bookmarkEnd w:id="269"/>
      <w:bookmarkEnd w:id="270"/>
    </w:p>
    <w:bookmarkEnd w:id="271"/>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72" w:name="_Toc21026630"/>
      <w:bookmarkStart w:id="273" w:name="_Toc27743881"/>
      <w:bookmarkStart w:id="274" w:name="_Toc36197054"/>
      <w:bookmarkStart w:id="275" w:name="_Toc36197746"/>
      <w:bookmarkStart w:id="276" w:name="_CR6_5A_1_3_3"/>
      <w:r w:rsidRPr="00165A6E">
        <w:t>6.5A.1.3.3</w:t>
      </w:r>
      <w:r w:rsidRPr="00165A6E">
        <w:tab/>
        <w:t>Minimum conformance requirements</w:t>
      </w:r>
      <w:bookmarkEnd w:id="272"/>
      <w:bookmarkEnd w:id="273"/>
      <w:bookmarkEnd w:id="274"/>
      <w:bookmarkEnd w:id="275"/>
    </w:p>
    <w:bookmarkEnd w:id="276"/>
    <w:p w14:paraId="4B448AAC" w14:textId="2FA5DB39"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1F88D43C" w14:textId="77777777" w:rsidR="0032234A" w:rsidRPr="00165A6E" w:rsidRDefault="0032234A" w:rsidP="00C75948">
      <w:pPr>
        <w:pStyle w:val="H6"/>
      </w:pPr>
      <w:bookmarkStart w:id="277" w:name="_Toc21026631"/>
      <w:bookmarkStart w:id="278" w:name="_Toc27743882"/>
      <w:bookmarkStart w:id="279" w:name="_Toc36197055"/>
      <w:bookmarkStart w:id="280" w:name="_Toc36197747"/>
      <w:bookmarkStart w:id="281" w:name="_CR6_5A_1_3_4"/>
      <w:r w:rsidRPr="00165A6E">
        <w:t>6.5A.1.3.4</w:t>
      </w:r>
      <w:r w:rsidRPr="00165A6E">
        <w:tab/>
        <w:t>Test description</w:t>
      </w:r>
      <w:bookmarkEnd w:id="277"/>
      <w:bookmarkEnd w:id="278"/>
      <w:bookmarkEnd w:id="279"/>
      <w:bookmarkEnd w:id="280"/>
    </w:p>
    <w:bookmarkEnd w:id="281"/>
    <w:p w14:paraId="5F42CB4D" w14:textId="1293C029"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82" w:name="_CRTable6_5A_1_3_41"/>
      <w:r w:rsidRPr="00165A6E">
        <w:t xml:space="preserve">Table </w:t>
      </w:r>
      <w:bookmarkEnd w:id="282"/>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tcPr>
          <w:p w14:paraId="2C42054E" w14:textId="321ABD54"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tcPr>
          <w:p w14:paraId="19F7BE29" w14:textId="7A6627C1"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tcPr>
          <w:p w14:paraId="27F85C27" w14:textId="55838D8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tcPr>
          <w:p w14:paraId="61518A13" w14:textId="77777777" w:rsidR="009D685B" w:rsidRPr="00165A6E" w:rsidRDefault="009D685B" w:rsidP="00C75948">
            <w:pPr>
              <w:pStyle w:val="TAH"/>
            </w:pPr>
            <w:r w:rsidRPr="00165A6E">
              <w:t>Test Parameters</w:t>
            </w:r>
          </w:p>
        </w:tc>
      </w:tr>
      <w:tr w:rsidR="009D685B" w:rsidRPr="00165A6E" w14:paraId="2E03CF04" w14:textId="77777777" w:rsidTr="00996B3A">
        <w:tc>
          <w:tcPr>
            <w:tcW w:w="348" w:type="pct"/>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9D685B" w:rsidRPr="00165A6E" w14:paraId="328F1C19" w14:textId="77777777" w:rsidTr="00996B3A">
        <w:tc>
          <w:tcPr>
            <w:tcW w:w="348" w:type="pct"/>
            <w:vMerge w:val="restart"/>
            <w:vAlign w:val="center"/>
          </w:tcPr>
          <w:p w14:paraId="6329A1DF" w14:textId="77777777" w:rsidR="009D685B" w:rsidRPr="00165A6E" w:rsidRDefault="009D685B" w:rsidP="00C75948">
            <w:pPr>
              <w:pStyle w:val="TAC"/>
              <w:rPr>
                <w:lang w:eastAsia="ko-KR"/>
              </w:rPr>
            </w:pPr>
            <w:r w:rsidRPr="00165A6E">
              <w:rPr>
                <w:lang w:eastAsia="ko-KR"/>
              </w:rPr>
              <w:t>1</w:t>
            </w:r>
          </w:p>
        </w:tc>
        <w:tc>
          <w:tcPr>
            <w:tcW w:w="557" w:type="pct"/>
            <w:vAlign w:val="center"/>
          </w:tcPr>
          <w:p w14:paraId="4F33C48C" w14:textId="77777777" w:rsidR="009D685B" w:rsidRPr="00165A6E" w:rsidRDefault="009D685B" w:rsidP="00C75948">
            <w:pPr>
              <w:pStyle w:val="TAC"/>
              <w:rPr>
                <w:lang w:eastAsia="ko-KR"/>
              </w:rPr>
            </w:pPr>
            <w:r w:rsidRPr="00165A6E">
              <w:rPr>
                <w:lang w:eastAsia="ko-KR"/>
              </w:rPr>
              <w:t>PCC</w:t>
            </w:r>
          </w:p>
        </w:tc>
        <w:tc>
          <w:tcPr>
            <w:tcW w:w="673" w:type="pct"/>
            <w:vMerge w:val="restart"/>
            <w:vAlign w:val="center"/>
          </w:tcPr>
          <w:p w14:paraId="10081537" w14:textId="77777777" w:rsidR="009D685B" w:rsidRPr="00165A6E" w:rsidRDefault="009D685B" w:rsidP="00C75948">
            <w:pPr>
              <w:pStyle w:val="TAC"/>
              <w:rPr>
                <w:lang w:eastAsia="ko-KR"/>
              </w:rPr>
            </w:pPr>
            <w:r w:rsidRPr="00165A6E">
              <w:rPr>
                <w:lang w:eastAsia="ko-KR"/>
              </w:rPr>
              <w:t>Default</w:t>
            </w:r>
          </w:p>
        </w:tc>
        <w:tc>
          <w:tcPr>
            <w:tcW w:w="946" w:type="pct"/>
            <w:vMerge w:val="restart"/>
            <w:vAlign w:val="center"/>
          </w:tcPr>
          <w:p w14:paraId="2122971B" w14:textId="77777777" w:rsidR="009D685B" w:rsidRPr="00165A6E" w:rsidRDefault="009D685B" w:rsidP="00C75948">
            <w:pPr>
              <w:pStyle w:val="TAC"/>
              <w:rPr>
                <w:lang w:eastAsia="ko-KR"/>
              </w:rPr>
            </w:pPr>
            <w:r w:rsidRPr="00165A6E">
              <w:rPr>
                <w:lang w:eastAsia="ko-KR"/>
              </w:rPr>
              <w:t>Default</w:t>
            </w:r>
          </w:p>
        </w:tc>
        <w:tc>
          <w:tcPr>
            <w:tcW w:w="699" w:type="pct"/>
            <w:vMerge w:val="restart"/>
            <w:vAlign w:val="center"/>
          </w:tcPr>
          <w:p w14:paraId="470B9C28" w14:textId="5F54FA67" w:rsidR="009D685B" w:rsidRPr="00165A6E" w:rsidRDefault="009455BF" w:rsidP="00C75948">
            <w:pPr>
              <w:pStyle w:val="TAC"/>
              <w:rPr>
                <w:lang w:eastAsia="ko-KR"/>
              </w:rPr>
            </w:pPr>
            <w:r w:rsidRPr="00165A6E">
              <w:rPr>
                <w:lang w:eastAsia="ko-KR"/>
              </w:rPr>
              <w:t>-</w:t>
            </w:r>
          </w:p>
        </w:tc>
        <w:tc>
          <w:tcPr>
            <w:tcW w:w="898" w:type="pct"/>
            <w:vAlign w:val="center"/>
          </w:tcPr>
          <w:p w14:paraId="237290F6"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7D2FEC74" w14:textId="77777777" w:rsidR="009D685B" w:rsidRPr="00165A6E" w:rsidRDefault="009D685B" w:rsidP="00C75948">
            <w:pPr>
              <w:pStyle w:val="TAC"/>
              <w:rPr>
                <w:b/>
                <w:lang w:eastAsia="ko-KR"/>
              </w:rPr>
            </w:pPr>
            <w:r w:rsidRPr="00165A6E">
              <w:t>Outer_Full</w:t>
            </w:r>
          </w:p>
        </w:tc>
      </w:tr>
      <w:tr w:rsidR="009D685B" w:rsidRPr="00165A6E" w14:paraId="0EB242A6" w14:textId="77777777" w:rsidTr="00996B3A">
        <w:tc>
          <w:tcPr>
            <w:tcW w:w="348" w:type="pct"/>
            <w:vMerge/>
            <w:vAlign w:val="center"/>
          </w:tcPr>
          <w:p w14:paraId="3735AB99" w14:textId="77777777" w:rsidR="009D685B" w:rsidRPr="00165A6E" w:rsidRDefault="009D685B" w:rsidP="00C75948">
            <w:pPr>
              <w:pStyle w:val="TAC"/>
              <w:rPr>
                <w:lang w:eastAsia="ko-KR"/>
              </w:rPr>
            </w:pPr>
          </w:p>
        </w:tc>
        <w:tc>
          <w:tcPr>
            <w:tcW w:w="557" w:type="pct"/>
            <w:vAlign w:val="center"/>
          </w:tcPr>
          <w:p w14:paraId="2104CF1F" w14:textId="77777777" w:rsidR="009D685B" w:rsidRPr="00165A6E" w:rsidRDefault="009D685B" w:rsidP="00C75948">
            <w:pPr>
              <w:pStyle w:val="TAC"/>
              <w:rPr>
                <w:lang w:eastAsia="ko-KR"/>
              </w:rPr>
            </w:pPr>
            <w:r w:rsidRPr="00165A6E">
              <w:rPr>
                <w:lang w:eastAsia="ko-KR"/>
              </w:rPr>
              <w:t>SCC1</w:t>
            </w:r>
          </w:p>
        </w:tc>
        <w:tc>
          <w:tcPr>
            <w:tcW w:w="673" w:type="pct"/>
            <w:vMerge/>
            <w:vAlign w:val="center"/>
          </w:tcPr>
          <w:p w14:paraId="508A9720" w14:textId="77777777" w:rsidR="009D685B" w:rsidRPr="00165A6E" w:rsidRDefault="009D685B" w:rsidP="00C75948">
            <w:pPr>
              <w:pStyle w:val="TAC"/>
              <w:rPr>
                <w:lang w:eastAsia="ko-KR"/>
              </w:rPr>
            </w:pPr>
          </w:p>
        </w:tc>
        <w:tc>
          <w:tcPr>
            <w:tcW w:w="946" w:type="pct"/>
            <w:vMerge/>
            <w:vAlign w:val="center"/>
          </w:tcPr>
          <w:p w14:paraId="6FD48FAC" w14:textId="77777777" w:rsidR="009D685B" w:rsidRPr="00165A6E" w:rsidRDefault="009D685B" w:rsidP="00C75948">
            <w:pPr>
              <w:pStyle w:val="TAC"/>
              <w:rPr>
                <w:lang w:eastAsia="ko-KR"/>
              </w:rPr>
            </w:pPr>
          </w:p>
        </w:tc>
        <w:tc>
          <w:tcPr>
            <w:tcW w:w="699" w:type="pct"/>
            <w:vMerge/>
            <w:vAlign w:val="center"/>
          </w:tcPr>
          <w:p w14:paraId="4898ACA6" w14:textId="77777777" w:rsidR="009D685B" w:rsidRPr="00165A6E" w:rsidRDefault="009D685B" w:rsidP="00C75948">
            <w:pPr>
              <w:pStyle w:val="TAC"/>
              <w:rPr>
                <w:lang w:eastAsia="ko-KR"/>
              </w:rPr>
            </w:pPr>
          </w:p>
        </w:tc>
        <w:tc>
          <w:tcPr>
            <w:tcW w:w="898" w:type="pct"/>
            <w:vAlign w:val="center"/>
          </w:tcPr>
          <w:p w14:paraId="24243D30"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1D4C2EF6" w14:textId="77777777" w:rsidR="009D685B" w:rsidRPr="00165A6E" w:rsidRDefault="009D685B" w:rsidP="00C75948">
            <w:pPr>
              <w:pStyle w:val="TAC"/>
              <w:rPr>
                <w:lang w:eastAsia="ko-KR"/>
              </w:rPr>
            </w:pPr>
            <w:r w:rsidRPr="00165A6E">
              <w:t>Outer_Full</w:t>
            </w:r>
          </w:p>
        </w:tc>
      </w:tr>
      <w:tr w:rsidR="009D685B" w:rsidRPr="00165A6E" w14:paraId="69422185" w14:textId="77777777" w:rsidTr="00996B3A">
        <w:tc>
          <w:tcPr>
            <w:tcW w:w="348" w:type="pct"/>
            <w:vMerge/>
            <w:vAlign w:val="center"/>
          </w:tcPr>
          <w:p w14:paraId="67B3A561" w14:textId="77777777" w:rsidR="009D685B" w:rsidRPr="00165A6E" w:rsidRDefault="009D685B" w:rsidP="00C75948">
            <w:pPr>
              <w:pStyle w:val="TAC"/>
              <w:rPr>
                <w:lang w:eastAsia="ko-KR"/>
              </w:rPr>
            </w:pPr>
          </w:p>
        </w:tc>
        <w:tc>
          <w:tcPr>
            <w:tcW w:w="557" w:type="pct"/>
            <w:vAlign w:val="center"/>
          </w:tcPr>
          <w:p w14:paraId="71DC7A96" w14:textId="77777777" w:rsidR="009D685B" w:rsidRPr="00165A6E" w:rsidRDefault="009D685B" w:rsidP="00C75948">
            <w:pPr>
              <w:pStyle w:val="TAC"/>
              <w:rPr>
                <w:lang w:eastAsia="ko-KR"/>
              </w:rPr>
            </w:pPr>
            <w:r w:rsidRPr="00165A6E">
              <w:rPr>
                <w:lang w:eastAsia="ko-KR"/>
              </w:rPr>
              <w:t>SCC2</w:t>
            </w:r>
          </w:p>
        </w:tc>
        <w:tc>
          <w:tcPr>
            <w:tcW w:w="673" w:type="pct"/>
            <w:vMerge/>
            <w:vAlign w:val="center"/>
          </w:tcPr>
          <w:p w14:paraId="3257D277" w14:textId="77777777" w:rsidR="009D685B" w:rsidRPr="00165A6E" w:rsidRDefault="009D685B" w:rsidP="00C75948">
            <w:pPr>
              <w:pStyle w:val="TAC"/>
              <w:rPr>
                <w:lang w:eastAsia="ko-KR"/>
              </w:rPr>
            </w:pPr>
          </w:p>
        </w:tc>
        <w:tc>
          <w:tcPr>
            <w:tcW w:w="946" w:type="pct"/>
            <w:vMerge/>
            <w:vAlign w:val="center"/>
          </w:tcPr>
          <w:p w14:paraId="6E31F060" w14:textId="77777777" w:rsidR="009D685B" w:rsidRPr="00165A6E" w:rsidRDefault="009D685B" w:rsidP="00C75948">
            <w:pPr>
              <w:pStyle w:val="TAC"/>
              <w:rPr>
                <w:lang w:eastAsia="ko-KR"/>
              </w:rPr>
            </w:pPr>
          </w:p>
        </w:tc>
        <w:tc>
          <w:tcPr>
            <w:tcW w:w="699" w:type="pct"/>
            <w:vMerge/>
            <w:vAlign w:val="center"/>
          </w:tcPr>
          <w:p w14:paraId="0CDF8837" w14:textId="77777777" w:rsidR="009D685B" w:rsidRPr="00165A6E" w:rsidRDefault="009D685B" w:rsidP="00C75948">
            <w:pPr>
              <w:pStyle w:val="TAC"/>
              <w:rPr>
                <w:lang w:eastAsia="ko-KR"/>
              </w:rPr>
            </w:pPr>
          </w:p>
        </w:tc>
        <w:tc>
          <w:tcPr>
            <w:tcW w:w="898" w:type="pct"/>
            <w:vAlign w:val="center"/>
          </w:tcPr>
          <w:p w14:paraId="76796AD6"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2B04912C" w14:textId="77777777" w:rsidR="009D685B" w:rsidRPr="00165A6E" w:rsidRDefault="009D685B" w:rsidP="00C75948">
            <w:pPr>
              <w:pStyle w:val="TAC"/>
            </w:pPr>
            <w:r w:rsidRPr="00165A6E">
              <w:t>Outer_Full</w:t>
            </w:r>
          </w:p>
        </w:tc>
      </w:tr>
      <w:tr w:rsidR="009D685B" w:rsidRPr="00165A6E" w14:paraId="1C0D7FD9" w14:textId="77777777" w:rsidTr="00996B3A">
        <w:tc>
          <w:tcPr>
            <w:tcW w:w="348" w:type="pct"/>
            <w:vMerge/>
            <w:vAlign w:val="center"/>
          </w:tcPr>
          <w:p w14:paraId="290CD1AC" w14:textId="77777777" w:rsidR="009D685B" w:rsidRPr="00165A6E" w:rsidRDefault="009D685B" w:rsidP="00C75948">
            <w:pPr>
              <w:pStyle w:val="TAC"/>
              <w:rPr>
                <w:lang w:eastAsia="ko-KR"/>
              </w:rPr>
            </w:pPr>
          </w:p>
        </w:tc>
        <w:tc>
          <w:tcPr>
            <w:tcW w:w="557" w:type="pct"/>
            <w:vAlign w:val="center"/>
          </w:tcPr>
          <w:p w14:paraId="6BD46B9A" w14:textId="77777777" w:rsidR="009D685B" w:rsidRPr="00165A6E" w:rsidRDefault="009D685B" w:rsidP="00C75948">
            <w:pPr>
              <w:pStyle w:val="TAC"/>
              <w:rPr>
                <w:lang w:eastAsia="ko-KR"/>
              </w:rPr>
            </w:pPr>
            <w:r w:rsidRPr="00165A6E">
              <w:rPr>
                <w:lang w:eastAsia="ko-KR"/>
              </w:rPr>
              <w:t>SCC3</w:t>
            </w:r>
          </w:p>
        </w:tc>
        <w:tc>
          <w:tcPr>
            <w:tcW w:w="673" w:type="pct"/>
            <w:vMerge/>
            <w:vAlign w:val="center"/>
          </w:tcPr>
          <w:p w14:paraId="4F30F505" w14:textId="77777777" w:rsidR="009D685B" w:rsidRPr="00165A6E" w:rsidRDefault="009D685B" w:rsidP="00C75948">
            <w:pPr>
              <w:pStyle w:val="TAC"/>
              <w:rPr>
                <w:lang w:eastAsia="ko-KR"/>
              </w:rPr>
            </w:pPr>
          </w:p>
        </w:tc>
        <w:tc>
          <w:tcPr>
            <w:tcW w:w="946" w:type="pct"/>
            <w:vMerge/>
            <w:vAlign w:val="center"/>
          </w:tcPr>
          <w:p w14:paraId="2434A73F" w14:textId="77777777" w:rsidR="009D685B" w:rsidRPr="00165A6E" w:rsidRDefault="009D685B" w:rsidP="00C75948">
            <w:pPr>
              <w:pStyle w:val="TAC"/>
              <w:rPr>
                <w:lang w:eastAsia="ko-KR"/>
              </w:rPr>
            </w:pPr>
          </w:p>
        </w:tc>
        <w:tc>
          <w:tcPr>
            <w:tcW w:w="699" w:type="pct"/>
            <w:vMerge/>
            <w:vAlign w:val="center"/>
          </w:tcPr>
          <w:p w14:paraId="1300DAFB" w14:textId="77777777" w:rsidR="009D685B" w:rsidRPr="00165A6E" w:rsidRDefault="009D685B" w:rsidP="00C75948">
            <w:pPr>
              <w:pStyle w:val="TAC"/>
              <w:rPr>
                <w:lang w:eastAsia="ko-KR"/>
              </w:rPr>
            </w:pPr>
          </w:p>
        </w:tc>
        <w:tc>
          <w:tcPr>
            <w:tcW w:w="898" w:type="pct"/>
            <w:vAlign w:val="center"/>
          </w:tcPr>
          <w:p w14:paraId="22DD806A"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269422F3" w14:textId="77777777" w:rsidR="009D685B" w:rsidRPr="00165A6E" w:rsidRDefault="009D685B" w:rsidP="00C75948">
            <w:pPr>
              <w:pStyle w:val="TAC"/>
            </w:pPr>
            <w:r w:rsidRPr="00165A6E">
              <w:t>Outer_Full</w:t>
            </w:r>
          </w:p>
        </w:tc>
      </w:tr>
      <w:tr w:rsidR="009D685B" w:rsidRPr="00165A6E" w14:paraId="7184BC99" w14:textId="77777777" w:rsidTr="00996B3A">
        <w:trPr>
          <w:trHeight w:val="345"/>
        </w:trPr>
        <w:tc>
          <w:tcPr>
            <w:tcW w:w="5000" w:type="pct"/>
            <w:gridSpan w:val="7"/>
            <w:vAlign w:val="center"/>
          </w:tcPr>
          <w:p w14:paraId="1B99C909"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4CEE6AD1" w14:textId="10853A24"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3" w:name="_Toc21026632"/>
      <w:bookmarkStart w:id="284" w:name="_Toc27743883"/>
      <w:bookmarkStart w:id="285" w:name="_Toc36197056"/>
      <w:bookmarkStart w:id="286" w:name="_Toc36197748"/>
      <w:bookmarkStart w:id="287" w:name="_CR6_5A_1_3_5"/>
      <w:r w:rsidRPr="00165A6E">
        <w:t>6.5A.1.3.5</w:t>
      </w:r>
      <w:r w:rsidRPr="00165A6E">
        <w:tab/>
        <w:t>Test requirement</w:t>
      </w:r>
      <w:bookmarkEnd w:id="283"/>
      <w:bookmarkEnd w:id="284"/>
      <w:bookmarkEnd w:id="285"/>
      <w:bookmarkEnd w:id="286"/>
    </w:p>
    <w:bookmarkEnd w:id="287"/>
    <w:p w14:paraId="2B17C894" w14:textId="0C385BA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4A769AC6" w14:textId="77777777" w:rsidR="00694C4A" w:rsidRPr="00165A6E" w:rsidRDefault="00694C4A" w:rsidP="00694C4A">
      <w:pPr>
        <w:pStyle w:val="Heading4"/>
        <w:rPr>
          <w:rFonts w:eastAsia="Batang"/>
          <w:szCs w:val="24"/>
        </w:rPr>
      </w:pPr>
      <w:bookmarkStart w:id="288" w:name="_Toc27743884"/>
      <w:bookmarkStart w:id="289" w:name="_Toc36197057"/>
      <w:bookmarkStart w:id="290" w:name="_Toc36197749"/>
      <w:r w:rsidRPr="00165A6E">
        <w:rPr>
          <w:rFonts w:eastAsia="Batang"/>
          <w:szCs w:val="24"/>
        </w:rPr>
        <w:t>6.5A.1.4</w:t>
      </w:r>
      <w:r w:rsidRPr="00165A6E">
        <w:rPr>
          <w:rFonts w:eastAsia="Batang"/>
          <w:szCs w:val="24"/>
        </w:rPr>
        <w:tab/>
        <w:t>Occupied bandwidth for CA (5UL CA)</w:t>
      </w:r>
      <w:bookmarkEnd w:id="288"/>
      <w:bookmarkEnd w:id="289"/>
      <w:bookmarkEnd w:id="290"/>
    </w:p>
    <w:p w14:paraId="431C82EF" w14:textId="18DB782F"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91" w:name="_Toc27743885"/>
      <w:bookmarkStart w:id="292" w:name="_Toc36197058"/>
      <w:bookmarkStart w:id="293" w:name="_Toc36197750"/>
      <w:bookmarkStart w:id="294" w:name="_CR6_5A_1_4_1"/>
      <w:r w:rsidRPr="00165A6E">
        <w:t>6.5A.1.4.1</w:t>
      </w:r>
      <w:r w:rsidRPr="00165A6E">
        <w:tab/>
        <w:t>Test purpose</w:t>
      </w:r>
      <w:bookmarkEnd w:id="291"/>
      <w:bookmarkEnd w:id="292"/>
      <w:bookmarkEnd w:id="293"/>
    </w:p>
    <w:bookmarkEnd w:id="294"/>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5" w:name="_Toc27743886"/>
      <w:bookmarkStart w:id="296" w:name="_Toc36197059"/>
      <w:bookmarkStart w:id="297" w:name="_Toc36197751"/>
      <w:bookmarkStart w:id="298" w:name="_CR6_5A_1_4_2"/>
      <w:r w:rsidRPr="00165A6E">
        <w:t>6.5A.1.4.2</w:t>
      </w:r>
      <w:r w:rsidRPr="00165A6E">
        <w:tab/>
        <w:t>Test applicability</w:t>
      </w:r>
      <w:bookmarkEnd w:id="295"/>
      <w:bookmarkEnd w:id="296"/>
      <w:bookmarkEnd w:id="297"/>
    </w:p>
    <w:bookmarkEnd w:id="298"/>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9" w:name="_Toc27743887"/>
      <w:bookmarkStart w:id="300" w:name="_Toc36197060"/>
      <w:bookmarkStart w:id="301" w:name="_Toc36197752"/>
      <w:bookmarkStart w:id="302" w:name="_CR6_5A_1_4_3"/>
      <w:r w:rsidRPr="00165A6E">
        <w:t>6.5A.1.4.3</w:t>
      </w:r>
      <w:r w:rsidRPr="00165A6E">
        <w:tab/>
        <w:t>Minimum conformance requirements</w:t>
      </w:r>
      <w:bookmarkEnd w:id="299"/>
      <w:bookmarkEnd w:id="300"/>
      <w:bookmarkEnd w:id="301"/>
    </w:p>
    <w:bookmarkEnd w:id="302"/>
    <w:p w14:paraId="4727C163" w14:textId="6F10B67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5B32C66F" w14:textId="77777777" w:rsidR="00694C4A" w:rsidRPr="00165A6E" w:rsidRDefault="00694C4A" w:rsidP="00C75948">
      <w:pPr>
        <w:pStyle w:val="H6"/>
      </w:pPr>
      <w:bookmarkStart w:id="303" w:name="_Toc27743888"/>
      <w:bookmarkStart w:id="304" w:name="_Toc36197061"/>
      <w:bookmarkStart w:id="305" w:name="_Toc36197753"/>
      <w:bookmarkStart w:id="306" w:name="_CR6_5A_1_4_4"/>
      <w:r w:rsidRPr="00165A6E">
        <w:t>6.5A.1.4.4</w:t>
      </w:r>
      <w:r w:rsidRPr="00165A6E">
        <w:tab/>
        <w:t>Test description</w:t>
      </w:r>
      <w:bookmarkEnd w:id="303"/>
      <w:bookmarkEnd w:id="304"/>
      <w:bookmarkEnd w:id="305"/>
    </w:p>
    <w:bookmarkEnd w:id="306"/>
    <w:p w14:paraId="45F37780" w14:textId="44F76F4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283C47E9" w14:textId="5A171DA7"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7" w:name="_CRTable6_5A_1_4_41"/>
      <w:r w:rsidRPr="00165A6E">
        <w:t xml:space="preserve">Table </w:t>
      </w:r>
      <w:bookmarkEnd w:id="307"/>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tcPr>
          <w:p w14:paraId="0B529B3D" w14:textId="327D586C"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tcPr>
          <w:p w14:paraId="3CE5C101" w14:textId="44014A20"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tcPr>
          <w:p w14:paraId="1BC3544E" w14:textId="7D8177E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tcPr>
          <w:p w14:paraId="785F968D" w14:textId="77777777" w:rsidR="009D685B" w:rsidRPr="00165A6E" w:rsidRDefault="009D685B" w:rsidP="00C75948">
            <w:pPr>
              <w:pStyle w:val="TAH"/>
            </w:pPr>
            <w:r w:rsidRPr="00165A6E">
              <w:t>Test Parameters</w:t>
            </w:r>
          </w:p>
        </w:tc>
      </w:tr>
      <w:tr w:rsidR="009D685B" w:rsidRPr="00165A6E" w14:paraId="41192B70" w14:textId="77777777" w:rsidTr="00996B3A">
        <w:tc>
          <w:tcPr>
            <w:tcW w:w="348" w:type="pct"/>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9D685B" w:rsidRPr="00165A6E" w14:paraId="51BD2724" w14:textId="77777777" w:rsidTr="00996B3A">
        <w:tc>
          <w:tcPr>
            <w:tcW w:w="348" w:type="pct"/>
            <w:vMerge w:val="restart"/>
            <w:vAlign w:val="center"/>
          </w:tcPr>
          <w:p w14:paraId="7DA44622" w14:textId="77777777" w:rsidR="009D685B" w:rsidRPr="00165A6E" w:rsidRDefault="009D685B" w:rsidP="00C75948">
            <w:pPr>
              <w:pStyle w:val="TAC"/>
              <w:rPr>
                <w:lang w:eastAsia="ko-KR"/>
              </w:rPr>
            </w:pPr>
            <w:r w:rsidRPr="00165A6E">
              <w:rPr>
                <w:lang w:eastAsia="ko-KR"/>
              </w:rPr>
              <w:t>1</w:t>
            </w:r>
          </w:p>
        </w:tc>
        <w:tc>
          <w:tcPr>
            <w:tcW w:w="557" w:type="pct"/>
            <w:vAlign w:val="center"/>
          </w:tcPr>
          <w:p w14:paraId="222371CD" w14:textId="77777777" w:rsidR="009D685B" w:rsidRPr="00165A6E" w:rsidRDefault="009D685B" w:rsidP="00C75948">
            <w:pPr>
              <w:pStyle w:val="TAC"/>
              <w:rPr>
                <w:lang w:eastAsia="ko-KR"/>
              </w:rPr>
            </w:pPr>
            <w:r w:rsidRPr="00165A6E">
              <w:rPr>
                <w:lang w:eastAsia="ko-KR"/>
              </w:rPr>
              <w:t>PCC</w:t>
            </w:r>
          </w:p>
        </w:tc>
        <w:tc>
          <w:tcPr>
            <w:tcW w:w="673" w:type="pct"/>
            <w:vMerge w:val="restart"/>
            <w:vAlign w:val="center"/>
          </w:tcPr>
          <w:p w14:paraId="44D18B3B" w14:textId="77777777" w:rsidR="009D685B" w:rsidRPr="00165A6E" w:rsidRDefault="009D685B" w:rsidP="00C75948">
            <w:pPr>
              <w:pStyle w:val="TAC"/>
              <w:rPr>
                <w:lang w:eastAsia="ko-KR"/>
              </w:rPr>
            </w:pPr>
            <w:r w:rsidRPr="00165A6E">
              <w:rPr>
                <w:lang w:eastAsia="ko-KR"/>
              </w:rPr>
              <w:t>Default</w:t>
            </w:r>
          </w:p>
        </w:tc>
        <w:tc>
          <w:tcPr>
            <w:tcW w:w="946" w:type="pct"/>
            <w:vMerge w:val="restart"/>
            <w:vAlign w:val="center"/>
          </w:tcPr>
          <w:p w14:paraId="35D73465" w14:textId="77777777" w:rsidR="009D685B" w:rsidRPr="00165A6E" w:rsidRDefault="009D685B" w:rsidP="00C75948">
            <w:pPr>
              <w:pStyle w:val="TAC"/>
              <w:rPr>
                <w:lang w:eastAsia="ko-KR"/>
              </w:rPr>
            </w:pPr>
            <w:r w:rsidRPr="00165A6E">
              <w:rPr>
                <w:lang w:eastAsia="ko-KR"/>
              </w:rPr>
              <w:t>Default</w:t>
            </w:r>
          </w:p>
        </w:tc>
        <w:tc>
          <w:tcPr>
            <w:tcW w:w="699" w:type="pct"/>
            <w:vMerge w:val="restart"/>
            <w:vAlign w:val="center"/>
          </w:tcPr>
          <w:p w14:paraId="1C01D7FE" w14:textId="621C56A2" w:rsidR="009D685B" w:rsidRPr="00165A6E" w:rsidRDefault="009455BF" w:rsidP="00C75948">
            <w:pPr>
              <w:pStyle w:val="TAC"/>
              <w:rPr>
                <w:lang w:eastAsia="ko-KR"/>
              </w:rPr>
            </w:pPr>
            <w:r w:rsidRPr="00165A6E">
              <w:rPr>
                <w:lang w:eastAsia="ko-KR"/>
              </w:rPr>
              <w:t>-</w:t>
            </w:r>
          </w:p>
        </w:tc>
        <w:tc>
          <w:tcPr>
            <w:tcW w:w="898" w:type="pct"/>
            <w:vAlign w:val="center"/>
          </w:tcPr>
          <w:p w14:paraId="0DC7E1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482F181F" w14:textId="77777777" w:rsidR="009D685B" w:rsidRPr="00165A6E" w:rsidRDefault="009D685B" w:rsidP="00C75948">
            <w:pPr>
              <w:pStyle w:val="TAC"/>
              <w:rPr>
                <w:b/>
                <w:lang w:eastAsia="ko-KR"/>
              </w:rPr>
            </w:pPr>
            <w:r w:rsidRPr="00165A6E">
              <w:t>Outer_Full</w:t>
            </w:r>
          </w:p>
        </w:tc>
      </w:tr>
      <w:tr w:rsidR="009D685B" w:rsidRPr="00165A6E" w14:paraId="054728D8" w14:textId="77777777" w:rsidTr="00996B3A">
        <w:tc>
          <w:tcPr>
            <w:tcW w:w="348" w:type="pct"/>
            <w:vMerge/>
            <w:vAlign w:val="center"/>
          </w:tcPr>
          <w:p w14:paraId="60936DA9" w14:textId="77777777" w:rsidR="009D685B" w:rsidRPr="00165A6E" w:rsidRDefault="009D685B" w:rsidP="00C75948">
            <w:pPr>
              <w:pStyle w:val="TAC"/>
              <w:rPr>
                <w:lang w:eastAsia="ko-KR"/>
              </w:rPr>
            </w:pPr>
          </w:p>
        </w:tc>
        <w:tc>
          <w:tcPr>
            <w:tcW w:w="557" w:type="pct"/>
            <w:vAlign w:val="center"/>
          </w:tcPr>
          <w:p w14:paraId="12E2E794" w14:textId="77777777" w:rsidR="009D685B" w:rsidRPr="00165A6E" w:rsidRDefault="009D685B" w:rsidP="00C75948">
            <w:pPr>
              <w:pStyle w:val="TAC"/>
              <w:rPr>
                <w:lang w:eastAsia="ko-KR"/>
              </w:rPr>
            </w:pPr>
            <w:r w:rsidRPr="00165A6E">
              <w:rPr>
                <w:lang w:eastAsia="ko-KR"/>
              </w:rPr>
              <w:t>SCC1</w:t>
            </w:r>
          </w:p>
        </w:tc>
        <w:tc>
          <w:tcPr>
            <w:tcW w:w="673" w:type="pct"/>
            <w:vMerge/>
            <w:vAlign w:val="center"/>
          </w:tcPr>
          <w:p w14:paraId="25DAE3EC" w14:textId="77777777" w:rsidR="009D685B" w:rsidRPr="00165A6E" w:rsidRDefault="009D685B" w:rsidP="00C75948">
            <w:pPr>
              <w:pStyle w:val="TAC"/>
              <w:rPr>
                <w:lang w:eastAsia="ko-KR"/>
              </w:rPr>
            </w:pPr>
          </w:p>
        </w:tc>
        <w:tc>
          <w:tcPr>
            <w:tcW w:w="946" w:type="pct"/>
            <w:vMerge/>
            <w:vAlign w:val="center"/>
          </w:tcPr>
          <w:p w14:paraId="59668F54" w14:textId="77777777" w:rsidR="009D685B" w:rsidRPr="00165A6E" w:rsidRDefault="009D685B" w:rsidP="00C75948">
            <w:pPr>
              <w:pStyle w:val="TAC"/>
              <w:rPr>
                <w:lang w:eastAsia="ko-KR"/>
              </w:rPr>
            </w:pPr>
          </w:p>
        </w:tc>
        <w:tc>
          <w:tcPr>
            <w:tcW w:w="699" w:type="pct"/>
            <w:vMerge/>
            <w:vAlign w:val="center"/>
          </w:tcPr>
          <w:p w14:paraId="4E956501" w14:textId="77777777" w:rsidR="009D685B" w:rsidRPr="00165A6E" w:rsidRDefault="009D685B" w:rsidP="00C75948">
            <w:pPr>
              <w:pStyle w:val="TAC"/>
              <w:rPr>
                <w:lang w:eastAsia="ko-KR"/>
              </w:rPr>
            </w:pPr>
          </w:p>
        </w:tc>
        <w:tc>
          <w:tcPr>
            <w:tcW w:w="898" w:type="pct"/>
            <w:vAlign w:val="center"/>
          </w:tcPr>
          <w:p w14:paraId="5450A8E2"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356BD7EB" w14:textId="77777777" w:rsidR="009D685B" w:rsidRPr="00165A6E" w:rsidRDefault="009D685B" w:rsidP="00C75948">
            <w:pPr>
              <w:pStyle w:val="TAC"/>
              <w:rPr>
                <w:lang w:eastAsia="ko-KR"/>
              </w:rPr>
            </w:pPr>
            <w:r w:rsidRPr="00165A6E">
              <w:t>Outer_Full</w:t>
            </w:r>
          </w:p>
        </w:tc>
      </w:tr>
      <w:tr w:rsidR="009D685B" w:rsidRPr="00165A6E" w14:paraId="74255DE3" w14:textId="77777777" w:rsidTr="00996B3A">
        <w:tc>
          <w:tcPr>
            <w:tcW w:w="348" w:type="pct"/>
            <w:vMerge/>
            <w:vAlign w:val="center"/>
          </w:tcPr>
          <w:p w14:paraId="15F68B1D" w14:textId="77777777" w:rsidR="009D685B" w:rsidRPr="00165A6E" w:rsidRDefault="009D685B" w:rsidP="00C75948">
            <w:pPr>
              <w:pStyle w:val="TAC"/>
              <w:rPr>
                <w:lang w:eastAsia="ko-KR"/>
              </w:rPr>
            </w:pPr>
          </w:p>
        </w:tc>
        <w:tc>
          <w:tcPr>
            <w:tcW w:w="557" w:type="pct"/>
            <w:vAlign w:val="center"/>
          </w:tcPr>
          <w:p w14:paraId="2E438432" w14:textId="77777777" w:rsidR="009D685B" w:rsidRPr="00165A6E" w:rsidRDefault="009D685B" w:rsidP="00C75948">
            <w:pPr>
              <w:pStyle w:val="TAC"/>
              <w:rPr>
                <w:lang w:eastAsia="ko-KR"/>
              </w:rPr>
            </w:pPr>
            <w:r w:rsidRPr="00165A6E">
              <w:rPr>
                <w:lang w:eastAsia="ko-KR"/>
              </w:rPr>
              <w:t>SCC2</w:t>
            </w:r>
          </w:p>
        </w:tc>
        <w:tc>
          <w:tcPr>
            <w:tcW w:w="673" w:type="pct"/>
            <w:vMerge/>
            <w:vAlign w:val="center"/>
          </w:tcPr>
          <w:p w14:paraId="6F332F87" w14:textId="77777777" w:rsidR="009D685B" w:rsidRPr="00165A6E" w:rsidRDefault="009D685B" w:rsidP="00C75948">
            <w:pPr>
              <w:pStyle w:val="TAC"/>
              <w:rPr>
                <w:lang w:eastAsia="ko-KR"/>
              </w:rPr>
            </w:pPr>
          </w:p>
        </w:tc>
        <w:tc>
          <w:tcPr>
            <w:tcW w:w="946" w:type="pct"/>
            <w:vMerge/>
            <w:vAlign w:val="center"/>
          </w:tcPr>
          <w:p w14:paraId="19B3452E" w14:textId="77777777" w:rsidR="009D685B" w:rsidRPr="00165A6E" w:rsidRDefault="009D685B" w:rsidP="00C75948">
            <w:pPr>
              <w:pStyle w:val="TAC"/>
              <w:rPr>
                <w:lang w:eastAsia="ko-KR"/>
              </w:rPr>
            </w:pPr>
          </w:p>
        </w:tc>
        <w:tc>
          <w:tcPr>
            <w:tcW w:w="699" w:type="pct"/>
            <w:vMerge/>
            <w:vAlign w:val="center"/>
          </w:tcPr>
          <w:p w14:paraId="0D71C85C" w14:textId="77777777" w:rsidR="009D685B" w:rsidRPr="00165A6E" w:rsidRDefault="009D685B" w:rsidP="00C75948">
            <w:pPr>
              <w:pStyle w:val="TAC"/>
              <w:rPr>
                <w:lang w:eastAsia="ko-KR"/>
              </w:rPr>
            </w:pPr>
          </w:p>
        </w:tc>
        <w:tc>
          <w:tcPr>
            <w:tcW w:w="898" w:type="pct"/>
            <w:vAlign w:val="center"/>
          </w:tcPr>
          <w:p w14:paraId="6120324F"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2B36E614" w14:textId="77777777" w:rsidR="009D685B" w:rsidRPr="00165A6E" w:rsidRDefault="009D685B" w:rsidP="00C75948">
            <w:pPr>
              <w:pStyle w:val="TAC"/>
            </w:pPr>
            <w:r w:rsidRPr="00165A6E">
              <w:t>Outer_Full</w:t>
            </w:r>
          </w:p>
        </w:tc>
      </w:tr>
      <w:tr w:rsidR="009D685B" w:rsidRPr="00165A6E" w14:paraId="6FB10BA0" w14:textId="77777777" w:rsidTr="00996B3A">
        <w:tc>
          <w:tcPr>
            <w:tcW w:w="348" w:type="pct"/>
            <w:vMerge/>
            <w:vAlign w:val="center"/>
          </w:tcPr>
          <w:p w14:paraId="588FB863" w14:textId="77777777" w:rsidR="009D685B" w:rsidRPr="00165A6E" w:rsidRDefault="009D685B" w:rsidP="00C75948">
            <w:pPr>
              <w:pStyle w:val="TAC"/>
              <w:rPr>
                <w:lang w:eastAsia="ko-KR"/>
              </w:rPr>
            </w:pPr>
          </w:p>
        </w:tc>
        <w:tc>
          <w:tcPr>
            <w:tcW w:w="557" w:type="pct"/>
            <w:vAlign w:val="center"/>
          </w:tcPr>
          <w:p w14:paraId="1CA18F99" w14:textId="77777777" w:rsidR="009D685B" w:rsidRPr="00165A6E" w:rsidRDefault="009D685B" w:rsidP="00C75948">
            <w:pPr>
              <w:pStyle w:val="TAC"/>
              <w:rPr>
                <w:lang w:eastAsia="ko-KR"/>
              </w:rPr>
            </w:pPr>
            <w:r w:rsidRPr="00165A6E">
              <w:rPr>
                <w:lang w:eastAsia="ko-KR"/>
              </w:rPr>
              <w:t>SCC3</w:t>
            </w:r>
          </w:p>
        </w:tc>
        <w:tc>
          <w:tcPr>
            <w:tcW w:w="673" w:type="pct"/>
            <w:vMerge/>
            <w:vAlign w:val="center"/>
          </w:tcPr>
          <w:p w14:paraId="7D0EAE0E" w14:textId="77777777" w:rsidR="009D685B" w:rsidRPr="00165A6E" w:rsidRDefault="009D685B" w:rsidP="00C75948">
            <w:pPr>
              <w:pStyle w:val="TAC"/>
              <w:rPr>
                <w:lang w:eastAsia="ko-KR"/>
              </w:rPr>
            </w:pPr>
          </w:p>
        </w:tc>
        <w:tc>
          <w:tcPr>
            <w:tcW w:w="946" w:type="pct"/>
            <w:vMerge/>
            <w:vAlign w:val="center"/>
          </w:tcPr>
          <w:p w14:paraId="3738483F" w14:textId="77777777" w:rsidR="009D685B" w:rsidRPr="00165A6E" w:rsidRDefault="009D685B" w:rsidP="00C75948">
            <w:pPr>
              <w:pStyle w:val="TAC"/>
              <w:rPr>
                <w:lang w:eastAsia="ko-KR"/>
              </w:rPr>
            </w:pPr>
          </w:p>
        </w:tc>
        <w:tc>
          <w:tcPr>
            <w:tcW w:w="699" w:type="pct"/>
            <w:vMerge/>
            <w:vAlign w:val="center"/>
          </w:tcPr>
          <w:p w14:paraId="053867CA" w14:textId="77777777" w:rsidR="009D685B" w:rsidRPr="00165A6E" w:rsidRDefault="009D685B" w:rsidP="00C75948">
            <w:pPr>
              <w:pStyle w:val="TAC"/>
              <w:rPr>
                <w:lang w:eastAsia="ko-KR"/>
              </w:rPr>
            </w:pPr>
          </w:p>
        </w:tc>
        <w:tc>
          <w:tcPr>
            <w:tcW w:w="898" w:type="pct"/>
            <w:vAlign w:val="center"/>
          </w:tcPr>
          <w:p w14:paraId="5FF26E1F"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72778EE0" w14:textId="77777777" w:rsidR="009D685B" w:rsidRPr="00165A6E" w:rsidRDefault="009D685B" w:rsidP="00C75948">
            <w:pPr>
              <w:pStyle w:val="TAC"/>
            </w:pPr>
            <w:r w:rsidRPr="00165A6E">
              <w:t>Outer_Full</w:t>
            </w:r>
          </w:p>
        </w:tc>
      </w:tr>
      <w:tr w:rsidR="009D685B" w:rsidRPr="00165A6E" w14:paraId="1CD37CB6" w14:textId="77777777" w:rsidTr="00996B3A">
        <w:tc>
          <w:tcPr>
            <w:tcW w:w="348" w:type="pct"/>
            <w:vMerge/>
            <w:vAlign w:val="center"/>
          </w:tcPr>
          <w:p w14:paraId="7617FAD3" w14:textId="77777777" w:rsidR="009D685B" w:rsidRPr="00165A6E" w:rsidRDefault="009D685B" w:rsidP="00C75948">
            <w:pPr>
              <w:pStyle w:val="TAC"/>
              <w:rPr>
                <w:lang w:eastAsia="ko-KR"/>
              </w:rPr>
            </w:pPr>
          </w:p>
        </w:tc>
        <w:tc>
          <w:tcPr>
            <w:tcW w:w="557" w:type="pct"/>
            <w:vAlign w:val="center"/>
          </w:tcPr>
          <w:p w14:paraId="10FE5AAE" w14:textId="77777777" w:rsidR="009D685B" w:rsidRPr="00165A6E" w:rsidRDefault="009D685B" w:rsidP="00C75948">
            <w:pPr>
              <w:pStyle w:val="TAC"/>
              <w:rPr>
                <w:lang w:eastAsia="ko-KR"/>
              </w:rPr>
            </w:pPr>
            <w:r w:rsidRPr="00165A6E">
              <w:rPr>
                <w:lang w:eastAsia="ko-KR"/>
              </w:rPr>
              <w:t>SCC4</w:t>
            </w:r>
          </w:p>
        </w:tc>
        <w:tc>
          <w:tcPr>
            <w:tcW w:w="673" w:type="pct"/>
            <w:vMerge/>
            <w:vAlign w:val="center"/>
          </w:tcPr>
          <w:p w14:paraId="08E97997" w14:textId="77777777" w:rsidR="009D685B" w:rsidRPr="00165A6E" w:rsidRDefault="009D685B" w:rsidP="00C75948">
            <w:pPr>
              <w:pStyle w:val="TAC"/>
              <w:rPr>
                <w:lang w:eastAsia="ko-KR"/>
              </w:rPr>
            </w:pPr>
          </w:p>
        </w:tc>
        <w:tc>
          <w:tcPr>
            <w:tcW w:w="946" w:type="pct"/>
            <w:vMerge/>
            <w:vAlign w:val="center"/>
          </w:tcPr>
          <w:p w14:paraId="7FEA480E" w14:textId="77777777" w:rsidR="009D685B" w:rsidRPr="00165A6E" w:rsidRDefault="009D685B" w:rsidP="00C75948">
            <w:pPr>
              <w:pStyle w:val="TAC"/>
              <w:rPr>
                <w:lang w:eastAsia="ko-KR"/>
              </w:rPr>
            </w:pPr>
          </w:p>
        </w:tc>
        <w:tc>
          <w:tcPr>
            <w:tcW w:w="699" w:type="pct"/>
            <w:vMerge/>
            <w:vAlign w:val="center"/>
          </w:tcPr>
          <w:p w14:paraId="59DB35BF" w14:textId="77777777" w:rsidR="009D685B" w:rsidRPr="00165A6E" w:rsidRDefault="009D685B" w:rsidP="00C75948">
            <w:pPr>
              <w:pStyle w:val="TAC"/>
              <w:rPr>
                <w:lang w:eastAsia="ko-KR"/>
              </w:rPr>
            </w:pPr>
          </w:p>
        </w:tc>
        <w:tc>
          <w:tcPr>
            <w:tcW w:w="898" w:type="pct"/>
            <w:vAlign w:val="center"/>
          </w:tcPr>
          <w:p w14:paraId="49A9D98C"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140B9EB0" w14:textId="77777777" w:rsidR="009D685B" w:rsidRPr="00165A6E" w:rsidRDefault="009D685B" w:rsidP="00C75948">
            <w:pPr>
              <w:pStyle w:val="TAC"/>
            </w:pPr>
            <w:r w:rsidRPr="00165A6E">
              <w:t>Outer_Full</w:t>
            </w:r>
          </w:p>
        </w:tc>
      </w:tr>
      <w:tr w:rsidR="009D685B" w:rsidRPr="00165A6E" w14:paraId="34B2564A" w14:textId="77777777" w:rsidTr="00996B3A">
        <w:trPr>
          <w:trHeight w:val="345"/>
        </w:trPr>
        <w:tc>
          <w:tcPr>
            <w:tcW w:w="5000" w:type="pct"/>
            <w:gridSpan w:val="7"/>
            <w:vAlign w:val="center"/>
          </w:tcPr>
          <w:p w14:paraId="0D14FED2"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7864237C" w14:textId="47D52822"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8" w:name="_Toc27743889"/>
      <w:bookmarkStart w:id="309" w:name="_Toc36197062"/>
      <w:bookmarkStart w:id="310" w:name="_Toc36197754"/>
      <w:bookmarkStart w:id="311" w:name="_CR6_5A_1_4_5"/>
      <w:r w:rsidRPr="00165A6E">
        <w:t>6.5A.1.4.5</w:t>
      </w:r>
      <w:r w:rsidRPr="00165A6E">
        <w:tab/>
        <w:t>Test requirement</w:t>
      </w:r>
      <w:bookmarkEnd w:id="308"/>
      <w:bookmarkEnd w:id="309"/>
      <w:bookmarkEnd w:id="310"/>
    </w:p>
    <w:bookmarkEnd w:id="311"/>
    <w:p w14:paraId="2A331DEA" w14:textId="63A52E40"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60F5A9A" w14:textId="77777777" w:rsidR="00694C4A" w:rsidRPr="00165A6E" w:rsidRDefault="00694C4A" w:rsidP="00694C4A">
      <w:pPr>
        <w:pStyle w:val="Heading4"/>
        <w:rPr>
          <w:rFonts w:eastAsia="Batang"/>
          <w:szCs w:val="24"/>
        </w:rPr>
      </w:pPr>
      <w:bookmarkStart w:id="312" w:name="_Toc27743890"/>
      <w:bookmarkStart w:id="313" w:name="_Toc36197063"/>
      <w:bookmarkStart w:id="314" w:name="_Toc36197755"/>
      <w:r w:rsidRPr="00165A6E">
        <w:rPr>
          <w:rFonts w:eastAsia="Batang"/>
          <w:szCs w:val="24"/>
        </w:rPr>
        <w:t>6.5A.1.5</w:t>
      </w:r>
      <w:r w:rsidRPr="00165A6E">
        <w:rPr>
          <w:rFonts w:eastAsia="Batang"/>
          <w:szCs w:val="24"/>
        </w:rPr>
        <w:tab/>
        <w:t>Occupied bandwidth for CA (6UL CA)</w:t>
      </w:r>
      <w:bookmarkEnd w:id="312"/>
      <w:bookmarkEnd w:id="313"/>
      <w:bookmarkEnd w:id="314"/>
    </w:p>
    <w:p w14:paraId="16136917" w14:textId="72659CA9"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5" w:name="_Toc27743891"/>
      <w:bookmarkStart w:id="316" w:name="_Toc36197064"/>
      <w:bookmarkStart w:id="317" w:name="_Toc36197756"/>
      <w:bookmarkStart w:id="318" w:name="_CR6_5A_1_5_1"/>
      <w:r w:rsidRPr="00165A6E">
        <w:t>6.5A.1.5.1</w:t>
      </w:r>
      <w:r w:rsidRPr="00165A6E">
        <w:tab/>
        <w:t>Test purpose</w:t>
      </w:r>
      <w:bookmarkEnd w:id="315"/>
      <w:bookmarkEnd w:id="316"/>
      <w:bookmarkEnd w:id="317"/>
    </w:p>
    <w:bookmarkEnd w:id="318"/>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9" w:name="_Toc27743892"/>
      <w:bookmarkStart w:id="320" w:name="_Toc36197065"/>
      <w:bookmarkStart w:id="321" w:name="_Toc36197757"/>
      <w:bookmarkStart w:id="322" w:name="_CR6_5A_1_5_2"/>
      <w:r w:rsidRPr="00165A6E">
        <w:t>6.5A.1.5.2</w:t>
      </w:r>
      <w:r w:rsidRPr="00165A6E">
        <w:tab/>
        <w:t>Test applicability</w:t>
      </w:r>
      <w:bookmarkEnd w:id="319"/>
      <w:bookmarkEnd w:id="320"/>
      <w:bookmarkEnd w:id="321"/>
    </w:p>
    <w:bookmarkEnd w:id="322"/>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3" w:name="_Toc27743893"/>
      <w:bookmarkStart w:id="324" w:name="_Toc36197066"/>
      <w:bookmarkStart w:id="325" w:name="_Toc36197758"/>
      <w:bookmarkStart w:id="326" w:name="_CR6_5A_1_5_3"/>
      <w:r w:rsidRPr="00165A6E">
        <w:t>6.5A.1.5.3</w:t>
      </w:r>
      <w:r w:rsidRPr="00165A6E">
        <w:tab/>
        <w:t>Minimum conformance requirements</w:t>
      </w:r>
      <w:bookmarkEnd w:id="323"/>
      <w:bookmarkEnd w:id="324"/>
      <w:bookmarkEnd w:id="325"/>
    </w:p>
    <w:bookmarkEnd w:id="326"/>
    <w:p w14:paraId="372C6447" w14:textId="75C50F35"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D0FD7B4" w14:textId="77777777" w:rsidR="00694C4A" w:rsidRPr="00165A6E" w:rsidRDefault="00694C4A" w:rsidP="00C75948">
      <w:pPr>
        <w:pStyle w:val="H6"/>
      </w:pPr>
      <w:bookmarkStart w:id="327" w:name="_Toc27743894"/>
      <w:bookmarkStart w:id="328" w:name="_Toc36197067"/>
      <w:bookmarkStart w:id="329" w:name="_Toc36197759"/>
      <w:bookmarkStart w:id="330" w:name="_CR6_5A_1_5_4"/>
      <w:r w:rsidRPr="00165A6E">
        <w:t>6.5A.1.5.4</w:t>
      </w:r>
      <w:r w:rsidRPr="00165A6E">
        <w:tab/>
        <w:t>Test description</w:t>
      </w:r>
      <w:bookmarkEnd w:id="327"/>
      <w:bookmarkEnd w:id="328"/>
      <w:bookmarkEnd w:id="329"/>
    </w:p>
    <w:bookmarkEnd w:id="330"/>
    <w:p w14:paraId="23D2DB0D" w14:textId="57303036"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B2A4036" w14:textId="7434655B"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31" w:name="_CRTable6_5A_1_5_41"/>
      <w:r w:rsidRPr="00165A6E">
        <w:t xml:space="preserve">Table </w:t>
      </w:r>
      <w:bookmarkEnd w:id="331"/>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tcPr>
          <w:p w14:paraId="5DB35777" w14:textId="55054F00"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tcPr>
          <w:p w14:paraId="51B7D631" w14:textId="5CD8FCD7"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tcPr>
          <w:p w14:paraId="07938775" w14:textId="02E2D454"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tcPr>
          <w:p w14:paraId="2459847E" w14:textId="77777777" w:rsidR="009D685B" w:rsidRPr="00165A6E" w:rsidRDefault="009D685B" w:rsidP="00C75948">
            <w:pPr>
              <w:pStyle w:val="TAH"/>
            </w:pPr>
            <w:r w:rsidRPr="00165A6E">
              <w:t>Test Parameters</w:t>
            </w:r>
          </w:p>
        </w:tc>
      </w:tr>
      <w:tr w:rsidR="009D685B" w:rsidRPr="00165A6E" w14:paraId="5B79A2C3" w14:textId="77777777" w:rsidTr="00996B3A">
        <w:tc>
          <w:tcPr>
            <w:tcW w:w="348" w:type="pct"/>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9D685B" w:rsidRPr="00165A6E" w14:paraId="4D345A93" w14:textId="77777777" w:rsidTr="00996B3A">
        <w:tc>
          <w:tcPr>
            <w:tcW w:w="348" w:type="pct"/>
            <w:vMerge w:val="restart"/>
            <w:vAlign w:val="center"/>
          </w:tcPr>
          <w:p w14:paraId="6465EEA0" w14:textId="77777777" w:rsidR="009D685B" w:rsidRPr="00165A6E" w:rsidRDefault="009D685B" w:rsidP="00C75948">
            <w:pPr>
              <w:pStyle w:val="TAC"/>
              <w:rPr>
                <w:lang w:eastAsia="ko-KR"/>
              </w:rPr>
            </w:pPr>
            <w:r w:rsidRPr="00165A6E">
              <w:rPr>
                <w:lang w:eastAsia="ko-KR"/>
              </w:rPr>
              <w:t>1</w:t>
            </w:r>
          </w:p>
        </w:tc>
        <w:tc>
          <w:tcPr>
            <w:tcW w:w="557" w:type="pct"/>
            <w:vAlign w:val="center"/>
          </w:tcPr>
          <w:p w14:paraId="35805D85" w14:textId="77777777" w:rsidR="009D685B" w:rsidRPr="00165A6E" w:rsidRDefault="009D685B" w:rsidP="00C75948">
            <w:pPr>
              <w:pStyle w:val="TAC"/>
              <w:rPr>
                <w:lang w:eastAsia="ko-KR"/>
              </w:rPr>
            </w:pPr>
            <w:r w:rsidRPr="00165A6E">
              <w:rPr>
                <w:lang w:eastAsia="ko-KR"/>
              </w:rPr>
              <w:t>PCC</w:t>
            </w:r>
          </w:p>
        </w:tc>
        <w:tc>
          <w:tcPr>
            <w:tcW w:w="673" w:type="pct"/>
            <w:vMerge w:val="restart"/>
            <w:vAlign w:val="center"/>
          </w:tcPr>
          <w:p w14:paraId="189098A7" w14:textId="77777777" w:rsidR="009D685B" w:rsidRPr="00165A6E" w:rsidRDefault="009D685B" w:rsidP="00C75948">
            <w:pPr>
              <w:pStyle w:val="TAC"/>
              <w:rPr>
                <w:lang w:eastAsia="ko-KR"/>
              </w:rPr>
            </w:pPr>
            <w:r w:rsidRPr="00165A6E">
              <w:rPr>
                <w:lang w:eastAsia="ko-KR"/>
              </w:rPr>
              <w:t>Default</w:t>
            </w:r>
          </w:p>
        </w:tc>
        <w:tc>
          <w:tcPr>
            <w:tcW w:w="946" w:type="pct"/>
            <w:vMerge w:val="restart"/>
            <w:vAlign w:val="center"/>
          </w:tcPr>
          <w:p w14:paraId="7E3CF044" w14:textId="77777777" w:rsidR="009D685B" w:rsidRPr="00165A6E" w:rsidRDefault="009D685B" w:rsidP="00C75948">
            <w:pPr>
              <w:pStyle w:val="TAC"/>
              <w:rPr>
                <w:lang w:eastAsia="ko-KR"/>
              </w:rPr>
            </w:pPr>
            <w:r w:rsidRPr="00165A6E">
              <w:rPr>
                <w:lang w:eastAsia="ko-KR"/>
              </w:rPr>
              <w:t>Default</w:t>
            </w:r>
          </w:p>
        </w:tc>
        <w:tc>
          <w:tcPr>
            <w:tcW w:w="699" w:type="pct"/>
            <w:vMerge w:val="restart"/>
            <w:vAlign w:val="center"/>
          </w:tcPr>
          <w:p w14:paraId="02DA6A5A" w14:textId="20ACD3A7" w:rsidR="009D685B" w:rsidRPr="00165A6E" w:rsidRDefault="009455BF" w:rsidP="00C75948">
            <w:pPr>
              <w:pStyle w:val="TAC"/>
              <w:rPr>
                <w:lang w:eastAsia="ko-KR"/>
              </w:rPr>
            </w:pPr>
            <w:r w:rsidRPr="00165A6E">
              <w:rPr>
                <w:lang w:eastAsia="ko-KR"/>
              </w:rPr>
              <w:t>-</w:t>
            </w:r>
          </w:p>
        </w:tc>
        <w:tc>
          <w:tcPr>
            <w:tcW w:w="898" w:type="pct"/>
            <w:vAlign w:val="center"/>
          </w:tcPr>
          <w:p w14:paraId="102EA5BC"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6898E920" w14:textId="77777777" w:rsidR="009D685B" w:rsidRPr="00165A6E" w:rsidRDefault="009D685B" w:rsidP="00C75948">
            <w:pPr>
              <w:pStyle w:val="TAC"/>
              <w:rPr>
                <w:b/>
                <w:lang w:eastAsia="ko-KR"/>
              </w:rPr>
            </w:pPr>
            <w:r w:rsidRPr="00165A6E">
              <w:t>Outer_Full</w:t>
            </w:r>
          </w:p>
        </w:tc>
      </w:tr>
      <w:tr w:rsidR="009D685B" w:rsidRPr="00165A6E" w14:paraId="52050A18" w14:textId="77777777" w:rsidTr="00996B3A">
        <w:tc>
          <w:tcPr>
            <w:tcW w:w="348" w:type="pct"/>
            <w:vMerge/>
            <w:vAlign w:val="center"/>
          </w:tcPr>
          <w:p w14:paraId="6C838D18" w14:textId="77777777" w:rsidR="009D685B" w:rsidRPr="00165A6E" w:rsidRDefault="009D685B" w:rsidP="00C75948">
            <w:pPr>
              <w:pStyle w:val="TAC"/>
              <w:rPr>
                <w:lang w:eastAsia="ko-KR"/>
              </w:rPr>
            </w:pPr>
          </w:p>
        </w:tc>
        <w:tc>
          <w:tcPr>
            <w:tcW w:w="557" w:type="pct"/>
            <w:vAlign w:val="center"/>
          </w:tcPr>
          <w:p w14:paraId="0DC8CDCE" w14:textId="77777777" w:rsidR="009D685B" w:rsidRPr="00165A6E" w:rsidRDefault="009D685B" w:rsidP="00C75948">
            <w:pPr>
              <w:pStyle w:val="TAC"/>
              <w:rPr>
                <w:lang w:eastAsia="ko-KR"/>
              </w:rPr>
            </w:pPr>
            <w:r w:rsidRPr="00165A6E">
              <w:rPr>
                <w:lang w:eastAsia="ko-KR"/>
              </w:rPr>
              <w:t>SCC1</w:t>
            </w:r>
          </w:p>
        </w:tc>
        <w:tc>
          <w:tcPr>
            <w:tcW w:w="673" w:type="pct"/>
            <w:vMerge/>
            <w:vAlign w:val="center"/>
          </w:tcPr>
          <w:p w14:paraId="6B8C0384" w14:textId="77777777" w:rsidR="009D685B" w:rsidRPr="00165A6E" w:rsidRDefault="009D685B" w:rsidP="00C75948">
            <w:pPr>
              <w:pStyle w:val="TAC"/>
              <w:rPr>
                <w:lang w:eastAsia="ko-KR"/>
              </w:rPr>
            </w:pPr>
          </w:p>
        </w:tc>
        <w:tc>
          <w:tcPr>
            <w:tcW w:w="946" w:type="pct"/>
            <w:vMerge/>
            <w:vAlign w:val="center"/>
          </w:tcPr>
          <w:p w14:paraId="756FDB2E" w14:textId="77777777" w:rsidR="009D685B" w:rsidRPr="00165A6E" w:rsidRDefault="009D685B" w:rsidP="00C75948">
            <w:pPr>
              <w:pStyle w:val="TAC"/>
              <w:rPr>
                <w:lang w:eastAsia="ko-KR"/>
              </w:rPr>
            </w:pPr>
          </w:p>
        </w:tc>
        <w:tc>
          <w:tcPr>
            <w:tcW w:w="699" w:type="pct"/>
            <w:vMerge/>
            <w:vAlign w:val="center"/>
          </w:tcPr>
          <w:p w14:paraId="5F387A35" w14:textId="77777777" w:rsidR="009D685B" w:rsidRPr="00165A6E" w:rsidRDefault="009D685B" w:rsidP="00C75948">
            <w:pPr>
              <w:pStyle w:val="TAC"/>
              <w:rPr>
                <w:lang w:eastAsia="ko-KR"/>
              </w:rPr>
            </w:pPr>
          </w:p>
        </w:tc>
        <w:tc>
          <w:tcPr>
            <w:tcW w:w="898" w:type="pct"/>
            <w:vAlign w:val="center"/>
          </w:tcPr>
          <w:p w14:paraId="14B51EE5"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036EF04A" w14:textId="77777777" w:rsidR="009D685B" w:rsidRPr="00165A6E" w:rsidRDefault="009D685B" w:rsidP="00C75948">
            <w:pPr>
              <w:pStyle w:val="TAC"/>
              <w:rPr>
                <w:lang w:eastAsia="ko-KR"/>
              </w:rPr>
            </w:pPr>
            <w:r w:rsidRPr="00165A6E">
              <w:t>Outer_Full</w:t>
            </w:r>
          </w:p>
        </w:tc>
      </w:tr>
      <w:tr w:rsidR="009D685B" w:rsidRPr="00165A6E" w14:paraId="6DDC0890" w14:textId="77777777" w:rsidTr="00996B3A">
        <w:tc>
          <w:tcPr>
            <w:tcW w:w="348" w:type="pct"/>
            <w:vMerge/>
            <w:vAlign w:val="center"/>
          </w:tcPr>
          <w:p w14:paraId="266111F0" w14:textId="77777777" w:rsidR="009D685B" w:rsidRPr="00165A6E" w:rsidRDefault="009D685B" w:rsidP="00C75948">
            <w:pPr>
              <w:pStyle w:val="TAC"/>
              <w:rPr>
                <w:lang w:eastAsia="ko-KR"/>
              </w:rPr>
            </w:pPr>
          </w:p>
        </w:tc>
        <w:tc>
          <w:tcPr>
            <w:tcW w:w="557" w:type="pct"/>
            <w:vAlign w:val="center"/>
          </w:tcPr>
          <w:p w14:paraId="74F9E825" w14:textId="77777777" w:rsidR="009D685B" w:rsidRPr="00165A6E" w:rsidRDefault="009D685B" w:rsidP="00C75948">
            <w:pPr>
              <w:pStyle w:val="TAC"/>
              <w:rPr>
                <w:lang w:eastAsia="ko-KR"/>
              </w:rPr>
            </w:pPr>
            <w:r w:rsidRPr="00165A6E">
              <w:rPr>
                <w:lang w:eastAsia="ko-KR"/>
              </w:rPr>
              <w:t>SCC2</w:t>
            </w:r>
          </w:p>
        </w:tc>
        <w:tc>
          <w:tcPr>
            <w:tcW w:w="673" w:type="pct"/>
            <w:vMerge/>
            <w:vAlign w:val="center"/>
          </w:tcPr>
          <w:p w14:paraId="324BC9FB" w14:textId="77777777" w:rsidR="009D685B" w:rsidRPr="00165A6E" w:rsidRDefault="009D685B" w:rsidP="00C75948">
            <w:pPr>
              <w:pStyle w:val="TAC"/>
              <w:rPr>
                <w:lang w:eastAsia="ko-KR"/>
              </w:rPr>
            </w:pPr>
          </w:p>
        </w:tc>
        <w:tc>
          <w:tcPr>
            <w:tcW w:w="946" w:type="pct"/>
            <w:vMerge/>
            <w:vAlign w:val="center"/>
          </w:tcPr>
          <w:p w14:paraId="20906373" w14:textId="77777777" w:rsidR="009D685B" w:rsidRPr="00165A6E" w:rsidRDefault="009D685B" w:rsidP="00C75948">
            <w:pPr>
              <w:pStyle w:val="TAC"/>
              <w:rPr>
                <w:lang w:eastAsia="ko-KR"/>
              </w:rPr>
            </w:pPr>
          </w:p>
        </w:tc>
        <w:tc>
          <w:tcPr>
            <w:tcW w:w="699" w:type="pct"/>
            <w:vMerge/>
            <w:vAlign w:val="center"/>
          </w:tcPr>
          <w:p w14:paraId="5E43EE45" w14:textId="77777777" w:rsidR="009D685B" w:rsidRPr="00165A6E" w:rsidRDefault="009D685B" w:rsidP="00C75948">
            <w:pPr>
              <w:pStyle w:val="TAC"/>
              <w:rPr>
                <w:lang w:eastAsia="ko-KR"/>
              </w:rPr>
            </w:pPr>
          </w:p>
        </w:tc>
        <w:tc>
          <w:tcPr>
            <w:tcW w:w="898" w:type="pct"/>
            <w:vAlign w:val="center"/>
          </w:tcPr>
          <w:p w14:paraId="6F18AF72"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210F9536" w14:textId="77777777" w:rsidR="009D685B" w:rsidRPr="00165A6E" w:rsidRDefault="009D685B" w:rsidP="00C75948">
            <w:pPr>
              <w:pStyle w:val="TAC"/>
            </w:pPr>
            <w:r w:rsidRPr="00165A6E">
              <w:t>Outer_Full</w:t>
            </w:r>
          </w:p>
        </w:tc>
      </w:tr>
      <w:tr w:rsidR="009D685B" w:rsidRPr="00165A6E" w14:paraId="30F51B01" w14:textId="77777777" w:rsidTr="00996B3A">
        <w:tc>
          <w:tcPr>
            <w:tcW w:w="348" w:type="pct"/>
            <w:vMerge/>
            <w:vAlign w:val="center"/>
          </w:tcPr>
          <w:p w14:paraId="2D417540" w14:textId="77777777" w:rsidR="009D685B" w:rsidRPr="00165A6E" w:rsidRDefault="009D685B" w:rsidP="00C75948">
            <w:pPr>
              <w:pStyle w:val="TAC"/>
              <w:rPr>
                <w:lang w:eastAsia="ko-KR"/>
              </w:rPr>
            </w:pPr>
          </w:p>
        </w:tc>
        <w:tc>
          <w:tcPr>
            <w:tcW w:w="557" w:type="pct"/>
            <w:vAlign w:val="center"/>
          </w:tcPr>
          <w:p w14:paraId="433BD252" w14:textId="77777777" w:rsidR="009D685B" w:rsidRPr="00165A6E" w:rsidRDefault="009D685B" w:rsidP="00C75948">
            <w:pPr>
              <w:pStyle w:val="TAC"/>
              <w:rPr>
                <w:lang w:eastAsia="ko-KR"/>
              </w:rPr>
            </w:pPr>
            <w:r w:rsidRPr="00165A6E">
              <w:rPr>
                <w:lang w:eastAsia="ko-KR"/>
              </w:rPr>
              <w:t>SCC3</w:t>
            </w:r>
          </w:p>
        </w:tc>
        <w:tc>
          <w:tcPr>
            <w:tcW w:w="673" w:type="pct"/>
            <w:vMerge/>
            <w:vAlign w:val="center"/>
          </w:tcPr>
          <w:p w14:paraId="690064DC" w14:textId="77777777" w:rsidR="009D685B" w:rsidRPr="00165A6E" w:rsidRDefault="009D685B" w:rsidP="00C75948">
            <w:pPr>
              <w:pStyle w:val="TAC"/>
              <w:rPr>
                <w:lang w:eastAsia="ko-KR"/>
              </w:rPr>
            </w:pPr>
          </w:p>
        </w:tc>
        <w:tc>
          <w:tcPr>
            <w:tcW w:w="946" w:type="pct"/>
            <w:vMerge/>
            <w:vAlign w:val="center"/>
          </w:tcPr>
          <w:p w14:paraId="4F2A3A4A" w14:textId="77777777" w:rsidR="009D685B" w:rsidRPr="00165A6E" w:rsidRDefault="009D685B" w:rsidP="00C75948">
            <w:pPr>
              <w:pStyle w:val="TAC"/>
              <w:rPr>
                <w:lang w:eastAsia="ko-KR"/>
              </w:rPr>
            </w:pPr>
          </w:p>
        </w:tc>
        <w:tc>
          <w:tcPr>
            <w:tcW w:w="699" w:type="pct"/>
            <w:vMerge/>
            <w:vAlign w:val="center"/>
          </w:tcPr>
          <w:p w14:paraId="220B1814" w14:textId="77777777" w:rsidR="009D685B" w:rsidRPr="00165A6E" w:rsidRDefault="009D685B" w:rsidP="00C75948">
            <w:pPr>
              <w:pStyle w:val="TAC"/>
              <w:rPr>
                <w:lang w:eastAsia="ko-KR"/>
              </w:rPr>
            </w:pPr>
          </w:p>
        </w:tc>
        <w:tc>
          <w:tcPr>
            <w:tcW w:w="898" w:type="pct"/>
            <w:vAlign w:val="center"/>
          </w:tcPr>
          <w:p w14:paraId="1EA78006"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1AE727F8" w14:textId="77777777" w:rsidR="009D685B" w:rsidRPr="00165A6E" w:rsidRDefault="009D685B" w:rsidP="00C75948">
            <w:pPr>
              <w:pStyle w:val="TAC"/>
            </w:pPr>
            <w:r w:rsidRPr="00165A6E">
              <w:t>Outer_Full</w:t>
            </w:r>
          </w:p>
        </w:tc>
      </w:tr>
      <w:tr w:rsidR="009D685B" w:rsidRPr="00165A6E" w14:paraId="09672A84" w14:textId="77777777" w:rsidTr="00996B3A">
        <w:tc>
          <w:tcPr>
            <w:tcW w:w="348" w:type="pct"/>
            <w:vMerge/>
            <w:vAlign w:val="center"/>
          </w:tcPr>
          <w:p w14:paraId="4619BAE6" w14:textId="77777777" w:rsidR="009D685B" w:rsidRPr="00165A6E" w:rsidRDefault="009D685B" w:rsidP="00C75948">
            <w:pPr>
              <w:pStyle w:val="TAC"/>
              <w:rPr>
                <w:lang w:eastAsia="ko-KR"/>
              </w:rPr>
            </w:pPr>
          </w:p>
        </w:tc>
        <w:tc>
          <w:tcPr>
            <w:tcW w:w="557" w:type="pct"/>
            <w:vAlign w:val="center"/>
          </w:tcPr>
          <w:p w14:paraId="6423D29C" w14:textId="77777777" w:rsidR="009D685B" w:rsidRPr="00165A6E" w:rsidRDefault="009D685B" w:rsidP="00C75948">
            <w:pPr>
              <w:pStyle w:val="TAC"/>
              <w:rPr>
                <w:lang w:eastAsia="ko-KR"/>
              </w:rPr>
            </w:pPr>
            <w:r w:rsidRPr="00165A6E">
              <w:rPr>
                <w:lang w:eastAsia="ko-KR"/>
              </w:rPr>
              <w:t>SCC4</w:t>
            </w:r>
          </w:p>
        </w:tc>
        <w:tc>
          <w:tcPr>
            <w:tcW w:w="673" w:type="pct"/>
            <w:vMerge/>
            <w:vAlign w:val="center"/>
          </w:tcPr>
          <w:p w14:paraId="4D538855" w14:textId="77777777" w:rsidR="009D685B" w:rsidRPr="00165A6E" w:rsidRDefault="009D685B" w:rsidP="00C75948">
            <w:pPr>
              <w:pStyle w:val="TAC"/>
              <w:rPr>
                <w:lang w:eastAsia="ko-KR"/>
              </w:rPr>
            </w:pPr>
          </w:p>
        </w:tc>
        <w:tc>
          <w:tcPr>
            <w:tcW w:w="946" w:type="pct"/>
            <w:vMerge/>
            <w:vAlign w:val="center"/>
          </w:tcPr>
          <w:p w14:paraId="18A200AB" w14:textId="77777777" w:rsidR="009D685B" w:rsidRPr="00165A6E" w:rsidRDefault="009D685B" w:rsidP="00C75948">
            <w:pPr>
              <w:pStyle w:val="TAC"/>
              <w:rPr>
                <w:lang w:eastAsia="ko-KR"/>
              </w:rPr>
            </w:pPr>
          </w:p>
        </w:tc>
        <w:tc>
          <w:tcPr>
            <w:tcW w:w="699" w:type="pct"/>
            <w:vMerge/>
            <w:vAlign w:val="center"/>
          </w:tcPr>
          <w:p w14:paraId="1A006728" w14:textId="77777777" w:rsidR="009D685B" w:rsidRPr="00165A6E" w:rsidRDefault="009D685B" w:rsidP="00C75948">
            <w:pPr>
              <w:pStyle w:val="TAC"/>
              <w:rPr>
                <w:lang w:eastAsia="ko-KR"/>
              </w:rPr>
            </w:pPr>
          </w:p>
        </w:tc>
        <w:tc>
          <w:tcPr>
            <w:tcW w:w="898" w:type="pct"/>
            <w:vAlign w:val="center"/>
          </w:tcPr>
          <w:p w14:paraId="1C822481"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47BF1A77" w14:textId="77777777" w:rsidR="009D685B" w:rsidRPr="00165A6E" w:rsidRDefault="009D685B" w:rsidP="00C75948">
            <w:pPr>
              <w:pStyle w:val="TAC"/>
            </w:pPr>
            <w:r w:rsidRPr="00165A6E">
              <w:t>Outer_Full</w:t>
            </w:r>
          </w:p>
        </w:tc>
      </w:tr>
      <w:tr w:rsidR="009D685B" w:rsidRPr="00165A6E" w14:paraId="06CBBB38" w14:textId="77777777" w:rsidTr="00996B3A">
        <w:tc>
          <w:tcPr>
            <w:tcW w:w="348" w:type="pct"/>
            <w:vMerge/>
            <w:vAlign w:val="center"/>
          </w:tcPr>
          <w:p w14:paraId="55D6B0EA" w14:textId="77777777" w:rsidR="009D685B" w:rsidRPr="00165A6E" w:rsidRDefault="009D685B" w:rsidP="00C75948">
            <w:pPr>
              <w:pStyle w:val="TAC"/>
              <w:rPr>
                <w:lang w:eastAsia="ko-KR"/>
              </w:rPr>
            </w:pPr>
          </w:p>
        </w:tc>
        <w:tc>
          <w:tcPr>
            <w:tcW w:w="557" w:type="pct"/>
            <w:vAlign w:val="center"/>
          </w:tcPr>
          <w:p w14:paraId="284DEC3B" w14:textId="77777777" w:rsidR="009D685B" w:rsidRPr="00165A6E" w:rsidRDefault="009D685B" w:rsidP="00C75948">
            <w:pPr>
              <w:pStyle w:val="TAC"/>
              <w:rPr>
                <w:lang w:eastAsia="ko-KR"/>
              </w:rPr>
            </w:pPr>
            <w:r w:rsidRPr="00165A6E">
              <w:rPr>
                <w:lang w:eastAsia="ko-KR"/>
              </w:rPr>
              <w:t>SCC5</w:t>
            </w:r>
          </w:p>
        </w:tc>
        <w:tc>
          <w:tcPr>
            <w:tcW w:w="673" w:type="pct"/>
            <w:vMerge/>
            <w:vAlign w:val="center"/>
          </w:tcPr>
          <w:p w14:paraId="506C6A80" w14:textId="77777777" w:rsidR="009D685B" w:rsidRPr="00165A6E" w:rsidRDefault="009D685B" w:rsidP="00C75948">
            <w:pPr>
              <w:pStyle w:val="TAC"/>
              <w:rPr>
                <w:lang w:eastAsia="ko-KR"/>
              </w:rPr>
            </w:pPr>
          </w:p>
        </w:tc>
        <w:tc>
          <w:tcPr>
            <w:tcW w:w="946" w:type="pct"/>
            <w:vMerge/>
            <w:vAlign w:val="center"/>
          </w:tcPr>
          <w:p w14:paraId="6A3E8CE2" w14:textId="77777777" w:rsidR="009D685B" w:rsidRPr="00165A6E" w:rsidRDefault="009D685B" w:rsidP="00C75948">
            <w:pPr>
              <w:pStyle w:val="TAC"/>
              <w:rPr>
                <w:lang w:eastAsia="ko-KR"/>
              </w:rPr>
            </w:pPr>
          </w:p>
        </w:tc>
        <w:tc>
          <w:tcPr>
            <w:tcW w:w="699" w:type="pct"/>
            <w:vMerge/>
            <w:vAlign w:val="center"/>
          </w:tcPr>
          <w:p w14:paraId="7CAFB8E0" w14:textId="77777777" w:rsidR="009D685B" w:rsidRPr="00165A6E" w:rsidRDefault="009D685B" w:rsidP="00C75948">
            <w:pPr>
              <w:pStyle w:val="TAC"/>
              <w:rPr>
                <w:lang w:eastAsia="ko-KR"/>
              </w:rPr>
            </w:pPr>
          </w:p>
        </w:tc>
        <w:tc>
          <w:tcPr>
            <w:tcW w:w="898" w:type="pct"/>
            <w:vAlign w:val="center"/>
          </w:tcPr>
          <w:p w14:paraId="7C547676"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4F518E45" w14:textId="77777777" w:rsidR="009D685B" w:rsidRPr="00165A6E" w:rsidRDefault="009D685B" w:rsidP="00C75948">
            <w:pPr>
              <w:pStyle w:val="TAC"/>
            </w:pPr>
            <w:r w:rsidRPr="00165A6E">
              <w:t>Outer_Full</w:t>
            </w:r>
          </w:p>
        </w:tc>
      </w:tr>
      <w:tr w:rsidR="009D685B" w:rsidRPr="00165A6E" w14:paraId="59DC7A16" w14:textId="77777777" w:rsidTr="00996B3A">
        <w:trPr>
          <w:trHeight w:val="345"/>
        </w:trPr>
        <w:tc>
          <w:tcPr>
            <w:tcW w:w="5000" w:type="pct"/>
            <w:gridSpan w:val="7"/>
            <w:vAlign w:val="center"/>
          </w:tcPr>
          <w:p w14:paraId="7E6F16A5" w14:textId="77777777" w:rsidR="009455BF" w:rsidRPr="00165A6E" w:rsidRDefault="009D685B" w:rsidP="009455BF">
            <w:pPr>
              <w:pStyle w:val="TAN"/>
              <w:rPr>
                <w:lang w:eastAsia="zh-CN"/>
              </w:rPr>
            </w:pPr>
            <w:r w:rsidRPr="00165A6E">
              <w:t>NOTE 1:</w:t>
            </w:r>
            <w:r w:rsidRPr="00165A6E">
              <w:tab/>
              <w:t>The specific configuration of each RB allocation is defined in Table 6.1-1 for PC2, PC3 and PC4 or Table 6.1-2 for PC1.</w:t>
            </w:r>
          </w:p>
          <w:p w14:paraId="50DA1821" w14:textId="45903EE8" w:rsidR="009D685B" w:rsidRPr="00165A6E" w:rsidRDefault="009455BF" w:rsidP="009455BF">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32" w:name="_Toc27743895"/>
      <w:bookmarkStart w:id="333" w:name="_Toc36197068"/>
      <w:bookmarkStart w:id="334" w:name="_Toc36197760"/>
      <w:bookmarkStart w:id="335" w:name="_CR6_5A_1_5_5"/>
      <w:r w:rsidRPr="00165A6E">
        <w:t>6.5A.1.5.5</w:t>
      </w:r>
      <w:r w:rsidRPr="00165A6E">
        <w:tab/>
        <w:t>Test requirement</w:t>
      </w:r>
      <w:bookmarkEnd w:id="332"/>
      <w:bookmarkEnd w:id="333"/>
      <w:bookmarkEnd w:id="334"/>
    </w:p>
    <w:bookmarkEnd w:id="335"/>
    <w:p w14:paraId="4974B475" w14:textId="64D17E3D"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1D3BBCAE" w14:textId="77777777" w:rsidR="00694C4A" w:rsidRPr="00165A6E" w:rsidRDefault="00694C4A" w:rsidP="00694C4A">
      <w:pPr>
        <w:pStyle w:val="Heading4"/>
        <w:rPr>
          <w:rFonts w:eastAsia="Batang"/>
          <w:szCs w:val="24"/>
        </w:rPr>
      </w:pPr>
      <w:bookmarkStart w:id="336" w:name="_Toc27743896"/>
      <w:bookmarkStart w:id="337" w:name="_Toc36197069"/>
      <w:bookmarkStart w:id="338" w:name="_Toc36197761"/>
      <w:r w:rsidRPr="00165A6E">
        <w:rPr>
          <w:rFonts w:eastAsia="Batang"/>
          <w:szCs w:val="24"/>
        </w:rPr>
        <w:t>6.5A.1.6</w:t>
      </w:r>
      <w:r w:rsidRPr="00165A6E">
        <w:rPr>
          <w:rFonts w:eastAsia="Batang"/>
          <w:szCs w:val="24"/>
        </w:rPr>
        <w:tab/>
        <w:t>Occupied bandwidth for CA (7UL CA)</w:t>
      </w:r>
      <w:bookmarkEnd w:id="336"/>
      <w:bookmarkEnd w:id="337"/>
      <w:bookmarkEnd w:id="338"/>
    </w:p>
    <w:p w14:paraId="17C22054" w14:textId="60F9920D"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9" w:name="_Toc27743897"/>
      <w:bookmarkStart w:id="340" w:name="_Toc36197070"/>
      <w:bookmarkStart w:id="341" w:name="_Toc36197762"/>
      <w:bookmarkStart w:id="342" w:name="_CR6_5A_1_6_1"/>
      <w:r w:rsidRPr="00165A6E">
        <w:t>6.5A.1.6.1</w:t>
      </w:r>
      <w:r w:rsidRPr="00165A6E">
        <w:tab/>
        <w:t>Test purpose</w:t>
      </w:r>
      <w:bookmarkEnd w:id="339"/>
      <w:bookmarkEnd w:id="340"/>
      <w:bookmarkEnd w:id="341"/>
    </w:p>
    <w:bookmarkEnd w:id="342"/>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3" w:name="_Toc27743898"/>
      <w:bookmarkStart w:id="344" w:name="_Toc36197071"/>
      <w:bookmarkStart w:id="345" w:name="_Toc36197763"/>
      <w:bookmarkStart w:id="346" w:name="_CR6_5A_1_6_2"/>
      <w:r w:rsidRPr="00165A6E">
        <w:t>6.5A.1.6.2</w:t>
      </w:r>
      <w:r w:rsidRPr="00165A6E">
        <w:tab/>
        <w:t>Test applicability</w:t>
      </w:r>
      <w:bookmarkEnd w:id="343"/>
      <w:bookmarkEnd w:id="344"/>
      <w:bookmarkEnd w:id="345"/>
    </w:p>
    <w:bookmarkEnd w:id="346"/>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7" w:name="_Toc27743899"/>
      <w:bookmarkStart w:id="348" w:name="_Toc36197072"/>
      <w:bookmarkStart w:id="349" w:name="_Toc36197764"/>
      <w:bookmarkStart w:id="350" w:name="_CR6_5A_1_6_3"/>
      <w:r w:rsidRPr="00165A6E">
        <w:t>6.5A.1.6.3</w:t>
      </w:r>
      <w:r w:rsidRPr="00165A6E">
        <w:tab/>
        <w:t>Minimum conformance requirements</w:t>
      </w:r>
      <w:bookmarkEnd w:id="347"/>
      <w:bookmarkEnd w:id="348"/>
      <w:bookmarkEnd w:id="349"/>
    </w:p>
    <w:bookmarkEnd w:id="350"/>
    <w:p w14:paraId="040E3F9D" w14:textId="3A27C14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1AB1E69" w14:textId="77777777" w:rsidR="00694C4A" w:rsidRPr="00165A6E" w:rsidRDefault="00694C4A" w:rsidP="00C75948">
      <w:pPr>
        <w:pStyle w:val="H6"/>
      </w:pPr>
      <w:bookmarkStart w:id="351" w:name="_Toc27743900"/>
      <w:bookmarkStart w:id="352" w:name="_Toc36197073"/>
      <w:bookmarkStart w:id="353" w:name="_Toc36197765"/>
      <w:bookmarkStart w:id="354" w:name="_CR6_5A_1_6_4"/>
      <w:r w:rsidRPr="00165A6E">
        <w:t>6.5A.1.6.4</w:t>
      </w:r>
      <w:r w:rsidRPr="00165A6E">
        <w:tab/>
        <w:t>Test description</w:t>
      </w:r>
      <w:bookmarkEnd w:id="351"/>
      <w:bookmarkEnd w:id="352"/>
      <w:bookmarkEnd w:id="353"/>
    </w:p>
    <w:bookmarkEnd w:id="354"/>
    <w:p w14:paraId="0CBA7AB7" w14:textId="21220468"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902666A" w14:textId="21406A4A"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5" w:name="_CRTable6_5A_1_6_41"/>
      <w:r w:rsidRPr="00165A6E">
        <w:t xml:space="preserve">Table </w:t>
      </w:r>
      <w:bookmarkEnd w:id="355"/>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tcPr>
          <w:p w14:paraId="0B8B5BE5" w14:textId="5DB91775"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tcPr>
          <w:p w14:paraId="48601B6C" w14:textId="0EA18435"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tcPr>
          <w:p w14:paraId="7BB05C94" w14:textId="3CEC538B"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tcPr>
          <w:p w14:paraId="0C780E57" w14:textId="77777777" w:rsidR="009D685B" w:rsidRPr="00165A6E" w:rsidRDefault="009D685B" w:rsidP="00C75948">
            <w:pPr>
              <w:pStyle w:val="TAH"/>
            </w:pPr>
            <w:r w:rsidRPr="00165A6E">
              <w:t>Test Parameters</w:t>
            </w:r>
          </w:p>
        </w:tc>
      </w:tr>
      <w:tr w:rsidR="009D685B" w:rsidRPr="00165A6E" w14:paraId="06DAA43D" w14:textId="77777777" w:rsidTr="00996B3A">
        <w:tc>
          <w:tcPr>
            <w:tcW w:w="348" w:type="pct"/>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9D685B" w:rsidRPr="00165A6E" w14:paraId="19A236C8" w14:textId="77777777" w:rsidTr="00996B3A">
        <w:tc>
          <w:tcPr>
            <w:tcW w:w="348" w:type="pct"/>
            <w:vMerge w:val="restart"/>
            <w:vAlign w:val="center"/>
          </w:tcPr>
          <w:p w14:paraId="0CDB7082" w14:textId="77777777" w:rsidR="009D685B" w:rsidRPr="00165A6E" w:rsidRDefault="009D685B" w:rsidP="00C75948">
            <w:pPr>
              <w:pStyle w:val="TAC"/>
              <w:rPr>
                <w:lang w:eastAsia="ko-KR"/>
              </w:rPr>
            </w:pPr>
            <w:r w:rsidRPr="00165A6E">
              <w:rPr>
                <w:lang w:eastAsia="ko-KR"/>
              </w:rPr>
              <w:t>1</w:t>
            </w:r>
          </w:p>
        </w:tc>
        <w:tc>
          <w:tcPr>
            <w:tcW w:w="557" w:type="pct"/>
            <w:vAlign w:val="center"/>
          </w:tcPr>
          <w:p w14:paraId="5977F57B" w14:textId="77777777" w:rsidR="009D685B" w:rsidRPr="00165A6E" w:rsidRDefault="009D685B" w:rsidP="00C75948">
            <w:pPr>
              <w:pStyle w:val="TAC"/>
              <w:rPr>
                <w:lang w:eastAsia="ko-KR"/>
              </w:rPr>
            </w:pPr>
            <w:r w:rsidRPr="00165A6E">
              <w:rPr>
                <w:lang w:eastAsia="ko-KR"/>
              </w:rPr>
              <w:t>PCC</w:t>
            </w:r>
          </w:p>
        </w:tc>
        <w:tc>
          <w:tcPr>
            <w:tcW w:w="673" w:type="pct"/>
            <w:vMerge w:val="restart"/>
            <w:vAlign w:val="center"/>
          </w:tcPr>
          <w:p w14:paraId="6A1149BF" w14:textId="77777777" w:rsidR="009D685B" w:rsidRPr="00165A6E" w:rsidRDefault="009D685B" w:rsidP="00C75948">
            <w:pPr>
              <w:pStyle w:val="TAC"/>
              <w:rPr>
                <w:lang w:eastAsia="ko-KR"/>
              </w:rPr>
            </w:pPr>
            <w:r w:rsidRPr="00165A6E">
              <w:rPr>
                <w:lang w:eastAsia="ko-KR"/>
              </w:rPr>
              <w:t>Default</w:t>
            </w:r>
          </w:p>
        </w:tc>
        <w:tc>
          <w:tcPr>
            <w:tcW w:w="946" w:type="pct"/>
            <w:vMerge w:val="restart"/>
            <w:vAlign w:val="center"/>
          </w:tcPr>
          <w:p w14:paraId="34470AF7" w14:textId="77777777" w:rsidR="009D685B" w:rsidRPr="00165A6E" w:rsidRDefault="009D685B" w:rsidP="00C75948">
            <w:pPr>
              <w:pStyle w:val="TAC"/>
              <w:rPr>
                <w:lang w:eastAsia="ko-KR"/>
              </w:rPr>
            </w:pPr>
            <w:r w:rsidRPr="00165A6E">
              <w:rPr>
                <w:lang w:eastAsia="ko-KR"/>
              </w:rPr>
              <w:t>Default</w:t>
            </w:r>
          </w:p>
        </w:tc>
        <w:tc>
          <w:tcPr>
            <w:tcW w:w="699" w:type="pct"/>
            <w:vMerge w:val="restart"/>
            <w:vAlign w:val="center"/>
          </w:tcPr>
          <w:p w14:paraId="247C72C2" w14:textId="562727B4" w:rsidR="009D685B" w:rsidRPr="00165A6E" w:rsidRDefault="00B8650D" w:rsidP="00C75948">
            <w:pPr>
              <w:pStyle w:val="TAC"/>
              <w:rPr>
                <w:lang w:eastAsia="ko-KR"/>
              </w:rPr>
            </w:pPr>
            <w:r w:rsidRPr="00165A6E">
              <w:rPr>
                <w:lang w:eastAsia="ko-KR"/>
              </w:rPr>
              <w:t>-</w:t>
            </w:r>
          </w:p>
        </w:tc>
        <w:tc>
          <w:tcPr>
            <w:tcW w:w="898" w:type="pct"/>
            <w:vAlign w:val="center"/>
          </w:tcPr>
          <w:p w14:paraId="554B4BD3"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44A8C534" w14:textId="77777777" w:rsidR="009D685B" w:rsidRPr="00165A6E" w:rsidRDefault="009D685B" w:rsidP="00C75948">
            <w:pPr>
              <w:pStyle w:val="TAC"/>
              <w:rPr>
                <w:b/>
                <w:lang w:eastAsia="ko-KR"/>
              </w:rPr>
            </w:pPr>
            <w:r w:rsidRPr="00165A6E">
              <w:t>Outer_Full</w:t>
            </w:r>
          </w:p>
        </w:tc>
      </w:tr>
      <w:tr w:rsidR="009D685B" w:rsidRPr="00165A6E" w14:paraId="61830279" w14:textId="77777777" w:rsidTr="00996B3A">
        <w:tc>
          <w:tcPr>
            <w:tcW w:w="348" w:type="pct"/>
            <w:vMerge/>
            <w:vAlign w:val="center"/>
          </w:tcPr>
          <w:p w14:paraId="7F1C56CB" w14:textId="77777777" w:rsidR="009D685B" w:rsidRPr="00165A6E" w:rsidRDefault="009D685B" w:rsidP="00C75948">
            <w:pPr>
              <w:pStyle w:val="TAC"/>
              <w:rPr>
                <w:lang w:eastAsia="ko-KR"/>
              </w:rPr>
            </w:pPr>
          </w:p>
        </w:tc>
        <w:tc>
          <w:tcPr>
            <w:tcW w:w="557" w:type="pct"/>
            <w:vAlign w:val="center"/>
          </w:tcPr>
          <w:p w14:paraId="7D3A962A" w14:textId="77777777" w:rsidR="009D685B" w:rsidRPr="00165A6E" w:rsidRDefault="009D685B" w:rsidP="00C75948">
            <w:pPr>
              <w:pStyle w:val="TAC"/>
              <w:rPr>
                <w:lang w:eastAsia="ko-KR"/>
              </w:rPr>
            </w:pPr>
            <w:r w:rsidRPr="00165A6E">
              <w:rPr>
                <w:lang w:eastAsia="ko-KR"/>
              </w:rPr>
              <w:t>SCC1</w:t>
            </w:r>
          </w:p>
        </w:tc>
        <w:tc>
          <w:tcPr>
            <w:tcW w:w="673" w:type="pct"/>
            <w:vMerge/>
            <w:vAlign w:val="center"/>
          </w:tcPr>
          <w:p w14:paraId="4B9FC32A" w14:textId="77777777" w:rsidR="009D685B" w:rsidRPr="00165A6E" w:rsidRDefault="009D685B" w:rsidP="00C75948">
            <w:pPr>
              <w:pStyle w:val="TAC"/>
              <w:rPr>
                <w:lang w:eastAsia="ko-KR"/>
              </w:rPr>
            </w:pPr>
          </w:p>
        </w:tc>
        <w:tc>
          <w:tcPr>
            <w:tcW w:w="946" w:type="pct"/>
            <w:vMerge/>
            <w:vAlign w:val="center"/>
          </w:tcPr>
          <w:p w14:paraId="4B0F107A" w14:textId="77777777" w:rsidR="009D685B" w:rsidRPr="00165A6E" w:rsidRDefault="009D685B" w:rsidP="00C75948">
            <w:pPr>
              <w:pStyle w:val="TAC"/>
              <w:rPr>
                <w:lang w:eastAsia="ko-KR"/>
              </w:rPr>
            </w:pPr>
          </w:p>
        </w:tc>
        <w:tc>
          <w:tcPr>
            <w:tcW w:w="699" w:type="pct"/>
            <w:vMerge/>
            <w:vAlign w:val="center"/>
          </w:tcPr>
          <w:p w14:paraId="1BF7F994" w14:textId="77777777" w:rsidR="009D685B" w:rsidRPr="00165A6E" w:rsidRDefault="009D685B" w:rsidP="00C75948">
            <w:pPr>
              <w:pStyle w:val="TAC"/>
              <w:rPr>
                <w:lang w:eastAsia="ko-KR"/>
              </w:rPr>
            </w:pPr>
          </w:p>
        </w:tc>
        <w:tc>
          <w:tcPr>
            <w:tcW w:w="898" w:type="pct"/>
            <w:vAlign w:val="center"/>
          </w:tcPr>
          <w:p w14:paraId="132E73C4" w14:textId="77777777" w:rsidR="009D685B" w:rsidRPr="00165A6E" w:rsidRDefault="009D685B" w:rsidP="00C75948">
            <w:pPr>
              <w:pStyle w:val="TAC"/>
              <w:rPr>
                <w:lang w:eastAsia="ko-KR"/>
              </w:rPr>
            </w:pPr>
            <w:r w:rsidRPr="00165A6E">
              <w:rPr>
                <w:lang w:eastAsia="ko-KR"/>
              </w:rPr>
              <w:t>CP</w:t>
            </w:r>
            <w:r w:rsidRPr="00165A6E">
              <w:t>-OFDM QPSK</w:t>
            </w:r>
          </w:p>
        </w:tc>
        <w:tc>
          <w:tcPr>
            <w:tcW w:w="879" w:type="pct"/>
            <w:vAlign w:val="center"/>
          </w:tcPr>
          <w:p w14:paraId="781BE73D" w14:textId="77777777" w:rsidR="009D685B" w:rsidRPr="00165A6E" w:rsidRDefault="009D685B" w:rsidP="00C75948">
            <w:pPr>
              <w:pStyle w:val="TAC"/>
              <w:rPr>
                <w:lang w:eastAsia="ko-KR"/>
              </w:rPr>
            </w:pPr>
            <w:r w:rsidRPr="00165A6E">
              <w:t>Outer_Full</w:t>
            </w:r>
          </w:p>
        </w:tc>
      </w:tr>
      <w:tr w:rsidR="009D685B" w:rsidRPr="00165A6E" w14:paraId="6E34B36B" w14:textId="77777777" w:rsidTr="00996B3A">
        <w:tc>
          <w:tcPr>
            <w:tcW w:w="348" w:type="pct"/>
            <w:vMerge/>
            <w:vAlign w:val="center"/>
          </w:tcPr>
          <w:p w14:paraId="7A02CAC6" w14:textId="77777777" w:rsidR="009D685B" w:rsidRPr="00165A6E" w:rsidRDefault="009D685B" w:rsidP="00C75948">
            <w:pPr>
              <w:pStyle w:val="TAC"/>
              <w:rPr>
                <w:lang w:eastAsia="ko-KR"/>
              </w:rPr>
            </w:pPr>
          </w:p>
        </w:tc>
        <w:tc>
          <w:tcPr>
            <w:tcW w:w="557" w:type="pct"/>
            <w:vAlign w:val="center"/>
          </w:tcPr>
          <w:p w14:paraId="582A0092" w14:textId="77777777" w:rsidR="009D685B" w:rsidRPr="00165A6E" w:rsidRDefault="009D685B" w:rsidP="00C75948">
            <w:pPr>
              <w:pStyle w:val="TAC"/>
              <w:rPr>
                <w:lang w:eastAsia="ko-KR"/>
              </w:rPr>
            </w:pPr>
            <w:r w:rsidRPr="00165A6E">
              <w:rPr>
                <w:lang w:eastAsia="ko-KR"/>
              </w:rPr>
              <w:t>SCC2</w:t>
            </w:r>
          </w:p>
        </w:tc>
        <w:tc>
          <w:tcPr>
            <w:tcW w:w="673" w:type="pct"/>
            <w:vMerge/>
            <w:vAlign w:val="center"/>
          </w:tcPr>
          <w:p w14:paraId="5E64B794" w14:textId="77777777" w:rsidR="009D685B" w:rsidRPr="00165A6E" w:rsidRDefault="009D685B" w:rsidP="00C75948">
            <w:pPr>
              <w:pStyle w:val="TAC"/>
              <w:rPr>
                <w:lang w:eastAsia="ko-KR"/>
              </w:rPr>
            </w:pPr>
          </w:p>
        </w:tc>
        <w:tc>
          <w:tcPr>
            <w:tcW w:w="946" w:type="pct"/>
            <w:vMerge/>
            <w:vAlign w:val="center"/>
          </w:tcPr>
          <w:p w14:paraId="58E3A119" w14:textId="77777777" w:rsidR="009D685B" w:rsidRPr="00165A6E" w:rsidRDefault="009D685B" w:rsidP="00C75948">
            <w:pPr>
              <w:pStyle w:val="TAC"/>
              <w:rPr>
                <w:lang w:eastAsia="ko-KR"/>
              </w:rPr>
            </w:pPr>
          </w:p>
        </w:tc>
        <w:tc>
          <w:tcPr>
            <w:tcW w:w="699" w:type="pct"/>
            <w:vMerge/>
            <w:vAlign w:val="center"/>
          </w:tcPr>
          <w:p w14:paraId="2FA83159" w14:textId="77777777" w:rsidR="009D685B" w:rsidRPr="00165A6E" w:rsidRDefault="009D685B" w:rsidP="00C75948">
            <w:pPr>
              <w:pStyle w:val="TAC"/>
              <w:rPr>
                <w:lang w:eastAsia="ko-KR"/>
              </w:rPr>
            </w:pPr>
          </w:p>
        </w:tc>
        <w:tc>
          <w:tcPr>
            <w:tcW w:w="898" w:type="pct"/>
            <w:vAlign w:val="center"/>
          </w:tcPr>
          <w:p w14:paraId="6279E112"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78BC6326" w14:textId="77777777" w:rsidR="009D685B" w:rsidRPr="00165A6E" w:rsidRDefault="009D685B" w:rsidP="00C75948">
            <w:pPr>
              <w:pStyle w:val="TAC"/>
            </w:pPr>
            <w:r w:rsidRPr="00165A6E">
              <w:t>Outer_Full</w:t>
            </w:r>
          </w:p>
        </w:tc>
      </w:tr>
      <w:tr w:rsidR="009D685B" w:rsidRPr="00165A6E" w14:paraId="3F7FE17D" w14:textId="77777777" w:rsidTr="00996B3A">
        <w:tc>
          <w:tcPr>
            <w:tcW w:w="348" w:type="pct"/>
            <w:vMerge/>
            <w:vAlign w:val="center"/>
          </w:tcPr>
          <w:p w14:paraId="76D41192" w14:textId="77777777" w:rsidR="009D685B" w:rsidRPr="00165A6E" w:rsidRDefault="009D685B" w:rsidP="00C75948">
            <w:pPr>
              <w:pStyle w:val="TAC"/>
              <w:rPr>
                <w:lang w:eastAsia="ko-KR"/>
              </w:rPr>
            </w:pPr>
          </w:p>
        </w:tc>
        <w:tc>
          <w:tcPr>
            <w:tcW w:w="557" w:type="pct"/>
            <w:vAlign w:val="center"/>
          </w:tcPr>
          <w:p w14:paraId="40B2F810" w14:textId="77777777" w:rsidR="009D685B" w:rsidRPr="00165A6E" w:rsidRDefault="009D685B" w:rsidP="00C75948">
            <w:pPr>
              <w:pStyle w:val="TAC"/>
              <w:rPr>
                <w:lang w:eastAsia="ko-KR"/>
              </w:rPr>
            </w:pPr>
            <w:r w:rsidRPr="00165A6E">
              <w:rPr>
                <w:lang w:eastAsia="ko-KR"/>
              </w:rPr>
              <w:t>SCC3</w:t>
            </w:r>
          </w:p>
        </w:tc>
        <w:tc>
          <w:tcPr>
            <w:tcW w:w="673" w:type="pct"/>
            <w:vMerge/>
            <w:vAlign w:val="center"/>
          </w:tcPr>
          <w:p w14:paraId="2CE3588D" w14:textId="77777777" w:rsidR="009D685B" w:rsidRPr="00165A6E" w:rsidRDefault="009D685B" w:rsidP="00C75948">
            <w:pPr>
              <w:pStyle w:val="TAC"/>
              <w:rPr>
                <w:lang w:eastAsia="ko-KR"/>
              </w:rPr>
            </w:pPr>
          </w:p>
        </w:tc>
        <w:tc>
          <w:tcPr>
            <w:tcW w:w="946" w:type="pct"/>
            <w:vMerge/>
            <w:vAlign w:val="center"/>
          </w:tcPr>
          <w:p w14:paraId="28C8F1CA" w14:textId="77777777" w:rsidR="009D685B" w:rsidRPr="00165A6E" w:rsidRDefault="009D685B" w:rsidP="00C75948">
            <w:pPr>
              <w:pStyle w:val="TAC"/>
              <w:rPr>
                <w:lang w:eastAsia="ko-KR"/>
              </w:rPr>
            </w:pPr>
          </w:p>
        </w:tc>
        <w:tc>
          <w:tcPr>
            <w:tcW w:w="699" w:type="pct"/>
            <w:vMerge/>
            <w:vAlign w:val="center"/>
          </w:tcPr>
          <w:p w14:paraId="3FF0A0AF" w14:textId="77777777" w:rsidR="009D685B" w:rsidRPr="00165A6E" w:rsidRDefault="009D685B" w:rsidP="00C75948">
            <w:pPr>
              <w:pStyle w:val="TAC"/>
              <w:rPr>
                <w:lang w:eastAsia="ko-KR"/>
              </w:rPr>
            </w:pPr>
          </w:p>
        </w:tc>
        <w:tc>
          <w:tcPr>
            <w:tcW w:w="898" w:type="pct"/>
            <w:vAlign w:val="center"/>
          </w:tcPr>
          <w:p w14:paraId="0D512C4C"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7E1D2776" w14:textId="77777777" w:rsidR="009D685B" w:rsidRPr="00165A6E" w:rsidRDefault="009D685B" w:rsidP="00C75948">
            <w:pPr>
              <w:pStyle w:val="TAC"/>
            </w:pPr>
            <w:r w:rsidRPr="00165A6E">
              <w:t>Outer_Full</w:t>
            </w:r>
          </w:p>
        </w:tc>
      </w:tr>
      <w:tr w:rsidR="009D685B" w:rsidRPr="00165A6E" w14:paraId="2C06BB78" w14:textId="77777777" w:rsidTr="00996B3A">
        <w:tc>
          <w:tcPr>
            <w:tcW w:w="348" w:type="pct"/>
            <w:vMerge/>
            <w:vAlign w:val="center"/>
          </w:tcPr>
          <w:p w14:paraId="27FA498F" w14:textId="77777777" w:rsidR="009D685B" w:rsidRPr="00165A6E" w:rsidRDefault="009D685B" w:rsidP="00C75948">
            <w:pPr>
              <w:pStyle w:val="TAC"/>
              <w:rPr>
                <w:lang w:eastAsia="ko-KR"/>
              </w:rPr>
            </w:pPr>
          </w:p>
        </w:tc>
        <w:tc>
          <w:tcPr>
            <w:tcW w:w="557" w:type="pct"/>
            <w:vAlign w:val="center"/>
          </w:tcPr>
          <w:p w14:paraId="47E4C1EC" w14:textId="77777777" w:rsidR="009D685B" w:rsidRPr="00165A6E" w:rsidRDefault="009D685B" w:rsidP="00C75948">
            <w:pPr>
              <w:pStyle w:val="TAC"/>
              <w:rPr>
                <w:lang w:eastAsia="ko-KR"/>
              </w:rPr>
            </w:pPr>
            <w:r w:rsidRPr="00165A6E">
              <w:rPr>
                <w:lang w:eastAsia="ko-KR"/>
              </w:rPr>
              <w:t>SCC4</w:t>
            </w:r>
          </w:p>
        </w:tc>
        <w:tc>
          <w:tcPr>
            <w:tcW w:w="673" w:type="pct"/>
            <w:vMerge/>
            <w:vAlign w:val="center"/>
          </w:tcPr>
          <w:p w14:paraId="2DF065CF" w14:textId="77777777" w:rsidR="009D685B" w:rsidRPr="00165A6E" w:rsidRDefault="009D685B" w:rsidP="00C75948">
            <w:pPr>
              <w:pStyle w:val="TAC"/>
              <w:rPr>
                <w:lang w:eastAsia="ko-KR"/>
              </w:rPr>
            </w:pPr>
          </w:p>
        </w:tc>
        <w:tc>
          <w:tcPr>
            <w:tcW w:w="946" w:type="pct"/>
            <w:vMerge/>
            <w:vAlign w:val="center"/>
          </w:tcPr>
          <w:p w14:paraId="7A7E7F53" w14:textId="77777777" w:rsidR="009D685B" w:rsidRPr="00165A6E" w:rsidRDefault="009D685B" w:rsidP="00C75948">
            <w:pPr>
              <w:pStyle w:val="TAC"/>
              <w:rPr>
                <w:lang w:eastAsia="ko-KR"/>
              </w:rPr>
            </w:pPr>
          </w:p>
        </w:tc>
        <w:tc>
          <w:tcPr>
            <w:tcW w:w="699" w:type="pct"/>
            <w:vMerge/>
            <w:vAlign w:val="center"/>
          </w:tcPr>
          <w:p w14:paraId="61E79E25" w14:textId="77777777" w:rsidR="009D685B" w:rsidRPr="00165A6E" w:rsidRDefault="009D685B" w:rsidP="00C75948">
            <w:pPr>
              <w:pStyle w:val="TAC"/>
              <w:rPr>
                <w:lang w:eastAsia="ko-KR"/>
              </w:rPr>
            </w:pPr>
          </w:p>
        </w:tc>
        <w:tc>
          <w:tcPr>
            <w:tcW w:w="898" w:type="pct"/>
            <w:vAlign w:val="center"/>
          </w:tcPr>
          <w:p w14:paraId="0DAAC930"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6BF4DE72" w14:textId="77777777" w:rsidR="009D685B" w:rsidRPr="00165A6E" w:rsidRDefault="009D685B" w:rsidP="00C75948">
            <w:pPr>
              <w:pStyle w:val="TAC"/>
            </w:pPr>
            <w:r w:rsidRPr="00165A6E">
              <w:t>Outer_Full</w:t>
            </w:r>
          </w:p>
        </w:tc>
      </w:tr>
      <w:tr w:rsidR="009D685B" w:rsidRPr="00165A6E" w14:paraId="42D7F41E" w14:textId="77777777" w:rsidTr="00996B3A">
        <w:tc>
          <w:tcPr>
            <w:tcW w:w="348" w:type="pct"/>
            <w:vMerge/>
            <w:vAlign w:val="center"/>
          </w:tcPr>
          <w:p w14:paraId="1952AE68" w14:textId="77777777" w:rsidR="009D685B" w:rsidRPr="00165A6E" w:rsidRDefault="009D685B" w:rsidP="00C75948">
            <w:pPr>
              <w:pStyle w:val="TAC"/>
              <w:rPr>
                <w:lang w:eastAsia="ko-KR"/>
              </w:rPr>
            </w:pPr>
          </w:p>
        </w:tc>
        <w:tc>
          <w:tcPr>
            <w:tcW w:w="557" w:type="pct"/>
            <w:vAlign w:val="center"/>
          </w:tcPr>
          <w:p w14:paraId="13F98E05" w14:textId="77777777" w:rsidR="009D685B" w:rsidRPr="00165A6E" w:rsidRDefault="009D685B" w:rsidP="00C75948">
            <w:pPr>
              <w:pStyle w:val="TAC"/>
              <w:rPr>
                <w:lang w:eastAsia="ko-KR"/>
              </w:rPr>
            </w:pPr>
            <w:r w:rsidRPr="00165A6E">
              <w:rPr>
                <w:lang w:eastAsia="ko-KR"/>
              </w:rPr>
              <w:t>SCC5</w:t>
            </w:r>
          </w:p>
        </w:tc>
        <w:tc>
          <w:tcPr>
            <w:tcW w:w="673" w:type="pct"/>
            <w:vMerge/>
            <w:vAlign w:val="center"/>
          </w:tcPr>
          <w:p w14:paraId="67CA1F2B" w14:textId="77777777" w:rsidR="009D685B" w:rsidRPr="00165A6E" w:rsidRDefault="009D685B" w:rsidP="00C75948">
            <w:pPr>
              <w:pStyle w:val="TAC"/>
              <w:rPr>
                <w:lang w:eastAsia="ko-KR"/>
              </w:rPr>
            </w:pPr>
          </w:p>
        </w:tc>
        <w:tc>
          <w:tcPr>
            <w:tcW w:w="946" w:type="pct"/>
            <w:vMerge/>
            <w:vAlign w:val="center"/>
          </w:tcPr>
          <w:p w14:paraId="501AAE27" w14:textId="77777777" w:rsidR="009D685B" w:rsidRPr="00165A6E" w:rsidRDefault="009D685B" w:rsidP="00C75948">
            <w:pPr>
              <w:pStyle w:val="TAC"/>
              <w:rPr>
                <w:lang w:eastAsia="ko-KR"/>
              </w:rPr>
            </w:pPr>
          </w:p>
        </w:tc>
        <w:tc>
          <w:tcPr>
            <w:tcW w:w="699" w:type="pct"/>
            <w:vMerge/>
            <w:vAlign w:val="center"/>
          </w:tcPr>
          <w:p w14:paraId="2A97FFD6" w14:textId="77777777" w:rsidR="009D685B" w:rsidRPr="00165A6E" w:rsidRDefault="009D685B" w:rsidP="00C75948">
            <w:pPr>
              <w:pStyle w:val="TAC"/>
              <w:rPr>
                <w:lang w:eastAsia="ko-KR"/>
              </w:rPr>
            </w:pPr>
          </w:p>
        </w:tc>
        <w:tc>
          <w:tcPr>
            <w:tcW w:w="898" w:type="pct"/>
            <w:vAlign w:val="center"/>
          </w:tcPr>
          <w:p w14:paraId="243E7D46"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0C58B9AE" w14:textId="77777777" w:rsidR="009D685B" w:rsidRPr="00165A6E" w:rsidRDefault="009D685B" w:rsidP="00C75948">
            <w:pPr>
              <w:pStyle w:val="TAC"/>
            </w:pPr>
            <w:r w:rsidRPr="00165A6E">
              <w:t>Outer_Full</w:t>
            </w:r>
          </w:p>
        </w:tc>
      </w:tr>
      <w:tr w:rsidR="009D685B" w:rsidRPr="00165A6E" w14:paraId="6E66BBE6" w14:textId="77777777" w:rsidTr="00996B3A">
        <w:tc>
          <w:tcPr>
            <w:tcW w:w="348" w:type="pct"/>
            <w:vMerge/>
            <w:vAlign w:val="center"/>
          </w:tcPr>
          <w:p w14:paraId="71BD0DAB" w14:textId="77777777" w:rsidR="009D685B" w:rsidRPr="00165A6E" w:rsidRDefault="009D685B" w:rsidP="00C75948">
            <w:pPr>
              <w:pStyle w:val="TAC"/>
              <w:rPr>
                <w:lang w:eastAsia="ko-KR"/>
              </w:rPr>
            </w:pPr>
          </w:p>
        </w:tc>
        <w:tc>
          <w:tcPr>
            <w:tcW w:w="557" w:type="pct"/>
            <w:vAlign w:val="center"/>
          </w:tcPr>
          <w:p w14:paraId="7CC2531A" w14:textId="77777777" w:rsidR="009D685B" w:rsidRPr="00165A6E" w:rsidRDefault="009D685B" w:rsidP="00C75948">
            <w:pPr>
              <w:pStyle w:val="TAC"/>
              <w:rPr>
                <w:lang w:eastAsia="ko-KR"/>
              </w:rPr>
            </w:pPr>
            <w:r w:rsidRPr="00165A6E">
              <w:rPr>
                <w:lang w:eastAsia="ko-KR"/>
              </w:rPr>
              <w:t>SCC6</w:t>
            </w:r>
          </w:p>
        </w:tc>
        <w:tc>
          <w:tcPr>
            <w:tcW w:w="673" w:type="pct"/>
            <w:vMerge/>
            <w:vAlign w:val="center"/>
          </w:tcPr>
          <w:p w14:paraId="45FB018F" w14:textId="77777777" w:rsidR="009D685B" w:rsidRPr="00165A6E" w:rsidRDefault="009D685B" w:rsidP="00C75948">
            <w:pPr>
              <w:pStyle w:val="TAC"/>
              <w:rPr>
                <w:lang w:eastAsia="ko-KR"/>
              </w:rPr>
            </w:pPr>
          </w:p>
        </w:tc>
        <w:tc>
          <w:tcPr>
            <w:tcW w:w="946" w:type="pct"/>
            <w:vMerge/>
            <w:vAlign w:val="center"/>
          </w:tcPr>
          <w:p w14:paraId="4977A131" w14:textId="77777777" w:rsidR="009D685B" w:rsidRPr="00165A6E" w:rsidRDefault="009D685B" w:rsidP="00C75948">
            <w:pPr>
              <w:pStyle w:val="TAC"/>
              <w:rPr>
                <w:lang w:eastAsia="ko-KR"/>
              </w:rPr>
            </w:pPr>
          </w:p>
        </w:tc>
        <w:tc>
          <w:tcPr>
            <w:tcW w:w="699" w:type="pct"/>
            <w:vMerge/>
            <w:vAlign w:val="center"/>
          </w:tcPr>
          <w:p w14:paraId="0D6FB144" w14:textId="77777777" w:rsidR="009D685B" w:rsidRPr="00165A6E" w:rsidRDefault="009D685B" w:rsidP="00C75948">
            <w:pPr>
              <w:pStyle w:val="TAC"/>
              <w:rPr>
                <w:lang w:eastAsia="ko-KR"/>
              </w:rPr>
            </w:pPr>
          </w:p>
        </w:tc>
        <w:tc>
          <w:tcPr>
            <w:tcW w:w="898" w:type="pct"/>
            <w:vAlign w:val="center"/>
          </w:tcPr>
          <w:p w14:paraId="10F036BA" w14:textId="77777777" w:rsidR="009D685B" w:rsidRPr="00165A6E" w:rsidRDefault="009D685B" w:rsidP="00C75948">
            <w:pPr>
              <w:pStyle w:val="TAC"/>
            </w:pPr>
            <w:r w:rsidRPr="00165A6E">
              <w:rPr>
                <w:lang w:eastAsia="ko-KR"/>
              </w:rPr>
              <w:t>CP</w:t>
            </w:r>
            <w:r w:rsidRPr="00165A6E">
              <w:t>-OFDM QPSK</w:t>
            </w:r>
          </w:p>
        </w:tc>
        <w:tc>
          <w:tcPr>
            <w:tcW w:w="879" w:type="pct"/>
            <w:vAlign w:val="center"/>
          </w:tcPr>
          <w:p w14:paraId="6A7039CF" w14:textId="77777777" w:rsidR="009D685B" w:rsidRPr="00165A6E" w:rsidRDefault="009D685B" w:rsidP="00C75948">
            <w:pPr>
              <w:pStyle w:val="TAC"/>
            </w:pPr>
            <w:r w:rsidRPr="00165A6E">
              <w:t>Outer_Full</w:t>
            </w:r>
          </w:p>
        </w:tc>
      </w:tr>
      <w:tr w:rsidR="009D685B" w:rsidRPr="00165A6E" w14:paraId="0F7438B6" w14:textId="77777777" w:rsidTr="00996B3A">
        <w:trPr>
          <w:trHeight w:val="345"/>
        </w:trPr>
        <w:tc>
          <w:tcPr>
            <w:tcW w:w="5000" w:type="pct"/>
            <w:gridSpan w:val="7"/>
            <w:vAlign w:val="center"/>
          </w:tcPr>
          <w:p w14:paraId="263A0C5D" w14:textId="77777777" w:rsidR="00B8650D" w:rsidRPr="00165A6E" w:rsidRDefault="009D685B" w:rsidP="00B8650D">
            <w:pPr>
              <w:pStyle w:val="TAN"/>
              <w:rPr>
                <w:lang w:eastAsia="zh-CN"/>
              </w:rPr>
            </w:pPr>
            <w:r w:rsidRPr="00165A6E">
              <w:t>NOTE 1:</w:t>
            </w:r>
            <w:r w:rsidRPr="00165A6E">
              <w:tab/>
              <w:t>The specific configuration of each RB allocation is defined in Table 6.1-1 for PC2, PC3 and PC4 or Table 6.1-2 for PC1.</w:t>
            </w:r>
          </w:p>
          <w:p w14:paraId="76435080" w14:textId="55A3BE1F" w:rsidR="009D685B" w:rsidRPr="00165A6E" w:rsidRDefault="00B8650D" w:rsidP="00B8650D">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6" w:name="_Toc27743901"/>
      <w:bookmarkStart w:id="357" w:name="_Toc36197074"/>
      <w:bookmarkStart w:id="358" w:name="_Toc36197766"/>
      <w:bookmarkStart w:id="359" w:name="_CR6_5A_1_6_5"/>
      <w:r w:rsidRPr="00165A6E">
        <w:t>6.5A.1.6.5</w:t>
      </w:r>
      <w:r w:rsidRPr="00165A6E">
        <w:tab/>
        <w:t>Test requirement</w:t>
      </w:r>
      <w:bookmarkEnd w:id="356"/>
      <w:bookmarkEnd w:id="357"/>
      <w:bookmarkEnd w:id="358"/>
    </w:p>
    <w:bookmarkEnd w:id="359"/>
    <w:p w14:paraId="79386EEF" w14:textId="131D0191"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504AE14" w14:textId="77777777" w:rsidR="00694C4A" w:rsidRPr="00165A6E" w:rsidRDefault="00694C4A" w:rsidP="00694C4A">
      <w:pPr>
        <w:pStyle w:val="Heading4"/>
        <w:rPr>
          <w:rFonts w:eastAsia="Batang"/>
          <w:szCs w:val="24"/>
        </w:rPr>
      </w:pPr>
      <w:bookmarkStart w:id="360" w:name="_Toc27743902"/>
      <w:bookmarkStart w:id="361" w:name="_Toc36197075"/>
      <w:bookmarkStart w:id="362" w:name="_Toc36197767"/>
      <w:r w:rsidRPr="00165A6E">
        <w:rPr>
          <w:rFonts w:eastAsia="Batang"/>
          <w:szCs w:val="24"/>
        </w:rPr>
        <w:t>6.5A.1.7</w:t>
      </w:r>
      <w:r w:rsidRPr="00165A6E">
        <w:rPr>
          <w:rFonts w:eastAsia="Batang"/>
          <w:szCs w:val="24"/>
        </w:rPr>
        <w:tab/>
        <w:t>Occupied bandwidth for CA (8UL CA)</w:t>
      </w:r>
      <w:bookmarkEnd w:id="360"/>
      <w:bookmarkEnd w:id="361"/>
      <w:bookmarkEnd w:id="362"/>
    </w:p>
    <w:p w14:paraId="1F96F46F" w14:textId="768AACD5"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3" w:name="_Toc27743903"/>
      <w:bookmarkStart w:id="364" w:name="_Toc36197076"/>
      <w:bookmarkStart w:id="365" w:name="_Toc36197768"/>
      <w:bookmarkStart w:id="366" w:name="_CR6_5A_1_7_1"/>
      <w:r w:rsidRPr="00165A6E">
        <w:t>6.5A.1.7.1</w:t>
      </w:r>
      <w:r w:rsidRPr="00165A6E">
        <w:tab/>
        <w:t>Test purpose</w:t>
      </w:r>
      <w:bookmarkEnd w:id="363"/>
      <w:bookmarkEnd w:id="364"/>
      <w:bookmarkEnd w:id="365"/>
    </w:p>
    <w:bookmarkEnd w:id="366"/>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7" w:name="_Toc27743904"/>
      <w:bookmarkStart w:id="368" w:name="_Toc36197077"/>
      <w:bookmarkStart w:id="369" w:name="_Toc36197769"/>
      <w:bookmarkStart w:id="370" w:name="_CR6_5A_1_7_2"/>
      <w:r w:rsidRPr="00165A6E">
        <w:t>6.5A.1.7.2</w:t>
      </w:r>
      <w:r w:rsidRPr="00165A6E">
        <w:tab/>
        <w:t>Test applicability</w:t>
      </w:r>
      <w:bookmarkEnd w:id="367"/>
      <w:bookmarkEnd w:id="368"/>
      <w:bookmarkEnd w:id="369"/>
    </w:p>
    <w:bookmarkEnd w:id="370"/>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71" w:name="_Toc27743905"/>
      <w:bookmarkStart w:id="372" w:name="_Toc36197078"/>
      <w:bookmarkStart w:id="373" w:name="_Toc36197770"/>
      <w:bookmarkStart w:id="374" w:name="_CR6_5A_1_7_3"/>
      <w:r w:rsidRPr="00165A6E">
        <w:t>6.5A.1.7.3</w:t>
      </w:r>
      <w:r w:rsidRPr="00165A6E">
        <w:tab/>
        <w:t>Minimum conformance requirements</w:t>
      </w:r>
      <w:bookmarkEnd w:id="371"/>
      <w:bookmarkEnd w:id="372"/>
      <w:bookmarkEnd w:id="373"/>
    </w:p>
    <w:bookmarkEnd w:id="374"/>
    <w:p w14:paraId="1454FE3D" w14:textId="7756E69D"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1BAA292D" w14:textId="77777777" w:rsidR="00694C4A" w:rsidRPr="00165A6E" w:rsidRDefault="00694C4A" w:rsidP="00C75948">
      <w:pPr>
        <w:pStyle w:val="H6"/>
      </w:pPr>
      <w:bookmarkStart w:id="375" w:name="_Toc27743906"/>
      <w:bookmarkStart w:id="376" w:name="_Toc36197079"/>
      <w:bookmarkStart w:id="377" w:name="_Toc36197771"/>
      <w:bookmarkStart w:id="378" w:name="_CR6_5A_1_7_4"/>
      <w:r w:rsidRPr="00165A6E">
        <w:t>6.5A.1.7.4</w:t>
      </w:r>
      <w:r w:rsidRPr="00165A6E">
        <w:tab/>
        <w:t>Test description</w:t>
      </w:r>
      <w:bookmarkEnd w:id="375"/>
      <w:bookmarkEnd w:id="376"/>
      <w:bookmarkEnd w:id="377"/>
    </w:p>
    <w:bookmarkEnd w:id="378"/>
    <w:p w14:paraId="69FA73F8" w14:textId="18A0015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483FDC04" w14:textId="372AF90F"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9" w:name="_CRTable6_5A_1_7_41"/>
      <w:r w:rsidRPr="00165A6E">
        <w:t xml:space="preserve">Table </w:t>
      </w:r>
      <w:bookmarkEnd w:id="379"/>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tcPr>
          <w:p w14:paraId="6BAEF4F3" w14:textId="14DD8825" w:rsidR="00F1591E" w:rsidRPr="00165A6E" w:rsidRDefault="00F1591E" w:rsidP="00C75948">
            <w:pPr>
              <w:pStyle w:val="TAL"/>
              <w:rPr>
                <w:lang w:eastAsia="en-US"/>
              </w:rPr>
            </w:pPr>
            <w:r w:rsidRPr="00165A6E">
              <w:rPr>
                <w:lang w:eastAsia="en-US"/>
              </w:rPr>
              <w:t xml:space="preserve">Test Environment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tcPr>
          <w:p w14:paraId="7D8AE03D" w14:textId="0CCE65BA" w:rsidR="00F1591E" w:rsidRPr="00165A6E" w:rsidRDefault="00F1591E" w:rsidP="00C75948">
            <w:pPr>
              <w:pStyle w:val="TAL"/>
              <w:rPr>
                <w:lang w:eastAsia="en-US"/>
              </w:rPr>
            </w:pPr>
            <w:r w:rsidRPr="00165A6E">
              <w:rPr>
                <w:lang w:eastAsia="en-US"/>
              </w:rPr>
              <w:t xml:space="preserve">Test Frequencies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tcPr>
          <w:p w14:paraId="1C1BA36A" w14:textId="7CB2EC8E" w:rsidR="00F1591E" w:rsidRPr="00165A6E" w:rsidRDefault="00F1591E" w:rsidP="00C75948">
            <w:pPr>
              <w:pStyle w:val="TAL"/>
              <w:rPr>
                <w:lang w:eastAsia="en-US"/>
              </w:rPr>
            </w:pPr>
            <w:r w:rsidRPr="00165A6E">
              <w:rPr>
                <w:lang w:eastAsia="en-US"/>
              </w:rPr>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tcPr>
          <w:p w14:paraId="516558F3" w14:textId="77777777" w:rsidR="00F1591E" w:rsidRPr="00165A6E" w:rsidRDefault="00F1591E" w:rsidP="00C75948">
            <w:pPr>
              <w:pStyle w:val="TAH"/>
              <w:rPr>
                <w:lang w:eastAsia="en-US"/>
              </w:rPr>
            </w:pPr>
            <w:r w:rsidRPr="00165A6E">
              <w:rPr>
                <w:lang w:eastAsia="en-US"/>
              </w:rPr>
              <w:t>Test Parameters</w:t>
            </w:r>
          </w:p>
        </w:tc>
      </w:tr>
      <w:tr w:rsidR="00F1591E" w:rsidRPr="00165A6E" w14:paraId="12E6B521" w14:textId="77777777" w:rsidTr="00996B3A">
        <w:tc>
          <w:tcPr>
            <w:tcW w:w="348" w:type="pct"/>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F1591E" w:rsidRPr="00165A6E" w14:paraId="7E2B3C53" w14:textId="77777777" w:rsidTr="00996B3A">
        <w:tc>
          <w:tcPr>
            <w:tcW w:w="348" w:type="pct"/>
            <w:vMerge w:val="restart"/>
            <w:vAlign w:val="center"/>
          </w:tcPr>
          <w:p w14:paraId="37BF76E0" w14:textId="77777777" w:rsidR="00F1591E" w:rsidRPr="00165A6E" w:rsidRDefault="00F1591E" w:rsidP="00C75948">
            <w:pPr>
              <w:pStyle w:val="TAC"/>
              <w:rPr>
                <w:lang w:eastAsia="ko-KR"/>
              </w:rPr>
            </w:pPr>
            <w:r w:rsidRPr="00165A6E">
              <w:rPr>
                <w:lang w:eastAsia="ko-KR"/>
              </w:rPr>
              <w:t>1</w:t>
            </w:r>
          </w:p>
        </w:tc>
        <w:tc>
          <w:tcPr>
            <w:tcW w:w="557" w:type="pct"/>
            <w:vAlign w:val="center"/>
          </w:tcPr>
          <w:p w14:paraId="47403894" w14:textId="77777777" w:rsidR="00F1591E" w:rsidRPr="00165A6E" w:rsidRDefault="00F1591E" w:rsidP="00C75948">
            <w:pPr>
              <w:pStyle w:val="TAC"/>
              <w:rPr>
                <w:lang w:eastAsia="ko-KR"/>
              </w:rPr>
            </w:pPr>
            <w:r w:rsidRPr="00165A6E">
              <w:rPr>
                <w:lang w:eastAsia="ko-KR"/>
              </w:rPr>
              <w:t>PCC</w:t>
            </w:r>
          </w:p>
        </w:tc>
        <w:tc>
          <w:tcPr>
            <w:tcW w:w="673" w:type="pct"/>
            <w:vMerge w:val="restart"/>
            <w:vAlign w:val="center"/>
          </w:tcPr>
          <w:p w14:paraId="05C7715E" w14:textId="77777777" w:rsidR="00F1591E" w:rsidRPr="00165A6E" w:rsidRDefault="00F1591E" w:rsidP="00C75948">
            <w:pPr>
              <w:pStyle w:val="TAC"/>
              <w:rPr>
                <w:lang w:eastAsia="ko-KR"/>
              </w:rPr>
            </w:pPr>
            <w:r w:rsidRPr="00165A6E">
              <w:rPr>
                <w:lang w:eastAsia="ko-KR"/>
              </w:rPr>
              <w:t>Default</w:t>
            </w:r>
          </w:p>
        </w:tc>
        <w:tc>
          <w:tcPr>
            <w:tcW w:w="946" w:type="pct"/>
            <w:vMerge w:val="restart"/>
            <w:vAlign w:val="center"/>
          </w:tcPr>
          <w:p w14:paraId="4F54D054" w14:textId="77777777" w:rsidR="00F1591E" w:rsidRPr="00165A6E" w:rsidRDefault="00F1591E" w:rsidP="00C75948">
            <w:pPr>
              <w:pStyle w:val="TAC"/>
              <w:rPr>
                <w:lang w:eastAsia="ko-KR"/>
              </w:rPr>
            </w:pPr>
            <w:r w:rsidRPr="00165A6E">
              <w:rPr>
                <w:lang w:eastAsia="ko-KR"/>
              </w:rPr>
              <w:t>Default</w:t>
            </w:r>
          </w:p>
        </w:tc>
        <w:tc>
          <w:tcPr>
            <w:tcW w:w="699" w:type="pct"/>
            <w:vMerge w:val="restart"/>
            <w:vAlign w:val="center"/>
          </w:tcPr>
          <w:p w14:paraId="03C914AA" w14:textId="6BCCE884" w:rsidR="00F1591E" w:rsidRPr="00165A6E" w:rsidRDefault="00B8650D" w:rsidP="00C75948">
            <w:pPr>
              <w:pStyle w:val="TAC"/>
              <w:rPr>
                <w:lang w:eastAsia="ko-KR"/>
              </w:rPr>
            </w:pPr>
            <w:r w:rsidRPr="00165A6E">
              <w:rPr>
                <w:lang w:eastAsia="ko-KR"/>
              </w:rPr>
              <w:t>-</w:t>
            </w:r>
          </w:p>
        </w:tc>
        <w:tc>
          <w:tcPr>
            <w:tcW w:w="898" w:type="pct"/>
            <w:vAlign w:val="center"/>
          </w:tcPr>
          <w:p w14:paraId="542A71AF"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vAlign w:val="center"/>
          </w:tcPr>
          <w:p w14:paraId="7B581BB1" w14:textId="77777777" w:rsidR="00F1591E" w:rsidRPr="00165A6E" w:rsidRDefault="00F1591E" w:rsidP="00C75948">
            <w:pPr>
              <w:pStyle w:val="TAC"/>
              <w:rPr>
                <w:lang w:eastAsia="ko-KR"/>
              </w:rPr>
            </w:pPr>
            <w:r w:rsidRPr="00165A6E">
              <w:rPr>
                <w:lang w:eastAsia="en-US"/>
              </w:rPr>
              <w:t>Outer_Full</w:t>
            </w:r>
          </w:p>
        </w:tc>
      </w:tr>
      <w:tr w:rsidR="00F1591E" w:rsidRPr="00165A6E" w14:paraId="09C1E24D" w14:textId="77777777" w:rsidTr="00996B3A">
        <w:tc>
          <w:tcPr>
            <w:tcW w:w="348" w:type="pct"/>
            <w:vMerge/>
            <w:vAlign w:val="center"/>
          </w:tcPr>
          <w:p w14:paraId="5BB63310" w14:textId="77777777" w:rsidR="00F1591E" w:rsidRPr="00165A6E" w:rsidRDefault="00F1591E" w:rsidP="00C75948">
            <w:pPr>
              <w:pStyle w:val="TAC"/>
              <w:rPr>
                <w:lang w:eastAsia="ko-KR"/>
              </w:rPr>
            </w:pPr>
          </w:p>
        </w:tc>
        <w:tc>
          <w:tcPr>
            <w:tcW w:w="557" w:type="pct"/>
            <w:vAlign w:val="center"/>
          </w:tcPr>
          <w:p w14:paraId="77D1D0D7" w14:textId="77777777" w:rsidR="00F1591E" w:rsidRPr="00165A6E" w:rsidRDefault="00F1591E" w:rsidP="00C75948">
            <w:pPr>
              <w:pStyle w:val="TAC"/>
              <w:rPr>
                <w:lang w:eastAsia="ko-KR"/>
              </w:rPr>
            </w:pPr>
            <w:r w:rsidRPr="00165A6E">
              <w:rPr>
                <w:lang w:eastAsia="ko-KR"/>
              </w:rPr>
              <w:t>SCC1</w:t>
            </w:r>
          </w:p>
        </w:tc>
        <w:tc>
          <w:tcPr>
            <w:tcW w:w="673" w:type="pct"/>
            <w:vMerge/>
            <w:vAlign w:val="center"/>
          </w:tcPr>
          <w:p w14:paraId="4745B4C0" w14:textId="77777777" w:rsidR="00F1591E" w:rsidRPr="00165A6E" w:rsidRDefault="00F1591E" w:rsidP="00C75948">
            <w:pPr>
              <w:pStyle w:val="TAC"/>
              <w:rPr>
                <w:lang w:eastAsia="ko-KR"/>
              </w:rPr>
            </w:pPr>
          </w:p>
        </w:tc>
        <w:tc>
          <w:tcPr>
            <w:tcW w:w="946" w:type="pct"/>
            <w:vMerge/>
            <w:vAlign w:val="center"/>
          </w:tcPr>
          <w:p w14:paraId="58341246" w14:textId="77777777" w:rsidR="00F1591E" w:rsidRPr="00165A6E" w:rsidRDefault="00F1591E" w:rsidP="00C75948">
            <w:pPr>
              <w:pStyle w:val="TAC"/>
              <w:rPr>
                <w:lang w:eastAsia="ko-KR"/>
              </w:rPr>
            </w:pPr>
          </w:p>
        </w:tc>
        <w:tc>
          <w:tcPr>
            <w:tcW w:w="699" w:type="pct"/>
            <w:vMerge/>
            <w:vAlign w:val="center"/>
          </w:tcPr>
          <w:p w14:paraId="60ADF02E" w14:textId="77777777" w:rsidR="00F1591E" w:rsidRPr="00165A6E" w:rsidRDefault="00F1591E" w:rsidP="00C75948">
            <w:pPr>
              <w:pStyle w:val="TAC"/>
              <w:rPr>
                <w:lang w:eastAsia="ko-KR"/>
              </w:rPr>
            </w:pPr>
          </w:p>
        </w:tc>
        <w:tc>
          <w:tcPr>
            <w:tcW w:w="898" w:type="pct"/>
            <w:vAlign w:val="center"/>
          </w:tcPr>
          <w:p w14:paraId="0BE3EC02" w14:textId="77777777" w:rsidR="00F1591E" w:rsidRPr="00165A6E" w:rsidRDefault="00F1591E" w:rsidP="00C75948">
            <w:pPr>
              <w:pStyle w:val="TAC"/>
              <w:rPr>
                <w:lang w:eastAsia="ko-KR"/>
              </w:rPr>
            </w:pPr>
            <w:r w:rsidRPr="00165A6E">
              <w:rPr>
                <w:lang w:eastAsia="ko-KR"/>
              </w:rPr>
              <w:t>CP</w:t>
            </w:r>
            <w:r w:rsidRPr="00165A6E">
              <w:rPr>
                <w:lang w:eastAsia="en-US"/>
              </w:rPr>
              <w:t>-OFDM QPSK</w:t>
            </w:r>
          </w:p>
        </w:tc>
        <w:tc>
          <w:tcPr>
            <w:tcW w:w="879" w:type="pct"/>
            <w:vAlign w:val="center"/>
          </w:tcPr>
          <w:p w14:paraId="41E1AD4B" w14:textId="77777777" w:rsidR="00F1591E" w:rsidRPr="00165A6E" w:rsidRDefault="00F1591E" w:rsidP="00C75948">
            <w:pPr>
              <w:pStyle w:val="TAC"/>
              <w:rPr>
                <w:lang w:eastAsia="ko-KR"/>
              </w:rPr>
            </w:pPr>
            <w:r w:rsidRPr="00165A6E">
              <w:rPr>
                <w:lang w:eastAsia="en-US"/>
              </w:rPr>
              <w:t>Outer_Full</w:t>
            </w:r>
          </w:p>
        </w:tc>
      </w:tr>
      <w:tr w:rsidR="00F1591E" w:rsidRPr="00165A6E" w14:paraId="218021AF" w14:textId="77777777" w:rsidTr="00996B3A">
        <w:tc>
          <w:tcPr>
            <w:tcW w:w="348" w:type="pct"/>
            <w:vMerge/>
            <w:vAlign w:val="center"/>
          </w:tcPr>
          <w:p w14:paraId="6E136575" w14:textId="77777777" w:rsidR="00F1591E" w:rsidRPr="00165A6E" w:rsidRDefault="00F1591E" w:rsidP="00C75948">
            <w:pPr>
              <w:pStyle w:val="TAC"/>
              <w:rPr>
                <w:lang w:eastAsia="ko-KR"/>
              </w:rPr>
            </w:pPr>
          </w:p>
        </w:tc>
        <w:tc>
          <w:tcPr>
            <w:tcW w:w="557" w:type="pct"/>
            <w:vAlign w:val="center"/>
          </w:tcPr>
          <w:p w14:paraId="79283043" w14:textId="77777777" w:rsidR="00F1591E" w:rsidRPr="00165A6E" w:rsidRDefault="00F1591E" w:rsidP="00C75948">
            <w:pPr>
              <w:pStyle w:val="TAC"/>
              <w:rPr>
                <w:lang w:eastAsia="ko-KR"/>
              </w:rPr>
            </w:pPr>
            <w:r w:rsidRPr="00165A6E">
              <w:rPr>
                <w:lang w:eastAsia="ko-KR"/>
              </w:rPr>
              <w:t>SCC2</w:t>
            </w:r>
          </w:p>
        </w:tc>
        <w:tc>
          <w:tcPr>
            <w:tcW w:w="673" w:type="pct"/>
            <w:vMerge/>
            <w:vAlign w:val="center"/>
          </w:tcPr>
          <w:p w14:paraId="15D076CC" w14:textId="77777777" w:rsidR="00F1591E" w:rsidRPr="00165A6E" w:rsidRDefault="00F1591E" w:rsidP="00C75948">
            <w:pPr>
              <w:pStyle w:val="TAC"/>
              <w:rPr>
                <w:lang w:eastAsia="ko-KR"/>
              </w:rPr>
            </w:pPr>
          </w:p>
        </w:tc>
        <w:tc>
          <w:tcPr>
            <w:tcW w:w="946" w:type="pct"/>
            <w:vMerge/>
            <w:vAlign w:val="center"/>
          </w:tcPr>
          <w:p w14:paraId="796A3EB5" w14:textId="77777777" w:rsidR="00F1591E" w:rsidRPr="00165A6E" w:rsidRDefault="00F1591E" w:rsidP="00C75948">
            <w:pPr>
              <w:pStyle w:val="TAC"/>
              <w:rPr>
                <w:lang w:eastAsia="ko-KR"/>
              </w:rPr>
            </w:pPr>
          </w:p>
        </w:tc>
        <w:tc>
          <w:tcPr>
            <w:tcW w:w="699" w:type="pct"/>
            <w:vMerge/>
            <w:vAlign w:val="center"/>
          </w:tcPr>
          <w:p w14:paraId="7BF49458" w14:textId="77777777" w:rsidR="00F1591E" w:rsidRPr="00165A6E" w:rsidRDefault="00F1591E" w:rsidP="00C75948">
            <w:pPr>
              <w:pStyle w:val="TAC"/>
              <w:rPr>
                <w:lang w:eastAsia="ko-KR"/>
              </w:rPr>
            </w:pPr>
          </w:p>
        </w:tc>
        <w:tc>
          <w:tcPr>
            <w:tcW w:w="898" w:type="pct"/>
            <w:vAlign w:val="center"/>
          </w:tcPr>
          <w:p w14:paraId="70EBF811"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27988702" w14:textId="77777777" w:rsidR="00F1591E" w:rsidRPr="00165A6E" w:rsidRDefault="00F1591E" w:rsidP="00C75948">
            <w:pPr>
              <w:pStyle w:val="TAC"/>
              <w:rPr>
                <w:lang w:eastAsia="en-US"/>
              </w:rPr>
            </w:pPr>
            <w:r w:rsidRPr="00165A6E">
              <w:rPr>
                <w:lang w:eastAsia="en-US"/>
              </w:rPr>
              <w:t>Outer_Full</w:t>
            </w:r>
          </w:p>
        </w:tc>
      </w:tr>
      <w:tr w:rsidR="00F1591E" w:rsidRPr="00165A6E" w14:paraId="46F6FB7A" w14:textId="77777777" w:rsidTr="00996B3A">
        <w:tc>
          <w:tcPr>
            <w:tcW w:w="348" w:type="pct"/>
            <w:vMerge/>
            <w:vAlign w:val="center"/>
          </w:tcPr>
          <w:p w14:paraId="4B98F4C4" w14:textId="77777777" w:rsidR="00F1591E" w:rsidRPr="00165A6E" w:rsidRDefault="00F1591E" w:rsidP="00C75948">
            <w:pPr>
              <w:pStyle w:val="TAC"/>
              <w:rPr>
                <w:lang w:eastAsia="ko-KR"/>
              </w:rPr>
            </w:pPr>
          </w:p>
        </w:tc>
        <w:tc>
          <w:tcPr>
            <w:tcW w:w="557" w:type="pct"/>
            <w:vAlign w:val="center"/>
          </w:tcPr>
          <w:p w14:paraId="45F2D3E7" w14:textId="77777777" w:rsidR="00F1591E" w:rsidRPr="00165A6E" w:rsidRDefault="00F1591E" w:rsidP="00C75948">
            <w:pPr>
              <w:pStyle w:val="TAC"/>
              <w:rPr>
                <w:lang w:eastAsia="ko-KR"/>
              </w:rPr>
            </w:pPr>
            <w:r w:rsidRPr="00165A6E">
              <w:rPr>
                <w:lang w:eastAsia="ko-KR"/>
              </w:rPr>
              <w:t>SCC3</w:t>
            </w:r>
          </w:p>
        </w:tc>
        <w:tc>
          <w:tcPr>
            <w:tcW w:w="673" w:type="pct"/>
            <w:vMerge/>
            <w:vAlign w:val="center"/>
          </w:tcPr>
          <w:p w14:paraId="0FB81073" w14:textId="77777777" w:rsidR="00F1591E" w:rsidRPr="00165A6E" w:rsidRDefault="00F1591E" w:rsidP="00C75948">
            <w:pPr>
              <w:pStyle w:val="TAC"/>
              <w:rPr>
                <w:lang w:eastAsia="ko-KR"/>
              </w:rPr>
            </w:pPr>
          </w:p>
        </w:tc>
        <w:tc>
          <w:tcPr>
            <w:tcW w:w="946" w:type="pct"/>
            <w:vMerge/>
            <w:vAlign w:val="center"/>
          </w:tcPr>
          <w:p w14:paraId="235BC2DA" w14:textId="77777777" w:rsidR="00F1591E" w:rsidRPr="00165A6E" w:rsidRDefault="00F1591E" w:rsidP="00C75948">
            <w:pPr>
              <w:pStyle w:val="TAC"/>
              <w:rPr>
                <w:lang w:eastAsia="ko-KR"/>
              </w:rPr>
            </w:pPr>
          </w:p>
        </w:tc>
        <w:tc>
          <w:tcPr>
            <w:tcW w:w="699" w:type="pct"/>
            <w:vMerge/>
            <w:vAlign w:val="center"/>
          </w:tcPr>
          <w:p w14:paraId="124EEC15" w14:textId="77777777" w:rsidR="00F1591E" w:rsidRPr="00165A6E" w:rsidRDefault="00F1591E" w:rsidP="00C75948">
            <w:pPr>
              <w:pStyle w:val="TAC"/>
              <w:rPr>
                <w:lang w:eastAsia="ko-KR"/>
              </w:rPr>
            </w:pPr>
          </w:p>
        </w:tc>
        <w:tc>
          <w:tcPr>
            <w:tcW w:w="898" w:type="pct"/>
            <w:vAlign w:val="center"/>
          </w:tcPr>
          <w:p w14:paraId="78C38EA8"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0144C99B" w14:textId="77777777" w:rsidR="00F1591E" w:rsidRPr="00165A6E" w:rsidRDefault="00F1591E" w:rsidP="00C75948">
            <w:pPr>
              <w:pStyle w:val="TAC"/>
              <w:rPr>
                <w:lang w:eastAsia="en-US"/>
              </w:rPr>
            </w:pPr>
            <w:r w:rsidRPr="00165A6E">
              <w:rPr>
                <w:lang w:eastAsia="en-US"/>
              </w:rPr>
              <w:t>Outer_Full</w:t>
            </w:r>
          </w:p>
        </w:tc>
      </w:tr>
      <w:tr w:rsidR="00F1591E" w:rsidRPr="00165A6E" w14:paraId="44930504" w14:textId="77777777" w:rsidTr="00996B3A">
        <w:tc>
          <w:tcPr>
            <w:tcW w:w="348" w:type="pct"/>
            <w:vMerge/>
            <w:vAlign w:val="center"/>
          </w:tcPr>
          <w:p w14:paraId="0C1A4BB2" w14:textId="77777777" w:rsidR="00F1591E" w:rsidRPr="00165A6E" w:rsidRDefault="00F1591E" w:rsidP="00C75948">
            <w:pPr>
              <w:pStyle w:val="TAC"/>
              <w:rPr>
                <w:lang w:eastAsia="ko-KR"/>
              </w:rPr>
            </w:pPr>
          </w:p>
        </w:tc>
        <w:tc>
          <w:tcPr>
            <w:tcW w:w="557" w:type="pct"/>
            <w:vAlign w:val="center"/>
          </w:tcPr>
          <w:p w14:paraId="67D69878" w14:textId="77777777" w:rsidR="00F1591E" w:rsidRPr="00165A6E" w:rsidRDefault="00F1591E" w:rsidP="00C75948">
            <w:pPr>
              <w:pStyle w:val="TAC"/>
              <w:rPr>
                <w:lang w:eastAsia="ko-KR"/>
              </w:rPr>
            </w:pPr>
            <w:r w:rsidRPr="00165A6E">
              <w:rPr>
                <w:lang w:eastAsia="ko-KR"/>
              </w:rPr>
              <w:t>SCC4</w:t>
            </w:r>
          </w:p>
        </w:tc>
        <w:tc>
          <w:tcPr>
            <w:tcW w:w="673" w:type="pct"/>
            <w:vMerge/>
            <w:vAlign w:val="center"/>
          </w:tcPr>
          <w:p w14:paraId="2EA42543" w14:textId="77777777" w:rsidR="00F1591E" w:rsidRPr="00165A6E" w:rsidRDefault="00F1591E" w:rsidP="00C75948">
            <w:pPr>
              <w:pStyle w:val="TAC"/>
              <w:rPr>
                <w:lang w:eastAsia="ko-KR"/>
              </w:rPr>
            </w:pPr>
          </w:p>
        </w:tc>
        <w:tc>
          <w:tcPr>
            <w:tcW w:w="946" w:type="pct"/>
            <w:vMerge/>
            <w:vAlign w:val="center"/>
          </w:tcPr>
          <w:p w14:paraId="6A3643DE" w14:textId="77777777" w:rsidR="00F1591E" w:rsidRPr="00165A6E" w:rsidRDefault="00F1591E" w:rsidP="00C75948">
            <w:pPr>
              <w:pStyle w:val="TAC"/>
              <w:rPr>
                <w:lang w:eastAsia="ko-KR"/>
              </w:rPr>
            </w:pPr>
          </w:p>
        </w:tc>
        <w:tc>
          <w:tcPr>
            <w:tcW w:w="699" w:type="pct"/>
            <w:vMerge/>
            <w:vAlign w:val="center"/>
          </w:tcPr>
          <w:p w14:paraId="3ED69542" w14:textId="77777777" w:rsidR="00F1591E" w:rsidRPr="00165A6E" w:rsidRDefault="00F1591E" w:rsidP="00C75948">
            <w:pPr>
              <w:pStyle w:val="TAC"/>
              <w:rPr>
                <w:lang w:eastAsia="ko-KR"/>
              </w:rPr>
            </w:pPr>
          </w:p>
        </w:tc>
        <w:tc>
          <w:tcPr>
            <w:tcW w:w="898" w:type="pct"/>
            <w:vAlign w:val="center"/>
          </w:tcPr>
          <w:p w14:paraId="4928D73F"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3ED676A9" w14:textId="77777777" w:rsidR="00F1591E" w:rsidRPr="00165A6E" w:rsidRDefault="00F1591E" w:rsidP="00C75948">
            <w:pPr>
              <w:pStyle w:val="TAC"/>
              <w:rPr>
                <w:lang w:eastAsia="en-US"/>
              </w:rPr>
            </w:pPr>
            <w:r w:rsidRPr="00165A6E">
              <w:rPr>
                <w:lang w:eastAsia="en-US"/>
              </w:rPr>
              <w:t>Outer_Full</w:t>
            </w:r>
          </w:p>
        </w:tc>
      </w:tr>
      <w:tr w:rsidR="00F1591E" w:rsidRPr="00165A6E" w14:paraId="65BCF3F0" w14:textId="77777777" w:rsidTr="00996B3A">
        <w:tc>
          <w:tcPr>
            <w:tcW w:w="348" w:type="pct"/>
            <w:vMerge/>
            <w:vAlign w:val="center"/>
          </w:tcPr>
          <w:p w14:paraId="57343934" w14:textId="77777777" w:rsidR="00F1591E" w:rsidRPr="00165A6E" w:rsidRDefault="00F1591E" w:rsidP="00C75948">
            <w:pPr>
              <w:pStyle w:val="TAC"/>
              <w:rPr>
                <w:lang w:eastAsia="ko-KR"/>
              </w:rPr>
            </w:pPr>
          </w:p>
        </w:tc>
        <w:tc>
          <w:tcPr>
            <w:tcW w:w="557" w:type="pct"/>
            <w:vAlign w:val="center"/>
          </w:tcPr>
          <w:p w14:paraId="09835610" w14:textId="77777777" w:rsidR="00F1591E" w:rsidRPr="00165A6E" w:rsidRDefault="00F1591E" w:rsidP="00C75948">
            <w:pPr>
              <w:pStyle w:val="TAC"/>
              <w:rPr>
                <w:lang w:eastAsia="ko-KR"/>
              </w:rPr>
            </w:pPr>
            <w:r w:rsidRPr="00165A6E">
              <w:rPr>
                <w:lang w:eastAsia="ko-KR"/>
              </w:rPr>
              <w:t>SCC5</w:t>
            </w:r>
          </w:p>
        </w:tc>
        <w:tc>
          <w:tcPr>
            <w:tcW w:w="673" w:type="pct"/>
            <w:vMerge/>
            <w:vAlign w:val="center"/>
          </w:tcPr>
          <w:p w14:paraId="0E8952F2" w14:textId="77777777" w:rsidR="00F1591E" w:rsidRPr="00165A6E" w:rsidRDefault="00F1591E" w:rsidP="00C75948">
            <w:pPr>
              <w:pStyle w:val="TAC"/>
              <w:rPr>
                <w:lang w:eastAsia="ko-KR"/>
              </w:rPr>
            </w:pPr>
          </w:p>
        </w:tc>
        <w:tc>
          <w:tcPr>
            <w:tcW w:w="946" w:type="pct"/>
            <w:vMerge/>
            <w:vAlign w:val="center"/>
          </w:tcPr>
          <w:p w14:paraId="453FCB0E" w14:textId="77777777" w:rsidR="00F1591E" w:rsidRPr="00165A6E" w:rsidRDefault="00F1591E" w:rsidP="00C75948">
            <w:pPr>
              <w:pStyle w:val="TAC"/>
              <w:rPr>
                <w:lang w:eastAsia="ko-KR"/>
              </w:rPr>
            </w:pPr>
          </w:p>
        </w:tc>
        <w:tc>
          <w:tcPr>
            <w:tcW w:w="699" w:type="pct"/>
            <w:vMerge/>
            <w:vAlign w:val="center"/>
          </w:tcPr>
          <w:p w14:paraId="3B5DBA51" w14:textId="77777777" w:rsidR="00F1591E" w:rsidRPr="00165A6E" w:rsidRDefault="00F1591E" w:rsidP="00C75948">
            <w:pPr>
              <w:pStyle w:val="TAC"/>
              <w:rPr>
                <w:lang w:eastAsia="ko-KR"/>
              </w:rPr>
            </w:pPr>
          </w:p>
        </w:tc>
        <w:tc>
          <w:tcPr>
            <w:tcW w:w="898" w:type="pct"/>
            <w:vAlign w:val="center"/>
          </w:tcPr>
          <w:p w14:paraId="15C1944A"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3E628CB6" w14:textId="77777777" w:rsidR="00F1591E" w:rsidRPr="00165A6E" w:rsidRDefault="00F1591E" w:rsidP="00C75948">
            <w:pPr>
              <w:pStyle w:val="TAC"/>
              <w:rPr>
                <w:lang w:eastAsia="en-US"/>
              </w:rPr>
            </w:pPr>
            <w:r w:rsidRPr="00165A6E">
              <w:rPr>
                <w:lang w:eastAsia="en-US"/>
              </w:rPr>
              <w:t>Outer_Full</w:t>
            </w:r>
          </w:p>
        </w:tc>
      </w:tr>
      <w:tr w:rsidR="00F1591E" w:rsidRPr="00165A6E" w14:paraId="72D4E523" w14:textId="77777777" w:rsidTr="00996B3A">
        <w:tc>
          <w:tcPr>
            <w:tcW w:w="348" w:type="pct"/>
            <w:vMerge/>
            <w:vAlign w:val="center"/>
          </w:tcPr>
          <w:p w14:paraId="1CE72584" w14:textId="77777777" w:rsidR="00F1591E" w:rsidRPr="00165A6E" w:rsidRDefault="00F1591E" w:rsidP="00C75948">
            <w:pPr>
              <w:pStyle w:val="TAC"/>
              <w:rPr>
                <w:lang w:eastAsia="ko-KR"/>
              </w:rPr>
            </w:pPr>
          </w:p>
        </w:tc>
        <w:tc>
          <w:tcPr>
            <w:tcW w:w="557" w:type="pct"/>
            <w:vAlign w:val="center"/>
          </w:tcPr>
          <w:p w14:paraId="6A96FEEF" w14:textId="77777777" w:rsidR="00F1591E" w:rsidRPr="00165A6E" w:rsidRDefault="00F1591E" w:rsidP="00C75948">
            <w:pPr>
              <w:pStyle w:val="TAC"/>
              <w:rPr>
                <w:lang w:eastAsia="ko-KR"/>
              </w:rPr>
            </w:pPr>
            <w:r w:rsidRPr="00165A6E">
              <w:rPr>
                <w:lang w:eastAsia="ko-KR"/>
              </w:rPr>
              <w:t>SCC6</w:t>
            </w:r>
          </w:p>
        </w:tc>
        <w:tc>
          <w:tcPr>
            <w:tcW w:w="673" w:type="pct"/>
            <w:vMerge/>
            <w:vAlign w:val="center"/>
          </w:tcPr>
          <w:p w14:paraId="3DBF09B1" w14:textId="77777777" w:rsidR="00F1591E" w:rsidRPr="00165A6E" w:rsidRDefault="00F1591E" w:rsidP="00C75948">
            <w:pPr>
              <w:pStyle w:val="TAC"/>
              <w:rPr>
                <w:lang w:eastAsia="ko-KR"/>
              </w:rPr>
            </w:pPr>
          </w:p>
        </w:tc>
        <w:tc>
          <w:tcPr>
            <w:tcW w:w="946" w:type="pct"/>
            <w:vMerge/>
            <w:vAlign w:val="center"/>
          </w:tcPr>
          <w:p w14:paraId="64E3903C" w14:textId="77777777" w:rsidR="00F1591E" w:rsidRPr="00165A6E" w:rsidRDefault="00F1591E" w:rsidP="00C75948">
            <w:pPr>
              <w:pStyle w:val="TAC"/>
              <w:rPr>
                <w:lang w:eastAsia="ko-KR"/>
              </w:rPr>
            </w:pPr>
          </w:p>
        </w:tc>
        <w:tc>
          <w:tcPr>
            <w:tcW w:w="699" w:type="pct"/>
            <w:vMerge/>
            <w:vAlign w:val="center"/>
          </w:tcPr>
          <w:p w14:paraId="09212BD6" w14:textId="77777777" w:rsidR="00F1591E" w:rsidRPr="00165A6E" w:rsidRDefault="00F1591E" w:rsidP="00C75948">
            <w:pPr>
              <w:pStyle w:val="TAC"/>
              <w:rPr>
                <w:lang w:eastAsia="ko-KR"/>
              </w:rPr>
            </w:pPr>
          </w:p>
        </w:tc>
        <w:tc>
          <w:tcPr>
            <w:tcW w:w="898" w:type="pct"/>
            <w:vAlign w:val="center"/>
          </w:tcPr>
          <w:p w14:paraId="589B62A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5C242CBB" w14:textId="77777777" w:rsidR="00F1591E" w:rsidRPr="00165A6E" w:rsidRDefault="00F1591E" w:rsidP="00C75948">
            <w:pPr>
              <w:pStyle w:val="TAC"/>
              <w:rPr>
                <w:lang w:eastAsia="en-US"/>
              </w:rPr>
            </w:pPr>
            <w:r w:rsidRPr="00165A6E">
              <w:rPr>
                <w:lang w:eastAsia="en-US"/>
              </w:rPr>
              <w:t>Outer_Full</w:t>
            </w:r>
          </w:p>
        </w:tc>
      </w:tr>
      <w:tr w:rsidR="00F1591E" w:rsidRPr="00165A6E" w14:paraId="4A0543D0" w14:textId="77777777" w:rsidTr="00996B3A">
        <w:tc>
          <w:tcPr>
            <w:tcW w:w="348" w:type="pct"/>
            <w:vMerge/>
            <w:vAlign w:val="center"/>
          </w:tcPr>
          <w:p w14:paraId="6C675C6F" w14:textId="77777777" w:rsidR="00F1591E" w:rsidRPr="00165A6E" w:rsidRDefault="00F1591E" w:rsidP="00C75948">
            <w:pPr>
              <w:pStyle w:val="TAC"/>
              <w:rPr>
                <w:lang w:eastAsia="ko-KR"/>
              </w:rPr>
            </w:pPr>
          </w:p>
        </w:tc>
        <w:tc>
          <w:tcPr>
            <w:tcW w:w="557" w:type="pct"/>
            <w:vAlign w:val="center"/>
          </w:tcPr>
          <w:p w14:paraId="5451FDBE" w14:textId="77777777" w:rsidR="00F1591E" w:rsidRPr="00165A6E" w:rsidRDefault="00F1591E" w:rsidP="00C75948">
            <w:pPr>
              <w:pStyle w:val="TAC"/>
              <w:rPr>
                <w:lang w:eastAsia="ko-KR"/>
              </w:rPr>
            </w:pPr>
            <w:r w:rsidRPr="00165A6E">
              <w:rPr>
                <w:lang w:eastAsia="ko-KR"/>
              </w:rPr>
              <w:t>SCC7</w:t>
            </w:r>
          </w:p>
        </w:tc>
        <w:tc>
          <w:tcPr>
            <w:tcW w:w="673" w:type="pct"/>
            <w:vMerge/>
            <w:vAlign w:val="center"/>
          </w:tcPr>
          <w:p w14:paraId="68803FC2" w14:textId="77777777" w:rsidR="00F1591E" w:rsidRPr="00165A6E" w:rsidRDefault="00F1591E" w:rsidP="00C75948">
            <w:pPr>
              <w:pStyle w:val="TAC"/>
              <w:rPr>
                <w:lang w:eastAsia="ko-KR"/>
              </w:rPr>
            </w:pPr>
          </w:p>
        </w:tc>
        <w:tc>
          <w:tcPr>
            <w:tcW w:w="946" w:type="pct"/>
            <w:vMerge/>
            <w:vAlign w:val="center"/>
          </w:tcPr>
          <w:p w14:paraId="1B1AD83C" w14:textId="77777777" w:rsidR="00F1591E" w:rsidRPr="00165A6E" w:rsidRDefault="00F1591E" w:rsidP="00C75948">
            <w:pPr>
              <w:pStyle w:val="TAC"/>
              <w:rPr>
                <w:lang w:eastAsia="ko-KR"/>
              </w:rPr>
            </w:pPr>
          </w:p>
        </w:tc>
        <w:tc>
          <w:tcPr>
            <w:tcW w:w="699" w:type="pct"/>
            <w:vMerge/>
            <w:vAlign w:val="center"/>
          </w:tcPr>
          <w:p w14:paraId="6FE638B5" w14:textId="77777777" w:rsidR="00F1591E" w:rsidRPr="00165A6E" w:rsidRDefault="00F1591E" w:rsidP="00C75948">
            <w:pPr>
              <w:pStyle w:val="TAC"/>
              <w:rPr>
                <w:lang w:eastAsia="ko-KR"/>
              </w:rPr>
            </w:pPr>
          </w:p>
        </w:tc>
        <w:tc>
          <w:tcPr>
            <w:tcW w:w="898" w:type="pct"/>
            <w:vAlign w:val="center"/>
          </w:tcPr>
          <w:p w14:paraId="6E1A5975" w14:textId="77777777" w:rsidR="00F1591E" w:rsidRPr="00165A6E" w:rsidRDefault="00F1591E" w:rsidP="00C75948">
            <w:pPr>
              <w:pStyle w:val="TAC"/>
              <w:rPr>
                <w:lang w:eastAsia="en-US"/>
              </w:rPr>
            </w:pPr>
            <w:r w:rsidRPr="00165A6E">
              <w:rPr>
                <w:lang w:eastAsia="ko-KR"/>
              </w:rPr>
              <w:t>CP</w:t>
            </w:r>
            <w:r w:rsidRPr="00165A6E">
              <w:rPr>
                <w:lang w:eastAsia="en-US"/>
              </w:rPr>
              <w:t>-OFDM QPSK</w:t>
            </w:r>
          </w:p>
        </w:tc>
        <w:tc>
          <w:tcPr>
            <w:tcW w:w="879" w:type="pct"/>
            <w:vAlign w:val="center"/>
          </w:tcPr>
          <w:p w14:paraId="03E6D851" w14:textId="77777777" w:rsidR="00F1591E" w:rsidRPr="00165A6E" w:rsidRDefault="00F1591E" w:rsidP="00C75948">
            <w:pPr>
              <w:pStyle w:val="TAC"/>
              <w:rPr>
                <w:lang w:eastAsia="en-US"/>
              </w:rPr>
            </w:pPr>
            <w:r w:rsidRPr="00165A6E">
              <w:rPr>
                <w:lang w:eastAsia="en-US"/>
              </w:rPr>
              <w:t>Outer_Full</w:t>
            </w:r>
          </w:p>
        </w:tc>
      </w:tr>
      <w:tr w:rsidR="00F1591E" w:rsidRPr="00165A6E" w14:paraId="7FE3D36C" w14:textId="77777777" w:rsidTr="00996B3A">
        <w:trPr>
          <w:trHeight w:val="345"/>
        </w:trPr>
        <w:tc>
          <w:tcPr>
            <w:tcW w:w="5000" w:type="pct"/>
            <w:gridSpan w:val="7"/>
            <w:vAlign w:val="center"/>
          </w:tcPr>
          <w:p w14:paraId="6B526619" w14:textId="77777777" w:rsidR="00B8650D" w:rsidRPr="00165A6E" w:rsidRDefault="00F1591E" w:rsidP="00B8650D">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239E0592" w:rsidR="00F1591E" w:rsidRPr="00165A6E" w:rsidRDefault="00B8650D" w:rsidP="00B8650D">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80" w:name="_Toc27743907"/>
      <w:bookmarkStart w:id="381" w:name="_Toc36197080"/>
      <w:bookmarkStart w:id="382" w:name="_Toc36197772"/>
      <w:bookmarkStart w:id="383" w:name="_CR6_5A_1_7_5"/>
      <w:r w:rsidRPr="00165A6E">
        <w:t>6.5A.1.7.5</w:t>
      </w:r>
      <w:r w:rsidRPr="00165A6E">
        <w:tab/>
        <w:t>Test requirement</w:t>
      </w:r>
      <w:bookmarkEnd w:id="380"/>
      <w:bookmarkEnd w:id="381"/>
      <w:bookmarkEnd w:id="382"/>
    </w:p>
    <w:bookmarkEnd w:id="383"/>
    <w:p w14:paraId="371AF6B5" w14:textId="6480613C" w:rsidR="0032234A" w:rsidRPr="00165A6E" w:rsidRDefault="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.3A</w:t>
      </w:r>
      <w:r w:rsidRPr="00165A6E">
        <w:t>.</w:t>
      </w:r>
    </w:p>
    <w:p w14:paraId="207755F2" w14:textId="77777777" w:rsidR="0032234A" w:rsidRPr="00165A6E" w:rsidRDefault="0032234A">
      <w:pPr>
        <w:pStyle w:val="Heading3"/>
      </w:pPr>
      <w:bookmarkStart w:id="384" w:name="_Toc21026633"/>
      <w:bookmarkStart w:id="385" w:name="_Toc27743908"/>
      <w:bookmarkStart w:id="386" w:name="_Toc36197081"/>
      <w:bookmarkStart w:id="387" w:name="_Toc36197773"/>
      <w:r w:rsidRPr="00165A6E">
        <w:t>6.5</w:t>
      </w:r>
      <w:r w:rsidRPr="00165A6E">
        <w:rPr>
          <w:rFonts w:eastAsia="SimSun"/>
        </w:rPr>
        <w:t>A</w:t>
      </w:r>
      <w:r w:rsidRPr="00165A6E">
        <w:t>.2</w:t>
      </w:r>
      <w:r w:rsidRPr="00165A6E">
        <w:tab/>
        <w:t>Out of band emission for CA</w:t>
      </w:r>
      <w:bookmarkEnd w:id="384"/>
      <w:bookmarkEnd w:id="385"/>
      <w:bookmarkEnd w:id="386"/>
      <w:bookmarkEnd w:id="387"/>
    </w:p>
    <w:p w14:paraId="1D28F6BD" w14:textId="77777777" w:rsidR="0032234A" w:rsidRPr="00165A6E" w:rsidRDefault="0032234A">
      <w:pPr>
        <w:pStyle w:val="Heading4"/>
      </w:pPr>
      <w:bookmarkStart w:id="388" w:name="_Toc21026634"/>
      <w:bookmarkStart w:id="389" w:name="_Toc27743909"/>
      <w:bookmarkStart w:id="390" w:name="_Toc36197082"/>
      <w:bookmarkStart w:id="391" w:name="_Toc36197774"/>
      <w:r w:rsidRPr="00165A6E">
        <w:t>6.5</w:t>
      </w:r>
      <w:r w:rsidRPr="00165A6E">
        <w:rPr>
          <w:rFonts w:eastAsia="SimSun"/>
        </w:rPr>
        <w:t>A</w:t>
      </w:r>
      <w:r w:rsidRPr="00165A6E">
        <w:t>.2.1</w:t>
      </w:r>
      <w:r w:rsidRPr="00165A6E">
        <w:tab/>
        <w:t>Spectrum Emission Mask for CA</w:t>
      </w:r>
      <w:bookmarkEnd w:id="388"/>
      <w:bookmarkEnd w:id="389"/>
      <w:bookmarkEnd w:id="390"/>
      <w:bookmarkEnd w:id="391"/>
    </w:p>
    <w:p w14:paraId="1ADFBF15" w14:textId="5B8D8171" w:rsidR="00D1419F" w:rsidRPr="00165A6E" w:rsidRDefault="0032234A" w:rsidP="00D15F21">
      <w:pPr>
        <w:pStyle w:val="Heading5"/>
      </w:pPr>
      <w:bookmarkStart w:id="392" w:name="_Toc21026635"/>
      <w:bookmarkStart w:id="393" w:name="_Toc27743910"/>
      <w:bookmarkStart w:id="394" w:name="_Toc36197083"/>
      <w:bookmarkStart w:id="395" w:name="_Toc36197775"/>
      <w:r w:rsidRPr="00165A6E">
        <w:t>6.5A.2.1.0</w:t>
      </w:r>
      <w:r w:rsidRPr="00165A6E">
        <w:tab/>
        <w:t>Minimum conformance requirements</w:t>
      </w:r>
      <w:bookmarkEnd w:id="392"/>
      <w:bookmarkEnd w:id="393"/>
      <w:bookmarkEnd w:id="394"/>
      <w:bookmarkEnd w:id="395"/>
    </w:p>
    <w:p w14:paraId="14B2579B" w14:textId="0F1D4472" w:rsidR="00D1419F" w:rsidRPr="00165A6E" w:rsidRDefault="00D1419F" w:rsidP="00D141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.5A.2.1.</w:t>
      </w:r>
    </w:p>
    <w:p w14:paraId="18D79A05" w14:textId="77777777" w:rsidR="00D1419F" w:rsidRPr="00165A6E" w:rsidRDefault="00D1419F" w:rsidP="00D1419F">
      <w:pPr>
        <w:pStyle w:val="H6"/>
      </w:pPr>
      <w:bookmarkStart w:id="396" w:name="_Toc52196528"/>
      <w:bookmarkStart w:id="397" w:name="_Toc52197509"/>
      <w:bookmarkStart w:id="398" w:name="_Toc53173232"/>
      <w:bookmarkStart w:id="399" w:name="_Toc53173601"/>
      <w:bookmarkStart w:id="400" w:name="_Toc61118868"/>
      <w:bookmarkStart w:id="401" w:name="_Toc61119250"/>
      <w:bookmarkStart w:id="402" w:name="_Toc61119631"/>
      <w:bookmarkStart w:id="403" w:name="_Toc67923822"/>
      <w:bookmarkStart w:id="404" w:name="_CR6_5A_2_1_0_0"/>
      <w:r w:rsidRPr="00165A6E">
        <w:t>6.5A.2.1.0.0</w:t>
      </w:r>
      <w:r w:rsidRPr="00165A6E">
        <w:tab/>
        <w:t>General</w:t>
      </w:r>
      <w:bookmarkEnd w:id="396"/>
      <w:bookmarkEnd w:id="397"/>
      <w:bookmarkEnd w:id="398"/>
      <w:bookmarkEnd w:id="399"/>
      <w:bookmarkEnd w:id="400"/>
      <w:bookmarkEnd w:id="401"/>
      <w:bookmarkEnd w:id="402"/>
      <w:bookmarkEnd w:id="403"/>
    </w:p>
    <w:bookmarkEnd w:id="404"/>
    <w:p w14:paraId="223C7AF3" w14:textId="38015992"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.5.2.1 applies</w:t>
      </w:r>
      <w:r w:rsidRPr="00165A6E">
        <w:rPr>
          <w:rFonts w:eastAsia="Malgun Gothic"/>
        </w:rPr>
        <w:t xml:space="preserve">. Spectral emission mask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05457A8C" w14:textId="77777777" w:rsidR="00D1419F" w:rsidRPr="00165A6E" w:rsidRDefault="00D1419F" w:rsidP="00D1419F">
      <w:bookmarkStart w:id="405"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6" w:name="_Toc52196530"/>
      <w:bookmarkStart w:id="407" w:name="_Toc52197510"/>
      <w:bookmarkStart w:id="408" w:name="_Toc53173233"/>
      <w:bookmarkStart w:id="409" w:name="_Toc53173602"/>
      <w:bookmarkStart w:id="410" w:name="_Toc61118869"/>
      <w:bookmarkStart w:id="411" w:name="_Toc61119251"/>
      <w:bookmarkStart w:id="412" w:name="_Toc61119632"/>
      <w:bookmarkStart w:id="413" w:name="_Toc67923823"/>
      <w:bookmarkStart w:id="414" w:name="_CR6_5A_2_1_0_1"/>
      <w:bookmarkEnd w:id="405"/>
      <w:r w:rsidRPr="00165A6E">
        <w:t>6.5A.2.1.0.1</w:t>
      </w:r>
      <w:r w:rsidRPr="00165A6E">
        <w:tab/>
        <w:t>Spectrum emission mask for intra-band contiguous UL CA</w:t>
      </w:r>
      <w:bookmarkEnd w:id="406"/>
      <w:bookmarkEnd w:id="407"/>
      <w:bookmarkEnd w:id="408"/>
      <w:bookmarkEnd w:id="409"/>
      <w:bookmarkEnd w:id="410"/>
      <w:bookmarkEnd w:id="411"/>
      <w:bookmarkEnd w:id="412"/>
      <w:bookmarkEnd w:id="413"/>
    </w:p>
    <w:bookmarkEnd w:id="414"/>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5" w:name="_CRTable6_5A_2_1_0_11"/>
      <w:r w:rsidRPr="00165A6E">
        <w:t xml:space="preserve">Table </w:t>
      </w:r>
      <w:bookmarkEnd w:id="415"/>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6" w:name="_Toc52196531"/>
      <w:bookmarkStart w:id="417" w:name="_Toc52197511"/>
      <w:bookmarkStart w:id="418" w:name="_Toc53173234"/>
      <w:bookmarkStart w:id="419" w:name="_Toc53173603"/>
      <w:bookmarkStart w:id="420" w:name="_Toc61118870"/>
      <w:bookmarkStart w:id="421" w:name="_Toc61119252"/>
      <w:bookmarkStart w:id="422" w:name="_Toc61119633"/>
      <w:bookmarkStart w:id="423" w:name="_Toc67923824"/>
      <w:bookmarkStart w:id="424" w:name="_CR6_5A_2_1_0_2"/>
      <w:bookmarkStart w:id="425" w:name="_Toc21340916"/>
      <w:bookmarkStart w:id="426" w:name="_Toc29805363"/>
      <w:bookmarkStart w:id="427" w:name="_Toc36456572"/>
      <w:bookmarkStart w:id="428" w:name="_Toc36469670"/>
      <w:bookmarkStart w:id="429" w:name="_Toc37254079"/>
      <w:bookmarkStart w:id="430" w:name="_Toc37322936"/>
      <w:bookmarkStart w:id="431" w:name="_Toc37324342"/>
      <w:bookmarkStart w:id="432" w:name="_Toc45889865"/>
      <w:r w:rsidRPr="00165A6E">
        <w:t>6.5A.2.1.0.2</w:t>
      </w:r>
      <w:r w:rsidRPr="00165A6E">
        <w:tab/>
        <w:t>Spectrum emission mask for intra-band non-contiguous UL CA</w:t>
      </w:r>
      <w:bookmarkEnd w:id="416"/>
      <w:bookmarkEnd w:id="417"/>
      <w:bookmarkEnd w:id="418"/>
      <w:bookmarkEnd w:id="419"/>
      <w:bookmarkEnd w:id="420"/>
      <w:bookmarkEnd w:id="421"/>
      <w:bookmarkEnd w:id="422"/>
      <w:bookmarkEnd w:id="423"/>
    </w:p>
    <w:bookmarkEnd w:id="424"/>
    <w:p w14:paraId="78E402BF" w14:textId="39E76F15" w:rsidR="0032234A" w:rsidRPr="00165A6E" w:rsidRDefault="00B8650D" w:rsidP="00D15F21">
      <w:pPr>
        <w:pStyle w:val="B1"/>
      </w:pPr>
      <w:r w:rsidRPr="00165A6E">
        <w:rPr>
          <w:lang w:eastAsia="zh-CN"/>
        </w:rPr>
        <w:t>TBD</w:t>
      </w:r>
      <w:bookmarkEnd w:id="425"/>
      <w:bookmarkEnd w:id="426"/>
      <w:bookmarkEnd w:id="427"/>
      <w:bookmarkEnd w:id="428"/>
      <w:bookmarkEnd w:id="429"/>
      <w:bookmarkEnd w:id="430"/>
      <w:bookmarkEnd w:id="431"/>
      <w:bookmarkEnd w:id="432"/>
    </w:p>
    <w:p w14:paraId="5E4A5431" w14:textId="77777777" w:rsidR="0032234A" w:rsidRPr="00165A6E" w:rsidRDefault="0032234A">
      <w:pPr>
        <w:pStyle w:val="Heading5"/>
      </w:pPr>
      <w:bookmarkStart w:id="433" w:name="_Toc21026636"/>
      <w:bookmarkStart w:id="434" w:name="_Toc27743911"/>
      <w:bookmarkStart w:id="435" w:name="_Toc36197084"/>
      <w:bookmarkStart w:id="436" w:name="_Toc36197776"/>
      <w:r w:rsidRPr="00165A6E">
        <w:t>6.5A.2.1.1</w:t>
      </w:r>
      <w:r w:rsidRPr="00165A6E">
        <w:tab/>
        <w:t>Spectrum Emission Mask for CA (2UL CA)</w:t>
      </w:r>
      <w:bookmarkEnd w:id="433"/>
      <w:bookmarkEnd w:id="434"/>
      <w:bookmarkEnd w:id="435"/>
      <w:bookmarkEnd w:id="436"/>
    </w:p>
    <w:p w14:paraId="648CD0E9" w14:textId="6BD200B5" w:rsidR="0032234A" w:rsidRPr="00165A6E" w:rsidRDefault="00D2021D">
      <w:pPr>
        <w:pStyle w:val="EditorsNote"/>
      </w:pPr>
      <w:r>
        <w:t>Editor's note:</w:t>
      </w:r>
      <w:r>
        <w:tab/>
      </w:r>
      <w:r w:rsidR="0032234A" w:rsidRPr="00165A6E">
        <w:t>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66B7585E" w:rsidR="00F4423E" w:rsidRPr="00165A6E" w:rsidRDefault="00C27EAD"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7" w:name="_CR6_5A_2_1_1_1"/>
      <w:r w:rsidRPr="00165A6E">
        <w:t>6.5A.2.1.1.1</w:t>
      </w:r>
      <w:r w:rsidRPr="00165A6E">
        <w:tab/>
        <w:t>Test purpose</w:t>
      </w:r>
    </w:p>
    <w:bookmarkEnd w:id="437"/>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8" w:name="_CR6_5A_2_1_1_2"/>
      <w:r w:rsidRPr="00165A6E">
        <w:t>6.5A.2.1.1.2</w:t>
      </w:r>
      <w:r w:rsidRPr="00165A6E">
        <w:tab/>
        <w:t>Test applicability</w:t>
      </w:r>
    </w:p>
    <w:bookmarkEnd w:id="438"/>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9" w:name="_CR6_5A_2_1_1_3"/>
      <w:r w:rsidRPr="00165A6E">
        <w:t>6.5A.2.1.1.3</w:t>
      </w:r>
      <w:r w:rsidRPr="00165A6E">
        <w:tab/>
        <w:t>Minimum conformance requirements</w:t>
      </w:r>
    </w:p>
    <w:bookmarkEnd w:id="439"/>
    <w:p w14:paraId="09E61EFA" w14:textId="7FD6D407"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5C3F22CD" w14:textId="77777777" w:rsidR="0032234A" w:rsidRPr="00165A6E" w:rsidRDefault="0032234A">
      <w:pPr>
        <w:pStyle w:val="H6"/>
      </w:pPr>
      <w:bookmarkStart w:id="440" w:name="_CR6_5A_2_1_1_4"/>
      <w:r w:rsidRPr="00165A6E">
        <w:t>6.5A.2.1.1.4</w:t>
      </w:r>
      <w:r w:rsidRPr="00165A6E">
        <w:tab/>
        <w:t>Test description</w:t>
      </w:r>
    </w:p>
    <w:p w14:paraId="7D270556" w14:textId="77777777" w:rsidR="0032234A" w:rsidRPr="00165A6E" w:rsidRDefault="0032234A">
      <w:pPr>
        <w:pStyle w:val="H6"/>
      </w:pPr>
      <w:bookmarkStart w:id="441" w:name="_CR6_5A_2_1_1_4_1"/>
      <w:bookmarkEnd w:id="440"/>
      <w:r w:rsidRPr="00165A6E">
        <w:t>6.5A.2.1.1.4.1</w:t>
      </w:r>
      <w:r w:rsidRPr="00165A6E">
        <w:tab/>
        <w:t>Initial condition</w:t>
      </w:r>
    </w:p>
    <w:bookmarkEnd w:id="441"/>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20450C12"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42" w:name="_CRTable6_5A_2_1_1_4_11"/>
      <w:r w:rsidRPr="00165A6E">
        <w:t xml:space="preserve">Table </w:t>
      </w:r>
      <w:bookmarkEnd w:id="442"/>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33BAC5D2" w14:textId="77777777" w:rsidTr="00996B3A">
        <w:tc>
          <w:tcPr>
            <w:tcW w:w="5000" w:type="pct"/>
            <w:gridSpan w:val="7"/>
          </w:tcPr>
          <w:p w14:paraId="4E086941" w14:textId="77777777" w:rsidR="009D685B" w:rsidRPr="00165A6E" w:rsidRDefault="009D685B" w:rsidP="00996B3A">
            <w:pPr>
              <w:pStyle w:val="TAH"/>
            </w:pPr>
            <w:r w:rsidRPr="00165A6E">
              <w:t>Default Conditions</w:t>
            </w:r>
          </w:p>
        </w:tc>
      </w:tr>
      <w:tr w:rsidR="009D685B" w:rsidRPr="00165A6E" w14:paraId="1BECB337" w14:textId="77777777" w:rsidTr="00996B3A">
        <w:tc>
          <w:tcPr>
            <w:tcW w:w="2475" w:type="pct"/>
            <w:gridSpan w:val="4"/>
          </w:tcPr>
          <w:p w14:paraId="1F43CFA6" w14:textId="7E6A4A03"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996B3A">
        <w:tc>
          <w:tcPr>
            <w:tcW w:w="2475" w:type="pct"/>
            <w:gridSpan w:val="4"/>
          </w:tcPr>
          <w:p w14:paraId="62A3FE86" w14:textId="5822CED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996B3A">
        <w:tc>
          <w:tcPr>
            <w:tcW w:w="2475" w:type="pct"/>
            <w:gridSpan w:val="4"/>
          </w:tcPr>
          <w:p w14:paraId="2D10DE50" w14:textId="1CB9C80B"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996B3A">
        <w:tc>
          <w:tcPr>
            <w:tcW w:w="2475" w:type="pct"/>
            <w:gridSpan w:val="4"/>
          </w:tcPr>
          <w:p w14:paraId="4A0F2842" w14:textId="77777777" w:rsidR="009D685B" w:rsidRPr="00165A6E" w:rsidRDefault="009D685B" w:rsidP="00996B3A">
            <w:pPr>
              <w:pStyle w:val="TAL"/>
            </w:pPr>
            <w:r w:rsidRPr="00165A6E">
              <w:t>Test SCS as specified in Table 5.3.5-1.</w:t>
            </w:r>
          </w:p>
        </w:tc>
        <w:tc>
          <w:tcPr>
            <w:tcW w:w="2525"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tcPr>
          <w:p w14:paraId="21532085" w14:textId="77777777" w:rsidR="009D685B" w:rsidRPr="00165A6E" w:rsidRDefault="009D685B" w:rsidP="00996B3A">
            <w:pPr>
              <w:pStyle w:val="TAH"/>
            </w:pPr>
            <w:r w:rsidRPr="00165A6E">
              <w:t>Test Parameters</w:t>
            </w:r>
          </w:p>
        </w:tc>
      </w:tr>
      <w:tr w:rsidR="009D685B" w:rsidRPr="00165A6E" w14:paraId="27E6B7AF" w14:textId="77777777" w:rsidTr="00996B3A">
        <w:tc>
          <w:tcPr>
            <w:tcW w:w="349" w:type="pct"/>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7" w:type="pct"/>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50" w:type="pct"/>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0" w:type="pct"/>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29FF5039" w14:textId="77777777" w:rsidTr="00996B3A">
        <w:tc>
          <w:tcPr>
            <w:tcW w:w="349" w:type="pct"/>
            <w:vMerge w:val="restart"/>
            <w:vAlign w:val="center"/>
          </w:tcPr>
          <w:p w14:paraId="59218C17" w14:textId="610B0D9E" w:rsidR="009D685B" w:rsidRPr="00165A6E" w:rsidRDefault="009D685B" w:rsidP="00996B3A">
            <w:pPr>
              <w:pStyle w:val="TAC"/>
              <w:rPr>
                <w:lang w:eastAsia="ko-KR"/>
              </w:rPr>
            </w:pPr>
            <w:r w:rsidRPr="00165A6E">
              <w:rPr>
                <w:lang w:eastAsia="ko-KR"/>
              </w:rPr>
              <w:t>1</w:t>
            </w:r>
            <w:r w:rsidR="00F4423E" w:rsidRPr="00165A6E">
              <w:rPr>
                <w:lang w:eastAsia="ko-KR"/>
              </w:rPr>
              <w:t xml:space="preserve"> </w:t>
            </w:r>
          </w:p>
        </w:tc>
        <w:tc>
          <w:tcPr>
            <w:tcW w:w="557" w:type="pct"/>
            <w:vAlign w:val="center"/>
          </w:tcPr>
          <w:p w14:paraId="77082E30" w14:textId="77777777" w:rsidR="009D685B" w:rsidRPr="00165A6E" w:rsidRDefault="009D685B" w:rsidP="00996B3A">
            <w:pPr>
              <w:pStyle w:val="TAC"/>
              <w:rPr>
                <w:lang w:eastAsia="ko-KR"/>
              </w:rPr>
            </w:pPr>
            <w:r w:rsidRPr="00165A6E">
              <w:rPr>
                <w:lang w:eastAsia="ko-KR"/>
              </w:rPr>
              <w:t>PCC</w:t>
            </w:r>
          </w:p>
        </w:tc>
        <w:tc>
          <w:tcPr>
            <w:tcW w:w="822" w:type="pct"/>
            <w:vMerge w:val="restart"/>
            <w:vAlign w:val="center"/>
          </w:tcPr>
          <w:p w14:paraId="0FE0CD7E" w14:textId="77777777" w:rsidR="009D685B" w:rsidRPr="00165A6E" w:rsidRDefault="009D685B" w:rsidP="00996B3A">
            <w:pPr>
              <w:pStyle w:val="TAC"/>
              <w:rPr>
                <w:lang w:eastAsia="ko-KR"/>
              </w:rPr>
            </w:pPr>
            <w:r w:rsidRPr="00165A6E">
              <w:rPr>
                <w:lang w:eastAsia="ko-KR"/>
              </w:rPr>
              <w:t>Default</w:t>
            </w:r>
          </w:p>
        </w:tc>
        <w:tc>
          <w:tcPr>
            <w:tcW w:w="747" w:type="pct"/>
            <w:vMerge w:val="restart"/>
            <w:vAlign w:val="center"/>
          </w:tcPr>
          <w:p w14:paraId="3E381D89" w14:textId="77777777" w:rsidR="009D685B" w:rsidRPr="00165A6E" w:rsidRDefault="009D685B" w:rsidP="00996B3A">
            <w:pPr>
              <w:pStyle w:val="TAC"/>
              <w:rPr>
                <w:lang w:eastAsia="ko-KR"/>
              </w:rPr>
            </w:pPr>
            <w:r w:rsidRPr="00165A6E">
              <w:rPr>
                <w:lang w:eastAsia="ko-KR"/>
              </w:rPr>
              <w:t>Default</w:t>
            </w:r>
          </w:p>
        </w:tc>
        <w:tc>
          <w:tcPr>
            <w:tcW w:w="750" w:type="pct"/>
            <w:vMerge w:val="restart"/>
            <w:vAlign w:val="center"/>
          </w:tcPr>
          <w:p w14:paraId="09D1E48B" w14:textId="6822F3EB" w:rsidR="009D685B" w:rsidRPr="00165A6E" w:rsidRDefault="00B8650D" w:rsidP="00996B3A">
            <w:pPr>
              <w:pStyle w:val="TAC"/>
              <w:rPr>
                <w:lang w:eastAsia="ko-KR"/>
              </w:rPr>
            </w:pPr>
            <w:r w:rsidRPr="00165A6E">
              <w:rPr>
                <w:lang w:eastAsia="ko-KR"/>
              </w:rPr>
              <w:t>-</w:t>
            </w:r>
          </w:p>
        </w:tc>
        <w:tc>
          <w:tcPr>
            <w:tcW w:w="895" w:type="pct"/>
            <w:vAlign w:val="center"/>
          </w:tcPr>
          <w:p w14:paraId="54395ED1" w14:textId="77777777" w:rsidR="009D685B" w:rsidRPr="00165A6E" w:rsidRDefault="009D685B" w:rsidP="00734697">
            <w:pPr>
              <w:pStyle w:val="TAC"/>
              <w:rPr>
                <w:lang w:eastAsia="ko-KR"/>
              </w:rPr>
            </w:pPr>
            <w:r w:rsidRPr="00165A6E">
              <w:rPr>
                <w:lang w:eastAsia="ko-KR"/>
              </w:rPr>
              <w:t>DFT-s</w:t>
            </w:r>
            <w:r w:rsidRPr="00165A6E">
              <w:t>-OFDM PI/2 BPSK</w:t>
            </w:r>
          </w:p>
        </w:tc>
        <w:tc>
          <w:tcPr>
            <w:tcW w:w="880" w:type="pct"/>
            <w:vAlign w:val="center"/>
          </w:tcPr>
          <w:p w14:paraId="453CA0D3" w14:textId="77777777" w:rsidR="00CB170B" w:rsidRPr="00165A6E" w:rsidRDefault="009D685B" w:rsidP="00CB170B">
            <w:pPr>
              <w:pStyle w:val="TAC"/>
            </w:pPr>
            <w:r w:rsidRPr="00165A6E">
              <w:t>Outer_1RB_Left</w:t>
            </w:r>
            <w:r w:rsidR="00CB170B" w:rsidRPr="00165A6E">
              <w:t xml:space="preserve"> (Note 2)</w:t>
            </w:r>
          </w:p>
          <w:p w14:paraId="37F76C37" w14:textId="41F28742" w:rsidR="009D685B" w:rsidRPr="00165A6E" w:rsidRDefault="00CB170B" w:rsidP="00CB170B">
            <w:pPr>
              <w:pStyle w:val="TAC"/>
              <w:rPr>
                <w:b/>
                <w:lang w:eastAsia="ko-KR"/>
              </w:rPr>
            </w:pPr>
            <w:r w:rsidRPr="00165A6E">
              <w:t>Outer_3RB_Left (Note 3)</w:t>
            </w:r>
          </w:p>
        </w:tc>
      </w:tr>
      <w:tr w:rsidR="009D685B" w:rsidRPr="00165A6E" w14:paraId="38842F2A" w14:textId="77777777" w:rsidTr="00996B3A">
        <w:tc>
          <w:tcPr>
            <w:tcW w:w="349" w:type="pct"/>
            <w:vMerge/>
            <w:vAlign w:val="center"/>
          </w:tcPr>
          <w:p w14:paraId="42B5772B" w14:textId="77777777" w:rsidR="009D685B" w:rsidRPr="00165A6E" w:rsidRDefault="009D685B" w:rsidP="00996B3A">
            <w:pPr>
              <w:pStyle w:val="TAC"/>
              <w:rPr>
                <w:lang w:eastAsia="ko-KR"/>
              </w:rPr>
            </w:pPr>
          </w:p>
        </w:tc>
        <w:tc>
          <w:tcPr>
            <w:tcW w:w="557" w:type="pct"/>
            <w:vAlign w:val="center"/>
          </w:tcPr>
          <w:p w14:paraId="46A98C01"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716CE4F7" w14:textId="77777777" w:rsidR="009D685B" w:rsidRPr="00165A6E" w:rsidRDefault="009D685B" w:rsidP="00996B3A">
            <w:pPr>
              <w:pStyle w:val="TAC"/>
              <w:rPr>
                <w:lang w:eastAsia="ko-KR"/>
              </w:rPr>
            </w:pPr>
          </w:p>
        </w:tc>
        <w:tc>
          <w:tcPr>
            <w:tcW w:w="747" w:type="pct"/>
            <w:vMerge/>
            <w:vAlign w:val="center"/>
          </w:tcPr>
          <w:p w14:paraId="7998D96E" w14:textId="77777777" w:rsidR="009D685B" w:rsidRPr="00165A6E" w:rsidRDefault="009D685B" w:rsidP="00996B3A">
            <w:pPr>
              <w:pStyle w:val="TAC"/>
              <w:rPr>
                <w:lang w:eastAsia="ko-KR"/>
              </w:rPr>
            </w:pPr>
          </w:p>
        </w:tc>
        <w:tc>
          <w:tcPr>
            <w:tcW w:w="750" w:type="pct"/>
            <w:vMerge/>
            <w:vAlign w:val="center"/>
          </w:tcPr>
          <w:p w14:paraId="77DA3AFB" w14:textId="77777777" w:rsidR="009D685B" w:rsidRPr="00165A6E" w:rsidRDefault="009D685B" w:rsidP="00996B3A">
            <w:pPr>
              <w:pStyle w:val="TAC"/>
              <w:rPr>
                <w:lang w:eastAsia="ko-KR"/>
              </w:rPr>
            </w:pPr>
          </w:p>
        </w:tc>
        <w:tc>
          <w:tcPr>
            <w:tcW w:w="895" w:type="pct"/>
            <w:vAlign w:val="center"/>
          </w:tcPr>
          <w:p w14:paraId="0A15B04A"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vAlign w:val="center"/>
          </w:tcPr>
          <w:p w14:paraId="66FAEB6F" w14:textId="77777777" w:rsidR="00CB170B" w:rsidRPr="00165A6E" w:rsidRDefault="009D685B" w:rsidP="00CB170B">
            <w:pPr>
              <w:pStyle w:val="TAC"/>
            </w:pPr>
            <w:r w:rsidRPr="00165A6E">
              <w:t>Outer_1RB_Left</w:t>
            </w:r>
            <w:r w:rsidR="00CB170B" w:rsidRPr="00165A6E">
              <w:t xml:space="preserve"> (Note 2)</w:t>
            </w:r>
          </w:p>
          <w:p w14:paraId="7D18B928" w14:textId="4326E8F3" w:rsidR="009D685B" w:rsidRPr="00165A6E" w:rsidRDefault="00CB170B" w:rsidP="00CB170B">
            <w:pPr>
              <w:pStyle w:val="TAC"/>
              <w:rPr>
                <w:lang w:eastAsia="ko-KR"/>
              </w:rPr>
            </w:pPr>
            <w:r w:rsidRPr="00165A6E">
              <w:t>Outer_3RB_Left (Note 3)</w:t>
            </w:r>
          </w:p>
        </w:tc>
      </w:tr>
      <w:tr w:rsidR="009D685B" w:rsidRPr="00165A6E" w14:paraId="0D344595" w14:textId="77777777" w:rsidTr="00996B3A">
        <w:tc>
          <w:tcPr>
            <w:tcW w:w="349" w:type="pct"/>
            <w:vMerge w:val="restart"/>
            <w:vAlign w:val="center"/>
          </w:tcPr>
          <w:p w14:paraId="42122D02" w14:textId="001640B1" w:rsidR="009D685B" w:rsidRPr="00165A6E" w:rsidRDefault="009D685B" w:rsidP="00996B3A">
            <w:pPr>
              <w:pStyle w:val="TAC"/>
              <w:rPr>
                <w:lang w:eastAsia="ko-KR"/>
              </w:rPr>
            </w:pPr>
            <w:r w:rsidRPr="00165A6E">
              <w:rPr>
                <w:lang w:eastAsia="ko-KR"/>
              </w:rPr>
              <w:t>2</w:t>
            </w:r>
            <w:r w:rsidR="00F4423E" w:rsidRPr="00165A6E">
              <w:rPr>
                <w:lang w:eastAsia="ko-KR"/>
              </w:rPr>
              <w:t xml:space="preserve"> </w:t>
            </w:r>
          </w:p>
        </w:tc>
        <w:tc>
          <w:tcPr>
            <w:tcW w:w="557" w:type="pct"/>
            <w:vAlign w:val="center"/>
          </w:tcPr>
          <w:p w14:paraId="4E557BE5"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407ED5AF" w14:textId="77777777" w:rsidR="009D685B" w:rsidRPr="00165A6E" w:rsidRDefault="009D685B" w:rsidP="00996B3A">
            <w:pPr>
              <w:pStyle w:val="TAC"/>
              <w:rPr>
                <w:lang w:eastAsia="ko-KR"/>
              </w:rPr>
            </w:pPr>
          </w:p>
        </w:tc>
        <w:tc>
          <w:tcPr>
            <w:tcW w:w="747" w:type="pct"/>
            <w:vMerge/>
            <w:vAlign w:val="center"/>
          </w:tcPr>
          <w:p w14:paraId="5CD87E14" w14:textId="77777777" w:rsidR="009D685B" w:rsidRPr="00165A6E" w:rsidRDefault="009D685B" w:rsidP="00996B3A">
            <w:pPr>
              <w:pStyle w:val="TAC"/>
              <w:rPr>
                <w:lang w:eastAsia="ko-KR"/>
              </w:rPr>
            </w:pPr>
          </w:p>
        </w:tc>
        <w:tc>
          <w:tcPr>
            <w:tcW w:w="750" w:type="pct"/>
            <w:vMerge/>
            <w:vAlign w:val="center"/>
          </w:tcPr>
          <w:p w14:paraId="7869A77E" w14:textId="77777777" w:rsidR="009D685B" w:rsidRPr="00165A6E" w:rsidRDefault="009D685B" w:rsidP="00996B3A">
            <w:pPr>
              <w:pStyle w:val="TAC"/>
              <w:rPr>
                <w:lang w:eastAsia="ko-KR"/>
              </w:rPr>
            </w:pPr>
          </w:p>
        </w:tc>
        <w:tc>
          <w:tcPr>
            <w:tcW w:w="895" w:type="pct"/>
            <w:vAlign w:val="center"/>
          </w:tcPr>
          <w:p w14:paraId="084B9200"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2C3ADACC" w14:textId="77777777" w:rsidR="00CB170B" w:rsidRPr="00165A6E" w:rsidRDefault="009D685B" w:rsidP="00CB170B">
            <w:pPr>
              <w:pStyle w:val="TAC"/>
            </w:pPr>
            <w:r w:rsidRPr="00165A6E">
              <w:t>Outer_1RB_Right</w:t>
            </w:r>
            <w:r w:rsidR="00CB170B" w:rsidRPr="00165A6E">
              <w:t xml:space="preserve"> (Note 2)</w:t>
            </w:r>
          </w:p>
          <w:p w14:paraId="562CBBFA" w14:textId="68E88F2F" w:rsidR="009D685B" w:rsidRPr="00165A6E" w:rsidRDefault="00CB170B" w:rsidP="00CB170B">
            <w:pPr>
              <w:pStyle w:val="TAC"/>
            </w:pPr>
            <w:r w:rsidRPr="00165A6E">
              <w:t>Outer_3RB_Right (Note 3)</w:t>
            </w:r>
          </w:p>
        </w:tc>
      </w:tr>
      <w:tr w:rsidR="009D685B" w:rsidRPr="00165A6E" w14:paraId="6F094FBC" w14:textId="77777777" w:rsidTr="00996B3A">
        <w:tc>
          <w:tcPr>
            <w:tcW w:w="349" w:type="pct"/>
            <w:vMerge/>
            <w:vAlign w:val="center"/>
          </w:tcPr>
          <w:p w14:paraId="295E1DDA" w14:textId="77777777" w:rsidR="009D685B" w:rsidRPr="00165A6E" w:rsidRDefault="009D685B" w:rsidP="00996B3A">
            <w:pPr>
              <w:pStyle w:val="TAC"/>
              <w:rPr>
                <w:lang w:eastAsia="ko-KR"/>
              </w:rPr>
            </w:pPr>
          </w:p>
        </w:tc>
        <w:tc>
          <w:tcPr>
            <w:tcW w:w="557" w:type="pct"/>
            <w:vAlign w:val="center"/>
          </w:tcPr>
          <w:p w14:paraId="1AABFAE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2C641EB" w14:textId="77777777" w:rsidR="009D685B" w:rsidRPr="00165A6E" w:rsidRDefault="009D685B" w:rsidP="00996B3A">
            <w:pPr>
              <w:pStyle w:val="TAC"/>
              <w:rPr>
                <w:lang w:eastAsia="ko-KR"/>
              </w:rPr>
            </w:pPr>
          </w:p>
        </w:tc>
        <w:tc>
          <w:tcPr>
            <w:tcW w:w="747" w:type="pct"/>
            <w:vMerge/>
            <w:vAlign w:val="center"/>
          </w:tcPr>
          <w:p w14:paraId="1ADBBCD3" w14:textId="77777777" w:rsidR="009D685B" w:rsidRPr="00165A6E" w:rsidRDefault="009D685B" w:rsidP="00996B3A">
            <w:pPr>
              <w:pStyle w:val="TAC"/>
              <w:rPr>
                <w:lang w:eastAsia="ko-KR"/>
              </w:rPr>
            </w:pPr>
          </w:p>
        </w:tc>
        <w:tc>
          <w:tcPr>
            <w:tcW w:w="750" w:type="pct"/>
            <w:vMerge/>
            <w:vAlign w:val="center"/>
          </w:tcPr>
          <w:p w14:paraId="7AE7A611" w14:textId="77777777" w:rsidR="009D685B" w:rsidRPr="00165A6E" w:rsidRDefault="009D685B" w:rsidP="00996B3A">
            <w:pPr>
              <w:pStyle w:val="TAC"/>
              <w:rPr>
                <w:lang w:eastAsia="ko-KR"/>
              </w:rPr>
            </w:pPr>
          </w:p>
        </w:tc>
        <w:tc>
          <w:tcPr>
            <w:tcW w:w="895" w:type="pct"/>
            <w:vAlign w:val="center"/>
          </w:tcPr>
          <w:p w14:paraId="23DADBF4"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459CC998" w14:textId="77777777" w:rsidR="00CB170B" w:rsidRPr="00165A6E" w:rsidRDefault="009D685B" w:rsidP="00CB170B">
            <w:pPr>
              <w:pStyle w:val="TAC"/>
            </w:pPr>
            <w:r w:rsidRPr="00165A6E">
              <w:t>Outer_1RB_Right</w:t>
            </w:r>
            <w:r w:rsidR="00CB170B" w:rsidRPr="00165A6E">
              <w:t xml:space="preserve"> (Note 2)</w:t>
            </w:r>
          </w:p>
          <w:p w14:paraId="1E34EA32" w14:textId="2AEE986C" w:rsidR="009D685B" w:rsidRPr="00165A6E" w:rsidRDefault="00CB170B" w:rsidP="00CB170B">
            <w:pPr>
              <w:pStyle w:val="TAC"/>
            </w:pPr>
            <w:r w:rsidRPr="00165A6E">
              <w:t>Outer_3RB_Right (Note 3)</w:t>
            </w:r>
          </w:p>
        </w:tc>
      </w:tr>
      <w:tr w:rsidR="009D685B" w:rsidRPr="00165A6E" w14:paraId="0193FCE9" w14:textId="77777777" w:rsidTr="00996B3A">
        <w:tc>
          <w:tcPr>
            <w:tcW w:w="349" w:type="pct"/>
            <w:vMerge w:val="restart"/>
            <w:vAlign w:val="center"/>
          </w:tcPr>
          <w:p w14:paraId="5344DBC0" w14:textId="77777777" w:rsidR="009D685B" w:rsidRPr="00165A6E" w:rsidRDefault="009D685B" w:rsidP="00996B3A">
            <w:pPr>
              <w:pStyle w:val="TAC"/>
              <w:rPr>
                <w:lang w:eastAsia="ko-KR"/>
              </w:rPr>
            </w:pPr>
            <w:r w:rsidRPr="00165A6E">
              <w:rPr>
                <w:lang w:eastAsia="ko-KR"/>
              </w:rPr>
              <w:t>3</w:t>
            </w:r>
          </w:p>
        </w:tc>
        <w:tc>
          <w:tcPr>
            <w:tcW w:w="557" w:type="pct"/>
            <w:vAlign w:val="center"/>
          </w:tcPr>
          <w:p w14:paraId="13AF49B7"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46ABB9B6" w14:textId="77777777" w:rsidR="009D685B" w:rsidRPr="00165A6E" w:rsidRDefault="009D685B" w:rsidP="00996B3A">
            <w:pPr>
              <w:pStyle w:val="TAC"/>
              <w:rPr>
                <w:lang w:eastAsia="ko-KR"/>
              </w:rPr>
            </w:pPr>
          </w:p>
        </w:tc>
        <w:tc>
          <w:tcPr>
            <w:tcW w:w="747" w:type="pct"/>
            <w:vMerge/>
            <w:vAlign w:val="center"/>
          </w:tcPr>
          <w:p w14:paraId="450058DA" w14:textId="77777777" w:rsidR="009D685B" w:rsidRPr="00165A6E" w:rsidRDefault="009D685B" w:rsidP="00996B3A">
            <w:pPr>
              <w:pStyle w:val="TAC"/>
              <w:rPr>
                <w:lang w:eastAsia="ko-KR"/>
              </w:rPr>
            </w:pPr>
          </w:p>
        </w:tc>
        <w:tc>
          <w:tcPr>
            <w:tcW w:w="750" w:type="pct"/>
            <w:vMerge/>
            <w:vAlign w:val="center"/>
          </w:tcPr>
          <w:p w14:paraId="395D85F4" w14:textId="77777777" w:rsidR="009D685B" w:rsidRPr="00165A6E" w:rsidRDefault="009D685B" w:rsidP="00996B3A">
            <w:pPr>
              <w:pStyle w:val="TAC"/>
              <w:rPr>
                <w:lang w:eastAsia="ko-KR"/>
              </w:rPr>
            </w:pPr>
          </w:p>
        </w:tc>
        <w:tc>
          <w:tcPr>
            <w:tcW w:w="895" w:type="pct"/>
            <w:vAlign w:val="center"/>
          </w:tcPr>
          <w:p w14:paraId="53E8A48D"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1EFD96EE" w14:textId="77777777" w:rsidR="009D685B" w:rsidRPr="00165A6E" w:rsidRDefault="009D685B" w:rsidP="00996B3A">
            <w:pPr>
              <w:pStyle w:val="TAC"/>
            </w:pPr>
            <w:r w:rsidRPr="00165A6E">
              <w:t>Outer_Full</w:t>
            </w:r>
          </w:p>
        </w:tc>
      </w:tr>
      <w:tr w:rsidR="009D685B" w:rsidRPr="00165A6E" w14:paraId="45E3769A" w14:textId="77777777" w:rsidTr="00996B3A">
        <w:tc>
          <w:tcPr>
            <w:tcW w:w="349" w:type="pct"/>
            <w:vMerge/>
            <w:vAlign w:val="center"/>
          </w:tcPr>
          <w:p w14:paraId="255A1EF5" w14:textId="77777777" w:rsidR="009D685B" w:rsidRPr="00165A6E" w:rsidRDefault="009D685B" w:rsidP="00996B3A">
            <w:pPr>
              <w:pStyle w:val="TAC"/>
              <w:rPr>
                <w:lang w:eastAsia="ko-KR"/>
              </w:rPr>
            </w:pPr>
          </w:p>
        </w:tc>
        <w:tc>
          <w:tcPr>
            <w:tcW w:w="557" w:type="pct"/>
            <w:vAlign w:val="center"/>
          </w:tcPr>
          <w:p w14:paraId="0D626C35"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13DDEC02" w14:textId="77777777" w:rsidR="009D685B" w:rsidRPr="00165A6E" w:rsidRDefault="009D685B" w:rsidP="00996B3A">
            <w:pPr>
              <w:pStyle w:val="TAC"/>
              <w:rPr>
                <w:lang w:eastAsia="ko-KR"/>
              </w:rPr>
            </w:pPr>
          </w:p>
        </w:tc>
        <w:tc>
          <w:tcPr>
            <w:tcW w:w="747" w:type="pct"/>
            <w:vMerge/>
            <w:vAlign w:val="center"/>
          </w:tcPr>
          <w:p w14:paraId="43B3D424" w14:textId="77777777" w:rsidR="009D685B" w:rsidRPr="00165A6E" w:rsidRDefault="009D685B" w:rsidP="00996B3A">
            <w:pPr>
              <w:pStyle w:val="TAC"/>
              <w:rPr>
                <w:lang w:eastAsia="ko-KR"/>
              </w:rPr>
            </w:pPr>
          </w:p>
        </w:tc>
        <w:tc>
          <w:tcPr>
            <w:tcW w:w="750" w:type="pct"/>
            <w:vMerge/>
            <w:vAlign w:val="center"/>
          </w:tcPr>
          <w:p w14:paraId="64DE4F3E" w14:textId="77777777" w:rsidR="009D685B" w:rsidRPr="00165A6E" w:rsidRDefault="009D685B" w:rsidP="00996B3A">
            <w:pPr>
              <w:pStyle w:val="TAC"/>
              <w:rPr>
                <w:lang w:eastAsia="ko-KR"/>
              </w:rPr>
            </w:pPr>
          </w:p>
        </w:tc>
        <w:tc>
          <w:tcPr>
            <w:tcW w:w="895" w:type="pct"/>
            <w:vAlign w:val="center"/>
          </w:tcPr>
          <w:p w14:paraId="3F92DDBB"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00513178" w14:textId="77777777" w:rsidR="009D685B" w:rsidRPr="00165A6E" w:rsidRDefault="009D685B" w:rsidP="00996B3A">
            <w:pPr>
              <w:pStyle w:val="TAC"/>
            </w:pPr>
            <w:r w:rsidRPr="00165A6E">
              <w:t>Outer_Full</w:t>
            </w:r>
          </w:p>
        </w:tc>
      </w:tr>
      <w:tr w:rsidR="009D685B" w:rsidRPr="00165A6E" w14:paraId="001F922A" w14:textId="77777777" w:rsidTr="00996B3A">
        <w:tc>
          <w:tcPr>
            <w:tcW w:w="349" w:type="pct"/>
            <w:vMerge w:val="restart"/>
            <w:vAlign w:val="center"/>
          </w:tcPr>
          <w:p w14:paraId="4249B9A7" w14:textId="70BC750E" w:rsidR="009D685B" w:rsidRPr="00165A6E" w:rsidRDefault="009D685B" w:rsidP="00996B3A">
            <w:pPr>
              <w:pStyle w:val="TAC"/>
              <w:rPr>
                <w:lang w:eastAsia="ko-KR"/>
              </w:rPr>
            </w:pPr>
            <w:r w:rsidRPr="00165A6E">
              <w:rPr>
                <w:lang w:eastAsia="ko-KR"/>
              </w:rPr>
              <w:t>4</w:t>
            </w:r>
            <w:r w:rsidR="00F4423E" w:rsidRPr="00165A6E">
              <w:rPr>
                <w:lang w:eastAsia="ko-KR"/>
              </w:rPr>
              <w:t xml:space="preserve"> </w:t>
            </w:r>
          </w:p>
        </w:tc>
        <w:tc>
          <w:tcPr>
            <w:tcW w:w="557" w:type="pct"/>
            <w:vAlign w:val="center"/>
          </w:tcPr>
          <w:p w14:paraId="21641D60"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18C7C052" w14:textId="77777777" w:rsidR="009D685B" w:rsidRPr="00165A6E" w:rsidRDefault="009D685B" w:rsidP="00996B3A">
            <w:pPr>
              <w:pStyle w:val="TAC"/>
              <w:rPr>
                <w:lang w:eastAsia="ko-KR"/>
              </w:rPr>
            </w:pPr>
          </w:p>
        </w:tc>
        <w:tc>
          <w:tcPr>
            <w:tcW w:w="747" w:type="pct"/>
            <w:vMerge/>
            <w:vAlign w:val="center"/>
          </w:tcPr>
          <w:p w14:paraId="4229D877" w14:textId="77777777" w:rsidR="009D685B" w:rsidRPr="00165A6E" w:rsidRDefault="009D685B" w:rsidP="00996B3A">
            <w:pPr>
              <w:pStyle w:val="TAC"/>
              <w:rPr>
                <w:lang w:eastAsia="ko-KR"/>
              </w:rPr>
            </w:pPr>
          </w:p>
        </w:tc>
        <w:tc>
          <w:tcPr>
            <w:tcW w:w="750" w:type="pct"/>
            <w:vMerge/>
            <w:vAlign w:val="center"/>
          </w:tcPr>
          <w:p w14:paraId="5A621C6E" w14:textId="77777777" w:rsidR="009D685B" w:rsidRPr="00165A6E" w:rsidRDefault="009D685B" w:rsidP="00996B3A">
            <w:pPr>
              <w:pStyle w:val="TAC"/>
              <w:rPr>
                <w:lang w:eastAsia="ko-KR"/>
              </w:rPr>
            </w:pPr>
          </w:p>
        </w:tc>
        <w:tc>
          <w:tcPr>
            <w:tcW w:w="895" w:type="pct"/>
            <w:vAlign w:val="center"/>
          </w:tcPr>
          <w:p w14:paraId="00E98194"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3438DE2A" w14:textId="77777777" w:rsidR="00CB170B" w:rsidRPr="00165A6E" w:rsidRDefault="009D685B" w:rsidP="00CB170B">
            <w:pPr>
              <w:pStyle w:val="TAC"/>
            </w:pPr>
            <w:r w:rsidRPr="00165A6E">
              <w:t>Outer_1RB_Left</w:t>
            </w:r>
            <w:r w:rsidR="00CB170B" w:rsidRPr="00165A6E">
              <w:t xml:space="preserve"> (Note 2)</w:t>
            </w:r>
          </w:p>
          <w:p w14:paraId="191CC789" w14:textId="04AFBE10" w:rsidR="009D685B" w:rsidRPr="00165A6E" w:rsidRDefault="00CB170B" w:rsidP="00CB170B">
            <w:pPr>
              <w:pStyle w:val="TAC"/>
            </w:pPr>
            <w:r w:rsidRPr="00165A6E">
              <w:t>Outer_2RB_Left (Note 3)</w:t>
            </w:r>
          </w:p>
        </w:tc>
      </w:tr>
      <w:tr w:rsidR="009D685B" w:rsidRPr="00165A6E" w14:paraId="7422502D" w14:textId="77777777" w:rsidTr="00996B3A">
        <w:tc>
          <w:tcPr>
            <w:tcW w:w="349" w:type="pct"/>
            <w:vMerge/>
            <w:vAlign w:val="center"/>
          </w:tcPr>
          <w:p w14:paraId="5637077F" w14:textId="77777777" w:rsidR="009D685B" w:rsidRPr="00165A6E" w:rsidRDefault="009D685B" w:rsidP="00996B3A">
            <w:pPr>
              <w:pStyle w:val="TAC"/>
              <w:rPr>
                <w:lang w:eastAsia="ko-KR"/>
              </w:rPr>
            </w:pPr>
          </w:p>
        </w:tc>
        <w:tc>
          <w:tcPr>
            <w:tcW w:w="557" w:type="pct"/>
            <w:vAlign w:val="center"/>
          </w:tcPr>
          <w:p w14:paraId="1827781B"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D376FA3" w14:textId="77777777" w:rsidR="009D685B" w:rsidRPr="00165A6E" w:rsidRDefault="009D685B" w:rsidP="00996B3A">
            <w:pPr>
              <w:pStyle w:val="TAC"/>
              <w:rPr>
                <w:lang w:eastAsia="ko-KR"/>
              </w:rPr>
            </w:pPr>
          </w:p>
        </w:tc>
        <w:tc>
          <w:tcPr>
            <w:tcW w:w="747" w:type="pct"/>
            <w:vMerge/>
            <w:vAlign w:val="center"/>
          </w:tcPr>
          <w:p w14:paraId="12C2932A" w14:textId="77777777" w:rsidR="009D685B" w:rsidRPr="00165A6E" w:rsidRDefault="009D685B" w:rsidP="00996B3A">
            <w:pPr>
              <w:pStyle w:val="TAC"/>
              <w:rPr>
                <w:lang w:eastAsia="ko-KR"/>
              </w:rPr>
            </w:pPr>
          </w:p>
        </w:tc>
        <w:tc>
          <w:tcPr>
            <w:tcW w:w="750" w:type="pct"/>
            <w:vMerge/>
            <w:vAlign w:val="center"/>
          </w:tcPr>
          <w:p w14:paraId="4D9468A8" w14:textId="77777777" w:rsidR="009D685B" w:rsidRPr="00165A6E" w:rsidRDefault="009D685B" w:rsidP="00996B3A">
            <w:pPr>
              <w:pStyle w:val="TAC"/>
              <w:rPr>
                <w:lang w:eastAsia="ko-KR"/>
              </w:rPr>
            </w:pPr>
          </w:p>
        </w:tc>
        <w:tc>
          <w:tcPr>
            <w:tcW w:w="895" w:type="pct"/>
          </w:tcPr>
          <w:p w14:paraId="517FC9ED"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E83998D" w14:textId="77777777" w:rsidR="00CB170B" w:rsidRPr="00165A6E" w:rsidRDefault="009D685B" w:rsidP="00CB170B">
            <w:pPr>
              <w:pStyle w:val="TAC"/>
            </w:pPr>
            <w:r w:rsidRPr="00165A6E">
              <w:t>Outer_1RB_Left</w:t>
            </w:r>
            <w:r w:rsidR="00CB170B" w:rsidRPr="00165A6E">
              <w:t xml:space="preserve"> (Note 2)</w:t>
            </w:r>
          </w:p>
          <w:p w14:paraId="2E725B38" w14:textId="09A68234" w:rsidR="009D685B" w:rsidRPr="00165A6E" w:rsidRDefault="00CB170B" w:rsidP="00CB170B">
            <w:pPr>
              <w:pStyle w:val="TAC"/>
            </w:pPr>
            <w:r w:rsidRPr="00165A6E">
              <w:t>Outer_2RB_Left (Note 3)</w:t>
            </w:r>
          </w:p>
        </w:tc>
      </w:tr>
      <w:tr w:rsidR="009D685B" w:rsidRPr="00165A6E" w14:paraId="33C15F35" w14:textId="77777777" w:rsidTr="00996B3A">
        <w:tc>
          <w:tcPr>
            <w:tcW w:w="349" w:type="pct"/>
            <w:vMerge w:val="restart"/>
            <w:vAlign w:val="center"/>
          </w:tcPr>
          <w:p w14:paraId="636AD092" w14:textId="08E3811E" w:rsidR="009D685B" w:rsidRPr="00165A6E" w:rsidRDefault="009D685B" w:rsidP="00996B3A">
            <w:pPr>
              <w:pStyle w:val="TAC"/>
              <w:rPr>
                <w:lang w:eastAsia="ko-KR"/>
              </w:rPr>
            </w:pPr>
            <w:r w:rsidRPr="00165A6E">
              <w:rPr>
                <w:lang w:eastAsia="ko-KR"/>
              </w:rPr>
              <w:t>5</w:t>
            </w:r>
            <w:r w:rsidR="00F4423E" w:rsidRPr="00165A6E">
              <w:rPr>
                <w:lang w:eastAsia="ko-KR"/>
              </w:rPr>
              <w:t xml:space="preserve"> </w:t>
            </w:r>
          </w:p>
        </w:tc>
        <w:tc>
          <w:tcPr>
            <w:tcW w:w="557" w:type="pct"/>
            <w:vAlign w:val="center"/>
          </w:tcPr>
          <w:p w14:paraId="13D0658E"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3CD4BD5F" w14:textId="77777777" w:rsidR="009D685B" w:rsidRPr="00165A6E" w:rsidRDefault="009D685B" w:rsidP="00996B3A">
            <w:pPr>
              <w:pStyle w:val="TAC"/>
              <w:rPr>
                <w:lang w:eastAsia="ko-KR"/>
              </w:rPr>
            </w:pPr>
          </w:p>
        </w:tc>
        <w:tc>
          <w:tcPr>
            <w:tcW w:w="747" w:type="pct"/>
            <w:vMerge/>
            <w:vAlign w:val="center"/>
          </w:tcPr>
          <w:p w14:paraId="4871B59C" w14:textId="77777777" w:rsidR="009D685B" w:rsidRPr="00165A6E" w:rsidRDefault="009D685B" w:rsidP="00996B3A">
            <w:pPr>
              <w:pStyle w:val="TAC"/>
              <w:rPr>
                <w:lang w:eastAsia="ko-KR"/>
              </w:rPr>
            </w:pPr>
          </w:p>
        </w:tc>
        <w:tc>
          <w:tcPr>
            <w:tcW w:w="750" w:type="pct"/>
            <w:vMerge/>
            <w:vAlign w:val="center"/>
          </w:tcPr>
          <w:p w14:paraId="4D51022E" w14:textId="77777777" w:rsidR="009D685B" w:rsidRPr="00165A6E" w:rsidRDefault="009D685B" w:rsidP="00996B3A">
            <w:pPr>
              <w:pStyle w:val="TAC"/>
              <w:rPr>
                <w:lang w:eastAsia="ko-KR"/>
              </w:rPr>
            </w:pPr>
          </w:p>
        </w:tc>
        <w:tc>
          <w:tcPr>
            <w:tcW w:w="895" w:type="pct"/>
          </w:tcPr>
          <w:p w14:paraId="37CD76C1"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0A0AE97E" w14:textId="77777777" w:rsidR="00CB170B" w:rsidRPr="00165A6E" w:rsidRDefault="009D685B" w:rsidP="00CB170B">
            <w:pPr>
              <w:pStyle w:val="TAC"/>
            </w:pPr>
            <w:r w:rsidRPr="00165A6E">
              <w:t>Outer_1RB_Right</w:t>
            </w:r>
            <w:r w:rsidR="00CB170B" w:rsidRPr="00165A6E">
              <w:t xml:space="preserve"> (Note 2)</w:t>
            </w:r>
          </w:p>
          <w:p w14:paraId="60518DFF" w14:textId="5FAC3228" w:rsidR="009D685B" w:rsidRPr="00165A6E" w:rsidRDefault="00CB170B" w:rsidP="00CB170B">
            <w:pPr>
              <w:pStyle w:val="TAC"/>
            </w:pPr>
            <w:r w:rsidRPr="00165A6E">
              <w:t>Outer_2RB_Right (Note 3)</w:t>
            </w:r>
          </w:p>
        </w:tc>
      </w:tr>
      <w:tr w:rsidR="009D685B" w:rsidRPr="00165A6E" w14:paraId="7B3F3B85" w14:textId="77777777" w:rsidTr="00996B3A">
        <w:tc>
          <w:tcPr>
            <w:tcW w:w="349" w:type="pct"/>
            <w:vMerge/>
            <w:vAlign w:val="center"/>
          </w:tcPr>
          <w:p w14:paraId="1C6E397D" w14:textId="77777777" w:rsidR="009D685B" w:rsidRPr="00165A6E" w:rsidRDefault="009D685B" w:rsidP="00996B3A">
            <w:pPr>
              <w:pStyle w:val="TAC"/>
              <w:rPr>
                <w:lang w:eastAsia="ko-KR"/>
              </w:rPr>
            </w:pPr>
          </w:p>
        </w:tc>
        <w:tc>
          <w:tcPr>
            <w:tcW w:w="557" w:type="pct"/>
            <w:vAlign w:val="center"/>
          </w:tcPr>
          <w:p w14:paraId="4BA043F4"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E5BD5C9" w14:textId="77777777" w:rsidR="009D685B" w:rsidRPr="00165A6E" w:rsidRDefault="009D685B" w:rsidP="00996B3A">
            <w:pPr>
              <w:pStyle w:val="TAC"/>
              <w:rPr>
                <w:lang w:eastAsia="ko-KR"/>
              </w:rPr>
            </w:pPr>
          </w:p>
        </w:tc>
        <w:tc>
          <w:tcPr>
            <w:tcW w:w="747" w:type="pct"/>
            <w:vMerge/>
            <w:vAlign w:val="center"/>
          </w:tcPr>
          <w:p w14:paraId="04255A50" w14:textId="77777777" w:rsidR="009D685B" w:rsidRPr="00165A6E" w:rsidRDefault="009D685B" w:rsidP="00996B3A">
            <w:pPr>
              <w:pStyle w:val="TAC"/>
              <w:rPr>
                <w:lang w:eastAsia="ko-KR"/>
              </w:rPr>
            </w:pPr>
          </w:p>
        </w:tc>
        <w:tc>
          <w:tcPr>
            <w:tcW w:w="750" w:type="pct"/>
            <w:vMerge/>
            <w:vAlign w:val="center"/>
          </w:tcPr>
          <w:p w14:paraId="28065DD2" w14:textId="77777777" w:rsidR="009D685B" w:rsidRPr="00165A6E" w:rsidRDefault="009D685B" w:rsidP="00996B3A">
            <w:pPr>
              <w:pStyle w:val="TAC"/>
              <w:rPr>
                <w:lang w:eastAsia="ko-KR"/>
              </w:rPr>
            </w:pPr>
          </w:p>
        </w:tc>
        <w:tc>
          <w:tcPr>
            <w:tcW w:w="895" w:type="pct"/>
          </w:tcPr>
          <w:p w14:paraId="174A01F4"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65D8198D" w14:textId="77777777" w:rsidR="00CB170B" w:rsidRPr="00165A6E" w:rsidRDefault="009D685B" w:rsidP="00CB170B">
            <w:pPr>
              <w:pStyle w:val="TAC"/>
            </w:pPr>
            <w:r w:rsidRPr="00165A6E">
              <w:t>Outer_1RB_Right</w:t>
            </w:r>
            <w:r w:rsidR="00CB170B" w:rsidRPr="00165A6E">
              <w:t xml:space="preserve"> (Note 2)</w:t>
            </w:r>
          </w:p>
          <w:p w14:paraId="0D39BE1E" w14:textId="2E591874" w:rsidR="009D685B" w:rsidRPr="00165A6E" w:rsidRDefault="00CB170B" w:rsidP="00CB170B">
            <w:pPr>
              <w:pStyle w:val="TAC"/>
            </w:pPr>
            <w:r w:rsidRPr="00165A6E">
              <w:t>Outer_2RB_Right (Note 3)</w:t>
            </w:r>
          </w:p>
        </w:tc>
      </w:tr>
      <w:tr w:rsidR="009D685B" w:rsidRPr="00165A6E" w14:paraId="02B97844" w14:textId="77777777" w:rsidTr="00996B3A">
        <w:tc>
          <w:tcPr>
            <w:tcW w:w="349" w:type="pct"/>
            <w:vMerge w:val="restart"/>
            <w:vAlign w:val="center"/>
          </w:tcPr>
          <w:p w14:paraId="43DB471E" w14:textId="77777777" w:rsidR="009D685B" w:rsidRPr="00165A6E" w:rsidRDefault="009D685B" w:rsidP="00996B3A">
            <w:pPr>
              <w:pStyle w:val="TAC"/>
              <w:rPr>
                <w:lang w:eastAsia="ko-KR"/>
              </w:rPr>
            </w:pPr>
            <w:r w:rsidRPr="00165A6E">
              <w:rPr>
                <w:lang w:eastAsia="ko-KR"/>
              </w:rPr>
              <w:t>6</w:t>
            </w:r>
          </w:p>
        </w:tc>
        <w:tc>
          <w:tcPr>
            <w:tcW w:w="557" w:type="pct"/>
            <w:vAlign w:val="center"/>
          </w:tcPr>
          <w:p w14:paraId="4E440FA8"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4197DFE" w14:textId="77777777" w:rsidR="009D685B" w:rsidRPr="00165A6E" w:rsidRDefault="009D685B" w:rsidP="00996B3A">
            <w:pPr>
              <w:pStyle w:val="TAC"/>
              <w:rPr>
                <w:lang w:eastAsia="ko-KR"/>
              </w:rPr>
            </w:pPr>
          </w:p>
        </w:tc>
        <w:tc>
          <w:tcPr>
            <w:tcW w:w="747" w:type="pct"/>
            <w:vMerge/>
            <w:vAlign w:val="center"/>
          </w:tcPr>
          <w:p w14:paraId="01034A93" w14:textId="77777777" w:rsidR="009D685B" w:rsidRPr="00165A6E" w:rsidRDefault="009D685B" w:rsidP="00996B3A">
            <w:pPr>
              <w:pStyle w:val="TAC"/>
              <w:rPr>
                <w:lang w:eastAsia="ko-KR"/>
              </w:rPr>
            </w:pPr>
          </w:p>
        </w:tc>
        <w:tc>
          <w:tcPr>
            <w:tcW w:w="750" w:type="pct"/>
            <w:vMerge/>
            <w:vAlign w:val="center"/>
          </w:tcPr>
          <w:p w14:paraId="76509FF2" w14:textId="77777777" w:rsidR="009D685B" w:rsidRPr="00165A6E" w:rsidRDefault="009D685B" w:rsidP="00996B3A">
            <w:pPr>
              <w:pStyle w:val="TAC"/>
              <w:rPr>
                <w:lang w:eastAsia="ko-KR"/>
              </w:rPr>
            </w:pPr>
          </w:p>
        </w:tc>
        <w:tc>
          <w:tcPr>
            <w:tcW w:w="895" w:type="pct"/>
          </w:tcPr>
          <w:p w14:paraId="0E15101D"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5917D7AA" w14:textId="77777777" w:rsidR="009D685B" w:rsidRPr="00165A6E" w:rsidRDefault="009D685B" w:rsidP="00996B3A">
            <w:pPr>
              <w:pStyle w:val="TAC"/>
            </w:pPr>
            <w:r w:rsidRPr="00165A6E">
              <w:t>Outer_Full</w:t>
            </w:r>
          </w:p>
        </w:tc>
      </w:tr>
      <w:tr w:rsidR="009D685B" w:rsidRPr="00165A6E" w14:paraId="2D9D72D8" w14:textId="77777777" w:rsidTr="00996B3A">
        <w:tc>
          <w:tcPr>
            <w:tcW w:w="349" w:type="pct"/>
            <w:vMerge/>
            <w:vAlign w:val="center"/>
          </w:tcPr>
          <w:p w14:paraId="20478493" w14:textId="77777777" w:rsidR="009D685B" w:rsidRPr="00165A6E" w:rsidRDefault="009D685B" w:rsidP="00996B3A">
            <w:pPr>
              <w:pStyle w:val="TAC"/>
              <w:rPr>
                <w:lang w:eastAsia="ko-KR"/>
              </w:rPr>
            </w:pPr>
          </w:p>
        </w:tc>
        <w:tc>
          <w:tcPr>
            <w:tcW w:w="557" w:type="pct"/>
            <w:vAlign w:val="center"/>
          </w:tcPr>
          <w:p w14:paraId="72B5B3E6"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FC36DC0" w14:textId="77777777" w:rsidR="009D685B" w:rsidRPr="00165A6E" w:rsidRDefault="009D685B" w:rsidP="00996B3A">
            <w:pPr>
              <w:pStyle w:val="TAC"/>
              <w:rPr>
                <w:lang w:eastAsia="ko-KR"/>
              </w:rPr>
            </w:pPr>
          </w:p>
        </w:tc>
        <w:tc>
          <w:tcPr>
            <w:tcW w:w="747" w:type="pct"/>
            <w:vMerge/>
            <w:vAlign w:val="center"/>
          </w:tcPr>
          <w:p w14:paraId="47562781" w14:textId="77777777" w:rsidR="009D685B" w:rsidRPr="00165A6E" w:rsidRDefault="009D685B" w:rsidP="00996B3A">
            <w:pPr>
              <w:pStyle w:val="TAC"/>
              <w:rPr>
                <w:lang w:eastAsia="ko-KR"/>
              </w:rPr>
            </w:pPr>
          </w:p>
        </w:tc>
        <w:tc>
          <w:tcPr>
            <w:tcW w:w="750" w:type="pct"/>
            <w:vMerge/>
            <w:vAlign w:val="center"/>
          </w:tcPr>
          <w:p w14:paraId="4F366803" w14:textId="77777777" w:rsidR="009D685B" w:rsidRPr="00165A6E" w:rsidRDefault="009D685B" w:rsidP="00996B3A">
            <w:pPr>
              <w:pStyle w:val="TAC"/>
              <w:rPr>
                <w:lang w:eastAsia="ko-KR"/>
              </w:rPr>
            </w:pPr>
          </w:p>
        </w:tc>
        <w:tc>
          <w:tcPr>
            <w:tcW w:w="895" w:type="pct"/>
          </w:tcPr>
          <w:p w14:paraId="7541275C"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5F8FE051" w14:textId="77777777" w:rsidR="009D685B" w:rsidRPr="00165A6E" w:rsidRDefault="009D685B" w:rsidP="00996B3A">
            <w:pPr>
              <w:pStyle w:val="TAC"/>
            </w:pPr>
            <w:r w:rsidRPr="00165A6E">
              <w:t>Outer_Full</w:t>
            </w:r>
          </w:p>
        </w:tc>
      </w:tr>
      <w:tr w:rsidR="009D685B" w:rsidRPr="00165A6E" w14:paraId="7926A22A" w14:textId="77777777" w:rsidTr="00996B3A">
        <w:tc>
          <w:tcPr>
            <w:tcW w:w="349" w:type="pct"/>
            <w:vMerge w:val="restart"/>
            <w:vAlign w:val="center"/>
          </w:tcPr>
          <w:p w14:paraId="0C4BA622" w14:textId="77777777" w:rsidR="009D685B" w:rsidRPr="00165A6E" w:rsidRDefault="009D685B" w:rsidP="00996B3A">
            <w:pPr>
              <w:pStyle w:val="TAC"/>
              <w:rPr>
                <w:lang w:eastAsia="ko-KR"/>
              </w:rPr>
            </w:pPr>
            <w:r w:rsidRPr="00165A6E">
              <w:rPr>
                <w:lang w:eastAsia="ko-KR"/>
              </w:rPr>
              <w:t>7</w:t>
            </w:r>
          </w:p>
        </w:tc>
        <w:tc>
          <w:tcPr>
            <w:tcW w:w="557" w:type="pct"/>
            <w:vAlign w:val="center"/>
          </w:tcPr>
          <w:p w14:paraId="4D311BC6"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0036853" w14:textId="77777777" w:rsidR="009D685B" w:rsidRPr="00165A6E" w:rsidRDefault="009D685B" w:rsidP="00996B3A">
            <w:pPr>
              <w:pStyle w:val="TAC"/>
              <w:rPr>
                <w:lang w:eastAsia="ko-KR"/>
              </w:rPr>
            </w:pPr>
          </w:p>
        </w:tc>
        <w:tc>
          <w:tcPr>
            <w:tcW w:w="747" w:type="pct"/>
            <w:vMerge/>
            <w:vAlign w:val="center"/>
          </w:tcPr>
          <w:p w14:paraId="4DC6197C" w14:textId="77777777" w:rsidR="009D685B" w:rsidRPr="00165A6E" w:rsidRDefault="009D685B" w:rsidP="00996B3A">
            <w:pPr>
              <w:pStyle w:val="TAC"/>
              <w:rPr>
                <w:lang w:eastAsia="ko-KR"/>
              </w:rPr>
            </w:pPr>
          </w:p>
        </w:tc>
        <w:tc>
          <w:tcPr>
            <w:tcW w:w="750" w:type="pct"/>
            <w:vMerge/>
            <w:vAlign w:val="center"/>
          </w:tcPr>
          <w:p w14:paraId="43CC8216" w14:textId="77777777" w:rsidR="009D685B" w:rsidRPr="00165A6E" w:rsidRDefault="009D685B" w:rsidP="00996B3A">
            <w:pPr>
              <w:pStyle w:val="TAC"/>
              <w:rPr>
                <w:lang w:eastAsia="ko-KR"/>
              </w:rPr>
            </w:pPr>
          </w:p>
        </w:tc>
        <w:tc>
          <w:tcPr>
            <w:tcW w:w="895" w:type="pct"/>
            <w:vAlign w:val="center"/>
          </w:tcPr>
          <w:p w14:paraId="17A7703E"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0D89C3BB" w14:textId="77777777" w:rsidR="009D685B" w:rsidRPr="00165A6E" w:rsidRDefault="009D685B" w:rsidP="00996B3A">
            <w:pPr>
              <w:pStyle w:val="TAC"/>
            </w:pPr>
            <w:r w:rsidRPr="00165A6E">
              <w:t>Outer_1RB_Left</w:t>
            </w:r>
          </w:p>
        </w:tc>
      </w:tr>
      <w:tr w:rsidR="009D685B" w:rsidRPr="00165A6E" w14:paraId="1DBAACB4" w14:textId="77777777" w:rsidTr="00996B3A">
        <w:tc>
          <w:tcPr>
            <w:tcW w:w="349" w:type="pct"/>
            <w:vMerge/>
            <w:vAlign w:val="center"/>
          </w:tcPr>
          <w:p w14:paraId="5A281F2A" w14:textId="77777777" w:rsidR="009D685B" w:rsidRPr="00165A6E" w:rsidRDefault="009D685B" w:rsidP="00996B3A">
            <w:pPr>
              <w:pStyle w:val="TAC"/>
              <w:rPr>
                <w:lang w:eastAsia="ko-KR"/>
              </w:rPr>
            </w:pPr>
          </w:p>
        </w:tc>
        <w:tc>
          <w:tcPr>
            <w:tcW w:w="557" w:type="pct"/>
            <w:vAlign w:val="center"/>
          </w:tcPr>
          <w:p w14:paraId="50407C7A"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4F43594" w14:textId="77777777" w:rsidR="009D685B" w:rsidRPr="00165A6E" w:rsidRDefault="009D685B" w:rsidP="00996B3A">
            <w:pPr>
              <w:pStyle w:val="TAC"/>
              <w:rPr>
                <w:lang w:eastAsia="ko-KR"/>
              </w:rPr>
            </w:pPr>
          </w:p>
        </w:tc>
        <w:tc>
          <w:tcPr>
            <w:tcW w:w="747" w:type="pct"/>
            <w:vMerge/>
            <w:vAlign w:val="center"/>
          </w:tcPr>
          <w:p w14:paraId="37B83FC4" w14:textId="77777777" w:rsidR="009D685B" w:rsidRPr="00165A6E" w:rsidRDefault="009D685B" w:rsidP="00996B3A">
            <w:pPr>
              <w:pStyle w:val="TAC"/>
              <w:rPr>
                <w:lang w:eastAsia="ko-KR"/>
              </w:rPr>
            </w:pPr>
          </w:p>
        </w:tc>
        <w:tc>
          <w:tcPr>
            <w:tcW w:w="750" w:type="pct"/>
            <w:vMerge/>
            <w:vAlign w:val="center"/>
          </w:tcPr>
          <w:p w14:paraId="3273033E" w14:textId="77777777" w:rsidR="009D685B" w:rsidRPr="00165A6E" w:rsidRDefault="009D685B" w:rsidP="00996B3A">
            <w:pPr>
              <w:pStyle w:val="TAC"/>
              <w:rPr>
                <w:lang w:eastAsia="ko-KR"/>
              </w:rPr>
            </w:pPr>
          </w:p>
        </w:tc>
        <w:tc>
          <w:tcPr>
            <w:tcW w:w="895" w:type="pct"/>
            <w:vAlign w:val="center"/>
          </w:tcPr>
          <w:p w14:paraId="01502E7B"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7C13C6B3" w14:textId="77777777" w:rsidR="009D685B" w:rsidRPr="00165A6E" w:rsidRDefault="009D685B" w:rsidP="00996B3A">
            <w:pPr>
              <w:pStyle w:val="TAC"/>
            </w:pPr>
            <w:r w:rsidRPr="00165A6E">
              <w:t>Outer_1RB_Left</w:t>
            </w:r>
          </w:p>
        </w:tc>
      </w:tr>
      <w:tr w:rsidR="009D685B" w:rsidRPr="00165A6E" w14:paraId="651AD101" w14:textId="77777777" w:rsidTr="00996B3A">
        <w:tc>
          <w:tcPr>
            <w:tcW w:w="349" w:type="pct"/>
            <w:vMerge w:val="restart"/>
            <w:vAlign w:val="center"/>
          </w:tcPr>
          <w:p w14:paraId="1D803528" w14:textId="77777777" w:rsidR="009D685B" w:rsidRPr="00165A6E" w:rsidRDefault="009D685B" w:rsidP="00996B3A">
            <w:pPr>
              <w:pStyle w:val="TAC"/>
              <w:rPr>
                <w:lang w:eastAsia="ko-KR"/>
              </w:rPr>
            </w:pPr>
            <w:r w:rsidRPr="00165A6E">
              <w:rPr>
                <w:lang w:eastAsia="ko-KR"/>
              </w:rPr>
              <w:t>8</w:t>
            </w:r>
          </w:p>
        </w:tc>
        <w:tc>
          <w:tcPr>
            <w:tcW w:w="557" w:type="pct"/>
            <w:vAlign w:val="center"/>
          </w:tcPr>
          <w:p w14:paraId="5A84091C"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165E5F40" w14:textId="77777777" w:rsidR="009D685B" w:rsidRPr="00165A6E" w:rsidRDefault="009D685B" w:rsidP="00996B3A">
            <w:pPr>
              <w:pStyle w:val="TAC"/>
              <w:rPr>
                <w:lang w:eastAsia="ko-KR"/>
              </w:rPr>
            </w:pPr>
          </w:p>
        </w:tc>
        <w:tc>
          <w:tcPr>
            <w:tcW w:w="747" w:type="pct"/>
            <w:vMerge/>
            <w:vAlign w:val="center"/>
          </w:tcPr>
          <w:p w14:paraId="3D78D931" w14:textId="77777777" w:rsidR="009D685B" w:rsidRPr="00165A6E" w:rsidRDefault="009D685B" w:rsidP="00996B3A">
            <w:pPr>
              <w:pStyle w:val="TAC"/>
              <w:rPr>
                <w:lang w:eastAsia="ko-KR"/>
              </w:rPr>
            </w:pPr>
          </w:p>
        </w:tc>
        <w:tc>
          <w:tcPr>
            <w:tcW w:w="750" w:type="pct"/>
            <w:vMerge/>
            <w:vAlign w:val="center"/>
          </w:tcPr>
          <w:p w14:paraId="6030F674" w14:textId="77777777" w:rsidR="009D685B" w:rsidRPr="00165A6E" w:rsidRDefault="009D685B" w:rsidP="00996B3A">
            <w:pPr>
              <w:pStyle w:val="TAC"/>
              <w:rPr>
                <w:lang w:eastAsia="ko-KR"/>
              </w:rPr>
            </w:pPr>
          </w:p>
        </w:tc>
        <w:tc>
          <w:tcPr>
            <w:tcW w:w="895" w:type="pct"/>
            <w:vAlign w:val="center"/>
          </w:tcPr>
          <w:p w14:paraId="516BAF2F"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2B2C7F42" w14:textId="77777777" w:rsidR="009D685B" w:rsidRPr="00165A6E" w:rsidRDefault="009D685B" w:rsidP="00996B3A">
            <w:pPr>
              <w:pStyle w:val="TAC"/>
            </w:pPr>
            <w:r w:rsidRPr="00165A6E">
              <w:t>Outer_1RB_Right</w:t>
            </w:r>
          </w:p>
        </w:tc>
      </w:tr>
      <w:tr w:rsidR="009D685B" w:rsidRPr="00165A6E" w14:paraId="1B5AEFE5" w14:textId="77777777" w:rsidTr="00996B3A">
        <w:tc>
          <w:tcPr>
            <w:tcW w:w="349" w:type="pct"/>
            <w:vMerge/>
            <w:vAlign w:val="center"/>
          </w:tcPr>
          <w:p w14:paraId="50D0FEE2" w14:textId="77777777" w:rsidR="009D685B" w:rsidRPr="00165A6E" w:rsidRDefault="009D685B" w:rsidP="00996B3A">
            <w:pPr>
              <w:pStyle w:val="TAC"/>
              <w:rPr>
                <w:lang w:eastAsia="ko-KR"/>
              </w:rPr>
            </w:pPr>
          </w:p>
        </w:tc>
        <w:tc>
          <w:tcPr>
            <w:tcW w:w="557" w:type="pct"/>
            <w:vAlign w:val="center"/>
          </w:tcPr>
          <w:p w14:paraId="7CCF170A"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2FB3CCE6" w14:textId="77777777" w:rsidR="009D685B" w:rsidRPr="00165A6E" w:rsidRDefault="009D685B" w:rsidP="00996B3A">
            <w:pPr>
              <w:pStyle w:val="TAC"/>
              <w:rPr>
                <w:lang w:eastAsia="ko-KR"/>
              </w:rPr>
            </w:pPr>
          </w:p>
        </w:tc>
        <w:tc>
          <w:tcPr>
            <w:tcW w:w="747" w:type="pct"/>
            <w:vMerge/>
            <w:vAlign w:val="center"/>
          </w:tcPr>
          <w:p w14:paraId="1FC86D8C" w14:textId="77777777" w:rsidR="009D685B" w:rsidRPr="00165A6E" w:rsidRDefault="009D685B" w:rsidP="00996B3A">
            <w:pPr>
              <w:pStyle w:val="TAC"/>
              <w:rPr>
                <w:lang w:eastAsia="ko-KR"/>
              </w:rPr>
            </w:pPr>
          </w:p>
        </w:tc>
        <w:tc>
          <w:tcPr>
            <w:tcW w:w="750" w:type="pct"/>
            <w:vMerge/>
            <w:vAlign w:val="center"/>
          </w:tcPr>
          <w:p w14:paraId="671F4D1A" w14:textId="77777777" w:rsidR="009D685B" w:rsidRPr="00165A6E" w:rsidRDefault="009D685B" w:rsidP="00996B3A">
            <w:pPr>
              <w:pStyle w:val="TAC"/>
              <w:rPr>
                <w:lang w:eastAsia="ko-KR"/>
              </w:rPr>
            </w:pPr>
          </w:p>
        </w:tc>
        <w:tc>
          <w:tcPr>
            <w:tcW w:w="895" w:type="pct"/>
            <w:vAlign w:val="center"/>
          </w:tcPr>
          <w:p w14:paraId="36DDD5F5"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7765E6FA" w14:textId="77777777" w:rsidR="009D685B" w:rsidRPr="00165A6E" w:rsidRDefault="009D685B" w:rsidP="00996B3A">
            <w:pPr>
              <w:pStyle w:val="TAC"/>
            </w:pPr>
            <w:r w:rsidRPr="00165A6E">
              <w:t>Outer_1RB_Right</w:t>
            </w:r>
          </w:p>
        </w:tc>
      </w:tr>
      <w:tr w:rsidR="009D685B" w:rsidRPr="00165A6E" w14:paraId="4A9CF106" w14:textId="77777777" w:rsidTr="00996B3A">
        <w:tc>
          <w:tcPr>
            <w:tcW w:w="349" w:type="pct"/>
            <w:vMerge w:val="restart"/>
            <w:vAlign w:val="center"/>
          </w:tcPr>
          <w:p w14:paraId="0AB1ED66" w14:textId="77777777" w:rsidR="009D685B" w:rsidRPr="00165A6E" w:rsidRDefault="009D685B" w:rsidP="00996B3A">
            <w:pPr>
              <w:pStyle w:val="TAC"/>
              <w:rPr>
                <w:lang w:eastAsia="ko-KR"/>
              </w:rPr>
            </w:pPr>
            <w:r w:rsidRPr="00165A6E">
              <w:rPr>
                <w:lang w:eastAsia="ko-KR"/>
              </w:rPr>
              <w:t>9</w:t>
            </w:r>
          </w:p>
        </w:tc>
        <w:tc>
          <w:tcPr>
            <w:tcW w:w="557" w:type="pct"/>
            <w:vAlign w:val="center"/>
          </w:tcPr>
          <w:p w14:paraId="66ED2749"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3309156E" w14:textId="77777777" w:rsidR="009D685B" w:rsidRPr="00165A6E" w:rsidRDefault="009D685B" w:rsidP="00996B3A">
            <w:pPr>
              <w:pStyle w:val="TAC"/>
              <w:rPr>
                <w:lang w:eastAsia="ko-KR"/>
              </w:rPr>
            </w:pPr>
          </w:p>
        </w:tc>
        <w:tc>
          <w:tcPr>
            <w:tcW w:w="747" w:type="pct"/>
            <w:vMerge/>
            <w:vAlign w:val="center"/>
          </w:tcPr>
          <w:p w14:paraId="7E87E4BD" w14:textId="77777777" w:rsidR="009D685B" w:rsidRPr="00165A6E" w:rsidRDefault="009D685B" w:rsidP="00996B3A">
            <w:pPr>
              <w:pStyle w:val="TAC"/>
              <w:rPr>
                <w:lang w:eastAsia="ko-KR"/>
              </w:rPr>
            </w:pPr>
          </w:p>
        </w:tc>
        <w:tc>
          <w:tcPr>
            <w:tcW w:w="750" w:type="pct"/>
            <w:vMerge/>
            <w:vAlign w:val="center"/>
          </w:tcPr>
          <w:p w14:paraId="3E5F2750" w14:textId="77777777" w:rsidR="009D685B" w:rsidRPr="00165A6E" w:rsidRDefault="009D685B" w:rsidP="00996B3A">
            <w:pPr>
              <w:pStyle w:val="TAC"/>
              <w:rPr>
                <w:lang w:eastAsia="ko-KR"/>
              </w:rPr>
            </w:pPr>
          </w:p>
        </w:tc>
        <w:tc>
          <w:tcPr>
            <w:tcW w:w="895" w:type="pct"/>
            <w:vAlign w:val="center"/>
          </w:tcPr>
          <w:p w14:paraId="6373FD41"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73C7949B" w14:textId="77777777" w:rsidR="009D685B" w:rsidRPr="00165A6E" w:rsidRDefault="009D685B" w:rsidP="00996B3A">
            <w:pPr>
              <w:pStyle w:val="TAC"/>
            </w:pPr>
            <w:r w:rsidRPr="00165A6E">
              <w:t>Outer_Full</w:t>
            </w:r>
          </w:p>
        </w:tc>
      </w:tr>
      <w:tr w:rsidR="009D685B" w:rsidRPr="00165A6E" w14:paraId="49FD0C9C" w14:textId="77777777" w:rsidTr="00996B3A">
        <w:tc>
          <w:tcPr>
            <w:tcW w:w="349" w:type="pct"/>
            <w:vMerge/>
            <w:vAlign w:val="center"/>
          </w:tcPr>
          <w:p w14:paraId="01D7509F" w14:textId="77777777" w:rsidR="009D685B" w:rsidRPr="00165A6E" w:rsidRDefault="009D685B" w:rsidP="00996B3A">
            <w:pPr>
              <w:pStyle w:val="TAC"/>
              <w:rPr>
                <w:lang w:eastAsia="ko-KR"/>
              </w:rPr>
            </w:pPr>
          </w:p>
        </w:tc>
        <w:tc>
          <w:tcPr>
            <w:tcW w:w="557" w:type="pct"/>
            <w:vAlign w:val="center"/>
          </w:tcPr>
          <w:p w14:paraId="3C3C8448"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78AB918D" w14:textId="77777777" w:rsidR="009D685B" w:rsidRPr="00165A6E" w:rsidRDefault="009D685B" w:rsidP="00996B3A">
            <w:pPr>
              <w:pStyle w:val="TAC"/>
              <w:rPr>
                <w:lang w:eastAsia="ko-KR"/>
              </w:rPr>
            </w:pPr>
          </w:p>
        </w:tc>
        <w:tc>
          <w:tcPr>
            <w:tcW w:w="747" w:type="pct"/>
            <w:vMerge/>
            <w:vAlign w:val="center"/>
          </w:tcPr>
          <w:p w14:paraId="68FBC56E" w14:textId="77777777" w:rsidR="009D685B" w:rsidRPr="00165A6E" w:rsidRDefault="009D685B" w:rsidP="00996B3A">
            <w:pPr>
              <w:pStyle w:val="TAC"/>
              <w:rPr>
                <w:lang w:eastAsia="ko-KR"/>
              </w:rPr>
            </w:pPr>
          </w:p>
        </w:tc>
        <w:tc>
          <w:tcPr>
            <w:tcW w:w="750" w:type="pct"/>
            <w:vMerge/>
            <w:vAlign w:val="center"/>
          </w:tcPr>
          <w:p w14:paraId="1DD20CDE" w14:textId="77777777" w:rsidR="009D685B" w:rsidRPr="00165A6E" w:rsidRDefault="009D685B" w:rsidP="00996B3A">
            <w:pPr>
              <w:pStyle w:val="TAC"/>
              <w:rPr>
                <w:lang w:eastAsia="ko-KR"/>
              </w:rPr>
            </w:pPr>
          </w:p>
        </w:tc>
        <w:tc>
          <w:tcPr>
            <w:tcW w:w="895" w:type="pct"/>
            <w:vAlign w:val="center"/>
          </w:tcPr>
          <w:p w14:paraId="1E445673"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3EB53D4A" w14:textId="77777777" w:rsidR="009D685B" w:rsidRPr="00165A6E" w:rsidRDefault="009D685B" w:rsidP="00996B3A">
            <w:pPr>
              <w:pStyle w:val="TAC"/>
            </w:pPr>
            <w:r w:rsidRPr="00165A6E">
              <w:t>Outer_Full</w:t>
            </w:r>
          </w:p>
        </w:tc>
      </w:tr>
      <w:tr w:rsidR="009D685B" w:rsidRPr="00165A6E" w14:paraId="34BBF327" w14:textId="77777777" w:rsidTr="00996B3A">
        <w:tc>
          <w:tcPr>
            <w:tcW w:w="349" w:type="pct"/>
            <w:vMerge w:val="restart"/>
            <w:vAlign w:val="center"/>
          </w:tcPr>
          <w:p w14:paraId="0BD99684" w14:textId="77777777" w:rsidR="009D685B" w:rsidRPr="00165A6E" w:rsidRDefault="009D685B" w:rsidP="00996B3A">
            <w:pPr>
              <w:pStyle w:val="TAC"/>
              <w:rPr>
                <w:lang w:eastAsia="ko-KR"/>
              </w:rPr>
            </w:pPr>
            <w:r w:rsidRPr="00165A6E">
              <w:rPr>
                <w:lang w:eastAsia="ko-KR"/>
              </w:rPr>
              <w:t>10</w:t>
            </w:r>
          </w:p>
        </w:tc>
        <w:tc>
          <w:tcPr>
            <w:tcW w:w="557" w:type="pct"/>
            <w:vAlign w:val="center"/>
          </w:tcPr>
          <w:p w14:paraId="356FF143"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28770BB" w14:textId="77777777" w:rsidR="009D685B" w:rsidRPr="00165A6E" w:rsidRDefault="009D685B" w:rsidP="00996B3A">
            <w:pPr>
              <w:pStyle w:val="TAC"/>
              <w:rPr>
                <w:lang w:eastAsia="ko-KR"/>
              </w:rPr>
            </w:pPr>
          </w:p>
        </w:tc>
        <w:tc>
          <w:tcPr>
            <w:tcW w:w="747" w:type="pct"/>
            <w:vMerge/>
            <w:vAlign w:val="center"/>
          </w:tcPr>
          <w:p w14:paraId="40FC8429" w14:textId="77777777" w:rsidR="009D685B" w:rsidRPr="00165A6E" w:rsidRDefault="009D685B" w:rsidP="00996B3A">
            <w:pPr>
              <w:pStyle w:val="TAC"/>
              <w:rPr>
                <w:lang w:eastAsia="ko-KR"/>
              </w:rPr>
            </w:pPr>
          </w:p>
        </w:tc>
        <w:tc>
          <w:tcPr>
            <w:tcW w:w="750" w:type="pct"/>
            <w:vMerge/>
            <w:vAlign w:val="center"/>
          </w:tcPr>
          <w:p w14:paraId="3266E4A6" w14:textId="77777777" w:rsidR="009D685B" w:rsidRPr="00165A6E" w:rsidRDefault="009D685B" w:rsidP="00996B3A">
            <w:pPr>
              <w:pStyle w:val="TAC"/>
              <w:rPr>
                <w:lang w:eastAsia="ko-KR"/>
              </w:rPr>
            </w:pPr>
          </w:p>
        </w:tc>
        <w:tc>
          <w:tcPr>
            <w:tcW w:w="895" w:type="pct"/>
            <w:vAlign w:val="center"/>
          </w:tcPr>
          <w:p w14:paraId="305E8049"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346C2B0A" w14:textId="77777777" w:rsidR="009D685B" w:rsidRPr="00165A6E" w:rsidRDefault="009D685B" w:rsidP="00996B3A">
            <w:pPr>
              <w:pStyle w:val="TAC"/>
            </w:pPr>
            <w:r w:rsidRPr="00165A6E">
              <w:t>Outer_1RB_Left</w:t>
            </w:r>
          </w:p>
        </w:tc>
      </w:tr>
      <w:tr w:rsidR="009D685B" w:rsidRPr="00165A6E" w14:paraId="793564F3" w14:textId="77777777" w:rsidTr="00996B3A">
        <w:tc>
          <w:tcPr>
            <w:tcW w:w="349" w:type="pct"/>
            <w:vMerge/>
            <w:vAlign w:val="center"/>
          </w:tcPr>
          <w:p w14:paraId="296BF4D0" w14:textId="77777777" w:rsidR="009D685B" w:rsidRPr="00165A6E" w:rsidRDefault="009D685B" w:rsidP="00996B3A">
            <w:pPr>
              <w:pStyle w:val="TAC"/>
              <w:rPr>
                <w:lang w:eastAsia="ko-KR"/>
              </w:rPr>
            </w:pPr>
          </w:p>
        </w:tc>
        <w:tc>
          <w:tcPr>
            <w:tcW w:w="557" w:type="pct"/>
            <w:vAlign w:val="center"/>
          </w:tcPr>
          <w:p w14:paraId="2D9B9AA4"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5885F91" w14:textId="77777777" w:rsidR="009D685B" w:rsidRPr="00165A6E" w:rsidRDefault="009D685B" w:rsidP="00996B3A">
            <w:pPr>
              <w:pStyle w:val="TAC"/>
              <w:rPr>
                <w:lang w:eastAsia="ko-KR"/>
              </w:rPr>
            </w:pPr>
          </w:p>
        </w:tc>
        <w:tc>
          <w:tcPr>
            <w:tcW w:w="747" w:type="pct"/>
            <w:vMerge/>
            <w:vAlign w:val="center"/>
          </w:tcPr>
          <w:p w14:paraId="1BC71D49" w14:textId="77777777" w:rsidR="009D685B" w:rsidRPr="00165A6E" w:rsidRDefault="009D685B" w:rsidP="00996B3A">
            <w:pPr>
              <w:pStyle w:val="TAC"/>
              <w:rPr>
                <w:lang w:eastAsia="ko-KR"/>
              </w:rPr>
            </w:pPr>
          </w:p>
        </w:tc>
        <w:tc>
          <w:tcPr>
            <w:tcW w:w="750" w:type="pct"/>
            <w:vMerge/>
            <w:vAlign w:val="center"/>
          </w:tcPr>
          <w:p w14:paraId="40BB4AAB" w14:textId="77777777" w:rsidR="009D685B" w:rsidRPr="00165A6E" w:rsidRDefault="009D685B" w:rsidP="00996B3A">
            <w:pPr>
              <w:pStyle w:val="TAC"/>
              <w:rPr>
                <w:lang w:eastAsia="ko-KR"/>
              </w:rPr>
            </w:pPr>
          </w:p>
        </w:tc>
        <w:tc>
          <w:tcPr>
            <w:tcW w:w="895" w:type="pct"/>
            <w:vAlign w:val="center"/>
          </w:tcPr>
          <w:p w14:paraId="6C2C5118"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7B2FF0CA" w14:textId="77777777" w:rsidR="009D685B" w:rsidRPr="00165A6E" w:rsidRDefault="009D685B" w:rsidP="00996B3A">
            <w:pPr>
              <w:pStyle w:val="TAC"/>
            </w:pPr>
            <w:r w:rsidRPr="00165A6E">
              <w:t>Outer_1RB_Left</w:t>
            </w:r>
          </w:p>
        </w:tc>
      </w:tr>
      <w:tr w:rsidR="009D685B" w:rsidRPr="00165A6E" w14:paraId="73CFFD25" w14:textId="77777777" w:rsidTr="00996B3A">
        <w:tc>
          <w:tcPr>
            <w:tcW w:w="349" w:type="pct"/>
            <w:vMerge w:val="restart"/>
            <w:vAlign w:val="center"/>
          </w:tcPr>
          <w:p w14:paraId="106EA9F4" w14:textId="77777777" w:rsidR="009D685B" w:rsidRPr="00165A6E" w:rsidRDefault="009D685B" w:rsidP="00996B3A">
            <w:pPr>
              <w:pStyle w:val="TAC"/>
              <w:rPr>
                <w:lang w:eastAsia="ko-KR"/>
              </w:rPr>
            </w:pPr>
            <w:r w:rsidRPr="00165A6E">
              <w:rPr>
                <w:lang w:eastAsia="ko-KR"/>
              </w:rPr>
              <w:t>11</w:t>
            </w:r>
          </w:p>
        </w:tc>
        <w:tc>
          <w:tcPr>
            <w:tcW w:w="557" w:type="pct"/>
            <w:vAlign w:val="center"/>
          </w:tcPr>
          <w:p w14:paraId="007AA9DF"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CD37446" w14:textId="77777777" w:rsidR="009D685B" w:rsidRPr="00165A6E" w:rsidRDefault="009D685B" w:rsidP="00996B3A">
            <w:pPr>
              <w:pStyle w:val="TAC"/>
              <w:rPr>
                <w:lang w:eastAsia="ko-KR"/>
              </w:rPr>
            </w:pPr>
          </w:p>
        </w:tc>
        <w:tc>
          <w:tcPr>
            <w:tcW w:w="747" w:type="pct"/>
            <w:vMerge/>
            <w:vAlign w:val="center"/>
          </w:tcPr>
          <w:p w14:paraId="57209E56" w14:textId="77777777" w:rsidR="009D685B" w:rsidRPr="00165A6E" w:rsidRDefault="009D685B" w:rsidP="00996B3A">
            <w:pPr>
              <w:pStyle w:val="TAC"/>
              <w:rPr>
                <w:lang w:eastAsia="ko-KR"/>
              </w:rPr>
            </w:pPr>
          </w:p>
        </w:tc>
        <w:tc>
          <w:tcPr>
            <w:tcW w:w="750" w:type="pct"/>
            <w:vMerge/>
            <w:vAlign w:val="center"/>
          </w:tcPr>
          <w:p w14:paraId="196726D5" w14:textId="77777777" w:rsidR="009D685B" w:rsidRPr="00165A6E" w:rsidRDefault="009D685B" w:rsidP="00996B3A">
            <w:pPr>
              <w:pStyle w:val="TAC"/>
              <w:rPr>
                <w:lang w:eastAsia="ko-KR"/>
              </w:rPr>
            </w:pPr>
          </w:p>
        </w:tc>
        <w:tc>
          <w:tcPr>
            <w:tcW w:w="895" w:type="pct"/>
            <w:vAlign w:val="center"/>
          </w:tcPr>
          <w:p w14:paraId="254967D6"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0C2147E6" w14:textId="77777777" w:rsidR="009D685B" w:rsidRPr="00165A6E" w:rsidRDefault="009D685B" w:rsidP="00996B3A">
            <w:pPr>
              <w:pStyle w:val="TAC"/>
            </w:pPr>
            <w:r w:rsidRPr="00165A6E">
              <w:t>Outer_1RB_Right</w:t>
            </w:r>
          </w:p>
        </w:tc>
      </w:tr>
      <w:tr w:rsidR="009D685B" w:rsidRPr="00165A6E" w14:paraId="45135659" w14:textId="77777777" w:rsidTr="00996B3A">
        <w:tc>
          <w:tcPr>
            <w:tcW w:w="349" w:type="pct"/>
            <w:vMerge/>
            <w:vAlign w:val="center"/>
          </w:tcPr>
          <w:p w14:paraId="0D2F764C" w14:textId="77777777" w:rsidR="009D685B" w:rsidRPr="00165A6E" w:rsidRDefault="009D685B" w:rsidP="00996B3A">
            <w:pPr>
              <w:pStyle w:val="TAC"/>
              <w:rPr>
                <w:lang w:eastAsia="ko-KR"/>
              </w:rPr>
            </w:pPr>
          </w:p>
        </w:tc>
        <w:tc>
          <w:tcPr>
            <w:tcW w:w="557" w:type="pct"/>
            <w:vAlign w:val="center"/>
          </w:tcPr>
          <w:p w14:paraId="70D9ECD7"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735FECE3" w14:textId="77777777" w:rsidR="009D685B" w:rsidRPr="00165A6E" w:rsidRDefault="009D685B" w:rsidP="00996B3A">
            <w:pPr>
              <w:pStyle w:val="TAC"/>
              <w:rPr>
                <w:lang w:eastAsia="ko-KR"/>
              </w:rPr>
            </w:pPr>
          </w:p>
        </w:tc>
        <w:tc>
          <w:tcPr>
            <w:tcW w:w="747" w:type="pct"/>
            <w:vMerge/>
            <w:vAlign w:val="center"/>
          </w:tcPr>
          <w:p w14:paraId="420FB92D" w14:textId="77777777" w:rsidR="009D685B" w:rsidRPr="00165A6E" w:rsidRDefault="009D685B" w:rsidP="00996B3A">
            <w:pPr>
              <w:pStyle w:val="TAC"/>
              <w:rPr>
                <w:lang w:eastAsia="ko-KR"/>
              </w:rPr>
            </w:pPr>
          </w:p>
        </w:tc>
        <w:tc>
          <w:tcPr>
            <w:tcW w:w="750" w:type="pct"/>
            <w:vMerge/>
            <w:vAlign w:val="center"/>
          </w:tcPr>
          <w:p w14:paraId="703FBECC" w14:textId="77777777" w:rsidR="009D685B" w:rsidRPr="00165A6E" w:rsidRDefault="009D685B" w:rsidP="00996B3A">
            <w:pPr>
              <w:pStyle w:val="TAC"/>
              <w:rPr>
                <w:lang w:eastAsia="ko-KR"/>
              </w:rPr>
            </w:pPr>
          </w:p>
        </w:tc>
        <w:tc>
          <w:tcPr>
            <w:tcW w:w="895" w:type="pct"/>
            <w:vAlign w:val="center"/>
          </w:tcPr>
          <w:p w14:paraId="588794F0"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6469ACB4" w14:textId="77777777" w:rsidR="009D685B" w:rsidRPr="00165A6E" w:rsidRDefault="009D685B" w:rsidP="00996B3A">
            <w:pPr>
              <w:pStyle w:val="TAC"/>
            </w:pPr>
            <w:r w:rsidRPr="00165A6E">
              <w:t>Outer_1RB_Right</w:t>
            </w:r>
          </w:p>
        </w:tc>
      </w:tr>
      <w:tr w:rsidR="009D685B" w:rsidRPr="00165A6E" w14:paraId="6505A765" w14:textId="77777777" w:rsidTr="00996B3A">
        <w:tc>
          <w:tcPr>
            <w:tcW w:w="349" w:type="pct"/>
            <w:vMerge w:val="restart"/>
            <w:vAlign w:val="center"/>
          </w:tcPr>
          <w:p w14:paraId="11E46FD3" w14:textId="77777777" w:rsidR="009D685B" w:rsidRPr="00165A6E" w:rsidRDefault="009D685B" w:rsidP="00996B3A">
            <w:pPr>
              <w:pStyle w:val="TAC"/>
              <w:rPr>
                <w:lang w:eastAsia="ko-KR"/>
              </w:rPr>
            </w:pPr>
            <w:r w:rsidRPr="00165A6E">
              <w:rPr>
                <w:lang w:eastAsia="ko-KR"/>
              </w:rPr>
              <w:t>12</w:t>
            </w:r>
          </w:p>
        </w:tc>
        <w:tc>
          <w:tcPr>
            <w:tcW w:w="557" w:type="pct"/>
            <w:vAlign w:val="center"/>
          </w:tcPr>
          <w:p w14:paraId="03A29CD1"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1066A305" w14:textId="77777777" w:rsidR="009D685B" w:rsidRPr="00165A6E" w:rsidRDefault="009D685B" w:rsidP="00996B3A">
            <w:pPr>
              <w:pStyle w:val="TAC"/>
              <w:rPr>
                <w:lang w:eastAsia="ko-KR"/>
              </w:rPr>
            </w:pPr>
          </w:p>
        </w:tc>
        <w:tc>
          <w:tcPr>
            <w:tcW w:w="747" w:type="pct"/>
            <w:vMerge/>
            <w:vAlign w:val="center"/>
          </w:tcPr>
          <w:p w14:paraId="4C88A6EC" w14:textId="77777777" w:rsidR="009D685B" w:rsidRPr="00165A6E" w:rsidRDefault="009D685B" w:rsidP="00996B3A">
            <w:pPr>
              <w:pStyle w:val="TAC"/>
              <w:rPr>
                <w:lang w:eastAsia="ko-KR"/>
              </w:rPr>
            </w:pPr>
          </w:p>
        </w:tc>
        <w:tc>
          <w:tcPr>
            <w:tcW w:w="750" w:type="pct"/>
            <w:vMerge/>
            <w:vAlign w:val="center"/>
          </w:tcPr>
          <w:p w14:paraId="317876BD" w14:textId="77777777" w:rsidR="009D685B" w:rsidRPr="00165A6E" w:rsidRDefault="009D685B" w:rsidP="00996B3A">
            <w:pPr>
              <w:pStyle w:val="TAC"/>
              <w:rPr>
                <w:lang w:eastAsia="ko-KR"/>
              </w:rPr>
            </w:pPr>
          </w:p>
        </w:tc>
        <w:tc>
          <w:tcPr>
            <w:tcW w:w="895" w:type="pct"/>
            <w:vAlign w:val="center"/>
          </w:tcPr>
          <w:p w14:paraId="757003AE"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654A0DF0" w14:textId="77777777" w:rsidR="009D685B" w:rsidRPr="00165A6E" w:rsidRDefault="009D685B" w:rsidP="00996B3A">
            <w:pPr>
              <w:pStyle w:val="TAC"/>
            </w:pPr>
            <w:r w:rsidRPr="00165A6E">
              <w:t>Outer_Full</w:t>
            </w:r>
          </w:p>
        </w:tc>
      </w:tr>
      <w:tr w:rsidR="009D685B" w:rsidRPr="00165A6E" w14:paraId="46AB5B93" w14:textId="77777777" w:rsidTr="00996B3A">
        <w:tc>
          <w:tcPr>
            <w:tcW w:w="349" w:type="pct"/>
            <w:vMerge/>
            <w:vAlign w:val="center"/>
          </w:tcPr>
          <w:p w14:paraId="24F3CD85" w14:textId="77777777" w:rsidR="009D685B" w:rsidRPr="00165A6E" w:rsidRDefault="009D685B" w:rsidP="00996B3A">
            <w:pPr>
              <w:pStyle w:val="TAC"/>
              <w:rPr>
                <w:lang w:eastAsia="ko-KR"/>
              </w:rPr>
            </w:pPr>
          </w:p>
        </w:tc>
        <w:tc>
          <w:tcPr>
            <w:tcW w:w="557" w:type="pct"/>
            <w:vAlign w:val="center"/>
          </w:tcPr>
          <w:p w14:paraId="38203C83"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7BE3539" w14:textId="77777777" w:rsidR="009D685B" w:rsidRPr="00165A6E" w:rsidRDefault="009D685B" w:rsidP="00996B3A">
            <w:pPr>
              <w:pStyle w:val="TAC"/>
              <w:rPr>
                <w:lang w:eastAsia="ko-KR"/>
              </w:rPr>
            </w:pPr>
          </w:p>
        </w:tc>
        <w:tc>
          <w:tcPr>
            <w:tcW w:w="747" w:type="pct"/>
            <w:vMerge/>
            <w:vAlign w:val="center"/>
          </w:tcPr>
          <w:p w14:paraId="670C980F" w14:textId="77777777" w:rsidR="009D685B" w:rsidRPr="00165A6E" w:rsidRDefault="009D685B" w:rsidP="00996B3A">
            <w:pPr>
              <w:pStyle w:val="TAC"/>
              <w:rPr>
                <w:lang w:eastAsia="ko-KR"/>
              </w:rPr>
            </w:pPr>
          </w:p>
        </w:tc>
        <w:tc>
          <w:tcPr>
            <w:tcW w:w="750" w:type="pct"/>
            <w:vMerge/>
            <w:vAlign w:val="center"/>
          </w:tcPr>
          <w:p w14:paraId="693254CF" w14:textId="77777777" w:rsidR="009D685B" w:rsidRPr="00165A6E" w:rsidRDefault="009D685B" w:rsidP="00996B3A">
            <w:pPr>
              <w:pStyle w:val="TAC"/>
              <w:rPr>
                <w:lang w:eastAsia="ko-KR"/>
              </w:rPr>
            </w:pPr>
          </w:p>
        </w:tc>
        <w:tc>
          <w:tcPr>
            <w:tcW w:w="895" w:type="pct"/>
            <w:vAlign w:val="center"/>
          </w:tcPr>
          <w:p w14:paraId="4AEC6F7A"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6B7D72D6" w14:textId="77777777" w:rsidR="009D685B" w:rsidRPr="00165A6E" w:rsidRDefault="009D685B" w:rsidP="00996B3A">
            <w:pPr>
              <w:pStyle w:val="TAC"/>
            </w:pPr>
            <w:r w:rsidRPr="00165A6E">
              <w:t>Outer_Full</w:t>
            </w:r>
          </w:p>
        </w:tc>
      </w:tr>
      <w:tr w:rsidR="009D685B" w:rsidRPr="00165A6E" w14:paraId="23E5CBE2" w14:textId="77777777" w:rsidTr="00996B3A">
        <w:tc>
          <w:tcPr>
            <w:tcW w:w="349" w:type="pct"/>
            <w:vMerge w:val="restart"/>
            <w:vAlign w:val="center"/>
          </w:tcPr>
          <w:p w14:paraId="36E4FC88" w14:textId="1ADD13B9" w:rsidR="009D685B" w:rsidRPr="00165A6E" w:rsidRDefault="009D685B" w:rsidP="00996B3A">
            <w:pPr>
              <w:pStyle w:val="TAC"/>
              <w:rPr>
                <w:lang w:eastAsia="ko-KR"/>
              </w:rPr>
            </w:pPr>
            <w:r w:rsidRPr="00165A6E">
              <w:rPr>
                <w:lang w:eastAsia="ko-KR"/>
              </w:rPr>
              <w:t>13</w:t>
            </w:r>
            <w:r w:rsidR="00F4423E" w:rsidRPr="00165A6E">
              <w:rPr>
                <w:lang w:eastAsia="ko-KR"/>
              </w:rPr>
              <w:t xml:space="preserve"> </w:t>
            </w:r>
          </w:p>
        </w:tc>
        <w:tc>
          <w:tcPr>
            <w:tcW w:w="557" w:type="pct"/>
            <w:vAlign w:val="center"/>
          </w:tcPr>
          <w:p w14:paraId="09B8B6FD"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0E50C9A0" w14:textId="77777777" w:rsidR="009D685B" w:rsidRPr="00165A6E" w:rsidRDefault="009D685B" w:rsidP="00996B3A">
            <w:pPr>
              <w:pStyle w:val="TAC"/>
              <w:rPr>
                <w:lang w:eastAsia="ko-KR"/>
              </w:rPr>
            </w:pPr>
          </w:p>
        </w:tc>
        <w:tc>
          <w:tcPr>
            <w:tcW w:w="747" w:type="pct"/>
            <w:vMerge/>
            <w:vAlign w:val="center"/>
          </w:tcPr>
          <w:p w14:paraId="4C53BE10" w14:textId="77777777" w:rsidR="009D685B" w:rsidRPr="00165A6E" w:rsidRDefault="009D685B" w:rsidP="00996B3A">
            <w:pPr>
              <w:pStyle w:val="TAC"/>
              <w:rPr>
                <w:lang w:eastAsia="ko-KR"/>
              </w:rPr>
            </w:pPr>
          </w:p>
        </w:tc>
        <w:tc>
          <w:tcPr>
            <w:tcW w:w="750" w:type="pct"/>
            <w:vMerge/>
            <w:vAlign w:val="center"/>
          </w:tcPr>
          <w:p w14:paraId="43AF5BD5" w14:textId="77777777" w:rsidR="009D685B" w:rsidRPr="00165A6E" w:rsidRDefault="009D685B" w:rsidP="00996B3A">
            <w:pPr>
              <w:pStyle w:val="TAC"/>
              <w:rPr>
                <w:lang w:eastAsia="ko-KR"/>
              </w:rPr>
            </w:pPr>
          </w:p>
        </w:tc>
        <w:tc>
          <w:tcPr>
            <w:tcW w:w="895" w:type="pct"/>
            <w:vAlign w:val="center"/>
          </w:tcPr>
          <w:p w14:paraId="3962C30F" w14:textId="77777777" w:rsidR="009D685B" w:rsidRPr="00165A6E" w:rsidRDefault="009D685B" w:rsidP="00996B3A">
            <w:pPr>
              <w:pStyle w:val="TAC"/>
              <w:rPr>
                <w:lang w:eastAsia="ko-KR"/>
              </w:rPr>
            </w:pPr>
            <w:r w:rsidRPr="00165A6E">
              <w:rPr>
                <w:lang w:eastAsia="ko-KR"/>
              </w:rPr>
              <w:t>CP-OFDM QPSK</w:t>
            </w:r>
          </w:p>
        </w:tc>
        <w:tc>
          <w:tcPr>
            <w:tcW w:w="880" w:type="pct"/>
            <w:vAlign w:val="center"/>
          </w:tcPr>
          <w:p w14:paraId="6C823A08" w14:textId="77777777" w:rsidR="00CB170B" w:rsidRPr="00165A6E" w:rsidRDefault="009D685B" w:rsidP="00CB170B">
            <w:pPr>
              <w:pStyle w:val="TAC"/>
            </w:pPr>
            <w:r w:rsidRPr="00165A6E">
              <w:t>Outer_1RB_Left</w:t>
            </w:r>
            <w:r w:rsidR="00CB170B" w:rsidRPr="00165A6E">
              <w:t xml:space="preserve"> (Note 2)</w:t>
            </w:r>
          </w:p>
          <w:p w14:paraId="1CE1F7A2" w14:textId="5AF93320" w:rsidR="009D685B" w:rsidRPr="00165A6E" w:rsidRDefault="00CB170B" w:rsidP="00CB170B">
            <w:pPr>
              <w:pStyle w:val="TAC"/>
            </w:pPr>
            <w:r w:rsidRPr="00165A6E">
              <w:t>Outer_2RB_Left (Note 3)</w:t>
            </w:r>
          </w:p>
        </w:tc>
      </w:tr>
      <w:tr w:rsidR="009D685B" w:rsidRPr="00165A6E" w14:paraId="2DF49F24" w14:textId="77777777" w:rsidTr="00996B3A">
        <w:tc>
          <w:tcPr>
            <w:tcW w:w="349" w:type="pct"/>
            <w:vMerge/>
            <w:vAlign w:val="center"/>
          </w:tcPr>
          <w:p w14:paraId="41CB6243" w14:textId="77777777" w:rsidR="009D685B" w:rsidRPr="00165A6E" w:rsidRDefault="009D685B" w:rsidP="00996B3A">
            <w:pPr>
              <w:pStyle w:val="TAC"/>
              <w:rPr>
                <w:lang w:eastAsia="ko-KR"/>
              </w:rPr>
            </w:pPr>
          </w:p>
        </w:tc>
        <w:tc>
          <w:tcPr>
            <w:tcW w:w="557" w:type="pct"/>
            <w:vAlign w:val="center"/>
          </w:tcPr>
          <w:p w14:paraId="328570EB"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449B346" w14:textId="77777777" w:rsidR="009D685B" w:rsidRPr="00165A6E" w:rsidRDefault="009D685B" w:rsidP="00996B3A">
            <w:pPr>
              <w:pStyle w:val="TAC"/>
              <w:rPr>
                <w:lang w:eastAsia="ko-KR"/>
              </w:rPr>
            </w:pPr>
          </w:p>
        </w:tc>
        <w:tc>
          <w:tcPr>
            <w:tcW w:w="747" w:type="pct"/>
            <w:vMerge/>
            <w:vAlign w:val="center"/>
          </w:tcPr>
          <w:p w14:paraId="5A6F5E58" w14:textId="77777777" w:rsidR="009D685B" w:rsidRPr="00165A6E" w:rsidRDefault="009D685B" w:rsidP="00996B3A">
            <w:pPr>
              <w:pStyle w:val="TAC"/>
              <w:rPr>
                <w:lang w:eastAsia="ko-KR"/>
              </w:rPr>
            </w:pPr>
          </w:p>
        </w:tc>
        <w:tc>
          <w:tcPr>
            <w:tcW w:w="750" w:type="pct"/>
            <w:vMerge/>
            <w:vAlign w:val="center"/>
          </w:tcPr>
          <w:p w14:paraId="7D832E9B" w14:textId="77777777" w:rsidR="009D685B" w:rsidRPr="00165A6E" w:rsidRDefault="009D685B" w:rsidP="00996B3A">
            <w:pPr>
              <w:pStyle w:val="TAC"/>
              <w:rPr>
                <w:lang w:eastAsia="ko-KR"/>
              </w:rPr>
            </w:pPr>
          </w:p>
        </w:tc>
        <w:tc>
          <w:tcPr>
            <w:tcW w:w="895" w:type="pct"/>
            <w:vAlign w:val="center"/>
          </w:tcPr>
          <w:p w14:paraId="2C9FEBF1" w14:textId="77777777" w:rsidR="009D685B" w:rsidRPr="00165A6E" w:rsidRDefault="009D685B" w:rsidP="00996B3A">
            <w:pPr>
              <w:pStyle w:val="TAC"/>
            </w:pPr>
            <w:r w:rsidRPr="00165A6E">
              <w:rPr>
                <w:lang w:eastAsia="ko-KR"/>
              </w:rPr>
              <w:t>CP-OFDM QPSK</w:t>
            </w:r>
          </w:p>
        </w:tc>
        <w:tc>
          <w:tcPr>
            <w:tcW w:w="880" w:type="pct"/>
            <w:vAlign w:val="center"/>
          </w:tcPr>
          <w:p w14:paraId="40F1AE72" w14:textId="77777777" w:rsidR="00CB170B" w:rsidRPr="00165A6E" w:rsidRDefault="009D685B" w:rsidP="00CB170B">
            <w:pPr>
              <w:pStyle w:val="TAC"/>
            </w:pPr>
            <w:r w:rsidRPr="00165A6E">
              <w:t>Outer_1RB_Left</w:t>
            </w:r>
            <w:r w:rsidR="00CB170B" w:rsidRPr="00165A6E">
              <w:t xml:space="preserve"> (Note 3)</w:t>
            </w:r>
          </w:p>
          <w:p w14:paraId="0E2B4B4E" w14:textId="12BE1AB1" w:rsidR="009D685B" w:rsidRPr="00165A6E" w:rsidRDefault="00CB170B" w:rsidP="00CB170B">
            <w:pPr>
              <w:pStyle w:val="TAC"/>
            </w:pPr>
            <w:r w:rsidRPr="00165A6E">
              <w:t>Outer_2RB_Left (Note 4)</w:t>
            </w:r>
          </w:p>
        </w:tc>
      </w:tr>
      <w:tr w:rsidR="009D685B" w:rsidRPr="00165A6E" w14:paraId="656D8483" w14:textId="77777777" w:rsidTr="00996B3A">
        <w:tc>
          <w:tcPr>
            <w:tcW w:w="349" w:type="pct"/>
            <w:vMerge w:val="restart"/>
            <w:vAlign w:val="center"/>
          </w:tcPr>
          <w:p w14:paraId="1C89FD93" w14:textId="2E4A600C" w:rsidR="009D685B" w:rsidRPr="00165A6E" w:rsidRDefault="009D685B" w:rsidP="00996B3A">
            <w:pPr>
              <w:pStyle w:val="TAC"/>
              <w:rPr>
                <w:lang w:eastAsia="ko-KR"/>
              </w:rPr>
            </w:pPr>
            <w:r w:rsidRPr="00165A6E">
              <w:rPr>
                <w:lang w:eastAsia="ko-KR"/>
              </w:rPr>
              <w:t>14</w:t>
            </w:r>
            <w:r w:rsidR="00F4423E" w:rsidRPr="00165A6E">
              <w:rPr>
                <w:lang w:eastAsia="ko-KR"/>
              </w:rPr>
              <w:t xml:space="preserve"> </w:t>
            </w:r>
          </w:p>
        </w:tc>
        <w:tc>
          <w:tcPr>
            <w:tcW w:w="557" w:type="pct"/>
            <w:vAlign w:val="center"/>
          </w:tcPr>
          <w:p w14:paraId="74D1AD8A"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AFB8FBB" w14:textId="77777777" w:rsidR="009D685B" w:rsidRPr="00165A6E" w:rsidRDefault="009D685B" w:rsidP="00996B3A">
            <w:pPr>
              <w:pStyle w:val="TAC"/>
              <w:rPr>
                <w:lang w:eastAsia="ko-KR"/>
              </w:rPr>
            </w:pPr>
          </w:p>
        </w:tc>
        <w:tc>
          <w:tcPr>
            <w:tcW w:w="747" w:type="pct"/>
            <w:vMerge/>
            <w:vAlign w:val="center"/>
          </w:tcPr>
          <w:p w14:paraId="0FC5B182" w14:textId="77777777" w:rsidR="009D685B" w:rsidRPr="00165A6E" w:rsidRDefault="009D685B" w:rsidP="00996B3A">
            <w:pPr>
              <w:pStyle w:val="TAC"/>
              <w:rPr>
                <w:lang w:eastAsia="ko-KR"/>
              </w:rPr>
            </w:pPr>
          </w:p>
        </w:tc>
        <w:tc>
          <w:tcPr>
            <w:tcW w:w="750" w:type="pct"/>
            <w:vMerge/>
            <w:vAlign w:val="center"/>
          </w:tcPr>
          <w:p w14:paraId="2E378106" w14:textId="77777777" w:rsidR="009D685B" w:rsidRPr="00165A6E" w:rsidRDefault="009D685B" w:rsidP="00996B3A">
            <w:pPr>
              <w:pStyle w:val="TAC"/>
              <w:rPr>
                <w:lang w:eastAsia="ko-KR"/>
              </w:rPr>
            </w:pPr>
          </w:p>
        </w:tc>
        <w:tc>
          <w:tcPr>
            <w:tcW w:w="895" w:type="pct"/>
            <w:vAlign w:val="center"/>
          </w:tcPr>
          <w:p w14:paraId="225D90E2" w14:textId="77777777" w:rsidR="009D685B" w:rsidRPr="00165A6E" w:rsidRDefault="009D685B" w:rsidP="00996B3A">
            <w:pPr>
              <w:pStyle w:val="TAC"/>
            </w:pPr>
            <w:r w:rsidRPr="00165A6E">
              <w:rPr>
                <w:lang w:eastAsia="ko-KR"/>
              </w:rPr>
              <w:t>CP-OFDM QPSK</w:t>
            </w:r>
          </w:p>
        </w:tc>
        <w:tc>
          <w:tcPr>
            <w:tcW w:w="880" w:type="pct"/>
            <w:vAlign w:val="center"/>
          </w:tcPr>
          <w:p w14:paraId="3EBAF7C1" w14:textId="77777777" w:rsidR="00CB170B" w:rsidRPr="00165A6E" w:rsidRDefault="009D685B" w:rsidP="00CB170B">
            <w:pPr>
              <w:pStyle w:val="TAC"/>
            </w:pPr>
            <w:r w:rsidRPr="00165A6E">
              <w:t>Outer_1RB_Right</w:t>
            </w:r>
            <w:r w:rsidR="00CB170B" w:rsidRPr="00165A6E">
              <w:t xml:space="preserve"> (Note 2)</w:t>
            </w:r>
          </w:p>
          <w:p w14:paraId="7A8BEF70" w14:textId="25BF799C" w:rsidR="009D685B" w:rsidRPr="00165A6E" w:rsidRDefault="00CB170B" w:rsidP="00CB170B">
            <w:pPr>
              <w:pStyle w:val="TAC"/>
            </w:pPr>
            <w:r w:rsidRPr="00165A6E">
              <w:t>Outer_2RB_Right (Note 3)</w:t>
            </w:r>
          </w:p>
        </w:tc>
      </w:tr>
      <w:tr w:rsidR="009D685B" w:rsidRPr="00165A6E" w14:paraId="1B9DCAD1" w14:textId="77777777" w:rsidTr="00996B3A">
        <w:tc>
          <w:tcPr>
            <w:tcW w:w="349" w:type="pct"/>
            <w:vMerge/>
            <w:vAlign w:val="center"/>
          </w:tcPr>
          <w:p w14:paraId="358173ED" w14:textId="77777777" w:rsidR="009D685B" w:rsidRPr="00165A6E" w:rsidRDefault="009D685B" w:rsidP="00996B3A">
            <w:pPr>
              <w:pStyle w:val="TAC"/>
              <w:rPr>
                <w:lang w:eastAsia="ko-KR"/>
              </w:rPr>
            </w:pPr>
          </w:p>
        </w:tc>
        <w:tc>
          <w:tcPr>
            <w:tcW w:w="557" w:type="pct"/>
            <w:vAlign w:val="center"/>
          </w:tcPr>
          <w:p w14:paraId="424918E0"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094C11AF" w14:textId="77777777" w:rsidR="009D685B" w:rsidRPr="00165A6E" w:rsidRDefault="009D685B" w:rsidP="00996B3A">
            <w:pPr>
              <w:pStyle w:val="TAC"/>
              <w:rPr>
                <w:lang w:eastAsia="ko-KR"/>
              </w:rPr>
            </w:pPr>
          </w:p>
        </w:tc>
        <w:tc>
          <w:tcPr>
            <w:tcW w:w="747" w:type="pct"/>
            <w:vMerge/>
            <w:vAlign w:val="center"/>
          </w:tcPr>
          <w:p w14:paraId="464F24EA" w14:textId="77777777" w:rsidR="009D685B" w:rsidRPr="00165A6E" w:rsidRDefault="009D685B" w:rsidP="00996B3A">
            <w:pPr>
              <w:pStyle w:val="TAC"/>
              <w:rPr>
                <w:lang w:eastAsia="ko-KR"/>
              </w:rPr>
            </w:pPr>
          </w:p>
        </w:tc>
        <w:tc>
          <w:tcPr>
            <w:tcW w:w="750" w:type="pct"/>
            <w:vMerge/>
            <w:vAlign w:val="center"/>
          </w:tcPr>
          <w:p w14:paraId="654803A4" w14:textId="77777777" w:rsidR="009D685B" w:rsidRPr="00165A6E" w:rsidRDefault="009D685B" w:rsidP="00996B3A">
            <w:pPr>
              <w:pStyle w:val="TAC"/>
              <w:rPr>
                <w:lang w:eastAsia="ko-KR"/>
              </w:rPr>
            </w:pPr>
          </w:p>
        </w:tc>
        <w:tc>
          <w:tcPr>
            <w:tcW w:w="895" w:type="pct"/>
            <w:vAlign w:val="center"/>
          </w:tcPr>
          <w:p w14:paraId="16C0943B" w14:textId="77777777" w:rsidR="009D685B" w:rsidRPr="00165A6E" w:rsidRDefault="009D685B" w:rsidP="00996B3A">
            <w:pPr>
              <w:pStyle w:val="TAC"/>
            </w:pPr>
            <w:r w:rsidRPr="00165A6E">
              <w:rPr>
                <w:lang w:eastAsia="ko-KR"/>
              </w:rPr>
              <w:t>CP-OFDM QPSK</w:t>
            </w:r>
          </w:p>
        </w:tc>
        <w:tc>
          <w:tcPr>
            <w:tcW w:w="880" w:type="pct"/>
            <w:vAlign w:val="center"/>
          </w:tcPr>
          <w:p w14:paraId="7BFC82EC" w14:textId="77777777" w:rsidR="00CB170B" w:rsidRPr="00165A6E" w:rsidRDefault="009D685B" w:rsidP="00CB170B">
            <w:pPr>
              <w:pStyle w:val="TAC"/>
            </w:pPr>
            <w:r w:rsidRPr="00165A6E">
              <w:t>Outer_1RB_Right</w:t>
            </w:r>
            <w:r w:rsidR="00CB170B" w:rsidRPr="00165A6E">
              <w:t xml:space="preserve"> (Note 2)</w:t>
            </w:r>
          </w:p>
          <w:p w14:paraId="75035341" w14:textId="21378728" w:rsidR="009D685B" w:rsidRPr="00165A6E" w:rsidRDefault="00CB170B" w:rsidP="00CB170B">
            <w:pPr>
              <w:pStyle w:val="TAC"/>
            </w:pPr>
            <w:r w:rsidRPr="00165A6E">
              <w:t>Outer_2RB_Right (Note 3)</w:t>
            </w:r>
          </w:p>
        </w:tc>
      </w:tr>
      <w:tr w:rsidR="009D685B" w:rsidRPr="00165A6E" w14:paraId="5B258805" w14:textId="77777777" w:rsidTr="00996B3A">
        <w:tc>
          <w:tcPr>
            <w:tcW w:w="349" w:type="pct"/>
            <w:vMerge w:val="restart"/>
            <w:vAlign w:val="center"/>
          </w:tcPr>
          <w:p w14:paraId="0F7A847A" w14:textId="77777777" w:rsidR="009D685B" w:rsidRPr="00165A6E" w:rsidRDefault="009D685B" w:rsidP="00996B3A">
            <w:pPr>
              <w:pStyle w:val="TAC"/>
              <w:rPr>
                <w:lang w:eastAsia="ko-KR"/>
              </w:rPr>
            </w:pPr>
            <w:r w:rsidRPr="00165A6E">
              <w:rPr>
                <w:lang w:eastAsia="ko-KR"/>
              </w:rPr>
              <w:t>15</w:t>
            </w:r>
          </w:p>
        </w:tc>
        <w:tc>
          <w:tcPr>
            <w:tcW w:w="557" w:type="pct"/>
            <w:vAlign w:val="center"/>
          </w:tcPr>
          <w:p w14:paraId="6A38F9E9"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6D84553" w14:textId="77777777" w:rsidR="009D685B" w:rsidRPr="00165A6E" w:rsidRDefault="009D685B" w:rsidP="00996B3A">
            <w:pPr>
              <w:pStyle w:val="TAC"/>
              <w:rPr>
                <w:lang w:eastAsia="ko-KR"/>
              </w:rPr>
            </w:pPr>
          </w:p>
        </w:tc>
        <w:tc>
          <w:tcPr>
            <w:tcW w:w="747" w:type="pct"/>
            <w:vMerge/>
            <w:vAlign w:val="center"/>
          </w:tcPr>
          <w:p w14:paraId="51E84749" w14:textId="77777777" w:rsidR="009D685B" w:rsidRPr="00165A6E" w:rsidRDefault="009D685B" w:rsidP="00996B3A">
            <w:pPr>
              <w:pStyle w:val="TAC"/>
              <w:rPr>
                <w:lang w:eastAsia="ko-KR"/>
              </w:rPr>
            </w:pPr>
          </w:p>
        </w:tc>
        <w:tc>
          <w:tcPr>
            <w:tcW w:w="750" w:type="pct"/>
            <w:vMerge/>
            <w:vAlign w:val="center"/>
          </w:tcPr>
          <w:p w14:paraId="570395F5" w14:textId="77777777" w:rsidR="009D685B" w:rsidRPr="00165A6E" w:rsidRDefault="009D685B" w:rsidP="00996B3A">
            <w:pPr>
              <w:pStyle w:val="TAC"/>
              <w:rPr>
                <w:lang w:eastAsia="ko-KR"/>
              </w:rPr>
            </w:pPr>
          </w:p>
        </w:tc>
        <w:tc>
          <w:tcPr>
            <w:tcW w:w="895" w:type="pct"/>
            <w:vAlign w:val="center"/>
          </w:tcPr>
          <w:p w14:paraId="3F9CBB0F" w14:textId="77777777" w:rsidR="009D685B" w:rsidRPr="00165A6E" w:rsidRDefault="009D685B" w:rsidP="00996B3A">
            <w:pPr>
              <w:pStyle w:val="TAC"/>
            </w:pPr>
            <w:r w:rsidRPr="00165A6E">
              <w:rPr>
                <w:lang w:eastAsia="ko-KR"/>
              </w:rPr>
              <w:t>CP-OFDM QPSK</w:t>
            </w:r>
          </w:p>
        </w:tc>
        <w:tc>
          <w:tcPr>
            <w:tcW w:w="880" w:type="pct"/>
            <w:vAlign w:val="center"/>
          </w:tcPr>
          <w:p w14:paraId="7AC10D3B" w14:textId="77777777" w:rsidR="009D685B" w:rsidRPr="00165A6E" w:rsidRDefault="009D685B" w:rsidP="00996B3A">
            <w:pPr>
              <w:pStyle w:val="TAC"/>
            </w:pPr>
            <w:r w:rsidRPr="00165A6E">
              <w:t>Outer_Full</w:t>
            </w:r>
          </w:p>
        </w:tc>
      </w:tr>
      <w:tr w:rsidR="009D685B" w:rsidRPr="00165A6E" w14:paraId="06A413A7" w14:textId="77777777" w:rsidTr="00996B3A">
        <w:tc>
          <w:tcPr>
            <w:tcW w:w="349" w:type="pct"/>
            <w:vMerge/>
            <w:vAlign w:val="center"/>
          </w:tcPr>
          <w:p w14:paraId="49DFFDC2" w14:textId="77777777" w:rsidR="009D685B" w:rsidRPr="00165A6E" w:rsidRDefault="009D685B" w:rsidP="00996B3A">
            <w:pPr>
              <w:pStyle w:val="TAC"/>
              <w:rPr>
                <w:lang w:eastAsia="ko-KR"/>
              </w:rPr>
            </w:pPr>
          </w:p>
        </w:tc>
        <w:tc>
          <w:tcPr>
            <w:tcW w:w="557" w:type="pct"/>
            <w:vAlign w:val="center"/>
          </w:tcPr>
          <w:p w14:paraId="3116E26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5F95F77" w14:textId="77777777" w:rsidR="009D685B" w:rsidRPr="00165A6E" w:rsidRDefault="009D685B" w:rsidP="00996B3A">
            <w:pPr>
              <w:pStyle w:val="TAC"/>
              <w:rPr>
                <w:lang w:eastAsia="ko-KR"/>
              </w:rPr>
            </w:pPr>
          </w:p>
        </w:tc>
        <w:tc>
          <w:tcPr>
            <w:tcW w:w="747" w:type="pct"/>
            <w:vMerge/>
            <w:vAlign w:val="center"/>
          </w:tcPr>
          <w:p w14:paraId="5AD03956" w14:textId="77777777" w:rsidR="009D685B" w:rsidRPr="00165A6E" w:rsidRDefault="009D685B" w:rsidP="00996B3A">
            <w:pPr>
              <w:pStyle w:val="TAC"/>
              <w:rPr>
                <w:lang w:eastAsia="ko-KR"/>
              </w:rPr>
            </w:pPr>
          </w:p>
        </w:tc>
        <w:tc>
          <w:tcPr>
            <w:tcW w:w="750" w:type="pct"/>
            <w:vMerge/>
            <w:vAlign w:val="center"/>
          </w:tcPr>
          <w:p w14:paraId="013481AC" w14:textId="77777777" w:rsidR="009D685B" w:rsidRPr="00165A6E" w:rsidRDefault="009D685B" w:rsidP="00996B3A">
            <w:pPr>
              <w:pStyle w:val="TAC"/>
              <w:rPr>
                <w:lang w:eastAsia="ko-KR"/>
              </w:rPr>
            </w:pPr>
          </w:p>
        </w:tc>
        <w:tc>
          <w:tcPr>
            <w:tcW w:w="895" w:type="pct"/>
            <w:vAlign w:val="center"/>
          </w:tcPr>
          <w:p w14:paraId="565F4666" w14:textId="77777777" w:rsidR="009D685B" w:rsidRPr="00165A6E" w:rsidRDefault="009D685B" w:rsidP="00996B3A">
            <w:pPr>
              <w:pStyle w:val="TAC"/>
            </w:pPr>
            <w:r w:rsidRPr="00165A6E">
              <w:rPr>
                <w:lang w:eastAsia="ko-KR"/>
              </w:rPr>
              <w:t>CP-OFDM QPSK</w:t>
            </w:r>
          </w:p>
        </w:tc>
        <w:tc>
          <w:tcPr>
            <w:tcW w:w="880" w:type="pct"/>
            <w:vAlign w:val="center"/>
          </w:tcPr>
          <w:p w14:paraId="201CA9A0" w14:textId="77777777" w:rsidR="009D685B" w:rsidRPr="00165A6E" w:rsidRDefault="009D685B" w:rsidP="00996B3A">
            <w:pPr>
              <w:pStyle w:val="TAC"/>
            </w:pPr>
            <w:r w:rsidRPr="00165A6E">
              <w:t>Outer_Full</w:t>
            </w:r>
          </w:p>
        </w:tc>
      </w:tr>
      <w:tr w:rsidR="009D685B" w:rsidRPr="00165A6E" w14:paraId="1922A443" w14:textId="77777777" w:rsidTr="00996B3A">
        <w:trPr>
          <w:trHeight w:val="345"/>
        </w:trPr>
        <w:tc>
          <w:tcPr>
            <w:tcW w:w="5000" w:type="pct"/>
            <w:gridSpan w:val="7"/>
            <w:vAlign w:val="center"/>
          </w:tcPr>
          <w:p w14:paraId="1BB0DD3E" w14:textId="77777777" w:rsidR="00F4423E" w:rsidRPr="00165A6E" w:rsidRDefault="009D685B" w:rsidP="00F4423E">
            <w:pPr>
              <w:pStyle w:val="TAN"/>
            </w:pPr>
            <w:r w:rsidRPr="00165A6E">
              <w:t>NOTE 1:</w:t>
            </w:r>
            <w:r w:rsidRPr="00165A6E">
              <w:tab/>
              <w:t>The specific configuration of each RB allocation is defined in Table 6.1-1 for PC2, PC3 and PC4 or Table 6.1-2 for PC1.</w:t>
            </w:r>
          </w:p>
          <w:p w14:paraId="702AD1EC" w14:textId="7BEBB43B" w:rsidR="00CB170B" w:rsidRPr="00165A6E" w:rsidRDefault="00CB170B" w:rsidP="00CB170B">
            <w:pPr>
              <w:pStyle w:val="TAN"/>
            </w:pPr>
            <w:r w:rsidRPr="00165A6E">
              <w:t>NOTE 2:</w:t>
            </w:r>
            <w:r w:rsidRPr="00165A6E">
              <w:tab/>
              <w:t>Applicable to Rel-16 and forward UEs.</w:t>
            </w:r>
          </w:p>
          <w:p w14:paraId="5F92ADCE" w14:textId="17065189" w:rsidR="009D685B" w:rsidRPr="00165A6E" w:rsidRDefault="00CB170B" w:rsidP="00CB170B">
            <w:pPr>
              <w:pStyle w:val="TAN"/>
            </w:pPr>
            <w:r w:rsidRPr="00165A6E">
              <w:t>NOTE 3:</w:t>
            </w:r>
            <w:r w:rsidRPr="00165A6E">
              <w:tab/>
              <w:t>Applicable to Rel-15 UEs.</w:t>
            </w:r>
          </w:p>
        </w:tc>
      </w:tr>
    </w:tbl>
    <w:p w14:paraId="61044B72" w14:textId="77777777" w:rsidR="0032234A" w:rsidRPr="00165A6E" w:rsidRDefault="0032234A"/>
    <w:p w14:paraId="7CCF3B96" w14:textId="02B6BF54"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352DEE44" w14:textId="19C7B60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E1A7B73" w14:textId="0A02AB42"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
      </w:pPr>
      <w:r w:rsidRPr="00165A6E">
        <w:t>4.</w:t>
      </w:r>
      <w:r w:rsidRPr="00165A6E">
        <w:tab/>
        <w:t>The UL Reference Measurement channels are set according to Table 6.5A.2.1.1.4.1-1.</w:t>
      </w:r>
    </w:p>
    <w:p w14:paraId="7D8AF871" w14:textId="77777777" w:rsidR="0032234A" w:rsidRPr="00165A6E" w:rsidRDefault="0032234A">
      <w:pPr>
        <w:pStyle w:val="B1"/>
      </w:pPr>
      <w:r w:rsidRPr="00165A6E">
        <w:t>5.</w:t>
      </w:r>
      <w:r w:rsidRPr="00165A6E">
        <w:tab/>
        <w:t>Propagation conditions are set according to Annex B.0</w:t>
      </w:r>
    </w:p>
    <w:p w14:paraId="576A0887" w14:textId="2F81B8B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.5A.2.1.1.4.3</w:t>
      </w:r>
    </w:p>
    <w:p w14:paraId="19D5F817" w14:textId="77777777" w:rsidR="0032234A" w:rsidRPr="00165A6E" w:rsidRDefault="0032234A">
      <w:pPr>
        <w:pStyle w:val="H6"/>
      </w:pPr>
      <w:bookmarkStart w:id="443" w:name="_CR6_5A_2_1_1_4_2"/>
      <w:r w:rsidRPr="00165A6E">
        <w:t>6.5A.2.1.1.4.2</w:t>
      </w:r>
      <w:r w:rsidRPr="00165A6E">
        <w:tab/>
        <w:t>Test procedure</w:t>
      </w:r>
    </w:p>
    <w:bookmarkEnd w:id="443"/>
    <w:p w14:paraId="409B440D" w14:textId="77777777" w:rsidR="0032234A" w:rsidRPr="008A7419" w:rsidRDefault="0032234A">
      <w:pPr>
        <w:pStyle w:val="B1"/>
      </w:pPr>
      <w:r w:rsidRPr="008A7419">
        <w:t>1.</w:t>
      </w:r>
      <w:r w:rsidRPr="008A7419">
        <w:tab/>
        <w:t xml:space="preserve">Configure SCC according to Annex </w:t>
      </w:r>
      <w:r w:rsidRPr="008A7419">
        <w:rPr>
          <w:lang w:eastAsia="ko-KR"/>
        </w:rPr>
        <w:t>C.0, C.1, C.2</w:t>
      </w:r>
      <w:r w:rsidR="009D685B" w:rsidRPr="008A7419">
        <w:rPr>
          <w:lang w:eastAsia="ko-KR"/>
        </w:rPr>
        <w:t>, and C.3</w:t>
      </w:r>
      <w:r w:rsidRPr="008A7419">
        <w:t xml:space="preserve"> for all downlink physical channels.</w:t>
      </w:r>
    </w:p>
    <w:p w14:paraId="1F8E7B52" w14:textId="675D9C9E"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.5A.2.1.1.4.3.</w:t>
      </w:r>
    </w:p>
    <w:p w14:paraId="26ECA802" w14:textId="77777777" w:rsidR="00FC68E0" w:rsidRPr="00165A6E" w:rsidRDefault="00FC68E0" w:rsidP="00FC68E0">
      <w:pPr>
        <w:pStyle w:val="B1"/>
      </w:pPr>
      <w:r w:rsidRPr="008A7419">
        <w:t>3.</w:t>
      </w:r>
      <w:r w:rsidRPr="008A7419">
        <w:tab/>
      </w:r>
      <w:r w:rsidRPr="00165A6E">
        <w:t>Apply the test step based on the 5G NR UE Release:</w:t>
      </w:r>
    </w:p>
    <w:p w14:paraId="5FF60BB9" w14:textId="17E6333C" w:rsidR="00FC68E0" w:rsidRPr="00165A6E" w:rsidRDefault="00FC68E0" w:rsidP="00FC68E0">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8A7419" w:rsidRDefault="00FC68E0" w:rsidP="00FC68E0">
      <w:pPr>
        <w:pStyle w:val="B2"/>
      </w:pPr>
      <w:r w:rsidRPr="00165A6E">
        <w:t>3b.</w:t>
      </w:r>
      <w:r w:rsidRPr="00165A6E">
        <w:tab/>
        <w:t>For Release 15 5G NR UEs: No action.</w:t>
      </w:r>
    </w:p>
    <w:p w14:paraId="381DAF0A" w14:textId="6570BA3C" w:rsidR="0032234A" w:rsidRPr="008A7419" w:rsidRDefault="00FC68E0">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65D0D997" w14:textId="11CBEC9F" w:rsidR="0032234A" w:rsidRPr="00165A6E" w:rsidRDefault="00FC68E0">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8A7419" w:rsidRDefault="00FC68E0">
      <w:pPr>
        <w:pStyle w:val="B1"/>
        <w:rPr>
          <w:rFonts w:eastAsia="Batang"/>
        </w:rPr>
      </w:pPr>
      <w:r w:rsidRPr="008A7419">
        <w:rPr>
          <w:rFonts w:eastAsia="Batang"/>
        </w:rPr>
        <w:t>6</w:t>
      </w:r>
      <w:r w:rsidR="00103AD4" w:rsidRPr="008A7419">
        <w:rPr>
          <w:rFonts w:eastAsia="Batang"/>
        </w:rPr>
        <w:t>.</w:t>
      </w:r>
      <w:r w:rsidR="00103AD4" w:rsidRPr="008A7419">
        <w:rPr>
          <w:rFonts w:eastAsia="Batang"/>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8A7419">
        <w:rPr>
          <w:rFonts w:eastAsia="Batang"/>
        </w:rPr>
        <w:t>.</w:t>
      </w:r>
    </w:p>
    <w:p w14:paraId="528A52D7" w14:textId="7E0249BA" w:rsidR="00FC68E0" w:rsidRPr="00165A6E" w:rsidRDefault="00FC68E0" w:rsidP="00FC68E0">
      <w:pPr>
        <w:pStyle w:val="B1"/>
      </w:pPr>
      <w:r w:rsidRPr="00165A6E">
        <w:t>7</w:t>
      </w:r>
      <w:r w:rsidR="0032234A" w:rsidRPr="00165A6E">
        <w:t>.</w:t>
      </w:r>
      <w:r w:rsidR="0032234A" w:rsidRPr="00165A6E">
        <w:tab/>
      </w:r>
      <w:r w:rsidRPr="00165A6E">
        <w:t>Apply the test step based on the 5G NR UE Release:</w:t>
      </w:r>
    </w:p>
    <w:p w14:paraId="436A506E" w14:textId="58D1EDD3" w:rsidR="0032234A" w:rsidRPr="008A7419" w:rsidRDefault="00FC68E0" w:rsidP="00FC68E0">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8A7419">
        <w:rPr>
          <w:rFonts w:eastAsia="Batang"/>
        </w:rPr>
        <w:t>.</w:t>
      </w:r>
    </w:p>
    <w:p w14:paraId="167BC0F5" w14:textId="61F3C5CF" w:rsidR="00FC68E0" w:rsidRPr="00165A6E" w:rsidRDefault="00FC68E0" w:rsidP="00FC68E0">
      <w:pPr>
        <w:pStyle w:val="B2"/>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
      </w:pPr>
      <w:r w:rsidRPr="00165A6E">
        <w:t>9.</w:t>
      </w:r>
      <w:r w:rsidRPr="00165A6E">
        <w:tab/>
        <w:t>Apply the test step based on the 5G NR UE Release:</w:t>
      </w:r>
    </w:p>
    <w:p w14:paraId="0AA9CD03" w14:textId="22C603B7" w:rsidR="00FC68E0" w:rsidRPr="00165A6E" w:rsidRDefault="00FC68E0" w:rsidP="002410DB">
      <w:pPr>
        <w:pStyle w:val="B2"/>
      </w:pPr>
      <w:r w:rsidRPr="00165A6E">
        <w:t>9a.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DD2403E" w14:textId="287E506B" w:rsidR="00FC68E0" w:rsidRPr="00165A6E" w:rsidRDefault="00FC68E0" w:rsidP="00FC68E0">
      <w:pPr>
        <w:pStyle w:val="B2"/>
      </w:pPr>
      <w:r w:rsidRPr="00165A6E">
        <w:t>9b.</w:t>
      </w:r>
      <w:r w:rsidRPr="00165A6E">
        <w:tab/>
        <w:t>For Release 15 5G NR UEs: No action.</w:t>
      </w:r>
    </w:p>
    <w:p w14:paraId="6C560B7E" w14:textId="3DCDDBC2"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6.5A.2.1.1.4.1-1,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4" w:name="_CR6_5A_2_1_1_4_3"/>
      <w:r w:rsidRPr="00165A6E">
        <w:t>6.5A.2.1.1.4.3</w:t>
      </w:r>
      <w:r w:rsidRPr="00165A6E">
        <w:tab/>
        <w:t>Message contents</w:t>
      </w:r>
    </w:p>
    <w:bookmarkEnd w:id="444"/>
    <w:p w14:paraId="49D17949" w14:textId="4E2BBB33" w:rsidR="00FC68E0" w:rsidRPr="00165A6E" w:rsidRDefault="0032234A" w:rsidP="00FC68E0">
      <w:r w:rsidRPr="008A7419">
        <w:t>Message contents are according to TS 38.508-1</w:t>
      </w:r>
      <w:r w:rsidR="00D2021D" w:rsidRPr="008A7419">
        <w:t> [</w:t>
      </w:r>
      <w:r w:rsidRPr="008A7419">
        <w:t>10] sub</w:t>
      </w:r>
      <w:r w:rsidR="00D2021D" w:rsidRPr="008A7419">
        <w:t>clause 4</w:t>
      </w:r>
      <w:r w:rsidRPr="008A7419">
        <w:t>.6</w:t>
      </w:r>
      <w:r w:rsidR="00FC68E0" w:rsidRPr="00165A6E">
        <w:t xml:space="preserve"> with the following exceptions for Release 15 5G NR UE.</w:t>
      </w:r>
    </w:p>
    <w:p w14:paraId="0426BCBD" w14:textId="637D4A4D" w:rsidR="00FC68E0" w:rsidRPr="00165A6E" w:rsidRDefault="00CF24FF" w:rsidP="00FC68E0">
      <w:pPr>
        <w:pStyle w:val="TH"/>
      </w:pPr>
      <w:bookmarkStart w:id="445" w:name="_CRTable6_5A_2_1_1_4_31"/>
      <w:r w:rsidRPr="00165A6E">
        <w:t xml:space="preserve">Table </w:t>
      </w:r>
      <w:bookmarkEnd w:id="445"/>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235285F1" w:rsidR="00FC68E0" w:rsidRPr="00165A6E" w:rsidRDefault="00FC68E0" w:rsidP="00FC68E0">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6" w:name="_CRTable6_5A_2_1_1_4_32"/>
      <w:r w:rsidRPr="00165A6E">
        <w:t xml:space="preserve">Table </w:t>
      </w:r>
      <w:bookmarkEnd w:id="446"/>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1567AD8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8A7419" w:rsidRDefault="00F4423E" w:rsidP="00F4423E"/>
    <w:p w14:paraId="4FE74420" w14:textId="77777777" w:rsidR="00F4423E" w:rsidRPr="00165A6E" w:rsidRDefault="00F4423E" w:rsidP="00F4423E">
      <w:pPr>
        <w:pStyle w:val="TH"/>
        <w:ind w:left="284"/>
      </w:pPr>
      <w:bookmarkStart w:id="447" w:name="_CRTable6_5A_2_1_1_4_33"/>
      <w:r w:rsidRPr="00165A6E">
        <w:t xml:space="preserve">Table </w:t>
      </w:r>
      <w:bookmarkEnd w:id="447"/>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2E892FAD"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8A7419" w:rsidRDefault="0032234A"/>
    <w:p w14:paraId="67247173" w14:textId="77777777" w:rsidR="0032234A" w:rsidRPr="00165A6E" w:rsidRDefault="0032234A">
      <w:pPr>
        <w:pStyle w:val="H6"/>
      </w:pPr>
      <w:bookmarkStart w:id="448" w:name="_CR6_5A_2_1_1_5"/>
      <w:r w:rsidRPr="00165A6E">
        <w:t>6.5A.2.1.1.5</w:t>
      </w:r>
      <w:r w:rsidRPr="00165A6E">
        <w:tab/>
        <w:t>Test Requirements</w:t>
      </w:r>
    </w:p>
    <w:bookmarkEnd w:id="448"/>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9" w:name="_CRTable6_5A_2_1_1_51"/>
      <w:r w:rsidRPr="00165A6E">
        <w:t xml:space="preserve">Table </w:t>
      </w:r>
      <w:bookmarkEnd w:id="449"/>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50" w:name="_CRTable6_5A_2_1_1_51a"/>
      <w:r w:rsidRPr="00165A6E">
        <w:t xml:space="preserve">Table </w:t>
      </w:r>
      <w:bookmarkEnd w:id="450"/>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51" w:name="_Toc21026637"/>
      <w:bookmarkStart w:id="452" w:name="_Toc27743912"/>
      <w:bookmarkStart w:id="453" w:name="_Toc36197085"/>
      <w:bookmarkStart w:id="454" w:name="_Toc36197777"/>
      <w:r w:rsidRPr="00165A6E">
        <w:t>6.5A.2.1.2</w:t>
      </w:r>
      <w:r w:rsidRPr="00165A6E">
        <w:tab/>
        <w:t>Spectrum Emission Mask for CA (3UL CA)</w:t>
      </w:r>
      <w:bookmarkEnd w:id="451"/>
      <w:bookmarkEnd w:id="452"/>
      <w:bookmarkEnd w:id="453"/>
      <w:bookmarkEnd w:id="454"/>
    </w:p>
    <w:p w14:paraId="4D9924FD" w14:textId="1AA920B9" w:rsidR="0032234A" w:rsidRPr="00165A6E" w:rsidRDefault="00D2021D">
      <w:pPr>
        <w:pStyle w:val="EditorsNote"/>
      </w:pPr>
      <w:r>
        <w:t>Editor's note:</w:t>
      </w:r>
      <w:r>
        <w:tab/>
      </w:r>
      <w:r w:rsidR="0032234A" w:rsidRPr="00165A6E">
        <w:t>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5" w:name="_CR6_5A_2_1_2_1"/>
      <w:r w:rsidRPr="00165A6E">
        <w:t>6.5A.2.1.2.1</w:t>
      </w:r>
      <w:r w:rsidRPr="00165A6E">
        <w:tab/>
        <w:t>Test purpose</w:t>
      </w:r>
    </w:p>
    <w:bookmarkEnd w:id="455"/>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6" w:name="_CR6_5A_2_1_2_2"/>
      <w:r w:rsidRPr="00165A6E">
        <w:t>6.5A.2.1.2.2</w:t>
      </w:r>
      <w:r w:rsidRPr="00165A6E">
        <w:tab/>
        <w:t>Test applicability</w:t>
      </w:r>
    </w:p>
    <w:bookmarkEnd w:id="456"/>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7" w:name="_CR6_5A_2_1_2_3"/>
      <w:r w:rsidRPr="00165A6E">
        <w:t>6.5A.2.1.2.3</w:t>
      </w:r>
      <w:r w:rsidRPr="00165A6E">
        <w:tab/>
        <w:t>Minimum conformance requirements</w:t>
      </w:r>
    </w:p>
    <w:bookmarkEnd w:id="457"/>
    <w:p w14:paraId="03D6C13B" w14:textId="716276A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60BFB29F" w14:textId="77777777" w:rsidR="0032234A" w:rsidRPr="00165A6E" w:rsidRDefault="0032234A">
      <w:pPr>
        <w:pStyle w:val="H6"/>
      </w:pPr>
      <w:bookmarkStart w:id="458" w:name="_CR6_5A_2_1_2_4"/>
      <w:r w:rsidRPr="00165A6E">
        <w:t>6.5A.2.1.2.4</w:t>
      </w:r>
      <w:r w:rsidRPr="00165A6E">
        <w:tab/>
        <w:t>Test description</w:t>
      </w:r>
    </w:p>
    <w:bookmarkEnd w:id="458"/>
    <w:p w14:paraId="353474D3" w14:textId="745FC2B6"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8728E2E"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9" w:name="_CR6_5A_2_1_2_5"/>
      <w:r w:rsidRPr="00165A6E">
        <w:t>6.5A.2.1.2.5</w:t>
      </w:r>
      <w:r w:rsidRPr="00165A6E">
        <w:tab/>
        <w:t>Test Requirements</w:t>
      </w:r>
    </w:p>
    <w:bookmarkEnd w:id="459"/>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60" w:name="_CRTable6_5A_2_1_2_51"/>
      <w:r w:rsidRPr="00165A6E">
        <w:t xml:space="preserve">Table </w:t>
      </w:r>
      <w:bookmarkEnd w:id="460"/>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61" w:name="_CRTable6_5A_2_1_2_51a"/>
      <w:r w:rsidRPr="00165A6E">
        <w:t xml:space="preserve">Table </w:t>
      </w:r>
      <w:bookmarkEnd w:id="461"/>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62" w:name="_Toc21026638"/>
      <w:bookmarkStart w:id="463" w:name="_Toc27743913"/>
      <w:bookmarkStart w:id="464" w:name="_Toc36197086"/>
      <w:bookmarkStart w:id="465" w:name="_Toc36197778"/>
      <w:r w:rsidRPr="00165A6E">
        <w:t>6.5A.2.1.3</w:t>
      </w:r>
      <w:r w:rsidRPr="00165A6E">
        <w:tab/>
        <w:t>Spectrum Emission Mask for CA (4UL CA)</w:t>
      </w:r>
      <w:bookmarkEnd w:id="462"/>
      <w:bookmarkEnd w:id="463"/>
      <w:bookmarkEnd w:id="464"/>
      <w:bookmarkEnd w:id="465"/>
    </w:p>
    <w:p w14:paraId="7B26EF12" w14:textId="25F1D41C" w:rsidR="006200D3" w:rsidRPr="00EE54B4" w:rsidRDefault="00D2021D" w:rsidP="006200D3">
      <w:pPr>
        <w:pStyle w:val="EditorsNote"/>
      </w:pPr>
      <w:r>
        <w:t>Editor's note:</w:t>
      </w:r>
      <w:r>
        <w:tab/>
      </w:r>
      <w:r w:rsidR="006200D3" w:rsidRPr="00EE54B4">
        <w:t>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bookmarkStart w:id="466" w:name="_CR6_5A_2_1_3_1"/>
      <w:r w:rsidRPr="00165A6E">
        <w:t>6.5A.2.1.3.1</w:t>
      </w:r>
      <w:r w:rsidRPr="00165A6E">
        <w:tab/>
        <w:t>Test purpose</w:t>
      </w:r>
    </w:p>
    <w:bookmarkEnd w:id="466"/>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7" w:name="_CR6_5A_2_1_3_2"/>
      <w:r w:rsidRPr="00165A6E">
        <w:t>6.5A.2.1.3.2</w:t>
      </w:r>
      <w:r w:rsidRPr="00165A6E">
        <w:tab/>
        <w:t>Test applicability</w:t>
      </w:r>
    </w:p>
    <w:bookmarkEnd w:id="467"/>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8" w:name="_CR6_5A_2_1_3_3"/>
      <w:r w:rsidRPr="00165A6E">
        <w:t>6.5A.2.1.3.3</w:t>
      </w:r>
      <w:r w:rsidRPr="00165A6E">
        <w:tab/>
        <w:t>Minimum conformance requirements</w:t>
      </w:r>
    </w:p>
    <w:bookmarkEnd w:id="468"/>
    <w:p w14:paraId="2C82301F" w14:textId="617429CC"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197CE151" w14:textId="77777777" w:rsidR="0032234A" w:rsidRPr="00165A6E" w:rsidRDefault="0032234A">
      <w:pPr>
        <w:pStyle w:val="H6"/>
      </w:pPr>
      <w:bookmarkStart w:id="469" w:name="_CR6_5A_2_1_3_4"/>
      <w:r w:rsidRPr="00165A6E">
        <w:t>6.5A.2.1.3.4</w:t>
      </w:r>
      <w:r w:rsidRPr="00165A6E">
        <w:tab/>
        <w:t>Test description</w:t>
      </w:r>
    </w:p>
    <w:bookmarkEnd w:id="469"/>
    <w:p w14:paraId="66DCA1E9" w14:textId="429E3D1F"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93C5E68"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70" w:name="_CR6_5A_2_1_3_5"/>
      <w:r w:rsidRPr="00165A6E">
        <w:t>6.5A.2.1.3.5</w:t>
      </w:r>
      <w:r w:rsidRPr="00165A6E">
        <w:tab/>
        <w:t>Test Requirements</w:t>
      </w:r>
    </w:p>
    <w:bookmarkEnd w:id="470"/>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71" w:name="_CRTable6_5A_2_1_3_51"/>
      <w:r w:rsidRPr="00165A6E">
        <w:t xml:space="preserve">Table </w:t>
      </w:r>
      <w:bookmarkEnd w:id="471"/>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72" w:name="_CRTable6_5A_2_1_3_51a"/>
      <w:r w:rsidRPr="00165A6E">
        <w:t xml:space="preserve">Table </w:t>
      </w:r>
      <w:bookmarkEnd w:id="472"/>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3" w:name="_Toc27743914"/>
      <w:bookmarkStart w:id="474" w:name="_Toc36197087"/>
      <w:bookmarkStart w:id="475" w:name="_Toc36197779"/>
      <w:bookmarkStart w:id="476" w:name="_Toc21026639"/>
      <w:r w:rsidRPr="00165A6E">
        <w:t>6.5A.2.1.4</w:t>
      </w:r>
      <w:r w:rsidRPr="00165A6E">
        <w:tab/>
        <w:t>Spectrum Emission Mask for CA (5UL CA)</w:t>
      </w:r>
      <w:bookmarkEnd w:id="473"/>
      <w:bookmarkEnd w:id="474"/>
      <w:bookmarkEnd w:id="475"/>
    </w:p>
    <w:p w14:paraId="32B6996D" w14:textId="1EC06C11"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bookmarkStart w:id="477" w:name="_CR6_5A_2_1_4_1"/>
      <w:r w:rsidRPr="00165A6E">
        <w:t>6.5A.2.1.4.1</w:t>
      </w:r>
      <w:r w:rsidRPr="00165A6E">
        <w:tab/>
        <w:t>Test purpose</w:t>
      </w:r>
    </w:p>
    <w:bookmarkEnd w:id="477"/>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8" w:name="_CR6_5A_2_1_4_2"/>
      <w:r w:rsidRPr="00165A6E">
        <w:t>6.5A.2.1.4.2</w:t>
      </w:r>
      <w:r w:rsidRPr="00165A6E">
        <w:tab/>
        <w:t>Test applicability</w:t>
      </w:r>
    </w:p>
    <w:bookmarkEnd w:id="478"/>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9" w:name="_CR6_5A_2_1_4_3"/>
      <w:r w:rsidRPr="00165A6E">
        <w:t>6.5A.2.1.4.3</w:t>
      </w:r>
      <w:r w:rsidRPr="00165A6E">
        <w:tab/>
        <w:t>Minimum conformance requirements</w:t>
      </w:r>
    </w:p>
    <w:bookmarkEnd w:id="479"/>
    <w:p w14:paraId="1B0255AB" w14:textId="6E5F8DB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9D4648" w14:textId="77777777" w:rsidR="00F42FC3" w:rsidRPr="00165A6E" w:rsidRDefault="00F42FC3" w:rsidP="00F42FC3">
      <w:pPr>
        <w:pStyle w:val="H6"/>
      </w:pPr>
      <w:bookmarkStart w:id="480" w:name="_CR6_5A_2_1_4_4"/>
      <w:r w:rsidRPr="00165A6E">
        <w:t>6.5A.2.1.4.4</w:t>
      </w:r>
      <w:r w:rsidRPr="00165A6E">
        <w:tab/>
        <w:t>Test description</w:t>
      </w:r>
    </w:p>
    <w:bookmarkEnd w:id="480"/>
    <w:p w14:paraId="039E1BBD" w14:textId="500D2632"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639AE47F"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81" w:name="_CR6_5A_2_1_4_5"/>
      <w:r w:rsidRPr="00165A6E">
        <w:t>6.5A.2.1.4.5</w:t>
      </w:r>
      <w:r w:rsidRPr="00165A6E">
        <w:tab/>
        <w:t>Test Requirements</w:t>
      </w:r>
    </w:p>
    <w:bookmarkEnd w:id="481"/>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82" w:name="_CRTable6_5A_2_1_4_51"/>
      <w:r w:rsidRPr="00165A6E">
        <w:t xml:space="preserve">Table </w:t>
      </w:r>
      <w:bookmarkEnd w:id="482"/>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3" w:name="_CRTable6_5A_2_1_4_51a"/>
      <w:r w:rsidRPr="00165A6E">
        <w:t xml:space="preserve">Table </w:t>
      </w:r>
      <w:bookmarkEnd w:id="483"/>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4" w:name="_Toc27743915"/>
      <w:bookmarkStart w:id="485" w:name="_Toc36197088"/>
      <w:bookmarkStart w:id="486" w:name="_Toc36197780"/>
      <w:r w:rsidRPr="00165A6E">
        <w:t>6.5A.2.1.5</w:t>
      </w:r>
      <w:r w:rsidRPr="00165A6E">
        <w:tab/>
        <w:t>Spectrum Emission Mask for CA (6UL CA)</w:t>
      </w:r>
      <w:bookmarkEnd w:id="484"/>
      <w:bookmarkEnd w:id="485"/>
      <w:bookmarkEnd w:id="486"/>
    </w:p>
    <w:p w14:paraId="074EAA68" w14:textId="009D508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bookmarkStart w:id="487" w:name="_CR6_5A_2_1_5_1"/>
      <w:r w:rsidRPr="00165A6E">
        <w:t>6.5A.2.1.5.1</w:t>
      </w:r>
      <w:r w:rsidRPr="00165A6E">
        <w:tab/>
        <w:t>Test purpose</w:t>
      </w:r>
    </w:p>
    <w:bookmarkEnd w:id="487"/>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8" w:name="_CR6_5A_2_1_5_2"/>
      <w:r w:rsidRPr="00165A6E">
        <w:t>6.5A.2.1.5.2</w:t>
      </w:r>
      <w:r w:rsidRPr="00165A6E">
        <w:tab/>
        <w:t>Test applicability</w:t>
      </w:r>
    </w:p>
    <w:bookmarkEnd w:id="488"/>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9" w:name="_CR6_5A_2_1_5_3"/>
      <w:r w:rsidRPr="00165A6E">
        <w:t>6.5A.2.1.5.3</w:t>
      </w:r>
      <w:r w:rsidRPr="00165A6E">
        <w:tab/>
        <w:t>Minimum conformance requirements</w:t>
      </w:r>
    </w:p>
    <w:bookmarkEnd w:id="489"/>
    <w:p w14:paraId="7E8B5B6B" w14:textId="0432C09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3F2017" w14:textId="77777777" w:rsidR="00F42FC3" w:rsidRPr="00165A6E" w:rsidRDefault="00F42FC3" w:rsidP="00F42FC3">
      <w:pPr>
        <w:pStyle w:val="H6"/>
      </w:pPr>
      <w:bookmarkStart w:id="490" w:name="_CR6_5A_2_1_5_4"/>
      <w:r w:rsidRPr="00165A6E">
        <w:t>6.5A.2.1.5.4</w:t>
      </w:r>
      <w:r w:rsidRPr="00165A6E">
        <w:tab/>
        <w:t>Test description</w:t>
      </w:r>
    </w:p>
    <w:bookmarkEnd w:id="490"/>
    <w:p w14:paraId="67BEF4E2" w14:textId="2E8FD12A"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23C57CD6"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91" w:name="_CR6_5A_2_1_5_5"/>
      <w:r w:rsidRPr="00165A6E">
        <w:t>6.5A.2.1.5.5</w:t>
      </w:r>
      <w:r w:rsidRPr="00165A6E">
        <w:tab/>
        <w:t>Test Requirements</w:t>
      </w:r>
    </w:p>
    <w:bookmarkEnd w:id="491"/>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92" w:name="_CRTable6_5A_2_1_5_51"/>
      <w:r w:rsidRPr="00165A6E">
        <w:t xml:space="preserve">Table </w:t>
      </w:r>
      <w:bookmarkEnd w:id="492"/>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3" w:name="_CRTable6_5A_2_1_5_51a"/>
      <w:r w:rsidRPr="00165A6E">
        <w:t xml:space="preserve">Table </w:t>
      </w:r>
      <w:bookmarkEnd w:id="493"/>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4" w:name="_Toc27743916"/>
      <w:bookmarkStart w:id="495" w:name="_Toc36197089"/>
      <w:bookmarkStart w:id="496" w:name="_Toc36197781"/>
      <w:r w:rsidRPr="00165A6E">
        <w:t>6.5A.2.1.6</w:t>
      </w:r>
      <w:r w:rsidRPr="00165A6E">
        <w:tab/>
        <w:t>Spectrum Emission Mask for CA (7UL CA)</w:t>
      </w:r>
      <w:bookmarkEnd w:id="494"/>
      <w:bookmarkEnd w:id="495"/>
      <w:bookmarkEnd w:id="496"/>
    </w:p>
    <w:p w14:paraId="373A9CAF" w14:textId="0EC9F3D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bookmarkStart w:id="497" w:name="_CR6_5A_2_1_6_1"/>
      <w:r w:rsidRPr="00165A6E">
        <w:t>6.5A.2.1.6.1</w:t>
      </w:r>
      <w:r w:rsidRPr="00165A6E">
        <w:tab/>
        <w:t>Test purpose</w:t>
      </w:r>
    </w:p>
    <w:bookmarkEnd w:id="497"/>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8" w:name="_CR6_5A_2_1_6_2"/>
      <w:r w:rsidRPr="00165A6E">
        <w:t>6.5A.2.1.6.2</w:t>
      </w:r>
      <w:r w:rsidRPr="00165A6E">
        <w:tab/>
        <w:t>Test applicability</w:t>
      </w:r>
    </w:p>
    <w:bookmarkEnd w:id="498"/>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9" w:name="_CR6_5A_2_1_6_3"/>
      <w:r w:rsidRPr="00165A6E">
        <w:t>6.5A.2.1.6.3</w:t>
      </w:r>
      <w:r w:rsidRPr="00165A6E">
        <w:tab/>
        <w:t>Minimum conformance requirements</w:t>
      </w:r>
    </w:p>
    <w:bookmarkEnd w:id="499"/>
    <w:p w14:paraId="45167AAF" w14:textId="742CB31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0A6D66B1" w14:textId="77777777" w:rsidR="00F42FC3" w:rsidRPr="00165A6E" w:rsidRDefault="00F42FC3" w:rsidP="00F42FC3">
      <w:pPr>
        <w:pStyle w:val="H6"/>
      </w:pPr>
      <w:bookmarkStart w:id="500" w:name="_CR6_5A_2_1_6_4"/>
      <w:r w:rsidRPr="00165A6E">
        <w:t>6.5A.2.1.6.4</w:t>
      </w:r>
      <w:r w:rsidRPr="00165A6E">
        <w:tab/>
        <w:t>Test description</w:t>
      </w:r>
    </w:p>
    <w:bookmarkEnd w:id="500"/>
    <w:p w14:paraId="220942FC" w14:textId="26DC1506"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585B773E"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501" w:name="_CR6_5A_2_1_6_5"/>
      <w:r w:rsidRPr="00165A6E">
        <w:t>6.5A.2.1.6.5</w:t>
      </w:r>
      <w:r w:rsidRPr="00165A6E">
        <w:tab/>
        <w:t>Test Requirements</w:t>
      </w:r>
    </w:p>
    <w:bookmarkEnd w:id="501"/>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502" w:name="_CRTable6_5A_2_1_6_51"/>
      <w:r w:rsidRPr="00165A6E">
        <w:t xml:space="preserve">Table </w:t>
      </w:r>
      <w:bookmarkEnd w:id="502"/>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3" w:name="_CRTable6_5A_2_1_6_51a"/>
      <w:r w:rsidRPr="00165A6E">
        <w:t xml:space="preserve">Table </w:t>
      </w:r>
      <w:bookmarkEnd w:id="503"/>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4" w:name="_Toc27743917"/>
      <w:bookmarkStart w:id="505" w:name="_Toc36197090"/>
      <w:bookmarkStart w:id="506" w:name="_Toc36197782"/>
      <w:r w:rsidRPr="00165A6E">
        <w:t>6.5A.2.1.7</w:t>
      </w:r>
      <w:r w:rsidRPr="00165A6E">
        <w:tab/>
        <w:t>Spectrum Emission Mask for CA (8UL CA)</w:t>
      </w:r>
      <w:bookmarkEnd w:id="504"/>
      <w:bookmarkEnd w:id="505"/>
      <w:bookmarkEnd w:id="506"/>
    </w:p>
    <w:p w14:paraId="0744B37C" w14:textId="275D1F1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bookmarkStart w:id="507" w:name="_CR6_5A_2_1_7_1"/>
      <w:r w:rsidRPr="00165A6E">
        <w:t>6.5A.2.1.7.1</w:t>
      </w:r>
      <w:r w:rsidRPr="00165A6E">
        <w:tab/>
        <w:t>Test purpose</w:t>
      </w:r>
    </w:p>
    <w:bookmarkEnd w:id="507"/>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8" w:name="_CR6_5A_2_1_7_2"/>
      <w:r w:rsidRPr="00165A6E">
        <w:t>6.5A.2.1.7.2</w:t>
      </w:r>
      <w:r w:rsidRPr="00165A6E">
        <w:tab/>
        <w:t>Test applicability</w:t>
      </w:r>
    </w:p>
    <w:bookmarkEnd w:id="508"/>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9" w:name="_CR6_5A_2_1_7_3"/>
      <w:r w:rsidRPr="00165A6E">
        <w:t>6.5A.2.1.7.3</w:t>
      </w:r>
      <w:r w:rsidRPr="00165A6E">
        <w:tab/>
        <w:t>Minimum conformance requirements</w:t>
      </w:r>
    </w:p>
    <w:bookmarkEnd w:id="509"/>
    <w:p w14:paraId="62D050D4" w14:textId="14A94C79"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6CB9BAC4" w14:textId="77777777" w:rsidR="00F42FC3" w:rsidRPr="00165A6E" w:rsidRDefault="00F42FC3" w:rsidP="00F42FC3">
      <w:pPr>
        <w:pStyle w:val="H6"/>
      </w:pPr>
      <w:bookmarkStart w:id="510" w:name="_CR6_5A_2_1_7_4"/>
      <w:r w:rsidRPr="00165A6E">
        <w:t>6.5A.2.1.7.4</w:t>
      </w:r>
      <w:r w:rsidRPr="00165A6E">
        <w:tab/>
        <w:t>Test description</w:t>
      </w:r>
    </w:p>
    <w:bookmarkEnd w:id="510"/>
    <w:p w14:paraId="2C3EE4AB" w14:textId="6F05582C"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03D74A84"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11" w:name="_CR6_5A_2_1_7_5"/>
      <w:r w:rsidRPr="00165A6E">
        <w:t>6.5A.2.1.7.5</w:t>
      </w:r>
      <w:r w:rsidRPr="00165A6E">
        <w:tab/>
        <w:t>Test Requirements</w:t>
      </w:r>
    </w:p>
    <w:bookmarkEnd w:id="511"/>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12" w:name="_CRTable6_5A_2_1_7_51"/>
      <w:r w:rsidRPr="00165A6E">
        <w:t xml:space="preserve">Table </w:t>
      </w:r>
      <w:bookmarkEnd w:id="512"/>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3" w:name="_CRTable6_5A_2_1_7_51a"/>
      <w:r w:rsidRPr="00165A6E">
        <w:t xml:space="preserve">Table </w:t>
      </w:r>
      <w:bookmarkEnd w:id="513"/>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4" w:name="_Toc27743918"/>
      <w:bookmarkStart w:id="515" w:name="_Toc36197091"/>
      <w:bookmarkStart w:id="516"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6"/>
      <w:bookmarkEnd w:id="514"/>
      <w:bookmarkEnd w:id="515"/>
      <w:bookmarkEnd w:id="516"/>
    </w:p>
    <w:p w14:paraId="733EAB8D" w14:textId="63D0819D" w:rsidR="009D685B" w:rsidRPr="00165A6E" w:rsidRDefault="0032234A" w:rsidP="003A7C39">
      <w:pPr>
        <w:pStyle w:val="Heading5"/>
      </w:pPr>
      <w:bookmarkStart w:id="517" w:name="_Toc21026640"/>
      <w:bookmarkStart w:id="518" w:name="_Toc27743919"/>
      <w:bookmarkStart w:id="519" w:name="_Toc36197092"/>
      <w:bookmarkStart w:id="520" w:name="_Toc36197784"/>
      <w:r w:rsidRPr="00165A6E">
        <w:t>6.5A.2.2.0</w:t>
      </w:r>
      <w:r w:rsidRPr="00165A6E">
        <w:tab/>
        <w:t>Minimum conformance requirements</w:t>
      </w:r>
      <w:bookmarkEnd w:id="517"/>
      <w:bookmarkEnd w:id="518"/>
      <w:bookmarkEnd w:id="519"/>
      <w:bookmarkEnd w:id="520"/>
    </w:p>
    <w:p w14:paraId="652A2928" w14:textId="31EFF126" w:rsidR="00D1419F" w:rsidRPr="00165A6E" w:rsidRDefault="00D1419F" w:rsidP="00D1419F">
      <w:bookmarkStart w:id="521" w:name="_Toc21026641"/>
      <w:bookmarkStart w:id="522" w:name="_Toc27743920"/>
      <w:bookmarkStart w:id="523" w:name="_Toc36197093"/>
      <w:bookmarkStart w:id="524" w:name="_Toc3619778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.5A.2.3.</w:t>
      </w:r>
    </w:p>
    <w:p w14:paraId="1D79E190" w14:textId="6DD5F986" w:rsidR="00D1419F" w:rsidRPr="00165A6E" w:rsidRDefault="00D1419F" w:rsidP="00D15F21">
      <w:pPr>
        <w:pStyle w:val="H6"/>
      </w:pPr>
      <w:bookmarkStart w:id="525" w:name="_Toc52196533"/>
      <w:bookmarkStart w:id="526" w:name="_Toc52197513"/>
      <w:bookmarkStart w:id="527" w:name="_Toc53173236"/>
      <w:bookmarkStart w:id="528" w:name="_Toc53173605"/>
      <w:bookmarkStart w:id="529" w:name="_Toc61118872"/>
      <w:bookmarkStart w:id="530" w:name="_Toc61119254"/>
      <w:bookmarkStart w:id="531" w:name="_Toc61119635"/>
      <w:bookmarkStart w:id="532" w:name="_Toc67923826"/>
      <w:bookmarkStart w:id="533" w:name="_Hlk52185973"/>
      <w:bookmarkStart w:id="534" w:name="_CR6_5A_2_2_0_1"/>
      <w:r w:rsidRPr="00165A6E">
        <w:t>6.5A.2.2.0.1</w:t>
      </w:r>
      <w:r w:rsidRPr="00165A6E">
        <w:tab/>
        <w:t>Adjacent channel leakage ratio for intra-band contiguous UL CA</w:t>
      </w:r>
      <w:bookmarkEnd w:id="525"/>
      <w:bookmarkEnd w:id="526"/>
      <w:bookmarkEnd w:id="527"/>
      <w:bookmarkEnd w:id="528"/>
      <w:bookmarkEnd w:id="529"/>
      <w:bookmarkEnd w:id="530"/>
      <w:bookmarkEnd w:id="531"/>
      <w:bookmarkEnd w:id="532"/>
    </w:p>
    <w:bookmarkEnd w:id="533"/>
    <w:bookmarkEnd w:id="534"/>
    <w:p w14:paraId="0EF428A8" w14:textId="4FA411EF" w:rsidR="00D1419F" w:rsidRPr="00165A6E" w:rsidRDefault="00D1419F" w:rsidP="00D1419F">
      <w:r w:rsidRPr="00165A6E">
        <w:rPr>
          <w:rFonts w:eastAsia="Malgun Gothic"/>
        </w:rPr>
        <w:t>In case the CA configuration consists of a single UL CC, the adjacent channel leakage ratio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 xml:space="preserve">.5.2.3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5" w:name="_CRTable6_5A_2_2_0_11"/>
      <w:r w:rsidRPr="00165A6E">
        <w:t xml:space="preserve">Table </w:t>
      </w:r>
      <w:bookmarkEnd w:id="535"/>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484CDDB2"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6" w:name="_Toc52196534"/>
      <w:bookmarkStart w:id="537" w:name="_Toc52197514"/>
      <w:bookmarkStart w:id="538" w:name="_Toc53173237"/>
      <w:bookmarkStart w:id="539" w:name="_Toc53173606"/>
      <w:bookmarkStart w:id="540" w:name="_Toc61118873"/>
      <w:bookmarkStart w:id="541" w:name="_Toc61119255"/>
      <w:bookmarkStart w:id="542" w:name="_Toc61119636"/>
      <w:bookmarkStart w:id="543" w:name="_Toc67923827"/>
      <w:bookmarkStart w:id="544" w:name="_CR6_5A_2_2_0_2"/>
      <w:r w:rsidRPr="00165A6E">
        <w:t>6.5A.2.2.0.2</w:t>
      </w:r>
      <w:r w:rsidRPr="00165A6E">
        <w:tab/>
        <w:t>Adjacent channel leakage ratio for intra-band non-contiguous UL CA</w:t>
      </w:r>
      <w:bookmarkEnd w:id="536"/>
      <w:bookmarkEnd w:id="537"/>
      <w:bookmarkEnd w:id="538"/>
      <w:bookmarkEnd w:id="539"/>
      <w:bookmarkEnd w:id="540"/>
      <w:bookmarkEnd w:id="541"/>
      <w:bookmarkEnd w:id="542"/>
      <w:bookmarkEnd w:id="543"/>
    </w:p>
    <w:bookmarkEnd w:id="544"/>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21"/>
      <w:bookmarkEnd w:id="522"/>
      <w:bookmarkEnd w:id="523"/>
      <w:bookmarkEnd w:id="524"/>
    </w:p>
    <w:p w14:paraId="25C23FBC" w14:textId="23D89555" w:rsidR="0032234A" w:rsidRPr="00165A6E" w:rsidRDefault="00D2021D">
      <w:pPr>
        <w:pStyle w:val="EditorsNote"/>
      </w:pPr>
      <w:r>
        <w:t>Editor's note:</w:t>
      </w:r>
      <w:r>
        <w:tab/>
      </w:r>
      <w:r w:rsidR="0032234A" w:rsidRPr="00165A6E">
        <w:t>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5" w:name="_CR6_5A_2_2_1_1"/>
      <w:r w:rsidRPr="00165A6E">
        <w:t>6.5A.2.2.1.1</w:t>
      </w:r>
      <w:r w:rsidRPr="00165A6E">
        <w:tab/>
        <w:t>Test purpose</w:t>
      </w:r>
    </w:p>
    <w:bookmarkEnd w:id="545"/>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6" w:name="_CR6_5A_2_2_1_2"/>
      <w:r w:rsidRPr="00165A6E">
        <w:t>6.5A.2.2.1.2</w:t>
      </w:r>
      <w:r w:rsidRPr="00165A6E">
        <w:tab/>
        <w:t>Test applicability</w:t>
      </w:r>
    </w:p>
    <w:bookmarkEnd w:id="546"/>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7" w:name="_CR6_5A_2_2_1_3"/>
      <w:r w:rsidRPr="00165A6E">
        <w:t>6.5A.2.2.1.3</w:t>
      </w:r>
      <w:r w:rsidRPr="00165A6E">
        <w:tab/>
        <w:t>Minimum conformance requirements</w:t>
      </w:r>
    </w:p>
    <w:bookmarkEnd w:id="547"/>
    <w:p w14:paraId="4B2DBD5A" w14:textId="6AA8D9E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4C60169" w14:textId="77777777" w:rsidR="0032234A" w:rsidRPr="00165A6E" w:rsidRDefault="0032234A">
      <w:pPr>
        <w:pStyle w:val="H6"/>
      </w:pPr>
      <w:bookmarkStart w:id="548" w:name="_CR6_5A_2_2_1_4"/>
      <w:r w:rsidRPr="00165A6E">
        <w:t>6.5A.2.2.1.4</w:t>
      </w:r>
      <w:r w:rsidRPr="00165A6E">
        <w:tab/>
        <w:t>Test description</w:t>
      </w:r>
    </w:p>
    <w:p w14:paraId="2B30D936" w14:textId="77777777" w:rsidR="0032234A" w:rsidRPr="00165A6E" w:rsidRDefault="0032234A">
      <w:pPr>
        <w:pStyle w:val="H6"/>
      </w:pPr>
      <w:bookmarkStart w:id="549" w:name="_CR6_5A_2_2_1_4_1"/>
      <w:bookmarkEnd w:id="548"/>
      <w:r w:rsidRPr="00165A6E">
        <w:t>6.5A.2.2.1.4.1</w:t>
      </w:r>
      <w:r w:rsidRPr="00165A6E">
        <w:tab/>
        <w:t>Initial condition</w:t>
      </w:r>
    </w:p>
    <w:bookmarkEnd w:id="549"/>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3A4A5A3C"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50" w:name="_CRTable6_5A_2_2_1_4_11"/>
      <w:r w:rsidRPr="00165A6E">
        <w:t xml:space="preserve">Table </w:t>
      </w:r>
      <w:bookmarkEnd w:id="550"/>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tcPr>
          <w:p w14:paraId="2A6CAB80" w14:textId="77777777" w:rsidR="009D685B" w:rsidRPr="00165A6E" w:rsidRDefault="009D685B" w:rsidP="00996B3A">
            <w:pPr>
              <w:pStyle w:val="TAH"/>
            </w:pPr>
            <w:r w:rsidRPr="00165A6E">
              <w:t>Default Conditions</w:t>
            </w:r>
          </w:p>
        </w:tc>
      </w:tr>
      <w:tr w:rsidR="009D685B" w:rsidRPr="00165A6E" w14:paraId="259F6A75" w14:textId="77777777" w:rsidTr="00996B3A">
        <w:tc>
          <w:tcPr>
            <w:tcW w:w="2475" w:type="pct"/>
            <w:gridSpan w:val="4"/>
          </w:tcPr>
          <w:p w14:paraId="52114DB9" w14:textId="69253E2A"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tcPr>
          <w:p w14:paraId="6FC3D641" w14:textId="781C536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tcPr>
          <w:p w14:paraId="77E84AF0" w14:textId="1DC6B633"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vAlign w:val="center"/>
          </w:tcPr>
          <w:p w14:paraId="7A32E2ED" w14:textId="77777777" w:rsidR="009D685B" w:rsidRPr="00165A6E" w:rsidRDefault="009D685B" w:rsidP="00996B3A">
            <w:pPr>
              <w:pStyle w:val="TAC"/>
              <w:rPr>
                <w:lang w:eastAsia="ko-KR"/>
              </w:rPr>
            </w:pPr>
          </w:p>
        </w:tc>
        <w:tc>
          <w:tcPr>
            <w:tcW w:w="557" w:type="pct"/>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CB3E909" w14:textId="77777777" w:rsidR="009D685B" w:rsidRPr="00165A6E" w:rsidRDefault="009D685B" w:rsidP="00996B3A">
            <w:pPr>
              <w:pStyle w:val="TAC"/>
              <w:rPr>
                <w:lang w:eastAsia="ko-KR"/>
              </w:rPr>
            </w:pPr>
          </w:p>
        </w:tc>
        <w:tc>
          <w:tcPr>
            <w:tcW w:w="747" w:type="pct"/>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6D12A75A" w14:textId="77777777" w:rsidR="009D685B" w:rsidRPr="00165A6E" w:rsidRDefault="009D685B" w:rsidP="00996B3A">
            <w:pPr>
              <w:pStyle w:val="TAC"/>
              <w:rPr>
                <w:lang w:eastAsia="ko-KR"/>
              </w:rPr>
            </w:pPr>
          </w:p>
        </w:tc>
        <w:tc>
          <w:tcPr>
            <w:tcW w:w="895" w:type="pct"/>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376BDBF" w14:textId="77777777" w:rsidR="009D685B" w:rsidRPr="00165A6E" w:rsidRDefault="009D685B" w:rsidP="00996B3A">
            <w:pPr>
              <w:pStyle w:val="TAC"/>
              <w:rPr>
                <w:lang w:eastAsia="ko-KR"/>
              </w:rPr>
            </w:pPr>
          </w:p>
        </w:tc>
        <w:tc>
          <w:tcPr>
            <w:tcW w:w="747" w:type="pct"/>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7A8BA704" w14:textId="77777777" w:rsidR="009D685B" w:rsidRPr="00165A6E" w:rsidRDefault="009D685B" w:rsidP="00996B3A">
            <w:pPr>
              <w:pStyle w:val="TAC"/>
              <w:rPr>
                <w:lang w:eastAsia="ko-KR"/>
              </w:rPr>
            </w:pPr>
          </w:p>
        </w:tc>
        <w:tc>
          <w:tcPr>
            <w:tcW w:w="895" w:type="pct"/>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vAlign w:val="center"/>
          </w:tcPr>
          <w:p w14:paraId="11B6A0EF" w14:textId="77777777" w:rsidR="009D685B" w:rsidRPr="00165A6E" w:rsidRDefault="009D685B" w:rsidP="00996B3A">
            <w:pPr>
              <w:pStyle w:val="TAC"/>
              <w:rPr>
                <w:lang w:eastAsia="ko-KR"/>
              </w:rPr>
            </w:pPr>
          </w:p>
        </w:tc>
        <w:tc>
          <w:tcPr>
            <w:tcW w:w="557" w:type="pct"/>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BB45111" w14:textId="77777777" w:rsidR="009D685B" w:rsidRPr="00165A6E" w:rsidRDefault="009D685B" w:rsidP="00996B3A">
            <w:pPr>
              <w:pStyle w:val="TAC"/>
              <w:rPr>
                <w:lang w:eastAsia="ko-KR"/>
              </w:rPr>
            </w:pPr>
          </w:p>
        </w:tc>
        <w:tc>
          <w:tcPr>
            <w:tcW w:w="747" w:type="pct"/>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392426E0" w14:textId="77777777" w:rsidR="009D685B" w:rsidRPr="00165A6E" w:rsidRDefault="009D685B" w:rsidP="00996B3A">
            <w:pPr>
              <w:pStyle w:val="TAC"/>
              <w:rPr>
                <w:lang w:eastAsia="ko-KR"/>
              </w:rPr>
            </w:pPr>
          </w:p>
        </w:tc>
        <w:tc>
          <w:tcPr>
            <w:tcW w:w="895" w:type="pct"/>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4C17D0B" w14:textId="77777777" w:rsidR="009D685B" w:rsidRPr="00165A6E" w:rsidRDefault="009D685B" w:rsidP="00996B3A">
            <w:pPr>
              <w:pStyle w:val="TAC"/>
              <w:rPr>
                <w:lang w:eastAsia="ko-KR"/>
              </w:rPr>
            </w:pPr>
          </w:p>
        </w:tc>
        <w:tc>
          <w:tcPr>
            <w:tcW w:w="747" w:type="pct"/>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4FEC3AFD" w14:textId="77777777" w:rsidR="009D685B" w:rsidRPr="00165A6E" w:rsidRDefault="009D685B" w:rsidP="00996B3A">
            <w:pPr>
              <w:pStyle w:val="TAC"/>
              <w:rPr>
                <w:lang w:eastAsia="ko-KR"/>
              </w:rPr>
            </w:pPr>
          </w:p>
        </w:tc>
        <w:tc>
          <w:tcPr>
            <w:tcW w:w="895" w:type="pct"/>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vAlign w:val="center"/>
          </w:tcPr>
          <w:p w14:paraId="349A2C85" w14:textId="77777777" w:rsidR="009D685B" w:rsidRPr="00165A6E" w:rsidRDefault="009D685B" w:rsidP="00996B3A">
            <w:pPr>
              <w:pStyle w:val="TAC"/>
              <w:rPr>
                <w:lang w:eastAsia="ko-KR"/>
              </w:rPr>
            </w:pPr>
          </w:p>
        </w:tc>
        <w:tc>
          <w:tcPr>
            <w:tcW w:w="557" w:type="pct"/>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42EC6FE" w14:textId="77777777" w:rsidR="009D685B" w:rsidRPr="00165A6E" w:rsidRDefault="009D685B" w:rsidP="00996B3A">
            <w:pPr>
              <w:pStyle w:val="TAC"/>
              <w:rPr>
                <w:lang w:eastAsia="ko-KR"/>
              </w:rPr>
            </w:pPr>
          </w:p>
        </w:tc>
        <w:tc>
          <w:tcPr>
            <w:tcW w:w="747" w:type="pct"/>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558A09D6" w14:textId="77777777" w:rsidR="009D685B" w:rsidRPr="00165A6E" w:rsidRDefault="009D685B" w:rsidP="00996B3A">
            <w:pPr>
              <w:pStyle w:val="TAC"/>
              <w:rPr>
                <w:lang w:eastAsia="ko-KR"/>
              </w:rPr>
            </w:pPr>
          </w:p>
        </w:tc>
        <w:tc>
          <w:tcPr>
            <w:tcW w:w="895" w:type="pct"/>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0BA0052" w14:textId="77777777" w:rsidR="009D685B" w:rsidRPr="00165A6E" w:rsidRDefault="009D685B" w:rsidP="00996B3A">
            <w:pPr>
              <w:pStyle w:val="TAC"/>
              <w:rPr>
                <w:lang w:eastAsia="ko-KR"/>
              </w:rPr>
            </w:pPr>
          </w:p>
        </w:tc>
        <w:tc>
          <w:tcPr>
            <w:tcW w:w="747" w:type="pct"/>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7473F2C9" w14:textId="77777777" w:rsidR="009D685B" w:rsidRPr="00165A6E" w:rsidRDefault="009D685B" w:rsidP="00996B3A">
            <w:pPr>
              <w:pStyle w:val="TAC"/>
              <w:rPr>
                <w:lang w:eastAsia="ko-KR"/>
              </w:rPr>
            </w:pPr>
          </w:p>
        </w:tc>
        <w:tc>
          <w:tcPr>
            <w:tcW w:w="895" w:type="pct"/>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vAlign w:val="center"/>
          </w:tcPr>
          <w:p w14:paraId="5E0C37CD" w14:textId="77777777" w:rsidR="009D685B" w:rsidRPr="00165A6E" w:rsidRDefault="009D685B" w:rsidP="00996B3A">
            <w:pPr>
              <w:pStyle w:val="TAC"/>
              <w:rPr>
                <w:lang w:eastAsia="ko-KR"/>
              </w:rPr>
            </w:pPr>
          </w:p>
        </w:tc>
        <w:tc>
          <w:tcPr>
            <w:tcW w:w="557" w:type="pct"/>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6DF26D4" w14:textId="77777777" w:rsidR="009D685B" w:rsidRPr="00165A6E" w:rsidRDefault="009D685B" w:rsidP="00996B3A">
            <w:pPr>
              <w:pStyle w:val="TAC"/>
              <w:rPr>
                <w:lang w:eastAsia="ko-KR"/>
              </w:rPr>
            </w:pPr>
          </w:p>
        </w:tc>
        <w:tc>
          <w:tcPr>
            <w:tcW w:w="747" w:type="pct"/>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6975AF94" w14:textId="77777777" w:rsidR="009D685B" w:rsidRPr="00165A6E" w:rsidRDefault="009D685B" w:rsidP="00996B3A">
            <w:pPr>
              <w:pStyle w:val="TAC"/>
              <w:rPr>
                <w:lang w:eastAsia="ko-KR"/>
              </w:rPr>
            </w:pPr>
          </w:p>
        </w:tc>
        <w:tc>
          <w:tcPr>
            <w:tcW w:w="895" w:type="pct"/>
          </w:tcPr>
          <w:p w14:paraId="62DDC097"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4EE6C10" w14:textId="77777777" w:rsidR="009D685B" w:rsidRPr="00165A6E" w:rsidRDefault="009D685B" w:rsidP="00996B3A">
            <w:pPr>
              <w:pStyle w:val="TAC"/>
              <w:rPr>
                <w:lang w:eastAsia="ko-KR"/>
              </w:rPr>
            </w:pPr>
          </w:p>
        </w:tc>
        <w:tc>
          <w:tcPr>
            <w:tcW w:w="747" w:type="pct"/>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215F2923" w14:textId="77777777" w:rsidR="009D685B" w:rsidRPr="00165A6E" w:rsidRDefault="009D685B" w:rsidP="00996B3A">
            <w:pPr>
              <w:pStyle w:val="TAC"/>
              <w:rPr>
                <w:lang w:eastAsia="ko-KR"/>
              </w:rPr>
            </w:pPr>
          </w:p>
        </w:tc>
        <w:tc>
          <w:tcPr>
            <w:tcW w:w="895" w:type="pct"/>
          </w:tcPr>
          <w:p w14:paraId="5AB9E37A"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vAlign w:val="center"/>
          </w:tcPr>
          <w:p w14:paraId="123318D0" w14:textId="77777777" w:rsidR="009D685B" w:rsidRPr="00165A6E" w:rsidRDefault="009D685B" w:rsidP="00996B3A">
            <w:pPr>
              <w:pStyle w:val="TAC"/>
              <w:rPr>
                <w:lang w:eastAsia="ko-KR"/>
              </w:rPr>
            </w:pPr>
          </w:p>
        </w:tc>
        <w:tc>
          <w:tcPr>
            <w:tcW w:w="557" w:type="pct"/>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6B410606" w14:textId="77777777" w:rsidR="009D685B" w:rsidRPr="00165A6E" w:rsidRDefault="009D685B" w:rsidP="00996B3A">
            <w:pPr>
              <w:pStyle w:val="TAC"/>
              <w:rPr>
                <w:lang w:eastAsia="ko-KR"/>
              </w:rPr>
            </w:pPr>
          </w:p>
        </w:tc>
        <w:tc>
          <w:tcPr>
            <w:tcW w:w="747" w:type="pct"/>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2C21BAE4" w14:textId="77777777" w:rsidR="009D685B" w:rsidRPr="00165A6E" w:rsidRDefault="009D685B" w:rsidP="00996B3A">
            <w:pPr>
              <w:pStyle w:val="TAC"/>
              <w:rPr>
                <w:lang w:eastAsia="ko-KR"/>
              </w:rPr>
            </w:pPr>
          </w:p>
        </w:tc>
        <w:tc>
          <w:tcPr>
            <w:tcW w:w="895" w:type="pct"/>
          </w:tcPr>
          <w:p w14:paraId="250B88F5"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3DDC316F" w14:textId="77777777" w:rsidR="009D685B" w:rsidRPr="00165A6E" w:rsidRDefault="009D685B" w:rsidP="00996B3A">
            <w:pPr>
              <w:pStyle w:val="TAC"/>
              <w:rPr>
                <w:lang w:eastAsia="ko-KR"/>
              </w:rPr>
            </w:pPr>
          </w:p>
        </w:tc>
        <w:tc>
          <w:tcPr>
            <w:tcW w:w="747" w:type="pct"/>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07B09161" w14:textId="77777777" w:rsidR="009D685B" w:rsidRPr="00165A6E" w:rsidRDefault="009D685B" w:rsidP="00996B3A">
            <w:pPr>
              <w:pStyle w:val="TAC"/>
              <w:rPr>
                <w:lang w:eastAsia="ko-KR"/>
              </w:rPr>
            </w:pPr>
          </w:p>
        </w:tc>
        <w:tc>
          <w:tcPr>
            <w:tcW w:w="895" w:type="pct"/>
          </w:tcPr>
          <w:p w14:paraId="1BC5F2DC"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vAlign w:val="center"/>
          </w:tcPr>
          <w:p w14:paraId="47D4FCE9" w14:textId="77777777" w:rsidR="009D685B" w:rsidRPr="00165A6E" w:rsidRDefault="009D685B" w:rsidP="00996B3A">
            <w:pPr>
              <w:pStyle w:val="TAC"/>
              <w:rPr>
                <w:lang w:eastAsia="ko-KR"/>
              </w:rPr>
            </w:pPr>
          </w:p>
        </w:tc>
        <w:tc>
          <w:tcPr>
            <w:tcW w:w="557" w:type="pct"/>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D559A02" w14:textId="77777777" w:rsidR="009D685B" w:rsidRPr="00165A6E" w:rsidRDefault="009D685B" w:rsidP="00996B3A">
            <w:pPr>
              <w:pStyle w:val="TAC"/>
              <w:rPr>
                <w:lang w:eastAsia="ko-KR"/>
              </w:rPr>
            </w:pPr>
          </w:p>
        </w:tc>
        <w:tc>
          <w:tcPr>
            <w:tcW w:w="747" w:type="pct"/>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4443B0A" w14:textId="77777777" w:rsidR="009D685B" w:rsidRPr="00165A6E" w:rsidRDefault="009D685B" w:rsidP="00996B3A">
            <w:pPr>
              <w:pStyle w:val="TAC"/>
              <w:rPr>
                <w:lang w:eastAsia="ko-KR"/>
              </w:rPr>
            </w:pPr>
          </w:p>
        </w:tc>
        <w:tc>
          <w:tcPr>
            <w:tcW w:w="895" w:type="pct"/>
          </w:tcPr>
          <w:p w14:paraId="6899ABD9"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159992C5" w14:textId="77777777" w:rsidR="009D685B" w:rsidRPr="00165A6E" w:rsidRDefault="009D685B" w:rsidP="00996B3A">
            <w:pPr>
              <w:pStyle w:val="TAC"/>
              <w:rPr>
                <w:lang w:eastAsia="ko-KR"/>
              </w:rPr>
            </w:pPr>
          </w:p>
        </w:tc>
        <w:tc>
          <w:tcPr>
            <w:tcW w:w="747" w:type="pct"/>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014029DC" w14:textId="77777777" w:rsidR="009D685B" w:rsidRPr="00165A6E" w:rsidRDefault="009D685B" w:rsidP="00996B3A">
            <w:pPr>
              <w:pStyle w:val="TAC"/>
              <w:rPr>
                <w:lang w:eastAsia="ko-KR"/>
              </w:rPr>
            </w:pPr>
          </w:p>
        </w:tc>
        <w:tc>
          <w:tcPr>
            <w:tcW w:w="895" w:type="pct"/>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vAlign w:val="center"/>
          </w:tcPr>
          <w:p w14:paraId="1BF592D5" w14:textId="77777777" w:rsidR="009D685B" w:rsidRPr="00165A6E" w:rsidRDefault="009D685B" w:rsidP="00996B3A">
            <w:pPr>
              <w:pStyle w:val="TAC"/>
              <w:rPr>
                <w:lang w:eastAsia="ko-KR"/>
              </w:rPr>
            </w:pPr>
          </w:p>
        </w:tc>
        <w:tc>
          <w:tcPr>
            <w:tcW w:w="557" w:type="pct"/>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8891A22" w14:textId="77777777" w:rsidR="009D685B" w:rsidRPr="00165A6E" w:rsidRDefault="009D685B" w:rsidP="00996B3A">
            <w:pPr>
              <w:pStyle w:val="TAC"/>
              <w:rPr>
                <w:lang w:eastAsia="ko-KR"/>
              </w:rPr>
            </w:pPr>
          </w:p>
        </w:tc>
        <w:tc>
          <w:tcPr>
            <w:tcW w:w="747" w:type="pct"/>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29ECB98A" w14:textId="77777777" w:rsidR="009D685B" w:rsidRPr="00165A6E" w:rsidRDefault="009D685B" w:rsidP="00996B3A">
            <w:pPr>
              <w:pStyle w:val="TAC"/>
              <w:rPr>
                <w:lang w:eastAsia="ko-KR"/>
              </w:rPr>
            </w:pPr>
          </w:p>
        </w:tc>
        <w:tc>
          <w:tcPr>
            <w:tcW w:w="895" w:type="pct"/>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46D24051" w14:textId="77777777" w:rsidR="009D685B" w:rsidRPr="00165A6E" w:rsidRDefault="009D685B" w:rsidP="00996B3A">
            <w:pPr>
              <w:pStyle w:val="TAC"/>
              <w:rPr>
                <w:lang w:eastAsia="ko-KR"/>
              </w:rPr>
            </w:pPr>
          </w:p>
        </w:tc>
        <w:tc>
          <w:tcPr>
            <w:tcW w:w="747" w:type="pct"/>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3A894858" w14:textId="77777777" w:rsidR="009D685B" w:rsidRPr="00165A6E" w:rsidRDefault="009D685B" w:rsidP="00996B3A">
            <w:pPr>
              <w:pStyle w:val="TAC"/>
              <w:rPr>
                <w:lang w:eastAsia="ko-KR"/>
              </w:rPr>
            </w:pPr>
          </w:p>
        </w:tc>
        <w:tc>
          <w:tcPr>
            <w:tcW w:w="895" w:type="pct"/>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vAlign w:val="center"/>
          </w:tcPr>
          <w:p w14:paraId="5AC211EA" w14:textId="77777777" w:rsidR="009D685B" w:rsidRPr="00165A6E" w:rsidRDefault="009D685B" w:rsidP="00996B3A">
            <w:pPr>
              <w:pStyle w:val="TAC"/>
              <w:rPr>
                <w:lang w:eastAsia="ko-KR"/>
              </w:rPr>
            </w:pPr>
          </w:p>
        </w:tc>
        <w:tc>
          <w:tcPr>
            <w:tcW w:w="557" w:type="pct"/>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1A7E135" w14:textId="77777777" w:rsidR="009D685B" w:rsidRPr="00165A6E" w:rsidRDefault="009D685B" w:rsidP="00996B3A">
            <w:pPr>
              <w:pStyle w:val="TAC"/>
              <w:rPr>
                <w:lang w:eastAsia="ko-KR"/>
              </w:rPr>
            </w:pPr>
          </w:p>
        </w:tc>
        <w:tc>
          <w:tcPr>
            <w:tcW w:w="747" w:type="pct"/>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7747B462" w14:textId="77777777" w:rsidR="009D685B" w:rsidRPr="00165A6E" w:rsidRDefault="009D685B" w:rsidP="00996B3A">
            <w:pPr>
              <w:pStyle w:val="TAC"/>
              <w:rPr>
                <w:lang w:eastAsia="ko-KR"/>
              </w:rPr>
            </w:pPr>
          </w:p>
        </w:tc>
        <w:tc>
          <w:tcPr>
            <w:tcW w:w="895" w:type="pct"/>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7934CE8" w14:textId="77777777" w:rsidR="009D685B" w:rsidRPr="00165A6E" w:rsidRDefault="009D685B" w:rsidP="00996B3A">
            <w:pPr>
              <w:pStyle w:val="TAC"/>
              <w:rPr>
                <w:lang w:eastAsia="ko-KR"/>
              </w:rPr>
            </w:pPr>
          </w:p>
        </w:tc>
        <w:tc>
          <w:tcPr>
            <w:tcW w:w="747" w:type="pct"/>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0E9816D9" w14:textId="77777777" w:rsidR="009D685B" w:rsidRPr="00165A6E" w:rsidRDefault="009D685B" w:rsidP="00996B3A">
            <w:pPr>
              <w:pStyle w:val="TAC"/>
              <w:rPr>
                <w:lang w:eastAsia="ko-KR"/>
              </w:rPr>
            </w:pPr>
          </w:p>
        </w:tc>
        <w:tc>
          <w:tcPr>
            <w:tcW w:w="895" w:type="pct"/>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vAlign w:val="center"/>
          </w:tcPr>
          <w:p w14:paraId="79F89FC9" w14:textId="77777777" w:rsidR="009D685B" w:rsidRPr="00165A6E" w:rsidRDefault="009D685B" w:rsidP="00996B3A">
            <w:pPr>
              <w:pStyle w:val="TAC"/>
              <w:rPr>
                <w:lang w:eastAsia="ko-KR"/>
              </w:rPr>
            </w:pPr>
          </w:p>
        </w:tc>
        <w:tc>
          <w:tcPr>
            <w:tcW w:w="557" w:type="pct"/>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1760786" w14:textId="77777777" w:rsidR="009D685B" w:rsidRPr="00165A6E" w:rsidRDefault="009D685B" w:rsidP="00996B3A">
            <w:pPr>
              <w:pStyle w:val="TAC"/>
              <w:rPr>
                <w:lang w:eastAsia="ko-KR"/>
              </w:rPr>
            </w:pPr>
          </w:p>
        </w:tc>
        <w:tc>
          <w:tcPr>
            <w:tcW w:w="747" w:type="pct"/>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D443DD7" w14:textId="77777777" w:rsidR="009D685B" w:rsidRPr="00165A6E" w:rsidRDefault="009D685B" w:rsidP="00996B3A">
            <w:pPr>
              <w:pStyle w:val="TAC"/>
              <w:rPr>
                <w:lang w:eastAsia="ko-KR"/>
              </w:rPr>
            </w:pPr>
          </w:p>
        </w:tc>
        <w:tc>
          <w:tcPr>
            <w:tcW w:w="895" w:type="pct"/>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vAlign w:val="center"/>
          </w:tcPr>
          <w:p w14:paraId="2A1FE963" w14:textId="77777777" w:rsidR="009D685B" w:rsidRPr="00165A6E" w:rsidRDefault="009D685B" w:rsidP="00996B3A">
            <w:pPr>
              <w:pStyle w:val="TAC"/>
              <w:rPr>
                <w:lang w:eastAsia="ko-KR"/>
              </w:rPr>
            </w:pPr>
            <w:r w:rsidRPr="00165A6E">
              <w:rPr>
                <w:lang w:eastAsia="ko-KR"/>
              </w:rPr>
              <w:t>10</w:t>
            </w:r>
          </w:p>
        </w:tc>
        <w:tc>
          <w:tcPr>
            <w:tcW w:w="557" w:type="pct"/>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08D7198E" w14:textId="77777777" w:rsidR="009D685B" w:rsidRPr="00165A6E" w:rsidRDefault="009D685B" w:rsidP="00996B3A">
            <w:pPr>
              <w:pStyle w:val="TAC"/>
              <w:rPr>
                <w:lang w:eastAsia="ko-KR"/>
              </w:rPr>
            </w:pPr>
          </w:p>
        </w:tc>
        <w:tc>
          <w:tcPr>
            <w:tcW w:w="747" w:type="pct"/>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8069BB7" w14:textId="77777777" w:rsidR="009D685B" w:rsidRPr="00165A6E" w:rsidRDefault="009D685B" w:rsidP="00996B3A">
            <w:pPr>
              <w:pStyle w:val="TAC"/>
              <w:rPr>
                <w:lang w:eastAsia="ko-KR"/>
              </w:rPr>
            </w:pPr>
          </w:p>
        </w:tc>
        <w:tc>
          <w:tcPr>
            <w:tcW w:w="895" w:type="pct"/>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vAlign w:val="center"/>
          </w:tcPr>
          <w:p w14:paraId="7FBC5C4D" w14:textId="77777777" w:rsidR="009D685B" w:rsidRPr="00165A6E" w:rsidRDefault="009D685B" w:rsidP="00996B3A">
            <w:pPr>
              <w:pStyle w:val="TAC"/>
              <w:rPr>
                <w:lang w:eastAsia="ko-KR"/>
              </w:rPr>
            </w:pPr>
          </w:p>
        </w:tc>
        <w:tc>
          <w:tcPr>
            <w:tcW w:w="557" w:type="pct"/>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1424E6B9" w14:textId="77777777" w:rsidR="009D685B" w:rsidRPr="00165A6E" w:rsidRDefault="009D685B" w:rsidP="00996B3A">
            <w:pPr>
              <w:pStyle w:val="TAC"/>
              <w:rPr>
                <w:lang w:eastAsia="ko-KR"/>
              </w:rPr>
            </w:pPr>
          </w:p>
        </w:tc>
        <w:tc>
          <w:tcPr>
            <w:tcW w:w="747" w:type="pct"/>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4903BA0" w14:textId="77777777" w:rsidR="009D685B" w:rsidRPr="00165A6E" w:rsidRDefault="009D685B" w:rsidP="00996B3A">
            <w:pPr>
              <w:pStyle w:val="TAC"/>
              <w:rPr>
                <w:lang w:eastAsia="ko-KR"/>
              </w:rPr>
            </w:pPr>
          </w:p>
        </w:tc>
        <w:tc>
          <w:tcPr>
            <w:tcW w:w="895" w:type="pct"/>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B7B5ED7" w14:textId="77777777" w:rsidR="009D685B" w:rsidRPr="00165A6E" w:rsidRDefault="009D685B" w:rsidP="00996B3A">
            <w:pPr>
              <w:pStyle w:val="TAC"/>
              <w:rPr>
                <w:lang w:eastAsia="ko-KR"/>
              </w:rPr>
            </w:pPr>
          </w:p>
        </w:tc>
        <w:tc>
          <w:tcPr>
            <w:tcW w:w="747" w:type="pct"/>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4A1EB99F" w14:textId="77777777" w:rsidR="009D685B" w:rsidRPr="00165A6E" w:rsidRDefault="009D685B" w:rsidP="00996B3A">
            <w:pPr>
              <w:pStyle w:val="TAC"/>
              <w:rPr>
                <w:lang w:eastAsia="ko-KR"/>
              </w:rPr>
            </w:pPr>
          </w:p>
        </w:tc>
        <w:tc>
          <w:tcPr>
            <w:tcW w:w="895" w:type="pct"/>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vAlign w:val="center"/>
          </w:tcPr>
          <w:p w14:paraId="0A3CDB7D" w14:textId="77777777" w:rsidR="009D685B" w:rsidRPr="00165A6E" w:rsidRDefault="009D685B" w:rsidP="00996B3A">
            <w:pPr>
              <w:pStyle w:val="TAC"/>
              <w:rPr>
                <w:lang w:eastAsia="ko-KR"/>
              </w:rPr>
            </w:pPr>
          </w:p>
        </w:tc>
        <w:tc>
          <w:tcPr>
            <w:tcW w:w="557" w:type="pct"/>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7B7EC97B" w14:textId="77777777" w:rsidR="009D685B" w:rsidRPr="00165A6E" w:rsidRDefault="009D685B" w:rsidP="00996B3A">
            <w:pPr>
              <w:pStyle w:val="TAC"/>
              <w:rPr>
                <w:lang w:eastAsia="ko-KR"/>
              </w:rPr>
            </w:pPr>
          </w:p>
        </w:tc>
        <w:tc>
          <w:tcPr>
            <w:tcW w:w="747" w:type="pct"/>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257778E4" w14:textId="77777777" w:rsidR="009D685B" w:rsidRPr="00165A6E" w:rsidRDefault="009D685B" w:rsidP="00996B3A">
            <w:pPr>
              <w:pStyle w:val="TAC"/>
              <w:rPr>
                <w:lang w:eastAsia="ko-KR"/>
              </w:rPr>
            </w:pPr>
          </w:p>
        </w:tc>
        <w:tc>
          <w:tcPr>
            <w:tcW w:w="895" w:type="pct"/>
            <w:vAlign w:val="center"/>
          </w:tcPr>
          <w:p w14:paraId="73657C5F" w14:textId="77777777" w:rsidR="009D685B" w:rsidRPr="00165A6E" w:rsidRDefault="009D685B" w:rsidP="00996B3A">
            <w:pPr>
              <w:pStyle w:val="TAC"/>
            </w:pPr>
            <w:r w:rsidRPr="00165A6E">
              <w:rPr>
                <w:lang w:eastAsia="ko-KR"/>
              </w:rPr>
              <w:t>CP-OFDM QPSK</w:t>
            </w:r>
          </w:p>
        </w:tc>
        <w:tc>
          <w:tcPr>
            <w:tcW w:w="880" w:type="pct"/>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57D73ED7" w14:textId="77777777" w:rsidR="009D685B" w:rsidRPr="00165A6E" w:rsidRDefault="009D685B" w:rsidP="00996B3A">
            <w:pPr>
              <w:pStyle w:val="TAC"/>
              <w:rPr>
                <w:lang w:eastAsia="ko-KR"/>
              </w:rPr>
            </w:pPr>
          </w:p>
        </w:tc>
        <w:tc>
          <w:tcPr>
            <w:tcW w:w="747" w:type="pct"/>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4E20ED7B" w14:textId="77777777" w:rsidR="009D685B" w:rsidRPr="00165A6E" w:rsidRDefault="009D685B" w:rsidP="00996B3A">
            <w:pPr>
              <w:pStyle w:val="TAC"/>
              <w:rPr>
                <w:lang w:eastAsia="ko-KR"/>
              </w:rPr>
            </w:pPr>
          </w:p>
        </w:tc>
        <w:tc>
          <w:tcPr>
            <w:tcW w:w="895" w:type="pct"/>
            <w:vAlign w:val="center"/>
          </w:tcPr>
          <w:p w14:paraId="60437168" w14:textId="77777777" w:rsidR="009D685B" w:rsidRPr="00165A6E" w:rsidRDefault="009D685B" w:rsidP="00996B3A">
            <w:pPr>
              <w:pStyle w:val="TAC"/>
            </w:pPr>
            <w:r w:rsidRPr="00165A6E">
              <w:rPr>
                <w:lang w:eastAsia="ko-KR"/>
              </w:rPr>
              <w:t>CP-OFDM QPSK</w:t>
            </w:r>
          </w:p>
        </w:tc>
        <w:tc>
          <w:tcPr>
            <w:tcW w:w="880" w:type="pct"/>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vAlign w:val="center"/>
          </w:tcPr>
          <w:p w14:paraId="40533E34" w14:textId="77777777" w:rsidR="009D685B" w:rsidRPr="00165A6E" w:rsidRDefault="009D685B" w:rsidP="00996B3A">
            <w:pPr>
              <w:pStyle w:val="TAC"/>
              <w:rPr>
                <w:lang w:eastAsia="ko-KR"/>
              </w:rPr>
            </w:pPr>
          </w:p>
        </w:tc>
        <w:tc>
          <w:tcPr>
            <w:tcW w:w="557" w:type="pct"/>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B1F0E3A" w14:textId="77777777" w:rsidR="009D685B" w:rsidRPr="00165A6E" w:rsidRDefault="009D685B" w:rsidP="00996B3A">
            <w:pPr>
              <w:pStyle w:val="TAC"/>
              <w:rPr>
                <w:lang w:eastAsia="ko-KR"/>
              </w:rPr>
            </w:pPr>
          </w:p>
        </w:tc>
        <w:tc>
          <w:tcPr>
            <w:tcW w:w="747" w:type="pct"/>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6C8ABB18" w14:textId="77777777" w:rsidR="009D685B" w:rsidRPr="00165A6E" w:rsidRDefault="009D685B" w:rsidP="00996B3A">
            <w:pPr>
              <w:pStyle w:val="TAC"/>
              <w:rPr>
                <w:lang w:eastAsia="ko-KR"/>
              </w:rPr>
            </w:pPr>
          </w:p>
        </w:tc>
        <w:tc>
          <w:tcPr>
            <w:tcW w:w="895" w:type="pct"/>
            <w:vAlign w:val="center"/>
          </w:tcPr>
          <w:p w14:paraId="213876D7" w14:textId="77777777" w:rsidR="009D685B" w:rsidRPr="00165A6E" w:rsidRDefault="009D685B" w:rsidP="00996B3A">
            <w:pPr>
              <w:pStyle w:val="TAC"/>
            </w:pPr>
            <w:r w:rsidRPr="00165A6E">
              <w:rPr>
                <w:lang w:eastAsia="ko-KR"/>
              </w:rPr>
              <w:t>CP-OFDM QPSK</w:t>
            </w:r>
          </w:p>
        </w:tc>
        <w:tc>
          <w:tcPr>
            <w:tcW w:w="880" w:type="pct"/>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C7B3B0F" w14:textId="77777777" w:rsidR="009D685B" w:rsidRPr="00165A6E" w:rsidRDefault="009D685B" w:rsidP="00996B3A">
            <w:pPr>
              <w:pStyle w:val="TAC"/>
              <w:rPr>
                <w:lang w:eastAsia="ko-KR"/>
              </w:rPr>
            </w:pPr>
          </w:p>
        </w:tc>
        <w:tc>
          <w:tcPr>
            <w:tcW w:w="747" w:type="pct"/>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BF035BA" w14:textId="77777777" w:rsidR="009D685B" w:rsidRPr="00165A6E" w:rsidRDefault="009D685B" w:rsidP="00996B3A">
            <w:pPr>
              <w:pStyle w:val="TAC"/>
              <w:rPr>
                <w:lang w:eastAsia="ko-KR"/>
              </w:rPr>
            </w:pPr>
          </w:p>
        </w:tc>
        <w:tc>
          <w:tcPr>
            <w:tcW w:w="895" w:type="pct"/>
            <w:vAlign w:val="center"/>
          </w:tcPr>
          <w:p w14:paraId="794A1A1A" w14:textId="77777777" w:rsidR="009D685B" w:rsidRPr="00165A6E" w:rsidRDefault="009D685B" w:rsidP="00996B3A">
            <w:pPr>
              <w:pStyle w:val="TAC"/>
            </w:pPr>
            <w:r w:rsidRPr="00165A6E">
              <w:rPr>
                <w:lang w:eastAsia="ko-KR"/>
              </w:rPr>
              <w:t>CP-OFDM QPSK</w:t>
            </w:r>
          </w:p>
        </w:tc>
        <w:tc>
          <w:tcPr>
            <w:tcW w:w="880" w:type="pct"/>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vAlign w:val="center"/>
          </w:tcPr>
          <w:p w14:paraId="20746113" w14:textId="77777777" w:rsidR="009D685B" w:rsidRPr="00165A6E" w:rsidRDefault="009D685B" w:rsidP="00996B3A">
            <w:pPr>
              <w:pStyle w:val="TAC"/>
              <w:rPr>
                <w:lang w:eastAsia="ko-KR"/>
              </w:rPr>
            </w:pPr>
          </w:p>
        </w:tc>
        <w:tc>
          <w:tcPr>
            <w:tcW w:w="557" w:type="pct"/>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08A27095" w14:textId="77777777" w:rsidR="009D685B" w:rsidRPr="00165A6E" w:rsidRDefault="009D685B" w:rsidP="00996B3A">
            <w:pPr>
              <w:pStyle w:val="TAC"/>
              <w:rPr>
                <w:lang w:eastAsia="ko-KR"/>
              </w:rPr>
            </w:pPr>
          </w:p>
        </w:tc>
        <w:tc>
          <w:tcPr>
            <w:tcW w:w="747" w:type="pct"/>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C3E9CB4" w14:textId="77777777" w:rsidR="009D685B" w:rsidRPr="00165A6E" w:rsidRDefault="009D685B" w:rsidP="00996B3A">
            <w:pPr>
              <w:pStyle w:val="TAC"/>
              <w:rPr>
                <w:lang w:eastAsia="ko-KR"/>
              </w:rPr>
            </w:pPr>
          </w:p>
        </w:tc>
        <w:tc>
          <w:tcPr>
            <w:tcW w:w="895" w:type="pct"/>
            <w:vAlign w:val="center"/>
          </w:tcPr>
          <w:p w14:paraId="390EA6F1" w14:textId="77777777" w:rsidR="009D685B" w:rsidRPr="00165A6E" w:rsidRDefault="009D685B" w:rsidP="00996B3A">
            <w:pPr>
              <w:pStyle w:val="TAC"/>
            </w:pPr>
            <w:r w:rsidRPr="00165A6E">
              <w:rPr>
                <w:lang w:eastAsia="ko-KR"/>
              </w:rPr>
              <w:t>CP-OFDM QPSK</w:t>
            </w:r>
          </w:p>
        </w:tc>
        <w:tc>
          <w:tcPr>
            <w:tcW w:w="880" w:type="pct"/>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4D1BBD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1A4B44BC" w14:textId="613BFE7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498B244" w14:textId="1934F1D7"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
      </w:pPr>
      <w:r w:rsidRPr="00165A6E">
        <w:t>4.</w:t>
      </w:r>
      <w:r w:rsidRPr="00165A6E">
        <w:tab/>
        <w:t>The UL Reference Measurement channels are set according to Table 6.5A.2.2.1.4.1-1.</w:t>
      </w:r>
    </w:p>
    <w:p w14:paraId="57661AD5" w14:textId="77777777" w:rsidR="0032234A" w:rsidRPr="00165A6E" w:rsidRDefault="0032234A">
      <w:pPr>
        <w:pStyle w:val="B1"/>
      </w:pPr>
      <w:r w:rsidRPr="00165A6E">
        <w:t>5.</w:t>
      </w:r>
      <w:r w:rsidRPr="00165A6E">
        <w:tab/>
        <w:t>Propagation conditions are set according to Annex B.0</w:t>
      </w:r>
    </w:p>
    <w:p w14:paraId="03205100" w14:textId="3CB7B4A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.5A.2.2.1.4.3</w:t>
      </w:r>
    </w:p>
    <w:p w14:paraId="09D00FFF" w14:textId="77777777" w:rsidR="0032234A" w:rsidRPr="00165A6E" w:rsidRDefault="0032234A">
      <w:pPr>
        <w:pStyle w:val="H6"/>
      </w:pPr>
      <w:bookmarkStart w:id="551" w:name="_CR6_5A_2_2_1_4_2"/>
      <w:r w:rsidRPr="00165A6E">
        <w:t>6.5A.2.2.1.4.2</w:t>
      </w:r>
      <w:r w:rsidRPr="00165A6E">
        <w:tab/>
        <w:t>Test procedure</w:t>
      </w:r>
    </w:p>
    <w:bookmarkEnd w:id="551"/>
    <w:p w14:paraId="0E025673" w14:textId="77777777" w:rsidR="0032234A" w:rsidRPr="008A7419" w:rsidRDefault="0032234A">
      <w:pPr>
        <w:pStyle w:val="B1"/>
      </w:pPr>
      <w:r w:rsidRPr="008A7419">
        <w:t>1.</w:t>
      </w:r>
      <w:r w:rsidRPr="008A7419">
        <w:tab/>
        <w:t xml:space="preserve">Configure SCC according to Annex </w:t>
      </w:r>
      <w:r w:rsidRPr="008A7419">
        <w:rPr>
          <w:lang w:eastAsia="ko-KR"/>
        </w:rPr>
        <w:t>C.0, C.1, C.2</w:t>
      </w:r>
      <w:r w:rsidR="009D685B" w:rsidRPr="008A7419">
        <w:rPr>
          <w:lang w:eastAsia="ko-KR"/>
        </w:rPr>
        <w:t>, and C.3</w:t>
      </w:r>
      <w:r w:rsidRPr="008A7419">
        <w:t xml:space="preserve"> for all downlink physical channels.</w:t>
      </w:r>
    </w:p>
    <w:p w14:paraId="0ABB35B7" w14:textId="67E7FD46"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.5A.2.2.1.4.3.</w:t>
      </w:r>
    </w:p>
    <w:p w14:paraId="3E7F32AD" w14:textId="77777777" w:rsidR="004401E4" w:rsidRPr="00165A6E" w:rsidRDefault="004401E4" w:rsidP="004401E4">
      <w:pPr>
        <w:pStyle w:val="B1"/>
      </w:pPr>
      <w:r w:rsidRPr="008A7419">
        <w:t>3.</w:t>
      </w:r>
      <w:r w:rsidRPr="008A7419">
        <w:tab/>
      </w:r>
      <w:r w:rsidRPr="00165A6E">
        <w:t>Apply the test step based on the 5G NR UE Release:</w:t>
      </w:r>
    </w:p>
    <w:p w14:paraId="30C7FC87" w14:textId="6EAA305E" w:rsidR="004401E4" w:rsidRPr="00165A6E" w:rsidRDefault="004401E4" w:rsidP="004401E4">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8A7419" w:rsidRDefault="004401E4" w:rsidP="004401E4">
      <w:pPr>
        <w:pStyle w:val="B2"/>
      </w:pPr>
      <w:r w:rsidRPr="00165A6E">
        <w:t>3b.</w:t>
      </w:r>
      <w:r w:rsidRPr="00165A6E">
        <w:tab/>
        <w:t>For Release 15 5G NR UEs: No action.</w:t>
      </w:r>
    </w:p>
    <w:p w14:paraId="4B085DB2" w14:textId="00FAB0BE" w:rsidR="0032234A" w:rsidRPr="008A7419" w:rsidRDefault="004401E4">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1AFF5E4E" w14:textId="7A7AB01F" w:rsidR="0032234A" w:rsidRPr="00165A6E" w:rsidRDefault="004401E4">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8A7419" w:rsidRDefault="004401E4">
      <w:pPr>
        <w:pStyle w:val="B1"/>
        <w:rPr>
          <w:rFonts w:eastAsia="Batang"/>
        </w:rPr>
      </w:pPr>
      <w:r w:rsidRPr="008A7419">
        <w:rPr>
          <w:rFonts w:eastAsia="Batang"/>
        </w:rPr>
        <w:t>6</w:t>
      </w:r>
      <w:r w:rsidR="000F3699" w:rsidRPr="008A7419">
        <w:rPr>
          <w:rFonts w:eastAsia="Batang"/>
        </w:rPr>
        <w:t>.</w:t>
      </w:r>
      <w:r w:rsidR="000F3699" w:rsidRPr="008A7419">
        <w:rPr>
          <w:rFonts w:eastAsia="Batang"/>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8A7419">
        <w:rPr>
          <w:rFonts w:eastAsia="Batang"/>
        </w:rPr>
        <w:t>.</w:t>
      </w:r>
    </w:p>
    <w:p w14:paraId="622ADC0C" w14:textId="19A671E2" w:rsidR="004401E4" w:rsidRPr="00165A6E" w:rsidRDefault="004401E4" w:rsidP="004401E4">
      <w:pPr>
        <w:pStyle w:val="B1"/>
      </w:pPr>
      <w:r w:rsidRPr="00165A6E">
        <w:t>7</w:t>
      </w:r>
      <w:r w:rsidR="0032234A" w:rsidRPr="00165A6E">
        <w:t>.</w:t>
      </w:r>
      <w:r w:rsidR="0032234A" w:rsidRPr="00165A6E">
        <w:tab/>
      </w:r>
      <w:r w:rsidRPr="00165A6E">
        <w:t>Apply the test step based on the 5G NR UE Release:</w:t>
      </w:r>
    </w:p>
    <w:p w14:paraId="6F8F577F" w14:textId="7E431412" w:rsidR="0032234A" w:rsidRPr="008A7419" w:rsidRDefault="004401E4" w:rsidP="004401E4">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8A7419">
        <w:rPr>
          <w:rFonts w:eastAsia="Batang"/>
        </w:rPr>
        <w:t>.</w:t>
      </w:r>
    </w:p>
    <w:p w14:paraId="38D1ADE7" w14:textId="03DC1A2F" w:rsidR="004401E4" w:rsidRPr="00165A6E" w:rsidRDefault="004401E4" w:rsidP="004401E4">
      <w:pPr>
        <w:pStyle w:val="B2"/>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
      </w:pPr>
      <w:r w:rsidRPr="00165A6E">
        <w:t>11.</w:t>
      </w:r>
      <w:r w:rsidRPr="00165A6E">
        <w:tab/>
        <w:t>Apply the test step based on the 5G NR UE Release:</w:t>
      </w:r>
    </w:p>
    <w:p w14:paraId="37905E8E" w14:textId="218936BC" w:rsidR="004401E4" w:rsidRPr="00165A6E" w:rsidRDefault="004401E4" w:rsidP="004401E4">
      <w:pPr>
        <w:pStyle w:val="B2"/>
      </w:pPr>
      <w:r w:rsidRPr="00165A6E">
        <w:t>11a.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6EA5C307" w14:textId="48196B46" w:rsidR="004401E4" w:rsidRPr="00165A6E" w:rsidRDefault="004401E4" w:rsidP="004401E4">
      <w:pPr>
        <w:pStyle w:val="B2"/>
      </w:pPr>
      <w:r w:rsidRPr="00165A6E">
        <w:t>11b.</w:t>
      </w:r>
      <w:r w:rsidRPr="00165A6E">
        <w:tab/>
        <w:t>For Release 15 5G NR UEs: No action.</w:t>
      </w:r>
    </w:p>
    <w:p w14:paraId="7214FBCD" w14:textId="51F05027"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52" w:name="_CR6_5A_2_2_1_4_3"/>
      <w:r w:rsidRPr="00165A6E">
        <w:t>6.5A.2.2.1.4.3</w:t>
      </w:r>
      <w:r w:rsidRPr="00165A6E">
        <w:tab/>
        <w:t>Message contents</w:t>
      </w:r>
    </w:p>
    <w:bookmarkEnd w:id="552"/>
    <w:p w14:paraId="22A4F6E1" w14:textId="2A766D98" w:rsidR="004401E4" w:rsidRPr="00165A6E" w:rsidRDefault="0032234A" w:rsidP="004401E4">
      <w:r w:rsidRPr="008A7419">
        <w:t>Message contents are according to TS 38.508-1</w:t>
      </w:r>
      <w:r w:rsidR="00D2021D" w:rsidRPr="008A7419">
        <w:t> [</w:t>
      </w:r>
      <w:r w:rsidRPr="008A7419">
        <w:t>10] sub</w:t>
      </w:r>
      <w:r w:rsidR="00D2021D" w:rsidRPr="008A7419">
        <w:t>clause 4</w:t>
      </w:r>
      <w:r w:rsidRPr="008A7419">
        <w:t>.6</w:t>
      </w:r>
      <w:r w:rsidR="004401E4" w:rsidRPr="00165A6E">
        <w:t xml:space="preserve"> with the following exceptions for Release 15 5G NR UE.</w:t>
      </w:r>
    </w:p>
    <w:p w14:paraId="2D9FE025" w14:textId="77777777" w:rsidR="004401E4" w:rsidRPr="00165A6E" w:rsidRDefault="004401E4" w:rsidP="004401E4">
      <w:pPr>
        <w:pStyle w:val="TH"/>
      </w:pPr>
      <w:bookmarkStart w:id="553" w:name="_CRTable6_5A_2_2_1_4_31"/>
      <w:r w:rsidRPr="00165A6E">
        <w:t xml:space="preserve">Table </w:t>
      </w:r>
      <w:bookmarkEnd w:id="553"/>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13388737" w:rsidR="004401E4" w:rsidRPr="00165A6E" w:rsidRDefault="004401E4" w:rsidP="004401E4">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8A7419" w:rsidRDefault="00CF24FF" w:rsidP="00CF24FF"/>
    <w:p w14:paraId="335DFB16" w14:textId="77777777" w:rsidR="00CF24FF" w:rsidRPr="00165A6E" w:rsidRDefault="00CF24FF" w:rsidP="00CF24FF">
      <w:pPr>
        <w:pStyle w:val="TH"/>
      </w:pPr>
      <w:bookmarkStart w:id="554" w:name="_CRTable6_5A_2_2_1_4_32"/>
      <w:r w:rsidRPr="00165A6E">
        <w:t xml:space="preserve">Table </w:t>
      </w:r>
      <w:bookmarkEnd w:id="554"/>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17287AC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8A7419" w:rsidRDefault="00F4423E" w:rsidP="00F4423E"/>
    <w:p w14:paraId="3DECFC68" w14:textId="77777777" w:rsidR="00F4423E" w:rsidRPr="00165A6E" w:rsidRDefault="00F4423E" w:rsidP="00F4423E">
      <w:pPr>
        <w:pStyle w:val="TH"/>
        <w:ind w:left="284"/>
      </w:pPr>
      <w:bookmarkStart w:id="555" w:name="_CRTable6_5A_2_2_1_4_33"/>
      <w:r w:rsidRPr="00165A6E">
        <w:t xml:space="preserve">Table </w:t>
      </w:r>
      <w:bookmarkEnd w:id="555"/>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1A88DF1C"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8A7419" w:rsidRDefault="0032234A"/>
    <w:p w14:paraId="31FDC9A0" w14:textId="77777777" w:rsidR="0032234A" w:rsidRPr="00165A6E" w:rsidRDefault="0032234A">
      <w:pPr>
        <w:pStyle w:val="H6"/>
      </w:pPr>
      <w:bookmarkStart w:id="556" w:name="_CR6_5A_2_2_1_5"/>
      <w:r w:rsidRPr="00165A6E">
        <w:t>6.5A.2.2.1.5</w:t>
      </w:r>
      <w:r w:rsidRPr="00165A6E">
        <w:tab/>
        <w:t>Test Requirements</w:t>
      </w:r>
    </w:p>
    <w:bookmarkEnd w:id="556"/>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7" w:name="_CRTable6_5A_2_2_1_51"/>
      <w:r w:rsidRPr="00165A6E">
        <w:t xml:space="preserve">Table </w:t>
      </w:r>
      <w:bookmarkEnd w:id="557"/>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4D20903C"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8" w:name="_CRTable6_5A_2_2_1_51a"/>
      <w:r w:rsidRPr="00165A6E">
        <w:t xml:space="preserve">Table </w:t>
      </w:r>
      <w:bookmarkEnd w:id="558"/>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9" w:name="_CRTable6_5A_2_2_1_51b"/>
      <w:r w:rsidRPr="00165A6E">
        <w:t xml:space="preserve">Table </w:t>
      </w:r>
      <w:bookmarkEnd w:id="559"/>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60"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60"/>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61" w:name="_Toc21026642"/>
      <w:bookmarkStart w:id="562" w:name="_Toc27743921"/>
      <w:bookmarkStart w:id="563" w:name="_Toc36197094"/>
      <w:bookmarkStart w:id="564" w:name="_Toc36197786"/>
      <w:r w:rsidRPr="00165A6E">
        <w:t>6.5A.2.2.2</w:t>
      </w:r>
      <w:r w:rsidRPr="00165A6E">
        <w:tab/>
        <w:t>Adjacent channel leakage ratio for CA (3UL CA)</w:t>
      </w:r>
      <w:bookmarkEnd w:id="561"/>
      <w:bookmarkEnd w:id="562"/>
      <w:bookmarkEnd w:id="563"/>
      <w:bookmarkEnd w:id="564"/>
    </w:p>
    <w:p w14:paraId="66688E4E" w14:textId="734A9C18" w:rsidR="0032234A" w:rsidRPr="00165A6E" w:rsidRDefault="00D2021D">
      <w:pPr>
        <w:pStyle w:val="EditorsNote"/>
      </w:pPr>
      <w:r>
        <w:t>Editor's note:</w:t>
      </w:r>
      <w:r>
        <w:tab/>
      </w:r>
      <w:r w:rsidR="0032234A" w:rsidRPr="00165A6E">
        <w:t>The following aspects are either missing or not yet determined:</w:t>
      </w:r>
    </w:p>
    <w:p w14:paraId="542845DD" w14:textId="77777777" w:rsidR="00E659BF" w:rsidRPr="00165A6E" w:rsidRDefault="00E659BF" w:rsidP="00E659BF">
      <w:pPr>
        <w:pStyle w:val="EditorsNote"/>
        <w:numPr>
          <w:ilvl w:val="0"/>
          <w:numId w:val="1"/>
        </w:numPr>
      </w:pPr>
      <w:bookmarkStart w:id="565" w:name="_Hlk52308348"/>
      <w:r w:rsidRPr="00165A6E">
        <w:t>Measurement Uncertainties and Test Tolerances for intra-band contiguous CA supporting aggregated BW &gt; 400MHz is TBD.</w:t>
      </w:r>
    </w:p>
    <w:bookmarkEnd w:id="565"/>
    <w:p w14:paraId="17BA2A12" w14:textId="3F973519" w:rsidR="0095763D" w:rsidRPr="00EE54B4" w:rsidRDefault="0095763D" w:rsidP="0095763D">
      <w:pPr>
        <w:pStyle w:val="EditorsNote"/>
        <w:numPr>
          <w:ilvl w:val="0"/>
          <w:numId w:val="1"/>
        </w:numPr>
      </w:pPr>
      <w:r w:rsidRPr="00EE54B4">
        <w:t>Measurement Uncertainties and Test Tolerances are FFS for power class other than 1, 3, 5.</w:t>
      </w:r>
    </w:p>
    <w:p w14:paraId="18041836" w14:textId="77777777" w:rsidR="0032234A" w:rsidRPr="00165A6E" w:rsidRDefault="0032234A">
      <w:pPr>
        <w:pStyle w:val="H6"/>
      </w:pPr>
      <w:bookmarkStart w:id="566" w:name="_CR6_5A_2_2_2_1"/>
      <w:r w:rsidRPr="00165A6E">
        <w:t>6.5A.2.2.2.1</w:t>
      </w:r>
      <w:r w:rsidRPr="00165A6E">
        <w:tab/>
        <w:t>Test purpose</w:t>
      </w:r>
    </w:p>
    <w:bookmarkEnd w:id="566"/>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7" w:name="_CR6_5A_2_2_2_2"/>
      <w:r w:rsidRPr="00165A6E">
        <w:t>6.5A.2.2.2.2</w:t>
      </w:r>
      <w:r w:rsidRPr="00165A6E">
        <w:tab/>
        <w:t>Test applicability</w:t>
      </w:r>
    </w:p>
    <w:bookmarkEnd w:id="567"/>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8" w:name="_CR6_5A_2_2_2_3"/>
      <w:r w:rsidRPr="00165A6E">
        <w:t>6.5A.2.2.2.3</w:t>
      </w:r>
      <w:r w:rsidRPr="00165A6E">
        <w:tab/>
        <w:t>Minimum conformance requirements</w:t>
      </w:r>
    </w:p>
    <w:bookmarkEnd w:id="568"/>
    <w:p w14:paraId="47024C33" w14:textId="101336D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E321D70" w14:textId="77777777" w:rsidR="0032234A" w:rsidRPr="00165A6E" w:rsidRDefault="0032234A">
      <w:pPr>
        <w:pStyle w:val="H6"/>
      </w:pPr>
      <w:bookmarkStart w:id="569" w:name="_CR6_5A_2_2_2_4"/>
      <w:r w:rsidRPr="00165A6E">
        <w:t>6.5A.2.2.2.4</w:t>
      </w:r>
      <w:r w:rsidRPr="00165A6E">
        <w:tab/>
        <w:t>Test description</w:t>
      </w:r>
    </w:p>
    <w:bookmarkEnd w:id="569"/>
    <w:p w14:paraId="23A03485" w14:textId="7172FC24"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540B9C32"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70" w:name="_CR6_5A_2_2_2_5"/>
      <w:r w:rsidRPr="00165A6E">
        <w:t>6.5A.2.2.2.5</w:t>
      </w:r>
      <w:r w:rsidRPr="00165A6E">
        <w:tab/>
        <w:t>Test Requirements</w:t>
      </w:r>
    </w:p>
    <w:bookmarkEnd w:id="570"/>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71" w:name="_CRTable6_5A_2_2_2_51"/>
      <w:r w:rsidRPr="00165A6E">
        <w:t xml:space="preserve">Table </w:t>
      </w:r>
      <w:bookmarkEnd w:id="571"/>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12698E6D"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72" w:name="_CRTable6_5A_2_2_2_51a"/>
      <w:r w:rsidRPr="00165A6E">
        <w:t xml:space="preserve">Table </w:t>
      </w:r>
      <w:bookmarkEnd w:id="572"/>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3" w:name="_Toc21026643"/>
      <w:bookmarkStart w:id="574" w:name="_Toc27743922"/>
      <w:bookmarkStart w:id="575" w:name="_Toc36197095"/>
      <w:bookmarkStart w:id="576" w:name="_Toc36197787"/>
      <w:r w:rsidRPr="00165A6E">
        <w:t>6.5A.2.2.3</w:t>
      </w:r>
      <w:r w:rsidRPr="00165A6E">
        <w:tab/>
        <w:t>Adjacent channel leakage ratio for CA (4UL CA)</w:t>
      </w:r>
      <w:bookmarkEnd w:id="573"/>
      <w:bookmarkEnd w:id="574"/>
      <w:bookmarkEnd w:id="575"/>
      <w:bookmarkEnd w:id="576"/>
    </w:p>
    <w:p w14:paraId="17F20E46" w14:textId="63F85561" w:rsidR="0032234A" w:rsidRPr="00165A6E" w:rsidRDefault="00D2021D">
      <w:pPr>
        <w:pStyle w:val="EditorsNote"/>
      </w:pPr>
      <w:r>
        <w:t>Editor's note:</w:t>
      </w:r>
      <w:r>
        <w:tab/>
      </w:r>
      <w:r w:rsidR="0032234A" w:rsidRPr="00165A6E">
        <w:t>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r w:rsidRPr="00EE54B4">
        <w:t>Measurement Uncertainties and Test Tolerances are FFS for power class other than 1, 3, 5.</w:t>
      </w:r>
    </w:p>
    <w:p w14:paraId="69D34F02" w14:textId="77777777" w:rsidR="0032234A" w:rsidRPr="00165A6E" w:rsidRDefault="0032234A">
      <w:pPr>
        <w:pStyle w:val="H6"/>
      </w:pPr>
      <w:bookmarkStart w:id="577" w:name="_CR6_5A_2_2_3_1"/>
      <w:r w:rsidRPr="00165A6E">
        <w:t>6.5A.2.2.3.1</w:t>
      </w:r>
      <w:r w:rsidRPr="00165A6E">
        <w:tab/>
        <w:t>Test purpose</w:t>
      </w:r>
    </w:p>
    <w:bookmarkEnd w:id="577"/>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8" w:name="_CR6_5A_2_2_3_2"/>
      <w:r w:rsidRPr="00165A6E">
        <w:t>6.5A.2.2.3.2</w:t>
      </w:r>
      <w:r w:rsidRPr="00165A6E">
        <w:tab/>
        <w:t>Test applicability</w:t>
      </w:r>
    </w:p>
    <w:bookmarkEnd w:id="578"/>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9" w:name="_CR6_5A_2_2_3_3"/>
      <w:r w:rsidRPr="00165A6E">
        <w:t>6.5A.2.2.3.3</w:t>
      </w:r>
      <w:r w:rsidRPr="00165A6E">
        <w:tab/>
        <w:t>Minimum conformance requirements</w:t>
      </w:r>
    </w:p>
    <w:bookmarkEnd w:id="579"/>
    <w:p w14:paraId="188426ED" w14:textId="304CD9A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20D5FEFC" w14:textId="77777777" w:rsidR="0032234A" w:rsidRPr="00165A6E" w:rsidRDefault="0032234A">
      <w:pPr>
        <w:pStyle w:val="H6"/>
      </w:pPr>
      <w:bookmarkStart w:id="580" w:name="_CR6_5A_2_2_3_4"/>
      <w:r w:rsidRPr="00165A6E">
        <w:t>6.5A.2.2.3.4</w:t>
      </w:r>
      <w:r w:rsidRPr="00165A6E">
        <w:tab/>
        <w:t>Test description</w:t>
      </w:r>
    </w:p>
    <w:bookmarkEnd w:id="580"/>
    <w:p w14:paraId="4CA3C0F5" w14:textId="5171325F"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412E4A10"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81" w:name="_CR6_5A_2_2_3_5"/>
      <w:r w:rsidRPr="00165A6E">
        <w:t>6.5A.2.2.3.5</w:t>
      </w:r>
      <w:r w:rsidRPr="00165A6E">
        <w:tab/>
        <w:t>Test Requirements</w:t>
      </w:r>
    </w:p>
    <w:bookmarkEnd w:id="581"/>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82" w:name="_CRTable6_5A_2_2_3_51"/>
      <w:r w:rsidRPr="00165A6E">
        <w:t xml:space="preserve">Table </w:t>
      </w:r>
      <w:bookmarkEnd w:id="582"/>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1452F060"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3" w:name="_CRTable6_5A_2_2_3_51a"/>
      <w:r w:rsidRPr="00165A6E">
        <w:t xml:space="preserve">Table </w:t>
      </w:r>
      <w:bookmarkEnd w:id="583"/>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4" w:name="_Toc27743923"/>
      <w:bookmarkStart w:id="585" w:name="_Toc36197096"/>
      <w:bookmarkStart w:id="586" w:name="_Toc36197788"/>
      <w:bookmarkStart w:id="587" w:name="_Toc21026644"/>
      <w:r w:rsidRPr="00165A6E">
        <w:t>6.5A.2.2.4</w:t>
      </w:r>
      <w:r w:rsidRPr="00165A6E">
        <w:tab/>
        <w:t>Adjacent channel leakage ratio for CA (5UL CA)</w:t>
      </w:r>
      <w:bookmarkEnd w:id="584"/>
      <w:bookmarkEnd w:id="585"/>
      <w:bookmarkEnd w:id="586"/>
    </w:p>
    <w:p w14:paraId="473B2C89" w14:textId="49BA6806" w:rsidR="0095763D" w:rsidRPr="00EE54B4" w:rsidRDefault="00D2021D" w:rsidP="0095763D">
      <w:pPr>
        <w:pStyle w:val="EditorsNote"/>
      </w:pPr>
      <w:r>
        <w:t>Editor's note:</w:t>
      </w:r>
      <w:r>
        <w:tab/>
      </w:r>
      <w:r w:rsidR="0095763D" w:rsidRPr="00EE54B4">
        <w:t>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8" w:name="_Hlk182487856"/>
      <w:r w:rsidRPr="00EE54B4">
        <w:t>for all power classes, since test frequencies require aggregated BW &gt; 400 MHz.</w:t>
      </w:r>
      <w:bookmarkEnd w:id="588"/>
    </w:p>
    <w:p w14:paraId="6C23F8F3" w14:textId="77777777" w:rsidR="00F42FC3" w:rsidRPr="00165A6E" w:rsidRDefault="00F42FC3" w:rsidP="00F42FC3">
      <w:pPr>
        <w:pStyle w:val="H6"/>
      </w:pPr>
      <w:bookmarkStart w:id="589" w:name="_CR6_5A_2_2_4_1"/>
      <w:r w:rsidRPr="00165A6E">
        <w:t>6.5A.2.2.4.1</w:t>
      </w:r>
      <w:r w:rsidRPr="00165A6E">
        <w:tab/>
        <w:t>Test purpose</w:t>
      </w:r>
    </w:p>
    <w:bookmarkEnd w:id="589"/>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90" w:name="_CR6_5A_2_2_4_2"/>
      <w:r w:rsidRPr="00165A6E">
        <w:t>6.5A.2.2.4.2</w:t>
      </w:r>
      <w:r w:rsidRPr="00165A6E">
        <w:tab/>
        <w:t>Test applicability</w:t>
      </w:r>
    </w:p>
    <w:bookmarkEnd w:id="590"/>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91" w:name="_CR6_5A_2_2_4_3"/>
      <w:r w:rsidRPr="00165A6E">
        <w:t>6.5A.2.2.4.3</w:t>
      </w:r>
      <w:r w:rsidRPr="00165A6E">
        <w:tab/>
        <w:t>Minimum conformance requirements</w:t>
      </w:r>
    </w:p>
    <w:bookmarkEnd w:id="591"/>
    <w:p w14:paraId="06A3C39E" w14:textId="7BDD1CC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3942C42" w14:textId="77777777" w:rsidR="00F42FC3" w:rsidRPr="00165A6E" w:rsidRDefault="00F42FC3" w:rsidP="00F42FC3">
      <w:pPr>
        <w:pStyle w:val="H6"/>
      </w:pPr>
      <w:bookmarkStart w:id="592" w:name="_CR6_5A_2_2_4_4"/>
      <w:r w:rsidRPr="00165A6E">
        <w:t>6.5A.2.2.4.4</w:t>
      </w:r>
      <w:r w:rsidRPr="00165A6E">
        <w:tab/>
        <w:t>Test description</w:t>
      </w:r>
    </w:p>
    <w:bookmarkEnd w:id="592"/>
    <w:p w14:paraId="7672D217" w14:textId="0B9F3D1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2DF2AEB3"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3" w:name="_CR6_5A_2_2_4_5"/>
      <w:r w:rsidRPr="00165A6E">
        <w:t>6.5A.2.2.4.5</w:t>
      </w:r>
      <w:r w:rsidRPr="00165A6E">
        <w:tab/>
        <w:t>Test Requirements</w:t>
      </w:r>
    </w:p>
    <w:bookmarkEnd w:id="593"/>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4" w:name="_CRTable6_5A_2_2_4_51"/>
      <w:r w:rsidRPr="00165A6E">
        <w:t xml:space="preserve">Table </w:t>
      </w:r>
      <w:bookmarkEnd w:id="594"/>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1835EBA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5" w:name="_CRTable6_5A_2_2_4_51a"/>
      <w:r w:rsidRPr="00165A6E">
        <w:t xml:space="preserve">Table </w:t>
      </w:r>
      <w:bookmarkEnd w:id="595"/>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6" w:name="_Toc27743924"/>
      <w:bookmarkStart w:id="597" w:name="_Toc36197097"/>
      <w:bookmarkStart w:id="598" w:name="_Toc36197789"/>
      <w:r w:rsidRPr="00165A6E">
        <w:t>6.5A.2.2.5</w:t>
      </w:r>
      <w:r w:rsidRPr="00165A6E">
        <w:tab/>
        <w:t>Adjacent channel leakage ratio for CA (6UL CA)</w:t>
      </w:r>
      <w:bookmarkEnd w:id="596"/>
      <w:bookmarkEnd w:id="597"/>
      <w:bookmarkEnd w:id="598"/>
    </w:p>
    <w:p w14:paraId="019C845B" w14:textId="15F1BF7F" w:rsidR="0095763D" w:rsidRPr="00EE54B4" w:rsidRDefault="00D2021D" w:rsidP="0095763D">
      <w:pPr>
        <w:pStyle w:val="EditorsNote"/>
      </w:pPr>
      <w:r>
        <w:t>Editor's note:</w:t>
      </w:r>
      <w:r>
        <w:tab/>
      </w:r>
      <w:r w:rsidR="0095763D" w:rsidRPr="00165A6E">
        <w:t xml:space="preserve">This clause is </w:t>
      </w:r>
      <w:r w:rsidR="0095763D"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bookmarkStart w:id="599" w:name="_CR6_5A_2_2_5_1"/>
      <w:r w:rsidRPr="00165A6E">
        <w:t>6.5A.2.2.5.1</w:t>
      </w:r>
      <w:r w:rsidRPr="00165A6E">
        <w:tab/>
        <w:t>Test purpose</w:t>
      </w:r>
    </w:p>
    <w:bookmarkEnd w:id="599"/>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600" w:name="_CR6_5A_2_2_5_2"/>
      <w:r w:rsidRPr="00165A6E">
        <w:t>6.5A.2.2.5.2</w:t>
      </w:r>
      <w:r w:rsidRPr="00165A6E">
        <w:tab/>
        <w:t>Test applicability</w:t>
      </w:r>
    </w:p>
    <w:bookmarkEnd w:id="600"/>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601" w:name="_CR6_5A_2_2_5_3"/>
      <w:r w:rsidRPr="00165A6E">
        <w:t>6.5A.2.2.5.3</w:t>
      </w:r>
      <w:r w:rsidRPr="00165A6E">
        <w:tab/>
        <w:t>Minimum conformance requirements</w:t>
      </w:r>
    </w:p>
    <w:bookmarkEnd w:id="601"/>
    <w:p w14:paraId="2F6C3B21" w14:textId="2947BD72"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66253821" w14:textId="77777777" w:rsidR="00F42FC3" w:rsidRPr="00165A6E" w:rsidRDefault="00F42FC3" w:rsidP="00F42FC3">
      <w:pPr>
        <w:pStyle w:val="H6"/>
      </w:pPr>
      <w:bookmarkStart w:id="602" w:name="_CR6_5A_2_2_5_4"/>
      <w:r w:rsidRPr="00165A6E">
        <w:t>6.5A.2.2.5.4</w:t>
      </w:r>
      <w:r w:rsidRPr="00165A6E">
        <w:tab/>
        <w:t>Test description</w:t>
      </w:r>
    </w:p>
    <w:bookmarkEnd w:id="602"/>
    <w:p w14:paraId="3CE72D58" w14:textId="0B60A84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0BC35D44"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3" w:name="_CR6_5A_2_2_5_5"/>
      <w:r w:rsidRPr="00165A6E">
        <w:t>6.5A.2.2.5.5</w:t>
      </w:r>
      <w:r w:rsidRPr="00165A6E">
        <w:tab/>
        <w:t>Test Requirements</w:t>
      </w:r>
    </w:p>
    <w:bookmarkEnd w:id="603"/>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4" w:name="_CRTable6_5A_2_2_5_51"/>
      <w:r w:rsidRPr="00165A6E">
        <w:t xml:space="preserve">Table </w:t>
      </w:r>
      <w:bookmarkEnd w:id="604"/>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1C1E3ACE"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5" w:name="_CRTable6_5A_2_2_5_51a"/>
      <w:r w:rsidRPr="00165A6E">
        <w:t xml:space="preserve">Table </w:t>
      </w:r>
      <w:bookmarkEnd w:id="605"/>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6" w:name="_Toc27743925"/>
      <w:bookmarkStart w:id="607" w:name="_Toc36197098"/>
      <w:bookmarkStart w:id="608" w:name="_Toc36197790"/>
      <w:r w:rsidRPr="00165A6E">
        <w:t>6.5A.2.2.6</w:t>
      </w:r>
      <w:r w:rsidRPr="00165A6E">
        <w:tab/>
        <w:t>Adjacent channel leakage ratio for CA (7UL CA)</w:t>
      </w:r>
      <w:bookmarkEnd w:id="606"/>
      <w:bookmarkEnd w:id="607"/>
      <w:bookmarkEnd w:id="608"/>
    </w:p>
    <w:p w14:paraId="6CFEDF44" w14:textId="6386C474" w:rsidR="0095763D" w:rsidRPr="00EE54B4" w:rsidRDefault="00D2021D" w:rsidP="0095763D">
      <w:pPr>
        <w:pStyle w:val="EditorsNote"/>
      </w:pPr>
      <w:r>
        <w:t>Editor's note:</w:t>
      </w:r>
      <w:r>
        <w:tab/>
      </w:r>
      <w:r w:rsidR="0095763D" w:rsidRPr="00165A6E">
        <w:t xml:space="preserve">This </w:t>
      </w:r>
      <w:r w:rsidR="0095763D"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bookmarkStart w:id="609" w:name="_CR6_5A_2_2_6_1"/>
      <w:r w:rsidRPr="00165A6E">
        <w:t>6.5A.2.2.6.1</w:t>
      </w:r>
      <w:r w:rsidRPr="00165A6E">
        <w:tab/>
        <w:t>Test purpose</w:t>
      </w:r>
    </w:p>
    <w:bookmarkEnd w:id="609"/>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10" w:name="_CR6_5A_2_2_6_2"/>
      <w:r w:rsidRPr="00165A6E">
        <w:t>6.5A.2.2.6.2</w:t>
      </w:r>
      <w:r w:rsidRPr="00165A6E">
        <w:tab/>
        <w:t>Test applicability</w:t>
      </w:r>
    </w:p>
    <w:bookmarkEnd w:id="610"/>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11" w:name="_CR6_5A_2_2_6_3"/>
      <w:r w:rsidRPr="00165A6E">
        <w:t>6.5A.2.2.6.3</w:t>
      </w:r>
      <w:r w:rsidRPr="00165A6E">
        <w:tab/>
        <w:t>Minimum conformance requirements</w:t>
      </w:r>
    </w:p>
    <w:bookmarkEnd w:id="611"/>
    <w:p w14:paraId="6BC7415D" w14:textId="39B9F904"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623781E" w14:textId="77777777" w:rsidR="00F42FC3" w:rsidRPr="00165A6E" w:rsidRDefault="00F42FC3" w:rsidP="00F42FC3">
      <w:pPr>
        <w:pStyle w:val="H6"/>
      </w:pPr>
      <w:bookmarkStart w:id="612" w:name="_CR6_5A_2_2_6_4"/>
      <w:r w:rsidRPr="00165A6E">
        <w:t>6.5A.2.2.6.4</w:t>
      </w:r>
      <w:r w:rsidRPr="00165A6E">
        <w:tab/>
        <w:t>Test description</w:t>
      </w:r>
    </w:p>
    <w:bookmarkEnd w:id="612"/>
    <w:p w14:paraId="29C40BB7" w14:textId="5025C150"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610225C6"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3" w:name="_CR6_5A_2_2_6_5"/>
      <w:r w:rsidRPr="00165A6E">
        <w:t>6.5A.2.2.6.5</w:t>
      </w:r>
      <w:r w:rsidRPr="00165A6E">
        <w:tab/>
        <w:t>Test Requirements</w:t>
      </w:r>
    </w:p>
    <w:bookmarkEnd w:id="613"/>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4" w:name="_CRTable6_5A_2_2_6_51"/>
      <w:r w:rsidRPr="00165A6E">
        <w:t xml:space="preserve">Table </w:t>
      </w:r>
      <w:bookmarkEnd w:id="614"/>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46CF033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5" w:name="_CRTable6_5A_2_2_6_51a"/>
      <w:r w:rsidRPr="00165A6E">
        <w:t xml:space="preserve">Table </w:t>
      </w:r>
      <w:bookmarkEnd w:id="615"/>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6" w:name="_Toc27743926"/>
      <w:bookmarkStart w:id="617" w:name="_Toc36197099"/>
      <w:bookmarkStart w:id="618" w:name="_Toc36197791"/>
      <w:r w:rsidRPr="00165A6E">
        <w:t>6.5A.2.2.7</w:t>
      </w:r>
      <w:r w:rsidRPr="00165A6E">
        <w:tab/>
        <w:t>Adjacent channel leakage ratio for CA (8UL CA)</w:t>
      </w:r>
      <w:bookmarkEnd w:id="616"/>
      <w:bookmarkEnd w:id="617"/>
      <w:bookmarkEnd w:id="618"/>
    </w:p>
    <w:p w14:paraId="61F28116" w14:textId="5281F5B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9" w:name="_CR6_5A_2_2_7_1"/>
      <w:r w:rsidRPr="00165A6E">
        <w:t>6.5A.2.2.7.1</w:t>
      </w:r>
      <w:r w:rsidRPr="00165A6E">
        <w:tab/>
        <w:t>Test purpose</w:t>
      </w:r>
    </w:p>
    <w:bookmarkEnd w:id="619"/>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20" w:name="_CR6_5A_2_2_7_2"/>
      <w:r w:rsidRPr="00165A6E">
        <w:t>6.5A.2.2.7.2</w:t>
      </w:r>
      <w:r w:rsidRPr="00165A6E">
        <w:tab/>
        <w:t>Test applicability</w:t>
      </w:r>
    </w:p>
    <w:bookmarkEnd w:id="620"/>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21" w:name="_CR6_5A_2_2_7_3"/>
      <w:r w:rsidRPr="00165A6E">
        <w:t>6.5A.2.2.7.3</w:t>
      </w:r>
      <w:r w:rsidRPr="00165A6E">
        <w:tab/>
        <w:t>Minimum conformance requirements</w:t>
      </w:r>
    </w:p>
    <w:bookmarkEnd w:id="621"/>
    <w:p w14:paraId="0F2D2426" w14:textId="212DAFD1"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1D06E57" w14:textId="77777777" w:rsidR="00F42FC3" w:rsidRPr="00165A6E" w:rsidRDefault="00F42FC3" w:rsidP="00F42FC3">
      <w:pPr>
        <w:pStyle w:val="H6"/>
      </w:pPr>
      <w:bookmarkStart w:id="622" w:name="_CR6_5A_2_2_7_4"/>
      <w:r w:rsidRPr="00165A6E">
        <w:t>6.5A.2.2.7.4</w:t>
      </w:r>
      <w:r w:rsidRPr="00165A6E">
        <w:tab/>
        <w:t>Test description</w:t>
      </w:r>
    </w:p>
    <w:bookmarkEnd w:id="622"/>
    <w:p w14:paraId="4425E3B6" w14:textId="73FDC821"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7C9D8A5D"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3" w:name="_CR6_5A_2_2_7_5"/>
      <w:r w:rsidRPr="00165A6E">
        <w:t>6.5A.2.2.7.5</w:t>
      </w:r>
      <w:r w:rsidRPr="00165A6E">
        <w:tab/>
        <w:t>Test Requirements</w:t>
      </w:r>
    </w:p>
    <w:bookmarkEnd w:id="623"/>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4" w:name="_CRTable6_5A_2_2_7_51"/>
      <w:r w:rsidRPr="00165A6E">
        <w:t xml:space="preserve">Table </w:t>
      </w:r>
      <w:bookmarkEnd w:id="624"/>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232D13B4"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5" w:name="_CRTable6_5A_2_2_7_51a"/>
      <w:r w:rsidRPr="00165A6E">
        <w:t xml:space="preserve">Table </w:t>
      </w:r>
      <w:bookmarkEnd w:id="625"/>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28058711" w:rsidR="00F43B0F" w:rsidRPr="00165A6E" w:rsidRDefault="0032234A" w:rsidP="00F43B0F">
      <w:pPr>
        <w:pStyle w:val="Heading3"/>
      </w:pPr>
      <w:bookmarkStart w:id="626" w:name="_Toc27743927"/>
      <w:bookmarkStart w:id="627" w:name="_Toc36197100"/>
      <w:bookmarkStart w:id="628" w:name="_Toc36197792"/>
      <w:r w:rsidRPr="00165A6E">
        <w:t>6.5A.3</w:t>
      </w:r>
      <w:r w:rsidRPr="00165A6E">
        <w:tab/>
        <w:t>Spurious emissions for CA</w:t>
      </w:r>
      <w:bookmarkStart w:id="629" w:name="_Toc21026645"/>
      <w:bookmarkStart w:id="630" w:name="_Toc27743928"/>
      <w:bookmarkStart w:id="631" w:name="_Toc36197101"/>
      <w:bookmarkStart w:id="632" w:name="_Toc36197793"/>
      <w:bookmarkEnd w:id="587"/>
      <w:bookmarkEnd w:id="626"/>
      <w:bookmarkEnd w:id="627"/>
      <w:bookmarkEnd w:id="628"/>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9"/>
      <w:bookmarkEnd w:id="630"/>
      <w:bookmarkEnd w:id="631"/>
      <w:bookmarkEnd w:id="632"/>
    </w:p>
    <w:p w14:paraId="70706BF0" w14:textId="77777777" w:rsidR="0032234A" w:rsidRPr="00165A6E" w:rsidRDefault="0032234A">
      <w:pPr>
        <w:pStyle w:val="Heading5"/>
      </w:pPr>
      <w:bookmarkStart w:id="633" w:name="_Toc21026646"/>
      <w:bookmarkStart w:id="634" w:name="_Toc27743929"/>
      <w:bookmarkStart w:id="635" w:name="_Toc36197102"/>
      <w:bookmarkStart w:id="636" w:name="_Toc36197794"/>
      <w:r w:rsidRPr="00165A6E">
        <w:t>6.5A.3.1.0</w:t>
      </w:r>
      <w:r w:rsidRPr="00165A6E">
        <w:tab/>
        <w:t>Minimum conformance requirements</w:t>
      </w:r>
      <w:bookmarkEnd w:id="633"/>
      <w:bookmarkEnd w:id="634"/>
      <w:bookmarkEnd w:id="635"/>
      <w:bookmarkEnd w:id="636"/>
    </w:p>
    <w:p w14:paraId="4CC160AB" w14:textId="27C3810C" w:rsidR="00CE4222" w:rsidRPr="00165A6E" w:rsidRDefault="00CE4222" w:rsidP="00CE422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.5A.3.</w:t>
      </w:r>
    </w:p>
    <w:p w14:paraId="31A6711D" w14:textId="77777777" w:rsidR="00CE4222" w:rsidRPr="00165A6E" w:rsidRDefault="00CE4222" w:rsidP="00CE4222">
      <w:pPr>
        <w:pStyle w:val="H6"/>
      </w:pPr>
      <w:bookmarkStart w:id="637" w:name="_CR6_5A_3_1_0_0"/>
      <w:r w:rsidRPr="00165A6E">
        <w:t>6.5A.3.1.0.0</w:t>
      </w:r>
      <w:r w:rsidRPr="00165A6E">
        <w:tab/>
        <w:t>General</w:t>
      </w:r>
    </w:p>
    <w:bookmarkEnd w:id="637"/>
    <w:p w14:paraId="594E3C13" w14:textId="79C3B153"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29639D3D" w14:textId="590BFA7C"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.5.3 apply</w:t>
      </w:r>
      <w:r w:rsidRPr="00165A6E">
        <w:rPr>
          <w:rFonts w:eastAsia="Malgun Gothic"/>
        </w:rPr>
        <w:t xml:space="preserve">. Spurious emissions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8" w:name="_CR6_5A_3_1_0_1"/>
      <w:r w:rsidRPr="00165A6E">
        <w:t>6.5A.3.1.0.1</w:t>
      </w:r>
      <w:r w:rsidRPr="00165A6E">
        <w:tab/>
        <w:t>Spurious emissions for intra-band contiguous UL CA</w:t>
      </w:r>
    </w:p>
    <w:bookmarkEnd w:id="638"/>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9" w:name="_CR6_5A_3_1_0_2"/>
      <w:r w:rsidRPr="00165A6E">
        <w:t>6.5A.3.1.0.2</w:t>
      </w:r>
      <w:r w:rsidRPr="00165A6E">
        <w:tab/>
        <w:t>Spurious emissions for intra-band non-contiguous UL CA</w:t>
      </w:r>
    </w:p>
    <w:bookmarkEnd w:id="639"/>
    <w:p w14:paraId="39533C0F" w14:textId="12BE83A8" w:rsidR="00BE50FC" w:rsidRPr="00165A6E" w:rsidRDefault="00B8650D" w:rsidP="00BE50FC">
      <w:pPr>
        <w:rPr>
          <w:rFonts w:eastAsia="Malgun Gothic"/>
        </w:rPr>
      </w:pPr>
      <w:r w:rsidRPr="00165A6E">
        <w:rPr>
          <w:lang w:eastAsia="zh-CN"/>
        </w:rPr>
        <w:t>TBD</w:t>
      </w:r>
      <w:bookmarkStart w:id="640" w:name="_Toc21026647"/>
      <w:bookmarkStart w:id="641" w:name="_Toc27743930"/>
      <w:bookmarkStart w:id="642" w:name="_Toc36197103"/>
      <w:bookmarkStart w:id="643"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40"/>
      <w:bookmarkEnd w:id="641"/>
      <w:bookmarkEnd w:id="642"/>
      <w:bookmarkEnd w:id="643"/>
    </w:p>
    <w:p w14:paraId="28339087" w14:textId="02127648" w:rsidR="00F875C5" w:rsidRPr="00165A6E" w:rsidRDefault="00D2021D" w:rsidP="00F875C5">
      <w:pPr>
        <w:pStyle w:val="EditorsNote"/>
      </w:pPr>
      <w:r>
        <w:t>Editor's note:</w:t>
      </w:r>
      <w:r>
        <w:tab/>
      </w:r>
      <w:r w:rsidR="00F875C5" w:rsidRPr="00165A6E">
        <w:t>The following aspects are either missing or not yet determined:</w:t>
      </w:r>
    </w:p>
    <w:p w14:paraId="5D3C5CF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8A7419">
      <w:pPr>
        <w:pStyle w:val="EditorsNote"/>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8A7419">
      <w:pPr>
        <w:pStyle w:val="EditorsNote"/>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8A7419">
      <w:pPr>
        <w:pStyle w:val="EditorsNote"/>
      </w:pPr>
      <w:r w:rsidRPr="00165A6E">
        <w:t>-</w:t>
      </w:r>
      <w:r w:rsidRPr="00165A6E">
        <w:tab/>
        <w:t>For a transition period until RAN#99, the stability and repeatability of test procedure with PHR (variant b) for Rel-15 UEs is under evaluation.</w:t>
      </w:r>
    </w:p>
    <w:p w14:paraId="5F01651E" w14:textId="26B96050" w:rsidR="00F43B0F"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939E8B9" w14:textId="49D7524A" w:rsidR="0032234A" w:rsidRPr="00165A6E" w:rsidRDefault="0032234A">
      <w:pPr>
        <w:pStyle w:val="H6"/>
      </w:pPr>
      <w:bookmarkStart w:id="644" w:name="_CR6_5A_3_1_1_1"/>
      <w:r w:rsidRPr="00165A6E">
        <w:t>6.5A.3.1.1.1</w:t>
      </w:r>
      <w:r w:rsidRPr="00165A6E">
        <w:tab/>
        <w:t>Test purpose</w:t>
      </w:r>
    </w:p>
    <w:bookmarkEnd w:id="644"/>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5" w:name="_CR6_5A_3_1_1_2"/>
      <w:r w:rsidRPr="00165A6E">
        <w:t>6.5A.3.1.1.2</w:t>
      </w:r>
      <w:r w:rsidRPr="00165A6E">
        <w:tab/>
        <w:t>Test applicability</w:t>
      </w:r>
    </w:p>
    <w:bookmarkEnd w:id="645"/>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6" w:name="_CR6_5A_3_1_1_3"/>
      <w:r w:rsidRPr="00165A6E">
        <w:t>6.5A.3.1.1.3</w:t>
      </w:r>
      <w:r w:rsidRPr="00165A6E">
        <w:tab/>
        <w:t>Minimum conformance requirements</w:t>
      </w:r>
    </w:p>
    <w:bookmarkEnd w:id="646"/>
    <w:p w14:paraId="006E7823" w14:textId="3E4005EF"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2903846C" w14:textId="77777777" w:rsidR="0032234A" w:rsidRPr="00165A6E" w:rsidRDefault="0032234A">
      <w:pPr>
        <w:pStyle w:val="H6"/>
      </w:pPr>
      <w:bookmarkStart w:id="647" w:name="_CR6_5A_3_1_1_4"/>
      <w:r w:rsidRPr="00165A6E">
        <w:t>6.5A.3.1.1.4</w:t>
      </w:r>
      <w:r w:rsidRPr="00165A6E">
        <w:tab/>
        <w:t>Test description</w:t>
      </w:r>
    </w:p>
    <w:p w14:paraId="06FBF570" w14:textId="77777777" w:rsidR="0032234A" w:rsidRPr="00165A6E" w:rsidRDefault="0032234A">
      <w:pPr>
        <w:pStyle w:val="H6"/>
      </w:pPr>
      <w:bookmarkStart w:id="648" w:name="_CR6_5A_3_1_1_4_1"/>
      <w:bookmarkEnd w:id="647"/>
      <w:r w:rsidRPr="00165A6E">
        <w:t>6.5A.3.1.1.4.1</w:t>
      </w:r>
      <w:r w:rsidRPr="00165A6E">
        <w:tab/>
        <w:t>Initial condition</w:t>
      </w:r>
    </w:p>
    <w:bookmarkEnd w:id="648"/>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30C3A533" w:rsidR="0032234A" w:rsidRPr="00165A6E" w:rsidRDefault="0032234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 xml:space="preserve">.5A.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9" w:name="_CRTable6_5A_3_1_1_4_11"/>
      <w:r w:rsidRPr="00165A6E">
        <w:t xml:space="preserve">Table </w:t>
      </w:r>
      <w:bookmarkEnd w:id="649"/>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64E753C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2969CD5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B8650D" w:rsidRPr="00165A6E">
              <w:t>.3.1.2.3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7D010BB5" w:rsidR="0032234A" w:rsidRPr="00165A6E" w:rsidRDefault="00B8650D">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13143F3B" w:rsidR="00F4423E" w:rsidRPr="00165A6E" w:rsidRDefault="00123B75" w:rsidP="00F4423E">
            <w:pPr>
              <w:pStyle w:val="TAN"/>
            </w:pPr>
            <w:r w:rsidRPr="00165A6E">
              <w:t>NOTE 4:</w:t>
            </w:r>
            <w:r w:rsidRPr="00165A6E">
              <w:tab/>
              <w:t xml:space="preserve">The number of DL CCs shall be configured the same as the number of UL CCs. The requirements are appliable as per 5.3A.4 </w:t>
            </w:r>
            <w:r w:rsidR="00D2021D">
              <w:t>"</w:t>
            </w:r>
            <w:r w:rsidRPr="00165A6E">
              <w:t>The requirements are applicable only when Uplink CCs are configured within the frequency range between lower edge of lowest downlink component carrier and upper edge of highest downlink component carrier</w:t>
            </w:r>
            <w:r w:rsidR="00D2021D">
              <w:t>"</w:t>
            </w:r>
            <w:r w:rsidRPr="00165A6E">
              <w:t>.</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3A8303D1"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3589ADB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B4F7CE7" w14:textId="7C675EBC" w:rsidR="0032234A" w:rsidRPr="00165A6E" w:rsidRDefault="0032234A">
      <w:pPr>
        <w:pStyle w:val="B1"/>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
      </w:pPr>
      <w:r w:rsidRPr="00165A6E">
        <w:t>4.</w:t>
      </w:r>
      <w:r w:rsidRPr="00165A6E">
        <w:tab/>
        <w:t>The UL Reference Measurement channels are set according to Table 6.5A.3.1.1.4.1-1.</w:t>
      </w:r>
    </w:p>
    <w:p w14:paraId="15357E24" w14:textId="77777777" w:rsidR="0032234A" w:rsidRPr="00165A6E" w:rsidRDefault="0032234A">
      <w:pPr>
        <w:pStyle w:val="B1"/>
      </w:pPr>
      <w:r w:rsidRPr="00165A6E">
        <w:t>5.</w:t>
      </w:r>
      <w:r w:rsidRPr="00165A6E">
        <w:tab/>
        <w:t>Propagation conditions are set according to Annex B.0</w:t>
      </w:r>
    </w:p>
    <w:p w14:paraId="4034F6D5" w14:textId="7D0B111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.5A.3.1.1.4.3</w:t>
      </w:r>
    </w:p>
    <w:p w14:paraId="4AEE155B" w14:textId="77777777" w:rsidR="0032234A" w:rsidRPr="00165A6E" w:rsidRDefault="0032234A">
      <w:pPr>
        <w:pStyle w:val="H6"/>
      </w:pPr>
      <w:bookmarkStart w:id="650" w:name="_CR6_5A_3_1_1_4_2"/>
      <w:r w:rsidRPr="00165A6E">
        <w:t>6.5A.3.1.1.4.2</w:t>
      </w:r>
      <w:r w:rsidRPr="00165A6E">
        <w:tab/>
        <w:t>Test procedure</w:t>
      </w:r>
    </w:p>
    <w:bookmarkEnd w:id="650"/>
    <w:p w14:paraId="2AB624F1" w14:textId="0FCE16A8" w:rsidR="0032234A" w:rsidRPr="00165A6E" w:rsidRDefault="0032234A">
      <w:pPr>
        <w:pStyle w:val="B1"/>
      </w:pPr>
      <w:r w:rsidRPr="008A7419">
        <w:t xml:space="preserve">1. </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1D59B62F"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15AEF428" w14:textId="126E48EE"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.5A.3.1.1.4.3.</w:t>
      </w:r>
    </w:p>
    <w:p w14:paraId="23FA7C97" w14:textId="77777777" w:rsidR="002A7A34" w:rsidRPr="00165A6E" w:rsidRDefault="002A7A34" w:rsidP="002A7A34">
      <w:pPr>
        <w:pStyle w:val="B1"/>
      </w:pPr>
      <w:r w:rsidRPr="008A7419">
        <w:t>5.</w:t>
      </w:r>
      <w:r w:rsidRPr="008A7419">
        <w:tab/>
      </w:r>
      <w:r w:rsidRPr="00165A6E">
        <w:t>Apply the test step based on the 5G NR UE Release:</w:t>
      </w:r>
    </w:p>
    <w:p w14:paraId="5B8A73F6" w14:textId="4D313427" w:rsidR="002A7A34" w:rsidRPr="00165A6E" w:rsidRDefault="002A7A34" w:rsidP="002A7A34">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8A7419" w:rsidRDefault="002A7A34" w:rsidP="002A7A34">
      <w:pPr>
        <w:pStyle w:val="B2"/>
      </w:pPr>
      <w:r w:rsidRPr="00165A6E">
        <w:t>5b.</w:t>
      </w:r>
      <w:r w:rsidRPr="00165A6E">
        <w:tab/>
        <w:t>For Release 15 5G NR UEs: No action.</w:t>
      </w:r>
    </w:p>
    <w:p w14:paraId="73D95627" w14:textId="595CF5E0" w:rsidR="0032234A" w:rsidRPr="008A7419" w:rsidRDefault="002A7A34">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3CB1C23" w14:textId="730402B0" w:rsidR="0032234A" w:rsidRPr="00165A6E" w:rsidRDefault="002A7A34">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121675C6" w:rsidR="0032234A" w:rsidRPr="00165A6E" w:rsidRDefault="002A7A34">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16546FC9" w14:textId="1142B435" w:rsidR="002A7A34" w:rsidRPr="00165A6E" w:rsidRDefault="002A7A34" w:rsidP="002A7A34">
      <w:pPr>
        <w:pStyle w:val="B1"/>
      </w:pPr>
      <w:r w:rsidRPr="00165A6E">
        <w:t>9</w:t>
      </w:r>
      <w:r w:rsidR="000F3699" w:rsidRPr="00165A6E">
        <w:t>.</w:t>
      </w:r>
      <w:r w:rsidR="000F3699" w:rsidRPr="00165A6E">
        <w:tab/>
      </w:r>
      <w:r w:rsidRPr="00165A6E">
        <w:t>Apply the test step based on the 5G NR UE Release:</w:t>
      </w:r>
    </w:p>
    <w:p w14:paraId="66DC1A1E" w14:textId="13E40E77" w:rsidR="000F3699" w:rsidRPr="00165A6E" w:rsidRDefault="002A7A34" w:rsidP="002A7A34">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0C11413B" w:rsidR="0032234A" w:rsidRPr="00165A6E" w:rsidRDefault="002A7A34">
      <w:pPr>
        <w:pStyle w:val="B1"/>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2F28FC90" w14:textId="580975DC" w:rsidR="0032234A" w:rsidRPr="00165A6E" w:rsidRDefault="002A7A34">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181AE060" w:rsidR="0032234A" w:rsidRPr="00165A6E" w:rsidRDefault="0032234A">
      <w:pPr>
        <w:pStyle w:val="B2"/>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4333403D"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81D9A2F" w14:textId="0E746EDB"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
      </w:pPr>
      <w:r w:rsidRPr="00165A6E">
        <w:t>12.</w:t>
      </w:r>
      <w:r w:rsidRPr="00165A6E">
        <w:tab/>
        <w:t>Apply the test step based on the 5G NR UE Release:</w:t>
      </w:r>
    </w:p>
    <w:p w14:paraId="598EC6A5" w14:textId="28CA4A96" w:rsidR="002A7A34" w:rsidRPr="00165A6E" w:rsidRDefault="002A7A34" w:rsidP="002A7A34">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23CD8155" w14:textId="2831611E" w:rsidR="002A7A34" w:rsidRPr="00165A6E" w:rsidRDefault="002A7A34" w:rsidP="002A7A34">
      <w:pPr>
        <w:pStyle w:val="B2"/>
      </w:pPr>
      <w:r w:rsidRPr="00165A6E">
        <w:t>12b.</w:t>
      </w:r>
      <w:r w:rsidRPr="00165A6E">
        <w:tab/>
        <w:t>For Release 15 5G NR UEs: No action.</w:t>
      </w:r>
    </w:p>
    <w:p w14:paraId="32B0DCC2" w14:textId="365B5763" w:rsidR="0032234A" w:rsidRPr="00165A6E" w:rsidRDefault="002A7A34">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771B569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51" w:name="_CR6_5A_3_1_1_4_3"/>
      <w:r w:rsidRPr="00165A6E">
        <w:t>6.5A.3.1.1.4.3</w:t>
      </w:r>
      <w:r w:rsidRPr="00165A6E">
        <w:tab/>
        <w:t>Message contents</w:t>
      </w:r>
    </w:p>
    <w:bookmarkEnd w:id="651"/>
    <w:p w14:paraId="25F2A1B2" w14:textId="0BD5F7CA" w:rsidR="006E4FF2" w:rsidRPr="00165A6E" w:rsidRDefault="0032234A" w:rsidP="006E4FF2">
      <w:r w:rsidRPr="008A7419">
        <w:t>Message contents are according to TS 38.508-1</w:t>
      </w:r>
      <w:r w:rsidR="00D2021D" w:rsidRPr="008A7419">
        <w:t> [</w:t>
      </w:r>
      <w:r w:rsidRPr="008A7419">
        <w:t>10] sub</w:t>
      </w:r>
      <w:r w:rsidR="00D2021D" w:rsidRPr="008A7419">
        <w:t>clause 4</w:t>
      </w:r>
      <w:r w:rsidRPr="008A7419">
        <w:t>.6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52" w:name="_CRTable6_5A_3_1_1_4_31"/>
      <w:r w:rsidRPr="00165A6E">
        <w:t xml:space="preserve">Table </w:t>
      </w:r>
      <w:bookmarkEnd w:id="652"/>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90C5B7E"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8A7419" w:rsidRDefault="00CF24FF" w:rsidP="00CF24FF"/>
    <w:p w14:paraId="4D812230" w14:textId="77777777" w:rsidR="00CF24FF" w:rsidRPr="00165A6E" w:rsidRDefault="00CF24FF" w:rsidP="00CF24FF">
      <w:pPr>
        <w:pStyle w:val="TH"/>
      </w:pPr>
      <w:bookmarkStart w:id="653" w:name="_CRTable6_5A_3_1_1_4_32"/>
      <w:r w:rsidRPr="00165A6E">
        <w:t xml:space="preserve">Table </w:t>
      </w:r>
      <w:bookmarkEnd w:id="653"/>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6E6B98A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8A7419" w:rsidRDefault="00F4423E" w:rsidP="00F4423E"/>
    <w:p w14:paraId="1BB23371" w14:textId="77777777" w:rsidR="00F4423E" w:rsidRPr="00165A6E" w:rsidRDefault="00F4423E" w:rsidP="00F4423E">
      <w:pPr>
        <w:pStyle w:val="TH"/>
        <w:ind w:left="284"/>
      </w:pPr>
      <w:bookmarkStart w:id="654" w:name="_CRTable6_5A_3_1_1_4_33"/>
      <w:r w:rsidRPr="00165A6E">
        <w:t xml:space="preserve">Table </w:t>
      </w:r>
      <w:bookmarkEnd w:id="654"/>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0CEF18"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8A7419" w:rsidRDefault="0032234A"/>
    <w:p w14:paraId="628AB49A" w14:textId="77777777" w:rsidR="0032234A" w:rsidRPr="00165A6E" w:rsidRDefault="0032234A">
      <w:pPr>
        <w:pStyle w:val="H6"/>
      </w:pPr>
      <w:bookmarkStart w:id="655" w:name="_CR6_5A_3_1_1_5"/>
      <w:r w:rsidRPr="00165A6E">
        <w:t>6.5A.3.1.1.5</w:t>
      </w:r>
      <w:r w:rsidRPr="00165A6E">
        <w:tab/>
        <w:t>Test Requirements</w:t>
      </w:r>
    </w:p>
    <w:bookmarkEnd w:id="655"/>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6" w:name="_CRTable6_5A_3_1_1_51"/>
      <w:r w:rsidRPr="00165A6E">
        <w:t xml:space="preserve">Table </w:t>
      </w:r>
      <w:bookmarkEnd w:id="656"/>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7" w:name="_Toc21026648"/>
      <w:bookmarkStart w:id="658" w:name="_Toc27743931"/>
      <w:bookmarkStart w:id="659" w:name="_Toc36197104"/>
      <w:bookmarkStart w:id="660" w:name="_Toc36197796"/>
      <w:r w:rsidRPr="00165A6E">
        <w:t>6.5A.3.1.2</w:t>
      </w:r>
      <w:r w:rsidRPr="00165A6E">
        <w:tab/>
      </w:r>
      <w:r w:rsidR="00842669" w:rsidRPr="00165A6E">
        <w:t>General s</w:t>
      </w:r>
      <w:r w:rsidRPr="00165A6E">
        <w:t>purious emissions for CA (3UL CA)</w:t>
      </w:r>
      <w:bookmarkEnd w:id="657"/>
      <w:bookmarkEnd w:id="658"/>
      <w:bookmarkEnd w:id="659"/>
      <w:bookmarkEnd w:id="660"/>
    </w:p>
    <w:p w14:paraId="5284BD03" w14:textId="39375A47" w:rsidR="00C421EA" w:rsidRPr="00165A6E" w:rsidRDefault="00D2021D" w:rsidP="00C421EA">
      <w:pPr>
        <w:pStyle w:val="EditorsNote"/>
      </w:pPr>
      <w:r>
        <w:t>Editor's note:</w:t>
      </w:r>
      <w:r>
        <w:tab/>
      </w:r>
      <w:r w:rsidR="00C421EA" w:rsidRPr="00165A6E">
        <w:t>The following aspects are either missing or not yet determined:</w:t>
      </w:r>
    </w:p>
    <w:p w14:paraId="49540A75"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82219B3" w14:textId="3861CED2"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E0FD2C" w14:textId="77777777" w:rsidR="0032234A" w:rsidRPr="00165A6E" w:rsidRDefault="0032234A">
      <w:pPr>
        <w:pStyle w:val="H6"/>
      </w:pPr>
      <w:bookmarkStart w:id="661" w:name="_CR6_5A_3_1_2_1"/>
      <w:r w:rsidRPr="00165A6E">
        <w:t>6.5A.3.1.2.1</w:t>
      </w:r>
      <w:r w:rsidRPr="00165A6E">
        <w:tab/>
        <w:t>Test purpose</w:t>
      </w:r>
    </w:p>
    <w:bookmarkEnd w:id="661"/>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62" w:name="_CR6_5A_3_1_2_2"/>
      <w:r w:rsidRPr="00165A6E">
        <w:t>6.5A.3.1.2.2</w:t>
      </w:r>
      <w:r w:rsidRPr="00165A6E">
        <w:tab/>
        <w:t>Test applicability</w:t>
      </w:r>
    </w:p>
    <w:bookmarkEnd w:id="662"/>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3" w:name="_CR6_5A_3_1_2_3"/>
      <w:r w:rsidRPr="00165A6E">
        <w:t>6.5A.3.1.2.3</w:t>
      </w:r>
      <w:r w:rsidRPr="00165A6E">
        <w:tab/>
        <w:t>Minimum conformance requirements</w:t>
      </w:r>
    </w:p>
    <w:bookmarkEnd w:id="663"/>
    <w:p w14:paraId="17C5DE7E" w14:textId="0487B6D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CF54524" w14:textId="77777777" w:rsidR="0032234A" w:rsidRPr="00165A6E" w:rsidRDefault="0032234A">
      <w:pPr>
        <w:pStyle w:val="H6"/>
      </w:pPr>
      <w:bookmarkStart w:id="664" w:name="_CR6_5A_3_1_2_4"/>
      <w:r w:rsidRPr="00165A6E">
        <w:t>6.5A.3.1.2.4</w:t>
      </w:r>
      <w:r w:rsidRPr="00165A6E">
        <w:tab/>
        <w:t>Test description</w:t>
      </w:r>
    </w:p>
    <w:bookmarkEnd w:id="664"/>
    <w:p w14:paraId="086A46DB" w14:textId="3D26F9A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702CEBB0" w14:textId="77777777" w:rsidR="0032234A" w:rsidRPr="00165A6E" w:rsidRDefault="0032234A" w:rsidP="00C16FE6">
      <w:pPr>
        <w:pStyle w:val="H6"/>
      </w:pPr>
      <w:bookmarkStart w:id="665" w:name="_CR6_5A_3_1_2_5"/>
      <w:r w:rsidRPr="00165A6E">
        <w:t>6.5A.3.1.2.5</w:t>
      </w:r>
      <w:r w:rsidRPr="00165A6E">
        <w:tab/>
        <w:t>Test Requirements</w:t>
      </w:r>
    </w:p>
    <w:bookmarkEnd w:id="665"/>
    <w:p w14:paraId="065ABE9F" w14:textId="4EF3A1C0" w:rsidR="0032234A" w:rsidRPr="00165A6E" w:rsidRDefault="0032234A" w:rsidP="00C16FE6">
      <w:r w:rsidRPr="00165A6E">
        <w:t xml:space="preserve">The test requirement is the same as in </w:t>
      </w:r>
      <w:r w:rsidR="00D2021D" w:rsidRPr="00165A6E">
        <w:t>clause</w:t>
      </w:r>
      <w:r w:rsidR="00D2021D">
        <w:t> </w:t>
      </w:r>
      <w:r w:rsidR="00D2021D" w:rsidRPr="00165A6E">
        <w:t>6</w:t>
      </w:r>
      <w:r w:rsidRPr="00165A6E">
        <w:t>.5A.3.1.1.5.</w:t>
      </w:r>
    </w:p>
    <w:p w14:paraId="3D3918E2" w14:textId="5332D4D7" w:rsidR="00F875C5" w:rsidRPr="00165A6E" w:rsidRDefault="0032234A" w:rsidP="00B53E9B">
      <w:pPr>
        <w:pStyle w:val="Heading5"/>
      </w:pPr>
      <w:bookmarkStart w:id="666" w:name="_Toc21026649"/>
      <w:bookmarkStart w:id="667" w:name="_Toc27743932"/>
      <w:bookmarkStart w:id="668" w:name="_Toc36197105"/>
      <w:bookmarkStart w:id="669" w:name="_Toc36197797"/>
      <w:r w:rsidRPr="00165A6E">
        <w:t>6.5A.3.1.3</w:t>
      </w:r>
      <w:r w:rsidRPr="00165A6E">
        <w:tab/>
      </w:r>
      <w:r w:rsidR="00842669" w:rsidRPr="00165A6E">
        <w:t>General s</w:t>
      </w:r>
      <w:r w:rsidRPr="00165A6E">
        <w:t>purious emissions for CA (4UL CA)</w:t>
      </w:r>
      <w:bookmarkEnd w:id="666"/>
      <w:bookmarkEnd w:id="667"/>
      <w:bookmarkEnd w:id="668"/>
      <w:bookmarkEnd w:id="669"/>
    </w:p>
    <w:p w14:paraId="722803CD" w14:textId="6014A0A9" w:rsidR="00F875C5" w:rsidRPr="00165A6E" w:rsidRDefault="00D2021D" w:rsidP="00F875C5">
      <w:pPr>
        <w:pStyle w:val="EditorsNote"/>
      </w:pPr>
      <w:r>
        <w:t>Editor's note:</w:t>
      </w:r>
      <w:r>
        <w:tab/>
      </w:r>
      <w:r w:rsidR="00F875C5" w:rsidRPr="00165A6E">
        <w:t>The following aspects are either missing or not yet determined:</w:t>
      </w:r>
    </w:p>
    <w:p w14:paraId="0426C83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EDA7E87" w14:textId="66654FC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E214EE8" w14:textId="77777777" w:rsidR="0032234A" w:rsidRPr="00165A6E" w:rsidRDefault="0032234A">
      <w:pPr>
        <w:pStyle w:val="H6"/>
      </w:pPr>
      <w:bookmarkStart w:id="670" w:name="_CR6_5A_3_1_3_1"/>
      <w:r w:rsidRPr="00165A6E">
        <w:t>6.5A.3.1.3.1</w:t>
      </w:r>
      <w:r w:rsidRPr="00165A6E">
        <w:tab/>
        <w:t>Test purpose</w:t>
      </w:r>
    </w:p>
    <w:bookmarkEnd w:id="670"/>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71" w:name="_CR6_5A_3_1_3_2"/>
      <w:r w:rsidRPr="00165A6E">
        <w:t>6.5A.3.1.3.2</w:t>
      </w:r>
      <w:r w:rsidRPr="00165A6E">
        <w:tab/>
        <w:t>Test applicability</w:t>
      </w:r>
    </w:p>
    <w:bookmarkEnd w:id="671"/>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72" w:name="_CR6_5A_3_1_3_3"/>
      <w:r w:rsidRPr="00165A6E">
        <w:t>6.5A.3.1.3.3</w:t>
      </w:r>
      <w:r w:rsidRPr="00165A6E">
        <w:tab/>
        <w:t>Minimum conformance requirements</w:t>
      </w:r>
    </w:p>
    <w:bookmarkEnd w:id="672"/>
    <w:p w14:paraId="28F31CD8" w14:textId="4D2B43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1A65B3F" w14:textId="77777777" w:rsidR="0032234A" w:rsidRPr="00165A6E" w:rsidRDefault="0032234A">
      <w:pPr>
        <w:pStyle w:val="H6"/>
      </w:pPr>
      <w:bookmarkStart w:id="673" w:name="_CR6_5A_3_1_3_4"/>
      <w:r w:rsidRPr="00165A6E">
        <w:t>6.5A.3.1.3.4</w:t>
      </w:r>
      <w:r w:rsidRPr="00165A6E">
        <w:tab/>
        <w:t>Test description</w:t>
      </w:r>
    </w:p>
    <w:bookmarkEnd w:id="673"/>
    <w:p w14:paraId="36072C05" w14:textId="34D375CA" w:rsidR="0032234A" w:rsidRPr="00165A6E" w:rsidRDefault="0032234A" w:rsidP="00C16FE6">
      <w:r w:rsidRPr="00165A6E">
        <w:t xml:space="preserve">Same test description as in </w:t>
      </w:r>
      <w:r w:rsidR="00D2021D" w:rsidRPr="00165A6E">
        <w:t>clause</w:t>
      </w:r>
      <w:r w:rsidR="00D2021D">
        <w:t> </w:t>
      </w:r>
      <w:r w:rsidR="00D2021D" w:rsidRPr="00165A6E">
        <w:t>6</w:t>
      </w:r>
      <w:r w:rsidRPr="00165A6E">
        <w:t>.5A.3.1.1.4.</w:t>
      </w:r>
    </w:p>
    <w:p w14:paraId="72E2308B" w14:textId="77777777" w:rsidR="0032234A" w:rsidRPr="00165A6E" w:rsidRDefault="0032234A">
      <w:pPr>
        <w:pStyle w:val="H6"/>
      </w:pPr>
      <w:bookmarkStart w:id="674" w:name="_CR6_5A_3_1_3_5"/>
      <w:r w:rsidRPr="00165A6E">
        <w:t>6.5A.3.1.3.5</w:t>
      </w:r>
      <w:r w:rsidRPr="00165A6E">
        <w:tab/>
        <w:t>Test Requirements</w:t>
      </w:r>
    </w:p>
    <w:bookmarkEnd w:id="674"/>
    <w:p w14:paraId="6A6D369C" w14:textId="67F3ABC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7AD4F116" w14:textId="670861ED" w:rsidR="0032234A" w:rsidRPr="00165A6E" w:rsidRDefault="0032234A">
      <w:pPr>
        <w:pStyle w:val="Heading5"/>
      </w:pPr>
      <w:bookmarkStart w:id="675" w:name="_Toc21026650"/>
      <w:bookmarkStart w:id="676" w:name="_Toc27743933"/>
      <w:bookmarkStart w:id="677" w:name="_Toc36197106"/>
      <w:bookmarkStart w:id="678" w:name="_Toc36197798"/>
      <w:r w:rsidRPr="00165A6E">
        <w:t>6.5A.3.1.4</w:t>
      </w:r>
      <w:r w:rsidRPr="00165A6E">
        <w:tab/>
      </w:r>
      <w:r w:rsidR="00842669" w:rsidRPr="00165A6E">
        <w:t>General</w:t>
      </w:r>
      <w:r w:rsidRPr="00165A6E">
        <w:t xml:space="preserve"> spurious emissions for CA (5UL CA)</w:t>
      </w:r>
      <w:bookmarkEnd w:id="675"/>
      <w:bookmarkEnd w:id="676"/>
      <w:bookmarkEnd w:id="677"/>
      <w:bookmarkEnd w:id="678"/>
    </w:p>
    <w:p w14:paraId="14A33A05" w14:textId="2CC00ACC" w:rsidR="00F875C5" w:rsidRPr="00165A6E" w:rsidRDefault="00D2021D" w:rsidP="00F875C5">
      <w:pPr>
        <w:pStyle w:val="EditorsNote"/>
      </w:pPr>
      <w:r>
        <w:t>Editor's note:</w:t>
      </w:r>
      <w:r>
        <w:tab/>
      </w:r>
      <w:r w:rsidR="00F875C5" w:rsidRPr="00165A6E">
        <w:t>The following aspects are either missing or not yet determined:</w:t>
      </w:r>
    </w:p>
    <w:p w14:paraId="54F58B49"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AED5592" w14:textId="63BA9E7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631C0D7" w14:textId="77777777" w:rsidR="0032234A" w:rsidRPr="00165A6E" w:rsidRDefault="0032234A">
      <w:pPr>
        <w:pStyle w:val="H6"/>
      </w:pPr>
      <w:bookmarkStart w:id="679" w:name="_CR6_5A_3_1_4_1"/>
      <w:r w:rsidRPr="00165A6E">
        <w:t>6.5A.3.1.4.1</w:t>
      </w:r>
      <w:r w:rsidRPr="00165A6E">
        <w:tab/>
        <w:t>Test purpose</w:t>
      </w:r>
    </w:p>
    <w:bookmarkEnd w:id="679"/>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80" w:name="_CR6_5A_3_1_4_2"/>
      <w:r w:rsidRPr="00165A6E">
        <w:t>6.5A.3.1.4.2</w:t>
      </w:r>
      <w:r w:rsidRPr="00165A6E">
        <w:tab/>
        <w:t>Test applicability</w:t>
      </w:r>
    </w:p>
    <w:bookmarkEnd w:id="680"/>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81" w:name="_CR6_5A_3_1_4_3"/>
      <w:r w:rsidRPr="00165A6E">
        <w:t>6.5A.3.1.4.3</w:t>
      </w:r>
      <w:r w:rsidRPr="00165A6E">
        <w:tab/>
        <w:t>Minimum conformance requirements</w:t>
      </w:r>
    </w:p>
    <w:bookmarkEnd w:id="681"/>
    <w:p w14:paraId="3A6D7E70" w14:textId="217A78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59871BF" w14:textId="77777777" w:rsidR="0032234A" w:rsidRPr="00165A6E" w:rsidRDefault="0032234A">
      <w:pPr>
        <w:pStyle w:val="H6"/>
      </w:pPr>
      <w:bookmarkStart w:id="682" w:name="_CR6_5A_3_1_4_4"/>
      <w:r w:rsidRPr="00165A6E">
        <w:t>6.5A.3.1.4.4</w:t>
      </w:r>
      <w:r w:rsidRPr="00165A6E">
        <w:tab/>
        <w:t>Test description</w:t>
      </w:r>
    </w:p>
    <w:bookmarkEnd w:id="682"/>
    <w:p w14:paraId="145064D0" w14:textId="4BDE5F6D"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6B382A6B" w14:textId="77777777" w:rsidR="0032234A" w:rsidRPr="00165A6E" w:rsidRDefault="0032234A">
      <w:pPr>
        <w:pStyle w:val="H6"/>
      </w:pPr>
      <w:bookmarkStart w:id="683" w:name="_CR6_5A_3_1_4_5"/>
      <w:r w:rsidRPr="00165A6E">
        <w:t>6.5A.3.1.4.5</w:t>
      </w:r>
      <w:r w:rsidRPr="00165A6E">
        <w:tab/>
        <w:t>Test Requirements</w:t>
      </w:r>
    </w:p>
    <w:bookmarkEnd w:id="683"/>
    <w:p w14:paraId="64C0472D" w14:textId="79C91C1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3F777060" w14:textId="38491990" w:rsidR="0032234A" w:rsidRPr="00165A6E" w:rsidRDefault="0032234A">
      <w:pPr>
        <w:pStyle w:val="Heading5"/>
      </w:pPr>
      <w:bookmarkStart w:id="684" w:name="_Toc21026651"/>
      <w:bookmarkStart w:id="685" w:name="_Toc27743934"/>
      <w:bookmarkStart w:id="686" w:name="_Toc36197107"/>
      <w:bookmarkStart w:id="687" w:name="_Toc36197799"/>
      <w:r w:rsidRPr="00165A6E">
        <w:t>6.5A.3.1.5</w:t>
      </w:r>
      <w:r w:rsidRPr="00165A6E">
        <w:tab/>
      </w:r>
      <w:r w:rsidR="00842669" w:rsidRPr="00165A6E">
        <w:t>General</w:t>
      </w:r>
      <w:r w:rsidRPr="00165A6E">
        <w:t xml:space="preserve"> spurious emissions for CA (6UL CA)</w:t>
      </w:r>
      <w:bookmarkEnd w:id="684"/>
      <w:bookmarkEnd w:id="685"/>
      <w:bookmarkEnd w:id="686"/>
      <w:bookmarkEnd w:id="687"/>
    </w:p>
    <w:p w14:paraId="7C37C640" w14:textId="4B8FFA1F" w:rsidR="00C421EA" w:rsidRPr="00165A6E" w:rsidRDefault="00D2021D" w:rsidP="00C421EA">
      <w:pPr>
        <w:pStyle w:val="EditorsNote"/>
      </w:pPr>
      <w:r>
        <w:t>Editor's note:</w:t>
      </w:r>
      <w:r>
        <w:tab/>
      </w:r>
      <w:r w:rsidR="00C421EA" w:rsidRPr="00165A6E">
        <w:t>The following aspects are either missing or not yet determined:</w:t>
      </w:r>
    </w:p>
    <w:p w14:paraId="02BD853B"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BACE533" w14:textId="2AC204F3"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41EE359" w14:textId="77777777" w:rsidR="0032234A" w:rsidRPr="00165A6E" w:rsidRDefault="0032234A">
      <w:pPr>
        <w:pStyle w:val="H6"/>
      </w:pPr>
      <w:bookmarkStart w:id="688" w:name="_CR6_5A_3_1_5_1"/>
      <w:r w:rsidRPr="00165A6E">
        <w:t>6.5A.3.1.5.1</w:t>
      </w:r>
      <w:r w:rsidRPr="00165A6E">
        <w:tab/>
        <w:t>Test purpose</w:t>
      </w:r>
    </w:p>
    <w:bookmarkEnd w:id="688"/>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9" w:name="_CR6_5A_3_1_5_2"/>
      <w:r w:rsidRPr="00165A6E">
        <w:t>6.5A.3.1.5.2</w:t>
      </w:r>
      <w:r w:rsidRPr="00165A6E">
        <w:tab/>
        <w:t>Test applicability</w:t>
      </w:r>
    </w:p>
    <w:bookmarkEnd w:id="689"/>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90" w:name="_CR6_5A_3_1_5_3"/>
      <w:r w:rsidRPr="00165A6E">
        <w:t>6.5A.3.1.5.3</w:t>
      </w:r>
      <w:r w:rsidRPr="00165A6E">
        <w:tab/>
        <w:t>Minimum conformance requirements</w:t>
      </w:r>
    </w:p>
    <w:bookmarkEnd w:id="690"/>
    <w:p w14:paraId="4546D31E" w14:textId="6D150221"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491E02CF" w14:textId="77777777" w:rsidR="0032234A" w:rsidRPr="00165A6E" w:rsidRDefault="0032234A">
      <w:pPr>
        <w:pStyle w:val="H6"/>
      </w:pPr>
      <w:bookmarkStart w:id="691" w:name="_CR6_5A_3_1_5_4"/>
      <w:r w:rsidRPr="00165A6E">
        <w:t>6.5A.3.1.5.4</w:t>
      </w:r>
      <w:r w:rsidRPr="00165A6E">
        <w:tab/>
        <w:t>Test description</w:t>
      </w:r>
    </w:p>
    <w:bookmarkEnd w:id="691"/>
    <w:p w14:paraId="1F5EA208" w14:textId="7EB34DE7"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0C7AD6CA" w14:textId="77777777" w:rsidR="0032234A" w:rsidRPr="00165A6E" w:rsidRDefault="0032234A">
      <w:pPr>
        <w:pStyle w:val="H6"/>
      </w:pPr>
      <w:bookmarkStart w:id="692" w:name="_CR6_5A_3_1_5_5"/>
      <w:r w:rsidRPr="00165A6E">
        <w:t>6.5A.3.1.5.5</w:t>
      </w:r>
      <w:r w:rsidRPr="00165A6E">
        <w:tab/>
        <w:t>Test Requirements</w:t>
      </w:r>
    </w:p>
    <w:bookmarkEnd w:id="692"/>
    <w:p w14:paraId="5F8EBA9A" w14:textId="79E98E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0199A122" w14:textId="1FEE6F47" w:rsidR="0032234A" w:rsidRPr="00165A6E" w:rsidRDefault="0032234A">
      <w:pPr>
        <w:pStyle w:val="Heading5"/>
      </w:pPr>
      <w:bookmarkStart w:id="693" w:name="_Toc21026652"/>
      <w:bookmarkStart w:id="694" w:name="_Toc27743935"/>
      <w:bookmarkStart w:id="695" w:name="_Toc36197108"/>
      <w:bookmarkStart w:id="696" w:name="_Toc36197800"/>
      <w:r w:rsidRPr="00165A6E">
        <w:t>6.5A.3.1.6</w:t>
      </w:r>
      <w:r w:rsidRPr="00165A6E">
        <w:tab/>
      </w:r>
      <w:r w:rsidR="00842669" w:rsidRPr="00165A6E">
        <w:t>General</w:t>
      </w:r>
      <w:r w:rsidRPr="00165A6E">
        <w:t xml:space="preserve"> spurious emissions for CA (7UL CA)</w:t>
      </w:r>
      <w:bookmarkEnd w:id="693"/>
      <w:bookmarkEnd w:id="694"/>
      <w:bookmarkEnd w:id="695"/>
      <w:bookmarkEnd w:id="696"/>
    </w:p>
    <w:p w14:paraId="312AAC5C" w14:textId="3086D13D" w:rsidR="00F875C5" w:rsidRPr="00165A6E" w:rsidRDefault="00D2021D" w:rsidP="00F875C5">
      <w:pPr>
        <w:pStyle w:val="EditorsNote"/>
      </w:pPr>
      <w:r>
        <w:t>Editor's note:</w:t>
      </w:r>
      <w:r>
        <w:tab/>
      </w:r>
      <w:r w:rsidR="00F875C5" w:rsidRPr="00165A6E">
        <w:t>The following aspects are either missing or not yet determined:</w:t>
      </w:r>
    </w:p>
    <w:p w14:paraId="4D23039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34E6EBB" w14:textId="786C7BAA"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7DC73A23" w14:textId="77777777" w:rsidR="0032234A" w:rsidRPr="00165A6E" w:rsidRDefault="0032234A">
      <w:pPr>
        <w:pStyle w:val="H6"/>
      </w:pPr>
      <w:bookmarkStart w:id="697" w:name="_CR6_5A_3_1_6_1"/>
      <w:r w:rsidRPr="00165A6E">
        <w:t>6.5A.3.1.6.1</w:t>
      </w:r>
      <w:r w:rsidRPr="00165A6E">
        <w:tab/>
        <w:t>Test purpose</w:t>
      </w:r>
    </w:p>
    <w:bookmarkEnd w:id="697"/>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8" w:name="_CR6_5A_3_1_6_2"/>
      <w:r w:rsidRPr="00165A6E">
        <w:t>6.5A.3.1.6.2</w:t>
      </w:r>
      <w:r w:rsidRPr="00165A6E">
        <w:tab/>
        <w:t>Test applicability</w:t>
      </w:r>
    </w:p>
    <w:bookmarkEnd w:id="698"/>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9" w:name="_CR6_5A_3_1_6_3"/>
      <w:r w:rsidRPr="00165A6E">
        <w:t>6.5A.3.1.6.3</w:t>
      </w:r>
      <w:r w:rsidRPr="00165A6E">
        <w:tab/>
        <w:t>Minimum conformance requirements</w:t>
      </w:r>
    </w:p>
    <w:bookmarkEnd w:id="699"/>
    <w:p w14:paraId="0A0B16EA" w14:textId="740AFB7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7AB55E" w14:textId="77777777" w:rsidR="0032234A" w:rsidRPr="00165A6E" w:rsidRDefault="0032234A">
      <w:pPr>
        <w:pStyle w:val="H6"/>
      </w:pPr>
      <w:bookmarkStart w:id="700" w:name="_CR6_5A_3_1_6_4"/>
      <w:r w:rsidRPr="00165A6E">
        <w:t>6.5A.3.1.6.4</w:t>
      </w:r>
      <w:r w:rsidRPr="00165A6E">
        <w:tab/>
        <w:t>Test description</w:t>
      </w:r>
    </w:p>
    <w:bookmarkEnd w:id="700"/>
    <w:p w14:paraId="0C8CD75B" w14:textId="4D8B17C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22E695F" w14:textId="77777777" w:rsidR="0032234A" w:rsidRPr="00165A6E" w:rsidRDefault="0032234A">
      <w:pPr>
        <w:pStyle w:val="H6"/>
      </w:pPr>
      <w:bookmarkStart w:id="701" w:name="_CR6_5A_3_1_6_5"/>
      <w:r w:rsidRPr="00165A6E">
        <w:t>6.5A.3.1.6.5</w:t>
      </w:r>
      <w:r w:rsidRPr="00165A6E">
        <w:tab/>
        <w:t>Test Requirements</w:t>
      </w:r>
    </w:p>
    <w:bookmarkEnd w:id="701"/>
    <w:p w14:paraId="198D148A" w14:textId="316C377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459C05B" w14:textId="5B637181" w:rsidR="0032234A" w:rsidRPr="00165A6E" w:rsidRDefault="0032234A">
      <w:pPr>
        <w:pStyle w:val="Heading5"/>
      </w:pPr>
      <w:bookmarkStart w:id="702" w:name="_Toc21026653"/>
      <w:bookmarkStart w:id="703" w:name="_Toc27743936"/>
      <w:bookmarkStart w:id="704" w:name="_Toc36197109"/>
      <w:bookmarkStart w:id="705" w:name="_Toc36197801"/>
      <w:r w:rsidRPr="00165A6E">
        <w:t>6.5A.3.1.7</w:t>
      </w:r>
      <w:r w:rsidRPr="00165A6E">
        <w:tab/>
      </w:r>
      <w:r w:rsidR="00842669" w:rsidRPr="00165A6E">
        <w:t>General</w:t>
      </w:r>
      <w:r w:rsidRPr="00165A6E">
        <w:t xml:space="preserve"> spurious emissions for CA (8UL CA)</w:t>
      </w:r>
      <w:bookmarkEnd w:id="702"/>
      <w:bookmarkEnd w:id="703"/>
      <w:bookmarkEnd w:id="704"/>
      <w:bookmarkEnd w:id="705"/>
    </w:p>
    <w:p w14:paraId="665A6CC3" w14:textId="42E5DEB6" w:rsidR="00F875C5" w:rsidRPr="00165A6E" w:rsidRDefault="00D2021D" w:rsidP="00F875C5">
      <w:pPr>
        <w:pStyle w:val="EditorsNote"/>
      </w:pPr>
      <w:r>
        <w:t>Editor's note:</w:t>
      </w:r>
      <w:r>
        <w:tab/>
      </w:r>
      <w:r w:rsidR="00F875C5" w:rsidRPr="00165A6E">
        <w:t>The following aspects are either missing or not yet determined:</w:t>
      </w:r>
    </w:p>
    <w:p w14:paraId="360B6B8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F28E917" w14:textId="0EA93553"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235552D" w14:textId="77777777" w:rsidR="0032234A" w:rsidRPr="00165A6E" w:rsidRDefault="0032234A">
      <w:pPr>
        <w:pStyle w:val="H6"/>
      </w:pPr>
      <w:bookmarkStart w:id="706" w:name="_CR6_5A_3_1_7_1"/>
      <w:r w:rsidRPr="00165A6E">
        <w:t>6.5A.3.1.7.1</w:t>
      </w:r>
      <w:r w:rsidRPr="00165A6E">
        <w:tab/>
        <w:t>Test purpose</w:t>
      </w:r>
    </w:p>
    <w:bookmarkEnd w:id="706"/>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7" w:name="_CR6_5A_3_1_7_2"/>
      <w:r w:rsidRPr="00165A6E">
        <w:t>6.5A.3.1.7.2</w:t>
      </w:r>
      <w:r w:rsidRPr="00165A6E">
        <w:tab/>
        <w:t>Test applicability</w:t>
      </w:r>
    </w:p>
    <w:bookmarkEnd w:id="707"/>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8" w:name="_CR6_5A_3_1_7_3"/>
      <w:r w:rsidRPr="00165A6E">
        <w:t>6.5A.3.1.7.3</w:t>
      </w:r>
      <w:r w:rsidRPr="00165A6E">
        <w:tab/>
        <w:t>Minimum conformance requirements</w:t>
      </w:r>
    </w:p>
    <w:bookmarkEnd w:id="708"/>
    <w:p w14:paraId="3D1EEBB2" w14:textId="3D53BFAD"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44ECB2" w14:textId="77777777" w:rsidR="0032234A" w:rsidRPr="00165A6E" w:rsidRDefault="0032234A">
      <w:pPr>
        <w:pStyle w:val="H6"/>
      </w:pPr>
      <w:bookmarkStart w:id="709" w:name="_CR6_5A_3_1_7_4"/>
      <w:r w:rsidRPr="00165A6E">
        <w:t>6.5A.3.1.7.4</w:t>
      </w:r>
      <w:r w:rsidRPr="00165A6E">
        <w:tab/>
        <w:t>Test description</w:t>
      </w:r>
    </w:p>
    <w:bookmarkEnd w:id="709"/>
    <w:p w14:paraId="7D394B1E" w14:textId="4BED99C9"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A03B1AA" w14:textId="77777777" w:rsidR="0032234A" w:rsidRPr="00165A6E" w:rsidRDefault="0032234A">
      <w:pPr>
        <w:pStyle w:val="H6"/>
      </w:pPr>
      <w:bookmarkStart w:id="710" w:name="_CR6_5A_3_1_7_5"/>
      <w:r w:rsidRPr="00165A6E">
        <w:t>6.5A.3.1.7.5</w:t>
      </w:r>
      <w:r w:rsidRPr="00165A6E">
        <w:tab/>
        <w:t>Test Requirements</w:t>
      </w:r>
    </w:p>
    <w:bookmarkEnd w:id="710"/>
    <w:p w14:paraId="1AC392AA" w14:textId="0FB78615"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BDE374F" w14:textId="336E1C19" w:rsidR="0032234A" w:rsidRPr="00165A6E" w:rsidRDefault="0032234A">
      <w:pPr>
        <w:pStyle w:val="Heading4"/>
      </w:pPr>
      <w:bookmarkStart w:id="711" w:name="_Toc21026654"/>
      <w:bookmarkStart w:id="712" w:name="_Toc27743937"/>
      <w:bookmarkStart w:id="713" w:name="_Toc36197110"/>
      <w:bookmarkStart w:id="714" w:name="_Toc36197802"/>
      <w:r w:rsidRPr="00165A6E">
        <w:t>6.5A.3.2</w:t>
      </w:r>
      <w:r w:rsidRPr="00165A6E">
        <w:tab/>
        <w:t xml:space="preserve">Spurious emission band UE co-existence for </w:t>
      </w:r>
      <w:r w:rsidR="00A77D5D" w:rsidRPr="00165A6E">
        <w:t xml:space="preserve">UL </w:t>
      </w:r>
      <w:r w:rsidRPr="00165A6E">
        <w:t>CA</w:t>
      </w:r>
      <w:bookmarkEnd w:id="711"/>
      <w:bookmarkEnd w:id="712"/>
      <w:bookmarkEnd w:id="713"/>
      <w:bookmarkEnd w:id="714"/>
    </w:p>
    <w:p w14:paraId="76FCAA56" w14:textId="554905B4"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5" w:name="_Toc21026655"/>
      <w:bookmarkStart w:id="716" w:name="_Toc27743938"/>
      <w:bookmarkStart w:id="717" w:name="_Toc36197111"/>
      <w:bookmarkStart w:id="718" w:name="_Toc36197803"/>
      <w:r w:rsidRPr="00165A6E">
        <w:t>6.5A.3.2.0</w:t>
      </w:r>
      <w:r w:rsidRPr="00165A6E">
        <w:tab/>
        <w:t>Minimum conformance requirements</w:t>
      </w:r>
      <w:bookmarkEnd w:id="715"/>
      <w:bookmarkEnd w:id="716"/>
      <w:bookmarkEnd w:id="717"/>
      <w:bookmarkEnd w:id="718"/>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9" w:name="_CRTable6_5A_3_2_01"/>
      <w:r w:rsidRPr="00165A6E">
        <w:t xml:space="preserve">Table </w:t>
      </w:r>
      <w:bookmarkEnd w:id="719"/>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20" w:name="_Toc21026656"/>
      <w:bookmarkStart w:id="721" w:name="_Toc27743939"/>
      <w:bookmarkStart w:id="722" w:name="_Toc36197112"/>
      <w:bookmarkStart w:id="723" w:name="_Toc36197804"/>
      <w:r w:rsidRPr="00165A6E">
        <w:t>6.5A.3.2.1</w:t>
      </w:r>
      <w:r w:rsidRPr="00165A6E">
        <w:tab/>
        <w:t>Spurious emission band UE co-existence for CA (2UL CA)</w:t>
      </w:r>
      <w:bookmarkEnd w:id="720"/>
      <w:bookmarkEnd w:id="721"/>
      <w:bookmarkEnd w:id="722"/>
      <w:bookmarkEnd w:id="723"/>
    </w:p>
    <w:p w14:paraId="3C1434AF" w14:textId="4C134A6A" w:rsidR="00F875C5" w:rsidRPr="00165A6E" w:rsidRDefault="00D2021D" w:rsidP="00F875C5">
      <w:pPr>
        <w:pStyle w:val="EditorsNote"/>
      </w:pPr>
      <w:r>
        <w:t>Editor's note:</w:t>
      </w:r>
      <w:r>
        <w:tab/>
      </w:r>
      <w:r w:rsidR="00F875C5" w:rsidRPr="00165A6E">
        <w:t>The following aspects are either missing or not yet determined:</w:t>
      </w:r>
    </w:p>
    <w:p w14:paraId="6E35FFC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8A7419">
      <w:pPr>
        <w:pStyle w:val="EditorsNote"/>
      </w:pPr>
      <w:r w:rsidRPr="00165A6E">
        <w:t>-</w:t>
      </w:r>
      <w:r w:rsidRPr="00165A6E">
        <w:tab/>
        <w:t>Measurement Uncertainties and Test Tolerances are FFS for power class 1, 2, and 4.</w:t>
      </w:r>
    </w:p>
    <w:p w14:paraId="6AFA11CF" w14:textId="7023002F" w:rsidR="00F875C5" w:rsidRPr="00165A6E" w:rsidRDefault="00555011" w:rsidP="008A7419">
      <w:pPr>
        <w:pStyle w:val="EditorsNote"/>
      </w:pPr>
      <w:r w:rsidRPr="00165A6E">
        <w:t>-</w:t>
      </w:r>
      <w:r w:rsidRPr="00165A6E">
        <w:tab/>
        <w:t>Test procedure only includes the testing of smartphone and is FFS for laptop and FWA.</w:t>
      </w:r>
    </w:p>
    <w:p w14:paraId="485C96CA" w14:textId="77777777" w:rsidR="00F43B0F" w:rsidRPr="00165A6E" w:rsidRDefault="006E4FF2" w:rsidP="008A7419">
      <w:pPr>
        <w:pStyle w:val="EditorsNote"/>
      </w:pPr>
      <w:r w:rsidRPr="00165A6E">
        <w:t>-</w:t>
      </w:r>
      <w:r w:rsidRPr="00165A6E">
        <w:tab/>
        <w:t>For a transition period until RAN#99, the stability and repeatability of test procedure with PHR (variant b) for Rel-15 UEs is under evaluation.</w:t>
      </w:r>
    </w:p>
    <w:p w14:paraId="6EDF73A8" w14:textId="06B60332" w:rsidR="00F4423E"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C6A5F96" w14:textId="77777777" w:rsidR="0032234A" w:rsidRPr="00165A6E" w:rsidRDefault="0032234A">
      <w:pPr>
        <w:pStyle w:val="H6"/>
      </w:pPr>
      <w:bookmarkStart w:id="724" w:name="_CR6_5A_3_2_1_1"/>
      <w:r w:rsidRPr="00165A6E">
        <w:t>6.5A.3.2.1.1</w:t>
      </w:r>
      <w:r w:rsidRPr="00165A6E">
        <w:tab/>
        <w:t>Test purpose</w:t>
      </w:r>
    </w:p>
    <w:bookmarkEnd w:id="724"/>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5" w:name="_CR6_5A_3_2_1_2"/>
      <w:r w:rsidRPr="00165A6E">
        <w:t>6.5A.3.2.1.2</w:t>
      </w:r>
      <w:r w:rsidRPr="00165A6E">
        <w:tab/>
        <w:t>Test applicability</w:t>
      </w:r>
    </w:p>
    <w:bookmarkEnd w:id="725"/>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6" w:name="_CR6_5A_3_2_1_3"/>
      <w:r w:rsidRPr="00165A6E">
        <w:t>6.5A.3.2.1.3</w:t>
      </w:r>
      <w:r w:rsidRPr="00165A6E">
        <w:tab/>
        <w:t>Minimum conformance requirements</w:t>
      </w:r>
    </w:p>
    <w:bookmarkEnd w:id="726"/>
    <w:p w14:paraId="4169D654" w14:textId="7190313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.5A.3.2.0.</w:t>
      </w:r>
    </w:p>
    <w:p w14:paraId="14502B6F" w14:textId="77777777" w:rsidR="0032234A" w:rsidRPr="00165A6E" w:rsidRDefault="0032234A">
      <w:pPr>
        <w:pStyle w:val="H6"/>
      </w:pPr>
      <w:bookmarkStart w:id="727" w:name="_CR6_5A_3_2_1_4"/>
      <w:r w:rsidRPr="00165A6E">
        <w:t>6.5A.3.2.1.4</w:t>
      </w:r>
      <w:r w:rsidRPr="00165A6E">
        <w:tab/>
        <w:t>Test description</w:t>
      </w:r>
    </w:p>
    <w:p w14:paraId="629F0FC6" w14:textId="77777777" w:rsidR="0032234A" w:rsidRPr="00165A6E" w:rsidRDefault="0032234A">
      <w:pPr>
        <w:pStyle w:val="H6"/>
      </w:pPr>
      <w:bookmarkStart w:id="728" w:name="_CR6_5A_3_2_1_4_1"/>
      <w:bookmarkEnd w:id="727"/>
      <w:r w:rsidRPr="00165A6E">
        <w:t>6.5A.3.2.1.4.1</w:t>
      </w:r>
      <w:r w:rsidRPr="00165A6E">
        <w:tab/>
        <w:t>Initial conditions</w:t>
      </w:r>
    </w:p>
    <w:bookmarkEnd w:id="728"/>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45E97D97"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9" w:name="_CRTable6_5A_3_2_1_4_11"/>
      <w:r w:rsidRPr="00165A6E">
        <w:t xml:space="preserve">Table </w:t>
      </w:r>
      <w:bookmarkEnd w:id="729"/>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FB5FA79"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7B1BF523"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48FB03F9" w:rsidR="0032234A" w:rsidRPr="00165A6E" w:rsidRDefault="005569FE">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tcPr>
          <w:p w14:paraId="0DB52C21" w14:textId="77777777" w:rsidR="00886F5D" w:rsidRPr="00165A6E" w:rsidRDefault="00886F5D" w:rsidP="005621E8">
            <w:pPr>
              <w:pStyle w:val="TAH"/>
              <w:rPr>
                <w:lang w:eastAsia="ko-KR"/>
              </w:rPr>
            </w:pPr>
            <w:r w:rsidRPr="00165A6E">
              <w:t>Downlink Configuration</w:t>
            </w:r>
          </w:p>
        </w:tc>
        <w:tc>
          <w:tcPr>
            <w:tcW w:w="1609" w:type="pct"/>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vAlign w:val="center"/>
          </w:tcPr>
          <w:p w14:paraId="10A97C04" w14:textId="1F8F2B74" w:rsidR="00886F5D" w:rsidRPr="00165A6E" w:rsidRDefault="005569FE" w:rsidP="005621E8">
            <w:pPr>
              <w:pStyle w:val="TAC"/>
              <w:rPr>
                <w:lang w:eastAsia="ko-KR"/>
              </w:rPr>
            </w:pPr>
            <w:r w:rsidRPr="00165A6E">
              <w:t>-</w:t>
            </w:r>
          </w:p>
        </w:tc>
        <w:tc>
          <w:tcPr>
            <w:tcW w:w="1609" w:type="pct"/>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vAlign w:val="center"/>
          </w:tcPr>
          <w:p w14:paraId="470A8A50" w14:textId="77777777" w:rsidR="00886F5D" w:rsidRPr="00165A6E" w:rsidRDefault="00886F5D" w:rsidP="005621E8">
            <w:pPr>
              <w:pStyle w:val="TAC"/>
              <w:rPr>
                <w:lang w:eastAsia="ko-KR"/>
              </w:rPr>
            </w:pPr>
          </w:p>
        </w:tc>
        <w:tc>
          <w:tcPr>
            <w:tcW w:w="535" w:type="pct"/>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vAlign w:val="center"/>
          </w:tcPr>
          <w:p w14:paraId="2957F9A0" w14:textId="77777777" w:rsidR="00886F5D" w:rsidRPr="00165A6E" w:rsidRDefault="00886F5D" w:rsidP="005621E8">
            <w:pPr>
              <w:pStyle w:val="TAC"/>
              <w:rPr>
                <w:lang w:eastAsia="ko-KR"/>
              </w:rPr>
            </w:pPr>
          </w:p>
        </w:tc>
        <w:tc>
          <w:tcPr>
            <w:tcW w:w="1609" w:type="pct"/>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vAlign w:val="center"/>
          </w:tcPr>
          <w:p w14:paraId="77455ADC" w14:textId="77777777" w:rsidR="00886F5D" w:rsidRPr="00165A6E" w:rsidRDefault="00886F5D" w:rsidP="005621E8">
            <w:pPr>
              <w:pStyle w:val="TAC"/>
              <w:rPr>
                <w:lang w:eastAsia="ko-KR"/>
              </w:rPr>
            </w:pPr>
          </w:p>
        </w:tc>
        <w:tc>
          <w:tcPr>
            <w:tcW w:w="1609" w:type="pct"/>
          </w:tcPr>
          <w:p w14:paraId="3ABBA82D" w14:textId="77777777" w:rsidR="00886F5D" w:rsidRPr="00165A6E" w:rsidRDefault="00886F5D" w:rsidP="005621E8">
            <w:pPr>
              <w:pStyle w:val="TAC"/>
            </w:pPr>
            <w:r w:rsidRPr="00165A6E">
              <w:rPr>
                <w:lang w:eastAsia="ko-KR"/>
              </w:rPr>
              <w:t>DFT-s</w:t>
            </w:r>
            <w:r w:rsidRPr="00165A6E">
              <w:t>-OFDM QPSK</w:t>
            </w:r>
          </w:p>
        </w:tc>
        <w:tc>
          <w:tcPr>
            <w:tcW w:w="1408" w:type="pct"/>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vAlign w:val="center"/>
          </w:tcPr>
          <w:p w14:paraId="0D4B6444" w14:textId="77777777" w:rsidR="00886F5D" w:rsidRPr="00165A6E" w:rsidRDefault="00886F5D" w:rsidP="005621E8">
            <w:pPr>
              <w:pStyle w:val="TAC"/>
              <w:rPr>
                <w:lang w:eastAsia="ko-KR"/>
              </w:rPr>
            </w:pPr>
          </w:p>
        </w:tc>
        <w:tc>
          <w:tcPr>
            <w:tcW w:w="535" w:type="pct"/>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vAlign w:val="center"/>
          </w:tcPr>
          <w:p w14:paraId="0C5C18BB" w14:textId="77777777" w:rsidR="00886F5D" w:rsidRPr="00165A6E" w:rsidRDefault="00886F5D" w:rsidP="005621E8">
            <w:pPr>
              <w:pStyle w:val="TAC"/>
              <w:rPr>
                <w:lang w:eastAsia="ko-KR"/>
              </w:rPr>
            </w:pPr>
          </w:p>
        </w:tc>
        <w:tc>
          <w:tcPr>
            <w:tcW w:w="1609" w:type="pct"/>
          </w:tcPr>
          <w:p w14:paraId="442D87BD" w14:textId="77777777" w:rsidR="00886F5D" w:rsidRPr="00165A6E" w:rsidRDefault="00886F5D" w:rsidP="005621E8">
            <w:pPr>
              <w:pStyle w:val="TAC"/>
            </w:pPr>
            <w:r w:rsidRPr="00165A6E">
              <w:rPr>
                <w:lang w:eastAsia="ko-KR"/>
              </w:rPr>
              <w:t>DFT-s</w:t>
            </w:r>
            <w:r w:rsidRPr="00165A6E">
              <w:t>-OFDM QPSK</w:t>
            </w:r>
          </w:p>
        </w:tc>
        <w:tc>
          <w:tcPr>
            <w:tcW w:w="1408" w:type="pct"/>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6D3A625E"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ED4C5C6"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7D429405" w14:textId="4525F16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E356EF6" w14:textId="1AB28F1D" w:rsidR="0032234A" w:rsidRPr="00165A6E" w:rsidRDefault="0032234A">
      <w:pPr>
        <w:pStyle w:val="B1"/>
      </w:pPr>
      <w:r w:rsidRPr="00165A6E">
        <w:t>3.</w:t>
      </w:r>
      <w:r w:rsidRPr="00165A6E">
        <w:tab/>
        <w:t>Downlink signals are initially set up according to Annex C, and uplink signals according to Annex G.</w:t>
      </w:r>
    </w:p>
    <w:p w14:paraId="62EEC9FA" w14:textId="73B439AF" w:rsidR="0032234A" w:rsidRPr="00165A6E" w:rsidRDefault="0032234A">
      <w:pPr>
        <w:pStyle w:val="B1"/>
      </w:pPr>
      <w:r w:rsidRPr="00165A6E">
        <w:t>4.</w:t>
      </w:r>
      <w:r w:rsidRPr="00165A6E">
        <w:tab/>
        <w:t>The UL Reference Measurement channels are set according to Table 6.5A.3.2.1.4.1-1.</w:t>
      </w:r>
    </w:p>
    <w:p w14:paraId="7DC76A56" w14:textId="77777777" w:rsidR="0032234A" w:rsidRPr="00165A6E" w:rsidRDefault="0032234A">
      <w:pPr>
        <w:pStyle w:val="B1"/>
      </w:pPr>
      <w:r w:rsidRPr="00165A6E">
        <w:t>5.</w:t>
      </w:r>
      <w:r w:rsidRPr="00165A6E">
        <w:tab/>
        <w:t>Propagation conditions are set according to Annex B.0.</w:t>
      </w:r>
    </w:p>
    <w:p w14:paraId="6647625F" w14:textId="340FFE96"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.5A.3.2.1.4.3.</w:t>
      </w:r>
    </w:p>
    <w:p w14:paraId="5B95BD89" w14:textId="77777777" w:rsidR="0032234A" w:rsidRPr="00165A6E" w:rsidRDefault="0032234A">
      <w:pPr>
        <w:pStyle w:val="H6"/>
      </w:pPr>
      <w:bookmarkStart w:id="730" w:name="_CR6_5A_3_2_1_4_2"/>
      <w:r w:rsidRPr="00165A6E">
        <w:t>6.5A.3.2.1.4.2</w:t>
      </w:r>
      <w:r w:rsidRPr="00165A6E">
        <w:tab/>
        <w:t>Test procedure</w:t>
      </w:r>
    </w:p>
    <w:bookmarkEnd w:id="730"/>
    <w:p w14:paraId="1A95279C" w14:textId="0743D91A" w:rsidR="0032234A" w:rsidRPr="00165A6E" w:rsidRDefault="0032234A">
      <w:pPr>
        <w:pStyle w:val="B1"/>
      </w:pPr>
      <w:r w:rsidRPr="008A7419">
        <w:t>1.</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6885210B"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56518F1E" w14:textId="4EF3E0BC"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555011" w:rsidRPr="008A7419">
        <w:t>2</w:t>
      </w:r>
      <w:r w:rsidRPr="008A7419">
        <w:t>.1.4.3.</w:t>
      </w:r>
    </w:p>
    <w:p w14:paraId="73E9927F" w14:textId="77777777" w:rsidR="006E4FF2" w:rsidRPr="00165A6E" w:rsidRDefault="006E4FF2" w:rsidP="006E4FF2">
      <w:pPr>
        <w:pStyle w:val="B1"/>
      </w:pPr>
      <w:r w:rsidRPr="008A7419">
        <w:t>5.</w:t>
      </w:r>
      <w:r w:rsidRPr="008A7419">
        <w:tab/>
      </w:r>
      <w:r w:rsidRPr="00165A6E">
        <w:t>Apply the test step based on the 5G NR UE Release:</w:t>
      </w:r>
    </w:p>
    <w:p w14:paraId="62A600A7" w14:textId="0FC76E16" w:rsidR="006E4FF2" w:rsidRPr="00165A6E" w:rsidRDefault="006E4FF2" w:rsidP="006E4FF2">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
      </w:pPr>
      <w:r w:rsidRPr="00165A6E">
        <w:t>5b.</w:t>
      </w:r>
      <w:r w:rsidRPr="00165A6E">
        <w:tab/>
        <w:t>For Release 15 5G NR UEs: No action.</w:t>
      </w:r>
    </w:p>
    <w:p w14:paraId="11EC4FDD" w14:textId="2DD2605A" w:rsidR="0032234A" w:rsidRPr="008A7419" w:rsidRDefault="006E4FF2">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31C07C38" w14:textId="4C62C137" w:rsidR="0032234A" w:rsidRPr="00165A6E" w:rsidRDefault="006E4FF2">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5800E60E" w:rsidR="0032234A" w:rsidRPr="00165A6E" w:rsidRDefault="006E4FF2">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2427A691" w14:textId="7288A201" w:rsidR="006E4FF2" w:rsidRPr="00165A6E" w:rsidRDefault="006E4FF2" w:rsidP="006E4FF2">
      <w:pPr>
        <w:pStyle w:val="B1"/>
      </w:pPr>
      <w:r w:rsidRPr="00165A6E">
        <w:t>9</w:t>
      </w:r>
      <w:r w:rsidR="000F3699" w:rsidRPr="00165A6E">
        <w:t>.</w:t>
      </w:r>
      <w:r w:rsidR="000F3699" w:rsidRPr="00165A6E">
        <w:tab/>
      </w:r>
      <w:r w:rsidRPr="00165A6E">
        <w:t>Apply the test step based on the 5G NR UE Release:</w:t>
      </w:r>
    </w:p>
    <w:p w14:paraId="49229972" w14:textId="5D922D3D" w:rsidR="000F3699" w:rsidRPr="00165A6E" w:rsidRDefault="006E4FF2" w:rsidP="006E4FF2">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7E90FD5" w:rsidR="0032234A" w:rsidRPr="00165A6E" w:rsidRDefault="006E4FF2">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022B3ED6" w14:textId="77D84B57" w:rsidR="0032234A" w:rsidRPr="00165A6E" w:rsidRDefault="006E4FF2">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1342E25F" w:rsidR="0032234A" w:rsidRPr="00165A6E" w:rsidRDefault="0032234A">
      <w:pPr>
        <w:pStyle w:val="B2"/>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576906E4"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0738542D" w14:textId="70835C90"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
      </w:pPr>
      <w:r w:rsidRPr="00165A6E">
        <w:t>12.</w:t>
      </w:r>
      <w:r w:rsidRPr="00165A6E">
        <w:tab/>
        <w:t>Apply the test step based on the 5G NR UE Release:</w:t>
      </w:r>
    </w:p>
    <w:p w14:paraId="1965068E" w14:textId="7F67BB49" w:rsidR="006E4FF2" w:rsidRPr="00165A6E" w:rsidRDefault="006E4FF2" w:rsidP="006E4FF2">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7A82E251" w14:textId="69B3C47B" w:rsidR="006E4FF2" w:rsidRPr="00165A6E" w:rsidRDefault="006E4FF2">
      <w:pPr>
        <w:pStyle w:val="B2"/>
        <w:rPr>
          <w:rFonts w:eastAsia="SimSun"/>
        </w:rPr>
      </w:pPr>
      <w:r w:rsidRPr="00165A6E">
        <w:t>12b.</w:t>
      </w:r>
      <w:r w:rsidRPr="00165A6E">
        <w:tab/>
        <w:t>For Release 15 5G NR UEs: No action.</w:t>
      </w:r>
    </w:p>
    <w:p w14:paraId="1701EE69" w14:textId="0FE314ED" w:rsidR="0032234A" w:rsidRPr="00165A6E" w:rsidRDefault="006E4FF2">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31" w:name="_CR6_5A_3_2_1_4_3"/>
      <w:r w:rsidRPr="00165A6E">
        <w:t>6.5A.3.2.1.4.3</w:t>
      </w:r>
      <w:r w:rsidRPr="00165A6E">
        <w:tab/>
        <w:t>Message contents</w:t>
      </w:r>
    </w:p>
    <w:bookmarkEnd w:id="731"/>
    <w:p w14:paraId="011E66AA" w14:textId="697F0156" w:rsidR="006E4FF2" w:rsidRPr="00165A6E" w:rsidRDefault="0032234A" w:rsidP="006E4FF2">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6E4FF2" w:rsidRPr="00165A6E">
        <w:t xml:space="preserve"> with the following exceptions for Release 15 5G NR UE.</w:t>
      </w:r>
    </w:p>
    <w:p w14:paraId="06553A7D" w14:textId="77777777" w:rsidR="006E4FF2" w:rsidRPr="00165A6E" w:rsidRDefault="006E4FF2" w:rsidP="006E4FF2">
      <w:pPr>
        <w:pStyle w:val="TH"/>
      </w:pPr>
      <w:bookmarkStart w:id="732" w:name="_CRTable6_5A_3_2_1_4_31"/>
      <w:r w:rsidRPr="00165A6E">
        <w:t xml:space="preserve">Table </w:t>
      </w:r>
      <w:bookmarkEnd w:id="732"/>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0E2C9C5A"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3" w:name="_CRTable6_5A_3_2_1_4_32"/>
      <w:r w:rsidRPr="00165A6E">
        <w:t xml:space="preserve">Table </w:t>
      </w:r>
      <w:bookmarkEnd w:id="733"/>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4A62367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4" w:name="_CRTable6_5A_3_2_1_4_33"/>
      <w:r w:rsidRPr="00165A6E">
        <w:t xml:space="preserve">Table </w:t>
      </w:r>
      <w:bookmarkEnd w:id="734"/>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18E2BBF2"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5" w:name="_CR6_5A_3_2_1_5"/>
      <w:r w:rsidRPr="00165A6E">
        <w:t>6.5A.3.2.1.5</w:t>
      </w:r>
      <w:r w:rsidRPr="00165A6E">
        <w:rPr>
          <w:snapToGrid w:val="0"/>
        </w:rPr>
        <w:tab/>
      </w:r>
      <w:r w:rsidRPr="00165A6E">
        <w:t>Test requirement</w:t>
      </w:r>
    </w:p>
    <w:bookmarkEnd w:id="735"/>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6" w:name="_CRTable6_5A_3_2_1_51"/>
      <w:r w:rsidRPr="00165A6E">
        <w:t xml:space="preserve">Table </w:t>
      </w:r>
      <w:bookmarkEnd w:id="736"/>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7" w:name="_Toc21026657"/>
      <w:bookmarkStart w:id="738" w:name="_Toc27743940"/>
      <w:bookmarkStart w:id="739" w:name="_Toc36197113"/>
      <w:bookmarkStart w:id="740" w:name="_Toc36197805"/>
      <w:r w:rsidRPr="00165A6E">
        <w:t>6.5A.3.2.2</w:t>
      </w:r>
      <w:r w:rsidRPr="00165A6E">
        <w:tab/>
        <w:t>Spurious emission band UE co-existence for CA (3UL CA)</w:t>
      </w:r>
      <w:bookmarkEnd w:id="737"/>
      <w:bookmarkEnd w:id="738"/>
      <w:bookmarkEnd w:id="739"/>
      <w:bookmarkEnd w:id="740"/>
    </w:p>
    <w:p w14:paraId="5CE7818C" w14:textId="6905794F" w:rsidR="00F875C5" w:rsidRPr="00165A6E" w:rsidRDefault="00D2021D" w:rsidP="00F875C5">
      <w:pPr>
        <w:pStyle w:val="EditorsNote"/>
      </w:pPr>
      <w:r>
        <w:t>Editor's note:</w:t>
      </w:r>
      <w:r>
        <w:tab/>
      </w:r>
      <w:r w:rsidR="00F875C5" w:rsidRPr="00165A6E">
        <w:t>The following aspects are either missing or not yet determined:</w:t>
      </w:r>
    </w:p>
    <w:p w14:paraId="3861B273"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8A7419">
      <w:pPr>
        <w:pStyle w:val="EditorsNote"/>
      </w:pPr>
      <w:r w:rsidRPr="00165A6E">
        <w:t>-</w:t>
      </w:r>
      <w:r w:rsidRPr="00165A6E">
        <w:tab/>
        <w:t>Measurement Uncertainties and Test Tolerances are FFS for power class 1, 2, and 4.</w:t>
      </w:r>
    </w:p>
    <w:p w14:paraId="648A05DE"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0A5C632" w14:textId="40153BF4"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EAD7706" w14:textId="77777777" w:rsidR="0032234A" w:rsidRPr="00165A6E" w:rsidRDefault="0032234A">
      <w:pPr>
        <w:pStyle w:val="H6"/>
      </w:pPr>
      <w:bookmarkStart w:id="741" w:name="_CR6_5A_3_2_2_1"/>
      <w:r w:rsidRPr="00165A6E">
        <w:t>6.5A.3.2.2.1</w:t>
      </w:r>
      <w:r w:rsidRPr="00165A6E">
        <w:tab/>
        <w:t>Test purpose</w:t>
      </w:r>
    </w:p>
    <w:bookmarkEnd w:id="741"/>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42" w:name="_CR6_5A_3_2_2_2"/>
      <w:r w:rsidRPr="00165A6E">
        <w:t>6.5A.3.2.2.2</w:t>
      </w:r>
      <w:r w:rsidRPr="00165A6E">
        <w:tab/>
        <w:t>Test applicability</w:t>
      </w:r>
    </w:p>
    <w:bookmarkEnd w:id="742"/>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3" w:name="_CR6_5A_3_2_2_3"/>
      <w:r w:rsidRPr="00165A6E">
        <w:t>6.5A.3.2.2.3</w:t>
      </w:r>
      <w:r w:rsidRPr="00165A6E">
        <w:tab/>
        <w:t>Minimum conformance requirements</w:t>
      </w:r>
    </w:p>
    <w:bookmarkEnd w:id="743"/>
    <w:p w14:paraId="58375128" w14:textId="7C1C8F0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D314F8F" w14:textId="77777777" w:rsidR="0032234A" w:rsidRPr="00165A6E" w:rsidRDefault="0032234A">
      <w:pPr>
        <w:pStyle w:val="H6"/>
      </w:pPr>
      <w:bookmarkStart w:id="744" w:name="_CR6_5A_3_2_2_4"/>
      <w:r w:rsidRPr="00165A6E">
        <w:t>6.5A.3.2.2.4</w:t>
      </w:r>
      <w:r w:rsidRPr="00165A6E">
        <w:tab/>
        <w:t>Test description</w:t>
      </w:r>
    </w:p>
    <w:bookmarkEnd w:id="744"/>
    <w:p w14:paraId="47C60D98" w14:textId="312ED24F"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4046899" w14:textId="77777777" w:rsidR="0032234A" w:rsidRPr="00165A6E" w:rsidRDefault="0032234A">
      <w:pPr>
        <w:pStyle w:val="H6"/>
      </w:pPr>
      <w:bookmarkStart w:id="745" w:name="_CR6_5A_3_2_2_5"/>
      <w:r w:rsidRPr="00165A6E">
        <w:t>6.5A.3.2.2.5</w:t>
      </w:r>
      <w:r w:rsidRPr="00165A6E">
        <w:tab/>
        <w:t>Test Requirements</w:t>
      </w:r>
    </w:p>
    <w:bookmarkEnd w:id="745"/>
    <w:p w14:paraId="082D6A09" w14:textId="58DA44F9"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51499470" w14:textId="528D5445" w:rsidR="0032234A" w:rsidRPr="00165A6E" w:rsidRDefault="0032234A">
      <w:pPr>
        <w:pStyle w:val="Heading5"/>
      </w:pPr>
      <w:bookmarkStart w:id="746" w:name="_Toc21026658"/>
      <w:bookmarkStart w:id="747" w:name="_Toc27743941"/>
      <w:bookmarkStart w:id="748" w:name="_Toc36197114"/>
      <w:bookmarkStart w:id="749" w:name="_Toc36197806"/>
      <w:r w:rsidRPr="00165A6E">
        <w:t>6.5A.3.2.3</w:t>
      </w:r>
      <w:r w:rsidRPr="00165A6E">
        <w:tab/>
        <w:t>Spurious emission band UE co-existence for CA (4UL CA)</w:t>
      </w:r>
      <w:bookmarkEnd w:id="746"/>
      <w:bookmarkEnd w:id="747"/>
      <w:bookmarkEnd w:id="748"/>
      <w:bookmarkEnd w:id="749"/>
    </w:p>
    <w:p w14:paraId="770223C7" w14:textId="6874FBC7" w:rsidR="00F875C5" w:rsidRPr="00165A6E" w:rsidRDefault="00D2021D" w:rsidP="00F875C5">
      <w:pPr>
        <w:pStyle w:val="EditorsNote"/>
      </w:pPr>
      <w:r>
        <w:t>Editor's note:</w:t>
      </w:r>
      <w:r>
        <w:tab/>
      </w:r>
      <w:r w:rsidR="00F875C5" w:rsidRPr="00165A6E">
        <w:t>The following aspects are either missing or not yet determined:</w:t>
      </w:r>
    </w:p>
    <w:p w14:paraId="2823886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8A7419">
      <w:pPr>
        <w:pStyle w:val="EditorsNote"/>
      </w:pPr>
      <w:r w:rsidRPr="00165A6E">
        <w:t>-</w:t>
      </w:r>
      <w:r w:rsidRPr="00165A6E">
        <w:tab/>
        <w:t>Measurement Uncertainties and Test Tolerances are FFS for power class 1, 2, and 4.</w:t>
      </w:r>
    </w:p>
    <w:p w14:paraId="5293EDB8"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2E6BF53" w14:textId="52622EFB"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ED07D3C" w14:textId="77777777" w:rsidR="0032234A" w:rsidRPr="00165A6E" w:rsidRDefault="0032234A">
      <w:pPr>
        <w:pStyle w:val="H6"/>
      </w:pPr>
      <w:bookmarkStart w:id="750" w:name="_CR6_5A_3_2_3_1"/>
      <w:r w:rsidRPr="00165A6E">
        <w:t>6.5A.3.2.3.1</w:t>
      </w:r>
      <w:r w:rsidRPr="00165A6E">
        <w:tab/>
        <w:t>Test purpose</w:t>
      </w:r>
    </w:p>
    <w:bookmarkEnd w:id="750"/>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51" w:name="_CR6_5A_3_2_3_2"/>
      <w:r w:rsidRPr="00165A6E">
        <w:t>6.5A.3.2.3.2</w:t>
      </w:r>
      <w:r w:rsidRPr="00165A6E">
        <w:tab/>
        <w:t>Test applicability</w:t>
      </w:r>
    </w:p>
    <w:bookmarkEnd w:id="751"/>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52" w:name="_CR6_5A_3_2_3_3"/>
      <w:r w:rsidRPr="00165A6E">
        <w:t>6.5A.3.2.3.3</w:t>
      </w:r>
      <w:r w:rsidRPr="00165A6E">
        <w:tab/>
        <w:t>Minimum conformance requirements</w:t>
      </w:r>
    </w:p>
    <w:bookmarkEnd w:id="752"/>
    <w:p w14:paraId="47641482" w14:textId="6AE54F0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573941E" w14:textId="77777777" w:rsidR="0032234A" w:rsidRPr="00165A6E" w:rsidRDefault="0032234A">
      <w:pPr>
        <w:pStyle w:val="H6"/>
      </w:pPr>
      <w:bookmarkStart w:id="753" w:name="_CR6_5A_3_2_3_4"/>
      <w:r w:rsidRPr="00165A6E">
        <w:t>6.5A.3.2.3.4</w:t>
      </w:r>
      <w:r w:rsidRPr="00165A6E">
        <w:tab/>
        <w:t>Test description</w:t>
      </w:r>
    </w:p>
    <w:bookmarkEnd w:id="753"/>
    <w:p w14:paraId="1E063B63" w14:textId="7304F6D0"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020FB6F" w14:textId="77777777" w:rsidR="0032234A" w:rsidRPr="00165A6E" w:rsidRDefault="0032234A">
      <w:pPr>
        <w:pStyle w:val="H6"/>
      </w:pPr>
      <w:bookmarkStart w:id="754" w:name="_CR6_5A_3_2_3_5"/>
      <w:r w:rsidRPr="00165A6E">
        <w:t>6.5A.3.2.3.5</w:t>
      </w:r>
      <w:r w:rsidRPr="00165A6E">
        <w:tab/>
        <w:t>Test Requirements</w:t>
      </w:r>
    </w:p>
    <w:bookmarkEnd w:id="754"/>
    <w:p w14:paraId="3C5AD38D" w14:textId="5A220F5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03729660" w14:textId="6A64C37A" w:rsidR="0032234A" w:rsidRPr="00165A6E" w:rsidRDefault="0032234A">
      <w:pPr>
        <w:pStyle w:val="Heading5"/>
      </w:pPr>
      <w:bookmarkStart w:id="755" w:name="_Toc21026659"/>
      <w:bookmarkStart w:id="756" w:name="_Toc27743942"/>
      <w:bookmarkStart w:id="757" w:name="_Toc36197115"/>
      <w:bookmarkStart w:id="758" w:name="_Toc36197807"/>
      <w:r w:rsidRPr="00165A6E">
        <w:t>6.5A.3.2.4</w:t>
      </w:r>
      <w:r w:rsidRPr="00165A6E">
        <w:tab/>
        <w:t>Spurious emission band UE co-existence for CA (5UL CA)</w:t>
      </w:r>
      <w:bookmarkEnd w:id="755"/>
      <w:bookmarkEnd w:id="756"/>
      <w:bookmarkEnd w:id="757"/>
      <w:bookmarkEnd w:id="758"/>
    </w:p>
    <w:p w14:paraId="720B7334" w14:textId="7AB1BA6D" w:rsidR="00F875C5" w:rsidRPr="00165A6E" w:rsidRDefault="00D2021D" w:rsidP="00F875C5">
      <w:pPr>
        <w:pStyle w:val="EditorsNote"/>
      </w:pPr>
      <w:r>
        <w:t>Editor's note:</w:t>
      </w:r>
      <w:r>
        <w:tab/>
      </w:r>
      <w:r w:rsidR="00F875C5" w:rsidRPr="00165A6E">
        <w:t>The following aspects are either missing or not yet determined:</w:t>
      </w:r>
    </w:p>
    <w:p w14:paraId="3C4F7C3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8A7419">
      <w:pPr>
        <w:pStyle w:val="EditorsNote"/>
      </w:pPr>
      <w:r w:rsidRPr="00165A6E">
        <w:t>-</w:t>
      </w:r>
      <w:r w:rsidRPr="00165A6E">
        <w:tab/>
        <w:t>Measurement Uncertainties and Test Tolerances are FFS for power class 1, 2, and 4.</w:t>
      </w:r>
    </w:p>
    <w:p w14:paraId="01034992"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36AC06A6" w14:textId="722247F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FFA5A8" w14:textId="77777777" w:rsidR="0032234A" w:rsidRPr="00165A6E" w:rsidRDefault="0032234A">
      <w:pPr>
        <w:pStyle w:val="H6"/>
      </w:pPr>
      <w:bookmarkStart w:id="759" w:name="_CR6_5A_3_2_4_1"/>
      <w:r w:rsidRPr="00165A6E">
        <w:t>6.5A.3.2.4.1</w:t>
      </w:r>
      <w:r w:rsidRPr="00165A6E">
        <w:tab/>
        <w:t>Test purpose</w:t>
      </w:r>
    </w:p>
    <w:bookmarkEnd w:id="759"/>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60" w:name="_CR6_5A_3_2_4_2"/>
      <w:r w:rsidRPr="00165A6E">
        <w:t>6.5A.3.2.4.2</w:t>
      </w:r>
      <w:r w:rsidRPr="00165A6E">
        <w:tab/>
        <w:t>Test applicability</w:t>
      </w:r>
    </w:p>
    <w:bookmarkEnd w:id="760"/>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61" w:name="_CR6_5A_3_2_4_3"/>
      <w:r w:rsidRPr="00165A6E">
        <w:t>6.5A.3.2.4.3</w:t>
      </w:r>
      <w:r w:rsidRPr="00165A6E">
        <w:tab/>
        <w:t>Minimum conformance requirements</w:t>
      </w:r>
    </w:p>
    <w:bookmarkEnd w:id="761"/>
    <w:p w14:paraId="175CC3B7" w14:textId="3D5A048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CCD08B6" w14:textId="77777777" w:rsidR="0032234A" w:rsidRPr="00165A6E" w:rsidRDefault="0032234A">
      <w:pPr>
        <w:pStyle w:val="H6"/>
      </w:pPr>
      <w:bookmarkStart w:id="762" w:name="_CR6_5A_3_2_4_4"/>
      <w:r w:rsidRPr="00165A6E">
        <w:t>6.5A.3.2.4.4</w:t>
      </w:r>
      <w:r w:rsidRPr="00165A6E">
        <w:tab/>
        <w:t>Test description</w:t>
      </w:r>
    </w:p>
    <w:bookmarkEnd w:id="762"/>
    <w:p w14:paraId="40D42807" w14:textId="0E86AF3B"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6105C54" w14:textId="77777777" w:rsidR="0032234A" w:rsidRPr="00165A6E" w:rsidRDefault="0032234A">
      <w:pPr>
        <w:pStyle w:val="H6"/>
      </w:pPr>
      <w:bookmarkStart w:id="763" w:name="_CR6_5A_3_2_4_5"/>
      <w:r w:rsidRPr="00165A6E">
        <w:t>6.5A.3.2.4.5</w:t>
      </w:r>
      <w:r w:rsidRPr="00165A6E">
        <w:tab/>
        <w:t>Test Requirements</w:t>
      </w:r>
    </w:p>
    <w:bookmarkEnd w:id="763"/>
    <w:p w14:paraId="5CB2B671" w14:textId="02E59473"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4F0DE22B" w14:textId="77777777" w:rsidR="0032234A" w:rsidRPr="00165A6E" w:rsidRDefault="0032234A">
      <w:pPr>
        <w:pStyle w:val="Heading5"/>
      </w:pPr>
      <w:bookmarkStart w:id="764" w:name="_Toc21026660"/>
      <w:bookmarkStart w:id="765" w:name="_Toc27743943"/>
      <w:bookmarkStart w:id="766" w:name="_Toc36197116"/>
      <w:bookmarkStart w:id="767" w:name="_Toc36197808"/>
      <w:r w:rsidRPr="00165A6E">
        <w:t>6.5A.3.2.5</w:t>
      </w:r>
      <w:r w:rsidRPr="00165A6E">
        <w:tab/>
        <w:t>Spurious emission band UE co-existence for CA (6UL CA)</w:t>
      </w:r>
      <w:bookmarkEnd w:id="764"/>
      <w:bookmarkEnd w:id="765"/>
      <w:bookmarkEnd w:id="766"/>
      <w:bookmarkEnd w:id="767"/>
    </w:p>
    <w:p w14:paraId="59551BA3" w14:textId="214E7539" w:rsidR="00C421EA" w:rsidRPr="00165A6E" w:rsidRDefault="00D2021D" w:rsidP="00C421EA">
      <w:pPr>
        <w:pStyle w:val="EditorsNote"/>
      </w:pPr>
      <w:r>
        <w:t>Editor's note:</w:t>
      </w:r>
      <w:r>
        <w:tab/>
      </w:r>
      <w:r w:rsidR="00C421EA" w:rsidRPr="00165A6E">
        <w:t>The following aspects are either missing or not yet determined:</w:t>
      </w:r>
    </w:p>
    <w:p w14:paraId="31121694"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8A7419">
      <w:pPr>
        <w:pStyle w:val="EditorsNote"/>
      </w:pPr>
      <w:r w:rsidRPr="00165A6E">
        <w:t>-</w:t>
      </w:r>
      <w:r w:rsidRPr="00165A6E">
        <w:tab/>
        <w:t>Measurement Uncertainties and Test Tolerances are FFS for power class 1, 2, and 4.</w:t>
      </w:r>
    </w:p>
    <w:p w14:paraId="342D176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75AF1919" w14:textId="7839CAA1" w:rsidR="00C421EA"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2AA72A5" w14:textId="77777777" w:rsidR="0032234A" w:rsidRPr="00165A6E" w:rsidRDefault="0032234A">
      <w:pPr>
        <w:pStyle w:val="H6"/>
      </w:pPr>
      <w:bookmarkStart w:id="768" w:name="_CR6_5A_3_2_5_1"/>
      <w:r w:rsidRPr="00165A6E">
        <w:t>6.5A.3.2.5.1</w:t>
      </w:r>
      <w:r w:rsidRPr="00165A6E">
        <w:tab/>
        <w:t>Test purpose</w:t>
      </w:r>
    </w:p>
    <w:bookmarkEnd w:id="768"/>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9" w:name="_CR6_5A_3_2_5_2"/>
      <w:r w:rsidRPr="00165A6E">
        <w:t>6.5A.3.2.5.2</w:t>
      </w:r>
      <w:r w:rsidRPr="00165A6E">
        <w:tab/>
        <w:t>Test applicability</w:t>
      </w:r>
    </w:p>
    <w:bookmarkEnd w:id="769"/>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70" w:name="_CR6_5A_3_2_5_3"/>
      <w:r w:rsidRPr="00165A6E">
        <w:t>6.5A.3.2.5.3</w:t>
      </w:r>
      <w:r w:rsidRPr="00165A6E">
        <w:tab/>
        <w:t>Minimum conformance requirements</w:t>
      </w:r>
    </w:p>
    <w:bookmarkEnd w:id="770"/>
    <w:p w14:paraId="0A208AC9" w14:textId="310E96EA"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1D78EBF5" w14:textId="77777777" w:rsidR="0032234A" w:rsidRPr="00165A6E" w:rsidRDefault="0032234A">
      <w:pPr>
        <w:pStyle w:val="H6"/>
      </w:pPr>
      <w:bookmarkStart w:id="771" w:name="_CR6_5A_3_2_5_4"/>
      <w:r w:rsidRPr="00165A6E">
        <w:t>6.5A.3.2.5.4</w:t>
      </w:r>
      <w:r w:rsidRPr="00165A6E">
        <w:tab/>
        <w:t>Test description</w:t>
      </w:r>
    </w:p>
    <w:bookmarkEnd w:id="771"/>
    <w:p w14:paraId="4300CC8D" w14:textId="2E896898"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0B4200E" w14:textId="77777777" w:rsidR="0032234A" w:rsidRPr="00165A6E" w:rsidRDefault="0032234A">
      <w:pPr>
        <w:pStyle w:val="H6"/>
      </w:pPr>
      <w:bookmarkStart w:id="772" w:name="_CR6_5A_3_2_5_5"/>
      <w:r w:rsidRPr="00165A6E">
        <w:t>6.5A.3.2.5.5</w:t>
      </w:r>
      <w:r w:rsidRPr="00165A6E">
        <w:tab/>
        <w:t>Test Requirements</w:t>
      </w:r>
    </w:p>
    <w:bookmarkEnd w:id="772"/>
    <w:p w14:paraId="693E82F7" w14:textId="2553C81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E331B51" w14:textId="217EE266" w:rsidR="0032234A" w:rsidRPr="00165A6E" w:rsidRDefault="0032234A">
      <w:pPr>
        <w:pStyle w:val="Heading5"/>
      </w:pPr>
      <w:bookmarkStart w:id="773" w:name="_Toc21026661"/>
      <w:bookmarkStart w:id="774" w:name="_Toc27743944"/>
      <w:bookmarkStart w:id="775" w:name="_Toc36197117"/>
      <w:bookmarkStart w:id="776" w:name="_Toc36197809"/>
      <w:r w:rsidRPr="00165A6E">
        <w:t>6.5A.3.2.6</w:t>
      </w:r>
      <w:r w:rsidRPr="00165A6E">
        <w:tab/>
        <w:t>Spurious emission band UE co-existence for CA (7UL CA)</w:t>
      </w:r>
      <w:bookmarkEnd w:id="773"/>
      <w:bookmarkEnd w:id="774"/>
      <w:bookmarkEnd w:id="775"/>
      <w:bookmarkEnd w:id="776"/>
    </w:p>
    <w:p w14:paraId="6A6453FA" w14:textId="77F4547E" w:rsidR="00F875C5" w:rsidRPr="00165A6E" w:rsidRDefault="00D2021D" w:rsidP="00F875C5">
      <w:pPr>
        <w:pStyle w:val="EditorsNote"/>
      </w:pPr>
      <w:r>
        <w:t>Editor's note:</w:t>
      </w:r>
      <w:r>
        <w:tab/>
      </w:r>
      <w:r w:rsidR="00F875C5" w:rsidRPr="00165A6E">
        <w:t>The following aspects are either missing or not yet determined:</w:t>
      </w:r>
    </w:p>
    <w:p w14:paraId="25F69675"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8A7419">
      <w:pPr>
        <w:pStyle w:val="EditorsNote"/>
      </w:pPr>
      <w:r w:rsidRPr="00165A6E">
        <w:t>-</w:t>
      </w:r>
      <w:r w:rsidRPr="00165A6E">
        <w:tab/>
        <w:t>Measurement Uncertainties and Test Tolerances are FFS for power class 1, 2, and 4.</w:t>
      </w:r>
    </w:p>
    <w:p w14:paraId="3D1068D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BC01423" w14:textId="11BF797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ABC73F" w14:textId="77777777" w:rsidR="0032234A" w:rsidRPr="00165A6E" w:rsidRDefault="0032234A">
      <w:pPr>
        <w:pStyle w:val="H6"/>
      </w:pPr>
      <w:bookmarkStart w:id="777" w:name="_CR6_5A_3_2_6_1"/>
      <w:r w:rsidRPr="00165A6E">
        <w:t>6.5A.3.2.6.1</w:t>
      </w:r>
      <w:r w:rsidRPr="00165A6E">
        <w:tab/>
        <w:t>Test purpose</w:t>
      </w:r>
    </w:p>
    <w:bookmarkEnd w:id="777"/>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8" w:name="_CR6_5A_3_2_6_2"/>
      <w:r w:rsidRPr="00165A6E">
        <w:t>6.5A.3.2.6.2</w:t>
      </w:r>
      <w:r w:rsidRPr="00165A6E">
        <w:tab/>
        <w:t>Test applicability</w:t>
      </w:r>
    </w:p>
    <w:bookmarkEnd w:id="778"/>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9" w:name="_CR6_5A_3_2_6_3"/>
      <w:r w:rsidRPr="00165A6E">
        <w:t>6.5A.3.2.6.3</w:t>
      </w:r>
      <w:r w:rsidRPr="00165A6E">
        <w:tab/>
        <w:t>Minimum conformance requirements</w:t>
      </w:r>
    </w:p>
    <w:bookmarkEnd w:id="779"/>
    <w:p w14:paraId="42DE7D3A" w14:textId="267441C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C76F089" w14:textId="77777777" w:rsidR="0032234A" w:rsidRPr="00165A6E" w:rsidRDefault="0032234A">
      <w:pPr>
        <w:pStyle w:val="H6"/>
      </w:pPr>
      <w:bookmarkStart w:id="780" w:name="_CR6_5A_3_2_6_4"/>
      <w:r w:rsidRPr="00165A6E">
        <w:t>6.5A.3.2.6.4</w:t>
      </w:r>
      <w:r w:rsidRPr="00165A6E">
        <w:tab/>
        <w:t>Test description</w:t>
      </w:r>
    </w:p>
    <w:bookmarkEnd w:id="780"/>
    <w:p w14:paraId="29F6A923" w14:textId="63C693DA"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6C376CF" w14:textId="77777777" w:rsidR="0032234A" w:rsidRPr="00165A6E" w:rsidRDefault="0032234A">
      <w:pPr>
        <w:pStyle w:val="H6"/>
      </w:pPr>
      <w:bookmarkStart w:id="781" w:name="_CR6_5A_3_2_6_5"/>
      <w:r w:rsidRPr="00165A6E">
        <w:t>6.5A.3.2.6.5</w:t>
      </w:r>
      <w:r w:rsidRPr="00165A6E">
        <w:tab/>
        <w:t>Test Requirements</w:t>
      </w:r>
    </w:p>
    <w:bookmarkEnd w:id="781"/>
    <w:p w14:paraId="43B1CDE6" w14:textId="45DDDD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734BD36" w14:textId="134146FA" w:rsidR="0032234A" w:rsidRPr="00165A6E" w:rsidRDefault="0032234A">
      <w:pPr>
        <w:pStyle w:val="Heading5"/>
      </w:pPr>
      <w:bookmarkStart w:id="782" w:name="_Toc21026662"/>
      <w:bookmarkStart w:id="783" w:name="_Toc27743945"/>
      <w:bookmarkStart w:id="784" w:name="_Toc36197118"/>
      <w:bookmarkStart w:id="785" w:name="_Toc36197810"/>
      <w:r w:rsidRPr="00165A6E">
        <w:t>6.5A.3.2.7</w:t>
      </w:r>
      <w:r w:rsidRPr="00165A6E">
        <w:tab/>
        <w:t>Spurious emission band UE co-existence for CA (8UL CA)</w:t>
      </w:r>
      <w:bookmarkEnd w:id="782"/>
      <w:bookmarkEnd w:id="783"/>
      <w:bookmarkEnd w:id="784"/>
      <w:bookmarkEnd w:id="785"/>
    </w:p>
    <w:p w14:paraId="45A438E1" w14:textId="6BF8F128" w:rsidR="00F875C5" w:rsidRPr="00165A6E" w:rsidRDefault="00D2021D" w:rsidP="00F875C5">
      <w:pPr>
        <w:pStyle w:val="EditorsNote"/>
      </w:pPr>
      <w:r>
        <w:t>Editor's note:</w:t>
      </w:r>
      <w:r>
        <w:tab/>
      </w:r>
      <w:r w:rsidR="00F875C5" w:rsidRPr="00165A6E">
        <w:t>The following aspects are either missing or not yet determined:</w:t>
      </w:r>
    </w:p>
    <w:p w14:paraId="4826F87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8A7419">
      <w:pPr>
        <w:pStyle w:val="EditorsNote"/>
      </w:pPr>
      <w:r w:rsidRPr="00165A6E">
        <w:t>-</w:t>
      </w:r>
      <w:r w:rsidRPr="00165A6E">
        <w:tab/>
        <w:t>Measurement Uncertainties and Test Tolerances are FFS for power class 1, 2, and 4.</w:t>
      </w:r>
    </w:p>
    <w:p w14:paraId="268E8861"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4A4C9898" w14:textId="193AC275"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4B6D20" w14:textId="77777777" w:rsidR="0032234A" w:rsidRPr="00165A6E" w:rsidRDefault="0032234A">
      <w:pPr>
        <w:pStyle w:val="H6"/>
      </w:pPr>
      <w:bookmarkStart w:id="786" w:name="_CR6_5A_3_2_7_1"/>
      <w:r w:rsidRPr="00165A6E">
        <w:t>6.5A.3.2.7.1</w:t>
      </w:r>
      <w:r w:rsidRPr="00165A6E">
        <w:tab/>
        <w:t>Test purpose</w:t>
      </w:r>
    </w:p>
    <w:bookmarkEnd w:id="786"/>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7" w:name="_CR6_5A_3_2_7_2"/>
      <w:r w:rsidRPr="00165A6E">
        <w:t>6.5A.3.2.7.2</w:t>
      </w:r>
      <w:r w:rsidRPr="00165A6E">
        <w:tab/>
        <w:t>Test applicability</w:t>
      </w:r>
    </w:p>
    <w:bookmarkEnd w:id="787"/>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8" w:name="_CR6_5A_3_2_7_3"/>
      <w:r w:rsidRPr="00165A6E">
        <w:t>6.5A.3.2.7.3</w:t>
      </w:r>
      <w:r w:rsidRPr="00165A6E">
        <w:tab/>
        <w:t>Minimum conformance requirements</w:t>
      </w:r>
    </w:p>
    <w:bookmarkEnd w:id="788"/>
    <w:p w14:paraId="58A1C0EC" w14:textId="665F652E"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0731039" w14:textId="77777777" w:rsidR="0032234A" w:rsidRPr="00165A6E" w:rsidRDefault="0032234A">
      <w:pPr>
        <w:pStyle w:val="H6"/>
      </w:pPr>
      <w:bookmarkStart w:id="789" w:name="_CR6_5A_3_2_7_4"/>
      <w:r w:rsidRPr="00165A6E">
        <w:t>6.5A.3.2.7.4</w:t>
      </w:r>
      <w:r w:rsidRPr="00165A6E">
        <w:tab/>
        <w:t>Test description</w:t>
      </w:r>
    </w:p>
    <w:bookmarkEnd w:id="789"/>
    <w:p w14:paraId="69424986" w14:textId="4ACF2A92"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F0B8C52" w14:textId="77777777" w:rsidR="0032234A" w:rsidRPr="00165A6E" w:rsidRDefault="0032234A">
      <w:pPr>
        <w:pStyle w:val="H6"/>
      </w:pPr>
      <w:bookmarkStart w:id="790" w:name="_CR6_5A_3_2_7_5"/>
      <w:r w:rsidRPr="00165A6E">
        <w:t>6.5A.3.2.7.5</w:t>
      </w:r>
      <w:r w:rsidRPr="00165A6E">
        <w:tab/>
        <w:t>Test Requirements</w:t>
      </w:r>
    </w:p>
    <w:bookmarkEnd w:id="790"/>
    <w:p w14:paraId="6912FC2E" w14:textId="2CFEDE87"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8615B1D" w14:textId="77777777" w:rsidR="004A61DD" w:rsidRPr="00165A6E" w:rsidRDefault="0032234A" w:rsidP="004A61DD">
      <w:pPr>
        <w:pStyle w:val="Heading4"/>
      </w:pPr>
      <w:bookmarkStart w:id="791" w:name="_Toc21026663"/>
      <w:bookmarkStart w:id="792" w:name="_Toc27743946"/>
      <w:bookmarkStart w:id="793" w:name="_Toc36197119"/>
      <w:bookmarkStart w:id="794" w:name="_Toc36197811"/>
      <w:r w:rsidRPr="00165A6E">
        <w:t>6.5A.3.3</w:t>
      </w:r>
      <w:r w:rsidRPr="00165A6E">
        <w:tab/>
        <w:t>Additional spurious emissions for CA</w:t>
      </w:r>
      <w:bookmarkEnd w:id="791"/>
      <w:bookmarkEnd w:id="792"/>
      <w:bookmarkEnd w:id="793"/>
      <w:bookmarkEnd w:id="794"/>
    </w:p>
    <w:p w14:paraId="396A152B" w14:textId="77777777" w:rsidR="0032234A" w:rsidRPr="00165A6E" w:rsidRDefault="0032234A">
      <w:pPr>
        <w:pStyle w:val="Heading5"/>
      </w:pPr>
      <w:bookmarkStart w:id="795" w:name="_Toc21026664"/>
      <w:bookmarkStart w:id="796" w:name="_Toc27743947"/>
      <w:bookmarkStart w:id="797" w:name="_Toc36197120"/>
      <w:bookmarkStart w:id="798" w:name="_Toc36197812"/>
      <w:r w:rsidRPr="00165A6E">
        <w:t>6.5A.3.3.0</w:t>
      </w:r>
      <w:r w:rsidRPr="00165A6E">
        <w:tab/>
        <w:t>Minimum conformance requirements</w:t>
      </w:r>
      <w:bookmarkEnd w:id="795"/>
      <w:bookmarkEnd w:id="796"/>
      <w:bookmarkEnd w:id="797"/>
      <w:bookmarkEnd w:id="798"/>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9" w:name="_CRTable6_5A_3_3_01"/>
      <w:r w:rsidRPr="00165A6E">
        <w:t xml:space="preserve">Table </w:t>
      </w:r>
      <w:bookmarkEnd w:id="799"/>
      <w:r w:rsidRPr="00165A6E">
        <w:t xml:space="preserve">6.5A.3.3.0-1: </w:t>
      </w:r>
      <w:r w:rsidR="008A7CE8" w:rsidRPr="00165A6E">
        <w:t>Void</w:t>
      </w:r>
    </w:p>
    <w:p w14:paraId="4CE00018" w14:textId="52081F43"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008A7CE8" w:rsidRPr="00165A6E">
        <w:rPr>
          <w:rFonts w:eastAsia="Malgun Gothic"/>
        </w:rPr>
        <w:t xml:space="preserve"> CA_</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800" w:name="_CRTable6_5A_3_3_02"/>
      <w:r w:rsidRPr="00165A6E">
        <w:rPr>
          <w:rFonts w:cs="v5.0.0"/>
        </w:rPr>
        <w:t xml:space="preserve">Table </w:t>
      </w:r>
      <w:bookmarkEnd w:id="800"/>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0EB86DF4" w:rsidR="008A7CE8" w:rsidRPr="00165A6E" w:rsidRDefault="008A7CE8" w:rsidP="008A7CE8">
      <w:pPr>
        <w:rPr>
          <w:rFonts w:eastAsia="Malgun Gothic"/>
        </w:rPr>
      </w:pPr>
      <w:r w:rsidRPr="00165A6E">
        <w:rPr>
          <w:rFonts w:eastAsia="Malgun Gothic"/>
        </w:rPr>
        <w:t xml:space="preserve">When </w:t>
      </w:r>
      <w:r w:rsidR="00D2021D">
        <w:rPr>
          <w:rFonts w:eastAsia="Malgun Gothic"/>
        </w:rPr>
        <w:t>"</w:t>
      </w:r>
      <w:r w:rsidRPr="00165A6E">
        <w:rPr>
          <w:rFonts w:eastAsia="Malgun Gothic"/>
        </w:rPr>
        <w:t>CA_NS_203</w:t>
      </w:r>
      <w:r w:rsidR="00D2021D">
        <w:rPr>
          <w:rFonts w:eastAsia="Malgun Gothic"/>
        </w:rPr>
        <w:t>"</w:t>
      </w:r>
      <w:r w:rsidRPr="00165A6E">
        <w:rPr>
          <w:rFonts w:eastAsia="Malgun Gothic"/>
        </w:rPr>
        <w:t xml:space="preserve">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801" w:name="_CRTable6_5A_3_3_03"/>
      <w:r w:rsidRPr="00165A6E">
        <w:rPr>
          <w:rFonts w:eastAsia="Malgun Gothic"/>
        </w:rPr>
        <w:t xml:space="preserve">Table </w:t>
      </w:r>
      <w:bookmarkEnd w:id="80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291EDFB2"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.5A.3.2.</w:t>
      </w:r>
    </w:p>
    <w:p w14:paraId="3F0AF2DB" w14:textId="225F3537" w:rsidR="0032234A" w:rsidRPr="00165A6E" w:rsidRDefault="0032234A">
      <w:pPr>
        <w:pStyle w:val="Heading5"/>
      </w:pPr>
      <w:bookmarkStart w:id="802" w:name="_Toc21026665"/>
      <w:bookmarkStart w:id="803" w:name="_Toc27743948"/>
      <w:bookmarkStart w:id="804" w:name="_Toc36197121"/>
      <w:bookmarkStart w:id="805" w:name="_Toc36197813"/>
      <w:r w:rsidRPr="00165A6E">
        <w:t>6.5A.3.3.1</w:t>
      </w:r>
      <w:r w:rsidRPr="00165A6E">
        <w:tab/>
        <w:t>Additional spurious emission</w:t>
      </w:r>
      <w:r w:rsidR="00FD6F7A" w:rsidRPr="00165A6E">
        <w:t>s</w:t>
      </w:r>
      <w:r w:rsidRPr="00165A6E">
        <w:t xml:space="preserve"> for CA (2UL CA)</w:t>
      </w:r>
      <w:bookmarkEnd w:id="802"/>
      <w:bookmarkEnd w:id="803"/>
      <w:bookmarkEnd w:id="804"/>
      <w:bookmarkEnd w:id="805"/>
    </w:p>
    <w:p w14:paraId="6D901682" w14:textId="20201453" w:rsidR="00040F1C" w:rsidRPr="00165A6E" w:rsidRDefault="00D2021D" w:rsidP="00040F1C">
      <w:pPr>
        <w:pStyle w:val="EditorsNote"/>
      </w:pPr>
      <w:r>
        <w:t>Editor's note:</w:t>
      </w:r>
      <w:r>
        <w:tab/>
      </w:r>
      <w:r w:rsidR="00040F1C" w:rsidRPr="00165A6E">
        <w:t>The following aspects are either missing or not yet determined:</w:t>
      </w:r>
    </w:p>
    <w:p w14:paraId="4BBC796E"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8A7419">
      <w:pPr>
        <w:pStyle w:val="EditorsNote"/>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8A7419">
      <w:pPr>
        <w:pStyle w:val="EditorsNote"/>
      </w:pPr>
      <w:r w:rsidRPr="00165A6E">
        <w:t>-</w:t>
      </w:r>
      <w:r w:rsidRPr="00165A6E">
        <w:tab/>
        <w:t>Test procedure only includes the testing of smartphone and is FFS for laptop.</w:t>
      </w:r>
    </w:p>
    <w:p w14:paraId="021B03B6" w14:textId="77777777" w:rsidR="00040F1C"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bookmarkStart w:id="806" w:name="_CR6_5A_3_3_1_1"/>
      <w:r w:rsidRPr="00165A6E">
        <w:t>6.5A.3.3.1.1</w:t>
      </w:r>
      <w:r w:rsidRPr="00165A6E">
        <w:tab/>
        <w:t>Test purpose</w:t>
      </w:r>
    </w:p>
    <w:bookmarkEnd w:id="806"/>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7" w:name="_CR6_5A_3_3_1_2"/>
      <w:r w:rsidRPr="00165A6E">
        <w:t>6.5A.3.3.1.2</w:t>
      </w:r>
      <w:r w:rsidRPr="00165A6E">
        <w:tab/>
        <w:t>Test applicability</w:t>
      </w:r>
    </w:p>
    <w:bookmarkEnd w:id="807"/>
    <w:p w14:paraId="6944883E" w14:textId="50C65948" w:rsidR="00040F1C" w:rsidRPr="00165A6E" w:rsidRDefault="00040F1C" w:rsidP="00040F1C">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bookmarkStart w:id="808" w:name="_CR6_5A_3_3_1_3"/>
      <w:r w:rsidRPr="00165A6E">
        <w:t>6.5A.3.3.1.3</w:t>
      </w:r>
      <w:r w:rsidRPr="00165A6E">
        <w:tab/>
        <w:t>Minimum conformance requirements</w:t>
      </w:r>
    </w:p>
    <w:bookmarkEnd w:id="808"/>
    <w:p w14:paraId="03BE6C92" w14:textId="382FA012"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B57DBAE" w14:textId="77777777" w:rsidR="0032234A" w:rsidRPr="00165A6E" w:rsidRDefault="0032234A">
      <w:pPr>
        <w:pStyle w:val="H6"/>
      </w:pPr>
      <w:bookmarkStart w:id="809" w:name="_CR6_5A_3_3_1_4"/>
      <w:r w:rsidRPr="00165A6E">
        <w:t>6.5A.3.3.1.4</w:t>
      </w:r>
      <w:r w:rsidRPr="00165A6E">
        <w:tab/>
        <w:t>Test description</w:t>
      </w:r>
    </w:p>
    <w:p w14:paraId="3493765B" w14:textId="77777777" w:rsidR="0032234A" w:rsidRPr="00165A6E" w:rsidRDefault="0032234A">
      <w:pPr>
        <w:pStyle w:val="H6"/>
      </w:pPr>
      <w:bookmarkStart w:id="810" w:name="_CR6_5A_3_3_1_4_1"/>
      <w:bookmarkEnd w:id="809"/>
      <w:r w:rsidRPr="00165A6E">
        <w:t>6.5A.3.3.1.4.1</w:t>
      </w:r>
      <w:r w:rsidRPr="00165A6E">
        <w:tab/>
        <w:t>Initial conditions</w:t>
      </w:r>
    </w:p>
    <w:bookmarkEnd w:id="810"/>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1FFFEF8B" w:rsidR="0032234A" w:rsidRPr="00165A6E" w:rsidRDefault="005569FE" w:rsidP="0020612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t xml:space="preserve">Table 6.5A.3.3.1.4.1-1: Test Configuration </w:t>
      </w:r>
      <w:bookmarkStart w:id="811" w:name="_CRTable6_5A_3_3_1_4_11"/>
      <w:r w:rsidRPr="00165A6E">
        <w:t xml:space="preserve">Table </w:t>
      </w:r>
      <w:bookmarkEnd w:id="811"/>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6AC18420" w:rsidR="001A1970" w:rsidRPr="00165A6E" w:rsidRDefault="001A1970" w:rsidP="004500D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47E44BAA" w:rsidR="001A1970" w:rsidRPr="00165A6E" w:rsidRDefault="001A1970" w:rsidP="004500D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4CA3061" w:rsidR="001A1970" w:rsidRPr="00165A6E" w:rsidRDefault="001A1970" w:rsidP="004500D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tcPr>
          <w:p w14:paraId="7D572724" w14:textId="77777777" w:rsidR="001A1970" w:rsidRPr="00165A6E" w:rsidRDefault="001A1970" w:rsidP="004500DB">
            <w:pPr>
              <w:pStyle w:val="TAH"/>
              <w:rPr>
                <w:lang w:eastAsia="ko-KR"/>
              </w:rPr>
            </w:pPr>
            <w:r w:rsidRPr="00165A6E">
              <w:t>Downlink Configuration</w:t>
            </w:r>
          </w:p>
        </w:tc>
        <w:tc>
          <w:tcPr>
            <w:tcW w:w="1606" w:type="pct"/>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tcPr>
          <w:p w14:paraId="712D4437" w14:textId="77777777" w:rsidR="00D16C06" w:rsidRPr="00165A6E" w:rsidRDefault="00D16C06" w:rsidP="00D16C06">
            <w:pPr>
              <w:pStyle w:val="TAC"/>
            </w:pPr>
            <w:r w:rsidRPr="00165A6E">
              <w:rPr>
                <w:lang w:eastAsia="ko-KR"/>
              </w:rPr>
              <w:t>DFT-s</w:t>
            </w:r>
            <w:r w:rsidRPr="00165A6E">
              <w:t>-OFDM QPSK</w:t>
            </w:r>
          </w:p>
        </w:tc>
        <w:tc>
          <w:tcPr>
            <w:tcW w:w="1404" w:type="pct"/>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vAlign w:val="center"/>
          </w:tcPr>
          <w:p w14:paraId="265B736A" w14:textId="77777777" w:rsidR="00D16C06" w:rsidRPr="00165A6E" w:rsidRDefault="00D16C06" w:rsidP="00D16C06">
            <w:pPr>
              <w:pStyle w:val="TAC"/>
              <w:rPr>
                <w:lang w:eastAsia="ko-KR"/>
              </w:rPr>
            </w:pPr>
          </w:p>
        </w:tc>
        <w:tc>
          <w:tcPr>
            <w:tcW w:w="531" w:type="pct"/>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vAlign w:val="center"/>
          </w:tcPr>
          <w:p w14:paraId="25A59056" w14:textId="77777777" w:rsidR="00D16C06" w:rsidRPr="00165A6E" w:rsidRDefault="00D16C06" w:rsidP="00D16C06">
            <w:pPr>
              <w:pStyle w:val="TAC"/>
              <w:rPr>
                <w:lang w:eastAsia="ko-KR"/>
              </w:rPr>
            </w:pPr>
          </w:p>
        </w:tc>
        <w:tc>
          <w:tcPr>
            <w:tcW w:w="1606" w:type="pct"/>
          </w:tcPr>
          <w:p w14:paraId="5B9EF567" w14:textId="77777777" w:rsidR="00D16C06" w:rsidRPr="00165A6E" w:rsidRDefault="00D16C06" w:rsidP="00D16C06">
            <w:pPr>
              <w:pStyle w:val="TAC"/>
            </w:pPr>
            <w:r w:rsidRPr="00165A6E">
              <w:rPr>
                <w:lang w:eastAsia="ko-KR"/>
              </w:rPr>
              <w:t>DFT-s</w:t>
            </w:r>
            <w:r w:rsidRPr="00165A6E">
              <w:t>-OFDM QPSK</w:t>
            </w:r>
          </w:p>
        </w:tc>
        <w:tc>
          <w:tcPr>
            <w:tcW w:w="1404" w:type="pct"/>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vAlign w:val="center"/>
          </w:tcPr>
          <w:p w14:paraId="76947EB0" w14:textId="77777777" w:rsidR="00D16C06" w:rsidRPr="00165A6E" w:rsidRDefault="00D16C06" w:rsidP="00D16C06">
            <w:pPr>
              <w:pStyle w:val="TAC"/>
              <w:rPr>
                <w:lang w:eastAsia="ko-KR"/>
              </w:rPr>
            </w:pPr>
          </w:p>
        </w:tc>
        <w:tc>
          <w:tcPr>
            <w:tcW w:w="1606" w:type="pct"/>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vAlign w:val="center"/>
          </w:tcPr>
          <w:p w14:paraId="07B6D054" w14:textId="77777777" w:rsidR="00D16C06" w:rsidRPr="00165A6E" w:rsidRDefault="00D16C06" w:rsidP="00D16C06">
            <w:pPr>
              <w:pStyle w:val="TAC"/>
              <w:rPr>
                <w:lang w:eastAsia="ko-KR"/>
              </w:rPr>
            </w:pPr>
          </w:p>
        </w:tc>
        <w:tc>
          <w:tcPr>
            <w:tcW w:w="531" w:type="pct"/>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vAlign w:val="center"/>
          </w:tcPr>
          <w:p w14:paraId="683DEEDE" w14:textId="77777777" w:rsidR="00D16C06" w:rsidRPr="00165A6E" w:rsidRDefault="00D16C06" w:rsidP="00D16C06">
            <w:pPr>
              <w:pStyle w:val="TAC"/>
              <w:rPr>
                <w:lang w:eastAsia="ko-KR"/>
              </w:rPr>
            </w:pPr>
          </w:p>
        </w:tc>
        <w:tc>
          <w:tcPr>
            <w:tcW w:w="1606" w:type="pct"/>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1F5AA27F"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w:t>
      </w:r>
      <w:bookmarkStart w:id="812" w:name="_CRTable6_5A_3_3_1_4_11b"/>
      <w:r w:rsidRPr="00063836">
        <w:t xml:space="preserve">Table </w:t>
      </w:r>
      <w:bookmarkEnd w:id="81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39D61C6A" w:rsidR="00040F1C" w:rsidRPr="00063836" w:rsidRDefault="00040F1C" w:rsidP="007F0EFB">
            <w:pPr>
              <w:pStyle w:val="TAL"/>
            </w:pPr>
            <w:r w:rsidRPr="00063836">
              <w:t xml:space="preserve">Test Environment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66524DC6" w:rsidR="00040F1C" w:rsidRPr="00063836" w:rsidRDefault="00040F1C" w:rsidP="007F0EFB">
            <w:pPr>
              <w:pStyle w:val="TAL"/>
            </w:pPr>
            <w:r w:rsidRPr="00063836">
              <w:t xml:space="preserve">Test Frequencies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3DC0ABB2" w:rsidR="00040F1C" w:rsidRPr="00063836" w:rsidRDefault="00040F1C" w:rsidP="007F0EFB">
            <w:pPr>
              <w:pStyle w:val="TAL"/>
            </w:pPr>
            <w:r w:rsidRPr="00063836">
              <w:t xml:space="preserve">Test CC combination setting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vAlign w:val="center"/>
          </w:tcPr>
          <w:p w14:paraId="26C23A4D" w14:textId="77777777" w:rsidR="00040F1C" w:rsidRPr="00063836" w:rsidRDefault="00040F1C" w:rsidP="007F0EFB">
            <w:pPr>
              <w:pStyle w:val="TAH"/>
              <w:rPr>
                <w:lang w:eastAsia="ko-KR"/>
              </w:rPr>
            </w:pPr>
            <w:r w:rsidRPr="00063836">
              <w:rPr>
                <w:lang w:eastAsia="ko-KR"/>
              </w:rPr>
              <w:t>Test ID</w:t>
            </w:r>
          </w:p>
        </w:tc>
        <w:tc>
          <w:tcPr>
            <w:tcW w:w="531" w:type="pct"/>
            <w:vAlign w:val="center"/>
          </w:tcPr>
          <w:p w14:paraId="044369C1" w14:textId="77777777" w:rsidR="00040F1C" w:rsidRPr="00063836" w:rsidRDefault="00040F1C" w:rsidP="007F0EFB">
            <w:pPr>
              <w:pStyle w:val="TAH"/>
              <w:rPr>
                <w:lang w:eastAsia="ko-KR"/>
              </w:rPr>
            </w:pPr>
            <w:r w:rsidRPr="00063836">
              <w:rPr>
                <w:lang w:eastAsia="ko-KR"/>
              </w:rPr>
              <w:t>CC</w:t>
            </w:r>
          </w:p>
        </w:tc>
        <w:tc>
          <w:tcPr>
            <w:tcW w:w="1043" w:type="pct"/>
          </w:tcPr>
          <w:p w14:paraId="293CB30F" w14:textId="77777777" w:rsidR="00040F1C" w:rsidRPr="00063836" w:rsidRDefault="00040F1C" w:rsidP="007F0EFB">
            <w:pPr>
              <w:pStyle w:val="TAH"/>
              <w:rPr>
                <w:lang w:eastAsia="ko-KR"/>
              </w:rPr>
            </w:pPr>
            <w:r w:rsidRPr="00063836">
              <w:t>Downlink Configuration</w:t>
            </w:r>
          </w:p>
        </w:tc>
        <w:tc>
          <w:tcPr>
            <w:tcW w:w="1606" w:type="pct"/>
            <w:vAlign w:val="center"/>
          </w:tcPr>
          <w:p w14:paraId="18AE04CB" w14:textId="77777777" w:rsidR="00040F1C" w:rsidRPr="00063836" w:rsidRDefault="00040F1C" w:rsidP="007F0EFB">
            <w:pPr>
              <w:pStyle w:val="TAH"/>
              <w:rPr>
                <w:lang w:eastAsia="ko-KR"/>
              </w:rPr>
            </w:pPr>
            <w:r w:rsidRPr="00063836">
              <w:rPr>
                <w:lang w:eastAsia="ko-KR"/>
              </w:rPr>
              <w:t>UL Modulation</w:t>
            </w:r>
          </w:p>
        </w:tc>
        <w:tc>
          <w:tcPr>
            <w:tcW w:w="1404" w:type="pct"/>
            <w:vAlign w:val="center"/>
          </w:tcPr>
          <w:p w14:paraId="66FA9804" w14:textId="77777777" w:rsidR="00040F1C" w:rsidRPr="00063836" w:rsidRDefault="00040F1C" w:rsidP="007F0EFB">
            <w:pPr>
              <w:pStyle w:val="TAH"/>
              <w:rPr>
                <w:lang w:eastAsia="ko-KR"/>
              </w:rPr>
            </w:pPr>
            <w:r w:rsidRPr="00063836">
              <w:rPr>
                <w:lang w:eastAsia="ko-KR"/>
              </w:rPr>
              <w:t>UL RB allocation (NOTE 1)</w:t>
            </w:r>
          </w:p>
        </w:tc>
      </w:tr>
      <w:tr w:rsidR="00040F1C" w:rsidRPr="00063836" w14:paraId="4E30369C" w14:textId="77777777" w:rsidTr="007F0EFB">
        <w:tc>
          <w:tcPr>
            <w:tcW w:w="416" w:type="pct"/>
            <w:vMerge w:val="restart"/>
            <w:vAlign w:val="center"/>
          </w:tcPr>
          <w:p w14:paraId="3564B2A2" w14:textId="77777777" w:rsidR="00040F1C" w:rsidRPr="00063836" w:rsidRDefault="00040F1C" w:rsidP="007F0EFB">
            <w:pPr>
              <w:pStyle w:val="TAC"/>
              <w:rPr>
                <w:lang w:eastAsia="ko-KR"/>
              </w:rPr>
            </w:pPr>
            <w:r w:rsidRPr="00063836">
              <w:rPr>
                <w:lang w:eastAsia="ko-KR"/>
              </w:rPr>
              <w:t>1</w:t>
            </w:r>
          </w:p>
        </w:tc>
        <w:tc>
          <w:tcPr>
            <w:tcW w:w="531" w:type="pct"/>
            <w:vAlign w:val="center"/>
          </w:tcPr>
          <w:p w14:paraId="7325B0B0" w14:textId="77777777" w:rsidR="00040F1C" w:rsidRPr="00063836" w:rsidRDefault="00040F1C" w:rsidP="007F0EFB">
            <w:pPr>
              <w:pStyle w:val="TAC"/>
              <w:rPr>
                <w:lang w:eastAsia="ko-KR"/>
              </w:rPr>
            </w:pPr>
            <w:r w:rsidRPr="00063836">
              <w:rPr>
                <w:lang w:eastAsia="ko-KR"/>
              </w:rPr>
              <w:t>PCC</w:t>
            </w:r>
          </w:p>
        </w:tc>
        <w:tc>
          <w:tcPr>
            <w:tcW w:w="1043" w:type="pct"/>
            <w:vMerge w:val="restart"/>
            <w:vAlign w:val="center"/>
          </w:tcPr>
          <w:p w14:paraId="07F846DA" w14:textId="77777777" w:rsidR="00040F1C" w:rsidRPr="00063836" w:rsidRDefault="00040F1C" w:rsidP="007F0EFB">
            <w:pPr>
              <w:pStyle w:val="TAC"/>
              <w:rPr>
                <w:lang w:eastAsia="ko-KR"/>
              </w:rPr>
            </w:pPr>
            <w:r w:rsidRPr="00063836">
              <w:rPr>
                <w:lang w:eastAsia="ko-KR"/>
              </w:rPr>
              <w:t>-</w:t>
            </w:r>
          </w:p>
        </w:tc>
        <w:tc>
          <w:tcPr>
            <w:tcW w:w="1606" w:type="pct"/>
          </w:tcPr>
          <w:p w14:paraId="5AC2D6DC" w14:textId="77777777" w:rsidR="00040F1C" w:rsidRPr="00063836" w:rsidRDefault="00040F1C" w:rsidP="007F0EFB">
            <w:pPr>
              <w:pStyle w:val="TAC"/>
            </w:pPr>
            <w:r w:rsidRPr="00063836">
              <w:rPr>
                <w:lang w:eastAsia="ko-KR"/>
              </w:rPr>
              <w:t>DFT-s</w:t>
            </w:r>
            <w:r w:rsidRPr="00063836">
              <w:t>-OFDM QPSK</w:t>
            </w:r>
          </w:p>
        </w:tc>
        <w:tc>
          <w:tcPr>
            <w:tcW w:w="1404" w:type="pct"/>
            <w:vAlign w:val="center"/>
          </w:tcPr>
          <w:p w14:paraId="7FB9A290" w14:textId="77777777" w:rsidR="00040F1C" w:rsidRPr="00063836" w:rsidRDefault="00040F1C" w:rsidP="007F0EFB">
            <w:pPr>
              <w:pStyle w:val="TAC"/>
            </w:pPr>
            <w:r w:rsidRPr="00063836">
              <w:t>Inner_Full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vAlign w:val="center"/>
          </w:tcPr>
          <w:p w14:paraId="2AABE52D" w14:textId="77777777" w:rsidR="00040F1C" w:rsidRPr="00063836" w:rsidRDefault="00040F1C" w:rsidP="007F0EFB">
            <w:pPr>
              <w:pStyle w:val="TAC"/>
              <w:rPr>
                <w:lang w:eastAsia="ko-KR"/>
              </w:rPr>
            </w:pPr>
          </w:p>
        </w:tc>
        <w:tc>
          <w:tcPr>
            <w:tcW w:w="531" w:type="pct"/>
            <w:vAlign w:val="center"/>
          </w:tcPr>
          <w:p w14:paraId="1F83B568" w14:textId="77777777" w:rsidR="00040F1C" w:rsidRPr="00063836" w:rsidRDefault="00040F1C" w:rsidP="007F0EFB">
            <w:pPr>
              <w:pStyle w:val="TAC"/>
              <w:rPr>
                <w:lang w:eastAsia="ko-KR"/>
              </w:rPr>
            </w:pPr>
            <w:r w:rsidRPr="00063836">
              <w:rPr>
                <w:lang w:eastAsia="ko-KR"/>
              </w:rPr>
              <w:t>SCCs</w:t>
            </w:r>
          </w:p>
        </w:tc>
        <w:tc>
          <w:tcPr>
            <w:tcW w:w="1043" w:type="pct"/>
            <w:vMerge/>
            <w:vAlign w:val="center"/>
          </w:tcPr>
          <w:p w14:paraId="1AD32A41" w14:textId="77777777" w:rsidR="00040F1C" w:rsidRPr="00063836" w:rsidRDefault="00040F1C" w:rsidP="007F0EFB">
            <w:pPr>
              <w:pStyle w:val="TAC"/>
              <w:rPr>
                <w:lang w:eastAsia="ko-KR"/>
              </w:rPr>
            </w:pPr>
          </w:p>
        </w:tc>
        <w:tc>
          <w:tcPr>
            <w:tcW w:w="1606" w:type="pct"/>
          </w:tcPr>
          <w:p w14:paraId="3208C06D" w14:textId="77777777" w:rsidR="00040F1C" w:rsidRPr="00063836" w:rsidRDefault="00040F1C" w:rsidP="007F0EFB">
            <w:pPr>
              <w:pStyle w:val="TAC"/>
            </w:pPr>
            <w:r w:rsidRPr="00063836">
              <w:rPr>
                <w:lang w:eastAsia="ko-KR"/>
              </w:rPr>
              <w:t>-</w:t>
            </w:r>
          </w:p>
        </w:tc>
        <w:tc>
          <w:tcPr>
            <w:tcW w:w="1404" w:type="pct"/>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5C3E9C75"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00D2021D">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00D2021D">
              <w:rPr>
                <w:i/>
              </w:rPr>
              <w:t>"</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t xml:space="preserve">Table 6.5A.3.3.1.4.1-2: Test Configuration </w:t>
      </w:r>
      <w:bookmarkStart w:id="813" w:name="_CRTable6_5A_3_3_1_4_12"/>
      <w:r w:rsidRPr="00165A6E">
        <w:t xml:space="preserve">Table </w:t>
      </w:r>
      <w:bookmarkEnd w:id="813"/>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343A2026" w:rsidR="00040F1C" w:rsidRPr="00165A6E" w:rsidRDefault="00040F1C" w:rsidP="007F0EF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339AE5D2" w:rsidR="00040F1C" w:rsidRPr="00165A6E" w:rsidRDefault="00040F1C" w:rsidP="007F0EF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54CC6BB5" w:rsidR="00040F1C" w:rsidRPr="00165A6E" w:rsidRDefault="00040F1C" w:rsidP="007F0EF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vAlign w:val="center"/>
          </w:tcPr>
          <w:p w14:paraId="073C8C6D" w14:textId="77777777" w:rsidR="00040F1C" w:rsidRPr="00165A6E" w:rsidRDefault="00040F1C" w:rsidP="007F0EFB">
            <w:pPr>
              <w:pStyle w:val="TAH"/>
              <w:rPr>
                <w:lang w:eastAsia="ko-KR"/>
              </w:rPr>
            </w:pPr>
            <w:r w:rsidRPr="00165A6E">
              <w:rPr>
                <w:lang w:eastAsia="ko-KR"/>
              </w:rPr>
              <w:t>Test ID</w:t>
            </w:r>
          </w:p>
        </w:tc>
        <w:tc>
          <w:tcPr>
            <w:tcW w:w="531" w:type="pct"/>
            <w:vAlign w:val="center"/>
          </w:tcPr>
          <w:p w14:paraId="38E3F123" w14:textId="77777777" w:rsidR="00040F1C" w:rsidRPr="00165A6E" w:rsidRDefault="00040F1C" w:rsidP="007F0EFB">
            <w:pPr>
              <w:pStyle w:val="TAH"/>
              <w:rPr>
                <w:lang w:eastAsia="ko-KR"/>
              </w:rPr>
            </w:pPr>
            <w:r w:rsidRPr="00165A6E">
              <w:rPr>
                <w:lang w:eastAsia="ko-KR"/>
              </w:rPr>
              <w:t>CC</w:t>
            </w:r>
          </w:p>
        </w:tc>
        <w:tc>
          <w:tcPr>
            <w:tcW w:w="1043" w:type="pct"/>
            <w:gridSpan w:val="2"/>
          </w:tcPr>
          <w:p w14:paraId="1BA6A6C1" w14:textId="77777777" w:rsidR="00040F1C" w:rsidRPr="00165A6E" w:rsidRDefault="00040F1C" w:rsidP="007F0EFB">
            <w:pPr>
              <w:pStyle w:val="TAH"/>
              <w:rPr>
                <w:lang w:eastAsia="ko-KR"/>
              </w:rPr>
            </w:pPr>
            <w:r w:rsidRPr="00165A6E">
              <w:t>Downlink Configuration</w:t>
            </w:r>
          </w:p>
        </w:tc>
        <w:tc>
          <w:tcPr>
            <w:tcW w:w="1606" w:type="pct"/>
            <w:vAlign w:val="center"/>
          </w:tcPr>
          <w:p w14:paraId="63580830" w14:textId="77777777" w:rsidR="00040F1C" w:rsidRPr="00165A6E" w:rsidRDefault="00040F1C" w:rsidP="007F0EFB">
            <w:pPr>
              <w:pStyle w:val="TAH"/>
              <w:rPr>
                <w:lang w:eastAsia="ko-KR"/>
              </w:rPr>
            </w:pPr>
            <w:r w:rsidRPr="00165A6E">
              <w:rPr>
                <w:lang w:eastAsia="ko-KR"/>
              </w:rPr>
              <w:t>UL Modulation</w:t>
            </w:r>
          </w:p>
        </w:tc>
        <w:tc>
          <w:tcPr>
            <w:tcW w:w="1404" w:type="pct"/>
            <w:vAlign w:val="center"/>
          </w:tcPr>
          <w:p w14:paraId="433EFD9E" w14:textId="77777777" w:rsidR="00040F1C" w:rsidRPr="00165A6E" w:rsidRDefault="00040F1C" w:rsidP="007F0EFB">
            <w:pPr>
              <w:pStyle w:val="TAH"/>
              <w:rPr>
                <w:lang w:eastAsia="ko-KR"/>
              </w:rPr>
            </w:pPr>
            <w:r w:rsidRPr="00165A6E">
              <w:rPr>
                <w:lang w:eastAsia="ko-KR"/>
              </w:rPr>
              <w:t>UL RB allocation (NOTE 1)</w:t>
            </w:r>
          </w:p>
        </w:tc>
      </w:tr>
      <w:tr w:rsidR="00040F1C" w:rsidRPr="00165A6E" w14:paraId="45C73605" w14:textId="77777777" w:rsidTr="007F0EFB">
        <w:tc>
          <w:tcPr>
            <w:tcW w:w="416" w:type="pct"/>
            <w:vMerge w:val="restart"/>
            <w:vAlign w:val="center"/>
          </w:tcPr>
          <w:p w14:paraId="72CB0F87" w14:textId="77777777" w:rsidR="00040F1C" w:rsidRPr="00165A6E" w:rsidRDefault="00040F1C" w:rsidP="007F0EFB">
            <w:pPr>
              <w:pStyle w:val="TAC"/>
              <w:rPr>
                <w:lang w:eastAsia="ko-KR"/>
              </w:rPr>
            </w:pPr>
            <w:r w:rsidRPr="00165A6E">
              <w:rPr>
                <w:lang w:eastAsia="ko-KR"/>
              </w:rPr>
              <w:t>1</w:t>
            </w:r>
          </w:p>
        </w:tc>
        <w:tc>
          <w:tcPr>
            <w:tcW w:w="531" w:type="pct"/>
            <w:vAlign w:val="center"/>
          </w:tcPr>
          <w:p w14:paraId="731FAFF7" w14:textId="77777777" w:rsidR="00040F1C" w:rsidRPr="00165A6E" w:rsidRDefault="00040F1C" w:rsidP="007F0EFB">
            <w:pPr>
              <w:pStyle w:val="TAC"/>
              <w:rPr>
                <w:lang w:eastAsia="ko-KR"/>
              </w:rPr>
            </w:pPr>
            <w:r w:rsidRPr="00165A6E">
              <w:rPr>
                <w:lang w:eastAsia="ko-KR"/>
              </w:rPr>
              <w:t>PCC</w:t>
            </w:r>
          </w:p>
        </w:tc>
        <w:tc>
          <w:tcPr>
            <w:tcW w:w="1043" w:type="pct"/>
            <w:gridSpan w:val="2"/>
            <w:vMerge w:val="restart"/>
            <w:vAlign w:val="center"/>
          </w:tcPr>
          <w:p w14:paraId="21AE95BC" w14:textId="77777777" w:rsidR="00040F1C" w:rsidRPr="00165A6E" w:rsidRDefault="00040F1C" w:rsidP="007F0EFB">
            <w:pPr>
              <w:pStyle w:val="TAC"/>
              <w:rPr>
                <w:lang w:eastAsia="ko-KR"/>
              </w:rPr>
            </w:pPr>
            <w:r w:rsidRPr="00165A6E">
              <w:rPr>
                <w:lang w:eastAsia="ko-KR"/>
              </w:rPr>
              <w:t>-</w:t>
            </w:r>
          </w:p>
        </w:tc>
        <w:tc>
          <w:tcPr>
            <w:tcW w:w="1606" w:type="pct"/>
          </w:tcPr>
          <w:p w14:paraId="41B322A4" w14:textId="77777777" w:rsidR="00040F1C" w:rsidRPr="00165A6E" w:rsidRDefault="00040F1C" w:rsidP="007F0EFB">
            <w:pPr>
              <w:pStyle w:val="TAC"/>
            </w:pPr>
            <w:r w:rsidRPr="00165A6E">
              <w:rPr>
                <w:lang w:eastAsia="ko-KR"/>
              </w:rPr>
              <w:t>DFT-s</w:t>
            </w:r>
            <w:r w:rsidRPr="00165A6E">
              <w:t>-OFDM QPSK</w:t>
            </w:r>
          </w:p>
        </w:tc>
        <w:tc>
          <w:tcPr>
            <w:tcW w:w="1404" w:type="pct"/>
            <w:vAlign w:val="center"/>
          </w:tcPr>
          <w:p w14:paraId="1044C326" w14:textId="77777777" w:rsidR="00040F1C" w:rsidRPr="00165A6E" w:rsidRDefault="00040F1C" w:rsidP="007F0EFB">
            <w:pPr>
              <w:pStyle w:val="TAC"/>
            </w:pPr>
            <w:r w:rsidRPr="00165A6E">
              <w:t>Inner_Full for PC2, PC3</w:t>
            </w:r>
          </w:p>
          <w:p w14:paraId="38FF4CEA" w14:textId="6415D90C" w:rsidR="00040F1C" w:rsidRPr="00165A6E" w:rsidRDefault="00040F1C" w:rsidP="007F0EFB">
            <w:pPr>
              <w:pStyle w:val="TAC"/>
            </w:pPr>
            <w:r w:rsidRPr="00165A6E">
              <w:t>PC4</w:t>
            </w:r>
            <w:r>
              <w:t>, PC5</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vAlign w:val="center"/>
          </w:tcPr>
          <w:p w14:paraId="06704166" w14:textId="77777777" w:rsidR="00040F1C" w:rsidRPr="00165A6E" w:rsidRDefault="00040F1C" w:rsidP="007F0EFB">
            <w:pPr>
              <w:pStyle w:val="TAC"/>
              <w:rPr>
                <w:lang w:eastAsia="ko-KR"/>
              </w:rPr>
            </w:pPr>
          </w:p>
        </w:tc>
        <w:tc>
          <w:tcPr>
            <w:tcW w:w="531" w:type="pct"/>
            <w:vAlign w:val="center"/>
          </w:tcPr>
          <w:p w14:paraId="1B89A8E5" w14:textId="77777777" w:rsidR="00040F1C" w:rsidRPr="00165A6E" w:rsidRDefault="00040F1C" w:rsidP="007F0EFB">
            <w:pPr>
              <w:pStyle w:val="TAC"/>
              <w:rPr>
                <w:lang w:eastAsia="ko-KR"/>
              </w:rPr>
            </w:pPr>
            <w:r w:rsidRPr="00165A6E">
              <w:rPr>
                <w:lang w:eastAsia="ko-KR"/>
              </w:rPr>
              <w:t>SCCs</w:t>
            </w:r>
          </w:p>
        </w:tc>
        <w:tc>
          <w:tcPr>
            <w:tcW w:w="1043" w:type="pct"/>
            <w:gridSpan w:val="2"/>
            <w:vMerge/>
            <w:vAlign w:val="center"/>
          </w:tcPr>
          <w:p w14:paraId="0B210D92" w14:textId="77777777" w:rsidR="00040F1C" w:rsidRPr="00165A6E" w:rsidRDefault="00040F1C" w:rsidP="007F0EFB">
            <w:pPr>
              <w:pStyle w:val="TAC"/>
              <w:rPr>
                <w:lang w:eastAsia="ko-KR"/>
              </w:rPr>
            </w:pPr>
          </w:p>
        </w:tc>
        <w:tc>
          <w:tcPr>
            <w:tcW w:w="1606" w:type="pct"/>
          </w:tcPr>
          <w:p w14:paraId="0E124C3F" w14:textId="77777777" w:rsidR="00040F1C" w:rsidRPr="00165A6E" w:rsidRDefault="00040F1C" w:rsidP="007F0EFB">
            <w:pPr>
              <w:pStyle w:val="TAC"/>
            </w:pPr>
            <w:r w:rsidRPr="00165A6E">
              <w:rPr>
                <w:lang w:eastAsia="ko-KR"/>
              </w:rPr>
              <w:t>-</w:t>
            </w:r>
          </w:p>
        </w:tc>
        <w:tc>
          <w:tcPr>
            <w:tcW w:w="1404" w:type="pct"/>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50B11AE0"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17F8EF6C" w14:textId="22118167" w:rsidR="0032234A" w:rsidRPr="00165A6E" w:rsidRDefault="0032234A" w:rsidP="00040F1C"/>
    <w:p w14:paraId="4405CEE3" w14:textId="2FAA25FC"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27FE64E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AC9209" w14:textId="78AB0C9D" w:rsidR="0032234A" w:rsidRPr="00165A6E" w:rsidRDefault="0032234A">
      <w:pPr>
        <w:pStyle w:val="B1"/>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
      </w:pPr>
      <w:r w:rsidRPr="00165A6E">
        <w:t>5.</w:t>
      </w:r>
      <w:r w:rsidRPr="00165A6E">
        <w:tab/>
        <w:t>Propagation conditions are set according to Annex B.0.</w:t>
      </w:r>
    </w:p>
    <w:p w14:paraId="4602A710" w14:textId="795A5C9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.5A.3.3.1.4.3.</w:t>
      </w:r>
    </w:p>
    <w:p w14:paraId="6ECFDAEA" w14:textId="77777777" w:rsidR="0032234A" w:rsidRPr="00165A6E" w:rsidRDefault="0032234A">
      <w:pPr>
        <w:pStyle w:val="H6"/>
      </w:pPr>
      <w:bookmarkStart w:id="814" w:name="_CR6_5A_3_3_1_4_2"/>
      <w:r w:rsidRPr="00165A6E">
        <w:t>6.5A.3.3.1.4.2</w:t>
      </w:r>
      <w:r w:rsidRPr="00165A6E">
        <w:tab/>
        <w:t>Test procedure</w:t>
      </w:r>
    </w:p>
    <w:bookmarkEnd w:id="814"/>
    <w:p w14:paraId="370E3580" w14:textId="1575E3AA" w:rsidR="0032234A" w:rsidRPr="00165A6E" w:rsidRDefault="0032234A">
      <w:pPr>
        <w:pStyle w:val="B1"/>
      </w:pPr>
      <w:r w:rsidRPr="008A7419">
        <w:t>1.</w:t>
      </w:r>
      <w:r w:rsidRPr="008A7419">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769A7E47"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1FEB668D" w14:textId="37CC88A3"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4141A4" w:rsidRPr="008A7419">
        <w:t>3</w:t>
      </w:r>
      <w:r w:rsidRPr="008A7419">
        <w:t>.1.4.3.</w:t>
      </w:r>
    </w:p>
    <w:p w14:paraId="135C7030" w14:textId="77777777" w:rsidR="007D21C5" w:rsidRPr="00165A6E" w:rsidRDefault="007D21C5" w:rsidP="007D21C5">
      <w:pPr>
        <w:pStyle w:val="B1"/>
      </w:pPr>
      <w:r w:rsidRPr="008A7419">
        <w:t>5.</w:t>
      </w:r>
      <w:r w:rsidRPr="008A7419">
        <w:tab/>
      </w:r>
      <w:r w:rsidRPr="00165A6E">
        <w:t>Apply the test step based on the 5G NR UE Release:</w:t>
      </w:r>
    </w:p>
    <w:p w14:paraId="5C48A5C5" w14:textId="057D56A6" w:rsidR="007D21C5" w:rsidRPr="00165A6E" w:rsidRDefault="007D21C5" w:rsidP="007D21C5">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0190D8C1" w14:textId="2F7919FD" w:rsidR="007D21C5" w:rsidRPr="008A7419" w:rsidRDefault="007D21C5" w:rsidP="007D21C5">
      <w:pPr>
        <w:pStyle w:val="B2"/>
      </w:pPr>
      <w:r w:rsidRPr="00165A6E">
        <w:t>5b.</w:t>
      </w:r>
      <w:r w:rsidRPr="00165A6E">
        <w:tab/>
        <w:t>For Release 15 5G NR UEs: No action.</w:t>
      </w:r>
    </w:p>
    <w:p w14:paraId="24C9F356" w14:textId="6941C838" w:rsidR="0032234A" w:rsidRPr="008A7419" w:rsidRDefault="007D21C5">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288E1FC" w14:textId="146A09AC" w:rsidR="0032234A" w:rsidRPr="00165A6E" w:rsidRDefault="007D21C5">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16F520F9" w:rsidR="0032234A" w:rsidRPr="00165A6E" w:rsidRDefault="007D21C5">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636B2707" w14:textId="7D88D138" w:rsidR="007D21C5" w:rsidRPr="00165A6E" w:rsidRDefault="007D21C5" w:rsidP="007D21C5">
      <w:pPr>
        <w:pStyle w:val="B1"/>
      </w:pPr>
      <w:r w:rsidRPr="00165A6E">
        <w:t>9</w:t>
      </w:r>
      <w:r w:rsidR="000F3699" w:rsidRPr="00165A6E">
        <w:t>.</w:t>
      </w:r>
      <w:r w:rsidR="000F3699" w:rsidRPr="00165A6E">
        <w:tab/>
      </w:r>
      <w:r w:rsidRPr="00165A6E">
        <w:t>Apply the test step based on the 5G NR UE Release:</w:t>
      </w:r>
    </w:p>
    <w:p w14:paraId="60F10E2F" w14:textId="282737F6" w:rsidR="000F3699" w:rsidRPr="00165A6E" w:rsidRDefault="007D21C5" w:rsidP="007D21C5">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7C7CEB9" w:rsidR="0032234A" w:rsidRPr="00165A6E" w:rsidRDefault="007D21C5">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6E5CB7D6" w14:textId="2DA40709" w:rsidR="0032234A" w:rsidRPr="00165A6E" w:rsidRDefault="007D21C5">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02D9C75B" w:rsidR="0032234A" w:rsidRPr="00165A6E" w:rsidRDefault="0032234A">
      <w:pPr>
        <w:pStyle w:val="B2"/>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-2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3E16599A"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E79E919" w14:textId="4D7B2DAD"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
      </w:pPr>
      <w:r w:rsidRPr="00165A6E">
        <w:t>12.</w:t>
      </w:r>
      <w:r w:rsidRPr="00165A6E">
        <w:tab/>
        <w:t>Apply the test step based on the 5G NR UE Release:</w:t>
      </w:r>
    </w:p>
    <w:p w14:paraId="54CAD9A6" w14:textId="5C619F0B" w:rsidR="007D21C5" w:rsidRPr="00165A6E" w:rsidRDefault="007D21C5" w:rsidP="007D21C5">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099420AA" w14:textId="58D96AC3" w:rsidR="007D21C5" w:rsidRPr="00165A6E" w:rsidRDefault="007D21C5" w:rsidP="007D21C5">
      <w:pPr>
        <w:pStyle w:val="B2"/>
      </w:pPr>
      <w:r w:rsidRPr="00165A6E">
        <w:t>12b.</w:t>
      </w:r>
      <w:r w:rsidRPr="00165A6E">
        <w:tab/>
        <w:t>For Release 15 5G NR UEs: No action.</w:t>
      </w:r>
    </w:p>
    <w:p w14:paraId="35F03FA5" w14:textId="0AA62F9E" w:rsidR="0032234A" w:rsidRPr="00165A6E" w:rsidRDefault="007D21C5">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5CC6756E" w14:textId="06FA6C5E" w:rsidR="0032234A" w:rsidRPr="00165A6E" w:rsidRDefault="0032234A">
      <w:pPr>
        <w:pStyle w:val="NO"/>
      </w:pPr>
      <w:r w:rsidRPr="00165A6E">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096375">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5" w:name="_CR6_5A_3_3_1_4_3"/>
      <w:r w:rsidRPr="00165A6E">
        <w:t>6.5A.3.3.1.4.3</w:t>
      </w:r>
      <w:r w:rsidRPr="00165A6E">
        <w:tab/>
        <w:t>Message contents</w:t>
      </w:r>
    </w:p>
    <w:bookmarkEnd w:id="815"/>
    <w:p w14:paraId="010B5E9B" w14:textId="57C1A0D8" w:rsidR="007D21C5" w:rsidRPr="00165A6E" w:rsidRDefault="0032234A" w:rsidP="007D21C5">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7D21C5" w:rsidRPr="00165A6E">
        <w:t xml:space="preserve"> with the following exceptions for Release 15 5G NR UE.</w:t>
      </w:r>
    </w:p>
    <w:p w14:paraId="2C390ADF" w14:textId="77777777" w:rsidR="007D21C5" w:rsidRPr="00165A6E" w:rsidRDefault="007D21C5" w:rsidP="007D21C5">
      <w:pPr>
        <w:pStyle w:val="TH"/>
      </w:pPr>
      <w:bookmarkStart w:id="816" w:name="_CRTable6_5A_3_3_1_4_31"/>
      <w:r w:rsidRPr="00165A6E">
        <w:t xml:space="preserve">Table </w:t>
      </w:r>
      <w:bookmarkEnd w:id="816"/>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56A0C1B3" w:rsidR="007D21C5" w:rsidRPr="00165A6E" w:rsidRDefault="007D21C5" w:rsidP="007D21C5">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7" w:name="_CRTable6_5A_3_3_1_4_32"/>
      <w:r w:rsidRPr="00165A6E">
        <w:t xml:space="preserve">Table </w:t>
      </w:r>
      <w:bookmarkEnd w:id="817"/>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69590A50"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40D5D0D9" w:rsidR="00D16C06" w:rsidRPr="00165A6E" w:rsidRDefault="00D16C06" w:rsidP="00D16C06">
      <w:pPr>
        <w:pStyle w:val="H6"/>
      </w:pPr>
      <w:bookmarkStart w:id="818" w:name="_CR6_5A_3_3_1_4_3_1"/>
      <w:r w:rsidRPr="00165A6E">
        <w:t>6.5A.3.3.1.4.3.1</w:t>
      </w:r>
      <w:r w:rsidRPr="00165A6E">
        <w:tab/>
        <w:t xml:space="preserve">Message contents exceptions (network signalling value </w:t>
      </w:r>
      <w:r w:rsidR="00D2021D">
        <w:t>"</w:t>
      </w:r>
      <w:r w:rsidRPr="00165A6E">
        <w:t xml:space="preserve"> CA_NS_202</w:t>
      </w:r>
      <w:r w:rsidR="00D2021D">
        <w:t>"</w:t>
      </w:r>
      <w:r w:rsidRPr="00165A6E">
        <w:t xml:space="preserve"> on PCC and SCC)</w:t>
      </w:r>
    </w:p>
    <w:p w14:paraId="38692468" w14:textId="09F537FC" w:rsidR="00D16C06" w:rsidRPr="00165A6E" w:rsidRDefault="00D16C06" w:rsidP="00D16C06">
      <w:pPr>
        <w:pStyle w:val="TH"/>
      </w:pPr>
      <w:bookmarkStart w:id="819" w:name="_CRTable6_5A_3_3_1_4_3_11"/>
      <w:bookmarkEnd w:id="818"/>
      <w:r w:rsidRPr="00165A6E">
        <w:t xml:space="preserve">Table </w:t>
      </w:r>
      <w:bookmarkEnd w:id="819"/>
      <w:r w:rsidRPr="00165A6E">
        <w:t xml:space="preserve">6.5A.3.3.1.4.3.1-1: </w:t>
      </w:r>
      <w:r w:rsidRPr="00165A6E">
        <w:rPr>
          <w:i/>
        </w:rPr>
        <w:t>AdditionalSpectrumEmission</w:t>
      </w:r>
      <w:r w:rsidRPr="00165A6E">
        <w:t xml:space="preserve">: Additional spurious emissions test requirement for </w:t>
      </w:r>
      <w:r w:rsidR="00D2021D">
        <w:t>"</w:t>
      </w:r>
      <w:r w:rsidRPr="00165A6E">
        <w:t>CA_NS_202</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314296AC"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30EC9A70" w:rsidR="00D16C06" w:rsidRPr="00165A6E" w:rsidRDefault="00D16C06" w:rsidP="00D16C06">
      <w:pPr>
        <w:pStyle w:val="H6"/>
      </w:pPr>
      <w:bookmarkStart w:id="820" w:name="_CR6_5A_3_3_1_4_3_2"/>
      <w:r w:rsidRPr="00165A6E">
        <w:t>6.5A.3.3.1.4.3.2</w:t>
      </w:r>
      <w:r w:rsidRPr="00165A6E">
        <w:tab/>
        <w:t xml:space="preserve">Message contents exceptions (network signalling value </w:t>
      </w:r>
      <w:r w:rsidR="00D2021D">
        <w:t>"</w:t>
      </w:r>
      <w:r w:rsidRPr="00165A6E">
        <w:t xml:space="preserve"> CA_NS_203</w:t>
      </w:r>
      <w:r w:rsidR="00D2021D">
        <w:t>"</w:t>
      </w:r>
      <w:r w:rsidRPr="00165A6E">
        <w:t xml:space="preserve"> on PCC and SCC)</w:t>
      </w:r>
    </w:p>
    <w:p w14:paraId="28A82D07" w14:textId="255FC1A6" w:rsidR="00D16C06" w:rsidRPr="00165A6E" w:rsidRDefault="00D16C06" w:rsidP="00D16C06">
      <w:pPr>
        <w:pStyle w:val="TH"/>
      </w:pPr>
      <w:bookmarkStart w:id="821" w:name="_CRTable6_5A_3_3_1_4_3_21"/>
      <w:bookmarkEnd w:id="820"/>
      <w:r w:rsidRPr="00165A6E">
        <w:t xml:space="preserve">Table </w:t>
      </w:r>
      <w:bookmarkEnd w:id="821"/>
      <w:r w:rsidRPr="00165A6E">
        <w:t xml:space="preserve">6.5A.3.3.1.4.3.2-1: </w:t>
      </w:r>
      <w:r w:rsidRPr="00165A6E">
        <w:rPr>
          <w:i/>
        </w:rPr>
        <w:t>AdditionalSpectrumEmission</w:t>
      </w:r>
      <w:r w:rsidRPr="00165A6E">
        <w:t xml:space="preserve">: Additional spurious emissions test requirement for </w:t>
      </w:r>
      <w:r w:rsidR="00D2021D">
        <w:t>"</w:t>
      </w:r>
      <w:r w:rsidRPr="00165A6E">
        <w:t>CA_NS_203</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1D4F94ED"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22" w:name="_CR6_5A_3_3_1_5"/>
      <w:r w:rsidRPr="00165A6E">
        <w:t>6.5A.3.3.1.5</w:t>
      </w:r>
      <w:r w:rsidRPr="00165A6E">
        <w:rPr>
          <w:snapToGrid w:val="0"/>
        </w:rPr>
        <w:tab/>
      </w:r>
      <w:r w:rsidRPr="00165A6E">
        <w:t>Test requirement</w:t>
      </w:r>
    </w:p>
    <w:bookmarkEnd w:id="82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0B823C98" w14:textId="77777777" w:rsidR="00040F1C" w:rsidRPr="00165A6E" w:rsidRDefault="00040F1C" w:rsidP="00040F1C">
      <w:r w:rsidRPr="00165A6E">
        <w:t>The maximum TRP power of spurious emission for UE co-existence, measured using RMS detector, shall not exceed the described value in</w:t>
      </w:r>
      <w:r w:rsidRPr="00B16DDC">
        <w:t xml:space="preserve"> </w:t>
      </w:r>
      <w:r w:rsidRPr="00063836">
        <w:t>the applicable table from</w:t>
      </w:r>
      <w:r w:rsidRPr="00165A6E">
        <w:t xml:space="preserve"> Table 6.5A.3.3.1.5-2</w:t>
      </w:r>
      <w:r>
        <w:t xml:space="preserve"> to </w:t>
      </w:r>
      <w:r w:rsidRPr="00165A6E">
        <w:t>Table 6.5A.3.3.1.5-</w:t>
      </w:r>
      <w:r>
        <w:t>3</w:t>
      </w:r>
      <w:r w:rsidRPr="00165A6E">
        <w:t>.</w:t>
      </w:r>
    </w:p>
    <w:p w14:paraId="1E5B3A69" w14:textId="77777777" w:rsidR="00040F1C" w:rsidRPr="00165A6E" w:rsidRDefault="00040F1C" w:rsidP="00040F1C">
      <w:r w:rsidRPr="00165A6E">
        <w:t>The additional spurious emission for CA limits in Table 6.5A.3.3.1.5-2</w:t>
      </w:r>
      <w:r w:rsidRPr="000B1225">
        <w:t xml:space="preserve"> </w:t>
      </w:r>
      <w:r>
        <w:t xml:space="preserve">to </w:t>
      </w:r>
      <w:r w:rsidRPr="00165A6E">
        <w:t>Table 6.5A.3.3.1.5-</w:t>
      </w:r>
      <w:r>
        <w:t>3</w:t>
      </w:r>
      <w:r w:rsidRPr="00165A6E">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23" w:name="_CRTable6_5A_3_3_1_51"/>
      <w:r w:rsidRPr="00165A6E">
        <w:t xml:space="preserve">Table </w:t>
      </w:r>
      <w:bookmarkEnd w:id="82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24" w:name="_CRTable6_5A_3_3_1_52"/>
      <w:bookmarkStart w:id="825" w:name="_Toc21026666"/>
      <w:bookmarkStart w:id="826" w:name="_Toc27743949"/>
      <w:bookmarkStart w:id="827" w:name="_Toc36197122"/>
      <w:bookmarkStart w:id="828" w:name="_Toc36197814"/>
      <w:r w:rsidRPr="00165A6E">
        <w:rPr>
          <w:rFonts w:cs="v5.0.0"/>
        </w:rPr>
        <w:t xml:space="preserve">Table </w:t>
      </w:r>
      <w:bookmarkEnd w:id="82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9" w:name="_CRTable6_5A_3_3_1_53"/>
      <w:r w:rsidRPr="00165A6E">
        <w:rPr>
          <w:rFonts w:eastAsia="Malgun Gothic"/>
        </w:rPr>
        <w:t xml:space="preserve">Table </w:t>
      </w:r>
      <w:bookmarkEnd w:id="8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25"/>
      <w:bookmarkEnd w:id="826"/>
      <w:bookmarkEnd w:id="827"/>
      <w:bookmarkEnd w:id="828"/>
    </w:p>
    <w:p w14:paraId="13C6D557" w14:textId="52EC94B5" w:rsidR="00040F1C" w:rsidRPr="00165A6E" w:rsidRDefault="00D2021D" w:rsidP="00040F1C">
      <w:pPr>
        <w:pStyle w:val="EditorsNote"/>
      </w:pPr>
      <w:r>
        <w:t>Editor's note:</w:t>
      </w:r>
      <w:r>
        <w:tab/>
      </w:r>
      <w:r w:rsidR="00040F1C" w:rsidRPr="00165A6E">
        <w:t>The following aspects are either missing or not yet determined:</w:t>
      </w:r>
    </w:p>
    <w:p w14:paraId="4DF3292C"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bookmarkStart w:id="830" w:name="_CR6_5A_3_3_2_1"/>
      <w:r w:rsidRPr="00165A6E">
        <w:t>6.5A.3.3.2.1</w:t>
      </w:r>
      <w:r w:rsidRPr="00165A6E">
        <w:tab/>
        <w:t>Test purpose</w:t>
      </w:r>
    </w:p>
    <w:bookmarkEnd w:id="83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31" w:name="_CR6_5A_3_3_2_2"/>
      <w:r w:rsidRPr="00165A6E">
        <w:t>6.5A.3.3.2.2</w:t>
      </w:r>
      <w:r w:rsidRPr="00165A6E">
        <w:tab/>
        <w:t>Test applicability</w:t>
      </w:r>
    </w:p>
    <w:bookmarkEnd w:id="831"/>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32" w:name="_CR6_5A_3_3_2_3"/>
      <w:r w:rsidRPr="00165A6E">
        <w:t>6.5A.3.3.2.3</w:t>
      </w:r>
      <w:r w:rsidRPr="00165A6E">
        <w:tab/>
        <w:t>Minimum conformance requirements</w:t>
      </w:r>
    </w:p>
    <w:bookmarkEnd w:id="832"/>
    <w:p w14:paraId="3EB74E23" w14:textId="11DD2AE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193D6F28" w14:textId="77777777" w:rsidR="0032234A" w:rsidRPr="00165A6E" w:rsidRDefault="0032234A">
      <w:pPr>
        <w:pStyle w:val="H6"/>
      </w:pPr>
      <w:bookmarkStart w:id="833" w:name="_CR6_5A_3_3_2_4"/>
      <w:r w:rsidRPr="00165A6E">
        <w:t>6.5A.3.3.2.4</w:t>
      </w:r>
      <w:r w:rsidRPr="00165A6E">
        <w:tab/>
        <w:t>Test description</w:t>
      </w:r>
    </w:p>
    <w:bookmarkEnd w:id="833"/>
    <w:p w14:paraId="64DE0E39" w14:textId="47F62E42"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5D47F7E" w14:textId="77777777" w:rsidR="0032234A" w:rsidRPr="00165A6E" w:rsidRDefault="0032234A">
      <w:pPr>
        <w:pStyle w:val="H6"/>
      </w:pPr>
      <w:bookmarkStart w:id="834" w:name="_CR6_5A_3_3_2_5"/>
      <w:r w:rsidRPr="00165A6E">
        <w:t>6.5A.3.3.2.5</w:t>
      </w:r>
      <w:r w:rsidRPr="00165A6E">
        <w:rPr>
          <w:snapToGrid w:val="0"/>
        </w:rPr>
        <w:tab/>
      </w:r>
      <w:r w:rsidRPr="00165A6E">
        <w:t>Test requirement</w:t>
      </w:r>
    </w:p>
    <w:bookmarkEnd w:id="834"/>
    <w:p w14:paraId="342BD5FF" w14:textId="6848795E"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10BD6D95" w14:textId="6207E5A7" w:rsidR="0032234A" w:rsidRPr="00165A6E" w:rsidRDefault="0032234A">
      <w:pPr>
        <w:pStyle w:val="Heading5"/>
      </w:pPr>
      <w:bookmarkStart w:id="835" w:name="_Toc21026667"/>
      <w:bookmarkStart w:id="836" w:name="_Toc27743950"/>
      <w:bookmarkStart w:id="837" w:name="_Toc36197123"/>
      <w:bookmarkStart w:id="838" w:name="_Toc36197815"/>
      <w:r w:rsidRPr="00165A6E">
        <w:t>6.5A.3.3.3</w:t>
      </w:r>
      <w:r w:rsidRPr="00165A6E">
        <w:tab/>
        <w:t>Additional spurious emission</w:t>
      </w:r>
      <w:r w:rsidR="00FD6F7A" w:rsidRPr="00165A6E">
        <w:t>s</w:t>
      </w:r>
      <w:r w:rsidRPr="00165A6E">
        <w:t xml:space="preserve"> for CA (4UL CA)</w:t>
      </w:r>
      <w:bookmarkEnd w:id="835"/>
      <w:bookmarkEnd w:id="836"/>
      <w:bookmarkEnd w:id="837"/>
      <w:bookmarkEnd w:id="838"/>
    </w:p>
    <w:p w14:paraId="69B31740" w14:textId="37BB656C" w:rsidR="00040F1C" w:rsidRPr="00165A6E" w:rsidRDefault="00D2021D" w:rsidP="00040F1C">
      <w:pPr>
        <w:pStyle w:val="EditorsNote"/>
      </w:pPr>
      <w:r>
        <w:t>Editor's note:</w:t>
      </w:r>
      <w:r>
        <w:tab/>
      </w:r>
      <w:r w:rsidR="00040F1C" w:rsidRPr="00165A6E">
        <w:t>The following aspects are either missing or not yet determined:</w:t>
      </w:r>
    </w:p>
    <w:p w14:paraId="168FF394"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8A7419">
      <w:pPr>
        <w:pStyle w:val="EditorsNote"/>
      </w:pPr>
      <w:r w:rsidRPr="00165A6E">
        <w:t>-</w:t>
      </w:r>
      <w:r w:rsidRPr="00165A6E">
        <w:tab/>
        <w:t>Test procedure only includes the testing of smartphone and is FFS for laptop.</w:t>
      </w:r>
    </w:p>
    <w:p w14:paraId="5AC60764" w14:textId="42528A03"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bookmarkStart w:id="839" w:name="_CR6_5A_3_3_3_1"/>
      <w:r w:rsidRPr="00165A6E">
        <w:t>6.5A.3.3.3.1</w:t>
      </w:r>
      <w:r w:rsidRPr="00165A6E">
        <w:tab/>
        <w:t>Test purpose</w:t>
      </w:r>
    </w:p>
    <w:bookmarkEnd w:id="83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40" w:name="_CR6_5A_3_3_3_2"/>
      <w:r w:rsidRPr="00165A6E">
        <w:t>6.5A.3.3.3.2</w:t>
      </w:r>
      <w:r w:rsidRPr="00165A6E">
        <w:tab/>
        <w:t>Test applicability</w:t>
      </w:r>
    </w:p>
    <w:bookmarkEnd w:id="840"/>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41" w:name="_CR6_5A_3_3_3_3"/>
      <w:r w:rsidRPr="00165A6E">
        <w:t>6.5A.3.3.3.3</w:t>
      </w:r>
      <w:r w:rsidRPr="00165A6E">
        <w:tab/>
        <w:t>Minimum conformance requirements</w:t>
      </w:r>
    </w:p>
    <w:bookmarkEnd w:id="841"/>
    <w:p w14:paraId="66B13520" w14:textId="338EB01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750026A" w14:textId="77777777" w:rsidR="0032234A" w:rsidRPr="00165A6E" w:rsidRDefault="0032234A">
      <w:pPr>
        <w:pStyle w:val="H6"/>
      </w:pPr>
      <w:bookmarkStart w:id="842" w:name="_CR6_5A_3_3_3_4"/>
      <w:r w:rsidRPr="00165A6E">
        <w:t>6.5A.3.3.3.4</w:t>
      </w:r>
      <w:r w:rsidRPr="00165A6E">
        <w:tab/>
        <w:t>Test description</w:t>
      </w:r>
    </w:p>
    <w:bookmarkEnd w:id="842"/>
    <w:p w14:paraId="137964AB" w14:textId="69B760D8"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317A487" w14:textId="77777777" w:rsidR="0032234A" w:rsidRPr="00165A6E" w:rsidRDefault="0032234A">
      <w:pPr>
        <w:pStyle w:val="H6"/>
      </w:pPr>
      <w:bookmarkStart w:id="843" w:name="_CR6_5A_3_3_3_5"/>
      <w:r w:rsidRPr="00165A6E">
        <w:t>6.5A.3.3.3.5</w:t>
      </w:r>
      <w:r w:rsidRPr="00165A6E">
        <w:rPr>
          <w:snapToGrid w:val="0"/>
        </w:rPr>
        <w:tab/>
      </w:r>
      <w:r w:rsidRPr="00165A6E">
        <w:t>Test requirement</w:t>
      </w:r>
    </w:p>
    <w:bookmarkEnd w:id="843"/>
    <w:p w14:paraId="2D0F8F8F" w14:textId="78C4E66C"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903237C" w14:textId="640229EF" w:rsidR="0032234A" w:rsidRPr="00165A6E" w:rsidRDefault="0032234A">
      <w:pPr>
        <w:pStyle w:val="Heading5"/>
      </w:pPr>
      <w:bookmarkStart w:id="844" w:name="_Toc21026668"/>
      <w:bookmarkStart w:id="845" w:name="_Toc27743951"/>
      <w:bookmarkStart w:id="846" w:name="_Toc36197124"/>
      <w:bookmarkStart w:id="847" w:name="_Toc36197816"/>
      <w:r w:rsidRPr="00165A6E">
        <w:t>6.5A.3.3.4</w:t>
      </w:r>
      <w:r w:rsidRPr="00165A6E">
        <w:tab/>
        <w:t>Additional spurious emission</w:t>
      </w:r>
      <w:r w:rsidR="00FD6F7A" w:rsidRPr="00165A6E">
        <w:t>s</w:t>
      </w:r>
      <w:r w:rsidRPr="00165A6E">
        <w:t xml:space="preserve"> for CA (5UL CA)</w:t>
      </w:r>
      <w:bookmarkEnd w:id="844"/>
      <w:bookmarkEnd w:id="845"/>
      <w:bookmarkEnd w:id="846"/>
      <w:bookmarkEnd w:id="847"/>
    </w:p>
    <w:p w14:paraId="1D8D0A48" w14:textId="35B3D055"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46D02421"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8A7419">
      <w:pPr>
        <w:pStyle w:val="EditorsNote"/>
      </w:pPr>
      <w:r w:rsidRPr="00165A6E">
        <w:t>-</w:t>
      </w:r>
      <w:r w:rsidRPr="00165A6E">
        <w:tab/>
        <w:t>Measurement Uncertainties and Test Tolerances are FFS for power class 1, 2, and 4.</w:t>
      </w:r>
    </w:p>
    <w:p w14:paraId="091FE7CE" w14:textId="37F5AC97"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2F6CE83" w14:textId="1766CCC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8753147" w14:textId="77777777" w:rsidR="0032234A" w:rsidRPr="00165A6E" w:rsidRDefault="0032234A">
      <w:pPr>
        <w:pStyle w:val="H6"/>
      </w:pPr>
      <w:bookmarkStart w:id="848" w:name="_CR6_5A_3_3_4_1"/>
      <w:r w:rsidRPr="00165A6E">
        <w:t>6.5A.3.3.4.1</w:t>
      </w:r>
      <w:r w:rsidRPr="00165A6E">
        <w:tab/>
        <w:t>Test purpose</w:t>
      </w:r>
    </w:p>
    <w:bookmarkEnd w:id="84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9" w:name="_CR6_5A_3_3_4_2"/>
      <w:r w:rsidRPr="00165A6E">
        <w:t>6.5A.3.3.4.2</w:t>
      </w:r>
      <w:r w:rsidRPr="00165A6E">
        <w:tab/>
        <w:t>Test applicability</w:t>
      </w:r>
    </w:p>
    <w:bookmarkEnd w:id="84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50" w:name="_CR6_5A_3_3_4_3"/>
      <w:r w:rsidRPr="00165A6E">
        <w:t>6.5A.3.3.4.3</w:t>
      </w:r>
      <w:r w:rsidRPr="00165A6E">
        <w:tab/>
        <w:t>Minimum conformance requirements</w:t>
      </w:r>
    </w:p>
    <w:bookmarkEnd w:id="850"/>
    <w:p w14:paraId="69A475EF" w14:textId="146E4590"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654D42E4" w14:textId="77777777" w:rsidR="0032234A" w:rsidRPr="00165A6E" w:rsidRDefault="0032234A">
      <w:pPr>
        <w:pStyle w:val="H6"/>
      </w:pPr>
      <w:bookmarkStart w:id="851" w:name="_CR6_5A_3_3_4_4"/>
      <w:r w:rsidRPr="00165A6E">
        <w:t>6.5A.3.3.4.4</w:t>
      </w:r>
      <w:r w:rsidRPr="00165A6E">
        <w:tab/>
        <w:t>Test description</w:t>
      </w:r>
    </w:p>
    <w:bookmarkEnd w:id="851"/>
    <w:p w14:paraId="600C0256" w14:textId="6F9FF8D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47C29175" w14:textId="77777777" w:rsidR="0032234A" w:rsidRPr="00165A6E" w:rsidRDefault="0032234A">
      <w:pPr>
        <w:pStyle w:val="H6"/>
      </w:pPr>
      <w:bookmarkStart w:id="852" w:name="_CR6_5A_3_3_4_5"/>
      <w:r w:rsidRPr="00165A6E">
        <w:t>6.5A.3.3.4.5</w:t>
      </w:r>
      <w:r w:rsidRPr="00165A6E">
        <w:rPr>
          <w:snapToGrid w:val="0"/>
        </w:rPr>
        <w:tab/>
      </w:r>
      <w:r w:rsidRPr="00165A6E">
        <w:t>Test requirement</w:t>
      </w:r>
    </w:p>
    <w:bookmarkEnd w:id="852"/>
    <w:p w14:paraId="0E5304C8" w14:textId="6E12B464"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21EB26E1" w14:textId="420F8FBD" w:rsidR="0032234A" w:rsidRPr="00165A6E" w:rsidRDefault="0032234A">
      <w:pPr>
        <w:pStyle w:val="Heading5"/>
      </w:pPr>
      <w:bookmarkStart w:id="853" w:name="_Toc21026669"/>
      <w:bookmarkStart w:id="854" w:name="_Toc27743952"/>
      <w:bookmarkStart w:id="855" w:name="_Toc36197125"/>
      <w:bookmarkStart w:id="856" w:name="_Toc36197817"/>
      <w:r w:rsidRPr="00165A6E">
        <w:t>6.5A.3.3.5</w:t>
      </w:r>
      <w:r w:rsidRPr="00165A6E">
        <w:tab/>
        <w:t>Additional spurious emission</w:t>
      </w:r>
      <w:r w:rsidR="00FD6F7A" w:rsidRPr="00165A6E">
        <w:t>s</w:t>
      </w:r>
      <w:r w:rsidRPr="00165A6E">
        <w:t xml:space="preserve"> for CA (6UL CA)</w:t>
      </w:r>
      <w:bookmarkEnd w:id="853"/>
      <w:bookmarkEnd w:id="854"/>
      <w:bookmarkEnd w:id="855"/>
      <w:bookmarkEnd w:id="856"/>
    </w:p>
    <w:p w14:paraId="5AC76EAE" w14:textId="57EC8FB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2FEDFCA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8A7419">
      <w:pPr>
        <w:pStyle w:val="EditorsNote"/>
      </w:pPr>
      <w:r w:rsidRPr="00165A6E">
        <w:t>-</w:t>
      </w:r>
      <w:r w:rsidRPr="00165A6E">
        <w:tab/>
        <w:t>Measurement Uncertainties and Test Tolerances are FFS for power class 1, 2, and 4.</w:t>
      </w:r>
    </w:p>
    <w:p w14:paraId="5E4D6FC8" w14:textId="5F5D1874"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200E1B1" w14:textId="682286D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53F3E62" w14:textId="77777777" w:rsidR="0032234A" w:rsidRPr="00165A6E" w:rsidRDefault="0032234A">
      <w:pPr>
        <w:pStyle w:val="H6"/>
      </w:pPr>
      <w:bookmarkStart w:id="857" w:name="_CR6_5A_3_3_5_1"/>
      <w:r w:rsidRPr="00165A6E">
        <w:t>6.5A.3.3.5.1</w:t>
      </w:r>
      <w:r w:rsidRPr="00165A6E">
        <w:tab/>
        <w:t>Test purpose</w:t>
      </w:r>
    </w:p>
    <w:bookmarkEnd w:id="85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58" w:name="_CR6_5A_3_3_5_2"/>
      <w:r w:rsidRPr="00165A6E">
        <w:t>6.5A.3.3.5.2</w:t>
      </w:r>
      <w:r w:rsidRPr="00165A6E">
        <w:tab/>
        <w:t>Test applicability</w:t>
      </w:r>
    </w:p>
    <w:bookmarkEnd w:id="85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9" w:name="_CR6_5A_3_3_5_3"/>
      <w:r w:rsidRPr="00165A6E">
        <w:t>6.5A.3.3.5.3</w:t>
      </w:r>
      <w:r w:rsidRPr="00165A6E">
        <w:tab/>
        <w:t>Minimum conformance requirements</w:t>
      </w:r>
    </w:p>
    <w:bookmarkEnd w:id="859"/>
    <w:p w14:paraId="716A0D1E" w14:textId="5123F897"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C862393" w14:textId="77777777" w:rsidR="0032234A" w:rsidRPr="00165A6E" w:rsidRDefault="0032234A">
      <w:pPr>
        <w:pStyle w:val="H6"/>
      </w:pPr>
      <w:bookmarkStart w:id="860" w:name="_CR6_5A_3_3_5_4"/>
      <w:r w:rsidRPr="00165A6E">
        <w:t>6.5A.3.3.5.4</w:t>
      </w:r>
      <w:r w:rsidRPr="00165A6E">
        <w:tab/>
        <w:t>Test description</w:t>
      </w:r>
    </w:p>
    <w:bookmarkEnd w:id="860"/>
    <w:p w14:paraId="110F72A1" w14:textId="00724370"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18AD551F" w14:textId="77777777" w:rsidR="0032234A" w:rsidRPr="00165A6E" w:rsidRDefault="0032234A">
      <w:pPr>
        <w:pStyle w:val="H6"/>
      </w:pPr>
      <w:bookmarkStart w:id="861" w:name="_CR6_5A_3_3_5_5"/>
      <w:r w:rsidRPr="00165A6E">
        <w:t>6.5A.3.3.5.5</w:t>
      </w:r>
      <w:r w:rsidRPr="00165A6E">
        <w:rPr>
          <w:snapToGrid w:val="0"/>
        </w:rPr>
        <w:tab/>
      </w:r>
      <w:r w:rsidRPr="00165A6E">
        <w:t>Test requirement</w:t>
      </w:r>
    </w:p>
    <w:bookmarkEnd w:id="861"/>
    <w:p w14:paraId="4CA73671" w14:textId="3908627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5E05F06" w14:textId="6A0A1E4C" w:rsidR="0032234A" w:rsidRPr="00165A6E" w:rsidRDefault="0032234A">
      <w:pPr>
        <w:pStyle w:val="Heading5"/>
      </w:pPr>
      <w:bookmarkStart w:id="862" w:name="_Toc21026670"/>
      <w:bookmarkStart w:id="863" w:name="_Toc27743953"/>
      <w:bookmarkStart w:id="864" w:name="_Toc36197126"/>
      <w:bookmarkStart w:id="865" w:name="_Toc36197818"/>
      <w:r w:rsidRPr="00165A6E">
        <w:t>6.5A.3.3.6</w:t>
      </w:r>
      <w:r w:rsidRPr="00165A6E">
        <w:tab/>
        <w:t>Additional spurious emission</w:t>
      </w:r>
      <w:r w:rsidR="00FD6F7A" w:rsidRPr="00165A6E">
        <w:t>s</w:t>
      </w:r>
      <w:r w:rsidRPr="00165A6E">
        <w:t xml:space="preserve"> for CA (7UL CA)</w:t>
      </w:r>
      <w:bookmarkEnd w:id="862"/>
      <w:bookmarkEnd w:id="863"/>
      <w:bookmarkEnd w:id="864"/>
      <w:bookmarkEnd w:id="865"/>
    </w:p>
    <w:p w14:paraId="1F689C25" w14:textId="7C32EF5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0B3AE9A6"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8A7419">
      <w:pPr>
        <w:pStyle w:val="EditorsNote"/>
      </w:pPr>
      <w:r w:rsidRPr="00165A6E">
        <w:t>-</w:t>
      </w:r>
      <w:r w:rsidRPr="00165A6E">
        <w:tab/>
        <w:t>Measurement Uncertainties and Test Tolerances are FFS for power class 1, 2, and 4.</w:t>
      </w:r>
    </w:p>
    <w:p w14:paraId="09689E44" w14:textId="79268328"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02E763F" w14:textId="736A41C3"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4BAA3814" w14:textId="77777777" w:rsidR="0032234A" w:rsidRPr="00165A6E" w:rsidRDefault="0032234A">
      <w:pPr>
        <w:pStyle w:val="H6"/>
      </w:pPr>
      <w:bookmarkStart w:id="866" w:name="_CR6_5A_3_3_6_1"/>
      <w:r w:rsidRPr="00165A6E">
        <w:t>6.5A.3.3.6.1</w:t>
      </w:r>
      <w:r w:rsidRPr="00165A6E">
        <w:tab/>
        <w:t>Test purpose</w:t>
      </w:r>
    </w:p>
    <w:bookmarkEnd w:id="86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67" w:name="_CR6_5A_3_3_6_2"/>
      <w:r w:rsidRPr="00165A6E">
        <w:t>6.5A.3.3.6.2</w:t>
      </w:r>
      <w:r w:rsidRPr="00165A6E">
        <w:tab/>
        <w:t>Test applicability</w:t>
      </w:r>
    </w:p>
    <w:bookmarkEnd w:id="86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68" w:name="_CR6_5A_3_3_6_3"/>
      <w:r w:rsidRPr="00165A6E">
        <w:t>6.5A.3.3.6.3</w:t>
      </w:r>
      <w:r w:rsidRPr="00165A6E">
        <w:tab/>
        <w:t>Minimum conformance requirements</w:t>
      </w:r>
    </w:p>
    <w:bookmarkEnd w:id="868"/>
    <w:p w14:paraId="7B47845D" w14:textId="1C735D06"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1ADED22" w14:textId="77777777" w:rsidR="0032234A" w:rsidRPr="00165A6E" w:rsidRDefault="0032234A">
      <w:pPr>
        <w:pStyle w:val="H6"/>
      </w:pPr>
      <w:bookmarkStart w:id="869" w:name="_CR6_5A_3_3_6_4"/>
      <w:r w:rsidRPr="00165A6E">
        <w:t>6.5A.3.3.6.4</w:t>
      </w:r>
      <w:r w:rsidRPr="00165A6E">
        <w:tab/>
        <w:t>Test description</w:t>
      </w:r>
    </w:p>
    <w:bookmarkEnd w:id="869"/>
    <w:p w14:paraId="086EE2E2" w14:textId="3114443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2102AE0E" w14:textId="77777777" w:rsidR="0032234A" w:rsidRPr="00165A6E" w:rsidRDefault="0032234A">
      <w:pPr>
        <w:pStyle w:val="H6"/>
      </w:pPr>
      <w:bookmarkStart w:id="870" w:name="_CR6_5A_3_3_6_5"/>
      <w:r w:rsidRPr="00165A6E">
        <w:t>6.5A.3.3.6.5</w:t>
      </w:r>
      <w:r w:rsidRPr="00165A6E">
        <w:rPr>
          <w:snapToGrid w:val="0"/>
        </w:rPr>
        <w:tab/>
      </w:r>
      <w:r w:rsidRPr="00165A6E">
        <w:t>Test requirement</w:t>
      </w:r>
    </w:p>
    <w:bookmarkEnd w:id="870"/>
    <w:p w14:paraId="7EDC1129" w14:textId="663EE13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B8B4ACA" w14:textId="2139453E" w:rsidR="0032234A" w:rsidRPr="00165A6E" w:rsidRDefault="0032234A">
      <w:pPr>
        <w:pStyle w:val="Heading5"/>
      </w:pPr>
      <w:bookmarkStart w:id="871" w:name="_Toc21026671"/>
      <w:bookmarkStart w:id="872" w:name="_Toc27743954"/>
      <w:bookmarkStart w:id="873" w:name="_Toc36197127"/>
      <w:bookmarkStart w:id="874" w:name="_Toc36197819"/>
      <w:r w:rsidRPr="00165A6E">
        <w:t>6.5A.3.3.7</w:t>
      </w:r>
      <w:r w:rsidRPr="00165A6E">
        <w:tab/>
        <w:t>Additional spurious emission</w:t>
      </w:r>
      <w:r w:rsidR="00FD6F7A" w:rsidRPr="00165A6E">
        <w:t>s</w:t>
      </w:r>
      <w:r w:rsidRPr="00165A6E">
        <w:t xml:space="preserve"> for CA (8UL CA)</w:t>
      </w:r>
      <w:bookmarkEnd w:id="871"/>
      <w:bookmarkEnd w:id="872"/>
      <w:bookmarkEnd w:id="873"/>
      <w:bookmarkEnd w:id="874"/>
    </w:p>
    <w:p w14:paraId="14E2FF29" w14:textId="6513DC91"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6363817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8A7419">
      <w:pPr>
        <w:pStyle w:val="EditorsNote"/>
      </w:pPr>
      <w:r w:rsidRPr="00165A6E">
        <w:t>-</w:t>
      </w:r>
      <w:r w:rsidRPr="00165A6E">
        <w:tab/>
        <w:t>Measurement Uncertainties and Test Tolerances are FFS for power class 1, 2, and 4.</w:t>
      </w:r>
    </w:p>
    <w:p w14:paraId="04123F44" w14:textId="0D04E711"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C2E0E9C" w14:textId="13D43B76"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9C11767" w14:textId="77777777" w:rsidR="0032234A" w:rsidRPr="00165A6E" w:rsidRDefault="0032234A">
      <w:pPr>
        <w:pStyle w:val="H6"/>
      </w:pPr>
      <w:bookmarkStart w:id="875" w:name="_CR6_5A_3_3_7_1"/>
      <w:r w:rsidRPr="00165A6E">
        <w:t>6.5A.3.3.7.1</w:t>
      </w:r>
      <w:r w:rsidRPr="00165A6E">
        <w:tab/>
        <w:t>Test purpose</w:t>
      </w:r>
    </w:p>
    <w:bookmarkEnd w:id="87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76" w:name="_CR6_5A_3_3_7_2"/>
      <w:r w:rsidRPr="00165A6E">
        <w:t>6.5A.3.3.7.2</w:t>
      </w:r>
      <w:r w:rsidRPr="00165A6E">
        <w:tab/>
        <w:t>Test applicability</w:t>
      </w:r>
    </w:p>
    <w:bookmarkEnd w:id="87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77" w:name="_CR6_5A_3_3_7_3"/>
      <w:r w:rsidRPr="00165A6E">
        <w:t>6.5A.3.3.7.3</w:t>
      </w:r>
      <w:r w:rsidRPr="00165A6E">
        <w:tab/>
        <w:t>Minimum conformance requirements</w:t>
      </w:r>
    </w:p>
    <w:bookmarkEnd w:id="877"/>
    <w:p w14:paraId="25EB4F15" w14:textId="0061E0C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4F45A488" w14:textId="77777777" w:rsidR="0032234A" w:rsidRPr="00165A6E" w:rsidRDefault="0032234A">
      <w:pPr>
        <w:pStyle w:val="H6"/>
      </w:pPr>
      <w:bookmarkStart w:id="878" w:name="_CR6_5A_3_3_7_4"/>
      <w:r w:rsidRPr="00165A6E">
        <w:t>6.5A.3.3.7.4</w:t>
      </w:r>
      <w:r w:rsidRPr="00165A6E">
        <w:tab/>
        <w:t>Test description</w:t>
      </w:r>
    </w:p>
    <w:bookmarkEnd w:id="878"/>
    <w:p w14:paraId="3DC5CF52" w14:textId="7AC511E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68AF556D" w14:textId="77777777" w:rsidR="0032234A" w:rsidRPr="00165A6E" w:rsidRDefault="0032234A">
      <w:pPr>
        <w:pStyle w:val="H6"/>
      </w:pPr>
      <w:bookmarkStart w:id="879" w:name="_CR6_5A_3_3_7_5"/>
      <w:r w:rsidRPr="00165A6E">
        <w:t>6.5A.3.3.7.5</w:t>
      </w:r>
      <w:r w:rsidRPr="00165A6E">
        <w:rPr>
          <w:snapToGrid w:val="0"/>
        </w:rPr>
        <w:tab/>
      </w:r>
      <w:r w:rsidRPr="00165A6E">
        <w:t>Test requirement</w:t>
      </w:r>
    </w:p>
    <w:bookmarkEnd w:id="879"/>
    <w:p w14:paraId="296D323B" w14:textId="560C3B4B"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D2CD008" w14:textId="77777777" w:rsidR="0032234A" w:rsidRPr="00165A6E" w:rsidRDefault="0032234A" w:rsidP="007334CC">
      <w:pPr>
        <w:pStyle w:val="Heading2"/>
      </w:pPr>
      <w:bookmarkStart w:id="880" w:name="_Toc21026672"/>
      <w:bookmarkStart w:id="881" w:name="_Toc27743955"/>
      <w:bookmarkStart w:id="882" w:name="_Toc36197128"/>
      <w:bookmarkStart w:id="883" w:name="_Toc36197820"/>
      <w:r w:rsidRPr="00165A6E">
        <w:t>6.5</w:t>
      </w:r>
      <w:r w:rsidRPr="00165A6E">
        <w:rPr>
          <w:rFonts w:eastAsia="SimSun"/>
        </w:rPr>
        <w:t>D</w:t>
      </w:r>
      <w:r w:rsidRPr="00165A6E">
        <w:tab/>
        <w:t>Output RF spectrum emissions for UL MIMO</w:t>
      </w:r>
      <w:bookmarkEnd w:id="880"/>
      <w:bookmarkEnd w:id="881"/>
      <w:bookmarkEnd w:id="882"/>
      <w:bookmarkEnd w:id="883"/>
    </w:p>
    <w:p w14:paraId="1B35B181" w14:textId="77777777" w:rsidR="0032234A" w:rsidRPr="00165A6E" w:rsidRDefault="0032234A">
      <w:pPr>
        <w:pStyle w:val="Heading3"/>
      </w:pPr>
      <w:bookmarkStart w:id="884" w:name="_Toc21026673"/>
      <w:bookmarkStart w:id="885" w:name="_Toc27743956"/>
      <w:bookmarkStart w:id="886" w:name="_Toc36197129"/>
      <w:bookmarkStart w:id="887" w:name="_Toc36197821"/>
      <w:r w:rsidRPr="00165A6E">
        <w:t>6.5</w:t>
      </w:r>
      <w:r w:rsidRPr="00165A6E">
        <w:rPr>
          <w:rFonts w:eastAsia="SimSun"/>
        </w:rPr>
        <w:t>D</w:t>
      </w:r>
      <w:r w:rsidRPr="00165A6E">
        <w:t>.1</w:t>
      </w:r>
      <w:r w:rsidRPr="00165A6E">
        <w:tab/>
        <w:t>Occupied bandwidth for UL MIMO</w:t>
      </w:r>
      <w:bookmarkEnd w:id="884"/>
      <w:bookmarkEnd w:id="885"/>
      <w:bookmarkEnd w:id="886"/>
      <w:bookmarkEnd w:id="887"/>
    </w:p>
    <w:p w14:paraId="0B93F3B4" w14:textId="4491E3C5" w:rsidR="00AF512A" w:rsidRPr="005D67BA" w:rsidRDefault="00D2021D" w:rsidP="00AF512A">
      <w:pPr>
        <w:pStyle w:val="EditorsNote"/>
      </w:pPr>
      <w:r>
        <w:t>Editor's note:</w:t>
      </w:r>
      <w:r>
        <w:tab/>
      </w:r>
      <w:r w:rsidR="00AF512A" w:rsidRPr="005D67BA">
        <w:t>This clause is complete for Band n257, n258, n259, n260 and n261 for PC3. The following aspects are for future consideration:</w:t>
      </w:r>
    </w:p>
    <w:p w14:paraId="77AE4BA5" w14:textId="7B2D9653"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w:t>
      </w:r>
      <w:r w:rsidR="00441C6E" w:rsidRPr="00EC2746">
        <w:rPr>
          <w:rFonts w:eastAsia="Malgun Gothic"/>
          <w:lang w:eastAsia="ko-KR"/>
        </w:rPr>
        <w:t xml:space="preserve"> FR2c </w:t>
      </w:r>
      <w:r w:rsidRPr="005D67BA">
        <w:rPr>
          <w:rFonts w:eastAsia="Malgun Gothic"/>
          <w:lang w:eastAsia="ko-KR"/>
        </w:rPr>
        <w:t xml:space="preserve">400 MHz and other power classes. These channel bandwidths are skipped until the testability has been </w:t>
      </w:r>
      <w:r w:rsidR="00441C6E" w:rsidRPr="00EC2746">
        <w:rPr>
          <w:rFonts w:eastAsia="Malgun Gothic"/>
          <w:lang w:eastAsia="ko-KR"/>
        </w:rPr>
        <w:t>clarified.</w:t>
      </w:r>
    </w:p>
    <w:p w14:paraId="38FC782A" w14:textId="77777777" w:rsidR="00076AB8" w:rsidRPr="00165A6E" w:rsidRDefault="00076AB8" w:rsidP="00076AB8">
      <w:pPr>
        <w:pStyle w:val="H6"/>
      </w:pPr>
      <w:bookmarkStart w:id="888" w:name="_CR6_5D_1_1"/>
      <w:r w:rsidRPr="00165A6E">
        <w:t>6.5D.1.1</w:t>
      </w:r>
      <w:r w:rsidRPr="00165A6E">
        <w:tab/>
        <w:t>Test purpose</w:t>
      </w:r>
    </w:p>
    <w:bookmarkEnd w:id="88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9" w:name="_CR6_5D_1_2"/>
      <w:r w:rsidRPr="00165A6E">
        <w:t>6.5D.1.2</w:t>
      </w:r>
      <w:r w:rsidRPr="00165A6E">
        <w:tab/>
        <w:t>Test applicability</w:t>
      </w:r>
    </w:p>
    <w:bookmarkEnd w:id="88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90" w:name="_CR6_5D_1_3"/>
      <w:r w:rsidRPr="00165A6E">
        <w:t>6.5D.1.3</w:t>
      </w:r>
      <w:r w:rsidRPr="00165A6E">
        <w:tab/>
        <w:t>Minimum conformance requirements</w:t>
      </w:r>
    </w:p>
    <w:bookmarkEnd w:id="890"/>
    <w:p w14:paraId="7658453E" w14:textId="04579018" w:rsidR="00076AB8" w:rsidRPr="00165A6E" w:rsidRDefault="00076AB8" w:rsidP="00076AB8">
      <w:pPr>
        <w:rPr>
          <w:rFonts w:cs="v5.0.0"/>
        </w:rPr>
      </w:pPr>
      <w:r w:rsidRPr="00165A6E">
        <w:rPr>
          <w:rFonts w:cs="v5.0.0"/>
        </w:rPr>
        <w:t xml:space="preserve">For UE configured with UL MIMO, the minimum conformance requirements are defined in </w:t>
      </w:r>
      <w:r w:rsidR="00D2021D" w:rsidRPr="00165A6E">
        <w:rPr>
          <w:rFonts w:cs="v5.0.0"/>
        </w:rPr>
        <w:t>clause</w:t>
      </w:r>
      <w:r w:rsidR="00D2021D">
        <w:rPr>
          <w:rFonts w:cs="v5.0.0"/>
        </w:rPr>
        <w:t> </w:t>
      </w:r>
      <w:r w:rsidR="00D2021D" w:rsidRPr="00165A6E">
        <w:rPr>
          <w:rFonts w:cs="v5.0.0"/>
        </w:rPr>
        <w:t>6</w:t>
      </w:r>
      <w:r w:rsidRPr="00165A6E">
        <w:rPr>
          <w:rFonts w:cs="v5.0.0"/>
        </w:rPr>
        <w:t>.5.1.3. The requirements shall be met with the UL MIMO configurations specified in Table 6.5D.1.3-1.</w:t>
      </w:r>
    </w:p>
    <w:p w14:paraId="33655116" w14:textId="77777777" w:rsidR="00076AB8" w:rsidRPr="00165A6E" w:rsidRDefault="00076AB8" w:rsidP="00076AB8">
      <w:pPr>
        <w:pStyle w:val="TH"/>
      </w:pPr>
      <w:bookmarkStart w:id="891" w:name="_CRTable6_5D_1_31"/>
      <w:r w:rsidRPr="00165A6E">
        <w:t xml:space="preserve">Table </w:t>
      </w:r>
      <w:bookmarkEnd w:id="89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6F0EF36" w:rsidR="00076AB8" w:rsidRPr="00165A6E" w:rsidRDefault="00076AB8" w:rsidP="00076AB8">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.5D.1.</w:t>
      </w:r>
    </w:p>
    <w:p w14:paraId="335FB12C" w14:textId="77777777" w:rsidR="00076AB8" w:rsidRPr="00165A6E" w:rsidRDefault="00076AB8" w:rsidP="00076AB8">
      <w:pPr>
        <w:pStyle w:val="H6"/>
      </w:pPr>
      <w:bookmarkStart w:id="892" w:name="_CR6_5D_1_4"/>
      <w:r w:rsidRPr="00165A6E">
        <w:t>6.5D.1.4</w:t>
      </w:r>
      <w:r w:rsidRPr="00165A6E">
        <w:tab/>
        <w:t>Test description</w:t>
      </w:r>
    </w:p>
    <w:p w14:paraId="791CBB60" w14:textId="77777777" w:rsidR="00076AB8" w:rsidRPr="00165A6E" w:rsidRDefault="00076AB8" w:rsidP="00076AB8">
      <w:pPr>
        <w:pStyle w:val="H6"/>
      </w:pPr>
      <w:bookmarkStart w:id="893" w:name="_CR6_5D_1_4_1"/>
      <w:bookmarkEnd w:id="892"/>
      <w:r w:rsidRPr="00165A6E">
        <w:t>6.5D.1.4.1</w:t>
      </w:r>
      <w:r w:rsidRPr="00165A6E">
        <w:tab/>
        <w:t>Initial conditions</w:t>
      </w:r>
    </w:p>
    <w:bookmarkEnd w:id="89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94" w:name="_CRTable6_5D_1_4_11"/>
      <w:r w:rsidRPr="00165A6E">
        <w:t xml:space="preserve">Table </w:t>
      </w:r>
      <w:bookmarkEnd w:id="89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tcPr>
          <w:p w14:paraId="5F7B837D" w14:textId="05B99A76" w:rsidR="008A7CE8" w:rsidRPr="00165A6E" w:rsidRDefault="008A7CE8" w:rsidP="008A7C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tcPr>
          <w:p w14:paraId="050B08B4" w14:textId="2703E1C3" w:rsidR="008A7CE8" w:rsidRPr="00165A6E" w:rsidRDefault="008A7CE8" w:rsidP="008A7C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tcPr>
          <w:p w14:paraId="543153F4" w14:textId="08B819A3" w:rsidR="008A7CE8" w:rsidRPr="00165A6E" w:rsidRDefault="008A7CE8" w:rsidP="008A7C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tcPr>
          <w:p w14:paraId="21910045" w14:textId="77777777" w:rsidR="008A7CE8" w:rsidRPr="00165A6E" w:rsidRDefault="008A7CE8" w:rsidP="008A7CE8">
            <w:pPr>
              <w:pStyle w:val="TAH"/>
            </w:pPr>
            <w:r w:rsidRPr="00165A6E">
              <w:t>Test ID</w:t>
            </w:r>
          </w:p>
        </w:tc>
        <w:tc>
          <w:tcPr>
            <w:tcW w:w="1676" w:type="pct"/>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tcPr>
          <w:p w14:paraId="1E8AE4B4" w14:textId="77777777" w:rsidR="008A7CE8" w:rsidRPr="00165A6E" w:rsidRDefault="008A7CE8" w:rsidP="008A7CE8">
            <w:pPr>
              <w:pStyle w:val="TAH"/>
            </w:pPr>
          </w:p>
        </w:tc>
        <w:tc>
          <w:tcPr>
            <w:tcW w:w="1676" w:type="pct"/>
            <w:vMerge w:val="restart"/>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tcPr>
          <w:p w14:paraId="365B708B" w14:textId="77777777" w:rsidR="008A7CE8" w:rsidRPr="00165A6E" w:rsidRDefault="008A7CE8" w:rsidP="008A7CE8">
            <w:pPr>
              <w:pStyle w:val="TAC"/>
            </w:pPr>
            <w:r w:rsidRPr="00165A6E">
              <w:t>1</w:t>
            </w:r>
          </w:p>
        </w:tc>
        <w:tc>
          <w:tcPr>
            <w:tcW w:w="1676" w:type="pct"/>
            <w:vMerge/>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B313E98" w:rsidR="00076AB8" w:rsidRPr="00165A6E" w:rsidRDefault="00076AB8" w:rsidP="00076AB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049193C0" w14:textId="04D2373D" w:rsidR="00076AB8" w:rsidRPr="00165A6E" w:rsidRDefault="00076AB8" w:rsidP="00076AB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FDDDF40" w14:textId="334820F0" w:rsidR="00076AB8" w:rsidRPr="00165A6E" w:rsidRDefault="00076AB8" w:rsidP="00076AB8">
      <w:pPr>
        <w:pStyle w:val="B1"/>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
      </w:pPr>
      <w:r w:rsidRPr="00165A6E">
        <w:t>4.</w:t>
      </w:r>
      <w:r w:rsidRPr="00165A6E">
        <w:tab/>
        <w:t>The UL Reference Measurement channels are set according to Table 6.5D.1.4.1-1.</w:t>
      </w:r>
    </w:p>
    <w:p w14:paraId="3D470BD6" w14:textId="77777777" w:rsidR="00076AB8" w:rsidRPr="00165A6E" w:rsidRDefault="00076AB8" w:rsidP="00076AB8">
      <w:pPr>
        <w:pStyle w:val="B1"/>
      </w:pPr>
      <w:r w:rsidRPr="00165A6E">
        <w:t>5.</w:t>
      </w:r>
      <w:r w:rsidRPr="00165A6E">
        <w:tab/>
        <w:t>Propagation conditions are set according to Annex B.0</w:t>
      </w:r>
    </w:p>
    <w:p w14:paraId="699DDA18" w14:textId="643F31A4" w:rsidR="00076AB8" w:rsidRPr="00165A6E" w:rsidRDefault="00076AB8" w:rsidP="00076AB8">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.5D.1.4.3</w:t>
      </w:r>
    </w:p>
    <w:p w14:paraId="67C4C440" w14:textId="77777777" w:rsidR="00076AB8" w:rsidRPr="00165A6E" w:rsidRDefault="00076AB8" w:rsidP="00076AB8">
      <w:pPr>
        <w:pStyle w:val="H6"/>
      </w:pPr>
      <w:bookmarkStart w:id="895" w:name="_CR6_5D_1_4_2"/>
      <w:r w:rsidRPr="00165A6E">
        <w:t>6.5D.1.4.2</w:t>
      </w:r>
      <w:r w:rsidRPr="00165A6E">
        <w:tab/>
        <w:t>Test procedure</w:t>
      </w:r>
    </w:p>
    <w:bookmarkEnd w:id="895"/>
    <w:p w14:paraId="02A9BCEC" w14:textId="72EB120B" w:rsidR="00076AB8" w:rsidRPr="00165A6E" w:rsidRDefault="00076AB8" w:rsidP="00076AB8">
      <w:pPr>
        <w:pStyle w:val="B1"/>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44C14BE7" w14:textId="77777777" w:rsidR="00076AB8" w:rsidRPr="00165A6E" w:rsidRDefault="00076AB8" w:rsidP="00076AB8">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689B02A" w14:textId="73CF1CEC" w:rsidR="00076AB8" w:rsidRPr="00165A6E" w:rsidRDefault="00076AB8" w:rsidP="00076AB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2B382489" w14:textId="782B5E3D" w:rsidR="00076AB8" w:rsidRPr="00165A6E" w:rsidRDefault="00076AB8" w:rsidP="00076AB8">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95B7CB8" w14:textId="0ECF725F" w:rsidR="00441C6E" w:rsidRPr="00EC2746" w:rsidRDefault="00076AB8" w:rsidP="00441C6E">
      <w:pPr>
        <w:pStyle w:val="B1"/>
        <w:rPr>
          <w:lang w:eastAsia="ja-JP"/>
        </w:rPr>
      </w:pPr>
      <w:r w:rsidRPr="00165A6E">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bookmarkStart w:id="896" w:name="_CRTable6_5D_1_4_21"/>
      <w:r w:rsidRPr="00EC2746">
        <w:t xml:space="preserve">Table </w:t>
      </w:r>
      <w:bookmarkEnd w:id="896"/>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01CEB2D4"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65D0F8B2"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77777777" w:rsidR="00441C6E" w:rsidRPr="00EC2746" w:rsidRDefault="00441C6E" w:rsidP="002B0C08">
            <w:pPr>
              <w:pStyle w:val="TAC"/>
              <w:rPr>
                <w:rFonts w:cs="Arial"/>
              </w:rPr>
            </w:pPr>
            <w:r w:rsidRPr="00EC2746">
              <w:rPr>
                <w:rFonts w:cs="Arial"/>
              </w:rPr>
              <w:t>TBD</w:t>
            </w:r>
          </w:p>
        </w:tc>
      </w:tr>
    </w:tbl>
    <w:p w14:paraId="23DE571D" w14:textId="6D77653C" w:rsidR="00076AB8" w:rsidRPr="00165A6E" w:rsidRDefault="00076AB8" w:rsidP="00076AB8">
      <w:pPr>
        <w:pStyle w:val="B1"/>
      </w:pPr>
    </w:p>
    <w:p w14:paraId="23C0C7FB" w14:textId="19B0FE5A" w:rsidR="00076AB8" w:rsidRPr="00165A6E" w:rsidRDefault="00076AB8" w:rsidP="00076AB8">
      <w:pPr>
        <w:pStyle w:val="B1"/>
      </w:pPr>
      <w:r w:rsidRPr="00165A6E">
        <w:t>6.</w:t>
      </w:r>
      <w:r w:rsidRPr="00165A6E">
        <w:tab/>
        <w:t xml:space="preserve">Calculate the total EIRP from both polarizations, theta and phi, within the range of all frequencies measured in step 5 and save this value as </w:t>
      </w:r>
      <w:r w:rsidR="00D2021D">
        <w:t>"</w:t>
      </w:r>
      <w:r w:rsidRPr="00165A6E">
        <w:t>Total EIRP</w:t>
      </w:r>
      <w:r w:rsidR="00D2021D">
        <w:t>"</w:t>
      </w:r>
      <w:r w:rsidRPr="00165A6E">
        <w:t>. EIRP measurement procedure is defined in Annex K.</w:t>
      </w:r>
    </w:p>
    <w:p w14:paraId="35C4B6DC" w14:textId="0C74E264" w:rsidR="00076AB8" w:rsidRPr="00165A6E" w:rsidRDefault="00076AB8" w:rsidP="00076AB8">
      <w:pPr>
        <w:pStyle w:val="B1"/>
      </w:pPr>
      <w:r w:rsidRPr="00165A6E">
        <w:t>7.</w:t>
      </w:r>
      <w:r w:rsidRPr="00165A6E">
        <w:tab/>
        <w:t xml:space="preserve">Identify the measurement window whose centre is aligned on the centre of the channel for which the sum of the power measured in theta and phi polarization is 99% of the </w:t>
      </w:r>
      <w:r w:rsidR="00D2021D">
        <w:t>"</w:t>
      </w:r>
      <w:r w:rsidRPr="00165A6E">
        <w:t>Total EIRP</w:t>
      </w:r>
      <w:r w:rsidR="00D2021D">
        <w:t>"</w:t>
      </w:r>
      <w:r w:rsidRPr="00165A6E">
        <w:t>.</w:t>
      </w:r>
    </w:p>
    <w:p w14:paraId="56A7E51F" w14:textId="2FCD27F1" w:rsidR="00076AB8" w:rsidRPr="00165A6E" w:rsidRDefault="00076AB8" w:rsidP="00076AB8">
      <w:pPr>
        <w:pStyle w:val="B1"/>
      </w:pPr>
      <w:r w:rsidRPr="00165A6E">
        <w:t>8.</w:t>
      </w:r>
      <w:r w:rsidRPr="00165A6E">
        <w:tab/>
        <w:t xml:space="preserve">The </w:t>
      </w:r>
      <w:r w:rsidR="00D2021D">
        <w:t>"</w:t>
      </w:r>
      <w:r w:rsidRPr="00165A6E">
        <w:t>Occupied Bandwidth</w:t>
      </w:r>
      <w:r w:rsidR="00D2021D">
        <w:t>"</w:t>
      </w:r>
      <w:r w:rsidRPr="00165A6E">
        <w:t xml:space="preserve">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97" w:name="_CR6_5D_1_4_3"/>
      <w:r w:rsidRPr="00165A6E">
        <w:t>6.5D.1.4.3</w:t>
      </w:r>
      <w:r w:rsidRPr="00165A6E">
        <w:tab/>
        <w:t>Message contents</w:t>
      </w:r>
    </w:p>
    <w:bookmarkEnd w:id="897"/>
    <w:p w14:paraId="2829C59F" w14:textId="0F33C0A5" w:rsidR="00076AB8" w:rsidRPr="00165A6E" w:rsidRDefault="00076AB8" w:rsidP="00076AB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58F2280" w14:textId="77777777" w:rsidR="00076AB8" w:rsidRPr="00165A6E" w:rsidRDefault="00076AB8" w:rsidP="00076AB8">
      <w:pPr>
        <w:pStyle w:val="H6"/>
      </w:pPr>
      <w:bookmarkStart w:id="898" w:name="_CR6_5D_1_5"/>
      <w:r w:rsidRPr="00165A6E">
        <w:t>6.5D.1.5</w:t>
      </w:r>
      <w:r w:rsidRPr="00165A6E">
        <w:tab/>
        <w:t>Test requirement</w:t>
      </w:r>
    </w:p>
    <w:bookmarkEnd w:id="89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99" w:name="_CRTable6D_5_1_51"/>
      <w:r w:rsidRPr="00165A6E">
        <w:t xml:space="preserve">Table </w:t>
      </w:r>
      <w:bookmarkEnd w:id="89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900" w:name="_Toc21026674"/>
      <w:bookmarkStart w:id="901" w:name="_Toc27743957"/>
      <w:bookmarkStart w:id="902" w:name="_Toc36197130"/>
      <w:bookmarkStart w:id="903" w:name="_Toc36197822"/>
      <w:r w:rsidRPr="00165A6E">
        <w:t>6.5</w:t>
      </w:r>
      <w:r w:rsidRPr="00165A6E">
        <w:rPr>
          <w:rFonts w:eastAsia="SimSun"/>
        </w:rPr>
        <w:t>D</w:t>
      </w:r>
      <w:r w:rsidRPr="00165A6E">
        <w:t>.2</w:t>
      </w:r>
      <w:r w:rsidRPr="00165A6E">
        <w:tab/>
        <w:t>Out of band emission for UL MIMO</w:t>
      </w:r>
      <w:bookmarkEnd w:id="900"/>
      <w:bookmarkEnd w:id="901"/>
      <w:bookmarkEnd w:id="902"/>
      <w:bookmarkEnd w:id="90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2AC8D073" w:rsidR="00527298" w:rsidRPr="00165A6E" w:rsidRDefault="00D2021D" w:rsidP="00527298">
      <w:pPr>
        <w:pStyle w:val="EditorsNote"/>
      </w:pPr>
      <w:r>
        <w:t>Editor's note:</w:t>
      </w:r>
      <w:r>
        <w:tab/>
      </w:r>
      <w:r w:rsidR="00B02AA6" w:rsidRPr="00165A6E">
        <w:t>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90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90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90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90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90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906"/>
    <w:p w14:paraId="2BD916D3" w14:textId="4ECF6227" w:rsidR="00B02AA6" w:rsidRPr="008A7419" w:rsidRDefault="00B02AA6" w:rsidP="00B02AA6">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w:t>
      </w:r>
      <w:r w:rsidR="00D2021D" w:rsidRPr="00165A6E">
        <w:t>clause</w:t>
      </w:r>
      <w:r w:rsidR="00D2021D">
        <w:t> </w:t>
      </w:r>
      <w:r w:rsidR="00D2021D" w:rsidRPr="00165A6E">
        <w:t>6</w:t>
      </w:r>
      <w:r w:rsidRPr="00165A6E">
        <w:t>.5.2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15D606B6" w:rsidR="00B02AA6" w:rsidRPr="00165A6E" w:rsidRDefault="00B02AA6" w:rsidP="00B02AA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90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908" w:name="_CR6_5D_2_1_4_1"/>
      <w:bookmarkEnd w:id="907"/>
      <w:r w:rsidRPr="00165A6E">
        <w:t>6.5D.</w:t>
      </w:r>
      <w:r w:rsidRPr="00165A6E">
        <w:rPr>
          <w:lang w:eastAsia="zh-TW"/>
        </w:rPr>
        <w:t>2</w:t>
      </w:r>
      <w:r w:rsidRPr="00165A6E">
        <w:t>.1.4.1</w:t>
      </w:r>
      <w:r w:rsidRPr="00165A6E">
        <w:tab/>
        <w:t>Initial condition</w:t>
      </w:r>
    </w:p>
    <w:bookmarkEnd w:id="908"/>
    <w:p w14:paraId="1FA4C454" w14:textId="262EDD65" w:rsidR="00C81932" w:rsidRPr="00165A6E" w:rsidRDefault="00B02AA6"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909" w:name="_CRTable6_5D_2_1_4_11"/>
      <w:r w:rsidRPr="00165A6E">
        <w:t xml:space="preserve">Table </w:t>
      </w:r>
      <w:bookmarkEnd w:id="90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6CD3495B" w:rsidR="00CA71E8" w:rsidRPr="00165A6E" w:rsidRDefault="00CA71E8" w:rsidP="00CA71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1216C395" w:rsidR="00CA71E8" w:rsidRPr="00165A6E" w:rsidRDefault="00CA71E8" w:rsidP="00CA71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57DE2116" w:rsidR="00CA71E8" w:rsidRPr="00165A6E" w:rsidRDefault="00CA71E8" w:rsidP="00CA71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10" w:name="_CRTable6_5D_2_1_4_12"/>
      <w:r w:rsidRPr="00165A6E">
        <w:t xml:space="preserve">Table </w:t>
      </w:r>
      <w:bookmarkEnd w:id="91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11" w:name="_CR6_5D_2_1_4_2"/>
      <w:r w:rsidRPr="00165A6E">
        <w:t>6.5D.</w:t>
      </w:r>
      <w:r w:rsidRPr="00165A6E">
        <w:rPr>
          <w:lang w:eastAsia="zh-TW"/>
        </w:rPr>
        <w:t>2</w:t>
      </w:r>
      <w:r w:rsidRPr="00165A6E">
        <w:t>.1.4.2</w:t>
      </w:r>
      <w:r w:rsidRPr="00165A6E">
        <w:tab/>
        <w:t>Test procedure</w:t>
      </w:r>
    </w:p>
    <w:bookmarkEnd w:id="91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12" w:name="_CR6_5D_2_1_4_3"/>
      <w:r w:rsidRPr="00165A6E">
        <w:t>6.5D.</w:t>
      </w:r>
      <w:r w:rsidRPr="00165A6E">
        <w:rPr>
          <w:lang w:eastAsia="zh-TW"/>
        </w:rPr>
        <w:t>2</w:t>
      </w:r>
      <w:r w:rsidRPr="00165A6E">
        <w:t>.1.4.3</w:t>
      </w:r>
      <w:r w:rsidRPr="00165A6E">
        <w:tab/>
        <w:t>Message contents</w:t>
      </w:r>
    </w:p>
    <w:bookmarkEnd w:id="912"/>
    <w:p w14:paraId="6C685DF6" w14:textId="6F5AF755" w:rsidR="00B02AA6" w:rsidRPr="00165A6E" w:rsidRDefault="00B02AA6" w:rsidP="00B02AA6">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7AE9A13F" w14:textId="77777777" w:rsidR="00B02AA6" w:rsidRPr="00165A6E" w:rsidRDefault="00B02AA6" w:rsidP="00B02AA6">
      <w:pPr>
        <w:pStyle w:val="H6"/>
      </w:pPr>
      <w:bookmarkStart w:id="913" w:name="_CR6_5D_2_1_5"/>
      <w:r w:rsidRPr="00165A6E">
        <w:t>6.5D.</w:t>
      </w:r>
      <w:r w:rsidRPr="00165A6E">
        <w:rPr>
          <w:lang w:eastAsia="zh-TW"/>
        </w:rPr>
        <w:t>2</w:t>
      </w:r>
      <w:r w:rsidRPr="00165A6E">
        <w:t>.1.5</w:t>
      </w:r>
      <w:r w:rsidRPr="00165A6E">
        <w:tab/>
        <w:t>Test requirements</w:t>
      </w:r>
    </w:p>
    <w:bookmarkEnd w:id="913"/>
    <w:p w14:paraId="6FDBE9E4" w14:textId="7BAC1E76" w:rsidR="00B02AA6" w:rsidRPr="00165A6E" w:rsidRDefault="00B02AA6" w:rsidP="00B02AA6">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705B0A65" w:rsidR="00902FA8" w:rsidRPr="00165A6E" w:rsidRDefault="00D2021D" w:rsidP="00902FA8">
      <w:pPr>
        <w:pStyle w:val="EditorsNote"/>
      </w:pPr>
      <w:r>
        <w:t>Editor's note:</w:t>
      </w:r>
      <w:r>
        <w:tab/>
      </w:r>
      <w:r w:rsidR="00902FA8" w:rsidRPr="00165A6E">
        <w:t>The following aspects are either missing or not yet determined:</w:t>
      </w:r>
    </w:p>
    <w:p w14:paraId="4DF49CE8" w14:textId="3A0DDDB3" w:rsidR="00527298" w:rsidRPr="00165A6E" w:rsidRDefault="00527298" w:rsidP="00527298">
      <w:pPr>
        <w:pStyle w:val="EditorsNote"/>
        <w:numPr>
          <w:ilvl w:val="0"/>
          <w:numId w:val="1"/>
        </w:numPr>
      </w:pPr>
      <w:r w:rsidRPr="00165A6E">
        <w:t>Measurement Uncertainties and Test Tolerances are FFS for power class 2, and 4.</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1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1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15" w:name="_CR6_5_2_2_2"/>
      <w:r w:rsidRPr="00165A6E">
        <w:t>6.5.2.</w:t>
      </w:r>
      <w:r w:rsidRPr="00165A6E">
        <w:rPr>
          <w:lang w:eastAsia="zh-TW"/>
        </w:rPr>
        <w:t>2</w:t>
      </w:r>
      <w:r w:rsidRPr="00165A6E">
        <w:t>.2</w:t>
      </w:r>
      <w:r w:rsidRPr="00165A6E">
        <w:tab/>
        <w:t>Test applicability</w:t>
      </w:r>
    </w:p>
    <w:bookmarkEnd w:id="91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1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16"/>
    <w:p w14:paraId="1E5AAAFF" w14:textId="07424FB5" w:rsidR="00902FA8" w:rsidRPr="008A7419" w:rsidRDefault="00902FA8" w:rsidP="00902FA8">
      <w:r w:rsidRPr="00165A6E">
        <w:t xml:space="preserve">For UE(s) supporting UL MIMO, the </w:t>
      </w:r>
      <w:r w:rsidRPr="00165A6E">
        <w:rPr>
          <w:lang w:eastAsia="zh-TW"/>
        </w:rPr>
        <w:t>Adjacent channel leakage ratio</w:t>
      </w:r>
      <w:r w:rsidRPr="00165A6E">
        <w:t xml:space="preserve"> requirements in </w:t>
      </w:r>
      <w:r w:rsidR="00D2021D" w:rsidRPr="00165A6E">
        <w:t>clause</w:t>
      </w:r>
      <w:r w:rsidR="00D2021D">
        <w:t> </w:t>
      </w:r>
      <w:r w:rsidR="00D2021D" w:rsidRPr="00165A6E">
        <w:t>6</w:t>
      </w:r>
      <w:r w:rsidRPr="00165A6E">
        <w:t>.5.2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5BBF2254" w:rsidR="00902FA8" w:rsidRPr="008A7419" w:rsidRDefault="00902FA8" w:rsidP="00902FA8">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1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18" w:name="_CR6_5D_2_2_4_1"/>
      <w:bookmarkEnd w:id="917"/>
      <w:r w:rsidRPr="00165A6E">
        <w:t>6.5D.</w:t>
      </w:r>
      <w:r w:rsidRPr="00165A6E">
        <w:rPr>
          <w:lang w:eastAsia="zh-TW"/>
        </w:rPr>
        <w:t>2</w:t>
      </w:r>
      <w:r w:rsidRPr="00165A6E">
        <w:t>.</w:t>
      </w:r>
      <w:r w:rsidRPr="00165A6E">
        <w:rPr>
          <w:lang w:eastAsia="zh-TW"/>
        </w:rPr>
        <w:t>2</w:t>
      </w:r>
      <w:r w:rsidRPr="00165A6E">
        <w:t>.4.1</w:t>
      </w:r>
      <w:r w:rsidRPr="00165A6E">
        <w:tab/>
        <w:t>Initial condition</w:t>
      </w:r>
    </w:p>
    <w:bookmarkEnd w:id="918"/>
    <w:p w14:paraId="14D756F4" w14:textId="118865AD" w:rsidR="00C81932" w:rsidRPr="00165A6E" w:rsidRDefault="00902FA8"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t>Table 6.5</w:t>
      </w:r>
      <w:r w:rsidRPr="00165A6E">
        <w:rPr>
          <w:lang w:eastAsia="zh-TW"/>
        </w:rPr>
        <w:t>D</w:t>
      </w:r>
      <w:r w:rsidRPr="00165A6E">
        <w:t>.2.</w:t>
      </w:r>
      <w:r w:rsidRPr="00165A6E">
        <w:rPr>
          <w:lang w:eastAsia="zh-TW"/>
        </w:rPr>
        <w:t>2</w:t>
      </w:r>
      <w:r w:rsidRPr="00165A6E">
        <w:t xml:space="preserve">.4.1-1: Test Configuration </w:t>
      </w:r>
      <w:bookmarkStart w:id="919" w:name="_CRTable6_5D_2_2_4_11"/>
      <w:r w:rsidRPr="00165A6E">
        <w:t xml:space="preserve">Table </w:t>
      </w:r>
      <w:bookmarkEnd w:id="91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25148ECE"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49DD1DD1"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6C269AEA"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vAlign w:val="center"/>
          </w:tcPr>
          <w:p w14:paraId="4F74F02C" w14:textId="77777777" w:rsidR="00794ECC" w:rsidRPr="00165A6E" w:rsidRDefault="00794ECC" w:rsidP="004367ED">
            <w:pPr>
              <w:pStyle w:val="TAH"/>
            </w:pPr>
            <w:r w:rsidRPr="00165A6E">
              <w:rPr>
                <w:lang w:eastAsia="ja-JP"/>
              </w:rPr>
              <w:t>SCS 60 kHz</w:t>
            </w:r>
          </w:p>
        </w:tc>
        <w:tc>
          <w:tcPr>
            <w:tcW w:w="758" w:type="pct"/>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tcPr>
          <w:p w14:paraId="2771B2FF" w14:textId="77777777" w:rsidR="00794ECC" w:rsidRPr="00165A6E" w:rsidRDefault="00794ECC" w:rsidP="004367ED">
            <w:pPr>
              <w:pStyle w:val="TAC"/>
            </w:pPr>
            <w:r w:rsidRPr="00165A6E">
              <w:rPr>
                <w:lang w:eastAsia="zh-CN"/>
              </w:rPr>
              <w:t>16</w:t>
            </w:r>
            <w:r w:rsidRPr="00165A6E">
              <w:t>@0</w:t>
            </w:r>
          </w:p>
        </w:tc>
        <w:tc>
          <w:tcPr>
            <w:tcW w:w="758" w:type="pct"/>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tcPr>
          <w:p w14:paraId="4983A320" w14:textId="77777777" w:rsidR="00794ECC" w:rsidRPr="00165A6E" w:rsidRDefault="00794ECC" w:rsidP="004367ED">
            <w:pPr>
              <w:pStyle w:val="TAC"/>
            </w:pPr>
            <w:r w:rsidRPr="00165A6E">
              <w:t>Outer_Full</w:t>
            </w:r>
          </w:p>
        </w:tc>
        <w:tc>
          <w:tcPr>
            <w:tcW w:w="758" w:type="pct"/>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tcPr>
          <w:p w14:paraId="756D2B69" w14:textId="77777777" w:rsidR="00794ECC" w:rsidRPr="00165A6E" w:rsidRDefault="00794ECC" w:rsidP="004367ED">
            <w:pPr>
              <w:pStyle w:val="TAC"/>
            </w:pPr>
            <w:r w:rsidRPr="00165A6E">
              <w:rPr>
                <w:lang w:eastAsia="zh-CN"/>
              </w:rPr>
              <w:t>16</w:t>
            </w:r>
            <w:r w:rsidRPr="00165A6E">
              <w:t>@0</w:t>
            </w:r>
          </w:p>
        </w:tc>
        <w:tc>
          <w:tcPr>
            <w:tcW w:w="758" w:type="pct"/>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tcPr>
          <w:p w14:paraId="410077C9" w14:textId="77777777" w:rsidR="00794ECC" w:rsidRPr="00165A6E" w:rsidRDefault="00794ECC" w:rsidP="004367ED">
            <w:pPr>
              <w:pStyle w:val="TAC"/>
            </w:pPr>
            <w:r w:rsidRPr="00165A6E">
              <w:t>Outer_Full</w:t>
            </w:r>
          </w:p>
        </w:tc>
        <w:tc>
          <w:tcPr>
            <w:tcW w:w="758" w:type="pct"/>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tcPr>
          <w:p w14:paraId="46304CE2" w14:textId="77777777" w:rsidR="00794ECC" w:rsidRPr="00165A6E" w:rsidRDefault="00794ECC" w:rsidP="004367ED">
            <w:pPr>
              <w:pStyle w:val="TAC"/>
            </w:pPr>
            <w:r w:rsidRPr="00165A6E">
              <w:rPr>
                <w:lang w:eastAsia="zh-CN"/>
              </w:rPr>
              <w:t>16</w:t>
            </w:r>
            <w:r w:rsidRPr="00165A6E">
              <w:t>@0</w:t>
            </w:r>
          </w:p>
        </w:tc>
        <w:tc>
          <w:tcPr>
            <w:tcW w:w="758" w:type="pct"/>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tcPr>
          <w:p w14:paraId="5E86C13F" w14:textId="77777777" w:rsidR="00794ECC" w:rsidRPr="00165A6E" w:rsidRDefault="00794ECC" w:rsidP="004367ED">
            <w:pPr>
              <w:pStyle w:val="TAC"/>
            </w:pPr>
            <w:r w:rsidRPr="00165A6E">
              <w:t>Outer_Full</w:t>
            </w:r>
          </w:p>
        </w:tc>
        <w:tc>
          <w:tcPr>
            <w:tcW w:w="758" w:type="pct"/>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20" w:name="_CRTable6_5D_2_2_4_12"/>
      <w:r w:rsidRPr="00165A6E">
        <w:t>Table</w:t>
      </w:r>
      <w:r w:rsidRPr="00165A6E">
        <w:rPr>
          <w:lang w:eastAsia="zh-TW"/>
        </w:rPr>
        <w:t xml:space="preserve"> </w:t>
      </w:r>
      <w:bookmarkEnd w:id="92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0267C6A9" w:rsidR="00C81932" w:rsidRPr="00165A6E" w:rsidRDefault="00C81932" w:rsidP="0046171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1D20C1B2" w:rsidR="00C81932" w:rsidRPr="00165A6E" w:rsidRDefault="00C81932" w:rsidP="0046171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093BED62" w:rsidR="00C81932" w:rsidRPr="00165A6E" w:rsidRDefault="00C81932" w:rsidP="0046171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2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2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22" w:name="_CR6_5D_2_2_4_3"/>
      <w:r w:rsidRPr="00165A6E">
        <w:t>6.5D.</w:t>
      </w:r>
      <w:r w:rsidRPr="00165A6E">
        <w:rPr>
          <w:lang w:eastAsia="zh-TW"/>
        </w:rPr>
        <w:t>2</w:t>
      </w:r>
      <w:r w:rsidRPr="00165A6E">
        <w:t>.</w:t>
      </w:r>
      <w:r w:rsidRPr="00165A6E">
        <w:rPr>
          <w:lang w:eastAsia="zh-TW"/>
        </w:rPr>
        <w:t>2</w:t>
      </w:r>
      <w:r w:rsidRPr="00165A6E">
        <w:t>.4.3</w:t>
      </w:r>
      <w:r w:rsidRPr="00165A6E">
        <w:tab/>
        <w:t>Message contents</w:t>
      </w:r>
    </w:p>
    <w:bookmarkEnd w:id="922"/>
    <w:p w14:paraId="67707F66" w14:textId="476F1FBF" w:rsidR="00902FA8" w:rsidRPr="00165A6E" w:rsidRDefault="00902FA8" w:rsidP="00902FA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1D44A2A" w14:textId="77777777" w:rsidR="00902FA8" w:rsidRPr="00165A6E" w:rsidRDefault="00902FA8" w:rsidP="00902FA8">
      <w:pPr>
        <w:pStyle w:val="H6"/>
      </w:pPr>
      <w:bookmarkStart w:id="92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23"/>
    <w:p w14:paraId="282E0C7E" w14:textId="46D85A34" w:rsidR="0032234A" w:rsidRPr="00165A6E" w:rsidRDefault="00902FA8" w:rsidP="00902FA8">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24" w:name="_CRTable6_5D_2_2_51"/>
      <w:r w:rsidRPr="00165A6E">
        <w:t xml:space="preserve">Table </w:t>
      </w:r>
      <w:bookmarkEnd w:id="92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25" w:name="_CRTable6_5D_2_2_52"/>
      <w:r w:rsidRPr="00165A6E">
        <w:t xml:space="preserve">Table </w:t>
      </w:r>
      <w:bookmarkEnd w:id="92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26" w:name="_CRTable6_5D_2_2_53"/>
      <w:r w:rsidRPr="00165A6E">
        <w:t xml:space="preserve">Table </w:t>
      </w:r>
      <w:bookmarkEnd w:id="92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27" w:name="_CRTable6_5D_2_2_54"/>
      <w:r w:rsidRPr="00165A6E">
        <w:t xml:space="preserve">Table </w:t>
      </w:r>
      <w:bookmarkEnd w:id="92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28" w:name="_Toc21026675"/>
      <w:bookmarkStart w:id="929" w:name="_Toc27743958"/>
      <w:bookmarkStart w:id="930" w:name="_Toc36197131"/>
      <w:bookmarkStart w:id="931" w:name="_Toc36197823"/>
      <w:r w:rsidRPr="00165A6E">
        <w:t>6.5</w:t>
      </w:r>
      <w:r w:rsidRPr="00165A6E">
        <w:rPr>
          <w:rFonts w:eastAsia="SimSun"/>
        </w:rPr>
        <w:t>D</w:t>
      </w:r>
      <w:r w:rsidRPr="00165A6E">
        <w:t>.3</w:t>
      </w:r>
      <w:r w:rsidRPr="00165A6E">
        <w:tab/>
        <w:t>Spurious emissions for UL MIMO</w:t>
      </w:r>
      <w:bookmarkEnd w:id="928"/>
      <w:bookmarkEnd w:id="929"/>
      <w:bookmarkEnd w:id="930"/>
      <w:bookmarkEnd w:id="931"/>
    </w:p>
    <w:p w14:paraId="61CBF497" w14:textId="77777777" w:rsidR="00B17104" w:rsidRPr="00165A6E" w:rsidRDefault="00B17104" w:rsidP="00B17104">
      <w:pPr>
        <w:pStyle w:val="Heading4"/>
      </w:pPr>
      <w:bookmarkStart w:id="932" w:name="_Toc27743959"/>
      <w:bookmarkStart w:id="933" w:name="_Toc36197132"/>
      <w:bookmarkStart w:id="934" w:name="_Toc36197824"/>
      <w:bookmarkStart w:id="935" w:name="_Toc21026676"/>
      <w:r w:rsidRPr="00165A6E">
        <w:t>6.5D.3.1</w:t>
      </w:r>
      <w:r w:rsidRPr="00165A6E">
        <w:tab/>
        <w:t>Transmitter Spurious emissions for UL MIMO</w:t>
      </w:r>
      <w:bookmarkEnd w:id="932"/>
      <w:bookmarkEnd w:id="933"/>
      <w:bookmarkEnd w:id="934"/>
    </w:p>
    <w:p w14:paraId="31661DCF" w14:textId="02147C30" w:rsidR="00FE58AB" w:rsidRPr="00165A6E" w:rsidRDefault="00D2021D" w:rsidP="00FE58AB">
      <w:pPr>
        <w:pStyle w:val="EditorsNote"/>
      </w:pPr>
      <w:r>
        <w:t>Editor's note:</w:t>
      </w:r>
      <w:r>
        <w:tab/>
      </w:r>
      <w:r w:rsidR="00FE58AB" w:rsidRPr="00165A6E">
        <w:t>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48A34A54" w:rsidR="004141A4" w:rsidRPr="00165A6E" w:rsidRDefault="00FE58AB" w:rsidP="00FE58AB">
      <w:pPr>
        <w:pStyle w:val="EditorsNote"/>
      </w:pPr>
      <w:r w:rsidRPr="00165A6E">
        <w:t>-</w:t>
      </w:r>
      <w:r w:rsidRPr="00165A6E">
        <w:tab/>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Pr="00165A6E">
        <w:t>8.521-2 V17.2.0 are allowed for TE implementation.</w:t>
      </w:r>
    </w:p>
    <w:p w14:paraId="6873261C" w14:textId="77777777" w:rsidR="00B17104" w:rsidRPr="00165A6E" w:rsidRDefault="00B17104" w:rsidP="00B17104">
      <w:pPr>
        <w:pStyle w:val="H6"/>
      </w:pPr>
      <w:bookmarkStart w:id="936" w:name="_CR6_5D_3_1_1"/>
      <w:r w:rsidRPr="00165A6E">
        <w:t>6.5D.3.1.1</w:t>
      </w:r>
      <w:r w:rsidRPr="00165A6E">
        <w:tab/>
        <w:t>Test purpose</w:t>
      </w:r>
    </w:p>
    <w:bookmarkEnd w:id="93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37" w:name="_CR6_5D_3_1_2"/>
      <w:r w:rsidRPr="00165A6E">
        <w:t>6.5D.3.1.2</w:t>
      </w:r>
      <w:r w:rsidRPr="00165A6E">
        <w:tab/>
        <w:t>Test applicability</w:t>
      </w:r>
    </w:p>
    <w:bookmarkEnd w:id="93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38" w:name="_CR6_5D_3_1_3"/>
      <w:r w:rsidRPr="00165A6E">
        <w:t>6.5D.3.1.3</w:t>
      </w:r>
      <w:r w:rsidRPr="00165A6E">
        <w:tab/>
        <w:t>Minimum conformance requirements</w:t>
      </w:r>
    </w:p>
    <w:bookmarkEnd w:id="938"/>
    <w:p w14:paraId="2901F788" w14:textId="0DF0A138"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.5.3.1.3.</w:t>
      </w:r>
      <w:r w:rsidRPr="008A7419">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39" w:name="_CRTable6_5D_3_1_31"/>
      <w:bookmarkStart w:id="940" w:name="_Hlk23406099"/>
      <w:r w:rsidRPr="00165A6E">
        <w:t xml:space="preserve">Table </w:t>
      </w:r>
      <w:bookmarkEnd w:id="93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40"/>
    <w:p w14:paraId="50E5443C" w14:textId="00821C7D"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06777F6D" w14:textId="77777777" w:rsidR="00B17104" w:rsidRPr="00165A6E" w:rsidRDefault="00B17104" w:rsidP="00483933">
      <w:pPr>
        <w:pStyle w:val="H6"/>
      </w:pPr>
      <w:bookmarkStart w:id="941" w:name="_CR6_5D_3_1_4"/>
      <w:r w:rsidRPr="00165A6E">
        <w:t>6.5D.3.1.4</w:t>
      </w:r>
      <w:r w:rsidRPr="00165A6E">
        <w:tab/>
        <w:t>Test description</w:t>
      </w:r>
    </w:p>
    <w:p w14:paraId="316032F8" w14:textId="77777777" w:rsidR="00B17104" w:rsidRPr="00165A6E" w:rsidRDefault="00B17104" w:rsidP="00B17104">
      <w:pPr>
        <w:pStyle w:val="H6"/>
      </w:pPr>
      <w:bookmarkStart w:id="942" w:name="_CR6_5D_3_1_4_1"/>
      <w:bookmarkEnd w:id="941"/>
      <w:r w:rsidRPr="00165A6E">
        <w:t>6.5D.3.1.4.1</w:t>
      </w:r>
      <w:r w:rsidRPr="00165A6E">
        <w:tab/>
        <w:t>Initial condition</w:t>
      </w:r>
    </w:p>
    <w:bookmarkEnd w:id="942"/>
    <w:p w14:paraId="5BDF8E89" w14:textId="2CFC0C31"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.5.3.1.4.1</w:t>
      </w:r>
      <w:r w:rsidR="00360553" w:rsidRPr="00165A6E">
        <w:t xml:space="preserve"> with following exceptions:</w:t>
      </w:r>
    </w:p>
    <w:p w14:paraId="52901AAD" w14:textId="753FC2A4"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43" w:name="_CR6_5D_3_1_4_2"/>
      <w:r w:rsidRPr="00165A6E">
        <w:t>6.5D.3.1.4.2</w:t>
      </w:r>
      <w:r w:rsidRPr="00165A6E">
        <w:tab/>
        <w:t>Test procedure</w:t>
      </w:r>
    </w:p>
    <w:bookmarkEnd w:id="943"/>
    <w:p w14:paraId="5692C2A0" w14:textId="77777777" w:rsidR="00B17104" w:rsidRPr="00165A6E" w:rsidRDefault="00B17104" w:rsidP="00B17104">
      <w:r w:rsidRPr="00165A6E">
        <w:t>Same test procedure as in clause 6.5.3.1.4.2 with the following added to step 3 for UL MIMO configuration:</w:t>
      </w:r>
    </w:p>
    <w:p w14:paraId="57415528" w14:textId="60661E17"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006CC1FE" w14:textId="77777777" w:rsidR="00B17104" w:rsidRPr="00165A6E" w:rsidRDefault="00B17104" w:rsidP="00B17104">
      <w:pPr>
        <w:pStyle w:val="H6"/>
      </w:pPr>
      <w:bookmarkStart w:id="944" w:name="_CR6_5D_3_1_4_3"/>
      <w:r w:rsidRPr="00165A6E">
        <w:t>6.5D.3.1.4.3</w:t>
      </w:r>
      <w:r w:rsidRPr="00165A6E">
        <w:tab/>
        <w:t>Message contents</w:t>
      </w:r>
    </w:p>
    <w:bookmarkEnd w:id="944"/>
    <w:p w14:paraId="675AD44F" w14:textId="6112EE96"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228FCCE5" w14:textId="77777777" w:rsidR="00B17104" w:rsidRPr="00165A6E" w:rsidRDefault="00B17104" w:rsidP="00B17104">
      <w:pPr>
        <w:pStyle w:val="H6"/>
      </w:pPr>
      <w:bookmarkStart w:id="945" w:name="_CR6_5D_3_1_5"/>
      <w:r w:rsidRPr="00165A6E">
        <w:t>6.5D.3.1.5</w:t>
      </w:r>
      <w:r w:rsidRPr="00165A6E">
        <w:tab/>
        <w:t>Test requirements</w:t>
      </w:r>
    </w:p>
    <w:bookmarkEnd w:id="945"/>
    <w:p w14:paraId="01B4253E" w14:textId="56490EDA" w:rsidR="00B17104" w:rsidRPr="00165A6E" w:rsidRDefault="00B17104" w:rsidP="00B17104">
      <w:r w:rsidRPr="00165A6E">
        <w:t xml:space="preserve">The test requirement is the same as in </w:t>
      </w:r>
      <w:r w:rsidR="00D2021D" w:rsidRPr="00165A6E">
        <w:t>clause</w:t>
      </w:r>
      <w:r w:rsidR="00D2021D">
        <w:t> </w:t>
      </w:r>
      <w:r w:rsidR="00D2021D" w:rsidRPr="00165A6E">
        <w:t>6</w:t>
      </w:r>
      <w:r w:rsidRPr="00165A6E">
        <w:t>.5.3.1.5.</w:t>
      </w:r>
    </w:p>
    <w:p w14:paraId="770569E7" w14:textId="7D4679BE" w:rsidR="00B17104" w:rsidRPr="00165A6E" w:rsidRDefault="00B17104" w:rsidP="00B17104">
      <w:pPr>
        <w:pStyle w:val="Heading4"/>
      </w:pPr>
      <w:bookmarkStart w:id="946" w:name="_Toc27743960"/>
      <w:bookmarkStart w:id="947" w:name="_Toc36197133"/>
      <w:bookmarkStart w:id="948" w:name="_Toc36197825"/>
      <w:r w:rsidRPr="00165A6E">
        <w:t>6.5D.3.2</w:t>
      </w:r>
      <w:r w:rsidRPr="00165A6E">
        <w:tab/>
        <w:t>Spurious emission band UE co-existence for UL MIMO</w:t>
      </w:r>
      <w:bookmarkEnd w:id="946"/>
      <w:bookmarkEnd w:id="947"/>
      <w:bookmarkEnd w:id="948"/>
    </w:p>
    <w:p w14:paraId="63F083AB" w14:textId="2B840B71" w:rsidR="00FE58AB" w:rsidRPr="00165A6E" w:rsidRDefault="00D2021D" w:rsidP="00FE58AB">
      <w:pPr>
        <w:pStyle w:val="EditorsNote"/>
      </w:pPr>
      <w:r>
        <w:t>Editor's note:</w:t>
      </w:r>
      <w:r>
        <w:tab/>
      </w:r>
      <w:r w:rsidR="00FE58AB" w:rsidRPr="00165A6E">
        <w:t xml:space="preserv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9C53E76" w:rsidR="002B7196" w:rsidRPr="00165A6E" w:rsidRDefault="00FA5B33" w:rsidP="00FA5B33">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25BCAD78" w14:textId="77777777" w:rsidR="00B17104" w:rsidRPr="00165A6E" w:rsidRDefault="00B17104" w:rsidP="00483933">
      <w:pPr>
        <w:pStyle w:val="H6"/>
      </w:pPr>
      <w:bookmarkStart w:id="949" w:name="_CR6_5D_3_2_1"/>
      <w:r w:rsidRPr="00165A6E">
        <w:t>6.5D.3.2.1</w:t>
      </w:r>
      <w:r w:rsidRPr="00165A6E">
        <w:tab/>
        <w:t>Test purpose</w:t>
      </w:r>
    </w:p>
    <w:bookmarkEnd w:id="949"/>
    <w:p w14:paraId="5257AA63" w14:textId="03F6B6B5" w:rsidR="00B17104" w:rsidRPr="00165A6E" w:rsidRDefault="00B17104" w:rsidP="00483933">
      <w:r w:rsidRPr="00165A6E">
        <w:t>To verify that UL MIMO configured UE</w:t>
      </w:r>
      <w:r w:rsidR="00D2021D">
        <w:t>'</w:t>
      </w:r>
      <w:r w:rsidRPr="00165A6E">
        <w:t>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50" w:name="_CR6_5D_3_2_2"/>
      <w:r w:rsidRPr="00165A6E">
        <w:t>6.5D.3.2.2</w:t>
      </w:r>
      <w:r w:rsidRPr="00165A6E">
        <w:tab/>
        <w:t>Test applicability</w:t>
      </w:r>
    </w:p>
    <w:bookmarkEnd w:id="95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51" w:name="_CR6_5D_3_2_3"/>
      <w:r w:rsidRPr="00165A6E">
        <w:t>6.5D.3.2.3</w:t>
      </w:r>
      <w:r w:rsidRPr="00165A6E">
        <w:tab/>
        <w:t>Minimum conformance requirements</w:t>
      </w:r>
    </w:p>
    <w:p w14:paraId="288AF265" w14:textId="40FEEC93" w:rsidR="00B17104" w:rsidRPr="00165A6E" w:rsidRDefault="00B17104" w:rsidP="00B17104">
      <w:bookmarkStart w:id="952" w:name="_Hlk23406051"/>
      <w:bookmarkEnd w:id="951"/>
      <w:r w:rsidRPr="00165A6E">
        <w:t xml:space="preserve">For UE configured with UL MIMO, the minimum conformance requirements are defined in </w:t>
      </w:r>
      <w:r w:rsidR="00D2021D" w:rsidRPr="00165A6E">
        <w:t>clause</w:t>
      </w:r>
      <w:r w:rsidR="00D2021D">
        <w:t> </w:t>
      </w:r>
      <w:r w:rsidR="00D2021D" w:rsidRPr="00165A6E">
        <w:t>6</w:t>
      </w:r>
      <w:r w:rsidRPr="00165A6E">
        <w:t>.5.3.2.3.</w:t>
      </w:r>
      <w:r w:rsidRPr="008A7419">
        <w:t xml:space="preserve"> </w:t>
      </w:r>
      <w:r w:rsidRPr="00165A6E">
        <w:t>The requirements shall be met with the UL MIMO configurations specified in Table 6.5D.3.1.3-1.</w:t>
      </w:r>
    </w:p>
    <w:p w14:paraId="7581D8D1" w14:textId="282432F6"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1167B8BF" w14:textId="77777777" w:rsidR="00B17104" w:rsidRPr="00165A6E" w:rsidRDefault="00B17104" w:rsidP="00483933">
      <w:pPr>
        <w:pStyle w:val="H6"/>
      </w:pPr>
      <w:bookmarkStart w:id="953" w:name="_CR6_5D_3_2_4"/>
      <w:bookmarkEnd w:id="952"/>
      <w:r w:rsidRPr="00165A6E">
        <w:t>6.5D.3.2.4</w:t>
      </w:r>
      <w:r w:rsidRPr="00165A6E">
        <w:tab/>
        <w:t>Test description</w:t>
      </w:r>
    </w:p>
    <w:p w14:paraId="532743BD" w14:textId="77777777" w:rsidR="00B17104" w:rsidRPr="00165A6E" w:rsidRDefault="00B17104" w:rsidP="00B17104">
      <w:pPr>
        <w:pStyle w:val="H6"/>
      </w:pPr>
      <w:bookmarkStart w:id="954" w:name="_CR6_5D_3_2_4_1"/>
      <w:bookmarkEnd w:id="953"/>
      <w:r w:rsidRPr="00165A6E">
        <w:t>6.5D.3.2.4.1</w:t>
      </w:r>
      <w:r w:rsidRPr="00165A6E">
        <w:tab/>
        <w:t>Initial condition</w:t>
      </w:r>
    </w:p>
    <w:bookmarkEnd w:id="954"/>
    <w:p w14:paraId="268B00B3" w14:textId="05537149"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.5.3.2.4.1</w:t>
      </w:r>
      <w:r w:rsidR="00360553" w:rsidRPr="00165A6E">
        <w:t xml:space="preserve"> with following exceptions:</w:t>
      </w:r>
    </w:p>
    <w:p w14:paraId="245E8706" w14:textId="0F96F392"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55" w:name="_CR6_5D_3_2_4_2"/>
      <w:r w:rsidRPr="00165A6E">
        <w:t>6.5D.3.2.4.2</w:t>
      </w:r>
      <w:r w:rsidRPr="00165A6E">
        <w:tab/>
        <w:t>Test procedure</w:t>
      </w:r>
    </w:p>
    <w:bookmarkEnd w:id="955"/>
    <w:p w14:paraId="068CBD3D" w14:textId="77777777" w:rsidR="00B17104" w:rsidRPr="00165A6E" w:rsidRDefault="00B17104" w:rsidP="00B17104">
      <w:r w:rsidRPr="00165A6E">
        <w:t>Same test procedure as in clause 6.5.3.2.4.2 with the following added to step 3 for UL MIMO configuration:</w:t>
      </w:r>
    </w:p>
    <w:p w14:paraId="604486A1" w14:textId="0EC6A75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3FEDB48A" w14:textId="77777777" w:rsidR="00B17104" w:rsidRPr="00165A6E" w:rsidRDefault="00B17104" w:rsidP="00B17104">
      <w:pPr>
        <w:pStyle w:val="H6"/>
      </w:pPr>
      <w:bookmarkStart w:id="956" w:name="_CR6_5D_3_2_4_3"/>
      <w:r w:rsidRPr="00165A6E">
        <w:t>6.5D.3.2.4.3</w:t>
      </w:r>
      <w:r w:rsidRPr="00165A6E">
        <w:tab/>
        <w:t>Message contents</w:t>
      </w:r>
    </w:p>
    <w:bookmarkEnd w:id="956"/>
    <w:p w14:paraId="1D33FB1C" w14:textId="1F2DD7B9"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E352701" w14:textId="77777777" w:rsidR="00B17104" w:rsidRPr="00165A6E" w:rsidRDefault="00B17104" w:rsidP="00B17104">
      <w:pPr>
        <w:pStyle w:val="H6"/>
      </w:pPr>
      <w:bookmarkStart w:id="957" w:name="_CR6_5D_3_2_5"/>
      <w:r w:rsidRPr="00165A6E">
        <w:t>6.5D.3.2.5</w:t>
      </w:r>
      <w:r w:rsidRPr="00165A6E">
        <w:tab/>
        <w:t>Test requirements</w:t>
      </w:r>
    </w:p>
    <w:bookmarkEnd w:id="957"/>
    <w:p w14:paraId="0826364C" w14:textId="28DF734C"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.5.3.2.5.</w:t>
      </w:r>
    </w:p>
    <w:p w14:paraId="3CFDA87F" w14:textId="2EEA9E28" w:rsidR="00B17104" w:rsidRPr="00165A6E" w:rsidRDefault="00B17104" w:rsidP="00B17104">
      <w:pPr>
        <w:pStyle w:val="Heading4"/>
      </w:pPr>
      <w:bookmarkStart w:id="958" w:name="_Toc27743961"/>
      <w:bookmarkStart w:id="959" w:name="_Toc36197134"/>
      <w:bookmarkStart w:id="96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58"/>
      <w:bookmarkEnd w:id="959"/>
      <w:bookmarkEnd w:id="960"/>
    </w:p>
    <w:p w14:paraId="52FEC296" w14:textId="3A06C3D3" w:rsidR="00FE58AB" w:rsidRPr="00165A6E" w:rsidRDefault="00D2021D" w:rsidP="00FE58AB">
      <w:pPr>
        <w:pStyle w:val="EditorsNote"/>
      </w:pPr>
      <w:r>
        <w:t>Editor's note:</w:t>
      </w:r>
      <w:r>
        <w:tab/>
      </w:r>
      <w:r w:rsidR="00FE58AB" w:rsidRPr="00165A6E">
        <w:t xml:space="preserv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218CB876" w:rsidR="002B7196" w:rsidRPr="00165A6E" w:rsidRDefault="007F3D47" w:rsidP="007F3D47">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6A35F463" w14:textId="77777777" w:rsidR="00B17104" w:rsidRPr="00165A6E" w:rsidRDefault="00B17104" w:rsidP="00483933">
      <w:pPr>
        <w:pStyle w:val="H6"/>
      </w:pPr>
      <w:bookmarkStart w:id="961" w:name="_CR6_5D_3_3_1"/>
      <w:r w:rsidRPr="00165A6E">
        <w:t>6.5D.3.3.1</w:t>
      </w:r>
      <w:r w:rsidRPr="00165A6E">
        <w:tab/>
        <w:t>Test purpose</w:t>
      </w:r>
    </w:p>
    <w:bookmarkEnd w:id="96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62" w:name="_CR6_5D_3_3_2"/>
      <w:r w:rsidRPr="00165A6E">
        <w:t>6.5D.3.3.2</w:t>
      </w:r>
      <w:r w:rsidRPr="00165A6E">
        <w:tab/>
        <w:t>Test applicability</w:t>
      </w:r>
    </w:p>
    <w:bookmarkEnd w:id="96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63" w:name="_CR6_5D_3_3_3"/>
      <w:r w:rsidRPr="00165A6E">
        <w:t>6.5D.3.3.3</w:t>
      </w:r>
      <w:r w:rsidRPr="00165A6E">
        <w:tab/>
        <w:t>Minimum conformance requirements</w:t>
      </w:r>
    </w:p>
    <w:bookmarkEnd w:id="963"/>
    <w:p w14:paraId="1A8B7D73" w14:textId="24148D86"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.5.3.3.3.</w:t>
      </w:r>
      <w:r w:rsidRPr="008A7419">
        <w:t xml:space="preserve"> </w:t>
      </w:r>
      <w:r w:rsidRPr="00165A6E">
        <w:t>The requirements shall be met with the UL MIMO configurations specified in Table 6.5D.3.1.3-1.</w:t>
      </w:r>
    </w:p>
    <w:p w14:paraId="74585720" w14:textId="39DAE67C"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7C136939" w14:textId="77777777" w:rsidR="00B17104" w:rsidRPr="00165A6E" w:rsidRDefault="00B17104" w:rsidP="00483933">
      <w:pPr>
        <w:pStyle w:val="H6"/>
      </w:pPr>
      <w:bookmarkStart w:id="964" w:name="_CR6_5D_3_3_4"/>
      <w:r w:rsidRPr="00165A6E">
        <w:t>6.5D.3.3.4</w:t>
      </w:r>
      <w:r w:rsidRPr="00165A6E">
        <w:tab/>
        <w:t>Test description</w:t>
      </w:r>
    </w:p>
    <w:p w14:paraId="0FB8A0A1" w14:textId="77777777" w:rsidR="00B17104" w:rsidRPr="00165A6E" w:rsidRDefault="00B17104" w:rsidP="00B17104">
      <w:pPr>
        <w:pStyle w:val="H6"/>
      </w:pPr>
      <w:bookmarkStart w:id="965" w:name="_CR6_5D_3_3_4_1"/>
      <w:bookmarkEnd w:id="964"/>
      <w:r w:rsidRPr="00165A6E">
        <w:t>6.5D.3.3.4.1</w:t>
      </w:r>
      <w:r w:rsidRPr="00165A6E">
        <w:tab/>
        <w:t>Initial condition</w:t>
      </w:r>
    </w:p>
    <w:bookmarkEnd w:id="965"/>
    <w:p w14:paraId="38D9E811" w14:textId="0A7C385D"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.5.3.3.4.1</w:t>
      </w:r>
      <w:r w:rsidR="00360553" w:rsidRPr="00165A6E">
        <w:t xml:space="preserve"> with following exceptions:</w:t>
      </w:r>
    </w:p>
    <w:p w14:paraId="38F6E9C6" w14:textId="1AA8985D"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66" w:name="_CR6_5D_3_3_4_2"/>
      <w:r w:rsidRPr="00165A6E">
        <w:t>6.5D.3.3.4.2</w:t>
      </w:r>
      <w:r w:rsidRPr="00165A6E">
        <w:tab/>
        <w:t>Test procedure</w:t>
      </w:r>
    </w:p>
    <w:bookmarkEnd w:id="966"/>
    <w:p w14:paraId="24B833AE" w14:textId="77777777" w:rsidR="00B17104" w:rsidRPr="00165A6E" w:rsidRDefault="00B17104" w:rsidP="00B17104">
      <w:r w:rsidRPr="00165A6E">
        <w:t>Same test procedure as in clause 6.5.3.3.4.2 with the following added to step 3 for UL MIMO configuration:</w:t>
      </w:r>
    </w:p>
    <w:p w14:paraId="49A35BEC" w14:textId="760F33B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1B0A520A" w14:textId="77777777" w:rsidR="00B17104" w:rsidRPr="00165A6E" w:rsidRDefault="00B17104" w:rsidP="00B17104">
      <w:pPr>
        <w:pStyle w:val="H6"/>
      </w:pPr>
      <w:bookmarkStart w:id="967" w:name="_CR6_5D_3_3_4_3"/>
      <w:r w:rsidRPr="00165A6E">
        <w:t>6.5D.3.3.4.3</w:t>
      </w:r>
      <w:r w:rsidRPr="00165A6E">
        <w:tab/>
        <w:t>Message contents</w:t>
      </w:r>
    </w:p>
    <w:bookmarkEnd w:id="967"/>
    <w:p w14:paraId="75FA1349" w14:textId="7364A394"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15C2C691" w14:textId="77777777" w:rsidR="00B17104" w:rsidRPr="00165A6E" w:rsidRDefault="00B17104" w:rsidP="00B17104">
      <w:pPr>
        <w:pStyle w:val="H6"/>
      </w:pPr>
      <w:bookmarkStart w:id="968" w:name="_CR6_5D_3_3_5"/>
      <w:r w:rsidRPr="00165A6E">
        <w:t>6.5D.3.3.5</w:t>
      </w:r>
      <w:r w:rsidRPr="00165A6E">
        <w:tab/>
        <w:t>Test requirements</w:t>
      </w:r>
    </w:p>
    <w:bookmarkEnd w:id="968"/>
    <w:p w14:paraId="6C4863A4" w14:textId="6BC43FC4"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.5.3.3.5.</w:t>
      </w:r>
    </w:p>
    <w:p w14:paraId="302388E9" w14:textId="77777777" w:rsidR="0032234A" w:rsidRPr="00165A6E" w:rsidRDefault="0032234A" w:rsidP="007334CC">
      <w:pPr>
        <w:pStyle w:val="Heading2"/>
      </w:pPr>
      <w:bookmarkStart w:id="969" w:name="_Toc27743962"/>
      <w:bookmarkStart w:id="970" w:name="_Toc36197135"/>
      <w:bookmarkStart w:id="971" w:name="_Toc36197827"/>
      <w:r w:rsidRPr="00165A6E">
        <w:t>6.6</w:t>
      </w:r>
      <w:r w:rsidRPr="00165A6E">
        <w:tab/>
        <w:t>Beam correspondence</w:t>
      </w:r>
      <w:bookmarkEnd w:id="935"/>
      <w:bookmarkEnd w:id="969"/>
      <w:bookmarkEnd w:id="970"/>
      <w:bookmarkEnd w:id="971"/>
    </w:p>
    <w:p w14:paraId="583C3038" w14:textId="77777777" w:rsidR="0032234A" w:rsidRPr="00165A6E" w:rsidRDefault="0032234A">
      <w:pPr>
        <w:pStyle w:val="Heading3"/>
      </w:pPr>
      <w:bookmarkStart w:id="972" w:name="_Toc21026677"/>
      <w:bookmarkStart w:id="973" w:name="_Toc27743963"/>
      <w:bookmarkStart w:id="974" w:name="_Toc36197136"/>
      <w:bookmarkStart w:id="975" w:name="_Toc36197828"/>
      <w:r w:rsidRPr="00165A6E">
        <w:t>6.6.0</w:t>
      </w:r>
      <w:r w:rsidRPr="00165A6E">
        <w:tab/>
        <w:t>General</w:t>
      </w:r>
      <w:bookmarkEnd w:id="972"/>
      <w:bookmarkEnd w:id="973"/>
      <w:bookmarkEnd w:id="974"/>
      <w:bookmarkEnd w:id="97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76" w:name="_Toc21026678"/>
      <w:bookmarkStart w:id="977" w:name="_Toc27743964"/>
      <w:bookmarkStart w:id="978" w:name="_Toc36197137"/>
      <w:bookmarkStart w:id="979" w:name="_Toc36197829"/>
      <w:r w:rsidRPr="00165A6E">
        <w:t>6.6.1</w:t>
      </w:r>
      <w:r w:rsidRPr="00165A6E">
        <w:tab/>
        <w:t>Beam correspondence - EIRP</w:t>
      </w:r>
      <w:bookmarkEnd w:id="976"/>
      <w:bookmarkEnd w:id="977"/>
      <w:bookmarkEnd w:id="978"/>
      <w:bookmarkEnd w:id="979"/>
    </w:p>
    <w:p w14:paraId="1E9921C6" w14:textId="19E26BB0" w:rsidR="00A33C94" w:rsidRPr="00165A6E" w:rsidRDefault="00D2021D" w:rsidP="00A33C94">
      <w:pPr>
        <w:pStyle w:val="EditorsNote"/>
      </w:pPr>
      <w:r>
        <w:t>Editor's note:</w:t>
      </w:r>
      <w:r>
        <w:tab/>
      </w:r>
      <w:r w:rsidR="00A33C94" w:rsidRPr="00165A6E">
        <w:t>The following aspects are either missing or not yet determined:</w:t>
      </w:r>
    </w:p>
    <w:p w14:paraId="76806FF5" w14:textId="1CE1C252" w:rsidR="00A33C94" w:rsidRPr="00165A6E" w:rsidRDefault="00A33C94" w:rsidP="00A33C94">
      <w:pPr>
        <w:pStyle w:val="EditorsNote"/>
      </w:pPr>
      <w:r w:rsidRPr="00165A6E">
        <w:t>-</w:t>
      </w:r>
      <w:r w:rsidR="00F12EA4">
        <w:tab/>
      </w:r>
      <w:r w:rsidRPr="00165A6E">
        <w:t>The test case is incomplete for band n259.</w:t>
      </w:r>
    </w:p>
    <w:p w14:paraId="604C31AA" w14:textId="02AA1286" w:rsidR="00F12EA4" w:rsidRDefault="00F12EA4" w:rsidP="00F12EA4">
      <w:pPr>
        <w:pStyle w:val="EditorsNote"/>
      </w:pPr>
      <w:bookmarkStart w:id="980" w:name="_CR6_6_1_1"/>
      <w:r>
        <w:t>-</w:t>
      </w:r>
      <w:r>
        <w:tab/>
        <w:t>Measurement Uncertainties and Test Tolerances are FFS for power class other than PC3.</w:t>
      </w:r>
    </w:p>
    <w:p w14:paraId="45BBD7BA" w14:textId="2FA11C45" w:rsidR="0032234A" w:rsidRPr="00165A6E" w:rsidRDefault="0032234A">
      <w:pPr>
        <w:pStyle w:val="H6"/>
      </w:pPr>
      <w:r w:rsidRPr="00165A6E">
        <w:t>6.6.1.1</w:t>
      </w:r>
      <w:r w:rsidRPr="00165A6E">
        <w:tab/>
        <w:t>Test purpose</w:t>
      </w:r>
    </w:p>
    <w:bookmarkEnd w:id="980"/>
    <w:p w14:paraId="524FE50B" w14:textId="210BAB5C" w:rsidR="0032234A" w:rsidRPr="00165A6E" w:rsidRDefault="0032234A">
      <w:pPr>
        <w:rPr>
          <w:lang w:eastAsia="ko-KR"/>
        </w:rPr>
      </w:pPr>
      <w:r w:rsidRPr="00165A6E">
        <w:rPr>
          <w:lang w:eastAsia="ko-KR"/>
        </w:rPr>
        <w:t>To verify the UE</w:t>
      </w:r>
      <w:r w:rsidR="00D2021D">
        <w:rPr>
          <w:lang w:eastAsia="ko-KR"/>
        </w:rPr>
        <w:t>'</w:t>
      </w:r>
      <w:r w:rsidRPr="00165A6E">
        <w:rPr>
          <w:lang w:eastAsia="ko-KR"/>
        </w:rPr>
        <w:t>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81" w:name="_CR6_6_1_3"/>
      <w:r w:rsidRPr="00165A6E">
        <w:t>6.6.1.3</w:t>
      </w:r>
      <w:r w:rsidRPr="00165A6E">
        <w:tab/>
        <w:t>Minimum conformance requirements</w:t>
      </w:r>
    </w:p>
    <w:p w14:paraId="0EA83118" w14:textId="77777777" w:rsidR="00723886" w:rsidRPr="00165A6E" w:rsidRDefault="00723886" w:rsidP="00723886">
      <w:pPr>
        <w:pStyle w:val="H6"/>
      </w:pPr>
      <w:bookmarkStart w:id="982" w:name="_CR6_6_1_3_1"/>
      <w:bookmarkEnd w:id="981"/>
      <w:r w:rsidRPr="00165A6E">
        <w:t>6.6.1.3.1</w:t>
      </w:r>
      <w:r w:rsidRPr="00165A6E">
        <w:tab/>
        <w:t>(Void)</w:t>
      </w:r>
    </w:p>
    <w:p w14:paraId="657024BB" w14:textId="77777777" w:rsidR="00723886" w:rsidRPr="00165A6E" w:rsidRDefault="00723886" w:rsidP="00723886">
      <w:pPr>
        <w:pStyle w:val="H6"/>
      </w:pPr>
      <w:bookmarkStart w:id="983" w:name="_CR6_6_1_3_2"/>
      <w:bookmarkEnd w:id="982"/>
      <w:r w:rsidRPr="00165A6E">
        <w:t>6.6.1.3.2</w:t>
      </w:r>
      <w:r w:rsidRPr="00165A6E">
        <w:tab/>
        <w:t>(Void)</w:t>
      </w:r>
    </w:p>
    <w:p w14:paraId="1A3E10EC" w14:textId="77777777" w:rsidR="00723886" w:rsidRPr="00165A6E" w:rsidRDefault="00723886" w:rsidP="00723886">
      <w:pPr>
        <w:pStyle w:val="H6"/>
      </w:pPr>
      <w:bookmarkStart w:id="984" w:name="_CR6_6_1_3_3"/>
      <w:bookmarkEnd w:id="983"/>
      <w:r w:rsidRPr="00165A6E">
        <w:t>6.6.1.3.3</w:t>
      </w:r>
      <w:r w:rsidRPr="00165A6E">
        <w:tab/>
        <w:t>Beam correspondence for PC3</w:t>
      </w:r>
    </w:p>
    <w:p w14:paraId="5A1BF24B" w14:textId="77777777" w:rsidR="00723886" w:rsidRPr="00165A6E" w:rsidRDefault="00723886" w:rsidP="00D15F21">
      <w:pPr>
        <w:pStyle w:val="H6"/>
      </w:pPr>
      <w:bookmarkStart w:id="985" w:name="_CR6_6_1_3_3_1"/>
      <w:bookmarkEnd w:id="984"/>
      <w:r w:rsidRPr="00165A6E">
        <w:t>6.6.1.3.3.1</w:t>
      </w:r>
      <w:r w:rsidRPr="00165A6E">
        <w:tab/>
        <w:t>General</w:t>
      </w:r>
    </w:p>
    <w:bookmarkEnd w:id="985"/>
    <w:p w14:paraId="3D885095" w14:textId="5AAC0059"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s beam correspondence capability</w:t>
      </w:r>
      <w:r w:rsidR="003742C6" w:rsidRPr="00165A6E">
        <w:t xml:space="preserve"> IE </w:t>
      </w:r>
      <w:r w:rsidR="003742C6"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31882DC9" w14:textId="0C90A68C" w:rsidR="0032234A" w:rsidRPr="00165A6E" w:rsidRDefault="0032234A">
      <w:pPr>
        <w:pStyle w:val="B1"/>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56FE4E7" w:rsidR="000B28C7" w:rsidRPr="00165A6E" w:rsidRDefault="0032234A" w:rsidP="000B28C7">
      <w:pPr>
        <w:pStyle w:val="B1"/>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w:t>
      </w:r>
      <w:r w:rsidR="00D2021D" w:rsidRPr="00165A6E">
        <w:t>Clause</w:t>
      </w:r>
      <w:r w:rsidR="00D2021D">
        <w:t> </w:t>
      </w:r>
      <w:r w:rsidR="00D2021D" w:rsidRPr="00165A6E">
        <w:t>6</w:t>
      </w:r>
      <w:r w:rsidR="0051206D" w:rsidRPr="00165A6E">
        <w:t>.6.1.3.3.2</w:t>
      </w:r>
      <w:r w:rsidRPr="00165A6E">
        <w:t xml:space="preserve">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582BF435" w14:textId="77777777" w:rsidR="000B28C7" w:rsidRPr="00165A6E" w:rsidRDefault="000B28C7" w:rsidP="000B28C7">
      <w:pPr>
        <w:pStyle w:val="H6"/>
      </w:pPr>
      <w:bookmarkStart w:id="986" w:name="_CR6_6_1_3_3_1_1"/>
      <w:r w:rsidRPr="00165A6E">
        <w:t>6.6.1.3.3.1.1</w:t>
      </w:r>
      <w:r w:rsidRPr="00165A6E">
        <w:tab/>
        <w:t>Side condition for SSB and CSI-RS</w:t>
      </w:r>
    </w:p>
    <w:bookmarkEnd w:id="98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87" w:name="_CRTable6_6_1_3_3_1_11"/>
      <w:r w:rsidRPr="00165A6E">
        <w:t xml:space="preserve">Table </w:t>
      </w:r>
      <w:bookmarkEnd w:id="987"/>
      <w:r w:rsidRPr="00165A6E">
        <w:t>6.6.1.3.3.1.1-1: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827"/>
        <w:gridCol w:w="4533"/>
        <w:gridCol w:w="1066"/>
      </w:tblGrid>
      <w:tr w:rsidR="00456D72" w:rsidRPr="00165A6E" w14:paraId="5CB9B5C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12EA4">
        <w:trPr>
          <w:cantSplit/>
          <w:jc w:val="center"/>
        </w:trPr>
        <w:tc>
          <w:tcPr>
            <w:tcW w:w="1181" w:type="dxa"/>
            <w:tcBorders>
              <w:top w:val="nil"/>
              <w:left w:val="single" w:sz="4" w:space="0" w:color="auto"/>
              <w:bottom w:val="nil"/>
              <w:right w:val="single" w:sz="4" w:space="0" w:color="auto"/>
            </w:tcBorders>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2D4F36D5" w14:textId="77777777" w:rsidR="00456D72" w:rsidRPr="00165A6E" w:rsidRDefault="00456D72" w:rsidP="00F26114">
            <w:pPr>
              <w:pStyle w:val="TAH"/>
            </w:pPr>
            <w:r w:rsidRPr="00165A6E">
              <w:t>dB</w:t>
            </w:r>
          </w:p>
        </w:tc>
      </w:tr>
      <w:tr w:rsidR="00456D72" w:rsidRPr="00165A6E" w14:paraId="1E6712DD" w14:textId="77777777" w:rsidTr="00F12EA4">
        <w:trPr>
          <w:cantSplit/>
          <w:jc w:val="center"/>
        </w:trPr>
        <w:tc>
          <w:tcPr>
            <w:tcW w:w="1181" w:type="dxa"/>
            <w:tcBorders>
              <w:top w:val="nil"/>
              <w:left w:val="single" w:sz="4" w:space="0" w:color="auto"/>
              <w:bottom w:val="single" w:sz="4" w:space="0" w:color="auto"/>
              <w:right w:val="single" w:sz="4" w:space="0" w:color="auto"/>
            </w:tcBorders>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7383B296" w14:textId="77777777" w:rsidR="00456D72" w:rsidRPr="00165A6E" w:rsidRDefault="00456D72" w:rsidP="00F26114">
            <w:pPr>
              <w:pStyle w:val="TAH"/>
            </w:pPr>
          </w:p>
        </w:tc>
      </w:tr>
      <w:tr w:rsidR="00456D72" w:rsidRPr="00165A6E" w14:paraId="1C56499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12EA4">
        <w:trPr>
          <w:cantSplit/>
          <w:jc w:val="center"/>
        </w:trPr>
        <w:tc>
          <w:tcPr>
            <w:tcW w:w="1181" w:type="dxa"/>
            <w:tcBorders>
              <w:top w:val="nil"/>
              <w:left w:val="single" w:sz="4" w:space="0" w:color="auto"/>
              <w:bottom w:val="nil"/>
              <w:right w:val="single" w:sz="4" w:space="0" w:color="auto"/>
            </w:tcBorders>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12EA4">
        <w:trPr>
          <w:cantSplit/>
          <w:jc w:val="center"/>
        </w:trPr>
        <w:tc>
          <w:tcPr>
            <w:tcW w:w="1181" w:type="dxa"/>
            <w:tcBorders>
              <w:top w:val="nil"/>
              <w:left w:val="single" w:sz="4" w:space="0" w:color="auto"/>
              <w:bottom w:val="nil"/>
              <w:right w:val="single" w:sz="4" w:space="0" w:color="auto"/>
            </w:tcBorders>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746D8178" w14:textId="77777777" w:rsidR="00456D72" w:rsidRPr="00165A6E" w:rsidRDefault="00456D72" w:rsidP="00F26114">
            <w:pPr>
              <w:pStyle w:val="TAC"/>
              <w:rPr>
                <w:rFonts w:eastAsia="Yu Mincho"/>
              </w:rPr>
            </w:pPr>
          </w:p>
        </w:tc>
      </w:tr>
      <w:tr w:rsidR="00456D72" w:rsidRPr="00165A6E" w14:paraId="7A87AC43" w14:textId="77777777" w:rsidTr="00F12EA4">
        <w:trPr>
          <w:cantSplit/>
          <w:jc w:val="center"/>
        </w:trPr>
        <w:tc>
          <w:tcPr>
            <w:tcW w:w="1181" w:type="dxa"/>
            <w:tcBorders>
              <w:top w:val="nil"/>
              <w:left w:val="single" w:sz="4" w:space="0" w:color="auto"/>
              <w:bottom w:val="nil"/>
              <w:right w:val="single" w:sz="4" w:space="0" w:color="auto"/>
            </w:tcBorders>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12EA4">
        <w:trPr>
          <w:cantSplit/>
          <w:jc w:val="center"/>
        </w:trPr>
        <w:tc>
          <w:tcPr>
            <w:tcW w:w="1181" w:type="dxa"/>
            <w:tcBorders>
              <w:top w:val="nil"/>
              <w:left w:val="single" w:sz="4" w:space="0" w:color="auto"/>
              <w:right w:val="single" w:sz="4" w:space="0" w:color="auto"/>
            </w:tcBorders>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EB90608" w14:textId="51392EE5"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88" w:name="_CRTable6_6_1_3_3_1_12"/>
      <w:r w:rsidRPr="00165A6E">
        <w:t xml:space="preserve">Table </w:t>
      </w:r>
      <w:bookmarkEnd w:id="988"/>
      <w:r w:rsidRPr="00165A6E">
        <w:t>6.6.1.3.3.1.1-2: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456D72" w:rsidRPr="00165A6E" w14:paraId="1A84CED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12EA4">
        <w:trPr>
          <w:cantSplit/>
          <w:jc w:val="center"/>
        </w:trPr>
        <w:tc>
          <w:tcPr>
            <w:tcW w:w="1182" w:type="dxa"/>
            <w:tcBorders>
              <w:top w:val="nil"/>
              <w:left w:val="single" w:sz="4" w:space="0" w:color="auto"/>
              <w:bottom w:val="nil"/>
              <w:right w:val="single" w:sz="4" w:space="0" w:color="auto"/>
            </w:tcBorders>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69FACB1B" w14:textId="77777777" w:rsidR="00456D72" w:rsidRPr="00165A6E" w:rsidRDefault="00456D72" w:rsidP="00F26114">
            <w:pPr>
              <w:pStyle w:val="TAH"/>
            </w:pPr>
            <w:r w:rsidRPr="00165A6E">
              <w:t>dB</w:t>
            </w:r>
          </w:p>
        </w:tc>
      </w:tr>
      <w:tr w:rsidR="00456D72" w:rsidRPr="00165A6E" w14:paraId="7EBEB29D"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2603E6EC" w14:textId="77777777" w:rsidR="00456D72" w:rsidRPr="00165A6E" w:rsidRDefault="00456D72" w:rsidP="00F26114">
            <w:pPr>
              <w:pStyle w:val="TAH"/>
            </w:pPr>
          </w:p>
        </w:tc>
      </w:tr>
      <w:tr w:rsidR="00456D72" w:rsidRPr="00165A6E" w14:paraId="4E804CB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12EA4">
        <w:trPr>
          <w:cantSplit/>
          <w:jc w:val="center"/>
        </w:trPr>
        <w:tc>
          <w:tcPr>
            <w:tcW w:w="1182" w:type="dxa"/>
            <w:tcBorders>
              <w:top w:val="nil"/>
              <w:left w:val="single" w:sz="4" w:space="0" w:color="auto"/>
              <w:bottom w:val="nil"/>
              <w:right w:val="single" w:sz="4" w:space="0" w:color="auto"/>
            </w:tcBorders>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12EA4">
        <w:trPr>
          <w:cantSplit/>
          <w:jc w:val="center"/>
        </w:trPr>
        <w:tc>
          <w:tcPr>
            <w:tcW w:w="1182" w:type="dxa"/>
            <w:tcBorders>
              <w:top w:val="nil"/>
              <w:left w:val="single" w:sz="4" w:space="0" w:color="auto"/>
              <w:bottom w:val="nil"/>
              <w:right w:val="single" w:sz="4" w:space="0" w:color="auto"/>
            </w:tcBorders>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714DDC4C"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53094446" w14:textId="77777777" w:rsidR="00456D72" w:rsidRPr="00165A6E" w:rsidRDefault="00456D72" w:rsidP="00F26114">
            <w:pPr>
              <w:pStyle w:val="TAC"/>
              <w:rPr>
                <w:rFonts w:eastAsia="Yu Mincho"/>
              </w:rPr>
            </w:pPr>
          </w:p>
        </w:tc>
      </w:tr>
      <w:tr w:rsidR="00456D72" w:rsidRPr="00165A6E" w14:paraId="4D8F7EAD" w14:textId="77777777" w:rsidTr="00F12EA4">
        <w:trPr>
          <w:cantSplit/>
          <w:jc w:val="center"/>
        </w:trPr>
        <w:tc>
          <w:tcPr>
            <w:tcW w:w="1182" w:type="dxa"/>
            <w:tcBorders>
              <w:top w:val="nil"/>
              <w:left w:val="single" w:sz="4" w:space="0" w:color="auto"/>
              <w:bottom w:val="nil"/>
              <w:right w:val="single" w:sz="4" w:space="0" w:color="auto"/>
            </w:tcBorders>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12EA4">
        <w:trPr>
          <w:cantSplit/>
          <w:jc w:val="center"/>
        </w:trPr>
        <w:tc>
          <w:tcPr>
            <w:tcW w:w="1182" w:type="dxa"/>
            <w:tcBorders>
              <w:top w:val="nil"/>
              <w:left w:val="single" w:sz="4" w:space="0" w:color="auto"/>
              <w:right w:val="single" w:sz="4" w:space="0" w:color="auto"/>
            </w:tcBorders>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4E9DE780" w14:textId="0818909F"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89" w:name="_CR6_6_1_3_3_2"/>
      <w:r w:rsidRPr="00165A6E">
        <w:t>6.6.1.3.3.2</w:t>
      </w:r>
      <w:r w:rsidRPr="00165A6E">
        <w:tab/>
        <w:t>Beam correspondence tolerance for PC3</w:t>
      </w:r>
    </w:p>
    <w:bookmarkEnd w:id="98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56402E3E" w:rsidR="0032234A" w:rsidRPr="00165A6E" w:rsidRDefault="0032234A">
      <w:r w:rsidRPr="00165A6E">
        <w:t>For power class 3 UEs, the requirement is fulfilled if the UE</w:t>
      </w:r>
      <w:r w:rsidR="00D2021D">
        <w:t>'</w:t>
      </w:r>
      <w:r w:rsidRPr="00165A6E">
        <w:t>s corresponding UL beams satisfy the maximum limit in Table 6.6.1.3.3.2-1.</w:t>
      </w:r>
    </w:p>
    <w:p w14:paraId="43410E53" w14:textId="77777777" w:rsidR="0032234A" w:rsidRPr="00165A6E" w:rsidRDefault="0032234A">
      <w:pPr>
        <w:pStyle w:val="TH"/>
      </w:pPr>
      <w:bookmarkStart w:id="990" w:name="_CRTable6_6_1_3_3_21"/>
      <w:r w:rsidRPr="00165A6E">
        <w:t xml:space="preserve">Table </w:t>
      </w:r>
      <w:bookmarkEnd w:id="99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32234A" w:rsidRPr="00165A6E" w14:paraId="02C565B5"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6C58D97" w14:textId="77777777" w:rsidR="0032234A" w:rsidRPr="00165A6E" w:rsidRDefault="0032234A">
            <w:pPr>
              <w:pStyle w:val="TAC"/>
            </w:pPr>
            <w:r w:rsidRPr="00165A6E">
              <w:t>3.0</w:t>
            </w:r>
          </w:p>
        </w:tc>
      </w:tr>
      <w:tr w:rsidR="0032234A" w:rsidRPr="00165A6E" w14:paraId="523E3EA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6574F094" w14:textId="77777777" w:rsidR="0032234A" w:rsidRPr="00165A6E" w:rsidRDefault="0032234A">
            <w:pPr>
              <w:pStyle w:val="TAC"/>
            </w:pPr>
            <w:r w:rsidRPr="00165A6E">
              <w:t>3.0</w:t>
            </w:r>
          </w:p>
        </w:tc>
      </w:tr>
      <w:tr w:rsidR="0032234A" w:rsidRPr="00165A6E" w14:paraId="5B9BDCB0"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593B864B" w14:textId="77777777" w:rsidR="0032234A" w:rsidRPr="00165A6E" w:rsidRDefault="0032234A">
            <w:pPr>
              <w:pStyle w:val="TAC"/>
            </w:pPr>
            <w:r w:rsidRPr="00165A6E">
              <w:t>3.2</w:t>
            </w:r>
          </w:p>
        </w:tc>
      </w:tr>
      <w:tr w:rsidR="0032234A" w:rsidRPr="00165A6E" w14:paraId="5A39F4E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DB1D4B4" w14:textId="77777777" w:rsidR="0032234A" w:rsidRPr="00165A6E" w:rsidRDefault="0032234A">
            <w:pPr>
              <w:pStyle w:val="TAC"/>
            </w:pPr>
            <w:r w:rsidRPr="00165A6E">
              <w:t>3.0</w:t>
            </w:r>
          </w:p>
        </w:tc>
      </w:tr>
      <w:tr w:rsidR="0032234A" w:rsidRPr="00165A6E" w14:paraId="3218C5C6" w14:textId="77777777" w:rsidTr="00F12EA4">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7C7510F7" w14:textId="415D924F"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91" w:name="_CR6_6_1_3_3_3"/>
      <w:r w:rsidRPr="00165A6E">
        <w:t>6.6.1.3.</w:t>
      </w:r>
      <w:r w:rsidR="00985F9F" w:rsidRPr="00165A6E">
        <w:t>3.3</w:t>
      </w:r>
      <w:r w:rsidRPr="00165A6E">
        <w:tab/>
        <w:t>Normative reference</w:t>
      </w:r>
    </w:p>
    <w:bookmarkEnd w:id="991"/>
    <w:p w14:paraId="2DFCA9B9" w14:textId="1537AAF4" w:rsidR="00723886" w:rsidRPr="00165A6E" w:rsidRDefault="00723886" w:rsidP="0072388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w:t>
      </w:r>
      <w:r w:rsidR="007A20B5" w:rsidRPr="00165A6E">
        <w:t>4.</w:t>
      </w:r>
    </w:p>
    <w:p w14:paraId="09DFFCB0" w14:textId="77777777" w:rsidR="00985F9F" w:rsidRPr="00165A6E" w:rsidRDefault="00985F9F" w:rsidP="00985F9F">
      <w:pPr>
        <w:pStyle w:val="H6"/>
      </w:pPr>
      <w:bookmarkStart w:id="992" w:name="_CR6_6_1_3_4"/>
      <w:r w:rsidRPr="00165A6E">
        <w:t>6.6.1.3.4</w:t>
      </w:r>
      <w:r w:rsidRPr="00165A6E">
        <w:tab/>
        <w:t>Beam correspondence for PC5</w:t>
      </w:r>
    </w:p>
    <w:bookmarkEnd w:id="99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93" w:name="_CR6_6_1_3_5"/>
      <w:r w:rsidRPr="00165A6E">
        <w:t>6.6.1.3.5</w:t>
      </w:r>
      <w:r w:rsidRPr="00165A6E">
        <w:tab/>
        <w:t>Beam correspondence for PC6</w:t>
      </w:r>
    </w:p>
    <w:p w14:paraId="174642AA" w14:textId="77862D5B" w:rsidR="00F12EA4" w:rsidRDefault="00F12EA4" w:rsidP="00985F9F">
      <w:pPr>
        <w:pStyle w:val="H6"/>
      </w:pPr>
      <w:bookmarkStart w:id="994" w:name="_CR6_6_1_3_6"/>
      <w:bookmarkEnd w:id="993"/>
      <w:r>
        <w:t>6.6.1.3.5.1</w:t>
      </w:r>
      <w:r>
        <w:tab/>
        <w:t>General</w:t>
      </w:r>
    </w:p>
    <w:p w14:paraId="5FC02CD2" w14:textId="72B9DB3B" w:rsidR="00F12EA4" w:rsidRDefault="00F12EA4" w:rsidP="00F12EA4">
      <w:r w:rsidRPr="00FF0EFC">
        <w:t xml:space="preserve">The beam correspondence requirement for power class </w:t>
      </w:r>
      <w:r>
        <w:rPr>
          <w:rFonts w:eastAsia="PMingLiU" w:hint="eastAsia"/>
          <w:lang w:eastAsia="zh-TW"/>
        </w:rPr>
        <w:t>6</w:t>
      </w:r>
      <w:r w:rsidRPr="00FF0EFC">
        <w:t xml:space="preserve"> UEs in RRC_CONNECTED consists of two components: UE minimum peak EIRP (as defined in Clause 6.2.1.1.3.</w:t>
      </w:r>
      <w:r>
        <w:rPr>
          <w:rFonts w:eastAsia="PMingLiU" w:hint="eastAsia"/>
          <w:lang w:eastAsia="zh-TW"/>
        </w:rPr>
        <w:t>6</w:t>
      </w:r>
      <w:r w:rsidRPr="00FF0EFC">
        <w:t>), and UE spherical coverage (as defined in Clause 6.2.1.1.3.</w:t>
      </w:r>
      <w:r>
        <w:rPr>
          <w:rFonts w:eastAsia="PMingLiU" w:hint="eastAsia"/>
          <w:lang w:eastAsia="zh-TW"/>
        </w:rPr>
        <w:t>6</w:t>
      </w:r>
      <w:r w:rsidRPr="00FF0EFC">
        <w:t xml:space="preserve">). The beam correspondence requirement is fulfilled if the UE satisfies one of the following conditions, depending on the UE's beam correspondence capability IE </w:t>
      </w:r>
      <w:r w:rsidRPr="00FF0EFC">
        <w:rPr>
          <w:i/>
        </w:rPr>
        <w:t>beamCorrespondenceWithoutUL-BeamSweeping</w:t>
      </w:r>
      <w:r w:rsidRPr="00FF0EFC">
        <w:t>, as defined in TS 38.306 [26]:</w:t>
      </w:r>
    </w:p>
    <w:p w14:paraId="56AE0648" w14:textId="72BE0C19" w:rsidR="00F12EA4" w:rsidRPr="00F12EA4" w:rsidRDefault="00F12EA4" w:rsidP="00F12EA4">
      <w:pPr>
        <w:pStyle w:val="B1"/>
      </w:pPr>
      <w:r w:rsidRPr="00FF0EFC">
        <w:t>--</w:t>
      </w:r>
      <w:r w:rsidRPr="00FF0EFC">
        <w:tab/>
        <w:t xml:space="preserve">If </w:t>
      </w:r>
      <w:r w:rsidRPr="00FF0EFC">
        <w:rPr>
          <w:i/>
        </w:rPr>
        <w:t>beamCorrespondenceWithoutUL-BeamSweeping</w:t>
      </w:r>
      <w:r w:rsidRPr="00FF0EFC">
        <w:t xml:space="preserve"> is supported, the UE shall meet the minimum peak EIRP requirement according to Table 6.2.1.1.3.</w:t>
      </w:r>
      <w:r>
        <w:rPr>
          <w:rFonts w:eastAsia="PMingLiU" w:hint="eastAsia"/>
          <w:lang w:eastAsia="zh-TW"/>
        </w:rPr>
        <w:t>6</w:t>
      </w:r>
      <w:r w:rsidRPr="00FF0EFC">
        <w:t>-1 and spherical coverage requirement according to Table 6.2.1.1.3.</w:t>
      </w:r>
      <w:r>
        <w:rPr>
          <w:rFonts w:eastAsia="PMingLiU" w:hint="eastAsia"/>
          <w:lang w:eastAsia="zh-TW"/>
        </w:rPr>
        <w:t>6</w:t>
      </w:r>
      <w:r w:rsidRPr="00FF0EFC">
        <w:t>-3 with its autonomously chosen UL beams and without uplink beam sweeping.  Such a UE is considered to have met the beam correspondence tolerance requirement.</w:t>
      </w:r>
    </w:p>
    <w:p w14:paraId="248C7B78" w14:textId="7EBED373" w:rsidR="00F12EA4" w:rsidRDefault="00F12EA4" w:rsidP="00985F9F">
      <w:pPr>
        <w:pStyle w:val="H6"/>
      </w:pPr>
      <w:r>
        <w:t>6.6.1.3.5.1.1</w:t>
      </w:r>
      <w:r>
        <w:tab/>
        <w:t>Side Condition for SSB based enhanced Beam Correspondence requirements</w:t>
      </w:r>
    </w:p>
    <w:p w14:paraId="70099707" w14:textId="77777777" w:rsidR="00F12EA4" w:rsidRDefault="00F12EA4" w:rsidP="00F12EA4">
      <w:r>
        <w:t>The beam correspondence requirements for beam correspondence based on SSB are only applied under the following side conditions:</w:t>
      </w:r>
    </w:p>
    <w:p w14:paraId="375F5AF8" w14:textId="77777777" w:rsidR="00F12EA4" w:rsidRDefault="00F12EA4" w:rsidP="00F12EA4">
      <w:pPr>
        <w:pStyle w:val="B1"/>
      </w:pPr>
      <w:r>
        <w:t>-</w:t>
      </w:r>
      <w:r>
        <w:tab/>
        <w:t>The downlink reference signal SSB is provided, and CSI-RS is not provided.</w:t>
      </w:r>
    </w:p>
    <w:p w14:paraId="72E94970" w14:textId="77777777" w:rsidR="00F12EA4" w:rsidRDefault="00F12EA4" w:rsidP="00F12EA4">
      <w:pPr>
        <w:pStyle w:val="B1"/>
      </w:pPr>
      <w:r>
        <w:t>-</w:t>
      </w:r>
      <w:r>
        <w:tab/>
        <w:t>For beam correspondence, conditions for L1-RSRP measurements are fulfilled according to Table 6.6.1.3.5.1.1-1.</w:t>
      </w:r>
    </w:p>
    <w:p w14:paraId="6AF9372E" w14:textId="0F2D9FEF" w:rsidR="00F12EA4" w:rsidRDefault="00F12EA4" w:rsidP="00F12EA4">
      <w:pPr>
        <w:pStyle w:val="TH"/>
      </w:pPr>
      <w:r>
        <w:t>Table 6.6.1.3.5.1.1-1: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2FB8D19C"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6AAB6BDF"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D564857"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22214E4" w14:textId="25BF8647" w:rsidR="00F12EA4" w:rsidRPr="00165A6E" w:rsidRDefault="00F12EA4" w:rsidP="00F12EA4">
            <w:pPr>
              <w:pStyle w:val="TAH"/>
            </w:pPr>
            <w:r w:rsidRPr="00C84BB0">
              <w:rPr>
                <w:rFonts w:eastAsia="PMingLiU"/>
              </w:rPr>
              <w:t>Minimum SSB_RP</w:t>
            </w:r>
            <w:r w:rsidRPr="00C84BB0">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08815CA" w14:textId="7216BCB2" w:rsidR="00F12EA4" w:rsidRPr="00165A6E" w:rsidRDefault="00F12EA4" w:rsidP="00F12EA4">
            <w:pPr>
              <w:pStyle w:val="TAH"/>
            </w:pPr>
            <w:r w:rsidRPr="00C84BB0">
              <w:rPr>
                <w:rFonts w:eastAsia="PMingLiU"/>
              </w:rPr>
              <w:t>SSB Ês/Iot</w:t>
            </w:r>
          </w:p>
        </w:tc>
      </w:tr>
      <w:tr w:rsidR="00F12EA4" w:rsidRPr="00165A6E" w14:paraId="67DCAE7F" w14:textId="77777777" w:rsidTr="00F12EA4">
        <w:trPr>
          <w:cantSplit/>
          <w:jc w:val="center"/>
        </w:trPr>
        <w:tc>
          <w:tcPr>
            <w:tcW w:w="1182" w:type="dxa"/>
            <w:tcBorders>
              <w:top w:val="nil"/>
              <w:left w:val="single" w:sz="4" w:space="0" w:color="auto"/>
              <w:bottom w:val="nil"/>
              <w:right w:val="single" w:sz="4" w:space="0" w:color="auto"/>
            </w:tcBorders>
            <w:hideMark/>
          </w:tcPr>
          <w:p w14:paraId="604E1560"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2E96FD8F"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18A3030" w14:textId="0AE65525" w:rsidR="00F12EA4" w:rsidRPr="00165A6E" w:rsidRDefault="00F12EA4" w:rsidP="00F12EA4">
            <w:pPr>
              <w:pStyle w:val="TAH"/>
            </w:pPr>
            <w:r w:rsidRPr="00C84BB0">
              <w:rPr>
                <w:rFonts w:eastAsia="PMingLiU"/>
              </w:rPr>
              <w:t>dBm / SCS</w:t>
            </w:r>
            <w:r w:rsidRPr="00C84BB0">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5D678816" w14:textId="2DC37EDA" w:rsidR="00F12EA4" w:rsidRPr="00165A6E" w:rsidRDefault="00F12EA4" w:rsidP="00F12EA4">
            <w:pPr>
              <w:pStyle w:val="TAH"/>
            </w:pPr>
            <w:r w:rsidRPr="00C84BB0">
              <w:rPr>
                <w:rFonts w:eastAsia="PMingLiU"/>
              </w:rPr>
              <w:t>dB</w:t>
            </w:r>
          </w:p>
        </w:tc>
      </w:tr>
      <w:tr w:rsidR="00F12EA4" w:rsidRPr="00165A6E" w14:paraId="46A3ADE8"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181F3DAB"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018D8272"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D2012B" w14:textId="797BBE05" w:rsidR="00F12EA4" w:rsidRPr="00165A6E" w:rsidRDefault="00F12EA4" w:rsidP="00F12EA4">
            <w:pPr>
              <w:pStyle w:val="TAH"/>
            </w:pPr>
            <w:r w:rsidRPr="00C84BB0">
              <w:rPr>
                <w:rFonts w:eastAsia="PMingLiU"/>
              </w:rPr>
              <w:t>SCS</w:t>
            </w:r>
            <w:r w:rsidRPr="00C84BB0">
              <w:rPr>
                <w:rFonts w:eastAsia="PMingLiU"/>
                <w:vertAlign w:val="subscript"/>
              </w:rPr>
              <w:t>SSB</w:t>
            </w:r>
            <w:r w:rsidRPr="00C84BB0">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F83997B" w14:textId="77777777" w:rsidR="00F12EA4" w:rsidRPr="00165A6E" w:rsidRDefault="00F12EA4" w:rsidP="00F12EA4">
            <w:pPr>
              <w:pStyle w:val="TAH"/>
            </w:pPr>
          </w:p>
        </w:tc>
      </w:tr>
      <w:tr w:rsidR="00F12EA4" w:rsidRPr="00165A6E" w14:paraId="38A062FD" w14:textId="77777777" w:rsidTr="00F12EA4">
        <w:trPr>
          <w:cantSplit/>
          <w:jc w:val="center"/>
        </w:trPr>
        <w:tc>
          <w:tcPr>
            <w:tcW w:w="1182" w:type="dxa"/>
            <w:tcBorders>
              <w:top w:val="single" w:sz="4" w:space="0" w:color="auto"/>
              <w:left w:val="single" w:sz="4" w:space="0" w:color="auto"/>
              <w:bottom w:val="nil"/>
              <w:right w:val="single" w:sz="4" w:space="0" w:color="auto"/>
            </w:tcBorders>
          </w:tcPr>
          <w:p w14:paraId="1053718B" w14:textId="11D54C4F" w:rsidR="00F12EA4" w:rsidRPr="00165A6E" w:rsidRDefault="00F12EA4" w:rsidP="00F12EA4">
            <w:pPr>
              <w:pStyle w:val="TAC"/>
            </w:pPr>
            <w:r w:rsidRPr="00C84BB0">
              <w:rPr>
                <w:rFonts w:eastAsia="PMingLiU"/>
              </w:rPr>
              <w:t>All angles</w:t>
            </w:r>
            <w:r w:rsidRPr="00C84BB0">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6C378B9A" w14:textId="3EDD3037" w:rsidR="00F12EA4" w:rsidRPr="00165A6E" w:rsidRDefault="00F12EA4" w:rsidP="00F12EA4">
            <w:pPr>
              <w:pStyle w:val="TAC"/>
              <w:rPr>
                <w:rFonts w:eastAsia="Calibri"/>
                <w:szCs w:val="22"/>
              </w:rPr>
            </w:pPr>
            <w:r w:rsidRPr="00C84BB0">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29F3964C" w14:textId="468F8CB1" w:rsidR="00F12EA4" w:rsidRPr="00165A6E" w:rsidRDefault="00F12EA4" w:rsidP="00F12EA4">
            <w:pPr>
              <w:pStyle w:val="TAC"/>
            </w:pPr>
            <w:r w:rsidRPr="00C84BB0">
              <w:rPr>
                <w:rFonts w:eastAsia="PMingLiU"/>
                <w:szCs w:val="18"/>
              </w:rPr>
              <w:t>-101.4</w:t>
            </w:r>
          </w:p>
        </w:tc>
        <w:tc>
          <w:tcPr>
            <w:tcW w:w="1066" w:type="dxa"/>
            <w:tcBorders>
              <w:top w:val="single" w:sz="4" w:space="0" w:color="auto"/>
              <w:left w:val="single" w:sz="4" w:space="0" w:color="auto"/>
              <w:bottom w:val="nil"/>
              <w:right w:val="single" w:sz="4" w:space="0" w:color="auto"/>
            </w:tcBorders>
          </w:tcPr>
          <w:p w14:paraId="00D9A520" w14:textId="0C152C8F" w:rsidR="00F12EA4" w:rsidRPr="00165A6E" w:rsidRDefault="00F12EA4" w:rsidP="00F12EA4">
            <w:pPr>
              <w:pStyle w:val="TAC"/>
              <w:rPr>
                <w:rFonts w:eastAsia="Yu Mincho"/>
              </w:rPr>
            </w:pPr>
            <w:r w:rsidRPr="00C84BB0">
              <w:rPr>
                <w:rFonts w:eastAsia="Yu Mincho"/>
                <w:lang w:eastAsia="ja-JP"/>
              </w:rPr>
              <w:t>≥6</w:t>
            </w:r>
          </w:p>
        </w:tc>
      </w:tr>
      <w:tr w:rsidR="00F12EA4" w:rsidRPr="00165A6E" w14:paraId="50DD885D" w14:textId="77777777" w:rsidTr="00F12EA4">
        <w:trPr>
          <w:cantSplit/>
          <w:jc w:val="center"/>
        </w:trPr>
        <w:tc>
          <w:tcPr>
            <w:tcW w:w="1182" w:type="dxa"/>
            <w:tcBorders>
              <w:top w:val="nil"/>
              <w:left w:val="single" w:sz="4" w:space="0" w:color="auto"/>
              <w:bottom w:val="nil"/>
              <w:right w:val="single" w:sz="4" w:space="0" w:color="auto"/>
            </w:tcBorders>
          </w:tcPr>
          <w:p w14:paraId="7C025DB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01D36BE4" w14:textId="235B1DA7" w:rsidR="00F12EA4" w:rsidRPr="00165A6E" w:rsidRDefault="00F12EA4" w:rsidP="00F12EA4">
            <w:pPr>
              <w:pStyle w:val="TAC"/>
              <w:rPr>
                <w:rFonts w:eastAsia="Calibri"/>
                <w:szCs w:val="22"/>
              </w:rPr>
            </w:pPr>
            <w:r w:rsidRPr="00C84BB0">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26DEB4EA" w14:textId="798D4FE1" w:rsidR="00F12EA4" w:rsidRPr="00165A6E" w:rsidRDefault="00F12EA4" w:rsidP="00F12EA4">
            <w:pPr>
              <w:pStyle w:val="TAC"/>
            </w:pPr>
            <w:r w:rsidRPr="00C84BB0">
              <w:rPr>
                <w:rFonts w:eastAsia="PMingLiU"/>
                <w:szCs w:val="18"/>
              </w:rPr>
              <w:t>-101.6</w:t>
            </w:r>
          </w:p>
        </w:tc>
        <w:tc>
          <w:tcPr>
            <w:tcW w:w="1066" w:type="dxa"/>
            <w:tcBorders>
              <w:top w:val="nil"/>
              <w:left w:val="single" w:sz="4" w:space="0" w:color="auto"/>
              <w:bottom w:val="nil"/>
              <w:right w:val="single" w:sz="4" w:space="0" w:color="auto"/>
            </w:tcBorders>
          </w:tcPr>
          <w:p w14:paraId="48CF397F" w14:textId="77777777" w:rsidR="00F12EA4" w:rsidRPr="00165A6E" w:rsidRDefault="00F12EA4" w:rsidP="00F12EA4">
            <w:pPr>
              <w:pStyle w:val="TAC"/>
              <w:rPr>
                <w:rFonts w:eastAsia="Yu Mincho"/>
              </w:rPr>
            </w:pPr>
          </w:p>
        </w:tc>
      </w:tr>
      <w:tr w:rsidR="00F12EA4" w:rsidRPr="00165A6E" w14:paraId="0CDE994A" w14:textId="77777777" w:rsidTr="00F12EA4">
        <w:trPr>
          <w:cantSplit/>
          <w:jc w:val="center"/>
        </w:trPr>
        <w:tc>
          <w:tcPr>
            <w:tcW w:w="1182" w:type="dxa"/>
            <w:tcBorders>
              <w:top w:val="nil"/>
              <w:left w:val="single" w:sz="4" w:space="0" w:color="auto"/>
              <w:right w:val="single" w:sz="4" w:space="0" w:color="auto"/>
            </w:tcBorders>
          </w:tcPr>
          <w:p w14:paraId="7302EFA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2B1FF70" w14:textId="3D3E5E21" w:rsidR="00F12EA4" w:rsidRPr="00165A6E" w:rsidRDefault="00F12EA4" w:rsidP="00F12EA4">
            <w:pPr>
              <w:pStyle w:val="TAC"/>
              <w:rPr>
                <w:szCs w:val="22"/>
              </w:rPr>
            </w:pPr>
            <w:r w:rsidRPr="00C84BB0">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11A15710" w14:textId="1CADE757" w:rsidR="00F12EA4" w:rsidRPr="00165A6E" w:rsidRDefault="00F12EA4" w:rsidP="00F12EA4">
            <w:pPr>
              <w:pStyle w:val="TAC"/>
            </w:pPr>
            <w:r w:rsidRPr="00C84BB0">
              <w:rPr>
                <w:rFonts w:eastAsia="PMingLiU"/>
                <w:szCs w:val="18"/>
              </w:rPr>
              <w:t>-101.4</w:t>
            </w:r>
          </w:p>
        </w:tc>
        <w:tc>
          <w:tcPr>
            <w:tcW w:w="1066" w:type="dxa"/>
            <w:tcBorders>
              <w:top w:val="nil"/>
              <w:left w:val="single" w:sz="4" w:space="0" w:color="auto"/>
              <w:right w:val="single" w:sz="4" w:space="0" w:color="auto"/>
            </w:tcBorders>
          </w:tcPr>
          <w:p w14:paraId="7595BF73" w14:textId="77777777" w:rsidR="00F12EA4" w:rsidRPr="00165A6E" w:rsidRDefault="00F12EA4" w:rsidP="00F12EA4">
            <w:pPr>
              <w:pStyle w:val="TAC"/>
              <w:rPr>
                <w:rFonts w:eastAsia="Yu Mincho"/>
              </w:rPr>
            </w:pPr>
          </w:p>
        </w:tc>
      </w:tr>
      <w:tr w:rsidR="00F12EA4" w:rsidRPr="00165A6E" w14:paraId="433A08FC"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F34EEA2" w14:textId="77777777" w:rsidR="00F12EA4" w:rsidRPr="00C84BB0" w:rsidRDefault="00F12EA4" w:rsidP="00F12EA4">
            <w:pPr>
              <w:pStyle w:val="TAN"/>
              <w:rPr>
                <w:rFonts w:eastAsia="PMingLiU"/>
              </w:rPr>
            </w:pPr>
            <w:r w:rsidRPr="00C84BB0">
              <w:rPr>
                <w:rFonts w:eastAsia="PMingLiU"/>
              </w:rPr>
              <w:t>NOTE 1:</w:t>
            </w:r>
            <w:r w:rsidRPr="00C84BB0">
              <w:rPr>
                <w:rFonts w:eastAsia="PMingLiU"/>
              </w:rPr>
              <w:tab/>
              <w:t xml:space="preserve">For UEs that support multiple FR2 bands, the Minimum SSB_RP values for all angles are increased by </w:t>
            </w:r>
            <w:r w:rsidRPr="00C84BB0">
              <w:rPr>
                <w:rFonts w:ascii="SimSun" w:eastAsia="PMingLiU" w:hAnsi="SimSun" w:hint="eastAsia"/>
              </w:rPr>
              <w:t>Δ</w:t>
            </w:r>
            <w:r w:rsidRPr="00C84BB0">
              <w:rPr>
                <w:rFonts w:eastAsia="PMingLiU"/>
              </w:rPr>
              <w:t>MB</w:t>
            </w:r>
            <w:r w:rsidRPr="00C84BB0">
              <w:rPr>
                <w:rFonts w:eastAsia="PMingLiU"/>
                <w:vertAlign w:val="subscript"/>
              </w:rPr>
              <w:t>S,n</w:t>
            </w:r>
            <w:r w:rsidRPr="00C84BB0">
              <w:rPr>
                <w:rFonts w:eastAsia="PMingLiU"/>
                <w:iCs/>
              </w:rPr>
              <w:t xml:space="preserve">, the </w:t>
            </w:r>
            <w:r w:rsidRPr="00C84BB0">
              <w:rPr>
                <w:rFonts w:eastAsia="PMingLiU"/>
              </w:rPr>
              <w:t>UE multi-band relaxation factor</w:t>
            </w:r>
            <w:r w:rsidRPr="00C84BB0">
              <w:rPr>
                <w:rFonts w:eastAsia="PMingLiU"/>
                <w:iCs/>
              </w:rPr>
              <w:t xml:space="preserve"> in dB specified in </w:t>
            </w:r>
            <w:r w:rsidRPr="00C84BB0">
              <w:rPr>
                <w:rFonts w:eastAsia="PMingLiU"/>
              </w:rPr>
              <w:t>clause 6.2.</w:t>
            </w:r>
            <w:r>
              <w:rPr>
                <w:rFonts w:eastAsia="PMingLiU" w:hint="eastAsia"/>
                <w:lang w:eastAsia="zh-TW"/>
              </w:rPr>
              <w:t>1.</w:t>
            </w:r>
            <w:r w:rsidRPr="00C84BB0">
              <w:rPr>
                <w:rFonts w:eastAsia="PMingLiU"/>
              </w:rPr>
              <w:t>1.</w:t>
            </w:r>
            <w:r>
              <w:rPr>
                <w:rFonts w:eastAsia="PMingLiU" w:hint="eastAsia"/>
                <w:lang w:eastAsia="zh-TW"/>
              </w:rPr>
              <w:t>3.</w:t>
            </w:r>
            <w:r w:rsidRPr="00C84BB0">
              <w:rPr>
                <w:rFonts w:eastAsia="PMingLiU"/>
              </w:rPr>
              <w:t>6.</w:t>
            </w:r>
          </w:p>
          <w:p w14:paraId="135F1F22" w14:textId="5CB3A719" w:rsidR="00F12EA4" w:rsidRPr="00165A6E" w:rsidRDefault="00F12EA4" w:rsidP="00F12EA4">
            <w:pPr>
              <w:pStyle w:val="TAN"/>
              <w:rPr>
                <w:rFonts w:eastAsia="Yu Mincho"/>
              </w:rPr>
            </w:pPr>
            <w:r w:rsidRPr="00C84BB0">
              <w:rPr>
                <w:rFonts w:eastAsia="PMingLiU"/>
              </w:rPr>
              <w:t>NOTE 2:</w:t>
            </w:r>
            <w:r w:rsidRPr="00C84BB0">
              <w:rPr>
                <w:rFonts w:eastAsia="PMingLiU"/>
              </w:rPr>
              <w:tab/>
              <w:t>Values specified at the radiated requirements reference point to give minimum SSB Ês/Iot, with no applied noise.</w:t>
            </w:r>
          </w:p>
        </w:tc>
      </w:tr>
    </w:tbl>
    <w:p w14:paraId="247776C7" w14:textId="77777777" w:rsidR="00F12EA4" w:rsidRPr="00165A6E" w:rsidRDefault="00F12EA4" w:rsidP="00F12EA4"/>
    <w:p w14:paraId="57470362" w14:textId="1CB22190" w:rsidR="00F12EA4" w:rsidRDefault="00F12EA4" w:rsidP="00F12EA4">
      <w:pPr>
        <w:pStyle w:val="H6"/>
      </w:pPr>
      <w:r>
        <w:t>6.6.1.3.5.1.2</w:t>
      </w:r>
      <w:r>
        <w:tab/>
        <w:t>Side Condition for CSI-RS based enhanced Beam Correspondence requirements</w:t>
      </w:r>
    </w:p>
    <w:p w14:paraId="51FA340C" w14:textId="77777777" w:rsidR="00F12EA4" w:rsidRDefault="00F12EA4" w:rsidP="00F12EA4">
      <w:r>
        <w:t>The beam correspondence requirements for beam correspondence based on CSI-RS are only applied under the following side conditions:</w:t>
      </w:r>
    </w:p>
    <w:p w14:paraId="7EECEC2B" w14:textId="77777777" w:rsidR="00F12EA4" w:rsidRDefault="00F12EA4" w:rsidP="00F12EA4">
      <w:pPr>
        <w:pStyle w:val="B1"/>
      </w:pPr>
      <w:r>
        <w:t>-</w:t>
      </w:r>
      <w:r>
        <w:tab/>
        <w:t>The downlink reference signals including both SSB and CSI-RS are provided.</w:t>
      </w:r>
    </w:p>
    <w:p w14:paraId="274EA465" w14:textId="77777777" w:rsidR="00F12EA4" w:rsidRDefault="00F12EA4" w:rsidP="00F12EA4">
      <w:pPr>
        <w:pStyle w:val="B1"/>
      </w:pPr>
      <w:r>
        <w:t>-</w:t>
      </w:r>
      <w:r>
        <w:tab/>
        <w:t>The reference measurement channel for beam correspondence is fulfilled according to the CSI-RS configuration in Annex A.3.</w:t>
      </w:r>
    </w:p>
    <w:p w14:paraId="608425BC" w14:textId="77777777" w:rsidR="00F12EA4" w:rsidRDefault="00F12EA4" w:rsidP="00F12EA4">
      <w:pPr>
        <w:pStyle w:val="B1"/>
      </w:pPr>
      <w:r>
        <w:t>-</w:t>
      </w:r>
      <w:r>
        <w:tab/>
        <w:t>For beam correspondence, conditions for L1-RSRP measurements are fulfilled according to Table 6.6.1.3.5.1.2-2 and SSB signal is provided according to Table 6.6.1.3.5.1.2-1.</w:t>
      </w:r>
    </w:p>
    <w:p w14:paraId="32FCA4CB" w14:textId="129152B6" w:rsidR="00F12EA4" w:rsidRDefault="00F12EA4" w:rsidP="00F12EA4">
      <w:pPr>
        <w:pStyle w:val="TH"/>
      </w:pPr>
      <w:r>
        <w:t>Table 6.6.1.3.5.1.2-1: SSB signal conditions for CSI-RS based beam correspondence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4653C9CB" w14:textId="77777777" w:rsidTr="00C855C0">
        <w:trPr>
          <w:cantSplit/>
          <w:jc w:val="center"/>
        </w:trPr>
        <w:tc>
          <w:tcPr>
            <w:tcW w:w="1182" w:type="dxa"/>
            <w:tcBorders>
              <w:top w:val="single" w:sz="4" w:space="0" w:color="auto"/>
              <w:left w:val="single" w:sz="4" w:space="0" w:color="auto"/>
              <w:bottom w:val="nil"/>
              <w:right w:val="single" w:sz="4" w:space="0" w:color="auto"/>
            </w:tcBorders>
            <w:hideMark/>
          </w:tcPr>
          <w:p w14:paraId="214AD338"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E95CC28"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3C5F8F0" w14:textId="42DD7685" w:rsidR="00F12EA4" w:rsidRPr="00165A6E" w:rsidRDefault="00F12EA4" w:rsidP="00F12EA4">
            <w:pPr>
              <w:pStyle w:val="TAH"/>
            </w:pPr>
            <w:r w:rsidRPr="005D6032">
              <w:rPr>
                <w:rFonts w:eastAsia="PMingLiU"/>
              </w:rPr>
              <w:t>Minimum SSB_RP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EC0A4C" w14:textId="5C5ACD55" w:rsidR="00F12EA4" w:rsidRPr="00165A6E" w:rsidRDefault="00F12EA4" w:rsidP="00F12EA4">
            <w:pPr>
              <w:pStyle w:val="TAH"/>
            </w:pPr>
            <w:r w:rsidRPr="005D6032">
              <w:rPr>
                <w:rFonts w:eastAsia="PMingLiU"/>
              </w:rPr>
              <w:t>SSB Ês/Iot</w:t>
            </w:r>
          </w:p>
        </w:tc>
      </w:tr>
      <w:tr w:rsidR="00F12EA4" w:rsidRPr="00165A6E" w14:paraId="68D59E60" w14:textId="77777777" w:rsidTr="00C855C0">
        <w:trPr>
          <w:cantSplit/>
          <w:jc w:val="center"/>
        </w:trPr>
        <w:tc>
          <w:tcPr>
            <w:tcW w:w="1182" w:type="dxa"/>
            <w:tcBorders>
              <w:top w:val="nil"/>
              <w:left w:val="single" w:sz="4" w:space="0" w:color="auto"/>
              <w:bottom w:val="nil"/>
              <w:right w:val="single" w:sz="4" w:space="0" w:color="auto"/>
            </w:tcBorders>
            <w:hideMark/>
          </w:tcPr>
          <w:p w14:paraId="177155D4"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71F65AC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304E640" w14:textId="05CB9F2F" w:rsidR="00F12EA4" w:rsidRPr="00165A6E" w:rsidRDefault="00F12EA4" w:rsidP="00F12EA4">
            <w:pPr>
              <w:pStyle w:val="TAH"/>
            </w:pPr>
            <w:r w:rsidRPr="005D6032">
              <w:rPr>
                <w:rFonts w:eastAsia="PMingLiU"/>
              </w:rPr>
              <w:t>dBm / SCS</w:t>
            </w:r>
            <w:r w:rsidRPr="005D6032">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3E01DF05" w14:textId="6487F014" w:rsidR="00F12EA4" w:rsidRPr="00165A6E" w:rsidRDefault="00F12EA4" w:rsidP="00F12EA4">
            <w:pPr>
              <w:pStyle w:val="TAH"/>
            </w:pPr>
            <w:r w:rsidRPr="005D6032">
              <w:rPr>
                <w:rFonts w:eastAsia="PMingLiU"/>
              </w:rPr>
              <w:t>dB</w:t>
            </w:r>
          </w:p>
        </w:tc>
      </w:tr>
      <w:tr w:rsidR="00F12EA4" w:rsidRPr="00165A6E" w14:paraId="6D8C3F41" w14:textId="77777777" w:rsidTr="00C855C0">
        <w:trPr>
          <w:cantSplit/>
          <w:jc w:val="center"/>
        </w:trPr>
        <w:tc>
          <w:tcPr>
            <w:tcW w:w="1182" w:type="dxa"/>
            <w:tcBorders>
              <w:top w:val="nil"/>
              <w:left w:val="single" w:sz="4" w:space="0" w:color="auto"/>
              <w:bottom w:val="single" w:sz="4" w:space="0" w:color="auto"/>
              <w:right w:val="single" w:sz="4" w:space="0" w:color="auto"/>
            </w:tcBorders>
            <w:hideMark/>
          </w:tcPr>
          <w:p w14:paraId="6629C7BA"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6BE0184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F0FBF8C" w14:textId="6EBFBB86" w:rsidR="00F12EA4" w:rsidRPr="00165A6E" w:rsidRDefault="00F12EA4" w:rsidP="00F12EA4">
            <w:pPr>
              <w:pStyle w:val="TAH"/>
            </w:pPr>
            <w:r w:rsidRPr="005D6032">
              <w:rPr>
                <w:rFonts w:eastAsia="PMingLiU"/>
              </w:rPr>
              <w:t>SCS</w:t>
            </w:r>
            <w:r w:rsidRPr="005D6032">
              <w:rPr>
                <w:rFonts w:eastAsia="PMingLiU"/>
                <w:vertAlign w:val="subscript"/>
              </w:rPr>
              <w:t>SSB</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6A34256A" w14:textId="77777777" w:rsidR="00F12EA4" w:rsidRPr="00165A6E" w:rsidRDefault="00F12EA4" w:rsidP="00F12EA4">
            <w:pPr>
              <w:pStyle w:val="TAH"/>
            </w:pPr>
          </w:p>
        </w:tc>
      </w:tr>
      <w:tr w:rsidR="00F12EA4" w:rsidRPr="00165A6E" w14:paraId="3FB2133E" w14:textId="77777777" w:rsidTr="00C855C0">
        <w:trPr>
          <w:cantSplit/>
          <w:jc w:val="center"/>
        </w:trPr>
        <w:tc>
          <w:tcPr>
            <w:tcW w:w="1182" w:type="dxa"/>
            <w:tcBorders>
              <w:top w:val="single" w:sz="4" w:space="0" w:color="auto"/>
              <w:left w:val="single" w:sz="4" w:space="0" w:color="auto"/>
              <w:bottom w:val="nil"/>
              <w:right w:val="single" w:sz="4" w:space="0" w:color="auto"/>
            </w:tcBorders>
          </w:tcPr>
          <w:p w14:paraId="38638219" w14:textId="5A5369F3"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C82B8B2" w14:textId="24536716" w:rsidR="00F12EA4" w:rsidRPr="00165A6E" w:rsidRDefault="00F12EA4" w:rsidP="00F12EA4">
            <w:pPr>
              <w:pStyle w:val="TAC"/>
              <w:rPr>
                <w:rFonts w:eastAsia="Calibri"/>
                <w:szCs w:val="22"/>
              </w:rPr>
            </w:pPr>
            <w:r w:rsidRPr="005D6032">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1DF466AC" w14:textId="46CFCFE5" w:rsidR="00F12EA4" w:rsidRPr="00165A6E" w:rsidRDefault="00F12EA4" w:rsidP="00F12EA4">
            <w:pPr>
              <w:pStyle w:val="TAC"/>
            </w:pPr>
            <w:r w:rsidRPr="005D6032">
              <w:rPr>
                <w:rFonts w:eastAsia="PMingLiU"/>
                <w:szCs w:val="18"/>
              </w:rPr>
              <w:t>-106.4</w:t>
            </w:r>
          </w:p>
        </w:tc>
        <w:tc>
          <w:tcPr>
            <w:tcW w:w="1066" w:type="dxa"/>
            <w:tcBorders>
              <w:top w:val="single" w:sz="4" w:space="0" w:color="auto"/>
              <w:left w:val="single" w:sz="4" w:space="0" w:color="auto"/>
              <w:bottom w:val="nil"/>
              <w:right w:val="single" w:sz="4" w:space="0" w:color="auto"/>
            </w:tcBorders>
          </w:tcPr>
          <w:p w14:paraId="44139E70" w14:textId="7394934C" w:rsidR="00F12EA4" w:rsidRPr="00165A6E" w:rsidRDefault="00F12EA4" w:rsidP="00F12EA4">
            <w:pPr>
              <w:pStyle w:val="TAC"/>
              <w:rPr>
                <w:rFonts w:eastAsia="Yu Mincho"/>
              </w:rPr>
            </w:pPr>
            <w:r w:rsidRPr="005D6032">
              <w:rPr>
                <w:rFonts w:eastAsia="Yu Mincho"/>
                <w:lang w:eastAsia="ja-JP"/>
              </w:rPr>
              <w:t>≥1</w:t>
            </w:r>
          </w:p>
        </w:tc>
      </w:tr>
      <w:tr w:rsidR="00F12EA4" w:rsidRPr="00165A6E" w14:paraId="17525D9C" w14:textId="77777777" w:rsidTr="00C855C0">
        <w:trPr>
          <w:cantSplit/>
          <w:jc w:val="center"/>
        </w:trPr>
        <w:tc>
          <w:tcPr>
            <w:tcW w:w="1182" w:type="dxa"/>
            <w:tcBorders>
              <w:top w:val="nil"/>
              <w:left w:val="single" w:sz="4" w:space="0" w:color="auto"/>
              <w:bottom w:val="nil"/>
              <w:right w:val="single" w:sz="4" w:space="0" w:color="auto"/>
            </w:tcBorders>
          </w:tcPr>
          <w:p w14:paraId="2D990239"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1F7103C" w14:textId="2CE8B655" w:rsidR="00F12EA4" w:rsidRPr="00165A6E" w:rsidRDefault="00F12EA4" w:rsidP="00F12EA4">
            <w:pPr>
              <w:pStyle w:val="TAC"/>
              <w:rPr>
                <w:rFonts w:eastAsia="Calibri"/>
                <w:szCs w:val="22"/>
              </w:rPr>
            </w:pPr>
            <w:r w:rsidRPr="005D6032">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5E36AB3B" w14:textId="16B95777" w:rsidR="00F12EA4" w:rsidRPr="00165A6E" w:rsidRDefault="00F12EA4" w:rsidP="00F12EA4">
            <w:pPr>
              <w:pStyle w:val="TAC"/>
            </w:pPr>
            <w:r w:rsidRPr="005D6032">
              <w:rPr>
                <w:rFonts w:eastAsia="PMingLiU"/>
                <w:szCs w:val="18"/>
              </w:rPr>
              <w:t>-106.6</w:t>
            </w:r>
          </w:p>
        </w:tc>
        <w:tc>
          <w:tcPr>
            <w:tcW w:w="1066" w:type="dxa"/>
            <w:tcBorders>
              <w:top w:val="nil"/>
              <w:left w:val="single" w:sz="4" w:space="0" w:color="auto"/>
              <w:bottom w:val="nil"/>
              <w:right w:val="single" w:sz="4" w:space="0" w:color="auto"/>
            </w:tcBorders>
          </w:tcPr>
          <w:p w14:paraId="7253E3AD" w14:textId="77777777" w:rsidR="00F12EA4" w:rsidRPr="00165A6E" w:rsidRDefault="00F12EA4" w:rsidP="00F12EA4">
            <w:pPr>
              <w:pStyle w:val="TAC"/>
              <w:rPr>
                <w:rFonts w:eastAsia="Yu Mincho"/>
              </w:rPr>
            </w:pPr>
          </w:p>
        </w:tc>
      </w:tr>
      <w:tr w:rsidR="00F12EA4" w:rsidRPr="00165A6E" w14:paraId="78387E74" w14:textId="77777777" w:rsidTr="00C855C0">
        <w:trPr>
          <w:cantSplit/>
          <w:jc w:val="center"/>
        </w:trPr>
        <w:tc>
          <w:tcPr>
            <w:tcW w:w="1182" w:type="dxa"/>
            <w:tcBorders>
              <w:top w:val="nil"/>
              <w:left w:val="single" w:sz="4" w:space="0" w:color="auto"/>
              <w:right w:val="single" w:sz="4" w:space="0" w:color="auto"/>
            </w:tcBorders>
          </w:tcPr>
          <w:p w14:paraId="4DDDE39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471015B" w14:textId="1318A977" w:rsidR="00F12EA4" w:rsidRPr="00165A6E" w:rsidRDefault="00F12EA4" w:rsidP="00F12EA4">
            <w:pPr>
              <w:pStyle w:val="TAC"/>
              <w:rPr>
                <w:szCs w:val="22"/>
              </w:rPr>
            </w:pPr>
            <w:r w:rsidRPr="005D6032">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0E4DD04F" w14:textId="46B0D483" w:rsidR="00F12EA4" w:rsidRPr="00165A6E" w:rsidRDefault="00F12EA4" w:rsidP="00F12EA4">
            <w:pPr>
              <w:pStyle w:val="TAC"/>
            </w:pPr>
            <w:r w:rsidRPr="005D6032">
              <w:rPr>
                <w:rFonts w:eastAsia="PMingLiU"/>
                <w:szCs w:val="18"/>
              </w:rPr>
              <w:t>-106.4</w:t>
            </w:r>
          </w:p>
        </w:tc>
        <w:tc>
          <w:tcPr>
            <w:tcW w:w="1066" w:type="dxa"/>
            <w:tcBorders>
              <w:top w:val="nil"/>
              <w:left w:val="single" w:sz="4" w:space="0" w:color="auto"/>
              <w:right w:val="single" w:sz="4" w:space="0" w:color="auto"/>
            </w:tcBorders>
          </w:tcPr>
          <w:p w14:paraId="5A3D2EC7" w14:textId="77777777" w:rsidR="00F12EA4" w:rsidRPr="00165A6E" w:rsidRDefault="00F12EA4" w:rsidP="00F12EA4">
            <w:pPr>
              <w:pStyle w:val="TAC"/>
              <w:rPr>
                <w:rFonts w:eastAsia="Yu Mincho"/>
              </w:rPr>
            </w:pPr>
          </w:p>
        </w:tc>
      </w:tr>
      <w:tr w:rsidR="00F12EA4" w:rsidRPr="00165A6E" w14:paraId="14A622EA" w14:textId="77777777" w:rsidTr="00C855C0">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72E2F50"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SSB_RP values for all angles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0FE30E3E" w14:textId="71D9EBEC"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SSB Ês/Iot, with no applied noise.</w:t>
            </w:r>
          </w:p>
        </w:tc>
      </w:tr>
    </w:tbl>
    <w:p w14:paraId="44961BF0" w14:textId="77777777" w:rsidR="00F12EA4" w:rsidRPr="00165A6E" w:rsidRDefault="00F12EA4" w:rsidP="00F12EA4"/>
    <w:p w14:paraId="6EBEF26D" w14:textId="2762C4A7" w:rsidR="00F12EA4" w:rsidRDefault="00F12EA4" w:rsidP="00F12EA4">
      <w:pPr>
        <w:pStyle w:val="TH"/>
      </w:pPr>
      <w:r>
        <w:t>Table 6.6.1.3.5.1.2-2: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7274292C" w14:textId="77777777" w:rsidTr="00BE04EE">
        <w:trPr>
          <w:cantSplit/>
          <w:jc w:val="center"/>
        </w:trPr>
        <w:tc>
          <w:tcPr>
            <w:tcW w:w="1182" w:type="dxa"/>
            <w:tcBorders>
              <w:top w:val="single" w:sz="4" w:space="0" w:color="auto"/>
              <w:left w:val="single" w:sz="4" w:space="0" w:color="auto"/>
              <w:bottom w:val="nil"/>
              <w:right w:val="single" w:sz="4" w:space="0" w:color="auto"/>
            </w:tcBorders>
            <w:hideMark/>
          </w:tcPr>
          <w:p w14:paraId="2E673DC7"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9B9D0A3"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85D2C8" w14:textId="09FA7ED8" w:rsidR="00F12EA4" w:rsidRPr="00165A6E" w:rsidRDefault="00F12EA4" w:rsidP="00F12EA4">
            <w:pPr>
              <w:pStyle w:val="TAH"/>
            </w:pPr>
            <w:r w:rsidRPr="005D6032">
              <w:rPr>
                <w:rFonts w:eastAsia="PMingLiU"/>
              </w:rPr>
              <w:t>Minimum CSI-RS_RP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F42D21" w14:textId="743054E8" w:rsidR="00F12EA4" w:rsidRPr="00165A6E" w:rsidRDefault="00F12EA4" w:rsidP="00F12EA4">
            <w:pPr>
              <w:pStyle w:val="TAH"/>
            </w:pPr>
            <w:r w:rsidRPr="005D6032">
              <w:rPr>
                <w:rFonts w:eastAsia="PMingLiU"/>
              </w:rPr>
              <w:t>CSI-RS Ês/Iot</w:t>
            </w:r>
          </w:p>
        </w:tc>
      </w:tr>
      <w:tr w:rsidR="00F12EA4" w:rsidRPr="00165A6E" w14:paraId="4F774FBC" w14:textId="77777777" w:rsidTr="00BE04EE">
        <w:trPr>
          <w:cantSplit/>
          <w:jc w:val="center"/>
        </w:trPr>
        <w:tc>
          <w:tcPr>
            <w:tcW w:w="1182" w:type="dxa"/>
            <w:tcBorders>
              <w:top w:val="nil"/>
              <w:left w:val="single" w:sz="4" w:space="0" w:color="auto"/>
              <w:bottom w:val="nil"/>
              <w:right w:val="single" w:sz="4" w:space="0" w:color="auto"/>
            </w:tcBorders>
            <w:hideMark/>
          </w:tcPr>
          <w:p w14:paraId="6D5C632F"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0C55F8FD"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3DBF93" w14:textId="397DE22E" w:rsidR="00F12EA4" w:rsidRPr="00165A6E" w:rsidRDefault="00F12EA4" w:rsidP="00F12EA4">
            <w:pPr>
              <w:pStyle w:val="TAH"/>
            </w:pPr>
            <w:r w:rsidRPr="005D6032">
              <w:rPr>
                <w:rFonts w:eastAsia="PMingLiU"/>
              </w:rPr>
              <w:t>dBm / SCS</w:t>
            </w:r>
            <w:r w:rsidRPr="005D6032">
              <w:rPr>
                <w:rFonts w:eastAsia="PMingLiU"/>
                <w:vertAlign w:val="subscript"/>
              </w:rPr>
              <w:t>CSI-RS</w:t>
            </w:r>
          </w:p>
        </w:tc>
        <w:tc>
          <w:tcPr>
            <w:tcW w:w="1066" w:type="dxa"/>
            <w:tcBorders>
              <w:top w:val="single" w:sz="4" w:space="0" w:color="auto"/>
              <w:left w:val="single" w:sz="4" w:space="0" w:color="auto"/>
              <w:bottom w:val="nil"/>
              <w:right w:val="single" w:sz="4" w:space="0" w:color="auto"/>
            </w:tcBorders>
            <w:hideMark/>
          </w:tcPr>
          <w:p w14:paraId="30EB570D" w14:textId="0FE21A07" w:rsidR="00F12EA4" w:rsidRPr="00165A6E" w:rsidRDefault="00F12EA4" w:rsidP="00F12EA4">
            <w:pPr>
              <w:pStyle w:val="TAH"/>
            </w:pPr>
            <w:r w:rsidRPr="005D6032">
              <w:rPr>
                <w:rFonts w:eastAsia="PMingLiU"/>
              </w:rPr>
              <w:t>dB</w:t>
            </w:r>
          </w:p>
        </w:tc>
      </w:tr>
      <w:tr w:rsidR="00F12EA4" w:rsidRPr="00165A6E" w14:paraId="23D338D0" w14:textId="77777777" w:rsidTr="00BE04EE">
        <w:trPr>
          <w:cantSplit/>
          <w:jc w:val="center"/>
        </w:trPr>
        <w:tc>
          <w:tcPr>
            <w:tcW w:w="1182" w:type="dxa"/>
            <w:tcBorders>
              <w:top w:val="nil"/>
              <w:left w:val="single" w:sz="4" w:space="0" w:color="auto"/>
              <w:bottom w:val="single" w:sz="4" w:space="0" w:color="auto"/>
              <w:right w:val="single" w:sz="4" w:space="0" w:color="auto"/>
            </w:tcBorders>
            <w:hideMark/>
          </w:tcPr>
          <w:p w14:paraId="2F3ABA1C"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7B02A3B4"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4F20EF" w14:textId="779A475B" w:rsidR="00F12EA4" w:rsidRPr="00165A6E" w:rsidRDefault="00F12EA4" w:rsidP="00F12EA4">
            <w:pPr>
              <w:pStyle w:val="TAH"/>
            </w:pPr>
            <w:r w:rsidRPr="005D6032">
              <w:rPr>
                <w:rFonts w:eastAsia="PMingLiU"/>
              </w:rPr>
              <w:t>SCS</w:t>
            </w:r>
            <w:r w:rsidRPr="005D6032">
              <w:rPr>
                <w:rFonts w:eastAsia="PMingLiU"/>
                <w:vertAlign w:val="subscript"/>
              </w:rPr>
              <w:t>CSI-RS</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9AF4413" w14:textId="77777777" w:rsidR="00F12EA4" w:rsidRPr="00165A6E" w:rsidRDefault="00F12EA4" w:rsidP="00F12EA4">
            <w:pPr>
              <w:pStyle w:val="TAH"/>
            </w:pPr>
          </w:p>
        </w:tc>
      </w:tr>
      <w:tr w:rsidR="00F12EA4" w:rsidRPr="00165A6E" w14:paraId="7DCB6540" w14:textId="77777777" w:rsidTr="00BE04EE">
        <w:trPr>
          <w:cantSplit/>
          <w:jc w:val="center"/>
        </w:trPr>
        <w:tc>
          <w:tcPr>
            <w:tcW w:w="1182" w:type="dxa"/>
            <w:tcBorders>
              <w:top w:val="single" w:sz="4" w:space="0" w:color="auto"/>
              <w:left w:val="single" w:sz="4" w:space="0" w:color="auto"/>
              <w:bottom w:val="nil"/>
              <w:right w:val="single" w:sz="4" w:space="0" w:color="auto"/>
            </w:tcBorders>
          </w:tcPr>
          <w:p w14:paraId="793747F8" w14:textId="6E6E94E4"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8D0EF13" w14:textId="2352DAA7" w:rsidR="00F12EA4" w:rsidRPr="00165A6E" w:rsidRDefault="00F12EA4" w:rsidP="00F12EA4">
            <w:pPr>
              <w:pStyle w:val="TAC"/>
              <w:rPr>
                <w:rFonts w:eastAsia="Calibri"/>
                <w:szCs w:val="22"/>
              </w:rPr>
            </w:pPr>
            <w:r w:rsidRPr="005D603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70A103" w14:textId="3C9AFAD5" w:rsidR="00F12EA4" w:rsidRPr="00165A6E" w:rsidRDefault="00F12EA4" w:rsidP="00F12EA4">
            <w:pPr>
              <w:pStyle w:val="TAC"/>
            </w:pPr>
            <w:r w:rsidRPr="005D6032">
              <w:rPr>
                <w:rFonts w:eastAsia="PMingLiU"/>
                <w:szCs w:val="18"/>
              </w:rPr>
              <w:t>-101.4</w:t>
            </w:r>
          </w:p>
        </w:tc>
        <w:tc>
          <w:tcPr>
            <w:tcW w:w="1066" w:type="dxa"/>
            <w:tcBorders>
              <w:top w:val="single" w:sz="4" w:space="0" w:color="auto"/>
              <w:left w:val="single" w:sz="4" w:space="0" w:color="auto"/>
              <w:bottom w:val="nil"/>
              <w:right w:val="single" w:sz="4" w:space="0" w:color="auto"/>
            </w:tcBorders>
          </w:tcPr>
          <w:p w14:paraId="15DDECA0" w14:textId="2253597F" w:rsidR="00F12EA4" w:rsidRPr="00165A6E" w:rsidRDefault="00F12EA4" w:rsidP="00F12EA4">
            <w:pPr>
              <w:pStyle w:val="TAC"/>
              <w:rPr>
                <w:rFonts w:eastAsia="Yu Mincho"/>
              </w:rPr>
            </w:pPr>
            <w:r w:rsidRPr="005D6032">
              <w:rPr>
                <w:rFonts w:eastAsia="Yu Mincho"/>
                <w:lang w:eastAsia="ja-JP"/>
              </w:rPr>
              <w:t>≥6</w:t>
            </w:r>
          </w:p>
        </w:tc>
      </w:tr>
      <w:tr w:rsidR="00F12EA4" w:rsidRPr="00165A6E" w14:paraId="1C0111E5" w14:textId="77777777" w:rsidTr="00BE04EE">
        <w:trPr>
          <w:cantSplit/>
          <w:jc w:val="center"/>
        </w:trPr>
        <w:tc>
          <w:tcPr>
            <w:tcW w:w="1182" w:type="dxa"/>
            <w:tcBorders>
              <w:top w:val="nil"/>
              <w:left w:val="single" w:sz="4" w:space="0" w:color="auto"/>
              <w:bottom w:val="nil"/>
              <w:right w:val="single" w:sz="4" w:space="0" w:color="auto"/>
            </w:tcBorders>
          </w:tcPr>
          <w:p w14:paraId="7EF8521D"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17732B22" w14:textId="729D2810" w:rsidR="00F12EA4" w:rsidRPr="00165A6E" w:rsidRDefault="00F12EA4" w:rsidP="00F12EA4">
            <w:pPr>
              <w:pStyle w:val="TAC"/>
              <w:rPr>
                <w:rFonts w:eastAsia="Calibri"/>
                <w:szCs w:val="22"/>
              </w:rPr>
            </w:pPr>
            <w:r w:rsidRPr="005D6032">
              <w:rPr>
                <w:rFonts w:eastAsia="PMingLiU"/>
                <w:szCs w:val="22"/>
              </w:rPr>
              <w:t>n258</w:t>
            </w:r>
          </w:p>
        </w:tc>
        <w:tc>
          <w:tcPr>
            <w:tcW w:w="4391" w:type="dxa"/>
            <w:tcBorders>
              <w:top w:val="single" w:sz="4" w:space="0" w:color="auto"/>
              <w:left w:val="single" w:sz="4" w:space="0" w:color="auto"/>
              <w:bottom w:val="single" w:sz="4" w:space="0" w:color="auto"/>
              <w:right w:val="single" w:sz="4" w:space="0" w:color="auto"/>
            </w:tcBorders>
          </w:tcPr>
          <w:p w14:paraId="384A6FEC" w14:textId="1216E03B" w:rsidR="00F12EA4" w:rsidRPr="00165A6E" w:rsidRDefault="00F12EA4" w:rsidP="00F12EA4">
            <w:pPr>
              <w:pStyle w:val="TAC"/>
            </w:pPr>
            <w:r w:rsidRPr="005D6032">
              <w:rPr>
                <w:rFonts w:eastAsia="PMingLiU"/>
                <w:szCs w:val="18"/>
              </w:rPr>
              <w:t>-101.6</w:t>
            </w:r>
          </w:p>
        </w:tc>
        <w:tc>
          <w:tcPr>
            <w:tcW w:w="1066" w:type="dxa"/>
            <w:tcBorders>
              <w:top w:val="nil"/>
              <w:left w:val="single" w:sz="4" w:space="0" w:color="auto"/>
              <w:bottom w:val="nil"/>
              <w:right w:val="single" w:sz="4" w:space="0" w:color="auto"/>
            </w:tcBorders>
          </w:tcPr>
          <w:p w14:paraId="1AB48FE5" w14:textId="77777777" w:rsidR="00F12EA4" w:rsidRPr="00165A6E" w:rsidRDefault="00F12EA4" w:rsidP="00F12EA4">
            <w:pPr>
              <w:pStyle w:val="TAC"/>
              <w:rPr>
                <w:rFonts w:eastAsia="Yu Mincho"/>
              </w:rPr>
            </w:pPr>
          </w:p>
        </w:tc>
      </w:tr>
      <w:tr w:rsidR="00F12EA4" w:rsidRPr="00165A6E" w14:paraId="2B759555" w14:textId="77777777" w:rsidTr="00BE04EE">
        <w:trPr>
          <w:cantSplit/>
          <w:jc w:val="center"/>
        </w:trPr>
        <w:tc>
          <w:tcPr>
            <w:tcW w:w="1182" w:type="dxa"/>
            <w:tcBorders>
              <w:top w:val="nil"/>
              <w:left w:val="single" w:sz="4" w:space="0" w:color="auto"/>
              <w:right w:val="single" w:sz="4" w:space="0" w:color="auto"/>
            </w:tcBorders>
          </w:tcPr>
          <w:p w14:paraId="70183F8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D4A06DD" w14:textId="12A4F900" w:rsidR="00F12EA4" w:rsidRPr="00165A6E" w:rsidRDefault="00F12EA4" w:rsidP="00F12EA4">
            <w:pPr>
              <w:pStyle w:val="TAC"/>
              <w:rPr>
                <w:szCs w:val="22"/>
              </w:rPr>
            </w:pPr>
            <w:r w:rsidRPr="005D6032">
              <w:rPr>
                <w:rFonts w:eastAsia="PMingLiU"/>
                <w:szCs w:val="22"/>
              </w:rPr>
              <w:t>n261</w:t>
            </w:r>
          </w:p>
        </w:tc>
        <w:tc>
          <w:tcPr>
            <w:tcW w:w="4391" w:type="dxa"/>
            <w:tcBorders>
              <w:top w:val="single" w:sz="4" w:space="0" w:color="auto"/>
              <w:left w:val="single" w:sz="4" w:space="0" w:color="auto"/>
              <w:bottom w:val="single" w:sz="4" w:space="0" w:color="auto"/>
              <w:right w:val="single" w:sz="4" w:space="0" w:color="auto"/>
            </w:tcBorders>
          </w:tcPr>
          <w:p w14:paraId="4BF650FC" w14:textId="5DF12600" w:rsidR="00F12EA4" w:rsidRPr="00165A6E" w:rsidRDefault="00F12EA4" w:rsidP="00F12EA4">
            <w:pPr>
              <w:pStyle w:val="TAC"/>
            </w:pPr>
            <w:r w:rsidRPr="005D6032">
              <w:rPr>
                <w:rFonts w:eastAsia="PMingLiU"/>
                <w:szCs w:val="18"/>
              </w:rPr>
              <w:t>-101.4</w:t>
            </w:r>
          </w:p>
        </w:tc>
        <w:tc>
          <w:tcPr>
            <w:tcW w:w="1066" w:type="dxa"/>
            <w:tcBorders>
              <w:top w:val="nil"/>
              <w:left w:val="single" w:sz="4" w:space="0" w:color="auto"/>
              <w:right w:val="single" w:sz="4" w:space="0" w:color="auto"/>
            </w:tcBorders>
          </w:tcPr>
          <w:p w14:paraId="438DA166" w14:textId="77777777" w:rsidR="00F12EA4" w:rsidRPr="00165A6E" w:rsidRDefault="00F12EA4" w:rsidP="00F12EA4">
            <w:pPr>
              <w:pStyle w:val="TAC"/>
              <w:rPr>
                <w:rFonts w:eastAsia="Yu Mincho"/>
              </w:rPr>
            </w:pPr>
          </w:p>
        </w:tc>
      </w:tr>
      <w:tr w:rsidR="00F12EA4" w:rsidRPr="00165A6E" w14:paraId="491B167C" w14:textId="77777777" w:rsidTr="00BE04EE">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7FD66CAE"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CSI-RS_RP values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544DD617" w14:textId="60143A35"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CSI-RS Ês/Iot, with no applied noise.</w:t>
            </w:r>
          </w:p>
        </w:tc>
      </w:tr>
    </w:tbl>
    <w:p w14:paraId="2F3A5CA1" w14:textId="77777777" w:rsidR="00F12EA4" w:rsidRPr="00165A6E" w:rsidRDefault="00F12EA4" w:rsidP="00F12EA4"/>
    <w:p w14:paraId="6A73A900" w14:textId="27070339" w:rsidR="00F12EA4" w:rsidRDefault="00F12EA4" w:rsidP="00F12EA4">
      <w:pPr>
        <w:pStyle w:val="H6"/>
      </w:pPr>
      <w:r>
        <w:t>6.6.1.3.5.2</w:t>
      </w:r>
      <w:r>
        <w:tab/>
        <w:t>Normative reference</w:t>
      </w:r>
    </w:p>
    <w:p w14:paraId="4D750160" w14:textId="45819E43" w:rsidR="00F12EA4" w:rsidRPr="00F12EA4" w:rsidRDefault="00F12EA4" w:rsidP="00F12EA4">
      <w:r>
        <w:t>The normative reference for this requirement is TS 38.101-2 [3] clause 6.6.7.</w:t>
      </w:r>
    </w:p>
    <w:p w14:paraId="549A9905" w14:textId="0A421782" w:rsidR="00985F9F" w:rsidRPr="00165A6E" w:rsidRDefault="00985F9F" w:rsidP="00985F9F">
      <w:pPr>
        <w:pStyle w:val="H6"/>
      </w:pPr>
      <w:r w:rsidRPr="00165A6E">
        <w:t>6.6.1.3.6</w:t>
      </w:r>
      <w:r w:rsidRPr="00165A6E">
        <w:tab/>
        <w:t>Beam correspondence for PC7</w:t>
      </w:r>
    </w:p>
    <w:p w14:paraId="49ED38FF" w14:textId="77777777" w:rsidR="00985F9F" w:rsidRPr="00165A6E" w:rsidRDefault="00985F9F" w:rsidP="00985F9F">
      <w:pPr>
        <w:pStyle w:val="H6"/>
      </w:pPr>
      <w:bookmarkStart w:id="995" w:name="_CR6_6_1_3_6_1"/>
      <w:bookmarkEnd w:id="994"/>
      <w:r w:rsidRPr="00165A6E">
        <w:t>6.6.1.3.6.1</w:t>
      </w:r>
      <w:r w:rsidRPr="00165A6E">
        <w:tab/>
        <w:t>General</w:t>
      </w:r>
    </w:p>
    <w:bookmarkEnd w:id="995"/>
    <w:p w14:paraId="2CB062DC" w14:textId="217DF15E"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5CD4BB2"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96" w:name="_CR6_6_1_3_6_1_1"/>
      <w:r w:rsidRPr="00165A6E">
        <w:t>6.6.1.3.6.1.1</w:t>
      </w:r>
      <w:r w:rsidRPr="00165A6E">
        <w:tab/>
        <w:t>Side Condition for beam correspondence based on SSB and CSI-RS</w:t>
      </w:r>
    </w:p>
    <w:bookmarkEnd w:id="99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97" w:name="_CRTable6_6_1_3_6_1_11"/>
      <w:r w:rsidRPr="00165A6E">
        <w:t xml:space="preserve">Table </w:t>
      </w:r>
      <w:bookmarkEnd w:id="99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98" w:name="_CRTable6_6_1_3_6_1_12"/>
      <w:r w:rsidRPr="00165A6E">
        <w:t xml:space="preserve">Table </w:t>
      </w:r>
      <w:bookmarkEnd w:id="99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517771A8"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99" w:name="_CR6_6_1_3_6_2"/>
      <w:r w:rsidRPr="00165A6E">
        <w:t>6.6.1.3.6.2</w:t>
      </w:r>
      <w:r w:rsidRPr="00165A6E">
        <w:tab/>
        <w:t>Normative reference</w:t>
      </w:r>
    </w:p>
    <w:bookmarkEnd w:id="999"/>
    <w:p w14:paraId="66AAB5F7" w14:textId="0401257B" w:rsidR="00985F9F" w:rsidRPr="00165A6E" w:rsidRDefault="00985F9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.6.8.</w:t>
      </w:r>
    </w:p>
    <w:p w14:paraId="3D48B947" w14:textId="44BB7600" w:rsidR="00723886" w:rsidRPr="00165A6E" w:rsidRDefault="00723886" w:rsidP="00D15F21">
      <w:pPr>
        <w:pStyle w:val="H6"/>
      </w:pPr>
      <w:bookmarkStart w:id="1000" w:name="_CR6_6_1_4"/>
      <w:r w:rsidRPr="00165A6E">
        <w:t>6.6.1.4</w:t>
      </w:r>
      <w:r w:rsidRPr="00165A6E">
        <w:tab/>
        <w:t>Test description</w:t>
      </w:r>
    </w:p>
    <w:p w14:paraId="29F89A95" w14:textId="77777777" w:rsidR="00723886" w:rsidRPr="00165A6E" w:rsidRDefault="00723886" w:rsidP="00D15F21">
      <w:pPr>
        <w:pStyle w:val="H6"/>
      </w:pPr>
      <w:bookmarkStart w:id="1001" w:name="_CR6_6_1_4_1"/>
      <w:bookmarkEnd w:id="1000"/>
      <w:r w:rsidRPr="00165A6E">
        <w:t>6.6.1.4.1</w:t>
      </w:r>
      <w:r w:rsidRPr="00165A6E">
        <w:tab/>
        <w:t>Initial conditions</w:t>
      </w:r>
    </w:p>
    <w:bookmarkEnd w:id="100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t xml:space="preserve">Table 6.6.1.4.1-1: Test Configuration </w:t>
      </w:r>
      <w:bookmarkStart w:id="1002" w:name="_CRTable6_6_1_4_11"/>
      <w:r w:rsidRPr="00165A6E">
        <w:t>Table</w:t>
      </w:r>
      <w:r w:rsidR="006E1698" w:rsidRPr="00165A6E">
        <w:t xml:space="preserve"> </w:t>
      </w:r>
      <w:bookmarkEnd w:id="100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15B6B6BC"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3195A7F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2832BFB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63BC386F"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7973DF3F" w14:textId="3298BFA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6D486480" w14:textId="6C7A6824" w:rsidR="0032234A" w:rsidRPr="00165A6E" w:rsidRDefault="0032234A">
      <w:pPr>
        <w:pStyle w:val="B1"/>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
      </w:pPr>
      <w:r w:rsidRPr="00165A6E">
        <w:t>4.</w:t>
      </w:r>
      <w:r w:rsidRPr="00165A6E">
        <w:tab/>
        <w:t>The UL Reference Measurement channels are set according to Table 6.6.1.4.1-1.</w:t>
      </w:r>
    </w:p>
    <w:p w14:paraId="1862849F" w14:textId="77777777" w:rsidR="0032234A" w:rsidRPr="00165A6E" w:rsidRDefault="0032234A">
      <w:pPr>
        <w:pStyle w:val="B1"/>
      </w:pPr>
      <w:r w:rsidRPr="00165A6E">
        <w:t>5.</w:t>
      </w:r>
      <w:r w:rsidRPr="00165A6E">
        <w:tab/>
        <w:t>Propagation conditions are set according to Annex B.0</w:t>
      </w:r>
    </w:p>
    <w:p w14:paraId="168697A3" w14:textId="1E902A3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.6.1.4.3.</w:t>
      </w:r>
    </w:p>
    <w:p w14:paraId="6DBB50C8" w14:textId="77777777" w:rsidR="00723886" w:rsidRPr="00165A6E" w:rsidRDefault="00723886" w:rsidP="00D15F21">
      <w:pPr>
        <w:pStyle w:val="H6"/>
      </w:pPr>
      <w:bookmarkStart w:id="1003" w:name="_CR6_6_1_4_2"/>
      <w:r w:rsidRPr="00165A6E">
        <w:t>6.6.1.4.2</w:t>
      </w:r>
      <w:r w:rsidRPr="00165A6E">
        <w:tab/>
        <w:t>Test procedure</w:t>
      </w:r>
    </w:p>
    <w:bookmarkEnd w:id="1003"/>
    <w:p w14:paraId="62A291AD" w14:textId="7ADAC6C3" w:rsidR="00723886" w:rsidRPr="00165A6E" w:rsidRDefault="00723886">
      <w:r w:rsidRPr="00165A6E">
        <w:t>Test procedure without uplink beam sweeping:</w:t>
      </w:r>
    </w:p>
    <w:p w14:paraId="285708A4" w14:textId="77777777" w:rsidR="0032234A" w:rsidRPr="008A7419" w:rsidRDefault="0032234A" w:rsidP="008A7419">
      <w:pPr>
        <w:pStyle w:val="B1"/>
      </w:pPr>
      <w:r w:rsidRPr="008A7419">
        <w:rPr>
          <w:rFonts w:eastAsia="Batang"/>
        </w:rPr>
        <w:t>1.1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49107AF6" w:rsidR="00985F9F" w:rsidRPr="008A7419" w:rsidRDefault="00985F9F" w:rsidP="008A7419">
      <w:pPr>
        <w:pStyle w:val="B1"/>
        <w:rPr>
          <w:rFonts w:eastAsia="Batang"/>
        </w:rPr>
      </w:pPr>
      <w:r w:rsidRPr="008A7419">
        <w:rPr>
          <w:rFonts w:eastAsia="Batang"/>
        </w:rPr>
        <w:t>1.1a.</w:t>
      </w:r>
      <w:r w:rsidRPr="008A7419">
        <w:rPr>
          <w:rFonts w:eastAsia="Batang"/>
        </w:rPr>
        <w:tab/>
        <w:t xml:space="preserve">The side conditions for SSB-based and CSI-RS based L1-RSRP measurements are applied as per </w:t>
      </w:r>
      <w:r w:rsidR="00D2021D" w:rsidRPr="008A7419">
        <w:rPr>
          <w:rFonts w:eastAsia="Batang"/>
        </w:rPr>
        <w:t>clause 6</w:t>
      </w:r>
      <w:r w:rsidRPr="008A7419">
        <w:rPr>
          <w:rFonts w:eastAsia="Batang"/>
        </w:rPr>
        <w:t>.6.1.3.3.1.3 for PC3.</w:t>
      </w:r>
    </w:p>
    <w:p w14:paraId="2DF34F59" w14:textId="08C2D4A6" w:rsidR="0032234A" w:rsidRPr="008A7419" w:rsidRDefault="0032234A" w:rsidP="008A7419">
      <w:pPr>
        <w:pStyle w:val="B1"/>
        <w:rPr>
          <w:rFonts w:eastAsia="Batang"/>
        </w:rPr>
      </w:pPr>
      <w:r w:rsidRPr="008A7419">
        <w:rPr>
          <w:rFonts w:eastAsia="Batang"/>
        </w:rPr>
        <w:t>1.</w:t>
      </w:r>
      <w:r w:rsidR="00A36562" w:rsidRPr="008A7419">
        <w:rPr>
          <w:rFonts w:eastAsia="Batang"/>
        </w:rPr>
        <w:t>2</w:t>
      </w:r>
      <w:r w:rsidRPr="008A7419">
        <w:rPr>
          <w:rFonts w:eastAsia="Batang"/>
        </w:rPr>
        <w:t>.</w:t>
      </w:r>
      <w:r w:rsidRPr="008A7419">
        <w:rPr>
          <w:rFonts w:eastAsia="Batang"/>
        </w:rPr>
        <w:tab/>
        <w:t>Set the UE in the Tx beam peak direction found with a 3D EIRP scan as performed in Annex K.1.1 without uplink beam sweeping</w:t>
      </w:r>
      <w:r w:rsidR="005241B7" w:rsidRPr="008A7419">
        <w:rPr>
          <w:rFonts w:eastAsia="Batang"/>
        </w:rPr>
        <w:t xml:space="preserve"> (i.e., not executing steps 5.1) to step 5.5) in Annex K.1.1)</w:t>
      </w:r>
      <w:r w:rsidRPr="008A7419">
        <w:rPr>
          <w:rFonts w:eastAsia="Batang"/>
        </w:rPr>
        <w:t>.</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6A37E604" w14:textId="21696726" w:rsidR="00A36562" w:rsidRPr="008A7419" w:rsidRDefault="00A36562" w:rsidP="008A7419">
      <w:pPr>
        <w:pStyle w:val="B1"/>
      </w:pPr>
      <w:r w:rsidRPr="008A7419">
        <w:t>1.3.</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7D801BBD" w14:textId="35FBA2FC" w:rsidR="0032234A" w:rsidRPr="008A7419" w:rsidRDefault="0032234A" w:rsidP="008A7419">
      <w:pPr>
        <w:pStyle w:val="B1"/>
      </w:pPr>
      <w:r w:rsidRPr="008A7419">
        <w:t>1.4.</w:t>
      </w:r>
      <w:r w:rsidRPr="008A7419">
        <w:tab/>
        <w:t>Measure UE EIRP</w:t>
      </w:r>
      <w:r w:rsidRPr="008A7419">
        <w:rPr>
          <w:vertAlign w:val="subscript"/>
        </w:rPr>
        <w:t>1</w:t>
      </w:r>
      <w:r w:rsidRPr="008A7419">
        <w:t xml:space="preserve"> in the Tx beam peak direction in the channel bandwidth of the radio access mode according to the test configuration. Repeat EIRP</w:t>
      </w:r>
      <w:r w:rsidRPr="008A7419">
        <w:rPr>
          <w:vertAlign w:val="subscript"/>
        </w:rPr>
        <w:t>1</w:t>
      </w:r>
      <w:r w:rsidRPr="008A7419">
        <w:t xml:space="preserve"> measurement for all directions in the sphere according to EIRP measurement procedure defined in Annex K.1.9 without beam sweeping for all the points in the grid. After a rotation, allow</w:t>
      </w:r>
      <w:r w:rsidR="00D85A9D" w:rsidRPr="008A7419">
        <w:t xml:space="preserve"> </w:t>
      </w:r>
      <w:r w:rsidR="00DD15C2" w:rsidRPr="008A7419">
        <w:t>at least BEAM_SELECT_WAIT_TIME (</w:t>
      </w:r>
      <w:r w:rsidR="00583DC1" w:rsidRPr="008A7419">
        <w:t>NOTE</w:t>
      </w:r>
      <w:r w:rsidR="00DD15C2" w:rsidRPr="008A7419">
        <w:t xml:space="preserve"> 1)</w:t>
      </w:r>
      <w:r w:rsidRPr="008A7419">
        <w:t xml:space="preserve"> for UE to find the best beam to use. The measuring duration is one active uplink subframe. EIRP</w:t>
      </w:r>
      <w:r w:rsidRPr="008A7419">
        <w:rPr>
          <w:vertAlign w:val="subscript"/>
        </w:rPr>
        <w:t>1</w:t>
      </w:r>
      <w:r w:rsidRPr="008A7419">
        <w:t xml:space="preserve"> is calculated considering both polarizations, theta and phi.</w:t>
      </w:r>
    </w:p>
    <w:p w14:paraId="36B51E44" w14:textId="77777777" w:rsidR="0032234A" w:rsidRPr="008A7419" w:rsidRDefault="0032234A" w:rsidP="008A7419">
      <w:pPr>
        <w:pStyle w:val="B1"/>
      </w:pPr>
      <w:r w:rsidRPr="008A7419">
        <w:t>1.5</w:t>
      </w:r>
      <w:r w:rsidRPr="008A7419">
        <w:tab/>
        <w:t>Record all the measured EIRP</w:t>
      </w:r>
      <w:r w:rsidRPr="008A7419">
        <w:rPr>
          <w:vertAlign w:val="subscript"/>
        </w:rPr>
        <w:t>1</w:t>
      </w:r>
      <w:r w:rsidRPr="008A7419">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t xml:space="preserve">Test procedure with </w:t>
      </w:r>
      <w:r w:rsidR="00497629" w:rsidRPr="00165A6E">
        <w:t xml:space="preserve">uplink </w:t>
      </w:r>
      <w:r w:rsidRPr="00165A6E">
        <w:t>beam sweeping:</w:t>
      </w:r>
    </w:p>
    <w:p w14:paraId="2BEF4A9C" w14:textId="77777777" w:rsidR="00FC1E90" w:rsidRPr="008A7419" w:rsidRDefault="0032234A" w:rsidP="008A7419">
      <w:pPr>
        <w:pStyle w:val="B1"/>
      </w:pPr>
      <w:r w:rsidRPr="008A7419">
        <w:rPr>
          <w:rFonts w:eastAsia="Batang"/>
        </w:rPr>
        <w:t>2.1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24F8B1D6" w:rsidR="0032234A" w:rsidRPr="008A7419" w:rsidRDefault="00FC1E90" w:rsidP="008A7419">
      <w:pPr>
        <w:pStyle w:val="B1"/>
      </w:pPr>
      <w:r w:rsidRPr="008A7419">
        <w:t>2.1a.</w:t>
      </w:r>
      <w:r w:rsidRPr="008A7419">
        <w:tab/>
        <w:t xml:space="preserve">The side conditions for SSB-based and CSI-RS based L1-RSRP measurements are applied as per </w:t>
      </w:r>
      <w:r w:rsidR="00D2021D" w:rsidRPr="008A7419">
        <w:t>clause 6</w:t>
      </w:r>
      <w:r w:rsidR="00985F9F" w:rsidRPr="008A7419">
        <w:t>.6.1.3.3.1.1 for PC3</w:t>
      </w:r>
      <w:r w:rsidRPr="008A7419">
        <w:t>.</w:t>
      </w:r>
    </w:p>
    <w:p w14:paraId="5218CDB0" w14:textId="1B46E787" w:rsidR="0032234A" w:rsidRPr="008A7419" w:rsidRDefault="0032234A" w:rsidP="008A7419">
      <w:pPr>
        <w:pStyle w:val="B1"/>
        <w:rPr>
          <w:rFonts w:eastAsia="Batang"/>
        </w:rPr>
      </w:pPr>
      <w:r w:rsidRPr="008A7419">
        <w:rPr>
          <w:rFonts w:eastAsia="Batang"/>
        </w:rPr>
        <w:t>2.</w:t>
      </w:r>
      <w:r w:rsidR="00FC1E90" w:rsidRPr="008A7419">
        <w:t xml:space="preserve"> </w:t>
      </w:r>
      <w:r w:rsidR="00FC1E90" w:rsidRPr="008A7419">
        <w:rPr>
          <w:rFonts w:eastAsia="Batang"/>
        </w:rPr>
        <w:t>2</w:t>
      </w:r>
      <w:r w:rsidRPr="008A7419">
        <w:rPr>
          <w:rFonts w:eastAsia="Batang"/>
        </w:rPr>
        <w:t>.</w:t>
      </w:r>
      <w:r w:rsidRPr="008A7419">
        <w:rPr>
          <w:rFonts w:eastAsia="Batang"/>
        </w:rPr>
        <w:tab/>
        <w:t>Set the UE in the Tx beam peak direction found with a 3D EIRP scan as performed in Annex K.1.1.</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1C97C669" w14:textId="091A81C4" w:rsidR="00A36562" w:rsidRPr="008A7419" w:rsidRDefault="00A36562" w:rsidP="008A7419">
      <w:pPr>
        <w:pStyle w:val="B1"/>
      </w:pPr>
      <w:r w:rsidRPr="008A7419">
        <w:t>2.</w:t>
      </w:r>
      <w:r w:rsidR="00FC1E90" w:rsidRPr="008A7419">
        <w:t xml:space="preserve"> 3</w:t>
      </w:r>
      <w:r w:rsidRPr="008A7419">
        <w:t>.</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05A36C16" w14:textId="2D81B649" w:rsidR="0032234A" w:rsidRPr="008A7419" w:rsidRDefault="0032234A" w:rsidP="008A7419">
      <w:pPr>
        <w:pStyle w:val="B1"/>
      </w:pPr>
      <w:r w:rsidRPr="008A7419">
        <w:t>2.4.</w:t>
      </w:r>
      <w:r w:rsidRPr="008A7419">
        <w:tab/>
        <w:t xml:space="preserve">Measure UE EIRP in the Tx beam peak direction in the channel bandwidth of the radio access mode according to the test configuration. Repeat EIRP measurements for all directions in the sphere according to EIRP measurement procedure defined in Annex K.1.9 with beam sweeping. After a rotation, </w:t>
      </w:r>
      <w:r w:rsidR="00DD15C2" w:rsidRPr="008A7419">
        <w:t>allow at least BEAM_SELECT_WAIT_TIME (</w:t>
      </w:r>
      <w:r w:rsidR="00583DC1" w:rsidRPr="008A7419">
        <w:t>NOTE</w:t>
      </w:r>
      <w:r w:rsidR="00DD15C2" w:rsidRPr="008A7419">
        <w:t xml:space="preserve"> 1)</w:t>
      </w:r>
      <w:r w:rsidRPr="008A7419">
        <w:t xml:space="preserve"> for UE to find the best beam to use. The measuring duration is one active uplink subframe. EIRP is calculated considering both polarizations, theta and phi.</w:t>
      </w:r>
    </w:p>
    <w:p w14:paraId="69763579" w14:textId="77777777" w:rsidR="0032234A" w:rsidRPr="008A7419" w:rsidRDefault="0032234A" w:rsidP="008A7419">
      <w:pPr>
        <w:pStyle w:val="B1"/>
      </w:pPr>
      <w:r w:rsidRPr="008A7419">
        <w:t>2.5.</w:t>
      </w:r>
      <w:r w:rsidRPr="008A7419">
        <w:tab/>
        <w:t>Record all the measured EIRP</w:t>
      </w:r>
      <w:r w:rsidRPr="008A7419">
        <w:rPr>
          <w:vertAlign w:val="subscript"/>
        </w:rPr>
        <w:t>2</w:t>
      </w:r>
      <w:r w:rsidRPr="008A7419">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8A7419">
      <w:pPr>
        <w:pStyle w:val="B1"/>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8A7419">
      <w:pPr>
        <w:pStyle w:val="B1"/>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179E2DE4" w:rsidR="0032234A" w:rsidRPr="00165A6E" w:rsidRDefault="0032234A" w:rsidP="00C16FE6">
      <w:pPr>
        <w:pStyle w:val="NO"/>
      </w:pPr>
      <w:r w:rsidRPr="00165A6E">
        <w:t xml:space="preserve">NOTE </w:t>
      </w:r>
      <w:r w:rsidR="00080F16" w:rsidRPr="00165A6E">
        <w:t>2</w:t>
      </w:r>
      <w:r w:rsidRPr="00165A6E">
        <w:t>:</w:t>
      </w:r>
      <w:r w:rsidR="008A7419">
        <w:tab/>
      </w:r>
      <w:r w:rsidRPr="00165A6E">
        <w:t>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1004" w:name="_CR6_6_1_4_3"/>
      <w:r w:rsidRPr="00165A6E">
        <w:t>6.6.1.4.3</w:t>
      </w:r>
      <w:r w:rsidRPr="00165A6E">
        <w:tab/>
        <w:t>Message contents</w:t>
      </w:r>
    </w:p>
    <w:bookmarkEnd w:id="1004"/>
    <w:p w14:paraId="1AD89AD0" w14:textId="4ADE6CB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1005" w:name="_CRTable6_6_1_4_31"/>
      <w:r w:rsidRPr="00165A6E">
        <w:t xml:space="preserve">Table </w:t>
      </w:r>
      <w:bookmarkEnd w:id="1005"/>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6496DD83"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1006" w:name="_CRTable6_6_1_4_32"/>
      <w:r w:rsidRPr="00165A6E">
        <w:t xml:space="preserve">Table </w:t>
      </w:r>
      <w:bookmarkEnd w:id="1006"/>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5BA800E"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1007" w:name="_CRTable6_6_1_4_33"/>
      <w:r w:rsidRPr="00165A6E">
        <w:t xml:space="preserve">Table </w:t>
      </w:r>
      <w:bookmarkEnd w:id="1007"/>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0A61693F"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1008" w:name="_CRTable6_6_1_4_34"/>
      <w:r w:rsidRPr="00165A6E">
        <w:t xml:space="preserve">Table </w:t>
      </w:r>
      <w:bookmarkEnd w:id="100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04D86051" w:rsidR="00641792" w:rsidRPr="00165A6E" w:rsidRDefault="00641792" w:rsidP="00D07125">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2DD3E5B3"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D2021D">
              <w:t>'</w:t>
            </w:r>
            <w:r w:rsidR="00641792" w:rsidRPr="00165A6E">
              <w:t>beamManagement</w:t>
            </w:r>
            <w:r w:rsidR="00D2021D">
              <w:t>'</w:t>
            </w:r>
            <w:r w:rsidR="00641792" w:rsidRPr="00165A6E">
              <w:t xml:space="preserve"> plus</w:t>
            </w:r>
          </w:p>
          <w:p w14:paraId="3C9216BE" w14:textId="098495CB" w:rsidR="00641792" w:rsidRPr="00165A6E" w:rsidRDefault="00641792" w:rsidP="00D07125">
            <w:pPr>
              <w:pStyle w:val="TAL"/>
            </w:pPr>
            <w:r w:rsidRPr="00165A6E">
              <w:t xml:space="preserve">1 set with 1 semi-persistent SRS resource using </w:t>
            </w:r>
            <w:r w:rsidR="00D2021D">
              <w:t>'</w:t>
            </w:r>
            <w:r w:rsidRPr="00165A6E">
              <w:t>codebook</w:t>
            </w:r>
            <w:r w:rsidR="00D2021D">
              <w:t>'</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0476DE15" w:rsidR="00641792" w:rsidRPr="00165A6E" w:rsidRDefault="0064179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21926EB5" w:rsidR="00641792" w:rsidRPr="00165A6E" w:rsidRDefault="004B174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5ED838D9" w:rsidR="005A00B9" w:rsidRPr="00165A6E" w:rsidRDefault="005A00B9" w:rsidP="005A00B9">
            <w:pPr>
              <w:pStyle w:val="TAL"/>
            </w:pPr>
            <w:r w:rsidRPr="00165A6E">
              <w:t xml:space="preserve">The default beam correspondence SRS resource upper limit (M) = 8 in Rel-15 for the </w:t>
            </w:r>
            <w:r w:rsidR="00D2021D">
              <w:t>'</w:t>
            </w:r>
            <w:r w:rsidRPr="00165A6E">
              <w:t>beamManagement</w:t>
            </w:r>
            <w:r w:rsidR="00D2021D">
              <w:t>'</w:t>
            </w:r>
            <w:r w:rsidRPr="00165A6E">
              <w:t xml:space="preserve"> SRS Resource set plus</w:t>
            </w:r>
          </w:p>
          <w:p w14:paraId="3791854E" w14:textId="19EF888F" w:rsidR="005A00B9" w:rsidRPr="00165A6E" w:rsidRDefault="005A00B9" w:rsidP="005A00B9">
            <w:pPr>
              <w:pStyle w:val="TAL"/>
            </w:pPr>
            <w:r w:rsidRPr="00165A6E">
              <w:t xml:space="preserve">1 resource for the semi-persistent SRS </w:t>
            </w:r>
            <w:r w:rsidR="00D2021D">
              <w:t>'</w:t>
            </w:r>
            <w:r w:rsidRPr="00165A6E">
              <w:t>codebook</w:t>
            </w:r>
            <w:r w:rsidR="00D2021D">
              <w:t>'</w:t>
            </w:r>
            <w:r w:rsidRPr="00165A6E">
              <w:t xml:space="preserve">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1009" w:name="_CRTable6_6_1_4_35"/>
      <w:r w:rsidRPr="00165A6E">
        <w:t xml:space="preserve">Table </w:t>
      </w:r>
      <w:bookmarkEnd w:id="1009"/>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1904117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10" w:name="_CRTable6_6_1_4_36"/>
      <w:r w:rsidRPr="00165A6E">
        <w:t xml:space="preserve">Table </w:t>
      </w:r>
      <w:bookmarkEnd w:id="101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DBABB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11" w:name="_CRTable6_6_1_4_37"/>
      <w:r w:rsidRPr="00165A6E">
        <w:t xml:space="preserve">Table </w:t>
      </w:r>
      <w:bookmarkEnd w:id="101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05FE0D8C"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12" w:name="_CRTable6_6_1_4_38"/>
      <w:r w:rsidRPr="00165A6E">
        <w:t xml:space="preserve">Table </w:t>
      </w:r>
      <w:bookmarkEnd w:id="1012"/>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3CAC96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13" w:name="_CRTable6_6_1_4_39"/>
      <w:r w:rsidRPr="00165A6E">
        <w:t xml:space="preserve">Table </w:t>
      </w:r>
      <w:bookmarkEnd w:id="101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59511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14" w:name="_CRTable6_6_1_4_310"/>
      <w:r w:rsidRPr="00165A6E">
        <w:t xml:space="preserve">Table </w:t>
      </w:r>
      <w:bookmarkEnd w:id="1014"/>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0ED61D39"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15" w:name="_CRTable6_6_1_4_311"/>
      <w:bookmarkStart w:id="1016" w:name="_Hlk130032174"/>
      <w:r w:rsidRPr="00165A6E">
        <w:t xml:space="preserve">Table </w:t>
      </w:r>
      <w:bookmarkEnd w:id="1015"/>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62C032E7" w:rsidR="006376BF" w:rsidRPr="00165A6E" w:rsidRDefault="006376B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16"/>
    </w:tbl>
    <w:p w14:paraId="763517FA" w14:textId="77777777" w:rsidR="006376BF" w:rsidRPr="00165A6E" w:rsidRDefault="006376BF"/>
    <w:p w14:paraId="55BC8AD7" w14:textId="77777777" w:rsidR="00497629" w:rsidRPr="00165A6E" w:rsidRDefault="00497629" w:rsidP="00D15F21">
      <w:pPr>
        <w:pStyle w:val="H6"/>
      </w:pPr>
      <w:bookmarkStart w:id="1017" w:name="_CR6_6_1_5"/>
      <w:r w:rsidRPr="00165A6E">
        <w:t>6.6.1.5</w:t>
      </w:r>
      <w:r w:rsidRPr="00165A6E">
        <w:tab/>
        <w:t>Test requirements</w:t>
      </w:r>
    </w:p>
    <w:bookmarkEnd w:id="1017"/>
    <w:p w14:paraId="2A395B81" w14:textId="72535D47" w:rsidR="00497629" w:rsidRPr="00165A6E" w:rsidRDefault="00497629">
      <w:r w:rsidRPr="00165A6E">
        <w:t xml:space="preserve">The defined %-tile EIRP in measurement distribution derived in step 2.6 shall exceed the values specified in Table 6.2.1.2.5-3 in </w:t>
      </w:r>
      <w:r w:rsidR="00D2021D" w:rsidRPr="00165A6E">
        <w:t>clause</w:t>
      </w:r>
      <w:r w:rsidR="00D2021D">
        <w:t> </w:t>
      </w:r>
      <w:r w:rsidR="00D2021D" w:rsidRPr="00165A6E">
        <w:t>6</w:t>
      </w:r>
      <w:r w:rsidRPr="00165A6E">
        <w:t>.2.1.2.5.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73D0774C"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18" w:name="_CRTable6_6_1_52"/>
      <w:r w:rsidRPr="00165A6E">
        <w:t xml:space="preserve">Table </w:t>
      </w:r>
      <w:bookmarkEnd w:id="101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19" w:name="_CR6_6_2_1"/>
      <w:r w:rsidRPr="00165A6E">
        <w:t>6.6.2.1</w:t>
      </w:r>
      <w:r w:rsidRPr="00165A6E">
        <w:tab/>
        <w:t>Test purpose</w:t>
      </w:r>
    </w:p>
    <w:bookmarkEnd w:id="1019"/>
    <w:p w14:paraId="290FE929" w14:textId="334A9320" w:rsidR="00497629" w:rsidRPr="00165A6E" w:rsidRDefault="00497629" w:rsidP="00497629">
      <w:pPr>
        <w:rPr>
          <w:lang w:eastAsia="ko-KR"/>
        </w:rPr>
      </w:pPr>
      <w:r w:rsidRPr="00165A6E">
        <w:rPr>
          <w:lang w:eastAsia="ko-KR"/>
        </w:rPr>
        <w:t>To verify the UE</w:t>
      </w:r>
      <w:r w:rsidR="00D2021D">
        <w:rPr>
          <w:lang w:eastAsia="ko-KR"/>
        </w:rPr>
        <w:t>'</w:t>
      </w:r>
      <w:r w:rsidRPr="00165A6E">
        <w:rPr>
          <w:lang w:eastAsia="ko-KR"/>
        </w:rPr>
        <w:t>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20" w:name="_CR6_6_2_2"/>
      <w:r w:rsidRPr="00165A6E">
        <w:t>6.6.2.2</w:t>
      </w:r>
      <w:r w:rsidRPr="00165A6E">
        <w:tab/>
        <w:t>Test applicability</w:t>
      </w:r>
    </w:p>
    <w:bookmarkEnd w:id="102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21" w:name="_CR6_6_2_3"/>
      <w:r w:rsidRPr="00165A6E">
        <w:t>6.6.2.3</w:t>
      </w:r>
      <w:r w:rsidRPr="00165A6E">
        <w:tab/>
        <w:t>Minimum conformance requirements</w:t>
      </w:r>
    </w:p>
    <w:bookmarkEnd w:id="1021"/>
    <w:p w14:paraId="1C3B8EFF" w14:textId="77777777" w:rsidR="007A20B5" w:rsidRPr="00165A6E" w:rsidRDefault="007A20B5" w:rsidP="007A20B5">
      <w:pPr>
        <w:pStyle w:val="H6"/>
      </w:pPr>
      <w:r w:rsidRPr="00165A6E">
        <w:t>6.6.2.3.1</w:t>
      </w:r>
      <w:r w:rsidRPr="00165A6E">
        <w:tab/>
        <w:t>Enhanced Beam correspondence for PC3</w:t>
      </w:r>
    </w:p>
    <w:p w14:paraId="33E990AC" w14:textId="77777777" w:rsidR="007A20B5" w:rsidRPr="00165A6E" w:rsidRDefault="007A20B5" w:rsidP="007A20B5">
      <w:pPr>
        <w:pStyle w:val="H6"/>
      </w:pPr>
      <w:bookmarkStart w:id="1022" w:name="_CR6_6_2_3_1_1"/>
      <w:r w:rsidRPr="00165A6E">
        <w:t>6.6.2.3.1.1</w:t>
      </w:r>
      <w:r w:rsidRPr="00165A6E">
        <w:tab/>
        <w:t>General Test Coverage Rules</w:t>
      </w:r>
    </w:p>
    <w:bookmarkEnd w:id="1022"/>
    <w:p w14:paraId="4E7BDF9B" w14:textId="461B6DF9" w:rsidR="00497629" w:rsidRPr="00165A6E" w:rsidRDefault="00497629" w:rsidP="00497629">
      <w:r w:rsidRPr="00165A6E">
        <w:t xml:space="preserve">The beam correspondence requirement for PC3 UEs 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13E19B3" w14:textId="40409FCB" w:rsidR="00497629" w:rsidRPr="00165A6E" w:rsidRDefault="00497629" w:rsidP="00497629">
      <w:pPr>
        <w:pStyle w:val="B1"/>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w:t>
      </w:r>
    </w:p>
    <w:p w14:paraId="466C9A14" w14:textId="502438FC" w:rsidR="00497629" w:rsidRPr="00165A6E" w:rsidRDefault="00497629" w:rsidP="00497629">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w:t>
      </w:r>
    </w:p>
    <w:p w14:paraId="4F5FD7FE" w14:textId="0A3F0930" w:rsidR="00497629" w:rsidRPr="00165A6E" w:rsidRDefault="00497629" w:rsidP="00497629">
      <w:pPr>
        <w:pStyle w:val="B1"/>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0B6D54C8" w14:textId="193DCC1B" w:rsidR="00C070A6" w:rsidRPr="00165A6E" w:rsidRDefault="00497629" w:rsidP="00C070A6">
      <w:pPr>
        <w:pStyle w:val="B1"/>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7C5A39CB" w14:textId="77777777" w:rsidR="00C070A6" w:rsidRPr="00165A6E" w:rsidRDefault="00C070A6" w:rsidP="00734697">
      <w:pPr>
        <w:pStyle w:val="H6"/>
      </w:pPr>
      <w:bookmarkStart w:id="1023" w:name="_CR6_6_2_3_1_2"/>
      <w:r w:rsidRPr="00165A6E">
        <w:t>6.6.2.3.1.2</w:t>
      </w:r>
      <w:r w:rsidRPr="00165A6E">
        <w:tab/>
        <w:t>Applicability rules based on support for type of enhanced beam correspondence</w:t>
      </w:r>
    </w:p>
    <w:bookmarkEnd w:id="1023"/>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45BBD4A8" w:rsidR="00C070A6" w:rsidRPr="00165A6E" w:rsidRDefault="00C070A6" w:rsidP="00C070A6">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.6.2.3.</w:t>
      </w:r>
      <w:r w:rsidR="00985F9F" w:rsidRPr="00165A6E">
        <w:t>1.3.1</w:t>
      </w:r>
    </w:p>
    <w:p w14:paraId="3D7D06DC" w14:textId="35C9F4FE" w:rsidR="00C070A6" w:rsidRPr="00165A6E" w:rsidRDefault="00C070A6" w:rsidP="00C070A6">
      <w:pPr>
        <w:pStyle w:val="B3"/>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w:t>
      </w:r>
      <w:r w:rsidR="00D2021D" w:rsidRPr="00165A6E">
        <w:t>clause</w:t>
      </w:r>
      <w:r w:rsidR="00D2021D">
        <w:t> </w:t>
      </w:r>
      <w:r w:rsidR="00D2021D" w:rsidRPr="00165A6E">
        <w:t>6</w:t>
      </w:r>
      <w:r w:rsidRPr="00165A6E">
        <w:t xml:space="preserve">.6.2.3.2 and meets the minimum peak EIRP requirement as defined in </w:t>
      </w:r>
      <w:r w:rsidR="00D2021D" w:rsidRPr="00165A6E">
        <w:t>clause</w:t>
      </w:r>
      <w:r w:rsidR="00D2021D">
        <w:t> </w:t>
      </w:r>
      <w:r w:rsidR="00D2021D" w:rsidRPr="00165A6E">
        <w:t>6</w:t>
      </w:r>
      <w:r w:rsidRPr="00165A6E">
        <w:t xml:space="preserve">.2.1.1 using the CSI-RS based side conditions in </w:t>
      </w:r>
      <w:r w:rsidR="00D2021D" w:rsidRPr="00165A6E">
        <w:t>clause</w:t>
      </w:r>
      <w:r w:rsidR="00D2021D">
        <w:t> </w:t>
      </w:r>
      <w:r w:rsidR="00D2021D" w:rsidRPr="00165A6E">
        <w:t>6</w:t>
      </w:r>
      <w:r w:rsidRPr="00165A6E">
        <w:t>.6.2.3.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0EF2262A" w:rsidR="00497629" w:rsidRPr="00165A6E" w:rsidRDefault="00C070A6" w:rsidP="00C070A6">
      <w:pPr>
        <w:pStyle w:val="B1"/>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w:t>
      </w:r>
      <w:r w:rsidR="00D2021D" w:rsidRPr="00165A6E">
        <w:t>clause</w:t>
      </w:r>
      <w:r w:rsidR="00D2021D">
        <w:t> </w:t>
      </w:r>
      <w:r w:rsidR="00D2021D" w:rsidRPr="00165A6E">
        <w:t>6</w:t>
      </w:r>
      <w:r w:rsidR="00EB200E" w:rsidRPr="00165A6E">
        <w:t xml:space="preserve">.2.1.3 </w:t>
      </w:r>
      <w:r w:rsidRPr="00165A6E">
        <w:t>using the CSI-RS based side condition</w:t>
      </w:r>
      <w:r w:rsidR="00EB200E" w:rsidRPr="00165A6E">
        <w:t xml:space="preserve">s in </w:t>
      </w:r>
      <w:r w:rsidR="00D2021D" w:rsidRPr="00165A6E">
        <w:t>clause</w:t>
      </w:r>
      <w:r w:rsidR="00D2021D">
        <w:t> </w:t>
      </w:r>
      <w:r w:rsidR="00D2021D" w:rsidRPr="00165A6E">
        <w:t>6</w:t>
      </w:r>
      <w:r w:rsidR="00EB200E" w:rsidRPr="00165A6E">
        <w:t>.6.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 xml:space="preserve">with the CSI-RS based enhanced beam correspondence side conditions in </w:t>
      </w:r>
      <w:r w:rsidR="00D2021D" w:rsidRPr="00165A6E">
        <w:t>clause</w:t>
      </w:r>
      <w:r w:rsidR="00D2021D">
        <w:t> </w:t>
      </w:r>
      <w:r w:rsidR="00D2021D" w:rsidRPr="00165A6E">
        <w:t>6</w:t>
      </w:r>
      <w:r w:rsidRPr="00165A6E">
        <w:t>.6.2.3.</w:t>
      </w:r>
      <w:r w:rsidR="00985F9F" w:rsidRPr="00165A6E">
        <w:t>1.3.2</w:t>
      </w:r>
      <w:r w:rsidRPr="00165A6E">
        <w:t>.</w:t>
      </w:r>
    </w:p>
    <w:p w14:paraId="2E775693" w14:textId="77777777" w:rsidR="00985F9F" w:rsidRPr="00165A6E" w:rsidRDefault="00985F9F" w:rsidP="00734697">
      <w:pPr>
        <w:pStyle w:val="H6"/>
      </w:pPr>
      <w:bookmarkStart w:id="1024" w:name="_CR6_6_2_3_1_3"/>
      <w:bookmarkStart w:id="1025" w:name="_Toc52196558"/>
      <w:bookmarkStart w:id="1026" w:name="_Toc52197538"/>
      <w:bookmarkStart w:id="1027" w:name="_Toc53173261"/>
      <w:bookmarkStart w:id="1028" w:name="_Toc53173630"/>
      <w:bookmarkStart w:id="1029" w:name="_Toc61118898"/>
      <w:bookmarkStart w:id="1030" w:name="_Toc61119280"/>
      <w:bookmarkStart w:id="1031" w:name="_Toc61119661"/>
      <w:bookmarkStart w:id="1032" w:name="_Toc67923852"/>
      <w:r w:rsidRPr="00165A6E">
        <w:t>6.6.2.3.1.3</w:t>
      </w:r>
      <w:r w:rsidRPr="00165A6E">
        <w:tab/>
        <w:t>Side Condition</w:t>
      </w:r>
    </w:p>
    <w:p w14:paraId="0A29E57C" w14:textId="7073560F" w:rsidR="00497629" w:rsidRPr="00165A6E" w:rsidRDefault="00497629" w:rsidP="00734697">
      <w:pPr>
        <w:pStyle w:val="H6"/>
      </w:pPr>
      <w:bookmarkStart w:id="1033" w:name="_CR6_6_2_3_1_3_1"/>
      <w:bookmarkEnd w:id="1024"/>
      <w:r w:rsidRPr="00165A6E">
        <w:t>6.6.2.3.</w:t>
      </w:r>
      <w:r w:rsidR="00985F9F" w:rsidRPr="00165A6E">
        <w:t>1.3.1</w:t>
      </w:r>
      <w:r w:rsidRPr="00165A6E">
        <w:tab/>
        <w:t>Side Condition for SSB based enhanced Beam Correspondence requirements</w:t>
      </w:r>
      <w:bookmarkEnd w:id="1025"/>
      <w:bookmarkEnd w:id="1026"/>
      <w:bookmarkEnd w:id="1027"/>
      <w:bookmarkEnd w:id="1028"/>
      <w:bookmarkEnd w:id="1029"/>
      <w:bookmarkEnd w:id="1030"/>
      <w:bookmarkEnd w:id="1031"/>
      <w:bookmarkEnd w:id="1032"/>
    </w:p>
    <w:bookmarkEnd w:id="1033"/>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34" w:name="_Toc52196559"/>
      <w:bookmarkStart w:id="1035" w:name="_Toc52197539"/>
      <w:bookmarkStart w:id="1036" w:name="_Toc53173262"/>
      <w:bookmarkStart w:id="1037" w:name="_Toc53173631"/>
      <w:bookmarkStart w:id="1038" w:name="_Toc61118899"/>
      <w:bookmarkStart w:id="1039" w:name="_Toc61119281"/>
      <w:bookmarkStart w:id="1040" w:name="_Toc61119662"/>
      <w:bookmarkStart w:id="1041" w:name="_Toc67923853"/>
      <w:bookmarkStart w:id="1042" w:name="_CR6_6_2_3_1_3_2"/>
      <w:r w:rsidRPr="00165A6E">
        <w:t>6.6.2.3.</w:t>
      </w:r>
      <w:r w:rsidR="00985F9F" w:rsidRPr="00165A6E">
        <w:t>1.3.2</w:t>
      </w:r>
      <w:r w:rsidRPr="00165A6E">
        <w:tab/>
        <w:t>Side Condition for CSI-RS based enhanced Beam Correspondence requirements</w:t>
      </w:r>
      <w:bookmarkEnd w:id="1034"/>
      <w:bookmarkEnd w:id="1035"/>
      <w:bookmarkEnd w:id="1036"/>
      <w:bookmarkEnd w:id="1037"/>
      <w:bookmarkEnd w:id="1038"/>
      <w:bookmarkEnd w:id="1039"/>
      <w:bookmarkEnd w:id="1040"/>
      <w:bookmarkEnd w:id="1041"/>
    </w:p>
    <w:bookmarkEnd w:id="1042"/>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2F503321"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091841B4" w14:textId="77777777" w:rsidR="00497629" w:rsidRPr="00165A6E" w:rsidRDefault="00497629" w:rsidP="00497629">
      <w:pPr>
        <w:pStyle w:val="B1"/>
        <w:rPr>
          <w:rFonts w:cs="v4.2.0"/>
        </w:rPr>
      </w:pPr>
      <w:r w:rsidRPr="00165A6E">
        <w:rPr>
          <w:rFonts w:cs="v4.2.0"/>
        </w:rPr>
        <w:t>-</w:t>
      </w:r>
      <w:r w:rsidRPr="00165A6E">
        <w:rPr>
          <w:rFonts w:cs="v4.2.0"/>
        </w:rPr>
        <w:tab/>
        <w:t xml:space="preserve">The reference measurement channel for beam correspondence are fulfilled according to the CSI-RS </w:t>
      </w:r>
      <w:r w:rsidRPr="008A7419">
        <w:t>configuration</w:t>
      </w:r>
      <w:r w:rsidRPr="00165A6E">
        <w:rPr>
          <w:rFonts w:cs="v4.2.0"/>
        </w:rPr>
        <w:t xml:space="preserve"> in Annex A.3.</w:t>
      </w:r>
    </w:p>
    <w:p w14:paraId="029D3BB6" w14:textId="10B87537" w:rsidR="00497629" w:rsidRPr="00165A6E" w:rsidRDefault="00497629" w:rsidP="00497629">
      <w:pPr>
        <w:pStyle w:val="B1"/>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43" w:name="_CRTable6_6_2_3_1_3_21"/>
      <w:r w:rsidRPr="00165A6E">
        <w:t xml:space="preserve">Table </w:t>
      </w:r>
      <w:bookmarkEnd w:id="1043"/>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5B8413B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
        <w:rPr>
          <w:rFonts w:cs="v4.2.0"/>
        </w:rPr>
      </w:pPr>
    </w:p>
    <w:p w14:paraId="30631D87" w14:textId="7FC5C219" w:rsidR="00497629" w:rsidRPr="00165A6E" w:rsidRDefault="00497629" w:rsidP="00D23F2D">
      <w:pPr>
        <w:pStyle w:val="H6"/>
      </w:pPr>
      <w:bookmarkStart w:id="1044" w:name="_CR6_6_2_3_1_"/>
      <w:bookmarkStart w:id="1045" w:name="_CR6_6_2_3_1"/>
      <w:r w:rsidRPr="00165A6E">
        <w:t>6.6.2.3.</w:t>
      </w:r>
      <w:r w:rsidR="00985F9F" w:rsidRPr="00165A6E">
        <w:t>1</w:t>
      </w:r>
      <w:r w:rsidRPr="00165A6E">
        <w:tab/>
        <w:t>Normative reference</w:t>
      </w:r>
    </w:p>
    <w:p w14:paraId="6F8CECC4" w14:textId="4208CECC" w:rsidR="007A20B5" w:rsidRPr="00165A6E" w:rsidRDefault="007A20B5" w:rsidP="007A20B5">
      <w:bookmarkStart w:id="1046" w:name="_Toc21026689"/>
      <w:bookmarkStart w:id="1047" w:name="_Toc27743975"/>
      <w:bookmarkStart w:id="1048" w:name="_Toc36197148"/>
      <w:bookmarkStart w:id="1049" w:name="_Toc36197840"/>
      <w:bookmarkEnd w:id="1044"/>
      <w:bookmarkEnd w:id="104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.6.4</w:t>
      </w:r>
    </w:p>
    <w:p w14:paraId="5319458D" w14:textId="77777777" w:rsidR="00985F9F" w:rsidRPr="00165A6E" w:rsidRDefault="00985F9F" w:rsidP="00985F9F">
      <w:pPr>
        <w:pStyle w:val="H6"/>
      </w:pPr>
      <w:bookmarkStart w:id="1050" w:name="_CR6_6_2_3_2"/>
      <w:r w:rsidRPr="00165A6E">
        <w:t>6.6.2.3.2</w:t>
      </w:r>
      <w:r w:rsidRPr="00165A6E">
        <w:tab/>
        <w:t>Enhanced Beam correspondence for PC5</w:t>
      </w:r>
    </w:p>
    <w:bookmarkEnd w:id="105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51" w:name="_CR6_6_2_3_3"/>
      <w:r w:rsidRPr="00165A6E">
        <w:t>6.6.2.3.3</w:t>
      </w:r>
      <w:r w:rsidRPr="00165A6E">
        <w:tab/>
        <w:t>Enhanced Beam correspondence for PC6</w:t>
      </w:r>
    </w:p>
    <w:p w14:paraId="3E5C7D23" w14:textId="18134518" w:rsidR="00152C3F" w:rsidRPr="00165A6E" w:rsidRDefault="00D2021D" w:rsidP="00152C3F">
      <w:pPr>
        <w:pStyle w:val="EditorsNote"/>
        <w:rPr>
          <w:lang w:eastAsia="zh-CN"/>
        </w:rPr>
      </w:pPr>
      <w:bookmarkStart w:id="1052" w:name="_Toc98864351"/>
      <w:bookmarkStart w:id="1053" w:name="_Toc99733600"/>
      <w:bookmarkStart w:id="1054" w:name="_Toc106577505"/>
      <w:bookmarkStart w:id="1055" w:name="_Toc114537256"/>
      <w:bookmarkStart w:id="1056" w:name="_Toc115257524"/>
      <w:bookmarkStart w:id="1057" w:name="_Toc123086844"/>
      <w:bookmarkStart w:id="1058" w:name="_Toc124296168"/>
      <w:bookmarkStart w:id="1059" w:name="_Toc124296638"/>
      <w:bookmarkStart w:id="1060" w:name="_Toc130572455"/>
      <w:bookmarkStart w:id="1061" w:name="_Toc131708454"/>
      <w:bookmarkStart w:id="1062" w:name="_Toc137458261"/>
      <w:bookmarkStart w:id="1063" w:name="_Toc138887748"/>
      <w:bookmarkStart w:id="1064" w:name="_Toc138969835"/>
      <w:bookmarkStart w:id="1065" w:name="_Toc145916896"/>
      <w:bookmarkStart w:id="1066" w:name="_Toc155386662"/>
      <w:bookmarkStart w:id="1067" w:name="_Toc161759702"/>
      <w:bookmarkStart w:id="1068" w:name="_Hlk168650143"/>
      <w:bookmarkEnd w:id="1051"/>
      <w:r>
        <w:rPr>
          <w:lang w:eastAsia="zh-CN"/>
        </w:rPr>
        <w:t>Editor's note:</w:t>
      </w:r>
      <w:r>
        <w:rPr>
          <w:lang w:eastAsia="zh-CN"/>
        </w:rPr>
        <w:tab/>
      </w:r>
      <w:r w:rsidR="00152C3F" w:rsidRPr="00165A6E">
        <w:rPr>
          <w:lang w:eastAsia="zh-CN"/>
        </w:rPr>
        <w:t>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bookmarkStart w:id="1069" w:name="_CR6_6_2_3_3_1"/>
      <w:r w:rsidRPr="00165A6E">
        <w:t>6.6.2.3.3.1</w:t>
      </w:r>
      <w:r w:rsidRPr="00165A6E">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bookmarkEnd w:id="1069"/>
    <w:p w14:paraId="312B6603" w14:textId="32C657C6" w:rsidR="00152C3F" w:rsidRPr="00165A6E" w:rsidRDefault="00152C3F" w:rsidP="00152C3F">
      <w:r w:rsidRPr="00165A6E">
        <w:t xml:space="preserve">The beam correspondence requirement for power class 6 UEs consists of two components: UE minimum peak EIRP (as defined in </w:t>
      </w:r>
      <w:r w:rsidR="00D2021D" w:rsidRPr="00165A6E">
        <w:t>Clause</w:t>
      </w:r>
      <w:r w:rsidR="00D2021D">
        <w:t> </w:t>
      </w:r>
      <w:r w:rsidR="00D2021D" w:rsidRPr="00165A6E">
        <w:t>6</w:t>
      </w:r>
      <w:r w:rsidRPr="00165A6E">
        <w:t xml:space="preserve">.2.1.6), and UE spherical coverage (as defined in </w:t>
      </w:r>
      <w:r w:rsidR="00D2021D" w:rsidRPr="00165A6E">
        <w:t>Clause</w:t>
      </w:r>
      <w:r w:rsidR="00D2021D">
        <w:t> </w:t>
      </w:r>
      <w:r w:rsidR="00D2021D" w:rsidRPr="00165A6E">
        <w:t>6</w:t>
      </w:r>
      <w:r w:rsidRPr="00165A6E">
        <w:t>.2.1.6).</w:t>
      </w:r>
    </w:p>
    <w:p w14:paraId="68F55FA6" w14:textId="7E221826"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w:t>
      </w:r>
      <w:r w:rsidR="00D2021D" w:rsidRPr="00165A6E">
        <w:t>Clause</w:t>
      </w:r>
      <w:r w:rsidR="00D2021D">
        <w:t> </w:t>
      </w:r>
      <w:r w:rsidR="00D2021D" w:rsidRPr="00165A6E">
        <w:t>6</w:t>
      </w:r>
      <w:r w:rsidRPr="00165A6E">
        <w:t>.6.7.3.2.</w:t>
      </w:r>
    </w:p>
    <w:p w14:paraId="286345FD" w14:textId="3335F7F4"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w:t>
      </w:r>
      <w:r w:rsidR="00D2021D" w:rsidRPr="00165A6E">
        <w:t>Clause</w:t>
      </w:r>
      <w:r w:rsidR="00D2021D">
        <w:t> </w:t>
      </w:r>
      <w:r w:rsidR="00D2021D" w:rsidRPr="00165A6E">
        <w:t>6</w:t>
      </w:r>
      <w:r w:rsidRPr="00165A6E">
        <w:t>.6.7.3.3.</w:t>
      </w:r>
    </w:p>
    <w:p w14:paraId="0380B6DB" w14:textId="77777777" w:rsidR="00152C3F" w:rsidRPr="00165A6E" w:rsidRDefault="00152C3F" w:rsidP="00152C3F">
      <w:pPr>
        <w:pStyle w:val="H6"/>
      </w:pPr>
      <w:bookmarkStart w:id="1070" w:name="_CR6_6_2_3_3_2"/>
      <w:r w:rsidRPr="00165A6E">
        <w:t>6.6.2.3.3.2</w:t>
      </w:r>
      <w:r w:rsidRPr="00165A6E">
        <w:tab/>
      </w:r>
      <w:r w:rsidRPr="00165A6E">
        <w:tab/>
        <w:t>Side Conditions</w:t>
      </w:r>
    </w:p>
    <w:p w14:paraId="7BF3AF05" w14:textId="77777777" w:rsidR="00152C3F" w:rsidRPr="00165A6E" w:rsidRDefault="00152C3F" w:rsidP="00152C3F">
      <w:pPr>
        <w:pStyle w:val="H6"/>
      </w:pPr>
      <w:bookmarkStart w:id="1071" w:name="_CR6_6_2_3_3_2_1"/>
      <w:bookmarkEnd w:id="1070"/>
      <w:r w:rsidRPr="00165A6E">
        <w:t>6.6.2.3.3.2.1</w:t>
      </w:r>
      <w:r w:rsidRPr="00165A6E">
        <w:tab/>
        <w:t>Side Condition for SSB based enhanced Beam Correspondence requirements</w:t>
      </w:r>
    </w:p>
    <w:bookmarkEnd w:id="1071"/>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
      </w:pPr>
      <w:r w:rsidRPr="00165A6E">
        <w:t>-</w:t>
      </w:r>
      <w:r w:rsidRPr="00165A6E">
        <w:tab/>
        <w:t>For beam correspondence, conditions for L1-RSRP measurements are fulfilled according to Table</w:t>
      </w:r>
      <w:bookmarkEnd w:id="1068"/>
      <w:r w:rsidRPr="00165A6E">
        <w:t xml:space="preserve"> 6.6.2.3.3.2.1-1.</w:t>
      </w:r>
    </w:p>
    <w:p w14:paraId="178876DE" w14:textId="77777777" w:rsidR="00152C3F" w:rsidRPr="00165A6E" w:rsidRDefault="00152C3F" w:rsidP="00152C3F">
      <w:pPr>
        <w:pStyle w:val="TH"/>
      </w:pPr>
      <w:bookmarkStart w:id="1072" w:name="_CRTable6_6_2_3_3_2_11"/>
      <w:r w:rsidRPr="00165A6E">
        <w:t xml:space="preserve">Table </w:t>
      </w:r>
      <w:bookmarkEnd w:id="1072"/>
      <w:r w:rsidRPr="00165A6E">
        <w:t>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56F848EF"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bookmarkStart w:id="1073" w:name="_CR6_6_2_3_3_2_2"/>
      <w:r w:rsidRPr="00165A6E">
        <w:t>6.6.2.3.3.2.2</w:t>
      </w:r>
      <w:r w:rsidRPr="00165A6E">
        <w:tab/>
        <w:t>Side Condition for CSI-RS based enhanced Beam Correspondence requirements</w:t>
      </w:r>
    </w:p>
    <w:bookmarkEnd w:id="1073"/>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D05661B"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43BF99AC" w14:textId="77777777" w:rsidR="00152C3F" w:rsidRPr="00165A6E" w:rsidRDefault="00152C3F" w:rsidP="00152C3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bookmarkStart w:id="1074" w:name="_CRTable6_6_2_3_3_2_21"/>
      <w:r w:rsidRPr="00165A6E">
        <w:t xml:space="preserve">Table </w:t>
      </w:r>
      <w:bookmarkEnd w:id="1074"/>
      <w:r w:rsidRPr="00165A6E">
        <w:t>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47AE294C"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bookmarkStart w:id="1075" w:name="_CRTable6_6_2_3_3_2_22"/>
      <w:r w:rsidRPr="00165A6E">
        <w:t xml:space="preserve">Table </w:t>
      </w:r>
      <w:bookmarkEnd w:id="1075"/>
      <w:r w:rsidRPr="00165A6E">
        <w:t>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305F37DB"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bookmarkStart w:id="1076" w:name="_CR6_6_2_3_3_3"/>
      <w:r w:rsidRPr="00165A6E">
        <w:t>6.6.2.3.3.3</w:t>
      </w:r>
      <w:r w:rsidRPr="00165A6E">
        <w:tab/>
        <w:t>Applicability</w:t>
      </w:r>
    </w:p>
    <w:bookmarkEnd w:id="1076"/>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34D5825B" w:rsidR="00152C3F" w:rsidRPr="00165A6E" w:rsidRDefault="00152C3F" w:rsidP="00152C3F">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.6.2.3.3.3. If the UE meets the SSB based enhanced beam correspondence requirements using the side conditions in </w:t>
      </w:r>
      <w:r w:rsidR="00D2021D" w:rsidRPr="00165A6E">
        <w:t>clause</w:t>
      </w:r>
      <w:r w:rsidR="00D2021D">
        <w:t> </w:t>
      </w:r>
      <w:r w:rsidR="00D2021D" w:rsidRPr="00165A6E">
        <w:t>6</w:t>
      </w:r>
      <w:r w:rsidRPr="00165A6E">
        <w:t xml:space="preserve">.6.2.3.3.3 and meets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.6.2.3.3.3.2, where the link direction is determined in the SSB based enhanced beam correspondence test, the UE is considered to have met both the SSB based and CSI-RS based enhanced beam correspondence requirements.</w:t>
      </w:r>
    </w:p>
    <w:p w14:paraId="72906682" w14:textId="05C418A7" w:rsidR="00152C3F" w:rsidRPr="00165A6E" w:rsidRDefault="00152C3F" w:rsidP="00152C3F">
      <w:pPr>
        <w:pStyle w:val="B3"/>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 xml:space="preserve">.6.2.3.3.3.2,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.6.2.3.3.3.2.</w:t>
      </w:r>
    </w:p>
    <w:p w14:paraId="28B9854F" w14:textId="77777777" w:rsidR="00152C3F" w:rsidRPr="00165A6E" w:rsidRDefault="00152C3F" w:rsidP="00152C3F">
      <w:pPr>
        <w:pStyle w:val="H6"/>
      </w:pPr>
      <w:bookmarkStart w:id="1077" w:name="_CR6_6_2_3_3_4"/>
      <w:r w:rsidRPr="00165A6E">
        <w:t>6.6.2.3.3.4</w:t>
      </w:r>
      <w:r w:rsidRPr="00165A6E">
        <w:tab/>
        <w:t>Normative reference</w:t>
      </w:r>
    </w:p>
    <w:bookmarkEnd w:id="1077"/>
    <w:p w14:paraId="6FB4A6E0" w14:textId="32FB58C5" w:rsidR="00985F9F" w:rsidRPr="00165A6E" w:rsidRDefault="00152C3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.6.7.</w:t>
      </w:r>
    </w:p>
    <w:p w14:paraId="0072C415" w14:textId="77777777" w:rsidR="00985F9F" w:rsidRPr="00165A6E" w:rsidRDefault="00985F9F" w:rsidP="00985F9F">
      <w:pPr>
        <w:pStyle w:val="H6"/>
      </w:pPr>
      <w:bookmarkStart w:id="1078" w:name="_CR6_6_2_3_4"/>
      <w:r w:rsidRPr="00165A6E">
        <w:t>6.6.2.3.4</w:t>
      </w:r>
      <w:r w:rsidRPr="00165A6E">
        <w:tab/>
        <w:t>Enhanced Beam correspondence for PC7</w:t>
      </w:r>
    </w:p>
    <w:p w14:paraId="4DD911E6" w14:textId="77777777" w:rsidR="00985F9F" w:rsidRPr="00165A6E" w:rsidRDefault="00985F9F" w:rsidP="00985F9F">
      <w:pPr>
        <w:pStyle w:val="H6"/>
      </w:pPr>
      <w:bookmarkStart w:id="1079" w:name="_CR6_6_2_3_4_1"/>
      <w:bookmarkEnd w:id="1078"/>
      <w:r w:rsidRPr="00165A6E">
        <w:t>6.6.2.3.4.1</w:t>
      </w:r>
      <w:r w:rsidRPr="00165A6E">
        <w:tab/>
        <w:t>General Test Coverage Rules</w:t>
      </w:r>
    </w:p>
    <w:bookmarkEnd w:id="1079"/>
    <w:p w14:paraId="1B908E35" w14:textId="1A44E3EF" w:rsidR="00985F9F" w:rsidRPr="00165A6E" w:rsidRDefault="00985F9F" w:rsidP="00985F9F">
      <w:r w:rsidRPr="00165A6E">
        <w:t xml:space="preserve">The beam correspondence requirement for power class 7 UEs consists of two 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13AC4A8B"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532B273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w:t>
      </w:r>
      <w:r w:rsidR="00D2021D" w:rsidRPr="00165A6E">
        <w:t>Clause</w:t>
      </w:r>
      <w:r w:rsidR="00D2021D">
        <w:t> </w:t>
      </w:r>
      <w:r w:rsidR="00D2021D" w:rsidRPr="00165A6E">
        <w:t>6</w:t>
      </w:r>
      <w:r w:rsidRPr="00165A6E">
        <w:t>.6.2.3.4.3.1.</w:t>
      </w:r>
    </w:p>
    <w:p w14:paraId="4BF8FFA1" w14:textId="398BA01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w:t>
      </w:r>
      <w:r w:rsidR="00D2021D" w:rsidRPr="00165A6E">
        <w:t>Clause</w:t>
      </w:r>
      <w:r w:rsidR="00D2021D">
        <w:t> </w:t>
      </w:r>
      <w:r w:rsidR="00D2021D" w:rsidRPr="00165A6E">
        <w:t>6</w:t>
      </w:r>
      <w:r w:rsidRPr="00165A6E">
        <w:t>.6.2.3.4.3.2.</w:t>
      </w:r>
    </w:p>
    <w:p w14:paraId="2A73940A" w14:textId="77777777" w:rsidR="00985F9F" w:rsidRPr="00165A6E" w:rsidRDefault="00985F9F" w:rsidP="00985F9F">
      <w:pPr>
        <w:pStyle w:val="H6"/>
      </w:pPr>
      <w:bookmarkStart w:id="1080" w:name="_CR6_6_2_3_4_2"/>
      <w:r w:rsidRPr="00165A6E">
        <w:t>6.6.2.3.4.2</w:t>
      </w:r>
      <w:r w:rsidRPr="00165A6E">
        <w:tab/>
        <w:t>Applicability rules based on support for type of enhanced beam correspondence</w:t>
      </w:r>
    </w:p>
    <w:bookmarkEnd w:id="1080"/>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38D6ADDD" w:rsidR="00985F9F" w:rsidRPr="00165A6E" w:rsidRDefault="00985F9F" w:rsidP="00985F9F">
      <w:pPr>
        <w:pStyle w:val="B2"/>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.6.2.3.4.3.1. If UE meets the SSB based enhanced beam correspondence requirements using the side conditions in </w:t>
      </w:r>
      <w:r w:rsidR="00D2021D" w:rsidRPr="00165A6E">
        <w:t>clause</w:t>
      </w:r>
      <w:r w:rsidR="00D2021D">
        <w:t> </w:t>
      </w:r>
      <w:r w:rsidR="00D2021D" w:rsidRPr="00165A6E">
        <w:t>6</w:t>
      </w:r>
      <w:r w:rsidRPr="00165A6E">
        <w:t xml:space="preserve">.6.2.3.4.3.1 and meets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.6.2.3.4.3.2, where the link direction is determined in the SSB based enhanced beam correspondence test, the UE is considered to have met both the SSB based and CSI-RS based enhanced beam correspondence requirements.</w:t>
      </w:r>
    </w:p>
    <w:p w14:paraId="4F889DC2" w14:textId="39C2A842" w:rsidR="00985F9F" w:rsidRPr="00165A6E" w:rsidRDefault="00985F9F" w:rsidP="00985F9F">
      <w:pPr>
        <w:pStyle w:val="B2"/>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 xml:space="preserve">.6.2.3.4.3.2,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.6.2.3.4.3.2.</w:t>
      </w:r>
    </w:p>
    <w:p w14:paraId="47190B0B" w14:textId="77777777" w:rsidR="00985F9F" w:rsidRPr="00165A6E" w:rsidRDefault="00985F9F" w:rsidP="00985F9F">
      <w:pPr>
        <w:pStyle w:val="H6"/>
      </w:pPr>
      <w:bookmarkStart w:id="1081" w:name="_CR6_6_2_3_4_3"/>
      <w:r w:rsidRPr="00165A6E">
        <w:t>6.6.2.3.4.3</w:t>
      </w:r>
      <w:r w:rsidRPr="00165A6E">
        <w:tab/>
        <w:t>Side Conditions</w:t>
      </w:r>
    </w:p>
    <w:p w14:paraId="26C99098" w14:textId="77777777" w:rsidR="00985F9F" w:rsidRPr="00165A6E" w:rsidRDefault="00985F9F" w:rsidP="00985F9F">
      <w:pPr>
        <w:pStyle w:val="H6"/>
      </w:pPr>
      <w:bookmarkStart w:id="1082" w:name="_CR6_6_2_3_4_3_1"/>
      <w:bookmarkEnd w:id="1081"/>
      <w:r w:rsidRPr="00165A6E">
        <w:t>6.6.2.3.4.3.1</w:t>
      </w:r>
      <w:r w:rsidRPr="00165A6E">
        <w:tab/>
        <w:t>Side Condition for SSB based enhanced Beam Correspondence requirements</w:t>
      </w:r>
    </w:p>
    <w:bookmarkEnd w:id="1082"/>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83" w:name="_CR6_6_2_3_4_3_2"/>
      <w:r w:rsidRPr="00165A6E">
        <w:t>6.6.2.3.4.3.2</w:t>
      </w:r>
      <w:r w:rsidRPr="00165A6E">
        <w:tab/>
        <w:t>Side Condition for CSI-RS based enhanced Beam Correspondence requirements</w:t>
      </w:r>
    </w:p>
    <w:bookmarkEnd w:id="1083"/>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3C88DCDB"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686B05F0"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84" w:name="_CRTable6_6_2_3_4_3_21"/>
      <w:r w:rsidRPr="00165A6E">
        <w:t xml:space="preserve">Table </w:t>
      </w:r>
      <w:bookmarkEnd w:id="1084"/>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226AC24D"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85" w:name="_CR6_6_2_3_4_4"/>
      <w:r w:rsidRPr="00165A6E">
        <w:t>6.6.2.3.4.4</w:t>
      </w:r>
      <w:r w:rsidRPr="00165A6E">
        <w:tab/>
        <w:t>Normative reference</w:t>
      </w:r>
    </w:p>
    <w:p w14:paraId="0C641FAE" w14:textId="36E129EC" w:rsidR="007A20B5" w:rsidRPr="00165A6E" w:rsidRDefault="00985F9F" w:rsidP="007A20B5">
      <w:pPr>
        <w:pStyle w:val="H6"/>
      </w:pPr>
      <w:bookmarkStart w:id="1086" w:name="_CRThenormativereferenceforthisrequirem"/>
      <w:bookmarkEnd w:id="1085"/>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87" w:name="_CR6_6_2_4_1"/>
      <w:bookmarkEnd w:id="1086"/>
      <w:r w:rsidRPr="00165A6E">
        <w:t>6.6.2.4.1</w:t>
      </w:r>
      <w:r w:rsidRPr="00165A6E">
        <w:tab/>
        <w:t>Initial conditions</w:t>
      </w:r>
    </w:p>
    <w:bookmarkEnd w:id="1087"/>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88" w:name="_CR6_6_2_4_2"/>
      <w:r w:rsidRPr="00165A6E">
        <w:t>6.6.2.4.2</w:t>
      </w:r>
      <w:r w:rsidRPr="00165A6E">
        <w:tab/>
        <w:t>Test procedure</w:t>
      </w:r>
    </w:p>
    <w:bookmarkEnd w:id="1088"/>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8A7419">
      <w:pPr>
        <w:pStyle w:val="B1"/>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016D284A" w:rsidR="0078163E" w:rsidRPr="00165A6E" w:rsidRDefault="007A20B5" w:rsidP="008A7419">
      <w:pPr>
        <w:pStyle w:val="B2"/>
      </w:pPr>
      <w:r w:rsidRPr="00165A6E">
        <w:t>1.1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Pr="00165A6E">
        <w:t>.</w:t>
      </w:r>
    </w:p>
    <w:p w14:paraId="7445795A" w14:textId="698DA33C" w:rsidR="007A20B5" w:rsidRPr="008A7419" w:rsidRDefault="007A20B5" w:rsidP="008A7419">
      <w:pPr>
        <w:pStyle w:val="B2"/>
        <w:rPr>
          <w:rFonts w:eastAsia="Batang"/>
        </w:rPr>
      </w:pPr>
      <w:r w:rsidRPr="00165A6E">
        <w:rPr>
          <w:lang w:eastAsia="en-US"/>
        </w:rPr>
        <w:t>1.2</w:t>
      </w:r>
      <w:r w:rsidRPr="00165A6E">
        <w:rPr>
          <w:lang w:eastAsia="en-US"/>
        </w:rPr>
        <w:tab/>
        <w:t>End test procedure.</w:t>
      </w:r>
    </w:p>
    <w:p w14:paraId="284D71AD" w14:textId="77777777" w:rsidR="007A20B5" w:rsidRPr="00165A6E" w:rsidRDefault="007A20B5" w:rsidP="008A7419">
      <w:pPr>
        <w:pStyle w:val="B1"/>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7DFA3391" w:rsidR="0078163E" w:rsidRPr="00165A6E" w:rsidRDefault="007A20B5" w:rsidP="008A7419">
      <w:pPr>
        <w:pStyle w:val="B2"/>
      </w:pPr>
      <w:r w:rsidRPr="00165A6E">
        <w:t>2.1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.6.2.3.1.3.2 for PC3</w:t>
      </w:r>
      <w:r w:rsidRPr="00165A6E">
        <w:t>.</w:t>
      </w:r>
    </w:p>
    <w:p w14:paraId="55808AC9" w14:textId="79BC214A" w:rsidR="007A20B5" w:rsidRPr="008A7419" w:rsidRDefault="007A20B5" w:rsidP="008A7419">
      <w:pPr>
        <w:pStyle w:val="B2"/>
        <w:rPr>
          <w:rFonts w:eastAsia="Batang"/>
        </w:rPr>
      </w:pPr>
      <w:r w:rsidRPr="00165A6E">
        <w:t>2.2</w:t>
      </w:r>
      <w:r w:rsidRPr="00165A6E">
        <w:tab/>
        <w:t>End test procedure.</w:t>
      </w:r>
    </w:p>
    <w:p w14:paraId="3F59347C" w14:textId="70DBCE0C" w:rsidR="007A20B5" w:rsidRPr="00165A6E" w:rsidRDefault="007A20B5" w:rsidP="008A7419">
      <w:pPr>
        <w:pStyle w:val="B1"/>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4A2E487E" w:rsidR="007A20B5" w:rsidRPr="00165A6E" w:rsidRDefault="007A20B5" w:rsidP="008A7419">
      <w:pPr>
        <w:pStyle w:val="B2"/>
      </w:pPr>
      <w:r w:rsidRPr="00165A6E">
        <w:t>3.1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00684106" w:rsidRPr="00165A6E">
        <w:t>.</w:t>
      </w:r>
    </w:p>
    <w:p w14:paraId="03D48638" w14:textId="42BEA9B4" w:rsidR="007A20B5" w:rsidRPr="00165A6E" w:rsidRDefault="007A20B5" w:rsidP="008A7419">
      <w:pPr>
        <w:pStyle w:val="B2"/>
      </w:pPr>
      <w:r w:rsidRPr="00165A6E">
        <w:t>3.2</w:t>
      </w:r>
      <w:r w:rsidRPr="00165A6E">
        <w:tab/>
        <w:t xml:space="preserve">If measurement performed in 6.2.1.1_1.4.2 Step 3.2 was fail, repeat test same as 6.6.1.4.2 with the exception that measurements shall be carried out using only side conditions defined in </w:t>
      </w:r>
      <w:r w:rsidR="00D2021D" w:rsidRPr="00165A6E">
        <w:t>clause</w:t>
      </w:r>
      <w:r w:rsidR="00D2021D">
        <w:t> </w:t>
      </w:r>
      <w:r w:rsidR="00D2021D" w:rsidRPr="00165A6E">
        <w:t>6</w:t>
      </w:r>
      <w:r w:rsidR="00985F9F" w:rsidRPr="00165A6E">
        <w:t>.6.2.3.1.3.2</w:t>
      </w:r>
      <w:r w:rsidRPr="00165A6E">
        <w:t>.</w:t>
      </w:r>
    </w:p>
    <w:p w14:paraId="76417880" w14:textId="0C21354E" w:rsidR="007A20B5" w:rsidRPr="00165A6E" w:rsidRDefault="007A20B5" w:rsidP="008A7419">
      <w:pPr>
        <w:pStyle w:val="B2"/>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89" w:name="_CR6_6_2_4_3"/>
      <w:r w:rsidRPr="00165A6E">
        <w:t>6.6.2.4.3</w:t>
      </w:r>
      <w:r w:rsidRPr="00165A6E">
        <w:tab/>
        <w:t>Message contents</w:t>
      </w:r>
    </w:p>
    <w:bookmarkEnd w:id="1089"/>
    <w:p w14:paraId="7A5547CA" w14:textId="415614AF" w:rsidR="007A20B5" w:rsidRPr="00165A6E" w:rsidRDefault="007A20B5" w:rsidP="007A20B5">
      <w:r w:rsidRPr="00165A6E">
        <w:t>Same as the message contents in 6.6.1.4.3</w:t>
      </w:r>
    </w:p>
    <w:p w14:paraId="5E76BEE6" w14:textId="77777777" w:rsidR="007A20B5" w:rsidRPr="00165A6E" w:rsidRDefault="007A20B5" w:rsidP="007A20B5">
      <w:pPr>
        <w:pStyle w:val="H6"/>
      </w:pPr>
      <w:bookmarkStart w:id="1090" w:name="_CR6_6_2_5"/>
      <w:r w:rsidRPr="00165A6E">
        <w:t>6.6.2.5</w:t>
      </w:r>
      <w:r w:rsidRPr="00165A6E">
        <w:tab/>
        <w:t>Test requirements</w:t>
      </w:r>
    </w:p>
    <w:bookmarkEnd w:id="1090"/>
    <w:p w14:paraId="0C8655D3" w14:textId="000AC251" w:rsidR="007A20B5" w:rsidRPr="00165A6E" w:rsidRDefault="007A20B5" w:rsidP="007A20B5">
      <w:r w:rsidRPr="00165A6E">
        <w:t xml:space="preserve">The defined %-tile EIRP in measurement distribution derived within 6.6.2.4.2 (as per step 2.6 of </w:t>
      </w:r>
      <w:r w:rsidR="00D2021D" w:rsidRPr="00165A6E">
        <w:t>clause</w:t>
      </w:r>
      <w:r w:rsidR="00D2021D">
        <w:t> </w:t>
      </w:r>
      <w:r w:rsidR="00D2021D" w:rsidRPr="00165A6E">
        <w:t>6</w:t>
      </w:r>
      <w:r w:rsidRPr="00165A6E">
        <w:t xml:space="preserve">.6.1.4.2) shall exceed the values specified in Table 6.2.1.2.5-3 in </w:t>
      </w:r>
      <w:r w:rsidR="00D2021D" w:rsidRPr="00165A6E">
        <w:t>clause</w:t>
      </w:r>
      <w:r w:rsidR="00D2021D">
        <w:t> </w:t>
      </w:r>
      <w:r w:rsidR="00D2021D" w:rsidRPr="00165A6E">
        <w:t>6</w:t>
      </w:r>
      <w:r w:rsidRPr="00165A6E">
        <w:t>.2.1.2.5.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91" w:name="_CRTable6_6_1_51"/>
      <w:r w:rsidRPr="00165A6E">
        <w:t xml:space="preserve">Table </w:t>
      </w:r>
      <w:bookmarkEnd w:id="1091"/>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4698CC7A" w:rsidR="007A20B5" w:rsidRPr="00165A6E" w:rsidRDefault="007A20B5">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t>6.6.3</w:t>
      </w:r>
      <w:r>
        <w:tab/>
        <w:t>Beam Correspondence in RRC_INACTIVE and initial access</w:t>
      </w:r>
    </w:p>
    <w:p w14:paraId="448ECCD6" w14:textId="78348F01" w:rsidR="00F47A1B" w:rsidRPr="00165A6E" w:rsidRDefault="00D2021D" w:rsidP="008A7419">
      <w:pPr>
        <w:pStyle w:val="EditorsNote"/>
      </w:pPr>
      <w:r>
        <w:t>Editor's note:</w:t>
      </w:r>
      <w:r>
        <w:tab/>
      </w:r>
      <w:r w:rsidR="00F47A1B" w:rsidRPr="00165A6E">
        <w:t>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bookmarkStart w:id="1092" w:name="_CR6_6_3_1"/>
      <w:r w:rsidRPr="00165A6E">
        <w:t>6.6.3.1</w:t>
      </w:r>
      <w:r w:rsidRPr="00165A6E">
        <w:tab/>
        <w:t>Test purpose</w:t>
      </w:r>
    </w:p>
    <w:bookmarkEnd w:id="1092"/>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1E6460B5" w:rsidR="00F47A1B" w:rsidRPr="00165A6E" w:rsidRDefault="00F47A1B" w:rsidP="00F47A1B">
      <w:r w:rsidRPr="00165A6E">
        <w:t>Transmission of the wrong power increases interference or transmission errors in the uplink channel.</w:t>
      </w:r>
    </w:p>
    <w:p w14:paraId="2C4FC7D7" w14:textId="77777777" w:rsidR="00F47A1B" w:rsidRPr="00165A6E" w:rsidRDefault="00F47A1B" w:rsidP="00F47A1B">
      <w:pPr>
        <w:pStyle w:val="H6"/>
      </w:pPr>
      <w:bookmarkStart w:id="1093" w:name="_CR6_6_3_2"/>
      <w:r w:rsidRPr="00165A6E">
        <w:t>6.6.3.2</w:t>
      </w:r>
      <w:r w:rsidRPr="00165A6E">
        <w:tab/>
        <w:t>Test applicability</w:t>
      </w:r>
    </w:p>
    <w:bookmarkEnd w:id="1093"/>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bookmarkStart w:id="1094" w:name="_CR6_6_3_3"/>
      <w:r w:rsidRPr="00165A6E">
        <w:t>6.6.3.3</w:t>
      </w:r>
      <w:r w:rsidRPr="00165A6E">
        <w:tab/>
        <w:t>Minimum conformance requirements</w:t>
      </w:r>
    </w:p>
    <w:bookmarkEnd w:id="1094"/>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1E724BA4" w:rsidR="00F47A1B" w:rsidRPr="00165A6E" w:rsidRDefault="00F47A1B" w:rsidP="00F47A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.6.3.</w:t>
      </w:r>
    </w:p>
    <w:p w14:paraId="1E0F7D4F" w14:textId="77777777" w:rsidR="00F47A1B" w:rsidRPr="00165A6E" w:rsidRDefault="00F47A1B" w:rsidP="00F47A1B">
      <w:pPr>
        <w:pStyle w:val="H6"/>
      </w:pPr>
      <w:bookmarkStart w:id="1095" w:name="_CR6_6_3_4"/>
      <w:r w:rsidRPr="00165A6E">
        <w:t>6.6.3.4</w:t>
      </w:r>
      <w:r w:rsidRPr="00165A6E">
        <w:tab/>
        <w:t>Test description</w:t>
      </w:r>
    </w:p>
    <w:p w14:paraId="53470DB3" w14:textId="77777777" w:rsidR="00F47A1B" w:rsidRPr="00165A6E" w:rsidRDefault="00F47A1B" w:rsidP="00F47A1B">
      <w:pPr>
        <w:pStyle w:val="H6"/>
      </w:pPr>
      <w:bookmarkStart w:id="1096" w:name="_CR6_6_3_4_1"/>
      <w:bookmarkEnd w:id="1095"/>
      <w:r w:rsidRPr="00165A6E">
        <w:t>6.6.3.4.1</w:t>
      </w:r>
      <w:r w:rsidRPr="00165A6E">
        <w:tab/>
        <w:t>Initial conditions</w:t>
      </w:r>
    </w:p>
    <w:bookmarkEnd w:id="1096"/>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97" w:name="_CRTable6_2_1_2_4_11"/>
      <w:bookmarkStart w:id="1098" w:name="_CRTable6_6_3_4_11"/>
      <w:r w:rsidRPr="00165A6E">
        <w:t xml:space="preserve">Table </w:t>
      </w:r>
      <w:bookmarkEnd w:id="1097"/>
      <w:bookmarkEnd w:id="1098"/>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5B4E569A" w:rsidR="00D470D4" w:rsidRPr="00B62173" w:rsidRDefault="00D470D4" w:rsidP="009E1463">
            <w:pPr>
              <w:pStyle w:val="TAL"/>
            </w:pPr>
            <w:r w:rsidRPr="00B62173">
              <w:t xml:space="preserve">Test Environment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4E9EAFE8" w:rsidR="00D470D4" w:rsidRPr="00B62173" w:rsidRDefault="00D470D4" w:rsidP="009E1463">
            <w:pPr>
              <w:pStyle w:val="TAL"/>
            </w:pPr>
            <w:r w:rsidRPr="00B62173">
              <w:t xml:space="preserve">Test Frequencies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32DE6613" w:rsidR="00D470D4" w:rsidRPr="00B62173" w:rsidRDefault="00D470D4" w:rsidP="009E1463">
            <w:pPr>
              <w:pStyle w:val="TAL"/>
            </w:pPr>
            <w:r w:rsidRPr="00B62173">
              <w:t xml:space="preserve">Test Channel Bandwidths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586DD14D" w:rsidR="00956078" w:rsidRPr="00165A6E" w:rsidRDefault="00956078" w:rsidP="0095607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Pr="00165A6E">
        <w:rPr>
          <w:lang w:eastAsia="ja-JP"/>
        </w:rPr>
        <w:t>Annex</w:t>
      </w:r>
      <w:r w:rsidRPr="00165A6E">
        <w:t xml:space="preserve"> A, Figure A.3.3.1.1 for TE diagram and Figure A.3.4.1.1 for UE diagram.</w:t>
      </w:r>
    </w:p>
    <w:p w14:paraId="708AFBFC" w14:textId="07E56397" w:rsidR="00956078" w:rsidRPr="00165A6E" w:rsidRDefault="00956078" w:rsidP="0095607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EF1EA36" w14:textId="77777777" w:rsidR="00956078" w:rsidRPr="00165A6E" w:rsidRDefault="00956078" w:rsidP="00956078">
      <w:pPr>
        <w:pStyle w:val="B1"/>
      </w:pPr>
      <w:r w:rsidRPr="00165A6E">
        <w:t>3.</w:t>
      </w:r>
      <w:r w:rsidRPr="00165A6E">
        <w:tab/>
        <w:t>Downlink signals are initially set up according to Annex C, and uplink signals according to Annex G.</w:t>
      </w:r>
    </w:p>
    <w:p w14:paraId="41B2D03D" w14:textId="77777777" w:rsidR="00956078" w:rsidRPr="00165A6E" w:rsidRDefault="00956078" w:rsidP="00956078">
      <w:pPr>
        <w:pStyle w:val="B1"/>
      </w:pPr>
      <w:r w:rsidRPr="00165A6E">
        <w:t>4.</w:t>
      </w:r>
      <w:r w:rsidRPr="00165A6E">
        <w:tab/>
        <w:t>Propagation conditions are set according to Annex B.0.</w:t>
      </w:r>
    </w:p>
    <w:p w14:paraId="67E5803D" w14:textId="0BDEBF26"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.6.3.4.3.</w:t>
      </w:r>
      <w:bookmarkStart w:id="1099" w:name="_Hlk103261474"/>
    </w:p>
    <w:p w14:paraId="6A7599CC" w14:textId="77777777" w:rsidR="00F47A1B" w:rsidRPr="00165A6E" w:rsidRDefault="00F47A1B" w:rsidP="00F47A1B">
      <w:pPr>
        <w:pStyle w:val="H6"/>
      </w:pPr>
      <w:bookmarkStart w:id="1100" w:name="_CR6_6_3_4_2"/>
      <w:r w:rsidRPr="00165A6E">
        <w:t>6.6.3.4.2</w:t>
      </w:r>
      <w:bookmarkEnd w:id="1099"/>
      <w:r w:rsidRPr="00165A6E">
        <w:tab/>
        <w:t>Test procedure</w:t>
      </w:r>
    </w:p>
    <w:bookmarkEnd w:id="1100"/>
    <w:p w14:paraId="3C9A07B1" w14:textId="77777777" w:rsidR="00F47A1B" w:rsidRPr="00165A6E" w:rsidRDefault="00F47A1B" w:rsidP="00F47A1B">
      <w:r w:rsidRPr="00165A6E">
        <w:t>FFS</w:t>
      </w:r>
    </w:p>
    <w:p w14:paraId="7C25F04E" w14:textId="77777777" w:rsidR="00F47A1B" w:rsidRPr="00165A6E" w:rsidRDefault="00F47A1B" w:rsidP="00F47A1B">
      <w:pPr>
        <w:pStyle w:val="H6"/>
      </w:pPr>
      <w:bookmarkStart w:id="1101" w:name="_CR6_6_3_4_3"/>
      <w:r w:rsidRPr="00165A6E">
        <w:t>6.6.3.4.3</w:t>
      </w:r>
      <w:r w:rsidRPr="00165A6E">
        <w:tab/>
        <w:t>Message contents</w:t>
      </w:r>
    </w:p>
    <w:bookmarkEnd w:id="1101"/>
    <w:p w14:paraId="5680ECD3" w14:textId="77777777" w:rsidR="00F47A1B" w:rsidRPr="00165A6E" w:rsidRDefault="00F47A1B" w:rsidP="00F47A1B">
      <w:r w:rsidRPr="00165A6E">
        <w:t>FFS</w:t>
      </w:r>
    </w:p>
    <w:p w14:paraId="2B0A4AAC" w14:textId="77777777" w:rsidR="00F47A1B" w:rsidRPr="00165A6E" w:rsidRDefault="00F47A1B" w:rsidP="00F47A1B">
      <w:pPr>
        <w:pStyle w:val="H6"/>
      </w:pPr>
      <w:bookmarkStart w:id="1102" w:name="_CR6_6_3_5"/>
      <w:r w:rsidRPr="00165A6E">
        <w:t>6.6.3.5</w:t>
      </w:r>
      <w:r w:rsidRPr="00165A6E">
        <w:tab/>
        <w:t>Test requirement</w:t>
      </w:r>
    </w:p>
    <w:bookmarkEnd w:id="1102"/>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7334CC">
      <w:pPr>
        <w:pStyle w:val="Heading2"/>
      </w:pPr>
      <w:r w:rsidRPr="00165A6E">
        <w:t>6.6A</w:t>
      </w:r>
      <w:r w:rsidRPr="00165A6E">
        <w:tab/>
        <w:t>Beam correspondence for CA</w:t>
      </w:r>
      <w:bookmarkEnd w:id="1046"/>
      <w:bookmarkEnd w:id="1047"/>
      <w:bookmarkEnd w:id="1048"/>
      <w:bookmarkEnd w:id="1049"/>
    </w:p>
    <w:p w14:paraId="4C46D994" w14:textId="77777777" w:rsidR="00A0223C" w:rsidRPr="00165A6E" w:rsidRDefault="00A0223C" w:rsidP="00A0223C">
      <w:pPr>
        <w:pStyle w:val="H6"/>
      </w:pPr>
      <w:bookmarkStart w:id="1103" w:name="_Toc27475860"/>
      <w:bookmarkStart w:id="1104" w:name="_CR6_6A_1"/>
      <w:r w:rsidRPr="00165A6E">
        <w:t>6.6A.1</w:t>
      </w:r>
      <w:r w:rsidRPr="00165A6E">
        <w:tab/>
        <w:t>Test purpose</w:t>
      </w:r>
      <w:bookmarkEnd w:id="1103"/>
    </w:p>
    <w:bookmarkEnd w:id="1104"/>
    <w:p w14:paraId="5515D7A9" w14:textId="7B57BB8A" w:rsidR="00A0223C" w:rsidRPr="00165A6E" w:rsidRDefault="00A0223C" w:rsidP="00A0223C">
      <w:r w:rsidRPr="00165A6E">
        <w:t>Same test purpose as in clause 6.6</w:t>
      </w:r>
    </w:p>
    <w:p w14:paraId="41FF4084" w14:textId="77777777" w:rsidR="00A0223C" w:rsidRPr="00165A6E" w:rsidRDefault="00A0223C" w:rsidP="00A0223C">
      <w:pPr>
        <w:pStyle w:val="H6"/>
      </w:pPr>
      <w:bookmarkStart w:id="1105" w:name="_Toc27475861"/>
      <w:bookmarkStart w:id="1106" w:name="_CR6_6A_2"/>
      <w:r w:rsidRPr="00165A6E">
        <w:t>6.6A.2</w:t>
      </w:r>
      <w:r w:rsidRPr="00165A6E">
        <w:tab/>
        <w:t>Test applicability</w:t>
      </w:r>
      <w:bookmarkEnd w:id="1105"/>
    </w:p>
    <w:bookmarkEnd w:id="1106"/>
    <w:p w14:paraId="785AE4C9" w14:textId="77777777" w:rsidR="00A0223C" w:rsidRPr="00165A6E" w:rsidRDefault="00A0223C" w:rsidP="00A0223C">
      <w:r w:rsidRPr="00165A6E">
        <w:t>The requirements in this test covered by section 6.6 dealing with non-CA Beam Correspondence.</w:t>
      </w:r>
    </w:p>
    <w:p w14:paraId="5207F53E" w14:textId="6FC299D0" w:rsidR="00A0223C" w:rsidRPr="00165A6E" w:rsidRDefault="00A0223C" w:rsidP="00A0223C">
      <w:r w:rsidRPr="00165A6E">
        <w:t>No test case details are specified.</w:t>
      </w:r>
    </w:p>
    <w:p w14:paraId="1658400A" w14:textId="77777777" w:rsidR="00A0223C" w:rsidRPr="00165A6E" w:rsidRDefault="00A0223C" w:rsidP="00A0223C">
      <w:pPr>
        <w:pStyle w:val="H6"/>
      </w:pPr>
      <w:bookmarkStart w:id="1107" w:name="_CR6_6A_3"/>
      <w:r w:rsidRPr="00165A6E">
        <w:t>6.6A.3</w:t>
      </w:r>
      <w:r w:rsidRPr="00165A6E">
        <w:tab/>
        <w:t>Minimum Conformance Requirements</w:t>
      </w:r>
    </w:p>
    <w:bookmarkEnd w:id="1107"/>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108" w:name="_Toc21026690"/>
      <w:bookmarkStart w:id="1109" w:name="_Toc27743976"/>
      <w:bookmarkStart w:id="1110" w:name="_Toc36197149"/>
      <w:bookmarkStart w:id="1111" w:name="_Toc36197841"/>
      <w:r w:rsidRPr="00165A6E">
        <w:t>7</w:t>
      </w:r>
      <w:r w:rsidRPr="00165A6E">
        <w:tab/>
        <w:t>Receiver characteristics</w:t>
      </w:r>
      <w:bookmarkEnd w:id="1108"/>
      <w:bookmarkEnd w:id="1109"/>
      <w:bookmarkEnd w:id="1110"/>
      <w:bookmarkEnd w:id="1111"/>
    </w:p>
    <w:p w14:paraId="4F3B89B9" w14:textId="77777777" w:rsidR="0032234A" w:rsidRPr="00165A6E" w:rsidRDefault="0032234A" w:rsidP="007334CC">
      <w:pPr>
        <w:pStyle w:val="Heading2"/>
      </w:pPr>
      <w:bookmarkStart w:id="1112" w:name="_Toc21026691"/>
      <w:bookmarkStart w:id="1113" w:name="_Toc27743977"/>
      <w:bookmarkStart w:id="1114" w:name="_Toc36197150"/>
      <w:bookmarkStart w:id="1115" w:name="_Toc36197842"/>
      <w:r w:rsidRPr="00165A6E">
        <w:t>7.1</w:t>
      </w:r>
      <w:r w:rsidRPr="00165A6E">
        <w:tab/>
        <w:t>General</w:t>
      </w:r>
      <w:bookmarkEnd w:id="1112"/>
      <w:bookmarkEnd w:id="1113"/>
      <w:bookmarkEnd w:id="1114"/>
      <w:bookmarkEnd w:id="1115"/>
    </w:p>
    <w:p w14:paraId="3A1F6CF4" w14:textId="75A21E11" w:rsidR="0032234A" w:rsidRPr="00165A6E" w:rsidRDefault="00D2021D" w:rsidP="00483933">
      <w:pPr>
        <w:pStyle w:val="EditorsNote"/>
      </w:pPr>
      <w:r>
        <w:t>Editor's note:</w:t>
      </w:r>
      <w:r>
        <w:tab/>
      </w:r>
      <w:r w:rsidR="0032234A"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rsidP="007334CC">
      <w:pPr>
        <w:pStyle w:val="Heading2"/>
      </w:pPr>
      <w:bookmarkStart w:id="1116" w:name="_Toc21026692"/>
      <w:bookmarkStart w:id="1117" w:name="_Toc27743978"/>
      <w:bookmarkStart w:id="1118" w:name="_Toc36197151"/>
      <w:bookmarkStart w:id="1119" w:name="_Toc36197843"/>
      <w:r w:rsidRPr="00165A6E">
        <w:t>7.2</w:t>
      </w:r>
      <w:r w:rsidRPr="00165A6E">
        <w:tab/>
        <w:t>Diversity characteristics</w:t>
      </w:r>
      <w:bookmarkEnd w:id="1116"/>
      <w:bookmarkEnd w:id="1117"/>
      <w:bookmarkEnd w:id="1118"/>
      <w:bookmarkEnd w:id="1119"/>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rsidP="007334CC">
      <w:pPr>
        <w:pStyle w:val="Heading2"/>
      </w:pPr>
      <w:bookmarkStart w:id="1120" w:name="_Toc21026693"/>
      <w:bookmarkStart w:id="1121" w:name="_Toc27743979"/>
      <w:bookmarkStart w:id="1122" w:name="_Toc36197152"/>
      <w:bookmarkStart w:id="1123" w:name="_Toc36197844"/>
      <w:r w:rsidRPr="00165A6E">
        <w:t>7.3</w:t>
      </w:r>
      <w:r w:rsidRPr="00165A6E">
        <w:tab/>
        <w:t>Reference sensitivity</w:t>
      </w:r>
      <w:bookmarkEnd w:id="1120"/>
      <w:bookmarkEnd w:id="1121"/>
      <w:bookmarkEnd w:id="1122"/>
      <w:bookmarkEnd w:id="1123"/>
    </w:p>
    <w:p w14:paraId="0B75B592" w14:textId="77777777" w:rsidR="0032234A" w:rsidRPr="00165A6E" w:rsidRDefault="0032234A">
      <w:pPr>
        <w:pStyle w:val="Heading3"/>
      </w:pPr>
      <w:bookmarkStart w:id="1124" w:name="_Toc21026694"/>
      <w:bookmarkStart w:id="1125" w:name="_Toc27743980"/>
      <w:bookmarkStart w:id="1126" w:name="_Toc36197153"/>
      <w:bookmarkStart w:id="1127" w:name="_Toc36197845"/>
      <w:r w:rsidRPr="00165A6E">
        <w:t>7.3.1</w:t>
      </w:r>
      <w:r w:rsidRPr="00165A6E">
        <w:tab/>
        <w:t>General</w:t>
      </w:r>
      <w:bookmarkEnd w:id="1124"/>
      <w:bookmarkEnd w:id="1125"/>
      <w:bookmarkEnd w:id="1126"/>
      <w:bookmarkEnd w:id="1127"/>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28" w:name="_Toc21026695"/>
      <w:bookmarkStart w:id="1129" w:name="_Toc27743981"/>
      <w:bookmarkStart w:id="1130" w:name="_Toc36197154"/>
      <w:bookmarkStart w:id="1131" w:name="_Toc36197846"/>
      <w:r w:rsidRPr="00165A6E">
        <w:t>7.3.2</w:t>
      </w:r>
      <w:r w:rsidRPr="00165A6E">
        <w:tab/>
        <w:t>Reference sensitivity power level</w:t>
      </w:r>
      <w:bookmarkEnd w:id="1128"/>
      <w:bookmarkEnd w:id="1129"/>
      <w:bookmarkEnd w:id="1130"/>
      <w:bookmarkEnd w:id="1131"/>
    </w:p>
    <w:p w14:paraId="79DC109A" w14:textId="2C520C7D" w:rsidR="0032234A" w:rsidRPr="00165A6E" w:rsidRDefault="00D2021D" w:rsidP="008A7419">
      <w:pPr>
        <w:pStyle w:val="EditorsNote"/>
      </w:pPr>
      <w:r>
        <w:t>Editor's note:</w:t>
      </w:r>
      <w:r>
        <w:tab/>
      </w:r>
      <w:r w:rsidR="0032234A" w:rsidRPr="00165A6E">
        <w:t>The following aspects of the clause are for future consideration:</w:t>
      </w:r>
    </w:p>
    <w:p w14:paraId="0A75CB33" w14:textId="76CE1314" w:rsidR="009E480B" w:rsidRPr="00165A6E" w:rsidRDefault="008A7419" w:rsidP="008A7419">
      <w:pPr>
        <w:pStyle w:val="EditorsNote"/>
      </w:pPr>
      <w:r>
        <w:tab/>
      </w:r>
      <w:r w:rsidR="0032234A"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5C424E98" w:rsidR="0032234A" w:rsidRPr="00165A6E" w:rsidRDefault="008A7419" w:rsidP="008A7419">
      <w:pPr>
        <w:pStyle w:val="EditorsNote"/>
      </w:pPr>
      <w:r>
        <w:t>Editor's note:</w:t>
      </w:r>
      <w:r>
        <w:tab/>
      </w:r>
      <w:r w:rsidR="0032234A" w:rsidRPr="00165A6E">
        <w:t>The following aspects of the clause are for future consideration:</w:t>
      </w:r>
    </w:p>
    <w:p w14:paraId="0A52E09B" w14:textId="5ABEDBC0" w:rsidR="0032234A" w:rsidRPr="00165A6E" w:rsidRDefault="008A7419" w:rsidP="008A7419">
      <w:pPr>
        <w:pStyle w:val="EditorsNote"/>
      </w:pPr>
      <w:r>
        <w:tab/>
      </w:r>
      <w:r w:rsidR="0032234A" w:rsidRPr="00165A6E">
        <w:t>The 3D EIS scan test time optimization in RAN 4/ RAN 5 is FFS (existing EIS based test time needs to be re-evaluated for 200/266 grid points).</w:t>
      </w:r>
    </w:p>
    <w:p w14:paraId="381CBB14" w14:textId="1FF908F1" w:rsidR="0032234A" w:rsidRPr="00165A6E" w:rsidRDefault="008A7419" w:rsidP="008A7419">
      <w:pPr>
        <w:pStyle w:val="EditorsNote"/>
      </w:pPr>
      <w:r>
        <w:tab/>
      </w:r>
      <w:r w:rsidR="0032234A"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32" w:name="_CR7_3_2_1"/>
      <w:r w:rsidRPr="00165A6E">
        <w:t>7.3.2.1</w:t>
      </w:r>
      <w:r w:rsidRPr="00165A6E">
        <w:tab/>
        <w:t>Test purpose</w:t>
      </w:r>
    </w:p>
    <w:bookmarkEnd w:id="1132"/>
    <w:p w14:paraId="12C92F71" w14:textId="67FE2E49" w:rsidR="0032234A" w:rsidRPr="00165A6E" w:rsidRDefault="0032234A">
      <w:r w:rsidRPr="00165A6E">
        <w:t>To verify the UE</w:t>
      </w:r>
      <w:r w:rsidR="00D2021D">
        <w:t>'</w:t>
      </w:r>
      <w:r w:rsidRPr="00165A6E">
        <w:t>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33" w:name="_CR7_3_2_2"/>
      <w:r w:rsidRPr="00165A6E">
        <w:t>7.3.2.2</w:t>
      </w:r>
      <w:r w:rsidRPr="00165A6E">
        <w:tab/>
        <w:t>Test applicability</w:t>
      </w:r>
    </w:p>
    <w:bookmarkEnd w:id="1133"/>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34" w:name="_CR7_3_2_3"/>
      <w:r w:rsidRPr="00165A6E">
        <w:t>7.3.2.3</w:t>
      </w:r>
      <w:r w:rsidRPr="00165A6E">
        <w:tab/>
        <w:t>Minimum conformance requirements</w:t>
      </w:r>
    </w:p>
    <w:bookmarkEnd w:id="1134"/>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rsidP="007334CC">
      <w:pPr>
        <w:pStyle w:val="H6"/>
      </w:pPr>
      <w:bookmarkStart w:id="1135" w:name="_Toc21026696"/>
      <w:bookmarkStart w:id="1136" w:name="_Toc27743982"/>
      <w:bookmarkStart w:id="1137" w:name="_Toc36197155"/>
      <w:bookmarkStart w:id="1138" w:name="_Toc36197847"/>
      <w:bookmarkStart w:id="1139" w:name="_CR7_3_2_3_1"/>
      <w:r w:rsidRPr="00165A6E">
        <w:t>7.3.2.3.1</w:t>
      </w:r>
      <w:r w:rsidRPr="00165A6E">
        <w:tab/>
        <w:t>Reference sensitivity power level for power class 1</w:t>
      </w:r>
      <w:bookmarkEnd w:id="1135"/>
      <w:bookmarkEnd w:id="1136"/>
      <w:bookmarkEnd w:id="1137"/>
      <w:bookmarkEnd w:id="1138"/>
    </w:p>
    <w:bookmarkEnd w:id="1139"/>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40" w:name="_CRTable7_3_2_3_11"/>
      <w:r w:rsidRPr="00165A6E">
        <w:t xml:space="preserve">Table </w:t>
      </w:r>
      <w:bookmarkEnd w:id="1140"/>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tcPr>
          <w:p w14:paraId="66C6888B" w14:textId="77777777" w:rsidR="00456D72" w:rsidRPr="00165A6E" w:rsidRDefault="00456D72" w:rsidP="00F26114">
            <w:pPr>
              <w:pStyle w:val="TAH"/>
            </w:pPr>
            <w:r w:rsidRPr="00165A6E">
              <w:t>Operating band</w:t>
            </w:r>
          </w:p>
        </w:tc>
        <w:tc>
          <w:tcPr>
            <w:tcW w:w="6929" w:type="dxa"/>
            <w:gridSpan w:val="7"/>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tcPr>
          <w:p w14:paraId="3D3A0527" w14:textId="77777777" w:rsidR="00456D72" w:rsidRPr="00165A6E" w:rsidRDefault="00456D72" w:rsidP="00F26114">
            <w:pPr>
              <w:pStyle w:val="TAH"/>
            </w:pPr>
          </w:p>
        </w:tc>
        <w:tc>
          <w:tcPr>
            <w:tcW w:w="935" w:type="dxa"/>
            <w:vAlign w:val="center"/>
          </w:tcPr>
          <w:p w14:paraId="75E46E06" w14:textId="77777777" w:rsidR="00456D72" w:rsidRPr="00165A6E" w:rsidRDefault="00456D72" w:rsidP="00F26114">
            <w:pPr>
              <w:pStyle w:val="TAH"/>
            </w:pPr>
            <w:r w:rsidRPr="00165A6E">
              <w:t>50 MHz</w:t>
            </w:r>
          </w:p>
        </w:tc>
        <w:tc>
          <w:tcPr>
            <w:tcW w:w="952" w:type="dxa"/>
          </w:tcPr>
          <w:p w14:paraId="575DD99C" w14:textId="77777777" w:rsidR="00456D72" w:rsidRPr="00165A6E" w:rsidRDefault="00456D72" w:rsidP="00F26114">
            <w:pPr>
              <w:pStyle w:val="TAH"/>
            </w:pPr>
            <w:r w:rsidRPr="00165A6E">
              <w:t>100 MHz</w:t>
            </w:r>
          </w:p>
        </w:tc>
        <w:tc>
          <w:tcPr>
            <w:tcW w:w="952" w:type="dxa"/>
          </w:tcPr>
          <w:p w14:paraId="46721235" w14:textId="77777777" w:rsidR="00456D72" w:rsidRPr="00165A6E" w:rsidRDefault="00456D72" w:rsidP="00F26114">
            <w:pPr>
              <w:pStyle w:val="TAH"/>
            </w:pPr>
            <w:r w:rsidRPr="00165A6E">
              <w:t>200 MHz</w:t>
            </w:r>
          </w:p>
        </w:tc>
        <w:tc>
          <w:tcPr>
            <w:tcW w:w="952" w:type="dxa"/>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tcPr>
          <w:p w14:paraId="7B8B01BF" w14:textId="77777777" w:rsidR="00456D72" w:rsidRPr="00165A6E" w:rsidRDefault="00456D72" w:rsidP="00F26114">
            <w:pPr>
              <w:pStyle w:val="TAC"/>
            </w:pPr>
            <w:r w:rsidRPr="00165A6E">
              <w:t>n257</w:t>
            </w:r>
          </w:p>
        </w:tc>
        <w:tc>
          <w:tcPr>
            <w:tcW w:w="935" w:type="dxa"/>
            <w:vAlign w:val="bottom"/>
          </w:tcPr>
          <w:p w14:paraId="1ECEF121" w14:textId="77777777" w:rsidR="00456D72" w:rsidRPr="00165A6E" w:rsidRDefault="00456D72" w:rsidP="00F26114">
            <w:pPr>
              <w:pStyle w:val="TAC"/>
            </w:pPr>
            <w:r w:rsidRPr="00165A6E">
              <w:t>-97.5</w:t>
            </w:r>
          </w:p>
        </w:tc>
        <w:tc>
          <w:tcPr>
            <w:tcW w:w="952" w:type="dxa"/>
            <w:vAlign w:val="bottom"/>
          </w:tcPr>
          <w:p w14:paraId="04053278" w14:textId="77777777" w:rsidR="00456D72" w:rsidRPr="00165A6E" w:rsidRDefault="00456D72" w:rsidP="00F26114">
            <w:pPr>
              <w:pStyle w:val="TAC"/>
            </w:pPr>
            <w:r w:rsidRPr="00165A6E">
              <w:t>-94.5</w:t>
            </w:r>
          </w:p>
        </w:tc>
        <w:tc>
          <w:tcPr>
            <w:tcW w:w="952" w:type="dxa"/>
            <w:vAlign w:val="bottom"/>
          </w:tcPr>
          <w:p w14:paraId="566DD0E7" w14:textId="77777777" w:rsidR="00456D72" w:rsidRPr="00165A6E" w:rsidRDefault="00456D72" w:rsidP="00F26114">
            <w:pPr>
              <w:pStyle w:val="TAC"/>
            </w:pPr>
            <w:r w:rsidRPr="00165A6E">
              <w:t>-91.5</w:t>
            </w:r>
          </w:p>
        </w:tc>
        <w:tc>
          <w:tcPr>
            <w:tcW w:w="952" w:type="dxa"/>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tcPr>
          <w:p w14:paraId="13700A3F" w14:textId="77777777" w:rsidR="00456D72" w:rsidRPr="00165A6E" w:rsidRDefault="00456D72" w:rsidP="00F26114">
            <w:pPr>
              <w:pStyle w:val="TAC"/>
            </w:pPr>
            <w:r w:rsidRPr="00165A6E">
              <w:t>n258</w:t>
            </w:r>
          </w:p>
        </w:tc>
        <w:tc>
          <w:tcPr>
            <w:tcW w:w="935" w:type="dxa"/>
            <w:vAlign w:val="bottom"/>
          </w:tcPr>
          <w:p w14:paraId="4C45C922" w14:textId="77777777" w:rsidR="00456D72" w:rsidRPr="00165A6E" w:rsidRDefault="00456D72" w:rsidP="00F26114">
            <w:pPr>
              <w:pStyle w:val="TAC"/>
            </w:pPr>
            <w:r w:rsidRPr="00165A6E">
              <w:t>-97.5</w:t>
            </w:r>
          </w:p>
        </w:tc>
        <w:tc>
          <w:tcPr>
            <w:tcW w:w="952" w:type="dxa"/>
            <w:vAlign w:val="bottom"/>
          </w:tcPr>
          <w:p w14:paraId="2C420AAC" w14:textId="77777777" w:rsidR="00456D72" w:rsidRPr="00165A6E" w:rsidRDefault="00456D72" w:rsidP="00F26114">
            <w:pPr>
              <w:pStyle w:val="TAC"/>
            </w:pPr>
            <w:r w:rsidRPr="00165A6E">
              <w:t>-94.5</w:t>
            </w:r>
          </w:p>
        </w:tc>
        <w:tc>
          <w:tcPr>
            <w:tcW w:w="952" w:type="dxa"/>
            <w:vAlign w:val="bottom"/>
          </w:tcPr>
          <w:p w14:paraId="7CA042D8" w14:textId="77777777" w:rsidR="00456D72" w:rsidRPr="00165A6E" w:rsidRDefault="00456D72" w:rsidP="00F26114">
            <w:pPr>
              <w:pStyle w:val="TAC"/>
            </w:pPr>
            <w:r w:rsidRPr="00165A6E">
              <w:t>-91.5</w:t>
            </w:r>
          </w:p>
        </w:tc>
        <w:tc>
          <w:tcPr>
            <w:tcW w:w="952" w:type="dxa"/>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tcPr>
          <w:p w14:paraId="0AAE0ACE" w14:textId="77777777" w:rsidR="00456D72" w:rsidRPr="00165A6E" w:rsidRDefault="00456D72" w:rsidP="00F26114">
            <w:pPr>
              <w:pStyle w:val="TAC"/>
            </w:pPr>
            <w:r w:rsidRPr="00165A6E">
              <w:t>n260</w:t>
            </w:r>
          </w:p>
        </w:tc>
        <w:tc>
          <w:tcPr>
            <w:tcW w:w="935" w:type="dxa"/>
            <w:vAlign w:val="bottom"/>
          </w:tcPr>
          <w:p w14:paraId="51E13895" w14:textId="77777777" w:rsidR="00456D72" w:rsidRPr="00165A6E" w:rsidRDefault="00456D72" w:rsidP="00F26114">
            <w:pPr>
              <w:pStyle w:val="TAC"/>
            </w:pPr>
            <w:r w:rsidRPr="00165A6E">
              <w:t>-94.5</w:t>
            </w:r>
          </w:p>
        </w:tc>
        <w:tc>
          <w:tcPr>
            <w:tcW w:w="952" w:type="dxa"/>
            <w:vAlign w:val="bottom"/>
          </w:tcPr>
          <w:p w14:paraId="48448B5D" w14:textId="77777777" w:rsidR="00456D72" w:rsidRPr="00165A6E" w:rsidRDefault="00456D72" w:rsidP="00F26114">
            <w:pPr>
              <w:pStyle w:val="TAC"/>
            </w:pPr>
            <w:r w:rsidRPr="00165A6E">
              <w:t>-91.5</w:t>
            </w:r>
          </w:p>
        </w:tc>
        <w:tc>
          <w:tcPr>
            <w:tcW w:w="952" w:type="dxa"/>
            <w:vAlign w:val="bottom"/>
          </w:tcPr>
          <w:p w14:paraId="08A34375" w14:textId="77777777" w:rsidR="00456D72" w:rsidRPr="00165A6E" w:rsidRDefault="00456D72" w:rsidP="00F26114">
            <w:pPr>
              <w:pStyle w:val="TAC"/>
            </w:pPr>
            <w:r w:rsidRPr="00165A6E">
              <w:t>-88.5</w:t>
            </w:r>
          </w:p>
        </w:tc>
        <w:tc>
          <w:tcPr>
            <w:tcW w:w="952" w:type="dxa"/>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tcPr>
          <w:p w14:paraId="3D4F554A" w14:textId="77777777" w:rsidR="00456D72" w:rsidRPr="00165A6E" w:rsidRDefault="00456D72" w:rsidP="00F26114">
            <w:pPr>
              <w:pStyle w:val="TAC"/>
            </w:pPr>
            <w:r w:rsidRPr="00165A6E">
              <w:t>n261</w:t>
            </w:r>
          </w:p>
        </w:tc>
        <w:tc>
          <w:tcPr>
            <w:tcW w:w="935" w:type="dxa"/>
            <w:vAlign w:val="bottom"/>
          </w:tcPr>
          <w:p w14:paraId="2787C6B6" w14:textId="77777777" w:rsidR="00456D72" w:rsidRPr="00165A6E" w:rsidRDefault="00456D72" w:rsidP="00F26114">
            <w:pPr>
              <w:pStyle w:val="TAC"/>
            </w:pPr>
            <w:r w:rsidRPr="00165A6E">
              <w:t>-97.5</w:t>
            </w:r>
          </w:p>
        </w:tc>
        <w:tc>
          <w:tcPr>
            <w:tcW w:w="952" w:type="dxa"/>
            <w:vAlign w:val="bottom"/>
          </w:tcPr>
          <w:p w14:paraId="1EDEEAE4" w14:textId="77777777" w:rsidR="00456D72" w:rsidRPr="00165A6E" w:rsidRDefault="00456D72" w:rsidP="00F26114">
            <w:pPr>
              <w:pStyle w:val="TAC"/>
            </w:pPr>
            <w:r w:rsidRPr="00165A6E">
              <w:t>-94.5</w:t>
            </w:r>
          </w:p>
        </w:tc>
        <w:tc>
          <w:tcPr>
            <w:tcW w:w="952" w:type="dxa"/>
            <w:vAlign w:val="bottom"/>
          </w:tcPr>
          <w:p w14:paraId="68E5FE33" w14:textId="77777777" w:rsidR="00456D72" w:rsidRPr="00165A6E" w:rsidRDefault="00456D72" w:rsidP="00F26114">
            <w:pPr>
              <w:pStyle w:val="TAC"/>
            </w:pPr>
            <w:r w:rsidRPr="00165A6E">
              <w:t>-91.5</w:t>
            </w:r>
          </w:p>
        </w:tc>
        <w:tc>
          <w:tcPr>
            <w:tcW w:w="952" w:type="dxa"/>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tcPr>
          <w:p w14:paraId="688DD5B7" w14:textId="583DEAC0"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41" w:name="_CRTable7_3_2_3_12"/>
      <w:r w:rsidRPr="00165A6E">
        <w:t xml:space="preserve">Table </w:t>
      </w:r>
      <w:bookmarkEnd w:id="1141"/>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vAlign w:val="center"/>
          </w:tcPr>
          <w:p w14:paraId="50FD90C4" w14:textId="77777777" w:rsidR="00456D72" w:rsidRPr="00165A6E" w:rsidRDefault="00456D72" w:rsidP="00F26114">
            <w:pPr>
              <w:pStyle w:val="TAH"/>
              <w:jc w:val="left"/>
            </w:pPr>
          </w:p>
        </w:tc>
        <w:tc>
          <w:tcPr>
            <w:tcW w:w="881" w:type="dxa"/>
            <w:vAlign w:val="center"/>
          </w:tcPr>
          <w:p w14:paraId="2AA78872" w14:textId="77777777" w:rsidR="00456D72" w:rsidRPr="00165A6E" w:rsidRDefault="00456D72" w:rsidP="00F26114">
            <w:pPr>
              <w:pStyle w:val="TAH"/>
              <w:jc w:val="left"/>
            </w:pPr>
            <w:r w:rsidRPr="00165A6E">
              <w:t>50 MHz</w:t>
            </w:r>
          </w:p>
        </w:tc>
        <w:tc>
          <w:tcPr>
            <w:tcW w:w="1139" w:type="dxa"/>
            <w:vAlign w:val="center"/>
          </w:tcPr>
          <w:p w14:paraId="782A3DB3" w14:textId="77777777" w:rsidR="00456D72" w:rsidRPr="00165A6E" w:rsidRDefault="00456D72" w:rsidP="00F26114">
            <w:pPr>
              <w:pStyle w:val="TAH"/>
              <w:jc w:val="left"/>
            </w:pPr>
            <w:r w:rsidRPr="00165A6E">
              <w:t>100 MHz</w:t>
            </w:r>
          </w:p>
        </w:tc>
        <w:tc>
          <w:tcPr>
            <w:tcW w:w="1350" w:type="dxa"/>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vAlign w:val="center"/>
          </w:tcPr>
          <w:p w14:paraId="360576A1" w14:textId="77777777" w:rsidR="00456D72" w:rsidRPr="00165A6E" w:rsidRDefault="00456D72" w:rsidP="00F26114">
            <w:pPr>
              <w:pStyle w:val="TAC"/>
              <w:jc w:val="left"/>
            </w:pPr>
            <w:r w:rsidRPr="00165A6E">
              <w:t>n257</w:t>
            </w:r>
          </w:p>
        </w:tc>
        <w:tc>
          <w:tcPr>
            <w:tcW w:w="881" w:type="dxa"/>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vAlign w:val="center"/>
          </w:tcPr>
          <w:p w14:paraId="311F556F" w14:textId="77777777" w:rsidR="00456D72" w:rsidRPr="00165A6E" w:rsidRDefault="00456D72" w:rsidP="00F26114">
            <w:pPr>
              <w:pStyle w:val="TAC"/>
              <w:jc w:val="left"/>
            </w:pPr>
            <w:r w:rsidRPr="00165A6E">
              <w:t>n258</w:t>
            </w:r>
          </w:p>
        </w:tc>
        <w:tc>
          <w:tcPr>
            <w:tcW w:w="881" w:type="dxa"/>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vAlign w:val="center"/>
          </w:tcPr>
          <w:p w14:paraId="6A85380F" w14:textId="77777777" w:rsidR="00456D72" w:rsidRPr="00165A6E" w:rsidRDefault="00456D72" w:rsidP="00F26114">
            <w:pPr>
              <w:pStyle w:val="TAC"/>
              <w:jc w:val="left"/>
            </w:pPr>
            <w:r w:rsidRPr="00165A6E">
              <w:t>n260</w:t>
            </w:r>
          </w:p>
        </w:tc>
        <w:tc>
          <w:tcPr>
            <w:tcW w:w="881" w:type="dxa"/>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vAlign w:val="center"/>
          </w:tcPr>
          <w:p w14:paraId="737B7F64" w14:textId="77777777" w:rsidR="00456D72" w:rsidRPr="00165A6E" w:rsidRDefault="00456D72" w:rsidP="00F26114">
            <w:pPr>
              <w:pStyle w:val="TAC"/>
              <w:jc w:val="left"/>
            </w:pPr>
            <w:r w:rsidRPr="00165A6E">
              <w:t>n261</w:t>
            </w:r>
          </w:p>
        </w:tc>
        <w:tc>
          <w:tcPr>
            <w:tcW w:w="881" w:type="dxa"/>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42" w:name="_CRTable7_3_2_3_13"/>
      <w:r w:rsidRPr="00165A6E">
        <w:t xml:space="preserve">Table </w:t>
      </w:r>
      <w:bookmarkEnd w:id="1142"/>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tcPr>
          <w:p w14:paraId="0A5A2734" w14:textId="77777777" w:rsidR="0032234A" w:rsidRPr="00165A6E" w:rsidRDefault="0032234A">
            <w:pPr>
              <w:pStyle w:val="TAH"/>
            </w:pPr>
            <w:r w:rsidRPr="00165A6E">
              <w:t>Operating band</w:t>
            </w:r>
          </w:p>
        </w:tc>
        <w:tc>
          <w:tcPr>
            <w:tcW w:w="1140" w:type="dxa"/>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tcPr>
          <w:p w14:paraId="23237B98" w14:textId="78374335" w:rsidR="0032234A" w:rsidRPr="00165A6E" w:rsidRDefault="0032234A">
            <w:pPr>
              <w:pStyle w:val="TAC"/>
            </w:pPr>
          </w:p>
        </w:tc>
        <w:tc>
          <w:tcPr>
            <w:tcW w:w="1140" w:type="dxa"/>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rsidP="007334CC">
      <w:pPr>
        <w:pStyle w:val="H6"/>
      </w:pPr>
      <w:bookmarkStart w:id="1143" w:name="_Toc21026697"/>
      <w:bookmarkStart w:id="1144" w:name="_Toc27743983"/>
      <w:bookmarkStart w:id="1145" w:name="_Toc36197156"/>
      <w:bookmarkStart w:id="1146" w:name="_Toc36197848"/>
      <w:bookmarkStart w:id="1147" w:name="_CR7_3_2_3_2"/>
      <w:r w:rsidRPr="00165A6E">
        <w:t>7.3.2.3.2</w:t>
      </w:r>
      <w:r w:rsidRPr="00165A6E">
        <w:tab/>
        <w:t>Reference sensitivity power level for power class 2</w:t>
      </w:r>
      <w:bookmarkEnd w:id="1143"/>
      <w:bookmarkEnd w:id="1144"/>
      <w:bookmarkEnd w:id="1145"/>
      <w:bookmarkEnd w:id="1146"/>
    </w:p>
    <w:bookmarkEnd w:id="1147"/>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48" w:name="_CRTable7_3_2_3_21"/>
      <w:r w:rsidRPr="00165A6E">
        <w:t xml:space="preserve">Table </w:t>
      </w:r>
      <w:bookmarkEnd w:id="114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tcPr>
          <w:p w14:paraId="1342961E" w14:textId="77777777" w:rsidR="00456D72" w:rsidRPr="00165A6E" w:rsidRDefault="00456D72" w:rsidP="00F26114">
            <w:pPr>
              <w:pStyle w:val="TAH"/>
              <w:rPr>
                <w:rFonts w:eastAsia="Calibri"/>
                <w:szCs w:val="22"/>
              </w:rPr>
            </w:pPr>
          </w:p>
        </w:tc>
        <w:tc>
          <w:tcPr>
            <w:tcW w:w="873" w:type="dxa"/>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tcPr>
          <w:p w14:paraId="0EC4B10D" w14:textId="560BF53D"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rsidP="007334CC">
      <w:pPr>
        <w:pStyle w:val="H6"/>
      </w:pPr>
      <w:bookmarkStart w:id="1149" w:name="_Toc21026698"/>
      <w:bookmarkStart w:id="1150" w:name="_Toc27743984"/>
      <w:bookmarkStart w:id="1151" w:name="_Toc36197157"/>
      <w:bookmarkStart w:id="1152" w:name="_Toc36197849"/>
      <w:bookmarkStart w:id="1153" w:name="_CR7_3_2_3_3"/>
      <w:r w:rsidRPr="00165A6E">
        <w:t>7.3.2.3.3</w:t>
      </w:r>
      <w:r w:rsidRPr="00165A6E">
        <w:tab/>
        <w:t>Reference sensitivity power level for power class 3</w:t>
      </w:r>
      <w:bookmarkEnd w:id="1149"/>
      <w:bookmarkEnd w:id="1150"/>
      <w:bookmarkEnd w:id="1151"/>
      <w:bookmarkEnd w:id="1152"/>
    </w:p>
    <w:bookmarkEnd w:id="1153"/>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54" w:name="_CRTable7_3_2_3_31"/>
      <w:r w:rsidRPr="00165A6E">
        <w:t xml:space="preserve">Table </w:t>
      </w:r>
      <w:bookmarkEnd w:id="1154"/>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tcPr>
          <w:p w14:paraId="4F24CE8E" w14:textId="77777777" w:rsidR="00456D72" w:rsidRPr="00165A6E" w:rsidRDefault="00456D72" w:rsidP="00F26114">
            <w:pPr>
              <w:pStyle w:val="TAH"/>
              <w:rPr>
                <w:rFonts w:eastAsia="Calibri"/>
                <w:szCs w:val="22"/>
              </w:rPr>
            </w:pPr>
          </w:p>
        </w:tc>
        <w:tc>
          <w:tcPr>
            <w:tcW w:w="838" w:type="dxa"/>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tcPr>
          <w:p w14:paraId="15982EB7" w14:textId="77777777" w:rsidR="00456D72" w:rsidRPr="00165A6E" w:rsidRDefault="00456D72" w:rsidP="00F26114">
            <w:pPr>
              <w:pStyle w:val="TAC"/>
            </w:pPr>
            <w:r w:rsidRPr="00165A6E">
              <w:t>n259</w:t>
            </w:r>
          </w:p>
        </w:tc>
        <w:tc>
          <w:tcPr>
            <w:tcW w:w="838" w:type="dxa"/>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tcPr>
          <w:p w14:paraId="5E13C471" w14:textId="77777777" w:rsidR="00456D72" w:rsidRPr="00165A6E" w:rsidRDefault="00456D72" w:rsidP="00F26114">
            <w:pPr>
              <w:pStyle w:val="TAC"/>
              <w:rPr>
                <w:szCs w:val="22"/>
              </w:rPr>
            </w:pPr>
            <w:r w:rsidRPr="00165A6E">
              <w:rPr>
                <w:szCs w:val="22"/>
              </w:rPr>
              <w:t>n261</w:t>
            </w:r>
          </w:p>
        </w:tc>
        <w:tc>
          <w:tcPr>
            <w:tcW w:w="838" w:type="dxa"/>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tcPr>
          <w:p w14:paraId="7D0374B5" w14:textId="5B23E815"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55" w:name="_CRTable7_3_2_3_31a"/>
      <w:r w:rsidRPr="00165A6E">
        <w:rPr>
          <w:lang w:eastAsia="en-US"/>
        </w:rPr>
        <w:t xml:space="preserve">Table </w:t>
      </w:r>
      <w:bookmarkEnd w:id="1155"/>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56" w:name="_CRTable7_3_2_3_31b"/>
      <w:r w:rsidRPr="00165A6E">
        <w:t xml:space="preserve">Table </w:t>
      </w:r>
      <w:bookmarkEnd w:id="1156"/>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rsidP="007334CC">
      <w:pPr>
        <w:pStyle w:val="H6"/>
      </w:pPr>
      <w:bookmarkStart w:id="1157" w:name="_Toc21026699"/>
      <w:bookmarkStart w:id="1158" w:name="_Toc27743985"/>
      <w:bookmarkStart w:id="1159" w:name="_Toc36197158"/>
      <w:bookmarkStart w:id="1160" w:name="_Toc36197850"/>
      <w:bookmarkStart w:id="1161" w:name="_CR7_3_2_3_4"/>
      <w:r w:rsidRPr="00165A6E">
        <w:t>7.3.2.3.4</w:t>
      </w:r>
      <w:r w:rsidRPr="00165A6E">
        <w:tab/>
        <w:t>Reference sensitivity power level for power class 4</w:t>
      </w:r>
      <w:bookmarkEnd w:id="1157"/>
      <w:bookmarkEnd w:id="1158"/>
      <w:bookmarkEnd w:id="1159"/>
      <w:bookmarkEnd w:id="1160"/>
    </w:p>
    <w:bookmarkEnd w:id="1161"/>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62" w:name="_CRTable7_3_2_3_41"/>
      <w:r w:rsidRPr="00165A6E">
        <w:t xml:space="preserve">Table </w:t>
      </w:r>
      <w:bookmarkEnd w:id="1162"/>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tcPr>
          <w:p w14:paraId="16B8527D" w14:textId="77777777" w:rsidR="0032234A" w:rsidRPr="00165A6E" w:rsidRDefault="0032234A">
            <w:pPr>
              <w:pStyle w:val="TAH"/>
            </w:pPr>
            <w:r w:rsidRPr="00165A6E">
              <w:t>Operating band</w:t>
            </w:r>
          </w:p>
        </w:tc>
        <w:tc>
          <w:tcPr>
            <w:tcW w:w="6413" w:type="dxa"/>
            <w:gridSpan w:val="4"/>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tcPr>
          <w:p w14:paraId="68E0871E" w14:textId="77777777" w:rsidR="0032234A" w:rsidRPr="00165A6E" w:rsidRDefault="0032234A">
            <w:pPr>
              <w:pStyle w:val="TAH"/>
            </w:pPr>
          </w:p>
        </w:tc>
        <w:tc>
          <w:tcPr>
            <w:tcW w:w="1517" w:type="dxa"/>
            <w:vAlign w:val="center"/>
          </w:tcPr>
          <w:p w14:paraId="08AC81DD" w14:textId="77777777" w:rsidR="0032234A" w:rsidRPr="00165A6E" w:rsidRDefault="0032234A">
            <w:pPr>
              <w:pStyle w:val="TAH"/>
            </w:pPr>
            <w:r w:rsidRPr="00165A6E">
              <w:t>50 MHz</w:t>
            </w:r>
          </w:p>
        </w:tc>
        <w:tc>
          <w:tcPr>
            <w:tcW w:w="1971" w:type="dxa"/>
          </w:tcPr>
          <w:p w14:paraId="5CFEA757" w14:textId="77777777" w:rsidR="0032234A" w:rsidRPr="00165A6E" w:rsidRDefault="0032234A">
            <w:pPr>
              <w:pStyle w:val="TAH"/>
            </w:pPr>
            <w:r w:rsidRPr="00165A6E">
              <w:t>100 MHz</w:t>
            </w:r>
          </w:p>
        </w:tc>
        <w:tc>
          <w:tcPr>
            <w:tcW w:w="1372" w:type="dxa"/>
          </w:tcPr>
          <w:p w14:paraId="3066AD51" w14:textId="77777777" w:rsidR="0032234A" w:rsidRPr="00165A6E" w:rsidRDefault="0032234A">
            <w:pPr>
              <w:pStyle w:val="TAH"/>
            </w:pPr>
            <w:r w:rsidRPr="00165A6E">
              <w:t>200 MHz</w:t>
            </w:r>
          </w:p>
        </w:tc>
        <w:tc>
          <w:tcPr>
            <w:tcW w:w="1553" w:type="dxa"/>
          </w:tcPr>
          <w:p w14:paraId="6E13C7CD" w14:textId="77777777" w:rsidR="0032234A" w:rsidRPr="00165A6E" w:rsidRDefault="0032234A">
            <w:pPr>
              <w:pStyle w:val="TAH"/>
            </w:pPr>
            <w:r w:rsidRPr="00165A6E">
              <w:t>400 MHz</w:t>
            </w:r>
          </w:p>
        </w:tc>
      </w:tr>
      <w:tr w:rsidR="0032234A" w:rsidRPr="00165A6E" w14:paraId="3844A1BB" w14:textId="77777777">
        <w:tc>
          <w:tcPr>
            <w:tcW w:w="1710" w:type="dxa"/>
          </w:tcPr>
          <w:p w14:paraId="763E2770" w14:textId="77777777" w:rsidR="0032234A" w:rsidRPr="00165A6E" w:rsidRDefault="0032234A">
            <w:pPr>
              <w:pStyle w:val="TAC"/>
            </w:pPr>
            <w:r w:rsidRPr="00165A6E">
              <w:t>n257</w:t>
            </w:r>
          </w:p>
        </w:tc>
        <w:tc>
          <w:tcPr>
            <w:tcW w:w="1517" w:type="dxa"/>
            <w:vAlign w:val="bottom"/>
          </w:tcPr>
          <w:p w14:paraId="497BF3AA" w14:textId="77777777" w:rsidR="0032234A" w:rsidRPr="00165A6E" w:rsidRDefault="0032234A">
            <w:pPr>
              <w:pStyle w:val="TAC"/>
            </w:pPr>
            <w:r w:rsidRPr="00165A6E">
              <w:t>-97.0</w:t>
            </w:r>
          </w:p>
        </w:tc>
        <w:tc>
          <w:tcPr>
            <w:tcW w:w="1971" w:type="dxa"/>
            <w:vAlign w:val="bottom"/>
          </w:tcPr>
          <w:p w14:paraId="333FA3E4" w14:textId="77777777" w:rsidR="0032234A" w:rsidRPr="00165A6E" w:rsidRDefault="0032234A">
            <w:pPr>
              <w:pStyle w:val="TAC"/>
            </w:pPr>
            <w:r w:rsidRPr="00165A6E">
              <w:t>-94.0</w:t>
            </w:r>
          </w:p>
        </w:tc>
        <w:tc>
          <w:tcPr>
            <w:tcW w:w="1372" w:type="dxa"/>
          </w:tcPr>
          <w:p w14:paraId="2B7F2138" w14:textId="77777777" w:rsidR="0032234A" w:rsidRPr="00165A6E" w:rsidRDefault="0032234A">
            <w:pPr>
              <w:pStyle w:val="TAC"/>
            </w:pPr>
            <w:r w:rsidRPr="00165A6E">
              <w:t>-91.0</w:t>
            </w:r>
          </w:p>
        </w:tc>
        <w:tc>
          <w:tcPr>
            <w:tcW w:w="1553" w:type="dxa"/>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tcPr>
          <w:p w14:paraId="3BFD665D" w14:textId="77777777" w:rsidR="0032234A" w:rsidRPr="00165A6E" w:rsidRDefault="0032234A">
            <w:pPr>
              <w:pStyle w:val="TAC"/>
            </w:pPr>
            <w:r w:rsidRPr="00165A6E">
              <w:t>n258</w:t>
            </w:r>
          </w:p>
        </w:tc>
        <w:tc>
          <w:tcPr>
            <w:tcW w:w="1517" w:type="dxa"/>
            <w:vAlign w:val="bottom"/>
          </w:tcPr>
          <w:p w14:paraId="034CD90D" w14:textId="77777777" w:rsidR="0032234A" w:rsidRPr="00165A6E" w:rsidRDefault="0032234A">
            <w:pPr>
              <w:pStyle w:val="TAC"/>
            </w:pPr>
            <w:r w:rsidRPr="00165A6E">
              <w:t>-97.0</w:t>
            </w:r>
          </w:p>
        </w:tc>
        <w:tc>
          <w:tcPr>
            <w:tcW w:w="1971" w:type="dxa"/>
            <w:vAlign w:val="bottom"/>
          </w:tcPr>
          <w:p w14:paraId="362F8457" w14:textId="77777777" w:rsidR="0032234A" w:rsidRPr="00165A6E" w:rsidRDefault="0032234A">
            <w:pPr>
              <w:pStyle w:val="TAC"/>
            </w:pPr>
            <w:r w:rsidRPr="00165A6E">
              <w:t>-94.0</w:t>
            </w:r>
          </w:p>
        </w:tc>
        <w:tc>
          <w:tcPr>
            <w:tcW w:w="1372" w:type="dxa"/>
          </w:tcPr>
          <w:p w14:paraId="57F4D56C" w14:textId="77777777" w:rsidR="0032234A" w:rsidRPr="00165A6E" w:rsidRDefault="0032234A">
            <w:pPr>
              <w:pStyle w:val="TAC"/>
            </w:pPr>
            <w:r w:rsidRPr="00165A6E">
              <w:t>-91.0</w:t>
            </w:r>
          </w:p>
        </w:tc>
        <w:tc>
          <w:tcPr>
            <w:tcW w:w="1553" w:type="dxa"/>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tcPr>
          <w:p w14:paraId="26A107CA" w14:textId="77777777" w:rsidR="0032234A" w:rsidRPr="00165A6E" w:rsidRDefault="0032234A">
            <w:pPr>
              <w:pStyle w:val="TAC"/>
            </w:pPr>
            <w:r w:rsidRPr="00165A6E">
              <w:t>n260</w:t>
            </w:r>
          </w:p>
        </w:tc>
        <w:tc>
          <w:tcPr>
            <w:tcW w:w="1517" w:type="dxa"/>
            <w:vAlign w:val="bottom"/>
          </w:tcPr>
          <w:p w14:paraId="0AB4880F" w14:textId="77777777" w:rsidR="0032234A" w:rsidRPr="00165A6E" w:rsidRDefault="0032234A">
            <w:pPr>
              <w:pStyle w:val="TAC"/>
            </w:pPr>
            <w:r w:rsidRPr="00165A6E">
              <w:t>-95.0</w:t>
            </w:r>
          </w:p>
        </w:tc>
        <w:tc>
          <w:tcPr>
            <w:tcW w:w="1971" w:type="dxa"/>
            <w:vAlign w:val="bottom"/>
          </w:tcPr>
          <w:p w14:paraId="4AD4705B" w14:textId="77777777" w:rsidR="0032234A" w:rsidRPr="00165A6E" w:rsidRDefault="0032234A">
            <w:pPr>
              <w:pStyle w:val="TAC"/>
            </w:pPr>
            <w:r w:rsidRPr="00165A6E">
              <w:t>-92.0</w:t>
            </w:r>
          </w:p>
        </w:tc>
        <w:tc>
          <w:tcPr>
            <w:tcW w:w="1372" w:type="dxa"/>
          </w:tcPr>
          <w:p w14:paraId="52E722C8" w14:textId="77777777" w:rsidR="0032234A" w:rsidRPr="00165A6E" w:rsidRDefault="0032234A">
            <w:pPr>
              <w:pStyle w:val="TAC"/>
            </w:pPr>
            <w:r w:rsidRPr="00165A6E">
              <w:t>-89.0</w:t>
            </w:r>
          </w:p>
        </w:tc>
        <w:tc>
          <w:tcPr>
            <w:tcW w:w="1553" w:type="dxa"/>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tcPr>
          <w:p w14:paraId="1C1880B9" w14:textId="77777777" w:rsidR="0032234A" w:rsidRPr="00165A6E" w:rsidRDefault="0032234A">
            <w:pPr>
              <w:pStyle w:val="TAC"/>
            </w:pPr>
            <w:r w:rsidRPr="00165A6E">
              <w:t>n261</w:t>
            </w:r>
          </w:p>
        </w:tc>
        <w:tc>
          <w:tcPr>
            <w:tcW w:w="1517" w:type="dxa"/>
            <w:vAlign w:val="bottom"/>
          </w:tcPr>
          <w:p w14:paraId="730EEDBB" w14:textId="77777777" w:rsidR="0032234A" w:rsidRPr="00165A6E" w:rsidRDefault="0032234A">
            <w:pPr>
              <w:pStyle w:val="TAC"/>
            </w:pPr>
            <w:r w:rsidRPr="00165A6E">
              <w:t>-97.0</w:t>
            </w:r>
          </w:p>
        </w:tc>
        <w:tc>
          <w:tcPr>
            <w:tcW w:w="1971" w:type="dxa"/>
            <w:vAlign w:val="bottom"/>
          </w:tcPr>
          <w:p w14:paraId="1EC30570" w14:textId="77777777" w:rsidR="0032234A" w:rsidRPr="00165A6E" w:rsidRDefault="0032234A">
            <w:pPr>
              <w:pStyle w:val="TAC"/>
            </w:pPr>
            <w:r w:rsidRPr="00165A6E">
              <w:t>-94.0</w:t>
            </w:r>
          </w:p>
        </w:tc>
        <w:tc>
          <w:tcPr>
            <w:tcW w:w="1372" w:type="dxa"/>
          </w:tcPr>
          <w:p w14:paraId="3AB45FBF" w14:textId="77777777" w:rsidR="0032234A" w:rsidRPr="00165A6E" w:rsidRDefault="0032234A">
            <w:pPr>
              <w:pStyle w:val="TAC"/>
            </w:pPr>
            <w:r w:rsidRPr="00165A6E">
              <w:t>-91.0</w:t>
            </w:r>
          </w:p>
        </w:tc>
        <w:tc>
          <w:tcPr>
            <w:tcW w:w="1553" w:type="dxa"/>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tcPr>
          <w:p w14:paraId="1B873FB6" w14:textId="2776345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66E375CB" w:rsidR="00970AC6" w:rsidRPr="00165A6E" w:rsidRDefault="0032234A"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97FDD3C" w14:textId="77777777" w:rsidR="00970AC6" w:rsidRPr="00165A6E" w:rsidRDefault="00970AC6" w:rsidP="007334CC">
      <w:pPr>
        <w:pStyle w:val="H6"/>
      </w:pPr>
      <w:bookmarkStart w:id="1163" w:name="_CR7_3_2_3_5"/>
      <w:r w:rsidRPr="00165A6E">
        <w:t>7.3.2.3.5</w:t>
      </w:r>
      <w:r w:rsidRPr="00165A6E">
        <w:tab/>
        <w:t>Reference sensitivity power level for power class 5</w:t>
      </w:r>
    </w:p>
    <w:bookmarkEnd w:id="1163"/>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64" w:name="_CRTable7_3_2_3_51"/>
      <w:r w:rsidRPr="00165A6E">
        <w:t xml:space="preserve">Table </w:t>
      </w:r>
      <w:bookmarkEnd w:id="1164"/>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tcPr>
          <w:p w14:paraId="11494D1A" w14:textId="77777777" w:rsidR="00970AC6" w:rsidRPr="00165A6E" w:rsidRDefault="00970AC6" w:rsidP="00E532FE">
            <w:pPr>
              <w:pStyle w:val="TAH"/>
            </w:pPr>
            <w:r w:rsidRPr="00165A6E">
              <w:t>Operating band</w:t>
            </w:r>
          </w:p>
        </w:tc>
        <w:tc>
          <w:tcPr>
            <w:tcW w:w="6413" w:type="dxa"/>
            <w:gridSpan w:val="4"/>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tcPr>
          <w:p w14:paraId="31D59C4D" w14:textId="77777777" w:rsidR="00970AC6" w:rsidRPr="00165A6E" w:rsidRDefault="00970AC6" w:rsidP="00E532FE">
            <w:pPr>
              <w:pStyle w:val="TAH"/>
            </w:pPr>
          </w:p>
        </w:tc>
        <w:tc>
          <w:tcPr>
            <w:tcW w:w="1517" w:type="dxa"/>
            <w:vAlign w:val="center"/>
          </w:tcPr>
          <w:p w14:paraId="6ADA10C9" w14:textId="77777777" w:rsidR="00970AC6" w:rsidRPr="00165A6E" w:rsidRDefault="00970AC6" w:rsidP="00E532FE">
            <w:pPr>
              <w:pStyle w:val="TAH"/>
            </w:pPr>
            <w:r w:rsidRPr="00165A6E">
              <w:t>50 MHz</w:t>
            </w:r>
          </w:p>
        </w:tc>
        <w:tc>
          <w:tcPr>
            <w:tcW w:w="1971" w:type="dxa"/>
          </w:tcPr>
          <w:p w14:paraId="4AC2CE8E" w14:textId="77777777" w:rsidR="00970AC6" w:rsidRPr="00165A6E" w:rsidRDefault="00970AC6" w:rsidP="00E532FE">
            <w:pPr>
              <w:pStyle w:val="TAH"/>
            </w:pPr>
            <w:r w:rsidRPr="00165A6E">
              <w:t>100 MHz</w:t>
            </w:r>
          </w:p>
        </w:tc>
        <w:tc>
          <w:tcPr>
            <w:tcW w:w="1372" w:type="dxa"/>
          </w:tcPr>
          <w:p w14:paraId="2E7AE7D7" w14:textId="77777777" w:rsidR="00970AC6" w:rsidRPr="00165A6E" w:rsidRDefault="00970AC6" w:rsidP="00E532FE">
            <w:pPr>
              <w:pStyle w:val="TAH"/>
            </w:pPr>
            <w:r w:rsidRPr="00165A6E">
              <w:t>200 MHz</w:t>
            </w:r>
          </w:p>
        </w:tc>
        <w:tc>
          <w:tcPr>
            <w:tcW w:w="1553" w:type="dxa"/>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tcPr>
          <w:p w14:paraId="2CB70E8E" w14:textId="77777777" w:rsidR="00970AC6" w:rsidRPr="00165A6E" w:rsidRDefault="00970AC6" w:rsidP="00E532FE">
            <w:pPr>
              <w:pStyle w:val="TAC"/>
            </w:pPr>
            <w:r w:rsidRPr="00165A6E">
              <w:t>n257</w:t>
            </w:r>
          </w:p>
        </w:tc>
        <w:tc>
          <w:tcPr>
            <w:tcW w:w="1517" w:type="dxa"/>
            <w:vAlign w:val="bottom"/>
          </w:tcPr>
          <w:p w14:paraId="05B62CF0" w14:textId="77777777" w:rsidR="00970AC6" w:rsidRPr="00165A6E" w:rsidRDefault="00970AC6" w:rsidP="00E532FE">
            <w:pPr>
              <w:pStyle w:val="TAC"/>
            </w:pPr>
            <w:r w:rsidRPr="00165A6E">
              <w:t>-92.6</w:t>
            </w:r>
          </w:p>
        </w:tc>
        <w:tc>
          <w:tcPr>
            <w:tcW w:w="1971" w:type="dxa"/>
            <w:vAlign w:val="bottom"/>
          </w:tcPr>
          <w:p w14:paraId="38E6B460" w14:textId="77777777" w:rsidR="00970AC6" w:rsidRPr="00165A6E" w:rsidRDefault="00970AC6" w:rsidP="00E532FE">
            <w:pPr>
              <w:pStyle w:val="TAC"/>
            </w:pPr>
            <w:r w:rsidRPr="00165A6E">
              <w:t>-89.6</w:t>
            </w:r>
          </w:p>
        </w:tc>
        <w:tc>
          <w:tcPr>
            <w:tcW w:w="1372" w:type="dxa"/>
          </w:tcPr>
          <w:p w14:paraId="05A2A1C4" w14:textId="77777777" w:rsidR="00970AC6" w:rsidRPr="00165A6E" w:rsidRDefault="00970AC6" w:rsidP="00E532FE">
            <w:pPr>
              <w:pStyle w:val="TAC"/>
            </w:pPr>
            <w:r w:rsidRPr="00165A6E">
              <w:t>-86.6</w:t>
            </w:r>
          </w:p>
        </w:tc>
        <w:tc>
          <w:tcPr>
            <w:tcW w:w="1553" w:type="dxa"/>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tcPr>
          <w:p w14:paraId="38EABA04" w14:textId="77777777" w:rsidR="00970AC6" w:rsidRPr="00165A6E" w:rsidRDefault="00970AC6" w:rsidP="00E532FE">
            <w:pPr>
              <w:pStyle w:val="TAC"/>
            </w:pPr>
            <w:r w:rsidRPr="00165A6E">
              <w:t>n258</w:t>
            </w:r>
          </w:p>
        </w:tc>
        <w:tc>
          <w:tcPr>
            <w:tcW w:w="1517" w:type="dxa"/>
            <w:vAlign w:val="bottom"/>
          </w:tcPr>
          <w:p w14:paraId="1FEEEC45" w14:textId="77777777" w:rsidR="00970AC6" w:rsidRPr="00165A6E" w:rsidRDefault="00970AC6" w:rsidP="00E532FE">
            <w:pPr>
              <w:pStyle w:val="TAC"/>
            </w:pPr>
            <w:r w:rsidRPr="00165A6E">
              <w:t>-92.8</w:t>
            </w:r>
          </w:p>
        </w:tc>
        <w:tc>
          <w:tcPr>
            <w:tcW w:w="1971" w:type="dxa"/>
            <w:vAlign w:val="bottom"/>
          </w:tcPr>
          <w:p w14:paraId="2BEACB1D" w14:textId="77777777" w:rsidR="00970AC6" w:rsidRPr="00165A6E" w:rsidRDefault="00970AC6" w:rsidP="00E532FE">
            <w:pPr>
              <w:pStyle w:val="TAC"/>
            </w:pPr>
            <w:r w:rsidRPr="00165A6E">
              <w:t>-89.8</w:t>
            </w:r>
          </w:p>
        </w:tc>
        <w:tc>
          <w:tcPr>
            <w:tcW w:w="1372" w:type="dxa"/>
          </w:tcPr>
          <w:p w14:paraId="697EEC47" w14:textId="77777777" w:rsidR="00970AC6" w:rsidRPr="00165A6E" w:rsidRDefault="00970AC6" w:rsidP="00E532FE">
            <w:pPr>
              <w:pStyle w:val="TAC"/>
            </w:pPr>
            <w:r w:rsidRPr="00165A6E">
              <w:t>-86.8</w:t>
            </w:r>
          </w:p>
        </w:tc>
        <w:tc>
          <w:tcPr>
            <w:tcW w:w="1553" w:type="dxa"/>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tcPr>
          <w:p w14:paraId="2415A4B0" w14:textId="1462C581"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3F8AA6EB" w:rsidR="00970AC6" w:rsidRPr="00165A6E" w:rsidRDefault="00970AC6"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5E407FFF" w14:textId="77777777" w:rsidR="00AA2F8F" w:rsidRPr="00165A6E" w:rsidRDefault="00C3793E" w:rsidP="00884540">
      <w:pPr>
        <w:pStyle w:val="H6"/>
      </w:pPr>
      <w:bookmarkStart w:id="1165" w:name="_CR7_3_2_3_6"/>
      <w:bookmarkStart w:id="1166" w:name="_Hlk137208261"/>
      <w:r w:rsidRPr="00165A6E">
        <w:t>7.3.2.3.6</w:t>
      </w:r>
      <w:r w:rsidRPr="00165A6E">
        <w:tab/>
      </w:r>
      <w:r w:rsidR="00AA2F8F" w:rsidRPr="00165A6E">
        <w:t>Reference sensitivity power level for power class 6</w:t>
      </w:r>
    </w:p>
    <w:bookmarkEnd w:id="1165"/>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tcPr>
          <w:p w14:paraId="48385A6A" w14:textId="1C5363A8"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w:t>
            </w:r>
            <w:r w:rsidR="00D2021D" w:rsidRPr="00165A6E">
              <w:rPr>
                <w:rFonts w:ascii="Arial" w:eastAsia="PMingLiU" w:hAnsi="Arial"/>
                <w:sz w:val="18"/>
              </w:rPr>
              <w:t>clause</w:t>
            </w:r>
            <w:r w:rsidR="00D2021D">
              <w:rPr>
                <w:rFonts w:ascii="Arial" w:eastAsia="PMingLiU" w:hAnsi="Arial"/>
                <w:sz w:val="18"/>
              </w:rPr>
              <w:t> </w:t>
            </w:r>
            <w:r w:rsidR="00D2021D" w:rsidRPr="00165A6E">
              <w:rPr>
                <w:rFonts w:ascii="Arial" w:eastAsia="PMingLiU" w:hAnsi="Arial"/>
                <w:sz w:val="18"/>
              </w:rPr>
              <w:t>6</w:t>
            </w:r>
            <w:r w:rsidRPr="00165A6E">
              <w:rPr>
                <w:rFonts w:ascii="Arial" w:eastAsia="PMingLiU" w:hAnsi="Arial"/>
                <w:sz w:val="18"/>
              </w:rPr>
              <w:t>.2.4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61782FE5" w:rsidR="00C3793E" w:rsidRPr="00165A6E" w:rsidRDefault="00AA2F8F" w:rsidP="00884540">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F3357F8" w14:textId="0ACB7FF2" w:rsidR="00C3793E" w:rsidRPr="00165A6E" w:rsidRDefault="00C3793E" w:rsidP="007334CC">
      <w:pPr>
        <w:pStyle w:val="H6"/>
      </w:pPr>
      <w:bookmarkStart w:id="1167" w:name="_CR7_3_2_3_7"/>
      <w:r w:rsidRPr="00165A6E">
        <w:t>7.3.2.3.7</w:t>
      </w:r>
      <w:r w:rsidRPr="00165A6E">
        <w:tab/>
        <w:t>Reference sensitivity power level for power class 7</w:t>
      </w:r>
    </w:p>
    <w:bookmarkEnd w:id="1167"/>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68" w:name="_CRTable7_3_2_3_71"/>
      <w:r w:rsidRPr="00165A6E">
        <w:t xml:space="preserve">Table </w:t>
      </w:r>
      <w:bookmarkEnd w:id="1168"/>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350CCF4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w:t>
            </w:r>
            <w:r w:rsidR="00D2021D" w:rsidRPr="00165A6E">
              <w:t>clause</w:t>
            </w:r>
            <w:r w:rsidR="00D2021D">
              <w:t> </w:t>
            </w:r>
            <w:r w:rsidR="00D2021D" w:rsidRPr="00165A6E">
              <w:t>6</w:t>
            </w:r>
            <w:r w:rsidRPr="00165A6E">
              <w:t>.2.4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551340A1" w:rsidR="0032234A" w:rsidRPr="00165A6E" w:rsidRDefault="00C3793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bookmarkEnd w:id="1166"/>
    </w:p>
    <w:p w14:paraId="2D350816" w14:textId="77777777" w:rsidR="0032234A" w:rsidRPr="00165A6E" w:rsidRDefault="0032234A">
      <w:pPr>
        <w:pStyle w:val="H6"/>
      </w:pPr>
      <w:bookmarkStart w:id="1169" w:name="_CR7_3_2_4"/>
      <w:r w:rsidRPr="00165A6E">
        <w:t>7.3.2.4</w:t>
      </w:r>
      <w:r w:rsidRPr="00165A6E">
        <w:tab/>
        <w:t>Test description</w:t>
      </w:r>
    </w:p>
    <w:p w14:paraId="668408BC" w14:textId="77777777" w:rsidR="0032234A" w:rsidRPr="00165A6E" w:rsidRDefault="0032234A">
      <w:pPr>
        <w:pStyle w:val="H6"/>
      </w:pPr>
      <w:bookmarkStart w:id="1170" w:name="_CR7_3_2_4_1"/>
      <w:bookmarkEnd w:id="1169"/>
      <w:r w:rsidRPr="00165A6E">
        <w:t>7.3.2.4.1</w:t>
      </w:r>
      <w:r w:rsidRPr="00165A6E">
        <w:tab/>
        <w:t>Initial conditions</w:t>
      </w:r>
    </w:p>
    <w:bookmarkEnd w:id="1170"/>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71" w:name="_CRTable7_3_2_4_11"/>
      <w:r w:rsidRPr="00165A6E">
        <w:t xml:space="preserve">Table </w:t>
      </w:r>
      <w:bookmarkEnd w:id="1171"/>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tcPr>
          <w:p w14:paraId="3AD9D408" w14:textId="622E546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tcPr>
          <w:p w14:paraId="0D80F4AF" w14:textId="65852FD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tcPr>
          <w:p w14:paraId="68AEEE42" w14:textId="0E234DB3"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tcPr>
          <w:p w14:paraId="6014D8C6" w14:textId="77777777" w:rsidR="0032234A" w:rsidRPr="00165A6E" w:rsidRDefault="0032234A">
            <w:pPr>
              <w:pStyle w:val="TAH"/>
            </w:pPr>
            <w:r w:rsidRPr="00165A6E">
              <w:t>Test ID</w:t>
            </w:r>
          </w:p>
        </w:tc>
        <w:tc>
          <w:tcPr>
            <w:tcW w:w="2041" w:type="pct"/>
            <w:gridSpan w:val="2"/>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tcPr>
          <w:p w14:paraId="7D4E68B9" w14:textId="77777777" w:rsidR="0032234A" w:rsidRPr="00165A6E" w:rsidRDefault="0032234A">
            <w:pPr>
              <w:pStyle w:val="TAH"/>
            </w:pPr>
          </w:p>
        </w:tc>
        <w:tc>
          <w:tcPr>
            <w:tcW w:w="1015" w:type="pct"/>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tcPr>
          <w:p w14:paraId="494D99DA" w14:textId="77777777" w:rsidR="0032234A" w:rsidRPr="00165A6E" w:rsidRDefault="0032234A">
            <w:pPr>
              <w:pStyle w:val="TAC"/>
            </w:pPr>
            <w:r w:rsidRPr="00165A6E">
              <w:t>1</w:t>
            </w:r>
          </w:p>
        </w:tc>
        <w:tc>
          <w:tcPr>
            <w:tcW w:w="1015" w:type="pct"/>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72" w:name="_CRTable7_3_2_4_12"/>
      <w:r w:rsidRPr="00165A6E">
        <w:t xml:space="preserve">Table </w:t>
      </w:r>
      <w:bookmarkEnd w:id="1172"/>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vAlign w:val="center"/>
          </w:tcPr>
          <w:p w14:paraId="26796363" w14:textId="77777777" w:rsidR="0032234A" w:rsidRPr="00165A6E" w:rsidRDefault="0032234A">
            <w:pPr>
              <w:pStyle w:val="TAH"/>
            </w:pPr>
            <w:r w:rsidRPr="00165A6E">
              <w:t>Channel Bandwidth</w:t>
            </w:r>
          </w:p>
        </w:tc>
        <w:tc>
          <w:tcPr>
            <w:tcW w:w="849" w:type="pct"/>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vAlign w:val="center"/>
          </w:tcPr>
          <w:p w14:paraId="25F85E1E" w14:textId="77777777" w:rsidR="0032234A" w:rsidRPr="00165A6E" w:rsidRDefault="0032234A">
            <w:pPr>
              <w:pStyle w:val="TAH"/>
            </w:pPr>
            <w:r w:rsidRPr="00165A6E">
              <w:t>LCRBmax</w:t>
            </w:r>
          </w:p>
        </w:tc>
        <w:tc>
          <w:tcPr>
            <w:tcW w:w="2210" w:type="pct"/>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vAlign w:val="center"/>
            <w:hideMark/>
          </w:tcPr>
          <w:p w14:paraId="5B9F4CB5" w14:textId="77777777" w:rsidR="0032234A" w:rsidRPr="00165A6E" w:rsidRDefault="0032234A">
            <w:pPr>
              <w:pStyle w:val="TAH"/>
            </w:pPr>
            <w:r w:rsidRPr="00165A6E">
              <w:t>50MHz</w:t>
            </w:r>
          </w:p>
        </w:tc>
        <w:tc>
          <w:tcPr>
            <w:tcW w:w="849" w:type="pct"/>
            <w:vAlign w:val="center"/>
            <w:hideMark/>
          </w:tcPr>
          <w:p w14:paraId="094EAD6C" w14:textId="77777777" w:rsidR="0032234A" w:rsidRPr="00165A6E" w:rsidRDefault="0032234A">
            <w:pPr>
              <w:pStyle w:val="TAC"/>
            </w:pPr>
            <w:r w:rsidRPr="00165A6E">
              <w:t>120</w:t>
            </w:r>
          </w:p>
        </w:tc>
        <w:tc>
          <w:tcPr>
            <w:tcW w:w="845" w:type="pct"/>
            <w:vAlign w:val="center"/>
            <w:hideMark/>
          </w:tcPr>
          <w:p w14:paraId="2A5FD0C4" w14:textId="77777777" w:rsidR="0032234A" w:rsidRPr="00165A6E" w:rsidRDefault="0032234A">
            <w:pPr>
              <w:pStyle w:val="TAC"/>
            </w:pPr>
            <w:r w:rsidRPr="00165A6E">
              <w:t>32</w:t>
            </w:r>
          </w:p>
        </w:tc>
        <w:tc>
          <w:tcPr>
            <w:tcW w:w="2210" w:type="pct"/>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vAlign w:val="center"/>
          </w:tcPr>
          <w:p w14:paraId="52781F22" w14:textId="77777777" w:rsidR="00AA2B80" w:rsidRPr="00165A6E" w:rsidRDefault="00AA2B80" w:rsidP="00AA2B80">
            <w:pPr>
              <w:pStyle w:val="TAH"/>
            </w:pPr>
            <w:r w:rsidRPr="00165A6E">
              <w:t>100MHz</w:t>
            </w:r>
          </w:p>
        </w:tc>
        <w:tc>
          <w:tcPr>
            <w:tcW w:w="849" w:type="pct"/>
            <w:vAlign w:val="center"/>
            <w:hideMark/>
          </w:tcPr>
          <w:p w14:paraId="654F2F0B" w14:textId="77777777" w:rsidR="00AA2B80" w:rsidRPr="00165A6E" w:rsidRDefault="00AA2B80" w:rsidP="00AA2B80">
            <w:pPr>
              <w:pStyle w:val="TAC"/>
            </w:pPr>
            <w:r w:rsidRPr="00165A6E">
              <w:t>120</w:t>
            </w:r>
          </w:p>
        </w:tc>
        <w:tc>
          <w:tcPr>
            <w:tcW w:w="845" w:type="pct"/>
            <w:vAlign w:val="center"/>
            <w:hideMark/>
          </w:tcPr>
          <w:p w14:paraId="29CCB514" w14:textId="77777777" w:rsidR="00AA2B80" w:rsidRPr="00165A6E" w:rsidRDefault="00AA2B80" w:rsidP="00AA2B80">
            <w:pPr>
              <w:pStyle w:val="TAC"/>
            </w:pPr>
            <w:r w:rsidRPr="00165A6E">
              <w:t>66</w:t>
            </w:r>
          </w:p>
        </w:tc>
        <w:tc>
          <w:tcPr>
            <w:tcW w:w="2210" w:type="pct"/>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vAlign w:val="center"/>
            <w:hideMark/>
          </w:tcPr>
          <w:p w14:paraId="6B807671" w14:textId="77777777" w:rsidR="00AA2B80" w:rsidRPr="00165A6E" w:rsidRDefault="00AA2B80" w:rsidP="00AA2B80">
            <w:pPr>
              <w:pStyle w:val="TAH"/>
            </w:pPr>
            <w:r w:rsidRPr="00165A6E">
              <w:t>200MHz</w:t>
            </w:r>
          </w:p>
        </w:tc>
        <w:tc>
          <w:tcPr>
            <w:tcW w:w="849" w:type="pct"/>
            <w:vAlign w:val="center"/>
            <w:hideMark/>
          </w:tcPr>
          <w:p w14:paraId="3A4CC10A" w14:textId="77777777" w:rsidR="00AA2B80" w:rsidRPr="00165A6E" w:rsidRDefault="00AA2B80" w:rsidP="00AA2B80">
            <w:pPr>
              <w:pStyle w:val="TAC"/>
            </w:pPr>
            <w:r w:rsidRPr="00165A6E">
              <w:t>120</w:t>
            </w:r>
          </w:p>
        </w:tc>
        <w:tc>
          <w:tcPr>
            <w:tcW w:w="845" w:type="pct"/>
            <w:vAlign w:val="center"/>
            <w:hideMark/>
          </w:tcPr>
          <w:p w14:paraId="2D967D5E" w14:textId="77777777" w:rsidR="00AA2B80" w:rsidRPr="00165A6E" w:rsidRDefault="00AA2B80" w:rsidP="00AA2B80">
            <w:pPr>
              <w:pStyle w:val="TAC"/>
            </w:pPr>
            <w:r w:rsidRPr="00165A6E">
              <w:t>132</w:t>
            </w:r>
          </w:p>
        </w:tc>
        <w:tc>
          <w:tcPr>
            <w:tcW w:w="2210" w:type="pct"/>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vAlign w:val="center"/>
            <w:hideMark/>
          </w:tcPr>
          <w:p w14:paraId="47D3E69E" w14:textId="77777777" w:rsidR="00AA2B80" w:rsidRPr="00165A6E" w:rsidRDefault="00AA2B80" w:rsidP="00AA2B80">
            <w:pPr>
              <w:pStyle w:val="TAH"/>
            </w:pPr>
            <w:r w:rsidRPr="00165A6E">
              <w:t>400MHz</w:t>
            </w:r>
          </w:p>
        </w:tc>
        <w:tc>
          <w:tcPr>
            <w:tcW w:w="849" w:type="pct"/>
            <w:vAlign w:val="center"/>
            <w:hideMark/>
          </w:tcPr>
          <w:p w14:paraId="274327EF" w14:textId="77777777" w:rsidR="00AA2B80" w:rsidRPr="00165A6E" w:rsidRDefault="00AA2B80" w:rsidP="00AA2B80">
            <w:pPr>
              <w:pStyle w:val="TAC"/>
            </w:pPr>
            <w:r w:rsidRPr="00165A6E">
              <w:t>120</w:t>
            </w:r>
          </w:p>
        </w:tc>
        <w:tc>
          <w:tcPr>
            <w:tcW w:w="845" w:type="pct"/>
            <w:vAlign w:val="center"/>
            <w:hideMark/>
          </w:tcPr>
          <w:p w14:paraId="565FC69A" w14:textId="77777777" w:rsidR="00AA2B80" w:rsidRPr="00165A6E" w:rsidRDefault="00AA2B80" w:rsidP="00AA2B80">
            <w:pPr>
              <w:pStyle w:val="TAC"/>
            </w:pPr>
            <w:r w:rsidRPr="00165A6E">
              <w:t>264</w:t>
            </w:r>
          </w:p>
        </w:tc>
        <w:tc>
          <w:tcPr>
            <w:tcW w:w="2210" w:type="pct"/>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73" w:name="_CRTable7_3_2_4_13"/>
      <w:r w:rsidRPr="00165A6E">
        <w:t xml:space="preserve">Table </w:t>
      </w:r>
      <w:bookmarkEnd w:id="1173"/>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F8ABD4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56AC72FC" w14:textId="229087AE"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0C41C11" w14:textId="2E1FA4DE" w:rsidR="0032234A" w:rsidRPr="00165A6E" w:rsidRDefault="0032234A">
      <w:pPr>
        <w:pStyle w:val="B1"/>
      </w:pPr>
      <w:r w:rsidRPr="00165A6E">
        <w:t>3.</w:t>
      </w:r>
      <w:r w:rsidRPr="00165A6E">
        <w:tab/>
        <w:t>Downlink signals are initially set up according to Annex C, and uplink signals according to Annex G.</w:t>
      </w:r>
    </w:p>
    <w:p w14:paraId="6E758EF1" w14:textId="1793A3FF" w:rsidR="0032234A" w:rsidRPr="00165A6E" w:rsidRDefault="0032234A">
      <w:pPr>
        <w:pStyle w:val="B1"/>
      </w:pPr>
      <w:r w:rsidRPr="00165A6E">
        <w:t>4.</w:t>
      </w:r>
      <w:r w:rsidRPr="00165A6E">
        <w:tab/>
        <w:t xml:space="preserve">The </w:t>
      </w:r>
      <w:r w:rsidR="00E632A6" w:rsidRPr="00165A6E">
        <w:t xml:space="preserve">DL and </w:t>
      </w:r>
      <w:r w:rsidRPr="00165A6E">
        <w:t>UL Reference Measurement channels are set according to Table 7.3.2.4.1-1, Table 7.3.2.4.1-2, and Table 7.3.2.4.1-3.</w:t>
      </w:r>
    </w:p>
    <w:p w14:paraId="2EF99A6E" w14:textId="77777777" w:rsidR="0032234A" w:rsidRPr="00165A6E" w:rsidRDefault="0032234A">
      <w:pPr>
        <w:pStyle w:val="B1"/>
      </w:pPr>
      <w:r w:rsidRPr="00165A6E">
        <w:t>5.</w:t>
      </w:r>
      <w:r w:rsidRPr="00165A6E">
        <w:tab/>
        <w:t>Propagation conditions are set according to Annex B.0.</w:t>
      </w:r>
    </w:p>
    <w:p w14:paraId="38A63093" w14:textId="1607229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.3.2.4.3.</w:t>
      </w:r>
    </w:p>
    <w:p w14:paraId="5AA23D3C" w14:textId="77777777" w:rsidR="0032234A" w:rsidRPr="00165A6E" w:rsidRDefault="0032234A">
      <w:pPr>
        <w:pStyle w:val="H6"/>
        <w:rPr>
          <w:snapToGrid w:val="0"/>
        </w:rPr>
      </w:pPr>
      <w:bookmarkStart w:id="1174" w:name="_CR7_3_2_4_2"/>
      <w:r w:rsidRPr="00165A6E">
        <w:t>7.3.2.4.2</w:t>
      </w:r>
      <w:r w:rsidRPr="00165A6E">
        <w:tab/>
      </w:r>
      <w:r w:rsidRPr="00165A6E">
        <w:rPr>
          <w:snapToGrid w:val="0"/>
        </w:rPr>
        <w:t>Test procedure</w:t>
      </w:r>
    </w:p>
    <w:bookmarkEnd w:id="1174"/>
    <w:p w14:paraId="1D140BBA" w14:textId="32C15110"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2AC7A49F"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1A87F4CC" w14:textId="48033B75" w:rsidR="0032234A" w:rsidRPr="00165A6E" w:rsidRDefault="0032234A">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CC6EB62" w14:textId="0577ACC9" w:rsidR="0032234A" w:rsidRPr="00165A6E" w:rsidRDefault="0032234A">
      <w:pPr>
        <w:pStyle w:val="B1"/>
      </w:pPr>
      <w:r w:rsidRPr="00165A6E">
        <w:t>5.</w:t>
      </w:r>
      <w:r w:rsidRPr="00165A6E">
        <w:tab/>
        <w:t xml:space="preserve">Perform EIS procedure as stated in Annex K.1.4 to calculate </w:t>
      </w:r>
      <w:r w:rsidR="00D2021D">
        <w:t>"</w:t>
      </w:r>
      <w:r w:rsidRPr="00165A6E">
        <w:t>averaged EIS</w:t>
      </w:r>
      <w:r w:rsidR="00D2021D">
        <w:t>"</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8A7419">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5A31EBDC" w:rsidR="0032234A" w:rsidRPr="00165A6E" w:rsidRDefault="0032234A">
      <w:pPr>
        <w:pStyle w:val="B1"/>
      </w:pPr>
      <w:r w:rsidRPr="00165A6E">
        <w:t>6.</w:t>
      </w:r>
      <w:r w:rsidRPr="00165A6E">
        <w:tab/>
        <w:t xml:space="preserve">Compare the dB value of the </w:t>
      </w:r>
      <w:r w:rsidR="00D2021D">
        <w:t>"</w:t>
      </w:r>
      <w:r w:rsidRPr="00165A6E">
        <w:t>averaged EIS</w:t>
      </w:r>
      <w:r w:rsidR="00D2021D">
        <w:t>"</w:t>
      </w:r>
      <w:r w:rsidRPr="00165A6E">
        <w:t xml:space="preserve">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75" w:name="_CR7_3_2_4_3"/>
      <w:r w:rsidRPr="00165A6E">
        <w:t>7.3.2.4.3</w:t>
      </w:r>
      <w:r w:rsidRPr="00165A6E">
        <w:tab/>
      </w:r>
      <w:r w:rsidRPr="00165A6E">
        <w:rPr>
          <w:snapToGrid w:val="0"/>
        </w:rPr>
        <w:t>Message contents</w:t>
      </w:r>
    </w:p>
    <w:bookmarkEnd w:id="1175"/>
    <w:p w14:paraId="001560CD" w14:textId="7D91857A"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76" w:name="_CR7_3_2_5"/>
      <w:r w:rsidRPr="00165A6E">
        <w:t>7.3.2.5</w:t>
      </w:r>
      <w:r w:rsidRPr="00165A6E">
        <w:tab/>
        <w:t>Test requirement</w:t>
      </w:r>
    </w:p>
    <w:bookmarkEnd w:id="1176"/>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77" w:name="_CRTable7_3_2_51"/>
      <w:r w:rsidRPr="00165A6E">
        <w:t xml:space="preserve">Table </w:t>
      </w:r>
      <w:bookmarkEnd w:id="1177"/>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tcPr>
          <w:p w14:paraId="4C4A6FAE" w14:textId="77777777" w:rsidR="0032234A" w:rsidRPr="00165A6E" w:rsidRDefault="0032234A">
            <w:pPr>
              <w:pStyle w:val="TAH"/>
            </w:pPr>
            <w:r w:rsidRPr="00165A6E">
              <w:t>Operating band</w:t>
            </w:r>
          </w:p>
        </w:tc>
        <w:tc>
          <w:tcPr>
            <w:tcW w:w="6867" w:type="dxa"/>
            <w:gridSpan w:val="4"/>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tcPr>
          <w:p w14:paraId="6E19ADC0" w14:textId="77777777" w:rsidR="0032234A" w:rsidRPr="00165A6E" w:rsidRDefault="0032234A">
            <w:pPr>
              <w:pStyle w:val="TAH"/>
            </w:pPr>
          </w:p>
        </w:tc>
        <w:tc>
          <w:tcPr>
            <w:tcW w:w="1716" w:type="dxa"/>
            <w:vAlign w:val="center"/>
          </w:tcPr>
          <w:p w14:paraId="6A2B9476" w14:textId="77777777" w:rsidR="0032234A" w:rsidRPr="00165A6E" w:rsidRDefault="0032234A">
            <w:pPr>
              <w:pStyle w:val="TAH"/>
            </w:pPr>
            <w:r w:rsidRPr="00165A6E">
              <w:t>50 MHz</w:t>
            </w:r>
          </w:p>
        </w:tc>
        <w:tc>
          <w:tcPr>
            <w:tcW w:w="1717" w:type="dxa"/>
          </w:tcPr>
          <w:p w14:paraId="24EB5A7F" w14:textId="77777777" w:rsidR="0032234A" w:rsidRPr="00165A6E" w:rsidRDefault="0032234A">
            <w:pPr>
              <w:pStyle w:val="TAH"/>
            </w:pPr>
            <w:r w:rsidRPr="00165A6E">
              <w:t>100 MHz</w:t>
            </w:r>
          </w:p>
        </w:tc>
        <w:tc>
          <w:tcPr>
            <w:tcW w:w="1717" w:type="dxa"/>
          </w:tcPr>
          <w:p w14:paraId="73FB75A0" w14:textId="77777777" w:rsidR="0032234A" w:rsidRPr="00165A6E" w:rsidRDefault="0032234A">
            <w:pPr>
              <w:pStyle w:val="TAH"/>
            </w:pPr>
            <w:r w:rsidRPr="00165A6E">
              <w:t>200 MHz</w:t>
            </w:r>
          </w:p>
        </w:tc>
        <w:tc>
          <w:tcPr>
            <w:tcW w:w="1717" w:type="dxa"/>
          </w:tcPr>
          <w:p w14:paraId="10DC83DF" w14:textId="77777777" w:rsidR="0032234A" w:rsidRPr="00165A6E" w:rsidRDefault="0032234A">
            <w:pPr>
              <w:pStyle w:val="TAH"/>
            </w:pPr>
            <w:r w:rsidRPr="00165A6E">
              <w:t>400 MHz</w:t>
            </w:r>
          </w:p>
        </w:tc>
      </w:tr>
      <w:tr w:rsidR="0032234A" w:rsidRPr="00165A6E" w14:paraId="4C24F8AF" w14:textId="77777777">
        <w:tc>
          <w:tcPr>
            <w:tcW w:w="1256" w:type="dxa"/>
          </w:tcPr>
          <w:p w14:paraId="1D086D3C" w14:textId="77777777" w:rsidR="0032234A" w:rsidRPr="00165A6E" w:rsidRDefault="0032234A">
            <w:pPr>
              <w:pStyle w:val="TAC"/>
            </w:pPr>
            <w:r w:rsidRPr="00165A6E">
              <w:t>n257</w:t>
            </w:r>
          </w:p>
        </w:tc>
        <w:tc>
          <w:tcPr>
            <w:tcW w:w="1716" w:type="dxa"/>
            <w:vAlign w:val="bottom"/>
          </w:tcPr>
          <w:p w14:paraId="6753653F" w14:textId="77777777" w:rsidR="0032234A" w:rsidRPr="00165A6E" w:rsidRDefault="0032234A">
            <w:pPr>
              <w:pStyle w:val="TAC"/>
            </w:pPr>
            <w:r w:rsidRPr="00165A6E">
              <w:t>-97.5+TT</w:t>
            </w:r>
          </w:p>
        </w:tc>
        <w:tc>
          <w:tcPr>
            <w:tcW w:w="1717" w:type="dxa"/>
            <w:vAlign w:val="bottom"/>
          </w:tcPr>
          <w:p w14:paraId="0560028C" w14:textId="77777777" w:rsidR="0032234A" w:rsidRPr="00165A6E" w:rsidRDefault="0032234A">
            <w:pPr>
              <w:pStyle w:val="TAC"/>
            </w:pPr>
            <w:r w:rsidRPr="00165A6E">
              <w:t>-94.5+TT</w:t>
            </w:r>
          </w:p>
        </w:tc>
        <w:tc>
          <w:tcPr>
            <w:tcW w:w="1717" w:type="dxa"/>
            <w:vAlign w:val="bottom"/>
          </w:tcPr>
          <w:p w14:paraId="4F4E7479" w14:textId="77777777" w:rsidR="0032234A" w:rsidRPr="00165A6E" w:rsidRDefault="0032234A">
            <w:pPr>
              <w:pStyle w:val="TAC"/>
            </w:pPr>
            <w:r w:rsidRPr="00165A6E">
              <w:t>-91.5+TT</w:t>
            </w:r>
          </w:p>
        </w:tc>
        <w:tc>
          <w:tcPr>
            <w:tcW w:w="1717" w:type="dxa"/>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tcPr>
          <w:p w14:paraId="41653621" w14:textId="77777777" w:rsidR="0032234A" w:rsidRPr="00165A6E" w:rsidRDefault="0032234A">
            <w:pPr>
              <w:pStyle w:val="TAC"/>
            </w:pPr>
            <w:r w:rsidRPr="00165A6E">
              <w:t>n258</w:t>
            </w:r>
          </w:p>
        </w:tc>
        <w:tc>
          <w:tcPr>
            <w:tcW w:w="1716" w:type="dxa"/>
            <w:vAlign w:val="bottom"/>
          </w:tcPr>
          <w:p w14:paraId="62DA60AF" w14:textId="77777777" w:rsidR="0032234A" w:rsidRPr="00165A6E" w:rsidRDefault="0032234A">
            <w:pPr>
              <w:pStyle w:val="TAC"/>
            </w:pPr>
            <w:r w:rsidRPr="00165A6E">
              <w:t>-97.5+TT</w:t>
            </w:r>
          </w:p>
        </w:tc>
        <w:tc>
          <w:tcPr>
            <w:tcW w:w="1717" w:type="dxa"/>
            <w:vAlign w:val="bottom"/>
          </w:tcPr>
          <w:p w14:paraId="6EBC0B76" w14:textId="77777777" w:rsidR="0032234A" w:rsidRPr="00165A6E" w:rsidRDefault="0032234A">
            <w:pPr>
              <w:pStyle w:val="TAC"/>
            </w:pPr>
            <w:r w:rsidRPr="00165A6E">
              <w:t>-94.5+TT</w:t>
            </w:r>
          </w:p>
        </w:tc>
        <w:tc>
          <w:tcPr>
            <w:tcW w:w="1717" w:type="dxa"/>
            <w:vAlign w:val="bottom"/>
          </w:tcPr>
          <w:p w14:paraId="3F10B1AB" w14:textId="77777777" w:rsidR="0032234A" w:rsidRPr="00165A6E" w:rsidRDefault="0032234A">
            <w:pPr>
              <w:pStyle w:val="TAC"/>
            </w:pPr>
            <w:r w:rsidRPr="00165A6E">
              <w:t>-91.5+TT</w:t>
            </w:r>
          </w:p>
        </w:tc>
        <w:tc>
          <w:tcPr>
            <w:tcW w:w="1717" w:type="dxa"/>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tcPr>
          <w:p w14:paraId="76EA25B9" w14:textId="77777777" w:rsidR="0032234A" w:rsidRPr="00165A6E" w:rsidRDefault="0032234A">
            <w:pPr>
              <w:pStyle w:val="TAC"/>
            </w:pPr>
            <w:r w:rsidRPr="00165A6E">
              <w:t>n260</w:t>
            </w:r>
          </w:p>
        </w:tc>
        <w:tc>
          <w:tcPr>
            <w:tcW w:w="1716" w:type="dxa"/>
            <w:vAlign w:val="bottom"/>
          </w:tcPr>
          <w:p w14:paraId="0FB61B0D" w14:textId="77777777" w:rsidR="0032234A" w:rsidRPr="00165A6E" w:rsidRDefault="0032234A">
            <w:pPr>
              <w:pStyle w:val="TAC"/>
            </w:pPr>
            <w:r w:rsidRPr="00165A6E">
              <w:t>-94.5+TT</w:t>
            </w:r>
          </w:p>
        </w:tc>
        <w:tc>
          <w:tcPr>
            <w:tcW w:w="1717" w:type="dxa"/>
            <w:vAlign w:val="bottom"/>
          </w:tcPr>
          <w:p w14:paraId="58388A7A" w14:textId="77777777" w:rsidR="0032234A" w:rsidRPr="00165A6E" w:rsidRDefault="0032234A">
            <w:pPr>
              <w:pStyle w:val="TAC"/>
            </w:pPr>
            <w:r w:rsidRPr="00165A6E">
              <w:t>-91.5+TT</w:t>
            </w:r>
          </w:p>
        </w:tc>
        <w:tc>
          <w:tcPr>
            <w:tcW w:w="1717" w:type="dxa"/>
            <w:vAlign w:val="bottom"/>
          </w:tcPr>
          <w:p w14:paraId="0C255279" w14:textId="77777777" w:rsidR="0032234A" w:rsidRPr="00165A6E" w:rsidRDefault="0032234A">
            <w:pPr>
              <w:pStyle w:val="TAC"/>
            </w:pPr>
            <w:r w:rsidRPr="00165A6E">
              <w:t>-88.5+TT</w:t>
            </w:r>
          </w:p>
        </w:tc>
        <w:tc>
          <w:tcPr>
            <w:tcW w:w="1717" w:type="dxa"/>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tcPr>
          <w:p w14:paraId="3FE26F21" w14:textId="77777777" w:rsidR="0032234A" w:rsidRPr="00165A6E" w:rsidRDefault="0032234A">
            <w:pPr>
              <w:pStyle w:val="TAC"/>
            </w:pPr>
            <w:r w:rsidRPr="00165A6E">
              <w:t>n261</w:t>
            </w:r>
          </w:p>
        </w:tc>
        <w:tc>
          <w:tcPr>
            <w:tcW w:w="1716" w:type="dxa"/>
            <w:vAlign w:val="bottom"/>
          </w:tcPr>
          <w:p w14:paraId="6CCE22A5" w14:textId="77777777" w:rsidR="0032234A" w:rsidRPr="00165A6E" w:rsidRDefault="0032234A">
            <w:pPr>
              <w:pStyle w:val="TAC"/>
            </w:pPr>
            <w:r w:rsidRPr="00165A6E">
              <w:t>-97.5+TT</w:t>
            </w:r>
          </w:p>
        </w:tc>
        <w:tc>
          <w:tcPr>
            <w:tcW w:w="1717" w:type="dxa"/>
            <w:vAlign w:val="bottom"/>
          </w:tcPr>
          <w:p w14:paraId="3B141618" w14:textId="77777777" w:rsidR="0032234A" w:rsidRPr="00165A6E" w:rsidRDefault="0032234A">
            <w:pPr>
              <w:pStyle w:val="TAC"/>
            </w:pPr>
            <w:r w:rsidRPr="00165A6E">
              <w:t>-94.5+TT</w:t>
            </w:r>
          </w:p>
        </w:tc>
        <w:tc>
          <w:tcPr>
            <w:tcW w:w="1717" w:type="dxa"/>
            <w:vAlign w:val="bottom"/>
          </w:tcPr>
          <w:p w14:paraId="0CA05DD4" w14:textId="77777777" w:rsidR="0032234A" w:rsidRPr="00165A6E" w:rsidRDefault="0032234A">
            <w:pPr>
              <w:pStyle w:val="TAC"/>
            </w:pPr>
            <w:r w:rsidRPr="00165A6E">
              <w:t>-91.5+TT</w:t>
            </w:r>
          </w:p>
        </w:tc>
        <w:tc>
          <w:tcPr>
            <w:tcW w:w="1717" w:type="dxa"/>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78" w:name="_CRTable7_3_2_51a"/>
      <w:r w:rsidRPr="00165A6E">
        <w:t xml:space="preserve">Table </w:t>
      </w:r>
      <w:bookmarkEnd w:id="1178"/>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79" w:name="_CRTable7_3_2_52"/>
      <w:r w:rsidRPr="00165A6E">
        <w:t xml:space="preserve">Table </w:t>
      </w:r>
      <w:bookmarkEnd w:id="1179"/>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tcPr>
          <w:p w14:paraId="2E4F0FD0" w14:textId="77777777" w:rsidR="0032234A" w:rsidRPr="00165A6E" w:rsidRDefault="0032234A">
            <w:pPr>
              <w:pStyle w:val="TAH"/>
              <w:rPr>
                <w:rFonts w:eastAsia="Calibri"/>
                <w:szCs w:val="22"/>
              </w:rPr>
            </w:pPr>
          </w:p>
        </w:tc>
        <w:tc>
          <w:tcPr>
            <w:tcW w:w="1643" w:type="dxa"/>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tcPr>
          <w:p w14:paraId="698E6C2C" w14:textId="77777777" w:rsidR="0032234A" w:rsidRPr="00165A6E" w:rsidRDefault="0032234A">
            <w:pPr>
              <w:pStyle w:val="TAH"/>
              <w:rPr>
                <w:rFonts w:eastAsia="Calibri"/>
                <w:szCs w:val="22"/>
              </w:rPr>
            </w:pPr>
            <w:r w:rsidRPr="00165A6E">
              <w:rPr>
                <w:szCs w:val="22"/>
              </w:rPr>
              <w:t>100 MHz</w:t>
            </w:r>
          </w:p>
        </w:tc>
        <w:tc>
          <w:tcPr>
            <w:tcW w:w="1643" w:type="dxa"/>
          </w:tcPr>
          <w:p w14:paraId="17D8BDF0" w14:textId="77777777" w:rsidR="0032234A" w:rsidRPr="00165A6E" w:rsidRDefault="0032234A">
            <w:pPr>
              <w:pStyle w:val="TAH"/>
              <w:rPr>
                <w:rFonts w:eastAsia="Calibri"/>
                <w:szCs w:val="22"/>
              </w:rPr>
            </w:pPr>
            <w:r w:rsidRPr="00165A6E">
              <w:rPr>
                <w:szCs w:val="22"/>
              </w:rPr>
              <w:t>200 MHz</w:t>
            </w:r>
          </w:p>
        </w:tc>
        <w:tc>
          <w:tcPr>
            <w:tcW w:w="1643" w:type="dxa"/>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tcPr>
          <w:p w14:paraId="25F4A839" w14:textId="77777777" w:rsidR="0032234A" w:rsidRPr="00165A6E" w:rsidRDefault="0032234A">
            <w:pPr>
              <w:pStyle w:val="TAC"/>
              <w:rPr>
                <w:rFonts w:eastAsia="Calibri"/>
                <w:szCs w:val="22"/>
              </w:rPr>
            </w:pPr>
            <w:r w:rsidRPr="00165A6E">
              <w:rPr>
                <w:szCs w:val="22"/>
              </w:rPr>
              <w:t>n258</w:t>
            </w:r>
          </w:p>
        </w:tc>
        <w:tc>
          <w:tcPr>
            <w:tcW w:w="1643" w:type="dxa"/>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tcPr>
          <w:p w14:paraId="58DD0B09" w14:textId="77777777" w:rsidR="0032234A" w:rsidRPr="00165A6E" w:rsidRDefault="0032234A">
            <w:pPr>
              <w:pStyle w:val="TAC"/>
              <w:rPr>
                <w:rFonts w:eastAsia="Calibri"/>
                <w:szCs w:val="22"/>
              </w:rPr>
            </w:pPr>
            <w:r w:rsidRPr="00165A6E">
              <w:rPr>
                <w:szCs w:val="22"/>
              </w:rPr>
              <w:t>n261</w:t>
            </w:r>
          </w:p>
        </w:tc>
        <w:tc>
          <w:tcPr>
            <w:tcW w:w="1643" w:type="dxa"/>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80" w:name="_CRTable7_3_2_53"/>
      <w:r w:rsidRPr="00165A6E">
        <w:t xml:space="preserve">Table </w:t>
      </w:r>
      <w:bookmarkEnd w:id="1180"/>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tcPr>
          <w:p w14:paraId="559F64BD" w14:textId="77777777" w:rsidR="0032234A" w:rsidRPr="00165A6E" w:rsidRDefault="0032234A">
            <w:pPr>
              <w:pStyle w:val="TAH"/>
              <w:rPr>
                <w:rFonts w:eastAsia="Calibri"/>
                <w:szCs w:val="22"/>
              </w:rPr>
            </w:pPr>
          </w:p>
        </w:tc>
        <w:tc>
          <w:tcPr>
            <w:tcW w:w="1517" w:type="dxa"/>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tcPr>
          <w:p w14:paraId="175A4E67" w14:textId="77777777" w:rsidR="0032234A" w:rsidRPr="00165A6E" w:rsidRDefault="0032234A">
            <w:pPr>
              <w:pStyle w:val="TAH"/>
              <w:rPr>
                <w:rFonts w:eastAsia="Calibri"/>
                <w:szCs w:val="22"/>
              </w:rPr>
            </w:pPr>
            <w:r w:rsidRPr="00165A6E">
              <w:rPr>
                <w:szCs w:val="22"/>
              </w:rPr>
              <w:t>100 MHz</w:t>
            </w:r>
          </w:p>
        </w:tc>
        <w:tc>
          <w:tcPr>
            <w:tcW w:w="1372" w:type="dxa"/>
          </w:tcPr>
          <w:p w14:paraId="7E7E7166" w14:textId="77777777" w:rsidR="0032234A" w:rsidRPr="00165A6E" w:rsidRDefault="0032234A">
            <w:pPr>
              <w:pStyle w:val="TAH"/>
              <w:rPr>
                <w:rFonts w:eastAsia="Calibri"/>
                <w:szCs w:val="22"/>
              </w:rPr>
            </w:pPr>
            <w:r w:rsidRPr="00165A6E">
              <w:rPr>
                <w:szCs w:val="22"/>
              </w:rPr>
              <w:t>200 MHz</w:t>
            </w:r>
          </w:p>
        </w:tc>
        <w:tc>
          <w:tcPr>
            <w:tcW w:w="1553" w:type="dxa"/>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tcPr>
          <w:p w14:paraId="7881CECB" w14:textId="77777777" w:rsidR="0032234A" w:rsidRPr="00165A6E" w:rsidRDefault="0032234A">
            <w:pPr>
              <w:pStyle w:val="TAC"/>
              <w:rPr>
                <w:rFonts w:eastAsia="Calibri"/>
                <w:szCs w:val="22"/>
              </w:rPr>
            </w:pPr>
            <w:r w:rsidRPr="00165A6E">
              <w:rPr>
                <w:szCs w:val="22"/>
              </w:rPr>
              <w:t>n258</w:t>
            </w:r>
          </w:p>
        </w:tc>
        <w:tc>
          <w:tcPr>
            <w:tcW w:w="1517" w:type="dxa"/>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tcPr>
          <w:p w14:paraId="5C3E0859" w14:textId="77777777" w:rsidR="009E480B" w:rsidRPr="00165A6E" w:rsidRDefault="009E480B" w:rsidP="00297E0C">
            <w:pPr>
              <w:pStyle w:val="TAC"/>
            </w:pPr>
            <w:r w:rsidRPr="00165A6E">
              <w:t>n259</w:t>
            </w:r>
          </w:p>
        </w:tc>
        <w:tc>
          <w:tcPr>
            <w:tcW w:w="1517" w:type="dxa"/>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tcPr>
          <w:p w14:paraId="603AE1EE" w14:textId="77777777" w:rsidR="0032234A" w:rsidRPr="00165A6E" w:rsidRDefault="0032234A">
            <w:pPr>
              <w:pStyle w:val="TAC"/>
              <w:rPr>
                <w:rFonts w:eastAsia="Calibri"/>
                <w:szCs w:val="22"/>
              </w:rPr>
            </w:pPr>
            <w:r w:rsidRPr="00165A6E">
              <w:rPr>
                <w:szCs w:val="22"/>
              </w:rPr>
              <w:t>n260</w:t>
            </w:r>
          </w:p>
        </w:tc>
        <w:tc>
          <w:tcPr>
            <w:tcW w:w="1517" w:type="dxa"/>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tcPr>
          <w:p w14:paraId="07E96E37" w14:textId="77777777" w:rsidR="0032234A" w:rsidRPr="00165A6E" w:rsidRDefault="0032234A">
            <w:pPr>
              <w:pStyle w:val="TAC"/>
              <w:rPr>
                <w:szCs w:val="22"/>
              </w:rPr>
            </w:pPr>
            <w:r w:rsidRPr="00165A6E">
              <w:rPr>
                <w:szCs w:val="22"/>
              </w:rPr>
              <w:t>n261</w:t>
            </w:r>
          </w:p>
        </w:tc>
        <w:tc>
          <w:tcPr>
            <w:tcW w:w="1517" w:type="dxa"/>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81" w:name="_CRTable7_3_2_53a"/>
      <w:r w:rsidRPr="00165A6E">
        <w:t xml:space="preserve">Table </w:t>
      </w:r>
      <w:bookmarkEnd w:id="1181"/>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tcPr>
          <w:p w14:paraId="56DECCAF" w14:textId="77777777" w:rsidR="009E480B" w:rsidRPr="00165A6E" w:rsidRDefault="009E480B" w:rsidP="00297E0C">
            <w:pPr>
              <w:pStyle w:val="TAH"/>
              <w:rPr>
                <w:rFonts w:eastAsia="Calibri"/>
              </w:rPr>
            </w:pPr>
          </w:p>
        </w:tc>
        <w:tc>
          <w:tcPr>
            <w:tcW w:w="1517" w:type="dxa"/>
            <w:vAlign w:val="center"/>
          </w:tcPr>
          <w:p w14:paraId="3C5F3BC7" w14:textId="77777777" w:rsidR="009E480B" w:rsidRPr="00165A6E" w:rsidRDefault="009E480B" w:rsidP="00297E0C">
            <w:pPr>
              <w:pStyle w:val="TAH"/>
              <w:rPr>
                <w:rFonts w:eastAsia="Calibri"/>
              </w:rPr>
            </w:pPr>
            <w:r w:rsidRPr="00165A6E">
              <w:t>50 MHz</w:t>
            </w:r>
          </w:p>
        </w:tc>
        <w:tc>
          <w:tcPr>
            <w:tcW w:w="1723" w:type="dxa"/>
          </w:tcPr>
          <w:p w14:paraId="2C8511D8" w14:textId="77777777" w:rsidR="009E480B" w:rsidRPr="00165A6E" w:rsidRDefault="009E480B" w:rsidP="00297E0C">
            <w:pPr>
              <w:pStyle w:val="TAH"/>
              <w:rPr>
                <w:rFonts w:eastAsia="Calibri"/>
              </w:rPr>
            </w:pPr>
            <w:r w:rsidRPr="00165A6E">
              <w:t>100 MHz</w:t>
            </w:r>
          </w:p>
        </w:tc>
        <w:tc>
          <w:tcPr>
            <w:tcW w:w="1620" w:type="dxa"/>
          </w:tcPr>
          <w:p w14:paraId="080A4910" w14:textId="77777777" w:rsidR="009E480B" w:rsidRPr="00165A6E" w:rsidRDefault="009E480B" w:rsidP="00297E0C">
            <w:pPr>
              <w:pStyle w:val="TAH"/>
              <w:rPr>
                <w:rFonts w:eastAsia="Calibri"/>
              </w:rPr>
            </w:pPr>
            <w:r w:rsidRPr="00165A6E">
              <w:t>200 MHz</w:t>
            </w:r>
          </w:p>
        </w:tc>
        <w:tc>
          <w:tcPr>
            <w:tcW w:w="1553" w:type="dxa"/>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tcPr>
          <w:p w14:paraId="728F43C1" w14:textId="77777777" w:rsidR="009E480B" w:rsidRPr="00165A6E" w:rsidRDefault="009E480B" w:rsidP="00297E0C">
            <w:pPr>
              <w:pStyle w:val="TAC"/>
              <w:rPr>
                <w:rFonts w:eastAsia="Calibri"/>
              </w:rPr>
            </w:pPr>
            <w:r w:rsidRPr="00165A6E">
              <w:t>n258</w:t>
            </w:r>
          </w:p>
        </w:tc>
        <w:tc>
          <w:tcPr>
            <w:tcW w:w="1517" w:type="dxa"/>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tcPr>
          <w:p w14:paraId="22522D6A" w14:textId="77777777" w:rsidR="009E480B" w:rsidRPr="00165A6E" w:rsidRDefault="009E480B" w:rsidP="00297E0C">
            <w:pPr>
              <w:pStyle w:val="TAC"/>
              <w:rPr>
                <w:rFonts w:eastAsia="Calibri"/>
              </w:rPr>
            </w:pPr>
            <w:r w:rsidRPr="00165A6E">
              <w:t>n260</w:t>
            </w:r>
          </w:p>
        </w:tc>
        <w:tc>
          <w:tcPr>
            <w:tcW w:w="1517" w:type="dxa"/>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tcPr>
          <w:p w14:paraId="79967D43" w14:textId="77777777" w:rsidR="009E480B" w:rsidRPr="00165A6E" w:rsidRDefault="009E480B" w:rsidP="00297E0C">
            <w:pPr>
              <w:pStyle w:val="TAC"/>
            </w:pPr>
            <w:r w:rsidRPr="00165A6E">
              <w:t>n261</w:t>
            </w:r>
          </w:p>
        </w:tc>
        <w:tc>
          <w:tcPr>
            <w:tcW w:w="1517" w:type="dxa"/>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tcPr>
          <w:p w14:paraId="77184715" w14:textId="3F0CCD39"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allowance corresponding to supported FR2 bands set</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82" w:name="_CRTable7_3_2_53b"/>
      <w:r w:rsidRPr="00165A6E">
        <w:rPr>
          <w:lang w:eastAsia="en-US"/>
        </w:rPr>
        <w:t xml:space="preserve">Table </w:t>
      </w:r>
      <w:bookmarkEnd w:id="1182"/>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5273310C"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w:t>
            </w:r>
            <w:r w:rsidR="00D2021D" w:rsidRPr="00165A6E">
              <w:t>clause</w:t>
            </w:r>
            <w:r w:rsidR="00D2021D">
              <w:t> </w:t>
            </w:r>
            <w:r w:rsidR="00D2021D" w:rsidRPr="00165A6E">
              <w:t>7</w:t>
            </w:r>
            <w:r w:rsidRPr="00165A6E">
              <w:t>.3.2.3.3.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83" w:name="_CRTable7_3_2_53c"/>
      <w:r w:rsidRPr="00165A6E">
        <w:t xml:space="preserve">Table </w:t>
      </w:r>
      <w:bookmarkEnd w:id="1183"/>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tcPr>
          <w:p w14:paraId="7DE6011F" w14:textId="77777777" w:rsidR="009E480B" w:rsidRPr="00165A6E" w:rsidRDefault="009E480B" w:rsidP="00297E0C">
            <w:pPr>
              <w:pStyle w:val="TAH"/>
              <w:rPr>
                <w:rFonts w:eastAsia="Calibri"/>
              </w:rPr>
            </w:pPr>
          </w:p>
        </w:tc>
        <w:tc>
          <w:tcPr>
            <w:tcW w:w="1800" w:type="dxa"/>
            <w:vAlign w:val="center"/>
          </w:tcPr>
          <w:p w14:paraId="7BC6029D" w14:textId="77777777" w:rsidR="009E480B" w:rsidRPr="00165A6E" w:rsidRDefault="009E480B" w:rsidP="00297E0C">
            <w:pPr>
              <w:pStyle w:val="TAH"/>
              <w:rPr>
                <w:rFonts w:eastAsia="Calibri"/>
              </w:rPr>
            </w:pPr>
            <w:r w:rsidRPr="00165A6E">
              <w:t>50 MHz</w:t>
            </w:r>
          </w:p>
        </w:tc>
        <w:tc>
          <w:tcPr>
            <w:tcW w:w="1800" w:type="dxa"/>
          </w:tcPr>
          <w:p w14:paraId="765F37A5" w14:textId="77777777" w:rsidR="009E480B" w:rsidRPr="00165A6E" w:rsidRDefault="009E480B" w:rsidP="00297E0C">
            <w:pPr>
              <w:pStyle w:val="TAH"/>
              <w:rPr>
                <w:rFonts w:eastAsia="Calibri"/>
              </w:rPr>
            </w:pPr>
            <w:r w:rsidRPr="00165A6E">
              <w:t>100 MHz</w:t>
            </w:r>
          </w:p>
        </w:tc>
        <w:tc>
          <w:tcPr>
            <w:tcW w:w="1800" w:type="dxa"/>
          </w:tcPr>
          <w:p w14:paraId="3DE6A376" w14:textId="77777777" w:rsidR="009E480B" w:rsidRPr="00165A6E" w:rsidRDefault="009E480B" w:rsidP="00297E0C">
            <w:pPr>
              <w:pStyle w:val="TAH"/>
              <w:rPr>
                <w:rFonts w:eastAsia="Calibri"/>
              </w:rPr>
            </w:pPr>
            <w:r w:rsidRPr="00165A6E">
              <w:t>200 MHz</w:t>
            </w:r>
          </w:p>
        </w:tc>
        <w:tc>
          <w:tcPr>
            <w:tcW w:w="1980" w:type="dxa"/>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tcPr>
          <w:p w14:paraId="16CC7F41" w14:textId="77777777" w:rsidR="009E480B" w:rsidRPr="00165A6E" w:rsidRDefault="009E480B" w:rsidP="00297E0C">
            <w:pPr>
              <w:pStyle w:val="TAC"/>
              <w:rPr>
                <w:rFonts w:eastAsia="Calibri"/>
              </w:rPr>
            </w:pPr>
            <w:r w:rsidRPr="00165A6E">
              <w:t>n258</w:t>
            </w:r>
          </w:p>
        </w:tc>
        <w:tc>
          <w:tcPr>
            <w:tcW w:w="1800" w:type="dxa"/>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tcPr>
          <w:p w14:paraId="5C648B94" w14:textId="77777777" w:rsidR="009E480B" w:rsidRPr="00165A6E" w:rsidRDefault="009E480B" w:rsidP="00297E0C">
            <w:pPr>
              <w:pStyle w:val="TAC"/>
            </w:pPr>
            <w:r w:rsidRPr="00165A6E">
              <w:t>n259</w:t>
            </w:r>
          </w:p>
        </w:tc>
        <w:tc>
          <w:tcPr>
            <w:tcW w:w="1800" w:type="dxa"/>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tcPr>
          <w:p w14:paraId="117FF0E1" w14:textId="77777777" w:rsidR="009E480B" w:rsidRPr="00165A6E" w:rsidRDefault="009E480B" w:rsidP="00297E0C">
            <w:pPr>
              <w:pStyle w:val="TAC"/>
              <w:rPr>
                <w:rFonts w:eastAsia="Calibri"/>
              </w:rPr>
            </w:pPr>
            <w:r w:rsidRPr="00165A6E">
              <w:t>n260</w:t>
            </w:r>
          </w:p>
        </w:tc>
        <w:tc>
          <w:tcPr>
            <w:tcW w:w="1800" w:type="dxa"/>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tcPr>
          <w:p w14:paraId="74070486" w14:textId="77777777" w:rsidR="009E480B" w:rsidRPr="00165A6E" w:rsidRDefault="009E480B" w:rsidP="00297E0C">
            <w:pPr>
              <w:pStyle w:val="TAC"/>
            </w:pPr>
            <w:r w:rsidRPr="00165A6E">
              <w:t>n261</w:t>
            </w:r>
          </w:p>
        </w:tc>
        <w:tc>
          <w:tcPr>
            <w:tcW w:w="1800" w:type="dxa"/>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84" w:name="_CRTable7_3_2_53d"/>
      <w:r w:rsidRPr="00165A6E">
        <w:t xml:space="preserve">Table </w:t>
      </w:r>
      <w:bookmarkEnd w:id="1184"/>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85" w:name="_CRTable7_3_2_53e"/>
      <w:r w:rsidRPr="00165A6E">
        <w:t xml:space="preserve">Table </w:t>
      </w:r>
      <w:bookmarkEnd w:id="1185"/>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86" w:name="_CRTable7_3_2_54"/>
      <w:r w:rsidRPr="00165A6E">
        <w:t xml:space="preserve">Table </w:t>
      </w:r>
      <w:bookmarkEnd w:id="1186"/>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tcPr>
          <w:p w14:paraId="4ED997C6" w14:textId="77777777" w:rsidR="0032234A" w:rsidRPr="00165A6E" w:rsidRDefault="0032234A">
            <w:pPr>
              <w:pStyle w:val="TAH"/>
            </w:pPr>
            <w:r w:rsidRPr="00165A6E">
              <w:t>Operating band</w:t>
            </w:r>
          </w:p>
        </w:tc>
        <w:tc>
          <w:tcPr>
            <w:tcW w:w="6413" w:type="dxa"/>
            <w:gridSpan w:val="4"/>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tcPr>
          <w:p w14:paraId="642E9B6D" w14:textId="77777777" w:rsidR="0032234A" w:rsidRPr="00165A6E" w:rsidRDefault="0032234A">
            <w:pPr>
              <w:pStyle w:val="TAH"/>
            </w:pPr>
          </w:p>
        </w:tc>
        <w:tc>
          <w:tcPr>
            <w:tcW w:w="1517" w:type="dxa"/>
            <w:vAlign w:val="center"/>
          </w:tcPr>
          <w:p w14:paraId="6B0D9FC7" w14:textId="77777777" w:rsidR="0032234A" w:rsidRPr="00165A6E" w:rsidRDefault="0032234A">
            <w:pPr>
              <w:pStyle w:val="TAH"/>
            </w:pPr>
            <w:r w:rsidRPr="00165A6E">
              <w:t>50 MHz</w:t>
            </w:r>
          </w:p>
        </w:tc>
        <w:tc>
          <w:tcPr>
            <w:tcW w:w="1971" w:type="dxa"/>
          </w:tcPr>
          <w:p w14:paraId="04B79247" w14:textId="77777777" w:rsidR="0032234A" w:rsidRPr="00165A6E" w:rsidRDefault="0032234A">
            <w:pPr>
              <w:pStyle w:val="TAH"/>
            </w:pPr>
            <w:r w:rsidRPr="00165A6E">
              <w:t>100 MHz</w:t>
            </w:r>
          </w:p>
        </w:tc>
        <w:tc>
          <w:tcPr>
            <w:tcW w:w="1372" w:type="dxa"/>
          </w:tcPr>
          <w:p w14:paraId="1173605F" w14:textId="77777777" w:rsidR="0032234A" w:rsidRPr="00165A6E" w:rsidRDefault="0032234A">
            <w:pPr>
              <w:pStyle w:val="TAH"/>
            </w:pPr>
            <w:r w:rsidRPr="00165A6E">
              <w:t>200 MHz</w:t>
            </w:r>
          </w:p>
        </w:tc>
        <w:tc>
          <w:tcPr>
            <w:tcW w:w="1553" w:type="dxa"/>
          </w:tcPr>
          <w:p w14:paraId="1244E74B" w14:textId="77777777" w:rsidR="0032234A" w:rsidRPr="00165A6E" w:rsidRDefault="0032234A">
            <w:pPr>
              <w:pStyle w:val="TAH"/>
            </w:pPr>
            <w:r w:rsidRPr="00165A6E">
              <w:t>400 MHz</w:t>
            </w:r>
          </w:p>
        </w:tc>
      </w:tr>
      <w:tr w:rsidR="0032234A" w:rsidRPr="00165A6E" w14:paraId="4952431E" w14:textId="77777777">
        <w:tc>
          <w:tcPr>
            <w:tcW w:w="1710" w:type="dxa"/>
          </w:tcPr>
          <w:p w14:paraId="11B74785" w14:textId="77777777" w:rsidR="0032234A" w:rsidRPr="00165A6E" w:rsidRDefault="0032234A">
            <w:pPr>
              <w:pStyle w:val="TAC"/>
            </w:pPr>
            <w:r w:rsidRPr="00165A6E">
              <w:t>n257</w:t>
            </w:r>
          </w:p>
        </w:tc>
        <w:tc>
          <w:tcPr>
            <w:tcW w:w="1517" w:type="dxa"/>
            <w:vAlign w:val="bottom"/>
          </w:tcPr>
          <w:p w14:paraId="3F3F629A" w14:textId="77777777" w:rsidR="0032234A" w:rsidRPr="00165A6E" w:rsidRDefault="0032234A">
            <w:pPr>
              <w:pStyle w:val="TAC"/>
            </w:pPr>
            <w:r w:rsidRPr="00165A6E">
              <w:t>-97+TT</w:t>
            </w:r>
          </w:p>
        </w:tc>
        <w:tc>
          <w:tcPr>
            <w:tcW w:w="1971" w:type="dxa"/>
            <w:vAlign w:val="bottom"/>
          </w:tcPr>
          <w:p w14:paraId="7DB68B01" w14:textId="77777777" w:rsidR="0032234A" w:rsidRPr="00165A6E" w:rsidRDefault="0032234A">
            <w:pPr>
              <w:pStyle w:val="TAC"/>
            </w:pPr>
            <w:r w:rsidRPr="00165A6E">
              <w:t>-94+TT</w:t>
            </w:r>
          </w:p>
        </w:tc>
        <w:tc>
          <w:tcPr>
            <w:tcW w:w="1372" w:type="dxa"/>
          </w:tcPr>
          <w:p w14:paraId="5EFF9621" w14:textId="77777777" w:rsidR="0032234A" w:rsidRPr="00165A6E" w:rsidRDefault="0032234A">
            <w:pPr>
              <w:pStyle w:val="TAC"/>
            </w:pPr>
            <w:r w:rsidRPr="00165A6E">
              <w:t>-91+TT</w:t>
            </w:r>
          </w:p>
        </w:tc>
        <w:tc>
          <w:tcPr>
            <w:tcW w:w="1553" w:type="dxa"/>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tcPr>
          <w:p w14:paraId="73E59F8D" w14:textId="77777777" w:rsidR="0032234A" w:rsidRPr="00165A6E" w:rsidRDefault="0032234A">
            <w:pPr>
              <w:pStyle w:val="TAC"/>
            </w:pPr>
            <w:r w:rsidRPr="00165A6E">
              <w:t>n258</w:t>
            </w:r>
          </w:p>
        </w:tc>
        <w:tc>
          <w:tcPr>
            <w:tcW w:w="1517" w:type="dxa"/>
            <w:vAlign w:val="bottom"/>
          </w:tcPr>
          <w:p w14:paraId="4B26D344" w14:textId="77777777" w:rsidR="0032234A" w:rsidRPr="00165A6E" w:rsidRDefault="0032234A">
            <w:pPr>
              <w:pStyle w:val="TAC"/>
            </w:pPr>
            <w:r w:rsidRPr="00165A6E">
              <w:t>-97+TT</w:t>
            </w:r>
          </w:p>
        </w:tc>
        <w:tc>
          <w:tcPr>
            <w:tcW w:w="1971" w:type="dxa"/>
            <w:vAlign w:val="bottom"/>
          </w:tcPr>
          <w:p w14:paraId="2B83B909" w14:textId="77777777" w:rsidR="0032234A" w:rsidRPr="00165A6E" w:rsidRDefault="0032234A">
            <w:pPr>
              <w:pStyle w:val="TAC"/>
            </w:pPr>
            <w:r w:rsidRPr="00165A6E">
              <w:t>-94+TT</w:t>
            </w:r>
          </w:p>
        </w:tc>
        <w:tc>
          <w:tcPr>
            <w:tcW w:w="1372" w:type="dxa"/>
          </w:tcPr>
          <w:p w14:paraId="775E663B" w14:textId="77777777" w:rsidR="0032234A" w:rsidRPr="00165A6E" w:rsidRDefault="0032234A">
            <w:pPr>
              <w:pStyle w:val="TAC"/>
            </w:pPr>
            <w:r w:rsidRPr="00165A6E">
              <w:t>-91+TT</w:t>
            </w:r>
          </w:p>
        </w:tc>
        <w:tc>
          <w:tcPr>
            <w:tcW w:w="1553" w:type="dxa"/>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tcPr>
          <w:p w14:paraId="38FE2F06" w14:textId="77777777" w:rsidR="0032234A" w:rsidRPr="00165A6E" w:rsidRDefault="0032234A">
            <w:pPr>
              <w:pStyle w:val="TAC"/>
            </w:pPr>
            <w:r w:rsidRPr="00165A6E">
              <w:t>n260</w:t>
            </w:r>
          </w:p>
        </w:tc>
        <w:tc>
          <w:tcPr>
            <w:tcW w:w="1517" w:type="dxa"/>
            <w:vAlign w:val="bottom"/>
          </w:tcPr>
          <w:p w14:paraId="0A5ED319" w14:textId="77777777" w:rsidR="0032234A" w:rsidRPr="00165A6E" w:rsidRDefault="0032234A">
            <w:pPr>
              <w:pStyle w:val="TAC"/>
            </w:pPr>
            <w:r w:rsidRPr="00165A6E">
              <w:t>-95+TT</w:t>
            </w:r>
          </w:p>
        </w:tc>
        <w:tc>
          <w:tcPr>
            <w:tcW w:w="1971" w:type="dxa"/>
            <w:vAlign w:val="bottom"/>
          </w:tcPr>
          <w:p w14:paraId="72D5185B" w14:textId="77777777" w:rsidR="0032234A" w:rsidRPr="00165A6E" w:rsidRDefault="0032234A">
            <w:pPr>
              <w:pStyle w:val="TAC"/>
            </w:pPr>
            <w:r w:rsidRPr="00165A6E">
              <w:t>-92+TT</w:t>
            </w:r>
          </w:p>
        </w:tc>
        <w:tc>
          <w:tcPr>
            <w:tcW w:w="1372" w:type="dxa"/>
          </w:tcPr>
          <w:p w14:paraId="741456B0" w14:textId="77777777" w:rsidR="0032234A" w:rsidRPr="00165A6E" w:rsidRDefault="0032234A">
            <w:pPr>
              <w:pStyle w:val="TAC"/>
            </w:pPr>
            <w:r w:rsidRPr="00165A6E">
              <w:t>-89+TT</w:t>
            </w:r>
          </w:p>
        </w:tc>
        <w:tc>
          <w:tcPr>
            <w:tcW w:w="1553" w:type="dxa"/>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tcPr>
          <w:p w14:paraId="7178F330" w14:textId="77777777" w:rsidR="0032234A" w:rsidRPr="00165A6E" w:rsidRDefault="0032234A">
            <w:pPr>
              <w:pStyle w:val="TAC"/>
            </w:pPr>
            <w:r w:rsidRPr="00165A6E">
              <w:t>n261</w:t>
            </w:r>
          </w:p>
        </w:tc>
        <w:tc>
          <w:tcPr>
            <w:tcW w:w="1517" w:type="dxa"/>
            <w:vAlign w:val="bottom"/>
          </w:tcPr>
          <w:p w14:paraId="48167E2F" w14:textId="77777777" w:rsidR="0032234A" w:rsidRPr="00165A6E" w:rsidRDefault="0032234A">
            <w:pPr>
              <w:pStyle w:val="TAC"/>
            </w:pPr>
            <w:r w:rsidRPr="00165A6E">
              <w:t>-97+TT</w:t>
            </w:r>
          </w:p>
        </w:tc>
        <w:tc>
          <w:tcPr>
            <w:tcW w:w="1971" w:type="dxa"/>
            <w:vAlign w:val="bottom"/>
          </w:tcPr>
          <w:p w14:paraId="21F3B3C2" w14:textId="77777777" w:rsidR="0032234A" w:rsidRPr="00165A6E" w:rsidRDefault="0032234A">
            <w:pPr>
              <w:pStyle w:val="TAC"/>
            </w:pPr>
            <w:r w:rsidRPr="00165A6E">
              <w:t>-94+TT</w:t>
            </w:r>
          </w:p>
        </w:tc>
        <w:tc>
          <w:tcPr>
            <w:tcW w:w="1372" w:type="dxa"/>
          </w:tcPr>
          <w:p w14:paraId="1D43D56C" w14:textId="77777777" w:rsidR="0032234A" w:rsidRPr="00165A6E" w:rsidRDefault="0032234A">
            <w:pPr>
              <w:pStyle w:val="TAC"/>
            </w:pPr>
            <w:r w:rsidRPr="00165A6E">
              <w:t>-91+TT</w:t>
            </w:r>
          </w:p>
        </w:tc>
        <w:tc>
          <w:tcPr>
            <w:tcW w:w="1553" w:type="dxa"/>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87" w:name="_CRTable7_3_2_55"/>
      <w:r w:rsidRPr="00165A6E">
        <w:t xml:space="preserve">Table </w:t>
      </w:r>
      <w:bookmarkEnd w:id="1187"/>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tcPr>
          <w:p w14:paraId="31AFB118" w14:textId="77777777" w:rsidR="00970AC6" w:rsidRPr="00165A6E" w:rsidRDefault="00970AC6" w:rsidP="00E532FE">
            <w:pPr>
              <w:pStyle w:val="TAH"/>
            </w:pPr>
            <w:r w:rsidRPr="00165A6E">
              <w:t>Operating band</w:t>
            </w:r>
          </w:p>
        </w:tc>
        <w:tc>
          <w:tcPr>
            <w:tcW w:w="6867" w:type="dxa"/>
            <w:gridSpan w:val="4"/>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tcPr>
          <w:p w14:paraId="0A9B8294" w14:textId="77777777" w:rsidR="00970AC6" w:rsidRPr="00165A6E" w:rsidRDefault="00970AC6" w:rsidP="00E532FE">
            <w:pPr>
              <w:pStyle w:val="TAH"/>
            </w:pPr>
          </w:p>
        </w:tc>
        <w:tc>
          <w:tcPr>
            <w:tcW w:w="1716" w:type="dxa"/>
            <w:vAlign w:val="center"/>
          </w:tcPr>
          <w:p w14:paraId="0AED2FB3" w14:textId="77777777" w:rsidR="00970AC6" w:rsidRPr="00165A6E" w:rsidRDefault="00970AC6" w:rsidP="00E532FE">
            <w:pPr>
              <w:pStyle w:val="TAH"/>
            </w:pPr>
            <w:r w:rsidRPr="00165A6E">
              <w:t>50 MHz</w:t>
            </w:r>
          </w:p>
        </w:tc>
        <w:tc>
          <w:tcPr>
            <w:tcW w:w="1717" w:type="dxa"/>
          </w:tcPr>
          <w:p w14:paraId="484BA7E4" w14:textId="77777777" w:rsidR="00970AC6" w:rsidRPr="00165A6E" w:rsidRDefault="00970AC6" w:rsidP="00E532FE">
            <w:pPr>
              <w:pStyle w:val="TAH"/>
            </w:pPr>
            <w:r w:rsidRPr="00165A6E">
              <w:t>100 MHz</w:t>
            </w:r>
          </w:p>
        </w:tc>
        <w:tc>
          <w:tcPr>
            <w:tcW w:w="1717" w:type="dxa"/>
          </w:tcPr>
          <w:p w14:paraId="1974A2B5" w14:textId="77777777" w:rsidR="00970AC6" w:rsidRPr="00165A6E" w:rsidRDefault="00970AC6" w:rsidP="00E532FE">
            <w:pPr>
              <w:pStyle w:val="TAH"/>
            </w:pPr>
            <w:r w:rsidRPr="00165A6E">
              <w:t>200 MHz</w:t>
            </w:r>
          </w:p>
        </w:tc>
        <w:tc>
          <w:tcPr>
            <w:tcW w:w="1717" w:type="dxa"/>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tcPr>
          <w:p w14:paraId="12110EDD" w14:textId="77777777" w:rsidR="00970AC6" w:rsidRPr="00165A6E" w:rsidRDefault="00970AC6" w:rsidP="00E532FE">
            <w:pPr>
              <w:pStyle w:val="TAC"/>
            </w:pPr>
            <w:r w:rsidRPr="00165A6E">
              <w:t>n257</w:t>
            </w:r>
          </w:p>
        </w:tc>
        <w:tc>
          <w:tcPr>
            <w:tcW w:w="1716" w:type="dxa"/>
            <w:vAlign w:val="bottom"/>
          </w:tcPr>
          <w:p w14:paraId="3373FB78" w14:textId="77777777" w:rsidR="00970AC6" w:rsidRPr="00165A6E" w:rsidRDefault="00970AC6" w:rsidP="00E532FE">
            <w:pPr>
              <w:pStyle w:val="TAC"/>
            </w:pPr>
            <w:r w:rsidRPr="00165A6E">
              <w:t>-92.6+TT</w:t>
            </w:r>
          </w:p>
        </w:tc>
        <w:tc>
          <w:tcPr>
            <w:tcW w:w="1717" w:type="dxa"/>
            <w:vAlign w:val="bottom"/>
          </w:tcPr>
          <w:p w14:paraId="0382F381" w14:textId="77777777" w:rsidR="00970AC6" w:rsidRPr="00165A6E" w:rsidRDefault="00970AC6" w:rsidP="00E532FE">
            <w:pPr>
              <w:pStyle w:val="TAC"/>
            </w:pPr>
            <w:r w:rsidRPr="00165A6E">
              <w:t>-89.6+TT</w:t>
            </w:r>
          </w:p>
        </w:tc>
        <w:tc>
          <w:tcPr>
            <w:tcW w:w="1717" w:type="dxa"/>
          </w:tcPr>
          <w:p w14:paraId="51C44539" w14:textId="77777777" w:rsidR="00970AC6" w:rsidRPr="00165A6E" w:rsidRDefault="00970AC6" w:rsidP="00E532FE">
            <w:pPr>
              <w:pStyle w:val="TAC"/>
            </w:pPr>
            <w:r w:rsidRPr="00165A6E">
              <w:t>-86.6+TT</w:t>
            </w:r>
          </w:p>
        </w:tc>
        <w:tc>
          <w:tcPr>
            <w:tcW w:w="1717" w:type="dxa"/>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tcPr>
          <w:p w14:paraId="08757514" w14:textId="77777777" w:rsidR="00970AC6" w:rsidRPr="00165A6E" w:rsidRDefault="00970AC6" w:rsidP="00E532FE">
            <w:pPr>
              <w:pStyle w:val="TAC"/>
            </w:pPr>
            <w:r w:rsidRPr="00165A6E">
              <w:t>n258</w:t>
            </w:r>
          </w:p>
        </w:tc>
        <w:tc>
          <w:tcPr>
            <w:tcW w:w="1716" w:type="dxa"/>
            <w:vAlign w:val="bottom"/>
          </w:tcPr>
          <w:p w14:paraId="1D1942A8" w14:textId="77777777" w:rsidR="00970AC6" w:rsidRPr="00165A6E" w:rsidRDefault="00970AC6" w:rsidP="00E532FE">
            <w:pPr>
              <w:pStyle w:val="TAC"/>
            </w:pPr>
            <w:r w:rsidRPr="00165A6E">
              <w:t>-92.8+TT</w:t>
            </w:r>
          </w:p>
        </w:tc>
        <w:tc>
          <w:tcPr>
            <w:tcW w:w="1717" w:type="dxa"/>
            <w:vAlign w:val="bottom"/>
          </w:tcPr>
          <w:p w14:paraId="6D1ED7F5" w14:textId="77777777" w:rsidR="00970AC6" w:rsidRPr="00165A6E" w:rsidRDefault="00970AC6" w:rsidP="00E532FE">
            <w:pPr>
              <w:pStyle w:val="TAC"/>
            </w:pPr>
            <w:r w:rsidRPr="00165A6E">
              <w:t>-89.8+TT</w:t>
            </w:r>
          </w:p>
        </w:tc>
        <w:tc>
          <w:tcPr>
            <w:tcW w:w="1717" w:type="dxa"/>
          </w:tcPr>
          <w:p w14:paraId="534FC34B" w14:textId="77777777" w:rsidR="00970AC6" w:rsidRPr="00165A6E" w:rsidRDefault="00970AC6" w:rsidP="00E532FE">
            <w:pPr>
              <w:pStyle w:val="TAC"/>
            </w:pPr>
            <w:r w:rsidRPr="00165A6E">
              <w:t>-86.8+TT</w:t>
            </w:r>
          </w:p>
        </w:tc>
        <w:tc>
          <w:tcPr>
            <w:tcW w:w="1717" w:type="dxa"/>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88" w:name="_CRTable7_3_2_55a"/>
      <w:r w:rsidRPr="00165A6E">
        <w:t xml:space="preserve">Table </w:t>
      </w:r>
      <w:bookmarkEnd w:id="1188"/>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bookmarkStart w:id="1189" w:name="_CRTable7_3_2_56a"/>
      <w:r w:rsidRPr="00165A6E">
        <w:t xml:space="preserve">Table </w:t>
      </w:r>
      <w:bookmarkEnd w:id="1189"/>
      <w:r w:rsidRPr="00165A6E">
        <w:t>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90" w:name="_CRTable7_3_2_57"/>
      <w:r w:rsidRPr="00165A6E">
        <w:t xml:space="preserve">Table </w:t>
      </w:r>
      <w:bookmarkEnd w:id="1190"/>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tcPr>
          <w:p w14:paraId="526DEB30" w14:textId="77777777" w:rsidR="00C3793E" w:rsidRPr="00165A6E" w:rsidRDefault="00C3793E" w:rsidP="00C74AF1">
            <w:pPr>
              <w:pStyle w:val="TAH"/>
            </w:pPr>
            <w:r w:rsidRPr="00165A6E">
              <w:t>Operating band</w:t>
            </w:r>
          </w:p>
        </w:tc>
        <w:tc>
          <w:tcPr>
            <w:tcW w:w="5670" w:type="dxa"/>
            <w:gridSpan w:val="2"/>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tcPr>
          <w:p w14:paraId="0A269A86" w14:textId="77777777" w:rsidR="00C3793E" w:rsidRPr="00165A6E" w:rsidRDefault="00C3793E" w:rsidP="00C74AF1">
            <w:pPr>
              <w:pStyle w:val="TAH"/>
            </w:pPr>
          </w:p>
        </w:tc>
        <w:tc>
          <w:tcPr>
            <w:tcW w:w="2880" w:type="dxa"/>
            <w:vAlign w:val="center"/>
          </w:tcPr>
          <w:p w14:paraId="0602CF10" w14:textId="77777777" w:rsidR="00C3793E" w:rsidRPr="00165A6E" w:rsidRDefault="00C3793E" w:rsidP="00C74AF1">
            <w:pPr>
              <w:pStyle w:val="TAH"/>
            </w:pPr>
            <w:r w:rsidRPr="00165A6E">
              <w:t>50 MHz</w:t>
            </w:r>
          </w:p>
        </w:tc>
        <w:tc>
          <w:tcPr>
            <w:tcW w:w="2790" w:type="dxa"/>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tcPr>
          <w:p w14:paraId="7CCD86F3" w14:textId="77777777" w:rsidR="00C3793E" w:rsidRPr="00165A6E" w:rsidRDefault="00C3793E" w:rsidP="00C74AF1">
            <w:pPr>
              <w:pStyle w:val="TAC"/>
            </w:pPr>
            <w:r w:rsidRPr="00165A6E">
              <w:t>n257</w:t>
            </w:r>
          </w:p>
        </w:tc>
        <w:tc>
          <w:tcPr>
            <w:tcW w:w="2880" w:type="dxa"/>
          </w:tcPr>
          <w:p w14:paraId="73BF1960" w14:textId="77777777" w:rsidR="00C3793E" w:rsidRPr="00165A6E" w:rsidRDefault="00C3793E" w:rsidP="00C74AF1">
            <w:pPr>
              <w:pStyle w:val="TAC"/>
            </w:pPr>
            <w:r w:rsidRPr="00165A6E">
              <w:rPr>
                <w:rFonts w:eastAsia="Calibri"/>
              </w:rPr>
              <w:t>-85.3+TT</w:t>
            </w:r>
          </w:p>
        </w:tc>
        <w:tc>
          <w:tcPr>
            <w:tcW w:w="2790" w:type="dxa"/>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tcPr>
          <w:p w14:paraId="6B46DA32" w14:textId="77777777" w:rsidR="00C3793E" w:rsidRPr="00165A6E" w:rsidRDefault="00C3793E" w:rsidP="00C74AF1">
            <w:pPr>
              <w:pStyle w:val="TAC"/>
            </w:pPr>
            <w:r w:rsidRPr="00165A6E">
              <w:t>n258</w:t>
            </w:r>
          </w:p>
        </w:tc>
        <w:tc>
          <w:tcPr>
            <w:tcW w:w="2880" w:type="dxa"/>
          </w:tcPr>
          <w:p w14:paraId="182D9AA4" w14:textId="77777777" w:rsidR="00C3793E" w:rsidRPr="00165A6E" w:rsidRDefault="00C3793E" w:rsidP="00C74AF1">
            <w:pPr>
              <w:pStyle w:val="TAC"/>
            </w:pPr>
            <w:r w:rsidRPr="00165A6E">
              <w:rPr>
                <w:rFonts w:eastAsia="Calibri"/>
              </w:rPr>
              <w:t>-85.3+TT</w:t>
            </w:r>
          </w:p>
        </w:tc>
        <w:tc>
          <w:tcPr>
            <w:tcW w:w="2790" w:type="dxa"/>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tcPr>
          <w:p w14:paraId="7828AC85" w14:textId="77777777" w:rsidR="00C3793E" w:rsidRPr="00165A6E" w:rsidRDefault="00C3793E" w:rsidP="00C74AF1">
            <w:pPr>
              <w:pStyle w:val="TAC"/>
            </w:pPr>
            <w:r w:rsidRPr="00165A6E">
              <w:t>n261</w:t>
            </w:r>
          </w:p>
        </w:tc>
        <w:tc>
          <w:tcPr>
            <w:tcW w:w="2880" w:type="dxa"/>
          </w:tcPr>
          <w:p w14:paraId="4B6F74A2" w14:textId="77777777" w:rsidR="00C3793E" w:rsidRPr="00165A6E" w:rsidRDefault="00C3793E" w:rsidP="00C74AF1">
            <w:pPr>
              <w:pStyle w:val="TAC"/>
            </w:pPr>
            <w:r w:rsidRPr="00165A6E">
              <w:rPr>
                <w:rFonts w:eastAsia="Calibri"/>
              </w:rPr>
              <w:t>-85.3+TT</w:t>
            </w:r>
          </w:p>
        </w:tc>
        <w:tc>
          <w:tcPr>
            <w:tcW w:w="2790" w:type="dxa"/>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91" w:name="_CRTable7_3_2_57a"/>
      <w:r w:rsidRPr="00165A6E">
        <w:t xml:space="preserve">Table </w:t>
      </w:r>
      <w:bookmarkEnd w:id="1191"/>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92" w:name="_Toc21026700"/>
      <w:bookmarkStart w:id="1193" w:name="_Toc27743986"/>
      <w:bookmarkStart w:id="1194" w:name="_Toc36197159"/>
      <w:bookmarkStart w:id="1195" w:name="_Toc36197851"/>
      <w:r w:rsidRPr="00165A6E">
        <w:t>7.3.4</w:t>
      </w:r>
      <w:r w:rsidRPr="00165A6E">
        <w:tab/>
        <w:t>EIS spherical coverage</w:t>
      </w:r>
      <w:bookmarkEnd w:id="1192"/>
      <w:bookmarkEnd w:id="1193"/>
      <w:bookmarkEnd w:id="1194"/>
      <w:bookmarkEnd w:id="1195"/>
    </w:p>
    <w:p w14:paraId="769F6B52" w14:textId="75827D9F" w:rsidR="0032234A" w:rsidRPr="00165A6E" w:rsidRDefault="00D2021D">
      <w:pPr>
        <w:pStyle w:val="EditorsNote"/>
      </w:pPr>
      <w:r>
        <w:t>Editor's note:</w:t>
      </w:r>
      <w:r>
        <w:tab/>
      </w:r>
      <w:r w:rsidR="0032234A" w:rsidRPr="00165A6E">
        <w:t>The following aspects are either missing or not yet determined:</w:t>
      </w:r>
    </w:p>
    <w:p w14:paraId="5CE51D87" w14:textId="696FB041" w:rsidR="009E480B" w:rsidRPr="00165A6E" w:rsidRDefault="0032234A" w:rsidP="009E480B">
      <w:pPr>
        <w:pStyle w:val="EditorsNote"/>
        <w:numPr>
          <w:ilvl w:val="0"/>
          <w:numId w:val="1"/>
        </w:numPr>
      </w:pPr>
      <w:r w:rsidRPr="00165A6E">
        <w:t>Measurement Uncertainties and Test Tolerances are FFS for power class</w:t>
      </w:r>
      <w:r w:rsidR="008872E9">
        <w:t xml:space="preserve"> other than 1, 3, 5, 6 and 7</w:t>
      </w:r>
      <w:r w:rsidR="00FF0081" w:rsidRPr="00165A6E">
        <w:t>.</w:t>
      </w:r>
    </w:p>
    <w:p w14:paraId="352FDAC0" w14:textId="77777777" w:rsidR="00855118" w:rsidRPr="00165A6E" w:rsidRDefault="008E5256" w:rsidP="00855118">
      <w:pPr>
        <w:pStyle w:val="H6"/>
      </w:pPr>
      <w:bookmarkStart w:id="1196" w:name="_CR7_3_4_1"/>
      <w:r w:rsidRPr="00165A6E">
        <w:t>7.3.4.1</w:t>
      </w:r>
      <w:r w:rsidRPr="00165A6E">
        <w:tab/>
        <w:t>Test purpose</w:t>
      </w:r>
    </w:p>
    <w:bookmarkEnd w:id="1196"/>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97" w:name="_CR7_3_4_2"/>
      <w:r w:rsidRPr="00165A6E">
        <w:t>7.3.4.2</w:t>
      </w:r>
      <w:r w:rsidRPr="00165A6E">
        <w:tab/>
        <w:t>Test applicability</w:t>
      </w:r>
    </w:p>
    <w:bookmarkEnd w:id="1197"/>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98" w:name="_CR7_3_4_3"/>
      <w:r w:rsidRPr="00165A6E">
        <w:t>7.3.4.3</w:t>
      </w:r>
      <w:r w:rsidRPr="00165A6E">
        <w:tab/>
        <w:t>Minimum conformance requirements</w:t>
      </w:r>
    </w:p>
    <w:bookmarkEnd w:id="1198"/>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99" w:name="_CRTable7_3_4_31"/>
      <w:r w:rsidRPr="00165A6E">
        <w:t xml:space="preserve">Table </w:t>
      </w:r>
      <w:bookmarkEnd w:id="1199"/>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tcPr>
          <w:p w14:paraId="65574826" w14:textId="77777777" w:rsidR="00456D72" w:rsidRPr="00165A6E" w:rsidRDefault="00456D72" w:rsidP="00F26114">
            <w:pPr>
              <w:pStyle w:val="TAH"/>
            </w:pPr>
            <w:r w:rsidRPr="00165A6E">
              <w:t>Operating band</w:t>
            </w:r>
          </w:p>
        </w:tc>
        <w:tc>
          <w:tcPr>
            <w:tcW w:w="6922" w:type="dxa"/>
            <w:gridSpan w:val="7"/>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tcPr>
          <w:p w14:paraId="16709314" w14:textId="77777777" w:rsidR="00456D72" w:rsidRPr="00165A6E" w:rsidRDefault="00456D72" w:rsidP="00F26114">
            <w:pPr>
              <w:pStyle w:val="TAH"/>
            </w:pPr>
          </w:p>
        </w:tc>
        <w:tc>
          <w:tcPr>
            <w:tcW w:w="863" w:type="dxa"/>
            <w:vAlign w:val="center"/>
          </w:tcPr>
          <w:p w14:paraId="77C733D0" w14:textId="77777777" w:rsidR="00456D72" w:rsidRPr="00165A6E" w:rsidRDefault="00456D72" w:rsidP="00F26114">
            <w:pPr>
              <w:pStyle w:val="TAH"/>
            </w:pPr>
            <w:r w:rsidRPr="00165A6E">
              <w:t>50 MHz</w:t>
            </w:r>
          </w:p>
        </w:tc>
        <w:tc>
          <w:tcPr>
            <w:tcW w:w="964" w:type="dxa"/>
          </w:tcPr>
          <w:p w14:paraId="301BB2B1" w14:textId="77777777" w:rsidR="00456D72" w:rsidRPr="00165A6E" w:rsidRDefault="00456D72" w:rsidP="00F26114">
            <w:pPr>
              <w:pStyle w:val="TAH"/>
            </w:pPr>
            <w:r w:rsidRPr="00165A6E">
              <w:t>100 MHz</w:t>
            </w:r>
          </w:p>
        </w:tc>
        <w:tc>
          <w:tcPr>
            <w:tcW w:w="964" w:type="dxa"/>
          </w:tcPr>
          <w:p w14:paraId="31A2FB28" w14:textId="77777777" w:rsidR="00456D72" w:rsidRPr="00165A6E" w:rsidRDefault="00456D72" w:rsidP="00F26114">
            <w:pPr>
              <w:pStyle w:val="TAH"/>
            </w:pPr>
            <w:r w:rsidRPr="00165A6E">
              <w:t>200 MHz</w:t>
            </w:r>
          </w:p>
        </w:tc>
        <w:tc>
          <w:tcPr>
            <w:tcW w:w="964" w:type="dxa"/>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tcPr>
          <w:p w14:paraId="497A26DF" w14:textId="77777777" w:rsidR="00456D72" w:rsidRPr="00165A6E" w:rsidRDefault="00456D72" w:rsidP="00F26114">
            <w:pPr>
              <w:pStyle w:val="TAC"/>
            </w:pPr>
            <w:r w:rsidRPr="00165A6E">
              <w:t>n257</w:t>
            </w:r>
          </w:p>
        </w:tc>
        <w:tc>
          <w:tcPr>
            <w:tcW w:w="863" w:type="dxa"/>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tcPr>
          <w:p w14:paraId="42CE390F" w14:textId="77777777" w:rsidR="00456D72" w:rsidRPr="00165A6E" w:rsidRDefault="00456D72" w:rsidP="00F26114">
            <w:pPr>
              <w:pStyle w:val="TAC"/>
            </w:pPr>
            <w:r w:rsidRPr="00165A6E">
              <w:t>n258</w:t>
            </w:r>
          </w:p>
        </w:tc>
        <w:tc>
          <w:tcPr>
            <w:tcW w:w="863" w:type="dxa"/>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tcPr>
          <w:p w14:paraId="0669F5C1" w14:textId="77777777" w:rsidR="00456D72" w:rsidRPr="00165A6E" w:rsidRDefault="00456D72" w:rsidP="00F26114">
            <w:pPr>
              <w:pStyle w:val="TAC"/>
            </w:pPr>
            <w:r w:rsidRPr="00165A6E">
              <w:t>n260</w:t>
            </w:r>
          </w:p>
        </w:tc>
        <w:tc>
          <w:tcPr>
            <w:tcW w:w="863" w:type="dxa"/>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tcPr>
          <w:p w14:paraId="143B45B0" w14:textId="77777777" w:rsidR="00456D72" w:rsidRPr="00165A6E" w:rsidRDefault="00456D72" w:rsidP="00F26114">
            <w:pPr>
              <w:pStyle w:val="TAC"/>
            </w:pPr>
            <w:r w:rsidRPr="00165A6E">
              <w:t>n261</w:t>
            </w:r>
          </w:p>
        </w:tc>
        <w:tc>
          <w:tcPr>
            <w:tcW w:w="863" w:type="dxa"/>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tcPr>
          <w:p w14:paraId="42B617D5" w14:textId="1B2EE24A"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EBD2862" w14:textId="7FB4C8B3" w:rsidR="00456D72" w:rsidRPr="00165A6E" w:rsidRDefault="00456D72"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200" w:name="_CRTable7_3_4_32"/>
      <w:r w:rsidRPr="00165A6E">
        <w:t xml:space="preserve">Table </w:t>
      </w:r>
      <w:bookmarkEnd w:id="1200"/>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tcPr>
          <w:p w14:paraId="78AA01A6" w14:textId="77777777" w:rsidR="00211AA0" w:rsidRPr="00165A6E" w:rsidRDefault="00211AA0" w:rsidP="00F26114">
            <w:pPr>
              <w:pStyle w:val="TAC"/>
            </w:pPr>
            <w:r w:rsidRPr="00165A6E">
              <w:t>n257</w:t>
            </w:r>
          </w:p>
        </w:tc>
        <w:tc>
          <w:tcPr>
            <w:tcW w:w="959" w:type="dxa"/>
          </w:tcPr>
          <w:p w14:paraId="2D0E44A0" w14:textId="77777777" w:rsidR="00211AA0" w:rsidRPr="00165A6E" w:rsidRDefault="00211AA0" w:rsidP="00F26114">
            <w:pPr>
              <w:pStyle w:val="TAC"/>
              <w:rPr>
                <w:szCs w:val="18"/>
              </w:rPr>
            </w:pPr>
            <w:r w:rsidRPr="00165A6E">
              <w:rPr>
                <w:szCs w:val="18"/>
              </w:rPr>
              <w:t>-81</w:t>
            </w:r>
          </w:p>
        </w:tc>
        <w:tc>
          <w:tcPr>
            <w:tcW w:w="986" w:type="dxa"/>
          </w:tcPr>
          <w:p w14:paraId="176B89C4" w14:textId="77777777" w:rsidR="00211AA0" w:rsidRPr="00165A6E" w:rsidRDefault="00211AA0" w:rsidP="00F26114">
            <w:pPr>
              <w:pStyle w:val="TAC"/>
              <w:rPr>
                <w:szCs w:val="18"/>
              </w:rPr>
            </w:pPr>
            <w:r w:rsidRPr="00165A6E">
              <w:rPr>
                <w:szCs w:val="18"/>
              </w:rPr>
              <w:t>-78</w:t>
            </w:r>
          </w:p>
        </w:tc>
        <w:tc>
          <w:tcPr>
            <w:tcW w:w="1075" w:type="dxa"/>
          </w:tcPr>
          <w:p w14:paraId="1390DD4D" w14:textId="77777777" w:rsidR="00211AA0" w:rsidRPr="00165A6E" w:rsidRDefault="00211AA0" w:rsidP="00F26114">
            <w:pPr>
              <w:pStyle w:val="TAC"/>
              <w:rPr>
                <w:szCs w:val="18"/>
              </w:rPr>
            </w:pPr>
            <w:r w:rsidRPr="00165A6E">
              <w:rPr>
                <w:szCs w:val="18"/>
              </w:rPr>
              <w:t>-75</w:t>
            </w:r>
          </w:p>
        </w:tc>
        <w:tc>
          <w:tcPr>
            <w:tcW w:w="986" w:type="dxa"/>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tcPr>
          <w:p w14:paraId="08AFC3E7" w14:textId="77777777" w:rsidR="00211AA0" w:rsidRPr="00165A6E" w:rsidRDefault="00211AA0" w:rsidP="00F26114">
            <w:pPr>
              <w:pStyle w:val="TAC"/>
            </w:pPr>
            <w:r w:rsidRPr="00165A6E">
              <w:t>n258</w:t>
            </w:r>
          </w:p>
        </w:tc>
        <w:tc>
          <w:tcPr>
            <w:tcW w:w="959" w:type="dxa"/>
          </w:tcPr>
          <w:p w14:paraId="59FB19C8" w14:textId="77777777" w:rsidR="00211AA0" w:rsidRPr="00165A6E" w:rsidRDefault="00211AA0" w:rsidP="00F26114">
            <w:pPr>
              <w:pStyle w:val="TAC"/>
              <w:rPr>
                <w:szCs w:val="18"/>
              </w:rPr>
            </w:pPr>
            <w:r w:rsidRPr="00165A6E">
              <w:rPr>
                <w:szCs w:val="18"/>
              </w:rPr>
              <w:t>-81</w:t>
            </w:r>
          </w:p>
        </w:tc>
        <w:tc>
          <w:tcPr>
            <w:tcW w:w="986" w:type="dxa"/>
          </w:tcPr>
          <w:p w14:paraId="1118F596" w14:textId="77777777" w:rsidR="00211AA0" w:rsidRPr="00165A6E" w:rsidRDefault="00211AA0" w:rsidP="00F26114">
            <w:pPr>
              <w:pStyle w:val="TAC"/>
              <w:rPr>
                <w:szCs w:val="18"/>
              </w:rPr>
            </w:pPr>
            <w:r w:rsidRPr="00165A6E">
              <w:rPr>
                <w:szCs w:val="18"/>
              </w:rPr>
              <w:t>-78</w:t>
            </w:r>
          </w:p>
        </w:tc>
        <w:tc>
          <w:tcPr>
            <w:tcW w:w="1075" w:type="dxa"/>
          </w:tcPr>
          <w:p w14:paraId="05922C80" w14:textId="77777777" w:rsidR="00211AA0" w:rsidRPr="00165A6E" w:rsidRDefault="00211AA0" w:rsidP="00F26114">
            <w:pPr>
              <w:pStyle w:val="TAC"/>
              <w:rPr>
                <w:szCs w:val="18"/>
              </w:rPr>
            </w:pPr>
            <w:r w:rsidRPr="00165A6E">
              <w:rPr>
                <w:szCs w:val="18"/>
              </w:rPr>
              <w:t>-75</w:t>
            </w:r>
          </w:p>
        </w:tc>
        <w:tc>
          <w:tcPr>
            <w:tcW w:w="986" w:type="dxa"/>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tcPr>
          <w:p w14:paraId="266E595E" w14:textId="77777777" w:rsidR="00211AA0" w:rsidRPr="00165A6E" w:rsidRDefault="00211AA0" w:rsidP="00F26114">
            <w:pPr>
              <w:pStyle w:val="TAC"/>
            </w:pPr>
            <w:r w:rsidRPr="00165A6E">
              <w:t>n261</w:t>
            </w:r>
          </w:p>
        </w:tc>
        <w:tc>
          <w:tcPr>
            <w:tcW w:w="959" w:type="dxa"/>
          </w:tcPr>
          <w:p w14:paraId="72674549" w14:textId="77777777" w:rsidR="00211AA0" w:rsidRPr="00165A6E" w:rsidRDefault="00211AA0" w:rsidP="00F26114">
            <w:pPr>
              <w:pStyle w:val="TAC"/>
              <w:rPr>
                <w:szCs w:val="18"/>
              </w:rPr>
            </w:pPr>
            <w:r w:rsidRPr="00165A6E">
              <w:rPr>
                <w:szCs w:val="18"/>
              </w:rPr>
              <w:t>-81</w:t>
            </w:r>
          </w:p>
        </w:tc>
        <w:tc>
          <w:tcPr>
            <w:tcW w:w="986" w:type="dxa"/>
          </w:tcPr>
          <w:p w14:paraId="7ED9EF10" w14:textId="77777777" w:rsidR="00211AA0" w:rsidRPr="00165A6E" w:rsidRDefault="00211AA0" w:rsidP="00F26114">
            <w:pPr>
              <w:pStyle w:val="TAC"/>
              <w:rPr>
                <w:szCs w:val="18"/>
              </w:rPr>
            </w:pPr>
            <w:r w:rsidRPr="00165A6E">
              <w:rPr>
                <w:szCs w:val="18"/>
              </w:rPr>
              <w:t>-78</w:t>
            </w:r>
          </w:p>
        </w:tc>
        <w:tc>
          <w:tcPr>
            <w:tcW w:w="1075" w:type="dxa"/>
          </w:tcPr>
          <w:p w14:paraId="09B5283C" w14:textId="77777777" w:rsidR="00211AA0" w:rsidRPr="00165A6E" w:rsidRDefault="00211AA0" w:rsidP="00F26114">
            <w:pPr>
              <w:pStyle w:val="TAC"/>
              <w:rPr>
                <w:szCs w:val="18"/>
              </w:rPr>
            </w:pPr>
            <w:r w:rsidRPr="00165A6E">
              <w:rPr>
                <w:szCs w:val="18"/>
              </w:rPr>
              <w:t>-75</w:t>
            </w:r>
          </w:p>
        </w:tc>
        <w:tc>
          <w:tcPr>
            <w:tcW w:w="986" w:type="dxa"/>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tcPr>
          <w:p w14:paraId="726E7082" w14:textId="5A7C639C"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11DF2969" w14:textId="3F5CDFA8" w:rsidR="00211AA0" w:rsidRPr="00165A6E" w:rsidRDefault="00211AA0"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201" w:name="_CRTable7_3_4_33"/>
      <w:r w:rsidRPr="00165A6E">
        <w:t xml:space="preserve">Table </w:t>
      </w:r>
      <w:bookmarkEnd w:id="1201"/>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tcPr>
          <w:p w14:paraId="2BA68132" w14:textId="77777777" w:rsidR="000B7E77" w:rsidRPr="00165A6E" w:rsidRDefault="000B7E77" w:rsidP="004367ED">
            <w:pPr>
              <w:pStyle w:val="TAC"/>
            </w:pPr>
            <w:r w:rsidRPr="00165A6E">
              <w:t>n257</w:t>
            </w:r>
          </w:p>
        </w:tc>
        <w:tc>
          <w:tcPr>
            <w:tcW w:w="823" w:type="dxa"/>
          </w:tcPr>
          <w:p w14:paraId="2DB73262" w14:textId="77777777" w:rsidR="000B7E77" w:rsidRPr="00165A6E" w:rsidRDefault="000B7E77" w:rsidP="004367ED">
            <w:pPr>
              <w:pStyle w:val="TAC"/>
              <w:rPr>
                <w:szCs w:val="18"/>
              </w:rPr>
            </w:pPr>
            <w:r w:rsidRPr="00165A6E">
              <w:rPr>
                <w:szCs w:val="18"/>
              </w:rPr>
              <w:t>-77.4</w:t>
            </w:r>
          </w:p>
        </w:tc>
        <w:tc>
          <w:tcPr>
            <w:tcW w:w="988" w:type="dxa"/>
          </w:tcPr>
          <w:p w14:paraId="68149D8F" w14:textId="77777777" w:rsidR="000B7E77" w:rsidRPr="00165A6E" w:rsidRDefault="000B7E77" w:rsidP="004367ED">
            <w:pPr>
              <w:pStyle w:val="TAC"/>
              <w:rPr>
                <w:szCs w:val="18"/>
              </w:rPr>
            </w:pPr>
            <w:r w:rsidRPr="00165A6E">
              <w:rPr>
                <w:szCs w:val="18"/>
              </w:rPr>
              <w:t>-74.4</w:t>
            </w:r>
          </w:p>
        </w:tc>
        <w:tc>
          <w:tcPr>
            <w:tcW w:w="988" w:type="dxa"/>
          </w:tcPr>
          <w:p w14:paraId="79ED6D7C" w14:textId="77777777" w:rsidR="000B7E77" w:rsidRPr="00165A6E" w:rsidRDefault="000B7E77" w:rsidP="004367ED">
            <w:pPr>
              <w:pStyle w:val="TAC"/>
              <w:rPr>
                <w:szCs w:val="18"/>
              </w:rPr>
            </w:pPr>
            <w:r w:rsidRPr="00165A6E">
              <w:rPr>
                <w:szCs w:val="18"/>
              </w:rPr>
              <w:t>-71.4</w:t>
            </w:r>
          </w:p>
        </w:tc>
        <w:tc>
          <w:tcPr>
            <w:tcW w:w="989" w:type="dxa"/>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tcPr>
          <w:p w14:paraId="01425EA7" w14:textId="77777777" w:rsidR="000B7E77" w:rsidRPr="00165A6E" w:rsidRDefault="000B7E77" w:rsidP="004367ED">
            <w:pPr>
              <w:pStyle w:val="TAC"/>
            </w:pPr>
            <w:r w:rsidRPr="00165A6E">
              <w:t>n258</w:t>
            </w:r>
          </w:p>
        </w:tc>
        <w:tc>
          <w:tcPr>
            <w:tcW w:w="823" w:type="dxa"/>
          </w:tcPr>
          <w:p w14:paraId="6A35DC2C" w14:textId="77777777" w:rsidR="000B7E77" w:rsidRPr="00165A6E" w:rsidRDefault="000B7E77" w:rsidP="004367ED">
            <w:pPr>
              <w:pStyle w:val="TAC"/>
              <w:rPr>
                <w:szCs w:val="18"/>
              </w:rPr>
            </w:pPr>
            <w:r w:rsidRPr="00165A6E">
              <w:rPr>
                <w:szCs w:val="18"/>
              </w:rPr>
              <w:t>-77.4</w:t>
            </w:r>
          </w:p>
        </w:tc>
        <w:tc>
          <w:tcPr>
            <w:tcW w:w="988" w:type="dxa"/>
          </w:tcPr>
          <w:p w14:paraId="2F4C63F8" w14:textId="77777777" w:rsidR="000B7E77" w:rsidRPr="00165A6E" w:rsidRDefault="000B7E77" w:rsidP="004367ED">
            <w:pPr>
              <w:pStyle w:val="TAC"/>
              <w:rPr>
                <w:szCs w:val="18"/>
              </w:rPr>
            </w:pPr>
            <w:r w:rsidRPr="00165A6E">
              <w:rPr>
                <w:szCs w:val="18"/>
              </w:rPr>
              <w:t>-74.4</w:t>
            </w:r>
          </w:p>
        </w:tc>
        <w:tc>
          <w:tcPr>
            <w:tcW w:w="988" w:type="dxa"/>
          </w:tcPr>
          <w:p w14:paraId="20A3FA30" w14:textId="77777777" w:rsidR="000B7E77" w:rsidRPr="00165A6E" w:rsidRDefault="000B7E77" w:rsidP="004367ED">
            <w:pPr>
              <w:pStyle w:val="TAC"/>
              <w:rPr>
                <w:szCs w:val="18"/>
              </w:rPr>
            </w:pPr>
            <w:r w:rsidRPr="00165A6E">
              <w:rPr>
                <w:szCs w:val="18"/>
              </w:rPr>
              <w:t>-71.4</w:t>
            </w:r>
          </w:p>
        </w:tc>
        <w:tc>
          <w:tcPr>
            <w:tcW w:w="989" w:type="dxa"/>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tcPr>
          <w:p w14:paraId="1B1717EA" w14:textId="77777777" w:rsidR="000B7E77" w:rsidRPr="00165A6E" w:rsidRDefault="000B7E77" w:rsidP="004367ED">
            <w:pPr>
              <w:pStyle w:val="TAC"/>
            </w:pPr>
            <w:r w:rsidRPr="00165A6E">
              <w:t>n259</w:t>
            </w:r>
          </w:p>
        </w:tc>
        <w:tc>
          <w:tcPr>
            <w:tcW w:w="823" w:type="dxa"/>
          </w:tcPr>
          <w:p w14:paraId="5FFD2CAB" w14:textId="77777777" w:rsidR="000B7E77" w:rsidRPr="00165A6E" w:rsidRDefault="000B7E77" w:rsidP="004367ED">
            <w:pPr>
              <w:pStyle w:val="TAC"/>
              <w:rPr>
                <w:szCs w:val="18"/>
              </w:rPr>
            </w:pPr>
            <w:r w:rsidRPr="00165A6E">
              <w:rPr>
                <w:szCs w:val="18"/>
              </w:rPr>
              <w:t>-71.9</w:t>
            </w:r>
          </w:p>
        </w:tc>
        <w:tc>
          <w:tcPr>
            <w:tcW w:w="988" w:type="dxa"/>
          </w:tcPr>
          <w:p w14:paraId="0EA792F6" w14:textId="77777777" w:rsidR="000B7E77" w:rsidRPr="00165A6E" w:rsidRDefault="000B7E77" w:rsidP="004367ED">
            <w:pPr>
              <w:pStyle w:val="TAC"/>
              <w:rPr>
                <w:szCs w:val="18"/>
              </w:rPr>
            </w:pPr>
            <w:r w:rsidRPr="00165A6E">
              <w:rPr>
                <w:szCs w:val="18"/>
              </w:rPr>
              <w:t>-68.9</w:t>
            </w:r>
          </w:p>
        </w:tc>
        <w:tc>
          <w:tcPr>
            <w:tcW w:w="988" w:type="dxa"/>
          </w:tcPr>
          <w:p w14:paraId="4DBD9DFD" w14:textId="77777777" w:rsidR="000B7E77" w:rsidRPr="00165A6E" w:rsidRDefault="000B7E77" w:rsidP="004367ED">
            <w:pPr>
              <w:pStyle w:val="TAC"/>
              <w:rPr>
                <w:szCs w:val="18"/>
              </w:rPr>
            </w:pPr>
            <w:r w:rsidRPr="00165A6E">
              <w:rPr>
                <w:szCs w:val="18"/>
              </w:rPr>
              <w:t>-65.9</w:t>
            </w:r>
          </w:p>
        </w:tc>
        <w:tc>
          <w:tcPr>
            <w:tcW w:w="989" w:type="dxa"/>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tcPr>
          <w:p w14:paraId="18127E1B" w14:textId="77777777" w:rsidR="000B7E77" w:rsidRPr="00165A6E" w:rsidRDefault="000B7E77" w:rsidP="004367ED">
            <w:pPr>
              <w:pStyle w:val="TAC"/>
            </w:pPr>
            <w:r w:rsidRPr="00165A6E">
              <w:t>n260</w:t>
            </w:r>
          </w:p>
        </w:tc>
        <w:tc>
          <w:tcPr>
            <w:tcW w:w="823" w:type="dxa"/>
          </w:tcPr>
          <w:p w14:paraId="187C9F36" w14:textId="77777777" w:rsidR="000B7E77" w:rsidRPr="00165A6E" w:rsidRDefault="000B7E77" w:rsidP="004367ED">
            <w:pPr>
              <w:pStyle w:val="TAC"/>
              <w:rPr>
                <w:szCs w:val="18"/>
              </w:rPr>
            </w:pPr>
            <w:r w:rsidRPr="00165A6E">
              <w:rPr>
                <w:szCs w:val="18"/>
              </w:rPr>
              <w:t>-73.1</w:t>
            </w:r>
          </w:p>
        </w:tc>
        <w:tc>
          <w:tcPr>
            <w:tcW w:w="988" w:type="dxa"/>
          </w:tcPr>
          <w:p w14:paraId="7FF4A671" w14:textId="77777777" w:rsidR="000B7E77" w:rsidRPr="00165A6E" w:rsidRDefault="000B7E77" w:rsidP="004367ED">
            <w:pPr>
              <w:pStyle w:val="TAC"/>
              <w:rPr>
                <w:szCs w:val="18"/>
              </w:rPr>
            </w:pPr>
            <w:r w:rsidRPr="00165A6E">
              <w:rPr>
                <w:szCs w:val="18"/>
              </w:rPr>
              <w:t>-70.1</w:t>
            </w:r>
          </w:p>
        </w:tc>
        <w:tc>
          <w:tcPr>
            <w:tcW w:w="988" w:type="dxa"/>
          </w:tcPr>
          <w:p w14:paraId="67A2365C" w14:textId="77777777" w:rsidR="000B7E77" w:rsidRPr="00165A6E" w:rsidRDefault="000B7E77" w:rsidP="004367ED">
            <w:pPr>
              <w:pStyle w:val="TAC"/>
              <w:rPr>
                <w:szCs w:val="18"/>
              </w:rPr>
            </w:pPr>
            <w:r w:rsidRPr="00165A6E">
              <w:rPr>
                <w:szCs w:val="18"/>
              </w:rPr>
              <w:t>-67.1</w:t>
            </w:r>
          </w:p>
        </w:tc>
        <w:tc>
          <w:tcPr>
            <w:tcW w:w="989" w:type="dxa"/>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tcPr>
          <w:p w14:paraId="4826084A" w14:textId="77777777" w:rsidR="000B7E77" w:rsidRPr="00165A6E" w:rsidRDefault="000B7E77" w:rsidP="004367ED">
            <w:pPr>
              <w:pStyle w:val="TAC"/>
            </w:pPr>
            <w:r w:rsidRPr="00165A6E">
              <w:t>n261</w:t>
            </w:r>
          </w:p>
        </w:tc>
        <w:tc>
          <w:tcPr>
            <w:tcW w:w="823" w:type="dxa"/>
          </w:tcPr>
          <w:p w14:paraId="7618DDF7" w14:textId="77777777" w:rsidR="000B7E77" w:rsidRPr="00165A6E" w:rsidRDefault="000B7E77" w:rsidP="004367ED">
            <w:pPr>
              <w:pStyle w:val="TAC"/>
              <w:rPr>
                <w:szCs w:val="18"/>
              </w:rPr>
            </w:pPr>
            <w:r w:rsidRPr="00165A6E">
              <w:rPr>
                <w:szCs w:val="18"/>
              </w:rPr>
              <w:t>-77.4</w:t>
            </w:r>
          </w:p>
        </w:tc>
        <w:tc>
          <w:tcPr>
            <w:tcW w:w="988" w:type="dxa"/>
          </w:tcPr>
          <w:p w14:paraId="330839D4" w14:textId="77777777" w:rsidR="000B7E77" w:rsidRPr="00165A6E" w:rsidRDefault="000B7E77" w:rsidP="004367ED">
            <w:pPr>
              <w:pStyle w:val="TAC"/>
              <w:rPr>
                <w:szCs w:val="18"/>
              </w:rPr>
            </w:pPr>
            <w:r w:rsidRPr="00165A6E">
              <w:rPr>
                <w:szCs w:val="18"/>
              </w:rPr>
              <w:t>-74.4</w:t>
            </w:r>
          </w:p>
        </w:tc>
        <w:tc>
          <w:tcPr>
            <w:tcW w:w="988" w:type="dxa"/>
          </w:tcPr>
          <w:p w14:paraId="5D9F3F79" w14:textId="77777777" w:rsidR="000B7E77" w:rsidRPr="00165A6E" w:rsidRDefault="000B7E77" w:rsidP="004367ED">
            <w:pPr>
              <w:pStyle w:val="TAC"/>
              <w:rPr>
                <w:szCs w:val="18"/>
              </w:rPr>
            </w:pPr>
            <w:r w:rsidRPr="00165A6E">
              <w:rPr>
                <w:szCs w:val="18"/>
              </w:rPr>
              <w:t>-71.4</w:t>
            </w:r>
          </w:p>
        </w:tc>
        <w:tc>
          <w:tcPr>
            <w:tcW w:w="989" w:type="dxa"/>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tcPr>
          <w:p w14:paraId="45FB1D1C" w14:textId="083378E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4D9887D3" w14:textId="0FBBEC94"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202" w:name="_CRTable7_3_4_34"/>
      <w:r w:rsidRPr="00165A6E">
        <w:t xml:space="preserve">Table </w:t>
      </w:r>
      <w:bookmarkEnd w:id="1202"/>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tcPr>
          <w:p w14:paraId="7A484B4C" w14:textId="77777777" w:rsidR="000B7E77" w:rsidRPr="00165A6E" w:rsidRDefault="000B7E77" w:rsidP="004367ED">
            <w:pPr>
              <w:pStyle w:val="TAC"/>
            </w:pPr>
            <w:r w:rsidRPr="00165A6E">
              <w:t>n257</w:t>
            </w:r>
          </w:p>
        </w:tc>
        <w:tc>
          <w:tcPr>
            <w:tcW w:w="1517" w:type="dxa"/>
          </w:tcPr>
          <w:p w14:paraId="427D982C" w14:textId="77777777" w:rsidR="000B7E77" w:rsidRPr="00165A6E" w:rsidRDefault="000B7E77" w:rsidP="004367ED">
            <w:pPr>
              <w:pStyle w:val="TAC"/>
              <w:rPr>
                <w:szCs w:val="18"/>
              </w:rPr>
            </w:pPr>
            <w:r w:rsidRPr="00165A6E">
              <w:rPr>
                <w:szCs w:val="18"/>
              </w:rPr>
              <w:t>-88.0</w:t>
            </w:r>
          </w:p>
        </w:tc>
        <w:tc>
          <w:tcPr>
            <w:tcW w:w="1971" w:type="dxa"/>
          </w:tcPr>
          <w:p w14:paraId="6743A9AC" w14:textId="77777777" w:rsidR="000B7E77" w:rsidRPr="00165A6E" w:rsidRDefault="000B7E77" w:rsidP="004367ED">
            <w:pPr>
              <w:pStyle w:val="TAC"/>
              <w:rPr>
                <w:szCs w:val="18"/>
              </w:rPr>
            </w:pPr>
            <w:r w:rsidRPr="00165A6E">
              <w:rPr>
                <w:szCs w:val="18"/>
              </w:rPr>
              <w:t>-85.0</w:t>
            </w:r>
          </w:p>
        </w:tc>
        <w:tc>
          <w:tcPr>
            <w:tcW w:w="1372" w:type="dxa"/>
          </w:tcPr>
          <w:p w14:paraId="29D11596" w14:textId="77777777" w:rsidR="000B7E77" w:rsidRPr="00165A6E" w:rsidRDefault="000B7E77" w:rsidP="004367ED">
            <w:pPr>
              <w:pStyle w:val="TAC"/>
              <w:rPr>
                <w:szCs w:val="18"/>
              </w:rPr>
            </w:pPr>
            <w:r w:rsidRPr="00165A6E">
              <w:rPr>
                <w:szCs w:val="18"/>
              </w:rPr>
              <w:t>-82.0</w:t>
            </w:r>
          </w:p>
        </w:tc>
        <w:tc>
          <w:tcPr>
            <w:tcW w:w="1553" w:type="dxa"/>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tcPr>
          <w:p w14:paraId="06842A3A" w14:textId="77777777" w:rsidR="000B7E77" w:rsidRPr="00165A6E" w:rsidRDefault="000B7E77" w:rsidP="004367ED">
            <w:pPr>
              <w:pStyle w:val="TAC"/>
            </w:pPr>
            <w:r w:rsidRPr="00165A6E">
              <w:t>n258</w:t>
            </w:r>
          </w:p>
        </w:tc>
        <w:tc>
          <w:tcPr>
            <w:tcW w:w="1517" w:type="dxa"/>
          </w:tcPr>
          <w:p w14:paraId="17549B89" w14:textId="77777777" w:rsidR="000B7E77" w:rsidRPr="00165A6E" w:rsidRDefault="000B7E77" w:rsidP="004367ED">
            <w:pPr>
              <w:pStyle w:val="TAC"/>
              <w:rPr>
                <w:szCs w:val="18"/>
              </w:rPr>
            </w:pPr>
            <w:r w:rsidRPr="00165A6E">
              <w:rPr>
                <w:szCs w:val="18"/>
              </w:rPr>
              <w:t>-88.0</w:t>
            </w:r>
          </w:p>
        </w:tc>
        <w:tc>
          <w:tcPr>
            <w:tcW w:w="1971" w:type="dxa"/>
          </w:tcPr>
          <w:p w14:paraId="23DF8D8B" w14:textId="77777777" w:rsidR="000B7E77" w:rsidRPr="00165A6E" w:rsidRDefault="000B7E77" w:rsidP="004367ED">
            <w:pPr>
              <w:pStyle w:val="TAC"/>
              <w:rPr>
                <w:szCs w:val="18"/>
              </w:rPr>
            </w:pPr>
            <w:r w:rsidRPr="00165A6E">
              <w:rPr>
                <w:szCs w:val="18"/>
              </w:rPr>
              <w:t>-85.0</w:t>
            </w:r>
          </w:p>
        </w:tc>
        <w:tc>
          <w:tcPr>
            <w:tcW w:w="1372" w:type="dxa"/>
          </w:tcPr>
          <w:p w14:paraId="5245DEDE" w14:textId="77777777" w:rsidR="000B7E77" w:rsidRPr="00165A6E" w:rsidRDefault="000B7E77" w:rsidP="004367ED">
            <w:pPr>
              <w:pStyle w:val="TAC"/>
              <w:rPr>
                <w:szCs w:val="18"/>
              </w:rPr>
            </w:pPr>
            <w:r w:rsidRPr="00165A6E">
              <w:rPr>
                <w:szCs w:val="18"/>
              </w:rPr>
              <w:t>-82.0</w:t>
            </w:r>
          </w:p>
        </w:tc>
        <w:tc>
          <w:tcPr>
            <w:tcW w:w="1553" w:type="dxa"/>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tcPr>
          <w:p w14:paraId="4D78895E" w14:textId="77777777" w:rsidR="000B7E77" w:rsidRPr="00165A6E" w:rsidRDefault="000B7E77" w:rsidP="004367ED">
            <w:pPr>
              <w:pStyle w:val="TAC"/>
            </w:pPr>
            <w:r w:rsidRPr="00165A6E">
              <w:t>n260</w:t>
            </w:r>
          </w:p>
        </w:tc>
        <w:tc>
          <w:tcPr>
            <w:tcW w:w="1517" w:type="dxa"/>
          </w:tcPr>
          <w:p w14:paraId="243AB537" w14:textId="77777777" w:rsidR="000B7E77" w:rsidRPr="00165A6E" w:rsidRDefault="000B7E77" w:rsidP="004367ED">
            <w:pPr>
              <w:pStyle w:val="TAC"/>
              <w:rPr>
                <w:szCs w:val="18"/>
              </w:rPr>
            </w:pPr>
            <w:r w:rsidRPr="00165A6E">
              <w:rPr>
                <w:szCs w:val="18"/>
              </w:rPr>
              <w:t>-83.0</w:t>
            </w:r>
          </w:p>
        </w:tc>
        <w:tc>
          <w:tcPr>
            <w:tcW w:w="1971" w:type="dxa"/>
          </w:tcPr>
          <w:p w14:paraId="7B46BF31" w14:textId="77777777" w:rsidR="000B7E77" w:rsidRPr="00165A6E" w:rsidRDefault="000B7E77" w:rsidP="004367ED">
            <w:pPr>
              <w:pStyle w:val="TAC"/>
              <w:rPr>
                <w:szCs w:val="18"/>
              </w:rPr>
            </w:pPr>
            <w:r w:rsidRPr="00165A6E">
              <w:rPr>
                <w:szCs w:val="18"/>
              </w:rPr>
              <w:t>-80.0</w:t>
            </w:r>
          </w:p>
        </w:tc>
        <w:tc>
          <w:tcPr>
            <w:tcW w:w="1372" w:type="dxa"/>
          </w:tcPr>
          <w:p w14:paraId="6421AE30" w14:textId="77777777" w:rsidR="000B7E77" w:rsidRPr="00165A6E" w:rsidRDefault="000B7E77" w:rsidP="004367ED">
            <w:pPr>
              <w:pStyle w:val="TAC"/>
              <w:rPr>
                <w:szCs w:val="18"/>
              </w:rPr>
            </w:pPr>
            <w:r w:rsidRPr="00165A6E">
              <w:rPr>
                <w:szCs w:val="18"/>
              </w:rPr>
              <w:t>-77.0</w:t>
            </w:r>
          </w:p>
        </w:tc>
        <w:tc>
          <w:tcPr>
            <w:tcW w:w="1553" w:type="dxa"/>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tcPr>
          <w:p w14:paraId="1EC81819" w14:textId="77777777" w:rsidR="000B7E77" w:rsidRPr="00165A6E" w:rsidRDefault="000B7E77" w:rsidP="004367ED">
            <w:pPr>
              <w:pStyle w:val="TAC"/>
            </w:pPr>
            <w:r w:rsidRPr="00165A6E">
              <w:t>n261</w:t>
            </w:r>
          </w:p>
        </w:tc>
        <w:tc>
          <w:tcPr>
            <w:tcW w:w="1517" w:type="dxa"/>
          </w:tcPr>
          <w:p w14:paraId="7D514527" w14:textId="77777777" w:rsidR="000B7E77" w:rsidRPr="00165A6E" w:rsidRDefault="000B7E77" w:rsidP="004367ED">
            <w:pPr>
              <w:pStyle w:val="TAC"/>
              <w:rPr>
                <w:szCs w:val="18"/>
              </w:rPr>
            </w:pPr>
            <w:r w:rsidRPr="00165A6E">
              <w:rPr>
                <w:szCs w:val="18"/>
              </w:rPr>
              <w:t>-88.0</w:t>
            </w:r>
          </w:p>
        </w:tc>
        <w:tc>
          <w:tcPr>
            <w:tcW w:w="1971" w:type="dxa"/>
          </w:tcPr>
          <w:p w14:paraId="31D6F3B6" w14:textId="77777777" w:rsidR="000B7E77" w:rsidRPr="00165A6E" w:rsidRDefault="000B7E77" w:rsidP="004367ED">
            <w:pPr>
              <w:pStyle w:val="TAC"/>
              <w:rPr>
                <w:szCs w:val="18"/>
              </w:rPr>
            </w:pPr>
            <w:r w:rsidRPr="00165A6E">
              <w:rPr>
                <w:szCs w:val="18"/>
              </w:rPr>
              <w:t>-85.0</w:t>
            </w:r>
          </w:p>
        </w:tc>
        <w:tc>
          <w:tcPr>
            <w:tcW w:w="1372" w:type="dxa"/>
          </w:tcPr>
          <w:p w14:paraId="1E50616A" w14:textId="77777777" w:rsidR="000B7E77" w:rsidRPr="00165A6E" w:rsidRDefault="000B7E77" w:rsidP="004367ED">
            <w:pPr>
              <w:pStyle w:val="TAC"/>
              <w:rPr>
                <w:szCs w:val="18"/>
              </w:rPr>
            </w:pPr>
            <w:r w:rsidRPr="00165A6E">
              <w:rPr>
                <w:szCs w:val="18"/>
              </w:rPr>
              <w:t>-82.0</w:t>
            </w:r>
          </w:p>
        </w:tc>
        <w:tc>
          <w:tcPr>
            <w:tcW w:w="1553" w:type="dxa"/>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tcPr>
          <w:p w14:paraId="0C3FF721" w14:textId="1835C912"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0CF859E0" w14:textId="4E0DE40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203" w:name="_CRTable7_3_4_35"/>
      <w:r w:rsidRPr="00165A6E">
        <w:t xml:space="preserve">Table </w:t>
      </w:r>
      <w:bookmarkEnd w:id="1203"/>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tcPr>
          <w:p w14:paraId="7EBB4222" w14:textId="59EA47F9"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70E50045" w14:textId="2CFC8E8C"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204" w:name="_CRTable7_3_4_36"/>
      <w:r w:rsidRPr="00165A6E">
        <w:t xml:space="preserve">Table </w:t>
      </w:r>
      <w:bookmarkEnd w:id="1204"/>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tcPr>
          <w:p w14:paraId="582FE22D" w14:textId="77777777" w:rsidR="00F2001B" w:rsidRPr="00165A6E" w:rsidRDefault="00F2001B" w:rsidP="007F0EFB">
            <w:pPr>
              <w:pStyle w:val="TAH"/>
              <w:rPr>
                <w:rFonts w:eastAsia="Malgun Gothic"/>
              </w:rPr>
            </w:pPr>
          </w:p>
        </w:tc>
        <w:tc>
          <w:tcPr>
            <w:tcW w:w="1517" w:type="dxa"/>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tcPr>
          <w:p w14:paraId="7E89C466" w14:textId="0CECD1AA"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640814F" w14:textId="6B5576E9"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205" w:name="_CRTable7_3_4_36a"/>
      <w:r w:rsidRPr="00165A6E">
        <w:rPr>
          <w:rFonts w:eastAsia="PMingLiU"/>
        </w:rPr>
        <w:t xml:space="preserve">Table </w:t>
      </w:r>
      <w:bookmarkEnd w:id="1205"/>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206" w:name="_CRTable7_3_4_37"/>
      <w:r w:rsidRPr="00165A6E">
        <w:t xml:space="preserve">Table </w:t>
      </w:r>
      <w:bookmarkEnd w:id="1206"/>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17F6CD41"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4E19A0FD" w14:textId="0937E765"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F2001B" w:rsidRPr="00165A6E">
              <w:rPr>
                <w:rFonts w:eastAsia="Malgun Gothic"/>
              </w:rPr>
              <w:t>8.508-1</w:t>
            </w:r>
            <w:r w:rsidR="00D2021D">
              <w:rPr>
                <w:rFonts w:eastAsia="Malgun Gothic"/>
              </w:rPr>
              <w:t> </w:t>
            </w:r>
            <w:r w:rsidR="00D2021D" w:rsidRPr="00165A6E">
              <w:rPr>
                <w:rFonts w:eastAsia="Malgun Gothic"/>
              </w:rPr>
              <w:t>[</w:t>
            </w:r>
            <w:r w:rsidR="00F2001B"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F2001B" w:rsidRPr="00165A6E">
              <w:rPr>
                <w:rFonts w:eastAsia="Malgun Gothic"/>
              </w:rPr>
              <w:t>.1.1.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207" w:name="_CRTable7_3_4_38"/>
      <w:r w:rsidRPr="00165A6E">
        <w:t xml:space="preserve">Table </w:t>
      </w:r>
      <w:bookmarkEnd w:id="1207"/>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6929D5C0"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p>
    <w:p w14:paraId="6A5F9BB8" w14:textId="00697729" w:rsidR="0032234A" w:rsidRPr="00165A6E" w:rsidRDefault="0032234A">
      <w:pPr>
        <w:pStyle w:val="TH"/>
      </w:pPr>
      <w:bookmarkStart w:id="1208" w:name="_CRTable7_3_4_39"/>
      <w:r w:rsidRPr="00165A6E">
        <w:t xml:space="preserve">Table </w:t>
      </w:r>
      <w:bookmarkEnd w:id="1208"/>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vAlign w:val="center"/>
          </w:tcPr>
          <w:p w14:paraId="70E5C9FE" w14:textId="77777777" w:rsidR="0032234A" w:rsidRPr="00165A6E" w:rsidRDefault="0032234A">
            <w:pPr>
              <w:pStyle w:val="TAH"/>
            </w:pPr>
            <w:r w:rsidRPr="00165A6E">
              <w:t>NR Band</w:t>
            </w:r>
          </w:p>
        </w:tc>
        <w:tc>
          <w:tcPr>
            <w:tcW w:w="1856" w:type="dxa"/>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tcPr>
          <w:p w14:paraId="607A549E" w14:textId="77777777" w:rsidR="0032234A" w:rsidRPr="00165A6E" w:rsidRDefault="0032234A">
            <w:pPr>
              <w:pStyle w:val="TAC"/>
            </w:pPr>
            <w:r w:rsidRPr="00165A6E">
              <w:t>n258</w:t>
            </w:r>
          </w:p>
        </w:tc>
        <w:tc>
          <w:tcPr>
            <w:tcW w:w="1856" w:type="dxa"/>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147CF49C"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w:t>
      </w:r>
      <w:r w:rsidR="00D2021D" w:rsidRPr="00165A6E">
        <w:t>clause</w:t>
      </w:r>
      <w:r w:rsidR="00D2021D">
        <w:t> </w:t>
      </w:r>
      <w:r w:rsidR="00D2021D" w:rsidRPr="00165A6E">
        <w:rPr>
          <w:rFonts w:eastAsia="Malgun Gothic"/>
        </w:rPr>
        <w:t>7</w:t>
      </w:r>
      <w:r w:rsidR="00D30C7E" w:rsidRPr="00165A6E">
        <w:rPr>
          <w:rFonts w:eastAsia="Malgun Gothic"/>
        </w:rPr>
        <w:t>.3A.2.0.3</w:t>
      </w:r>
      <w:r w:rsidR="00D30C7E" w:rsidRPr="00165A6E">
        <w:t xml:space="preserve"> for the applicable operating bands.</w:t>
      </w:r>
    </w:p>
    <w:p w14:paraId="5E1CA905" w14:textId="6798A6CF"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.3.4.</w:t>
      </w:r>
    </w:p>
    <w:p w14:paraId="7A09B892" w14:textId="77777777" w:rsidR="00855118" w:rsidRPr="00165A6E" w:rsidRDefault="008E5256" w:rsidP="00855118">
      <w:pPr>
        <w:pStyle w:val="H6"/>
      </w:pPr>
      <w:bookmarkStart w:id="1209" w:name="_CR7_3_4_4"/>
      <w:r w:rsidRPr="00165A6E">
        <w:t>7.3.4.4</w:t>
      </w:r>
      <w:r w:rsidRPr="00165A6E">
        <w:tab/>
        <w:t>Test description</w:t>
      </w:r>
    </w:p>
    <w:p w14:paraId="6723596A" w14:textId="77777777" w:rsidR="00855118" w:rsidRPr="00165A6E" w:rsidRDefault="008E5256" w:rsidP="00855118">
      <w:pPr>
        <w:pStyle w:val="H6"/>
      </w:pPr>
      <w:bookmarkStart w:id="1210" w:name="_CR7_3_4_4_1"/>
      <w:bookmarkEnd w:id="1209"/>
      <w:r w:rsidRPr="00165A6E">
        <w:t>7.3.4.4.1</w:t>
      </w:r>
      <w:r w:rsidRPr="00165A6E">
        <w:tab/>
        <w:t>Initial conditions</w:t>
      </w:r>
    </w:p>
    <w:bookmarkEnd w:id="1210"/>
    <w:p w14:paraId="28BB38B8" w14:textId="3CFF8F31" w:rsidR="0032234A" w:rsidRPr="00165A6E" w:rsidRDefault="0032234A" w:rsidP="008A7419">
      <w:r w:rsidRPr="00165A6E">
        <w:t xml:space="preserve">Same initial conditions as in </w:t>
      </w:r>
      <w:r w:rsidR="00D2021D" w:rsidRPr="00165A6E">
        <w:t>clause</w:t>
      </w:r>
      <w:r w:rsidR="00D2021D">
        <w:t> </w:t>
      </w:r>
      <w:r w:rsidR="00D2021D" w:rsidRPr="00165A6E">
        <w:t>7</w:t>
      </w:r>
      <w:r w:rsidRPr="00165A6E">
        <w:t>.3.2.4.1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211" w:name="_CR7_3_4_4_2"/>
      <w:r w:rsidRPr="00165A6E">
        <w:t>7.3.4.4.2</w:t>
      </w:r>
      <w:r w:rsidRPr="00165A6E">
        <w:tab/>
        <w:t>Test procedure</w:t>
      </w:r>
    </w:p>
    <w:bookmarkEnd w:id="1211"/>
    <w:p w14:paraId="7218D78E" w14:textId="2A6FF9D2"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2265C4FA"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0601067" w14:textId="785AD539" w:rsidR="008872E9" w:rsidRDefault="008872E9" w:rsidP="008872E9">
      <w:r>
        <w:t>For power class UEs other than PC6, step 4a applies:</w:t>
      </w:r>
    </w:p>
    <w:p w14:paraId="7280D67E" w14:textId="29B320D0" w:rsidR="0032234A" w:rsidRPr="00165A6E" w:rsidRDefault="00D87885">
      <w:pPr>
        <w:pStyle w:val="B1"/>
      </w:pPr>
      <w:r w:rsidRPr="00165A6E">
        <w:t>4</w:t>
      </w:r>
      <w:r w:rsidR="008872E9">
        <w:t>a</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8A7419">
        <w:rPr>
          <w:rFonts w:eastAsia="Batang"/>
          <w:lang w:eastAsia="ja-JP"/>
        </w:rPr>
        <w:t>at least BEAM_SELECT_WAIT_TIME (</w:t>
      </w:r>
      <w:r w:rsidR="001830A1" w:rsidRPr="00165A6E">
        <w:t>NOTE</w:t>
      </w:r>
      <w:r w:rsidR="001830A1" w:rsidRPr="008A7419">
        <w:rPr>
          <w:rFonts w:eastAsia="Batang"/>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7A9A9AC5" w14:textId="77777777" w:rsidR="008872E9" w:rsidRDefault="008872E9" w:rsidP="008872E9">
      <w:r>
        <w:t>For power class 6 UEs, step 4b applies:</w:t>
      </w:r>
    </w:p>
    <w:p w14:paraId="2FC09F44" w14:textId="77777777" w:rsidR="008872E9" w:rsidRDefault="008872E9">
      <w:pPr>
        <w:pStyle w:val="B1"/>
      </w:pPr>
      <w:r>
        <w:t>4b.</w:t>
      </w:r>
      <w:r>
        <w:tab/>
        <w:t>Measure UE EIS value for each grid point within the UE spherical coverage evaluation areas, Area-1 and Area-2, per Table 7.3.4.3-6a. After a rotation, allow at least BEAM_SELECT_WAIT_TIME (NOTE 1) for UE to find the best beam to use. EIS is calculated considering both polarizations, theta and phi.</w:t>
      </w:r>
    </w:p>
    <w:p w14:paraId="53B1A080" w14:textId="16DCCD67" w:rsidR="0032234A" w:rsidRPr="00165A6E" w:rsidRDefault="00D87885">
      <w:pPr>
        <w:pStyle w:val="B1"/>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212" w:name="_CR7_3_4_4_3"/>
      <w:r w:rsidRPr="00165A6E">
        <w:t>7.3.4.4.3</w:t>
      </w:r>
      <w:r w:rsidRPr="00165A6E">
        <w:tab/>
        <w:t>Message contents</w:t>
      </w:r>
    </w:p>
    <w:bookmarkEnd w:id="1212"/>
    <w:p w14:paraId="0CF403DE" w14:textId="6AF27099"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213" w:name="_CR7_3_4_5"/>
      <w:r w:rsidRPr="00165A6E">
        <w:t>7.3.4.5</w:t>
      </w:r>
      <w:r w:rsidRPr="00165A6E">
        <w:tab/>
        <w:t>Test requirement</w:t>
      </w:r>
    </w:p>
    <w:bookmarkEnd w:id="1213"/>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214" w:name="_CRTable7_3_4_51"/>
      <w:r w:rsidRPr="00165A6E">
        <w:t xml:space="preserve">Table </w:t>
      </w:r>
      <w:bookmarkEnd w:id="1214"/>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tcPr>
          <w:p w14:paraId="1AEFCA74" w14:textId="77777777" w:rsidR="0032234A" w:rsidRPr="00165A6E" w:rsidRDefault="0032234A">
            <w:pPr>
              <w:pStyle w:val="TAH"/>
            </w:pPr>
            <w:r w:rsidRPr="00165A6E">
              <w:t>Operating band</w:t>
            </w:r>
          </w:p>
        </w:tc>
        <w:tc>
          <w:tcPr>
            <w:tcW w:w="6867" w:type="dxa"/>
            <w:gridSpan w:val="4"/>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tcPr>
          <w:p w14:paraId="286038B7" w14:textId="77777777" w:rsidR="0032234A" w:rsidRPr="00165A6E" w:rsidRDefault="0032234A">
            <w:pPr>
              <w:pStyle w:val="TAH"/>
            </w:pPr>
          </w:p>
        </w:tc>
        <w:tc>
          <w:tcPr>
            <w:tcW w:w="1716" w:type="dxa"/>
            <w:vAlign w:val="center"/>
          </w:tcPr>
          <w:p w14:paraId="0E6C9CC0" w14:textId="77777777" w:rsidR="0032234A" w:rsidRPr="00165A6E" w:rsidRDefault="0032234A">
            <w:pPr>
              <w:pStyle w:val="TAH"/>
            </w:pPr>
            <w:r w:rsidRPr="00165A6E">
              <w:t>50 MHz</w:t>
            </w:r>
          </w:p>
        </w:tc>
        <w:tc>
          <w:tcPr>
            <w:tcW w:w="1717" w:type="dxa"/>
          </w:tcPr>
          <w:p w14:paraId="77C6242C" w14:textId="77777777" w:rsidR="0032234A" w:rsidRPr="00165A6E" w:rsidRDefault="0032234A">
            <w:pPr>
              <w:pStyle w:val="TAH"/>
            </w:pPr>
            <w:r w:rsidRPr="00165A6E">
              <w:t>100 MHz</w:t>
            </w:r>
          </w:p>
        </w:tc>
        <w:tc>
          <w:tcPr>
            <w:tcW w:w="1717" w:type="dxa"/>
          </w:tcPr>
          <w:p w14:paraId="0766B58E" w14:textId="77777777" w:rsidR="0032234A" w:rsidRPr="00165A6E" w:rsidRDefault="0032234A">
            <w:pPr>
              <w:pStyle w:val="TAH"/>
            </w:pPr>
            <w:r w:rsidRPr="00165A6E">
              <w:t>200 MHz</w:t>
            </w:r>
          </w:p>
        </w:tc>
        <w:tc>
          <w:tcPr>
            <w:tcW w:w="1717" w:type="dxa"/>
          </w:tcPr>
          <w:p w14:paraId="0A4FCEF2" w14:textId="77777777" w:rsidR="0032234A" w:rsidRPr="00165A6E" w:rsidRDefault="0032234A">
            <w:pPr>
              <w:pStyle w:val="TAH"/>
            </w:pPr>
            <w:r w:rsidRPr="00165A6E">
              <w:t>400 MHz</w:t>
            </w:r>
          </w:p>
        </w:tc>
      </w:tr>
      <w:tr w:rsidR="0032234A" w:rsidRPr="00165A6E" w14:paraId="48F1C357" w14:textId="77777777">
        <w:tc>
          <w:tcPr>
            <w:tcW w:w="1256" w:type="dxa"/>
          </w:tcPr>
          <w:p w14:paraId="798741E1" w14:textId="77777777" w:rsidR="0032234A" w:rsidRPr="00165A6E" w:rsidRDefault="0032234A">
            <w:pPr>
              <w:pStyle w:val="TAC"/>
            </w:pPr>
            <w:r w:rsidRPr="00165A6E">
              <w:t>n257</w:t>
            </w:r>
          </w:p>
        </w:tc>
        <w:tc>
          <w:tcPr>
            <w:tcW w:w="1716" w:type="dxa"/>
          </w:tcPr>
          <w:p w14:paraId="54F75B02" w14:textId="77777777" w:rsidR="0032234A" w:rsidRPr="00165A6E" w:rsidRDefault="0032234A">
            <w:pPr>
              <w:pStyle w:val="TAC"/>
              <w:rPr>
                <w:rFonts w:eastAsia="Malgun Gothic"/>
                <w:szCs w:val="18"/>
              </w:rPr>
            </w:pPr>
            <w:r w:rsidRPr="00165A6E">
              <w:rPr>
                <w:szCs w:val="18"/>
              </w:rPr>
              <w:t>-89.5 +TT</w:t>
            </w:r>
          </w:p>
        </w:tc>
        <w:tc>
          <w:tcPr>
            <w:tcW w:w="1717" w:type="dxa"/>
          </w:tcPr>
          <w:p w14:paraId="306B48C0" w14:textId="77777777" w:rsidR="0032234A" w:rsidRPr="00165A6E" w:rsidRDefault="0032234A">
            <w:pPr>
              <w:pStyle w:val="TAC"/>
              <w:rPr>
                <w:rFonts w:eastAsia="Malgun Gothic"/>
                <w:szCs w:val="18"/>
              </w:rPr>
            </w:pPr>
            <w:r w:rsidRPr="00165A6E">
              <w:rPr>
                <w:szCs w:val="18"/>
              </w:rPr>
              <w:t>-86.5 +TT</w:t>
            </w:r>
          </w:p>
        </w:tc>
        <w:tc>
          <w:tcPr>
            <w:tcW w:w="1717" w:type="dxa"/>
          </w:tcPr>
          <w:p w14:paraId="1ED2AC3E" w14:textId="77777777" w:rsidR="0032234A" w:rsidRPr="00165A6E" w:rsidRDefault="0032234A">
            <w:pPr>
              <w:pStyle w:val="TAC"/>
              <w:rPr>
                <w:rFonts w:eastAsia="Malgun Gothic"/>
                <w:szCs w:val="18"/>
              </w:rPr>
            </w:pPr>
            <w:r w:rsidRPr="00165A6E">
              <w:rPr>
                <w:szCs w:val="18"/>
              </w:rPr>
              <w:t>-83.5 +TT</w:t>
            </w:r>
          </w:p>
        </w:tc>
        <w:tc>
          <w:tcPr>
            <w:tcW w:w="1717" w:type="dxa"/>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tcPr>
          <w:p w14:paraId="7DDFBF89" w14:textId="77777777" w:rsidR="0032234A" w:rsidRPr="00165A6E" w:rsidRDefault="0032234A">
            <w:pPr>
              <w:pStyle w:val="TAC"/>
            </w:pPr>
            <w:r w:rsidRPr="00165A6E">
              <w:t>n258</w:t>
            </w:r>
          </w:p>
        </w:tc>
        <w:tc>
          <w:tcPr>
            <w:tcW w:w="1716" w:type="dxa"/>
          </w:tcPr>
          <w:p w14:paraId="0BC3F04C" w14:textId="77777777" w:rsidR="0032234A" w:rsidRPr="00165A6E" w:rsidRDefault="0032234A">
            <w:pPr>
              <w:pStyle w:val="TAC"/>
              <w:rPr>
                <w:rFonts w:eastAsia="Malgun Gothic"/>
                <w:szCs w:val="18"/>
              </w:rPr>
            </w:pPr>
            <w:r w:rsidRPr="00165A6E">
              <w:rPr>
                <w:szCs w:val="18"/>
              </w:rPr>
              <w:t>-89.5 +TT</w:t>
            </w:r>
          </w:p>
        </w:tc>
        <w:tc>
          <w:tcPr>
            <w:tcW w:w="1717" w:type="dxa"/>
          </w:tcPr>
          <w:p w14:paraId="76E63B18" w14:textId="77777777" w:rsidR="0032234A" w:rsidRPr="00165A6E" w:rsidRDefault="0032234A">
            <w:pPr>
              <w:pStyle w:val="TAC"/>
              <w:rPr>
                <w:rFonts w:eastAsia="Malgun Gothic"/>
                <w:szCs w:val="18"/>
              </w:rPr>
            </w:pPr>
            <w:r w:rsidRPr="00165A6E">
              <w:rPr>
                <w:szCs w:val="18"/>
              </w:rPr>
              <w:t>-86.5 +TT</w:t>
            </w:r>
          </w:p>
        </w:tc>
        <w:tc>
          <w:tcPr>
            <w:tcW w:w="1717" w:type="dxa"/>
          </w:tcPr>
          <w:p w14:paraId="7975FD5A" w14:textId="77777777" w:rsidR="0032234A" w:rsidRPr="00165A6E" w:rsidRDefault="0032234A">
            <w:pPr>
              <w:pStyle w:val="TAC"/>
              <w:rPr>
                <w:rFonts w:eastAsia="Malgun Gothic"/>
                <w:szCs w:val="18"/>
              </w:rPr>
            </w:pPr>
            <w:r w:rsidRPr="00165A6E">
              <w:rPr>
                <w:szCs w:val="18"/>
              </w:rPr>
              <w:t>-83.5 +TT</w:t>
            </w:r>
          </w:p>
        </w:tc>
        <w:tc>
          <w:tcPr>
            <w:tcW w:w="1717" w:type="dxa"/>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tcPr>
          <w:p w14:paraId="0EB74A46" w14:textId="77777777" w:rsidR="0032234A" w:rsidRPr="00165A6E" w:rsidRDefault="0032234A">
            <w:pPr>
              <w:pStyle w:val="TAC"/>
            </w:pPr>
            <w:r w:rsidRPr="00165A6E">
              <w:t>n260</w:t>
            </w:r>
          </w:p>
        </w:tc>
        <w:tc>
          <w:tcPr>
            <w:tcW w:w="1716" w:type="dxa"/>
          </w:tcPr>
          <w:p w14:paraId="28A925A4" w14:textId="77777777" w:rsidR="0032234A" w:rsidRPr="00165A6E" w:rsidRDefault="0032234A">
            <w:pPr>
              <w:pStyle w:val="TAC"/>
              <w:rPr>
                <w:rFonts w:eastAsia="Malgun Gothic"/>
                <w:szCs w:val="18"/>
              </w:rPr>
            </w:pPr>
            <w:r w:rsidRPr="00165A6E">
              <w:rPr>
                <w:szCs w:val="18"/>
              </w:rPr>
              <w:t>-86.5 +TT</w:t>
            </w:r>
          </w:p>
        </w:tc>
        <w:tc>
          <w:tcPr>
            <w:tcW w:w="1717" w:type="dxa"/>
          </w:tcPr>
          <w:p w14:paraId="7C15BF9E" w14:textId="77777777" w:rsidR="0032234A" w:rsidRPr="00165A6E" w:rsidRDefault="0032234A">
            <w:pPr>
              <w:pStyle w:val="TAC"/>
              <w:rPr>
                <w:rFonts w:eastAsia="Malgun Gothic"/>
                <w:szCs w:val="18"/>
              </w:rPr>
            </w:pPr>
            <w:r w:rsidRPr="00165A6E">
              <w:rPr>
                <w:szCs w:val="18"/>
              </w:rPr>
              <w:t>-83.5 +TT</w:t>
            </w:r>
          </w:p>
        </w:tc>
        <w:tc>
          <w:tcPr>
            <w:tcW w:w="1717" w:type="dxa"/>
          </w:tcPr>
          <w:p w14:paraId="696515B2" w14:textId="77777777" w:rsidR="0032234A" w:rsidRPr="00165A6E" w:rsidRDefault="0032234A">
            <w:pPr>
              <w:pStyle w:val="TAC"/>
              <w:rPr>
                <w:rFonts w:eastAsia="Malgun Gothic"/>
                <w:szCs w:val="18"/>
              </w:rPr>
            </w:pPr>
            <w:r w:rsidRPr="00165A6E">
              <w:rPr>
                <w:szCs w:val="18"/>
              </w:rPr>
              <w:t>-80.5 +TT</w:t>
            </w:r>
          </w:p>
        </w:tc>
        <w:tc>
          <w:tcPr>
            <w:tcW w:w="1717" w:type="dxa"/>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tcPr>
          <w:p w14:paraId="0F98964A" w14:textId="77777777" w:rsidR="0032234A" w:rsidRPr="00165A6E" w:rsidRDefault="0032234A">
            <w:pPr>
              <w:pStyle w:val="TAC"/>
            </w:pPr>
            <w:r w:rsidRPr="00165A6E">
              <w:t>n261</w:t>
            </w:r>
          </w:p>
        </w:tc>
        <w:tc>
          <w:tcPr>
            <w:tcW w:w="1716" w:type="dxa"/>
          </w:tcPr>
          <w:p w14:paraId="6BCA57B7" w14:textId="77777777" w:rsidR="0032234A" w:rsidRPr="00165A6E" w:rsidRDefault="0032234A">
            <w:pPr>
              <w:pStyle w:val="TAC"/>
              <w:rPr>
                <w:rFonts w:eastAsia="Malgun Gothic"/>
                <w:szCs w:val="18"/>
              </w:rPr>
            </w:pPr>
            <w:r w:rsidRPr="00165A6E">
              <w:rPr>
                <w:szCs w:val="18"/>
              </w:rPr>
              <w:t>-89.5 +TT</w:t>
            </w:r>
          </w:p>
        </w:tc>
        <w:tc>
          <w:tcPr>
            <w:tcW w:w="1717" w:type="dxa"/>
          </w:tcPr>
          <w:p w14:paraId="4C940895" w14:textId="77777777" w:rsidR="0032234A" w:rsidRPr="00165A6E" w:rsidRDefault="0032234A">
            <w:pPr>
              <w:pStyle w:val="TAC"/>
              <w:rPr>
                <w:rFonts w:eastAsia="Malgun Gothic"/>
                <w:szCs w:val="18"/>
              </w:rPr>
            </w:pPr>
            <w:r w:rsidRPr="00165A6E">
              <w:rPr>
                <w:szCs w:val="18"/>
              </w:rPr>
              <w:t>-86.5 +TT</w:t>
            </w:r>
          </w:p>
        </w:tc>
        <w:tc>
          <w:tcPr>
            <w:tcW w:w="1717" w:type="dxa"/>
          </w:tcPr>
          <w:p w14:paraId="661A14C4" w14:textId="77777777" w:rsidR="0032234A" w:rsidRPr="00165A6E" w:rsidRDefault="0032234A">
            <w:pPr>
              <w:pStyle w:val="TAC"/>
              <w:rPr>
                <w:rFonts w:eastAsia="Malgun Gothic"/>
                <w:szCs w:val="18"/>
              </w:rPr>
            </w:pPr>
            <w:r w:rsidRPr="00165A6E">
              <w:rPr>
                <w:szCs w:val="18"/>
              </w:rPr>
              <w:t>-83.5 +TT</w:t>
            </w:r>
          </w:p>
        </w:tc>
        <w:tc>
          <w:tcPr>
            <w:tcW w:w="1717" w:type="dxa"/>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tcPr>
          <w:p w14:paraId="3C7C6633" w14:textId="12A38505"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0B699044" w14:textId="09A201A0"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215" w:name="_CRTable7_3_4_51a"/>
      <w:r w:rsidRPr="00165A6E">
        <w:t xml:space="preserve">Table </w:t>
      </w:r>
      <w:bookmarkEnd w:id="1215"/>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216" w:name="_CRTable7_3_4_52"/>
      <w:r w:rsidRPr="00165A6E">
        <w:t xml:space="preserve">Table </w:t>
      </w:r>
      <w:bookmarkEnd w:id="1216"/>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tcPr>
          <w:p w14:paraId="71311829" w14:textId="77777777" w:rsidR="0032234A" w:rsidRPr="00165A6E" w:rsidRDefault="0032234A">
            <w:pPr>
              <w:pStyle w:val="TAC"/>
            </w:pPr>
            <w:r w:rsidRPr="00165A6E">
              <w:t>n257</w:t>
            </w:r>
          </w:p>
        </w:tc>
        <w:tc>
          <w:tcPr>
            <w:tcW w:w="1643" w:type="dxa"/>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tcPr>
          <w:p w14:paraId="2AE35E91" w14:textId="77777777" w:rsidR="0032234A" w:rsidRPr="00165A6E" w:rsidRDefault="0032234A">
            <w:pPr>
              <w:pStyle w:val="TAC"/>
            </w:pPr>
            <w:r w:rsidRPr="00165A6E">
              <w:t>n258</w:t>
            </w:r>
          </w:p>
        </w:tc>
        <w:tc>
          <w:tcPr>
            <w:tcW w:w="1643" w:type="dxa"/>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tcPr>
          <w:p w14:paraId="640AE602" w14:textId="77777777" w:rsidR="0032234A" w:rsidRPr="00165A6E" w:rsidRDefault="0032234A">
            <w:pPr>
              <w:pStyle w:val="TAC"/>
            </w:pPr>
            <w:r w:rsidRPr="00165A6E">
              <w:t>n261</w:t>
            </w:r>
          </w:p>
        </w:tc>
        <w:tc>
          <w:tcPr>
            <w:tcW w:w="1643" w:type="dxa"/>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tcPr>
          <w:p w14:paraId="745786D6" w14:textId="3479564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CDCBCB9" w14:textId="25FE8EA3"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217" w:name="_CRTable7_3_4_53"/>
      <w:r w:rsidRPr="00165A6E">
        <w:t xml:space="preserve">Table </w:t>
      </w:r>
      <w:bookmarkEnd w:id="1217"/>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tcPr>
          <w:p w14:paraId="66131955" w14:textId="77777777" w:rsidR="0032234A" w:rsidRPr="00165A6E" w:rsidRDefault="0032234A">
            <w:pPr>
              <w:pStyle w:val="TAC"/>
            </w:pPr>
            <w:r w:rsidRPr="00165A6E">
              <w:t>n257</w:t>
            </w:r>
          </w:p>
        </w:tc>
        <w:tc>
          <w:tcPr>
            <w:tcW w:w="1517" w:type="dxa"/>
          </w:tcPr>
          <w:p w14:paraId="05BFBD68" w14:textId="77777777" w:rsidR="0032234A" w:rsidRPr="00165A6E" w:rsidRDefault="0032234A">
            <w:pPr>
              <w:pStyle w:val="TAC"/>
              <w:rPr>
                <w:szCs w:val="18"/>
              </w:rPr>
            </w:pPr>
            <w:r w:rsidRPr="00165A6E">
              <w:rPr>
                <w:szCs w:val="18"/>
              </w:rPr>
              <w:t>-77.4 +TT</w:t>
            </w:r>
          </w:p>
        </w:tc>
        <w:tc>
          <w:tcPr>
            <w:tcW w:w="1971" w:type="dxa"/>
          </w:tcPr>
          <w:p w14:paraId="27D1E4FF" w14:textId="77777777" w:rsidR="0032234A" w:rsidRPr="00165A6E" w:rsidRDefault="0032234A">
            <w:pPr>
              <w:pStyle w:val="TAC"/>
              <w:rPr>
                <w:szCs w:val="18"/>
              </w:rPr>
            </w:pPr>
            <w:r w:rsidRPr="00165A6E">
              <w:rPr>
                <w:szCs w:val="18"/>
              </w:rPr>
              <w:t>-74.4 +TT</w:t>
            </w:r>
          </w:p>
        </w:tc>
        <w:tc>
          <w:tcPr>
            <w:tcW w:w="1372" w:type="dxa"/>
          </w:tcPr>
          <w:p w14:paraId="3A4AD68A" w14:textId="77777777" w:rsidR="0032234A" w:rsidRPr="00165A6E" w:rsidRDefault="0032234A">
            <w:pPr>
              <w:pStyle w:val="TAC"/>
              <w:rPr>
                <w:szCs w:val="18"/>
              </w:rPr>
            </w:pPr>
            <w:r w:rsidRPr="00165A6E">
              <w:rPr>
                <w:szCs w:val="18"/>
              </w:rPr>
              <w:t>-71.4 +TT</w:t>
            </w:r>
          </w:p>
        </w:tc>
        <w:tc>
          <w:tcPr>
            <w:tcW w:w="1553" w:type="dxa"/>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tcPr>
          <w:p w14:paraId="7E38E590" w14:textId="3DC3F91E" w:rsidR="00AE0C5B" w:rsidRPr="00165A6E" w:rsidRDefault="00AE0C5B" w:rsidP="00AE0C5B">
            <w:pPr>
              <w:pStyle w:val="TAC"/>
            </w:pPr>
            <w:r w:rsidRPr="00165A6E">
              <w:t>n259</w:t>
            </w:r>
          </w:p>
        </w:tc>
        <w:tc>
          <w:tcPr>
            <w:tcW w:w="1517" w:type="dxa"/>
          </w:tcPr>
          <w:p w14:paraId="67CBAE6F" w14:textId="2238CC64" w:rsidR="00AE0C5B" w:rsidRPr="00165A6E" w:rsidRDefault="00AE0C5B" w:rsidP="00AE0C5B">
            <w:pPr>
              <w:pStyle w:val="TAC"/>
              <w:rPr>
                <w:szCs w:val="18"/>
              </w:rPr>
            </w:pPr>
            <w:r w:rsidRPr="00165A6E">
              <w:rPr>
                <w:szCs w:val="18"/>
              </w:rPr>
              <w:t>-71.9 +TT</w:t>
            </w:r>
          </w:p>
        </w:tc>
        <w:tc>
          <w:tcPr>
            <w:tcW w:w="1971" w:type="dxa"/>
          </w:tcPr>
          <w:p w14:paraId="0BEFD289" w14:textId="7805DFA8" w:rsidR="00AE0C5B" w:rsidRPr="00165A6E" w:rsidRDefault="00AE0C5B" w:rsidP="00AE0C5B">
            <w:pPr>
              <w:pStyle w:val="TAC"/>
              <w:rPr>
                <w:szCs w:val="18"/>
              </w:rPr>
            </w:pPr>
            <w:r w:rsidRPr="00165A6E">
              <w:rPr>
                <w:szCs w:val="18"/>
              </w:rPr>
              <w:t>-68.9 +TT</w:t>
            </w:r>
          </w:p>
        </w:tc>
        <w:tc>
          <w:tcPr>
            <w:tcW w:w="1372" w:type="dxa"/>
          </w:tcPr>
          <w:p w14:paraId="0A6C8F11" w14:textId="14622D3D" w:rsidR="00AE0C5B" w:rsidRPr="00165A6E" w:rsidRDefault="00AE0C5B" w:rsidP="00AE0C5B">
            <w:pPr>
              <w:pStyle w:val="TAC"/>
              <w:rPr>
                <w:szCs w:val="18"/>
              </w:rPr>
            </w:pPr>
            <w:r w:rsidRPr="00165A6E">
              <w:rPr>
                <w:szCs w:val="18"/>
              </w:rPr>
              <w:t>-65.9 +TT</w:t>
            </w:r>
          </w:p>
        </w:tc>
        <w:tc>
          <w:tcPr>
            <w:tcW w:w="1553" w:type="dxa"/>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tcPr>
          <w:p w14:paraId="53AA2DDC" w14:textId="77777777" w:rsidR="0032234A" w:rsidRPr="00165A6E" w:rsidRDefault="0032234A">
            <w:pPr>
              <w:pStyle w:val="TAC"/>
            </w:pPr>
            <w:r w:rsidRPr="00165A6E">
              <w:t>n258</w:t>
            </w:r>
          </w:p>
        </w:tc>
        <w:tc>
          <w:tcPr>
            <w:tcW w:w="1517" w:type="dxa"/>
          </w:tcPr>
          <w:p w14:paraId="42AE33AD" w14:textId="77777777" w:rsidR="0032234A" w:rsidRPr="00165A6E" w:rsidRDefault="0032234A">
            <w:pPr>
              <w:pStyle w:val="TAC"/>
              <w:rPr>
                <w:szCs w:val="18"/>
              </w:rPr>
            </w:pPr>
            <w:r w:rsidRPr="00165A6E">
              <w:rPr>
                <w:szCs w:val="18"/>
              </w:rPr>
              <w:t>-77.4 +TT</w:t>
            </w:r>
          </w:p>
        </w:tc>
        <w:tc>
          <w:tcPr>
            <w:tcW w:w="1971" w:type="dxa"/>
          </w:tcPr>
          <w:p w14:paraId="30015D20" w14:textId="77777777" w:rsidR="0032234A" w:rsidRPr="00165A6E" w:rsidRDefault="0032234A">
            <w:pPr>
              <w:pStyle w:val="TAC"/>
              <w:rPr>
                <w:szCs w:val="18"/>
              </w:rPr>
            </w:pPr>
            <w:r w:rsidRPr="00165A6E">
              <w:rPr>
                <w:szCs w:val="18"/>
              </w:rPr>
              <w:t>-74.4 +TT</w:t>
            </w:r>
          </w:p>
        </w:tc>
        <w:tc>
          <w:tcPr>
            <w:tcW w:w="1372" w:type="dxa"/>
          </w:tcPr>
          <w:p w14:paraId="3F5E4FF8" w14:textId="77777777" w:rsidR="0032234A" w:rsidRPr="00165A6E" w:rsidRDefault="0032234A">
            <w:pPr>
              <w:pStyle w:val="TAC"/>
              <w:rPr>
                <w:szCs w:val="18"/>
              </w:rPr>
            </w:pPr>
            <w:r w:rsidRPr="00165A6E">
              <w:rPr>
                <w:szCs w:val="18"/>
              </w:rPr>
              <w:t>-71.4 +TT</w:t>
            </w:r>
          </w:p>
        </w:tc>
        <w:tc>
          <w:tcPr>
            <w:tcW w:w="1553" w:type="dxa"/>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tcPr>
          <w:p w14:paraId="3B13D966" w14:textId="77777777" w:rsidR="0032234A" w:rsidRPr="00165A6E" w:rsidRDefault="0032234A">
            <w:pPr>
              <w:pStyle w:val="TAC"/>
            </w:pPr>
            <w:r w:rsidRPr="00165A6E">
              <w:t>n260</w:t>
            </w:r>
          </w:p>
        </w:tc>
        <w:tc>
          <w:tcPr>
            <w:tcW w:w="1517" w:type="dxa"/>
          </w:tcPr>
          <w:p w14:paraId="0387F7AC" w14:textId="77777777" w:rsidR="0032234A" w:rsidRPr="00165A6E" w:rsidRDefault="0032234A">
            <w:pPr>
              <w:pStyle w:val="TAC"/>
              <w:rPr>
                <w:szCs w:val="18"/>
              </w:rPr>
            </w:pPr>
            <w:r w:rsidRPr="00165A6E">
              <w:rPr>
                <w:szCs w:val="18"/>
              </w:rPr>
              <w:t>-73.1 +TT</w:t>
            </w:r>
          </w:p>
        </w:tc>
        <w:tc>
          <w:tcPr>
            <w:tcW w:w="1971" w:type="dxa"/>
          </w:tcPr>
          <w:p w14:paraId="12353E41" w14:textId="77777777" w:rsidR="0032234A" w:rsidRPr="00165A6E" w:rsidRDefault="0032234A">
            <w:pPr>
              <w:pStyle w:val="TAC"/>
              <w:rPr>
                <w:szCs w:val="18"/>
              </w:rPr>
            </w:pPr>
            <w:r w:rsidRPr="00165A6E">
              <w:rPr>
                <w:szCs w:val="18"/>
              </w:rPr>
              <w:t>-70.1 +TT</w:t>
            </w:r>
          </w:p>
        </w:tc>
        <w:tc>
          <w:tcPr>
            <w:tcW w:w="1372" w:type="dxa"/>
          </w:tcPr>
          <w:p w14:paraId="1FA20301" w14:textId="77777777" w:rsidR="0032234A" w:rsidRPr="00165A6E" w:rsidRDefault="0032234A">
            <w:pPr>
              <w:pStyle w:val="TAC"/>
              <w:rPr>
                <w:szCs w:val="18"/>
              </w:rPr>
            </w:pPr>
            <w:r w:rsidRPr="00165A6E">
              <w:rPr>
                <w:szCs w:val="18"/>
              </w:rPr>
              <w:t>-67.1 +TT</w:t>
            </w:r>
          </w:p>
        </w:tc>
        <w:tc>
          <w:tcPr>
            <w:tcW w:w="1553" w:type="dxa"/>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tcPr>
          <w:p w14:paraId="45BBD74A" w14:textId="77777777" w:rsidR="0032234A" w:rsidRPr="00165A6E" w:rsidRDefault="0032234A">
            <w:pPr>
              <w:pStyle w:val="TAC"/>
            </w:pPr>
            <w:r w:rsidRPr="00165A6E">
              <w:t>n261</w:t>
            </w:r>
          </w:p>
        </w:tc>
        <w:tc>
          <w:tcPr>
            <w:tcW w:w="1517" w:type="dxa"/>
          </w:tcPr>
          <w:p w14:paraId="523F0D25" w14:textId="77777777" w:rsidR="0032234A" w:rsidRPr="00165A6E" w:rsidRDefault="0032234A">
            <w:pPr>
              <w:pStyle w:val="TAC"/>
              <w:rPr>
                <w:szCs w:val="18"/>
              </w:rPr>
            </w:pPr>
            <w:r w:rsidRPr="00165A6E">
              <w:rPr>
                <w:szCs w:val="18"/>
              </w:rPr>
              <w:t>-77.4 +TT</w:t>
            </w:r>
          </w:p>
        </w:tc>
        <w:tc>
          <w:tcPr>
            <w:tcW w:w="1971" w:type="dxa"/>
          </w:tcPr>
          <w:p w14:paraId="57E8276C" w14:textId="77777777" w:rsidR="0032234A" w:rsidRPr="00165A6E" w:rsidRDefault="0032234A">
            <w:pPr>
              <w:pStyle w:val="TAC"/>
              <w:rPr>
                <w:szCs w:val="18"/>
              </w:rPr>
            </w:pPr>
            <w:r w:rsidRPr="00165A6E">
              <w:rPr>
                <w:szCs w:val="18"/>
              </w:rPr>
              <w:t>-74.4 +TT</w:t>
            </w:r>
          </w:p>
        </w:tc>
        <w:tc>
          <w:tcPr>
            <w:tcW w:w="1372" w:type="dxa"/>
          </w:tcPr>
          <w:p w14:paraId="003D320E" w14:textId="77777777" w:rsidR="0032234A" w:rsidRPr="00165A6E" w:rsidRDefault="0032234A">
            <w:pPr>
              <w:pStyle w:val="TAC"/>
              <w:rPr>
                <w:szCs w:val="18"/>
              </w:rPr>
            </w:pPr>
            <w:r w:rsidRPr="00165A6E">
              <w:rPr>
                <w:szCs w:val="18"/>
              </w:rPr>
              <w:t>-71.4 +TT</w:t>
            </w:r>
          </w:p>
        </w:tc>
        <w:tc>
          <w:tcPr>
            <w:tcW w:w="1553" w:type="dxa"/>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tcPr>
          <w:p w14:paraId="1EAAB0E3" w14:textId="196C703D"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1550A76B" w14:textId="5592E5F5"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006C093C"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006C093C"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006C093C" w:rsidRPr="00165A6E">
              <w:rPr>
                <w:rFonts w:ascii="Arial" w:eastAsia="Malgun Gothic" w:hAnsi="Arial"/>
                <w:sz w:val="18"/>
              </w:rPr>
              <w:t>.1.1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218" w:name="_CRTable7_3_4_53a"/>
      <w:r w:rsidRPr="00165A6E">
        <w:t xml:space="preserve">Table </w:t>
      </w:r>
      <w:bookmarkEnd w:id="1218"/>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tcPr>
          <w:p w14:paraId="017398B8" w14:textId="77777777" w:rsidR="009E480B" w:rsidRPr="00165A6E" w:rsidRDefault="009E480B" w:rsidP="00297E0C">
            <w:pPr>
              <w:pStyle w:val="TAH"/>
              <w:rPr>
                <w:rFonts w:eastAsia="Calibri"/>
              </w:rPr>
            </w:pPr>
          </w:p>
        </w:tc>
        <w:tc>
          <w:tcPr>
            <w:tcW w:w="1517" w:type="dxa"/>
            <w:vAlign w:val="center"/>
          </w:tcPr>
          <w:p w14:paraId="4AB67268" w14:textId="77777777" w:rsidR="009E480B" w:rsidRPr="00165A6E" w:rsidRDefault="009E480B" w:rsidP="00297E0C">
            <w:pPr>
              <w:pStyle w:val="TAH"/>
              <w:rPr>
                <w:rFonts w:eastAsia="Calibri"/>
              </w:rPr>
            </w:pPr>
            <w:r w:rsidRPr="00165A6E">
              <w:t>50 MHz</w:t>
            </w:r>
          </w:p>
        </w:tc>
        <w:tc>
          <w:tcPr>
            <w:tcW w:w="1543" w:type="dxa"/>
          </w:tcPr>
          <w:p w14:paraId="544FD606" w14:textId="77777777" w:rsidR="009E480B" w:rsidRPr="00165A6E" w:rsidRDefault="009E480B" w:rsidP="00297E0C">
            <w:pPr>
              <w:pStyle w:val="TAH"/>
              <w:rPr>
                <w:rFonts w:eastAsia="Calibri"/>
              </w:rPr>
            </w:pPr>
            <w:r w:rsidRPr="00165A6E">
              <w:t>100 MHz</w:t>
            </w:r>
          </w:p>
        </w:tc>
        <w:tc>
          <w:tcPr>
            <w:tcW w:w="1620" w:type="dxa"/>
          </w:tcPr>
          <w:p w14:paraId="15D28C1C" w14:textId="77777777" w:rsidR="009E480B" w:rsidRPr="00165A6E" w:rsidRDefault="009E480B" w:rsidP="00297E0C">
            <w:pPr>
              <w:pStyle w:val="TAH"/>
              <w:rPr>
                <w:rFonts w:eastAsia="Calibri"/>
              </w:rPr>
            </w:pPr>
            <w:r w:rsidRPr="00165A6E">
              <w:t>200 MHz</w:t>
            </w:r>
          </w:p>
        </w:tc>
        <w:tc>
          <w:tcPr>
            <w:tcW w:w="1733" w:type="dxa"/>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tcPr>
          <w:p w14:paraId="3BE77FD2" w14:textId="77777777" w:rsidR="009E480B" w:rsidRPr="00165A6E" w:rsidRDefault="009E480B" w:rsidP="001E29D7">
            <w:pPr>
              <w:pStyle w:val="TAC"/>
            </w:pPr>
            <w:r w:rsidRPr="00165A6E">
              <w:t>n257</w:t>
            </w:r>
          </w:p>
        </w:tc>
        <w:tc>
          <w:tcPr>
            <w:tcW w:w="1517" w:type="dxa"/>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tcPr>
          <w:p w14:paraId="3119FE7F" w14:textId="77777777" w:rsidR="009E480B" w:rsidRPr="00165A6E" w:rsidRDefault="009E480B" w:rsidP="001E29D7">
            <w:pPr>
              <w:pStyle w:val="TAC"/>
            </w:pPr>
            <w:r w:rsidRPr="00165A6E">
              <w:t>n258</w:t>
            </w:r>
          </w:p>
        </w:tc>
        <w:tc>
          <w:tcPr>
            <w:tcW w:w="1517" w:type="dxa"/>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tcPr>
          <w:p w14:paraId="59ABC85B" w14:textId="77777777" w:rsidR="009E480B" w:rsidRPr="00165A6E" w:rsidRDefault="009E480B" w:rsidP="001E29D7">
            <w:pPr>
              <w:pStyle w:val="TAC"/>
            </w:pPr>
            <w:r w:rsidRPr="00165A6E">
              <w:t>n260</w:t>
            </w:r>
          </w:p>
        </w:tc>
        <w:tc>
          <w:tcPr>
            <w:tcW w:w="1517" w:type="dxa"/>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tcPr>
          <w:p w14:paraId="4997D194" w14:textId="77777777" w:rsidR="009E480B" w:rsidRPr="00165A6E" w:rsidRDefault="009E480B" w:rsidP="001E29D7">
            <w:pPr>
              <w:pStyle w:val="TAC"/>
            </w:pPr>
            <w:r w:rsidRPr="00165A6E">
              <w:t>n261</w:t>
            </w:r>
          </w:p>
        </w:tc>
        <w:tc>
          <w:tcPr>
            <w:tcW w:w="1517" w:type="dxa"/>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tcPr>
          <w:p w14:paraId="553A10A6" w14:textId="00D78CEE"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F9D88F2" w14:textId="2C22A329"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219" w:name="_CRTable7_3_4_53b"/>
      <w:r w:rsidRPr="00165A6E">
        <w:t xml:space="preserve">Table </w:t>
      </w:r>
      <w:bookmarkEnd w:id="1219"/>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52366C2B"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D2021D">
              <w:t> </w:t>
            </w:r>
            <w:r w:rsidR="00D2021D" w:rsidRPr="00165A6E">
              <w:rPr>
                <w:lang w:eastAsia="zh-CN"/>
              </w:rPr>
              <w:t>[</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193DFFD4"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220" w:name="_CRTable7_3_4_53c"/>
      <w:r w:rsidRPr="00165A6E">
        <w:t xml:space="preserve">Table </w:t>
      </w:r>
      <w:bookmarkEnd w:id="1220"/>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tcPr>
          <w:p w14:paraId="6F09B553" w14:textId="77777777" w:rsidR="009E480B" w:rsidRPr="00165A6E" w:rsidRDefault="009E480B" w:rsidP="00297E0C">
            <w:pPr>
              <w:pStyle w:val="TAH"/>
              <w:rPr>
                <w:rFonts w:eastAsia="Calibri"/>
              </w:rPr>
            </w:pPr>
          </w:p>
        </w:tc>
        <w:tc>
          <w:tcPr>
            <w:tcW w:w="1800" w:type="dxa"/>
            <w:vAlign w:val="center"/>
          </w:tcPr>
          <w:p w14:paraId="627E1B06" w14:textId="77777777" w:rsidR="009E480B" w:rsidRPr="00165A6E" w:rsidRDefault="009E480B" w:rsidP="00297E0C">
            <w:pPr>
              <w:pStyle w:val="TAH"/>
              <w:rPr>
                <w:rFonts w:eastAsia="Calibri"/>
              </w:rPr>
            </w:pPr>
            <w:r w:rsidRPr="00165A6E">
              <w:t>50 MHz</w:t>
            </w:r>
          </w:p>
        </w:tc>
        <w:tc>
          <w:tcPr>
            <w:tcW w:w="2070" w:type="dxa"/>
          </w:tcPr>
          <w:p w14:paraId="1ADFA859" w14:textId="77777777" w:rsidR="009E480B" w:rsidRPr="00165A6E" w:rsidRDefault="009E480B" w:rsidP="00297E0C">
            <w:pPr>
              <w:pStyle w:val="TAH"/>
              <w:rPr>
                <w:rFonts w:eastAsia="Calibri"/>
              </w:rPr>
            </w:pPr>
            <w:r w:rsidRPr="00165A6E">
              <w:t>100 MHz</w:t>
            </w:r>
          </w:p>
        </w:tc>
        <w:tc>
          <w:tcPr>
            <w:tcW w:w="1980" w:type="dxa"/>
          </w:tcPr>
          <w:p w14:paraId="114A18C7" w14:textId="77777777" w:rsidR="009E480B" w:rsidRPr="00165A6E" w:rsidRDefault="009E480B" w:rsidP="00297E0C">
            <w:pPr>
              <w:pStyle w:val="TAH"/>
              <w:rPr>
                <w:rFonts w:eastAsia="Calibri"/>
              </w:rPr>
            </w:pPr>
            <w:r w:rsidRPr="00165A6E">
              <w:t>200 MHz</w:t>
            </w:r>
          </w:p>
        </w:tc>
        <w:tc>
          <w:tcPr>
            <w:tcW w:w="2070" w:type="dxa"/>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tcPr>
          <w:p w14:paraId="1EDF6F81" w14:textId="77777777" w:rsidR="009E480B" w:rsidRPr="00165A6E" w:rsidRDefault="009E480B" w:rsidP="001E29D7">
            <w:pPr>
              <w:pStyle w:val="TAC"/>
            </w:pPr>
            <w:r w:rsidRPr="00165A6E">
              <w:t>n257</w:t>
            </w:r>
          </w:p>
        </w:tc>
        <w:tc>
          <w:tcPr>
            <w:tcW w:w="1800" w:type="dxa"/>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tcPr>
          <w:p w14:paraId="1F4079F2" w14:textId="77777777" w:rsidR="009E480B" w:rsidRPr="00165A6E" w:rsidRDefault="009E480B" w:rsidP="001E29D7">
            <w:pPr>
              <w:pStyle w:val="TAC"/>
            </w:pPr>
            <w:r w:rsidRPr="00165A6E">
              <w:t>n258</w:t>
            </w:r>
          </w:p>
        </w:tc>
        <w:tc>
          <w:tcPr>
            <w:tcW w:w="1800" w:type="dxa"/>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tcPr>
          <w:p w14:paraId="6B5270D9" w14:textId="77777777" w:rsidR="009E480B" w:rsidRPr="00165A6E" w:rsidRDefault="009E480B" w:rsidP="001E29D7">
            <w:pPr>
              <w:pStyle w:val="TAC"/>
            </w:pPr>
            <w:r w:rsidRPr="00165A6E">
              <w:t>n259</w:t>
            </w:r>
          </w:p>
        </w:tc>
        <w:tc>
          <w:tcPr>
            <w:tcW w:w="1800" w:type="dxa"/>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tcPr>
          <w:p w14:paraId="3AF60286" w14:textId="77777777" w:rsidR="009E480B" w:rsidRPr="00165A6E" w:rsidRDefault="009E480B" w:rsidP="001E29D7">
            <w:pPr>
              <w:pStyle w:val="TAC"/>
            </w:pPr>
            <w:r w:rsidRPr="00165A6E">
              <w:t>n260</w:t>
            </w:r>
          </w:p>
        </w:tc>
        <w:tc>
          <w:tcPr>
            <w:tcW w:w="1800" w:type="dxa"/>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tcPr>
          <w:p w14:paraId="62C41BF0" w14:textId="77777777" w:rsidR="009E480B" w:rsidRPr="00165A6E" w:rsidRDefault="009E480B" w:rsidP="001E29D7">
            <w:pPr>
              <w:pStyle w:val="TAC"/>
            </w:pPr>
            <w:r w:rsidRPr="00165A6E">
              <w:t>n261</w:t>
            </w:r>
          </w:p>
        </w:tc>
        <w:tc>
          <w:tcPr>
            <w:tcW w:w="1800" w:type="dxa"/>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tcPr>
          <w:p w14:paraId="7ACCE7C8" w14:textId="5F88CB81"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1E4D639" w14:textId="79E9166D"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221" w:name="_CRTable7_3_4_53d"/>
      <w:r w:rsidRPr="00165A6E">
        <w:t xml:space="preserve">Table </w:t>
      </w:r>
      <w:bookmarkEnd w:id="1221"/>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222" w:name="_CRTable7_3_4_53e"/>
      <w:r w:rsidRPr="00165A6E">
        <w:t xml:space="preserve">Table </w:t>
      </w:r>
      <w:bookmarkEnd w:id="1222"/>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223" w:name="_CRTable7_3_4_54"/>
      <w:r w:rsidRPr="00165A6E">
        <w:t xml:space="preserve">Table </w:t>
      </w:r>
      <w:bookmarkEnd w:id="1223"/>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tcPr>
          <w:p w14:paraId="0978910A" w14:textId="77777777" w:rsidR="0032234A" w:rsidRPr="00165A6E" w:rsidRDefault="0032234A" w:rsidP="00734697">
            <w:pPr>
              <w:pStyle w:val="TAH"/>
              <w:rPr>
                <w:rFonts w:eastAsia="Malgun Gothic"/>
              </w:rPr>
            </w:pPr>
          </w:p>
        </w:tc>
        <w:tc>
          <w:tcPr>
            <w:tcW w:w="1517" w:type="dxa"/>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tcPr>
          <w:p w14:paraId="194FDBD3" w14:textId="77777777" w:rsidR="0032234A" w:rsidRPr="00165A6E" w:rsidRDefault="0032234A">
            <w:pPr>
              <w:pStyle w:val="TAC"/>
            </w:pPr>
            <w:r w:rsidRPr="00165A6E">
              <w:t>n257</w:t>
            </w:r>
          </w:p>
        </w:tc>
        <w:tc>
          <w:tcPr>
            <w:tcW w:w="1517" w:type="dxa"/>
          </w:tcPr>
          <w:p w14:paraId="27B0F0F1" w14:textId="77777777" w:rsidR="0032234A" w:rsidRPr="00165A6E" w:rsidRDefault="0032234A">
            <w:pPr>
              <w:pStyle w:val="TAC"/>
              <w:rPr>
                <w:szCs w:val="18"/>
              </w:rPr>
            </w:pPr>
            <w:r w:rsidRPr="00165A6E">
              <w:rPr>
                <w:szCs w:val="18"/>
              </w:rPr>
              <w:t>-88.0 +TT</w:t>
            </w:r>
          </w:p>
        </w:tc>
        <w:tc>
          <w:tcPr>
            <w:tcW w:w="1971" w:type="dxa"/>
          </w:tcPr>
          <w:p w14:paraId="4A18055F" w14:textId="77777777" w:rsidR="0032234A" w:rsidRPr="00165A6E" w:rsidRDefault="0032234A">
            <w:pPr>
              <w:pStyle w:val="TAC"/>
              <w:rPr>
                <w:szCs w:val="18"/>
              </w:rPr>
            </w:pPr>
            <w:r w:rsidRPr="00165A6E">
              <w:rPr>
                <w:szCs w:val="18"/>
              </w:rPr>
              <w:t>-85.0 +TT</w:t>
            </w:r>
          </w:p>
        </w:tc>
        <w:tc>
          <w:tcPr>
            <w:tcW w:w="1372" w:type="dxa"/>
          </w:tcPr>
          <w:p w14:paraId="1692F3B7" w14:textId="77777777" w:rsidR="0032234A" w:rsidRPr="00165A6E" w:rsidRDefault="0032234A">
            <w:pPr>
              <w:pStyle w:val="TAC"/>
              <w:rPr>
                <w:szCs w:val="18"/>
              </w:rPr>
            </w:pPr>
            <w:r w:rsidRPr="00165A6E">
              <w:rPr>
                <w:szCs w:val="18"/>
              </w:rPr>
              <w:t>-82.0 +TT</w:t>
            </w:r>
          </w:p>
        </w:tc>
        <w:tc>
          <w:tcPr>
            <w:tcW w:w="1553" w:type="dxa"/>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tcPr>
          <w:p w14:paraId="1327C1D1" w14:textId="77777777" w:rsidR="0032234A" w:rsidRPr="00165A6E" w:rsidRDefault="0032234A">
            <w:pPr>
              <w:pStyle w:val="TAC"/>
            </w:pPr>
            <w:r w:rsidRPr="00165A6E">
              <w:t>n258</w:t>
            </w:r>
          </w:p>
        </w:tc>
        <w:tc>
          <w:tcPr>
            <w:tcW w:w="1517" w:type="dxa"/>
          </w:tcPr>
          <w:p w14:paraId="77433521" w14:textId="77777777" w:rsidR="0032234A" w:rsidRPr="00165A6E" w:rsidRDefault="0032234A">
            <w:pPr>
              <w:pStyle w:val="TAC"/>
              <w:rPr>
                <w:szCs w:val="18"/>
              </w:rPr>
            </w:pPr>
            <w:r w:rsidRPr="00165A6E">
              <w:rPr>
                <w:szCs w:val="18"/>
              </w:rPr>
              <w:t>-88.0 +TT</w:t>
            </w:r>
          </w:p>
        </w:tc>
        <w:tc>
          <w:tcPr>
            <w:tcW w:w="1971" w:type="dxa"/>
          </w:tcPr>
          <w:p w14:paraId="685A3AC2" w14:textId="77777777" w:rsidR="0032234A" w:rsidRPr="00165A6E" w:rsidRDefault="0032234A">
            <w:pPr>
              <w:pStyle w:val="TAC"/>
              <w:rPr>
                <w:szCs w:val="18"/>
              </w:rPr>
            </w:pPr>
            <w:r w:rsidRPr="00165A6E">
              <w:rPr>
                <w:szCs w:val="18"/>
              </w:rPr>
              <w:t>-85.0 +TT</w:t>
            </w:r>
          </w:p>
        </w:tc>
        <w:tc>
          <w:tcPr>
            <w:tcW w:w="1372" w:type="dxa"/>
          </w:tcPr>
          <w:p w14:paraId="688D0369" w14:textId="77777777" w:rsidR="0032234A" w:rsidRPr="00165A6E" w:rsidRDefault="0032234A">
            <w:pPr>
              <w:pStyle w:val="TAC"/>
              <w:rPr>
                <w:szCs w:val="18"/>
              </w:rPr>
            </w:pPr>
            <w:r w:rsidRPr="00165A6E">
              <w:rPr>
                <w:szCs w:val="18"/>
              </w:rPr>
              <w:t>-82.0 +TT</w:t>
            </w:r>
          </w:p>
        </w:tc>
        <w:tc>
          <w:tcPr>
            <w:tcW w:w="1553" w:type="dxa"/>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tcPr>
          <w:p w14:paraId="50A5C8F8" w14:textId="77777777" w:rsidR="0032234A" w:rsidRPr="00165A6E" w:rsidRDefault="0032234A">
            <w:pPr>
              <w:pStyle w:val="TAC"/>
            </w:pPr>
            <w:r w:rsidRPr="00165A6E">
              <w:t>n260</w:t>
            </w:r>
          </w:p>
        </w:tc>
        <w:tc>
          <w:tcPr>
            <w:tcW w:w="1517" w:type="dxa"/>
          </w:tcPr>
          <w:p w14:paraId="031BBAEC" w14:textId="77777777" w:rsidR="0032234A" w:rsidRPr="00165A6E" w:rsidRDefault="0032234A">
            <w:pPr>
              <w:pStyle w:val="TAC"/>
              <w:rPr>
                <w:szCs w:val="18"/>
              </w:rPr>
            </w:pPr>
            <w:r w:rsidRPr="00165A6E">
              <w:rPr>
                <w:szCs w:val="18"/>
              </w:rPr>
              <w:t>-83.0 +TT</w:t>
            </w:r>
          </w:p>
        </w:tc>
        <w:tc>
          <w:tcPr>
            <w:tcW w:w="1971" w:type="dxa"/>
          </w:tcPr>
          <w:p w14:paraId="59DEA7A1" w14:textId="77777777" w:rsidR="0032234A" w:rsidRPr="00165A6E" w:rsidRDefault="0032234A">
            <w:pPr>
              <w:pStyle w:val="TAC"/>
              <w:rPr>
                <w:szCs w:val="18"/>
              </w:rPr>
            </w:pPr>
            <w:r w:rsidRPr="00165A6E">
              <w:rPr>
                <w:szCs w:val="18"/>
              </w:rPr>
              <w:t>-80.0 +TT</w:t>
            </w:r>
          </w:p>
        </w:tc>
        <w:tc>
          <w:tcPr>
            <w:tcW w:w="1372" w:type="dxa"/>
          </w:tcPr>
          <w:p w14:paraId="4DD1B8A9" w14:textId="77777777" w:rsidR="0032234A" w:rsidRPr="00165A6E" w:rsidRDefault="0032234A">
            <w:pPr>
              <w:pStyle w:val="TAC"/>
              <w:rPr>
                <w:szCs w:val="18"/>
              </w:rPr>
            </w:pPr>
            <w:r w:rsidRPr="00165A6E">
              <w:rPr>
                <w:szCs w:val="18"/>
              </w:rPr>
              <w:t>-77.0 +TT</w:t>
            </w:r>
          </w:p>
        </w:tc>
        <w:tc>
          <w:tcPr>
            <w:tcW w:w="1553" w:type="dxa"/>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tcPr>
          <w:p w14:paraId="6A04E6FD" w14:textId="77777777" w:rsidR="0032234A" w:rsidRPr="00165A6E" w:rsidRDefault="0032234A">
            <w:pPr>
              <w:pStyle w:val="TAC"/>
            </w:pPr>
            <w:r w:rsidRPr="00165A6E">
              <w:t>n261</w:t>
            </w:r>
          </w:p>
        </w:tc>
        <w:tc>
          <w:tcPr>
            <w:tcW w:w="1517" w:type="dxa"/>
          </w:tcPr>
          <w:p w14:paraId="591E5B30" w14:textId="77777777" w:rsidR="0032234A" w:rsidRPr="00165A6E" w:rsidRDefault="0032234A">
            <w:pPr>
              <w:pStyle w:val="TAC"/>
              <w:rPr>
                <w:szCs w:val="18"/>
              </w:rPr>
            </w:pPr>
            <w:r w:rsidRPr="00165A6E">
              <w:rPr>
                <w:szCs w:val="18"/>
              </w:rPr>
              <w:t>-88.0 +TT</w:t>
            </w:r>
          </w:p>
        </w:tc>
        <w:tc>
          <w:tcPr>
            <w:tcW w:w="1971" w:type="dxa"/>
          </w:tcPr>
          <w:p w14:paraId="7C9D3420" w14:textId="77777777" w:rsidR="0032234A" w:rsidRPr="00165A6E" w:rsidRDefault="0032234A">
            <w:pPr>
              <w:pStyle w:val="TAC"/>
              <w:rPr>
                <w:szCs w:val="18"/>
              </w:rPr>
            </w:pPr>
            <w:r w:rsidRPr="00165A6E">
              <w:rPr>
                <w:szCs w:val="18"/>
              </w:rPr>
              <w:t>-85.0 +TT</w:t>
            </w:r>
          </w:p>
        </w:tc>
        <w:tc>
          <w:tcPr>
            <w:tcW w:w="1372" w:type="dxa"/>
          </w:tcPr>
          <w:p w14:paraId="35E59AD9" w14:textId="77777777" w:rsidR="0032234A" w:rsidRPr="00165A6E" w:rsidRDefault="0032234A">
            <w:pPr>
              <w:pStyle w:val="TAC"/>
              <w:rPr>
                <w:szCs w:val="18"/>
              </w:rPr>
            </w:pPr>
            <w:r w:rsidRPr="00165A6E">
              <w:rPr>
                <w:szCs w:val="18"/>
              </w:rPr>
              <w:t>-82.0 +TT</w:t>
            </w:r>
          </w:p>
        </w:tc>
        <w:tc>
          <w:tcPr>
            <w:tcW w:w="1553" w:type="dxa"/>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tcPr>
          <w:p w14:paraId="0391FBDC" w14:textId="11B48E70"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1277E7BD" w14:textId="3B9A98A2"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224" w:name="_CRTable7_3_4_55"/>
      <w:r w:rsidRPr="00165A6E">
        <w:t xml:space="preserve">Table </w:t>
      </w:r>
      <w:bookmarkEnd w:id="1224"/>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tcPr>
          <w:p w14:paraId="28B789FA" w14:textId="77777777" w:rsidR="00497BAD" w:rsidRPr="00165A6E" w:rsidRDefault="00497BAD" w:rsidP="00E532FE">
            <w:pPr>
              <w:pStyle w:val="TAH"/>
            </w:pPr>
            <w:r w:rsidRPr="00165A6E">
              <w:t>Operating band</w:t>
            </w:r>
          </w:p>
        </w:tc>
        <w:tc>
          <w:tcPr>
            <w:tcW w:w="6867" w:type="dxa"/>
            <w:gridSpan w:val="4"/>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tcPr>
          <w:p w14:paraId="4D746512" w14:textId="77777777" w:rsidR="00497BAD" w:rsidRPr="00165A6E" w:rsidRDefault="00497BAD" w:rsidP="00E532FE">
            <w:pPr>
              <w:pStyle w:val="TAH"/>
            </w:pPr>
          </w:p>
        </w:tc>
        <w:tc>
          <w:tcPr>
            <w:tcW w:w="1716" w:type="dxa"/>
            <w:vAlign w:val="center"/>
          </w:tcPr>
          <w:p w14:paraId="0556544F" w14:textId="77777777" w:rsidR="00497BAD" w:rsidRPr="00165A6E" w:rsidRDefault="00497BAD" w:rsidP="00E532FE">
            <w:pPr>
              <w:pStyle w:val="TAH"/>
            </w:pPr>
            <w:r w:rsidRPr="00165A6E">
              <w:t>50 MHz</w:t>
            </w:r>
          </w:p>
        </w:tc>
        <w:tc>
          <w:tcPr>
            <w:tcW w:w="1717" w:type="dxa"/>
          </w:tcPr>
          <w:p w14:paraId="5BED1C56" w14:textId="77777777" w:rsidR="00497BAD" w:rsidRPr="00165A6E" w:rsidRDefault="00497BAD" w:rsidP="00E532FE">
            <w:pPr>
              <w:pStyle w:val="TAH"/>
            </w:pPr>
            <w:r w:rsidRPr="00165A6E">
              <w:t>100 MHz</w:t>
            </w:r>
          </w:p>
        </w:tc>
        <w:tc>
          <w:tcPr>
            <w:tcW w:w="1717" w:type="dxa"/>
          </w:tcPr>
          <w:p w14:paraId="3264ED94" w14:textId="77777777" w:rsidR="00497BAD" w:rsidRPr="00165A6E" w:rsidRDefault="00497BAD" w:rsidP="00E532FE">
            <w:pPr>
              <w:pStyle w:val="TAH"/>
            </w:pPr>
            <w:r w:rsidRPr="00165A6E">
              <w:t>200 MHz</w:t>
            </w:r>
          </w:p>
        </w:tc>
        <w:tc>
          <w:tcPr>
            <w:tcW w:w="1717" w:type="dxa"/>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tcPr>
          <w:p w14:paraId="066FFD2E" w14:textId="77777777" w:rsidR="00497BAD" w:rsidRPr="00165A6E" w:rsidRDefault="00497BAD" w:rsidP="00E532FE">
            <w:pPr>
              <w:pStyle w:val="TAC"/>
            </w:pPr>
            <w:r w:rsidRPr="00165A6E">
              <w:t>n257</w:t>
            </w:r>
          </w:p>
        </w:tc>
        <w:tc>
          <w:tcPr>
            <w:tcW w:w="1716" w:type="dxa"/>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tcPr>
          <w:p w14:paraId="1BF38875" w14:textId="77777777" w:rsidR="00497BAD" w:rsidRPr="00165A6E" w:rsidRDefault="00497BAD" w:rsidP="00E532FE">
            <w:pPr>
              <w:pStyle w:val="TAC"/>
            </w:pPr>
            <w:r w:rsidRPr="00165A6E">
              <w:t>n258</w:t>
            </w:r>
          </w:p>
        </w:tc>
        <w:tc>
          <w:tcPr>
            <w:tcW w:w="1716" w:type="dxa"/>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tcPr>
          <w:p w14:paraId="1C656399" w14:textId="41695B76"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78AA9429" w14:textId="68F6DB22" w:rsidR="00497BAD" w:rsidRPr="00165A6E" w:rsidRDefault="00497BAD" w:rsidP="00E532FE">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225" w:name="_CRTable7_3_4_55a"/>
      <w:r w:rsidRPr="00165A6E">
        <w:t xml:space="preserve">Table </w:t>
      </w:r>
      <w:bookmarkEnd w:id="1225"/>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226" w:name="_CRTable7_3_4_56"/>
      <w:bookmarkStart w:id="1227" w:name="_Toc21026709"/>
      <w:bookmarkStart w:id="1228" w:name="_Toc27743995"/>
      <w:bookmarkStart w:id="1229" w:name="_Toc36197168"/>
      <w:bookmarkStart w:id="1230" w:name="_Toc36197860"/>
      <w:r w:rsidRPr="00165A6E">
        <w:t xml:space="preserve">Table </w:t>
      </w:r>
      <w:bookmarkEnd w:id="1226"/>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tcPr>
          <w:p w14:paraId="72CBE130" w14:textId="77777777" w:rsidR="00D30C7E" w:rsidRPr="00165A6E" w:rsidRDefault="00D30C7E" w:rsidP="00D30C7E">
            <w:pPr>
              <w:pStyle w:val="TAH"/>
              <w:rPr>
                <w:rFonts w:eastAsia="Malgun Gothic"/>
              </w:rPr>
            </w:pPr>
          </w:p>
        </w:tc>
        <w:tc>
          <w:tcPr>
            <w:tcW w:w="1517" w:type="dxa"/>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tcPr>
          <w:p w14:paraId="797785AC" w14:textId="7F05F73B"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795006F9" w14:textId="2AC3F158"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0D741D5E" w14:textId="4E105B03" w:rsidR="008872E9" w:rsidRPr="00165A6E" w:rsidRDefault="008872E9" w:rsidP="008872E9">
      <w:pPr>
        <w:pStyle w:val="TH"/>
      </w:pPr>
      <w:bookmarkStart w:id="1231" w:name="_CRTable7_3_4_57"/>
      <w:r>
        <w:t>Table 7.3.4.5-6a: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872E9" w:rsidRPr="00165A6E" w14:paraId="2ABD96FC"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74F8E" w14:textId="77777777" w:rsidR="008872E9" w:rsidRPr="00165A6E" w:rsidRDefault="008872E9" w:rsidP="000A19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3BB19" w14:textId="77777777" w:rsidR="008872E9" w:rsidRPr="00165A6E" w:rsidRDefault="008872E9" w:rsidP="000A192A">
            <w:pPr>
              <w:pStyle w:val="TAH"/>
            </w:pPr>
            <w:r w:rsidRPr="00165A6E">
              <w:t>FR2a</w:t>
            </w:r>
          </w:p>
        </w:tc>
      </w:tr>
      <w:tr w:rsidR="008872E9" w:rsidRPr="00165A6E" w14:paraId="6C803BF7"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560069" w14:textId="4143F08D" w:rsidR="008872E9" w:rsidRPr="00165A6E" w:rsidRDefault="008872E9" w:rsidP="008872E9">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5AA531" w14:textId="75FAA6F6" w:rsidR="008872E9" w:rsidRPr="00165A6E" w:rsidRDefault="008872E9" w:rsidP="008872E9">
            <w:pPr>
              <w:pStyle w:val="TAC"/>
            </w:pPr>
            <w:r w:rsidRPr="00165A6E">
              <w:t>2.</w:t>
            </w:r>
            <w:r>
              <w:t>50</w:t>
            </w:r>
            <w:r w:rsidRPr="00165A6E">
              <w:t xml:space="preserve"> dB</w:t>
            </w:r>
          </w:p>
        </w:tc>
      </w:tr>
    </w:tbl>
    <w:p w14:paraId="0E89539E" w14:textId="77777777" w:rsidR="008872E9" w:rsidRPr="00165A6E" w:rsidRDefault="008872E9" w:rsidP="008872E9"/>
    <w:p w14:paraId="462DECCD" w14:textId="77777777" w:rsidR="004727DD" w:rsidRPr="00165A6E" w:rsidRDefault="004727DD" w:rsidP="004727DD">
      <w:pPr>
        <w:pStyle w:val="TH"/>
      </w:pPr>
      <w:r w:rsidRPr="00165A6E">
        <w:t xml:space="preserve">Table </w:t>
      </w:r>
      <w:bookmarkEnd w:id="1231"/>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5F9797AE"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66AB471A" w14:textId="4EB55FA7"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232" w:name="_CRTable7_3_4_57a"/>
      <w:r w:rsidRPr="00165A6E">
        <w:t xml:space="preserve">Table </w:t>
      </w:r>
      <w:bookmarkEnd w:id="1232"/>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rsidP="007334CC">
      <w:pPr>
        <w:pStyle w:val="Heading2"/>
      </w:pPr>
      <w:r w:rsidRPr="00165A6E">
        <w:t>7.3A</w:t>
      </w:r>
      <w:r w:rsidRPr="00165A6E">
        <w:tab/>
        <w:t>Reference sensitivity for CA</w:t>
      </w:r>
      <w:bookmarkEnd w:id="1227"/>
      <w:bookmarkEnd w:id="1228"/>
      <w:bookmarkEnd w:id="1229"/>
      <w:bookmarkEnd w:id="1230"/>
    </w:p>
    <w:p w14:paraId="0AF2AB7C" w14:textId="77777777" w:rsidR="0032234A" w:rsidRPr="00165A6E" w:rsidRDefault="0032234A">
      <w:pPr>
        <w:pStyle w:val="Heading3"/>
      </w:pPr>
      <w:bookmarkStart w:id="1233" w:name="_Toc21026710"/>
      <w:bookmarkStart w:id="1234" w:name="_Toc27743996"/>
      <w:bookmarkStart w:id="1235" w:name="_Toc36197169"/>
      <w:bookmarkStart w:id="1236" w:name="_Toc36197861"/>
      <w:r w:rsidRPr="00165A6E">
        <w:t>7.3A.1</w:t>
      </w:r>
      <w:r w:rsidRPr="00165A6E">
        <w:tab/>
        <w:t>General</w:t>
      </w:r>
      <w:bookmarkEnd w:id="1233"/>
      <w:bookmarkEnd w:id="1234"/>
      <w:bookmarkEnd w:id="1235"/>
      <w:bookmarkEnd w:id="1236"/>
    </w:p>
    <w:p w14:paraId="1AA96E7E" w14:textId="1A5E9E9D"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7</w:t>
      </w:r>
      <w:r w:rsidRPr="00165A6E">
        <w:t>.3.2)], at which the throughput shall meet or exceed the requirements for the specified reference measurement channel.</w:t>
      </w:r>
    </w:p>
    <w:p w14:paraId="7100A552" w14:textId="77777777" w:rsidR="0032234A" w:rsidRPr="00165A6E" w:rsidRDefault="0032234A">
      <w:pPr>
        <w:pStyle w:val="Heading3"/>
      </w:pPr>
      <w:bookmarkStart w:id="1237" w:name="_Toc21026711"/>
      <w:bookmarkStart w:id="1238" w:name="_Toc27743997"/>
      <w:bookmarkStart w:id="1239" w:name="_Toc36197170"/>
      <w:bookmarkStart w:id="1240" w:name="_Toc36197862"/>
      <w:r w:rsidRPr="00165A6E">
        <w:t>7.3A.2</w:t>
      </w:r>
      <w:r w:rsidRPr="00165A6E">
        <w:tab/>
        <w:t>Reference sensitivity power level for CA</w:t>
      </w:r>
      <w:bookmarkEnd w:id="1237"/>
      <w:bookmarkEnd w:id="1238"/>
      <w:bookmarkEnd w:id="1239"/>
      <w:bookmarkEnd w:id="1240"/>
    </w:p>
    <w:p w14:paraId="40D33AEB" w14:textId="77777777" w:rsidR="0032234A" w:rsidRPr="00165A6E" w:rsidRDefault="0032234A">
      <w:pPr>
        <w:pStyle w:val="Heading4"/>
      </w:pPr>
      <w:bookmarkStart w:id="1241" w:name="_Toc21026712"/>
      <w:bookmarkStart w:id="1242" w:name="_Toc27743998"/>
      <w:bookmarkStart w:id="1243" w:name="_Toc36197171"/>
      <w:bookmarkStart w:id="1244" w:name="_Toc36197863"/>
      <w:r w:rsidRPr="00165A6E">
        <w:t>7.3A.2.0</w:t>
      </w:r>
      <w:r w:rsidRPr="00165A6E">
        <w:tab/>
        <w:t>Minimum Conformance Requirements</w:t>
      </w:r>
      <w:bookmarkEnd w:id="1241"/>
      <w:bookmarkEnd w:id="1242"/>
      <w:bookmarkEnd w:id="1243"/>
      <w:bookmarkEnd w:id="1244"/>
    </w:p>
    <w:p w14:paraId="0288143B" w14:textId="77777777" w:rsidR="0032234A" w:rsidRPr="00165A6E" w:rsidRDefault="0032234A" w:rsidP="00C16FE6">
      <w:pPr>
        <w:pStyle w:val="Heading5"/>
      </w:pPr>
      <w:bookmarkStart w:id="1245" w:name="_Toc21026713"/>
      <w:bookmarkStart w:id="1246" w:name="_Toc27743999"/>
      <w:bookmarkStart w:id="1247" w:name="_Toc36197172"/>
      <w:bookmarkStart w:id="1248" w:name="_Toc36197864"/>
      <w:r w:rsidRPr="00165A6E">
        <w:t>7.3A.2.0.1</w:t>
      </w:r>
      <w:r w:rsidRPr="00165A6E">
        <w:tab/>
        <w:t>Intra-band contiguous CA</w:t>
      </w:r>
      <w:bookmarkEnd w:id="1245"/>
      <w:bookmarkEnd w:id="1246"/>
      <w:bookmarkEnd w:id="1247"/>
      <w:bookmarkEnd w:id="1248"/>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49" w:name="_CRTable7_3A_2_0_11"/>
      <w:r w:rsidRPr="00165A6E">
        <w:t xml:space="preserve">Table </w:t>
      </w:r>
      <w:bookmarkEnd w:id="1249"/>
      <w:r w:rsidRPr="00165A6E">
        <w:t xml:space="preserve">7.3A.2.0.1-1: </w:t>
      </w:r>
      <w:bookmarkStart w:id="1250" w:name="_Hlk15645223"/>
      <w:r w:rsidRPr="00165A6E">
        <w:t>ΔR</w:t>
      </w:r>
      <w:r w:rsidRPr="00165A6E">
        <w:rPr>
          <w:vertAlign w:val="subscript"/>
        </w:rPr>
        <w:t>IB</w:t>
      </w:r>
      <w:r w:rsidRPr="00165A6E">
        <w:t xml:space="preserve"> EIS Relaxation for CA operation </w:t>
      </w:r>
      <w:bookmarkEnd w:id="1250"/>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209E027A" w:rsidR="0032234A" w:rsidRPr="00165A6E" w:rsidRDefault="0032234A">
            <w:pPr>
              <w:pStyle w:val="TAH"/>
              <w:rPr>
                <w:lang w:eastAsia="ko-KR"/>
              </w:rPr>
            </w:pPr>
            <w:r w:rsidRPr="00165A6E">
              <w:rPr>
                <w:lang w:eastAsia="ko-KR"/>
              </w:rPr>
              <w:t xml:space="preserve">Aggregated Channel BW </w:t>
            </w:r>
            <w:r w:rsidR="00D2021D">
              <w:rPr>
                <w:lang w:eastAsia="ko-KR"/>
              </w:rPr>
              <w:t>'</w:t>
            </w:r>
            <w:r w:rsidRPr="00165A6E">
              <w:rPr>
                <w:lang w:eastAsia="ko-KR"/>
              </w:rPr>
              <w:t>BW</w:t>
            </w:r>
            <w:r w:rsidRPr="00165A6E">
              <w:rPr>
                <w:vertAlign w:val="subscript"/>
                <w:lang w:eastAsia="ko-KR"/>
              </w:rPr>
              <w:t>Channel_CA</w:t>
            </w:r>
            <w:r w:rsidR="00D2021D">
              <w:rPr>
                <w:lang w:eastAsia="ko-KR"/>
              </w:rPr>
              <w:t>'</w:t>
            </w:r>
            <w:r w:rsidRPr="00165A6E">
              <w:rPr>
                <w:lang w:eastAsia="ko-KR"/>
              </w:rPr>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7D3E3280" w:rsidR="0032234A" w:rsidRPr="00165A6E" w:rsidRDefault="006C093C" w:rsidP="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.3A.2.1.</w:t>
      </w:r>
    </w:p>
    <w:p w14:paraId="372505AE" w14:textId="77777777" w:rsidR="0032234A" w:rsidRPr="00165A6E" w:rsidRDefault="0032234A" w:rsidP="00C16FE6">
      <w:pPr>
        <w:pStyle w:val="Heading5"/>
        <w:rPr>
          <w:rFonts w:eastAsia="Malgun Gothic"/>
        </w:rPr>
      </w:pPr>
      <w:bookmarkStart w:id="1251" w:name="_Toc21026714"/>
      <w:bookmarkStart w:id="1252" w:name="_Toc27744000"/>
      <w:bookmarkStart w:id="1253" w:name="_Toc36197173"/>
      <w:bookmarkStart w:id="1254" w:name="_Toc36197865"/>
      <w:r w:rsidRPr="00165A6E">
        <w:rPr>
          <w:rFonts w:eastAsia="Malgun Gothic"/>
        </w:rPr>
        <w:t>7.3A.2.0.2</w:t>
      </w:r>
      <w:r w:rsidRPr="00165A6E">
        <w:rPr>
          <w:rFonts w:eastAsia="Malgun Gothic"/>
        </w:rPr>
        <w:tab/>
        <w:t>Intra-band non-contiguous CA</w:t>
      </w:r>
      <w:bookmarkEnd w:id="1251"/>
      <w:bookmarkEnd w:id="1252"/>
      <w:bookmarkEnd w:id="1253"/>
      <w:bookmarkEnd w:id="1254"/>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55" w:name="_CRTable7_3A_2_0_21"/>
      <w:r w:rsidRPr="00165A6E">
        <w:t xml:space="preserve">Table </w:t>
      </w:r>
      <w:bookmarkEnd w:id="1255"/>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7878FE88" w:rsidR="004C55D2" w:rsidRPr="00165A6E" w:rsidRDefault="006C093C" w:rsidP="004C55D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.3A.2.2.</w:t>
      </w:r>
    </w:p>
    <w:p w14:paraId="25C88789" w14:textId="77777777" w:rsidR="004C55D2" w:rsidRPr="00165A6E" w:rsidRDefault="004C55D2" w:rsidP="00734697">
      <w:pPr>
        <w:pStyle w:val="Heading5"/>
        <w:rPr>
          <w:rFonts w:eastAsia="Malgun Gothic"/>
        </w:rPr>
      </w:pPr>
      <w:bookmarkStart w:id="1256" w:name="_Toc52196580"/>
      <w:bookmarkStart w:id="1257" w:name="_Toc52197560"/>
      <w:bookmarkStart w:id="1258" w:name="_Toc53173283"/>
      <w:bookmarkStart w:id="1259" w:name="_Toc53173652"/>
      <w:bookmarkStart w:id="1260" w:name="_Toc61118920"/>
      <w:bookmarkStart w:id="1261" w:name="_Toc61119302"/>
      <w:bookmarkStart w:id="1262" w:name="_Toc61119683"/>
      <w:bookmarkStart w:id="1263" w:name="_Toc67923874"/>
      <w:r w:rsidRPr="00165A6E">
        <w:rPr>
          <w:rFonts w:eastAsia="Malgun Gothic"/>
        </w:rPr>
        <w:t>7.3A.2.0.3</w:t>
      </w:r>
      <w:r w:rsidRPr="00165A6E">
        <w:rPr>
          <w:rFonts w:eastAsia="Malgun Gothic"/>
        </w:rPr>
        <w:tab/>
        <w:t>Inter-band CA</w:t>
      </w:r>
      <w:bookmarkEnd w:id="1256"/>
      <w:bookmarkEnd w:id="1257"/>
      <w:bookmarkEnd w:id="1258"/>
      <w:bookmarkEnd w:id="1259"/>
      <w:bookmarkEnd w:id="1260"/>
      <w:bookmarkEnd w:id="1261"/>
      <w:bookmarkEnd w:id="1262"/>
      <w:bookmarkEnd w:id="1263"/>
    </w:p>
    <w:p w14:paraId="19044D11" w14:textId="0A71534F"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w:t>
      </w:r>
      <w:r w:rsidR="00D2021D" w:rsidRPr="00165A6E">
        <w:t>clause</w:t>
      </w:r>
      <w:r w:rsidR="00D2021D">
        <w:t> </w:t>
      </w:r>
      <w:r w:rsidR="00D2021D" w:rsidRPr="00165A6E">
        <w:t>7</w:t>
      </w:r>
      <w:r w:rsidRPr="00165A6E">
        <w:t>.3A.3.3.</w:t>
      </w:r>
    </w:p>
    <w:p w14:paraId="550D44CA" w14:textId="523E9168"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xml:space="preserve">, is also applied according to the </w:t>
      </w:r>
      <w:r w:rsidR="00D2021D" w:rsidRPr="00165A6E">
        <w:t>clause</w:t>
      </w:r>
      <w:r w:rsidR="00D2021D">
        <w:t> </w:t>
      </w:r>
      <w:r w:rsidR="00D2021D" w:rsidRPr="00165A6E">
        <w:t>7</w:t>
      </w:r>
      <w:r w:rsidRPr="00165A6E">
        <w:t>.3A.2.1 and 7.3A.2.2.</w:t>
      </w:r>
    </w:p>
    <w:p w14:paraId="3688A9B1" w14:textId="608C7146" w:rsidR="00765001" w:rsidRDefault="00280DC5" w:rsidP="00765001">
      <w:pPr>
        <w:pStyle w:val="TH"/>
      </w:pPr>
      <w:bookmarkStart w:id="1264" w:name="_CRTable7_3A_2_0_31"/>
      <w:bookmarkStart w:id="1265" w:name="_Hlk31890999"/>
      <w:r w:rsidRPr="00165A6E">
        <w:t xml:space="preserve">Table </w:t>
      </w:r>
      <w:bookmarkEnd w:id="1264"/>
      <w:r w:rsidRPr="00165A6E">
        <w:t>7.3A.2.0.3-1</w:t>
      </w:r>
      <w:bookmarkEnd w:id="1265"/>
      <w:r w:rsidRPr="00165A6E">
        <w:t>: ΔR</w:t>
      </w:r>
      <w:r w:rsidRPr="00165A6E">
        <w:rPr>
          <w:vertAlign w:val="subscript"/>
        </w:rPr>
        <w:t>IB</w:t>
      </w:r>
      <w:r w:rsidRPr="00165A6E">
        <w:rPr>
          <w:rFonts w:eastAsia="Malgun Gothic"/>
          <w:sz w:val="18"/>
          <w:vertAlign w:val="subscript"/>
        </w:rPr>
        <w:t>,P,n</w:t>
      </w:r>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r w:rsidRPr="00165A6E">
              <w:rPr>
                <w:rFonts w:eastAsia="Malgun Gothic"/>
              </w:rPr>
              <w:t>ΔR</w:t>
            </w:r>
            <w:r w:rsidRPr="00165A6E">
              <w:rPr>
                <w:rFonts w:eastAsia="Malgun Gothic"/>
                <w:vertAlign w:val="subscript"/>
              </w:rPr>
              <w:t>IB,P,n</w:t>
            </w:r>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For each power class, band combinations without specified ΔR</w:t>
            </w:r>
            <w:r w:rsidRPr="00CD1D33">
              <w:rPr>
                <w:rFonts w:eastAsia="Malgun Gothic"/>
                <w:bCs/>
                <w:vertAlign w:val="subscript"/>
              </w:rPr>
              <w:t>IB,P,n</w:t>
            </w:r>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266" w:name="_Toc21026715"/>
      <w:bookmarkStart w:id="1267" w:name="_Toc27744001"/>
      <w:bookmarkStart w:id="1268" w:name="_Toc36197174"/>
      <w:bookmarkStart w:id="1269" w:name="_Toc36197866"/>
      <w:r w:rsidRPr="00165A6E">
        <w:t>7.3A.2.1</w:t>
      </w:r>
      <w:r w:rsidRPr="00165A6E">
        <w:tab/>
        <w:t>Reference sensitivity power level for CA (2DL CA)</w:t>
      </w:r>
      <w:bookmarkEnd w:id="1266"/>
      <w:bookmarkEnd w:id="1267"/>
      <w:bookmarkEnd w:id="1268"/>
      <w:bookmarkEnd w:id="1269"/>
    </w:p>
    <w:p w14:paraId="60CF19B5" w14:textId="4B70C3C0" w:rsidR="002B7196" w:rsidRPr="00165A6E" w:rsidRDefault="00D2021D" w:rsidP="002B7196">
      <w:pPr>
        <w:pStyle w:val="EditorsNote"/>
      </w:pPr>
      <w:r>
        <w:t>Editor's note:</w:t>
      </w:r>
      <w:r>
        <w:tab/>
      </w:r>
      <w:r w:rsidR="002B7196" w:rsidRPr="00165A6E">
        <w:t>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70" w:name="_CR7_3A_2_1_1"/>
      <w:r w:rsidRPr="00165A6E">
        <w:t>7.3A.2.1.1</w:t>
      </w:r>
      <w:r w:rsidRPr="00165A6E">
        <w:tab/>
        <w:t>Test purpose</w:t>
      </w:r>
    </w:p>
    <w:bookmarkEnd w:id="1270"/>
    <w:p w14:paraId="73EBF0D4" w14:textId="1927F325" w:rsidR="0032234A" w:rsidRPr="00165A6E" w:rsidRDefault="0032234A">
      <w:r w:rsidRPr="00165A6E">
        <w:t xml:space="preserve">Same test purpose as in </w:t>
      </w:r>
      <w:r w:rsidR="00D2021D" w:rsidRPr="00165A6E">
        <w:t>clause</w:t>
      </w:r>
      <w:r w:rsidR="00D2021D">
        <w:t> </w:t>
      </w:r>
      <w:r w:rsidR="00D2021D" w:rsidRPr="00165A6E">
        <w:t>7</w:t>
      </w:r>
      <w:r w:rsidRPr="00165A6E">
        <w:t>.3.2.1.</w:t>
      </w:r>
    </w:p>
    <w:p w14:paraId="3D82EB7A" w14:textId="77777777" w:rsidR="0032234A" w:rsidRPr="00165A6E" w:rsidRDefault="0032234A">
      <w:pPr>
        <w:pStyle w:val="H6"/>
      </w:pPr>
      <w:bookmarkStart w:id="1271" w:name="_CR7_3A_2_1_2"/>
      <w:r w:rsidRPr="00165A6E">
        <w:t>7.3A.2.1.2</w:t>
      </w:r>
      <w:r w:rsidRPr="00165A6E">
        <w:tab/>
        <w:t>Test applicability</w:t>
      </w:r>
    </w:p>
    <w:bookmarkEnd w:id="1271"/>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72" w:name="_CR7_3A_2_1_3"/>
      <w:r w:rsidRPr="00165A6E">
        <w:t>7.3A.2.1.3</w:t>
      </w:r>
      <w:r w:rsidRPr="00165A6E">
        <w:tab/>
        <w:t>Minimum conformance requirements</w:t>
      </w:r>
    </w:p>
    <w:bookmarkEnd w:id="1272"/>
    <w:p w14:paraId="57FD7539" w14:textId="63DF87C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3186FBA7" w14:textId="77777777" w:rsidR="0032234A" w:rsidRPr="00165A6E" w:rsidRDefault="0032234A">
      <w:pPr>
        <w:pStyle w:val="H6"/>
      </w:pPr>
      <w:bookmarkStart w:id="1273" w:name="_CR7_3A_2_1_4"/>
      <w:r w:rsidRPr="00165A6E">
        <w:t>7.3A.2.1.4</w:t>
      </w:r>
      <w:r w:rsidRPr="00165A6E">
        <w:tab/>
        <w:t>Test description</w:t>
      </w:r>
    </w:p>
    <w:p w14:paraId="2270F762" w14:textId="77777777" w:rsidR="0032234A" w:rsidRPr="00165A6E" w:rsidRDefault="0032234A">
      <w:pPr>
        <w:pStyle w:val="H6"/>
      </w:pPr>
      <w:bookmarkStart w:id="1274" w:name="_CR7_3A_2_1_4_1"/>
      <w:bookmarkEnd w:id="1273"/>
      <w:r w:rsidRPr="00165A6E">
        <w:t>7.3A.2.1.4.1</w:t>
      </w:r>
      <w:r w:rsidRPr="00165A6E">
        <w:tab/>
        <w:t>Initial conditions</w:t>
      </w:r>
    </w:p>
    <w:bookmarkEnd w:id="1274"/>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E91530A"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w:t>
      </w:r>
      <w:r w:rsidR="00D2021D" w:rsidRPr="00165A6E">
        <w:t>clause</w:t>
      </w:r>
      <w:r w:rsidR="00D2021D">
        <w:t> </w:t>
      </w:r>
      <w:r w:rsidR="00D2021D" w:rsidRPr="00165A6E">
        <w:t>5</w:t>
      </w:r>
      <w:r w:rsidRPr="00165A6E">
        <w:t xml:space="preserve">.5A.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75" w:name="_CRTable7_3A_2_1_4_11"/>
      <w:r w:rsidRPr="00165A6E">
        <w:t xml:space="preserve">Table </w:t>
      </w:r>
      <w:bookmarkEnd w:id="1275"/>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466C73EB"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4987902D"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2F6CFEE1" w:rsidR="0032234A" w:rsidRPr="00165A6E" w:rsidRDefault="0032234A">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5569FE" w:rsidRPr="00165A6E">
              <w:t xml:space="preserve">.3.1.2.3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76" w:name="_CRTable7_3A_2_1_4_12"/>
      <w:r w:rsidRPr="00165A6E">
        <w:t xml:space="preserve">Table </w:t>
      </w:r>
      <w:bookmarkEnd w:id="1276"/>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77" w:name="_CRTable7_3A_2_1_4_13"/>
      <w:r w:rsidRPr="00165A6E">
        <w:t xml:space="preserve">Table </w:t>
      </w:r>
      <w:bookmarkEnd w:id="1277"/>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1A92058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608E21C7" w14:textId="5E2528D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7B2C7C7" w14:textId="1DE2851F" w:rsidR="0032234A" w:rsidRPr="00165A6E" w:rsidRDefault="0032234A">
      <w:pPr>
        <w:pStyle w:val="B1"/>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
      </w:pPr>
      <w:r w:rsidRPr="00165A6E">
        <w:t>5.</w:t>
      </w:r>
      <w:r w:rsidRPr="00165A6E">
        <w:tab/>
        <w:t>Propagation conditions are set according to Annex B.0.</w:t>
      </w:r>
    </w:p>
    <w:p w14:paraId="14BF3C33" w14:textId="645913AF" w:rsidR="0032234A" w:rsidRPr="00165A6E" w:rsidRDefault="0032234A" w:rsidP="00C16F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.3A.2.1.4.3.</w:t>
      </w:r>
    </w:p>
    <w:p w14:paraId="07752761" w14:textId="77777777" w:rsidR="0032234A" w:rsidRPr="00165A6E" w:rsidRDefault="0032234A">
      <w:pPr>
        <w:pStyle w:val="H6"/>
      </w:pPr>
      <w:bookmarkStart w:id="1278" w:name="_CR7_3A_2_1_4_2"/>
      <w:r w:rsidRPr="00165A6E">
        <w:t>7.3A.2.1.4.2</w:t>
      </w:r>
      <w:r w:rsidRPr="00165A6E">
        <w:tab/>
        <w:t>Test Procedure</w:t>
      </w:r>
    </w:p>
    <w:bookmarkEnd w:id="1278"/>
    <w:p w14:paraId="79A411F9" w14:textId="77777777" w:rsidR="00224AEE" w:rsidRPr="008A7419" w:rsidRDefault="00224AEE">
      <w:pPr>
        <w:pStyle w:val="B1"/>
      </w:pPr>
      <w:r w:rsidRPr="008A7419">
        <w:t>Test procedure for Intra-band:</w:t>
      </w:r>
    </w:p>
    <w:p w14:paraId="34746637" w14:textId="55D57987" w:rsidR="0032234A" w:rsidRPr="008A7419" w:rsidRDefault="0032234A">
      <w:pPr>
        <w:pStyle w:val="B1"/>
      </w:pPr>
      <w:r w:rsidRPr="008A7419">
        <w:t>1.</w:t>
      </w:r>
      <w:r w:rsidRPr="008A7419">
        <w:tab/>
        <w:t xml:space="preserve">Configure SCC according to Annex </w:t>
      </w:r>
      <w:r w:rsidRPr="008A7419">
        <w:rPr>
          <w:lang w:eastAsia="ko-KR"/>
        </w:rPr>
        <w:t>C.0, C.1, C.2</w:t>
      </w:r>
      <w:r w:rsidRPr="008A7419">
        <w:t xml:space="preserve"> for all downlink physical channels.</w:t>
      </w:r>
    </w:p>
    <w:p w14:paraId="70822BBC" w14:textId="5C5D4FE5"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.3A.2.1.4.3</w:t>
      </w:r>
      <w:r w:rsidRPr="008A7419">
        <w:t>.</w:t>
      </w:r>
    </w:p>
    <w:p w14:paraId="4CD4D0BE" w14:textId="0482AB91" w:rsidR="0032234A" w:rsidRPr="008A7419" w:rsidRDefault="0032234A">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1B58F632" w14:textId="7E1DADCC" w:rsidR="0032234A" w:rsidRPr="00165A6E" w:rsidRDefault="0032234A">
      <w:pPr>
        <w:pStyle w:val="B1"/>
      </w:pPr>
      <w:r w:rsidRPr="00165A6E">
        <w:t>4.</w:t>
      </w:r>
      <w:r w:rsidRPr="00165A6E">
        <w:tab/>
        <w:t>SS transmits PDSCH via PDCCH DCI format 1_1 for C_RNTI to transmit the DL RMC according to Table 7.3A.2.1.4.1-1. The SS sends downlink MAC padding bits on the DL RMC.</w:t>
      </w:r>
    </w:p>
    <w:p w14:paraId="3EE9A897" w14:textId="12A9AEB6" w:rsidR="0032234A" w:rsidRPr="00165A6E" w:rsidRDefault="0032234A">
      <w:pPr>
        <w:pStyle w:val="B1"/>
      </w:pPr>
      <w:r w:rsidRPr="00165A6E">
        <w:t>5.</w:t>
      </w:r>
      <w:r w:rsidRPr="00165A6E">
        <w:tab/>
        <w:t xml:space="preserve">SS sends uplink scheduling information </w:t>
      </w:r>
      <w:r w:rsidR="002B7196" w:rsidRPr="00165A6E">
        <w:t xml:space="preserve">on PCC </w:t>
      </w:r>
      <w:r w:rsidRPr="00165A6E">
        <w:t>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24F58D30" w14:textId="04FA22FC" w:rsidR="0032234A" w:rsidRPr="00165A6E" w:rsidRDefault="0032234A">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B36263A" w14:textId="5936D047" w:rsidR="0032234A" w:rsidRPr="00165A6E" w:rsidRDefault="0032234A">
      <w:pPr>
        <w:pStyle w:val="B1"/>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448158BA" w:rsidR="0032234A" w:rsidRPr="00165A6E" w:rsidRDefault="0032234A">
      <w:pPr>
        <w:pStyle w:val="B1"/>
      </w:pPr>
      <w:r w:rsidRPr="00165A6E">
        <w:t>8.</w:t>
      </w:r>
      <w:r w:rsidRPr="00165A6E">
        <w:tab/>
        <w:t xml:space="preserve">For each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33C39E62" w:rsidR="0032234A" w:rsidRPr="00165A6E" w:rsidRDefault="0032234A">
      <w:pPr>
        <w:pStyle w:val="B1"/>
      </w:pPr>
      <w:r w:rsidRPr="00165A6E">
        <w:t>9.</w:t>
      </w:r>
      <w:r w:rsidRPr="00165A6E">
        <w:tab/>
        <w:t xml:space="preserve">For each component carrier, compare the dB value of the </w:t>
      </w:r>
      <w:r w:rsidR="00D2021D">
        <w:t>"</w:t>
      </w:r>
      <w:r w:rsidRPr="00165A6E">
        <w:t>averaged EIS</w:t>
      </w:r>
      <w:r w:rsidR="00D2021D">
        <w:t>"</w:t>
      </w:r>
      <w:r w:rsidRPr="00165A6E">
        <w:t xml:space="preserve"> value corresponding to the Rx beam peak direction (same as that found for single carrier in </w:t>
      </w:r>
      <w:r w:rsidR="00D2021D" w:rsidRPr="00165A6E">
        <w:t>clause</w:t>
      </w:r>
      <w:r w:rsidR="00D2021D">
        <w:t> </w:t>
      </w:r>
      <w:r w:rsidR="00D2021D" w:rsidRPr="00165A6E">
        <w:t>7</w:t>
      </w:r>
      <w:r w:rsidRPr="00165A6E">
        <w:t>.3.2)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
      </w:pPr>
      <w:r w:rsidRPr="00165A6E">
        <w:t>1.</w:t>
      </w:r>
      <w:r w:rsidRPr="00165A6E">
        <w:tab/>
        <w:t>Configure SCC according to Annex C.0, C.1, C.2 for all downlink physical channels.</w:t>
      </w:r>
    </w:p>
    <w:p w14:paraId="21E4E6C2" w14:textId="2297AE75" w:rsidR="00224AEE" w:rsidRPr="00165A6E" w:rsidRDefault="00224AEE" w:rsidP="001E07A4">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.3A.2.1.4.3.</w:t>
      </w:r>
    </w:p>
    <w:p w14:paraId="657567F5" w14:textId="7BBCABF6" w:rsidR="00224AEE" w:rsidRPr="00165A6E" w:rsidRDefault="00224AEE" w:rsidP="001E07A4">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642206C8" w14:textId="77777777" w:rsidR="00224AEE" w:rsidRPr="00165A6E" w:rsidRDefault="00224AEE" w:rsidP="001E07A4">
      <w:pPr>
        <w:pStyle w:val="B1"/>
      </w:pPr>
      <w:r w:rsidRPr="00165A6E">
        <w:t>4.</w:t>
      </w:r>
      <w:r w:rsidRPr="00165A6E">
        <w:tab/>
        <w:t>SS transmits PDSCH via PDCCH DCI format 1_1 for C_RNTI to transmit the DL RMC according to Table 7.3A.2.1.4.1-1. The SS sends downlink MAC padding bits on the DL RMC.</w:t>
      </w:r>
    </w:p>
    <w:p w14:paraId="086B0C43" w14:textId="54B01F8D" w:rsidR="00224AEE" w:rsidRPr="00165A6E" w:rsidRDefault="00224AEE" w:rsidP="001E07A4">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0DC22582" w14:textId="0B1CD72C" w:rsidR="00224AEE" w:rsidRPr="00165A6E" w:rsidRDefault="00224AEE" w:rsidP="001E07A4">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PUMAX.</w:t>
      </w:r>
    </w:p>
    <w:p w14:paraId="5BF2DE4E" w14:textId="6C775A3F" w:rsidR="00224AEE" w:rsidRPr="00165A6E" w:rsidRDefault="00224AEE" w:rsidP="001E07A4">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0F472EE8" w14:textId="2E44FBF6" w:rsidR="00224AEE" w:rsidRPr="00165A6E" w:rsidRDefault="00224AEE" w:rsidP="001E07A4">
      <w:pPr>
        <w:pStyle w:val="B1"/>
      </w:pPr>
      <w:r w:rsidRPr="00165A6E">
        <w:t>8.</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38DF2238" w14:textId="3E17CC80" w:rsidR="00224AEE" w:rsidRPr="00165A6E" w:rsidRDefault="00224AEE" w:rsidP="001E07A4">
      <w:pPr>
        <w:pStyle w:val="B1"/>
      </w:pPr>
      <w:r w:rsidRPr="00165A6E">
        <w:t>9.</w:t>
      </w:r>
      <w:r w:rsidRPr="00165A6E">
        <w:tab/>
        <w:t xml:space="preserve">For primary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39CE039F" w:rsidR="00224AEE" w:rsidRPr="00165A6E" w:rsidRDefault="00224AEE" w:rsidP="001E07A4">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166C4978" w14:textId="24AF2EF7" w:rsidR="00224AEE" w:rsidRPr="00165A6E" w:rsidRDefault="00224AEE" w:rsidP="001E07A4">
      <w:pPr>
        <w:pStyle w:val="B1"/>
      </w:pPr>
      <w:r w:rsidRPr="00165A6E">
        <w:t>11.</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534B2B74" w14:textId="0CB4F7F6" w:rsidR="00224AEE" w:rsidRPr="00165A6E" w:rsidRDefault="00224AEE" w:rsidP="001E07A4">
      <w:pPr>
        <w:pStyle w:val="B1"/>
      </w:pPr>
      <w:r w:rsidRPr="00165A6E">
        <w:t>12.</w:t>
      </w:r>
      <w:r w:rsidRPr="00165A6E">
        <w:tab/>
        <w:t xml:space="preserve">For secondary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346547D1" w:rsidR="00224AEE" w:rsidRPr="00165A6E" w:rsidRDefault="00224AEE" w:rsidP="001E07A4">
      <w:pPr>
        <w:pStyle w:val="B1"/>
      </w:pPr>
      <w:r w:rsidRPr="00165A6E">
        <w:t>13.</w:t>
      </w:r>
      <w:r w:rsidRPr="00165A6E">
        <w:tab/>
        <w:t xml:space="preserve">Compare the dB value of the </w:t>
      </w:r>
      <w:r w:rsidR="00D2021D">
        <w:t>"</w:t>
      </w:r>
      <w:r w:rsidRPr="00165A6E">
        <w:t>averaged EIS</w:t>
      </w:r>
      <w:r w:rsidR="00D2021D">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79" w:name="_CR7_3A_2_1_4_3"/>
      <w:r w:rsidRPr="00165A6E">
        <w:t>7.3A.2.1.4.3</w:t>
      </w:r>
      <w:r w:rsidRPr="00165A6E">
        <w:tab/>
        <w:t>Message contents</w:t>
      </w:r>
    </w:p>
    <w:bookmarkEnd w:id="1279"/>
    <w:p w14:paraId="531CD174" w14:textId="76F78F87" w:rsidR="0032234A" w:rsidRPr="00165A6E" w:rsidRDefault="0032234A">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80" w:name="_CR7_3A_2_1_5"/>
      <w:r w:rsidRPr="00165A6E">
        <w:t>7.3A.2.1.5</w:t>
      </w:r>
      <w:r w:rsidRPr="00165A6E">
        <w:rPr>
          <w:snapToGrid w:val="0"/>
        </w:rPr>
        <w:tab/>
      </w:r>
      <w:r w:rsidRPr="00165A6E">
        <w:t>Test requirement</w:t>
      </w:r>
    </w:p>
    <w:bookmarkEnd w:id="1280"/>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81" w:name="_CRTable7_3A_2_1_51"/>
      <w:r w:rsidRPr="00165A6E">
        <w:t xml:space="preserve">Table </w:t>
      </w:r>
      <w:bookmarkEnd w:id="1281"/>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51170F15" w:rsidR="0032234A" w:rsidRPr="00165A6E" w:rsidRDefault="0032234A">
            <w:pPr>
              <w:pStyle w:val="TAH"/>
              <w:rPr>
                <w:lang w:eastAsia="ko-KR"/>
              </w:rPr>
            </w:pPr>
            <w:r w:rsidRPr="00165A6E">
              <w:rPr>
                <w:lang w:eastAsia="ko-KR"/>
              </w:rPr>
              <w:t xml:space="preserve">Aggregated Channel BW </w:t>
            </w:r>
            <w:r w:rsidR="00D2021D">
              <w:rPr>
                <w:lang w:eastAsia="ko-KR"/>
              </w:rPr>
              <w:t>'</w:t>
            </w:r>
            <w:r w:rsidRPr="00165A6E">
              <w:rPr>
                <w:lang w:eastAsia="ko-KR"/>
              </w:rPr>
              <w:t>BW</w:t>
            </w:r>
            <w:r w:rsidRPr="00165A6E">
              <w:rPr>
                <w:vertAlign w:val="subscript"/>
                <w:lang w:eastAsia="ko-KR"/>
              </w:rPr>
              <w:t>Channel_CA</w:t>
            </w:r>
            <w:r w:rsidR="00D2021D">
              <w:rPr>
                <w:lang w:eastAsia="ko-KR"/>
              </w:rPr>
              <w:t>'</w:t>
            </w:r>
            <w:r w:rsidRPr="00165A6E">
              <w:rPr>
                <w:lang w:eastAsia="ko-KR"/>
              </w:rPr>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lang w:eastAsia="ko-KR"/>
        </w:rPr>
      </w:pPr>
      <w:bookmarkStart w:id="1282" w:name="_CRTable7_3A_2_1_52"/>
      <w:r w:rsidRPr="00165A6E">
        <w:t xml:space="preserve">Table </w:t>
      </w:r>
      <w:bookmarkEnd w:id="1282"/>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lang w:eastAsia="ko-KR"/>
        </w:rPr>
      </w:pPr>
    </w:p>
    <w:p w14:paraId="06E5A757" w14:textId="77777777" w:rsidR="004C55D2" w:rsidRPr="00165A6E" w:rsidRDefault="004C55D2" w:rsidP="004C55D2">
      <w:pPr>
        <w:pStyle w:val="TH"/>
      </w:pPr>
      <w:bookmarkStart w:id="1283" w:name="_CRTable7_3A_2_1_53"/>
      <w:r w:rsidRPr="00165A6E">
        <w:t xml:space="preserve">Table </w:t>
      </w:r>
      <w:bookmarkEnd w:id="1283"/>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bookmarkStart w:id="1284" w:name="_CRTable7_3A_2_1_53b"/>
      <w:r w:rsidRPr="00165A6E">
        <w:t xml:space="preserve">Table </w:t>
      </w:r>
      <w:bookmarkEnd w:id="1284"/>
      <w:r w:rsidRPr="00165A6E">
        <w:t>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2EC04EA2"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85" w:name="_CRTable7_3A_2_1_54"/>
      <w:r w:rsidRPr="00165A6E">
        <w:t xml:space="preserve">Table </w:t>
      </w:r>
      <w:bookmarkEnd w:id="1285"/>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bookmarkStart w:id="1286" w:name="_CRTable7_3A_2_1_54a"/>
      <w:r w:rsidRPr="00165A6E">
        <w:t xml:space="preserve">Table </w:t>
      </w:r>
      <w:bookmarkEnd w:id="1286"/>
      <w:r w:rsidRPr="00165A6E">
        <w:t>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87" w:name="_CRTable7_3A_2_1_55"/>
      <w:r w:rsidRPr="00165A6E">
        <w:t xml:space="preserve">Table </w:t>
      </w:r>
      <w:bookmarkEnd w:id="1287"/>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88" w:name="_CRTable7_3A_2_1_56"/>
      <w:r w:rsidRPr="00165A6E">
        <w:t xml:space="preserve">Table </w:t>
      </w:r>
      <w:bookmarkEnd w:id="1288"/>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89" w:name="_CRTable7_3A_2_1_56a"/>
      <w:r w:rsidRPr="00165A6E">
        <w:t xml:space="preserve">Table </w:t>
      </w:r>
      <w:bookmarkEnd w:id="1289"/>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90" w:name="_CRTable7_3A_2_1_57"/>
      <w:r w:rsidRPr="00165A6E">
        <w:t xml:space="preserve">Table </w:t>
      </w:r>
      <w:bookmarkEnd w:id="1290"/>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tcPr>
          <w:p w14:paraId="5AB2DF45" w14:textId="77777777" w:rsidR="00280DC5" w:rsidRPr="00165A6E" w:rsidRDefault="00280DC5" w:rsidP="00BC4D2A">
            <w:pPr>
              <w:pStyle w:val="TAH"/>
            </w:pPr>
            <w:r w:rsidRPr="00165A6E">
              <w:t>Operating band</w:t>
            </w:r>
          </w:p>
        </w:tc>
        <w:tc>
          <w:tcPr>
            <w:tcW w:w="6867" w:type="dxa"/>
            <w:gridSpan w:val="4"/>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tcPr>
          <w:p w14:paraId="393A8B8C" w14:textId="77777777" w:rsidR="00280DC5" w:rsidRPr="00165A6E" w:rsidRDefault="00280DC5" w:rsidP="00BC4D2A">
            <w:pPr>
              <w:pStyle w:val="TAH"/>
            </w:pPr>
          </w:p>
        </w:tc>
        <w:tc>
          <w:tcPr>
            <w:tcW w:w="1716" w:type="dxa"/>
            <w:vAlign w:val="center"/>
          </w:tcPr>
          <w:p w14:paraId="16085773" w14:textId="77777777" w:rsidR="00280DC5" w:rsidRPr="00165A6E" w:rsidRDefault="00280DC5" w:rsidP="00BC4D2A">
            <w:pPr>
              <w:pStyle w:val="TAH"/>
            </w:pPr>
            <w:r w:rsidRPr="00165A6E">
              <w:t>50 MHz</w:t>
            </w:r>
          </w:p>
        </w:tc>
        <w:tc>
          <w:tcPr>
            <w:tcW w:w="1717" w:type="dxa"/>
          </w:tcPr>
          <w:p w14:paraId="590F853B" w14:textId="77777777" w:rsidR="00280DC5" w:rsidRPr="00165A6E" w:rsidRDefault="00280DC5" w:rsidP="00BC4D2A">
            <w:pPr>
              <w:pStyle w:val="TAH"/>
            </w:pPr>
            <w:r w:rsidRPr="00165A6E">
              <w:t>100 MHz</w:t>
            </w:r>
          </w:p>
        </w:tc>
        <w:tc>
          <w:tcPr>
            <w:tcW w:w="1717" w:type="dxa"/>
          </w:tcPr>
          <w:p w14:paraId="437719F3" w14:textId="77777777" w:rsidR="00280DC5" w:rsidRPr="00165A6E" w:rsidRDefault="00280DC5" w:rsidP="00BC4D2A">
            <w:pPr>
              <w:pStyle w:val="TAH"/>
            </w:pPr>
            <w:r w:rsidRPr="00165A6E">
              <w:t>200 MHz</w:t>
            </w:r>
          </w:p>
        </w:tc>
        <w:tc>
          <w:tcPr>
            <w:tcW w:w="1717" w:type="dxa"/>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tcPr>
          <w:p w14:paraId="5B2BF70A" w14:textId="77777777" w:rsidR="00280DC5" w:rsidRPr="00165A6E" w:rsidRDefault="00280DC5" w:rsidP="00BC4D2A">
            <w:pPr>
              <w:pStyle w:val="TAC"/>
            </w:pPr>
            <w:r w:rsidRPr="00165A6E">
              <w:t>n257</w:t>
            </w:r>
          </w:p>
        </w:tc>
        <w:tc>
          <w:tcPr>
            <w:tcW w:w="1716" w:type="dxa"/>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tcPr>
          <w:p w14:paraId="6F666715" w14:textId="77777777" w:rsidR="00280DC5" w:rsidRPr="00165A6E" w:rsidRDefault="00280DC5" w:rsidP="00BC4D2A">
            <w:pPr>
              <w:pStyle w:val="TAC"/>
            </w:pPr>
            <w:r w:rsidRPr="00165A6E">
              <w:t>n258</w:t>
            </w:r>
          </w:p>
        </w:tc>
        <w:tc>
          <w:tcPr>
            <w:tcW w:w="1716" w:type="dxa"/>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bookmarkStart w:id="1291" w:name="_CRTable7_3A_2_1_58a"/>
      <w:r w:rsidRPr="00165A6E">
        <w:t xml:space="preserve">Table </w:t>
      </w:r>
      <w:bookmarkEnd w:id="1291"/>
      <w:r w:rsidRPr="00165A6E">
        <w:t>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92" w:name="_Toc21026716"/>
      <w:bookmarkStart w:id="1293" w:name="_Toc27744002"/>
      <w:bookmarkStart w:id="1294" w:name="_Toc36197175"/>
      <w:bookmarkStart w:id="1295" w:name="_Toc36197867"/>
      <w:r w:rsidRPr="00165A6E">
        <w:t>7.3A.2.2</w:t>
      </w:r>
      <w:r w:rsidRPr="00165A6E">
        <w:tab/>
        <w:t>Reference sensitivity power level for CA (3DL CA)</w:t>
      </w:r>
      <w:bookmarkEnd w:id="1292"/>
      <w:bookmarkEnd w:id="1293"/>
      <w:bookmarkEnd w:id="1294"/>
      <w:bookmarkEnd w:id="1295"/>
    </w:p>
    <w:p w14:paraId="4337D323" w14:textId="2061E4C3" w:rsidR="002B7196" w:rsidRPr="00165A6E" w:rsidRDefault="00D2021D" w:rsidP="002B7196">
      <w:pPr>
        <w:pStyle w:val="EditorsNote"/>
      </w:pPr>
      <w:r>
        <w:t>Editor's note:</w:t>
      </w:r>
      <w:r>
        <w:tab/>
      </w:r>
      <w:r w:rsidR="002B7196" w:rsidRPr="00165A6E">
        <w:t>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2F6DB16C" w:rsidR="00280DC5" w:rsidRPr="00165A6E" w:rsidRDefault="00D260FB" w:rsidP="00280DC5">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3D1F374" w14:textId="1DCAAA7E" w:rsidR="0032234A" w:rsidRPr="00165A6E" w:rsidRDefault="0032234A" w:rsidP="00280DC5">
      <w:pPr>
        <w:pStyle w:val="H6"/>
      </w:pPr>
      <w:bookmarkStart w:id="1296" w:name="_CR7_3A_2_2_1"/>
      <w:r w:rsidRPr="00165A6E">
        <w:t>7.3A.2.2.1</w:t>
      </w:r>
      <w:r w:rsidRPr="00165A6E">
        <w:tab/>
        <w:t>Test purpose</w:t>
      </w:r>
    </w:p>
    <w:bookmarkEnd w:id="1296"/>
    <w:p w14:paraId="18758ADA" w14:textId="189F6F4D"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05C7B46" w14:textId="77777777" w:rsidR="0032234A" w:rsidRPr="00165A6E" w:rsidRDefault="0032234A">
      <w:pPr>
        <w:pStyle w:val="H6"/>
      </w:pPr>
      <w:bookmarkStart w:id="1297" w:name="_CR7_3A_2_2_2"/>
      <w:r w:rsidRPr="00165A6E">
        <w:t>7.3A.2.2.2</w:t>
      </w:r>
      <w:r w:rsidRPr="00165A6E">
        <w:tab/>
        <w:t>Test applicability</w:t>
      </w:r>
    </w:p>
    <w:bookmarkEnd w:id="1297"/>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98" w:name="_CR7_3A_2_2_3"/>
      <w:r w:rsidRPr="00165A6E">
        <w:t>7.3A.2.2.3</w:t>
      </w:r>
      <w:r w:rsidRPr="00165A6E">
        <w:tab/>
        <w:t>Minimum conformance requirements</w:t>
      </w:r>
    </w:p>
    <w:bookmarkEnd w:id="1298"/>
    <w:p w14:paraId="7CD55019" w14:textId="6E948E29"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1E6ED056" w14:textId="77777777" w:rsidR="0032234A" w:rsidRPr="00165A6E" w:rsidRDefault="0032234A">
      <w:pPr>
        <w:pStyle w:val="H6"/>
      </w:pPr>
      <w:bookmarkStart w:id="1299" w:name="_CR7_3A_2_2_4"/>
      <w:r w:rsidRPr="00165A6E">
        <w:t>7.3A.2.2.4</w:t>
      </w:r>
      <w:r w:rsidRPr="00165A6E">
        <w:tab/>
        <w:t>Test description</w:t>
      </w:r>
    </w:p>
    <w:bookmarkEnd w:id="1299"/>
    <w:p w14:paraId="1C3B3375" w14:textId="687D8090"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2631DC88" w14:textId="77777777" w:rsidR="0032234A" w:rsidRPr="00165A6E" w:rsidRDefault="0032234A">
      <w:pPr>
        <w:pStyle w:val="H6"/>
      </w:pPr>
      <w:bookmarkStart w:id="1300" w:name="_CR7_3A_2_2_5"/>
      <w:r w:rsidRPr="00165A6E">
        <w:t>7.3A.2.2.5</w:t>
      </w:r>
      <w:r w:rsidRPr="00165A6E">
        <w:rPr>
          <w:snapToGrid w:val="0"/>
        </w:rPr>
        <w:tab/>
      </w:r>
      <w:r w:rsidRPr="00165A6E">
        <w:t>Test requirement</w:t>
      </w:r>
    </w:p>
    <w:bookmarkEnd w:id="1300"/>
    <w:p w14:paraId="61E61CC1" w14:textId="205DB4F8"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53E9FFAA" w14:textId="17314F21" w:rsidR="0032234A" w:rsidRPr="00165A6E" w:rsidRDefault="0032234A">
      <w:pPr>
        <w:pStyle w:val="Heading4"/>
      </w:pPr>
      <w:bookmarkStart w:id="1301" w:name="_Toc21026717"/>
      <w:bookmarkStart w:id="1302" w:name="_Toc27744003"/>
      <w:bookmarkStart w:id="1303" w:name="_Toc36197176"/>
      <w:bookmarkStart w:id="1304" w:name="_Toc36197868"/>
      <w:r w:rsidRPr="00165A6E">
        <w:rPr>
          <w:rFonts w:eastAsia="Malgun Gothic"/>
        </w:rPr>
        <w:t>7.3A.2.3</w:t>
      </w:r>
      <w:r w:rsidRPr="00165A6E">
        <w:rPr>
          <w:rFonts w:eastAsia="Malgun Gothic"/>
        </w:rPr>
        <w:tab/>
      </w:r>
      <w:r w:rsidRPr="00165A6E">
        <w:t>Reference sensitivity power level for CA (4DL CA)</w:t>
      </w:r>
      <w:bookmarkEnd w:id="1301"/>
      <w:bookmarkEnd w:id="1302"/>
      <w:bookmarkEnd w:id="1303"/>
      <w:bookmarkEnd w:id="1304"/>
    </w:p>
    <w:p w14:paraId="28D49B19" w14:textId="01C50701" w:rsidR="002B7196" w:rsidRPr="00165A6E" w:rsidRDefault="00D2021D" w:rsidP="002B7196">
      <w:pPr>
        <w:pStyle w:val="EditorsNote"/>
      </w:pPr>
      <w:r>
        <w:t>Editor's note:</w:t>
      </w:r>
      <w:r>
        <w:tab/>
      </w:r>
      <w:r w:rsidR="002B7196" w:rsidRPr="00165A6E">
        <w:t>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1E3C3ABA" w:rsidR="002B7196" w:rsidRPr="00165A6E" w:rsidRDefault="00D260FB"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301F7A5" w14:textId="77777777" w:rsidR="0032234A" w:rsidRPr="00165A6E" w:rsidRDefault="0032234A">
      <w:pPr>
        <w:pStyle w:val="H6"/>
      </w:pPr>
      <w:bookmarkStart w:id="1305" w:name="_CR7_3A_2_3_1"/>
      <w:r w:rsidRPr="00165A6E">
        <w:t>7.3A.2.3.1</w:t>
      </w:r>
      <w:r w:rsidRPr="00165A6E">
        <w:tab/>
        <w:t>Test purpose</w:t>
      </w:r>
    </w:p>
    <w:bookmarkEnd w:id="1305"/>
    <w:p w14:paraId="0D865B72" w14:textId="408FFFEB"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66EEA78" w14:textId="77777777" w:rsidR="0032234A" w:rsidRPr="00165A6E" w:rsidRDefault="0032234A">
      <w:pPr>
        <w:pStyle w:val="H6"/>
      </w:pPr>
      <w:bookmarkStart w:id="1306" w:name="_CR7_3A_2_3_2"/>
      <w:r w:rsidRPr="00165A6E">
        <w:t>7.3A.2.3.2</w:t>
      </w:r>
      <w:r w:rsidRPr="00165A6E">
        <w:tab/>
        <w:t>Test applicability</w:t>
      </w:r>
    </w:p>
    <w:bookmarkEnd w:id="1306"/>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307" w:name="_CR7_3A_2_3_3"/>
      <w:r w:rsidRPr="00165A6E">
        <w:t>7.3A.2.3.3</w:t>
      </w:r>
      <w:r w:rsidRPr="00165A6E">
        <w:tab/>
        <w:t>Minimum conformance requirements</w:t>
      </w:r>
    </w:p>
    <w:bookmarkEnd w:id="1307"/>
    <w:p w14:paraId="11E10515" w14:textId="447410FF"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008CC323" w14:textId="77777777" w:rsidR="0032234A" w:rsidRPr="00165A6E" w:rsidRDefault="0032234A">
      <w:pPr>
        <w:pStyle w:val="H6"/>
      </w:pPr>
      <w:bookmarkStart w:id="1308" w:name="_CR7_3A_2_3_4"/>
      <w:r w:rsidRPr="00165A6E">
        <w:t>7.3A.2.3.4</w:t>
      </w:r>
      <w:r w:rsidRPr="00165A6E">
        <w:tab/>
        <w:t>Test description</w:t>
      </w:r>
    </w:p>
    <w:bookmarkEnd w:id="1308"/>
    <w:p w14:paraId="3326B449" w14:textId="41B4AB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6EDF328E" w14:textId="77777777" w:rsidR="0032234A" w:rsidRPr="00165A6E" w:rsidRDefault="0032234A">
      <w:pPr>
        <w:pStyle w:val="H6"/>
      </w:pPr>
      <w:bookmarkStart w:id="1309" w:name="_CR7_3A_2_3_5"/>
      <w:r w:rsidRPr="00165A6E">
        <w:t>7.3A.2.3.5</w:t>
      </w:r>
      <w:r w:rsidRPr="00165A6E">
        <w:rPr>
          <w:snapToGrid w:val="0"/>
        </w:rPr>
        <w:tab/>
      </w:r>
      <w:r w:rsidRPr="00165A6E">
        <w:t>Test requirement</w:t>
      </w:r>
    </w:p>
    <w:bookmarkEnd w:id="1309"/>
    <w:p w14:paraId="03A3555B" w14:textId="40BC623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2C0E452C" w14:textId="2BA35C8B" w:rsidR="0032234A" w:rsidRPr="00165A6E" w:rsidRDefault="0032234A">
      <w:pPr>
        <w:pStyle w:val="Heading4"/>
      </w:pPr>
      <w:bookmarkStart w:id="1310" w:name="_Toc21026718"/>
      <w:bookmarkStart w:id="1311" w:name="_Toc27744004"/>
      <w:bookmarkStart w:id="1312" w:name="_Toc36197177"/>
      <w:bookmarkStart w:id="1313" w:name="_Toc36197869"/>
      <w:r w:rsidRPr="00165A6E">
        <w:rPr>
          <w:rFonts w:eastAsia="Malgun Gothic"/>
        </w:rPr>
        <w:t>7.3A.2.4</w:t>
      </w:r>
      <w:r w:rsidRPr="00165A6E">
        <w:rPr>
          <w:rFonts w:eastAsia="Malgun Gothic"/>
        </w:rPr>
        <w:tab/>
      </w:r>
      <w:r w:rsidRPr="00165A6E">
        <w:t>Reference sensitivity power level for CA (5DL CA)</w:t>
      </w:r>
      <w:bookmarkEnd w:id="1310"/>
      <w:bookmarkEnd w:id="1311"/>
      <w:bookmarkEnd w:id="1312"/>
      <w:bookmarkEnd w:id="1313"/>
    </w:p>
    <w:p w14:paraId="2D688D78" w14:textId="6B866B49"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68AB347C" w14:textId="07A5B7C8"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A807CE8" w14:textId="77777777" w:rsidR="0032234A" w:rsidRPr="00165A6E" w:rsidRDefault="0032234A">
      <w:pPr>
        <w:pStyle w:val="H6"/>
      </w:pPr>
      <w:bookmarkStart w:id="1314" w:name="_CR7_3A_2_4_1"/>
      <w:r w:rsidRPr="00165A6E">
        <w:t>7.3A.2.4.1</w:t>
      </w:r>
      <w:r w:rsidRPr="00165A6E">
        <w:tab/>
        <w:t>Test purpose</w:t>
      </w:r>
    </w:p>
    <w:bookmarkEnd w:id="1314"/>
    <w:p w14:paraId="6E44948A" w14:textId="6E449B91"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58035E2E" w14:textId="77777777" w:rsidR="0032234A" w:rsidRPr="00165A6E" w:rsidRDefault="0032234A">
      <w:pPr>
        <w:pStyle w:val="H6"/>
      </w:pPr>
      <w:bookmarkStart w:id="1315" w:name="_CR7_3A_2_4_2"/>
      <w:r w:rsidRPr="00165A6E">
        <w:t>7.3A.2.4.2</w:t>
      </w:r>
      <w:r w:rsidRPr="00165A6E">
        <w:tab/>
        <w:t>Test applicability</w:t>
      </w:r>
    </w:p>
    <w:bookmarkEnd w:id="1315"/>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316" w:name="_CR7_3A_2_4_3"/>
      <w:r w:rsidRPr="00165A6E">
        <w:t>7.3A.2.4.3</w:t>
      </w:r>
      <w:r w:rsidRPr="00165A6E">
        <w:tab/>
        <w:t>Minimum conformance requirements</w:t>
      </w:r>
    </w:p>
    <w:bookmarkEnd w:id="1316"/>
    <w:p w14:paraId="69D03484" w14:textId="0D93158C"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737B930D" w14:textId="77777777" w:rsidR="0032234A" w:rsidRPr="00165A6E" w:rsidRDefault="0032234A">
      <w:pPr>
        <w:pStyle w:val="H6"/>
      </w:pPr>
      <w:bookmarkStart w:id="1317" w:name="_CR7_3A_2_4_4"/>
      <w:r w:rsidRPr="00165A6E">
        <w:t>7.3A.2.4.4</w:t>
      </w:r>
      <w:r w:rsidRPr="00165A6E">
        <w:tab/>
        <w:t>Test description</w:t>
      </w:r>
    </w:p>
    <w:bookmarkEnd w:id="1317"/>
    <w:p w14:paraId="66C55786" w14:textId="234AB02C"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BBBAEFC" w14:textId="77777777" w:rsidR="0032234A" w:rsidRPr="00165A6E" w:rsidRDefault="0032234A">
      <w:pPr>
        <w:pStyle w:val="H6"/>
      </w:pPr>
      <w:bookmarkStart w:id="1318" w:name="_CR7_3A_2_4_5"/>
      <w:r w:rsidRPr="00165A6E">
        <w:t>7.3A.2.4.5</w:t>
      </w:r>
      <w:r w:rsidRPr="00165A6E">
        <w:rPr>
          <w:snapToGrid w:val="0"/>
        </w:rPr>
        <w:tab/>
      </w:r>
      <w:r w:rsidRPr="00165A6E">
        <w:t>Test requirement</w:t>
      </w:r>
    </w:p>
    <w:bookmarkEnd w:id="1318"/>
    <w:p w14:paraId="2A34C454" w14:textId="118FF11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455C88A2" w14:textId="3FB79660" w:rsidR="0032234A" w:rsidRPr="00165A6E" w:rsidRDefault="0032234A">
      <w:pPr>
        <w:pStyle w:val="Heading4"/>
      </w:pPr>
      <w:bookmarkStart w:id="1319" w:name="_Toc21026719"/>
      <w:bookmarkStart w:id="1320" w:name="_Toc27744005"/>
      <w:bookmarkStart w:id="1321" w:name="_Toc36197178"/>
      <w:bookmarkStart w:id="1322" w:name="_Toc36197870"/>
      <w:r w:rsidRPr="00165A6E">
        <w:rPr>
          <w:rFonts w:eastAsia="Malgun Gothic"/>
        </w:rPr>
        <w:t>7.3A.2.5</w:t>
      </w:r>
      <w:r w:rsidRPr="00165A6E">
        <w:rPr>
          <w:rFonts w:eastAsia="Malgun Gothic"/>
        </w:rPr>
        <w:tab/>
      </w:r>
      <w:r w:rsidRPr="00165A6E">
        <w:t>Reference sensitivity power level for CA (6DL CA)</w:t>
      </w:r>
      <w:bookmarkEnd w:id="1319"/>
      <w:bookmarkEnd w:id="1320"/>
      <w:bookmarkEnd w:id="1321"/>
      <w:bookmarkEnd w:id="1322"/>
    </w:p>
    <w:p w14:paraId="2A3F0D69" w14:textId="6AE43D8D"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B882EB2"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9F27896" w14:textId="77777777" w:rsidR="0032234A" w:rsidRPr="00165A6E" w:rsidRDefault="0032234A">
      <w:pPr>
        <w:pStyle w:val="H6"/>
      </w:pPr>
      <w:bookmarkStart w:id="1323" w:name="_CR7_3A_2_5_1"/>
      <w:r w:rsidRPr="00165A6E">
        <w:t>7.3A.2.5.1</w:t>
      </w:r>
      <w:r w:rsidRPr="00165A6E">
        <w:tab/>
        <w:t>Test purpose</w:t>
      </w:r>
    </w:p>
    <w:bookmarkEnd w:id="1323"/>
    <w:p w14:paraId="3608BBC7" w14:textId="04E0DF1C"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08189E5C" w14:textId="77777777" w:rsidR="0032234A" w:rsidRPr="00165A6E" w:rsidRDefault="0032234A">
      <w:pPr>
        <w:pStyle w:val="H6"/>
      </w:pPr>
      <w:bookmarkStart w:id="1324" w:name="_CR7_3A_2_5_2"/>
      <w:r w:rsidRPr="00165A6E">
        <w:t>7.3A.2.5.2</w:t>
      </w:r>
      <w:r w:rsidRPr="00165A6E">
        <w:tab/>
        <w:t>Test applicability</w:t>
      </w:r>
    </w:p>
    <w:bookmarkEnd w:id="1324"/>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325" w:name="_CR7_3A_2_5_3"/>
      <w:r w:rsidRPr="00165A6E">
        <w:t>7.3A.2.5.3</w:t>
      </w:r>
      <w:r w:rsidRPr="00165A6E">
        <w:tab/>
        <w:t>Minimum conformance requirements</w:t>
      </w:r>
    </w:p>
    <w:bookmarkEnd w:id="1325"/>
    <w:p w14:paraId="3AB24BFC" w14:textId="52BCCD1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519D052" w14:textId="77777777" w:rsidR="0032234A" w:rsidRPr="00165A6E" w:rsidRDefault="0032234A">
      <w:pPr>
        <w:pStyle w:val="H6"/>
      </w:pPr>
      <w:bookmarkStart w:id="1326" w:name="_CR7_3A_2_5_4"/>
      <w:r w:rsidRPr="00165A6E">
        <w:t>7.3A.2.5.4</w:t>
      </w:r>
      <w:r w:rsidRPr="00165A6E">
        <w:tab/>
        <w:t>Test description</w:t>
      </w:r>
    </w:p>
    <w:bookmarkEnd w:id="1326"/>
    <w:p w14:paraId="2A59C876" w14:textId="5917C444"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516C1535" w14:textId="77777777" w:rsidR="0032234A" w:rsidRPr="00165A6E" w:rsidRDefault="0032234A">
      <w:pPr>
        <w:pStyle w:val="H6"/>
      </w:pPr>
      <w:bookmarkStart w:id="1327" w:name="_CR7_3A_2_5_5"/>
      <w:r w:rsidRPr="00165A6E">
        <w:t>7.3A.2.5.5</w:t>
      </w:r>
      <w:r w:rsidRPr="00165A6E">
        <w:rPr>
          <w:snapToGrid w:val="0"/>
        </w:rPr>
        <w:tab/>
      </w:r>
      <w:r w:rsidRPr="00165A6E">
        <w:t>Test requirement</w:t>
      </w:r>
    </w:p>
    <w:bookmarkEnd w:id="1327"/>
    <w:p w14:paraId="3A7670E4" w14:textId="06B779D9"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CD59E1C" w14:textId="21BD828D" w:rsidR="0032234A" w:rsidRPr="00165A6E" w:rsidRDefault="0032234A">
      <w:pPr>
        <w:pStyle w:val="Heading4"/>
      </w:pPr>
      <w:bookmarkStart w:id="1328" w:name="_Toc21026720"/>
      <w:bookmarkStart w:id="1329" w:name="_Toc27744006"/>
      <w:bookmarkStart w:id="1330" w:name="_Toc36197179"/>
      <w:bookmarkStart w:id="1331" w:name="_Toc36197871"/>
      <w:r w:rsidRPr="00165A6E">
        <w:rPr>
          <w:rFonts w:eastAsia="Malgun Gothic"/>
        </w:rPr>
        <w:t>7.3A.2.6</w:t>
      </w:r>
      <w:r w:rsidRPr="00165A6E">
        <w:rPr>
          <w:rFonts w:eastAsia="Malgun Gothic"/>
        </w:rPr>
        <w:tab/>
      </w:r>
      <w:r w:rsidRPr="00165A6E">
        <w:t>Reference sensitivity power level for CA (7DL CA)</w:t>
      </w:r>
      <w:bookmarkEnd w:id="1328"/>
      <w:bookmarkEnd w:id="1329"/>
      <w:bookmarkEnd w:id="1330"/>
      <w:bookmarkEnd w:id="1331"/>
    </w:p>
    <w:p w14:paraId="2F3A6CF4" w14:textId="06F5040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bookmarkStart w:id="1332" w:name="_CR7_3A_2_6_1"/>
      <w:r w:rsidRPr="00165A6E">
        <w:t>7.3A.2.6.1</w:t>
      </w:r>
      <w:r w:rsidRPr="00165A6E">
        <w:tab/>
        <w:t>Test purpose</w:t>
      </w:r>
    </w:p>
    <w:bookmarkEnd w:id="1332"/>
    <w:p w14:paraId="09CC2520" w14:textId="788FFCAE"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7B8EDC6" w14:textId="77777777" w:rsidR="0032234A" w:rsidRPr="00165A6E" w:rsidRDefault="0032234A">
      <w:pPr>
        <w:pStyle w:val="H6"/>
      </w:pPr>
      <w:bookmarkStart w:id="1333" w:name="_CR7_3A_2_6_2"/>
      <w:r w:rsidRPr="00165A6E">
        <w:t>7.3A.2.6.2</w:t>
      </w:r>
      <w:r w:rsidRPr="00165A6E">
        <w:tab/>
        <w:t>Test applicability</w:t>
      </w:r>
    </w:p>
    <w:bookmarkEnd w:id="1333"/>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334" w:name="_CR7_3A_2_6_3"/>
      <w:r w:rsidRPr="00165A6E">
        <w:t>7.3A.2.6.3</w:t>
      </w:r>
      <w:r w:rsidRPr="00165A6E">
        <w:tab/>
        <w:t>Minimum conformance requirements</w:t>
      </w:r>
    </w:p>
    <w:bookmarkEnd w:id="1334"/>
    <w:p w14:paraId="5F9165B1" w14:textId="2C180DB4"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7F71F60" w14:textId="77777777" w:rsidR="0032234A" w:rsidRPr="00165A6E" w:rsidRDefault="0032234A">
      <w:pPr>
        <w:pStyle w:val="H6"/>
      </w:pPr>
      <w:bookmarkStart w:id="1335" w:name="_CR7_3A_2_6_4"/>
      <w:r w:rsidRPr="00165A6E">
        <w:t>7.3A.2.6.4</w:t>
      </w:r>
      <w:r w:rsidRPr="00165A6E">
        <w:tab/>
        <w:t>Test description</w:t>
      </w:r>
    </w:p>
    <w:bookmarkEnd w:id="1335"/>
    <w:p w14:paraId="0E7B8B2E" w14:textId="5D73EE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4972D5E" w14:textId="77777777" w:rsidR="0032234A" w:rsidRPr="00165A6E" w:rsidRDefault="0032234A">
      <w:pPr>
        <w:pStyle w:val="H6"/>
      </w:pPr>
      <w:bookmarkStart w:id="1336" w:name="_CR7_3A_2_6_5"/>
      <w:r w:rsidRPr="00165A6E">
        <w:t>7.3A.2.6.5</w:t>
      </w:r>
      <w:r w:rsidRPr="00165A6E">
        <w:rPr>
          <w:snapToGrid w:val="0"/>
        </w:rPr>
        <w:tab/>
      </w:r>
      <w:r w:rsidRPr="00165A6E">
        <w:t>Test requirement</w:t>
      </w:r>
    </w:p>
    <w:bookmarkEnd w:id="1336"/>
    <w:p w14:paraId="26B437D5" w14:textId="46F93E60"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ACEA132" w14:textId="4E6BB2DE" w:rsidR="0032234A" w:rsidRPr="00165A6E" w:rsidRDefault="0032234A">
      <w:pPr>
        <w:pStyle w:val="Heading4"/>
      </w:pPr>
      <w:bookmarkStart w:id="1337" w:name="_Toc21026721"/>
      <w:bookmarkStart w:id="1338" w:name="_Toc27744007"/>
      <w:bookmarkStart w:id="1339" w:name="_Toc36197180"/>
      <w:bookmarkStart w:id="1340" w:name="_Toc36197872"/>
      <w:r w:rsidRPr="00165A6E">
        <w:rPr>
          <w:rFonts w:eastAsia="Malgun Gothic"/>
        </w:rPr>
        <w:t>7.3A.2.7</w:t>
      </w:r>
      <w:r w:rsidRPr="00165A6E">
        <w:rPr>
          <w:rFonts w:eastAsia="Malgun Gothic"/>
        </w:rPr>
        <w:tab/>
      </w:r>
      <w:r w:rsidRPr="00165A6E">
        <w:t>Reference sensitivity power level for CA (8DL CA)</w:t>
      </w:r>
      <w:bookmarkEnd w:id="1337"/>
      <w:bookmarkEnd w:id="1338"/>
      <w:bookmarkEnd w:id="1339"/>
      <w:bookmarkEnd w:id="1340"/>
    </w:p>
    <w:p w14:paraId="0CACB3AE" w14:textId="3DB4044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bookmarkStart w:id="1341" w:name="_CR7_3A_2_7_1"/>
      <w:r w:rsidRPr="00165A6E">
        <w:t>7.3A.2.7.1</w:t>
      </w:r>
      <w:r w:rsidRPr="00165A6E">
        <w:tab/>
        <w:t>Test purpose</w:t>
      </w:r>
    </w:p>
    <w:bookmarkEnd w:id="1341"/>
    <w:p w14:paraId="01FB921D" w14:textId="05151E07"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2B2108C0" w14:textId="77777777" w:rsidR="0032234A" w:rsidRPr="00165A6E" w:rsidRDefault="0032234A">
      <w:pPr>
        <w:pStyle w:val="H6"/>
      </w:pPr>
      <w:bookmarkStart w:id="1342" w:name="_CR7_3A_2_7_2"/>
      <w:r w:rsidRPr="00165A6E">
        <w:t>7.3A.2.7.2</w:t>
      </w:r>
      <w:r w:rsidRPr="00165A6E">
        <w:tab/>
        <w:t>Test applicability</w:t>
      </w:r>
    </w:p>
    <w:bookmarkEnd w:id="1342"/>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43" w:name="_CR7_3A_2_7_3"/>
      <w:r w:rsidRPr="00165A6E">
        <w:t>7.3A.2.7.3</w:t>
      </w:r>
      <w:r w:rsidRPr="00165A6E">
        <w:tab/>
        <w:t>Minimum conformance requirements</w:t>
      </w:r>
    </w:p>
    <w:bookmarkEnd w:id="1343"/>
    <w:p w14:paraId="0B2D0612" w14:textId="585CFA51"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594E9044" w14:textId="77777777" w:rsidR="0032234A" w:rsidRPr="00165A6E" w:rsidRDefault="0032234A">
      <w:pPr>
        <w:pStyle w:val="H6"/>
      </w:pPr>
      <w:bookmarkStart w:id="1344" w:name="_CR7_3A_2_7_4"/>
      <w:r w:rsidRPr="00165A6E">
        <w:t>7.3A.2.7.4</w:t>
      </w:r>
      <w:r w:rsidRPr="00165A6E">
        <w:tab/>
        <w:t>Test description</w:t>
      </w:r>
    </w:p>
    <w:bookmarkEnd w:id="1344"/>
    <w:p w14:paraId="36017598" w14:textId="53527F5F"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7109097B" w14:textId="77777777" w:rsidR="0032234A" w:rsidRPr="00165A6E" w:rsidRDefault="0032234A">
      <w:pPr>
        <w:pStyle w:val="H6"/>
      </w:pPr>
      <w:bookmarkStart w:id="1345" w:name="_CR7_3A_2_7_5"/>
      <w:r w:rsidRPr="00165A6E">
        <w:t>7.3A.2.7.5</w:t>
      </w:r>
      <w:r w:rsidRPr="00165A6E">
        <w:rPr>
          <w:snapToGrid w:val="0"/>
        </w:rPr>
        <w:tab/>
      </w:r>
      <w:r w:rsidRPr="00165A6E">
        <w:t>Test requirement</w:t>
      </w:r>
    </w:p>
    <w:bookmarkEnd w:id="1345"/>
    <w:p w14:paraId="02BD958B" w14:textId="2D772537" w:rsidR="0032234A" w:rsidRPr="00165A6E" w:rsidRDefault="0032234A" w:rsidP="00C16FE6">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1C1B6FA1" w14:textId="77777777" w:rsidR="00933653" w:rsidRPr="00165A6E" w:rsidRDefault="00933653" w:rsidP="00933653">
      <w:pPr>
        <w:pStyle w:val="Heading3"/>
      </w:pPr>
      <w:bookmarkStart w:id="1346" w:name="_Toc21026722"/>
      <w:bookmarkStart w:id="1347" w:name="_Toc27744008"/>
      <w:bookmarkStart w:id="1348" w:name="_Toc36197181"/>
      <w:bookmarkStart w:id="1349" w:name="_Toc36197873"/>
      <w:r w:rsidRPr="00165A6E">
        <w:t>7.3A.3</w:t>
      </w:r>
      <w:r w:rsidRPr="00165A6E">
        <w:tab/>
        <w:t>EIS spherical coverage for DL CA</w:t>
      </w:r>
    </w:p>
    <w:p w14:paraId="63964143" w14:textId="77777777" w:rsidR="00933653" w:rsidRPr="00165A6E" w:rsidRDefault="00933653" w:rsidP="00933653">
      <w:pPr>
        <w:pStyle w:val="Heading4"/>
      </w:pPr>
      <w:bookmarkStart w:id="1350" w:name="_Toc52196582"/>
      <w:bookmarkStart w:id="1351" w:name="_Toc52197562"/>
      <w:bookmarkStart w:id="1352" w:name="_Toc53173285"/>
      <w:bookmarkStart w:id="1353" w:name="_Toc53173654"/>
      <w:bookmarkStart w:id="1354" w:name="_Toc61118922"/>
      <w:bookmarkStart w:id="1355" w:name="_Toc61119304"/>
      <w:bookmarkStart w:id="1356" w:name="_Toc61119685"/>
      <w:bookmarkStart w:id="1357" w:name="_Toc67923876"/>
      <w:bookmarkStart w:id="1358" w:name="_Toc75294688"/>
      <w:bookmarkStart w:id="1359" w:name="_Toc76510451"/>
      <w:r w:rsidRPr="00165A6E">
        <w:t>7.3A.3.0</w:t>
      </w:r>
      <w:r w:rsidRPr="00165A6E">
        <w:tab/>
        <w:t>Minimum Conformance Requirements</w:t>
      </w:r>
      <w:bookmarkEnd w:id="1350"/>
      <w:bookmarkEnd w:id="1351"/>
      <w:bookmarkEnd w:id="1352"/>
      <w:bookmarkEnd w:id="1353"/>
      <w:bookmarkEnd w:id="1354"/>
      <w:bookmarkEnd w:id="1355"/>
      <w:bookmarkEnd w:id="1356"/>
      <w:bookmarkEnd w:id="1357"/>
      <w:bookmarkEnd w:id="1358"/>
      <w:bookmarkEnd w:id="1359"/>
    </w:p>
    <w:p w14:paraId="16529603" w14:textId="77777777" w:rsidR="00933653" w:rsidRPr="00165A6E" w:rsidRDefault="00933653" w:rsidP="00734697">
      <w:pPr>
        <w:pStyle w:val="Heading5"/>
      </w:pPr>
      <w:bookmarkStart w:id="1360" w:name="_Toc52196583"/>
      <w:bookmarkStart w:id="1361" w:name="_Toc52197563"/>
      <w:bookmarkStart w:id="1362" w:name="_Toc53173286"/>
      <w:bookmarkStart w:id="1363" w:name="_Toc53173655"/>
      <w:bookmarkStart w:id="1364" w:name="_Toc61118923"/>
      <w:bookmarkStart w:id="1365" w:name="_Toc61119305"/>
      <w:bookmarkStart w:id="1366" w:name="_Toc61119686"/>
      <w:bookmarkStart w:id="1367" w:name="_Toc67923877"/>
      <w:bookmarkStart w:id="1368" w:name="_Toc75294689"/>
      <w:bookmarkStart w:id="1369" w:name="_Toc76510452"/>
      <w:r w:rsidRPr="00165A6E">
        <w:t>7.3A.3.0.1</w:t>
      </w:r>
      <w:r w:rsidRPr="00165A6E">
        <w:tab/>
        <w:t>Void</w:t>
      </w:r>
      <w:bookmarkEnd w:id="1360"/>
      <w:bookmarkEnd w:id="1361"/>
      <w:bookmarkEnd w:id="1362"/>
      <w:bookmarkEnd w:id="1363"/>
      <w:bookmarkEnd w:id="1364"/>
      <w:bookmarkEnd w:id="1365"/>
      <w:bookmarkEnd w:id="1366"/>
      <w:bookmarkEnd w:id="1367"/>
      <w:bookmarkEnd w:id="1368"/>
      <w:bookmarkEnd w:id="1369"/>
    </w:p>
    <w:p w14:paraId="7951AF6D" w14:textId="77777777" w:rsidR="00933653" w:rsidRPr="00165A6E" w:rsidRDefault="00933653" w:rsidP="00734697">
      <w:pPr>
        <w:pStyle w:val="Heading5"/>
      </w:pPr>
      <w:bookmarkStart w:id="1370" w:name="_Toc52196584"/>
      <w:bookmarkStart w:id="1371" w:name="_Toc52197564"/>
      <w:bookmarkStart w:id="1372" w:name="_Toc53173287"/>
      <w:bookmarkStart w:id="1373" w:name="_Toc53173656"/>
      <w:bookmarkStart w:id="1374" w:name="_Toc61118924"/>
      <w:bookmarkStart w:id="1375" w:name="_Toc61119306"/>
      <w:bookmarkStart w:id="1376" w:name="_Toc61119687"/>
      <w:bookmarkStart w:id="1377" w:name="_Toc67923878"/>
      <w:bookmarkStart w:id="1378" w:name="_Toc75294690"/>
      <w:bookmarkStart w:id="1379"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70"/>
      <w:bookmarkEnd w:id="1371"/>
      <w:bookmarkEnd w:id="1372"/>
      <w:bookmarkEnd w:id="1373"/>
      <w:bookmarkEnd w:id="1374"/>
      <w:bookmarkEnd w:id="1375"/>
      <w:bookmarkEnd w:id="1376"/>
      <w:bookmarkEnd w:id="1377"/>
      <w:bookmarkEnd w:id="1378"/>
      <w:bookmarkEnd w:id="1379"/>
    </w:p>
    <w:p w14:paraId="707EC9F1" w14:textId="77777777" w:rsidR="00933653" w:rsidRPr="00165A6E" w:rsidRDefault="00933653" w:rsidP="00684106">
      <w:r w:rsidRPr="00165A6E">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241939A3" w:rsidR="00933653" w:rsidRPr="00165A6E" w:rsidRDefault="00933653" w:rsidP="00684106">
      <w:pPr>
        <w:rPr>
          <w:rFonts w:eastAsia="Malgun Gothic"/>
        </w:rPr>
      </w:pPr>
      <w:r w:rsidRPr="00165A6E">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w:t>
      </w:r>
      <w:r w:rsidR="00D2021D">
        <w:rPr>
          <w:rFonts w:eastAsia="Malgun Gothic"/>
        </w:rPr>
        <w:t>'</w:t>
      </w:r>
      <w:r w:rsidRPr="00165A6E">
        <w:rPr>
          <w:rFonts w:eastAsia="Malgun Gothic"/>
        </w:rPr>
        <w:t>percentile rank</w:t>
      </w:r>
      <w:r w:rsidR="00D2021D">
        <w:rPr>
          <w:rFonts w:eastAsia="Malgun Gothic"/>
        </w:rPr>
        <w:t>'</w:t>
      </w:r>
      <w:r w:rsidRPr="00165A6E">
        <w:rPr>
          <w:rFonts w:eastAsia="Malgun Gothic"/>
        </w:rPr>
        <w:t xml:space="preserve"> is the percentile value in the specification of spherical coverage for that power class from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.3.4.The requirement is verified with the test metric of EIS (Link=Beam peak search grids, Meas=Link angle).</w:t>
      </w:r>
    </w:p>
    <w:p w14:paraId="273266A0" w14:textId="50EA383D" w:rsidR="00933653" w:rsidRPr="00165A6E" w:rsidRDefault="00933653" w:rsidP="00684106">
      <w:pPr>
        <w:rPr>
          <w:rFonts w:eastAsia="Malgun Gothic"/>
        </w:rPr>
      </w:pPr>
      <w:r w:rsidRPr="00165A6E">
        <w:rPr>
          <w:rFonts w:eastAsia="Malgun Gothic"/>
        </w:rPr>
        <w:t xml:space="preserve">The reference measurement channels and throughput criterion shall be as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.3A.2.</w:t>
      </w:r>
      <w:r w:rsidR="000E5F7A" w:rsidRPr="00165A6E">
        <w:rPr>
          <w:rFonts w:eastAsia="Malgun Gothic"/>
        </w:rPr>
        <w:t>0.</w:t>
      </w:r>
      <w:r w:rsidRPr="00165A6E">
        <w:rPr>
          <w:rFonts w:eastAsia="Malgun Gothic"/>
        </w:rPr>
        <w:t xml:space="preserve">3. The requirement shall be met for an uplink transmission using QPSK DFT-s-OFDM waveforms and for uplink transmission bandwidth less than or equal to that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CB769C"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80" w:name="_CRTable7_3A_3_0_31"/>
      <w:r w:rsidRPr="00165A6E">
        <w:rPr>
          <w:rFonts w:cs="Arial"/>
        </w:rPr>
        <w:t xml:space="preserve">Table </w:t>
      </w:r>
      <w:bookmarkEnd w:id="1380"/>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479B4DD"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81" w:name="_CR7_3A_3_1_1"/>
      <w:r w:rsidRPr="00165A6E">
        <w:t>7.3A.3.</w:t>
      </w:r>
      <w:r w:rsidR="000E5F7A" w:rsidRPr="00165A6E">
        <w:t>1.</w:t>
      </w:r>
      <w:r w:rsidRPr="00165A6E">
        <w:t>1</w:t>
      </w:r>
      <w:r w:rsidRPr="00165A6E">
        <w:tab/>
        <w:t>Test purpose</w:t>
      </w:r>
    </w:p>
    <w:bookmarkEnd w:id="1381"/>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82" w:name="_CR7_3A_3_1_2"/>
      <w:r w:rsidRPr="00165A6E">
        <w:t>7.3A.3.</w:t>
      </w:r>
      <w:r w:rsidR="000E5F7A" w:rsidRPr="00165A6E">
        <w:t>1.</w:t>
      </w:r>
      <w:r w:rsidRPr="00165A6E">
        <w:t>2</w:t>
      </w:r>
      <w:r w:rsidRPr="00165A6E">
        <w:tab/>
        <w:t>Test applicability</w:t>
      </w:r>
    </w:p>
    <w:bookmarkEnd w:id="1382"/>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83" w:name="_CR7_3A_3_1_3"/>
      <w:r w:rsidRPr="00165A6E">
        <w:t>7.3A.3.</w:t>
      </w:r>
      <w:r w:rsidR="000E5F7A" w:rsidRPr="00165A6E">
        <w:t>1.</w:t>
      </w:r>
      <w:r w:rsidRPr="00165A6E">
        <w:t>3</w:t>
      </w:r>
      <w:r w:rsidRPr="00165A6E">
        <w:tab/>
        <w:t>Minimum conformance requirements</w:t>
      </w:r>
    </w:p>
    <w:bookmarkEnd w:id="1383"/>
    <w:p w14:paraId="3E8E131F" w14:textId="0B848D0C" w:rsidR="003420AB" w:rsidRPr="00165A6E" w:rsidRDefault="003420AB" w:rsidP="003420AB">
      <w:r w:rsidRPr="00165A6E">
        <w:t xml:space="preserve">Same minimum conformance requirements as in </w:t>
      </w:r>
      <w:r w:rsidR="00D2021D" w:rsidRPr="00165A6E">
        <w:t>clause</w:t>
      </w:r>
      <w:r w:rsidR="00D2021D">
        <w:t> </w:t>
      </w:r>
      <w:r w:rsidR="00D2021D" w:rsidRPr="00165A6E">
        <w:t>7</w:t>
      </w:r>
      <w:r w:rsidRPr="00165A6E">
        <w:t>.3A.3.0.</w:t>
      </w:r>
    </w:p>
    <w:p w14:paraId="6B807409" w14:textId="6BF1482D" w:rsidR="003420AB" w:rsidRPr="00165A6E" w:rsidRDefault="003420AB" w:rsidP="003420A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39F06D10" w14:textId="42B73D8F" w:rsidR="003420AB" w:rsidRPr="00165A6E" w:rsidRDefault="003420AB" w:rsidP="003420AB">
      <w:pPr>
        <w:pStyle w:val="H6"/>
      </w:pPr>
      <w:bookmarkStart w:id="1384"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85" w:name="_CR7_3A_3_1_4_1"/>
      <w:bookmarkEnd w:id="1384"/>
      <w:r w:rsidRPr="00165A6E">
        <w:t>7.3A.3.</w:t>
      </w:r>
      <w:r w:rsidR="000E5F7A" w:rsidRPr="00165A6E">
        <w:t>1.</w:t>
      </w:r>
      <w:r w:rsidRPr="00165A6E">
        <w:t>4.1</w:t>
      </w:r>
      <w:r w:rsidRPr="00165A6E">
        <w:tab/>
        <w:t>Initial conditions</w:t>
      </w:r>
    </w:p>
    <w:bookmarkEnd w:id="1385"/>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5F81A0AF" w:rsidR="003420AB" w:rsidRPr="00165A6E" w:rsidRDefault="003420AB" w:rsidP="003420AB">
      <w:r w:rsidRPr="00165A6E">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 are shown in Table</w:t>
      </w:r>
      <w:r w:rsidR="00D2021D">
        <w:t> </w:t>
      </w:r>
      <w:r w:rsidR="00D2021D" w:rsidRPr="00165A6E">
        <w:t>[</w:t>
      </w:r>
      <w:r w:rsidRPr="00165A6E">
        <w:t>TBD], Table</w:t>
      </w:r>
      <w:r w:rsidR="00D2021D">
        <w:t> </w:t>
      </w:r>
      <w:r w:rsidR="00D2021D" w:rsidRPr="00165A6E">
        <w:t>[</w:t>
      </w:r>
      <w:r w:rsidRPr="00165A6E">
        <w:t>TBD] and Table</w:t>
      </w:r>
      <w:r w:rsidR="00D2021D">
        <w:t> </w:t>
      </w:r>
      <w:r w:rsidR="00D2021D" w:rsidRPr="00165A6E">
        <w:t>[</w:t>
      </w:r>
      <w:r w:rsidRPr="00165A6E">
        <w:t>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86" w:name="_CRTable7_3A_3_1_4_11"/>
      <w:r w:rsidRPr="00165A6E">
        <w:t xml:space="preserve">Table </w:t>
      </w:r>
      <w:bookmarkEnd w:id="1386"/>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87" w:name="_CR7_3A_3_1_4_2"/>
      <w:r w:rsidRPr="00165A6E">
        <w:t>7.3A.3.</w:t>
      </w:r>
      <w:r w:rsidR="000E5F7A" w:rsidRPr="00165A6E">
        <w:t>1.</w:t>
      </w:r>
      <w:r w:rsidRPr="00165A6E">
        <w:t>4.2</w:t>
      </w:r>
      <w:r w:rsidRPr="00165A6E">
        <w:tab/>
        <w:t>Test procedure</w:t>
      </w:r>
    </w:p>
    <w:bookmarkEnd w:id="1387"/>
    <w:p w14:paraId="3879E12C" w14:textId="77777777" w:rsidR="003420AB" w:rsidRPr="008A7419" w:rsidRDefault="003420AB" w:rsidP="003420AB">
      <w:pPr>
        <w:pStyle w:val="B1"/>
      </w:pPr>
      <w:r w:rsidRPr="00165A6E">
        <w:t>1.</w:t>
      </w:r>
      <w:r w:rsidRPr="00165A6E">
        <w:tab/>
      </w:r>
      <w:r w:rsidRPr="008A7419">
        <w:t xml:space="preserve">Configure SCC according to Annex </w:t>
      </w:r>
      <w:r w:rsidRPr="008A7419">
        <w:rPr>
          <w:lang w:eastAsia="ko-KR"/>
        </w:rPr>
        <w:t>C.0, C.1, C.2</w:t>
      </w:r>
      <w:r w:rsidRPr="008A7419">
        <w:t xml:space="preserve"> for all downlink physical channels.</w:t>
      </w:r>
    </w:p>
    <w:p w14:paraId="36C02FCC" w14:textId="1C060356" w:rsidR="003420AB" w:rsidRPr="008A7419" w:rsidRDefault="003420AB" w:rsidP="003420AB">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w:t>
      </w:r>
      <w:r w:rsidR="000E5F7A" w:rsidRPr="00165A6E">
        <w:t>3</w:t>
      </w:r>
      <w:r w:rsidRPr="00165A6E">
        <w:t>.1.4.3</w:t>
      </w:r>
      <w:r w:rsidRPr="008A7419">
        <w:t>.</w:t>
      </w:r>
    </w:p>
    <w:p w14:paraId="5D4B781E" w14:textId="2ECCEE4F" w:rsidR="003420AB" w:rsidRPr="008A7419" w:rsidRDefault="003420AB" w:rsidP="003420AB">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334C105C" w14:textId="62D5E0D1" w:rsidR="003420AB" w:rsidRPr="00165A6E" w:rsidRDefault="003420AB" w:rsidP="003420AB">
      <w:pPr>
        <w:pStyle w:val="B1"/>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3F6311D1" w:rsidR="003420AB" w:rsidRPr="00165A6E" w:rsidRDefault="00157BE3" w:rsidP="003420AB">
      <w:pPr>
        <w:pStyle w:val="B1"/>
      </w:pPr>
      <w:r w:rsidRPr="00165A6E">
        <w:t>6</w:t>
      </w:r>
      <w:r w:rsidR="003420AB" w:rsidRPr="00165A6E">
        <w:t>.</w:t>
      </w:r>
      <w:r w:rsidR="003420AB" w:rsidRPr="00165A6E">
        <w:tab/>
        <w:t xml:space="preserve">Send continuously uplink power control </w:t>
      </w:r>
      <w:r w:rsidR="00D2021D">
        <w:t>"</w:t>
      </w:r>
      <w:r w:rsidR="003420AB" w:rsidRPr="00165A6E">
        <w:t>up</w:t>
      </w:r>
      <w:r w:rsidR="00D2021D">
        <w:t>"</w:t>
      </w:r>
      <w:r w:rsidR="003420AB" w:rsidRPr="00165A6E">
        <w:t xml:space="preserve">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8A7419">
        <w:rPr>
          <w:rFonts w:eastAsia="Batang"/>
          <w:lang w:eastAsia="ja-JP"/>
        </w:rPr>
        <w:t>at least BEAM_SELECT_WAIT_TIME (</w:t>
      </w:r>
      <w:r w:rsidR="005E6380" w:rsidRPr="00165A6E">
        <w:t>NOTE</w:t>
      </w:r>
      <w:r w:rsidR="005E6380" w:rsidRPr="008A7419">
        <w:rPr>
          <w:rFonts w:eastAsia="Batang"/>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88" w:name="_CR7_3A_3_1_4_3"/>
      <w:r w:rsidRPr="00165A6E">
        <w:t>7.3A.3.</w:t>
      </w:r>
      <w:r w:rsidR="00B71B33" w:rsidRPr="00165A6E">
        <w:t>1.</w:t>
      </w:r>
      <w:r w:rsidRPr="00165A6E">
        <w:t>4.3</w:t>
      </w:r>
      <w:r w:rsidRPr="00165A6E">
        <w:tab/>
        <w:t>Message contents</w:t>
      </w:r>
    </w:p>
    <w:bookmarkEnd w:id="1388"/>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89" w:name="_CR7_3A_3_1_5"/>
      <w:r w:rsidRPr="00165A6E">
        <w:t>7.3A.3.</w:t>
      </w:r>
      <w:r w:rsidR="00B71B33" w:rsidRPr="00165A6E">
        <w:t>1.</w:t>
      </w:r>
      <w:r w:rsidRPr="00165A6E">
        <w:t>5</w:t>
      </w:r>
      <w:r w:rsidRPr="00165A6E">
        <w:tab/>
        <w:t>Test requirement</w:t>
      </w:r>
    </w:p>
    <w:bookmarkEnd w:id="1389"/>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90" w:name="_CRTable7_3A_3_1_51"/>
      <w:r w:rsidRPr="00165A6E">
        <w:rPr>
          <w:rFonts w:cs="Arial"/>
        </w:rPr>
        <w:t xml:space="preserve">Table </w:t>
      </w:r>
      <w:bookmarkEnd w:id="1390"/>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91" w:name="_CRTable7_3A_3_1_52"/>
      <w:r w:rsidRPr="00165A6E">
        <w:t xml:space="preserve">Table </w:t>
      </w:r>
      <w:bookmarkEnd w:id="1391"/>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5201E4AE"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6DCF26FB" w14:textId="0F7D2762"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92" w:name="_CRTable7_3A_3_1_52a"/>
      <w:r w:rsidRPr="00165A6E">
        <w:t xml:space="preserve">Table </w:t>
      </w:r>
      <w:bookmarkEnd w:id="1392"/>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5B875442"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3317238B" w14:textId="3295C502"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93" w:name="_CRTable7_3A_3_1_52b"/>
      <w:r w:rsidRPr="00165A6E">
        <w:t xml:space="preserve">Table </w:t>
      </w:r>
      <w:bookmarkEnd w:id="1393"/>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202EEA9D"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w:t>
            </w:r>
            <w:r w:rsidR="00D2021D">
              <w:t> </w:t>
            </w:r>
            <w:r w:rsidR="00D2021D" w:rsidRPr="00165A6E">
              <w:rPr>
                <w:lang w:eastAsia="zh-CN"/>
              </w:rPr>
              <w:t>[</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61A29394"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94" w:name="_CRTable7_3A_3_1_52c"/>
      <w:r w:rsidRPr="00165A6E">
        <w:t xml:space="preserve">Table </w:t>
      </w:r>
      <w:bookmarkEnd w:id="1394"/>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C8A9170"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ACFF4E9" w14:textId="5837E88D"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95" w:name="_CRTable7_3A_3_1_52d"/>
      <w:r w:rsidRPr="00165A6E">
        <w:t xml:space="preserve">Table </w:t>
      </w:r>
      <w:bookmarkEnd w:id="1395"/>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96" w:name="_CRTable7_3A_3_2_53"/>
      <w:r w:rsidRPr="00165A6E">
        <w:t xml:space="preserve">Table </w:t>
      </w:r>
      <w:bookmarkEnd w:id="1396"/>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6A9EDFFC" w:rsidR="007A671B" w:rsidRPr="00165A6E" w:rsidRDefault="00D2021D" w:rsidP="008A7419">
      <w:pPr>
        <w:pStyle w:val="EditorsNote"/>
      </w:pPr>
      <w:bookmarkStart w:id="1397" w:name="_Hlk137561630"/>
      <w:r>
        <w:t>Editor's note:</w:t>
      </w:r>
      <w:r>
        <w:tab/>
      </w:r>
      <w:r w:rsidR="007A671B" w:rsidRPr="00165A6E">
        <w:t>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98" w:name="_CR7_3A_3_2_1"/>
      <w:bookmarkEnd w:id="1397"/>
      <w:r w:rsidRPr="00165A6E">
        <w:t>7.3A.3.2.1</w:t>
      </w:r>
      <w:r w:rsidRPr="00165A6E">
        <w:tab/>
        <w:t>Test purpose</w:t>
      </w:r>
    </w:p>
    <w:bookmarkEnd w:id="1398"/>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99" w:name="_CR7_3A_3_2_2"/>
      <w:r w:rsidRPr="00165A6E">
        <w:t>7.3A.3.2.2</w:t>
      </w:r>
      <w:r w:rsidRPr="00165A6E">
        <w:tab/>
        <w:t>Test applicability</w:t>
      </w:r>
    </w:p>
    <w:bookmarkEnd w:id="1399"/>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400" w:name="_CR7_3A_3_2_3"/>
      <w:r w:rsidRPr="00165A6E">
        <w:t>7.3A.3.2.3</w:t>
      </w:r>
      <w:r w:rsidRPr="00165A6E">
        <w:tab/>
        <w:t>Minimum conformance requirements</w:t>
      </w:r>
    </w:p>
    <w:bookmarkEnd w:id="1400"/>
    <w:p w14:paraId="224383E9" w14:textId="60EC65B5"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284CF3" w14:textId="73E704E9"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C1CCED0" w14:textId="77777777" w:rsidR="007A671B" w:rsidRPr="00165A6E" w:rsidRDefault="007A671B" w:rsidP="007A671B">
      <w:pPr>
        <w:pStyle w:val="H6"/>
      </w:pPr>
      <w:bookmarkStart w:id="1401" w:name="_CR7_3A_3_2_4"/>
      <w:r w:rsidRPr="00165A6E">
        <w:t>7.3A.3.2.4</w:t>
      </w:r>
      <w:r w:rsidRPr="00165A6E">
        <w:tab/>
        <w:t>Test description</w:t>
      </w:r>
    </w:p>
    <w:bookmarkEnd w:id="1401"/>
    <w:p w14:paraId="4836AE72" w14:textId="1CD7112F" w:rsidR="007A671B" w:rsidRPr="00165A6E" w:rsidRDefault="007A671B" w:rsidP="0020612A">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74CF1DAF" w14:textId="77777777" w:rsidR="007A671B" w:rsidRPr="00165A6E" w:rsidRDefault="007A671B" w:rsidP="007A671B">
      <w:pPr>
        <w:pStyle w:val="H6"/>
      </w:pPr>
      <w:bookmarkStart w:id="1402" w:name="_CR7_3A_3_2_5"/>
      <w:r w:rsidRPr="00165A6E">
        <w:t>7.3A.3.2.5</w:t>
      </w:r>
      <w:r w:rsidRPr="00165A6E">
        <w:tab/>
        <w:t>Test requirement</w:t>
      </w:r>
    </w:p>
    <w:bookmarkEnd w:id="1402"/>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69FAFC8D"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227C6209" w14:textId="23AEDE5A" w:rsidR="00A0223C" w:rsidRPr="00165A6E" w:rsidRDefault="00A0223C" w:rsidP="009E105D">
      <w:pPr>
        <w:pStyle w:val="Heading4"/>
      </w:pPr>
      <w:r w:rsidRPr="00165A6E">
        <w:t>7.3A.3.3</w:t>
      </w:r>
      <w:r w:rsidRPr="00165A6E">
        <w:tab/>
        <w:t>EIS Spherical Coverage for Inter-band CA (4DL CA)</w:t>
      </w:r>
    </w:p>
    <w:p w14:paraId="7D3E4C8F" w14:textId="66C192DF" w:rsidR="007A671B" w:rsidRPr="00165A6E" w:rsidRDefault="00D2021D" w:rsidP="008A7419">
      <w:pPr>
        <w:pStyle w:val="EditorsNote"/>
      </w:pPr>
      <w:r>
        <w:t>Editor's note:</w:t>
      </w:r>
      <w:r>
        <w:tab/>
      </w:r>
      <w:r w:rsidR="007A671B" w:rsidRPr="00165A6E">
        <w:t>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403" w:name="_CR7_3A_3_3_1"/>
      <w:r w:rsidRPr="00165A6E">
        <w:t>7.3A.3.3.1</w:t>
      </w:r>
      <w:r w:rsidRPr="00165A6E">
        <w:tab/>
        <w:t>Test purpose</w:t>
      </w:r>
    </w:p>
    <w:bookmarkEnd w:id="1403"/>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404" w:name="_CR7_3A_3_3_2"/>
      <w:r w:rsidRPr="00165A6E">
        <w:t>7.3A.3.3.2</w:t>
      </w:r>
      <w:r w:rsidRPr="00165A6E">
        <w:tab/>
        <w:t>Test applicability</w:t>
      </w:r>
    </w:p>
    <w:bookmarkEnd w:id="1404"/>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405" w:name="_CR7_3A_3_3_3"/>
      <w:r w:rsidRPr="00165A6E">
        <w:t>7.3A.3.3.3</w:t>
      </w:r>
      <w:r w:rsidRPr="00165A6E">
        <w:tab/>
        <w:t>Minimum conformance requirements</w:t>
      </w:r>
    </w:p>
    <w:bookmarkEnd w:id="1405"/>
    <w:p w14:paraId="47293A31" w14:textId="0AD7E094"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AA3628" w14:textId="7276353D"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3EC5388" w14:textId="77777777" w:rsidR="007A671B" w:rsidRPr="00165A6E" w:rsidRDefault="007A671B" w:rsidP="007A671B">
      <w:pPr>
        <w:pStyle w:val="H6"/>
      </w:pPr>
      <w:bookmarkStart w:id="1406" w:name="_CR7_3A_3_3_4"/>
      <w:r w:rsidRPr="00165A6E">
        <w:t>7.3A.3.3.4</w:t>
      </w:r>
      <w:r w:rsidRPr="00165A6E">
        <w:tab/>
        <w:t>Test description</w:t>
      </w:r>
    </w:p>
    <w:bookmarkEnd w:id="1406"/>
    <w:p w14:paraId="1C4D4853" w14:textId="438D1E93" w:rsidR="007A671B" w:rsidRPr="00165A6E" w:rsidRDefault="007A671B" w:rsidP="007A671B">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5BDC494E" w14:textId="77777777" w:rsidR="007A671B" w:rsidRPr="00165A6E" w:rsidRDefault="007A671B" w:rsidP="007A671B">
      <w:pPr>
        <w:pStyle w:val="H6"/>
      </w:pPr>
      <w:bookmarkStart w:id="1407" w:name="_CR7_3A_3_3_5"/>
      <w:r w:rsidRPr="00165A6E">
        <w:t>7.3A.3.3.5</w:t>
      </w:r>
      <w:r w:rsidRPr="00165A6E">
        <w:tab/>
        <w:t>Test requirement</w:t>
      </w:r>
    </w:p>
    <w:bookmarkEnd w:id="1407"/>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6D2507E4"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3E1EB1AA" w14:textId="4285CFA9" w:rsidR="0032234A" w:rsidRPr="00165A6E" w:rsidRDefault="0032234A" w:rsidP="007334CC">
      <w:pPr>
        <w:pStyle w:val="Heading2"/>
      </w:pPr>
      <w:r w:rsidRPr="00165A6E">
        <w:t>7.3</w:t>
      </w:r>
      <w:r w:rsidRPr="00165A6E">
        <w:rPr>
          <w:rFonts w:eastAsia="SimSun"/>
        </w:rPr>
        <w:t>D</w:t>
      </w:r>
      <w:r w:rsidRPr="00165A6E">
        <w:tab/>
        <w:t>Reference sensitivity for UL MIMO</w:t>
      </w:r>
      <w:bookmarkEnd w:id="1346"/>
      <w:bookmarkEnd w:id="1347"/>
      <w:bookmarkEnd w:id="1348"/>
      <w:bookmarkEnd w:id="1349"/>
    </w:p>
    <w:p w14:paraId="58F6346A" w14:textId="2DFE4792" w:rsidR="00F61197" w:rsidRPr="00165A6E" w:rsidRDefault="00F61197" w:rsidP="00F61197">
      <w:pPr>
        <w:widowControl w:val="0"/>
      </w:pPr>
      <w:bookmarkStart w:id="1408" w:name="_Toc21026723"/>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.3D.</w:t>
      </w:r>
    </w:p>
    <w:p w14:paraId="2D90B566" w14:textId="265F296E" w:rsidR="00165A6E" w:rsidRPr="00165A6E" w:rsidRDefault="00F61197" w:rsidP="00165A6E">
      <w:r w:rsidRPr="00165A6E">
        <w:t>No test case details are specified. Given UE</w:t>
      </w:r>
      <w:r w:rsidR="00D2021D">
        <w:t>'</w:t>
      </w:r>
      <w:r w:rsidRPr="00165A6E">
        <w:t>s Rx performance would not be impacted by the Tx configuration on TDD bands, the requirements in this test case can be well covered in 7.3 and don</w:t>
      </w:r>
      <w:r w:rsidR="00D2021D">
        <w:t>'</w:t>
      </w:r>
      <w:r w:rsidRPr="00165A6E">
        <w:t>t need to be tested again.</w:t>
      </w:r>
      <w:bookmarkStart w:id="1409" w:name="_Toc145920231"/>
      <w:bookmarkStart w:id="1410" w:name="_Toc155406527"/>
      <w:bookmarkStart w:id="1411" w:name="_Toc161831823"/>
      <w:bookmarkStart w:id="1412" w:name="_Toc163204920"/>
      <w:bookmarkStart w:id="1413" w:name="_Toc169874169"/>
    </w:p>
    <w:p w14:paraId="044AD743" w14:textId="0F6EED42" w:rsidR="005E3FCE" w:rsidRPr="00165A6E" w:rsidRDefault="005E3FCE" w:rsidP="007334CC">
      <w:pPr>
        <w:pStyle w:val="Heading2"/>
        <w:rPr>
          <w:rFonts w:eastAsia="Malgun Gothic"/>
        </w:rPr>
      </w:pPr>
      <w:r w:rsidRPr="00165A6E">
        <w:t>7.3K</w:t>
      </w:r>
      <w:r w:rsidRPr="00165A6E">
        <w:tab/>
        <w:t>Spherical coverage requirement for simultaneous reception from multiple directions</w:t>
      </w:r>
      <w:bookmarkEnd w:id="1409"/>
      <w:bookmarkEnd w:id="1410"/>
      <w:bookmarkEnd w:id="1411"/>
      <w:bookmarkEnd w:id="1412"/>
      <w:bookmarkEnd w:id="1413"/>
    </w:p>
    <w:p w14:paraId="4630E148" w14:textId="77777777" w:rsidR="005E3FCE" w:rsidRPr="00165A6E" w:rsidRDefault="005E3FCE" w:rsidP="005E3FCE">
      <w:pPr>
        <w:pStyle w:val="Heading3"/>
      </w:pPr>
      <w:bookmarkStart w:id="1414" w:name="_Toc155406528"/>
      <w:bookmarkStart w:id="1415" w:name="_Toc161831824"/>
      <w:bookmarkStart w:id="1416" w:name="_Toc163204921"/>
      <w:bookmarkStart w:id="1417"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414"/>
      <w:bookmarkEnd w:id="1415"/>
      <w:bookmarkEnd w:id="1416"/>
      <w:bookmarkEnd w:id="1417"/>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
      </w:pPr>
      <w:r w:rsidRPr="00165A6E">
        <w:t>1.</w:t>
      </w:r>
      <w:r w:rsidRPr="00165A6E">
        <w:tab/>
        <w:t>simultaneousReceptionDiffTypeD-r16</w:t>
      </w:r>
    </w:p>
    <w:p w14:paraId="1D107907" w14:textId="77777777" w:rsidR="005E3FCE" w:rsidRPr="00165A6E" w:rsidRDefault="005E3FCE" w:rsidP="005E3FCE">
      <w:pPr>
        <w:pStyle w:val="B1"/>
      </w:pPr>
      <w:r w:rsidRPr="00165A6E">
        <w:t>2.</w:t>
      </w:r>
      <w:r w:rsidRPr="00165A6E">
        <w:tab/>
        <w:t>At least one of:</w:t>
      </w:r>
    </w:p>
    <w:p w14:paraId="1BFFB2EC" w14:textId="327467F6" w:rsidR="005E3FCE" w:rsidRPr="00165A6E" w:rsidRDefault="005E3FCE" w:rsidP="005E3FCE">
      <w:pPr>
        <w:pStyle w:val="B2"/>
      </w:pPr>
      <w:r w:rsidRPr="00165A6E">
        <w:t>a.</w:t>
      </w:r>
      <w:r w:rsidRPr="00165A6E">
        <w:tab/>
        <w:t>singleDCI-SDM-scheme-r16 or</w:t>
      </w:r>
    </w:p>
    <w:p w14:paraId="3B7FD61C" w14:textId="77777777" w:rsidR="005E3FCE" w:rsidRPr="00165A6E" w:rsidRDefault="005E3FCE" w:rsidP="005E3FCE">
      <w:pPr>
        <w:pStyle w:val="B2"/>
      </w:pPr>
      <w:r w:rsidRPr="00165A6E">
        <w:t>b.</w:t>
      </w:r>
      <w:r w:rsidRPr="00165A6E">
        <w:tab/>
        <w:t>multiDCI-MultiTRP-r16 and either of:</w:t>
      </w:r>
    </w:p>
    <w:p w14:paraId="3245C9DD" w14:textId="77777777" w:rsidR="005E3FCE" w:rsidRPr="00165A6E" w:rsidRDefault="005E3FCE" w:rsidP="005E3FCE">
      <w:pPr>
        <w:pStyle w:val="B3"/>
      </w:pPr>
      <w:r w:rsidRPr="00165A6E">
        <w:t>i.</w:t>
      </w:r>
      <w:r w:rsidRPr="00165A6E">
        <w:tab/>
        <w:t>overlapPDSCHsFullyFreqTime-r16.</w:t>
      </w:r>
    </w:p>
    <w:p w14:paraId="3A5DE705" w14:textId="77777777" w:rsidR="005E3FCE" w:rsidRPr="00165A6E" w:rsidRDefault="005E3FCE" w:rsidP="005E3FCE">
      <w:pPr>
        <w:pStyle w:val="B3"/>
      </w:pPr>
      <w:r w:rsidRPr="00165A6E">
        <w:t>ii.</w:t>
      </w:r>
      <w:r w:rsidRPr="00165A6E">
        <w:tab/>
        <w:t>overlapPDSCHsInTimePartiallyFreq-r16</w:t>
      </w:r>
    </w:p>
    <w:p w14:paraId="3F748C73" w14:textId="36C5279A"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w:t>
      </w:r>
      <w:r w:rsidR="00D2021D" w:rsidRPr="00165A6E">
        <w:rPr>
          <w:lang w:eastAsia="zh-CN"/>
        </w:rPr>
        <w:t>clause</w:t>
      </w:r>
      <w:r w:rsidR="00D2021D">
        <w:rPr>
          <w:lang w:eastAsia="zh-CN"/>
        </w:rPr>
        <w:t> </w:t>
      </w:r>
      <w:r w:rsidR="00D2021D" w:rsidRPr="00165A6E">
        <w:rPr>
          <w:lang w:eastAsia="zh-CN"/>
        </w:rPr>
        <w:t>7</w:t>
      </w:r>
      <w:r w:rsidRPr="00165A6E">
        <w:rPr>
          <w:lang w:eastAsia="zh-CN"/>
        </w:rPr>
        <w:t>.3.4.</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448D139D" w:rsidR="005E3FCE" w:rsidRPr="00165A6E" w:rsidRDefault="005E3FCE" w:rsidP="005E3FCE">
      <w:r w:rsidRPr="00165A6E">
        <w:rPr>
          <w:lang w:eastAsia="zh-CN"/>
        </w:rPr>
        <w:t xml:space="preserve">For UEs supporting </w:t>
      </w:r>
      <w:r w:rsidRPr="00165A6E">
        <w:rPr>
          <w:i/>
          <w:iCs/>
        </w:rPr>
        <w:t>multiDCI-MultiTRP-r16</w:t>
      </w:r>
      <w:r w:rsidRPr="00165A6E">
        <w:t>, the throughput in the DL associated with each TCI-state shall be ≥ 95 % of the maximum throughput of the reference measurement channels as specified A.3.3.2-1 and A.3.3.2-2 (with one sided dynamic OCNG Pattern OP.1 TDD for the DL-signal as described in Annex A.5.2.1).</w:t>
      </w:r>
    </w:p>
    <w:p w14:paraId="288FA80C" w14:textId="103133DA" w:rsidR="005E3FCE" w:rsidRPr="00165A6E" w:rsidRDefault="005E3FCE" w:rsidP="005E3FCE">
      <w:pPr>
        <w:rPr>
          <w:lang w:eastAsia="zh-CN"/>
        </w:rPr>
      </w:pPr>
      <w:r w:rsidRPr="00165A6E">
        <w:t xml:space="preserve">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w:t>
      </w:r>
      <w:r w:rsidR="00D2021D" w:rsidRPr="00165A6E">
        <w:t>clause</w:t>
      </w:r>
      <w:r w:rsidR="00D2021D">
        <w:t> </w:t>
      </w:r>
      <w:r w:rsidR="00D2021D" w:rsidRPr="00165A6E">
        <w:t>6</w:t>
      </w:r>
      <w:r w:rsidRPr="00165A6E">
        <w:t>.2.4.</w:t>
      </w:r>
    </w:p>
    <w:p w14:paraId="2A2E921A" w14:textId="7336519D"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p>
    <w:p w14:paraId="57A7BCB2" w14:textId="77777777" w:rsidR="005E3FCE" w:rsidRPr="00165A6E" w:rsidRDefault="005E3FCE" w:rsidP="005E3FCE">
      <w:pPr>
        <w:pStyle w:val="Heading4"/>
      </w:pPr>
      <w:bookmarkStart w:id="1418" w:name="_Toc155406529"/>
      <w:bookmarkStart w:id="1419" w:name="_Toc161831825"/>
      <w:bookmarkStart w:id="1420" w:name="_Toc163204922"/>
      <w:bookmarkStart w:id="1421" w:name="_Toc169874171"/>
      <w:r w:rsidRPr="00165A6E">
        <w:t>7.3K.1.1</w:t>
      </w:r>
      <w:r w:rsidRPr="00165A6E">
        <w:tab/>
      </w:r>
      <w:bookmarkEnd w:id="1418"/>
      <w:bookmarkEnd w:id="1419"/>
      <w:bookmarkEnd w:id="1420"/>
      <w:bookmarkEnd w:id="1421"/>
      <w:r w:rsidRPr="00165A6E">
        <w:t>UE spherical coverage for simultaneous reception from multiple directions (2 AoAs)</w:t>
      </w:r>
    </w:p>
    <w:p w14:paraId="1824CF66" w14:textId="18410FAC" w:rsidR="00C43017" w:rsidRPr="00165A6E" w:rsidRDefault="00D2021D" w:rsidP="00C43017">
      <w:pPr>
        <w:pStyle w:val="EditorsNote"/>
      </w:pPr>
      <w:bookmarkStart w:id="1422" w:name="_CR6_2_1_1_1"/>
      <w:r>
        <w:t>Editor's note:</w:t>
      </w:r>
      <w:r>
        <w:tab/>
      </w:r>
      <w:r w:rsidR="00C43017" w:rsidRPr="00165A6E">
        <w:t>This clause is incomplete. The following aspects are either missing or not yet determined:</w:t>
      </w:r>
    </w:p>
    <w:p w14:paraId="32CE53A4" w14:textId="05E5DD3D" w:rsidR="00C43017" w:rsidRPr="00745D0C" w:rsidRDefault="00C43017" w:rsidP="00C43017">
      <w:pPr>
        <w:pStyle w:val="EditorsNote"/>
      </w:pPr>
      <w:r w:rsidRPr="00745D0C">
        <w:t>-</w:t>
      </w:r>
      <w:r w:rsidRPr="00745D0C">
        <w:tab/>
        <w:t>Measurement Uncertainties and Test Tolerances are FFS for all power classes.</w:t>
      </w:r>
    </w:p>
    <w:p w14:paraId="306B9804" w14:textId="77777777" w:rsidR="00C43017" w:rsidRPr="00745D0C" w:rsidRDefault="00C43017" w:rsidP="00C43017">
      <w:pPr>
        <w:pStyle w:val="EditorsNote"/>
      </w:pPr>
      <w:r w:rsidRPr="00745D0C">
        <w:t>-</w:t>
      </w:r>
      <w:r w:rsidRPr="00745D0C">
        <w:tab/>
        <w:t>Test Methodology is FFS for Power Class 6</w:t>
      </w:r>
    </w:p>
    <w:p w14:paraId="2AB39856" w14:textId="77777777" w:rsidR="00C43017" w:rsidRPr="00745D0C" w:rsidRDefault="00C43017" w:rsidP="00C43017">
      <w:pPr>
        <w:pStyle w:val="EditorsNote"/>
      </w:pPr>
      <w:r w:rsidRPr="00994482">
        <w:t>-</w:t>
      </w:r>
      <w:r w:rsidRPr="00994482">
        <w:tab/>
        <w:t>Test Procedure details for 2AoA reception and measurements is FFS for Power Class 3.</w:t>
      </w:r>
    </w:p>
    <w:p w14:paraId="4ACB8FF6" w14:textId="77777777" w:rsidR="005E3FCE" w:rsidRPr="00165A6E" w:rsidRDefault="005E3FCE" w:rsidP="005E3FCE">
      <w:pPr>
        <w:pStyle w:val="H6"/>
      </w:pPr>
      <w:bookmarkStart w:id="1423" w:name="_CR7_3K_1_1_1"/>
      <w:r w:rsidRPr="00165A6E">
        <w:t>7.3K.1.1.1</w:t>
      </w:r>
      <w:r w:rsidRPr="00165A6E">
        <w:tab/>
        <w:t>Test purpose</w:t>
      </w:r>
    </w:p>
    <w:bookmarkEnd w:id="1422"/>
    <w:bookmarkEnd w:id="1423"/>
    <w:p w14:paraId="7E5EAC4D" w14:textId="5E652189" w:rsidR="005E3FCE" w:rsidRPr="00165A6E" w:rsidRDefault="005E3FCE" w:rsidP="005E3FCE">
      <w:r w:rsidRPr="00165A6E">
        <w:t>[To verify that the UE meets the spherical coverage requirements when receiving downlink from two directions or angle of arrivals].</w:t>
      </w:r>
    </w:p>
    <w:p w14:paraId="1105014F" w14:textId="77777777" w:rsidR="005E3FCE" w:rsidRPr="00165A6E" w:rsidRDefault="005E3FCE" w:rsidP="005E3FCE">
      <w:pPr>
        <w:pStyle w:val="H6"/>
      </w:pPr>
      <w:bookmarkStart w:id="1424" w:name="_CR6_2_1_1_2"/>
      <w:bookmarkStart w:id="1425" w:name="_CR7_3K_1_1_2"/>
      <w:r w:rsidRPr="00165A6E">
        <w:t>7.3K.1.1.2</w:t>
      </w:r>
      <w:r w:rsidRPr="00165A6E">
        <w:tab/>
        <w:t>Test applicability</w:t>
      </w:r>
    </w:p>
    <w:bookmarkEnd w:id="1424"/>
    <w:bookmarkEnd w:id="142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68C45D55" w:rsidR="005E3FCE" w:rsidRPr="00165A6E" w:rsidRDefault="005E3FCE" w:rsidP="005E3FCE">
      <w:pPr>
        <w:pStyle w:val="B2"/>
      </w:pPr>
      <w:r w:rsidRPr="00165A6E">
        <w:t>a.</w:t>
      </w:r>
      <w:r w:rsidRPr="00165A6E">
        <w:tab/>
        <w:t>singleDCI-SDM-scheme-r16 or</w:t>
      </w:r>
    </w:p>
    <w:p w14:paraId="515CF914" w14:textId="77777777" w:rsidR="005E3FCE" w:rsidRPr="00165A6E" w:rsidRDefault="005E3FCE" w:rsidP="005E3FCE">
      <w:pPr>
        <w:pStyle w:val="B2"/>
      </w:pPr>
      <w:r w:rsidRPr="00165A6E">
        <w:t>b.</w:t>
      </w:r>
      <w:r w:rsidRPr="00165A6E">
        <w:tab/>
        <w:t>multiDCI-MultiTRP-r16 and either of:</w:t>
      </w:r>
    </w:p>
    <w:p w14:paraId="76CC65DB" w14:textId="77777777" w:rsidR="005E3FCE" w:rsidRPr="00165A6E" w:rsidRDefault="005E3FCE" w:rsidP="005E3FCE">
      <w:pPr>
        <w:pStyle w:val="B3"/>
      </w:pPr>
      <w:r w:rsidRPr="00165A6E">
        <w:t>i.</w:t>
      </w:r>
      <w:r w:rsidRPr="00165A6E">
        <w:tab/>
        <w:t>overlapPDSCHsFullyFreqTime-r16.</w:t>
      </w:r>
    </w:p>
    <w:p w14:paraId="1A6C6A7D" w14:textId="77777777" w:rsidR="005E3FCE" w:rsidRPr="00165A6E" w:rsidRDefault="005E3FCE" w:rsidP="005E3FCE">
      <w:pPr>
        <w:pStyle w:val="B3"/>
      </w:pPr>
      <w:r w:rsidRPr="00165A6E">
        <w:t>ii.</w:t>
      </w:r>
      <w:r w:rsidRPr="00165A6E">
        <w:tab/>
        <w:t>overlapPDSCHsInTimePartiallyFreq-r16</w:t>
      </w:r>
    </w:p>
    <w:p w14:paraId="4C3DEE7D" w14:textId="77777777" w:rsidR="005E3FCE" w:rsidRPr="00165A6E" w:rsidRDefault="005E3FCE" w:rsidP="005E3FCE">
      <w:pPr>
        <w:pStyle w:val="H6"/>
      </w:pPr>
      <w:bookmarkStart w:id="1426" w:name="_CR6_2_1_1_3"/>
      <w:bookmarkStart w:id="1427" w:name="_CR7_3K_1_1_3"/>
      <w:r w:rsidRPr="00165A6E">
        <w:t>7.3K.1.1.3</w:t>
      </w:r>
      <w:r w:rsidRPr="00165A6E">
        <w:tab/>
        <w:t>Minimum conformance requirements</w:t>
      </w:r>
    </w:p>
    <w:p w14:paraId="7EF30A46" w14:textId="77777777" w:rsidR="005E3FCE" w:rsidRPr="00165A6E" w:rsidRDefault="005E3FCE" w:rsidP="005E3FCE">
      <w:pPr>
        <w:pStyle w:val="H6"/>
      </w:pPr>
      <w:bookmarkStart w:id="1428" w:name="_Toc21026393"/>
      <w:bookmarkStart w:id="1429" w:name="_Toc27743646"/>
      <w:bookmarkStart w:id="1430" w:name="_Toc36196790"/>
      <w:bookmarkStart w:id="1431" w:name="_Toc36197482"/>
      <w:bookmarkStart w:id="1432" w:name="_Toc43898147"/>
      <w:bookmarkStart w:id="1433" w:name="_Toc52550638"/>
      <w:bookmarkStart w:id="1434" w:name="_Toc58952343"/>
      <w:bookmarkStart w:id="1435" w:name="_Toc68098098"/>
      <w:bookmarkStart w:id="1436" w:name="_Toc68098371"/>
      <w:bookmarkStart w:id="1437" w:name="_Toc68360501"/>
      <w:bookmarkStart w:id="1438" w:name="_Toc76557566"/>
      <w:bookmarkStart w:id="1439" w:name="_Toc84435458"/>
      <w:bookmarkStart w:id="1440" w:name="_Toc92802626"/>
      <w:bookmarkStart w:id="1441" w:name="_CR7_3K_1_1_3_1"/>
      <w:bookmarkEnd w:id="1426"/>
      <w:bookmarkEnd w:id="1427"/>
      <w:r w:rsidRPr="00165A6E">
        <w:t>7.3K.1.1.3.1</w:t>
      </w:r>
      <w:r w:rsidRPr="00165A6E">
        <w:tab/>
      </w:r>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165A6E">
        <w:t>2AoA spherical coverage for power class 3</w:t>
      </w:r>
    </w:p>
    <w:bookmarkEnd w:id="1441"/>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3DFAFC76" w:rsidR="002B7DB5" w:rsidRDefault="002B7DB5" w:rsidP="00C8329B">
      <w:pPr>
        <w:rPr>
          <w:lang w:eastAsia="zh-CN"/>
        </w:rPr>
      </w:pPr>
      <w:r>
        <w:rPr>
          <w:lang w:eastAsia="zh-CN"/>
        </w:rPr>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w:t>
      </w:r>
      <w:r w:rsidR="00D2021D">
        <w:rPr>
          <w:lang w:eastAsia="zh-CN"/>
        </w:rPr>
        <w:t>clause 7</w:t>
      </w:r>
      <w:r>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330ED471" w:rsidR="002B7DB5" w:rsidRDefault="002B7DB5" w:rsidP="00C8329B">
      <w:pPr>
        <w:rPr>
          <w:lang w:eastAsia="zh-CN"/>
        </w:rPr>
      </w:pPr>
      <w:r>
        <w:rPr>
          <w:lang w:eastAsia="zh-CN"/>
        </w:rPr>
        <w:t>The requirement applies only for the UE</w:t>
      </w:r>
      <w:r w:rsidR="00D2021D">
        <w:rPr>
          <w:lang w:eastAsia="zh-CN"/>
        </w:rPr>
        <w:t>'</w:t>
      </w:r>
      <w:r>
        <w:rPr>
          <w:lang w:eastAsia="zh-CN"/>
        </w:rPr>
        <w:t>s declared orientation in the positioner of the test system. The requirement for each AoA separation condition applies only for the UE</w:t>
      </w:r>
      <w:r w:rsidR="00D2021D">
        <w:rPr>
          <w:lang w:eastAsia="zh-CN"/>
        </w:rPr>
        <w:t>'</w:t>
      </w:r>
      <w:r>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bookmarkStart w:id="1442" w:name="_CRTable7_3K_31"/>
      <w:r w:rsidRPr="00C04A08">
        <w:t xml:space="preserve">Table </w:t>
      </w:r>
      <w:bookmarkEnd w:id="1442"/>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43" w:name="_Toc21026394"/>
      <w:bookmarkStart w:id="1444" w:name="_Toc27743647"/>
      <w:bookmarkStart w:id="1445" w:name="_Toc36196791"/>
      <w:bookmarkStart w:id="1446" w:name="_Toc36197483"/>
      <w:bookmarkStart w:id="1447" w:name="_Toc43898148"/>
      <w:bookmarkStart w:id="1448" w:name="_Toc52550639"/>
      <w:bookmarkStart w:id="1449" w:name="_Toc58952344"/>
      <w:bookmarkStart w:id="1450" w:name="_Toc68098099"/>
      <w:bookmarkStart w:id="1451" w:name="_Toc68098372"/>
      <w:bookmarkStart w:id="1452" w:name="_Toc68360502"/>
      <w:bookmarkStart w:id="1453" w:name="_Toc76557567"/>
      <w:bookmarkStart w:id="1454" w:name="_Toc84435459"/>
      <w:bookmarkStart w:id="1455" w:name="_Toc92802627"/>
      <w:bookmarkStart w:id="1456" w:name="_CR7_3K_1_1_3_2"/>
      <w:r w:rsidRPr="00165A6E">
        <w:t>7.3K.1.1.3.2</w:t>
      </w:r>
      <w:r w:rsidRPr="00165A6E">
        <w:tab/>
        <w:t>2AoA spherical coverage for power class 6</w:t>
      </w:r>
    </w:p>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14:paraId="4C994116" w14:textId="5EC3254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w:t>
      </w:r>
      <w:r w:rsidR="00D2021D" w:rsidRPr="00165A6E">
        <w:rPr>
          <w:rFonts w:eastAsia="MS Mincho"/>
        </w:rPr>
        <w:t>clause</w:t>
      </w:r>
      <w:r w:rsidR="00D2021D">
        <w:rPr>
          <w:rFonts w:eastAsia="MS Mincho"/>
        </w:rPr>
        <w:t> </w:t>
      </w:r>
      <w:r w:rsidR="00D2021D" w:rsidRPr="00165A6E">
        <w:rPr>
          <w:rFonts w:eastAsia="MS Mincho"/>
        </w:rPr>
        <w:t>6</w:t>
      </w:r>
      <w:r w:rsidRPr="00165A6E">
        <w:rPr>
          <w:rFonts w:eastAsia="MS Mincho"/>
        </w:rPr>
        <w:t xml:space="preserve">.2.1.6,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bookmarkStart w:id="1457" w:name="_CRTable7_3K_1_1_3_21"/>
      <w:r w:rsidRPr="00165A6E">
        <w:t xml:space="preserve">Table </w:t>
      </w:r>
      <w:bookmarkEnd w:id="1457"/>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tcPr>
          <w:p w14:paraId="3DFFEC75" w14:textId="77777777" w:rsidR="005E3FCE" w:rsidRPr="00165A6E" w:rsidRDefault="005E3FCE" w:rsidP="00BC51B4">
            <w:pPr>
              <w:pStyle w:val="TAH"/>
              <w:rPr>
                <w:rFonts w:eastAsia="Malgun Gothic"/>
              </w:rPr>
            </w:pPr>
          </w:p>
        </w:tc>
        <w:tc>
          <w:tcPr>
            <w:tcW w:w="1517" w:type="dxa"/>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tcPr>
          <w:p w14:paraId="06AE3231" w14:textId="77777777" w:rsidR="005E3FCE" w:rsidRPr="00165A6E" w:rsidRDefault="005E3FCE" w:rsidP="00BC51B4">
            <w:pPr>
              <w:pStyle w:val="TAC"/>
            </w:pPr>
            <w:r w:rsidRPr="00165A6E">
              <w:t>n257</w:t>
            </w:r>
          </w:p>
        </w:tc>
        <w:tc>
          <w:tcPr>
            <w:tcW w:w="1517" w:type="dxa"/>
            <w:vAlign w:val="bottom"/>
          </w:tcPr>
          <w:p w14:paraId="63C82757" w14:textId="77777777" w:rsidR="005E3FCE" w:rsidRPr="00165A6E" w:rsidRDefault="005E3FCE" w:rsidP="00BC51B4">
            <w:pPr>
              <w:pStyle w:val="TAC"/>
              <w:rPr>
                <w:szCs w:val="18"/>
              </w:rPr>
            </w:pPr>
            <w:r w:rsidRPr="00165A6E">
              <w:t>-82.6</w:t>
            </w:r>
          </w:p>
        </w:tc>
        <w:tc>
          <w:tcPr>
            <w:tcW w:w="1971" w:type="dxa"/>
            <w:vAlign w:val="bottom"/>
          </w:tcPr>
          <w:p w14:paraId="109A0E86" w14:textId="77777777" w:rsidR="005E3FCE" w:rsidRPr="00165A6E" w:rsidRDefault="005E3FCE" w:rsidP="00BC51B4">
            <w:pPr>
              <w:pStyle w:val="TAC"/>
              <w:rPr>
                <w:szCs w:val="18"/>
                <w:lang w:eastAsia="zh-CN"/>
              </w:rPr>
            </w:pPr>
            <w:r w:rsidRPr="00165A6E">
              <w:t>-79.6</w:t>
            </w:r>
          </w:p>
        </w:tc>
        <w:tc>
          <w:tcPr>
            <w:tcW w:w="1372" w:type="dxa"/>
          </w:tcPr>
          <w:p w14:paraId="012BDCF6" w14:textId="77777777" w:rsidR="005E3FCE" w:rsidRPr="00165A6E" w:rsidRDefault="005E3FCE" w:rsidP="00BC51B4">
            <w:pPr>
              <w:pStyle w:val="TAC"/>
              <w:rPr>
                <w:szCs w:val="18"/>
                <w:lang w:eastAsia="zh-CN"/>
              </w:rPr>
            </w:pPr>
            <w:r w:rsidRPr="00165A6E">
              <w:t>-76.6</w:t>
            </w:r>
          </w:p>
        </w:tc>
        <w:tc>
          <w:tcPr>
            <w:tcW w:w="1553" w:type="dxa"/>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tcPr>
          <w:p w14:paraId="67CADAA3" w14:textId="77777777" w:rsidR="005E3FCE" w:rsidRPr="00165A6E" w:rsidRDefault="005E3FCE" w:rsidP="00BC51B4">
            <w:pPr>
              <w:pStyle w:val="TAC"/>
            </w:pPr>
            <w:r w:rsidRPr="00165A6E">
              <w:t>n258</w:t>
            </w:r>
          </w:p>
        </w:tc>
        <w:tc>
          <w:tcPr>
            <w:tcW w:w="1517" w:type="dxa"/>
            <w:vAlign w:val="bottom"/>
          </w:tcPr>
          <w:p w14:paraId="6C328B8F" w14:textId="77777777" w:rsidR="005E3FCE" w:rsidRPr="00165A6E" w:rsidRDefault="005E3FCE" w:rsidP="00BC51B4">
            <w:pPr>
              <w:pStyle w:val="TAC"/>
              <w:rPr>
                <w:szCs w:val="18"/>
              </w:rPr>
            </w:pPr>
            <w:r w:rsidRPr="00165A6E">
              <w:t>-82.8</w:t>
            </w:r>
          </w:p>
        </w:tc>
        <w:tc>
          <w:tcPr>
            <w:tcW w:w="1971" w:type="dxa"/>
            <w:vAlign w:val="bottom"/>
          </w:tcPr>
          <w:p w14:paraId="6A20DFD0" w14:textId="77777777" w:rsidR="005E3FCE" w:rsidRPr="00165A6E" w:rsidRDefault="005E3FCE" w:rsidP="00BC51B4">
            <w:pPr>
              <w:pStyle w:val="TAC"/>
              <w:rPr>
                <w:szCs w:val="18"/>
                <w:lang w:eastAsia="zh-CN"/>
              </w:rPr>
            </w:pPr>
            <w:r w:rsidRPr="00165A6E">
              <w:t>-79.8</w:t>
            </w:r>
          </w:p>
        </w:tc>
        <w:tc>
          <w:tcPr>
            <w:tcW w:w="1372" w:type="dxa"/>
          </w:tcPr>
          <w:p w14:paraId="0A3719F0" w14:textId="77777777" w:rsidR="005E3FCE" w:rsidRPr="00165A6E" w:rsidRDefault="005E3FCE" w:rsidP="00BC51B4">
            <w:pPr>
              <w:pStyle w:val="TAC"/>
              <w:rPr>
                <w:szCs w:val="18"/>
                <w:lang w:eastAsia="zh-CN"/>
              </w:rPr>
            </w:pPr>
            <w:r w:rsidRPr="00165A6E">
              <w:t>-76.8</w:t>
            </w:r>
          </w:p>
        </w:tc>
        <w:tc>
          <w:tcPr>
            <w:tcW w:w="1553" w:type="dxa"/>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tcPr>
          <w:p w14:paraId="4C772D22" w14:textId="77777777" w:rsidR="005E3FCE" w:rsidRPr="00165A6E" w:rsidRDefault="005E3FCE" w:rsidP="00BC51B4">
            <w:pPr>
              <w:pStyle w:val="TAC"/>
            </w:pPr>
            <w:r w:rsidRPr="00165A6E">
              <w:t>n261</w:t>
            </w:r>
          </w:p>
        </w:tc>
        <w:tc>
          <w:tcPr>
            <w:tcW w:w="1517" w:type="dxa"/>
            <w:vAlign w:val="bottom"/>
          </w:tcPr>
          <w:p w14:paraId="130B5802" w14:textId="77777777" w:rsidR="005E3FCE" w:rsidRPr="00165A6E" w:rsidRDefault="005E3FCE" w:rsidP="00BC51B4">
            <w:pPr>
              <w:pStyle w:val="TAC"/>
              <w:rPr>
                <w:szCs w:val="18"/>
              </w:rPr>
            </w:pPr>
            <w:r w:rsidRPr="00165A6E">
              <w:t>-82.6</w:t>
            </w:r>
          </w:p>
        </w:tc>
        <w:tc>
          <w:tcPr>
            <w:tcW w:w="1971" w:type="dxa"/>
            <w:vAlign w:val="bottom"/>
          </w:tcPr>
          <w:p w14:paraId="353BF25C" w14:textId="77777777" w:rsidR="005E3FCE" w:rsidRPr="00165A6E" w:rsidRDefault="005E3FCE" w:rsidP="00BC51B4">
            <w:pPr>
              <w:pStyle w:val="TAC"/>
              <w:rPr>
                <w:szCs w:val="18"/>
                <w:lang w:eastAsia="zh-CN"/>
              </w:rPr>
            </w:pPr>
            <w:r w:rsidRPr="00165A6E">
              <w:t>-79.6</w:t>
            </w:r>
          </w:p>
        </w:tc>
        <w:tc>
          <w:tcPr>
            <w:tcW w:w="1372" w:type="dxa"/>
          </w:tcPr>
          <w:p w14:paraId="57CD7EA6" w14:textId="77777777" w:rsidR="005E3FCE" w:rsidRPr="00165A6E" w:rsidRDefault="005E3FCE" w:rsidP="00BC51B4">
            <w:pPr>
              <w:pStyle w:val="TAC"/>
              <w:rPr>
                <w:szCs w:val="18"/>
                <w:lang w:eastAsia="zh-CN"/>
              </w:rPr>
            </w:pPr>
            <w:r w:rsidRPr="00165A6E">
              <w:t>-76.6</w:t>
            </w:r>
          </w:p>
        </w:tc>
        <w:tc>
          <w:tcPr>
            <w:tcW w:w="1553" w:type="dxa"/>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tcPr>
          <w:p w14:paraId="32A53E5F" w14:textId="290F30D2"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85695E9" w14:textId="3560CF96"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42FAF15B" w:rsidR="005E3FCE" w:rsidRPr="00165A6E" w:rsidRDefault="005E3FCE" w:rsidP="005E3FC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.3K.6.</w:t>
      </w:r>
    </w:p>
    <w:p w14:paraId="29A786C6" w14:textId="77777777" w:rsidR="005E3FCE" w:rsidRPr="00165A6E" w:rsidRDefault="005E3FCE" w:rsidP="005E3FCE">
      <w:pPr>
        <w:pStyle w:val="H6"/>
      </w:pPr>
      <w:bookmarkStart w:id="1458" w:name="_CR6_2_1_1_4"/>
      <w:bookmarkStart w:id="1459" w:name="_CR7_3K_1_1_4"/>
      <w:r w:rsidRPr="00165A6E">
        <w:t>7.3K.1.1.4</w:t>
      </w:r>
      <w:r w:rsidRPr="00165A6E">
        <w:tab/>
        <w:t>Test description</w:t>
      </w:r>
    </w:p>
    <w:p w14:paraId="1AEA1966" w14:textId="77777777" w:rsidR="005E3FCE" w:rsidRPr="00165A6E" w:rsidRDefault="005E3FCE" w:rsidP="005E3FCE">
      <w:pPr>
        <w:pStyle w:val="H6"/>
      </w:pPr>
      <w:bookmarkStart w:id="1460" w:name="_CR6_2_1_1_4_1"/>
      <w:bookmarkStart w:id="1461" w:name="_CR7_3K_1_1_4_1"/>
      <w:bookmarkEnd w:id="1458"/>
      <w:bookmarkEnd w:id="1459"/>
      <w:r w:rsidRPr="00165A6E">
        <w:t>7.3K.1.1.4.1</w:t>
      </w:r>
      <w:r w:rsidRPr="00165A6E">
        <w:tab/>
        <w:t>Initial conditions</w:t>
      </w:r>
    </w:p>
    <w:bookmarkEnd w:id="1460"/>
    <w:bookmarkEnd w:id="1461"/>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0F7946CA" w14:textId="5AD0D647" w:rsidR="00602318" w:rsidRDefault="005E3FCE" w:rsidP="00602318">
      <w:pPr>
        <w:rPr>
          <w:lang w:eastAsia="ja-JP"/>
        </w:rPr>
      </w:pPr>
      <w:r w:rsidRPr="00165A6E">
        <w:rPr>
          <w:lang w:eastAsia="ja-JP"/>
        </w:rPr>
        <w:t>The initial test configurations consist of environmental conditions, test frequencies, and channel bandwidths based on NR operating bands specified in Table</w:t>
      </w:r>
      <w:r w:rsidR="00D2021D">
        <w:rPr>
          <w:lang w:eastAsia="ja-JP"/>
        </w:rPr>
        <w:t> </w:t>
      </w:r>
      <w:r w:rsidR="00D2021D" w:rsidRPr="00165A6E">
        <w:rPr>
          <w:lang w:eastAsia="ja-JP"/>
        </w:rPr>
        <w:t>[</w:t>
      </w:r>
      <w:r w:rsidRPr="00165A6E">
        <w:rPr>
          <w:lang w:eastAsia="ja-JP"/>
        </w:rPr>
        <w:t>TBD]. All of these configurations shall be tested with applicable test parameters for each channel bandwidth and subcarrier spacing, are shown in Table</w:t>
      </w:r>
      <w:r w:rsidR="00D2021D">
        <w:rPr>
          <w:lang w:eastAsia="ja-JP"/>
        </w:rPr>
        <w:t> </w:t>
      </w:r>
      <w:r w:rsidR="00D2021D" w:rsidRPr="00165A6E">
        <w:rPr>
          <w:lang w:eastAsia="ja-JP"/>
        </w:rPr>
        <w:t>[</w:t>
      </w:r>
      <w:r w:rsidRPr="00165A6E">
        <w:rPr>
          <w:lang w:eastAsia="ja-JP"/>
        </w:rPr>
        <w:t>TBD]. The details of the uplink reference measurement channels (RMCs) are specified in Annexes</w:t>
      </w:r>
      <w:r w:rsidR="00D2021D">
        <w:rPr>
          <w:lang w:eastAsia="ja-JP"/>
        </w:rPr>
        <w:t> </w:t>
      </w:r>
      <w:r w:rsidR="00D2021D" w:rsidRPr="00165A6E">
        <w:rPr>
          <w:lang w:eastAsia="ja-JP"/>
        </w:rPr>
        <w:t>[</w:t>
      </w:r>
      <w:r w:rsidRPr="00165A6E">
        <w:rPr>
          <w:lang w:eastAsia="ja-JP"/>
        </w:rPr>
        <w:t>TBD]. Configurations of PDSCH and PDCCH before measurement are specified in Annex C.2.</w:t>
      </w:r>
    </w:p>
    <w:p w14:paraId="1013314E" w14:textId="1420C7A5" w:rsidR="00FE7AA3" w:rsidRPr="00602318" w:rsidRDefault="00602318" w:rsidP="00FE7AA3">
      <w:pPr>
        <w:rPr>
          <w:rFonts w:eastAsia="Malgun Gothic"/>
          <w:lang w:eastAsia="ko-KR"/>
        </w:rPr>
      </w:pPr>
      <w:r>
        <w:rPr>
          <w:lang w:eastAsia="ja-JP"/>
        </w:rPr>
        <w:t xml:space="preserve">The test configuration table is same as </w:t>
      </w:r>
      <w:r w:rsidRPr="005C6F08">
        <w:rPr>
          <w:lang w:eastAsia="ja-JP"/>
        </w:rPr>
        <w:t>Table 7.3.2.4.1-</w:t>
      </w:r>
      <w:r w:rsidR="00FE7AA3" w:rsidRPr="005C6F08">
        <w:rPr>
          <w:lang w:eastAsia="ja-JP"/>
        </w:rPr>
        <w:t>1</w:t>
      </w:r>
    </w:p>
    <w:p w14:paraId="6E7C8F50" w14:textId="58D70F74" w:rsidR="005E3FCE" w:rsidRPr="00165A6E" w:rsidRDefault="00FE7AA3" w:rsidP="00FE7AA3">
      <w:pPr>
        <w:pStyle w:val="B1"/>
      </w:pPr>
      <w:r w:rsidRPr="00165A6E">
        <w:t>1.</w:t>
      </w:r>
      <w:r w:rsidRPr="00165A6E">
        <w:tab/>
        <w:t>C</w:t>
      </w:r>
      <w:r w:rsidR="005E3FCE" w:rsidRPr="00165A6E">
        <w:t xml:space="preserve">onnection between SS and UE is shown in </w:t>
      </w:r>
      <w:r w:rsidR="00D2021D" w:rsidRPr="00165A6E">
        <w:t>TS</w:t>
      </w:r>
      <w:r w:rsidR="00D2021D">
        <w:t> </w:t>
      </w:r>
      <w:r w:rsidR="00D2021D" w:rsidRPr="00165A6E">
        <w:t>3</w:t>
      </w:r>
      <w:r w:rsidR="005E3FCE" w:rsidRPr="00165A6E">
        <w:t>8.508-1</w:t>
      </w:r>
      <w:r w:rsidR="00D2021D">
        <w:t> </w:t>
      </w:r>
      <w:r w:rsidR="00D2021D" w:rsidRPr="00165A6E">
        <w:t>[</w:t>
      </w:r>
      <w:r w:rsidR="005E3FCE" w:rsidRPr="00165A6E">
        <w:t>10] Annex A, Figure</w:t>
      </w:r>
      <w:r w:rsidR="00D2021D">
        <w:t> </w:t>
      </w:r>
      <w:r w:rsidR="00D2021D" w:rsidRPr="00165A6E">
        <w:t>[</w:t>
      </w:r>
      <w:r w:rsidR="005E3FCE" w:rsidRPr="00165A6E">
        <w:t>TBD] for TE diagram and Figure</w:t>
      </w:r>
      <w:r w:rsidR="00D2021D">
        <w:t> </w:t>
      </w:r>
      <w:r w:rsidR="00D2021D" w:rsidRPr="00165A6E">
        <w:t>[</w:t>
      </w:r>
      <w:r w:rsidR="005E3FCE" w:rsidRPr="00165A6E">
        <w:t>TBD] for UE diagram.</w:t>
      </w:r>
    </w:p>
    <w:p w14:paraId="3B92F01E" w14:textId="02D349F5" w:rsidR="005E3FCE" w:rsidRPr="00165A6E" w:rsidRDefault="005E3FCE" w:rsidP="005E3FCE">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subclause</w:t>
      </w:r>
      <w:r w:rsidR="00D2021D">
        <w:t> </w:t>
      </w:r>
      <w:r w:rsidR="00D2021D" w:rsidRPr="00165A6E">
        <w:t>[</w:t>
      </w:r>
      <w:r w:rsidRPr="00165A6E">
        <w:t>TBD].</w:t>
      </w:r>
    </w:p>
    <w:p w14:paraId="0F1272B6" w14:textId="77777777" w:rsidR="005E3FCE" w:rsidRPr="00165A6E" w:rsidRDefault="005E3FCE" w:rsidP="005E3FCE">
      <w:pPr>
        <w:pStyle w:val="B1"/>
      </w:pPr>
      <w:r w:rsidRPr="00165A6E">
        <w:t>3.</w:t>
      </w:r>
      <w:r w:rsidRPr="00165A6E">
        <w:tab/>
        <w:t>Downlink signals are initially set up according to Annex C, and uplink signals according to Annex G.</w:t>
      </w:r>
    </w:p>
    <w:p w14:paraId="51C7725A" w14:textId="2F9893E0" w:rsidR="005E3FCE" w:rsidRPr="00165A6E" w:rsidRDefault="005E3FCE" w:rsidP="005E3FCE">
      <w:pPr>
        <w:pStyle w:val="B1"/>
      </w:pPr>
      <w:r w:rsidRPr="00165A6E">
        <w:t>4.</w:t>
      </w:r>
      <w:r w:rsidRPr="00165A6E">
        <w:tab/>
        <w:t>The UL Reference Measurement channels are set according to Table</w:t>
      </w:r>
      <w:r w:rsidR="00D2021D">
        <w:t> </w:t>
      </w:r>
      <w:r w:rsidR="00D2021D" w:rsidRPr="00165A6E">
        <w:t>[</w:t>
      </w:r>
      <w:r w:rsidRPr="00165A6E">
        <w:t>TBD].</w:t>
      </w:r>
    </w:p>
    <w:p w14:paraId="6B7AD669" w14:textId="77777777" w:rsidR="005E3FCE" w:rsidRPr="00165A6E" w:rsidRDefault="005E3FCE" w:rsidP="005E3FCE">
      <w:pPr>
        <w:pStyle w:val="B1"/>
      </w:pPr>
      <w:r w:rsidRPr="00165A6E">
        <w:t>5.</w:t>
      </w:r>
      <w:r w:rsidRPr="00165A6E">
        <w:tab/>
        <w:t>Propagation conditions are set according to Annex B.0</w:t>
      </w:r>
    </w:p>
    <w:p w14:paraId="628073AD" w14:textId="0B8B616E" w:rsidR="005E3FCE" w:rsidRPr="00165A6E" w:rsidRDefault="005E3FCE" w:rsidP="005E3FCE">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.2.1.1.4.3</w:t>
      </w:r>
    </w:p>
    <w:p w14:paraId="74E2A5A9" w14:textId="77777777" w:rsidR="005E3FCE" w:rsidRPr="00165A6E" w:rsidRDefault="005E3FCE" w:rsidP="005E3FCE">
      <w:pPr>
        <w:pStyle w:val="H6"/>
      </w:pPr>
      <w:bookmarkStart w:id="1462" w:name="_CR6_2_1_1_4_2"/>
      <w:bookmarkStart w:id="1463" w:name="_CR7_3K_1_1_4_2"/>
      <w:r w:rsidRPr="00165A6E">
        <w:t>7.3K.1.1.4.2</w:t>
      </w:r>
      <w:r w:rsidRPr="00165A6E">
        <w:tab/>
        <w:t>Test procedure</w:t>
      </w:r>
    </w:p>
    <w:bookmarkEnd w:id="1462"/>
    <w:bookmarkEnd w:id="1463"/>
    <w:p w14:paraId="15C27561" w14:textId="616B60F3" w:rsidR="005C5E38" w:rsidRPr="00165A6E" w:rsidRDefault="00602318" w:rsidP="00602318">
      <w:pPr>
        <w:pStyle w:val="B1"/>
      </w:pPr>
      <w:r>
        <w:t>1</w:t>
      </w:r>
      <w:r w:rsidR="005C5E38">
        <w:t>.</w:t>
      </w:r>
      <w:r w:rsidR="005C5E38"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503D7A8B" w:rsidR="005C5E38" w:rsidRPr="00165A6E" w:rsidRDefault="005C5E38" w:rsidP="005C5E3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2569B99D" w14:textId="6192F937" w:rsidR="005C5E38" w:rsidRPr="00165A6E" w:rsidRDefault="005C5E38" w:rsidP="005C5E38">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402779A" w14:textId="3B29C1C0" w:rsidR="005C5E38" w:rsidRPr="00165A6E" w:rsidRDefault="00FE7AA3" w:rsidP="005C5E38">
      <w:pPr>
        <w:pStyle w:val="B1"/>
      </w:pPr>
      <w:r w:rsidRPr="00165A6E">
        <w:t>5.</w:t>
      </w:r>
      <w:r w:rsidRPr="00165A6E">
        <w:tab/>
      </w:r>
      <w:r>
        <w:t>Accurately introduce the 2 downlink signals from AoA1 and AoA2 on the selected polarization combination at each grid point as defined in Annex</w:t>
      </w:r>
      <w:r w:rsidR="00D2021D">
        <w:t> [</w:t>
      </w:r>
      <w:r>
        <w:t>FFS].</w:t>
      </w:r>
    </w:p>
    <w:p w14:paraId="4DB3384B" w14:textId="77777777" w:rsidR="005C5E38" w:rsidRDefault="005C5E38" w:rsidP="005C5E38">
      <w:pPr>
        <w:pStyle w:val="B1"/>
      </w:pPr>
      <w:r w:rsidRPr="00165A6E">
        <w:t>6.</w:t>
      </w:r>
      <w:r w:rsidRPr="00165A6E">
        <w:tab/>
      </w:r>
      <w:r>
        <w:t>FFS several steps on the throughput measurements on AoA1 and AoA2 for both mDCI and sDCI scenarios. The measurements have to be performed at each grid point.</w:t>
      </w:r>
    </w:p>
    <w:p w14:paraId="6F837DEB" w14:textId="4E286B2A" w:rsidR="005C5E38" w:rsidRDefault="005C5E38" w:rsidP="005C5E38">
      <w:pPr>
        <w:pStyle w:val="B1"/>
      </w:pPr>
      <w:r>
        <w:t>7.</w:t>
      </w:r>
      <w:r>
        <w:tab/>
        <w:t>Calculate and record the multi-Rx reception RF performance result for the polarization combinations</w:t>
      </w:r>
      <w:r w:rsidR="00D2021D">
        <w:t> [</w:t>
      </w:r>
      <w:r>
        <w:t>TBD] including area weights</w:t>
      </w:r>
      <w:r w:rsidR="00D2021D">
        <w:t> [</w:t>
      </w:r>
      <w:r>
        <w:t>TBD]</w:t>
      </w:r>
    </w:p>
    <w:p w14:paraId="2282970F" w14:textId="17D20EFB" w:rsidR="005C5E38" w:rsidRPr="00165A6E" w:rsidRDefault="005C5E38" w:rsidP="005C5E38">
      <w:pPr>
        <w:pStyle w:val="B1"/>
      </w:pPr>
      <w:r>
        <w:t>8.</w:t>
      </w:r>
      <w:r>
        <w:tab/>
        <w:t>Calculate and perform the final multi-Rx reception RF performance metric as defined in test requirement.</w:t>
      </w:r>
      <w:r w:rsidR="00C227C2">
        <w:t xml:space="preserve"> Compute the probability to support simultaneous reception of rank 2 PDSCH defined in clause 7.3K.0. The probability (see Annex R) is defined as the spatial average over the full sphere around the UE of the probability of any one direction to support 2 AoA reception. In the applicable test system (see Annex R),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06E9E981" w14:textId="77777777" w:rsidR="005C5E38" w:rsidRPr="00165A6E" w:rsidRDefault="005C5E38" w:rsidP="005C5E38">
      <w:pPr>
        <w:pStyle w:val="B1"/>
      </w:pPr>
      <w:r w:rsidRPr="00165A6E">
        <w:t>NOTE 1:</w:t>
      </w:r>
      <w:r w:rsidRPr="00165A6E">
        <w:tab/>
        <w:t>The BEAM_SELECT_WAIT_TIME default value is defined in Annex K.1.2.</w:t>
      </w:r>
    </w:p>
    <w:p w14:paraId="56AF9F2D" w14:textId="77777777" w:rsidR="005C5E38" w:rsidRPr="00165A6E" w:rsidRDefault="005C5E38" w:rsidP="005C5E38">
      <w:pPr>
        <w:pStyle w:val="B1"/>
      </w:pPr>
    </w:p>
    <w:p w14:paraId="2A7A6CB9" w14:textId="77777777" w:rsidR="005C5E38" w:rsidRPr="00165A6E" w:rsidRDefault="005C5E38" w:rsidP="005C5E38">
      <w:pPr>
        <w:pStyle w:val="H6"/>
      </w:pPr>
      <w:bookmarkStart w:id="1464" w:name="_CR6_2_1_1_4_3"/>
      <w:bookmarkStart w:id="1465" w:name="_CR7_3K_1_1_4_3"/>
      <w:r w:rsidRPr="00165A6E">
        <w:t>7.3K.1.1.4.3</w:t>
      </w:r>
      <w:r w:rsidRPr="00165A6E">
        <w:tab/>
        <w:t>Message contents</w:t>
      </w:r>
    </w:p>
    <w:bookmarkEnd w:id="1464"/>
    <w:bookmarkEnd w:id="1465"/>
    <w:p w14:paraId="44C580AA" w14:textId="62D8C5B0" w:rsidR="005E3FCE" w:rsidRPr="00165A6E" w:rsidRDefault="005C5E38" w:rsidP="005C5E38">
      <w:r w:rsidRPr="001E469C">
        <w:t xml:space="preserve"> </w:t>
      </w: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66" w:name="_CR6_2_1_1_5"/>
      <w:bookmarkStart w:id="1467" w:name="_CR7_3K_1_1_5"/>
      <w:r w:rsidRPr="00165A6E">
        <w:t>7.3K.1.1.5</w:t>
      </w:r>
      <w:r w:rsidRPr="00165A6E">
        <w:tab/>
        <w:t>Test requirement</w:t>
      </w:r>
    </w:p>
    <w:bookmarkEnd w:id="1466"/>
    <w:bookmarkEnd w:id="1467"/>
    <w:p w14:paraId="2A255338" w14:textId="4F6F632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w:t>
      </w:r>
      <w:r w:rsidR="00D2021D" w:rsidRPr="00994482">
        <w:rPr>
          <w:lang w:eastAsia="zh-CN"/>
        </w:rPr>
        <w:t>clause</w:t>
      </w:r>
      <w:r w:rsidR="00D2021D">
        <w:rPr>
          <w:lang w:eastAsia="zh-CN"/>
        </w:rPr>
        <w:t> </w:t>
      </w:r>
      <w:r w:rsidR="00D2021D" w:rsidRPr="00994482">
        <w:rPr>
          <w:lang w:eastAsia="zh-CN"/>
        </w:rPr>
        <w:t>7</w:t>
      </w:r>
      <w:r w:rsidRPr="00994482">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74F641F7" w14:textId="20D13D46" w:rsidR="00613F9E" w:rsidRDefault="00613F9E" w:rsidP="00613F9E">
      <w:pPr>
        <w:rPr>
          <w:lang w:eastAsia="zh-CN"/>
        </w:rPr>
      </w:pPr>
      <w:r w:rsidRPr="00994482">
        <w:rPr>
          <w:lang w:eastAsia="zh-CN"/>
        </w:rPr>
        <w:t>The requirement applies only for the UE</w:t>
      </w:r>
      <w:r w:rsidR="00D2021D">
        <w:rPr>
          <w:lang w:eastAsia="zh-CN"/>
        </w:rPr>
        <w:t>'</w:t>
      </w:r>
      <w:r w:rsidRPr="00994482">
        <w:rPr>
          <w:lang w:eastAsia="zh-CN"/>
        </w:rPr>
        <w:t>s declared orientation in the positioner of the test system. The requirement for each AoA separation condition applies only for the UE</w:t>
      </w:r>
      <w:r w:rsidR="00D2021D">
        <w:rPr>
          <w:lang w:eastAsia="zh-CN"/>
        </w:rPr>
        <w:t>'</w:t>
      </w:r>
      <w:r w:rsidRPr="00994482">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rsidRPr="00994482">
        <w:t>K</w:t>
      </w:r>
      <w:r w:rsidRPr="00994482">
        <w:rPr>
          <w:lang w:eastAsia="zh-CN"/>
        </w:rPr>
        <w:t>.1.1.5-1. The UE is only required to fulfil the requirement at any one of AoA separations declared from Table 7.3K.1.1.5-1.</w:t>
      </w:r>
    </w:p>
    <w:p w14:paraId="07C8492B" w14:textId="77777777" w:rsidR="00613F9E" w:rsidRPr="00994482" w:rsidRDefault="00613F9E" w:rsidP="00613F9E">
      <w:pPr>
        <w:pStyle w:val="TH"/>
      </w:pPr>
      <w:bookmarkStart w:id="1468" w:name="_CRTable7_3K_1_1_51"/>
      <w:r w:rsidRPr="00C04A08">
        <w:t xml:space="preserve">Table </w:t>
      </w:r>
      <w:bookmarkEnd w:id="1468"/>
      <w:r w:rsidRPr="00C04A08">
        <w:t>7.</w:t>
      </w:r>
      <w:r>
        <w:t>3K</w:t>
      </w:r>
      <w:r w:rsidRPr="00C04A08">
        <w:t>.</w:t>
      </w:r>
      <w:r>
        <w:t>1.1.5</w:t>
      </w:r>
      <w:r w:rsidRPr="00C04A08">
        <w:t>-</w:t>
      </w:r>
      <w:r>
        <w:t>1</w:t>
      </w:r>
      <w:r w:rsidRPr="00C04A08">
        <w:t xml:space="preserve">: </w:t>
      </w:r>
      <w:r>
        <w:t xml:space="preserve">Test </w:t>
      </w:r>
      <w:r w:rsidRPr="00994482">
        <w:t>requirement for power class 3</w:t>
      </w:r>
    </w:p>
    <w:tbl>
      <w:tblPr>
        <w:tblW w:w="0" w:type="auto"/>
        <w:jc w:val="center"/>
        <w:tblLook w:val="04A0" w:firstRow="1" w:lastRow="0" w:firstColumn="1" w:lastColumn="0" w:noHBand="0" w:noVBand="1"/>
      </w:tblPr>
      <w:tblGrid>
        <w:gridCol w:w="2160"/>
        <w:gridCol w:w="1286"/>
      </w:tblGrid>
      <w:tr w:rsidR="00613F9E" w:rsidRPr="00994482" w14:paraId="60F94F7D" w14:textId="77777777" w:rsidTr="006C79EB">
        <w:trPr>
          <w:jc w:val="center"/>
        </w:trPr>
        <w:tc>
          <w:tcPr>
            <w:tcW w:w="2160" w:type="dxa"/>
            <w:vAlign w:val="center"/>
          </w:tcPr>
          <w:p w14:paraId="29ABAE38" w14:textId="77777777" w:rsidR="00613F9E" w:rsidRPr="00994482" w:rsidRDefault="00613F9E" w:rsidP="006C79EB">
            <w:pPr>
              <w:pStyle w:val="TAH"/>
              <w:rPr>
                <w:lang w:eastAsia="zh-CN"/>
              </w:rPr>
            </w:pPr>
            <w:r w:rsidRPr="00994482">
              <w:rPr>
                <w:lang w:eastAsia="zh-CN"/>
              </w:rPr>
              <w:t>AoA separation (degrees)</w:t>
            </w:r>
          </w:p>
        </w:tc>
        <w:tc>
          <w:tcPr>
            <w:tcW w:w="1286" w:type="dxa"/>
            <w:vAlign w:val="center"/>
          </w:tcPr>
          <w:p w14:paraId="3A476BA4" w14:textId="77777777" w:rsidR="00613F9E" w:rsidRPr="00994482" w:rsidRDefault="00613F9E" w:rsidP="006C79EB">
            <w:pPr>
              <w:pStyle w:val="TAH"/>
              <w:rPr>
                <w:lang w:eastAsia="zh-CN"/>
              </w:rPr>
            </w:pPr>
            <w:r w:rsidRPr="00994482">
              <w:rPr>
                <w:lang w:eastAsia="zh-CN"/>
              </w:rPr>
              <w:t>Probability (%)</w:t>
            </w:r>
          </w:p>
        </w:tc>
      </w:tr>
      <w:tr w:rsidR="00613F9E" w:rsidRPr="00994482" w14:paraId="06292A02" w14:textId="77777777" w:rsidTr="006C79EB">
        <w:trPr>
          <w:jc w:val="center"/>
        </w:trPr>
        <w:tc>
          <w:tcPr>
            <w:tcW w:w="2160" w:type="dxa"/>
            <w:vAlign w:val="center"/>
          </w:tcPr>
          <w:p w14:paraId="576B513D" w14:textId="77777777" w:rsidR="00613F9E" w:rsidRPr="00994482" w:rsidRDefault="00613F9E" w:rsidP="006C79EB">
            <w:pPr>
              <w:pStyle w:val="TAC"/>
              <w:rPr>
                <w:lang w:eastAsia="zh-CN"/>
              </w:rPr>
            </w:pPr>
            <w:r w:rsidRPr="00994482">
              <w:rPr>
                <w:lang w:eastAsia="zh-CN"/>
              </w:rPr>
              <w:t>30</w:t>
            </w:r>
          </w:p>
        </w:tc>
        <w:tc>
          <w:tcPr>
            <w:tcW w:w="1286" w:type="dxa"/>
            <w:vAlign w:val="center"/>
          </w:tcPr>
          <w:p w14:paraId="4B188167" w14:textId="77777777" w:rsidR="00613F9E" w:rsidRPr="00994482" w:rsidRDefault="00613F9E" w:rsidP="006C79EB">
            <w:pPr>
              <w:pStyle w:val="TAC"/>
              <w:rPr>
                <w:lang w:eastAsia="zh-CN"/>
              </w:rPr>
            </w:pPr>
            <w:r w:rsidRPr="00994482">
              <w:rPr>
                <w:lang w:eastAsia="zh-CN"/>
              </w:rPr>
              <w:t>18.5-TT</w:t>
            </w:r>
          </w:p>
        </w:tc>
      </w:tr>
      <w:tr w:rsidR="00613F9E" w:rsidRPr="00994482" w14:paraId="602C351A" w14:textId="77777777" w:rsidTr="006C79EB">
        <w:trPr>
          <w:jc w:val="center"/>
        </w:trPr>
        <w:tc>
          <w:tcPr>
            <w:tcW w:w="2160" w:type="dxa"/>
            <w:vAlign w:val="center"/>
          </w:tcPr>
          <w:p w14:paraId="743D3D2E" w14:textId="77777777" w:rsidR="00613F9E" w:rsidRPr="00994482" w:rsidRDefault="00613F9E" w:rsidP="006C79EB">
            <w:pPr>
              <w:pStyle w:val="TAC"/>
              <w:rPr>
                <w:lang w:eastAsia="zh-CN"/>
              </w:rPr>
            </w:pPr>
            <w:r w:rsidRPr="00994482">
              <w:rPr>
                <w:lang w:eastAsia="zh-CN"/>
              </w:rPr>
              <w:t>60</w:t>
            </w:r>
          </w:p>
        </w:tc>
        <w:tc>
          <w:tcPr>
            <w:tcW w:w="1286" w:type="dxa"/>
            <w:vAlign w:val="center"/>
          </w:tcPr>
          <w:p w14:paraId="6C60FF3A" w14:textId="77777777" w:rsidR="00613F9E" w:rsidRPr="00994482" w:rsidRDefault="00613F9E" w:rsidP="006C79EB">
            <w:pPr>
              <w:pStyle w:val="TAC"/>
              <w:rPr>
                <w:lang w:eastAsia="zh-CN"/>
              </w:rPr>
            </w:pPr>
            <w:r w:rsidRPr="00994482">
              <w:rPr>
                <w:lang w:eastAsia="zh-CN"/>
              </w:rPr>
              <w:t>13.5-TT</w:t>
            </w:r>
          </w:p>
        </w:tc>
      </w:tr>
      <w:tr w:rsidR="00613F9E" w:rsidRPr="00994482" w14:paraId="28D7A682" w14:textId="77777777" w:rsidTr="006C79EB">
        <w:trPr>
          <w:jc w:val="center"/>
        </w:trPr>
        <w:tc>
          <w:tcPr>
            <w:tcW w:w="2160" w:type="dxa"/>
            <w:vAlign w:val="center"/>
          </w:tcPr>
          <w:p w14:paraId="1AFE08FB" w14:textId="77777777" w:rsidR="00613F9E" w:rsidRPr="00994482" w:rsidRDefault="00613F9E" w:rsidP="006C79EB">
            <w:pPr>
              <w:pStyle w:val="TAC"/>
              <w:rPr>
                <w:lang w:eastAsia="zh-CN"/>
              </w:rPr>
            </w:pPr>
            <w:r w:rsidRPr="00994482">
              <w:rPr>
                <w:lang w:eastAsia="zh-CN"/>
              </w:rPr>
              <w:t>90</w:t>
            </w:r>
          </w:p>
        </w:tc>
        <w:tc>
          <w:tcPr>
            <w:tcW w:w="1286" w:type="dxa"/>
            <w:vAlign w:val="center"/>
          </w:tcPr>
          <w:p w14:paraId="1EAB3331" w14:textId="77777777" w:rsidR="00613F9E" w:rsidRPr="00994482" w:rsidRDefault="00613F9E" w:rsidP="006C79EB">
            <w:pPr>
              <w:pStyle w:val="TAC"/>
              <w:rPr>
                <w:lang w:eastAsia="zh-CN"/>
              </w:rPr>
            </w:pPr>
            <w:r w:rsidRPr="00994482">
              <w:rPr>
                <w:lang w:eastAsia="zh-CN"/>
              </w:rPr>
              <w:t>12.5-TT</w:t>
            </w:r>
          </w:p>
        </w:tc>
      </w:tr>
      <w:tr w:rsidR="00613F9E" w:rsidRPr="00994482" w14:paraId="6BAC25CE" w14:textId="77777777" w:rsidTr="006C79EB">
        <w:trPr>
          <w:jc w:val="center"/>
        </w:trPr>
        <w:tc>
          <w:tcPr>
            <w:tcW w:w="2160" w:type="dxa"/>
            <w:vAlign w:val="center"/>
          </w:tcPr>
          <w:p w14:paraId="741B9C8B" w14:textId="77777777" w:rsidR="00613F9E" w:rsidRPr="00994482" w:rsidRDefault="00613F9E" w:rsidP="006C79EB">
            <w:pPr>
              <w:pStyle w:val="TAC"/>
              <w:rPr>
                <w:lang w:eastAsia="zh-CN"/>
              </w:rPr>
            </w:pPr>
            <w:r w:rsidRPr="00994482">
              <w:rPr>
                <w:lang w:eastAsia="zh-CN"/>
              </w:rPr>
              <w:t>120</w:t>
            </w:r>
          </w:p>
        </w:tc>
        <w:tc>
          <w:tcPr>
            <w:tcW w:w="1286" w:type="dxa"/>
            <w:vAlign w:val="center"/>
          </w:tcPr>
          <w:p w14:paraId="62518019" w14:textId="77777777" w:rsidR="00613F9E" w:rsidRPr="00994482" w:rsidRDefault="00613F9E" w:rsidP="006C79EB">
            <w:pPr>
              <w:pStyle w:val="TAC"/>
              <w:rPr>
                <w:lang w:eastAsia="zh-CN"/>
              </w:rPr>
            </w:pPr>
            <w:r w:rsidRPr="00994482">
              <w:rPr>
                <w:lang w:eastAsia="zh-CN"/>
              </w:rPr>
              <w:t>20.5-TT</w:t>
            </w:r>
          </w:p>
        </w:tc>
      </w:tr>
      <w:tr w:rsidR="00613F9E" w:rsidRPr="00994482" w14:paraId="35D1BAD4" w14:textId="77777777" w:rsidTr="006C79EB">
        <w:trPr>
          <w:jc w:val="center"/>
        </w:trPr>
        <w:tc>
          <w:tcPr>
            <w:tcW w:w="2160" w:type="dxa"/>
            <w:vAlign w:val="center"/>
          </w:tcPr>
          <w:p w14:paraId="4633512A" w14:textId="77777777" w:rsidR="00613F9E" w:rsidRPr="00994482" w:rsidRDefault="00613F9E" w:rsidP="006C79EB">
            <w:pPr>
              <w:pStyle w:val="TAC"/>
              <w:rPr>
                <w:lang w:eastAsia="zh-CN"/>
              </w:rPr>
            </w:pPr>
            <w:r w:rsidRPr="00994482">
              <w:rPr>
                <w:lang w:eastAsia="zh-CN"/>
              </w:rPr>
              <w:t>150</w:t>
            </w:r>
          </w:p>
        </w:tc>
        <w:tc>
          <w:tcPr>
            <w:tcW w:w="1286" w:type="dxa"/>
            <w:vAlign w:val="center"/>
          </w:tcPr>
          <w:p w14:paraId="39BD7F84" w14:textId="77777777" w:rsidR="00613F9E" w:rsidRPr="00994482" w:rsidRDefault="00613F9E" w:rsidP="006C79EB">
            <w:pPr>
              <w:pStyle w:val="TAC"/>
              <w:rPr>
                <w:lang w:eastAsia="zh-CN"/>
              </w:rPr>
            </w:pPr>
            <w:r w:rsidRPr="00994482">
              <w:rPr>
                <w:lang w:eastAsia="zh-CN"/>
              </w:rPr>
              <w:t>28.5-TT</w:t>
            </w:r>
          </w:p>
        </w:tc>
      </w:tr>
    </w:tbl>
    <w:p w14:paraId="49F9229E" w14:textId="77777777" w:rsidR="00613F9E" w:rsidRPr="00994482" w:rsidRDefault="00613F9E" w:rsidP="00613F9E"/>
    <w:p w14:paraId="75B1EBCD" w14:textId="77777777" w:rsidR="00613F9E" w:rsidRPr="00994482" w:rsidRDefault="00613F9E" w:rsidP="00613F9E">
      <w:pPr>
        <w:pStyle w:val="TH"/>
      </w:pPr>
      <w:bookmarkStart w:id="1469" w:name="_CRTable7_3K_1_1_52"/>
      <w:r w:rsidRPr="00994482">
        <w:t xml:space="preserve">Table </w:t>
      </w:r>
      <w:bookmarkEnd w:id="1469"/>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6CF05640"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613F9E" w:rsidRPr="00994482" w:rsidRDefault="00613F9E" w:rsidP="006C79EB">
            <w:pPr>
              <w:pStyle w:val="TAH"/>
            </w:pPr>
            <w:r w:rsidRPr="00994482">
              <w:t>FR2a, FR2b</w:t>
            </w:r>
          </w:p>
        </w:tc>
      </w:tr>
      <w:tr w:rsidR="00613F9E" w:rsidRPr="00165A6E" w14:paraId="22F62439"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613F9E" w:rsidRPr="00994482" w:rsidRDefault="00613F9E" w:rsidP="006C79EB">
            <w:pPr>
              <w:pStyle w:val="TAH"/>
              <w:jc w:val="left"/>
              <w:rPr>
                <w:b w:val="0"/>
              </w:rPr>
            </w:pPr>
            <w:r w:rsidRPr="00994482">
              <w:rPr>
                <w:b w:val="0"/>
              </w:rPr>
              <w:t>Probability (Spatial average over the full sphere around the UE of the probability of any one direction to support 2 AoA reception)</w:t>
            </w:r>
          </w:p>
        </w:tc>
        <w:tc>
          <w:tcPr>
            <w:tcW w:w="1984" w:type="dxa"/>
            <w:tcBorders>
              <w:top w:val="single" w:sz="4" w:space="0" w:color="auto"/>
              <w:left w:val="single" w:sz="4" w:space="0" w:color="auto"/>
              <w:bottom w:val="single" w:sz="4" w:space="0" w:color="auto"/>
              <w:right w:val="single" w:sz="4" w:space="0" w:color="auto"/>
            </w:tcBorders>
          </w:tcPr>
          <w:p w14:paraId="6C877090" w14:textId="77777777" w:rsidR="00613F9E" w:rsidRPr="00994482" w:rsidRDefault="00613F9E" w:rsidP="006C79EB">
            <w:pPr>
              <w:pStyle w:val="TAC"/>
            </w:pPr>
            <w:r w:rsidRPr="00994482">
              <w:t>FFS</w:t>
            </w:r>
          </w:p>
        </w:tc>
      </w:tr>
    </w:tbl>
    <w:p w14:paraId="57D8655D" w14:textId="77777777" w:rsidR="00613F9E" w:rsidRPr="00165A6E" w:rsidRDefault="00613F9E" w:rsidP="00613F9E"/>
    <w:p w14:paraId="23B585A4" w14:textId="1D85169A" w:rsidR="00613F9E" w:rsidRDefault="00613F9E" w:rsidP="00613F9E">
      <w:r>
        <w:t xml:space="preserve">For power class 6 UEs, </w:t>
      </w:r>
      <w:r w:rsidRPr="00F73921">
        <w:t xml:space="preserve">UE spherical coverage evaluation areas are found in Table 6.2.1.6-3a in </w:t>
      </w:r>
      <w:r w:rsidR="00D2021D" w:rsidRPr="00F73921">
        <w:t>clause</w:t>
      </w:r>
      <w:r w:rsidR="00D2021D">
        <w:t> </w:t>
      </w:r>
      <w:r w:rsidR="00D2021D" w:rsidRPr="00F73921">
        <w:t>6</w:t>
      </w:r>
      <w:r w:rsidRPr="00F73921">
        <w:t>.2.1.6,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bookmarkStart w:id="1470" w:name="_CRTable7_3K_1_1_53"/>
      <w:r w:rsidRPr="00994482">
        <w:t xml:space="preserve">Table </w:t>
      </w:r>
      <w:bookmarkEnd w:id="1470"/>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tcPr>
          <w:p w14:paraId="3DE46660" w14:textId="77777777" w:rsidR="00613F9E" w:rsidRPr="00994482" w:rsidRDefault="00613F9E" w:rsidP="006C79EB">
            <w:pPr>
              <w:pStyle w:val="TAH"/>
              <w:rPr>
                <w:rFonts w:eastAsia="Malgun Gothic"/>
              </w:rPr>
            </w:pPr>
          </w:p>
        </w:tc>
        <w:tc>
          <w:tcPr>
            <w:tcW w:w="1517" w:type="dxa"/>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tcPr>
          <w:p w14:paraId="22EC39C8" w14:textId="77777777" w:rsidR="00613F9E" w:rsidRPr="00994482" w:rsidRDefault="00613F9E" w:rsidP="006C79EB">
            <w:pPr>
              <w:pStyle w:val="TAC"/>
            </w:pPr>
            <w:r w:rsidRPr="00994482">
              <w:t>n257</w:t>
            </w:r>
          </w:p>
        </w:tc>
        <w:tc>
          <w:tcPr>
            <w:tcW w:w="1517" w:type="dxa"/>
            <w:vAlign w:val="bottom"/>
          </w:tcPr>
          <w:p w14:paraId="5B718446" w14:textId="77777777" w:rsidR="00613F9E" w:rsidRPr="00994482" w:rsidRDefault="00613F9E" w:rsidP="006C79EB">
            <w:pPr>
              <w:pStyle w:val="TAC"/>
              <w:rPr>
                <w:szCs w:val="18"/>
              </w:rPr>
            </w:pPr>
            <w:r w:rsidRPr="00994482">
              <w:t>-82.6+TT</w:t>
            </w:r>
          </w:p>
        </w:tc>
        <w:tc>
          <w:tcPr>
            <w:tcW w:w="1971" w:type="dxa"/>
            <w:vAlign w:val="bottom"/>
          </w:tcPr>
          <w:p w14:paraId="2CEC4A5F" w14:textId="77777777" w:rsidR="00613F9E" w:rsidRPr="00994482" w:rsidRDefault="00613F9E" w:rsidP="006C79EB">
            <w:pPr>
              <w:pStyle w:val="TAC"/>
              <w:rPr>
                <w:szCs w:val="18"/>
                <w:lang w:eastAsia="zh-CN"/>
              </w:rPr>
            </w:pPr>
            <w:r w:rsidRPr="00994482">
              <w:t>-79.6+TT</w:t>
            </w:r>
          </w:p>
        </w:tc>
        <w:tc>
          <w:tcPr>
            <w:tcW w:w="1372" w:type="dxa"/>
          </w:tcPr>
          <w:p w14:paraId="7FEDE949" w14:textId="77777777" w:rsidR="00613F9E" w:rsidRPr="00994482" w:rsidRDefault="00613F9E" w:rsidP="006C79EB">
            <w:pPr>
              <w:pStyle w:val="TAC"/>
              <w:rPr>
                <w:szCs w:val="18"/>
                <w:lang w:eastAsia="zh-CN"/>
              </w:rPr>
            </w:pPr>
            <w:r w:rsidRPr="00994482">
              <w:t>-76.6+TT</w:t>
            </w:r>
          </w:p>
        </w:tc>
        <w:tc>
          <w:tcPr>
            <w:tcW w:w="1553" w:type="dxa"/>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tcPr>
          <w:p w14:paraId="131F4C7A" w14:textId="77777777" w:rsidR="00613F9E" w:rsidRPr="00994482" w:rsidRDefault="00613F9E" w:rsidP="006C79EB">
            <w:pPr>
              <w:pStyle w:val="TAC"/>
            </w:pPr>
            <w:r w:rsidRPr="00994482">
              <w:t>n258</w:t>
            </w:r>
          </w:p>
        </w:tc>
        <w:tc>
          <w:tcPr>
            <w:tcW w:w="1517" w:type="dxa"/>
            <w:vAlign w:val="bottom"/>
          </w:tcPr>
          <w:p w14:paraId="32C596E6" w14:textId="77777777" w:rsidR="00613F9E" w:rsidRPr="00994482" w:rsidRDefault="00613F9E" w:rsidP="006C79EB">
            <w:pPr>
              <w:pStyle w:val="TAC"/>
              <w:rPr>
                <w:szCs w:val="18"/>
              </w:rPr>
            </w:pPr>
            <w:r w:rsidRPr="00994482">
              <w:t>-82.8+TT</w:t>
            </w:r>
          </w:p>
        </w:tc>
        <w:tc>
          <w:tcPr>
            <w:tcW w:w="1971" w:type="dxa"/>
            <w:vAlign w:val="bottom"/>
          </w:tcPr>
          <w:p w14:paraId="613AC055" w14:textId="77777777" w:rsidR="00613F9E" w:rsidRPr="00994482" w:rsidRDefault="00613F9E" w:rsidP="006C79EB">
            <w:pPr>
              <w:pStyle w:val="TAC"/>
              <w:rPr>
                <w:szCs w:val="18"/>
                <w:lang w:eastAsia="zh-CN"/>
              </w:rPr>
            </w:pPr>
            <w:r w:rsidRPr="00994482">
              <w:t>-79.8+TT</w:t>
            </w:r>
          </w:p>
        </w:tc>
        <w:tc>
          <w:tcPr>
            <w:tcW w:w="1372" w:type="dxa"/>
          </w:tcPr>
          <w:p w14:paraId="25F1615C" w14:textId="77777777" w:rsidR="00613F9E" w:rsidRPr="00994482" w:rsidRDefault="00613F9E" w:rsidP="006C79EB">
            <w:pPr>
              <w:pStyle w:val="TAC"/>
              <w:rPr>
                <w:szCs w:val="18"/>
                <w:lang w:eastAsia="zh-CN"/>
              </w:rPr>
            </w:pPr>
            <w:r w:rsidRPr="00994482">
              <w:t>-76.8+TT</w:t>
            </w:r>
          </w:p>
        </w:tc>
        <w:tc>
          <w:tcPr>
            <w:tcW w:w="1553" w:type="dxa"/>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tcPr>
          <w:p w14:paraId="0DA029FD" w14:textId="77777777" w:rsidR="00613F9E" w:rsidRPr="00994482" w:rsidRDefault="00613F9E" w:rsidP="006C79EB">
            <w:pPr>
              <w:pStyle w:val="TAC"/>
            </w:pPr>
            <w:r w:rsidRPr="00994482">
              <w:t>n261</w:t>
            </w:r>
          </w:p>
        </w:tc>
        <w:tc>
          <w:tcPr>
            <w:tcW w:w="1517" w:type="dxa"/>
            <w:vAlign w:val="bottom"/>
          </w:tcPr>
          <w:p w14:paraId="54779950" w14:textId="77777777" w:rsidR="00613F9E" w:rsidRPr="00994482" w:rsidRDefault="00613F9E" w:rsidP="006C79EB">
            <w:pPr>
              <w:pStyle w:val="TAC"/>
              <w:rPr>
                <w:szCs w:val="18"/>
              </w:rPr>
            </w:pPr>
            <w:r w:rsidRPr="00994482">
              <w:t>-82.6+TT</w:t>
            </w:r>
          </w:p>
        </w:tc>
        <w:tc>
          <w:tcPr>
            <w:tcW w:w="1971" w:type="dxa"/>
            <w:vAlign w:val="bottom"/>
          </w:tcPr>
          <w:p w14:paraId="0B417A11" w14:textId="77777777" w:rsidR="00613F9E" w:rsidRPr="00994482" w:rsidRDefault="00613F9E" w:rsidP="006C79EB">
            <w:pPr>
              <w:pStyle w:val="TAC"/>
              <w:rPr>
                <w:szCs w:val="18"/>
                <w:lang w:eastAsia="zh-CN"/>
              </w:rPr>
            </w:pPr>
            <w:r w:rsidRPr="00994482">
              <w:t>-79.6+TT</w:t>
            </w:r>
          </w:p>
        </w:tc>
        <w:tc>
          <w:tcPr>
            <w:tcW w:w="1372" w:type="dxa"/>
          </w:tcPr>
          <w:p w14:paraId="69F49625" w14:textId="77777777" w:rsidR="00613F9E" w:rsidRPr="00994482" w:rsidRDefault="00613F9E" w:rsidP="006C79EB">
            <w:pPr>
              <w:pStyle w:val="TAC"/>
              <w:rPr>
                <w:szCs w:val="18"/>
                <w:lang w:eastAsia="zh-CN"/>
              </w:rPr>
            </w:pPr>
            <w:r w:rsidRPr="00994482">
              <w:t>-76.6+TT</w:t>
            </w:r>
          </w:p>
        </w:tc>
        <w:tc>
          <w:tcPr>
            <w:tcW w:w="1553" w:type="dxa"/>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tcPr>
          <w:p w14:paraId="20465808" w14:textId="134A55AA"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w:t>
            </w:r>
            <w:r w:rsidR="00D2021D" w:rsidRPr="00994482">
              <w:rPr>
                <w:rFonts w:eastAsia="Malgun Gothic"/>
              </w:rPr>
              <w:t>clause</w:t>
            </w:r>
            <w:r w:rsidR="00D2021D">
              <w:rPr>
                <w:rFonts w:eastAsia="Malgun Gothic"/>
              </w:rPr>
              <w:t> </w:t>
            </w:r>
            <w:r w:rsidR="00D2021D" w:rsidRPr="00994482">
              <w:rPr>
                <w:rFonts w:eastAsia="Malgun Gothic"/>
              </w:rPr>
              <w:t>6</w:t>
            </w:r>
            <w:r w:rsidRPr="00994482">
              <w:rPr>
                <w:rFonts w:eastAsia="Malgun Gothic"/>
              </w:rPr>
              <w:t>.2.4</w:t>
            </w:r>
          </w:p>
          <w:p w14:paraId="45ABE32D" w14:textId="3F0CA483"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00D2021D" w:rsidRPr="00994482">
              <w:t>TS</w:t>
            </w:r>
            <w:r w:rsidR="00D2021D">
              <w:t> </w:t>
            </w:r>
            <w:r w:rsidR="00D2021D" w:rsidRPr="00994482">
              <w:t>3</w:t>
            </w:r>
            <w:r w:rsidRPr="00994482">
              <w:t>8.508-1</w:t>
            </w:r>
            <w:r w:rsidR="00D2021D">
              <w:t> </w:t>
            </w:r>
            <w:r w:rsidR="00D2021D" w:rsidRPr="00994482">
              <w:t>[</w:t>
            </w:r>
            <w:r w:rsidRPr="00994482">
              <w:t>10] sub</w:t>
            </w:r>
            <w:r w:rsidR="00D2021D" w:rsidRPr="00994482">
              <w:t>clause</w:t>
            </w:r>
            <w:r w:rsidR="00D2021D">
              <w:t> </w:t>
            </w:r>
            <w:r w:rsidR="00D2021D" w:rsidRPr="00994482">
              <w:t>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bookmarkStart w:id="1471" w:name="_CRTable7_3K_1_1_54"/>
      <w:r w:rsidRPr="00994482">
        <w:t xml:space="preserve">Table </w:t>
      </w:r>
      <w:bookmarkEnd w:id="1471"/>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4EC54219" w14:textId="77777777" w:rsidR="0032234A" w:rsidRPr="00165A6E" w:rsidRDefault="0032234A" w:rsidP="007334CC">
      <w:pPr>
        <w:pStyle w:val="Heading2"/>
      </w:pPr>
      <w:bookmarkStart w:id="1472" w:name="_Toc27744013"/>
      <w:bookmarkStart w:id="1473" w:name="_Toc36197184"/>
      <w:bookmarkStart w:id="1474" w:name="_Toc36197876"/>
      <w:r w:rsidRPr="00165A6E">
        <w:t>7.4</w:t>
      </w:r>
      <w:r w:rsidRPr="00165A6E">
        <w:tab/>
        <w:t>Maximum input level</w:t>
      </w:r>
      <w:bookmarkEnd w:id="1408"/>
      <w:bookmarkEnd w:id="1472"/>
      <w:bookmarkEnd w:id="1473"/>
      <w:bookmarkEnd w:id="1474"/>
    </w:p>
    <w:p w14:paraId="008595C6" w14:textId="668F5D0E" w:rsidR="0032234A" w:rsidRPr="00165A6E" w:rsidRDefault="00D2021D">
      <w:pPr>
        <w:pStyle w:val="EditorsNote"/>
      </w:pPr>
      <w:r>
        <w:t>Editor's note:</w:t>
      </w:r>
      <w:r>
        <w:tab/>
      </w:r>
      <w:r w:rsidR="0032234A" w:rsidRPr="00165A6E">
        <w:t>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75" w:name="_CR7_4_1"/>
      <w:r w:rsidRPr="00165A6E">
        <w:t>7.4.1</w:t>
      </w:r>
      <w:r w:rsidRPr="00165A6E">
        <w:tab/>
        <w:t>Test purpose</w:t>
      </w:r>
    </w:p>
    <w:bookmarkEnd w:id="1475"/>
    <w:p w14:paraId="3C976994" w14:textId="65BFD663" w:rsidR="0032234A" w:rsidRPr="00165A6E" w:rsidRDefault="0032234A">
      <w:pPr>
        <w:rPr>
          <w:rFonts w:eastAsia="SimSun"/>
        </w:rPr>
      </w:pPr>
      <w:r w:rsidRPr="00165A6E">
        <w:t>Maximum input level tests the UE</w:t>
      </w:r>
      <w:r w:rsidR="00D2021D">
        <w:t>'</w:t>
      </w:r>
      <w:r w:rsidRPr="00165A6E">
        <w:t>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76" w:name="_CR7_4_2"/>
      <w:r w:rsidRPr="00165A6E">
        <w:t>7.4.2</w:t>
      </w:r>
      <w:r w:rsidRPr="00165A6E">
        <w:tab/>
        <w:t>Test applicability</w:t>
      </w:r>
    </w:p>
    <w:bookmarkEnd w:id="1476"/>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77" w:name="_CR7_4_3"/>
      <w:r w:rsidRPr="00165A6E">
        <w:t>7.4.3</w:t>
      </w:r>
      <w:r w:rsidRPr="00165A6E">
        <w:tab/>
        <w:t>Minimum conformance requirement</w:t>
      </w:r>
      <w:r w:rsidRPr="00165A6E">
        <w:rPr>
          <w:rFonts w:eastAsia="SimSun"/>
        </w:rPr>
        <w:t>s</w:t>
      </w:r>
    </w:p>
    <w:bookmarkEnd w:id="1477"/>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78" w:name="_CRTable7_4_31"/>
      <w:r w:rsidRPr="00165A6E">
        <w:rPr>
          <w:rFonts w:eastAsia="Osaka"/>
        </w:rPr>
        <w:t xml:space="preserve">Table </w:t>
      </w:r>
      <w:bookmarkEnd w:id="1478"/>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10CE6FBB"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141F23F8"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4</w:t>
      </w:r>
      <w:r w:rsidRPr="00165A6E">
        <w:t>.</w:t>
      </w:r>
    </w:p>
    <w:p w14:paraId="658291D8" w14:textId="77777777" w:rsidR="0032234A" w:rsidRPr="00165A6E" w:rsidRDefault="0032234A">
      <w:pPr>
        <w:pStyle w:val="H6"/>
        <w:rPr>
          <w:rFonts w:eastAsia="SimSun"/>
        </w:rPr>
      </w:pPr>
      <w:bookmarkStart w:id="1479"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80" w:name="_CR7_4_4_1"/>
      <w:bookmarkEnd w:id="1479"/>
      <w:r w:rsidRPr="00165A6E">
        <w:t>7.4.</w:t>
      </w:r>
      <w:r w:rsidRPr="00165A6E">
        <w:rPr>
          <w:rFonts w:eastAsia="SimSun"/>
        </w:rPr>
        <w:t>4</w:t>
      </w:r>
      <w:r w:rsidRPr="00165A6E">
        <w:t>.1</w:t>
      </w:r>
      <w:r w:rsidRPr="00165A6E">
        <w:tab/>
        <w:t>Initial conditions</w:t>
      </w:r>
    </w:p>
    <w:bookmarkEnd w:id="1480"/>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81" w:name="_CRTable7_4_4_11"/>
      <w:r w:rsidRPr="00165A6E">
        <w:t xml:space="preserve">Table </w:t>
      </w:r>
      <w:bookmarkEnd w:id="1481"/>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tcPr>
          <w:p w14:paraId="733D2917" w14:textId="5663AB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tcPr>
          <w:p w14:paraId="08B0BCBD" w14:textId="4B2433D1"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tcPr>
          <w:p w14:paraId="211C8912" w14:textId="3CAD8262"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tcPr>
          <w:p w14:paraId="228C0C5F" w14:textId="77777777" w:rsidR="000F098F" w:rsidRPr="00165A6E" w:rsidRDefault="000F098F">
            <w:pPr>
              <w:pStyle w:val="TAH"/>
            </w:pPr>
            <w:r w:rsidRPr="00165A6E">
              <w:t>Test ID</w:t>
            </w:r>
          </w:p>
        </w:tc>
        <w:tc>
          <w:tcPr>
            <w:tcW w:w="1924" w:type="pct"/>
            <w:gridSpan w:val="2"/>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tcPr>
          <w:p w14:paraId="190C63D5" w14:textId="58ECDAE4" w:rsidR="000F098F" w:rsidRPr="00165A6E" w:rsidRDefault="000F098F" w:rsidP="000F098F">
            <w:pPr>
              <w:pStyle w:val="TAC"/>
              <w:rPr>
                <w:b/>
              </w:rPr>
            </w:pPr>
          </w:p>
        </w:tc>
        <w:tc>
          <w:tcPr>
            <w:tcW w:w="999" w:type="pct"/>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tcPr>
          <w:p w14:paraId="17B9EDA4" w14:textId="1C21D693" w:rsidR="000F098F" w:rsidRPr="00165A6E" w:rsidRDefault="000F098F" w:rsidP="000F098F">
            <w:pPr>
              <w:pStyle w:val="TAC"/>
            </w:pPr>
            <w:r w:rsidRPr="00165A6E">
              <w:t>1</w:t>
            </w:r>
          </w:p>
        </w:tc>
        <w:tc>
          <w:tcPr>
            <w:tcW w:w="999" w:type="pct"/>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tcPr>
          <w:p w14:paraId="4D49841E" w14:textId="593191D4" w:rsidR="000F098F" w:rsidRPr="00165A6E" w:rsidRDefault="000F098F" w:rsidP="000F098F">
            <w:pPr>
              <w:pStyle w:val="TAC"/>
            </w:pPr>
            <w:r w:rsidRPr="00165A6E">
              <w:t>2</w:t>
            </w:r>
          </w:p>
        </w:tc>
        <w:tc>
          <w:tcPr>
            <w:tcW w:w="999" w:type="pct"/>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562D4DD0"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4320D9A2" w14:textId="611975F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.4.3.</w:t>
      </w:r>
    </w:p>
    <w:p w14:paraId="5E49F743" w14:textId="43BE6B45" w:rsidR="0032234A" w:rsidRPr="00165A6E" w:rsidRDefault="0032234A">
      <w:pPr>
        <w:pStyle w:val="B1"/>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
      </w:pPr>
      <w:r w:rsidRPr="00165A6E">
        <w:t>5.</w:t>
      </w:r>
      <w:r w:rsidRPr="00165A6E">
        <w:tab/>
        <w:t>Propagation conditions are set according to Annex B.0.</w:t>
      </w:r>
    </w:p>
    <w:p w14:paraId="07B6E452" w14:textId="7A5F43DA"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w:t>
      </w:r>
      <w:r w:rsidRPr="00165A6E">
        <w:rPr>
          <w:rFonts w:eastAsia="SimSun"/>
        </w:rPr>
        <w:t>.</w:t>
      </w:r>
      <w:r w:rsidRPr="00165A6E">
        <w:t>508-1</w:t>
      </w:r>
      <w:r w:rsidR="00D2021D">
        <w:t> </w:t>
      </w:r>
      <w:r w:rsidR="00D2021D" w:rsidRPr="00165A6E">
        <w:t>[</w:t>
      </w:r>
      <w:r w:rsidRPr="00165A6E">
        <w:rPr>
          <w:rFonts w:eastAsia="SimSun"/>
        </w:rPr>
        <w:t>10</w:t>
      </w:r>
      <w:r w:rsidRPr="00165A6E">
        <w:t xml:space="preserve">] </w:t>
      </w:r>
      <w:r w:rsidR="00D2021D" w:rsidRPr="00165A6E">
        <w:t>clause</w:t>
      </w:r>
      <w:r w:rsidR="00D2021D">
        <w:t> </w:t>
      </w:r>
      <w:r w:rsidR="00D2021D" w:rsidRPr="00165A6E">
        <w:t>4</w:t>
      </w:r>
      <w:r w:rsidRPr="00165A6E">
        <w:t>.5. Message content</w:t>
      </w:r>
      <w:r w:rsidR="008F01CB" w:rsidRPr="00165A6E">
        <w:t>s</w:t>
      </w:r>
      <w:r w:rsidRPr="00165A6E">
        <w:t xml:space="preserve"> are defined in </w:t>
      </w:r>
      <w:r w:rsidR="00D2021D" w:rsidRPr="00165A6E">
        <w:t>clause</w:t>
      </w:r>
      <w:r w:rsidR="00D2021D">
        <w:t> </w:t>
      </w:r>
      <w:r w:rsidR="00D2021D" w:rsidRPr="00165A6E">
        <w:t>7</w:t>
      </w:r>
      <w:r w:rsidRPr="00165A6E">
        <w:t>.</w:t>
      </w:r>
      <w:r w:rsidRPr="00165A6E">
        <w:rPr>
          <w:rFonts w:eastAsia="SimSun"/>
        </w:rPr>
        <w:t>4</w:t>
      </w:r>
      <w:r w:rsidRPr="00165A6E">
        <w:t>.4.3.</w:t>
      </w:r>
    </w:p>
    <w:p w14:paraId="0E61C5F4" w14:textId="77777777" w:rsidR="0032234A" w:rsidRPr="00165A6E" w:rsidRDefault="0032234A">
      <w:pPr>
        <w:pStyle w:val="H6"/>
      </w:pPr>
      <w:bookmarkStart w:id="1482" w:name="_CR7_4_4_2"/>
      <w:r w:rsidRPr="00165A6E">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82"/>
    <w:p w14:paraId="57F3E2E7" w14:textId="2C4BF886" w:rsidR="0032234A" w:rsidRPr="008A7419" w:rsidRDefault="0032234A">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425499C6" w14:textId="3D4BC375" w:rsidR="0032234A" w:rsidRPr="008A7419" w:rsidRDefault="0032234A">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429C2350" w14:textId="77777777" w:rsidR="0032234A" w:rsidRPr="008A7419" w:rsidRDefault="0032234A">
      <w:pPr>
        <w:pStyle w:val="B1"/>
        <w:rPr>
          <w:rFonts w:eastAsia="Batang"/>
        </w:rPr>
      </w:pPr>
      <w:r w:rsidRPr="008A7419">
        <w:rPr>
          <w:rFonts w:eastAsia="Batang"/>
        </w:rPr>
        <w:t>3.</w:t>
      </w:r>
      <w:r w:rsidRPr="008A7419">
        <w:rPr>
          <w:rFonts w:eastAsia="Batang"/>
        </w:rPr>
        <w:tab/>
        <w:t xml:space="preserve">Set the Downlink signal level </w:t>
      </w:r>
      <w:r w:rsidRPr="008A7419">
        <w:t>for θ-polarization</w:t>
      </w:r>
      <w:r w:rsidRPr="008A7419">
        <w:rPr>
          <w:rFonts w:eastAsia="Batang"/>
        </w:rPr>
        <w:t xml:space="preserve"> to the value as defined in Table 7.</w:t>
      </w:r>
      <w:r w:rsidRPr="008A7419">
        <w:t>4</w:t>
      </w:r>
      <w:r w:rsidRPr="008A7419">
        <w:rPr>
          <w:rFonts w:eastAsia="Batang"/>
        </w:rPr>
        <w:t>.5-</w:t>
      </w:r>
      <w:r w:rsidRPr="008A7419">
        <w:t>1</w:t>
      </w:r>
      <w:r w:rsidRPr="008A7419">
        <w:rPr>
          <w:rFonts w:eastAsia="Batang"/>
        </w:rPr>
        <w:t>.</w:t>
      </w:r>
    </w:p>
    <w:p w14:paraId="7B037A7E" w14:textId="77777777" w:rsidR="0032234A" w:rsidRPr="008A7419" w:rsidRDefault="0032234A">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4F7F2A16" w14:textId="66F5BD1B" w:rsidR="0032234A" w:rsidRPr="008A7419" w:rsidRDefault="0032234A">
      <w:pPr>
        <w:pStyle w:val="B1"/>
        <w:rPr>
          <w:rFonts w:eastAsia="Batang"/>
        </w:rPr>
      </w:pPr>
      <w:r w:rsidRPr="008A7419">
        <w:t>5</w:t>
      </w:r>
      <w:r w:rsidRPr="008A7419">
        <w:rPr>
          <w:rFonts w:eastAsia="Batang"/>
        </w:rPr>
        <w:t>.</w:t>
      </w:r>
      <w:r w:rsidRPr="008A7419">
        <w:rPr>
          <w:rFonts w:eastAsia="Batang"/>
        </w:rPr>
        <w:tab/>
        <w:t xml:space="preserve">Send Uplink power control commands to the UE (less or equal to </w:t>
      </w:r>
      <w:r w:rsidR="005B0E3E" w:rsidRPr="008A7419">
        <w:rPr>
          <w:rFonts w:eastAsia="Batang"/>
        </w:rPr>
        <w:t>1</w:t>
      </w:r>
      <w:r w:rsidRPr="008A7419">
        <w:rPr>
          <w:rFonts w:eastAsia="Batang"/>
        </w:rPr>
        <w:t>dB step size should be used), to ensure that the UE output power is within</w:t>
      </w:r>
      <w:r w:rsidR="00D2021D" w:rsidRPr="008A7419">
        <w:rPr>
          <w:rFonts w:eastAsia="Batang"/>
        </w:rPr>
        <w:t> [</w:t>
      </w:r>
      <w:r w:rsidRPr="008A7419">
        <w:rPr>
          <w:rFonts w:eastAsia="Batang"/>
        </w:rPr>
        <w:t xml:space="preserve">TBD] dB of the target power level in Table 7.4.5-1, for at least the duration of the </w:t>
      </w:r>
      <w:r w:rsidR="005B0E3E" w:rsidRPr="008A7419">
        <w:rPr>
          <w:rFonts w:eastAsia="Batang"/>
        </w:rPr>
        <w:t>t</w:t>
      </w:r>
      <w:r w:rsidRPr="008A7419">
        <w:rPr>
          <w:rFonts w:eastAsia="Batang"/>
        </w:rPr>
        <w:t>hroughput measurement.</w:t>
      </w:r>
    </w:p>
    <w:p w14:paraId="5C7E60A3" w14:textId="120BC9D6" w:rsidR="0032234A" w:rsidRPr="008A7419" w:rsidRDefault="0032234A">
      <w:pPr>
        <w:pStyle w:val="B1"/>
        <w:rPr>
          <w:rFonts w:eastAsia="Batang"/>
        </w:rPr>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774E3477" w14:textId="46F9EC6B" w:rsidR="0032234A" w:rsidRPr="008A7419" w:rsidRDefault="0032234A">
      <w:pPr>
        <w:pStyle w:val="B1"/>
        <w:rPr>
          <w:rFonts w:eastAsia="Batang"/>
        </w:rPr>
      </w:pPr>
      <w:r w:rsidRPr="008A7419">
        <w:t>7</w:t>
      </w:r>
      <w:r w:rsidRPr="008A7419">
        <w:rPr>
          <w:rFonts w:eastAsia="Batang"/>
        </w:rPr>
        <w:t>.</w:t>
      </w:r>
      <w:r w:rsidRPr="008A7419">
        <w:rPr>
          <w:rFonts w:eastAsia="Batang"/>
        </w:rPr>
        <w:tab/>
        <w:t>Measure the average throughput for a duration sufficient to achieve statistical significance according to Annex H.2</w:t>
      </w:r>
      <w:r w:rsidRPr="008A7419">
        <w:t>.</w:t>
      </w:r>
    </w:p>
    <w:p w14:paraId="0E3F9E9D" w14:textId="54AD24FE" w:rsidR="0032234A" w:rsidRPr="008A7419" w:rsidRDefault="0032234A">
      <w:pPr>
        <w:pStyle w:val="B1"/>
      </w:pPr>
      <w:r w:rsidRPr="008A7419">
        <w:t>8.</w:t>
      </w:r>
      <w:r w:rsidRPr="008A7419">
        <w:tab/>
        <w:t xml:space="preserve">SS deactivates the UE Beamlock Function (UBF) by performing the procedure as specified in </w:t>
      </w:r>
      <w:r w:rsidR="00D2021D" w:rsidRPr="008A7419">
        <w:t>TS 3</w:t>
      </w:r>
      <w:r w:rsidRPr="008A7419">
        <w:t>8.508-1</w:t>
      </w:r>
      <w:r w:rsidR="00D2021D" w:rsidRPr="008A7419">
        <w:t> [</w:t>
      </w:r>
      <w:r w:rsidRPr="008A7419">
        <w:t xml:space="preserve">10] </w:t>
      </w:r>
      <w:r w:rsidR="00D2021D" w:rsidRPr="008A7419">
        <w:t>clause 4</w:t>
      </w:r>
      <w:r w:rsidRPr="008A7419">
        <w:t>.9.3.</w:t>
      </w:r>
    </w:p>
    <w:p w14:paraId="39B4975F" w14:textId="77777777" w:rsidR="0032234A" w:rsidRPr="008A7419" w:rsidRDefault="0032234A">
      <w:pPr>
        <w:pStyle w:val="B1"/>
      </w:pPr>
      <w:r w:rsidRPr="008A7419">
        <w:t>9.</w:t>
      </w:r>
      <w:r w:rsidRPr="008A7419">
        <w:tab/>
        <w:t>Repeat steps from 3 to 8, for the downlink signal from φ-polarization.</w:t>
      </w:r>
    </w:p>
    <w:p w14:paraId="601FE30A" w14:textId="77777777" w:rsidR="0032234A" w:rsidRPr="008A7419" w:rsidRDefault="0032234A">
      <w:pPr>
        <w:pStyle w:val="B1"/>
      </w:pPr>
      <w:r w:rsidRPr="008A7419">
        <w:t>10.</w:t>
      </w:r>
      <w:r w:rsidRPr="008A7419">
        <w:tab/>
        <w:t>Compare the results for both the θ-polarization and φ-polarization against the requirement. If either result meets the requirements, pass the UE.</w:t>
      </w:r>
    </w:p>
    <w:p w14:paraId="4255D412" w14:textId="46AD3221" w:rsidR="0032234A" w:rsidRPr="00096375" w:rsidRDefault="0032234A" w:rsidP="00283426">
      <w:pPr>
        <w:pStyle w:val="NO"/>
        <w:rPr>
          <w:rFonts w:eastAsia="MS Mincho"/>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83"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83"/>
    <w:p w14:paraId="5A996BA1" w14:textId="2717D402" w:rsidR="0032234A" w:rsidRPr="00165A6E" w:rsidRDefault="0032234A">
      <w:pPr>
        <w:rPr>
          <w:rFonts w:eastAsia="SimSun"/>
        </w:rPr>
      </w:pP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84" w:name="_CR7_4_5"/>
      <w:r w:rsidRPr="00165A6E">
        <w:t>7.4.</w:t>
      </w:r>
      <w:r w:rsidRPr="00165A6E">
        <w:rPr>
          <w:rFonts w:eastAsia="SimSun"/>
        </w:rPr>
        <w:t>5</w:t>
      </w:r>
      <w:r w:rsidRPr="00165A6E">
        <w:tab/>
        <w:t>Test requirement</w:t>
      </w:r>
    </w:p>
    <w:bookmarkEnd w:id="1484"/>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85" w:name="_CRTable7_4_51"/>
      <w:r w:rsidRPr="00165A6E">
        <w:rPr>
          <w:rFonts w:eastAsia="Osaka"/>
        </w:rPr>
        <w:t xml:space="preserve">Table </w:t>
      </w:r>
      <w:bookmarkEnd w:id="1485"/>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2ECB15C2"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rsidP="007334CC">
      <w:pPr>
        <w:pStyle w:val="Heading2"/>
      </w:pPr>
      <w:bookmarkStart w:id="1486" w:name="_Toc21026724"/>
      <w:bookmarkStart w:id="1487" w:name="_Toc27744014"/>
      <w:bookmarkStart w:id="1488" w:name="_Toc36197185"/>
      <w:bookmarkStart w:id="1489" w:name="_Toc36197877"/>
      <w:r w:rsidRPr="00165A6E">
        <w:t>7.4A</w:t>
      </w:r>
      <w:r w:rsidRPr="00165A6E">
        <w:tab/>
        <w:t>Maximum input level for CA</w:t>
      </w:r>
      <w:bookmarkEnd w:id="1486"/>
      <w:bookmarkEnd w:id="1487"/>
      <w:bookmarkEnd w:id="1488"/>
      <w:bookmarkEnd w:id="1489"/>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90" w:name="_Hlk32425289"/>
      <w:r w:rsidRPr="00165A6E">
        <w:t xml:space="preserve">Intra-band contiguous </w:t>
      </w:r>
      <w:bookmarkEnd w:id="1490"/>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91" w:name="_CRTable7_4A_0_11"/>
      <w:r w:rsidRPr="00165A6E">
        <w:t xml:space="preserve">Table </w:t>
      </w:r>
      <w:bookmarkEnd w:id="1491"/>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1B822735"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92" w:name="_Toc29799576"/>
      <w:bookmarkStart w:id="1493" w:name="_Toc29770077"/>
      <w:bookmarkStart w:id="1494" w:name="_Toc21343111"/>
      <w:r w:rsidRPr="00165A6E">
        <w:t>7.4A</w:t>
      </w:r>
      <w:r w:rsidRPr="00165A6E">
        <w:rPr>
          <w:lang w:eastAsia="zh-CN"/>
        </w:rPr>
        <w:t>.0</w:t>
      </w:r>
      <w:r w:rsidRPr="00165A6E">
        <w:t>.2</w:t>
      </w:r>
      <w:r w:rsidRPr="00165A6E">
        <w:tab/>
      </w:r>
      <w:bookmarkEnd w:id="1492"/>
      <w:bookmarkEnd w:id="1493"/>
      <w:bookmarkEnd w:id="1494"/>
      <w:r w:rsidRPr="00165A6E">
        <w:t>Maximum input level for Intra-band non-contiguous CA</w:t>
      </w:r>
    </w:p>
    <w:p w14:paraId="5E56ACBC" w14:textId="52E3C163" w:rsidR="008F01CB" w:rsidRPr="00165A6E" w:rsidRDefault="008F01CB" w:rsidP="008F01CB">
      <w:r w:rsidRPr="00165A6E">
        <w:t xml:space="preserve">For intra-band non-contiguous carrier aggregation the requirement of </w:t>
      </w:r>
      <w:r w:rsidR="00D2021D" w:rsidRPr="00165A6E">
        <w:t>clause</w:t>
      </w:r>
      <w:r w:rsidR="00D2021D">
        <w:t> </w:t>
      </w:r>
      <w:r w:rsidR="00D2021D" w:rsidRPr="00165A6E">
        <w:t>7</w:t>
      </w:r>
      <w:r w:rsidRPr="00165A6E">
        <w:t>.4A.0.1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5B9396F2" w:rsidR="002262BE" w:rsidRPr="00165A6E" w:rsidRDefault="002262BE" w:rsidP="0073783C">
      <w:r w:rsidRPr="00165A6E">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 for each component carrier while all downlink carriers are active.</w:t>
      </w:r>
    </w:p>
    <w:p w14:paraId="4D2B0D84" w14:textId="492E90BC" w:rsidR="00864C7D" w:rsidRPr="00165A6E" w:rsidRDefault="00864C7D" w:rsidP="0073783C">
      <w:r w:rsidRPr="00165A6E">
        <w:t xml:space="preserve">For the combination of intra-band and inter-band carrier aggregation and uplink carrier(s) assigned to one NR band, the requirement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6A167582"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95" w:name="_CR7_4A_1_1"/>
      <w:r w:rsidRPr="00165A6E">
        <w:t>7.4A.1.1</w:t>
      </w:r>
      <w:r w:rsidRPr="00165A6E">
        <w:tab/>
        <w:t>Test purpose</w:t>
      </w:r>
    </w:p>
    <w:bookmarkEnd w:id="1495"/>
    <w:p w14:paraId="57E82260" w14:textId="3341347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w:t>
      </w:r>
      <w:r w:rsidRPr="00165A6E">
        <w:rPr>
          <w:lang w:eastAsia="zh-CN"/>
        </w:rPr>
        <w:t>4</w:t>
      </w:r>
      <w:r w:rsidRPr="00165A6E">
        <w:t>.1.</w:t>
      </w:r>
    </w:p>
    <w:p w14:paraId="7F7BA82B" w14:textId="77777777" w:rsidR="008F01CB" w:rsidRPr="00165A6E" w:rsidRDefault="008F01CB" w:rsidP="008F01CB">
      <w:pPr>
        <w:pStyle w:val="H6"/>
      </w:pPr>
      <w:bookmarkStart w:id="1496" w:name="_CR7_4A_1_2"/>
      <w:r w:rsidRPr="00165A6E">
        <w:t>7.4A.1.2</w:t>
      </w:r>
      <w:r w:rsidRPr="00165A6E">
        <w:tab/>
        <w:t>Test applicability</w:t>
      </w:r>
    </w:p>
    <w:bookmarkEnd w:id="1496"/>
    <w:p w14:paraId="45EF7E05" w14:textId="5E6FA133"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97" w:name="_CR7_4A_1_3"/>
      <w:r w:rsidRPr="00165A6E">
        <w:t>7.4A.1.3</w:t>
      </w:r>
      <w:r w:rsidRPr="00165A6E">
        <w:tab/>
        <w:t>Minimum conformance requirements</w:t>
      </w:r>
    </w:p>
    <w:bookmarkEnd w:id="1497"/>
    <w:p w14:paraId="753615D3" w14:textId="61072884"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36F02B7A" w14:textId="77777777" w:rsidR="008F01CB" w:rsidRPr="00165A6E" w:rsidRDefault="008F01CB" w:rsidP="008F01CB">
      <w:pPr>
        <w:pStyle w:val="H6"/>
      </w:pPr>
      <w:bookmarkStart w:id="1498" w:name="_CR7_4A_1_4"/>
      <w:r w:rsidRPr="00165A6E">
        <w:t>7.4A.1.4</w:t>
      </w:r>
      <w:r w:rsidRPr="00165A6E">
        <w:tab/>
        <w:t>Test description</w:t>
      </w:r>
    </w:p>
    <w:p w14:paraId="36C0A97C" w14:textId="77777777" w:rsidR="008F01CB" w:rsidRPr="00165A6E" w:rsidRDefault="008F01CB" w:rsidP="008F01CB">
      <w:pPr>
        <w:pStyle w:val="H6"/>
      </w:pPr>
      <w:bookmarkStart w:id="1499" w:name="_CR7_4A_1_4_1"/>
      <w:bookmarkEnd w:id="1498"/>
      <w:r w:rsidRPr="00165A6E">
        <w:t>7.4A.1.4.1</w:t>
      </w:r>
      <w:r w:rsidRPr="00165A6E">
        <w:tab/>
        <w:t>Initial conditions</w:t>
      </w:r>
    </w:p>
    <w:bookmarkEnd w:id="1499"/>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0756C728"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500" w:name="_CRTable7_4A_1_4_11"/>
      <w:r w:rsidRPr="00165A6E">
        <w:t xml:space="preserve">Table </w:t>
      </w:r>
      <w:bookmarkEnd w:id="1500"/>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0B70D60F" w:rsidR="008F01CB" w:rsidRPr="00165A6E" w:rsidRDefault="008F01CB" w:rsidP="00553CBF">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1340FACB" w:rsidR="003420AB" w:rsidRPr="00165A6E" w:rsidRDefault="003420AB" w:rsidP="003420A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CB1545" w:rsidRPr="00165A6E">
              <w:t xml:space="preserve">.3.1.2.2,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37C91B2D" w:rsidR="008F01CB" w:rsidRPr="00165A6E" w:rsidRDefault="008F01CB" w:rsidP="00553CBF">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CB1545" w:rsidRPr="00165A6E">
              <w:t xml:space="preserve">.3.1.2.2,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380B0520" w:rsidR="008F01CB" w:rsidRPr="00165A6E" w:rsidRDefault="008F01CB" w:rsidP="008F01CB">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2BE47B3E" w14:textId="3457C8CF" w:rsidR="008F01CB" w:rsidRPr="00165A6E" w:rsidRDefault="008F01CB" w:rsidP="008F01CB">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758C712" w14:textId="77777777" w:rsidR="008F01CB" w:rsidRPr="00165A6E" w:rsidRDefault="008F01CB" w:rsidP="008F01CB">
      <w:pPr>
        <w:pStyle w:val="B1"/>
      </w:pPr>
      <w:r w:rsidRPr="00165A6E">
        <w:t>3.</w:t>
      </w:r>
      <w:r w:rsidRPr="00165A6E">
        <w:tab/>
        <w:t>Downlink signals are initially set up according to Annex C, and uplink signals according to Annex G.</w:t>
      </w:r>
    </w:p>
    <w:p w14:paraId="23D9FDAB" w14:textId="77777777" w:rsidR="008F01CB" w:rsidRPr="00165A6E" w:rsidRDefault="008F01CB" w:rsidP="008F01CB">
      <w:pPr>
        <w:pStyle w:val="B1"/>
      </w:pPr>
      <w:r w:rsidRPr="00165A6E">
        <w:t>4.</w:t>
      </w:r>
      <w:r w:rsidRPr="00165A6E">
        <w:tab/>
        <w:t>The DL and UL Reference Measurement channels are set according to Table 7.4A.1.4.1-1.</w:t>
      </w:r>
    </w:p>
    <w:p w14:paraId="7CE553F9" w14:textId="77777777" w:rsidR="008F01CB" w:rsidRPr="00165A6E" w:rsidRDefault="008F01CB" w:rsidP="008F01CB">
      <w:pPr>
        <w:pStyle w:val="B1"/>
      </w:pPr>
      <w:r w:rsidRPr="00165A6E">
        <w:t>5.</w:t>
      </w:r>
      <w:r w:rsidRPr="00165A6E">
        <w:tab/>
        <w:t>Propagation conditions are set according to Annex B.0.</w:t>
      </w:r>
    </w:p>
    <w:p w14:paraId="04D362E8" w14:textId="56DEA47C" w:rsidR="008F01CB" w:rsidRPr="00165A6E" w:rsidRDefault="008F01CB" w:rsidP="008F01CB">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.4A.1.4.3.</w:t>
      </w:r>
    </w:p>
    <w:p w14:paraId="3C86240A" w14:textId="77777777" w:rsidR="008F01CB" w:rsidRPr="00165A6E" w:rsidRDefault="008F01CB" w:rsidP="008F01CB">
      <w:pPr>
        <w:pStyle w:val="H6"/>
      </w:pPr>
      <w:bookmarkStart w:id="1501" w:name="_CR7_4A_1_4_2"/>
      <w:r w:rsidRPr="00165A6E">
        <w:t>7.4A.1.4.2</w:t>
      </w:r>
      <w:r w:rsidRPr="00165A6E">
        <w:tab/>
        <w:t>Test Procedure</w:t>
      </w:r>
    </w:p>
    <w:bookmarkEnd w:id="1501"/>
    <w:p w14:paraId="5D5A477D" w14:textId="77777777" w:rsidR="003C3785" w:rsidRPr="00165A6E" w:rsidRDefault="003C3785" w:rsidP="008F01CB">
      <w:pPr>
        <w:pStyle w:val="B1"/>
      </w:pPr>
      <w:r w:rsidRPr="00165A6E">
        <w:t>Test procedure for Intra-band:</w:t>
      </w:r>
    </w:p>
    <w:p w14:paraId="01217199" w14:textId="6A1FB471" w:rsidR="008F01CB" w:rsidRPr="00165A6E" w:rsidRDefault="008F01CB" w:rsidP="008F01CB">
      <w:pPr>
        <w:pStyle w:val="B1"/>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560A3E0" w:rsidR="008F01CB" w:rsidRPr="00165A6E" w:rsidRDefault="008F01CB" w:rsidP="008F01CB">
      <w:pPr>
        <w:pStyle w:val="B1"/>
      </w:pPr>
      <w:r w:rsidRPr="00165A6E">
        <w:t>2.</w:t>
      </w:r>
      <w:r w:rsidRPr="00165A6E">
        <w:tab/>
        <w:t>The SS shall configure SCC as per TS 38.508-1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224D95DE" w14:textId="539CC587" w:rsidR="008F01CB" w:rsidRPr="00165A6E" w:rsidRDefault="008F01CB" w:rsidP="008F01CB">
      <w:pPr>
        <w:pStyle w:val="B1"/>
      </w:pPr>
      <w:r w:rsidRPr="00165A6E">
        <w:t>3.</w:t>
      </w:r>
      <w:r w:rsidRPr="00165A6E">
        <w:tab/>
        <w:t xml:space="preserve">SS activates SCC by sending the activation MAC CE (Refer TS 38.321[28],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157B2DA8" w14:textId="77777777" w:rsidR="008F01CB" w:rsidRPr="00165A6E" w:rsidRDefault="008F01CB" w:rsidP="008F01CB">
      <w:pPr>
        <w:pStyle w:val="B1"/>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8A7419" w:rsidRDefault="008F01CB" w:rsidP="008F01CB">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7D163513" w14:textId="6B7627B4" w:rsidR="008F01CB" w:rsidRPr="00165A6E" w:rsidRDefault="008F01CB" w:rsidP="008F01CB">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57FF13BC" w14:textId="2E80EC7C" w:rsidR="008F01CB" w:rsidRPr="008A7419" w:rsidRDefault="008F01CB" w:rsidP="008F01CB">
      <w:pPr>
        <w:pStyle w:val="B1"/>
        <w:rPr>
          <w:rFonts w:eastAsia="Batang"/>
        </w:rPr>
      </w:pPr>
      <w:r w:rsidRPr="00165A6E">
        <w:rPr>
          <w:lang w:eastAsia="zh-CN"/>
        </w:rPr>
        <w:t>9</w:t>
      </w:r>
      <w:r w:rsidRPr="00165A6E">
        <w:t>.</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6FA4FA9F" w14:textId="7B8802C8" w:rsidR="008F01CB" w:rsidRPr="008A7419" w:rsidRDefault="008F01CB" w:rsidP="008F01CB">
      <w:pPr>
        <w:pStyle w:val="B1"/>
        <w:rPr>
          <w:rFonts w:eastAsia="Batang"/>
        </w:rPr>
      </w:pPr>
      <w:r w:rsidRPr="008A7419">
        <w:rPr>
          <w:lang w:eastAsia="zh-CN"/>
        </w:rPr>
        <w:t>10</w:t>
      </w:r>
      <w:r w:rsidRPr="008A7419">
        <w:rPr>
          <w:rFonts w:eastAsia="Batang"/>
        </w:rPr>
        <w:t>.</w:t>
      </w:r>
      <w:r w:rsidRPr="008A7419">
        <w:rPr>
          <w:rFonts w:eastAsia="Batang"/>
        </w:rPr>
        <w:tab/>
      </w:r>
      <w:r w:rsidRPr="00165A6E">
        <w:t>For each component carrier</w:t>
      </w:r>
      <w:r w:rsidRPr="008A7419">
        <w:rPr>
          <w:lang w:eastAsia="zh-CN"/>
        </w:rPr>
        <w:t xml:space="preserve">, </w:t>
      </w:r>
      <w:r w:rsidR="00283426" w:rsidRPr="008A7419">
        <w:rPr>
          <w:rFonts w:eastAsia="Batang"/>
        </w:rPr>
        <w:t>ensure</w:t>
      </w:r>
      <w:r w:rsidRPr="008A7419">
        <w:rPr>
          <w:rFonts w:eastAsia="Batang"/>
        </w:rPr>
        <w:t xml:space="preserve"> the average throughput for a duration sufficient to achieve statistical significance according to Annex H.2</w:t>
      </w:r>
      <w:r w:rsidRPr="008A7419">
        <w:t>.</w:t>
      </w:r>
    </w:p>
    <w:p w14:paraId="272F921C" w14:textId="79E88928" w:rsidR="008F01CB" w:rsidRPr="00165A6E" w:rsidRDefault="008F01CB" w:rsidP="008F01CB">
      <w:pPr>
        <w:pStyle w:val="B1"/>
      </w:pPr>
      <w:r w:rsidRPr="00165A6E">
        <w:rPr>
          <w:lang w:eastAsia="zh-CN"/>
        </w:rPr>
        <w:t>11</w:t>
      </w:r>
      <w:r w:rsidRPr="00165A6E">
        <w:t>.</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670508D2" w14:textId="77777777" w:rsidR="008F01CB" w:rsidRPr="00165A6E" w:rsidRDefault="008F01CB" w:rsidP="008F01CB">
      <w:pPr>
        <w:pStyle w:val="B1"/>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
      </w:pPr>
      <w:r w:rsidRPr="00165A6E">
        <w:t>1.</w:t>
      </w:r>
      <w:r w:rsidRPr="00165A6E">
        <w:tab/>
        <w:t>Configure SCC according to Annex C.0, C.1, C.2 for all downlink physical channels.</w:t>
      </w:r>
    </w:p>
    <w:p w14:paraId="61F74591" w14:textId="01625905" w:rsidR="003C3785" w:rsidRPr="00165A6E" w:rsidRDefault="003C3785" w:rsidP="003C3785">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6634B3F9" w14:textId="01A076A3" w:rsidR="003C3785" w:rsidRPr="00165A6E" w:rsidRDefault="003C3785" w:rsidP="003C3785">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0EE951AB" w14:textId="77777777" w:rsidR="003C3785" w:rsidRPr="00165A6E" w:rsidRDefault="003C3785" w:rsidP="003C3785">
      <w:pPr>
        <w:pStyle w:val="B1"/>
      </w:pPr>
      <w:r w:rsidRPr="00165A6E">
        <w:t>4.</w:t>
      </w:r>
      <w:r w:rsidRPr="00165A6E">
        <w:tab/>
        <w:t>SS transmits PDSCH via PDCCH DCI format 1_1 for C_RNTI to transmit the DL RMC according to Table 7.4A.1.4.1-1. The SS sends downlink MAC padding bits on the DL RMC.</w:t>
      </w:r>
    </w:p>
    <w:p w14:paraId="27EECA6A" w14:textId="744D1E85" w:rsidR="003C3785" w:rsidRPr="00165A6E" w:rsidRDefault="003C3785" w:rsidP="003C3785">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
      </w:pPr>
      <w:r w:rsidRPr="00165A6E">
        <w:t>8.</w:t>
      </w:r>
      <w:r w:rsidRPr="00165A6E">
        <w:tab/>
        <w:t>Set downlink signal level for θ-polarization values described in 7.4.5-1 for SCC.</w:t>
      </w:r>
    </w:p>
    <w:p w14:paraId="65AB4FF2" w14:textId="586AFEE7" w:rsidR="003C3785" w:rsidRPr="00165A6E" w:rsidRDefault="003C3785" w:rsidP="003C3785">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7826DB64" w14:textId="4DAB0D63" w:rsidR="003C3785" w:rsidRPr="00165A6E" w:rsidRDefault="003C3785" w:rsidP="003C3785">
      <w:pPr>
        <w:pStyle w:val="B1"/>
      </w:pPr>
      <w:r w:rsidRPr="00165A6E">
        <w:t>10.</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05BB7B6D" w14:textId="2BDFAA05" w:rsidR="003C3785" w:rsidRPr="00165A6E" w:rsidRDefault="003C3785" w:rsidP="003C3785">
      <w:pPr>
        <w:pStyle w:val="B1"/>
      </w:pPr>
      <w:r w:rsidRPr="00165A6E">
        <w:t>11.</w:t>
      </w:r>
      <w:r w:rsidRPr="00165A6E">
        <w:tab/>
        <w:t>For SCC, measure the average throughput for a duration sufficient to achieve statistical significance according to Annex H.2.</w:t>
      </w:r>
    </w:p>
    <w:p w14:paraId="047AADE3" w14:textId="04E0863B" w:rsidR="003C3785" w:rsidRPr="00165A6E" w:rsidRDefault="003C3785" w:rsidP="003C3785">
      <w:pPr>
        <w:pStyle w:val="B1"/>
      </w:pPr>
      <w:r w:rsidRPr="00165A6E">
        <w:t>12.</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716D9429" w14:textId="77777777" w:rsidR="003C3785" w:rsidRPr="00165A6E" w:rsidRDefault="003C3785" w:rsidP="003C3785">
      <w:pPr>
        <w:pStyle w:val="B1"/>
      </w:pPr>
      <w:r w:rsidRPr="00165A6E">
        <w:t>13.</w:t>
      </w:r>
      <w:r w:rsidRPr="00165A6E">
        <w:tab/>
        <w:t>Repeat steps from 3 to 12, for the downlink signal from φ-polarization.</w:t>
      </w:r>
    </w:p>
    <w:p w14:paraId="13D9D9AA" w14:textId="77777777" w:rsidR="003C3785" w:rsidRPr="00165A6E" w:rsidRDefault="003C3785" w:rsidP="003C3785">
      <w:pPr>
        <w:pStyle w:val="B1"/>
      </w:pPr>
      <w:r w:rsidRPr="00165A6E">
        <w:t>14. Repeat steps 3 to 13 switching PCC and SCC test frequencies.</w:t>
      </w:r>
    </w:p>
    <w:p w14:paraId="27801079" w14:textId="77777777" w:rsidR="003C3785" w:rsidRPr="00165A6E" w:rsidRDefault="003C3785" w:rsidP="003C3785">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502" w:name="_CR7_4A_1_4_3"/>
      <w:r w:rsidRPr="00165A6E">
        <w:t>7.4A.1.4.3</w:t>
      </w:r>
      <w:r w:rsidRPr="00165A6E">
        <w:tab/>
        <w:t>Message contents</w:t>
      </w:r>
    </w:p>
    <w:bookmarkEnd w:id="1502"/>
    <w:p w14:paraId="42A26B34" w14:textId="53BC8E53" w:rsidR="008F01CB" w:rsidRPr="00165A6E" w:rsidRDefault="008F01CB" w:rsidP="008F01CB">
      <w:r w:rsidRPr="00165A6E">
        <w:t>Message contents are according to TS 38.508-1 [10]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503" w:name="_CR7_4A_1_5"/>
      <w:r w:rsidRPr="00165A6E">
        <w:t>7.4A.1.5</w:t>
      </w:r>
      <w:r w:rsidRPr="00165A6E">
        <w:rPr>
          <w:snapToGrid w:val="0"/>
        </w:rPr>
        <w:tab/>
      </w:r>
      <w:r w:rsidRPr="00165A6E">
        <w:t>Test requirement</w:t>
      </w:r>
    </w:p>
    <w:bookmarkEnd w:id="1503"/>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504" w:name="_CRTable7_4A_1_51"/>
      <w:r w:rsidRPr="00165A6E">
        <w:rPr>
          <w:rFonts w:eastAsia="Osaka"/>
        </w:rPr>
        <w:t xml:space="preserve">Table </w:t>
      </w:r>
      <w:bookmarkEnd w:id="1504"/>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23A36502"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t>7.4A.2</w:t>
      </w:r>
      <w:r w:rsidRPr="00165A6E">
        <w:tab/>
        <w:t>Maximum input level for CA (3DL CA)</w:t>
      </w:r>
    </w:p>
    <w:p w14:paraId="4988B76E" w14:textId="6F3B0727"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505" w:name="_CR7_4A_2_1"/>
      <w:r w:rsidRPr="00165A6E">
        <w:t>7.4A.2.1</w:t>
      </w:r>
      <w:r w:rsidRPr="00165A6E">
        <w:tab/>
        <w:t>Test purpose</w:t>
      </w:r>
    </w:p>
    <w:bookmarkEnd w:id="1505"/>
    <w:p w14:paraId="7D8D863D" w14:textId="22970DBE"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3963C015" w14:textId="77777777" w:rsidR="008F01CB" w:rsidRPr="00165A6E" w:rsidRDefault="008F01CB" w:rsidP="008F01CB">
      <w:pPr>
        <w:pStyle w:val="H6"/>
      </w:pPr>
      <w:bookmarkStart w:id="1506" w:name="_CR7_4A_2_2"/>
      <w:r w:rsidRPr="00165A6E">
        <w:t>7.4A.2.2</w:t>
      </w:r>
      <w:r w:rsidRPr="00165A6E">
        <w:tab/>
        <w:t>Test applicability</w:t>
      </w:r>
    </w:p>
    <w:bookmarkEnd w:id="1506"/>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507" w:name="_CR7_4A_2_3"/>
      <w:r w:rsidRPr="00165A6E">
        <w:t>7.4A.2.3</w:t>
      </w:r>
      <w:r w:rsidRPr="00165A6E">
        <w:tab/>
        <w:t>Minimum conformance requirements</w:t>
      </w:r>
    </w:p>
    <w:bookmarkEnd w:id="1507"/>
    <w:p w14:paraId="6AA1134C" w14:textId="051C3C4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06E408C" w14:textId="77777777" w:rsidR="008F01CB" w:rsidRPr="00165A6E" w:rsidRDefault="008F01CB" w:rsidP="008F01CB">
      <w:pPr>
        <w:pStyle w:val="H6"/>
      </w:pPr>
      <w:bookmarkStart w:id="1508" w:name="_CR7_4A_2_4"/>
      <w:r w:rsidRPr="00165A6E">
        <w:t>7.4A.2.4</w:t>
      </w:r>
      <w:r w:rsidRPr="00165A6E">
        <w:tab/>
        <w:t>Test description</w:t>
      </w:r>
    </w:p>
    <w:bookmarkEnd w:id="1508"/>
    <w:p w14:paraId="60AF10F3" w14:textId="58BE795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372A2F2B" w14:textId="77777777" w:rsidR="008F01CB" w:rsidRPr="00165A6E" w:rsidRDefault="008F01CB" w:rsidP="008F01CB">
      <w:pPr>
        <w:pStyle w:val="H6"/>
      </w:pPr>
      <w:bookmarkStart w:id="1509" w:name="_CR7_4A_2_5"/>
      <w:r w:rsidRPr="00165A6E">
        <w:t>7.4A.2.5</w:t>
      </w:r>
      <w:r w:rsidRPr="00165A6E">
        <w:rPr>
          <w:snapToGrid w:val="0"/>
        </w:rPr>
        <w:tab/>
      </w:r>
      <w:r w:rsidRPr="00165A6E">
        <w:t>Test requirement</w:t>
      </w:r>
    </w:p>
    <w:bookmarkEnd w:id="1509"/>
    <w:p w14:paraId="686045E2" w14:textId="4820695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5E67923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510" w:name="_CR7_4A_3_1"/>
      <w:r w:rsidRPr="00165A6E">
        <w:t>7.4A.3.1</w:t>
      </w:r>
      <w:r w:rsidRPr="00165A6E">
        <w:tab/>
        <w:t>Test purpose</w:t>
      </w:r>
    </w:p>
    <w:bookmarkEnd w:id="1510"/>
    <w:p w14:paraId="12B3EF1C" w14:textId="1206868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BE8C84F" w14:textId="77777777" w:rsidR="008F01CB" w:rsidRPr="00165A6E" w:rsidRDefault="008F01CB" w:rsidP="008F01CB">
      <w:pPr>
        <w:pStyle w:val="H6"/>
      </w:pPr>
      <w:bookmarkStart w:id="1511" w:name="_CR7_4A_3_2"/>
      <w:r w:rsidRPr="00165A6E">
        <w:t>7.4A.3.2</w:t>
      </w:r>
      <w:r w:rsidRPr="00165A6E">
        <w:tab/>
        <w:t>Test applicability</w:t>
      </w:r>
    </w:p>
    <w:bookmarkEnd w:id="1511"/>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512" w:name="_CR7_4A_3_3"/>
      <w:r w:rsidRPr="00165A6E">
        <w:t>7.4A.3.3</w:t>
      </w:r>
      <w:r w:rsidRPr="00165A6E">
        <w:tab/>
        <w:t>Minimum conformance requirements</w:t>
      </w:r>
    </w:p>
    <w:bookmarkEnd w:id="1512"/>
    <w:p w14:paraId="5DB96E21" w14:textId="4032DB5B"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2DC2D0D0" w14:textId="77777777" w:rsidR="008F01CB" w:rsidRPr="00165A6E" w:rsidRDefault="008F01CB" w:rsidP="008F01CB">
      <w:pPr>
        <w:pStyle w:val="H6"/>
      </w:pPr>
      <w:bookmarkStart w:id="1513" w:name="_CR7_4A_3_4"/>
      <w:r w:rsidRPr="00165A6E">
        <w:t>7.4A.3.4</w:t>
      </w:r>
      <w:r w:rsidRPr="00165A6E">
        <w:tab/>
        <w:t>Test description</w:t>
      </w:r>
    </w:p>
    <w:bookmarkEnd w:id="1513"/>
    <w:p w14:paraId="25D199D3" w14:textId="07DF3BD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506FA75" w14:textId="77777777" w:rsidR="008F01CB" w:rsidRPr="00165A6E" w:rsidRDefault="008F01CB" w:rsidP="008F01CB">
      <w:pPr>
        <w:pStyle w:val="H6"/>
      </w:pPr>
      <w:bookmarkStart w:id="1514" w:name="_CR7_4A_3_5"/>
      <w:r w:rsidRPr="00165A6E">
        <w:t>7.4A.3.5</w:t>
      </w:r>
      <w:r w:rsidRPr="00165A6E">
        <w:rPr>
          <w:snapToGrid w:val="0"/>
        </w:rPr>
        <w:tab/>
      </w:r>
      <w:r w:rsidRPr="00165A6E">
        <w:t>Test requirement</w:t>
      </w:r>
    </w:p>
    <w:bookmarkEnd w:id="1514"/>
    <w:p w14:paraId="27C34D4C" w14:textId="74164F1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45B7A1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515" w:name="_CR7_4A_4_1"/>
      <w:r w:rsidRPr="00165A6E">
        <w:t>7.4A.4.1</w:t>
      </w:r>
      <w:r w:rsidRPr="00165A6E">
        <w:tab/>
        <w:t>Test purpose</w:t>
      </w:r>
    </w:p>
    <w:bookmarkEnd w:id="1515"/>
    <w:p w14:paraId="14209847" w14:textId="30227E0D"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17E9005" w14:textId="77777777" w:rsidR="008F01CB" w:rsidRPr="00165A6E" w:rsidRDefault="008F01CB" w:rsidP="008F01CB">
      <w:pPr>
        <w:pStyle w:val="H6"/>
      </w:pPr>
      <w:bookmarkStart w:id="1516" w:name="_CR7_4A_4_2"/>
      <w:r w:rsidRPr="00165A6E">
        <w:t>7.4A.4.2</w:t>
      </w:r>
      <w:r w:rsidRPr="00165A6E">
        <w:tab/>
        <w:t>Test applicability</w:t>
      </w:r>
    </w:p>
    <w:bookmarkEnd w:id="1516"/>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517" w:name="_CR7_4A_4_3"/>
      <w:r w:rsidRPr="00165A6E">
        <w:t>7.4A.4.3</w:t>
      </w:r>
      <w:r w:rsidRPr="00165A6E">
        <w:tab/>
        <w:t>Minimum conformance requirements</w:t>
      </w:r>
    </w:p>
    <w:bookmarkEnd w:id="1517"/>
    <w:p w14:paraId="2AA1E106" w14:textId="075446C9"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1F427767" w14:textId="77777777" w:rsidR="008F01CB" w:rsidRPr="00165A6E" w:rsidRDefault="008F01CB" w:rsidP="008F01CB">
      <w:pPr>
        <w:pStyle w:val="H6"/>
      </w:pPr>
      <w:bookmarkStart w:id="1518" w:name="_CR7_4A_4_4"/>
      <w:r w:rsidRPr="00165A6E">
        <w:t>7.4A.4.4</w:t>
      </w:r>
      <w:r w:rsidRPr="00165A6E">
        <w:tab/>
        <w:t>Test description</w:t>
      </w:r>
    </w:p>
    <w:bookmarkEnd w:id="1518"/>
    <w:p w14:paraId="53EB6430" w14:textId="0588DF3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086F6101" w14:textId="77777777" w:rsidR="008F01CB" w:rsidRPr="00165A6E" w:rsidRDefault="008F01CB" w:rsidP="008F01CB">
      <w:pPr>
        <w:pStyle w:val="H6"/>
      </w:pPr>
      <w:bookmarkStart w:id="1519" w:name="_CR7_4A_4_5"/>
      <w:r w:rsidRPr="00165A6E">
        <w:t>7.4A.4.5</w:t>
      </w:r>
      <w:r w:rsidRPr="00165A6E">
        <w:rPr>
          <w:snapToGrid w:val="0"/>
        </w:rPr>
        <w:tab/>
      </w:r>
      <w:r w:rsidRPr="00165A6E">
        <w:t>Test requirement</w:t>
      </w:r>
    </w:p>
    <w:bookmarkEnd w:id="1519"/>
    <w:p w14:paraId="33E9157E" w14:textId="58275824"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28686CAE"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520" w:name="_CR7_4A_5_1"/>
      <w:r w:rsidRPr="00165A6E">
        <w:t>7.4A.5.1</w:t>
      </w:r>
      <w:r w:rsidRPr="00165A6E">
        <w:tab/>
        <w:t>Test purpose</w:t>
      </w:r>
    </w:p>
    <w:bookmarkEnd w:id="1520"/>
    <w:p w14:paraId="2A627077" w14:textId="22014CA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D813D6E" w14:textId="77777777" w:rsidR="008F01CB" w:rsidRPr="00165A6E" w:rsidRDefault="008F01CB" w:rsidP="008F01CB">
      <w:pPr>
        <w:pStyle w:val="H6"/>
      </w:pPr>
      <w:bookmarkStart w:id="1521" w:name="_CR7_4A_5_2"/>
      <w:r w:rsidRPr="00165A6E">
        <w:t>7.4A.5.2</w:t>
      </w:r>
      <w:r w:rsidRPr="00165A6E">
        <w:tab/>
        <w:t>Test applicability</w:t>
      </w:r>
    </w:p>
    <w:bookmarkEnd w:id="1521"/>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522" w:name="_CR7_4A_5_3"/>
      <w:r w:rsidRPr="00165A6E">
        <w:t>7.4A.5.3</w:t>
      </w:r>
      <w:r w:rsidRPr="00165A6E">
        <w:tab/>
        <w:t>Minimum conformance requirements</w:t>
      </w:r>
    </w:p>
    <w:bookmarkEnd w:id="1522"/>
    <w:p w14:paraId="68454FF9" w14:textId="7127E6E8"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619E816" w14:textId="77777777" w:rsidR="008F01CB" w:rsidRPr="00165A6E" w:rsidRDefault="008F01CB" w:rsidP="008F01CB">
      <w:pPr>
        <w:pStyle w:val="H6"/>
      </w:pPr>
      <w:bookmarkStart w:id="1523" w:name="_CR7_4A_5_4"/>
      <w:r w:rsidRPr="00165A6E">
        <w:t>7.4A.5.4</w:t>
      </w:r>
      <w:r w:rsidRPr="00165A6E">
        <w:tab/>
        <w:t>Test description</w:t>
      </w:r>
    </w:p>
    <w:bookmarkEnd w:id="1523"/>
    <w:p w14:paraId="6AE96BA8" w14:textId="790597C0"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17D3F9CE" w14:textId="77777777" w:rsidR="008F01CB" w:rsidRPr="00165A6E" w:rsidRDefault="008F01CB" w:rsidP="008F01CB">
      <w:pPr>
        <w:pStyle w:val="H6"/>
      </w:pPr>
      <w:bookmarkStart w:id="1524" w:name="_CR7_4A_5_5"/>
      <w:r w:rsidRPr="00165A6E">
        <w:t>7.4A.5.5</w:t>
      </w:r>
      <w:r w:rsidRPr="00165A6E">
        <w:rPr>
          <w:snapToGrid w:val="0"/>
        </w:rPr>
        <w:tab/>
      </w:r>
      <w:r w:rsidRPr="00165A6E">
        <w:t>Test requirement</w:t>
      </w:r>
    </w:p>
    <w:bookmarkEnd w:id="1524"/>
    <w:p w14:paraId="3A230B5C" w14:textId="72931B22"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23C0B8EA"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525" w:name="_CR7_4A_6_1"/>
      <w:r w:rsidRPr="00165A6E">
        <w:t>7.4A.6.1</w:t>
      </w:r>
      <w:r w:rsidRPr="00165A6E">
        <w:tab/>
        <w:t>Test purpose</w:t>
      </w:r>
    </w:p>
    <w:bookmarkEnd w:id="1525"/>
    <w:p w14:paraId="556C979A" w14:textId="365B209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200C82F" w14:textId="77777777" w:rsidR="008F01CB" w:rsidRPr="00165A6E" w:rsidRDefault="008F01CB" w:rsidP="008F01CB">
      <w:pPr>
        <w:pStyle w:val="H6"/>
      </w:pPr>
      <w:bookmarkStart w:id="1526" w:name="_CR7_4A_6_2"/>
      <w:r w:rsidRPr="00165A6E">
        <w:t>7.4A.6.2</w:t>
      </w:r>
      <w:r w:rsidRPr="00165A6E">
        <w:tab/>
        <w:t>Test applicability</w:t>
      </w:r>
    </w:p>
    <w:bookmarkEnd w:id="1526"/>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527" w:name="_CR7_4A_6_3"/>
      <w:r w:rsidRPr="00165A6E">
        <w:t>7.4A.6.3</w:t>
      </w:r>
      <w:r w:rsidRPr="00165A6E">
        <w:tab/>
        <w:t>Minimum conformance requirements</w:t>
      </w:r>
    </w:p>
    <w:bookmarkEnd w:id="1527"/>
    <w:p w14:paraId="49F55BD6" w14:textId="544CC30D"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64D0F2C9" w14:textId="77777777" w:rsidR="008F01CB" w:rsidRPr="00165A6E" w:rsidRDefault="008F01CB" w:rsidP="008F01CB">
      <w:pPr>
        <w:pStyle w:val="H6"/>
      </w:pPr>
      <w:bookmarkStart w:id="1528" w:name="_CR7_4A_6_4"/>
      <w:r w:rsidRPr="00165A6E">
        <w:t>7.4A.6.4</w:t>
      </w:r>
      <w:r w:rsidRPr="00165A6E">
        <w:tab/>
        <w:t>Test description</w:t>
      </w:r>
    </w:p>
    <w:bookmarkEnd w:id="1528"/>
    <w:p w14:paraId="3EFF0540" w14:textId="5F6A1AD2"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5879483B" w14:textId="77777777" w:rsidR="008F01CB" w:rsidRPr="00165A6E" w:rsidRDefault="008F01CB" w:rsidP="008F01CB">
      <w:pPr>
        <w:pStyle w:val="H6"/>
      </w:pPr>
      <w:bookmarkStart w:id="1529" w:name="_CR7_4A_6_5"/>
      <w:r w:rsidRPr="00165A6E">
        <w:t>7.4A.6.5</w:t>
      </w:r>
      <w:r w:rsidRPr="00165A6E">
        <w:rPr>
          <w:snapToGrid w:val="0"/>
        </w:rPr>
        <w:tab/>
      </w:r>
      <w:r w:rsidRPr="00165A6E">
        <w:t>Test requirement</w:t>
      </w:r>
    </w:p>
    <w:bookmarkEnd w:id="1529"/>
    <w:p w14:paraId="3FD4F36C" w14:textId="29BEF7A0"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39C79886"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530" w:name="_CR7_4A_7_1"/>
      <w:r w:rsidRPr="00165A6E">
        <w:t>7.4A.7.1</w:t>
      </w:r>
      <w:r w:rsidRPr="00165A6E">
        <w:tab/>
        <w:t>Test purpose</w:t>
      </w:r>
    </w:p>
    <w:bookmarkEnd w:id="1530"/>
    <w:p w14:paraId="4CCD15FD" w14:textId="61CDE920"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72D15875" w14:textId="77777777" w:rsidR="008F01CB" w:rsidRPr="00165A6E" w:rsidRDefault="008F01CB" w:rsidP="008F01CB">
      <w:pPr>
        <w:pStyle w:val="H6"/>
      </w:pPr>
      <w:bookmarkStart w:id="1531" w:name="_CR7_4A_7_2"/>
      <w:r w:rsidRPr="00165A6E">
        <w:t>7.4A.7.2</w:t>
      </w:r>
      <w:r w:rsidRPr="00165A6E">
        <w:tab/>
        <w:t>Test applicability</w:t>
      </w:r>
    </w:p>
    <w:bookmarkEnd w:id="1531"/>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532" w:name="_CR7_4A_7_3"/>
      <w:r w:rsidRPr="00165A6E">
        <w:t>7.4A.7.3</w:t>
      </w:r>
      <w:r w:rsidRPr="00165A6E">
        <w:tab/>
        <w:t>Minimum conformance requirements</w:t>
      </w:r>
    </w:p>
    <w:bookmarkEnd w:id="1532"/>
    <w:p w14:paraId="4EC8FE81" w14:textId="484B315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0FD87468" w14:textId="77777777" w:rsidR="008F01CB" w:rsidRPr="00165A6E" w:rsidRDefault="008F01CB" w:rsidP="008F01CB">
      <w:pPr>
        <w:pStyle w:val="H6"/>
      </w:pPr>
      <w:bookmarkStart w:id="1533" w:name="_CR7_4A_7_4"/>
      <w:r w:rsidRPr="00165A6E">
        <w:t>7.4A.7.4</w:t>
      </w:r>
      <w:r w:rsidRPr="00165A6E">
        <w:tab/>
        <w:t>Test description</w:t>
      </w:r>
    </w:p>
    <w:bookmarkEnd w:id="1533"/>
    <w:p w14:paraId="7DF66F94" w14:textId="55FC678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2236AA3" w14:textId="77777777" w:rsidR="008F01CB" w:rsidRPr="00165A6E" w:rsidRDefault="008F01CB" w:rsidP="008F01CB">
      <w:pPr>
        <w:pStyle w:val="H6"/>
      </w:pPr>
      <w:bookmarkStart w:id="1534" w:name="_CR7_4A_7_5"/>
      <w:r w:rsidRPr="00165A6E">
        <w:t>7.4A.7.5</w:t>
      </w:r>
      <w:r w:rsidRPr="00165A6E">
        <w:rPr>
          <w:snapToGrid w:val="0"/>
        </w:rPr>
        <w:tab/>
      </w:r>
      <w:r w:rsidRPr="00165A6E">
        <w:t>Test requirement</w:t>
      </w:r>
    </w:p>
    <w:bookmarkEnd w:id="1534"/>
    <w:p w14:paraId="4D467136" w14:textId="139546AB" w:rsidR="0032234A" w:rsidRPr="00165A6E" w:rsidRDefault="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22720B7F" w14:textId="77777777" w:rsidR="0032234A" w:rsidRPr="00165A6E" w:rsidRDefault="0032234A" w:rsidP="007334CC">
      <w:pPr>
        <w:pStyle w:val="Heading2"/>
      </w:pPr>
      <w:bookmarkStart w:id="1535" w:name="_Toc21026725"/>
      <w:bookmarkStart w:id="1536" w:name="_Toc27744015"/>
      <w:bookmarkStart w:id="1537" w:name="_Toc36197186"/>
      <w:bookmarkStart w:id="1538" w:name="_Toc36197878"/>
      <w:r w:rsidRPr="00165A6E">
        <w:t>7.</w:t>
      </w:r>
      <w:r w:rsidRPr="00165A6E">
        <w:rPr>
          <w:rFonts w:eastAsia="SimSun"/>
        </w:rPr>
        <w:t>4D</w:t>
      </w:r>
      <w:r w:rsidRPr="00165A6E">
        <w:tab/>
        <w:t>Maximum input level for UL MIMO</w:t>
      </w:r>
      <w:bookmarkEnd w:id="1535"/>
      <w:bookmarkEnd w:id="1536"/>
      <w:bookmarkEnd w:id="1537"/>
      <w:bookmarkEnd w:id="1538"/>
    </w:p>
    <w:p w14:paraId="4019CE0E" w14:textId="00AF85AA"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.4D.</w:t>
      </w:r>
    </w:p>
    <w:p w14:paraId="0C2FC9AD" w14:textId="21EF9A6D" w:rsidR="0032234A" w:rsidRPr="00165A6E" w:rsidRDefault="00F61197" w:rsidP="00283426">
      <w:pPr>
        <w:widowControl w:val="0"/>
        <w:rPr>
          <w:lang w:eastAsia="zh-CN"/>
        </w:rPr>
      </w:pPr>
      <w:r w:rsidRPr="00165A6E">
        <w:t>No test case details are specified. Given UE</w:t>
      </w:r>
      <w:r w:rsidR="00D2021D">
        <w:t>'</w:t>
      </w:r>
      <w:r w:rsidRPr="00165A6E">
        <w:t xml:space="preserve">s Rx performance would not be impacted by the Tx configuration on TDD bands, the requirements in this test case can be well covered in </w:t>
      </w:r>
      <w:r w:rsidR="00096375">
        <w:t>clause </w:t>
      </w:r>
      <w:r w:rsidRPr="00165A6E">
        <w:t>7.4 and don</w:t>
      </w:r>
      <w:r w:rsidR="00D2021D">
        <w:t>'</w:t>
      </w:r>
      <w:r w:rsidRPr="00165A6E">
        <w:t>t need to be tested again.</w:t>
      </w:r>
    </w:p>
    <w:p w14:paraId="2058B0B7" w14:textId="77777777" w:rsidR="0032234A" w:rsidRPr="00165A6E" w:rsidRDefault="0032234A" w:rsidP="007334CC">
      <w:pPr>
        <w:pStyle w:val="Heading2"/>
      </w:pPr>
      <w:bookmarkStart w:id="1539" w:name="_Toc21026726"/>
      <w:bookmarkStart w:id="1540" w:name="_Toc27744016"/>
      <w:bookmarkStart w:id="1541" w:name="_Toc36197187"/>
      <w:bookmarkStart w:id="1542" w:name="_Toc36197879"/>
      <w:r w:rsidRPr="00165A6E">
        <w:t>7.5</w:t>
      </w:r>
      <w:r w:rsidRPr="00165A6E">
        <w:tab/>
        <w:t>Adjacent channel selectivity</w:t>
      </w:r>
      <w:bookmarkEnd w:id="1539"/>
      <w:bookmarkEnd w:id="1540"/>
      <w:bookmarkEnd w:id="1541"/>
      <w:bookmarkEnd w:id="1542"/>
    </w:p>
    <w:p w14:paraId="05801F2C" w14:textId="78542544" w:rsidR="0032234A" w:rsidRPr="00165A6E" w:rsidRDefault="00D2021D" w:rsidP="00096375">
      <w:pPr>
        <w:pStyle w:val="EditorsNote"/>
      </w:pPr>
      <w:r>
        <w:t>Editor's note:</w:t>
      </w:r>
      <w:r>
        <w:tab/>
      </w:r>
      <w:r w:rsidR="0032234A" w:rsidRPr="00165A6E">
        <w:t>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543" w:name="_CR7_5_1"/>
      <w:r w:rsidRPr="00165A6E">
        <w:t>7.5.1</w:t>
      </w:r>
      <w:r w:rsidRPr="00165A6E">
        <w:tab/>
        <w:t>Test purpose</w:t>
      </w:r>
    </w:p>
    <w:bookmarkEnd w:id="1543"/>
    <w:p w14:paraId="56F7B09F" w14:textId="43E81F29" w:rsidR="0032234A" w:rsidRPr="00165A6E" w:rsidRDefault="0032234A">
      <w:r w:rsidRPr="00165A6E">
        <w:t>Adjacent channel selectivity tests the UE</w:t>
      </w:r>
      <w:r w:rsidR="00D2021D">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544" w:name="_CR7_5_2"/>
      <w:r w:rsidRPr="00165A6E">
        <w:t>7.5.2</w:t>
      </w:r>
      <w:r w:rsidRPr="00165A6E">
        <w:tab/>
        <w:t>Test applicability</w:t>
      </w:r>
    </w:p>
    <w:bookmarkEnd w:id="1544"/>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545" w:name="_CR7_5_3"/>
      <w:r w:rsidRPr="00165A6E">
        <w:t>7.5.3</w:t>
      </w:r>
      <w:r w:rsidRPr="00165A6E">
        <w:tab/>
        <w:t>Minimum conformance requirements</w:t>
      </w:r>
    </w:p>
    <w:bookmarkEnd w:id="1545"/>
    <w:p w14:paraId="79E2BE76" w14:textId="1675FD7C" w:rsidR="0032234A" w:rsidRPr="00165A6E" w:rsidRDefault="0032234A">
      <w:pPr>
        <w:jc w:val="both"/>
      </w:pPr>
      <w:r w:rsidRPr="00165A6E">
        <w:t>Adjacent Channel Selectivity (ACS) is a measure of a receiver</w:t>
      </w:r>
      <w:r w:rsidR="00D2021D">
        <w:t>'</w:t>
      </w:r>
      <w:r w:rsidRPr="00165A6E">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3E8A42EE" w:rsidR="0032234A" w:rsidRPr="00165A6E" w:rsidRDefault="0032234A">
      <w:pPr>
        <w:jc w:val="both"/>
      </w:pPr>
      <w:r w:rsidRPr="00165A6E">
        <w:t>The requirement applies at the Radiated Interface Boundary (RIB) when the AoA of the incident wave of the wanted signal and the interfering signal are both from the direction where peak gain is achieved.</w:t>
      </w:r>
    </w:p>
    <w:p w14:paraId="5F7EF9A5" w14:textId="77777777" w:rsidR="0032234A" w:rsidRPr="00165A6E" w:rsidRDefault="0032234A">
      <w:r w:rsidRPr="00165A6E">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546" w:name="_CRTable7_5_31"/>
      <w:r w:rsidRPr="00165A6E">
        <w:t xml:space="preserve">Table </w:t>
      </w:r>
      <w:bookmarkEnd w:id="1546"/>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tcPr>
          <w:p w14:paraId="65649898" w14:textId="77777777" w:rsidR="00B87370" w:rsidRPr="00165A6E" w:rsidRDefault="00B87370" w:rsidP="00923A3F">
            <w:pPr>
              <w:pStyle w:val="TH"/>
            </w:pPr>
            <w:r w:rsidRPr="00165A6E">
              <w:t>Operating band</w:t>
            </w:r>
          </w:p>
        </w:tc>
        <w:tc>
          <w:tcPr>
            <w:tcW w:w="910" w:type="dxa"/>
            <w:tcBorders>
              <w:bottom w:val="nil"/>
            </w:tcBorders>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tcPr>
          <w:p w14:paraId="483DB697" w14:textId="77777777" w:rsidR="00B87370" w:rsidRPr="00165A6E" w:rsidRDefault="00B87370" w:rsidP="00923A3F">
            <w:pPr>
              <w:pStyle w:val="TH"/>
            </w:pPr>
          </w:p>
        </w:tc>
        <w:tc>
          <w:tcPr>
            <w:tcW w:w="910" w:type="dxa"/>
            <w:tcBorders>
              <w:top w:val="nil"/>
            </w:tcBorders>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547" w:name="_CRTable7_5_32"/>
      <w:r w:rsidRPr="00165A6E">
        <w:t xml:space="preserve">Table </w:t>
      </w:r>
      <w:bookmarkEnd w:id="1547"/>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5E03B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5072544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4D177B96"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18ECF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56AE70AC"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D25590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26EDB4F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w:t>
            </w:r>
            <w:r w:rsidR="00D2021D" w:rsidRPr="00165A6E">
              <w:rPr>
                <w:rFonts w:cs="Arial"/>
              </w:rPr>
              <w:t>clause</w:t>
            </w:r>
            <w:r w:rsidR="00D2021D">
              <w:rPr>
                <w:rFonts w:cs="Arial"/>
              </w:rPr>
              <w:t> </w:t>
            </w:r>
            <w:r w:rsidR="00D2021D" w:rsidRPr="00165A6E">
              <w:rPr>
                <w:rFonts w:cs="Arial"/>
              </w:rPr>
              <w:t>7</w:t>
            </w:r>
            <w:r w:rsidRPr="00165A6E">
              <w:rPr>
                <w:rFonts w:cs="Arial"/>
              </w:rPr>
              <w:t>.3.2.3,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415C97AD"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548" w:name="_CRTable7_5_33"/>
      <w:r w:rsidRPr="00165A6E">
        <w:t xml:space="preserve">Table </w:t>
      </w:r>
      <w:bookmarkEnd w:id="1548"/>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574EAEBB"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281AE633"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7</w:t>
      </w:r>
      <w:r w:rsidRPr="00165A6E">
        <w:t>.5.</w:t>
      </w:r>
    </w:p>
    <w:p w14:paraId="50C95F2B" w14:textId="77777777" w:rsidR="0032234A" w:rsidRPr="00165A6E" w:rsidRDefault="0032234A" w:rsidP="00734697">
      <w:pPr>
        <w:pStyle w:val="H6"/>
      </w:pPr>
      <w:bookmarkStart w:id="1549" w:name="_CR7_5_4"/>
      <w:r w:rsidRPr="00165A6E">
        <w:t>7.5.4</w:t>
      </w:r>
      <w:r w:rsidRPr="00165A6E">
        <w:tab/>
        <w:t>Test description</w:t>
      </w:r>
    </w:p>
    <w:p w14:paraId="5854C252" w14:textId="77777777" w:rsidR="0032234A" w:rsidRPr="00165A6E" w:rsidRDefault="0032234A" w:rsidP="00734697">
      <w:pPr>
        <w:pStyle w:val="H6"/>
      </w:pPr>
      <w:bookmarkStart w:id="1550" w:name="_CR7_5_4_1"/>
      <w:bookmarkEnd w:id="1549"/>
      <w:r w:rsidRPr="00165A6E">
        <w:t>7.5.4.1</w:t>
      </w:r>
      <w:r w:rsidRPr="00165A6E">
        <w:tab/>
        <w:t>Initial conditions</w:t>
      </w:r>
    </w:p>
    <w:bookmarkEnd w:id="1550"/>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551" w:name="_CRTable7_5_4_11"/>
      <w:r w:rsidRPr="00165A6E">
        <w:t xml:space="preserve">Table </w:t>
      </w:r>
      <w:bookmarkEnd w:id="1551"/>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5F818FCE"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475E05D2"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4506FFC5"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0C42ECC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0ED3581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7AC5767" w14:textId="709A9A8B" w:rsidR="0032234A" w:rsidRPr="00165A6E" w:rsidRDefault="0032234A">
      <w:pPr>
        <w:pStyle w:val="B1"/>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
      </w:pPr>
      <w:r w:rsidRPr="00165A6E">
        <w:t>5.</w:t>
      </w:r>
      <w:r w:rsidRPr="00165A6E">
        <w:tab/>
        <w:t>Propagation conditions are set according to Annex B.0.</w:t>
      </w:r>
    </w:p>
    <w:p w14:paraId="70802F91" w14:textId="323D168F"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.5.4.3.</w:t>
      </w:r>
    </w:p>
    <w:p w14:paraId="00ADBF46" w14:textId="77777777" w:rsidR="0032234A" w:rsidRPr="00165A6E" w:rsidRDefault="0032234A" w:rsidP="00734697">
      <w:pPr>
        <w:pStyle w:val="H6"/>
      </w:pPr>
      <w:bookmarkStart w:id="1552" w:name="_CR7_5_4_2"/>
      <w:r w:rsidRPr="00165A6E">
        <w:t>7.5.4.2</w:t>
      </w:r>
      <w:r w:rsidRPr="00165A6E">
        <w:tab/>
        <w:t>Test procedure</w:t>
      </w:r>
    </w:p>
    <w:bookmarkEnd w:id="1552"/>
    <w:p w14:paraId="248F92B5" w14:textId="7627C413" w:rsidR="0032234A" w:rsidRPr="008A7419" w:rsidRDefault="0032234A">
      <w:pPr>
        <w:pStyle w:val="B1"/>
        <w:rPr>
          <w:rFonts w:eastAsia="Batang"/>
        </w:rPr>
      </w:pPr>
      <w:r w:rsidRPr="008A7419">
        <w:rPr>
          <w:rFonts w:eastAsia="Batang"/>
        </w:rPr>
        <w:t>1.</w:t>
      </w:r>
      <w:r w:rsidRPr="008A7419">
        <w:rPr>
          <w:rFonts w:eastAsia="Batang"/>
        </w:rPr>
        <w:tab/>
      </w:r>
      <w:bookmarkStart w:id="1553" w:name="_Hlk521657342"/>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3F2F3A" w:rsidRPr="00165A6E">
        <w:t>NOTE</w:t>
      </w:r>
      <w:r w:rsidR="00720E29" w:rsidRPr="008A7419">
        <w:rPr>
          <w:rFonts w:eastAsia="Batang"/>
        </w:rPr>
        <w:t xml:space="preserve"> 1) for the UE Rx beam selection to complete.</w:t>
      </w:r>
    </w:p>
    <w:bookmarkEnd w:id="1553"/>
    <w:p w14:paraId="32FBFF06"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7.5.4.1-1. The SS sends downlink MAC padding bits on the DL RMC.</w:t>
      </w:r>
    </w:p>
    <w:p w14:paraId="08736349" w14:textId="612A53DF"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8A7419" w:rsidRDefault="0032234A" w:rsidP="004A6DD7">
      <w:pPr>
        <w:pStyle w:val="B1"/>
        <w:rPr>
          <w:rFonts w:eastAsia="Batang"/>
        </w:rPr>
      </w:pPr>
      <w:r w:rsidRPr="008A7419">
        <w:rPr>
          <w:rFonts w:eastAsia="Batang"/>
        </w:rPr>
        <w:t>4.</w:t>
      </w:r>
      <w:r w:rsidRPr="008A7419">
        <w:rPr>
          <w:rFonts w:eastAsia="Batang"/>
        </w:rPr>
        <w:tab/>
      </w:r>
      <w:bookmarkStart w:id="1554" w:name="_Hlk521657607"/>
      <w:r w:rsidR="004A6DD7" w:rsidRPr="008A7419">
        <w:rPr>
          <w:rFonts w:eastAsia="Batang"/>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8A7419">
        <w:rPr>
          <w:rFonts w:eastAsia="Batang"/>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
        <w:numPr>
          <w:ilvl w:val="0"/>
          <w:numId w:val="30"/>
        </w:numPr>
      </w:pPr>
      <w:r w:rsidRPr="00165A6E">
        <w:t>MU is the test system uplink power measurement uncertainty and is specified in Table F.1.3-1 for the carrier frequency f and the channel bandwidth BW.</w:t>
      </w:r>
    </w:p>
    <w:p w14:paraId="052A509C" w14:textId="1E6DDDFA" w:rsidR="004A6DD7" w:rsidRPr="00165A6E" w:rsidRDefault="004A6DD7" w:rsidP="004A6DD7">
      <w:pPr>
        <w:pStyle w:val="B2"/>
        <w:numPr>
          <w:ilvl w:val="0"/>
          <w:numId w:val="30"/>
        </w:numPr>
      </w:pPr>
      <w:r w:rsidRPr="00165A6E">
        <w:t xml:space="preserve">Uplink power control window size = 1dB (UE power step size) + 1dB (UE power step tolerance) + (Test system relative power measurement uncertainty), where, the UE power step tolerance is specified in </w:t>
      </w:r>
      <w:r w:rsidR="00D2021D" w:rsidRPr="00165A6E">
        <w:t>TS</w:t>
      </w:r>
      <w:r w:rsidR="00D2021D">
        <w:t> </w:t>
      </w:r>
      <w:r w:rsidR="00D2021D" w:rsidRPr="00165A6E">
        <w:t>3</w:t>
      </w:r>
      <w:r w:rsidRPr="00165A6E">
        <w:t>8.101-2</w:t>
      </w:r>
      <w:r w:rsidR="00D2021D">
        <w:t> </w:t>
      </w:r>
      <w:r w:rsidR="00D2021D" w:rsidRPr="00165A6E">
        <w:t>[</w:t>
      </w:r>
      <w:r w:rsidRPr="00165A6E">
        <w:t>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8A7419" w:rsidRDefault="004A6DD7" w:rsidP="004A6DD7">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8A7419">
        <w:t xml:space="preserve"> </w:t>
      </w:r>
      <w:r w:rsidRPr="008A7419">
        <w:rPr>
          <w:rFonts w:eastAsia="Batang"/>
        </w:rPr>
        <w:t>Measure throughput for a duration sufficient to achieve statistical significance according to Annex H.2.</w:t>
      </w:r>
    </w:p>
    <w:bookmarkEnd w:id="1554"/>
    <w:p w14:paraId="7706E70A" w14:textId="77777777" w:rsidR="00456D72" w:rsidRPr="008A7419" w:rsidRDefault="00456D72" w:rsidP="00456D72">
      <w:pPr>
        <w:pStyle w:val="B1"/>
        <w:rPr>
          <w:rFonts w:eastAsia="Batang"/>
        </w:rPr>
      </w:pPr>
      <w:r w:rsidRPr="008A7419">
        <w:rPr>
          <w:rFonts w:eastAsia="Batang"/>
        </w:rPr>
        <w:t>6.</w:t>
      </w:r>
      <w:r w:rsidRPr="008A7419">
        <w:rPr>
          <w:rFonts w:eastAsia="Batang"/>
        </w:rPr>
        <w:tab/>
        <w:t>Repeat step 5 using an interfering signal frequency above the wanted signal in Case 1.</w:t>
      </w:r>
    </w:p>
    <w:p w14:paraId="1B9CB58B" w14:textId="4BF322B2" w:rsidR="00456D72" w:rsidRPr="008A7419" w:rsidRDefault="00456D72" w:rsidP="00456D72">
      <w:pPr>
        <w:pStyle w:val="B1"/>
        <w:rPr>
          <w:rFonts w:eastAsia="Batang"/>
        </w:rPr>
      </w:pPr>
      <w:r w:rsidRPr="008A7419">
        <w:rPr>
          <w:rFonts w:eastAsia="Batang"/>
        </w:rPr>
        <w:t>7.</w:t>
      </w:r>
      <w:r w:rsidRPr="008A7419">
        <w:rPr>
          <w:rFonts w:eastAsia="Batang"/>
        </w:rPr>
        <w:tab/>
        <w:t>Repeat for applicable channel bandwidths and operating band combinations in Case 1.</w:t>
      </w:r>
    </w:p>
    <w:p w14:paraId="407D20BB" w14:textId="5A7C9D02" w:rsidR="0032234A" w:rsidRPr="008A7419" w:rsidRDefault="00720E29" w:rsidP="00720E29">
      <w:pPr>
        <w:pStyle w:val="B1"/>
        <w:rPr>
          <w:rFonts w:eastAsia="Batang"/>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55" w:name="_CR7_5_4_3"/>
      <w:r w:rsidRPr="00165A6E">
        <w:t>7.5.4.3</w:t>
      </w:r>
      <w:r w:rsidRPr="00165A6E">
        <w:tab/>
        <w:t>Message contents</w:t>
      </w:r>
    </w:p>
    <w:bookmarkEnd w:id="1555"/>
    <w:p w14:paraId="6E4351DB" w14:textId="733D7AA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61D25390" w14:textId="77777777" w:rsidR="004846AF" w:rsidRPr="00165A6E" w:rsidRDefault="0032234A" w:rsidP="004846AF">
      <w:pPr>
        <w:pStyle w:val="H6"/>
      </w:pPr>
      <w:bookmarkStart w:id="1556" w:name="_CR7_5_5"/>
      <w:r w:rsidRPr="00165A6E">
        <w:t>7.5.5</w:t>
      </w:r>
      <w:r w:rsidRPr="00165A6E">
        <w:tab/>
        <w:t>Test requirements</w:t>
      </w:r>
    </w:p>
    <w:bookmarkEnd w:id="1556"/>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557" w:name="_CRTable7_5_51"/>
      <w:r w:rsidRPr="00165A6E">
        <w:t xml:space="preserve">Table </w:t>
      </w:r>
      <w:bookmarkEnd w:id="1557"/>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58" w:name="_CRTable7_5_52"/>
      <w:r w:rsidRPr="00165A6E">
        <w:t xml:space="preserve">Table </w:t>
      </w:r>
      <w:bookmarkEnd w:id="1558"/>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1CD4C2D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2942E08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5ABBC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286AB20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203D376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6783110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2A30421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1864F17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390D632"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1676263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4DA3DA2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21F5C8E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D29874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6D38B46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36E5B1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48F48B4C" w:rsidR="004103CE" w:rsidRPr="00165A6E" w:rsidRDefault="004103CE" w:rsidP="004103CE">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82DA1CE" w14:textId="59367861" w:rsidR="004103CE" w:rsidRPr="00165A6E" w:rsidRDefault="004103CE" w:rsidP="004103CE">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47850C62" w:rsidR="004103CE" w:rsidRPr="00165A6E" w:rsidRDefault="004103CE" w:rsidP="004103CE">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59" w:name="_CRTable7_5_52a"/>
      <w:r w:rsidRPr="00165A6E">
        <w:t xml:space="preserve">Table </w:t>
      </w:r>
      <w:bookmarkEnd w:id="1559"/>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19B50BDD"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5194E2F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57D41B16"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F1FF068"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13AEF3D6" w:rsidR="00456D72" w:rsidRPr="00165A6E" w:rsidRDefault="00456D72" w:rsidP="00456D72">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69986430" w14:textId="0756C8AF"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F3D365D" w14:textId="160B6CAF"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bookmarkStart w:id="1560" w:name="_CRTable7_5_52b"/>
      <w:r w:rsidRPr="00165A6E">
        <w:t xml:space="preserve">Table </w:t>
      </w:r>
      <w:bookmarkEnd w:id="1560"/>
      <w:r w:rsidRPr="00165A6E">
        <w:t>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103DD634" w:rsidR="00FE44EF" w:rsidRPr="00165A6E" w:rsidRDefault="00FE44EF" w:rsidP="004050EB">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76CF2172" w14:textId="275DA1A4"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342FE17" w14:textId="0ABF9DCC"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4E0ECFAB" w:rsidR="004103CE" w:rsidRPr="00165A6E" w:rsidRDefault="004103CE" w:rsidP="004103CE">
      <w:pPr>
        <w:pStyle w:val="TH"/>
      </w:pPr>
      <w:bookmarkStart w:id="1561" w:name="_CRTable7_5_52c"/>
      <w:r w:rsidRPr="00165A6E">
        <w:t xml:space="preserve">Table </w:t>
      </w:r>
      <w:bookmarkEnd w:id="1561"/>
      <w:r w:rsidRPr="00165A6E">
        <w:t>7.5.5-2</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6F686DD3"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427D3FBA" w14:textId="2941AAB7"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4D5E55E3" w:rsidR="004103CE" w:rsidRPr="00165A6E" w:rsidRDefault="004103CE" w:rsidP="002B0C08">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562" w:name="_CRTable7_5_53"/>
      <w:r w:rsidRPr="006D491B">
        <w:t xml:space="preserve">Table </w:t>
      </w:r>
      <w:bookmarkEnd w:id="1562"/>
      <w:r w:rsidRPr="006D491B">
        <w:t>7.5.5-3: Void</w:t>
      </w:r>
    </w:p>
    <w:p w14:paraId="2DBD2598" w14:textId="77777777" w:rsidR="0032234A" w:rsidRPr="00165A6E" w:rsidRDefault="0032234A"/>
    <w:p w14:paraId="4C581129" w14:textId="77777777" w:rsidR="0032234A" w:rsidRPr="00165A6E" w:rsidRDefault="0032234A" w:rsidP="007334CC">
      <w:pPr>
        <w:pStyle w:val="Heading2"/>
      </w:pPr>
      <w:bookmarkStart w:id="1563" w:name="_Toc21026727"/>
      <w:bookmarkStart w:id="1564" w:name="_Toc27744017"/>
      <w:bookmarkStart w:id="1565" w:name="_Toc36197188"/>
      <w:bookmarkStart w:id="1566" w:name="_Toc36197880"/>
      <w:r w:rsidRPr="00165A6E">
        <w:t>7.5A</w:t>
      </w:r>
      <w:r w:rsidRPr="00165A6E">
        <w:tab/>
        <w:t>Adjacent channel selectivity for CA</w:t>
      </w:r>
      <w:bookmarkEnd w:id="1563"/>
      <w:bookmarkEnd w:id="1564"/>
      <w:bookmarkEnd w:id="1565"/>
      <w:bookmarkEnd w:id="1566"/>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hideMark/>
          </w:tcPr>
          <w:p w14:paraId="4F1D1D97" w14:textId="77777777" w:rsidR="002262BE" w:rsidRPr="00165A6E" w:rsidRDefault="002262BE" w:rsidP="00CA71E8">
            <w:pPr>
              <w:pStyle w:val="TAH"/>
            </w:pPr>
            <w:r w:rsidRPr="00165A6E">
              <w:t>Operating band</w:t>
            </w:r>
          </w:p>
        </w:tc>
        <w:tc>
          <w:tcPr>
            <w:tcW w:w="990" w:type="dxa"/>
            <w:tcBorders>
              <w:bottom w:val="nil"/>
            </w:tcBorders>
            <w:hideMark/>
          </w:tcPr>
          <w:p w14:paraId="2B0516A7" w14:textId="77777777" w:rsidR="002262BE" w:rsidRPr="00165A6E" w:rsidRDefault="002262BE" w:rsidP="00CA71E8">
            <w:pPr>
              <w:pStyle w:val="TAH"/>
            </w:pPr>
            <w:r w:rsidRPr="00165A6E">
              <w:t>Units</w:t>
            </w:r>
          </w:p>
        </w:tc>
        <w:tc>
          <w:tcPr>
            <w:tcW w:w="2860" w:type="dxa"/>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hideMark/>
          </w:tcPr>
          <w:p w14:paraId="3E4AA187" w14:textId="77777777" w:rsidR="002262BE" w:rsidRPr="00165A6E" w:rsidRDefault="002262BE" w:rsidP="00CA71E8">
            <w:pPr>
              <w:pStyle w:val="TAH"/>
            </w:pPr>
          </w:p>
        </w:tc>
        <w:tc>
          <w:tcPr>
            <w:tcW w:w="990" w:type="dxa"/>
            <w:tcBorders>
              <w:top w:val="nil"/>
              <w:bottom w:val="single" w:sz="4" w:space="0" w:color="auto"/>
            </w:tcBorders>
            <w:hideMark/>
          </w:tcPr>
          <w:p w14:paraId="5023891D" w14:textId="77777777" w:rsidR="002262BE" w:rsidRPr="00165A6E" w:rsidRDefault="002262BE" w:rsidP="00CA71E8">
            <w:pPr>
              <w:pStyle w:val="TAH"/>
            </w:pPr>
          </w:p>
        </w:tc>
        <w:tc>
          <w:tcPr>
            <w:tcW w:w="2860" w:type="dxa"/>
            <w:tcBorders>
              <w:bottom w:val="single" w:sz="4" w:space="0" w:color="auto"/>
            </w:tcBorders>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vAlign w:val="center"/>
            <w:hideMark/>
          </w:tcPr>
          <w:p w14:paraId="043CFD4B" w14:textId="77777777" w:rsidR="002262BE" w:rsidRPr="00165A6E" w:rsidRDefault="002262BE" w:rsidP="00CA71E8">
            <w:pPr>
              <w:pStyle w:val="TAC"/>
            </w:pPr>
            <w:r w:rsidRPr="00165A6E">
              <w:t>n257, n258, n261</w:t>
            </w:r>
          </w:p>
        </w:tc>
        <w:tc>
          <w:tcPr>
            <w:tcW w:w="990" w:type="dxa"/>
            <w:vAlign w:val="center"/>
            <w:hideMark/>
          </w:tcPr>
          <w:p w14:paraId="32CDE809" w14:textId="77777777" w:rsidR="002262BE" w:rsidRPr="00165A6E" w:rsidRDefault="002262BE" w:rsidP="00CA71E8">
            <w:pPr>
              <w:pStyle w:val="TAC"/>
            </w:pPr>
            <w:r w:rsidRPr="00165A6E">
              <w:t>dB</w:t>
            </w:r>
          </w:p>
        </w:tc>
        <w:tc>
          <w:tcPr>
            <w:tcW w:w="2860" w:type="dxa"/>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vAlign w:val="center"/>
            <w:hideMark/>
          </w:tcPr>
          <w:p w14:paraId="4A9D2D36" w14:textId="77777777" w:rsidR="002262BE" w:rsidRPr="00165A6E" w:rsidRDefault="002262BE" w:rsidP="00CA71E8">
            <w:pPr>
              <w:pStyle w:val="TAC"/>
            </w:pPr>
            <w:r w:rsidRPr="00165A6E">
              <w:t>dB</w:t>
            </w:r>
          </w:p>
        </w:tc>
        <w:tc>
          <w:tcPr>
            <w:tcW w:w="2860" w:type="dxa"/>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BA584BB"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4833856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67" w:name="_Hlk32426810"/>
      <w:r w:rsidRPr="00165A6E">
        <w:t>for Intra-band non-contiguous CA</w:t>
      </w:r>
      <w:bookmarkEnd w:id="1567"/>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465089E4" w:rsidR="00234A14" w:rsidRPr="00165A6E" w:rsidRDefault="002262BE" w:rsidP="00234A14">
      <w:r w:rsidRPr="00165A6E">
        <w:t xml:space="preserve">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rsidP="007334CC">
      <w:pPr>
        <w:pStyle w:val="Heading2"/>
      </w:pPr>
      <w:bookmarkStart w:id="1568" w:name="_Toc21026728"/>
      <w:bookmarkStart w:id="1569" w:name="_Toc27744018"/>
      <w:bookmarkStart w:id="1570" w:name="_Toc36197189"/>
      <w:bookmarkStart w:id="1571" w:name="_Toc36197881"/>
      <w:r w:rsidRPr="00165A6E">
        <w:t>7.</w:t>
      </w:r>
      <w:r w:rsidRPr="00165A6E">
        <w:rPr>
          <w:rFonts w:eastAsia="SimSun"/>
        </w:rPr>
        <w:t>5D</w:t>
      </w:r>
      <w:r w:rsidRPr="00165A6E">
        <w:tab/>
        <w:t>Adjacent channel selectivity for UL MIMO</w:t>
      </w:r>
      <w:bookmarkEnd w:id="1568"/>
      <w:bookmarkEnd w:id="1569"/>
      <w:bookmarkEnd w:id="1570"/>
      <w:bookmarkEnd w:id="1571"/>
    </w:p>
    <w:p w14:paraId="3855D064" w14:textId="3093F3B8" w:rsidR="001B756E" w:rsidRPr="00165A6E" w:rsidRDefault="001B756E" w:rsidP="001B756E">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.5D.</w:t>
      </w:r>
    </w:p>
    <w:p w14:paraId="10CA8B77" w14:textId="11BA76B9" w:rsidR="0032234A" w:rsidRPr="00165A6E" w:rsidRDefault="001B756E">
      <w:r w:rsidRPr="00165A6E">
        <w:t>No test case details are specified. Given UE</w:t>
      </w:r>
      <w:r w:rsidR="00D2021D">
        <w:t>'</w:t>
      </w:r>
      <w:r w:rsidRPr="00165A6E">
        <w:t>s Rx performance would not be impacted by the Tx configuration on TDD bands, the requirements in this test case can be well covered in 7.5 and don</w:t>
      </w:r>
      <w:r w:rsidR="00D2021D">
        <w:t>'</w:t>
      </w:r>
      <w:r w:rsidRPr="00165A6E">
        <w:t>t need to be tested again.</w:t>
      </w:r>
    </w:p>
    <w:p w14:paraId="4554FD84" w14:textId="77777777" w:rsidR="0032234A" w:rsidRPr="00165A6E" w:rsidRDefault="0032234A" w:rsidP="007334CC">
      <w:pPr>
        <w:pStyle w:val="Heading2"/>
      </w:pPr>
      <w:bookmarkStart w:id="1572" w:name="_Toc21026729"/>
      <w:bookmarkStart w:id="1573" w:name="_Toc27744019"/>
      <w:bookmarkStart w:id="1574" w:name="_Toc36197190"/>
      <w:bookmarkStart w:id="1575" w:name="_Toc36197882"/>
      <w:r w:rsidRPr="00165A6E">
        <w:t>7.6</w:t>
      </w:r>
      <w:r w:rsidRPr="00165A6E">
        <w:tab/>
        <w:t>Blocking characteristics</w:t>
      </w:r>
      <w:bookmarkEnd w:id="1572"/>
      <w:bookmarkEnd w:id="1573"/>
      <w:bookmarkEnd w:id="1574"/>
      <w:bookmarkEnd w:id="1575"/>
    </w:p>
    <w:p w14:paraId="34870249" w14:textId="77777777" w:rsidR="0032234A" w:rsidRPr="00165A6E" w:rsidRDefault="0032234A">
      <w:pPr>
        <w:pStyle w:val="Heading3"/>
        <w:rPr>
          <w:rFonts w:eastAsia="SimSun"/>
        </w:rPr>
      </w:pPr>
      <w:bookmarkStart w:id="1576" w:name="_Toc21026730"/>
      <w:bookmarkStart w:id="1577" w:name="_Toc27744020"/>
      <w:bookmarkStart w:id="1578" w:name="_Toc36197191"/>
      <w:bookmarkStart w:id="1579" w:name="_Toc36197883"/>
      <w:r w:rsidRPr="00165A6E">
        <w:t>7.6.1</w:t>
      </w:r>
      <w:r w:rsidRPr="00165A6E">
        <w:tab/>
        <w:t>General</w:t>
      </w:r>
      <w:bookmarkEnd w:id="1576"/>
      <w:bookmarkEnd w:id="1577"/>
      <w:bookmarkEnd w:id="1578"/>
      <w:bookmarkEnd w:id="1579"/>
    </w:p>
    <w:p w14:paraId="100DBEAA" w14:textId="1934AF4D" w:rsidR="009201F3" w:rsidRPr="00165A6E" w:rsidRDefault="009201F3" w:rsidP="009201F3">
      <w:r w:rsidRPr="00165A6E">
        <w:t>The blocking characteristic is a measure of the receiver</w:t>
      </w:r>
      <w:r w:rsidR="00D2021D">
        <w:t>'</w:t>
      </w:r>
      <w:r w:rsidRPr="00165A6E">
        <w:t>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80" w:name="_Toc21026731"/>
      <w:bookmarkStart w:id="1581" w:name="_Toc27744021"/>
      <w:bookmarkStart w:id="1582" w:name="_Toc36197192"/>
      <w:bookmarkStart w:id="1583"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80"/>
      <w:bookmarkEnd w:id="1581"/>
      <w:bookmarkEnd w:id="1582"/>
      <w:bookmarkEnd w:id="1583"/>
    </w:p>
    <w:p w14:paraId="3E76CCB6" w14:textId="143B7FC7" w:rsidR="0032234A" w:rsidRPr="00165A6E" w:rsidRDefault="00D2021D">
      <w:pPr>
        <w:pStyle w:val="EditorsNote"/>
      </w:pPr>
      <w:r>
        <w:t>Editor's note:</w:t>
      </w:r>
      <w:r>
        <w:tab/>
      </w:r>
      <w:r w:rsidR="0032234A" w:rsidRPr="00165A6E">
        <w:t>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84" w:name="OLE_LINK1"/>
      <w:bookmarkStart w:id="1585" w:name="_CR7_6_2_0"/>
      <w:r w:rsidRPr="00165A6E">
        <w:t>7.6.2.0</w:t>
      </w:r>
      <w:bookmarkEnd w:id="1584"/>
      <w:r w:rsidRPr="00165A6E">
        <w:tab/>
        <w:t>General</w:t>
      </w:r>
    </w:p>
    <w:bookmarkEnd w:id="1585"/>
    <w:p w14:paraId="2EE93535" w14:textId="4C393A24" w:rsidR="00E97DFF" w:rsidRPr="00165A6E" w:rsidRDefault="00E97DFF" w:rsidP="00E97DFF">
      <w:r w:rsidRPr="00165A6E">
        <w:rPr>
          <w:rFonts w:eastAsia="Osaka"/>
        </w:rPr>
        <w:t>In-band blocking is a measure of a receiver</w:t>
      </w:r>
      <w:r w:rsidR="00D2021D">
        <w:rPr>
          <w:rFonts w:eastAsia="Osaka"/>
        </w:rPr>
        <w:t>'</w:t>
      </w:r>
      <w:r w:rsidRPr="00165A6E">
        <w:rPr>
          <w:rFonts w:eastAsia="Osaka"/>
        </w:rPr>
        <w:t>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86" w:name="_CR7_6_2_1"/>
      <w:r w:rsidRPr="00165A6E">
        <w:t>7.6.</w:t>
      </w:r>
      <w:r w:rsidRPr="00165A6E">
        <w:rPr>
          <w:rFonts w:eastAsia="SimSun"/>
        </w:rPr>
        <w:t>2</w:t>
      </w:r>
      <w:r w:rsidRPr="00165A6E">
        <w:t>.1</w:t>
      </w:r>
      <w:r w:rsidRPr="00165A6E">
        <w:tab/>
        <w:t>Test purpose</w:t>
      </w:r>
    </w:p>
    <w:bookmarkEnd w:id="1586"/>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87" w:name="_CR7_6_2_2"/>
      <w:r w:rsidRPr="00165A6E">
        <w:t>7.6.2.2</w:t>
      </w:r>
      <w:r w:rsidRPr="00165A6E">
        <w:tab/>
        <w:t>Test applicability</w:t>
      </w:r>
    </w:p>
    <w:bookmarkEnd w:id="1587"/>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88" w:name="_CR7_6_2_3"/>
      <w:r w:rsidRPr="00165A6E">
        <w:t>7.6.2.3</w:t>
      </w:r>
      <w:r w:rsidRPr="00165A6E">
        <w:tab/>
        <w:t>Minimum conformance requirements</w:t>
      </w:r>
    </w:p>
    <w:bookmarkEnd w:id="1588"/>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89" w:name="_CRTable7_6_2_31"/>
      <w:r w:rsidRPr="00165A6E">
        <w:t xml:space="preserve">Table </w:t>
      </w:r>
      <w:bookmarkEnd w:id="1589"/>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2BA962B0"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1C3BD1E8"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3DF06E3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4BC067DA"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2F5D016B"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1E0C3CF1"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568A9F9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2574919D"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1A7DCAEB"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10] </w:t>
      </w:r>
      <w:r w:rsidR="00D2021D" w:rsidRPr="00165A6E">
        <w:t>clause</w:t>
      </w:r>
      <w:r w:rsidR="00D2021D">
        <w:t> </w:t>
      </w:r>
      <w:r w:rsidR="00D2021D" w:rsidRPr="00165A6E">
        <w:t>7</w:t>
      </w:r>
      <w:r w:rsidRPr="00165A6E">
        <w:t>.6.2.</w:t>
      </w:r>
    </w:p>
    <w:p w14:paraId="2CD11D73" w14:textId="77777777" w:rsidR="0032234A" w:rsidRPr="00165A6E" w:rsidRDefault="0032234A">
      <w:pPr>
        <w:pStyle w:val="H6"/>
      </w:pPr>
      <w:bookmarkStart w:id="1590" w:name="_CR7_6_2_4"/>
      <w:r w:rsidRPr="00165A6E">
        <w:t>7.6.2.4</w:t>
      </w:r>
      <w:r w:rsidRPr="00165A6E">
        <w:tab/>
        <w:t>Test description</w:t>
      </w:r>
    </w:p>
    <w:p w14:paraId="6D639493" w14:textId="77777777" w:rsidR="0032234A" w:rsidRPr="00165A6E" w:rsidRDefault="0032234A">
      <w:pPr>
        <w:pStyle w:val="H6"/>
      </w:pPr>
      <w:bookmarkStart w:id="1591" w:name="_CR7_6_2_4_1"/>
      <w:bookmarkEnd w:id="1590"/>
      <w:r w:rsidRPr="00165A6E">
        <w:t>7.6.2.4.1</w:t>
      </w:r>
      <w:r w:rsidRPr="00165A6E">
        <w:tab/>
        <w:t>Initial conditions</w:t>
      </w:r>
    </w:p>
    <w:bookmarkEnd w:id="1591"/>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92" w:name="_CRTable7_6_2_4_11"/>
      <w:r w:rsidRPr="00165A6E">
        <w:t xml:space="preserve">Table </w:t>
      </w:r>
      <w:bookmarkEnd w:id="1592"/>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3489EC11"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66082745"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41B6504C"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1AC43498"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0605D3B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1917B9F" w14:textId="009BEB47" w:rsidR="0032234A" w:rsidRPr="00165A6E" w:rsidRDefault="0032234A">
      <w:pPr>
        <w:pStyle w:val="B1"/>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
      </w:pPr>
      <w:r w:rsidRPr="00165A6E">
        <w:t>4.</w:t>
      </w:r>
      <w:r w:rsidRPr="00165A6E">
        <w:tab/>
        <w:t>The DL and UL Reference Measurement channels are set according to Table 7.6.2.4.1-1.</w:t>
      </w:r>
    </w:p>
    <w:p w14:paraId="0EA3AED9" w14:textId="77777777" w:rsidR="0032234A" w:rsidRPr="00165A6E" w:rsidRDefault="0032234A">
      <w:pPr>
        <w:pStyle w:val="B1"/>
      </w:pPr>
      <w:r w:rsidRPr="00165A6E">
        <w:t>5.</w:t>
      </w:r>
      <w:r w:rsidRPr="00165A6E">
        <w:tab/>
        <w:t>Propagation conditions are set according to Annex B.0.</w:t>
      </w:r>
    </w:p>
    <w:p w14:paraId="38777880" w14:textId="6864490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.6.2.4.3.</w:t>
      </w:r>
    </w:p>
    <w:p w14:paraId="5A568CC8" w14:textId="573EEEEB" w:rsidR="0032234A" w:rsidRPr="00165A6E" w:rsidRDefault="0032234A">
      <w:pPr>
        <w:pStyle w:val="H6"/>
      </w:pPr>
      <w:bookmarkStart w:id="1593" w:name="_CR7_6_2_4_2"/>
      <w:r w:rsidRPr="00165A6E">
        <w:t>7.6.2.4.2</w:t>
      </w:r>
      <w:r w:rsidRPr="00165A6E">
        <w:tab/>
        <w:t>Test procedure</w:t>
      </w:r>
    </w:p>
    <w:bookmarkEnd w:id="1593"/>
    <w:p w14:paraId="4563BD08" w14:textId="789DA2B6" w:rsidR="0032234A" w:rsidRPr="008A7419" w:rsidRDefault="0032234A">
      <w:pPr>
        <w:pStyle w:val="B1"/>
        <w:rPr>
          <w:rFonts w:eastAsia="Batang"/>
        </w:rPr>
      </w:pPr>
      <w:r w:rsidRPr="008A7419">
        <w:rPr>
          <w:rFonts w:eastAsia="Batang"/>
        </w:rPr>
        <w:t>1.</w:t>
      </w:r>
      <w:r w:rsidRPr="008A7419">
        <w:rPr>
          <w:rFonts w:eastAsia="Batang"/>
        </w:rPr>
        <w:tab/>
      </w:r>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0F3E2B" w:rsidRPr="00165A6E">
        <w:t>NOTE</w:t>
      </w:r>
      <w:r w:rsidR="00720E29" w:rsidRPr="008A7419">
        <w:rPr>
          <w:rFonts w:eastAsia="Batang"/>
        </w:rPr>
        <w:t xml:space="preserve"> 1) for the UE Rx beam selection to complete.</w:t>
      </w:r>
    </w:p>
    <w:p w14:paraId="1E57B6B9"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7.6.2.4.1-1. The SS sends downlink MAC padding bits on the DL RMC.</w:t>
      </w:r>
    </w:p>
    <w:p w14:paraId="26099061" w14:textId="2A38648A"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8A7419" w:rsidRDefault="0032234A" w:rsidP="00E367C3">
      <w:pPr>
        <w:pStyle w:val="B1"/>
        <w:rPr>
          <w:rFonts w:eastAsia="Batang"/>
        </w:rPr>
      </w:pPr>
      <w:r w:rsidRPr="008A7419">
        <w:rPr>
          <w:rFonts w:eastAsia="Batang"/>
        </w:rPr>
        <w:t>4.</w:t>
      </w:r>
      <w:r w:rsidRPr="008A7419">
        <w:rPr>
          <w:rFonts w:eastAsia="Batang"/>
        </w:rPr>
        <w:tab/>
      </w:r>
      <w:r w:rsidR="00CD2C0B" w:rsidRPr="008A7419">
        <w:rPr>
          <w:rFonts w:eastAsia="Batang"/>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8A7419">
        <w:rPr>
          <w:rFonts w:eastAsia="Batang"/>
        </w:rPr>
        <w:t xml:space="preserve"> dB of the target power level in Table 7.6.2.5-1, for at least the duration of the throughput measurement</w:t>
      </w:r>
      <w:r w:rsidR="00E367C3" w:rsidRPr="008A7419">
        <w:rPr>
          <w:rFonts w:eastAsia="Batang"/>
        </w:rPr>
        <w:t>, where:</w:t>
      </w:r>
    </w:p>
    <w:p w14:paraId="7CFD5936" w14:textId="5278087E" w:rsidR="00E367C3" w:rsidRPr="00165A6E" w:rsidRDefault="000F3E2B" w:rsidP="00283426">
      <w:pPr>
        <w:pStyle w:val="B2"/>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8E0642E" w:rsidR="0032234A" w:rsidRPr="008A7419" w:rsidRDefault="000F3E2B" w:rsidP="00283426">
      <w:pPr>
        <w:pStyle w:val="B2"/>
        <w:rPr>
          <w:rFonts w:eastAsia="Batang"/>
        </w:rPr>
      </w:pPr>
      <w:r w:rsidRPr="00165A6E">
        <w:t>-</w:t>
      </w:r>
      <w:r w:rsidR="00E367C3" w:rsidRPr="00165A6E">
        <w:tab/>
        <w:t xml:space="preserve">Uplink power control window size = 1dB (UE power step size) + 1dB (UE power step tolerance) ) + (Test system relative power measurement uncertainty), where, the UE power step tolerance is specified in </w:t>
      </w:r>
      <w:r w:rsidR="00D2021D" w:rsidRPr="00165A6E">
        <w:t>TS</w:t>
      </w:r>
      <w:r w:rsidR="00D2021D">
        <w:t> </w:t>
      </w:r>
      <w:r w:rsidR="00D2021D" w:rsidRPr="00165A6E">
        <w:t>3</w:t>
      </w:r>
      <w:r w:rsidR="00E367C3" w:rsidRPr="00165A6E">
        <w:t>8.101-2</w:t>
      </w:r>
      <w:r w:rsidR="00D2021D">
        <w:t> </w:t>
      </w:r>
      <w:r w:rsidR="00D2021D" w:rsidRPr="00165A6E">
        <w:t>[</w:t>
      </w:r>
      <w:r w:rsidR="00E367C3" w:rsidRPr="00165A6E">
        <w:t>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8A7419" w:rsidRDefault="0032234A">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8A7419" w:rsidRDefault="0032234A" w:rsidP="00720E29">
      <w:pPr>
        <w:pStyle w:val="B1"/>
        <w:rPr>
          <w:rFonts w:eastAsia="Batang"/>
        </w:rPr>
      </w:pPr>
      <w:r w:rsidRPr="008A7419">
        <w:rPr>
          <w:rFonts w:eastAsia="Batang"/>
        </w:rPr>
        <w:t>6.</w:t>
      </w:r>
      <w:r w:rsidRPr="008A7419">
        <w:rPr>
          <w:rFonts w:eastAsia="Batang"/>
        </w:rPr>
        <w:tab/>
        <w:t>Repeat step</w:t>
      </w:r>
      <w:r w:rsidR="000F3E2B" w:rsidRPr="008A7419">
        <w:rPr>
          <w:rFonts w:eastAsia="Batang"/>
        </w:rPr>
        <w:t xml:space="preserve"> 5</w:t>
      </w:r>
      <w:r w:rsidRPr="008A7419">
        <w:rPr>
          <w:rFonts w:eastAsia="Batang"/>
        </w:rPr>
        <w:t xml:space="preserve"> using interfering signals specified in 7.6.2.5-1. The ranges are covered in steps equal to the interferer bandwidth.</w:t>
      </w:r>
      <w:r w:rsidR="00170CEB" w:rsidRPr="008A7419">
        <w:rPr>
          <w:rFonts w:eastAsia="Batang"/>
        </w:rPr>
        <w:t xml:space="preserve"> Interferer frequencies should be chosen starting with an offset nearest to the </w:t>
      </w:r>
      <w:r w:rsidR="00297E0C" w:rsidRPr="008A7419">
        <w:rPr>
          <w:rFonts w:eastAsia="Batang"/>
        </w:rPr>
        <w:t>centre</w:t>
      </w:r>
      <w:r w:rsidR="00170CEB" w:rsidRPr="008A7419">
        <w:rPr>
          <w:rFonts w:eastAsia="Batang"/>
        </w:rPr>
        <w:t xml:space="preserve"> frequency and sweep outwards towards the band edges. In order to ensure that full range is tested for interferer frequency, run last test steps at frequency equal to F</w:t>
      </w:r>
      <w:r w:rsidR="00170CEB" w:rsidRPr="008A7419">
        <w:rPr>
          <w:rFonts w:eastAsia="Batang"/>
          <w:vertAlign w:val="subscript"/>
        </w:rPr>
        <w:t>Interferer</w:t>
      </w:r>
      <w:r w:rsidR="00170CEB" w:rsidRPr="008A7419">
        <w:rPr>
          <w:rFonts w:eastAsia="Batang"/>
        </w:rPr>
        <w:t xml:space="preserve"> range limit defined at the corresponding band edge.</w:t>
      </w:r>
    </w:p>
    <w:p w14:paraId="57A5AAF6" w14:textId="77777777" w:rsidR="00A37743" w:rsidRPr="00165A6E" w:rsidRDefault="00720E29" w:rsidP="00A37743">
      <w:pPr>
        <w:pStyle w:val="B1"/>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94" w:name="_CRTable7_6_2_4_21"/>
      <w:r w:rsidRPr="00165A6E">
        <w:rPr>
          <w:rFonts w:eastAsia="MS Mincho"/>
          <w:lang w:eastAsia="en-US"/>
        </w:rPr>
        <w:t xml:space="preserve">Table </w:t>
      </w:r>
      <w:bookmarkEnd w:id="1594"/>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95" w:name="_CR7_6_2_4_3"/>
      <w:r w:rsidRPr="00165A6E">
        <w:t>7.6.2.4.3</w:t>
      </w:r>
      <w:r w:rsidRPr="00165A6E">
        <w:tab/>
        <w:t>Message contents</w:t>
      </w:r>
    </w:p>
    <w:bookmarkEnd w:id="1595"/>
    <w:p w14:paraId="2E83CF13" w14:textId="6C7C31B6"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7E4F8850" w14:textId="77777777" w:rsidR="004846AF" w:rsidRPr="00165A6E" w:rsidRDefault="0032234A" w:rsidP="004846AF">
      <w:pPr>
        <w:pStyle w:val="H6"/>
      </w:pPr>
      <w:bookmarkStart w:id="1596" w:name="_CR7_6_2_5"/>
      <w:r w:rsidRPr="00165A6E">
        <w:t>7.6.2.5</w:t>
      </w:r>
      <w:r w:rsidRPr="00165A6E">
        <w:tab/>
        <w:t>Test requirement</w:t>
      </w:r>
    </w:p>
    <w:bookmarkEnd w:id="1596"/>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597" w:name="_CRTable7_6_2_51"/>
      <w:r w:rsidRPr="00165A6E">
        <w:t xml:space="preserve">Table </w:t>
      </w:r>
      <w:bookmarkEnd w:id="1597"/>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1F18A2D2"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0F2B12A8"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02776BA3"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3A68ECF6"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24608F4E"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11D23C73"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98" w:name="_CRTable7_6_2_51a"/>
      <w:bookmarkStart w:id="1599" w:name="_Toc21026732"/>
      <w:bookmarkStart w:id="1600" w:name="_Toc27744022"/>
      <w:bookmarkStart w:id="1601" w:name="_Toc36197193"/>
      <w:bookmarkStart w:id="1602" w:name="_Toc36197885"/>
      <w:r w:rsidRPr="00165A6E">
        <w:t xml:space="preserve">Table </w:t>
      </w:r>
      <w:bookmarkEnd w:id="1598"/>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27666653" w:rsidR="00F15BD2" w:rsidRPr="00165A6E" w:rsidRDefault="00F15BD2" w:rsidP="00F15BD2">
            <w:pPr>
              <w:pStyle w:val="TAC"/>
              <w:rPr>
                <w:rFonts w:cs="Arial"/>
              </w:rPr>
            </w:pPr>
            <w:r w:rsidRPr="00165A6E">
              <w:rPr>
                <w:rFonts w:cs="Arial"/>
              </w:rPr>
              <w:t>REFSENS</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1E704077" w:rsidR="00F15BD2" w:rsidRPr="00165A6E" w:rsidRDefault="00F15BD2" w:rsidP="00F15BD2">
            <w:pPr>
              <w:pStyle w:val="TAC"/>
              <w:rPr>
                <w:rFonts w:cs="Arial"/>
              </w:rPr>
            </w:pPr>
            <w:r w:rsidRPr="00165A6E">
              <w:rPr>
                <w:rFonts w:cs="Arial"/>
              </w:rPr>
              <w:t>REFSENS</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5365E58E" w:rsidR="00F15BD2" w:rsidRPr="00165A6E" w:rsidRDefault="00F15BD2" w:rsidP="00F15BD2">
            <w:pPr>
              <w:pStyle w:val="TAC"/>
              <w:rPr>
                <w:rFonts w:cs="Arial"/>
              </w:rPr>
            </w:pPr>
            <w:r w:rsidRPr="00165A6E">
              <w:rPr>
                <w:rFonts w:cs="Arial"/>
              </w:rPr>
              <w:t>REFSENS</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072447A4" w:rsidR="00F15BD2" w:rsidRPr="00165A6E" w:rsidRDefault="00F15BD2" w:rsidP="00F15BD2">
            <w:pPr>
              <w:pStyle w:val="TAC"/>
              <w:rPr>
                <w:rFonts w:cs="Arial"/>
              </w:rPr>
            </w:pPr>
            <w:r w:rsidRPr="00165A6E">
              <w:rPr>
                <w:rFonts w:cs="Arial"/>
              </w:rPr>
              <w:t>REFSENS</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66575B4E"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4056AA2F"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57CBA7A9"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3AEBEF63"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533F8649"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bookmarkStart w:id="1603" w:name="_CRTable7_6_2_51b"/>
      <w:r w:rsidRPr="00165A6E">
        <w:t xml:space="preserve">Table </w:t>
      </w:r>
      <w:bookmarkEnd w:id="1603"/>
      <w:r w:rsidRPr="00165A6E">
        <w:t>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084B7F8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53677032"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4248236D"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6483F0B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3A9CA440"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15DD03E5" w:rsidR="004103CE" w:rsidRPr="00165A6E" w:rsidRDefault="004103CE" w:rsidP="004103CE">
      <w:pPr>
        <w:pStyle w:val="TH"/>
      </w:pPr>
      <w:bookmarkStart w:id="1604" w:name="_CRTable7_6_2_51c"/>
      <w:r w:rsidRPr="00165A6E">
        <w:t xml:space="preserve">Table </w:t>
      </w:r>
      <w:bookmarkEnd w:id="1604"/>
      <w:r w:rsidRPr="00165A6E">
        <w:t>7.6.2.5-1</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280165BE"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FFD810A" w14:textId="5AEB2D33"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20BAA385" w:rsidR="004103CE" w:rsidRPr="00165A6E" w:rsidRDefault="004103CE" w:rsidP="00B35BE0">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t>7.6.3</w:t>
      </w:r>
      <w:r w:rsidRPr="00165A6E">
        <w:tab/>
        <w:t>Void</w:t>
      </w:r>
      <w:bookmarkEnd w:id="1599"/>
      <w:bookmarkEnd w:id="1600"/>
      <w:bookmarkEnd w:id="1601"/>
      <w:bookmarkEnd w:id="1602"/>
    </w:p>
    <w:p w14:paraId="2379EBCB" w14:textId="77777777" w:rsidR="0032234A" w:rsidRPr="00165A6E" w:rsidRDefault="0032234A" w:rsidP="007334CC">
      <w:pPr>
        <w:pStyle w:val="Heading2"/>
      </w:pPr>
      <w:bookmarkStart w:id="1605" w:name="_Toc21026733"/>
      <w:bookmarkStart w:id="1606" w:name="_Toc27744023"/>
      <w:bookmarkStart w:id="1607" w:name="_Toc36197194"/>
      <w:bookmarkStart w:id="1608" w:name="_Toc36197886"/>
      <w:r w:rsidRPr="00165A6E">
        <w:t>7.6A</w:t>
      </w:r>
      <w:r w:rsidRPr="00165A6E">
        <w:tab/>
        <w:t>Blocking characteristics for CA</w:t>
      </w:r>
      <w:bookmarkEnd w:id="1605"/>
      <w:bookmarkEnd w:id="1606"/>
      <w:bookmarkEnd w:id="1607"/>
      <w:bookmarkEnd w:id="1608"/>
    </w:p>
    <w:p w14:paraId="17579E98" w14:textId="77777777" w:rsidR="0032234A" w:rsidRPr="00165A6E" w:rsidRDefault="0032234A">
      <w:pPr>
        <w:pStyle w:val="Heading3"/>
      </w:pPr>
      <w:bookmarkStart w:id="1609" w:name="_Toc21026734"/>
      <w:bookmarkStart w:id="1610" w:name="_Toc27744024"/>
      <w:bookmarkStart w:id="1611" w:name="_Toc36197195"/>
      <w:bookmarkStart w:id="1612" w:name="_Toc36197887"/>
      <w:r w:rsidRPr="00165A6E">
        <w:t>7.6A.1</w:t>
      </w:r>
      <w:r w:rsidRPr="00165A6E">
        <w:tab/>
        <w:t>General</w:t>
      </w:r>
      <w:bookmarkEnd w:id="1609"/>
      <w:bookmarkEnd w:id="1610"/>
      <w:bookmarkEnd w:id="1611"/>
      <w:bookmarkEnd w:id="1612"/>
    </w:p>
    <w:p w14:paraId="176BEA83" w14:textId="77777777" w:rsidR="0032234A" w:rsidRPr="00165A6E" w:rsidRDefault="0032234A">
      <w:r w:rsidRPr="00165A6E">
        <w:t>FFS</w:t>
      </w:r>
    </w:p>
    <w:p w14:paraId="22106D65" w14:textId="77777777" w:rsidR="0032234A" w:rsidRPr="00165A6E" w:rsidRDefault="0032234A">
      <w:pPr>
        <w:pStyle w:val="Heading3"/>
      </w:pPr>
      <w:bookmarkStart w:id="1613" w:name="_Toc21026735"/>
      <w:bookmarkStart w:id="1614" w:name="_Toc27744025"/>
      <w:bookmarkStart w:id="1615" w:name="_Toc36197196"/>
      <w:bookmarkStart w:id="1616" w:name="_Toc36197888"/>
      <w:r w:rsidRPr="00165A6E">
        <w:t>7.6A.2</w:t>
      </w:r>
      <w:r w:rsidRPr="00165A6E">
        <w:tab/>
        <w:t>In-band blocking for CA</w:t>
      </w:r>
      <w:bookmarkEnd w:id="1613"/>
      <w:bookmarkEnd w:id="1614"/>
      <w:bookmarkEnd w:id="1615"/>
      <w:bookmarkEnd w:id="1616"/>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36B4E85" w14:textId="4FC1CD15" w:rsidR="002262BE" w:rsidRPr="00165A6E" w:rsidRDefault="002262BE" w:rsidP="00CA71E8">
            <w:pPr>
              <w:pStyle w:val="TAC"/>
              <w:jc w:val="left"/>
            </w:pPr>
            <w:r w:rsidRPr="00165A6E">
              <w:t>Pinterferer for band</w:t>
            </w:r>
            <w:r w:rsidR="00C227C2">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661BBBD"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D2021D" w:rsidRPr="00165A6E">
              <w:rPr>
                <w:lang w:eastAsia="zh-CN"/>
              </w:rPr>
              <w:t>clause</w:t>
            </w:r>
            <w:r w:rsidR="00D2021D">
              <w:rPr>
                <w:lang w:eastAsia="zh-CN"/>
              </w:rPr>
              <w:t> </w:t>
            </w:r>
            <w:r w:rsidR="00D2021D" w:rsidRPr="00165A6E">
              <w:rPr>
                <w:rFonts w:eastAsia="MS Mincho"/>
              </w:rPr>
              <w:t>7</w:t>
            </w:r>
            <w:r w:rsidRPr="00165A6E">
              <w:rPr>
                <w:rFonts w:eastAsia="MS Mincho"/>
              </w:rPr>
              <w:t>.3.2.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6BD36675"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4EDD31E" w:rsidR="00234A14" w:rsidRPr="00165A6E" w:rsidRDefault="002262BE" w:rsidP="00234A14">
      <w:r w:rsidRPr="00165A6E">
        <w:t xml:space="preserve">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5BC5A8DD" w:rsidR="00464B84" w:rsidRPr="00165A6E" w:rsidRDefault="00D2021D" w:rsidP="00464B84">
      <w:pPr>
        <w:pStyle w:val="EditorsNote"/>
      </w:pPr>
      <w:bookmarkStart w:id="1617" w:name="_Hlk120706187"/>
      <w:r>
        <w:t>Editor's note:</w:t>
      </w:r>
      <w:r>
        <w:tab/>
      </w:r>
      <w:r w:rsidR="00464B84" w:rsidRPr="00165A6E">
        <w:t>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618" w:name="_CR7_6A_2_1_1"/>
      <w:r w:rsidRPr="00165A6E">
        <w:t>7.</w:t>
      </w:r>
      <w:r w:rsidR="0027597D" w:rsidRPr="00165A6E">
        <w:t>6</w:t>
      </w:r>
      <w:r w:rsidRPr="00165A6E">
        <w:t>A.2.1.1</w:t>
      </w:r>
      <w:r w:rsidRPr="00165A6E">
        <w:tab/>
        <w:t>Test purpose</w:t>
      </w:r>
    </w:p>
    <w:bookmarkEnd w:id="1618"/>
    <w:p w14:paraId="17171F42" w14:textId="7916CD70" w:rsidR="00464B84" w:rsidRPr="00165A6E" w:rsidRDefault="00464B84" w:rsidP="00464B84">
      <w:r w:rsidRPr="00165A6E">
        <w:t xml:space="preserve">Same test purpose as in </w:t>
      </w:r>
      <w:r w:rsidR="00D2021D" w:rsidRPr="00165A6E">
        <w:t>clause</w:t>
      </w:r>
      <w:r w:rsidR="00D2021D">
        <w:t> </w:t>
      </w:r>
      <w:r w:rsidR="00D2021D" w:rsidRPr="00165A6E">
        <w:t>7</w:t>
      </w:r>
      <w:r w:rsidRPr="00165A6E">
        <w:t>.6.2.1.</w:t>
      </w:r>
    </w:p>
    <w:p w14:paraId="6D16D43B" w14:textId="48535A7B" w:rsidR="00464B84" w:rsidRPr="00165A6E" w:rsidRDefault="00464B84" w:rsidP="00464B84">
      <w:pPr>
        <w:pStyle w:val="H6"/>
      </w:pPr>
      <w:bookmarkStart w:id="1619" w:name="_CR7_6A_2_1_2"/>
      <w:r w:rsidRPr="00165A6E">
        <w:t>7.</w:t>
      </w:r>
      <w:r w:rsidR="0027597D" w:rsidRPr="00165A6E">
        <w:t>6</w:t>
      </w:r>
      <w:r w:rsidRPr="00165A6E">
        <w:t>A.2.1.2</w:t>
      </w:r>
      <w:r w:rsidRPr="00165A6E">
        <w:tab/>
        <w:t>Test applicability</w:t>
      </w:r>
    </w:p>
    <w:bookmarkEnd w:id="1619"/>
    <w:p w14:paraId="1FD8D08C" w14:textId="2AE3DD33" w:rsidR="00464B84" w:rsidRPr="00165A6E" w:rsidRDefault="00464B84" w:rsidP="00464B84">
      <w:r w:rsidRPr="00165A6E">
        <w:t xml:space="preserve">This test case applies to all types of NR UE release 15 and forward that supports FR2 </w:t>
      </w:r>
      <w:bookmarkStart w:id="1620" w:name="_Hlk131023222"/>
      <w:r w:rsidR="0027597D" w:rsidRPr="00165A6E">
        <w:t>inter-band</w:t>
      </w:r>
      <w:bookmarkEnd w:id="1620"/>
      <w:r w:rsidR="0027597D" w:rsidRPr="00165A6E">
        <w:t xml:space="preserve"> </w:t>
      </w:r>
      <w:r w:rsidRPr="00165A6E">
        <w:t>2DL CA.</w:t>
      </w:r>
    </w:p>
    <w:p w14:paraId="5BC5611A" w14:textId="40C2F9A0" w:rsidR="00464B84" w:rsidRPr="00165A6E" w:rsidRDefault="00464B84" w:rsidP="00464B84">
      <w:pPr>
        <w:pStyle w:val="H6"/>
      </w:pPr>
      <w:bookmarkStart w:id="1621" w:name="_CR7_6A_2_1_3"/>
      <w:r w:rsidRPr="00165A6E">
        <w:t>7.</w:t>
      </w:r>
      <w:r w:rsidR="0027597D" w:rsidRPr="00165A6E">
        <w:t>6</w:t>
      </w:r>
      <w:r w:rsidRPr="00165A6E">
        <w:t>A.2.1.3</w:t>
      </w:r>
      <w:r w:rsidRPr="00165A6E">
        <w:tab/>
        <w:t>Minimum conformance requirements</w:t>
      </w:r>
    </w:p>
    <w:bookmarkEnd w:id="1621"/>
    <w:p w14:paraId="3E2AFEE8" w14:textId="3BED0FB8" w:rsidR="00464B84" w:rsidRPr="00165A6E" w:rsidRDefault="00464B84" w:rsidP="00464B84">
      <w:r w:rsidRPr="00165A6E">
        <w:t xml:space="preserve">Same minimum conformance requirements as in </w:t>
      </w:r>
      <w:r w:rsidR="00D2021D" w:rsidRPr="00165A6E">
        <w:t>clause</w:t>
      </w:r>
      <w:r w:rsidR="00D2021D">
        <w:t> </w:t>
      </w:r>
      <w:r w:rsidR="00D2021D" w:rsidRPr="00165A6E">
        <w:t>7</w:t>
      </w:r>
      <w:r w:rsidRPr="00165A6E">
        <w:t>.6A.2.0.</w:t>
      </w:r>
    </w:p>
    <w:p w14:paraId="1281E9AB" w14:textId="12EF39E8" w:rsidR="00464B84" w:rsidRPr="00165A6E" w:rsidRDefault="00464B84" w:rsidP="00464B84">
      <w:pPr>
        <w:pStyle w:val="H6"/>
      </w:pPr>
      <w:bookmarkStart w:id="1622"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623" w:name="_CR7_6A_2_1_4_1"/>
      <w:bookmarkEnd w:id="1622"/>
      <w:r w:rsidRPr="00165A6E">
        <w:t>7.</w:t>
      </w:r>
      <w:r w:rsidR="0027597D" w:rsidRPr="00165A6E">
        <w:t>6</w:t>
      </w:r>
      <w:r w:rsidRPr="00165A6E">
        <w:t>A.2.1.4.1</w:t>
      </w:r>
      <w:r w:rsidRPr="00165A6E">
        <w:tab/>
        <w:t>Initial conditions</w:t>
      </w:r>
    </w:p>
    <w:bookmarkEnd w:id="1623"/>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624" w:name="_CRTable7_6A_2_1_4_11"/>
      <w:r w:rsidRPr="00165A6E">
        <w:t xml:space="preserve">Table </w:t>
      </w:r>
      <w:bookmarkEnd w:id="1624"/>
      <w:r w:rsidRPr="00165A6E">
        <w:t>7.6A.2.1.4.1-1: Test Configuration Table</w:t>
      </w:r>
    </w:p>
    <w:p w14:paraId="3CCA0086" w14:textId="77777777" w:rsidR="00464B84" w:rsidRPr="00165A6E" w:rsidRDefault="00464B84" w:rsidP="00464B84">
      <w:r w:rsidRPr="00165A6E">
        <w:t>FFS</w:t>
      </w:r>
    </w:p>
    <w:p w14:paraId="2C82DE7C" w14:textId="7F670CF0" w:rsidR="00464B84" w:rsidRPr="00165A6E" w:rsidRDefault="00464B84" w:rsidP="00464B84">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A.3.3.1.2  for TE diagram and Figure A.3.4.1.1 for UE diagram.</w:t>
      </w:r>
    </w:p>
    <w:p w14:paraId="339E11AA" w14:textId="09E49293" w:rsidR="00464B84" w:rsidRPr="00165A6E" w:rsidRDefault="00464B84" w:rsidP="00464B84">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187FB2" w14:textId="77777777" w:rsidR="00464B84" w:rsidRPr="00165A6E" w:rsidRDefault="00464B84" w:rsidP="00464B84">
      <w:pPr>
        <w:pStyle w:val="B1"/>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
      </w:pPr>
      <w:r w:rsidRPr="00165A6E">
        <w:t>5.</w:t>
      </w:r>
      <w:r w:rsidRPr="00165A6E">
        <w:tab/>
        <w:t>Propagation conditions are set according to Annex B.0.</w:t>
      </w:r>
    </w:p>
    <w:p w14:paraId="17A68428" w14:textId="62CAA9C5" w:rsidR="00464B84" w:rsidRPr="00165A6E" w:rsidRDefault="00464B84" w:rsidP="00464B8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
      </w:pPr>
      <w:bookmarkStart w:id="1625" w:name="_Hlk131023367"/>
      <w:r w:rsidRPr="00165A6E">
        <w:t>Test procedure for Inter-band:</w:t>
      </w:r>
    </w:p>
    <w:p w14:paraId="2D6E3205" w14:textId="77777777" w:rsidR="0027597D" w:rsidRPr="008A7419" w:rsidRDefault="0027597D" w:rsidP="0027597D">
      <w:pPr>
        <w:pStyle w:val="B1"/>
      </w:pPr>
      <w:r w:rsidRPr="008A7419">
        <w:t>1.</w:t>
      </w:r>
      <w:r w:rsidRPr="008A7419">
        <w:tab/>
        <w:t xml:space="preserve">Configure SCC according to Annex </w:t>
      </w:r>
      <w:r w:rsidRPr="008A7419">
        <w:rPr>
          <w:lang w:eastAsia="ko-KR"/>
        </w:rPr>
        <w:t>C.0, C.1, C.2</w:t>
      </w:r>
      <w:r w:rsidRPr="008A7419">
        <w:t xml:space="preserve"> for all downlink physical channels.</w:t>
      </w:r>
    </w:p>
    <w:p w14:paraId="7781B8A3" w14:textId="212B901D" w:rsidR="0027597D" w:rsidRPr="008A7419" w:rsidRDefault="0027597D" w:rsidP="0027597D">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.4A.1.4.3</w:t>
      </w:r>
      <w:r w:rsidRPr="008A7419">
        <w:t>.</w:t>
      </w:r>
    </w:p>
    <w:p w14:paraId="469548B7" w14:textId="1785B6DE" w:rsidR="0027597D" w:rsidRPr="008A7419" w:rsidRDefault="0027597D" w:rsidP="0027597D">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681365ED" w14:textId="77777777" w:rsidR="0027597D" w:rsidRPr="00165A6E" w:rsidRDefault="0027597D" w:rsidP="0027597D">
      <w:pPr>
        <w:pStyle w:val="B1"/>
      </w:pPr>
      <w:r w:rsidRPr="00165A6E">
        <w:t>4.</w:t>
      </w:r>
      <w:r w:rsidRPr="00165A6E">
        <w:tab/>
        <w:t>SS transmits PDSCH via PDCCH DCI format 1_1 for C_RNTI to transmit the DL RMC according to Table 7.6A.2.1.4.1-1. The SS sends downlink MAC padding bits on the DL RMC.</w:t>
      </w:r>
    </w:p>
    <w:p w14:paraId="4B3A1FF2" w14:textId="5F877F84" w:rsidR="0027597D" w:rsidRPr="00165A6E" w:rsidRDefault="0027597D" w:rsidP="0027597D">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
      </w:pPr>
      <w:r w:rsidRPr="00165A6E">
        <w:t>6.</w:t>
      </w:r>
      <w:r w:rsidRPr="00165A6E">
        <w:tab/>
        <w:t>Set SS with the downlink signal applied to the θ-polarization of the measurement antenna.</w:t>
      </w:r>
    </w:p>
    <w:p w14:paraId="60F15C7D" w14:textId="0B31E289" w:rsidR="0027597D" w:rsidRPr="00165A6E" w:rsidRDefault="0027597D" w:rsidP="0027597D">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26762451" w14:textId="77777777" w:rsidR="0027597D" w:rsidRPr="00165A6E" w:rsidRDefault="0027597D" w:rsidP="0027597D">
      <w:pPr>
        <w:pStyle w:val="B1"/>
      </w:pPr>
      <w:r w:rsidRPr="00165A6E">
        <w:t>8.</w:t>
      </w:r>
      <w:r w:rsidRPr="00165A6E">
        <w:tab/>
        <w:t>Set downlink signal level for θ-polarization 3dB below values described in 7.6.2.5-1 for SCC.</w:t>
      </w:r>
    </w:p>
    <w:p w14:paraId="1D5C0966" w14:textId="1A21843D" w:rsidR="0027597D" w:rsidRPr="00165A6E" w:rsidRDefault="0027597D" w:rsidP="0027597D">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7.6A.2.1.4.1-1, for at least the duration of the throughput measurement.</w:t>
      </w:r>
    </w:p>
    <w:p w14:paraId="6EE15CF4" w14:textId="13CC4F8E" w:rsidR="0027597D" w:rsidRPr="00165A6E" w:rsidRDefault="0027597D" w:rsidP="0027597D">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56B7E0BE" w14:textId="2014AD64" w:rsidR="0027597D" w:rsidRPr="008A7419" w:rsidRDefault="0027597D" w:rsidP="0027597D">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6735CCA3" w14:textId="77777777" w:rsidR="0027597D" w:rsidRPr="00165A6E" w:rsidRDefault="0027597D" w:rsidP="0027597D">
      <w:pPr>
        <w:pStyle w:val="B1"/>
      </w:pPr>
      <w:r w:rsidRPr="00165A6E">
        <w:rPr>
          <w:lang w:eastAsia="zh-CN"/>
        </w:rPr>
        <w:t>12</w:t>
      </w:r>
      <w:r w:rsidRPr="00165A6E">
        <w:t>.</w:t>
      </w:r>
      <w:r w:rsidRPr="00165A6E">
        <w:tab/>
        <w:t>Repeat steps from 3 to 11, for the downlink signal from φ-polarization.</w:t>
      </w:r>
    </w:p>
    <w:p w14:paraId="15F86D79" w14:textId="3F54EC1C" w:rsidR="0027597D" w:rsidRPr="00165A6E" w:rsidRDefault="0027597D" w:rsidP="008A7419">
      <w:pPr>
        <w:pStyle w:val="B1"/>
      </w:pPr>
      <w:r w:rsidRPr="00165A6E">
        <w:t>13.</w:t>
      </w:r>
      <w:r w:rsidR="008A7419">
        <w:tab/>
      </w:r>
      <w:r w:rsidRPr="00165A6E">
        <w:t>Repeat steps 3 to 12 switching PCC and SCC test frequencies.</w:t>
      </w:r>
    </w:p>
    <w:p w14:paraId="768C6FC7" w14:textId="77777777" w:rsidR="0027597D" w:rsidRPr="00165A6E" w:rsidRDefault="0027597D" w:rsidP="008A7419">
      <w:pPr>
        <w:pStyle w:val="B1"/>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625"/>
    </w:p>
    <w:p w14:paraId="2D9CD4B1" w14:textId="303E672B" w:rsidR="00464B84" w:rsidRPr="00165A6E" w:rsidRDefault="00464B84" w:rsidP="006E4B47">
      <w:pPr>
        <w:pStyle w:val="H6"/>
      </w:pPr>
      <w:bookmarkStart w:id="1626" w:name="_CR7_6A_2_1_4_3"/>
      <w:r w:rsidRPr="00165A6E">
        <w:t>7.</w:t>
      </w:r>
      <w:r w:rsidR="0027597D" w:rsidRPr="00165A6E">
        <w:t>6</w:t>
      </w:r>
      <w:r w:rsidRPr="00165A6E">
        <w:t>A.2.1.4.3</w:t>
      </w:r>
      <w:r w:rsidRPr="00165A6E">
        <w:tab/>
        <w:t>Message contents</w:t>
      </w:r>
    </w:p>
    <w:bookmarkEnd w:id="1626"/>
    <w:p w14:paraId="74986363" w14:textId="4101DDBA" w:rsidR="00464B84" w:rsidRPr="00165A6E" w:rsidRDefault="00464B84" w:rsidP="00464B8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1529CC0C" w14:textId="6508B688" w:rsidR="00464B84" w:rsidRPr="00165A6E" w:rsidRDefault="00464B84" w:rsidP="00464B84">
      <w:pPr>
        <w:pStyle w:val="H6"/>
      </w:pPr>
      <w:bookmarkStart w:id="1627" w:name="_CR7_6A_2_1_5"/>
      <w:r w:rsidRPr="00165A6E">
        <w:t>7.</w:t>
      </w:r>
      <w:r w:rsidR="0027597D" w:rsidRPr="00165A6E">
        <w:t>6</w:t>
      </w:r>
      <w:r w:rsidRPr="00165A6E">
        <w:t>A.2.1.5</w:t>
      </w:r>
      <w:r w:rsidRPr="00165A6E">
        <w:rPr>
          <w:snapToGrid w:val="0"/>
        </w:rPr>
        <w:tab/>
      </w:r>
      <w:r w:rsidRPr="00165A6E">
        <w:t>Test requirement</w:t>
      </w:r>
    </w:p>
    <w:bookmarkEnd w:id="1627"/>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628" w:name="_CRTable7_6A_2_1_51"/>
      <w:r w:rsidRPr="00165A6E">
        <w:t xml:space="preserve">Table </w:t>
      </w:r>
      <w:bookmarkEnd w:id="1628"/>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34B5F6A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43C3D5D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4AEF2791"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53CDC1B0"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36176824"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617"/>
    <w:p w14:paraId="2713A2FC" w14:textId="448C1FCD" w:rsidR="00464B84" w:rsidRPr="00165A6E" w:rsidRDefault="00234A14" w:rsidP="006E298C">
      <w:pPr>
        <w:pStyle w:val="Heading4"/>
      </w:pPr>
      <w:r w:rsidRPr="00165A6E">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rsidP="007334CC">
      <w:pPr>
        <w:pStyle w:val="Heading2"/>
      </w:pPr>
      <w:bookmarkStart w:id="1629" w:name="_Toc21026736"/>
      <w:bookmarkStart w:id="1630" w:name="_Toc27744026"/>
      <w:bookmarkStart w:id="1631" w:name="_Toc36197197"/>
      <w:bookmarkStart w:id="1632" w:name="_Toc36197889"/>
      <w:r w:rsidRPr="00165A6E">
        <w:t>7.</w:t>
      </w:r>
      <w:r w:rsidRPr="00165A6E">
        <w:rPr>
          <w:rFonts w:eastAsia="SimSun"/>
        </w:rPr>
        <w:t>6D</w:t>
      </w:r>
      <w:r w:rsidRPr="00165A6E">
        <w:tab/>
        <w:t>Blocking characteristics for UL MIMO</w:t>
      </w:r>
      <w:bookmarkEnd w:id="1629"/>
      <w:bookmarkEnd w:id="1630"/>
      <w:bookmarkEnd w:id="1631"/>
      <w:bookmarkEnd w:id="1632"/>
    </w:p>
    <w:p w14:paraId="0A66717F" w14:textId="4830FDC7"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.6D.</w:t>
      </w:r>
    </w:p>
    <w:p w14:paraId="2A5C936F" w14:textId="32B31CB6" w:rsidR="0032234A" w:rsidRPr="00165A6E" w:rsidRDefault="00F61197">
      <w:r w:rsidRPr="00165A6E">
        <w:t>No test case details are specified. Given UE</w:t>
      </w:r>
      <w:r w:rsidR="00D2021D">
        <w:t>'</w:t>
      </w:r>
      <w:r w:rsidRPr="00165A6E">
        <w:t>s Rx performance would not be impacted by the Tx configuration on TDD bands, the requirements in this test case can be well covered in 7.6 and don</w:t>
      </w:r>
      <w:r w:rsidR="00D2021D">
        <w:t>'</w:t>
      </w:r>
      <w:r w:rsidRPr="00165A6E">
        <w:t>t need to be tested again.</w:t>
      </w:r>
    </w:p>
    <w:p w14:paraId="3C90CE69" w14:textId="77777777" w:rsidR="0032234A" w:rsidRPr="00165A6E" w:rsidRDefault="0032234A" w:rsidP="007334CC">
      <w:pPr>
        <w:pStyle w:val="Heading2"/>
      </w:pPr>
      <w:bookmarkStart w:id="1633" w:name="_Toc21026737"/>
      <w:bookmarkStart w:id="1634" w:name="_Toc27744027"/>
      <w:bookmarkStart w:id="1635" w:name="_Toc36197198"/>
      <w:bookmarkStart w:id="1636" w:name="_Toc36197890"/>
      <w:r w:rsidRPr="00165A6E">
        <w:t>7.7</w:t>
      </w:r>
      <w:r w:rsidRPr="00165A6E">
        <w:tab/>
        <w:t>Void</w:t>
      </w:r>
      <w:bookmarkEnd w:id="1633"/>
      <w:bookmarkEnd w:id="1634"/>
      <w:bookmarkEnd w:id="1635"/>
      <w:bookmarkEnd w:id="1636"/>
    </w:p>
    <w:p w14:paraId="1A4B57C1" w14:textId="77777777" w:rsidR="0032234A" w:rsidRPr="00165A6E" w:rsidRDefault="0032234A" w:rsidP="007334CC">
      <w:pPr>
        <w:pStyle w:val="Heading2"/>
      </w:pPr>
      <w:bookmarkStart w:id="1637" w:name="_Toc21026738"/>
      <w:bookmarkStart w:id="1638" w:name="_Toc27744028"/>
      <w:bookmarkStart w:id="1639" w:name="_Toc36197199"/>
      <w:bookmarkStart w:id="1640" w:name="_Toc36197891"/>
      <w:r w:rsidRPr="00165A6E">
        <w:t>7.8</w:t>
      </w:r>
      <w:r w:rsidRPr="00165A6E">
        <w:tab/>
        <w:t>Void</w:t>
      </w:r>
      <w:bookmarkEnd w:id="1637"/>
      <w:bookmarkEnd w:id="1638"/>
      <w:bookmarkEnd w:id="1639"/>
      <w:bookmarkEnd w:id="1640"/>
    </w:p>
    <w:p w14:paraId="57725723" w14:textId="77777777" w:rsidR="0032234A" w:rsidRPr="00165A6E" w:rsidRDefault="0032234A" w:rsidP="007334CC">
      <w:pPr>
        <w:pStyle w:val="Heading2"/>
      </w:pPr>
      <w:bookmarkStart w:id="1641" w:name="_Toc21026739"/>
      <w:bookmarkStart w:id="1642" w:name="_Toc27744029"/>
      <w:bookmarkStart w:id="1643" w:name="_Toc36197200"/>
      <w:bookmarkStart w:id="1644" w:name="_Toc36197892"/>
      <w:r w:rsidRPr="00165A6E">
        <w:t>7.9</w:t>
      </w:r>
      <w:r w:rsidRPr="00165A6E">
        <w:tab/>
        <w:t>Spurious emissions</w:t>
      </w:r>
      <w:bookmarkEnd w:id="1641"/>
      <w:bookmarkEnd w:id="1642"/>
      <w:bookmarkEnd w:id="1643"/>
      <w:bookmarkEnd w:id="1644"/>
    </w:p>
    <w:p w14:paraId="5885B341" w14:textId="57A3D61A" w:rsidR="000C03AE" w:rsidRPr="00165A6E" w:rsidRDefault="000C03AE" w:rsidP="000C03AE">
      <w:pPr>
        <w:pStyle w:val="EditorsNote"/>
      </w:pPr>
      <w:r w:rsidRPr="00165A6E">
        <w:t>Editor</w:t>
      </w:r>
      <w:r w:rsidR="00D2021D">
        <w:t>'</w:t>
      </w:r>
      <w:r w:rsidRPr="00165A6E">
        <w:t>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2EB22CBD" w:rsidR="002005B3" w:rsidRPr="00165A6E" w:rsidRDefault="002005B3" w:rsidP="002005B3">
      <w:pPr>
        <w:pStyle w:val="EditorsNote"/>
        <w:rPr>
          <w:lang w:eastAsia="zh-CN"/>
        </w:rPr>
      </w:pPr>
      <w:r w:rsidRPr="00165A6E">
        <w:t>-</w:t>
      </w:r>
      <w:r w:rsidRPr="00165A6E">
        <w:tab/>
      </w:r>
      <w:r w:rsidRPr="00165A6E">
        <w:rPr>
          <w:lang w:eastAsia="zh-CN"/>
        </w:rPr>
        <w:t xml:space="preserve">Connection diagram between SS and UE in </w:t>
      </w:r>
      <w:r w:rsidR="00D2021D" w:rsidRPr="00165A6E">
        <w:rPr>
          <w:lang w:eastAsia="zh-CN"/>
        </w:rPr>
        <w:t>TS</w:t>
      </w:r>
      <w:r w:rsidR="00D2021D">
        <w:rPr>
          <w:lang w:eastAsia="zh-CN"/>
        </w:rPr>
        <w:t> </w:t>
      </w:r>
      <w:r w:rsidR="00D2021D" w:rsidRPr="00165A6E">
        <w:rPr>
          <w:lang w:eastAsia="zh-CN"/>
        </w:rPr>
        <w:t>3</w:t>
      </w:r>
      <w:r w:rsidRPr="00165A6E">
        <w:rPr>
          <w:lang w:eastAsia="zh-CN"/>
        </w:rPr>
        <w:t>8.508-1</w:t>
      </w:r>
      <w:r w:rsidR="00D2021D">
        <w:rPr>
          <w:lang w:eastAsia="zh-CN"/>
        </w:rPr>
        <w:t> </w:t>
      </w:r>
      <w:r w:rsidR="00D2021D" w:rsidRPr="00165A6E">
        <w:rPr>
          <w:lang w:eastAsia="zh-CN"/>
        </w:rPr>
        <w:t>[</w:t>
      </w:r>
      <w:r w:rsidRPr="00165A6E">
        <w:rPr>
          <w:lang w:eastAsia="zh-CN"/>
        </w:rPr>
        <w:t>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645" w:name="_CR7_9_1"/>
      <w:r w:rsidRPr="00165A6E">
        <w:t>7.9.1</w:t>
      </w:r>
      <w:r w:rsidRPr="00165A6E">
        <w:tab/>
        <w:t>Test purpose</w:t>
      </w:r>
    </w:p>
    <w:bookmarkEnd w:id="1645"/>
    <w:p w14:paraId="1EF6AA27" w14:textId="447B71F5" w:rsidR="000C03AE" w:rsidRPr="00165A6E" w:rsidRDefault="000C03AE" w:rsidP="000C03AE">
      <w:r w:rsidRPr="00165A6E">
        <w:t>Test verifies the UE</w:t>
      </w:r>
      <w:r w:rsidR="00D2021D">
        <w:t>'</w:t>
      </w:r>
      <w:r w:rsidRPr="00165A6E">
        <w:t xml:space="preserve">s spurious emissions meet the requirements described in </w:t>
      </w:r>
      <w:r w:rsidR="00D2021D" w:rsidRPr="00165A6E">
        <w:t>clause</w:t>
      </w:r>
      <w:r w:rsidR="00D2021D">
        <w:t> </w:t>
      </w:r>
      <w:r w:rsidR="00D2021D" w:rsidRPr="00165A6E">
        <w:t>7</w:t>
      </w:r>
      <w:r w:rsidRPr="00165A6E">
        <w:t>.9.3.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646" w:name="_CR7_9_2"/>
      <w:r w:rsidRPr="00165A6E">
        <w:t>7.9.2</w:t>
      </w:r>
      <w:r w:rsidRPr="00165A6E">
        <w:tab/>
        <w:t>Test applicability</w:t>
      </w:r>
    </w:p>
    <w:bookmarkEnd w:id="1646"/>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647" w:name="_CR7_9_3"/>
      <w:r w:rsidRPr="00165A6E">
        <w:t>7.9.3</w:t>
      </w:r>
      <w:r w:rsidRPr="00165A6E">
        <w:tab/>
        <w:t>Minimum conformance requirements</w:t>
      </w:r>
    </w:p>
    <w:bookmarkEnd w:id="1647"/>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648" w:name="_CRTable7_9_31"/>
      <w:r w:rsidRPr="00165A6E">
        <w:t xml:space="preserve">Table </w:t>
      </w:r>
      <w:bookmarkEnd w:id="1648"/>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21AC499E" w:rsidR="000C03AE" w:rsidRPr="00165A6E" w:rsidRDefault="000C03AE" w:rsidP="000C03A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9</w:t>
      </w:r>
      <w:r w:rsidRPr="00165A6E">
        <w:t>.</w:t>
      </w:r>
    </w:p>
    <w:p w14:paraId="2FF2EFDA" w14:textId="77777777" w:rsidR="00855118" w:rsidRPr="00165A6E" w:rsidRDefault="00445BFD" w:rsidP="00855118">
      <w:pPr>
        <w:pStyle w:val="H6"/>
      </w:pPr>
      <w:bookmarkStart w:id="1649" w:name="_CR7_9_4"/>
      <w:r w:rsidRPr="00165A6E">
        <w:t>7.9.4</w:t>
      </w:r>
      <w:r w:rsidRPr="00165A6E">
        <w:tab/>
        <w:t>Test description</w:t>
      </w:r>
    </w:p>
    <w:p w14:paraId="0D1EA79A" w14:textId="77777777" w:rsidR="00855118" w:rsidRPr="00165A6E" w:rsidRDefault="00445BFD" w:rsidP="00855118">
      <w:pPr>
        <w:pStyle w:val="H6"/>
      </w:pPr>
      <w:bookmarkStart w:id="1650" w:name="_CR7_9_4_1"/>
      <w:bookmarkEnd w:id="1649"/>
      <w:r w:rsidRPr="00165A6E">
        <w:t>7.9.4.1</w:t>
      </w:r>
      <w:r w:rsidRPr="00165A6E">
        <w:tab/>
        <w:t>Initial conditions</w:t>
      </w:r>
    </w:p>
    <w:bookmarkEnd w:id="1650"/>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651" w:name="_CRTable7_9_4_11"/>
      <w:r w:rsidRPr="00165A6E">
        <w:t xml:space="preserve">Table </w:t>
      </w:r>
      <w:bookmarkEnd w:id="1651"/>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17875D26" w:rsidR="007A2145" w:rsidRPr="00165A6E" w:rsidRDefault="007A2145" w:rsidP="008C5F07">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0847AA3D" w:rsidR="007A2145" w:rsidRPr="00165A6E" w:rsidRDefault="007A2145" w:rsidP="008C5F07">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5C04CA1E" w:rsidR="007A2145" w:rsidRPr="00165A6E" w:rsidRDefault="007A2145" w:rsidP="008C5F07">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65555F68" w:rsidR="007A2145" w:rsidRPr="00165A6E" w:rsidRDefault="007A2145" w:rsidP="008C5F07">
            <w:pPr>
              <w:pStyle w:val="TAH"/>
            </w:pPr>
            <w:r w:rsidRPr="00165A6E">
              <w:t>Mod</w:t>
            </w:r>
            <w:r w:rsidR="00D2021D">
              <w:t>'</w:t>
            </w:r>
            <w:r w:rsidRPr="00165A6E">
              <w:t>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28E0841C" w:rsidR="007A2145" w:rsidRPr="00165A6E" w:rsidRDefault="007A2145" w:rsidP="008C5F07">
            <w:pPr>
              <w:pStyle w:val="TAH"/>
            </w:pPr>
            <w:r w:rsidRPr="00165A6E">
              <w:t>Mod</w:t>
            </w:r>
            <w:r w:rsidR="00D2021D">
              <w:t>'</w:t>
            </w:r>
            <w:r w:rsidRPr="00165A6E">
              <w:t>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751A1D6F" w:rsidR="007A2145" w:rsidRPr="00165A6E" w:rsidRDefault="007A2145" w:rsidP="007A2145">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TE diagram and</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33D92579" w:rsidR="007A2145" w:rsidRPr="00165A6E" w:rsidRDefault="007A2145" w:rsidP="007A2145">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.4.3.</w:t>
      </w:r>
    </w:p>
    <w:p w14:paraId="20BBBC9D" w14:textId="6D814054" w:rsidR="007A2145" w:rsidRPr="00165A6E" w:rsidRDefault="007A2145" w:rsidP="007A2145">
      <w:pPr>
        <w:pStyle w:val="B1"/>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
      </w:pPr>
      <w:r w:rsidRPr="00165A6E">
        <w:t>4.</w:t>
      </w:r>
      <w:r w:rsidRPr="00165A6E">
        <w:tab/>
        <w:t>The DL and UL Reference Measurement channels are set according to Table 7.9.4.1-1.</w:t>
      </w:r>
    </w:p>
    <w:p w14:paraId="6CDB15EF" w14:textId="77777777" w:rsidR="007A2145" w:rsidRPr="00165A6E" w:rsidRDefault="007A2145" w:rsidP="007A2145">
      <w:pPr>
        <w:pStyle w:val="B1"/>
      </w:pPr>
      <w:r w:rsidRPr="00165A6E">
        <w:t>5.</w:t>
      </w:r>
      <w:r w:rsidRPr="00165A6E">
        <w:tab/>
        <w:t>Propagation conditions are set according to Annex B.0.</w:t>
      </w:r>
    </w:p>
    <w:p w14:paraId="2BE5721A" w14:textId="389BC733" w:rsidR="007A2145" w:rsidRPr="00165A6E" w:rsidRDefault="007A2145" w:rsidP="007A2145">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xml:space="preserve">]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w:t>
      </w:r>
      <w:r w:rsidR="000F3E2B" w:rsidRPr="00165A6E">
        <w:t>9</w:t>
      </w:r>
      <w:r w:rsidRPr="00165A6E">
        <w:t>.4.3.</w:t>
      </w:r>
    </w:p>
    <w:p w14:paraId="4D2DB47A" w14:textId="77777777" w:rsidR="00855118" w:rsidRPr="00165A6E" w:rsidRDefault="00445BFD" w:rsidP="00855118">
      <w:pPr>
        <w:pStyle w:val="H6"/>
      </w:pPr>
      <w:bookmarkStart w:id="1652" w:name="_CR7_9_4_2"/>
      <w:r w:rsidRPr="00165A6E">
        <w:t>7.9.4.2</w:t>
      </w:r>
      <w:r w:rsidRPr="00165A6E">
        <w:tab/>
        <w:t>Test procedure</w:t>
      </w:r>
    </w:p>
    <w:bookmarkEnd w:id="1652"/>
    <w:p w14:paraId="56A9A942" w14:textId="042BDE33" w:rsidR="007A2145" w:rsidRPr="00165A6E" w:rsidRDefault="00A35A0B" w:rsidP="00A35A0B">
      <w:pPr>
        <w:pStyle w:val="B1"/>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046867F9" w:rsidR="007A2145" w:rsidRPr="00165A6E" w:rsidRDefault="007A2145" w:rsidP="007A2145">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2E989B16" w14:textId="7111E3DC" w:rsidR="007A2145" w:rsidRPr="00165A6E" w:rsidRDefault="007A2145" w:rsidP="007A2145">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xml:space="preserve">. During measurement the spectrum analyser shall be set to </w:t>
      </w:r>
      <w:r w:rsidR="00D2021D">
        <w:t>'</w:t>
      </w:r>
      <w:r w:rsidR="005971C6" w:rsidRPr="00165A6E">
        <w:t>Detector</w:t>
      </w:r>
      <w:r w:rsidR="00D2021D">
        <w:t>'</w:t>
      </w:r>
      <w:r w:rsidR="005971C6" w:rsidRPr="00165A6E">
        <w:t xml:space="preserve"> = RMS.</w:t>
      </w:r>
    </w:p>
    <w:p w14:paraId="2F825DE8" w14:textId="298CA6A3" w:rsidR="007A2145" w:rsidRPr="00165A6E" w:rsidRDefault="007A2145" w:rsidP="007A2145">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232AFCDC" w:rsidR="001830A1" w:rsidRPr="00165A6E" w:rsidRDefault="008A7419" w:rsidP="008A7419">
      <w:pPr>
        <w:pStyle w:val="B2"/>
      </w:pPr>
      <w:r>
        <w:tab/>
      </w:r>
      <w:r w:rsidR="007A2145"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007A2145" w:rsidRPr="00165A6E">
        <w:t>The coarse TRP grid</w:t>
      </w:r>
      <w:r w:rsidR="00254B1C" w:rsidRPr="00165A6E">
        <w:t>s</w:t>
      </w:r>
      <w:r w:rsidR="007A2145" w:rsidRPr="00165A6E">
        <w:t xml:space="preserve"> and offset values used shall be recorded in the test report.</w:t>
      </w:r>
    </w:p>
    <w:p w14:paraId="0A5E2C4A" w14:textId="07D4E80C" w:rsidR="007A2145" w:rsidRPr="00165A6E" w:rsidRDefault="007A2145" w:rsidP="007A214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62B4EB9F" w:rsidR="007A2145" w:rsidRPr="00165A6E" w:rsidRDefault="0077720E" w:rsidP="007A2145">
      <w:pPr>
        <w:pStyle w:val="B1"/>
      </w:pPr>
      <w:r w:rsidRPr="00165A6E">
        <w:t>6</w:t>
      </w:r>
      <w:r w:rsidR="007A2145" w:rsidRPr="00165A6E">
        <w:t>.</w:t>
      </w:r>
      <w:r w:rsidR="007A2145" w:rsidRPr="00165A6E">
        <w:tab/>
        <w:t xml:space="preserve">SS deactivates the UE Beamlock Function (UBF) by performing the procedure as specified in </w:t>
      </w:r>
      <w:r w:rsidR="00D2021D" w:rsidRPr="00165A6E">
        <w:t>TS</w:t>
      </w:r>
      <w:r w:rsidR="00D2021D">
        <w:t> </w:t>
      </w:r>
      <w:r w:rsidR="00D2021D" w:rsidRPr="00165A6E">
        <w:t>3</w:t>
      </w:r>
      <w:r w:rsidR="007A2145" w:rsidRPr="00165A6E">
        <w:t>8.508-1</w:t>
      </w:r>
      <w:r w:rsidR="00D2021D">
        <w:t> </w:t>
      </w:r>
      <w:r w:rsidR="00D2021D" w:rsidRPr="00165A6E">
        <w:t>[</w:t>
      </w:r>
      <w:r w:rsidR="007A2145" w:rsidRPr="00165A6E">
        <w:t xml:space="preserve">10] </w:t>
      </w:r>
      <w:r w:rsidR="00D2021D" w:rsidRPr="00165A6E">
        <w:t>clause</w:t>
      </w:r>
      <w:r w:rsidR="00D2021D">
        <w:t> </w:t>
      </w:r>
      <w:r w:rsidR="00D2021D" w:rsidRPr="00165A6E">
        <w:t>4</w:t>
      </w:r>
      <w:r w:rsidR="007A2145" w:rsidRPr="00165A6E">
        <w:t>.9.3.</w:t>
      </w:r>
    </w:p>
    <w:p w14:paraId="77C31921" w14:textId="0DD6C0A5" w:rsidR="007A2145" w:rsidRPr="00096375" w:rsidRDefault="007A2145" w:rsidP="007A2145">
      <w:pPr>
        <w:pStyle w:val="NO"/>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096375">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544C8EA6"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653" w:name="_CR7_9_4_3"/>
      <w:r w:rsidRPr="00165A6E">
        <w:t>7.9.4.3</w:t>
      </w:r>
      <w:r w:rsidRPr="00165A6E">
        <w:tab/>
        <w:t>Message contents</w:t>
      </w:r>
    </w:p>
    <w:bookmarkEnd w:id="1653"/>
    <w:p w14:paraId="65E96447" w14:textId="0DA93B11" w:rsidR="007A2145" w:rsidRPr="00165A6E" w:rsidRDefault="007A2145" w:rsidP="007A2145">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07B9BA7" w14:textId="77777777" w:rsidR="00855118" w:rsidRPr="00165A6E" w:rsidRDefault="00445BFD" w:rsidP="00855118">
      <w:pPr>
        <w:pStyle w:val="H6"/>
      </w:pPr>
      <w:bookmarkStart w:id="1654" w:name="_CR7_9_5"/>
      <w:r w:rsidRPr="00165A6E">
        <w:t>7.9.5</w:t>
      </w:r>
      <w:r w:rsidRPr="00165A6E">
        <w:tab/>
        <w:t>Test requirement</w:t>
      </w:r>
    </w:p>
    <w:bookmarkEnd w:id="1654"/>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655" w:name="_CRTable7_9_51"/>
      <w:r w:rsidRPr="00165A6E">
        <w:t xml:space="preserve">Table </w:t>
      </w:r>
      <w:bookmarkEnd w:id="1655"/>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656" w:name="_CRTable7_9_52"/>
      <w:r w:rsidRPr="00165A6E">
        <w:t xml:space="preserve">Table </w:t>
      </w:r>
      <w:bookmarkEnd w:id="1656"/>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rsidP="007334CC">
      <w:pPr>
        <w:pStyle w:val="Heading2"/>
      </w:pPr>
      <w:bookmarkStart w:id="1657" w:name="_Toc21026740"/>
      <w:bookmarkStart w:id="1658" w:name="_Toc27744038"/>
      <w:bookmarkStart w:id="1659" w:name="_Toc36197209"/>
      <w:bookmarkStart w:id="1660" w:name="_Toc36197901"/>
      <w:r w:rsidRPr="00165A6E">
        <w:t>7.10</w:t>
      </w:r>
      <w:r w:rsidRPr="00165A6E">
        <w:tab/>
        <w:t>Void</w:t>
      </w:r>
      <w:bookmarkEnd w:id="1657"/>
      <w:bookmarkEnd w:id="1658"/>
      <w:bookmarkEnd w:id="1659"/>
      <w:bookmarkEnd w:id="1660"/>
    </w:p>
    <w:bookmarkEnd w:id="4"/>
    <w:p w14:paraId="193CD697" w14:textId="77777777" w:rsidR="003033EE" w:rsidRPr="00165A6E" w:rsidRDefault="003033EE" w:rsidP="003033EE"/>
    <w:sectPr w:rsidR="003033EE" w:rsidRPr="00165A6E" w:rsidSect="00863105">
      <w:headerReference w:type="default" r:id="rId11"/>
      <w:footerReference w:type="even" r:id="rId12"/>
      <w:footerReference w:type="default" r:id="rId13"/>
      <w:footerReference w:type="first" r:id="rId14"/>
      <w:footnotePr>
        <w:numRestart w:val="eachSect"/>
      </w:footnotePr>
      <w:pgSz w:w="11907" w:h="16840" w:code="9"/>
      <w:pgMar w:top="1416" w:right="1133" w:bottom="1133" w:left="1133" w:header="850" w:footer="340" w:gutter="0"/>
      <w:pgNumType w:start="5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68B23" w14:textId="77777777" w:rsidR="0001786A" w:rsidRDefault="0001786A">
      <w:r>
        <w:separator/>
      </w:r>
    </w:p>
    <w:p w14:paraId="73F492FB" w14:textId="77777777" w:rsidR="0001786A" w:rsidRDefault="0001786A"/>
  </w:endnote>
  <w:endnote w:type="continuationSeparator" w:id="0">
    <w:p w14:paraId="06EE261D" w14:textId="77777777" w:rsidR="0001786A" w:rsidRDefault="0001786A">
      <w:r>
        <w:continuationSeparator/>
      </w:r>
    </w:p>
    <w:p w14:paraId="7938E4DF" w14:textId="77777777" w:rsidR="0001786A" w:rsidRDefault="000178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F0C" w14:textId="77777777" w:rsidR="007334CC" w:rsidRPr="007334CC" w:rsidRDefault="007334CC" w:rsidP="007334C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E76DB" w14:textId="77777777" w:rsidR="007334CC" w:rsidRPr="007334CC" w:rsidRDefault="007334CC" w:rsidP="007334CC">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182C" w14:textId="77777777" w:rsidR="007334CC" w:rsidRPr="007334CC" w:rsidRDefault="007334CC" w:rsidP="007334C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772C0" w14:textId="77777777" w:rsidR="0001786A" w:rsidRDefault="0001786A">
      <w:r>
        <w:separator/>
      </w:r>
    </w:p>
    <w:p w14:paraId="449A0EFC" w14:textId="77777777" w:rsidR="0001786A" w:rsidRDefault="0001786A"/>
  </w:footnote>
  <w:footnote w:type="continuationSeparator" w:id="0">
    <w:p w14:paraId="0A515790" w14:textId="77777777" w:rsidR="0001786A" w:rsidRDefault="0001786A">
      <w:r>
        <w:continuationSeparator/>
      </w:r>
    </w:p>
    <w:p w14:paraId="6D98F225" w14:textId="77777777" w:rsidR="0001786A" w:rsidRDefault="000178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55EAA27A" w:rsidR="00370938" w:rsidRDefault="00370938" w:rsidP="00370938">
    <w:pPr>
      <w:framePr w:h="284" w:hRule="exact" w:wrap="around" w:vAnchor="text" w:hAnchor="margin" w:y="1"/>
      <w:rPr>
        <w:rFonts w:ascii="Arial" w:hAnsi="Arial" w:cs="Arial"/>
        <w:b/>
        <w:sz w:val="18"/>
        <w:szCs w:val="18"/>
      </w:rPr>
    </w:pPr>
    <w:r w:rsidRPr="007334CC">
      <w:rPr>
        <w:rFonts w:ascii="Arial" w:hAnsi="Arial" w:cs="Arial"/>
        <w:b/>
        <w:szCs w:val="18"/>
      </w:rPr>
      <w:t>Release 1</w:t>
    </w:r>
    <w:r w:rsidR="00B759FA" w:rsidRPr="007334CC">
      <w:rPr>
        <w:rFonts w:ascii="Arial" w:hAnsi="Arial" w:cs="Arial"/>
        <w:b/>
        <w:szCs w:val="18"/>
      </w:rPr>
      <w:t>8</w:t>
    </w:r>
  </w:p>
  <w:p w14:paraId="2CD40EE7" w14:textId="6A936DD3" w:rsidR="00370938" w:rsidRDefault="00370938" w:rsidP="00370938">
    <w:pPr>
      <w:framePr w:h="284" w:hRule="exact" w:wrap="around" w:vAnchor="text" w:hAnchor="margin" w:xAlign="right" w:y="1"/>
      <w:rPr>
        <w:rFonts w:ascii="Arial" w:hAnsi="Arial" w:cs="Arial"/>
        <w:b/>
        <w:sz w:val="18"/>
        <w:szCs w:val="18"/>
      </w:rPr>
    </w:pPr>
    <w:r w:rsidRPr="007334CC">
      <w:rPr>
        <w:rFonts w:ascii="Arial" w:hAnsi="Arial" w:cs="Arial"/>
        <w:b/>
        <w:szCs w:val="18"/>
      </w:rPr>
      <w:t>3GPP TS 38.521-2 V1</w:t>
    </w:r>
    <w:r w:rsidR="00B759FA" w:rsidRPr="007334CC">
      <w:rPr>
        <w:rFonts w:ascii="Arial" w:hAnsi="Arial" w:cs="Arial"/>
        <w:b/>
        <w:szCs w:val="18"/>
      </w:rPr>
      <w:t>8</w:t>
    </w:r>
    <w:r w:rsidRPr="007334CC">
      <w:rPr>
        <w:rFonts w:ascii="Arial" w:hAnsi="Arial" w:cs="Arial"/>
        <w:b/>
        <w:szCs w:val="18"/>
      </w:rPr>
      <w:t>.</w:t>
    </w:r>
    <w:r w:rsidR="005C44A0" w:rsidRPr="007334CC">
      <w:rPr>
        <w:rFonts w:ascii="Arial" w:hAnsi="Arial" w:cs="Arial"/>
        <w:b/>
        <w:szCs w:val="18"/>
      </w:rPr>
      <w:t>8</w:t>
    </w:r>
    <w:r w:rsidRPr="007334CC">
      <w:rPr>
        <w:rFonts w:ascii="Arial" w:hAnsi="Arial" w:cs="Arial"/>
        <w:b/>
        <w:szCs w:val="18"/>
      </w:rPr>
      <w:t>.</w:t>
    </w:r>
    <w:r w:rsidR="00AA3734" w:rsidRPr="007334CC">
      <w:rPr>
        <w:rFonts w:ascii="Arial" w:hAnsi="Arial" w:cs="Arial"/>
        <w:b/>
        <w:szCs w:val="18"/>
      </w:rPr>
      <w:t>0</w:t>
    </w:r>
    <w:r w:rsidRPr="007334CC">
      <w:rPr>
        <w:rFonts w:ascii="Arial" w:hAnsi="Arial" w:cs="Arial"/>
        <w:b/>
        <w:szCs w:val="18"/>
      </w:rPr>
      <w:t xml:space="preserve"> (202</w:t>
    </w:r>
    <w:r w:rsidR="00D92690" w:rsidRPr="007334CC">
      <w:rPr>
        <w:rFonts w:ascii="Arial" w:hAnsi="Arial" w:cs="Arial"/>
        <w:b/>
        <w:szCs w:val="18"/>
      </w:rPr>
      <w:t>5</w:t>
    </w:r>
    <w:r w:rsidRPr="007334CC">
      <w:rPr>
        <w:rFonts w:ascii="Arial" w:hAnsi="Arial" w:cs="Arial"/>
        <w:b/>
        <w:szCs w:val="18"/>
      </w:rPr>
      <w:t>-</w:t>
    </w:r>
    <w:r w:rsidR="00D92690" w:rsidRPr="007334CC">
      <w:rPr>
        <w:rFonts w:ascii="Arial" w:hAnsi="Arial" w:cs="Arial"/>
        <w:b/>
        <w:szCs w:val="18"/>
      </w:rPr>
      <w:t>0</w:t>
    </w:r>
    <w:r w:rsidR="005C44A0" w:rsidRPr="007334CC">
      <w:rPr>
        <w:rFonts w:ascii="Arial" w:hAnsi="Arial" w:cs="Arial"/>
        <w:b/>
        <w:szCs w:val="18"/>
      </w:rPr>
      <w:t>9</w:t>
    </w:r>
    <w:r w:rsidRPr="007334CC">
      <w:rPr>
        <w:rFonts w:ascii="Arial" w:hAnsi="Arial" w:cs="Arial"/>
        <w:b/>
        <w:szCs w:val="18"/>
      </w:rPr>
      <w:t>)</w:t>
    </w:r>
  </w:p>
  <w:p w14:paraId="23388E65" w14:textId="4A3973BB" w:rsidR="00370938" w:rsidRDefault="00370938" w:rsidP="00FD2147">
    <w:pPr>
      <w:jc w:val="center"/>
    </w:pPr>
    <w:r>
      <w:fldChar w:fldCharType="begin"/>
    </w:r>
    <w:r>
      <w:instrText xml:space="preserve"> PAGE   \* MERGEFORMAT </w:instrText>
    </w:r>
    <w:r>
      <w:fldChar w:fldCharType="separate"/>
    </w:r>
    <w: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8"/>
  </w:num>
  <w:num w:numId="9" w16cid:durableId="1423650768">
    <w:abstractNumId w:val="33"/>
  </w:num>
  <w:num w:numId="10" w16cid:durableId="41826684">
    <w:abstractNumId w:val="22"/>
  </w:num>
  <w:num w:numId="11" w16cid:durableId="53674488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7"/>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5"/>
  </w:num>
  <w:num w:numId="27" w16cid:durableId="472867974">
    <w:abstractNumId w:val="20"/>
  </w:num>
  <w:num w:numId="28" w16cid:durableId="1310287788">
    <w:abstractNumId w:val="30"/>
  </w:num>
  <w:num w:numId="29" w16cid:durableId="1071124691">
    <w:abstractNumId w:val="24"/>
  </w:num>
  <w:num w:numId="30" w16cid:durableId="1658264931">
    <w:abstractNumId w:val="21"/>
  </w:num>
  <w:num w:numId="31" w16cid:durableId="861942149">
    <w:abstractNumId w:val="8"/>
  </w:num>
  <w:num w:numId="32" w16cid:durableId="2821498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3"/>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6A"/>
    <w:rsid w:val="0001789F"/>
    <w:rsid w:val="00020987"/>
    <w:rsid w:val="0002772F"/>
    <w:rsid w:val="00032393"/>
    <w:rsid w:val="0003510D"/>
    <w:rsid w:val="00040F1C"/>
    <w:rsid w:val="00043D06"/>
    <w:rsid w:val="00045EF4"/>
    <w:rsid w:val="00052089"/>
    <w:rsid w:val="00054B0A"/>
    <w:rsid w:val="00061A6F"/>
    <w:rsid w:val="00064821"/>
    <w:rsid w:val="00067289"/>
    <w:rsid w:val="00076480"/>
    <w:rsid w:val="00076AB8"/>
    <w:rsid w:val="00080F16"/>
    <w:rsid w:val="00083A7D"/>
    <w:rsid w:val="000842EE"/>
    <w:rsid w:val="0008582B"/>
    <w:rsid w:val="00087E5B"/>
    <w:rsid w:val="00096375"/>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1F7F9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3FEE"/>
    <w:rsid w:val="00254310"/>
    <w:rsid w:val="00254B1C"/>
    <w:rsid w:val="00261549"/>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5EF"/>
    <w:rsid w:val="003119EE"/>
    <w:rsid w:val="00315109"/>
    <w:rsid w:val="00316768"/>
    <w:rsid w:val="00317C9F"/>
    <w:rsid w:val="003212C6"/>
    <w:rsid w:val="00322015"/>
    <w:rsid w:val="0032234A"/>
    <w:rsid w:val="0032287D"/>
    <w:rsid w:val="00323D2E"/>
    <w:rsid w:val="00325AE7"/>
    <w:rsid w:val="003302AA"/>
    <w:rsid w:val="003343AE"/>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E24D7"/>
    <w:rsid w:val="003E5903"/>
    <w:rsid w:val="003E5FA2"/>
    <w:rsid w:val="003E6F43"/>
    <w:rsid w:val="003F176C"/>
    <w:rsid w:val="003F2E81"/>
    <w:rsid w:val="003F2F3A"/>
    <w:rsid w:val="004013C4"/>
    <w:rsid w:val="004103CE"/>
    <w:rsid w:val="00410743"/>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BFD"/>
    <w:rsid w:val="004470B9"/>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A7E6C"/>
    <w:rsid w:val="005B094C"/>
    <w:rsid w:val="005B0E3E"/>
    <w:rsid w:val="005B1C39"/>
    <w:rsid w:val="005B2CBA"/>
    <w:rsid w:val="005B3C67"/>
    <w:rsid w:val="005C335D"/>
    <w:rsid w:val="005C3B54"/>
    <w:rsid w:val="005C3F60"/>
    <w:rsid w:val="005C44A0"/>
    <w:rsid w:val="005C559E"/>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CA"/>
    <w:rsid w:val="0071123F"/>
    <w:rsid w:val="0071345A"/>
    <w:rsid w:val="00717FC3"/>
    <w:rsid w:val="00720E29"/>
    <w:rsid w:val="00723886"/>
    <w:rsid w:val="00724DE8"/>
    <w:rsid w:val="00726D24"/>
    <w:rsid w:val="0072744B"/>
    <w:rsid w:val="0073178B"/>
    <w:rsid w:val="00732C4C"/>
    <w:rsid w:val="007334CC"/>
    <w:rsid w:val="00733A1F"/>
    <w:rsid w:val="00734697"/>
    <w:rsid w:val="00736F4F"/>
    <w:rsid w:val="0073783C"/>
    <w:rsid w:val="00737FB9"/>
    <w:rsid w:val="00741AD5"/>
    <w:rsid w:val="00742546"/>
    <w:rsid w:val="007525DB"/>
    <w:rsid w:val="00753A12"/>
    <w:rsid w:val="00765001"/>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149B"/>
    <w:rsid w:val="007D21C5"/>
    <w:rsid w:val="007E21B2"/>
    <w:rsid w:val="007E46FF"/>
    <w:rsid w:val="007E790E"/>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2E9"/>
    <w:rsid w:val="00887892"/>
    <w:rsid w:val="0089050E"/>
    <w:rsid w:val="00892580"/>
    <w:rsid w:val="00895093"/>
    <w:rsid w:val="0089618B"/>
    <w:rsid w:val="008A04C4"/>
    <w:rsid w:val="008A7419"/>
    <w:rsid w:val="008A7CE8"/>
    <w:rsid w:val="008B35D9"/>
    <w:rsid w:val="008B5525"/>
    <w:rsid w:val="008B5ABE"/>
    <w:rsid w:val="008C5F07"/>
    <w:rsid w:val="008C6531"/>
    <w:rsid w:val="008C6EA6"/>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35BE0"/>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A7B20"/>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3F4"/>
    <w:rsid w:val="00C214DA"/>
    <w:rsid w:val="00C227C2"/>
    <w:rsid w:val="00C25DA2"/>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021D"/>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7696"/>
    <w:rsid w:val="00ED7A1D"/>
    <w:rsid w:val="00EE14E9"/>
    <w:rsid w:val="00EE24A0"/>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2EA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B20"/>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BA7B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A7B20"/>
    <w:pPr>
      <w:pBdr>
        <w:top w:val="none" w:sz="0" w:space="0" w:color="auto"/>
      </w:pBdr>
      <w:spacing w:before="180"/>
      <w:outlineLvl w:val="1"/>
    </w:pPr>
    <w:rPr>
      <w:sz w:val="32"/>
    </w:rPr>
  </w:style>
  <w:style w:type="paragraph" w:styleId="Heading3">
    <w:name w:val="heading 3"/>
    <w:basedOn w:val="Heading2"/>
    <w:next w:val="Normal"/>
    <w:link w:val="Heading3Char"/>
    <w:qFormat/>
    <w:rsid w:val="00BA7B20"/>
    <w:pPr>
      <w:spacing w:before="120"/>
      <w:outlineLvl w:val="2"/>
    </w:pPr>
    <w:rPr>
      <w:sz w:val="28"/>
    </w:rPr>
  </w:style>
  <w:style w:type="paragraph" w:styleId="Heading4">
    <w:name w:val="heading 4"/>
    <w:basedOn w:val="Heading3"/>
    <w:next w:val="Normal"/>
    <w:link w:val="Heading4Char"/>
    <w:qFormat/>
    <w:rsid w:val="00BA7B20"/>
    <w:pPr>
      <w:ind w:left="1418" w:hanging="1418"/>
      <w:outlineLvl w:val="3"/>
    </w:pPr>
    <w:rPr>
      <w:sz w:val="24"/>
    </w:rPr>
  </w:style>
  <w:style w:type="paragraph" w:styleId="Heading5">
    <w:name w:val="heading 5"/>
    <w:basedOn w:val="Heading4"/>
    <w:next w:val="Normal"/>
    <w:link w:val="Heading5Char"/>
    <w:qFormat/>
    <w:rsid w:val="00BA7B20"/>
    <w:pPr>
      <w:ind w:left="1701" w:hanging="1701"/>
      <w:outlineLvl w:val="4"/>
    </w:pPr>
    <w:rPr>
      <w:sz w:val="22"/>
    </w:rPr>
  </w:style>
  <w:style w:type="paragraph" w:styleId="Heading6">
    <w:name w:val="heading 6"/>
    <w:basedOn w:val="H6"/>
    <w:next w:val="Normal"/>
    <w:qFormat/>
    <w:rsid w:val="00BA7B20"/>
    <w:pPr>
      <w:outlineLvl w:val="5"/>
    </w:pPr>
  </w:style>
  <w:style w:type="paragraph" w:styleId="Heading7">
    <w:name w:val="heading 7"/>
    <w:basedOn w:val="H6"/>
    <w:next w:val="Normal"/>
    <w:qFormat/>
    <w:rsid w:val="00BA7B20"/>
    <w:pPr>
      <w:outlineLvl w:val="6"/>
    </w:pPr>
  </w:style>
  <w:style w:type="paragraph" w:styleId="Heading8">
    <w:name w:val="heading 8"/>
    <w:basedOn w:val="Heading1"/>
    <w:next w:val="Normal"/>
    <w:qFormat/>
    <w:rsid w:val="00BA7B20"/>
    <w:pPr>
      <w:ind w:left="0" w:firstLine="0"/>
      <w:outlineLvl w:val="7"/>
    </w:pPr>
  </w:style>
  <w:style w:type="paragraph" w:styleId="Heading9">
    <w:name w:val="heading 9"/>
    <w:basedOn w:val="Heading8"/>
    <w:next w:val="Normal"/>
    <w:qFormat/>
    <w:rsid w:val="00BA7B20"/>
    <w:pPr>
      <w:outlineLvl w:val="8"/>
    </w:pPr>
  </w:style>
  <w:style w:type="character" w:default="1" w:styleId="DefaultParagraphFont">
    <w:name w:val="Default Paragraph Font"/>
    <w:semiHidden/>
    <w:rsid w:val="00BA7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B20"/>
  </w:style>
  <w:style w:type="paragraph" w:customStyle="1" w:styleId="H6">
    <w:name w:val="H6"/>
    <w:basedOn w:val="Heading5"/>
    <w:next w:val="Normal"/>
    <w:link w:val="H6Char"/>
    <w:rsid w:val="00BA7B20"/>
    <w:pPr>
      <w:ind w:left="1985" w:hanging="1985"/>
      <w:outlineLvl w:val="9"/>
    </w:pPr>
    <w:rPr>
      <w:sz w:val="20"/>
    </w:rPr>
  </w:style>
  <w:style w:type="table" w:styleId="ColorfulGrid">
    <w:name w:val="Colorful Grid"/>
    <w:basedOn w:val="TableNormal"/>
    <w:uiPriority w:val="73"/>
    <w:semiHidden/>
    <w:unhideWhenUsed/>
    <w:rsid w:val="00733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
    <w:name w:val="List"/>
    <w:basedOn w:val="Normal"/>
    <w:rsid w:val="00BA7B20"/>
    <w:pPr>
      <w:ind w:left="568" w:hanging="284"/>
    </w:pPr>
  </w:style>
  <w:style w:type="paragraph" w:styleId="List2">
    <w:name w:val="List 2"/>
    <w:basedOn w:val="List"/>
    <w:rsid w:val="00BA7B20"/>
    <w:pPr>
      <w:ind w:left="851"/>
    </w:pPr>
  </w:style>
  <w:style w:type="paragraph" w:customStyle="1" w:styleId="EQ">
    <w:name w:val="EQ"/>
    <w:basedOn w:val="Normal"/>
    <w:next w:val="Normal"/>
    <w:link w:val="EQChar"/>
    <w:rsid w:val="00BA7B20"/>
    <w:pPr>
      <w:keepLines/>
      <w:tabs>
        <w:tab w:val="center" w:pos="4536"/>
        <w:tab w:val="right" w:pos="9072"/>
      </w:tabs>
    </w:pPr>
    <w:rPr>
      <w:noProof/>
    </w:rPr>
  </w:style>
  <w:style w:type="character" w:customStyle="1" w:styleId="ZGSM">
    <w:name w:val="ZGSM"/>
    <w:rsid w:val="00BA7B20"/>
  </w:style>
  <w:style w:type="paragraph" w:styleId="List3">
    <w:name w:val="List 3"/>
    <w:basedOn w:val="List2"/>
    <w:rsid w:val="00BA7B20"/>
    <w:pPr>
      <w:ind w:left="1135"/>
    </w:pPr>
  </w:style>
  <w:style w:type="paragraph" w:customStyle="1" w:styleId="ZD">
    <w:name w:val="ZD"/>
    <w:rsid w:val="00BA7B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4">
    <w:name w:val="List 4"/>
    <w:basedOn w:val="List3"/>
    <w:rsid w:val="00BA7B20"/>
    <w:pPr>
      <w:ind w:left="1418"/>
    </w:pPr>
  </w:style>
  <w:style w:type="paragraph" w:styleId="List5">
    <w:name w:val="List 5"/>
    <w:basedOn w:val="List4"/>
    <w:rsid w:val="00BA7B20"/>
    <w:pPr>
      <w:ind w:left="1702"/>
    </w:pPr>
  </w:style>
  <w:style w:type="paragraph" w:styleId="TOC1">
    <w:name w:val="toc 1"/>
    <w:rsid w:val="00BA7B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BA7B20"/>
    <w:pPr>
      <w:keepNext w:val="0"/>
      <w:spacing w:before="0"/>
      <w:ind w:left="851" w:hanging="851"/>
    </w:pPr>
    <w:rPr>
      <w:sz w:val="20"/>
    </w:rPr>
  </w:style>
  <w:style w:type="character" w:customStyle="1" w:styleId="HTMLAddressChar">
    <w:name w:val="HTML Address Char"/>
    <w:basedOn w:val="DefaultParagraphFont"/>
    <w:rsid w:val="007334CC"/>
    <w:rPr>
      <w:rFonts w:eastAsia="Times New Roman"/>
      <w:i/>
      <w:iCs/>
    </w:rPr>
  </w:style>
  <w:style w:type="paragraph" w:customStyle="1" w:styleId="TT">
    <w:name w:val="TT"/>
    <w:basedOn w:val="Heading1"/>
    <w:next w:val="Normal"/>
    <w:rsid w:val="00BA7B20"/>
    <w:pPr>
      <w:outlineLvl w:val="9"/>
    </w:pPr>
  </w:style>
  <w:style w:type="paragraph" w:customStyle="1" w:styleId="NF">
    <w:name w:val="NF"/>
    <w:basedOn w:val="NO"/>
    <w:rsid w:val="00BA7B20"/>
    <w:pPr>
      <w:keepNext/>
      <w:spacing w:after="0"/>
    </w:pPr>
    <w:rPr>
      <w:rFonts w:ascii="Arial" w:hAnsi="Arial"/>
      <w:sz w:val="18"/>
    </w:rPr>
  </w:style>
  <w:style w:type="paragraph" w:customStyle="1" w:styleId="NO">
    <w:name w:val="NO"/>
    <w:basedOn w:val="Normal"/>
    <w:link w:val="NOChar"/>
    <w:rsid w:val="00BA7B20"/>
    <w:pPr>
      <w:keepLines/>
      <w:ind w:left="1135" w:hanging="851"/>
    </w:pPr>
  </w:style>
  <w:style w:type="paragraph" w:customStyle="1" w:styleId="PL">
    <w:name w:val="PL"/>
    <w:link w:val="PLChar"/>
    <w:rsid w:val="00BA7B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A7B20"/>
    <w:pPr>
      <w:jc w:val="right"/>
    </w:pPr>
  </w:style>
  <w:style w:type="paragraph" w:customStyle="1" w:styleId="TAL">
    <w:name w:val="TAL"/>
    <w:basedOn w:val="Normal"/>
    <w:link w:val="TALChar"/>
    <w:rsid w:val="00BA7B20"/>
    <w:pPr>
      <w:keepNext/>
      <w:keepLines/>
      <w:spacing w:after="0"/>
    </w:pPr>
    <w:rPr>
      <w:rFonts w:ascii="Arial" w:hAnsi="Arial"/>
      <w:sz w:val="18"/>
    </w:rPr>
  </w:style>
  <w:style w:type="paragraph" w:customStyle="1" w:styleId="TAH">
    <w:name w:val="TAH"/>
    <w:basedOn w:val="TAC"/>
    <w:link w:val="TAHCar"/>
    <w:rsid w:val="00BA7B20"/>
    <w:rPr>
      <w:b/>
    </w:rPr>
  </w:style>
  <w:style w:type="paragraph" w:customStyle="1" w:styleId="TAC">
    <w:name w:val="TAC"/>
    <w:basedOn w:val="TAL"/>
    <w:link w:val="TACChar"/>
    <w:rsid w:val="00BA7B20"/>
    <w:pPr>
      <w:jc w:val="center"/>
    </w:pPr>
  </w:style>
  <w:style w:type="paragraph" w:customStyle="1" w:styleId="LD">
    <w:name w:val="LD"/>
    <w:rsid w:val="00BA7B2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A7B20"/>
    <w:pPr>
      <w:keepLines/>
      <w:ind w:left="1702" w:hanging="1418"/>
    </w:pPr>
  </w:style>
  <w:style w:type="paragraph" w:customStyle="1" w:styleId="FP">
    <w:name w:val="FP"/>
    <w:basedOn w:val="Normal"/>
    <w:rsid w:val="00BA7B20"/>
    <w:pPr>
      <w:spacing w:after="0"/>
    </w:pPr>
  </w:style>
  <w:style w:type="paragraph" w:customStyle="1" w:styleId="NW">
    <w:name w:val="NW"/>
    <w:basedOn w:val="NO"/>
    <w:rsid w:val="00BA7B20"/>
    <w:pPr>
      <w:spacing w:after="0"/>
    </w:pPr>
  </w:style>
  <w:style w:type="paragraph" w:customStyle="1" w:styleId="EW">
    <w:name w:val="EW"/>
    <w:basedOn w:val="EX"/>
    <w:rsid w:val="00BA7B20"/>
    <w:pPr>
      <w:spacing w:after="0"/>
    </w:pPr>
  </w:style>
  <w:style w:type="paragraph" w:customStyle="1" w:styleId="B1">
    <w:name w:val="B1"/>
    <w:basedOn w:val="List"/>
    <w:link w:val="B1Zchn"/>
    <w:rsid w:val="00BA7B20"/>
  </w:style>
  <w:style w:type="paragraph" w:styleId="TOC3">
    <w:name w:val="toc 3"/>
    <w:basedOn w:val="TOC2"/>
    <w:rsid w:val="00BA7B20"/>
    <w:pPr>
      <w:ind w:left="1134" w:hanging="1134"/>
    </w:pPr>
  </w:style>
  <w:style w:type="paragraph" w:styleId="TOC4">
    <w:name w:val="toc 4"/>
    <w:basedOn w:val="TOC3"/>
    <w:rsid w:val="00BA7B20"/>
    <w:pPr>
      <w:ind w:left="1418" w:hanging="1418"/>
    </w:pPr>
  </w:style>
  <w:style w:type="paragraph" w:customStyle="1" w:styleId="EditorsNote">
    <w:name w:val="Editor's Note"/>
    <w:basedOn w:val="NO"/>
    <w:link w:val="EditorsNoteChar"/>
    <w:rsid w:val="00BA7B20"/>
    <w:rPr>
      <w:color w:val="FF0000"/>
    </w:rPr>
  </w:style>
  <w:style w:type="paragraph" w:customStyle="1" w:styleId="TH">
    <w:name w:val="TH"/>
    <w:basedOn w:val="Normal"/>
    <w:link w:val="THChar"/>
    <w:rsid w:val="00BA7B20"/>
    <w:pPr>
      <w:keepNext/>
      <w:keepLines/>
      <w:spacing w:before="60"/>
      <w:jc w:val="center"/>
    </w:pPr>
    <w:rPr>
      <w:rFonts w:ascii="Arial" w:hAnsi="Arial"/>
      <w:b/>
    </w:rPr>
  </w:style>
  <w:style w:type="paragraph" w:customStyle="1" w:styleId="ZA">
    <w:name w:val="ZA"/>
    <w:rsid w:val="00BA7B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A7B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A7B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A7B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A7B20"/>
    <w:pPr>
      <w:ind w:left="851" w:hanging="851"/>
    </w:pPr>
  </w:style>
  <w:style w:type="paragraph" w:customStyle="1" w:styleId="ZH">
    <w:name w:val="ZH"/>
    <w:rsid w:val="00BA7B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A7B20"/>
    <w:pPr>
      <w:keepNext w:val="0"/>
      <w:spacing w:before="0" w:after="240"/>
    </w:pPr>
  </w:style>
  <w:style w:type="paragraph" w:customStyle="1" w:styleId="ZG">
    <w:name w:val="ZG"/>
    <w:rsid w:val="00BA7B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A7B20"/>
  </w:style>
  <w:style w:type="paragraph" w:customStyle="1" w:styleId="B3">
    <w:name w:val="B3"/>
    <w:basedOn w:val="List3"/>
    <w:link w:val="B3Char"/>
    <w:rsid w:val="00BA7B20"/>
  </w:style>
  <w:style w:type="paragraph" w:customStyle="1" w:styleId="B4">
    <w:name w:val="B4"/>
    <w:basedOn w:val="List4"/>
    <w:link w:val="B4Char"/>
    <w:rsid w:val="00BA7B20"/>
  </w:style>
  <w:style w:type="paragraph" w:customStyle="1" w:styleId="B5">
    <w:name w:val="B5"/>
    <w:basedOn w:val="List5"/>
    <w:link w:val="B5Char"/>
    <w:rsid w:val="00BA7B20"/>
  </w:style>
  <w:style w:type="paragraph" w:customStyle="1" w:styleId="ZTD">
    <w:name w:val="ZTD"/>
    <w:basedOn w:val="ZB"/>
    <w:rsid w:val="00BA7B20"/>
    <w:pPr>
      <w:framePr w:hRule="auto" w:wrap="notBeside" w:y="852"/>
    </w:pPr>
    <w:rPr>
      <w:i w:val="0"/>
      <w:sz w:val="40"/>
    </w:rPr>
  </w:style>
  <w:style w:type="paragraph" w:customStyle="1" w:styleId="ZV">
    <w:name w:val="ZV"/>
    <w:basedOn w:val="ZU"/>
    <w:rsid w:val="00BA7B20"/>
    <w:pPr>
      <w:framePr w:wrap="notBeside" w:y="16161"/>
    </w:pPr>
  </w:style>
  <w:style w:type="paragraph" w:styleId="TOC5">
    <w:name w:val="toc 5"/>
    <w:basedOn w:val="TOC4"/>
    <w:rsid w:val="00BA7B20"/>
    <w:pPr>
      <w:ind w:left="1701" w:hanging="1701"/>
    </w:pPr>
  </w:style>
  <w:style w:type="paragraph" w:customStyle="1" w:styleId="Guidance">
    <w:name w:val="Guidance"/>
    <w:basedOn w:val="Normal"/>
    <w:link w:val="GuidanceChar"/>
    <w:rPr>
      <w:i/>
      <w:color w:val="0000FF"/>
    </w:rPr>
  </w:style>
  <w:style w:type="character" w:customStyle="1" w:styleId="B1Zchn">
    <w:name w:val="B1 Zchn"/>
    <w:link w:val="B1"/>
    <w:qFormat/>
    <w:rPr>
      <w:rFonts w:eastAsia="Times New Roman"/>
    </w:rPr>
  </w:style>
  <w:style w:type="character" w:customStyle="1" w:styleId="B2Char">
    <w:name w:val="B2 Char"/>
    <w:link w:val="B2"/>
    <w:qFormat/>
    <w:rPr>
      <w:rFonts w:eastAsia="Times New Roman"/>
    </w:rPr>
  </w:style>
  <w:style w:type="paragraph" w:styleId="TOC6">
    <w:name w:val="toc 6"/>
    <w:basedOn w:val="TOC5"/>
    <w:next w:val="Normal"/>
    <w:rsid w:val="00BA7B20"/>
    <w:pPr>
      <w:ind w:left="1985" w:hanging="1985"/>
    </w:p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TOC7">
    <w:name w:val="toc 7"/>
    <w:basedOn w:val="TOC6"/>
    <w:next w:val="Normal"/>
    <w:rsid w:val="00BA7B20"/>
    <w:pPr>
      <w:ind w:left="2268" w:hanging="2268"/>
    </w:p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styleId="TOC8">
    <w:name w:val="toc 8"/>
    <w:basedOn w:val="TOC1"/>
    <w:rsid w:val="00BA7B20"/>
    <w:pPr>
      <w:spacing w:before="180"/>
      <w:ind w:left="2693" w:hanging="2693"/>
    </w:pPr>
    <w:rPr>
      <w:b/>
    </w:rPr>
  </w:style>
  <w:style w:type="paragraph" w:styleId="TOC9">
    <w:name w:val="toc 9"/>
    <w:basedOn w:val="TOC8"/>
    <w:rsid w:val="00BA7B20"/>
    <w:pPr>
      <w:ind w:left="1418" w:hanging="1418"/>
    </w:p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2Char">
    <w:name w:val="Heading 2 Char"/>
    <w:link w:val="Heading2"/>
    <w:rPr>
      <w:rFonts w:ascii="Arial" w:eastAsia="Times New Roman" w:hAnsi="Arial"/>
      <w:sz w:val="32"/>
    </w:rPr>
  </w:style>
  <w:style w:type="character" w:customStyle="1" w:styleId="EQChar">
    <w:name w:val="EQ Char"/>
    <w:link w:val="EQ"/>
    <w:qFormat/>
    <w:locked/>
    <w:rPr>
      <w:rFonts w:eastAsia="Times New Roman"/>
      <w:noProof/>
    </w:rPr>
  </w:style>
  <w:style w:type="character" w:customStyle="1" w:styleId="SalutationChar">
    <w:name w:val="Salutation Char"/>
    <w:basedOn w:val="DefaultParagraphFont"/>
    <w:rsid w:val="007334CC"/>
    <w:rPr>
      <w:rFonts w:eastAsia="Times New Roman"/>
    </w:rPr>
  </w:style>
  <w:style w:type="character" w:customStyle="1" w:styleId="SignatureChar">
    <w:name w:val="Signature Char"/>
    <w:basedOn w:val="DefaultParagraphFont"/>
    <w:rsid w:val="007334CC"/>
    <w:rPr>
      <w:rFonts w:eastAsia="Times New Roman"/>
    </w:rPr>
  </w:style>
  <w:style w:type="character" w:customStyle="1" w:styleId="FootnoteTextChar">
    <w:name w:val="Footnote Text Char"/>
    <w:rPr>
      <w:rFonts w:eastAsia="Times New Roman"/>
      <w:sz w:val="16"/>
    </w:rPr>
  </w:style>
  <w:style w:type="paragraph" w:styleId="Caption">
    <w:name w:val="caption"/>
    <w:basedOn w:val="Normal"/>
    <w:next w:val="Normal"/>
    <w:link w:val="CaptionChar"/>
    <w:unhideWhenUsed/>
    <w:qFormat/>
    <w:rPr>
      <w:rFonts w:eastAsia="SimSun"/>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customStyle="1" w:styleId="PLChar">
    <w:name w:val="PL Char"/>
    <w:link w:val="PL"/>
    <w:rPr>
      <w:rFonts w:ascii="Courier New" w:eastAsia="Times New Roman" w:hAnsi="Courier New"/>
      <w:noProof/>
      <w:sz w:val="16"/>
    </w:rPr>
  </w:style>
  <w:style w:type="paragraph" w:customStyle="1" w:styleId="2">
    <w:name w:val="修订2"/>
    <w:hidden/>
    <w:semiHidden/>
    <w:rPr>
      <w:rFonts w:eastAsia="Batang"/>
      <w:lang w:eastAsia="en-US"/>
    </w:rPr>
  </w:style>
  <w:style w:type="character" w:customStyle="1" w:styleId="StyleTACChar">
    <w:name w:val="Style TAC + Char"/>
    <w:rPr>
      <w:rFonts w:ascii="Arial" w:eastAsia="SimSun" w:hAnsi="Arial"/>
      <w:kern w:val="2"/>
      <w:sz w:val="18"/>
      <w:lang w:eastAsia="ko-KR"/>
    </w:rPr>
  </w:style>
  <w:style w:type="paragraph" w:styleId="BodyText">
    <w:name w:val="Body Text"/>
    <w:basedOn w:val="Normal"/>
    <w:link w:val="BodyTextChar"/>
    <w:rPr>
      <w:rFonts w:ascii="Arial" w:hAnsi="Arial"/>
    </w:rPr>
  </w:style>
  <w:style w:type="character" w:customStyle="1" w:styleId="BodyTextChar">
    <w:name w:val="Body Text Char"/>
    <w:link w:val="BodyText"/>
    <w:rPr>
      <w:rFonts w:ascii="Arial" w:hAnsi="Arial"/>
      <w:lang w:val="en-GB" w:eastAsia="en-US"/>
    </w:rPr>
  </w:style>
  <w:style w:type="character" w:customStyle="1" w:styleId="Heading1Char">
    <w:name w:val="Heading 1 Char"/>
    <w:link w:val="Heading1"/>
    <w:rPr>
      <w:rFonts w:ascii="Arial" w:eastAsia="Times New Roman" w:hAnsi="Arial"/>
      <w:sz w:val="36"/>
    </w:rPr>
  </w:style>
  <w:style w:type="character" w:customStyle="1" w:styleId="PlainTextChar">
    <w:name w:val="Plain Text Char"/>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character" w:customStyle="1" w:styleId="TitleChar">
    <w:name w:val="Title Char"/>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rPr>
      <w:rFonts w:ascii="Arial" w:eastAsia="Times New Roman" w:hAnsi="Arial"/>
      <w:b/>
      <w:i/>
      <w:noProof/>
      <w:sz w:val="18"/>
    </w:rPr>
  </w:style>
  <w:style w:type="paragraph" w:customStyle="1" w:styleId="1">
    <w:name w:val="修订1"/>
    <w:hidden/>
    <w:semiHidden/>
    <w:rPr>
      <w:rFonts w:eastAsia="Batang"/>
      <w:lang w:eastAsia="en-US"/>
    </w:rPr>
  </w:style>
  <w:style w:type="character" w:customStyle="1" w:styleId="HeadingChar">
    <w:name w:val="Heading Char"/>
    <w:rPr>
      <w:rFonts w:ascii="Arial" w:eastAsia="SimSun" w:hAnsi="Arial"/>
      <w:b/>
      <w:sz w:val="22"/>
      <w:lang w:val="en-US" w:eastAsia="en-US" w:bidi="ar-SA"/>
    </w:rPr>
  </w:style>
  <w:style w:type="paragraph" w:customStyle="1" w:styleId="a">
    <w:name w:val="変更箇所"/>
    <w:hidden/>
    <w:semiHidden/>
    <w:rPr>
      <w:lang w:eastAsia="en-US"/>
    </w:rPr>
  </w:style>
  <w:style w:type="paragraph" w:customStyle="1" w:styleId="a0">
    <w:name w:val="수정"/>
    <w:hidden/>
    <w:semiHidden/>
    <w:rPr>
      <w:rFonts w:eastAsia="Batang"/>
      <w:lang w:eastAsia="en-US"/>
    </w:rPr>
  </w:style>
  <w:style w:type="character" w:customStyle="1" w:styleId="TALCharCharChar">
    <w:name w:val="TAL Char Char Char"/>
    <w:rPr>
      <w:rFonts w:ascii="Arial" w:hAnsi="Arial"/>
      <w:sz w:val="18"/>
      <w:lang w:val="en-GB" w:eastAsia="x-none"/>
    </w:rPr>
  </w:style>
  <w:style w:type="character" w:customStyle="1" w:styleId="TF0">
    <w:name w:val="TF字符"/>
    <w:rPr>
      <w:rFonts w:ascii="Arial" w:hAnsi="Arial"/>
      <w:b/>
      <w:lang w:val="en-GB" w:eastAsia="en-US"/>
    </w:rPr>
  </w:style>
  <w:style w:type="paragraph" w:customStyle="1" w:styleId="a1">
    <w:name w:val="修订"/>
    <w:hidden/>
    <w:semiHidden/>
    <w:rPr>
      <w:rFonts w:eastAsia="Batang"/>
      <w:lang w:eastAsia="en-US"/>
    </w:rPr>
  </w:style>
  <w:style w:type="paragraph" w:customStyle="1" w:styleId="-31">
    <w:name w:val="深色列表 - 着色 31"/>
    <w:hidden/>
    <w:uiPriority w:val="99"/>
    <w:semiHidden/>
    <w:rPr>
      <w:lang w:eastAsia="en-US"/>
    </w:rPr>
  </w:style>
  <w:style w:type="character" w:customStyle="1" w:styleId="Char">
    <w:name w:val="样式 页眉 Char"/>
    <w:rPr>
      <w:rFonts w:ascii="Arial" w:eastAsia="Arial" w:hAnsi="Arial"/>
      <w:b/>
      <w:bCs/>
      <w:noProof/>
      <w:sz w:val="22"/>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character" w:customStyle="1" w:styleId="enumlev1Char">
    <w:name w:val="enumlev1 Char"/>
    <w:semiHidden/>
    <w:rPr>
      <w:rFonts w:eastAsia="Batang"/>
      <w:sz w:val="24"/>
      <w:lang w:val="fr-FR" w:eastAsia="en-US"/>
    </w:rPr>
  </w:style>
  <w:style w:type="character" w:customStyle="1" w:styleId="Heading4Char0">
    <w:name w:val="Heading4 Char"/>
    <w:semiHidden/>
    <w:rPr>
      <w:rFonts w:ascii="Arial" w:eastAsia="Arial" w:hAnsi="Arial"/>
      <w:sz w:val="28"/>
      <w:lang w:eastAsia="en-US"/>
    </w:rPr>
  </w:style>
  <w:style w:type="character" w:customStyle="1" w:styleId="1Char">
    <w:name w:val="样式1 Char"/>
    <w:rPr>
      <w:rFonts w:ascii="Arial" w:hAnsi="Arial"/>
      <w:sz w:val="18"/>
      <w:lang w:val="x-none"/>
    </w:rPr>
  </w:style>
  <w:style w:type="paragraph" w:customStyle="1" w:styleId="121">
    <w:name w:val="表 (青) 121"/>
    <w:hidden/>
    <w:uiPriority w:val="71"/>
    <w:rPr>
      <w:rFonts w:eastAsia="SimSun"/>
      <w:lang w:eastAsia="en-US"/>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Pr>
      <w:rFonts w:eastAsia="SimSun"/>
      <w:sz w:val="22"/>
      <w:szCs w:val="22"/>
      <w:lang w:val="x-none" w:eastAsia="x-none"/>
    </w:rPr>
  </w:style>
  <w:style w:type="paragraph" w:customStyle="1" w:styleId="-11">
    <w:name w:val="彩色底纹 - 着色 11"/>
    <w:hidden/>
    <w:uiPriority w:val="99"/>
    <w:semiHidden/>
    <w:rPr>
      <w:rFonts w:eastAsia="SimSun"/>
      <w:lang w:eastAsia="en-US"/>
    </w:rPr>
  </w:style>
  <w:style w:type="character" w:customStyle="1" w:styleId="HTMLPreformattedChar">
    <w:name w:val="HTML Preformatted Char"/>
    <w:rPr>
      <w:rFonts w:ascii="Courier New" w:hAnsi="Courier New"/>
      <w:lang w:eastAsia="ja-JP"/>
    </w:rPr>
  </w:style>
  <w:style w:type="character" w:customStyle="1" w:styleId="SubtitleChar">
    <w:name w:val="Subtitle Char"/>
    <w:rPr>
      <w:rFonts w:ascii="Cambria" w:eastAsia="PMingLiU" w:hAnsi="Cambria"/>
      <w:i/>
      <w:iCs/>
      <w:sz w:val="24"/>
      <w:szCs w:val="24"/>
      <w:lang w:eastAsia="en-US"/>
    </w:rPr>
  </w:style>
  <w:style w:type="character" w:customStyle="1" w:styleId="NoSpacingChar">
    <w:name w:val="No Spacing Char"/>
    <w:uiPriority w:val="1"/>
    <w:locked/>
    <w:rPr>
      <w:rFonts w:ascii="Arial" w:eastAsia="PMingLiU" w:hAnsi="Arial" w:cs="Arial"/>
    </w:rPr>
  </w:style>
  <w:style w:type="character" w:customStyle="1" w:styleId="QuoteChar">
    <w:name w:val="Quote Char"/>
    <w:uiPriority w:val="29"/>
    <w:rPr>
      <w:rFonts w:ascii="Arial" w:eastAsia="PMingLiU" w:hAnsi="Arial"/>
      <w:i/>
      <w:iCs/>
      <w:color w:val="000000"/>
      <w:lang w:eastAsia="en-US"/>
    </w:rPr>
  </w:style>
  <w:style w:type="character" w:customStyle="1" w:styleId="IntenseQuoteChar">
    <w:name w:val="Intense Quote Char"/>
    <w:uiPriority w:val="30"/>
    <w:rPr>
      <w:rFonts w:ascii="Arial" w:eastAsia="PMingLiU" w:hAnsi="Arial"/>
      <w:b/>
      <w:bCs/>
      <w:i/>
      <w:iCs/>
      <w:color w:val="4F81BD"/>
      <w:lang w:eastAsia="en-US"/>
    </w:rPr>
  </w:style>
  <w:style w:type="character" w:customStyle="1" w:styleId="11BodyTextChar">
    <w:name w:val="11 BodyText Char"/>
    <w:locked/>
    <w:rPr>
      <w:rFonts w:ascii="Arial" w:eastAsia="SimSun" w:hAnsi="Arial"/>
      <w:lang w:val="en-US"/>
    </w:rPr>
  </w:style>
  <w:style w:type="character" w:customStyle="1" w:styleId="1e9ptCar">
    <w:name w:val="1e) 9 pt Car"/>
    <w:locked/>
    <w:rPr>
      <w:noProof/>
      <w:szCs w:val="18"/>
    </w:rPr>
  </w:style>
  <w:style w:type="paragraph" w:customStyle="1" w:styleId="TTan">
    <w:name w:val="TTan"/>
    <w:basedOn w:val="FP"/>
    <w:qFormat/>
    <w:pPr>
      <w:textAlignment w:val="auto"/>
    </w:pPr>
    <w:rPr>
      <w:rFonts w:ascii="Arial" w:hAnsi="Arial"/>
      <w:sz w:val="18"/>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Pr>
      <w:spacing w:val="-4"/>
      <w:kern w:val="2"/>
      <w:sz w:val="21"/>
      <w:szCs w:val="21"/>
    </w:rPr>
  </w:style>
  <w:style w:type="character" w:customStyle="1" w:styleId="List1Char">
    <w:name w:val="List 1 Char"/>
    <w:uiPriority w:val="99"/>
    <w:locked/>
    <w:rPr>
      <w:rFonts w:eastAsia="PMingLiU"/>
      <w:lang w:val="x-none" w:eastAsia="x-none" w:bidi="en-US"/>
    </w:rPr>
  </w:style>
  <w:style w:type="character" w:customStyle="1" w:styleId="GlossaryChar">
    <w:name w:val="Glossary Char"/>
    <w:uiPriority w:val="99"/>
    <w:locked/>
    <w:rPr>
      <w:rFonts w:eastAsia="Times New Roman"/>
      <w:sz w:val="16"/>
      <w:szCs w:val="16"/>
    </w:rPr>
  </w:style>
  <w:style w:type="character" w:customStyle="1" w:styleId="MediumGrid2Char">
    <w:name w:val="Medium Grid 2 Char"/>
    <w:uiPriority w:val="1"/>
    <w:locked/>
    <w:rPr>
      <w:rFonts w:ascii="Arial" w:eastAsia="PMingLiU" w:hAnsi="Arial" w:cs="Arial"/>
    </w:rPr>
  </w:style>
  <w:style w:type="character" w:styleId="BookTitle">
    <w:name w:val="Book Title"/>
    <w:uiPriority w:val="33"/>
    <w:qFormat/>
    <w:rPr>
      <w:b/>
      <w:bCs/>
      <w:smallCaps/>
      <w:spacing w:val="5"/>
    </w:rPr>
  </w:style>
  <w:style w:type="character" w:customStyle="1" w:styleId="THC">
    <w:name w:val="TH C"/>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Pr>
      <w:rFonts w:ascii="Arial" w:eastAsia="PMingLiU" w:hAnsi="Arial" w:cs="Arial" w:hint="default"/>
      <w:b/>
      <w:bCs/>
      <w:i/>
      <w:iCs/>
      <w:color w:val="4F81BD"/>
      <w:lang w:val="en-GB" w:eastAsia="en-US"/>
    </w:rPr>
  </w:style>
  <w:style w:type="character" w:styleId="Emphasis">
    <w:name w:val="Emphasis"/>
    <w:qFormat/>
    <w:rPr>
      <w:i/>
      <w:iCs/>
    </w:rPr>
  </w:style>
  <w:style w:type="paragraph" w:customStyle="1" w:styleId="8">
    <w:name w:val="修订8"/>
    <w:hidden/>
    <w:semiHidden/>
    <w:rPr>
      <w:rFonts w:eastAsia="Batang"/>
      <w:lang w:eastAsia="en-US"/>
    </w:rPr>
  </w:style>
  <w:style w:type="character" w:customStyle="1" w:styleId="ListParagraphChar">
    <w:name w:val="List Paragraph Char"/>
    <w:link w:val="ListParagraph"/>
    <w:uiPriority w:val="34"/>
    <w:qFormat/>
    <w:locked/>
    <w:rPr>
      <w:rFonts w:ascii="Calibri" w:eastAsia="Calibri" w:hAnsi="Calibri"/>
      <w:sz w:val="22"/>
      <w:szCs w:val="22"/>
      <w:lang w:val="en-US"/>
    </w:rPr>
  </w:style>
  <w:style w:type="paragraph" w:customStyle="1" w:styleId="5">
    <w:name w:val="変更箇所5"/>
    <w:hidden/>
    <w:semiHidden/>
    <w:rPr>
      <w:lang w:eastAsia="en-US"/>
    </w:rPr>
  </w:style>
  <w:style w:type="paragraph" w:customStyle="1" w:styleId="9">
    <w:name w:val="修订9"/>
    <w:hidden/>
    <w:semiHidden/>
    <w:rPr>
      <w:rFonts w:eastAsia="Batang"/>
      <w:lang w:eastAsia="en-US"/>
    </w:rPr>
  </w:style>
  <w:style w:type="paragraph" w:customStyle="1" w:styleId="10">
    <w:name w:val="修订10"/>
    <w:hidden/>
    <w:semiHidden/>
    <w:rsid w:val="00DD15C2"/>
    <w:rPr>
      <w:rFonts w:eastAsia="Batang"/>
      <w:lang w:eastAsia="en-US"/>
    </w:rPr>
  </w:style>
  <w:style w:type="paragraph" w:styleId="Index2">
    <w:name w:val="index 2"/>
    <w:basedOn w:val="Index1"/>
    <w:rsid w:val="00BA7B20"/>
    <w:pPr>
      <w:ind w:left="284"/>
    </w:pPr>
  </w:style>
  <w:style w:type="paragraph" w:styleId="Index1">
    <w:name w:val="index 1"/>
    <w:basedOn w:val="Normal"/>
    <w:rsid w:val="00BA7B20"/>
    <w:pPr>
      <w:keepLines/>
      <w:spacing w:after="0"/>
    </w:pPr>
  </w:style>
  <w:style w:type="paragraph" w:styleId="ListNumber2">
    <w:name w:val="List Number 2"/>
    <w:basedOn w:val="ListNumber"/>
    <w:rsid w:val="00BA7B20"/>
    <w:pPr>
      <w:ind w:left="851"/>
    </w:pPr>
  </w:style>
  <w:style w:type="paragraph" w:styleId="Header">
    <w:name w:val="header"/>
    <w:link w:val="HeaderChar"/>
    <w:rsid w:val="00BA7B2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Pr>
      <w:rFonts w:ascii="Arial" w:eastAsia="Times New Roman" w:hAnsi="Arial"/>
      <w:b/>
      <w:noProof/>
      <w:sz w:val="18"/>
    </w:rPr>
  </w:style>
  <w:style w:type="character" w:styleId="FootnoteReference">
    <w:name w:val="footnote reference"/>
    <w:basedOn w:val="DefaultParagraphFont"/>
    <w:rsid w:val="00BA7B20"/>
    <w:rPr>
      <w:b/>
      <w:position w:val="6"/>
      <w:sz w:val="16"/>
    </w:rPr>
  </w:style>
  <w:style w:type="paragraph" w:styleId="FootnoteText">
    <w:name w:val="footnote text"/>
    <w:basedOn w:val="Normal"/>
    <w:link w:val="FootnoteTextChar1"/>
    <w:rsid w:val="00BA7B20"/>
    <w:pPr>
      <w:keepLines/>
      <w:spacing w:after="0"/>
      <w:ind w:left="454" w:hanging="454"/>
    </w:pPr>
    <w:rPr>
      <w:sz w:val="16"/>
    </w:rPr>
  </w:style>
  <w:style w:type="character" w:customStyle="1" w:styleId="FootnoteTextChar1">
    <w:name w:val="Footnote Text Char1"/>
    <w:basedOn w:val="DefaultParagraphFont"/>
    <w:link w:val="FootnoteText"/>
    <w:rPr>
      <w:rFonts w:eastAsia="Times New Roman"/>
      <w:sz w:val="16"/>
    </w:rPr>
  </w:style>
  <w:style w:type="paragraph" w:styleId="ListBullet2">
    <w:name w:val="List Bullet 2"/>
    <w:basedOn w:val="ListBullet"/>
    <w:rsid w:val="00BA7B20"/>
    <w:pPr>
      <w:ind w:left="851"/>
    </w:pPr>
  </w:style>
  <w:style w:type="paragraph" w:styleId="ListBullet3">
    <w:name w:val="List Bullet 3"/>
    <w:basedOn w:val="ListBullet2"/>
    <w:rsid w:val="00BA7B20"/>
    <w:pPr>
      <w:ind w:left="1135"/>
    </w:pPr>
  </w:style>
  <w:style w:type="paragraph" w:styleId="ListNumber">
    <w:name w:val="List Number"/>
    <w:basedOn w:val="List"/>
    <w:rsid w:val="00BA7B20"/>
  </w:style>
  <w:style w:type="paragraph" w:styleId="ListBullet">
    <w:name w:val="List Bullet"/>
    <w:basedOn w:val="List"/>
    <w:rsid w:val="00BA7B20"/>
  </w:style>
  <w:style w:type="paragraph" w:styleId="ListBullet4">
    <w:name w:val="List Bullet 4"/>
    <w:basedOn w:val="ListBullet3"/>
    <w:rsid w:val="00BA7B20"/>
    <w:pPr>
      <w:ind w:left="1418"/>
    </w:pPr>
  </w:style>
  <w:style w:type="paragraph" w:styleId="ListBullet5">
    <w:name w:val="List Bullet 5"/>
    <w:basedOn w:val="ListBullet4"/>
    <w:rsid w:val="00BA7B20"/>
    <w:pPr>
      <w:ind w:left="1702"/>
    </w:pPr>
  </w:style>
  <w:style w:type="paragraph" w:styleId="Footer">
    <w:name w:val="footer"/>
    <w:basedOn w:val="Header"/>
    <w:link w:val="FooterChar1"/>
    <w:rsid w:val="00BA7B20"/>
    <w:pPr>
      <w:jc w:val="center"/>
    </w:pPr>
    <w:rPr>
      <w:i/>
    </w:rPr>
  </w:style>
  <w:style w:type="character" w:customStyle="1" w:styleId="FooterChar1">
    <w:name w:val="Footer Char1"/>
    <w:basedOn w:val="DefaultParagraphFont"/>
    <w:link w:val="Footer"/>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1871</TotalTime>
  <Pages>1</Pages>
  <Words>72643</Words>
  <Characters>414071</Characters>
  <Application>Microsoft Office Word</Application>
  <DocSecurity>0</DocSecurity>
  <Lines>3450</Lines>
  <Paragraphs>971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485743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4606</cp:lastModifiedBy>
  <cp:revision>168</cp:revision>
  <dcterms:created xsi:type="dcterms:W3CDTF">2023-03-28T20:09:00Z</dcterms:created>
  <dcterms:modified xsi:type="dcterms:W3CDTF">2025-10-09T16:52:00Z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