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067DCBCD" w:rsidR="004F0988" w:rsidRDefault="004F0988" w:rsidP="00C17AA8">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F3118C">
              <w:rPr>
                <w:rFonts w:hint="eastAsia"/>
                <w:sz w:val="64"/>
                <w:lang w:eastAsia="zh-CN"/>
              </w:rPr>
              <w:t>21</w:t>
            </w:r>
            <w:r w:rsidR="008B7540">
              <w:rPr>
                <w:sz w:val="64"/>
              </w:rPr>
              <w:t>-</w:t>
            </w:r>
            <w:r w:rsidR="00F3118C">
              <w:rPr>
                <w:rFonts w:hint="eastAsia"/>
                <w:sz w:val="64"/>
                <w:lang w:eastAsia="zh-CN"/>
              </w:rPr>
              <w:t>22</w:t>
            </w:r>
            <w:r w:rsidRPr="00133525">
              <w:rPr>
                <w:sz w:val="64"/>
              </w:rPr>
              <w:t xml:space="preserve"> </w:t>
            </w:r>
            <w:r w:rsidRPr="004D3578">
              <w:t>V</w:t>
            </w:r>
            <w:bookmarkStart w:id="3" w:name="specVersion"/>
            <w:r w:rsidR="00BC1C9A">
              <w:t>1</w:t>
            </w:r>
            <w:r w:rsidR="00160379">
              <w:t>7</w:t>
            </w:r>
            <w:r w:rsidRPr="00803414">
              <w:t>.</w:t>
            </w:r>
            <w:r w:rsidR="00BC1C9A">
              <w:t>0</w:t>
            </w:r>
            <w:r w:rsidRPr="00803414">
              <w:t>.</w:t>
            </w:r>
            <w:bookmarkEnd w:id="3"/>
            <w:r w:rsidR="00C17AA8">
              <w:t>0</w:t>
            </w:r>
            <w:r w:rsidR="00C17AA8" w:rsidRPr="00803414">
              <w:t xml:space="preserve"> </w:t>
            </w:r>
            <w:r w:rsidRPr="00803414">
              <w:rPr>
                <w:sz w:val="32"/>
              </w:rPr>
              <w:t>(</w:t>
            </w:r>
            <w:bookmarkStart w:id="4" w:name="issueDate"/>
            <w:r w:rsidR="00BC1C9A">
              <w:rPr>
                <w:sz w:val="32"/>
              </w:rPr>
              <w:t>2022</w:t>
            </w:r>
            <w:r w:rsidRPr="00803414">
              <w:rPr>
                <w:sz w:val="32"/>
              </w:rPr>
              <w:t>-</w:t>
            </w:r>
            <w:bookmarkEnd w:id="4"/>
            <w:r w:rsidR="00BC1C9A">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3E0D23B5" w:rsidR="00A14FA8" w:rsidRDefault="00A14FA8" w:rsidP="00803414">
            <w:pPr>
              <w:pStyle w:val="ZT"/>
              <w:framePr w:wrap="auto" w:hAnchor="text" w:yAlign="inline"/>
            </w:pPr>
            <w:r w:rsidRPr="00A14FA8">
              <w:t xml:space="preserve">Dual Connectivity (DC)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BB1D4C5" w:rsidR="00E16509" w:rsidRPr="00133525" w:rsidRDefault="00E16509" w:rsidP="00133525">
            <w:pPr>
              <w:pStyle w:val="FP"/>
              <w:jc w:val="center"/>
              <w:rPr>
                <w:noProof/>
                <w:sz w:val="18"/>
              </w:rPr>
            </w:pPr>
            <w:r w:rsidRPr="00133525">
              <w:rPr>
                <w:noProof/>
                <w:sz w:val="18"/>
              </w:rPr>
              <w:t xml:space="preserve">© </w:t>
            </w:r>
            <w:r w:rsidR="00070DE6">
              <w:rPr>
                <w:noProof/>
                <w:sz w:val="18"/>
              </w:rPr>
              <w:t>2022</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52EE6D56" w14:textId="77777777" w:rsidR="00991216"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991216">
        <w:t>Foreword</w:t>
      </w:r>
      <w:r w:rsidR="00991216">
        <w:tab/>
      </w:r>
      <w:r w:rsidR="00991216">
        <w:fldChar w:fldCharType="begin"/>
      </w:r>
      <w:r w:rsidR="00991216">
        <w:instrText xml:space="preserve"> PAGEREF _Toc97816627 \h </w:instrText>
      </w:r>
      <w:r w:rsidR="00991216">
        <w:fldChar w:fldCharType="separate"/>
      </w:r>
      <w:r w:rsidR="00991216">
        <w:t>4</w:t>
      </w:r>
      <w:r w:rsidR="00991216">
        <w:fldChar w:fldCharType="end"/>
      </w:r>
    </w:p>
    <w:p w14:paraId="1FE54BE5" w14:textId="77777777" w:rsidR="00991216" w:rsidRDefault="00991216">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_Toc97816628 \h </w:instrText>
      </w:r>
      <w:r>
        <w:fldChar w:fldCharType="separate"/>
      </w:r>
      <w:r>
        <w:t>6</w:t>
      </w:r>
      <w:r>
        <w:fldChar w:fldCharType="end"/>
      </w:r>
    </w:p>
    <w:p w14:paraId="3A9D46E4" w14:textId="77777777" w:rsidR="00991216" w:rsidRDefault="00991216">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_Toc97816629 \h </w:instrText>
      </w:r>
      <w:r>
        <w:fldChar w:fldCharType="separate"/>
      </w:r>
      <w:r>
        <w:t>6</w:t>
      </w:r>
      <w:r>
        <w:fldChar w:fldCharType="end"/>
      </w:r>
    </w:p>
    <w:p w14:paraId="3EB5633B" w14:textId="77777777" w:rsidR="00991216" w:rsidRDefault="00991216">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_Toc97816630 \h </w:instrText>
      </w:r>
      <w:r>
        <w:fldChar w:fldCharType="separate"/>
      </w:r>
      <w:r>
        <w:t>6</w:t>
      </w:r>
      <w:r>
        <w:fldChar w:fldCharType="end"/>
      </w:r>
    </w:p>
    <w:p w14:paraId="4FACB66F" w14:textId="77777777" w:rsidR="00991216" w:rsidRDefault="00991216">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_Toc97816631 \h </w:instrText>
      </w:r>
      <w:r>
        <w:fldChar w:fldCharType="separate"/>
      </w:r>
      <w:r>
        <w:t>6</w:t>
      </w:r>
      <w:r>
        <w:fldChar w:fldCharType="end"/>
      </w:r>
    </w:p>
    <w:p w14:paraId="2FDF9EA9" w14:textId="77777777" w:rsidR="00991216" w:rsidRDefault="00991216">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_Toc97816632 \h </w:instrText>
      </w:r>
      <w:r>
        <w:fldChar w:fldCharType="separate"/>
      </w:r>
      <w:r>
        <w:t>6</w:t>
      </w:r>
      <w:r>
        <w:fldChar w:fldCharType="end"/>
      </w:r>
    </w:p>
    <w:p w14:paraId="30D6872C" w14:textId="77777777" w:rsidR="00991216" w:rsidRDefault="00991216">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_Toc97816633 \h </w:instrText>
      </w:r>
      <w:r>
        <w:fldChar w:fldCharType="separate"/>
      </w:r>
      <w:r>
        <w:t>6</w:t>
      </w:r>
      <w:r>
        <w:fldChar w:fldCharType="end"/>
      </w:r>
    </w:p>
    <w:p w14:paraId="310C6B4B" w14:textId="77777777" w:rsidR="00991216" w:rsidRDefault="00991216">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_Toc97816634 \h </w:instrText>
      </w:r>
      <w:r>
        <w:fldChar w:fldCharType="separate"/>
      </w:r>
      <w:r>
        <w:t>7</w:t>
      </w:r>
      <w:r>
        <w:fldChar w:fldCharType="end"/>
      </w:r>
    </w:p>
    <w:p w14:paraId="447CDA96" w14:textId="77777777" w:rsidR="00991216" w:rsidRDefault="00991216">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_Toc97816635 \h </w:instrText>
      </w:r>
      <w:r>
        <w:fldChar w:fldCharType="separate"/>
      </w:r>
      <w:r>
        <w:t>7</w:t>
      </w:r>
      <w:r>
        <w:fldChar w:fldCharType="end"/>
      </w:r>
    </w:p>
    <w:p w14:paraId="04DA8B21" w14:textId="77777777" w:rsidR="00991216" w:rsidRDefault="00991216">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(2DL/1UL) and 1 NR FR1 band (1DL/1UL) and 1 NR FR2 band (1DL/1UL): Specific Band Combination Part</w:t>
      </w:r>
      <w:r>
        <w:tab/>
      </w:r>
      <w:r>
        <w:fldChar w:fldCharType="begin"/>
      </w:r>
      <w:r>
        <w:instrText xml:space="preserve"> PAGEREF _Toc97816636 \h </w:instrText>
      </w:r>
      <w:r>
        <w:fldChar w:fldCharType="separate"/>
      </w:r>
      <w:r>
        <w:t>8</w:t>
      </w:r>
      <w:r>
        <w:fldChar w:fldCharType="end"/>
      </w:r>
    </w:p>
    <w:p w14:paraId="4F183446" w14:textId="77777777" w:rsidR="00991216" w:rsidRDefault="00991216">
      <w:pPr>
        <w:pStyle w:val="TOC3"/>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DC_1-3_n78-n257</w:t>
      </w:r>
      <w:r>
        <w:tab/>
      </w:r>
      <w:r>
        <w:fldChar w:fldCharType="begin"/>
      </w:r>
      <w:r>
        <w:instrText xml:space="preserve"> PAGEREF _Toc97816637 \h </w:instrText>
      </w:r>
      <w:r>
        <w:fldChar w:fldCharType="separate"/>
      </w:r>
      <w:r>
        <w:t>8</w:t>
      </w:r>
      <w:r>
        <w:fldChar w:fldCharType="end"/>
      </w:r>
    </w:p>
    <w:p w14:paraId="6E9A3F9D" w14:textId="77777777" w:rsidR="00991216" w:rsidRDefault="00991216">
      <w:pPr>
        <w:pStyle w:val="TOC4"/>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_Toc97816638 \h </w:instrText>
      </w:r>
      <w:r>
        <w:fldChar w:fldCharType="separate"/>
      </w:r>
      <w:r>
        <w:t>8</w:t>
      </w:r>
      <w:r>
        <w:fldChar w:fldCharType="end"/>
      </w:r>
    </w:p>
    <w:p w14:paraId="2E87503D" w14:textId="77777777" w:rsidR="00991216" w:rsidRDefault="00991216">
      <w:pPr>
        <w:pStyle w:val="TOC3"/>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DC_1-5_n78-n257</w:t>
      </w:r>
      <w:r>
        <w:tab/>
      </w:r>
      <w:r>
        <w:fldChar w:fldCharType="begin"/>
      </w:r>
      <w:r>
        <w:instrText xml:space="preserve"> PAGEREF _Toc97816639 \h </w:instrText>
      </w:r>
      <w:r>
        <w:fldChar w:fldCharType="separate"/>
      </w:r>
      <w:r>
        <w:t>8</w:t>
      </w:r>
      <w:r>
        <w:fldChar w:fldCharType="end"/>
      </w:r>
    </w:p>
    <w:p w14:paraId="181E04B6" w14:textId="77777777" w:rsidR="00991216" w:rsidRDefault="00991216">
      <w:pPr>
        <w:pStyle w:val="TOC4"/>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_Toc97816640 \h </w:instrText>
      </w:r>
      <w:r>
        <w:fldChar w:fldCharType="separate"/>
      </w:r>
      <w:r>
        <w:t>8</w:t>
      </w:r>
      <w:r>
        <w:fldChar w:fldCharType="end"/>
      </w:r>
    </w:p>
    <w:p w14:paraId="52A777B5" w14:textId="77777777" w:rsidR="00991216" w:rsidRDefault="00991216">
      <w:pPr>
        <w:pStyle w:val="TOC3"/>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DC_1-7_n78-n257_and_DC_1-7-7_n78-n257</w:t>
      </w:r>
      <w:r>
        <w:tab/>
      </w:r>
      <w:r>
        <w:fldChar w:fldCharType="begin"/>
      </w:r>
      <w:r>
        <w:instrText xml:space="preserve"> PAGEREF _Toc97816641 \h </w:instrText>
      </w:r>
      <w:r>
        <w:fldChar w:fldCharType="separate"/>
      </w:r>
      <w:r>
        <w:t>8</w:t>
      </w:r>
      <w:r>
        <w:fldChar w:fldCharType="end"/>
      </w:r>
    </w:p>
    <w:p w14:paraId="7DA8406E" w14:textId="77777777" w:rsidR="00991216" w:rsidRDefault="00991216">
      <w:pPr>
        <w:pStyle w:val="TOC4"/>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_Toc97816642 \h </w:instrText>
      </w:r>
      <w:r>
        <w:fldChar w:fldCharType="separate"/>
      </w:r>
      <w:r>
        <w:t>8</w:t>
      </w:r>
      <w:r>
        <w:fldChar w:fldCharType="end"/>
      </w:r>
    </w:p>
    <w:p w14:paraId="3ABCA875" w14:textId="77777777" w:rsidR="00991216" w:rsidRDefault="00991216">
      <w:pPr>
        <w:pStyle w:val="TOC3"/>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DC_3-5_n78-n257</w:t>
      </w:r>
      <w:r>
        <w:tab/>
      </w:r>
      <w:r>
        <w:fldChar w:fldCharType="begin"/>
      </w:r>
      <w:r>
        <w:instrText xml:space="preserve"> PAGEREF _Toc97816643 \h </w:instrText>
      </w:r>
      <w:r>
        <w:fldChar w:fldCharType="separate"/>
      </w:r>
      <w:r>
        <w:t>9</w:t>
      </w:r>
      <w:r>
        <w:fldChar w:fldCharType="end"/>
      </w:r>
    </w:p>
    <w:p w14:paraId="72976AF1" w14:textId="77777777" w:rsidR="00991216" w:rsidRDefault="00991216">
      <w:pPr>
        <w:pStyle w:val="TOC4"/>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_Toc97816644 \h </w:instrText>
      </w:r>
      <w:r>
        <w:fldChar w:fldCharType="separate"/>
      </w:r>
      <w:r>
        <w:t>9</w:t>
      </w:r>
      <w:r>
        <w:fldChar w:fldCharType="end"/>
      </w:r>
    </w:p>
    <w:p w14:paraId="35EE829B" w14:textId="77777777" w:rsidR="00991216" w:rsidRDefault="00991216">
      <w:pPr>
        <w:pStyle w:val="TOC3"/>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DC_3-7_n78-n257 and DC_3-7-7_n78-n257</w:t>
      </w:r>
      <w:r>
        <w:tab/>
      </w:r>
      <w:r>
        <w:fldChar w:fldCharType="begin"/>
      </w:r>
      <w:r>
        <w:instrText xml:space="preserve"> PAGEREF _Toc97816645 \h </w:instrText>
      </w:r>
      <w:r>
        <w:fldChar w:fldCharType="separate"/>
      </w:r>
      <w:r>
        <w:t>10</w:t>
      </w:r>
      <w:r>
        <w:fldChar w:fldCharType="end"/>
      </w:r>
    </w:p>
    <w:p w14:paraId="1A15533F" w14:textId="77777777" w:rsidR="00991216" w:rsidRDefault="00991216">
      <w:pPr>
        <w:pStyle w:val="TOC4"/>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_Toc97816646 \h </w:instrText>
      </w:r>
      <w:r>
        <w:fldChar w:fldCharType="separate"/>
      </w:r>
      <w:r>
        <w:t>10</w:t>
      </w:r>
      <w:r>
        <w:fldChar w:fldCharType="end"/>
      </w:r>
    </w:p>
    <w:p w14:paraId="3F2750AF" w14:textId="77777777" w:rsidR="00991216" w:rsidRDefault="00991216">
      <w:pPr>
        <w:pStyle w:val="TOC3"/>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DC_5-7_n78-n257 and DC_5-7-7_n78-n257</w:t>
      </w:r>
      <w:r>
        <w:tab/>
      </w:r>
      <w:r>
        <w:fldChar w:fldCharType="begin"/>
      </w:r>
      <w:r>
        <w:instrText xml:space="preserve"> PAGEREF _Toc97816647 \h </w:instrText>
      </w:r>
      <w:r>
        <w:fldChar w:fldCharType="separate"/>
      </w:r>
      <w:r>
        <w:t>10</w:t>
      </w:r>
      <w:r>
        <w:fldChar w:fldCharType="end"/>
      </w:r>
    </w:p>
    <w:p w14:paraId="624F1746" w14:textId="77777777" w:rsidR="00991216" w:rsidRDefault="00991216">
      <w:pPr>
        <w:pStyle w:val="TOC4"/>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_Toc97816648 \h </w:instrText>
      </w:r>
      <w:r>
        <w:fldChar w:fldCharType="separate"/>
      </w:r>
      <w:r>
        <w:t>11</w:t>
      </w:r>
      <w:r>
        <w:fldChar w:fldCharType="end"/>
      </w:r>
    </w:p>
    <w:p w14:paraId="0F3CC022" w14:textId="77777777" w:rsidR="00991216" w:rsidRDefault="00991216">
      <w:pPr>
        <w:pStyle w:val="TOC1"/>
        <w:rPr>
          <w:rFonts w:asciiTheme="minorHAnsi" w:hAnsiTheme="minorHAnsi" w:cstheme="minorBidi"/>
          <w:kern w:val="2"/>
          <w:sz w:val="21"/>
          <w:szCs w:val="22"/>
          <w:lang w:eastAsia="zh-CN"/>
        </w:rPr>
      </w:pPr>
      <w:r>
        <w:t>6</w:t>
      </w:r>
      <w:r>
        <w:rPr>
          <w:rFonts w:asciiTheme="minorHAnsi" w:hAnsiTheme="minorHAnsi" w:cstheme="minorBidi"/>
          <w:kern w:val="2"/>
          <w:sz w:val="21"/>
          <w:szCs w:val="22"/>
          <w:lang w:eastAsia="zh-CN"/>
        </w:rPr>
        <w:tab/>
      </w:r>
      <w:r>
        <w:t>DC of 3 bands LTE inter-band CA (3DL/1UL) and 1 NR FR1 band (1DL/1UL) and 1 NR FR2 band (1DL/1UL): Specific Band Combination Part</w:t>
      </w:r>
      <w:r>
        <w:tab/>
      </w:r>
      <w:r>
        <w:fldChar w:fldCharType="begin"/>
      </w:r>
      <w:r>
        <w:instrText xml:space="preserve"> PAGEREF _Toc97816649 \h </w:instrText>
      </w:r>
      <w:r>
        <w:fldChar w:fldCharType="separate"/>
      </w:r>
      <w:r>
        <w:t>12</w:t>
      </w:r>
      <w:r>
        <w:fldChar w:fldCharType="end"/>
      </w:r>
    </w:p>
    <w:p w14:paraId="28A39AD1" w14:textId="77777777" w:rsidR="00991216" w:rsidRDefault="00991216">
      <w:pPr>
        <w:pStyle w:val="TOC3"/>
        <w:rPr>
          <w:rFonts w:asciiTheme="minorHAnsi" w:hAnsiTheme="minorHAnsi" w:cstheme="minorBidi"/>
          <w:kern w:val="2"/>
          <w:sz w:val="21"/>
          <w:szCs w:val="22"/>
          <w:lang w:eastAsia="zh-CN"/>
        </w:rPr>
      </w:pPr>
      <w:r>
        <w:t>6.1</w:t>
      </w:r>
      <w:r>
        <w:rPr>
          <w:rFonts w:asciiTheme="minorHAnsi" w:hAnsiTheme="minorHAnsi" w:cstheme="minorBidi"/>
          <w:kern w:val="2"/>
          <w:sz w:val="21"/>
          <w:szCs w:val="22"/>
          <w:lang w:eastAsia="zh-CN"/>
        </w:rPr>
        <w:tab/>
      </w:r>
      <w:r>
        <w:t>DC_1-3-5_n78-n257</w:t>
      </w:r>
      <w:r>
        <w:tab/>
      </w:r>
      <w:r>
        <w:fldChar w:fldCharType="begin"/>
      </w:r>
      <w:r>
        <w:instrText xml:space="preserve"> PAGEREF _Toc97816650 \h </w:instrText>
      </w:r>
      <w:r>
        <w:fldChar w:fldCharType="separate"/>
      </w:r>
      <w:r>
        <w:t>12</w:t>
      </w:r>
      <w:r>
        <w:fldChar w:fldCharType="end"/>
      </w:r>
    </w:p>
    <w:p w14:paraId="2776FBD3" w14:textId="77777777" w:rsidR="00991216" w:rsidRDefault="00991216">
      <w:pPr>
        <w:pStyle w:val="TOC4"/>
        <w:rPr>
          <w:rFonts w:asciiTheme="minorHAnsi" w:hAnsiTheme="minorHAnsi" w:cstheme="minorBidi"/>
          <w:kern w:val="2"/>
          <w:sz w:val="21"/>
          <w:szCs w:val="22"/>
          <w:lang w:eastAsia="zh-CN"/>
        </w:rPr>
      </w:pPr>
      <w:r>
        <w:t>6.1.1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_Toc97816651 \h </w:instrText>
      </w:r>
      <w:r>
        <w:fldChar w:fldCharType="separate"/>
      </w:r>
      <w:r>
        <w:t>12</w:t>
      </w:r>
      <w:r>
        <w:fldChar w:fldCharType="end"/>
      </w:r>
    </w:p>
    <w:p w14:paraId="1AA79476" w14:textId="77777777" w:rsidR="00991216" w:rsidRDefault="00991216">
      <w:pPr>
        <w:pStyle w:val="TOC3"/>
        <w:rPr>
          <w:rFonts w:asciiTheme="minorHAnsi" w:hAnsiTheme="minorHAnsi" w:cstheme="minorBidi"/>
          <w:kern w:val="2"/>
          <w:sz w:val="21"/>
          <w:szCs w:val="22"/>
          <w:lang w:eastAsia="zh-CN"/>
        </w:rPr>
      </w:pPr>
      <w:r>
        <w:t>6.2</w:t>
      </w:r>
      <w:r>
        <w:rPr>
          <w:rFonts w:asciiTheme="minorHAnsi" w:hAnsiTheme="minorHAnsi" w:cstheme="minorBidi"/>
          <w:kern w:val="2"/>
          <w:sz w:val="21"/>
          <w:szCs w:val="22"/>
          <w:lang w:eastAsia="zh-CN"/>
        </w:rPr>
        <w:tab/>
      </w:r>
      <w:r>
        <w:t>DC_1-3-7_n78-n257 and DC_1-3-7-7_n78-n257</w:t>
      </w:r>
      <w:r>
        <w:tab/>
      </w:r>
      <w:r>
        <w:fldChar w:fldCharType="begin"/>
      </w:r>
      <w:r>
        <w:instrText xml:space="preserve"> PAGEREF _Toc97816652 \h </w:instrText>
      </w:r>
      <w:r>
        <w:fldChar w:fldCharType="separate"/>
      </w:r>
      <w:r>
        <w:t>12</w:t>
      </w:r>
      <w:r>
        <w:fldChar w:fldCharType="end"/>
      </w:r>
    </w:p>
    <w:p w14:paraId="29F73F4C" w14:textId="77777777" w:rsidR="00991216" w:rsidRDefault="00991216">
      <w:pPr>
        <w:pStyle w:val="TOC4"/>
        <w:rPr>
          <w:rFonts w:asciiTheme="minorHAnsi" w:hAnsiTheme="minorHAnsi" w:cstheme="minorBidi"/>
          <w:kern w:val="2"/>
          <w:sz w:val="21"/>
          <w:szCs w:val="22"/>
          <w:lang w:eastAsia="zh-CN"/>
        </w:rPr>
      </w:pPr>
      <w:r>
        <w:t>6.2.1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_Toc97816653 \h </w:instrText>
      </w:r>
      <w:r>
        <w:fldChar w:fldCharType="separate"/>
      </w:r>
      <w:r>
        <w:t>12</w:t>
      </w:r>
      <w:r>
        <w:fldChar w:fldCharType="end"/>
      </w:r>
    </w:p>
    <w:p w14:paraId="0D440494" w14:textId="77777777" w:rsidR="00991216" w:rsidRDefault="00991216">
      <w:pPr>
        <w:pStyle w:val="TOC3"/>
        <w:rPr>
          <w:rFonts w:asciiTheme="minorHAnsi" w:hAnsiTheme="minorHAnsi" w:cstheme="minorBidi"/>
          <w:kern w:val="2"/>
          <w:sz w:val="21"/>
          <w:szCs w:val="22"/>
          <w:lang w:eastAsia="zh-CN"/>
        </w:rPr>
      </w:pPr>
      <w:r>
        <w:t>6.3</w:t>
      </w:r>
      <w:r>
        <w:rPr>
          <w:rFonts w:asciiTheme="minorHAnsi" w:hAnsiTheme="minorHAnsi" w:cstheme="minorBidi"/>
          <w:kern w:val="2"/>
          <w:sz w:val="21"/>
          <w:szCs w:val="22"/>
          <w:lang w:eastAsia="zh-CN"/>
        </w:rPr>
        <w:tab/>
      </w:r>
      <w:r>
        <w:t>DC_1-5-7_n78-n257 and DC_1-5-7-7_n78-n257</w:t>
      </w:r>
      <w:r>
        <w:tab/>
      </w:r>
      <w:r>
        <w:fldChar w:fldCharType="begin"/>
      </w:r>
      <w:r>
        <w:instrText xml:space="preserve"> PAGEREF _Toc97816654 \h </w:instrText>
      </w:r>
      <w:r>
        <w:fldChar w:fldCharType="separate"/>
      </w:r>
      <w:r>
        <w:t>13</w:t>
      </w:r>
      <w:r>
        <w:fldChar w:fldCharType="end"/>
      </w:r>
    </w:p>
    <w:p w14:paraId="05705D90" w14:textId="77777777" w:rsidR="00991216" w:rsidRDefault="00991216">
      <w:pPr>
        <w:pStyle w:val="TOC4"/>
        <w:rPr>
          <w:rFonts w:asciiTheme="minorHAnsi" w:hAnsiTheme="minorHAnsi" w:cstheme="minorBidi"/>
          <w:kern w:val="2"/>
          <w:sz w:val="21"/>
          <w:szCs w:val="22"/>
          <w:lang w:eastAsia="zh-CN"/>
        </w:rPr>
      </w:pPr>
      <w:r>
        <w:t>6.3.1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_Toc97816655 \h </w:instrText>
      </w:r>
      <w:r>
        <w:fldChar w:fldCharType="separate"/>
      </w:r>
      <w:r>
        <w:t>13</w:t>
      </w:r>
      <w:r>
        <w:fldChar w:fldCharType="end"/>
      </w:r>
    </w:p>
    <w:p w14:paraId="42C20ED7" w14:textId="77777777" w:rsidR="00991216" w:rsidRDefault="00991216">
      <w:pPr>
        <w:pStyle w:val="TOC3"/>
        <w:rPr>
          <w:rFonts w:asciiTheme="minorHAnsi" w:hAnsiTheme="minorHAnsi" w:cstheme="minorBidi"/>
          <w:kern w:val="2"/>
          <w:sz w:val="21"/>
          <w:szCs w:val="22"/>
          <w:lang w:eastAsia="zh-CN"/>
        </w:rPr>
      </w:pPr>
      <w:r>
        <w:t>6.4</w:t>
      </w:r>
      <w:r>
        <w:rPr>
          <w:rFonts w:asciiTheme="minorHAnsi" w:hAnsiTheme="minorHAnsi" w:cstheme="minorBidi"/>
          <w:kern w:val="2"/>
          <w:sz w:val="21"/>
          <w:szCs w:val="22"/>
          <w:lang w:eastAsia="zh-CN"/>
        </w:rPr>
        <w:tab/>
      </w:r>
      <w:r>
        <w:t>DC_3-5-7_n78-n257 and DC_3-5-7-7_n78-n257</w:t>
      </w:r>
      <w:r>
        <w:tab/>
      </w:r>
      <w:r>
        <w:fldChar w:fldCharType="begin"/>
      </w:r>
      <w:r>
        <w:instrText xml:space="preserve"> PAGEREF _Toc97816656 \h </w:instrText>
      </w:r>
      <w:r>
        <w:fldChar w:fldCharType="separate"/>
      </w:r>
      <w:r>
        <w:t>14</w:t>
      </w:r>
      <w:r>
        <w:fldChar w:fldCharType="end"/>
      </w:r>
    </w:p>
    <w:p w14:paraId="29C02A6B" w14:textId="77777777" w:rsidR="00991216" w:rsidRDefault="00991216">
      <w:pPr>
        <w:pStyle w:val="TOC4"/>
        <w:rPr>
          <w:rFonts w:asciiTheme="minorHAnsi" w:hAnsiTheme="minorHAnsi" w:cstheme="minorBidi"/>
          <w:kern w:val="2"/>
          <w:sz w:val="21"/>
          <w:szCs w:val="22"/>
          <w:lang w:eastAsia="zh-CN"/>
        </w:rPr>
      </w:pPr>
      <w:r>
        <w:t>6.4.1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_Toc97816657 \h </w:instrText>
      </w:r>
      <w:r>
        <w:fldChar w:fldCharType="separate"/>
      </w:r>
      <w:r>
        <w:t>14</w:t>
      </w:r>
      <w:r>
        <w:fldChar w:fldCharType="end"/>
      </w:r>
    </w:p>
    <w:p w14:paraId="4C281C51" w14:textId="77777777" w:rsidR="00991216" w:rsidRDefault="00991216">
      <w:pPr>
        <w:pStyle w:val="TOC1"/>
        <w:rPr>
          <w:rFonts w:asciiTheme="minorHAnsi" w:hAnsiTheme="minorHAnsi" w:cstheme="minorBidi"/>
          <w:kern w:val="2"/>
          <w:sz w:val="21"/>
          <w:szCs w:val="22"/>
          <w:lang w:eastAsia="zh-CN"/>
        </w:rPr>
      </w:pPr>
      <w:r>
        <w:t>7</w:t>
      </w:r>
      <w:r>
        <w:rPr>
          <w:rFonts w:asciiTheme="minorHAnsi" w:hAnsiTheme="minorHAnsi" w:cstheme="minorBidi"/>
          <w:kern w:val="2"/>
          <w:sz w:val="21"/>
          <w:szCs w:val="22"/>
          <w:lang w:eastAsia="zh-CN"/>
        </w:rPr>
        <w:tab/>
      </w:r>
      <w:r>
        <w:t>DC of 4 bands LTE inter-band CA (4DL/1UL) and 1 NR FR1 band (1DL/1UL) and 1 NR FR2 band (1DL/1UL): Specific Band Combination Part</w:t>
      </w:r>
      <w:r>
        <w:tab/>
      </w:r>
      <w:r>
        <w:fldChar w:fldCharType="begin"/>
      </w:r>
      <w:r>
        <w:instrText xml:space="preserve"> PAGEREF _Toc97816658 \h </w:instrText>
      </w:r>
      <w:r>
        <w:fldChar w:fldCharType="separate"/>
      </w:r>
      <w:r>
        <w:t>15</w:t>
      </w:r>
      <w:r>
        <w:fldChar w:fldCharType="end"/>
      </w:r>
    </w:p>
    <w:p w14:paraId="39D33A46" w14:textId="77777777" w:rsidR="00991216" w:rsidRDefault="00991216">
      <w:pPr>
        <w:pStyle w:val="TOC3"/>
        <w:rPr>
          <w:rFonts w:asciiTheme="minorHAnsi" w:hAnsiTheme="minorHAnsi" w:cstheme="minorBidi"/>
          <w:kern w:val="2"/>
          <w:sz w:val="21"/>
          <w:szCs w:val="22"/>
          <w:lang w:eastAsia="zh-CN"/>
        </w:rPr>
      </w:pPr>
      <w:r>
        <w:t>7.1</w:t>
      </w:r>
      <w:r>
        <w:rPr>
          <w:rFonts w:asciiTheme="minorHAnsi" w:hAnsiTheme="minorHAnsi" w:cstheme="minorBidi"/>
          <w:kern w:val="2"/>
          <w:sz w:val="21"/>
          <w:szCs w:val="22"/>
          <w:lang w:eastAsia="zh-CN"/>
        </w:rPr>
        <w:tab/>
      </w:r>
      <w:r>
        <w:t>DC_1-3-5-7_n78-n257 and DC_1-3-5-7-7_n78-n257</w:t>
      </w:r>
      <w:r>
        <w:tab/>
      </w:r>
      <w:r>
        <w:fldChar w:fldCharType="begin"/>
      </w:r>
      <w:r>
        <w:instrText xml:space="preserve"> PAGEREF _Toc97816659 \h </w:instrText>
      </w:r>
      <w:r>
        <w:fldChar w:fldCharType="separate"/>
      </w:r>
      <w:r>
        <w:t>15</w:t>
      </w:r>
      <w:r>
        <w:fldChar w:fldCharType="end"/>
      </w:r>
    </w:p>
    <w:p w14:paraId="776F6A04" w14:textId="77777777" w:rsidR="00991216" w:rsidRDefault="00991216">
      <w:pPr>
        <w:pStyle w:val="TOC4"/>
        <w:rPr>
          <w:rFonts w:asciiTheme="minorHAnsi" w:hAnsiTheme="minorHAnsi" w:cstheme="minorBidi"/>
          <w:kern w:val="2"/>
          <w:sz w:val="21"/>
          <w:szCs w:val="22"/>
          <w:lang w:eastAsia="zh-CN"/>
        </w:rPr>
      </w:pPr>
      <w:r>
        <w:t>7.1.1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_Toc97816660 \h </w:instrText>
      </w:r>
      <w:r>
        <w:fldChar w:fldCharType="separate"/>
      </w:r>
      <w:r>
        <w:t>15</w:t>
      </w:r>
      <w:r>
        <w:fldChar w:fldCharType="end"/>
      </w:r>
    </w:p>
    <w:p w14:paraId="08430C73" w14:textId="77777777" w:rsidR="00991216" w:rsidRDefault="00991216">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_Toc97816661 \h </w:instrText>
      </w:r>
      <w:r>
        <w:fldChar w:fldCharType="separate"/>
      </w:r>
      <w:r>
        <w:t>17</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97816627"/>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97816628"/>
      <w:bookmarkEnd w:id="19"/>
      <w:r w:rsidRPr="004D3578">
        <w:lastRenderedPageBreak/>
        <w:t>1</w:t>
      </w:r>
      <w:r w:rsidRPr="004D3578">
        <w:tab/>
        <w:t>Scope</w:t>
      </w:r>
      <w:bookmarkEnd w:id="20"/>
    </w:p>
    <w:p w14:paraId="314D57E7" w14:textId="2A3C543D" w:rsidR="00410A5A" w:rsidRPr="004D3578" w:rsidRDefault="00D112E6" w:rsidP="00803414">
      <w:r w:rsidRPr="00D112E6">
        <w:t>The present document is a technical report for Dual Connectivity (</w:t>
      </w:r>
      <w:r w:rsidR="00020A6F">
        <w:t>D</w:t>
      </w:r>
      <w:r w:rsidRPr="00D112E6">
        <w:t xml:space="preserve">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Pr="00D112E6">
        <w:t xml:space="preserve"> under Rel-1</w:t>
      </w:r>
      <w:r>
        <w:t>7</w:t>
      </w:r>
      <w:r w:rsidRPr="00D112E6">
        <w:t xml:space="preserve"> time frame. The purpose is to gather the relevant background information and studies in order to address 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Pr="00D112E6">
        <w:t xml:space="preserve">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97816629"/>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36C8AD7A" w14:textId="1EDA1E6D" w:rsidR="00F32ABB" w:rsidRPr="00F32ABB" w:rsidRDefault="00F32ABB" w:rsidP="00CC7FAF">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EE04117" w14:textId="77777777" w:rsidR="00080512" w:rsidRPr="004D3578" w:rsidRDefault="00080512">
      <w:pPr>
        <w:pStyle w:val="Heading1"/>
      </w:pPr>
      <w:bookmarkStart w:id="23" w:name="definitions"/>
      <w:bookmarkStart w:id="24" w:name="_Toc97816630"/>
      <w:bookmarkEnd w:id="23"/>
      <w:r w:rsidRPr="004D3578">
        <w:t>3</w:t>
      </w:r>
      <w:r w:rsidRPr="004D3578">
        <w:tab/>
        <w:t>Definitions</w:t>
      </w:r>
      <w:r w:rsidR="00602AEA">
        <w:t xml:space="preserve"> of terms, symbols and abbreviations</w:t>
      </w:r>
      <w:bookmarkEnd w:id="24"/>
    </w:p>
    <w:p w14:paraId="147B2154" w14:textId="77777777" w:rsidR="00080512" w:rsidRPr="004D3578" w:rsidRDefault="00080512">
      <w:pPr>
        <w:pStyle w:val="Heading2"/>
      </w:pPr>
      <w:bookmarkStart w:id="25" w:name="_Toc97816631"/>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DF3900" w14:textId="77777777" w:rsidR="00080512" w:rsidRPr="004D3578" w:rsidRDefault="00080512">
      <w:pPr>
        <w:pStyle w:val="Heading2"/>
      </w:pPr>
      <w:bookmarkStart w:id="26" w:name="_Toc97816632"/>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97816633"/>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97816634"/>
      <w:bookmarkEnd w:id="28"/>
      <w:r w:rsidRPr="004D3578">
        <w:lastRenderedPageBreak/>
        <w:t>4</w:t>
      </w:r>
      <w:r w:rsidRPr="004D3578">
        <w:tab/>
      </w:r>
      <w:r>
        <w:t>Background</w:t>
      </w:r>
      <w:bookmarkEnd w:id="29"/>
    </w:p>
    <w:p w14:paraId="66A90585" w14:textId="389C1EF0" w:rsidR="00803414" w:rsidRDefault="00803414" w:rsidP="00803414">
      <w:r>
        <w:t xml:space="preserve">The present document is a technical report for </w:t>
      </w:r>
      <w:r w:rsidR="00EF7081">
        <w:t>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00EF7081" w:rsidRPr="00D112E6">
        <w:t xml:space="preserve"> </w:t>
      </w:r>
      <w:r>
        <w:t>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97816635"/>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363EFAF8" w14:textId="541DFB4A" w:rsidR="00462460" w:rsidRPr="00070DE6" w:rsidRDefault="00462460" w:rsidP="00070DE6">
      <w:pPr>
        <w:pStyle w:val="Heading1"/>
        <w:rPr>
          <w:rStyle w:val="Emphasis"/>
          <w:i w:val="0"/>
          <w:iCs w:val="0"/>
        </w:rPr>
      </w:pPr>
      <w:bookmarkStart w:id="31" w:name="_Toc518368622"/>
      <w:bookmarkStart w:id="32" w:name="_Toc8387782"/>
      <w:bookmarkStart w:id="33" w:name="_Toc8388504"/>
      <w:bookmarkStart w:id="34" w:name="_Toc8388691"/>
      <w:bookmarkStart w:id="35" w:name="_Toc40090271"/>
      <w:bookmarkStart w:id="36" w:name="_Toc41911538"/>
      <w:bookmarkStart w:id="37" w:name="_Toc97816636"/>
      <w:bookmarkStart w:id="38" w:name="_Toc521480329"/>
      <w:bookmarkStart w:id="39" w:name="_Toc23151708"/>
      <w:bookmarkStart w:id="40" w:name="_Toc42864999"/>
      <w:bookmarkStart w:id="41" w:name="_Toc46234182"/>
      <w:bookmarkStart w:id="42" w:name="_Toc46235159"/>
      <w:r>
        <w:lastRenderedPageBreak/>
        <w:t>5</w:t>
      </w:r>
      <w:r w:rsidRPr="00697599">
        <w:tab/>
      </w:r>
      <w:r>
        <w:t>DC</w:t>
      </w:r>
      <w:r w:rsidRPr="00697599">
        <w:t xml:space="preserve"> of </w:t>
      </w:r>
      <w:r w:rsidR="00CF026B">
        <w:rPr>
          <w:rFonts w:hint="eastAsia"/>
        </w:rPr>
        <w:t>2</w:t>
      </w:r>
      <w:r w:rsidR="00CF026B">
        <w:t xml:space="preserve"> bands</w:t>
      </w:r>
      <w:r w:rsidR="00EF7081" w:rsidRPr="00EF7081">
        <w:t xml:space="preserve"> LTE inter-band CA (</w:t>
      </w:r>
      <w:r w:rsidR="00CF026B">
        <w:rPr>
          <w:rFonts w:hint="eastAsia"/>
        </w:rPr>
        <w:t>2</w:t>
      </w:r>
      <w:r w:rsidR="00EF7081" w:rsidRPr="00EF7081">
        <w:t>DL/1UL) and 1 NR FR1 band (1DL/1UL) and 1 NR FR2 band (1DL/1UL)</w:t>
      </w:r>
      <w:r w:rsidRPr="00697599">
        <w:t>: Specific Band Combination Part</w:t>
      </w:r>
      <w:bookmarkEnd w:id="31"/>
      <w:bookmarkEnd w:id="32"/>
      <w:bookmarkEnd w:id="33"/>
      <w:bookmarkEnd w:id="34"/>
      <w:bookmarkEnd w:id="35"/>
      <w:bookmarkEnd w:id="36"/>
      <w:bookmarkEnd w:id="37"/>
    </w:p>
    <w:p w14:paraId="566FA2B8" w14:textId="66AFA5F4" w:rsidR="00B91FA0" w:rsidRPr="00BA38F5" w:rsidRDefault="00B91FA0" w:rsidP="00070DE6">
      <w:pPr>
        <w:pStyle w:val="Heading3"/>
        <w:ind w:left="0" w:firstLine="0"/>
      </w:pPr>
      <w:bookmarkStart w:id="43" w:name="_Toc97816637"/>
      <w:bookmarkStart w:id="44" w:name="_Toc8387784"/>
      <w:bookmarkStart w:id="45" w:name="_Toc8388506"/>
      <w:bookmarkStart w:id="46" w:name="_Toc8388693"/>
      <w:bookmarkStart w:id="47" w:name="_Toc40090273"/>
      <w:bookmarkStart w:id="48" w:name="_Toc41911540"/>
      <w:r w:rsidRPr="00BA38F5">
        <w:t>5.</w:t>
      </w:r>
      <w:r>
        <w:t>1</w:t>
      </w:r>
      <w:r w:rsidRPr="00BA38F5">
        <w:tab/>
        <w:t>DC_</w:t>
      </w:r>
      <w:r>
        <w:t>1</w:t>
      </w:r>
      <w:r w:rsidRPr="00BA38F5">
        <w:t>-</w:t>
      </w:r>
      <w:r>
        <w:t>3</w:t>
      </w:r>
      <w:r w:rsidRPr="00BA38F5">
        <w:t>_n</w:t>
      </w:r>
      <w:r>
        <w:t>78</w:t>
      </w:r>
      <w:r w:rsidRPr="00BA38F5">
        <w:rPr>
          <w:rFonts w:hint="eastAsia"/>
        </w:rPr>
        <w:t>-n</w:t>
      </w:r>
      <w:r>
        <w:t>257</w:t>
      </w:r>
      <w:bookmarkEnd w:id="43"/>
    </w:p>
    <w:p w14:paraId="13C258F8" w14:textId="5C97AE6B" w:rsidR="00B91FA0" w:rsidRPr="00BA38F5" w:rsidRDefault="00B91FA0" w:rsidP="00D2231E">
      <w:pPr>
        <w:pStyle w:val="Heading4"/>
      </w:pPr>
      <w:bookmarkStart w:id="49" w:name="_Toc97816638"/>
      <w:r w:rsidRPr="00BA38F5">
        <w:t>5.</w:t>
      </w:r>
      <w:r>
        <w:t>1</w:t>
      </w:r>
      <w:r w:rsidRPr="00BA38F5">
        <w:t>.1</w:t>
      </w:r>
      <w:r w:rsidRPr="00BA38F5">
        <w:tab/>
        <w:t>Configuration for EN-</w:t>
      </w:r>
      <w:r w:rsidRPr="00BA38F5">
        <w:rPr>
          <w:rFonts w:hint="eastAsia"/>
        </w:rPr>
        <w:t>DC</w:t>
      </w:r>
      <w:bookmarkEnd w:id="49"/>
    </w:p>
    <w:p w14:paraId="21DBD9B1" w14:textId="1A295A4C" w:rsidR="00B91FA0" w:rsidRPr="00BA38F5" w:rsidRDefault="00B91FA0" w:rsidP="00B91FA0">
      <w:pPr>
        <w:keepNext/>
        <w:keepLines/>
        <w:spacing w:before="60"/>
        <w:jc w:val="center"/>
        <w:rPr>
          <w:rFonts w:ascii="Arial" w:hAnsi="Arial"/>
          <w:b/>
        </w:rPr>
      </w:pPr>
      <w:r w:rsidRPr="00BA38F5">
        <w:rPr>
          <w:rFonts w:ascii="Arial" w:hAnsi="Arial"/>
          <w:b/>
        </w:rPr>
        <w:t>Table 5.</w:t>
      </w:r>
      <w:r>
        <w:rPr>
          <w:rFonts w:ascii="Arial" w:hAnsi="Arial"/>
          <w:b/>
        </w:rPr>
        <w:t>1</w:t>
      </w:r>
      <w:r w:rsidRPr="00BA38F5">
        <w:rPr>
          <w:rFonts w:ascii="Arial" w:hAnsi="Arial"/>
          <w:b/>
        </w:rPr>
        <w:t>.</w:t>
      </w:r>
      <w:r w:rsidRPr="00BA38F5">
        <w:rPr>
          <w:rFonts w:ascii="Arial" w:hAnsi="Arial" w:hint="eastAsia"/>
          <w:b/>
        </w:rPr>
        <w:t>1</w:t>
      </w:r>
      <w:r w:rsidRPr="00BA38F5">
        <w:rPr>
          <w:rFonts w:ascii="Arial" w:hAnsi="Arial"/>
          <w:b/>
        </w:rPr>
        <w:t>-1: Band combinations EN-DC (</w:t>
      </w:r>
      <w:r w:rsidRPr="00BA38F5">
        <w:rPr>
          <w:rFonts w:ascii="Arial" w:hAnsi="Arial" w:hint="eastAsia"/>
          <w:b/>
        </w:rPr>
        <w:t>four</w:t>
      </w:r>
      <w:r w:rsidRPr="00BA38F5">
        <w:rPr>
          <w:rFonts w:ascii="Arial"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BA38F5" w14:paraId="530DB2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B2C9A" w14:textId="77777777" w:rsidR="00B91FA0" w:rsidRPr="00BA38F5" w:rsidRDefault="00B91FA0" w:rsidP="006E43C8">
            <w:pPr>
              <w:keepNext/>
              <w:keepLines/>
              <w:spacing w:after="0"/>
              <w:jc w:val="center"/>
              <w:rPr>
                <w:rFonts w:ascii="Arial" w:eastAsia="MS Mincho" w:hAnsi="Arial" w:cs="Arial"/>
                <w:b/>
                <w:sz w:val="18"/>
              </w:rPr>
            </w:pPr>
            <w:r w:rsidRPr="00BA38F5">
              <w:rPr>
                <w:rFonts w:ascii="Arial" w:hAnsi="Arial" w:cs="Arial"/>
                <w:b/>
                <w:sz w:val="18"/>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C67F" w14:textId="77777777" w:rsidR="00B91FA0" w:rsidRPr="00BA38F5" w:rsidRDefault="00B91FA0" w:rsidP="006E43C8">
            <w:pPr>
              <w:keepNext/>
              <w:keepLines/>
              <w:spacing w:after="0"/>
              <w:jc w:val="center"/>
              <w:rPr>
                <w:rFonts w:ascii="Arial" w:eastAsia="MS Mincho" w:hAnsi="Arial" w:cs="Arial"/>
                <w:b/>
                <w:sz w:val="18"/>
                <w:lang w:val="fi-FI"/>
              </w:rPr>
            </w:pPr>
            <w:r w:rsidRPr="00BA38F5">
              <w:rPr>
                <w:rFonts w:ascii="Arial" w:hAnsi="Arial" w:cs="Arial"/>
                <w:b/>
                <w:sz w:val="18"/>
              </w:rPr>
              <w:t>UL configuration(s)</w:t>
            </w:r>
          </w:p>
        </w:tc>
      </w:tr>
      <w:tr w:rsidR="00B91FA0" w:rsidRPr="00BA38F5" w14:paraId="76551C0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89AE3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FEC45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620CBF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33EE72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F36A42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E433B1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43F991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6DF9F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C06376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35879BF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E774C1E" w14:textId="77777777" w:rsidR="00B91FA0" w:rsidRPr="00BA38F5" w:rsidRDefault="00B91FA0" w:rsidP="006E43C8">
            <w:pPr>
              <w:keepNext/>
              <w:keepLines/>
              <w:spacing w:after="0"/>
              <w:jc w:val="center"/>
              <w:rPr>
                <w:rFonts w:ascii="Arial" w:eastAsia="MS Mincho"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AFD84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208797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A290FD1"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4509E3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D377C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2A7039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4223E2"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0674F2B" w14:textId="77777777" w:rsidR="00B91FA0" w:rsidRPr="00BA38F5"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tc>
      </w:tr>
    </w:tbl>
    <w:p w14:paraId="28A10D8C" w14:textId="015CAA22" w:rsidR="00B91FA0" w:rsidRPr="00B21786" w:rsidRDefault="00B91FA0" w:rsidP="00B91FA0">
      <w:pPr>
        <w:pStyle w:val="Heading3"/>
      </w:pPr>
      <w:bookmarkStart w:id="50" w:name="_Toc97816639"/>
      <w:bookmarkEnd w:id="44"/>
      <w:bookmarkEnd w:id="45"/>
      <w:bookmarkEnd w:id="46"/>
      <w:bookmarkEnd w:id="47"/>
      <w:bookmarkEnd w:id="48"/>
      <w:r w:rsidRPr="00B21786">
        <w:t>5.</w:t>
      </w:r>
      <w:r>
        <w:t>2</w:t>
      </w:r>
      <w:r w:rsidRPr="00B21786">
        <w:tab/>
        <w:t>DC_</w:t>
      </w:r>
      <w:r>
        <w:t>1</w:t>
      </w:r>
      <w:r w:rsidRPr="00B21786">
        <w:t>-</w:t>
      </w:r>
      <w:r>
        <w:t>5</w:t>
      </w:r>
      <w:r w:rsidRPr="00B21786">
        <w:t>_n</w:t>
      </w:r>
      <w:r>
        <w:t>78</w:t>
      </w:r>
      <w:r w:rsidRPr="00CF026B">
        <w:rPr>
          <w:rFonts w:hint="eastAsia"/>
        </w:rPr>
        <w:t>-n</w:t>
      </w:r>
      <w:r>
        <w:t>257</w:t>
      </w:r>
      <w:bookmarkEnd w:id="50"/>
    </w:p>
    <w:p w14:paraId="459178CB" w14:textId="22EF9E6D" w:rsidR="00B91FA0" w:rsidRDefault="00B91FA0" w:rsidP="00B91FA0">
      <w:pPr>
        <w:pStyle w:val="Heading4"/>
      </w:pPr>
      <w:bookmarkStart w:id="51" w:name="_Toc97816640"/>
      <w:r w:rsidRPr="00B21786">
        <w:t>5.</w:t>
      </w:r>
      <w:r>
        <w:t>2.1</w:t>
      </w:r>
      <w:r w:rsidRPr="00B21786">
        <w:tab/>
        <w:t>Configuration for EN-</w:t>
      </w:r>
      <w:r w:rsidRPr="00B21786">
        <w:rPr>
          <w:rFonts w:hint="eastAsia"/>
        </w:rPr>
        <w:t>DC</w:t>
      </w:r>
      <w:bookmarkEnd w:id="51"/>
    </w:p>
    <w:p w14:paraId="78D3E1C7" w14:textId="5DE8A1D3" w:rsidR="00B91FA0" w:rsidRPr="007E3289" w:rsidRDefault="00B91FA0" w:rsidP="00B91FA0">
      <w:pPr>
        <w:pStyle w:val="TH"/>
      </w:pPr>
      <w:r w:rsidRPr="007E3289">
        <w:t>Table 5.</w:t>
      </w:r>
      <w:r>
        <w:t>2</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1AC70A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98DEB"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6FAC"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66EA844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F2608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D6ECDC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ED9FD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BDA25C9"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AE88F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6C3AE8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5C0B205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1E3DB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D5E406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3DA4ED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90F859E"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0385CD7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F27807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6977CD8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413FF9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E413E5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8024EF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B9BA01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C5A383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4C2BCBD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47377E2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6EF547E" w14:textId="77777777" w:rsidR="00B91FA0" w:rsidRPr="004733CF" w:rsidRDefault="00B91FA0" w:rsidP="006E43C8">
            <w:pPr>
              <w:pStyle w:val="TAC"/>
              <w:rPr>
                <w:rFonts w:eastAsia="MS Mincho"/>
                <w:lang w:val="fi-FI"/>
              </w:rPr>
            </w:pPr>
            <w:r w:rsidRPr="00453D52">
              <w:t>DC_</w:t>
            </w:r>
            <w:r>
              <w:t>1</w:t>
            </w:r>
            <w:r w:rsidRPr="00453D52">
              <w:t>A-</w:t>
            </w:r>
            <w:r>
              <w:t>5</w:t>
            </w:r>
            <w:r w:rsidRPr="00453D52">
              <w:t>A_n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8933B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91304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4F5A387"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E8F516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B33A5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75597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997760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2977182"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58C7FBB9" w14:textId="29C2432C" w:rsidR="006E43C8" w:rsidRPr="00B21786" w:rsidRDefault="006E43C8" w:rsidP="006E43C8">
      <w:pPr>
        <w:pStyle w:val="Heading3"/>
        <w:rPr>
          <w:lang w:eastAsia="ko-KR"/>
        </w:rPr>
      </w:pPr>
      <w:bookmarkStart w:id="52" w:name="_Toc97816641"/>
      <w:r w:rsidRPr="00B21786">
        <w:t>5.</w:t>
      </w:r>
      <w:r>
        <w:t>3</w:t>
      </w:r>
      <w:r w:rsidRPr="00B21786">
        <w:tab/>
        <w:t>DC_</w:t>
      </w:r>
      <w:r>
        <w:t>1</w:t>
      </w:r>
      <w:r w:rsidRPr="00B21786">
        <w:t>-</w:t>
      </w:r>
      <w:r>
        <w:t>7</w:t>
      </w:r>
      <w:r w:rsidRPr="00B21786">
        <w:t>_n</w:t>
      </w:r>
      <w:r>
        <w:t>78</w:t>
      </w:r>
      <w:r w:rsidRPr="00CF026B">
        <w:rPr>
          <w:rFonts w:hint="eastAsia"/>
        </w:rPr>
        <w:t>-n</w:t>
      </w:r>
      <w:r>
        <w:t>257_and_DC_1-7-7_n78-n257</w:t>
      </w:r>
      <w:bookmarkEnd w:id="52"/>
    </w:p>
    <w:p w14:paraId="0B10D6CE" w14:textId="28BD22BB" w:rsidR="006E43C8" w:rsidRDefault="006E43C8" w:rsidP="006E43C8">
      <w:pPr>
        <w:pStyle w:val="Heading4"/>
      </w:pPr>
      <w:bookmarkStart w:id="53" w:name="_Toc97816642"/>
      <w:r w:rsidRPr="00B21786">
        <w:t>5.</w:t>
      </w:r>
      <w:r>
        <w:t>3.1</w:t>
      </w:r>
      <w:r w:rsidRPr="00B21786">
        <w:tab/>
        <w:t>Configuration for EN-</w:t>
      </w:r>
      <w:r w:rsidRPr="00B21786">
        <w:rPr>
          <w:rFonts w:hint="eastAsia"/>
        </w:rPr>
        <w:t>DC</w:t>
      </w:r>
      <w:bookmarkEnd w:id="53"/>
    </w:p>
    <w:p w14:paraId="200D5436" w14:textId="6C881F49" w:rsidR="006E43C8" w:rsidRPr="007E3289" w:rsidRDefault="006E43C8" w:rsidP="006E43C8">
      <w:pPr>
        <w:pStyle w:val="TH"/>
      </w:pPr>
      <w:r w:rsidRPr="007E3289">
        <w:t>Table 5.</w:t>
      </w:r>
      <w:r>
        <w:t>3</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A9E97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45803"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2E0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B0364A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2ECF33"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BCFA64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182AC7F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C45FE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642E842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7913F9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A42234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6505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72495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57346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26EE310"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43099B1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28F25E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8AF093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5E01F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CEA06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8FE840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71C55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5111E6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7CC835D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7C6B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0E57C83A" w14:textId="77777777" w:rsidR="006E43C8" w:rsidRPr="004733CF" w:rsidRDefault="006E43C8" w:rsidP="006E43C8">
            <w:pPr>
              <w:pStyle w:val="TAC"/>
              <w:rPr>
                <w:rFonts w:eastAsia="MS Mincho"/>
                <w:lang w:val="fi-FI"/>
              </w:rPr>
            </w:pPr>
            <w:r w:rsidRPr="00453D52">
              <w:t>DC_</w:t>
            </w:r>
            <w:r>
              <w:t>1</w:t>
            </w:r>
            <w:r w:rsidRPr="00453D52">
              <w:t>A-</w:t>
            </w:r>
            <w:r>
              <w:t>7A</w:t>
            </w:r>
            <w:r w:rsidRPr="00453D52">
              <w:t>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A9097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7DD4DD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FFFCD48"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373020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E2162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1DAAB74"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F03BAA"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72D96E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3F340BC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C3925D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76CC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397AE6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D096A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D46766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38399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05FAD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3760C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CACC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91C5B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FE0C1E0"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C7A93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58323B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2FECE3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43A1BF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45013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F011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8D1E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895307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E7056C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6BE40E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BCC9643" w14:textId="77777777" w:rsidR="006E43C8" w:rsidRPr="004733CF" w:rsidRDefault="006E43C8" w:rsidP="006E43C8">
            <w:pPr>
              <w:pStyle w:val="TAC"/>
              <w:rPr>
                <w:rFonts w:eastAsia="MS Mincho"/>
                <w:lang w:val="fi-FI"/>
              </w:rPr>
            </w:pPr>
            <w:r w:rsidRPr="00453D52">
              <w:t>DC</w:t>
            </w:r>
            <w:r>
              <w:t>_1A-7A-7A_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AD78F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406292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B6537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169DE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FB472A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9FFC89"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CA7FB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36FB30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782B9C0F" w14:textId="5170E0BB" w:rsidR="00B91FA0" w:rsidRPr="00B21786" w:rsidRDefault="00B91FA0" w:rsidP="00B91FA0">
      <w:pPr>
        <w:pStyle w:val="Heading3"/>
      </w:pPr>
      <w:bookmarkStart w:id="54" w:name="_Toc97816643"/>
      <w:bookmarkStart w:id="55" w:name="_Toc535322123"/>
      <w:bookmarkStart w:id="56" w:name="_Toc23151772"/>
      <w:bookmarkStart w:id="57" w:name="_Toc523749803"/>
      <w:bookmarkStart w:id="58" w:name="_Toc523750868"/>
      <w:bookmarkStart w:id="59" w:name="_Toc527979881"/>
      <w:bookmarkStart w:id="60" w:name="_Hlk523749210"/>
      <w:r w:rsidRPr="00B21786">
        <w:t>5.</w:t>
      </w:r>
      <w:r>
        <w:t>4</w:t>
      </w:r>
      <w:r w:rsidRPr="00B21786">
        <w:tab/>
        <w:t>DC_</w:t>
      </w:r>
      <w:r>
        <w:t>3</w:t>
      </w:r>
      <w:r w:rsidRPr="00B21786">
        <w:t>-</w:t>
      </w:r>
      <w:r>
        <w:t>5</w:t>
      </w:r>
      <w:r w:rsidRPr="00B21786">
        <w:t>_n</w:t>
      </w:r>
      <w:r>
        <w:t>78</w:t>
      </w:r>
      <w:r w:rsidRPr="00CF026B">
        <w:rPr>
          <w:rFonts w:hint="eastAsia"/>
        </w:rPr>
        <w:t>-n</w:t>
      </w:r>
      <w:r>
        <w:t>257</w:t>
      </w:r>
      <w:bookmarkEnd w:id="54"/>
    </w:p>
    <w:p w14:paraId="3C0EE4FC" w14:textId="0823642D" w:rsidR="00B91FA0" w:rsidRDefault="00B91FA0" w:rsidP="00B91FA0">
      <w:pPr>
        <w:pStyle w:val="Heading4"/>
      </w:pPr>
      <w:bookmarkStart w:id="61" w:name="_Toc97816644"/>
      <w:r w:rsidRPr="00B21786">
        <w:t>5.</w:t>
      </w:r>
      <w:r>
        <w:t>4.1</w:t>
      </w:r>
      <w:r w:rsidRPr="00B21786">
        <w:tab/>
        <w:t>Configuration for EN-</w:t>
      </w:r>
      <w:r w:rsidRPr="00B21786">
        <w:rPr>
          <w:rFonts w:hint="eastAsia"/>
        </w:rPr>
        <w:t>DC</w:t>
      </w:r>
      <w:bookmarkEnd w:id="61"/>
    </w:p>
    <w:p w14:paraId="22736300" w14:textId="1AD42400" w:rsidR="00B91FA0" w:rsidRPr="007E3289" w:rsidRDefault="00B91FA0" w:rsidP="00B91FA0">
      <w:pPr>
        <w:pStyle w:val="TH"/>
      </w:pPr>
      <w:r w:rsidRPr="007E3289">
        <w:t>Table 5.</w:t>
      </w:r>
      <w:r>
        <w:t>4</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5260A3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CD78"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C3F98"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7BD2CF41"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712E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118739E"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2186D4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E24565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31222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9BD88A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72F547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DC83A1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56A3F0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801D1B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8D7BE03"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67A1531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FD05E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FD73386"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DE06AA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56873B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32D09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1C7E1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C2930A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33CD7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03393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5A32D5F" w14:textId="77777777" w:rsidR="00B91FA0" w:rsidRPr="004733CF" w:rsidRDefault="00B91FA0" w:rsidP="006E43C8">
            <w:pPr>
              <w:pStyle w:val="TAC"/>
              <w:rPr>
                <w:rFonts w:eastAsia="MS Mincho"/>
                <w:lang w:val="fi-FI"/>
              </w:rPr>
            </w:pPr>
            <w:r w:rsidRPr="00453D52">
              <w:t>DC_</w:t>
            </w:r>
            <w:r>
              <w:t>3A-5A_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107C8B"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3868AAE"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B83192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6945F0"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4ACCE51"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473FA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0536634"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A849847"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36605D3D" w14:textId="6ADA2530" w:rsidR="006E43C8" w:rsidRPr="00B21786" w:rsidRDefault="006E43C8" w:rsidP="006E43C8">
      <w:pPr>
        <w:pStyle w:val="Heading3"/>
      </w:pPr>
      <w:bookmarkStart w:id="62" w:name="_Toc97816645"/>
      <w:bookmarkEnd w:id="55"/>
      <w:bookmarkEnd w:id="56"/>
      <w:bookmarkEnd w:id="57"/>
      <w:bookmarkEnd w:id="58"/>
      <w:bookmarkEnd w:id="59"/>
      <w:bookmarkEnd w:id="60"/>
      <w:r w:rsidRPr="00B21786">
        <w:t>5.</w:t>
      </w:r>
      <w:r>
        <w:t>5</w:t>
      </w:r>
      <w:r w:rsidRPr="00B21786">
        <w:tab/>
        <w:t>DC_</w:t>
      </w:r>
      <w:r>
        <w:t>3</w:t>
      </w:r>
      <w:r w:rsidRPr="00B21786">
        <w:t>-</w:t>
      </w:r>
      <w:r>
        <w:t>7</w:t>
      </w:r>
      <w:r w:rsidRPr="00B21786">
        <w:t>_n</w:t>
      </w:r>
      <w:r>
        <w:t>78</w:t>
      </w:r>
      <w:r w:rsidRPr="00CF026B">
        <w:rPr>
          <w:rFonts w:hint="eastAsia"/>
        </w:rPr>
        <w:t>-n</w:t>
      </w:r>
      <w:r>
        <w:t>257 and DC_3-7-7_n78-n257</w:t>
      </w:r>
      <w:bookmarkEnd w:id="62"/>
    </w:p>
    <w:p w14:paraId="29E5BF35" w14:textId="18CA8663" w:rsidR="006E43C8" w:rsidRDefault="006E43C8" w:rsidP="006E43C8">
      <w:pPr>
        <w:pStyle w:val="Heading4"/>
      </w:pPr>
      <w:bookmarkStart w:id="63" w:name="_Toc97816646"/>
      <w:r w:rsidRPr="00B21786">
        <w:t>5.</w:t>
      </w:r>
      <w:r>
        <w:t>5.1</w:t>
      </w:r>
      <w:r w:rsidRPr="00B21786">
        <w:tab/>
        <w:t>Configuration for EN-</w:t>
      </w:r>
      <w:r w:rsidRPr="00B21786">
        <w:rPr>
          <w:rFonts w:hint="eastAsia"/>
        </w:rPr>
        <w:t>DC</w:t>
      </w:r>
      <w:bookmarkEnd w:id="63"/>
    </w:p>
    <w:p w14:paraId="6DE52A1F" w14:textId="64512601" w:rsidR="006E43C8" w:rsidRPr="007E3289" w:rsidRDefault="006E43C8" w:rsidP="006E43C8">
      <w:pPr>
        <w:pStyle w:val="TH"/>
      </w:pPr>
      <w:r w:rsidRPr="007E3289">
        <w:t>Table 5.</w:t>
      </w:r>
      <w:r>
        <w:t>5</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6A82731"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DC740"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18996"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210351F"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F46B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AD1B77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3A77F7A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7643D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B8E7E9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49B457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3C5B60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2E63BA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258A9C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9195A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9264BCE"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D3703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8EA51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560176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26FBA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3400A3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D5977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F2040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5405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95DA4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87C06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91749AC" w14:textId="77777777" w:rsidR="006E43C8" w:rsidRPr="004733CF" w:rsidRDefault="006E43C8" w:rsidP="006E43C8">
            <w:pPr>
              <w:pStyle w:val="TAC"/>
              <w:rPr>
                <w:rFonts w:eastAsia="MS Mincho"/>
                <w:lang w:val="fi-FI"/>
              </w:rPr>
            </w:pPr>
            <w:r w:rsidRPr="00453D52">
              <w:t>DC_</w:t>
            </w:r>
            <w:r>
              <w:t>3A-7A_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7216A4"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CDB4C2C"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4060F7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78C667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044482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903D2E"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687FF1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A51755C"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6CEB61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D2B2E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268DE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A1DC68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356286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B5988F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4E8E5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BACF9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ABB131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5D7885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896FD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38F926C"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0F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931173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B542F9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7B347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3DCB5D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53883D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425E83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D4AEA4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E0ADD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F238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476216A" w14:textId="77777777" w:rsidR="006E43C8" w:rsidRPr="004733CF" w:rsidRDefault="006E43C8" w:rsidP="006E43C8">
            <w:pPr>
              <w:pStyle w:val="TAC"/>
              <w:rPr>
                <w:rFonts w:eastAsia="MS Mincho"/>
                <w:lang w:val="fi-FI"/>
              </w:rPr>
            </w:pPr>
            <w:r w:rsidRPr="00453D52">
              <w:t>DC</w:t>
            </w:r>
            <w:r>
              <w:t>_3A-7A-7A_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ECB90C"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E83DD85"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3D62132"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8C42187"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74711E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C85DCC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6737151"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CF2516"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05DC6AF9" w14:textId="74DC51F9" w:rsidR="006E43C8" w:rsidRPr="00B21786" w:rsidRDefault="006E43C8" w:rsidP="006E43C8">
      <w:pPr>
        <w:pStyle w:val="Heading3"/>
      </w:pPr>
      <w:bookmarkStart w:id="64" w:name="_Toc97816647"/>
      <w:r w:rsidRPr="00B21786">
        <w:t>5.</w:t>
      </w:r>
      <w:r>
        <w:t>6</w:t>
      </w:r>
      <w:r w:rsidRPr="00B21786">
        <w:tab/>
        <w:t>DC_</w:t>
      </w:r>
      <w:r>
        <w:t>5</w:t>
      </w:r>
      <w:r w:rsidRPr="00B21786">
        <w:t>-</w:t>
      </w:r>
      <w:r>
        <w:t>7</w:t>
      </w:r>
      <w:r w:rsidRPr="00B21786">
        <w:t>_n</w:t>
      </w:r>
      <w:r>
        <w:t>78</w:t>
      </w:r>
      <w:r w:rsidRPr="00CF026B">
        <w:rPr>
          <w:rFonts w:hint="eastAsia"/>
        </w:rPr>
        <w:t>-n</w:t>
      </w:r>
      <w:r>
        <w:t>257 and DC_5-7-7_n78-n257</w:t>
      </w:r>
      <w:bookmarkEnd w:id="64"/>
    </w:p>
    <w:p w14:paraId="740085B5" w14:textId="7D755E8E" w:rsidR="006E43C8" w:rsidRDefault="006E43C8" w:rsidP="006E43C8">
      <w:pPr>
        <w:pStyle w:val="Heading4"/>
      </w:pPr>
      <w:bookmarkStart w:id="65" w:name="_Toc97816648"/>
      <w:r w:rsidRPr="00B21786">
        <w:lastRenderedPageBreak/>
        <w:t>5.</w:t>
      </w:r>
      <w:r>
        <w:t>6.1</w:t>
      </w:r>
      <w:r w:rsidRPr="00B21786">
        <w:tab/>
        <w:t>Configuration for EN-</w:t>
      </w:r>
      <w:r w:rsidRPr="00B21786">
        <w:rPr>
          <w:rFonts w:hint="eastAsia"/>
        </w:rPr>
        <w:t>DC</w:t>
      </w:r>
      <w:bookmarkEnd w:id="65"/>
    </w:p>
    <w:p w14:paraId="531653E2" w14:textId="59D4ACCE" w:rsidR="006E43C8" w:rsidRPr="007E3289" w:rsidRDefault="006E43C8" w:rsidP="006E43C8">
      <w:pPr>
        <w:pStyle w:val="TH"/>
      </w:pPr>
      <w:r w:rsidRPr="007E3289">
        <w:t>Table 5.</w:t>
      </w:r>
      <w:r>
        <w:t>6</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268B39B"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EAEF"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808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43CEEAF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5BEFE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B3FE37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D073E2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9E7D2D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1D8F191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5C1F1D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C680D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4EC81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6E24A44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EBEA03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2144966"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1F50A0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3293AA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FBC7D8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D27672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BACF9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5FA84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6A8CEC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124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A30A5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173D05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AF62C3E" w14:textId="77777777" w:rsidR="006E43C8" w:rsidRPr="004733CF" w:rsidRDefault="006E43C8" w:rsidP="006E43C8">
            <w:pPr>
              <w:pStyle w:val="TAC"/>
              <w:rPr>
                <w:rFonts w:eastAsia="MS Mincho"/>
                <w:lang w:val="fi-FI"/>
              </w:rPr>
            </w:pPr>
            <w:r w:rsidRPr="00453D52">
              <w:t>DC_</w:t>
            </w:r>
            <w:r>
              <w:t>5A-7A_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C0C6E"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45C3D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D7797F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00E2F8F"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B433D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D97FBC0"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A1D257"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D0F020F"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3DC064A"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18E6C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A59A94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CC096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34D7CB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EB709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F0648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F178B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46C82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77A7F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16BD6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112B697"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390E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C0AC3C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405D60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EEFB21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C8EF7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BA45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C05D1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64D395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B9EE44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9A94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D616622" w14:textId="77777777" w:rsidR="006E43C8" w:rsidRPr="004733CF" w:rsidRDefault="006E43C8" w:rsidP="006E43C8">
            <w:pPr>
              <w:pStyle w:val="TAC"/>
              <w:rPr>
                <w:rFonts w:eastAsia="MS Mincho"/>
                <w:lang w:val="fi-FI"/>
              </w:rPr>
            </w:pPr>
            <w:r w:rsidRPr="00453D52">
              <w:t>DC</w:t>
            </w:r>
            <w:r>
              <w:t>_5A-7A-7A_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97D7E1"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41AF0D"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AE5572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B4DF778"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91B91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1A34273"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F38DDB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39E8833"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4AE9FECD" w14:textId="77777777" w:rsidR="006E43C8" w:rsidRPr="001F09CB" w:rsidRDefault="006E43C8" w:rsidP="006E43C8"/>
    <w:p w14:paraId="4501AA83" w14:textId="010DCD01" w:rsidR="00CF026B" w:rsidRDefault="00CF026B" w:rsidP="00CF026B">
      <w:pPr>
        <w:pStyle w:val="Heading1"/>
      </w:pPr>
      <w:bookmarkStart w:id="66" w:name="_Toc97816649"/>
      <w:bookmarkEnd w:id="38"/>
      <w:bookmarkEnd w:id="39"/>
      <w:bookmarkEnd w:id="40"/>
      <w:bookmarkEnd w:id="41"/>
      <w:bookmarkEnd w:id="42"/>
      <w:r>
        <w:rPr>
          <w:rFonts w:hint="eastAsia"/>
        </w:rPr>
        <w:lastRenderedPageBreak/>
        <w:t>6</w:t>
      </w:r>
      <w:r w:rsidRPr="00697599">
        <w:tab/>
      </w:r>
      <w:r>
        <w:t>DC</w:t>
      </w:r>
      <w:r w:rsidRPr="00697599">
        <w:t xml:space="preserve"> of </w:t>
      </w:r>
      <w:r>
        <w:rPr>
          <w:rFonts w:hint="eastAsia"/>
        </w:rPr>
        <w:t>3</w:t>
      </w:r>
      <w:r>
        <w:t xml:space="preserve"> bands</w:t>
      </w:r>
      <w:r w:rsidRPr="00EF7081">
        <w:t xml:space="preserve"> LTE inter-band CA (</w:t>
      </w:r>
      <w:r>
        <w:rPr>
          <w:rFonts w:hint="eastAsia"/>
        </w:rPr>
        <w:t>3</w:t>
      </w:r>
      <w:r w:rsidRPr="00EF7081">
        <w:t>DL/1UL) and 1 NR FR1 band (1DL/1UL) and 1 NR FR2 band (1DL/1UL)</w:t>
      </w:r>
      <w:r w:rsidRPr="00697599">
        <w:t>: Specific Band Combination Part</w:t>
      </w:r>
      <w:bookmarkEnd w:id="66"/>
    </w:p>
    <w:p w14:paraId="6E09FF9E" w14:textId="47770C89" w:rsidR="006E43C8" w:rsidRPr="00B21786" w:rsidRDefault="006E43C8" w:rsidP="006E43C8">
      <w:pPr>
        <w:pStyle w:val="Heading3"/>
      </w:pPr>
      <w:bookmarkStart w:id="67" w:name="_Toc97816650"/>
      <w:r>
        <w:rPr>
          <w:rFonts w:hint="eastAsia"/>
        </w:rPr>
        <w:t>6</w:t>
      </w:r>
      <w:r w:rsidRPr="00B21786">
        <w:t>.</w:t>
      </w:r>
      <w:r>
        <w:t>1</w:t>
      </w:r>
      <w:r w:rsidRPr="00B21786">
        <w:tab/>
        <w:t>DC_</w:t>
      </w:r>
      <w:r>
        <w:t>1</w:t>
      </w:r>
      <w:r w:rsidRPr="00B21786">
        <w:t>-</w:t>
      </w:r>
      <w:r>
        <w:t>3</w:t>
      </w:r>
      <w:r w:rsidRPr="00FF5A4A">
        <w:rPr>
          <w:rFonts w:hint="eastAsia"/>
        </w:rPr>
        <w:t>-</w:t>
      </w:r>
      <w:r w:rsidRPr="00FF5A4A">
        <w:t>5</w:t>
      </w:r>
      <w:r w:rsidRPr="00B21786">
        <w:t>_n</w:t>
      </w:r>
      <w:r>
        <w:t>78</w:t>
      </w:r>
      <w:r w:rsidRPr="00CF026B">
        <w:rPr>
          <w:rFonts w:hint="eastAsia"/>
        </w:rPr>
        <w:t>-n</w:t>
      </w:r>
      <w:r>
        <w:t>257</w:t>
      </w:r>
      <w:bookmarkEnd w:id="67"/>
    </w:p>
    <w:p w14:paraId="10A033C2" w14:textId="40210F9E" w:rsidR="006E43C8" w:rsidRDefault="006E43C8" w:rsidP="006E43C8">
      <w:pPr>
        <w:pStyle w:val="Heading4"/>
      </w:pPr>
      <w:bookmarkStart w:id="68" w:name="_Toc97816651"/>
      <w:r>
        <w:rPr>
          <w:rFonts w:hint="eastAsia"/>
        </w:rPr>
        <w:t>6</w:t>
      </w:r>
      <w:r w:rsidRPr="00B21786">
        <w:t>.</w:t>
      </w:r>
      <w:r>
        <w:t>1.1</w:t>
      </w:r>
      <w:r w:rsidRPr="00B21786">
        <w:tab/>
        <w:t>Configuration for EN-</w:t>
      </w:r>
      <w:r w:rsidRPr="00B21786">
        <w:rPr>
          <w:rFonts w:hint="eastAsia"/>
        </w:rPr>
        <w:t>DC</w:t>
      </w:r>
      <w:bookmarkEnd w:id="68"/>
    </w:p>
    <w:p w14:paraId="6CEE478E" w14:textId="12887274" w:rsidR="006E43C8" w:rsidRPr="007E3289" w:rsidRDefault="006E43C8" w:rsidP="006E43C8">
      <w:pPr>
        <w:pStyle w:val="TH"/>
      </w:pPr>
      <w:r w:rsidRPr="007E3289">
        <w:t xml:space="preserve">Table </w:t>
      </w:r>
      <w:r>
        <w:rPr>
          <w:rFonts w:hint="eastAsia"/>
        </w:rPr>
        <w:t>6</w:t>
      </w:r>
      <w:r w:rsidRPr="007E3289">
        <w:t>.</w:t>
      </w:r>
      <w:r>
        <w:t>1</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129E8D83"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07A1"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D547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81B909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7A78F43"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w:t>
            </w:r>
            <w:r>
              <w:rPr>
                <w:lang w:val="fi-FI"/>
              </w:rPr>
              <w:t>A</w:t>
            </w:r>
          </w:p>
          <w:p w14:paraId="222FF1C8"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n257D</w:t>
            </w:r>
          </w:p>
          <w:p w14:paraId="245B4379"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n257E</w:t>
            </w:r>
          </w:p>
          <w:p w14:paraId="5C384D2D"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n257F</w:t>
            </w:r>
          </w:p>
          <w:p w14:paraId="76F5977A"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n257G</w:t>
            </w:r>
          </w:p>
          <w:p w14:paraId="46C1253F"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n257H</w:t>
            </w:r>
          </w:p>
          <w:p w14:paraId="7ABEBA86"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n257I</w:t>
            </w:r>
          </w:p>
          <w:p w14:paraId="0206A251"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n257J</w:t>
            </w:r>
          </w:p>
          <w:p w14:paraId="538DA5D0"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n257K</w:t>
            </w:r>
          </w:p>
          <w:p w14:paraId="7C1EF2BB"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n257L</w:t>
            </w:r>
          </w:p>
          <w:p w14:paraId="4A52DC6E"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n257M</w:t>
            </w:r>
          </w:p>
          <w:p w14:paraId="67DF4266"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w:t>
            </w:r>
            <w:r>
              <w:rPr>
                <w:lang w:val="fi-FI"/>
              </w:rPr>
              <w:t>A</w:t>
            </w:r>
          </w:p>
          <w:p w14:paraId="7B03261B"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n257D</w:t>
            </w:r>
          </w:p>
          <w:p w14:paraId="42D9DEF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n257E</w:t>
            </w:r>
          </w:p>
          <w:p w14:paraId="3B4B2E4D"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n257F</w:t>
            </w:r>
          </w:p>
          <w:p w14:paraId="4E3C1CE2"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n257G</w:t>
            </w:r>
          </w:p>
          <w:p w14:paraId="732CECEE"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n257H</w:t>
            </w:r>
          </w:p>
          <w:p w14:paraId="1D8A56B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n257I</w:t>
            </w:r>
          </w:p>
          <w:p w14:paraId="5F2D1520"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n257J</w:t>
            </w:r>
          </w:p>
          <w:p w14:paraId="5F904F61"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n257K</w:t>
            </w:r>
          </w:p>
          <w:p w14:paraId="3E422583" w14:textId="77777777" w:rsidR="006E43C8" w:rsidRDefault="006E43C8" w:rsidP="006E43C8">
            <w:pPr>
              <w:pStyle w:val="TAC"/>
            </w:pPr>
            <w:r>
              <w:t>DC_1A-3A</w:t>
            </w:r>
            <w:r>
              <w:rPr>
                <w:rFonts w:hint="eastAsia"/>
              </w:rPr>
              <w:t>-</w:t>
            </w:r>
            <w:r>
              <w:t>5</w:t>
            </w:r>
            <w:r>
              <w:rPr>
                <w:rFonts w:hint="eastAsia"/>
              </w:rPr>
              <w:t>A</w:t>
            </w:r>
            <w:r>
              <w:t>_n78C</w:t>
            </w:r>
            <w:r>
              <w:rPr>
                <w:rFonts w:hint="eastAsia"/>
                <w:lang w:val="fi-FI"/>
              </w:rPr>
              <w:t>-</w:t>
            </w:r>
            <w:r>
              <w:t>n257L</w:t>
            </w:r>
          </w:p>
          <w:p w14:paraId="0AA5F44D" w14:textId="77777777" w:rsidR="006E43C8" w:rsidRPr="00D74F56" w:rsidRDefault="006E43C8" w:rsidP="006E43C8">
            <w:pPr>
              <w:pStyle w:val="TAC"/>
              <w:rPr>
                <w:lang w:val="x-none"/>
              </w:rPr>
            </w:pPr>
            <w:r>
              <w:t>DC_1A-3A</w:t>
            </w:r>
            <w:r>
              <w:rPr>
                <w:rFonts w:hint="eastAsia"/>
              </w:rPr>
              <w:t>-</w:t>
            </w:r>
            <w:r>
              <w:t>5</w:t>
            </w:r>
            <w:r>
              <w:rPr>
                <w:rFonts w:hint="eastAsia"/>
              </w:rPr>
              <w:t>A</w:t>
            </w:r>
            <w:r>
              <w:t>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9DC0E"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789BD3C2" w14:textId="77777777" w:rsidR="006E43C8" w:rsidRDefault="006E43C8" w:rsidP="006E43C8">
            <w:pPr>
              <w:pStyle w:val="TAC"/>
              <w:rPr>
                <w:lang w:val="fi-FI"/>
              </w:rPr>
            </w:pPr>
            <w:r>
              <w:t>DC_1A_n78</w:t>
            </w:r>
            <w:r>
              <w:rPr>
                <w:lang w:val="fi-FI"/>
              </w:rPr>
              <w:t>A</w:t>
            </w:r>
            <w:r>
              <w:rPr>
                <w:rFonts w:hint="eastAsia"/>
                <w:lang w:val="fi-FI"/>
              </w:rPr>
              <w:t>-</w:t>
            </w:r>
            <w:r>
              <w:t>n257G</w:t>
            </w:r>
          </w:p>
          <w:p w14:paraId="0D17AF0B" w14:textId="77777777" w:rsidR="006E43C8" w:rsidRDefault="006E43C8" w:rsidP="006E43C8">
            <w:pPr>
              <w:pStyle w:val="TAC"/>
              <w:rPr>
                <w:lang w:val="fi-FI"/>
              </w:rPr>
            </w:pPr>
            <w:r>
              <w:t>DC_1A_n78</w:t>
            </w:r>
            <w:r>
              <w:rPr>
                <w:lang w:val="fi-FI"/>
              </w:rPr>
              <w:t>A</w:t>
            </w:r>
            <w:r>
              <w:rPr>
                <w:rFonts w:hint="eastAsia"/>
                <w:lang w:val="fi-FI"/>
              </w:rPr>
              <w:t>-</w:t>
            </w:r>
            <w:r>
              <w:t>n257H</w:t>
            </w:r>
          </w:p>
          <w:p w14:paraId="60A2EC52" w14:textId="77777777" w:rsidR="006E43C8" w:rsidRDefault="006E43C8" w:rsidP="006E43C8">
            <w:pPr>
              <w:pStyle w:val="TAC"/>
            </w:pPr>
            <w:r>
              <w:t>DC_1A_n78</w:t>
            </w:r>
            <w:r>
              <w:rPr>
                <w:lang w:val="fi-FI"/>
              </w:rPr>
              <w:t>A</w:t>
            </w:r>
            <w:r>
              <w:rPr>
                <w:rFonts w:hint="eastAsia"/>
                <w:lang w:val="fi-FI"/>
              </w:rPr>
              <w:t>-</w:t>
            </w:r>
            <w:r>
              <w:t>n257I</w:t>
            </w:r>
          </w:p>
          <w:p w14:paraId="6550EFE3"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D0FB918" w14:textId="77777777" w:rsidR="006E43C8" w:rsidRDefault="006E43C8" w:rsidP="006E43C8">
            <w:pPr>
              <w:pStyle w:val="TAC"/>
              <w:rPr>
                <w:lang w:val="fi-FI"/>
              </w:rPr>
            </w:pPr>
            <w:r>
              <w:t>DC_3A_n78</w:t>
            </w:r>
            <w:r>
              <w:rPr>
                <w:lang w:val="fi-FI"/>
              </w:rPr>
              <w:t>A</w:t>
            </w:r>
            <w:r>
              <w:rPr>
                <w:rFonts w:hint="eastAsia"/>
                <w:lang w:val="fi-FI"/>
              </w:rPr>
              <w:t>-</w:t>
            </w:r>
            <w:r>
              <w:t>n257G</w:t>
            </w:r>
          </w:p>
          <w:p w14:paraId="0F3CC190" w14:textId="77777777" w:rsidR="006E43C8" w:rsidRDefault="006E43C8" w:rsidP="006E43C8">
            <w:pPr>
              <w:pStyle w:val="TAC"/>
              <w:rPr>
                <w:lang w:val="fi-FI"/>
              </w:rPr>
            </w:pPr>
            <w:r>
              <w:t>DC_3A_n78</w:t>
            </w:r>
            <w:r>
              <w:rPr>
                <w:lang w:val="fi-FI"/>
              </w:rPr>
              <w:t>A</w:t>
            </w:r>
            <w:r>
              <w:rPr>
                <w:rFonts w:hint="eastAsia"/>
                <w:lang w:val="fi-FI"/>
              </w:rPr>
              <w:t>-</w:t>
            </w:r>
            <w:r>
              <w:t>n257H</w:t>
            </w:r>
          </w:p>
          <w:p w14:paraId="28DA5DE6" w14:textId="77777777" w:rsidR="006E43C8" w:rsidRDefault="006E43C8" w:rsidP="006E43C8">
            <w:pPr>
              <w:pStyle w:val="TAC"/>
            </w:pPr>
            <w:r>
              <w:t>DC_3A_n78</w:t>
            </w:r>
            <w:r>
              <w:rPr>
                <w:lang w:val="fi-FI"/>
              </w:rPr>
              <w:t>A</w:t>
            </w:r>
            <w:r>
              <w:rPr>
                <w:rFonts w:hint="eastAsia"/>
                <w:lang w:val="fi-FI"/>
              </w:rPr>
              <w:t>-</w:t>
            </w:r>
            <w:r>
              <w:t>n257I</w:t>
            </w:r>
          </w:p>
          <w:p w14:paraId="5C50F6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291EC389" w14:textId="77777777" w:rsidR="006E43C8" w:rsidRDefault="006E43C8" w:rsidP="006E43C8">
            <w:pPr>
              <w:pStyle w:val="TAC"/>
              <w:rPr>
                <w:lang w:val="fi-FI"/>
              </w:rPr>
            </w:pPr>
            <w:r>
              <w:t>DC_5A_n78</w:t>
            </w:r>
            <w:r>
              <w:rPr>
                <w:lang w:val="fi-FI"/>
              </w:rPr>
              <w:t>A</w:t>
            </w:r>
            <w:r>
              <w:rPr>
                <w:rFonts w:hint="eastAsia"/>
                <w:lang w:val="fi-FI"/>
              </w:rPr>
              <w:t>-</w:t>
            </w:r>
            <w:r>
              <w:t>n257G</w:t>
            </w:r>
          </w:p>
          <w:p w14:paraId="1C4030E5" w14:textId="77777777" w:rsidR="006E43C8" w:rsidRDefault="006E43C8" w:rsidP="006E43C8">
            <w:pPr>
              <w:pStyle w:val="TAC"/>
              <w:rPr>
                <w:lang w:val="fi-FI"/>
              </w:rPr>
            </w:pPr>
            <w:r>
              <w:t>DC_5A_n78</w:t>
            </w:r>
            <w:r>
              <w:rPr>
                <w:lang w:val="fi-FI"/>
              </w:rPr>
              <w:t>A</w:t>
            </w:r>
            <w:r>
              <w:rPr>
                <w:rFonts w:hint="eastAsia"/>
                <w:lang w:val="fi-FI"/>
              </w:rPr>
              <w:t>-</w:t>
            </w:r>
            <w:r>
              <w:t>n257H</w:t>
            </w:r>
          </w:p>
          <w:p w14:paraId="65A077AA" w14:textId="77777777" w:rsidR="006E43C8" w:rsidRPr="00DA7105" w:rsidRDefault="006E43C8" w:rsidP="006E43C8">
            <w:pPr>
              <w:pStyle w:val="TAC"/>
              <w:rPr>
                <w:lang w:val="fi-FI"/>
              </w:rPr>
            </w:pPr>
            <w:r>
              <w:t>DC_5A_n78</w:t>
            </w:r>
            <w:r>
              <w:rPr>
                <w:lang w:val="fi-FI"/>
              </w:rPr>
              <w:t>A</w:t>
            </w:r>
            <w:r>
              <w:rPr>
                <w:rFonts w:hint="eastAsia"/>
                <w:lang w:val="fi-FI"/>
              </w:rPr>
              <w:t>-</w:t>
            </w:r>
            <w:r>
              <w:t>n257I</w:t>
            </w:r>
          </w:p>
        </w:tc>
      </w:tr>
    </w:tbl>
    <w:p w14:paraId="3E2F45B1" w14:textId="1D0C38D1" w:rsidR="006E43C8" w:rsidRPr="00B21786" w:rsidRDefault="006E43C8" w:rsidP="006E43C8">
      <w:pPr>
        <w:pStyle w:val="Heading3"/>
      </w:pPr>
      <w:bookmarkStart w:id="69" w:name="_Toc97816652"/>
      <w:r>
        <w:rPr>
          <w:rFonts w:hint="eastAsia"/>
        </w:rPr>
        <w:t>6</w:t>
      </w:r>
      <w:r w:rsidRPr="00B21786">
        <w:t>.</w:t>
      </w:r>
      <w:r>
        <w:t>2</w:t>
      </w:r>
      <w:r w:rsidRPr="00B21786">
        <w:tab/>
        <w:t>DC_</w:t>
      </w:r>
      <w:r>
        <w:t>1</w:t>
      </w:r>
      <w:r w:rsidRPr="00B21786">
        <w:t>-</w:t>
      </w:r>
      <w:r>
        <w:t>3</w:t>
      </w:r>
      <w:r w:rsidRPr="00FF5A4A">
        <w:rPr>
          <w:rFonts w:hint="eastAsia"/>
        </w:rPr>
        <w:t>-</w:t>
      </w:r>
      <w:r>
        <w:t>7</w:t>
      </w:r>
      <w:r w:rsidRPr="00B21786">
        <w:t>_n</w:t>
      </w:r>
      <w:r>
        <w:t>78</w:t>
      </w:r>
      <w:r w:rsidRPr="00CF026B">
        <w:rPr>
          <w:rFonts w:hint="eastAsia"/>
        </w:rPr>
        <w:t>-n</w:t>
      </w:r>
      <w:r>
        <w:t>257 and DC_1-3-7-7_n78-n257</w:t>
      </w:r>
      <w:bookmarkEnd w:id="69"/>
    </w:p>
    <w:p w14:paraId="3691726A" w14:textId="52F162C9" w:rsidR="006E43C8" w:rsidRDefault="006E43C8" w:rsidP="006E43C8">
      <w:pPr>
        <w:pStyle w:val="Heading4"/>
      </w:pPr>
      <w:bookmarkStart w:id="70" w:name="_Toc97816653"/>
      <w:r>
        <w:rPr>
          <w:rFonts w:hint="eastAsia"/>
        </w:rPr>
        <w:t>6</w:t>
      </w:r>
      <w:r w:rsidRPr="00B21786">
        <w:t>.</w:t>
      </w:r>
      <w:r>
        <w:t>2.1</w:t>
      </w:r>
      <w:r w:rsidRPr="00B21786">
        <w:tab/>
        <w:t>Configuration for EN-</w:t>
      </w:r>
      <w:r w:rsidRPr="00B21786">
        <w:rPr>
          <w:rFonts w:hint="eastAsia"/>
        </w:rPr>
        <w:t>DC</w:t>
      </w:r>
      <w:bookmarkEnd w:id="70"/>
    </w:p>
    <w:p w14:paraId="04DF218E" w14:textId="2C25DF52" w:rsidR="006E43C8" w:rsidRPr="007E3289" w:rsidRDefault="006E43C8" w:rsidP="006E43C8">
      <w:pPr>
        <w:pStyle w:val="TH"/>
      </w:pPr>
      <w:r w:rsidRPr="007E3289">
        <w:t xml:space="preserve">Table </w:t>
      </w:r>
      <w:r>
        <w:rPr>
          <w:rFonts w:hint="eastAsia"/>
        </w:rPr>
        <w:t>6</w:t>
      </w:r>
      <w:r w:rsidRPr="007E3289">
        <w:t>.</w:t>
      </w:r>
      <w:r>
        <w:t>2</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38C57670"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FE47"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5E4C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7A6217C"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5D749E" w14:textId="77777777" w:rsidR="006E43C8" w:rsidRDefault="006E43C8" w:rsidP="006E43C8">
            <w:pPr>
              <w:pStyle w:val="TAC"/>
              <w:rPr>
                <w:lang w:val="fi-FI"/>
              </w:rPr>
            </w:pPr>
            <w:r>
              <w:t>DC_1A-3A-7A_n78</w:t>
            </w:r>
            <w:r>
              <w:rPr>
                <w:lang w:val="fi-FI"/>
              </w:rPr>
              <w:t>A</w:t>
            </w:r>
            <w:r>
              <w:rPr>
                <w:rFonts w:hint="eastAsia"/>
                <w:lang w:val="fi-FI"/>
              </w:rPr>
              <w:t>-</w:t>
            </w:r>
            <w:r>
              <w:t>n257</w:t>
            </w:r>
            <w:r>
              <w:rPr>
                <w:lang w:val="fi-FI"/>
              </w:rPr>
              <w:t>A</w:t>
            </w:r>
          </w:p>
          <w:p w14:paraId="3E4F8147" w14:textId="77777777" w:rsidR="006E43C8" w:rsidRDefault="006E43C8" w:rsidP="006E43C8">
            <w:pPr>
              <w:pStyle w:val="TAC"/>
              <w:rPr>
                <w:lang w:val="fi-FI"/>
              </w:rPr>
            </w:pPr>
            <w:r>
              <w:t>DC_1A-3A-7A_n78</w:t>
            </w:r>
            <w:r>
              <w:rPr>
                <w:lang w:val="fi-FI"/>
              </w:rPr>
              <w:t>A</w:t>
            </w:r>
            <w:r>
              <w:rPr>
                <w:rFonts w:hint="eastAsia"/>
                <w:lang w:val="fi-FI"/>
              </w:rPr>
              <w:t>-</w:t>
            </w:r>
            <w:r>
              <w:t>n257D</w:t>
            </w:r>
          </w:p>
          <w:p w14:paraId="0B1F5D42" w14:textId="77777777" w:rsidR="006E43C8" w:rsidRDefault="006E43C8" w:rsidP="006E43C8">
            <w:pPr>
              <w:pStyle w:val="TAC"/>
              <w:rPr>
                <w:lang w:val="fi-FI"/>
              </w:rPr>
            </w:pPr>
            <w:r>
              <w:t>DC_1A-3A-7A_n78</w:t>
            </w:r>
            <w:r>
              <w:rPr>
                <w:lang w:val="fi-FI"/>
              </w:rPr>
              <w:t>A</w:t>
            </w:r>
            <w:r>
              <w:rPr>
                <w:rFonts w:hint="eastAsia"/>
                <w:lang w:val="fi-FI"/>
              </w:rPr>
              <w:t>-</w:t>
            </w:r>
            <w:r>
              <w:t>n257E</w:t>
            </w:r>
          </w:p>
          <w:p w14:paraId="4D4965FF" w14:textId="77777777" w:rsidR="006E43C8" w:rsidRDefault="006E43C8" w:rsidP="006E43C8">
            <w:pPr>
              <w:pStyle w:val="TAC"/>
              <w:rPr>
                <w:lang w:val="fi-FI"/>
              </w:rPr>
            </w:pPr>
            <w:r>
              <w:t>DC_1A-3A-7A_n78</w:t>
            </w:r>
            <w:r>
              <w:rPr>
                <w:lang w:val="fi-FI"/>
              </w:rPr>
              <w:t>A</w:t>
            </w:r>
            <w:r>
              <w:rPr>
                <w:rFonts w:hint="eastAsia"/>
                <w:lang w:val="fi-FI"/>
              </w:rPr>
              <w:t>-</w:t>
            </w:r>
            <w:r>
              <w:t>n257F</w:t>
            </w:r>
          </w:p>
          <w:p w14:paraId="13DACA3F" w14:textId="77777777" w:rsidR="006E43C8" w:rsidRDefault="006E43C8" w:rsidP="006E43C8">
            <w:pPr>
              <w:pStyle w:val="TAC"/>
              <w:rPr>
                <w:lang w:val="fi-FI"/>
              </w:rPr>
            </w:pPr>
            <w:r>
              <w:t>DC_1A-3A-7A_n78</w:t>
            </w:r>
            <w:r>
              <w:rPr>
                <w:lang w:val="fi-FI"/>
              </w:rPr>
              <w:t>A</w:t>
            </w:r>
            <w:r>
              <w:rPr>
                <w:rFonts w:hint="eastAsia"/>
                <w:lang w:val="fi-FI"/>
              </w:rPr>
              <w:t>-</w:t>
            </w:r>
            <w:r>
              <w:t>n257G</w:t>
            </w:r>
          </w:p>
          <w:p w14:paraId="4B8D87DC" w14:textId="77777777" w:rsidR="006E43C8" w:rsidRDefault="006E43C8" w:rsidP="006E43C8">
            <w:pPr>
              <w:pStyle w:val="TAC"/>
              <w:rPr>
                <w:lang w:val="fi-FI"/>
              </w:rPr>
            </w:pPr>
            <w:r>
              <w:t>DC_1A-3A-7A_n78</w:t>
            </w:r>
            <w:r>
              <w:rPr>
                <w:lang w:val="fi-FI"/>
              </w:rPr>
              <w:t>A</w:t>
            </w:r>
            <w:r>
              <w:rPr>
                <w:rFonts w:hint="eastAsia"/>
                <w:lang w:val="fi-FI"/>
              </w:rPr>
              <w:t>-</w:t>
            </w:r>
            <w:r>
              <w:t>n257H</w:t>
            </w:r>
          </w:p>
          <w:p w14:paraId="0FA1ECE0" w14:textId="77777777" w:rsidR="006E43C8" w:rsidRDefault="006E43C8" w:rsidP="006E43C8">
            <w:pPr>
              <w:pStyle w:val="TAC"/>
              <w:rPr>
                <w:lang w:val="fi-FI"/>
              </w:rPr>
            </w:pPr>
            <w:r>
              <w:t>DC_1A-3A-7A_n78</w:t>
            </w:r>
            <w:r>
              <w:rPr>
                <w:lang w:val="fi-FI"/>
              </w:rPr>
              <w:t>A</w:t>
            </w:r>
            <w:r>
              <w:rPr>
                <w:rFonts w:hint="eastAsia"/>
                <w:lang w:val="fi-FI"/>
              </w:rPr>
              <w:t>-</w:t>
            </w:r>
            <w:r>
              <w:t>n257I</w:t>
            </w:r>
          </w:p>
          <w:p w14:paraId="5208FAB5" w14:textId="77777777" w:rsidR="006E43C8" w:rsidRDefault="006E43C8" w:rsidP="006E43C8">
            <w:pPr>
              <w:pStyle w:val="TAC"/>
              <w:rPr>
                <w:lang w:val="fi-FI"/>
              </w:rPr>
            </w:pPr>
            <w:r>
              <w:t>DC_1A-3A-7A_n78</w:t>
            </w:r>
            <w:r>
              <w:rPr>
                <w:lang w:val="fi-FI"/>
              </w:rPr>
              <w:t>A</w:t>
            </w:r>
            <w:r>
              <w:rPr>
                <w:rFonts w:hint="eastAsia"/>
                <w:lang w:val="fi-FI"/>
              </w:rPr>
              <w:t>-</w:t>
            </w:r>
            <w:r>
              <w:t>n257J</w:t>
            </w:r>
          </w:p>
          <w:p w14:paraId="3D86C779" w14:textId="77777777" w:rsidR="006E43C8" w:rsidRDefault="006E43C8" w:rsidP="006E43C8">
            <w:pPr>
              <w:pStyle w:val="TAC"/>
              <w:rPr>
                <w:lang w:val="fi-FI"/>
              </w:rPr>
            </w:pPr>
            <w:r>
              <w:t>DC_1A-3A-7A_n78</w:t>
            </w:r>
            <w:r>
              <w:rPr>
                <w:lang w:val="fi-FI"/>
              </w:rPr>
              <w:t>A</w:t>
            </w:r>
            <w:r>
              <w:rPr>
                <w:rFonts w:hint="eastAsia"/>
                <w:lang w:val="fi-FI"/>
              </w:rPr>
              <w:t>-</w:t>
            </w:r>
            <w:r>
              <w:t>n257K</w:t>
            </w:r>
          </w:p>
          <w:p w14:paraId="769F3F00" w14:textId="77777777" w:rsidR="006E43C8" w:rsidRDefault="006E43C8" w:rsidP="006E43C8">
            <w:pPr>
              <w:pStyle w:val="TAC"/>
            </w:pPr>
            <w:r>
              <w:t>DC_1A-3A-7A_n78</w:t>
            </w:r>
            <w:r>
              <w:rPr>
                <w:lang w:val="fi-FI"/>
              </w:rPr>
              <w:t>A</w:t>
            </w:r>
            <w:r>
              <w:rPr>
                <w:rFonts w:hint="eastAsia"/>
                <w:lang w:val="fi-FI"/>
              </w:rPr>
              <w:t>-</w:t>
            </w:r>
            <w:r>
              <w:t>n257L</w:t>
            </w:r>
          </w:p>
          <w:p w14:paraId="5640DF3B" w14:textId="77777777" w:rsidR="006E43C8" w:rsidRDefault="006E43C8" w:rsidP="006E43C8">
            <w:pPr>
              <w:pStyle w:val="TAC"/>
            </w:pPr>
            <w:r>
              <w:t>DC_1A-3A-7A_n78</w:t>
            </w:r>
            <w:r>
              <w:rPr>
                <w:lang w:val="fi-FI"/>
              </w:rPr>
              <w:t>A</w:t>
            </w:r>
            <w:r>
              <w:rPr>
                <w:rFonts w:hint="eastAsia"/>
                <w:lang w:val="fi-FI"/>
              </w:rPr>
              <w:t>-</w:t>
            </w:r>
            <w:r>
              <w:t>n257M</w:t>
            </w:r>
          </w:p>
          <w:p w14:paraId="11C0BA92" w14:textId="77777777" w:rsidR="006E43C8" w:rsidRDefault="006E43C8" w:rsidP="006E43C8">
            <w:pPr>
              <w:pStyle w:val="TAC"/>
              <w:rPr>
                <w:lang w:val="fi-FI"/>
              </w:rPr>
            </w:pPr>
            <w:r>
              <w:t>DC_1A-3A-7A_n78C</w:t>
            </w:r>
            <w:r>
              <w:rPr>
                <w:rFonts w:hint="eastAsia"/>
                <w:lang w:val="fi-FI"/>
              </w:rPr>
              <w:t>-</w:t>
            </w:r>
            <w:r>
              <w:t>n257</w:t>
            </w:r>
            <w:r>
              <w:rPr>
                <w:lang w:val="fi-FI"/>
              </w:rPr>
              <w:t>A</w:t>
            </w:r>
          </w:p>
          <w:p w14:paraId="29C2283D" w14:textId="77777777" w:rsidR="006E43C8" w:rsidRDefault="006E43C8" w:rsidP="006E43C8">
            <w:pPr>
              <w:pStyle w:val="TAC"/>
              <w:rPr>
                <w:lang w:val="fi-FI"/>
              </w:rPr>
            </w:pPr>
            <w:r>
              <w:t>DC_1A-3A-7A_n78C</w:t>
            </w:r>
            <w:r>
              <w:rPr>
                <w:rFonts w:hint="eastAsia"/>
                <w:lang w:val="fi-FI"/>
              </w:rPr>
              <w:t>-</w:t>
            </w:r>
            <w:r>
              <w:t>n257D</w:t>
            </w:r>
          </w:p>
          <w:p w14:paraId="188E84A7" w14:textId="77777777" w:rsidR="006E43C8" w:rsidRDefault="006E43C8" w:rsidP="006E43C8">
            <w:pPr>
              <w:pStyle w:val="TAC"/>
              <w:rPr>
                <w:lang w:val="fi-FI"/>
              </w:rPr>
            </w:pPr>
            <w:r>
              <w:t>DC_1A-3A-7A_n78C</w:t>
            </w:r>
            <w:r>
              <w:rPr>
                <w:rFonts w:hint="eastAsia"/>
                <w:lang w:val="fi-FI"/>
              </w:rPr>
              <w:t>-</w:t>
            </w:r>
            <w:r>
              <w:t>n257E</w:t>
            </w:r>
          </w:p>
          <w:p w14:paraId="2E83C200" w14:textId="77777777" w:rsidR="006E43C8" w:rsidRDefault="006E43C8" w:rsidP="006E43C8">
            <w:pPr>
              <w:pStyle w:val="TAC"/>
              <w:rPr>
                <w:lang w:val="fi-FI"/>
              </w:rPr>
            </w:pPr>
            <w:r>
              <w:t>DC_1A-3A-7A_n78C</w:t>
            </w:r>
            <w:r>
              <w:rPr>
                <w:rFonts w:hint="eastAsia"/>
                <w:lang w:val="fi-FI"/>
              </w:rPr>
              <w:t>-</w:t>
            </w:r>
            <w:r>
              <w:t>n257F</w:t>
            </w:r>
          </w:p>
          <w:p w14:paraId="0FB650D8" w14:textId="77777777" w:rsidR="006E43C8" w:rsidRDefault="006E43C8" w:rsidP="006E43C8">
            <w:pPr>
              <w:pStyle w:val="TAC"/>
              <w:rPr>
                <w:lang w:val="fi-FI"/>
              </w:rPr>
            </w:pPr>
            <w:r>
              <w:t>DC_1A-3A-7A_n78C</w:t>
            </w:r>
            <w:r>
              <w:rPr>
                <w:rFonts w:hint="eastAsia"/>
                <w:lang w:val="fi-FI"/>
              </w:rPr>
              <w:t>-</w:t>
            </w:r>
            <w:r>
              <w:t>n257G</w:t>
            </w:r>
          </w:p>
          <w:p w14:paraId="604835F3" w14:textId="77777777" w:rsidR="006E43C8" w:rsidRDefault="006E43C8" w:rsidP="006E43C8">
            <w:pPr>
              <w:pStyle w:val="TAC"/>
              <w:rPr>
                <w:lang w:val="fi-FI"/>
              </w:rPr>
            </w:pPr>
            <w:r>
              <w:t>DC_1A-3A-7A_n78C</w:t>
            </w:r>
            <w:r>
              <w:rPr>
                <w:rFonts w:hint="eastAsia"/>
                <w:lang w:val="fi-FI"/>
              </w:rPr>
              <w:t>-</w:t>
            </w:r>
            <w:r>
              <w:t>n257H</w:t>
            </w:r>
          </w:p>
          <w:p w14:paraId="4D4A900E" w14:textId="77777777" w:rsidR="006E43C8" w:rsidRDefault="006E43C8" w:rsidP="006E43C8">
            <w:pPr>
              <w:pStyle w:val="TAC"/>
              <w:rPr>
                <w:lang w:val="fi-FI"/>
              </w:rPr>
            </w:pPr>
            <w:r>
              <w:t>DC_1A-3A-7A_n78C</w:t>
            </w:r>
            <w:r>
              <w:rPr>
                <w:rFonts w:hint="eastAsia"/>
                <w:lang w:val="fi-FI"/>
              </w:rPr>
              <w:t>-</w:t>
            </w:r>
            <w:r>
              <w:t>n257I</w:t>
            </w:r>
          </w:p>
          <w:p w14:paraId="40854EB0" w14:textId="77777777" w:rsidR="006E43C8" w:rsidRDefault="006E43C8" w:rsidP="006E43C8">
            <w:pPr>
              <w:pStyle w:val="TAC"/>
              <w:rPr>
                <w:lang w:val="fi-FI"/>
              </w:rPr>
            </w:pPr>
            <w:r>
              <w:t>DC_1A-3A-7A_n78C</w:t>
            </w:r>
            <w:r>
              <w:rPr>
                <w:rFonts w:hint="eastAsia"/>
                <w:lang w:val="fi-FI"/>
              </w:rPr>
              <w:t>-</w:t>
            </w:r>
            <w:r>
              <w:t>n257J</w:t>
            </w:r>
          </w:p>
          <w:p w14:paraId="55289B77" w14:textId="77777777" w:rsidR="006E43C8" w:rsidRDefault="006E43C8" w:rsidP="006E43C8">
            <w:pPr>
              <w:pStyle w:val="TAC"/>
              <w:rPr>
                <w:lang w:val="fi-FI"/>
              </w:rPr>
            </w:pPr>
            <w:r>
              <w:t>DC_1A-3A-7A_n78C</w:t>
            </w:r>
            <w:r>
              <w:rPr>
                <w:rFonts w:hint="eastAsia"/>
                <w:lang w:val="fi-FI"/>
              </w:rPr>
              <w:t>-</w:t>
            </w:r>
            <w:r>
              <w:t>n257K</w:t>
            </w:r>
          </w:p>
          <w:p w14:paraId="11E102CB" w14:textId="77777777" w:rsidR="006E43C8" w:rsidRDefault="006E43C8" w:rsidP="006E43C8">
            <w:pPr>
              <w:pStyle w:val="TAC"/>
            </w:pPr>
            <w:r>
              <w:lastRenderedPageBreak/>
              <w:t>DC_1A-3A-7A_n78C</w:t>
            </w:r>
            <w:r>
              <w:rPr>
                <w:rFonts w:hint="eastAsia"/>
                <w:lang w:val="fi-FI"/>
              </w:rPr>
              <w:t>-</w:t>
            </w:r>
            <w:r>
              <w:t>n257L</w:t>
            </w:r>
          </w:p>
          <w:p w14:paraId="0034E211" w14:textId="77777777" w:rsidR="006E43C8" w:rsidRPr="007F7E03" w:rsidRDefault="006E43C8" w:rsidP="006E43C8">
            <w:pPr>
              <w:pStyle w:val="TAC"/>
              <w:rPr>
                <w:rFonts w:eastAsia="MS Mincho"/>
                <w:lang w:val="fi-FI"/>
              </w:rPr>
            </w:pPr>
            <w:r>
              <w:t>DC_1A-3A-7A_n78C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D1621F"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ADFEBB" w14:textId="77777777" w:rsidR="006E43C8" w:rsidRDefault="006E43C8" w:rsidP="006E43C8">
            <w:pPr>
              <w:pStyle w:val="TAC"/>
              <w:rPr>
                <w:lang w:val="fi-FI"/>
              </w:rPr>
            </w:pPr>
            <w:r>
              <w:t>DC_1A_n78</w:t>
            </w:r>
            <w:r>
              <w:rPr>
                <w:lang w:val="fi-FI"/>
              </w:rPr>
              <w:t>A</w:t>
            </w:r>
            <w:r>
              <w:rPr>
                <w:rFonts w:hint="eastAsia"/>
                <w:lang w:val="fi-FI"/>
              </w:rPr>
              <w:t>-</w:t>
            </w:r>
            <w:r>
              <w:t>n257G</w:t>
            </w:r>
          </w:p>
          <w:p w14:paraId="5C120804" w14:textId="77777777" w:rsidR="006E43C8" w:rsidRDefault="006E43C8" w:rsidP="006E43C8">
            <w:pPr>
              <w:pStyle w:val="TAC"/>
              <w:rPr>
                <w:lang w:val="fi-FI"/>
              </w:rPr>
            </w:pPr>
            <w:r>
              <w:t>DC_1A_n78</w:t>
            </w:r>
            <w:r>
              <w:rPr>
                <w:lang w:val="fi-FI"/>
              </w:rPr>
              <w:t>A</w:t>
            </w:r>
            <w:r>
              <w:rPr>
                <w:rFonts w:hint="eastAsia"/>
                <w:lang w:val="fi-FI"/>
              </w:rPr>
              <w:t>-</w:t>
            </w:r>
            <w:r>
              <w:t>n257H</w:t>
            </w:r>
          </w:p>
          <w:p w14:paraId="3ACA65F6" w14:textId="77777777" w:rsidR="006E43C8" w:rsidRDefault="006E43C8" w:rsidP="006E43C8">
            <w:pPr>
              <w:pStyle w:val="TAC"/>
            </w:pPr>
            <w:r>
              <w:t>DC_1A_n78</w:t>
            </w:r>
            <w:r>
              <w:rPr>
                <w:lang w:val="fi-FI"/>
              </w:rPr>
              <w:t>A</w:t>
            </w:r>
            <w:r>
              <w:rPr>
                <w:rFonts w:hint="eastAsia"/>
                <w:lang w:val="fi-FI"/>
              </w:rPr>
              <w:t>-</w:t>
            </w:r>
            <w:r>
              <w:t>n257I</w:t>
            </w:r>
          </w:p>
          <w:p w14:paraId="01B65F85"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C7B19ED" w14:textId="77777777" w:rsidR="006E43C8" w:rsidRDefault="006E43C8" w:rsidP="006E43C8">
            <w:pPr>
              <w:pStyle w:val="TAC"/>
              <w:rPr>
                <w:lang w:val="fi-FI"/>
              </w:rPr>
            </w:pPr>
            <w:r>
              <w:t>DC_3A_n78</w:t>
            </w:r>
            <w:r>
              <w:rPr>
                <w:lang w:val="fi-FI"/>
              </w:rPr>
              <w:t>A</w:t>
            </w:r>
            <w:r>
              <w:rPr>
                <w:rFonts w:hint="eastAsia"/>
                <w:lang w:val="fi-FI"/>
              </w:rPr>
              <w:t>-</w:t>
            </w:r>
            <w:r>
              <w:t>n257G</w:t>
            </w:r>
          </w:p>
          <w:p w14:paraId="299E842D" w14:textId="77777777" w:rsidR="006E43C8" w:rsidRDefault="006E43C8" w:rsidP="006E43C8">
            <w:pPr>
              <w:pStyle w:val="TAC"/>
              <w:rPr>
                <w:lang w:val="fi-FI"/>
              </w:rPr>
            </w:pPr>
            <w:r>
              <w:t>DC_3A_n78</w:t>
            </w:r>
            <w:r>
              <w:rPr>
                <w:lang w:val="fi-FI"/>
              </w:rPr>
              <w:t>A</w:t>
            </w:r>
            <w:r>
              <w:rPr>
                <w:rFonts w:hint="eastAsia"/>
                <w:lang w:val="fi-FI"/>
              </w:rPr>
              <w:t>-</w:t>
            </w:r>
            <w:r>
              <w:t>n257H</w:t>
            </w:r>
          </w:p>
          <w:p w14:paraId="41416C1E" w14:textId="77777777" w:rsidR="006E43C8" w:rsidRDefault="006E43C8" w:rsidP="006E43C8">
            <w:pPr>
              <w:pStyle w:val="TAC"/>
            </w:pPr>
            <w:r>
              <w:t>DC_3A_n78</w:t>
            </w:r>
            <w:r>
              <w:rPr>
                <w:lang w:val="fi-FI"/>
              </w:rPr>
              <w:t>A</w:t>
            </w:r>
            <w:r>
              <w:rPr>
                <w:rFonts w:hint="eastAsia"/>
                <w:lang w:val="fi-FI"/>
              </w:rPr>
              <w:t>-</w:t>
            </w:r>
            <w:r>
              <w:t>n257I</w:t>
            </w:r>
          </w:p>
          <w:p w14:paraId="05DD967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0E2055C" w14:textId="77777777" w:rsidR="006E43C8" w:rsidRDefault="006E43C8" w:rsidP="006E43C8">
            <w:pPr>
              <w:pStyle w:val="TAC"/>
              <w:rPr>
                <w:lang w:val="fi-FI"/>
              </w:rPr>
            </w:pPr>
            <w:r>
              <w:t>DC_7A_n78</w:t>
            </w:r>
            <w:r>
              <w:rPr>
                <w:lang w:val="fi-FI"/>
              </w:rPr>
              <w:t>A</w:t>
            </w:r>
            <w:r>
              <w:rPr>
                <w:rFonts w:hint="eastAsia"/>
                <w:lang w:val="fi-FI"/>
              </w:rPr>
              <w:t>-</w:t>
            </w:r>
            <w:r>
              <w:t>n257G</w:t>
            </w:r>
          </w:p>
          <w:p w14:paraId="19F461C2" w14:textId="77777777" w:rsidR="006E43C8" w:rsidRDefault="006E43C8" w:rsidP="006E43C8">
            <w:pPr>
              <w:pStyle w:val="TAC"/>
              <w:rPr>
                <w:lang w:val="fi-FI"/>
              </w:rPr>
            </w:pPr>
            <w:r>
              <w:t>DC_7A_n78</w:t>
            </w:r>
            <w:r>
              <w:rPr>
                <w:lang w:val="fi-FI"/>
              </w:rPr>
              <w:t>A</w:t>
            </w:r>
            <w:r>
              <w:rPr>
                <w:rFonts w:hint="eastAsia"/>
                <w:lang w:val="fi-FI"/>
              </w:rPr>
              <w:t>-</w:t>
            </w:r>
            <w:r>
              <w:t>n257H</w:t>
            </w:r>
          </w:p>
          <w:p w14:paraId="4F56FFF4"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0A7B09A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B5F76D4" w14:textId="77777777" w:rsidR="006E43C8" w:rsidRDefault="006E43C8" w:rsidP="006E43C8">
            <w:pPr>
              <w:pStyle w:val="TAC"/>
              <w:rPr>
                <w:lang w:val="fi-FI"/>
              </w:rPr>
            </w:pPr>
            <w:r>
              <w:t>DC_1A-3A-7A-7A_n78</w:t>
            </w:r>
            <w:r>
              <w:rPr>
                <w:lang w:val="fi-FI"/>
              </w:rPr>
              <w:t>A</w:t>
            </w:r>
            <w:r>
              <w:rPr>
                <w:rFonts w:hint="eastAsia"/>
                <w:lang w:val="fi-FI"/>
              </w:rPr>
              <w:t>-</w:t>
            </w:r>
            <w:r>
              <w:t>n257</w:t>
            </w:r>
            <w:r>
              <w:rPr>
                <w:lang w:val="fi-FI"/>
              </w:rPr>
              <w:t>A</w:t>
            </w:r>
          </w:p>
          <w:p w14:paraId="385E6242" w14:textId="77777777" w:rsidR="006E43C8" w:rsidRDefault="006E43C8" w:rsidP="006E43C8">
            <w:pPr>
              <w:pStyle w:val="TAC"/>
              <w:rPr>
                <w:lang w:val="fi-FI"/>
              </w:rPr>
            </w:pPr>
            <w:r>
              <w:t>DC_1A-3A-7A-7A_n78</w:t>
            </w:r>
            <w:r>
              <w:rPr>
                <w:lang w:val="fi-FI"/>
              </w:rPr>
              <w:t>A</w:t>
            </w:r>
            <w:r>
              <w:rPr>
                <w:rFonts w:hint="eastAsia"/>
                <w:lang w:val="fi-FI"/>
              </w:rPr>
              <w:t>-</w:t>
            </w:r>
            <w:r>
              <w:t>n257D</w:t>
            </w:r>
          </w:p>
          <w:p w14:paraId="17EC3D25" w14:textId="77777777" w:rsidR="006E43C8" w:rsidRDefault="006E43C8" w:rsidP="006E43C8">
            <w:pPr>
              <w:pStyle w:val="TAC"/>
              <w:rPr>
                <w:lang w:val="fi-FI"/>
              </w:rPr>
            </w:pPr>
            <w:r>
              <w:t>DC_1A-3A-7A-7A_n78</w:t>
            </w:r>
            <w:r>
              <w:rPr>
                <w:lang w:val="fi-FI"/>
              </w:rPr>
              <w:t>A</w:t>
            </w:r>
            <w:r>
              <w:rPr>
                <w:rFonts w:hint="eastAsia"/>
                <w:lang w:val="fi-FI"/>
              </w:rPr>
              <w:t>-</w:t>
            </w:r>
            <w:r>
              <w:t>n257E</w:t>
            </w:r>
          </w:p>
          <w:p w14:paraId="5CF26CA3" w14:textId="77777777" w:rsidR="006E43C8" w:rsidRDefault="006E43C8" w:rsidP="006E43C8">
            <w:pPr>
              <w:pStyle w:val="TAC"/>
              <w:rPr>
                <w:lang w:val="fi-FI"/>
              </w:rPr>
            </w:pPr>
            <w:r>
              <w:t>DC_1A-3A-7A-7A_n78</w:t>
            </w:r>
            <w:r>
              <w:rPr>
                <w:lang w:val="fi-FI"/>
              </w:rPr>
              <w:t>A</w:t>
            </w:r>
            <w:r>
              <w:rPr>
                <w:rFonts w:hint="eastAsia"/>
                <w:lang w:val="fi-FI"/>
              </w:rPr>
              <w:t>-</w:t>
            </w:r>
            <w:r>
              <w:t>n257F</w:t>
            </w:r>
          </w:p>
          <w:p w14:paraId="5B3E8BE5" w14:textId="77777777" w:rsidR="006E43C8" w:rsidRDefault="006E43C8" w:rsidP="006E43C8">
            <w:pPr>
              <w:pStyle w:val="TAC"/>
              <w:rPr>
                <w:lang w:val="fi-FI"/>
              </w:rPr>
            </w:pPr>
            <w:r>
              <w:t>DC_1A-3A-7A-7A_n78</w:t>
            </w:r>
            <w:r>
              <w:rPr>
                <w:lang w:val="fi-FI"/>
              </w:rPr>
              <w:t>A</w:t>
            </w:r>
            <w:r>
              <w:rPr>
                <w:rFonts w:hint="eastAsia"/>
                <w:lang w:val="fi-FI"/>
              </w:rPr>
              <w:t>-</w:t>
            </w:r>
            <w:r>
              <w:t>n257G</w:t>
            </w:r>
          </w:p>
          <w:p w14:paraId="0989B280" w14:textId="77777777" w:rsidR="006E43C8" w:rsidRDefault="006E43C8" w:rsidP="006E43C8">
            <w:pPr>
              <w:pStyle w:val="TAC"/>
              <w:rPr>
                <w:lang w:val="fi-FI"/>
              </w:rPr>
            </w:pPr>
            <w:r>
              <w:t>DC_1A-3A-7A-7A_n78</w:t>
            </w:r>
            <w:r>
              <w:rPr>
                <w:lang w:val="fi-FI"/>
              </w:rPr>
              <w:t>A</w:t>
            </w:r>
            <w:r>
              <w:rPr>
                <w:rFonts w:hint="eastAsia"/>
                <w:lang w:val="fi-FI"/>
              </w:rPr>
              <w:t>-</w:t>
            </w:r>
            <w:r>
              <w:t>n257H</w:t>
            </w:r>
          </w:p>
          <w:p w14:paraId="029197F8" w14:textId="77777777" w:rsidR="006E43C8" w:rsidRDefault="006E43C8" w:rsidP="006E43C8">
            <w:pPr>
              <w:pStyle w:val="TAC"/>
              <w:rPr>
                <w:lang w:val="fi-FI"/>
              </w:rPr>
            </w:pPr>
            <w:r>
              <w:t>DC_1A-3A-7A-7A_n78</w:t>
            </w:r>
            <w:r>
              <w:rPr>
                <w:lang w:val="fi-FI"/>
              </w:rPr>
              <w:t>A</w:t>
            </w:r>
            <w:r>
              <w:rPr>
                <w:rFonts w:hint="eastAsia"/>
                <w:lang w:val="fi-FI"/>
              </w:rPr>
              <w:t>-</w:t>
            </w:r>
            <w:r>
              <w:t>n257I</w:t>
            </w:r>
          </w:p>
          <w:p w14:paraId="267FB2CD" w14:textId="77777777" w:rsidR="006E43C8" w:rsidRDefault="006E43C8" w:rsidP="006E43C8">
            <w:pPr>
              <w:pStyle w:val="TAC"/>
              <w:rPr>
                <w:lang w:val="fi-FI"/>
              </w:rPr>
            </w:pPr>
            <w:r>
              <w:t>DC_1A-3A-7A-7A_n78</w:t>
            </w:r>
            <w:r>
              <w:rPr>
                <w:lang w:val="fi-FI"/>
              </w:rPr>
              <w:t>A</w:t>
            </w:r>
            <w:r>
              <w:rPr>
                <w:rFonts w:hint="eastAsia"/>
                <w:lang w:val="fi-FI"/>
              </w:rPr>
              <w:t>-</w:t>
            </w:r>
            <w:r>
              <w:t>n257J</w:t>
            </w:r>
          </w:p>
          <w:p w14:paraId="0BFB34AD" w14:textId="77777777" w:rsidR="006E43C8" w:rsidRDefault="006E43C8" w:rsidP="006E43C8">
            <w:pPr>
              <w:pStyle w:val="TAC"/>
              <w:rPr>
                <w:lang w:val="fi-FI"/>
              </w:rPr>
            </w:pPr>
            <w:r>
              <w:t>DC_1A-3A-7A-7A_n78</w:t>
            </w:r>
            <w:r>
              <w:rPr>
                <w:lang w:val="fi-FI"/>
              </w:rPr>
              <w:t>A</w:t>
            </w:r>
            <w:r>
              <w:rPr>
                <w:rFonts w:hint="eastAsia"/>
                <w:lang w:val="fi-FI"/>
              </w:rPr>
              <w:t>-</w:t>
            </w:r>
            <w:r>
              <w:t>n257K</w:t>
            </w:r>
          </w:p>
          <w:p w14:paraId="3F207EEE" w14:textId="77777777" w:rsidR="006E43C8" w:rsidRDefault="006E43C8" w:rsidP="006E43C8">
            <w:pPr>
              <w:pStyle w:val="TAC"/>
            </w:pPr>
            <w:r>
              <w:t>DC_1A-3A-7A-7A_n78</w:t>
            </w:r>
            <w:r>
              <w:rPr>
                <w:lang w:val="fi-FI"/>
              </w:rPr>
              <w:t>A</w:t>
            </w:r>
            <w:r>
              <w:rPr>
                <w:rFonts w:hint="eastAsia"/>
                <w:lang w:val="fi-FI"/>
              </w:rPr>
              <w:t>-</w:t>
            </w:r>
            <w:r>
              <w:t>n257L</w:t>
            </w:r>
          </w:p>
          <w:p w14:paraId="5CB23F22" w14:textId="77777777" w:rsidR="006E43C8" w:rsidRDefault="006E43C8" w:rsidP="006E43C8">
            <w:pPr>
              <w:pStyle w:val="TAC"/>
            </w:pPr>
            <w:r>
              <w:t>DC_1A-3A-7A-7A_n78</w:t>
            </w:r>
            <w:r>
              <w:rPr>
                <w:lang w:val="fi-FI"/>
              </w:rPr>
              <w:t>A</w:t>
            </w:r>
            <w:r>
              <w:rPr>
                <w:rFonts w:hint="eastAsia"/>
                <w:lang w:val="fi-FI"/>
              </w:rPr>
              <w:t>-</w:t>
            </w:r>
            <w:r>
              <w:t>n257M</w:t>
            </w:r>
          </w:p>
          <w:p w14:paraId="3D2CF0EA" w14:textId="77777777" w:rsidR="006E43C8" w:rsidRDefault="006E43C8" w:rsidP="006E43C8">
            <w:pPr>
              <w:pStyle w:val="TAC"/>
              <w:rPr>
                <w:lang w:val="fi-FI"/>
              </w:rPr>
            </w:pPr>
            <w:r>
              <w:t>DC_1A-3A-7A-7A_n78C</w:t>
            </w:r>
            <w:r>
              <w:rPr>
                <w:rFonts w:hint="eastAsia"/>
                <w:lang w:val="fi-FI"/>
              </w:rPr>
              <w:t>-</w:t>
            </w:r>
            <w:r>
              <w:t>n257</w:t>
            </w:r>
            <w:r>
              <w:rPr>
                <w:lang w:val="fi-FI"/>
              </w:rPr>
              <w:t>A</w:t>
            </w:r>
          </w:p>
          <w:p w14:paraId="00231AA0" w14:textId="77777777" w:rsidR="006E43C8" w:rsidRDefault="006E43C8" w:rsidP="006E43C8">
            <w:pPr>
              <w:pStyle w:val="TAC"/>
              <w:rPr>
                <w:lang w:val="fi-FI"/>
              </w:rPr>
            </w:pPr>
            <w:r>
              <w:t>DC_1A-3A-7A-7A_n78C</w:t>
            </w:r>
            <w:r>
              <w:rPr>
                <w:rFonts w:hint="eastAsia"/>
                <w:lang w:val="fi-FI"/>
              </w:rPr>
              <w:t>-</w:t>
            </w:r>
            <w:r>
              <w:t>n257D</w:t>
            </w:r>
          </w:p>
          <w:p w14:paraId="5DC128E4" w14:textId="77777777" w:rsidR="006E43C8" w:rsidRDefault="006E43C8" w:rsidP="006E43C8">
            <w:pPr>
              <w:pStyle w:val="TAC"/>
              <w:rPr>
                <w:lang w:val="fi-FI"/>
              </w:rPr>
            </w:pPr>
            <w:r>
              <w:t>DC_1A-3A-7A-7A_n78C</w:t>
            </w:r>
            <w:r>
              <w:rPr>
                <w:rFonts w:hint="eastAsia"/>
                <w:lang w:val="fi-FI"/>
              </w:rPr>
              <w:t>-</w:t>
            </w:r>
            <w:r>
              <w:t>n257E</w:t>
            </w:r>
          </w:p>
          <w:p w14:paraId="564A9895" w14:textId="77777777" w:rsidR="006E43C8" w:rsidRDefault="006E43C8" w:rsidP="006E43C8">
            <w:pPr>
              <w:pStyle w:val="TAC"/>
              <w:rPr>
                <w:lang w:val="fi-FI"/>
              </w:rPr>
            </w:pPr>
            <w:r>
              <w:t>DC_1A-3A-7A-7A_n78C</w:t>
            </w:r>
            <w:r>
              <w:rPr>
                <w:rFonts w:hint="eastAsia"/>
                <w:lang w:val="fi-FI"/>
              </w:rPr>
              <w:t>-</w:t>
            </w:r>
            <w:r>
              <w:t>n257F</w:t>
            </w:r>
          </w:p>
          <w:p w14:paraId="06CC679F" w14:textId="77777777" w:rsidR="006E43C8" w:rsidRDefault="006E43C8" w:rsidP="006E43C8">
            <w:pPr>
              <w:pStyle w:val="TAC"/>
              <w:rPr>
                <w:lang w:val="fi-FI"/>
              </w:rPr>
            </w:pPr>
            <w:r>
              <w:t>DC_1A-3A-7A-7A_n78C</w:t>
            </w:r>
            <w:r>
              <w:rPr>
                <w:rFonts w:hint="eastAsia"/>
                <w:lang w:val="fi-FI"/>
              </w:rPr>
              <w:t>-</w:t>
            </w:r>
            <w:r>
              <w:t>n257G</w:t>
            </w:r>
          </w:p>
          <w:p w14:paraId="6AAFE9EB" w14:textId="77777777" w:rsidR="006E43C8" w:rsidRDefault="006E43C8" w:rsidP="006E43C8">
            <w:pPr>
              <w:pStyle w:val="TAC"/>
              <w:rPr>
                <w:lang w:val="fi-FI"/>
              </w:rPr>
            </w:pPr>
            <w:r>
              <w:t>DC_1A-3A-7A-7A_n78C</w:t>
            </w:r>
            <w:r>
              <w:rPr>
                <w:rFonts w:hint="eastAsia"/>
                <w:lang w:val="fi-FI"/>
              </w:rPr>
              <w:t>-</w:t>
            </w:r>
            <w:r>
              <w:t>n257H</w:t>
            </w:r>
          </w:p>
          <w:p w14:paraId="79ADCE2F" w14:textId="77777777" w:rsidR="006E43C8" w:rsidRDefault="006E43C8" w:rsidP="006E43C8">
            <w:pPr>
              <w:pStyle w:val="TAC"/>
              <w:rPr>
                <w:lang w:val="fi-FI"/>
              </w:rPr>
            </w:pPr>
            <w:r>
              <w:t>DC_1A-3A-7A-7A_n78C</w:t>
            </w:r>
            <w:r>
              <w:rPr>
                <w:rFonts w:hint="eastAsia"/>
                <w:lang w:val="fi-FI"/>
              </w:rPr>
              <w:t>-</w:t>
            </w:r>
            <w:r>
              <w:t>n257I</w:t>
            </w:r>
          </w:p>
          <w:p w14:paraId="1BCBDDE8" w14:textId="77777777" w:rsidR="006E43C8" w:rsidRDefault="006E43C8" w:rsidP="006E43C8">
            <w:pPr>
              <w:pStyle w:val="TAC"/>
              <w:rPr>
                <w:lang w:val="fi-FI"/>
              </w:rPr>
            </w:pPr>
            <w:r>
              <w:t>DC_1A-3A-7A-7A_n78C</w:t>
            </w:r>
            <w:r>
              <w:rPr>
                <w:rFonts w:hint="eastAsia"/>
                <w:lang w:val="fi-FI"/>
              </w:rPr>
              <w:t>-</w:t>
            </w:r>
            <w:r>
              <w:t>n257J</w:t>
            </w:r>
          </w:p>
          <w:p w14:paraId="770CD86E" w14:textId="77777777" w:rsidR="006E43C8" w:rsidRDefault="006E43C8" w:rsidP="006E43C8">
            <w:pPr>
              <w:pStyle w:val="TAC"/>
              <w:rPr>
                <w:lang w:val="fi-FI"/>
              </w:rPr>
            </w:pPr>
            <w:r>
              <w:t>DC_1A-3A-7A-7A_n78C</w:t>
            </w:r>
            <w:r>
              <w:rPr>
                <w:rFonts w:hint="eastAsia"/>
                <w:lang w:val="fi-FI"/>
              </w:rPr>
              <w:t>-</w:t>
            </w:r>
            <w:r>
              <w:t>n257K</w:t>
            </w:r>
          </w:p>
          <w:p w14:paraId="42D7FB48" w14:textId="77777777" w:rsidR="006E43C8" w:rsidRDefault="006E43C8" w:rsidP="006E43C8">
            <w:pPr>
              <w:pStyle w:val="TAC"/>
            </w:pPr>
            <w:r>
              <w:t>DC_1A-3A-7A-7A_n78C</w:t>
            </w:r>
            <w:r>
              <w:rPr>
                <w:rFonts w:hint="eastAsia"/>
                <w:lang w:val="fi-FI"/>
              </w:rPr>
              <w:t>-</w:t>
            </w:r>
            <w:r>
              <w:t>n257L</w:t>
            </w:r>
          </w:p>
          <w:p w14:paraId="72CFD4CA" w14:textId="77777777" w:rsidR="006E43C8" w:rsidRPr="004D5C56" w:rsidRDefault="006E43C8" w:rsidP="006E43C8">
            <w:pPr>
              <w:pStyle w:val="TAC"/>
            </w:pPr>
            <w:r>
              <w:t>DC_1A-3A-7A-7A_n78C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34F35"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7A2679E" w14:textId="77777777" w:rsidR="006E43C8" w:rsidRDefault="006E43C8" w:rsidP="006E43C8">
            <w:pPr>
              <w:pStyle w:val="TAC"/>
              <w:rPr>
                <w:lang w:val="fi-FI"/>
              </w:rPr>
            </w:pPr>
            <w:r>
              <w:t>DC_1A_n78</w:t>
            </w:r>
            <w:r>
              <w:rPr>
                <w:lang w:val="fi-FI"/>
              </w:rPr>
              <w:t>A</w:t>
            </w:r>
            <w:r>
              <w:rPr>
                <w:rFonts w:hint="eastAsia"/>
                <w:lang w:val="fi-FI"/>
              </w:rPr>
              <w:t>-</w:t>
            </w:r>
            <w:r>
              <w:t>n257G</w:t>
            </w:r>
          </w:p>
          <w:p w14:paraId="1C6DD731" w14:textId="77777777" w:rsidR="006E43C8" w:rsidRDefault="006E43C8" w:rsidP="006E43C8">
            <w:pPr>
              <w:pStyle w:val="TAC"/>
              <w:rPr>
                <w:lang w:val="fi-FI"/>
              </w:rPr>
            </w:pPr>
            <w:r>
              <w:t>DC_1A_n78</w:t>
            </w:r>
            <w:r>
              <w:rPr>
                <w:lang w:val="fi-FI"/>
              </w:rPr>
              <w:t>A</w:t>
            </w:r>
            <w:r>
              <w:rPr>
                <w:rFonts w:hint="eastAsia"/>
                <w:lang w:val="fi-FI"/>
              </w:rPr>
              <w:t>-</w:t>
            </w:r>
            <w:r>
              <w:t>n257H</w:t>
            </w:r>
          </w:p>
          <w:p w14:paraId="3CE52E85" w14:textId="77777777" w:rsidR="006E43C8" w:rsidRDefault="006E43C8" w:rsidP="006E43C8">
            <w:pPr>
              <w:pStyle w:val="TAC"/>
            </w:pPr>
            <w:r>
              <w:t>DC_1A_n78</w:t>
            </w:r>
            <w:r>
              <w:rPr>
                <w:lang w:val="fi-FI"/>
              </w:rPr>
              <w:t>A</w:t>
            </w:r>
            <w:r>
              <w:rPr>
                <w:rFonts w:hint="eastAsia"/>
                <w:lang w:val="fi-FI"/>
              </w:rPr>
              <w:t>-</w:t>
            </w:r>
            <w:r>
              <w:t>n257I</w:t>
            </w:r>
          </w:p>
          <w:p w14:paraId="3F36753D"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273C8598" w14:textId="77777777" w:rsidR="006E43C8" w:rsidRDefault="006E43C8" w:rsidP="006E43C8">
            <w:pPr>
              <w:pStyle w:val="TAC"/>
              <w:rPr>
                <w:lang w:val="fi-FI"/>
              </w:rPr>
            </w:pPr>
            <w:r>
              <w:t>DC_3A_n78</w:t>
            </w:r>
            <w:r>
              <w:rPr>
                <w:lang w:val="fi-FI"/>
              </w:rPr>
              <w:t>A</w:t>
            </w:r>
            <w:r>
              <w:rPr>
                <w:rFonts w:hint="eastAsia"/>
                <w:lang w:val="fi-FI"/>
              </w:rPr>
              <w:t>-</w:t>
            </w:r>
            <w:r>
              <w:t>n257G</w:t>
            </w:r>
          </w:p>
          <w:p w14:paraId="57DDE94A" w14:textId="77777777" w:rsidR="006E43C8" w:rsidRDefault="006E43C8" w:rsidP="006E43C8">
            <w:pPr>
              <w:pStyle w:val="TAC"/>
              <w:rPr>
                <w:lang w:val="fi-FI"/>
              </w:rPr>
            </w:pPr>
            <w:r>
              <w:t>DC_3A_n78</w:t>
            </w:r>
            <w:r>
              <w:rPr>
                <w:lang w:val="fi-FI"/>
              </w:rPr>
              <w:t>A</w:t>
            </w:r>
            <w:r>
              <w:rPr>
                <w:rFonts w:hint="eastAsia"/>
                <w:lang w:val="fi-FI"/>
              </w:rPr>
              <w:t>-</w:t>
            </w:r>
            <w:r>
              <w:t>n257H</w:t>
            </w:r>
          </w:p>
          <w:p w14:paraId="774BAA40" w14:textId="77777777" w:rsidR="006E43C8" w:rsidRDefault="006E43C8" w:rsidP="006E43C8">
            <w:pPr>
              <w:pStyle w:val="TAC"/>
            </w:pPr>
            <w:r>
              <w:t>DC_3A_n78</w:t>
            </w:r>
            <w:r>
              <w:rPr>
                <w:lang w:val="fi-FI"/>
              </w:rPr>
              <w:t>A</w:t>
            </w:r>
            <w:r>
              <w:rPr>
                <w:rFonts w:hint="eastAsia"/>
                <w:lang w:val="fi-FI"/>
              </w:rPr>
              <w:t>-</w:t>
            </w:r>
            <w:r>
              <w:t>n257I</w:t>
            </w:r>
          </w:p>
          <w:p w14:paraId="2CCF4872"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71B062C" w14:textId="77777777" w:rsidR="006E43C8" w:rsidRDefault="006E43C8" w:rsidP="006E43C8">
            <w:pPr>
              <w:pStyle w:val="TAC"/>
              <w:rPr>
                <w:lang w:val="fi-FI"/>
              </w:rPr>
            </w:pPr>
            <w:r>
              <w:t>DC_7A_n78</w:t>
            </w:r>
            <w:r>
              <w:rPr>
                <w:lang w:val="fi-FI"/>
              </w:rPr>
              <w:t>A</w:t>
            </w:r>
            <w:r>
              <w:rPr>
                <w:rFonts w:hint="eastAsia"/>
                <w:lang w:val="fi-FI"/>
              </w:rPr>
              <w:t>-</w:t>
            </w:r>
            <w:r>
              <w:t>n257G</w:t>
            </w:r>
          </w:p>
          <w:p w14:paraId="52C887C5" w14:textId="77777777" w:rsidR="006E43C8" w:rsidRDefault="006E43C8" w:rsidP="006E43C8">
            <w:pPr>
              <w:pStyle w:val="TAC"/>
              <w:rPr>
                <w:lang w:val="fi-FI"/>
              </w:rPr>
            </w:pPr>
            <w:r>
              <w:t>DC_7A_n78</w:t>
            </w:r>
            <w:r>
              <w:rPr>
                <w:lang w:val="fi-FI"/>
              </w:rPr>
              <w:t>A</w:t>
            </w:r>
            <w:r>
              <w:rPr>
                <w:rFonts w:hint="eastAsia"/>
                <w:lang w:val="fi-FI"/>
              </w:rPr>
              <w:t>-</w:t>
            </w:r>
            <w:r>
              <w:t>n257H</w:t>
            </w:r>
          </w:p>
          <w:p w14:paraId="720D7CD6"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2505F02C" w14:textId="1B20962E" w:rsidR="006E43C8" w:rsidRPr="00B21786" w:rsidRDefault="006E43C8" w:rsidP="006E43C8">
      <w:pPr>
        <w:pStyle w:val="Heading3"/>
      </w:pPr>
      <w:bookmarkStart w:id="71" w:name="_Toc97816654"/>
      <w:r>
        <w:rPr>
          <w:rFonts w:hint="eastAsia"/>
        </w:rPr>
        <w:t>6</w:t>
      </w:r>
      <w:r w:rsidRPr="00B21786">
        <w:t>.</w:t>
      </w:r>
      <w:r>
        <w:t>3</w:t>
      </w:r>
      <w:r w:rsidRPr="00B21786">
        <w:tab/>
        <w:t>DC_</w:t>
      </w:r>
      <w:r>
        <w:t>1</w:t>
      </w:r>
      <w:r w:rsidRPr="00B21786">
        <w:t>-</w:t>
      </w:r>
      <w:r>
        <w:t>5</w:t>
      </w:r>
      <w:r w:rsidRPr="00FF5A4A">
        <w:rPr>
          <w:rFonts w:hint="eastAsia"/>
        </w:rPr>
        <w:t>-</w:t>
      </w:r>
      <w:r>
        <w:t>7</w:t>
      </w:r>
      <w:r w:rsidRPr="00B21786">
        <w:t>_n</w:t>
      </w:r>
      <w:r>
        <w:t>78</w:t>
      </w:r>
      <w:r w:rsidRPr="00CF026B">
        <w:rPr>
          <w:rFonts w:hint="eastAsia"/>
        </w:rPr>
        <w:t>-n</w:t>
      </w:r>
      <w:r>
        <w:t>257 and DC_1-5-7-7_n78-n257</w:t>
      </w:r>
      <w:bookmarkEnd w:id="71"/>
    </w:p>
    <w:p w14:paraId="6FDBA14C" w14:textId="4FB3E8AE" w:rsidR="006E43C8" w:rsidRDefault="006E43C8" w:rsidP="006E43C8">
      <w:pPr>
        <w:pStyle w:val="Heading4"/>
      </w:pPr>
      <w:bookmarkStart w:id="72" w:name="_Toc97816655"/>
      <w:r>
        <w:rPr>
          <w:rFonts w:hint="eastAsia"/>
        </w:rPr>
        <w:t>6</w:t>
      </w:r>
      <w:r w:rsidRPr="00B21786">
        <w:t>.</w:t>
      </w:r>
      <w:r>
        <w:t>3.1</w:t>
      </w:r>
      <w:r w:rsidRPr="00B21786">
        <w:tab/>
        <w:t>Configuration for EN-</w:t>
      </w:r>
      <w:r w:rsidRPr="00B21786">
        <w:rPr>
          <w:rFonts w:hint="eastAsia"/>
        </w:rPr>
        <w:t>DC</w:t>
      </w:r>
      <w:bookmarkEnd w:id="72"/>
    </w:p>
    <w:p w14:paraId="57C7CE3A" w14:textId="76A0AD94" w:rsidR="006E43C8" w:rsidRPr="007E3289" w:rsidRDefault="006E43C8" w:rsidP="006E43C8">
      <w:pPr>
        <w:pStyle w:val="TH"/>
      </w:pPr>
      <w:r w:rsidRPr="007E3289">
        <w:t xml:space="preserve">Table </w:t>
      </w:r>
      <w:r>
        <w:rPr>
          <w:rFonts w:hint="eastAsia"/>
        </w:rPr>
        <w:t>6</w:t>
      </w:r>
      <w:r w:rsidRPr="007E3289">
        <w:t>.</w:t>
      </w:r>
      <w:r>
        <w:t>3</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C7FD74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7D62"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EB2C"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66B31DA0"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723534" w14:textId="77777777" w:rsidR="006E43C8" w:rsidRDefault="006E43C8" w:rsidP="006E43C8">
            <w:pPr>
              <w:pStyle w:val="TAC"/>
              <w:rPr>
                <w:lang w:val="fi-FI"/>
              </w:rPr>
            </w:pPr>
            <w:r>
              <w:t>DC_1A-5A-7A_n78</w:t>
            </w:r>
            <w:r>
              <w:rPr>
                <w:lang w:val="fi-FI"/>
              </w:rPr>
              <w:t>A</w:t>
            </w:r>
            <w:r>
              <w:rPr>
                <w:rFonts w:hint="eastAsia"/>
                <w:lang w:val="fi-FI"/>
              </w:rPr>
              <w:t>-</w:t>
            </w:r>
            <w:r>
              <w:t>n257</w:t>
            </w:r>
            <w:r>
              <w:rPr>
                <w:lang w:val="fi-FI"/>
              </w:rPr>
              <w:t>A</w:t>
            </w:r>
          </w:p>
          <w:p w14:paraId="6B6FDC23" w14:textId="77777777" w:rsidR="006E43C8" w:rsidRDefault="006E43C8" w:rsidP="006E43C8">
            <w:pPr>
              <w:pStyle w:val="TAC"/>
              <w:rPr>
                <w:lang w:val="fi-FI"/>
              </w:rPr>
            </w:pPr>
            <w:r>
              <w:t>DC_1A-5A-7A_n78</w:t>
            </w:r>
            <w:r>
              <w:rPr>
                <w:lang w:val="fi-FI"/>
              </w:rPr>
              <w:t>A</w:t>
            </w:r>
            <w:r>
              <w:rPr>
                <w:rFonts w:hint="eastAsia"/>
                <w:lang w:val="fi-FI"/>
              </w:rPr>
              <w:t>-</w:t>
            </w:r>
            <w:r>
              <w:t>n257D</w:t>
            </w:r>
          </w:p>
          <w:p w14:paraId="3D5D1929" w14:textId="77777777" w:rsidR="006E43C8" w:rsidRDefault="006E43C8" w:rsidP="006E43C8">
            <w:pPr>
              <w:pStyle w:val="TAC"/>
              <w:rPr>
                <w:lang w:val="fi-FI"/>
              </w:rPr>
            </w:pPr>
            <w:r>
              <w:t>DC_1A-5A-7A_n78</w:t>
            </w:r>
            <w:r>
              <w:rPr>
                <w:lang w:val="fi-FI"/>
              </w:rPr>
              <w:t>A</w:t>
            </w:r>
            <w:r>
              <w:rPr>
                <w:rFonts w:hint="eastAsia"/>
                <w:lang w:val="fi-FI"/>
              </w:rPr>
              <w:t>-</w:t>
            </w:r>
            <w:r>
              <w:t>n257E</w:t>
            </w:r>
          </w:p>
          <w:p w14:paraId="379B09D8" w14:textId="77777777" w:rsidR="006E43C8" w:rsidRDefault="006E43C8" w:rsidP="006E43C8">
            <w:pPr>
              <w:pStyle w:val="TAC"/>
              <w:rPr>
                <w:lang w:val="fi-FI"/>
              </w:rPr>
            </w:pPr>
            <w:r>
              <w:t>DC_1A-5A-7A_n78</w:t>
            </w:r>
            <w:r>
              <w:rPr>
                <w:lang w:val="fi-FI"/>
              </w:rPr>
              <w:t>A</w:t>
            </w:r>
            <w:r>
              <w:rPr>
                <w:rFonts w:hint="eastAsia"/>
                <w:lang w:val="fi-FI"/>
              </w:rPr>
              <w:t>-</w:t>
            </w:r>
            <w:r>
              <w:t>n257F</w:t>
            </w:r>
          </w:p>
          <w:p w14:paraId="51D5760A" w14:textId="77777777" w:rsidR="006E43C8" w:rsidRDefault="006E43C8" w:rsidP="006E43C8">
            <w:pPr>
              <w:pStyle w:val="TAC"/>
              <w:rPr>
                <w:lang w:val="fi-FI"/>
              </w:rPr>
            </w:pPr>
            <w:r>
              <w:t>DC_1A-5A-7A_n78</w:t>
            </w:r>
            <w:r>
              <w:rPr>
                <w:lang w:val="fi-FI"/>
              </w:rPr>
              <w:t>A</w:t>
            </w:r>
            <w:r>
              <w:rPr>
                <w:rFonts w:hint="eastAsia"/>
                <w:lang w:val="fi-FI"/>
              </w:rPr>
              <w:t>-</w:t>
            </w:r>
            <w:r>
              <w:t>n257G</w:t>
            </w:r>
          </w:p>
          <w:p w14:paraId="051E3DEB" w14:textId="77777777" w:rsidR="006E43C8" w:rsidRDefault="006E43C8" w:rsidP="006E43C8">
            <w:pPr>
              <w:pStyle w:val="TAC"/>
              <w:rPr>
                <w:lang w:val="fi-FI"/>
              </w:rPr>
            </w:pPr>
            <w:r>
              <w:t>DC_1A-5A-7A_n78</w:t>
            </w:r>
            <w:r>
              <w:rPr>
                <w:lang w:val="fi-FI"/>
              </w:rPr>
              <w:t>A</w:t>
            </w:r>
            <w:r>
              <w:rPr>
                <w:rFonts w:hint="eastAsia"/>
                <w:lang w:val="fi-FI"/>
              </w:rPr>
              <w:t>-</w:t>
            </w:r>
            <w:r>
              <w:t>n257H</w:t>
            </w:r>
          </w:p>
          <w:p w14:paraId="743A2381" w14:textId="77777777" w:rsidR="006E43C8" w:rsidRDefault="006E43C8" w:rsidP="006E43C8">
            <w:pPr>
              <w:pStyle w:val="TAC"/>
              <w:rPr>
                <w:lang w:val="fi-FI"/>
              </w:rPr>
            </w:pPr>
            <w:r>
              <w:t>DC_1A-5A-7A_n78</w:t>
            </w:r>
            <w:r>
              <w:rPr>
                <w:lang w:val="fi-FI"/>
              </w:rPr>
              <w:t>A</w:t>
            </w:r>
            <w:r>
              <w:rPr>
                <w:rFonts w:hint="eastAsia"/>
                <w:lang w:val="fi-FI"/>
              </w:rPr>
              <w:t>-</w:t>
            </w:r>
            <w:r>
              <w:t>n257I</w:t>
            </w:r>
          </w:p>
          <w:p w14:paraId="75710279" w14:textId="77777777" w:rsidR="006E43C8" w:rsidRDefault="006E43C8" w:rsidP="006E43C8">
            <w:pPr>
              <w:pStyle w:val="TAC"/>
              <w:rPr>
                <w:lang w:val="fi-FI"/>
              </w:rPr>
            </w:pPr>
            <w:r>
              <w:t>DC_1A-5A-7A_n78</w:t>
            </w:r>
            <w:r>
              <w:rPr>
                <w:lang w:val="fi-FI"/>
              </w:rPr>
              <w:t>A</w:t>
            </w:r>
            <w:r>
              <w:rPr>
                <w:rFonts w:hint="eastAsia"/>
                <w:lang w:val="fi-FI"/>
              </w:rPr>
              <w:t>-</w:t>
            </w:r>
            <w:r>
              <w:t>n257J</w:t>
            </w:r>
          </w:p>
          <w:p w14:paraId="0B78CA7B" w14:textId="77777777" w:rsidR="006E43C8" w:rsidRDefault="006E43C8" w:rsidP="006E43C8">
            <w:pPr>
              <w:pStyle w:val="TAC"/>
              <w:rPr>
                <w:lang w:val="fi-FI"/>
              </w:rPr>
            </w:pPr>
            <w:r>
              <w:t>DC_1A-5A-7A_n78</w:t>
            </w:r>
            <w:r>
              <w:rPr>
                <w:lang w:val="fi-FI"/>
              </w:rPr>
              <w:t>A</w:t>
            </w:r>
            <w:r>
              <w:rPr>
                <w:rFonts w:hint="eastAsia"/>
                <w:lang w:val="fi-FI"/>
              </w:rPr>
              <w:t>-</w:t>
            </w:r>
            <w:r>
              <w:t>n257K</w:t>
            </w:r>
          </w:p>
          <w:p w14:paraId="33FC812A" w14:textId="77777777" w:rsidR="006E43C8" w:rsidRDefault="006E43C8" w:rsidP="006E43C8">
            <w:pPr>
              <w:pStyle w:val="TAC"/>
            </w:pPr>
            <w:r>
              <w:t>DC_1A-5A-7A_n78</w:t>
            </w:r>
            <w:r>
              <w:rPr>
                <w:lang w:val="fi-FI"/>
              </w:rPr>
              <w:t>A</w:t>
            </w:r>
            <w:r>
              <w:rPr>
                <w:rFonts w:hint="eastAsia"/>
                <w:lang w:val="fi-FI"/>
              </w:rPr>
              <w:t>-</w:t>
            </w:r>
            <w:r>
              <w:t>n257L</w:t>
            </w:r>
          </w:p>
          <w:p w14:paraId="78F3EFBC" w14:textId="77777777" w:rsidR="006E43C8" w:rsidRDefault="006E43C8" w:rsidP="006E43C8">
            <w:pPr>
              <w:pStyle w:val="TAC"/>
            </w:pPr>
            <w:r>
              <w:t>DC_1A-5A-7A_n78</w:t>
            </w:r>
            <w:r>
              <w:rPr>
                <w:lang w:val="fi-FI"/>
              </w:rPr>
              <w:t>A</w:t>
            </w:r>
            <w:r>
              <w:rPr>
                <w:rFonts w:hint="eastAsia"/>
                <w:lang w:val="fi-FI"/>
              </w:rPr>
              <w:t>-</w:t>
            </w:r>
            <w:r>
              <w:t>n257M</w:t>
            </w:r>
          </w:p>
          <w:p w14:paraId="41410A70" w14:textId="77777777" w:rsidR="006E43C8" w:rsidRDefault="006E43C8" w:rsidP="006E43C8">
            <w:pPr>
              <w:pStyle w:val="TAC"/>
              <w:rPr>
                <w:lang w:val="fi-FI"/>
              </w:rPr>
            </w:pPr>
            <w:r>
              <w:t>DC_1A-5A-7A_n78C</w:t>
            </w:r>
            <w:r>
              <w:rPr>
                <w:rFonts w:hint="eastAsia"/>
                <w:lang w:val="fi-FI"/>
              </w:rPr>
              <w:t>-</w:t>
            </w:r>
            <w:r>
              <w:t>n257</w:t>
            </w:r>
            <w:r>
              <w:rPr>
                <w:lang w:val="fi-FI"/>
              </w:rPr>
              <w:t>A</w:t>
            </w:r>
          </w:p>
          <w:p w14:paraId="773A505D" w14:textId="77777777" w:rsidR="006E43C8" w:rsidRDefault="006E43C8" w:rsidP="006E43C8">
            <w:pPr>
              <w:pStyle w:val="TAC"/>
              <w:rPr>
                <w:lang w:val="fi-FI"/>
              </w:rPr>
            </w:pPr>
            <w:r>
              <w:t>DC_1A-5A-7A_n78C</w:t>
            </w:r>
            <w:r>
              <w:rPr>
                <w:rFonts w:hint="eastAsia"/>
                <w:lang w:val="fi-FI"/>
              </w:rPr>
              <w:t>-</w:t>
            </w:r>
            <w:r>
              <w:t>n257D</w:t>
            </w:r>
          </w:p>
          <w:p w14:paraId="1329EC49" w14:textId="77777777" w:rsidR="006E43C8" w:rsidRDefault="006E43C8" w:rsidP="006E43C8">
            <w:pPr>
              <w:pStyle w:val="TAC"/>
              <w:rPr>
                <w:lang w:val="fi-FI"/>
              </w:rPr>
            </w:pPr>
            <w:r>
              <w:t>DC_1A-5A-7A_n78C</w:t>
            </w:r>
            <w:r>
              <w:rPr>
                <w:rFonts w:hint="eastAsia"/>
                <w:lang w:val="fi-FI"/>
              </w:rPr>
              <w:t>-</w:t>
            </w:r>
            <w:r>
              <w:t>n257E</w:t>
            </w:r>
          </w:p>
          <w:p w14:paraId="4A5A6098" w14:textId="77777777" w:rsidR="006E43C8" w:rsidRDefault="006E43C8" w:rsidP="006E43C8">
            <w:pPr>
              <w:pStyle w:val="TAC"/>
              <w:rPr>
                <w:lang w:val="fi-FI"/>
              </w:rPr>
            </w:pPr>
            <w:r>
              <w:t>DC_1A-5A-7A_n78C</w:t>
            </w:r>
            <w:r>
              <w:rPr>
                <w:rFonts w:hint="eastAsia"/>
                <w:lang w:val="fi-FI"/>
              </w:rPr>
              <w:t>-</w:t>
            </w:r>
            <w:r>
              <w:t>n257F</w:t>
            </w:r>
          </w:p>
          <w:p w14:paraId="08388A47" w14:textId="77777777" w:rsidR="006E43C8" w:rsidRDefault="006E43C8" w:rsidP="006E43C8">
            <w:pPr>
              <w:pStyle w:val="TAC"/>
              <w:rPr>
                <w:lang w:val="fi-FI"/>
              </w:rPr>
            </w:pPr>
            <w:r>
              <w:t>DC_1A-5A-7A_n78C</w:t>
            </w:r>
            <w:r>
              <w:rPr>
                <w:rFonts w:hint="eastAsia"/>
                <w:lang w:val="fi-FI"/>
              </w:rPr>
              <w:t>-</w:t>
            </w:r>
            <w:r>
              <w:t>n257G</w:t>
            </w:r>
          </w:p>
          <w:p w14:paraId="7C1D7E36" w14:textId="77777777" w:rsidR="006E43C8" w:rsidRDefault="006E43C8" w:rsidP="006E43C8">
            <w:pPr>
              <w:pStyle w:val="TAC"/>
              <w:rPr>
                <w:lang w:val="fi-FI"/>
              </w:rPr>
            </w:pPr>
            <w:r>
              <w:t>DC_1A-5A-7A_n78C</w:t>
            </w:r>
            <w:r>
              <w:rPr>
                <w:rFonts w:hint="eastAsia"/>
                <w:lang w:val="fi-FI"/>
              </w:rPr>
              <w:t>-</w:t>
            </w:r>
            <w:r>
              <w:t>n257H</w:t>
            </w:r>
          </w:p>
          <w:p w14:paraId="127FD535" w14:textId="77777777" w:rsidR="006E43C8" w:rsidRDefault="006E43C8" w:rsidP="006E43C8">
            <w:pPr>
              <w:pStyle w:val="TAC"/>
              <w:rPr>
                <w:lang w:val="fi-FI"/>
              </w:rPr>
            </w:pPr>
            <w:r>
              <w:t>DC_1A-5A-7A_n78C</w:t>
            </w:r>
            <w:r>
              <w:rPr>
                <w:rFonts w:hint="eastAsia"/>
                <w:lang w:val="fi-FI"/>
              </w:rPr>
              <w:t>-</w:t>
            </w:r>
            <w:r>
              <w:t>n257I</w:t>
            </w:r>
          </w:p>
          <w:p w14:paraId="4D2301D5" w14:textId="77777777" w:rsidR="006E43C8" w:rsidRDefault="006E43C8" w:rsidP="006E43C8">
            <w:pPr>
              <w:pStyle w:val="TAC"/>
              <w:rPr>
                <w:lang w:val="fi-FI"/>
              </w:rPr>
            </w:pPr>
            <w:r>
              <w:t>DC_1A-5A-7A_n78C</w:t>
            </w:r>
            <w:r>
              <w:rPr>
                <w:rFonts w:hint="eastAsia"/>
                <w:lang w:val="fi-FI"/>
              </w:rPr>
              <w:t>-</w:t>
            </w:r>
            <w:r>
              <w:t>n257J</w:t>
            </w:r>
          </w:p>
          <w:p w14:paraId="530A2F54" w14:textId="77777777" w:rsidR="006E43C8" w:rsidRDefault="006E43C8" w:rsidP="006E43C8">
            <w:pPr>
              <w:pStyle w:val="TAC"/>
              <w:rPr>
                <w:lang w:val="fi-FI"/>
              </w:rPr>
            </w:pPr>
            <w:r>
              <w:t>DC_1A-5A-7A_n78C</w:t>
            </w:r>
            <w:r>
              <w:rPr>
                <w:rFonts w:hint="eastAsia"/>
                <w:lang w:val="fi-FI"/>
              </w:rPr>
              <w:t>-</w:t>
            </w:r>
            <w:r>
              <w:t>n257K</w:t>
            </w:r>
          </w:p>
          <w:p w14:paraId="48C69962" w14:textId="77777777" w:rsidR="006E43C8" w:rsidRDefault="006E43C8" w:rsidP="006E43C8">
            <w:pPr>
              <w:pStyle w:val="TAC"/>
            </w:pPr>
            <w:r>
              <w:t>DC_1A-5A-7A_n78C</w:t>
            </w:r>
            <w:r>
              <w:rPr>
                <w:rFonts w:hint="eastAsia"/>
                <w:lang w:val="fi-FI"/>
              </w:rPr>
              <w:t>-</w:t>
            </w:r>
            <w:r>
              <w:t>n257L</w:t>
            </w:r>
          </w:p>
          <w:p w14:paraId="05F725B6" w14:textId="77777777" w:rsidR="006E43C8" w:rsidRPr="006003A3" w:rsidRDefault="006E43C8" w:rsidP="006E43C8">
            <w:pPr>
              <w:pStyle w:val="TAC"/>
              <w:rPr>
                <w:rFonts w:eastAsia="MS Mincho"/>
                <w:lang w:val="fi-FI"/>
              </w:rPr>
            </w:pPr>
            <w:r>
              <w:t>DC_1A-5A-7A_n78C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6E7A2D"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A51FFFE" w14:textId="77777777" w:rsidR="006E43C8" w:rsidRDefault="006E43C8" w:rsidP="006E43C8">
            <w:pPr>
              <w:pStyle w:val="TAC"/>
              <w:rPr>
                <w:lang w:val="fi-FI"/>
              </w:rPr>
            </w:pPr>
            <w:r>
              <w:t>DC_1A_n78</w:t>
            </w:r>
            <w:r>
              <w:rPr>
                <w:lang w:val="fi-FI"/>
              </w:rPr>
              <w:t>A</w:t>
            </w:r>
            <w:r>
              <w:rPr>
                <w:rFonts w:hint="eastAsia"/>
                <w:lang w:val="fi-FI"/>
              </w:rPr>
              <w:t>-</w:t>
            </w:r>
            <w:r>
              <w:t>n257G</w:t>
            </w:r>
          </w:p>
          <w:p w14:paraId="26D67FA1" w14:textId="77777777" w:rsidR="006E43C8" w:rsidRDefault="006E43C8" w:rsidP="006E43C8">
            <w:pPr>
              <w:pStyle w:val="TAC"/>
              <w:rPr>
                <w:lang w:val="fi-FI"/>
              </w:rPr>
            </w:pPr>
            <w:r>
              <w:t>DC_1A_n78</w:t>
            </w:r>
            <w:r>
              <w:rPr>
                <w:lang w:val="fi-FI"/>
              </w:rPr>
              <w:t>A</w:t>
            </w:r>
            <w:r>
              <w:rPr>
                <w:rFonts w:hint="eastAsia"/>
                <w:lang w:val="fi-FI"/>
              </w:rPr>
              <w:t>-</w:t>
            </w:r>
            <w:r>
              <w:t>n257H</w:t>
            </w:r>
          </w:p>
          <w:p w14:paraId="0DEAFA7D" w14:textId="77777777" w:rsidR="006E43C8" w:rsidRDefault="006E43C8" w:rsidP="006E43C8">
            <w:pPr>
              <w:pStyle w:val="TAC"/>
            </w:pPr>
            <w:r>
              <w:t>DC_1A_n78</w:t>
            </w:r>
            <w:r>
              <w:rPr>
                <w:lang w:val="fi-FI"/>
              </w:rPr>
              <w:t>A</w:t>
            </w:r>
            <w:r>
              <w:rPr>
                <w:rFonts w:hint="eastAsia"/>
                <w:lang w:val="fi-FI"/>
              </w:rPr>
              <w:t>-</w:t>
            </w:r>
            <w:r>
              <w:t>n257I</w:t>
            </w:r>
          </w:p>
          <w:p w14:paraId="0A984D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0FDB40AC" w14:textId="77777777" w:rsidR="006E43C8" w:rsidRDefault="006E43C8" w:rsidP="006E43C8">
            <w:pPr>
              <w:pStyle w:val="TAC"/>
              <w:rPr>
                <w:lang w:val="fi-FI"/>
              </w:rPr>
            </w:pPr>
            <w:r>
              <w:t>DC_5A_n78</w:t>
            </w:r>
            <w:r>
              <w:rPr>
                <w:lang w:val="fi-FI"/>
              </w:rPr>
              <w:t>A</w:t>
            </w:r>
            <w:r>
              <w:rPr>
                <w:rFonts w:hint="eastAsia"/>
                <w:lang w:val="fi-FI"/>
              </w:rPr>
              <w:t>-</w:t>
            </w:r>
            <w:r>
              <w:t>n257G</w:t>
            </w:r>
          </w:p>
          <w:p w14:paraId="694CBFF4" w14:textId="77777777" w:rsidR="006E43C8" w:rsidRDefault="006E43C8" w:rsidP="006E43C8">
            <w:pPr>
              <w:pStyle w:val="TAC"/>
              <w:rPr>
                <w:lang w:val="fi-FI"/>
              </w:rPr>
            </w:pPr>
            <w:r>
              <w:t>DC_5A_n78</w:t>
            </w:r>
            <w:r>
              <w:rPr>
                <w:lang w:val="fi-FI"/>
              </w:rPr>
              <w:t>A</w:t>
            </w:r>
            <w:r>
              <w:rPr>
                <w:rFonts w:hint="eastAsia"/>
                <w:lang w:val="fi-FI"/>
              </w:rPr>
              <w:t>-</w:t>
            </w:r>
            <w:r>
              <w:t>n257H</w:t>
            </w:r>
          </w:p>
          <w:p w14:paraId="406CD9B1" w14:textId="77777777" w:rsidR="006E43C8" w:rsidRDefault="006E43C8" w:rsidP="006E43C8">
            <w:pPr>
              <w:pStyle w:val="TAC"/>
            </w:pPr>
            <w:r>
              <w:t>DC_5A_n78</w:t>
            </w:r>
            <w:r>
              <w:rPr>
                <w:lang w:val="fi-FI"/>
              </w:rPr>
              <w:t>A</w:t>
            </w:r>
            <w:r>
              <w:rPr>
                <w:rFonts w:hint="eastAsia"/>
                <w:lang w:val="fi-FI"/>
              </w:rPr>
              <w:t>-</w:t>
            </w:r>
            <w:r>
              <w:t>n257I</w:t>
            </w:r>
          </w:p>
          <w:p w14:paraId="2AE8444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B901DA1" w14:textId="77777777" w:rsidR="006E43C8" w:rsidRDefault="006E43C8" w:rsidP="006E43C8">
            <w:pPr>
              <w:pStyle w:val="TAC"/>
              <w:rPr>
                <w:lang w:val="fi-FI"/>
              </w:rPr>
            </w:pPr>
            <w:r>
              <w:t>DC_7A_n78</w:t>
            </w:r>
            <w:r>
              <w:rPr>
                <w:lang w:val="fi-FI"/>
              </w:rPr>
              <w:t>A</w:t>
            </w:r>
            <w:r>
              <w:rPr>
                <w:rFonts w:hint="eastAsia"/>
                <w:lang w:val="fi-FI"/>
              </w:rPr>
              <w:t>-</w:t>
            </w:r>
            <w:r>
              <w:t>n257G</w:t>
            </w:r>
          </w:p>
          <w:p w14:paraId="52CD680D" w14:textId="77777777" w:rsidR="006E43C8" w:rsidRDefault="006E43C8" w:rsidP="006E43C8">
            <w:pPr>
              <w:pStyle w:val="TAC"/>
              <w:rPr>
                <w:lang w:val="fi-FI"/>
              </w:rPr>
            </w:pPr>
            <w:r>
              <w:t>DC_7A_n78</w:t>
            </w:r>
            <w:r>
              <w:rPr>
                <w:lang w:val="fi-FI"/>
              </w:rPr>
              <w:t>A</w:t>
            </w:r>
            <w:r>
              <w:rPr>
                <w:rFonts w:hint="eastAsia"/>
                <w:lang w:val="fi-FI"/>
              </w:rPr>
              <w:t>-</w:t>
            </w:r>
            <w:r>
              <w:t>n257H</w:t>
            </w:r>
          </w:p>
          <w:p w14:paraId="2D1DAE43"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724B454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846270" w14:textId="77777777" w:rsidR="006E43C8" w:rsidRDefault="006E43C8" w:rsidP="006E43C8">
            <w:pPr>
              <w:pStyle w:val="TAC"/>
              <w:rPr>
                <w:lang w:val="fi-FI"/>
              </w:rPr>
            </w:pPr>
            <w:r>
              <w:t>DC_1A-5A-7A-7A_n78</w:t>
            </w:r>
            <w:r>
              <w:rPr>
                <w:lang w:val="fi-FI"/>
              </w:rPr>
              <w:t>A</w:t>
            </w:r>
            <w:r>
              <w:rPr>
                <w:rFonts w:hint="eastAsia"/>
                <w:lang w:val="fi-FI"/>
              </w:rPr>
              <w:t>-</w:t>
            </w:r>
            <w:r>
              <w:t>n257</w:t>
            </w:r>
            <w:r>
              <w:rPr>
                <w:lang w:val="fi-FI"/>
              </w:rPr>
              <w:t>A</w:t>
            </w:r>
          </w:p>
          <w:p w14:paraId="71C117F5" w14:textId="77777777" w:rsidR="006E43C8" w:rsidRDefault="006E43C8" w:rsidP="006E43C8">
            <w:pPr>
              <w:pStyle w:val="TAC"/>
              <w:rPr>
                <w:lang w:val="fi-FI"/>
              </w:rPr>
            </w:pPr>
            <w:r>
              <w:t>DC_1A-5A-7A-7A_n78</w:t>
            </w:r>
            <w:r>
              <w:rPr>
                <w:lang w:val="fi-FI"/>
              </w:rPr>
              <w:t>A</w:t>
            </w:r>
            <w:r>
              <w:rPr>
                <w:rFonts w:hint="eastAsia"/>
                <w:lang w:val="fi-FI"/>
              </w:rPr>
              <w:t>-</w:t>
            </w:r>
            <w:r>
              <w:t>n257D</w:t>
            </w:r>
          </w:p>
          <w:p w14:paraId="17C117D4" w14:textId="77777777" w:rsidR="006E43C8" w:rsidRDefault="006E43C8" w:rsidP="006E43C8">
            <w:pPr>
              <w:pStyle w:val="TAC"/>
              <w:rPr>
                <w:lang w:val="fi-FI"/>
              </w:rPr>
            </w:pPr>
            <w:r>
              <w:t>DC_1A-5A-7A-7A_n78</w:t>
            </w:r>
            <w:r>
              <w:rPr>
                <w:lang w:val="fi-FI"/>
              </w:rPr>
              <w:t>A</w:t>
            </w:r>
            <w:r>
              <w:rPr>
                <w:rFonts w:hint="eastAsia"/>
                <w:lang w:val="fi-FI"/>
              </w:rPr>
              <w:t>-</w:t>
            </w:r>
            <w:r>
              <w:t>n257E</w:t>
            </w:r>
          </w:p>
          <w:p w14:paraId="65BBEEC3" w14:textId="77777777" w:rsidR="006E43C8" w:rsidRDefault="006E43C8" w:rsidP="006E43C8">
            <w:pPr>
              <w:pStyle w:val="TAC"/>
              <w:rPr>
                <w:lang w:val="fi-FI"/>
              </w:rPr>
            </w:pPr>
            <w:r>
              <w:t>DC_1A-5A-7A-7A_n78</w:t>
            </w:r>
            <w:r>
              <w:rPr>
                <w:lang w:val="fi-FI"/>
              </w:rPr>
              <w:t>A</w:t>
            </w:r>
            <w:r>
              <w:rPr>
                <w:rFonts w:hint="eastAsia"/>
                <w:lang w:val="fi-FI"/>
              </w:rPr>
              <w:t>-</w:t>
            </w:r>
            <w:r>
              <w:t>n257F</w:t>
            </w:r>
          </w:p>
          <w:p w14:paraId="75C3AB5E" w14:textId="77777777" w:rsidR="006E43C8" w:rsidRDefault="006E43C8" w:rsidP="006E43C8">
            <w:pPr>
              <w:pStyle w:val="TAC"/>
              <w:rPr>
                <w:lang w:val="fi-FI"/>
              </w:rPr>
            </w:pPr>
            <w:r>
              <w:t>DC_1A-5A-7A-7A_n78</w:t>
            </w:r>
            <w:r>
              <w:rPr>
                <w:lang w:val="fi-FI"/>
              </w:rPr>
              <w:t>A</w:t>
            </w:r>
            <w:r>
              <w:rPr>
                <w:rFonts w:hint="eastAsia"/>
                <w:lang w:val="fi-FI"/>
              </w:rPr>
              <w:t>-</w:t>
            </w:r>
            <w:r>
              <w:t>n257G</w:t>
            </w:r>
          </w:p>
          <w:p w14:paraId="6E923101" w14:textId="77777777" w:rsidR="006E43C8" w:rsidRDefault="006E43C8" w:rsidP="006E43C8">
            <w:pPr>
              <w:pStyle w:val="TAC"/>
              <w:rPr>
                <w:lang w:val="fi-FI"/>
              </w:rPr>
            </w:pPr>
            <w:r>
              <w:t>DC_1A-5A-7A-7A_n78</w:t>
            </w:r>
            <w:r>
              <w:rPr>
                <w:lang w:val="fi-FI"/>
              </w:rPr>
              <w:t>A</w:t>
            </w:r>
            <w:r>
              <w:rPr>
                <w:rFonts w:hint="eastAsia"/>
                <w:lang w:val="fi-FI"/>
              </w:rPr>
              <w:t>-</w:t>
            </w:r>
            <w:r>
              <w:t>n257H</w:t>
            </w:r>
          </w:p>
          <w:p w14:paraId="796ED6F1" w14:textId="77777777" w:rsidR="006E43C8" w:rsidRDefault="006E43C8" w:rsidP="006E43C8">
            <w:pPr>
              <w:pStyle w:val="TAC"/>
              <w:rPr>
                <w:lang w:val="fi-FI"/>
              </w:rPr>
            </w:pPr>
            <w:r>
              <w:t>DC_1A-5A-7A-7A_n78</w:t>
            </w:r>
            <w:r>
              <w:rPr>
                <w:lang w:val="fi-FI"/>
              </w:rPr>
              <w:t>A</w:t>
            </w:r>
            <w:r>
              <w:rPr>
                <w:rFonts w:hint="eastAsia"/>
                <w:lang w:val="fi-FI"/>
              </w:rPr>
              <w:t>-</w:t>
            </w:r>
            <w:r>
              <w:t>n257I</w:t>
            </w:r>
          </w:p>
          <w:p w14:paraId="2C38C4D4" w14:textId="77777777" w:rsidR="006E43C8" w:rsidRDefault="006E43C8" w:rsidP="006E43C8">
            <w:pPr>
              <w:pStyle w:val="TAC"/>
              <w:rPr>
                <w:lang w:val="fi-FI"/>
              </w:rPr>
            </w:pPr>
            <w:r>
              <w:t>DC_1A-5A-7A-7A_n78</w:t>
            </w:r>
            <w:r>
              <w:rPr>
                <w:lang w:val="fi-FI"/>
              </w:rPr>
              <w:t>A</w:t>
            </w:r>
            <w:r>
              <w:rPr>
                <w:rFonts w:hint="eastAsia"/>
                <w:lang w:val="fi-FI"/>
              </w:rPr>
              <w:t>-</w:t>
            </w:r>
            <w:r>
              <w:t>n257J</w:t>
            </w:r>
          </w:p>
          <w:p w14:paraId="18E3B470" w14:textId="77777777" w:rsidR="006E43C8" w:rsidRDefault="006E43C8" w:rsidP="006E43C8">
            <w:pPr>
              <w:pStyle w:val="TAC"/>
              <w:rPr>
                <w:lang w:val="fi-FI"/>
              </w:rPr>
            </w:pPr>
            <w:r>
              <w:t>DC_1A-5A-7A-7A_n78</w:t>
            </w:r>
            <w:r>
              <w:rPr>
                <w:lang w:val="fi-FI"/>
              </w:rPr>
              <w:t>A</w:t>
            </w:r>
            <w:r>
              <w:rPr>
                <w:rFonts w:hint="eastAsia"/>
                <w:lang w:val="fi-FI"/>
              </w:rPr>
              <w:t>-</w:t>
            </w:r>
            <w:r>
              <w:t>n257K</w:t>
            </w:r>
          </w:p>
          <w:p w14:paraId="728DE1BC" w14:textId="77777777" w:rsidR="006E43C8" w:rsidRDefault="006E43C8" w:rsidP="006E43C8">
            <w:pPr>
              <w:pStyle w:val="TAC"/>
            </w:pPr>
            <w:r>
              <w:t>DC_1A-5A-7A-7A_n78</w:t>
            </w:r>
            <w:r>
              <w:rPr>
                <w:lang w:val="fi-FI"/>
              </w:rPr>
              <w:t>A</w:t>
            </w:r>
            <w:r>
              <w:rPr>
                <w:rFonts w:hint="eastAsia"/>
                <w:lang w:val="fi-FI"/>
              </w:rPr>
              <w:t>-</w:t>
            </w:r>
            <w:r>
              <w:t>n257L</w:t>
            </w:r>
          </w:p>
          <w:p w14:paraId="4819DA37" w14:textId="77777777" w:rsidR="006E43C8" w:rsidRDefault="006E43C8" w:rsidP="006E43C8">
            <w:pPr>
              <w:pStyle w:val="TAC"/>
            </w:pPr>
            <w:r>
              <w:t>DC_1A-5A-7A-7A_n78</w:t>
            </w:r>
            <w:r>
              <w:rPr>
                <w:lang w:val="fi-FI"/>
              </w:rPr>
              <w:t>A</w:t>
            </w:r>
            <w:r>
              <w:rPr>
                <w:rFonts w:hint="eastAsia"/>
                <w:lang w:val="fi-FI"/>
              </w:rPr>
              <w:t>-</w:t>
            </w:r>
            <w:r>
              <w:t>n257M</w:t>
            </w:r>
          </w:p>
          <w:p w14:paraId="22D53FA2" w14:textId="77777777" w:rsidR="006E43C8" w:rsidRDefault="006E43C8" w:rsidP="006E43C8">
            <w:pPr>
              <w:pStyle w:val="TAC"/>
              <w:rPr>
                <w:lang w:val="fi-FI"/>
              </w:rPr>
            </w:pPr>
            <w:r>
              <w:lastRenderedPageBreak/>
              <w:t>DC_1A-5A-7A-7A_n78C</w:t>
            </w:r>
            <w:r>
              <w:rPr>
                <w:rFonts w:hint="eastAsia"/>
                <w:lang w:val="fi-FI"/>
              </w:rPr>
              <w:t>-</w:t>
            </w:r>
            <w:r>
              <w:t>n257</w:t>
            </w:r>
            <w:r>
              <w:rPr>
                <w:lang w:val="fi-FI"/>
              </w:rPr>
              <w:t>A</w:t>
            </w:r>
          </w:p>
          <w:p w14:paraId="69F6E08C" w14:textId="77777777" w:rsidR="006E43C8" w:rsidRDefault="006E43C8" w:rsidP="006E43C8">
            <w:pPr>
              <w:pStyle w:val="TAC"/>
              <w:rPr>
                <w:lang w:val="fi-FI"/>
              </w:rPr>
            </w:pPr>
            <w:r>
              <w:t>DC_1A-5A-7A-7A_n78C</w:t>
            </w:r>
            <w:r>
              <w:rPr>
                <w:rFonts w:hint="eastAsia"/>
                <w:lang w:val="fi-FI"/>
              </w:rPr>
              <w:t>-</w:t>
            </w:r>
            <w:r>
              <w:t>n257D</w:t>
            </w:r>
          </w:p>
          <w:p w14:paraId="3F114BA0" w14:textId="77777777" w:rsidR="006E43C8" w:rsidRDefault="006E43C8" w:rsidP="006E43C8">
            <w:pPr>
              <w:pStyle w:val="TAC"/>
              <w:rPr>
                <w:lang w:val="fi-FI"/>
              </w:rPr>
            </w:pPr>
            <w:r>
              <w:t>DC_1A-5A-7A-7A_n78C</w:t>
            </w:r>
            <w:r>
              <w:rPr>
                <w:rFonts w:hint="eastAsia"/>
                <w:lang w:val="fi-FI"/>
              </w:rPr>
              <w:t>-</w:t>
            </w:r>
            <w:r>
              <w:t>n257E</w:t>
            </w:r>
          </w:p>
          <w:p w14:paraId="158F2121" w14:textId="77777777" w:rsidR="006E43C8" w:rsidRDefault="006E43C8" w:rsidP="006E43C8">
            <w:pPr>
              <w:pStyle w:val="TAC"/>
              <w:rPr>
                <w:lang w:val="fi-FI"/>
              </w:rPr>
            </w:pPr>
            <w:r>
              <w:t>DC_1A-5A-7A-7A_n78C</w:t>
            </w:r>
            <w:r>
              <w:rPr>
                <w:rFonts w:hint="eastAsia"/>
                <w:lang w:val="fi-FI"/>
              </w:rPr>
              <w:t>-</w:t>
            </w:r>
            <w:r>
              <w:t>n257F</w:t>
            </w:r>
          </w:p>
          <w:p w14:paraId="2EF6A6F6" w14:textId="77777777" w:rsidR="006E43C8" w:rsidRDefault="006E43C8" w:rsidP="006E43C8">
            <w:pPr>
              <w:pStyle w:val="TAC"/>
              <w:rPr>
                <w:lang w:val="fi-FI"/>
              </w:rPr>
            </w:pPr>
            <w:r>
              <w:t>DC_1A-5A-7A-7A_n78C</w:t>
            </w:r>
            <w:r>
              <w:rPr>
                <w:rFonts w:hint="eastAsia"/>
                <w:lang w:val="fi-FI"/>
              </w:rPr>
              <w:t>-</w:t>
            </w:r>
            <w:r>
              <w:t>n257G</w:t>
            </w:r>
          </w:p>
          <w:p w14:paraId="476FF925" w14:textId="77777777" w:rsidR="006E43C8" w:rsidRDefault="006E43C8" w:rsidP="006E43C8">
            <w:pPr>
              <w:pStyle w:val="TAC"/>
              <w:rPr>
                <w:lang w:val="fi-FI"/>
              </w:rPr>
            </w:pPr>
            <w:r>
              <w:t>DC_1A-5A-7A-7A_n78C</w:t>
            </w:r>
            <w:r>
              <w:rPr>
                <w:rFonts w:hint="eastAsia"/>
                <w:lang w:val="fi-FI"/>
              </w:rPr>
              <w:t>-</w:t>
            </w:r>
            <w:r>
              <w:t>n257H</w:t>
            </w:r>
          </w:p>
          <w:p w14:paraId="2DB5C8C0" w14:textId="77777777" w:rsidR="006E43C8" w:rsidRDefault="006E43C8" w:rsidP="006E43C8">
            <w:pPr>
              <w:pStyle w:val="TAC"/>
              <w:rPr>
                <w:lang w:val="fi-FI"/>
              </w:rPr>
            </w:pPr>
            <w:r>
              <w:t>DC_1A-5A-7A-7A_n78C</w:t>
            </w:r>
            <w:r>
              <w:rPr>
                <w:rFonts w:hint="eastAsia"/>
                <w:lang w:val="fi-FI"/>
              </w:rPr>
              <w:t>-</w:t>
            </w:r>
            <w:r>
              <w:t>n257I</w:t>
            </w:r>
          </w:p>
          <w:p w14:paraId="31E32C17" w14:textId="77777777" w:rsidR="006E43C8" w:rsidRDefault="006E43C8" w:rsidP="006E43C8">
            <w:pPr>
              <w:pStyle w:val="TAC"/>
              <w:rPr>
                <w:lang w:val="fi-FI"/>
              </w:rPr>
            </w:pPr>
            <w:r>
              <w:t>DC_1A-5A-7A-7A_n78C</w:t>
            </w:r>
            <w:r>
              <w:rPr>
                <w:rFonts w:hint="eastAsia"/>
                <w:lang w:val="fi-FI"/>
              </w:rPr>
              <w:t>-</w:t>
            </w:r>
            <w:r>
              <w:t>n257J</w:t>
            </w:r>
          </w:p>
          <w:p w14:paraId="731F4CFD" w14:textId="77777777" w:rsidR="006E43C8" w:rsidRDefault="006E43C8" w:rsidP="006E43C8">
            <w:pPr>
              <w:pStyle w:val="TAC"/>
              <w:rPr>
                <w:lang w:val="fi-FI"/>
              </w:rPr>
            </w:pPr>
            <w:r>
              <w:t>DC_1A-5A-7A-7A_n78C</w:t>
            </w:r>
            <w:r>
              <w:rPr>
                <w:rFonts w:hint="eastAsia"/>
                <w:lang w:val="fi-FI"/>
              </w:rPr>
              <w:t>-</w:t>
            </w:r>
            <w:r>
              <w:t>n257K</w:t>
            </w:r>
          </w:p>
          <w:p w14:paraId="12D96F90" w14:textId="77777777" w:rsidR="006E43C8" w:rsidRDefault="006E43C8" w:rsidP="006E43C8">
            <w:pPr>
              <w:pStyle w:val="TAC"/>
            </w:pPr>
            <w:r>
              <w:t>DC_1A-5A-7A-7A_n78C</w:t>
            </w:r>
            <w:r>
              <w:rPr>
                <w:rFonts w:hint="eastAsia"/>
                <w:lang w:val="fi-FI"/>
              </w:rPr>
              <w:t>-</w:t>
            </w:r>
            <w:r>
              <w:t>n257L</w:t>
            </w:r>
          </w:p>
          <w:p w14:paraId="3A999F49" w14:textId="77777777" w:rsidR="006E43C8" w:rsidRPr="004D5C56" w:rsidRDefault="006E43C8" w:rsidP="006E43C8">
            <w:pPr>
              <w:pStyle w:val="TAC"/>
            </w:pPr>
            <w:r>
              <w:t>DC_1A-5A-7A-7A_n78C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80814C"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ED08EB" w14:textId="77777777" w:rsidR="006E43C8" w:rsidRDefault="006E43C8" w:rsidP="006E43C8">
            <w:pPr>
              <w:pStyle w:val="TAC"/>
              <w:rPr>
                <w:lang w:val="fi-FI"/>
              </w:rPr>
            </w:pPr>
            <w:r>
              <w:t>DC_1A_n78</w:t>
            </w:r>
            <w:r>
              <w:rPr>
                <w:lang w:val="fi-FI"/>
              </w:rPr>
              <w:t>A</w:t>
            </w:r>
            <w:r>
              <w:rPr>
                <w:rFonts w:hint="eastAsia"/>
                <w:lang w:val="fi-FI"/>
              </w:rPr>
              <w:t>-</w:t>
            </w:r>
            <w:r>
              <w:t>n257G</w:t>
            </w:r>
          </w:p>
          <w:p w14:paraId="4E7BDDB6" w14:textId="77777777" w:rsidR="006E43C8" w:rsidRDefault="006E43C8" w:rsidP="006E43C8">
            <w:pPr>
              <w:pStyle w:val="TAC"/>
              <w:rPr>
                <w:lang w:val="fi-FI"/>
              </w:rPr>
            </w:pPr>
            <w:r>
              <w:t>DC_1A_n78</w:t>
            </w:r>
            <w:r>
              <w:rPr>
                <w:lang w:val="fi-FI"/>
              </w:rPr>
              <w:t>A</w:t>
            </w:r>
            <w:r>
              <w:rPr>
                <w:rFonts w:hint="eastAsia"/>
                <w:lang w:val="fi-FI"/>
              </w:rPr>
              <w:t>-</w:t>
            </w:r>
            <w:r>
              <w:t>n257H</w:t>
            </w:r>
          </w:p>
          <w:p w14:paraId="00F56DC1" w14:textId="77777777" w:rsidR="006E43C8" w:rsidRDefault="006E43C8" w:rsidP="006E43C8">
            <w:pPr>
              <w:pStyle w:val="TAC"/>
            </w:pPr>
            <w:r>
              <w:t>DC_1A_n78</w:t>
            </w:r>
            <w:r>
              <w:rPr>
                <w:lang w:val="fi-FI"/>
              </w:rPr>
              <w:t>A</w:t>
            </w:r>
            <w:r>
              <w:rPr>
                <w:rFonts w:hint="eastAsia"/>
                <w:lang w:val="fi-FI"/>
              </w:rPr>
              <w:t>-</w:t>
            </w:r>
            <w:r>
              <w:t>n257I</w:t>
            </w:r>
          </w:p>
          <w:p w14:paraId="62804866"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6E664F3D" w14:textId="77777777" w:rsidR="006E43C8" w:rsidRDefault="006E43C8" w:rsidP="006E43C8">
            <w:pPr>
              <w:pStyle w:val="TAC"/>
              <w:rPr>
                <w:lang w:val="fi-FI"/>
              </w:rPr>
            </w:pPr>
            <w:r>
              <w:t>DC_5A_n78</w:t>
            </w:r>
            <w:r>
              <w:rPr>
                <w:lang w:val="fi-FI"/>
              </w:rPr>
              <w:t>A</w:t>
            </w:r>
            <w:r>
              <w:rPr>
                <w:rFonts w:hint="eastAsia"/>
                <w:lang w:val="fi-FI"/>
              </w:rPr>
              <w:t>-</w:t>
            </w:r>
            <w:r>
              <w:t>n257G</w:t>
            </w:r>
          </w:p>
          <w:p w14:paraId="65FAC8D3" w14:textId="77777777" w:rsidR="006E43C8" w:rsidRDefault="006E43C8" w:rsidP="006E43C8">
            <w:pPr>
              <w:pStyle w:val="TAC"/>
              <w:rPr>
                <w:lang w:val="fi-FI"/>
              </w:rPr>
            </w:pPr>
            <w:r>
              <w:t>DC_5A_n78</w:t>
            </w:r>
            <w:r>
              <w:rPr>
                <w:lang w:val="fi-FI"/>
              </w:rPr>
              <w:t>A</w:t>
            </w:r>
            <w:r>
              <w:rPr>
                <w:rFonts w:hint="eastAsia"/>
                <w:lang w:val="fi-FI"/>
              </w:rPr>
              <w:t>-</w:t>
            </w:r>
            <w:r>
              <w:t>n257H</w:t>
            </w:r>
          </w:p>
          <w:p w14:paraId="60F7359F" w14:textId="77777777" w:rsidR="006E43C8" w:rsidRDefault="006E43C8" w:rsidP="006E43C8">
            <w:pPr>
              <w:pStyle w:val="TAC"/>
            </w:pPr>
            <w:r>
              <w:t>DC_5A_n78</w:t>
            </w:r>
            <w:r>
              <w:rPr>
                <w:lang w:val="fi-FI"/>
              </w:rPr>
              <w:t>A</w:t>
            </w:r>
            <w:r>
              <w:rPr>
                <w:rFonts w:hint="eastAsia"/>
                <w:lang w:val="fi-FI"/>
              </w:rPr>
              <w:t>-</w:t>
            </w:r>
            <w:r>
              <w:t>n257I</w:t>
            </w:r>
          </w:p>
          <w:p w14:paraId="06D0EEFB"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186CBAF9" w14:textId="77777777" w:rsidR="006E43C8" w:rsidRDefault="006E43C8" w:rsidP="006E43C8">
            <w:pPr>
              <w:pStyle w:val="TAC"/>
              <w:rPr>
                <w:lang w:val="fi-FI"/>
              </w:rPr>
            </w:pPr>
            <w:r>
              <w:t>DC_7A_n78</w:t>
            </w:r>
            <w:r>
              <w:rPr>
                <w:lang w:val="fi-FI"/>
              </w:rPr>
              <w:t>A</w:t>
            </w:r>
            <w:r>
              <w:rPr>
                <w:rFonts w:hint="eastAsia"/>
                <w:lang w:val="fi-FI"/>
              </w:rPr>
              <w:t>-</w:t>
            </w:r>
            <w:r>
              <w:t>n257G</w:t>
            </w:r>
          </w:p>
          <w:p w14:paraId="1E4DA73E" w14:textId="77777777" w:rsidR="006E43C8" w:rsidRDefault="006E43C8" w:rsidP="006E43C8">
            <w:pPr>
              <w:pStyle w:val="TAC"/>
              <w:rPr>
                <w:lang w:val="fi-FI"/>
              </w:rPr>
            </w:pPr>
            <w:r>
              <w:t>DC_7A_n78</w:t>
            </w:r>
            <w:r>
              <w:rPr>
                <w:lang w:val="fi-FI"/>
              </w:rPr>
              <w:t>A</w:t>
            </w:r>
            <w:r>
              <w:rPr>
                <w:rFonts w:hint="eastAsia"/>
                <w:lang w:val="fi-FI"/>
              </w:rPr>
              <w:t>-</w:t>
            </w:r>
            <w:r>
              <w:t>n257H</w:t>
            </w:r>
          </w:p>
          <w:p w14:paraId="2415C5A0" w14:textId="77777777" w:rsidR="006E43C8" w:rsidRPr="00DA7105" w:rsidRDefault="006E43C8" w:rsidP="006E43C8">
            <w:pPr>
              <w:pStyle w:val="TAC"/>
              <w:rPr>
                <w:lang w:val="fi-FI"/>
              </w:rPr>
            </w:pPr>
            <w:r>
              <w:lastRenderedPageBreak/>
              <w:t>DC_7A_n78</w:t>
            </w:r>
            <w:r>
              <w:rPr>
                <w:lang w:val="fi-FI"/>
              </w:rPr>
              <w:t>A</w:t>
            </w:r>
            <w:r>
              <w:rPr>
                <w:rFonts w:hint="eastAsia"/>
                <w:lang w:val="fi-FI"/>
              </w:rPr>
              <w:t>-</w:t>
            </w:r>
            <w:r>
              <w:t>n257I</w:t>
            </w:r>
          </w:p>
        </w:tc>
      </w:tr>
    </w:tbl>
    <w:p w14:paraId="58D2B4CA" w14:textId="52F13A8C" w:rsidR="006E43C8" w:rsidRPr="00B21786" w:rsidRDefault="006E43C8" w:rsidP="006E43C8">
      <w:pPr>
        <w:pStyle w:val="Heading3"/>
      </w:pPr>
      <w:bookmarkStart w:id="73" w:name="_Toc97816656"/>
      <w:r>
        <w:rPr>
          <w:rFonts w:hint="eastAsia"/>
        </w:rPr>
        <w:lastRenderedPageBreak/>
        <w:t>6</w:t>
      </w:r>
      <w:r w:rsidRPr="00B21786">
        <w:t>.</w:t>
      </w:r>
      <w:r>
        <w:t>4</w:t>
      </w:r>
      <w:r w:rsidRPr="00B21786">
        <w:tab/>
        <w:t>DC_</w:t>
      </w:r>
      <w:r>
        <w:t>3</w:t>
      </w:r>
      <w:r w:rsidRPr="00B21786">
        <w:t>-</w:t>
      </w:r>
      <w:r>
        <w:t>5</w:t>
      </w:r>
      <w:r w:rsidRPr="00FF5A4A">
        <w:rPr>
          <w:rFonts w:hint="eastAsia"/>
        </w:rPr>
        <w:t>-</w:t>
      </w:r>
      <w:r>
        <w:t>7</w:t>
      </w:r>
      <w:r w:rsidRPr="00B21786">
        <w:t>_n</w:t>
      </w:r>
      <w:r>
        <w:t>78</w:t>
      </w:r>
      <w:r w:rsidRPr="00CF026B">
        <w:rPr>
          <w:rFonts w:hint="eastAsia"/>
        </w:rPr>
        <w:t>-n</w:t>
      </w:r>
      <w:r>
        <w:t>257 and DC_3-5-7-7_n78-n257</w:t>
      </w:r>
      <w:bookmarkEnd w:id="73"/>
    </w:p>
    <w:p w14:paraId="266E9C79" w14:textId="0153C8DF" w:rsidR="006E43C8" w:rsidRDefault="006E43C8" w:rsidP="006E43C8">
      <w:pPr>
        <w:pStyle w:val="Heading4"/>
      </w:pPr>
      <w:bookmarkStart w:id="74" w:name="_Toc97816657"/>
      <w:r>
        <w:rPr>
          <w:rFonts w:hint="eastAsia"/>
        </w:rPr>
        <w:t>6</w:t>
      </w:r>
      <w:r w:rsidRPr="00B21786">
        <w:t>.</w:t>
      </w:r>
      <w:r>
        <w:t>4.1</w:t>
      </w:r>
      <w:r w:rsidRPr="00B21786">
        <w:tab/>
        <w:t>Configuration for EN-</w:t>
      </w:r>
      <w:r w:rsidRPr="00B21786">
        <w:rPr>
          <w:rFonts w:hint="eastAsia"/>
        </w:rPr>
        <w:t>DC</w:t>
      </w:r>
      <w:bookmarkEnd w:id="74"/>
    </w:p>
    <w:p w14:paraId="7C75A7CB" w14:textId="55D148B5" w:rsidR="006E43C8" w:rsidRPr="007E3289" w:rsidRDefault="006E43C8" w:rsidP="006E43C8">
      <w:pPr>
        <w:pStyle w:val="TH"/>
      </w:pPr>
      <w:r w:rsidRPr="007E3289">
        <w:t xml:space="preserve">Table </w:t>
      </w:r>
      <w:r>
        <w:rPr>
          <w:rFonts w:hint="eastAsia"/>
        </w:rPr>
        <w:t>6</w:t>
      </w:r>
      <w:r w:rsidRPr="007E3289">
        <w:t>.</w:t>
      </w:r>
      <w:r>
        <w:t>4</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CBAA25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30EC8"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E833"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06F8D986"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F23406" w14:textId="77777777" w:rsidR="006E43C8" w:rsidRDefault="006E43C8" w:rsidP="006E43C8">
            <w:pPr>
              <w:pStyle w:val="TAC"/>
              <w:rPr>
                <w:lang w:val="fi-FI"/>
              </w:rPr>
            </w:pPr>
            <w:r>
              <w:t>DC_3A-5A-7A_n78</w:t>
            </w:r>
            <w:r>
              <w:rPr>
                <w:lang w:val="fi-FI"/>
              </w:rPr>
              <w:t>A</w:t>
            </w:r>
            <w:r>
              <w:rPr>
                <w:rFonts w:hint="eastAsia"/>
                <w:lang w:val="fi-FI"/>
              </w:rPr>
              <w:t>-</w:t>
            </w:r>
            <w:r>
              <w:t>n257</w:t>
            </w:r>
            <w:r>
              <w:rPr>
                <w:lang w:val="fi-FI"/>
              </w:rPr>
              <w:t>A</w:t>
            </w:r>
          </w:p>
          <w:p w14:paraId="5CC2BD45" w14:textId="77777777" w:rsidR="006E43C8" w:rsidRDefault="006E43C8" w:rsidP="006E43C8">
            <w:pPr>
              <w:pStyle w:val="TAC"/>
              <w:rPr>
                <w:lang w:val="fi-FI"/>
              </w:rPr>
            </w:pPr>
            <w:r>
              <w:t>DC_3A-5A-7A_n78</w:t>
            </w:r>
            <w:r>
              <w:rPr>
                <w:lang w:val="fi-FI"/>
              </w:rPr>
              <w:t>A</w:t>
            </w:r>
            <w:r>
              <w:rPr>
                <w:rFonts w:hint="eastAsia"/>
                <w:lang w:val="fi-FI"/>
              </w:rPr>
              <w:t>-</w:t>
            </w:r>
            <w:r>
              <w:t>n257D</w:t>
            </w:r>
          </w:p>
          <w:p w14:paraId="35E3D9E8" w14:textId="77777777" w:rsidR="006E43C8" w:rsidRDefault="006E43C8" w:rsidP="006E43C8">
            <w:pPr>
              <w:pStyle w:val="TAC"/>
              <w:rPr>
                <w:lang w:val="fi-FI"/>
              </w:rPr>
            </w:pPr>
            <w:r>
              <w:t>DC_3A-5A-7A_n78</w:t>
            </w:r>
            <w:r>
              <w:rPr>
                <w:lang w:val="fi-FI"/>
              </w:rPr>
              <w:t>A</w:t>
            </w:r>
            <w:r>
              <w:rPr>
                <w:rFonts w:hint="eastAsia"/>
                <w:lang w:val="fi-FI"/>
              </w:rPr>
              <w:t>-</w:t>
            </w:r>
            <w:r>
              <w:t>n257E</w:t>
            </w:r>
          </w:p>
          <w:p w14:paraId="012B6AF5" w14:textId="77777777" w:rsidR="006E43C8" w:rsidRDefault="006E43C8" w:rsidP="006E43C8">
            <w:pPr>
              <w:pStyle w:val="TAC"/>
              <w:rPr>
                <w:lang w:val="fi-FI"/>
              </w:rPr>
            </w:pPr>
            <w:r>
              <w:t>DC_3A-5A-7A_n78</w:t>
            </w:r>
            <w:r>
              <w:rPr>
                <w:lang w:val="fi-FI"/>
              </w:rPr>
              <w:t>A</w:t>
            </w:r>
            <w:r>
              <w:rPr>
                <w:rFonts w:hint="eastAsia"/>
                <w:lang w:val="fi-FI"/>
              </w:rPr>
              <w:t>-</w:t>
            </w:r>
            <w:r>
              <w:t>n257F</w:t>
            </w:r>
          </w:p>
          <w:p w14:paraId="79B2EC07" w14:textId="77777777" w:rsidR="006E43C8" w:rsidRDefault="006E43C8" w:rsidP="006E43C8">
            <w:pPr>
              <w:pStyle w:val="TAC"/>
              <w:rPr>
                <w:lang w:val="fi-FI"/>
              </w:rPr>
            </w:pPr>
            <w:r>
              <w:t>DC_3A-5A-7A_n78</w:t>
            </w:r>
            <w:r>
              <w:rPr>
                <w:lang w:val="fi-FI"/>
              </w:rPr>
              <w:t>A</w:t>
            </w:r>
            <w:r>
              <w:rPr>
                <w:rFonts w:hint="eastAsia"/>
                <w:lang w:val="fi-FI"/>
              </w:rPr>
              <w:t>-</w:t>
            </w:r>
            <w:r>
              <w:t>n257G</w:t>
            </w:r>
          </w:p>
          <w:p w14:paraId="6015BD22" w14:textId="77777777" w:rsidR="006E43C8" w:rsidRDefault="006E43C8" w:rsidP="006E43C8">
            <w:pPr>
              <w:pStyle w:val="TAC"/>
              <w:rPr>
                <w:lang w:val="fi-FI"/>
              </w:rPr>
            </w:pPr>
            <w:r>
              <w:t>DC_3A-5A-7A_n78</w:t>
            </w:r>
            <w:r>
              <w:rPr>
                <w:lang w:val="fi-FI"/>
              </w:rPr>
              <w:t>A</w:t>
            </w:r>
            <w:r>
              <w:rPr>
                <w:rFonts w:hint="eastAsia"/>
                <w:lang w:val="fi-FI"/>
              </w:rPr>
              <w:t>-</w:t>
            </w:r>
            <w:r>
              <w:t>n257H</w:t>
            </w:r>
          </w:p>
          <w:p w14:paraId="3D0598A5" w14:textId="77777777" w:rsidR="006E43C8" w:rsidRDefault="006E43C8" w:rsidP="006E43C8">
            <w:pPr>
              <w:pStyle w:val="TAC"/>
              <w:rPr>
                <w:lang w:val="fi-FI"/>
              </w:rPr>
            </w:pPr>
            <w:r>
              <w:t>DC_3A-5A-7A_n78</w:t>
            </w:r>
            <w:r>
              <w:rPr>
                <w:lang w:val="fi-FI"/>
              </w:rPr>
              <w:t>A</w:t>
            </w:r>
            <w:r>
              <w:rPr>
                <w:rFonts w:hint="eastAsia"/>
                <w:lang w:val="fi-FI"/>
              </w:rPr>
              <w:t>-</w:t>
            </w:r>
            <w:r>
              <w:t>n257I</w:t>
            </w:r>
          </w:p>
          <w:p w14:paraId="1ABDBCDF" w14:textId="77777777" w:rsidR="006E43C8" w:rsidRDefault="006E43C8" w:rsidP="006E43C8">
            <w:pPr>
              <w:pStyle w:val="TAC"/>
              <w:rPr>
                <w:lang w:val="fi-FI"/>
              </w:rPr>
            </w:pPr>
            <w:r>
              <w:t>DC_3A-5A-7A_n78</w:t>
            </w:r>
            <w:r>
              <w:rPr>
                <w:lang w:val="fi-FI"/>
              </w:rPr>
              <w:t>A</w:t>
            </w:r>
            <w:r>
              <w:rPr>
                <w:rFonts w:hint="eastAsia"/>
                <w:lang w:val="fi-FI"/>
              </w:rPr>
              <w:t>-</w:t>
            </w:r>
            <w:r>
              <w:t>n257J</w:t>
            </w:r>
          </w:p>
          <w:p w14:paraId="7C038310" w14:textId="77777777" w:rsidR="006E43C8" w:rsidRDefault="006E43C8" w:rsidP="006E43C8">
            <w:pPr>
              <w:pStyle w:val="TAC"/>
              <w:rPr>
                <w:lang w:val="fi-FI"/>
              </w:rPr>
            </w:pPr>
            <w:r>
              <w:t>DC_3A-5A-7A_n78</w:t>
            </w:r>
            <w:r>
              <w:rPr>
                <w:lang w:val="fi-FI"/>
              </w:rPr>
              <w:t>A</w:t>
            </w:r>
            <w:r>
              <w:rPr>
                <w:rFonts w:hint="eastAsia"/>
                <w:lang w:val="fi-FI"/>
              </w:rPr>
              <w:t>-</w:t>
            </w:r>
            <w:r>
              <w:t>n257K</w:t>
            </w:r>
          </w:p>
          <w:p w14:paraId="2DC7E4AA" w14:textId="77777777" w:rsidR="006E43C8" w:rsidRDefault="006E43C8" w:rsidP="006E43C8">
            <w:pPr>
              <w:pStyle w:val="TAC"/>
            </w:pPr>
            <w:r>
              <w:t>DC_3A-5A-7A_n78</w:t>
            </w:r>
            <w:r>
              <w:rPr>
                <w:lang w:val="fi-FI"/>
              </w:rPr>
              <w:t>A</w:t>
            </w:r>
            <w:r>
              <w:rPr>
                <w:rFonts w:hint="eastAsia"/>
                <w:lang w:val="fi-FI"/>
              </w:rPr>
              <w:t>-</w:t>
            </w:r>
            <w:r>
              <w:t>n257L</w:t>
            </w:r>
          </w:p>
          <w:p w14:paraId="689C1E4E" w14:textId="77777777" w:rsidR="006E43C8" w:rsidRDefault="006E43C8" w:rsidP="006E43C8">
            <w:pPr>
              <w:pStyle w:val="TAC"/>
            </w:pPr>
            <w:r>
              <w:t>DC_3A-5A-7A_n78</w:t>
            </w:r>
            <w:r>
              <w:rPr>
                <w:lang w:val="fi-FI"/>
              </w:rPr>
              <w:t>A</w:t>
            </w:r>
            <w:r>
              <w:rPr>
                <w:rFonts w:hint="eastAsia"/>
                <w:lang w:val="fi-FI"/>
              </w:rPr>
              <w:t>-</w:t>
            </w:r>
            <w:r>
              <w:t>n257M</w:t>
            </w:r>
          </w:p>
          <w:p w14:paraId="48437A4A" w14:textId="77777777" w:rsidR="006E43C8" w:rsidRDefault="006E43C8" w:rsidP="006E43C8">
            <w:pPr>
              <w:pStyle w:val="TAC"/>
              <w:rPr>
                <w:lang w:val="fi-FI"/>
              </w:rPr>
            </w:pPr>
            <w:r>
              <w:t>DC_3A-5A-7A_n78C</w:t>
            </w:r>
            <w:r>
              <w:rPr>
                <w:rFonts w:hint="eastAsia"/>
                <w:lang w:val="fi-FI"/>
              </w:rPr>
              <w:t>-</w:t>
            </w:r>
            <w:r>
              <w:t>n257</w:t>
            </w:r>
            <w:r>
              <w:rPr>
                <w:lang w:val="fi-FI"/>
              </w:rPr>
              <w:t>A</w:t>
            </w:r>
          </w:p>
          <w:p w14:paraId="5FB74E8F" w14:textId="77777777" w:rsidR="006E43C8" w:rsidRDefault="006E43C8" w:rsidP="006E43C8">
            <w:pPr>
              <w:pStyle w:val="TAC"/>
              <w:rPr>
                <w:lang w:val="fi-FI"/>
              </w:rPr>
            </w:pPr>
            <w:r>
              <w:t>DC_3A-5A-7A_n78C</w:t>
            </w:r>
            <w:r>
              <w:rPr>
                <w:rFonts w:hint="eastAsia"/>
                <w:lang w:val="fi-FI"/>
              </w:rPr>
              <w:t>-</w:t>
            </w:r>
            <w:r>
              <w:t>n257D</w:t>
            </w:r>
          </w:p>
          <w:p w14:paraId="164DB073" w14:textId="77777777" w:rsidR="006E43C8" w:rsidRDefault="006E43C8" w:rsidP="006E43C8">
            <w:pPr>
              <w:pStyle w:val="TAC"/>
              <w:rPr>
                <w:lang w:val="fi-FI"/>
              </w:rPr>
            </w:pPr>
            <w:r>
              <w:t>DC_3A-5A-7A_n78C</w:t>
            </w:r>
            <w:r>
              <w:rPr>
                <w:rFonts w:hint="eastAsia"/>
                <w:lang w:val="fi-FI"/>
              </w:rPr>
              <w:t>-</w:t>
            </w:r>
            <w:r>
              <w:t>n257E</w:t>
            </w:r>
          </w:p>
          <w:p w14:paraId="3D76DFDA" w14:textId="77777777" w:rsidR="006E43C8" w:rsidRDefault="006E43C8" w:rsidP="006E43C8">
            <w:pPr>
              <w:pStyle w:val="TAC"/>
              <w:rPr>
                <w:lang w:val="fi-FI"/>
              </w:rPr>
            </w:pPr>
            <w:r>
              <w:t>DC_3A-5A-7A_n78C</w:t>
            </w:r>
            <w:r>
              <w:rPr>
                <w:rFonts w:hint="eastAsia"/>
                <w:lang w:val="fi-FI"/>
              </w:rPr>
              <w:t>-</w:t>
            </w:r>
            <w:r>
              <w:t>n257F</w:t>
            </w:r>
          </w:p>
          <w:p w14:paraId="14769141" w14:textId="77777777" w:rsidR="006E43C8" w:rsidRDefault="006E43C8" w:rsidP="006E43C8">
            <w:pPr>
              <w:pStyle w:val="TAC"/>
              <w:rPr>
                <w:lang w:val="fi-FI"/>
              </w:rPr>
            </w:pPr>
            <w:r>
              <w:t>DC_3A-5A-7A_n78C</w:t>
            </w:r>
            <w:r>
              <w:rPr>
                <w:rFonts w:hint="eastAsia"/>
                <w:lang w:val="fi-FI"/>
              </w:rPr>
              <w:t>-</w:t>
            </w:r>
            <w:r>
              <w:t>n257G</w:t>
            </w:r>
          </w:p>
          <w:p w14:paraId="23AF2309" w14:textId="77777777" w:rsidR="006E43C8" w:rsidRDefault="006E43C8" w:rsidP="006E43C8">
            <w:pPr>
              <w:pStyle w:val="TAC"/>
              <w:rPr>
                <w:lang w:val="fi-FI"/>
              </w:rPr>
            </w:pPr>
            <w:r>
              <w:t>DC_3A-5A-7A_n78C</w:t>
            </w:r>
            <w:r>
              <w:rPr>
                <w:rFonts w:hint="eastAsia"/>
                <w:lang w:val="fi-FI"/>
              </w:rPr>
              <w:t>-</w:t>
            </w:r>
            <w:r>
              <w:t>n257H</w:t>
            </w:r>
          </w:p>
          <w:p w14:paraId="10DFE17F" w14:textId="77777777" w:rsidR="006E43C8" w:rsidRDefault="006E43C8" w:rsidP="006E43C8">
            <w:pPr>
              <w:pStyle w:val="TAC"/>
              <w:rPr>
                <w:lang w:val="fi-FI"/>
              </w:rPr>
            </w:pPr>
            <w:r>
              <w:t>DC_3A-5A-7A_n78C</w:t>
            </w:r>
            <w:r>
              <w:rPr>
                <w:rFonts w:hint="eastAsia"/>
                <w:lang w:val="fi-FI"/>
              </w:rPr>
              <w:t>-</w:t>
            </w:r>
            <w:r>
              <w:t>n257I</w:t>
            </w:r>
          </w:p>
          <w:p w14:paraId="77DA74B7" w14:textId="77777777" w:rsidR="006E43C8" w:rsidRDefault="006E43C8" w:rsidP="006E43C8">
            <w:pPr>
              <w:pStyle w:val="TAC"/>
              <w:rPr>
                <w:lang w:val="fi-FI"/>
              </w:rPr>
            </w:pPr>
            <w:r>
              <w:t>DC_3A-5A-7A_n78C</w:t>
            </w:r>
            <w:r>
              <w:rPr>
                <w:rFonts w:hint="eastAsia"/>
                <w:lang w:val="fi-FI"/>
              </w:rPr>
              <w:t>-</w:t>
            </w:r>
            <w:r>
              <w:t>n257J</w:t>
            </w:r>
          </w:p>
          <w:p w14:paraId="12BC776F" w14:textId="77777777" w:rsidR="006E43C8" w:rsidRDefault="006E43C8" w:rsidP="006E43C8">
            <w:pPr>
              <w:pStyle w:val="TAC"/>
              <w:rPr>
                <w:lang w:val="fi-FI"/>
              </w:rPr>
            </w:pPr>
            <w:r>
              <w:t>DC_3A-5A-7A_n78C</w:t>
            </w:r>
            <w:r>
              <w:rPr>
                <w:rFonts w:hint="eastAsia"/>
                <w:lang w:val="fi-FI"/>
              </w:rPr>
              <w:t>-</w:t>
            </w:r>
            <w:r>
              <w:t>n257K</w:t>
            </w:r>
          </w:p>
          <w:p w14:paraId="633EA6FA" w14:textId="77777777" w:rsidR="006E43C8" w:rsidRDefault="006E43C8" w:rsidP="006E43C8">
            <w:pPr>
              <w:pStyle w:val="TAC"/>
            </w:pPr>
            <w:r>
              <w:t>DC_3A-5A-7A_n78C</w:t>
            </w:r>
            <w:r>
              <w:rPr>
                <w:rFonts w:hint="eastAsia"/>
                <w:lang w:val="fi-FI"/>
              </w:rPr>
              <w:t>-</w:t>
            </w:r>
            <w:r>
              <w:t>n257L</w:t>
            </w:r>
          </w:p>
          <w:p w14:paraId="7598B3DC" w14:textId="77777777" w:rsidR="006E43C8" w:rsidRPr="000B3A4F" w:rsidRDefault="006E43C8" w:rsidP="006E43C8">
            <w:pPr>
              <w:pStyle w:val="TAC"/>
              <w:rPr>
                <w:rFonts w:eastAsia="MS Mincho"/>
                <w:lang w:val="fi-FI"/>
              </w:rPr>
            </w:pPr>
            <w:r>
              <w:t>DC_3A-5A-7A_n78C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390677"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CB9F3B2" w14:textId="77777777" w:rsidR="006E43C8" w:rsidRDefault="006E43C8" w:rsidP="006E43C8">
            <w:pPr>
              <w:pStyle w:val="TAC"/>
              <w:rPr>
                <w:lang w:val="fi-FI"/>
              </w:rPr>
            </w:pPr>
            <w:r>
              <w:t>DC_3A_n78</w:t>
            </w:r>
            <w:r>
              <w:rPr>
                <w:lang w:val="fi-FI"/>
              </w:rPr>
              <w:t>A</w:t>
            </w:r>
            <w:r>
              <w:rPr>
                <w:rFonts w:hint="eastAsia"/>
                <w:lang w:val="fi-FI"/>
              </w:rPr>
              <w:t>-</w:t>
            </w:r>
            <w:r>
              <w:t>n257G</w:t>
            </w:r>
          </w:p>
          <w:p w14:paraId="34C6E63B" w14:textId="77777777" w:rsidR="006E43C8" w:rsidRDefault="006E43C8" w:rsidP="006E43C8">
            <w:pPr>
              <w:pStyle w:val="TAC"/>
              <w:rPr>
                <w:lang w:val="fi-FI"/>
              </w:rPr>
            </w:pPr>
            <w:r>
              <w:t>DC_3A_n78</w:t>
            </w:r>
            <w:r>
              <w:rPr>
                <w:lang w:val="fi-FI"/>
              </w:rPr>
              <w:t>A</w:t>
            </w:r>
            <w:r>
              <w:rPr>
                <w:rFonts w:hint="eastAsia"/>
                <w:lang w:val="fi-FI"/>
              </w:rPr>
              <w:t>-</w:t>
            </w:r>
            <w:r>
              <w:t>n257H</w:t>
            </w:r>
          </w:p>
          <w:p w14:paraId="4D7B34EF" w14:textId="77777777" w:rsidR="006E43C8" w:rsidRDefault="006E43C8" w:rsidP="006E43C8">
            <w:pPr>
              <w:pStyle w:val="TAC"/>
            </w:pPr>
            <w:r>
              <w:t>DC_3A_n78</w:t>
            </w:r>
            <w:r>
              <w:rPr>
                <w:lang w:val="fi-FI"/>
              </w:rPr>
              <w:t>A</w:t>
            </w:r>
            <w:r>
              <w:rPr>
                <w:rFonts w:hint="eastAsia"/>
                <w:lang w:val="fi-FI"/>
              </w:rPr>
              <w:t>-</w:t>
            </w:r>
            <w:r>
              <w:t>n257I</w:t>
            </w:r>
          </w:p>
          <w:p w14:paraId="0AAA83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4A94D3EC" w14:textId="77777777" w:rsidR="006E43C8" w:rsidRDefault="006E43C8" w:rsidP="006E43C8">
            <w:pPr>
              <w:pStyle w:val="TAC"/>
              <w:rPr>
                <w:lang w:val="fi-FI"/>
              </w:rPr>
            </w:pPr>
            <w:r>
              <w:t>DC_5A_n78</w:t>
            </w:r>
            <w:r>
              <w:rPr>
                <w:lang w:val="fi-FI"/>
              </w:rPr>
              <w:t>A</w:t>
            </w:r>
            <w:r>
              <w:rPr>
                <w:rFonts w:hint="eastAsia"/>
                <w:lang w:val="fi-FI"/>
              </w:rPr>
              <w:t>-</w:t>
            </w:r>
            <w:r>
              <w:t>n257G</w:t>
            </w:r>
          </w:p>
          <w:p w14:paraId="4A92EBFC" w14:textId="77777777" w:rsidR="006E43C8" w:rsidRDefault="006E43C8" w:rsidP="006E43C8">
            <w:pPr>
              <w:pStyle w:val="TAC"/>
              <w:rPr>
                <w:lang w:val="fi-FI"/>
              </w:rPr>
            </w:pPr>
            <w:r>
              <w:t>DC_5A_n78</w:t>
            </w:r>
            <w:r>
              <w:rPr>
                <w:lang w:val="fi-FI"/>
              </w:rPr>
              <w:t>A</w:t>
            </w:r>
            <w:r>
              <w:rPr>
                <w:rFonts w:hint="eastAsia"/>
                <w:lang w:val="fi-FI"/>
              </w:rPr>
              <w:t>-</w:t>
            </w:r>
            <w:r>
              <w:t>n257H</w:t>
            </w:r>
          </w:p>
          <w:p w14:paraId="017407EE" w14:textId="77777777" w:rsidR="006E43C8" w:rsidRDefault="006E43C8" w:rsidP="006E43C8">
            <w:pPr>
              <w:pStyle w:val="TAC"/>
            </w:pPr>
            <w:r>
              <w:t>DC_5A_n78</w:t>
            </w:r>
            <w:r>
              <w:rPr>
                <w:lang w:val="fi-FI"/>
              </w:rPr>
              <w:t>A</w:t>
            </w:r>
            <w:r>
              <w:rPr>
                <w:rFonts w:hint="eastAsia"/>
                <w:lang w:val="fi-FI"/>
              </w:rPr>
              <w:t>-</w:t>
            </w:r>
            <w:r>
              <w:t>n257I</w:t>
            </w:r>
          </w:p>
          <w:p w14:paraId="5B60DFB8"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E7380C5" w14:textId="77777777" w:rsidR="006E43C8" w:rsidRDefault="006E43C8" w:rsidP="006E43C8">
            <w:pPr>
              <w:pStyle w:val="TAC"/>
              <w:rPr>
                <w:lang w:val="fi-FI"/>
              </w:rPr>
            </w:pPr>
            <w:r>
              <w:t>DC_7A_n78</w:t>
            </w:r>
            <w:r>
              <w:rPr>
                <w:lang w:val="fi-FI"/>
              </w:rPr>
              <w:t>A</w:t>
            </w:r>
            <w:r>
              <w:rPr>
                <w:rFonts w:hint="eastAsia"/>
                <w:lang w:val="fi-FI"/>
              </w:rPr>
              <w:t>-</w:t>
            </w:r>
            <w:r>
              <w:t>n257G</w:t>
            </w:r>
          </w:p>
          <w:p w14:paraId="201FCC3A" w14:textId="77777777" w:rsidR="006E43C8" w:rsidRDefault="006E43C8" w:rsidP="006E43C8">
            <w:pPr>
              <w:pStyle w:val="TAC"/>
              <w:rPr>
                <w:lang w:val="fi-FI"/>
              </w:rPr>
            </w:pPr>
            <w:r>
              <w:t>DC_7A_n78</w:t>
            </w:r>
            <w:r>
              <w:rPr>
                <w:lang w:val="fi-FI"/>
              </w:rPr>
              <w:t>A</w:t>
            </w:r>
            <w:r>
              <w:rPr>
                <w:rFonts w:hint="eastAsia"/>
                <w:lang w:val="fi-FI"/>
              </w:rPr>
              <w:t>-</w:t>
            </w:r>
            <w:r>
              <w:t>n257H</w:t>
            </w:r>
          </w:p>
          <w:p w14:paraId="7EEA8B8F"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2C19BB49"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3BDA4CD" w14:textId="77777777" w:rsidR="006E43C8" w:rsidRDefault="006E43C8" w:rsidP="006E43C8">
            <w:pPr>
              <w:pStyle w:val="TAC"/>
              <w:rPr>
                <w:lang w:val="fi-FI"/>
              </w:rPr>
            </w:pPr>
            <w:r>
              <w:t>DC_3A-5A-7A-7A_n78</w:t>
            </w:r>
            <w:r>
              <w:rPr>
                <w:lang w:val="fi-FI"/>
              </w:rPr>
              <w:t>A</w:t>
            </w:r>
            <w:r>
              <w:rPr>
                <w:rFonts w:hint="eastAsia"/>
                <w:lang w:val="fi-FI"/>
              </w:rPr>
              <w:t>-</w:t>
            </w:r>
            <w:r>
              <w:t>n257</w:t>
            </w:r>
            <w:r>
              <w:rPr>
                <w:lang w:val="fi-FI"/>
              </w:rPr>
              <w:t>A</w:t>
            </w:r>
          </w:p>
          <w:p w14:paraId="6D680C02" w14:textId="77777777" w:rsidR="006E43C8" w:rsidRDefault="006E43C8" w:rsidP="006E43C8">
            <w:pPr>
              <w:pStyle w:val="TAC"/>
              <w:rPr>
                <w:lang w:val="fi-FI"/>
              </w:rPr>
            </w:pPr>
            <w:r>
              <w:t>DC_3A-5A-7A-7A_n78</w:t>
            </w:r>
            <w:r>
              <w:rPr>
                <w:lang w:val="fi-FI"/>
              </w:rPr>
              <w:t>A</w:t>
            </w:r>
            <w:r>
              <w:rPr>
                <w:rFonts w:hint="eastAsia"/>
                <w:lang w:val="fi-FI"/>
              </w:rPr>
              <w:t>-</w:t>
            </w:r>
            <w:r>
              <w:t>n257D</w:t>
            </w:r>
          </w:p>
          <w:p w14:paraId="4BA1AA21" w14:textId="77777777" w:rsidR="006E43C8" w:rsidRDefault="006E43C8" w:rsidP="006E43C8">
            <w:pPr>
              <w:pStyle w:val="TAC"/>
              <w:rPr>
                <w:lang w:val="fi-FI"/>
              </w:rPr>
            </w:pPr>
            <w:r>
              <w:t>DC_3A-5A-7A-7A_n78</w:t>
            </w:r>
            <w:r>
              <w:rPr>
                <w:lang w:val="fi-FI"/>
              </w:rPr>
              <w:t>A</w:t>
            </w:r>
            <w:r>
              <w:rPr>
                <w:rFonts w:hint="eastAsia"/>
                <w:lang w:val="fi-FI"/>
              </w:rPr>
              <w:t>-</w:t>
            </w:r>
            <w:r>
              <w:t>n257E</w:t>
            </w:r>
          </w:p>
          <w:p w14:paraId="14088224" w14:textId="77777777" w:rsidR="006E43C8" w:rsidRDefault="006E43C8" w:rsidP="006E43C8">
            <w:pPr>
              <w:pStyle w:val="TAC"/>
              <w:rPr>
                <w:lang w:val="fi-FI"/>
              </w:rPr>
            </w:pPr>
            <w:r>
              <w:t>DC_3A-5A-7A-7A_n78</w:t>
            </w:r>
            <w:r>
              <w:rPr>
                <w:lang w:val="fi-FI"/>
              </w:rPr>
              <w:t>A</w:t>
            </w:r>
            <w:r>
              <w:rPr>
                <w:rFonts w:hint="eastAsia"/>
                <w:lang w:val="fi-FI"/>
              </w:rPr>
              <w:t>-</w:t>
            </w:r>
            <w:r>
              <w:t>n257F</w:t>
            </w:r>
          </w:p>
          <w:p w14:paraId="257563DD" w14:textId="77777777" w:rsidR="006E43C8" w:rsidRDefault="006E43C8" w:rsidP="006E43C8">
            <w:pPr>
              <w:pStyle w:val="TAC"/>
              <w:rPr>
                <w:lang w:val="fi-FI"/>
              </w:rPr>
            </w:pPr>
            <w:r>
              <w:t>DC_3A-5A-7A-7A_n78</w:t>
            </w:r>
            <w:r>
              <w:rPr>
                <w:lang w:val="fi-FI"/>
              </w:rPr>
              <w:t>A</w:t>
            </w:r>
            <w:r>
              <w:rPr>
                <w:rFonts w:hint="eastAsia"/>
                <w:lang w:val="fi-FI"/>
              </w:rPr>
              <w:t>-</w:t>
            </w:r>
            <w:r>
              <w:t>n257G</w:t>
            </w:r>
          </w:p>
          <w:p w14:paraId="2384E563" w14:textId="77777777" w:rsidR="006E43C8" w:rsidRDefault="006E43C8" w:rsidP="006E43C8">
            <w:pPr>
              <w:pStyle w:val="TAC"/>
              <w:rPr>
                <w:lang w:val="fi-FI"/>
              </w:rPr>
            </w:pPr>
            <w:r>
              <w:t>DC_3A-5A-7A-7A_n78</w:t>
            </w:r>
            <w:r>
              <w:rPr>
                <w:lang w:val="fi-FI"/>
              </w:rPr>
              <w:t>A</w:t>
            </w:r>
            <w:r>
              <w:rPr>
                <w:rFonts w:hint="eastAsia"/>
                <w:lang w:val="fi-FI"/>
              </w:rPr>
              <w:t>-</w:t>
            </w:r>
            <w:r>
              <w:t>n257H</w:t>
            </w:r>
          </w:p>
          <w:p w14:paraId="3C60C11C" w14:textId="77777777" w:rsidR="006E43C8" w:rsidRDefault="006E43C8" w:rsidP="006E43C8">
            <w:pPr>
              <w:pStyle w:val="TAC"/>
              <w:rPr>
                <w:lang w:val="fi-FI"/>
              </w:rPr>
            </w:pPr>
            <w:r>
              <w:t>DC_3A-5A-7A-7A_n78</w:t>
            </w:r>
            <w:r>
              <w:rPr>
                <w:lang w:val="fi-FI"/>
              </w:rPr>
              <w:t>A</w:t>
            </w:r>
            <w:r>
              <w:rPr>
                <w:rFonts w:hint="eastAsia"/>
                <w:lang w:val="fi-FI"/>
              </w:rPr>
              <w:t>-</w:t>
            </w:r>
            <w:r>
              <w:t>n257I</w:t>
            </w:r>
          </w:p>
          <w:p w14:paraId="66DD2736" w14:textId="77777777" w:rsidR="006E43C8" w:rsidRDefault="006E43C8" w:rsidP="006E43C8">
            <w:pPr>
              <w:pStyle w:val="TAC"/>
              <w:rPr>
                <w:lang w:val="fi-FI"/>
              </w:rPr>
            </w:pPr>
            <w:r>
              <w:t>DC_3A-5A-7A-7A_n78</w:t>
            </w:r>
            <w:r>
              <w:rPr>
                <w:lang w:val="fi-FI"/>
              </w:rPr>
              <w:t>A</w:t>
            </w:r>
            <w:r>
              <w:rPr>
                <w:rFonts w:hint="eastAsia"/>
                <w:lang w:val="fi-FI"/>
              </w:rPr>
              <w:t>-</w:t>
            </w:r>
            <w:r>
              <w:t>n257J</w:t>
            </w:r>
          </w:p>
          <w:p w14:paraId="4D362CDD" w14:textId="77777777" w:rsidR="006E43C8" w:rsidRDefault="006E43C8" w:rsidP="006E43C8">
            <w:pPr>
              <w:pStyle w:val="TAC"/>
              <w:rPr>
                <w:lang w:val="fi-FI"/>
              </w:rPr>
            </w:pPr>
            <w:r>
              <w:t>DC_3A-5A-7A-7A_n78</w:t>
            </w:r>
            <w:r>
              <w:rPr>
                <w:lang w:val="fi-FI"/>
              </w:rPr>
              <w:t>A</w:t>
            </w:r>
            <w:r>
              <w:rPr>
                <w:rFonts w:hint="eastAsia"/>
                <w:lang w:val="fi-FI"/>
              </w:rPr>
              <w:t>-</w:t>
            </w:r>
            <w:r>
              <w:t>n257K</w:t>
            </w:r>
          </w:p>
          <w:p w14:paraId="326409DB" w14:textId="77777777" w:rsidR="006E43C8" w:rsidRDefault="006E43C8" w:rsidP="006E43C8">
            <w:pPr>
              <w:pStyle w:val="TAC"/>
            </w:pPr>
            <w:r>
              <w:t>DC_3A-5A-7A-7A_n78</w:t>
            </w:r>
            <w:r>
              <w:rPr>
                <w:lang w:val="fi-FI"/>
              </w:rPr>
              <w:t>A</w:t>
            </w:r>
            <w:r>
              <w:rPr>
                <w:rFonts w:hint="eastAsia"/>
                <w:lang w:val="fi-FI"/>
              </w:rPr>
              <w:t>-</w:t>
            </w:r>
            <w:r>
              <w:t>n257L</w:t>
            </w:r>
          </w:p>
          <w:p w14:paraId="42DADBCB" w14:textId="77777777" w:rsidR="006E43C8" w:rsidRDefault="006E43C8" w:rsidP="006E43C8">
            <w:pPr>
              <w:pStyle w:val="TAC"/>
            </w:pPr>
            <w:r>
              <w:t>DC_3A-5A-7A-7A_n78</w:t>
            </w:r>
            <w:r>
              <w:rPr>
                <w:lang w:val="fi-FI"/>
              </w:rPr>
              <w:t>A</w:t>
            </w:r>
            <w:r>
              <w:rPr>
                <w:rFonts w:hint="eastAsia"/>
                <w:lang w:val="fi-FI"/>
              </w:rPr>
              <w:t>-</w:t>
            </w:r>
            <w:r>
              <w:t>n257M</w:t>
            </w:r>
          </w:p>
          <w:p w14:paraId="612ECE4A" w14:textId="77777777" w:rsidR="006E43C8" w:rsidRDefault="006E43C8" w:rsidP="006E43C8">
            <w:pPr>
              <w:pStyle w:val="TAC"/>
              <w:rPr>
                <w:lang w:val="fi-FI"/>
              </w:rPr>
            </w:pPr>
            <w:r>
              <w:t>DC_3A-5A-7A-7A_n78C</w:t>
            </w:r>
            <w:r>
              <w:rPr>
                <w:rFonts w:hint="eastAsia"/>
                <w:lang w:val="fi-FI"/>
              </w:rPr>
              <w:t>-</w:t>
            </w:r>
            <w:r>
              <w:t>n257</w:t>
            </w:r>
            <w:r>
              <w:rPr>
                <w:lang w:val="fi-FI"/>
              </w:rPr>
              <w:t>A</w:t>
            </w:r>
          </w:p>
          <w:p w14:paraId="5BACDB07" w14:textId="77777777" w:rsidR="006E43C8" w:rsidRDefault="006E43C8" w:rsidP="006E43C8">
            <w:pPr>
              <w:pStyle w:val="TAC"/>
              <w:rPr>
                <w:lang w:val="fi-FI"/>
              </w:rPr>
            </w:pPr>
            <w:r>
              <w:t>DC_3A-5A-7A-7A_n78C</w:t>
            </w:r>
            <w:r>
              <w:rPr>
                <w:rFonts w:hint="eastAsia"/>
                <w:lang w:val="fi-FI"/>
              </w:rPr>
              <w:t>-</w:t>
            </w:r>
            <w:r>
              <w:t>n257D</w:t>
            </w:r>
          </w:p>
          <w:p w14:paraId="115B75D6" w14:textId="77777777" w:rsidR="006E43C8" w:rsidRDefault="006E43C8" w:rsidP="006E43C8">
            <w:pPr>
              <w:pStyle w:val="TAC"/>
              <w:rPr>
                <w:lang w:val="fi-FI"/>
              </w:rPr>
            </w:pPr>
            <w:r>
              <w:t>DC_3A-5A-7A-7A_n78C</w:t>
            </w:r>
            <w:r>
              <w:rPr>
                <w:rFonts w:hint="eastAsia"/>
                <w:lang w:val="fi-FI"/>
              </w:rPr>
              <w:t>-</w:t>
            </w:r>
            <w:r>
              <w:t>n257E</w:t>
            </w:r>
          </w:p>
          <w:p w14:paraId="7CC4417E" w14:textId="77777777" w:rsidR="006E43C8" w:rsidRDefault="006E43C8" w:rsidP="006E43C8">
            <w:pPr>
              <w:pStyle w:val="TAC"/>
              <w:rPr>
                <w:lang w:val="fi-FI"/>
              </w:rPr>
            </w:pPr>
            <w:r>
              <w:t>DC_3A-5A-7A-7A_n78C</w:t>
            </w:r>
            <w:r>
              <w:rPr>
                <w:rFonts w:hint="eastAsia"/>
                <w:lang w:val="fi-FI"/>
              </w:rPr>
              <w:t>-</w:t>
            </w:r>
            <w:r>
              <w:t>n257F</w:t>
            </w:r>
          </w:p>
          <w:p w14:paraId="10118C2B" w14:textId="77777777" w:rsidR="006E43C8" w:rsidRDefault="006E43C8" w:rsidP="006E43C8">
            <w:pPr>
              <w:pStyle w:val="TAC"/>
              <w:rPr>
                <w:lang w:val="fi-FI"/>
              </w:rPr>
            </w:pPr>
            <w:r>
              <w:t>DC_3A-5A-7A-7A_n78C</w:t>
            </w:r>
            <w:r>
              <w:rPr>
                <w:rFonts w:hint="eastAsia"/>
                <w:lang w:val="fi-FI"/>
              </w:rPr>
              <w:t>-</w:t>
            </w:r>
            <w:r>
              <w:t>n257G</w:t>
            </w:r>
          </w:p>
          <w:p w14:paraId="0C3AF7CF" w14:textId="77777777" w:rsidR="006E43C8" w:rsidRDefault="006E43C8" w:rsidP="006E43C8">
            <w:pPr>
              <w:pStyle w:val="TAC"/>
              <w:rPr>
                <w:lang w:val="fi-FI"/>
              </w:rPr>
            </w:pPr>
            <w:r>
              <w:t>DC_3A-5A-7A-7A_n78C</w:t>
            </w:r>
            <w:r>
              <w:rPr>
                <w:rFonts w:hint="eastAsia"/>
                <w:lang w:val="fi-FI"/>
              </w:rPr>
              <w:t>-</w:t>
            </w:r>
            <w:r>
              <w:t>n257H</w:t>
            </w:r>
          </w:p>
          <w:p w14:paraId="4D417DCA" w14:textId="77777777" w:rsidR="006E43C8" w:rsidRDefault="006E43C8" w:rsidP="006E43C8">
            <w:pPr>
              <w:pStyle w:val="TAC"/>
              <w:rPr>
                <w:lang w:val="fi-FI"/>
              </w:rPr>
            </w:pPr>
            <w:r>
              <w:t>DC_3A-5A-7A-7A_n78C</w:t>
            </w:r>
            <w:r>
              <w:rPr>
                <w:rFonts w:hint="eastAsia"/>
                <w:lang w:val="fi-FI"/>
              </w:rPr>
              <w:t>-</w:t>
            </w:r>
            <w:r>
              <w:t>n257I</w:t>
            </w:r>
          </w:p>
          <w:p w14:paraId="6483940F" w14:textId="77777777" w:rsidR="006E43C8" w:rsidRDefault="006E43C8" w:rsidP="006E43C8">
            <w:pPr>
              <w:pStyle w:val="TAC"/>
              <w:rPr>
                <w:lang w:val="fi-FI"/>
              </w:rPr>
            </w:pPr>
            <w:r>
              <w:t>DC_3A-5A-7A-7A_n78C</w:t>
            </w:r>
            <w:r>
              <w:rPr>
                <w:rFonts w:hint="eastAsia"/>
                <w:lang w:val="fi-FI"/>
              </w:rPr>
              <w:t>-</w:t>
            </w:r>
            <w:r>
              <w:t>n257J</w:t>
            </w:r>
          </w:p>
          <w:p w14:paraId="26D3EFF2" w14:textId="77777777" w:rsidR="006E43C8" w:rsidRDefault="006E43C8" w:rsidP="006E43C8">
            <w:pPr>
              <w:pStyle w:val="TAC"/>
              <w:rPr>
                <w:lang w:val="fi-FI"/>
              </w:rPr>
            </w:pPr>
            <w:r>
              <w:t>DC_3A-5A-7A-7A_n78C</w:t>
            </w:r>
            <w:r>
              <w:rPr>
                <w:rFonts w:hint="eastAsia"/>
                <w:lang w:val="fi-FI"/>
              </w:rPr>
              <w:t>-</w:t>
            </w:r>
            <w:r>
              <w:t>n257K</w:t>
            </w:r>
          </w:p>
          <w:p w14:paraId="2BA8F15B" w14:textId="77777777" w:rsidR="006E43C8" w:rsidRDefault="006E43C8" w:rsidP="006E43C8">
            <w:pPr>
              <w:pStyle w:val="TAC"/>
            </w:pPr>
            <w:r>
              <w:t>DC_3A-5A-7A-7A_n78C</w:t>
            </w:r>
            <w:r>
              <w:rPr>
                <w:rFonts w:hint="eastAsia"/>
                <w:lang w:val="fi-FI"/>
              </w:rPr>
              <w:t>-</w:t>
            </w:r>
            <w:r>
              <w:t>n257L</w:t>
            </w:r>
          </w:p>
          <w:p w14:paraId="0B3FECC1" w14:textId="77777777" w:rsidR="006E43C8" w:rsidRPr="004D5C56" w:rsidRDefault="006E43C8" w:rsidP="006E43C8">
            <w:pPr>
              <w:pStyle w:val="TAC"/>
            </w:pPr>
            <w:r>
              <w:t>DC_3A-5A-7A-7A_n78C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6A6089"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20638FE" w14:textId="77777777" w:rsidR="006E43C8" w:rsidRDefault="006E43C8" w:rsidP="006E43C8">
            <w:pPr>
              <w:pStyle w:val="TAC"/>
              <w:rPr>
                <w:lang w:val="fi-FI"/>
              </w:rPr>
            </w:pPr>
            <w:r>
              <w:t>DC_3A_n78</w:t>
            </w:r>
            <w:r>
              <w:rPr>
                <w:lang w:val="fi-FI"/>
              </w:rPr>
              <w:t>A</w:t>
            </w:r>
            <w:r>
              <w:rPr>
                <w:rFonts w:hint="eastAsia"/>
                <w:lang w:val="fi-FI"/>
              </w:rPr>
              <w:t>-</w:t>
            </w:r>
            <w:r>
              <w:t>n257G</w:t>
            </w:r>
          </w:p>
          <w:p w14:paraId="03C53E38" w14:textId="77777777" w:rsidR="006E43C8" w:rsidRDefault="006E43C8" w:rsidP="006E43C8">
            <w:pPr>
              <w:pStyle w:val="TAC"/>
              <w:rPr>
                <w:lang w:val="fi-FI"/>
              </w:rPr>
            </w:pPr>
            <w:r>
              <w:t>DC_3A_n78</w:t>
            </w:r>
            <w:r>
              <w:rPr>
                <w:lang w:val="fi-FI"/>
              </w:rPr>
              <w:t>A</w:t>
            </w:r>
            <w:r>
              <w:rPr>
                <w:rFonts w:hint="eastAsia"/>
                <w:lang w:val="fi-FI"/>
              </w:rPr>
              <w:t>-</w:t>
            </w:r>
            <w:r>
              <w:t>n257H</w:t>
            </w:r>
          </w:p>
          <w:p w14:paraId="40F0AAEF" w14:textId="77777777" w:rsidR="006E43C8" w:rsidRDefault="006E43C8" w:rsidP="006E43C8">
            <w:pPr>
              <w:pStyle w:val="TAC"/>
            </w:pPr>
            <w:r>
              <w:t>DC_3A_n78</w:t>
            </w:r>
            <w:r>
              <w:rPr>
                <w:lang w:val="fi-FI"/>
              </w:rPr>
              <w:t>A</w:t>
            </w:r>
            <w:r>
              <w:rPr>
                <w:rFonts w:hint="eastAsia"/>
                <w:lang w:val="fi-FI"/>
              </w:rPr>
              <w:t>-</w:t>
            </w:r>
            <w:r>
              <w:t>n257I</w:t>
            </w:r>
          </w:p>
          <w:p w14:paraId="6BDA5C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3314E3A0" w14:textId="77777777" w:rsidR="006E43C8" w:rsidRDefault="006E43C8" w:rsidP="006E43C8">
            <w:pPr>
              <w:pStyle w:val="TAC"/>
              <w:rPr>
                <w:lang w:val="fi-FI"/>
              </w:rPr>
            </w:pPr>
            <w:r>
              <w:t>DC_5A_n78</w:t>
            </w:r>
            <w:r>
              <w:rPr>
                <w:lang w:val="fi-FI"/>
              </w:rPr>
              <w:t>A</w:t>
            </w:r>
            <w:r>
              <w:rPr>
                <w:rFonts w:hint="eastAsia"/>
                <w:lang w:val="fi-FI"/>
              </w:rPr>
              <w:t>-</w:t>
            </w:r>
            <w:r>
              <w:t>n257G</w:t>
            </w:r>
          </w:p>
          <w:p w14:paraId="436D3430" w14:textId="77777777" w:rsidR="006E43C8" w:rsidRDefault="006E43C8" w:rsidP="006E43C8">
            <w:pPr>
              <w:pStyle w:val="TAC"/>
              <w:rPr>
                <w:lang w:val="fi-FI"/>
              </w:rPr>
            </w:pPr>
            <w:r>
              <w:t>DC_5A_n78</w:t>
            </w:r>
            <w:r>
              <w:rPr>
                <w:lang w:val="fi-FI"/>
              </w:rPr>
              <w:t>A</w:t>
            </w:r>
            <w:r>
              <w:rPr>
                <w:rFonts w:hint="eastAsia"/>
                <w:lang w:val="fi-FI"/>
              </w:rPr>
              <w:t>-</w:t>
            </w:r>
            <w:r>
              <w:t>n257H</w:t>
            </w:r>
          </w:p>
          <w:p w14:paraId="4F77DEB7" w14:textId="77777777" w:rsidR="006E43C8" w:rsidRDefault="006E43C8" w:rsidP="006E43C8">
            <w:pPr>
              <w:pStyle w:val="TAC"/>
            </w:pPr>
            <w:r>
              <w:t>DC_5A_n78</w:t>
            </w:r>
            <w:r>
              <w:rPr>
                <w:lang w:val="fi-FI"/>
              </w:rPr>
              <w:t>A</w:t>
            </w:r>
            <w:r>
              <w:rPr>
                <w:rFonts w:hint="eastAsia"/>
                <w:lang w:val="fi-FI"/>
              </w:rPr>
              <w:t>-</w:t>
            </w:r>
            <w:r>
              <w:t>n257I</w:t>
            </w:r>
          </w:p>
          <w:p w14:paraId="44A8050C"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7CD66CC8" w14:textId="77777777" w:rsidR="006E43C8" w:rsidRDefault="006E43C8" w:rsidP="006E43C8">
            <w:pPr>
              <w:pStyle w:val="TAC"/>
              <w:rPr>
                <w:lang w:val="fi-FI"/>
              </w:rPr>
            </w:pPr>
            <w:r>
              <w:t>DC_7A_n78</w:t>
            </w:r>
            <w:r>
              <w:rPr>
                <w:lang w:val="fi-FI"/>
              </w:rPr>
              <w:t>A</w:t>
            </w:r>
            <w:r>
              <w:rPr>
                <w:rFonts w:hint="eastAsia"/>
                <w:lang w:val="fi-FI"/>
              </w:rPr>
              <w:t>-</w:t>
            </w:r>
            <w:r>
              <w:t>n257G</w:t>
            </w:r>
          </w:p>
          <w:p w14:paraId="4918232D" w14:textId="77777777" w:rsidR="006E43C8" w:rsidRDefault="006E43C8" w:rsidP="006E43C8">
            <w:pPr>
              <w:pStyle w:val="TAC"/>
              <w:rPr>
                <w:lang w:val="fi-FI"/>
              </w:rPr>
            </w:pPr>
            <w:r>
              <w:t>DC_7A_n78</w:t>
            </w:r>
            <w:r>
              <w:rPr>
                <w:lang w:val="fi-FI"/>
              </w:rPr>
              <w:t>A</w:t>
            </w:r>
            <w:r>
              <w:rPr>
                <w:rFonts w:hint="eastAsia"/>
                <w:lang w:val="fi-FI"/>
              </w:rPr>
              <w:t>-</w:t>
            </w:r>
            <w:r>
              <w:t>n257H</w:t>
            </w:r>
          </w:p>
          <w:p w14:paraId="3E0A4C31"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044E52ED" w14:textId="77777777" w:rsidR="00CF026B" w:rsidRPr="006E43C8" w:rsidRDefault="00CF026B" w:rsidP="00CF026B"/>
    <w:p w14:paraId="7CBD4C8A" w14:textId="350427B3" w:rsidR="00DA7105" w:rsidRDefault="00DA7105" w:rsidP="00DA7105">
      <w:pPr>
        <w:pStyle w:val="Heading1"/>
      </w:pPr>
      <w:bookmarkStart w:id="75" w:name="_Toc97816658"/>
      <w:r>
        <w:rPr>
          <w:rFonts w:hint="eastAsia"/>
        </w:rPr>
        <w:lastRenderedPageBreak/>
        <w:t>7</w:t>
      </w:r>
      <w:r w:rsidRPr="00697599">
        <w:tab/>
      </w:r>
      <w:r>
        <w:t>DC</w:t>
      </w:r>
      <w:r w:rsidRPr="00697599">
        <w:t xml:space="preserve"> of </w:t>
      </w:r>
      <w:r>
        <w:rPr>
          <w:rFonts w:hint="eastAsia"/>
        </w:rPr>
        <w:t>4</w:t>
      </w:r>
      <w:r>
        <w:t xml:space="preserve"> bands</w:t>
      </w:r>
      <w:r w:rsidRPr="00EF7081">
        <w:t xml:space="preserve"> LTE inter-band CA (</w:t>
      </w:r>
      <w:r>
        <w:rPr>
          <w:rFonts w:hint="eastAsia"/>
        </w:rPr>
        <w:t>4</w:t>
      </w:r>
      <w:r w:rsidRPr="00EF7081">
        <w:t>DL/1UL) and 1 NR FR1 band (1DL/1UL) and 1 NR FR2 band (1DL/1UL)</w:t>
      </w:r>
      <w:r w:rsidRPr="00697599">
        <w:t>: Specific Band Combination Part</w:t>
      </w:r>
      <w:bookmarkEnd w:id="75"/>
    </w:p>
    <w:p w14:paraId="29FB69D3" w14:textId="61E25417" w:rsidR="008E511A" w:rsidRPr="00B21786" w:rsidRDefault="008E511A" w:rsidP="008E511A">
      <w:pPr>
        <w:pStyle w:val="Heading3"/>
      </w:pPr>
      <w:bookmarkStart w:id="76" w:name="_Toc97816659"/>
      <w:r>
        <w:t>7</w:t>
      </w:r>
      <w:r w:rsidRPr="00B21786">
        <w:t>.</w:t>
      </w:r>
      <w:r>
        <w:t>1</w:t>
      </w:r>
      <w:r w:rsidRPr="00B21786">
        <w:tab/>
        <w:t>DC_</w:t>
      </w:r>
      <w:r>
        <w:t>1-3</w:t>
      </w:r>
      <w:r w:rsidRPr="00B21786">
        <w:t>-</w:t>
      </w:r>
      <w:r>
        <w:t>5</w:t>
      </w:r>
      <w:r w:rsidRPr="00FF5A4A">
        <w:rPr>
          <w:rFonts w:hint="eastAsia"/>
        </w:rPr>
        <w:t>-</w:t>
      </w:r>
      <w:r>
        <w:t>7</w:t>
      </w:r>
      <w:r w:rsidRPr="00B21786">
        <w:t>_n</w:t>
      </w:r>
      <w:r>
        <w:t>78</w:t>
      </w:r>
      <w:r w:rsidRPr="00CF026B">
        <w:rPr>
          <w:rFonts w:hint="eastAsia"/>
        </w:rPr>
        <w:t>-n</w:t>
      </w:r>
      <w:r>
        <w:t>257 and DC_1-3-5-7-7_n78-n257</w:t>
      </w:r>
      <w:bookmarkEnd w:id="76"/>
    </w:p>
    <w:p w14:paraId="2D177B8D" w14:textId="6EE423BD" w:rsidR="008E511A" w:rsidRDefault="008E511A" w:rsidP="008E511A">
      <w:pPr>
        <w:pStyle w:val="Heading4"/>
      </w:pPr>
      <w:bookmarkStart w:id="77" w:name="_Toc97816660"/>
      <w:r>
        <w:t>7</w:t>
      </w:r>
      <w:r w:rsidRPr="00B21786">
        <w:t>.</w:t>
      </w:r>
      <w:r>
        <w:t>1.1</w:t>
      </w:r>
      <w:r w:rsidRPr="00B21786">
        <w:tab/>
        <w:t>Configuration for EN-</w:t>
      </w:r>
      <w:r w:rsidRPr="00B21786">
        <w:rPr>
          <w:rFonts w:hint="eastAsia"/>
        </w:rPr>
        <w:t>DC</w:t>
      </w:r>
      <w:bookmarkEnd w:id="77"/>
    </w:p>
    <w:p w14:paraId="78EB9707" w14:textId="210DD004" w:rsidR="008E511A" w:rsidRPr="007E3289" w:rsidRDefault="008E511A" w:rsidP="008E511A">
      <w:pPr>
        <w:pStyle w:val="TH"/>
      </w:pPr>
      <w:r w:rsidRPr="007E3289">
        <w:t xml:space="preserve">Table </w:t>
      </w:r>
      <w:r>
        <w:t>7</w:t>
      </w:r>
      <w:r w:rsidRPr="007E3289">
        <w:t>.</w:t>
      </w:r>
      <w:r>
        <w:t>1</w:t>
      </w:r>
      <w:r w:rsidRPr="007E3289">
        <w:t>.</w:t>
      </w:r>
      <w:r>
        <w:rPr>
          <w:rFonts w:hint="eastAsia"/>
        </w:rPr>
        <w:t>1</w:t>
      </w:r>
      <w:r w:rsidRPr="007E3289">
        <w:t>-1: Band combinations EN-DC (</w:t>
      </w:r>
      <w:r>
        <w:t xml:space="preserve">six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E511A" w:rsidRPr="007E3289" w14:paraId="751C7A69"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DA56" w14:textId="77777777" w:rsidR="008E511A" w:rsidRPr="007E3289" w:rsidRDefault="008E511A"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D336" w14:textId="77777777" w:rsidR="008E511A" w:rsidRPr="004733CF" w:rsidRDefault="008E511A" w:rsidP="00E232F4">
            <w:pPr>
              <w:pStyle w:val="TAH"/>
              <w:rPr>
                <w:rFonts w:eastAsia="MS Mincho" w:cs="Arial"/>
                <w:lang w:val="fi-FI"/>
              </w:rPr>
            </w:pPr>
            <w:r>
              <w:rPr>
                <w:rFonts w:cs="Arial"/>
              </w:rPr>
              <w:t>UL configuration(s)</w:t>
            </w:r>
          </w:p>
        </w:tc>
      </w:tr>
      <w:tr w:rsidR="008E511A" w:rsidRPr="007E3289" w14:paraId="2737719D"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90F189" w14:textId="77777777" w:rsidR="008E511A" w:rsidRDefault="008E511A" w:rsidP="00E232F4">
            <w:pPr>
              <w:pStyle w:val="TAC"/>
              <w:rPr>
                <w:lang w:val="fi-FI"/>
              </w:rPr>
            </w:pPr>
            <w:r>
              <w:t>DC_1A-3A-5A-7A_n78</w:t>
            </w:r>
            <w:r>
              <w:rPr>
                <w:lang w:val="fi-FI"/>
              </w:rPr>
              <w:t>A</w:t>
            </w:r>
            <w:r>
              <w:rPr>
                <w:rFonts w:hint="eastAsia"/>
                <w:lang w:val="fi-FI"/>
              </w:rPr>
              <w:t>-</w:t>
            </w:r>
            <w:r>
              <w:t>n257</w:t>
            </w:r>
            <w:r>
              <w:rPr>
                <w:lang w:val="fi-FI"/>
              </w:rPr>
              <w:t>A</w:t>
            </w:r>
          </w:p>
          <w:p w14:paraId="338EFFD8" w14:textId="77777777" w:rsidR="008E511A" w:rsidRDefault="008E511A" w:rsidP="00E232F4">
            <w:pPr>
              <w:pStyle w:val="TAC"/>
              <w:rPr>
                <w:lang w:val="fi-FI"/>
              </w:rPr>
            </w:pPr>
            <w:r>
              <w:t>DC_1A-3A-5A-7A_n78</w:t>
            </w:r>
            <w:r>
              <w:rPr>
                <w:lang w:val="fi-FI"/>
              </w:rPr>
              <w:t>A</w:t>
            </w:r>
            <w:r>
              <w:rPr>
                <w:rFonts w:hint="eastAsia"/>
                <w:lang w:val="fi-FI"/>
              </w:rPr>
              <w:t>-</w:t>
            </w:r>
            <w:r>
              <w:t>n257D</w:t>
            </w:r>
          </w:p>
          <w:p w14:paraId="0FF9CA9A" w14:textId="77777777" w:rsidR="008E511A" w:rsidRDefault="008E511A" w:rsidP="00E232F4">
            <w:pPr>
              <w:pStyle w:val="TAC"/>
              <w:rPr>
                <w:lang w:val="fi-FI"/>
              </w:rPr>
            </w:pPr>
            <w:r>
              <w:t>DC_1A-3A-5A-7A_n78</w:t>
            </w:r>
            <w:r>
              <w:rPr>
                <w:lang w:val="fi-FI"/>
              </w:rPr>
              <w:t>A</w:t>
            </w:r>
            <w:r>
              <w:rPr>
                <w:rFonts w:hint="eastAsia"/>
                <w:lang w:val="fi-FI"/>
              </w:rPr>
              <w:t>-</w:t>
            </w:r>
            <w:r>
              <w:t>n257E</w:t>
            </w:r>
          </w:p>
          <w:p w14:paraId="7CDE3435" w14:textId="77777777" w:rsidR="008E511A" w:rsidRDefault="008E511A" w:rsidP="00E232F4">
            <w:pPr>
              <w:pStyle w:val="TAC"/>
              <w:rPr>
                <w:lang w:val="fi-FI"/>
              </w:rPr>
            </w:pPr>
            <w:r>
              <w:t>DC_1A-3A-5A-7A_n78</w:t>
            </w:r>
            <w:r>
              <w:rPr>
                <w:lang w:val="fi-FI"/>
              </w:rPr>
              <w:t>A</w:t>
            </w:r>
            <w:r>
              <w:rPr>
                <w:rFonts w:hint="eastAsia"/>
                <w:lang w:val="fi-FI"/>
              </w:rPr>
              <w:t>-</w:t>
            </w:r>
            <w:r>
              <w:t>n257F</w:t>
            </w:r>
          </w:p>
          <w:p w14:paraId="7385D348" w14:textId="77777777" w:rsidR="008E511A" w:rsidRDefault="008E511A" w:rsidP="00E232F4">
            <w:pPr>
              <w:pStyle w:val="TAC"/>
              <w:rPr>
                <w:lang w:val="fi-FI"/>
              </w:rPr>
            </w:pPr>
            <w:r>
              <w:t>DC_1A-3A-5A-7A_n78</w:t>
            </w:r>
            <w:r>
              <w:rPr>
                <w:lang w:val="fi-FI"/>
              </w:rPr>
              <w:t>A</w:t>
            </w:r>
            <w:r>
              <w:rPr>
                <w:rFonts w:hint="eastAsia"/>
                <w:lang w:val="fi-FI"/>
              </w:rPr>
              <w:t>-</w:t>
            </w:r>
            <w:r>
              <w:t>n257G</w:t>
            </w:r>
          </w:p>
          <w:p w14:paraId="70075F13" w14:textId="77777777" w:rsidR="008E511A" w:rsidRDefault="008E511A" w:rsidP="00E232F4">
            <w:pPr>
              <w:pStyle w:val="TAC"/>
              <w:rPr>
                <w:lang w:val="fi-FI"/>
              </w:rPr>
            </w:pPr>
            <w:r>
              <w:t>DC_1A-3A-5A-7A_n78</w:t>
            </w:r>
            <w:r>
              <w:rPr>
                <w:lang w:val="fi-FI"/>
              </w:rPr>
              <w:t>A</w:t>
            </w:r>
            <w:r>
              <w:rPr>
                <w:rFonts w:hint="eastAsia"/>
                <w:lang w:val="fi-FI"/>
              </w:rPr>
              <w:t>-</w:t>
            </w:r>
            <w:r>
              <w:t>n257H</w:t>
            </w:r>
          </w:p>
          <w:p w14:paraId="65D747B9" w14:textId="77777777" w:rsidR="008E511A" w:rsidRDefault="008E511A" w:rsidP="00E232F4">
            <w:pPr>
              <w:pStyle w:val="TAC"/>
              <w:rPr>
                <w:lang w:val="fi-FI"/>
              </w:rPr>
            </w:pPr>
            <w:r>
              <w:t>DC_1A-3A-5A-7A_n78</w:t>
            </w:r>
            <w:r>
              <w:rPr>
                <w:lang w:val="fi-FI"/>
              </w:rPr>
              <w:t>A</w:t>
            </w:r>
            <w:r>
              <w:rPr>
                <w:rFonts w:hint="eastAsia"/>
                <w:lang w:val="fi-FI"/>
              </w:rPr>
              <w:t>-</w:t>
            </w:r>
            <w:r>
              <w:t>n257I</w:t>
            </w:r>
          </w:p>
          <w:p w14:paraId="0EE76CBC" w14:textId="77777777" w:rsidR="008E511A" w:rsidRDefault="008E511A" w:rsidP="00E232F4">
            <w:pPr>
              <w:pStyle w:val="TAC"/>
              <w:rPr>
                <w:lang w:val="fi-FI"/>
              </w:rPr>
            </w:pPr>
            <w:r>
              <w:t>DC_1A-3A-5A-7A_n78</w:t>
            </w:r>
            <w:r>
              <w:rPr>
                <w:lang w:val="fi-FI"/>
              </w:rPr>
              <w:t>A</w:t>
            </w:r>
            <w:r>
              <w:rPr>
                <w:rFonts w:hint="eastAsia"/>
                <w:lang w:val="fi-FI"/>
              </w:rPr>
              <w:t>-</w:t>
            </w:r>
            <w:r>
              <w:t>n257J</w:t>
            </w:r>
          </w:p>
          <w:p w14:paraId="5F432AAF" w14:textId="77777777" w:rsidR="008E511A" w:rsidRDefault="008E511A" w:rsidP="00E232F4">
            <w:pPr>
              <w:pStyle w:val="TAC"/>
              <w:rPr>
                <w:lang w:val="fi-FI"/>
              </w:rPr>
            </w:pPr>
            <w:r>
              <w:t>DC_1A-3A-5A-7A_n78</w:t>
            </w:r>
            <w:r>
              <w:rPr>
                <w:lang w:val="fi-FI"/>
              </w:rPr>
              <w:t>A</w:t>
            </w:r>
            <w:r>
              <w:rPr>
                <w:rFonts w:hint="eastAsia"/>
                <w:lang w:val="fi-FI"/>
              </w:rPr>
              <w:t>-</w:t>
            </w:r>
            <w:r>
              <w:t>n257K</w:t>
            </w:r>
          </w:p>
          <w:p w14:paraId="2EC952DE" w14:textId="77777777" w:rsidR="008E511A" w:rsidRDefault="008E511A" w:rsidP="00E232F4">
            <w:pPr>
              <w:pStyle w:val="TAC"/>
            </w:pPr>
            <w:r>
              <w:t>DC_1A-3A-5A-7A_n78</w:t>
            </w:r>
            <w:r>
              <w:rPr>
                <w:lang w:val="fi-FI"/>
              </w:rPr>
              <w:t>A</w:t>
            </w:r>
            <w:r>
              <w:rPr>
                <w:rFonts w:hint="eastAsia"/>
                <w:lang w:val="fi-FI"/>
              </w:rPr>
              <w:t>-</w:t>
            </w:r>
            <w:r>
              <w:t>n257L</w:t>
            </w:r>
          </w:p>
          <w:p w14:paraId="7C7CD993" w14:textId="77777777" w:rsidR="008E511A" w:rsidRDefault="008E511A" w:rsidP="00E232F4">
            <w:pPr>
              <w:pStyle w:val="TAC"/>
            </w:pPr>
            <w:r>
              <w:t>DC_1A-3A-5A-7A_n78</w:t>
            </w:r>
            <w:r>
              <w:rPr>
                <w:lang w:val="fi-FI"/>
              </w:rPr>
              <w:t>A</w:t>
            </w:r>
            <w:r>
              <w:rPr>
                <w:rFonts w:hint="eastAsia"/>
                <w:lang w:val="fi-FI"/>
              </w:rPr>
              <w:t>-</w:t>
            </w:r>
            <w:r>
              <w:t>n257M</w:t>
            </w:r>
          </w:p>
          <w:p w14:paraId="5CB3CED1" w14:textId="77777777" w:rsidR="008E511A" w:rsidRDefault="008E511A" w:rsidP="00E232F4">
            <w:pPr>
              <w:pStyle w:val="TAC"/>
              <w:rPr>
                <w:lang w:val="fi-FI"/>
              </w:rPr>
            </w:pPr>
            <w:r>
              <w:t>DC_1A-3A-5A-7A_n78C</w:t>
            </w:r>
            <w:r>
              <w:rPr>
                <w:rFonts w:hint="eastAsia"/>
                <w:lang w:val="fi-FI"/>
              </w:rPr>
              <w:t>-</w:t>
            </w:r>
            <w:r>
              <w:t>n257</w:t>
            </w:r>
            <w:r>
              <w:rPr>
                <w:lang w:val="fi-FI"/>
              </w:rPr>
              <w:t>A</w:t>
            </w:r>
          </w:p>
          <w:p w14:paraId="79120FD9" w14:textId="77777777" w:rsidR="008E511A" w:rsidRDefault="008E511A" w:rsidP="00E232F4">
            <w:pPr>
              <w:pStyle w:val="TAC"/>
              <w:rPr>
                <w:lang w:val="fi-FI"/>
              </w:rPr>
            </w:pPr>
            <w:r>
              <w:t>DC_1A-3A-5A-7A_n78C</w:t>
            </w:r>
            <w:r>
              <w:rPr>
                <w:rFonts w:hint="eastAsia"/>
                <w:lang w:val="fi-FI"/>
              </w:rPr>
              <w:t>-</w:t>
            </w:r>
            <w:r>
              <w:t>n257D</w:t>
            </w:r>
          </w:p>
          <w:p w14:paraId="44F6F590" w14:textId="77777777" w:rsidR="008E511A" w:rsidRDefault="008E511A" w:rsidP="00E232F4">
            <w:pPr>
              <w:pStyle w:val="TAC"/>
              <w:rPr>
                <w:lang w:val="fi-FI"/>
              </w:rPr>
            </w:pPr>
            <w:r>
              <w:t>DC_1A-3A-5A-7A_n78C</w:t>
            </w:r>
            <w:r>
              <w:rPr>
                <w:rFonts w:hint="eastAsia"/>
                <w:lang w:val="fi-FI"/>
              </w:rPr>
              <w:t>-</w:t>
            </w:r>
            <w:r>
              <w:t>n257E</w:t>
            </w:r>
          </w:p>
          <w:p w14:paraId="5137675C" w14:textId="77777777" w:rsidR="008E511A" w:rsidRDefault="008E511A" w:rsidP="00E232F4">
            <w:pPr>
              <w:pStyle w:val="TAC"/>
              <w:rPr>
                <w:lang w:val="fi-FI"/>
              </w:rPr>
            </w:pPr>
            <w:r>
              <w:t>DC_1A-3A-5A-7A_n78C</w:t>
            </w:r>
            <w:r>
              <w:rPr>
                <w:rFonts w:hint="eastAsia"/>
                <w:lang w:val="fi-FI"/>
              </w:rPr>
              <w:t>-</w:t>
            </w:r>
            <w:r>
              <w:t>n257F</w:t>
            </w:r>
          </w:p>
          <w:p w14:paraId="55850A4A" w14:textId="77777777" w:rsidR="008E511A" w:rsidRDefault="008E511A" w:rsidP="00E232F4">
            <w:pPr>
              <w:pStyle w:val="TAC"/>
              <w:rPr>
                <w:lang w:val="fi-FI"/>
              </w:rPr>
            </w:pPr>
            <w:r>
              <w:t>DC_1A-3A-5A-7A_n78C</w:t>
            </w:r>
            <w:r>
              <w:rPr>
                <w:rFonts w:hint="eastAsia"/>
                <w:lang w:val="fi-FI"/>
              </w:rPr>
              <w:t>-</w:t>
            </w:r>
            <w:r>
              <w:t>n257G</w:t>
            </w:r>
          </w:p>
          <w:p w14:paraId="6BE898DD" w14:textId="77777777" w:rsidR="008E511A" w:rsidRDefault="008E511A" w:rsidP="00E232F4">
            <w:pPr>
              <w:pStyle w:val="TAC"/>
              <w:rPr>
                <w:lang w:val="fi-FI"/>
              </w:rPr>
            </w:pPr>
            <w:r>
              <w:t>DC_1A-3A-5A-7A_n78C</w:t>
            </w:r>
            <w:r>
              <w:rPr>
                <w:rFonts w:hint="eastAsia"/>
                <w:lang w:val="fi-FI"/>
              </w:rPr>
              <w:t>-</w:t>
            </w:r>
            <w:r>
              <w:t>n257H</w:t>
            </w:r>
          </w:p>
          <w:p w14:paraId="553D4A46" w14:textId="77777777" w:rsidR="008E511A" w:rsidRDefault="008E511A" w:rsidP="00E232F4">
            <w:pPr>
              <w:pStyle w:val="TAC"/>
              <w:rPr>
                <w:lang w:val="fi-FI"/>
              </w:rPr>
            </w:pPr>
            <w:r>
              <w:t>DC_1A-3A-5A-7A_n78C</w:t>
            </w:r>
            <w:r>
              <w:rPr>
                <w:rFonts w:hint="eastAsia"/>
                <w:lang w:val="fi-FI"/>
              </w:rPr>
              <w:t>-</w:t>
            </w:r>
            <w:r>
              <w:t>n257I</w:t>
            </w:r>
          </w:p>
          <w:p w14:paraId="2B57402A" w14:textId="77777777" w:rsidR="008E511A" w:rsidRDefault="008E511A" w:rsidP="00E232F4">
            <w:pPr>
              <w:pStyle w:val="TAC"/>
              <w:rPr>
                <w:lang w:val="fi-FI"/>
              </w:rPr>
            </w:pPr>
            <w:r>
              <w:t>DC_1A-3A-5A-7A_n78C</w:t>
            </w:r>
            <w:r>
              <w:rPr>
                <w:rFonts w:hint="eastAsia"/>
                <w:lang w:val="fi-FI"/>
              </w:rPr>
              <w:t>-</w:t>
            </w:r>
            <w:r>
              <w:t>n257J</w:t>
            </w:r>
          </w:p>
          <w:p w14:paraId="4D4551D7" w14:textId="77777777" w:rsidR="008E511A" w:rsidRDefault="008E511A" w:rsidP="00E232F4">
            <w:pPr>
              <w:pStyle w:val="TAC"/>
              <w:rPr>
                <w:lang w:val="fi-FI"/>
              </w:rPr>
            </w:pPr>
            <w:r>
              <w:t>DC_1A-3A-5A-7A_n78C</w:t>
            </w:r>
            <w:r>
              <w:rPr>
                <w:rFonts w:hint="eastAsia"/>
                <w:lang w:val="fi-FI"/>
              </w:rPr>
              <w:t>-</w:t>
            </w:r>
            <w:r>
              <w:t>n257K</w:t>
            </w:r>
          </w:p>
          <w:p w14:paraId="776182FD" w14:textId="77777777" w:rsidR="008E511A" w:rsidRDefault="008E511A" w:rsidP="00E232F4">
            <w:pPr>
              <w:pStyle w:val="TAC"/>
            </w:pPr>
            <w:r>
              <w:t>DC_1A-3A-5A-7A_n78C</w:t>
            </w:r>
            <w:r>
              <w:rPr>
                <w:rFonts w:hint="eastAsia"/>
                <w:lang w:val="fi-FI"/>
              </w:rPr>
              <w:t>-</w:t>
            </w:r>
            <w:r>
              <w:t>n257L</w:t>
            </w:r>
          </w:p>
          <w:p w14:paraId="72EB1499" w14:textId="77777777" w:rsidR="008E511A" w:rsidRPr="00254684" w:rsidRDefault="008E511A" w:rsidP="00E232F4">
            <w:pPr>
              <w:pStyle w:val="TAC"/>
              <w:rPr>
                <w:rFonts w:eastAsia="MS Mincho"/>
                <w:lang w:val="fi-FI"/>
              </w:rPr>
            </w:pPr>
            <w:r>
              <w:t>DC_1A-3A-5A-7A_n78C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238FA" w14:textId="77777777" w:rsidR="008E511A" w:rsidRDefault="008E511A" w:rsidP="00E232F4">
            <w:pPr>
              <w:pStyle w:val="TAC"/>
              <w:rPr>
                <w:lang w:val="fi-FI"/>
              </w:rPr>
            </w:pPr>
            <w:r>
              <w:t>DC_1A_n78</w:t>
            </w:r>
            <w:r>
              <w:rPr>
                <w:lang w:val="fi-FI"/>
              </w:rPr>
              <w:t>A</w:t>
            </w:r>
            <w:r>
              <w:rPr>
                <w:rFonts w:hint="eastAsia"/>
                <w:lang w:val="fi-FI"/>
              </w:rPr>
              <w:t>-</w:t>
            </w:r>
            <w:r>
              <w:t>n257</w:t>
            </w:r>
            <w:r>
              <w:rPr>
                <w:lang w:val="fi-FI"/>
              </w:rPr>
              <w:t>A</w:t>
            </w:r>
          </w:p>
          <w:p w14:paraId="01D0B15B" w14:textId="77777777" w:rsidR="008E511A" w:rsidRDefault="008E511A" w:rsidP="00E232F4">
            <w:pPr>
              <w:pStyle w:val="TAC"/>
              <w:rPr>
                <w:lang w:val="fi-FI"/>
              </w:rPr>
            </w:pPr>
            <w:r>
              <w:t>DC_1A_n78</w:t>
            </w:r>
            <w:r>
              <w:rPr>
                <w:lang w:val="fi-FI"/>
              </w:rPr>
              <w:t>A</w:t>
            </w:r>
            <w:r>
              <w:rPr>
                <w:rFonts w:hint="eastAsia"/>
                <w:lang w:val="fi-FI"/>
              </w:rPr>
              <w:t>-</w:t>
            </w:r>
            <w:r>
              <w:t>n257G</w:t>
            </w:r>
          </w:p>
          <w:p w14:paraId="3E309E11" w14:textId="77777777" w:rsidR="008E511A" w:rsidRDefault="008E511A" w:rsidP="00E232F4">
            <w:pPr>
              <w:pStyle w:val="TAC"/>
              <w:rPr>
                <w:lang w:val="fi-FI"/>
              </w:rPr>
            </w:pPr>
            <w:r>
              <w:t>DC_1A_n78</w:t>
            </w:r>
            <w:r>
              <w:rPr>
                <w:lang w:val="fi-FI"/>
              </w:rPr>
              <w:t>A</w:t>
            </w:r>
            <w:r>
              <w:rPr>
                <w:rFonts w:hint="eastAsia"/>
                <w:lang w:val="fi-FI"/>
              </w:rPr>
              <w:t>-</w:t>
            </w:r>
            <w:r>
              <w:t>n257H</w:t>
            </w:r>
          </w:p>
          <w:p w14:paraId="6A2CB9E2" w14:textId="77777777" w:rsidR="008E511A" w:rsidRDefault="008E511A" w:rsidP="00E232F4">
            <w:pPr>
              <w:pStyle w:val="TAC"/>
            </w:pPr>
            <w:r>
              <w:t>DC_1A_n78</w:t>
            </w:r>
            <w:r>
              <w:rPr>
                <w:lang w:val="fi-FI"/>
              </w:rPr>
              <w:t>A</w:t>
            </w:r>
            <w:r>
              <w:rPr>
                <w:rFonts w:hint="eastAsia"/>
                <w:lang w:val="fi-FI"/>
              </w:rPr>
              <w:t>-</w:t>
            </w:r>
            <w:r>
              <w:t>n257I</w:t>
            </w:r>
          </w:p>
          <w:p w14:paraId="50E3FD6D"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557E0EC5" w14:textId="77777777" w:rsidR="008E511A" w:rsidRDefault="008E511A" w:rsidP="00E232F4">
            <w:pPr>
              <w:pStyle w:val="TAC"/>
              <w:rPr>
                <w:lang w:val="fi-FI"/>
              </w:rPr>
            </w:pPr>
            <w:r>
              <w:t>DC_3A_n78</w:t>
            </w:r>
            <w:r>
              <w:rPr>
                <w:lang w:val="fi-FI"/>
              </w:rPr>
              <w:t>A</w:t>
            </w:r>
            <w:r>
              <w:rPr>
                <w:rFonts w:hint="eastAsia"/>
                <w:lang w:val="fi-FI"/>
              </w:rPr>
              <w:t>-</w:t>
            </w:r>
            <w:r>
              <w:t>n257G</w:t>
            </w:r>
          </w:p>
          <w:p w14:paraId="6009830A" w14:textId="77777777" w:rsidR="008E511A" w:rsidRDefault="008E511A" w:rsidP="00E232F4">
            <w:pPr>
              <w:pStyle w:val="TAC"/>
              <w:rPr>
                <w:lang w:val="fi-FI"/>
              </w:rPr>
            </w:pPr>
            <w:r>
              <w:t>DC_3A_n78</w:t>
            </w:r>
            <w:r>
              <w:rPr>
                <w:lang w:val="fi-FI"/>
              </w:rPr>
              <w:t>A</w:t>
            </w:r>
            <w:r>
              <w:rPr>
                <w:rFonts w:hint="eastAsia"/>
                <w:lang w:val="fi-FI"/>
              </w:rPr>
              <w:t>-</w:t>
            </w:r>
            <w:r>
              <w:t>n257H</w:t>
            </w:r>
          </w:p>
          <w:p w14:paraId="67F510EA" w14:textId="77777777" w:rsidR="008E511A" w:rsidRDefault="008E511A" w:rsidP="00E232F4">
            <w:pPr>
              <w:pStyle w:val="TAC"/>
            </w:pPr>
            <w:r>
              <w:t>DC_3A_n78</w:t>
            </w:r>
            <w:r>
              <w:rPr>
                <w:lang w:val="fi-FI"/>
              </w:rPr>
              <w:t>A</w:t>
            </w:r>
            <w:r>
              <w:rPr>
                <w:rFonts w:hint="eastAsia"/>
                <w:lang w:val="fi-FI"/>
              </w:rPr>
              <w:t>-</w:t>
            </w:r>
            <w:r>
              <w:t>n257I</w:t>
            </w:r>
          </w:p>
          <w:p w14:paraId="3F96CBA2"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170ECB8A" w14:textId="77777777" w:rsidR="008E511A" w:rsidRDefault="008E511A" w:rsidP="00E232F4">
            <w:pPr>
              <w:pStyle w:val="TAC"/>
              <w:rPr>
                <w:lang w:val="fi-FI"/>
              </w:rPr>
            </w:pPr>
            <w:r>
              <w:t>DC_5A_n78</w:t>
            </w:r>
            <w:r>
              <w:rPr>
                <w:lang w:val="fi-FI"/>
              </w:rPr>
              <w:t>A</w:t>
            </w:r>
            <w:r>
              <w:rPr>
                <w:rFonts w:hint="eastAsia"/>
                <w:lang w:val="fi-FI"/>
              </w:rPr>
              <w:t>-</w:t>
            </w:r>
            <w:r>
              <w:t>n257G</w:t>
            </w:r>
          </w:p>
          <w:p w14:paraId="2DA31DC3" w14:textId="77777777" w:rsidR="008E511A" w:rsidRDefault="008E511A" w:rsidP="00E232F4">
            <w:pPr>
              <w:pStyle w:val="TAC"/>
              <w:rPr>
                <w:lang w:val="fi-FI"/>
              </w:rPr>
            </w:pPr>
            <w:r>
              <w:t>DC_5A_n78</w:t>
            </w:r>
            <w:r>
              <w:rPr>
                <w:lang w:val="fi-FI"/>
              </w:rPr>
              <w:t>A</w:t>
            </w:r>
            <w:r>
              <w:rPr>
                <w:rFonts w:hint="eastAsia"/>
                <w:lang w:val="fi-FI"/>
              </w:rPr>
              <w:t>-</w:t>
            </w:r>
            <w:r>
              <w:t>n257H</w:t>
            </w:r>
          </w:p>
          <w:p w14:paraId="65B99742" w14:textId="77777777" w:rsidR="008E511A" w:rsidRDefault="008E511A" w:rsidP="00E232F4">
            <w:pPr>
              <w:pStyle w:val="TAC"/>
            </w:pPr>
            <w:r>
              <w:t>DC_5A_n78</w:t>
            </w:r>
            <w:r>
              <w:rPr>
                <w:lang w:val="fi-FI"/>
              </w:rPr>
              <w:t>A</w:t>
            </w:r>
            <w:r>
              <w:rPr>
                <w:rFonts w:hint="eastAsia"/>
                <w:lang w:val="fi-FI"/>
              </w:rPr>
              <w:t>-</w:t>
            </w:r>
            <w:r>
              <w:t>n257I</w:t>
            </w:r>
          </w:p>
          <w:p w14:paraId="1BEC9B84"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5F16D6F1" w14:textId="77777777" w:rsidR="008E511A" w:rsidRDefault="008E511A" w:rsidP="00E232F4">
            <w:pPr>
              <w:pStyle w:val="TAC"/>
              <w:rPr>
                <w:lang w:val="fi-FI"/>
              </w:rPr>
            </w:pPr>
            <w:r>
              <w:t>DC_7A_n78</w:t>
            </w:r>
            <w:r>
              <w:rPr>
                <w:lang w:val="fi-FI"/>
              </w:rPr>
              <w:t>A</w:t>
            </w:r>
            <w:r>
              <w:rPr>
                <w:rFonts w:hint="eastAsia"/>
                <w:lang w:val="fi-FI"/>
              </w:rPr>
              <w:t>-</w:t>
            </w:r>
            <w:r>
              <w:t>n257G</w:t>
            </w:r>
          </w:p>
          <w:p w14:paraId="0A40BA0A" w14:textId="77777777" w:rsidR="008E511A" w:rsidRDefault="008E511A" w:rsidP="00E232F4">
            <w:pPr>
              <w:pStyle w:val="TAC"/>
              <w:rPr>
                <w:lang w:val="fi-FI"/>
              </w:rPr>
            </w:pPr>
            <w:r>
              <w:t>DC_7A_n78</w:t>
            </w:r>
            <w:r>
              <w:rPr>
                <w:lang w:val="fi-FI"/>
              </w:rPr>
              <w:t>A</w:t>
            </w:r>
            <w:r>
              <w:rPr>
                <w:rFonts w:hint="eastAsia"/>
                <w:lang w:val="fi-FI"/>
              </w:rPr>
              <w:t>-</w:t>
            </w:r>
            <w:r>
              <w:t>n257H</w:t>
            </w:r>
          </w:p>
          <w:p w14:paraId="702DC6FB"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r w:rsidR="008E511A" w:rsidRPr="00DA7105" w14:paraId="0A0197C4"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50E5334" w14:textId="77777777" w:rsidR="008E511A" w:rsidRDefault="008E511A" w:rsidP="00E232F4">
            <w:pPr>
              <w:pStyle w:val="TAC"/>
              <w:rPr>
                <w:lang w:val="fi-FI"/>
              </w:rPr>
            </w:pPr>
            <w:r>
              <w:t>DC_1A-3A-5A-7A-7A_n78</w:t>
            </w:r>
            <w:r>
              <w:rPr>
                <w:lang w:val="fi-FI"/>
              </w:rPr>
              <w:t>A</w:t>
            </w:r>
            <w:r>
              <w:rPr>
                <w:rFonts w:hint="eastAsia"/>
                <w:lang w:val="fi-FI"/>
              </w:rPr>
              <w:t>-</w:t>
            </w:r>
            <w:r>
              <w:t>n257</w:t>
            </w:r>
            <w:r>
              <w:rPr>
                <w:lang w:val="fi-FI"/>
              </w:rPr>
              <w:t>A</w:t>
            </w:r>
          </w:p>
          <w:p w14:paraId="619AAA16" w14:textId="77777777" w:rsidR="008E511A" w:rsidRDefault="008E511A" w:rsidP="00E232F4">
            <w:pPr>
              <w:pStyle w:val="TAC"/>
              <w:rPr>
                <w:lang w:val="fi-FI"/>
              </w:rPr>
            </w:pPr>
            <w:r>
              <w:t>DC_1A-3A-5A-7A-7A_n78</w:t>
            </w:r>
            <w:r>
              <w:rPr>
                <w:lang w:val="fi-FI"/>
              </w:rPr>
              <w:t>A</w:t>
            </w:r>
            <w:r>
              <w:rPr>
                <w:rFonts w:hint="eastAsia"/>
                <w:lang w:val="fi-FI"/>
              </w:rPr>
              <w:t>-</w:t>
            </w:r>
            <w:r>
              <w:t>n257D</w:t>
            </w:r>
          </w:p>
          <w:p w14:paraId="057BF0AD" w14:textId="77777777" w:rsidR="008E511A" w:rsidRDefault="008E511A" w:rsidP="00E232F4">
            <w:pPr>
              <w:pStyle w:val="TAC"/>
              <w:rPr>
                <w:lang w:val="fi-FI"/>
              </w:rPr>
            </w:pPr>
            <w:r>
              <w:t>DC_1A-3A-5A-7A-7A_n78</w:t>
            </w:r>
            <w:r>
              <w:rPr>
                <w:lang w:val="fi-FI"/>
              </w:rPr>
              <w:t>A</w:t>
            </w:r>
            <w:r>
              <w:rPr>
                <w:rFonts w:hint="eastAsia"/>
                <w:lang w:val="fi-FI"/>
              </w:rPr>
              <w:t>-</w:t>
            </w:r>
            <w:r>
              <w:t>n257E</w:t>
            </w:r>
          </w:p>
          <w:p w14:paraId="7ECCD8C9" w14:textId="77777777" w:rsidR="008E511A" w:rsidRDefault="008E511A" w:rsidP="00E232F4">
            <w:pPr>
              <w:pStyle w:val="TAC"/>
              <w:rPr>
                <w:lang w:val="fi-FI"/>
              </w:rPr>
            </w:pPr>
            <w:r>
              <w:t>DC_1A-3A-5A-7A-7A_n78</w:t>
            </w:r>
            <w:r>
              <w:rPr>
                <w:lang w:val="fi-FI"/>
              </w:rPr>
              <w:t>A</w:t>
            </w:r>
            <w:r>
              <w:rPr>
                <w:rFonts w:hint="eastAsia"/>
                <w:lang w:val="fi-FI"/>
              </w:rPr>
              <w:t>-</w:t>
            </w:r>
            <w:r>
              <w:t>n257F</w:t>
            </w:r>
          </w:p>
          <w:p w14:paraId="13A5A337" w14:textId="77777777" w:rsidR="008E511A" w:rsidRDefault="008E511A" w:rsidP="00E232F4">
            <w:pPr>
              <w:pStyle w:val="TAC"/>
              <w:rPr>
                <w:lang w:val="fi-FI"/>
              </w:rPr>
            </w:pPr>
            <w:r>
              <w:t>DC_1A-3A-5A-7A-7A_n78</w:t>
            </w:r>
            <w:r>
              <w:rPr>
                <w:lang w:val="fi-FI"/>
              </w:rPr>
              <w:t>A</w:t>
            </w:r>
            <w:r>
              <w:rPr>
                <w:rFonts w:hint="eastAsia"/>
                <w:lang w:val="fi-FI"/>
              </w:rPr>
              <w:t>-</w:t>
            </w:r>
            <w:r>
              <w:t>n257G</w:t>
            </w:r>
          </w:p>
          <w:p w14:paraId="547322C3" w14:textId="77777777" w:rsidR="008E511A" w:rsidRDefault="008E511A" w:rsidP="00E232F4">
            <w:pPr>
              <w:pStyle w:val="TAC"/>
              <w:rPr>
                <w:lang w:val="fi-FI"/>
              </w:rPr>
            </w:pPr>
            <w:r>
              <w:t>DC_1A-3A-5A-7A-7A_n78</w:t>
            </w:r>
            <w:r>
              <w:rPr>
                <w:lang w:val="fi-FI"/>
              </w:rPr>
              <w:t>A</w:t>
            </w:r>
            <w:r>
              <w:rPr>
                <w:rFonts w:hint="eastAsia"/>
                <w:lang w:val="fi-FI"/>
              </w:rPr>
              <w:t>-</w:t>
            </w:r>
            <w:r>
              <w:t>n257H</w:t>
            </w:r>
          </w:p>
          <w:p w14:paraId="60096C01" w14:textId="77777777" w:rsidR="008E511A" w:rsidRDefault="008E511A" w:rsidP="00E232F4">
            <w:pPr>
              <w:pStyle w:val="TAC"/>
              <w:rPr>
                <w:lang w:val="fi-FI"/>
              </w:rPr>
            </w:pPr>
            <w:r>
              <w:t>DC_1A-3A-5A-7A-7A_n78</w:t>
            </w:r>
            <w:r>
              <w:rPr>
                <w:lang w:val="fi-FI"/>
              </w:rPr>
              <w:t>A</w:t>
            </w:r>
            <w:r>
              <w:rPr>
                <w:rFonts w:hint="eastAsia"/>
                <w:lang w:val="fi-FI"/>
              </w:rPr>
              <w:t>-</w:t>
            </w:r>
            <w:r>
              <w:t>n257I</w:t>
            </w:r>
          </w:p>
          <w:p w14:paraId="6481420B" w14:textId="77777777" w:rsidR="008E511A" w:rsidRDefault="008E511A" w:rsidP="00E232F4">
            <w:pPr>
              <w:pStyle w:val="TAC"/>
              <w:rPr>
                <w:lang w:val="fi-FI"/>
              </w:rPr>
            </w:pPr>
            <w:r>
              <w:t>DC_1A-3A-5A-7A-7A_n78</w:t>
            </w:r>
            <w:r>
              <w:rPr>
                <w:lang w:val="fi-FI"/>
              </w:rPr>
              <w:t>A</w:t>
            </w:r>
            <w:r>
              <w:rPr>
                <w:rFonts w:hint="eastAsia"/>
                <w:lang w:val="fi-FI"/>
              </w:rPr>
              <w:t>-</w:t>
            </w:r>
            <w:r>
              <w:t>n257J</w:t>
            </w:r>
          </w:p>
          <w:p w14:paraId="4DCF9E79" w14:textId="77777777" w:rsidR="008E511A" w:rsidRDefault="008E511A" w:rsidP="00E232F4">
            <w:pPr>
              <w:pStyle w:val="TAC"/>
              <w:rPr>
                <w:lang w:val="fi-FI"/>
              </w:rPr>
            </w:pPr>
            <w:r>
              <w:t>DC_1A-3A-5A-7A-7A_n78</w:t>
            </w:r>
            <w:r>
              <w:rPr>
                <w:lang w:val="fi-FI"/>
              </w:rPr>
              <w:t>A</w:t>
            </w:r>
            <w:r>
              <w:rPr>
                <w:rFonts w:hint="eastAsia"/>
                <w:lang w:val="fi-FI"/>
              </w:rPr>
              <w:t>-</w:t>
            </w:r>
            <w:r>
              <w:t>n257K</w:t>
            </w:r>
          </w:p>
          <w:p w14:paraId="30FF792D" w14:textId="77777777" w:rsidR="008E511A" w:rsidRDefault="008E511A" w:rsidP="00E232F4">
            <w:pPr>
              <w:pStyle w:val="TAC"/>
            </w:pPr>
            <w:r>
              <w:t>DC_1A-3A-5A-7A-7A_n78</w:t>
            </w:r>
            <w:r>
              <w:rPr>
                <w:lang w:val="fi-FI"/>
              </w:rPr>
              <w:t>A</w:t>
            </w:r>
            <w:r>
              <w:rPr>
                <w:rFonts w:hint="eastAsia"/>
                <w:lang w:val="fi-FI"/>
              </w:rPr>
              <w:t>-</w:t>
            </w:r>
            <w:r>
              <w:t>n257L</w:t>
            </w:r>
          </w:p>
          <w:p w14:paraId="53D8786E" w14:textId="77777777" w:rsidR="008E511A" w:rsidRDefault="008E511A" w:rsidP="00E232F4">
            <w:pPr>
              <w:pStyle w:val="TAC"/>
            </w:pPr>
            <w:r>
              <w:t>DC_1A-3A-5A-7A-7A_n78</w:t>
            </w:r>
            <w:r>
              <w:rPr>
                <w:lang w:val="fi-FI"/>
              </w:rPr>
              <w:t>A</w:t>
            </w:r>
            <w:r>
              <w:rPr>
                <w:rFonts w:hint="eastAsia"/>
                <w:lang w:val="fi-FI"/>
              </w:rPr>
              <w:t>-</w:t>
            </w:r>
            <w:r>
              <w:t>n257M</w:t>
            </w:r>
          </w:p>
          <w:p w14:paraId="3290FFEF" w14:textId="77777777" w:rsidR="008E511A" w:rsidRDefault="008E511A" w:rsidP="00E232F4">
            <w:pPr>
              <w:pStyle w:val="TAC"/>
              <w:rPr>
                <w:lang w:val="fi-FI"/>
              </w:rPr>
            </w:pPr>
            <w:r>
              <w:t>DC_1A-3A-5A-7A-7A_n78C</w:t>
            </w:r>
            <w:r>
              <w:rPr>
                <w:rFonts w:hint="eastAsia"/>
                <w:lang w:val="fi-FI"/>
              </w:rPr>
              <w:t>-</w:t>
            </w:r>
            <w:r>
              <w:t>n257</w:t>
            </w:r>
            <w:r>
              <w:rPr>
                <w:lang w:val="fi-FI"/>
              </w:rPr>
              <w:t>A</w:t>
            </w:r>
          </w:p>
          <w:p w14:paraId="7FB743D8" w14:textId="77777777" w:rsidR="008E511A" w:rsidRDefault="008E511A" w:rsidP="00E232F4">
            <w:pPr>
              <w:pStyle w:val="TAC"/>
              <w:rPr>
                <w:lang w:val="fi-FI"/>
              </w:rPr>
            </w:pPr>
            <w:r>
              <w:t>DC_1A-3A-5A-7A-7A_n78C</w:t>
            </w:r>
            <w:r>
              <w:rPr>
                <w:rFonts w:hint="eastAsia"/>
                <w:lang w:val="fi-FI"/>
              </w:rPr>
              <w:t>-</w:t>
            </w:r>
            <w:r>
              <w:t>n257D</w:t>
            </w:r>
          </w:p>
          <w:p w14:paraId="34B2B55F" w14:textId="77777777" w:rsidR="008E511A" w:rsidRDefault="008E511A" w:rsidP="00E232F4">
            <w:pPr>
              <w:pStyle w:val="TAC"/>
              <w:rPr>
                <w:lang w:val="fi-FI"/>
              </w:rPr>
            </w:pPr>
            <w:r>
              <w:t>DC_1A-3A-5A-7A-7A_n78C</w:t>
            </w:r>
            <w:r>
              <w:rPr>
                <w:rFonts w:hint="eastAsia"/>
                <w:lang w:val="fi-FI"/>
              </w:rPr>
              <w:t>-</w:t>
            </w:r>
            <w:r>
              <w:t>n257E</w:t>
            </w:r>
          </w:p>
          <w:p w14:paraId="46E4D9C0" w14:textId="77777777" w:rsidR="008E511A" w:rsidRDefault="008E511A" w:rsidP="00E232F4">
            <w:pPr>
              <w:pStyle w:val="TAC"/>
              <w:rPr>
                <w:lang w:val="fi-FI"/>
              </w:rPr>
            </w:pPr>
            <w:r>
              <w:t>DC_1A-3A-5A-7A-7A_n78C</w:t>
            </w:r>
            <w:r>
              <w:rPr>
                <w:rFonts w:hint="eastAsia"/>
                <w:lang w:val="fi-FI"/>
              </w:rPr>
              <w:t>-</w:t>
            </w:r>
            <w:r>
              <w:t>n257F</w:t>
            </w:r>
          </w:p>
          <w:p w14:paraId="5482653A" w14:textId="77777777" w:rsidR="008E511A" w:rsidRDefault="008E511A" w:rsidP="00E232F4">
            <w:pPr>
              <w:pStyle w:val="TAC"/>
              <w:rPr>
                <w:lang w:val="fi-FI"/>
              </w:rPr>
            </w:pPr>
            <w:r>
              <w:lastRenderedPageBreak/>
              <w:t>DC_1A-3A-5A-7A-7A_n78C</w:t>
            </w:r>
            <w:r>
              <w:rPr>
                <w:rFonts w:hint="eastAsia"/>
                <w:lang w:val="fi-FI"/>
              </w:rPr>
              <w:t>-</w:t>
            </w:r>
            <w:r>
              <w:t>n257G</w:t>
            </w:r>
          </w:p>
          <w:p w14:paraId="2972510A" w14:textId="77777777" w:rsidR="008E511A" w:rsidRDefault="008E511A" w:rsidP="00E232F4">
            <w:pPr>
              <w:pStyle w:val="TAC"/>
              <w:rPr>
                <w:lang w:val="fi-FI"/>
              </w:rPr>
            </w:pPr>
            <w:r>
              <w:t>DC_1A-3A-5A-7A-7A_n78C</w:t>
            </w:r>
            <w:r>
              <w:rPr>
                <w:rFonts w:hint="eastAsia"/>
                <w:lang w:val="fi-FI"/>
              </w:rPr>
              <w:t>-</w:t>
            </w:r>
            <w:r>
              <w:t>n257H</w:t>
            </w:r>
          </w:p>
          <w:p w14:paraId="219BC6D9" w14:textId="77777777" w:rsidR="008E511A" w:rsidRDefault="008E511A" w:rsidP="00E232F4">
            <w:pPr>
              <w:pStyle w:val="TAC"/>
              <w:rPr>
                <w:lang w:val="fi-FI"/>
              </w:rPr>
            </w:pPr>
            <w:r>
              <w:t>DC_1A-3A-5A-7A-7A_n78C</w:t>
            </w:r>
            <w:r>
              <w:rPr>
                <w:rFonts w:hint="eastAsia"/>
                <w:lang w:val="fi-FI"/>
              </w:rPr>
              <w:t>-</w:t>
            </w:r>
            <w:r>
              <w:t>n257I</w:t>
            </w:r>
          </w:p>
          <w:p w14:paraId="702840FB" w14:textId="77777777" w:rsidR="008E511A" w:rsidRDefault="008E511A" w:rsidP="00E232F4">
            <w:pPr>
              <w:pStyle w:val="TAC"/>
              <w:rPr>
                <w:lang w:val="fi-FI"/>
              </w:rPr>
            </w:pPr>
            <w:r>
              <w:t>DC_1A-3A-5A-7A-7A_n78C</w:t>
            </w:r>
            <w:r>
              <w:rPr>
                <w:rFonts w:hint="eastAsia"/>
                <w:lang w:val="fi-FI"/>
              </w:rPr>
              <w:t>-</w:t>
            </w:r>
            <w:r>
              <w:t>n257J</w:t>
            </w:r>
          </w:p>
          <w:p w14:paraId="5351C855" w14:textId="77777777" w:rsidR="008E511A" w:rsidRDefault="008E511A" w:rsidP="00E232F4">
            <w:pPr>
              <w:pStyle w:val="TAC"/>
              <w:rPr>
                <w:lang w:val="fi-FI"/>
              </w:rPr>
            </w:pPr>
            <w:r>
              <w:t>DC_1A-3A-5A-7A-7A_n78C</w:t>
            </w:r>
            <w:r>
              <w:rPr>
                <w:rFonts w:hint="eastAsia"/>
                <w:lang w:val="fi-FI"/>
              </w:rPr>
              <w:t>-</w:t>
            </w:r>
            <w:r>
              <w:t>n257K</w:t>
            </w:r>
          </w:p>
          <w:p w14:paraId="037F3522" w14:textId="77777777" w:rsidR="008E511A" w:rsidRDefault="008E511A" w:rsidP="00E232F4">
            <w:pPr>
              <w:pStyle w:val="TAC"/>
            </w:pPr>
            <w:r>
              <w:t>DC_1A-3A-5A-7A-7A_n78C</w:t>
            </w:r>
            <w:r>
              <w:rPr>
                <w:rFonts w:hint="eastAsia"/>
                <w:lang w:val="fi-FI"/>
              </w:rPr>
              <w:t>-</w:t>
            </w:r>
            <w:r>
              <w:t>n257L</w:t>
            </w:r>
          </w:p>
          <w:p w14:paraId="4225FB12" w14:textId="77777777" w:rsidR="008E511A" w:rsidRPr="004D5C56" w:rsidRDefault="008E511A" w:rsidP="00E232F4">
            <w:pPr>
              <w:pStyle w:val="TAC"/>
            </w:pPr>
            <w:r>
              <w:t>DC_1A-3A-5A-7A-7A_n78C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1DB156" w14:textId="77777777" w:rsidR="008E511A" w:rsidRDefault="008E511A" w:rsidP="00E232F4">
            <w:pPr>
              <w:pStyle w:val="TAC"/>
              <w:rPr>
                <w:lang w:val="fi-FI"/>
              </w:rPr>
            </w:pPr>
            <w:r>
              <w:lastRenderedPageBreak/>
              <w:t>DC_1A_n78</w:t>
            </w:r>
            <w:r>
              <w:rPr>
                <w:lang w:val="fi-FI"/>
              </w:rPr>
              <w:t>A</w:t>
            </w:r>
            <w:r>
              <w:rPr>
                <w:rFonts w:hint="eastAsia"/>
                <w:lang w:val="fi-FI"/>
              </w:rPr>
              <w:t>-</w:t>
            </w:r>
            <w:r>
              <w:t>n257</w:t>
            </w:r>
            <w:r>
              <w:rPr>
                <w:lang w:val="fi-FI"/>
              </w:rPr>
              <w:t>A</w:t>
            </w:r>
          </w:p>
          <w:p w14:paraId="7C291B3D" w14:textId="77777777" w:rsidR="008E511A" w:rsidRDefault="008E511A" w:rsidP="00E232F4">
            <w:pPr>
              <w:pStyle w:val="TAC"/>
              <w:rPr>
                <w:lang w:val="fi-FI"/>
              </w:rPr>
            </w:pPr>
            <w:r>
              <w:t>DC_1A_n78</w:t>
            </w:r>
            <w:r>
              <w:rPr>
                <w:lang w:val="fi-FI"/>
              </w:rPr>
              <w:t>A</w:t>
            </w:r>
            <w:r>
              <w:rPr>
                <w:rFonts w:hint="eastAsia"/>
                <w:lang w:val="fi-FI"/>
              </w:rPr>
              <w:t>-</w:t>
            </w:r>
            <w:r>
              <w:t>n257G</w:t>
            </w:r>
          </w:p>
          <w:p w14:paraId="5006DBAF" w14:textId="77777777" w:rsidR="008E511A" w:rsidRDefault="008E511A" w:rsidP="00E232F4">
            <w:pPr>
              <w:pStyle w:val="TAC"/>
              <w:rPr>
                <w:lang w:val="fi-FI"/>
              </w:rPr>
            </w:pPr>
            <w:r>
              <w:t>DC_1A_n78</w:t>
            </w:r>
            <w:r>
              <w:rPr>
                <w:lang w:val="fi-FI"/>
              </w:rPr>
              <w:t>A</w:t>
            </w:r>
            <w:r>
              <w:rPr>
                <w:rFonts w:hint="eastAsia"/>
                <w:lang w:val="fi-FI"/>
              </w:rPr>
              <w:t>-</w:t>
            </w:r>
            <w:r>
              <w:t>n257H</w:t>
            </w:r>
          </w:p>
          <w:p w14:paraId="3226B166" w14:textId="77777777" w:rsidR="008E511A" w:rsidRDefault="008E511A" w:rsidP="00E232F4">
            <w:pPr>
              <w:pStyle w:val="TAC"/>
            </w:pPr>
            <w:r>
              <w:t>DC_1A_n78</w:t>
            </w:r>
            <w:r>
              <w:rPr>
                <w:lang w:val="fi-FI"/>
              </w:rPr>
              <w:t>A</w:t>
            </w:r>
            <w:r>
              <w:rPr>
                <w:rFonts w:hint="eastAsia"/>
                <w:lang w:val="fi-FI"/>
              </w:rPr>
              <w:t>-</w:t>
            </w:r>
            <w:r>
              <w:t>n257I</w:t>
            </w:r>
          </w:p>
          <w:p w14:paraId="11707451"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222B0E3C" w14:textId="77777777" w:rsidR="008E511A" w:rsidRDefault="008E511A" w:rsidP="00E232F4">
            <w:pPr>
              <w:pStyle w:val="TAC"/>
              <w:rPr>
                <w:lang w:val="fi-FI"/>
              </w:rPr>
            </w:pPr>
            <w:r>
              <w:t>DC_3A_n78</w:t>
            </w:r>
            <w:r>
              <w:rPr>
                <w:lang w:val="fi-FI"/>
              </w:rPr>
              <w:t>A</w:t>
            </w:r>
            <w:r>
              <w:rPr>
                <w:rFonts w:hint="eastAsia"/>
                <w:lang w:val="fi-FI"/>
              </w:rPr>
              <w:t>-</w:t>
            </w:r>
            <w:r>
              <w:t>n257G</w:t>
            </w:r>
          </w:p>
          <w:p w14:paraId="68CDE039" w14:textId="77777777" w:rsidR="008E511A" w:rsidRDefault="008E511A" w:rsidP="00E232F4">
            <w:pPr>
              <w:pStyle w:val="TAC"/>
              <w:rPr>
                <w:lang w:val="fi-FI"/>
              </w:rPr>
            </w:pPr>
            <w:r>
              <w:t>DC_3A_n78</w:t>
            </w:r>
            <w:r>
              <w:rPr>
                <w:lang w:val="fi-FI"/>
              </w:rPr>
              <w:t>A</w:t>
            </w:r>
            <w:r>
              <w:rPr>
                <w:rFonts w:hint="eastAsia"/>
                <w:lang w:val="fi-FI"/>
              </w:rPr>
              <w:t>-</w:t>
            </w:r>
            <w:r>
              <w:t>n257H</w:t>
            </w:r>
          </w:p>
          <w:p w14:paraId="3D1FCF09" w14:textId="77777777" w:rsidR="008E511A" w:rsidRDefault="008E511A" w:rsidP="00E232F4">
            <w:pPr>
              <w:pStyle w:val="TAC"/>
            </w:pPr>
            <w:r>
              <w:t>DC_3A_n78</w:t>
            </w:r>
            <w:r>
              <w:rPr>
                <w:lang w:val="fi-FI"/>
              </w:rPr>
              <w:t>A</w:t>
            </w:r>
            <w:r>
              <w:rPr>
                <w:rFonts w:hint="eastAsia"/>
                <w:lang w:val="fi-FI"/>
              </w:rPr>
              <w:t>-</w:t>
            </w:r>
            <w:r>
              <w:t>n257I</w:t>
            </w:r>
          </w:p>
          <w:p w14:paraId="08566E6E"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76D7237C" w14:textId="77777777" w:rsidR="008E511A" w:rsidRDefault="008E511A" w:rsidP="00E232F4">
            <w:pPr>
              <w:pStyle w:val="TAC"/>
              <w:rPr>
                <w:lang w:val="fi-FI"/>
              </w:rPr>
            </w:pPr>
            <w:r>
              <w:t>DC_5A_n78</w:t>
            </w:r>
            <w:r>
              <w:rPr>
                <w:lang w:val="fi-FI"/>
              </w:rPr>
              <w:t>A</w:t>
            </w:r>
            <w:r>
              <w:rPr>
                <w:rFonts w:hint="eastAsia"/>
                <w:lang w:val="fi-FI"/>
              </w:rPr>
              <w:t>-</w:t>
            </w:r>
            <w:r>
              <w:t>n257G</w:t>
            </w:r>
          </w:p>
          <w:p w14:paraId="36794EB9" w14:textId="77777777" w:rsidR="008E511A" w:rsidRDefault="008E511A" w:rsidP="00E232F4">
            <w:pPr>
              <w:pStyle w:val="TAC"/>
              <w:rPr>
                <w:lang w:val="fi-FI"/>
              </w:rPr>
            </w:pPr>
            <w:r>
              <w:t>DC_5A_n78</w:t>
            </w:r>
            <w:r>
              <w:rPr>
                <w:lang w:val="fi-FI"/>
              </w:rPr>
              <w:t>A</w:t>
            </w:r>
            <w:r>
              <w:rPr>
                <w:rFonts w:hint="eastAsia"/>
                <w:lang w:val="fi-FI"/>
              </w:rPr>
              <w:t>-</w:t>
            </w:r>
            <w:r>
              <w:t>n257H</w:t>
            </w:r>
          </w:p>
          <w:p w14:paraId="66CDE0A7" w14:textId="77777777" w:rsidR="008E511A" w:rsidRDefault="008E511A" w:rsidP="00E232F4">
            <w:pPr>
              <w:pStyle w:val="TAC"/>
            </w:pPr>
            <w:r>
              <w:t>DC_5A_n78</w:t>
            </w:r>
            <w:r>
              <w:rPr>
                <w:lang w:val="fi-FI"/>
              </w:rPr>
              <w:t>A</w:t>
            </w:r>
            <w:r>
              <w:rPr>
                <w:rFonts w:hint="eastAsia"/>
                <w:lang w:val="fi-FI"/>
              </w:rPr>
              <w:t>-</w:t>
            </w:r>
            <w:r>
              <w:t>n257I</w:t>
            </w:r>
          </w:p>
          <w:p w14:paraId="03305185"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6FB40F8A" w14:textId="77777777" w:rsidR="008E511A" w:rsidRDefault="008E511A" w:rsidP="00E232F4">
            <w:pPr>
              <w:pStyle w:val="TAC"/>
              <w:rPr>
                <w:lang w:val="fi-FI"/>
              </w:rPr>
            </w:pPr>
            <w:r>
              <w:t>DC_7A_n78</w:t>
            </w:r>
            <w:r>
              <w:rPr>
                <w:lang w:val="fi-FI"/>
              </w:rPr>
              <w:t>A</w:t>
            </w:r>
            <w:r>
              <w:rPr>
                <w:rFonts w:hint="eastAsia"/>
                <w:lang w:val="fi-FI"/>
              </w:rPr>
              <w:t>-</w:t>
            </w:r>
            <w:r>
              <w:t>n257G</w:t>
            </w:r>
          </w:p>
          <w:p w14:paraId="69C51220" w14:textId="77777777" w:rsidR="008E511A" w:rsidRDefault="008E511A" w:rsidP="00E232F4">
            <w:pPr>
              <w:pStyle w:val="TAC"/>
              <w:rPr>
                <w:lang w:val="fi-FI"/>
              </w:rPr>
            </w:pPr>
            <w:r>
              <w:t>DC_7A_n78</w:t>
            </w:r>
            <w:r>
              <w:rPr>
                <w:lang w:val="fi-FI"/>
              </w:rPr>
              <w:t>A</w:t>
            </w:r>
            <w:r>
              <w:rPr>
                <w:rFonts w:hint="eastAsia"/>
                <w:lang w:val="fi-FI"/>
              </w:rPr>
              <w:t>-</w:t>
            </w:r>
            <w:r>
              <w:t>n257H</w:t>
            </w:r>
          </w:p>
          <w:p w14:paraId="4855433F"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bl>
    <w:p w14:paraId="6C3EB85D" w14:textId="77777777" w:rsidR="00D74F56" w:rsidRPr="00D74F56" w:rsidRDefault="00D74F56" w:rsidP="00D74F56"/>
    <w:p w14:paraId="5CFD6CA3" w14:textId="77777777" w:rsidR="00A35900" w:rsidRPr="008E511A" w:rsidRDefault="00A35900" w:rsidP="00D07090"/>
    <w:p w14:paraId="563AADD2" w14:textId="03FC2B6F" w:rsidR="003C3971" w:rsidRPr="00235394" w:rsidRDefault="00080512" w:rsidP="00654EA6">
      <w:pPr>
        <w:pStyle w:val="Heading1"/>
        <w:ind w:left="0" w:firstLine="0"/>
      </w:pPr>
      <w:r w:rsidRPr="004D3578">
        <w:br w:type="page"/>
      </w:r>
      <w:bookmarkStart w:id="78" w:name="_Toc97816661"/>
      <w:r w:rsidRPr="004D3578">
        <w:lastRenderedPageBreak/>
        <w:t xml:space="preserve">Annex </w:t>
      </w:r>
      <w:r w:rsidR="00A35900">
        <w:t>A</w:t>
      </w:r>
      <w:r w:rsidRPr="004D3578">
        <w:t xml:space="preserve"> </w:t>
      </w:r>
      <w:r w:rsidR="002A4145">
        <w:t xml:space="preserve">- </w:t>
      </w:r>
      <w:r w:rsidRPr="004D3578">
        <w:t>Change history</w:t>
      </w:r>
      <w:bookmarkStart w:id="79" w:name="historyclause"/>
      <w:bookmarkEnd w:id="78"/>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54EA6" w:rsidRPr="00235394" w14:paraId="6F34CE28" w14:textId="77777777" w:rsidTr="00624B02">
        <w:trPr>
          <w:cantSplit/>
        </w:trPr>
        <w:tc>
          <w:tcPr>
            <w:tcW w:w="9639" w:type="dxa"/>
            <w:gridSpan w:val="8"/>
            <w:tcBorders>
              <w:bottom w:val="nil"/>
            </w:tcBorders>
            <w:shd w:val="solid" w:color="FFFFFF" w:fill="auto"/>
          </w:tcPr>
          <w:p w14:paraId="41302629" w14:textId="77777777" w:rsidR="00654EA6" w:rsidRPr="00235394" w:rsidRDefault="00654EA6" w:rsidP="00624B02">
            <w:pPr>
              <w:pStyle w:val="TAL"/>
              <w:jc w:val="center"/>
              <w:rPr>
                <w:b/>
                <w:sz w:val="16"/>
              </w:rPr>
            </w:pPr>
            <w:r w:rsidRPr="00235394">
              <w:rPr>
                <w:b/>
              </w:rPr>
              <w:t>Change history</w:t>
            </w:r>
          </w:p>
        </w:tc>
      </w:tr>
      <w:tr w:rsidR="00654EA6" w:rsidRPr="00235394" w14:paraId="7DE9C66D" w14:textId="77777777" w:rsidTr="00624B02">
        <w:tc>
          <w:tcPr>
            <w:tcW w:w="800" w:type="dxa"/>
            <w:shd w:val="pct10" w:color="auto" w:fill="FFFFFF"/>
          </w:tcPr>
          <w:p w14:paraId="57D5B783" w14:textId="77777777" w:rsidR="00654EA6" w:rsidRPr="00235394" w:rsidRDefault="00654EA6" w:rsidP="00624B02">
            <w:pPr>
              <w:pStyle w:val="TAL"/>
              <w:rPr>
                <w:b/>
                <w:sz w:val="16"/>
              </w:rPr>
            </w:pPr>
            <w:r w:rsidRPr="00235394">
              <w:rPr>
                <w:b/>
                <w:sz w:val="16"/>
              </w:rPr>
              <w:t>Date</w:t>
            </w:r>
          </w:p>
        </w:tc>
        <w:tc>
          <w:tcPr>
            <w:tcW w:w="800" w:type="dxa"/>
            <w:shd w:val="pct10" w:color="auto" w:fill="FFFFFF"/>
          </w:tcPr>
          <w:p w14:paraId="3CEDF47B" w14:textId="77777777" w:rsidR="00654EA6" w:rsidRPr="00235394" w:rsidRDefault="00654EA6" w:rsidP="00624B02">
            <w:pPr>
              <w:pStyle w:val="TAL"/>
              <w:rPr>
                <w:b/>
                <w:sz w:val="16"/>
              </w:rPr>
            </w:pPr>
            <w:r>
              <w:rPr>
                <w:b/>
                <w:sz w:val="16"/>
              </w:rPr>
              <w:t>Meeting</w:t>
            </w:r>
          </w:p>
        </w:tc>
        <w:tc>
          <w:tcPr>
            <w:tcW w:w="1094" w:type="dxa"/>
            <w:shd w:val="pct10" w:color="auto" w:fill="FFFFFF"/>
          </w:tcPr>
          <w:p w14:paraId="0FC8EF00" w14:textId="77777777" w:rsidR="00654EA6" w:rsidRPr="00235394" w:rsidRDefault="00654EA6" w:rsidP="00624B02">
            <w:pPr>
              <w:pStyle w:val="TAL"/>
              <w:rPr>
                <w:b/>
                <w:sz w:val="16"/>
              </w:rPr>
            </w:pPr>
            <w:r w:rsidRPr="00235394">
              <w:rPr>
                <w:b/>
                <w:sz w:val="16"/>
              </w:rPr>
              <w:t>TDoc</w:t>
            </w:r>
          </w:p>
        </w:tc>
        <w:tc>
          <w:tcPr>
            <w:tcW w:w="425" w:type="dxa"/>
            <w:shd w:val="pct10" w:color="auto" w:fill="FFFFFF"/>
          </w:tcPr>
          <w:p w14:paraId="2A857E16" w14:textId="77777777" w:rsidR="00654EA6" w:rsidRPr="00235394" w:rsidRDefault="00654EA6" w:rsidP="00624B02">
            <w:pPr>
              <w:pStyle w:val="TAL"/>
              <w:rPr>
                <w:b/>
                <w:sz w:val="16"/>
              </w:rPr>
            </w:pPr>
            <w:r w:rsidRPr="00235394">
              <w:rPr>
                <w:b/>
                <w:sz w:val="16"/>
              </w:rPr>
              <w:t>CR</w:t>
            </w:r>
          </w:p>
        </w:tc>
        <w:tc>
          <w:tcPr>
            <w:tcW w:w="425" w:type="dxa"/>
            <w:shd w:val="pct10" w:color="auto" w:fill="FFFFFF"/>
          </w:tcPr>
          <w:p w14:paraId="5E42D67A" w14:textId="77777777" w:rsidR="00654EA6" w:rsidRPr="00235394" w:rsidRDefault="00654EA6" w:rsidP="00624B02">
            <w:pPr>
              <w:pStyle w:val="TAL"/>
              <w:rPr>
                <w:b/>
                <w:sz w:val="16"/>
              </w:rPr>
            </w:pPr>
            <w:r w:rsidRPr="00235394">
              <w:rPr>
                <w:b/>
                <w:sz w:val="16"/>
              </w:rPr>
              <w:t>Rev</w:t>
            </w:r>
          </w:p>
        </w:tc>
        <w:tc>
          <w:tcPr>
            <w:tcW w:w="425" w:type="dxa"/>
            <w:shd w:val="pct10" w:color="auto" w:fill="FFFFFF"/>
          </w:tcPr>
          <w:p w14:paraId="452AE0E9" w14:textId="77777777" w:rsidR="00654EA6" w:rsidRPr="00235394" w:rsidRDefault="00654EA6" w:rsidP="00624B02">
            <w:pPr>
              <w:pStyle w:val="TAL"/>
              <w:rPr>
                <w:b/>
                <w:sz w:val="16"/>
              </w:rPr>
            </w:pPr>
            <w:r>
              <w:rPr>
                <w:b/>
                <w:sz w:val="16"/>
              </w:rPr>
              <w:t>Cat</w:t>
            </w:r>
          </w:p>
        </w:tc>
        <w:tc>
          <w:tcPr>
            <w:tcW w:w="4962" w:type="dxa"/>
            <w:shd w:val="pct10" w:color="auto" w:fill="FFFFFF"/>
          </w:tcPr>
          <w:p w14:paraId="19031547" w14:textId="77777777" w:rsidR="00654EA6" w:rsidRPr="00235394" w:rsidRDefault="00654EA6" w:rsidP="00624B02">
            <w:pPr>
              <w:pStyle w:val="TAL"/>
              <w:rPr>
                <w:b/>
                <w:sz w:val="16"/>
              </w:rPr>
            </w:pPr>
            <w:r w:rsidRPr="00235394">
              <w:rPr>
                <w:b/>
                <w:sz w:val="16"/>
              </w:rPr>
              <w:t>Subject/Comment</w:t>
            </w:r>
          </w:p>
        </w:tc>
        <w:tc>
          <w:tcPr>
            <w:tcW w:w="708" w:type="dxa"/>
            <w:shd w:val="pct10" w:color="auto" w:fill="FFFFFF"/>
          </w:tcPr>
          <w:p w14:paraId="2653F4F9" w14:textId="77777777" w:rsidR="00654EA6" w:rsidRPr="00235394" w:rsidRDefault="00654EA6" w:rsidP="00624B02">
            <w:pPr>
              <w:pStyle w:val="TAL"/>
              <w:rPr>
                <w:b/>
                <w:sz w:val="16"/>
              </w:rPr>
            </w:pPr>
            <w:r w:rsidRPr="00235394">
              <w:rPr>
                <w:b/>
                <w:sz w:val="16"/>
              </w:rPr>
              <w:t>New</w:t>
            </w:r>
            <w:r>
              <w:rPr>
                <w:b/>
                <w:sz w:val="16"/>
              </w:rPr>
              <w:t xml:space="preserve"> version</w:t>
            </w:r>
          </w:p>
        </w:tc>
      </w:tr>
      <w:tr w:rsidR="00654EA6" w:rsidRPr="006B0D02" w14:paraId="023868AF" w14:textId="77777777" w:rsidTr="00624B02">
        <w:tc>
          <w:tcPr>
            <w:tcW w:w="800" w:type="dxa"/>
            <w:shd w:val="solid" w:color="FFFFFF" w:fill="auto"/>
          </w:tcPr>
          <w:p w14:paraId="0C6E38DD" w14:textId="2A4347A1" w:rsidR="00654EA6" w:rsidRPr="006B0D02" w:rsidRDefault="00654EA6" w:rsidP="00654EA6">
            <w:pPr>
              <w:pStyle w:val="TAC"/>
              <w:rPr>
                <w:sz w:val="16"/>
                <w:szCs w:val="16"/>
              </w:rPr>
            </w:pPr>
            <w:r w:rsidRPr="00654EA6">
              <w:rPr>
                <w:rFonts w:hint="eastAsia"/>
                <w:sz w:val="16"/>
                <w:szCs w:val="16"/>
              </w:rPr>
              <w:t>2</w:t>
            </w:r>
            <w:r w:rsidRPr="00654EA6">
              <w:rPr>
                <w:sz w:val="16"/>
                <w:szCs w:val="16"/>
              </w:rPr>
              <w:t>020-</w:t>
            </w:r>
            <w:r w:rsidRPr="00654EA6">
              <w:rPr>
                <w:rFonts w:hint="eastAsia"/>
                <w:sz w:val="16"/>
                <w:szCs w:val="16"/>
              </w:rPr>
              <w:t>11</w:t>
            </w:r>
          </w:p>
        </w:tc>
        <w:tc>
          <w:tcPr>
            <w:tcW w:w="800" w:type="dxa"/>
            <w:shd w:val="solid" w:color="FFFFFF" w:fill="auto"/>
          </w:tcPr>
          <w:p w14:paraId="7B883419" w14:textId="721FA362" w:rsidR="00654EA6" w:rsidRPr="006B0D02" w:rsidRDefault="00654EA6" w:rsidP="00654EA6">
            <w:pPr>
              <w:pStyle w:val="TAC"/>
              <w:rPr>
                <w:sz w:val="16"/>
                <w:szCs w:val="16"/>
              </w:rPr>
            </w:pPr>
            <w:r w:rsidRPr="00654EA6">
              <w:rPr>
                <w:sz w:val="16"/>
                <w:szCs w:val="16"/>
              </w:rPr>
              <w:t>RAN4#9</w:t>
            </w:r>
            <w:r w:rsidRPr="00654EA6">
              <w:rPr>
                <w:rFonts w:hint="eastAsia"/>
                <w:sz w:val="16"/>
                <w:szCs w:val="16"/>
              </w:rPr>
              <w:t>7</w:t>
            </w:r>
            <w:r w:rsidRPr="00654EA6">
              <w:rPr>
                <w:sz w:val="16"/>
                <w:szCs w:val="16"/>
              </w:rPr>
              <w:t>-e</w:t>
            </w:r>
          </w:p>
        </w:tc>
        <w:tc>
          <w:tcPr>
            <w:tcW w:w="1094" w:type="dxa"/>
            <w:shd w:val="solid" w:color="FFFFFF" w:fill="auto"/>
          </w:tcPr>
          <w:p w14:paraId="33439DAA" w14:textId="42CBD3C6" w:rsidR="00654EA6" w:rsidRPr="006B0D02" w:rsidRDefault="00654EA6" w:rsidP="00654EA6">
            <w:pPr>
              <w:pStyle w:val="TAC"/>
              <w:rPr>
                <w:sz w:val="16"/>
                <w:szCs w:val="16"/>
              </w:rPr>
            </w:pPr>
            <w:r w:rsidRPr="00654EA6">
              <w:rPr>
                <w:sz w:val="16"/>
                <w:szCs w:val="16"/>
              </w:rPr>
              <w:t>R4-2014969</w:t>
            </w:r>
          </w:p>
        </w:tc>
        <w:tc>
          <w:tcPr>
            <w:tcW w:w="425" w:type="dxa"/>
            <w:shd w:val="solid" w:color="FFFFFF" w:fill="auto"/>
          </w:tcPr>
          <w:p w14:paraId="440462E4" w14:textId="77777777" w:rsidR="00654EA6" w:rsidRPr="006B0D02" w:rsidRDefault="00654EA6" w:rsidP="00654EA6">
            <w:pPr>
              <w:pStyle w:val="TAL"/>
              <w:rPr>
                <w:sz w:val="16"/>
                <w:szCs w:val="16"/>
              </w:rPr>
            </w:pPr>
          </w:p>
        </w:tc>
        <w:tc>
          <w:tcPr>
            <w:tcW w:w="425" w:type="dxa"/>
            <w:shd w:val="solid" w:color="FFFFFF" w:fill="auto"/>
          </w:tcPr>
          <w:p w14:paraId="7752A063" w14:textId="77777777" w:rsidR="00654EA6" w:rsidRPr="006B0D02" w:rsidRDefault="00654EA6" w:rsidP="00654EA6">
            <w:pPr>
              <w:pStyle w:val="TAR"/>
              <w:rPr>
                <w:sz w:val="16"/>
                <w:szCs w:val="16"/>
              </w:rPr>
            </w:pPr>
          </w:p>
        </w:tc>
        <w:tc>
          <w:tcPr>
            <w:tcW w:w="425" w:type="dxa"/>
            <w:shd w:val="solid" w:color="FFFFFF" w:fill="auto"/>
          </w:tcPr>
          <w:p w14:paraId="37DFF4D2" w14:textId="77777777" w:rsidR="00654EA6" w:rsidRPr="006B0D02" w:rsidRDefault="00654EA6" w:rsidP="00654EA6">
            <w:pPr>
              <w:pStyle w:val="TAC"/>
              <w:rPr>
                <w:sz w:val="16"/>
                <w:szCs w:val="16"/>
              </w:rPr>
            </w:pPr>
          </w:p>
        </w:tc>
        <w:tc>
          <w:tcPr>
            <w:tcW w:w="4962" w:type="dxa"/>
            <w:shd w:val="solid" w:color="FFFFFF" w:fill="auto"/>
          </w:tcPr>
          <w:p w14:paraId="25BFE3B3" w14:textId="20881F6F" w:rsidR="00654EA6" w:rsidRPr="006B0D02" w:rsidRDefault="00654EA6" w:rsidP="00654EA6">
            <w:pPr>
              <w:pStyle w:val="TAL"/>
              <w:rPr>
                <w:sz w:val="16"/>
                <w:szCs w:val="16"/>
              </w:rPr>
            </w:pPr>
            <w:r w:rsidRPr="00654EA6">
              <w:rPr>
                <w:sz w:val="16"/>
                <w:szCs w:val="16"/>
              </w:rPr>
              <w:t>TR skeleton</w:t>
            </w:r>
          </w:p>
        </w:tc>
        <w:tc>
          <w:tcPr>
            <w:tcW w:w="708" w:type="dxa"/>
            <w:shd w:val="solid" w:color="FFFFFF" w:fill="auto"/>
          </w:tcPr>
          <w:p w14:paraId="4D8F0179" w14:textId="270DD2D4" w:rsidR="00654EA6" w:rsidRPr="007D6048" w:rsidRDefault="00654EA6" w:rsidP="00654EA6">
            <w:pPr>
              <w:pStyle w:val="TAC"/>
              <w:rPr>
                <w:sz w:val="16"/>
                <w:szCs w:val="16"/>
              </w:rPr>
            </w:pPr>
            <w:r>
              <w:rPr>
                <w:rFonts w:hint="eastAsia"/>
                <w:sz w:val="16"/>
                <w:szCs w:val="16"/>
              </w:rPr>
              <w:t>0</w:t>
            </w:r>
            <w:r>
              <w:rPr>
                <w:sz w:val="16"/>
                <w:szCs w:val="16"/>
              </w:rPr>
              <w:t>.0.1</w:t>
            </w:r>
          </w:p>
        </w:tc>
      </w:tr>
      <w:tr w:rsidR="00654EA6" w:rsidRPr="006B0D02" w14:paraId="5E539702" w14:textId="77777777" w:rsidTr="00624B02">
        <w:tc>
          <w:tcPr>
            <w:tcW w:w="800" w:type="dxa"/>
            <w:shd w:val="solid" w:color="FFFFFF" w:fill="auto"/>
          </w:tcPr>
          <w:p w14:paraId="0C5D87C3" w14:textId="212AAA43" w:rsidR="00654EA6" w:rsidRPr="006B0D02" w:rsidRDefault="00654EA6" w:rsidP="00654EA6">
            <w:pPr>
              <w:pStyle w:val="TAC"/>
              <w:rPr>
                <w:sz w:val="16"/>
                <w:szCs w:val="16"/>
              </w:rPr>
            </w:pPr>
            <w:r w:rsidRPr="00444968">
              <w:rPr>
                <w:rFonts w:hint="eastAsia"/>
                <w:sz w:val="16"/>
                <w:szCs w:val="16"/>
              </w:rPr>
              <w:t>2</w:t>
            </w:r>
            <w:r w:rsidRPr="00444968">
              <w:rPr>
                <w:sz w:val="16"/>
                <w:szCs w:val="16"/>
              </w:rPr>
              <w:t>020-11</w:t>
            </w:r>
          </w:p>
        </w:tc>
        <w:tc>
          <w:tcPr>
            <w:tcW w:w="800" w:type="dxa"/>
            <w:shd w:val="solid" w:color="FFFFFF" w:fill="auto"/>
          </w:tcPr>
          <w:p w14:paraId="7B2DE8A0" w14:textId="7CD28402" w:rsidR="00654EA6" w:rsidRPr="006B0D02" w:rsidRDefault="00654EA6" w:rsidP="00654EA6">
            <w:pPr>
              <w:pStyle w:val="TAC"/>
              <w:rPr>
                <w:sz w:val="16"/>
                <w:szCs w:val="16"/>
              </w:rPr>
            </w:pPr>
            <w:r w:rsidRPr="00444968">
              <w:rPr>
                <w:sz w:val="16"/>
                <w:szCs w:val="16"/>
              </w:rPr>
              <w:t>RAN4#9</w:t>
            </w:r>
            <w:r w:rsidRPr="00444968">
              <w:rPr>
                <w:rFonts w:hint="eastAsia"/>
                <w:sz w:val="16"/>
                <w:szCs w:val="16"/>
              </w:rPr>
              <w:t>7</w:t>
            </w:r>
            <w:r w:rsidRPr="00444968">
              <w:rPr>
                <w:sz w:val="16"/>
                <w:szCs w:val="16"/>
              </w:rPr>
              <w:t>-e</w:t>
            </w:r>
          </w:p>
        </w:tc>
        <w:tc>
          <w:tcPr>
            <w:tcW w:w="1094" w:type="dxa"/>
            <w:shd w:val="solid" w:color="FFFFFF" w:fill="auto"/>
          </w:tcPr>
          <w:p w14:paraId="2B424972" w14:textId="331F3F5B" w:rsidR="00654EA6" w:rsidRPr="006B0D02" w:rsidRDefault="00654EA6" w:rsidP="00654EA6">
            <w:pPr>
              <w:pStyle w:val="TAC"/>
              <w:rPr>
                <w:sz w:val="16"/>
                <w:szCs w:val="16"/>
              </w:rPr>
            </w:pPr>
            <w:r w:rsidRPr="00444968">
              <w:rPr>
                <w:sz w:val="16"/>
                <w:szCs w:val="16"/>
              </w:rPr>
              <w:t>R4-2014970</w:t>
            </w:r>
          </w:p>
        </w:tc>
        <w:tc>
          <w:tcPr>
            <w:tcW w:w="425" w:type="dxa"/>
            <w:shd w:val="solid" w:color="FFFFFF" w:fill="auto"/>
          </w:tcPr>
          <w:p w14:paraId="2908760E" w14:textId="77777777" w:rsidR="00654EA6" w:rsidRPr="006B0D02" w:rsidRDefault="00654EA6" w:rsidP="00654EA6">
            <w:pPr>
              <w:pStyle w:val="TAL"/>
              <w:rPr>
                <w:sz w:val="16"/>
                <w:szCs w:val="16"/>
              </w:rPr>
            </w:pPr>
          </w:p>
        </w:tc>
        <w:tc>
          <w:tcPr>
            <w:tcW w:w="425" w:type="dxa"/>
            <w:shd w:val="solid" w:color="FFFFFF" w:fill="auto"/>
          </w:tcPr>
          <w:p w14:paraId="44A5B02E" w14:textId="77777777" w:rsidR="00654EA6" w:rsidRPr="006B0D02" w:rsidRDefault="00654EA6" w:rsidP="00654EA6">
            <w:pPr>
              <w:pStyle w:val="TAR"/>
              <w:rPr>
                <w:sz w:val="16"/>
                <w:szCs w:val="16"/>
              </w:rPr>
            </w:pPr>
          </w:p>
        </w:tc>
        <w:tc>
          <w:tcPr>
            <w:tcW w:w="425" w:type="dxa"/>
            <w:shd w:val="solid" w:color="FFFFFF" w:fill="auto"/>
          </w:tcPr>
          <w:p w14:paraId="2364BE49" w14:textId="77777777" w:rsidR="00654EA6" w:rsidRPr="006B0D02" w:rsidRDefault="00654EA6" w:rsidP="00654EA6">
            <w:pPr>
              <w:pStyle w:val="TAC"/>
              <w:rPr>
                <w:sz w:val="16"/>
                <w:szCs w:val="16"/>
              </w:rPr>
            </w:pPr>
          </w:p>
        </w:tc>
        <w:tc>
          <w:tcPr>
            <w:tcW w:w="4962" w:type="dxa"/>
            <w:shd w:val="solid" w:color="FFFFFF" w:fill="auto"/>
          </w:tcPr>
          <w:p w14:paraId="5E3C56F8" w14:textId="207F5EE4" w:rsidR="00991216" w:rsidRPr="00991216" w:rsidRDefault="00991216" w:rsidP="00654EA6">
            <w:pPr>
              <w:pStyle w:val="TAL"/>
              <w:rPr>
                <w:sz w:val="16"/>
                <w:szCs w:val="16"/>
              </w:rPr>
            </w:pPr>
            <w:r w:rsidRPr="001551B9">
              <w:rPr>
                <w:sz w:val="16"/>
                <w:szCs w:val="16"/>
              </w:rPr>
              <w:t>Updated TR to incorpora</w:t>
            </w:r>
            <w:r>
              <w:rPr>
                <w:sz w:val="16"/>
                <w:szCs w:val="16"/>
              </w:rPr>
              <w:t>te below TP approved in RAN4#97</w:t>
            </w:r>
            <w:r w:rsidRPr="001551B9">
              <w:rPr>
                <w:rFonts w:hint="eastAsia"/>
                <w:sz w:val="16"/>
                <w:szCs w:val="16"/>
              </w:rPr>
              <w:t>-</w:t>
            </w:r>
            <w:r w:rsidRPr="001551B9">
              <w:rPr>
                <w:sz w:val="16"/>
                <w:szCs w:val="16"/>
              </w:rPr>
              <w:t>e with editorial update:</w:t>
            </w:r>
          </w:p>
          <w:p w14:paraId="50CE5EFF" w14:textId="77777777" w:rsidR="00654EA6" w:rsidRPr="00444968" w:rsidRDefault="00654EA6" w:rsidP="00654EA6">
            <w:pPr>
              <w:pStyle w:val="TAL"/>
              <w:rPr>
                <w:sz w:val="16"/>
                <w:szCs w:val="16"/>
              </w:rPr>
            </w:pPr>
            <w:r w:rsidRPr="00444968">
              <w:rPr>
                <w:sz w:val="16"/>
                <w:szCs w:val="16"/>
              </w:rPr>
              <w:t>R4-2015136</w:t>
            </w:r>
            <w:r w:rsidRPr="00444968">
              <w:rPr>
                <w:sz w:val="16"/>
                <w:szCs w:val="16"/>
              </w:rPr>
              <w:tab/>
              <w:t>TP for TR 37.717-21-22: DC_1-3_n78-n257</w:t>
            </w:r>
          </w:p>
          <w:p w14:paraId="181F4DC8" w14:textId="77777777" w:rsidR="00654EA6" w:rsidRPr="00444968" w:rsidRDefault="00654EA6" w:rsidP="00654EA6">
            <w:pPr>
              <w:pStyle w:val="TAL"/>
              <w:rPr>
                <w:sz w:val="16"/>
                <w:szCs w:val="16"/>
              </w:rPr>
            </w:pPr>
            <w:r w:rsidRPr="00444968">
              <w:rPr>
                <w:sz w:val="16"/>
                <w:szCs w:val="16"/>
              </w:rPr>
              <w:t>R4-2015137</w:t>
            </w:r>
            <w:r w:rsidRPr="00444968">
              <w:rPr>
                <w:sz w:val="16"/>
                <w:szCs w:val="16"/>
              </w:rPr>
              <w:tab/>
              <w:t>TP for TR 37.717-21-22: DC_1-5_n78-n257</w:t>
            </w:r>
          </w:p>
          <w:p w14:paraId="03F7AFC7" w14:textId="77777777" w:rsidR="00654EA6" w:rsidRPr="00444968" w:rsidRDefault="00654EA6" w:rsidP="00654EA6">
            <w:pPr>
              <w:pStyle w:val="TAL"/>
              <w:rPr>
                <w:sz w:val="16"/>
                <w:szCs w:val="16"/>
              </w:rPr>
            </w:pPr>
            <w:r w:rsidRPr="00444968">
              <w:rPr>
                <w:sz w:val="16"/>
                <w:szCs w:val="16"/>
              </w:rPr>
              <w:t>R4-2015138</w:t>
            </w:r>
            <w:r w:rsidRPr="00444968">
              <w:rPr>
                <w:sz w:val="16"/>
                <w:szCs w:val="16"/>
              </w:rPr>
              <w:tab/>
              <w:t>TP for TR 37.717-21-22: DC_1-7_n78-n257 and DC_1-7-7_n78-n257</w:t>
            </w:r>
          </w:p>
          <w:p w14:paraId="501F08A9" w14:textId="77777777" w:rsidR="00654EA6" w:rsidRPr="00444968" w:rsidRDefault="00654EA6" w:rsidP="00654EA6">
            <w:pPr>
              <w:pStyle w:val="TAL"/>
              <w:rPr>
                <w:sz w:val="16"/>
                <w:szCs w:val="16"/>
              </w:rPr>
            </w:pPr>
            <w:r w:rsidRPr="00444968">
              <w:rPr>
                <w:sz w:val="16"/>
                <w:szCs w:val="16"/>
              </w:rPr>
              <w:t>R4-2015139</w:t>
            </w:r>
            <w:r w:rsidRPr="00444968">
              <w:rPr>
                <w:sz w:val="16"/>
                <w:szCs w:val="16"/>
              </w:rPr>
              <w:tab/>
              <w:t>TP for TR 37.717-21-22: DC_3-5_n78-n257</w:t>
            </w:r>
          </w:p>
          <w:p w14:paraId="519C0B0B" w14:textId="77777777" w:rsidR="00654EA6" w:rsidRPr="00444968" w:rsidRDefault="00654EA6" w:rsidP="00654EA6">
            <w:pPr>
              <w:pStyle w:val="TAL"/>
              <w:rPr>
                <w:sz w:val="16"/>
                <w:szCs w:val="16"/>
              </w:rPr>
            </w:pPr>
            <w:r w:rsidRPr="00444968">
              <w:rPr>
                <w:sz w:val="16"/>
                <w:szCs w:val="16"/>
              </w:rPr>
              <w:t>R4-2015140</w:t>
            </w:r>
            <w:r w:rsidRPr="00444968">
              <w:rPr>
                <w:sz w:val="16"/>
                <w:szCs w:val="16"/>
              </w:rPr>
              <w:tab/>
              <w:t>TP for TR 37.717-21-22: DC_3-7_n78-n257 and DC_3-7-7_n78-n257</w:t>
            </w:r>
          </w:p>
          <w:p w14:paraId="6A60820E" w14:textId="77777777" w:rsidR="00654EA6" w:rsidRPr="00444968" w:rsidRDefault="00654EA6" w:rsidP="00654EA6">
            <w:pPr>
              <w:pStyle w:val="TAL"/>
              <w:rPr>
                <w:sz w:val="16"/>
                <w:szCs w:val="16"/>
              </w:rPr>
            </w:pPr>
            <w:r w:rsidRPr="00444968">
              <w:rPr>
                <w:sz w:val="16"/>
                <w:szCs w:val="16"/>
              </w:rPr>
              <w:t>R4-2015141</w:t>
            </w:r>
            <w:r w:rsidRPr="00444968">
              <w:rPr>
                <w:sz w:val="16"/>
                <w:szCs w:val="16"/>
              </w:rPr>
              <w:tab/>
              <w:t>TP for TR 37.717-21-22: DC_5-7_n78-n257 and DC_5-7-7_n78-n257</w:t>
            </w:r>
          </w:p>
          <w:p w14:paraId="136A43DB" w14:textId="77777777" w:rsidR="00654EA6" w:rsidRPr="00444968" w:rsidRDefault="00654EA6" w:rsidP="00654EA6">
            <w:pPr>
              <w:pStyle w:val="TAL"/>
              <w:rPr>
                <w:sz w:val="16"/>
                <w:szCs w:val="16"/>
              </w:rPr>
            </w:pPr>
            <w:r w:rsidRPr="00444968">
              <w:rPr>
                <w:sz w:val="16"/>
                <w:szCs w:val="16"/>
              </w:rPr>
              <w:t>R4-2015142</w:t>
            </w:r>
            <w:r w:rsidRPr="00444968">
              <w:rPr>
                <w:sz w:val="16"/>
                <w:szCs w:val="16"/>
              </w:rPr>
              <w:tab/>
              <w:t>TP for TR 37.717-21-22: DC_1-3-5_n78-n257</w:t>
            </w:r>
          </w:p>
          <w:p w14:paraId="6EB9EA31" w14:textId="77777777" w:rsidR="00654EA6" w:rsidRPr="00444968" w:rsidRDefault="00654EA6" w:rsidP="00654EA6">
            <w:pPr>
              <w:pStyle w:val="TAL"/>
              <w:rPr>
                <w:sz w:val="16"/>
                <w:szCs w:val="16"/>
              </w:rPr>
            </w:pPr>
            <w:r w:rsidRPr="00444968">
              <w:rPr>
                <w:sz w:val="16"/>
                <w:szCs w:val="16"/>
              </w:rPr>
              <w:t>R4-2015143</w:t>
            </w:r>
            <w:r w:rsidRPr="00444968">
              <w:rPr>
                <w:sz w:val="16"/>
                <w:szCs w:val="16"/>
              </w:rPr>
              <w:tab/>
              <w:t>TP for TR 37.717-21-22: DC_1-3-7_n78-n257 and DC_1-3-7-7_n78-n257</w:t>
            </w:r>
          </w:p>
          <w:p w14:paraId="6D5A5E7F" w14:textId="77777777" w:rsidR="00654EA6" w:rsidRPr="00444968" w:rsidRDefault="00654EA6" w:rsidP="00654EA6">
            <w:pPr>
              <w:pStyle w:val="TAL"/>
              <w:rPr>
                <w:sz w:val="16"/>
                <w:szCs w:val="16"/>
              </w:rPr>
            </w:pPr>
            <w:r w:rsidRPr="00444968">
              <w:rPr>
                <w:sz w:val="16"/>
                <w:szCs w:val="16"/>
              </w:rPr>
              <w:t>R4-2015144</w:t>
            </w:r>
            <w:r w:rsidRPr="00444968">
              <w:rPr>
                <w:sz w:val="16"/>
                <w:szCs w:val="16"/>
              </w:rPr>
              <w:tab/>
              <w:t>TP for TR 37.717-21-22: DC_1-5-7_n78-n257 and DC_1-5-7-7_n78-n257</w:t>
            </w:r>
          </w:p>
          <w:p w14:paraId="3EE8225A" w14:textId="77777777" w:rsidR="00654EA6" w:rsidRPr="00444968" w:rsidRDefault="00654EA6" w:rsidP="00654EA6">
            <w:pPr>
              <w:pStyle w:val="TAL"/>
              <w:rPr>
                <w:sz w:val="16"/>
                <w:szCs w:val="16"/>
              </w:rPr>
            </w:pPr>
            <w:r w:rsidRPr="00444968">
              <w:rPr>
                <w:sz w:val="16"/>
                <w:szCs w:val="16"/>
              </w:rPr>
              <w:t>R4-2015145</w:t>
            </w:r>
            <w:r w:rsidRPr="00444968">
              <w:rPr>
                <w:sz w:val="16"/>
                <w:szCs w:val="16"/>
              </w:rPr>
              <w:tab/>
              <w:t>TP for TR 37.717-21-22: DC_3-5-7_n78-n257 and DC_3-5-7-7_n78-n257</w:t>
            </w:r>
          </w:p>
          <w:p w14:paraId="6AE4CDBC" w14:textId="6A7AA60B" w:rsidR="00654EA6" w:rsidRPr="006B0D02" w:rsidRDefault="00654EA6" w:rsidP="00654EA6">
            <w:pPr>
              <w:pStyle w:val="TAL"/>
              <w:rPr>
                <w:sz w:val="16"/>
                <w:szCs w:val="16"/>
              </w:rPr>
            </w:pPr>
            <w:r w:rsidRPr="00444968">
              <w:rPr>
                <w:sz w:val="16"/>
                <w:szCs w:val="16"/>
              </w:rPr>
              <w:t>R4-2015146</w:t>
            </w:r>
            <w:r w:rsidRPr="00444968">
              <w:rPr>
                <w:sz w:val="16"/>
                <w:szCs w:val="16"/>
              </w:rPr>
              <w:tab/>
              <w:t>TP for TR 37.717-21-22: DC_1-3-5-7_n78-n257 and DC_1-3-5-7-7_n78-n257</w:t>
            </w:r>
          </w:p>
        </w:tc>
        <w:tc>
          <w:tcPr>
            <w:tcW w:w="708" w:type="dxa"/>
            <w:shd w:val="solid" w:color="FFFFFF" w:fill="auto"/>
          </w:tcPr>
          <w:p w14:paraId="66B58F9E" w14:textId="207B9576" w:rsidR="00654EA6" w:rsidRPr="007D6048" w:rsidRDefault="00654EA6" w:rsidP="00654EA6">
            <w:pPr>
              <w:pStyle w:val="TAC"/>
              <w:rPr>
                <w:sz w:val="16"/>
                <w:szCs w:val="16"/>
              </w:rPr>
            </w:pPr>
            <w:r>
              <w:rPr>
                <w:rFonts w:hint="eastAsia"/>
                <w:sz w:val="16"/>
                <w:szCs w:val="16"/>
              </w:rPr>
              <w:t>0</w:t>
            </w:r>
            <w:r>
              <w:rPr>
                <w:sz w:val="16"/>
                <w:szCs w:val="16"/>
              </w:rPr>
              <w:t>.1.0</w:t>
            </w:r>
          </w:p>
        </w:tc>
      </w:tr>
      <w:tr w:rsidR="00654EA6" w:rsidRPr="006B0D02" w14:paraId="647E2248" w14:textId="77777777" w:rsidTr="00624B02">
        <w:tc>
          <w:tcPr>
            <w:tcW w:w="800" w:type="dxa"/>
            <w:shd w:val="solid" w:color="FFFFFF" w:fill="auto"/>
          </w:tcPr>
          <w:p w14:paraId="1319D984" w14:textId="3A85317D" w:rsidR="00654EA6" w:rsidRPr="006B0D02" w:rsidRDefault="00654EA6" w:rsidP="00654EA6">
            <w:pPr>
              <w:pStyle w:val="TAC"/>
              <w:jc w:val="left"/>
              <w:rPr>
                <w:sz w:val="16"/>
                <w:szCs w:val="16"/>
              </w:rPr>
            </w:pPr>
            <w:r w:rsidRPr="00444968">
              <w:rPr>
                <w:rFonts w:hint="eastAsia"/>
                <w:sz w:val="16"/>
                <w:szCs w:val="16"/>
              </w:rPr>
              <w:t>2</w:t>
            </w:r>
            <w:r w:rsidRPr="00444968">
              <w:rPr>
                <w:sz w:val="16"/>
                <w:szCs w:val="16"/>
              </w:rPr>
              <w:t>022-03</w:t>
            </w:r>
          </w:p>
        </w:tc>
        <w:tc>
          <w:tcPr>
            <w:tcW w:w="800" w:type="dxa"/>
            <w:shd w:val="solid" w:color="FFFFFF" w:fill="auto"/>
          </w:tcPr>
          <w:p w14:paraId="61BA621C" w14:textId="249E0849" w:rsidR="00654EA6" w:rsidRPr="006B0D02" w:rsidRDefault="00654EA6" w:rsidP="00654EA6">
            <w:pPr>
              <w:pStyle w:val="TAC"/>
              <w:rPr>
                <w:sz w:val="16"/>
                <w:szCs w:val="16"/>
              </w:rPr>
            </w:pPr>
            <w:r w:rsidRPr="00444968">
              <w:rPr>
                <w:rFonts w:hint="eastAsia"/>
                <w:sz w:val="16"/>
                <w:szCs w:val="16"/>
              </w:rPr>
              <w:t>R</w:t>
            </w:r>
            <w:r w:rsidRPr="00444968">
              <w:rPr>
                <w:sz w:val="16"/>
                <w:szCs w:val="16"/>
              </w:rPr>
              <w:t>AN#95-e</w:t>
            </w:r>
          </w:p>
        </w:tc>
        <w:tc>
          <w:tcPr>
            <w:tcW w:w="1094" w:type="dxa"/>
            <w:shd w:val="solid" w:color="FFFFFF" w:fill="auto"/>
          </w:tcPr>
          <w:p w14:paraId="4652BF1D" w14:textId="280A9442" w:rsidR="00654EA6" w:rsidRPr="006B0D02" w:rsidRDefault="00654EA6" w:rsidP="00654EA6">
            <w:pPr>
              <w:pStyle w:val="TAC"/>
              <w:rPr>
                <w:sz w:val="16"/>
                <w:szCs w:val="16"/>
              </w:rPr>
            </w:pPr>
            <w:r w:rsidRPr="00444968">
              <w:rPr>
                <w:rFonts w:hint="eastAsia"/>
                <w:sz w:val="16"/>
                <w:szCs w:val="16"/>
              </w:rPr>
              <w:t>R</w:t>
            </w:r>
            <w:r w:rsidRPr="00444968">
              <w:rPr>
                <w:sz w:val="16"/>
                <w:szCs w:val="16"/>
              </w:rPr>
              <w:t>P-22</w:t>
            </w:r>
            <w:r w:rsidR="0059578B">
              <w:rPr>
                <w:sz w:val="16"/>
                <w:szCs w:val="16"/>
              </w:rPr>
              <w:t>0792</w:t>
            </w:r>
          </w:p>
        </w:tc>
        <w:tc>
          <w:tcPr>
            <w:tcW w:w="425" w:type="dxa"/>
            <w:shd w:val="solid" w:color="FFFFFF" w:fill="auto"/>
          </w:tcPr>
          <w:p w14:paraId="6F7A876F" w14:textId="77777777" w:rsidR="00654EA6" w:rsidRPr="006B0D02" w:rsidRDefault="00654EA6" w:rsidP="00654EA6">
            <w:pPr>
              <w:pStyle w:val="TAL"/>
              <w:rPr>
                <w:sz w:val="16"/>
                <w:szCs w:val="16"/>
              </w:rPr>
            </w:pPr>
          </w:p>
        </w:tc>
        <w:tc>
          <w:tcPr>
            <w:tcW w:w="425" w:type="dxa"/>
            <w:shd w:val="solid" w:color="FFFFFF" w:fill="auto"/>
          </w:tcPr>
          <w:p w14:paraId="4AAAAD9A" w14:textId="77777777" w:rsidR="00654EA6" w:rsidRPr="006B0D02" w:rsidRDefault="00654EA6" w:rsidP="00654EA6">
            <w:pPr>
              <w:pStyle w:val="TAR"/>
              <w:rPr>
                <w:sz w:val="16"/>
                <w:szCs w:val="16"/>
              </w:rPr>
            </w:pPr>
          </w:p>
        </w:tc>
        <w:tc>
          <w:tcPr>
            <w:tcW w:w="425" w:type="dxa"/>
            <w:shd w:val="solid" w:color="FFFFFF" w:fill="auto"/>
          </w:tcPr>
          <w:p w14:paraId="10D2C597" w14:textId="77777777" w:rsidR="00654EA6" w:rsidRPr="006B0D02" w:rsidRDefault="00654EA6" w:rsidP="00654EA6">
            <w:pPr>
              <w:pStyle w:val="TAC"/>
              <w:rPr>
                <w:sz w:val="16"/>
                <w:szCs w:val="16"/>
              </w:rPr>
            </w:pPr>
          </w:p>
        </w:tc>
        <w:tc>
          <w:tcPr>
            <w:tcW w:w="4962" w:type="dxa"/>
            <w:shd w:val="solid" w:color="FFFFFF" w:fill="auto"/>
          </w:tcPr>
          <w:p w14:paraId="00F2E0C4" w14:textId="7AC86120" w:rsidR="00654EA6" w:rsidRPr="006B0D02" w:rsidRDefault="00654EA6" w:rsidP="00654EA6">
            <w:pPr>
              <w:pStyle w:val="TAL"/>
              <w:rPr>
                <w:sz w:val="16"/>
                <w:szCs w:val="16"/>
              </w:rPr>
            </w:pPr>
            <w:r w:rsidRPr="00654EA6">
              <w:rPr>
                <w:sz w:val="16"/>
                <w:szCs w:val="16"/>
              </w:rPr>
              <w:t xml:space="preserve">TR as provided for </w:t>
            </w:r>
            <w:r w:rsidRPr="00654EA6">
              <w:rPr>
                <w:rFonts w:hint="eastAsia"/>
                <w:sz w:val="16"/>
                <w:szCs w:val="16"/>
              </w:rPr>
              <w:t>approval</w:t>
            </w:r>
            <w:r w:rsidRPr="00654EA6">
              <w:rPr>
                <w:sz w:val="16"/>
                <w:szCs w:val="16"/>
              </w:rPr>
              <w:t xml:space="preserve"> to TSG RAN</w:t>
            </w:r>
          </w:p>
        </w:tc>
        <w:tc>
          <w:tcPr>
            <w:tcW w:w="708" w:type="dxa"/>
            <w:shd w:val="solid" w:color="FFFFFF" w:fill="auto"/>
          </w:tcPr>
          <w:p w14:paraId="00A56772" w14:textId="0D4613AE" w:rsidR="00654EA6" w:rsidRPr="007D6048" w:rsidRDefault="00654EA6" w:rsidP="00654EA6">
            <w:pPr>
              <w:pStyle w:val="TAC"/>
              <w:rPr>
                <w:sz w:val="16"/>
                <w:szCs w:val="16"/>
              </w:rPr>
            </w:pPr>
            <w:r>
              <w:rPr>
                <w:rFonts w:hint="eastAsia"/>
                <w:sz w:val="16"/>
                <w:szCs w:val="16"/>
              </w:rPr>
              <w:t>1</w:t>
            </w:r>
            <w:r>
              <w:rPr>
                <w:sz w:val="16"/>
                <w:szCs w:val="16"/>
              </w:rPr>
              <w:t>.0.0</w:t>
            </w:r>
          </w:p>
        </w:tc>
      </w:tr>
    </w:tbl>
    <w:p w14:paraId="242B22BD" w14:textId="307D0AFB" w:rsidR="00080512" w:rsidRDefault="00080512" w:rsidP="0016037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60379" w:rsidRPr="00160379" w14:paraId="61634634" w14:textId="77777777" w:rsidTr="003D06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3B427AE" w14:textId="77777777" w:rsidR="00160379" w:rsidRPr="00160379" w:rsidRDefault="00160379" w:rsidP="00160379">
            <w:pPr>
              <w:keepNext/>
              <w:keepLines/>
              <w:spacing w:after="0"/>
              <w:jc w:val="center"/>
              <w:rPr>
                <w:rFonts w:ascii="Arial" w:hAnsi="Arial"/>
                <w:b/>
                <w:sz w:val="16"/>
                <w:lang w:val="en-GB" w:eastAsia="en-GB"/>
              </w:rPr>
            </w:pPr>
            <w:r w:rsidRPr="00160379">
              <w:rPr>
                <w:rFonts w:ascii="Arial" w:hAnsi="Arial"/>
                <w:b/>
                <w:sz w:val="18"/>
                <w:lang w:val="en-GB" w:eastAsia="en-GB"/>
              </w:rPr>
              <w:t>Change history</w:t>
            </w:r>
          </w:p>
        </w:tc>
      </w:tr>
      <w:tr w:rsidR="00160379" w:rsidRPr="00160379" w14:paraId="671A5009" w14:textId="77777777" w:rsidTr="003D062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892CCE"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188B49B"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48542A5"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75AB7D1"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E4AA651"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0DB3FA8"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625B56B"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FADBC37" w14:textId="77777777" w:rsidR="00160379" w:rsidRPr="00160379" w:rsidRDefault="00160379" w:rsidP="00160379">
            <w:pPr>
              <w:keepNext/>
              <w:keepLines/>
              <w:spacing w:after="0"/>
              <w:rPr>
                <w:rFonts w:ascii="Arial" w:hAnsi="Arial"/>
                <w:b/>
                <w:sz w:val="16"/>
                <w:lang w:val="en-GB" w:eastAsia="en-GB"/>
              </w:rPr>
            </w:pPr>
            <w:r w:rsidRPr="00160379">
              <w:rPr>
                <w:rFonts w:ascii="Arial" w:hAnsi="Arial"/>
                <w:b/>
                <w:sz w:val="16"/>
                <w:lang w:val="en-GB" w:eastAsia="en-GB"/>
              </w:rPr>
              <w:t>New version</w:t>
            </w:r>
          </w:p>
        </w:tc>
      </w:tr>
      <w:tr w:rsidR="00160379" w:rsidRPr="00160379" w14:paraId="1B3884BC" w14:textId="77777777" w:rsidTr="003D062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7D631A" w14:textId="77777777" w:rsidR="00160379" w:rsidRPr="00160379" w:rsidRDefault="00160379" w:rsidP="00160379">
            <w:pPr>
              <w:keepNext/>
              <w:keepLines/>
              <w:spacing w:after="0"/>
              <w:jc w:val="center"/>
              <w:rPr>
                <w:rFonts w:ascii="Arial" w:hAnsi="Arial"/>
                <w:sz w:val="16"/>
                <w:szCs w:val="16"/>
                <w:lang w:eastAsia="ja-JP"/>
              </w:rPr>
            </w:pPr>
            <w:r w:rsidRPr="00160379">
              <w:rPr>
                <w:rFonts w:ascii="Arial" w:hAnsi="Arial"/>
                <w:sz w:val="16"/>
                <w:szCs w:val="16"/>
                <w:lang w:val="en-GB"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4FC3A0" w14:textId="77777777" w:rsidR="00160379" w:rsidRPr="00160379" w:rsidRDefault="00160379" w:rsidP="00160379">
            <w:pPr>
              <w:keepNext/>
              <w:keepLines/>
              <w:spacing w:after="0"/>
              <w:jc w:val="center"/>
              <w:rPr>
                <w:rFonts w:ascii="Arial" w:hAnsi="Arial"/>
                <w:sz w:val="16"/>
                <w:szCs w:val="16"/>
                <w:lang w:val="en-GB" w:eastAsia="ja-JP"/>
              </w:rPr>
            </w:pPr>
            <w:r w:rsidRPr="00160379">
              <w:rPr>
                <w:rFonts w:ascii="Arial" w:hAnsi="Arial"/>
                <w:sz w:val="16"/>
                <w:szCs w:val="16"/>
                <w:lang w:val="en-GB"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10893F" w14:textId="77777777" w:rsidR="00160379" w:rsidRPr="00160379" w:rsidRDefault="00160379" w:rsidP="00160379">
            <w:pPr>
              <w:keepNext/>
              <w:keepLines/>
              <w:spacing w:after="0"/>
              <w:jc w:val="center"/>
              <w:rPr>
                <w:rFonts w:ascii="Arial" w:hAnsi="Arial" w:cs="Arial"/>
                <w:sz w:val="16"/>
                <w:szCs w:val="16"/>
                <w:lang w:val="en-GB"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E119A" w14:textId="77777777" w:rsidR="00160379" w:rsidRPr="00160379" w:rsidRDefault="00160379" w:rsidP="00160379">
            <w:pPr>
              <w:keepNext/>
              <w:keepLines/>
              <w:spacing w:after="0"/>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60103" w14:textId="77777777" w:rsidR="00160379" w:rsidRPr="00160379" w:rsidRDefault="00160379" w:rsidP="00160379">
            <w:pPr>
              <w:keepNext/>
              <w:keepLines/>
              <w:spacing w:after="0"/>
              <w:jc w:val="center"/>
              <w:rPr>
                <w:rFonts w:ascii="Arial" w:hAnsi="Arial"/>
                <w:sz w:val="16"/>
                <w:szCs w:val="16"/>
                <w:lang w:val="en-GB"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18F2D" w14:textId="77777777" w:rsidR="00160379" w:rsidRPr="00160379" w:rsidRDefault="00160379" w:rsidP="00160379">
            <w:pPr>
              <w:keepNext/>
              <w:keepLines/>
              <w:spacing w:after="0"/>
              <w:jc w:val="center"/>
              <w:rPr>
                <w:rFonts w:ascii="Arial" w:hAnsi="Arial"/>
                <w:sz w:val="16"/>
                <w:szCs w:val="16"/>
                <w:lang w:val="en-GB"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5EAF4E" w14:textId="77777777" w:rsidR="00160379" w:rsidRPr="00160379" w:rsidRDefault="00160379" w:rsidP="00160379">
            <w:pPr>
              <w:keepNext/>
              <w:keepLines/>
              <w:spacing w:after="0"/>
              <w:rPr>
                <w:rFonts w:ascii="Arial" w:hAnsi="Arial"/>
                <w:sz w:val="16"/>
                <w:szCs w:val="16"/>
                <w:lang w:val="en-GB"/>
              </w:rPr>
            </w:pPr>
            <w:r w:rsidRPr="00160379">
              <w:rPr>
                <w:rFonts w:ascii="Arial" w:hAnsi="Arial"/>
                <w:sz w:val="16"/>
                <w:szCs w:val="16"/>
                <w:lang w:val="en-GB"/>
              </w:rPr>
              <w:t xml:space="preserve">Approved by plenary – Rel-17 </w:t>
            </w:r>
            <w:r w:rsidRPr="00160379">
              <w:rPr>
                <w:rFonts w:ascii="Arial" w:hAnsi="Arial"/>
                <w:sz w:val="16"/>
                <w:szCs w:val="16"/>
              </w:rPr>
              <w:t xml:space="preserve">spec </w:t>
            </w:r>
            <w:r w:rsidRPr="00160379">
              <w:rPr>
                <w:rFonts w:ascii="Arial" w:hAnsi="Arial"/>
                <w:sz w:val="16"/>
                <w:szCs w:val="16"/>
                <w:lang w:val="en-GB"/>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7803D9" w14:textId="77777777" w:rsidR="00160379" w:rsidRPr="00160379" w:rsidRDefault="00160379" w:rsidP="00160379">
            <w:pPr>
              <w:keepNext/>
              <w:keepLines/>
              <w:spacing w:after="0"/>
              <w:jc w:val="center"/>
              <w:rPr>
                <w:rFonts w:ascii="Arial" w:hAnsi="Arial"/>
                <w:sz w:val="16"/>
                <w:szCs w:val="16"/>
                <w:lang w:val="en-GB"/>
              </w:rPr>
            </w:pPr>
            <w:r w:rsidRPr="00160379">
              <w:rPr>
                <w:rFonts w:ascii="Arial" w:hAnsi="Arial"/>
                <w:sz w:val="16"/>
                <w:szCs w:val="16"/>
                <w:lang w:val="en-GB"/>
              </w:rPr>
              <w:t>17.0.0</w:t>
            </w:r>
          </w:p>
        </w:tc>
      </w:tr>
    </w:tbl>
    <w:p w14:paraId="6248DF29" w14:textId="77777777" w:rsidR="00160379" w:rsidRPr="00160379" w:rsidRDefault="00160379" w:rsidP="00160379">
      <w:pPr>
        <w:overflowPunct/>
        <w:autoSpaceDE/>
        <w:autoSpaceDN/>
        <w:adjustRightInd/>
        <w:textAlignment w:val="auto"/>
        <w:rPr>
          <w:rFonts w:eastAsia="Times New Roman"/>
          <w:lang w:val="en-GB" w:eastAsia="en-US"/>
        </w:rPr>
      </w:pPr>
    </w:p>
    <w:p w14:paraId="481B1DBE" w14:textId="77777777" w:rsidR="00160379" w:rsidRDefault="00160379" w:rsidP="00160379"/>
    <w:sectPr w:rsidR="0016037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939C2" w14:textId="77777777" w:rsidR="000B037A" w:rsidRDefault="000B037A">
      <w:r>
        <w:separator/>
      </w:r>
    </w:p>
  </w:endnote>
  <w:endnote w:type="continuationSeparator" w:id="0">
    <w:p w14:paraId="5D9EDDEC" w14:textId="77777777" w:rsidR="000B037A" w:rsidRDefault="000B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E232F4" w:rsidRDefault="00E232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4032" w14:textId="77777777" w:rsidR="000B037A" w:rsidRDefault="000B037A">
      <w:r>
        <w:separator/>
      </w:r>
    </w:p>
  </w:footnote>
  <w:footnote w:type="continuationSeparator" w:id="0">
    <w:p w14:paraId="255AE976" w14:textId="77777777" w:rsidR="000B037A" w:rsidRDefault="000B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E232F4" w:rsidRDefault="00E232F4" w:rsidP="00BC6FD4">
    <w:pPr>
      <w:spacing w:after="0"/>
      <w:rPr>
        <w:rFonts w:ascii="Arial" w:eastAsia="Times New Roman" w:hAnsi="Arial" w:cs="Arial"/>
        <w:sz w:val="14"/>
        <w:szCs w:val="14"/>
        <w:lang w:val="fi-FI" w:eastAsia="fi-FI"/>
      </w:rPr>
    </w:pPr>
  </w:p>
  <w:p w14:paraId="688B8BC4" w14:textId="779822CA" w:rsidR="00E232F4" w:rsidRPr="00BC6FD4" w:rsidRDefault="00E232F4" w:rsidP="00912B8D">
    <w:pPr>
      <w:spacing w:after="0"/>
      <w:ind w:left="8804"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4B753C70" w:rsidR="00E232F4" w:rsidRDefault="00E232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336">
      <w:rPr>
        <w:rFonts w:ascii="Arial" w:hAnsi="Arial" w:cs="Arial"/>
        <w:b/>
        <w:noProof/>
        <w:sz w:val="18"/>
        <w:szCs w:val="18"/>
      </w:rPr>
      <w:t>3GPP TR 37.717-21-22 V17.0.0 (2022-03)</w:t>
    </w:r>
    <w:r>
      <w:rPr>
        <w:rFonts w:ascii="Arial" w:hAnsi="Arial" w:cs="Arial"/>
        <w:b/>
        <w:sz w:val="18"/>
        <w:szCs w:val="18"/>
      </w:rPr>
      <w:fldChar w:fldCharType="end"/>
    </w:r>
  </w:p>
  <w:p w14:paraId="7E0C11FD" w14:textId="090BED2B" w:rsidR="00E232F4" w:rsidRDefault="00E2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1216">
      <w:rPr>
        <w:rFonts w:ascii="Arial" w:hAnsi="Arial" w:cs="Arial"/>
        <w:b/>
        <w:noProof/>
        <w:sz w:val="18"/>
        <w:szCs w:val="18"/>
      </w:rPr>
      <w:t>17</w:t>
    </w:r>
    <w:r>
      <w:rPr>
        <w:rFonts w:ascii="Arial" w:hAnsi="Arial" w:cs="Arial"/>
        <w:b/>
        <w:sz w:val="18"/>
        <w:szCs w:val="18"/>
      </w:rPr>
      <w:fldChar w:fldCharType="end"/>
    </w:r>
  </w:p>
  <w:p w14:paraId="301B19D0" w14:textId="69B3B4F3" w:rsidR="00E232F4" w:rsidRDefault="00E232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336">
      <w:rPr>
        <w:rFonts w:ascii="Arial" w:hAnsi="Arial" w:cs="Arial"/>
        <w:b/>
        <w:noProof/>
        <w:sz w:val="18"/>
        <w:szCs w:val="18"/>
      </w:rPr>
      <w:t>Release 17</w:t>
    </w:r>
    <w:r>
      <w:rPr>
        <w:rFonts w:ascii="Arial" w:hAnsi="Arial" w:cs="Arial"/>
        <w:b/>
        <w:sz w:val="18"/>
        <w:szCs w:val="18"/>
      </w:rPr>
      <w:fldChar w:fldCharType="end"/>
    </w:r>
  </w:p>
  <w:p w14:paraId="1ABA00A1" w14:textId="77777777" w:rsidR="00E232F4" w:rsidRDefault="00E23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70DE6"/>
    <w:rsid w:val="00080512"/>
    <w:rsid w:val="00093A12"/>
    <w:rsid w:val="000A068E"/>
    <w:rsid w:val="000A3206"/>
    <w:rsid w:val="000B037A"/>
    <w:rsid w:val="000B1FE5"/>
    <w:rsid w:val="000C47C3"/>
    <w:rsid w:val="000C4E79"/>
    <w:rsid w:val="000D58AB"/>
    <w:rsid w:val="00133525"/>
    <w:rsid w:val="00160379"/>
    <w:rsid w:val="00180742"/>
    <w:rsid w:val="00193848"/>
    <w:rsid w:val="001A4C42"/>
    <w:rsid w:val="001A7420"/>
    <w:rsid w:val="001B6637"/>
    <w:rsid w:val="001C21C3"/>
    <w:rsid w:val="001D02C2"/>
    <w:rsid w:val="001F0C1D"/>
    <w:rsid w:val="001F1132"/>
    <w:rsid w:val="001F168B"/>
    <w:rsid w:val="00202855"/>
    <w:rsid w:val="0023043C"/>
    <w:rsid w:val="002347A2"/>
    <w:rsid w:val="00247543"/>
    <w:rsid w:val="002675F0"/>
    <w:rsid w:val="002A4145"/>
    <w:rsid w:val="002B6339"/>
    <w:rsid w:val="002E00EE"/>
    <w:rsid w:val="003009E4"/>
    <w:rsid w:val="00303DFD"/>
    <w:rsid w:val="003172DC"/>
    <w:rsid w:val="00317384"/>
    <w:rsid w:val="00335836"/>
    <w:rsid w:val="0035462D"/>
    <w:rsid w:val="003765B8"/>
    <w:rsid w:val="00394DC0"/>
    <w:rsid w:val="003A02E4"/>
    <w:rsid w:val="003B59DE"/>
    <w:rsid w:val="003C3971"/>
    <w:rsid w:val="00410541"/>
    <w:rsid w:val="00410A5A"/>
    <w:rsid w:val="00423334"/>
    <w:rsid w:val="004345EC"/>
    <w:rsid w:val="00444968"/>
    <w:rsid w:val="00462460"/>
    <w:rsid w:val="00465515"/>
    <w:rsid w:val="00474775"/>
    <w:rsid w:val="004D3578"/>
    <w:rsid w:val="004E213A"/>
    <w:rsid w:val="004F0988"/>
    <w:rsid w:val="004F3340"/>
    <w:rsid w:val="0053388B"/>
    <w:rsid w:val="00535773"/>
    <w:rsid w:val="00543E6C"/>
    <w:rsid w:val="00544313"/>
    <w:rsid w:val="005519F1"/>
    <w:rsid w:val="0055535A"/>
    <w:rsid w:val="005566F7"/>
    <w:rsid w:val="00565087"/>
    <w:rsid w:val="0059578B"/>
    <w:rsid w:val="00597B11"/>
    <w:rsid w:val="005B5CE3"/>
    <w:rsid w:val="005D2E01"/>
    <w:rsid w:val="005D3280"/>
    <w:rsid w:val="005D7526"/>
    <w:rsid w:val="005E4BB2"/>
    <w:rsid w:val="00602AEA"/>
    <w:rsid w:val="00607F73"/>
    <w:rsid w:val="00614FDF"/>
    <w:rsid w:val="00626EB9"/>
    <w:rsid w:val="0063543D"/>
    <w:rsid w:val="00642287"/>
    <w:rsid w:val="006453BD"/>
    <w:rsid w:val="00647114"/>
    <w:rsid w:val="00654EA6"/>
    <w:rsid w:val="00663D9C"/>
    <w:rsid w:val="00664DE1"/>
    <w:rsid w:val="006A323F"/>
    <w:rsid w:val="006B30D0"/>
    <w:rsid w:val="006C2257"/>
    <w:rsid w:val="006C32DD"/>
    <w:rsid w:val="006C3D95"/>
    <w:rsid w:val="006D29BB"/>
    <w:rsid w:val="006E43C8"/>
    <w:rsid w:val="006E5C86"/>
    <w:rsid w:val="00701116"/>
    <w:rsid w:val="00713C44"/>
    <w:rsid w:val="007168F8"/>
    <w:rsid w:val="00716A26"/>
    <w:rsid w:val="00734A5B"/>
    <w:rsid w:val="0074026F"/>
    <w:rsid w:val="007429F6"/>
    <w:rsid w:val="00744E76"/>
    <w:rsid w:val="00774DA4"/>
    <w:rsid w:val="00781F0F"/>
    <w:rsid w:val="007829A6"/>
    <w:rsid w:val="00790357"/>
    <w:rsid w:val="00793A9B"/>
    <w:rsid w:val="007B600E"/>
    <w:rsid w:val="007F0F4A"/>
    <w:rsid w:val="008028A4"/>
    <w:rsid w:val="00803414"/>
    <w:rsid w:val="0080481B"/>
    <w:rsid w:val="00814C67"/>
    <w:rsid w:val="00814D85"/>
    <w:rsid w:val="00827F80"/>
    <w:rsid w:val="00830747"/>
    <w:rsid w:val="00836143"/>
    <w:rsid w:val="008365C8"/>
    <w:rsid w:val="008768CA"/>
    <w:rsid w:val="008954A3"/>
    <w:rsid w:val="008B7540"/>
    <w:rsid w:val="008C2E02"/>
    <w:rsid w:val="008C384C"/>
    <w:rsid w:val="008E511A"/>
    <w:rsid w:val="008F0A5E"/>
    <w:rsid w:val="0090271F"/>
    <w:rsid w:val="00902E23"/>
    <w:rsid w:val="00904BE4"/>
    <w:rsid w:val="00906BF7"/>
    <w:rsid w:val="009114D7"/>
    <w:rsid w:val="00912B8D"/>
    <w:rsid w:val="0091348E"/>
    <w:rsid w:val="00917CCB"/>
    <w:rsid w:val="00925B4C"/>
    <w:rsid w:val="0093588E"/>
    <w:rsid w:val="00942692"/>
    <w:rsid w:val="00942EC2"/>
    <w:rsid w:val="00991216"/>
    <w:rsid w:val="009A0CAC"/>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778AD"/>
    <w:rsid w:val="00A82346"/>
    <w:rsid w:val="00A92BA1"/>
    <w:rsid w:val="00AC6BC6"/>
    <w:rsid w:val="00AD6E0B"/>
    <w:rsid w:val="00AE65E2"/>
    <w:rsid w:val="00B028F3"/>
    <w:rsid w:val="00B10D10"/>
    <w:rsid w:val="00B15449"/>
    <w:rsid w:val="00B2492A"/>
    <w:rsid w:val="00B40389"/>
    <w:rsid w:val="00B42D81"/>
    <w:rsid w:val="00B640B1"/>
    <w:rsid w:val="00B70F60"/>
    <w:rsid w:val="00B91FA0"/>
    <w:rsid w:val="00B93086"/>
    <w:rsid w:val="00BA19ED"/>
    <w:rsid w:val="00BA4B8D"/>
    <w:rsid w:val="00BC0F7D"/>
    <w:rsid w:val="00BC1C9A"/>
    <w:rsid w:val="00BC6FD4"/>
    <w:rsid w:val="00BD7D31"/>
    <w:rsid w:val="00BE3255"/>
    <w:rsid w:val="00BF128E"/>
    <w:rsid w:val="00C074DD"/>
    <w:rsid w:val="00C1496A"/>
    <w:rsid w:val="00C16A5F"/>
    <w:rsid w:val="00C17AA8"/>
    <w:rsid w:val="00C17ED9"/>
    <w:rsid w:val="00C31655"/>
    <w:rsid w:val="00C31E3A"/>
    <w:rsid w:val="00C33079"/>
    <w:rsid w:val="00C41351"/>
    <w:rsid w:val="00C45231"/>
    <w:rsid w:val="00C72833"/>
    <w:rsid w:val="00C80F1D"/>
    <w:rsid w:val="00C93F40"/>
    <w:rsid w:val="00CA3D0C"/>
    <w:rsid w:val="00CC7FAF"/>
    <w:rsid w:val="00CF026B"/>
    <w:rsid w:val="00D07090"/>
    <w:rsid w:val="00D112E6"/>
    <w:rsid w:val="00D2231E"/>
    <w:rsid w:val="00D35748"/>
    <w:rsid w:val="00D46D49"/>
    <w:rsid w:val="00D57972"/>
    <w:rsid w:val="00D64E5F"/>
    <w:rsid w:val="00D675A9"/>
    <w:rsid w:val="00D67BB7"/>
    <w:rsid w:val="00D738D6"/>
    <w:rsid w:val="00D74F56"/>
    <w:rsid w:val="00D755EB"/>
    <w:rsid w:val="00D76048"/>
    <w:rsid w:val="00D76702"/>
    <w:rsid w:val="00D81336"/>
    <w:rsid w:val="00D87E00"/>
    <w:rsid w:val="00D9134D"/>
    <w:rsid w:val="00DA7105"/>
    <w:rsid w:val="00DA75A3"/>
    <w:rsid w:val="00DA7A03"/>
    <w:rsid w:val="00DB1818"/>
    <w:rsid w:val="00DB454D"/>
    <w:rsid w:val="00DB4885"/>
    <w:rsid w:val="00DC309B"/>
    <w:rsid w:val="00DC4DA2"/>
    <w:rsid w:val="00DD4C17"/>
    <w:rsid w:val="00DD74A5"/>
    <w:rsid w:val="00DE166F"/>
    <w:rsid w:val="00DE654A"/>
    <w:rsid w:val="00DE7D86"/>
    <w:rsid w:val="00DF2B1F"/>
    <w:rsid w:val="00DF62CD"/>
    <w:rsid w:val="00E14F20"/>
    <w:rsid w:val="00E16509"/>
    <w:rsid w:val="00E232F4"/>
    <w:rsid w:val="00E30106"/>
    <w:rsid w:val="00E44582"/>
    <w:rsid w:val="00E55984"/>
    <w:rsid w:val="00E77645"/>
    <w:rsid w:val="00EA15B0"/>
    <w:rsid w:val="00EA5EA7"/>
    <w:rsid w:val="00EC4A25"/>
    <w:rsid w:val="00EF26DB"/>
    <w:rsid w:val="00EF364E"/>
    <w:rsid w:val="00EF7081"/>
    <w:rsid w:val="00F00DB9"/>
    <w:rsid w:val="00F025A2"/>
    <w:rsid w:val="00F04712"/>
    <w:rsid w:val="00F10E5E"/>
    <w:rsid w:val="00F13360"/>
    <w:rsid w:val="00F22EC7"/>
    <w:rsid w:val="00F3118C"/>
    <w:rsid w:val="00F325C8"/>
    <w:rsid w:val="00F32ABB"/>
    <w:rsid w:val="00F653B8"/>
    <w:rsid w:val="00F74CD1"/>
    <w:rsid w:val="00F826D7"/>
    <w:rsid w:val="00F9008D"/>
    <w:rsid w:val="00F9462C"/>
    <w:rsid w:val="00FA1266"/>
    <w:rsid w:val="00FB771A"/>
    <w:rsid w:val="00FC1192"/>
    <w:rsid w:val="00FD61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60675F"/>
  <w15:docId w15:val="{561CEE29-73B2-469E-A770-10D44F3B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F955D230-F07B-4A6A-96E4-39781EEE7915}">
  <ds:schemaRefs>
    <ds:schemaRef ds:uri="http://schemas.openxmlformats.org/officeDocument/2006/bibliography"/>
  </ds:schemaRefs>
</ds:datastoreItem>
</file>

<file path=customXml/itemProps4.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5.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3821</Words>
  <Characters>21781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2022-04-01T09:58:00Z</dcterms:created>
  <dcterms:modified xsi:type="dcterms:W3CDTF">2022-04-01T09:58:00Z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