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282A94FC"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2109EA">
              <w:t>17.0.0</w:t>
            </w:r>
            <w:r w:rsidRPr="004D3578">
              <w:t xml:space="preserve"> </w:t>
            </w:r>
            <w:r w:rsidRPr="00133525">
              <w:rPr>
                <w:sz w:val="32"/>
              </w:rPr>
              <w:t>(</w:t>
            </w:r>
            <w:r w:rsidR="002109EA">
              <w:rPr>
                <w:sz w:val="32"/>
              </w:rPr>
              <w:t>2022-04</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60BECFD4" w:rsidR="004F0988" w:rsidRPr="00133525" w:rsidRDefault="004F0988" w:rsidP="00133525">
            <w:pPr>
              <w:pStyle w:val="ZT"/>
              <w:framePr w:wrap="auto" w:hAnchor="text" w:yAlign="inline"/>
              <w:rPr>
                <w:i/>
                <w:sz w:val="28"/>
              </w:rPr>
            </w:pPr>
            <w:r w:rsidRPr="004D3578">
              <w:t>(</w:t>
            </w:r>
            <w:r w:rsidRPr="004D3578">
              <w:rPr>
                <w:rStyle w:val="ZGSM"/>
              </w:rPr>
              <w:t>Release</w:t>
            </w:r>
            <w:r w:rsidR="002109EA">
              <w:rPr>
                <w:rStyle w:val="ZGSM"/>
              </w:rPr>
              <w:t xml:space="preserve"> 17</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6B21C2A9" w:rsidR="00D57972" w:rsidRDefault="00775ABF">
            <w:r>
              <w:rPr>
                <w:i/>
                <w:noProof/>
              </w:rPr>
              <w:drawing>
                <wp:inline distT="0" distB="0" distL="0" distR="0" wp14:anchorId="613B3265" wp14:editId="3F9C52D0">
                  <wp:extent cx="1209675" cy="84772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gridSpan w:val="2"/>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2"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13B310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5924489B" w:rsidR="00E16509" w:rsidRPr="00133525" w:rsidRDefault="00E16509" w:rsidP="00133525">
            <w:pPr>
              <w:pStyle w:val="FP"/>
              <w:jc w:val="center"/>
              <w:rPr>
                <w:noProof/>
                <w:sz w:val="18"/>
              </w:rPr>
            </w:pPr>
            <w:r w:rsidRPr="00133525">
              <w:rPr>
                <w:noProof/>
                <w:sz w:val="18"/>
              </w:rPr>
              <w:t>©</w:t>
            </w:r>
            <w:r w:rsidR="002109EA">
              <w:rPr>
                <w:noProof/>
                <w:sz w:val="18"/>
              </w:rPr>
              <w:t xml:space="preserve"> 2022</w:t>
            </w:r>
            <w:r w:rsidRPr="00133525">
              <w:rPr>
                <w:noProof/>
                <w:sz w:val="18"/>
              </w:rPr>
              <w:t>, 3GPP Organizational Partners (ARIB, ATIS, CCSA, ETSI, TSDSI, TTA, TTC).</w:t>
            </w:r>
            <w:bookmarkStart w:id="3" w:name="copyrightaddon"/>
            <w:bookmarkEnd w:id="3"/>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2"/>
    </w:tbl>
    <w:p w14:paraId="613B3112" w14:textId="77777777" w:rsidR="00080512" w:rsidRPr="004D3578" w:rsidRDefault="00080512">
      <w:pPr>
        <w:pStyle w:val="TT"/>
      </w:pPr>
      <w:r w:rsidRPr="004D3578">
        <w:br w:type="page"/>
      </w:r>
      <w:r w:rsidRPr="004D3578">
        <w:lastRenderedPageBreak/>
        <w:t>Contents</w:t>
      </w:r>
    </w:p>
    <w:p w14:paraId="42BA1696" w14:textId="0C31AD36" w:rsidR="009D69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D69F1">
        <w:t>Foreword</w:t>
      </w:r>
      <w:r w:rsidR="009D69F1">
        <w:tab/>
      </w:r>
      <w:r w:rsidR="009D69F1">
        <w:fldChar w:fldCharType="begin"/>
      </w:r>
      <w:r w:rsidR="009D69F1">
        <w:instrText xml:space="preserve"> PAGEREF _Toc34151105 \h </w:instrText>
      </w:r>
      <w:r w:rsidR="009D69F1">
        <w:fldChar w:fldCharType="separate"/>
      </w:r>
      <w:r w:rsidR="009D69F1">
        <w:t>5</w:t>
      </w:r>
      <w:r w:rsidR="009D69F1">
        <w:fldChar w:fldCharType="end"/>
      </w:r>
    </w:p>
    <w:p w14:paraId="78013E52" w14:textId="2106E888" w:rsidR="009D69F1" w:rsidRDefault="009D69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_Toc34151106 \h </w:instrText>
      </w:r>
      <w:r>
        <w:fldChar w:fldCharType="separate"/>
      </w:r>
      <w:r>
        <w:t>7</w:t>
      </w:r>
      <w:r>
        <w:fldChar w:fldCharType="end"/>
      </w:r>
    </w:p>
    <w:p w14:paraId="62C0DB14" w14:textId="53E7FF57" w:rsidR="009D69F1" w:rsidRDefault="009D69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_Toc34151107 \h </w:instrText>
      </w:r>
      <w:r>
        <w:fldChar w:fldCharType="separate"/>
      </w:r>
      <w:r>
        <w:t>7</w:t>
      </w:r>
      <w:r>
        <w:fldChar w:fldCharType="end"/>
      </w:r>
    </w:p>
    <w:p w14:paraId="1BA181E2" w14:textId="78FC9F94" w:rsidR="009D69F1" w:rsidRDefault="009D69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_Toc34151108 \h </w:instrText>
      </w:r>
      <w:r>
        <w:fldChar w:fldCharType="separate"/>
      </w:r>
      <w:r>
        <w:t>8</w:t>
      </w:r>
      <w:r>
        <w:fldChar w:fldCharType="end"/>
      </w:r>
    </w:p>
    <w:p w14:paraId="1E0078FF" w14:textId="3C871F73" w:rsidR="009D69F1" w:rsidRDefault="009D69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_Toc34151109 \h </w:instrText>
      </w:r>
      <w:r>
        <w:fldChar w:fldCharType="separate"/>
      </w:r>
      <w:r>
        <w:t>8</w:t>
      </w:r>
      <w:r>
        <w:fldChar w:fldCharType="end"/>
      </w:r>
    </w:p>
    <w:p w14:paraId="132E8377" w14:textId="2E180A75" w:rsidR="009D69F1" w:rsidRDefault="009D69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_Toc34151110 \h </w:instrText>
      </w:r>
      <w:r>
        <w:fldChar w:fldCharType="separate"/>
      </w:r>
      <w:r>
        <w:t>8</w:t>
      </w:r>
      <w:r>
        <w:fldChar w:fldCharType="end"/>
      </w:r>
    </w:p>
    <w:p w14:paraId="7A7621E0" w14:textId="0422EAA4" w:rsidR="009D69F1" w:rsidRDefault="009D69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_Toc34151111 \h </w:instrText>
      </w:r>
      <w:r>
        <w:fldChar w:fldCharType="separate"/>
      </w:r>
      <w:r>
        <w:t>8</w:t>
      </w:r>
      <w:r>
        <w:fldChar w:fldCharType="end"/>
      </w:r>
    </w:p>
    <w:p w14:paraId="20FE90AD" w14:textId="6148A8B3" w:rsidR="009D69F1" w:rsidRDefault="009D69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_Toc34151112 \h </w:instrText>
      </w:r>
      <w:r>
        <w:fldChar w:fldCharType="separate"/>
      </w:r>
      <w:r>
        <w:t>9</w:t>
      </w:r>
      <w:r>
        <w:fldChar w:fldCharType="end"/>
      </w:r>
    </w:p>
    <w:p w14:paraId="610111E4" w14:textId="1061A14B" w:rsidR="009D69F1" w:rsidRDefault="009D69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_Toc34151113 \h </w:instrText>
      </w:r>
      <w:r>
        <w:fldChar w:fldCharType="separate"/>
      </w:r>
      <w:r>
        <w:t>9</w:t>
      </w:r>
      <w:r>
        <w:fldChar w:fldCharType="end"/>
      </w:r>
    </w:p>
    <w:p w14:paraId="011837E4" w14:textId="307CE78D" w:rsidR="009D69F1" w:rsidRDefault="009D69F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_Toc34151114 \h </w:instrText>
      </w:r>
      <w:r>
        <w:fldChar w:fldCharType="separate"/>
      </w:r>
      <w:r>
        <w:t>9</w:t>
      </w:r>
      <w:r>
        <w:fldChar w:fldCharType="end"/>
      </w:r>
    </w:p>
    <w:p w14:paraId="1924D410" w14:textId="0232FF7F" w:rsidR="009D69F1" w:rsidRDefault="009D69F1">
      <w:pPr>
        <w:pStyle w:val="TOC2"/>
        <w:rPr>
          <w:rFonts w:asciiTheme="minorHAnsi" w:eastAsiaTheme="minorEastAsia" w:hAnsiTheme="minorHAnsi" w:cstheme="minorBidi"/>
          <w:sz w:val="22"/>
          <w:szCs w:val="22"/>
          <w:lang w:val="en-US"/>
        </w:rPr>
      </w:pPr>
      <w:r w:rsidRPr="00F45FC3">
        <w:rPr>
          <w:rFonts w:eastAsia="Malgun Gothic"/>
        </w:rPr>
        <w:t>5.2</w:t>
      </w:r>
      <w:r>
        <w:rPr>
          <w:rFonts w:asciiTheme="minorHAnsi" w:eastAsiaTheme="minorEastAsia" w:hAnsiTheme="minorHAnsi" w:cstheme="minorBidi"/>
          <w:sz w:val="22"/>
          <w:szCs w:val="22"/>
          <w:lang w:val="en-US"/>
        </w:rPr>
        <w:tab/>
      </w:r>
      <w:r w:rsidRPr="00F45FC3">
        <w:rPr>
          <w:rFonts w:eastAsia="Malgun Gothic"/>
        </w:rPr>
        <w:t>Active Test Instrument</w:t>
      </w:r>
      <w:r>
        <w:tab/>
      </w:r>
      <w:r>
        <w:fldChar w:fldCharType="begin"/>
      </w:r>
      <w:r>
        <w:instrText xml:space="preserve"> PAGEREF _Toc34151115 \h </w:instrText>
      </w:r>
      <w:r>
        <w:fldChar w:fldCharType="separate"/>
      </w:r>
      <w:r>
        <w:t>10</w:t>
      </w:r>
      <w:r>
        <w:fldChar w:fldCharType="end"/>
      </w:r>
    </w:p>
    <w:p w14:paraId="34E82010" w14:textId="28124968" w:rsidR="009D69F1" w:rsidRDefault="009D69F1">
      <w:pPr>
        <w:pStyle w:val="TOC2"/>
        <w:rPr>
          <w:rFonts w:asciiTheme="minorHAnsi" w:eastAsiaTheme="minorEastAsia" w:hAnsiTheme="minorHAnsi" w:cstheme="minorBidi"/>
          <w:sz w:val="22"/>
          <w:szCs w:val="22"/>
          <w:lang w:val="en-US"/>
        </w:rPr>
      </w:pPr>
      <w:r w:rsidRPr="00F45FC3">
        <w:rPr>
          <w:rFonts w:eastAsia="Malgun Gothic"/>
        </w:rPr>
        <w:t>5.3</w:t>
      </w:r>
      <w:r>
        <w:rPr>
          <w:rFonts w:asciiTheme="minorHAnsi" w:eastAsiaTheme="minorEastAsia" w:hAnsiTheme="minorHAnsi" w:cstheme="minorBidi"/>
          <w:sz w:val="22"/>
          <w:szCs w:val="22"/>
          <w:lang w:val="en-US"/>
        </w:rPr>
        <w:tab/>
      </w:r>
      <w:r w:rsidRPr="00F45FC3">
        <w:rPr>
          <w:rFonts w:eastAsia="Malgun Gothic"/>
        </w:rPr>
        <w:t>Passive Test Instrument</w:t>
      </w:r>
      <w:r>
        <w:tab/>
      </w:r>
      <w:r>
        <w:fldChar w:fldCharType="begin"/>
      </w:r>
      <w:r>
        <w:instrText xml:space="preserve"> PAGEREF _Toc34151116 \h </w:instrText>
      </w:r>
      <w:r>
        <w:fldChar w:fldCharType="separate"/>
      </w:r>
      <w:r>
        <w:t>10</w:t>
      </w:r>
      <w:r>
        <w:fldChar w:fldCharType="end"/>
      </w:r>
    </w:p>
    <w:p w14:paraId="4822D845" w14:textId="6AA2A736" w:rsidR="009D69F1" w:rsidRDefault="009D69F1">
      <w:pPr>
        <w:pStyle w:val="TOC2"/>
        <w:rPr>
          <w:rFonts w:asciiTheme="minorHAnsi" w:eastAsiaTheme="minorEastAsia" w:hAnsiTheme="minorHAnsi" w:cstheme="minorBidi"/>
          <w:sz w:val="22"/>
          <w:szCs w:val="22"/>
          <w:lang w:val="en-US"/>
        </w:rPr>
      </w:pPr>
      <w:r w:rsidRPr="00F45FC3">
        <w:rPr>
          <w:rFonts w:eastAsia="Malgun Gothic"/>
        </w:rPr>
        <w:t>5.4</w:t>
      </w:r>
      <w:r>
        <w:rPr>
          <w:rFonts w:asciiTheme="minorHAnsi" w:eastAsiaTheme="minorEastAsia" w:hAnsiTheme="minorHAnsi" w:cstheme="minorBidi"/>
          <w:sz w:val="22"/>
          <w:szCs w:val="22"/>
          <w:lang w:val="en-US"/>
        </w:rPr>
        <w:tab/>
      </w:r>
      <w:r w:rsidRPr="00F45FC3">
        <w:rPr>
          <w:rFonts w:eastAsia="Malgun Gothic"/>
        </w:rPr>
        <w:t>Interconnected Systems Under Test</w:t>
      </w:r>
      <w:r>
        <w:tab/>
      </w:r>
      <w:r>
        <w:fldChar w:fldCharType="begin"/>
      </w:r>
      <w:r>
        <w:instrText xml:space="preserve"> PAGEREF _Toc34151117 \h </w:instrText>
      </w:r>
      <w:r>
        <w:fldChar w:fldCharType="separate"/>
      </w:r>
      <w:r>
        <w:t>10</w:t>
      </w:r>
      <w:r>
        <w:fldChar w:fldCharType="end"/>
      </w:r>
    </w:p>
    <w:p w14:paraId="7BCFB813" w14:textId="2D3ED149" w:rsidR="009D69F1" w:rsidRDefault="009D69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_Toc34151118 \h </w:instrText>
      </w:r>
      <w:r>
        <w:fldChar w:fldCharType="separate"/>
      </w:r>
      <w:r>
        <w:t>11</w:t>
      </w:r>
      <w:r>
        <w:fldChar w:fldCharType="end"/>
      </w:r>
    </w:p>
    <w:p w14:paraId="6AD5B3BA" w14:textId="0A3CD699" w:rsidR="009D69F1" w:rsidRDefault="009D69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_Toc34151119 \h </w:instrText>
      </w:r>
      <w:r>
        <w:fldChar w:fldCharType="separate"/>
      </w:r>
      <w:r>
        <w:t>11</w:t>
      </w:r>
      <w:r>
        <w:fldChar w:fldCharType="end"/>
      </w:r>
    </w:p>
    <w:p w14:paraId="235CC61B" w14:textId="4EDC461C" w:rsidR="009D69F1" w:rsidRDefault="009D69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_Toc34151120 \h </w:instrText>
      </w:r>
      <w:r>
        <w:fldChar w:fldCharType="separate"/>
      </w:r>
      <w:r>
        <w:t>12</w:t>
      </w:r>
      <w:r>
        <w:fldChar w:fldCharType="end"/>
      </w:r>
    </w:p>
    <w:p w14:paraId="3928C410" w14:textId="27C2BC73" w:rsidR="009D69F1" w:rsidRDefault="009D69F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_Toc34151121 \h </w:instrText>
      </w:r>
      <w:r>
        <w:fldChar w:fldCharType="separate"/>
      </w:r>
      <w:r>
        <w:t>12</w:t>
      </w:r>
      <w:r>
        <w:fldChar w:fldCharType="end"/>
      </w:r>
    </w:p>
    <w:p w14:paraId="6BF673E0" w14:textId="5796980B" w:rsidR="009D69F1" w:rsidRDefault="009D69F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_Toc34151122 \h </w:instrText>
      </w:r>
      <w:r>
        <w:fldChar w:fldCharType="separate"/>
      </w:r>
      <w:r>
        <w:t>12</w:t>
      </w:r>
      <w:r>
        <w:fldChar w:fldCharType="end"/>
      </w:r>
    </w:p>
    <w:p w14:paraId="68C83EF3" w14:textId="7FA18CEA" w:rsidR="009D69F1" w:rsidRDefault="009D69F1">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_Toc34151123 \h </w:instrText>
      </w:r>
      <w:r>
        <w:fldChar w:fldCharType="separate"/>
      </w:r>
      <w:r>
        <w:t>12</w:t>
      </w:r>
      <w:r>
        <w:fldChar w:fldCharType="end"/>
      </w:r>
    </w:p>
    <w:p w14:paraId="6523E3BD" w14:textId="459BD008" w:rsidR="009D69F1" w:rsidRDefault="009D69F1">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_Toc34151124 \h </w:instrText>
      </w:r>
      <w:r>
        <w:fldChar w:fldCharType="separate"/>
      </w:r>
      <w:r>
        <w:t>13</w:t>
      </w:r>
      <w:r>
        <w:fldChar w:fldCharType="end"/>
      </w:r>
    </w:p>
    <w:p w14:paraId="2CE4C658" w14:textId="64A499B2" w:rsidR="009D69F1" w:rsidRDefault="009D69F1">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_Toc34151125 \h </w:instrText>
      </w:r>
      <w:r>
        <w:fldChar w:fldCharType="separate"/>
      </w:r>
      <w:r>
        <w:t>13</w:t>
      </w:r>
      <w:r>
        <w:fldChar w:fldCharType="end"/>
      </w:r>
    </w:p>
    <w:p w14:paraId="5F99DB09" w14:textId="09F8E46C" w:rsidR="009D69F1" w:rsidRDefault="009D69F1">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_Toc34151126 \h </w:instrText>
      </w:r>
      <w:r>
        <w:fldChar w:fldCharType="separate"/>
      </w:r>
      <w:r>
        <w:t>13</w:t>
      </w:r>
      <w:r>
        <w:fldChar w:fldCharType="end"/>
      </w:r>
    </w:p>
    <w:p w14:paraId="2C74C389" w14:textId="2E723DFC" w:rsidR="009D69F1" w:rsidRDefault="009D69F1">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_Toc34151127 \h </w:instrText>
      </w:r>
      <w:r>
        <w:fldChar w:fldCharType="separate"/>
      </w:r>
      <w:r>
        <w:t>14</w:t>
      </w:r>
      <w:r>
        <w:fldChar w:fldCharType="end"/>
      </w:r>
    </w:p>
    <w:p w14:paraId="167E1B64" w14:textId="2EB3E57F" w:rsidR="009D69F1" w:rsidRDefault="009D69F1">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_Toc34151128 \h </w:instrText>
      </w:r>
      <w:r>
        <w:fldChar w:fldCharType="separate"/>
      </w:r>
      <w:r>
        <w:t>14</w:t>
      </w:r>
      <w:r>
        <w:fldChar w:fldCharType="end"/>
      </w:r>
    </w:p>
    <w:p w14:paraId="7EED7CC7" w14:textId="78BFDC82" w:rsidR="009D69F1" w:rsidRDefault="009D69F1">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_Toc34151129 \h </w:instrText>
      </w:r>
      <w:r>
        <w:fldChar w:fldCharType="separate"/>
      </w:r>
      <w:r>
        <w:t>15</w:t>
      </w:r>
      <w:r>
        <w:fldChar w:fldCharType="end"/>
      </w:r>
    </w:p>
    <w:p w14:paraId="77D8D9FF" w14:textId="668E47EE" w:rsidR="009D69F1" w:rsidRDefault="009D69F1">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_Toc34151130 \h </w:instrText>
      </w:r>
      <w:r>
        <w:fldChar w:fldCharType="separate"/>
      </w:r>
      <w:r>
        <w:t>15</w:t>
      </w:r>
      <w:r>
        <w:fldChar w:fldCharType="end"/>
      </w:r>
    </w:p>
    <w:p w14:paraId="553007A4" w14:textId="71BB02F5" w:rsidR="009D69F1" w:rsidRDefault="009D69F1">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_Toc34151131 \h </w:instrText>
      </w:r>
      <w:r>
        <w:fldChar w:fldCharType="separate"/>
      </w:r>
      <w:r>
        <w:t>15</w:t>
      </w:r>
      <w:r>
        <w:fldChar w:fldCharType="end"/>
      </w:r>
    </w:p>
    <w:p w14:paraId="2EA21019" w14:textId="0A591B00" w:rsidR="009D69F1" w:rsidRDefault="009D69F1">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_Toc34151132 \h </w:instrText>
      </w:r>
      <w:r>
        <w:fldChar w:fldCharType="separate"/>
      </w:r>
      <w:r>
        <w:t>16</w:t>
      </w:r>
      <w:r>
        <w:fldChar w:fldCharType="end"/>
      </w:r>
    </w:p>
    <w:p w14:paraId="1A5049AE" w14:textId="6A853832" w:rsidR="009D69F1" w:rsidRDefault="009D69F1">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_Toc34151133 \h </w:instrText>
      </w:r>
      <w:r>
        <w:fldChar w:fldCharType="separate"/>
      </w:r>
      <w:r>
        <w:t>16</w:t>
      </w:r>
      <w:r>
        <w:fldChar w:fldCharType="end"/>
      </w:r>
    </w:p>
    <w:p w14:paraId="15274D57" w14:textId="60052348" w:rsidR="009D69F1" w:rsidRDefault="009D69F1">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_Toc34151134 \h </w:instrText>
      </w:r>
      <w:r>
        <w:fldChar w:fldCharType="separate"/>
      </w:r>
      <w:r>
        <w:t>17</w:t>
      </w:r>
      <w:r>
        <w:fldChar w:fldCharType="end"/>
      </w:r>
    </w:p>
    <w:p w14:paraId="1FCEADC4" w14:textId="0BC9181B" w:rsidR="009D69F1" w:rsidRDefault="009D69F1">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_Toc34151135 \h </w:instrText>
      </w:r>
      <w:r>
        <w:fldChar w:fldCharType="separate"/>
      </w:r>
      <w:r>
        <w:t>18</w:t>
      </w:r>
      <w:r>
        <w:fldChar w:fldCharType="end"/>
      </w:r>
    </w:p>
    <w:p w14:paraId="56ED03A8" w14:textId="5A54D327" w:rsidR="009D69F1" w:rsidRDefault="009D69F1">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_Toc34151136 \h </w:instrText>
      </w:r>
      <w:r>
        <w:fldChar w:fldCharType="separate"/>
      </w:r>
      <w:r>
        <w:t>18</w:t>
      </w:r>
      <w:r>
        <w:fldChar w:fldCharType="end"/>
      </w:r>
    </w:p>
    <w:p w14:paraId="5DB21A7F" w14:textId="0A91D92B" w:rsidR="009D69F1" w:rsidRDefault="009D69F1">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_Toc34151137 \h </w:instrText>
      </w:r>
      <w:r>
        <w:fldChar w:fldCharType="separate"/>
      </w:r>
      <w:r>
        <w:t>18</w:t>
      </w:r>
      <w:r>
        <w:fldChar w:fldCharType="end"/>
      </w:r>
    </w:p>
    <w:p w14:paraId="14AF6B82" w14:textId="2554ED79" w:rsidR="009D69F1" w:rsidRDefault="009D69F1">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_Toc34151138 \h </w:instrText>
      </w:r>
      <w:r>
        <w:fldChar w:fldCharType="separate"/>
      </w:r>
      <w:r>
        <w:t>18</w:t>
      </w:r>
      <w:r>
        <w:fldChar w:fldCharType="end"/>
      </w:r>
    </w:p>
    <w:p w14:paraId="28BC06E3" w14:textId="3BAF25D5" w:rsidR="009D69F1" w:rsidRDefault="009D69F1">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_Toc34151139 \h </w:instrText>
      </w:r>
      <w:r>
        <w:fldChar w:fldCharType="separate"/>
      </w:r>
      <w:r>
        <w:t>18</w:t>
      </w:r>
      <w:r>
        <w:fldChar w:fldCharType="end"/>
      </w:r>
    </w:p>
    <w:p w14:paraId="5060EFD5" w14:textId="2799FDCA" w:rsidR="009D69F1" w:rsidRDefault="009D69F1">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_Toc34151140 \h </w:instrText>
      </w:r>
      <w:r>
        <w:fldChar w:fldCharType="separate"/>
      </w:r>
      <w:r>
        <w:t>19</w:t>
      </w:r>
      <w:r>
        <w:fldChar w:fldCharType="end"/>
      </w:r>
    </w:p>
    <w:p w14:paraId="31DD8F27" w14:textId="242F0C41" w:rsidR="009D69F1" w:rsidRDefault="009D69F1">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_Toc34151141 \h </w:instrText>
      </w:r>
      <w:r>
        <w:fldChar w:fldCharType="separate"/>
      </w:r>
      <w:r>
        <w:t>20</w:t>
      </w:r>
      <w:r>
        <w:fldChar w:fldCharType="end"/>
      </w:r>
    </w:p>
    <w:p w14:paraId="1BC99DAB" w14:textId="762B261A" w:rsidR="009D69F1" w:rsidRDefault="009D69F1">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_Toc34151142 \h </w:instrText>
      </w:r>
      <w:r>
        <w:fldChar w:fldCharType="separate"/>
      </w:r>
      <w:r>
        <w:t>20</w:t>
      </w:r>
      <w:r>
        <w:fldChar w:fldCharType="end"/>
      </w:r>
    </w:p>
    <w:p w14:paraId="20B25C13" w14:textId="12F69EC2" w:rsidR="009D69F1" w:rsidRDefault="009D69F1">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_Toc34151143 \h </w:instrText>
      </w:r>
      <w:r>
        <w:fldChar w:fldCharType="separate"/>
      </w:r>
      <w:r>
        <w:t>21</w:t>
      </w:r>
      <w:r>
        <w:fldChar w:fldCharType="end"/>
      </w:r>
    </w:p>
    <w:p w14:paraId="75830C28" w14:textId="224799D5" w:rsidR="009D69F1" w:rsidRDefault="009D69F1">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_Toc34151144 \h </w:instrText>
      </w:r>
      <w:r>
        <w:fldChar w:fldCharType="separate"/>
      </w:r>
      <w:r>
        <w:t>21</w:t>
      </w:r>
      <w:r>
        <w:fldChar w:fldCharType="end"/>
      </w:r>
    </w:p>
    <w:p w14:paraId="3F7650C5" w14:textId="63DBD5A9" w:rsidR="009D69F1" w:rsidRDefault="009D69F1">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_Toc34151145 \h </w:instrText>
      </w:r>
      <w:r>
        <w:fldChar w:fldCharType="separate"/>
      </w:r>
      <w:r>
        <w:t>22</w:t>
      </w:r>
      <w:r>
        <w:fldChar w:fldCharType="end"/>
      </w:r>
    </w:p>
    <w:p w14:paraId="39056152" w14:textId="7A544715" w:rsidR="009D69F1" w:rsidRDefault="009D69F1">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_Toc34151146 \h </w:instrText>
      </w:r>
      <w:r>
        <w:fldChar w:fldCharType="separate"/>
      </w:r>
      <w:r>
        <w:t>22</w:t>
      </w:r>
      <w:r>
        <w:fldChar w:fldCharType="end"/>
      </w:r>
    </w:p>
    <w:p w14:paraId="1E7352C5" w14:textId="1C85BD48" w:rsidR="009D69F1" w:rsidRDefault="009D69F1">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_Toc34151147 \h </w:instrText>
      </w:r>
      <w:r>
        <w:fldChar w:fldCharType="separate"/>
      </w:r>
      <w:r>
        <w:t>24</w:t>
      </w:r>
      <w:r>
        <w:fldChar w:fldCharType="end"/>
      </w:r>
    </w:p>
    <w:p w14:paraId="493B0A16" w14:textId="5B695929" w:rsidR="009D69F1" w:rsidRDefault="009D69F1">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_Toc34151148 \h </w:instrText>
      </w:r>
      <w:r>
        <w:fldChar w:fldCharType="separate"/>
      </w:r>
      <w:r>
        <w:t>24</w:t>
      </w:r>
      <w:r>
        <w:fldChar w:fldCharType="end"/>
      </w:r>
    </w:p>
    <w:p w14:paraId="78FEC282" w14:textId="081B13FF" w:rsidR="009D69F1" w:rsidRDefault="009D69F1">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_Toc34151149 \h </w:instrText>
      </w:r>
      <w:r>
        <w:fldChar w:fldCharType="separate"/>
      </w:r>
      <w:r>
        <w:t>24</w:t>
      </w:r>
      <w:r>
        <w:fldChar w:fldCharType="end"/>
      </w:r>
    </w:p>
    <w:p w14:paraId="6078F13B" w14:textId="59541688" w:rsidR="009D69F1" w:rsidRDefault="009D69F1">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_Toc34151150 \h </w:instrText>
      </w:r>
      <w:r>
        <w:fldChar w:fldCharType="separate"/>
      </w:r>
      <w:r>
        <w:t>25</w:t>
      </w:r>
      <w:r>
        <w:fldChar w:fldCharType="end"/>
      </w:r>
    </w:p>
    <w:p w14:paraId="1ACB55F4" w14:textId="440C61BF" w:rsidR="009D69F1" w:rsidRDefault="009D69F1">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_Toc34151151 \h </w:instrText>
      </w:r>
      <w:r>
        <w:fldChar w:fldCharType="separate"/>
      </w:r>
      <w:r>
        <w:t>25</w:t>
      </w:r>
      <w:r>
        <w:fldChar w:fldCharType="end"/>
      </w:r>
    </w:p>
    <w:p w14:paraId="05AD2C3D" w14:textId="00513267" w:rsidR="009D69F1" w:rsidRDefault="009D69F1">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_Toc34151152 \h </w:instrText>
      </w:r>
      <w:r>
        <w:fldChar w:fldCharType="separate"/>
      </w:r>
      <w:r>
        <w:t>25</w:t>
      </w:r>
      <w:r>
        <w:fldChar w:fldCharType="end"/>
      </w:r>
    </w:p>
    <w:p w14:paraId="5F86D548" w14:textId="3E31AEF1" w:rsidR="009D69F1" w:rsidRDefault="009D69F1">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_Toc34151153 \h </w:instrText>
      </w:r>
      <w:r>
        <w:fldChar w:fldCharType="separate"/>
      </w:r>
      <w:r>
        <w:t>26</w:t>
      </w:r>
      <w:r>
        <w:fldChar w:fldCharType="end"/>
      </w:r>
    </w:p>
    <w:p w14:paraId="52B1230A" w14:textId="6067D4B6" w:rsidR="009D69F1" w:rsidRDefault="009D69F1">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_Toc34151154 \h </w:instrText>
      </w:r>
      <w:r>
        <w:fldChar w:fldCharType="separate"/>
      </w:r>
      <w:r>
        <w:t>26</w:t>
      </w:r>
      <w:r>
        <w:fldChar w:fldCharType="end"/>
      </w:r>
    </w:p>
    <w:p w14:paraId="709A2872" w14:textId="533C2DD7" w:rsidR="009D69F1" w:rsidRDefault="009D69F1">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_Toc34151155 \h </w:instrText>
      </w:r>
      <w:r>
        <w:fldChar w:fldCharType="separate"/>
      </w:r>
      <w:r>
        <w:t>27</w:t>
      </w:r>
      <w:r>
        <w:fldChar w:fldCharType="end"/>
      </w:r>
    </w:p>
    <w:p w14:paraId="650E9A3E" w14:textId="44A582B1" w:rsidR="009D69F1" w:rsidRDefault="009D69F1">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_Toc34151156 \h </w:instrText>
      </w:r>
      <w:r>
        <w:fldChar w:fldCharType="separate"/>
      </w:r>
      <w:r>
        <w:t>27</w:t>
      </w:r>
      <w:r>
        <w:fldChar w:fldCharType="end"/>
      </w:r>
    </w:p>
    <w:p w14:paraId="7C402E09" w14:textId="1F0B7527" w:rsidR="009D69F1" w:rsidRDefault="009D69F1">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_Toc34151157 \h </w:instrText>
      </w:r>
      <w:r>
        <w:fldChar w:fldCharType="separate"/>
      </w:r>
      <w:r>
        <w:t>28</w:t>
      </w:r>
      <w:r>
        <w:fldChar w:fldCharType="end"/>
      </w:r>
    </w:p>
    <w:p w14:paraId="45331697" w14:textId="5E924474" w:rsidR="009D69F1" w:rsidRDefault="009D69F1">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_Toc34151158 \h </w:instrText>
      </w:r>
      <w:r>
        <w:fldChar w:fldCharType="separate"/>
      </w:r>
      <w:r>
        <w:t>29</w:t>
      </w:r>
      <w:r>
        <w:fldChar w:fldCharType="end"/>
      </w:r>
    </w:p>
    <w:p w14:paraId="53F67A7E" w14:textId="7908D00F" w:rsidR="009D69F1" w:rsidRDefault="009D69F1">
      <w:pPr>
        <w:pStyle w:val="TOC4"/>
        <w:rPr>
          <w:rFonts w:asciiTheme="minorHAnsi" w:eastAsiaTheme="minorEastAsia" w:hAnsiTheme="minorHAnsi" w:cstheme="minorBidi"/>
          <w:sz w:val="22"/>
          <w:szCs w:val="22"/>
          <w:lang w:val="en-US"/>
        </w:rPr>
      </w:pPr>
      <w:r>
        <w:lastRenderedPageBreak/>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_Toc34151159 \h </w:instrText>
      </w:r>
      <w:r>
        <w:fldChar w:fldCharType="separate"/>
      </w:r>
      <w:r>
        <w:t>30</w:t>
      </w:r>
      <w:r>
        <w:fldChar w:fldCharType="end"/>
      </w:r>
    </w:p>
    <w:p w14:paraId="31C6133C" w14:textId="7E46855C" w:rsidR="009D69F1" w:rsidRDefault="009D69F1">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_Toc34151160 \h </w:instrText>
      </w:r>
      <w:r>
        <w:fldChar w:fldCharType="separate"/>
      </w:r>
      <w:r>
        <w:t>31</w:t>
      </w:r>
      <w:r>
        <w:fldChar w:fldCharType="end"/>
      </w:r>
    </w:p>
    <w:p w14:paraId="16DCA803" w14:textId="28FF04B4" w:rsidR="009D69F1" w:rsidRDefault="009D69F1">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_Toc34151161 \h </w:instrText>
      </w:r>
      <w:r>
        <w:fldChar w:fldCharType="separate"/>
      </w:r>
      <w:r>
        <w:t>32</w:t>
      </w:r>
      <w:r>
        <w:fldChar w:fldCharType="end"/>
      </w:r>
    </w:p>
    <w:p w14:paraId="2A262BF2" w14:textId="495FE53B" w:rsidR="009D69F1" w:rsidRDefault="009D69F1">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_Toc34151162 \h </w:instrText>
      </w:r>
      <w:r>
        <w:fldChar w:fldCharType="separate"/>
      </w:r>
      <w:r>
        <w:t>32</w:t>
      </w:r>
      <w:r>
        <w:fldChar w:fldCharType="end"/>
      </w:r>
    </w:p>
    <w:p w14:paraId="1570A6E0" w14:textId="056F332B" w:rsidR="009D69F1" w:rsidRDefault="009D69F1">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_Toc34151163 \h </w:instrText>
      </w:r>
      <w:r>
        <w:fldChar w:fldCharType="separate"/>
      </w:r>
      <w:r>
        <w:t>33</w:t>
      </w:r>
      <w:r>
        <w:fldChar w:fldCharType="end"/>
      </w:r>
    </w:p>
    <w:p w14:paraId="1DBEAF8D" w14:textId="2FD179F1" w:rsidR="009D69F1" w:rsidRDefault="009D69F1">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_Toc34151164 \h </w:instrText>
      </w:r>
      <w:r>
        <w:fldChar w:fldCharType="separate"/>
      </w:r>
      <w:r>
        <w:t>33</w:t>
      </w:r>
      <w:r>
        <w:fldChar w:fldCharType="end"/>
      </w:r>
    </w:p>
    <w:p w14:paraId="37617556" w14:textId="4C049886" w:rsidR="009D69F1" w:rsidRDefault="009D69F1">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_Toc34151165 \h </w:instrText>
      </w:r>
      <w:r>
        <w:fldChar w:fldCharType="separate"/>
      </w:r>
      <w:r>
        <w:t>34</w:t>
      </w:r>
      <w:r>
        <w:fldChar w:fldCharType="end"/>
      </w:r>
    </w:p>
    <w:p w14:paraId="30DF382A" w14:textId="463380F5" w:rsidR="009D69F1" w:rsidRDefault="009D69F1">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_Toc34151166 \h </w:instrText>
      </w:r>
      <w:r>
        <w:fldChar w:fldCharType="separate"/>
      </w:r>
      <w:r>
        <w:t>35</w:t>
      </w:r>
      <w:r>
        <w:fldChar w:fldCharType="end"/>
      </w:r>
    </w:p>
    <w:p w14:paraId="7E7A6784" w14:textId="7AF5B8B1" w:rsidR="009D69F1" w:rsidRDefault="009D69F1">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_Toc34151167 \h </w:instrText>
      </w:r>
      <w:r>
        <w:fldChar w:fldCharType="separate"/>
      </w:r>
      <w:r>
        <w:t>36</w:t>
      </w:r>
      <w:r>
        <w:fldChar w:fldCharType="end"/>
      </w:r>
    </w:p>
    <w:p w14:paraId="38E21F00" w14:textId="1C91B328" w:rsidR="009D69F1" w:rsidRDefault="009D69F1">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_Toc34151168 \h </w:instrText>
      </w:r>
      <w:r>
        <w:fldChar w:fldCharType="separate"/>
      </w:r>
      <w:r>
        <w:t>36</w:t>
      </w:r>
      <w:r>
        <w:fldChar w:fldCharType="end"/>
      </w:r>
    </w:p>
    <w:p w14:paraId="55CC1A24" w14:textId="2429630A" w:rsidR="009D69F1" w:rsidRDefault="009D69F1">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_Toc34151169 \h </w:instrText>
      </w:r>
      <w:r>
        <w:fldChar w:fldCharType="separate"/>
      </w:r>
      <w:r>
        <w:t>36</w:t>
      </w:r>
      <w:r>
        <w:fldChar w:fldCharType="end"/>
      </w:r>
    </w:p>
    <w:p w14:paraId="1213BA70" w14:textId="0B3473CD" w:rsidR="009D69F1" w:rsidRDefault="009D69F1">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_Toc34151170 \h </w:instrText>
      </w:r>
      <w:r>
        <w:fldChar w:fldCharType="separate"/>
      </w:r>
      <w:r>
        <w:t>36</w:t>
      </w:r>
      <w:r>
        <w:fldChar w:fldCharType="end"/>
      </w:r>
    </w:p>
    <w:p w14:paraId="19E4089F" w14:textId="5A188E62" w:rsidR="009D69F1" w:rsidRDefault="009D69F1">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_Toc34151171 \h </w:instrText>
      </w:r>
      <w:r>
        <w:fldChar w:fldCharType="separate"/>
      </w:r>
      <w:r>
        <w:t>37</w:t>
      </w:r>
      <w:r>
        <w:fldChar w:fldCharType="end"/>
      </w:r>
    </w:p>
    <w:p w14:paraId="5C2B7C80" w14:textId="49E1B41A" w:rsidR="009D69F1" w:rsidRDefault="009D69F1">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_Toc34151172 \h </w:instrText>
      </w:r>
      <w:r>
        <w:fldChar w:fldCharType="separate"/>
      </w:r>
      <w:r>
        <w:t>37</w:t>
      </w:r>
      <w:r>
        <w:fldChar w:fldCharType="end"/>
      </w:r>
    </w:p>
    <w:p w14:paraId="0B5411F2" w14:textId="732A2525" w:rsidR="009D69F1" w:rsidRDefault="009D69F1">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_Toc34151173 \h </w:instrText>
      </w:r>
      <w:r>
        <w:fldChar w:fldCharType="separate"/>
      </w:r>
      <w:r>
        <w:t>37</w:t>
      </w:r>
      <w:r>
        <w:fldChar w:fldCharType="end"/>
      </w:r>
    </w:p>
    <w:p w14:paraId="3341236B" w14:textId="61456066" w:rsidR="009D69F1" w:rsidRDefault="009D69F1">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_Toc34151174 \h </w:instrText>
      </w:r>
      <w:r>
        <w:fldChar w:fldCharType="separate"/>
      </w:r>
      <w:r>
        <w:t>37</w:t>
      </w:r>
      <w:r>
        <w:fldChar w:fldCharType="end"/>
      </w:r>
    </w:p>
    <w:p w14:paraId="64F883AE" w14:textId="197588D8" w:rsidR="009D69F1" w:rsidRDefault="009D69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_Toc34151175 \h </w:instrText>
      </w:r>
      <w:r>
        <w:fldChar w:fldCharType="separate"/>
      </w:r>
      <w:r>
        <w:t>38</w:t>
      </w:r>
      <w:r>
        <w:fldChar w:fldCharType="end"/>
      </w:r>
    </w:p>
    <w:p w14:paraId="2CE092D0" w14:textId="7B1A829F" w:rsidR="009D69F1" w:rsidRDefault="009D69F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_Toc34151176 \h </w:instrText>
      </w:r>
      <w:r>
        <w:fldChar w:fldCharType="separate"/>
      </w:r>
      <w:r>
        <w:t>38</w:t>
      </w:r>
      <w:r>
        <w:fldChar w:fldCharType="end"/>
      </w:r>
    </w:p>
    <w:p w14:paraId="3E6CFEEB" w14:textId="3B02D14E" w:rsidR="009D69F1" w:rsidRDefault="009D69F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_Toc34151177 \h </w:instrText>
      </w:r>
      <w:r>
        <w:fldChar w:fldCharType="separate"/>
      </w:r>
      <w:r>
        <w:t>38</w:t>
      </w:r>
      <w:r>
        <w:fldChar w:fldCharType="end"/>
      </w:r>
    </w:p>
    <w:p w14:paraId="767C508A" w14:textId="2940D84A" w:rsidR="009D69F1" w:rsidRDefault="009D69F1">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_Toc34151178 \h </w:instrText>
      </w:r>
      <w:r>
        <w:fldChar w:fldCharType="separate"/>
      </w:r>
      <w:r>
        <w:t>38</w:t>
      </w:r>
      <w:r>
        <w:fldChar w:fldCharType="end"/>
      </w:r>
    </w:p>
    <w:p w14:paraId="1A2AAFCD" w14:textId="0CAD806F" w:rsidR="009D69F1" w:rsidRDefault="009D69F1">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_Toc34151179 \h </w:instrText>
      </w:r>
      <w:r>
        <w:fldChar w:fldCharType="separate"/>
      </w:r>
      <w:r>
        <w:t>38</w:t>
      </w:r>
      <w:r>
        <w:fldChar w:fldCharType="end"/>
      </w:r>
    </w:p>
    <w:p w14:paraId="72A71413" w14:textId="41D2B96C" w:rsidR="009D69F1" w:rsidRDefault="009D69F1">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_Toc34151180 \h </w:instrText>
      </w:r>
      <w:r>
        <w:fldChar w:fldCharType="separate"/>
      </w:r>
      <w:r>
        <w:t>39</w:t>
      </w:r>
      <w:r>
        <w:fldChar w:fldCharType="end"/>
      </w:r>
    </w:p>
    <w:p w14:paraId="0EBA1D7C" w14:textId="317B7728" w:rsidR="009D69F1" w:rsidRDefault="009D69F1">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_Toc34151181 \h </w:instrText>
      </w:r>
      <w:r>
        <w:fldChar w:fldCharType="separate"/>
      </w:r>
      <w:r>
        <w:t>39</w:t>
      </w:r>
      <w:r>
        <w:fldChar w:fldCharType="end"/>
      </w:r>
    </w:p>
    <w:p w14:paraId="1509C5D6" w14:textId="79D4C036" w:rsidR="009D69F1" w:rsidRDefault="009D69F1">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_Toc34151182 \h </w:instrText>
      </w:r>
      <w:r>
        <w:fldChar w:fldCharType="separate"/>
      </w:r>
      <w:r>
        <w:t>40</w:t>
      </w:r>
      <w:r>
        <w:fldChar w:fldCharType="end"/>
      </w:r>
    </w:p>
    <w:p w14:paraId="32F76787" w14:textId="0031338B" w:rsidR="009D69F1" w:rsidRDefault="009D69F1">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_Toc34151183 \h </w:instrText>
      </w:r>
      <w:r>
        <w:fldChar w:fldCharType="separate"/>
      </w:r>
      <w:r>
        <w:t>40</w:t>
      </w:r>
      <w:r>
        <w:fldChar w:fldCharType="end"/>
      </w:r>
    </w:p>
    <w:p w14:paraId="584B7624" w14:textId="7F249020" w:rsidR="009D69F1" w:rsidRDefault="009D69F1">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_Toc34151184 \h </w:instrText>
      </w:r>
      <w:r>
        <w:fldChar w:fldCharType="separate"/>
      </w:r>
      <w:r>
        <w:t>40</w:t>
      </w:r>
      <w:r>
        <w:fldChar w:fldCharType="end"/>
      </w:r>
    </w:p>
    <w:p w14:paraId="62002396" w14:textId="040A7D5D" w:rsidR="009D69F1" w:rsidRDefault="009D69F1">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_Toc34151185 \h </w:instrText>
      </w:r>
      <w:r>
        <w:fldChar w:fldCharType="separate"/>
      </w:r>
      <w:r>
        <w:t>40</w:t>
      </w:r>
      <w:r>
        <w:fldChar w:fldCharType="end"/>
      </w:r>
    </w:p>
    <w:p w14:paraId="3A620989" w14:textId="60547F3B" w:rsidR="009D69F1" w:rsidRDefault="009D69F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_Toc34151186 \h </w:instrText>
      </w:r>
      <w:r>
        <w:fldChar w:fldCharType="separate"/>
      </w:r>
      <w:r>
        <w:t>41</w:t>
      </w:r>
      <w:r>
        <w:fldChar w:fldCharType="end"/>
      </w:r>
    </w:p>
    <w:p w14:paraId="5E1490A7" w14:textId="6E370E8A" w:rsidR="009D69F1" w:rsidRDefault="009D69F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_Toc34151187 \h </w:instrText>
      </w:r>
      <w:r>
        <w:fldChar w:fldCharType="separate"/>
      </w:r>
      <w:r>
        <w:t>41</w:t>
      </w:r>
      <w:r>
        <w:fldChar w:fldCharType="end"/>
      </w:r>
    </w:p>
    <w:p w14:paraId="55FE463C" w14:textId="1328CC83" w:rsidR="009D69F1" w:rsidRDefault="009D69F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_Toc34151188 \h </w:instrText>
      </w:r>
      <w:r>
        <w:fldChar w:fldCharType="separate"/>
      </w:r>
      <w:r>
        <w:t>41</w:t>
      </w:r>
      <w:r>
        <w:fldChar w:fldCharType="end"/>
      </w:r>
    </w:p>
    <w:p w14:paraId="16D95766" w14:textId="7787FE71" w:rsidR="009D69F1" w:rsidRDefault="009D69F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_Toc34151189 \h </w:instrText>
      </w:r>
      <w:r>
        <w:fldChar w:fldCharType="separate"/>
      </w:r>
      <w:r>
        <w:t>41</w:t>
      </w:r>
      <w:r>
        <w:fldChar w:fldCharType="end"/>
      </w:r>
    </w:p>
    <w:p w14:paraId="2AFA913D" w14:textId="7E67CBB1" w:rsidR="009D69F1" w:rsidRDefault="009D69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_Toc34151190 \h </w:instrText>
      </w:r>
      <w:r>
        <w:fldChar w:fldCharType="separate"/>
      </w:r>
      <w:r>
        <w:t>41</w:t>
      </w:r>
      <w:r>
        <w:fldChar w:fldCharType="end"/>
      </w:r>
    </w:p>
    <w:p w14:paraId="69A298F0" w14:textId="4A18E153" w:rsidR="009D69F1" w:rsidRDefault="009D69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_Toc34151191 \h </w:instrText>
      </w:r>
      <w:r>
        <w:fldChar w:fldCharType="separate"/>
      </w:r>
      <w:r>
        <w:t>41</w:t>
      </w:r>
      <w:r>
        <w:fldChar w:fldCharType="end"/>
      </w:r>
    </w:p>
    <w:p w14:paraId="1DD22FD7" w14:textId="6B2C6533" w:rsidR="009D69F1" w:rsidRDefault="009D69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_Toc34151192 \h </w:instrText>
      </w:r>
      <w:r>
        <w:fldChar w:fldCharType="separate"/>
      </w:r>
      <w:r>
        <w:t>41</w:t>
      </w:r>
      <w:r>
        <w:fldChar w:fldCharType="end"/>
      </w:r>
    </w:p>
    <w:p w14:paraId="2382203A" w14:textId="3C1946F8" w:rsidR="009D69F1" w:rsidRDefault="009D69F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_Toc34151193 \h </w:instrText>
      </w:r>
      <w:r>
        <w:fldChar w:fldCharType="separate"/>
      </w:r>
      <w:r>
        <w:t>41</w:t>
      </w:r>
      <w:r>
        <w:fldChar w:fldCharType="end"/>
      </w:r>
    </w:p>
    <w:p w14:paraId="521B11BC" w14:textId="0E169085" w:rsidR="009D69F1" w:rsidRDefault="009D69F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_Toc34151194 \h </w:instrText>
      </w:r>
      <w:r>
        <w:fldChar w:fldCharType="separate"/>
      </w:r>
      <w:r>
        <w:t>41</w:t>
      </w:r>
      <w:r>
        <w:fldChar w:fldCharType="end"/>
      </w:r>
    </w:p>
    <w:p w14:paraId="738429C4" w14:textId="6E5A751B" w:rsidR="009D69F1" w:rsidRDefault="009D69F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_Toc34151195 \h </w:instrText>
      </w:r>
      <w:r>
        <w:fldChar w:fldCharType="separate"/>
      </w:r>
      <w:r>
        <w:t>42</w:t>
      </w:r>
      <w:r>
        <w:fldChar w:fldCharType="end"/>
      </w:r>
    </w:p>
    <w:p w14:paraId="3043478E" w14:textId="4098D428" w:rsidR="009D69F1" w:rsidRDefault="009D69F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_Toc34151196 \h </w:instrText>
      </w:r>
      <w:r>
        <w:fldChar w:fldCharType="separate"/>
      </w:r>
      <w:r>
        <w:t>42</w:t>
      </w:r>
      <w:r>
        <w:fldChar w:fldCharType="end"/>
      </w:r>
    </w:p>
    <w:p w14:paraId="201CD619" w14:textId="5535C6BF" w:rsidR="009D69F1" w:rsidRDefault="009D69F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_Toc34151197 \h </w:instrText>
      </w:r>
      <w:r>
        <w:fldChar w:fldCharType="separate"/>
      </w:r>
      <w:r>
        <w:t>43</w:t>
      </w:r>
      <w:r>
        <w:fldChar w:fldCharType="end"/>
      </w:r>
    </w:p>
    <w:p w14:paraId="613B312E" w14:textId="2338524D"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4" w:name="_Toc26447267"/>
      <w:bookmarkStart w:id="5" w:name="_Toc34151105"/>
      <w:r w:rsidRPr="00E32A99">
        <w:lastRenderedPageBreak/>
        <w:t>Foreword</w:t>
      </w:r>
      <w:bookmarkEnd w:id="4"/>
      <w:bookmarkEnd w:id="5"/>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 xml:space="preserve">Version </w:t>
      </w:r>
      <w:proofErr w:type="spellStart"/>
      <w:r w:rsidRPr="00E32A99">
        <w:t>x.y.z</w:t>
      </w:r>
      <w:proofErr w:type="spellEnd"/>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"is"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6" w:name="_Toc26447268"/>
      <w:bookmarkStart w:id="7" w:name="_Toc34151106"/>
      <w:r w:rsidRPr="00E32A99">
        <w:t>1</w:t>
      </w:r>
      <w:r w:rsidRPr="00E32A99">
        <w:tab/>
        <w:t>Scope</w:t>
      </w:r>
      <w:bookmarkEnd w:id="6"/>
      <w:bookmarkEnd w:id="7"/>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8" w:name="_Toc34151107"/>
      <w:r w:rsidRPr="004D3578">
        <w:t>2</w:t>
      </w:r>
      <w:r w:rsidRPr="004D3578">
        <w:tab/>
        <w:t>References</w:t>
      </w:r>
      <w:bookmarkEnd w:id="8"/>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pPr>
      <w:r>
        <w:lastRenderedPageBreak/>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p>
    <w:p w14:paraId="37B37CC0" w14:textId="77777777" w:rsidR="002A2E27" w:rsidRPr="002A2E27" w:rsidRDefault="002A2E27" w:rsidP="002A2E27">
      <w:pPr>
        <w:keepLines/>
        <w:ind w:left="1702" w:hanging="1418"/>
      </w:pPr>
      <w:r w:rsidRPr="002A2E27">
        <w:t>[13]</w:t>
      </w:r>
      <w:r w:rsidRPr="002A2E27">
        <w:tab/>
        <w:t>IETF RFC 3611 (2003): "RTP Control Protocol Extended Reports (RTCP XR)".</w:t>
      </w:r>
    </w:p>
    <w:p w14:paraId="613B3161" w14:textId="77777777" w:rsidR="00080512" w:rsidRPr="004D3578" w:rsidRDefault="00080512">
      <w:pPr>
        <w:pStyle w:val="Heading1"/>
      </w:pPr>
      <w:bookmarkStart w:id="9" w:name="_Toc34151108"/>
      <w:r w:rsidRPr="004D3578">
        <w:t>3</w:t>
      </w:r>
      <w:r w:rsidRPr="004D3578">
        <w:tab/>
        <w:t>Definitions</w:t>
      </w:r>
      <w:r w:rsidR="00602AEA">
        <w:t xml:space="preserve"> of terms, symbols and abbreviations</w:t>
      </w:r>
      <w:bookmarkEnd w:id="9"/>
    </w:p>
    <w:p w14:paraId="613B3163" w14:textId="77777777" w:rsidR="00080512" w:rsidRPr="004D3578" w:rsidRDefault="00080512">
      <w:pPr>
        <w:pStyle w:val="Heading2"/>
      </w:pPr>
      <w:bookmarkStart w:id="10" w:name="_Toc34151109"/>
      <w:r w:rsidRPr="004D3578">
        <w:t>3.1</w:t>
      </w:r>
      <w:r w:rsidRPr="004D3578">
        <w:tab/>
      </w:r>
      <w:r w:rsidR="002B6339">
        <w:t>Terms</w:t>
      </w:r>
      <w:bookmarkEnd w:id="10"/>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1" w:name="_Toc34151110"/>
      <w:r w:rsidRPr="004D3578">
        <w:t>3.2</w:t>
      </w:r>
      <w:r w:rsidRPr="004D3578">
        <w:tab/>
        <w:t>Symbols</w:t>
      </w:r>
      <w:bookmarkEnd w:id="11"/>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AA311B"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AA311B"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AA311B"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AA311B"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AA311B"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2" w:name="_Toc34151111"/>
      <w:r w:rsidRPr="004D3578">
        <w:t>3.3</w:t>
      </w:r>
      <w:r w:rsidRPr="004D3578">
        <w:tab/>
        <w:t>Abbreviations</w:t>
      </w:r>
      <w:bookmarkEnd w:id="12"/>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pPr>
      <w:r>
        <w:t>SUT</w:t>
      </w:r>
      <w:r>
        <w:tab/>
        <w:t>System Under Test</w:t>
      </w:r>
    </w:p>
    <w:p w14:paraId="613B3171" w14:textId="77777777" w:rsidR="00080512" w:rsidRPr="004D3578" w:rsidRDefault="00080512">
      <w:pPr>
        <w:pStyle w:val="EW"/>
      </w:pPr>
    </w:p>
    <w:p w14:paraId="613B3172" w14:textId="452FAB56" w:rsidR="00080512" w:rsidRPr="004D3578" w:rsidRDefault="00080512">
      <w:pPr>
        <w:pStyle w:val="Heading1"/>
      </w:pPr>
      <w:bookmarkStart w:id="13" w:name="_Toc34151112"/>
      <w:r w:rsidRPr="004D3578">
        <w:lastRenderedPageBreak/>
        <w:t>4</w:t>
      </w:r>
      <w:r w:rsidRPr="004D3578">
        <w:tab/>
      </w:r>
      <w:r w:rsidR="009B20FA">
        <w:t>Background</w:t>
      </w:r>
      <w:bookmarkEnd w:id="13"/>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4" w:name="_Toc34151113"/>
      <w:r>
        <w:t>5</w:t>
      </w:r>
      <w:r w:rsidRPr="004D3578">
        <w:tab/>
      </w:r>
      <w:r>
        <w:t>Test Architectures</w:t>
      </w:r>
      <w:bookmarkEnd w:id="14"/>
    </w:p>
    <w:p w14:paraId="6682D4B5" w14:textId="77777777" w:rsidR="00365817" w:rsidRPr="004D3578" w:rsidRDefault="00365817" w:rsidP="00365817">
      <w:pPr>
        <w:pStyle w:val="Heading2"/>
      </w:pPr>
      <w:bookmarkStart w:id="15" w:name="_Toc34151114"/>
      <w:r>
        <w:t>5.1</w:t>
      </w:r>
      <w:r w:rsidRPr="004D3578">
        <w:tab/>
      </w:r>
      <w:r>
        <w:t>General</w:t>
      </w:r>
      <w:bookmarkEnd w:id="15"/>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r w:rsidR="004A3A4A" w:rsidRPr="004A3A4A">
        <w:rPr>
          <w:rFonts w:eastAsia="Malgun Gothic"/>
        </w:rPr>
        <w:t>, similar to e.g. a "System Simulator" (SS) in TS 34.229-1 [12]</w:t>
      </w:r>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4910058D"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r w:rsidR="000D5352">
        <w:rPr>
          <w:rFonts w:eastAsia="Malgun Gothic"/>
        </w:rPr>
        <w:t>,</w:t>
      </w:r>
      <w:r w:rsidRPr="001D604B">
        <w:rPr>
          <w:rFonts w:eastAsia="Malgun Gothic"/>
        </w:rPr>
        <w:t xml:space="preserve"> and the data injection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16" w:name="_Toc34151115"/>
      <w:r w:rsidRPr="00056992">
        <w:rPr>
          <w:rFonts w:eastAsia="Malgun Gothic"/>
        </w:rPr>
        <w:t>5.2</w:t>
      </w:r>
      <w:r w:rsidRPr="00056992">
        <w:rPr>
          <w:rFonts w:eastAsia="Malgun Gothic"/>
        </w:rPr>
        <w:tab/>
        <w:t>Active Test Instrument</w:t>
      </w:r>
      <w:bookmarkEnd w:id="16"/>
    </w:p>
    <w:p w14:paraId="44989737" w14:textId="06B1D6B5"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r w:rsidR="000D5352">
        <w:rPr>
          <w:rFonts w:eastAsia="Malgun Gothic"/>
        </w:rPr>
        <w:t xml:space="preserve"> </w:t>
      </w:r>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4pt" o:ole="">
            <v:imagedata r:id="rId14" o:title=""/>
          </v:shape>
          <o:OLEObject Type="Embed" ProgID="Visio.Drawing.15" ShapeID="_x0000_i1025" DrawAspect="Content" ObjectID="_1710841258" r:id="rId15"/>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17" w:name="_Toc34151116"/>
      <w:r w:rsidRPr="00056992">
        <w:rPr>
          <w:rFonts w:eastAsia="Malgun Gothic"/>
        </w:rPr>
        <w:t>5.3</w:t>
      </w:r>
      <w:r w:rsidRPr="00056992">
        <w:rPr>
          <w:rFonts w:eastAsia="Malgun Gothic"/>
        </w:rPr>
        <w:tab/>
        <w:t>Passive Test Instrument</w:t>
      </w:r>
      <w:bookmarkEnd w:id="17"/>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2pt;height:108.5pt" o:ole="">
            <v:imagedata r:id="rId16" o:title=""/>
          </v:shape>
          <o:OLEObject Type="Embed" ProgID="Visio.Drawing.15" ShapeID="_x0000_i1026" DrawAspect="Content" ObjectID="_1710841259" r:id="rId17"/>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18" w:name="_Toc34151117"/>
      <w:r w:rsidRPr="00056992">
        <w:rPr>
          <w:rFonts w:eastAsia="Malgun Gothic"/>
        </w:rPr>
        <w:t>5.4</w:t>
      </w:r>
      <w:r w:rsidRPr="00056992">
        <w:rPr>
          <w:rFonts w:eastAsia="Malgun Gothic"/>
        </w:rPr>
        <w:tab/>
        <w:t>Interconnected Systems Under Test</w:t>
      </w:r>
      <w:bookmarkEnd w:id="18"/>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D07A4F">
      <w:pPr>
        <w:keepNext/>
        <w:jc w:val="center"/>
        <w:rPr>
          <w:rFonts w:eastAsia="Malgun Gothic"/>
        </w:rPr>
      </w:pPr>
      <w:r w:rsidRPr="00056992">
        <w:rPr>
          <w:rFonts w:eastAsia="Malgun Gothic"/>
        </w:rPr>
        <w:object w:dxaOrig="5251" w:dyaOrig="2161" w14:anchorId="2B38C577">
          <v:shape id="_x0000_i1027" type="#_x0000_t75" style="width:262pt;height:108.5pt" o:ole="">
            <v:imagedata r:id="rId18" o:title=""/>
          </v:shape>
          <o:OLEObject Type="Embed" ProgID="Visio.Drawing.15" ShapeID="_x0000_i1027" DrawAspect="Content" ObjectID="_1710841260" r:id="rId19"/>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D07A4F">
      <w:pPr>
        <w:keepNext/>
        <w:jc w:val="center"/>
        <w:rPr>
          <w:rFonts w:eastAsia="Malgun Gothic"/>
        </w:rPr>
      </w:pPr>
      <w:r w:rsidRPr="00056992">
        <w:rPr>
          <w:rFonts w:eastAsia="Malgun Gothic"/>
        </w:rPr>
        <w:object w:dxaOrig="6376" w:dyaOrig="1876" w14:anchorId="3BFC2519">
          <v:shape id="_x0000_i1028" type="#_x0000_t75" style="width:318.5pt;height:94.5pt" o:ole="">
            <v:imagedata r:id="rId20" o:title=""/>
          </v:shape>
          <o:OLEObject Type="Embed" ProgID="Visio.Drawing.15" ShapeID="_x0000_i1028" DrawAspect="Content" ObjectID="_1710841261" r:id="rId21"/>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9"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19"/>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D07A4F">
      <w:pPr>
        <w:keepNext/>
        <w:jc w:val="center"/>
        <w:rPr>
          <w:rFonts w:eastAsia="Malgun Gothic"/>
        </w:rPr>
      </w:pPr>
      <w:r w:rsidRPr="00056992">
        <w:rPr>
          <w:rFonts w:eastAsia="Malgun Gothic"/>
        </w:rPr>
        <w:object w:dxaOrig="6376" w:dyaOrig="2581" w14:anchorId="5327F2C4">
          <v:shape id="_x0000_i1029" type="#_x0000_t75" style="width:318.5pt;height:129pt" o:ole="">
            <v:imagedata r:id="rId22" o:title=""/>
          </v:shape>
          <o:OLEObject Type="Embed" ProgID="Visio.Drawing.15" ShapeID="_x0000_i1029" DrawAspect="Content" ObjectID="_1710841262" r:id="rId23"/>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20" w:name="_Toc34151118"/>
      <w:r>
        <w:t>6</w:t>
      </w:r>
      <w:r w:rsidR="00D6336C" w:rsidRPr="004D3578">
        <w:tab/>
      </w:r>
      <w:r w:rsidR="00D6336C">
        <w:t>Verification Tests</w:t>
      </w:r>
      <w:bookmarkEnd w:id="20"/>
    </w:p>
    <w:p w14:paraId="5DDC7CC6" w14:textId="527F86BD" w:rsidR="00DB2F3F" w:rsidRPr="004D3578" w:rsidRDefault="00B73DF1" w:rsidP="00DB2F3F">
      <w:pPr>
        <w:pStyle w:val="Heading2"/>
      </w:pPr>
      <w:bookmarkStart w:id="21" w:name="_Toc34151119"/>
      <w:r>
        <w:t>6</w:t>
      </w:r>
      <w:r w:rsidR="00EA3852">
        <w:t>.</w:t>
      </w:r>
      <w:r w:rsidR="00765168">
        <w:t>1</w:t>
      </w:r>
      <w:r w:rsidR="00DB2F3F" w:rsidRPr="004D3578">
        <w:tab/>
      </w:r>
      <w:r w:rsidR="00DB2F3F">
        <w:t>General</w:t>
      </w:r>
      <w:bookmarkEnd w:id="21"/>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lastRenderedPageBreak/>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r w:rsidR="000D5352">
        <w:t xml:space="preserve">set or </w:t>
      </w:r>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2" w:name="_Toc34151120"/>
      <w:r>
        <w:t>6</w:t>
      </w:r>
      <w:r w:rsidR="00EA3852">
        <w:t>.</w:t>
      </w:r>
      <w:r w:rsidR="00E718BE">
        <w:t>2</w:t>
      </w:r>
      <w:r w:rsidR="004C37D0" w:rsidRPr="004D3578">
        <w:tab/>
      </w:r>
      <w:r w:rsidR="004C37D0">
        <w:t>RTCP Tests</w:t>
      </w:r>
      <w:bookmarkEnd w:id="22"/>
    </w:p>
    <w:p w14:paraId="2F1298E7" w14:textId="03F12926" w:rsidR="004C37D0" w:rsidRPr="004D3578" w:rsidRDefault="00024584" w:rsidP="004C37D0">
      <w:pPr>
        <w:pStyle w:val="Heading3"/>
      </w:pPr>
      <w:bookmarkStart w:id="23" w:name="_Toc34151121"/>
      <w:r>
        <w:t>6.2</w:t>
      </w:r>
      <w:r w:rsidR="004C37D0">
        <w:t>.1</w:t>
      </w:r>
      <w:r w:rsidR="004C37D0" w:rsidRPr="004D3578">
        <w:tab/>
      </w:r>
      <w:r w:rsidR="000D5907">
        <w:t>General</w:t>
      </w:r>
      <w:bookmarkEnd w:id="23"/>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D07A4F">
        <w:t>6.4</w:t>
      </w:r>
      <w:r w:rsidR="007D3D2C">
        <w:t>.</w:t>
      </w:r>
    </w:p>
    <w:p w14:paraId="0FDC6BA5" w14:textId="2512AE0C" w:rsidR="001F4EA6" w:rsidRDefault="001F4EA6" w:rsidP="000D5907">
      <w:r>
        <w:t>If not explicitly stated otherwise, a</w:t>
      </w:r>
      <w:r w:rsidR="000D5907">
        <w:t>ll tests in this clause assume that the system under test</w:t>
      </w:r>
      <w:r w:rsidR="00710E29">
        <w:t xml:space="preserve"> </w:t>
      </w:r>
      <w:r w:rsidR="002A2E27">
        <w:t xml:space="preserve">(SUT) and the test setup are </w:t>
      </w:r>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58ABC066" w:rsidR="009C30B9" w:rsidRDefault="009C30B9" w:rsidP="009C30B9">
      <w:pPr>
        <w:pStyle w:val="B1"/>
      </w:pPr>
      <w:r>
        <w:t>3)</w:t>
      </w:r>
      <w:r>
        <w:tab/>
      </w:r>
      <w:r w:rsidR="002A2E27">
        <w:t>A known, n</w:t>
      </w:r>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pPr>
      <w:r w:rsidRPr="002A2E27">
        <w:t>5)</w:t>
      </w:r>
      <w:r w:rsidRPr="002A2E27">
        <w:tab/>
        <w:t>Lossless RTP and RTCP packet transmission.</w:t>
      </w:r>
    </w:p>
    <w:p w14:paraId="213910B9" w14:textId="77777777" w:rsidR="002A2E27" w:rsidRPr="002A2E27" w:rsidRDefault="002A2E27" w:rsidP="002A2E27">
      <w:pPr>
        <w:ind w:left="568" w:hanging="284"/>
      </w:pPr>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24" w:name="_Toc34151122"/>
      <w:r>
        <w:t>6.2</w:t>
      </w:r>
      <w:r w:rsidR="000D5907">
        <w:t>.2</w:t>
      </w:r>
      <w:r w:rsidR="000D5907" w:rsidRPr="004D3578">
        <w:tab/>
      </w:r>
      <w:r w:rsidR="000D5907">
        <w:t>Basic RTCP Tests</w:t>
      </w:r>
      <w:bookmarkEnd w:id="24"/>
    </w:p>
    <w:p w14:paraId="1B2C27D7" w14:textId="6DF6574A" w:rsidR="00806821" w:rsidRPr="004D3578" w:rsidRDefault="00024584" w:rsidP="00806821">
      <w:pPr>
        <w:pStyle w:val="Heading4"/>
      </w:pPr>
      <w:bookmarkStart w:id="25" w:name="_Toc34151123"/>
      <w:r>
        <w:t>6.2</w:t>
      </w:r>
      <w:r w:rsidR="00806821">
        <w:t>.</w:t>
      </w:r>
      <w:r w:rsidR="00E65518">
        <w:t>2.1</w:t>
      </w:r>
      <w:r w:rsidR="00806821" w:rsidRPr="004D3578">
        <w:tab/>
      </w:r>
      <w:r w:rsidR="00806821">
        <w:t xml:space="preserve">Initial </w:t>
      </w:r>
      <w:r w:rsidR="00994E1C">
        <w:t xml:space="preserve">Sending </w:t>
      </w:r>
      <w:r w:rsidR="00806821">
        <w:t>No Data RTCP Test</w:t>
      </w:r>
      <w:bookmarkEnd w:id="25"/>
    </w:p>
    <w:p w14:paraId="7D68BF6A" w14:textId="47A3DED8" w:rsidR="008A75ED" w:rsidRDefault="008A75ED" w:rsidP="008A75ED">
      <w:pPr>
        <w:ind w:left="1418" w:hanging="1418"/>
      </w:pPr>
      <w:r>
        <w:t>Purpose:</w:t>
      </w:r>
      <w:r>
        <w:tab/>
        <w:t xml:space="preserve">Test </w:t>
      </w:r>
      <w:r w:rsidR="00487D6D">
        <w:t xml:space="preserve">if </w:t>
      </w:r>
      <w:r>
        <w:t xml:space="preserve">RTCP packets are generated </w:t>
      </w:r>
      <w:r w:rsidR="00487D6D">
        <w:t xml:space="preserve">by the SUT </w:t>
      </w:r>
      <w:r>
        <w:t xml:space="preserve">even if no RTP packets are sent or received </w:t>
      </w:r>
      <w:r w:rsidR="00487D6D">
        <w:t xml:space="preserve">by the SUT </w:t>
      </w:r>
      <w:r>
        <w:t>at the start of the session</w:t>
      </w:r>
      <w:r w:rsidRPr="006D2CFB">
        <w:rPr>
          <w:i/>
        </w:rPr>
        <w:t>.</w:t>
      </w:r>
    </w:p>
    <w:p w14:paraId="5AF63804" w14:textId="797BBA70" w:rsidR="00CA365B" w:rsidRPr="00CA365B" w:rsidRDefault="00CA365B" w:rsidP="00CA365B">
      <w:pPr>
        <w:ind w:left="1418" w:hanging="1418"/>
      </w:pPr>
      <w:r>
        <w:t>Status:</w:t>
      </w:r>
      <w:r>
        <w:tab/>
      </w:r>
      <w:r w:rsidRPr="00CA365B">
        <w:t>Mandatory</w:t>
      </w:r>
    </w:p>
    <w:p w14:paraId="716C9C62" w14:textId="4FFC1B3B" w:rsidR="00CA365B" w:rsidRPr="00CA365B" w:rsidRDefault="00CA365B" w:rsidP="00CA365B">
      <w:pPr>
        <w:ind w:left="1418" w:hanging="1418"/>
      </w:pPr>
      <w:r>
        <w:lastRenderedPageBreak/>
        <w:t>Preconditions:</w:t>
      </w:r>
      <w:r>
        <w:tab/>
      </w:r>
      <w:r w:rsidR="0047495E">
        <w:t xml:space="preserve">The </w:t>
      </w:r>
      <w:r w:rsidR="00487D6D">
        <w:t xml:space="preserve">SUT </w:t>
      </w:r>
      <w:r w:rsidR="0047495E">
        <w:t xml:space="preserve">is </w:t>
      </w:r>
      <w:r w:rsidR="00487D6D">
        <w:t xml:space="preserve">set </w:t>
      </w:r>
      <w:r w:rsidR="0047495E">
        <w:t xml:space="preserve">to not send any RTP packets from the start of the test session, e.g. </w:t>
      </w:r>
      <w:r w:rsidR="00487D6D">
        <w:t xml:space="preserve">pre-configured or </w:t>
      </w:r>
      <w:r w:rsidR="0047495E">
        <w:t>set as receive-only</w:t>
      </w:r>
      <w:r w:rsidR="00487D6D">
        <w:t xml:space="preserve"> through test instrument signalling</w:t>
      </w:r>
      <w:r w:rsidRPr="00CA365B">
        <w:t>.</w:t>
      </w:r>
    </w:p>
    <w:p w14:paraId="6EB84732" w14:textId="15AD9089" w:rsidR="00CA365B" w:rsidRPr="00CA365B" w:rsidRDefault="00CA365B" w:rsidP="00CA365B">
      <w:pPr>
        <w:ind w:left="1418" w:hanging="1418"/>
      </w:pPr>
      <w:r>
        <w:t>Test procedure:</w:t>
      </w:r>
      <w:r>
        <w:tab/>
      </w:r>
      <w:r w:rsidR="00865DFD">
        <w:t xml:space="preserve">Observe </w:t>
      </w:r>
      <w:r w:rsidR="00487D6D">
        <w:t xml:space="preserve">the SUT </w:t>
      </w:r>
      <w:r w:rsidR="00865DFD">
        <w:t>output</w:t>
      </w:r>
      <w:r w:rsidR="00BC3C65">
        <w:t>.</w:t>
      </w:r>
    </w:p>
    <w:p w14:paraId="52FAE5B7" w14:textId="1C2968F8" w:rsidR="00BC3C65" w:rsidRPr="00BC3C65" w:rsidRDefault="00BC3C65" w:rsidP="00BC3C65">
      <w:pPr>
        <w:ind w:left="1418" w:hanging="1418"/>
      </w:pPr>
      <w:r>
        <w:t>Stop condition:</w:t>
      </w:r>
      <w:r>
        <w:tab/>
      </w:r>
      <w:r w:rsidR="00F87D63">
        <w:t xml:space="preserve">RTCP packets are sent from </w:t>
      </w:r>
      <w:r w:rsidR="00487D6D">
        <w:t>the SUT</w:t>
      </w:r>
      <w:r w:rsidR="00F87D63">
        <w:t xml:space="preserve">, or </w:t>
      </w:r>
      <w:r w:rsidR="00951AD0">
        <w:t xml:space="preserve">time has passed corresponding to </w:t>
      </w:r>
      <w:r w:rsidR="00487D6D">
        <w:t xml:space="preserve">at least </w:t>
      </w:r>
      <w:r w:rsidR="00F87D63">
        <w:t>three maximum RTCP intervals (</w:t>
      </w:r>
      <w:r w:rsidR="00D75F5E">
        <w:t xml:space="preserve">see clause </w:t>
      </w:r>
      <w:r w:rsidR="00024584" w:rsidRPr="00D07A4F">
        <w:t>6.2</w:t>
      </w:r>
      <w:r w:rsidR="00D75F5E" w:rsidRPr="00D07A4F">
        <w:t>.1</w:t>
      </w:r>
      <w:r w:rsidR="00F87D63">
        <w:t>).</w:t>
      </w:r>
    </w:p>
    <w:p w14:paraId="2E904313" w14:textId="22B389EB" w:rsidR="00CA365B" w:rsidRPr="00CA365B" w:rsidRDefault="00CA365B" w:rsidP="00CA365B">
      <w:pPr>
        <w:ind w:left="1418" w:hanging="1418"/>
      </w:pPr>
      <w:r>
        <w:t>Pass criteria:</w:t>
      </w:r>
      <w:r>
        <w:tab/>
      </w:r>
      <w:r w:rsidR="00EC32AA">
        <w:t>1) No RTP packets are sent</w:t>
      </w:r>
      <w:r w:rsidR="00487D6D">
        <w:t xml:space="preserve"> from the SUT</w:t>
      </w:r>
      <w:r w:rsidR="00EC32AA">
        <w:t>.</w:t>
      </w:r>
      <w:r w:rsidR="00EC32AA">
        <w:br/>
        <w:t xml:space="preserve">2) RTCP packets </w:t>
      </w:r>
      <w:r w:rsidR="001B4518">
        <w:t xml:space="preserve">are sent </w:t>
      </w:r>
      <w:r w:rsidR="00487D6D">
        <w:t xml:space="preserve">from the SUT </w:t>
      </w:r>
      <w:r w:rsidR="00EC32AA">
        <w:t>containing at least a Receiver Report</w:t>
      </w:r>
      <w:r w:rsidRPr="00CA365B">
        <w:t>.</w:t>
      </w:r>
    </w:p>
    <w:p w14:paraId="042279C2" w14:textId="2D74B461" w:rsidR="00020FEF" w:rsidRDefault="00020FEF" w:rsidP="00020FEF">
      <w:pPr>
        <w:ind w:left="1418" w:hanging="1418"/>
      </w:pPr>
      <w:r>
        <w:t>Comments:</w:t>
      </w:r>
      <w:r>
        <w:tab/>
        <w:t xml:space="preserve">The test result is agnostic to RTP packets being received by the </w:t>
      </w:r>
      <w:r w:rsidR="00487D6D">
        <w:t xml:space="preserve">SUT </w:t>
      </w:r>
      <w:r>
        <w:t>or not.</w:t>
      </w:r>
      <w:r w:rsidR="0069322F">
        <w:t xml:space="preserve"> If the </w:t>
      </w:r>
      <w:r w:rsidR="00487D6D">
        <w:t xml:space="preserve">SUT </w:t>
      </w:r>
      <w:r w:rsidR="0069322F">
        <w:t>is not receiving any RTP packets, the Receiver Report will be empty (no report blocks</w:t>
      </w:r>
      <w:r w:rsidR="00487D6D">
        <w:t>, see also test 6.2.2.2</w:t>
      </w:r>
      <w:r w:rsidR="0069322F">
        <w:t>).</w:t>
      </w:r>
    </w:p>
    <w:p w14:paraId="21EC0C6D" w14:textId="1CE3DB6E" w:rsidR="00994E1C" w:rsidRPr="004D3578" w:rsidRDefault="00024584" w:rsidP="00994E1C">
      <w:pPr>
        <w:pStyle w:val="Heading4"/>
      </w:pPr>
      <w:bookmarkStart w:id="26" w:name="_Toc34151124"/>
      <w:r>
        <w:t>6.2</w:t>
      </w:r>
      <w:r w:rsidR="00994E1C">
        <w:t>.</w:t>
      </w:r>
      <w:r w:rsidR="00E65518">
        <w:t>2</w:t>
      </w:r>
      <w:r w:rsidR="00994E1C">
        <w:t>.</w:t>
      </w:r>
      <w:r w:rsidR="00E65518">
        <w:t>2</w:t>
      </w:r>
      <w:r w:rsidR="00994E1C" w:rsidRPr="004D3578">
        <w:tab/>
      </w:r>
      <w:r w:rsidR="00994E1C">
        <w:t>Initial Receiving No Data RTCP Test</w:t>
      </w:r>
      <w:bookmarkEnd w:id="26"/>
    </w:p>
    <w:p w14:paraId="14384A4B" w14:textId="34192219" w:rsidR="00395A1B" w:rsidRDefault="00395A1B" w:rsidP="00395A1B">
      <w:pPr>
        <w:ind w:left="1418" w:hanging="1418"/>
      </w:pPr>
      <w:r>
        <w:t>Purpose:</w:t>
      </w:r>
      <w:r>
        <w:tab/>
        <w:t xml:space="preserve">Test </w:t>
      </w:r>
      <w:r w:rsidR="00487D6D">
        <w:t xml:space="preserve">if </w:t>
      </w:r>
      <w:r>
        <w:t xml:space="preserve">RTCP Sender Reports or Receiver Reports </w:t>
      </w:r>
      <w:r w:rsidR="00487D6D">
        <w:t xml:space="preserve">without any Receiver Report blocks </w:t>
      </w:r>
      <w:r>
        <w:t xml:space="preserve">are generated </w:t>
      </w:r>
      <w:r w:rsidR="00487D6D">
        <w:t xml:space="preserve">by the SUT </w:t>
      </w:r>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37475FD1" w:rsidR="009F68B0" w:rsidRPr="00CA365B" w:rsidRDefault="009F68B0" w:rsidP="009F68B0">
      <w:pPr>
        <w:ind w:left="1418" w:hanging="1418"/>
      </w:pPr>
      <w:r>
        <w:t>Preconditions:</w:t>
      </w:r>
      <w:r>
        <w:tab/>
        <w:t xml:space="preserve">The </w:t>
      </w:r>
      <w:r w:rsidR="00487D6D">
        <w:t xml:space="preserve">SUT </w:t>
      </w:r>
      <w:r>
        <w:t xml:space="preserve">is </w:t>
      </w:r>
      <w:r w:rsidR="00487D6D">
        <w:t xml:space="preserve">set </w:t>
      </w:r>
      <w:r>
        <w:t xml:space="preserve">to not receive any RTP packets from the start of the test session, e.g. </w:t>
      </w:r>
      <w:r w:rsidR="00487D6D">
        <w:t xml:space="preserve">pre-configured, </w:t>
      </w:r>
      <w:r>
        <w:t>set as send-only</w:t>
      </w:r>
      <w:r w:rsidR="00487D6D">
        <w:t xml:space="preserve"> through test instrument signalling, or data injection configuration</w:t>
      </w:r>
      <w:r w:rsidRPr="00CA365B">
        <w:t>.</w:t>
      </w:r>
    </w:p>
    <w:p w14:paraId="2D6A9758" w14:textId="4833AAA5"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D3CC749" w14:textId="0BC89EE3" w:rsidR="00BC3C65" w:rsidRPr="00BC3C65" w:rsidRDefault="00BC3C65" w:rsidP="00BC3C65">
      <w:pPr>
        <w:ind w:left="1418" w:hanging="1418"/>
      </w:pPr>
      <w:r>
        <w:t>Stop condition:</w:t>
      </w:r>
      <w:r>
        <w:tab/>
      </w:r>
      <w:r w:rsidR="00020FEF">
        <w:t xml:space="preserve">RTCP packets are sent from </w:t>
      </w:r>
      <w:r w:rsidR="00487D6D">
        <w:t>the SUT</w:t>
      </w:r>
      <w:r w:rsidR="00020FEF">
        <w:t xml:space="preserve">, or time has passed corresponding to </w:t>
      </w:r>
      <w:r w:rsidR="00487D6D">
        <w:t xml:space="preserve">at least </w:t>
      </w:r>
      <w:r w:rsidR="00020FEF">
        <w:t>three maximum RTCP intervals (</w:t>
      </w:r>
      <w:r w:rsidR="00D75F5E">
        <w:t xml:space="preserve">see clause </w:t>
      </w:r>
      <w:r w:rsidR="00024584" w:rsidRPr="00D07A4F">
        <w:t>6.2</w:t>
      </w:r>
      <w:r w:rsidR="00D75F5E" w:rsidRPr="00D07A4F">
        <w:t>.1</w:t>
      </w:r>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rsidR="00487D6D">
        <w:t xml:space="preserve"> by the SUT</w:t>
      </w:r>
      <w:r>
        <w:t>.</w:t>
      </w:r>
      <w:r>
        <w:br/>
        <w:t xml:space="preserve">2) RTCP packets </w:t>
      </w:r>
      <w:r w:rsidR="001B4518">
        <w:t xml:space="preserve">are sent </w:t>
      </w:r>
      <w:r w:rsidR="00487D6D">
        <w:t xml:space="preserve">by the SUT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2A841CD1" w:rsidR="00020FEF" w:rsidRDefault="00020FEF" w:rsidP="00020FEF">
      <w:pPr>
        <w:ind w:left="1418" w:hanging="1418"/>
      </w:pPr>
      <w:r>
        <w:t>Comments:</w:t>
      </w:r>
      <w:r>
        <w:tab/>
        <w:t xml:space="preserve">The test result is agnostic to RTP packets being sent by the </w:t>
      </w:r>
      <w:r w:rsidR="00487D6D">
        <w:t xml:space="preserve">SUT </w:t>
      </w:r>
      <w:r>
        <w:t>or not.</w:t>
      </w:r>
    </w:p>
    <w:p w14:paraId="7B30D6AF" w14:textId="21D84372" w:rsidR="0060397C" w:rsidRPr="004D3578" w:rsidRDefault="00024584" w:rsidP="0060397C">
      <w:pPr>
        <w:pStyle w:val="Heading4"/>
      </w:pPr>
      <w:bookmarkStart w:id="27" w:name="_Toc34151125"/>
      <w:r>
        <w:t>6.2</w:t>
      </w:r>
      <w:r w:rsidR="0060397C">
        <w:t>.</w:t>
      </w:r>
      <w:r w:rsidR="00E65518">
        <w:t>2</w:t>
      </w:r>
      <w:r w:rsidR="0060397C">
        <w:t>.</w:t>
      </w:r>
      <w:r w:rsidR="00E65518">
        <w:t>3</w:t>
      </w:r>
      <w:r w:rsidR="0060397C" w:rsidRPr="004D3578">
        <w:tab/>
      </w:r>
      <w:r w:rsidR="0060397C">
        <w:t>Sending Data RTCP Test</w:t>
      </w:r>
      <w:bookmarkEnd w:id="27"/>
    </w:p>
    <w:p w14:paraId="3D7243B7" w14:textId="5759C7BC" w:rsidR="00395A1B" w:rsidRDefault="00395A1B" w:rsidP="00395A1B">
      <w:pPr>
        <w:ind w:left="1418" w:hanging="1418"/>
      </w:pPr>
      <w:r>
        <w:t>Purpose:</w:t>
      </w:r>
      <w:r>
        <w:tab/>
        <w:t xml:space="preserve">Test </w:t>
      </w:r>
      <w:r w:rsidR="00487D6D">
        <w:t xml:space="preserve">if </w:t>
      </w:r>
      <w:r>
        <w:t xml:space="preserve">RTCP Sender Reports with nonzero content are sent </w:t>
      </w:r>
      <w:r w:rsidR="00487D6D">
        <w:t xml:space="preserve">by the SUT </w:t>
      </w:r>
      <w:r>
        <w:t>when RTP packets are sent</w:t>
      </w:r>
      <w:r w:rsidR="00487D6D">
        <w:t xml:space="preserve"> by the SUT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697018EA" w:rsidR="005E4BC1" w:rsidRPr="00CA365B" w:rsidRDefault="005E4BC1" w:rsidP="005E4BC1">
      <w:pPr>
        <w:ind w:left="1418" w:hanging="1418"/>
      </w:pPr>
      <w:r>
        <w:t>Preconditions:</w:t>
      </w:r>
      <w:r>
        <w:tab/>
        <w:t xml:space="preserve">The </w:t>
      </w:r>
      <w:r w:rsidR="00487D6D">
        <w:t xml:space="preserve">SUT </w:t>
      </w:r>
      <w:r>
        <w:t xml:space="preserve">is </w:t>
      </w:r>
      <w:r w:rsidR="00487D6D">
        <w:t xml:space="preserve">set </w:t>
      </w:r>
      <w:r>
        <w:t xml:space="preserve">to </w:t>
      </w:r>
      <w:r w:rsidR="003C7345">
        <w:t xml:space="preserve">send </w:t>
      </w:r>
      <w:r>
        <w:t xml:space="preserve">RTP packets </w:t>
      </w:r>
      <w:r w:rsidR="003C7345">
        <w:t xml:space="preserve">during </w:t>
      </w:r>
      <w:r>
        <w:t xml:space="preserve">the test session, e.g. </w:t>
      </w:r>
      <w:r w:rsidR="00487D6D">
        <w:t xml:space="preserve">pre-configured or </w:t>
      </w:r>
      <w:r>
        <w:t xml:space="preserve">set as </w:t>
      </w:r>
      <w:r w:rsidR="003C7345">
        <w:t xml:space="preserve">send-receive or </w:t>
      </w:r>
      <w:r>
        <w:t>send-only</w:t>
      </w:r>
      <w:r w:rsidR="00487D6D">
        <w:t xml:space="preserve"> through test instrument signalling</w:t>
      </w:r>
      <w:r w:rsidRPr="00CA365B">
        <w:t>.</w:t>
      </w:r>
    </w:p>
    <w:p w14:paraId="28586550" w14:textId="0C78BD86"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2337A56" w14:textId="4798DF54" w:rsidR="00BC3C65" w:rsidRPr="00BC3C65" w:rsidRDefault="00BC3C65" w:rsidP="00BC3C65">
      <w:pPr>
        <w:ind w:left="1418" w:hanging="1418"/>
      </w:pPr>
      <w:r>
        <w:t>Stop condition:</w:t>
      </w:r>
      <w:r>
        <w:tab/>
        <w:t>1) One or more RTP packets are sent</w:t>
      </w:r>
      <w:r w:rsidR="00487D6D">
        <w:t xml:space="preserve"> by the SUT</w:t>
      </w:r>
      <w:r w:rsidRPr="00BC3C65">
        <w:t>.</w:t>
      </w:r>
      <w:r>
        <w:br/>
        <w:t xml:space="preserve">2) </w:t>
      </w:r>
      <w:r w:rsidR="00487D6D">
        <w:t xml:space="preserve">One or more </w:t>
      </w:r>
      <w:r>
        <w:t xml:space="preserve">RTCP </w:t>
      </w:r>
      <w:r w:rsidR="00773483">
        <w:t>packet</w:t>
      </w:r>
      <w:r w:rsidR="00487D6D">
        <w:t>s</w:t>
      </w:r>
      <w:r w:rsidR="00773483">
        <w:t xml:space="preserve"> </w:t>
      </w:r>
      <w:r w:rsidR="00487D6D">
        <w:t xml:space="preserve">are </w:t>
      </w:r>
      <w:r>
        <w:t>sent</w:t>
      </w:r>
      <w:r w:rsidR="00487D6D" w:rsidRPr="00487D6D">
        <w:t xml:space="preserve"> by the SUT, or time has passed corresponding to at least three maximum RTCP intervals (see clause </w:t>
      </w:r>
      <w:r w:rsidR="00487D6D" w:rsidRPr="00D07A4F">
        <w:t>6.2.1</w:t>
      </w:r>
      <w:r w:rsidR="00487D6D" w:rsidRPr="00487D6D">
        <w:t>)</w:t>
      </w:r>
      <w:r>
        <w:t>.</w:t>
      </w:r>
    </w:p>
    <w:p w14:paraId="2A010C05" w14:textId="2FC12F87" w:rsidR="005E4BC1" w:rsidRPr="00CA365B" w:rsidRDefault="005E4BC1" w:rsidP="005E4BC1">
      <w:pPr>
        <w:ind w:left="1418" w:hanging="1418"/>
      </w:pPr>
      <w:r>
        <w:t>Pass criteria:</w:t>
      </w:r>
      <w:r>
        <w:tab/>
        <w:t xml:space="preserve">1) RTP packets are </w:t>
      </w:r>
      <w:r w:rsidR="003C7345">
        <w:t>sent</w:t>
      </w:r>
      <w:r w:rsidR="00654CEF">
        <w:t xml:space="preserve"> by the SUT</w:t>
      </w:r>
      <w:r>
        <w:t>.</w:t>
      </w:r>
      <w:r>
        <w:br/>
        <w:t xml:space="preserve">2) </w:t>
      </w:r>
      <w:r w:rsidR="00020FEF">
        <w:t xml:space="preserve">At least one </w:t>
      </w:r>
      <w:r>
        <w:t>RTCP packet</w:t>
      </w:r>
      <w:r w:rsidR="00020FEF">
        <w:t xml:space="preserve"> is </w:t>
      </w:r>
      <w:r>
        <w:t xml:space="preserve">sent </w:t>
      </w:r>
      <w:r w:rsidR="00654CEF">
        <w:t xml:space="preserve">by the SUT </w:t>
      </w:r>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4EBC7A06" w:rsidR="00020FEF" w:rsidRDefault="00020FEF" w:rsidP="00020FEF">
      <w:pPr>
        <w:ind w:left="1418" w:hanging="1418"/>
      </w:pPr>
      <w:r>
        <w:t>Comments:</w:t>
      </w:r>
      <w:r>
        <w:tab/>
        <w:t xml:space="preserve">The test result is agnostic to RTP packets being received by the </w:t>
      </w:r>
      <w:r w:rsidR="00654CEF">
        <w:t xml:space="preserve">SUT </w:t>
      </w:r>
      <w:r>
        <w:t>or not.</w:t>
      </w:r>
    </w:p>
    <w:p w14:paraId="38F5EC3A" w14:textId="4FE44C8A" w:rsidR="00806821" w:rsidRPr="004D3578" w:rsidRDefault="00024584" w:rsidP="00806821">
      <w:pPr>
        <w:pStyle w:val="Heading4"/>
      </w:pPr>
      <w:bookmarkStart w:id="28" w:name="_Toc34151126"/>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8"/>
    </w:p>
    <w:p w14:paraId="1FADEECD" w14:textId="1783766D" w:rsidR="00395A1B" w:rsidRPr="00395A1B" w:rsidRDefault="00395A1B" w:rsidP="00395A1B">
      <w:pPr>
        <w:ind w:left="1418" w:hanging="1418"/>
      </w:pPr>
      <w:r>
        <w:t>Purpose:</w:t>
      </w:r>
      <w:r>
        <w:tab/>
      </w:r>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r w:rsidRPr="006D2CFB">
        <w:rPr>
          <w:i/>
        </w:rPr>
        <w:t>.</w:t>
      </w:r>
    </w:p>
    <w:p w14:paraId="75AF1467" w14:textId="77777777" w:rsidR="005A0378" w:rsidRPr="00CA365B" w:rsidRDefault="005A0378" w:rsidP="005A0378">
      <w:pPr>
        <w:ind w:left="1418" w:hanging="1418"/>
      </w:pPr>
      <w:r>
        <w:lastRenderedPageBreak/>
        <w:t>Status:</w:t>
      </w:r>
      <w:r>
        <w:tab/>
      </w:r>
      <w:r w:rsidRPr="00CA365B">
        <w:t>Mandatory</w:t>
      </w:r>
    </w:p>
    <w:p w14:paraId="58AE9D97" w14:textId="54F3B6CB" w:rsidR="005A0378" w:rsidRPr="00CA365B" w:rsidRDefault="005A0378" w:rsidP="005A0378">
      <w:pPr>
        <w:ind w:left="1418" w:hanging="1418"/>
      </w:pPr>
      <w:r>
        <w:t>Preconditions:</w:t>
      </w:r>
      <w:r>
        <w:tab/>
      </w:r>
      <w:r w:rsidR="009869A1">
        <w:t xml:space="preserve">1) The </w:t>
      </w:r>
      <w:r w:rsidR="00654CEF">
        <w:t xml:space="preserve">SUT </w:t>
      </w:r>
      <w:r w:rsidR="009869A1">
        <w:t xml:space="preserve">has passed tests </w:t>
      </w:r>
      <w:r w:rsidR="00024584" w:rsidRPr="00D07A4F">
        <w:t>6.2</w:t>
      </w:r>
      <w:r w:rsidR="009869A1" w:rsidRPr="00D07A4F">
        <w:t>.</w:t>
      </w:r>
      <w:r w:rsidR="00E65518" w:rsidRPr="00D07A4F">
        <w:t>2</w:t>
      </w:r>
      <w:r w:rsidR="009869A1" w:rsidRPr="00D07A4F">
        <w:t>.</w:t>
      </w:r>
      <w:r w:rsidR="00E65518" w:rsidRPr="00D07A4F">
        <w:t>1</w:t>
      </w:r>
      <w:r w:rsidR="009869A1">
        <w:t xml:space="preserve"> and </w:t>
      </w:r>
      <w:r w:rsidR="00024584" w:rsidRPr="00D07A4F">
        <w:t>6.2</w:t>
      </w:r>
      <w:r w:rsidR="009869A1" w:rsidRPr="00D07A4F">
        <w:t>.</w:t>
      </w:r>
      <w:r w:rsidR="00E65518" w:rsidRPr="00D07A4F">
        <w:t>2</w:t>
      </w:r>
      <w:r w:rsidR="009869A1" w:rsidRPr="00D07A4F">
        <w:t>.</w:t>
      </w:r>
      <w:r w:rsidR="00E65518" w:rsidRPr="00D07A4F">
        <w:t>3</w:t>
      </w:r>
      <w:r w:rsidR="009869A1">
        <w:t>.</w:t>
      </w:r>
      <w:r w:rsidR="009869A1">
        <w:br/>
        <w:t xml:space="preserve">2) </w:t>
      </w:r>
      <w:r>
        <w:t xml:space="preserve">The </w:t>
      </w:r>
      <w:r w:rsidR="00654CEF">
        <w:t xml:space="preserve">SUT </w:t>
      </w:r>
      <w:r>
        <w:t>is possible to control dynamically</w:t>
      </w:r>
      <w:r w:rsidR="00654CEF">
        <w:t xml:space="preserve"> </w:t>
      </w:r>
      <w:r w:rsidR="00654CEF" w:rsidRPr="00654CEF">
        <w:t>(e.g. directly through proprietary interfaces or via test instrument signalling)</w:t>
      </w:r>
      <w:r>
        <w:t xml:space="preserve"> during an ongoing RTP session to turn sending of RTP packets on and off</w:t>
      </w:r>
      <w:r w:rsidR="00280A64">
        <w:t>, while keeping the RTP session</w:t>
      </w:r>
      <w:r w:rsidRPr="00CA365B">
        <w:t>.</w:t>
      </w:r>
    </w:p>
    <w:p w14:paraId="3DE09288" w14:textId="216EC2AB" w:rsidR="005A0378" w:rsidRPr="00CA365B" w:rsidRDefault="005A0378" w:rsidP="005A0378">
      <w:pPr>
        <w:ind w:left="1418" w:hanging="1418"/>
      </w:pPr>
      <w:r>
        <w:t>Test procedure:</w:t>
      </w:r>
      <w:r>
        <w:tab/>
        <w:t xml:space="preserve">1) Set the </w:t>
      </w:r>
      <w:r w:rsidR="00654CEF">
        <w:t xml:space="preserve">SUT </w:t>
      </w:r>
      <w:r>
        <w:t>to send RTP packets.</w:t>
      </w:r>
      <w:r>
        <w:br/>
        <w:t xml:space="preserve">2) </w:t>
      </w:r>
      <w:r w:rsidR="00865DFD">
        <w:t xml:space="preserve">Observe the </w:t>
      </w:r>
      <w:r w:rsidR="00654CEF">
        <w:t xml:space="preserve">SUT </w:t>
      </w:r>
      <w:r w:rsidR="00865DFD">
        <w:t xml:space="preserve">output until at least one </w:t>
      </w:r>
      <w:r>
        <w:t>RTCP Sender Report</w:t>
      </w:r>
      <w:r w:rsidR="00865DFD">
        <w:t xml:space="preserve"> is sent</w:t>
      </w:r>
      <w:r w:rsidR="00654CEF" w:rsidRPr="00654CEF">
        <w:t xml:space="preserve"> by the SUT, or time has passed corresponding to at least three maximum RTCP intervals (see clause </w:t>
      </w:r>
      <w:r w:rsidR="00654CEF" w:rsidRPr="00D07A4F">
        <w:t>6.2.1</w:t>
      </w:r>
      <w:r w:rsidR="00654CEF" w:rsidRPr="00654CEF">
        <w:t>)</w:t>
      </w:r>
      <w:r w:rsidR="00865DFD">
        <w:t>.</w:t>
      </w:r>
      <w:r w:rsidR="00654CEF">
        <w:br/>
      </w:r>
      <w:r w:rsidR="00654CEF" w:rsidRPr="00654CEF">
        <w:t>3) If no RTCP Sender Report was sent by the SUT in step 2, stop the test and set it as failed.</w:t>
      </w:r>
      <w:r w:rsidR="00865DFD">
        <w:br/>
      </w:r>
      <w:r w:rsidR="00654CEF">
        <w:t>4</w:t>
      </w:r>
      <w:r w:rsidR="00865DFD">
        <w:t xml:space="preserve">) Set the </w:t>
      </w:r>
      <w:r w:rsidR="00654CEF">
        <w:t xml:space="preserve">SUT </w:t>
      </w:r>
      <w:r w:rsidR="00865DFD">
        <w:t>to not send RTP packets.</w:t>
      </w:r>
      <w:r w:rsidR="00865DFD">
        <w:br/>
      </w:r>
      <w:r w:rsidR="00654CEF">
        <w:t>5</w:t>
      </w:r>
      <w:r w:rsidR="00865DFD">
        <w:t xml:space="preserve">) </w:t>
      </w:r>
      <w:r w:rsidR="00D5760C">
        <w:t xml:space="preserve">Observe the </w:t>
      </w:r>
      <w:r w:rsidR="00654CEF">
        <w:t xml:space="preserve">SUT </w:t>
      </w:r>
      <w:r w:rsidR="00D5760C">
        <w:t>output.</w:t>
      </w:r>
    </w:p>
    <w:p w14:paraId="6B623BBA" w14:textId="10C85850" w:rsidR="005A0378" w:rsidRPr="00BC3C65" w:rsidRDefault="005A0378" w:rsidP="005A0378">
      <w:pPr>
        <w:ind w:left="1418" w:hanging="1418"/>
      </w:pPr>
      <w:r>
        <w:t>Stop condition:</w:t>
      </w:r>
      <w:r>
        <w:tab/>
      </w:r>
      <w:r w:rsidR="00654CEF">
        <w:t>At least t</w:t>
      </w:r>
      <w:r w:rsidR="00D5760C">
        <w:t xml:space="preserve">hree RTCP packets are sent </w:t>
      </w:r>
      <w:r w:rsidR="00654CEF" w:rsidRPr="00654CEF">
        <w:t xml:space="preserve">by the SUT during step 5 in the test procedure, or time has passed corresponding to at least three maximum RTCP intervals (see clause </w:t>
      </w:r>
      <w:r w:rsidR="00654CEF" w:rsidRPr="00D07A4F">
        <w:t>6.2.1</w:t>
      </w:r>
      <w:r w:rsidR="00654CEF" w:rsidRPr="00654CEF">
        <w:t>)</w:t>
      </w:r>
      <w:r w:rsidR="00654CEF">
        <w:t xml:space="preserve"> during </w:t>
      </w:r>
      <w:r w:rsidR="00D5760C">
        <w:t xml:space="preserve">step </w:t>
      </w:r>
      <w:r w:rsidR="00654CEF">
        <w:t>5</w:t>
      </w:r>
      <w:r w:rsidR="00D5760C">
        <w:t xml:space="preserve"> in the test procedure</w:t>
      </w:r>
      <w:r w:rsidRPr="00BC3C65">
        <w:t>.</w:t>
      </w:r>
    </w:p>
    <w:p w14:paraId="7F74F0BB" w14:textId="75A846A0" w:rsidR="005A0378" w:rsidRPr="00CA365B" w:rsidRDefault="005A0378" w:rsidP="005A0378">
      <w:pPr>
        <w:ind w:left="1418" w:hanging="1418"/>
      </w:pPr>
      <w:r>
        <w:t>Pass criteria:</w:t>
      </w:r>
      <w:r>
        <w:tab/>
      </w:r>
      <w:r w:rsidR="00D957AA">
        <w:t xml:space="preserve">The following </w:t>
      </w:r>
      <w:r w:rsidR="00654CEF">
        <w:t xml:space="preserve">conditions are </w:t>
      </w:r>
      <w:r w:rsidR="00D957AA">
        <w:t xml:space="preserve">fulfilled after step </w:t>
      </w:r>
      <w:r w:rsidR="00654CEF">
        <w:t>5</w:t>
      </w:r>
      <w:r w:rsidR="00D957AA">
        <w:t xml:space="preserve"> in the test procedure:</w:t>
      </w:r>
      <w:r w:rsidR="00D957AA">
        <w:br/>
      </w:r>
      <w:r>
        <w:t>1) No RTP packets are sent</w:t>
      </w:r>
      <w:r w:rsidR="00654CEF">
        <w:t xml:space="preserve"> by the SUT</w:t>
      </w:r>
      <w:r>
        <w:t>.</w:t>
      </w:r>
      <w:r>
        <w:br/>
        <w:t xml:space="preserve">2) </w:t>
      </w:r>
      <w:r w:rsidR="00C673F4">
        <w:t xml:space="preserve">The first two </w:t>
      </w:r>
      <w:r>
        <w:t xml:space="preserve">RTCP packets </w:t>
      </w:r>
      <w:r w:rsidR="00C673F4">
        <w:t xml:space="preserve">sent </w:t>
      </w:r>
      <w:r w:rsidR="00654CEF">
        <w:t xml:space="preserve">from the SUT </w:t>
      </w:r>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r w:rsidR="00654CEF">
        <w:t xml:space="preserve">from the SUT </w:t>
      </w:r>
      <w:r w:rsidR="00E078A5">
        <w:t xml:space="preserve">contains </w:t>
      </w:r>
      <w:r w:rsidR="00C673F4">
        <w:t>a Receiver Report.</w:t>
      </w:r>
    </w:p>
    <w:p w14:paraId="402A2118" w14:textId="53AA5119" w:rsidR="00020FEF" w:rsidRDefault="00020FEF" w:rsidP="00020FEF">
      <w:pPr>
        <w:ind w:left="1418" w:hanging="1418"/>
      </w:pPr>
      <w:r>
        <w:t>Comments:</w:t>
      </w:r>
      <w:r>
        <w:tab/>
        <w:t xml:space="preserve">The test result is agnostic to RTP packets being received by the </w:t>
      </w:r>
      <w:r w:rsidR="00654CEF">
        <w:t xml:space="preserve">SUT </w:t>
      </w:r>
      <w:r>
        <w:t>or not.</w:t>
      </w:r>
      <w:r w:rsidR="007557B6">
        <w:br/>
        <w:t xml:space="preserve">IETF RFC 3550 </w:t>
      </w:r>
      <w:r w:rsidR="00654CEF">
        <w:t xml:space="preserve">[2] </w:t>
      </w:r>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r w:rsidR="00654CEF">
        <w:t xml:space="preserve">first </w:t>
      </w:r>
      <w:r w:rsidR="00B26DED">
        <w:t>S</w:t>
      </w:r>
      <w:r w:rsidR="00395A1B">
        <w:t xml:space="preserve">ender </w:t>
      </w:r>
      <w:r w:rsidR="00B26DED">
        <w:t>R</w:t>
      </w:r>
      <w:r w:rsidR="00395A1B">
        <w:t>eports</w:t>
      </w:r>
      <w:r w:rsidR="00B26DED">
        <w:t xml:space="preserve"> </w:t>
      </w:r>
      <w:r w:rsidR="00654CEF">
        <w:t xml:space="preserve">in this test </w:t>
      </w:r>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29" w:name="_Toc34151127"/>
      <w:r>
        <w:t>6.2</w:t>
      </w:r>
      <w:r w:rsidR="00994E1C">
        <w:t>.</w:t>
      </w:r>
      <w:r w:rsidR="00E65518">
        <w:t>2</w:t>
      </w:r>
      <w:r w:rsidR="00994E1C">
        <w:t>.</w:t>
      </w:r>
      <w:r w:rsidR="00E65518">
        <w:t>5</w:t>
      </w:r>
      <w:r w:rsidR="00994E1C" w:rsidRPr="004D3578">
        <w:tab/>
      </w:r>
      <w:r w:rsidR="00994E1C">
        <w:t>Mid-Session Receiving No Data RTCP Test</w:t>
      </w:r>
      <w:bookmarkEnd w:id="29"/>
    </w:p>
    <w:p w14:paraId="30DABFC1" w14:textId="771C3045" w:rsidR="00395A1B" w:rsidRPr="00395A1B" w:rsidRDefault="00395A1B" w:rsidP="00395A1B">
      <w:pPr>
        <w:ind w:left="1418" w:hanging="1418"/>
      </w:pPr>
      <w:r>
        <w:t>Purpose:</w:t>
      </w:r>
      <w:r>
        <w:tab/>
      </w:r>
      <w:r w:rsidR="000C59B7" w:rsidRPr="000C59B7">
        <w:t>Test if RTCP content from the SUT correctly indicates that no RTP packets were received by the SUT during the reporting period, even if RTP packets were received by the SUT previously in the RTP session</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0EA00D4C" w:rsidR="00D957AA" w:rsidRPr="00CA365B" w:rsidRDefault="00D957AA" w:rsidP="00D957AA">
      <w:pPr>
        <w:ind w:left="1418" w:hanging="1418"/>
      </w:pPr>
      <w:r>
        <w:t>Preconditions:</w:t>
      </w:r>
      <w:r>
        <w:tab/>
        <w:t xml:space="preserve">1) The </w:t>
      </w:r>
      <w:r w:rsidR="000C59B7">
        <w:t xml:space="preserve">SUT </w:t>
      </w:r>
      <w:r>
        <w:t xml:space="preserve">has passed tests </w:t>
      </w:r>
      <w:r w:rsidR="00024584" w:rsidRPr="00D07A4F">
        <w:t>6.2</w:t>
      </w:r>
      <w:r w:rsidRPr="00D07A4F">
        <w:t>.2.2</w:t>
      </w:r>
      <w:r>
        <w:t xml:space="preserve"> and </w:t>
      </w:r>
      <w:r w:rsidR="00024584" w:rsidRPr="00D07A4F">
        <w:t>6.2</w:t>
      </w:r>
      <w:r w:rsidRPr="00D07A4F">
        <w:t>.2.3</w:t>
      </w:r>
      <w:r>
        <w:t>.</w:t>
      </w:r>
      <w:r>
        <w:br/>
        <w:t>2) The</w:t>
      </w:r>
      <w:r w:rsidR="00E078A5">
        <w:t xml:space="preserve"> data injection to the </w:t>
      </w:r>
      <w:r w:rsidR="000C59B7">
        <w:t xml:space="preserve">SUT </w:t>
      </w:r>
      <w:r>
        <w:t xml:space="preserve">is possible to control dynamically </w:t>
      </w:r>
      <w:r w:rsidR="000C59B7" w:rsidRPr="000C59B7">
        <w:t>(e.g. directly through proprietary interfaces or via test instrument signalling)</w:t>
      </w:r>
      <w:r w:rsidR="000C59B7">
        <w:t xml:space="preserve"> </w:t>
      </w:r>
      <w:r>
        <w:t>during an ongoing RTP session to turn sending of RTP packets on and off, while keeping the RTP session</w:t>
      </w:r>
      <w:r w:rsidRPr="00CA365B">
        <w:t>.</w:t>
      </w:r>
    </w:p>
    <w:p w14:paraId="65FCB22A" w14:textId="413C705B"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w:t>
      </w:r>
      <w:r w:rsidR="000C59B7">
        <w:t>SUT</w:t>
      </w:r>
      <w:r>
        <w:t>.</w:t>
      </w:r>
      <w:r>
        <w:br/>
        <w:t xml:space="preserve">2) Observe the </w:t>
      </w:r>
      <w:r w:rsidR="000C59B7">
        <w:t xml:space="preserve">SUT </w:t>
      </w:r>
      <w:r>
        <w:t xml:space="preserve">output until at least one RTCP </w:t>
      </w:r>
      <w:r w:rsidR="00E078A5">
        <w:t xml:space="preserve">packet </w:t>
      </w:r>
      <w:r>
        <w:t>is sent</w:t>
      </w:r>
      <w:r w:rsidR="000C59B7" w:rsidRPr="000C59B7">
        <w:t xml:space="preserve"> from the SUT, or time has passed corresponding to at least three maximum RTCP intervals (see clause </w:t>
      </w:r>
      <w:r w:rsidR="000C59B7" w:rsidRPr="00D07A4F">
        <w:t>6.2.1</w:t>
      </w:r>
      <w:r w:rsidR="000C59B7" w:rsidRPr="000C59B7">
        <w:t>).</w:t>
      </w:r>
      <w:r w:rsidR="000C59B7" w:rsidRPr="000C59B7">
        <w:br/>
        <w:t>3) If no RTCP packet was sent by the SUT in step 2, stop the test and set it as failed</w:t>
      </w:r>
      <w:r>
        <w:t>.</w:t>
      </w:r>
      <w:r>
        <w:br/>
      </w:r>
      <w:r w:rsidR="000C59B7">
        <w:t>4</w:t>
      </w:r>
      <w:r>
        <w:t xml:space="preserve">) Set the </w:t>
      </w:r>
      <w:r w:rsidR="00E078A5">
        <w:t xml:space="preserve">data injection </w:t>
      </w:r>
      <w:r>
        <w:t>to not send RTP packets</w:t>
      </w:r>
      <w:r w:rsidR="00F35D77" w:rsidRPr="00F35D77">
        <w:t xml:space="preserve"> </w:t>
      </w:r>
      <w:r w:rsidR="00F35D77">
        <w:t xml:space="preserve">to the </w:t>
      </w:r>
      <w:r w:rsidR="000C59B7">
        <w:t>SUT</w:t>
      </w:r>
      <w:r>
        <w:t>.</w:t>
      </w:r>
      <w:r>
        <w:br/>
      </w:r>
      <w:r w:rsidR="000C59B7">
        <w:t>5</w:t>
      </w:r>
      <w:r>
        <w:t xml:space="preserve">) Observe the </w:t>
      </w:r>
      <w:r w:rsidR="000C59B7">
        <w:t xml:space="preserve">SUT </w:t>
      </w:r>
      <w:r>
        <w:t>output.</w:t>
      </w:r>
    </w:p>
    <w:p w14:paraId="2A4BDEAF" w14:textId="74361483" w:rsidR="00D957AA" w:rsidRPr="00BC3C65" w:rsidRDefault="00D957AA" w:rsidP="00D957AA">
      <w:pPr>
        <w:ind w:left="1418" w:hanging="1418"/>
      </w:pPr>
      <w:r>
        <w:t>Stop condition:</w:t>
      </w:r>
      <w:r>
        <w:tab/>
      </w:r>
      <w:r w:rsidR="000C59B7">
        <w:t>At least t</w:t>
      </w:r>
      <w:r w:rsidR="00E078A5">
        <w:t xml:space="preserve">wo </w:t>
      </w:r>
      <w:r>
        <w:t>RTCP packet</w:t>
      </w:r>
      <w:r w:rsidR="00E078A5">
        <w:t>s</w:t>
      </w:r>
      <w:r>
        <w:t xml:space="preserve"> </w:t>
      </w:r>
      <w:r w:rsidR="00E078A5">
        <w:t xml:space="preserve">are </w:t>
      </w:r>
      <w:r>
        <w:t xml:space="preserve">sent </w:t>
      </w:r>
      <w:r w:rsidR="000C59B7" w:rsidRPr="000C59B7">
        <w:t xml:space="preserve">by the SUT during step 5 in the test procedure, or time has passed corresponding to at least three maximum RTCP intervals (see clause </w:t>
      </w:r>
      <w:r w:rsidR="000C59B7" w:rsidRPr="00D07A4F">
        <w:t>6.2.1</w:t>
      </w:r>
      <w:r w:rsidR="000C59B7" w:rsidRPr="000C59B7">
        <w:t xml:space="preserve">) </w:t>
      </w:r>
      <w:r w:rsidR="000C59B7">
        <w:t xml:space="preserve">during </w:t>
      </w:r>
      <w:r>
        <w:t xml:space="preserve">step </w:t>
      </w:r>
      <w:r w:rsidR="000C59B7">
        <w:t>5</w:t>
      </w:r>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r w:rsidR="000C59B7" w:rsidRPr="000C59B7">
        <w:t xml:space="preserve">from the SUT during step 5 of the test procedure </w:t>
      </w:r>
      <w:r w:rsidR="00E078A5">
        <w:t xml:space="preserve">contains a </w:t>
      </w:r>
      <w:r>
        <w:t>Sender Report</w:t>
      </w:r>
      <w:r w:rsidR="00E078A5">
        <w:t xml:space="preserve"> or Receiver Report with an empty Receiver Report block, indicated by RC=0</w:t>
      </w:r>
      <w:r w:rsidRPr="00CA365B">
        <w:t>.</w:t>
      </w:r>
    </w:p>
    <w:p w14:paraId="1D1CA5C3" w14:textId="409C7645" w:rsidR="00D957AA" w:rsidRDefault="00D957AA" w:rsidP="00D957AA">
      <w:pPr>
        <w:ind w:left="1418" w:hanging="1418"/>
      </w:pPr>
      <w:r>
        <w:t>Comments:</w:t>
      </w:r>
      <w:r>
        <w:tab/>
        <w:t xml:space="preserve">The test result is agnostic to RTP packets being </w:t>
      </w:r>
      <w:r w:rsidR="00E078A5">
        <w:t xml:space="preserve">sent </w:t>
      </w:r>
      <w:r>
        <w:t xml:space="preserve">by the </w:t>
      </w:r>
      <w:r w:rsidR="000C59B7">
        <w:t xml:space="preserve">SUT </w:t>
      </w:r>
      <w:r>
        <w:t>or not.</w:t>
      </w:r>
      <w:r w:rsidR="00A36063">
        <w:br/>
        <w:t>If the data injection does</w:t>
      </w:r>
      <w:r w:rsidR="00847155">
        <w:t xml:space="preserve"> </w:t>
      </w:r>
      <w:r w:rsidR="00A36063">
        <w:t>n</w:t>
      </w:r>
      <w:r w:rsidR="00847155">
        <w:t>o</w:t>
      </w:r>
      <w:r w:rsidR="00A36063">
        <w:t xml:space="preserve">t perform step </w:t>
      </w:r>
      <w:r w:rsidR="000C59B7">
        <w:t>4</w:t>
      </w:r>
      <w:r w:rsidR="00A36063">
        <w:t xml:space="preserve"> fast enough after step 2, the </w:t>
      </w:r>
      <w:r w:rsidR="000C59B7">
        <w:t xml:space="preserve">SUT </w:t>
      </w:r>
      <w:r w:rsidR="00A36063">
        <w:t>may receive some RTP packets after step 2. Those RTP packets will then be reported on in the next RTCP packet sent</w:t>
      </w:r>
      <w:r w:rsidR="000C59B7">
        <w:t xml:space="preserve"> from the SUT</w:t>
      </w:r>
      <w:r w:rsidR="00A36063">
        <w:t xml:space="preserve">, which is the reason to use the second RTCP packet sent after step </w:t>
      </w:r>
      <w:r w:rsidR="000C59B7">
        <w:t>4</w:t>
      </w:r>
      <w:r w:rsidR="00A36063">
        <w:t xml:space="preserve"> as input to the pass criteria.</w:t>
      </w:r>
    </w:p>
    <w:p w14:paraId="56518EA5" w14:textId="42AB0825" w:rsidR="00445F85" w:rsidRPr="004D3578" w:rsidRDefault="00024584" w:rsidP="00445F85">
      <w:pPr>
        <w:pStyle w:val="Heading4"/>
      </w:pPr>
      <w:bookmarkStart w:id="30" w:name="_Toc34151128"/>
      <w:r>
        <w:lastRenderedPageBreak/>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30"/>
    </w:p>
    <w:p w14:paraId="7FB6B7B4" w14:textId="0DEA73EE" w:rsidR="00395A1B" w:rsidRPr="00395A1B" w:rsidRDefault="00395A1B" w:rsidP="00395A1B">
      <w:pPr>
        <w:ind w:left="1418" w:hanging="1418"/>
      </w:pPr>
      <w:r>
        <w:t>Purpose:</w:t>
      </w:r>
      <w:r>
        <w:tab/>
      </w:r>
      <w:r w:rsidR="000C59B7">
        <w:t>Test if the content and formatting of a compound RTCP packet sent by the SUT fulfils basic criteria</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58119A3C" w:rsidR="00F35D77" w:rsidRPr="00CA365B" w:rsidRDefault="00F35D77" w:rsidP="00F35D77">
      <w:pPr>
        <w:ind w:left="1418" w:hanging="1418"/>
      </w:pPr>
      <w:r>
        <w:t>Preconditions:</w:t>
      </w:r>
      <w:r>
        <w:tab/>
        <w:t xml:space="preserve">1) The </w:t>
      </w:r>
      <w:r w:rsidR="000C59B7">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r>
        <w:br/>
        <w:t>2) Reduced-size RTCP [</w:t>
      </w:r>
      <w:r w:rsidR="00EA43BC">
        <w:t>8</w:t>
      </w:r>
      <w:r>
        <w:t xml:space="preserve">] is </w:t>
      </w:r>
      <w:r w:rsidRPr="00F35D77">
        <w:rPr>
          <w:i/>
        </w:rPr>
        <w:t>not</w:t>
      </w:r>
      <w:r>
        <w:t xml:space="preserve"> negotiated to be used in the session (see </w:t>
      </w:r>
      <w:r w:rsidR="000C59B7">
        <w:t>clause 6</w:t>
      </w:r>
      <w:r>
        <w:t>.</w:t>
      </w:r>
      <w:r w:rsidR="000C59B7">
        <w:t>2</w:t>
      </w:r>
      <w:r>
        <w:t>.1</w:t>
      </w:r>
      <w:r w:rsidR="000C59B7">
        <w:t>0</w:t>
      </w:r>
      <w:r w:rsidR="00B92610">
        <w:t xml:space="preserve"> </w:t>
      </w:r>
      <w:r>
        <w:t>for reduced-size tests)</w:t>
      </w:r>
      <w:r w:rsidR="003D6706">
        <w:t xml:space="preserve">, </w:t>
      </w:r>
      <w:r w:rsidR="00690342">
        <w:t xml:space="preserve">e.g. </w:t>
      </w:r>
      <w:r w:rsidR="003D6706">
        <w:t>indicated by "a=</w:t>
      </w:r>
      <w:proofErr w:type="spellStart"/>
      <w:r w:rsidR="003D6706">
        <w:t>rtcp-rsize</w:t>
      </w:r>
      <w:proofErr w:type="spellEnd"/>
      <w:r w:rsidR="003D6706">
        <w:t xml:space="preserve">" </w:t>
      </w:r>
      <w:r w:rsidR="003D6706" w:rsidRPr="003D6706">
        <w:rPr>
          <w:i/>
        </w:rPr>
        <w:t>not</w:t>
      </w:r>
      <w:r w:rsidR="003D6706">
        <w:t xml:space="preserve"> being present in the SDP answer for the tested RTP media</w:t>
      </w:r>
      <w:r>
        <w:t>.</w:t>
      </w:r>
    </w:p>
    <w:p w14:paraId="316A59CC" w14:textId="3656E4E9" w:rsidR="00F35D77" w:rsidRPr="00CA365B" w:rsidRDefault="00F35D77" w:rsidP="00F35D77">
      <w:pPr>
        <w:ind w:left="1418" w:hanging="1418"/>
      </w:pPr>
      <w:r>
        <w:t>Test procedure:</w:t>
      </w:r>
      <w:r>
        <w:tab/>
        <w:t xml:space="preserve">Observe the </w:t>
      </w:r>
      <w:r w:rsidR="000C59B7">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0BDD698" w14:textId="7E91C50D" w:rsidR="00F35D77" w:rsidRPr="00CA365B" w:rsidRDefault="00F35D77" w:rsidP="00F35D77">
      <w:pPr>
        <w:ind w:left="1418" w:hanging="1418"/>
      </w:pPr>
      <w:r>
        <w:t>Pass criteria:</w:t>
      </w:r>
      <w:r>
        <w:tab/>
        <w:t xml:space="preserve">All RTCP packets sent </w:t>
      </w:r>
      <w:r w:rsidR="00FD6528">
        <w:t xml:space="preserve">from the SUT </w:t>
      </w:r>
      <w:r w:rsidR="003377CB">
        <w:t>fulfil</w:t>
      </w:r>
      <w:r w:rsidR="00FD6528">
        <w:t>s</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r w:rsidR="000C59B7" w:rsidRPr="000C59B7">
        <w:t xml:space="preserve">(see also test </w:t>
      </w:r>
      <w:r w:rsidR="000C59B7" w:rsidRPr="00D07A4F">
        <w:t>6.2.5.2</w:t>
      </w:r>
      <w:r w:rsidR="000C59B7" w:rsidRPr="000C59B7">
        <w:t xml:space="preserve">) </w:t>
      </w:r>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r w:rsidR="000C59B7">
        <w:t>6.4</w:t>
      </w:r>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p>
    <w:p w14:paraId="2824D3E0" w14:textId="53846126" w:rsidR="00806821" w:rsidRPr="004D3578" w:rsidRDefault="00024584" w:rsidP="00806821">
      <w:pPr>
        <w:pStyle w:val="Heading4"/>
      </w:pPr>
      <w:bookmarkStart w:id="31" w:name="_Toc34151129"/>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31"/>
    </w:p>
    <w:p w14:paraId="10E650FD" w14:textId="48F976DA" w:rsidR="00395A1B" w:rsidRPr="00395A1B" w:rsidRDefault="00395A1B" w:rsidP="00395A1B">
      <w:pPr>
        <w:ind w:left="1418" w:hanging="1418"/>
      </w:pPr>
      <w:r>
        <w:t>Purpose:</w:t>
      </w:r>
      <w:r>
        <w:tab/>
      </w:r>
      <w:r w:rsidR="000C59B7">
        <w:t>Test if RTCP packets sent by the SUT contain a correct and consistent report count and length fields</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25516163" w:rsidR="005A4C70" w:rsidRPr="00CA365B" w:rsidRDefault="005A4C70" w:rsidP="005A4C70">
      <w:pPr>
        <w:ind w:left="1418" w:hanging="1418"/>
      </w:pPr>
      <w:r>
        <w:t>Preconditions:</w:t>
      </w:r>
      <w:r>
        <w:tab/>
        <w:t xml:space="preserve">The </w:t>
      </w:r>
      <w:r w:rsidR="009863CA">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p>
    <w:p w14:paraId="3CB721D6" w14:textId="3E11E4C9" w:rsidR="005A4C70" w:rsidRPr="00CA365B" w:rsidRDefault="005A4C70" w:rsidP="005A4C70">
      <w:pPr>
        <w:ind w:left="1418" w:hanging="1418"/>
      </w:pPr>
      <w:r>
        <w:t>Test procedure:</w:t>
      </w:r>
      <w:r>
        <w:tab/>
        <w:t xml:space="preserve">Observe the </w:t>
      </w:r>
      <w:r w:rsidR="009863CA">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2573AFE" w14:textId="4F82DA58" w:rsidR="005A4C70" w:rsidRPr="00CA365B" w:rsidRDefault="005A4C70" w:rsidP="005A4C70">
      <w:pPr>
        <w:ind w:left="1418" w:hanging="1418"/>
      </w:pPr>
      <w:r>
        <w:t>Pass criteria:</w:t>
      </w:r>
      <w:r>
        <w:tab/>
      </w:r>
      <w:r w:rsidR="00D74D51">
        <w:t xml:space="preserve">All RTCP packets sent </w:t>
      </w:r>
      <w:r w:rsidR="009863CA">
        <w:t xml:space="preserve">from the SUT </w:t>
      </w:r>
      <w:r w:rsidR="00D74D51">
        <w:t>fulfil</w:t>
      </w:r>
      <w:r w:rsidR="009863CA">
        <w:t>s</w:t>
      </w:r>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2" w:name="_Toc34151130"/>
      <w:r>
        <w:t>6.2</w:t>
      </w:r>
      <w:r w:rsidR="008E5914">
        <w:t>.</w:t>
      </w:r>
      <w:r w:rsidR="00E65518">
        <w:t>3</w:t>
      </w:r>
      <w:r w:rsidR="008E5914" w:rsidRPr="004D3578">
        <w:tab/>
      </w:r>
      <w:r w:rsidR="008E5914">
        <w:t>RTCP Bandwidth and Transmission Timing Tests</w:t>
      </w:r>
      <w:bookmarkEnd w:id="32"/>
    </w:p>
    <w:p w14:paraId="0B92B169" w14:textId="0EC2B8EE" w:rsidR="00271CD2" w:rsidRPr="004D3578" w:rsidRDefault="00024584" w:rsidP="00271CD2">
      <w:pPr>
        <w:pStyle w:val="Heading4"/>
      </w:pPr>
      <w:bookmarkStart w:id="33" w:name="_Toc34151131"/>
      <w:r>
        <w:t>6.2</w:t>
      </w:r>
      <w:r w:rsidR="00271CD2">
        <w:t>.</w:t>
      </w:r>
      <w:r w:rsidR="00E65518">
        <w:t>3</w:t>
      </w:r>
      <w:r w:rsidR="00271CD2">
        <w:t>.1</w:t>
      </w:r>
      <w:r w:rsidR="00271CD2" w:rsidRPr="004D3578">
        <w:tab/>
      </w:r>
      <w:r w:rsidR="00271CD2">
        <w:t>RTCP Disabl</w:t>
      </w:r>
      <w:r w:rsidR="00895E50">
        <w:t>e</w:t>
      </w:r>
      <w:r w:rsidR="00271CD2">
        <w:t xml:space="preserve"> Test</w:t>
      </w:r>
      <w:bookmarkEnd w:id="33"/>
    </w:p>
    <w:p w14:paraId="5D9F1E82" w14:textId="0EC38066" w:rsidR="00395A1B" w:rsidRPr="00395A1B" w:rsidRDefault="00395A1B" w:rsidP="00395A1B">
      <w:pPr>
        <w:ind w:left="1418" w:hanging="1418"/>
      </w:pPr>
      <w:r>
        <w:t>Purpose:</w:t>
      </w:r>
      <w:r>
        <w:tab/>
      </w:r>
      <w:r w:rsidR="009863CA">
        <w:t>Test if setting RTCP bandwidth to zero in SDP disables RTCP transmission from the SUT</w:t>
      </w:r>
      <w:r w:rsidRPr="006D2CFB">
        <w:rPr>
          <w:i/>
        </w:rPr>
        <w:t>.</w:t>
      </w:r>
    </w:p>
    <w:p w14:paraId="678E0CA3" w14:textId="61B31C38" w:rsidR="00AD43FB" w:rsidRPr="00CA365B" w:rsidRDefault="00AD43FB" w:rsidP="00AD43FB">
      <w:pPr>
        <w:ind w:left="1418" w:hanging="1418"/>
      </w:pPr>
      <w:r>
        <w:t>Status:</w:t>
      </w:r>
      <w:r>
        <w:tab/>
      </w:r>
      <w:r w:rsidR="009863CA">
        <w:t xml:space="preserve">Conditionally </w:t>
      </w:r>
      <w:r w:rsidRPr="00CA365B">
        <w:t>Mandatory</w:t>
      </w:r>
      <w:r w:rsidR="009863CA">
        <w:t xml:space="preserve"> (</w:t>
      </w:r>
      <w:r w:rsidR="00FD6528">
        <w:t>P</w:t>
      </w:r>
      <w:r w:rsidR="009863CA">
        <w:t>recondition 1)</w:t>
      </w:r>
    </w:p>
    <w:p w14:paraId="4F87AFA4" w14:textId="2E4EB8C7" w:rsidR="00AD43FB" w:rsidRPr="00CA365B" w:rsidRDefault="00AD43FB" w:rsidP="00AD43FB">
      <w:pPr>
        <w:ind w:left="1418" w:hanging="1418"/>
      </w:pPr>
      <w:r>
        <w:lastRenderedPageBreak/>
        <w:t>Preconditions:</w:t>
      </w:r>
      <w:r>
        <w:tab/>
      </w:r>
      <w:r w:rsidR="009863CA">
        <w:t xml:space="preserve">1) </w:t>
      </w:r>
      <w:r>
        <w:t xml:space="preserve">RTCP transmission </w:t>
      </w:r>
      <w:r w:rsidR="009863CA">
        <w:t xml:space="preserve">by the SUT </w:t>
      </w:r>
      <w:r>
        <w:t xml:space="preserve">is </w:t>
      </w:r>
      <w:r w:rsidR="00FC63EA">
        <w:t xml:space="preserve">disabled for the RTP session, e.g. </w:t>
      </w:r>
      <w:r w:rsidR="009863CA">
        <w:t xml:space="preserve">pre-configured or </w:t>
      </w:r>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9863CA">
        <w:t xml:space="preserve"> through test instrument signalling</w:t>
      </w:r>
      <w:r w:rsidR="00FC63EA">
        <w:t>.</w:t>
      </w:r>
    </w:p>
    <w:p w14:paraId="236A0C08" w14:textId="7D2180BA" w:rsidR="00AD43FB" w:rsidRPr="00CA365B" w:rsidRDefault="00AD43FB" w:rsidP="00AD43FB">
      <w:pPr>
        <w:ind w:left="1418" w:hanging="1418"/>
      </w:pPr>
      <w:r>
        <w:t>Test procedure:</w:t>
      </w:r>
      <w:r>
        <w:tab/>
        <w:t xml:space="preserve">Observe the </w:t>
      </w:r>
      <w:r w:rsidR="009863CA">
        <w:t xml:space="preserve">SUT </w:t>
      </w:r>
      <w:r>
        <w:t>output.</w:t>
      </w:r>
    </w:p>
    <w:p w14:paraId="365C6680" w14:textId="09544ED8" w:rsidR="00AD43FB" w:rsidRPr="00BC3C65" w:rsidRDefault="00AD43FB" w:rsidP="00AD43FB">
      <w:pPr>
        <w:ind w:left="1418" w:hanging="1418"/>
      </w:pPr>
      <w:r>
        <w:t>Stop condition:</w:t>
      </w:r>
      <w:r>
        <w:tab/>
      </w:r>
      <w:r w:rsidR="00FC63EA">
        <w:t xml:space="preserve">Time has passed corresponding to </w:t>
      </w:r>
      <w:r w:rsidR="009863CA">
        <w:t xml:space="preserve">at least </w:t>
      </w:r>
      <w:r w:rsidR="00FC63EA">
        <w:t xml:space="preserve">three maximum RTCP intervals (see clause </w:t>
      </w:r>
      <w:r w:rsidR="00024584" w:rsidRPr="00D07A4F">
        <w:t>6.2</w:t>
      </w:r>
      <w:r w:rsidR="00FC63EA" w:rsidRPr="00D07A4F">
        <w:t>.1</w:t>
      </w:r>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r w:rsidR="009863CA">
        <w:t xml:space="preserve"> from the SUT</w:t>
      </w:r>
      <w:r w:rsidR="00FC63EA">
        <w:t>.</w:t>
      </w:r>
    </w:p>
    <w:p w14:paraId="32F8651F" w14:textId="02615DE8" w:rsidR="00AD43FB" w:rsidRDefault="00AD43FB" w:rsidP="00AD43FB">
      <w:pPr>
        <w:ind w:left="1418" w:hanging="1418"/>
      </w:pPr>
      <w:r>
        <w:t>Comments:</w:t>
      </w:r>
      <w:r>
        <w:tab/>
      </w:r>
      <w:r w:rsidR="00FC63EA">
        <w:t xml:space="preserve">The test result is agnostic to RTP packets being sent or received by the </w:t>
      </w:r>
      <w:r w:rsidR="009863CA">
        <w:t>SUT</w:t>
      </w:r>
      <w:r>
        <w:t>.</w:t>
      </w:r>
    </w:p>
    <w:p w14:paraId="4BE8461F" w14:textId="6C5C51EA" w:rsidR="000E65A2" w:rsidRPr="004D3578" w:rsidRDefault="00024584" w:rsidP="000E65A2">
      <w:pPr>
        <w:pStyle w:val="Heading4"/>
      </w:pPr>
      <w:bookmarkStart w:id="34" w:name="_Toc34151132"/>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4"/>
    </w:p>
    <w:p w14:paraId="4C581E2E" w14:textId="7EB204B6" w:rsidR="00056992" w:rsidRPr="00056992" w:rsidRDefault="00056992" w:rsidP="00056992">
      <w:pPr>
        <w:ind w:left="1418" w:hanging="1418"/>
      </w:pPr>
      <w:r w:rsidRPr="00056992">
        <w:t>Purpose:</w:t>
      </w:r>
      <w:r w:rsidRPr="00056992">
        <w:tab/>
        <w:t xml:space="preserve">Test if the time interval with which RTCP packets are sent </w:t>
      </w:r>
      <w:r w:rsidR="00242D22" w:rsidRPr="00242D22">
        <w:t xml:space="preserve">from the SUT keeps within the maximum RTCP bandwidth and </w:t>
      </w:r>
      <w:r w:rsidRPr="00056992">
        <w:t>complies with IETF RFC 3550 [2], including prescribed randomization of the time interval</w:t>
      </w:r>
      <w:r w:rsidR="00242D22">
        <w:t xml:space="preserve"> (if used)</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08FD2CE9" w:rsidR="00E044DD" w:rsidRPr="00E044DD" w:rsidRDefault="001F6710" w:rsidP="00E044DD">
      <w:pPr>
        <w:ind w:left="1418" w:hanging="1418"/>
      </w:pPr>
      <w:r>
        <w:t>Preconditions:</w:t>
      </w:r>
      <w:r>
        <w:tab/>
      </w:r>
      <w:r w:rsidR="000E08D0">
        <w:t xml:space="preserve">1) </w:t>
      </w:r>
      <w:r w:rsidR="00E074D2">
        <w:t xml:space="preserve">The </w:t>
      </w:r>
      <w:r w:rsidR="00242D22">
        <w:t xml:space="preserve">SUT </w:t>
      </w:r>
      <w:r w:rsidR="00E074D2">
        <w:t xml:space="preserve">is </w:t>
      </w:r>
      <w:r w:rsidR="00242D22">
        <w:t xml:space="preserve">set to not use any explicit RTCP bandwidth such that </w:t>
      </w:r>
      <w:r w:rsidR="00E074D2">
        <w:t xml:space="preserve">default RTCP </w:t>
      </w:r>
      <w:r w:rsidR="00242D22">
        <w:t xml:space="preserve">bandwidth is used </w:t>
      </w:r>
      <w:r w:rsidR="00E074D2">
        <w:t>(based on 5</w:t>
      </w:r>
      <w:r w:rsidR="00B92610">
        <w:t xml:space="preserve"> </w:t>
      </w:r>
      <w:r w:rsidR="00E074D2">
        <w:t xml:space="preserve">% </w:t>
      </w:r>
      <w:r w:rsidR="00242D22">
        <w:t xml:space="preserve">of the </w:t>
      </w:r>
      <w:r w:rsidR="00E074D2">
        <w:t xml:space="preserve">RTP </w:t>
      </w:r>
      <w:r w:rsidR="00242D22">
        <w:t xml:space="preserve">session </w:t>
      </w:r>
      <w:r w:rsidR="00E074D2">
        <w:t xml:space="preserve">bandwidth), e.g. </w:t>
      </w:r>
      <w:r w:rsidR="00242D22">
        <w:t xml:space="preserve">pre-configured or through </w:t>
      </w:r>
      <w:r w:rsidR="00E074D2">
        <w:t xml:space="preserve">neither "b=RS" nor "b=RR" </w:t>
      </w:r>
      <w:r w:rsidR="00242D22" w:rsidRPr="00242D22">
        <w:t xml:space="preserve">(see also test </w:t>
      </w:r>
      <w:r w:rsidR="00242D22" w:rsidRPr="00D07A4F">
        <w:t>6.2.3.</w:t>
      </w:r>
      <w:r w:rsidR="004A42CA" w:rsidRPr="00D07A4F">
        <w:t>3</w:t>
      </w:r>
      <w:r w:rsidR="00242D22" w:rsidRPr="00242D22">
        <w:t xml:space="preserve">) </w:t>
      </w:r>
      <w:r w:rsidR="00242D22">
        <w:t xml:space="preserve">being </w:t>
      </w:r>
      <w:r w:rsidR="00E074D2">
        <w:t>included in the SDP answer</w:t>
      </w:r>
      <w:r w:rsidR="00242D22">
        <w:t xml:space="preserve"> through test instrument signalling</w:t>
      </w:r>
      <w:r w:rsidR="00E074D2">
        <w:t>.</w:t>
      </w:r>
      <w:r w:rsidR="00242D22">
        <w:br/>
      </w:r>
      <w:r w:rsidR="00242D22" w:rsidRPr="00242D22">
        <w:t xml:space="preserve">2) The </w:t>
      </w:r>
      <w:r w:rsidR="00CF5CCE">
        <w:t>SUT</w:t>
      </w:r>
      <w:r w:rsidR="004730CD">
        <w:t xml:space="preserve"> </w:t>
      </w:r>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p>
    <w:p w14:paraId="1DA80BA1" w14:textId="0674B4EB" w:rsidR="00056992" w:rsidRPr="00056992" w:rsidRDefault="001F6710" w:rsidP="00056992">
      <w:pPr>
        <w:ind w:left="1418" w:hanging="1418"/>
      </w:pPr>
      <w:r>
        <w:t>Test procedure:</w:t>
      </w:r>
      <w:r>
        <w:tab/>
      </w:r>
      <w:r w:rsidR="001A1A98">
        <w:t xml:space="preserve">1) </w:t>
      </w:r>
      <w:r>
        <w:t xml:space="preserve">Observe the </w:t>
      </w:r>
      <w:r w:rsidR="00242D22">
        <w:t xml:space="preserve">SUT </w:t>
      </w:r>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r w:rsidR="00056992" w:rsidRPr="00056992">
        <w:t xml:space="preserve">of each RTCP packet sent from the </w:t>
      </w:r>
      <w:r w:rsidR="00242D22">
        <w:t>SUT</w:t>
      </w:r>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r w:rsidR="00242D22">
        <w:t>SUT</w:t>
      </w:r>
      <w:r w:rsidR="00056992" w:rsidRPr="00056992">
        <w:t>.</w:t>
      </w:r>
      <w:r w:rsidR="00056992" w:rsidRPr="00056992">
        <w:br/>
        <w:t xml:space="preserve">4) For each pair of subsequent RTCP packets, calculate the difference in </w:t>
      </w:r>
      <w:r w:rsidR="00242D22">
        <w:t>send</w:t>
      </w:r>
      <w:r w:rsidR="00242D22" w:rsidRPr="00056992">
        <w:t xml:space="preserve"> </w:t>
      </w:r>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p>
    <w:p w14:paraId="10DB5DB6" w14:textId="464D5B23" w:rsidR="001F6710" w:rsidRPr="00BC3C65" w:rsidRDefault="001F6710" w:rsidP="001F6710">
      <w:pPr>
        <w:ind w:left="1418" w:hanging="1418"/>
      </w:pPr>
      <w:r>
        <w:t>Stop condition:</w:t>
      </w:r>
      <w:r>
        <w:tab/>
      </w:r>
      <w:r w:rsidR="00E136E2">
        <w:t>At least 10 minutes</w:t>
      </w:r>
      <w:r w:rsidR="00174357">
        <w:t xml:space="preserve">, or 100 RTCP packets are </w:t>
      </w:r>
      <w:r w:rsidR="00242D22">
        <w:t>sent from the SUT</w:t>
      </w:r>
      <w:r w:rsidR="00174357">
        <w:t xml:space="preserve">, whichever </w:t>
      </w:r>
      <w:r w:rsidR="00242D22">
        <w:t xml:space="preserve">time </w:t>
      </w:r>
      <w:r w:rsidR="00174357">
        <w:t>is less</w:t>
      </w:r>
      <w:r w:rsidRPr="00BC3C65">
        <w:t>.</w:t>
      </w:r>
    </w:p>
    <w:p w14:paraId="0A74ED69" w14:textId="3059A53A" w:rsidR="00056992" w:rsidRPr="00056992" w:rsidRDefault="00E044DD" w:rsidP="00056992">
      <w:pPr>
        <w:ind w:left="1418" w:hanging="1418"/>
      </w:pPr>
      <w:r w:rsidRPr="00E044DD">
        <w:t>Pass criteria:</w:t>
      </w:r>
      <w:r w:rsidRPr="00E044DD">
        <w:tab/>
      </w:r>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r w:rsidR="00242D22">
        <w:br/>
        <w:t>2</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oMath>
      <w:r w:rsidRPr="00E044DD">
        <w:t xml:space="preserve">. </w:t>
      </w:r>
      <w:r w:rsidRPr="00E044DD">
        <w:br/>
      </w:r>
      <w:r w:rsidR="00BE1973">
        <w:t>3</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f>
                  <m:fPr>
                    <m:ctrlPr>
                      <w:rPr>
                        <w:rFonts w:ascii="Cambria Math" w:hAnsi="Cambria Math"/>
                        <w:i/>
                      </w:rPr>
                    </m:ctrlPr>
                  </m:fPr>
                  <m:num>
                    <m:r>
                      <w:rPr>
                        <w:rFonts w:ascii="Cambria Math" w:hAnsi="Cambria Math"/>
                      </w:rPr>
                      <m:t>3S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e>
              <m:e>
                <m:f>
                  <m:fPr>
                    <m:ctrlPr>
                      <w:rPr>
                        <w:rFonts w:ascii="Cambria Math" w:hAnsi="Cambria Math"/>
                        <w:i/>
                      </w:rPr>
                    </m:ctrlPr>
                  </m:fPr>
                  <m:num>
                    <m:r>
                      <w:rPr>
                        <w:rFonts w:ascii="Cambria Math" w:hAnsi="Cambria Math"/>
                      </w:rPr>
                      <m:t>15</m:t>
                    </m:r>
                  </m:num>
                  <m:den>
                    <m:r>
                      <w:rPr>
                        <w:rFonts w:ascii="Cambria Math" w:hAnsi="Cambria Math"/>
                      </w:rPr>
                      <m:t>2</m:t>
                    </m:r>
                    <m:d>
                      <m:dPr>
                        <m:ctrlPr>
                          <w:rPr>
                            <w:rFonts w:ascii="Cambria Math" w:hAnsi="Cambria Math"/>
                            <w:i/>
                          </w:rPr>
                        </m:ctrlPr>
                      </m:dPr>
                      <m:e>
                        <m:r>
                          <w:rPr>
                            <w:rFonts w:ascii="Cambria Math" w:hAnsi="Cambria Math"/>
                          </w:rPr>
                          <m:t>e-1.5</m:t>
                        </m:r>
                      </m:e>
                    </m:d>
                  </m:den>
                </m:f>
              </m:e>
            </m:d>
          </m:e>
        </m:func>
      </m:oMath>
      <w:r w:rsidRPr="00E044DD">
        <w:t>.</w:t>
      </w:r>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xml:space="preserve">. The maximum allowed interval (the lowest RTCP bandwidth) in this test is a uniformly distributed and randomized interval based on the longest of the </w:t>
      </w:r>
      <w:r w:rsidR="00BE1973">
        <w:lastRenderedPageBreak/>
        <w:t>interval calculated from actual RTCP packet sizes and maximum RTCP bandwidth, and the default 5 second interval.</w:t>
      </w:r>
    </w:p>
    <w:p w14:paraId="6967D2DE" w14:textId="2D53910E" w:rsidR="00D52DF4" w:rsidRPr="004D3578" w:rsidRDefault="00024584" w:rsidP="00D52DF4">
      <w:pPr>
        <w:pStyle w:val="Heading4"/>
      </w:pPr>
      <w:bookmarkStart w:id="35" w:name="_Toc34151133"/>
      <w:r>
        <w:t>6.2</w:t>
      </w:r>
      <w:r w:rsidR="00D52DF4">
        <w:t>.3.</w:t>
      </w:r>
      <w:r w:rsidR="00BE1973">
        <w:t>3</w:t>
      </w:r>
      <w:r w:rsidR="00D52DF4" w:rsidRPr="004D3578">
        <w:tab/>
      </w:r>
      <w:r w:rsidR="00D52DF4">
        <w:t>RTCP Explicit Bandwidth Test</w:t>
      </w:r>
      <w:bookmarkEnd w:id="35"/>
    </w:p>
    <w:p w14:paraId="24F4E68D" w14:textId="7685A9D0" w:rsidR="00F16B17" w:rsidRPr="00F16B17" w:rsidRDefault="00F16B17" w:rsidP="00F16B17">
      <w:pPr>
        <w:ind w:left="1418" w:hanging="1418"/>
      </w:pPr>
      <w:r w:rsidRPr="00F16B17">
        <w:t>Purpose:</w:t>
      </w:r>
      <w:r w:rsidRPr="00F16B17">
        <w:tab/>
        <w:t xml:space="preserve">Test if the </w:t>
      </w:r>
      <w:r w:rsidR="00BE1973">
        <w:t xml:space="preserve">SUT keeps </w:t>
      </w:r>
      <w:r w:rsidRPr="00F16B17">
        <w:t xml:space="preserve">RTCP bandwidth within set maximum limit, e.g. by "b=RS" and "b=RR" in SDP, and the information in those is correctly interpreted with respect to </w:t>
      </w:r>
      <w:r w:rsidR="00506EFA">
        <w:t xml:space="preserve">SUT </w:t>
      </w:r>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2E3431F" w:rsidR="00D52DF4" w:rsidRPr="00CA365B" w:rsidRDefault="00D52DF4" w:rsidP="00D52DF4">
      <w:pPr>
        <w:ind w:left="1418" w:hanging="1418"/>
      </w:pPr>
      <w:r>
        <w:t>Preconditions:</w:t>
      </w:r>
      <w:r>
        <w:tab/>
        <w:t xml:space="preserve">1) The </w:t>
      </w:r>
      <w:r w:rsidR="00BE1973">
        <w:t xml:space="preserve">SUT </w:t>
      </w:r>
      <w:r>
        <w:t>can set explicit RTCP bandwidth</w:t>
      </w:r>
      <w:r w:rsidR="00506EFA">
        <w:t>.</w:t>
      </w:r>
      <w:r w:rsidR="0077574A">
        <w:br/>
      </w:r>
      <w:r>
        <w:t xml:space="preserve">2) The </w:t>
      </w:r>
      <w:r w:rsidR="00BE1973">
        <w:t xml:space="preserve">SUT </w:t>
      </w:r>
      <w:r>
        <w:t xml:space="preserve">has passed test </w:t>
      </w:r>
      <w:r w:rsidR="00024584" w:rsidRPr="00D07A4F">
        <w:t>6.2</w:t>
      </w:r>
      <w:r w:rsidRPr="00D07A4F">
        <w:t>.3.</w:t>
      </w:r>
      <w:r w:rsidR="00BE1973" w:rsidRPr="00D07A4F">
        <w:t>2</w:t>
      </w:r>
      <w:r>
        <w:t>.</w:t>
      </w:r>
      <w:r>
        <w:br/>
      </w:r>
      <w:r w:rsidR="002F5EB3">
        <w:t>3</w:t>
      </w:r>
      <w:r>
        <w:t xml:space="preserve">) The </w:t>
      </w:r>
      <w:r w:rsidR="00BE1973">
        <w:t xml:space="preserve">SUT </w:t>
      </w:r>
      <w:r>
        <w:t xml:space="preserve">is </w:t>
      </w:r>
      <w:r w:rsidR="00BE1973">
        <w:t xml:space="preserve">set </w:t>
      </w:r>
      <w:r>
        <w:t xml:space="preserve">to send and receive RTP packets during the test session, e.g. </w:t>
      </w:r>
      <w:r w:rsidR="00BE1973">
        <w:t xml:space="preserve">pre-configured or </w:t>
      </w:r>
      <w:r>
        <w:t>set as send-receive in SDP answer</w:t>
      </w:r>
      <w:r w:rsidR="00BE1973">
        <w:t xml:space="preserve"> through test instrument signalling</w:t>
      </w:r>
      <w:r>
        <w:t>.</w:t>
      </w:r>
    </w:p>
    <w:p w14:paraId="0C4C764E" w14:textId="21C320C4"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r w:rsidR="00BE1973">
        <w:t xml:space="preserve">SUT </w:t>
      </w:r>
      <w:r w:rsidR="002F5EB3">
        <w:t>output.</w:t>
      </w:r>
      <w:r w:rsidR="002F5EB3">
        <w:br/>
      </w:r>
      <w:r w:rsidR="00103CBC" w:rsidRPr="00103CBC">
        <w:t xml:space="preserve">3) Note the </w:t>
      </w:r>
      <w:bookmarkStart w:id="36"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6"/>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r w:rsidR="00BE1973">
        <w:t>SUT</w:t>
      </w:r>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r w:rsidR="00BE1973">
        <w:t>SUT</w:t>
      </w:r>
      <w:r w:rsidR="00103CBC" w:rsidRPr="00103CBC">
        <w:t>.</w:t>
      </w:r>
      <w:r w:rsidR="00103CBC" w:rsidRPr="00103CBC">
        <w:br/>
        <w:t xml:space="preserve">5) For each pair of subsequent RTCP packets, calculate the difference in </w:t>
      </w:r>
      <w:r w:rsidR="00BE1973">
        <w:t xml:space="preserve">send </w:t>
      </w:r>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55CCD299" w:rsidR="00D52DF4" w:rsidRPr="00BC3C65" w:rsidRDefault="00D52DF4" w:rsidP="00D52DF4">
      <w:pPr>
        <w:ind w:left="1418" w:hanging="1418"/>
      </w:pPr>
      <w:r>
        <w:t>Stop condition:</w:t>
      </w:r>
      <w:r>
        <w:tab/>
      </w:r>
      <w:r w:rsidR="002F5EB3">
        <w:t xml:space="preserve">At least 10 minutes, or 100 RTCP packets are </w:t>
      </w:r>
      <w:r w:rsidR="00BE1973">
        <w:t>sent from the SUT</w:t>
      </w:r>
      <w:r w:rsidR="002F5EB3">
        <w:t xml:space="preserve">, whichever </w:t>
      </w:r>
      <w:r w:rsidR="00BE1973">
        <w:t xml:space="preserve">time </w:t>
      </w:r>
      <w:r w:rsidR="002F5EB3">
        <w:t xml:space="preserve">is less, in each of steps </w:t>
      </w:r>
      <w:r w:rsidR="0077574A">
        <w:t>7</w:t>
      </w:r>
      <w:r w:rsidR="002F5EB3">
        <w:t xml:space="preserve"> and </w:t>
      </w:r>
      <w:r w:rsidR="0077574A">
        <w:t>9</w:t>
      </w:r>
      <w:r w:rsidRPr="00BC3C65">
        <w:t>.</w:t>
      </w:r>
    </w:p>
    <w:p w14:paraId="5F6141A5" w14:textId="3DF2DBEE" w:rsidR="00103CBC" w:rsidRPr="00103CBC" w:rsidRDefault="00103CBC" w:rsidP="00103CBC">
      <w:pPr>
        <w:ind w:left="1418" w:hanging="1418"/>
      </w:pPr>
      <w:r w:rsidRPr="00103CBC">
        <w:t>Pass criteria:</w:t>
      </w:r>
      <w:r w:rsidRPr="00103CBC">
        <w:tab/>
        <w:t>1)</w:t>
      </w:r>
      <m:oMath>
        <m:r>
          <w:rPr>
            <w:rFonts w:ascii="Cambria Math" w:hAnsi="Cambria Math"/>
          </w:rPr>
          <m:t>B≤2500 bit/s</m:t>
        </m:r>
      </m:oMath>
      <w:r w:rsidRPr="00103CBC">
        <w:t xml:space="preserve">, from step </w:t>
      </w:r>
      <w:r w:rsidR="00C52C12">
        <w:t>7</w:t>
      </w:r>
      <w:r w:rsidRPr="00103CBC">
        <w:t xml:space="preserve"> of this test.</w:t>
      </w:r>
      <w:r w:rsidRPr="00103CBC">
        <w:br/>
        <w:t>2)</w:t>
      </w:r>
      <m:oMath>
        <m:r>
          <w:rPr>
            <w:rFonts w:ascii="Cambria Math" w:hAnsi="Cambria Math"/>
          </w:rPr>
          <m:t>B≤2500 bit/s</m:t>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RS/(RS+RR)</w:t>
      </w:r>
      <w:r w:rsidR="00F568A3">
        <w:t xml:space="preserve"> and all RTP senders get their proportion of the (RS+RR) sum</w:t>
      </w:r>
      <w:r w:rsidR="000530EA">
        <w:t xml:space="preserve"> (see section 2 of IETF RFC 3556 [6]).</w:t>
      </w:r>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p>
    <w:p w14:paraId="732EA28B" w14:textId="28EC0165" w:rsidR="00E02E78" w:rsidRPr="004D3578" w:rsidRDefault="00024584" w:rsidP="00E02E78">
      <w:pPr>
        <w:pStyle w:val="Heading4"/>
      </w:pPr>
      <w:bookmarkStart w:id="37" w:name="_Toc34151134"/>
      <w:r>
        <w:t>6.2</w:t>
      </w:r>
      <w:r w:rsidR="00E02E78">
        <w:t>.3.</w:t>
      </w:r>
      <w:r w:rsidR="00F568A3">
        <w:t>4</w:t>
      </w:r>
      <w:r w:rsidR="00E02E78" w:rsidRPr="004D3578">
        <w:tab/>
      </w:r>
      <w:r w:rsidR="00E02E78">
        <w:t>RTCP Timeout Test</w:t>
      </w:r>
      <w:bookmarkEnd w:id="37"/>
    </w:p>
    <w:p w14:paraId="31E624DC" w14:textId="35AABE7C" w:rsidR="00395A1B" w:rsidRPr="00395A1B" w:rsidRDefault="00395A1B" w:rsidP="00395A1B">
      <w:pPr>
        <w:ind w:left="1418" w:hanging="1418"/>
      </w:pPr>
      <w:r>
        <w:t>Purpose:</w:t>
      </w:r>
      <w:r>
        <w:tab/>
      </w:r>
      <w:r w:rsidR="00F568A3">
        <w:t>Test if an RTP stream received by the SUT that is stopped at the sender without any explicit RTCP BYE times out correctly in the SUT and is reflected as such in the subsequent receiver reporting from the SUT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5E4F0F80" w:rsidR="00E02E78" w:rsidRPr="00CA365B" w:rsidRDefault="00E02E78" w:rsidP="00E02E78">
      <w:pPr>
        <w:ind w:left="1418" w:hanging="1418"/>
      </w:pPr>
      <w:r>
        <w:t>Preconditions:</w:t>
      </w:r>
      <w:r>
        <w:tab/>
      </w:r>
      <w:r w:rsidR="00BA5BC3">
        <w:t xml:space="preserve">1) The </w:t>
      </w:r>
      <w:r w:rsidR="006A20E3">
        <w:t xml:space="preserve">SUT </w:t>
      </w:r>
      <w:r w:rsidR="00BA5BC3">
        <w:t xml:space="preserve">is capable of using multiple </w:t>
      </w:r>
      <w:r w:rsidR="00FA7161">
        <w:t xml:space="preserve">simultaneous </w:t>
      </w:r>
      <w:r w:rsidR="00BA5BC3">
        <w:t>RTP streams in a single RTP session.</w:t>
      </w:r>
      <w:r w:rsidR="00BA5BC3">
        <w:br/>
        <w:t>2</w:t>
      </w:r>
      <w:r>
        <w:t xml:space="preserve">) The </w:t>
      </w:r>
      <w:r w:rsidR="006A20E3">
        <w:t xml:space="preserve">SUT </w:t>
      </w:r>
      <w:r>
        <w:t xml:space="preserve">has passed tests </w:t>
      </w:r>
      <w:r w:rsidR="00024584" w:rsidRPr="00D07A4F">
        <w:t>6.2</w:t>
      </w:r>
      <w:r w:rsidRPr="00D07A4F">
        <w:t>.2.1</w:t>
      </w:r>
      <w:r w:rsidRPr="009F10F5">
        <w:t xml:space="preserve">, </w:t>
      </w:r>
      <w:r w:rsidR="00024584" w:rsidRPr="00D07A4F">
        <w:t>6.2</w:t>
      </w:r>
      <w:r w:rsidRPr="00D07A4F">
        <w:t>.2.3</w:t>
      </w:r>
      <w:r w:rsidRPr="009F10F5">
        <w:t xml:space="preserve"> and </w:t>
      </w:r>
      <w:r w:rsidR="00024584" w:rsidRPr="00D07A4F">
        <w:t>6.2</w:t>
      </w:r>
      <w:r w:rsidRPr="00D07A4F">
        <w:t>.2.5</w:t>
      </w:r>
      <w:r>
        <w:t>.</w:t>
      </w:r>
      <w:r>
        <w:br/>
      </w:r>
      <w:r w:rsidR="00BA5BC3">
        <w:t>3</w:t>
      </w:r>
      <w:r>
        <w:t xml:space="preserve">) The data injection to the </w:t>
      </w:r>
      <w:r w:rsidR="006A20E3">
        <w:t xml:space="preserve">SUT </w:t>
      </w:r>
      <w:r>
        <w:t xml:space="preserve">is possible to control dynamically during an ongoing RTP session to turn sending of RTP packets on and off, </w:t>
      </w:r>
      <w:r w:rsidR="006A20E3">
        <w:t xml:space="preserve">without any indication in session signalling and </w:t>
      </w:r>
      <w:r>
        <w:t>while keeping the RTP session</w:t>
      </w:r>
      <w:r w:rsidRPr="00CA365B">
        <w:t>.</w:t>
      </w:r>
    </w:p>
    <w:p w14:paraId="19C82E7B" w14:textId="6CED89BC" w:rsidR="00E02E78" w:rsidRPr="00CA365B" w:rsidRDefault="00E02E78" w:rsidP="00E02E78">
      <w:pPr>
        <w:ind w:left="1418" w:hanging="1418"/>
      </w:pPr>
      <w:r>
        <w:t>Test procedure:</w:t>
      </w:r>
      <w:r>
        <w:tab/>
        <w:t xml:space="preserve">1) Set the data injection to send RTP packets to the </w:t>
      </w:r>
      <w:r w:rsidR="006A20E3">
        <w:t>SUT</w:t>
      </w:r>
      <w:r>
        <w:t>.</w:t>
      </w:r>
      <w:r>
        <w:br/>
        <w:t xml:space="preserve">2) Observe the </w:t>
      </w:r>
      <w:r w:rsidR="006A20E3">
        <w:t xml:space="preserve">SUT </w:t>
      </w:r>
      <w:r>
        <w:t>output until at least one RTCP packet is sent</w:t>
      </w:r>
      <w:r w:rsidR="006A20E3">
        <w:t xml:space="preserve"> from the SUT</w:t>
      </w:r>
      <w:r>
        <w:t>.</w:t>
      </w:r>
      <w:r>
        <w:br/>
        <w:t>3) Set the data injection to not send RTP packets</w:t>
      </w:r>
      <w:r w:rsidRPr="00F35D77">
        <w:t xml:space="preserve"> </w:t>
      </w:r>
      <w:r>
        <w:t xml:space="preserve">to the </w:t>
      </w:r>
      <w:r w:rsidR="006A20E3">
        <w:t xml:space="preserve">SUT, not sending any RTCP BYE for the </w:t>
      </w:r>
      <w:r w:rsidR="006A20E3">
        <w:lastRenderedPageBreak/>
        <w:t>stopped RTP stream SSRC</w:t>
      </w:r>
      <w:r>
        <w:t>.</w:t>
      </w:r>
      <w:r>
        <w:br/>
        <w:t xml:space="preserve">4) Observe the </w:t>
      </w:r>
      <w:r w:rsidR="006A20E3">
        <w:t xml:space="preserve">SUT </w:t>
      </w:r>
      <w:r>
        <w:t>output.</w:t>
      </w:r>
    </w:p>
    <w:p w14:paraId="2FABEB31" w14:textId="29970CA9" w:rsidR="00E02E78" w:rsidRPr="00BC3C65" w:rsidRDefault="00E02E78" w:rsidP="00E02E78">
      <w:pPr>
        <w:ind w:left="1418" w:hanging="1418"/>
      </w:pPr>
      <w:r>
        <w:t>Stop condition:</w:t>
      </w:r>
      <w:r>
        <w:tab/>
        <w:t xml:space="preserve">Six (6) RTCP packets are sent </w:t>
      </w:r>
      <w:r w:rsidR="006A20E3">
        <w:t xml:space="preserve">from the SUT </w:t>
      </w:r>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r w:rsidR="006A20E3">
        <w:t xml:space="preserve">from the SUT </w:t>
      </w:r>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3037395A" w:rsidR="00E02E78" w:rsidRDefault="00E02E78" w:rsidP="00E02E78">
      <w:pPr>
        <w:ind w:left="1418" w:hanging="1418"/>
      </w:pPr>
      <w:r>
        <w:t>Comments:</w:t>
      </w:r>
      <w:r>
        <w:tab/>
      </w:r>
      <w:r w:rsidR="00E30FC0">
        <w:t>An SSRC for which no packets ha</w:t>
      </w:r>
      <w:r w:rsidR="006A20E3">
        <w:t>ve</w:t>
      </w:r>
      <w:r w:rsidR="00E30FC0">
        <w:t xml:space="preserve"> been received during (per default) 5 or more RTCP intervals </w:t>
      </w:r>
      <w:r w:rsidR="00B92610">
        <w:t xml:space="preserve">will </w:t>
      </w:r>
      <w:r w:rsidR="00E30FC0">
        <w:t>be timed out, as described by section 6.3.5 of IETF RFC 3550</w:t>
      </w:r>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SSRCs, which may be added in a subsequent version of </w:t>
      </w:r>
      <w:r w:rsidR="00B31EB5">
        <w:t>the present document</w:t>
      </w:r>
      <w:r w:rsidR="00E30FC0">
        <w:t>.</w:t>
      </w:r>
    </w:p>
    <w:p w14:paraId="0E65D840" w14:textId="519FF25C" w:rsidR="00E61583" w:rsidRPr="004D3578" w:rsidRDefault="00024584" w:rsidP="00E61583">
      <w:pPr>
        <w:pStyle w:val="Heading4"/>
      </w:pPr>
      <w:bookmarkStart w:id="38" w:name="_Toc34151135"/>
      <w:r>
        <w:t>6.2</w:t>
      </w:r>
      <w:r w:rsidR="00E61583">
        <w:t>.3.</w:t>
      </w:r>
      <w:r w:rsidR="006A20E3">
        <w:t>5</w:t>
      </w:r>
      <w:r w:rsidR="00E61583" w:rsidRPr="004D3578">
        <w:tab/>
      </w:r>
      <w:r w:rsidR="00E61583">
        <w:t xml:space="preserve">RTCP Step Join Backoff </w:t>
      </w:r>
      <w:r w:rsidR="00867084">
        <w:t xml:space="preserve">Receiver </w:t>
      </w:r>
      <w:r w:rsidR="00E61583">
        <w:t>Test</w:t>
      </w:r>
      <w:bookmarkEnd w:id="38"/>
    </w:p>
    <w:p w14:paraId="2C1E257B" w14:textId="2C75F9CF"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receiver (non-sender) in an RTP session that the SUT can discover to already contain many participants, as described by section 6.2 of IETF RFC 3550 [2] and section 2.4.2 of IETF RFC 3158 [3]</w:t>
      </w:r>
      <w:r w:rsidRPr="00E52976">
        <w:rPr>
          <w:i/>
        </w:rPr>
        <w:t>.</w:t>
      </w:r>
    </w:p>
    <w:p w14:paraId="1B90B81A" w14:textId="4655B7BD" w:rsidR="006A20E3" w:rsidRPr="00E52976" w:rsidRDefault="006A20E3" w:rsidP="006A20E3">
      <w:pPr>
        <w:ind w:left="1418" w:hanging="1418"/>
      </w:pPr>
      <w:r>
        <w:t>F</w:t>
      </w:r>
      <w:r w:rsidR="00B31EB5">
        <w:t xml:space="preserve">or </w:t>
      </w:r>
      <w:r>
        <w:t>F</w:t>
      </w:r>
      <w:r w:rsidR="00B31EB5">
        <w:t xml:space="preserve">urther </w:t>
      </w:r>
      <w:r>
        <w:t>S</w:t>
      </w:r>
      <w:r w:rsidR="00B31EB5">
        <w:t>tudy</w:t>
      </w:r>
      <w:r>
        <w:t>.</w:t>
      </w:r>
    </w:p>
    <w:p w14:paraId="6D882137" w14:textId="0C40EA44" w:rsidR="00867084" w:rsidRPr="004D3578" w:rsidRDefault="00024584" w:rsidP="00867084">
      <w:pPr>
        <w:pStyle w:val="Heading4"/>
      </w:pPr>
      <w:bookmarkStart w:id="39" w:name="_Toc34151136"/>
      <w:r>
        <w:t>6.2</w:t>
      </w:r>
      <w:r w:rsidR="00867084">
        <w:t>.3.</w:t>
      </w:r>
      <w:r w:rsidR="006A20E3">
        <w:t>6</w:t>
      </w:r>
      <w:r w:rsidR="00867084" w:rsidRPr="004D3578">
        <w:tab/>
      </w:r>
      <w:r w:rsidR="00867084">
        <w:t>RTCP Step Join Backoff Sender</w:t>
      </w:r>
      <w:r w:rsidR="004758FD">
        <w:t xml:space="preserve"> </w:t>
      </w:r>
      <w:r w:rsidR="00867084">
        <w:t>Test</w:t>
      </w:r>
      <w:bookmarkEnd w:id="39"/>
    </w:p>
    <w:p w14:paraId="4835A698" w14:textId="66356FEA"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sender in an RTP session that the SUT can discover to already contain many participants, as described by section 6.2 of IETF RFC 3550 [2] and section 2.4.2 of IETF RFC 3158 [3]</w:t>
      </w:r>
      <w:r w:rsidRPr="00E52976">
        <w:rPr>
          <w:i/>
        </w:rPr>
        <w:t>.</w:t>
      </w:r>
    </w:p>
    <w:p w14:paraId="4D4500F7" w14:textId="5D0622C7" w:rsidR="006A20E3" w:rsidRDefault="006A20E3" w:rsidP="006A20E3">
      <w:pPr>
        <w:ind w:left="1418" w:hanging="1418"/>
        <w:rPr>
          <w:i/>
        </w:rPr>
      </w:pPr>
      <w:r>
        <w:t>F</w:t>
      </w:r>
      <w:r w:rsidR="00B31EB5">
        <w:t xml:space="preserve">or </w:t>
      </w:r>
      <w:r>
        <w:t>F</w:t>
      </w:r>
      <w:r w:rsidR="00B31EB5">
        <w:t xml:space="preserve">urther </w:t>
      </w:r>
      <w:r>
        <w:t>S</w:t>
      </w:r>
      <w:r w:rsidR="00B31EB5">
        <w:t>tudy</w:t>
      </w:r>
      <w:r w:rsidRPr="000D0650">
        <w:t>.</w:t>
      </w:r>
    </w:p>
    <w:p w14:paraId="04526C63" w14:textId="4CB3A457" w:rsidR="00E30FC0" w:rsidRDefault="00E30FC0" w:rsidP="00D63BC0">
      <w:pPr>
        <w:pStyle w:val="EditorsNote"/>
      </w:pPr>
    </w:p>
    <w:p w14:paraId="64FE22F8" w14:textId="49D8E50F" w:rsidR="008E5914" w:rsidRPr="004D3578" w:rsidRDefault="00024584" w:rsidP="008E5914">
      <w:pPr>
        <w:pStyle w:val="Heading3"/>
      </w:pPr>
      <w:bookmarkStart w:id="40" w:name="_Toc34151137"/>
      <w:r>
        <w:t>6.2</w:t>
      </w:r>
      <w:r w:rsidR="008E5914">
        <w:t>.</w:t>
      </w:r>
      <w:r w:rsidR="00E65518">
        <w:t>4</w:t>
      </w:r>
      <w:r w:rsidR="008E5914" w:rsidRPr="004D3578">
        <w:tab/>
      </w:r>
      <w:r w:rsidR="00E942E9">
        <w:t>Sender Report Sender Info Tests</w:t>
      </w:r>
      <w:bookmarkEnd w:id="40"/>
    </w:p>
    <w:p w14:paraId="5C6E1A43" w14:textId="3CF11251" w:rsidR="00D61B75" w:rsidRPr="004D3578" w:rsidRDefault="00024584" w:rsidP="001B54FB">
      <w:pPr>
        <w:pStyle w:val="Heading4"/>
      </w:pPr>
      <w:bookmarkStart w:id="41" w:name="_Toc34151138"/>
      <w:r>
        <w:t>6.2</w:t>
      </w:r>
      <w:r w:rsidR="00D61B75">
        <w:t>.</w:t>
      </w:r>
      <w:r w:rsidR="00E65518">
        <w:t>4</w:t>
      </w:r>
      <w:r w:rsidR="00D61B75">
        <w:t>.1</w:t>
      </w:r>
      <w:r w:rsidR="00D61B75" w:rsidRPr="004D3578">
        <w:tab/>
      </w:r>
      <w:r w:rsidR="00B43A33">
        <w:t>Sender SSRC Test</w:t>
      </w:r>
      <w:bookmarkEnd w:id="41"/>
    </w:p>
    <w:p w14:paraId="58322C70" w14:textId="546DF990" w:rsidR="00395A1B" w:rsidRPr="00395A1B" w:rsidRDefault="00395A1B" w:rsidP="00395A1B">
      <w:pPr>
        <w:ind w:left="1418" w:hanging="1418"/>
      </w:pPr>
      <w:r>
        <w:t>Purpose:</w:t>
      </w:r>
      <w:r>
        <w:tab/>
      </w:r>
      <w:r w:rsidR="006A20E3">
        <w:t>Test if all SSRC values included in RTCP sender information sent from the SUT corresponds to the SSRC of an RTP stream sent from the SUT, and that there are corresponding RTCP sender information for all RTP streams (one or more) sent from the SUT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2F79229C" w:rsidR="000741CF" w:rsidRPr="00CA365B" w:rsidRDefault="000741CF" w:rsidP="000741CF">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875C22">
        <w:br/>
        <w:t xml:space="preserve">3) The number of simultaneously used SSRC identifiers </w:t>
      </w:r>
      <w:r w:rsidR="00F63C7B">
        <w:t xml:space="preserve">to be sent by the </w:t>
      </w:r>
      <w:r w:rsidR="006A20E3">
        <w:t xml:space="preserve">SUT </w:t>
      </w:r>
      <w:r w:rsidR="00875C22">
        <w:t>in the RTP session is known a-priori (only one in the single-stream case).</w:t>
      </w:r>
    </w:p>
    <w:p w14:paraId="7AAB8D9B" w14:textId="55317783" w:rsidR="000741CF" w:rsidRPr="00CA365B" w:rsidRDefault="000741CF" w:rsidP="000741CF">
      <w:pPr>
        <w:ind w:left="1418" w:hanging="1418"/>
      </w:pPr>
      <w:r>
        <w:t>Test procedure:</w:t>
      </w:r>
      <w:r>
        <w:tab/>
        <w:t xml:space="preserve">Observe </w:t>
      </w:r>
      <w:r w:rsidR="006A20E3">
        <w:t xml:space="preserve">the SUT </w:t>
      </w:r>
      <w:r>
        <w:t>output.</w:t>
      </w:r>
    </w:p>
    <w:p w14:paraId="22645E9C" w14:textId="0289C8A7" w:rsidR="000741CF" w:rsidRPr="00BC3C65" w:rsidRDefault="000741CF" w:rsidP="000741CF">
      <w:pPr>
        <w:ind w:left="1418" w:hanging="1418"/>
      </w:pPr>
      <w:r>
        <w:t>Stop condition:</w:t>
      </w:r>
      <w:r>
        <w:tab/>
        <w:t>1) RTP packets are sent</w:t>
      </w:r>
      <w:r w:rsidR="006A20E3">
        <w:t xml:space="preserve"> by the SUT</w:t>
      </w:r>
      <w:r w:rsidRPr="00BC3C65">
        <w:t>.</w:t>
      </w:r>
      <w:r>
        <w:br/>
        <w:t>2) At least three RTCP packets are sent</w:t>
      </w:r>
      <w:r w:rsidR="00875C22">
        <w:t xml:space="preserve"> per used SSRC identifier</w:t>
      </w:r>
      <w:r>
        <w:t xml:space="preserve"> </w:t>
      </w:r>
      <w:r w:rsidR="006A20E3">
        <w:t xml:space="preserve">from the SUT </w:t>
      </w:r>
      <w:r>
        <w:t xml:space="preserve">(at least the first </w:t>
      </w:r>
      <w:r w:rsidR="00875C22">
        <w:t>RTCP packet</w:t>
      </w:r>
      <w:r>
        <w:t xml:space="preserve"> may be sent before first RTP packet</w:t>
      </w:r>
      <w:r w:rsidR="00A661A3">
        <w:t xml:space="preserve"> for each SSRC</w:t>
      </w:r>
      <w:r>
        <w:t>).</w:t>
      </w:r>
    </w:p>
    <w:p w14:paraId="7F8E3E57" w14:textId="3549AEEC" w:rsidR="000741CF" w:rsidRPr="00CA365B" w:rsidRDefault="000741CF" w:rsidP="000741CF">
      <w:pPr>
        <w:ind w:left="1418" w:hanging="1418"/>
      </w:pPr>
      <w:r>
        <w:t>Pass criteria:</w:t>
      </w:r>
      <w:r>
        <w:tab/>
        <w:t xml:space="preserve">1) </w:t>
      </w:r>
      <w:r w:rsidR="005E152C">
        <w:t xml:space="preserve">The "SSRC of sender" header field in all RTCP packets </w:t>
      </w:r>
      <w:r w:rsidR="006A20E3">
        <w:t xml:space="preserve">sent by the SUT </w:t>
      </w:r>
      <w:r>
        <w:t xml:space="preserve">contains </w:t>
      </w:r>
      <w:r w:rsidR="005E152C">
        <w:t>a value that is identical to the "synchronization source (SSRC) identifier" header field in at least one of the RTP packets</w:t>
      </w:r>
      <w:r w:rsidR="006A20E3">
        <w:t xml:space="preserve"> sent by the SUT</w:t>
      </w:r>
      <w:r w:rsidR="005E152C">
        <w:t>.</w:t>
      </w:r>
      <w:r w:rsidR="005E152C">
        <w:br/>
        <w:t xml:space="preserve">2) The "synchronization source (SSRC) identifier" header field in all RTP packets </w:t>
      </w:r>
      <w:r w:rsidR="006A20E3">
        <w:t xml:space="preserve">sent by the SUT </w:t>
      </w:r>
      <w:r w:rsidR="005E152C">
        <w:lastRenderedPageBreak/>
        <w:t>contains a value that is identical to the "SSRC of sender" header field in at least one of the RTCP packets</w:t>
      </w:r>
      <w:r w:rsidR="006A20E3">
        <w:t xml:space="preserve"> sent by the SUT</w:t>
      </w:r>
      <w:r>
        <w:t>.</w:t>
      </w:r>
    </w:p>
    <w:p w14:paraId="0EFA8E3D" w14:textId="66C8615C" w:rsidR="000741CF" w:rsidRDefault="000741CF" w:rsidP="000741CF">
      <w:pPr>
        <w:ind w:left="1418" w:hanging="1418"/>
      </w:pPr>
      <w:r>
        <w:t>Comments:</w:t>
      </w:r>
      <w:r>
        <w:tab/>
        <w:t xml:space="preserve">The test result is agnostic to RTP packets being received by the </w:t>
      </w:r>
      <w:r w:rsidR="006A20E3">
        <w:t xml:space="preserve">SUT </w:t>
      </w:r>
      <w:r>
        <w:t>or not.</w:t>
      </w:r>
    </w:p>
    <w:p w14:paraId="671927B7" w14:textId="2A57E4A4" w:rsidR="00B43A33" w:rsidRPr="004D3578" w:rsidRDefault="00024584" w:rsidP="00B43A33">
      <w:pPr>
        <w:pStyle w:val="Heading4"/>
      </w:pPr>
      <w:bookmarkStart w:id="42" w:name="_Toc34151139"/>
      <w:r>
        <w:t>6.2</w:t>
      </w:r>
      <w:r w:rsidR="00B43A33">
        <w:t>.</w:t>
      </w:r>
      <w:r w:rsidR="00E65518">
        <w:t>4</w:t>
      </w:r>
      <w:r w:rsidR="00B43A33">
        <w:t>.2</w:t>
      </w:r>
      <w:r w:rsidR="00B43A33" w:rsidRPr="004D3578">
        <w:tab/>
      </w:r>
      <w:r w:rsidR="00B43A33">
        <w:t>NTP Test</w:t>
      </w:r>
      <w:bookmarkEnd w:id="42"/>
    </w:p>
    <w:p w14:paraId="6DED5FA8" w14:textId="304BE728" w:rsidR="00103CBC" w:rsidRPr="00103CBC" w:rsidRDefault="00103CBC" w:rsidP="00103CBC">
      <w:pPr>
        <w:ind w:left="1418" w:hanging="1418"/>
      </w:pPr>
      <w:r w:rsidRPr="00103CBC">
        <w:t>Purpose:</w:t>
      </w:r>
      <w:r w:rsidRPr="00103CBC">
        <w:tab/>
        <w:t xml:space="preserve">Test if the NTP timestamp field in successive RTCP packets </w:t>
      </w:r>
      <w:r w:rsidR="006A20E3">
        <w:t xml:space="preserve">sent from the SUT </w:t>
      </w:r>
      <w:r w:rsidRPr="00103CBC">
        <w:t xml:space="preserve">progresses with a consistent clock rate, and that the used NTP time format is correct </w:t>
      </w:r>
      <w:r w:rsidR="006A20E3">
        <w:t>(</w:t>
      </w:r>
      <w:r w:rsidRPr="00103CBC">
        <w:t>seconds in the high 32 bits</w:t>
      </w:r>
      <w:r w:rsidR="006A20E3">
        <w:t>)</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3982C7A4" w:rsidR="00241171" w:rsidRPr="00CA365B" w:rsidRDefault="00241171" w:rsidP="00241171">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C81CC8">
        <w:br/>
      </w:r>
      <w:r w:rsidR="00103CBC" w:rsidRPr="00103CBC">
        <w:t xml:space="preserve">3) The "NTP timestamp" field in the RTCP packet Sender Information </w:t>
      </w:r>
      <w:r w:rsidR="00D63BC0">
        <w:t xml:space="preserve">from the SUT </w:t>
      </w:r>
      <w:r w:rsidR="00103CBC" w:rsidRPr="00103CBC">
        <w:t>is monotonously increasing</w:t>
      </w:r>
      <w:r w:rsidR="00D63BC0">
        <w:t xml:space="preserve"> (value is not wrapping around, see also test </w:t>
      </w:r>
      <w:r w:rsidR="00D63BC0" w:rsidRPr="00D07A4F">
        <w:t>6.2.4.3</w:t>
      </w:r>
      <w:r w:rsidR="00D63BC0">
        <w:t>)</w:t>
      </w:r>
      <w:r w:rsidR="00103CBC" w:rsidRPr="00103CBC">
        <w:t>.</w:t>
      </w:r>
      <w:r w:rsidR="00103CBC" w:rsidRPr="00103CBC">
        <w:br/>
      </w:r>
      <w:r w:rsidR="00E30FC0">
        <w:t>4) The test network and test equipment contributes with an amount of time jitter that is insignificant to the test result.</w:t>
      </w:r>
    </w:p>
    <w:p w14:paraId="63855A63" w14:textId="17B55988" w:rsidR="00103CBC" w:rsidRPr="00103CBC" w:rsidRDefault="00241171" w:rsidP="00103CBC">
      <w:pPr>
        <w:ind w:left="1418" w:hanging="1418"/>
      </w:pPr>
      <w:r>
        <w:t>Test procedure:</w:t>
      </w:r>
      <w:r>
        <w:tab/>
      </w:r>
      <w:r w:rsidR="007F2AF4">
        <w:t xml:space="preserve">1) Observe the </w:t>
      </w:r>
      <w:r w:rsidR="00D63BC0">
        <w:t xml:space="preserve">SUT </w:t>
      </w:r>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D63BC0">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D63BC0">
        <w:t>SUT</w:t>
      </w:r>
      <w:r w:rsidR="00103CBC" w:rsidRPr="00103CBC">
        <w:t>.</w:t>
      </w:r>
      <w:r w:rsidR="00103CBC" w:rsidRPr="00103CBC">
        <w:br/>
        <w:t xml:space="preserve">4) </w:t>
      </w:r>
      <w:r w:rsidR="00D63BC0">
        <w:t xml:space="preserve">Using the first and last </w:t>
      </w:r>
      <w:r w:rsidR="00103CBC" w:rsidRPr="00103CBC">
        <w:t>RTCP packets</w:t>
      </w:r>
      <w:r w:rsidR="00D63BC0">
        <w:t xml:space="preserve"> sent from the SUT</w:t>
      </w:r>
      <w:r w:rsidR="00103CBC" w:rsidRPr="00103CBC">
        <w:t>, calculate the difference in reception time,</w:t>
      </w:r>
      <w:r w:rsidR="00103CBC" w:rsidRPr="00103CBC">
        <w:br/>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 and difference in NTP time,</w:t>
      </w:r>
      <w:r w:rsidR="0011612A">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w:t>
      </w:r>
      <w:r w:rsidR="00103CBC" w:rsidRPr="00103CBC">
        <w:br/>
        <w:t xml:space="preserve">5) Calculate the NTP timestamp clock rate estimate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3B19F514" w14:textId="7E93EC7A" w:rsidR="00241171" w:rsidRPr="00BC3C65" w:rsidRDefault="00241171" w:rsidP="00241171">
      <w:pPr>
        <w:ind w:left="1418" w:hanging="1418"/>
      </w:pPr>
      <w:r>
        <w:t>Stop condition:</w:t>
      </w:r>
      <w:r>
        <w:tab/>
        <w:t>1) RTP packets are sent</w:t>
      </w:r>
      <w:r w:rsidR="00D63BC0">
        <w:t xml:space="preserve"> from the SUT</w:t>
      </w:r>
      <w:r w:rsidRPr="00BC3C65">
        <w:t>.</w:t>
      </w:r>
      <w:r>
        <w:br/>
        <w:t xml:space="preserve">2) At least </w:t>
      </w:r>
      <w:r w:rsidR="008345C1">
        <w:t xml:space="preserve">30 seconds have passed from the first </w:t>
      </w:r>
      <w:r>
        <w:t xml:space="preserve">RTCP packet </w:t>
      </w:r>
      <w:r w:rsidR="008345C1">
        <w:t xml:space="preserve">was </w:t>
      </w:r>
      <w:r>
        <w:t xml:space="preserve">sent </w:t>
      </w:r>
      <w:r w:rsidR="008345C1">
        <w:t>from the SUT</w:t>
      </w:r>
      <w:r>
        <w:t>.</w:t>
      </w:r>
    </w:p>
    <w:p w14:paraId="2E609C65" w14:textId="1933CBB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2639D042" w14:textId="731A5622" w:rsidR="00241171" w:rsidRDefault="00241171" w:rsidP="00241171">
      <w:pPr>
        <w:ind w:left="1418" w:hanging="1418"/>
      </w:pPr>
      <w:r>
        <w:t>Comments:</w:t>
      </w:r>
      <w:r>
        <w:tab/>
        <w:t xml:space="preserve">The test result is agnostic to RTP packets being received by the </w:t>
      </w:r>
      <w:r w:rsidR="008345C1">
        <w:t xml:space="preserve">SUT </w:t>
      </w:r>
      <w:r>
        <w:t>or not.</w:t>
      </w:r>
      <w:r w:rsidR="008C5C4E">
        <w:br/>
      </w:r>
      <w:r w:rsidR="009535D2">
        <w:t>NTP time calculations require 64-bit integer arithmetic capabilit</w:t>
      </w:r>
      <w:r w:rsidR="008C5C4E">
        <w:t>y</w:t>
      </w:r>
      <w:r w:rsidR="009535D2">
        <w:t>.</w:t>
      </w:r>
      <w:r w:rsidR="008C5C4E">
        <w:br/>
        <w:t xml:space="preserve">The pass criterion corresponds to a minimum </w:t>
      </w:r>
      <w:r w:rsidR="008345C1">
        <w:t xml:space="preserve">timestamp </w:t>
      </w:r>
      <w:r w:rsidR="008C5C4E">
        <w:t>clock accuracy of 0.1</w:t>
      </w:r>
      <w:r w:rsidR="00B92610">
        <w:t xml:space="preserve"> </w:t>
      </w:r>
      <w:r w:rsidR="008C5C4E">
        <w:t>% but a much higher accuracy should in general be expected.</w:t>
      </w:r>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p>
    <w:p w14:paraId="4528E11A" w14:textId="3D409CEB" w:rsidR="0062074F" w:rsidRPr="004D3578" w:rsidRDefault="00024584" w:rsidP="0062074F">
      <w:pPr>
        <w:pStyle w:val="Heading4"/>
      </w:pPr>
      <w:bookmarkStart w:id="43" w:name="_Toc34151140"/>
      <w:r>
        <w:t>6.2</w:t>
      </w:r>
      <w:r w:rsidR="0062074F">
        <w:t>.</w:t>
      </w:r>
      <w:r w:rsidR="00E65518">
        <w:t>4</w:t>
      </w:r>
      <w:r w:rsidR="0062074F">
        <w:t>.3</w:t>
      </w:r>
      <w:r w:rsidR="0062074F" w:rsidRPr="004D3578">
        <w:tab/>
      </w:r>
      <w:r w:rsidR="0062074F">
        <w:t>Wrapped NTP Test</w:t>
      </w:r>
      <w:bookmarkEnd w:id="43"/>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r w:rsidR="008345C1">
        <w:t xml:space="preserve">sent from the SUT </w:t>
      </w:r>
      <w:r w:rsidRPr="00103CBC">
        <w:t>progresses with a consistent clock rate, even when the NTP timestamp field wraps around</w:t>
      </w:r>
      <w:r w:rsidRPr="00103CBC">
        <w:rPr>
          <w:i/>
        </w:rPr>
        <w:t>.</w:t>
      </w:r>
    </w:p>
    <w:p w14:paraId="344CAD97" w14:textId="54675AD3" w:rsidR="00A11271" w:rsidRPr="00CA365B" w:rsidRDefault="00A11271" w:rsidP="00A1127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7CAC3F89" w14:textId="72D8B7EE" w:rsidR="00A11271" w:rsidRPr="00CA365B" w:rsidRDefault="00A11271" w:rsidP="00A11271">
      <w:pPr>
        <w:ind w:left="1418" w:hanging="1418"/>
      </w:pPr>
      <w:r>
        <w:t>Preconditions:</w:t>
      </w:r>
      <w:r>
        <w:tab/>
        <w:t xml:space="preserve">1) The </w:t>
      </w:r>
      <w:r w:rsidR="008345C1">
        <w:t xml:space="preserve">SUT </w:t>
      </w:r>
      <w:r>
        <w:t xml:space="preserve">has passed test </w:t>
      </w:r>
      <w:r w:rsidR="00024584" w:rsidRPr="00D07A4F">
        <w:t>6.2</w:t>
      </w:r>
      <w:r w:rsidRPr="00D07A4F">
        <w:t>.4.2</w:t>
      </w:r>
      <w:r>
        <w:t>.</w:t>
      </w:r>
      <w:r>
        <w:br/>
        <w:t xml:space="preserve">2) The </w:t>
      </w:r>
      <w:r w:rsidR="008345C1">
        <w:t xml:space="preserve">SUT </w:t>
      </w:r>
      <w:r>
        <w:t xml:space="preserve">is </w:t>
      </w:r>
      <w:r w:rsidR="008345C1">
        <w:t xml:space="preserve">set </w:t>
      </w:r>
      <w:r>
        <w:t xml:space="preserve">to send RTP packets during the test session, e.g. </w:t>
      </w:r>
      <w:r w:rsidR="008345C1">
        <w:t xml:space="preserve">pre-configured or </w:t>
      </w:r>
      <w:r>
        <w:t>set as send-receive or send-only</w:t>
      </w:r>
      <w:r w:rsidR="008345C1">
        <w:t xml:space="preserve"> through test instrument signalling</w:t>
      </w:r>
      <w:r w:rsidRPr="00CA365B">
        <w:t>.</w:t>
      </w:r>
      <w:r>
        <w:br/>
        <w:t xml:space="preserve">3) The "NTP timestamp" field in the first RTCP packet Sender Information </w:t>
      </w:r>
      <w:r w:rsidR="008345C1">
        <w:t xml:space="preserve">sent from the SUT </w:t>
      </w:r>
      <w:r>
        <w:t>is set to a value close to 2</w:t>
      </w:r>
      <w:r w:rsidRPr="00A11271">
        <w:rPr>
          <w:vertAlign w:val="superscript"/>
        </w:rPr>
        <w:t>64</w:t>
      </w:r>
      <w:r>
        <w:t xml:space="preserve">-1 (when interpreted as an unsigned 64-bit integer), such that </w:t>
      </w:r>
      <w:r w:rsidR="00A07E95">
        <w:t>the value will wrap during the test</w:t>
      </w:r>
      <w:r>
        <w:t>.</w:t>
      </w:r>
      <w:r w:rsidR="008345C1">
        <w:br/>
      </w:r>
      <w:r w:rsidR="008345C1" w:rsidRPr="00B2466C">
        <w:t>4) The test network and test equipment contributes with an amount of time jitter that is insignificant to the test result.</w:t>
      </w:r>
    </w:p>
    <w:p w14:paraId="701E1B5A" w14:textId="408E0BF6" w:rsidR="00103CBC" w:rsidRPr="00103CBC" w:rsidRDefault="00A11271" w:rsidP="00103CBC">
      <w:pPr>
        <w:ind w:left="1418" w:hanging="1418"/>
      </w:pPr>
      <w:r>
        <w:t>Test procedure:</w:t>
      </w:r>
      <w:r>
        <w:tab/>
        <w:t xml:space="preserve">1) Observe the </w:t>
      </w:r>
      <w:r w:rsidR="008345C1">
        <w:t xml:space="preserve">SUT </w:t>
      </w:r>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8345C1">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8345C1">
        <w:t>SUT</w:t>
      </w:r>
      <w:r w:rsidR="00103CBC" w:rsidRPr="00103CBC">
        <w:t>.</w:t>
      </w:r>
      <w:r w:rsidR="00103CBC" w:rsidRPr="00103CBC">
        <w:br/>
        <w:t xml:space="preserve">4) </w:t>
      </w:r>
      <w:r w:rsidR="008345C1">
        <w:t xml:space="preserve">Using the first and last </w:t>
      </w:r>
      <w:r w:rsidR="00103CBC" w:rsidRPr="00103CBC">
        <w:t>RTCP packets</w:t>
      </w:r>
      <w:r w:rsidR="008345C1">
        <w:t xml:space="preserve"> sent from the SUT</w:t>
      </w:r>
      <w:r w:rsidR="00103CBC" w:rsidRPr="00103CBC">
        <w:t>, calculate the difference in reception time,</w:t>
      </w:r>
      <w:r w:rsidR="008345C1">
        <w:t xml:space="preserve">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w:t>
      </w:r>
      <w:r w:rsidR="00103CBC" w:rsidRPr="00103CBC">
        <w:br/>
      </w:r>
      <w:r w:rsidR="00103CBC" w:rsidRPr="00103CBC">
        <w:lastRenderedPageBreak/>
        <w:t xml:space="preserve">5) </w:t>
      </w:r>
      <w:r w:rsidR="008345C1">
        <w:t xml:space="preserve">Using the first and last RTCP packets </w:t>
      </w:r>
      <w:r w:rsidR="00103CBC" w:rsidRPr="00103CBC">
        <w:t xml:space="preserve">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as unsigned 64-bit values, calculate</w:t>
      </w:r>
      <w:r w:rsidR="008345C1">
        <w:t xml:space="preserve"> the difference in NTP time</w:t>
      </w:r>
      <w:r w:rsidR="0011612A">
        <w:t xml:space="preserve"> </w:t>
      </w:r>
      <m:oMath>
        <m:r>
          <w:rPr>
            <w:rFonts w:ascii="Cambria Math" w:hAnsi="Cambria Math"/>
            <w:vertAlign w:val="superscript"/>
          </w:rPr>
          <m:t>N=</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w:t>
      </w:r>
      <w:r w:rsidR="00103CBC" w:rsidRPr="00103CBC">
        <w:br/>
        <w:t>6) Calculate the NTP timestamp clock rate estimate</w:t>
      </w:r>
      <w:r w:rsidR="00ED2AD2">
        <w:t xml:space="preserv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7EBD691D" w14:textId="270C49CD" w:rsidR="00A11271" w:rsidRPr="00BC3C65" w:rsidRDefault="00A11271" w:rsidP="00A11271">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r w:rsidR="002E3F31">
        <w:br/>
        <w:t xml:space="preserve">3) The "NTP timestamp" field in the last RTCP packet Sender Information </w:t>
      </w:r>
      <w:r w:rsidR="00ED2AD2">
        <w:t xml:space="preserve">sent from the SUT </w:t>
      </w:r>
      <w:r w:rsidR="002E3F31">
        <w:t>is less than the "NTP timestamp" field in the first RTCP packet Sender Information</w:t>
      </w:r>
      <w:r w:rsidR="00ED2AD2">
        <w:t xml:space="preserve"> sent from the SUT</w:t>
      </w:r>
      <w:r w:rsidR="002E3F31">
        <w:t>, when interpreting those fields as unsigned 64-bit integers.</w:t>
      </w:r>
    </w:p>
    <w:p w14:paraId="649BF4B5" w14:textId="51306C8B"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35383C98" w14:textId="49C0FF51" w:rsidR="00A11271" w:rsidRDefault="00A11271" w:rsidP="00A11271">
      <w:pPr>
        <w:ind w:left="1418" w:hanging="1418"/>
      </w:pPr>
      <w:r>
        <w:t>Comments:</w:t>
      </w:r>
      <w:r>
        <w:tab/>
        <w:t xml:space="preserve">The test result is agnostic to RTP packets being received by the </w:t>
      </w:r>
      <w:r w:rsidR="00ED2AD2">
        <w:t xml:space="preserve">SUT </w:t>
      </w:r>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p>
    <w:p w14:paraId="473D313F" w14:textId="7F7D4E6E" w:rsidR="00B43A33" w:rsidRPr="004D3578" w:rsidRDefault="00024584" w:rsidP="00B43A33">
      <w:pPr>
        <w:pStyle w:val="Heading4"/>
      </w:pPr>
      <w:bookmarkStart w:id="44" w:name="_Toc34151141"/>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4"/>
    </w:p>
    <w:p w14:paraId="51C116F6" w14:textId="036FF5E5" w:rsidR="00103CBC" w:rsidRPr="00103CBC" w:rsidRDefault="00103CBC" w:rsidP="00103CBC">
      <w:pPr>
        <w:ind w:left="1418" w:hanging="1418"/>
      </w:pPr>
      <w:r w:rsidRPr="00103CBC">
        <w:t>Purpose:</w:t>
      </w:r>
      <w:r w:rsidRPr="00103CBC">
        <w:tab/>
        <w:t xml:space="preserve">Test if the RTP timestamp field in successive RTCP packets </w:t>
      </w:r>
      <w:r w:rsidR="00ED2AD2">
        <w:t xml:space="preserve">sent from the SUT </w:t>
      </w:r>
      <w:r w:rsidRPr="00103CBC">
        <w:t>progresses with a clock rate that</w:t>
      </w:r>
      <w:r w:rsidR="00ED2AD2">
        <w:t>,</w:t>
      </w:r>
      <w:r w:rsidR="00ED2AD2" w:rsidRPr="001272D5">
        <w:t xml:space="preserve"> </w:t>
      </w:r>
      <w:r w:rsidR="00ED2AD2">
        <w:t>in relation to the NTP timestamp field,</w:t>
      </w:r>
      <w:r w:rsidRPr="00103CBC">
        <w:t xml:space="preserve"> is reasonably close to the set rate</w:t>
      </w:r>
      <w:r w:rsidR="00ED2AD2">
        <w:t xml:space="preserve"> for the RTP payload type related to this SSRC</w:t>
      </w:r>
      <w:r w:rsidRPr="00103CBC">
        <w:t>, e.g. from "a=</w:t>
      </w:r>
      <w:proofErr w:type="spellStart"/>
      <w:r w:rsidRPr="00103CBC">
        <w:t>rtpmap</w:t>
      </w:r>
      <w:proofErr w:type="spellEnd"/>
      <w:r w:rsidRPr="00103CBC">
        <w:t>"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386F43B3" w:rsidR="00103CBC" w:rsidRPr="00103CBC" w:rsidRDefault="00994DE6" w:rsidP="00103CBC">
      <w:pPr>
        <w:ind w:left="1418" w:hanging="1418"/>
      </w:pPr>
      <w:r>
        <w:t>Preconditions:</w:t>
      </w:r>
      <w:r>
        <w:tab/>
        <w:t xml:space="preserve">1) The </w:t>
      </w:r>
      <w:r w:rsidR="00ED2AD2">
        <w:t xml:space="preserve">SUT </w:t>
      </w:r>
      <w:r>
        <w:t>has passed test</w:t>
      </w:r>
      <w:r w:rsidR="0017466D">
        <w:t>s</w:t>
      </w:r>
      <w:r>
        <w:t xml:space="preserve"> </w:t>
      </w:r>
      <w:r w:rsidR="00024584" w:rsidRPr="00D07A4F">
        <w:t>6.2</w:t>
      </w:r>
      <w:r w:rsidRPr="00D07A4F">
        <w:t>.2.3</w:t>
      </w:r>
      <w:r w:rsidR="00ED2AD2" w:rsidRPr="009F10F5">
        <w:t xml:space="preserve">, </w:t>
      </w:r>
      <w:r w:rsidR="00ED2AD2" w:rsidRPr="00D07A4F">
        <w:t>6.2.4.1</w:t>
      </w:r>
      <w:r w:rsidR="0017466D" w:rsidRPr="009F10F5">
        <w:t xml:space="preserve"> and </w:t>
      </w:r>
      <w:r w:rsidR="00024584" w:rsidRPr="00D07A4F">
        <w:t>6.2</w:t>
      </w:r>
      <w:r w:rsidR="0017466D" w:rsidRPr="00D07A4F">
        <w:t>.4.</w:t>
      </w:r>
      <w:r w:rsidR="00ED2AD2" w:rsidRPr="00D07A4F">
        <w:t>2</w:t>
      </w:r>
      <w:r w:rsidR="0017466D">
        <w:t>.</w:t>
      </w:r>
      <w:r>
        <w:br/>
        <w:t xml:space="preserve">2) The </w:t>
      </w:r>
      <w:r w:rsidR="00ED2AD2">
        <w:t xml:space="preserve">SUT </w:t>
      </w:r>
      <w:r>
        <w:t xml:space="preserve">is </w:t>
      </w:r>
      <w:r w:rsidR="00ED2AD2">
        <w:t xml:space="preserve">set </w:t>
      </w:r>
      <w:r>
        <w:t xml:space="preserve">to send RTP packets </w:t>
      </w:r>
      <w:r w:rsidR="0017466D">
        <w:t xml:space="preserve">for a single RTP stream (one SSRC) </w:t>
      </w:r>
      <w:r>
        <w:t xml:space="preserve">during the test session, e.g. </w:t>
      </w:r>
      <w:r w:rsidR="00ED2AD2">
        <w:t xml:space="preserve">pre-configured or </w:t>
      </w:r>
      <w:r>
        <w:t>set as send-receive or send-only</w:t>
      </w:r>
      <w:r w:rsidR="00ED2AD2">
        <w:t xml:space="preserve"> through test instrument signalling</w:t>
      </w:r>
      <w:r w:rsidRPr="00CA365B">
        <w:t>.</w:t>
      </w:r>
      <w:r>
        <w:br/>
      </w:r>
      <w:r w:rsidR="00103CBC" w:rsidRPr="00103CBC">
        <w:t xml:space="preserve">3) The "RTP timestamp" field in the RTCP packet Sender Information </w:t>
      </w:r>
      <w:r w:rsidR="00ED2AD2">
        <w:t xml:space="preserve">sent from the SUT </w:t>
      </w:r>
      <w:r w:rsidR="00103CBC" w:rsidRPr="00103CBC">
        <w:t>is monotonously increasing</w:t>
      </w:r>
      <w:r w:rsidR="00ED2AD2">
        <w:t xml:space="preserve"> (value is not wrapping around, see also test </w:t>
      </w:r>
      <w:r w:rsidR="00ED2AD2" w:rsidRPr="00D07A4F">
        <w:t>6.2.4.5</w:t>
      </w:r>
      <w:r w:rsidR="00ED2AD2">
        <w:t>)</w:t>
      </w:r>
      <w:r w:rsidR="00103CBC" w:rsidRPr="00103CBC">
        <w:t>.</w:t>
      </w:r>
    </w:p>
    <w:p w14:paraId="6FDADE9A" w14:textId="62A7F490" w:rsidR="00103CBC" w:rsidRPr="00103CBC" w:rsidRDefault="00994DE6" w:rsidP="00103CBC">
      <w:pPr>
        <w:ind w:left="1418" w:hanging="1418"/>
      </w:pPr>
      <w:r>
        <w:t>Test procedure:</w:t>
      </w:r>
      <w:r>
        <w:tab/>
        <w:t xml:space="preserve">1) Observe the </w:t>
      </w:r>
      <w:r w:rsidR="00ED2AD2">
        <w:t xml:space="preserve">SUT </w:t>
      </w:r>
      <w:r>
        <w:t>output.</w:t>
      </w:r>
      <w:r>
        <w:br/>
      </w:r>
      <w:r w:rsidR="00103CBC" w:rsidRPr="00103CBC">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r w:rsidR="00ED2AD2">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ED2AD2">
        <w:t>SUT</w:t>
      </w:r>
      <w:r w:rsidR="00103CBC" w:rsidRPr="00103CBC">
        <w:t>.</w:t>
      </w:r>
      <w:r w:rsidR="00103CBC" w:rsidRPr="00103CBC">
        <w:br/>
        <w:t xml:space="preserve">4) </w:t>
      </w:r>
      <w:r w:rsidR="00ED2AD2">
        <w:t xml:space="preserve">Using the first and last </w:t>
      </w:r>
      <w:r w:rsidR="00103CBC" w:rsidRPr="00103CBC">
        <w:t>RTCP packet</w:t>
      </w:r>
      <w:r w:rsidR="00ED2AD2">
        <w:t xml:space="preserve"> sent from the SUT</w:t>
      </w:r>
      <w:r w:rsidR="00103CBC" w:rsidRPr="00103CBC">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 xml:space="preserve"> and difference in RTP time</w:t>
      </w:r>
      <w:r w:rsidR="00ED2AD2">
        <w:t>stamp</w:t>
      </w:r>
      <w:r w:rsidR="00103CBC" w:rsidRPr="00103CBC">
        <w:t>,</w:t>
      </w:r>
      <w:r w:rsidR="009568B4">
        <w:t xml:space="preserv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sidR="00103CBC" w:rsidRPr="00103CBC">
        <w:t>.</w:t>
      </w:r>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r w:rsidR="00103CBC" w:rsidRPr="00103CBC">
        <w:br/>
      </w:r>
      <w:r w:rsidR="00ED2AD2">
        <w:t>6</w:t>
      </w:r>
      <w:r w:rsidR="00103CBC" w:rsidRPr="00103CBC">
        <w:t xml:space="preserve">)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103CBC" w:rsidRPr="00103CBC">
        <w:t>.</w:t>
      </w:r>
      <w:r w:rsidR="009568B4">
        <w:br/>
      </w:r>
      <w:r w:rsidR="00ED2AD2">
        <w:t>7</w:t>
      </w:r>
      <w:r w:rsidR="00103CBC" w:rsidRPr="00103CBC">
        <w:t xml:space="preserve">) Retrieve RTP Time Stamp rate information, </w:t>
      </w:r>
      <w:r w:rsidR="00103CBC" w:rsidRPr="0021084C">
        <w:rPr>
          <w:i/>
        </w:rPr>
        <w:t>S</w:t>
      </w:r>
      <w:r w:rsidR="00103CBC" w:rsidRPr="00103CBC">
        <w:t>, e.g. from "&lt;clock rate&gt;" on the SDP "a=</w:t>
      </w:r>
      <w:proofErr w:type="spellStart"/>
      <w:r w:rsidR="00103CBC" w:rsidRPr="00103CBC">
        <w:t>rtpmap</w:t>
      </w:r>
      <w:proofErr w:type="spellEnd"/>
      <w:r w:rsidR="00103CBC" w:rsidRPr="00103CBC">
        <w:t xml:space="preserve">:&lt;payload type&gt; &lt;encoding name&gt;/&lt;clock rate&gt;" line, applicable for the RTP stream </w:t>
      </w:r>
      <w:r w:rsidR="00ED2AD2">
        <w:t xml:space="preserve">(SSRC) sent from the SUT </w:t>
      </w:r>
      <w:r w:rsidR="00103CBC" w:rsidRPr="00103CBC">
        <w:t xml:space="preserve">that the RTCP packets </w:t>
      </w:r>
      <w:r w:rsidR="00ED2AD2">
        <w:t xml:space="preserve">sent from the SUT </w:t>
      </w:r>
      <w:r w:rsidR="00103CBC" w:rsidRPr="00103CBC">
        <w:t>are associated with.</w:t>
      </w:r>
    </w:p>
    <w:p w14:paraId="0533F36D" w14:textId="725CD701" w:rsidR="00994DE6" w:rsidRPr="00BC3C65" w:rsidRDefault="00994DE6" w:rsidP="00994DE6">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p>
    <w:p w14:paraId="20B53E1C" w14:textId="7187463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103CBC">
        <w:t>.</w:t>
      </w:r>
    </w:p>
    <w:p w14:paraId="0261CC39" w14:textId="6D9D1786" w:rsidR="00994DE6" w:rsidRDefault="00994DE6" w:rsidP="00994DE6">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r w:rsidR="0085200C">
        <w:t xml:space="preserve">in relation to NTP time </w:t>
      </w:r>
      <w:r>
        <w:t>but a much higher accuracy should in general be expected.</w:t>
      </w:r>
    </w:p>
    <w:p w14:paraId="355F0CB3" w14:textId="17970C56" w:rsidR="0062074F" w:rsidRPr="004D3578" w:rsidRDefault="00024584" w:rsidP="0062074F">
      <w:pPr>
        <w:pStyle w:val="Heading4"/>
      </w:pPr>
      <w:bookmarkStart w:id="45" w:name="_Toc34151142"/>
      <w:r>
        <w:t>6.2</w:t>
      </w:r>
      <w:r w:rsidR="0062074F">
        <w:t>.</w:t>
      </w:r>
      <w:r w:rsidR="00E65518">
        <w:t>4</w:t>
      </w:r>
      <w:r w:rsidR="0062074F">
        <w:t>.5</w:t>
      </w:r>
      <w:r w:rsidR="0062074F" w:rsidRPr="004D3578">
        <w:tab/>
      </w:r>
      <w:r w:rsidR="0062074F">
        <w:t>Wrapped Time Stamp Test</w:t>
      </w:r>
      <w:bookmarkEnd w:id="45"/>
    </w:p>
    <w:p w14:paraId="43897C78" w14:textId="0B1F81B7" w:rsidR="008A28AF" w:rsidRPr="008A28AF" w:rsidRDefault="008A28AF" w:rsidP="008A28AF">
      <w:pPr>
        <w:ind w:left="1418" w:hanging="1418"/>
      </w:pPr>
      <w:r w:rsidRPr="008A28AF">
        <w:t>Purpose:</w:t>
      </w:r>
      <w:r w:rsidRPr="008A28AF">
        <w:tab/>
        <w:t xml:space="preserve">Test if the RTP timestamp field in successive RTCP packets </w:t>
      </w:r>
      <w:r w:rsidR="0085200C">
        <w:t xml:space="preserve">sent from the SUT </w:t>
      </w:r>
      <w:r w:rsidRPr="008A28AF">
        <w:t>progresses with a clock rate that</w:t>
      </w:r>
      <w:r w:rsidR="0085200C">
        <w:t>,</w:t>
      </w:r>
      <w:r w:rsidR="0085200C" w:rsidRPr="001272D5">
        <w:t xml:space="preserve"> </w:t>
      </w:r>
      <w:r w:rsidR="0085200C">
        <w:t>in relation to the NTP timestamp field,</w:t>
      </w:r>
      <w:r w:rsidRPr="008A28AF">
        <w:t xml:space="preserve"> is reasonably close to the set rate, e.g. from "a=</w:t>
      </w:r>
      <w:proofErr w:type="spellStart"/>
      <w:r w:rsidRPr="008A28AF">
        <w:t>rtpmap</w:t>
      </w:r>
      <w:proofErr w:type="spellEnd"/>
      <w:r w:rsidRPr="008A28AF">
        <w:t>" line in SDP</w:t>
      </w:r>
      <w:r w:rsidR="0085200C" w:rsidRPr="00B2466C">
        <w:t>, even when the RTP timestamp field wraps around</w:t>
      </w:r>
      <w:r w:rsidRPr="008A28AF">
        <w:rPr>
          <w:i/>
        </w:rPr>
        <w:t>.</w:t>
      </w:r>
    </w:p>
    <w:p w14:paraId="54A1869F" w14:textId="52BFF0AB" w:rsidR="00406F11" w:rsidRPr="00CA365B" w:rsidRDefault="00406F11" w:rsidP="00406F11">
      <w:pPr>
        <w:ind w:left="1418" w:hanging="1418"/>
      </w:pPr>
      <w:r>
        <w:lastRenderedPageBreak/>
        <w:t>Status:</w:t>
      </w:r>
      <w:r>
        <w:tab/>
      </w:r>
      <w:r w:rsidR="000F54CA">
        <w:t xml:space="preserve">Conditionally </w:t>
      </w:r>
      <w:r w:rsidRPr="00CA365B">
        <w:t>Mandatory</w:t>
      </w:r>
      <w:r w:rsidR="000F54CA">
        <w:t xml:space="preserve"> (</w:t>
      </w:r>
      <w:r w:rsidR="00CF5CCE">
        <w:t>P</w:t>
      </w:r>
      <w:r w:rsidR="000F54CA">
        <w:t>recondition 3)</w:t>
      </w:r>
    </w:p>
    <w:p w14:paraId="53B656BB" w14:textId="4E983322" w:rsidR="00406F11" w:rsidRPr="00CA365B" w:rsidRDefault="00406F11" w:rsidP="00406F11">
      <w:pPr>
        <w:ind w:left="1418" w:hanging="1418"/>
      </w:pPr>
      <w:r>
        <w:t>Preconditions:</w:t>
      </w:r>
      <w:r>
        <w:tab/>
        <w:t xml:space="preserve">1) The </w:t>
      </w:r>
      <w:r w:rsidR="0085200C">
        <w:t xml:space="preserve">SUT </w:t>
      </w:r>
      <w:r>
        <w:t xml:space="preserve">has passed test </w:t>
      </w:r>
      <w:r w:rsidR="00024584" w:rsidRPr="00D07A4F">
        <w:t>6.2</w:t>
      </w:r>
      <w:r w:rsidRPr="00D07A4F">
        <w:t>.4.4</w:t>
      </w:r>
      <w:r>
        <w:t>.</w:t>
      </w:r>
      <w:r>
        <w:br/>
        <w:t xml:space="preserve">2) The </w:t>
      </w:r>
      <w:r w:rsidR="0085200C">
        <w:t xml:space="preserve">SUT </w:t>
      </w:r>
      <w:r>
        <w:t xml:space="preserve">is </w:t>
      </w:r>
      <w:r w:rsidR="0085200C">
        <w:t xml:space="preserve">set </w:t>
      </w:r>
      <w:r>
        <w:t xml:space="preserve">to send RTP packets for a single RTP stream (one SSRC) during the test session, e.g. </w:t>
      </w:r>
      <w:r w:rsidR="0085200C">
        <w:t xml:space="preserve">pre-configured or </w:t>
      </w:r>
      <w:r>
        <w:t>set as send-receive or send-only</w:t>
      </w:r>
      <w:r w:rsidR="0085200C">
        <w:t xml:space="preserve"> through test instrument signalling</w:t>
      </w:r>
      <w:r w:rsidRPr="00CA365B">
        <w:t>.</w:t>
      </w:r>
      <w:r>
        <w:br/>
        <w:t xml:space="preserve">3) The "RTP timestamp" field in the first RTCP packet Sender Information </w:t>
      </w:r>
      <w:r w:rsidR="0085200C">
        <w:t xml:space="preserve">sent from the SUT </w:t>
      </w:r>
      <w:r>
        <w:t>is set to a value close to 2</w:t>
      </w:r>
      <w:r>
        <w:rPr>
          <w:vertAlign w:val="superscript"/>
        </w:rPr>
        <w:t>32</w:t>
      </w:r>
      <w:r>
        <w:t>-1 (when interpreted as an unsigned 32-bit integer), such that the value will wrap during the test.</w:t>
      </w:r>
    </w:p>
    <w:p w14:paraId="78922D8A" w14:textId="3586EB6E" w:rsidR="00E044DD" w:rsidRPr="00E044DD" w:rsidRDefault="00406F11" w:rsidP="00E044DD">
      <w:pPr>
        <w:ind w:left="1418" w:hanging="1418"/>
      </w:pPr>
      <w:r>
        <w:t>Test procedure:</w:t>
      </w:r>
      <w:r>
        <w:tab/>
        <w:t xml:space="preserve">1) Observe the </w:t>
      </w:r>
      <w:r w:rsidR="0085200C">
        <w:t xml:space="preserve">SUT </w:t>
      </w:r>
      <w:r>
        <w:t>output.</w:t>
      </w:r>
      <w:r>
        <w:br/>
      </w:r>
      <w:r w:rsidR="00E044DD" w:rsidRPr="00E044DD">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r w:rsidR="0085200C">
        <w:t>SUT</w:t>
      </w:r>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r w:rsidR="0085200C">
        <w:t>SUT</w:t>
      </w:r>
      <w:r w:rsidR="00E044DD" w:rsidRPr="00E044DD">
        <w:t>.</w:t>
      </w:r>
      <w:r w:rsidR="00E044DD" w:rsidRPr="00E044DD">
        <w:br/>
        <w:t xml:space="preserve">4) </w:t>
      </w:r>
      <w:r w:rsidR="0085200C">
        <w:t xml:space="preserve">Using the first and last </w:t>
      </w:r>
      <w:r w:rsidR="00E044DD" w:rsidRPr="00E044DD">
        <w:t>RTCP packets</w:t>
      </w:r>
      <w:r w:rsidR="0085200C">
        <w:t xml:space="preserve"> sent from the SUT</w:t>
      </w:r>
      <w:r w:rsidR="00E044DD" w:rsidRPr="00E044DD">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r w:rsidR="00E044DD" w:rsidRPr="00E044DD">
        <w:t xml:space="preserve"> </w:t>
      </w:r>
      <w:r w:rsidR="00E044DD" w:rsidRPr="00E044DD">
        <w:br/>
        <w:t xml:space="preserve">6) </w:t>
      </w:r>
      <w:r w:rsidR="0085200C">
        <w:t xml:space="preserve">Using the first and last </w:t>
      </w:r>
      <w:r w:rsidR="00E044DD" w:rsidRPr="00E044DD">
        <w:t xml:space="preserve">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as unsigned 32-bit values, calculate</w:t>
      </w:r>
      <w:r w:rsidR="009568B4">
        <w:t xml:space="preserve"> </w:t>
      </w:r>
      <m:oMath>
        <m:r>
          <w:rPr>
            <w:rFonts w:ascii="Cambria Math" w:hAnsi="Cambria Math"/>
            <w:vertAlign w:val="superscript"/>
          </w:rPr>
          <m:t>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E044DD" w:rsidRPr="00E044DD">
        <w:t>.</w:t>
      </w:r>
      <w:r w:rsidR="00E044DD" w:rsidRPr="00E044DD">
        <w:br/>
      </w:r>
      <w:r w:rsidR="0085200C">
        <w:t>8</w:t>
      </w:r>
      <w:r w:rsidR="00E044DD" w:rsidRPr="00E044DD">
        <w:t xml:space="preserve">) Retrieve the intended RTP Time Stamp rate information, </w:t>
      </w:r>
      <w:r w:rsidR="00E044DD" w:rsidRPr="0021084C">
        <w:rPr>
          <w:i/>
        </w:rPr>
        <w:t>S</w:t>
      </w:r>
      <w:r w:rsidR="00E044DD" w:rsidRPr="00E044DD">
        <w:t>, e.g. from "</w:t>
      </w:r>
      <w:r w:rsidR="0085200C">
        <w:t>&lt;clock rate&gt;</w:t>
      </w:r>
      <w:r w:rsidR="00E044DD" w:rsidRPr="00E044DD">
        <w:t>" on the SDP "a=</w:t>
      </w:r>
      <w:proofErr w:type="spellStart"/>
      <w:r w:rsidR="00E044DD" w:rsidRPr="00E044DD">
        <w:t>rtpmap</w:t>
      </w:r>
      <w:proofErr w:type="spellEnd"/>
      <w:r w:rsidR="0085200C">
        <w:t>:&lt;payload type&gt; &lt;encoding name&gt;/&lt;clock rate&gt;</w:t>
      </w:r>
      <w:r w:rsidR="00E044DD" w:rsidRPr="00E044DD">
        <w:t xml:space="preserve">" line, applicable for the RTP stream </w:t>
      </w:r>
      <w:r w:rsidR="0085200C">
        <w:t xml:space="preserve">(SSRC) sent from the SUT </w:t>
      </w:r>
      <w:r w:rsidR="00E044DD" w:rsidRPr="00E044DD">
        <w:t xml:space="preserve">that the RTCP packets </w:t>
      </w:r>
      <w:r w:rsidR="0085200C">
        <w:t xml:space="preserve">sent from the SUT </w:t>
      </w:r>
      <w:r w:rsidR="00E044DD" w:rsidRPr="00E044DD">
        <w:t>are associated with.</w:t>
      </w:r>
    </w:p>
    <w:p w14:paraId="0BA847E6" w14:textId="146B4E5F" w:rsidR="00406F11" w:rsidRPr="00BC3C65" w:rsidRDefault="00406F11" w:rsidP="00406F11">
      <w:pPr>
        <w:ind w:left="1418" w:hanging="1418"/>
      </w:pPr>
      <w:r>
        <w:t>Stop condition:</w:t>
      </w:r>
      <w:r>
        <w:tab/>
        <w:t>1) RTP packets are sent</w:t>
      </w:r>
      <w:r w:rsidR="0085200C">
        <w:t xml:space="preserve"> from the SUT</w:t>
      </w:r>
      <w:r w:rsidRPr="00BC3C65">
        <w:t>.</w:t>
      </w:r>
      <w:r>
        <w:br/>
        <w:t xml:space="preserve">2) At least </w:t>
      </w:r>
      <w:r w:rsidR="0085200C">
        <w:t xml:space="preserve">30 seconds have passed from the first </w:t>
      </w:r>
      <w:r>
        <w:t xml:space="preserve">RTCP packet </w:t>
      </w:r>
      <w:r w:rsidR="0085200C">
        <w:t xml:space="preserve">was </w:t>
      </w:r>
      <w:r>
        <w:t xml:space="preserve">sent </w:t>
      </w:r>
      <w:r w:rsidR="0085200C">
        <w:t>from the SUT</w:t>
      </w:r>
      <w:r>
        <w:t>.</w:t>
      </w:r>
      <w:r>
        <w:br/>
        <w:t xml:space="preserve">3) The "RTP timestamp" field in the last RTCP packet Sender Information </w:t>
      </w:r>
      <w:r w:rsidR="0085200C">
        <w:t xml:space="preserve">sent from the SUT </w:t>
      </w:r>
      <w:r>
        <w:t>is less than the "RTP timestamp" field in the first RTCP packet Sender Information</w:t>
      </w:r>
      <w:r w:rsidR="0085200C">
        <w:t xml:space="preserve"> sent from the SUT</w:t>
      </w:r>
      <w:r>
        <w:t>, when interpreting those fields as unsigned 32-bit integers.</w:t>
      </w:r>
    </w:p>
    <w:p w14:paraId="35FBC192" w14:textId="303C1D82" w:rsidR="00E044DD" w:rsidRPr="00E044DD" w:rsidRDefault="00E044DD" w:rsidP="00E044DD">
      <w:pPr>
        <w:ind w:left="1418" w:hanging="1418"/>
      </w:pPr>
      <w:r w:rsidRPr="00E044DD">
        <w:t>Pass criteria:</w:t>
      </w:r>
      <w:r w:rsidRPr="00E044DD">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E044DD">
        <w:t>.</w:t>
      </w:r>
    </w:p>
    <w:p w14:paraId="58795E70" w14:textId="0D44C08C" w:rsidR="00406F11" w:rsidRDefault="00406F11" w:rsidP="00406F11">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r w:rsidR="0085200C">
        <w:t xml:space="preserve">in relation to NTP time </w:t>
      </w:r>
      <w:r>
        <w:t>but a much higher accuracy should in general be expected.</w:t>
      </w:r>
    </w:p>
    <w:p w14:paraId="09E0C835" w14:textId="141F6496" w:rsidR="00B43A33" w:rsidRPr="004D3578" w:rsidRDefault="00024584" w:rsidP="00B43A33">
      <w:pPr>
        <w:pStyle w:val="Heading4"/>
      </w:pPr>
      <w:bookmarkStart w:id="46" w:name="_Toc34151143"/>
      <w:r>
        <w:t>6.2</w:t>
      </w:r>
      <w:r w:rsidR="00B43A33">
        <w:t>.</w:t>
      </w:r>
      <w:r w:rsidR="00E65518">
        <w:t>4</w:t>
      </w:r>
      <w:r w:rsidR="00B43A33">
        <w:t>.</w:t>
      </w:r>
      <w:r w:rsidR="0062074F">
        <w:t>6</w:t>
      </w:r>
      <w:r w:rsidR="00B43A33" w:rsidRPr="004D3578">
        <w:tab/>
      </w:r>
      <w:r w:rsidR="00B43A33">
        <w:t>Packet Count Test</w:t>
      </w:r>
      <w:bookmarkEnd w:id="46"/>
    </w:p>
    <w:p w14:paraId="46FC99AE" w14:textId="219B76CE" w:rsidR="00666506" w:rsidRPr="00666506" w:rsidRDefault="00666506" w:rsidP="00666506">
      <w:pPr>
        <w:ind w:left="1418" w:hanging="1418"/>
      </w:pPr>
      <w:r w:rsidRPr="00666506">
        <w:t>Purpose:</w:t>
      </w:r>
      <w:r w:rsidRPr="00666506">
        <w:tab/>
        <w:t xml:space="preserve">Test if the reported packet count </w:t>
      </w:r>
      <w:r w:rsidR="0066689C">
        <w:t xml:space="preserve">in RTCP sent </w:t>
      </w:r>
      <w:r w:rsidR="000D1D70">
        <w:t>from</w:t>
      </w:r>
      <w:r w:rsidR="0066689C">
        <w:t xml:space="preserve"> the SUT </w:t>
      </w:r>
      <w:r w:rsidRPr="00666506">
        <w:t>corresponds with RTP packets</w:t>
      </w:r>
      <w:r w:rsidR="0066689C">
        <w:t xml:space="preserve"> sent from the SUT</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59FAFA31"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36241709" w14:textId="3CCB27B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681FE1B1"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4A1E8191" w14:textId="219BD221" w:rsidR="00307B26" w:rsidRPr="004D3578" w:rsidRDefault="00024584" w:rsidP="00307B26">
      <w:pPr>
        <w:pStyle w:val="Heading4"/>
      </w:pPr>
      <w:bookmarkStart w:id="47" w:name="_Toc34151144"/>
      <w:r>
        <w:lastRenderedPageBreak/>
        <w:t>6.2</w:t>
      </w:r>
      <w:r w:rsidR="00307B26">
        <w:t>.</w:t>
      </w:r>
      <w:r w:rsidR="00E65518">
        <w:t>4</w:t>
      </w:r>
      <w:r w:rsidR="00307B26">
        <w:t>.</w:t>
      </w:r>
      <w:r w:rsidR="0062074F">
        <w:t>7</w:t>
      </w:r>
      <w:r w:rsidR="00307B26" w:rsidRPr="004D3578">
        <w:tab/>
      </w:r>
      <w:r w:rsidR="00307B26">
        <w:t>Wrapped Packet Count Test</w:t>
      </w:r>
      <w:bookmarkEnd w:id="47"/>
    </w:p>
    <w:p w14:paraId="0EA5CDCD" w14:textId="2A223CD6" w:rsidR="00666506" w:rsidRPr="00666506" w:rsidRDefault="00666506" w:rsidP="00666506">
      <w:pPr>
        <w:ind w:left="1418" w:hanging="1418"/>
      </w:pPr>
      <w:r w:rsidRPr="00666506">
        <w:t>Purpose:</w:t>
      </w:r>
      <w:r w:rsidRPr="00666506">
        <w:tab/>
        <w:t xml:space="preserve">Test if the reported packet count </w:t>
      </w:r>
      <w:r w:rsidR="0066689C">
        <w:t xml:space="preserve">in RTCP sent from the SUT </w:t>
      </w:r>
      <w:r w:rsidRPr="00666506">
        <w:t>corresponds with RTP packets</w:t>
      </w:r>
      <w:r w:rsidR="0066689C">
        <w:t xml:space="preserve"> sent from the SUT</w:t>
      </w:r>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7E84A90B"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492EDB21" w14:textId="4A2B722C"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6.2.4.6</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r w:rsidR="0066689C">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25994F11" w14:textId="6CE7A27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6) For each pair of subseque</w:t>
      </w:r>
      <w:proofErr w:type="spellStart"/>
      <w:r w:rsidRPr="00666506">
        <w:t>nt</w:t>
      </w:r>
      <w:proofErr w:type="spellEnd"/>
      <w:r w:rsidRPr="00666506">
        <w:t xml:space="preserve">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r w:rsidR="0066689C">
        <w:t xml:space="preserve">sent from the SUT </w:t>
      </w:r>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0D51A1AE"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1EA3FD43" w14:textId="2C7086F9" w:rsidR="00B43A33" w:rsidRPr="004D3578" w:rsidRDefault="00024584" w:rsidP="00B43A33">
      <w:pPr>
        <w:pStyle w:val="Heading4"/>
      </w:pPr>
      <w:bookmarkStart w:id="48" w:name="_Toc34151145"/>
      <w:r>
        <w:t>6.2</w:t>
      </w:r>
      <w:r w:rsidR="00B43A33">
        <w:t>.</w:t>
      </w:r>
      <w:r w:rsidR="00E65518">
        <w:t>4</w:t>
      </w:r>
      <w:r w:rsidR="00B43A33">
        <w:t>.</w:t>
      </w:r>
      <w:r w:rsidR="0062074F">
        <w:t>8</w:t>
      </w:r>
      <w:r w:rsidR="00B43A33" w:rsidRPr="004D3578">
        <w:tab/>
      </w:r>
      <w:r w:rsidR="00B43A33">
        <w:t>Octet Count Test</w:t>
      </w:r>
      <w:bookmarkEnd w:id="48"/>
    </w:p>
    <w:p w14:paraId="0DAE4F55" w14:textId="0FB444E4" w:rsidR="00666506" w:rsidRPr="00666506" w:rsidRDefault="00666506" w:rsidP="00666506">
      <w:pPr>
        <w:ind w:left="1418" w:hanging="1418"/>
      </w:pPr>
      <w:r w:rsidRPr="00666506">
        <w:t>Purpose:</w:t>
      </w:r>
      <w:r w:rsidRPr="00666506">
        <w:tab/>
        <w:t xml:space="preserve">Test if the reported octet count </w:t>
      </w:r>
      <w:r w:rsidR="0066689C">
        <w:t xml:space="preserve">in RTCP sent from the SUT </w:t>
      </w:r>
      <w:r w:rsidRPr="00666506">
        <w:t>corresponds with RTP packets</w:t>
      </w:r>
      <w:r w:rsidR="0066689C">
        <w:t xml:space="preserve"> sent from the SUT</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38691148"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0A3D078F" w14:textId="459DF765"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66689C">
        <w:t>,</w:t>
      </w:r>
      <w:r w:rsidRPr="00666506">
        <w:t xml:space="preserve"> lower layer headers</w:t>
      </w:r>
      <w:r w:rsidR="0066689C">
        <w:t>,</w:t>
      </w:r>
      <w:r w:rsidRPr="00666506">
        <w:t xml:space="preserve"> and any RTP padding of each RTP packet sent from the </w:t>
      </w:r>
      <w:r w:rsidR="0066689C">
        <w:t xml:space="preserve">SUT </w:t>
      </w:r>
      <w:r w:rsidRPr="00666506">
        <w:t>between each pair of subsequent RTCP packets</w:t>
      </w:r>
      <w:r w:rsidR="0066689C">
        <w:t xml:space="preserve"> sent from the SUT</w:t>
      </w:r>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5828B009" w:rsidR="00666506" w:rsidRPr="00666506" w:rsidRDefault="00666506" w:rsidP="00666506">
      <w:pPr>
        <w:ind w:left="1418" w:hanging="1418"/>
      </w:pPr>
      <w:r w:rsidRPr="00666506">
        <w:lastRenderedPageBreak/>
        <w:t>Comments:</w:t>
      </w:r>
      <w:r w:rsidRPr="00666506">
        <w:tab/>
        <w:t xml:space="preserve">The test result is agnostic to RTP packets being received by the </w:t>
      </w:r>
      <w:r w:rsidR="004730CD">
        <w:t>SUT</w:t>
      </w:r>
      <w:r w:rsidRPr="00666506">
        <w:t xml:space="preserve"> or not.</w:t>
      </w:r>
    </w:p>
    <w:p w14:paraId="5A35F0C4" w14:textId="344CF663" w:rsidR="00307B26" w:rsidRPr="004D3578" w:rsidRDefault="00024584" w:rsidP="00307B26">
      <w:pPr>
        <w:pStyle w:val="Heading4"/>
      </w:pPr>
      <w:bookmarkStart w:id="49" w:name="_Toc34151146"/>
      <w:r>
        <w:t>6.2</w:t>
      </w:r>
      <w:r w:rsidR="00307B26">
        <w:t>.</w:t>
      </w:r>
      <w:r w:rsidR="00E65518">
        <w:t>4</w:t>
      </w:r>
      <w:r w:rsidR="00307B26">
        <w:t>.</w:t>
      </w:r>
      <w:r w:rsidR="0062074F">
        <w:t>9</w:t>
      </w:r>
      <w:r w:rsidR="00307B26" w:rsidRPr="004D3578">
        <w:tab/>
      </w:r>
      <w:r w:rsidR="00307B26">
        <w:t>Wrapped Octet Count Test</w:t>
      </w:r>
      <w:bookmarkEnd w:id="49"/>
    </w:p>
    <w:p w14:paraId="740E7A2B" w14:textId="2BF63B03" w:rsidR="00666506" w:rsidRPr="00666506" w:rsidRDefault="00666506" w:rsidP="00666506">
      <w:pPr>
        <w:ind w:left="1418" w:hanging="1418"/>
      </w:pPr>
      <w:r w:rsidRPr="00666506">
        <w:t>Purpose:</w:t>
      </w:r>
      <w:r w:rsidRPr="00666506">
        <w:tab/>
        <w:t xml:space="preserve">Test if the reported octet count </w:t>
      </w:r>
      <w:r w:rsidR="00865439">
        <w:t xml:space="preserve">in RTCP sent from the SUT </w:t>
      </w:r>
      <w:r w:rsidRPr="00666506">
        <w:t>corresponds with RTP packets</w:t>
      </w:r>
      <w:r w:rsidR="00865439" w:rsidRPr="00865439">
        <w:t xml:space="preserve"> </w:t>
      </w:r>
      <w:r w:rsidR="00865439">
        <w:t>sent from the SUT</w:t>
      </w:r>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2042B197"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26366CA6" w14:textId="60539B44" w:rsidR="00666506" w:rsidRPr="00666506" w:rsidRDefault="00666506" w:rsidP="00666506">
      <w:pPr>
        <w:ind w:left="1418" w:hanging="1418"/>
      </w:pPr>
      <w:r w:rsidRPr="00666506">
        <w:t>Preconditions:</w:t>
      </w:r>
      <w:r w:rsidRPr="00666506">
        <w:tab/>
        <w:t xml:space="preserve">1) The </w:t>
      </w:r>
      <w:r w:rsidR="00865439">
        <w:t xml:space="preserve">SUT </w:t>
      </w:r>
      <w:r w:rsidRPr="00666506">
        <w:t xml:space="preserve">has passed test </w:t>
      </w:r>
      <w:r w:rsidRPr="00D07A4F">
        <w:t>6.2.4.8</w:t>
      </w:r>
      <w:r w:rsidRPr="00666506">
        <w:t>.</w:t>
      </w:r>
      <w:r w:rsidRPr="00666506">
        <w:br/>
        <w:t xml:space="preserve">2) The </w:t>
      </w:r>
      <w:r w:rsidR="00865439">
        <w:t xml:space="preserve">SUT </w:t>
      </w:r>
      <w:r w:rsidRPr="00666506">
        <w:t xml:space="preserve">is </w:t>
      </w:r>
      <w:r w:rsidR="00865439">
        <w:t xml:space="preserve">set </w:t>
      </w:r>
      <w:r w:rsidRPr="00666506">
        <w:t xml:space="preserve">to send RTP packets during the test session, e.g. </w:t>
      </w:r>
      <w:r w:rsidR="00865439" w:rsidRPr="00666506">
        <w:t xml:space="preserve">pre-configured </w:t>
      </w:r>
      <w:r w:rsidR="00865439">
        <w:t xml:space="preserve">or </w:t>
      </w:r>
      <w:r w:rsidRPr="00666506">
        <w:t>set as send-receive or send-only</w:t>
      </w:r>
      <w:r w:rsidR="00865439">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r w:rsidR="00865439">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10F2D3E8" w14:textId="4E163172" w:rsidR="00666506" w:rsidRPr="00666506" w:rsidRDefault="00666506" w:rsidP="00666506">
      <w:pPr>
        <w:ind w:left="1418" w:hanging="1418"/>
      </w:pPr>
      <w:r w:rsidRPr="00666506">
        <w:t>Test procedure:</w:t>
      </w:r>
      <w:r w:rsidRPr="00666506">
        <w:tab/>
        <w:t xml:space="preserve">1) Observe the </w:t>
      </w:r>
      <w:r w:rsidR="00865439">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865439">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865439">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865439">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865439">
        <w:t>,</w:t>
      </w:r>
      <w:r w:rsidRPr="00666506">
        <w:t xml:space="preserve"> lower layer headers</w:t>
      </w:r>
      <w:r w:rsidR="00865439">
        <w:t>,</w:t>
      </w:r>
      <w:r w:rsidRPr="00666506">
        <w:t xml:space="preserve"> and any RTP padding of each RTP packet sent from the </w:t>
      </w:r>
      <w:r w:rsidR="00865439">
        <w:t xml:space="preserve">SUT </w:t>
      </w:r>
      <w:r w:rsidRPr="00666506">
        <w:t>between each pair of subsequent RTCP packets</w:t>
      </w:r>
      <w:r w:rsidR="00865439">
        <w:t xml:space="preserve"> sent from the SUT</w:t>
      </w:r>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r w:rsidR="000652D1">
        <w:t xml:space="preserve"> from the SUT</w:t>
      </w:r>
      <w:r w:rsidRPr="00666506">
        <w:t>.</w:t>
      </w:r>
      <w:r w:rsidRPr="00666506">
        <w:br/>
        <w:t xml:space="preserve">2) At least three RTCP packets are sent </w:t>
      </w:r>
      <w:r w:rsidR="000652D1">
        <w:t xml:space="preserve">from the SUT </w:t>
      </w:r>
      <w:r w:rsidRPr="00666506">
        <w:t xml:space="preserve">after the first RTP packet </w:t>
      </w:r>
      <w:r w:rsidR="000652D1">
        <w:t xml:space="preserve">sent from the SUT </w:t>
      </w:r>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r w:rsidR="000652D1">
        <w:t xml:space="preserve">sent from the SUT </w:t>
      </w:r>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4473C8C4"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02CEDF9C" w14:textId="77777777" w:rsidR="000652D1" w:rsidRPr="000652D1" w:rsidRDefault="000652D1" w:rsidP="000652D1">
      <w:pPr>
        <w:keepNext/>
        <w:keepLines/>
        <w:spacing w:before="120"/>
        <w:ind w:left="1418" w:hanging="1418"/>
        <w:outlineLvl w:val="3"/>
        <w:rPr>
          <w:rFonts w:ascii="Arial" w:hAnsi="Arial"/>
          <w:sz w:val="24"/>
        </w:rPr>
      </w:pPr>
      <w:r w:rsidRPr="000652D1">
        <w:rPr>
          <w:rFonts w:ascii="Arial" w:hAnsi="Arial"/>
          <w:sz w:val="24"/>
        </w:rPr>
        <w:t>6.2.4.10</w:t>
      </w:r>
      <w:r w:rsidRPr="000652D1">
        <w:rPr>
          <w:rFonts w:ascii="Arial" w:hAnsi="Arial"/>
          <w:sz w:val="24"/>
        </w:rPr>
        <w:tab/>
        <w:t>Synchronization Information Test</w:t>
      </w:r>
    </w:p>
    <w:p w14:paraId="55652203" w14:textId="77777777" w:rsidR="000652D1" w:rsidRPr="000652D1" w:rsidRDefault="000652D1" w:rsidP="000652D1">
      <w:pPr>
        <w:ind w:left="1418" w:hanging="1418"/>
        <w:rPr>
          <w:i/>
        </w:rPr>
      </w:pPr>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p>
    <w:p w14:paraId="23D6ABBB" w14:textId="77777777" w:rsidR="000652D1" w:rsidRPr="000652D1" w:rsidRDefault="000652D1" w:rsidP="000652D1">
      <w:pPr>
        <w:overflowPunct w:val="0"/>
        <w:autoSpaceDE w:val="0"/>
        <w:autoSpaceDN w:val="0"/>
        <w:adjustRightInd w:val="0"/>
        <w:ind w:left="1418" w:hanging="1418"/>
        <w:textAlignment w:val="baseline"/>
      </w:pPr>
      <w:r w:rsidRPr="000652D1">
        <w:t>Status:</w:t>
      </w:r>
      <w:r w:rsidRPr="000652D1">
        <w:tab/>
        <w:t>Mandatory</w:t>
      </w:r>
    </w:p>
    <w:p w14:paraId="7D86D8DB" w14:textId="77777777" w:rsidR="000652D1" w:rsidRPr="000652D1" w:rsidRDefault="000652D1" w:rsidP="000652D1">
      <w:pPr>
        <w:overflowPunct w:val="0"/>
        <w:autoSpaceDE w:val="0"/>
        <w:autoSpaceDN w:val="0"/>
        <w:adjustRightInd w:val="0"/>
        <w:ind w:left="1418" w:hanging="1418"/>
        <w:textAlignment w:val="baseline"/>
      </w:pPr>
      <w:r w:rsidRPr="000652D1">
        <w:t>Preconditions:</w:t>
      </w:r>
      <w:r w:rsidRPr="000652D1">
        <w:tab/>
        <w:t xml:space="preserve">1) The SUT has passed tests </w:t>
      </w:r>
      <w:r w:rsidRPr="00D07A4F">
        <w:t>6.2.4.2</w:t>
      </w:r>
      <w:r w:rsidRPr="009F10F5">
        <w:t xml:space="preserve">, </w:t>
      </w:r>
      <w:r w:rsidRPr="00D07A4F">
        <w:t>6.2.4.4</w:t>
      </w:r>
      <w:r w:rsidRPr="009F10F5">
        <w:t xml:space="preserve">, and </w:t>
      </w:r>
      <w:r w:rsidRPr="00D07A4F">
        <w:t>6.2.5.2</w:t>
      </w:r>
      <w:r w:rsidRPr="000652D1">
        <w:t>.</w:t>
      </w:r>
      <w:r w:rsidRPr="000652D1">
        <w:br/>
        <w:t>2) The SUT is set to send RTP packets during the test session, e.g. pre-configured or set as send-receive or send-only through test instrument signalling.</w:t>
      </w:r>
    </w:p>
    <w:p w14:paraId="393A450B" w14:textId="232BCB2D" w:rsidR="000652D1" w:rsidRPr="000652D1" w:rsidRDefault="000652D1" w:rsidP="000652D1">
      <w:pPr>
        <w:overflowPunct w:val="0"/>
        <w:autoSpaceDE w:val="0"/>
        <w:autoSpaceDN w:val="0"/>
        <w:adjustRightInd w:val="0"/>
        <w:ind w:left="1418" w:hanging="1418"/>
        <w:textAlignment w:val="baseline"/>
      </w:pPr>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6) For each SSRC value to be tested (in</w:t>
      </w:r>
      <w:proofErr w:type="spellStart"/>
      <w:r w:rsidRPr="000652D1">
        <w:t>dexed</w:t>
      </w:r>
      <w:proofErr w:type="spellEnd"/>
      <w:r w:rsidRPr="000652D1">
        <w:t xml:space="preserve"> with </w:t>
      </w:r>
      <m:oMath>
        <m:r>
          <w:rPr>
            <w:rFonts w:ascii="Cambria Math" w:hAnsi="Cambria Math"/>
          </w:rPr>
          <m:t>k</m:t>
        </m:r>
      </m:oMath>
      <w:r w:rsidRPr="000652D1">
        <w:t xml:space="preserve">), retrieve RTP Time Stamp rate information </w:t>
      </w:r>
      <w:r w:rsidRPr="000652D1">
        <w:lastRenderedPageBreak/>
        <w:t>(</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p>
    <w:p w14:paraId="0B7777AA" w14:textId="77777777" w:rsidR="000652D1" w:rsidRPr="000652D1" w:rsidRDefault="000652D1" w:rsidP="000652D1">
      <w:pPr>
        <w:overflowPunct w:val="0"/>
        <w:autoSpaceDE w:val="0"/>
        <w:autoSpaceDN w:val="0"/>
        <w:adjustRightInd w:val="0"/>
        <w:ind w:left="1418" w:hanging="1418"/>
        <w:textAlignment w:val="baseline"/>
      </w:pPr>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p>
    <w:p w14:paraId="01365EDF" w14:textId="77777777" w:rsidR="000652D1" w:rsidRPr="000652D1" w:rsidRDefault="000652D1" w:rsidP="000652D1">
      <w:pPr>
        <w:overflowPunct w:val="0"/>
        <w:autoSpaceDE w:val="0"/>
        <w:autoSpaceDN w:val="0"/>
        <w:adjustRightInd w:val="0"/>
        <w:ind w:left="1418" w:hanging="1418"/>
        <w:textAlignment w:val="baseline"/>
      </w:pPr>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that are received no more than 500 ms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p>
    <w:p w14:paraId="1DE247A3" w14:textId="77777777" w:rsidR="000652D1" w:rsidRPr="000652D1" w:rsidRDefault="000652D1" w:rsidP="000652D1">
      <w:pPr>
        <w:overflowPunct w:val="0"/>
        <w:autoSpaceDE w:val="0"/>
        <w:autoSpaceDN w:val="0"/>
        <w:adjustRightInd w:val="0"/>
        <w:ind w:left="1418" w:hanging="1418"/>
        <w:textAlignment w:val="baseline"/>
      </w:pPr>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p>
    <w:p w14:paraId="2FEE61A8" w14:textId="77777777" w:rsidR="00D61B75" w:rsidRDefault="00D61B75" w:rsidP="00621DC5"/>
    <w:p w14:paraId="563FDD75" w14:textId="15D9C0A6" w:rsidR="00E942E9" w:rsidRPr="004D3578" w:rsidRDefault="00024584" w:rsidP="00E942E9">
      <w:pPr>
        <w:pStyle w:val="Heading3"/>
      </w:pPr>
      <w:bookmarkStart w:id="50" w:name="_Toc34151147"/>
      <w:r>
        <w:t>6.2</w:t>
      </w:r>
      <w:r w:rsidR="00E942E9">
        <w:t>.</w:t>
      </w:r>
      <w:r w:rsidR="00E65518">
        <w:t>5</w:t>
      </w:r>
      <w:r w:rsidR="00E942E9" w:rsidRPr="004D3578">
        <w:tab/>
      </w:r>
      <w:bookmarkStart w:id="51" w:name="_Hlk18422449"/>
      <w:r w:rsidR="0062074F">
        <w:t>Source Description</w:t>
      </w:r>
      <w:r w:rsidR="007F1AE5">
        <w:t xml:space="preserve"> (</w:t>
      </w:r>
      <w:r w:rsidR="0062074F">
        <w:t>SDES</w:t>
      </w:r>
      <w:r w:rsidR="007F1AE5">
        <w:t>) Tests</w:t>
      </w:r>
      <w:bookmarkEnd w:id="50"/>
      <w:bookmarkEnd w:id="51"/>
    </w:p>
    <w:p w14:paraId="1143A278" w14:textId="16B6036B" w:rsidR="0062074F" w:rsidRPr="004D3578" w:rsidRDefault="00024584" w:rsidP="0062074F">
      <w:pPr>
        <w:pStyle w:val="Heading4"/>
      </w:pPr>
      <w:bookmarkStart w:id="52" w:name="_Toc34151148"/>
      <w:r>
        <w:t>6.2</w:t>
      </w:r>
      <w:r w:rsidR="0062074F">
        <w:t>.</w:t>
      </w:r>
      <w:r w:rsidR="00E65518">
        <w:t>5</w:t>
      </w:r>
      <w:r w:rsidR="0062074F">
        <w:t>.1</w:t>
      </w:r>
      <w:r w:rsidR="0062074F" w:rsidRPr="004D3578">
        <w:tab/>
      </w:r>
      <w:r w:rsidR="001202AF">
        <w:t>Basic SDES Test</w:t>
      </w:r>
      <w:bookmarkEnd w:id="52"/>
    </w:p>
    <w:p w14:paraId="5DF83923" w14:textId="16B693A5" w:rsidR="00395A1B" w:rsidRPr="00395A1B" w:rsidRDefault="00395A1B" w:rsidP="00395A1B">
      <w:pPr>
        <w:ind w:left="1418" w:hanging="1418"/>
      </w:pPr>
      <w:r>
        <w:t>Purpose:</w:t>
      </w:r>
      <w:r>
        <w:tab/>
      </w:r>
      <w:r w:rsidR="000652D1">
        <w:t>Test if RTCP SDES packets sent from the SUT fulfils a few basic criteria for content and length consistency</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12289652" w:rsidR="00906B96" w:rsidRPr="00CA365B" w:rsidRDefault="00906B96" w:rsidP="00906B96">
      <w:pPr>
        <w:ind w:left="1418" w:hanging="1418"/>
      </w:pPr>
      <w:r>
        <w:t>Preconditions:</w:t>
      </w:r>
      <w:r>
        <w:tab/>
        <w:t xml:space="preserve">1) The </w:t>
      </w:r>
      <w:r w:rsidR="000652D1">
        <w:t xml:space="preserve">SUT </w:t>
      </w:r>
      <w:r>
        <w:t xml:space="preserve">has passed test </w:t>
      </w:r>
      <w:r w:rsidR="00024584" w:rsidRPr="00D07A4F">
        <w:t>6.2</w:t>
      </w:r>
      <w:r w:rsidRPr="00D07A4F">
        <w:t>.2.</w:t>
      </w:r>
      <w:r w:rsidR="009A01BD" w:rsidRPr="00D07A4F">
        <w:t>6</w:t>
      </w:r>
      <w:r>
        <w:t>.</w:t>
      </w:r>
      <w:r>
        <w:br/>
        <w:t xml:space="preserve">2) The </w:t>
      </w:r>
      <w:r w:rsidR="000652D1">
        <w:t xml:space="preserve">SUT </w:t>
      </w:r>
      <w:r>
        <w:t xml:space="preserve">is </w:t>
      </w:r>
      <w:r w:rsidR="000652D1">
        <w:t xml:space="preserve">set </w:t>
      </w:r>
      <w:r>
        <w:t xml:space="preserve">to send RTP packets during the test session, e.g. </w:t>
      </w:r>
      <w:r w:rsidR="000652D1">
        <w:t xml:space="preserve">pre-configured or </w:t>
      </w:r>
      <w:r>
        <w:t>set as send-receive or send-only</w:t>
      </w:r>
      <w:r w:rsidR="000652D1">
        <w:t xml:space="preserve"> through test instrument signalling</w:t>
      </w:r>
      <w:r w:rsidRPr="00CA365B">
        <w:t>.</w:t>
      </w:r>
    </w:p>
    <w:p w14:paraId="1C0B85C9" w14:textId="3A1B72A6" w:rsidR="00906B96" w:rsidRPr="00CA365B" w:rsidRDefault="00906B96" w:rsidP="00906B96">
      <w:pPr>
        <w:ind w:left="1418" w:hanging="1418"/>
      </w:pPr>
      <w:r>
        <w:t>Test procedure:</w:t>
      </w:r>
      <w:r>
        <w:tab/>
        <w:t xml:space="preserve">Observe </w:t>
      </w:r>
      <w:r w:rsidR="000652D1">
        <w:t xml:space="preserve">the SUT </w:t>
      </w:r>
      <w:r>
        <w:t>output.</w:t>
      </w:r>
    </w:p>
    <w:p w14:paraId="01182838" w14:textId="76B61B99" w:rsidR="00906B96" w:rsidRPr="00BC3C65" w:rsidRDefault="00906B96" w:rsidP="00906B96">
      <w:pPr>
        <w:ind w:left="1418" w:hanging="1418"/>
      </w:pPr>
      <w:r>
        <w:t>Stop condition:</w:t>
      </w:r>
      <w:r>
        <w:tab/>
        <w:t>1) RTP packets are sent</w:t>
      </w:r>
      <w:r w:rsidR="000652D1">
        <w:t xml:space="preserve"> from the SUT</w:t>
      </w:r>
      <w:r w:rsidRPr="00BC3C65">
        <w:t>.</w:t>
      </w:r>
      <w:r>
        <w:br/>
        <w:t xml:space="preserve">2) At least three RTCP packets are sent </w:t>
      </w:r>
      <w:r w:rsidR="000652D1">
        <w:t xml:space="preserve">from the SUT </w:t>
      </w:r>
      <w:r>
        <w:t>per used SSRC identifier (at least the first RTCP packet may be sent before first RTP packet for each SSRC).</w:t>
      </w:r>
    </w:p>
    <w:p w14:paraId="16CBA8AA" w14:textId="0F9B8DC9" w:rsidR="00906B96" w:rsidRPr="00CA365B" w:rsidRDefault="00906B96" w:rsidP="00906B96">
      <w:pPr>
        <w:ind w:left="1418" w:hanging="1418"/>
      </w:pPr>
      <w:r>
        <w:t>Pass criteria:</w:t>
      </w:r>
      <w:r>
        <w:tab/>
      </w:r>
      <w:r w:rsidR="003B603B">
        <w:t xml:space="preserve">The following </w:t>
      </w:r>
      <w:r w:rsidR="00880D9F">
        <w:t xml:space="preserve">is </w:t>
      </w:r>
      <w:r w:rsidR="003B603B">
        <w:t>fulfilled for all RTCP SDES packets</w:t>
      </w:r>
      <w:r w:rsidR="000652D1">
        <w:t xml:space="preserve"> sent from the SUT</w:t>
      </w:r>
      <w:r w:rsidR="003B603B">
        <w:t>:</w:t>
      </w:r>
      <w:r w:rsidR="003B603B">
        <w:br/>
      </w:r>
      <w:r>
        <w:t xml:space="preserve">1) </w:t>
      </w:r>
      <w:r w:rsidR="003B603B">
        <w:t>The</w:t>
      </w:r>
      <w:r w:rsidR="00A84E9C">
        <w:t xml:space="preserve"> source count (SC) header field</w:t>
      </w:r>
      <w:r w:rsidR="009A01BD">
        <w:t xml:space="preserve">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5D9B002E" w:rsidR="00906B96" w:rsidRDefault="00906B96" w:rsidP="00906B96">
      <w:pPr>
        <w:ind w:left="1418" w:hanging="1418"/>
      </w:pPr>
      <w:r>
        <w:t>Comments:</w:t>
      </w:r>
      <w:r>
        <w:tab/>
        <w:t xml:space="preserve">The test result is agnostic to RTP packets being received by the </w:t>
      </w:r>
      <w:r w:rsidR="000652D1">
        <w:t xml:space="preserve">SUT </w:t>
      </w:r>
      <w:r>
        <w:t>or not.</w:t>
      </w:r>
    </w:p>
    <w:p w14:paraId="72CA97E8" w14:textId="4B7BB622" w:rsidR="0062074F" w:rsidRPr="004D3578" w:rsidRDefault="00024584" w:rsidP="0062074F">
      <w:pPr>
        <w:pStyle w:val="Heading4"/>
      </w:pPr>
      <w:bookmarkStart w:id="53" w:name="_Toc34151149"/>
      <w:r>
        <w:lastRenderedPageBreak/>
        <w:t>6.2</w:t>
      </w:r>
      <w:r w:rsidR="0062074F">
        <w:t>.</w:t>
      </w:r>
      <w:r w:rsidR="00E65518">
        <w:t>5</w:t>
      </w:r>
      <w:r w:rsidR="0062074F">
        <w:t>.</w:t>
      </w:r>
      <w:r w:rsidR="00F0373E">
        <w:t>2</w:t>
      </w:r>
      <w:r w:rsidR="0062074F" w:rsidRPr="004D3578">
        <w:tab/>
      </w:r>
      <w:r w:rsidR="0062074F" w:rsidRPr="0062074F">
        <w:t>Canonical End-point Identifier (CNAME) Test</w:t>
      </w:r>
      <w:bookmarkEnd w:id="53"/>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r w:rsidR="000652D1">
        <w:t xml:space="preserve">sent from the SUT </w:t>
      </w:r>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46D95E76" w:rsidR="00666506" w:rsidRPr="00666506" w:rsidRDefault="00666506" w:rsidP="00666506">
      <w:pPr>
        <w:ind w:left="1418" w:hanging="1418"/>
      </w:pPr>
      <w:r w:rsidRPr="00666506">
        <w:t>Preconditions:</w:t>
      </w:r>
      <w:r w:rsidRPr="00666506">
        <w:tab/>
        <w:t xml:space="preserve">1) The </w:t>
      </w:r>
      <w:r w:rsidR="000652D1">
        <w:t xml:space="preserve">SUT </w:t>
      </w:r>
      <w:r w:rsidRPr="00666506">
        <w:t xml:space="preserve">has passed test </w:t>
      </w:r>
      <w:r w:rsidRPr="00D07A4F">
        <w:t>6.2.5.1</w:t>
      </w:r>
      <w:r w:rsidRPr="00666506">
        <w:t>.</w:t>
      </w:r>
      <w:r w:rsidRPr="00666506">
        <w:br/>
        <w:t xml:space="preserve">2) The </w:t>
      </w:r>
      <w:r w:rsidR="000652D1">
        <w:t xml:space="preserve">SUT </w:t>
      </w:r>
      <w:r w:rsidRPr="00666506">
        <w:t xml:space="preserve">is </w:t>
      </w:r>
      <w:r w:rsidR="000652D1">
        <w:t xml:space="preserve">set </w:t>
      </w:r>
      <w:r w:rsidRPr="00666506">
        <w:t xml:space="preserve">to send RTP packets during the test session, e.g. </w:t>
      </w:r>
      <w:r w:rsidR="000652D1" w:rsidRPr="00666506">
        <w:t xml:space="preserve">pre-configured </w:t>
      </w:r>
      <w:r w:rsidR="000652D1">
        <w:t xml:space="preserve">or </w:t>
      </w:r>
      <w:r w:rsidRPr="00666506">
        <w:t>set as send-receive or send-only</w:t>
      </w:r>
      <w:r w:rsidR="000652D1">
        <w:t xml:space="preserve"> through test instrument signalling</w:t>
      </w:r>
      <w:r w:rsidRPr="00666506">
        <w:t>.</w:t>
      </w:r>
    </w:p>
    <w:p w14:paraId="0D7DBEE6" w14:textId="30755070" w:rsidR="00666506" w:rsidRPr="00666506" w:rsidRDefault="00666506" w:rsidP="00666506">
      <w:pPr>
        <w:ind w:left="1418" w:hanging="1418"/>
      </w:pPr>
      <w:r w:rsidRPr="00666506">
        <w:t>Test procedure:</w:t>
      </w:r>
      <w:r w:rsidRPr="00666506">
        <w:tab/>
        <w:t xml:space="preserve">1) Observe </w:t>
      </w:r>
      <w:r w:rsidR="000652D1">
        <w:t xml:space="preserve">the SUT </w:t>
      </w:r>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r w:rsidR="000652D1">
        <w:t>SUT</w:t>
      </w:r>
      <w:r w:rsidRPr="00666506">
        <w:t>.</w:t>
      </w:r>
      <w:r w:rsidRPr="00666506">
        <w:br/>
        <w:t>3) Count the number of RTCP packets (</w:t>
      </w:r>
      <m:oMath>
        <m:r>
          <w:rPr>
            <w:rFonts w:ascii="Cambria Math" w:hAnsi="Cambria Math"/>
          </w:rPr>
          <m:t>n</m:t>
        </m:r>
      </m:oMath>
      <w:r w:rsidRPr="00666506">
        <w:t xml:space="preserve">) sent from the </w:t>
      </w:r>
      <w:r w:rsidR="000652D1">
        <w:t>SUT</w:t>
      </w:r>
      <w:r w:rsidRPr="00666506">
        <w:t xml:space="preserve">. </w:t>
      </w:r>
    </w:p>
    <w:p w14:paraId="2C114842" w14:textId="1F9B9BD3" w:rsidR="00666506" w:rsidRPr="00666506" w:rsidRDefault="00666506" w:rsidP="00666506">
      <w:pPr>
        <w:ind w:left="1418" w:hanging="1418"/>
      </w:pPr>
      <w:r w:rsidRPr="00666506">
        <w:t>Stop condition:</w:t>
      </w:r>
      <w:r w:rsidRPr="00666506">
        <w:tab/>
        <w:t xml:space="preserve">1) RTP packets are sent from the </w:t>
      </w:r>
      <w:r w:rsidR="000652D1">
        <w:t>SUT</w:t>
      </w:r>
      <w:r w:rsidRPr="00666506">
        <w:t>.</w:t>
      </w:r>
      <w:r w:rsidRPr="00666506">
        <w:br/>
        <w:t xml:space="preserve">2) At least three RTCP packets are sent </w:t>
      </w:r>
      <w:r w:rsidR="000652D1">
        <w:t xml:space="preserve">from the SUT </w:t>
      </w:r>
      <w:r w:rsidRPr="00666506">
        <w:t xml:space="preserve">per used SSRC identifier after sending the first RTP packet </w:t>
      </w:r>
      <w:r w:rsidR="000652D1">
        <w:t xml:space="preserve">from the SUT </w:t>
      </w:r>
      <w:r w:rsidRPr="00666506">
        <w:t>for that SSRC identifier (one or more RTCP packets may be sent before first RTP packet for each SSRC).</w:t>
      </w:r>
    </w:p>
    <w:p w14:paraId="2E0DE97D" w14:textId="2D41D8FD"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666506">
        <w:t xml:space="preserve">. </w:t>
      </w:r>
    </w:p>
    <w:p w14:paraId="66C32E42" w14:textId="522E30BC"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57E70E5A" w14:textId="7B5D4877" w:rsidR="007F1AE5" w:rsidRPr="004D3578" w:rsidRDefault="00024584" w:rsidP="007F1AE5">
      <w:pPr>
        <w:pStyle w:val="Heading3"/>
      </w:pPr>
      <w:bookmarkStart w:id="54" w:name="_Toc34151150"/>
      <w:r>
        <w:t>6.2</w:t>
      </w:r>
      <w:r w:rsidR="007F1AE5">
        <w:t>.</w:t>
      </w:r>
      <w:r w:rsidR="00E65518">
        <w:t>6</w:t>
      </w:r>
      <w:r w:rsidR="007F1AE5" w:rsidRPr="004D3578">
        <w:tab/>
      </w:r>
      <w:r w:rsidR="007F1AE5">
        <w:t>Receiver Report Block Tests</w:t>
      </w:r>
      <w:bookmarkEnd w:id="54"/>
    </w:p>
    <w:p w14:paraId="5E72A5CE" w14:textId="519E16DB" w:rsidR="00E87DD2" w:rsidRPr="004D3578" w:rsidRDefault="00024584" w:rsidP="00A12403">
      <w:pPr>
        <w:pStyle w:val="Heading4"/>
      </w:pPr>
      <w:bookmarkStart w:id="55" w:name="_Toc34151151"/>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5"/>
    </w:p>
    <w:p w14:paraId="549591F6" w14:textId="23E2EEF3" w:rsidR="00395A1B" w:rsidRPr="00395A1B" w:rsidRDefault="00395A1B" w:rsidP="00395A1B">
      <w:pPr>
        <w:ind w:left="1418" w:hanging="1418"/>
      </w:pPr>
      <w:r>
        <w:t>Purpose:</w:t>
      </w:r>
      <w:r>
        <w:tab/>
      </w:r>
      <w:r w:rsidR="00220D8F">
        <w:t>Test if the SSRC value included in a RTCP report block sent from the SUT corresponds to the SSRC of a</w:t>
      </w:r>
      <w:r w:rsidR="00FA747C">
        <w:t>n</w:t>
      </w:r>
      <w:r w:rsidR="00220D8F">
        <w:t xml:space="preserve"> RTP stream received by the SUT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3A6EFD9A" w:rsidR="007230E6" w:rsidRPr="00CA365B" w:rsidRDefault="007230E6" w:rsidP="007230E6">
      <w:pPr>
        <w:ind w:left="1418" w:hanging="1418"/>
      </w:pPr>
      <w:r>
        <w:t>Preconditions:</w:t>
      </w:r>
      <w:r>
        <w:tab/>
        <w:t xml:space="preserve">1) The </w:t>
      </w:r>
      <w:r w:rsidR="00220D8F">
        <w:t xml:space="preserve">SUT </w:t>
      </w:r>
      <w:r>
        <w:t xml:space="preserve">has passed tests </w:t>
      </w:r>
      <w:r w:rsidR="00024584" w:rsidRPr="00D07A4F">
        <w:t>6.2</w:t>
      </w:r>
      <w:r w:rsidRPr="00D07A4F">
        <w:t>.2.6</w:t>
      </w:r>
      <w:r w:rsidRPr="009F10F5">
        <w:t xml:space="preserve">, and </w:t>
      </w:r>
      <w:r w:rsidR="00024584" w:rsidRPr="00D07A4F">
        <w:t>6.2</w:t>
      </w:r>
      <w:r w:rsidRPr="00D07A4F">
        <w:t>.2.7</w:t>
      </w:r>
      <w:r>
        <w:t>.</w:t>
      </w:r>
      <w:r>
        <w:br/>
        <w:t xml:space="preserve">2) The </w:t>
      </w:r>
      <w:r w:rsidR="00220D8F">
        <w:t xml:space="preserve">SUT </w:t>
      </w:r>
      <w:r>
        <w:t xml:space="preserve">is </w:t>
      </w:r>
      <w:r w:rsidR="00220D8F">
        <w:t xml:space="preserve">set </w:t>
      </w:r>
      <w:r>
        <w:t xml:space="preserve">to receive RTP packets during the test session, e.g. </w:t>
      </w:r>
      <w:r w:rsidR="00220D8F">
        <w:t xml:space="preserve">pre-configured or </w:t>
      </w:r>
      <w:r>
        <w:t>set as send-receive or receive-only</w:t>
      </w:r>
      <w:r w:rsidR="00220D8F">
        <w:t xml:space="preserve"> through test instrument signalling</w:t>
      </w:r>
      <w:r w:rsidRPr="00CA365B">
        <w:t>.</w:t>
      </w:r>
      <w:r>
        <w:br/>
        <w:t>3) Data injection is set to send RTP.</w:t>
      </w:r>
    </w:p>
    <w:p w14:paraId="3DED4A9E" w14:textId="4F03D50F" w:rsidR="007230E6" w:rsidRPr="00CA365B" w:rsidRDefault="007230E6" w:rsidP="007230E6">
      <w:pPr>
        <w:ind w:left="1418" w:hanging="1418"/>
      </w:pPr>
      <w:r>
        <w:t>Test procedure:</w:t>
      </w:r>
      <w:r>
        <w:tab/>
        <w:t xml:space="preserve">Observe </w:t>
      </w:r>
      <w:r w:rsidR="00220D8F">
        <w:t xml:space="preserve">the SUT </w:t>
      </w:r>
      <w:r w:rsidR="00A354FF">
        <w:t xml:space="preserve">and data injection </w:t>
      </w:r>
      <w:r>
        <w:t>output.</w:t>
      </w:r>
    </w:p>
    <w:p w14:paraId="53546604" w14:textId="611191AA" w:rsidR="007230E6" w:rsidRPr="00BC3C65" w:rsidRDefault="007230E6" w:rsidP="007230E6">
      <w:pPr>
        <w:ind w:left="1418" w:hanging="1418"/>
      </w:pPr>
      <w:r>
        <w:t>Stop condition:</w:t>
      </w:r>
      <w:r>
        <w:tab/>
        <w:t>An RTCP packet is sent</w:t>
      </w:r>
      <w:r w:rsidR="00A354FF">
        <w:t xml:space="preserve"> from </w:t>
      </w:r>
      <w:r w:rsidR="00FA747C">
        <w:t>the SUT</w:t>
      </w:r>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r w:rsidR="00FA747C">
        <w:t xml:space="preserve">sent from the SUT </w:t>
      </w:r>
      <w:r w:rsidR="00FA7161">
        <w:t>can be found as RTP header SSRC field value in at least one of the RTP packets sent from data injection</w:t>
      </w:r>
      <w:r>
        <w:t>.</w:t>
      </w:r>
    </w:p>
    <w:p w14:paraId="447C6D78" w14:textId="2B0E2E63" w:rsidR="007230E6" w:rsidRDefault="007230E6" w:rsidP="007230E6">
      <w:pPr>
        <w:ind w:left="1418" w:hanging="1418"/>
      </w:pPr>
      <w:r>
        <w:t>Comments:</w:t>
      </w:r>
      <w:r>
        <w:tab/>
        <w:t xml:space="preserve">The test result is agnostic to RTP packets being sent by the </w:t>
      </w:r>
      <w:r w:rsidR="00FA747C">
        <w:t xml:space="preserve">SUT </w:t>
      </w:r>
      <w:r>
        <w:t>or not.</w:t>
      </w:r>
      <w:r w:rsidR="00A354FF">
        <w:br/>
        <w:t xml:space="preserve">A report block </w:t>
      </w:r>
      <w:r w:rsidR="00FA747C">
        <w:t xml:space="preserve">sent by the SUT </w:t>
      </w:r>
      <w:r w:rsidR="00A354FF">
        <w:t xml:space="preserve">containing an SSRC value identical to the SSRC value in the RTP header of RTP packets </w:t>
      </w:r>
      <w:r w:rsidR="00FA747C">
        <w:t xml:space="preserve">received by the SUT </w:t>
      </w:r>
      <w:r w:rsidR="00A354FF">
        <w:t xml:space="preserve">is henceforth denoted as </w:t>
      </w:r>
      <w:r w:rsidR="00FA747C">
        <w:t xml:space="preserve">the SUT </w:t>
      </w:r>
      <w:r w:rsidR="00A354FF">
        <w:t>"reporting on" the RTP stream those RTP packets belong to.</w:t>
      </w:r>
    </w:p>
    <w:p w14:paraId="7369D0EE" w14:textId="3281A308" w:rsidR="00A212B5" w:rsidRPr="004D3578" w:rsidRDefault="00024584" w:rsidP="00A212B5">
      <w:pPr>
        <w:pStyle w:val="Heading4"/>
      </w:pPr>
      <w:bookmarkStart w:id="56" w:name="_Toc34151152"/>
      <w:r>
        <w:t>6.2</w:t>
      </w:r>
      <w:r w:rsidR="00A212B5">
        <w:t>.</w:t>
      </w:r>
      <w:r w:rsidR="00E65518">
        <w:t>6</w:t>
      </w:r>
      <w:r w:rsidR="00A212B5">
        <w:t>.2</w:t>
      </w:r>
      <w:r w:rsidR="00A212B5" w:rsidRPr="004D3578">
        <w:tab/>
      </w:r>
      <w:r w:rsidR="00A212B5">
        <w:t>SSRC Completeness Test</w:t>
      </w:r>
      <w:bookmarkEnd w:id="56"/>
    </w:p>
    <w:p w14:paraId="0A2836CB" w14:textId="5A16461C" w:rsidR="00666506" w:rsidRPr="00666506" w:rsidRDefault="00666506" w:rsidP="00666506">
      <w:pPr>
        <w:ind w:left="1418" w:hanging="1418"/>
      </w:pPr>
      <w:r w:rsidRPr="00666506">
        <w:t>Purpose:</w:t>
      </w:r>
      <w:r w:rsidRPr="00666506">
        <w:tab/>
        <w:t xml:space="preserve">Test if all RTP streams (all SSRC) </w:t>
      </w:r>
      <w:r w:rsidR="00FA747C">
        <w:t xml:space="preserve">sent by data injection and received by the SUT </w:t>
      </w:r>
      <w:r w:rsidRPr="00666506">
        <w:t>in the RTP session are reported on</w:t>
      </w:r>
      <w:r w:rsidR="00FA747C">
        <w:t xml:space="preserve"> by the SUT</w:t>
      </w:r>
      <w:r w:rsidRPr="00666506">
        <w:t>,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15E6EF4B" w:rsidR="00666506" w:rsidRPr="00666506" w:rsidRDefault="00FA7161" w:rsidP="00666506">
      <w:pPr>
        <w:ind w:left="1418" w:hanging="1418"/>
      </w:pPr>
      <w:r>
        <w:t>Preconditions:</w:t>
      </w:r>
      <w:r>
        <w:tab/>
        <w:t xml:space="preserve">1) The </w:t>
      </w:r>
      <w:r w:rsidR="00FA747C">
        <w:t xml:space="preserve">SUT </w:t>
      </w:r>
      <w:r>
        <w:t>is capable of using multiple simultaneous RTP streams in a single RTP session.</w:t>
      </w:r>
      <w:r>
        <w:br/>
        <w:t xml:space="preserve">2) The </w:t>
      </w:r>
      <w:r w:rsidR="00FA747C">
        <w:t xml:space="preserve">SUT </w:t>
      </w:r>
      <w:r>
        <w:t xml:space="preserve">has passed test </w:t>
      </w:r>
      <w:r w:rsidR="00024584" w:rsidRPr="00D07A4F">
        <w:t>6.2</w:t>
      </w:r>
      <w:r w:rsidRPr="00D07A4F">
        <w:t>.6.1</w:t>
      </w:r>
      <w:r>
        <w:t>.</w:t>
      </w:r>
      <w:r>
        <w:br/>
        <w:t xml:space="preserve">3)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br/>
      </w:r>
      <w:r>
        <w:lastRenderedPageBreak/>
        <w:t>4) Data injection is set to send RTP.</w:t>
      </w:r>
      <w:r w:rsidR="002D4435">
        <w:br/>
      </w:r>
      <w:r w:rsidR="00666506" w:rsidRPr="00666506">
        <w:t>5) The number of simultaneously used, unique, SSRC values sent by the data injection in the RTP session (</w:t>
      </w:r>
      <m:oMath>
        <m:r>
          <w:rPr>
            <w:rFonts w:ascii="Cambria Math" w:hAnsi="Cambria Math"/>
          </w:rPr>
          <m:t>m</m:t>
        </m:r>
      </m:oMath>
      <w:r w:rsidR="00666506" w:rsidRPr="00666506">
        <w:t>) is known a-priori (only one in the single-stream case).</w:t>
      </w:r>
    </w:p>
    <w:p w14:paraId="623F4815" w14:textId="60EAB10F" w:rsidR="00666506" w:rsidRPr="00666506" w:rsidRDefault="00666506" w:rsidP="00666506">
      <w:pPr>
        <w:ind w:left="1418" w:hanging="1418"/>
      </w:pPr>
      <w:r w:rsidRPr="00666506">
        <w:t>Test procedure:</w:t>
      </w:r>
      <w:r w:rsidRPr="00666506">
        <w:tab/>
        <w:t xml:space="preserve">1) Observe </w:t>
      </w:r>
      <w:r w:rsidR="00FA747C">
        <w:t xml:space="preserve">SUT </w:t>
      </w:r>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that are included in RTCP report blocks sent from the </w:t>
      </w:r>
      <w:r w:rsidR="00FA747C">
        <w:t>SUT</w:t>
      </w:r>
      <w:r w:rsidRPr="00666506">
        <w:t>.</w:t>
      </w:r>
      <w:r w:rsidRPr="00666506">
        <w:br/>
        <w:t>3) Count the number of RTCP packets (</w:t>
      </w:r>
      <m:oMath>
        <m:r>
          <w:rPr>
            <w:rFonts w:ascii="Cambria Math" w:hAnsi="Cambria Math"/>
          </w:rPr>
          <m:t>n</m:t>
        </m:r>
      </m:oMath>
      <w:r w:rsidRPr="00666506">
        <w:t xml:space="preserve">) sent from the </w:t>
      </w:r>
      <w:r w:rsidR="00FA747C">
        <w:t>SUT</w:t>
      </w:r>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r w:rsidRPr="00666506">
        <w:t xml:space="preserve">report blocks </w:t>
      </w:r>
      <w:r w:rsidR="00FA747C">
        <w:t>sent from the SUT</w:t>
      </w:r>
      <w:r w:rsidRPr="00666506">
        <w:t>.</w:t>
      </w:r>
    </w:p>
    <w:p w14:paraId="30BD3209" w14:textId="1C1F5881"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k=m</m:t>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79931744" w:rsidR="00FA7161" w:rsidRDefault="00FA7161" w:rsidP="00666506">
      <w:pPr>
        <w:ind w:left="1418" w:hanging="1418"/>
      </w:pPr>
      <w:r>
        <w:t>Comments:</w:t>
      </w:r>
      <w:r>
        <w:tab/>
        <w:t xml:space="preserve">The test result is agnostic to RTP packets being sent by the </w:t>
      </w:r>
      <w:r w:rsidR="00FA747C">
        <w:t xml:space="preserve">SUT </w:t>
      </w:r>
      <w:r>
        <w:t>or not.</w:t>
      </w:r>
    </w:p>
    <w:p w14:paraId="1AE96D95" w14:textId="1AF073B5" w:rsidR="003C46F9" w:rsidRPr="004D3578" w:rsidRDefault="00024584" w:rsidP="003C46F9">
      <w:pPr>
        <w:pStyle w:val="Heading4"/>
      </w:pPr>
      <w:bookmarkStart w:id="57" w:name="_Toc34151153"/>
      <w:r>
        <w:t>6.2</w:t>
      </w:r>
      <w:r w:rsidR="003C46F9">
        <w:t>.</w:t>
      </w:r>
      <w:r w:rsidR="00E65518">
        <w:t>6</w:t>
      </w:r>
      <w:r w:rsidR="003C46F9">
        <w:t>.3</w:t>
      </w:r>
      <w:r w:rsidR="003C46F9" w:rsidRPr="004D3578">
        <w:tab/>
      </w:r>
      <w:r w:rsidR="003C46F9">
        <w:t>SSRC Change Test</w:t>
      </w:r>
      <w:bookmarkEnd w:id="57"/>
    </w:p>
    <w:p w14:paraId="505CF6CF" w14:textId="77777777" w:rsidR="00FA747C" w:rsidRDefault="00FA747C" w:rsidP="00FA747C">
      <w:pPr>
        <w:ind w:left="1418" w:hanging="1418"/>
        <w:rPr>
          <w:i/>
        </w:rPr>
      </w:pPr>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p>
    <w:p w14:paraId="660C0AA2" w14:textId="77777777" w:rsidR="00FA747C" w:rsidRPr="007B543A" w:rsidRDefault="00FA747C" w:rsidP="00FA747C">
      <w:pPr>
        <w:overflowPunct w:val="0"/>
        <w:autoSpaceDE w:val="0"/>
        <w:autoSpaceDN w:val="0"/>
        <w:adjustRightInd w:val="0"/>
        <w:ind w:left="1418" w:hanging="1418"/>
        <w:textAlignment w:val="baseline"/>
      </w:pPr>
      <w:r w:rsidRPr="007B543A">
        <w:t>Status:</w:t>
      </w:r>
      <w:r w:rsidRPr="007B543A">
        <w:tab/>
        <w:t>Mandatory</w:t>
      </w:r>
    </w:p>
    <w:p w14:paraId="7700E4EE" w14:textId="3DA55753" w:rsidR="00FA747C" w:rsidRPr="007B543A" w:rsidRDefault="00FA747C" w:rsidP="00FA747C">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w:t>
      </w:r>
      <w:r w:rsidR="00C769CE">
        <w:t xml:space="preserve">and </w:t>
      </w:r>
      <w:r w:rsidRPr="00D07A4F">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w:t>
      </w:r>
      <w:proofErr w:type="spellStart"/>
      <w:r w:rsidRPr="007B543A">
        <w:t>reasing</w:t>
      </w:r>
      <w:proofErr w:type="spellEnd"/>
      <w:r w:rsidRPr="007B543A">
        <w:t xml:space="preserve">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p>
    <w:p w14:paraId="785B76DE" w14:textId="68FECDF0" w:rsidR="00FA747C" w:rsidRPr="007B543A" w:rsidRDefault="00FA747C" w:rsidP="00FA747C">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p>
    <w:p w14:paraId="67EC1EF4" w14:textId="77777777" w:rsidR="00FA747C" w:rsidRPr="007B543A" w:rsidRDefault="00FA747C" w:rsidP="00FA747C">
      <w:pPr>
        <w:overflowPunct w:val="0"/>
        <w:autoSpaceDE w:val="0"/>
        <w:autoSpaceDN w:val="0"/>
        <w:adjustRightInd w:val="0"/>
        <w:ind w:left="1418" w:hanging="1418"/>
        <w:textAlignment w:val="baseline"/>
      </w:pPr>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p>
    <w:p w14:paraId="686C5DAA" w14:textId="77777777" w:rsidR="00FA747C" w:rsidRPr="007B543A" w:rsidRDefault="00FA747C" w:rsidP="00FA747C">
      <w:pPr>
        <w:overflowPunct w:val="0"/>
        <w:autoSpaceDE w:val="0"/>
        <w:autoSpaceDN w:val="0"/>
        <w:adjustRightInd w:val="0"/>
        <w:ind w:left="1418" w:hanging="1418"/>
        <w:textAlignment w:val="baseline"/>
      </w:pPr>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p>
    <w:p w14:paraId="20523999" w14:textId="187BE917" w:rsidR="00FA747C" w:rsidRPr="007B543A" w:rsidRDefault="00FA747C" w:rsidP="00FA747C">
      <w:pPr>
        <w:overflowPunct w:val="0"/>
        <w:autoSpaceDE w:val="0"/>
        <w:autoSpaceDN w:val="0"/>
        <w:adjustRightInd w:val="0"/>
        <w:ind w:left="1418" w:hanging="1418"/>
        <w:textAlignment w:val="baseline"/>
      </w:pPr>
      <w:r w:rsidRPr="007B543A">
        <w:t>Comments:</w:t>
      </w:r>
      <w:r w:rsidRPr="007B543A">
        <w:tab/>
      </w:r>
      <w:r>
        <w:t xml:space="preserve">The interarrival jitter field of the RTCP receiver report </w:t>
      </w:r>
      <w:r w:rsidR="00A341D9">
        <w:t>is</w:t>
      </w:r>
      <w:r>
        <w:t xml:space="preserve">, like cumulative number of packets lost and fraction lost fields in this test, also not kept across SSRC changes but restart from zero jitter. It is however deliberately not included as part of this test because it is hard to require the test equipment to achieve entirely predictable jitter or not introduce any jitter at all, to be able to construct a repeatable </w:t>
      </w:r>
      <w:r>
        <w:lastRenderedPageBreak/>
        <w:t>jitter pass criteria.</w:t>
      </w:r>
      <w:r>
        <w:br/>
      </w:r>
      <w:r w:rsidRPr="007B543A">
        <w:t xml:space="preserve">The test result is agnostic to RTP packets being sent by the </w:t>
      </w:r>
      <w:r>
        <w:t>SUT</w:t>
      </w:r>
      <w:r w:rsidRPr="007B543A">
        <w:t xml:space="preserve"> or not.</w:t>
      </w:r>
    </w:p>
    <w:p w14:paraId="1B385C65" w14:textId="7AFA8B3B" w:rsidR="00F0373E" w:rsidRPr="004D3578" w:rsidRDefault="005358B9" w:rsidP="00F0373E">
      <w:pPr>
        <w:pStyle w:val="Heading4"/>
      </w:pPr>
      <w:bookmarkStart w:id="58" w:name="_Toc34151154"/>
      <w:r>
        <w:t>6.2.6.4</w:t>
      </w:r>
      <w:r w:rsidR="00F0373E" w:rsidRPr="004D3578">
        <w:tab/>
      </w:r>
      <w:r w:rsidR="00F0373E">
        <w:t xml:space="preserve">Initial </w:t>
      </w:r>
      <w:r w:rsidR="007230E6">
        <w:t>Zero</w:t>
      </w:r>
      <w:r w:rsidR="00F0373E">
        <w:t xml:space="preserve"> Los</w:t>
      </w:r>
      <w:r w:rsidR="007230E6">
        <w:t>s</w:t>
      </w:r>
      <w:r w:rsidR="00F0373E">
        <w:t xml:space="preserve"> Test</w:t>
      </w:r>
      <w:bookmarkEnd w:id="58"/>
    </w:p>
    <w:p w14:paraId="4381CA51" w14:textId="67F70136" w:rsidR="00395A1B" w:rsidRPr="00395A1B" w:rsidRDefault="00395A1B" w:rsidP="00395A1B">
      <w:pPr>
        <w:ind w:left="1418" w:hanging="1418"/>
      </w:pPr>
      <w:r>
        <w:t>Purpose:</w:t>
      </w:r>
      <w:r>
        <w:tab/>
      </w:r>
      <w:r w:rsidR="00FA747C">
        <w:t>Test if loss-free reception of RTP packets by the SUT at RTP session start is correctly reported by the SUT as no loss in RTCP, even if the initial RTP sequence number is non-zero</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018A468F" w:rsidR="00BA5BC3" w:rsidRPr="00CA365B" w:rsidRDefault="00BA5BC3" w:rsidP="00BA5BC3">
      <w:pPr>
        <w:ind w:left="1418" w:hanging="1418"/>
      </w:pPr>
      <w:r>
        <w:t>Preconditions:</w:t>
      </w:r>
      <w:r>
        <w:tab/>
        <w:t xml:space="preserve">1) The </w:t>
      </w:r>
      <w:r w:rsidR="00FA747C">
        <w:t xml:space="preserve">SUT </w:t>
      </w:r>
      <w:r>
        <w:t xml:space="preserve">has passed test </w:t>
      </w:r>
      <w:r w:rsidR="00024584" w:rsidRPr="00D07A4F">
        <w:t>6.2</w:t>
      </w:r>
      <w:r w:rsidR="00F64092" w:rsidRPr="00D07A4F">
        <w:t>.6.1</w:t>
      </w:r>
      <w:r>
        <w:t>.</w:t>
      </w:r>
      <w:r>
        <w:br/>
        <w:t xml:space="preserve">2)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30C17CEB" w:rsidR="00BA5BC3" w:rsidRPr="00CA365B" w:rsidRDefault="00BA5BC3" w:rsidP="00BA5BC3">
      <w:pPr>
        <w:ind w:left="1418" w:hanging="1418"/>
      </w:pPr>
      <w:r>
        <w:t>Test procedure:</w:t>
      </w:r>
      <w:r>
        <w:tab/>
        <w:t xml:space="preserve">Observe </w:t>
      </w:r>
      <w:r w:rsidR="00FA747C">
        <w:t xml:space="preserve">the SUT </w:t>
      </w:r>
      <w:r w:rsidR="00A354FF">
        <w:t xml:space="preserve">and data injection </w:t>
      </w:r>
      <w:r>
        <w:t>output.</w:t>
      </w:r>
    </w:p>
    <w:p w14:paraId="7B3E8812" w14:textId="09E21A38" w:rsidR="00BA5BC3" w:rsidRPr="00BC3C65" w:rsidRDefault="00BA5BC3" w:rsidP="00BA5BC3">
      <w:pPr>
        <w:ind w:left="1418" w:hanging="1418"/>
      </w:pPr>
      <w:r>
        <w:t>Stop condition:</w:t>
      </w:r>
      <w:r>
        <w:tab/>
      </w:r>
      <w:r w:rsidR="002F255B">
        <w:t>1) RTP packets are sent from data injection.</w:t>
      </w:r>
      <w:r w:rsidR="002F255B">
        <w:br/>
        <w:t xml:space="preserve">2) </w:t>
      </w:r>
      <w:r w:rsidR="00F64092">
        <w:t xml:space="preserve">An </w:t>
      </w:r>
      <w:r>
        <w:t xml:space="preserve">RTCP packet </w:t>
      </w:r>
      <w:r w:rsidR="00FA3FC3">
        <w:t>is sent</w:t>
      </w:r>
      <w:r w:rsidR="00D82900">
        <w:t xml:space="preserve"> from </w:t>
      </w:r>
      <w:r w:rsidR="002F255B">
        <w:t>the SUT</w:t>
      </w:r>
      <w:r w:rsidR="00FA3FC3">
        <w:t xml:space="preserve">, </w:t>
      </w:r>
      <w:r w:rsidR="00F64092">
        <w:t>containing at least a receiver report block</w:t>
      </w:r>
      <w:r w:rsidR="00FA3FC3">
        <w:t xml:space="preserve"> reporting on the RTP stream from data injection.</w:t>
      </w:r>
    </w:p>
    <w:p w14:paraId="28F71FD7" w14:textId="421482F7" w:rsidR="00BA5BC3" w:rsidRPr="00CA365B" w:rsidRDefault="00BA5BC3" w:rsidP="00BA5BC3">
      <w:pPr>
        <w:ind w:left="1418" w:hanging="1418"/>
      </w:pPr>
      <w:r>
        <w:t>Pass criteria:</w:t>
      </w:r>
      <w:r>
        <w:tab/>
      </w:r>
      <w:r w:rsidR="00FA3FC3">
        <w:t xml:space="preserve">The report block </w:t>
      </w:r>
      <w:r w:rsidR="002F255B">
        <w:t xml:space="preserve">in the RTCP packet sent from the SUT </w:t>
      </w:r>
      <w:r w:rsidR="00FA3FC3">
        <w:t>reporting on the RTP stream from data injection fulfil</w:t>
      </w:r>
      <w:r w:rsidR="002F255B">
        <w:t>s</w:t>
      </w:r>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27F10ACC" w:rsidR="00BA5BC3" w:rsidRDefault="00BA5BC3" w:rsidP="00BA5BC3">
      <w:pPr>
        <w:ind w:left="1418" w:hanging="1418"/>
      </w:pPr>
      <w:r>
        <w:t>Comments:</w:t>
      </w:r>
      <w:r>
        <w:tab/>
        <w:t xml:space="preserve">The test result is agnostic to RTP packets being sent by the </w:t>
      </w:r>
      <w:r w:rsidR="002F255B">
        <w:t xml:space="preserve">SUT </w:t>
      </w:r>
      <w:r>
        <w:t>or not.</w:t>
      </w:r>
    </w:p>
    <w:p w14:paraId="105BB509" w14:textId="6537F3CC" w:rsidR="00A12403" w:rsidRPr="004D3578" w:rsidRDefault="005358B9" w:rsidP="00A12403">
      <w:pPr>
        <w:pStyle w:val="Heading4"/>
      </w:pPr>
      <w:bookmarkStart w:id="59" w:name="_Toc34151155"/>
      <w:r>
        <w:t>6.2.6.5</w:t>
      </w:r>
      <w:r w:rsidR="00A12403" w:rsidRPr="004D3578">
        <w:tab/>
      </w:r>
      <w:r w:rsidR="00A12403">
        <w:t>Zero Los</w:t>
      </w:r>
      <w:r w:rsidR="00A36063">
        <w:t>s</w:t>
      </w:r>
      <w:r w:rsidR="00A12403">
        <w:t xml:space="preserve"> Test</w:t>
      </w:r>
      <w:bookmarkEnd w:id="59"/>
    </w:p>
    <w:p w14:paraId="196B2E58" w14:textId="41243FE0" w:rsidR="00395A1B" w:rsidRPr="00395A1B" w:rsidRDefault="00395A1B" w:rsidP="00395A1B">
      <w:pPr>
        <w:ind w:left="1418" w:hanging="1418"/>
      </w:pPr>
      <w:r>
        <w:t>Purpose:</w:t>
      </w:r>
      <w:r>
        <w:tab/>
      </w:r>
      <w:r w:rsidR="002F255B">
        <w:t>Test if loss-free reception of RTP packets by the SUT during a reporting period is correctly reflected in the RTCP report sent by the SUT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308C6978" w:rsidR="00D82900" w:rsidRPr="00CA365B" w:rsidRDefault="00D82900" w:rsidP="00D82900">
      <w:pPr>
        <w:ind w:left="1418" w:hanging="1418"/>
      </w:pPr>
      <w:r>
        <w:t>Preconditions:</w:t>
      </w:r>
      <w:r>
        <w:tab/>
        <w:t xml:space="preserve">1) The </w:t>
      </w:r>
      <w:r w:rsidR="002F255B">
        <w:t xml:space="preserve">SUT </w:t>
      </w:r>
      <w:r>
        <w:t xml:space="preserve">has passed test </w:t>
      </w:r>
      <w:r w:rsidR="005358B9" w:rsidRPr="00D07A4F">
        <w:t>6.2.6.4</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15B6F02C" w:rsidR="00D82900" w:rsidRPr="00CA365B" w:rsidRDefault="00D82900" w:rsidP="00D82900">
      <w:pPr>
        <w:ind w:left="1418" w:hanging="1418"/>
      </w:pPr>
      <w:r>
        <w:t>Test procedure:</w:t>
      </w:r>
      <w:r>
        <w:tab/>
        <w:t xml:space="preserve">Observe </w:t>
      </w:r>
      <w:r w:rsidR="002F255B">
        <w:t xml:space="preserve">the SUT </w:t>
      </w:r>
      <w:r>
        <w:t>and data injection output.</w:t>
      </w:r>
    </w:p>
    <w:p w14:paraId="4A361335" w14:textId="262877B7" w:rsidR="00D82900" w:rsidRPr="00BC3C65" w:rsidRDefault="00D82900" w:rsidP="00D82900">
      <w:pPr>
        <w:ind w:left="1418" w:hanging="1418"/>
      </w:pPr>
      <w:r>
        <w:t>Stop condition:</w:t>
      </w:r>
      <w:r>
        <w:tab/>
      </w:r>
      <w:r w:rsidR="002F255B">
        <w:t>1) RTP packets are sent from data injection.</w:t>
      </w:r>
      <w:r w:rsidR="002F255B">
        <w:br/>
        <w:t xml:space="preserve">2) </w:t>
      </w:r>
      <w:r>
        <w:t xml:space="preserve">Two RTCP packets are sent from </w:t>
      </w:r>
      <w:r w:rsidR="002F255B">
        <w:t>the SUT</w:t>
      </w:r>
      <w:r>
        <w:t>, each containing at least a receiver report block reporting on the RTP stream from data injection.</w:t>
      </w:r>
    </w:p>
    <w:p w14:paraId="178BA2A9" w14:textId="5AC62AD7" w:rsidR="00D82900" w:rsidRPr="00CA365B" w:rsidRDefault="00D82900" w:rsidP="00D82900">
      <w:pPr>
        <w:ind w:left="1418" w:hanging="1418"/>
      </w:pPr>
      <w:r>
        <w:t>Pass criteria:</w:t>
      </w:r>
      <w:r>
        <w:tab/>
      </w:r>
      <w:r w:rsidR="00390433">
        <w:t xml:space="preserve">The report block in </w:t>
      </w:r>
      <w:r w:rsidR="002F255B">
        <w:t xml:space="preserve">the </w:t>
      </w:r>
      <w:r w:rsidR="00390433">
        <w:t xml:space="preserve">RTCP packets sent from the </w:t>
      </w:r>
      <w:r w:rsidR="002F255B">
        <w:t>SUT</w:t>
      </w:r>
      <w:r w:rsidR="00390433">
        <w:t>, reporting on the RTP stream from data injection fulfil</w:t>
      </w:r>
      <w:r w:rsidR="002F255B">
        <w:t>s</w:t>
      </w:r>
      <w:r w:rsidR="00390433">
        <w:t>:</w:t>
      </w:r>
      <w:r>
        <w:br/>
        <w:t>1) The fraction lost report block field is zero</w:t>
      </w:r>
      <w:r w:rsidR="00390433">
        <w:t xml:space="preserve"> in the second RTCP packet</w:t>
      </w:r>
      <w:r w:rsidR="002F255B">
        <w:t xml:space="preserve"> sent from the SUT during the test</w:t>
      </w:r>
      <w:r>
        <w:t>.</w:t>
      </w:r>
      <w:r>
        <w:br/>
        <w:t xml:space="preserve">2) The cumulative number of packets lost report block field </w:t>
      </w:r>
      <w:r w:rsidR="00390433">
        <w:t xml:space="preserve">value </w:t>
      </w:r>
      <w:r>
        <w:t xml:space="preserve">is </w:t>
      </w:r>
      <w:r w:rsidR="00390433">
        <w:t>identical in the first and second RTCP packet</w:t>
      </w:r>
      <w:r w:rsidR="002F255B">
        <w:t xml:space="preserve"> sent from the SUT during the test</w:t>
      </w:r>
      <w:r>
        <w:t>.</w:t>
      </w:r>
    </w:p>
    <w:p w14:paraId="62EBEF08" w14:textId="160241D1" w:rsidR="00D82900" w:rsidRDefault="00D82900" w:rsidP="00D82900">
      <w:pPr>
        <w:ind w:left="1418" w:hanging="1418"/>
      </w:pPr>
      <w:r>
        <w:t>Comments:</w:t>
      </w:r>
      <w:r>
        <w:tab/>
        <w:t xml:space="preserve">The test result is agnostic to RTP packets being sent by the </w:t>
      </w:r>
      <w:r w:rsidR="004730CD">
        <w:t>SUT</w:t>
      </w:r>
      <w:r>
        <w:t xml:space="preserve"> or not.</w:t>
      </w:r>
    </w:p>
    <w:p w14:paraId="32323A35" w14:textId="2216AB5F" w:rsidR="00A12403" w:rsidRPr="004D3578" w:rsidRDefault="005358B9" w:rsidP="00A12403">
      <w:pPr>
        <w:pStyle w:val="Heading4"/>
      </w:pPr>
      <w:bookmarkStart w:id="60" w:name="_Toc34151156"/>
      <w:r>
        <w:t>6.2.6.6</w:t>
      </w:r>
      <w:r w:rsidR="00A12403" w:rsidRPr="004D3578">
        <w:tab/>
      </w:r>
      <w:r w:rsidR="00A12403">
        <w:t>Los</w:t>
      </w:r>
      <w:r w:rsidR="00A36063">
        <w:t>s</w:t>
      </w:r>
      <w:r w:rsidR="00A12403">
        <w:t xml:space="preserve"> Test</w:t>
      </w:r>
      <w:bookmarkEnd w:id="60"/>
    </w:p>
    <w:p w14:paraId="010371CE" w14:textId="580E04D3" w:rsidR="00E044DD" w:rsidRPr="00E044DD" w:rsidRDefault="00E044DD" w:rsidP="00E044DD">
      <w:pPr>
        <w:ind w:left="1418" w:hanging="1418"/>
      </w:pPr>
      <w:r w:rsidRPr="00E044DD">
        <w:t>Purpose:</w:t>
      </w:r>
      <w:r w:rsidRPr="00E044DD">
        <w:tab/>
        <w:t xml:space="preserve">Test if the "fraction lost" and "cumulative number of packets lost" fields in the receiver report </w:t>
      </w:r>
      <w:r w:rsidR="002F255B">
        <w:t xml:space="preserve">sent from the SUT </w:t>
      </w:r>
      <w:r w:rsidRPr="00E044DD">
        <w:t>are consistent with one another and with the "extended last sequence number received" field</w:t>
      </w:r>
      <w:r w:rsidR="002F255B">
        <w:t xml:space="preserve"> in the same receiver report</w:t>
      </w:r>
      <w:r w:rsidRPr="00E044DD">
        <w:rPr>
          <w:i/>
        </w:rPr>
        <w:t>.</w:t>
      </w:r>
    </w:p>
    <w:p w14:paraId="368F4308" w14:textId="77777777" w:rsidR="003361CF" w:rsidRPr="00CA365B" w:rsidRDefault="003361CF" w:rsidP="003361CF">
      <w:pPr>
        <w:ind w:left="1418" w:hanging="1418"/>
      </w:pPr>
      <w:r>
        <w:lastRenderedPageBreak/>
        <w:t>Status:</w:t>
      </w:r>
      <w:r>
        <w:tab/>
      </w:r>
      <w:r w:rsidRPr="00CA365B">
        <w:t>Mandatory</w:t>
      </w:r>
    </w:p>
    <w:p w14:paraId="310B6B17" w14:textId="12DAB722" w:rsidR="003361CF" w:rsidRPr="00CA365B" w:rsidRDefault="003361CF" w:rsidP="003361CF">
      <w:pPr>
        <w:ind w:left="1418" w:hanging="1418"/>
      </w:pPr>
      <w:r>
        <w:t>Preconditions:</w:t>
      </w:r>
      <w:r>
        <w:tab/>
        <w:t xml:space="preserve">1) The </w:t>
      </w:r>
      <w:r w:rsidR="002F255B">
        <w:t xml:space="preserve">SUT </w:t>
      </w:r>
      <w:r>
        <w:t>has passed test</w:t>
      </w:r>
      <w:r w:rsidR="009D02AB">
        <w:t>s</w:t>
      </w:r>
      <w:r>
        <w:t xml:space="preserve"> </w:t>
      </w:r>
      <w:r w:rsidR="005358B9" w:rsidRPr="00D07A4F">
        <w:t>6.2.6.5</w:t>
      </w:r>
      <w:r w:rsidR="009D02AB" w:rsidRPr="00C769CE">
        <w:t xml:space="preserve"> and </w:t>
      </w:r>
      <w:r w:rsidR="005358B9" w:rsidRPr="00D07A4F">
        <w:t>6.2.6.1</w:t>
      </w:r>
      <w:r w:rsidR="009231AC" w:rsidRPr="00D07A4F">
        <w:t>1</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 loss according to test procedure (below) and with monotonically increasing RTP sequence number (SN).</w:t>
      </w:r>
    </w:p>
    <w:p w14:paraId="4633CDB4" w14:textId="43B4F3E9" w:rsidR="00E044DD" w:rsidRPr="00E044DD" w:rsidRDefault="00E044DD" w:rsidP="00E044DD">
      <w:pPr>
        <w:tabs>
          <w:tab w:val="left" w:pos="1701"/>
        </w:tabs>
        <w:ind w:left="1425" w:hanging="1425"/>
      </w:pPr>
      <w:r w:rsidRPr="00E044DD">
        <w:t>Test procedure:</w:t>
      </w:r>
      <w:r w:rsidRPr="00E044DD">
        <w:tab/>
        <w:t xml:space="preserve">1) Observe </w:t>
      </w:r>
      <w:r w:rsidR="002F255B">
        <w:t xml:space="preserve">the SUT </w:t>
      </w:r>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r w:rsidR="002F255B">
        <w:t xml:space="preserve">SUT </w:t>
      </w:r>
      <w:r w:rsidRPr="00E044DD">
        <w:t>reporting on the RTP stream sent from data injection.</w:t>
      </w:r>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E044DD">
        <w:br/>
      </w:r>
      <w:r w:rsidR="002F255B">
        <w:t>4</w:t>
      </w:r>
      <w:r w:rsidRPr="00E044DD">
        <w:t xml:space="preserve">) An RTCP packet, </w:t>
      </w:r>
      <m:oMath>
        <m:r>
          <w:rPr>
            <w:rFonts w:ascii="Cambria Math" w:hAnsi="Cambria Math"/>
          </w:rPr>
          <m:t>i-1</m:t>
        </m:r>
      </m:oMath>
      <w:r w:rsidRPr="00E044DD">
        <w:t xml:space="preserve">, is sent from the </w:t>
      </w:r>
      <w:r w:rsidR="002F255B">
        <w:t>SUT</w:t>
      </w:r>
      <w:r w:rsidRPr="00E044DD">
        <w:t>, reporting on the RTP stream from data injection.</w:t>
      </w:r>
      <w:r w:rsidR="002F255B">
        <w:t xml:space="preserve"> The value of </w:t>
      </w:r>
      <m:oMath>
        <m:r>
          <w:rPr>
            <w:rFonts w:ascii="Cambria Math" w:hAnsi="Cambria Math"/>
          </w:rPr>
          <m:t>i</m:t>
        </m:r>
      </m:oMath>
      <w:r w:rsidR="002F255B">
        <w:t xml:space="preserve"> and its relation to how many RTCP packets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r w:rsidRPr="00E044DD">
        <w:br/>
      </w:r>
      <w:r w:rsidR="002F255B">
        <w:t>5</w:t>
      </w:r>
      <w:r w:rsidRPr="00E044DD">
        <w:t xml:space="preserve">) Drop RTP packets from data injection to the </w:t>
      </w:r>
      <w:r w:rsidR="002F255B">
        <w:t xml:space="preserve">SUT </w:t>
      </w:r>
      <w:r w:rsidRPr="00E044DD">
        <w:t xml:space="preserve">according to </w:t>
      </w:r>
      <w:r w:rsidR="002F255B">
        <w:t xml:space="preserve">the below sub-bullets, one sub-bullet per repetition, </w:t>
      </w:r>
      <m:oMath>
        <m:r>
          <w:rPr>
            <w:rFonts w:ascii="Cambria Math" w:hAnsi="Cambria Math"/>
          </w:rPr>
          <m:t>k</m:t>
        </m:r>
      </m:oMath>
      <w:r w:rsidR="002F255B">
        <w:t xml:space="preserve">, of </w:t>
      </w:r>
      <w:r w:rsidRPr="00E044DD">
        <w:t>step</w:t>
      </w:r>
      <w:r w:rsidR="002F255B">
        <w:t>s</w:t>
      </w:r>
      <w:r w:rsidRPr="00E044DD">
        <w:t xml:space="preserve"> </w:t>
      </w:r>
      <w:r w:rsidR="00357180">
        <w:t>4</w:t>
      </w:r>
      <w:r w:rsidR="002F255B">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r w:rsidRPr="00E044DD">
        <w:br/>
      </w:r>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r w:rsidR="002F255B">
        <w:t>6</w:t>
      </w:r>
      <w:r w:rsidRPr="00E044DD">
        <w:t xml:space="preserve">) An RTCP packet, </w:t>
      </w:r>
      <m:oMath>
        <m:r>
          <w:rPr>
            <w:rFonts w:ascii="Cambria Math" w:hAnsi="Cambria Math"/>
          </w:rPr>
          <m:t>i</m:t>
        </m:r>
      </m:oMath>
      <w:r w:rsidRPr="00E044DD">
        <w:t xml:space="preserve">, is sent from the </w:t>
      </w:r>
      <w:r w:rsidR="002F255B">
        <w:t>SUT</w:t>
      </w:r>
      <w:r w:rsidRPr="00E044DD">
        <w:t>, reporting on the RTP stream from data injection.</w:t>
      </w:r>
      <w:r w:rsidRPr="00E044DD">
        <w:br/>
      </w:r>
      <w:r w:rsidR="002F255B">
        <w:t>7</w:t>
      </w:r>
      <w:r w:rsidRPr="00E044DD">
        <w:t>) Calculate number of packets sent</w:t>
      </w:r>
      <w:r w:rsidR="007611CA">
        <w:t xml:space="preserve"> (disregarding packet drops)</w:t>
      </w:r>
      <w:r w:rsidR="00A341D9">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r>
      <w:r w:rsidR="007611CA">
        <w:t>8</w:t>
      </w:r>
      <w:r w:rsidRPr="00E044DD">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044DD">
        <w:t xml:space="preserve"> set according to </w:t>
      </w:r>
      <w:r w:rsidR="007611CA">
        <w:t>5</w:t>
      </w:r>
      <w:r w:rsidRPr="00E044DD">
        <w:t xml:space="preserve">a) – </w:t>
      </w:r>
      <w:r w:rsidR="007611CA">
        <w:t>5</w:t>
      </w:r>
      <w:r w:rsidRPr="00E044DD">
        <w:t xml:space="preserve">e) </w:t>
      </w:r>
      <w:r w:rsidR="007611CA">
        <w:t>above</w:t>
      </w:r>
      <w:r w:rsidRPr="00E044DD">
        <w:t>.</w:t>
      </w:r>
      <w:r w:rsidRPr="00E044DD">
        <w:br/>
      </w:r>
      <w:r w:rsidR="007611CA">
        <w:t>9</w:t>
      </w:r>
      <w:r w:rsidRPr="00E044DD">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r>
      <w:r w:rsidR="007611CA">
        <w:t>10</w:t>
      </w:r>
      <w:r w:rsidRPr="00E044DD">
        <w:t xml:space="preserve">) Repeat </w:t>
      </w:r>
      <w:r w:rsidR="007611CA">
        <w:t xml:space="preserve">from </w:t>
      </w:r>
      <w:r w:rsidRPr="00E044DD">
        <w:t>step 4</w:t>
      </w:r>
      <w:r w:rsidR="007611CA">
        <w:t>.</w:t>
      </w:r>
      <w:r w:rsidRPr="00E044DD">
        <w:br/>
      </w:r>
    </w:p>
    <w:p w14:paraId="4C675CB7" w14:textId="6E549DE7" w:rsidR="00E044DD" w:rsidRPr="00E044DD" w:rsidRDefault="00E044DD" w:rsidP="00E044DD">
      <w:pPr>
        <w:ind w:left="1418" w:hanging="1418"/>
      </w:pPr>
      <w:r w:rsidRPr="00E044DD">
        <w:t>Stop condition:</w:t>
      </w:r>
      <w:r w:rsidRPr="00E044DD">
        <w:tab/>
        <w:t xml:space="preserve">Step </w:t>
      </w:r>
      <w:r w:rsidR="007611CA">
        <w:t>9</w:t>
      </w:r>
      <w:r w:rsidRPr="00E044DD">
        <w:t xml:space="preserve"> is fulfilled for </w:t>
      </w:r>
      <m:oMath>
        <m:r>
          <w:rPr>
            <w:rFonts w:ascii="Cambria Math" w:hAnsi="Cambria Math"/>
          </w:rPr>
          <m:t>k=5</m:t>
        </m:r>
      </m:oMath>
      <w:r w:rsidRPr="00E044DD">
        <w:t xml:space="preserve">, repetition </w:t>
      </w:r>
      <w:r w:rsidR="007611CA">
        <w:t>5</w:t>
      </w:r>
      <w:r w:rsidRPr="00E044DD">
        <w:t>e).</w:t>
      </w:r>
    </w:p>
    <w:p w14:paraId="345CA8A8" w14:textId="3475C989"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p>
    <w:p w14:paraId="61BEF624" w14:textId="046B244D" w:rsidR="00E044DD" w:rsidRPr="00E044DD" w:rsidRDefault="00E044DD" w:rsidP="00E044DD">
      <w:pPr>
        <w:ind w:left="1418" w:hanging="1418"/>
      </w:pPr>
      <w:r w:rsidRPr="00E044DD">
        <w:t>Comments:</w:t>
      </w:r>
      <w:r w:rsidRPr="00E044DD">
        <w:tab/>
        <w:t xml:space="preserve">The test result is agnostic to RTP packets being sent by the </w:t>
      </w:r>
      <w:r w:rsidR="007611CA">
        <w:t xml:space="preserve">SUT </w:t>
      </w:r>
      <w:r w:rsidRPr="00E044DD">
        <w:t>or not.</w:t>
      </w:r>
      <w:r w:rsidRPr="00E044DD">
        <w:br/>
        <w:t xml:space="preserve">It is assumed that the information in extended last sequence number received is correct </w:t>
      </w:r>
      <w:r w:rsidR="007611CA">
        <w:t xml:space="preserve">(see test </w:t>
      </w:r>
      <w:r w:rsidR="007611CA" w:rsidRPr="00D07A4F">
        <w:t>6.2.6.11</w:t>
      </w:r>
      <w:r w:rsidR="007611CA">
        <w:t xml:space="preserve">) </w:t>
      </w:r>
      <w:r w:rsidRPr="00E044DD">
        <w:t>and enough to correlate with actual, observed RTP packet loss.</w:t>
      </w:r>
    </w:p>
    <w:p w14:paraId="1E4E3730" w14:textId="74A72163" w:rsidR="00F0373E" w:rsidRPr="004D3578" w:rsidRDefault="005358B9" w:rsidP="00F0373E">
      <w:pPr>
        <w:pStyle w:val="Heading4"/>
      </w:pPr>
      <w:bookmarkStart w:id="61" w:name="_Toc34151157"/>
      <w:r>
        <w:t>6.2.6.7</w:t>
      </w:r>
      <w:r w:rsidR="00F0373E" w:rsidRPr="004D3578">
        <w:tab/>
      </w:r>
      <w:r w:rsidR="00F0373E">
        <w:t>Wrapped Los</w:t>
      </w:r>
      <w:r w:rsidR="00A36063">
        <w:t>s</w:t>
      </w:r>
      <w:r w:rsidR="00F0373E">
        <w:t xml:space="preserve"> Test</w:t>
      </w:r>
      <w:bookmarkEnd w:id="61"/>
    </w:p>
    <w:p w14:paraId="3C55CF07" w14:textId="15C0AFB2" w:rsidR="00666506" w:rsidRPr="00666506" w:rsidRDefault="00666506" w:rsidP="00666506">
      <w:pPr>
        <w:ind w:left="1418" w:hanging="1418"/>
      </w:pPr>
      <w:r w:rsidRPr="00666506">
        <w:t>Purpose:</w:t>
      </w:r>
      <w:r w:rsidRPr="00666506">
        <w:tab/>
      </w:r>
      <w:bookmarkStart w:id="62" w:name="_Hlk25586263"/>
      <w:r w:rsidRPr="00666506">
        <w:t xml:space="preserve">Test if the "fraction lost" and "cumulative number of packets lost" fields in the receiver report </w:t>
      </w:r>
      <w:r w:rsidR="007611CA">
        <w:t xml:space="preserve">sent from the SUT </w:t>
      </w:r>
      <w:r w:rsidRPr="00666506">
        <w:t>are consistent with one another and with the "extended last sequence number received" field</w:t>
      </w:r>
      <w:r w:rsidR="007611CA">
        <w:t xml:space="preserve"> in the same receiver report</w:t>
      </w:r>
      <w:r w:rsidRPr="00666506">
        <w:t xml:space="preserve">, even when the RTP "sequence number" field </w:t>
      </w:r>
      <w:bookmarkEnd w:id="62"/>
      <w:r w:rsidR="007611CA">
        <w:t xml:space="preserve">in RTP packets sent from data injection </w:t>
      </w:r>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2221B9ED" w:rsidR="00666506" w:rsidRPr="00666506" w:rsidRDefault="00666506" w:rsidP="00666506">
      <w:pPr>
        <w:ind w:left="1418" w:hanging="1418"/>
      </w:pPr>
      <w:r w:rsidRPr="00666506">
        <w:t>Preconditions:</w:t>
      </w:r>
      <w:r w:rsidRPr="00666506">
        <w:tab/>
        <w:t xml:space="preserve">1) The </w:t>
      </w:r>
      <w:r w:rsidR="007611CA">
        <w:t xml:space="preserve">SUT </w:t>
      </w:r>
      <w:r w:rsidRPr="00666506">
        <w:t xml:space="preserve">has passed tests </w:t>
      </w:r>
      <w:r w:rsidRPr="00D07A4F">
        <w:t>6.2.6.6</w:t>
      </w:r>
      <w:r w:rsidRPr="00C769CE">
        <w:t xml:space="preserve"> and </w:t>
      </w:r>
      <w:r w:rsidRPr="00D07A4F">
        <w:t>6.2.6.12</w:t>
      </w:r>
      <w:r w:rsidRPr="00666506">
        <w:t>.</w:t>
      </w:r>
      <w:r w:rsidRPr="00666506">
        <w:br/>
        <w:t xml:space="preserve">2) The </w:t>
      </w:r>
      <w:r w:rsidR="007611CA">
        <w:t xml:space="preserve">SUT </w:t>
      </w:r>
      <w:r w:rsidRPr="00666506">
        <w:t xml:space="preserve">is </w:t>
      </w:r>
      <w:r w:rsidR="007611CA">
        <w:t xml:space="preserve">set </w:t>
      </w:r>
      <w:r w:rsidRPr="00666506">
        <w:t xml:space="preserve">to receive RTP packets during the test session, e.g. </w:t>
      </w:r>
      <w:r w:rsidR="007611CA" w:rsidRPr="00666506">
        <w:t xml:space="preserve">pre-configured </w:t>
      </w:r>
      <w:r w:rsidR="007611CA">
        <w:t xml:space="preserve">or </w:t>
      </w:r>
      <w:r w:rsidRPr="00666506">
        <w:t>set as send-receive or receive-only</w:t>
      </w:r>
      <w:r w:rsidR="007611CA">
        <w:t xml:space="preserve"> through test instrument signalling</w:t>
      </w:r>
      <w:r w:rsidRPr="00666506">
        <w:t>.</w:t>
      </w:r>
      <w:r w:rsidRPr="00666506">
        <w:br/>
        <w:t>3) Data injection is set to send a single RTP stream (one SSRC) with loss according to test procedure (below).</w:t>
      </w:r>
      <w:r w:rsidRPr="00666506">
        <w:br/>
        <w:t xml:space="preserve">4) The "sequence number" (SN) field in the first RTP packet sent from data injection is set to a value </w:t>
      </w:r>
      <w:r w:rsidRPr="00666506">
        <w:lastRenderedPageBreak/>
        <w:t>close to 2</w:t>
      </w:r>
      <w:r w:rsidRPr="00666506">
        <w:rPr>
          <w:vertAlign w:val="superscript"/>
        </w:rPr>
        <w:t>16</w:t>
      </w:r>
      <w:r w:rsidRPr="00666506">
        <w:t>-1 (when interpreted as an unsigned 16-bit integer)</w:t>
      </w:r>
      <w:r w:rsidR="00845B01">
        <w:t xml:space="preserve"> in step 5 of the test procedure</w:t>
      </w:r>
      <w:r w:rsidRPr="00666506">
        <w:t xml:space="preserve">, such that the value will wrap during </w:t>
      </w:r>
      <w:r w:rsidR="00845B01">
        <w:t xml:space="preserve">each repetition of </w:t>
      </w:r>
      <w:r w:rsidRPr="00666506">
        <w:t>the test.</w:t>
      </w:r>
    </w:p>
    <w:p w14:paraId="1BCB010A" w14:textId="173A8CA3" w:rsidR="00666506" w:rsidRPr="00666506" w:rsidRDefault="00666506" w:rsidP="00666506">
      <w:pPr>
        <w:tabs>
          <w:tab w:val="left" w:pos="1701"/>
        </w:tabs>
        <w:ind w:left="1425" w:hanging="1425"/>
      </w:pPr>
      <w:r w:rsidRPr="00666506">
        <w:t>Test procedure:</w:t>
      </w:r>
      <w:r w:rsidRPr="00666506">
        <w:tab/>
        <w:t xml:space="preserve">1) Observe </w:t>
      </w:r>
      <w:r w:rsidR="007611CA">
        <w:t xml:space="preserve">the 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845B01">
        <w:t xml:space="preserve">SUT </w:t>
      </w:r>
      <w:r w:rsidRPr="00666506">
        <w:t>reporting on the RTP stream sent from data injection.</w:t>
      </w:r>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845B01">
        <w:t>4</w:t>
      </w:r>
      <w:r w:rsidRPr="00666506">
        <w:t xml:space="preserve">) An RTCP packet, </w:t>
      </w:r>
      <m:oMath>
        <m:r>
          <w:rPr>
            <w:rFonts w:ascii="Cambria Math" w:hAnsi="Cambria Math"/>
          </w:rPr>
          <m:t>i-1</m:t>
        </m:r>
      </m:oMath>
      <w:r w:rsidRPr="00666506">
        <w:t xml:space="preserve">, is sent from the </w:t>
      </w:r>
      <w:r w:rsidR="004730CD">
        <w:t>SUT</w:t>
      </w:r>
      <w:r w:rsidRPr="00666506">
        <w:t>, reporting on the RTP stream from data injection.</w:t>
      </w:r>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r w:rsidRPr="00666506">
        <w:br/>
      </w:r>
      <w:r w:rsidR="00845B01">
        <w:t>5</w:t>
      </w:r>
      <w:r w:rsidRPr="00666506">
        <w:t xml:space="preserve">) Drop RTP packets from data injection to the </w:t>
      </w:r>
      <w:r w:rsidR="00845B01">
        <w:t xml:space="preserve">SUT </w:t>
      </w:r>
      <w:r w:rsidRPr="00666506">
        <w:t xml:space="preserve">according to </w:t>
      </w:r>
      <w:r w:rsidR="00845B01">
        <w:t xml:space="preserve">the below sub-bullets, one sub-bullet per repetition, </w:t>
      </w:r>
      <m:oMath>
        <m:r>
          <w:rPr>
            <w:rFonts w:ascii="Cambria Math" w:hAnsi="Cambria Math"/>
          </w:rPr>
          <m:t>k</m:t>
        </m:r>
      </m:oMath>
      <w:r w:rsidR="00845B01">
        <w:t xml:space="preserve">, of </w:t>
      </w:r>
      <w:r w:rsidRPr="00666506">
        <w:t>step</w:t>
      </w:r>
      <w:r w:rsidR="00845B01">
        <w:t>s</w:t>
      </w:r>
      <w:r w:rsidRPr="00666506">
        <w:t xml:space="preserve"> </w:t>
      </w:r>
      <w:r w:rsidR="00357180">
        <w:t>4</w:t>
      </w:r>
      <w:r w:rsidR="00845B01">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r w:rsidRPr="00666506">
        <w:br/>
      </w:r>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r w:rsidR="00845B01">
        <w:t>6</w:t>
      </w:r>
      <w:r w:rsidRPr="00666506">
        <w:t xml:space="preserve">) An RTCP packet, </w:t>
      </w:r>
      <m:oMath>
        <m:r>
          <w:rPr>
            <w:rFonts w:ascii="Cambria Math" w:hAnsi="Cambria Math"/>
          </w:rPr>
          <m:t>i</m:t>
        </m:r>
      </m:oMath>
      <w:r w:rsidRPr="00666506">
        <w:t xml:space="preserve">, is sent from the </w:t>
      </w:r>
      <w:r w:rsidR="00845B01">
        <w:t>SUT</w:t>
      </w:r>
      <w:r w:rsidRPr="00666506">
        <w:t>, reporting on the RTP stream from data injection.</w:t>
      </w:r>
      <w:r w:rsidRPr="00666506">
        <w:br/>
      </w:r>
      <w:r w:rsidR="00845B01">
        <w:t>7</w:t>
      </w:r>
      <w:r w:rsidRPr="00666506">
        <w:t>) Calculate number of packets sent</w:t>
      </w:r>
      <w:r w:rsidR="00845B01">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845B01">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845B01">
        <w:t>5</w:t>
      </w:r>
      <w:r w:rsidRPr="00666506">
        <w:t xml:space="preserve">a) – </w:t>
      </w:r>
      <w:r w:rsidR="00845B01">
        <w:t>5</w:t>
      </w:r>
      <w:r w:rsidRPr="00666506">
        <w:t xml:space="preserve">e) </w:t>
      </w:r>
      <w:r w:rsidR="00845B01">
        <w:t>above</w:t>
      </w:r>
      <w:r w:rsidRPr="00666506">
        <w:t>.</w:t>
      </w:r>
      <w:r w:rsidRPr="00666506">
        <w:br/>
      </w:r>
      <w:r w:rsidR="00845B01">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845B01">
        <w:t>10</w:t>
      </w:r>
      <w:r w:rsidRPr="00666506">
        <w:t xml:space="preserve">) Repeat </w:t>
      </w:r>
      <w:r w:rsidR="00845B01">
        <w:t xml:space="preserve">from </w:t>
      </w:r>
      <w:r w:rsidRPr="00666506">
        <w:t>step 4</w:t>
      </w:r>
      <w:r w:rsidR="00845B01">
        <w:t>.</w:t>
      </w:r>
      <w:r w:rsidRPr="00666506">
        <w:br/>
      </w:r>
    </w:p>
    <w:p w14:paraId="55F3AA1C" w14:textId="4F09F4C1" w:rsidR="00666506" w:rsidRPr="00666506" w:rsidRDefault="00666506" w:rsidP="00666506">
      <w:pPr>
        <w:ind w:left="1418" w:hanging="1418"/>
      </w:pPr>
      <w:r w:rsidRPr="00666506">
        <w:t>Stop condition:</w:t>
      </w:r>
      <w:r w:rsidRPr="00666506">
        <w:tab/>
        <w:t xml:space="preserve">Step </w:t>
      </w:r>
      <w:r w:rsidR="00845B01">
        <w:t>9</w:t>
      </w:r>
      <w:r w:rsidRPr="00666506">
        <w:t xml:space="preserve"> is fulfilled for </w:t>
      </w:r>
      <m:oMath>
        <m:r>
          <w:rPr>
            <w:rFonts w:ascii="Cambria Math" w:hAnsi="Cambria Math"/>
          </w:rPr>
          <m:t xml:space="preserve"> k=5</m:t>
        </m:r>
      </m:oMath>
      <w:r w:rsidRPr="00666506">
        <w:t xml:space="preserve">, repetition </w:t>
      </w:r>
      <w:r w:rsidR="00845B01">
        <w:t>5</w:t>
      </w:r>
      <w:r w:rsidRPr="00666506">
        <w:t>e).</w:t>
      </w:r>
    </w:p>
    <w:p w14:paraId="7FD1C6F7" w14:textId="55D9ACB1"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2DCAE6EB" w14:textId="1AC2EDC0" w:rsidR="00666506" w:rsidRPr="00666506" w:rsidRDefault="00666506" w:rsidP="00666506">
      <w:pPr>
        <w:ind w:left="1418" w:hanging="1418"/>
      </w:pPr>
      <w:r w:rsidRPr="00666506">
        <w:t>Comments:</w:t>
      </w:r>
      <w:r w:rsidRPr="00666506">
        <w:tab/>
        <w:t xml:space="preserve">The test result is agnostic to RTP packets being sent by the </w:t>
      </w:r>
      <w:r w:rsidR="00845B01">
        <w:t xml:space="preserve">SUT </w:t>
      </w:r>
      <w:r w:rsidRPr="00666506">
        <w:t>or not.</w:t>
      </w:r>
      <w:r w:rsidRPr="00666506">
        <w:br/>
        <w:t xml:space="preserve">It is assumed that the information in extended last sequence number received is correct </w:t>
      </w:r>
      <w:r w:rsidR="00845B01">
        <w:t xml:space="preserve">(see test </w:t>
      </w:r>
      <w:r w:rsidR="00845B01" w:rsidRPr="00D07A4F">
        <w:t>6.2.6.12</w:t>
      </w:r>
      <w:r w:rsidR="00845B01">
        <w:t xml:space="preserve">) </w:t>
      </w:r>
      <w:r w:rsidRPr="00666506">
        <w:t>and enough to correlate with actual, observed RTP packet loss.</w:t>
      </w:r>
    </w:p>
    <w:p w14:paraId="699B60D4" w14:textId="51BE5F6A" w:rsidR="001202AF" w:rsidRPr="004D3578" w:rsidRDefault="005358B9" w:rsidP="001202AF">
      <w:pPr>
        <w:pStyle w:val="Heading4"/>
      </w:pPr>
      <w:bookmarkStart w:id="63" w:name="_Toc34151158"/>
      <w:r>
        <w:t>6.2.6.8</w:t>
      </w:r>
      <w:r w:rsidR="001202AF" w:rsidRPr="004D3578">
        <w:tab/>
      </w:r>
      <w:r w:rsidR="001202AF">
        <w:t>Duplicate Los</w:t>
      </w:r>
      <w:r w:rsidR="00A36063">
        <w:t>s</w:t>
      </w:r>
      <w:r w:rsidR="001202AF">
        <w:t xml:space="preserve"> Test</w:t>
      </w:r>
      <w:bookmarkEnd w:id="63"/>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845B01">
        <w:t xml:space="preserve">sent from the SUT </w:t>
      </w:r>
      <w:r w:rsidRPr="00666506">
        <w:t>are consistent with one another and with the "extended last sequence number received" field</w:t>
      </w:r>
      <w:r w:rsidR="00A02910">
        <w:t xml:space="preserve"> in the same receiver report</w:t>
      </w:r>
      <w:r w:rsidRPr="00666506">
        <w:t>, even when receiving duplicate RTP packets (with duplicate values in "sequence number" field)</w:t>
      </w:r>
      <w:r w:rsidR="00A02910">
        <w:t xml:space="preserve"> sent from data injection</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40B147F4" w:rsidR="00666506" w:rsidRPr="00666506" w:rsidRDefault="00666506" w:rsidP="00666506">
      <w:pPr>
        <w:ind w:left="1418" w:hanging="1418"/>
      </w:pPr>
      <w:r w:rsidRPr="00666506">
        <w:t>Preconditions:</w:t>
      </w:r>
      <w:r w:rsidRPr="00666506">
        <w:tab/>
        <w:t xml:space="preserve">1) The </w:t>
      </w:r>
      <w:r w:rsidR="00A02910">
        <w:t xml:space="preserve">SUT </w:t>
      </w:r>
      <w:r w:rsidRPr="00666506">
        <w:t xml:space="preserve">has passed test </w:t>
      </w:r>
      <w:r w:rsidRPr="00D07A4F">
        <w:t>6.2.6.6</w:t>
      </w:r>
      <w:r w:rsidRPr="00666506">
        <w:t>.</w:t>
      </w:r>
      <w:r w:rsidRPr="00666506">
        <w:br/>
        <w:t xml:space="preserve">2) The </w:t>
      </w:r>
      <w:r w:rsidR="00A02910">
        <w:t xml:space="preserve">SUT </w:t>
      </w:r>
      <w:r w:rsidRPr="00666506">
        <w:t xml:space="preserve">is </w:t>
      </w:r>
      <w:r w:rsidR="00A02910">
        <w:t xml:space="preserve">set </w:t>
      </w:r>
      <w:r w:rsidRPr="00666506">
        <w:t xml:space="preserve">to receive RTP packets during the test session, e.g. </w:t>
      </w:r>
      <w:r w:rsidR="00A02910" w:rsidRPr="00666506">
        <w:t xml:space="preserve">pre-configured </w:t>
      </w:r>
      <w:r w:rsidR="00A02910">
        <w:t xml:space="preserve">or </w:t>
      </w:r>
      <w:r w:rsidRPr="00666506">
        <w:t>set as send-receive or receive-only</w:t>
      </w:r>
      <w:r w:rsidR="00A02910">
        <w:t xml:space="preserve"> through test instrument signalling</w:t>
      </w:r>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756F1533" w:rsidR="00666506" w:rsidRPr="00666506" w:rsidRDefault="00666506" w:rsidP="00666506">
      <w:pPr>
        <w:tabs>
          <w:tab w:val="left" w:pos="1701"/>
          <w:tab w:val="left" w:pos="1985"/>
        </w:tabs>
        <w:ind w:left="1425" w:hanging="1425"/>
      </w:pPr>
      <w:r w:rsidRPr="00666506">
        <w:t>Test procedure:</w:t>
      </w:r>
      <w:r w:rsidRPr="00666506">
        <w:tab/>
        <w:t xml:space="preserve">1) Observe </w:t>
      </w:r>
      <w:r w:rsidR="004E78CE">
        <w:t xml:space="preserve">the SUT </w:t>
      </w:r>
      <w:r w:rsidRPr="00666506">
        <w:t>and data injection output.</w:t>
      </w:r>
      <w:r w:rsidRPr="00666506">
        <w:br/>
      </w:r>
      <w:bookmarkStart w:id="64"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4E78CE">
        <w:t xml:space="preserve">SUT </w:t>
      </w:r>
      <w:r w:rsidRPr="00666506">
        <w:t>reporting on the RTP stream sent from data injection.</w:t>
      </w:r>
      <w:r w:rsidR="004E78CE">
        <w:br/>
      </w:r>
      <w:r w:rsidR="004E78CE">
        <w:lastRenderedPageBreak/>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r w:rsidRPr="00666506">
        <w:br/>
      </w:r>
      <w:r w:rsidR="004E78CE">
        <w:t>4</w:t>
      </w:r>
      <w:r w:rsidRPr="00666506">
        <w:t xml:space="preserve">) An RTCP packet, </w:t>
      </w:r>
      <m:oMath>
        <m:r>
          <w:rPr>
            <w:rFonts w:ascii="Cambria Math" w:hAnsi="Cambria Math"/>
          </w:rPr>
          <m:t>i-1</m:t>
        </m:r>
      </m:oMath>
      <w:r w:rsidRPr="00666506">
        <w:t xml:space="preserve">, is sent from the </w:t>
      </w:r>
      <w:r w:rsidR="00FE45ED">
        <w:t>SUT</w:t>
      </w:r>
      <w:r w:rsidRPr="00666506">
        <w:t>, reporting on the RTP stream from data injection.</w:t>
      </w:r>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r w:rsidRPr="00666506">
        <w:br/>
      </w:r>
      <w:r w:rsidR="00FE45ED">
        <w:t>5</w:t>
      </w:r>
      <w:r w:rsidRPr="00666506">
        <w:t xml:space="preserve">) Drop and </w:t>
      </w:r>
      <w:r w:rsidR="00FE45ED">
        <w:t xml:space="preserve">duplicate </w:t>
      </w:r>
      <w:r w:rsidRPr="00666506">
        <w:t xml:space="preserve">RTP packets from data injection to the </w:t>
      </w:r>
      <w:r w:rsidR="00FE45ED">
        <w:t xml:space="preserve">SUT </w:t>
      </w:r>
      <w:r w:rsidRPr="00666506">
        <w:t xml:space="preserve">according to </w:t>
      </w:r>
      <w:r w:rsidR="00FE45ED">
        <w:t xml:space="preserve">the below sub-bullets, one sub-bullet per repetition, </w:t>
      </w:r>
      <m:oMath>
        <m:r>
          <w:rPr>
            <w:rFonts w:ascii="Cambria Math" w:hAnsi="Cambria Math"/>
          </w:rPr>
          <m:t>k</m:t>
        </m:r>
      </m:oMath>
      <w:r w:rsidR="00FE45ED">
        <w:t xml:space="preserve">, of </w:t>
      </w:r>
      <w:r w:rsidRPr="00666506">
        <w:t xml:space="preserve">step </w:t>
      </w:r>
      <w:r w:rsidR="00357180">
        <w:t>4</w:t>
      </w:r>
      <w:r w:rsidR="00FE45ED">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r w:rsidRPr="00666506">
        <w:br/>
      </w:r>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r w:rsidR="00FE45ED">
        <w:t>6</w:t>
      </w:r>
      <w:r w:rsidRPr="00666506">
        <w:t xml:space="preserve">) An RTCP packet, </w:t>
      </w:r>
      <m:oMath>
        <m:r>
          <w:rPr>
            <w:rFonts w:ascii="Cambria Math" w:hAnsi="Cambria Math"/>
          </w:rPr>
          <m:t>i</m:t>
        </m:r>
      </m:oMath>
      <w:r w:rsidRPr="00666506">
        <w:t xml:space="preserve">, is sent from the </w:t>
      </w:r>
      <w:r w:rsidR="00FE45ED">
        <w:t>SUT</w:t>
      </w:r>
      <w:r w:rsidRPr="00666506">
        <w:t>, reporting on the RTP stream from data injection.</w:t>
      </w:r>
      <w:r w:rsidRPr="00666506">
        <w:br/>
      </w:r>
      <w:r w:rsidR="00FE45ED">
        <w:t>7</w:t>
      </w:r>
      <w:r w:rsidRPr="00666506">
        <w:t>) Calculate number of packets sent</w:t>
      </w:r>
      <w:r w:rsidR="00FE45ED">
        <w:t xml:space="preserve"> (disregarding packet drops and duplications)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FE45ED">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666506">
        <w:t xml:space="preserve"> set according to </w:t>
      </w:r>
      <w:r w:rsidR="00FE45ED">
        <w:t>5</w:t>
      </w:r>
      <w:r w:rsidRPr="00666506">
        <w:t xml:space="preserve">a) – </w:t>
      </w:r>
      <w:r w:rsidR="00FE45ED">
        <w:t>5</w:t>
      </w:r>
      <w:r w:rsidRPr="00666506">
        <w:t xml:space="preserve">e) </w:t>
      </w:r>
      <w:r w:rsidR="00FE45ED">
        <w:t>above</w:t>
      </w:r>
      <w:r w:rsidRPr="00666506">
        <w:t>.</w:t>
      </w:r>
      <w:r w:rsidRPr="00666506">
        <w:br/>
      </w:r>
      <w:r w:rsidR="00FE45ED">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FE45ED">
        <w:t>10</w:t>
      </w:r>
      <w:r w:rsidRPr="00666506">
        <w:t xml:space="preserve">) Repeat </w:t>
      </w:r>
      <w:r w:rsidR="00FE45ED">
        <w:t xml:space="preserve">from </w:t>
      </w:r>
      <w:r w:rsidRPr="00666506">
        <w:t>step 4</w:t>
      </w:r>
      <w:r w:rsidR="00FE45ED">
        <w:t>.</w:t>
      </w:r>
      <w:r w:rsidRPr="00666506">
        <w:br/>
      </w:r>
    </w:p>
    <w:bookmarkEnd w:id="64"/>
    <w:p w14:paraId="18F5CD32" w14:textId="1FA9FEAD" w:rsidR="00666506" w:rsidRPr="00666506" w:rsidRDefault="00666506" w:rsidP="00666506">
      <w:pPr>
        <w:ind w:left="1418" w:hanging="1418"/>
      </w:pPr>
      <w:r w:rsidRPr="00666506">
        <w:t>Stop condition:</w:t>
      </w:r>
      <w:r w:rsidRPr="00666506">
        <w:tab/>
        <w:t xml:space="preserve">Step </w:t>
      </w:r>
      <w:r w:rsidR="00FE45ED">
        <w:t>9</w:t>
      </w:r>
      <w:r w:rsidRPr="00666506">
        <w:t xml:space="preserve"> is fulfilled for </w:t>
      </w:r>
      <m:oMath>
        <m:r>
          <w:rPr>
            <w:rFonts w:ascii="Cambria Math" w:hAnsi="Cambria Math"/>
          </w:rPr>
          <m:t>k=5</m:t>
        </m:r>
      </m:oMath>
      <w:r w:rsidRPr="00666506">
        <w:t xml:space="preserve">, repetition </w:t>
      </w:r>
      <w:r w:rsidR="00FE45ED">
        <w:t>5</w:t>
      </w:r>
      <w:r w:rsidRPr="00666506">
        <w:t>e).</w:t>
      </w:r>
    </w:p>
    <w:p w14:paraId="28CDA326" w14:textId="769D15C0"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73F8B42E" w14:textId="03586FF3" w:rsidR="00666506" w:rsidRPr="00666506" w:rsidRDefault="00666506" w:rsidP="00666506">
      <w:pPr>
        <w:ind w:left="1418" w:hanging="1418"/>
      </w:pPr>
      <w:r w:rsidRPr="00666506">
        <w:t>Comments:</w:t>
      </w:r>
      <w:r w:rsidRPr="00666506">
        <w:tab/>
        <w:t xml:space="preserve">The test result is agnostic to RTP packets being sent by the </w:t>
      </w:r>
      <w:r w:rsidR="00FE45ED">
        <w:t xml:space="preserve">SUT </w:t>
      </w:r>
      <w:r w:rsidRPr="00666506">
        <w:t>or not.</w:t>
      </w:r>
      <w:r w:rsidRPr="00666506">
        <w:br/>
        <w:t xml:space="preserve">It is assumed that the information in extended last sequence number received is correct </w:t>
      </w:r>
      <w:r w:rsidR="00056147">
        <w:t xml:space="preserve">(see test </w:t>
      </w:r>
      <w:r w:rsidR="00056147" w:rsidRPr="00D07A4F">
        <w:t>6.2.6.11</w:t>
      </w:r>
      <w:r w:rsidR="00056147">
        <w:t xml:space="preserve">) </w:t>
      </w:r>
      <w:r w:rsidRPr="00666506">
        <w:t>and enough to correlate with actual, observed RTP packet loss.</w:t>
      </w:r>
    </w:p>
    <w:p w14:paraId="27253E93" w14:textId="77777777" w:rsidR="00666506" w:rsidRPr="00666506" w:rsidRDefault="00666506" w:rsidP="00862D3D">
      <w:pPr>
        <w:pStyle w:val="Heading4"/>
      </w:pPr>
      <w:bookmarkStart w:id="65" w:name="_Toc34151159"/>
      <w:r w:rsidRPr="00666506">
        <w:t>6.2.6.9</w:t>
      </w:r>
      <w:r w:rsidRPr="00666506">
        <w:tab/>
        <w:t>Out-of-sequence Loss Test</w:t>
      </w:r>
      <w:bookmarkEnd w:id="65"/>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056147">
        <w:t xml:space="preserve">sent from the SUT </w:t>
      </w:r>
      <w:r w:rsidRPr="00666506">
        <w:t>are consistent with one another and with the "extended last sequence number received" field</w:t>
      </w:r>
      <w:r w:rsidR="00056147">
        <w:t xml:space="preserve"> in the same receiver report</w:t>
      </w:r>
      <w:r w:rsidRPr="00666506">
        <w:t xml:space="preserve">, even when </w:t>
      </w:r>
      <w:r w:rsidR="00056147">
        <w:t xml:space="preserve">the SUT is </w:t>
      </w:r>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22C65CB1" w:rsidR="00666506" w:rsidRPr="00666506" w:rsidRDefault="00666506" w:rsidP="00666506">
      <w:pPr>
        <w:ind w:left="1418" w:hanging="1418"/>
      </w:pPr>
      <w:r w:rsidRPr="00666506">
        <w:t>Preconditions:</w:t>
      </w:r>
      <w:r w:rsidRPr="00666506">
        <w:tab/>
        <w:t xml:space="preserve">1) The </w:t>
      </w:r>
      <w:r w:rsidR="00056147">
        <w:t xml:space="preserve">SUT </w:t>
      </w:r>
      <w:r w:rsidRPr="00666506">
        <w:t xml:space="preserve">has passed test </w:t>
      </w:r>
      <w:r w:rsidRPr="00D07A4F">
        <w:t>6.2.6.</w:t>
      </w:r>
      <w:r w:rsidR="00056147" w:rsidRPr="00D07A4F">
        <w:t>6</w:t>
      </w:r>
      <w:r w:rsidRPr="00666506">
        <w:t>.</w:t>
      </w:r>
      <w:r w:rsidRPr="00666506">
        <w:br/>
        <w:t xml:space="preserve">2) The </w:t>
      </w:r>
      <w:r w:rsidR="00056147">
        <w:t xml:space="preserve">SUT set </w:t>
      </w:r>
      <w:r w:rsidRPr="00666506">
        <w:t xml:space="preserve">to receive RTP packets during the test session, e.g. </w:t>
      </w:r>
      <w:r w:rsidR="00056147" w:rsidRPr="00666506">
        <w:t xml:space="preserve">is pre-configured </w:t>
      </w:r>
      <w:r w:rsidR="00056147">
        <w:t xml:space="preserve">or </w:t>
      </w:r>
      <w:r w:rsidRPr="00666506">
        <w:t>set as send-receive or receive-only</w:t>
      </w:r>
      <w:r w:rsidR="00056147">
        <w:t xml:space="preserve"> through test instrument signalling</w:t>
      </w:r>
      <w:r w:rsidRPr="00666506">
        <w:t>.</w:t>
      </w:r>
      <w:r w:rsidRPr="00666506">
        <w:br/>
        <w:t xml:space="preserve">3) Data injection is set to send a single RTP stream (one SSRC) </w:t>
      </w:r>
      <w:r w:rsidR="00056147">
        <w:t xml:space="preserve">with loss according to test procedure (below) and </w:t>
      </w:r>
      <w:r w:rsidRPr="00666506">
        <w:t>where the "sequence number" field in the RTP packet header is not generated with a constant increment of 1 (n, n+1, n+2, …) but with alternating increments of -1 and 3 (n+1, n, n+3, n+2, …).</w:t>
      </w:r>
    </w:p>
    <w:p w14:paraId="74F91411" w14:textId="6E01892A" w:rsidR="00666506" w:rsidRPr="00666506" w:rsidRDefault="00666506" w:rsidP="00666506">
      <w:pPr>
        <w:tabs>
          <w:tab w:val="left" w:pos="1701"/>
          <w:tab w:val="left" w:pos="1985"/>
        </w:tabs>
        <w:ind w:left="1425" w:hanging="1425"/>
      </w:pPr>
      <w:r w:rsidRPr="00666506">
        <w:t>Test procedure:</w:t>
      </w:r>
      <w:r w:rsidRPr="00666506">
        <w:tab/>
        <w:t xml:space="preserve">1) Observe the </w:t>
      </w:r>
      <w:r w:rsidR="00056147">
        <w:t xml:space="preserve">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056147">
        <w:t xml:space="preserve">SUT </w:t>
      </w:r>
      <w:r w:rsidRPr="00666506">
        <w:t xml:space="preserve">reporting on the RTP stream sent from </w:t>
      </w:r>
      <w:r w:rsidRPr="00666506">
        <w:lastRenderedPageBreak/>
        <w:t>data injection.</w:t>
      </w:r>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056147">
        <w:t>4</w:t>
      </w:r>
      <w:r w:rsidRPr="00666506">
        <w:t xml:space="preserve">) An RTCP packet, </w:t>
      </w:r>
      <m:oMath>
        <m:r>
          <w:rPr>
            <w:rFonts w:ascii="Cambria Math" w:hAnsi="Cambria Math"/>
          </w:rPr>
          <m:t>i-1</m:t>
        </m:r>
      </m:oMath>
      <w:r w:rsidRPr="00666506">
        <w:t xml:space="preserve">, is sent from the </w:t>
      </w:r>
      <w:r w:rsidR="00056147">
        <w:t>SUT</w:t>
      </w:r>
      <w:r w:rsidRPr="00666506">
        <w:t>, reporting on the RTP stream from data injection.</w:t>
      </w:r>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r w:rsidRPr="00666506">
        <w:br/>
      </w:r>
      <w:r w:rsidR="00056147">
        <w:t>5</w:t>
      </w:r>
      <w:r w:rsidRPr="00666506">
        <w:t xml:space="preserve">) Drop RTP packets from data injection to the </w:t>
      </w:r>
      <w:r w:rsidR="00056147">
        <w:t xml:space="preserve">SUT </w:t>
      </w:r>
      <w:r w:rsidRPr="00666506">
        <w:t xml:space="preserve">according to </w:t>
      </w:r>
      <w:r w:rsidR="00056147">
        <w:t xml:space="preserve">the below sub-bullets, one sub-bullet per repetition, </w:t>
      </w:r>
      <m:oMath>
        <m:r>
          <w:rPr>
            <w:rFonts w:ascii="Cambria Math" w:hAnsi="Cambria Math"/>
          </w:rPr>
          <m:t>k</m:t>
        </m:r>
      </m:oMath>
      <w:r w:rsidR="00056147">
        <w:t>, of</w:t>
      </w:r>
      <w:r w:rsidR="00056147" w:rsidRPr="00B2466C">
        <w:t xml:space="preserve"> </w:t>
      </w:r>
      <w:r w:rsidRPr="00666506">
        <w:t>step</w:t>
      </w:r>
      <w:r w:rsidR="004C03EB">
        <w:t>s</w:t>
      </w:r>
      <w:r w:rsidRPr="00666506">
        <w:t xml:space="preserve"> </w:t>
      </w:r>
      <w:r w:rsidR="004C03EB">
        <w:t>4</w:t>
      </w:r>
      <w:r w:rsidR="00056147">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r w:rsidRPr="00666506">
        <w:br/>
      </w:r>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r w:rsidR="00056147">
        <w:t>6</w:t>
      </w:r>
      <w:r w:rsidRPr="00666506">
        <w:t xml:space="preserve">) An RTCP packet, </w:t>
      </w:r>
      <m:oMath>
        <m:r>
          <w:rPr>
            <w:rFonts w:ascii="Cambria Math" w:hAnsi="Cambria Math"/>
          </w:rPr>
          <m:t>i</m:t>
        </m:r>
      </m:oMath>
      <w:r w:rsidRPr="00666506">
        <w:t xml:space="preserve">, is sent from the </w:t>
      </w:r>
      <w:r w:rsidR="00056147">
        <w:t>SUT</w:t>
      </w:r>
      <w:r w:rsidRPr="00666506">
        <w:t>, reporting on the RTP stream from data injection.</w:t>
      </w:r>
      <w:r w:rsidRPr="00666506">
        <w:br/>
      </w:r>
      <w:r w:rsidR="00056147">
        <w:t>7</w:t>
      </w:r>
      <w:r w:rsidRPr="00666506">
        <w:t>) Calculate number of packets sent</w:t>
      </w:r>
      <w:r w:rsidR="00056147">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E151AE">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E151AE">
        <w:t>5</w:t>
      </w:r>
      <w:r w:rsidRPr="00666506">
        <w:t xml:space="preserve">a) – </w:t>
      </w:r>
      <w:r w:rsidR="00E151AE">
        <w:t>5</w:t>
      </w:r>
      <w:r w:rsidRPr="00666506">
        <w:t xml:space="preserve">e) </w:t>
      </w:r>
      <w:r w:rsidR="00E151AE">
        <w:t>above</w:t>
      </w:r>
      <w:r w:rsidRPr="00666506">
        <w:t>.</w:t>
      </w:r>
      <w:r w:rsidRPr="00666506">
        <w:br/>
      </w:r>
      <w:r w:rsidR="00E151AE">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E151AE">
        <w:t>10</w:t>
      </w:r>
      <w:r w:rsidRPr="00666506">
        <w:t xml:space="preserve">) Repeat </w:t>
      </w:r>
      <w:r w:rsidR="00E151AE">
        <w:t xml:space="preserve">from </w:t>
      </w:r>
      <w:r w:rsidRPr="00666506">
        <w:t>step 4</w:t>
      </w:r>
      <w:r w:rsidR="00E151AE">
        <w:t>.</w:t>
      </w:r>
      <w:r w:rsidRPr="00666506">
        <w:br/>
      </w:r>
    </w:p>
    <w:p w14:paraId="1283B46F" w14:textId="3D2458B3" w:rsidR="00666506" w:rsidRPr="00666506" w:rsidRDefault="00666506" w:rsidP="00666506">
      <w:pPr>
        <w:ind w:left="1418" w:hanging="1418"/>
      </w:pPr>
      <w:r w:rsidRPr="00666506">
        <w:t>Stop condition:</w:t>
      </w:r>
      <w:r w:rsidRPr="00666506">
        <w:tab/>
        <w:t xml:space="preserve">Step </w:t>
      </w:r>
      <w:r w:rsidR="00E151AE">
        <w:t>9</w:t>
      </w:r>
      <w:r w:rsidRPr="00666506">
        <w:t xml:space="preserve"> is fulfilled for</w:t>
      </w:r>
      <m:oMath>
        <m:r>
          <w:rPr>
            <w:rFonts w:ascii="Cambria Math" w:hAnsi="Cambria Math"/>
          </w:rPr>
          <m:t>k=5</m:t>
        </m:r>
      </m:oMath>
      <w:r w:rsidRPr="00666506">
        <w:t xml:space="preserve">, repetition </w:t>
      </w:r>
      <w:r w:rsidR="00E151AE">
        <w:t>5</w:t>
      </w:r>
      <w:r w:rsidRPr="00666506">
        <w:t>e).</w:t>
      </w:r>
    </w:p>
    <w:p w14:paraId="61ADBB4C" w14:textId="7F4E8388"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60F73C8E" w14:textId="1173DC87" w:rsidR="00666506" w:rsidRPr="00666506" w:rsidRDefault="00666506" w:rsidP="00666506">
      <w:pPr>
        <w:ind w:left="1418" w:hanging="1418"/>
      </w:pPr>
      <w:r w:rsidRPr="00666506">
        <w:t>Comments:</w:t>
      </w:r>
      <w:r w:rsidRPr="00666506">
        <w:tab/>
        <w:t xml:space="preserve">The test result is agnostic to RTP packets being sent by the </w:t>
      </w:r>
      <w:r w:rsidR="00E151AE">
        <w:t xml:space="preserve">SUT </w:t>
      </w:r>
      <w:r w:rsidRPr="00666506">
        <w:t>or not.</w:t>
      </w:r>
      <w:r w:rsidR="00E151AE">
        <w:br/>
      </w:r>
      <w:r w:rsidR="00E151AE" w:rsidRPr="00B2466C">
        <w:t xml:space="preserve">It is assumed that the information in extended last sequence number received is correct </w:t>
      </w:r>
      <w:r w:rsidR="00E151AE">
        <w:t xml:space="preserve">(see test </w:t>
      </w:r>
      <w:r w:rsidR="00E151AE" w:rsidRPr="00D07A4F">
        <w:t>6.2.6.11</w:t>
      </w:r>
      <w:r w:rsidR="00E151AE">
        <w:t xml:space="preserve">) </w:t>
      </w:r>
      <w:r w:rsidR="00E151AE" w:rsidRPr="00B2466C">
        <w:t>and enough to correlate with actual, observed RTP packet loss</w:t>
      </w:r>
      <w:r w:rsidR="00E151AE">
        <w:t>.</w:t>
      </w:r>
    </w:p>
    <w:p w14:paraId="646E8B47" w14:textId="17BB85A2" w:rsidR="00F0373E" w:rsidRPr="004D3578" w:rsidRDefault="005358B9" w:rsidP="00F0373E">
      <w:pPr>
        <w:pStyle w:val="Heading4"/>
      </w:pPr>
      <w:bookmarkStart w:id="66" w:name="_Toc34151160"/>
      <w:r>
        <w:t>6.2.6.</w:t>
      </w:r>
      <w:r w:rsidR="00A66F06">
        <w:t>10</w:t>
      </w:r>
      <w:r w:rsidR="00F0373E" w:rsidRPr="004D3578">
        <w:tab/>
      </w:r>
      <w:r w:rsidR="00F0373E">
        <w:t>All Los</w:t>
      </w:r>
      <w:r w:rsidR="00D12435">
        <w:t>s</w:t>
      </w:r>
      <w:r w:rsidR="00F0373E">
        <w:t xml:space="preserve"> Test</w:t>
      </w:r>
      <w:bookmarkEnd w:id="66"/>
    </w:p>
    <w:p w14:paraId="5C3CA75C" w14:textId="77777777" w:rsidR="00E151AE" w:rsidRPr="007B543A" w:rsidRDefault="00E151AE" w:rsidP="00E151AE">
      <w:pPr>
        <w:overflowPunct w:val="0"/>
        <w:autoSpaceDE w:val="0"/>
        <w:autoSpaceDN w:val="0"/>
        <w:adjustRightInd w:val="0"/>
        <w:ind w:left="1418" w:hanging="1418"/>
        <w:textAlignment w:val="baseline"/>
      </w:pPr>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p>
    <w:p w14:paraId="1DED6B43" w14:textId="77777777" w:rsidR="00E151AE" w:rsidRPr="007B543A" w:rsidRDefault="00E151AE" w:rsidP="00E151AE">
      <w:pPr>
        <w:overflowPunct w:val="0"/>
        <w:autoSpaceDE w:val="0"/>
        <w:autoSpaceDN w:val="0"/>
        <w:adjustRightInd w:val="0"/>
        <w:ind w:left="1418" w:hanging="1418"/>
        <w:textAlignment w:val="baseline"/>
      </w:pPr>
      <w:r w:rsidRPr="007B543A">
        <w:t>Status:</w:t>
      </w:r>
      <w:r w:rsidRPr="007B543A">
        <w:tab/>
        <w:t>Mandatory</w:t>
      </w:r>
    </w:p>
    <w:p w14:paraId="38389FF7" w14:textId="77777777" w:rsidR="00E151AE" w:rsidRPr="007B543A" w:rsidRDefault="00E151AE" w:rsidP="00E151AE">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and </w:t>
      </w:r>
      <w:r w:rsidRPr="00D07A4F">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p>
    <w:p w14:paraId="6F5D8A2A" w14:textId="77777777" w:rsidR="00E151AE" w:rsidRPr="007B543A" w:rsidRDefault="00E151AE" w:rsidP="00E151AE">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r>
      <w:r>
        <w:lastRenderedPageBreak/>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w:t>
      </w:r>
      <w:proofErr w:type="spellStart"/>
      <w:r>
        <w:t>irst</w:t>
      </w:r>
      <w:proofErr w:type="spellEnd"/>
      <w:r>
        <w:t xml:space="preserve"> RTP packet reaching the SUT after the RTP loss period.</w:t>
      </w:r>
    </w:p>
    <w:p w14:paraId="728A5960" w14:textId="7DABDB81" w:rsidR="00E151AE" w:rsidRPr="007B543A" w:rsidRDefault="00E151AE" w:rsidP="00E151AE">
      <w:pPr>
        <w:overflowPunct w:val="0"/>
        <w:autoSpaceDE w:val="0"/>
        <w:autoSpaceDN w:val="0"/>
        <w:adjustRightInd w:val="0"/>
        <w:ind w:left="1418" w:hanging="1418"/>
        <w:textAlignment w:val="baseline"/>
      </w:pPr>
      <w:r w:rsidRPr="007B543A">
        <w:t>Stop condition:</w:t>
      </w:r>
      <w:r w:rsidRPr="007B543A">
        <w:tab/>
      </w:r>
      <w:r w:rsidRPr="00B2466C">
        <w:t xml:space="preserve">An RTCP packet, </w:t>
      </w:r>
      <m:oMath>
        <m:r>
          <w:rPr>
            <w:rFonts w:ascii="Cambria Math" w:hAnsi="Cambria Math"/>
          </w:rPr>
          <m:t>i=n+1</m:t>
        </m:r>
      </m:oMath>
      <w:r w:rsidRPr="00B2466C">
        <w:t xml:space="preserve">, is sent from the </w:t>
      </w:r>
      <w:r w:rsidR="004730CD">
        <w:t>SUT</w:t>
      </w:r>
      <w:r>
        <w:t xml:space="preserve"> after step 8 in the test procedure</w:t>
      </w:r>
      <w:r w:rsidRPr="007B543A">
        <w:t>.</w:t>
      </w:r>
    </w:p>
    <w:p w14:paraId="4093BC46" w14:textId="77777777" w:rsidR="00E151AE" w:rsidRPr="007B543A" w:rsidRDefault="00E151AE" w:rsidP="00E151AE">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w:t>
      </w:r>
      <w:proofErr w:type="spellStart"/>
      <w:r>
        <w:t>est</w:t>
      </w:r>
      <w:proofErr w:type="spellEnd"/>
      <w:r>
        <w:t xml:space="preserve">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p>
    <w:p w14:paraId="7EAAA1C4" w14:textId="77777777" w:rsidR="00E151AE" w:rsidRPr="007B543A" w:rsidRDefault="00E151AE" w:rsidP="00E151AE">
      <w:pPr>
        <w:overflowPunct w:val="0"/>
        <w:autoSpaceDE w:val="0"/>
        <w:autoSpaceDN w:val="0"/>
        <w:adjustRightInd w:val="0"/>
        <w:ind w:left="1418" w:hanging="1418"/>
        <w:textAlignment w:val="baseline"/>
      </w:pPr>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p>
    <w:p w14:paraId="47AE1906" w14:textId="1A7E9AF8" w:rsidR="00C449DD" w:rsidRPr="004D3578" w:rsidRDefault="005358B9" w:rsidP="00C449DD">
      <w:pPr>
        <w:pStyle w:val="Heading4"/>
      </w:pPr>
      <w:bookmarkStart w:id="67" w:name="_Toc34151161"/>
      <w:r>
        <w:t>6.2.6.1</w:t>
      </w:r>
      <w:r w:rsidR="009231AC">
        <w:t>1</w:t>
      </w:r>
      <w:r w:rsidR="00C449DD" w:rsidRPr="004D3578">
        <w:tab/>
      </w:r>
      <w:r w:rsidR="00C449DD">
        <w:t>Extended Highest Sequence Number Received Test</w:t>
      </w:r>
      <w:bookmarkEnd w:id="67"/>
    </w:p>
    <w:p w14:paraId="2B7E8F64" w14:textId="659149B3"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54358565"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D07A4F">
        <w:t>6.2.6.12</w:t>
      </w:r>
      <w:r w:rsidRPr="00666506">
        <w:t xml:space="preserve"> for test of wrapped value).</w:t>
      </w:r>
    </w:p>
    <w:p w14:paraId="363CBB35" w14:textId="3A23373D"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 xml:space="preserve">SUT </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w:t>
      </w:r>
      <w:proofErr w:type="spellStart"/>
      <w:r w:rsidRPr="00666506">
        <w:t>ent</w:t>
      </w:r>
      <w:proofErr w:type="spellEnd"/>
      <w:r w:rsidRPr="00666506">
        <w:t xml:space="preserve">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740AFAB8"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644163B2"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5029CACD" w14:textId="7AF54741" w:rsidR="00C449DD" w:rsidRPr="004D3578" w:rsidRDefault="005358B9" w:rsidP="00C449DD">
      <w:pPr>
        <w:pStyle w:val="Heading4"/>
      </w:pPr>
      <w:bookmarkStart w:id="68" w:name="_Toc34151162"/>
      <w:r>
        <w:t>6.2.6.1</w:t>
      </w:r>
      <w:r w:rsidR="009231AC">
        <w:t>2</w:t>
      </w:r>
      <w:r w:rsidR="00C449DD" w:rsidRPr="004D3578">
        <w:tab/>
      </w:r>
      <w:r w:rsidR="00C449DD">
        <w:t>Wrapped Extended Highest Sequence Number Received Test</w:t>
      </w:r>
      <w:bookmarkEnd w:id="68"/>
    </w:p>
    <w:p w14:paraId="0DEBC6AA" w14:textId="3B9A916F"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wraps around, and the extended part above 16 bits </w:t>
      </w:r>
      <w:r w:rsidR="00604145">
        <w:t xml:space="preserve">sent from the SUT </w:t>
      </w:r>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1CDCCD0F" w:rsidR="00666506" w:rsidRPr="00666506" w:rsidRDefault="00666506" w:rsidP="00666506">
      <w:pPr>
        <w:ind w:left="1418" w:hanging="1418"/>
      </w:pPr>
      <w:r w:rsidRPr="00666506">
        <w:lastRenderedPageBreak/>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58B995F0"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send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62B9FF8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148C30F0"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2BC17C3A" w14:textId="77777777" w:rsidR="00666506" w:rsidRPr="00666506" w:rsidRDefault="00666506" w:rsidP="00862D3D">
      <w:pPr>
        <w:pStyle w:val="Heading4"/>
      </w:pPr>
      <w:bookmarkStart w:id="69" w:name="_Toc34151163"/>
      <w:r w:rsidRPr="00666506">
        <w:t>6.2.6.13</w:t>
      </w:r>
      <w:r w:rsidRPr="00666506">
        <w:tab/>
        <w:t>Out-of-sequence Extended Highest Sequence Number Received Test</w:t>
      </w:r>
      <w:bookmarkEnd w:id="69"/>
    </w:p>
    <w:p w14:paraId="38C78FCB" w14:textId="2A51D23D"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t>
      </w:r>
      <w:r w:rsidR="00604145">
        <w:t xml:space="preserve">in RTP packets sent by data injection is </w:t>
      </w:r>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40DB76BB"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4974FFA5"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394A4F">
        <w:t>SUT</w:t>
      </w:r>
      <w:r w:rsidRPr="00666506">
        <w:t>.</w:t>
      </w:r>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394A4F">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r w:rsidR="00394A4F">
        <w:t>exists</w:t>
      </w:r>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28802FD0"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394A4F">
        <w:t xml:space="preserve">SUT </w:t>
      </w:r>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58B7145B"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394A4F">
        <w:t xml:space="preserve">SUT </w:t>
      </w:r>
      <w:r w:rsidRPr="00666506">
        <w:t>or not.</w:t>
      </w:r>
    </w:p>
    <w:p w14:paraId="7FC942E2" w14:textId="101FDC89" w:rsidR="00A212B5" w:rsidRPr="004D3578" w:rsidRDefault="005358B9" w:rsidP="00A212B5">
      <w:pPr>
        <w:pStyle w:val="Heading4"/>
      </w:pPr>
      <w:bookmarkStart w:id="70" w:name="_Toc34151164"/>
      <w:r>
        <w:t>6.2.6.1</w:t>
      </w:r>
      <w:r w:rsidR="009231AC">
        <w:t>4</w:t>
      </w:r>
      <w:r w:rsidR="00A212B5" w:rsidRPr="004D3578">
        <w:tab/>
      </w:r>
      <w:r w:rsidR="00053ED8">
        <w:t xml:space="preserve">Interarrival Jitter </w:t>
      </w:r>
      <w:r w:rsidR="00A212B5">
        <w:t>Test</w:t>
      </w:r>
      <w:bookmarkEnd w:id="70"/>
    </w:p>
    <w:p w14:paraId="125EAC93" w14:textId="0294C014" w:rsidR="00666506" w:rsidRPr="00666506" w:rsidRDefault="00666506" w:rsidP="00666506">
      <w:pPr>
        <w:ind w:left="1418" w:hanging="1418"/>
      </w:pPr>
      <w:r w:rsidRPr="00666506">
        <w:t>Purpose:</w:t>
      </w:r>
      <w:r w:rsidRPr="00666506">
        <w:tab/>
        <w:t>Test if the "interarrival jitter" field in the receiver report</w:t>
      </w:r>
      <w:r w:rsidR="00394A4F">
        <w:t xml:space="preserve"> sent from the SUT</w:t>
      </w:r>
      <w:r w:rsidRPr="00666506">
        <w:t>, as described by RTP [2] section 6.4.1, is consistent with RTP packets</w:t>
      </w:r>
      <w:r w:rsidR="00394A4F">
        <w:t xml:space="preserve"> sent by data injection</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3B1354DE"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tests </w:t>
      </w:r>
      <w:r w:rsidRPr="00D07A4F">
        <w:t>6.2.4.2</w:t>
      </w:r>
      <w:r w:rsidRPr="00C769CE">
        <w:t xml:space="preserve">, </w:t>
      </w:r>
      <w:r w:rsidRPr="00D07A4F">
        <w:t>6.2.4.4</w:t>
      </w:r>
      <w:r w:rsidRPr="00C769CE">
        <w:t xml:space="preserve">, and </w:t>
      </w:r>
      <w:r w:rsidRPr="00D07A4F">
        <w:t>6.2.6.1</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 that is subjected to delay variations according to delay and loss profiles from TS 26.132 [11] Annex E.3.</w:t>
      </w:r>
    </w:p>
    <w:p w14:paraId="2CA149C4" w14:textId="1D815582" w:rsidR="00666506" w:rsidRPr="00666506" w:rsidRDefault="00666506" w:rsidP="00666506">
      <w:pPr>
        <w:ind w:left="1418" w:hanging="1418"/>
        <w:rPr>
          <w:lang w:val="en-US"/>
        </w:rPr>
      </w:pPr>
      <w:r w:rsidRPr="00666506">
        <w:t>Test procedure:</w:t>
      </w:r>
      <w:r w:rsidRPr="00666506">
        <w:tab/>
        <w:t xml:space="preserve">1) Observe the </w:t>
      </w:r>
      <w:r w:rsidR="00413869">
        <w:t xml:space="preserve">SUT </w:t>
      </w:r>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r w:rsidR="00413869">
        <w:t xml:space="preserve"> used to set up the SUT session</w:t>
      </w:r>
      <w:r w:rsidRPr="00666506">
        <w:t xml:space="preserve">, applicable for the RTP stream that the RTCP packets </w:t>
      </w:r>
      <w:r w:rsidR="00413869">
        <w:t xml:space="preserve">sent from the SUT </w:t>
      </w:r>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r w:rsidR="00413869">
        <w:t xml:space="preserve"> (see also Table 6.2.6.14-1 below)</w:t>
      </w:r>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r w:rsidR="00413869">
        <w:t>SUT</w:t>
      </w:r>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r w:rsidR="00413869">
        <w:t>SUT</w:t>
      </w:r>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413869">
        <w:t>SUT</w:t>
      </w:r>
      <w:r w:rsidRPr="00666506">
        <w:t>.</w:t>
      </w:r>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00413869">
        <w:t xml:space="preserve"> sent from data injection.</w:t>
      </w:r>
      <w:r w:rsidRPr="00666506">
        <w:br/>
        <w:t xml:space="preserve">10) Calculate the difference in </w:t>
      </w:r>
      <w:r w:rsidR="00413869">
        <w:t xml:space="preserve">RTP </w:t>
      </w:r>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r w:rsidR="00413869">
        <w:t xml:space="preserve">RTP </w:t>
      </w:r>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r w:rsidR="00413869">
        <w:t xml:space="preserve">RTP </w:t>
      </w:r>
      <w:r w:rsidRPr="00666506">
        <w:t>packet jitter reported in previous RTCP packet</w:t>
      </w:r>
      <w:r w:rsidR="00413869">
        <w:t xml:space="preserve"> sent from the SUT</w:t>
      </w:r>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4FB9A9E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r w:rsidR="00413869">
        <w:t>SUT</w:t>
      </w:r>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r w:rsidR="00413869">
        <w:t xml:space="preserve">or test instrument </w:t>
      </w:r>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AA311B"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AA311B"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AA311B"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0B74C26"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413869">
        <w:t xml:space="preserve">SUT </w:t>
      </w:r>
      <w:r w:rsidRPr="00666506">
        <w:t>or not.</w:t>
      </w:r>
    </w:p>
    <w:p w14:paraId="0114401C" w14:textId="40EF7D9D" w:rsidR="00053ED8" w:rsidRPr="004D3578" w:rsidRDefault="005358B9" w:rsidP="00053ED8">
      <w:pPr>
        <w:pStyle w:val="Heading4"/>
      </w:pPr>
      <w:bookmarkStart w:id="71" w:name="_Toc34151165"/>
      <w:r>
        <w:t>6.2.6.1</w:t>
      </w:r>
      <w:r w:rsidR="00413869">
        <w:t>5</w:t>
      </w:r>
      <w:r w:rsidR="00053ED8" w:rsidRPr="004D3578">
        <w:tab/>
      </w:r>
      <w:r w:rsidR="00053ED8">
        <w:t>Last Sender Report Timestamp Test</w:t>
      </w:r>
      <w:bookmarkEnd w:id="71"/>
    </w:p>
    <w:p w14:paraId="1EE63EAB" w14:textId="23A82227" w:rsidR="00666506" w:rsidRPr="00666506" w:rsidRDefault="00666506" w:rsidP="00666506">
      <w:pPr>
        <w:ind w:left="1418" w:hanging="1418"/>
      </w:pPr>
      <w:r w:rsidRPr="00666506">
        <w:t>Purpose:</w:t>
      </w:r>
      <w:r w:rsidRPr="00666506">
        <w:tab/>
        <w:t xml:space="preserve">Test if the LSR field in the receiver report from the </w:t>
      </w:r>
      <w:r w:rsidR="00413869">
        <w:t xml:space="preserve">SUT </w:t>
      </w:r>
      <w:r w:rsidRPr="00666506">
        <w:t xml:space="preserve">corresponds to middle 32 bits of "NTP timestamp" 64-bit field for some previous RTCP sender report sender info </w:t>
      </w:r>
      <w:r w:rsidR="00413869">
        <w:t xml:space="preserve">sent </w:t>
      </w:r>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771FFAA9"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6.2.2.</w:t>
      </w:r>
      <w:r w:rsidR="00C769CE" w:rsidRPr="00D07A4F">
        <w:t>6</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3BDDD520" w14:textId="702FF661"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7B0BDED2"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 xml:space="preserve">after the first RTCP packet </w:t>
      </w:r>
      <w:r w:rsidR="00413869">
        <w:t xml:space="preserve">is sent </w:t>
      </w:r>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11701A99"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72CBDB4E" w14:textId="14B92040" w:rsidR="00053ED8" w:rsidRPr="004D3578" w:rsidRDefault="005358B9" w:rsidP="00053ED8">
      <w:pPr>
        <w:pStyle w:val="Heading4"/>
      </w:pPr>
      <w:bookmarkStart w:id="72" w:name="_Toc34151166"/>
      <w:r>
        <w:t>6.2.6.1</w:t>
      </w:r>
      <w:r w:rsidR="00C769CE">
        <w:t>6</w:t>
      </w:r>
      <w:r w:rsidR="00053ED8" w:rsidRPr="004D3578">
        <w:tab/>
      </w:r>
      <w:r w:rsidR="00053ED8">
        <w:t>Delay Since Last SR Test</w:t>
      </w:r>
      <w:bookmarkEnd w:id="72"/>
    </w:p>
    <w:p w14:paraId="14748FD9" w14:textId="0A7146E7"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r w:rsidR="00413869">
        <w:t xml:space="preserve">SUT </w:t>
      </w:r>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20C05A2C"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6.2.6.1</w:t>
      </w:r>
      <w:r w:rsidR="00C769CE" w:rsidRPr="00D07A4F">
        <w:t>5</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096B417C" w14:textId="659ED1A9"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r>
      <w:r w:rsidRPr="00666506">
        <w:lastRenderedPageBreak/>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18DE2E64"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F6C4A">
        <w:t>, i.e. the DLSR value cannot represent a longer time than the entire, observed round-trip time</w:t>
      </w:r>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004F6C4A">
        <w:t>, i.e. the DLSR value cannot represent a time that exceeds an RTCP reporting interval</w:t>
      </w:r>
      <w:r w:rsidRPr="00666506">
        <w:t>.</w:t>
      </w:r>
    </w:p>
    <w:p w14:paraId="18954ADC" w14:textId="1EA67EAF" w:rsidR="00666506" w:rsidRPr="00666506" w:rsidRDefault="00666506" w:rsidP="00666506">
      <w:pPr>
        <w:ind w:left="1418" w:hanging="1418"/>
      </w:pPr>
      <w:r w:rsidRPr="00666506">
        <w:t>Comments:</w:t>
      </w:r>
      <w:r w:rsidRPr="00666506">
        <w:tab/>
      </w:r>
      <w:r w:rsidR="004F6C4A">
        <w:t>This test only performs a sanity check of the DLSR field sent from the SUT since the DLSR field value in general cannot be verified without close knowledge of SUT detailed conditions and implementation.</w:t>
      </w:r>
      <w:r w:rsidR="004F6C4A">
        <w:br/>
      </w:r>
      <w:r w:rsidRPr="00666506">
        <w:t xml:space="preserve">The test result is agnostic to RTP packets being sent by the </w:t>
      </w:r>
      <w:r w:rsidR="004F6C4A">
        <w:t xml:space="preserve">SUT </w:t>
      </w:r>
      <w:r w:rsidRPr="00666506">
        <w:t>or not.</w:t>
      </w:r>
    </w:p>
    <w:p w14:paraId="01DF515D" w14:textId="7B821D61" w:rsidR="00121630" w:rsidRPr="004D3578" w:rsidRDefault="00024584" w:rsidP="00121630">
      <w:pPr>
        <w:pStyle w:val="Heading3"/>
      </w:pPr>
      <w:bookmarkStart w:id="73" w:name="_Toc34151167"/>
      <w:r>
        <w:t>6.2</w:t>
      </w:r>
      <w:r w:rsidR="00121630">
        <w:t>.</w:t>
      </w:r>
      <w:r w:rsidR="004F6C4A">
        <w:t>7</w:t>
      </w:r>
      <w:r w:rsidR="00121630" w:rsidRPr="004D3578">
        <w:tab/>
      </w:r>
      <w:r w:rsidR="00121630">
        <w:t>Feedback Report Block Tests</w:t>
      </w:r>
      <w:bookmarkEnd w:id="73"/>
    </w:p>
    <w:p w14:paraId="2BFC83E9" w14:textId="7ED8DAD8" w:rsidR="003D0BAB" w:rsidRPr="004D3578" w:rsidRDefault="00024584" w:rsidP="003D0BAB">
      <w:pPr>
        <w:pStyle w:val="Heading4"/>
      </w:pPr>
      <w:bookmarkStart w:id="74" w:name="_Toc34151168"/>
      <w:r>
        <w:t>6.2</w:t>
      </w:r>
      <w:r w:rsidR="003D0BAB">
        <w:t>.</w:t>
      </w:r>
      <w:r w:rsidR="004F6C4A">
        <w:t>7</w:t>
      </w:r>
      <w:r w:rsidR="003D0BAB">
        <w:t>.1</w:t>
      </w:r>
      <w:r w:rsidR="003D0BAB" w:rsidRPr="004D3578">
        <w:tab/>
      </w:r>
      <w:r w:rsidR="004F6C4A">
        <w:t>Ignoring Unknown Feedback Report Test</w:t>
      </w:r>
      <w:bookmarkEnd w:id="74"/>
    </w:p>
    <w:p w14:paraId="0AC75765" w14:textId="77777777" w:rsidR="004F6C4A" w:rsidRDefault="004F6C4A" w:rsidP="004F6C4A">
      <w:pPr>
        <w:ind w:left="1418" w:hanging="1418"/>
        <w:rPr>
          <w:i/>
        </w:rPr>
      </w:pPr>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p>
    <w:p w14:paraId="330D4910" w14:textId="77777777" w:rsidR="004F6C4A" w:rsidRPr="00895402" w:rsidRDefault="004F6C4A" w:rsidP="004F6C4A">
      <w:pPr>
        <w:ind w:left="1418" w:hanging="1418"/>
      </w:pPr>
      <w:bookmarkStart w:id="75" w:name="_Hlk33187787"/>
      <w:r w:rsidRPr="00895402">
        <w:t>Status:</w:t>
      </w:r>
      <w:r w:rsidRPr="00895402">
        <w:tab/>
      </w:r>
      <w:r>
        <w:t>M</w:t>
      </w:r>
      <w:r w:rsidRPr="00895402">
        <w:t>andatory</w:t>
      </w:r>
      <w:r>
        <w:t xml:space="preserve"> </w:t>
      </w:r>
    </w:p>
    <w:p w14:paraId="1FB8C447" w14:textId="77777777" w:rsidR="004F6C4A" w:rsidRPr="00895402" w:rsidRDefault="004F6C4A" w:rsidP="004F6C4A">
      <w:pPr>
        <w:ind w:left="1418" w:hanging="1418"/>
      </w:pPr>
      <w:r w:rsidRPr="00895402">
        <w:t>Preconditions:</w:t>
      </w:r>
      <w:r w:rsidRPr="00895402">
        <w:tab/>
      </w:r>
      <w:r>
        <w:t>1) The SUT is set to not use RTCP Feedback messages during the test session, e.g. pre-configured or through no "a=</w:t>
      </w:r>
      <w:proofErr w:type="spellStart"/>
      <w:r>
        <w:t>rtcp</w:t>
      </w:r>
      <w:proofErr w:type="spellEnd"/>
      <w:r>
        <w:t>-fb"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0E4EACFD"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(RTPFB) or 206 (PSFB), and the Feedback Message Type (FMT) may be chosen freely by data injection and set to any value.</w:t>
      </w:r>
    </w:p>
    <w:p w14:paraId="7B4F2D8A"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2792F9D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4C87D744"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FB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bookmarkEnd w:id="75"/>
    <w:p w14:paraId="39E39881" w14:textId="1AEDC82D" w:rsidR="00122CAE" w:rsidRPr="004D3578" w:rsidRDefault="004F6C4A" w:rsidP="005E4113">
      <w:pPr>
        <w:pStyle w:val="Heading3"/>
      </w:pPr>
      <w:r w:rsidDel="004F6C4A">
        <w:t xml:space="preserve"> </w:t>
      </w:r>
      <w:bookmarkStart w:id="76" w:name="_Toc34151169"/>
      <w:r w:rsidR="00024584">
        <w:t>6.2</w:t>
      </w:r>
      <w:r w:rsidR="00122CAE">
        <w:t>.</w:t>
      </w:r>
      <w:r>
        <w:t>8</w:t>
      </w:r>
      <w:r w:rsidR="00122CAE" w:rsidRPr="004D3578">
        <w:tab/>
      </w:r>
      <w:r w:rsidR="00122CAE">
        <w:t>Extended Report Block Tests</w:t>
      </w:r>
      <w:bookmarkEnd w:id="76"/>
    </w:p>
    <w:p w14:paraId="5370FC93" w14:textId="18D75BE5" w:rsidR="002437AD" w:rsidRPr="004D3578" w:rsidRDefault="00024584" w:rsidP="002437AD">
      <w:pPr>
        <w:pStyle w:val="Heading4"/>
      </w:pPr>
      <w:bookmarkStart w:id="77" w:name="_Toc34151170"/>
      <w:r>
        <w:t>6.2</w:t>
      </w:r>
      <w:r w:rsidR="002437AD">
        <w:t>.</w:t>
      </w:r>
      <w:r w:rsidR="004F6C4A">
        <w:t>8</w:t>
      </w:r>
      <w:r w:rsidR="002437AD">
        <w:t>.1</w:t>
      </w:r>
      <w:r w:rsidR="002437AD" w:rsidRPr="004D3578">
        <w:tab/>
      </w:r>
      <w:r w:rsidR="004F6C4A">
        <w:t>Ignoring Unknown XR Test</w:t>
      </w:r>
      <w:bookmarkEnd w:id="77"/>
    </w:p>
    <w:p w14:paraId="1D90FE1E" w14:textId="77777777" w:rsidR="004F6C4A" w:rsidRDefault="004F6C4A" w:rsidP="004F6C4A">
      <w:pPr>
        <w:ind w:left="1418" w:hanging="1418"/>
        <w:rPr>
          <w:i/>
        </w:rPr>
      </w:pPr>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p>
    <w:p w14:paraId="74546C9C" w14:textId="77777777" w:rsidR="004F6C4A" w:rsidRPr="00895402" w:rsidRDefault="004F6C4A" w:rsidP="004F6C4A">
      <w:pPr>
        <w:ind w:left="1418" w:hanging="1418"/>
      </w:pPr>
      <w:bookmarkStart w:id="78" w:name="_Hlk33097546"/>
      <w:r w:rsidRPr="00895402">
        <w:t>Status:</w:t>
      </w:r>
      <w:r w:rsidRPr="00895402">
        <w:tab/>
      </w:r>
      <w:r>
        <w:t>M</w:t>
      </w:r>
      <w:r w:rsidRPr="00895402">
        <w:t>andatory</w:t>
      </w:r>
      <w:r>
        <w:t xml:space="preserve"> </w:t>
      </w:r>
    </w:p>
    <w:p w14:paraId="65D787F8" w14:textId="77777777" w:rsidR="004F6C4A" w:rsidRPr="00895402" w:rsidRDefault="004F6C4A" w:rsidP="004F6C4A">
      <w:pPr>
        <w:ind w:left="1418" w:hanging="1418"/>
      </w:pPr>
      <w:r w:rsidRPr="00895402">
        <w:lastRenderedPageBreak/>
        <w:t>Preconditions:</w:t>
      </w:r>
      <w:r w:rsidRPr="00895402">
        <w:tab/>
      </w:r>
      <w:r>
        <w:t>1) The SUT is set to not use RTCP XR messages during the test session, e.g. pre-configured or through no "a=</w:t>
      </w:r>
      <w:proofErr w:type="spellStart"/>
      <w:r>
        <w:t>rtcp-xr</w:t>
      </w:r>
      <w:proofErr w:type="spellEnd"/>
      <w:r>
        <w:t>"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8881322"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p>
    <w:p w14:paraId="3752B141"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A66E366"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582EC99F"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7A7E5A99" w14:textId="4750131A" w:rsidR="00122CAE" w:rsidRPr="004D3578" w:rsidRDefault="00024584" w:rsidP="004F6C4A">
      <w:pPr>
        <w:pStyle w:val="Heading3"/>
      </w:pPr>
      <w:bookmarkStart w:id="79" w:name="_Toc34151171"/>
      <w:bookmarkEnd w:id="78"/>
      <w:r>
        <w:t>6.2</w:t>
      </w:r>
      <w:r w:rsidR="00122CAE">
        <w:t>.</w:t>
      </w:r>
      <w:r w:rsidR="004F6C4A">
        <w:t>9</w:t>
      </w:r>
      <w:r w:rsidR="00122CAE" w:rsidRPr="004D3578">
        <w:tab/>
      </w:r>
      <w:r w:rsidR="00122CAE">
        <w:t>APP Tests</w:t>
      </w:r>
      <w:bookmarkEnd w:id="79"/>
    </w:p>
    <w:p w14:paraId="68C01D12" w14:textId="77777777" w:rsidR="004F6C4A" w:rsidRPr="007B543A" w:rsidRDefault="004F6C4A" w:rsidP="009D69F1">
      <w:pPr>
        <w:pStyle w:val="Heading4"/>
      </w:pPr>
      <w:bookmarkStart w:id="80" w:name="_Toc34151172"/>
      <w:r w:rsidRPr="00837873">
        <w:t>6.2.9.1</w:t>
      </w:r>
      <w:r w:rsidRPr="007B543A">
        <w:tab/>
      </w:r>
      <w:r>
        <w:t>Ignoring Unknown APP Test</w:t>
      </w:r>
      <w:bookmarkEnd w:id="80"/>
    </w:p>
    <w:p w14:paraId="2D2828F0" w14:textId="77777777" w:rsidR="004F6C4A" w:rsidRDefault="004F6C4A" w:rsidP="004F6C4A">
      <w:pPr>
        <w:ind w:left="1418" w:hanging="1418"/>
        <w:rPr>
          <w:i/>
        </w:rPr>
      </w:pPr>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p>
    <w:p w14:paraId="78B73A27" w14:textId="77777777" w:rsidR="004F6C4A" w:rsidRPr="00895402" w:rsidRDefault="004F6C4A" w:rsidP="004F6C4A">
      <w:pPr>
        <w:ind w:left="1418" w:hanging="1418"/>
      </w:pPr>
      <w:r w:rsidRPr="007B543A" w:rsidDel="00837873">
        <w:rPr>
          <w:color w:val="FF0000"/>
        </w:rPr>
        <w:t xml:space="preserve"> </w:t>
      </w:r>
      <w:r w:rsidRPr="00895402">
        <w:t>Status:</w:t>
      </w:r>
      <w:r w:rsidRPr="00895402">
        <w:tab/>
      </w:r>
      <w:r>
        <w:t>M</w:t>
      </w:r>
      <w:r w:rsidRPr="00895402">
        <w:t>andatory</w:t>
      </w:r>
      <w:r>
        <w:t xml:space="preserve"> </w:t>
      </w:r>
    </w:p>
    <w:p w14:paraId="283EE880" w14:textId="77777777" w:rsidR="004F6C4A" w:rsidRPr="00895402" w:rsidRDefault="004F6C4A" w:rsidP="004F6C4A">
      <w:pPr>
        <w:ind w:left="1418" w:hanging="1418"/>
      </w:pPr>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06A3392" w14:textId="6DA27C50"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r w:rsidR="00592DD4">
        <w:t>is</w:t>
      </w:r>
      <w:r>
        <w:t xml:space="preserve"> not set to any of those values.</w:t>
      </w:r>
    </w:p>
    <w:p w14:paraId="55491CF0"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0E8062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10417771"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08C7BB06" w14:textId="32437C37" w:rsidR="00122CAE" w:rsidRPr="004D3578" w:rsidRDefault="00024584" w:rsidP="004F6C4A">
      <w:pPr>
        <w:pStyle w:val="Heading3"/>
      </w:pPr>
      <w:bookmarkStart w:id="81" w:name="_Toc34151173"/>
      <w:r>
        <w:t>6.2</w:t>
      </w:r>
      <w:r w:rsidR="00122CAE">
        <w:t>.1</w:t>
      </w:r>
      <w:r w:rsidR="004F6C4A">
        <w:t>0</w:t>
      </w:r>
      <w:r w:rsidR="00122CAE" w:rsidRPr="004D3578">
        <w:tab/>
      </w:r>
      <w:r w:rsidR="00122CAE">
        <w:t>Reduced-Size Packet Tests</w:t>
      </w:r>
      <w:bookmarkEnd w:id="81"/>
    </w:p>
    <w:p w14:paraId="0864301F" w14:textId="77777777" w:rsidR="004F6C4A" w:rsidRPr="007B543A" w:rsidRDefault="004F6C4A" w:rsidP="009D69F1">
      <w:pPr>
        <w:pStyle w:val="Heading4"/>
      </w:pPr>
      <w:bookmarkStart w:id="82" w:name="_Toc34151174"/>
      <w:r w:rsidRPr="00837873">
        <w:t>6.2.10.1</w:t>
      </w:r>
      <w:r w:rsidRPr="007B543A">
        <w:tab/>
      </w:r>
      <w:r>
        <w:t>Ignoring Unsupported Reduced-Size Test</w:t>
      </w:r>
      <w:bookmarkEnd w:id="82"/>
    </w:p>
    <w:p w14:paraId="0696C8E4" w14:textId="77777777" w:rsidR="004F6C4A" w:rsidRDefault="004F6C4A" w:rsidP="004F6C4A">
      <w:pPr>
        <w:ind w:left="1418" w:hanging="1418"/>
        <w:rPr>
          <w:i/>
        </w:rPr>
      </w:pPr>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p>
    <w:p w14:paraId="61A58C12" w14:textId="77777777" w:rsidR="004F6C4A" w:rsidRPr="00895402" w:rsidRDefault="004F6C4A" w:rsidP="004F6C4A">
      <w:pPr>
        <w:ind w:left="1418" w:hanging="1418"/>
      </w:pPr>
      <w:r w:rsidRPr="00895402">
        <w:t>Status:</w:t>
      </w:r>
      <w:r w:rsidRPr="00895402">
        <w:tab/>
      </w:r>
      <w:r>
        <w:t>M</w:t>
      </w:r>
      <w:r w:rsidRPr="00895402">
        <w:t>andatory</w:t>
      </w:r>
      <w:r>
        <w:t xml:space="preserve"> </w:t>
      </w:r>
    </w:p>
    <w:p w14:paraId="26FB860D" w14:textId="77777777" w:rsidR="004F6C4A" w:rsidRPr="00895402" w:rsidRDefault="004F6C4A" w:rsidP="004F6C4A">
      <w:pPr>
        <w:ind w:left="1418" w:hanging="1418"/>
      </w:pPr>
      <w:r w:rsidRPr="00895402">
        <w:lastRenderedPageBreak/>
        <w:t>Preconditions:</w:t>
      </w:r>
      <w:r w:rsidRPr="00895402">
        <w:tab/>
      </w:r>
      <w:r>
        <w:t>1) The SUT is set to not use reduced-size RTCP messages during the test session, e.g. pre-configured or through no "a=</w:t>
      </w:r>
      <w:proofErr w:type="spellStart"/>
      <w:r>
        <w:t>rtcp-rsize</w:t>
      </w:r>
      <w:proofErr w:type="spellEnd"/>
      <w:r>
        <w:t>"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A526FB3" w14:textId="7EF8038C"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4) Data injection sends a reduced-size RTCP message to the SUT, not a compound RTCP starting with a RTCP SR or RR. What reduced-size RTCP message to use may be chosen freely by data injection as long as it is a correct and well-formed RTCP message, but can e.g. be a single RTCP Generic NACK (see section 6.2.1 of IETF RFC 4585 [7]).</w:t>
      </w:r>
    </w:p>
    <w:p w14:paraId="6793EABC"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30A11DCB"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p>
    <w:p w14:paraId="3000B303"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p>
    <w:p w14:paraId="3975B0A4" w14:textId="010A1AFB" w:rsidR="00F26501" w:rsidRPr="004D3578" w:rsidRDefault="00024584" w:rsidP="00F26501">
      <w:pPr>
        <w:pStyle w:val="Heading2"/>
      </w:pPr>
      <w:bookmarkStart w:id="83" w:name="_Toc34151175"/>
      <w:r>
        <w:t>6.3</w:t>
      </w:r>
      <w:r w:rsidR="00F26501" w:rsidRPr="004D3578">
        <w:tab/>
      </w:r>
      <w:r w:rsidR="00F26501">
        <w:t>RTP Tests</w:t>
      </w:r>
      <w:bookmarkEnd w:id="83"/>
    </w:p>
    <w:p w14:paraId="55BC293B" w14:textId="7A5BB9C4" w:rsidR="00F26501" w:rsidRPr="004D3578" w:rsidRDefault="00024584" w:rsidP="00F26501">
      <w:pPr>
        <w:pStyle w:val="Heading3"/>
      </w:pPr>
      <w:bookmarkStart w:id="84" w:name="_Toc34151176"/>
      <w:r>
        <w:t>6.3</w:t>
      </w:r>
      <w:r w:rsidR="00F26501">
        <w:t>.1</w:t>
      </w:r>
      <w:r w:rsidR="00F26501" w:rsidRPr="004D3578">
        <w:tab/>
      </w:r>
      <w:r w:rsidR="00F26501">
        <w:t>General</w:t>
      </w:r>
      <w:bookmarkEnd w:id="84"/>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D07A4F">
        <w:t>6</w:t>
      </w:r>
      <w:r w:rsidRPr="00D07A4F">
        <w:t>.</w:t>
      </w:r>
      <w:r w:rsidR="00024584" w:rsidRPr="00D07A4F">
        <w:t>5</w:t>
      </w:r>
      <w:r>
        <w:t>.</w:t>
      </w:r>
    </w:p>
    <w:p w14:paraId="00619D84" w14:textId="6F4E67F8" w:rsidR="00F26501" w:rsidRPr="004D3578" w:rsidRDefault="00F42B63" w:rsidP="005E4113">
      <w:pPr>
        <w:pStyle w:val="Heading3"/>
      </w:pPr>
      <w:r w:rsidRPr="00E32A99" w:rsidDel="00F42B63">
        <w:t xml:space="preserve"> </w:t>
      </w:r>
      <w:bookmarkStart w:id="85" w:name="_Toc34151177"/>
      <w:r w:rsidR="00024584">
        <w:t>6.3</w:t>
      </w:r>
      <w:r w:rsidR="00F26501">
        <w:t>.2</w:t>
      </w:r>
      <w:r w:rsidR="00F26501" w:rsidRPr="004D3578">
        <w:tab/>
      </w:r>
      <w:r w:rsidR="0016559B">
        <w:t xml:space="preserve">Basic </w:t>
      </w:r>
      <w:r w:rsidR="00F26501">
        <w:t>RTP Tests</w:t>
      </w:r>
      <w:bookmarkEnd w:id="85"/>
    </w:p>
    <w:p w14:paraId="4F505B02" w14:textId="77777777" w:rsidR="004A3A4A" w:rsidRPr="004A3A4A" w:rsidRDefault="004A3A4A" w:rsidP="009D69F1">
      <w:pPr>
        <w:pStyle w:val="Heading4"/>
      </w:pPr>
      <w:bookmarkStart w:id="86" w:name="_Toc26447286"/>
      <w:bookmarkStart w:id="87" w:name="_Toc34151178"/>
      <w:r w:rsidRPr="004A3A4A">
        <w:t>6.3.2.1</w:t>
      </w:r>
      <w:r w:rsidRPr="004A3A4A">
        <w:tab/>
        <w:t>Receive RTP Padding Test</w:t>
      </w:r>
      <w:bookmarkEnd w:id="86"/>
      <w:bookmarkEnd w:id="87"/>
    </w:p>
    <w:p w14:paraId="58C03AA9" w14:textId="278BA718" w:rsidR="004A3A4A" w:rsidRPr="004A3A4A" w:rsidRDefault="004A3A4A" w:rsidP="004A3A4A">
      <w:pPr>
        <w:ind w:left="1418" w:hanging="1418"/>
        <w:rPr>
          <w:i/>
        </w:rPr>
      </w:pPr>
      <w:r w:rsidRPr="004A3A4A">
        <w:t>Purpose:</w:t>
      </w:r>
      <w:r w:rsidRPr="004A3A4A">
        <w:tab/>
        <w:t>Test if RTP packets with padding are correctly received</w:t>
      </w:r>
      <w:r w:rsidR="008050CF">
        <w:t xml:space="preserve"> by the SUT</w:t>
      </w:r>
      <w:r w:rsidRPr="004A3A4A">
        <w:rPr>
          <w:i/>
        </w:rPr>
        <w:t>.</w:t>
      </w:r>
    </w:p>
    <w:p w14:paraId="61CEFEBC" w14:textId="77777777" w:rsidR="008050CF" w:rsidRPr="008050CF" w:rsidRDefault="008050CF" w:rsidP="008050CF">
      <w:pPr>
        <w:ind w:left="1418" w:hanging="1418"/>
      </w:pPr>
      <w:r w:rsidRPr="008050CF">
        <w:t>Status:</w:t>
      </w:r>
      <w:r w:rsidRPr="008050CF">
        <w:tab/>
        <w:t xml:space="preserve">Mandatory </w:t>
      </w:r>
    </w:p>
    <w:p w14:paraId="5D0F6EAD" w14:textId="77777777" w:rsidR="008050CF" w:rsidRPr="008050CF" w:rsidRDefault="008050CF" w:rsidP="008050CF">
      <w:pPr>
        <w:ind w:left="1418" w:hanging="1418"/>
      </w:pPr>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p>
    <w:p w14:paraId="3415D0C5"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p>
    <w:p w14:paraId="43F6DAF3"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703A7DC2"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padding is not used.</w:t>
      </w:r>
    </w:p>
    <w:p w14:paraId="0EF76162"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235BE4E3" w14:textId="45E95F5D" w:rsidR="004A3A4A" w:rsidRPr="004A3A4A" w:rsidRDefault="004A3A4A" w:rsidP="009D69F1">
      <w:pPr>
        <w:pStyle w:val="Heading4"/>
      </w:pPr>
      <w:bookmarkStart w:id="88" w:name="_Toc34151179"/>
      <w:r w:rsidRPr="004A3A4A">
        <w:t>6.3.2.</w:t>
      </w:r>
      <w:r w:rsidR="008050CF">
        <w:t>2</w:t>
      </w:r>
      <w:r w:rsidRPr="004A3A4A">
        <w:tab/>
      </w:r>
      <w:r w:rsidR="008050CF">
        <w:t xml:space="preserve">Initial </w:t>
      </w:r>
      <w:r w:rsidRPr="004A3A4A">
        <w:t>SSRC Value Test</w:t>
      </w:r>
      <w:bookmarkEnd w:id="88"/>
    </w:p>
    <w:p w14:paraId="17689635" w14:textId="00A47CD7" w:rsidR="004A3A4A" w:rsidRPr="004A3A4A" w:rsidRDefault="004A3A4A" w:rsidP="004A3A4A">
      <w:pPr>
        <w:ind w:left="1418" w:hanging="1418"/>
        <w:rPr>
          <w:i/>
        </w:rPr>
      </w:pPr>
      <w:r w:rsidRPr="004A3A4A">
        <w:t>Purpose:</w:t>
      </w:r>
      <w:r w:rsidRPr="004A3A4A">
        <w:tab/>
        <w:t xml:space="preserve">Test if the SSRC value is chosen randomly </w:t>
      </w:r>
      <w:r w:rsidR="008050CF">
        <w:t xml:space="preserve">by the SUT </w:t>
      </w:r>
      <w:r w:rsidRPr="004A3A4A">
        <w:t>for every new RTP stream</w:t>
      </w:r>
      <w:r w:rsidR="008050CF">
        <w:t xml:space="preserve"> sent by the SUT</w:t>
      </w:r>
      <w:r w:rsidRPr="004A3A4A">
        <w:rPr>
          <w:i/>
        </w:rPr>
        <w:t>.</w:t>
      </w:r>
    </w:p>
    <w:p w14:paraId="1F54CC72"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1334074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4E083524" w14:textId="6C7F7AED"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w:t>
      </w:r>
      <w:proofErr w:type="spellStart"/>
      <w:r w:rsidRPr="008050CF">
        <w:t>ethod</w:t>
      </w:r>
      <w:proofErr w:type="spellEnd"/>
      <w:r w:rsidRPr="008050CF">
        <w:t xml:space="preserve"> suitable to the SUT and the test instrument may be chosen to achi</w:t>
      </w:r>
      <w:r w:rsidR="00476043">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2BEB73B5"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02C2A121"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p>
    <w:p w14:paraId="7FAC0F34"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p>
    <w:p w14:paraId="07B9051F" w14:textId="7F4C98B6" w:rsidR="004A3A4A" w:rsidRPr="004A3A4A" w:rsidRDefault="004A3A4A" w:rsidP="009D69F1">
      <w:pPr>
        <w:pStyle w:val="Heading4"/>
      </w:pPr>
      <w:bookmarkStart w:id="89" w:name="_Toc34151180"/>
      <w:r w:rsidRPr="004A3A4A">
        <w:t>6.3.2.</w:t>
      </w:r>
      <w:r w:rsidR="008050CF">
        <w:t>3</w:t>
      </w:r>
      <w:r w:rsidRPr="004A3A4A">
        <w:tab/>
        <w:t>Initial Sequence Number Test</w:t>
      </w:r>
      <w:bookmarkEnd w:id="89"/>
    </w:p>
    <w:p w14:paraId="60062B16" w14:textId="0352A2FB" w:rsidR="004A3A4A" w:rsidRPr="004A3A4A" w:rsidRDefault="004A3A4A" w:rsidP="004A3A4A">
      <w:pPr>
        <w:ind w:left="1418" w:hanging="1418"/>
        <w:rPr>
          <w:i/>
        </w:rPr>
      </w:pPr>
      <w:r w:rsidRPr="004A3A4A">
        <w:t>Purpose:</w:t>
      </w:r>
      <w:r w:rsidRPr="004A3A4A">
        <w:tab/>
        <w:t xml:space="preserve">Test if the Sequence Number start value is chosen randomly </w:t>
      </w:r>
      <w:r w:rsidR="008050CF">
        <w:t xml:space="preserve">by the SUT </w:t>
      </w:r>
      <w:r w:rsidRPr="004A3A4A">
        <w:t>for every new RTP stream</w:t>
      </w:r>
      <w:r w:rsidR="008050CF">
        <w:t xml:space="preserve"> sent by the SUT</w:t>
      </w:r>
      <w:r w:rsidRPr="004A3A4A">
        <w:rPr>
          <w:i/>
        </w:rPr>
        <w:t>.</w:t>
      </w:r>
    </w:p>
    <w:p w14:paraId="4538788B"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2275569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0A87E6DB" w14:textId="0AED0AB3"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1AB006A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6DFCC747"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1575E3FC"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p>
    <w:p w14:paraId="3C5E194B" w14:textId="67AA4FA5" w:rsidR="004A3A4A" w:rsidRPr="004A3A4A" w:rsidRDefault="004A3A4A" w:rsidP="009D69F1">
      <w:pPr>
        <w:pStyle w:val="Heading4"/>
      </w:pPr>
      <w:bookmarkStart w:id="90" w:name="_Toc34151181"/>
      <w:r w:rsidRPr="004A3A4A">
        <w:t>6.3.2.</w:t>
      </w:r>
      <w:r w:rsidR="008050CF">
        <w:t>4</w:t>
      </w:r>
      <w:r w:rsidRPr="004A3A4A">
        <w:tab/>
        <w:t>Initial Time Stamp Test</w:t>
      </w:r>
      <w:bookmarkEnd w:id="90"/>
    </w:p>
    <w:p w14:paraId="00FD2E7D" w14:textId="0CB85861" w:rsidR="004A3A4A" w:rsidRPr="004A3A4A" w:rsidRDefault="004A3A4A" w:rsidP="004A3A4A">
      <w:pPr>
        <w:ind w:left="1418" w:hanging="1418"/>
        <w:rPr>
          <w:i/>
        </w:rPr>
      </w:pPr>
      <w:r w:rsidRPr="004A3A4A">
        <w:t>Purpose:</w:t>
      </w:r>
      <w:r w:rsidRPr="004A3A4A">
        <w:tab/>
        <w:t xml:space="preserve">Test if the </w:t>
      </w:r>
      <w:r w:rsidR="008050CF">
        <w:t xml:space="preserve">timestamp </w:t>
      </w:r>
      <w:r w:rsidRPr="004A3A4A">
        <w:t xml:space="preserve">start value is chosen randomly </w:t>
      </w:r>
      <w:r w:rsidR="008050CF">
        <w:t xml:space="preserve">by the SUT </w:t>
      </w:r>
      <w:r w:rsidRPr="004A3A4A">
        <w:t>for every new RTP stream</w:t>
      </w:r>
      <w:r w:rsidR="008050CF">
        <w:t xml:space="preserve"> sent by the SUT</w:t>
      </w:r>
      <w:r w:rsidRPr="004A3A4A">
        <w:rPr>
          <w:i/>
        </w:rPr>
        <w:t>.</w:t>
      </w:r>
    </w:p>
    <w:p w14:paraId="1DF96A2F"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046B3C35"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20F17A66" w14:textId="01ED0E4B"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30CD">
        <w:t>e</w:t>
      </w:r>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6AF156E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have been sent from the SUT.</w:t>
      </w:r>
    </w:p>
    <w:p w14:paraId="47A07A98"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728BF18E"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p>
    <w:p w14:paraId="459A2596" w14:textId="5B7B939E" w:rsidR="00F26501" w:rsidRPr="004D3578" w:rsidRDefault="00024584" w:rsidP="00F26501">
      <w:pPr>
        <w:pStyle w:val="Heading3"/>
      </w:pPr>
      <w:bookmarkStart w:id="91" w:name="_Toc34151182"/>
      <w:r>
        <w:t>6.3</w:t>
      </w:r>
      <w:r w:rsidR="00F26501">
        <w:t>.3</w:t>
      </w:r>
      <w:r w:rsidR="00F26501" w:rsidRPr="004D3578">
        <w:tab/>
      </w:r>
      <w:r w:rsidR="00F26501">
        <w:t>RTP Header Extension Tests</w:t>
      </w:r>
      <w:bookmarkEnd w:id="91"/>
    </w:p>
    <w:p w14:paraId="4F386DDF" w14:textId="77777777" w:rsidR="004A3A4A" w:rsidRPr="004A3A4A" w:rsidRDefault="004A3A4A" w:rsidP="009D69F1">
      <w:pPr>
        <w:pStyle w:val="Heading4"/>
      </w:pPr>
      <w:bookmarkStart w:id="92" w:name="_Toc34151183"/>
      <w:r w:rsidRPr="004A3A4A">
        <w:t>6.3.3.1</w:t>
      </w:r>
      <w:r w:rsidRPr="004A3A4A">
        <w:tab/>
        <w:t>Ignore Unknown Header Extension Test</w:t>
      </w:r>
      <w:bookmarkEnd w:id="92"/>
    </w:p>
    <w:p w14:paraId="42DBD250" w14:textId="269B4A6A" w:rsidR="004A3A4A" w:rsidRPr="004A3A4A" w:rsidRDefault="004A3A4A" w:rsidP="004A3A4A">
      <w:pPr>
        <w:ind w:left="1418" w:hanging="1418"/>
        <w:rPr>
          <w:i/>
        </w:rPr>
      </w:pPr>
      <w:r w:rsidRPr="004A3A4A">
        <w:t>Purpose:</w:t>
      </w:r>
      <w:r w:rsidRPr="004A3A4A">
        <w:tab/>
        <w:t xml:space="preserve">Test if </w:t>
      </w:r>
      <w:r w:rsidR="008050CF">
        <w:t>the SUT correctly ignores the RTP header extension when</w:t>
      </w:r>
      <w:r w:rsidR="008050CF" w:rsidRPr="004A3A4A">
        <w:t xml:space="preserve"> </w:t>
      </w:r>
      <w:r w:rsidRPr="004A3A4A">
        <w:t xml:space="preserve">receiving RTP packets with an unknown header extension but </w:t>
      </w:r>
      <w:r w:rsidR="008050CF">
        <w:t xml:space="preserve">that the SUT still </w:t>
      </w:r>
      <w:r w:rsidRPr="004A3A4A">
        <w:t>accepts the RTP payload</w:t>
      </w:r>
      <w:r w:rsidR="008050CF">
        <w:t xml:space="preserve"> of those RTP packets</w:t>
      </w:r>
      <w:r w:rsidRPr="004A3A4A">
        <w:rPr>
          <w:i/>
        </w:rPr>
        <w:t>.</w:t>
      </w:r>
    </w:p>
    <w:p w14:paraId="586EF4CE" w14:textId="77777777" w:rsidR="008050CF" w:rsidRPr="008050CF" w:rsidRDefault="008050CF" w:rsidP="008050CF">
      <w:pPr>
        <w:ind w:left="1418" w:hanging="1418"/>
      </w:pPr>
      <w:r w:rsidRPr="008050CF">
        <w:t>Status:</w:t>
      </w:r>
      <w:r w:rsidRPr="008050CF">
        <w:tab/>
        <w:t xml:space="preserve">Mandatory </w:t>
      </w:r>
    </w:p>
    <w:p w14:paraId="33B27627" w14:textId="77777777" w:rsidR="008050CF" w:rsidRPr="008050CF" w:rsidRDefault="008050CF" w:rsidP="008050CF">
      <w:pPr>
        <w:ind w:left="1418" w:hanging="1418"/>
      </w:pPr>
      <w:r w:rsidRPr="008050CF">
        <w:t>Preconditions:</w:t>
      </w:r>
      <w:r w:rsidRPr="008050CF">
        <w:tab/>
        <w:t>1) The SUT is set to not use RTP header extensions during the test session, e.g. pre-configured or through no "a=</w:t>
      </w:r>
      <w:proofErr w:type="spellStart"/>
      <w:r w:rsidRPr="008050CF">
        <w:t>extmap</w:t>
      </w:r>
      <w:proofErr w:type="spellEnd"/>
      <w:r w:rsidRPr="008050CF">
        <w:t>"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p>
    <w:p w14:paraId="606B7E8C"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p>
    <w:p w14:paraId="16E2AC89"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1101B7EC"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header extension is not used.</w:t>
      </w:r>
    </w:p>
    <w:p w14:paraId="09F99C66"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450C908D" w14:textId="5CEBE730" w:rsidR="00F26501" w:rsidRPr="004D3578" w:rsidRDefault="00024584" w:rsidP="00F26501">
      <w:pPr>
        <w:pStyle w:val="Heading3"/>
      </w:pPr>
      <w:bookmarkStart w:id="93" w:name="_Toc34151184"/>
      <w:r>
        <w:lastRenderedPageBreak/>
        <w:t>6.3</w:t>
      </w:r>
      <w:r w:rsidR="00F26501">
        <w:t>.4</w:t>
      </w:r>
      <w:r w:rsidR="00F26501" w:rsidRPr="004D3578">
        <w:tab/>
      </w:r>
      <w:r w:rsidR="00F26501">
        <w:t>RTP Contributing Source Tests</w:t>
      </w:r>
      <w:bookmarkEnd w:id="93"/>
    </w:p>
    <w:p w14:paraId="7BD9C678" w14:textId="77777777" w:rsidR="004A3A4A" w:rsidRPr="004A3A4A" w:rsidRDefault="004A3A4A" w:rsidP="009D69F1">
      <w:pPr>
        <w:pStyle w:val="Heading4"/>
      </w:pPr>
      <w:bookmarkStart w:id="94" w:name="_Toc34151185"/>
      <w:r w:rsidRPr="004A3A4A">
        <w:t>6.3.4.1</w:t>
      </w:r>
      <w:r w:rsidRPr="004A3A4A">
        <w:tab/>
        <w:t>Ignore Contributing Source Test</w:t>
      </w:r>
      <w:bookmarkEnd w:id="94"/>
    </w:p>
    <w:p w14:paraId="6C9FEDFD" w14:textId="578D0E10" w:rsidR="004A3A4A" w:rsidRPr="004A3A4A" w:rsidRDefault="004A3A4A" w:rsidP="004A3A4A">
      <w:pPr>
        <w:ind w:left="1418" w:hanging="1418"/>
        <w:rPr>
          <w:i/>
        </w:rPr>
      </w:pPr>
      <w:r w:rsidRPr="004A3A4A">
        <w:t>Purpose:</w:t>
      </w:r>
      <w:r w:rsidRPr="004A3A4A">
        <w:tab/>
        <w:t xml:space="preserve">Test if </w:t>
      </w:r>
      <w:r w:rsidR="002A2E27">
        <w:t>the SUT correctly ignores the CSRC list when</w:t>
      </w:r>
      <w:r w:rsidR="002A2E27" w:rsidRPr="004A3A4A">
        <w:t xml:space="preserve"> </w:t>
      </w:r>
      <w:r w:rsidRPr="004A3A4A">
        <w:t xml:space="preserve">receiving RTP packets with a non-zero CC field and CSRC list but </w:t>
      </w:r>
      <w:r w:rsidR="002A2E27">
        <w:t xml:space="preserve">that the SUT still </w:t>
      </w:r>
      <w:r w:rsidRPr="004A3A4A">
        <w:t>accepts the RTP payload</w:t>
      </w:r>
      <w:r w:rsidR="002A2E27">
        <w:t xml:space="preserve"> of those RTP packets</w:t>
      </w:r>
      <w:r w:rsidRPr="004A3A4A">
        <w:rPr>
          <w:i/>
        </w:rPr>
        <w:t>.</w:t>
      </w:r>
    </w:p>
    <w:p w14:paraId="50E169D0" w14:textId="77777777" w:rsidR="002A2E27" w:rsidRPr="002A2E27" w:rsidRDefault="002A2E27" w:rsidP="002A2E27">
      <w:pPr>
        <w:ind w:left="1418" w:hanging="1418"/>
      </w:pPr>
      <w:r w:rsidRPr="002A2E27">
        <w:t>Status:</w:t>
      </w:r>
      <w:r w:rsidRPr="002A2E27">
        <w:tab/>
        <w:t xml:space="preserve">Mandatory </w:t>
      </w:r>
    </w:p>
    <w:p w14:paraId="72A523BB" w14:textId="77777777" w:rsidR="002A2E27" w:rsidRPr="002A2E27" w:rsidRDefault="002A2E27" w:rsidP="002A2E27">
      <w:pPr>
        <w:ind w:left="1418" w:hanging="1418"/>
      </w:pPr>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p>
    <w:p w14:paraId="4458AE9A" w14:textId="77777777" w:rsidR="002A2E27" w:rsidRPr="002A2E27" w:rsidRDefault="002A2E27" w:rsidP="002A2E27">
      <w:pPr>
        <w:ind w:left="1418" w:hanging="1418"/>
      </w:pPr>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p>
    <w:p w14:paraId="192F128E" w14:textId="77777777" w:rsidR="002A2E27" w:rsidRPr="002A2E27" w:rsidRDefault="002A2E27" w:rsidP="002A2E27">
      <w:pPr>
        <w:ind w:left="1418" w:hanging="1418"/>
      </w:pPr>
      <w:r w:rsidRPr="002A2E27">
        <w:t>Stop condition:</w:t>
      </w:r>
      <w:r w:rsidRPr="002A2E27">
        <w:tab/>
        <w:t>Ten or more seconds have passed after first RTP packet was sent from data injection.</w:t>
      </w:r>
    </w:p>
    <w:p w14:paraId="3DE78570" w14:textId="77777777" w:rsidR="002A2E27" w:rsidRPr="002A2E27" w:rsidRDefault="002A2E27" w:rsidP="002A2E27">
      <w:pPr>
        <w:ind w:left="1418" w:hanging="1418"/>
      </w:pPr>
      <w:r w:rsidRPr="002A2E27">
        <w:t>Pass criteria:</w:t>
      </w:r>
      <w:r w:rsidRPr="002A2E27">
        <w:tab/>
        <w:t>Application-level output from the SUT exist as expected (e.g. audio and/or video) and is undistorted compared to a corresponding test setup where CSRC list is not used.</w:t>
      </w:r>
    </w:p>
    <w:p w14:paraId="75F6E7D6" w14:textId="77777777" w:rsidR="002A2E27" w:rsidRPr="002A2E27" w:rsidRDefault="002A2E27" w:rsidP="002A2E27">
      <w:pPr>
        <w:ind w:left="1418" w:hanging="1418"/>
      </w:pPr>
      <w:r w:rsidRPr="002A2E27">
        <w:t>Comments:</w:t>
      </w:r>
      <w:r w:rsidRPr="002A2E27">
        <w:tab/>
        <w:t>The test result is agnostic to RTP packets being sent by the SUT or not.</w:t>
      </w:r>
    </w:p>
    <w:p w14:paraId="6C0E23AB" w14:textId="2B415A0D" w:rsidR="008D50DD" w:rsidRPr="004D3578" w:rsidRDefault="00024584" w:rsidP="008D50DD">
      <w:pPr>
        <w:pStyle w:val="Heading2"/>
      </w:pPr>
      <w:bookmarkStart w:id="95" w:name="_Toc34151186"/>
      <w:r>
        <w:t>6.4</w:t>
      </w:r>
      <w:r w:rsidR="008D50DD" w:rsidRPr="004D3578">
        <w:tab/>
      </w:r>
      <w:r w:rsidR="008D50DD">
        <w:t>SRTCP Tests</w:t>
      </w:r>
      <w:bookmarkEnd w:id="95"/>
    </w:p>
    <w:p w14:paraId="692D152A" w14:textId="7CF23A13" w:rsidR="00A209DD" w:rsidRPr="004D3578" w:rsidRDefault="00024584" w:rsidP="00A209DD">
      <w:pPr>
        <w:pStyle w:val="Heading3"/>
      </w:pPr>
      <w:bookmarkStart w:id="96" w:name="_Toc34151187"/>
      <w:r>
        <w:t>6.4</w:t>
      </w:r>
      <w:r w:rsidR="00A209DD">
        <w:t>.1</w:t>
      </w:r>
      <w:r w:rsidR="00A209DD" w:rsidRPr="004D3578">
        <w:tab/>
      </w:r>
      <w:r w:rsidR="00A209DD">
        <w:t>General</w:t>
      </w:r>
      <w:bookmarkEnd w:id="96"/>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D07A4F">
        <w:t>6</w:t>
      </w:r>
      <w:r w:rsidRPr="00D07A4F">
        <w:t>.</w:t>
      </w:r>
      <w:r w:rsidR="00024584" w:rsidRPr="00D07A4F">
        <w:t>2</w:t>
      </w:r>
      <w:r>
        <w:t>.</w:t>
      </w:r>
    </w:p>
    <w:p w14:paraId="28354A99" w14:textId="70BFBEA8" w:rsidR="00F26501" w:rsidRPr="004D3578" w:rsidRDefault="00012ED6" w:rsidP="00F26501">
      <w:pPr>
        <w:pStyle w:val="Heading2"/>
      </w:pPr>
      <w:bookmarkStart w:id="97" w:name="_Toc34151188"/>
      <w:r>
        <w:t>6</w:t>
      </w:r>
      <w:r w:rsidR="00EA3852">
        <w:t>.</w:t>
      </w:r>
      <w:r>
        <w:t>5</w:t>
      </w:r>
      <w:r w:rsidR="00F26501" w:rsidRPr="004D3578">
        <w:tab/>
      </w:r>
      <w:r w:rsidR="00F26501">
        <w:t>SRTP Tests</w:t>
      </w:r>
      <w:bookmarkEnd w:id="97"/>
    </w:p>
    <w:p w14:paraId="65CEE986" w14:textId="64A01C35" w:rsidR="00F26501" w:rsidRPr="004D3578" w:rsidRDefault="001A7EF1" w:rsidP="00F26501">
      <w:pPr>
        <w:pStyle w:val="Heading3"/>
      </w:pPr>
      <w:bookmarkStart w:id="98" w:name="_Toc34151189"/>
      <w:r>
        <w:t>6</w:t>
      </w:r>
      <w:r w:rsidR="00EA3852">
        <w:t>.</w:t>
      </w:r>
      <w:r w:rsidR="00012ED6">
        <w:t>5</w:t>
      </w:r>
      <w:r w:rsidR="00F26501">
        <w:t>.1</w:t>
      </w:r>
      <w:r w:rsidR="00F26501" w:rsidRPr="004D3578">
        <w:tab/>
      </w:r>
      <w:r w:rsidR="00F26501">
        <w:t>General</w:t>
      </w:r>
      <w:bookmarkEnd w:id="98"/>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D07A4F">
        <w:t>6</w:t>
      </w:r>
      <w:r w:rsidRPr="00D07A4F">
        <w:t>.</w:t>
      </w:r>
      <w:r w:rsidR="00012ED6" w:rsidRPr="00D07A4F">
        <w:t>3</w:t>
      </w:r>
      <w:r>
        <w:t>.</w:t>
      </w:r>
    </w:p>
    <w:p w14:paraId="46A68991" w14:textId="77777777" w:rsidR="00AE421D" w:rsidRPr="004D3578" w:rsidRDefault="00AE421D" w:rsidP="00AE421D">
      <w:pPr>
        <w:pStyle w:val="Heading1"/>
      </w:pPr>
      <w:bookmarkStart w:id="99" w:name="_Toc34151190"/>
      <w:bookmarkStart w:id="100" w:name="_Hlk33712740"/>
      <w:bookmarkStart w:id="101" w:name="historyclause"/>
      <w:r>
        <w:t>7</w:t>
      </w:r>
      <w:r w:rsidRPr="004D3578">
        <w:tab/>
      </w:r>
      <w:r>
        <w:t>Conformance Indication</w:t>
      </w:r>
      <w:bookmarkEnd w:id="99"/>
    </w:p>
    <w:p w14:paraId="7DF85145" w14:textId="77777777" w:rsidR="00AE421D" w:rsidRPr="004D3578" w:rsidRDefault="00AE421D" w:rsidP="00AE421D">
      <w:pPr>
        <w:pStyle w:val="Heading2"/>
      </w:pPr>
      <w:bookmarkStart w:id="102" w:name="_Toc34151191"/>
      <w:r>
        <w:t>7.1</w:t>
      </w:r>
      <w:r w:rsidRPr="004D3578">
        <w:tab/>
      </w:r>
      <w:r>
        <w:t>General</w:t>
      </w:r>
      <w:bookmarkEnd w:id="102"/>
    </w:p>
    <w:p w14:paraId="3A52BCDA" w14:textId="77777777" w:rsidR="00AE421D" w:rsidRDefault="00AE421D" w:rsidP="00AE421D">
      <w:r>
        <w:t>An RTP/RTCP implementation conforming to this specification should announce its compliance during call setup. Announcing compliance to this specification must use an SDP attribute "a=3gpp-rtp" (see clause 7.2).</w:t>
      </w:r>
    </w:p>
    <w:p w14:paraId="1323C98B" w14:textId="77777777" w:rsidR="00AE421D" w:rsidRPr="004D3578" w:rsidRDefault="00AE421D" w:rsidP="00AE421D">
      <w:pPr>
        <w:pStyle w:val="Heading2"/>
      </w:pPr>
      <w:bookmarkStart w:id="103" w:name="_Toc34151192"/>
      <w:r>
        <w:t>7.2</w:t>
      </w:r>
      <w:r w:rsidRPr="004D3578">
        <w:tab/>
      </w:r>
      <w:r>
        <w:t>The a=3gpp-rtp SDP attribute</w:t>
      </w:r>
      <w:bookmarkEnd w:id="103"/>
    </w:p>
    <w:p w14:paraId="5EF7A4DF" w14:textId="77777777" w:rsidR="00AE421D" w:rsidRDefault="00AE421D" w:rsidP="00AE421D">
      <w:pPr>
        <w:pStyle w:val="Heading3"/>
      </w:pPr>
      <w:bookmarkStart w:id="104" w:name="_Toc34151193"/>
      <w:r>
        <w:t>7.2.1</w:t>
      </w:r>
      <w:r>
        <w:tab/>
        <w:t>General</w:t>
      </w:r>
      <w:bookmarkEnd w:id="104"/>
    </w:p>
    <w:p w14:paraId="5D7CF4DF" w14:textId="27F0D0B0" w:rsidR="00AE421D" w:rsidRDefault="00AE421D" w:rsidP="00AE421D">
      <w:r>
        <w:t xml:space="preserve">The a=3gpp-rtp attribute may be provided on SDP session level, SDP media level or both. It is not defined for use on source or </w:t>
      </w:r>
      <w:proofErr w:type="spellStart"/>
      <w:r>
        <w:t>dcsa</w:t>
      </w:r>
      <w:proofErr w:type="spellEnd"/>
      <w:r>
        <w:t xml:space="preserve"> level. If used on SDP session level, it must be taken as applicable to all m= lines in the SDP using any RTP profile, e.g. RTP/AVP, RTP/AVPF, RTP/SAVP, or RTP/SAVPF. If used on SDP media level using any RTP </w:t>
      </w:r>
      <w:r>
        <w:lastRenderedPageBreak/>
        <w:t>profile, it must be taken as applicable only to that media description. It is not defined for use on non-RTP SDP media level.</w:t>
      </w:r>
    </w:p>
    <w:p w14:paraId="1DCB0480" w14:textId="77777777" w:rsidR="00AE421D" w:rsidRDefault="00AE421D" w:rsidP="00AE421D">
      <w:pPr>
        <w:pStyle w:val="Heading3"/>
      </w:pPr>
      <w:bookmarkStart w:id="105" w:name="_Toc34151194"/>
      <w:r>
        <w:t>7.2.2</w:t>
      </w:r>
      <w:r>
        <w:tab/>
        <w:t>ABNF syntax and semantics</w:t>
      </w:r>
      <w:bookmarkEnd w:id="105"/>
    </w:p>
    <w:p w14:paraId="10787526" w14:textId="77777777" w:rsidR="00AE421D" w:rsidRPr="00CF6427" w:rsidRDefault="00AE421D" w:rsidP="00AE421D">
      <w:r w:rsidRPr="00CF6427">
        <w:t>The 3gpp-rtp ABNF syntax is:</w:t>
      </w:r>
    </w:p>
    <w:p w14:paraId="7832F3B1" w14:textId="77777777" w:rsidR="00AE421D" w:rsidRPr="00A93F73" w:rsidRDefault="00AE421D" w:rsidP="00AE421D">
      <w:pPr>
        <w:rPr>
          <w:lang w:val="sv-SE"/>
        </w:rPr>
      </w:pPr>
      <w:r w:rsidRPr="00A93F73">
        <w:rPr>
          <w:lang w:val="sv-SE"/>
        </w:rPr>
        <w:t>3gpp-rtp-value = [3gpp-rtp-extension]</w:t>
      </w:r>
    </w:p>
    <w:p w14:paraId="55BBB2AE" w14:textId="77777777" w:rsidR="00AE421D" w:rsidRPr="00D07A4F" w:rsidRDefault="00AE421D" w:rsidP="00AE421D">
      <w:pPr>
        <w:rPr>
          <w:lang w:val="sv-SE"/>
        </w:rPr>
      </w:pPr>
      <w:r w:rsidRPr="00D07A4F">
        <w:rPr>
          <w:lang w:val="sv-SE"/>
        </w:rPr>
        <w:t>3gpp-rtp-extension = byte-string</w:t>
      </w:r>
    </w:p>
    <w:p w14:paraId="1CC28DE9" w14:textId="77777777" w:rsidR="00AE421D" w:rsidRPr="00CF6427" w:rsidRDefault="00AE421D" w:rsidP="00AE421D">
      <w:r w:rsidRPr="00CF6427">
        <w:t xml:space="preserve">; </w:t>
      </w:r>
      <w:r>
        <w:t xml:space="preserve">SP and </w:t>
      </w:r>
      <w:r w:rsidRPr="00CF6427">
        <w:t>byte-string as defined by IETF RFC 4566</w:t>
      </w:r>
    </w:p>
    <w:p w14:paraId="6ECAEF2B" w14:textId="77777777" w:rsidR="00AE421D" w:rsidRDefault="00AE421D" w:rsidP="00AE421D">
      <w:r>
        <w:t>Example:</w:t>
      </w:r>
    </w:p>
    <w:p w14:paraId="7A46486B" w14:textId="77777777" w:rsidR="00AE421D" w:rsidRDefault="00AE421D" w:rsidP="00AE421D">
      <w:r>
        <w:t>a=3gpp-rtp</w:t>
      </w:r>
    </w:p>
    <w:p w14:paraId="75551E30" w14:textId="77777777" w:rsidR="00AE421D" w:rsidRDefault="00AE421D" w:rsidP="00AE421D">
      <w:r>
        <w:t>The optional attribute value is defined to allow for future extensibility and has currently no defined use.</w:t>
      </w:r>
    </w:p>
    <w:p w14:paraId="5D74183D" w14:textId="77777777" w:rsidR="00AE421D" w:rsidRDefault="00AE421D" w:rsidP="00AE421D">
      <w:pPr>
        <w:pStyle w:val="Heading3"/>
      </w:pPr>
      <w:bookmarkStart w:id="106" w:name="_Toc34151195"/>
      <w:r>
        <w:t>7.2.3</w:t>
      </w:r>
      <w:r>
        <w:tab/>
        <w:t>SDP offer/answer considerations</w:t>
      </w:r>
      <w:bookmarkEnd w:id="106"/>
    </w:p>
    <w:p w14:paraId="49D2BF4A" w14:textId="77777777" w:rsidR="00AE421D" w:rsidRDefault="00AE421D" w:rsidP="00AE421D">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p>
    <w:p w14:paraId="35015FA3" w14:textId="77777777" w:rsidR="00AE421D" w:rsidRDefault="00AE421D" w:rsidP="00AE421D">
      <w:r>
        <w:t>The optional attribute value should not be included in an SDP offer or answer sent by implementers of this specification and shall be ignored if received in an SDP offer or answer.</w:t>
      </w:r>
    </w:p>
    <w:p w14:paraId="10BEBD52" w14:textId="77777777" w:rsidR="00AE421D" w:rsidRDefault="00AE421D" w:rsidP="00AE421D">
      <w:pPr>
        <w:pStyle w:val="Heading3"/>
      </w:pPr>
      <w:bookmarkStart w:id="107" w:name="_Toc34151196"/>
      <w:r>
        <w:t>7.2.4</w:t>
      </w:r>
      <w:r>
        <w:tab/>
        <w:t>IANA registration information</w:t>
      </w:r>
      <w:bookmarkEnd w:id="107"/>
    </w:p>
    <w:p w14:paraId="0071A2BF" w14:textId="77777777" w:rsidR="00AE421D" w:rsidRDefault="00AE421D" w:rsidP="00AE421D">
      <w:r>
        <w:t>Contact name, email address, and telephone number:</w:t>
      </w:r>
    </w:p>
    <w:p w14:paraId="227D3675" w14:textId="77777777" w:rsidR="00AE421D" w:rsidRDefault="00AE421D" w:rsidP="00AE421D">
      <w:r>
        <w:tab/>
        <w:t>3GPP Specifications Manager</w:t>
      </w:r>
    </w:p>
    <w:p w14:paraId="389EDB68" w14:textId="77777777" w:rsidR="00AE421D" w:rsidRDefault="00AE421D" w:rsidP="00AE421D">
      <w:r>
        <w:tab/>
      </w:r>
      <w:hyperlink r:id="rId24" w:history="1">
        <w:r w:rsidRPr="00B23424">
          <w:rPr>
            <w:rStyle w:val="Hyperlink"/>
          </w:rPr>
          <w:t>3gppContact@etsi.org</w:t>
        </w:r>
      </w:hyperlink>
    </w:p>
    <w:p w14:paraId="4153ECE6" w14:textId="77777777" w:rsidR="00AE421D" w:rsidRDefault="00AE421D" w:rsidP="00AE421D">
      <w:r>
        <w:tab/>
        <w:t>+33 (0)492944200</w:t>
      </w:r>
    </w:p>
    <w:p w14:paraId="4BB41A0E" w14:textId="77777777" w:rsidR="00AE421D" w:rsidRDefault="00AE421D" w:rsidP="00AE421D">
      <w:r>
        <w:t>Attribute Name (as it will appear in SDP):</w:t>
      </w:r>
    </w:p>
    <w:p w14:paraId="57587782" w14:textId="77777777" w:rsidR="00AE421D" w:rsidRDefault="00AE421D" w:rsidP="00AE421D">
      <w:r>
        <w:tab/>
        <w:t>3gpp-rtp</w:t>
      </w:r>
    </w:p>
    <w:p w14:paraId="77ED89B2" w14:textId="77777777" w:rsidR="00AE421D" w:rsidRDefault="00AE421D" w:rsidP="00AE421D">
      <w:r>
        <w:t>Long-form Attribute Name in English:</w:t>
      </w:r>
    </w:p>
    <w:p w14:paraId="6EC858D6" w14:textId="77777777" w:rsidR="00AE421D" w:rsidRDefault="00AE421D" w:rsidP="00AE421D">
      <w:r>
        <w:tab/>
        <w:t>3GPP-conformant RTP/RTCP implementation</w:t>
      </w:r>
    </w:p>
    <w:p w14:paraId="17050E98" w14:textId="77777777" w:rsidR="00AE421D" w:rsidRDefault="00AE421D" w:rsidP="00AE421D">
      <w:r>
        <w:t>Type of Attribute:</w:t>
      </w:r>
    </w:p>
    <w:p w14:paraId="380D92A5" w14:textId="77777777" w:rsidR="00AE421D" w:rsidRDefault="00AE421D" w:rsidP="00AE421D">
      <w:r>
        <w:tab/>
        <w:t>Session level and media level</w:t>
      </w:r>
    </w:p>
    <w:p w14:paraId="7BBF8AF8" w14:textId="77777777" w:rsidR="00AE421D" w:rsidRDefault="00AE421D" w:rsidP="00AE421D">
      <w:r>
        <w:t>Is Attribute Value subject to the Charset Attribute?</w:t>
      </w:r>
    </w:p>
    <w:p w14:paraId="7E4353C9" w14:textId="77777777" w:rsidR="00AE421D" w:rsidRDefault="00AE421D" w:rsidP="00AE421D">
      <w:r>
        <w:tab/>
        <w:t>This attribute is not dependent on charset.</w:t>
      </w:r>
    </w:p>
    <w:p w14:paraId="77F2446C" w14:textId="77777777" w:rsidR="00AE421D" w:rsidRDefault="00AE421D" w:rsidP="00AE421D">
      <w:r>
        <w:t>Purpose of the attribute:</w:t>
      </w:r>
    </w:p>
    <w:p w14:paraId="2437CD8F" w14:textId="77777777" w:rsidR="00AE421D" w:rsidRDefault="00AE421D" w:rsidP="00AE421D">
      <w:r>
        <w:tab/>
        <w:t>This attribute is used to indicate the RTP/RTCP stack conformance to 3GPP TS 26.139.</w:t>
      </w:r>
    </w:p>
    <w:p w14:paraId="0BD5B733" w14:textId="77777777" w:rsidR="00AE421D" w:rsidRDefault="00AE421D" w:rsidP="00AE421D">
      <w:r>
        <w:t>Appropriate Attribute Values for this Attribute:</w:t>
      </w:r>
    </w:p>
    <w:p w14:paraId="20E1E79C" w14:textId="77777777" w:rsidR="00AE421D" w:rsidRDefault="00AE421D" w:rsidP="00AE421D">
      <w:r>
        <w:tab/>
        <w:t>See 3GPP TS 26.139 clause 7.2.2 for ABNF and detailed usage.</w:t>
      </w:r>
    </w:p>
    <w:p w14:paraId="157F1B79" w14:textId="77777777" w:rsidR="00AE421D" w:rsidRDefault="00AE421D" w:rsidP="00AE421D">
      <w:r>
        <w:t>MUX Category for this Attribute:</w:t>
      </w:r>
    </w:p>
    <w:p w14:paraId="484DB597" w14:textId="77777777" w:rsidR="00AE421D" w:rsidRPr="00C94E86" w:rsidRDefault="00AE421D" w:rsidP="00AE421D">
      <w:r>
        <w:lastRenderedPageBreak/>
        <w:tab/>
        <w:t>IDENTICAL</w:t>
      </w:r>
    </w:p>
    <w:p w14:paraId="613B31E6" w14:textId="1E63C558" w:rsidR="00080512" w:rsidRPr="004D3578" w:rsidRDefault="00080512">
      <w:pPr>
        <w:pStyle w:val="Heading8"/>
      </w:pPr>
      <w:bookmarkStart w:id="108" w:name="_Toc34151197"/>
      <w:bookmarkEnd w:id="100"/>
      <w:r w:rsidRPr="004D3578">
        <w:t xml:space="preserve">Annex </w:t>
      </w:r>
      <w:r w:rsidR="00726B46">
        <w:t>A</w:t>
      </w:r>
      <w:r w:rsidRPr="004D3578">
        <w:t xml:space="preserve"> (informative):</w:t>
      </w:r>
      <w:r w:rsidRPr="004D3578">
        <w:br/>
        <w:t>Change history</w:t>
      </w:r>
      <w:bookmarkEnd w:id="108"/>
    </w:p>
    <w:bookmarkEnd w:id="101"/>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r w:rsidRPr="00E32A99">
              <w:rPr>
                <w:b/>
                <w:sz w:val="16"/>
              </w:rPr>
              <w:t>TDoc</w:t>
            </w:r>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r w:rsidR="00D07A4F" w:rsidRPr="00E32A99" w14:paraId="16D2ECD4" w14:textId="77777777" w:rsidTr="002109EA">
        <w:tc>
          <w:tcPr>
            <w:tcW w:w="800" w:type="dxa"/>
            <w:tcBorders>
              <w:bottom w:val="single" w:sz="12" w:space="0" w:color="auto"/>
            </w:tcBorders>
            <w:shd w:val="solid" w:color="FFFFFF" w:fill="auto"/>
          </w:tcPr>
          <w:p w14:paraId="46679D37" w14:textId="476C466F" w:rsidR="00D07A4F" w:rsidRPr="00E32A99" w:rsidRDefault="00D07A4F" w:rsidP="00D07A4F">
            <w:pPr>
              <w:pStyle w:val="TAC"/>
              <w:rPr>
                <w:sz w:val="16"/>
                <w:szCs w:val="16"/>
              </w:rPr>
            </w:pPr>
            <w:bookmarkStart w:id="109" w:name="_Hlk35886103"/>
            <w:r>
              <w:rPr>
                <w:sz w:val="16"/>
                <w:szCs w:val="16"/>
              </w:rPr>
              <w:t>2020-03</w:t>
            </w:r>
          </w:p>
        </w:tc>
        <w:tc>
          <w:tcPr>
            <w:tcW w:w="800" w:type="dxa"/>
            <w:tcBorders>
              <w:bottom w:val="single" w:sz="12" w:space="0" w:color="auto"/>
            </w:tcBorders>
            <w:shd w:val="solid" w:color="FFFFFF" w:fill="auto"/>
          </w:tcPr>
          <w:p w14:paraId="10072FCF" w14:textId="74C7B291" w:rsidR="00D07A4F" w:rsidRPr="00E32A99" w:rsidRDefault="00D07A4F" w:rsidP="00D07A4F">
            <w:pPr>
              <w:pStyle w:val="TAC"/>
              <w:rPr>
                <w:sz w:val="16"/>
                <w:szCs w:val="16"/>
              </w:rPr>
            </w:pPr>
            <w:r>
              <w:rPr>
                <w:sz w:val="16"/>
                <w:szCs w:val="16"/>
              </w:rPr>
              <w:t>SA#87-e</w:t>
            </w:r>
          </w:p>
        </w:tc>
        <w:tc>
          <w:tcPr>
            <w:tcW w:w="1094" w:type="dxa"/>
            <w:tcBorders>
              <w:bottom w:val="single" w:sz="12" w:space="0" w:color="auto"/>
            </w:tcBorders>
            <w:shd w:val="solid" w:color="FFFFFF" w:fill="auto"/>
          </w:tcPr>
          <w:p w14:paraId="7EC1D018" w14:textId="06A382DD" w:rsidR="00D07A4F" w:rsidRPr="00E32A99" w:rsidRDefault="00D07A4F" w:rsidP="00D07A4F">
            <w:pPr>
              <w:pStyle w:val="TAC"/>
              <w:rPr>
                <w:sz w:val="16"/>
                <w:szCs w:val="16"/>
              </w:rPr>
            </w:pPr>
            <w:r>
              <w:rPr>
                <w:sz w:val="16"/>
                <w:szCs w:val="16"/>
              </w:rPr>
              <w:t>SP-200047</w:t>
            </w:r>
          </w:p>
        </w:tc>
        <w:tc>
          <w:tcPr>
            <w:tcW w:w="425" w:type="dxa"/>
            <w:tcBorders>
              <w:bottom w:val="single" w:sz="12" w:space="0" w:color="auto"/>
            </w:tcBorders>
            <w:shd w:val="solid" w:color="FFFFFF" w:fill="auto"/>
          </w:tcPr>
          <w:p w14:paraId="6C5915E3" w14:textId="77777777" w:rsidR="00D07A4F" w:rsidRPr="00E32A99" w:rsidRDefault="00D07A4F" w:rsidP="00D07A4F">
            <w:pPr>
              <w:pStyle w:val="TAL"/>
              <w:rPr>
                <w:sz w:val="16"/>
                <w:szCs w:val="16"/>
              </w:rPr>
            </w:pPr>
          </w:p>
        </w:tc>
        <w:tc>
          <w:tcPr>
            <w:tcW w:w="425" w:type="dxa"/>
            <w:tcBorders>
              <w:bottom w:val="single" w:sz="12" w:space="0" w:color="auto"/>
            </w:tcBorders>
            <w:shd w:val="solid" w:color="FFFFFF" w:fill="auto"/>
          </w:tcPr>
          <w:p w14:paraId="30A99855" w14:textId="77777777" w:rsidR="00D07A4F" w:rsidRPr="00E32A99" w:rsidRDefault="00D07A4F" w:rsidP="00D07A4F">
            <w:pPr>
              <w:pStyle w:val="TAR"/>
              <w:rPr>
                <w:sz w:val="16"/>
                <w:szCs w:val="16"/>
              </w:rPr>
            </w:pPr>
          </w:p>
        </w:tc>
        <w:tc>
          <w:tcPr>
            <w:tcW w:w="425" w:type="dxa"/>
            <w:tcBorders>
              <w:bottom w:val="single" w:sz="12" w:space="0" w:color="auto"/>
            </w:tcBorders>
            <w:shd w:val="solid" w:color="FFFFFF" w:fill="auto"/>
          </w:tcPr>
          <w:p w14:paraId="7545B9E3" w14:textId="77777777" w:rsidR="00D07A4F" w:rsidRPr="00E32A99" w:rsidRDefault="00D07A4F" w:rsidP="00D07A4F">
            <w:pPr>
              <w:pStyle w:val="TAC"/>
              <w:rPr>
                <w:sz w:val="16"/>
                <w:szCs w:val="16"/>
              </w:rPr>
            </w:pPr>
          </w:p>
        </w:tc>
        <w:tc>
          <w:tcPr>
            <w:tcW w:w="4962" w:type="dxa"/>
            <w:tcBorders>
              <w:bottom w:val="single" w:sz="12" w:space="0" w:color="auto"/>
            </w:tcBorders>
            <w:shd w:val="solid" w:color="FFFFFF" w:fill="auto"/>
          </w:tcPr>
          <w:p w14:paraId="0EF91E79" w14:textId="1A323E95" w:rsidR="00D07A4F" w:rsidRPr="00E32A99" w:rsidRDefault="00D07A4F" w:rsidP="00D07A4F">
            <w:pPr>
              <w:pStyle w:val="TAL"/>
              <w:rPr>
                <w:sz w:val="16"/>
                <w:szCs w:val="16"/>
              </w:rPr>
            </w:pPr>
            <w:r w:rsidRPr="00E32A99">
              <w:rPr>
                <w:sz w:val="16"/>
                <w:szCs w:val="16"/>
              </w:rPr>
              <w:t>Presented to TSG SA#8</w:t>
            </w:r>
            <w:r>
              <w:rPr>
                <w:sz w:val="16"/>
                <w:szCs w:val="16"/>
              </w:rPr>
              <w:t>7-e</w:t>
            </w:r>
            <w:r w:rsidRPr="00E32A99">
              <w:rPr>
                <w:sz w:val="16"/>
                <w:szCs w:val="16"/>
              </w:rPr>
              <w:t xml:space="preserve"> (for </w:t>
            </w:r>
            <w:r>
              <w:rPr>
                <w:sz w:val="16"/>
                <w:szCs w:val="16"/>
              </w:rPr>
              <w:t>approval</w:t>
            </w:r>
            <w:r w:rsidRPr="00E32A99">
              <w:rPr>
                <w:sz w:val="16"/>
                <w:szCs w:val="16"/>
              </w:rPr>
              <w:t>)</w:t>
            </w:r>
          </w:p>
        </w:tc>
        <w:tc>
          <w:tcPr>
            <w:tcW w:w="708" w:type="dxa"/>
            <w:tcBorders>
              <w:bottom w:val="single" w:sz="12" w:space="0" w:color="auto"/>
            </w:tcBorders>
            <w:shd w:val="solid" w:color="FFFFFF" w:fill="auto"/>
          </w:tcPr>
          <w:p w14:paraId="0612B5BE" w14:textId="137F335B" w:rsidR="00D07A4F" w:rsidRPr="00E32A99" w:rsidRDefault="00D07A4F" w:rsidP="00D07A4F">
            <w:pPr>
              <w:pStyle w:val="TAC"/>
              <w:rPr>
                <w:sz w:val="16"/>
                <w:szCs w:val="16"/>
              </w:rPr>
            </w:pPr>
            <w:r>
              <w:rPr>
                <w:sz w:val="16"/>
                <w:szCs w:val="16"/>
              </w:rPr>
              <w:t>2.0.0</w:t>
            </w:r>
          </w:p>
        </w:tc>
      </w:tr>
      <w:bookmarkEnd w:id="109"/>
      <w:tr w:rsidR="00540507" w:rsidRPr="00E32A99" w14:paraId="3CDB4608" w14:textId="77777777" w:rsidTr="002109EA">
        <w:tc>
          <w:tcPr>
            <w:tcW w:w="800" w:type="dxa"/>
            <w:tcBorders>
              <w:top w:val="single" w:sz="12" w:space="0" w:color="auto"/>
              <w:bottom w:val="single" w:sz="12" w:space="0" w:color="auto"/>
            </w:tcBorders>
            <w:shd w:val="solid" w:color="FFFFFF" w:fill="auto"/>
          </w:tcPr>
          <w:p w14:paraId="75BCB3DB" w14:textId="06884434" w:rsidR="00540507" w:rsidRDefault="00540507" w:rsidP="0054050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634CC700" w14:textId="34AD35AA" w:rsidR="00540507" w:rsidRDefault="00540507" w:rsidP="0054050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137B4151" w14:textId="73F08C21" w:rsidR="00540507" w:rsidRDefault="00540507" w:rsidP="00540507">
            <w:pPr>
              <w:pStyle w:val="TAC"/>
              <w:rPr>
                <w:sz w:val="16"/>
                <w:szCs w:val="16"/>
              </w:rPr>
            </w:pPr>
            <w:r>
              <w:rPr>
                <w:sz w:val="16"/>
                <w:szCs w:val="16"/>
              </w:rPr>
              <w:t>SP-200047</w:t>
            </w:r>
          </w:p>
        </w:tc>
        <w:tc>
          <w:tcPr>
            <w:tcW w:w="425" w:type="dxa"/>
            <w:tcBorders>
              <w:top w:val="single" w:sz="12" w:space="0" w:color="auto"/>
              <w:bottom w:val="single" w:sz="12" w:space="0" w:color="auto"/>
            </w:tcBorders>
            <w:shd w:val="solid" w:color="FFFFFF" w:fill="auto"/>
          </w:tcPr>
          <w:p w14:paraId="7A856CA1" w14:textId="77777777" w:rsidR="00540507" w:rsidRPr="00E32A99" w:rsidRDefault="00540507" w:rsidP="00540507">
            <w:pPr>
              <w:pStyle w:val="TAL"/>
              <w:rPr>
                <w:sz w:val="16"/>
                <w:szCs w:val="16"/>
              </w:rPr>
            </w:pPr>
          </w:p>
        </w:tc>
        <w:tc>
          <w:tcPr>
            <w:tcW w:w="425" w:type="dxa"/>
            <w:tcBorders>
              <w:top w:val="single" w:sz="12" w:space="0" w:color="auto"/>
              <w:bottom w:val="single" w:sz="12" w:space="0" w:color="auto"/>
            </w:tcBorders>
            <w:shd w:val="solid" w:color="FFFFFF" w:fill="auto"/>
          </w:tcPr>
          <w:p w14:paraId="6BA56322" w14:textId="77777777" w:rsidR="00540507" w:rsidRPr="00E32A99" w:rsidRDefault="00540507" w:rsidP="00540507">
            <w:pPr>
              <w:pStyle w:val="TAR"/>
              <w:rPr>
                <w:sz w:val="16"/>
                <w:szCs w:val="16"/>
              </w:rPr>
            </w:pPr>
          </w:p>
        </w:tc>
        <w:tc>
          <w:tcPr>
            <w:tcW w:w="425" w:type="dxa"/>
            <w:tcBorders>
              <w:top w:val="single" w:sz="12" w:space="0" w:color="auto"/>
              <w:bottom w:val="single" w:sz="12" w:space="0" w:color="auto"/>
            </w:tcBorders>
            <w:shd w:val="solid" w:color="FFFFFF" w:fill="auto"/>
          </w:tcPr>
          <w:p w14:paraId="42D8F8ED" w14:textId="77777777" w:rsidR="00540507" w:rsidRPr="00E32A99" w:rsidRDefault="00540507" w:rsidP="00540507">
            <w:pPr>
              <w:pStyle w:val="TAC"/>
              <w:rPr>
                <w:sz w:val="16"/>
                <w:szCs w:val="16"/>
              </w:rPr>
            </w:pPr>
          </w:p>
        </w:tc>
        <w:tc>
          <w:tcPr>
            <w:tcW w:w="4962" w:type="dxa"/>
            <w:tcBorders>
              <w:top w:val="single" w:sz="12" w:space="0" w:color="auto"/>
              <w:bottom w:val="single" w:sz="12" w:space="0" w:color="auto"/>
            </w:tcBorders>
            <w:shd w:val="solid" w:color="FFFFFF" w:fill="auto"/>
          </w:tcPr>
          <w:p w14:paraId="18D27364" w14:textId="434853D0" w:rsidR="00540507" w:rsidRPr="00E32A99" w:rsidRDefault="00255531" w:rsidP="00540507">
            <w:pPr>
              <w:pStyle w:val="TAL"/>
              <w:rPr>
                <w:sz w:val="16"/>
                <w:szCs w:val="16"/>
              </w:rPr>
            </w:pPr>
            <w:proofErr w:type="spellStart"/>
            <w:r>
              <w:rPr>
                <w:sz w:val="16"/>
                <w:szCs w:val="16"/>
              </w:rPr>
              <w:t>Aproved</w:t>
            </w:r>
            <w:proofErr w:type="spellEnd"/>
            <w:r>
              <w:rPr>
                <w:sz w:val="16"/>
                <w:szCs w:val="16"/>
              </w:rPr>
              <w:t xml:space="preserve"> by</w:t>
            </w:r>
            <w:r w:rsidR="00540507" w:rsidRPr="00E32A99">
              <w:rPr>
                <w:sz w:val="16"/>
                <w:szCs w:val="16"/>
              </w:rPr>
              <w:t xml:space="preserve"> TSG SA#8</w:t>
            </w:r>
            <w:r w:rsidR="00540507">
              <w:rPr>
                <w:sz w:val="16"/>
                <w:szCs w:val="16"/>
              </w:rPr>
              <w:t>7-e</w:t>
            </w:r>
            <w:r w:rsidR="00540507" w:rsidRPr="00E32A99">
              <w:rPr>
                <w:sz w:val="16"/>
                <w:szCs w:val="16"/>
              </w:rPr>
              <w:t xml:space="preserve"> </w:t>
            </w:r>
          </w:p>
        </w:tc>
        <w:tc>
          <w:tcPr>
            <w:tcW w:w="708" w:type="dxa"/>
            <w:tcBorders>
              <w:top w:val="single" w:sz="12" w:space="0" w:color="auto"/>
              <w:bottom w:val="single" w:sz="12" w:space="0" w:color="auto"/>
            </w:tcBorders>
            <w:shd w:val="solid" w:color="FFFFFF" w:fill="auto"/>
          </w:tcPr>
          <w:p w14:paraId="5CA18E41" w14:textId="5C284262" w:rsidR="00540507" w:rsidRDefault="00540507" w:rsidP="00540507">
            <w:pPr>
              <w:pStyle w:val="TAC"/>
              <w:rPr>
                <w:sz w:val="16"/>
                <w:szCs w:val="16"/>
              </w:rPr>
            </w:pPr>
            <w:r>
              <w:rPr>
                <w:sz w:val="16"/>
                <w:szCs w:val="16"/>
              </w:rPr>
              <w:t>16.0.0</w:t>
            </w:r>
          </w:p>
        </w:tc>
      </w:tr>
      <w:tr w:rsidR="002109EA" w:rsidRPr="00E32A99" w14:paraId="7EC692E9" w14:textId="77777777" w:rsidTr="002109EA">
        <w:tc>
          <w:tcPr>
            <w:tcW w:w="800" w:type="dxa"/>
            <w:tcBorders>
              <w:top w:val="single" w:sz="12" w:space="0" w:color="auto"/>
            </w:tcBorders>
            <w:shd w:val="solid" w:color="FFFFFF" w:fill="auto"/>
          </w:tcPr>
          <w:p w14:paraId="67358401" w14:textId="531E953B" w:rsidR="002109EA" w:rsidRDefault="002109EA" w:rsidP="00540507">
            <w:pPr>
              <w:pStyle w:val="TAC"/>
              <w:rPr>
                <w:sz w:val="16"/>
                <w:szCs w:val="16"/>
              </w:rPr>
            </w:pPr>
            <w:r>
              <w:rPr>
                <w:sz w:val="16"/>
                <w:szCs w:val="16"/>
              </w:rPr>
              <w:t>2022-04</w:t>
            </w:r>
          </w:p>
        </w:tc>
        <w:tc>
          <w:tcPr>
            <w:tcW w:w="800" w:type="dxa"/>
            <w:tcBorders>
              <w:top w:val="single" w:sz="12" w:space="0" w:color="auto"/>
            </w:tcBorders>
            <w:shd w:val="solid" w:color="FFFFFF" w:fill="auto"/>
          </w:tcPr>
          <w:p w14:paraId="0B161613" w14:textId="02790A51" w:rsidR="002109EA" w:rsidRDefault="002109EA" w:rsidP="00540507">
            <w:pPr>
              <w:pStyle w:val="TAC"/>
              <w:rPr>
                <w:sz w:val="16"/>
                <w:szCs w:val="16"/>
              </w:rPr>
            </w:pPr>
            <w:r>
              <w:rPr>
                <w:sz w:val="16"/>
                <w:szCs w:val="16"/>
              </w:rPr>
              <w:t>-</w:t>
            </w:r>
          </w:p>
        </w:tc>
        <w:tc>
          <w:tcPr>
            <w:tcW w:w="1094" w:type="dxa"/>
            <w:tcBorders>
              <w:top w:val="single" w:sz="12" w:space="0" w:color="auto"/>
            </w:tcBorders>
            <w:shd w:val="solid" w:color="FFFFFF" w:fill="auto"/>
          </w:tcPr>
          <w:p w14:paraId="6959861B" w14:textId="3DA90CFD" w:rsidR="002109EA" w:rsidRDefault="002109EA" w:rsidP="00540507">
            <w:pPr>
              <w:pStyle w:val="TAC"/>
              <w:rPr>
                <w:sz w:val="16"/>
                <w:szCs w:val="16"/>
              </w:rPr>
            </w:pPr>
            <w:r>
              <w:rPr>
                <w:sz w:val="16"/>
                <w:szCs w:val="16"/>
              </w:rPr>
              <w:t>-</w:t>
            </w:r>
          </w:p>
        </w:tc>
        <w:tc>
          <w:tcPr>
            <w:tcW w:w="425" w:type="dxa"/>
            <w:tcBorders>
              <w:top w:val="single" w:sz="12" w:space="0" w:color="auto"/>
            </w:tcBorders>
            <w:shd w:val="solid" w:color="FFFFFF" w:fill="auto"/>
          </w:tcPr>
          <w:p w14:paraId="2A7AA449" w14:textId="2DF71463" w:rsidR="002109EA" w:rsidRPr="00E32A99" w:rsidRDefault="002109EA" w:rsidP="00540507">
            <w:pPr>
              <w:pStyle w:val="TAL"/>
              <w:rPr>
                <w:sz w:val="16"/>
                <w:szCs w:val="16"/>
              </w:rPr>
            </w:pPr>
            <w:r>
              <w:rPr>
                <w:sz w:val="16"/>
                <w:szCs w:val="16"/>
              </w:rPr>
              <w:t>-</w:t>
            </w:r>
          </w:p>
        </w:tc>
        <w:tc>
          <w:tcPr>
            <w:tcW w:w="425" w:type="dxa"/>
            <w:tcBorders>
              <w:top w:val="single" w:sz="12" w:space="0" w:color="auto"/>
            </w:tcBorders>
            <w:shd w:val="solid" w:color="FFFFFF" w:fill="auto"/>
          </w:tcPr>
          <w:p w14:paraId="3DFD3C44" w14:textId="3DC9CAE8" w:rsidR="002109EA" w:rsidRPr="00E32A99" w:rsidRDefault="002109EA" w:rsidP="00540507">
            <w:pPr>
              <w:pStyle w:val="TAR"/>
              <w:rPr>
                <w:sz w:val="16"/>
                <w:szCs w:val="16"/>
              </w:rPr>
            </w:pPr>
            <w:r>
              <w:rPr>
                <w:sz w:val="16"/>
                <w:szCs w:val="16"/>
              </w:rPr>
              <w:t>-</w:t>
            </w:r>
          </w:p>
        </w:tc>
        <w:tc>
          <w:tcPr>
            <w:tcW w:w="425" w:type="dxa"/>
            <w:tcBorders>
              <w:top w:val="single" w:sz="12" w:space="0" w:color="auto"/>
            </w:tcBorders>
            <w:shd w:val="solid" w:color="FFFFFF" w:fill="auto"/>
          </w:tcPr>
          <w:p w14:paraId="36FDDBF0" w14:textId="653A6517" w:rsidR="002109EA" w:rsidRPr="00E32A99" w:rsidRDefault="002109EA" w:rsidP="00540507">
            <w:pPr>
              <w:pStyle w:val="TAC"/>
              <w:rPr>
                <w:sz w:val="16"/>
                <w:szCs w:val="16"/>
              </w:rPr>
            </w:pPr>
            <w:r>
              <w:rPr>
                <w:sz w:val="16"/>
                <w:szCs w:val="16"/>
              </w:rPr>
              <w:t>-</w:t>
            </w:r>
          </w:p>
        </w:tc>
        <w:tc>
          <w:tcPr>
            <w:tcW w:w="4962" w:type="dxa"/>
            <w:tcBorders>
              <w:top w:val="single" w:sz="12" w:space="0" w:color="auto"/>
            </w:tcBorders>
            <w:shd w:val="solid" w:color="FFFFFF" w:fill="auto"/>
          </w:tcPr>
          <w:p w14:paraId="43EB5ADB" w14:textId="7AADC427" w:rsidR="002109EA" w:rsidRDefault="002109EA" w:rsidP="00540507">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7096724" w14:textId="2B68D30D" w:rsidR="002109EA" w:rsidRPr="002109EA" w:rsidRDefault="002109EA" w:rsidP="00540507">
            <w:pPr>
              <w:pStyle w:val="TAC"/>
              <w:rPr>
                <w:b/>
                <w:sz w:val="16"/>
                <w:szCs w:val="16"/>
              </w:rPr>
            </w:pPr>
            <w:r w:rsidRPr="002109EA">
              <w:rPr>
                <w:b/>
                <w:sz w:val="16"/>
                <w:szCs w:val="16"/>
              </w:rPr>
              <w:t>17.0.0</w:t>
            </w:r>
          </w:p>
        </w:tc>
      </w:tr>
    </w:tbl>
    <w:p w14:paraId="613B3264" w14:textId="77777777" w:rsidR="00080512" w:rsidRDefault="00080512" w:rsidP="00BC12ED"/>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EA5CB" w14:textId="77777777" w:rsidR="00AA311B" w:rsidRDefault="00AA311B">
      <w:r>
        <w:separator/>
      </w:r>
    </w:p>
  </w:endnote>
  <w:endnote w:type="continuationSeparator" w:id="0">
    <w:p w14:paraId="3AC56FCC" w14:textId="77777777" w:rsidR="00AA311B" w:rsidRDefault="00AA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713C" w14:textId="77777777" w:rsidR="00AA311B" w:rsidRDefault="00AA311B">
      <w:r>
        <w:separator/>
      </w:r>
    </w:p>
  </w:footnote>
  <w:footnote w:type="continuationSeparator" w:id="0">
    <w:p w14:paraId="0089B89A" w14:textId="77777777" w:rsidR="00AA311B" w:rsidRDefault="00AA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3270" w14:textId="60CBABEB"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9EA">
      <w:rPr>
        <w:rFonts w:ascii="Arial" w:hAnsi="Arial" w:cs="Arial"/>
        <w:b/>
        <w:noProof/>
        <w:sz w:val="18"/>
        <w:szCs w:val="18"/>
      </w:rPr>
      <w:t>3GPP TS 26.139 V17.0.0 (2022-04)</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1213A3F4"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9EA">
      <w:rPr>
        <w:rFonts w:ascii="Arial" w:hAnsi="Arial" w:cs="Arial"/>
        <w:b/>
        <w:noProof/>
        <w:sz w:val="18"/>
        <w:szCs w:val="18"/>
      </w:rPr>
      <w:t>Release 17</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C2C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96BF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6665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700DE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BE6E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327A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721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AA18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384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8"/>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09EA"/>
    <w:rsid w:val="00212D94"/>
    <w:rsid w:val="00214A46"/>
    <w:rsid w:val="00215AAD"/>
    <w:rsid w:val="00220D8F"/>
    <w:rsid w:val="00222A9D"/>
    <w:rsid w:val="00227B31"/>
    <w:rsid w:val="002347A2"/>
    <w:rsid w:val="00241171"/>
    <w:rsid w:val="00242D22"/>
    <w:rsid w:val="002437AD"/>
    <w:rsid w:val="00247D2E"/>
    <w:rsid w:val="002509E6"/>
    <w:rsid w:val="00252179"/>
    <w:rsid w:val="00255531"/>
    <w:rsid w:val="002571BE"/>
    <w:rsid w:val="00261951"/>
    <w:rsid w:val="0026369C"/>
    <w:rsid w:val="0026459F"/>
    <w:rsid w:val="002675F0"/>
    <w:rsid w:val="00271CD2"/>
    <w:rsid w:val="00280A64"/>
    <w:rsid w:val="00285CBB"/>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0507"/>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2618F"/>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11B"/>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852"/>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07A4F"/>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3ADD"/>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2109EA"/>
  </w:style>
  <w:style w:type="paragraph" w:styleId="BlockText">
    <w:name w:val="Block Text"/>
    <w:basedOn w:val="Normal"/>
    <w:rsid w:val="002109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09EA"/>
    <w:pPr>
      <w:spacing w:after="120"/>
    </w:pPr>
  </w:style>
  <w:style w:type="character" w:customStyle="1" w:styleId="BodyTextChar">
    <w:name w:val="Body Text Char"/>
    <w:basedOn w:val="DefaultParagraphFont"/>
    <w:link w:val="BodyText"/>
    <w:rsid w:val="002109EA"/>
    <w:rPr>
      <w:lang w:val="en-GB"/>
    </w:rPr>
  </w:style>
  <w:style w:type="paragraph" w:styleId="BodyText2">
    <w:name w:val="Body Text 2"/>
    <w:basedOn w:val="Normal"/>
    <w:link w:val="BodyText2Char"/>
    <w:rsid w:val="002109EA"/>
    <w:pPr>
      <w:spacing w:after="120" w:line="480" w:lineRule="auto"/>
    </w:pPr>
  </w:style>
  <w:style w:type="character" w:customStyle="1" w:styleId="BodyText2Char">
    <w:name w:val="Body Text 2 Char"/>
    <w:basedOn w:val="DefaultParagraphFont"/>
    <w:link w:val="BodyText2"/>
    <w:rsid w:val="002109EA"/>
    <w:rPr>
      <w:lang w:val="en-GB"/>
    </w:rPr>
  </w:style>
  <w:style w:type="paragraph" w:styleId="BodyText3">
    <w:name w:val="Body Text 3"/>
    <w:basedOn w:val="Normal"/>
    <w:link w:val="BodyText3Char"/>
    <w:rsid w:val="002109EA"/>
    <w:pPr>
      <w:spacing w:after="120"/>
    </w:pPr>
    <w:rPr>
      <w:sz w:val="16"/>
      <w:szCs w:val="16"/>
    </w:rPr>
  </w:style>
  <w:style w:type="character" w:customStyle="1" w:styleId="BodyText3Char">
    <w:name w:val="Body Text 3 Char"/>
    <w:basedOn w:val="DefaultParagraphFont"/>
    <w:link w:val="BodyText3"/>
    <w:rsid w:val="002109EA"/>
    <w:rPr>
      <w:sz w:val="16"/>
      <w:szCs w:val="16"/>
      <w:lang w:val="en-GB"/>
    </w:rPr>
  </w:style>
  <w:style w:type="paragraph" w:styleId="BodyTextFirstIndent">
    <w:name w:val="Body Text First Indent"/>
    <w:basedOn w:val="BodyText"/>
    <w:link w:val="BodyTextFirstIndentChar"/>
    <w:rsid w:val="002109EA"/>
    <w:pPr>
      <w:spacing w:after="180"/>
      <w:ind w:firstLine="360"/>
    </w:pPr>
  </w:style>
  <w:style w:type="character" w:customStyle="1" w:styleId="BodyTextFirstIndentChar">
    <w:name w:val="Body Text First Indent Char"/>
    <w:basedOn w:val="BodyTextChar"/>
    <w:link w:val="BodyTextFirstIndent"/>
    <w:rsid w:val="002109EA"/>
    <w:rPr>
      <w:lang w:val="en-GB"/>
    </w:rPr>
  </w:style>
  <w:style w:type="paragraph" w:styleId="BodyTextIndent">
    <w:name w:val="Body Text Indent"/>
    <w:basedOn w:val="Normal"/>
    <w:link w:val="BodyTextIndentChar"/>
    <w:rsid w:val="002109EA"/>
    <w:pPr>
      <w:spacing w:after="120"/>
      <w:ind w:left="283"/>
    </w:pPr>
  </w:style>
  <w:style w:type="character" w:customStyle="1" w:styleId="BodyTextIndentChar">
    <w:name w:val="Body Text Indent Char"/>
    <w:basedOn w:val="DefaultParagraphFont"/>
    <w:link w:val="BodyTextIndent"/>
    <w:rsid w:val="002109EA"/>
    <w:rPr>
      <w:lang w:val="en-GB"/>
    </w:rPr>
  </w:style>
  <w:style w:type="paragraph" w:styleId="BodyTextFirstIndent2">
    <w:name w:val="Body Text First Indent 2"/>
    <w:basedOn w:val="BodyTextIndent"/>
    <w:link w:val="BodyTextFirstIndent2Char"/>
    <w:rsid w:val="002109EA"/>
    <w:pPr>
      <w:spacing w:after="180"/>
      <w:ind w:left="360" w:firstLine="360"/>
    </w:pPr>
  </w:style>
  <w:style w:type="character" w:customStyle="1" w:styleId="BodyTextFirstIndent2Char">
    <w:name w:val="Body Text First Indent 2 Char"/>
    <w:basedOn w:val="BodyTextIndentChar"/>
    <w:link w:val="BodyTextFirstIndent2"/>
    <w:rsid w:val="002109EA"/>
    <w:rPr>
      <w:lang w:val="en-GB"/>
    </w:rPr>
  </w:style>
  <w:style w:type="paragraph" w:styleId="BodyTextIndent2">
    <w:name w:val="Body Text Indent 2"/>
    <w:basedOn w:val="Normal"/>
    <w:link w:val="BodyTextIndent2Char"/>
    <w:rsid w:val="002109EA"/>
    <w:pPr>
      <w:spacing w:after="120" w:line="480" w:lineRule="auto"/>
      <w:ind w:left="283"/>
    </w:pPr>
  </w:style>
  <w:style w:type="character" w:customStyle="1" w:styleId="BodyTextIndent2Char">
    <w:name w:val="Body Text Indent 2 Char"/>
    <w:basedOn w:val="DefaultParagraphFont"/>
    <w:link w:val="BodyTextIndent2"/>
    <w:rsid w:val="002109EA"/>
    <w:rPr>
      <w:lang w:val="en-GB"/>
    </w:rPr>
  </w:style>
  <w:style w:type="paragraph" w:styleId="BodyTextIndent3">
    <w:name w:val="Body Text Indent 3"/>
    <w:basedOn w:val="Normal"/>
    <w:link w:val="BodyTextIndent3Char"/>
    <w:rsid w:val="002109EA"/>
    <w:pPr>
      <w:spacing w:after="120"/>
      <w:ind w:left="283"/>
    </w:pPr>
    <w:rPr>
      <w:sz w:val="16"/>
      <w:szCs w:val="16"/>
    </w:rPr>
  </w:style>
  <w:style w:type="character" w:customStyle="1" w:styleId="BodyTextIndent3Char">
    <w:name w:val="Body Text Indent 3 Char"/>
    <w:basedOn w:val="DefaultParagraphFont"/>
    <w:link w:val="BodyTextIndent3"/>
    <w:rsid w:val="002109EA"/>
    <w:rPr>
      <w:sz w:val="16"/>
      <w:szCs w:val="16"/>
      <w:lang w:val="en-GB"/>
    </w:rPr>
  </w:style>
  <w:style w:type="paragraph" w:styleId="Caption">
    <w:name w:val="caption"/>
    <w:basedOn w:val="Normal"/>
    <w:next w:val="Normal"/>
    <w:semiHidden/>
    <w:unhideWhenUsed/>
    <w:qFormat/>
    <w:rsid w:val="002109EA"/>
    <w:pPr>
      <w:spacing w:after="200"/>
    </w:pPr>
    <w:rPr>
      <w:i/>
      <w:iCs/>
      <w:color w:val="44546A" w:themeColor="text2"/>
      <w:sz w:val="18"/>
      <w:szCs w:val="18"/>
    </w:rPr>
  </w:style>
  <w:style w:type="paragraph" w:styleId="Closing">
    <w:name w:val="Closing"/>
    <w:basedOn w:val="Normal"/>
    <w:link w:val="ClosingChar"/>
    <w:rsid w:val="002109EA"/>
    <w:pPr>
      <w:spacing w:after="0"/>
      <w:ind w:left="4252"/>
    </w:pPr>
  </w:style>
  <w:style w:type="character" w:customStyle="1" w:styleId="ClosingChar">
    <w:name w:val="Closing Char"/>
    <w:basedOn w:val="DefaultParagraphFont"/>
    <w:link w:val="Closing"/>
    <w:rsid w:val="002109EA"/>
    <w:rPr>
      <w:lang w:val="en-GB"/>
    </w:rPr>
  </w:style>
  <w:style w:type="paragraph" w:styleId="Date">
    <w:name w:val="Date"/>
    <w:basedOn w:val="Normal"/>
    <w:next w:val="Normal"/>
    <w:link w:val="DateChar"/>
    <w:rsid w:val="002109EA"/>
  </w:style>
  <w:style w:type="character" w:customStyle="1" w:styleId="DateChar">
    <w:name w:val="Date Char"/>
    <w:basedOn w:val="DefaultParagraphFont"/>
    <w:link w:val="Date"/>
    <w:rsid w:val="002109EA"/>
    <w:rPr>
      <w:lang w:val="en-GB"/>
    </w:rPr>
  </w:style>
  <w:style w:type="paragraph" w:styleId="DocumentMap">
    <w:name w:val="Document Map"/>
    <w:basedOn w:val="Normal"/>
    <w:link w:val="DocumentMapChar"/>
    <w:rsid w:val="002109EA"/>
    <w:pPr>
      <w:spacing w:after="0"/>
    </w:pPr>
    <w:rPr>
      <w:rFonts w:ascii="Segoe UI" w:hAnsi="Segoe UI" w:cs="Segoe UI"/>
      <w:sz w:val="16"/>
      <w:szCs w:val="16"/>
    </w:rPr>
  </w:style>
  <w:style w:type="character" w:customStyle="1" w:styleId="DocumentMapChar">
    <w:name w:val="Document Map Char"/>
    <w:basedOn w:val="DefaultParagraphFont"/>
    <w:link w:val="DocumentMap"/>
    <w:rsid w:val="002109EA"/>
    <w:rPr>
      <w:rFonts w:ascii="Segoe UI" w:hAnsi="Segoe UI" w:cs="Segoe UI"/>
      <w:sz w:val="16"/>
      <w:szCs w:val="16"/>
      <w:lang w:val="en-GB"/>
    </w:rPr>
  </w:style>
  <w:style w:type="paragraph" w:styleId="E-mailSignature">
    <w:name w:val="E-mail Signature"/>
    <w:basedOn w:val="Normal"/>
    <w:link w:val="E-mailSignatureChar"/>
    <w:rsid w:val="002109EA"/>
    <w:pPr>
      <w:spacing w:after="0"/>
    </w:pPr>
  </w:style>
  <w:style w:type="character" w:customStyle="1" w:styleId="E-mailSignatureChar">
    <w:name w:val="E-mail Signature Char"/>
    <w:basedOn w:val="DefaultParagraphFont"/>
    <w:link w:val="E-mailSignature"/>
    <w:rsid w:val="002109EA"/>
    <w:rPr>
      <w:lang w:val="en-GB"/>
    </w:rPr>
  </w:style>
  <w:style w:type="paragraph" w:styleId="EndnoteText">
    <w:name w:val="endnote text"/>
    <w:basedOn w:val="Normal"/>
    <w:link w:val="EndnoteTextChar"/>
    <w:rsid w:val="002109EA"/>
    <w:pPr>
      <w:spacing w:after="0"/>
    </w:pPr>
  </w:style>
  <w:style w:type="character" w:customStyle="1" w:styleId="EndnoteTextChar">
    <w:name w:val="Endnote Text Char"/>
    <w:basedOn w:val="DefaultParagraphFont"/>
    <w:link w:val="EndnoteText"/>
    <w:rsid w:val="002109EA"/>
    <w:rPr>
      <w:lang w:val="en-GB"/>
    </w:rPr>
  </w:style>
  <w:style w:type="paragraph" w:styleId="EnvelopeAddress">
    <w:name w:val="envelope address"/>
    <w:basedOn w:val="Normal"/>
    <w:rsid w:val="002109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09EA"/>
    <w:pPr>
      <w:spacing w:after="0"/>
    </w:pPr>
    <w:rPr>
      <w:rFonts w:asciiTheme="majorHAnsi" w:eastAsiaTheme="majorEastAsia" w:hAnsiTheme="majorHAnsi" w:cstheme="majorBidi"/>
    </w:rPr>
  </w:style>
  <w:style w:type="paragraph" w:styleId="FootnoteText">
    <w:name w:val="footnote text"/>
    <w:basedOn w:val="Normal"/>
    <w:link w:val="FootnoteTextChar"/>
    <w:rsid w:val="002109EA"/>
    <w:pPr>
      <w:spacing w:after="0"/>
    </w:pPr>
  </w:style>
  <w:style w:type="character" w:customStyle="1" w:styleId="FootnoteTextChar">
    <w:name w:val="Footnote Text Char"/>
    <w:basedOn w:val="DefaultParagraphFont"/>
    <w:link w:val="FootnoteText"/>
    <w:rsid w:val="002109EA"/>
    <w:rPr>
      <w:lang w:val="en-GB"/>
    </w:rPr>
  </w:style>
  <w:style w:type="paragraph" w:styleId="HTMLAddress">
    <w:name w:val="HTML Address"/>
    <w:basedOn w:val="Normal"/>
    <w:link w:val="HTMLAddressChar"/>
    <w:rsid w:val="002109EA"/>
    <w:pPr>
      <w:spacing w:after="0"/>
    </w:pPr>
    <w:rPr>
      <w:i/>
      <w:iCs/>
    </w:rPr>
  </w:style>
  <w:style w:type="character" w:customStyle="1" w:styleId="HTMLAddressChar">
    <w:name w:val="HTML Address Char"/>
    <w:basedOn w:val="DefaultParagraphFont"/>
    <w:link w:val="HTMLAddress"/>
    <w:rsid w:val="002109EA"/>
    <w:rPr>
      <w:i/>
      <w:iCs/>
      <w:lang w:val="en-GB"/>
    </w:rPr>
  </w:style>
  <w:style w:type="paragraph" w:styleId="HTMLPreformatted">
    <w:name w:val="HTML Preformatted"/>
    <w:basedOn w:val="Normal"/>
    <w:link w:val="HTMLPreformattedChar"/>
    <w:rsid w:val="002109EA"/>
    <w:pPr>
      <w:spacing w:after="0"/>
    </w:pPr>
    <w:rPr>
      <w:rFonts w:ascii="Consolas" w:hAnsi="Consolas"/>
    </w:rPr>
  </w:style>
  <w:style w:type="character" w:customStyle="1" w:styleId="HTMLPreformattedChar">
    <w:name w:val="HTML Preformatted Char"/>
    <w:basedOn w:val="DefaultParagraphFont"/>
    <w:link w:val="HTMLPreformatted"/>
    <w:rsid w:val="002109EA"/>
    <w:rPr>
      <w:rFonts w:ascii="Consolas" w:hAnsi="Consolas"/>
      <w:lang w:val="en-GB"/>
    </w:rPr>
  </w:style>
  <w:style w:type="paragraph" w:styleId="Index1">
    <w:name w:val="index 1"/>
    <w:basedOn w:val="Normal"/>
    <w:next w:val="Normal"/>
    <w:rsid w:val="002109EA"/>
    <w:pPr>
      <w:spacing w:after="0"/>
      <w:ind w:left="200" w:hanging="200"/>
    </w:pPr>
  </w:style>
  <w:style w:type="paragraph" w:styleId="Index2">
    <w:name w:val="index 2"/>
    <w:basedOn w:val="Normal"/>
    <w:next w:val="Normal"/>
    <w:rsid w:val="002109EA"/>
    <w:pPr>
      <w:spacing w:after="0"/>
      <w:ind w:left="400" w:hanging="200"/>
    </w:pPr>
  </w:style>
  <w:style w:type="paragraph" w:styleId="Index3">
    <w:name w:val="index 3"/>
    <w:basedOn w:val="Normal"/>
    <w:next w:val="Normal"/>
    <w:rsid w:val="002109EA"/>
    <w:pPr>
      <w:spacing w:after="0"/>
      <w:ind w:left="600" w:hanging="200"/>
    </w:pPr>
  </w:style>
  <w:style w:type="paragraph" w:styleId="Index4">
    <w:name w:val="index 4"/>
    <w:basedOn w:val="Normal"/>
    <w:next w:val="Normal"/>
    <w:rsid w:val="002109EA"/>
    <w:pPr>
      <w:spacing w:after="0"/>
      <w:ind w:left="800" w:hanging="200"/>
    </w:pPr>
  </w:style>
  <w:style w:type="paragraph" w:styleId="Index5">
    <w:name w:val="index 5"/>
    <w:basedOn w:val="Normal"/>
    <w:next w:val="Normal"/>
    <w:rsid w:val="002109EA"/>
    <w:pPr>
      <w:spacing w:after="0"/>
      <w:ind w:left="1000" w:hanging="200"/>
    </w:pPr>
  </w:style>
  <w:style w:type="paragraph" w:styleId="Index6">
    <w:name w:val="index 6"/>
    <w:basedOn w:val="Normal"/>
    <w:next w:val="Normal"/>
    <w:rsid w:val="002109EA"/>
    <w:pPr>
      <w:spacing w:after="0"/>
      <w:ind w:left="1200" w:hanging="200"/>
    </w:pPr>
  </w:style>
  <w:style w:type="paragraph" w:styleId="Index7">
    <w:name w:val="index 7"/>
    <w:basedOn w:val="Normal"/>
    <w:next w:val="Normal"/>
    <w:rsid w:val="002109EA"/>
    <w:pPr>
      <w:spacing w:after="0"/>
      <w:ind w:left="1400" w:hanging="200"/>
    </w:pPr>
  </w:style>
  <w:style w:type="paragraph" w:styleId="Index8">
    <w:name w:val="index 8"/>
    <w:basedOn w:val="Normal"/>
    <w:next w:val="Normal"/>
    <w:rsid w:val="002109EA"/>
    <w:pPr>
      <w:spacing w:after="0"/>
      <w:ind w:left="1600" w:hanging="200"/>
    </w:pPr>
  </w:style>
  <w:style w:type="paragraph" w:styleId="Index9">
    <w:name w:val="index 9"/>
    <w:basedOn w:val="Normal"/>
    <w:next w:val="Normal"/>
    <w:rsid w:val="002109EA"/>
    <w:pPr>
      <w:spacing w:after="0"/>
      <w:ind w:left="1800" w:hanging="200"/>
    </w:pPr>
  </w:style>
  <w:style w:type="paragraph" w:styleId="IndexHeading">
    <w:name w:val="index heading"/>
    <w:basedOn w:val="Normal"/>
    <w:next w:val="Index1"/>
    <w:rsid w:val="002109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09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09EA"/>
    <w:rPr>
      <w:i/>
      <w:iCs/>
      <w:color w:val="4472C4" w:themeColor="accent1"/>
      <w:lang w:val="en-GB"/>
    </w:rPr>
  </w:style>
  <w:style w:type="paragraph" w:styleId="List">
    <w:name w:val="List"/>
    <w:basedOn w:val="Normal"/>
    <w:rsid w:val="002109EA"/>
    <w:pPr>
      <w:ind w:left="283" w:hanging="283"/>
      <w:contextualSpacing/>
    </w:pPr>
  </w:style>
  <w:style w:type="paragraph" w:styleId="List2">
    <w:name w:val="List 2"/>
    <w:basedOn w:val="Normal"/>
    <w:rsid w:val="002109EA"/>
    <w:pPr>
      <w:ind w:left="566" w:hanging="283"/>
      <w:contextualSpacing/>
    </w:pPr>
  </w:style>
  <w:style w:type="paragraph" w:styleId="List3">
    <w:name w:val="List 3"/>
    <w:basedOn w:val="Normal"/>
    <w:rsid w:val="002109EA"/>
    <w:pPr>
      <w:ind w:left="849" w:hanging="283"/>
      <w:contextualSpacing/>
    </w:pPr>
  </w:style>
  <w:style w:type="paragraph" w:styleId="List4">
    <w:name w:val="List 4"/>
    <w:basedOn w:val="Normal"/>
    <w:rsid w:val="002109EA"/>
    <w:pPr>
      <w:ind w:left="1132" w:hanging="283"/>
      <w:contextualSpacing/>
    </w:pPr>
  </w:style>
  <w:style w:type="paragraph" w:styleId="List5">
    <w:name w:val="List 5"/>
    <w:basedOn w:val="Normal"/>
    <w:rsid w:val="002109EA"/>
    <w:pPr>
      <w:ind w:left="1415" w:hanging="283"/>
      <w:contextualSpacing/>
    </w:pPr>
  </w:style>
  <w:style w:type="paragraph" w:styleId="ListBullet">
    <w:name w:val="List Bullet"/>
    <w:basedOn w:val="Normal"/>
    <w:rsid w:val="002109EA"/>
    <w:pPr>
      <w:numPr>
        <w:numId w:val="8"/>
      </w:numPr>
      <w:contextualSpacing/>
    </w:pPr>
  </w:style>
  <w:style w:type="paragraph" w:styleId="ListBullet2">
    <w:name w:val="List Bullet 2"/>
    <w:basedOn w:val="Normal"/>
    <w:rsid w:val="002109EA"/>
    <w:pPr>
      <w:numPr>
        <w:numId w:val="9"/>
      </w:numPr>
      <w:contextualSpacing/>
    </w:pPr>
  </w:style>
  <w:style w:type="paragraph" w:styleId="ListBullet3">
    <w:name w:val="List Bullet 3"/>
    <w:basedOn w:val="Normal"/>
    <w:rsid w:val="002109EA"/>
    <w:pPr>
      <w:numPr>
        <w:numId w:val="10"/>
      </w:numPr>
      <w:contextualSpacing/>
    </w:pPr>
  </w:style>
  <w:style w:type="paragraph" w:styleId="ListBullet4">
    <w:name w:val="List Bullet 4"/>
    <w:basedOn w:val="Normal"/>
    <w:rsid w:val="002109EA"/>
    <w:pPr>
      <w:numPr>
        <w:numId w:val="11"/>
      </w:numPr>
      <w:contextualSpacing/>
    </w:pPr>
  </w:style>
  <w:style w:type="paragraph" w:styleId="ListBullet5">
    <w:name w:val="List Bullet 5"/>
    <w:basedOn w:val="Normal"/>
    <w:rsid w:val="002109EA"/>
    <w:pPr>
      <w:numPr>
        <w:numId w:val="12"/>
      </w:numPr>
      <w:contextualSpacing/>
    </w:pPr>
  </w:style>
  <w:style w:type="paragraph" w:styleId="ListContinue">
    <w:name w:val="List Continue"/>
    <w:basedOn w:val="Normal"/>
    <w:rsid w:val="002109EA"/>
    <w:pPr>
      <w:spacing w:after="120"/>
      <w:ind w:left="283"/>
      <w:contextualSpacing/>
    </w:pPr>
  </w:style>
  <w:style w:type="paragraph" w:styleId="ListContinue2">
    <w:name w:val="List Continue 2"/>
    <w:basedOn w:val="Normal"/>
    <w:rsid w:val="002109EA"/>
    <w:pPr>
      <w:spacing w:after="120"/>
      <w:ind w:left="566"/>
      <w:contextualSpacing/>
    </w:pPr>
  </w:style>
  <w:style w:type="paragraph" w:styleId="ListContinue3">
    <w:name w:val="List Continue 3"/>
    <w:basedOn w:val="Normal"/>
    <w:rsid w:val="002109EA"/>
    <w:pPr>
      <w:spacing w:after="120"/>
      <w:ind w:left="849"/>
      <w:contextualSpacing/>
    </w:pPr>
  </w:style>
  <w:style w:type="paragraph" w:styleId="ListContinue4">
    <w:name w:val="List Continue 4"/>
    <w:basedOn w:val="Normal"/>
    <w:rsid w:val="002109EA"/>
    <w:pPr>
      <w:spacing w:after="120"/>
      <w:ind w:left="1132"/>
      <w:contextualSpacing/>
    </w:pPr>
  </w:style>
  <w:style w:type="paragraph" w:styleId="ListContinue5">
    <w:name w:val="List Continue 5"/>
    <w:basedOn w:val="Normal"/>
    <w:rsid w:val="002109EA"/>
    <w:pPr>
      <w:spacing w:after="120"/>
      <w:ind w:left="1415"/>
      <w:contextualSpacing/>
    </w:pPr>
  </w:style>
  <w:style w:type="paragraph" w:styleId="ListNumber2">
    <w:name w:val="List Number 2"/>
    <w:basedOn w:val="Normal"/>
    <w:rsid w:val="002109EA"/>
    <w:pPr>
      <w:numPr>
        <w:numId w:val="13"/>
      </w:numPr>
      <w:contextualSpacing/>
    </w:pPr>
  </w:style>
  <w:style w:type="paragraph" w:styleId="ListNumber3">
    <w:name w:val="List Number 3"/>
    <w:basedOn w:val="Normal"/>
    <w:rsid w:val="002109EA"/>
    <w:pPr>
      <w:numPr>
        <w:numId w:val="14"/>
      </w:numPr>
      <w:contextualSpacing/>
    </w:pPr>
  </w:style>
  <w:style w:type="paragraph" w:styleId="ListNumber4">
    <w:name w:val="List Number 4"/>
    <w:basedOn w:val="Normal"/>
    <w:rsid w:val="002109EA"/>
    <w:pPr>
      <w:numPr>
        <w:numId w:val="15"/>
      </w:numPr>
      <w:contextualSpacing/>
    </w:pPr>
  </w:style>
  <w:style w:type="paragraph" w:styleId="ListNumber5">
    <w:name w:val="List Number 5"/>
    <w:basedOn w:val="Normal"/>
    <w:rsid w:val="002109EA"/>
    <w:pPr>
      <w:numPr>
        <w:numId w:val="16"/>
      </w:numPr>
      <w:contextualSpacing/>
    </w:pPr>
  </w:style>
  <w:style w:type="paragraph" w:styleId="ListParagraph">
    <w:name w:val="List Paragraph"/>
    <w:basedOn w:val="Normal"/>
    <w:uiPriority w:val="34"/>
    <w:qFormat/>
    <w:rsid w:val="002109EA"/>
    <w:pPr>
      <w:ind w:left="720"/>
      <w:contextualSpacing/>
    </w:pPr>
  </w:style>
  <w:style w:type="paragraph" w:styleId="MacroText">
    <w:name w:val="macro"/>
    <w:link w:val="MacroTextChar"/>
    <w:rsid w:val="002109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2109EA"/>
    <w:rPr>
      <w:rFonts w:ascii="Consolas" w:hAnsi="Consolas"/>
      <w:lang w:val="en-GB"/>
    </w:rPr>
  </w:style>
  <w:style w:type="paragraph" w:styleId="MessageHeader">
    <w:name w:val="Message Header"/>
    <w:basedOn w:val="Normal"/>
    <w:link w:val="MessageHeaderChar"/>
    <w:rsid w:val="002109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09E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2109EA"/>
    <w:rPr>
      <w:lang w:val="en-GB"/>
    </w:rPr>
  </w:style>
  <w:style w:type="paragraph" w:styleId="NormalWeb">
    <w:name w:val="Normal (Web)"/>
    <w:basedOn w:val="Normal"/>
    <w:rsid w:val="002109EA"/>
    <w:rPr>
      <w:sz w:val="24"/>
      <w:szCs w:val="24"/>
    </w:rPr>
  </w:style>
  <w:style w:type="paragraph" w:styleId="NormalIndent">
    <w:name w:val="Normal Indent"/>
    <w:basedOn w:val="Normal"/>
    <w:rsid w:val="002109EA"/>
    <w:pPr>
      <w:ind w:left="720"/>
    </w:pPr>
  </w:style>
  <w:style w:type="paragraph" w:styleId="NoteHeading">
    <w:name w:val="Note Heading"/>
    <w:basedOn w:val="Normal"/>
    <w:next w:val="Normal"/>
    <w:link w:val="NoteHeadingChar"/>
    <w:rsid w:val="002109EA"/>
    <w:pPr>
      <w:spacing w:after="0"/>
    </w:pPr>
  </w:style>
  <w:style w:type="character" w:customStyle="1" w:styleId="NoteHeadingChar">
    <w:name w:val="Note Heading Char"/>
    <w:basedOn w:val="DefaultParagraphFont"/>
    <w:link w:val="NoteHeading"/>
    <w:rsid w:val="002109EA"/>
    <w:rPr>
      <w:lang w:val="en-GB"/>
    </w:rPr>
  </w:style>
  <w:style w:type="paragraph" w:styleId="PlainText">
    <w:name w:val="Plain Text"/>
    <w:basedOn w:val="Normal"/>
    <w:link w:val="PlainTextChar"/>
    <w:rsid w:val="002109EA"/>
    <w:pPr>
      <w:spacing w:after="0"/>
    </w:pPr>
    <w:rPr>
      <w:rFonts w:ascii="Consolas" w:hAnsi="Consolas"/>
      <w:sz w:val="21"/>
      <w:szCs w:val="21"/>
    </w:rPr>
  </w:style>
  <w:style w:type="character" w:customStyle="1" w:styleId="PlainTextChar">
    <w:name w:val="Plain Text Char"/>
    <w:basedOn w:val="DefaultParagraphFont"/>
    <w:link w:val="PlainText"/>
    <w:rsid w:val="002109EA"/>
    <w:rPr>
      <w:rFonts w:ascii="Consolas" w:hAnsi="Consolas"/>
      <w:sz w:val="21"/>
      <w:szCs w:val="21"/>
      <w:lang w:val="en-GB"/>
    </w:rPr>
  </w:style>
  <w:style w:type="paragraph" w:styleId="Quote">
    <w:name w:val="Quote"/>
    <w:basedOn w:val="Normal"/>
    <w:next w:val="Normal"/>
    <w:link w:val="QuoteChar"/>
    <w:uiPriority w:val="29"/>
    <w:qFormat/>
    <w:rsid w:val="002109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09EA"/>
    <w:rPr>
      <w:i/>
      <w:iCs/>
      <w:color w:val="404040" w:themeColor="text1" w:themeTint="BF"/>
      <w:lang w:val="en-GB"/>
    </w:rPr>
  </w:style>
  <w:style w:type="paragraph" w:styleId="Salutation">
    <w:name w:val="Salutation"/>
    <w:basedOn w:val="Normal"/>
    <w:next w:val="Normal"/>
    <w:link w:val="SalutationChar"/>
    <w:rsid w:val="002109EA"/>
  </w:style>
  <w:style w:type="character" w:customStyle="1" w:styleId="SalutationChar">
    <w:name w:val="Salutation Char"/>
    <w:basedOn w:val="DefaultParagraphFont"/>
    <w:link w:val="Salutation"/>
    <w:rsid w:val="002109EA"/>
    <w:rPr>
      <w:lang w:val="en-GB"/>
    </w:rPr>
  </w:style>
  <w:style w:type="paragraph" w:styleId="Signature">
    <w:name w:val="Signature"/>
    <w:basedOn w:val="Normal"/>
    <w:link w:val="SignatureChar"/>
    <w:rsid w:val="002109EA"/>
    <w:pPr>
      <w:spacing w:after="0"/>
      <w:ind w:left="4252"/>
    </w:pPr>
  </w:style>
  <w:style w:type="character" w:customStyle="1" w:styleId="SignatureChar">
    <w:name w:val="Signature Char"/>
    <w:basedOn w:val="DefaultParagraphFont"/>
    <w:link w:val="Signature"/>
    <w:rsid w:val="002109EA"/>
    <w:rPr>
      <w:lang w:val="en-GB"/>
    </w:rPr>
  </w:style>
  <w:style w:type="paragraph" w:styleId="Subtitle">
    <w:name w:val="Subtitle"/>
    <w:basedOn w:val="Normal"/>
    <w:next w:val="Normal"/>
    <w:link w:val="SubtitleChar"/>
    <w:qFormat/>
    <w:rsid w:val="002109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09E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109EA"/>
    <w:pPr>
      <w:spacing w:after="0"/>
      <w:ind w:left="200" w:hanging="200"/>
    </w:pPr>
  </w:style>
  <w:style w:type="paragraph" w:styleId="TableofFigures">
    <w:name w:val="table of figures"/>
    <w:basedOn w:val="Normal"/>
    <w:next w:val="Normal"/>
    <w:rsid w:val="002109EA"/>
    <w:pPr>
      <w:spacing w:after="0"/>
    </w:pPr>
  </w:style>
  <w:style w:type="paragraph" w:styleId="Title">
    <w:name w:val="Title"/>
    <w:basedOn w:val="Normal"/>
    <w:next w:val="Normal"/>
    <w:link w:val="TitleChar"/>
    <w:qFormat/>
    <w:rsid w:val="002109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09E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109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09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3gppContact@etsi.org"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3F7014-271E-4838-A562-5D3980B7C146}">
  <ds:schemaRefs>
    <ds:schemaRef ds:uri="http://schemas.openxmlformats.org/officeDocument/2006/bibliography"/>
  </ds:schemaRefs>
</ds:datastoreItem>
</file>

<file path=customXml/itemProps2.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4.xml><?xml version="1.0" encoding="utf-8"?>
<ds:datastoreItem xmlns:ds="http://schemas.openxmlformats.org/officeDocument/2006/customXml" ds:itemID="{EFB5CF83-DC76-4602-A3CF-5D67BB35E1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21150</Words>
  <Characters>104485</Characters>
  <Application>Microsoft Office Word</Application>
  <DocSecurity>0</DocSecurity>
  <Lines>1971</Lines>
  <Paragraphs>966</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124669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17)</dc:subject>
  <dc:creator>MCC Support</dc:creator>
  <cp:keywords>RTP, RTCP, SRTP, SRTCP, verification</cp:keywords>
  <dc:description/>
  <cp:lastModifiedBy>S4-220299_CR_0658</cp:lastModifiedBy>
  <cp:revision>2</cp:revision>
  <cp:lastPrinted>2019-02-25T14:05:00Z</cp:lastPrinted>
  <dcterms:created xsi:type="dcterms:W3CDTF">2022-04-07T10:54:00Z</dcterms:created>
  <dcterms:modified xsi:type="dcterms:W3CDTF">2022-04-07T10:54:00Z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