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5EA26A1B"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0667DE">
              <w:rPr>
                <w:lang w:val="en-US"/>
              </w:rPr>
              <w:t>3</w:t>
            </w:r>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AE51B9">
              <w:rPr>
                <w:sz w:val="32"/>
                <w:lang w:val="en-US"/>
              </w:rPr>
              <w:t>0</w:t>
            </w:r>
            <w:r w:rsidR="000667DE">
              <w:rPr>
                <w:sz w:val="32"/>
                <w:lang w:val="en-US"/>
              </w:rPr>
              <w:t>6</w:t>
            </w:r>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65pt" o:ole="">
                  <v:imagedata r:id="rId9" o:title=""/>
                </v:shape>
                <o:OLEObject Type="Embed" ProgID="Word.Picture.8" ShapeID="_x0000_i1025" DrawAspect="Content" ObjectID="_1811233746" r:id="rId10"/>
              </w:object>
            </w:r>
          </w:p>
        </w:tc>
        <w:tc>
          <w:tcPr>
            <w:tcW w:w="5540" w:type="dxa"/>
            <w:shd w:val="clear" w:color="auto" w:fill="auto"/>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7F815244" w14:textId="19539DD8" w:rsidR="004351F9" w:rsidRDefault="00936E3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4351F9">
        <w:rPr>
          <w:noProof/>
        </w:rPr>
        <w:t>Foreword</w:t>
      </w:r>
      <w:r w:rsidR="004351F9">
        <w:rPr>
          <w:noProof/>
        </w:rPr>
        <w:tab/>
      </w:r>
      <w:r w:rsidR="004351F9">
        <w:rPr>
          <w:noProof/>
        </w:rPr>
        <w:fldChar w:fldCharType="begin" w:fldLock="1"/>
      </w:r>
      <w:r w:rsidR="004351F9">
        <w:rPr>
          <w:noProof/>
        </w:rPr>
        <w:instrText xml:space="preserve"> PAGEREF _Toc200620660 \h </w:instrText>
      </w:r>
      <w:r w:rsidR="004351F9">
        <w:rPr>
          <w:noProof/>
        </w:rPr>
      </w:r>
      <w:r w:rsidR="004351F9">
        <w:rPr>
          <w:noProof/>
        </w:rPr>
        <w:fldChar w:fldCharType="separate"/>
      </w:r>
      <w:r w:rsidR="004351F9">
        <w:rPr>
          <w:noProof/>
        </w:rPr>
        <w:t>9</w:t>
      </w:r>
      <w:r w:rsidR="004351F9">
        <w:rPr>
          <w:noProof/>
        </w:rPr>
        <w:fldChar w:fldCharType="end"/>
      </w:r>
    </w:p>
    <w:p w14:paraId="1F3DED7F" w14:textId="3E8EB059" w:rsidR="004351F9" w:rsidRDefault="004351F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_Toc200620661 \h </w:instrText>
      </w:r>
      <w:r>
        <w:rPr>
          <w:noProof/>
        </w:rPr>
      </w:r>
      <w:r>
        <w:rPr>
          <w:noProof/>
        </w:rPr>
        <w:fldChar w:fldCharType="separate"/>
      </w:r>
      <w:r>
        <w:rPr>
          <w:noProof/>
        </w:rPr>
        <w:t>10</w:t>
      </w:r>
      <w:r>
        <w:rPr>
          <w:noProof/>
        </w:rPr>
        <w:fldChar w:fldCharType="end"/>
      </w:r>
    </w:p>
    <w:p w14:paraId="25CCDF1B" w14:textId="07C6F79E" w:rsidR="004351F9" w:rsidRDefault="004351F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_Toc200620662 \h </w:instrText>
      </w:r>
      <w:r>
        <w:rPr>
          <w:noProof/>
        </w:rPr>
      </w:r>
      <w:r>
        <w:rPr>
          <w:noProof/>
        </w:rPr>
        <w:fldChar w:fldCharType="separate"/>
      </w:r>
      <w:r>
        <w:rPr>
          <w:noProof/>
        </w:rPr>
        <w:t>10</w:t>
      </w:r>
      <w:r>
        <w:rPr>
          <w:noProof/>
        </w:rPr>
        <w:fldChar w:fldCharType="end"/>
      </w:r>
    </w:p>
    <w:p w14:paraId="3F97CA9A" w14:textId="5E674437" w:rsidR="004351F9" w:rsidRDefault="004351F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_Toc200620663 \h </w:instrText>
      </w:r>
      <w:r>
        <w:rPr>
          <w:noProof/>
        </w:rPr>
      </w:r>
      <w:r>
        <w:rPr>
          <w:noProof/>
        </w:rPr>
        <w:fldChar w:fldCharType="separate"/>
      </w:r>
      <w:r>
        <w:rPr>
          <w:noProof/>
        </w:rPr>
        <w:t>11</w:t>
      </w:r>
      <w:r>
        <w:rPr>
          <w:noProof/>
        </w:rPr>
        <w:fldChar w:fldCharType="end"/>
      </w:r>
    </w:p>
    <w:p w14:paraId="3D444DD6" w14:textId="1A0BEEF2" w:rsidR="004351F9" w:rsidRDefault="004351F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_Toc200620664 \h </w:instrText>
      </w:r>
      <w:r>
        <w:rPr>
          <w:noProof/>
        </w:rPr>
      </w:r>
      <w:r>
        <w:rPr>
          <w:noProof/>
        </w:rPr>
        <w:fldChar w:fldCharType="separate"/>
      </w:r>
      <w:r>
        <w:rPr>
          <w:noProof/>
        </w:rPr>
        <w:t>11</w:t>
      </w:r>
      <w:r>
        <w:rPr>
          <w:noProof/>
        </w:rPr>
        <w:fldChar w:fldCharType="end"/>
      </w:r>
    </w:p>
    <w:p w14:paraId="006AE70F" w14:textId="62D26037" w:rsidR="004351F9" w:rsidRDefault="004351F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_Toc200620665 \h </w:instrText>
      </w:r>
      <w:r>
        <w:rPr>
          <w:noProof/>
        </w:rPr>
      </w:r>
      <w:r>
        <w:rPr>
          <w:noProof/>
        </w:rPr>
        <w:fldChar w:fldCharType="separate"/>
      </w:r>
      <w:r>
        <w:rPr>
          <w:noProof/>
        </w:rPr>
        <w:t>12</w:t>
      </w:r>
      <w:r>
        <w:rPr>
          <w:noProof/>
        </w:rPr>
        <w:fldChar w:fldCharType="end"/>
      </w:r>
    </w:p>
    <w:p w14:paraId="202ED589" w14:textId="2D4240C9" w:rsidR="004351F9" w:rsidRDefault="004351F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_Toc200620666 \h </w:instrText>
      </w:r>
      <w:r>
        <w:rPr>
          <w:noProof/>
        </w:rPr>
      </w:r>
      <w:r>
        <w:rPr>
          <w:noProof/>
        </w:rPr>
        <w:fldChar w:fldCharType="separate"/>
      </w:r>
      <w:r>
        <w:rPr>
          <w:noProof/>
        </w:rPr>
        <w:t>12</w:t>
      </w:r>
      <w:r>
        <w:rPr>
          <w:noProof/>
        </w:rPr>
        <w:fldChar w:fldCharType="end"/>
      </w:r>
    </w:p>
    <w:p w14:paraId="3FC2AD41" w14:textId="701496A3" w:rsidR="004351F9" w:rsidRDefault="004351F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LMF</w:t>
      </w:r>
      <w:r>
        <w:rPr>
          <w:noProof/>
        </w:rPr>
        <w:tab/>
      </w:r>
      <w:r>
        <w:rPr>
          <w:noProof/>
        </w:rPr>
        <w:fldChar w:fldCharType="begin" w:fldLock="1"/>
      </w:r>
      <w:r>
        <w:rPr>
          <w:noProof/>
        </w:rPr>
        <w:instrText xml:space="preserve"> PAGEREF _Toc200620667 \h </w:instrText>
      </w:r>
      <w:r>
        <w:rPr>
          <w:noProof/>
        </w:rPr>
      </w:r>
      <w:r>
        <w:rPr>
          <w:noProof/>
        </w:rPr>
        <w:fldChar w:fldCharType="separate"/>
      </w:r>
      <w:r>
        <w:rPr>
          <w:noProof/>
        </w:rPr>
        <w:t>13</w:t>
      </w:r>
      <w:r>
        <w:rPr>
          <w:noProof/>
        </w:rPr>
        <w:fldChar w:fldCharType="end"/>
      </w:r>
    </w:p>
    <w:p w14:paraId="2A7D7CB4" w14:textId="118BE2BA" w:rsidR="004351F9" w:rsidRDefault="004351F9">
      <w:pPr>
        <w:pStyle w:val="TOC2"/>
        <w:rPr>
          <w:rFonts w:asciiTheme="minorHAnsi" w:eastAsiaTheme="minorEastAsia" w:hAnsiTheme="minorHAnsi" w:cstheme="minorBidi"/>
          <w:noProof/>
          <w:kern w:val="2"/>
          <w:sz w:val="24"/>
          <w:szCs w:val="24"/>
          <w:lang w:eastAsia="en-GB"/>
          <w14:ligatures w14:val="standardContextual"/>
        </w:rPr>
      </w:pPr>
      <w:r w:rsidRPr="00957591">
        <w:rPr>
          <w:noProof/>
          <w:lang w:val="en-US"/>
        </w:rPr>
        <w:t>5.1</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Introduction</w:t>
      </w:r>
      <w:r>
        <w:rPr>
          <w:noProof/>
        </w:rPr>
        <w:tab/>
      </w:r>
      <w:r>
        <w:rPr>
          <w:noProof/>
        </w:rPr>
        <w:fldChar w:fldCharType="begin" w:fldLock="1"/>
      </w:r>
      <w:r>
        <w:rPr>
          <w:noProof/>
        </w:rPr>
        <w:instrText xml:space="preserve"> PAGEREF _Toc200620668 \h </w:instrText>
      </w:r>
      <w:r>
        <w:rPr>
          <w:noProof/>
        </w:rPr>
      </w:r>
      <w:r>
        <w:rPr>
          <w:noProof/>
        </w:rPr>
        <w:fldChar w:fldCharType="separate"/>
      </w:r>
      <w:r>
        <w:rPr>
          <w:noProof/>
        </w:rPr>
        <w:t>13</w:t>
      </w:r>
      <w:r>
        <w:rPr>
          <w:noProof/>
        </w:rPr>
        <w:fldChar w:fldCharType="end"/>
      </w:r>
    </w:p>
    <w:p w14:paraId="2B25DEB5" w14:textId="4A708AD2" w:rsidR="004351F9" w:rsidRDefault="004351F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Nlmf_Location Service</w:t>
      </w:r>
      <w:r>
        <w:rPr>
          <w:noProof/>
        </w:rPr>
        <w:tab/>
      </w:r>
      <w:r>
        <w:rPr>
          <w:noProof/>
        </w:rPr>
        <w:fldChar w:fldCharType="begin" w:fldLock="1"/>
      </w:r>
      <w:r>
        <w:rPr>
          <w:noProof/>
        </w:rPr>
        <w:instrText xml:space="preserve"> PAGEREF _Toc200620669 \h </w:instrText>
      </w:r>
      <w:r>
        <w:rPr>
          <w:noProof/>
        </w:rPr>
      </w:r>
      <w:r>
        <w:rPr>
          <w:noProof/>
        </w:rPr>
        <w:fldChar w:fldCharType="separate"/>
      </w:r>
      <w:r>
        <w:rPr>
          <w:noProof/>
        </w:rPr>
        <w:t>13</w:t>
      </w:r>
      <w:r>
        <w:rPr>
          <w:noProof/>
        </w:rPr>
        <w:fldChar w:fldCharType="end"/>
      </w:r>
    </w:p>
    <w:p w14:paraId="66DD8D02" w14:textId="6BA0DC66"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_Toc200620670 \h </w:instrText>
      </w:r>
      <w:r>
        <w:rPr>
          <w:noProof/>
        </w:rPr>
      </w:r>
      <w:r>
        <w:rPr>
          <w:noProof/>
        </w:rPr>
        <w:fldChar w:fldCharType="separate"/>
      </w:r>
      <w:r>
        <w:rPr>
          <w:noProof/>
        </w:rPr>
        <w:t>13</w:t>
      </w:r>
      <w:r>
        <w:rPr>
          <w:noProof/>
        </w:rPr>
        <w:fldChar w:fldCharType="end"/>
      </w:r>
    </w:p>
    <w:p w14:paraId="5C777BF6" w14:textId="23C6218D"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_Toc200620671 \h </w:instrText>
      </w:r>
      <w:r>
        <w:rPr>
          <w:noProof/>
        </w:rPr>
      </w:r>
      <w:r>
        <w:rPr>
          <w:noProof/>
        </w:rPr>
        <w:fldChar w:fldCharType="separate"/>
      </w:r>
      <w:r>
        <w:rPr>
          <w:noProof/>
        </w:rPr>
        <w:t>13</w:t>
      </w:r>
      <w:r>
        <w:rPr>
          <w:noProof/>
        </w:rPr>
        <w:fldChar w:fldCharType="end"/>
      </w:r>
    </w:p>
    <w:p w14:paraId="6EDB7E55" w14:textId="37E63668"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_Toc200620672 \h </w:instrText>
      </w:r>
      <w:r>
        <w:rPr>
          <w:noProof/>
        </w:rPr>
      </w:r>
      <w:r>
        <w:rPr>
          <w:noProof/>
        </w:rPr>
        <w:fldChar w:fldCharType="separate"/>
      </w:r>
      <w:r>
        <w:rPr>
          <w:noProof/>
        </w:rPr>
        <w:t>13</w:t>
      </w:r>
      <w:r>
        <w:rPr>
          <w:noProof/>
        </w:rPr>
        <w:fldChar w:fldCharType="end"/>
      </w:r>
    </w:p>
    <w:p w14:paraId="758A6748" w14:textId="50E9E9EC"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DetermineLocation</w:t>
      </w:r>
      <w:r>
        <w:rPr>
          <w:noProof/>
        </w:rPr>
        <w:tab/>
      </w:r>
      <w:r>
        <w:rPr>
          <w:noProof/>
        </w:rPr>
        <w:fldChar w:fldCharType="begin" w:fldLock="1"/>
      </w:r>
      <w:r>
        <w:rPr>
          <w:noProof/>
        </w:rPr>
        <w:instrText xml:space="preserve"> PAGEREF _Toc200620673 \h </w:instrText>
      </w:r>
      <w:r>
        <w:rPr>
          <w:noProof/>
        </w:rPr>
      </w:r>
      <w:r>
        <w:rPr>
          <w:noProof/>
        </w:rPr>
        <w:fldChar w:fldCharType="separate"/>
      </w:r>
      <w:r>
        <w:rPr>
          <w:noProof/>
        </w:rPr>
        <w:t>14</w:t>
      </w:r>
      <w:r>
        <w:rPr>
          <w:noProof/>
        </w:rPr>
        <w:fldChar w:fldCharType="end"/>
      </w:r>
    </w:p>
    <w:p w14:paraId="59A91E48" w14:textId="2E05E75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_Toc200620674 \h </w:instrText>
      </w:r>
      <w:r>
        <w:rPr>
          <w:noProof/>
        </w:rPr>
      </w:r>
      <w:r>
        <w:rPr>
          <w:noProof/>
        </w:rPr>
        <w:fldChar w:fldCharType="separate"/>
      </w:r>
      <w:r>
        <w:rPr>
          <w:noProof/>
        </w:rPr>
        <w:t>14</w:t>
      </w:r>
      <w:r>
        <w:rPr>
          <w:noProof/>
        </w:rPr>
        <w:fldChar w:fldCharType="end"/>
      </w:r>
    </w:p>
    <w:p w14:paraId="47FB8400" w14:textId="483AE59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Retrieve UE Location</w:t>
      </w:r>
      <w:r>
        <w:rPr>
          <w:noProof/>
        </w:rPr>
        <w:tab/>
      </w:r>
      <w:r>
        <w:rPr>
          <w:noProof/>
        </w:rPr>
        <w:fldChar w:fldCharType="begin" w:fldLock="1"/>
      </w:r>
      <w:r>
        <w:rPr>
          <w:noProof/>
        </w:rPr>
        <w:instrText xml:space="preserve"> PAGEREF _Toc200620675 \h </w:instrText>
      </w:r>
      <w:r>
        <w:rPr>
          <w:noProof/>
        </w:rPr>
      </w:r>
      <w:r>
        <w:rPr>
          <w:noProof/>
        </w:rPr>
        <w:fldChar w:fldCharType="separate"/>
      </w:r>
      <w:r>
        <w:rPr>
          <w:noProof/>
        </w:rPr>
        <w:t>14</w:t>
      </w:r>
      <w:r>
        <w:rPr>
          <w:noProof/>
        </w:rPr>
        <w:fldChar w:fldCharType="end"/>
      </w:r>
    </w:p>
    <w:p w14:paraId="1703D7A8" w14:textId="25F1347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Retrieve UE Location for 5G-MO-LR</w:t>
      </w:r>
      <w:r>
        <w:rPr>
          <w:noProof/>
        </w:rPr>
        <w:tab/>
      </w:r>
      <w:r>
        <w:rPr>
          <w:noProof/>
        </w:rPr>
        <w:fldChar w:fldCharType="begin" w:fldLock="1"/>
      </w:r>
      <w:r>
        <w:rPr>
          <w:noProof/>
        </w:rPr>
        <w:instrText xml:space="preserve"> PAGEREF _Toc200620676 \h </w:instrText>
      </w:r>
      <w:r>
        <w:rPr>
          <w:noProof/>
        </w:rPr>
      </w:r>
      <w:r>
        <w:rPr>
          <w:noProof/>
        </w:rPr>
        <w:fldChar w:fldCharType="separate"/>
      </w:r>
      <w:r>
        <w:rPr>
          <w:noProof/>
        </w:rPr>
        <w:t>15</w:t>
      </w:r>
      <w:r>
        <w:rPr>
          <w:noProof/>
        </w:rPr>
        <w:fldChar w:fldCharType="end"/>
      </w:r>
    </w:p>
    <w:p w14:paraId="097511D7" w14:textId="65C41577"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_Toc200620677 \h </w:instrText>
      </w:r>
      <w:r>
        <w:rPr>
          <w:noProof/>
        </w:rPr>
      </w:r>
      <w:r>
        <w:rPr>
          <w:noProof/>
        </w:rPr>
        <w:fldChar w:fldCharType="separate"/>
      </w:r>
      <w:r>
        <w:rPr>
          <w:noProof/>
        </w:rPr>
        <w:t>16</w:t>
      </w:r>
      <w:r>
        <w:rPr>
          <w:noProof/>
        </w:rPr>
        <w:fldChar w:fldCharType="end"/>
      </w:r>
    </w:p>
    <w:p w14:paraId="6B3A155B" w14:textId="57964B02"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_Toc200620678 \h </w:instrText>
      </w:r>
      <w:r>
        <w:rPr>
          <w:noProof/>
        </w:rPr>
      </w:r>
      <w:r>
        <w:rPr>
          <w:noProof/>
        </w:rPr>
        <w:fldChar w:fldCharType="separate"/>
      </w:r>
      <w:r>
        <w:rPr>
          <w:noProof/>
        </w:rPr>
        <w:t>16</w:t>
      </w:r>
      <w:r>
        <w:rPr>
          <w:noProof/>
        </w:rPr>
        <w:fldChar w:fldCharType="end"/>
      </w:r>
    </w:p>
    <w:p w14:paraId="2E52435D" w14:textId="6324099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Periodic or Triggered Event Notification</w:t>
      </w:r>
      <w:r>
        <w:rPr>
          <w:noProof/>
        </w:rPr>
        <w:tab/>
      </w:r>
      <w:r>
        <w:rPr>
          <w:noProof/>
        </w:rPr>
        <w:fldChar w:fldCharType="begin" w:fldLock="1"/>
      </w:r>
      <w:r>
        <w:rPr>
          <w:noProof/>
        </w:rPr>
        <w:instrText xml:space="preserve"> PAGEREF _Toc200620679 \h </w:instrText>
      </w:r>
      <w:r>
        <w:rPr>
          <w:noProof/>
        </w:rPr>
      </w:r>
      <w:r>
        <w:rPr>
          <w:noProof/>
        </w:rPr>
        <w:fldChar w:fldCharType="separate"/>
      </w:r>
      <w:r>
        <w:rPr>
          <w:noProof/>
        </w:rPr>
        <w:t>16</w:t>
      </w:r>
      <w:r>
        <w:rPr>
          <w:noProof/>
        </w:rPr>
        <w:fldChar w:fldCharType="end"/>
      </w:r>
    </w:p>
    <w:p w14:paraId="24EF11A4" w14:textId="76D4611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Intermediate location reporting Event Notification</w:t>
      </w:r>
      <w:r>
        <w:rPr>
          <w:noProof/>
        </w:rPr>
        <w:tab/>
      </w:r>
      <w:r>
        <w:rPr>
          <w:noProof/>
        </w:rPr>
        <w:fldChar w:fldCharType="begin" w:fldLock="1"/>
      </w:r>
      <w:r>
        <w:rPr>
          <w:noProof/>
        </w:rPr>
        <w:instrText xml:space="preserve"> PAGEREF _Toc200620680 \h </w:instrText>
      </w:r>
      <w:r>
        <w:rPr>
          <w:noProof/>
        </w:rPr>
      </w:r>
      <w:r>
        <w:rPr>
          <w:noProof/>
        </w:rPr>
        <w:fldChar w:fldCharType="separate"/>
      </w:r>
      <w:r>
        <w:rPr>
          <w:noProof/>
        </w:rPr>
        <w:t>16</w:t>
      </w:r>
      <w:r>
        <w:rPr>
          <w:noProof/>
        </w:rPr>
        <w:fldChar w:fldCharType="end"/>
      </w:r>
    </w:p>
    <w:p w14:paraId="028485AB" w14:textId="29DC6833"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CancelLocation</w:t>
      </w:r>
      <w:r>
        <w:rPr>
          <w:noProof/>
        </w:rPr>
        <w:tab/>
      </w:r>
      <w:r>
        <w:rPr>
          <w:noProof/>
        </w:rPr>
        <w:fldChar w:fldCharType="begin" w:fldLock="1"/>
      </w:r>
      <w:r>
        <w:rPr>
          <w:noProof/>
        </w:rPr>
        <w:instrText xml:space="preserve"> PAGEREF _Toc200620681 \h </w:instrText>
      </w:r>
      <w:r>
        <w:rPr>
          <w:noProof/>
        </w:rPr>
      </w:r>
      <w:r>
        <w:rPr>
          <w:noProof/>
        </w:rPr>
        <w:fldChar w:fldCharType="separate"/>
      </w:r>
      <w:r>
        <w:rPr>
          <w:noProof/>
        </w:rPr>
        <w:t>17</w:t>
      </w:r>
      <w:r>
        <w:rPr>
          <w:noProof/>
        </w:rPr>
        <w:fldChar w:fldCharType="end"/>
      </w:r>
    </w:p>
    <w:p w14:paraId="3108905E" w14:textId="44A3843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_Toc200620682 \h </w:instrText>
      </w:r>
      <w:r>
        <w:rPr>
          <w:noProof/>
        </w:rPr>
      </w:r>
      <w:r>
        <w:rPr>
          <w:noProof/>
        </w:rPr>
        <w:fldChar w:fldCharType="separate"/>
      </w:r>
      <w:r>
        <w:rPr>
          <w:noProof/>
        </w:rPr>
        <w:t>17</w:t>
      </w:r>
      <w:r>
        <w:rPr>
          <w:noProof/>
        </w:rPr>
        <w:fldChar w:fldCharType="end"/>
      </w:r>
    </w:p>
    <w:p w14:paraId="3097362D" w14:textId="1531914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Cancel Periodic, Triggered Location or 5G-MT-LR / 5G-MO-LR</w:t>
      </w:r>
      <w:r>
        <w:rPr>
          <w:noProof/>
        </w:rPr>
        <w:tab/>
      </w:r>
      <w:r>
        <w:rPr>
          <w:noProof/>
        </w:rPr>
        <w:fldChar w:fldCharType="begin" w:fldLock="1"/>
      </w:r>
      <w:r>
        <w:rPr>
          <w:noProof/>
        </w:rPr>
        <w:instrText xml:space="preserve"> PAGEREF _Toc200620683 \h </w:instrText>
      </w:r>
      <w:r>
        <w:rPr>
          <w:noProof/>
        </w:rPr>
      </w:r>
      <w:r>
        <w:rPr>
          <w:noProof/>
        </w:rPr>
        <w:fldChar w:fldCharType="separate"/>
      </w:r>
      <w:r>
        <w:rPr>
          <w:noProof/>
        </w:rPr>
        <w:t>17</w:t>
      </w:r>
      <w:r>
        <w:rPr>
          <w:noProof/>
        </w:rPr>
        <w:fldChar w:fldCharType="end"/>
      </w:r>
    </w:p>
    <w:p w14:paraId="34062687" w14:textId="259FF821"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LocationContextTransfer</w:t>
      </w:r>
      <w:r>
        <w:rPr>
          <w:noProof/>
        </w:rPr>
        <w:tab/>
      </w:r>
      <w:r>
        <w:rPr>
          <w:noProof/>
        </w:rPr>
        <w:fldChar w:fldCharType="begin" w:fldLock="1"/>
      </w:r>
      <w:r>
        <w:rPr>
          <w:noProof/>
        </w:rPr>
        <w:instrText xml:space="preserve"> PAGEREF _Toc200620684 \h </w:instrText>
      </w:r>
      <w:r>
        <w:rPr>
          <w:noProof/>
        </w:rPr>
      </w:r>
      <w:r>
        <w:rPr>
          <w:noProof/>
        </w:rPr>
        <w:fldChar w:fldCharType="separate"/>
      </w:r>
      <w:r>
        <w:rPr>
          <w:noProof/>
        </w:rPr>
        <w:t>18</w:t>
      </w:r>
      <w:r>
        <w:rPr>
          <w:noProof/>
        </w:rPr>
        <w:fldChar w:fldCharType="end"/>
      </w:r>
    </w:p>
    <w:p w14:paraId="6B00DC23" w14:textId="38F93F2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_Toc200620685 \h </w:instrText>
      </w:r>
      <w:r>
        <w:rPr>
          <w:noProof/>
        </w:rPr>
      </w:r>
      <w:r>
        <w:rPr>
          <w:noProof/>
        </w:rPr>
        <w:fldChar w:fldCharType="separate"/>
      </w:r>
      <w:r>
        <w:rPr>
          <w:noProof/>
        </w:rPr>
        <w:t>18</w:t>
      </w:r>
      <w:r>
        <w:rPr>
          <w:noProof/>
        </w:rPr>
        <w:fldChar w:fldCharType="end"/>
      </w:r>
    </w:p>
    <w:p w14:paraId="1B0A156A" w14:textId="4D3850A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Transfer Location Context</w:t>
      </w:r>
      <w:r>
        <w:rPr>
          <w:noProof/>
        </w:rPr>
        <w:tab/>
      </w:r>
      <w:r>
        <w:rPr>
          <w:noProof/>
        </w:rPr>
        <w:fldChar w:fldCharType="begin" w:fldLock="1"/>
      </w:r>
      <w:r>
        <w:rPr>
          <w:noProof/>
        </w:rPr>
        <w:instrText xml:space="preserve"> PAGEREF _Toc200620686 \h </w:instrText>
      </w:r>
      <w:r>
        <w:rPr>
          <w:noProof/>
        </w:rPr>
      </w:r>
      <w:r>
        <w:rPr>
          <w:noProof/>
        </w:rPr>
        <w:fldChar w:fldCharType="separate"/>
      </w:r>
      <w:r>
        <w:rPr>
          <w:noProof/>
        </w:rPr>
        <w:t>18</w:t>
      </w:r>
      <w:r>
        <w:rPr>
          <w:noProof/>
        </w:rPr>
        <w:fldChar w:fldCharType="end"/>
      </w:r>
    </w:p>
    <w:p w14:paraId="6CE45028" w14:textId="5B64AFE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fldLock="1"/>
      </w:r>
      <w:r>
        <w:rPr>
          <w:noProof/>
        </w:rPr>
        <w:instrText xml:space="preserve"> PAGEREF _Toc200620687 \h </w:instrText>
      </w:r>
      <w:r>
        <w:rPr>
          <w:noProof/>
        </w:rPr>
      </w:r>
      <w:r>
        <w:rPr>
          <w:noProof/>
        </w:rPr>
        <w:fldChar w:fldCharType="separate"/>
      </w:r>
      <w:r>
        <w:rPr>
          <w:noProof/>
        </w:rPr>
        <w:t>19</w:t>
      </w:r>
      <w:r>
        <w:rPr>
          <w:noProof/>
        </w:rPr>
        <w:fldChar w:fldCharType="end"/>
      </w:r>
    </w:p>
    <w:p w14:paraId="0DE407C5" w14:textId="391BD222"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MeasurementData</w:t>
      </w:r>
      <w:r>
        <w:rPr>
          <w:noProof/>
        </w:rPr>
        <w:tab/>
      </w:r>
      <w:r>
        <w:rPr>
          <w:noProof/>
        </w:rPr>
        <w:fldChar w:fldCharType="begin" w:fldLock="1"/>
      </w:r>
      <w:r>
        <w:rPr>
          <w:noProof/>
        </w:rPr>
        <w:instrText xml:space="preserve"> PAGEREF _Toc200620688 \h </w:instrText>
      </w:r>
      <w:r>
        <w:rPr>
          <w:noProof/>
        </w:rPr>
      </w:r>
      <w:r>
        <w:rPr>
          <w:noProof/>
        </w:rPr>
        <w:fldChar w:fldCharType="separate"/>
      </w:r>
      <w:r>
        <w:rPr>
          <w:noProof/>
        </w:rPr>
        <w:t>19</w:t>
      </w:r>
      <w:r>
        <w:rPr>
          <w:noProof/>
        </w:rPr>
        <w:fldChar w:fldCharType="end"/>
      </w:r>
    </w:p>
    <w:p w14:paraId="000AC026" w14:textId="0BA27C61"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_Toc200620689 \h </w:instrText>
      </w:r>
      <w:r>
        <w:rPr>
          <w:noProof/>
        </w:rPr>
      </w:r>
      <w:r>
        <w:rPr>
          <w:noProof/>
        </w:rPr>
        <w:fldChar w:fldCharType="separate"/>
      </w:r>
      <w:r>
        <w:rPr>
          <w:noProof/>
        </w:rPr>
        <w:t>19</w:t>
      </w:r>
      <w:r>
        <w:rPr>
          <w:noProof/>
        </w:rPr>
        <w:fldChar w:fldCharType="end"/>
      </w:r>
    </w:p>
    <w:p w14:paraId="377A3265" w14:textId="5589EABC"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Location Measurements</w:t>
      </w:r>
      <w:r>
        <w:rPr>
          <w:noProof/>
        </w:rPr>
        <w:tab/>
      </w:r>
      <w:r>
        <w:rPr>
          <w:noProof/>
        </w:rPr>
        <w:fldChar w:fldCharType="begin" w:fldLock="1"/>
      </w:r>
      <w:r>
        <w:rPr>
          <w:noProof/>
        </w:rPr>
        <w:instrText xml:space="preserve"> PAGEREF _Toc200620690 \h </w:instrText>
      </w:r>
      <w:r>
        <w:rPr>
          <w:noProof/>
        </w:rPr>
      </w:r>
      <w:r>
        <w:rPr>
          <w:noProof/>
        </w:rPr>
        <w:fldChar w:fldCharType="separate"/>
      </w:r>
      <w:r>
        <w:rPr>
          <w:noProof/>
        </w:rPr>
        <w:t>19</w:t>
      </w:r>
      <w:r>
        <w:rPr>
          <w:noProof/>
        </w:rPr>
        <w:fldChar w:fldCharType="end"/>
      </w:r>
    </w:p>
    <w:p w14:paraId="65EC1632" w14:textId="335D89AF"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UPSubscribe</w:t>
      </w:r>
      <w:r>
        <w:rPr>
          <w:noProof/>
        </w:rPr>
        <w:tab/>
      </w:r>
      <w:r>
        <w:rPr>
          <w:noProof/>
        </w:rPr>
        <w:fldChar w:fldCharType="begin" w:fldLock="1"/>
      </w:r>
      <w:r>
        <w:rPr>
          <w:noProof/>
        </w:rPr>
        <w:instrText xml:space="preserve"> PAGEREF _Toc200620691 \h </w:instrText>
      </w:r>
      <w:r>
        <w:rPr>
          <w:noProof/>
        </w:rPr>
      </w:r>
      <w:r>
        <w:rPr>
          <w:noProof/>
        </w:rPr>
        <w:fldChar w:fldCharType="separate"/>
      </w:r>
      <w:r>
        <w:rPr>
          <w:noProof/>
        </w:rPr>
        <w:t>19</w:t>
      </w:r>
      <w:r>
        <w:rPr>
          <w:noProof/>
        </w:rPr>
        <w:fldChar w:fldCharType="end"/>
      </w:r>
    </w:p>
    <w:p w14:paraId="2D1C6AE9" w14:textId="530768B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_Toc200620692 \h </w:instrText>
      </w:r>
      <w:r>
        <w:rPr>
          <w:noProof/>
        </w:rPr>
      </w:r>
      <w:r>
        <w:rPr>
          <w:noProof/>
        </w:rPr>
        <w:fldChar w:fldCharType="separate"/>
      </w:r>
      <w:r>
        <w:rPr>
          <w:noProof/>
        </w:rPr>
        <w:t>19</w:t>
      </w:r>
      <w:r>
        <w:rPr>
          <w:noProof/>
        </w:rPr>
        <w:fldChar w:fldCharType="end"/>
      </w:r>
    </w:p>
    <w:p w14:paraId="363E31F4" w14:textId="6B60B90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Subscribe to Notification of LCS-UP connection status</w:t>
      </w:r>
      <w:r>
        <w:rPr>
          <w:noProof/>
        </w:rPr>
        <w:tab/>
      </w:r>
      <w:r>
        <w:rPr>
          <w:noProof/>
        </w:rPr>
        <w:fldChar w:fldCharType="begin" w:fldLock="1"/>
      </w:r>
      <w:r>
        <w:rPr>
          <w:noProof/>
        </w:rPr>
        <w:instrText xml:space="preserve"> PAGEREF _Toc200620693 \h </w:instrText>
      </w:r>
      <w:r>
        <w:rPr>
          <w:noProof/>
        </w:rPr>
      </w:r>
      <w:r>
        <w:rPr>
          <w:noProof/>
        </w:rPr>
        <w:fldChar w:fldCharType="separate"/>
      </w:r>
      <w:r>
        <w:rPr>
          <w:noProof/>
        </w:rPr>
        <w:t>20</w:t>
      </w:r>
      <w:r>
        <w:rPr>
          <w:noProof/>
        </w:rPr>
        <w:fldChar w:fldCharType="end"/>
      </w:r>
    </w:p>
    <w:p w14:paraId="0B0F3828" w14:textId="232F9568"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_Toc200620694 \h </w:instrText>
      </w:r>
      <w:r>
        <w:rPr>
          <w:noProof/>
        </w:rPr>
      </w:r>
      <w:r>
        <w:rPr>
          <w:noProof/>
        </w:rPr>
        <w:fldChar w:fldCharType="separate"/>
      </w:r>
      <w:r>
        <w:rPr>
          <w:noProof/>
        </w:rPr>
        <w:t>20</w:t>
      </w:r>
      <w:r>
        <w:rPr>
          <w:noProof/>
        </w:rPr>
        <w:fldChar w:fldCharType="end"/>
      </w:r>
    </w:p>
    <w:p w14:paraId="61EA1A31" w14:textId="0AD5006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_Toc200620695 \h </w:instrText>
      </w:r>
      <w:r>
        <w:rPr>
          <w:noProof/>
        </w:rPr>
      </w:r>
      <w:r>
        <w:rPr>
          <w:noProof/>
        </w:rPr>
        <w:fldChar w:fldCharType="separate"/>
      </w:r>
      <w:r>
        <w:rPr>
          <w:noProof/>
        </w:rPr>
        <w:t>20</w:t>
      </w:r>
      <w:r>
        <w:rPr>
          <w:noProof/>
        </w:rPr>
        <w:fldChar w:fldCharType="end"/>
      </w:r>
    </w:p>
    <w:p w14:paraId="6CFBA476" w14:textId="2C28F06C"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Notification of LCS-UP connection</w:t>
      </w:r>
      <w:r>
        <w:rPr>
          <w:noProof/>
        </w:rPr>
        <w:tab/>
      </w:r>
      <w:r>
        <w:rPr>
          <w:noProof/>
        </w:rPr>
        <w:fldChar w:fldCharType="begin" w:fldLock="1"/>
      </w:r>
      <w:r>
        <w:rPr>
          <w:noProof/>
        </w:rPr>
        <w:instrText xml:space="preserve"> PAGEREF _Toc200620696 \h </w:instrText>
      </w:r>
      <w:r>
        <w:rPr>
          <w:noProof/>
        </w:rPr>
      </w:r>
      <w:r>
        <w:rPr>
          <w:noProof/>
        </w:rPr>
        <w:fldChar w:fldCharType="separate"/>
      </w:r>
      <w:r>
        <w:rPr>
          <w:noProof/>
        </w:rPr>
        <w:t>20</w:t>
      </w:r>
      <w:r>
        <w:rPr>
          <w:noProof/>
        </w:rPr>
        <w:fldChar w:fldCharType="end"/>
      </w:r>
    </w:p>
    <w:p w14:paraId="0CE13AD5" w14:textId="69D84EE1"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UPConfig</w:t>
      </w:r>
      <w:r>
        <w:rPr>
          <w:noProof/>
        </w:rPr>
        <w:tab/>
      </w:r>
      <w:r>
        <w:rPr>
          <w:noProof/>
        </w:rPr>
        <w:fldChar w:fldCharType="begin" w:fldLock="1"/>
      </w:r>
      <w:r>
        <w:rPr>
          <w:noProof/>
        </w:rPr>
        <w:instrText xml:space="preserve"> PAGEREF _Toc200620697 \h </w:instrText>
      </w:r>
      <w:r>
        <w:rPr>
          <w:noProof/>
        </w:rPr>
      </w:r>
      <w:r>
        <w:rPr>
          <w:noProof/>
        </w:rPr>
        <w:fldChar w:fldCharType="separate"/>
      </w:r>
      <w:r>
        <w:rPr>
          <w:noProof/>
        </w:rPr>
        <w:t>21</w:t>
      </w:r>
      <w:r>
        <w:rPr>
          <w:noProof/>
        </w:rPr>
        <w:fldChar w:fldCharType="end"/>
      </w:r>
    </w:p>
    <w:p w14:paraId="379AA983" w14:textId="03B0AE82"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_Toc200620698 \h </w:instrText>
      </w:r>
      <w:r>
        <w:rPr>
          <w:noProof/>
        </w:rPr>
      </w:r>
      <w:r>
        <w:rPr>
          <w:noProof/>
        </w:rPr>
        <w:fldChar w:fldCharType="separate"/>
      </w:r>
      <w:r>
        <w:rPr>
          <w:noProof/>
        </w:rPr>
        <w:t>21</w:t>
      </w:r>
      <w:r>
        <w:rPr>
          <w:noProof/>
        </w:rPr>
        <w:fldChar w:fldCharType="end"/>
      </w:r>
    </w:p>
    <w:p w14:paraId="4365DFE8" w14:textId="7BF9D14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rPr>
        <w:t>Configure</w:t>
      </w:r>
      <w:r>
        <w:rPr>
          <w:noProof/>
          <w:lang w:eastAsia="zh-CN"/>
        </w:rPr>
        <w:t xml:space="preserve"> LCS-UP connection</w:t>
      </w:r>
      <w:r>
        <w:rPr>
          <w:noProof/>
        </w:rPr>
        <w:tab/>
      </w:r>
      <w:r>
        <w:rPr>
          <w:noProof/>
        </w:rPr>
        <w:fldChar w:fldCharType="begin" w:fldLock="1"/>
      </w:r>
      <w:r>
        <w:rPr>
          <w:noProof/>
        </w:rPr>
        <w:instrText xml:space="preserve"> PAGEREF _Toc200620699 \h </w:instrText>
      </w:r>
      <w:r>
        <w:rPr>
          <w:noProof/>
        </w:rPr>
      </w:r>
      <w:r>
        <w:rPr>
          <w:noProof/>
        </w:rPr>
        <w:fldChar w:fldCharType="separate"/>
      </w:r>
      <w:r>
        <w:rPr>
          <w:noProof/>
        </w:rPr>
        <w:t>21</w:t>
      </w:r>
      <w:r>
        <w:rPr>
          <w:noProof/>
        </w:rPr>
        <w:fldChar w:fldCharType="end"/>
      </w:r>
    </w:p>
    <w:p w14:paraId="364B8E8A" w14:textId="597FF650"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UPUnSubscribe</w:t>
      </w:r>
      <w:r>
        <w:rPr>
          <w:noProof/>
        </w:rPr>
        <w:tab/>
      </w:r>
      <w:r>
        <w:rPr>
          <w:noProof/>
        </w:rPr>
        <w:fldChar w:fldCharType="begin" w:fldLock="1"/>
      </w:r>
      <w:r>
        <w:rPr>
          <w:noProof/>
        </w:rPr>
        <w:instrText xml:space="preserve"> PAGEREF _Toc200620700 \h </w:instrText>
      </w:r>
      <w:r>
        <w:rPr>
          <w:noProof/>
        </w:rPr>
      </w:r>
      <w:r>
        <w:rPr>
          <w:noProof/>
        </w:rPr>
        <w:fldChar w:fldCharType="separate"/>
      </w:r>
      <w:r>
        <w:rPr>
          <w:noProof/>
        </w:rPr>
        <w:t>21</w:t>
      </w:r>
      <w:r>
        <w:rPr>
          <w:noProof/>
        </w:rPr>
        <w:fldChar w:fldCharType="end"/>
      </w:r>
    </w:p>
    <w:p w14:paraId="0BA81403" w14:textId="0E95A389"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_Toc200620701 \h </w:instrText>
      </w:r>
      <w:r>
        <w:rPr>
          <w:noProof/>
        </w:rPr>
      </w:r>
      <w:r>
        <w:rPr>
          <w:noProof/>
        </w:rPr>
        <w:fldChar w:fldCharType="separate"/>
      </w:r>
      <w:r>
        <w:rPr>
          <w:noProof/>
        </w:rPr>
        <w:t>21</w:t>
      </w:r>
      <w:r>
        <w:rPr>
          <w:noProof/>
        </w:rPr>
        <w:fldChar w:fldCharType="end"/>
      </w:r>
    </w:p>
    <w:p w14:paraId="4A145C54" w14:textId="2B8A5399"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LCS-UP connection status</w:t>
      </w:r>
      <w:r>
        <w:rPr>
          <w:noProof/>
        </w:rPr>
        <w:tab/>
      </w:r>
      <w:r>
        <w:rPr>
          <w:noProof/>
        </w:rPr>
        <w:fldChar w:fldCharType="begin" w:fldLock="1"/>
      </w:r>
      <w:r>
        <w:rPr>
          <w:noProof/>
        </w:rPr>
        <w:instrText xml:space="preserve"> PAGEREF _Toc200620702 \h </w:instrText>
      </w:r>
      <w:r>
        <w:rPr>
          <w:noProof/>
        </w:rPr>
      </w:r>
      <w:r>
        <w:rPr>
          <w:noProof/>
        </w:rPr>
        <w:fldChar w:fldCharType="separate"/>
      </w:r>
      <w:r>
        <w:rPr>
          <w:noProof/>
        </w:rPr>
        <w:t>21</w:t>
      </w:r>
      <w:r>
        <w:rPr>
          <w:noProof/>
        </w:rPr>
        <w:fldChar w:fldCharType="end"/>
      </w:r>
    </w:p>
    <w:p w14:paraId="0A26E6EC" w14:textId="7E4D09BE" w:rsidR="004351F9" w:rsidRDefault="004351F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Nlmf_Broadcast Service</w:t>
      </w:r>
      <w:r>
        <w:rPr>
          <w:noProof/>
        </w:rPr>
        <w:tab/>
      </w:r>
      <w:r>
        <w:rPr>
          <w:noProof/>
        </w:rPr>
        <w:fldChar w:fldCharType="begin" w:fldLock="1"/>
      </w:r>
      <w:r>
        <w:rPr>
          <w:noProof/>
        </w:rPr>
        <w:instrText xml:space="preserve"> PAGEREF _Toc200620703 \h </w:instrText>
      </w:r>
      <w:r>
        <w:rPr>
          <w:noProof/>
        </w:rPr>
      </w:r>
      <w:r>
        <w:rPr>
          <w:noProof/>
        </w:rPr>
        <w:fldChar w:fldCharType="separate"/>
      </w:r>
      <w:r>
        <w:rPr>
          <w:noProof/>
        </w:rPr>
        <w:t>22</w:t>
      </w:r>
      <w:r>
        <w:rPr>
          <w:noProof/>
        </w:rPr>
        <w:fldChar w:fldCharType="end"/>
      </w:r>
    </w:p>
    <w:p w14:paraId="1175AE80" w14:textId="659E95AC"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_Toc200620704 \h </w:instrText>
      </w:r>
      <w:r>
        <w:rPr>
          <w:noProof/>
        </w:rPr>
      </w:r>
      <w:r>
        <w:rPr>
          <w:noProof/>
        </w:rPr>
        <w:fldChar w:fldCharType="separate"/>
      </w:r>
      <w:r>
        <w:rPr>
          <w:noProof/>
        </w:rPr>
        <w:t>22</w:t>
      </w:r>
      <w:r>
        <w:rPr>
          <w:noProof/>
        </w:rPr>
        <w:fldChar w:fldCharType="end"/>
      </w:r>
    </w:p>
    <w:p w14:paraId="6AB411E7" w14:textId="094D216C"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_Toc200620705 \h </w:instrText>
      </w:r>
      <w:r>
        <w:rPr>
          <w:noProof/>
        </w:rPr>
      </w:r>
      <w:r>
        <w:rPr>
          <w:noProof/>
        </w:rPr>
        <w:fldChar w:fldCharType="separate"/>
      </w:r>
      <w:r>
        <w:rPr>
          <w:noProof/>
        </w:rPr>
        <w:t>22</w:t>
      </w:r>
      <w:r>
        <w:rPr>
          <w:noProof/>
        </w:rPr>
        <w:fldChar w:fldCharType="end"/>
      </w:r>
    </w:p>
    <w:p w14:paraId="191FCDF8" w14:textId="08C4E4AE"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_Toc200620706 \h </w:instrText>
      </w:r>
      <w:r>
        <w:rPr>
          <w:noProof/>
        </w:rPr>
      </w:r>
      <w:r>
        <w:rPr>
          <w:noProof/>
        </w:rPr>
        <w:fldChar w:fldCharType="separate"/>
      </w:r>
      <w:r>
        <w:rPr>
          <w:noProof/>
        </w:rPr>
        <w:t>22</w:t>
      </w:r>
      <w:r>
        <w:rPr>
          <w:noProof/>
        </w:rPr>
        <w:fldChar w:fldCharType="end"/>
      </w:r>
    </w:p>
    <w:p w14:paraId="742D7104" w14:textId="66F99E6C"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_Toc200620707 \h </w:instrText>
      </w:r>
      <w:r>
        <w:rPr>
          <w:noProof/>
        </w:rPr>
      </w:r>
      <w:r>
        <w:rPr>
          <w:noProof/>
        </w:rPr>
        <w:fldChar w:fldCharType="separate"/>
      </w:r>
      <w:r>
        <w:rPr>
          <w:noProof/>
        </w:rPr>
        <w:t>22</w:t>
      </w:r>
      <w:r>
        <w:rPr>
          <w:noProof/>
        </w:rPr>
        <w:fldChar w:fldCharType="end"/>
      </w:r>
    </w:p>
    <w:p w14:paraId="0E55A310" w14:textId="55D40F8D"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_Toc200620708 \h </w:instrText>
      </w:r>
      <w:r>
        <w:rPr>
          <w:noProof/>
        </w:rPr>
      </w:r>
      <w:r>
        <w:rPr>
          <w:noProof/>
        </w:rPr>
        <w:fldChar w:fldCharType="separate"/>
      </w:r>
      <w:r>
        <w:rPr>
          <w:noProof/>
        </w:rPr>
        <w:t>22</w:t>
      </w:r>
      <w:r>
        <w:rPr>
          <w:noProof/>
        </w:rPr>
        <w:fldChar w:fldCharType="end"/>
      </w:r>
    </w:p>
    <w:p w14:paraId="065D52FD" w14:textId="1C70772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Request Ciphering Key Information</w:t>
      </w:r>
      <w:r>
        <w:rPr>
          <w:noProof/>
        </w:rPr>
        <w:tab/>
      </w:r>
      <w:r>
        <w:rPr>
          <w:noProof/>
        </w:rPr>
        <w:fldChar w:fldCharType="begin" w:fldLock="1"/>
      </w:r>
      <w:r>
        <w:rPr>
          <w:noProof/>
        </w:rPr>
        <w:instrText xml:space="preserve"> PAGEREF _Toc200620709 \h </w:instrText>
      </w:r>
      <w:r>
        <w:rPr>
          <w:noProof/>
        </w:rPr>
      </w:r>
      <w:r>
        <w:rPr>
          <w:noProof/>
        </w:rPr>
        <w:fldChar w:fldCharType="separate"/>
      </w:r>
      <w:r>
        <w:rPr>
          <w:noProof/>
        </w:rPr>
        <w:t>22</w:t>
      </w:r>
      <w:r>
        <w:rPr>
          <w:noProof/>
        </w:rPr>
        <w:fldChar w:fldCharType="end"/>
      </w:r>
    </w:p>
    <w:p w14:paraId="454573E6" w14:textId="0E5A16D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Provide Ciphering Key Information</w:t>
      </w:r>
      <w:r>
        <w:rPr>
          <w:noProof/>
        </w:rPr>
        <w:tab/>
      </w:r>
      <w:r>
        <w:rPr>
          <w:noProof/>
        </w:rPr>
        <w:fldChar w:fldCharType="begin" w:fldLock="1"/>
      </w:r>
      <w:r>
        <w:rPr>
          <w:noProof/>
        </w:rPr>
        <w:instrText xml:space="preserve"> PAGEREF _Toc200620710 \h </w:instrText>
      </w:r>
      <w:r>
        <w:rPr>
          <w:noProof/>
        </w:rPr>
      </w:r>
      <w:r>
        <w:rPr>
          <w:noProof/>
        </w:rPr>
        <w:fldChar w:fldCharType="separate"/>
      </w:r>
      <w:r>
        <w:rPr>
          <w:noProof/>
        </w:rPr>
        <w:t>23</w:t>
      </w:r>
      <w:r>
        <w:rPr>
          <w:noProof/>
        </w:rPr>
        <w:fldChar w:fldCharType="end"/>
      </w:r>
    </w:p>
    <w:p w14:paraId="147C1D0B" w14:textId="18E1563E" w:rsidR="004351F9" w:rsidRDefault="004351F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Nlmf_DataExposure Service</w:t>
      </w:r>
      <w:r>
        <w:rPr>
          <w:noProof/>
        </w:rPr>
        <w:tab/>
      </w:r>
      <w:r>
        <w:rPr>
          <w:noProof/>
        </w:rPr>
        <w:fldChar w:fldCharType="begin" w:fldLock="1"/>
      </w:r>
      <w:r>
        <w:rPr>
          <w:noProof/>
        </w:rPr>
        <w:instrText xml:space="preserve"> PAGEREF _Toc200620711 \h </w:instrText>
      </w:r>
      <w:r>
        <w:rPr>
          <w:noProof/>
        </w:rPr>
      </w:r>
      <w:r>
        <w:rPr>
          <w:noProof/>
        </w:rPr>
        <w:fldChar w:fldCharType="separate"/>
      </w:r>
      <w:r>
        <w:rPr>
          <w:noProof/>
        </w:rPr>
        <w:t>24</w:t>
      </w:r>
      <w:r>
        <w:rPr>
          <w:noProof/>
        </w:rPr>
        <w:fldChar w:fldCharType="end"/>
      </w:r>
    </w:p>
    <w:p w14:paraId="7872E458" w14:textId="72BAD753"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sidRPr="00957591">
        <w:rPr>
          <w:noProof/>
          <w:lang w:val="fr-FR"/>
        </w:rPr>
        <w:t>5.4.1</w:t>
      </w:r>
      <w:r>
        <w:rPr>
          <w:rFonts w:asciiTheme="minorHAnsi" w:eastAsiaTheme="minorEastAsia" w:hAnsiTheme="minorHAnsi" w:cstheme="minorBidi"/>
          <w:noProof/>
          <w:kern w:val="2"/>
          <w:sz w:val="24"/>
          <w:szCs w:val="24"/>
          <w:lang w:eastAsia="en-GB"/>
          <w14:ligatures w14:val="standardContextual"/>
        </w:rPr>
        <w:tab/>
      </w:r>
      <w:r w:rsidRPr="00957591">
        <w:rPr>
          <w:noProof/>
          <w:lang w:val="fr-FR"/>
        </w:rPr>
        <w:t>Service Description</w:t>
      </w:r>
      <w:r>
        <w:rPr>
          <w:noProof/>
        </w:rPr>
        <w:tab/>
      </w:r>
      <w:r>
        <w:rPr>
          <w:noProof/>
        </w:rPr>
        <w:fldChar w:fldCharType="begin" w:fldLock="1"/>
      </w:r>
      <w:r>
        <w:rPr>
          <w:noProof/>
        </w:rPr>
        <w:instrText xml:space="preserve"> PAGEREF _Toc200620712 \h </w:instrText>
      </w:r>
      <w:r>
        <w:rPr>
          <w:noProof/>
        </w:rPr>
      </w:r>
      <w:r>
        <w:rPr>
          <w:noProof/>
        </w:rPr>
        <w:fldChar w:fldCharType="separate"/>
      </w:r>
      <w:r>
        <w:rPr>
          <w:noProof/>
        </w:rPr>
        <w:t>24</w:t>
      </w:r>
      <w:r>
        <w:rPr>
          <w:noProof/>
        </w:rPr>
        <w:fldChar w:fldCharType="end"/>
      </w:r>
    </w:p>
    <w:p w14:paraId="6AAEEA65" w14:textId="64ECD173"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w:t>
      </w:r>
      <w:r>
        <w:rPr>
          <w:noProof/>
        </w:rPr>
        <w:tab/>
      </w:r>
      <w:r>
        <w:rPr>
          <w:noProof/>
        </w:rPr>
        <w:fldChar w:fldCharType="begin" w:fldLock="1"/>
      </w:r>
      <w:r>
        <w:rPr>
          <w:noProof/>
        </w:rPr>
        <w:instrText xml:space="preserve"> PAGEREF _Toc200620713 \h </w:instrText>
      </w:r>
      <w:r>
        <w:rPr>
          <w:noProof/>
        </w:rPr>
      </w:r>
      <w:r>
        <w:rPr>
          <w:noProof/>
        </w:rPr>
        <w:fldChar w:fldCharType="separate"/>
      </w:r>
      <w:r>
        <w:rPr>
          <w:noProof/>
        </w:rPr>
        <w:t>24</w:t>
      </w:r>
      <w:r>
        <w:rPr>
          <w:noProof/>
        </w:rPr>
        <w:fldChar w:fldCharType="end"/>
      </w:r>
    </w:p>
    <w:p w14:paraId="53630A38" w14:textId="202B9B9A"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_Toc200620714 \h </w:instrText>
      </w:r>
      <w:r>
        <w:rPr>
          <w:noProof/>
        </w:rPr>
      </w:r>
      <w:r>
        <w:rPr>
          <w:noProof/>
        </w:rPr>
        <w:fldChar w:fldCharType="separate"/>
      </w:r>
      <w:r>
        <w:rPr>
          <w:noProof/>
        </w:rPr>
        <w:t>24</w:t>
      </w:r>
      <w:r>
        <w:rPr>
          <w:noProof/>
        </w:rPr>
        <w:fldChar w:fldCharType="end"/>
      </w:r>
    </w:p>
    <w:p w14:paraId="198BE4E8" w14:textId="0EAF9DCF"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LMF Data Exposure Subscription</w:t>
      </w:r>
      <w:r>
        <w:rPr>
          <w:noProof/>
        </w:rPr>
        <w:tab/>
      </w:r>
      <w:r>
        <w:rPr>
          <w:noProof/>
        </w:rPr>
        <w:fldChar w:fldCharType="begin" w:fldLock="1"/>
      </w:r>
      <w:r>
        <w:rPr>
          <w:noProof/>
        </w:rPr>
        <w:instrText xml:space="preserve"> PAGEREF _Toc200620715 \h </w:instrText>
      </w:r>
      <w:r>
        <w:rPr>
          <w:noProof/>
        </w:rPr>
      </w:r>
      <w:r>
        <w:rPr>
          <w:noProof/>
        </w:rPr>
        <w:fldChar w:fldCharType="separate"/>
      </w:r>
      <w:r>
        <w:rPr>
          <w:noProof/>
        </w:rPr>
        <w:t>24</w:t>
      </w:r>
      <w:r>
        <w:rPr>
          <w:noProof/>
        </w:rPr>
        <w:fldChar w:fldCharType="end"/>
      </w:r>
    </w:p>
    <w:p w14:paraId="26D9549A" w14:textId="646D4C47"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LMF Data Exposure Modification</w:t>
      </w:r>
      <w:r>
        <w:rPr>
          <w:noProof/>
        </w:rPr>
        <w:tab/>
      </w:r>
      <w:r>
        <w:rPr>
          <w:noProof/>
        </w:rPr>
        <w:fldChar w:fldCharType="begin" w:fldLock="1"/>
      </w:r>
      <w:r>
        <w:rPr>
          <w:noProof/>
        </w:rPr>
        <w:instrText xml:space="preserve"> PAGEREF _Toc200620716 \h </w:instrText>
      </w:r>
      <w:r>
        <w:rPr>
          <w:noProof/>
        </w:rPr>
      </w:r>
      <w:r>
        <w:rPr>
          <w:noProof/>
        </w:rPr>
        <w:fldChar w:fldCharType="separate"/>
      </w:r>
      <w:r>
        <w:rPr>
          <w:noProof/>
        </w:rPr>
        <w:t>25</w:t>
      </w:r>
      <w:r>
        <w:rPr>
          <w:noProof/>
        </w:rPr>
        <w:fldChar w:fldCharType="end"/>
      </w:r>
    </w:p>
    <w:p w14:paraId="7A8F53E2" w14:textId="61B18258"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_Toc200620717 \h </w:instrText>
      </w:r>
      <w:r>
        <w:rPr>
          <w:noProof/>
        </w:rPr>
      </w:r>
      <w:r>
        <w:rPr>
          <w:noProof/>
        </w:rPr>
        <w:fldChar w:fldCharType="separate"/>
      </w:r>
      <w:r>
        <w:rPr>
          <w:noProof/>
        </w:rPr>
        <w:t>25</w:t>
      </w:r>
      <w:r>
        <w:rPr>
          <w:noProof/>
        </w:rPr>
        <w:fldChar w:fldCharType="end"/>
      </w:r>
    </w:p>
    <w:p w14:paraId="6792114A" w14:textId="492618B1"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LMF Data Exposure Unsubscription</w:t>
      </w:r>
      <w:r>
        <w:rPr>
          <w:noProof/>
        </w:rPr>
        <w:tab/>
      </w:r>
      <w:r>
        <w:rPr>
          <w:noProof/>
        </w:rPr>
        <w:fldChar w:fldCharType="begin" w:fldLock="1"/>
      </w:r>
      <w:r>
        <w:rPr>
          <w:noProof/>
        </w:rPr>
        <w:instrText xml:space="preserve"> PAGEREF _Toc200620718 \h </w:instrText>
      </w:r>
      <w:r>
        <w:rPr>
          <w:noProof/>
        </w:rPr>
      </w:r>
      <w:r>
        <w:rPr>
          <w:noProof/>
        </w:rPr>
        <w:fldChar w:fldCharType="separate"/>
      </w:r>
      <w:r>
        <w:rPr>
          <w:noProof/>
        </w:rPr>
        <w:t>26</w:t>
      </w:r>
      <w:r>
        <w:rPr>
          <w:noProof/>
        </w:rPr>
        <w:fldChar w:fldCharType="end"/>
      </w:r>
    </w:p>
    <w:p w14:paraId="69AE3E63" w14:textId="0599D080" w:rsidR="004351F9" w:rsidRDefault="004351F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API Definitions</w:t>
      </w:r>
      <w:r>
        <w:rPr>
          <w:noProof/>
        </w:rPr>
        <w:tab/>
      </w:r>
      <w:r>
        <w:rPr>
          <w:noProof/>
        </w:rPr>
        <w:fldChar w:fldCharType="begin" w:fldLock="1"/>
      </w:r>
      <w:r>
        <w:rPr>
          <w:noProof/>
        </w:rPr>
        <w:instrText xml:space="preserve"> PAGEREF _Toc200620719 \h </w:instrText>
      </w:r>
      <w:r>
        <w:rPr>
          <w:noProof/>
        </w:rPr>
      </w:r>
      <w:r>
        <w:rPr>
          <w:noProof/>
        </w:rPr>
        <w:fldChar w:fldCharType="separate"/>
      </w:r>
      <w:r>
        <w:rPr>
          <w:noProof/>
        </w:rPr>
        <w:t>26</w:t>
      </w:r>
      <w:r>
        <w:rPr>
          <w:noProof/>
        </w:rPr>
        <w:fldChar w:fldCharType="end"/>
      </w:r>
    </w:p>
    <w:p w14:paraId="5C9C5B7E" w14:textId="1C87F012" w:rsidR="004351F9" w:rsidRDefault="004351F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Nlmf_Location Service API</w:t>
      </w:r>
      <w:r>
        <w:rPr>
          <w:noProof/>
        </w:rPr>
        <w:tab/>
      </w:r>
      <w:r>
        <w:rPr>
          <w:noProof/>
        </w:rPr>
        <w:fldChar w:fldCharType="begin" w:fldLock="1"/>
      </w:r>
      <w:r>
        <w:rPr>
          <w:noProof/>
        </w:rPr>
        <w:instrText xml:space="preserve"> PAGEREF _Toc200620720 \h </w:instrText>
      </w:r>
      <w:r>
        <w:rPr>
          <w:noProof/>
        </w:rPr>
      </w:r>
      <w:r>
        <w:rPr>
          <w:noProof/>
        </w:rPr>
        <w:fldChar w:fldCharType="separate"/>
      </w:r>
      <w:r>
        <w:rPr>
          <w:noProof/>
        </w:rPr>
        <w:t>26</w:t>
      </w:r>
      <w:r>
        <w:rPr>
          <w:noProof/>
        </w:rPr>
        <w:fldChar w:fldCharType="end"/>
      </w:r>
    </w:p>
    <w:p w14:paraId="756ED074" w14:textId="3E1AF761"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_Toc200620721 \h </w:instrText>
      </w:r>
      <w:r>
        <w:rPr>
          <w:noProof/>
        </w:rPr>
      </w:r>
      <w:r>
        <w:rPr>
          <w:noProof/>
        </w:rPr>
        <w:fldChar w:fldCharType="separate"/>
      </w:r>
      <w:r>
        <w:rPr>
          <w:noProof/>
        </w:rPr>
        <w:t>26</w:t>
      </w:r>
      <w:r>
        <w:rPr>
          <w:noProof/>
        </w:rPr>
        <w:fldChar w:fldCharType="end"/>
      </w:r>
    </w:p>
    <w:p w14:paraId="373FF09F" w14:textId="58156C51"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_Toc200620722 \h </w:instrText>
      </w:r>
      <w:r>
        <w:rPr>
          <w:noProof/>
        </w:rPr>
      </w:r>
      <w:r>
        <w:rPr>
          <w:noProof/>
        </w:rPr>
        <w:fldChar w:fldCharType="separate"/>
      </w:r>
      <w:r>
        <w:rPr>
          <w:noProof/>
        </w:rPr>
        <w:t>27</w:t>
      </w:r>
      <w:r>
        <w:rPr>
          <w:noProof/>
        </w:rPr>
        <w:fldChar w:fldCharType="end"/>
      </w:r>
    </w:p>
    <w:p w14:paraId="2AFECE9E" w14:textId="4C02D0DC"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_Toc200620723 \h </w:instrText>
      </w:r>
      <w:r>
        <w:rPr>
          <w:noProof/>
        </w:rPr>
      </w:r>
      <w:r>
        <w:rPr>
          <w:noProof/>
        </w:rPr>
        <w:fldChar w:fldCharType="separate"/>
      </w:r>
      <w:r>
        <w:rPr>
          <w:noProof/>
        </w:rPr>
        <w:t>27</w:t>
      </w:r>
      <w:r>
        <w:rPr>
          <w:noProof/>
        </w:rPr>
        <w:fldChar w:fldCharType="end"/>
      </w:r>
    </w:p>
    <w:p w14:paraId="0C49487C" w14:textId="0C55A8E7"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_Toc200620724 \h </w:instrText>
      </w:r>
      <w:r>
        <w:rPr>
          <w:noProof/>
        </w:rPr>
      </w:r>
      <w:r>
        <w:rPr>
          <w:noProof/>
        </w:rPr>
        <w:fldChar w:fldCharType="separate"/>
      </w:r>
      <w:r>
        <w:rPr>
          <w:noProof/>
        </w:rPr>
        <w:t>27</w:t>
      </w:r>
      <w:r>
        <w:rPr>
          <w:noProof/>
        </w:rPr>
        <w:fldChar w:fldCharType="end"/>
      </w:r>
    </w:p>
    <w:p w14:paraId="726E82A7" w14:textId="4DA8E7B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_Toc200620725 \h </w:instrText>
      </w:r>
      <w:r>
        <w:rPr>
          <w:noProof/>
        </w:rPr>
      </w:r>
      <w:r>
        <w:rPr>
          <w:noProof/>
        </w:rPr>
        <w:fldChar w:fldCharType="separate"/>
      </w:r>
      <w:r>
        <w:rPr>
          <w:noProof/>
        </w:rPr>
        <w:t>27</w:t>
      </w:r>
      <w:r>
        <w:rPr>
          <w:noProof/>
        </w:rPr>
        <w:fldChar w:fldCharType="end"/>
      </w:r>
    </w:p>
    <w:p w14:paraId="1497370F" w14:textId="292E6329"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_Toc200620726 \h </w:instrText>
      </w:r>
      <w:r>
        <w:rPr>
          <w:noProof/>
        </w:rPr>
      </w:r>
      <w:r>
        <w:rPr>
          <w:noProof/>
        </w:rPr>
        <w:fldChar w:fldCharType="separate"/>
      </w:r>
      <w:r>
        <w:rPr>
          <w:noProof/>
        </w:rPr>
        <w:t>27</w:t>
      </w:r>
      <w:r>
        <w:rPr>
          <w:noProof/>
        </w:rPr>
        <w:fldChar w:fldCharType="end"/>
      </w:r>
    </w:p>
    <w:p w14:paraId="0827EDA1" w14:textId="2410B242"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_Toc200620727 \h </w:instrText>
      </w:r>
      <w:r>
        <w:rPr>
          <w:noProof/>
        </w:rPr>
      </w:r>
      <w:r>
        <w:rPr>
          <w:noProof/>
        </w:rPr>
        <w:fldChar w:fldCharType="separate"/>
      </w:r>
      <w:r>
        <w:rPr>
          <w:noProof/>
        </w:rPr>
        <w:t>27</w:t>
      </w:r>
      <w:r>
        <w:rPr>
          <w:noProof/>
        </w:rPr>
        <w:fldChar w:fldCharType="end"/>
      </w:r>
    </w:p>
    <w:p w14:paraId="7ED3EF49" w14:textId="29DDDBD4"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_Toc200620728 \h </w:instrText>
      </w:r>
      <w:r>
        <w:rPr>
          <w:noProof/>
        </w:rPr>
      </w:r>
      <w:r>
        <w:rPr>
          <w:noProof/>
        </w:rPr>
        <w:fldChar w:fldCharType="separate"/>
      </w:r>
      <w:r>
        <w:rPr>
          <w:noProof/>
        </w:rPr>
        <w:t>27</w:t>
      </w:r>
      <w:r>
        <w:rPr>
          <w:noProof/>
        </w:rPr>
        <w:fldChar w:fldCharType="end"/>
      </w:r>
    </w:p>
    <w:p w14:paraId="238FAD65" w14:textId="61C36212"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_Toc200620729 \h </w:instrText>
      </w:r>
      <w:r>
        <w:rPr>
          <w:noProof/>
        </w:rPr>
      </w:r>
      <w:r>
        <w:rPr>
          <w:noProof/>
        </w:rPr>
        <w:fldChar w:fldCharType="separate"/>
      </w:r>
      <w:r>
        <w:rPr>
          <w:noProof/>
        </w:rPr>
        <w:t>27</w:t>
      </w:r>
      <w:r>
        <w:rPr>
          <w:noProof/>
        </w:rPr>
        <w:fldChar w:fldCharType="end"/>
      </w:r>
    </w:p>
    <w:p w14:paraId="59FBC87E" w14:textId="6A9BB13D"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_Toc200620730 \h </w:instrText>
      </w:r>
      <w:r>
        <w:rPr>
          <w:noProof/>
        </w:rPr>
      </w:r>
      <w:r>
        <w:rPr>
          <w:noProof/>
        </w:rPr>
        <w:fldChar w:fldCharType="separate"/>
      </w:r>
      <w:r>
        <w:rPr>
          <w:noProof/>
        </w:rPr>
        <w:t>28</w:t>
      </w:r>
      <w:r>
        <w:rPr>
          <w:noProof/>
        </w:rPr>
        <w:fldChar w:fldCharType="end"/>
      </w:r>
    </w:p>
    <w:p w14:paraId="2B476A95" w14:textId="2D374CDC"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_Toc200620731 \h </w:instrText>
      </w:r>
      <w:r>
        <w:rPr>
          <w:noProof/>
        </w:rPr>
      </w:r>
      <w:r>
        <w:rPr>
          <w:noProof/>
        </w:rPr>
        <w:fldChar w:fldCharType="separate"/>
      </w:r>
      <w:r>
        <w:rPr>
          <w:noProof/>
        </w:rPr>
        <w:t>28</w:t>
      </w:r>
      <w:r>
        <w:rPr>
          <w:noProof/>
        </w:rPr>
        <w:fldChar w:fldCharType="end"/>
      </w:r>
    </w:p>
    <w:p w14:paraId="6DD0A3AD" w14:textId="234F2FAB"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up-subscriptions (Collection)</w:t>
      </w:r>
      <w:r>
        <w:rPr>
          <w:noProof/>
        </w:rPr>
        <w:tab/>
      </w:r>
      <w:r>
        <w:rPr>
          <w:noProof/>
        </w:rPr>
        <w:fldChar w:fldCharType="begin" w:fldLock="1"/>
      </w:r>
      <w:r>
        <w:rPr>
          <w:noProof/>
        </w:rPr>
        <w:instrText xml:space="preserve"> PAGEREF _Toc200620732 \h </w:instrText>
      </w:r>
      <w:r>
        <w:rPr>
          <w:noProof/>
        </w:rPr>
      </w:r>
      <w:r>
        <w:rPr>
          <w:noProof/>
        </w:rPr>
        <w:fldChar w:fldCharType="separate"/>
      </w:r>
      <w:r>
        <w:rPr>
          <w:noProof/>
        </w:rPr>
        <w:t>29</w:t>
      </w:r>
      <w:r>
        <w:rPr>
          <w:noProof/>
        </w:rPr>
        <w:fldChar w:fldCharType="end"/>
      </w:r>
    </w:p>
    <w:p w14:paraId="782423F9" w14:textId="61BD2F6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_Toc200620733 \h </w:instrText>
      </w:r>
      <w:r>
        <w:rPr>
          <w:noProof/>
        </w:rPr>
      </w:r>
      <w:r>
        <w:rPr>
          <w:noProof/>
        </w:rPr>
        <w:fldChar w:fldCharType="separate"/>
      </w:r>
      <w:r>
        <w:rPr>
          <w:noProof/>
        </w:rPr>
        <w:t>29</w:t>
      </w:r>
      <w:r>
        <w:rPr>
          <w:noProof/>
        </w:rPr>
        <w:fldChar w:fldCharType="end"/>
      </w:r>
    </w:p>
    <w:p w14:paraId="1D84F8AD" w14:textId="72E4A692"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_Toc200620734 \h </w:instrText>
      </w:r>
      <w:r>
        <w:rPr>
          <w:noProof/>
        </w:rPr>
      </w:r>
      <w:r>
        <w:rPr>
          <w:noProof/>
        </w:rPr>
        <w:fldChar w:fldCharType="separate"/>
      </w:r>
      <w:r>
        <w:rPr>
          <w:noProof/>
        </w:rPr>
        <w:t>29</w:t>
      </w:r>
      <w:r>
        <w:rPr>
          <w:noProof/>
        </w:rPr>
        <w:fldChar w:fldCharType="end"/>
      </w:r>
    </w:p>
    <w:p w14:paraId="1144CA02" w14:textId="30AA34C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_Toc200620735 \h </w:instrText>
      </w:r>
      <w:r>
        <w:rPr>
          <w:noProof/>
        </w:rPr>
      </w:r>
      <w:r>
        <w:rPr>
          <w:noProof/>
        </w:rPr>
        <w:fldChar w:fldCharType="separate"/>
      </w:r>
      <w:r>
        <w:rPr>
          <w:noProof/>
        </w:rPr>
        <w:t>29</w:t>
      </w:r>
      <w:r>
        <w:rPr>
          <w:noProof/>
        </w:rPr>
        <w:fldChar w:fldCharType="end"/>
      </w:r>
    </w:p>
    <w:p w14:paraId="17067B4E" w14:textId="25BBA947"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up-subscription (Document)</w:t>
      </w:r>
      <w:r>
        <w:rPr>
          <w:noProof/>
        </w:rPr>
        <w:tab/>
      </w:r>
      <w:r>
        <w:rPr>
          <w:noProof/>
        </w:rPr>
        <w:fldChar w:fldCharType="begin" w:fldLock="1"/>
      </w:r>
      <w:r>
        <w:rPr>
          <w:noProof/>
        </w:rPr>
        <w:instrText xml:space="preserve"> PAGEREF _Toc200620736 \h </w:instrText>
      </w:r>
      <w:r>
        <w:rPr>
          <w:noProof/>
        </w:rPr>
      </w:r>
      <w:r>
        <w:rPr>
          <w:noProof/>
        </w:rPr>
        <w:fldChar w:fldCharType="separate"/>
      </w:r>
      <w:r>
        <w:rPr>
          <w:noProof/>
        </w:rPr>
        <w:t>30</w:t>
      </w:r>
      <w:r>
        <w:rPr>
          <w:noProof/>
        </w:rPr>
        <w:fldChar w:fldCharType="end"/>
      </w:r>
    </w:p>
    <w:p w14:paraId="6EB52B3C" w14:textId="3A77709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_Toc200620737 \h </w:instrText>
      </w:r>
      <w:r>
        <w:rPr>
          <w:noProof/>
        </w:rPr>
      </w:r>
      <w:r>
        <w:rPr>
          <w:noProof/>
        </w:rPr>
        <w:fldChar w:fldCharType="separate"/>
      </w:r>
      <w:r>
        <w:rPr>
          <w:noProof/>
        </w:rPr>
        <w:t>30</w:t>
      </w:r>
      <w:r>
        <w:rPr>
          <w:noProof/>
        </w:rPr>
        <w:fldChar w:fldCharType="end"/>
      </w:r>
    </w:p>
    <w:p w14:paraId="37489D13" w14:textId="1CC1B28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_Toc200620738 \h </w:instrText>
      </w:r>
      <w:r>
        <w:rPr>
          <w:noProof/>
        </w:rPr>
      </w:r>
      <w:r>
        <w:rPr>
          <w:noProof/>
        </w:rPr>
        <w:fldChar w:fldCharType="separate"/>
      </w:r>
      <w:r>
        <w:rPr>
          <w:noProof/>
        </w:rPr>
        <w:t>30</w:t>
      </w:r>
      <w:r>
        <w:rPr>
          <w:noProof/>
        </w:rPr>
        <w:fldChar w:fldCharType="end"/>
      </w:r>
    </w:p>
    <w:p w14:paraId="77BEBA8A" w14:textId="2FFE6E1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_Toc200620739 \h </w:instrText>
      </w:r>
      <w:r>
        <w:rPr>
          <w:noProof/>
        </w:rPr>
      </w:r>
      <w:r>
        <w:rPr>
          <w:noProof/>
        </w:rPr>
        <w:fldChar w:fldCharType="separate"/>
      </w:r>
      <w:r>
        <w:rPr>
          <w:noProof/>
        </w:rPr>
        <w:t>31</w:t>
      </w:r>
      <w:r>
        <w:rPr>
          <w:noProof/>
        </w:rPr>
        <w:fldChar w:fldCharType="end"/>
      </w:r>
    </w:p>
    <w:p w14:paraId="6B073BC3" w14:textId="617C71E5"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_Toc200620740 \h </w:instrText>
      </w:r>
      <w:r>
        <w:rPr>
          <w:noProof/>
        </w:rPr>
      </w:r>
      <w:r>
        <w:rPr>
          <w:noProof/>
        </w:rPr>
        <w:fldChar w:fldCharType="separate"/>
      </w:r>
      <w:r>
        <w:rPr>
          <w:noProof/>
        </w:rPr>
        <w:t>32</w:t>
      </w:r>
      <w:r>
        <w:rPr>
          <w:noProof/>
        </w:rPr>
        <w:fldChar w:fldCharType="end"/>
      </w:r>
    </w:p>
    <w:p w14:paraId="0F8C9CF5" w14:textId="5455E792"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_Toc200620741 \h </w:instrText>
      </w:r>
      <w:r>
        <w:rPr>
          <w:noProof/>
        </w:rPr>
      </w:r>
      <w:r>
        <w:rPr>
          <w:noProof/>
        </w:rPr>
        <w:fldChar w:fldCharType="separate"/>
      </w:r>
      <w:r>
        <w:rPr>
          <w:noProof/>
        </w:rPr>
        <w:t>32</w:t>
      </w:r>
      <w:r>
        <w:rPr>
          <w:noProof/>
        </w:rPr>
        <w:fldChar w:fldCharType="end"/>
      </w:r>
    </w:p>
    <w:p w14:paraId="206E12E3" w14:textId="6F68DF77"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determine-location</w:t>
      </w:r>
      <w:r>
        <w:rPr>
          <w:noProof/>
        </w:rPr>
        <w:tab/>
      </w:r>
      <w:r>
        <w:rPr>
          <w:noProof/>
        </w:rPr>
        <w:fldChar w:fldCharType="begin" w:fldLock="1"/>
      </w:r>
      <w:r>
        <w:rPr>
          <w:noProof/>
        </w:rPr>
        <w:instrText xml:space="preserve"> PAGEREF _Toc200620742 \h </w:instrText>
      </w:r>
      <w:r>
        <w:rPr>
          <w:noProof/>
        </w:rPr>
      </w:r>
      <w:r>
        <w:rPr>
          <w:noProof/>
        </w:rPr>
        <w:fldChar w:fldCharType="separate"/>
      </w:r>
      <w:r>
        <w:rPr>
          <w:noProof/>
        </w:rPr>
        <w:t>32</w:t>
      </w:r>
      <w:r>
        <w:rPr>
          <w:noProof/>
        </w:rPr>
        <w:fldChar w:fldCharType="end"/>
      </w:r>
    </w:p>
    <w:p w14:paraId="39D74490" w14:textId="6343A119"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_Toc200620743 \h </w:instrText>
      </w:r>
      <w:r>
        <w:rPr>
          <w:noProof/>
        </w:rPr>
      </w:r>
      <w:r>
        <w:rPr>
          <w:noProof/>
        </w:rPr>
        <w:fldChar w:fldCharType="separate"/>
      </w:r>
      <w:r>
        <w:rPr>
          <w:noProof/>
        </w:rPr>
        <w:t>32</w:t>
      </w:r>
      <w:r>
        <w:rPr>
          <w:noProof/>
        </w:rPr>
        <w:fldChar w:fldCharType="end"/>
      </w:r>
    </w:p>
    <w:p w14:paraId="126E27B3" w14:textId="3CCC6C8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_Toc200620744 \h </w:instrText>
      </w:r>
      <w:r>
        <w:rPr>
          <w:noProof/>
        </w:rPr>
      </w:r>
      <w:r>
        <w:rPr>
          <w:noProof/>
        </w:rPr>
        <w:fldChar w:fldCharType="separate"/>
      </w:r>
      <w:r>
        <w:rPr>
          <w:noProof/>
        </w:rPr>
        <w:t>32</w:t>
      </w:r>
      <w:r>
        <w:rPr>
          <w:noProof/>
        </w:rPr>
        <w:fldChar w:fldCharType="end"/>
      </w:r>
    </w:p>
    <w:p w14:paraId="26F5BA46" w14:textId="276095F4"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Operation: cancel-location</w:t>
      </w:r>
      <w:r>
        <w:rPr>
          <w:noProof/>
        </w:rPr>
        <w:tab/>
      </w:r>
      <w:r>
        <w:rPr>
          <w:noProof/>
        </w:rPr>
        <w:fldChar w:fldCharType="begin" w:fldLock="1"/>
      </w:r>
      <w:r>
        <w:rPr>
          <w:noProof/>
        </w:rPr>
        <w:instrText xml:space="preserve"> PAGEREF _Toc200620745 \h </w:instrText>
      </w:r>
      <w:r>
        <w:rPr>
          <w:noProof/>
        </w:rPr>
      </w:r>
      <w:r>
        <w:rPr>
          <w:noProof/>
        </w:rPr>
        <w:fldChar w:fldCharType="separate"/>
      </w:r>
      <w:r>
        <w:rPr>
          <w:noProof/>
        </w:rPr>
        <w:t>34</w:t>
      </w:r>
      <w:r>
        <w:rPr>
          <w:noProof/>
        </w:rPr>
        <w:fldChar w:fldCharType="end"/>
      </w:r>
    </w:p>
    <w:p w14:paraId="3BF7C468" w14:textId="3DCBF6C1"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_Toc200620746 \h </w:instrText>
      </w:r>
      <w:r>
        <w:rPr>
          <w:noProof/>
        </w:rPr>
      </w:r>
      <w:r>
        <w:rPr>
          <w:noProof/>
        </w:rPr>
        <w:fldChar w:fldCharType="separate"/>
      </w:r>
      <w:r>
        <w:rPr>
          <w:noProof/>
        </w:rPr>
        <w:t>34</w:t>
      </w:r>
      <w:r>
        <w:rPr>
          <w:noProof/>
        </w:rPr>
        <w:fldChar w:fldCharType="end"/>
      </w:r>
    </w:p>
    <w:p w14:paraId="2B368D5E" w14:textId="1179D2F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_Toc200620747 \h </w:instrText>
      </w:r>
      <w:r>
        <w:rPr>
          <w:noProof/>
        </w:rPr>
      </w:r>
      <w:r>
        <w:rPr>
          <w:noProof/>
        </w:rPr>
        <w:fldChar w:fldCharType="separate"/>
      </w:r>
      <w:r>
        <w:rPr>
          <w:noProof/>
        </w:rPr>
        <w:t>34</w:t>
      </w:r>
      <w:r>
        <w:rPr>
          <w:noProof/>
        </w:rPr>
        <w:fldChar w:fldCharType="end"/>
      </w:r>
    </w:p>
    <w:p w14:paraId="66DA22D7" w14:textId="0A8C9916"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Operation: location-context-transfer</w:t>
      </w:r>
      <w:r>
        <w:rPr>
          <w:noProof/>
        </w:rPr>
        <w:tab/>
      </w:r>
      <w:r>
        <w:rPr>
          <w:noProof/>
        </w:rPr>
        <w:fldChar w:fldCharType="begin" w:fldLock="1"/>
      </w:r>
      <w:r>
        <w:rPr>
          <w:noProof/>
        </w:rPr>
        <w:instrText xml:space="preserve"> PAGEREF _Toc200620748 \h </w:instrText>
      </w:r>
      <w:r>
        <w:rPr>
          <w:noProof/>
        </w:rPr>
      </w:r>
      <w:r>
        <w:rPr>
          <w:noProof/>
        </w:rPr>
        <w:fldChar w:fldCharType="separate"/>
      </w:r>
      <w:r>
        <w:rPr>
          <w:noProof/>
        </w:rPr>
        <w:t>35</w:t>
      </w:r>
      <w:r>
        <w:rPr>
          <w:noProof/>
        </w:rPr>
        <w:fldChar w:fldCharType="end"/>
      </w:r>
    </w:p>
    <w:p w14:paraId="59778E2F" w14:textId="0E24F4B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_Toc200620749 \h </w:instrText>
      </w:r>
      <w:r>
        <w:rPr>
          <w:noProof/>
        </w:rPr>
      </w:r>
      <w:r>
        <w:rPr>
          <w:noProof/>
        </w:rPr>
        <w:fldChar w:fldCharType="separate"/>
      </w:r>
      <w:r>
        <w:rPr>
          <w:noProof/>
        </w:rPr>
        <w:t>35</w:t>
      </w:r>
      <w:r>
        <w:rPr>
          <w:noProof/>
        </w:rPr>
        <w:fldChar w:fldCharType="end"/>
      </w:r>
    </w:p>
    <w:p w14:paraId="5A96997C" w14:textId="1876D03D"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_Toc200620750 \h </w:instrText>
      </w:r>
      <w:r>
        <w:rPr>
          <w:noProof/>
        </w:rPr>
      </w:r>
      <w:r>
        <w:rPr>
          <w:noProof/>
        </w:rPr>
        <w:fldChar w:fldCharType="separate"/>
      </w:r>
      <w:r>
        <w:rPr>
          <w:noProof/>
        </w:rPr>
        <w:t>35</w:t>
      </w:r>
      <w:r>
        <w:rPr>
          <w:noProof/>
        </w:rPr>
        <w:fldChar w:fldCharType="end"/>
      </w:r>
    </w:p>
    <w:p w14:paraId="5E8AFFEA" w14:textId="78CA90CE"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Operation: measure-location</w:t>
      </w:r>
      <w:r>
        <w:rPr>
          <w:noProof/>
        </w:rPr>
        <w:tab/>
      </w:r>
      <w:r>
        <w:rPr>
          <w:noProof/>
        </w:rPr>
        <w:fldChar w:fldCharType="begin" w:fldLock="1"/>
      </w:r>
      <w:r>
        <w:rPr>
          <w:noProof/>
        </w:rPr>
        <w:instrText xml:space="preserve"> PAGEREF _Toc200620751 \h </w:instrText>
      </w:r>
      <w:r>
        <w:rPr>
          <w:noProof/>
        </w:rPr>
      </w:r>
      <w:r>
        <w:rPr>
          <w:noProof/>
        </w:rPr>
        <w:fldChar w:fldCharType="separate"/>
      </w:r>
      <w:r>
        <w:rPr>
          <w:noProof/>
        </w:rPr>
        <w:t>36</w:t>
      </w:r>
      <w:r>
        <w:rPr>
          <w:noProof/>
        </w:rPr>
        <w:fldChar w:fldCharType="end"/>
      </w:r>
    </w:p>
    <w:p w14:paraId="158893FE" w14:textId="621F265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_Toc200620752 \h </w:instrText>
      </w:r>
      <w:r>
        <w:rPr>
          <w:noProof/>
        </w:rPr>
      </w:r>
      <w:r>
        <w:rPr>
          <w:noProof/>
        </w:rPr>
        <w:fldChar w:fldCharType="separate"/>
      </w:r>
      <w:r>
        <w:rPr>
          <w:noProof/>
        </w:rPr>
        <w:t>36</w:t>
      </w:r>
      <w:r>
        <w:rPr>
          <w:noProof/>
        </w:rPr>
        <w:fldChar w:fldCharType="end"/>
      </w:r>
    </w:p>
    <w:p w14:paraId="33A244E6" w14:textId="12F587D4"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_Toc200620753 \h </w:instrText>
      </w:r>
      <w:r>
        <w:rPr>
          <w:noProof/>
        </w:rPr>
      </w:r>
      <w:r>
        <w:rPr>
          <w:noProof/>
        </w:rPr>
        <w:fldChar w:fldCharType="separate"/>
      </w:r>
      <w:r>
        <w:rPr>
          <w:noProof/>
        </w:rPr>
        <w:t>36</w:t>
      </w:r>
      <w:r>
        <w:rPr>
          <w:noProof/>
        </w:rPr>
        <w:fldChar w:fldCharType="end"/>
      </w:r>
    </w:p>
    <w:p w14:paraId="733A0C49" w14:textId="5FA764A5"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_Toc200620754 \h </w:instrText>
      </w:r>
      <w:r>
        <w:rPr>
          <w:noProof/>
        </w:rPr>
      </w:r>
      <w:r>
        <w:rPr>
          <w:noProof/>
        </w:rPr>
        <w:fldChar w:fldCharType="separate"/>
      </w:r>
      <w:r>
        <w:rPr>
          <w:noProof/>
        </w:rPr>
        <w:t>37</w:t>
      </w:r>
      <w:r>
        <w:rPr>
          <w:noProof/>
        </w:rPr>
        <w:fldChar w:fldCharType="end"/>
      </w:r>
    </w:p>
    <w:p w14:paraId="14F63978" w14:textId="1CA9D86B"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configure-up</w:t>
      </w:r>
      <w:r>
        <w:rPr>
          <w:noProof/>
        </w:rPr>
        <w:tab/>
      </w:r>
      <w:r>
        <w:rPr>
          <w:noProof/>
        </w:rPr>
        <w:fldChar w:fldCharType="begin" w:fldLock="1"/>
      </w:r>
      <w:r>
        <w:rPr>
          <w:noProof/>
        </w:rPr>
        <w:instrText xml:space="preserve"> PAGEREF _Toc200620755 \h </w:instrText>
      </w:r>
      <w:r>
        <w:rPr>
          <w:noProof/>
        </w:rPr>
      </w:r>
      <w:r>
        <w:rPr>
          <w:noProof/>
        </w:rPr>
        <w:fldChar w:fldCharType="separate"/>
      </w:r>
      <w:r>
        <w:rPr>
          <w:noProof/>
        </w:rPr>
        <w:t>37</w:t>
      </w:r>
      <w:r>
        <w:rPr>
          <w:noProof/>
        </w:rPr>
        <w:fldChar w:fldCharType="end"/>
      </w:r>
    </w:p>
    <w:p w14:paraId="45076844" w14:textId="77AFF43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_Toc200620756 \h </w:instrText>
      </w:r>
      <w:r>
        <w:rPr>
          <w:noProof/>
        </w:rPr>
      </w:r>
      <w:r>
        <w:rPr>
          <w:noProof/>
        </w:rPr>
        <w:fldChar w:fldCharType="separate"/>
      </w:r>
      <w:r>
        <w:rPr>
          <w:noProof/>
        </w:rPr>
        <w:t>37</w:t>
      </w:r>
      <w:r>
        <w:rPr>
          <w:noProof/>
        </w:rPr>
        <w:fldChar w:fldCharType="end"/>
      </w:r>
    </w:p>
    <w:p w14:paraId="4837D0F8" w14:textId="034D3BC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_Toc200620757 \h </w:instrText>
      </w:r>
      <w:r>
        <w:rPr>
          <w:noProof/>
        </w:rPr>
      </w:r>
      <w:r>
        <w:rPr>
          <w:noProof/>
        </w:rPr>
        <w:fldChar w:fldCharType="separate"/>
      </w:r>
      <w:r>
        <w:rPr>
          <w:noProof/>
        </w:rPr>
        <w:t>38</w:t>
      </w:r>
      <w:r>
        <w:rPr>
          <w:noProof/>
        </w:rPr>
        <w:fldChar w:fldCharType="end"/>
      </w:r>
    </w:p>
    <w:p w14:paraId="205892E3" w14:textId="045FC0B3"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_Toc200620758 \h </w:instrText>
      </w:r>
      <w:r>
        <w:rPr>
          <w:noProof/>
        </w:rPr>
      </w:r>
      <w:r>
        <w:rPr>
          <w:noProof/>
        </w:rPr>
        <w:fldChar w:fldCharType="separate"/>
      </w:r>
      <w:r>
        <w:rPr>
          <w:noProof/>
        </w:rPr>
        <w:t>39</w:t>
      </w:r>
      <w:r>
        <w:rPr>
          <w:noProof/>
        </w:rPr>
        <w:fldChar w:fldCharType="end"/>
      </w:r>
    </w:p>
    <w:p w14:paraId="0107CB50" w14:textId="5A56E8F4"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_Toc200620759 \h </w:instrText>
      </w:r>
      <w:r>
        <w:rPr>
          <w:noProof/>
        </w:rPr>
      </w:r>
      <w:r>
        <w:rPr>
          <w:noProof/>
        </w:rPr>
        <w:fldChar w:fldCharType="separate"/>
      </w:r>
      <w:r>
        <w:rPr>
          <w:noProof/>
        </w:rPr>
        <w:t>39</w:t>
      </w:r>
      <w:r>
        <w:rPr>
          <w:noProof/>
        </w:rPr>
        <w:fldChar w:fldCharType="end"/>
      </w:r>
    </w:p>
    <w:p w14:paraId="230F5C0F" w14:textId="280E0EC2"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_Toc200620760 \h </w:instrText>
      </w:r>
      <w:r>
        <w:rPr>
          <w:noProof/>
        </w:rPr>
      </w:r>
      <w:r>
        <w:rPr>
          <w:noProof/>
        </w:rPr>
        <w:fldChar w:fldCharType="separate"/>
      </w:r>
      <w:r>
        <w:rPr>
          <w:noProof/>
        </w:rPr>
        <w:t>39</w:t>
      </w:r>
      <w:r>
        <w:rPr>
          <w:noProof/>
        </w:rPr>
        <w:fldChar w:fldCharType="end"/>
      </w:r>
    </w:p>
    <w:p w14:paraId="1F4B746F" w14:textId="6941E42C"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_Toc200620761 \h </w:instrText>
      </w:r>
      <w:r>
        <w:rPr>
          <w:noProof/>
        </w:rPr>
      </w:r>
      <w:r>
        <w:rPr>
          <w:noProof/>
        </w:rPr>
        <w:fldChar w:fldCharType="separate"/>
      </w:r>
      <w:r>
        <w:rPr>
          <w:noProof/>
        </w:rPr>
        <w:t>39</w:t>
      </w:r>
      <w:r>
        <w:rPr>
          <w:noProof/>
        </w:rPr>
        <w:fldChar w:fldCharType="end"/>
      </w:r>
    </w:p>
    <w:p w14:paraId="2CBE8228" w14:textId="2DF8B22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_Toc200620762 \h </w:instrText>
      </w:r>
      <w:r>
        <w:rPr>
          <w:noProof/>
        </w:rPr>
      </w:r>
      <w:r>
        <w:rPr>
          <w:noProof/>
        </w:rPr>
        <w:fldChar w:fldCharType="separate"/>
      </w:r>
      <w:r>
        <w:rPr>
          <w:noProof/>
        </w:rPr>
        <w:t>39</w:t>
      </w:r>
      <w:r>
        <w:rPr>
          <w:noProof/>
        </w:rPr>
        <w:fldChar w:fldCharType="end"/>
      </w:r>
    </w:p>
    <w:p w14:paraId="239400BA" w14:textId="3B07019A"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UPNotify</w:t>
      </w:r>
      <w:r>
        <w:rPr>
          <w:noProof/>
        </w:rPr>
        <w:tab/>
      </w:r>
      <w:r>
        <w:rPr>
          <w:noProof/>
        </w:rPr>
        <w:fldChar w:fldCharType="begin" w:fldLock="1"/>
      </w:r>
      <w:r>
        <w:rPr>
          <w:noProof/>
        </w:rPr>
        <w:instrText xml:space="preserve"> PAGEREF _Toc200620763 \h </w:instrText>
      </w:r>
      <w:r>
        <w:rPr>
          <w:noProof/>
        </w:rPr>
      </w:r>
      <w:r>
        <w:rPr>
          <w:noProof/>
        </w:rPr>
        <w:fldChar w:fldCharType="separate"/>
      </w:r>
      <w:r>
        <w:rPr>
          <w:noProof/>
        </w:rPr>
        <w:t>40</w:t>
      </w:r>
      <w:r>
        <w:rPr>
          <w:noProof/>
        </w:rPr>
        <w:fldChar w:fldCharType="end"/>
      </w:r>
    </w:p>
    <w:p w14:paraId="7FECA6A3" w14:textId="1BBA9E0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_Toc200620764 \h </w:instrText>
      </w:r>
      <w:r>
        <w:rPr>
          <w:noProof/>
        </w:rPr>
      </w:r>
      <w:r>
        <w:rPr>
          <w:noProof/>
        </w:rPr>
        <w:fldChar w:fldCharType="separate"/>
      </w:r>
      <w:r>
        <w:rPr>
          <w:noProof/>
        </w:rPr>
        <w:t>40</w:t>
      </w:r>
      <w:r>
        <w:rPr>
          <w:noProof/>
        </w:rPr>
        <w:fldChar w:fldCharType="end"/>
      </w:r>
    </w:p>
    <w:p w14:paraId="34C1B337" w14:textId="4D521889"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_Toc200620765 \h </w:instrText>
      </w:r>
      <w:r>
        <w:rPr>
          <w:noProof/>
        </w:rPr>
      </w:r>
      <w:r>
        <w:rPr>
          <w:noProof/>
        </w:rPr>
        <w:fldChar w:fldCharType="separate"/>
      </w:r>
      <w:r>
        <w:rPr>
          <w:noProof/>
        </w:rPr>
        <w:t>40</w:t>
      </w:r>
      <w:r>
        <w:rPr>
          <w:noProof/>
        </w:rPr>
        <w:fldChar w:fldCharType="end"/>
      </w:r>
    </w:p>
    <w:p w14:paraId="060507BF" w14:textId="41903AAF"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_Toc200620766 \h </w:instrText>
      </w:r>
      <w:r>
        <w:rPr>
          <w:noProof/>
        </w:rPr>
      </w:r>
      <w:r>
        <w:rPr>
          <w:noProof/>
        </w:rPr>
        <w:fldChar w:fldCharType="separate"/>
      </w:r>
      <w:r>
        <w:rPr>
          <w:noProof/>
        </w:rPr>
        <w:t>41</w:t>
      </w:r>
      <w:r>
        <w:rPr>
          <w:noProof/>
        </w:rPr>
        <w:fldChar w:fldCharType="end"/>
      </w:r>
    </w:p>
    <w:p w14:paraId="0A06D7CC" w14:textId="4686B99C"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_Toc200620767 \h </w:instrText>
      </w:r>
      <w:r>
        <w:rPr>
          <w:noProof/>
        </w:rPr>
      </w:r>
      <w:r>
        <w:rPr>
          <w:noProof/>
        </w:rPr>
        <w:fldChar w:fldCharType="separate"/>
      </w:r>
      <w:r>
        <w:rPr>
          <w:noProof/>
        </w:rPr>
        <w:t>42</w:t>
      </w:r>
      <w:r>
        <w:rPr>
          <w:noProof/>
        </w:rPr>
        <w:fldChar w:fldCharType="end"/>
      </w:r>
    </w:p>
    <w:p w14:paraId="4391636F" w14:textId="2F47CD0C"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_Toc200620768 \h </w:instrText>
      </w:r>
      <w:r>
        <w:rPr>
          <w:noProof/>
        </w:rPr>
      </w:r>
      <w:r>
        <w:rPr>
          <w:noProof/>
        </w:rPr>
        <w:fldChar w:fldCharType="separate"/>
      </w:r>
      <w:r>
        <w:rPr>
          <w:noProof/>
        </w:rPr>
        <w:t>42</w:t>
      </w:r>
      <w:r>
        <w:rPr>
          <w:noProof/>
        </w:rPr>
        <w:fldChar w:fldCharType="end"/>
      </w:r>
    </w:p>
    <w:p w14:paraId="3BA06740" w14:textId="65B6B681"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sidRPr="0095759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Structured data types</w:t>
      </w:r>
      <w:r>
        <w:rPr>
          <w:noProof/>
        </w:rPr>
        <w:tab/>
      </w:r>
      <w:r>
        <w:rPr>
          <w:noProof/>
        </w:rPr>
        <w:fldChar w:fldCharType="begin" w:fldLock="1"/>
      </w:r>
      <w:r>
        <w:rPr>
          <w:noProof/>
        </w:rPr>
        <w:instrText xml:space="preserve"> PAGEREF _Toc200620769 \h </w:instrText>
      </w:r>
      <w:r>
        <w:rPr>
          <w:noProof/>
        </w:rPr>
      </w:r>
      <w:r>
        <w:rPr>
          <w:noProof/>
        </w:rPr>
        <w:fldChar w:fldCharType="separate"/>
      </w:r>
      <w:r>
        <w:rPr>
          <w:noProof/>
        </w:rPr>
        <w:t>47</w:t>
      </w:r>
      <w:r>
        <w:rPr>
          <w:noProof/>
        </w:rPr>
        <w:fldChar w:fldCharType="end"/>
      </w:r>
    </w:p>
    <w:p w14:paraId="13A5D87F" w14:textId="73C1DE8F"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_Toc200620770 \h </w:instrText>
      </w:r>
      <w:r>
        <w:rPr>
          <w:noProof/>
        </w:rPr>
      </w:r>
      <w:r>
        <w:rPr>
          <w:noProof/>
        </w:rPr>
        <w:fldChar w:fldCharType="separate"/>
      </w:r>
      <w:r>
        <w:rPr>
          <w:noProof/>
        </w:rPr>
        <w:t>47</w:t>
      </w:r>
      <w:r>
        <w:rPr>
          <w:noProof/>
        </w:rPr>
        <w:fldChar w:fldCharType="end"/>
      </w:r>
    </w:p>
    <w:p w14:paraId="5C6F363C" w14:textId="3D83F33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InputData</w:t>
      </w:r>
      <w:r>
        <w:rPr>
          <w:noProof/>
        </w:rPr>
        <w:tab/>
      </w:r>
      <w:r>
        <w:rPr>
          <w:noProof/>
        </w:rPr>
        <w:fldChar w:fldCharType="begin" w:fldLock="1"/>
      </w:r>
      <w:r>
        <w:rPr>
          <w:noProof/>
        </w:rPr>
        <w:instrText xml:space="preserve"> PAGEREF _Toc200620771 \h </w:instrText>
      </w:r>
      <w:r>
        <w:rPr>
          <w:noProof/>
        </w:rPr>
      </w:r>
      <w:r>
        <w:rPr>
          <w:noProof/>
        </w:rPr>
        <w:fldChar w:fldCharType="separate"/>
      </w:r>
      <w:r>
        <w:rPr>
          <w:noProof/>
        </w:rPr>
        <w:t>48</w:t>
      </w:r>
      <w:r>
        <w:rPr>
          <w:noProof/>
        </w:rPr>
        <w:fldChar w:fldCharType="end"/>
      </w:r>
    </w:p>
    <w:p w14:paraId="31807B2F" w14:textId="1CE9802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rPr>
        <w:tab/>
      </w:r>
      <w:r>
        <w:rPr>
          <w:noProof/>
        </w:rPr>
        <w:fldChar w:fldCharType="begin" w:fldLock="1"/>
      </w:r>
      <w:r>
        <w:rPr>
          <w:noProof/>
        </w:rPr>
        <w:instrText xml:space="preserve"> PAGEREF _Toc200620772 \h </w:instrText>
      </w:r>
      <w:r>
        <w:rPr>
          <w:noProof/>
        </w:rPr>
      </w:r>
      <w:r>
        <w:rPr>
          <w:noProof/>
        </w:rPr>
        <w:fldChar w:fldCharType="separate"/>
      </w:r>
      <w:r>
        <w:rPr>
          <w:noProof/>
        </w:rPr>
        <w:t>54</w:t>
      </w:r>
      <w:r>
        <w:rPr>
          <w:noProof/>
        </w:rPr>
        <w:fldChar w:fldCharType="end"/>
      </w:r>
    </w:p>
    <w:p w14:paraId="29027651" w14:textId="64C7F63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GeographicalCoordinates</w:t>
      </w:r>
      <w:r>
        <w:rPr>
          <w:noProof/>
        </w:rPr>
        <w:tab/>
      </w:r>
      <w:r>
        <w:rPr>
          <w:noProof/>
        </w:rPr>
        <w:fldChar w:fldCharType="begin" w:fldLock="1"/>
      </w:r>
      <w:r>
        <w:rPr>
          <w:noProof/>
        </w:rPr>
        <w:instrText xml:space="preserve"> PAGEREF _Toc200620773 \h </w:instrText>
      </w:r>
      <w:r>
        <w:rPr>
          <w:noProof/>
        </w:rPr>
      </w:r>
      <w:r>
        <w:rPr>
          <w:noProof/>
        </w:rPr>
        <w:fldChar w:fldCharType="separate"/>
      </w:r>
      <w:r>
        <w:rPr>
          <w:noProof/>
        </w:rPr>
        <w:t>58</w:t>
      </w:r>
      <w:r>
        <w:rPr>
          <w:noProof/>
        </w:rPr>
        <w:fldChar w:fldCharType="end"/>
      </w:r>
    </w:p>
    <w:p w14:paraId="5E81DCC3" w14:textId="7CBDEE1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GeographicArea</w:t>
      </w:r>
      <w:r>
        <w:rPr>
          <w:noProof/>
        </w:rPr>
        <w:tab/>
      </w:r>
      <w:r>
        <w:rPr>
          <w:noProof/>
        </w:rPr>
        <w:fldChar w:fldCharType="begin" w:fldLock="1"/>
      </w:r>
      <w:r>
        <w:rPr>
          <w:noProof/>
        </w:rPr>
        <w:instrText xml:space="preserve"> PAGEREF _Toc200620774 \h </w:instrText>
      </w:r>
      <w:r>
        <w:rPr>
          <w:noProof/>
        </w:rPr>
      </w:r>
      <w:r>
        <w:rPr>
          <w:noProof/>
        </w:rPr>
        <w:fldChar w:fldCharType="separate"/>
      </w:r>
      <w:r>
        <w:rPr>
          <w:noProof/>
        </w:rPr>
        <w:t>58</w:t>
      </w:r>
      <w:r>
        <w:rPr>
          <w:noProof/>
        </w:rPr>
        <w:fldChar w:fldCharType="end"/>
      </w:r>
    </w:p>
    <w:p w14:paraId="36FF0ECA" w14:textId="639395E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6.1.6.2.6</w:t>
      </w:r>
      <w:r>
        <w:rPr>
          <w:rFonts w:asciiTheme="minorHAnsi" w:eastAsiaTheme="minorEastAsia" w:hAnsiTheme="minorHAnsi" w:cstheme="minorBidi"/>
          <w:noProof/>
          <w:kern w:val="2"/>
          <w:sz w:val="24"/>
          <w:szCs w:val="24"/>
          <w:lang w:eastAsia="en-GB"/>
          <w14:ligatures w14:val="standardContextual"/>
        </w:rPr>
        <w:tab/>
      </w:r>
      <w:r>
        <w:rPr>
          <w:noProof/>
        </w:rPr>
        <w:t>Type: Point</w:t>
      </w:r>
      <w:r>
        <w:rPr>
          <w:noProof/>
        </w:rPr>
        <w:tab/>
      </w:r>
      <w:r>
        <w:rPr>
          <w:noProof/>
        </w:rPr>
        <w:fldChar w:fldCharType="begin" w:fldLock="1"/>
      </w:r>
      <w:r>
        <w:rPr>
          <w:noProof/>
        </w:rPr>
        <w:instrText xml:space="preserve"> PAGEREF _Toc200620775 \h </w:instrText>
      </w:r>
      <w:r>
        <w:rPr>
          <w:noProof/>
        </w:rPr>
      </w:r>
      <w:r>
        <w:rPr>
          <w:noProof/>
        </w:rPr>
        <w:fldChar w:fldCharType="separate"/>
      </w:r>
      <w:r>
        <w:rPr>
          <w:noProof/>
        </w:rPr>
        <w:t>59</w:t>
      </w:r>
      <w:r>
        <w:rPr>
          <w:noProof/>
        </w:rPr>
        <w:fldChar w:fldCharType="end"/>
      </w:r>
    </w:p>
    <w:p w14:paraId="71E72F13" w14:textId="601B47A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PointUncertaintyCircle</w:t>
      </w:r>
      <w:r>
        <w:rPr>
          <w:noProof/>
        </w:rPr>
        <w:tab/>
      </w:r>
      <w:r>
        <w:rPr>
          <w:noProof/>
        </w:rPr>
        <w:fldChar w:fldCharType="begin" w:fldLock="1"/>
      </w:r>
      <w:r>
        <w:rPr>
          <w:noProof/>
        </w:rPr>
        <w:instrText xml:space="preserve"> PAGEREF _Toc200620776 \h </w:instrText>
      </w:r>
      <w:r>
        <w:rPr>
          <w:noProof/>
        </w:rPr>
      </w:r>
      <w:r>
        <w:rPr>
          <w:noProof/>
        </w:rPr>
        <w:fldChar w:fldCharType="separate"/>
      </w:r>
      <w:r>
        <w:rPr>
          <w:noProof/>
        </w:rPr>
        <w:t>59</w:t>
      </w:r>
      <w:r>
        <w:rPr>
          <w:noProof/>
        </w:rPr>
        <w:fldChar w:fldCharType="end"/>
      </w:r>
    </w:p>
    <w:p w14:paraId="4D05E7FC" w14:textId="71957D7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PointUncertaintyEllipse</w:t>
      </w:r>
      <w:r>
        <w:rPr>
          <w:noProof/>
        </w:rPr>
        <w:tab/>
      </w:r>
      <w:r>
        <w:rPr>
          <w:noProof/>
        </w:rPr>
        <w:fldChar w:fldCharType="begin" w:fldLock="1"/>
      </w:r>
      <w:r>
        <w:rPr>
          <w:noProof/>
        </w:rPr>
        <w:instrText xml:space="preserve"> PAGEREF _Toc200620777 \h </w:instrText>
      </w:r>
      <w:r>
        <w:rPr>
          <w:noProof/>
        </w:rPr>
      </w:r>
      <w:r>
        <w:rPr>
          <w:noProof/>
        </w:rPr>
        <w:fldChar w:fldCharType="separate"/>
      </w:r>
      <w:r>
        <w:rPr>
          <w:noProof/>
        </w:rPr>
        <w:t>59</w:t>
      </w:r>
      <w:r>
        <w:rPr>
          <w:noProof/>
        </w:rPr>
        <w:fldChar w:fldCharType="end"/>
      </w:r>
    </w:p>
    <w:p w14:paraId="76A18097" w14:textId="0FD8BB1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Polygon</w:t>
      </w:r>
      <w:r>
        <w:rPr>
          <w:noProof/>
        </w:rPr>
        <w:tab/>
      </w:r>
      <w:r>
        <w:rPr>
          <w:noProof/>
        </w:rPr>
        <w:fldChar w:fldCharType="begin" w:fldLock="1"/>
      </w:r>
      <w:r>
        <w:rPr>
          <w:noProof/>
        </w:rPr>
        <w:instrText xml:space="preserve"> PAGEREF _Toc200620778 \h </w:instrText>
      </w:r>
      <w:r>
        <w:rPr>
          <w:noProof/>
        </w:rPr>
      </w:r>
      <w:r>
        <w:rPr>
          <w:noProof/>
        </w:rPr>
        <w:fldChar w:fldCharType="separate"/>
      </w:r>
      <w:r>
        <w:rPr>
          <w:noProof/>
        </w:rPr>
        <w:t>59</w:t>
      </w:r>
      <w:r>
        <w:rPr>
          <w:noProof/>
        </w:rPr>
        <w:fldChar w:fldCharType="end"/>
      </w:r>
    </w:p>
    <w:p w14:paraId="2CCF1D17" w14:textId="38B03B4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PointAltitude</w:t>
      </w:r>
      <w:r>
        <w:rPr>
          <w:noProof/>
        </w:rPr>
        <w:tab/>
      </w:r>
      <w:r>
        <w:rPr>
          <w:noProof/>
        </w:rPr>
        <w:fldChar w:fldCharType="begin" w:fldLock="1"/>
      </w:r>
      <w:r>
        <w:rPr>
          <w:noProof/>
        </w:rPr>
        <w:instrText xml:space="preserve"> PAGEREF _Toc200620779 \h </w:instrText>
      </w:r>
      <w:r>
        <w:rPr>
          <w:noProof/>
        </w:rPr>
      </w:r>
      <w:r>
        <w:rPr>
          <w:noProof/>
        </w:rPr>
        <w:fldChar w:fldCharType="separate"/>
      </w:r>
      <w:r>
        <w:rPr>
          <w:noProof/>
        </w:rPr>
        <w:t>60</w:t>
      </w:r>
      <w:r>
        <w:rPr>
          <w:noProof/>
        </w:rPr>
        <w:fldChar w:fldCharType="end"/>
      </w:r>
    </w:p>
    <w:p w14:paraId="209BB521" w14:textId="0B4EDF3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PointAltitudeUncertainty</w:t>
      </w:r>
      <w:r>
        <w:rPr>
          <w:noProof/>
        </w:rPr>
        <w:tab/>
      </w:r>
      <w:r>
        <w:rPr>
          <w:noProof/>
        </w:rPr>
        <w:fldChar w:fldCharType="begin" w:fldLock="1"/>
      </w:r>
      <w:r>
        <w:rPr>
          <w:noProof/>
        </w:rPr>
        <w:instrText xml:space="preserve"> PAGEREF _Toc200620780 \h </w:instrText>
      </w:r>
      <w:r>
        <w:rPr>
          <w:noProof/>
        </w:rPr>
      </w:r>
      <w:r>
        <w:rPr>
          <w:noProof/>
        </w:rPr>
        <w:fldChar w:fldCharType="separate"/>
      </w:r>
      <w:r>
        <w:rPr>
          <w:noProof/>
        </w:rPr>
        <w:t>60</w:t>
      </w:r>
      <w:r>
        <w:rPr>
          <w:noProof/>
        </w:rPr>
        <w:fldChar w:fldCharType="end"/>
      </w:r>
    </w:p>
    <w:p w14:paraId="10806831" w14:textId="5FD262EF"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EllipsoidArc</w:t>
      </w:r>
      <w:r>
        <w:rPr>
          <w:noProof/>
        </w:rPr>
        <w:tab/>
      </w:r>
      <w:r>
        <w:rPr>
          <w:noProof/>
        </w:rPr>
        <w:fldChar w:fldCharType="begin" w:fldLock="1"/>
      </w:r>
      <w:r>
        <w:rPr>
          <w:noProof/>
        </w:rPr>
        <w:instrText xml:space="preserve"> PAGEREF _Toc200620781 \h </w:instrText>
      </w:r>
      <w:r>
        <w:rPr>
          <w:noProof/>
        </w:rPr>
      </w:r>
      <w:r>
        <w:rPr>
          <w:noProof/>
        </w:rPr>
        <w:fldChar w:fldCharType="separate"/>
      </w:r>
      <w:r>
        <w:rPr>
          <w:noProof/>
        </w:rPr>
        <w:t>61</w:t>
      </w:r>
      <w:r>
        <w:rPr>
          <w:noProof/>
        </w:rPr>
        <w:fldChar w:fldCharType="end"/>
      </w:r>
    </w:p>
    <w:p w14:paraId="2929D1EE" w14:textId="3B8D0F9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LocationQoS</w:t>
      </w:r>
      <w:r>
        <w:rPr>
          <w:noProof/>
        </w:rPr>
        <w:tab/>
      </w:r>
      <w:r>
        <w:rPr>
          <w:noProof/>
        </w:rPr>
        <w:fldChar w:fldCharType="begin" w:fldLock="1"/>
      </w:r>
      <w:r>
        <w:rPr>
          <w:noProof/>
        </w:rPr>
        <w:instrText xml:space="preserve"> PAGEREF _Toc200620782 \h </w:instrText>
      </w:r>
      <w:r>
        <w:rPr>
          <w:noProof/>
        </w:rPr>
      </w:r>
      <w:r>
        <w:rPr>
          <w:noProof/>
        </w:rPr>
        <w:fldChar w:fldCharType="separate"/>
      </w:r>
      <w:r>
        <w:rPr>
          <w:noProof/>
        </w:rPr>
        <w:t>61</w:t>
      </w:r>
      <w:r>
        <w:rPr>
          <w:noProof/>
        </w:rPr>
        <w:fldChar w:fldCharType="end"/>
      </w:r>
    </w:p>
    <w:p w14:paraId="44675ECB" w14:textId="456B46E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CivicAddress</w:t>
      </w:r>
      <w:r>
        <w:rPr>
          <w:noProof/>
        </w:rPr>
        <w:tab/>
      </w:r>
      <w:r>
        <w:rPr>
          <w:noProof/>
        </w:rPr>
        <w:fldChar w:fldCharType="begin" w:fldLock="1"/>
      </w:r>
      <w:r>
        <w:rPr>
          <w:noProof/>
        </w:rPr>
        <w:instrText xml:space="preserve"> PAGEREF _Toc200620783 \h </w:instrText>
      </w:r>
      <w:r>
        <w:rPr>
          <w:noProof/>
        </w:rPr>
      </w:r>
      <w:r>
        <w:rPr>
          <w:noProof/>
        </w:rPr>
        <w:fldChar w:fldCharType="separate"/>
      </w:r>
      <w:r>
        <w:rPr>
          <w:noProof/>
        </w:rPr>
        <w:t>62</w:t>
      </w:r>
      <w:r>
        <w:rPr>
          <w:noProof/>
        </w:rPr>
        <w:fldChar w:fldCharType="end"/>
      </w:r>
    </w:p>
    <w:p w14:paraId="4CAC6896" w14:textId="09B1332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PositioningMethodAndUsage</w:t>
      </w:r>
      <w:r>
        <w:rPr>
          <w:noProof/>
        </w:rPr>
        <w:tab/>
      </w:r>
      <w:r>
        <w:rPr>
          <w:noProof/>
        </w:rPr>
        <w:fldChar w:fldCharType="begin" w:fldLock="1"/>
      </w:r>
      <w:r>
        <w:rPr>
          <w:noProof/>
        </w:rPr>
        <w:instrText xml:space="preserve"> PAGEREF _Toc200620784 \h </w:instrText>
      </w:r>
      <w:r>
        <w:rPr>
          <w:noProof/>
        </w:rPr>
      </w:r>
      <w:r>
        <w:rPr>
          <w:noProof/>
        </w:rPr>
        <w:fldChar w:fldCharType="separate"/>
      </w:r>
      <w:r>
        <w:rPr>
          <w:noProof/>
        </w:rPr>
        <w:t>64</w:t>
      </w:r>
      <w:r>
        <w:rPr>
          <w:noProof/>
        </w:rPr>
        <w:fldChar w:fldCharType="end"/>
      </w:r>
    </w:p>
    <w:p w14:paraId="0D353057" w14:textId="4B1C915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GnssPositioningMethodAndUsage</w:t>
      </w:r>
      <w:r>
        <w:rPr>
          <w:noProof/>
        </w:rPr>
        <w:tab/>
      </w:r>
      <w:r>
        <w:rPr>
          <w:noProof/>
        </w:rPr>
        <w:fldChar w:fldCharType="begin" w:fldLock="1"/>
      </w:r>
      <w:r>
        <w:rPr>
          <w:noProof/>
        </w:rPr>
        <w:instrText xml:space="preserve"> PAGEREF _Toc200620785 \h </w:instrText>
      </w:r>
      <w:r>
        <w:rPr>
          <w:noProof/>
        </w:rPr>
      </w:r>
      <w:r>
        <w:rPr>
          <w:noProof/>
        </w:rPr>
        <w:fldChar w:fldCharType="separate"/>
      </w:r>
      <w:r>
        <w:rPr>
          <w:noProof/>
        </w:rPr>
        <w:t>65</w:t>
      </w:r>
      <w:r>
        <w:rPr>
          <w:noProof/>
        </w:rPr>
        <w:fldChar w:fldCharType="end"/>
      </w:r>
    </w:p>
    <w:p w14:paraId="4C8C3805" w14:textId="7D042171"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VelocityEstimate</w:t>
      </w:r>
      <w:r>
        <w:rPr>
          <w:noProof/>
        </w:rPr>
        <w:tab/>
      </w:r>
      <w:r>
        <w:rPr>
          <w:noProof/>
        </w:rPr>
        <w:fldChar w:fldCharType="begin" w:fldLock="1"/>
      </w:r>
      <w:r>
        <w:rPr>
          <w:noProof/>
        </w:rPr>
        <w:instrText xml:space="preserve"> PAGEREF _Toc200620786 \h </w:instrText>
      </w:r>
      <w:r>
        <w:rPr>
          <w:noProof/>
        </w:rPr>
      </w:r>
      <w:r>
        <w:rPr>
          <w:noProof/>
        </w:rPr>
        <w:fldChar w:fldCharType="separate"/>
      </w:r>
      <w:r>
        <w:rPr>
          <w:noProof/>
        </w:rPr>
        <w:t>65</w:t>
      </w:r>
      <w:r>
        <w:rPr>
          <w:noProof/>
        </w:rPr>
        <w:fldChar w:fldCharType="end"/>
      </w:r>
    </w:p>
    <w:p w14:paraId="3A4DFD6B" w14:textId="1DA1B0F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HorizontalVelocity</w:t>
      </w:r>
      <w:r>
        <w:rPr>
          <w:noProof/>
        </w:rPr>
        <w:tab/>
      </w:r>
      <w:r>
        <w:rPr>
          <w:noProof/>
        </w:rPr>
        <w:fldChar w:fldCharType="begin" w:fldLock="1"/>
      </w:r>
      <w:r>
        <w:rPr>
          <w:noProof/>
        </w:rPr>
        <w:instrText xml:space="preserve"> PAGEREF _Toc200620787 \h </w:instrText>
      </w:r>
      <w:r>
        <w:rPr>
          <w:noProof/>
        </w:rPr>
      </w:r>
      <w:r>
        <w:rPr>
          <w:noProof/>
        </w:rPr>
        <w:fldChar w:fldCharType="separate"/>
      </w:r>
      <w:r>
        <w:rPr>
          <w:noProof/>
        </w:rPr>
        <w:t>65</w:t>
      </w:r>
      <w:r>
        <w:rPr>
          <w:noProof/>
        </w:rPr>
        <w:fldChar w:fldCharType="end"/>
      </w:r>
    </w:p>
    <w:p w14:paraId="5CFFD766" w14:textId="73AD926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w:t>
      </w:r>
      <w:r>
        <w:rPr>
          <w:noProof/>
        </w:rPr>
        <w:tab/>
      </w:r>
      <w:r>
        <w:rPr>
          <w:noProof/>
        </w:rPr>
        <w:fldChar w:fldCharType="begin" w:fldLock="1"/>
      </w:r>
      <w:r>
        <w:rPr>
          <w:noProof/>
        </w:rPr>
        <w:instrText xml:space="preserve"> PAGEREF _Toc200620788 \h </w:instrText>
      </w:r>
      <w:r>
        <w:rPr>
          <w:noProof/>
        </w:rPr>
      </w:r>
      <w:r>
        <w:rPr>
          <w:noProof/>
        </w:rPr>
        <w:fldChar w:fldCharType="separate"/>
      </w:r>
      <w:r>
        <w:rPr>
          <w:noProof/>
        </w:rPr>
        <w:t>65</w:t>
      </w:r>
      <w:r>
        <w:rPr>
          <w:noProof/>
        </w:rPr>
        <w:fldChar w:fldCharType="end"/>
      </w:r>
    </w:p>
    <w:p w14:paraId="5DF7429D" w14:textId="2952C3E4"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HorizontalVelocityWithUncertainty</w:t>
      </w:r>
      <w:r>
        <w:rPr>
          <w:noProof/>
        </w:rPr>
        <w:tab/>
      </w:r>
      <w:r>
        <w:rPr>
          <w:noProof/>
        </w:rPr>
        <w:fldChar w:fldCharType="begin" w:fldLock="1"/>
      </w:r>
      <w:r>
        <w:rPr>
          <w:noProof/>
        </w:rPr>
        <w:instrText xml:space="preserve"> PAGEREF _Toc200620789 \h </w:instrText>
      </w:r>
      <w:r>
        <w:rPr>
          <w:noProof/>
        </w:rPr>
      </w:r>
      <w:r>
        <w:rPr>
          <w:noProof/>
        </w:rPr>
        <w:fldChar w:fldCharType="separate"/>
      </w:r>
      <w:r>
        <w:rPr>
          <w:noProof/>
        </w:rPr>
        <w:t>66</w:t>
      </w:r>
      <w:r>
        <w:rPr>
          <w:noProof/>
        </w:rPr>
        <w:fldChar w:fldCharType="end"/>
      </w:r>
    </w:p>
    <w:p w14:paraId="71C363B7" w14:textId="37DFC089"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HorizontalWithVerticalVelocityAndUncertainty</w:t>
      </w:r>
      <w:r>
        <w:rPr>
          <w:noProof/>
        </w:rPr>
        <w:tab/>
      </w:r>
      <w:r>
        <w:rPr>
          <w:noProof/>
        </w:rPr>
        <w:fldChar w:fldCharType="begin" w:fldLock="1"/>
      </w:r>
      <w:r>
        <w:rPr>
          <w:noProof/>
        </w:rPr>
        <w:instrText xml:space="preserve"> PAGEREF _Toc200620790 \h </w:instrText>
      </w:r>
      <w:r>
        <w:rPr>
          <w:noProof/>
        </w:rPr>
      </w:r>
      <w:r>
        <w:rPr>
          <w:noProof/>
        </w:rPr>
        <w:fldChar w:fldCharType="separate"/>
      </w:r>
      <w:r>
        <w:rPr>
          <w:noProof/>
        </w:rPr>
        <w:t>66</w:t>
      </w:r>
      <w:r>
        <w:rPr>
          <w:noProof/>
        </w:rPr>
        <w:fldChar w:fldCharType="end"/>
      </w:r>
    </w:p>
    <w:p w14:paraId="6FD545C9" w14:textId="25DA623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UncertaintyEllipse</w:t>
      </w:r>
      <w:r>
        <w:rPr>
          <w:noProof/>
        </w:rPr>
        <w:tab/>
      </w:r>
      <w:r>
        <w:rPr>
          <w:noProof/>
        </w:rPr>
        <w:fldChar w:fldCharType="begin" w:fldLock="1"/>
      </w:r>
      <w:r>
        <w:rPr>
          <w:noProof/>
        </w:rPr>
        <w:instrText xml:space="preserve"> PAGEREF _Toc200620791 \h </w:instrText>
      </w:r>
      <w:r>
        <w:rPr>
          <w:noProof/>
        </w:rPr>
      </w:r>
      <w:r>
        <w:rPr>
          <w:noProof/>
        </w:rPr>
        <w:fldChar w:fldCharType="separate"/>
      </w:r>
      <w:r>
        <w:rPr>
          <w:noProof/>
        </w:rPr>
        <w:t>66</w:t>
      </w:r>
      <w:r>
        <w:rPr>
          <w:noProof/>
        </w:rPr>
        <w:fldChar w:fldCharType="end"/>
      </w:r>
    </w:p>
    <w:p w14:paraId="63E315D8" w14:textId="63EF5D2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UeLcsCapability</w:t>
      </w:r>
      <w:r>
        <w:rPr>
          <w:noProof/>
        </w:rPr>
        <w:tab/>
      </w:r>
      <w:r>
        <w:rPr>
          <w:noProof/>
        </w:rPr>
        <w:fldChar w:fldCharType="begin" w:fldLock="1"/>
      </w:r>
      <w:r>
        <w:rPr>
          <w:noProof/>
        </w:rPr>
        <w:instrText xml:space="preserve"> PAGEREF _Toc200620792 \h </w:instrText>
      </w:r>
      <w:r>
        <w:rPr>
          <w:noProof/>
        </w:rPr>
      </w:r>
      <w:r>
        <w:rPr>
          <w:noProof/>
        </w:rPr>
        <w:fldChar w:fldCharType="separate"/>
      </w:r>
      <w:r>
        <w:rPr>
          <w:noProof/>
        </w:rPr>
        <w:t>66</w:t>
      </w:r>
      <w:r>
        <w:rPr>
          <w:noProof/>
        </w:rPr>
        <w:fldChar w:fldCharType="end"/>
      </w:r>
    </w:p>
    <w:p w14:paraId="19C9F9FB" w14:textId="554DFFF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PeriodicEventInfo</w:t>
      </w:r>
      <w:r>
        <w:rPr>
          <w:noProof/>
        </w:rPr>
        <w:tab/>
      </w:r>
      <w:r>
        <w:rPr>
          <w:noProof/>
        </w:rPr>
        <w:fldChar w:fldCharType="begin" w:fldLock="1"/>
      </w:r>
      <w:r>
        <w:rPr>
          <w:noProof/>
        </w:rPr>
        <w:instrText xml:space="preserve"> PAGEREF _Toc200620793 \h </w:instrText>
      </w:r>
      <w:r>
        <w:rPr>
          <w:noProof/>
        </w:rPr>
      </w:r>
      <w:r>
        <w:rPr>
          <w:noProof/>
        </w:rPr>
        <w:fldChar w:fldCharType="separate"/>
      </w:r>
      <w:r>
        <w:rPr>
          <w:noProof/>
        </w:rPr>
        <w:t>67</w:t>
      </w:r>
      <w:r>
        <w:rPr>
          <w:noProof/>
        </w:rPr>
        <w:fldChar w:fldCharType="end"/>
      </w:r>
    </w:p>
    <w:p w14:paraId="7487C4FB" w14:textId="0A14FB7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AreaEventInfo</w:t>
      </w:r>
      <w:r>
        <w:rPr>
          <w:noProof/>
        </w:rPr>
        <w:tab/>
      </w:r>
      <w:r>
        <w:rPr>
          <w:noProof/>
        </w:rPr>
        <w:fldChar w:fldCharType="begin" w:fldLock="1"/>
      </w:r>
      <w:r>
        <w:rPr>
          <w:noProof/>
        </w:rPr>
        <w:instrText xml:space="preserve"> PAGEREF _Toc200620794 \h </w:instrText>
      </w:r>
      <w:r>
        <w:rPr>
          <w:noProof/>
        </w:rPr>
      </w:r>
      <w:r>
        <w:rPr>
          <w:noProof/>
        </w:rPr>
        <w:fldChar w:fldCharType="separate"/>
      </w:r>
      <w:r>
        <w:rPr>
          <w:noProof/>
        </w:rPr>
        <w:t>68</w:t>
      </w:r>
      <w:r>
        <w:rPr>
          <w:noProof/>
        </w:rPr>
        <w:fldChar w:fldCharType="end"/>
      </w:r>
    </w:p>
    <w:p w14:paraId="179CD73C" w14:textId="7C42877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ReportingArea</w:t>
      </w:r>
      <w:r>
        <w:rPr>
          <w:noProof/>
        </w:rPr>
        <w:tab/>
      </w:r>
      <w:r>
        <w:rPr>
          <w:noProof/>
        </w:rPr>
        <w:fldChar w:fldCharType="begin" w:fldLock="1"/>
      </w:r>
      <w:r>
        <w:rPr>
          <w:noProof/>
        </w:rPr>
        <w:instrText xml:space="preserve"> PAGEREF _Toc200620795 \h </w:instrText>
      </w:r>
      <w:r>
        <w:rPr>
          <w:noProof/>
        </w:rPr>
      </w:r>
      <w:r>
        <w:rPr>
          <w:noProof/>
        </w:rPr>
        <w:fldChar w:fldCharType="separate"/>
      </w:r>
      <w:r>
        <w:rPr>
          <w:noProof/>
        </w:rPr>
        <w:t>68</w:t>
      </w:r>
      <w:r>
        <w:rPr>
          <w:noProof/>
        </w:rPr>
        <w:fldChar w:fldCharType="end"/>
      </w:r>
    </w:p>
    <w:p w14:paraId="76F9CA9F" w14:textId="56D790C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MotionEventInfo</w:t>
      </w:r>
      <w:r>
        <w:rPr>
          <w:noProof/>
        </w:rPr>
        <w:tab/>
      </w:r>
      <w:r>
        <w:rPr>
          <w:noProof/>
        </w:rPr>
        <w:fldChar w:fldCharType="begin" w:fldLock="1"/>
      </w:r>
      <w:r>
        <w:rPr>
          <w:noProof/>
        </w:rPr>
        <w:instrText xml:space="preserve"> PAGEREF _Toc200620796 \h </w:instrText>
      </w:r>
      <w:r>
        <w:rPr>
          <w:noProof/>
        </w:rPr>
      </w:r>
      <w:r>
        <w:rPr>
          <w:noProof/>
        </w:rPr>
        <w:fldChar w:fldCharType="separate"/>
      </w:r>
      <w:r>
        <w:rPr>
          <w:noProof/>
        </w:rPr>
        <w:t>69</w:t>
      </w:r>
      <w:r>
        <w:rPr>
          <w:noProof/>
        </w:rPr>
        <w:fldChar w:fldCharType="end"/>
      </w:r>
    </w:p>
    <w:p w14:paraId="67DF2DF2" w14:textId="5063E15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_Toc200620797 \h </w:instrText>
      </w:r>
      <w:r>
        <w:rPr>
          <w:noProof/>
        </w:rPr>
      </w:r>
      <w:r>
        <w:rPr>
          <w:noProof/>
        </w:rPr>
        <w:fldChar w:fldCharType="separate"/>
      </w:r>
      <w:r>
        <w:rPr>
          <w:noProof/>
        </w:rPr>
        <w:t>69</w:t>
      </w:r>
      <w:r>
        <w:rPr>
          <w:noProof/>
        </w:rPr>
        <w:fldChar w:fldCharType="end"/>
      </w:r>
    </w:p>
    <w:p w14:paraId="77F2843D" w14:textId="63303E19"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CancelLocData</w:t>
      </w:r>
      <w:r>
        <w:rPr>
          <w:noProof/>
        </w:rPr>
        <w:tab/>
      </w:r>
      <w:r>
        <w:rPr>
          <w:noProof/>
        </w:rPr>
        <w:fldChar w:fldCharType="begin" w:fldLock="1"/>
      </w:r>
      <w:r>
        <w:rPr>
          <w:noProof/>
        </w:rPr>
        <w:instrText xml:space="preserve"> PAGEREF _Toc200620798 \h </w:instrText>
      </w:r>
      <w:r>
        <w:rPr>
          <w:noProof/>
        </w:rPr>
      </w:r>
      <w:r>
        <w:rPr>
          <w:noProof/>
        </w:rPr>
        <w:fldChar w:fldCharType="separate"/>
      </w:r>
      <w:r>
        <w:rPr>
          <w:noProof/>
        </w:rPr>
        <w:t>69</w:t>
      </w:r>
      <w:r>
        <w:rPr>
          <w:noProof/>
        </w:rPr>
        <w:fldChar w:fldCharType="end"/>
      </w:r>
    </w:p>
    <w:p w14:paraId="2DC80482" w14:textId="4CD3A06D"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LocContextData</w:t>
      </w:r>
      <w:r>
        <w:rPr>
          <w:noProof/>
        </w:rPr>
        <w:tab/>
      </w:r>
      <w:r>
        <w:rPr>
          <w:noProof/>
        </w:rPr>
        <w:fldChar w:fldCharType="begin" w:fldLock="1"/>
      </w:r>
      <w:r>
        <w:rPr>
          <w:noProof/>
        </w:rPr>
        <w:instrText xml:space="preserve"> PAGEREF _Toc200620799 \h </w:instrText>
      </w:r>
      <w:r>
        <w:rPr>
          <w:noProof/>
        </w:rPr>
      </w:r>
      <w:r>
        <w:rPr>
          <w:noProof/>
        </w:rPr>
        <w:fldChar w:fldCharType="separate"/>
      </w:r>
      <w:r>
        <w:rPr>
          <w:noProof/>
        </w:rPr>
        <w:t>70</w:t>
      </w:r>
      <w:r>
        <w:rPr>
          <w:noProof/>
        </w:rPr>
        <w:fldChar w:fldCharType="end"/>
      </w:r>
    </w:p>
    <w:p w14:paraId="6D61BBE0" w14:textId="4A0A881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EventReportMessage</w:t>
      </w:r>
      <w:r>
        <w:rPr>
          <w:noProof/>
        </w:rPr>
        <w:tab/>
      </w:r>
      <w:r>
        <w:rPr>
          <w:noProof/>
        </w:rPr>
        <w:fldChar w:fldCharType="begin" w:fldLock="1"/>
      </w:r>
      <w:r>
        <w:rPr>
          <w:noProof/>
        </w:rPr>
        <w:instrText xml:space="preserve"> PAGEREF _Toc200620800 \h </w:instrText>
      </w:r>
      <w:r>
        <w:rPr>
          <w:noProof/>
        </w:rPr>
      </w:r>
      <w:r>
        <w:rPr>
          <w:noProof/>
        </w:rPr>
        <w:fldChar w:fldCharType="separate"/>
      </w:r>
      <w:r>
        <w:rPr>
          <w:noProof/>
        </w:rPr>
        <w:t>72</w:t>
      </w:r>
      <w:r>
        <w:rPr>
          <w:noProof/>
        </w:rPr>
        <w:fldChar w:fldCharType="end"/>
      </w:r>
    </w:p>
    <w:p w14:paraId="5971799C" w14:textId="2779E9F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EventReportingStatus</w:t>
      </w:r>
      <w:r>
        <w:rPr>
          <w:noProof/>
        </w:rPr>
        <w:tab/>
      </w:r>
      <w:r>
        <w:rPr>
          <w:noProof/>
        </w:rPr>
        <w:fldChar w:fldCharType="begin" w:fldLock="1"/>
      </w:r>
      <w:r>
        <w:rPr>
          <w:noProof/>
        </w:rPr>
        <w:instrText xml:space="preserve"> PAGEREF _Toc200620801 \h </w:instrText>
      </w:r>
      <w:r>
        <w:rPr>
          <w:noProof/>
        </w:rPr>
      </w:r>
      <w:r>
        <w:rPr>
          <w:noProof/>
        </w:rPr>
        <w:fldChar w:fldCharType="separate"/>
      </w:r>
      <w:r>
        <w:rPr>
          <w:noProof/>
        </w:rPr>
        <w:t>72</w:t>
      </w:r>
      <w:r>
        <w:rPr>
          <w:noProof/>
        </w:rPr>
        <w:fldChar w:fldCharType="end"/>
      </w:r>
    </w:p>
    <w:p w14:paraId="71532B9D" w14:textId="3A018D4D"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UELocationInfo</w:t>
      </w:r>
      <w:r>
        <w:rPr>
          <w:noProof/>
        </w:rPr>
        <w:tab/>
      </w:r>
      <w:r>
        <w:rPr>
          <w:noProof/>
        </w:rPr>
        <w:fldChar w:fldCharType="begin" w:fldLock="1"/>
      </w:r>
      <w:r>
        <w:rPr>
          <w:noProof/>
        </w:rPr>
        <w:instrText xml:space="preserve"> PAGEREF _Toc200620802 \h </w:instrText>
      </w:r>
      <w:r>
        <w:rPr>
          <w:noProof/>
        </w:rPr>
      </w:r>
      <w:r>
        <w:rPr>
          <w:noProof/>
        </w:rPr>
        <w:fldChar w:fldCharType="separate"/>
      </w:r>
      <w:r>
        <w:rPr>
          <w:noProof/>
        </w:rPr>
        <w:t>73</w:t>
      </w:r>
      <w:r>
        <w:rPr>
          <w:noProof/>
        </w:rPr>
        <w:fldChar w:fldCharType="end"/>
      </w:r>
    </w:p>
    <w:p w14:paraId="1EBD0CFD" w14:textId="508580D4"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EventNotifyData</w:t>
      </w:r>
      <w:r>
        <w:rPr>
          <w:noProof/>
        </w:rPr>
        <w:tab/>
      </w:r>
      <w:r>
        <w:rPr>
          <w:noProof/>
        </w:rPr>
        <w:fldChar w:fldCharType="begin" w:fldLock="1"/>
      </w:r>
      <w:r>
        <w:rPr>
          <w:noProof/>
        </w:rPr>
        <w:instrText xml:space="preserve"> PAGEREF _Toc200620803 \h </w:instrText>
      </w:r>
      <w:r>
        <w:rPr>
          <w:noProof/>
        </w:rPr>
      </w:r>
      <w:r>
        <w:rPr>
          <w:noProof/>
        </w:rPr>
        <w:fldChar w:fldCharType="separate"/>
      </w:r>
      <w:r>
        <w:rPr>
          <w:noProof/>
        </w:rPr>
        <w:t>74</w:t>
      </w:r>
      <w:r>
        <w:rPr>
          <w:noProof/>
        </w:rPr>
        <w:fldChar w:fldCharType="end"/>
      </w:r>
    </w:p>
    <w:p w14:paraId="55A80F90" w14:textId="697383C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UeConnectivityState</w:t>
      </w:r>
      <w:r>
        <w:rPr>
          <w:noProof/>
        </w:rPr>
        <w:tab/>
      </w:r>
      <w:r>
        <w:rPr>
          <w:noProof/>
        </w:rPr>
        <w:fldChar w:fldCharType="begin" w:fldLock="1"/>
      </w:r>
      <w:r>
        <w:rPr>
          <w:noProof/>
        </w:rPr>
        <w:instrText xml:space="preserve"> PAGEREF _Toc200620804 \h </w:instrText>
      </w:r>
      <w:r>
        <w:rPr>
          <w:noProof/>
        </w:rPr>
      </w:r>
      <w:r>
        <w:rPr>
          <w:noProof/>
        </w:rPr>
        <w:fldChar w:fldCharType="separate"/>
      </w:r>
      <w:r>
        <w:rPr>
          <w:noProof/>
        </w:rPr>
        <w:t>77</w:t>
      </w:r>
      <w:r>
        <w:rPr>
          <w:noProof/>
        </w:rPr>
        <w:fldChar w:fldCharType="end"/>
      </w:r>
    </w:p>
    <w:p w14:paraId="2B69F65C" w14:textId="37F7652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w:t>
      </w:r>
      <w:r>
        <w:rPr>
          <w:noProof/>
        </w:rPr>
        <w:t>Origin</w:t>
      </w:r>
      <w:r>
        <w:rPr>
          <w:noProof/>
        </w:rPr>
        <w:tab/>
      </w:r>
      <w:r>
        <w:rPr>
          <w:noProof/>
        </w:rPr>
        <w:fldChar w:fldCharType="begin" w:fldLock="1"/>
      </w:r>
      <w:r>
        <w:rPr>
          <w:noProof/>
        </w:rPr>
        <w:instrText xml:space="preserve"> PAGEREF _Toc200620805 \h </w:instrText>
      </w:r>
      <w:r>
        <w:rPr>
          <w:noProof/>
        </w:rPr>
      </w:r>
      <w:r>
        <w:rPr>
          <w:noProof/>
        </w:rPr>
        <w:fldChar w:fldCharType="separate"/>
      </w:r>
      <w:r>
        <w:rPr>
          <w:noProof/>
        </w:rPr>
        <w:t>77</w:t>
      </w:r>
      <w:r>
        <w:rPr>
          <w:noProof/>
        </w:rPr>
        <w:fldChar w:fldCharType="end"/>
      </w:r>
    </w:p>
    <w:p w14:paraId="1B1CE23E" w14:textId="40D8898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Type: RelativeCartesianLocation</w:t>
      </w:r>
      <w:r>
        <w:rPr>
          <w:noProof/>
        </w:rPr>
        <w:tab/>
      </w:r>
      <w:r>
        <w:rPr>
          <w:noProof/>
        </w:rPr>
        <w:fldChar w:fldCharType="begin" w:fldLock="1"/>
      </w:r>
      <w:r>
        <w:rPr>
          <w:noProof/>
        </w:rPr>
        <w:instrText xml:space="preserve"> PAGEREF _Toc200620806 \h </w:instrText>
      </w:r>
      <w:r>
        <w:rPr>
          <w:noProof/>
        </w:rPr>
      </w:r>
      <w:r>
        <w:rPr>
          <w:noProof/>
        </w:rPr>
        <w:fldChar w:fldCharType="separate"/>
      </w:r>
      <w:r>
        <w:rPr>
          <w:noProof/>
        </w:rPr>
        <w:t>78</w:t>
      </w:r>
      <w:r>
        <w:rPr>
          <w:noProof/>
        </w:rPr>
        <w:fldChar w:fldCharType="end"/>
      </w:r>
    </w:p>
    <w:p w14:paraId="3E202E8E" w14:textId="0E9E1332"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Type: Local2dPointUncertaintyEllipse</w:t>
      </w:r>
      <w:r>
        <w:rPr>
          <w:noProof/>
        </w:rPr>
        <w:tab/>
      </w:r>
      <w:r>
        <w:rPr>
          <w:noProof/>
        </w:rPr>
        <w:fldChar w:fldCharType="begin" w:fldLock="1"/>
      </w:r>
      <w:r>
        <w:rPr>
          <w:noProof/>
        </w:rPr>
        <w:instrText xml:space="preserve"> PAGEREF _Toc200620807 \h </w:instrText>
      </w:r>
      <w:r>
        <w:rPr>
          <w:noProof/>
        </w:rPr>
      </w:r>
      <w:r>
        <w:rPr>
          <w:noProof/>
        </w:rPr>
        <w:fldChar w:fldCharType="separate"/>
      </w:r>
      <w:r>
        <w:rPr>
          <w:noProof/>
        </w:rPr>
        <w:t>78</w:t>
      </w:r>
      <w:r>
        <w:rPr>
          <w:noProof/>
        </w:rPr>
        <w:fldChar w:fldCharType="end"/>
      </w:r>
    </w:p>
    <w:p w14:paraId="73A6C2BE" w14:textId="6AA08544"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Type: Local3dPointUncertaintyEllipsoid</w:t>
      </w:r>
      <w:r>
        <w:rPr>
          <w:noProof/>
        </w:rPr>
        <w:tab/>
      </w:r>
      <w:r>
        <w:rPr>
          <w:noProof/>
        </w:rPr>
        <w:fldChar w:fldCharType="begin" w:fldLock="1"/>
      </w:r>
      <w:r>
        <w:rPr>
          <w:noProof/>
        </w:rPr>
        <w:instrText xml:space="preserve"> PAGEREF _Toc200620808 \h </w:instrText>
      </w:r>
      <w:r>
        <w:rPr>
          <w:noProof/>
        </w:rPr>
      </w:r>
      <w:r>
        <w:rPr>
          <w:noProof/>
        </w:rPr>
        <w:fldChar w:fldCharType="separate"/>
      </w:r>
      <w:r>
        <w:rPr>
          <w:noProof/>
        </w:rPr>
        <w:t>79</w:t>
      </w:r>
      <w:r>
        <w:rPr>
          <w:noProof/>
        </w:rPr>
        <w:fldChar w:fldCharType="end"/>
      </w:r>
    </w:p>
    <w:p w14:paraId="5F89E5F6" w14:textId="30D4A91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eastAsia="en-GB"/>
          <w14:ligatures w14:val="standardContextual"/>
        </w:rPr>
        <w:tab/>
      </w:r>
      <w:r>
        <w:rPr>
          <w:noProof/>
        </w:rPr>
        <w:t>Type: UncertaintyEllipsoid</w:t>
      </w:r>
      <w:r>
        <w:rPr>
          <w:noProof/>
        </w:rPr>
        <w:tab/>
      </w:r>
      <w:r>
        <w:rPr>
          <w:noProof/>
        </w:rPr>
        <w:fldChar w:fldCharType="begin" w:fldLock="1"/>
      </w:r>
      <w:r>
        <w:rPr>
          <w:noProof/>
        </w:rPr>
        <w:instrText xml:space="preserve"> PAGEREF _Toc200620809 \h </w:instrText>
      </w:r>
      <w:r>
        <w:rPr>
          <w:noProof/>
        </w:rPr>
      </w:r>
      <w:r>
        <w:rPr>
          <w:noProof/>
        </w:rPr>
        <w:fldChar w:fldCharType="separate"/>
      </w:r>
      <w:r>
        <w:rPr>
          <w:noProof/>
        </w:rPr>
        <w:t>79</w:t>
      </w:r>
      <w:r>
        <w:rPr>
          <w:noProof/>
        </w:rPr>
        <w:fldChar w:fldCharType="end"/>
      </w:r>
    </w:p>
    <w:p w14:paraId="484800C8" w14:textId="7B9F8B7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LocalArea</w:t>
      </w:r>
      <w:r>
        <w:rPr>
          <w:noProof/>
        </w:rPr>
        <w:tab/>
      </w:r>
      <w:r>
        <w:rPr>
          <w:noProof/>
        </w:rPr>
        <w:fldChar w:fldCharType="begin" w:fldLock="1"/>
      </w:r>
      <w:r>
        <w:rPr>
          <w:noProof/>
        </w:rPr>
        <w:instrText xml:space="preserve"> PAGEREF _Toc200620810 \h </w:instrText>
      </w:r>
      <w:r>
        <w:rPr>
          <w:noProof/>
        </w:rPr>
      </w:r>
      <w:r>
        <w:rPr>
          <w:noProof/>
        </w:rPr>
        <w:fldChar w:fldCharType="separate"/>
      </w:r>
      <w:r>
        <w:rPr>
          <w:noProof/>
        </w:rPr>
        <w:t>80</w:t>
      </w:r>
      <w:r>
        <w:rPr>
          <w:noProof/>
        </w:rPr>
        <w:fldChar w:fldCharType="end"/>
      </w:r>
    </w:p>
    <w:p w14:paraId="0D52E083" w14:textId="0673C37D"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UeAreaIndication</w:t>
      </w:r>
      <w:r>
        <w:rPr>
          <w:noProof/>
        </w:rPr>
        <w:tab/>
      </w:r>
      <w:r>
        <w:rPr>
          <w:noProof/>
        </w:rPr>
        <w:fldChar w:fldCharType="begin" w:fldLock="1"/>
      </w:r>
      <w:r>
        <w:rPr>
          <w:noProof/>
        </w:rPr>
        <w:instrText xml:space="preserve"> PAGEREF _Toc200620811 \h </w:instrText>
      </w:r>
      <w:r>
        <w:rPr>
          <w:noProof/>
        </w:rPr>
      </w:r>
      <w:r>
        <w:rPr>
          <w:noProof/>
        </w:rPr>
        <w:fldChar w:fldCharType="separate"/>
      </w:r>
      <w:r>
        <w:rPr>
          <w:noProof/>
        </w:rPr>
        <w:t>80</w:t>
      </w:r>
      <w:r>
        <w:rPr>
          <w:noProof/>
        </w:rPr>
        <w:fldChar w:fldCharType="end"/>
      </w:r>
    </w:p>
    <w:p w14:paraId="3F7BABA0" w14:textId="14CDE97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MinorLocationQoS</w:t>
      </w:r>
      <w:r>
        <w:rPr>
          <w:noProof/>
        </w:rPr>
        <w:tab/>
      </w:r>
      <w:r>
        <w:rPr>
          <w:noProof/>
        </w:rPr>
        <w:fldChar w:fldCharType="begin" w:fldLock="1"/>
      </w:r>
      <w:r>
        <w:rPr>
          <w:noProof/>
        </w:rPr>
        <w:instrText xml:space="preserve"> PAGEREF _Toc200620812 \h </w:instrText>
      </w:r>
      <w:r>
        <w:rPr>
          <w:noProof/>
        </w:rPr>
      </w:r>
      <w:r>
        <w:rPr>
          <w:noProof/>
        </w:rPr>
        <w:fldChar w:fldCharType="separate"/>
      </w:r>
      <w:r>
        <w:rPr>
          <w:noProof/>
        </w:rPr>
        <w:t>80</w:t>
      </w:r>
      <w:r>
        <w:rPr>
          <w:noProof/>
        </w:rPr>
        <w:fldChar w:fldCharType="end"/>
      </w:r>
    </w:p>
    <w:p w14:paraId="0673EF26" w14:textId="0E041BA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eastAsia="en-GB"/>
          <w14:ligatures w14:val="standardContextual"/>
        </w:rPr>
        <w:tab/>
      </w:r>
      <w:r>
        <w:rPr>
          <w:noProof/>
        </w:rPr>
        <w:t>Type: MbsrInfo</w:t>
      </w:r>
      <w:r>
        <w:rPr>
          <w:noProof/>
        </w:rPr>
        <w:tab/>
      </w:r>
      <w:r>
        <w:rPr>
          <w:noProof/>
        </w:rPr>
        <w:fldChar w:fldCharType="begin" w:fldLock="1"/>
      </w:r>
      <w:r>
        <w:rPr>
          <w:noProof/>
        </w:rPr>
        <w:instrText xml:space="preserve"> PAGEREF _Toc200620813 \h </w:instrText>
      </w:r>
      <w:r>
        <w:rPr>
          <w:noProof/>
        </w:rPr>
      </w:r>
      <w:r>
        <w:rPr>
          <w:noProof/>
        </w:rPr>
        <w:fldChar w:fldCharType="separate"/>
      </w:r>
      <w:r>
        <w:rPr>
          <w:noProof/>
        </w:rPr>
        <w:t>80</w:t>
      </w:r>
      <w:r>
        <w:rPr>
          <w:noProof/>
        </w:rPr>
        <w:fldChar w:fldCharType="end"/>
      </w:r>
    </w:p>
    <w:p w14:paraId="28AA2600" w14:textId="6771FC2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LocMeasurementReq</w:t>
      </w:r>
      <w:r>
        <w:rPr>
          <w:noProof/>
        </w:rPr>
        <w:tab/>
      </w:r>
      <w:r>
        <w:rPr>
          <w:noProof/>
        </w:rPr>
        <w:fldChar w:fldCharType="begin" w:fldLock="1"/>
      </w:r>
      <w:r>
        <w:rPr>
          <w:noProof/>
        </w:rPr>
        <w:instrText xml:space="preserve"> PAGEREF _Toc200620814 \h </w:instrText>
      </w:r>
      <w:r>
        <w:rPr>
          <w:noProof/>
        </w:rPr>
      </w:r>
      <w:r>
        <w:rPr>
          <w:noProof/>
        </w:rPr>
        <w:fldChar w:fldCharType="separate"/>
      </w:r>
      <w:r>
        <w:rPr>
          <w:noProof/>
        </w:rPr>
        <w:t>81</w:t>
      </w:r>
      <w:r>
        <w:rPr>
          <w:noProof/>
        </w:rPr>
        <w:fldChar w:fldCharType="end"/>
      </w:r>
    </w:p>
    <w:p w14:paraId="22809363" w14:textId="2905FAF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LocMeasurementResp</w:t>
      </w:r>
      <w:r>
        <w:rPr>
          <w:noProof/>
        </w:rPr>
        <w:tab/>
      </w:r>
      <w:r>
        <w:rPr>
          <w:noProof/>
        </w:rPr>
        <w:fldChar w:fldCharType="begin" w:fldLock="1"/>
      </w:r>
      <w:r>
        <w:rPr>
          <w:noProof/>
        </w:rPr>
        <w:instrText xml:space="preserve"> PAGEREF _Toc200620815 \h </w:instrText>
      </w:r>
      <w:r>
        <w:rPr>
          <w:noProof/>
        </w:rPr>
      </w:r>
      <w:r>
        <w:rPr>
          <w:noProof/>
        </w:rPr>
        <w:fldChar w:fldCharType="separate"/>
      </w:r>
      <w:r>
        <w:rPr>
          <w:noProof/>
        </w:rPr>
        <w:t>81</w:t>
      </w:r>
      <w:r>
        <w:rPr>
          <w:noProof/>
        </w:rPr>
        <w:fldChar w:fldCharType="end"/>
      </w:r>
    </w:p>
    <w:p w14:paraId="39A2F815" w14:textId="15F7A21C"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LocMeasurements</w:t>
      </w:r>
      <w:r>
        <w:rPr>
          <w:noProof/>
        </w:rPr>
        <w:tab/>
      </w:r>
      <w:r>
        <w:rPr>
          <w:noProof/>
        </w:rPr>
        <w:fldChar w:fldCharType="begin" w:fldLock="1"/>
      </w:r>
      <w:r>
        <w:rPr>
          <w:noProof/>
        </w:rPr>
        <w:instrText xml:space="preserve"> PAGEREF _Toc200620816 \h </w:instrText>
      </w:r>
      <w:r>
        <w:rPr>
          <w:noProof/>
        </w:rPr>
      </w:r>
      <w:r>
        <w:rPr>
          <w:noProof/>
        </w:rPr>
        <w:fldChar w:fldCharType="separate"/>
      </w:r>
      <w:r>
        <w:rPr>
          <w:noProof/>
        </w:rPr>
        <w:t>81</w:t>
      </w:r>
      <w:r>
        <w:rPr>
          <w:noProof/>
        </w:rPr>
        <w:fldChar w:fldCharType="end"/>
      </w:r>
    </w:p>
    <w:p w14:paraId="3C142388" w14:textId="696B66D1"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HighAccuracyGnssMetrics</w:t>
      </w:r>
      <w:r>
        <w:rPr>
          <w:noProof/>
        </w:rPr>
        <w:tab/>
      </w:r>
      <w:r>
        <w:rPr>
          <w:noProof/>
        </w:rPr>
        <w:fldChar w:fldCharType="begin" w:fldLock="1"/>
      </w:r>
      <w:r>
        <w:rPr>
          <w:noProof/>
        </w:rPr>
        <w:instrText xml:space="preserve"> PAGEREF _Toc200620817 \h </w:instrText>
      </w:r>
      <w:r>
        <w:rPr>
          <w:noProof/>
        </w:rPr>
      </w:r>
      <w:r>
        <w:rPr>
          <w:noProof/>
        </w:rPr>
        <w:fldChar w:fldCharType="separate"/>
      </w:r>
      <w:r>
        <w:rPr>
          <w:noProof/>
        </w:rPr>
        <w:t>82</w:t>
      </w:r>
      <w:r>
        <w:rPr>
          <w:noProof/>
        </w:rPr>
        <w:fldChar w:fldCharType="end"/>
      </w:r>
    </w:p>
    <w:p w14:paraId="6BA3F371" w14:textId="58AB63C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UpNotifyData</w:t>
      </w:r>
      <w:r>
        <w:rPr>
          <w:noProof/>
        </w:rPr>
        <w:tab/>
      </w:r>
      <w:r>
        <w:rPr>
          <w:noProof/>
        </w:rPr>
        <w:fldChar w:fldCharType="begin" w:fldLock="1"/>
      </w:r>
      <w:r>
        <w:rPr>
          <w:noProof/>
        </w:rPr>
        <w:instrText xml:space="preserve"> PAGEREF _Toc200620818 \h </w:instrText>
      </w:r>
      <w:r>
        <w:rPr>
          <w:noProof/>
        </w:rPr>
      </w:r>
      <w:r>
        <w:rPr>
          <w:noProof/>
        </w:rPr>
        <w:fldChar w:fldCharType="separate"/>
      </w:r>
      <w:r>
        <w:rPr>
          <w:noProof/>
        </w:rPr>
        <w:t>82</w:t>
      </w:r>
      <w:r>
        <w:rPr>
          <w:noProof/>
        </w:rPr>
        <w:fldChar w:fldCharType="end"/>
      </w:r>
    </w:p>
    <w:p w14:paraId="0BBF2A7E" w14:textId="517F2F8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UpSubscription</w:t>
      </w:r>
      <w:r>
        <w:rPr>
          <w:noProof/>
        </w:rPr>
        <w:tab/>
      </w:r>
      <w:r>
        <w:rPr>
          <w:noProof/>
        </w:rPr>
        <w:fldChar w:fldCharType="begin" w:fldLock="1"/>
      </w:r>
      <w:r>
        <w:rPr>
          <w:noProof/>
        </w:rPr>
        <w:instrText xml:space="preserve"> PAGEREF _Toc200620819 \h </w:instrText>
      </w:r>
      <w:r>
        <w:rPr>
          <w:noProof/>
        </w:rPr>
      </w:r>
      <w:r>
        <w:rPr>
          <w:noProof/>
        </w:rPr>
        <w:fldChar w:fldCharType="separate"/>
      </w:r>
      <w:r>
        <w:rPr>
          <w:noProof/>
        </w:rPr>
        <w:t>82</w:t>
      </w:r>
      <w:r>
        <w:rPr>
          <w:noProof/>
        </w:rPr>
        <w:fldChar w:fldCharType="end"/>
      </w:r>
    </w:p>
    <w:p w14:paraId="3FCDE1BD" w14:textId="16B0112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UpConfig</w:t>
      </w:r>
      <w:r>
        <w:rPr>
          <w:noProof/>
        </w:rPr>
        <w:tab/>
      </w:r>
      <w:r>
        <w:rPr>
          <w:noProof/>
        </w:rPr>
        <w:fldChar w:fldCharType="begin" w:fldLock="1"/>
      </w:r>
      <w:r>
        <w:rPr>
          <w:noProof/>
        </w:rPr>
        <w:instrText xml:space="preserve"> PAGEREF _Toc200620820 \h </w:instrText>
      </w:r>
      <w:r>
        <w:rPr>
          <w:noProof/>
        </w:rPr>
      </w:r>
      <w:r>
        <w:rPr>
          <w:noProof/>
        </w:rPr>
        <w:fldChar w:fldCharType="separate"/>
      </w:r>
      <w:r>
        <w:rPr>
          <w:noProof/>
        </w:rPr>
        <w:t>83</w:t>
      </w:r>
      <w:r>
        <w:rPr>
          <w:noProof/>
        </w:rPr>
        <w:fldChar w:fldCharType="end"/>
      </w:r>
    </w:p>
    <w:p w14:paraId="5859F1D1" w14:textId="2C05852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LocationData</w:t>
      </w:r>
      <w:r>
        <w:rPr>
          <w:noProof/>
          <w:lang w:eastAsia="zh-CN"/>
        </w:rPr>
        <w:t>Ext</w:t>
      </w:r>
      <w:r>
        <w:rPr>
          <w:noProof/>
        </w:rPr>
        <w:tab/>
      </w:r>
      <w:r>
        <w:rPr>
          <w:noProof/>
        </w:rPr>
        <w:fldChar w:fldCharType="begin" w:fldLock="1"/>
      </w:r>
      <w:r>
        <w:rPr>
          <w:noProof/>
        </w:rPr>
        <w:instrText xml:space="preserve"> PAGEREF _Toc200620821 \h </w:instrText>
      </w:r>
      <w:r>
        <w:rPr>
          <w:noProof/>
        </w:rPr>
      </w:r>
      <w:r>
        <w:rPr>
          <w:noProof/>
        </w:rPr>
        <w:fldChar w:fldCharType="separate"/>
      </w:r>
      <w:r>
        <w:rPr>
          <w:noProof/>
        </w:rPr>
        <w:t>84</w:t>
      </w:r>
      <w:r>
        <w:rPr>
          <w:noProof/>
        </w:rPr>
        <w:fldChar w:fldCharType="end"/>
      </w:r>
    </w:p>
    <w:p w14:paraId="0D9EB6D2" w14:textId="71B7F95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EventNotifyData</w:t>
      </w:r>
      <w:r>
        <w:rPr>
          <w:noProof/>
          <w:lang w:eastAsia="zh-CN"/>
        </w:rPr>
        <w:t>Ext</w:t>
      </w:r>
      <w:r>
        <w:rPr>
          <w:noProof/>
        </w:rPr>
        <w:tab/>
      </w:r>
      <w:r>
        <w:rPr>
          <w:noProof/>
        </w:rPr>
        <w:fldChar w:fldCharType="begin" w:fldLock="1"/>
      </w:r>
      <w:r>
        <w:rPr>
          <w:noProof/>
        </w:rPr>
        <w:instrText xml:space="preserve"> PAGEREF _Toc200620822 \h </w:instrText>
      </w:r>
      <w:r>
        <w:rPr>
          <w:noProof/>
        </w:rPr>
      </w:r>
      <w:r>
        <w:rPr>
          <w:noProof/>
        </w:rPr>
        <w:fldChar w:fldCharType="separate"/>
      </w:r>
      <w:r>
        <w:rPr>
          <w:noProof/>
        </w:rPr>
        <w:t>84</w:t>
      </w:r>
      <w:r>
        <w:rPr>
          <w:noProof/>
        </w:rPr>
        <w:fldChar w:fldCharType="end"/>
      </w:r>
    </w:p>
    <w:p w14:paraId="1CD84C3D" w14:textId="5BA7C03C"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MappedLocationQoSEps</w:t>
      </w:r>
      <w:r>
        <w:rPr>
          <w:noProof/>
        </w:rPr>
        <w:tab/>
      </w:r>
      <w:r>
        <w:rPr>
          <w:noProof/>
        </w:rPr>
        <w:fldChar w:fldCharType="begin" w:fldLock="1"/>
      </w:r>
      <w:r>
        <w:rPr>
          <w:noProof/>
        </w:rPr>
        <w:instrText xml:space="preserve"> PAGEREF _Toc200620823 \h </w:instrText>
      </w:r>
      <w:r>
        <w:rPr>
          <w:noProof/>
        </w:rPr>
      </w:r>
      <w:r>
        <w:rPr>
          <w:noProof/>
        </w:rPr>
        <w:fldChar w:fldCharType="separate"/>
      </w:r>
      <w:r>
        <w:rPr>
          <w:noProof/>
        </w:rPr>
        <w:t>84</w:t>
      </w:r>
      <w:r>
        <w:rPr>
          <w:noProof/>
        </w:rPr>
        <w:fldChar w:fldCharType="end"/>
      </w:r>
    </w:p>
    <w:p w14:paraId="30F1919C" w14:textId="2A3D9CA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Type: AdditionalUeInfo</w:t>
      </w:r>
      <w:r>
        <w:rPr>
          <w:noProof/>
        </w:rPr>
        <w:tab/>
      </w:r>
      <w:r>
        <w:rPr>
          <w:noProof/>
        </w:rPr>
        <w:fldChar w:fldCharType="begin" w:fldLock="1"/>
      </w:r>
      <w:r>
        <w:rPr>
          <w:noProof/>
        </w:rPr>
        <w:instrText xml:space="preserve"> PAGEREF _Toc200620824 \h </w:instrText>
      </w:r>
      <w:r>
        <w:rPr>
          <w:noProof/>
        </w:rPr>
      </w:r>
      <w:r>
        <w:rPr>
          <w:noProof/>
        </w:rPr>
        <w:fldChar w:fldCharType="separate"/>
      </w:r>
      <w:r>
        <w:rPr>
          <w:noProof/>
        </w:rPr>
        <w:t>84</w:t>
      </w:r>
      <w:r>
        <w:rPr>
          <w:noProof/>
        </w:rPr>
        <w:fldChar w:fldCharType="end"/>
      </w:r>
    </w:p>
    <w:p w14:paraId="3E6BD228" w14:textId="184CECCC"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fldLock="1"/>
      </w:r>
      <w:r>
        <w:rPr>
          <w:noProof/>
        </w:rPr>
        <w:instrText xml:space="preserve"> PAGEREF _Toc200620825 \h </w:instrText>
      </w:r>
      <w:r>
        <w:rPr>
          <w:noProof/>
        </w:rPr>
      </w:r>
      <w:r>
        <w:rPr>
          <w:noProof/>
        </w:rPr>
        <w:fldChar w:fldCharType="separate"/>
      </w:r>
      <w:r>
        <w:rPr>
          <w:noProof/>
        </w:rPr>
        <w:t>85</w:t>
      </w:r>
      <w:r>
        <w:rPr>
          <w:noProof/>
        </w:rPr>
        <w:fldChar w:fldCharType="end"/>
      </w:r>
    </w:p>
    <w:p w14:paraId="496A231F" w14:textId="705F27E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Type: TimeWindowsNrppa</w:t>
      </w:r>
      <w:r>
        <w:rPr>
          <w:noProof/>
        </w:rPr>
        <w:tab/>
      </w:r>
      <w:r>
        <w:rPr>
          <w:noProof/>
        </w:rPr>
        <w:fldChar w:fldCharType="begin" w:fldLock="1"/>
      </w:r>
      <w:r>
        <w:rPr>
          <w:noProof/>
        </w:rPr>
        <w:instrText xml:space="preserve"> PAGEREF _Toc200620826 \h </w:instrText>
      </w:r>
      <w:r>
        <w:rPr>
          <w:noProof/>
        </w:rPr>
      </w:r>
      <w:r>
        <w:rPr>
          <w:noProof/>
        </w:rPr>
        <w:fldChar w:fldCharType="separate"/>
      </w:r>
      <w:r>
        <w:rPr>
          <w:noProof/>
        </w:rPr>
        <w:t>85</w:t>
      </w:r>
      <w:r>
        <w:rPr>
          <w:noProof/>
        </w:rPr>
        <w:fldChar w:fldCharType="end"/>
      </w:r>
    </w:p>
    <w:p w14:paraId="07D226E5" w14:textId="2F20C36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RelativeVelocityWithUncertainty</w:t>
      </w:r>
      <w:r>
        <w:rPr>
          <w:noProof/>
        </w:rPr>
        <w:tab/>
      </w:r>
      <w:r>
        <w:rPr>
          <w:noProof/>
        </w:rPr>
        <w:fldChar w:fldCharType="begin" w:fldLock="1"/>
      </w:r>
      <w:r>
        <w:rPr>
          <w:noProof/>
        </w:rPr>
        <w:instrText xml:space="preserve"> PAGEREF _Toc200620827 \h </w:instrText>
      </w:r>
      <w:r>
        <w:rPr>
          <w:noProof/>
        </w:rPr>
      </w:r>
      <w:r>
        <w:rPr>
          <w:noProof/>
        </w:rPr>
        <w:fldChar w:fldCharType="separate"/>
      </w:r>
      <w:r>
        <w:rPr>
          <w:noProof/>
        </w:rPr>
        <w:t>86</w:t>
      </w:r>
      <w:r>
        <w:rPr>
          <w:noProof/>
        </w:rPr>
        <w:fldChar w:fldCharType="end"/>
      </w:r>
    </w:p>
    <w:p w14:paraId="242ACF5F" w14:textId="159BB08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RadialVelocity</w:t>
      </w:r>
      <w:r>
        <w:rPr>
          <w:noProof/>
        </w:rPr>
        <w:tab/>
      </w:r>
      <w:r>
        <w:rPr>
          <w:noProof/>
        </w:rPr>
        <w:fldChar w:fldCharType="begin" w:fldLock="1"/>
      </w:r>
      <w:r>
        <w:rPr>
          <w:noProof/>
        </w:rPr>
        <w:instrText xml:space="preserve"> PAGEREF _Toc200620828 \h </w:instrText>
      </w:r>
      <w:r>
        <w:rPr>
          <w:noProof/>
        </w:rPr>
      </w:r>
      <w:r>
        <w:rPr>
          <w:noProof/>
        </w:rPr>
        <w:fldChar w:fldCharType="separate"/>
      </w:r>
      <w:r>
        <w:rPr>
          <w:noProof/>
        </w:rPr>
        <w:t>86</w:t>
      </w:r>
      <w:r>
        <w:rPr>
          <w:noProof/>
        </w:rPr>
        <w:fldChar w:fldCharType="end"/>
      </w:r>
    </w:p>
    <w:p w14:paraId="1962417C" w14:textId="21FDE51C"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957591">
        <w:rPr>
          <w:rFonts w:cs="Arial"/>
          <w:noProof/>
        </w:rPr>
        <w:t>AngularVelocity</w:t>
      </w:r>
      <w:r>
        <w:rPr>
          <w:noProof/>
        </w:rPr>
        <w:tab/>
      </w:r>
      <w:r>
        <w:rPr>
          <w:noProof/>
        </w:rPr>
        <w:fldChar w:fldCharType="begin" w:fldLock="1"/>
      </w:r>
      <w:r>
        <w:rPr>
          <w:noProof/>
        </w:rPr>
        <w:instrText xml:space="preserve"> PAGEREF _Toc200620829 \h </w:instrText>
      </w:r>
      <w:r>
        <w:rPr>
          <w:noProof/>
        </w:rPr>
      </w:r>
      <w:r>
        <w:rPr>
          <w:noProof/>
        </w:rPr>
        <w:fldChar w:fldCharType="separate"/>
      </w:r>
      <w:r>
        <w:rPr>
          <w:noProof/>
        </w:rPr>
        <w:t>86</w:t>
      </w:r>
      <w:r>
        <w:rPr>
          <w:noProof/>
        </w:rPr>
        <w:fldChar w:fldCharType="end"/>
      </w:r>
    </w:p>
    <w:p w14:paraId="697700F2" w14:textId="1B446A2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TrpParameter</w:t>
      </w:r>
      <w:r>
        <w:rPr>
          <w:noProof/>
        </w:rPr>
        <w:tab/>
      </w:r>
      <w:r>
        <w:rPr>
          <w:noProof/>
        </w:rPr>
        <w:fldChar w:fldCharType="begin" w:fldLock="1"/>
      </w:r>
      <w:r>
        <w:rPr>
          <w:noProof/>
        </w:rPr>
        <w:instrText xml:space="preserve"> PAGEREF _Toc200620830 \h </w:instrText>
      </w:r>
      <w:r>
        <w:rPr>
          <w:noProof/>
        </w:rPr>
      </w:r>
      <w:r>
        <w:rPr>
          <w:noProof/>
        </w:rPr>
        <w:fldChar w:fldCharType="separate"/>
      </w:r>
      <w:r>
        <w:rPr>
          <w:noProof/>
        </w:rPr>
        <w:t>87</w:t>
      </w:r>
      <w:r>
        <w:rPr>
          <w:noProof/>
        </w:rPr>
        <w:fldChar w:fldCharType="end"/>
      </w:r>
    </w:p>
    <w:p w14:paraId="156C2805" w14:textId="32ED03FB"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sidRPr="0095759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Simple data types and enumerations</w:t>
      </w:r>
      <w:r>
        <w:rPr>
          <w:noProof/>
        </w:rPr>
        <w:tab/>
      </w:r>
      <w:r>
        <w:rPr>
          <w:noProof/>
        </w:rPr>
        <w:fldChar w:fldCharType="begin" w:fldLock="1"/>
      </w:r>
      <w:r>
        <w:rPr>
          <w:noProof/>
        </w:rPr>
        <w:instrText xml:space="preserve"> PAGEREF _Toc200620831 \h </w:instrText>
      </w:r>
      <w:r>
        <w:rPr>
          <w:noProof/>
        </w:rPr>
      </w:r>
      <w:r>
        <w:rPr>
          <w:noProof/>
        </w:rPr>
        <w:fldChar w:fldCharType="separate"/>
      </w:r>
      <w:r>
        <w:rPr>
          <w:noProof/>
        </w:rPr>
        <w:t>87</w:t>
      </w:r>
      <w:r>
        <w:rPr>
          <w:noProof/>
        </w:rPr>
        <w:fldChar w:fldCharType="end"/>
      </w:r>
    </w:p>
    <w:p w14:paraId="71481511" w14:textId="37185E31"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_Toc200620832 \h </w:instrText>
      </w:r>
      <w:r>
        <w:rPr>
          <w:noProof/>
        </w:rPr>
      </w:r>
      <w:r>
        <w:rPr>
          <w:noProof/>
        </w:rPr>
        <w:fldChar w:fldCharType="separate"/>
      </w:r>
      <w:r>
        <w:rPr>
          <w:noProof/>
        </w:rPr>
        <w:t>87</w:t>
      </w:r>
      <w:r>
        <w:rPr>
          <w:noProof/>
        </w:rPr>
        <w:fldChar w:fldCharType="end"/>
      </w:r>
    </w:p>
    <w:p w14:paraId="755D116D" w14:textId="32667EA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_Toc200620833 \h </w:instrText>
      </w:r>
      <w:r>
        <w:rPr>
          <w:noProof/>
        </w:rPr>
      </w:r>
      <w:r>
        <w:rPr>
          <w:noProof/>
        </w:rPr>
        <w:fldChar w:fldCharType="separate"/>
      </w:r>
      <w:r>
        <w:rPr>
          <w:noProof/>
        </w:rPr>
        <w:t>87</w:t>
      </w:r>
      <w:r>
        <w:rPr>
          <w:noProof/>
        </w:rPr>
        <w:fldChar w:fldCharType="end"/>
      </w:r>
    </w:p>
    <w:p w14:paraId="0E72844D" w14:textId="759A13C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ExternalClientType</w:t>
      </w:r>
      <w:r>
        <w:rPr>
          <w:noProof/>
        </w:rPr>
        <w:tab/>
      </w:r>
      <w:r>
        <w:rPr>
          <w:noProof/>
        </w:rPr>
        <w:fldChar w:fldCharType="begin" w:fldLock="1"/>
      </w:r>
      <w:r>
        <w:rPr>
          <w:noProof/>
        </w:rPr>
        <w:instrText xml:space="preserve"> PAGEREF _Toc200620834 \h </w:instrText>
      </w:r>
      <w:r>
        <w:rPr>
          <w:noProof/>
        </w:rPr>
      </w:r>
      <w:r>
        <w:rPr>
          <w:noProof/>
        </w:rPr>
        <w:fldChar w:fldCharType="separate"/>
      </w:r>
      <w:r>
        <w:rPr>
          <w:noProof/>
        </w:rPr>
        <w:t>91</w:t>
      </w:r>
      <w:r>
        <w:rPr>
          <w:noProof/>
        </w:rPr>
        <w:fldChar w:fldCharType="end"/>
      </w:r>
    </w:p>
    <w:p w14:paraId="5A4A41A2" w14:textId="57EA3C5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SupportedGADShapes</w:t>
      </w:r>
      <w:r>
        <w:rPr>
          <w:noProof/>
        </w:rPr>
        <w:tab/>
      </w:r>
      <w:r>
        <w:rPr>
          <w:noProof/>
        </w:rPr>
        <w:fldChar w:fldCharType="begin" w:fldLock="1"/>
      </w:r>
      <w:r>
        <w:rPr>
          <w:noProof/>
        </w:rPr>
        <w:instrText xml:space="preserve"> PAGEREF _Toc200620835 \h </w:instrText>
      </w:r>
      <w:r>
        <w:rPr>
          <w:noProof/>
        </w:rPr>
      </w:r>
      <w:r>
        <w:rPr>
          <w:noProof/>
        </w:rPr>
        <w:fldChar w:fldCharType="separate"/>
      </w:r>
      <w:r>
        <w:rPr>
          <w:noProof/>
        </w:rPr>
        <w:t>92</w:t>
      </w:r>
      <w:r>
        <w:rPr>
          <w:noProof/>
        </w:rPr>
        <w:fldChar w:fldCharType="end"/>
      </w:r>
    </w:p>
    <w:p w14:paraId="6DC4BE83" w14:textId="531898D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ResponseTime</w:t>
      </w:r>
      <w:r>
        <w:rPr>
          <w:noProof/>
        </w:rPr>
        <w:tab/>
      </w:r>
      <w:r>
        <w:rPr>
          <w:noProof/>
        </w:rPr>
        <w:fldChar w:fldCharType="begin" w:fldLock="1"/>
      </w:r>
      <w:r>
        <w:rPr>
          <w:noProof/>
        </w:rPr>
        <w:instrText xml:space="preserve"> PAGEREF _Toc200620836 \h </w:instrText>
      </w:r>
      <w:r>
        <w:rPr>
          <w:noProof/>
        </w:rPr>
      </w:r>
      <w:r>
        <w:rPr>
          <w:noProof/>
        </w:rPr>
        <w:fldChar w:fldCharType="separate"/>
      </w:r>
      <w:r>
        <w:rPr>
          <w:noProof/>
        </w:rPr>
        <w:t>92</w:t>
      </w:r>
      <w:r>
        <w:rPr>
          <w:noProof/>
        </w:rPr>
        <w:fldChar w:fldCharType="end"/>
      </w:r>
    </w:p>
    <w:p w14:paraId="2FCD9F8D" w14:textId="5088E89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6.1.6.3.6</w:t>
      </w:r>
      <w:r>
        <w:rPr>
          <w:rFonts w:asciiTheme="minorHAnsi" w:eastAsiaTheme="minorEastAsia" w:hAnsiTheme="minorHAnsi" w:cstheme="minorBidi"/>
          <w:noProof/>
          <w:kern w:val="2"/>
          <w:sz w:val="24"/>
          <w:szCs w:val="24"/>
          <w:lang w:eastAsia="en-GB"/>
          <w14:ligatures w14:val="standardContextual"/>
        </w:rPr>
        <w:tab/>
      </w:r>
      <w:r>
        <w:rPr>
          <w:noProof/>
        </w:rPr>
        <w:t>Enumeration: PositioningMethod</w:t>
      </w:r>
      <w:r>
        <w:rPr>
          <w:noProof/>
        </w:rPr>
        <w:tab/>
      </w:r>
      <w:r>
        <w:rPr>
          <w:noProof/>
        </w:rPr>
        <w:fldChar w:fldCharType="begin" w:fldLock="1"/>
      </w:r>
      <w:r>
        <w:rPr>
          <w:noProof/>
        </w:rPr>
        <w:instrText xml:space="preserve"> PAGEREF _Toc200620837 \h </w:instrText>
      </w:r>
      <w:r>
        <w:rPr>
          <w:noProof/>
        </w:rPr>
      </w:r>
      <w:r>
        <w:rPr>
          <w:noProof/>
        </w:rPr>
        <w:fldChar w:fldCharType="separate"/>
      </w:r>
      <w:r>
        <w:rPr>
          <w:noProof/>
        </w:rPr>
        <w:t>93</w:t>
      </w:r>
      <w:r>
        <w:rPr>
          <w:noProof/>
        </w:rPr>
        <w:fldChar w:fldCharType="end"/>
      </w:r>
    </w:p>
    <w:p w14:paraId="7E6EB6B7" w14:textId="457DED3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PositioningMode</w:t>
      </w:r>
      <w:r>
        <w:rPr>
          <w:noProof/>
        </w:rPr>
        <w:tab/>
      </w:r>
      <w:r>
        <w:rPr>
          <w:noProof/>
        </w:rPr>
        <w:fldChar w:fldCharType="begin" w:fldLock="1"/>
      </w:r>
      <w:r>
        <w:rPr>
          <w:noProof/>
        </w:rPr>
        <w:instrText xml:space="preserve"> PAGEREF _Toc200620838 \h </w:instrText>
      </w:r>
      <w:r>
        <w:rPr>
          <w:noProof/>
        </w:rPr>
      </w:r>
      <w:r>
        <w:rPr>
          <w:noProof/>
        </w:rPr>
        <w:fldChar w:fldCharType="separate"/>
      </w:r>
      <w:r>
        <w:rPr>
          <w:noProof/>
        </w:rPr>
        <w:t>94</w:t>
      </w:r>
      <w:r>
        <w:rPr>
          <w:noProof/>
        </w:rPr>
        <w:fldChar w:fldCharType="end"/>
      </w:r>
    </w:p>
    <w:p w14:paraId="78648A28" w14:textId="08E4C1C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GnssId</w:t>
      </w:r>
      <w:r>
        <w:rPr>
          <w:noProof/>
        </w:rPr>
        <w:tab/>
      </w:r>
      <w:r>
        <w:rPr>
          <w:noProof/>
        </w:rPr>
        <w:fldChar w:fldCharType="begin" w:fldLock="1"/>
      </w:r>
      <w:r>
        <w:rPr>
          <w:noProof/>
        </w:rPr>
        <w:instrText xml:space="preserve"> PAGEREF _Toc200620839 \h </w:instrText>
      </w:r>
      <w:r>
        <w:rPr>
          <w:noProof/>
        </w:rPr>
      </w:r>
      <w:r>
        <w:rPr>
          <w:noProof/>
        </w:rPr>
        <w:fldChar w:fldCharType="separate"/>
      </w:r>
      <w:r>
        <w:rPr>
          <w:noProof/>
        </w:rPr>
        <w:t>94</w:t>
      </w:r>
      <w:r>
        <w:rPr>
          <w:noProof/>
        </w:rPr>
        <w:fldChar w:fldCharType="end"/>
      </w:r>
    </w:p>
    <w:p w14:paraId="44150E27" w14:textId="32A42562"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Usage</w:t>
      </w:r>
      <w:r>
        <w:rPr>
          <w:noProof/>
        </w:rPr>
        <w:tab/>
      </w:r>
      <w:r>
        <w:rPr>
          <w:noProof/>
        </w:rPr>
        <w:fldChar w:fldCharType="begin" w:fldLock="1"/>
      </w:r>
      <w:r>
        <w:rPr>
          <w:noProof/>
        </w:rPr>
        <w:instrText xml:space="preserve"> PAGEREF _Toc200620840 \h </w:instrText>
      </w:r>
      <w:r>
        <w:rPr>
          <w:noProof/>
        </w:rPr>
      </w:r>
      <w:r>
        <w:rPr>
          <w:noProof/>
        </w:rPr>
        <w:fldChar w:fldCharType="separate"/>
      </w:r>
      <w:r>
        <w:rPr>
          <w:noProof/>
        </w:rPr>
        <w:t>94</w:t>
      </w:r>
      <w:r>
        <w:rPr>
          <w:noProof/>
        </w:rPr>
        <w:fldChar w:fldCharType="end"/>
      </w:r>
    </w:p>
    <w:p w14:paraId="76CCBE1D" w14:textId="6E5D9DC4"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LcsPriority</w:t>
      </w:r>
      <w:r>
        <w:rPr>
          <w:noProof/>
        </w:rPr>
        <w:tab/>
      </w:r>
      <w:r>
        <w:rPr>
          <w:noProof/>
        </w:rPr>
        <w:fldChar w:fldCharType="begin" w:fldLock="1"/>
      </w:r>
      <w:r>
        <w:rPr>
          <w:noProof/>
        </w:rPr>
        <w:instrText xml:space="preserve"> PAGEREF _Toc200620841 \h </w:instrText>
      </w:r>
      <w:r>
        <w:rPr>
          <w:noProof/>
        </w:rPr>
      </w:r>
      <w:r>
        <w:rPr>
          <w:noProof/>
        </w:rPr>
        <w:fldChar w:fldCharType="separate"/>
      </w:r>
      <w:r>
        <w:rPr>
          <w:noProof/>
        </w:rPr>
        <w:t>94</w:t>
      </w:r>
      <w:r>
        <w:rPr>
          <w:noProof/>
        </w:rPr>
        <w:fldChar w:fldCharType="end"/>
      </w:r>
    </w:p>
    <w:p w14:paraId="27A65779" w14:textId="201C1734"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VelocityRequested</w:t>
      </w:r>
      <w:r>
        <w:rPr>
          <w:noProof/>
        </w:rPr>
        <w:tab/>
      </w:r>
      <w:r>
        <w:rPr>
          <w:noProof/>
        </w:rPr>
        <w:fldChar w:fldCharType="begin" w:fldLock="1"/>
      </w:r>
      <w:r>
        <w:rPr>
          <w:noProof/>
        </w:rPr>
        <w:instrText xml:space="preserve"> PAGEREF _Toc200620842 \h </w:instrText>
      </w:r>
      <w:r>
        <w:rPr>
          <w:noProof/>
        </w:rPr>
      </w:r>
      <w:r>
        <w:rPr>
          <w:noProof/>
        </w:rPr>
        <w:fldChar w:fldCharType="separate"/>
      </w:r>
      <w:r>
        <w:rPr>
          <w:noProof/>
        </w:rPr>
        <w:t>95</w:t>
      </w:r>
      <w:r>
        <w:rPr>
          <w:noProof/>
        </w:rPr>
        <w:fldChar w:fldCharType="end"/>
      </w:r>
    </w:p>
    <w:p w14:paraId="33767707" w14:textId="78D56CB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AccuracyFulfilmentIndicator</w:t>
      </w:r>
      <w:r>
        <w:rPr>
          <w:noProof/>
        </w:rPr>
        <w:tab/>
      </w:r>
      <w:r>
        <w:rPr>
          <w:noProof/>
        </w:rPr>
        <w:fldChar w:fldCharType="begin" w:fldLock="1"/>
      </w:r>
      <w:r>
        <w:rPr>
          <w:noProof/>
        </w:rPr>
        <w:instrText xml:space="preserve"> PAGEREF _Toc200620843 \h </w:instrText>
      </w:r>
      <w:r>
        <w:rPr>
          <w:noProof/>
        </w:rPr>
      </w:r>
      <w:r>
        <w:rPr>
          <w:noProof/>
        </w:rPr>
        <w:fldChar w:fldCharType="separate"/>
      </w:r>
      <w:r>
        <w:rPr>
          <w:noProof/>
        </w:rPr>
        <w:t>95</w:t>
      </w:r>
      <w:r>
        <w:rPr>
          <w:noProof/>
        </w:rPr>
        <w:fldChar w:fldCharType="end"/>
      </w:r>
    </w:p>
    <w:p w14:paraId="62C1189D" w14:textId="3D7E4F2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VerticalDirection</w:t>
      </w:r>
      <w:r>
        <w:rPr>
          <w:noProof/>
        </w:rPr>
        <w:tab/>
      </w:r>
      <w:r>
        <w:rPr>
          <w:noProof/>
        </w:rPr>
        <w:fldChar w:fldCharType="begin" w:fldLock="1"/>
      </w:r>
      <w:r>
        <w:rPr>
          <w:noProof/>
        </w:rPr>
        <w:instrText xml:space="preserve"> PAGEREF _Toc200620844 \h </w:instrText>
      </w:r>
      <w:r>
        <w:rPr>
          <w:noProof/>
        </w:rPr>
      </w:r>
      <w:r>
        <w:rPr>
          <w:noProof/>
        </w:rPr>
        <w:fldChar w:fldCharType="separate"/>
      </w:r>
      <w:r>
        <w:rPr>
          <w:noProof/>
        </w:rPr>
        <w:t>95</w:t>
      </w:r>
      <w:r>
        <w:rPr>
          <w:noProof/>
        </w:rPr>
        <w:fldChar w:fldCharType="end"/>
      </w:r>
    </w:p>
    <w:p w14:paraId="24DA2D68" w14:textId="64F6573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LdrType</w:t>
      </w:r>
      <w:r>
        <w:rPr>
          <w:noProof/>
        </w:rPr>
        <w:tab/>
      </w:r>
      <w:r>
        <w:rPr>
          <w:noProof/>
        </w:rPr>
        <w:fldChar w:fldCharType="begin" w:fldLock="1"/>
      </w:r>
      <w:r>
        <w:rPr>
          <w:noProof/>
        </w:rPr>
        <w:instrText xml:space="preserve"> PAGEREF _Toc200620845 \h </w:instrText>
      </w:r>
      <w:r>
        <w:rPr>
          <w:noProof/>
        </w:rPr>
      </w:r>
      <w:r>
        <w:rPr>
          <w:noProof/>
        </w:rPr>
        <w:fldChar w:fldCharType="separate"/>
      </w:r>
      <w:r>
        <w:rPr>
          <w:noProof/>
        </w:rPr>
        <w:t>95</w:t>
      </w:r>
      <w:r>
        <w:rPr>
          <w:noProof/>
        </w:rPr>
        <w:fldChar w:fldCharType="end"/>
      </w:r>
    </w:p>
    <w:p w14:paraId="610CB79C" w14:textId="1EC7D54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ReportingAreaType</w:t>
      </w:r>
      <w:r>
        <w:rPr>
          <w:noProof/>
        </w:rPr>
        <w:tab/>
      </w:r>
      <w:r>
        <w:rPr>
          <w:noProof/>
        </w:rPr>
        <w:fldChar w:fldCharType="begin" w:fldLock="1"/>
      </w:r>
      <w:r>
        <w:rPr>
          <w:noProof/>
        </w:rPr>
        <w:instrText xml:space="preserve"> PAGEREF _Toc200620846 \h </w:instrText>
      </w:r>
      <w:r>
        <w:rPr>
          <w:noProof/>
        </w:rPr>
      </w:r>
      <w:r>
        <w:rPr>
          <w:noProof/>
        </w:rPr>
        <w:fldChar w:fldCharType="separate"/>
      </w:r>
      <w:r>
        <w:rPr>
          <w:noProof/>
        </w:rPr>
        <w:t>95</w:t>
      </w:r>
      <w:r>
        <w:rPr>
          <w:noProof/>
        </w:rPr>
        <w:fldChar w:fldCharType="end"/>
      </w:r>
    </w:p>
    <w:p w14:paraId="3FECCACA" w14:textId="1E4B644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OccurrenceInfo</w:t>
      </w:r>
      <w:r>
        <w:rPr>
          <w:noProof/>
        </w:rPr>
        <w:tab/>
      </w:r>
      <w:r>
        <w:rPr>
          <w:noProof/>
        </w:rPr>
        <w:fldChar w:fldCharType="begin" w:fldLock="1"/>
      </w:r>
      <w:r>
        <w:rPr>
          <w:noProof/>
        </w:rPr>
        <w:instrText xml:space="preserve"> PAGEREF _Toc200620847 \h </w:instrText>
      </w:r>
      <w:r>
        <w:rPr>
          <w:noProof/>
        </w:rPr>
      </w:r>
      <w:r>
        <w:rPr>
          <w:noProof/>
        </w:rPr>
        <w:fldChar w:fldCharType="separate"/>
      </w:r>
      <w:r>
        <w:rPr>
          <w:noProof/>
        </w:rPr>
        <w:t>96</w:t>
      </w:r>
      <w:r>
        <w:rPr>
          <w:noProof/>
        </w:rPr>
        <w:fldChar w:fldCharType="end"/>
      </w:r>
    </w:p>
    <w:p w14:paraId="7A2C8F88" w14:textId="1C7599A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ReportingAccessType</w:t>
      </w:r>
      <w:r>
        <w:rPr>
          <w:noProof/>
        </w:rPr>
        <w:tab/>
      </w:r>
      <w:r>
        <w:rPr>
          <w:noProof/>
        </w:rPr>
        <w:fldChar w:fldCharType="begin" w:fldLock="1"/>
      </w:r>
      <w:r>
        <w:rPr>
          <w:noProof/>
        </w:rPr>
        <w:instrText xml:space="preserve"> PAGEREF _Toc200620848 \h </w:instrText>
      </w:r>
      <w:r>
        <w:rPr>
          <w:noProof/>
        </w:rPr>
      </w:r>
      <w:r>
        <w:rPr>
          <w:noProof/>
        </w:rPr>
        <w:fldChar w:fldCharType="separate"/>
      </w:r>
      <w:r>
        <w:rPr>
          <w:noProof/>
        </w:rPr>
        <w:t>96</w:t>
      </w:r>
      <w:r>
        <w:rPr>
          <w:noProof/>
        </w:rPr>
        <w:fldChar w:fldCharType="end"/>
      </w:r>
    </w:p>
    <w:p w14:paraId="1A8B40AE" w14:textId="3BFE2A4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EventClass</w:t>
      </w:r>
      <w:r>
        <w:rPr>
          <w:noProof/>
        </w:rPr>
        <w:tab/>
      </w:r>
      <w:r>
        <w:rPr>
          <w:noProof/>
        </w:rPr>
        <w:fldChar w:fldCharType="begin" w:fldLock="1"/>
      </w:r>
      <w:r>
        <w:rPr>
          <w:noProof/>
        </w:rPr>
        <w:instrText xml:space="preserve"> PAGEREF _Toc200620849 \h </w:instrText>
      </w:r>
      <w:r>
        <w:rPr>
          <w:noProof/>
        </w:rPr>
      </w:r>
      <w:r>
        <w:rPr>
          <w:noProof/>
        </w:rPr>
        <w:fldChar w:fldCharType="separate"/>
      </w:r>
      <w:r>
        <w:rPr>
          <w:noProof/>
        </w:rPr>
        <w:t>96</w:t>
      </w:r>
      <w:r>
        <w:rPr>
          <w:noProof/>
        </w:rPr>
        <w:fldChar w:fldCharType="end"/>
      </w:r>
    </w:p>
    <w:p w14:paraId="6B3D18D1" w14:textId="6641BA5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ReportedEventType</w:t>
      </w:r>
      <w:r>
        <w:rPr>
          <w:noProof/>
        </w:rPr>
        <w:tab/>
      </w:r>
      <w:r>
        <w:rPr>
          <w:noProof/>
        </w:rPr>
        <w:fldChar w:fldCharType="begin" w:fldLock="1"/>
      </w:r>
      <w:r>
        <w:rPr>
          <w:noProof/>
        </w:rPr>
        <w:instrText xml:space="preserve"> PAGEREF _Toc200620850 \h </w:instrText>
      </w:r>
      <w:r>
        <w:rPr>
          <w:noProof/>
        </w:rPr>
      </w:r>
      <w:r>
        <w:rPr>
          <w:noProof/>
        </w:rPr>
        <w:fldChar w:fldCharType="separate"/>
      </w:r>
      <w:r>
        <w:rPr>
          <w:noProof/>
        </w:rPr>
        <w:t>97</w:t>
      </w:r>
      <w:r>
        <w:rPr>
          <w:noProof/>
        </w:rPr>
        <w:fldChar w:fldCharType="end"/>
      </w:r>
    </w:p>
    <w:p w14:paraId="21EE0051" w14:textId="5ED0DAD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fldLock="1"/>
      </w:r>
      <w:r>
        <w:rPr>
          <w:noProof/>
        </w:rPr>
        <w:instrText xml:space="preserve"> PAGEREF _Toc200620851 \h </w:instrText>
      </w:r>
      <w:r>
        <w:rPr>
          <w:noProof/>
        </w:rPr>
      </w:r>
      <w:r>
        <w:rPr>
          <w:noProof/>
        </w:rPr>
        <w:fldChar w:fldCharType="separate"/>
      </w:r>
      <w:r>
        <w:rPr>
          <w:noProof/>
        </w:rPr>
        <w:t>97</w:t>
      </w:r>
      <w:r>
        <w:rPr>
          <w:noProof/>
        </w:rPr>
        <w:fldChar w:fldCharType="end"/>
      </w:r>
    </w:p>
    <w:p w14:paraId="428ED69A" w14:textId="56882A5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LcsQosClass</w:t>
      </w:r>
      <w:r>
        <w:rPr>
          <w:noProof/>
        </w:rPr>
        <w:tab/>
      </w:r>
      <w:r>
        <w:rPr>
          <w:noProof/>
        </w:rPr>
        <w:fldChar w:fldCharType="begin" w:fldLock="1"/>
      </w:r>
      <w:r>
        <w:rPr>
          <w:noProof/>
        </w:rPr>
        <w:instrText xml:space="preserve"> PAGEREF _Toc200620852 \h </w:instrText>
      </w:r>
      <w:r>
        <w:rPr>
          <w:noProof/>
        </w:rPr>
      </w:r>
      <w:r>
        <w:rPr>
          <w:noProof/>
        </w:rPr>
        <w:fldChar w:fldCharType="separate"/>
      </w:r>
      <w:r>
        <w:rPr>
          <w:noProof/>
        </w:rPr>
        <w:t>97</w:t>
      </w:r>
      <w:r>
        <w:rPr>
          <w:noProof/>
        </w:rPr>
        <w:fldChar w:fldCharType="end"/>
      </w:r>
    </w:p>
    <w:p w14:paraId="7CCBAE1B" w14:textId="4FE71D0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UeLocationServiceInd</w:t>
      </w:r>
      <w:r>
        <w:rPr>
          <w:noProof/>
        </w:rPr>
        <w:tab/>
      </w:r>
      <w:r>
        <w:rPr>
          <w:noProof/>
        </w:rPr>
        <w:fldChar w:fldCharType="begin" w:fldLock="1"/>
      </w:r>
      <w:r>
        <w:rPr>
          <w:noProof/>
        </w:rPr>
        <w:instrText xml:space="preserve"> PAGEREF _Toc200620853 \h </w:instrText>
      </w:r>
      <w:r>
        <w:rPr>
          <w:noProof/>
        </w:rPr>
      </w:r>
      <w:r>
        <w:rPr>
          <w:noProof/>
        </w:rPr>
        <w:fldChar w:fldCharType="separate"/>
      </w:r>
      <w:r>
        <w:rPr>
          <w:noProof/>
        </w:rPr>
        <w:t>97</w:t>
      </w:r>
      <w:r>
        <w:rPr>
          <w:noProof/>
        </w:rPr>
        <w:fldChar w:fldCharType="end"/>
      </w:r>
    </w:p>
    <w:p w14:paraId="2CE32BAF" w14:textId="322F4882"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IndoorOutdoorInd</w:t>
      </w:r>
      <w:r>
        <w:rPr>
          <w:noProof/>
        </w:rPr>
        <w:tab/>
      </w:r>
      <w:r>
        <w:rPr>
          <w:noProof/>
        </w:rPr>
        <w:fldChar w:fldCharType="begin" w:fldLock="1"/>
      </w:r>
      <w:r>
        <w:rPr>
          <w:noProof/>
        </w:rPr>
        <w:instrText xml:space="preserve"> PAGEREF _Toc200620854 \h </w:instrText>
      </w:r>
      <w:r>
        <w:rPr>
          <w:noProof/>
        </w:rPr>
      </w:r>
      <w:r>
        <w:rPr>
          <w:noProof/>
        </w:rPr>
        <w:fldChar w:fldCharType="separate"/>
      </w:r>
      <w:r>
        <w:rPr>
          <w:noProof/>
        </w:rPr>
        <w:t>97</w:t>
      </w:r>
      <w:r>
        <w:rPr>
          <w:noProof/>
        </w:rPr>
        <w:fldChar w:fldCharType="end"/>
      </w:r>
    </w:p>
    <w:p w14:paraId="220FA561" w14:textId="53F8DC8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FixType</w:t>
      </w:r>
      <w:r>
        <w:rPr>
          <w:noProof/>
        </w:rPr>
        <w:tab/>
      </w:r>
      <w:r>
        <w:rPr>
          <w:noProof/>
        </w:rPr>
        <w:fldChar w:fldCharType="begin" w:fldLock="1"/>
      </w:r>
      <w:r>
        <w:rPr>
          <w:noProof/>
        </w:rPr>
        <w:instrText xml:space="preserve"> PAGEREF _Toc200620855 \h </w:instrText>
      </w:r>
      <w:r>
        <w:rPr>
          <w:noProof/>
        </w:rPr>
      </w:r>
      <w:r>
        <w:rPr>
          <w:noProof/>
        </w:rPr>
        <w:fldChar w:fldCharType="separate"/>
      </w:r>
      <w:r>
        <w:rPr>
          <w:noProof/>
        </w:rPr>
        <w:t>98</w:t>
      </w:r>
      <w:r>
        <w:rPr>
          <w:noProof/>
        </w:rPr>
        <w:fldChar w:fldCharType="end"/>
      </w:r>
    </w:p>
    <w:p w14:paraId="4D4834AF" w14:textId="16135CD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LosNlosMeasureInd</w:t>
      </w:r>
      <w:r>
        <w:rPr>
          <w:noProof/>
        </w:rPr>
        <w:tab/>
      </w:r>
      <w:r>
        <w:rPr>
          <w:noProof/>
        </w:rPr>
        <w:fldChar w:fldCharType="begin" w:fldLock="1"/>
      </w:r>
      <w:r>
        <w:rPr>
          <w:noProof/>
        </w:rPr>
        <w:instrText xml:space="preserve"> PAGEREF _Toc200620856 \h </w:instrText>
      </w:r>
      <w:r>
        <w:rPr>
          <w:noProof/>
        </w:rPr>
      </w:r>
      <w:r>
        <w:rPr>
          <w:noProof/>
        </w:rPr>
        <w:fldChar w:fldCharType="separate"/>
      </w:r>
      <w:r>
        <w:rPr>
          <w:noProof/>
        </w:rPr>
        <w:t>98</w:t>
      </w:r>
      <w:r>
        <w:rPr>
          <w:noProof/>
        </w:rPr>
        <w:fldChar w:fldCharType="end"/>
      </w:r>
    </w:p>
    <w:p w14:paraId="6619EB1F" w14:textId="57518B7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UpConnectionStatus</w:t>
      </w:r>
      <w:r>
        <w:rPr>
          <w:noProof/>
        </w:rPr>
        <w:tab/>
      </w:r>
      <w:r>
        <w:rPr>
          <w:noProof/>
        </w:rPr>
        <w:fldChar w:fldCharType="begin" w:fldLock="1"/>
      </w:r>
      <w:r>
        <w:rPr>
          <w:noProof/>
        </w:rPr>
        <w:instrText xml:space="preserve"> PAGEREF _Toc200620857 \h </w:instrText>
      </w:r>
      <w:r>
        <w:rPr>
          <w:noProof/>
        </w:rPr>
      </w:r>
      <w:r>
        <w:rPr>
          <w:noProof/>
        </w:rPr>
        <w:fldChar w:fldCharType="separate"/>
      </w:r>
      <w:r>
        <w:rPr>
          <w:noProof/>
        </w:rPr>
        <w:t>98</w:t>
      </w:r>
      <w:r>
        <w:rPr>
          <w:noProof/>
        </w:rPr>
        <w:fldChar w:fldCharType="end"/>
      </w:r>
    </w:p>
    <w:p w14:paraId="0B5E0465" w14:textId="4C126DF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RangingSlResult</w:t>
      </w:r>
      <w:r>
        <w:rPr>
          <w:noProof/>
        </w:rPr>
        <w:tab/>
      </w:r>
      <w:r>
        <w:rPr>
          <w:noProof/>
        </w:rPr>
        <w:fldChar w:fldCharType="begin" w:fldLock="1"/>
      </w:r>
      <w:r>
        <w:rPr>
          <w:noProof/>
        </w:rPr>
        <w:instrText xml:space="preserve"> PAGEREF _Toc200620858 \h </w:instrText>
      </w:r>
      <w:r>
        <w:rPr>
          <w:noProof/>
        </w:rPr>
      </w:r>
      <w:r>
        <w:rPr>
          <w:noProof/>
        </w:rPr>
        <w:fldChar w:fldCharType="separate"/>
      </w:r>
      <w:r>
        <w:rPr>
          <w:noProof/>
        </w:rPr>
        <w:t>98</w:t>
      </w:r>
      <w:r>
        <w:rPr>
          <w:noProof/>
        </w:rPr>
        <w:fldChar w:fldCharType="end"/>
      </w:r>
    </w:p>
    <w:p w14:paraId="30DB3B08" w14:textId="79D3748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RelatedUeType</w:t>
      </w:r>
      <w:r>
        <w:rPr>
          <w:noProof/>
        </w:rPr>
        <w:tab/>
      </w:r>
      <w:r>
        <w:rPr>
          <w:noProof/>
        </w:rPr>
        <w:fldChar w:fldCharType="begin" w:fldLock="1"/>
      </w:r>
      <w:r>
        <w:rPr>
          <w:noProof/>
        </w:rPr>
        <w:instrText xml:space="preserve"> PAGEREF _Toc200620859 \h </w:instrText>
      </w:r>
      <w:r>
        <w:rPr>
          <w:noProof/>
        </w:rPr>
      </w:r>
      <w:r>
        <w:rPr>
          <w:noProof/>
        </w:rPr>
        <w:fldChar w:fldCharType="separate"/>
      </w:r>
      <w:r>
        <w:rPr>
          <w:noProof/>
        </w:rPr>
        <w:t>99</w:t>
      </w:r>
      <w:r>
        <w:rPr>
          <w:noProof/>
        </w:rPr>
        <w:fldChar w:fldCharType="end"/>
      </w:r>
    </w:p>
    <w:p w14:paraId="65747F6A" w14:textId="132FD30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LcsUpConnectionInd</w:t>
      </w:r>
      <w:r>
        <w:rPr>
          <w:noProof/>
        </w:rPr>
        <w:tab/>
      </w:r>
      <w:r>
        <w:rPr>
          <w:noProof/>
        </w:rPr>
        <w:fldChar w:fldCharType="begin" w:fldLock="1"/>
      </w:r>
      <w:r>
        <w:rPr>
          <w:noProof/>
        </w:rPr>
        <w:instrText xml:space="preserve"> PAGEREF _Toc200620860 \h </w:instrText>
      </w:r>
      <w:r>
        <w:rPr>
          <w:noProof/>
        </w:rPr>
      </w:r>
      <w:r>
        <w:rPr>
          <w:noProof/>
        </w:rPr>
        <w:fldChar w:fldCharType="separate"/>
      </w:r>
      <w:r>
        <w:rPr>
          <w:noProof/>
        </w:rPr>
        <w:t>99</w:t>
      </w:r>
      <w:r>
        <w:rPr>
          <w:noProof/>
        </w:rPr>
        <w:fldChar w:fldCharType="end"/>
      </w:r>
    </w:p>
    <w:p w14:paraId="4148F9B9" w14:textId="7177519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fldLock="1"/>
      </w:r>
      <w:r>
        <w:rPr>
          <w:noProof/>
        </w:rPr>
        <w:instrText xml:space="preserve"> PAGEREF _Toc200620861 \h </w:instrText>
      </w:r>
      <w:r>
        <w:rPr>
          <w:noProof/>
        </w:rPr>
      </w:r>
      <w:r>
        <w:rPr>
          <w:noProof/>
        </w:rPr>
        <w:fldChar w:fldCharType="separate"/>
      </w:r>
      <w:r>
        <w:rPr>
          <w:noProof/>
        </w:rPr>
        <w:t>100</w:t>
      </w:r>
      <w:r>
        <w:rPr>
          <w:noProof/>
        </w:rPr>
        <w:fldChar w:fldCharType="end"/>
      </w:r>
    </w:p>
    <w:p w14:paraId="27A0FD7C" w14:textId="3541E84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Enumeration: SlPositioningCapability</w:t>
      </w:r>
      <w:r>
        <w:rPr>
          <w:noProof/>
        </w:rPr>
        <w:tab/>
      </w:r>
      <w:r>
        <w:rPr>
          <w:noProof/>
        </w:rPr>
        <w:fldChar w:fldCharType="begin" w:fldLock="1"/>
      </w:r>
      <w:r>
        <w:rPr>
          <w:noProof/>
        </w:rPr>
        <w:instrText xml:space="preserve"> PAGEREF _Toc200620862 \h </w:instrText>
      </w:r>
      <w:r>
        <w:rPr>
          <w:noProof/>
        </w:rPr>
      </w:r>
      <w:r>
        <w:rPr>
          <w:noProof/>
        </w:rPr>
        <w:fldChar w:fldCharType="separate"/>
      </w:r>
      <w:r>
        <w:rPr>
          <w:noProof/>
        </w:rPr>
        <w:t>100</w:t>
      </w:r>
      <w:r>
        <w:rPr>
          <w:noProof/>
        </w:rPr>
        <w:fldChar w:fldCharType="end"/>
      </w:r>
    </w:p>
    <w:p w14:paraId="66293844" w14:textId="2F2E803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Enumeration: UnitsLinearVelocity</w:t>
      </w:r>
      <w:r>
        <w:rPr>
          <w:noProof/>
        </w:rPr>
        <w:tab/>
      </w:r>
      <w:r>
        <w:rPr>
          <w:noProof/>
        </w:rPr>
        <w:fldChar w:fldCharType="begin" w:fldLock="1"/>
      </w:r>
      <w:r>
        <w:rPr>
          <w:noProof/>
        </w:rPr>
        <w:instrText xml:space="preserve"> PAGEREF _Toc200620863 \h </w:instrText>
      </w:r>
      <w:r>
        <w:rPr>
          <w:noProof/>
        </w:rPr>
      </w:r>
      <w:r>
        <w:rPr>
          <w:noProof/>
        </w:rPr>
        <w:fldChar w:fldCharType="separate"/>
      </w:r>
      <w:r>
        <w:rPr>
          <w:noProof/>
        </w:rPr>
        <w:t>100</w:t>
      </w:r>
      <w:r>
        <w:rPr>
          <w:noProof/>
        </w:rPr>
        <w:fldChar w:fldCharType="end"/>
      </w:r>
    </w:p>
    <w:p w14:paraId="566067B6" w14:textId="39A3E81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6.1.6.3.33</w:t>
      </w:r>
      <w:r>
        <w:rPr>
          <w:rFonts w:asciiTheme="minorHAnsi" w:eastAsiaTheme="minorEastAsia" w:hAnsiTheme="minorHAnsi" w:cstheme="minorBidi"/>
          <w:noProof/>
          <w:kern w:val="2"/>
          <w:sz w:val="24"/>
          <w:szCs w:val="24"/>
          <w:lang w:eastAsia="en-GB"/>
          <w14:ligatures w14:val="standardContextual"/>
        </w:rPr>
        <w:tab/>
      </w:r>
      <w:r>
        <w:rPr>
          <w:noProof/>
        </w:rPr>
        <w:t>Enumeration: Units</w:t>
      </w:r>
      <w:r w:rsidRPr="00957591">
        <w:rPr>
          <w:rFonts w:cs="Arial"/>
          <w:noProof/>
        </w:rPr>
        <w:t>Angular</w:t>
      </w:r>
      <w:r>
        <w:rPr>
          <w:noProof/>
        </w:rPr>
        <w:t>Velocity</w:t>
      </w:r>
      <w:r>
        <w:rPr>
          <w:noProof/>
        </w:rPr>
        <w:tab/>
      </w:r>
      <w:r>
        <w:rPr>
          <w:noProof/>
        </w:rPr>
        <w:fldChar w:fldCharType="begin" w:fldLock="1"/>
      </w:r>
      <w:r>
        <w:rPr>
          <w:noProof/>
        </w:rPr>
        <w:instrText xml:space="preserve"> PAGEREF _Toc200620864 \h </w:instrText>
      </w:r>
      <w:r>
        <w:rPr>
          <w:noProof/>
        </w:rPr>
      </w:r>
      <w:r>
        <w:rPr>
          <w:noProof/>
        </w:rPr>
        <w:fldChar w:fldCharType="separate"/>
      </w:r>
      <w:r>
        <w:rPr>
          <w:noProof/>
        </w:rPr>
        <w:t>100</w:t>
      </w:r>
      <w:r>
        <w:rPr>
          <w:noProof/>
        </w:rPr>
        <w:fldChar w:fldCharType="end"/>
      </w:r>
    </w:p>
    <w:p w14:paraId="4B77973E" w14:textId="122ABFD6"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_Toc200620865 \h </w:instrText>
      </w:r>
      <w:r>
        <w:rPr>
          <w:noProof/>
        </w:rPr>
      </w:r>
      <w:r>
        <w:rPr>
          <w:noProof/>
        </w:rPr>
        <w:fldChar w:fldCharType="separate"/>
      </w:r>
      <w:r>
        <w:rPr>
          <w:noProof/>
        </w:rPr>
        <w:t>100</w:t>
      </w:r>
      <w:r>
        <w:rPr>
          <w:noProof/>
        </w:rPr>
        <w:fldChar w:fldCharType="end"/>
      </w:r>
    </w:p>
    <w:p w14:paraId="45F21577" w14:textId="2F32288C"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sidRPr="00957591">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Introduction</w:t>
      </w:r>
      <w:r>
        <w:rPr>
          <w:noProof/>
        </w:rPr>
        <w:tab/>
      </w:r>
      <w:r>
        <w:rPr>
          <w:noProof/>
        </w:rPr>
        <w:fldChar w:fldCharType="begin" w:fldLock="1"/>
      </w:r>
      <w:r>
        <w:rPr>
          <w:noProof/>
        </w:rPr>
        <w:instrText xml:space="preserve"> PAGEREF _Toc200620866 \h </w:instrText>
      </w:r>
      <w:r>
        <w:rPr>
          <w:noProof/>
        </w:rPr>
      </w:r>
      <w:r>
        <w:rPr>
          <w:noProof/>
        </w:rPr>
        <w:fldChar w:fldCharType="separate"/>
      </w:r>
      <w:r>
        <w:rPr>
          <w:noProof/>
        </w:rPr>
        <w:t>100</w:t>
      </w:r>
      <w:r>
        <w:rPr>
          <w:noProof/>
        </w:rPr>
        <w:fldChar w:fldCharType="end"/>
      </w:r>
    </w:p>
    <w:p w14:paraId="732E5E4E" w14:textId="3400A1A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sidRPr="00957591">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LPP Message</w:t>
      </w:r>
      <w:r>
        <w:rPr>
          <w:noProof/>
        </w:rPr>
        <w:tab/>
      </w:r>
      <w:r>
        <w:rPr>
          <w:noProof/>
        </w:rPr>
        <w:fldChar w:fldCharType="begin" w:fldLock="1"/>
      </w:r>
      <w:r>
        <w:rPr>
          <w:noProof/>
        </w:rPr>
        <w:instrText xml:space="preserve"> PAGEREF _Toc200620867 \h </w:instrText>
      </w:r>
      <w:r>
        <w:rPr>
          <w:noProof/>
        </w:rPr>
      </w:r>
      <w:r>
        <w:rPr>
          <w:noProof/>
        </w:rPr>
        <w:fldChar w:fldCharType="separate"/>
      </w:r>
      <w:r>
        <w:rPr>
          <w:noProof/>
        </w:rPr>
        <w:t>100</w:t>
      </w:r>
      <w:r>
        <w:rPr>
          <w:noProof/>
        </w:rPr>
        <w:fldChar w:fldCharType="end"/>
      </w:r>
    </w:p>
    <w:p w14:paraId="54E4BBA3" w14:textId="69C4AF35"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_Toc200620868 \h </w:instrText>
      </w:r>
      <w:r>
        <w:rPr>
          <w:noProof/>
        </w:rPr>
      </w:r>
      <w:r>
        <w:rPr>
          <w:noProof/>
        </w:rPr>
        <w:fldChar w:fldCharType="separate"/>
      </w:r>
      <w:r>
        <w:rPr>
          <w:noProof/>
        </w:rPr>
        <w:t>101</w:t>
      </w:r>
      <w:r>
        <w:rPr>
          <w:noProof/>
        </w:rPr>
        <w:fldChar w:fldCharType="end"/>
      </w:r>
    </w:p>
    <w:p w14:paraId="65FF4C3B" w14:textId="22D602B4"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_Toc200620869 \h </w:instrText>
      </w:r>
      <w:r>
        <w:rPr>
          <w:noProof/>
        </w:rPr>
      </w:r>
      <w:r>
        <w:rPr>
          <w:noProof/>
        </w:rPr>
        <w:fldChar w:fldCharType="separate"/>
      </w:r>
      <w:r>
        <w:rPr>
          <w:noProof/>
        </w:rPr>
        <w:t>101</w:t>
      </w:r>
      <w:r>
        <w:rPr>
          <w:noProof/>
        </w:rPr>
        <w:fldChar w:fldCharType="end"/>
      </w:r>
    </w:p>
    <w:p w14:paraId="0E1C627B" w14:textId="003B12FF"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_Toc200620870 \h </w:instrText>
      </w:r>
      <w:r>
        <w:rPr>
          <w:noProof/>
        </w:rPr>
      </w:r>
      <w:r>
        <w:rPr>
          <w:noProof/>
        </w:rPr>
        <w:fldChar w:fldCharType="separate"/>
      </w:r>
      <w:r>
        <w:rPr>
          <w:noProof/>
        </w:rPr>
        <w:t>101</w:t>
      </w:r>
      <w:r>
        <w:rPr>
          <w:noProof/>
        </w:rPr>
        <w:fldChar w:fldCharType="end"/>
      </w:r>
    </w:p>
    <w:p w14:paraId="71FAC380" w14:textId="22CE3CF9"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_Toc200620871 \h </w:instrText>
      </w:r>
      <w:r>
        <w:rPr>
          <w:noProof/>
        </w:rPr>
      </w:r>
      <w:r>
        <w:rPr>
          <w:noProof/>
        </w:rPr>
        <w:fldChar w:fldCharType="separate"/>
      </w:r>
      <w:r>
        <w:rPr>
          <w:noProof/>
        </w:rPr>
        <w:t>101</w:t>
      </w:r>
      <w:r>
        <w:rPr>
          <w:noProof/>
        </w:rPr>
        <w:fldChar w:fldCharType="end"/>
      </w:r>
    </w:p>
    <w:p w14:paraId="3C2AF5E5" w14:textId="4882F22D"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sidRPr="00957591">
        <w:rPr>
          <w:noProof/>
          <w:lang w:val="en-US"/>
        </w:rPr>
        <w:t>6.1.8</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Security</w:t>
      </w:r>
      <w:r>
        <w:rPr>
          <w:noProof/>
        </w:rPr>
        <w:tab/>
      </w:r>
      <w:r>
        <w:rPr>
          <w:noProof/>
        </w:rPr>
        <w:fldChar w:fldCharType="begin" w:fldLock="1"/>
      </w:r>
      <w:r>
        <w:rPr>
          <w:noProof/>
        </w:rPr>
        <w:instrText xml:space="preserve"> PAGEREF _Toc200620872 \h </w:instrText>
      </w:r>
      <w:r>
        <w:rPr>
          <w:noProof/>
        </w:rPr>
      </w:r>
      <w:r>
        <w:rPr>
          <w:noProof/>
        </w:rPr>
        <w:fldChar w:fldCharType="separate"/>
      </w:r>
      <w:r>
        <w:rPr>
          <w:noProof/>
        </w:rPr>
        <w:t>101</w:t>
      </w:r>
      <w:r>
        <w:rPr>
          <w:noProof/>
        </w:rPr>
        <w:fldChar w:fldCharType="end"/>
      </w:r>
    </w:p>
    <w:p w14:paraId="57281759" w14:textId="6C27F5B7"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_Toc200620873 \h </w:instrText>
      </w:r>
      <w:r>
        <w:rPr>
          <w:noProof/>
        </w:rPr>
      </w:r>
      <w:r>
        <w:rPr>
          <w:noProof/>
        </w:rPr>
        <w:fldChar w:fldCharType="separate"/>
      </w:r>
      <w:r>
        <w:rPr>
          <w:noProof/>
        </w:rPr>
        <w:t>102</w:t>
      </w:r>
      <w:r>
        <w:rPr>
          <w:noProof/>
        </w:rPr>
        <w:fldChar w:fldCharType="end"/>
      </w:r>
    </w:p>
    <w:p w14:paraId="3814A446" w14:textId="00B546C1"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sidRPr="00957591">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HTTP redirection</w:t>
      </w:r>
      <w:r>
        <w:rPr>
          <w:noProof/>
        </w:rPr>
        <w:tab/>
      </w:r>
      <w:r>
        <w:rPr>
          <w:noProof/>
        </w:rPr>
        <w:fldChar w:fldCharType="begin" w:fldLock="1"/>
      </w:r>
      <w:r>
        <w:rPr>
          <w:noProof/>
        </w:rPr>
        <w:instrText xml:space="preserve"> PAGEREF _Toc200620874 \h </w:instrText>
      </w:r>
      <w:r>
        <w:rPr>
          <w:noProof/>
        </w:rPr>
      </w:r>
      <w:r>
        <w:rPr>
          <w:noProof/>
        </w:rPr>
        <w:fldChar w:fldCharType="separate"/>
      </w:r>
      <w:r>
        <w:rPr>
          <w:noProof/>
        </w:rPr>
        <w:t>103</w:t>
      </w:r>
      <w:r>
        <w:rPr>
          <w:noProof/>
        </w:rPr>
        <w:fldChar w:fldCharType="end"/>
      </w:r>
    </w:p>
    <w:p w14:paraId="0AEEDD56" w14:textId="4AC7358F" w:rsidR="004351F9" w:rsidRDefault="004351F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Nlmf_Broadcast Service API</w:t>
      </w:r>
      <w:r>
        <w:rPr>
          <w:noProof/>
        </w:rPr>
        <w:tab/>
      </w:r>
      <w:r>
        <w:rPr>
          <w:noProof/>
        </w:rPr>
        <w:fldChar w:fldCharType="begin" w:fldLock="1"/>
      </w:r>
      <w:r>
        <w:rPr>
          <w:noProof/>
        </w:rPr>
        <w:instrText xml:space="preserve"> PAGEREF _Toc200620875 \h </w:instrText>
      </w:r>
      <w:r>
        <w:rPr>
          <w:noProof/>
        </w:rPr>
      </w:r>
      <w:r>
        <w:rPr>
          <w:noProof/>
        </w:rPr>
        <w:fldChar w:fldCharType="separate"/>
      </w:r>
      <w:r>
        <w:rPr>
          <w:noProof/>
        </w:rPr>
        <w:t>104</w:t>
      </w:r>
      <w:r>
        <w:rPr>
          <w:noProof/>
        </w:rPr>
        <w:fldChar w:fldCharType="end"/>
      </w:r>
    </w:p>
    <w:p w14:paraId="08ADDFCC" w14:textId="15A53F69"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_Toc200620876 \h </w:instrText>
      </w:r>
      <w:r>
        <w:rPr>
          <w:noProof/>
        </w:rPr>
      </w:r>
      <w:r>
        <w:rPr>
          <w:noProof/>
        </w:rPr>
        <w:fldChar w:fldCharType="separate"/>
      </w:r>
      <w:r>
        <w:rPr>
          <w:noProof/>
        </w:rPr>
        <w:t>104</w:t>
      </w:r>
      <w:r>
        <w:rPr>
          <w:noProof/>
        </w:rPr>
        <w:fldChar w:fldCharType="end"/>
      </w:r>
    </w:p>
    <w:p w14:paraId="116F4764" w14:textId="0E1E136F"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_Toc200620877 \h </w:instrText>
      </w:r>
      <w:r>
        <w:rPr>
          <w:noProof/>
        </w:rPr>
      </w:r>
      <w:r>
        <w:rPr>
          <w:noProof/>
        </w:rPr>
        <w:fldChar w:fldCharType="separate"/>
      </w:r>
      <w:r>
        <w:rPr>
          <w:noProof/>
        </w:rPr>
        <w:t>104</w:t>
      </w:r>
      <w:r>
        <w:rPr>
          <w:noProof/>
        </w:rPr>
        <w:fldChar w:fldCharType="end"/>
      </w:r>
    </w:p>
    <w:p w14:paraId="7512763B" w14:textId="0FEC54D3"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_Toc200620878 \h </w:instrText>
      </w:r>
      <w:r>
        <w:rPr>
          <w:noProof/>
        </w:rPr>
      </w:r>
      <w:r>
        <w:rPr>
          <w:noProof/>
        </w:rPr>
        <w:fldChar w:fldCharType="separate"/>
      </w:r>
      <w:r>
        <w:rPr>
          <w:noProof/>
        </w:rPr>
        <w:t>104</w:t>
      </w:r>
      <w:r>
        <w:rPr>
          <w:noProof/>
        </w:rPr>
        <w:fldChar w:fldCharType="end"/>
      </w:r>
    </w:p>
    <w:p w14:paraId="604EAA65" w14:textId="51569ED1"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_Toc200620879 \h </w:instrText>
      </w:r>
      <w:r>
        <w:rPr>
          <w:noProof/>
        </w:rPr>
      </w:r>
      <w:r>
        <w:rPr>
          <w:noProof/>
        </w:rPr>
        <w:fldChar w:fldCharType="separate"/>
      </w:r>
      <w:r>
        <w:rPr>
          <w:noProof/>
        </w:rPr>
        <w:t>104</w:t>
      </w:r>
      <w:r>
        <w:rPr>
          <w:noProof/>
        </w:rPr>
        <w:fldChar w:fldCharType="end"/>
      </w:r>
    </w:p>
    <w:p w14:paraId="44EBD35C" w14:textId="251FDEC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_Toc200620880 \h </w:instrText>
      </w:r>
      <w:r>
        <w:rPr>
          <w:noProof/>
        </w:rPr>
      </w:r>
      <w:r>
        <w:rPr>
          <w:noProof/>
        </w:rPr>
        <w:fldChar w:fldCharType="separate"/>
      </w:r>
      <w:r>
        <w:rPr>
          <w:noProof/>
        </w:rPr>
        <w:t>104</w:t>
      </w:r>
      <w:r>
        <w:rPr>
          <w:noProof/>
        </w:rPr>
        <w:fldChar w:fldCharType="end"/>
      </w:r>
    </w:p>
    <w:p w14:paraId="26185521" w14:textId="798D61C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_Toc200620881 \h </w:instrText>
      </w:r>
      <w:r>
        <w:rPr>
          <w:noProof/>
        </w:rPr>
      </w:r>
      <w:r>
        <w:rPr>
          <w:noProof/>
        </w:rPr>
        <w:fldChar w:fldCharType="separate"/>
      </w:r>
      <w:r>
        <w:rPr>
          <w:noProof/>
        </w:rPr>
        <w:t>104</w:t>
      </w:r>
      <w:r>
        <w:rPr>
          <w:noProof/>
        </w:rPr>
        <w:fldChar w:fldCharType="end"/>
      </w:r>
    </w:p>
    <w:p w14:paraId="0E868B43" w14:textId="0045A4E8"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_Toc200620882 \h </w:instrText>
      </w:r>
      <w:r>
        <w:rPr>
          <w:noProof/>
        </w:rPr>
      </w:r>
      <w:r>
        <w:rPr>
          <w:noProof/>
        </w:rPr>
        <w:fldChar w:fldCharType="separate"/>
      </w:r>
      <w:r>
        <w:rPr>
          <w:noProof/>
        </w:rPr>
        <w:t>104</w:t>
      </w:r>
      <w:r>
        <w:rPr>
          <w:noProof/>
        </w:rPr>
        <w:fldChar w:fldCharType="end"/>
      </w:r>
    </w:p>
    <w:p w14:paraId="5A994CA0" w14:textId="02AFDFB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_Toc200620883 \h </w:instrText>
      </w:r>
      <w:r>
        <w:rPr>
          <w:noProof/>
        </w:rPr>
      </w:r>
      <w:r>
        <w:rPr>
          <w:noProof/>
        </w:rPr>
        <w:fldChar w:fldCharType="separate"/>
      </w:r>
      <w:r>
        <w:rPr>
          <w:noProof/>
        </w:rPr>
        <w:t>104</w:t>
      </w:r>
      <w:r>
        <w:rPr>
          <w:noProof/>
        </w:rPr>
        <w:fldChar w:fldCharType="end"/>
      </w:r>
    </w:p>
    <w:p w14:paraId="461D744F" w14:textId="2FAF8E5B"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_Toc200620884 \h </w:instrText>
      </w:r>
      <w:r>
        <w:rPr>
          <w:noProof/>
        </w:rPr>
      </w:r>
      <w:r>
        <w:rPr>
          <w:noProof/>
        </w:rPr>
        <w:fldChar w:fldCharType="separate"/>
      </w:r>
      <w:r>
        <w:rPr>
          <w:noProof/>
        </w:rPr>
        <w:t>105</w:t>
      </w:r>
      <w:r>
        <w:rPr>
          <w:noProof/>
        </w:rPr>
        <w:fldChar w:fldCharType="end"/>
      </w:r>
    </w:p>
    <w:p w14:paraId="7303E0E6" w14:textId="18547885"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_Toc200620885 \h </w:instrText>
      </w:r>
      <w:r>
        <w:rPr>
          <w:noProof/>
        </w:rPr>
      </w:r>
      <w:r>
        <w:rPr>
          <w:noProof/>
        </w:rPr>
        <w:fldChar w:fldCharType="separate"/>
      </w:r>
      <w:r>
        <w:rPr>
          <w:noProof/>
        </w:rPr>
        <w:t>105</w:t>
      </w:r>
      <w:r>
        <w:rPr>
          <w:noProof/>
        </w:rPr>
        <w:fldChar w:fldCharType="end"/>
      </w:r>
    </w:p>
    <w:p w14:paraId="76D7CE76" w14:textId="3C27520E"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_Toc200620886 \h </w:instrText>
      </w:r>
      <w:r>
        <w:rPr>
          <w:noProof/>
        </w:rPr>
      </w:r>
      <w:r>
        <w:rPr>
          <w:noProof/>
        </w:rPr>
        <w:fldChar w:fldCharType="separate"/>
      </w:r>
      <w:r>
        <w:rPr>
          <w:noProof/>
        </w:rPr>
        <w:t>105</w:t>
      </w:r>
      <w:r>
        <w:rPr>
          <w:noProof/>
        </w:rPr>
        <w:fldChar w:fldCharType="end"/>
      </w:r>
    </w:p>
    <w:p w14:paraId="50188F42" w14:textId="5B30B340"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_Toc200620887 \h </w:instrText>
      </w:r>
      <w:r>
        <w:rPr>
          <w:noProof/>
        </w:rPr>
      </w:r>
      <w:r>
        <w:rPr>
          <w:noProof/>
        </w:rPr>
        <w:fldChar w:fldCharType="separate"/>
      </w:r>
      <w:r>
        <w:rPr>
          <w:noProof/>
        </w:rPr>
        <w:t>105</w:t>
      </w:r>
      <w:r>
        <w:rPr>
          <w:noProof/>
        </w:rPr>
        <w:fldChar w:fldCharType="end"/>
      </w:r>
    </w:p>
    <w:p w14:paraId="593CC3B2" w14:textId="1131B185"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Operation: cipher-key-data</w:t>
      </w:r>
      <w:r>
        <w:rPr>
          <w:noProof/>
        </w:rPr>
        <w:tab/>
      </w:r>
      <w:r>
        <w:rPr>
          <w:noProof/>
        </w:rPr>
        <w:fldChar w:fldCharType="begin" w:fldLock="1"/>
      </w:r>
      <w:r>
        <w:rPr>
          <w:noProof/>
        </w:rPr>
        <w:instrText xml:space="preserve"> PAGEREF _Toc200620888 \h </w:instrText>
      </w:r>
      <w:r>
        <w:rPr>
          <w:noProof/>
        </w:rPr>
      </w:r>
      <w:r>
        <w:rPr>
          <w:noProof/>
        </w:rPr>
        <w:fldChar w:fldCharType="separate"/>
      </w:r>
      <w:r>
        <w:rPr>
          <w:noProof/>
        </w:rPr>
        <w:t>105</w:t>
      </w:r>
      <w:r>
        <w:rPr>
          <w:noProof/>
        </w:rPr>
        <w:fldChar w:fldCharType="end"/>
      </w:r>
    </w:p>
    <w:p w14:paraId="0B2C7303" w14:textId="6471E11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_Toc200620889 \h </w:instrText>
      </w:r>
      <w:r>
        <w:rPr>
          <w:noProof/>
        </w:rPr>
      </w:r>
      <w:r>
        <w:rPr>
          <w:noProof/>
        </w:rPr>
        <w:fldChar w:fldCharType="separate"/>
      </w:r>
      <w:r>
        <w:rPr>
          <w:noProof/>
        </w:rPr>
        <w:t>105</w:t>
      </w:r>
      <w:r>
        <w:rPr>
          <w:noProof/>
        </w:rPr>
        <w:fldChar w:fldCharType="end"/>
      </w:r>
    </w:p>
    <w:p w14:paraId="4344EA6B" w14:textId="601E291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_Toc200620890 \h </w:instrText>
      </w:r>
      <w:r>
        <w:rPr>
          <w:noProof/>
        </w:rPr>
      </w:r>
      <w:r>
        <w:rPr>
          <w:noProof/>
        </w:rPr>
        <w:fldChar w:fldCharType="separate"/>
      </w:r>
      <w:r>
        <w:rPr>
          <w:noProof/>
        </w:rPr>
        <w:t>105</w:t>
      </w:r>
      <w:r>
        <w:rPr>
          <w:noProof/>
        </w:rPr>
        <w:fldChar w:fldCharType="end"/>
      </w:r>
    </w:p>
    <w:p w14:paraId="45E1EAC7" w14:textId="74451375"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_Toc200620891 \h </w:instrText>
      </w:r>
      <w:r>
        <w:rPr>
          <w:noProof/>
        </w:rPr>
      </w:r>
      <w:r>
        <w:rPr>
          <w:noProof/>
        </w:rPr>
        <w:fldChar w:fldCharType="separate"/>
      </w:r>
      <w:r>
        <w:rPr>
          <w:noProof/>
        </w:rPr>
        <w:t>106</w:t>
      </w:r>
      <w:r>
        <w:rPr>
          <w:noProof/>
        </w:rPr>
        <w:fldChar w:fldCharType="end"/>
      </w:r>
    </w:p>
    <w:p w14:paraId="06F8C151" w14:textId="07DCBE49"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CipheringKeyData</w:t>
      </w:r>
      <w:r>
        <w:rPr>
          <w:noProof/>
        </w:rPr>
        <w:tab/>
      </w:r>
      <w:r>
        <w:rPr>
          <w:noProof/>
        </w:rPr>
        <w:fldChar w:fldCharType="begin" w:fldLock="1"/>
      </w:r>
      <w:r>
        <w:rPr>
          <w:noProof/>
        </w:rPr>
        <w:instrText xml:space="preserve"> PAGEREF _Toc200620892 \h </w:instrText>
      </w:r>
      <w:r>
        <w:rPr>
          <w:noProof/>
        </w:rPr>
      </w:r>
      <w:r>
        <w:rPr>
          <w:noProof/>
        </w:rPr>
        <w:fldChar w:fldCharType="separate"/>
      </w:r>
      <w:r>
        <w:rPr>
          <w:noProof/>
        </w:rPr>
        <w:t>106</w:t>
      </w:r>
      <w:r>
        <w:rPr>
          <w:noProof/>
        </w:rPr>
        <w:fldChar w:fldCharType="end"/>
      </w:r>
    </w:p>
    <w:p w14:paraId="101CFEEB" w14:textId="5FFB490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_Toc200620893 \h </w:instrText>
      </w:r>
      <w:r>
        <w:rPr>
          <w:noProof/>
        </w:rPr>
      </w:r>
      <w:r>
        <w:rPr>
          <w:noProof/>
        </w:rPr>
        <w:fldChar w:fldCharType="separate"/>
      </w:r>
      <w:r>
        <w:rPr>
          <w:noProof/>
        </w:rPr>
        <w:t>106</w:t>
      </w:r>
      <w:r>
        <w:rPr>
          <w:noProof/>
        </w:rPr>
        <w:fldChar w:fldCharType="end"/>
      </w:r>
    </w:p>
    <w:p w14:paraId="436C4394" w14:textId="11D0198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6.2.5.1.2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_Toc200620894 \h </w:instrText>
      </w:r>
      <w:r>
        <w:rPr>
          <w:noProof/>
        </w:rPr>
      </w:r>
      <w:r>
        <w:rPr>
          <w:noProof/>
        </w:rPr>
        <w:fldChar w:fldCharType="separate"/>
      </w:r>
      <w:r>
        <w:rPr>
          <w:noProof/>
        </w:rPr>
        <w:t>106</w:t>
      </w:r>
      <w:r>
        <w:rPr>
          <w:noProof/>
        </w:rPr>
        <w:fldChar w:fldCharType="end"/>
      </w:r>
    </w:p>
    <w:p w14:paraId="2B69662D" w14:textId="505D5151"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6.2.5.1.3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_Toc200620895 \h </w:instrText>
      </w:r>
      <w:r>
        <w:rPr>
          <w:noProof/>
        </w:rPr>
      </w:r>
      <w:r>
        <w:rPr>
          <w:noProof/>
        </w:rPr>
        <w:fldChar w:fldCharType="separate"/>
      </w:r>
      <w:r>
        <w:rPr>
          <w:noProof/>
        </w:rPr>
        <w:t>107</w:t>
      </w:r>
      <w:r>
        <w:rPr>
          <w:noProof/>
        </w:rPr>
        <w:fldChar w:fldCharType="end"/>
      </w:r>
    </w:p>
    <w:p w14:paraId="058184EC" w14:textId="737AADE5"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_Toc200620896 \h </w:instrText>
      </w:r>
      <w:r>
        <w:rPr>
          <w:noProof/>
        </w:rPr>
      </w:r>
      <w:r>
        <w:rPr>
          <w:noProof/>
        </w:rPr>
        <w:fldChar w:fldCharType="separate"/>
      </w:r>
      <w:r>
        <w:rPr>
          <w:noProof/>
        </w:rPr>
        <w:t>108</w:t>
      </w:r>
      <w:r>
        <w:rPr>
          <w:noProof/>
        </w:rPr>
        <w:fldChar w:fldCharType="end"/>
      </w:r>
    </w:p>
    <w:p w14:paraId="54D50A87" w14:textId="78BD2E3D"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_Toc200620897 \h </w:instrText>
      </w:r>
      <w:r>
        <w:rPr>
          <w:noProof/>
        </w:rPr>
      </w:r>
      <w:r>
        <w:rPr>
          <w:noProof/>
        </w:rPr>
        <w:fldChar w:fldCharType="separate"/>
      </w:r>
      <w:r>
        <w:rPr>
          <w:noProof/>
        </w:rPr>
        <w:t>108</w:t>
      </w:r>
      <w:r>
        <w:rPr>
          <w:noProof/>
        </w:rPr>
        <w:fldChar w:fldCharType="end"/>
      </w:r>
    </w:p>
    <w:p w14:paraId="0C01D11C" w14:textId="34B9A719"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sidRPr="0095759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Structured data types</w:t>
      </w:r>
      <w:r>
        <w:rPr>
          <w:noProof/>
        </w:rPr>
        <w:tab/>
      </w:r>
      <w:r>
        <w:rPr>
          <w:noProof/>
        </w:rPr>
        <w:fldChar w:fldCharType="begin" w:fldLock="1"/>
      </w:r>
      <w:r>
        <w:rPr>
          <w:noProof/>
        </w:rPr>
        <w:instrText xml:space="preserve"> PAGEREF _Toc200620898 \h </w:instrText>
      </w:r>
      <w:r>
        <w:rPr>
          <w:noProof/>
        </w:rPr>
      </w:r>
      <w:r>
        <w:rPr>
          <w:noProof/>
        </w:rPr>
        <w:fldChar w:fldCharType="separate"/>
      </w:r>
      <w:r>
        <w:rPr>
          <w:noProof/>
        </w:rPr>
        <w:t>108</w:t>
      </w:r>
      <w:r>
        <w:rPr>
          <w:noProof/>
        </w:rPr>
        <w:fldChar w:fldCharType="end"/>
      </w:r>
    </w:p>
    <w:p w14:paraId="3CBFE083" w14:textId="288B6BF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_Toc200620899 \h </w:instrText>
      </w:r>
      <w:r>
        <w:rPr>
          <w:noProof/>
        </w:rPr>
      </w:r>
      <w:r>
        <w:rPr>
          <w:noProof/>
        </w:rPr>
        <w:fldChar w:fldCharType="separate"/>
      </w:r>
      <w:r>
        <w:rPr>
          <w:noProof/>
        </w:rPr>
        <w:t>108</w:t>
      </w:r>
      <w:r>
        <w:rPr>
          <w:noProof/>
        </w:rPr>
        <w:fldChar w:fldCharType="end"/>
      </w:r>
    </w:p>
    <w:p w14:paraId="2814C40E" w14:textId="6F935C5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CipheringKeyInfo</w:t>
      </w:r>
      <w:r>
        <w:rPr>
          <w:noProof/>
        </w:rPr>
        <w:tab/>
      </w:r>
      <w:r>
        <w:rPr>
          <w:noProof/>
        </w:rPr>
        <w:fldChar w:fldCharType="begin" w:fldLock="1"/>
      </w:r>
      <w:r>
        <w:rPr>
          <w:noProof/>
        </w:rPr>
        <w:instrText xml:space="preserve"> PAGEREF _Toc200620900 \h </w:instrText>
      </w:r>
      <w:r>
        <w:rPr>
          <w:noProof/>
        </w:rPr>
      </w:r>
      <w:r>
        <w:rPr>
          <w:noProof/>
        </w:rPr>
        <w:fldChar w:fldCharType="separate"/>
      </w:r>
      <w:r>
        <w:rPr>
          <w:noProof/>
        </w:rPr>
        <w:t>109</w:t>
      </w:r>
      <w:r>
        <w:rPr>
          <w:noProof/>
        </w:rPr>
        <w:fldChar w:fldCharType="end"/>
      </w:r>
    </w:p>
    <w:p w14:paraId="3FB204FC" w14:textId="5376AE8F"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CipheringKeyResponse</w:t>
      </w:r>
      <w:r>
        <w:rPr>
          <w:noProof/>
        </w:rPr>
        <w:tab/>
      </w:r>
      <w:r>
        <w:rPr>
          <w:noProof/>
        </w:rPr>
        <w:fldChar w:fldCharType="begin" w:fldLock="1"/>
      </w:r>
      <w:r>
        <w:rPr>
          <w:noProof/>
        </w:rPr>
        <w:instrText xml:space="preserve"> PAGEREF _Toc200620901 \h </w:instrText>
      </w:r>
      <w:r>
        <w:rPr>
          <w:noProof/>
        </w:rPr>
      </w:r>
      <w:r>
        <w:rPr>
          <w:noProof/>
        </w:rPr>
        <w:fldChar w:fldCharType="separate"/>
      </w:r>
      <w:r>
        <w:rPr>
          <w:noProof/>
        </w:rPr>
        <w:t>109</w:t>
      </w:r>
      <w:r>
        <w:rPr>
          <w:noProof/>
        </w:rPr>
        <w:fldChar w:fldCharType="end"/>
      </w:r>
    </w:p>
    <w:p w14:paraId="2B75FE5B" w14:textId="0E505FDB"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CipheringDataSet</w:t>
      </w:r>
      <w:r>
        <w:rPr>
          <w:noProof/>
        </w:rPr>
        <w:tab/>
      </w:r>
      <w:r>
        <w:rPr>
          <w:noProof/>
        </w:rPr>
        <w:fldChar w:fldCharType="begin" w:fldLock="1"/>
      </w:r>
      <w:r>
        <w:rPr>
          <w:noProof/>
        </w:rPr>
        <w:instrText xml:space="preserve"> PAGEREF _Toc200620902 \h </w:instrText>
      </w:r>
      <w:r>
        <w:rPr>
          <w:noProof/>
        </w:rPr>
      </w:r>
      <w:r>
        <w:rPr>
          <w:noProof/>
        </w:rPr>
        <w:fldChar w:fldCharType="separate"/>
      </w:r>
      <w:r>
        <w:rPr>
          <w:noProof/>
        </w:rPr>
        <w:t>110</w:t>
      </w:r>
      <w:r>
        <w:rPr>
          <w:noProof/>
        </w:rPr>
        <w:fldChar w:fldCharType="end"/>
      </w:r>
    </w:p>
    <w:p w14:paraId="68ABB57C" w14:textId="01AA06C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CipheringSetReport</w:t>
      </w:r>
      <w:r>
        <w:rPr>
          <w:noProof/>
        </w:rPr>
        <w:tab/>
      </w:r>
      <w:r>
        <w:rPr>
          <w:noProof/>
        </w:rPr>
        <w:fldChar w:fldCharType="begin" w:fldLock="1"/>
      </w:r>
      <w:r>
        <w:rPr>
          <w:noProof/>
        </w:rPr>
        <w:instrText xml:space="preserve"> PAGEREF _Toc200620903 \h </w:instrText>
      </w:r>
      <w:r>
        <w:rPr>
          <w:noProof/>
        </w:rPr>
      </w:r>
      <w:r>
        <w:rPr>
          <w:noProof/>
        </w:rPr>
        <w:fldChar w:fldCharType="separate"/>
      </w:r>
      <w:r>
        <w:rPr>
          <w:noProof/>
        </w:rPr>
        <w:t>116</w:t>
      </w:r>
      <w:r>
        <w:rPr>
          <w:noProof/>
        </w:rPr>
        <w:fldChar w:fldCharType="end"/>
      </w:r>
    </w:p>
    <w:p w14:paraId="1E5E3A61" w14:textId="515EE72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CipherRequestData</w:t>
      </w:r>
      <w:r>
        <w:rPr>
          <w:noProof/>
        </w:rPr>
        <w:tab/>
      </w:r>
      <w:r>
        <w:rPr>
          <w:noProof/>
        </w:rPr>
        <w:fldChar w:fldCharType="begin" w:fldLock="1"/>
      </w:r>
      <w:r>
        <w:rPr>
          <w:noProof/>
        </w:rPr>
        <w:instrText xml:space="preserve"> PAGEREF _Toc200620904 \h </w:instrText>
      </w:r>
      <w:r>
        <w:rPr>
          <w:noProof/>
        </w:rPr>
      </w:r>
      <w:r>
        <w:rPr>
          <w:noProof/>
        </w:rPr>
        <w:fldChar w:fldCharType="separate"/>
      </w:r>
      <w:r>
        <w:rPr>
          <w:noProof/>
        </w:rPr>
        <w:t>116</w:t>
      </w:r>
      <w:r>
        <w:rPr>
          <w:noProof/>
        </w:rPr>
        <w:fldChar w:fldCharType="end"/>
      </w:r>
    </w:p>
    <w:p w14:paraId="1FF25709" w14:textId="76E73E62"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CipherResponseData</w:t>
      </w:r>
      <w:r>
        <w:rPr>
          <w:noProof/>
        </w:rPr>
        <w:tab/>
      </w:r>
      <w:r>
        <w:rPr>
          <w:noProof/>
        </w:rPr>
        <w:fldChar w:fldCharType="begin" w:fldLock="1"/>
      </w:r>
      <w:r>
        <w:rPr>
          <w:noProof/>
        </w:rPr>
        <w:instrText xml:space="preserve"> PAGEREF _Toc200620905 \h </w:instrText>
      </w:r>
      <w:r>
        <w:rPr>
          <w:noProof/>
        </w:rPr>
      </w:r>
      <w:r>
        <w:rPr>
          <w:noProof/>
        </w:rPr>
        <w:fldChar w:fldCharType="separate"/>
      </w:r>
      <w:r>
        <w:rPr>
          <w:noProof/>
        </w:rPr>
        <w:t>116</w:t>
      </w:r>
      <w:r>
        <w:rPr>
          <w:noProof/>
        </w:rPr>
        <w:fldChar w:fldCharType="end"/>
      </w:r>
    </w:p>
    <w:p w14:paraId="2F01A5CC" w14:textId="31665D4A"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sidRPr="0095759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Simple data types and enumerations</w:t>
      </w:r>
      <w:r>
        <w:rPr>
          <w:noProof/>
        </w:rPr>
        <w:tab/>
      </w:r>
      <w:r>
        <w:rPr>
          <w:noProof/>
        </w:rPr>
        <w:fldChar w:fldCharType="begin" w:fldLock="1"/>
      </w:r>
      <w:r>
        <w:rPr>
          <w:noProof/>
        </w:rPr>
        <w:instrText xml:space="preserve"> PAGEREF _Toc200620906 \h </w:instrText>
      </w:r>
      <w:r>
        <w:rPr>
          <w:noProof/>
        </w:rPr>
      </w:r>
      <w:r>
        <w:rPr>
          <w:noProof/>
        </w:rPr>
        <w:fldChar w:fldCharType="separate"/>
      </w:r>
      <w:r>
        <w:rPr>
          <w:noProof/>
        </w:rPr>
        <w:t>116</w:t>
      </w:r>
      <w:r>
        <w:rPr>
          <w:noProof/>
        </w:rPr>
        <w:fldChar w:fldCharType="end"/>
      </w:r>
    </w:p>
    <w:p w14:paraId="6D425F6B" w14:textId="31DF9018"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_Toc200620907 \h </w:instrText>
      </w:r>
      <w:r>
        <w:rPr>
          <w:noProof/>
        </w:rPr>
      </w:r>
      <w:r>
        <w:rPr>
          <w:noProof/>
        </w:rPr>
        <w:fldChar w:fldCharType="separate"/>
      </w:r>
      <w:r>
        <w:rPr>
          <w:noProof/>
        </w:rPr>
        <w:t>116</w:t>
      </w:r>
      <w:r>
        <w:rPr>
          <w:noProof/>
        </w:rPr>
        <w:fldChar w:fldCharType="end"/>
      </w:r>
    </w:p>
    <w:p w14:paraId="265383AF" w14:textId="234898F0"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_Toc200620908 \h </w:instrText>
      </w:r>
      <w:r>
        <w:rPr>
          <w:noProof/>
        </w:rPr>
      </w:r>
      <w:r>
        <w:rPr>
          <w:noProof/>
        </w:rPr>
        <w:fldChar w:fldCharType="separate"/>
      </w:r>
      <w:r>
        <w:rPr>
          <w:noProof/>
        </w:rPr>
        <w:t>116</w:t>
      </w:r>
      <w:r>
        <w:rPr>
          <w:noProof/>
        </w:rPr>
        <w:fldChar w:fldCharType="end"/>
      </w:r>
    </w:p>
    <w:p w14:paraId="6CEF9522" w14:textId="06311397"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StorageOutcome</w:t>
      </w:r>
      <w:r>
        <w:rPr>
          <w:noProof/>
        </w:rPr>
        <w:tab/>
      </w:r>
      <w:r>
        <w:rPr>
          <w:noProof/>
        </w:rPr>
        <w:fldChar w:fldCharType="begin" w:fldLock="1"/>
      </w:r>
      <w:r>
        <w:rPr>
          <w:noProof/>
        </w:rPr>
        <w:instrText xml:space="preserve"> PAGEREF _Toc200620909 \h </w:instrText>
      </w:r>
      <w:r>
        <w:rPr>
          <w:noProof/>
        </w:rPr>
      </w:r>
      <w:r>
        <w:rPr>
          <w:noProof/>
        </w:rPr>
        <w:fldChar w:fldCharType="separate"/>
      </w:r>
      <w:r>
        <w:rPr>
          <w:noProof/>
        </w:rPr>
        <w:t>117</w:t>
      </w:r>
      <w:r>
        <w:rPr>
          <w:noProof/>
        </w:rPr>
        <w:fldChar w:fldCharType="end"/>
      </w:r>
    </w:p>
    <w:p w14:paraId="3E391AE9" w14:textId="33F33C0D"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DataAvailability</w:t>
      </w:r>
      <w:r>
        <w:rPr>
          <w:noProof/>
        </w:rPr>
        <w:tab/>
      </w:r>
      <w:r>
        <w:rPr>
          <w:noProof/>
        </w:rPr>
        <w:fldChar w:fldCharType="begin" w:fldLock="1"/>
      </w:r>
      <w:r>
        <w:rPr>
          <w:noProof/>
        </w:rPr>
        <w:instrText xml:space="preserve"> PAGEREF _Toc200620910 \h </w:instrText>
      </w:r>
      <w:r>
        <w:rPr>
          <w:noProof/>
        </w:rPr>
      </w:r>
      <w:r>
        <w:rPr>
          <w:noProof/>
        </w:rPr>
        <w:fldChar w:fldCharType="separate"/>
      </w:r>
      <w:r>
        <w:rPr>
          <w:noProof/>
        </w:rPr>
        <w:t>117</w:t>
      </w:r>
      <w:r>
        <w:rPr>
          <w:noProof/>
        </w:rPr>
        <w:fldChar w:fldCharType="end"/>
      </w:r>
    </w:p>
    <w:p w14:paraId="2FCA234E" w14:textId="7BADACF5"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_Toc200620911 \h </w:instrText>
      </w:r>
      <w:r>
        <w:rPr>
          <w:noProof/>
        </w:rPr>
      </w:r>
      <w:r>
        <w:rPr>
          <w:noProof/>
        </w:rPr>
        <w:fldChar w:fldCharType="separate"/>
      </w:r>
      <w:r>
        <w:rPr>
          <w:noProof/>
        </w:rPr>
        <w:t>117</w:t>
      </w:r>
      <w:r>
        <w:rPr>
          <w:noProof/>
        </w:rPr>
        <w:fldChar w:fldCharType="end"/>
      </w:r>
    </w:p>
    <w:p w14:paraId="78B925D3" w14:textId="0C2E3857"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_Toc200620912 \h </w:instrText>
      </w:r>
      <w:r>
        <w:rPr>
          <w:noProof/>
        </w:rPr>
      </w:r>
      <w:r>
        <w:rPr>
          <w:noProof/>
        </w:rPr>
        <w:fldChar w:fldCharType="separate"/>
      </w:r>
      <w:r>
        <w:rPr>
          <w:noProof/>
        </w:rPr>
        <w:t>117</w:t>
      </w:r>
      <w:r>
        <w:rPr>
          <w:noProof/>
        </w:rPr>
        <w:fldChar w:fldCharType="end"/>
      </w:r>
    </w:p>
    <w:p w14:paraId="71ECFC39" w14:textId="5884B4E7"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_Toc200620913 \h </w:instrText>
      </w:r>
      <w:r>
        <w:rPr>
          <w:noProof/>
        </w:rPr>
      </w:r>
      <w:r>
        <w:rPr>
          <w:noProof/>
        </w:rPr>
        <w:fldChar w:fldCharType="separate"/>
      </w:r>
      <w:r>
        <w:rPr>
          <w:noProof/>
        </w:rPr>
        <w:t>117</w:t>
      </w:r>
      <w:r>
        <w:rPr>
          <w:noProof/>
        </w:rPr>
        <w:fldChar w:fldCharType="end"/>
      </w:r>
    </w:p>
    <w:p w14:paraId="2B94F831" w14:textId="7B0024E0"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_Toc200620914 \h </w:instrText>
      </w:r>
      <w:r>
        <w:rPr>
          <w:noProof/>
        </w:rPr>
      </w:r>
      <w:r>
        <w:rPr>
          <w:noProof/>
        </w:rPr>
        <w:fldChar w:fldCharType="separate"/>
      </w:r>
      <w:r>
        <w:rPr>
          <w:noProof/>
        </w:rPr>
        <w:t>117</w:t>
      </w:r>
      <w:r>
        <w:rPr>
          <w:noProof/>
        </w:rPr>
        <w:fldChar w:fldCharType="end"/>
      </w:r>
    </w:p>
    <w:p w14:paraId="0D022F6B" w14:textId="4F0049E8"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sidRPr="00957591">
        <w:rPr>
          <w:noProof/>
          <w:lang w:val="en-US"/>
        </w:rPr>
        <w:t>6.2.8</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Security</w:t>
      </w:r>
      <w:r>
        <w:rPr>
          <w:noProof/>
        </w:rPr>
        <w:tab/>
      </w:r>
      <w:r>
        <w:rPr>
          <w:noProof/>
        </w:rPr>
        <w:fldChar w:fldCharType="begin" w:fldLock="1"/>
      </w:r>
      <w:r>
        <w:rPr>
          <w:noProof/>
        </w:rPr>
        <w:instrText xml:space="preserve"> PAGEREF _Toc200620915 \h </w:instrText>
      </w:r>
      <w:r>
        <w:rPr>
          <w:noProof/>
        </w:rPr>
      </w:r>
      <w:r>
        <w:rPr>
          <w:noProof/>
        </w:rPr>
        <w:fldChar w:fldCharType="separate"/>
      </w:r>
      <w:r>
        <w:rPr>
          <w:noProof/>
        </w:rPr>
        <w:t>118</w:t>
      </w:r>
      <w:r>
        <w:rPr>
          <w:noProof/>
        </w:rPr>
        <w:fldChar w:fldCharType="end"/>
      </w:r>
    </w:p>
    <w:p w14:paraId="27E1D784" w14:textId="3EF0111A"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6.2.9</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_Toc200620916 \h </w:instrText>
      </w:r>
      <w:r>
        <w:rPr>
          <w:noProof/>
        </w:rPr>
      </w:r>
      <w:r>
        <w:rPr>
          <w:noProof/>
        </w:rPr>
        <w:fldChar w:fldCharType="separate"/>
      </w:r>
      <w:r>
        <w:rPr>
          <w:noProof/>
        </w:rPr>
        <w:t>118</w:t>
      </w:r>
      <w:r>
        <w:rPr>
          <w:noProof/>
        </w:rPr>
        <w:fldChar w:fldCharType="end"/>
      </w:r>
    </w:p>
    <w:p w14:paraId="1E15ACE9" w14:textId="749AC783"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sidRPr="00957591">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HTTP redirection</w:t>
      </w:r>
      <w:r>
        <w:rPr>
          <w:noProof/>
        </w:rPr>
        <w:tab/>
      </w:r>
      <w:r>
        <w:rPr>
          <w:noProof/>
        </w:rPr>
        <w:fldChar w:fldCharType="begin" w:fldLock="1"/>
      </w:r>
      <w:r>
        <w:rPr>
          <w:noProof/>
        </w:rPr>
        <w:instrText xml:space="preserve"> PAGEREF _Toc200620917 \h </w:instrText>
      </w:r>
      <w:r>
        <w:rPr>
          <w:noProof/>
        </w:rPr>
      </w:r>
      <w:r>
        <w:rPr>
          <w:noProof/>
        </w:rPr>
        <w:fldChar w:fldCharType="separate"/>
      </w:r>
      <w:r>
        <w:rPr>
          <w:noProof/>
        </w:rPr>
        <w:t>118</w:t>
      </w:r>
      <w:r>
        <w:rPr>
          <w:noProof/>
        </w:rPr>
        <w:fldChar w:fldCharType="end"/>
      </w:r>
    </w:p>
    <w:p w14:paraId="409724D6" w14:textId="40E4F3CA" w:rsidR="004351F9" w:rsidRDefault="004351F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Nlmf_DataExposure Service API</w:t>
      </w:r>
      <w:r>
        <w:rPr>
          <w:noProof/>
        </w:rPr>
        <w:tab/>
      </w:r>
      <w:r>
        <w:rPr>
          <w:noProof/>
        </w:rPr>
        <w:fldChar w:fldCharType="begin" w:fldLock="1"/>
      </w:r>
      <w:r>
        <w:rPr>
          <w:noProof/>
        </w:rPr>
        <w:instrText xml:space="preserve"> PAGEREF _Toc200620918 \h </w:instrText>
      </w:r>
      <w:r>
        <w:rPr>
          <w:noProof/>
        </w:rPr>
      </w:r>
      <w:r>
        <w:rPr>
          <w:noProof/>
        </w:rPr>
        <w:fldChar w:fldCharType="separate"/>
      </w:r>
      <w:r>
        <w:rPr>
          <w:noProof/>
        </w:rPr>
        <w:t>118</w:t>
      </w:r>
      <w:r>
        <w:rPr>
          <w:noProof/>
        </w:rPr>
        <w:fldChar w:fldCharType="end"/>
      </w:r>
    </w:p>
    <w:p w14:paraId="016CF672" w14:textId="3F0D8664"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_Toc200620919 \h </w:instrText>
      </w:r>
      <w:r>
        <w:rPr>
          <w:noProof/>
        </w:rPr>
      </w:r>
      <w:r>
        <w:rPr>
          <w:noProof/>
        </w:rPr>
        <w:fldChar w:fldCharType="separate"/>
      </w:r>
      <w:r>
        <w:rPr>
          <w:noProof/>
        </w:rPr>
        <w:t>118</w:t>
      </w:r>
      <w:r>
        <w:rPr>
          <w:noProof/>
        </w:rPr>
        <w:fldChar w:fldCharType="end"/>
      </w:r>
    </w:p>
    <w:p w14:paraId="4C371894" w14:textId="6762E56A"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_Toc200620920 \h </w:instrText>
      </w:r>
      <w:r>
        <w:rPr>
          <w:noProof/>
        </w:rPr>
      </w:r>
      <w:r>
        <w:rPr>
          <w:noProof/>
        </w:rPr>
        <w:fldChar w:fldCharType="separate"/>
      </w:r>
      <w:r>
        <w:rPr>
          <w:noProof/>
        </w:rPr>
        <w:t>119</w:t>
      </w:r>
      <w:r>
        <w:rPr>
          <w:noProof/>
        </w:rPr>
        <w:fldChar w:fldCharType="end"/>
      </w:r>
    </w:p>
    <w:p w14:paraId="78B6C333" w14:textId="37A16AA0"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_Toc200620921 \h </w:instrText>
      </w:r>
      <w:r>
        <w:rPr>
          <w:noProof/>
        </w:rPr>
      </w:r>
      <w:r>
        <w:rPr>
          <w:noProof/>
        </w:rPr>
        <w:fldChar w:fldCharType="separate"/>
      </w:r>
      <w:r>
        <w:rPr>
          <w:noProof/>
        </w:rPr>
        <w:t>119</w:t>
      </w:r>
      <w:r>
        <w:rPr>
          <w:noProof/>
        </w:rPr>
        <w:fldChar w:fldCharType="end"/>
      </w:r>
    </w:p>
    <w:p w14:paraId="166B743D" w14:textId="6517F710"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_Toc200620922 \h </w:instrText>
      </w:r>
      <w:r>
        <w:rPr>
          <w:noProof/>
        </w:rPr>
      </w:r>
      <w:r>
        <w:rPr>
          <w:noProof/>
        </w:rPr>
        <w:fldChar w:fldCharType="separate"/>
      </w:r>
      <w:r>
        <w:rPr>
          <w:noProof/>
        </w:rPr>
        <w:t>119</w:t>
      </w:r>
      <w:r>
        <w:rPr>
          <w:noProof/>
        </w:rPr>
        <w:fldChar w:fldCharType="end"/>
      </w:r>
    </w:p>
    <w:p w14:paraId="3357139D" w14:textId="3368913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_Toc200620923 \h </w:instrText>
      </w:r>
      <w:r>
        <w:rPr>
          <w:noProof/>
        </w:rPr>
      </w:r>
      <w:r>
        <w:rPr>
          <w:noProof/>
        </w:rPr>
        <w:fldChar w:fldCharType="separate"/>
      </w:r>
      <w:r>
        <w:rPr>
          <w:noProof/>
        </w:rPr>
        <w:t>119</w:t>
      </w:r>
      <w:r>
        <w:rPr>
          <w:noProof/>
        </w:rPr>
        <w:fldChar w:fldCharType="end"/>
      </w:r>
    </w:p>
    <w:p w14:paraId="2E984481" w14:textId="6FED7FA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_Toc200620924 \h </w:instrText>
      </w:r>
      <w:r>
        <w:rPr>
          <w:noProof/>
        </w:rPr>
      </w:r>
      <w:r>
        <w:rPr>
          <w:noProof/>
        </w:rPr>
        <w:fldChar w:fldCharType="separate"/>
      </w:r>
      <w:r>
        <w:rPr>
          <w:noProof/>
        </w:rPr>
        <w:t>119</w:t>
      </w:r>
      <w:r>
        <w:rPr>
          <w:noProof/>
        </w:rPr>
        <w:fldChar w:fldCharType="end"/>
      </w:r>
    </w:p>
    <w:p w14:paraId="2288D3DE" w14:textId="2A02A27B"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_Toc200620925 \h </w:instrText>
      </w:r>
      <w:r>
        <w:rPr>
          <w:noProof/>
        </w:rPr>
      </w:r>
      <w:r>
        <w:rPr>
          <w:noProof/>
        </w:rPr>
        <w:fldChar w:fldCharType="separate"/>
      </w:r>
      <w:r>
        <w:rPr>
          <w:noProof/>
        </w:rPr>
        <w:t>119</w:t>
      </w:r>
      <w:r>
        <w:rPr>
          <w:noProof/>
        </w:rPr>
        <w:fldChar w:fldCharType="end"/>
      </w:r>
    </w:p>
    <w:p w14:paraId="7634BEAA" w14:textId="418EC70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_Toc200620926 \h </w:instrText>
      </w:r>
      <w:r>
        <w:rPr>
          <w:noProof/>
        </w:rPr>
      </w:r>
      <w:r>
        <w:rPr>
          <w:noProof/>
        </w:rPr>
        <w:fldChar w:fldCharType="separate"/>
      </w:r>
      <w:r>
        <w:rPr>
          <w:noProof/>
        </w:rPr>
        <w:t>119</w:t>
      </w:r>
      <w:r>
        <w:rPr>
          <w:noProof/>
        </w:rPr>
        <w:fldChar w:fldCharType="end"/>
      </w:r>
    </w:p>
    <w:p w14:paraId="608389D9" w14:textId="1485FCAF"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_Toc200620927 \h </w:instrText>
      </w:r>
      <w:r>
        <w:rPr>
          <w:noProof/>
        </w:rPr>
      </w:r>
      <w:r>
        <w:rPr>
          <w:noProof/>
        </w:rPr>
        <w:fldChar w:fldCharType="separate"/>
      </w:r>
      <w:r>
        <w:rPr>
          <w:noProof/>
        </w:rPr>
        <w:t>119</w:t>
      </w:r>
      <w:r>
        <w:rPr>
          <w:noProof/>
        </w:rPr>
        <w:fldChar w:fldCharType="end"/>
      </w:r>
    </w:p>
    <w:p w14:paraId="314C410B" w14:textId="3150232F"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_Toc200620928 \h </w:instrText>
      </w:r>
      <w:r>
        <w:rPr>
          <w:noProof/>
        </w:rPr>
      </w:r>
      <w:r>
        <w:rPr>
          <w:noProof/>
        </w:rPr>
        <w:fldChar w:fldCharType="separate"/>
      </w:r>
      <w:r>
        <w:rPr>
          <w:noProof/>
        </w:rPr>
        <w:t>120</w:t>
      </w:r>
      <w:r>
        <w:rPr>
          <w:noProof/>
        </w:rPr>
        <w:fldChar w:fldCharType="end"/>
      </w:r>
    </w:p>
    <w:p w14:paraId="55681C76" w14:textId="3DC225E3"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_Toc200620929 \h </w:instrText>
      </w:r>
      <w:r>
        <w:rPr>
          <w:noProof/>
        </w:rPr>
      </w:r>
      <w:r>
        <w:rPr>
          <w:noProof/>
        </w:rPr>
        <w:fldChar w:fldCharType="separate"/>
      </w:r>
      <w:r>
        <w:rPr>
          <w:noProof/>
        </w:rPr>
        <w:t>120</w:t>
      </w:r>
      <w:r>
        <w:rPr>
          <w:noProof/>
        </w:rPr>
        <w:fldChar w:fldCharType="end"/>
      </w:r>
    </w:p>
    <w:p w14:paraId="1618B010" w14:textId="518BBF8D"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sidRPr="00957591">
        <w:rPr>
          <w:noProof/>
          <w:lang w:val="fr-FR"/>
        </w:rPr>
        <w:t>6.3.3.2</w:t>
      </w:r>
      <w:r>
        <w:rPr>
          <w:rFonts w:asciiTheme="minorHAnsi" w:eastAsiaTheme="minorEastAsia" w:hAnsiTheme="minorHAnsi" w:cstheme="minorBidi"/>
          <w:noProof/>
          <w:kern w:val="2"/>
          <w:sz w:val="24"/>
          <w:szCs w:val="24"/>
          <w:lang w:eastAsia="en-GB"/>
          <w14:ligatures w14:val="standardContextual"/>
        </w:rPr>
        <w:tab/>
      </w:r>
      <w:r w:rsidRPr="00957591">
        <w:rPr>
          <w:noProof/>
          <w:lang w:val="fr-FR"/>
        </w:rPr>
        <w:t>Resource: subscriptions (Collection)</w:t>
      </w:r>
      <w:r>
        <w:rPr>
          <w:noProof/>
        </w:rPr>
        <w:tab/>
      </w:r>
      <w:r>
        <w:rPr>
          <w:noProof/>
        </w:rPr>
        <w:fldChar w:fldCharType="begin" w:fldLock="1"/>
      </w:r>
      <w:r>
        <w:rPr>
          <w:noProof/>
        </w:rPr>
        <w:instrText xml:space="preserve"> PAGEREF _Toc200620930 \h </w:instrText>
      </w:r>
      <w:r>
        <w:rPr>
          <w:noProof/>
        </w:rPr>
      </w:r>
      <w:r>
        <w:rPr>
          <w:noProof/>
        </w:rPr>
        <w:fldChar w:fldCharType="separate"/>
      </w:r>
      <w:r>
        <w:rPr>
          <w:noProof/>
        </w:rPr>
        <w:t>120</w:t>
      </w:r>
      <w:r>
        <w:rPr>
          <w:noProof/>
        </w:rPr>
        <w:fldChar w:fldCharType="end"/>
      </w:r>
    </w:p>
    <w:p w14:paraId="4C271D72" w14:textId="37719CAA"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sidRPr="00957591">
        <w:rPr>
          <w:noProof/>
          <w:lang w:val="fr-FR"/>
        </w:rPr>
        <w:t>6.3.3.2.1</w:t>
      </w:r>
      <w:r>
        <w:rPr>
          <w:rFonts w:asciiTheme="minorHAnsi" w:eastAsiaTheme="minorEastAsia" w:hAnsiTheme="minorHAnsi" w:cstheme="minorBidi"/>
          <w:noProof/>
          <w:kern w:val="2"/>
          <w:sz w:val="24"/>
          <w:szCs w:val="24"/>
          <w:lang w:eastAsia="en-GB"/>
          <w14:ligatures w14:val="standardContextual"/>
        </w:rPr>
        <w:tab/>
      </w:r>
      <w:r w:rsidRPr="00957591">
        <w:rPr>
          <w:noProof/>
          <w:lang w:val="fr-FR"/>
        </w:rPr>
        <w:t>Description</w:t>
      </w:r>
      <w:r>
        <w:rPr>
          <w:noProof/>
        </w:rPr>
        <w:tab/>
      </w:r>
      <w:r>
        <w:rPr>
          <w:noProof/>
        </w:rPr>
        <w:fldChar w:fldCharType="begin" w:fldLock="1"/>
      </w:r>
      <w:r>
        <w:rPr>
          <w:noProof/>
        </w:rPr>
        <w:instrText xml:space="preserve"> PAGEREF _Toc200620931 \h </w:instrText>
      </w:r>
      <w:r>
        <w:rPr>
          <w:noProof/>
        </w:rPr>
      </w:r>
      <w:r>
        <w:rPr>
          <w:noProof/>
        </w:rPr>
        <w:fldChar w:fldCharType="separate"/>
      </w:r>
      <w:r>
        <w:rPr>
          <w:noProof/>
        </w:rPr>
        <w:t>120</w:t>
      </w:r>
      <w:r>
        <w:rPr>
          <w:noProof/>
        </w:rPr>
        <w:fldChar w:fldCharType="end"/>
      </w:r>
    </w:p>
    <w:p w14:paraId="13A16AC5" w14:textId="33D12D7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_Toc200620932 \h </w:instrText>
      </w:r>
      <w:r>
        <w:rPr>
          <w:noProof/>
        </w:rPr>
      </w:r>
      <w:r>
        <w:rPr>
          <w:noProof/>
        </w:rPr>
        <w:fldChar w:fldCharType="separate"/>
      </w:r>
      <w:r>
        <w:rPr>
          <w:noProof/>
        </w:rPr>
        <w:t>120</w:t>
      </w:r>
      <w:r>
        <w:rPr>
          <w:noProof/>
        </w:rPr>
        <w:fldChar w:fldCharType="end"/>
      </w:r>
    </w:p>
    <w:p w14:paraId="3289BE91" w14:textId="2FD2AEA9"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_Toc200620933 \h </w:instrText>
      </w:r>
      <w:r>
        <w:rPr>
          <w:noProof/>
        </w:rPr>
      </w:r>
      <w:r>
        <w:rPr>
          <w:noProof/>
        </w:rPr>
        <w:fldChar w:fldCharType="separate"/>
      </w:r>
      <w:r>
        <w:rPr>
          <w:noProof/>
        </w:rPr>
        <w:t>120</w:t>
      </w:r>
      <w:r>
        <w:rPr>
          <w:noProof/>
        </w:rPr>
        <w:fldChar w:fldCharType="end"/>
      </w:r>
    </w:p>
    <w:p w14:paraId="69608096" w14:textId="78235476"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sidRPr="00957591">
        <w:rPr>
          <w:noProof/>
          <w:lang w:val="fr-FR"/>
        </w:rPr>
        <w:t>6.3.3.3</w:t>
      </w:r>
      <w:r>
        <w:rPr>
          <w:rFonts w:asciiTheme="minorHAnsi" w:eastAsiaTheme="minorEastAsia" w:hAnsiTheme="minorHAnsi" w:cstheme="minorBidi"/>
          <w:noProof/>
          <w:kern w:val="2"/>
          <w:sz w:val="24"/>
          <w:szCs w:val="24"/>
          <w:lang w:eastAsia="en-GB"/>
          <w14:ligatures w14:val="standardContextual"/>
        </w:rPr>
        <w:tab/>
      </w:r>
      <w:r w:rsidRPr="00957591">
        <w:rPr>
          <w:noProof/>
          <w:lang w:val="fr-FR"/>
        </w:rPr>
        <w:t>Resource: subscriptionId (Document)</w:t>
      </w:r>
      <w:r>
        <w:rPr>
          <w:noProof/>
        </w:rPr>
        <w:tab/>
      </w:r>
      <w:r>
        <w:rPr>
          <w:noProof/>
        </w:rPr>
        <w:fldChar w:fldCharType="begin" w:fldLock="1"/>
      </w:r>
      <w:r>
        <w:rPr>
          <w:noProof/>
        </w:rPr>
        <w:instrText xml:space="preserve"> PAGEREF _Toc200620934 \h </w:instrText>
      </w:r>
      <w:r>
        <w:rPr>
          <w:noProof/>
        </w:rPr>
      </w:r>
      <w:r>
        <w:rPr>
          <w:noProof/>
        </w:rPr>
        <w:fldChar w:fldCharType="separate"/>
      </w:r>
      <w:r>
        <w:rPr>
          <w:noProof/>
        </w:rPr>
        <w:t>122</w:t>
      </w:r>
      <w:r>
        <w:rPr>
          <w:noProof/>
        </w:rPr>
        <w:fldChar w:fldCharType="end"/>
      </w:r>
    </w:p>
    <w:p w14:paraId="3631F85F" w14:textId="10B8525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sidRPr="00957591">
        <w:rPr>
          <w:noProof/>
          <w:lang w:val="fr-FR"/>
        </w:rPr>
        <w:t>6.3.3.3.1</w:t>
      </w:r>
      <w:r>
        <w:rPr>
          <w:rFonts w:asciiTheme="minorHAnsi" w:eastAsiaTheme="minorEastAsia" w:hAnsiTheme="minorHAnsi" w:cstheme="minorBidi"/>
          <w:noProof/>
          <w:kern w:val="2"/>
          <w:sz w:val="24"/>
          <w:szCs w:val="24"/>
          <w:lang w:eastAsia="en-GB"/>
          <w14:ligatures w14:val="standardContextual"/>
        </w:rPr>
        <w:tab/>
      </w:r>
      <w:r w:rsidRPr="00957591">
        <w:rPr>
          <w:noProof/>
          <w:lang w:val="fr-FR"/>
        </w:rPr>
        <w:t>Description</w:t>
      </w:r>
      <w:r>
        <w:rPr>
          <w:noProof/>
        </w:rPr>
        <w:tab/>
      </w:r>
      <w:r>
        <w:rPr>
          <w:noProof/>
        </w:rPr>
        <w:fldChar w:fldCharType="begin" w:fldLock="1"/>
      </w:r>
      <w:r>
        <w:rPr>
          <w:noProof/>
        </w:rPr>
        <w:instrText xml:space="preserve"> PAGEREF _Toc200620935 \h </w:instrText>
      </w:r>
      <w:r>
        <w:rPr>
          <w:noProof/>
        </w:rPr>
      </w:r>
      <w:r>
        <w:rPr>
          <w:noProof/>
        </w:rPr>
        <w:fldChar w:fldCharType="separate"/>
      </w:r>
      <w:r>
        <w:rPr>
          <w:noProof/>
        </w:rPr>
        <w:t>122</w:t>
      </w:r>
      <w:r>
        <w:rPr>
          <w:noProof/>
        </w:rPr>
        <w:fldChar w:fldCharType="end"/>
      </w:r>
    </w:p>
    <w:p w14:paraId="36123459" w14:textId="2C15B3F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_Toc200620936 \h </w:instrText>
      </w:r>
      <w:r>
        <w:rPr>
          <w:noProof/>
        </w:rPr>
      </w:r>
      <w:r>
        <w:rPr>
          <w:noProof/>
        </w:rPr>
        <w:fldChar w:fldCharType="separate"/>
      </w:r>
      <w:r>
        <w:rPr>
          <w:noProof/>
        </w:rPr>
        <w:t>122</w:t>
      </w:r>
      <w:r>
        <w:rPr>
          <w:noProof/>
        </w:rPr>
        <w:fldChar w:fldCharType="end"/>
      </w:r>
    </w:p>
    <w:p w14:paraId="736EFA05" w14:textId="739DB1C9"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_Toc200620937 \h </w:instrText>
      </w:r>
      <w:r>
        <w:rPr>
          <w:noProof/>
        </w:rPr>
      </w:r>
      <w:r>
        <w:rPr>
          <w:noProof/>
        </w:rPr>
        <w:fldChar w:fldCharType="separate"/>
      </w:r>
      <w:r>
        <w:rPr>
          <w:noProof/>
        </w:rPr>
        <w:t>122</w:t>
      </w:r>
      <w:r>
        <w:rPr>
          <w:noProof/>
        </w:rPr>
        <w:fldChar w:fldCharType="end"/>
      </w:r>
    </w:p>
    <w:p w14:paraId="037A7ACC" w14:textId="11E33323"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_Toc200620938 \h </w:instrText>
      </w:r>
      <w:r>
        <w:rPr>
          <w:noProof/>
        </w:rPr>
      </w:r>
      <w:r>
        <w:rPr>
          <w:noProof/>
        </w:rPr>
        <w:fldChar w:fldCharType="separate"/>
      </w:r>
      <w:r>
        <w:rPr>
          <w:noProof/>
        </w:rPr>
        <w:t>124</w:t>
      </w:r>
      <w:r>
        <w:rPr>
          <w:noProof/>
        </w:rPr>
        <w:fldChar w:fldCharType="end"/>
      </w:r>
    </w:p>
    <w:p w14:paraId="0CC583A8" w14:textId="58B716E0"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_Toc200620939 \h </w:instrText>
      </w:r>
      <w:r>
        <w:rPr>
          <w:noProof/>
        </w:rPr>
      </w:r>
      <w:r>
        <w:rPr>
          <w:noProof/>
        </w:rPr>
        <w:fldChar w:fldCharType="separate"/>
      </w:r>
      <w:r>
        <w:rPr>
          <w:noProof/>
        </w:rPr>
        <w:t>124</w:t>
      </w:r>
      <w:r>
        <w:rPr>
          <w:noProof/>
        </w:rPr>
        <w:fldChar w:fldCharType="end"/>
      </w:r>
    </w:p>
    <w:p w14:paraId="10588991" w14:textId="7971E491"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_Toc200620940 \h </w:instrText>
      </w:r>
      <w:r>
        <w:rPr>
          <w:noProof/>
        </w:rPr>
      </w:r>
      <w:r>
        <w:rPr>
          <w:noProof/>
        </w:rPr>
        <w:fldChar w:fldCharType="separate"/>
      </w:r>
      <w:r>
        <w:rPr>
          <w:noProof/>
        </w:rPr>
        <w:t>124</w:t>
      </w:r>
      <w:r>
        <w:rPr>
          <w:noProof/>
        </w:rPr>
        <w:fldChar w:fldCharType="end"/>
      </w:r>
    </w:p>
    <w:p w14:paraId="2FA248BB" w14:textId="7FB3E247"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LMF Data Exposure Notification</w:t>
      </w:r>
      <w:r>
        <w:rPr>
          <w:noProof/>
        </w:rPr>
        <w:tab/>
      </w:r>
      <w:r>
        <w:rPr>
          <w:noProof/>
        </w:rPr>
        <w:fldChar w:fldCharType="begin" w:fldLock="1"/>
      </w:r>
      <w:r>
        <w:rPr>
          <w:noProof/>
        </w:rPr>
        <w:instrText xml:space="preserve"> PAGEREF _Toc200620941 \h </w:instrText>
      </w:r>
      <w:r>
        <w:rPr>
          <w:noProof/>
        </w:rPr>
      </w:r>
      <w:r>
        <w:rPr>
          <w:noProof/>
        </w:rPr>
        <w:fldChar w:fldCharType="separate"/>
      </w:r>
      <w:r>
        <w:rPr>
          <w:noProof/>
        </w:rPr>
        <w:t>125</w:t>
      </w:r>
      <w:r>
        <w:rPr>
          <w:noProof/>
        </w:rPr>
        <w:fldChar w:fldCharType="end"/>
      </w:r>
    </w:p>
    <w:p w14:paraId="7FCD0B97" w14:textId="5A0FD14E"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_Toc200620942 \h </w:instrText>
      </w:r>
      <w:r>
        <w:rPr>
          <w:noProof/>
        </w:rPr>
      </w:r>
      <w:r>
        <w:rPr>
          <w:noProof/>
        </w:rPr>
        <w:fldChar w:fldCharType="separate"/>
      </w:r>
      <w:r>
        <w:rPr>
          <w:noProof/>
        </w:rPr>
        <w:t>125</w:t>
      </w:r>
      <w:r>
        <w:rPr>
          <w:noProof/>
        </w:rPr>
        <w:fldChar w:fldCharType="end"/>
      </w:r>
    </w:p>
    <w:p w14:paraId="7842A201" w14:textId="61C840E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_Toc200620943 \h </w:instrText>
      </w:r>
      <w:r>
        <w:rPr>
          <w:noProof/>
        </w:rPr>
      </w:r>
      <w:r>
        <w:rPr>
          <w:noProof/>
        </w:rPr>
        <w:fldChar w:fldCharType="separate"/>
      </w:r>
      <w:r>
        <w:rPr>
          <w:noProof/>
        </w:rPr>
        <w:t>125</w:t>
      </w:r>
      <w:r>
        <w:rPr>
          <w:noProof/>
        </w:rPr>
        <w:fldChar w:fldCharType="end"/>
      </w:r>
    </w:p>
    <w:p w14:paraId="2F4DEDD6" w14:textId="10B15676"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_Toc200620944 \h </w:instrText>
      </w:r>
      <w:r>
        <w:rPr>
          <w:noProof/>
        </w:rPr>
      </w:r>
      <w:r>
        <w:rPr>
          <w:noProof/>
        </w:rPr>
        <w:fldChar w:fldCharType="separate"/>
      </w:r>
      <w:r>
        <w:rPr>
          <w:noProof/>
        </w:rPr>
        <w:t>126</w:t>
      </w:r>
      <w:r>
        <w:rPr>
          <w:noProof/>
        </w:rPr>
        <w:fldChar w:fldCharType="end"/>
      </w:r>
    </w:p>
    <w:p w14:paraId="5BA9ECC1" w14:textId="5DB99E67"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_Toc200620945 \h </w:instrText>
      </w:r>
      <w:r>
        <w:rPr>
          <w:noProof/>
        </w:rPr>
      </w:r>
      <w:r>
        <w:rPr>
          <w:noProof/>
        </w:rPr>
        <w:fldChar w:fldCharType="separate"/>
      </w:r>
      <w:r>
        <w:rPr>
          <w:noProof/>
        </w:rPr>
        <w:t>126</w:t>
      </w:r>
      <w:r>
        <w:rPr>
          <w:noProof/>
        </w:rPr>
        <w:fldChar w:fldCharType="end"/>
      </w:r>
    </w:p>
    <w:p w14:paraId="20EC82EE" w14:textId="1F014246"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sidRPr="00957591">
        <w:rPr>
          <w:noProof/>
          <w:lang w:val="en-US"/>
        </w:rPr>
        <w:t>6.3</w:t>
      </w:r>
      <w:r>
        <w:rPr>
          <w:noProof/>
        </w:rPr>
        <w:t>.6</w:t>
      </w:r>
      <w:r w:rsidRPr="0095759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Structured data types</w:t>
      </w:r>
      <w:r>
        <w:rPr>
          <w:noProof/>
        </w:rPr>
        <w:tab/>
      </w:r>
      <w:r>
        <w:rPr>
          <w:noProof/>
        </w:rPr>
        <w:fldChar w:fldCharType="begin" w:fldLock="1"/>
      </w:r>
      <w:r>
        <w:rPr>
          <w:noProof/>
        </w:rPr>
        <w:instrText xml:space="preserve"> PAGEREF _Toc200620946 \h </w:instrText>
      </w:r>
      <w:r>
        <w:rPr>
          <w:noProof/>
        </w:rPr>
      </w:r>
      <w:r>
        <w:rPr>
          <w:noProof/>
        </w:rPr>
        <w:fldChar w:fldCharType="separate"/>
      </w:r>
      <w:r>
        <w:rPr>
          <w:noProof/>
        </w:rPr>
        <w:t>127</w:t>
      </w:r>
      <w:r>
        <w:rPr>
          <w:noProof/>
        </w:rPr>
        <w:fldChar w:fldCharType="end"/>
      </w:r>
    </w:p>
    <w:p w14:paraId="2C679DA2" w14:textId="03E612E5"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_Toc200620947 \h </w:instrText>
      </w:r>
      <w:r>
        <w:rPr>
          <w:noProof/>
        </w:rPr>
      </w:r>
      <w:r>
        <w:rPr>
          <w:noProof/>
        </w:rPr>
        <w:fldChar w:fldCharType="separate"/>
      </w:r>
      <w:r>
        <w:rPr>
          <w:noProof/>
        </w:rPr>
        <w:t>127</w:t>
      </w:r>
      <w:r>
        <w:rPr>
          <w:noProof/>
        </w:rPr>
        <w:fldChar w:fldCharType="end"/>
      </w:r>
    </w:p>
    <w:p w14:paraId="1E171A08" w14:textId="3D06C232"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LmfDataExposureSubscription</w:t>
      </w:r>
      <w:r>
        <w:rPr>
          <w:noProof/>
        </w:rPr>
        <w:tab/>
      </w:r>
      <w:r>
        <w:rPr>
          <w:noProof/>
        </w:rPr>
        <w:fldChar w:fldCharType="begin" w:fldLock="1"/>
      </w:r>
      <w:r>
        <w:rPr>
          <w:noProof/>
        </w:rPr>
        <w:instrText xml:space="preserve"> PAGEREF _Toc200620948 \h </w:instrText>
      </w:r>
      <w:r>
        <w:rPr>
          <w:noProof/>
        </w:rPr>
      </w:r>
      <w:r>
        <w:rPr>
          <w:noProof/>
        </w:rPr>
        <w:fldChar w:fldCharType="separate"/>
      </w:r>
      <w:r>
        <w:rPr>
          <w:noProof/>
        </w:rPr>
        <w:t>127</w:t>
      </w:r>
      <w:r>
        <w:rPr>
          <w:noProof/>
        </w:rPr>
        <w:fldChar w:fldCharType="end"/>
      </w:r>
    </w:p>
    <w:p w14:paraId="774E7800" w14:textId="4BE291EC"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LmfDataExposureNotification</w:t>
      </w:r>
      <w:r>
        <w:rPr>
          <w:noProof/>
        </w:rPr>
        <w:tab/>
      </w:r>
      <w:r>
        <w:rPr>
          <w:noProof/>
        </w:rPr>
        <w:fldChar w:fldCharType="begin" w:fldLock="1"/>
      </w:r>
      <w:r>
        <w:rPr>
          <w:noProof/>
        </w:rPr>
        <w:instrText xml:space="preserve"> PAGEREF _Toc200620949 \h </w:instrText>
      </w:r>
      <w:r>
        <w:rPr>
          <w:noProof/>
        </w:rPr>
      </w:r>
      <w:r>
        <w:rPr>
          <w:noProof/>
        </w:rPr>
        <w:fldChar w:fldCharType="separate"/>
      </w:r>
      <w:r>
        <w:rPr>
          <w:noProof/>
        </w:rPr>
        <w:t>128</w:t>
      </w:r>
      <w:r>
        <w:rPr>
          <w:noProof/>
        </w:rPr>
        <w:fldChar w:fldCharType="end"/>
      </w:r>
    </w:p>
    <w:p w14:paraId="185E82B3" w14:textId="0DA43092"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LmfDataExposureReport</w:t>
      </w:r>
      <w:r>
        <w:rPr>
          <w:noProof/>
        </w:rPr>
        <w:tab/>
      </w:r>
      <w:r>
        <w:rPr>
          <w:noProof/>
        </w:rPr>
        <w:fldChar w:fldCharType="begin" w:fldLock="1"/>
      </w:r>
      <w:r>
        <w:rPr>
          <w:noProof/>
        </w:rPr>
        <w:instrText xml:space="preserve"> PAGEREF _Toc200620950 \h </w:instrText>
      </w:r>
      <w:r>
        <w:rPr>
          <w:noProof/>
        </w:rPr>
      </w:r>
      <w:r>
        <w:rPr>
          <w:noProof/>
        </w:rPr>
        <w:fldChar w:fldCharType="separate"/>
      </w:r>
      <w:r>
        <w:rPr>
          <w:noProof/>
        </w:rPr>
        <w:t>128</w:t>
      </w:r>
      <w:r>
        <w:rPr>
          <w:noProof/>
        </w:rPr>
        <w:fldChar w:fldCharType="end"/>
      </w:r>
    </w:p>
    <w:p w14:paraId="7CC8D9AD" w14:textId="2F8C39F4"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LmfDataExposureSamplingData</w:t>
      </w:r>
      <w:r>
        <w:rPr>
          <w:noProof/>
        </w:rPr>
        <w:tab/>
      </w:r>
      <w:r>
        <w:rPr>
          <w:noProof/>
        </w:rPr>
        <w:fldChar w:fldCharType="begin" w:fldLock="1"/>
      </w:r>
      <w:r>
        <w:rPr>
          <w:noProof/>
        </w:rPr>
        <w:instrText xml:space="preserve"> PAGEREF _Toc200620951 \h </w:instrText>
      </w:r>
      <w:r>
        <w:rPr>
          <w:noProof/>
        </w:rPr>
      </w:r>
      <w:r>
        <w:rPr>
          <w:noProof/>
        </w:rPr>
        <w:fldChar w:fldCharType="separate"/>
      </w:r>
      <w:r>
        <w:rPr>
          <w:noProof/>
        </w:rPr>
        <w:t>129</w:t>
      </w:r>
      <w:r>
        <w:rPr>
          <w:noProof/>
        </w:rPr>
        <w:fldChar w:fldCharType="end"/>
      </w:r>
    </w:p>
    <w:p w14:paraId="4053BB15" w14:textId="5E0C0905"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sidRPr="00957591">
        <w:rPr>
          <w:noProof/>
          <w:lang w:val="en-US"/>
        </w:rPr>
        <w:t>6.3</w:t>
      </w:r>
      <w:r>
        <w:rPr>
          <w:noProof/>
        </w:rPr>
        <w:t>.6</w:t>
      </w:r>
      <w:r w:rsidRPr="00957591">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Simple data types and enumerations</w:t>
      </w:r>
      <w:r>
        <w:rPr>
          <w:noProof/>
        </w:rPr>
        <w:tab/>
      </w:r>
      <w:r>
        <w:rPr>
          <w:noProof/>
        </w:rPr>
        <w:fldChar w:fldCharType="begin" w:fldLock="1"/>
      </w:r>
      <w:r>
        <w:rPr>
          <w:noProof/>
        </w:rPr>
        <w:instrText xml:space="preserve"> PAGEREF _Toc200620952 \h </w:instrText>
      </w:r>
      <w:r>
        <w:rPr>
          <w:noProof/>
        </w:rPr>
      </w:r>
      <w:r>
        <w:rPr>
          <w:noProof/>
        </w:rPr>
        <w:fldChar w:fldCharType="separate"/>
      </w:r>
      <w:r>
        <w:rPr>
          <w:noProof/>
        </w:rPr>
        <w:t>129</w:t>
      </w:r>
      <w:r>
        <w:rPr>
          <w:noProof/>
        </w:rPr>
        <w:fldChar w:fldCharType="end"/>
      </w:r>
    </w:p>
    <w:p w14:paraId="673CEA92" w14:textId="7F68A59F"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_Toc200620953 \h </w:instrText>
      </w:r>
      <w:r>
        <w:rPr>
          <w:noProof/>
        </w:rPr>
      </w:r>
      <w:r>
        <w:rPr>
          <w:noProof/>
        </w:rPr>
        <w:fldChar w:fldCharType="separate"/>
      </w:r>
      <w:r>
        <w:rPr>
          <w:noProof/>
        </w:rPr>
        <w:t>129</w:t>
      </w:r>
      <w:r>
        <w:rPr>
          <w:noProof/>
        </w:rPr>
        <w:fldChar w:fldCharType="end"/>
      </w:r>
    </w:p>
    <w:p w14:paraId="26FFC9FE" w14:textId="471A6AC9"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_Toc200620954 \h </w:instrText>
      </w:r>
      <w:r>
        <w:rPr>
          <w:noProof/>
        </w:rPr>
      </w:r>
      <w:r>
        <w:rPr>
          <w:noProof/>
        </w:rPr>
        <w:fldChar w:fldCharType="separate"/>
      </w:r>
      <w:r>
        <w:rPr>
          <w:noProof/>
        </w:rPr>
        <w:t>129</w:t>
      </w:r>
      <w:r>
        <w:rPr>
          <w:noProof/>
        </w:rPr>
        <w:fldChar w:fldCharType="end"/>
      </w:r>
    </w:p>
    <w:p w14:paraId="3DF4DEC7" w14:textId="79FD3446"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LmfDataExposureCause</w:t>
      </w:r>
      <w:r>
        <w:rPr>
          <w:noProof/>
        </w:rPr>
        <w:tab/>
      </w:r>
      <w:r>
        <w:rPr>
          <w:noProof/>
        </w:rPr>
        <w:fldChar w:fldCharType="begin" w:fldLock="1"/>
      </w:r>
      <w:r>
        <w:rPr>
          <w:noProof/>
        </w:rPr>
        <w:instrText xml:space="preserve"> PAGEREF _Toc200620955 \h </w:instrText>
      </w:r>
      <w:r>
        <w:rPr>
          <w:noProof/>
        </w:rPr>
      </w:r>
      <w:r>
        <w:rPr>
          <w:noProof/>
        </w:rPr>
        <w:fldChar w:fldCharType="separate"/>
      </w:r>
      <w:r>
        <w:rPr>
          <w:noProof/>
        </w:rPr>
        <w:t>129</w:t>
      </w:r>
      <w:r>
        <w:rPr>
          <w:noProof/>
        </w:rPr>
        <w:fldChar w:fldCharType="end"/>
      </w:r>
    </w:p>
    <w:p w14:paraId="76135966" w14:textId="4DC73142"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DataSourceType</w:t>
      </w:r>
      <w:r>
        <w:rPr>
          <w:noProof/>
        </w:rPr>
        <w:tab/>
      </w:r>
      <w:r>
        <w:rPr>
          <w:noProof/>
        </w:rPr>
        <w:fldChar w:fldCharType="begin" w:fldLock="1"/>
      </w:r>
      <w:r>
        <w:rPr>
          <w:noProof/>
        </w:rPr>
        <w:instrText xml:space="preserve"> PAGEREF _Toc200620956 \h </w:instrText>
      </w:r>
      <w:r>
        <w:rPr>
          <w:noProof/>
        </w:rPr>
      </w:r>
      <w:r>
        <w:rPr>
          <w:noProof/>
        </w:rPr>
        <w:fldChar w:fldCharType="separate"/>
      </w:r>
      <w:r>
        <w:rPr>
          <w:noProof/>
        </w:rPr>
        <w:t>130</w:t>
      </w:r>
      <w:r>
        <w:rPr>
          <w:noProof/>
        </w:rPr>
        <w:fldChar w:fldCharType="end"/>
      </w:r>
    </w:p>
    <w:p w14:paraId="5F59877A" w14:textId="489224CF"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sidRPr="00957591">
        <w:rPr>
          <w:noProof/>
          <w:lang w:val="en-US"/>
        </w:rPr>
        <w:t>6.3</w:t>
      </w:r>
      <w:r>
        <w:rPr>
          <w:noProof/>
        </w:rPr>
        <w:t>.6</w:t>
      </w:r>
      <w:r w:rsidRPr="00957591">
        <w:rPr>
          <w:noProof/>
          <w:lang w:val="en-US"/>
        </w:rPr>
        <w:t>.4</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Binary data types</w:t>
      </w:r>
      <w:r>
        <w:rPr>
          <w:noProof/>
        </w:rPr>
        <w:tab/>
      </w:r>
      <w:r>
        <w:rPr>
          <w:noProof/>
        </w:rPr>
        <w:fldChar w:fldCharType="begin" w:fldLock="1"/>
      </w:r>
      <w:r>
        <w:rPr>
          <w:noProof/>
        </w:rPr>
        <w:instrText xml:space="preserve"> PAGEREF _Toc200620957 \h </w:instrText>
      </w:r>
      <w:r>
        <w:rPr>
          <w:noProof/>
        </w:rPr>
      </w:r>
      <w:r>
        <w:rPr>
          <w:noProof/>
        </w:rPr>
        <w:fldChar w:fldCharType="separate"/>
      </w:r>
      <w:r>
        <w:rPr>
          <w:noProof/>
        </w:rPr>
        <w:t>130</w:t>
      </w:r>
      <w:r>
        <w:rPr>
          <w:noProof/>
        </w:rPr>
        <w:fldChar w:fldCharType="end"/>
      </w:r>
    </w:p>
    <w:p w14:paraId="08AF430B" w14:textId="13C49C13"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sidRPr="00957591">
        <w:rPr>
          <w:noProof/>
          <w:lang w:val="en-US"/>
        </w:rPr>
        <w:t>6.3.6.4.1</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Introduction</w:t>
      </w:r>
      <w:r>
        <w:rPr>
          <w:noProof/>
        </w:rPr>
        <w:tab/>
      </w:r>
      <w:r>
        <w:rPr>
          <w:noProof/>
        </w:rPr>
        <w:fldChar w:fldCharType="begin" w:fldLock="1"/>
      </w:r>
      <w:r>
        <w:rPr>
          <w:noProof/>
        </w:rPr>
        <w:instrText xml:space="preserve"> PAGEREF _Toc200620958 \h </w:instrText>
      </w:r>
      <w:r>
        <w:rPr>
          <w:noProof/>
        </w:rPr>
      </w:r>
      <w:r>
        <w:rPr>
          <w:noProof/>
        </w:rPr>
        <w:fldChar w:fldCharType="separate"/>
      </w:r>
      <w:r>
        <w:rPr>
          <w:noProof/>
        </w:rPr>
        <w:t>130</w:t>
      </w:r>
      <w:r>
        <w:rPr>
          <w:noProof/>
        </w:rPr>
        <w:fldChar w:fldCharType="end"/>
      </w:r>
    </w:p>
    <w:p w14:paraId="46ABA9CE" w14:textId="5F43B3FF" w:rsidR="004351F9" w:rsidRDefault="004351F9">
      <w:pPr>
        <w:pStyle w:val="TOC5"/>
        <w:rPr>
          <w:rFonts w:asciiTheme="minorHAnsi" w:eastAsiaTheme="minorEastAsia" w:hAnsiTheme="minorHAnsi" w:cstheme="minorBidi"/>
          <w:noProof/>
          <w:kern w:val="2"/>
          <w:sz w:val="24"/>
          <w:szCs w:val="24"/>
          <w:lang w:eastAsia="en-GB"/>
          <w14:ligatures w14:val="standardContextual"/>
        </w:rPr>
      </w:pPr>
      <w:r>
        <w:rPr>
          <w:noProof/>
        </w:rPr>
        <w:t>6.3.6.4.2</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_Toc200620959 \h </w:instrText>
      </w:r>
      <w:r>
        <w:rPr>
          <w:noProof/>
        </w:rPr>
      </w:r>
      <w:r>
        <w:rPr>
          <w:noProof/>
        </w:rPr>
        <w:fldChar w:fldCharType="separate"/>
      </w:r>
      <w:r>
        <w:rPr>
          <w:noProof/>
        </w:rPr>
        <w:t>130</w:t>
      </w:r>
      <w:r>
        <w:rPr>
          <w:noProof/>
        </w:rPr>
        <w:fldChar w:fldCharType="end"/>
      </w:r>
    </w:p>
    <w:p w14:paraId="429E0F24" w14:textId="484F3D57"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_Toc200620960 \h </w:instrText>
      </w:r>
      <w:r>
        <w:rPr>
          <w:noProof/>
        </w:rPr>
      </w:r>
      <w:r>
        <w:rPr>
          <w:noProof/>
        </w:rPr>
        <w:fldChar w:fldCharType="separate"/>
      </w:r>
      <w:r>
        <w:rPr>
          <w:noProof/>
        </w:rPr>
        <w:t>130</w:t>
      </w:r>
      <w:r>
        <w:rPr>
          <w:noProof/>
        </w:rPr>
        <w:fldChar w:fldCharType="end"/>
      </w:r>
    </w:p>
    <w:p w14:paraId="44B7A09C" w14:textId="130885B2"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_Toc200620961 \h </w:instrText>
      </w:r>
      <w:r>
        <w:rPr>
          <w:noProof/>
        </w:rPr>
      </w:r>
      <w:r>
        <w:rPr>
          <w:noProof/>
        </w:rPr>
        <w:fldChar w:fldCharType="separate"/>
      </w:r>
      <w:r>
        <w:rPr>
          <w:noProof/>
        </w:rPr>
        <w:t>130</w:t>
      </w:r>
      <w:r>
        <w:rPr>
          <w:noProof/>
        </w:rPr>
        <w:fldChar w:fldCharType="end"/>
      </w:r>
    </w:p>
    <w:p w14:paraId="539953EB" w14:textId="3E590FAB"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_Toc200620962 \h </w:instrText>
      </w:r>
      <w:r>
        <w:rPr>
          <w:noProof/>
        </w:rPr>
      </w:r>
      <w:r>
        <w:rPr>
          <w:noProof/>
        </w:rPr>
        <w:fldChar w:fldCharType="separate"/>
      </w:r>
      <w:r>
        <w:rPr>
          <w:noProof/>
        </w:rPr>
        <w:t>130</w:t>
      </w:r>
      <w:r>
        <w:rPr>
          <w:noProof/>
        </w:rPr>
        <w:fldChar w:fldCharType="end"/>
      </w:r>
    </w:p>
    <w:p w14:paraId="3C3530A5" w14:textId="476B028C" w:rsidR="004351F9" w:rsidRDefault="004351F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_Toc200620963 \h </w:instrText>
      </w:r>
      <w:r>
        <w:rPr>
          <w:noProof/>
        </w:rPr>
      </w:r>
      <w:r>
        <w:rPr>
          <w:noProof/>
        </w:rPr>
        <w:fldChar w:fldCharType="separate"/>
      </w:r>
      <w:r>
        <w:rPr>
          <w:noProof/>
        </w:rPr>
        <w:t>130</w:t>
      </w:r>
      <w:r>
        <w:rPr>
          <w:noProof/>
        </w:rPr>
        <w:fldChar w:fldCharType="end"/>
      </w:r>
    </w:p>
    <w:p w14:paraId="5F97EE59" w14:textId="18582619"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_Toc200620964 \h </w:instrText>
      </w:r>
      <w:r>
        <w:rPr>
          <w:noProof/>
        </w:rPr>
      </w:r>
      <w:r>
        <w:rPr>
          <w:noProof/>
        </w:rPr>
        <w:fldChar w:fldCharType="separate"/>
      </w:r>
      <w:r>
        <w:rPr>
          <w:noProof/>
        </w:rPr>
        <w:t>131</w:t>
      </w:r>
      <w:r>
        <w:rPr>
          <w:noProof/>
        </w:rPr>
        <w:fldChar w:fldCharType="end"/>
      </w:r>
    </w:p>
    <w:p w14:paraId="629FC650" w14:textId="489AC0FC"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sidRPr="00957591">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957591">
        <w:rPr>
          <w:noProof/>
          <w:lang w:val="en-US"/>
        </w:rPr>
        <w:t>Security</w:t>
      </w:r>
      <w:r>
        <w:rPr>
          <w:noProof/>
        </w:rPr>
        <w:tab/>
      </w:r>
      <w:r>
        <w:rPr>
          <w:noProof/>
        </w:rPr>
        <w:fldChar w:fldCharType="begin" w:fldLock="1"/>
      </w:r>
      <w:r>
        <w:rPr>
          <w:noProof/>
        </w:rPr>
        <w:instrText xml:space="preserve"> PAGEREF _Toc200620965 \h </w:instrText>
      </w:r>
      <w:r>
        <w:rPr>
          <w:noProof/>
        </w:rPr>
      </w:r>
      <w:r>
        <w:rPr>
          <w:noProof/>
        </w:rPr>
        <w:fldChar w:fldCharType="separate"/>
      </w:r>
      <w:r>
        <w:rPr>
          <w:noProof/>
        </w:rPr>
        <w:t>131</w:t>
      </w:r>
      <w:r>
        <w:rPr>
          <w:noProof/>
        </w:rPr>
        <w:fldChar w:fldCharType="end"/>
      </w:r>
    </w:p>
    <w:p w14:paraId="2687E02D" w14:textId="2CA899A3" w:rsidR="004351F9" w:rsidRDefault="004351F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_Toc200620966 \h </w:instrText>
      </w:r>
      <w:r>
        <w:rPr>
          <w:noProof/>
        </w:rPr>
      </w:r>
      <w:r>
        <w:rPr>
          <w:noProof/>
        </w:rPr>
        <w:fldChar w:fldCharType="separate"/>
      </w:r>
      <w:r>
        <w:rPr>
          <w:noProof/>
        </w:rPr>
        <w:t>131</w:t>
      </w:r>
      <w:r>
        <w:rPr>
          <w:noProof/>
        </w:rPr>
        <w:fldChar w:fldCharType="end"/>
      </w:r>
    </w:p>
    <w:p w14:paraId="45AFF484" w14:textId="73B90F98" w:rsidR="004351F9" w:rsidRDefault="004351F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_Toc200620967 \h </w:instrText>
      </w:r>
      <w:r>
        <w:rPr>
          <w:noProof/>
        </w:rPr>
      </w:r>
      <w:r>
        <w:rPr>
          <w:noProof/>
        </w:rPr>
        <w:fldChar w:fldCharType="separate"/>
      </w:r>
      <w:r>
        <w:rPr>
          <w:noProof/>
        </w:rPr>
        <w:t>132</w:t>
      </w:r>
      <w:r>
        <w:rPr>
          <w:noProof/>
        </w:rPr>
        <w:fldChar w:fldCharType="end"/>
      </w:r>
    </w:p>
    <w:p w14:paraId="0A444173" w14:textId="5C3D8604" w:rsidR="004351F9" w:rsidRDefault="004351F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_Toc200620968 \h </w:instrText>
      </w:r>
      <w:r>
        <w:rPr>
          <w:noProof/>
        </w:rPr>
      </w:r>
      <w:r>
        <w:rPr>
          <w:noProof/>
        </w:rPr>
        <w:fldChar w:fldCharType="separate"/>
      </w:r>
      <w:r>
        <w:rPr>
          <w:noProof/>
        </w:rPr>
        <w:t>132</w:t>
      </w:r>
      <w:r>
        <w:rPr>
          <w:noProof/>
        </w:rPr>
        <w:fldChar w:fldCharType="end"/>
      </w:r>
    </w:p>
    <w:p w14:paraId="778F95EA" w14:textId="33A89213" w:rsidR="004351F9" w:rsidRDefault="004351F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Nlmf_Location API</w:t>
      </w:r>
      <w:r>
        <w:rPr>
          <w:noProof/>
        </w:rPr>
        <w:tab/>
      </w:r>
      <w:r>
        <w:rPr>
          <w:noProof/>
        </w:rPr>
        <w:fldChar w:fldCharType="begin" w:fldLock="1"/>
      </w:r>
      <w:r>
        <w:rPr>
          <w:noProof/>
        </w:rPr>
        <w:instrText xml:space="preserve"> PAGEREF _Toc200620969 \h </w:instrText>
      </w:r>
      <w:r>
        <w:rPr>
          <w:noProof/>
        </w:rPr>
      </w:r>
      <w:r>
        <w:rPr>
          <w:noProof/>
        </w:rPr>
        <w:fldChar w:fldCharType="separate"/>
      </w:r>
      <w:r>
        <w:rPr>
          <w:noProof/>
        </w:rPr>
        <w:t>132</w:t>
      </w:r>
      <w:r>
        <w:rPr>
          <w:noProof/>
        </w:rPr>
        <w:fldChar w:fldCharType="end"/>
      </w:r>
    </w:p>
    <w:p w14:paraId="5A773A9A" w14:textId="031C7294" w:rsidR="004351F9" w:rsidRDefault="004351F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Nlmf_Broadcast API</w:t>
      </w:r>
      <w:r>
        <w:rPr>
          <w:noProof/>
        </w:rPr>
        <w:tab/>
      </w:r>
      <w:r>
        <w:rPr>
          <w:noProof/>
        </w:rPr>
        <w:fldChar w:fldCharType="begin" w:fldLock="1"/>
      </w:r>
      <w:r>
        <w:rPr>
          <w:noProof/>
        </w:rPr>
        <w:instrText xml:space="preserve"> PAGEREF _Toc200620970 \h </w:instrText>
      </w:r>
      <w:r>
        <w:rPr>
          <w:noProof/>
        </w:rPr>
      </w:r>
      <w:r>
        <w:rPr>
          <w:noProof/>
        </w:rPr>
        <w:fldChar w:fldCharType="separate"/>
      </w:r>
      <w:r>
        <w:rPr>
          <w:noProof/>
        </w:rPr>
        <w:t>165</w:t>
      </w:r>
      <w:r>
        <w:rPr>
          <w:noProof/>
        </w:rPr>
        <w:fldChar w:fldCharType="end"/>
      </w:r>
    </w:p>
    <w:p w14:paraId="2B1004E2" w14:textId="3B53C128" w:rsidR="004351F9" w:rsidRDefault="004351F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Nlmf_DataExposure API</w:t>
      </w:r>
      <w:r>
        <w:rPr>
          <w:noProof/>
        </w:rPr>
        <w:tab/>
      </w:r>
      <w:r>
        <w:rPr>
          <w:noProof/>
        </w:rPr>
        <w:fldChar w:fldCharType="begin" w:fldLock="1"/>
      </w:r>
      <w:r>
        <w:rPr>
          <w:noProof/>
        </w:rPr>
        <w:instrText xml:space="preserve"> PAGEREF _Toc200620971 \h </w:instrText>
      </w:r>
      <w:r>
        <w:rPr>
          <w:noProof/>
        </w:rPr>
      </w:r>
      <w:r>
        <w:rPr>
          <w:noProof/>
        </w:rPr>
        <w:fldChar w:fldCharType="separate"/>
      </w:r>
      <w:r>
        <w:rPr>
          <w:noProof/>
        </w:rPr>
        <w:t>168</w:t>
      </w:r>
      <w:r>
        <w:rPr>
          <w:noProof/>
        </w:rPr>
        <w:fldChar w:fldCharType="end"/>
      </w:r>
    </w:p>
    <w:p w14:paraId="20980AE6" w14:textId="6FDE82D4" w:rsidR="004351F9" w:rsidRDefault="004351F9">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_Toc200620972 \h </w:instrText>
      </w:r>
      <w:r>
        <w:rPr>
          <w:noProof/>
        </w:rPr>
      </w:r>
      <w:r>
        <w:rPr>
          <w:noProof/>
        </w:rPr>
        <w:fldChar w:fldCharType="separate"/>
      </w:r>
      <w:r>
        <w:rPr>
          <w:noProof/>
        </w:rPr>
        <w:t>173</w:t>
      </w:r>
      <w:r>
        <w:rPr>
          <w:noProof/>
        </w:rPr>
        <w:fldChar w:fldCharType="end"/>
      </w:r>
    </w:p>
    <w:p w14:paraId="128BB875" w14:textId="03E6E742" w:rsidR="00080512" w:rsidRPr="004D3578" w:rsidRDefault="00936E30">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113AF00" w14:textId="77777777" w:rsidR="00080512" w:rsidRPr="004D3578" w:rsidRDefault="00080512">
      <w:r w:rsidRPr="004D3578">
        <w:t xml:space="preserve">This Technical </w:t>
      </w:r>
      <w:bookmarkStart w:id="38" w:name="spectype3"/>
      <w:r w:rsidRPr="00EB7848">
        <w:t>Specification</w:t>
      </w:r>
      <w:bookmarkEnd w:id="38"/>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39" w:name="introduction"/>
      <w:bookmarkStart w:id="40" w:name="_Toc20150326"/>
      <w:bookmarkStart w:id="41" w:name="_Toc25168565"/>
      <w:bookmarkStart w:id="42" w:name="_Toc27592984"/>
      <w:bookmarkStart w:id="43" w:name="_Toc34147853"/>
      <w:bookmarkStart w:id="44" w:name="_Toc36463237"/>
      <w:bookmarkStart w:id="45" w:name="_Toc43215077"/>
      <w:bookmarkStart w:id="46" w:name="_Toc45032325"/>
      <w:bookmarkStart w:id="47" w:name="_Toc49849814"/>
      <w:bookmarkStart w:id="48" w:name="_Toc51873328"/>
      <w:bookmarkStart w:id="49" w:name="_Toc56517456"/>
      <w:bookmarkStart w:id="50" w:name="_Toc58594357"/>
      <w:bookmarkStart w:id="51" w:name="_Toc67685867"/>
      <w:bookmarkStart w:id="52" w:name="_Toc74993688"/>
      <w:bookmarkStart w:id="53" w:name="_Toc82716276"/>
      <w:bookmarkStart w:id="54" w:name="_Toc88818563"/>
      <w:bookmarkStart w:id="55" w:name="_Toc90650485"/>
      <w:bookmarkStart w:id="56" w:name="_Toc98506156"/>
      <w:bookmarkStart w:id="57" w:name="_Toc106639441"/>
      <w:bookmarkStart w:id="58" w:name="_Toc114778951"/>
      <w:bookmarkStart w:id="59" w:name="_Toc122096868"/>
      <w:bookmarkStart w:id="60" w:name="_Toc130844088"/>
      <w:bookmarkStart w:id="61" w:name="_Toc138411794"/>
      <w:bookmarkStart w:id="62" w:name="_Toc145955962"/>
      <w:bookmarkStart w:id="63" w:name="_Toc153887391"/>
      <w:bookmarkStart w:id="64" w:name="_Toc161905271"/>
      <w:bookmarkStart w:id="65" w:name="_Toc170209874"/>
      <w:bookmarkStart w:id="66" w:name="_Toc177550669"/>
      <w:bookmarkStart w:id="67" w:name="_Toc183624747"/>
      <w:bookmarkStart w:id="68" w:name="_Toc186726740"/>
      <w:bookmarkStart w:id="69" w:name="_Toc200620661"/>
      <w:bookmarkEnd w:id="39"/>
      <w:r w:rsidRPr="00143FEC">
        <w:t>1</w:t>
      </w:r>
      <w:r w:rsidRPr="00143FEC">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0" w:name="_Toc20150327"/>
      <w:bookmarkStart w:id="71" w:name="_Toc25168566"/>
      <w:bookmarkStart w:id="72" w:name="_Toc27592985"/>
      <w:bookmarkStart w:id="73" w:name="_Toc34147854"/>
      <w:bookmarkStart w:id="74" w:name="_Toc36463238"/>
      <w:bookmarkStart w:id="75" w:name="_Toc43215078"/>
      <w:bookmarkStart w:id="76" w:name="_Toc45032326"/>
      <w:bookmarkStart w:id="77" w:name="_Toc49849815"/>
      <w:bookmarkStart w:id="78" w:name="_Toc51873329"/>
      <w:bookmarkStart w:id="79" w:name="_Toc56517457"/>
      <w:bookmarkStart w:id="80" w:name="_Toc58594358"/>
      <w:bookmarkStart w:id="81" w:name="_Toc67685868"/>
      <w:bookmarkStart w:id="82" w:name="_Toc74993689"/>
      <w:bookmarkStart w:id="83" w:name="_Toc82716277"/>
      <w:bookmarkStart w:id="84" w:name="_Toc88818564"/>
      <w:bookmarkStart w:id="85" w:name="_Toc90650486"/>
      <w:bookmarkStart w:id="86" w:name="_Toc98506157"/>
      <w:bookmarkStart w:id="87" w:name="_Toc106639442"/>
      <w:bookmarkStart w:id="88" w:name="_Toc114778952"/>
      <w:bookmarkStart w:id="89" w:name="_Toc122096869"/>
      <w:bookmarkStart w:id="90" w:name="_Toc130844089"/>
      <w:bookmarkStart w:id="91" w:name="_Toc138411795"/>
      <w:bookmarkStart w:id="92" w:name="_Toc145955963"/>
      <w:bookmarkStart w:id="93" w:name="_Toc153887392"/>
      <w:bookmarkStart w:id="94" w:name="_Toc161905272"/>
      <w:bookmarkStart w:id="95" w:name="_Toc170209875"/>
      <w:bookmarkStart w:id="96" w:name="_Toc177550670"/>
      <w:bookmarkStart w:id="97" w:name="_Toc183624748"/>
      <w:bookmarkStart w:id="98" w:name="_Toc186726741"/>
      <w:bookmarkStart w:id="99" w:name="_Toc200620662"/>
      <w:r w:rsidRPr="00143FEC">
        <w:t>2</w:t>
      </w:r>
      <w:r w:rsidRPr="00143FEC">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0"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0"/>
    <w:p w14:paraId="6FC69483" w14:textId="58E0CEBE" w:rsidR="00EB7848" w:rsidRDefault="00EB7848" w:rsidP="00EB7848">
      <w:pPr>
        <w:pStyle w:val="EX"/>
        <w:rPr>
          <w:lang w:eastAsia="zh-CN"/>
        </w:rPr>
      </w:pPr>
      <w:r>
        <w:rPr>
          <w:noProof/>
          <w:snapToGrid w:val="0"/>
        </w:rPr>
        <w:t>[15]</w:t>
      </w:r>
      <w:r>
        <w:rPr>
          <w:noProof/>
          <w:snapToGrid w:val="0"/>
        </w:rPr>
        <w:tab/>
        <w:t>IETF RFC </w:t>
      </w:r>
      <w:bookmarkStart w:id="101" w:name="_Hlk149144825"/>
      <w:r w:rsidR="00083B1E" w:rsidRPr="006521E6">
        <w:rPr>
          <w:noProof/>
          <w:snapToGrid w:val="0"/>
        </w:rPr>
        <w:t>9457</w:t>
      </w:r>
      <w:bookmarkEnd w:id="101"/>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2" w:name="_Toc20150328"/>
      <w:bookmarkStart w:id="103" w:name="_Toc25168567"/>
      <w:bookmarkStart w:id="104"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77777777" w:rsidR="00A324EB" w:rsidRDefault="00A324EB" w:rsidP="008E58F6">
      <w:pPr>
        <w:pStyle w:val="EX"/>
      </w:pP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05" w:name="_Toc34147855"/>
      <w:bookmarkStart w:id="106" w:name="_Toc36463239"/>
      <w:bookmarkStart w:id="107" w:name="_Toc43215079"/>
      <w:bookmarkStart w:id="108" w:name="_Toc45032327"/>
      <w:bookmarkStart w:id="109" w:name="_Toc49849816"/>
      <w:bookmarkStart w:id="110" w:name="_Toc51873330"/>
      <w:bookmarkStart w:id="111" w:name="_Toc56517458"/>
      <w:bookmarkStart w:id="112" w:name="_Toc58594359"/>
      <w:bookmarkStart w:id="113" w:name="_Toc67685869"/>
      <w:bookmarkStart w:id="114" w:name="_Toc74993690"/>
      <w:bookmarkStart w:id="115" w:name="_Toc82716278"/>
      <w:bookmarkStart w:id="116" w:name="_Toc88818565"/>
      <w:bookmarkStart w:id="117" w:name="_Toc90650487"/>
      <w:bookmarkStart w:id="118" w:name="_Toc98506158"/>
      <w:bookmarkStart w:id="119" w:name="_Toc106639443"/>
      <w:bookmarkStart w:id="120" w:name="_Toc114778953"/>
      <w:bookmarkStart w:id="121" w:name="_Toc122096870"/>
      <w:bookmarkStart w:id="122" w:name="_Toc130844090"/>
      <w:bookmarkStart w:id="123" w:name="_Toc138411796"/>
      <w:bookmarkStart w:id="124" w:name="_Toc145955964"/>
      <w:bookmarkStart w:id="125" w:name="_Toc153887393"/>
      <w:bookmarkStart w:id="126" w:name="_Toc161905273"/>
      <w:bookmarkStart w:id="127" w:name="_Toc170209876"/>
      <w:bookmarkStart w:id="128" w:name="_Toc177550671"/>
      <w:bookmarkStart w:id="129" w:name="_Toc183624749"/>
      <w:bookmarkStart w:id="130" w:name="_Toc186726742"/>
      <w:bookmarkStart w:id="131" w:name="_Toc200620663"/>
      <w:r>
        <w:t>3</w:t>
      </w:r>
      <w:r>
        <w:tab/>
        <w:t>Definitions</w:t>
      </w:r>
      <w:r>
        <w:rPr>
          <w:rFonts w:hint="eastAsia"/>
          <w:lang w:eastAsia="zh-CN"/>
        </w:rPr>
        <w:t xml:space="preserve"> </w:t>
      </w:r>
      <w:r>
        <w:t>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1FC9954" w14:textId="77777777" w:rsidR="00EB7848" w:rsidRDefault="00EB7848" w:rsidP="00B32564">
      <w:pPr>
        <w:pStyle w:val="Heading2"/>
      </w:pPr>
      <w:bookmarkStart w:id="132" w:name="_Toc20150329"/>
      <w:bookmarkStart w:id="133" w:name="_Toc25168568"/>
      <w:bookmarkStart w:id="134" w:name="_Toc27592987"/>
      <w:bookmarkStart w:id="135" w:name="_Toc34147856"/>
      <w:bookmarkStart w:id="136" w:name="_Toc36463240"/>
      <w:bookmarkStart w:id="137" w:name="_Toc43215080"/>
      <w:bookmarkStart w:id="138" w:name="_Toc45032328"/>
      <w:bookmarkStart w:id="139" w:name="_Toc49849817"/>
      <w:bookmarkStart w:id="140" w:name="_Toc51873331"/>
      <w:bookmarkStart w:id="141" w:name="_Toc56517459"/>
      <w:bookmarkStart w:id="142" w:name="_Toc58594360"/>
      <w:bookmarkStart w:id="143" w:name="_Toc67685870"/>
      <w:bookmarkStart w:id="144" w:name="_Toc74993691"/>
      <w:bookmarkStart w:id="145" w:name="_Toc82716279"/>
      <w:bookmarkStart w:id="146" w:name="_Toc88818566"/>
      <w:bookmarkStart w:id="147" w:name="_Toc90650488"/>
      <w:bookmarkStart w:id="148" w:name="_Toc98506159"/>
      <w:bookmarkStart w:id="149" w:name="_Toc106639444"/>
      <w:bookmarkStart w:id="150" w:name="_Toc114778954"/>
      <w:bookmarkStart w:id="151" w:name="_Toc122096871"/>
      <w:bookmarkStart w:id="152" w:name="_Toc130844091"/>
      <w:bookmarkStart w:id="153" w:name="_Toc138411797"/>
      <w:bookmarkStart w:id="154" w:name="_Toc145955965"/>
      <w:bookmarkStart w:id="155" w:name="_Toc153887394"/>
      <w:bookmarkStart w:id="156" w:name="_Toc161905274"/>
      <w:bookmarkStart w:id="157" w:name="_Toc170209877"/>
      <w:bookmarkStart w:id="158" w:name="_Toc177550672"/>
      <w:bookmarkStart w:id="159" w:name="_Toc183624750"/>
      <w:bookmarkStart w:id="160" w:name="_Toc186726743"/>
      <w:bookmarkStart w:id="161" w:name="_Toc200620664"/>
      <w:r>
        <w:t>3.1</w:t>
      </w:r>
      <w:r>
        <w:tab/>
        <w:t>Definitions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62" w:name="_Toc20150330"/>
      <w:bookmarkStart w:id="163" w:name="_Toc25168569"/>
      <w:bookmarkStart w:id="164" w:name="_Toc27592988"/>
      <w:bookmarkStart w:id="165" w:name="_Toc34147857"/>
      <w:bookmarkStart w:id="166" w:name="_Toc36463241"/>
      <w:bookmarkStart w:id="167" w:name="_Toc43215081"/>
      <w:bookmarkStart w:id="168" w:name="_Toc45032329"/>
      <w:bookmarkStart w:id="169" w:name="_Toc49849818"/>
      <w:bookmarkStart w:id="170" w:name="_Toc51873332"/>
      <w:bookmarkStart w:id="171" w:name="_Toc56517460"/>
      <w:bookmarkStart w:id="172" w:name="_Toc58594361"/>
      <w:bookmarkStart w:id="173" w:name="_Toc67685871"/>
      <w:bookmarkStart w:id="174" w:name="_Toc74993692"/>
      <w:bookmarkStart w:id="175" w:name="_Toc82716280"/>
      <w:bookmarkStart w:id="176" w:name="_Toc88818567"/>
      <w:bookmarkStart w:id="177" w:name="_Toc90650489"/>
      <w:bookmarkStart w:id="178" w:name="_Toc98506160"/>
      <w:bookmarkStart w:id="179" w:name="_Toc106639445"/>
      <w:bookmarkStart w:id="180" w:name="_Toc114778955"/>
      <w:bookmarkStart w:id="181" w:name="_Toc122096872"/>
      <w:bookmarkStart w:id="182" w:name="_Toc130844092"/>
      <w:bookmarkStart w:id="183" w:name="_Toc138411798"/>
      <w:bookmarkStart w:id="184" w:name="_Toc145955966"/>
      <w:bookmarkStart w:id="185" w:name="_Toc153887395"/>
      <w:bookmarkStart w:id="186" w:name="_Toc161905275"/>
      <w:bookmarkStart w:id="187" w:name="_Toc170209878"/>
      <w:bookmarkStart w:id="188" w:name="_Toc177550673"/>
      <w:bookmarkStart w:id="189" w:name="_Toc183624751"/>
      <w:bookmarkStart w:id="190" w:name="_Toc186726744"/>
      <w:bookmarkStart w:id="191" w:name="_Toc200620665"/>
      <w:r>
        <w:lastRenderedPageBreak/>
        <w:t>3.2</w:t>
      </w:r>
      <w:r>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92" w:name="_Toc20150331"/>
      <w:bookmarkStart w:id="193" w:name="_Toc25168570"/>
      <w:bookmarkStart w:id="194" w:name="_Toc27592989"/>
      <w:bookmarkStart w:id="195" w:name="_Toc34147858"/>
      <w:bookmarkStart w:id="196" w:name="_Toc36463242"/>
      <w:bookmarkStart w:id="197" w:name="_Toc43215082"/>
      <w:bookmarkStart w:id="198" w:name="_Toc45032330"/>
      <w:bookmarkStart w:id="199" w:name="_Toc49849819"/>
      <w:bookmarkStart w:id="200" w:name="_Toc51873333"/>
      <w:bookmarkStart w:id="201" w:name="_Toc56517461"/>
      <w:bookmarkStart w:id="202" w:name="_Toc58594362"/>
      <w:bookmarkStart w:id="203" w:name="_Toc67685872"/>
      <w:bookmarkStart w:id="204" w:name="_Toc74993693"/>
      <w:bookmarkStart w:id="205" w:name="_Toc82716281"/>
      <w:bookmarkStart w:id="206" w:name="_Toc88818568"/>
      <w:bookmarkStart w:id="207" w:name="_Toc90650490"/>
      <w:bookmarkStart w:id="208" w:name="_Toc98506161"/>
      <w:bookmarkStart w:id="209" w:name="_Toc106639446"/>
      <w:bookmarkStart w:id="210" w:name="_Toc114778956"/>
      <w:bookmarkStart w:id="211" w:name="_Toc122096873"/>
      <w:bookmarkStart w:id="212" w:name="_Toc130844093"/>
      <w:bookmarkStart w:id="213" w:name="_Toc138411799"/>
      <w:bookmarkStart w:id="214" w:name="_Toc145955967"/>
      <w:bookmarkStart w:id="215" w:name="_Toc153887396"/>
      <w:bookmarkStart w:id="216" w:name="_Toc161905276"/>
      <w:bookmarkStart w:id="217" w:name="_Toc170209879"/>
      <w:bookmarkStart w:id="218" w:name="_Toc177550674"/>
      <w:bookmarkStart w:id="219" w:name="_Toc183624752"/>
      <w:bookmarkStart w:id="220" w:name="_Toc186726745"/>
      <w:bookmarkStart w:id="221" w:name="_Toc200620666"/>
      <w:r w:rsidRPr="00F6448C">
        <w:t>4</w:t>
      </w:r>
      <w:r w:rsidRPr="00F6448C">
        <w:tab/>
      </w:r>
      <w:r>
        <w:t>Overview</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6pt;height:183.15pt" o:ole="">
            <v:imagedata r:id="rId13" o:title=""/>
          </v:shape>
          <o:OLEObject Type="Embed" ProgID="Visio.Drawing.11" ShapeID="_x0000_i1026" DrawAspect="Content" ObjectID="_1811233747"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22" w:name="_Toc20150332"/>
      <w:bookmarkStart w:id="223" w:name="_Toc25168571"/>
      <w:bookmarkStart w:id="224" w:name="_Toc27592990"/>
      <w:bookmarkStart w:id="225" w:name="_Toc34147859"/>
      <w:bookmarkStart w:id="226" w:name="_Toc36463243"/>
      <w:bookmarkStart w:id="227" w:name="_Toc43215083"/>
      <w:bookmarkStart w:id="228" w:name="_Toc45032331"/>
      <w:bookmarkStart w:id="229" w:name="_Toc49849820"/>
      <w:bookmarkStart w:id="230" w:name="_Toc51873334"/>
      <w:bookmarkStart w:id="231" w:name="_Toc56517462"/>
      <w:bookmarkStart w:id="232" w:name="_Toc58594363"/>
      <w:bookmarkStart w:id="233" w:name="_Toc67685873"/>
      <w:bookmarkStart w:id="234" w:name="_Toc74993694"/>
      <w:bookmarkStart w:id="235" w:name="_Toc82716282"/>
      <w:bookmarkStart w:id="236" w:name="_Toc88818569"/>
      <w:bookmarkStart w:id="237" w:name="_Toc90650491"/>
      <w:bookmarkStart w:id="238" w:name="_Toc98506162"/>
      <w:bookmarkStart w:id="239" w:name="_Toc106639447"/>
      <w:bookmarkStart w:id="240" w:name="_Toc114778957"/>
      <w:bookmarkStart w:id="241" w:name="_Toc122096874"/>
      <w:bookmarkStart w:id="242" w:name="_Toc130844094"/>
      <w:bookmarkStart w:id="243" w:name="_Toc138411800"/>
      <w:bookmarkStart w:id="244" w:name="_Toc145955968"/>
      <w:bookmarkStart w:id="245" w:name="_Toc153887397"/>
      <w:bookmarkStart w:id="246" w:name="_Toc161905277"/>
      <w:bookmarkStart w:id="247" w:name="_Toc170209880"/>
      <w:bookmarkStart w:id="248" w:name="_Toc177550675"/>
      <w:bookmarkStart w:id="249" w:name="_Toc183624753"/>
      <w:bookmarkStart w:id="250" w:name="_Toc186726746"/>
      <w:bookmarkStart w:id="251" w:name="_Toc200620667"/>
      <w:r>
        <w:lastRenderedPageBreak/>
        <w:t>5</w:t>
      </w:r>
      <w:r>
        <w:rPr>
          <w:rFonts w:hint="eastAsia"/>
        </w:rPr>
        <w:tab/>
      </w:r>
      <w:r>
        <w:t>Services Offered by the LMF</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2E3F992D" w14:textId="77777777" w:rsidR="00EB7848" w:rsidRDefault="00EB7848" w:rsidP="00B32564">
      <w:pPr>
        <w:pStyle w:val="Heading2"/>
        <w:rPr>
          <w:lang w:val="en-US"/>
        </w:rPr>
      </w:pPr>
      <w:bookmarkStart w:id="252" w:name="_Toc20150333"/>
      <w:bookmarkStart w:id="253" w:name="_Toc25168572"/>
      <w:bookmarkStart w:id="254" w:name="_Toc27592991"/>
      <w:bookmarkStart w:id="255" w:name="_Toc34147860"/>
      <w:bookmarkStart w:id="256" w:name="_Toc36463244"/>
      <w:bookmarkStart w:id="257" w:name="_Toc43215084"/>
      <w:bookmarkStart w:id="258" w:name="_Toc45032332"/>
      <w:bookmarkStart w:id="259" w:name="_Toc49849821"/>
      <w:bookmarkStart w:id="260" w:name="_Toc51873335"/>
      <w:bookmarkStart w:id="261" w:name="_Toc56517463"/>
      <w:bookmarkStart w:id="262" w:name="_Toc58594364"/>
      <w:bookmarkStart w:id="263" w:name="_Toc67685874"/>
      <w:bookmarkStart w:id="264" w:name="_Toc74993695"/>
      <w:bookmarkStart w:id="265" w:name="_Toc82716283"/>
      <w:bookmarkStart w:id="266" w:name="_Toc88818570"/>
      <w:bookmarkStart w:id="267" w:name="_Toc90650492"/>
      <w:bookmarkStart w:id="268" w:name="_Toc98506163"/>
      <w:bookmarkStart w:id="269" w:name="_Toc106639448"/>
      <w:bookmarkStart w:id="270" w:name="_Toc114778958"/>
      <w:bookmarkStart w:id="271" w:name="_Toc122096875"/>
      <w:bookmarkStart w:id="272" w:name="_Toc130844095"/>
      <w:bookmarkStart w:id="273" w:name="_Toc138411801"/>
      <w:bookmarkStart w:id="274" w:name="_Toc145955969"/>
      <w:bookmarkStart w:id="275" w:name="_Toc153887398"/>
      <w:bookmarkStart w:id="276" w:name="_Toc161905278"/>
      <w:bookmarkStart w:id="277" w:name="_Toc170209881"/>
      <w:bookmarkStart w:id="278" w:name="_Toc177550676"/>
      <w:bookmarkStart w:id="279" w:name="_Toc183624754"/>
      <w:bookmarkStart w:id="280" w:name="_Toc186726747"/>
      <w:bookmarkStart w:id="281" w:name="_Toc200620668"/>
      <w:r>
        <w:rPr>
          <w:lang w:val="en-US"/>
        </w:rPr>
        <w:t>5.1</w:t>
      </w:r>
      <w:r>
        <w:rPr>
          <w:lang w:val="en-US"/>
        </w:rPr>
        <w:tab/>
        <w:t>Introduction</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58E41B81" w14:textId="77777777" w:rsidR="00EB7848" w:rsidRDefault="00EB7848" w:rsidP="00EB7848">
      <w:bookmarkStart w:id="282"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83"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shd w:val="clear" w:color="auto" w:fill="auto"/>
          </w:tcPr>
          <w:p w14:paraId="518F230F" w14:textId="799FD638" w:rsidR="002D2622" w:rsidRDefault="00161E95" w:rsidP="002D2622">
            <w:r w:rsidRPr="00CC19A9">
              <w:rPr>
                <w:rStyle w:val="TALChar"/>
              </w:rPr>
              <w:t>nlmf-dataexposure</w:t>
            </w:r>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84" w:name="_Toc25168573"/>
      <w:bookmarkStart w:id="285" w:name="_Toc27592992"/>
      <w:bookmarkStart w:id="286" w:name="_Toc34147861"/>
      <w:bookmarkStart w:id="287" w:name="_Toc36463245"/>
      <w:bookmarkStart w:id="288" w:name="_Toc43215085"/>
      <w:bookmarkStart w:id="289" w:name="_Toc45032333"/>
      <w:bookmarkStart w:id="290" w:name="_Toc49849822"/>
      <w:bookmarkStart w:id="291" w:name="_Toc51873336"/>
      <w:bookmarkStart w:id="292" w:name="_Toc56517464"/>
      <w:bookmarkStart w:id="293" w:name="_Toc58594365"/>
      <w:bookmarkStart w:id="294" w:name="_Toc67685875"/>
      <w:bookmarkStart w:id="295" w:name="_Toc74993696"/>
      <w:bookmarkStart w:id="296" w:name="_Toc82716284"/>
      <w:bookmarkStart w:id="297" w:name="_Toc88818571"/>
      <w:bookmarkStart w:id="298" w:name="_Toc90650493"/>
      <w:bookmarkStart w:id="299" w:name="_Toc98506164"/>
      <w:bookmarkStart w:id="300" w:name="_Toc106639449"/>
      <w:bookmarkStart w:id="301" w:name="_Toc114778959"/>
      <w:bookmarkStart w:id="302" w:name="_Toc122096876"/>
      <w:bookmarkStart w:id="303" w:name="_Toc130844096"/>
      <w:bookmarkStart w:id="304" w:name="_Toc138411802"/>
      <w:bookmarkStart w:id="305" w:name="_Toc145955970"/>
      <w:bookmarkStart w:id="306" w:name="_Toc153887399"/>
      <w:bookmarkStart w:id="307" w:name="_Toc161905279"/>
      <w:bookmarkStart w:id="308" w:name="_Toc170209882"/>
      <w:bookmarkStart w:id="309" w:name="_Toc177550677"/>
      <w:bookmarkStart w:id="310" w:name="_Toc183624755"/>
      <w:bookmarkStart w:id="311" w:name="_Toc186726748"/>
      <w:bookmarkStart w:id="312" w:name="_Toc200620669"/>
      <w:r>
        <w:t>5.2</w:t>
      </w:r>
      <w:r>
        <w:tab/>
      </w:r>
      <w:r w:rsidRPr="007B2410">
        <w:t>N</w:t>
      </w:r>
      <w:r>
        <w:t>lmf_Location Service</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2C0C8166" w14:textId="77777777" w:rsidR="00EB7848" w:rsidRDefault="00EB7848" w:rsidP="00B32564">
      <w:pPr>
        <w:pStyle w:val="Heading3"/>
      </w:pPr>
      <w:bookmarkStart w:id="313" w:name="_Toc20150335"/>
      <w:bookmarkStart w:id="314" w:name="_Toc25168574"/>
      <w:bookmarkStart w:id="315" w:name="_Toc27592993"/>
      <w:bookmarkStart w:id="316" w:name="_Toc34147862"/>
      <w:bookmarkStart w:id="317" w:name="_Toc36463246"/>
      <w:bookmarkStart w:id="318" w:name="_Toc43215086"/>
      <w:bookmarkStart w:id="319" w:name="_Toc45032334"/>
      <w:bookmarkStart w:id="320" w:name="_Toc49849823"/>
      <w:bookmarkStart w:id="321" w:name="_Toc51873337"/>
      <w:bookmarkStart w:id="322" w:name="_Toc56517465"/>
      <w:bookmarkStart w:id="323" w:name="_Toc58594366"/>
      <w:bookmarkStart w:id="324" w:name="_Toc67685876"/>
      <w:bookmarkStart w:id="325" w:name="_Toc74993697"/>
      <w:bookmarkStart w:id="326" w:name="_Toc82716285"/>
      <w:bookmarkStart w:id="327" w:name="_Toc88818572"/>
      <w:bookmarkStart w:id="328" w:name="_Toc90650494"/>
      <w:bookmarkStart w:id="329" w:name="_Toc98506165"/>
      <w:bookmarkStart w:id="330" w:name="_Toc106639450"/>
      <w:bookmarkStart w:id="331" w:name="_Toc114778960"/>
      <w:bookmarkStart w:id="332" w:name="_Toc122096877"/>
      <w:bookmarkStart w:id="333" w:name="_Toc130844097"/>
      <w:bookmarkStart w:id="334" w:name="_Toc138411803"/>
      <w:bookmarkStart w:id="335" w:name="_Toc145955971"/>
      <w:bookmarkStart w:id="336" w:name="_Toc153887400"/>
      <w:bookmarkStart w:id="337" w:name="_Toc161905280"/>
      <w:bookmarkStart w:id="338" w:name="_Toc170209883"/>
      <w:bookmarkStart w:id="339" w:name="_Toc177550678"/>
      <w:bookmarkStart w:id="340" w:name="_Toc183624756"/>
      <w:bookmarkStart w:id="341" w:name="_Toc186726749"/>
      <w:bookmarkStart w:id="342" w:name="_Toc200620670"/>
      <w:r>
        <w:t>5.2.1</w:t>
      </w:r>
      <w:r>
        <w:tab/>
        <w:t>Service Description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43" w:name="_Toc20150336"/>
      <w:bookmarkStart w:id="344" w:name="_Toc25168575"/>
      <w:bookmarkStart w:id="345" w:name="_Toc27592994"/>
      <w:bookmarkStart w:id="346" w:name="_Toc34147863"/>
      <w:bookmarkStart w:id="347" w:name="_Toc36463247"/>
      <w:bookmarkStart w:id="348" w:name="_Toc43215087"/>
      <w:bookmarkStart w:id="349" w:name="_Toc45032335"/>
      <w:bookmarkStart w:id="350" w:name="_Toc49849824"/>
      <w:bookmarkStart w:id="351" w:name="_Toc51873338"/>
      <w:bookmarkStart w:id="352" w:name="_Toc56517466"/>
      <w:bookmarkStart w:id="353" w:name="_Toc58594367"/>
      <w:bookmarkStart w:id="354" w:name="_Toc67685877"/>
      <w:bookmarkStart w:id="355" w:name="_Toc74993698"/>
      <w:bookmarkStart w:id="356" w:name="_Toc82716286"/>
      <w:bookmarkStart w:id="357" w:name="_Toc88818573"/>
      <w:bookmarkStart w:id="358" w:name="_Toc90650495"/>
      <w:bookmarkStart w:id="359" w:name="_Toc98506166"/>
      <w:bookmarkStart w:id="360" w:name="_Toc106639451"/>
      <w:bookmarkStart w:id="361" w:name="_Toc114778961"/>
      <w:bookmarkStart w:id="362" w:name="_Toc122096878"/>
      <w:bookmarkStart w:id="363" w:name="_Toc130844098"/>
      <w:bookmarkStart w:id="364" w:name="_Toc138411804"/>
      <w:bookmarkStart w:id="365" w:name="_Toc145955972"/>
      <w:bookmarkStart w:id="366" w:name="_Toc153887401"/>
      <w:bookmarkStart w:id="367" w:name="_Toc161905281"/>
      <w:bookmarkStart w:id="368" w:name="_Toc170209884"/>
      <w:bookmarkStart w:id="369" w:name="_Toc177550679"/>
      <w:bookmarkStart w:id="370" w:name="_Toc183624757"/>
      <w:bookmarkStart w:id="371" w:name="_Toc186726750"/>
      <w:bookmarkStart w:id="372" w:name="_Toc200620671"/>
      <w:r>
        <w:t>5.2.2</w:t>
      </w:r>
      <w:r>
        <w:tab/>
        <w:t>Service Operations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058DCB1" w14:textId="77777777" w:rsidR="00EB7848" w:rsidRDefault="00EB7848" w:rsidP="00B32564">
      <w:pPr>
        <w:pStyle w:val="Heading4"/>
      </w:pPr>
      <w:bookmarkStart w:id="373" w:name="_Toc20150337"/>
      <w:bookmarkStart w:id="374" w:name="_Toc25168576"/>
      <w:bookmarkStart w:id="375" w:name="_Toc27592995"/>
      <w:bookmarkStart w:id="376" w:name="_Toc34147864"/>
      <w:bookmarkStart w:id="377" w:name="_Toc36463248"/>
      <w:bookmarkStart w:id="378" w:name="_Toc43215088"/>
      <w:bookmarkStart w:id="379" w:name="_Toc45032336"/>
      <w:bookmarkStart w:id="380" w:name="_Toc49849825"/>
      <w:bookmarkStart w:id="381" w:name="_Toc51873339"/>
      <w:bookmarkStart w:id="382" w:name="_Toc56517467"/>
      <w:bookmarkStart w:id="383" w:name="_Toc58594368"/>
      <w:bookmarkStart w:id="384" w:name="_Toc67685878"/>
      <w:bookmarkStart w:id="385" w:name="_Toc74993699"/>
      <w:bookmarkStart w:id="386" w:name="_Toc82716287"/>
      <w:bookmarkStart w:id="387" w:name="_Toc88818574"/>
      <w:bookmarkStart w:id="388" w:name="_Toc90650496"/>
      <w:bookmarkStart w:id="389" w:name="_Toc98506167"/>
      <w:bookmarkStart w:id="390" w:name="_Toc106639452"/>
      <w:bookmarkStart w:id="391" w:name="_Toc114778962"/>
      <w:bookmarkStart w:id="392" w:name="_Toc122096879"/>
      <w:bookmarkStart w:id="393" w:name="_Toc130844099"/>
      <w:bookmarkStart w:id="394" w:name="_Toc138411805"/>
      <w:bookmarkStart w:id="395" w:name="_Toc145955973"/>
      <w:bookmarkStart w:id="396" w:name="_Toc153887402"/>
      <w:bookmarkStart w:id="397" w:name="_Toc161905282"/>
      <w:bookmarkStart w:id="398" w:name="_Toc170209885"/>
      <w:bookmarkStart w:id="399" w:name="_Toc177550680"/>
      <w:bookmarkStart w:id="400" w:name="_Toc183624758"/>
      <w:bookmarkStart w:id="401" w:name="_Toc186726751"/>
      <w:bookmarkStart w:id="402" w:name="_Toc200620672"/>
      <w:r>
        <w:t>5.2.2.1</w:t>
      </w:r>
      <w:r>
        <w:tab/>
        <w:t>Introduction</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03" w:name="_Toc20150338"/>
      <w:bookmarkStart w:id="404" w:name="_Toc25168577"/>
      <w:bookmarkStart w:id="405" w:name="_Toc27592996"/>
      <w:bookmarkStart w:id="406" w:name="_Toc34147865"/>
      <w:bookmarkStart w:id="407" w:name="_Toc36463249"/>
      <w:bookmarkStart w:id="408" w:name="_Toc43215089"/>
      <w:bookmarkStart w:id="409" w:name="_Toc45032337"/>
      <w:bookmarkStart w:id="410" w:name="_Toc49849826"/>
      <w:bookmarkStart w:id="411" w:name="_Toc51873340"/>
      <w:bookmarkStart w:id="412" w:name="_Toc56517468"/>
      <w:bookmarkStart w:id="413" w:name="_Toc58594369"/>
      <w:bookmarkStart w:id="414" w:name="_Toc67685879"/>
      <w:bookmarkStart w:id="415" w:name="_Toc74993700"/>
      <w:bookmarkStart w:id="416" w:name="_Toc82716288"/>
      <w:bookmarkStart w:id="417" w:name="_Toc88818575"/>
      <w:bookmarkStart w:id="418" w:name="_Toc90650497"/>
      <w:bookmarkStart w:id="419" w:name="_Toc98506168"/>
      <w:bookmarkStart w:id="420" w:name="_Toc106639453"/>
      <w:bookmarkStart w:id="421" w:name="_Toc114778963"/>
      <w:bookmarkStart w:id="422" w:name="_Toc122096880"/>
      <w:bookmarkStart w:id="423" w:name="_Toc130844100"/>
      <w:bookmarkStart w:id="424" w:name="_Toc138411806"/>
      <w:bookmarkStart w:id="425" w:name="_Toc145955974"/>
      <w:bookmarkStart w:id="426" w:name="_Toc153887403"/>
      <w:bookmarkStart w:id="427" w:name="_Toc161905283"/>
      <w:bookmarkStart w:id="428" w:name="_Toc170209886"/>
      <w:bookmarkStart w:id="429" w:name="_Toc177550681"/>
      <w:bookmarkStart w:id="430" w:name="_Toc183624759"/>
      <w:bookmarkStart w:id="431" w:name="_Toc186726752"/>
      <w:bookmarkStart w:id="432" w:name="_Toc200620673"/>
      <w:r>
        <w:t>5.2.2.2</w:t>
      </w:r>
      <w:r>
        <w:tab/>
        <w:t>DetermineLocation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743F9D67" w14:textId="77777777" w:rsidR="00EB7848" w:rsidRDefault="00EB7848" w:rsidP="00B32564">
      <w:pPr>
        <w:pStyle w:val="Heading5"/>
      </w:pPr>
      <w:bookmarkStart w:id="433" w:name="_Toc20150339"/>
      <w:bookmarkStart w:id="434" w:name="_Toc25168578"/>
      <w:bookmarkStart w:id="435" w:name="_Toc27592997"/>
      <w:bookmarkStart w:id="436" w:name="_Toc34147866"/>
      <w:bookmarkStart w:id="437" w:name="_Toc36463250"/>
      <w:bookmarkStart w:id="438" w:name="_Toc43215090"/>
      <w:bookmarkStart w:id="439" w:name="_Toc45032338"/>
      <w:bookmarkStart w:id="440" w:name="_Toc49849827"/>
      <w:bookmarkStart w:id="441" w:name="_Toc51873341"/>
      <w:bookmarkStart w:id="442" w:name="_Toc56517469"/>
      <w:bookmarkStart w:id="443" w:name="_Toc58594370"/>
      <w:bookmarkStart w:id="444" w:name="_Toc67685880"/>
      <w:bookmarkStart w:id="445" w:name="_Toc74993701"/>
      <w:bookmarkStart w:id="446" w:name="_Toc82716289"/>
      <w:bookmarkStart w:id="447" w:name="_Toc88818576"/>
      <w:bookmarkStart w:id="448" w:name="_Toc90650498"/>
      <w:bookmarkStart w:id="449" w:name="_Toc98506169"/>
      <w:bookmarkStart w:id="450" w:name="_Toc106639454"/>
      <w:bookmarkStart w:id="451" w:name="_Toc114778964"/>
      <w:bookmarkStart w:id="452" w:name="_Toc122096881"/>
      <w:bookmarkStart w:id="453" w:name="_Toc130844101"/>
      <w:bookmarkStart w:id="454" w:name="_Toc138411807"/>
      <w:bookmarkStart w:id="455" w:name="_Toc145955975"/>
      <w:bookmarkStart w:id="456" w:name="_Toc153887404"/>
      <w:bookmarkStart w:id="457" w:name="_Toc161905284"/>
      <w:bookmarkStart w:id="458" w:name="_Toc170209887"/>
      <w:bookmarkStart w:id="459" w:name="_Toc177550682"/>
      <w:bookmarkStart w:id="460" w:name="_Toc183624760"/>
      <w:bookmarkStart w:id="461" w:name="_Toc186726753"/>
      <w:bookmarkStart w:id="462" w:name="_Toc200620674"/>
      <w:r>
        <w:t>5.2.2.2.1</w:t>
      </w:r>
      <w:r>
        <w:tab/>
        <w:t>General</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63" w:name="_Toc20150340"/>
      <w:bookmarkStart w:id="464" w:name="_Toc25168579"/>
      <w:bookmarkStart w:id="46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66" w:name="_Toc34147867"/>
      <w:bookmarkStart w:id="467" w:name="_Toc36463251"/>
      <w:bookmarkStart w:id="468" w:name="_Toc43215091"/>
      <w:bookmarkStart w:id="469" w:name="_Toc45032339"/>
      <w:bookmarkStart w:id="470" w:name="_Toc49849828"/>
      <w:bookmarkStart w:id="471" w:name="_Toc51873342"/>
      <w:bookmarkStart w:id="472" w:name="_Toc56517470"/>
      <w:bookmarkStart w:id="473" w:name="_Toc58594371"/>
      <w:bookmarkStart w:id="474" w:name="_Toc67685881"/>
      <w:bookmarkStart w:id="475" w:name="_Toc74993702"/>
      <w:bookmarkStart w:id="476" w:name="_Toc82716290"/>
      <w:bookmarkStart w:id="477" w:name="_Toc88818577"/>
      <w:bookmarkStart w:id="478" w:name="_Toc90650499"/>
      <w:bookmarkStart w:id="479" w:name="_Toc98506170"/>
      <w:bookmarkStart w:id="480" w:name="_Toc106639455"/>
      <w:bookmarkStart w:id="481" w:name="_Toc114778965"/>
      <w:bookmarkStart w:id="482" w:name="_Toc122096882"/>
      <w:bookmarkStart w:id="483" w:name="_Toc130844102"/>
      <w:bookmarkStart w:id="484" w:name="_Toc138411808"/>
      <w:bookmarkStart w:id="485" w:name="_Toc145955976"/>
      <w:bookmarkStart w:id="486" w:name="_Toc153887405"/>
      <w:bookmarkStart w:id="487" w:name="_Toc161905285"/>
      <w:bookmarkStart w:id="488" w:name="_Toc170209888"/>
      <w:bookmarkStart w:id="489" w:name="_Toc177550683"/>
      <w:bookmarkStart w:id="490" w:name="_Toc183624761"/>
      <w:bookmarkStart w:id="491" w:name="_Toc186726754"/>
      <w:bookmarkStart w:id="492" w:name="_Toc200620675"/>
      <w:r>
        <w:t>5.2.2.2.2</w:t>
      </w:r>
      <w:r>
        <w:tab/>
        <w:t>Retrieve UE Location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45pt;height:106pt" o:ole="">
            <v:imagedata r:id="rId15" o:title=""/>
          </v:shape>
          <o:OLEObject Type="Embed" ProgID="Visio.Drawing.11" ShapeID="_x0000_i1027" DrawAspect="Content" ObjectID="_1811233748"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493" w:name="_Hlk175090166"/>
      <w:r w:rsidR="00534A0D">
        <w:t>Ranging and sidelink positioning capabilities supported by the target UE</w:t>
      </w:r>
      <w:bookmarkEnd w:id="493"/>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494" w:name="_Toc34147868"/>
      <w:bookmarkStart w:id="495" w:name="_Toc36463252"/>
      <w:bookmarkStart w:id="496" w:name="_Toc43215092"/>
      <w:bookmarkStart w:id="497" w:name="_Toc45032340"/>
      <w:bookmarkStart w:id="498" w:name="_Toc49849829"/>
      <w:bookmarkStart w:id="499" w:name="_Toc51873343"/>
      <w:bookmarkStart w:id="500" w:name="_Toc56517471"/>
      <w:bookmarkStart w:id="501" w:name="_Toc58594372"/>
      <w:bookmarkStart w:id="502" w:name="_Toc67685882"/>
      <w:bookmarkStart w:id="503" w:name="_Toc74993703"/>
      <w:bookmarkStart w:id="504" w:name="_Toc82716291"/>
      <w:bookmarkStart w:id="505" w:name="_Toc88818578"/>
      <w:bookmarkStart w:id="506" w:name="_Toc90650500"/>
      <w:bookmarkStart w:id="507" w:name="_Toc98506171"/>
      <w:bookmarkStart w:id="508" w:name="_Toc106639456"/>
      <w:bookmarkStart w:id="509" w:name="_Toc114778966"/>
      <w:bookmarkStart w:id="510" w:name="_Toc122096883"/>
      <w:bookmarkStart w:id="511" w:name="_Toc130844103"/>
      <w:bookmarkStart w:id="512" w:name="_Toc138411809"/>
      <w:bookmarkStart w:id="513" w:name="_Toc145955977"/>
      <w:bookmarkStart w:id="514" w:name="_Toc153887406"/>
      <w:bookmarkStart w:id="515" w:name="_Toc161905286"/>
      <w:bookmarkStart w:id="516" w:name="_Toc170209889"/>
      <w:bookmarkStart w:id="517" w:name="_Toc177550684"/>
      <w:bookmarkStart w:id="518" w:name="_Toc183624762"/>
      <w:bookmarkStart w:id="519" w:name="_Toc186726755"/>
      <w:bookmarkStart w:id="520" w:name="_Toc20150341"/>
      <w:bookmarkStart w:id="521" w:name="_Toc25168580"/>
      <w:bookmarkStart w:id="522" w:name="_Toc27592999"/>
      <w:bookmarkStart w:id="523" w:name="_Toc200620676"/>
      <w:r>
        <w:t>5.2.2.2.3</w:t>
      </w:r>
      <w:r>
        <w:tab/>
        <w:t>Retrieve UE Location for 5G-MO-</w:t>
      </w:r>
      <w:r w:rsidRPr="00EE2E41">
        <w:t>LR</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3"/>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9pt;height:108.3pt" o:ole="">
            <v:imagedata r:id="rId17" o:title=""/>
          </v:shape>
          <o:OLEObject Type="Embed" ProgID="Visio.Drawing.11" ShapeID="_x0000_i1028" DrawAspect="Content" ObjectID="_1811233749"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24" w:name="_Toc34147869"/>
      <w:bookmarkStart w:id="525" w:name="_Toc36463253"/>
      <w:bookmarkStart w:id="526" w:name="_Toc43215093"/>
      <w:bookmarkStart w:id="527" w:name="_Toc45032341"/>
      <w:bookmarkStart w:id="528" w:name="_Toc49849830"/>
      <w:bookmarkStart w:id="529" w:name="_Toc51873344"/>
      <w:bookmarkStart w:id="530" w:name="_Toc56517472"/>
      <w:bookmarkStart w:id="531" w:name="_Toc58594373"/>
      <w:bookmarkStart w:id="532" w:name="_Toc67685883"/>
      <w:bookmarkStart w:id="533" w:name="_Toc74993704"/>
      <w:bookmarkStart w:id="534" w:name="_Toc82716292"/>
      <w:bookmarkStart w:id="535" w:name="_Toc88818579"/>
      <w:bookmarkStart w:id="536" w:name="_Toc90650501"/>
      <w:bookmarkStart w:id="537" w:name="_Toc98506172"/>
      <w:bookmarkStart w:id="538" w:name="_Toc106639457"/>
      <w:bookmarkStart w:id="539" w:name="_Toc114778967"/>
      <w:bookmarkStart w:id="540" w:name="_Toc122096884"/>
      <w:bookmarkStart w:id="541" w:name="_Toc130844104"/>
      <w:bookmarkStart w:id="542" w:name="_Toc138411810"/>
      <w:bookmarkStart w:id="543"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44" w:name="_Toc153887407"/>
      <w:bookmarkStart w:id="545" w:name="_Toc161905287"/>
      <w:bookmarkStart w:id="546" w:name="_Toc170209890"/>
      <w:bookmarkStart w:id="547" w:name="_Toc177550685"/>
      <w:bookmarkStart w:id="548" w:name="_Toc183624763"/>
      <w:bookmarkStart w:id="549" w:name="_Toc186726756"/>
      <w:bookmarkStart w:id="550" w:name="_Toc200620677"/>
      <w:r>
        <w:lastRenderedPageBreak/>
        <w:t>5.2.2.3</w:t>
      </w:r>
      <w:r>
        <w:tab/>
        <w:t>EventNotify</w:t>
      </w:r>
      <w:bookmarkEnd w:id="520"/>
      <w:bookmarkEnd w:id="521"/>
      <w:bookmarkEnd w:id="522"/>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9DBE4BB" w14:textId="77777777" w:rsidR="00EB7848" w:rsidRDefault="00EB7848" w:rsidP="00B32564">
      <w:pPr>
        <w:pStyle w:val="Heading5"/>
      </w:pPr>
      <w:bookmarkStart w:id="551" w:name="_Toc20150342"/>
      <w:bookmarkStart w:id="552" w:name="_Toc25168581"/>
      <w:bookmarkStart w:id="553" w:name="_Toc27593000"/>
      <w:bookmarkStart w:id="554" w:name="_Toc34147870"/>
      <w:bookmarkStart w:id="555" w:name="_Toc36463254"/>
      <w:bookmarkStart w:id="556" w:name="_Toc43215094"/>
      <w:bookmarkStart w:id="557" w:name="_Toc45032342"/>
      <w:bookmarkStart w:id="558" w:name="_Toc49849831"/>
      <w:bookmarkStart w:id="559" w:name="_Toc51873345"/>
      <w:bookmarkStart w:id="560" w:name="_Toc56517473"/>
      <w:bookmarkStart w:id="561" w:name="_Toc58594374"/>
      <w:bookmarkStart w:id="562" w:name="_Toc67685884"/>
      <w:bookmarkStart w:id="563" w:name="_Toc74993705"/>
      <w:bookmarkStart w:id="564" w:name="_Toc82716293"/>
      <w:bookmarkStart w:id="565" w:name="_Toc88818580"/>
      <w:bookmarkStart w:id="566" w:name="_Toc90650502"/>
      <w:bookmarkStart w:id="567" w:name="_Toc98506173"/>
      <w:bookmarkStart w:id="568" w:name="_Toc106639458"/>
      <w:bookmarkStart w:id="569" w:name="_Toc114778968"/>
      <w:bookmarkStart w:id="570" w:name="_Toc122096885"/>
      <w:bookmarkStart w:id="571" w:name="_Toc130844105"/>
      <w:bookmarkStart w:id="572" w:name="_Toc138411811"/>
      <w:bookmarkStart w:id="573" w:name="_Toc145955979"/>
      <w:bookmarkStart w:id="574" w:name="_Toc153887408"/>
      <w:bookmarkStart w:id="575" w:name="_Toc161905288"/>
      <w:bookmarkStart w:id="576" w:name="_Toc170209891"/>
      <w:bookmarkStart w:id="577" w:name="_Toc177550686"/>
      <w:bookmarkStart w:id="578" w:name="_Toc183624764"/>
      <w:bookmarkStart w:id="579" w:name="_Toc186726757"/>
      <w:bookmarkStart w:id="580" w:name="_Toc200620678"/>
      <w:r>
        <w:t>5.2.2.3.1</w:t>
      </w:r>
      <w:r>
        <w:tab/>
        <w:t>General</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581" w:name="_Toc20150343"/>
      <w:bookmarkStart w:id="582" w:name="_Toc25168582"/>
      <w:bookmarkStart w:id="583" w:name="_Toc27593001"/>
      <w:bookmarkStart w:id="584" w:name="_Toc34147871"/>
      <w:bookmarkStart w:id="585" w:name="_Toc36463255"/>
      <w:bookmarkStart w:id="586" w:name="_Toc43215095"/>
      <w:bookmarkStart w:id="587" w:name="_Toc45032343"/>
      <w:bookmarkStart w:id="588" w:name="_Toc49849832"/>
      <w:bookmarkStart w:id="589" w:name="_Toc51873346"/>
      <w:bookmarkStart w:id="590" w:name="_Toc56517474"/>
      <w:bookmarkStart w:id="591" w:name="_Toc58594375"/>
      <w:bookmarkStart w:id="592" w:name="_Toc67685885"/>
      <w:bookmarkStart w:id="593" w:name="_Toc74993706"/>
      <w:bookmarkStart w:id="594" w:name="_Toc82716294"/>
      <w:bookmarkStart w:id="595" w:name="_Toc88818581"/>
      <w:bookmarkStart w:id="596" w:name="_Toc90650503"/>
      <w:bookmarkStart w:id="597" w:name="_Toc98506174"/>
      <w:bookmarkStart w:id="598" w:name="_Toc106639459"/>
      <w:bookmarkStart w:id="599" w:name="_Toc114778969"/>
      <w:bookmarkStart w:id="600" w:name="_Toc122096886"/>
      <w:bookmarkStart w:id="601" w:name="_Toc130844106"/>
      <w:bookmarkStart w:id="602" w:name="_Toc138411812"/>
      <w:bookmarkStart w:id="603" w:name="_Toc145955980"/>
      <w:bookmarkStart w:id="604" w:name="_Toc153887409"/>
      <w:bookmarkStart w:id="605" w:name="_Toc161905289"/>
      <w:bookmarkStart w:id="606" w:name="_Toc170209892"/>
      <w:bookmarkStart w:id="607" w:name="_Toc177550687"/>
      <w:bookmarkStart w:id="608" w:name="_Toc183624765"/>
      <w:bookmarkStart w:id="609" w:name="_Toc186726758"/>
      <w:bookmarkStart w:id="610" w:name="_Toc200620679"/>
      <w:r>
        <w:t>5.2.2.3.2</w:t>
      </w:r>
      <w:r>
        <w:tab/>
        <w:t>Periodic or Triggered Event Notification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9pt;height:104.25pt" o:ole="">
            <v:imagedata r:id="rId19" o:title=""/>
          </v:shape>
          <o:OLEObject Type="Embed" ProgID="Visio.Drawing.11" ShapeID="_x0000_i1029" DrawAspect="Content" ObjectID="_1811233750"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11" w:name="_Toc130844107"/>
      <w:bookmarkStart w:id="612" w:name="_Toc138411813"/>
      <w:bookmarkStart w:id="613" w:name="_Toc145955981"/>
      <w:bookmarkStart w:id="614" w:name="_Toc153887410"/>
      <w:bookmarkStart w:id="615" w:name="_Toc161905290"/>
      <w:bookmarkStart w:id="616" w:name="_Toc170209893"/>
      <w:bookmarkStart w:id="617" w:name="_Toc177550688"/>
      <w:bookmarkStart w:id="618" w:name="_Toc183624766"/>
      <w:bookmarkStart w:id="619" w:name="_Toc186726759"/>
      <w:bookmarkStart w:id="620" w:name="_Toc20150344"/>
      <w:bookmarkStart w:id="621" w:name="_Toc25168583"/>
      <w:bookmarkStart w:id="622" w:name="_Toc27593002"/>
      <w:bookmarkStart w:id="623" w:name="_Toc34147872"/>
      <w:bookmarkStart w:id="624" w:name="_Toc36463256"/>
      <w:bookmarkStart w:id="625" w:name="_Toc43215096"/>
      <w:bookmarkStart w:id="626" w:name="_Toc45032344"/>
      <w:bookmarkStart w:id="627" w:name="_Toc49849833"/>
      <w:bookmarkStart w:id="628" w:name="_Toc51873347"/>
      <w:bookmarkStart w:id="629" w:name="_Toc56517475"/>
      <w:bookmarkStart w:id="630" w:name="_Toc58594376"/>
      <w:bookmarkStart w:id="631" w:name="_Toc67685886"/>
      <w:bookmarkStart w:id="632" w:name="_Toc74993707"/>
      <w:bookmarkStart w:id="633" w:name="_Toc82716295"/>
      <w:bookmarkStart w:id="634" w:name="_Toc88818582"/>
      <w:bookmarkStart w:id="635" w:name="_Toc90650504"/>
      <w:bookmarkStart w:id="636" w:name="_Toc98506175"/>
      <w:bookmarkStart w:id="637" w:name="_Toc106639460"/>
      <w:bookmarkStart w:id="638" w:name="_Toc114778970"/>
      <w:bookmarkStart w:id="639" w:name="_Toc122096887"/>
      <w:bookmarkStart w:id="640" w:name="_Toc200620680"/>
      <w:r>
        <w:t>5.2.2.3.3</w:t>
      </w:r>
      <w:r w:rsidR="00294FBC">
        <w:tab/>
        <w:t>Intermediate location reporting Event Notification</w:t>
      </w:r>
      <w:bookmarkEnd w:id="611"/>
      <w:bookmarkEnd w:id="612"/>
      <w:bookmarkEnd w:id="613"/>
      <w:bookmarkEnd w:id="614"/>
      <w:bookmarkEnd w:id="615"/>
      <w:bookmarkEnd w:id="616"/>
      <w:bookmarkEnd w:id="617"/>
      <w:bookmarkEnd w:id="618"/>
      <w:bookmarkEnd w:id="619"/>
      <w:bookmarkEnd w:id="640"/>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45pt;height:104.25pt" o:ole="">
            <v:imagedata r:id="rId21" o:title=""/>
          </v:shape>
          <o:OLEObject Type="Embed" ProgID="Visio.Drawing.11" ShapeID="_x0000_i1030" DrawAspect="Content" ObjectID="_1811233751"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41" w:name="_Toc130844108"/>
      <w:bookmarkStart w:id="642" w:name="_Toc138411814"/>
      <w:bookmarkStart w:id="643" w:name="_Toc145955982"/>
      <w:bookmarkStart w:id="644" w:name="_Toc153887411"/>
      <w:bookmarkStart w:id="645" w:name="_Toc161905291"/>
      <w:bookmarkStart w:id="646" w:name="_Toc170209894"/>
      <w:bookmarkStart w:id="647" w:name="_Toc177550689"/>
      <w:bookmarkStart w:id="648" w:name="_Toc183624767"/>
      <w:bookmarkStart w:id="649" w:name="_Toc186726760"/>
      <w:bookmarkStart w:id="650" w:name="_Toc200620681"/>
      <w:r>
        <w:t>5.2.2.4</w:t>
      </w:r>
      <w:r>
        <w:tab/>
        <w:t>CancelLocation</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1"/>
      <w:bookmarkEnd w:id="642"/>
      <w:bookmarkEnd w:id="643"/>
      <w:bookmarkEnd w:id="644"/>
      <w:bookmarkEnd w:id="645"/>
      <w:bookmarkEnd w:id="646"/>
      <w:bookmarkEnd w:id="647"/>
      <w:bookmarkEnd w:id="648"/>
      <w:bookmarkEnd w:id="649"/>
      <w:bookmarkEnd w:id="650"/>
    </w:p>
    <w:p w14:paraId="6730589E" w14:textId="77777777" w:rsidR="00EB7848" w:rsidRDefault="00EB7848" w:rsidP="00B32564">
      <w:pPr>
        <w:pStyle w:val="Heading5"/>
      </w:pPr>
      <w:bookmarkStart w:id="651" w:name="_Toc20150345"/>
      <w:bookmarkStart w:id="652" w:name="_Toc25168584"/>
      <w:bookmarkStart w:id="653" w:name="_Toc27593003"/>
      <w:bookmarkStart w:id="654" w:name="_Toc34147873"/>
      <w:bookmarkStart w:id="655" w:name="_Toc36463257"/>
      <w:bookmarkStart w:id="656" w:name="_Toc43215097"/>
      <w:bookmarkStart w:id="657" w:name="_Toc45032345"/>
      <w:bookmarkStart w:id="658" w:name="_Toc49849834"/>
      <w:bookmarkStart w:id="659" w:name="_Toc51873348"/>
      <w:bookmarkStart w:id="660" w:name="_Toc56517476"/>
      <w:bookmarkStart w:id="661" w:name="_Toc58594377"/>
      <w:bookmarkStart w:id="662" w:name="_Toc67685887"/>
      <w:bookmarkStart w:id="663" w:name="_Toc74993708"/>
      <w:bookmarkStart w:id="664" w:name="_Toc82716296"/>
      <w:bookmarkStart w:id="665" w:name="_Toc88818583"/>
      <w:bookmarkStart w:id="666" w:name="_Toc90650505"/>
      <w:bookmarkStart w:id="667" w:name="_Toc98506176"/>
      <w:bookmarkStart w:id="668" w:name="_Toc106639461"/>
      <w:bookmarkStart w:id="669" w:name="_Toc114778971"/>
      <w:bookmarkStart w:id="670" w:name="_Toc122096888"/>
      <w:bookmarkStart w:id="671" w:name="_Toc130844109"/>
      <w:bookmarkStart w:id="672" w:name="_Toc138411815"/>
      <w:bookmarkStart w:id="673" w:name="_Toc145955983"/>
      <w:bookmarkStart w:id="674" w:name="_Toc153887412"/>
      <w:bookmarkStart w:id="675" w:name="_Toc161905292"/>
      <w:bookmarkStart w:id="676" w:name="_Toc170209895"/>
      <w:bookmarkStart w:id="677" w:name="_Toc177550690"/>
      <w:bookmarkStart w:id="678" w:name="_Toc183624768"/>
      <w:bookmarkStart w:id="679" w:name="_Toc186726761"/>
      <w:bookmarkStart w:id="680" w:name="_Toc200620682"/>
      <w:r>
        <w:t>5.2.2.4.1</w:t>
      </w:r>
      <w:r>
        <w:tab/>
        <w:t>General</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681" w:name="_Toc20150346"/>
      <w:bookmarkStart w:id="682" w:name="_Toc25168585"/>
      <w:bookmarkStart w:id="683" w:name="_Toc27593004"/>
      <w:bookmarkStart w:id="684" w:name="_Toc34147874"/>
      <w:bookmarkStart w:id="685" w:name="_Toc36463258"/>
      <w:bookmarkStart w:id="686" w:name="_Toc43215098"/>
      <w:bookmarkStart w:id="687" w:name="_Toc45032346"/>
      <w:bookmarkStart w:id="688" w:name="_Toc49849835"/>
      <w:bookmarkStart w:id="689" w:name="_Toc51873349"/>
      <w:bookmarkStart w:id="690" w:name="_Toc56517477"/>
      <w:bookmarkStart w:id="691" w:name="_Toc58594378"/>
      <w:bookmarkStart w:id="692" w:name="_Toc67685888"/>
      <w:bookmarkStart w:id="693" w:name="_Toc74993709"/>
      <w:bookmarkStart w:id="694" w:name="_Toc82716297"/>
      <w:bookmarkStart w:id="695" w:name="_Toc88818584"/>
      <w:bookmarkStart w:id="696" w:name="_Toc90650506"/>
      <w:bookmarkStart w:id="697" w:name="_Toc98506177"/>
      <w:bookmarkStart w:id="698" w:name="_Toc106639462"/>
      <w:bookmarkStart w:id="699" w:name="_Toc114778972"/>
      <w:bookmarkStart w:id="700" w:name="_Toc122096889"/>
      <w:bookmarkStart w:id="701" w:name="_Toc130844110"/>
      <w:bookmarkStart w:id="702" w:name="_Toc138411816"/>
      <w:bookmarkStart w:id="703" w:name="_Toc145955984"/>
      <w:bookmarkStart w:id="704" w:name="_Toc153887413"/>
      <w:bookmarkStart w:id="705" w:name="_Toc161905293"/>
      <w:bookmarkStart w:id="706" w:name="_Toc170209896"/>
      <w:bookmarkStart w:id="707"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08" w:name="_Toc183624769"/>
      <w:bookmarkStart w:id="709" w:name="_Toc186726762"/>
      <w:bookmarkStart w:id="710" w:name="_Toc200620683"/>
      <w:r>
        <w:t>5.2.2.4.2</w:t>
      </w:r>
      <w:r>
        <w:tab/>
        <w:t>Cancel Periodic</w:t>
      </w:r>
      <w:r w:rsidR="005F6AF0">
        <w:t>,</w:t>
      </w:r>
      <w:r>
        <w:t xml:space="preserve"> Triggered Location</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005F6AF0">
        <w:t xml:space="preserve"> or 5G-MT-LR / 5G-MO-LR</w:t>
      </w:r>
      <w:bookmarkEnd w:id="708"/>
      <w:bookmarkEnd w:id="709"/>
      <w:bookmarkEnd w:id="710"/>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45pt;height:102.55pt" o:ole="">
            <v:imagedata r:id="rId23" o:title=""/>
          </v:shape>
          <o:OLEObject Type="Embed" ProgID="Visio.Drawing.11" ShapeID="_x0000_i1031" DrawAspect="Content" ObjectID="_1811233752"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11" w:name="_Toc20150347"/>
      <w:bookmarkStart w:id="712" w:name="_Toc25168586"/>
      <w:bookmarkStart w:id="713" w:name="_Toc27593005"/>
      <w:bookmarkStart w:id="714" w:name="_Toc34147875"/>
      <w:bookmarkStart w:id="715" w:name="_Toc36463259"/>
      <w:bookmarkStart w:id="716" w:name="_Toc43215099"/>
      <w:bookmarkStart w:id="717" w:name="_Toc45032347"/>
      <w:bookmarkStart w:id="718" w:name="_Toc49849836"/>
      <w:bookmarkStart w:id="719" w:name="_Toc51873350"/>
      <w:bookmarkStart w:id="720" w:name="_Toc56517478"/>
      <w:bookmarkStart w:id="721" w:name="_Toc58594379"/>
      <w:bookmarkStart w:id="722" w:name="_Toc67685889"/>
      <w:bookmarkStart w:id="723" w:name="_Toc74993710"/>
      <w:bookmarkStart w:id="724" w:name="_Toc82716298"/>
      <w:bookmarkStart w:id="725" w:name="_Toc88818585"/>
      <w:bookmarkStart w:id="726" w:name="_Toc90650507"/>
      <w:bookmarkStart w:id="727" w:name="_Toc98506178"/>
      <w:bookmarkStart w:id="728" w:name="_Toc106639463"/>
      <w:bookmarkStart w:id="729" w:name="_Toc114778973"/>
      <w:bookmarkStart w:id="730" w:name="_Toc122096890"/>
      <w:bookmarkStart w:id="731" w:name="_Toc130844111"/>
      <w:bookmarkStart w:id="732" w:name="_Toc138411817"/>
      <w:bookmarkStart w:id="733" w:name="_Toc145955985"/>
      <w:bookmarkStart w:id="734" w:name="_Toc153887414"/>
      <w:bookmarkStart w:id="735" w:name="_Toc161905294"/>
      <w:bookmarkStart w:id="736" w:name="_Toc170209897"/>
      <w:bookmarkStart w:id="737" w:name="_Toc177550692"/>
      <w:bookmarkStart w:id="738" w:name="_Toc183624770"/>
      <w:bookmarkStart w:id="739" w:name="_Toc186726763"/>
      <w:bookmarkStart w:id="740" w:name="_Toc200620684"/>
      <w:r>
        <w:t>5.2.2.5</w:t>
      </w:r>
      <w:r>
        <w:tab/>
        <w:t>LocationContextTransfer</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0769C15" w14:textId="77777777" w:rsidR="00EB7848" w:rsidRDefault="00EB7848" w:rsidP="00B32564">
      <w:pPr>
        <w:pStyle w:val="Heading5"/>
      </w:pPr>
      <w:bookmarkStart w:id="741" w:name="_Toc20150348"/>
      <w:bookmarkStart w:id="742" w:name="_Toc25168587"/>
      <w:bookmarkStart w:id="743" w:name="_Toc27593006"/>
      <w:bookmarkStart w:id="744" w:name="_Toc34147876"/>
      <w:bookmarkStart w:id="745" w:name="_Toc36463260"/>
      <w:bookmarkStart w:id="746" w:name="_Toc43215100"/>
      <w:bookmarkStart w:id="747" w:name="_Toc45032348"/>
      <w:bookmarkStart w:id="748" w:name="_Toc49849837"/>
      <w:bookmarkStart w:id="749" w:name="_Toc51873351"/>
      <w:bookmarkStart w:id="750" w:name="_Toc56517479"/>
      <w:bookmarkStart w:id="751" w:name="_Toc58594380"/>
      <w:bookmarkStart w:id="752" w:name="_Toc67685890"/>
      <w:bookmarkStart w:id="753" w:name="_Toc74993711"/>
      <w:bookmarkStart w:id="754" w:name="_Toc82716299"/>
      <w:bookmarkStart w:id="755" w:name="_Toc88818586"/>
      <w:bookmarkStart w:id="756" w:name="_Toc90650508"/>
      <w:bookmarkStart w:id="757" w:name="_Toc98506179"/>
      <w:bookmarkStart w:id="758" w:name="_Toc106639464"/>
      <w:bookmarkStart w:id="759" w:name="_Toc114778974"/>
      <w:bookmarkStart w:id="760" w:name="_Toc122096891"/>
      <w:bookmarkStart w:id="761" w:name="_Toc130844112"/>
      <w:bookmarkStart w:id="762" w:name="_Toc138411818"/>
      <w:bookmarkStart w:id="763" w:name="_Toc145955986"/>
      <w:bookmarkStart w:id="764" w:name="_Toc153887415"/>
      <w:bookmarkStart w:id="765" w:name="_Toc161905295"/>
      <w:bookmarkStart w:id="766" w:name="_Toc170209898"/>
      <w:bookmarkStart w:id="767" w:name="_Toc177550693"/>
      <w:bookmarkStart w:id="768" w:name="_Toc183624771"/>
      <w:bookmarkStart w:id="769" w:name="_Toc186726764"/>
      <w:bookmarkStart w:id="770" w:name="_Toc200620685"/>
      <w:r>
        <w:t>5.2.2.5.1</w:t>
      </w:r>
      <w:r>
        <w:tab/>
        <w:t>General</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771" w:name="_Toc20150349"/>
      <w:bookmarkStart w:id="772" w:name="_Toc25168588"/>
      <w:bookmarkStart w:id="773" w:name="_Toc27593007"/>
      <w:bookmarkStart w:id="774" w:name="_Toc34147877"/>
      <w:bookmarkStart w:id="775" w:name="_Toc36463261"/>
      <w:bookmarkStart w:id="776" w:name="_Toc43215101"/>
      <w:bookmarkStart w:id="777" w:name="_Toc45032349"/>
      <w:bookmarkStart w:id="778" w:name="_Toc49849838"/>
      <w:bookmarkStart w:id="779" w:name="_Toc51873352"/>
      <w:bookmarkStart w:id="780" w:name="_Toc56517480"/>
      <w:bookmarkStart w:id="781" w:name="_Toc58594381"/>
      <w:bookmarkStart w:id="782" w:name="_Toc67685891"/>
      <w:bookmarkStart w:id="783" w:name="_Toc74993712"/>
      <w:bookmarkStart w:id="784" w:name="_Toc82716300"/>
      <w:bookmarkStart w:id="785" w:name="_Toc88818587"/>
      <w:bookmarkStart w:id="786" w:name="_Toc90650509"/>
      <w:bookmarkStart w:id="787" w:name="_Toc98506180"/>
      <w:bookmarkStart w:id="788" w:name="_Toc106639465"/>
      <w:bookmarkStart w:id="789" w:name="_Toc114778975"/>
      <w:bookmarkStart w:id="790" w:name="_Toc122096892"/>
      <w:bookmarkStart w:id="791" w:name="_Toc130844113"/>
      <w:bookmarkStart w:id="792" w:name="_Toc138411819"/>
      <w:bookmarkStart w:id="793" w:name="_Toc145955987"/>
      <w:bookmarkStart w:id="794" w:name="_Toc153887416"/>
      <w:bookmarkStart w:id="795" w:name="_Toc161905296"/>
      <w:bookmarkStart w:id="796" w:name="_Toc170209899"/>
      <w:bookmarkStart w:id="797" w:name="_Toc177550694"/>
      <w:bookmarkStart w:id="798" w:name="_Toc183624772"/>
      <w:bookmarkStart w:id="799" w:name="_Toc186726765"/>
      <w:bookmarkStart w:id="800" w:name="_Toc200620686"/>
      <w:r>
        <w:t>5.2.2.5</w:t>
      </w:r>
      <w:r w:rsidRPr="003A63C8">
        <w:t>.</w:t>
      </w:r>
      <w:r>
        <w:t>2</w:t>
      </w:r>
      <w:r>
        <w:tab/>
        <w:t>Transfer Location Context</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45pt;height:106pt" o:ole="">
            <v:imagedata r:id="rId25" o:title=""/>
          </v:shape>
          <o:OLEObject Type="Embed" ProgID="Visio.Drawing.11" ShapeID="_x0000_i1032" DrawAspect="Content" ObjectID="_1811233753"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77777777"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lastRenderedPageBreak/>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01" w:name="_Toc183624773"/>
      <w:bookmarkStart w:id="802" w:name="_Toc186726766"/>
      <w:bookmarkStart w:id="803" w:name="_Toc145955988"/>
      <w:bookmarkStart w:id="804" w:name="_Toc153887417"/>
      <w:bookmarkStart w:id="805" w:name="_Toc161905297"/>
      <w:bookmarkStart w:id="806" w:name="_Toc170209900"/>
      <w:bookmarkStart w:id="807" w:name="_Toc177550695"/>
      <w:bookmarkStart w:id="808" w:name="_Toc200620687"/>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01"/>
      <w:bookmarkEnd w:id="802"/>
      <w:bookmarkEnd w:id="808"/>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09" w:name="_Toc183624774"/>
      <w:bookmarkStart w:id="810" w:name="_Toc186726767"/>
      <w:bookmarkStart w:id="811" w:name="_Toc200620688"/>
      <w:r>
        <w:t>5.2.2.6</w:t>
      </w:r>
      <w:r w:rsidR="006F7DA1">
        <w:tab/>
      </w:r>
      <w:r w:rsidR="006F7DA1" w:rsidRPr="000153FD">
        <w:t>MeasurementData</w:t>
      </w:r>
      <w:bookmarkEnd w:id="803"/>
      <w:bookmarkEnd w:id="804"/>
      <w:bookmarkEnd w:id="805"/>
      <w:bookmarkEnd w:id="806"/>
      <w:bookmarkEnd w:id="807"/>
      <w:bookmarkEnd w:id="809"/>
      <w:bookmarkEnd w:id="810"/>
      <w:bookmarkEnd w:id="811"/>
    </w:p>
    <w:p w14:paraId="616F3862" w14:textId="4CCC45C2" w:rsidR="006F7DA1" w:rsidRDefault="00765B0F" w:rsidP="006F7DA1">
      <w:pPr>
        <w:pStyle w:val="Heading5"/>
      </w:pPr>
      <w:bookmarkStart w:id="812" w:name="_Toc145955989"/>
      <w:bookmarkStart w:id="813" w:name="_Toc153887418"/>
      <w:bookmarkStart w:id="814" w:name="_Toc161905298"/>
      <w:bookmarkStart w:id="815" w:name="_Toc170209901"/>
      <w:bookmarkStart w:id="816" w:name="_Toc177550696"/>
      <w:bookmarkStart w:id="817" w:name="_Toc183624775"/>
      <w:bookmarkStart w:id="818" w:name="_Toc186726768"/>
      <w:bookmarkStart w:id="819" w:name="_Toc200620689"/>
      <w:r>
        <w:t>5.2.2.6</w:t>
      </w:r>
      <w:r w:rsidR="006F7DA1">
        <w:t>.1</w:t>
      </w:r>
      <w:r w:rsidR="006F7DA1">
        <w:tab/>
        <w:t>General</w:t>
      </w:r>
      <w:bookmarkEnd w:id="812"/>
      <w:bookmarkEnd w:id="813"/>
      <w:bookmarkEnd w:id="814"/>
      <w:bookmarkEnd w:id="815"/>
      <w:bookmarkEnd w:id="816"/>
      <w:bookmarkEnd w:id="817"/>
      <w:bookmarkEnd w:id="818"/>
      <w:bookmarkEnd w:id="81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20" w:name="_Toc145955990"/>
      <w:bookmarkStart w:id="821" w:name="_Toc153887419"/>
      <w:bookmarkStart w:id="822" w:name="_Toc161905299"/>
      <w:bookmarkStart w:id="823" w:name="_Toc170209902"/>
      <w:bookmarkStart w:id="824" w:name="_Toc177550697"/>
      <w:bookmarkStart w:id="825" w:name="_Toc183624776"/>
      <w:bookmarkStart w:id="826" w:name="_Toc186726769"/>
      <w:bookmarkStart w:id="827" w:name="_Toc200620690"/>
      <w:r>
        <w:t>5.2.2.6</w:t>
      </w:r>
      <w:r w:rsidR="006F7DA1">
        <w:t>.2</w:t>
      </w:r>
      <w:r w:rsidR="006F7DA1">
        <w:tab/>
        <w:t>Location Measurements</w:t>
      </w:r>
      <w:bookmarkEnd w:id="820"/>
      <w:bookmarkEnd w:id="821"/>
      <w:bookmarkEnd w:id="822"/>
      <w:bookmarkEnd w:id="823"/>
      <w:bookmarkEnd w:id="824"/>
      <w:bookmarkEnd w:id="825"/>
      <w:bookmarkEnd w:id="826"/>
      <w:bookmarkEnd w:id="827"/>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45pt;height:106pt" o:ole="">
            <v:imagedata r:id="rId27" o:title=""/>
          </v:shape>
          <o:OLEObject Type="Embed" ProgID="Visio.Drawing.11" ShapeID="_x0000_i1033" DrawAspect="Content" ObjectID="_1811233754"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28" w:name="_Toc145955991"/>
      <w:bookmarkStart w:id="829" w:name="_Toc153887420"/>
      <w:bookmarkStart w:id="830" w:name="_Toc161905300"/>
      <w:bookmarkStart w:id="831" w:name="_Toc170209903"/>
      <w:bookmarkStart w:id="832" w:name="_Toc177550698"/>
      <w:bookmarkStart w:id="833" w:name="_Toc183624777"/>
      <w:bookmarkStart w:id="834" w:name="_Toc186726770"/>
      <w:bookmarkStart w:id="835" w:name="_Toc200620691"/>
      <w:r>
        <w:t>5.2.2.7</w:t>
      </w:r>
      <w:r w:rsidR="00EB5437">
        <w:tab/>
        <w:t>UP</w:t>
      </w:r>
      <w:r w:rsidR="00EB5437" w:rsidRPr="000379A6">
        <w:t>Subscribe</w:t>
      </w:r>
      <w:bookmarkEnd w:id="828"/>
      <w:bookmarkEnd w:id="829"/>
      <w:bookmarkEnd w:id="830"/>
      <w:bookmarkEnd w:id="831"/>
      <w:bookmarkEnd w:id="832"/>
      <w:bookmarkEnd w:id="833"/>
      <w:bookmarkEnd w:id="834"/>
      <w:bookmarkEnd w:id="835"/>
    </w:p>
    <w:p w14:paraId="56A32EC0" w14:textId="2D4C3365" w:rsidR="00EB5437" w:rsidRDefault="00E367FC" w:rsidP="00EB5437">
      <w:pPr>
        <w:pStyle w:val="Heading5"/>
      </w:pPr>
      <w:bookmarkStart w:id="836" w:name="_Toc145955992"/>
      <w:bookmarkStart w:id="837" w:name="_Toc153887421"/>
      <w:bookmarkStart w:id="838" w:name="_Toc161905301"/>
      <w:bookmarkStart w:id="839" w:name="_Toc170209904"/>
      <w:bookmarkStart w:id="840" w:name="_Toc177550699"/>
      <w:bookmarkStart w:id="841" w:name="_Toc183624778"/>
      <w:bookmarkStart w:id="842" w:name="_Toc186726771"/>
      <w:bookmarkStart w:id="843" w:name="_Toc200620692"/>
      <w:r>
        <w:t>5.2.2.7</w:t>
      </w:r>
      <w:r w:rsidR="00EB5437">
        <w:t>.1</w:t>
      </w:r>
      <w:r w:rsidR="00EB5437">
        <w:tab/>
        <w:t>General</w:t>
      </w:r>
      <w:bookmarkEnd w:id="836"/>
      <w:bookmarkEnd w:id="837"/>
      <w:bookmarkEnd w:id="838"/>
      <w:bookmarkEnd w:id="839"/>
      <w:bookmarkEnd w:id="840"/>
      <w:bookmarkEnd w:id="841"/>
      <w:bookmarkEnd w:id="842"/>
      <w:bookmarkEnd w:id="843"/>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lastRenderedPageBreak/>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844" w:name="_Toc145955993"/>
      <w:bookmarkStart w:id="845" w:name="_Toc153887422"/>
      <w:bookmarkStart w:id="846" w:name="_Toc161905302"/>
      <w:bookmarkStart w:id="847" w:name="_Toc170209905"/>
      <w:bookmarkStart w:id="848" w:name="_Toc177550700"/>
      <w:bookmarkStart w:id="849" w:name="_Toc183624779"/>
      <w:bookmarkStart w:id="850" w:name="_Toc186726772"/>
      <w:bookmarkStart w:id="851" w:name="_Toc200620693"/>
      <w:r>
        <w:t>5.2.2.7</w:t>
      </w:r>
      <w:r w:rsidR="00EB5437">
        <w:t>.2</w:t>
      </w:r>
      <w:r w:rsidR="00EB5437">
        <w:tab/>
      </w:r>
      <w:r w:rsidR="00EB5437" w:rsidRPr="000379A6">
        <w:t>Subscribe</w:t>
      </w:r>
      <w:r w:rsidR="00EB5437">
        <w:t xml:space="preserve"> to Notification of LCS-UP connection</w:t>
      </w:r>
      <w:bookmarkEnd w:id="844"/>
      <w:bookmarkEnd w:id="845"/>
      <w:r w:rsidR="00D01EB3">
        <w:t xml:space="preserve"> status</w:t>
      </w:r>
      <w:bookmarkEnd w:id="846"/>
      <w:bookmarkEnd w:id="847"/>
      <w:bookmarkEnd w:id="848"/>
      <w:bookmarkEnd w:id="849"/>
      <w:bookmarkEnd w:id="850"/>
      <w:bookmarkEnd w:id="851"/>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pt;height:118.65pt" o:ole="">
            <v:imagedata r:id="rId29" o:title=""/>
          </v:shape>
          <o:OLEObject Type="Embed" ProgID="Visio.Drawing.15" ShapeID="_x0000_i1034" DrawAspect="Content" ObjectID="_1811233755"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852" w:name="_Toc145955994"/>
      <w:bookmarkStart w:id="853" w:name="_Toc153887423"/>
      <w:bookmarkStart w:id="854" w:name="_Toc161905303"/>
      <w:bookmarkStart w:id="855" w:name="_Toc170209906"/>
      <w:bookmarkStart w:id="856" w:name="_Toc177550701"/>
      <w:bookmarkStart w:id="857" w:name="_Toc183624780"/>
      <w:bookmarkStart w:id="858" w:name="_Toc186726773"/>
      <w:bookmarkStart w:id="859" w:name="_Toc200620694"/>
      <w:r>
        <w:t>5.2.2.8</w:t>
      </w:r>
      <w:r w:rsidR="00D720CA">
        <w:tab/>
        <w:t>UPNotify</w:t>
      </w:r>
      <w:bookmarkEnd w:id="852"/>
      <w:bookmarkEnd w:id="853"/>
      <w:bookmarkEnd w:id="854"/>
      <w:bookmarkEnd w:id="855"/>
      <w:bookmarkEnd w:id="856"/>
      <w:bookmarkEnd w:id="857"/>
      <w:bookmarkEnd w:id="858"/>
      <w:bookmarkEnd w:id="859"/>
    </w:p>
    <w:p w14:paraId="3BEBDFD1" w14:textId="34D12FD3" w:rsidR="00D720CA" w:rsidRDefault="00755E5A" w:rsidP="00D720CA">
      <w:pPr>
        <w:pStyle w:val="Heading5"/>
      </w:pPr>
      <w:bookmarkStart w:id="860" w:name="_Toc145955995"/>
      <w:bookmarkStart w:id="861" w:name="_Toc153887424"/>
      <w:bookmarkStart w:id="862" w:name="_Toc161905304"/>
      <w:bookmarkStart w:id="863" w:name="_Toc170209907"/>
      <w:bookmarkStart w:id="864" w:name="_Toc177550702"/>
      <w:bookmarkStart w:id="865" w:name="_Toc183624781"/>
      <w:bookmarkStart w:id="866" w:name="_Toc186726774"/>
      <w:bookmarkStart w:id="867" w:name="_Toc200620695"/>
      <w:r>
        <w:t>5.2.2.8</w:t>
      </w:r>
      <w:r w:rsidR="00D720CA">
        <w:t>.1</w:t>
      </w:r>
      <w:r w:rsidR="00D720CA">
        <w:tab/>
        <w:t>General</w:t>
      </w:r>
      <w:bookmarkEnd w:id="860"/>
      <w:bookmarkEnd w:id="861"/>
      <w:bookmarkEnd w:id="862"/>
      <w:bookmarkEnd w:id="863"/>
      <w:bookmarkEnd w:id="864"/>
      <w:bookmarkEnd w:id="865"/>
      <w:bookmarkEnd w:id="866"/>
      <w:bookmarkEnd w:id="867"/>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868" w:name="_Toc145955996"/>
      <w:bookmarkStart w:id="869" w:name="_Toc153887425"/>
      <w:bookmarkStart w:id="870" w:name="_Toc161905305"/>
      <w:bookmarkStart w:id="871" w:name="_Toc170209908"/>
      <w:bookmarkStart w:id="872" w:name="_Toc177550703"/>
      <w:bookmarkStart w:id="873" w:name="_Toc183624782"/>
      <w:bookmarkStart w:id="874" w:name="_Toc186726775"/>
      <w:bookmarkStart w:id="875" w:name="_Toc200620696"/>
      <w:r>
        <w:t>5.2.2.8</w:t>
      </w:r>
      <w:r w:rsidR="00D720CA">
        <w:t>.2</w:t>
      </w:r>
      <w:r w:rsidR="00D720CA">
        <w:tab/>
        <w:t>Notification of LCS-UP connection</w:t>
      </w:r>
      <w:bookmarkEnd w:id="868"/>
      <w:bookmarkEnd w:id="869"/>
      <w:bookmarkEnd w:id="870"/>
      <w:bookmarkEnd w:id="871"/>
      <w:bookmarkEnd w:id="872"/>
      <w:bookmarkEnd w:id="873"/>
      <w:bookmarkEnd w:id="874"/>
      <w:bookmarkEnd w:id="875"/>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35pt;height:107.7pt" o:ole="">
            <v:imagedata r:id="rId31" o:title=""/>
          </v:shape>
          <o:OLEObject Type="Embed" ProgID="Visio.Drawing.11" ShapeID="_x0000_i1035" DrawAspect="Content" ObjectID="_1811233756"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lastRenderedPageBreak/>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876" w:name="_Toc153887426"/>
      <w:bookmarkStart w:id="877" w:name="_Toc161905306"/>
      <w:bookmarkStart w:id="878" w:name="_Toc170209909"/>
      <w:bookmarkStart w:id="879" w:name="_Toc177550704"/>
      <w:bookmarkStart w:id="880" w:name="_Toc183624783"/>
      <w:bookmarkStart w:id="881" w:name="_Toc186726776"/>
      <w:bookmarkStart w:id="882" w:name="_Toc200620697"/>
      <w:r>
        <w:t>5.2.2.9</w:t>
      </w:r>
      <w:r w:rsidR="006E7374">
        <w:tab/>
        <w:t>UPConfig</w:t>
      </w:r>
      <w:bookmarkEnd w:id="876"/>
      <w:bookmarkEnd w:id="877"/>
      <w:bookmarkEnd w:id="878"/>
      <w:bookmarkEnd w:id="879"/>
      <w:bookmarkEnd w:id="880"/>
      <w:bookmarkEnd w:id="881"/>
      <w:bookmarkEnd w:id="882"/>
    </w:p>
    <w:p w14:paraId="0A6A4706" w14:textId="39810B4A" w:rsidR="006E7374" w:rsidRDefault="001151E1" w:rsidP="006E7374">
      <w:pPr>
        <w:pStyle w:val="Heading5"/>
      </w:pPr>
      <w:bookmarkStart w:id="883" w:name="_Toc153887427"/>
      <w:bookmarkStart w:id="884" w:name="_Toc161905307"/>
      <w:bookmarkStart w:id="885" w:name="_Toc170209910"/>
      <w:bookmarkStart w:id="886" w:name="_Toc177550705"/>
      <w:bookmarkStart w:id="887" w:name="_Toc183624784"/>
      <w:bookmarkStart w:id="888" w:name="_Toc186726777"/>
      <w:bookmarkStart w:id="889" w:name="_Toc200620698"/>
      <w:r>
        <w:t>5.2.2.9</w:t>
      </w:r>
      <w:r w:rsidR="006E7374">
        <w:t>.1</w:t>
      </w:r>
      <w:r w:rsidR="006E7374">
        <w:tab/>
        <w:t>General</w:t>
      </w:r>
      <w:bookmarkEnd w:id="883"/>
      <w:bookmarkEnd w:id="884"/>
      <w:bookmarkEnd w:id="885"/>
      <w:bookmarkEnd w:id="886"/>
      <w:bookmarkEnd w:id="887"/>
      <w:bookmarkEnd w:id="888"/>
      <w:bookmarkEnd w:id="889"/>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890" w:name="_Toc153887428"/>
      <w:bookmarkStart w:id="891" w:name="_Toc161905308"/>
      <w:bookmarkStart w:id="892" w:name="_Toc170209911"/>
      <w:bookmarkStart w:id="893" w:name="_Toc177550706"/>
      <w:bookmarkStart w:id="894" w:name="_Toc183624785"/>
      <w:bookmarkStart w:id="895" w:name="_Toc186726778"/>
      <w:bookmarkStart w:id="896" w:name="_Toc200620699"/>
      <w:r>
        <w:t>5.2.2.9</w:t>
      </w:r>
      <w:r w:rsidR="006E7374">
        <w:t>.2</w:t>
      </w:r>
      <w:r w:rsidR="006E7374">
        <w:tab/>
      </w:r>
      <w:r w:rsidR="00C7480D">
        <w:t>Configure</w:t>
      </w:r>
      <w:r w:rsidR="006E7374">
        <w:rPr>
          <w:lang w:eastAsia="zh-CN"/>
        </w:rPr>
        <w:t xml:space="preserve"> LCS-UP connection</w:t>
      </w:r>
      <w:bookmarkEnd w:id="890"/>
      <w:bookmarkEnd w:id="891"/>
      <w:bookmarkEnd w:id="892"/>
      <w:bookmarkEnd w:id="893"/>
      <w:bookmarkEnd w:id="894"/>
      <w:bookmarkEnd w:id="895"/>
      <w:bookmarkEnd w:id="89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6" type="#_x0000_t75" style="width:435.45pt;height:126.15pt" o:ole="">
            <v:imagedata r:id="rId33" o:title=""/>
          </v:shape>
          <o:OLEObject Type="Embed" ProgID="Visio.Drawing.11" ShapeID="_x0000_i1036" DrawAspect="Content" ObjectID="_1811233757"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897" w:name="_Toc161905309"/>
      <w:bookmarkStart w:id="898" w:name="_Toc170209912"/>
      <w:bookmarkStart w:id="899" w:name="_Toc177550707"/>
      <w:bookmarkStart w:id="900" w:name="_Toc183624786"/>
      <w:bookmarkStart w:id="901" w:name="_Toc186726779"/>
      <w:bookmarkStart w:id="902" w:name="_Toc200620700"/>
      <w:r>
        <w:t>5.2.2.10</w:t>
      </w:r>
      <w:r w:rsidR="00175CAA">
        <w:tab/>
        <w:t>UPUn</w:t>
      </w:r>
      <w:r w:rsidR="00175CAA" w:rsidRPr="000379A6">
        <w:t>Subscribe</w:t>
      </w:r>
      <w:bookmarkEnd w:id="897"/>
      <w:bookmarkEnd w:id="898"/>
      <w:bookmarkEnd w:id="899"/>
      <w:bookmarkEnd w:id="900"/>
      <w:bookmarkEnd w:id="901"/>
      <w:bookmarkEnd w:id="902"/>
    </w:p>
    <w:p w14:paraId="50C79015" w14:textId="001BD578" w:rsidR="00175CAA" w:rsidRDefault="001523A7" w:rsidP="00175CAA">
      <w:pPr>
        <w:pStyle w:val="Heading5"/>
      </w:pPr>
      <w:bookmarkStart w:id="903" w:name="_Toc161905310"/>
      <w:bookmarkStart w:id="904" w:name="_Toc170209913"/>
      <w:bookmarkStart w:id="905" w:name="_Toc177550708"/>
      <w:bookmarkStart w:id="906" w:name="_Toc183624787"/>
      <w:bookmarkStart w:id="907" w:name="_Toc186726780"/>
      <w:bookmarkStart w:id="908" w:name="_Toc200620701"/>
      <w:r>
        <w:t>5.2.2.10</w:t>
      </w:r>
      <w:r w:rsidR="00175CAA">
        <w:t>.1</w:t>
      </w:r>
      <w:r w:rsidR="00175CAA">
        <w:tab/>
        <w:t>General</w:t>
      </w:r>
      <w:bookmarkEnd w:id="903"/>
      <w:bookmarkEnd w:id="904"/>
      <w:bookmarkEnd w:id="905"/>
      <w:bookmarkEnd w:id="906"/>
      <w:bookmarkEnd w:id="907"/>
      <w:bookmarkEnd w:id="908"/>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09" w:name="_Toc161905311"/>
      <w:bookmarkStart w:id="910" w:name="_Toc170209914"/>
      <w:bookmarkStart w:id="911" w:name="_Toc177550709"/>
      <w:bookmarkStart w:id="912" w:name="_Toc183624788"/>
      <w:bookmarkStart w:id="913" w:name="_Toc186726781"/>
      <w:bookmarkStart w:id="914" w:name="_Toc200620702"/>
      <w:r>
        <w:t>5.2.2.10</w:t>
      </w:r>
      <w:r w:rsidR="00175CAA">
        <w:t>.2</w:t>
      </w:r>
      <w:r w:rsidR="00175CAA">
        <w:tab/>
        <w:t>Uns</w:t>
      </w:r>
      <w:r w:rsidR="00175CAA" w:rsidRPr="000379A6">
        <w:t>ubscribe</w:t>
      </w:r>
      <w:r w:rsidR="00175CAA">
        <w:t xml:space="preserve"> to notification of LCS-UP connection status</w:t>
      </w:r>
      <w:bookmarkEnd w:id="909"/>
      <w:bookmarkEnd w:id="910"/>
      <w:bookmarkEnd w:id="911"/>
      <w:bookmarkEnd w:id="912"/>
      <w:bookmarkEnd w:id="913"/>
      <w:bookmarkEnd w:id="914"/>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05pt;height:119.25pt" o:ole="">
            <v:imagedata r:id="rId35" o:title=""/>
          </v:shape>
          <o:OLEObject Type="Embed" ProgID="Visio.Drawing.11" ShapeID="_x0000_i1037" DrawAspect="Content" ObjectID="_1811233758"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915" w:name="_Toc25168589"/>
      <w:bookmarkStart w:id="916" w:name="_Toc27593008"/>
      <w:bookmarkStart w:id="917" w:name="_Toc34147878"/>
      <w:bookmarkStart w:id="918" w:name="_Toc36463262"/>
      <w:bookmarkStart w:id="919" w:name="_Toc43215102"/>
      <w:bookmarkStart w:id="920" w:name="_Toc45032350"/>
      <w:bookmarkStart w:id="921" w:name="_Toc49849839"/>
      <w:bookmarkStart w:id="922" w:name="_Toc51873353"/>
      <w:bookmarkStart w:id="923" w:name="_Toc56517481"/>
      <w:bookmarkStart w:id="924" w:name="_Toc58594382"/>
      <w:bookmarkStart w:id="925" w:name="_Toc67685892"/>
      <w:bookmarkStart w:id="926" w:name="_Toc74993713"/>
      <w:bookmarkStart w:id="927" w:name="_Toc82716301"/>
      <w:bookmarkStart w:id="928" w:name="_Toc88818588"/>
      <w:bookmarkStart w:id="929" w:name="_Toc90650510"/>
      <w:bookmarkStart w:id="930" w:name="_Toc98506181"/>
      <w:bookmarkStart w:id="931" w:name="_Toc106639466"/>
      <w:bookmarkStart w:id="932" w:name="_Toc114778976"/>
      <w:bookmarkStart w:id="933" w:name="_Toc122096893"/>
      <w:bookmarkStart w:id="934" w:name="_Toc130844114"/>
      <w:bookmarkStart w:id="935" w:name="_Toc138411820"/>
      <w:bookmarkStart w:id="936" w:name="_Toc145955997"/>
      <w:bookmarkStart w:id="937" w:name="_Toc153887429"/>
      <w:bookmarkStart w:id="938" w:name="_Toc161905312"/>
      <w:bookmarkStart w:id="939" w:name="_Toc170209915"/>
      <w:bookmarkStart w:id="940" w:name="_Toc177550710"/>
      <w:bookmarkStart w:id="941" w:name="_Toc183624789"/>
      <w:bookmarkStart w:id="942" w:name="_Toc186726782"/>
      <w:bookmarkStart w:id="943" w:name="_Toc200620703"/>
      <w:r>
        <w:t>5.3</w:t>
      </w:r>
      <w:r>
        <w:tab/>
        <w:t>Nlmf_Broadcast Service</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6C22761C" w14:textId="77777777" w:rsidR="00EB7848" w:rsidRDefault="00EB7848" w:rsidP="00B32564">
      <w:pPr>
        <w:pStyle w:val="Heading3"/>
      </w:pPr>
      <w:bookmarkStart w:id="944" w:name="_Toc25168590"/>
      <w:bookmarkStart w:id="945" w:name="_Toc27593009"/>
      <w:bookmarkStart w:id="946" w:name="_Toc34147879"/>
      <w:bookmarkStart w:id="947" w:name="_Toc36463263"/>
      <w:bookmarkStart w:id="948" w:name="_Toc43215103"/>
      <w:bookmarkStart w:id="949" w:name="_Toc45032351"/>
      <w:bookmarkStart w:id="950" w:name="_Toc49849840"/>
      <w:bookmarkStart w:id="951" w:name="_Toc51873354"/>
      <w:bookmarkStart w:id="952" w:name="_Toc56517482"/>
      <w:bookmarkStart w:id="953" w:name="_Toc58594383"/>
      <w:bookmarkStart w:id="954" w:name="_Toc67685893"/>
      <w:bookmarkStart w:id="955" w:name="_Toc74993714"/>
      <w:bookmarkStart w:id="956" w:name="_Toc82716302"/>
      <w:bookmarkStart w:id="957" w:name="_Toc88818589"/>
      <w:bookmarkStart w:id="958" w:name="_Toc90650511"/>
      <w:bookmarkStart w:id="959" w:name="_Toc98506182"/>
      <w:bookmarkStart w:id="960" w:name="_Toc106639467"/>
      <w:bookmarkStart w:id="961" w:name="_Toc114778977"/>
      <w:bookmarkStart w:id="962" w:name="_Toc122096894"/>
      <w:bookmarkStart w:id="963" w:name="_Toc130844115"/>
      <w:bookmarkStart w:id="964" w:name="_Toc138411821"/>
      <w:bookmarkStart w:id="965" w:name="_Toc145955998"/>
      <w:bookmarkStart w:id="966" w:name="_Toc153887430"/>
      <w:bookmarkStart w:id="967" w:name="_Toc161905313"/>
      <w:bookmarkStart w:id="968" w:name="_Toc170209916"/>
      <w:bookmarkStart w:id="969" w:name="_Toc177550711"/>
      <w:bookmarkStart w:id="970" w:name="_Toc183624790"/>
      <w:bookmarkStart w:id="971" w:name="_Toc186726783"/>
      <w:bookmarkStart w:id="972" w:name="_Toc200620704"/>
      <w:r>
        <w:t>5.3.1</w:t>
      </w:r>
      <w:r>
        <w:tab/>
        <w:t>Service Description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973" w:name="_Toc25168591"/>
      <w:bookmarkStart w:id="974" w:name="_Toc27593010"/>
      <w:bookmarkStart w:id="975" w:name="_Toc34147880"/>
      <w:bookmarkStart w:id="976" w:name="_Toc36463264"/>
      <w:bookmarkStart w:id="977" w:name="_Toc43215104"/>
      <w:bookmarkStart w:id="978" w:name="_Toc45032352"/>
      <w:bookmarkStart w:id="979" w:name="_Toc49849841"/>
      <w:bookmarkStart w:id="980" w:name="_Toc51873355"/>
      <w:bookmarkStart w:id="981" w:name="_Toc56517483"/>
      <w:bookmarkStart w:id="982" w:name="_Toc58594384"/>
      <w:bookmarkStart w:id="983" w:name="_Toc67685894"/>
      <w:bookmarkStart w:id="984" w:name="_Toc74993715"/>
      <w:bookmarkStart w:id="985" w:name="_Toc82716303"/>
      <w:bookmarkStart w:id="986" w:name="_Toc88818590"/>
      <w:bookmarkStart w:id="987" w:name="_Toc90650512"/>
      <w:bookmarkStart w:id="988" w:name="_Toc98506183"/>
      <w:bookmarkStart w:id="989" w:name="_Toc106639468"/>
      <w:bookmarkStart w:id="990" w:name="_Toc114778978"/>
      <w:bookmarkStart w:id="991" w:name="_Toc122096895"/>
      <w:bookmarkStart w:id="992" w:name="_Toc130844116"/>
      <w:bookmarkStart w:id="993" w:name="_Toc138411822"/>
      <w:bookmarkStart w:id="994" w:name="_Toc145955999"/>
      <w:bookmarkStart w:id="995" w:name="_Toc153887431"/>
      <w:bookmarkStart w:id="996" w:name="_Toc161905314"/>
      <w:bookmarkStart w:id="997" w:name="_Toc170209917"/>
      <w:bookmarkStart w:id="998" w:name="_Toc177550712"/>
      <w:bookmarkStart w:id="999" w:name="_Toc183624791"/>
      <w:bookmarkStart w:id="1000" w:name="_Toc186726784"/>
      <w:bookmarkStart w:id="1001" w:name="_Toc200620705"/>
      <w:r>
        <w:t>5.3.2</w:t>
      </w:r>
      <w:r>
        <w:tab/>
        <w:t>Service Operations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429B441C" w14:textId="77777777" w:rsidR="00EB7848" w:rsidRDefault="00EB7848" w:rsidP="00B32564">
      <w:pPr>
        <w:pStyle w:val="Heading4"/>
      </w:pPr>
      <w:bookmarkStart w:id="1002" w:name="_Toc25168592"/>
      <w:bookmarkStart w:id="1003" w:name="_Toc27593011"/>
      <w:bookmarkStart w:id="1004" w:name="_Toc34147881"/>
      <w:bookmarkStart w:id="1005" w:name="_Toc36463265"/>
      <w:bookmarkStart w:id="1006" w:name="_Toc43215105"/>
      <w:bookmarkStart w:id="1007" w:name="_Toc45032353"/>
      <w:bookmarkStart w:id="1008" w:name="_Toc49849842"/>
      <w:bookmarkStart w:id="1009" w:name="_Toc51873356"/>
      <w:bookmarkStart w:id="1010" w:name="_Toc56517484"/>
      <w:bookmarkStart w:id="1011" w:name="_Toc58594385"/>
      <w:bookmarkStart w:id="1012" w:name="_Toc67685895"/>
      <w:bookmarkStart w:id="1013" w:name="_Toc74993716"/>
      <w:bookmarkStart w:id="1014" w:name="_Toc82716304"/>
      <w:bookmarkStart w:id="1015" w:name="_Toc88818591"/>
      <w:bookmarkStart w:id="1016" w:name="_Toc90650513"/>
      <w:bookmarkStart w:id="1017" w:name="_Toc98506184"/>
      <w:bookmarkStart w:id="1018" w:name="_Toc106639469"/>
      <w:bookmarkStart w:id="1019" w:name="_Toc114778979"/>
      <w:bookmarkStart w:id="1020" w:name="_Toc122096896"/>
      <w:bookmarkStart w:id="1021" w:name="_Toc130844117"/>
      <w:bookmarkStart w:id="1022" w:name="_Toc138411823"/>
      <w:bookmarkStart w:id="1023" w:name="_Toc145956000"/>
      <w:bookmarkStart w:id="1024" w:name="_Toc153887432"/>
      <w:bookmarkStart w:id="1025" w:name="_Toc161905315"/>
      <w:bookmarkStart w:id="1026" w:name="_Toc170209918"/>
      <w:bookmarkStart w:id="1027" w:name="_Toc177550713"/>
      <w:bookmarkStart w:id="1028" w:name="_Toc183624792"/>
      <w:bookmarkStart w:id="1029" w:name="_Toc186726785"/>
      <w:bookmarkStart w:id="1030" w:name="_Toc200620706"/>
      <w:r>
        <w:t>5.3.2.1</w:t>
      </w:r>
      <w:r>
        <w:tab/>
        <w:t>Introduction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031" w:name="_Toc25168593"/>
      <w:bookmarkStart w:id="1032" w:name="_Toc27593012"/>
      <w:bookmarkStart w:id="1033" w:name="_Toc34147882"/>
      <w:bookmarkStart w:id="1034" w:name="_Toc36463266"/>
      <w:bookmarkStart w:id="1035" w:name="_Toc43215106"/>
      <w:bookmarkStart w:id="1036" w:name="_Toc45032354"/>
      <w:bookmarkStart w:id="1037" w:name="_Toc49849843"/>
      <w:bookmarkStart w:id="1038" w:name="_Toc51873357"/>
      <w:bookmarkStart w:id="1039" w:name="_Toc56517485"/>
      <w:bookmarkStart w:id="1040" w:name="_Toc58594386"/>
      <w:bookmarkStart w:id="1041" w:name="_Toc67685896"/>
      <w:bookmarkStart w:id="1042" w:name="_Toc74993717"/>
      <w:bookmarkStart w:id="1043" w:name="_Toc82716305"/>
      <w:bookmarkStart w:id="1044" w:name="_Toc88818592"/>
      <w:bookmarkStart w:id="1045" w:name="_Toc90650514"/>
      <w:bookmarkStart w:id="1046" w:name="_Toc98506185"/>
      <w:bookmarkStart w:id="1047" w:name="_Toc106639470"/>
      <w:bookmarkStart w:id="1048" w:name="_Toc114778980"/>
      <w:bookmarkStart w:id="1049" w:name="_Toc122096897"/>
      <w:bookmarkStart w:id="1050" w:name="_Toc130844118"/>
      <w:bookmarkStart w:id="1051" w:name="_Toc138411824"/>
      <w:bookmarkStart w:id="1052" w:name="_Toc145956001"/>
      <w:bookmarkStart w:id="1053" w:name="_Toc153887433"/>
      <w:bookmarkStart w:id="1054" w:name="_Toc161905316"/>
      <w:bookmarkStart w:id="1055" w:name="_Toc170209919"/>
      <w:bookmarkStart w:id="1056" w:name="_Toc177550714"/>
      <w:bookmarkStart w:id="1057" w:name="_Toc183624793"/>
      <w:bookmarkStart w:id="1058" w:name="_Toc186726786"/>
      <w:bookmarkStart w:id="1059" w:name="_Toc200620707"/>
      <w:r>
        <w:t>5.3.2.2</w:t>
      </w:r>
      <w:r>
        <w:tab/>
        <w:t>CipheringKeyData</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22CEAC03" w14:textId="77777777" w:rsidR="00EB7848" w:rsidRDefault="00EB7848" w:rsidP="00B32564">
      <w:pPr>
        <w:pStyle w:val="Heading5"/>
      </w:pPr>
      <w:bookmarkStart w:id="1060" w:name="_Toc25168594"/>
      <w:bookmarkStart w:id="1061" w:name="_Toc27593013"/>
      <w:bookmarkStart w:id="1062" w:name="_Toc34147883"/>
      <w:bookmarkStart w:id="1063" w:name="_Toc36463267"/>
      <w:bookmarkStart w:id="1064" w:name="_Toc43215107"/>
      <w:bookmarkStart w:id="1065" w:name="_Toc45032355"/>
      <w:bookmarkStart w:id="1066" w:name="_Toc49849844"/>
      <w:bookmarkStart w:id="1067" w:name="_Toc51873358"/>
      <w:bookmarkStart w:id="1068" w:name="_Toc56517486"/>
      <w:bookmarkStart w:id="1069" w:name="_Toc58594387"/>
      <w:bookmarkStart w:id="1070" w:name="_Toc67685897"/>
      <w:bookmarkStart w:id="1071" w:name="_Toc74993718"/>
      <w:bookmarkStart w:id="1072" w:name="_Toc82716306"/>
      <w:bookmarkStart w:id="1073" w:name="_Toc88818593"/>
      <w:bookmarkStart w:id="1074" w:name="_Toc90650515"/>
      <w:bookmarkStart w:id="1075" w:name="_Toc98506186"/>
      <w:bookmarkStart w:id="1076" w:name="_Toc106639471"/>
      <w:bookmarkStart w:id="1077" w:name="_Toc114778981"/>
      <w:bookmarkStart w:id="1078" w:name="_Toc122096898"/>
      <w:bookmarkStart w:id="1079" w:name="_Toc130844119"/>
      <w:bookmarkStart w:id="1080" w:name="_Toc138411825"/>
      <w:bookmarkStart w:id="1081" w:name="_Toc145956002"/>
      <w:bookmarkStart w:id="1082" w:name="_Toc153887434"/>
      <w:bookmarkStart w:id="1083" w:name="_Toc161905317"/>
      <w:bookmarkStart w:id="1084" w:name="_Toc170209920"/>
      <w:bookmarkStart w:id="1085" w:name="_Toc177550715"/>
      <w:bookmarkStart w:id="1086" w:name="_Toc183624794"/>
      <w:bookmarkStart w:id="1087" w:name="_Toc186726787"/>
      <w:bookmarkStart w:id="1088" w:name="_Toc200620708"/>
      <w:r>
        <w:t>5.3.2.2.1</w:t>
      </w:r>
      <w:r>
        <w:tab/>
        <w:t>General</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089" w:name="_Toc25168595"/>
      <w:bookmarkStart w:id="1090" w:name="_Toc27593014"/>
      <w:bookmarkStart w:id="1091" w:name="_Toc34147884"/>
      <w:bookmarkStart w:id="1092" w:name="_Toc36463268"/>
      <w:bookmarkStart w:id="1093" w:name="_Toc43215108"/>
      <w:bookmarkStart w:id="1094" w:name="_Toc45032356"/>
      <w:bookmarkStart w:id="1095" w:name="_Toc49849845"/>
      <w:bookmarkStart w:id="1096" w:name="_Toc51873359"/>
      <w:bookmarkStart w:id="1097" w:name="_Toc56517487"/>
      <w:bookmarkStart w:id="1098" w:name="_Toc58594388"/>
      <w:bookmarkStart w:id="1099" w:name="_Toc67685898"/>
      <w:bookmarkStart w:id="1100" w:name="_Toc74993719"/>
      <w:bookmarkStart w:id="1101" w:name="_Toc82716307"/>
      <w:bookmarkStart w:id="1102" w:name="_Toc88818594"/>
      <w:bookmarkStart w:id="1103" w:name="_Toc90650516"/>
      <w:bookmarkStart w:id="1104" w:name="_Toc98506187"/>
      <w:bookmarkStart w:id="1105" w:name="_Toc106639472"/>
      <w:bookmarkStart w:id="1106" w:name="_Toc114778982"/>
      <w:bookmarkStart w:id="1107" w:name="_Toc122096899"/>
      <w:bookmarkStart w:id="1108" w:name="_Toc130844120"/>
      <w:bookmarkStart w:id="1109" w:name="_Toc138411826"/>
      <w:bookmarkStart w:id="1110" w:name="_Toc145956003"/>
      <w:bookmarkStart w:id="1111" w:name="_Toc153887435"/>
      <w:bookmarkStart w:id="1112" w:name="_Toc161905318"/>
      <w:bookmarkStart w:id="1113" w:name="_Toc170209921"/>
      <w:bookmarkStart w:id="1114" w:name="_Toc177550716"/>
      <w:bookmarkStart w:id="1115" w:name="_Toc183624795"/>
      <w:bookmarkStart w:id="1116" w:name="_Toc186726788"/>
      <w:bookmarkStart w:id="1117" w:name="_Toc200620709"/>
      <w:r>
        <w:t>5.3.2.2.2</w:t>
      </w:r>
      <w:r>
        <w:tab/>
        <w:t>Request Ciphering Key Information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45pt;height:106pt" o:ole="">
            <v:imagedata r:id="rId37" o:title=""/>
          </v:shape>
          <o:OLEObject Type="Embed" ProgID="Visio.Drawing.11" ShapeID="_x0000_i1038" DrawAspect="Content" ObjectID="_1811233759"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118" w:name="_Toc25168596"/>
      <w:bookmarkStart w:id="1119" w:name="_Toc27593015"/>
      <w:bookmarkStart w:id="1120" w:name="_Toc34147885"/>
      <w:bookmarkStart w:id="1121" w:name="_Toc36463269"/>
      <w:bookmarkStart w:id="1122" w:name="_Toc43215109"/>
      <w:bookmarkStart w:id="1123" w:name="_Toc45032357"/>
      <w:bookmarkStart w:id="1124" w:name="_Toc49849846"/>
      <w:bookmarkStart w:id="1125" w:name="_Toc51873360"/>
      <w:bookmarkStart w:id="1126" w:name="_Toc56517488"/>
      <w:bookmarkStart w:id="1127" w:name="_Toc58594389"/>
      <w:bookmarkStart w:id="1128" w:name="_Toc67685899"/>
      <w:bookmarkStart w:id="1129" w:name="_Toc74993720"/>
      <w:bookmarkStart w:id="1130" w:name="_Toc82716308"/>
      <w:bookmarkStart w:id="1131" w:name="_Toc88818595"/>
      <w:bookmarkStart w:id="1132" w:name="_Toc90650517"/>
      <w:bookmarkStart w:id="1133" w:name="_Toc98506188"/>
      <w:bookmarkStart w:id="1134" w:name="_Toc106639473"/>
      <w:bookmarkStart w:id="1135" w:name="_Toc114778983"/>
      <w:bookmarkStart w:id="1136" w:name="_Toc122096900"/>
      <w:bookmarkStart w:id="1137" w:name="_Toc130844121"/>
      <w:bookmarkStart w:id="1138" w:name="_Toc138411827"/>
      <w:bookmarkStart w:id="1139" w:name="_Toc145956004"/>
      <w:bookmarkStart w:id="1140" w:name="_Toc153887436"/>
      <w:bookmarkStart w:id="1141" w:name="_Toc161905319"/>
      <w:bookmarkStart w:id="1142" w:name="_Toc170209922"/>
      <w:bookmarkStart w:id="1143" w:name="_Toc177550717"/>
      <w:bookmarkStart w:id="1144" w:name="_Toc183624796"/>
      <w:bookmarkStart w:id="1145" w:name="_Toc186726789"/>
      <w:bookmarkStart w:id="1146" w:name="_Toc200620710"/>
      <w:r>
        <w:t>5.3.2.2.3</w:t>
      </w:r>
      <w:r>
        <w:tab/>
        <w:t>Provide Ciphering Key Information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45pt;height:106pt" o:ole="">
            <v:imagedata r:id="rId39" o:title=""/>
          </v:shape>
          <o:OLEObject Type="Embed" ProgID="Visio.Drawing.11" ShapeID="_x0000_i1039" DrawAspect="Content" ObjectID="_1811233760"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147" w:name="_Toc183624797"/>
      <w:bookmarkStart w:id="1148" w:name="_Toc186726790"/>
      <w:bookmarkStart w:id="1149" w:name="_Toc200620711"/>
      <w:r>
        <w:t>5.4</w:t>
      </w:r>
      <w:r w:rsidR="004633EE" w:rsidRPr="001A4FB7">
        <w:tab/>
        <w:t>Nlmf_DataExposure Service</w:t>
      </w:r>
      <w:bookmarkEnd w:id="1147"/>
      <w:bookmarkEnd w:id="1148"/>
      <w:bookmarkEnd w:id="1149"/>
    </w:p>
    <w:p w14:paraId="0D10616F" w14:textId="1FE30A35" w:rsidR="004633EE" w:rsidRPr="00740470" w:rsidRDefault="00866469" w:rsidP="004633EE">
      <w:pPr>
        <w:pStyle w:val="Heading3"/>
        <w:rPr>
          <w:lang w:val="fr-FR"/>
        </w:rPr>
      </w:pPr>
      <w:bookmarkStart w:id="1150" w:name="_Toc183624798"/>
      <w:bookmarkStart w:id="1151" w:name="_Toc186726791"/>
      <w:bookmarkStart w:id="1152" w:name="_Toc200620712"/>
      <w:r>
        <w:rPr>
          <w:lang w:val="fr-FR"/>
        </w:rPr>
        <w:t>5.4</w:t>
      </w:r>
      <w:r w:rsidR="004633EE" w:rsidRPr="00740470">
        <w:rPr>
          <w:lang w:val="fr-FR"/>
        </w:rPr>
        <w:t>.1</w:t>
      </w:r>
      <w:r w:rsidR="004633EE" w:rsidRPr="00740470">
        <w:rPr>
          <w:lang w:val="fr-FR"/>
        </w:rPr>
        <w:tab/>
        <w:t>Service Description</w:t>
      </w:r>
      <w:bookmarkEnd w:id="1150"/>
      <w:bookmarkEnd w:id="1151"/>
      <w:bookmarkEnd w:id="1152"/>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153" w:name="_Toc183624799"/>
      <w:bookmarkStart w:id="1154" w:name="_Toc186726792"/>
      <w:bookmarkStart w:id="1155" w:name="_Toc200620713"/>
      <w:r>
        <w:t>5.4</w:t>
      </w:r>
      <w:r w:rsidR="004633EE">
        <w:t>.2</w:t>
      </w:r>
      <w:r w:rsidR="004633EE">
        <w:tab/>
        <w:t>Service Operation</w:t>
      </w:r>
      <w:bookmarkEnd w:id="1153"/>
      <w:bookmarkEnd w:id="1154"/>
      <w:bookmarkEnd w:id="1155"/>
    </w:p>
    <w:p w14:paraId="101C7EEE" w14:textId="0D494C17" w:rsidR="004633EE" w:rsidRDefault="00866469" w:rsidP="004633EE">
      <w:pPr>
        <w:pStyle w:val="Heading4"/>
      </w:pPr>
      <w:bookmarkStart w:id="1156" w:name="_Toc183624800"/>
      <w:bookmarkStart w:id="1157" w:name="_Toc186726793"/>
      <w:bookmarkStart w:id="1158" w:name="_Toc200620714"/>
      <w:r>
        <w:t>5.4</w:t>
      </w:r>
      <w:r w:rsidR="004633EE" w:rsidRPr="004E1DD8">
        <w:t>.</w:t>
      </w:r>
      <w:r w:rsidR="004633EE">
        <w:t>2.1</w:t>
      </w:r>
      <w:r w:rsidR="004633EE">
        <w:tab/>
        <w:t>Introduction</w:t>
      </w:r>
      <w:bookmarkEnd w:id="1156"/>
      <w:bookmarkEnd w:id="1157"/>
      <w:bookmarkEnd w:id="115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159" w:name="_Toc183624801"/>
      <w:bookmarkStart w:id="1160" w:name="_Toc186726794"/>
      <w:bookmarkStart w:id="1161" w:name="_Toc200620715"/>
      <w:r>
        <w:t>5.4</w:t>
      </w:r>
      <w:r w:rsidR="004633EE" w:rsidRPr="004E1DD8">
        <w:t>.</w:t>
      </w:r>
      <w:r w:rsidR="004633EE">
        <w:t>2.2</w:t>
      </w:r>
      <w:r w:rsidR="004633EE">
        <w:tab/>
        <w:t>LMF Data Exposure Subscription</w:t>
      </w:r>
      <w:bookmarkEnd w:id="1159"/>
      <w:bookmarkEnd w:id="1160"/>
      <w:bookmarkEnd w:id="1161"/>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6.05pt;height:107.15pt" o:ole="">
            <v:imagedata r:id="rId41" o:title=""/>
          </v:shape>
          <o:OLEObject Type="Embed" ProgID="Visio.Drawing.11" ShapeID="_x0000_i1040" DrawAspect="Content" ObjectID="_1811233761"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lastRenderedPageBreak/>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162" w:name="_Toc183624802"/>
      <w:bookmarkStart w:id="1163" w:name="_Toc186726795"/>
      <w:bookmarkStart w:id="1164" w:name="_Toc200620716"/>
      <w:r>
        <w:t>5.4</w:t>
      </w:r>
      <w:r w:rsidR="004633EE" w:rsidRPr="005772F4">
        <w:t>.2.3</w:t>
      </w:r>
      <w:r w:rsidR="004633EE">
        <w:tab/>
        <w:t>LMF Data Exposure Modification</w:t>
      </w:r>
      <w:bookmarkEnd w:id="1162"/>
      <w:bookmarkEnd w:id="1163"/>
      <w:bookmarkEnd w:id="1164"/>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6.05pt;height:107.15pt" o:ole="">
            <v:imagedata r:id="rId43" o:title=""/>
          </v:shape>
          <o:OLEObject Type="Embed" ProgID="Visio.Drawing.11" ShapeID="_x0000_i1041" DrawAspect="Content" ObjectID="_1811233762"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165" w:name="_Toc183624803"/>
      <w:bookmarkStart w:id="1166" w:name="_Toc186726796"/>
      <w:bookmarkStart w:id="1167" w:name="_Toc200620717"/>
      <w:r>
        <w:t>5.4</w:t>
      </w:r>
      <w:r w:rsidR="004633EE" w:rsidRPr="004E1DD8">
        <w:t>.</w:t>
      </w:r>
      <w:r w:rsidR="004633EE" w:rsidRPr="002B510E">
        <w:t>2</w:t>
      </w:r>
      <w:r w:rsidR="004633EE">
        <w:t>.4</w:t>
      </w:r>
      <w:r w:rsidR="004633EE">
        <w:tab/>
        <w:t>LMF Data Exposure Notification</w:t>
      </w:r>
      <w:bookmarkEnd w:id="1165"/>
      <w:bookmarkEnd w:id="1166"/>
      <w:bookmarkEnd w:id="1167"/>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35pt;height:104.85pt" o:ole="">
            <v:imagedata r:id="rId45" o:title=""/>
          </v:shape>
          <o:OLEObject Type="Embed" ProgID="Visio.Drawing.11" ShapeID="_x0000_i1042" DrawAspect="Content" ObjectID="_1811233763"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lastRenderedPageBreak/>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168" w:name="_Toc183624804"/>
      <w:bookmarkStart w:id="1169" w:name="_Toc186726797"/>
      <w:bookmarkStart w:id="1170" w:name="_Toc200620718"/>
      <w:r>
        <w:t>5</w:t>
      </w:r>
      <w:r w:rsidRPr="002B510E">
        <w:t>.4</w:t>
      </w:r>
      <w:r w:rsidR="004633EE" w:rsidRPr="004E1DD8">
        <w:t>.</w:t>
      </w:r>
      <w:r w:rsidR="004633EE" w:rsidRPr="002B510E">
        <w:t>2.</w:t>
      </w:r>
      <w:r w:rsidR="004633EE">
        <w:t>5</w:t>
      </w:r>
      <w:r w:rsidR="004633EE">
        <w:tab/>
        <w:t>LMF Data Exposure Unsubscription</w:t>
      </w:r>
      <w:bookmarkEnd w:id="1168"/>
      <w:bookmarkEnd w:id="1169"/>
      <w:bookmarkEnd w:id="1170"/>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6.05pt;height:107.15pt" o:ole="">
            <v:imagedata r:id="rId47" o:title=""/>
          </v:shape>
          <o:OLEObject Type="Embed" ProgID="Visio.Drawing.11" ShapeID="_x0000_i1043" DrawAspect="Content" ObjectID="_1811233764"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171" w:name="_Toc20150350"/>
      <w:bookmarkStart w:id="1172" w:name="_Toc25168597"/>
      <w:bookmarkStart w:id="1173" w:name="_Toc27593016"/>
      <w:bookmarkStart w:id="1174" w:name="_Toc34147886"/>
      <w:bookmarkStart w:id="1175" w:name="_Toc36463270"/>
      <w:bookmarkStart w:id="1176" w:name="_Toc43215110"/>
      <w:bookmarkStart w:id="1177" w:name="_Toc45032358"/>
      <w:bookmarkStart w:id="1178" w:name="_Toc49849847"/>
      <w:bookmarkStart w:id="1179" w:name="_Toc51873361"/>
      <w:bookmarkStart w:id="1180" w:name="_Toc56517489"/>
      <w:bookmarkStart w:id="1181" w:name="_Toc58594390"/>
      <w:bookmarkStart w:id="1182" w:name="_Toc67685900"/>
      <w:bookmarkStart w:id="1183" w:name="_Toc74993721"/>
      <w:bookmarkStart w:id="1184" w:name="_Toc82716309"/>
      <w:bookmarkStart w:id="1185" w:name="_Toc88818596"/>
      <w:bookmarkStart w:id="1186" w:name="_Toc90650518"/>
      <w:bookmarkStart w:id="1187" w:name="_Toc98506189"/>
      <w:bookmarkStart w:id="1188" w:name="_Toc106639474"/>
      <w:bookmarkStart w:id="1189" w:name="_Toc114778984"/>
      <w:bookmarkStart w:id="1190" w:name="_Toc122096901"/>
      <w:bookmarkStart w:id="1191" w:name="_Toc130844122"/>
      <w:bookmarkStart w:id="1192" w:name="_Toc138411828"/>
      <w:bookmarkStart w:id="1193" w:name="_Toc145956005"/>
      <w:bookmarkStart w:id="1194" w:name="_Toc153887437"/>
      <w:bookmarkStart w:id="1195" w:name="_Toc161905320"/>
      <w:bookmarkStart w:id="1196" w:name="_Toc170209923"/>
      <w:bookmarkStart w:id="1197" w:name="_Toc177550718"/>
      <w:bookmarkStart w:id="1198" w:name="_Toc183624805"/>
      <w:bookmarkStart w:id="1199" w:name="_Toc186726798"/>
      <w:bookmarkStart w:id="1200" w:name="_Toc200620719"/>
      <w:r>
        <w:rPr>
          <w:rFonts w:hint="eastAsia"/>
          <w:lang w:eastAsia="zh-CN"/>
        </w:rPr>
        <w:t>6</w:t>
      </w:r>
      <w:r>
        <w:tab/>
      </w:r>
      <w:r>
        <w:rPr>
          <w:lang w:eastAsia="zh-CN"/>
        </w:rPr>
        <w:t>API Definitions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31B0BB3C" w14:textId="77777777" w:rsidR="00EB7848" w:rsidRDefault="00EB7848" w:rsidP="00B32564">
      <w:pPr>
        <w:pStyle w:val="Heading2"/>
        <w:rPr>
          <w:lang w:eastAsia="zh-CN"/>
        </w:rPr>
      </w:pPr>
      <w:bookmarkStart w:id="1201" w:name="_Toc20150351"/>
      <w:bookmarkStart w:id="1202" w:name="_Toc25168598"/>
      <w:bookmarkStart w:id="1203" w:name="_Toc27593017"/>
      <w:bookmarkStart w:id="1204" w:name="_Toc34147887"/>
      <w:bookmarkStart w:id="1205" w:name="_Toc36463271"/>
      <w:bookmarkStart w:id="1206" w:name="_Toc43215111"/>
      <w:bookmarkStart w:id="1207" w:name="_Toc45032359"/>
      <w:bookmarkStart w:id="1208" w:name="_Toc49849848"/>
      <w:bookmarkStart w:id="1209" w:name="_Toc51873362"/>
      <w:bookmarkStart w:id="1210" w:name="_Toc56517490"/>
      <w:bookmarkStart w:id="1211" w:name="_Toc58594391"/>
      <w:bookmarkStart w:id="1212" w:name="_Toc67685901"/>
      <w:bookmarkStart w:id="1213" w:name="_Toc74993722"/>
      <w:bookmarkStart w:id="1214" w:name="_Toc82716310"/>
      <w:bookmarkStart w:id="1215" w:name="_Toc88818597"/>
      <w:bookmarkStart w:id="1216" w:name="_Toc90650519"/>
      <w:bookmarkStart w:id="1217" w:name="_Toc98506190"/>
      <w:bookmarkStart w:id="1218" w:name="_Toc106639475"/>
      <w:bookmarkStart w:id="1219" w:name="_Toc114778985"/>
      <w:bookmarkStart w:id="1220" w:name="_Toc122096902"/>
      <w:bookmarkStart w:id="1221" w:name="_Toc130844123"/>
      <w:bookmarkStart w:id="1222" w:name="_Toc138411829"/>
      <w:bookmarkStart w:id="1223" w:name="_Toc145956006"/>
      <w:bookmarkStart w:id="1224" w:name="_Toc153887438"/>
      <w:bookmarkStart w:id="1225" w:name="_Toc161905321"/>
      <w:bookmarkStart w:id="1226" w:name="_Toc170209924"/>
      <w:bookmarkStart w:id="1227" w:name="_Toc177550719"/>
      <w:bookmarkStart w:id="1228" w:name="_Toc183624806"/>
      <w:bookmarkStart w:id="1229" w:name="_Toc186726799"/>
      <w:bookmarkStart w:id="1230" w:name="_Toc200620720"/>
      <w:r>
        <w:rPr>
          <w:rFonts w:hint="eastAsia"/>
          <w:lang w:eastAsia="zh-CN"/>
        </w:rPr>
        <w:t>6</w:t>
      </w:r>
      <w:r>
        <w:t>.1</w:t>
      </w:r>
      <w:r>
        <w:tab/>
        <w:t>Nlmf_Location Service API</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640BAE48" w14:textId="77777777" w:rsidR="00EB7848" w:rsidRDefault="00EB7848" w:rsidP="00B32564">
      <w:pPr>
        <w:pStyle w:val="Heading3"/>
      </w:pPr>
      <w:bookmarkStart w:id="1231" w:name="_Toc20150352"/>
      <w:bookmarkStart w:id="1232" w:name="_Toc25168599"/>
      <w:bookmarkStart w:id="1233" w:name="_Toc27593018"/>
      <w:bookmarkStart w:id="1234" w:name="_Toc34147888"/>
      <w:bookmarkStart w:id="1235" w:name="_Toc36463272"/>
      <w:bookmarkStart w:id="1236" w:name="_Toc43215112"/>
      <w:bookmarkStart w:id="1237" w:name="_Toc45032360"/>
      <w:bookmarkStart w:id="1238" w:name="_Toc49849849"/>
      <w:bookmarkStart w:id="1239" w:name="_Toc51873363"/>
      <w:bookmarkStart w:id="1240" w:name="_Toc56517491"/>
      <w:bookmarkStart w:id="1241" w:name="_Toc58594392"/>
      <w:bookmarkStart w:id="1242" w:name="_Toc67685902"/>
      <w:bookmarkStart w:id="1243" w:name="_Toc74993723"/>
      <w:bookmarkStart w:id="1244" w:name="_Toc82716311"/>
      <w:bookmarkStart w:id="1245" w:name="_Toc88818598"/>
      <w:bookmarkStart w:id="1246" w:name="_Toc90650520"/>
      <w:bookmarkStart w:id="1247" w:name="_Toc98506191"/>
      <w:bookmarkStart w:id="1248" w:name="_Toc106639476"/>
      <w:bookmarkStart w:id="1249" w:name="_Toc114778986"/>
      <w:bookmarkStart w:id="1250" w:name="_Toc122096903"/>
      <w:bookmarkStart w:id="1251" w:name="_Toc130844124"/>
      <w:bookmarkStart w:id="1252" w:name="_Toc138411830"/>
      <w:bookmarkStart w:id="1253" w:name="_Toc145956007"/>
      <w:bookmarkStart w:id="1254" w:name="_Toc153887439"/>
      <w:bookmarkStart w:id="1255" w:name="_Toc161905322"/>
      <w:bookmarkStart w:id="1256" w:name="_Toc170209925"/>
      <w:bookmarkStart w:id="1257" w:name="_Toc177550720"/>
      <w:bookmarkStart w:id="1258" w:name="_Toc183624807"/>
      <w:bookmarkStart w:id="1259" w:name="_Toc186726800"/>
      <w:bookmarkStart w:id="1260" w:name="_Toc200620721"/>
      <w:r>
        <w:t>6.1.1</w:t>
      </w:r>
      <w:r>
        <w:tab/>
        <w:t>API URI</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261" w:name="_Toc20150353"/>
      <w:bookmarkStart w:id="1262" w:name="_Toc25168600"/>
      <w:bookmarkStart w:id="1263" w:name="_Toc27593019"/>
      <w:bookmarkStart w:id="1264" w:name="_Toc34147889"/>
      <w:bookmarkStart w:id="1265" w:name="_Toc36463273"/>
      <w:bookmarkStart w:id="1266" w:name="_Toc43215113"/>
      <w:bookmarkStart w:id="1267" w:name="_Toc45032361"/>
      <w:bookmarkStart w:id="1268" w:name="_Toc49849850"/>
      <w:bookmarkStart w:id="1269" w:name="_Toc51873364"/>
      <w:bookmarkStart w:id="1270" w:name="_Toc56517492"/>
      <w:bookmarkStart w:id="1271" w:name="_Toc58594393"/>
      <w:bookmarkStart w:id="1272" w:name="_Toc67685903"/>
      <w:bookmarkStart w:id="1273" w:name="_Toc74993724"/>
      <w:bookmarkStart w:id="1274" w:name="_Toc82716312"/>
      <w:bookmarkStart w:id="1275" w:name="_Toc88818599"/>
      <w:bookmarkStart w:id="1276" w:name="_Toc90650521"/>
      <w:bookmarkStart w:id="1277" w:name="_Toc98506192"/>
      <w:bookmarkStart w:id="1278" w:name="_Toc106639477"/>
      <w:bookmarkStart w:id="1279" w:name="_Toc114778987"/>
      <w:bookmarkStart w:id="1280" w:name="_Toc122096904"/>
      <w:bookmarkStart w:id="1281" w:name="_Toc130844125"/>
      <w:bookmarkStart w:id="1282" w:name="_Toc138411831"/>
      <w:bookmarkStart w:id="1283" w:name="_Toc145956008"/>
      <w:bookmarkStart w:id="1284" w:name="_Toc153887440"/>
      <w:bookmarkStart w:id="1285" w:name="_Toc161905323"/>
      <w:bookmarkStart w:id="1286" w:name="_Toc170209926"/>
      <w:bookmarkStart w:id="1287" w:name="_Toc177550721"/>
      <w:bookmarkStart w:id="1288" w:name="_Toc183624808"/>
      <w:bookmarkStart w:id="1289" w:name="_Toc186726801"/>
      <w:bookmarkStart w:id="1290" w:name="_Toc200620722"/>
      <w:r>
        <w:lastRenderedPageBreak/>
        <w:t>6.1.2</w:t>
      </w:r>
      <w:r>
        <w:tab/>
        <w:t>Usage of HTTP</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9D55479" w14:textId="77777777" w:rsidR="00EB7848" w:rsidRPr="000C5200" w:rsidRDefault="00EB7848" w:rsidP="00B32564">
      <w:pPr>
        <w:pStyle w:val="Heading4"/>
      </w:pPr>
      <w:bookmarkStart w:id="1291" w:name="_Toc20150354"/>
      <w:bookmarkStart w:id="1292" w:name="_Toc25168601"/>
      <w:bookmarkStart w:id="1293" w:name="_Toc27593020"/>
      <w:bookmarkStart w:id="1294" w:name="_Toc34147890"/>
      <w:bookmarkStart w:id="1295" w:name="_Toc36463274"/>
      <w:bookmarkStart w:id="1296" w:name="_Toc43215114"/>
      <w:bookmarkStart w:id="1297" w:name="_Toc45032362"/>
      <w:bookmarkStart w:id="1298" w:name="_Toc49849851"/>
      <w:bookmarkStart w:id="1299" w:name="_Toc51873365"/>
      <w:bookmarkStart w:id="1300" w:name="_Toc56517493"/>
      <w:bookmarkStart w:id="1301" w:name="_Toc58594394"/>
      <w:bookmarkStart w:id="1302" w:name="_Toc67685904"/>
      <w:bookmarkStart w:id="1303" w:name="_Toc74993725"/>
      <w:bookmarkStart w:id="1304" w:name="_Toc82716313"/>
      <w:bookmarkStart w:id="1305" w:name="_Toc88818600"/>
      <w:bookmarkStart w:id="1306" w:name="_Toc90650522"/>
      <w:bookmarkStart w:id="1307" w:name="_Toc98506193"/>
      <w:bookmarkStart w:id="1308" w:name="_Toc106639478"/>
      <w:bookmarkStart w:id="1309" w:name="_Toc114778988"/>
      <w:bookmarkStart w:id="1310" w:name="_Toc122096905"/>
      <w:bookmarkStart w:id="1311" w:name="_Toc130844126"/>
      <w:bookmarkStart w:id="1312" w:name="_Toc138411832"/>
      <w:bookmarkStart w:id="1313" w:name="_Toc145956009"/>
      <w:bookmarkStart w:id="1314" w:name="_Toc153887441"/>
      <w:bookmarkStart w:id="1315" w:name="_Toc161905324"/>
      <w:bookmarkStart w:id="1316" w:name="_Toc170209927"/>
      <w:bookmarkStart w:id="1317" w:name="_Toc177550722"/>
      <w:bookmarkStart w:id="1318" w:name="_Toc183624809"/>
      <w:bookmarkStart w:id="1319" w:name="_Toc186726802"/>
      <w:bookmarkStart w:id="1320" w:name="_Toc200620723"/>
      <w:r>
        <w:t>6.1.2.1</w:t>
      </w:r>
      <w:r>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321" w:name="_Toc20150355"/>
      <w:bookmarkStart w:id="1322" w:name="_Toc25168602"/>
      <w:bookmarkStart w:id="1323" w:name="_Toc27593021"/>
      <w:bookmarkStart w:id="1324" w:name="_Toc34147891"/>
      <w:bookmarkStart w:id="1325" w:name="_Toc36463275"/>
      <w:bookmarkStart w:id="1326" w:name="_Toc43215115"/>
      <w:bookmarkStart w:id="1327" w:name="_Toc45032363"/>
      <w:bookmarkStart w:id="1328" w:name="_Toc49849852"/>
      <w:bookmarkStart w:id="1329" w:name="_Toc51873366"/>
      <w:bookmarkStart w:id="1330" w:name="_Toc56517494"/>
      <w:bookmarkStart w:id="1331" w:name="_Toc58594395"/>
      <w:bookmarkStart w:id="1332" w:name="_Toc67685905"/>
      <w:bookmarkStart w:id="1333" w:name="_Toc74993726"/>
      <w:bookmarkStart w:id="1334" w:name="_Toc82716314"/>
      <w:bookmarkStart w:id="1335" w:name="_Toc88818601"/>
      <w:bookmarkStart w:id="1336" w:name="_Toc90650523"/>
      <w:bookmarkStart w:id="1337" w:name="_Toc98506194"/>
      <w:bookmarkStart w:id="1338" w:name="_Toc106639479"/>
      <w:bookmarkStart w:id="1339" w:name="_Toc114778989"/>
      <w:bookmarkStart w:id="1340" w:name="_Toc122096906"/>
      <w:bookmarkStart w:id="1341" w:name="_Toc130844127"/>
      <w:bookmarkStart w:id="1342" w:name="_Toc138411833"/>
      <w:bookmarkStart w:id="1343" w:name="_Toc145956010"/>
      <w:bookmarkStart w:id="1344" w:name="_Toc153887442"/>
      <w:bookmarkStart w:id="1345" w:name="_Toc161905325"/>
      <w:bookmarkStart w:id="1346" w:name="_Toc170209928"/>
      <w:bookmarkStart w:id="1347" w:name="_Toc177550723"/>
      <w:bookmarkStart w:id="1348" w:name="_Toc183624810"/>
      <w:bookmarkStart w:id="1349" w:name="_Toc186726803"/>
      <w:bookmarkStart w:id="1350" w:name="_Toc200620724"/>
      <w:r>
        <w:t>6.1.2.2</w:t>
      </w:r>
      <w:r>
        <w:tab/>
        <w:t>HTTP Standard Headers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B28FFCD" w14:textId="77777777" w:rsidR="00EB7848" w:rsidRDefault="00EB7848" w:rsidP="00B32564">
      <w:pPr>
        <w:pStyle w:val="Heading5"/>
        <w:rPr>
          <w:lang w:eastAsia="zh-CN"/>
        </w:rPr>
      </w:pPr>
      <w:bookmarkStart w:id="1351" w:name="_Toc20150356"/>
      <w:bookmarkStart w:id="1352" w:name="_Toc25168603"/>
      <w:bookmarkStart w:id="1353" w:name="_Toc27593022"/>
      <w:bookmarkStart w:id="1354" w:name="_Toc34147892"/>
      <w:bookmarkStart w:id="1355" w:name="_Toc36463276"/>
      <w:bookmarkStart w:id="1356" w:name="_Toc43215116"/>
      <w:bookmarkStart w:id="1357" w:name="_Toc45032364"/>
      <w:bookmarkStart w:id="1358" w:name="_Toc49849853"/>
      <w:bookmarkStart w:id="1359" w:name="_Toc51873367"/>
      <w:bookmarkStart w:id="1360" w:name="_Toc56517495"/>
      <w:bookmarkStart w:id="1361" w:name="_Toc58594396"/>
      <w:bookmarkStart w:id="1362" w:name="_Toc67685906"/>
      <w:bookmarkStart w:id="1363" w:name="_Toc74993727"/>
      <w:bookmarkStart w:id="1364" w:name="_Toc82716315"/>
      <w:bookmarkStart w:id="1365" w:name="_Toc88818602"/>
      <w:bookmarkStart w:id="1366" w:name="_Toc90650524"/>
      <w:bookmarkStart w:id="1367" w:name="_Toc98506195"/>
      <w:bookmarkStart w:id="1368" w:name="_Toc106639480"/>
      <w:bookmarkStart w:id="1369" w:name="_Toc114778990"/>
      <w:bookmarkStart w:id="1370" w:name="_Toc122096907"/>
      <w:bookmarkStart w:id="1371" w:name="_Toc130844128"/>
      <w:bookmarkStart w:id="1372" w:name="_Toc138411834"/>
      <w:bookmarkStart w:id="1373" w:name="_Toc145956011"/>
      <w:bookmarkStart w:id="1374" w:name="_Toc153887443"/>
      <w:bookmarkStart w:id="1375" w:name="_Toc161905326"/>
      <w:bookmarkStart w:id="1376" w:name="_Toc170209929"/>
      <w:bookmarkStart w:id="1377" w:name="_Toc177550724"/>
      <w:bookmarkStart w:id="1378" w:name="_Toc183624811"/>
      <w:bookmarkStart w:id="1379" w:name="_Toc186726804"/>
      <w:bookmarkStart w:id="1380" w:name="_Toc200620725"/>
      <w:r>
        <w:t>6.1.2.2.1</w:t>
      </w:r>
      <w:r>
        <w:rPr>
          <w:rFonts w:hint="eastAsia"/>
          <w:lang w:eastAsia="zh-CN"/>
        </w:rPr>
        <w:tab/>
      </w:r>
      <w:r>
        <w:rPr>
          <w:lang w:eastAsia="zh-CN"/>
        </w:rPr>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1EEA3BC2" w14:textId="77777777" w:rsidR="00EB7848" w:rsidRDefault="00EB7848" w:rsidP="00B32564">
      <w:pPr>
        <w:pStyle w:val="Heading5"/>
      </w:pPr>
      <w:bookmarkStart w:id="1381" w:name="_Toc20150357"/>
      <w:bookmarkStart w:id="1382" w:name="_Toc25168604"/>
      <w:bookmarkStart w:id="1383" w:name="_Toc27593023"/>
      <w:bookmarkStart w:id="1384" w:name="_Toc34147893"/>
      <w:bookmarkStart w:id="1385" w:name="_Toc36463277"/>
      <w:bookmarkStart w:id="1386" w:name="_Toc43215117"/>
      <w:bookmarkStart w:id="1387" w:name="_Toc45032365"/>
      <w:bookmarkStart w:id="1388" w:name="_Toc49849854"/>
      <w:bookmarkStart w:id="1389" w:name="_Toc51873368"/>
      <w:bookmarkStart w:id="1390" w:name="_Toc56517496"/>
      <w:bookmarkStart w:id="1391" w:name="_Toc58594397"/>
      <w:bookmarkStart w:id="1392" w:name="_Toc67685907"/>
      <w:bookmarkStart w:id="1393" w:name="_Toc74993728"/>
      <w:bookmarkStart w:id="1394" w:name="_Toc82716316"/>
      <w:bookmarkStart w:id="1395" w:name="_Toc88818603"/>
      <w:bookmarkStart w:id="1396" w:name="_Toc90650525"/>
      <w:bookmarkStart w:id="1397" w:name="_Toc98506196"/>
      <w:bookmarkStart w:id="1398" w:name="_Toc106639481"/>
      <w:bookmarkStart w:id="1399" w:name="_Toc114778991"/>
      <w:bookmarkStart w:id="1400" w:name="_Toc122096908"/>
      <w:bookmarkStart w:id="1401" w:name="_Toc130844129"/>
      <w:bookmarkStart w:id="1402" w:name="_Toc138411835"/>
      <w:bookmarkStart w:id="1403" w:name="_Toc145956012"/>
      <w:bookmarkStart w:id="1404" w:name="_Toc153887444"/>
      <w:bookmarkStart w:id="1405" w:name="_Toc161905327"/>
      <w:bookmarkStart w:id="1406" w:name="_Toc170209930"/>
      <w:bookmarkStart w:id="1407" w:name="_Toc177550725"/>
      <w:bookmarkStart w:id="1408" w:name="_Toc183624812"/>
      <w:bookmarkStart w:id="1409" w:name="_Toc186726805"/>
      <w:bookmarkStart w:id="1410" w:name="_Toc200620726"/>
      <w:r>
        <w:t>6.1.2.2.2</w:t>
      </w:r>
      <w:r>
        <w:tab/>
        <w:t>Content type</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411" w:name="_Toc20150358"/>
      <w:bookmarkStart w:id="1412" w:name="_Toc25168605"/>
      <w:bookmarkStart w:id="1413" w:name="_Toc27593024"/>
      <w:bookmarkStart w:id="1414" w:name="_Toc34147894"/>
      <w:bookmarkStart w:id="1415" w:name="_Toc36463278"/>
      <w:bookmarkStart w:id="1416" w:name="_Toc43215118"/>
      <w:bookmarkStart w:id="1417" w:name="_Toc45032366"/>
      <w:bookmarkStart w:id="1418" w:name="_Toc49849855"/>
      <w:bookmarkStart w:id="1419" w:name="_Toc51873369"/>
      <w:bookmarkStart w:id="1420" w:name="_Toc56517497"/>
      <w:bookmarkStart w:id="1421" w:name="_Toc58594398"/>
      <w:bookmarkStart w:id="1422" w:name="_Toc67685908"/>
      <w:bookmarkStart w:id="1423" w:name="_Toc74993729"/>
      <w:bookmarkStart w:id="1424" w:name="_Toc82716317"/>
      <w:bookmarkStart w:id="1425" w:name="_Toc88818604"/>
      <w:bookmarkStart w:id="1426" w:name="_Toc90650526"/>
      <w:bookmarkStart w:id="1427" w:name="_Toc98506197"/>
      <w:bookmarkStart w:id="1428" w:name="_Toc106639482"/>
      <w:bookmarkStart w:id="1429" w:name="_Toc114778992"/>
      <w:bookmarkStart w:id="1430" w:name="_Toc122096909"/>
      <w:bookmarkStart w:id="1431" w:name="_Toc130844130"/>
      <w:bookmarkStart w:id="1432" w:name="_Toc138411836"/>
      <w:bookmarkStart w:id="1433" w:name="_Toc145956013"/>
      <w:bookmarkStart w:id="1434" w:name="_Toc153887445"/>
      <w:bookmarkStart w:id="1435" w:name="_Toc161905328"/>
      <w:bookmarkStart w:id="1436" w:name="_Toc170209931"/>
      <w:bookmarkStart w:id="1437" w:name="_Toc177550726"/>
      <w:bookmarkStart w:id="1438" w:name="_Toc183624813"/>
      <w:bookmarkStart w:id="1439" w:name="_Toc186726806"/>
      <w:bookmarkStart w:id="1440" w:name="_Toc200620727"/>
      <w:r>
        <w:t>6.1.2.3</w:t>
      </w:r>
      <w:r>
        <w:tab/>
        <w:t>HTTP custom headers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12A111F6" w14:textId="77777777" w:rsidR="00EB7848" w:rsidRDefault="00EB7848" w:rsidP="00B32564">
      <w:pPr>
        <w:pStyle w:val="Heading5"/>
        <w:rPr>
          <w:lang w:eastAsia="zh-CN"/>
        </w:rPr>
      </w:pPr>
      <w:bookmarkStart w:id="1441" w:name="_Toc20150359"/>
      <w:bookmarkStart w:id="1442" w:name="_Toc25168606"/>
      <w:bookmarkStart w:id="1443" w:name="_Toc27593025"/>
      <w:bookmarkStart w:id="1444" w:name="_Toc34147895"/>
      <w:bookmarkStart w:id="1445" w:name="_Toc36463279"/>
      <w:bookmarkStart w:id="1446" w:name="_Toc43215119"/>
      <w:bookmarkStart w:id="1447" w:name="_Toc45032367"/>
      <w:bookmarkStart w:id="1448" w:name="_Toc49849856"/>
      <w:bookmarkStart w:id="1449" w:name="_Toc51873370"/>
      <w:bookmarkStart w:id="1450" w:name="_Toc56517498"/>
      <w:bookmarkStart w:id="1451" w:name="_Toc58594399"/>
      <w:bookmarkStart w:id="1452" w:name="_Toc67685909"/>
      <w:bookmarkStart w:id="1453" w:name="_Toc74993730"/>
      <w:bookmarkStart w:id="1454" w:name="_Toc82716318"/>
      <w:bookmarkStart w:id="1455" w:name="_Toc88818605"/>
      <w:bookmarkStart w:id="1456" w:name="_Toc90650527"/>
      <w:bookmarkStart w:id="1457" w:name="_Toc98506198"/>
      <w:bookmarkStart w:id="1458" w:name="_Toc106639483"/>
      <w:bookmarkStart w:id="1459" w:name="_Toc114778993"/>
      <w:bookmarkStart w:id="1460" w:name="_Toc122096910"/>
      <w:bookmarkStart w:id="1461" w:name="_Toc130844131"/>
      <w:bookmarkStart w:id="1462" w:name="_Toc138411837"/>
      <w:bookmarkStart w:id="1463" w:name="_Toc145956014"/>
      <w:bookmarkStart w:id="1464" w:name="_Toc153887446"/>
      <w:bookmarkStart w:id="1465" w:name="_Toc161905329"/>
      <w:bookmarkStart w:id="1466" w:name="_Toc170209932"/>
      <w:bookmarkStart w:id="1467" w:name="_Toc177550727"/>
      <w:bookmarkStart w:id="1468" w:name="_Toc183624814"/>
      <w:bookmarkStart w:id="1469" w:name="_Toc186726807"/>
      <w:bookmarkStart w:id="1470" w:name="_Toc200620728"/>
      <w:r>
        <w:t>6.1.2.3.1</w:t>
      </w:r>
      <w:r>
        <w:rPr>
          <w:rFonts w:hint="eastAsia"/>
          <w:lang w:eastAsia="zh-CN"/>
        </w:rPr>
        <w:tab/>
      </w:r>
      <w:r>
        <w:rPr>
          <w:lang w:eastAsia="zh-CN"/>
        </w:rPr>
        <w:t>General</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471" w:name="_Toc25156267"/>
      <w:bookmarkStart w:id="1472" w:name="_Toc27591097"/>
      <w:bookmarkStart w:id="1473" w:name="_Toc34147896"/>
      <w:bookmarkStart w:id="1474" w:name="_Toc36463280"/>
      <w:bookmarkStart w:id="1475" w:name="_Toc43215120"/>
      <w:bookmarkStart w:id="1476" w:name="_Toc45032368"/>
      <w:bookmarkStart w:id="1477" w:name="_Toc49849857"/>
      <w:bookmarkStart w:id="1478" w:name="_Toc51873371"/>
      <w:bookmarkStart w:id="1479" w:name="_Toc56517499"/>
      <w:bookmarkStart w:id="1480" w:name="_Toc58594400"/>
      <w:bookmarkStart w:id="1481" w:name="_Toc67685910"/>
      <w:bookmarkStart w:id="1482" w:name="_Toc74993731"/>
      <w:bookmarkStart w:id="1483" w:name="_Toc82716319"/>
      <w:bookmarkStart w:id="1484" w:name="_Toc88818606"/>
      <w:bookmarkStart w:id="1485" w:name="_Toc90650528"/>
      <w:bookmarkStart w:id="1486" w:name="_Toc98506199"/>
      <w:bookmarkStart w:id="1487" w:name="_Toc106639484"/>
      <w:bookmarkStart w:id="1488" w:name="_Toc114778994"/>
      <w:bookmarkStart w:id="1489" w:name="_Toc122096911"/>
      <w:bookmarkStart w:id="1490" w:name="_Toc130844132"/>
      <w:bookmarkStart w:id="1491" w:name="_Toc138411838"/>
      <w:bookmarkStart w:id="1492" w:name="_Toc145956015"/>
      <w:bookmarkStart w:id="1493" w:name="_Toc153887447"/>
      <w:bookmarkStart w:id="1494" w:name="_Toc161905330"/>
      <w:bookmarkStart w:id="1495" w:name="_Toc170209933"/>
      <w:bookmarkStart w:id="1496" w:name="_Toc177550728"/>
      <w:bookmarkStart w:id="1497" w:name="_Toc183624815"/>
      <w:bookmarkStart w:id="1498" w:name="_Toc186726808"/>
      <w:bookmarkStart w:id="1499" w:name="_Toc20150360"/>
      <w:bookmarkStart w:id="1500" w:name="_Toc25168607"/>
      <w:bookmarkStart w:id="1501" w:name="_Toc27593026"/>
      <w:bookmarkStart w:id="1502" w:name="_Toc200620729"/>
      <w:r w:rsidRPr="003B2883">
        <w:t>6.1.2.</w:t>
      </w:r>
      <w:r>
        <w:t>4</w:t>
      </w:r>
      <w:r w:rsidRPr="003B2883">
        <w:tab/>
        <w:t>HTTP multipart messages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502"/>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lastRenderedPageBreak/>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503" w:name="_Toc34147897"/>
      <w:bookmarkStart w:id="1504" w:name="_Toc36463281"/>
      <w:bookmarkStart w:id="1505" w:name="_Toc43215121"/>
      <w:bookmarkStart w:id="1506" w:name="_Toc45032369"/>
      <w:bookmarkStart w:id="1507" w:name="_Toc49849858"/>
      <w:bookmarkStart w:id="1508" w:name="_Toc51873372"/>
      <w:bookmarkStart w:id="1509" w:name="_Toc56517500"/>
      <w:bookmarkStart w:id="1510" w:name="_Toc58594401"/>
      <w:bookmarkStart w:id="1511" w:name="_Toc67685911"/>
      <w:bookmarkStart w:id="1512" w:name="_Toc74993732"/>
      <w:bookmarkStart w:id="1513" w:name="_Toc82716320"/>
      <w:bookmarkStart w:id="1514" w:name="_Toc88818607"/>
      <w:bookmarkStart w:id="1515" w:name="_Toc90650529"/>
      <w:bookmarkStart w:id="1516" w:name="_Toc98506200"/>
      <w:bookmarkStart w:id="1517" w:name="_Toc106639485"/>
      <w:bookmarkStart w:id="1518" w:name="_Toc114778995"/>
      <w:bookmarkStart w:id="1519" w:name="_Toc122096912"/>
      <w:bookmarkStart w:id="1520" w:name="_Toc130844133"/>
      <w:bookmarkStart w:id="1521" w:name="_Toc138411839"/>
      <w:bookmarkStart w:id="1522" w:name="_Toc145956016"/>
      <w:bookmarkStart w:id="1523" w:name="_Toc153887448"/>
      <w:bookmarkStart w:id="1524" w:name="_Toc161905331"/>
      <w:bookmarkStart w:id="1525" w:name="_Toc170209934"/>
      <w:bookmarkStart w:id="1526" w:name="_Toc177550729"/>
      <w:bookmarkStart w:id="1527" w:name="_Toc183624816"/>
      <w:bookmarkStart w:id="1528" w:name="_Toc186726809"/>
      <w:bookmarkStart w:id="1529" w:name="_Toc200620730"/>
      <w:r>
        <w:t>6.1.3</w:t>
      </w:r>
      <w:r>
        <w:tab/>
        <w:t>Resources</w:t>
      </w:r>
      <w:bookmarkEnd w:id="1499"/>
      <w:bookmarkEnd w:id="1500"/>
      <w:bookmarkEnd w:id="1501"/>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030D02FF" w14:textId="77777777" w:rsidR="00EB7848" w:rsidRPr="000A7435" w:rsidRDefault="00EB7848" w:rsidP="00B32564">
      <w:pPr>
        <w:pStyle w:val="Heading4"/>
      </w:pPr>
      <w:bookmarkStart w:id="1530" w:name="_Toc20150361"/>
      <w:bookmarkStart w:id="1531" w:name="_Toc25168608"/>
      <w:bookmarkStart w:id="1532" w:name="_Toc27593027"/>
      <w:bookmarkStart w:id="1533" w:name="_Toc34147898"/>
      <w:bookmarkStart w:id="1534" w:name="_Toc36463282"/>
      <w:bookmarkStart w:id="1535" w:name="_Toc43215122"/>
      <w:bookmarkStart w:id="1536" w:name="_Toc45032370"/>
      <w:bookmarkStart w:id="1537" w:name="_Toc49849859"/>
      <w:bookmarkStart w:id="1538" w:name="_Toc51873373"/>
      <w:bookmarkStart w:id="1539" w:name="_Toc56517501"/>
      <w:bookmarkStart w:id="1540" w:name="_Toc58594402"/>
      <w:bookmarkStart w:id="1541" w:name="_Toc67685912"/>
      <w:bookmarkStart w:id="1542" w:name="_Toc74993733"/>
      <w:bookmarkStart w:id="1543" w:name="_Toc82716321"/>
      <w:bookmarkStart w:id="1544" w:name="_Toc88818608"/>
      <w:bookmarkStart w:id="1545" w:name="_Toc90650530"/>
      <w:bookmarkStart w:id="1546" w:name="_Toc98506201"/>
      <w:bookmarkStart w:id="1547" w:name="_Toc106639486"/>
      <w:bookmarkStart w:id="1548" w:name="_Toc114778996"/>
      <w:bookmarkStart w:id="1549" w:name="_Toc122096913"/>
      <w:bookmarkStart w:id="1550" w:name="_Toc130844134"/>
      <w:bookmarkStart w:id="1551" w:name="_Toc138411840"/>
      <w:bookmarkStart w:id="1552" w:name="_Toc145956017"/>
      <w:bookmarkStart w:id="1553" w:name="_Toc153887449"/>
      <w:bookmarkStart w:id="1554" w:name="_Toc161905332"/>
      <w:bookmarkStart w:id="1555" w:name="_Toc170209935"/>
      <w:bookmarkStart w:id="1556" w:name="_Toc177550730"/>
      <w:bookmarkStart w:id="1557" w:name="_Toc183624817"/>
      <w:bookmarkStart w:id="1558" w:name="_Toc186726810"/>
      <w:bookmarkStart w:id="1559" w:name="_Toc200620731"/>
      <w:r>
        <w:t>6.1.3.1</w:t>
      </w:r>
      <w:r>
        <w:tab/>
        <w:t>Overview</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0.8pt" o:ole="">
            <v:imagedata r:id="rId49" o:title=""/>
          </v:shape>
          <o:OLEObject Type="Embed" ProgID="Visio.Drawing.15" ShapeID="_x0000_i1044" DrawAspect="Content" ObjectID="_1811233765"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560" w:name="_Toc24937632"/>
      <w:bookmarkStart w:id="1561" w:name="_Toc33962447"/>
      <w:bookmarkStart w:id="1562" w:name="_Toc42883209"/>
      <w:bookmarkStart w:id="1563" w:name="_Toc49733077"/>
      <w:bookmarkStart w:id="1564" w:name="_Toc56690702"/>
      <w:bookmarkStart w:id="1565" w:name="_Toc153813289"/>
      <w:bookmarkStart w:id="1566" w:name="_Toc161905333"/>
      <w:bookmarkStart w:id="1567" w:name="_Toc170209936"/>
      <w:bookmarkStart w:id="1568" w:name="_Toc177550731"/>
      <w:bookmarkStart w:id="1569" w:name="_Toc183624818"/>
      <w:bookmarkStart w:id="1570" w:name="_Toc186726811"/>
      <w:bookmarkStart w:id="1571" w:name="_Toc200620732"/>
      <w:r>
        <w:t>6.1.3.2</w:t>
      </w:r>
      <w:r w:rsidR="008211A5" w:rsidRPr="00690A26">
        <w:tab/>
        <w:t xml:space="preserve">Resource: </w:t>
      </w:r>
      <w:r w:rsidR="008211A5">
        <w:t>up-</w:t>
      </w:r>
      <w:r w:rsidR="008211A5" w:rsidRPr="00690A26">
        <w:t>subscriptions (Collection)</w:t>
      </w:r>
      <w:bookmarkEnd w:id="1560"/>
      <w:bookmarkEnd w:id="1561"/>
      <w:bookmarkEnd w:id="1562"/>
      <w:bookmarkEnd w:id="1563"/>
      <w:bookmarkEnd w:id="1564"/>
      <w:bookmarkEnd w:id="1565"/>
      <w:bookmarkEnd w:id="1566"/>
      <w:bookmarkEnd w:id="1567"/>
      <w:bookmarkEnd w:id="1568"/>
      <w:bookmarkEnd w:id="1569"/>
      <w:bookmarkEnd w:id="1570"/>
      <w:bookmarkEnd w:id="1571"/>
    </w:p>
    <w:p w14:paraId="5843D221" w14:textId="5434DF47" w:rsidR="008211A5" w:rsidRPr="00690A26" w:rsidRDefault="00576A22" w:rsidP="008211A5">
      <w:pPr>
        <w:pStyle w:val="Heading5"/>
      </w:pPr>
      <w:bookmarkStart w:id="1572" w:name="_Toc24937633"/>
      <w:bookmarkStart w:id="1573" w:name="_Toc33962448"/>
      <w:bookmarkStart w:id="1574" w:name="_Toc42883210"/>
      <w:bookmarkStart w:id="1575" w:name="_Toc49733078"/>
      <w:bookmarkStart w:id="1576" w:name="_Toc56690703"/>
      <w:bookmarkStart w:id="1577" w:name="_Toc153813290"/>
      <w:bookmarkStart w:id="1578" w:name="_Toc161905334"/>
      <w:bookmarkStart w:id="1579" w:name="_Toc170209937"/>
      <w:bookmarkStart w:id="1580" w:name="_Toc177550732"/>
      <w:bookmarkStart w:id="1581" w:name="_Toc183624819"/>
      <w:bookmarkStart w:id="1582" w:name="_Toc186726812"/>
      <w:bookmarkStart w:id="1583" w:name="_Toc200620733"/>
      <w:r>
        <w:t>6.1.3.2</w:t>
      </w:r>
      <w:r w:rsidR="008211A5" w:rsidRPr="00690A26">
        <w:t>.1</w:t>
      </w:r>
      <w:r w:rsidR="008211A5" w:rsidRPr="00690A26">
        <w:tab/>
        <w:t>Description</w:t>
      </w:r>
      <w:bookmarkEnd w:id="1572"/>
      <w:bookmarkEnd w:id="1573"/>
      <w:bookmarkEnd w:id="1574"/>
      <w:bookmarkEnd w:id="1575"/>
      <w:bookmarkEnd w:id="1576"/>
      <w:bookmarkEnd w:id="1577"/>
      <w:bookmarkEnd w:id="1578"/>
      <w:bookmarkEnd w:id="1579"/>
      <w:bookmarkEnd w:id="1580"/>
      <w:bookmarkEnd w:id="1581"/>
      <w:bookmarkEnd w:id="1582"/>
      <w:bookmarkEnd w:id="1583"/>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584" w:name="_Toc24937634"/>
      <w:bookmarkStart w:id="1585" w:name="_Toc33962449"/>
      <w:bookmarkStart w:id="1586" w:name="_Toc42883211"/>
      <w:bookmarkStart w:id="1587" w:name="_Toc49733079"/>
      <w:bookmarkStart w:id="1588" w:name="_Toc56690704"/>
      <w:bookmarkStart w:id="1589" w:name="_Toc153813291"/>
      <w:bookmarkStart w:id="1590" w:name="_Toc161905335"/>
      <w:bookmarkStart w:id="1591" w:name="_Toc170209938"/>
      <w:bookmarkStart w:id="1592" w:name="_Toc177550733"/>
      <w:bookmarkStart w:id="1593" w:name="_Toc183624820"/>
      <w:bookmarkStart w:id="1594" w:name="_Toc186726813"/>
      <w:bookmarkStart w:id="1595" w:name="_Toc200620734"/>
      <w:r>
        <w:t>6.1.3.2</w:t>
      </w:r>
      <w:r w:rsidR="008211A5" w:rsidRPr="00690A26">
        <w:t>.2</w:t>
      </w:r>
      <w:r w:rsidR="008211A5" w:rsidRPr="00690A26">
        <w:tab/>
        <w:t>Resource Definition</w:t>
      </w:r>
      <w:bookmarkEnd w:id="1584"/>
      <w:bookmarkEnd w:id="1585"/>
      <w:bookmarkEnd w:id="1586"/>
      <w:bookmarkEnd w:id="1587"/>
      <w:bookmarkEnd w:id="1588"/>
      <w:bookmarkEnd w:id="1589"/>
      <w:bookmarkEnd w:id="1590"/>
      <w:bookmarkEnd w:id="1591"/>
      <w:bookmarkEnd w:id="1592"/>
      <w:bookmarkEnd w:id="1593"/>
      <w:bookmarkEnd w:id="1594"/>
      <w:bookmarkEnd w:id="159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596" w:name="_Toc24937635"/>
      <w:bookmarkStart w:id="1597" w:name="_Toc33962450"/>
      <w:bookmarkStart w:id="1598" w:name="_Toc42883212"/>
      <w:bookmarkStart w:id="1599" w:name="_Toc49733080"/>
      <w:bookmarkStart w:id="1600" w:name="_Toc56690705"/>
      <w:bookmarkStart w:id="1601" w:name="_Toc153813292"/>
      <w:bookmarkStart w:id="1602" w:name="_Toc161905336"/>
      <w:bookmarkStart w:id="1603" w:name="_Toc170209939"/>
      <w:bookmarkStart w:id="1604" w:name="_Toc177550734"/>
      <w:bookmarkStart w:id="1605" w:name="_Toc183624821"/>
      <w:bookmarkStart w:id="1606" w:name="_Toc186726814"/>
      <w:bookmarkStart w:id="1607" w:name="_Toc200620735"/>
      <w:r>
        <w:t>6.1.3.2</w:t>
      </w:r>
      <w:r w:rsidR="008211A5" w:rsidRPr="00690A26">
        <w:t>.3</w:t>
      </w:r>
      <w:r w:rsidR="008211A5" w:rsidRPr="00690A26">
        <w:tab/>
        <w:t>Resource Standard Methods</w:t>
      </w:r>
      <w:bookmarkEnd w:id="1596"/>
      <w:bookmarkEnd w:id="1597"/>
      <w:bookmarkEnd w:id="1598"/>
      <w:bookmarkEnd w:id="1599"/>
      <w:bookmarkEnd w:id="1600"/>
      <w:bookmarkEnd w:id="1601"/>
      <w:bookmarkEnd w:id="1602"/>
      <w:bookmarkEnd w:id="1603"/>
      <w:bookmarkEnd w:id="1604"/>
      <w:bookmarkEnd w:id="1605"/>
      <w:bookmarkEnd w:id="1606"/>
      <w:bookmarkEnd w:id="1607"/>
    </w:p>
    <w:p w14:paraId="38DEA7EA" w14:textId="46260D56" w:rsidR="008211A5" w:rsidRPr="00690A26" w:rsidRDefault="00576A22" w:rsidP="008211A5">
      <w:pPr>
        <w:pStyle w:val="H6"/>
      </w:pPr>
      <w:bookmarkStart w:id="1608" w:name="_Toc24937636"/>
      <w:bookmarkStart w:id="1609" w:name="_Toc33962451"/>
      <w:bookmarkStart w:id="1610" w:name="_Toc42883213"/>
      <w:bookmarkStart w:id="1611" w:name="_Toc49733081"/>
      <w:bookmarkStart w:id="1612" w:name="_Toc56690706"/>
      <w:r>
        <w:t>6.1.3.2</w:t>
      </w:r>
      <w:r w:rsidR="008211A5" w:rsidRPr="00690A26">
        <w:t>.3.1</w:t>
      </w:r>
      <w:r w:rsidR="008211A5" w:rsidRPr="00690A26">
        <w:tab/>
        <w:t>POST</w:t>
      </w:r>
      <w:bookmarkEnd w:id="1608"/>
      <w:bookmarkEnd w:id="1609"/>
      <w:bookmarkEnd w:id="1610"/>
      <w:bookmarkEnd w:id="1611"/>
      <w:bookmarkEnd w:id="1612"/>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613" w:name="_Toc24937637"/>
      <w:bookmarkStart w:id="1614"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615" w:name="_Toc42883214"/>
      <w:bookmarkStart w:id="1616" w:name="_Toc49733082"/>
      <w:bookmarkStart w:id="1617" w:name="_Toc56690707"/>
      <w:bookmarkStart w:id="1618" w:name="_Toc153813293"/>
      <w:bookmarkStart w:id="1619" w:name="_Toc161905337"/>
      <w:bookmarkStart w:id="1620" w:name="_Toc170209940"/>
      <w:bookmarkStart w:id="1621" w:name="_Toc177550735"/>
      <w:bookmarkStart w:id="1622" w:name="_Toc183624822"/>
      <w:bookmarkStart w:id="1623" w:name="_Toc186726815"/>
      <w:bookmarkStart w:id="1624" w:name="_Toc200620736"/>
      <w:r>
        <w:t>6.1.3.3</w:t>
      </w:r>
      <w:r w:rsidR="008211A5" w:rsidRPr="00690A26">
        <w:tab/>
        <w:t xml:space="preserve">Resource: </w:t>
      </w:r>
      <w:r w:rsidR="008211A5">
        <w:t>up-</w:t>
      </w:r>
      <w:r w:rsidR="008211A5" w:rsidRPr="00690A26">
        <w:t>subscription (Document)</w:t>
      </w:r>
      <w:bookmarkEnd w:id="1613"/>
      <w:bookmarkEnd w:id="1614"/>
      <w:bookmarkEnd w:id="1615"/>
      <w:bookmarkEnd w:id="1616"/>
      <w:bookmarkEnd w:id="1617"/>
      <w:bookmarkEnd w:id="1618"/>
      <w:bookmarkEnd w:id="1619"/>
      <w:bookmarkEnd w:id="1620"/>
      <w:bookmarkEnd w:id="1621"/>
      <w:bookmarkEnd w:id="1622"/>
      <w:bookmarkEnd w:id="1623"/>
      <w:bookmarkEnd w:id="1624"/>
    </w:p>
    <w:p w14:paraId="49DDADFA" w14:textId="07A26118" w:rsidR="008211A5" w:rsidRPr="00690A26" w:rsidRDefault="00CA6E04" w:rsidP="008211A5">
      <w:pPr>
        <w:pStyle w:val="Heading5"/>
      </w:pPr>
      <w:bookmarkStart w:id="1625" w:name="_Toc24937638"/>
      <w:bookmarkStart w:id="1626" w:name="_Toc33962453"/>
      <w:bookmarkStart w:id="1627" w:name="_Toc42883215"/>
      <w:bookmarkStart w:id="1628" w:name="_Toc49733083"/>
      <w:bookmarkStart w:id="1629" w:name="_Toc56690708"/>
      <w:bookmarkStart w:id="1630" w:name="_Toc153813294"/>
      <w:bookmarkStart w:id="1631" w:name="_Toc161905338"/>
      <w:bookmarkStart w:id="1632" w:name="_Toc170209941"/>
      <w:bookmarkStart w:id="1633" w:name="_Toc177550736"/>
      <w:bookmarkStart w:id="1634" w:name="_Toc183624823"/>
      <w:bookmarkStart w:id="1635" w:name="_Toc186726816"/>
      <w:bookmarkStart w:id="1636" w:name="_Toc200620737"/>
      <w:r>
        <w:t>6.1.3.3</w:t>
      </w:r>
      <w:r w:rsidR="008211A5" w:rsidRPr="00690A26">
        <w:t>.1</w:t>
      </w:r>
      <w:r w:rsidR="008211A5" w:rsidRPr="00690A26">
        <w:tab/>
        <w:t>Description</w:t>
      </w:r>
      <w:bookmarkEnd w:id="1625"/>
      <w:bookmarkEnd w:id="1626"/>
      <w:bookmarkEnd w:id="1627"/>
      <w:bookmarkEnd w:id="1628"/>
      <w:bookmarkEnd w:id="1629"/>
      <w:bookmarkEnd w:id="1630"/>
      <w:bookmarkEnd w:id="1631"/>
      <w:bookmarkEnd w:id="1632"/>
      <w:bookmarkEnd w:id="1633"/>
      <w:bookmarkEnd w:id="1634"/>
      <w:bookmarkEnd w:id="1635"/>
      <w:bookmarkEnd w:id="1636"/>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637" w:name="_Toc24937639"/>
      <w:bookmarkStart w:id="1638" w:name="_Toc33962454"/>
      <w:bookmarkStart w:id="1639" w:name="_Toc42883216"/>
      <w:bookmarkStart w:id="1640" w:name="_Toc49733084"/>
      <w:bookmarkStart w:id="1641" w:name="_Toc56690709"/>
      <w:bookmarkStart w:id="1642" w:name="_Toc153813295"/>
      <w:bookmarkStart w:id="1643" w:name="_Toc161905339"/>
      <w:bookmarkStart w:id="1644" w:name="_Toc170209942"/>
      <w:bookmarkStart w:id="1645" w:name="_Toc177550737"/>
      <w:bookmarkStart w:id="1646" w:name="_Toc183624824"/>
      <w:bookmarkStart w:id="1647" w:name="_Toc186726817"/>
      <w:bookmarkStart w:id="1648" w:name="_Toc200620738"/>
      <w:r>
        <w:t>6.1.3.3</w:t>
      </w:r>
      <w:r w:rsidR="008211A5" w:rsidRPr="00690A26">
        <w:t>.2</w:t>
      </w:r>
      <w:r w:rsidR="008211A5" w:rsidRPr="00690A26">
        <w:tab/>
        <w:t>Resource Definition</w:t>
      </w:r>
      <w:bookmarkEnd w:id="1637"/>
      <w:bookmarkEnd w:id="1638"/>
      <w:bookmarkEnd w:id="1639"/>
      <w:bookmarkEnd w:id="1640"/>
      <w:bookmarkEnd w:id="1641"/>
      <w:bookmarkEnd w:id="1642"/>
      <w:bookmarkEnd w:id="1643"/>
      <w:bookmarkEnd w:id="1644"/>
      <w:bookmarkEnd w:id="1645"/>
      <w:bookmarkEnd w:id="1646"/>
      <w:bookmarkEnd w:id="1647"/>
      <w:bookmarkEnd w:id="1648"/>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649" w:name="_Toc24937640"/>
      <w:bookmarkStart w:id="1650" w:name="_Toc33962455"/>
      <w:bookmarkStart w:id="1651" w:name="_Toc42883217"/>
      <w:bookmarkStart w:id="1652" w:name="_Toc49733085"/>
      <w:bookmarkStart w:id="1653" w:name="_Toc56690710"/>
      <w:bookmarkStart w:id="1654" w:name="_Toc153813296"/>
      <w:bookmarkStart w:id="1655" w:name="_Toc161905340"/>
      <w:bookmarkStart w:id="1656" w:name="_Toc170209943"/>
      <w:bookmarkStart w:id="1657" w:name="_Toc177550738"/>
      <w:bookmarkStart w:id="1658" w:name="_Toc183624825"/>
      <w:bookmarkStart w:id="1659" w:name="_Toc186726818"/>
      <w:bookmarkStart w:id="1660" w:name="_Toc200620739"/>
      <w:r>
        <w:t>6.1.3.3</w:t>
      </w:r>
      <w:r w:rsidR="008211A5" w:rsidRPr="00690A26">
        <w:t>.3</w:t>
      </w:r>
      <w:r w:rsidR="008211A5" w:rsidRPr="00690A26">
        <w:tab/>
        <w:t>Resource Standard Methods</w:t>
      </w:r>
      <w:bookmarkEnd w:id="1649"/>
      <w:bookmarkEnd w:id="1650"/>
      <w:bookmarkEnd w:id="1651"/>
      <w:bookmarkEnd w:id="1652"/>
      <w:bookmarkEnd w:id="1653"/>
      <w:bookmarkEnd w:id="1654"/>
      <w:bookmarkEnd w:id="1655"/>
      <w:bookmarkEnd w:id="1656"/>
      <w:bookmarkEnd w:id="1657"/>
      <w:bookmarkEnd w:id="1658"/>
      <w:bookmarkEnd w:id="1659"/>
      <w:bookmarkEnd w:id="1660"/>
    </w:p>
    <w:p w14:paraId="5793DB76" w14:textId="24C3889D" w:rsidR="008211A5" w:rsidRPr="00690A26" w:rsidRDefault="00CA6E04" w:rsidP="008211A5">
      <w:pPr>
        <w:pStyle w:val="H6"/>
      </w:pPr>
      <w:bookmarkStart w:id="1661" w:name="_Toc24937641"/>
      <w:bookmarkStart w:id="1662" w:name="_Toc33962456"/>
      <w:bookmarkStart w:id="1663" w:name="_Toc42883218"/>
      <w:bookmarkStart w:id="1664" w:name="_Toc49733086"/>
      <w:bookmarkStart w:id="1665" w:name="_Toc56690711"/>
      <w:r>
        <w:t>6.1.3.3</w:t>
      </w:r>
      <w:r w:rsidR="008211A5" w:rsidRPr="00690A26">
        <w:t>.3.1</w:t>
      </w:r>
      <w:r w:rsidR="008211A5" w:rsidRPr="00690A26">
        <w:tab/>
        <w:t>DELETE</w:t>
      </w:r>
      <w:bookmarkEnd w:id="1661"/>
      <w:bookmarkEnd w:id="1662"/>
      <w:bookmarkEnd w:id="1663"/>
      <w:bookmarkEnd w:id="1664"/>
      <w:bookmarkEnd w:id="166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666" w:name="_Toc20150362"/>
      <w:bookmarkStart w:id="1667" w:name="_Toc25168609"/>
      <w:bookmarkStart w:id="1668" w:name="_Toc27593028"/>
      <w:bookmarkStart w:id="1669" w:name="_Toc34147899"/>
      <w:bookmarkStart w:id="1670" w:name="_Toc36463283"/>
      <w:bookmarkStart w:id="1671" w:name="_Toc43215123"/>
      <w:bookmarkStart w:id="1672" w:name="_Toc45032371"/>
      <w:bookmarkStart w:id="1673" w:name="_Toc49849860"/>
      <w:bookmarkStart w:id="1674" w:name="_Toc51873374"/>
      <w:bookmarkStart w:id="1675" w:name="_Toc56517502"/>
      <w:bookmarkStart w:id="1676" w:name="_Toc58594403"/>
      <w:bookmarkStart w:id="1677" w:name="_Toc67685913"/>
      <w:bookmarkStart w:id="1678" w:name="_Toc74993734"/>
      <w:bookmarkStart w:id="1679" w:name="_Toc82716322"/>
      <w:bookmarkStart w:id="1680" w:name="_Toc88818609"/>
      <w:bookmarkStart w:id="1681" w:name="_Toc90650531"/>
      <w:bookmarkStart w:id="1682" w:name="_Toc98506202"/>
      <w:bookmarkStart w:id="1683" w:name="_Toc106639487"/>
      <w:bookmarkStart w:id="1684" w:name="_Toc114778997"/>
      <w:bookmarkStart w:id="1685" w:name="_Toc122096914"/>
      <w:bookmarkStart w:id="1686" w:name="_Toc130844135"/>
      <w:bookmarkStart w:id="1687" w:name="_Toc138411841"/>
      <w:bookmarkStart w:id="1688" w:name="_Toc145956018"/>
      <w:bookmarkStart w:id="1689" w:name="_Toc153887450"/>
      <w:bookmarkStart w:id="1690" w:name="_Toc161905341"/>
      <w:bookmarkStart w:id="1691" w:name="_Toc170209944"/>
      <w:bookmarkStart w:id="1692" w:name="_Toc177550739"/>
      <w:bookmarkStart w:id="1693" w:name="_Toc183624826"/>
      <w:bookmarkStart w:id="1694" w:name="_Toc186726819"/>
      <w:bookmarkStart w:id="1695" w:name="_Toc200620740"/>
      <w:r>
        <w:lastRenderedPageBreak/>
        <w:t>6.1.4</w:t>
      </w:r>
      <w:r>
        <w:tab/>
        <w:t>Custom Operations without associated resources</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F165ECE" w14:textId="77777777" w:rsidR="00EB7848" w:rsidRPr="000A7435" w:rsidRDefault="00EB7848" w:rsidP="00B32564">
      <w:pPr>
        <w:pStyle w:val="Heading4"/>
      </w:pPr>
      <w:bookmarkStart w:id="1696" w:name="_Toc20150363"/>
      <w:bookmarkStart w:id="1697" w:name="_Toc25168610"/>
      <w:bookmarkStart w:id="1698" w:name="_Toc27593029"/>
      <w:bookmarkStart w:id="1699" w:name="_Toc34147900"/>
      <w:bookmarkStart w:id="1700" w:name="_Toc36463284"/>
      <w:bookmarkStart w:id="1701" w:name="_Toc43215124"/>
      <w:bookmarkStart w:id="1702" w:name="_Toc45032372"/>
      <w:bookmarkStart w:id="1703" w:name="_Toc49849861"/>
      <w:bookmarkStart w:id="1704" w:name="_Toc51873375"/>
      <w:bookmarkStart w:id="1705" w:name="_Toc56517503"/>
      <w:bookmarkStart w:id="1706" w:name="_Toc58594404"/>
      <w:bookmarkStart w:id="1707" w:name="_Toc67685914"/>
      <w:bookmarkStart w:id="1708" w:name="_Toc74993735"/>
      <w:bookmarkStart w:id="1709" w:name="_Toc82716323"/>
      <w:bookmarkStart w:id="1710" w:name="_Toc88818610"/>
      <w:bookmarkStart w:id="1711" w:name="_Toc90650532"/>
      <w:bookmarkStart w:id="1712" w:name="_Toc98506203"/>
      <w:bookmarkStart w:id="1713" w:name="_Toc106639488"/>
      <w:bookmarkStart w:id="1714" w:name="_Toc114778998"/>
      <w:bookmarkStart w:id="1715" w:name="_Toc122096915"/>
      <w:bookmarkStart w:id="1716" w:name="_Toc130844136"/>
      <w:bookmarkStart w:id="1717" w:name="_Toc138411842"/>
      <w:bookmarkStart w:id="1718" w:name="_Toc145956019"/>
      <w:bookmarkStart w:id="1719" w:name="_Toc153887451"/>
      <w:bookmarkStart w:id="1720" w:name="_Toc161905342"/>
      <w:bookmarkStart w:id="1721" w:name="_Toc170209945"/>
      <w:bookmarkStart w:id="1722" w:name="_Toc177550740"/>
      <w:bookmarkStart w:id="1723" w:name="_Toc183624827"/>
      <w:bookmarkStart w:id="1724" w:name="_Toc186726820"/>
      <w:bookmarkStart w:id="1725" w:name="_Toc200620741"/>
      <w:r>
        <w:t>6.1.4.1</w:t>
      </w:r>
      <w:r>
        <w:tab/>
        <w:t>Overview</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726" w:name="_Toc20150364"/>
      <w:bookmarkStart w:id="1727" w:name="_Toc25168611"/>
      <w:bookmarkStart w:id="1728" w:name="_Toc27593030"/>
      <w:bookmarkStart w:id="1729" w:name="_Toc34147901"/>
      <w:bookmarkStart w:id="1730" w:name="_Toc36463285"/>
      <w:bookmarkStart w:id="1731" w:name="_Toc43215125"/>
      <w:bookmarkStart w:id="1732" w:name="_Toc45032373"/>
      <w:bookmarkStart w:id="1733" w:name="_Toc49849862"/>
      <w:bookmarkStart w:id="1734" w:name="_Toc51873376"/>
      <w:bookmarkStart w:id="1735" w:name="_Toc56517504"/>
      <w:bookmarkStart w:id="1736" w:name="_Toc58594405"/>
      <w:bookmarkStart w:id="1737" w:name="_Toc67685915"/>
      <w:bookmarkStart w:id="1738" w:name="_Toc74993736"/>
      <w:bookmarkStart w:id="1739" w:name="_Toc82716324"/>
      <w:bookmarkStart w:id="1740" w:name="_Toc88818611"/>
      <w:bookmarkStart w:id="1741" w:name="_Toc90650533"/>
      <w:bookmarkStart w:id="1742" w:name="_Toc98506204"/>
      <w:bookmarkStart w:id="1743" w:name="_Toc106639489"/>
      <w:bookmarkStart w:id="1744" w:name="_Toc114778999"/>
      <w:bookmarkStart w:id="1745" w:name="_Toc122096916"/>
      <w:bookmarkStart w:id="1746" w:name="_Toc130844137"/>
      <w:bookmarkStart w:id="1747" w:name="_Toc138411843"/>
      <w:bookmarkStart w:id="1748" w:name="_Toc145956020"/>
      <w:bookmarkStart w:id="1749" w:name="_Toc153887452"/>
      <w:bookmarkStart w:id="1750" w:name="_Toc161905343"/>
      <w:bookmarkStart w:id="1751" w:name="_Toc170209946"/>
      <w:bookmarkStart w:id="1752" w:name="_Toc177550741"/>
      <w:bookmarkStart w:id="1753" w:name="_Toc183624828"/>
      <w:bookmarkStart w:id="1754" w:name="_Toc186726821"/>
      <w:bookmarkStart w:id="1755" w:name="_Toc200620742"/>
      <w:r>
        <w:t>6.1.4.2</w:t>
      </w:r>
      <w:r>
        <w:tab/>
        <w:t>Operation: determine-location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171CAEC2" w14:textId="77777777" w:rsidR="00EB7848" w:rsidRDefault="00EB7848" w:rsidP="00B32564">
      <w:pPr>
        <w:pStyle w:val="Heading5"/>
      </w:pPr>
      <w:bookmarkStart w:id="1756" w:name="_Toc20150365"/>
      <w:bookmarkStart w:id="1757" w:name="_Toc25168612"/>
      <w:bookmarkStart w:id="1758" w:name="_Toc27593031"/>
      <w:bookmarkStart w:id="1759" w:name="_Toc34147902"/>
      <w:bookmarkStart w:id="1760" w:name="_Toc36463286"/>
      <w:bookmarkStart w:id="1761" w:name="_Toc43215126"/>
      <w:bookmarkStart w:id="1762" w:name="_Toc45032374"/>
      <w:bookmarkStart w:id="1763" w:name="_Toc49849863"/>
      <w:bookmarkStart w:id="1764" w:name="_Toc51873377"/>
      <w:bookmarkStart w:id="1765" w:name="_Toc56517505"/>
      <w:bookmarkStart w:id="1766" w:name="_Toc58594406"/>
      <w:bookmarkStart w:id="1767" w:name="_Toc67685916"/>
      <w:bookmarkStart w:id="1768" w:name="_Toc74993737"/>
      <w:bookmarkStart w:id="1769" w:name="_Toc82716325"/>
      <w:bookmarkStart w:id="1770" w:name="_Toc88818612"/>
      <w:bookmarkStart w:id="1771" w:name="_Toc90650534"/>
      <w:bookmarkStart w:id="1772" w:name="_Toc98506205"/>
      <w:bookmarkStart w:id="1773" w:name="_Toc106639490"/>
      <w:bookmarkStart w:id="1774" w:name="_Toc114779000"/>
      <w:bookmarkStart w:id="1775" w:name="_Toc122096917"/>
      <w:bookmarkStart w:id="1776" w:name="_Toc130844138"/>
      <w:bookmarkStart w:id="1777" w:name="_Toc138411844"/>
      <w:bookmarkStart w:id="1778" w:name="_Toc145956021"/>
      <w:bookmarkStart w:id="1779" w:name="_Toc153887453"/>
      <w:bookmarkStart w:id="1780" w:name="_Toc161905344"/>
      <w:bookmarkStart w:id="1781" w:name="_Toc170209947"/>
      <w:bookmarkStart w:id="1782" w:name="_Toc177550742"/>
      <w:bookmarkStart w:id="1783" w:name="_Toc183624829"/>
      <w:bookmarkStart w:id="1784" w:name="_Toc186726822"/>
      <w:bookmarkStart w:id="1785" w:name="_Toc200620743"/>
      <w:r>
        <w:t>6.1.4.2.1</w:t>
      </w:r>
      <w:r>
        <w:tab/>
        <w:t>Description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786" w:name="_Toc20150366"/>
      <w:bookmarkStart w:id="1787" w:name="_Toc25168613"/>
      <w:bookmarkStart w:id="1788" w:name="_Toc27593032"/>
      <w:bookmarkStart w:id="1789" w:name="_Toc34147903"/>
      <w:bookmarkStart w:id="1790" w:name="_Toc36463287"/>
      <w:bookmarkStart w:id="1791" w:name="_Toc43215127"/>
      <w:bookmarkStart w:id="1792" w:name="_Toc45032375"/>
      <w:bookmarkStart w:id="1793" w:name="_Toc49849864"/>
      <w:bookmarkStart w:id="1794" w:name="_Toc51873378"/>
      <w:bookmarkStart w:id="1795" w:name="_Toc56517506"/>
      <w:bookmarkStart w:id="1796" w:name="_Toc58594407"/>
      <w:bookmarkStart w:id="1797" w:name="_Toc67685917"/>
      <w:bookmarkStart w:id="1798" w:name="_Toc74993738"/>
      <w:bookmarkStart w:id="1799" w:name="_Toc82716326"/>
      <w:bookmarkStart w:id="1800" w:name="_Toc88818613"/>
      <w:bookmarkStart w:id="1801" w:name="_Toc90650535"/>
      <w:bookmarkStart w:id="1802" w:name="_Toc98506206"/>
      <w:bookmarkStart w:id="1803" w:name="_Toc106639491"/>
      <w:bookmarkStart w:id="1804" w:name="_Toc114779001"/>
      <w:bookmarkStart w:id="1805" w:name="_Toc122096918"/>
      <w:bookmarkStart w:id="1806" w:name="_Toc130844139"/>
      <w:bookmarkStart w:id="1807" w:name="_Toc138411845"/>
      <w:bookmarkStart w:id="1808" w:name="_Toc145956022"/>
      <w:bookmarkStart w:id="1809" w:name="_Toc153887454"/>
      <w:bookmarkStart w:id="1810" w:name="_Toc161905345"/>
      <w:bookmarkStart w:id="1811" w:name="_Toc170209948"/>
      <w:bookmarkStart w:id="1812" w:name="_Toc177550743"/>
      <w:bookmarkStart w:id="1813" w:name="_Toc183624830"/>
      <w:bookmarkStart w:id="1814" w:name="_Toc186726823"/>
      <w:bookmarkStart w:id="1815" w:name="_Toc200620744"/>
      <w:r>
        <w:t>6.1.4.2.2</w:t>
      </w:r>
      <w:r>
        <w:tab/>
        <w:t>Operation Definition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81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81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81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81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818" w:name="_PERM_MCCTEMPBM_CRPT90020009___2"/>
            <w:r w:rsidRPr="00AA6A4C">
              <w:t>-</w:t>
            </w:r>
            <w:r w:rsidRPr="00AA6A4C">
              <w:tab/>
            </w:r>
            <w:r w:rsidRPr="000B71E4">
              <w:t>POSITIONING_FAILED</w:t>
            </w:r>
          </w:p>
          <w:bookmarkEnd w:id="181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819" w:name="_PERM_MCCTEMPBM_CRPT90020010___2"/>
            <w:r>
              <w:t>-</w:t>
            </w:r>
            <w:r>
              <w:tab/>
            </w:r>
            <w:r w:rsidRPr="0032412C">
              <w:t>UNREACHABLE_USER</w:t>
            </w:r>
          </w:p>
          <w:bookmarkEnd w:id="181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820" w:name="_Toc20150367"/>
      <w:bookmarkStart w:id="1821" w:name="_Toc25168614"/>
      <w:bookmarkStart w:id="1822" w:name="_Toc27593033"/>
      <w:bookmarkStart w:id="1823" w:name="_Toc34147904"/>
      <w:bookmarkStart w:id="1824" w:name="_Toc36463288"/>
      <w:bookmarkStart w:id="1825" w:name="_Toc43215128"/>
      <w:bookmarkStart w:id="1826" w:name="_Toc45032376"/>
      <w:bookmarkStart w:id="1827" w:name="_Toc49849865"/>
      <w:bookmarkStart w:id="1828" w:name="_Toc51873379"/>
      <w:bookmarkStart w:id="1829" w:name="_Toc56517507"/>
      <w:bookmarkStart w:id="1830" w:name="_Toc58594408"/>
      <w:bookmarkStart w:id="1831" w:name="_Toc67685918"/>
      <w:bookmarkStart w:id="1832" w:name="_Toc74993739"/>
      <w:bookmarkStart w:id="1833" w:name="_Toc82716327"/>
      <w:bookmarkStart w:id="1834" w:name="_Toc88818614"/>
      <w:bookmarkStart w:id="1835" w:name="_Toc90650536"/>
      <w:bookmarkStart w:id="1836" w:name="_Toc98506207"/>
      <w:bookmarkStart w:id="1837" w:name="_Toc106639492"/>
      <w:bookmarkStart w:id="1838" w:name="_Toc114779002"/>
      <w:bookmarkStart w:id="1839" w:name="_Toc122096919"/>
      <w:bookmarkStart w:id="1840" w:name="_Toc130844140"/>
      <w:bookmarkStart w:id="1841" w:name="_Toc138411846"/>
      <w:bookmarkStart w:id="1842" w:name="_Toc145956023"/>
      <w:bookmarkStart w:id="1843" w:name="_Toc153887455"/>
      <w:bookmarkStart w:id="1844" w:name="_Toc161905346"/>
      <w:bookmarkStart w:id="1845" w:name="_Toc170209949"/>
      <w:bookmarkStart w:id="1846" w:name="_Toc177550744"/>
      <w:bookmarkStart w:id="1847" w:name="_Toc183624831"/>
      <w:bookmarkStart w:id="1848" w:name="_Toc186726824"/>
      <w:bookmarkStart w:id="1849" w:name="_Toc200620745"/>
      <w:r>
        <w:t>6.1.4.3</w:t>
      </w:r>
      <w:r>
        <w:tab/>
        <w:t>Operation: cancel-location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AEB620B" w14:textId="77777777" w:rsidR="00EB7848" w:rsidRDefault="00EB7848" w:rsidP="00B32564">
      <w:pPr>
        <w:pStyle w:val="Heading5"/>
      </w:pPr>
      <w:bookmarkStart w:id="1850" w:name="_Toc20150368"/>
      <w:bookmarkStart w:id="1851" w:name="_Toc25168615"/>
      <w:bookmarkStart w:id="1852" w:name="_Toc27593034"/>
      <w:bookmarkStart w:id="1853" w:name="_Toc34147905"/>
      <w:bookmarkStart w:id="1854" w:name="_Toc36463289"/>
      <w:bookmarkStart w:id="1855" w:name="_Toc43215129"/>
      <w:bookmarkStart w:id="1856" w:name="_Toc45032377"/>
      <w:bookmarkStart w:id="1857" w:name="_Toc49849866"/>
      <w:bookmarkStart w:id="1858" w:name="_Toc51873380"/>
      <w:bookmarkStart w:id="1859" w:name="_Toc56517508"/>
      <w:bookmarkStart w:id="1860" w:name="_Toc58594409"/>
      <w:bookmarkStart w:id="1861" w:name="_Toc67685919"/>
      <w:bookmarkStart w:id="1862" w:name="_Toc74993740"/>
      <w:bookmarkStart w:id="1863" w:name="_Toc82716328"/>
      <w:bookmarkStart w:id="1864" w:name="_Toc88818615"/>
      <w:bookmarkStart w:id="1865" w:name="_Toc90650537"/>
      <w:bookmarkStart w:id="1866" w:name="_Toc98506208"/>
      <w:bookmarkStart w:id="1867" w:name="_Toc106639493"/>
      <w:bookmarkStart w:id="1868" w:name="_Toc114779003"/>
      <w:bookmarkStart w:id="1869" w:name="_Toc122096920"/>
      <w:bookmarkStart w:id="1870" w:name="_Toc130844141"/>
      <w:bookmarkStart w:id="1871" w:name="_Toc138411847"/>
      <w:bookmarkStart w:id="1872" w:name="_Toc145956024"/>
      <w:bookmarkStart w:id="1873" w:name="_Toc153887456"/>
      <w:bookmarkStart w:id="1874" w:name="_Toc161905347"/>
      <w:bookmarkStart w:id="1875" w:name="_Toc170209950"/>
      <w:bookmarkStart w:id="1876" w:name="_Toc177550745"/>
      <w:bookmarkStart w:id="1877" w:name="_Toc183624832"/>
      <w:bookmarkStart w:id="1878" w:name="_Toc186726825"/>
      <w:bookmarkStart w:id="1879" w:name="_Toc200620746"/>
      <w:r>
        <w:t>6.1.4.3.1</w:t>
      </w:r>
      <w:r>
        <w:tab/>
        <w:t>Description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880" w:name="_Toc20150369"/>
      <w:bookmarkStart w:id="1881" w:name="_Toc25168616"/>
      <w:bookmarkStart w:id="1882" w:name="_Toc27593035"/>
      <w:bookmarkStart w:id="1883" w:name="_Toc34147906"/>
      <w:bookmarkStart w:id="1884" w:name="_Toc36463290"/>
      <w:bookmarkStart w:id="1885" w:name="_Toc43215130"/>
      <w:bookmarkStart w:id="1886" w:name="_Toc45032378"/>
      <w:bookmarkStart w:id="1887" w:name="_Toc49849867"/>
      <w:bookmarkStart w:id="1888" w:name="_Toc51873381"/>
      <w:bookmarkStart w:id="1889" w:name="_Toc56517509"/>
      <w:bookmarkStart w:id="1890" w:name="_Toc58594410"/>
      <w:bookmarkStart w:id="1891" w:name="_Toc67685920"/>
      <w:bookmarkStart w:id="1892" w:name="_Toc74993741"/>
      <w:bookmarkStart w:id="1893" w:name="_Toc82716329"/>
      <w:bookmarkStart w:id="1894" w:name="_Toc88818616"/>
      <w:bookmarkStart w:id="1895" w:name="_Toc90650538"/>
      <w:bookmarkStart w:id="1896" w:name="_Toc98506209"/>
      <w:bookmarkStart w:id="1897" w:name="_Toc106639494"/>
      <w:bookmarkStart w:id="1898" w:name="_Toc114779004"/>
      <w:bookmarkStart w:id="1899" w:name="_Toc122096921"/>
      <w:bookmarkStart w:id="1900" w:name="_Toc130844142"/>
      <w:bookmarkStart w:id="1901" w:name="_Toc138411848"/>
      <w:bookmarkStart w:id="1902" w:name="_Toc145956025"/>
      <w:bookmarkStart w:id="1903" w:name="_Toc153887457"/>
      <w:bookmarkStart w:id="1904" w:name="_Toc161905348"/>
      <w:bookmarkStart w:id="1905" w:name="_Toc170209951"/>
      <w:bookmarkStart w:id="1906" w:name="_Toc177550746"/>
      <w:bookmarkStart w:id="1907" w:name="_Toc183624833"/>
      <w:bookmarkStart w:id="1908" w:name="_Toc186726826"/>
      <w:bookmarkStart w:id="1909" w:name="_Toc200620747"/>
      <w:r>
        <w:t>6.1.4.3.2</w:t>
      </w:r>
      <w:r>
        <w:tab/>
        <w:t>Operation Definition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910"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910"/>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911" w:name="_Toc20150370"/>
      <w:bookmarkStart w:id="1912" w:name="_Toc25168617"/>
      <w:bookmarkStart w:id="1913" w:name="_Toc27593036"/>
      <w:bookmarkStart w:id="1914" w:name="_Toc34147907"/>
      <w:bookmarkStart w:id="1915" w:name="_Toc36463291"/>
      <w:bookmarkStart w:id="1916" w:name="_Toc43215131"/>
      <w:bookmarkStart w:id="1917" w:name="_Toc45032379"/>
      <w:bookmarkStart w:id="1918" w:name="_Toc49849868"/>
      <w:bookmarkStart w:id="1919" w:name="_Toc51873382"/>
      <w:bookmarkStart w:id="1920" w:name="_Toc56517510"/>
      <w:bookmarkStart w:id="1921" w:name="_Toc58594411"/>
      <w:bookmarkStart w:id="1922" w:name="_Toc67685921"/>
      <w:bookmarkStart w:id="1923" w:name="_Toc74993742"/>
      <w:bookmarkStart w:id="1924" w:name="_Toc82716330"/>
      <w:bookmarkStart w:id="1925" w:name="_Toc88818617"/>
      <w:bookmarkStart w:id="1926" w:name="_Toc90650539"/>
      <w:bookmarkStart w:id="1927" w:name="_Toc98506210"/>
      <w:bookmarkStart w:id="1928" w:name="_Toc106639495"/>
      <w:bookmarkStart w:id="1929" w:name="_Toc114779005"/>
      <w:bookmarkStart w:id="1930" w:name="_Toc122096922"/>
      <w:bookmarkStart w:id="1931" w:name="_Toc130844143"/>
      <w:bookmarkStart w:id="1932" w:name="_Toc138411849"/>
      <w:bookmarkStart w:id="1933" w:name="_Toc145956026"/>
      <w:bookmarkStart w:id="1934" w:name="_Toc153887458"/>
      <w:bookmarkStart w:id="1935" w:name="_Toc161905349"/>
      <w:bookmarkStart w:id="1936" w:name="_Toc170209952"/>
      <w:bookmarkStart w:id="1937" w:name="_Toc177550747"/>
      <w:bookmarkStart w:id="1938" w:name="_Toc183624834"/>
      <w:bookmarkStart w:id="1939" w:name="_Toc186726827"/>
      <w:bookmarkStart w:id="1940" w:name="_Toc200620748"/>
      <w:r>
        <w:t>6.1.4.4</w:t>
      </w:r>
      <w:r>
        <w:tab/>
        <w:t>Operation: location-context-transfer</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0F8D4BAA" w14:textId="77777777" w:rsidR="00EB7848" w:rsidRDefault="00EB7848" w:rsidP="00B32564">
      <w:pPr>
        <w:pStyle w:val="Heading5"/>
      </w:pPr>
      <w:bookmarkStart w:id="1941" w:name="_Toc20150371"/>
      <w:bookmarkStart w:id="1942" w:name="_Toc25168618"/>
      <w:bookmarkStart w:id="1943" w:name="_Toc27593037"/>
      <w:bookmarkStart w:id="1944" w:name="_Toc34147908"/>
      <w:bookmarkStart w:id="1945" w:name="_Toc36463292"/>
      <w:bookmarkStart w:id="1946" w:name="_Toc43215132"/>
      <w:bookmarkStart w:id="1947" w:name="_Toc45032380"/>
      <w:bookmarkStart w:id="1948" w:name="_Toc49849869"/>
      <w:bookmarkStart w:id="1949" w:name="_Toc51873383"/>
      <w:bookmarkStart w:id="1950" w:name="_Toc56517511"/>
      <w:bookmarkStart w:id="1951" w:name="_Toc58594412"/>
      <w:bookmarkStart w:id="1952" w:name="_Toc67685922"/>
      <w:bookmarkStart w:id="1953" w:name="_Toc74993743"/>
      <w:bookmarkStart w:id="1954" w:name="_Toc82716331"/>
      <w:bookmarkStart w:id="1955" w:name="_Toc88818618"/>
      <w:bookmarkStart w:id="1956" w:name="_Toc90650540"/>
      <w:bookmarkStart w:id="1957" w:name="_Toc98506211"/>
      <w:bookmarkStart w:id="1958" w:name="_Toc106639496"/>
      <w:bookmarkStart w:id="1959" w:name="_Toc114779006"/>
      <w:bookmarkStart w:id="1960" w:name="_Toc122096923"/>
      <w:bookmarkStart w:id="1961" w:name="_Toc130844144"/>
      <w:bookmarkStart w:id="1962" w:name="_Toc138411850"/>
      <w:bookmarkStart w:id="1963" w:name="_Toc145956027"/>
      <w:bookmarkStart w:id="1964" w:name="_Toc153887459"/>
      <w:bookmarkStart w:id="1965" w:name="_Toc161905350"/>
      <w:bookmarkStart w:id="1966" w:name="_Toc170209953"/>
      <w:bookmarkStart w:id="1967" w:name="_Toc177550748"/>
      <w:bookmarkStart w:id="1968" w:name="_Toc183624835"/>
      <w:bookmarkStart w:id="1969" w:name="_Toc186726828"/>
      <w:bookmarkStart w:id="1970" w:name="_Toc200620749"/>
      <w:r>
        <w:t>6.1.4.4.1</w:t>
      </w:r>
      <w:r>
        <w:tab/>
        <w:t>Description</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1971" w:name="_Toc20150372"/>
      <w:bookmarkStart w:id="1972" w:name="_Toc25168619"/>
      <w:bookmarkStart w:id="1973" w:name="_Toc27593038"/>
      <w:bookmarkStart w:id="1974" w:name="_Toc34147909"/>
      <w:bookmarkStart w:id="1975" w:name="_Toc36463293"/>
      <w:bookmarkStart w:id="1976" w:name="_Toc43215133"/>
      <w:bookmarkStart w:id="1977" w:name="_Toc45032381"/>
      <w:bookmarkStart w:id="1978" w:name="_Toc49849870"/>
      <w:bookmarkStart w:id="1979" w:name="_Toc51873384"/>
      <w:bookmarkStart w:id="1980" w:name="_Toc56517512"/>
      <w:bookmarkStart w:id="1981" w:name="_Toc58594413"/>
      <w:bookmarkStart w:id="1982" w:name="_Toc67685923"/>
      <w:bookmarkStart w:id="1983" w:name="_Toc74993744"/>
      <w:bookmarkStart w:id="1984" w:name="_Toc82716332"/>
      <w:bookmarkStart w:id="1985" w:name="_Toc88818619"/>
      <w:bookmarkStart w:id="1986" w:name="_Toc90650541"/>
      <w:bookmarkStart w:id="1987" w:name="_Toc98506212"/>
      <w:bookmarkStart w:id="1988" w:name="_Toc106639497"/>
      <w:bookmarkStart w:id="1989" w:name="_Toc114779007"/>
      <w:bookmarkStart w:id="1990" w:name="_Toc122096924"/>
      <w:bookmarkStart w:id="1991" w:name="_Toc130844145"/>
      <w:bookmarkStart w:id="1992" w:name="_Toc138411851"/>
      <w:bookmarkStart w:id="1993" w:name="_Toc145956028"/>
      <w:bookmarkStart w:id="1994" w:name="_Toc153887460"/>
      <w:bookmarkStart w:id="1995" w:name="_Toc161905351"/>
      <w:bookmarkStart w:id="1996" w:name="_Toc170209954"/>
      <w:bookmarkStart w:id="1997" w:name="_Toc177550749"/>
      <w:bookmarkStart w:id="1998" w:name="_Toc183624836"/>
      <w:bookmarkStart w:id="1999" w:name="_Toc186726829"/>
      <w:bookmarkStart w:id="2000" w:name="_Toc200620750"/>
      <w:r>
        <w:t>6.1.4.4.2</w:t>
      </w:r>
      <w:r>
        <w:tab/>
        <w:t>Operation Definition</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001"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001"/>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002" w:name="_Toc145956029"/>
      <w:bookmarkStart w:id="2003" w:name="_Toc153887461"/>
      <w:bookmarkStart w:id="2004" w:name="_Toc161905352"/>
      <w:bookmarkStart w:id="2005" w:name="_Toc170209955"/>
      <w:bookmarkStart w:id="2006" w:name="_Toc177550750"/>
      <w:bookmarkStart w:id="2007" w:name="_Toc183624837"/>
      <w:bookmarkStart w:id="2008" w:name="_Toc186726830"/>
      <w:bookmarkStart w:id="2009" w:name="_Toc200620751"/>
      <w:r>
        <w:t>6.1.4.5</w:t>
      </w:r>
      <w:r w:rsidR="007132E0">
        <w:tab/>
        <w:t xml:space="preserve">Operation: </w:t>
      </w:r>
      <w:r w:rsidR="00D55D9B" w:rsidRPr="00D55D9B">
        <w:t>measure-</w:t>
      </w:r>
      <w:r w:rsidR="007132E0">
        <w:t>location</w:t>
      </w:r>
      <w:bookmarkEnd w:id="2002"/>
      <w:bookmarkEnd w:id="2003"/>
      <w:bookmarkEnd w:id="2004"/>
      <w:bookmarkEnd w:id="2005"/>
      <w:bookmarkEnd w:id="2006"/>
      <w:bookmarkEnd w:id="2007"/>
      <w:bookmarkEnd w:id="2008"/>
      <w:bookmarkEnd w:id="2009"/>
    </w:p>
    <w:p w14:paraId="53D27504" w14:textId="0D71AA1F" w:rsidR="007132E0" w:rsidRDefault="00783CCD" w:rsidP="007132E0">
      <w:pPr>
        <w:pStyle w:val="Heading5"/>
      </w:pPr>
      <w:bookmarkStart w:id="2010" w:name="_Toc145956030"/>
      <w:bookmarkStart w:id="2011" w:name="_Toc153887462"/>
      <w:bookmarkStart w:id="2012" w:name="_Toc161905353"/>
      <w:bookmarkStart w:id="2013" w:name="_Toc170209956"/>
      <w:bookmarkStart w:id="2014" w:name="_Toc177550751"/>
      <w:bookmarkStart w:id="2015" w:name="_Toc183624838"/>
      <w:bookmarkStart w:id="2016" w:name="_Toc186726831"/>
      <w:bookmarkStart w:id="2017" w:name="_Toc200620752"/>
      <w:r>
        <w:t>6.1.4.5</w:t>
      </w:r>
      <w:r w:rsidR="007132E0">
        <w:t>.1</w:t>
      </w:r>
      <w:r w:rsidR="007132E0">
        <w:tab/>
        <w:t>Description</w:t>
      </w:r>
      <w:bookmarkEnd w:id="2010"/>
      <w:bookmarkEnd w:id="2011"/>
      <w:bookmarkEnd w:id="2012"/>
      <w:bookmarkEnd w:id="2013"/>
      <w:bookmarkEnd w:id="2014"/>
      <w:bookmarkEnd w:id="2015"/>
      <w:bookmarkEnd w:id="2016"/>
      <w:bookmarkEnd w:id="2017"/>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018" w:name="_Toc145956031"/>
      <w:bookmarkStart w:id="2019" w:name="_Toc153887463"/>
      <w:bookmarkStart w:id="2020" w:name="_Toc161905354"/>
      <w:bookmarkStart w:id="2021" w:name="_Toc170209957"/>
      <w:bookmarkStart w:id="2022" w:name="_Toc177550752"/>
      <w:bookmarkStart w:id="2023" w:name="_Toc183624839"/>
      <w:bookmarkStart w:id="2024" w:name="_Toc186726832"/>
      <w:bookmarkStart w:id="2025" w:name="_Toc200620753"/>
      <w:r>
        <w:t>6.1.4.5</w:t>
      </w:r>
      <w:r w:rsidR="007132E0">
        <w:t>.2</w:t>
      </w:r>
      <w:r w:rsidR="007132E0">
        <w:tab/>
        <w:t>Operation Definition</w:t>
      </w:r>
      <w:bookmarkEnd w:id="2018"/>
      <w:bookmarkEnd w:id="2019"/>
      <w:bookmarkEnd w:id="2020"/>
      <w:bookmarkEnd w:id="2021"/>
      <w:bookmarkEnd w:id="2022"/>
      <w:bookmarkEnd w:id="2023"/>
      <w:bookmarkEnd w:id="2024"/>
      <w:bookmarkEnd w:id="2025"/>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026" w:name="_Toc145956032"/>
      <w:bookmarkStart w:id="2027" w:name="_Toc153887464"/>
      <w:bookmarkStart w:id="2028" w:name="_Toc161905355"/>
      <w:bookmarkStart w:id="2029" w:name="_Toc170209958"/>
      <w:bookmarkStart w:id="2030" w:name="_Toc177550753"/>
      <w:bookmarkStart w:id="2031" w:name="_Toc183624840"/>
      <w:bookmarkStart w:id="2032" w:name="_Toc186726833"/>
      <w:bookmarkStart w:id="2033" w:name="_Toc200620754"/>
      <w:r>
        <w:t>6.1.4.6</w:t>
      </w:r>
      <w:r w:rsidR="003D1DD7">
        <w:tab/>
      </w:r>
      <w:r w:rsidR="008717DE">
        <w:t>Void</w:t>
      </w:r>
      <w:bookmarkEnd w:id="2026"/>
      <w:bookmarkEnd w:id="2027"/>
      <w:bookmarkEnd w:id="2028"/>
      <w:bookmarkEnd w:id="2029"/>
      <w:bookmarkEnd w:id="2030"/>
      <w:bookmarkEnd w:id="2031"/>
      <w:bookmarkEnd w:id="2032"/>
      <w:bookmarkEnd w:id="2033"/>
    </w:p>
    <w:p w14:paraId="009C76BF" w14:textId="5D4DAE3F" w:rsidR="003D1DD7" w:rsidRDefault="003D1DD7" w:rsidP="00EB7848"/>
    <w:p w14:paraId="398D9AF3" w14:textId="087C84D2" w:rsidR="006D5471" w:rsidRDefault="001151E1" w:rsidP="006D5471">
      <w:pPr>
        <w:pStyle w:val="Heading4"/>
      </w:pPr>
      <w:bookmarkStart w:id="2034" w:name="_Toc153887467"/>
      <w:bookmarkStart w:id="2035" w:name="_Toc161905356"/>
      <w:bookmarkStart w:id="2036" w:name="_Toc170209959"/>
      <w:bookmarkStart w:id="2037" w:name="_Toc177550754"/>
      <w:bookmarkStart w:id="2038" w:name="_Toc183624841"/>
      <w:bookmarkStart w:id="2039" w:name="_Toc186726834"/>
      <w:bookmarkStart w:id="2040" w:name="_Toc200620755"/>
      <w:r>
        <w:t>6.1.4.7</w:t>
      </w:r>
      <w:r w:rsidR="006D5471">
        <w:tab/>
        <w:t xml:space="preserve">Operation: </w:t>
      </w:r>
      <w:r w:rsidR="004F0254">
        <w:rPr>
          <w:lang w:eastAsia="zh-CN"/>
        </w:rPr>
        <w:t>configure-</w:t>
      </w:r>
      <w:r w:rsidR="006D5471">
        <w:rPr>
          <w:lang w:eastAsia="zh-CN"/>
        </w:rPr>
        <w:t>up</w:t>
      </w:r>
      <w:bookmarkEnd w:id="2034"/>
      <w:bookmarkEnd w:id="2035"/>
      <w:bookmarkEnd w:id="2036"/>
      <w:bookmarkEnd w:id="2037"/>
      <w:bookmarkEnd w:id="2038"/>
      <w:bookmarkEnd w:id="2039"/>
      <w:bookmarkEnd w:id="2040"/>
    </w:p>
    <w:p w14:paraId="087E232A" w14:textId="2BBCE2F3" w:rsidR="006D5471" w:rsidRDefault="001151E1" w:rsidP="006D5471">
      <w:pPr>
        <w:pStyle w:val="Heading5"/>
      </w:pPr>
      <w:bookmarkStart w:id="2041" w:name="_Toc153887468"/>
      <w:bookmarkStart w:id="2042" w:name="_Toc161905357"/>
      <w:bookmarkStart w:id="2043" w:name="_Toc170209960"/>
      <w:bookmarkStart w:id="2044" w:name="_Toc177550755"/>
      <w:bookmarkStart w:id="2045" w:name="_Toc183624842"/>
      <w:bookmarkStart w:id="2046" w:name="_Toc186726835"/>
      <w:bookmarkStart w:id="2047" w:name="_Toc200620756"/>
      <w:r>
        <w:t>6.1.4.7</w:t>
      </w:r>
      <w:r w:rsidR="006D5471">
        <w:t>.1</w:t>
      </w:r>
      <w:r w:rsidR="006D5471">
        <w:tab/>
        <w:t>Description</w:t>
      </w:r>
      <w:bookmarkEnd w:id="2041"/>
      <w:bookmarkEnd w:id="2042"/>
      <w:bookmarkEnd w:id="2043"/>
      <w:bookmarkEnd w:id="2044"/>
      <w:bookmarkEnd w:id="2045"/>
      <w:bookmarkEnd w:id="2046"/>
      <w:bookmarkEnd w:id="2047"/>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048" w:name="_Toc153887469"/>
      <w:bookmarkStart w:id="2049" w:name="_Toc161905358"/>
      <w:bookmarkStart w:id="2050" w:name="_Toc170209961"/>
      <w:bookmarkStart w:id="2051" w:name="_Toc177550756"/>
      <w:bookmarkStart w:id="2052" w:name="_Toc183624843"/>
      <w:bookmarkStart w:id="2053" w:name="_Toc186726836"/>
      <w:bookmarkStart w:id="2054" w:name="_Toc200620757"/>
      <w:r>
        <w:lastRenderedPageBreak/>
        <w:t>6.1.4.7</w:t>
      </w:r>
      <w:r w:rsidR="006D5471">
        <w:t>.2</w:t>
      </w:r>
      <w:r w:rsidR="006D5471">
        <w:tab/>
        <w:t>Operation Definition</w:t>
      </w:r>
      <w:bookmarkEnd w:id="2048"/>
      <w:bookmarkEnd w:id="2049"/>
      <w:bookmarkEnd w:id="2050"/>
      <w:bookmarkEnd w:id="2051"/>
      <w:bookmarkEnd w:id="2052"/>
      <w:bookmarkEnd w:id="2053"/>
      <w:bookmarkEnd w:id="2054"/>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055" w:name="_Toc20150373"/>
      <w:bookmarkStart w:id="2056" w:name="_Toc25168620"/>
      <w:bookmarkStart w:id="2057" w:name="_Toc27593039"/>
      <w:bookmarkStart w:id="2058" w:name="_Toc34147910"/>
      <w:bookmarkStart w:id="2059" w:name="_Toc36463294"/>
      <w:bookmarkStart w:id="2060" w:name="_Toc43215134"/>
      <w:bookmarkStart w:id="2061" w:name="_Toc45032382"/>
      <w:bookmarkStart w:id="2062" w:name="_Toc49849871"/>
      <w:bookmarkStart w:id="2063" w:name="_Toc51873385"/>
      <w:bookmarkStart w:id="2064" w:name="_Toc56517513"/>
      <w:bookmarkStart w:id="2065" w:name="_Toc58594414"/>
      <w:bookmarkStart w:id="2066" w:name="_Toc67685924"/>
      <w:bookmarkStart w:id="2067" w:name="_Toc74993745"/>
      <w:bookmarkStart w:id="2068" w:name="_Toc82716333"/>
      <w:bookmarkStart w:id="2069" w:name="_Toc88818620"/>
      <w:bookmarkStart w:id="2070" w:name="_Toc90650542"/>
      <w:bookmarkStart w:id="2071" w:name="_Toc98506213"/>
      <w:bookmarkStart w:id="2072" w:name="_Toc106639498"/>
      <w:bookmarkStart w:id="2073" w:name="_Toc114779008"/>
      <w:bookmarkStart w:id="2074" w:name="_Toc122096925"/>
      <w:bookmarkStart w:id="2075" w:name="_Toc130844146"/>
      <w:bookmarkStart w:id="2076" w:name="_Toc138411852"/>
      <w:bookmarkStart w:id="2077" w:name="_Toc145956035"/>
      <w:bookmarkStart w:id="2078" w:name="_Toc153887470"/>
      <w:bookmarkStart w:id="2079" w:name="_Toc161905359"/>
      <w:bookmarkStart w:id="2080" w:name="_Toc170209962"/>
      <w:bookmarkStart w:id="2081" w:name="_Toc177550757"/>
      <w:bookmarkStart w:id="2082" w:name="_Toc183624844"/>
      <w:bookmarkStart w:id="2083" w:name="_Toc186726837"/>
      <w:bookmarkStart w:id="2084" w:name="_Toc200620758"/>
      <w:r>
        <w:lastRenderedPageBreak/>
        <w:t>6.1.5</w:t>
      </w:r>
      <w:r>
        <w:tab/>
        <w:t>Notifications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085" w:name="_Toc20150374"/>
      <w:bookmarkStart w:id="2086" w:name="_Toc25168621"/>
      <w:bookmarkStart w:id="2087" w:name="_Toc27593040"/>
      <w:bookmarkStart w:id="2088" w:name="_Toc34147911"/>
      <w:bookmarkStart w:id="2089" w:name="_Toc36463295"/>
      <w:bookmarkStart w:id="2090" w:name="_Toc43215135"/>
      <w:bookmarkStart w:id="2091" w:name="_Toc45032383"/>
      <w:bookmarkStart w:id="2092" w:name="_Toc49849872"/>
      <w:bookmarkStart w:id="2093" w:name="_Toc51873386"/>
      <w:bookmarkStart w:id="2094" w:name="_Toc56517514"/>
      <w:bookmarkStart w:id="2095" w:name="_Toc58594415"/>
      <w:bookmarkStart w:id="2096" w:name="_Toc67685925"/>
      <w:bookmarkStart w:id="2097" w:name="_Toc74993746"/>
      <w:bookmarkStart w:id="2098" w:name="_Toc82716334"/>
      <w:bookmarkStart w:id="2099" w:name="_Toc88818621"/>
      <w:bookmarkStart w:id="2100" w:name="_Toc90650543"/>
      <w:bookmarkStart w:id="2101" w:name="_Toc98506214"/>
      <w:bookmarkStart w:id="2102" w:name="_Toc106639499"/>
      <w:bookmarkStart w:id="2103" w:name="_Toc114779009"/>
      <w:bookmarkStart w:id="2104" w:name="_Toc122096926"/>
      <w:bookmarkStart w:id="2105" w:name="_Toc130844147"/>
      <w:bookmarkStart w:id="2106" w:name="_Toc138411853"/>
      <w:bookmarkStart w:id="2107" w:name="_Toc145956036"/>
      <w:bookmarkStart w:id="2108" w:name="_Toc153887471"/>
      <w:bookmarkStart w:id="2109" w:name="_Toc161905360"/>
      <w:bookmarkStart w:id="2110" w:name="_Toc170209963"/>
      <w:bookmarkStart w:id="2111" w:name="_Toc177550758"/>
      <w:bookmarkStart w:id="2112" w:name="_Toc183624845"/>
      <w:bookmarkStart w:id="2113" w:name="_Toc186726838"/>
      <w:bookmarkStart w:id="2114" w:name="_Toc200620759"/>
      <w:r w:rsidRPr="003B2883">
        <w:t>6.</w:t>
      </w:r>
      <w:r>
        <w:t>1</w:t>
      </w:r>
      <w:r w:rsidRPr="003B2883">
        <w:t>.5.</w:t>
      </w:r>
      <w:r>
        <w:t>1</w:t>
      </w:r>
      <w:r w:rsidRPr="003B2883">
        <w:tab/>
        <w:t>EventNotify</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1AA07D56" w14:textId="77777777" w:rsidR="00EB7848" w:rsidRPr="003B2883" w:rsidRDefault="00EB7848" w:rsidP="00B32564">
      <w:pPr>
        <w:pStyle w:val="Heading5"/>
      </w:pPr>
      <w:bookmarkStart w:id="2115" w:name="_Toc20150375"/>
      <w:bookmarkStart w:id="2116" w:name="_Toc25168622"/>
      <w:bookmarkStart w:id="2117" w:name="_Toc27593041"/>
      <w:bookmarkStart w:id="2118" w:name="_Toc34147912"/>
      <w:bookmarkStart w:id="2119" w:name="_Toc36463296"/>
      <w:bookmarkStart w:id="2120" w:name="_Toc43215136"/>
      <w:bookmarkStart w:id="2121" w:name="_Toc45032384"/>
      <w:bookmarkStart w:id="2122" w:name="_Toc49849873"/>
      <w:bookmarkStart w:id="2123" w:name="_Toc51873387"/>
      <w:bookmarkStart w:id="2124" w:name="_Toc56517515"/>
      <w:bookmarkStart w:id="2125" w:name="_Toc58594416"/>
      <w:bookmarkStart w:id="2126" w:name="_Toc67685926"/>
      <w:bookmarkStart w:id="2127" w:name="_Toc74993747"/>
      <w:bookmarkStart w:id="2128" w:name="_Toc82716335"/>
      <w:bookmarkStart w:id="2129" w:name="_Toc88818622"/>
      <w:bookmarkStart w:id="2130" w:name="_Toc90650544"/>
      <w:bookmarkStart w:id="2131" w:name="_Toc98506215"/>
      <w:bookmarkStart w:id="2132" w:name="_Toc106639500"/>
      <w:bookmarkStart w:id="2133" w:name="_Toc114779010"/>
      <w:bookmarkStart w:id="2134" w:name="_Toc122096927"/>
      <w:bookmarkStart w:id="2135" w:name="_Toc130844148"/>
      <w:bookmarkStart w:id="2136" w:name="_Toc138411854"/>
      <w:bookmarkStart w:id="2137" w:name="_Toc145956037"/>
      <w:bookmarkStart w:id="2138" w:name="_Toc153887472"/>
      <w:bookmarkStart w:id="2139" w:name="_Toc161905361"/>
      <w:bookmarkStart w:id="2140" w:name="_Toc170209964"/>
      <w:bookmarkStart w:id="2141" w:name="_Toc177550759"/>
      <w:bookmarkStart w:id="2142" w:name="_Toc183624846"/>
      <w:bookmarkStart w:id="2143" w:name="_Toc186726839"/>
      <w:bookmarkStart w:id="2144" w:name="_Toc200620760"/>
      <w:r w:rsidRPr="003B2883">
        <w:t>6.</w:t>
      </w:r>
      <w:r>
        <w:t>1</w:t>
      </w:r>
      <w:r w:rsidRPr="003B2883">
        <w:t>.5.</w:t>
      </w:r>
      <w:r>
        <w:t>1</w:t>
      </w:r>
      <w:r w:rsidRPr="003B2883">
        <w:t>.1</w:t>
      </w:r>
      <w:r w:rsidRPr="003B2883">
        <w:tab/>
        <w:t>Description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145" w:name="_Toc20150376"/>
      <w:bookmarkStart w:id="2146" w:name="_Toc25168623"/>
      <w:bookmarkStart w:id="2147" w:name="_Toc27593042"/>
      <w:bookmarkStart w:id="2148" w:name="_Toc34147913"/>
      <w:bookmarkStart w:id="2149" w:name="_Toc36463297"/>
      <w:bookmarkStart w:id="2150" w:name="_Toc43215137"/>
      <w:bookmarkStart w:id="2151" w:name="_Toc45032385"/>
      <w:bookmarkStart w:id="2152" w:name="_Toc49849874"/>
      <w:bookmarkStart w:id="2153" w:name="_Toc51873388"/>
      <w:bookmarkStart w:id="2154" w:name="_Toc56517516"/>
      <w:bookmarkStart w:id="2155" w:name="_Toc58594417"/>
      <w:bookmarkStart w:id="2156" w:name="_Toc67685927"/>
      <w:bookmarkStart w:id="2157" w:name="_Toc74993748"/>
      <w:bookmarkStart w:id="2158" w:name="_Toc82716336"/>
      <w:bookmarkStart w:id="2159" w:name="_Toc88818623"/>
      <w:bookmarkStart w:id="2160" w:name="_Toc90650545"/>
      <w:bookmarkStart w:id="2161" w:name="_Toc98506216"/>
      <w:bookmarkStart w:id="2162" w:name="_Toc106639501"/>
      <w:bookmarkStart w:id="2163" w:name="_Toc114779011"/>
      <w:bookmarkStart w:id="2164" w:name="_Toc122096928"/>
      <w:bookmarkStart w:id="2165" w:name="_Toc130844149"/>
      <w:bookmarkStart w:id="2166" w:name="_Toc138411855"/>
      <w:bookmarkStart w:id="2167" w:name="_Toc145956038"/>
      <w:bookmarkStart w:id="2168" w:name="_Toc153887473"/>
      <w:bookmarkStart w:id="2169" w:name="_Toc161905362"/>
      <w:bookmarkStart w:id="2170" w:name="_Toc170209965"/>
      <w:bookmarkStart w:id="2171" w:name="_Toc177550760"/>
      <w:bookmarkStart w:id="2172" w:name="_Toc183624847"/>
      <w:bookmarkStart w:id="2173" w:name="_Toc186726840"/>
      <w:bookmarkStart w:id="2174" w:name="_Toc200620761"/>
      <w:r>
        <w:t>6.1.5.1.2</w:t>
      </w:r>
      <w:r>
        <w:tab/>
        <w:t>Notification Definition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175" w:name="_Toc20150377"/>
      <w:bookmarkStart w:id="2176" w:name="_Toc25168624"/>
      <w:bookmarkStart w:id="2177" w:name="_Toc27593043"/>
      <w:bookmarkStart w:id="2178" w:name="_Toc34147914"/>
      <w:bookmarkStart w:id="2179" w:name="_Toc36463298"/>
      <w:bookmarkStart w:id="2180" w:name="_Toc43215138"/>
      <w:bookmarkStart w:id="2181" w:name="_Toc45032386"/>
      <w:bookmarkStart w:id="2182" w:name="_Toc49849875"/>
      <w:bookmarkStart w:id="2183" w:name="_Toc51873389"/>
      <w:bookmarkStart w:id="2184" w:name="_Toc56517517"/>
      <w:bookmarkStart w:id="2185" w:name="_Toc58594418"/>
      <w:bookmarkStart w:id="2186" w:name="_Toc67685928"/>
      <w:bookmarkStart w:id="2187" w:name="_Toc74993749"/>
      <w:bookmarkStart w:id="2188" w:name="_Toc82716337"/>
      <w:bookmarkStart w:id="2189" w:name="_Toc88818624"/>
      <w:bookmarkStart w:id="2190" w:name="_Toc90650546"/>
      <w:bookmarkStart w:id="2191" w:name="_Toc98506217"/>
      <w:bookmarkStart w:id="2192" w:name="_Toc106639502"/>
      <w:bookmarkStart w:id="2193" w:name="_Toc114779012"/>
      <w:bookmarkStart w:id="2194" w:name="_Toc122096929"/>
      <w:bookmarkStart w:id="2195" w:name="_Toc130844150"/>
      <w:bookmarkStart w:id="2196" w:name="_Toc138411856"/>
      <w:bookmarkStart w:id="2197" w:name="_Toc145956039"/>
      <w:bookmarkStart w:id="2198" w:name="_Toc153887474"/>
      <w:bookmarkStart w:id="2199" w:name="_Toc161905363"/>
      <w:bookmarkStart w:id="2200" w:name="_Toc170209966"/>
      <w:bookmarkStart w:id="2201" w:name="_Toc177550761"/>
      <w:bookmarkStart w:id="2202" w:name="_Toc183624848"/>
      <w:bookmarkStart w:id="2203" w:name="_Toc186726841"/>
      <w:bookmarkStart w:id="2204" w:name="_Toc200620762"/>
      <w:r w:rsidRPr="003B2883">
        <w:t>6.</w:t>
      </w:r>
      <w:r>
        <w:t>1</w:t>
      </w:r>
      <w:r w:rsidRPr="003B2883">
        <w:t>.5.</w:t>
      </w:r>
      <w:r>
        <w:t>1</w:t>
      </w:r>
      <w:r w:rsidRPr="003B2883">
        <w:t>.3</w:t>
      </w:r>
      <w:r w:rsidRPr="003B2883">
        <w:tab/>
        <w:t>Notification Standard Methods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C69EC73" w14:textId="77777777" w:rsidR="00EB7848" w:rsidRDefault="00EB7848" w:rsidP="001760B3">
      <w:pPr>
        <w:pStyle w:val="H6"/>
      </w:pPr>
      <w:bookmarkStart w:id="2205" w:name="_Toc20150378"/>
      <w:bookmarkStart w:id="2206" w:name="_Toc25168625"/>
      <w:bookmarkStart w:id="2207" w:name="_Toc27593044"/>
      <w:bookmarkStart w:id="2208" w:name="_Toc34147915"/>
      <w:bookmarkStart w:id="2209" w:name="_Toc36463299"/>
      <w:bookmarkStart w:id="2210" w:name="_Toc43215139"/>
      <w:bookmarkStart w:id="2211" w:name="_Toc45032387"/>
      <w:bookmarkStart w:id="2212" w:name="_Toc49849876"/>
      <w:bookmarkStart w:id="2213" w:name="_Toc51873390"/>
      <w:bookmarkStart w:id="2214" w:name="_Toc56517518"/>
      <w:bookmarkStart w:id="2215" w:name="_Toc58594419"/>
      <w:bookmarkStart w:id="2216" w:name="_Toc67685929"/>
      <w:bookmarkStart w:id="2217" w:name="_Toc74993750"/>
      <w:bookmarkStart w:id="2218" w:name="_Toc82716338"/>
      <w:bookmarkStart w:id="2219" w:name="_Toc88818625"/>
      <w:bookmarkStart w:id="2220" w:name="_Toc90650547"/>
      <w:r w:rsidRPr="003B2883">
        <w:t>6.</w:t>
      </w:r>
      <w:r>
        <w:t>1</w:t>
      </w:r>
      <w:r w:rsidRPr="003B2883">
        <w:t>.5.</w:t>
      </w:r>
      <w:r>
        <w:t>1</w:t>
      </w:r>
      <w:r w:rsidRPr="003B2883">
        <w:t>.3.1</w:t>
      </w:r>
      <w:r w:rsidRPr="003B2883">
        <w:tab/>
      </w:r>
      <w:r w:rsidRPr="003B2883">
        <w:rPr>
          <w:rFonts w:hint="eastAsia"/>
          <w:lang w:eastAsia="zh-CN"/>
        </w:rPr>
        <w:t>POST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221"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221"/>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222" w:name="_Toc145956040"/>
      <w:bookmarkStart w:id="2223" w:name="_Toc153887475"/>
      <w:bookmarkStart w:id="2224" w:name="_Toc161905364"/>
      <w:bookmarkStart w:id="2225" w:name="_Toc170209967"/>
      <w:bookmarkStart w:id="2226" w:name="_Toc177550762"/>
      <w:bookmarkStart w:id="2227" w:name="_Toc183624849"/>
      <w:bookmarkStart w:id="2228" w:name="_Toc186726842"/>
      <w:bookmarkStart w:id="2229" w:name="_Toc200620763"/>
      <w:r>
        <w:t>6.1.5.2</w:t>
      </w:r>
      <w:r w:rsidR="00E72747">
        <w:tab/>
        <w:t>UPNotify</w:t>
      </w:r>
      <w:bookmarkEnd w:id="2222"/>
      <w:bookmarkEnd w:id="2223"/>
      <w:bookmarkEnd w:id="2224"/>
      <w:bookmarkEnd w:id="2225"/>
      <w:bookmarkEnd w:id="2226"/>
      <w:bookmarkEnd w:id="2227"/>
      <w:bookmarkEnd w:id="2228"/>
      <w:bookmarkEnd w:id="2229"/>
    </w:p>
    <w:p w14:paraId="2FC21444" w14:textId="2871551C" w:rsidR="00E72747" w:rsidRDefault="009A2465" w:rsidP="00E72747">
      <w:pPr>
        <w:pStyle w:val="Heading5"/>
      </w:pPr>
      <w:bookmarkStart w:id="2230" w:name="_Toc145956041"/>
      <w:bookmarkStart w:id="2231" w:name="_Toc153887476"/>
      <w:bookmarkStart w:id="2232" w:name="_Toc161905365"/>
      <w:bookmarkStart w:id="2233" w:name="_Toc170209968"/>
      <w:bookmarkStart w:id="2234" w:name="_Toc177550763"/>
      <w:bookmarkStart w:id="2235" w:name="_Toc183624850"/>
      <w:bookmarkStart w:id="2236" w:name="_Toc186726843"/>
      <w:bookmarkStart w:id="2237" w:name="_Toc200620764"/>
      <w:r>
        <w:t>6.1.5.2</w:t>
      </w:r>
      <w:r w:rsidR="00E72747">
        <w:t>.1</w:t>
      </w:r>
      <w:r w:rsidR="00E72747">
        <w:tab/>
        <w:t>Description</w:t>
      </w:r>
      <w:bookmarkEnd w:id="2230"/>
      <w:bookmarkEnd w:id="2231"/>
      <w:bookmarkEnd w:id="2232"/>
      <w:bookmarkEnd w:id="2233"/>
      <w:bookmarkEnd w:id="2234"/>
      <w:bookmarkEnd w:id="2235"/>
      <w:bookmarkEnd w:id="2236"/>
      <w:bookmarkEnd w:id="223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238" w:name="_Toc145956042"/>
      <w:bookmarkStart w:id="2239" w:name="_Toc153887477"/>
      <w:bookmarkStart w:id="2240" w:name="_Toc161905366"/>
      <w:bookmarkStart w:id="2241" w:name="_Toc170209969"/>
      <w:bookmarkStart w:id="2242" w:name="_Toc177550764"/>
      <w:bookmarkStart w:id="2243" w:name="_Toc183624851"/>
      <w:bookmarkStart w:id="2244" w:name="_Toc186726844"/>
      <w:bookmarkStart w:id="2245" w:name="_Toc200620765"/>
      <w:r>
        <w:t>6.1.5.2</w:t>
      </w:r>
      <w:r w:rsidR="00E72747">
        <w:t>.2</w:t>
      </w:r>
      <w:r w:rsidR="00E72747">
        <w:tab/>
        <w:t>Notification Definition</w:t>
      </w:r>
      <w:bookmarkEnd w:id="2238"/>
      <w:bookmarkEnd w:id="2239"/>
      <w:bookmarkEnd w:id="2240"/>
      <w:bookmarkEnd w:id="2241"/>
      <w:bookmarkEnd w:id="2242"/>
      <w:bookmarkEnd w:id="2243"/>
      <w:bookmarkEnd w:id="2244"/>
      <w:bookmarkEnd w:id="2245"/>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246" w:name="_Toc145956043"/>
      <w:bookmarkStart w:id="2247" w:name="_Toc153887478"/>
      <w:bookmarkStart w:id="2248" w:name="_Toc161905367"/>
      <w:bookmarkStart w:id="2249" w:name="_Toc170209970"/>
      <w:bookmarkStart w:id="2250" w:name="_Toc177550765"/>
      <w:bookmarkStart w:id="2251" w:name="_Toc183624852"/>
      <w:bookmarkStart w:id="2252" w:name="_Toc186726845"/>
      <w:bookmarkStart w:id="2253" w:name="_Toc200620766"/>
      <w:r>
        <w:lastRenderedPageBreak/>
        <w:t>6.1.5.2</w:t>
      </w:r>
      <w:r w:rsidR="00E72747">
        <w:t>.3</w:t>
      </w:r>
      <w:r w:rsidR="00E72747">
        <w:tab/>
        <w:t>Notification Standard Methods</w:t>
      </w:r>
      <w:bookmarkEnd w:id="2246"/>
      <w:bookmarkEnd w:id="2247"/>
      <w:bookmarkEnd w:id="2248"/>
      <w:bookmarkEnd w:id="2249"/>
      <w:bookmarkEnd w:id="2250"/>
      <w:bookmarkEnd w:id="2251"/>
      <w:bookmarkEnd w:id="2252"/>
      <w:bookmarkEnd w:id="2253"/>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254" w:name="_Toc20150379"/>
      <w:bookmarkStart w:id="2255" w:name="_Toc25168626"/>
      <w:bookmarkStart w:id="2256" w:name="_Toc27593045"/>
      <w:bookmarkStart w:id="2257" w:name="_Toc34147916"/>
      <w:bookmarkStart w:id="2258" w:name="_Toc36463300"/>
      <w:bookmarkStart w:id="2259" w:name="_Toc43215140"/>
      <w:bookmarkStart w:id="2260" w:name="_Toc45032388"/>
      <w:bookmarkStart w:id="2261" w:name="_Toc49849877"/>
      <w:bookmarkStart w:id="2262" w:name="_Toc51873391"/>
      <w:bookmarkStart w:id="2263" w:name="_Toc56517519"/>
      <w:bookmarkStart w:id="2264" w:name="_Toc58594420"/>
      <w:bookmarkStart w:id="2265" w:name="_Toc67685930"/>
      <w:bookmarkStart w:id="2266" w:name="_Toc74993751"/>
      <w:bookmarkStart w:id="2267" w:name="_Toc82716339"/>
      <w:bookmarkStart w:id="2268" w:name="_Toc88818626"/>
      <w:bookmarkStart w:id="2269" w:name="_Toc90650548"/>
      <w:bookmarkStart w:id="2270" w:name="_Toc98506218"/>
      <w:bookmarkStart w:id="2271" w:name="_Toc106639503"/>
      <w:bookmarkStart w:id="2272" w:name="_Toc114779013"/>
      <w:bookmarkStart w:id="2273" w:name="_Toc122096930"/>
      <w:bookmarkStart w:id="2274" w:name="_Toc130844151"/>
      <w:bookmarkStart w:id="2275" w:name="_Toc138411857"/>
      <w:bookmarkStart w:id="2276" w:name="_Toc145956044"/>
      <w:bookmarkStart w:id="2277" w:name="_Toc153887479"/>
      <w:bookmarkStart w:id="2278" w:name="_Toc161905368"/>
      <w:bookmarkStart w:id="2279" w:name="_Toc170209971"/>
      <w:bookmarkStart w:id="2280" w:name="_Toc177550766"/>
      <w:bookmarkStart w:id="2281" w:name="_Toc183624853"/>
      <w:bookmarkStart w:id="2282" w:name="_Toc186726846"/>
      <w:bookmarkStart w:id="2283" w:name="_Toc200620767"/>
      <w:r>
        <w:lastRenderedPageBreak/>
        <w:t>6.1.6</w:t>
      </w:r>
      <w:r>
        <w:tab/>
        <w:t>Data Model</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641393E0" w14:textId="77777777" w:rsidR="00EB7848" w:rsidRDefault="00EB7848" w:rsidP="00B32564">
      <w:pPr>
        <w:pStyle w:val="Heading4"/>
      </w:pPr>
      <w:bookmarkStart w:id="2284" w:name="_Toc20150380"/>
      <w:bookmarkStart w:id="2285" w:name="_Toc25168627"/>
      <w:bookmarkStart w:id="2286" w:name="_Toc27593046"/>
      <w:bookmarkStart w:id="2287" w:name="_Toc34147917"/>
      <w:bookmarkStart w:id="2288" w:name="_Toc36463301"/>
      <w:bookmarkStart w:id="2289" w:name="_Toc43215141"/>
      <w:bookmarkStart w:id="2290" w:name="_Toc45032389"/>
      <w:bookmarkStart w:id="2291" w:name="_Toc49849878"/>
      <w:bookmarkStart w:id="2292" w:name="_Toc51873392"/>
      <w:bookmarkStart w:id="2293" w:name="_Toc56517520"/>
      <w:bookmarkStart w:id="2294" w:name="_Toc58594421"/>
      <w:bookmarkStart w:id="2295" w:name="_Toc67685931"/>
      <w:bookmarkStart w:id="2296" w:name="_Toc74993752"/>
      <w:bookmarkStart w:id="2297" w:name="_Toc82716340"/>
      <w:bookmarkStart w:id="2298" w:name="_Toc88818627"/>
      <w:bookmarkStart w:id="2299" w:name="_Toc90650549"/>
      <w:bookmarkStart w:id="2300" w:name="_Toc98506219"/>
      <w:bookmarkStart w:id="2301" w:name="_Toc106639504"/>
      <w:bookmarkStart w:id="2302" w:name="_Toc114779014"/>
      <w:bookmarkStart w:id="2303" w:name="_Toc122096931"/>
      <w:bookmarkStart w:id="2304" w:name="_Toc130844152"/>
      <w:bookmarkStart w:id="2305" w:name="_Toc138411858"/>
      <w:bookmarkStart w:id="2306" w:name="_Toc145956045"/>
      <w:bookmarkStart w:id="2307" w:name="_Toc153887480"/>
      <w:bookmarkStart w:id="2308" w:name="_Toc161905369"/>
      <w:bookmarkStart w:id="2309" w:name="_Toc170209972"/>
      <w:bookmarkStart w:id="2310" w:name="_Toc177550767"/>
      <w:bookmarkStart w:id="2311" w:name="_Toc183624854"/>
      <w:bookmarkStart w:id="2312" w:name="_Toc186726847"/>
      <w:bookmarkStart w:id="2313" w:name="_Toc200620768"/>
      <w:r>
        <w:t>6.1.6.1</w:t>
      </w:r>
      <w:r>
        <w:tab/>
        <w:t>General</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314" w:name="_Toc20150381"/>
      <w:bookmarkStart w:id="2315" w:name="_Toc25168628"/>
      <w:bookmarkStart w:id="2316" w:name="_Toc27593047"/>
      <w:bookmarkStart w:id="2317" w:name="_Toc34147918"/>
      <w:bookmarkStart w:id="2318" w:name="_Toc36463302"/>
      <w:bookmarkStart w:id="2319" w:name="_Toc43215142"/>
      <w:bookmarkStart w:id="2320" w:name="_Toc45032390"/>
      <w:bookmarkStart w:id="2321" w:name="_Toc49849879"/>
      <w:bookmarkStart w:id="2322" w:name="_Toc51873393"/>
      <w:bookmarkStart w:id="2323" w:name="_Toc56517521"/>
      <w:bookmarkStart w:id="2324" w:name="_Toc58594422"/>
      <w:bookmarkStart w:id="2325" w:name="_Toc67685932"/>
      <w:bookmarkStart w:id="2326" w:name="_Toc74993753"/>
      <w:bookmarkStart w:id="2327" w:name="_Toc82716341"/>
      <w:bookmarkStart w:id="2328" w:name="_Toc88818628"/>
      <w:bookmarkStart w:id="2329" w:name="_Toc90650550"/>
      <w:bookmarkStart w:id="2330" w:name="_Toc98506220"/>
      <w:bookmarkStart w:id="2331" w:name="_Toc106639505"/>
      <w:bookmarkStart w:id="2332" w:name="_Toc114779015"/>
      <w:bookmarkStart w:id="2333" w:name="_Toc122096932"/>
      <w:bookmarkStart w:id="2334" w:name="_Toc130844153"/>
      <w:bookmarkStart w:id="2335" w:name="_Toc138411859"/>
      <w:bookmarkStart w:id="2336" w:name="_Toc145956046"/>
      <w:bookmarkStart w:id="2337" w:name="_Toc153887481"/>
      <w:bookmarkStart w:id="2338" w:name="_Toc161905370"/>
      <w:bookmarkStart w:id="2339" w:name="_Toc170209973"/>
      <w:bookmarkStart w:id="2340" w:name="_Toc177550768"/>
      <w:bookmarkStart w:id="2341" w:name="_Toc183624855"/>
      <w:bookmarkStart w:id="2342" w:name="_Toc186726848"/>
      <w:bookmarkStart w:id="2343" w:name="_Toc20062076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14594438" w14:textId="77777777" w:rsidR="00EB7848" w:rsidRDefault="00EB7848" w:rsidP="00B32564">
      <w:pPr>
        <w:pStyle w:val="Heading5"/>
      </w:pPr>
      <w:bookmarkStart w:id="2344" w:name="_Toc20150382"/>
      <w:bookmarkStart w:id="2345" w:name="_Toc25168629"/>
      <w:bookmarkStart w:id="2346" w:name="_Toc27593048"/>
      <w:bookmarkStart w:id="2347" w:name="_Toc34147919"/>
      <w:bookmarkStart w:id="2348" w:name="_Toc36463303"/>
      <w:bookmarkStart w:id="2349" w:name="_Toc43215143"/>
      <w:bookmarkStart w:id="2350" w:name="_Toc45032391"/>
      <w:bookmarkStart w:id="2351" w:name="_Toc49849880"/>
      <w:bookmarkStart w:id="2352" w:name="_Toc51873394"/>
      <w:bookmarkStart w:id="2353" w:name="_Toc56517522"/>
      <w:bookmarkStart w:id="2354" w:name="_Toc58594423"/>
      <w:bookmarkStart w:id="2355" w:name="_Toc67685933"/>
      <w:bookmarkStart w:id="2356" w:name="_Toc74993754"/>
      <w:bookmarkStart w:id="2357" w:name="_Toc82716342"/>
      <w:bookmarkStart w:id="2358" w:name="_Toc88818629"/>
      <w:bookmarkStart w:id="2359" w:name="_Toc90650551"/>
      <w:bookmarkStart w:id="2360" w:name="_Toc98506221"/>
      <w:bookmarkStart w:id="2361" w:name="_Toc106639506"/>
      <w:bookmarkStart w:id="2362" w:name="_Toc114779016"/>
      <w:bookmarkStart w:id="2363" w:name="_Toc122096933"/>
      <w:bookmarkStart w:id="2364" w:name="_Toc130844154"/>
      <w:bookmarkStart w:id="2365" w:name="_Toc138411860"/>
      <w:bookmarkStart w:id="2366" w:name="_Toc145956047"/>
      <w:bookmarkStart w:id="2367" w:name="_Toc153887482"/>
      <w:bookmarkStart w:id="2368" w:name="_Toc161905371"/>
      <w:bookmarkStart w:id="2369" w:name="_Toc170209974"/>
      <w:bookmarkStart w:id="2370" w:name="_Toc177550769"/>
      <w:bookmarkStart w:id="2371" w:name="_Toc183624856"/>
      <w:bookmarkStart w:id="2372" w:name="_Toc186726849"/>
      <w:bookmarkStart w:id="2373" w:name="_Toc200620770"/>
      <w:r>
        <w:t>6.1.6.2.1</w:t>
      </w:r>
      <w:r>
        <w:tab/>
        <w:t>Introduction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374" w:name="_Toc20150383"/>
      <w:bookmarkStart w:id="2375" w:name="_Toc25168630"/>
      <w:bookmarkStart w:id="2376" w:name="_Toc27593049"/>
      <w:bookmarkStart w:id="2377" w:name="_Toc34147920"/>
      <w:bookmarkStart w:id="2378" w:name="_Toc36463304"/>
      <w:bookmarkStart w:id="2379" w:name="_Toc43215144"/>
      <w:bookmarkStart w:id="2380" w:name="_Toc45032392"/>
      <w:bookmarkStart w:id="2381" w:name="_Toc49849881"/>
      <w:bookmarkStart w:id="2382" w:name="_Toc51873395"/>
      <w:bookmarkStart w:id="2383" w:name="_Toc56517523"/>
      <w:bookmarkStart w:id="2384" w:name="_Toc58594424"/>
      <w:bookmarkStart w:id="2385" w:name="_Toc67685934"/>
      <w:bookmarkStart w:id="2386" w:name="_Toc74993755"/>
      <w:bookmarkStart w:id="2387" w:name="_Toc82716343"/>
      <w:bookmarkStart w:id="2388" w:name="_Toc88818630"/>
      <w:bookmarkStart w:id="2389" w:name="_Toc90650552"/>
      <w:bookmarkStart w:id="2390" w:name="_Toc98506222"/>
      <w:bookmarkStart w:id="2391" w:name="_Toc106639507"/>
      <w:bookmarkStart w:id="2392" w:name="_Toc114779017"/>
      <w:bookmarkStart w:id="2393" w:name="_Toc122096934"/>
      <w:bookmarkStart w:id="2394" w:name="_Toc130844155"/>
      <w:bookmarkStart w:id="2395" w:name="_Toc138411861"/>
      <w:bookmarkStart w:id="2396" w:name="_Toc145956048"/>
      <w:bookmarkStart w:id="2397" w:name="_Toc153887483"/>
      <w:bookmarkStart w:id="2398" w:name="_Toc161905372"/>
      <w:bookmarkStart w:id="2399" w:name="_Toc170209975"/>
      <w:bookmarkStart w:id="2400" w:name="_Toc177550770"/>
      <w:bookmarkStart w:id="2401" w:name="_Toc183624857"/>
      <w:bookmarkStart w:id="2402" w:name="_Toc186726850"/>
      <w:bookmarkStart w:id="2403" w:name="_Toc200620771"/>
      <w:r>
        <w:lastRenderedPageBreak/>
        <w:t>6.1.6.2.2</w:t>
      </w:r>
      <w:r>
        <w:tab/>
        <w:t>Type: InputData</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404" w:name="_Hlk142683907"/>
            <w:r w:rsidRPr="00B82322">
              <w:rPr>
                <w:rFonts w:cs="Arial"/>
                <w:szCs w:val="18"/>
              </w:rPr>
              <w:t>RangingSlResult</w:t>
            </w:r>
            <w:bookmarkEnd w:id="2404"/>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405" w:name="_Hlk142683982"/>
            <w:r w:rsidRPr="00B82322">
              <w:rPr>
                <w:rFonts w:cs="Arial"/>
                <w:szCs w:val="18"/>
              </w:rPr>
              <w:t>RelatedU</w:t>
            </w:r>
            <w:bookmarkEnd w:id="2405"/>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2406" w:name="_Toc20150384"/>
      <w:bookmarkStart w:id="2407" w:name="_Toc25168631"/>
      <w:bookmarkStart w:id="2408" w:name="_Toc27593050"/>
      <w:bookmarkStart w:id="2409" w:name="_Toc34147921"/>
      <w:bookmarkStart w:id="2410" w:name="_Toc36463305"/>
      <w:bookmarkStart w:id="2411" w:name="_Toc43215145"/>
      <w:bookmarkStart w:id="2412" w:name="_Toc45032393"/>
      <w:bookmarkStart w:id="2413" w:name="_Toc49849882"/>
      <w:bookmarkStart w:id="2414" w:name="_Toc51873396"/>
      <w:bookmarkStart w:id="2415" w:name="_Toc56517524"/>
      <w:bookmarkStart w:id="2416" w:name="_Toc58594425"/>
      <w:bookmarkStart w:id="2417" w:name="_Toc67685935"/>
      <w:bookmarkStart w:id="2418" w:name="_Toc74993756"/>
      <w:bookmarkStart w:id="2419" w:name="_Toc82716344"/>
      <w:bookmarkStart w:id="2420" w:name="_Toc88818631"/>
      <w:bookmarkStart w:id="2421" w:name="_Toc90650553"/>
      <w:bookmarkStart w:id="2422" w:name="_Toc98506223"/>
      <w:bookmarkStart w:id="2423" w:name="_Toc106639508"/>
      <w:bookmarkStart w:id="2424" w:name="_Toc114779018"/>
      <w:bookmarkStart w:id="2425" w:name="_Toc122096935"/>
      <w:bookmarkStart w:id="2426" w:name="_Toc130844156"/>
      <w:bookmarkStart w:id="2427" w:name="_Toc138411862"/>
      <w:bookmarkStart w:id="2428" w:name="_Toc145956049"/>
      <w:bookmarkStart w:id="2429" w:name="_Toc153887484"/>
      <w:bookmarkStart w:id="2430" w:name="_Toc161905373"/>
      <w:bookmarkStart w:id="2431" w:name="_Toc170209976"/>
      <w:bookmarkStart w:id="2432" w:name="_Toc177550771"/>
      <w:bookmarkStart w:id="2433" w:name="_Toc183624858"/>
      <w:bookmarkStart w:id="2434" w:name="_Toc186726851"/>
      <w:bookmarkStart w:id="2435" w:name="_Toc200620772"/>
      <w:r>
        <w:lastRenderedPageBreak/>
        <w:t>6.1.6.2.3</w:t>
      </w:r>
      <w:r>
        <w:tab/>
        <w:t>Type: LocationData</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lastRenderedPageBreak/>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436" w:name="_Toc20150385"/>
      <w:bookmarkStart w:id="2437" w:name="_Toc25168632"/>
      <w:bookmarkStart w:id="2438" w:name="_Toc27593051"/>
      <w:bookmarkStart w:id="2439" w:name="_Toc34147922"/>
      <w:bookmarkStart w:id="2440" w:name="_Toc36463306"/>
      <w:bookmarkStart w:id="2441" w:name="_Toc43215146"/>
      <w:bookmarkStart w:id="2442" w:name="_Toc45032394"/>
      <w:bookmarkStart w:id="2443" w:name="_Toc49849883"/>
      <w:bookmarkStart w:id="2444" w:name="_Toc51873397"/>
      <w:bookmarkStart w:id="2445" w:name="_Toc56517525"/>
      <w:bookmarkStart w:id="2446" w:name="_Toc58594426"/>
      <w:bookmarkStart w:id="2447" w:name="_Toc67685936"/>
      <w:bookmarkStart w:id="2448" w:name="_Toc74993757"/>
      <w:bookmarkStart w:id="2449" w:name="_Toc82716345"/>
      <w:bookmarkStart w:id="2450" w:name="_Toc88818632"/>
      <w:bookmarkStart w:id="2451" w:name="_Toc90650554"/>
      <w:bookmarkStart w:id="2452" w:name="_Toc98506224"/>
      <w:bookmarkStart w:id="2453" w:name="_Toc106639509"/>
      <w:bookmarkStart w:id="2454" w:name="_Toc114779019"/>
      <w:bookmarkStart w:id="2455" w:name="_Toc122096936"/>
      <w:bookmarkStart w:id="2456" w:name="_Toc130844157"/>
      <w:bookmarkStart w:id="2457" w:name="_Toc138411863"/>
      <w:bookmarkStart w:id="2458" w:name="_Toc145956050"/>
      <w:bookmarkStart w:id="2459" w:name="_Toc153887485"/>
      <w:bookmarkStart w:id="2460" w:name="_Toc161905374"/>
      <w:bookmarkStart w:id="2461" w:name="_Toc170209977"/>
      <w:bookmarkStart w:id="2462" w:name="_Toc177550772"/>
      <w:bookmarkStart w:id="2463" w:name="_Toc183624859"/>
      <w:bookmarkStart w:id="2464" w:name="_Toc186726852"/>
      <w:bookmarkStart w:id="2465" w:name="_Toc200620773"/>
      <w:r>
        <w:t>6.1.6.2.4</w:t>
      </w:r>
      <w:r>
        <w:tab/>
        <w:t>Type: GeographicalCoordinates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466" w:name="_Toc20150386"/>
      <w:bookmarkStart w:id="2467" w:name="_Toc25168633"/>
      <w:bookmarkStart w:id="2468" w:name="_Toc27593052"/>
      <w:bookmarkStart w:id="2469" w:name="_Toc34147923"/>
      <w:bookmarkStart w:id="2470" w:name="_Toc36463307"/>
      <w:bookmarkStart w:id="2471" w:name="_Toc43215147"/>
      <w:bookmarkStart w:id="2472" w:name="_Toc45032395"/>
      <w:bookmarkStart w:id="2473" w:name="_Toc49849884"/>
      <w:bookmarkStart w:id="2474" w:name="_Toc51873398"/>
      <w:bookmarkStart w:id="2475" w:name="_Toc56517526"/>
      <w:bookmarkStart w:id="2476" w:name="_Toc58594427"/>
      <w:bookmarkStart w:id="2477" w:name="_Toc67685937"/>
      <w:bookmarkStart w:id="2478" w:name="_Toc74993758"/>
      <w:bookmarkStart w:id="2479" w:name="_Toc82716346"/>
      <w:bookmarkStart w:id="2480" w:name="_Toc88818633"/>
      <w:bookmarkStart w:id="2481" w:name="_Toc90650555"/>
      <w:bookmarkStart w:id="2482" w:name="_Toc98506225"/>
      <w:bookmarkStart w:id="2483" w:name="_Toc106639510"/>
      <w:bookmarkStart w:id="2484" w:name="_Toc114779020"/>
      <w:bookmarkStart w:id="2485" w:name="_Toc122096937"/>
      <w:bookmarkStart w:id="2486" w:name="_Toc130844158"/>
      <w:bookmarkStart w:id="2487" w:name="_Toc138411864"/>
      <w:bookmarkStart w:id="2488" w:name="_Toc145956051"/>
      <w:bookmarkStart w:id="2489" w:name="_Toc153887486"/>
      <w:bookmarkStart w:id="2490" w:name="_Toc161905375"/>
      <w:bookmarkStart w:id="2491" w:name="_Toc170209978"/>
      <w:bookmarkStart w:id="2492" w:name="_Toc177550773"/>
      <w:bookmarkStart w:id="2493" w:name="_Toc183624860"/>
      <w:bookmarkStart w:id="2494" w:name="_Toc186726853"/>
      <w:bookmarkStart w:id="2495" w:name="_Toc200620774"/>
      <w:r>
        <w:t>6.1.6.2.5</w:t>
      </w:r>
      <w:r>
        <w:tab/>
        <w:t>Type: GeographicArea</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496" w:name="_Toc20150387"/>
      <w:bookmarkStart w:id="2497" w:name="_Toc25168634"/>
      <w:bookmarkStart w:id="2498" w:name="_Toc27593053"/>
      <w:bookmarkStart w:id="2499" w:name="_Toc34147924"/>
      <w:bookmarkStart w:id="2500" w:name="_Toc36463308"/>
      <w:bookmarkStart w:id="2501" w:name="_Toc43215148"/>
      <w:bookmarkStart w:id="2502" w:name="_Toc45032396"/>
      <w:bookmarkStart w:id="2503" w:name="_Toc49849885"/>
      <w:bookmarkStart w:id="2504" w:name="_Toc51873399"/>
      <w:bookmarkStart w:id="2505" w:name="_Toc56517527"/>
      <w:bookmarkStart w:id="2506" w:name="_Toc58594428"/>
      <w:bookmarkStart w:id="2507" w:name="_Toc67685938"/>
      <w:bookmarkStart w:id="2508" w:name="_Toc74993759"/>
      <w:bookmarkStart w:id="2509" w:name="_Toc82716347"/>
      <w:bookmarkStart w:id="2510" w:name="_Toc88818634"/>
      <w:bookmarkStart w:id="2511" w:name="_Toc90650556"/>
      <w:bookmarkStart w:id="2512" w:name="_Toc98506226"/>
      <w:bookmarkStart w:id="2513" w:name="_Toc106639511"/>
      <w:bookmarkStart w:id="2514" w:name="_Toc114779021"/>
      <w:bookmarkStart w:id="2515" w:name="_Toc122096938"/>
      <w:bookmarkStart w:id="2516" w:name="_Toc130844159"/>
      <w:bookmarkStart w:id="2517" w:name="_Toc138411865"/>
      <w:bookmarkStart w:id="2518" w:name="_Toc145956052"/>
      <w:bookmarkStart w:id="2519" w:name="_Toc153887487"/>
      <w:bookmarkStart w:id="2520" w:name="_Toc161905376"/>
      <w:bookmarkStart w:id="2521" w:name="_Toc170209979"/>
      <w:bookmarkStart w:id="2522" w:name="_Toc177550774"/>
      <w:bookmarkStart w:id="2523" w:name="_Toc183624861"/>
      <w:bookmarkStart w:id="2524" w:name="_Toc186726854"/>
      <w:bookmarkStart w:id="2525" w:name="_Toc200620775"/>
      <w:r>
        <w:lastRenderedPageBreak/>
        <w:t>6.1.6.2.6</w:t>
      </w:r>
      <w:r>
        <w:tab/>
        <w:t>Type: Point</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526" w:name="_Toc20150388"/>
      <w:bookmarkStart w:id="2527" w:name="_Toc25168635"/>
      <w:bookmarkStart w:id="2528" w:name="_Toc27593054"/>
      <w:bookmarkStart w:id="2529" w:name="_Toc34147925"/>
      <w:bookmarkStart w:id="2530" w:name="_Toc36463309"/>
      <w:bookmarkStart w:id="2531" w:name="_Toc43215149"/>
      <w:bookmarkStart w:id="2532" w:name="_Toc45032397"/>
      <w:bookmarkStart w:id="2533" w:name="_Toc49849886"/>
      <w:bookmarkStart w:id="2534" w:name="_Toc51873400"/>
      <w:bookmarkStart w:id="2535" w:name="_Toc56517528"/>
      <w:bookmarkStart w:id="2536" w:name="_Toc58594429"/>
      <w:bookmarkStart w:id="2537" w:name="_Toc67685939"/>
      <w:bookmarkStart w:id="2538" w:name="_Toc74993760"/>
      <w:bookmarkStart w:id="2539" w:name="_Toc82716348"/>
      <w:bookmarkStart w:id="2540" w:name="_Toc88818635"/>
      <w:bookmarkStart w:id="2541" w:name="_Toc90650557"/>
      <w:bookmarkStart w:id="2542" w:name="_Toc98506227"/>
      <w:bookmarkStart w:id="2543" w:name="_Toc106639512"/>
      <w:bookmarkStart w:id="2544" w:name="_Toc114779022"/>
      <w:bookmarkStart w:id="2545" w:name="_Toc122096939"/>
      <w:bookmarkStart w:id="2546" w:name="_Toc130844160"/>
      <w:bookmarkStart w:id="2547" w:name="_Toc138411866"/>
      <w:bookmarkStart w:id="2548" w:name="_Toc145956053"/>
      <w:bookmarkStart w:id="2549" w:name="_Toc153887488"/>
      <w:bookmarkStart w:id="2550" w:name="_Toc161905377"/>
      <w:bookmarkStart w:id="2551" w:name="_Toc170209980"/>
      <w:bookmarkStart w:id="2552" w:name="_Toc177550775"/>
      <w:bookmarkStart w:id="2553" w:name="_Toc183624862"/>
      <w:bookmarkStart w:id="2554" w:name="_Toc186726855"/>
      <w:bookmarkStart w:id="2555" w:name="_Toc200620776"/>
      <w:r>
        <w:t>6.1.6.2.7</w:t>
      </w:r>
      <w:r>
        <w:tab/>
        <w:t>Type: PointUncertaintyCircle</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556" w:name="_Toc20150389"/>
      <w:bookmarkStart w:id="2557" w:name="_Toc25168636"/>
      <w:bookmarkStart w:id="2558" w:name="_Toc27593055"/>
      <w:bookmarkStart w:id="2559" w:name="_Toc34147926"/>
      <w:bookmarkStart w:id="2560" w:name="_Toc36463310"/>
      <w:bookmarkStart w:id="2561" w:name="_Toc43215150"/>
      <w:bookmarkStart w:id="2562" w:name="_Toc45032398"/>
      <w:bookmarkStart w:id="2563" w:name="_Toc49849887"/>
      <w:bookmarkStart w:id="2564" w:name="_Toc51873401"/>
      <w:bookmarkStart w:id="2565" w:name="_Toc56517529"/>
      <w:bookmarkStart w:id="2566" w:name="_Toc58594430"/>
      <w:bookmarkStart w:id="2567" w:name="_Toc67685940"/>
      <w:bookmarkStart w:id="2568" w:name="_Toc74993761"/>
      <w:bookmarkStart w:id="2569" w:name="_Toc82716349"/>
      <w:bookmarkStart w:id="2570" w:name="_Toc88818636"/>
      <w:bookmarkStart w:id="2571" w:name="_Toc90650558"/>
      <w:bookmarkStart w:id="2572" w:name="_Toc98506228"/>
      <w:bookmarkStart w:id="2573" w:name="_Toc106639513"/>
      <w:bookmarkStart w:id="2574" w:name="_Toc114779023"/>
      <w:bookmarkStart w:id="2575" w:name="_Toc122096940"/>
      <w:bookmarkStart w:id="2576" w:name="_Toc130844161"/>
      <w:bookmarkStart w:id="2577" w:name="_Toc138411867"/>
      <w:bookmarkStart w:id="2578" w:name="_Toc145956054"/>
      <w:bookmarkStart w:id="2579" w:name="_Toc153887489"/>
      <w:bookmarkStart w:id="2580" w:name="_Toc161905378"/>
      <w:bookmarkStart w:id="2581" w:name="_Toc170209981"/>
      <w:bookmarkStart w:id="2582" w:name="_Toc177550776"/>
      <w:bookmarkStart w:id="2583" w:name="_Toc183624863"/>
      <w:bookmarkStart w:id="2584" w:name="_Toc186726856"/>
      <w:bookmarkStart w:id="2585" w:name="_Toc200620777"/>
      <w:r>
        <w:t>6.1.6.2.8</w:t>
      </w:r>
      <w:r>
        <w:tab/>
        <w:t>Type: PointUncertaintyEllipse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586" w:name="_Toc20150390"/>
      <w:bookmarkStart w:id="2587" w:name="_Toc25168637"/>
      <w:bookmarkStart w:id="2588" w:name="_Toc27593056"/>
      <w:bookmarkStart w:id="2589" w:name="_Toc34147927"/>
      <w:bookmarkStart w:id="2590" w:name="_Toc36463311"/>
      <w:bookmarkStart w:id="2591" w:name="_Toc43215151"/>
      <w:bookmarkStart w:id="2592" w:name="_Toc45032399"/>
      <w:bookmarkStart w:id="2593" w:name="_Toc49849888"/>
      <w:bookmarkStart w:id="2594" w:name="_Toc51873402"/>
      <w:bookmarkStart w:id="2595" w:name="_Toc56517530"/>
      <w:bookmarkStart w:id="2596" w:name="_Toc58594431"/>
      <w:bookmarkStart w:id="2597" w:name="_Toc67685941"/>
      <w:bookmarkStart w:id="2598" w:name="_Toc74993762"/>
      <w:bookmarkStart w:id="2599" w:name="_Toc82716350"/>
      <w:bookmarkStart w:id="2600" w:name="_Toc88818637"/>
      <w:bookmarkStart w:id="2601" w:name="_Toc90650559"/>
      <w:bookmarkStart w:id="2602" w:name="_Toc98506229"/>
      <w:bookmarkStart w:id="2603" w:name="_Toc106639514"/>
      <w:bookmarkStart w:id="2604" w:name="_Toc114779024"/>
      <w:bookmarkStart w:id="2605" w:name="_Toc122096941"/>
      <w:bookmarkStart w:id="2606" w:name="_Toc130844162"/>
      <w:bookmarkStart w:id="2607" w:name="_Toc138411868"/>
      <w:bookmarkStart w:id="2608" w:name="_Toc145956055"/>
      <w:bookmarkStart w:id="2609" w:name="_Toc153887490"/>
      <w:bookmarkStart w:id="2610" w:name="_Toc161905379"/>
      <w:bookmarkStart w:id="2611" w:name="_Toc170209982"/>
      <w:bookmarkStart w:id="2612" w:name="_Toc177550777"/>
      <w:bookmarkStart w:id="2613" w:name="_Toc183624864"/>
      <w:bookmarkStart w:id="2614" w:name="_Toc186726857"/>
      <w:bookmarkStart w:id="2615" w:name="_Toc200620778"/>
      <w:r>
        <w:t>6.1.6.2.9</w:t>
      </w:r>
      <w:r>
        <w:tab/>
        <w:t>Type: Polygon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616" w:name="_Toc20150391"/>
      <w:bookmarkStart w:id="2617" w:name="_Toc25168638"/>
      <w:bookmarkStart w:id="2618" w:name="_Toc27593057"/>
      <w:bookmarkStart w:id="2619" w:name="_Toc34147928"/>
      <w:bookmarkStart w:id="2620" w:name="_Toc36463312"/>
      <w:bookmarkStart w:id="2621" w:name="_Toc43215152"/>
      <w:bookmarkStart w:id="2622" w:name="_Toc45032400"/>
      <w:bookmarkStart w:id="2623" w:name="_Toc49849889"/>
      <w:bookmarkStart w:id="2624" w:name="_Toc51873403"/>
      <w:bookmarkStart w:id="2625" w:name="_Toc56517531"/>
      <w:bookmarkStart w:id="2626" w:name="_Toc58594432"/>
      <w:bookmarkStart w:id="2627" w:name="_Toc67685942"/>
      <w:bookmarkStart w:id="2628" w:name="_Toc74993763"/>
      <w:bookmarkStart w:id="2629" w:name="_Toc82716351"/>
      <w:bookmarkStart w:id="2630" w:name="_Toc88818638"/>
      <w:bookmarkStart w:id="2631" w:name="_Toc90650560"/>
      <w:bookmarkStart w:id="2632" w:name="_Toc98506230"/>
      <w:bookmarkStart w:id="2633" w:name="_Toc106639515"/>
      <w:bookmarkStart w:id="2634" w:name="_Toc114779025"/>
      <w:bookmarkStart w:id="2635" w:name="_Toc122096942"/>
      <w:bookmarkStart w:id="2636" w:name="_Toc130844163"/>
      <w:bookmarkStart w:id="2637" w:name="_Toc138411869"/>
      <w:bookmarkStart w:id="2638" w:name="_Toc145956056"/>
      <w:bookmarkStart w:id="2639" w:name="_Toc153887491"/>
      <w:bookmarkStart w:id="2640" w:name="_Toc161905380"/>
      <w:bookmarkStart w:id="2641" w:name="_Toc170209983"/>
      <w:bookmarkStart w:id="2642" w:name="_Toc177550778"/>
      <w:bookmarkStart w:id="2643" w:name="_Toc183624865"/>
      <w:bookmarkStart w:id="2644" w:name="_Toc186726858"/>
      <w:bookmarkStart w:id="2645" w:name="_Toc200620779"/>
      <w:r>
        <w:lastRenderedPageBreak/>
        <w:t>6.1.6.2.10</w:t>
      </w:r>
      <w:r>
        <w:tab/>
        <w:t>Type: PointAltitude</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646" w:name="_Toc20150392"/>
      <w:bookmarkStart w:id="2647" w:name="_Toc25168639"/>
      <w:bookmarkStart w:id="2648" w:name="_Toc27593058"/>
      <w:bookmarkStart w:id="2649" w:name="_Toc34147929"/>
      <w:bookmarkStart w:id="2650" w:name="_Toc36463313"/>
      <w:bookmarkStart w:id="2651" w:name="_Toc43215153"/>
      <w:bookmarkStart w:id="2652" w:name="_Toc45032401"/>
      <w:bookmarkStart w:id="2653" w:name="_Toc49849890"/>
      <w:bookmarkStart w:id="2654" w:name="_Toc51873404"/>
      <w:bookmarkStart w:id="2655" w:name="_Toc56517532"/>
      <w:bookmarkStart w:id="2656" w:name="_Toc58594433"/>
      <w:bookmarkStart w:id="2657" w:name="_Toc67685943"/>
      <w:bookmarkStart w:id="2658" w:name="_Toc74993764"/>
      <w:bookmarkStart w:id="2659" w:name="_Toc82716352"/>
      <w:bookmarkStart w:id="2660" w:name="_Toc88818639"/>
      <w:bookmarkStart w:id="2661" w:name="_Toc90650561"/>
      <w:bookmarkStart w:id="2662" w:name="_Toc98506231"/>
      <w:bookmarkStart w:id="2663" w:name="_Toc106639516"/>
      <w:bookmarkStart w:id="2664" w:name="_Toc114779026"/>
      <w:bookmarkStart w:id="2665" w:name="_Toc122096943"/>
      <w:bookmarkStart w:id="2666" w:name="_Toc130844164"/>
      <w:bookmarkStart w:id="2667" w:name="_Toc138411870"/>
      <w:bookmarkStart w:id="2668" w:name="_Toc145956057"/>
      <w:bookmarkStart w:id="2669" w:name="_Toc153887492"/>
      <w:bookmarkStart w:id="2670" w:name="_Toc161905381"/>
      <w:bookmarkStart w:id="2671" w:name="_Toc170209984"/>
      <w:bookmarkStart w:id="2672" w:name="_Toc177550779"/>
      <w:bookmarkStart w:id="2673" w:name="_Toc183624866"/>
      <w:bookmarkStart w:id="2674" w:name="_Toc186726859"/>
      <w:bookmarkStart w:id="2675" w:name="_Toc200620780"/>
      <w:r>
        <w:t>6.1.6.2.11</w:t>
      </w:r>
      <w:r>
        <w:tab/>
        <w:t>Type: PointAltitudeUncertainty</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676" w:name="_Toc20150393"/>
      <w:bookmarkStart w:id="2677" w:name="_Toc25168640"/>
      <w:bookmarkStart w:id="2678" w:name="_Toc27593059"/>
      <w:bookmarkStart w:id="2679" w:name="_Toc34147930"/>
      <w:bookmarkStart w:id="2680" w:name="_Toc36463314"/>
      <w:bookmarkStart w:id="2681" w:name="_Toc43215154"/>
      <w:bookmarkStart w:id="2682" w:name="_Toc45032402"/>
      <w:bookmarkStart w:id="2683" w:name="_Toc49849891"/>
      <w:bookmarkStart w:id="2684" w:name="_Toc51873405"/>
      <w:bookmarkStart w:id="2685" w:name="_Toc56517533"/>
      <w:bookmarkStart w:id="2686" w:name="_Toc58594434"/>
      <w:bookmarkStart w:id="2687" w:name="_Toc67685944"/>
      <w:bookmarkStart w:id="2688" w:name="_Toc74993765"/>
      <w:bookmarkStart w:id="2689" w:name="_Toc82716353"/>
      <w:bookmarkStart w:id="2690" w:name="_Toc88818640"/>
      <w:bookmarkStart w:id="2691" w:name="_Toc90650562"/>
      <w:bookmarkStart w:id="2692" w:name="_Toc98506232"/>
      <w:bookmarkStart w:id="2693" w:name="_Toc106639517"/>
      <w:bookmarkStart w:id="2694" w:name="_Toc114779027"/>
      <w:bookmarkStart w:id="2695" w:name="_Toc122096944"/>
      <w:bookmarkStart w:id="2696" w:name="_Toc130844165"/>
      <w:bookmarkStart w:id="2697" w:name="_Toc138411871"/>
      <w:bookmarkStart w:id="2698" w:name="_Toc145956058"/>
      <w:bookmarkStart w:id="2699" w:name="_Toc153887493"/>
      <w:bookmarkStart w:id="2700" w:name="_Toc161905382"/>
      <w:bookmarkStart w:id="2701" w:name="_Toc170209985"/>
      <w:bookmarkStart w:id="2702" w:name="_Toc177550780"/>
      <w:bookmarkStart w:id="2703" w:name="_Toc183624867"/>
      <w:bookmarkStart w:id="2704" w:name="_Toc186726860"/>
      <w:bookmarkStart w:id="2705" w:name="_Toc200620781"/>
      <w:r>
        <w:lastRenderedPageBreak/>
        <w:t>6.1.6.2.12</w:t>
      </w:r>
      <w:r>
        <w:tab/>
        <w:t>Type: EllipsoidArc</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706" w:name="_Toc20150394"/>
      <w:bookmarkStart w:id="2707" w:name="_Toc25168641"/>
      <w:bookmarkStart w:id="2708" w:name="_Toc27593060"/>
      <w:bookmarkStart w:id="2709" w:name="_Toc34147931"/>
      <w:bookmarkStart w:id="2710" w:name="_Toc36463315"/>
      <w:bookmarkStart w:id="2711" w:name="_Toc43215155"/>
      <w:bookmarkStart w:id="2712" w:name="_Toc45032403"/>
      <w:bookmarkStart w:id="2713" w:name="_Toc49849892"/>
      <w:bookmarkStart w:id="2714" w:name="_Toc51873406"/>
      <w:bookmarkStart w:id="2715" w:name="_Toc56517534"/>
      <w:bookmarkStart w:id="2716" w:name="_Toc58594435"/>
      <w:bookmarkStart w:id="2717" w:name="_Toc67685945"/>
      <w:bookmarkStart w:id="2718" w:name="_Toc74993766"/>
      <w:bookmarkStart w:id="2719" w:name="_Toc82716354"/>
      <w:bookmarkStart w:id="2720" w:name="_Toc88818641"/>
      <w:bookmarkStart w:id="2721" w:name="_Toc90650563"/>
      <w:bookmarkStart w:id="2722" w:name="_Toc98506233"/>
      <w:bookmarkStart w:id="2723" w:name="_Toc106639518"/>
      <w:bookmarkStart w:id="2724" w:name="_Toc114779028"/>
      <w:bookmarkStart w:id="2725" w:name="_Toc122096945"/>
      <w:bookmarkStart w:id="2726" w:name="_Toc130844166"/>
      <w:bookmarkStart w:id="2727" w:name="_Toc138411872"/>
      <w:bookmarkStart w:id="2728" w:name="_Toc145956059"/>
      <w:bookmarkStart w:id="2729" w:name="_Toc153887494"/>
      <w:bookmarkStart w:id="2730" w:name="_Toc161905383"/>
      <w:bookmarkStart w:id="2731" w:name="_Toc170209986"/>
      <w:bookmarkStart w:id="2732" w:name="_Toc177550781"/>
      <w:bookmarkStart w:id="2733" w:name="_Toc183624868"/>
      <w:bookmarkStart w:id="2734" w:name="_Toc186726861"/>
      <w:bookmarkStart w:id="2735" w:name="_Toc200620782"/>
      <w:r>
        <w:t>6.1.6.2.13</w:t>
      </w:r>
      <w:r>
        <w:tab/>
        <w:t>Type: LocationQoS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736" w:name="_Toc20150395"/>
      <w:bookmarkStart w:id="2737" w:name="_Toc25168642"/>
      <w:bookmarkStart w:id="2738" w:name="_Toc27593061"/>
      <w:bookmarkStart w:id="2739" w:name="_Toc34147932"/>
      <w:bookmarkStart w:id="2740" w:name="_Toc36463316"/>
      <w:bookmarkStart w:id="2741" w:name="_Toc43215156"/>
      <w:bookmarkStart w:id="2742" w:name="_Toc45032404"/>
      <w:bookmarkStart w:id="2743" w:name="_Toc49849893"/>
      <w:bookmarkStart w:id="2744" w:name="_Toc51873407"/>
      <w:bookmarkStart w:id="2745" w:name="_Toc56517535"/>
      <w:bookmarkStart w:id="2746" w:name="_Toc58594436"/>
      <w:bookmarkStart w:id="2747" w:name="_Toc67685946"/>
      <w:bookmarkStart w:id="2748" w:name="_Toc74993767"/>
      <w:bookmarkStart w:id="2749" w:name="_Toc82716355"/>
      <w:bookmarkStart w:id="2750" w:name="_Toc88818642"/>
      <w:bookmarkStart w:id="2751" w:name="_Toc90650564"/>
      <w:bookmarkStart w:id="2752" w:name="_Toc98506234"/>
      <w:bookmarkStart w:id="2753" w:name="_Toc106639519"/>
      <w:bookmarkStart w:id="2754" w:name="_Toc114779029"/>
      <w:bookmarkStart w:id="2755" w:name="_Toc122096946"/>
      <w:bookmarkStart w:id="2756" w:name="_Toc130844167"/>
      <w:bookmarkStart w:id="2757" w:name="_Toc138411873"/>
      <w:bookmarkStart w:id="2758" w:name="_Toc145956060"/>
      <w:bookmarkStart w:id="2759" w:name="_Toc153887495"/>
      <w:bookmarkStart w:id="2760" w:name="_Toc161905384"/>
      <w:bookmarkStart w:id="2761" w:name="_Toc170209987"/>
      <w:bookmarkStart w:id="2762" w:name="_Toc177550782"/>
      <w:bookmarkStart w:id="2763" w:name="_Toc183624869"/>
      <w:bookmarkStart w:id="2764" w:name="_Toc186726862"/>
      <w:bookmarkStart w:id="2765" w:name="_Toc200620783"/>
      <w:r>
        <w:lastRenderedPageBreak/>
        <w:t>6.1.6.2.14</w:t>
      </w:r>
      <w:r>
        <w:tab/>
        <w:t>Type: CivicAddress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766" w:name="_Toc20150396"/>
      <w:bookmarkStart w:id="2767" w:name="_Toc25168643"/>
      <w:bookmarkStart w:id="2768" w:name="_Toc27593062"/>
      <w:bookmarkStart w:id="2769" w:name="_Toc34147933"/>
      <w:bookmarkStart w:id="2770" w:name="_Toc36463317"/>
      <w:bookmarkStart w:id="2771" w:name="_Toc43215157"/>
      <w:bookmarkStart w:id="2772" w:name="_Toc45032405"/>
      <w:bookmarkStart w:id="2773" w:name="_Toc49849894"/>
      <w:bookmarkStart w:id="2774" w:name="_Toc51873408"/>
      <w:bookmarkStart w:id="2775" w:name="_Toc56517536"/>
      <w:bookmarkStart w:id="2776" w:name="_Toc58594437"/>
      <w:bookmarkStart w:id="2777" w:name="_Toc67685947"/>
      <w:bookmarkStart w:id="2778" w:name="_Toc74993768"/>
      <w:bookmarkStart w:id="2779" w:name="_Toc82716356"/>
      <w:bookmarkStart w:id="2780" w:name="_Toc88818643"/>
      <w:bookmarkStart w:id="2781" w:name="_Toc90650565"/>
      <w:bookmarkStart w:id="2782" w:name="_Toc98506235"/>
      <w:bookmarkStart w:id="2783" w:name="_Toc106639520"/>
      <w:bookmarkStart w:id="2784" w:name="_Toc114779030"/>
      <w:bookmarkStart w:id="2785" w:name="_Toc122096947"/>
      <w:bookmarkStart w:id="2786" w:name="_Toc130844168"/>
      <w:bookmarkStart w:id="2787" w:name="_Toc138411874"/>
      <w:bookmarkStart w:id="2788" w:name="_Toc145956061"/>
      <w:bookmarkStart w:id="2789" w:name="_Toc153887496"/>
      <w:bookmarkStart w:id="2790" w:name="_Toc161905385"/>
      <w:bookmarkStart w:id="2791" w:name="_Toc170209988"/>
      <w:bookmarkStart w:id="2792" w:name="_Toc177550783"/>
      <w:bookmarkStart w:id="2793" w:name="_Toc183624870"/>
      <w:bookmarkStart w:id="2794" w:name="_Toc186726863"/>
      <w:bookmarkStart w:id="2795" w:name="_Toc200620784"/>
      <w:r>
        <w:t>6.1.6.2.15</w:t>
      </w:r>
      <w:r>
        <w:tab/>
        <w:t>Type: PositioningMethodAndUsage</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796" w:name="_Toc20150397"/>
      <w:bookmarkStart w:id="2797" w:name="_Toc25168644"/>
      <w:bookmarkStart w:id="2798" w:name="_Toc27593063"/>
      <w:bookmarkStart w:id="2799" w:name="_Toc34147934"/>
      <w:bookmarkStart w:id="2800" w:name="_Toc36463318"/>
      <w:bookmarkStart w:id="2801" w:name="_Toc43215158"/>
      <w:bookmarkStart w:id="2802" w:name="_Toc45032406"/>
      <w:bookmarkStart w:id="2803" w:name="_Toc49849895"/>
      <w:bookmarkStart w:id="2804" w:name="_Toc51873409"/>
      <w:bookmarkStart w:id="2805" w:name="_Toc56517537"/>
      <w:bookmarkStart w:id="2806" w:name="_Toc58594438"/>
      <w:bookmarkStart w:id="2807" w:name="_Toc67685948"/>
      <w:bookmarkStart w:id="2808" w:name="_Toc74993769"/>
      <w:bookmarkStart w:id="2809" w:name="_Toc82716357"/>
      <w:bookmarkStart w:id="2810" w:name="_Toc88818644"/>
      <w:bookmarkStart w:id="2811" w:name="_Toc90650566"/>
      <w:bookmarkStart w:id="2812" w:name="_Toc98506236"/>
      <w:bookmarkStart w:id="2813" w:name="_Toc106639521"/>
      <w:bookmarkStart w:id="2814" w:name="_Toc114779031"/>
      <w:bookmarkStart w:id="2815" w:name="_Toc122096948"/>
      <w:bookmarkStart w:id="2816" w:name="_Toc130844169"/>
      <w:bookmarkStart w:id="2817" w:name="_Toc138411875"/>
      <w:bookmarkStart w:id="2818" w:name="_Toc145956062"/>
      <w:bookmarkStart w:id="2819" w:name="_Toc153887497"/>
      <w:bookmarkStart w:id="2820" w:name="_Toc161905386"/>
      <w:bookmarkStart w:id="2821" w:name="_Toc170209989"/>
      <w:bookmarkStart w:id="2822" w:name="_Toc177550784"/>
      <w:bookmarkStart w:id="2823" w:name="_Toc183624871"/>
      <w:bookmarkStart w:id="2824" w:name="_Toc186726864"/>
      <w:bookmarkStart w:id="2825" w:name="_Toc200620785"/>
      <w:r>
        <w:lastRenderedPageBreak/>
        <w:t>6.1.6.2.16</w:t>
      </w:r>
      <w:r>
        <w:tab/>
        <w:t>Type: GnssPositioningMethodAndUsage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826" w:name="_Toc20150398"/>
      <w:bookmarkStart w:id="2827" w:name="_Toc25168645"/>
      <w:bookmarkStart w:id="2828" w:name="_Toc27593064"/>
      <w:bookmarkStart w:id="2829" w:name="_Toc34147935"/>
      <w:bookmarkStart w:id="2830" w:name="_Toc36463319"/>
      <w:bookmarkStart w:id="2831" w:name="_Toc43215159"/>
      <w:bookmarkStart w:id="2832" w:name="_Toc45032407"/>
      <w:bookmarkStart w:id="2833" w:name="_Toc49849896"/>
      <w:bookmarkStart w:id="2834" w:name="_Toc51873410"/>
      <w:bookmarkStart w:id="2835" w:name="_Toc56517538"/>
      <w:bookmarkStart w:id="2836" w:name="_Toc58594439"/>
      <w:bookmarkStart w:id="2837" w:name="_Toc67685949"/>
      <w:bookmarkStart w:id="2838" w:name="_Toc74993770"/>
      <w:bookmarkStart w:id="2839" w:name="_Toc82716358"/>
      <w:bookmarkStart w:id="2840" w:name="_Toc88818645"/>
      <w:bookmarkStart w:id="2841" w:name="_Toc90650567"/>
      <w:bookmarkStart w:id="2842" w:name="_Toc98506237"/>
      <w:bookmarkStart w:id="2843" w:name="_Toc106639522"/>
      <w:bookmarkStart w:id="2844" w:name="_Toc114779032"/>
      <w:bookmarkStart w:id="2845" w:name="_Toc122096949"/>
      <w:bookmarkStart w:id="2846" w:name="_Toc130844170"/>
      <w:bookmarkStart w:id="2847" w:name="_Toc138411876"/>
      <w:bookmarkStart w:id="2848" w:name="_Toc145956063"/>
      <w:bookmarkStart w:id="2849" w:name="_Toc153887498"/>
      <w:bookmarkStart w:id="2850" w:name="_Toc161905387"/>
      <w:bookmarkStart w:id="2851" w:name="_Toc170209990"/>
      <w:bookmarkStart w:id="2852" w:name="_Toc177550785"/>
      <w:bookmarkStart w:id="2853" w:name="_Toc183624872"/>
      <w:bookmarkStart w:id="2854" w:name="_Toc186726865"/>
      <w:bookmarkStart w:id="2855" w:name="_Toc200620786"/>
      <w:r>
        <w:t>6.1.6.2.</w:t>
      </w:r>
      <w:r w:rsidRPr="00BA3DCF">
        <w:t>17</w:t>
      </w:r>
      <w:r>
        <w:tab/>
        <w:t>Type: VelocityEstimate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2856"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2856"/>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857" w:name="_Toc20150399"/>
      <w:bookmarkStart w:id="2858" w:name="_Toc25168646"/>
      <w:bookmarkStart w:id="2859" w:name="_Toc27593065"/>
      <w:bookmarkStart w:id="2860" w:name="_Toc34147936"/>
      <w:bookmarkStart w:id="2861" w:name="_Toc36463320"/>
      <w:bookmarkStart w:id="2862" w:name="_Toc43215160"/>
      <w:bookmarkStart w:id="2863" w:name="_Toc45032408"/>
      <w:bookmarkStart w:id="2864" w:name="_Toc49849897"/>
      <w:bookmarkStart w:id="2865" w:name="_Toc51873411"/>
      <w:bookmarkStart w:id="2866" w:name="_Toc56517539"/>
      <w:bookmarkStart w:id="2867" w:name="_Toc58594440"/>
      <w:bookmarkStart w:id="2868" w:name="_Toc67685950"/>
      <w:bookmarkStart w:id="2869" w:name="_Toc74993771"/>
      <w:bookmarkStart w:id="2870" w:name="_Toc82716359"/>
      <w:bookmarkStart w:id="2871" w:name="_Toc88818646"/>
      <w:bookmarkStart w:id="2872" w:name="_Toc90650568"/>
      <w:bookmarkStart w:id="2873" w:name="_Toc98506238"/>
      <w:bookmarkStart w:id="2874" w:name="_Toc106639523"/>
      <w:bookmarkStart w:id="2875" w:name="_Toc114779033"/>
      <w:bookmarkStart w:id="2876" w:name="_Toc122096950"/>
      <w:bookmarkStart w:id="2877" w:name="_Toc130844171"/>
      <w:bookmarkStart w:id="2878" w:name="_Toc138411877"/>
      <w:bookmarkStart w:id="2879" w:name="_Toc145956064"/>
      <w:bookmarkStart w:id="2880" w:name="_Toc153887499"/>
      <w:bookmarkStart w:id="2881" w:name="_Toc161905388"/>
      <w:bookmarkStart w:id="2882" w:name="_Toc170209991"/>
      <w:bookmarkStart w:id="2883" w:name="_Toc177550786"/>
      <w:bookmarkStart w:id="2884" w:name="_Toc183624873"/>
      <w:bookmarkStart w:id="2885" w:name="_Toc186726866"/>
      <w:bookmarkStart w:id="2886" w:name="_Toc200620787"/>
      <w:r>
        <w:t>6.1.6.2.18</w:t>
      </w:r>
      <w:r>
        <w:tab/>
        <w:t>Type: HorizontalVelocity</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2887" w:name="_Toc20150400"/>
      <w:bookmarkStart w:id="2888" w:name="_Toc25168647"/>
      <w:bookmarkStart w:id="2889" w:name="_Toc27593066"/>
      <w:bookmarkStart w:id="2890" w:name="_Toc34147937"/>
      <w:bookmarkStart w:id="2891" w:name="_Toc36463321"/>
      <w:bookmarkStart w:id="2892" w:name="_Toc43215161"/>
      <w:bookmarkStart w:id="2893" w:name="_Toc45032409"/>
      <w:bookmarkStart w:id="2894" w:name="_Toc49849898"/>
      <w:bookmarkStart w:id="2895" w:name="_Toc51873412"/>
      <w:bookmarkStart w:id="2896" w:name="_Toc56517540"/>
      <w:bookmarkStart w:id="2897" w:name="_Toc58594441"/>
      <w:bookmarkStart w:id="2898" w:name="_Toc67685951"/>
      <w:bookmarkStart w:id="2899" w:name="_Toc74993772"/>
      <w:bookmarkStart w:id="2900" w:name="_Toc82716360"/>
      <w:bookmarkStart w:id="2901" w:name="_Toc88818647"/>
      <w:bookmarkStart w:id="2902" w:name="_Toc90650569"/>
      <w:bookmarkStart w:id="2903" w:name="_Toc98506239"/>
      <w:bookmarkStart w:id="2904" w:name="_Toc106639524"/>
      <w:bookmarkStart w:id="2905" w:name="_Toc114779034"/>
      <w:bookmarkStart w:id="2906" w:name="_Toc122096951"/>
      <w:bookmarkStart w:id="2907" w:name="_Toc130844172"/>
      <w:bookmarkStart w:id="2908" w:name="_Toc138411878"/>
      <w:bookmarkStart w:id="2909" w:name="_Toc145956065"/>
      <w:bookmarkStart w:id="2910" w:name="_Toc153887500"/>
      <w:bookmarkStart w:id="2911" w:name="_Toc161905389"/>
      <w:bookmarkStart w:id="2912" w:name="_Toc170209992"/>
      <w:bookmarkStart w:id="2913" w:name="_Toc177550787"/>
      <w:bookmarkStart w:id="2914" w:name="_Toc183624874"/>
      <w:bookmarkStart w:id="2915" w:name="_Toc186726867"/>
      <w:bookmarkStart w:id="2916" w:name="_Toc200620788"/>
      <w:r>
        <w:t>6.1.6.2.19</w:t>
      </w:r>
      <w:r>
        <w:tab/>
        <w:t>Type: HorizontalWithVerticalVelocity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2917" w:name="_Toc20150401"/>
      <w:bookmarkStart w:id="2918" w:name="_Toc25168648"/>
      <w:bookmarkStart w:id="2919" w:name="_Toc27593067"/>
      <w:bookmarkStart w:id="2920" w:name="_Toc34147938"/>
      <w:bookmarkStart w:id="2921" w:name="_Toc36463322"/>
      <w:bookmarkStart w:id="2922" w:name="_Toc43215162"/>
      <w:bookmarkStart w:id="2923" w:name="_Toc45032410"/>
      <w:bookmarkStart w:id="2924" w:name="_Toc49849899"/>
      <w:bookmarkStart w:id="2925" w:name="_Toc51873413"/>
      <w:bookmarkStart w:id="2926" w:name="_Toc56517541"/>
      <w:bookmarkStart w:id="2927" w:name="_Toc58594442"/>
      <w:bookmarkStart w:id="2928" w:name="_Toc67685952"/>
      <w:bookmarkStart w:id="2929" w:name="_Toc74993773"/>
      <w:bookmarkStart w:id="2930" w:name="_Toc82716361"/>
      <w:bookmarkStart w:id="2931" w:name="_Toc88818648"/>
      <w:bookmarkStart w:id="2932" w:name="_Toc90650570"/>
      <w:bookmarkStart w:id="2933" w:name="_Toc98506240"/>
      <w:bookmarkStart w:id="2934" w:name="_Toc106639525"/>
      <w:bookmarkStart w:id="2935" w:name="_Toc114779035"/>
      <w:bookmarkStart w:id="2936" w:name="_Toc122096952"/>
      <w:bookmarkStart w:id="2937" w:name="_Toc130844173"/>
      <w:bookmarkStart w:id="2938" w:name="_Toc138411879"/>
      <w:bookmarkStart w:id="2939" w:name="_Toc145956066"/>
      <w:bookmarkStart w:id="2940" w:name="_Toc153887501"/>
      <w:bookmarkStart w:id="2941" w:name="_Toc161905390"/>
      <w:bookmarkStart w:id="2942" w:name="_Toc170209993"/>
      <w:bookmarkStart w:id="2943" w:name="_Toc177550788"/>
      <w:bookmarkStart w:id="2944" w:name="_Toc183624875"/>
      <w:bookmarkStart w:id="2945" w:name="_Toc186726868"/>
      <w:bookmarkStart w:id="2946" w:name="_Toc200620789"/>
      <w:r>
        <w:lastRenderedPageBreak/>
        <w:t>6.1.6.2.20</w:t>
      </w:r>
      <w:r>
        <w:tab/>
        <w:t>Type: HorizontalVelocityWithUncertainty</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2947" w:name="_Toc20150402"/>
      <w:bookmarkStart w:id="2948" w:name="_Toc25168649"/>
      <w:bookmarkStart w:id="2949" w:name="_Toc27593068"/>
      <w:bookmarkStart w:id="2950" w:name="_Toc34147939"/>
      <w:bookmarkStart w:id="2951" w:name="_Toc36463323"/>
      <w:bookmarkStart w:id="2952" w:name="_Toc43215163"/>
      <w:bookmarkStart w:id="2953" w:name="_Toc45032411"/>
      <w:bookmarkStart w:id="2954" w:name="_Toc49849900"/>
      <w:bookmarkStart w:id="2955" w:name="_Toc51873414"/>
      <w:bookmarkStart w:id="2956" w:name="_Toc56517542"/>
      <w:bookmarkStart w:id="2957" w:name="_Toc58594443"/>
      <w:bookmarkStart w:id="2958" w:name="_Toc67685953"/>
      <w:bookmarkStart w:id="2959" w:name="_Toc74993774"/>
      <w:bookmarkStart w:id="2960" w:name="_Toc82716362"/>
      <w:bookmarkStart w:id="2961" w:name="_Toc88818649"/>
      <w:bookmarkStart w:id="2962" w:name="_Toc90650571"/>
      <w:bookmarkStart w:id="2963" w:name="_Toc98506241"/>
      <w:bookmarkStart w:id="2964" w:name="_Toc106639526"/>
      <w:bookmarkStart w:id="2965" w:name="_Toc114779036"/>
      <w:bookmarkStart w:id="2966" w:name="_Toc122096953"/>
      <w:bookmarkStart w:id="2967" w:name="_Toc130844174"/>
      <w:bookmarkStart w:id="2968" w:name="_Toc138411880"/>
      <w:bookmarkStart w:id="2969" w:name="_Toc145956067"/>
      <w:bookmarkStart w:id="2970" w:name="_Toc153887502"/>
      <w:bookmarkStart w:id="2971" w:name="_Toc161905391"/>
      <w:bookmarkStart w:id="2972" w:name="_Toc170209994"/>
      <w:bookmarkStart w:id="2973" w:name="_Toc177550789"/>
      <w:bookmarkStart w:id="2974" w:name="_Toc183624876"/>
      <w:bookmarkStart w:id="2975" w:name="_Toc186726869"/>
      <w:bookmarkStart w:id="2976" w:name="_Toc200620790"/>
      <w:r>
        <w:t>6.1.6.2.21</w:t>
      </w:r>
      <w:r>
        <w:tab/>
        <w:t>Type: HorizontalWithVerticalVelocityAndUncertainty</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2977" w:name="_Toc20150403"/>
      <w:bookmarkStart w:id="2978" w:name="_Toc25168650"/>
      <w:bookmarkStart w:id="2979" w:name="_Toc27593069"/>
      <w:bookmarkStart w:id="2980" w:name="_Toc34147940"/>
      <w:bookmarkStart w:id="2981" w:name="_Toc36463324"/>
      <w:bookmarkStart w:id="2982" w:name="_Toc43215164"/>
      <w:bookmarkStart w:id="2983" w:name="_Toc45032412"/>
      <w:bookmarkStart w:id="2984" w:name="_Toc49849901"/>
      <w:bookmarkStart w:id="2985" w:name="_Toc51873415"/>
      <w:bookmarkStart w:id="2986" w:name="_Toc56517543"/>
      <w:bookmarkStart w:id="2987" w:name="_Toc58594444"/>
      <w:bookmarkStart w:id="2988" w:name="_Toc67685954"/>
      <w:bookmarkStart w:id="2989" w:name="_Toc74993775"/>
      <w:bookmarkStart w:id="2990" w:name="_Toc82716363"/>
      <w:bookmarkStart w:id="2991" w:name="_Toc88818650"/>
      <w:bookmarkStart w:id="2992" w:name="_Toc90650572"/>
      <w:bookmarkStart w:id="2993" w:name="_Toc98506242"/>
      <w:bookmarkStart w:id="2994" w:name="_Toc106639527"/>
      <w:bookmarkStart w:id="2995" w:name="_Toc114779037"/>
      <w:bookmarkStart w:id="2996" w:name="_Toc122096954"/>
      <w:bookmarkStart w:id="2997" w:name="_Toc130844175"/>
      <w:bookmarkStart w:id="2998" w:name="_Toc138411881"/>
      <w:bookmarkStart w:id="2999" w:name="_Toc145956068"/>
      <w:bookmarkStart w:id="3000" w:name="_Toc153887503"/>
      <w:bookmarkStart w:id="3001" w:name="_Toc161905392"/>
      <w:bookmarkStart w:id="3002" w:name="_Toc170209995"/>
      <w:bookmarkStart w:id="3003" w:name="_Toc177550790"/>
      <w:bookmarkStart w:id="3004" w:name="_Toc183624877"/>
      <w:bookmarkStart w:id="3005" w:name="_Toc186726870"/>
      <w:bookmarkStart w:id="3006" w:name="_Toc200620791"/>
      <w:r>
        <w:t>6.1.6.2.22</w:t>
      </w:r>
      <w:r>
        <w:tab/>
        <w:t>Type: UncertaintyEllipse</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007" w:name="_Toc20150404"/>
      <w:bookmarkStart w:id="3008" w:name="_Toc25168651"/>
      <w:bookmarkStart w:id="3009" w:name="_Toc27593070"/>
      <w:bookmarkStart w:id="3010" w:name="_Toc34147941"/>
      <w:bookmarkStart w:id="3011" w:name="_Toc36463325"/>
      <w:bookmarkStart w:id="3012" w:name="_Toc43215165"/>
      <w:bookmarkStart w:id="3013" w:name="_Toc45032413"/>
      <w:bookmarkStart w:id="3014" w:name="_Toc49849902"/>
      <w:bookmarkStart w:id="3015" w:name="_Toc51873416"/>
      <w:bookmarkStart w:id="3016" w:name="_Toc56517544"/>
      <w:bookmarkStart w:id="3017" w:name="_Toc58594445"/>
      <w:bookmarkStart w:id="3018" w:name="_Toc67685955"/>
      <w:bookmarkStart w:id="3019" w:name="_Toc74993776"/>
      <w:bookmarkStart w:id="3020" w:name="_Toc82716364"/>
      <w:bookmarkStart w:id="3021" w:name="_Toc88818651"/>
      <w:bookmarkStart w:id="3022" w:name="_Toc90650573"/>
      <w:bookmarkStart w:id="3023" w:name="_Toc98506243"/>
      <w:bookmarkStart w:id="3024" w:name="_Toc106639528"/>
      <w:bookmarkStart w:id="3025" w:name="_Toc114779038"/>
      <w:bookmarkStart w:id="3026" w:name="_Toc122096955"/>
      <w:bookmarkStart w:id="3027" w:name="_Toc130844176"/>
      <w:bookmarkStart w:id="3028" w:name="_Toc138411882"/>
      <w:bookmarkStart w:id="3029" w:name="_Toc145956069"/>
      <w:bookmarkStart w:id="3030" w:name="_Toc153887504"/>
      <w:bookmarkStart w:id="3031" w:name="_Toc161905393"/>
      <w:bookmarkStart w:id="3032" w:name="_Toc170209996"/>
      <w:bookmarkStart w:id="3033" w:name="_Toc177550791"/>
      <w:bookmarkStart w:id="3034" w:name="_Toc183624878"/>
      <w:bookmarkStart w:id="3035" w:name="_Toc186726871"/>
      <w:bookmarkStart w:id="3036" w:name="_Toc200620792"/>
      <w:r>
        <w:t>6.1.6.2.23</w:t>
      </w:r>
      <w:r w:rsidRPr="007F4DE4">
        <w:tab/>
      </w:r>
      <w:r>
        <w:t xml:space="preserve">Type: </w:t>
      </w:r>
      <w:r w:rsidRPr="007F4DE4">
        <w:t>U</w:t>
      </w:r>
      <w:r>
        <w:t>eLcs</w:t>
      </w:r>
      <w:r w:rsidRPr="007F4DE4">
        <w:t>Capability</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037" w:name="_Toc20150405"/>
      <w:bookmarkStart w:id="3038" w:name="_Toc25168652"/>
      <w:bookmarkStart w:id="3039" w:name="_Toc27593071"/>
      <w:bookmarkStart w:id="3040" w:name="_Toc34147942"/>
      <w:bookmarkStart w:id="3041" w:name="_Toc36463326"/>
      <w:bookmarkStart w:id="3042" w:name="_Toc43215166"/>
      <w:bookmarkStart w:id="3043" w:name="_Toc45032414"/>
      <w:bookmarkStart w:id="3044" w:name="_Toc49849903"/>
      <w:bookmarkStart w:id="3045" w:name="_Toc51873417"/>
      <w:bookmarkStart w:id="3046" w:name="_Toc56517545"/>
      <w:bookmarkStart w:id="3047" w:name="_Toc58594446"/>
      <w:bookmarkStart w:id="3048" w:name="_Toc67685956"/>
      <w:bookmarkStart w:id="3049" w:name="_Toc74993777"/>
      <w:bookmarkStart w:id="3050" w:name="_Toc82716365"/>
      <w:bookmarkStart w:id="3051" w:name="_Toc88818652"/>
      <w:bookmarkStart w:id="3052" w:name="_Toc90650574"/>
      <w:bookmarkStart w:id="3053" w:name="_Toc98506244"/>
      <w:bookmarkStart w:id="3054" w:name="_Toc106639529"/>
      <w:bookmarkStart w:id="3055" w:name="_Toc114779039"/>
      <w:bookmarkStart w:id="3056" w:name="_Toc122096956"/>
      <w:bookmarkStart w:id="3057" w:name="_Toc130844177"/>
      <w:bookmarkStart w:id="3058" w:name="_Toc138411883"/>
      <w:bookmarkStart w:id="3059" w:name="_Toc145956070"/>
      <w:bookmarkStart w:id="3060" w:name="_Toc153887505"/>
      <w:bookmarkStart w:id="3061" w:name="_Toc161905394"/>
      <w:bookmarkStart w:id="3062" w:name="_Toc170209997"/>
      <w:bookmarkStart w:id="3063" w:name="_Toc177550792"/>
      <w:bookmarkStart w:id="3064" w:name="_Toc183624879"/>
      <w:bookmarkStart w:id="3065" w:name="_Toc186726872"/>
      <w:bookmarkStart w:id="3066" w:name="_Toc200620793"/>
      <w:r>
        <w:lastRenderedPageBreak/>
        <w:t>6.1.6.2.24</w:t>
      </w:r>
      <w:r>
        <w:tab/>
        <w:t>Type: PeriodicEventInfo</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067" w:name="_Toc20150406"/>
      <w:bookmarkStart w:id="3068" w:name="_Toc25168653"/>
      <w:bookmarkStart w:id="3069" w:name="_Toc27593072"/>
      <w:bookmarkStart w:id="3070" w:name="_Toc34147943"/>
      <w:bookmarkStart w:id="3071" w:name="_Toc36463327"/>
      <w:bookmarkStart w:id="3072" w:name="_Toc43215167"/>
      <w:bookmarkStart w:id="3073" w:name="_Toc45032415"/>
      <w:bookmarkStart w:id="3074" w:name="_Toc49849904"/>
      <w:bookmarkStart w:id="3075" w:name="_Toc51873418"/>
      <w:bookmarkStart w:id="3076" w:name="_Toc56517546"/>
      <w:bookmarkStart w:id="3077" w:name="_Toc58594447"/>
      <w:bookmarkStart w:id="3078" w:name="_Toc67685957"/>
      <w:bookmarkStart w:id="3079" w:name="_Toc74993778"/>
      <w:bookmarkStart w:id="3080" w:name="_Toc82716366"/>
      <w:bookmarkStart w:id="3081" w:name="_Toc88818653"/>
      <w:bookmarkStart w:id="3082" w:name="_Toc90650575"/>
      <w:bookmarkStart w:id="3083" w:name="_Toc98506245"/>
      <w:bookmarkStart w:id="3084" w:name="_Toc106639530"/>
      <w:bookmarkStart w:id="3085" w:name="_Toc114779040"/>
      <w:bookmarkStart w:id="3086" w:name="_Toc122096957"/>
      <w:bookmarkStart w:id="3087" w:name="_Toc130844178"/>
      <w:bookmarkStart w:id="3088" w:name="_Toc138411884"/>
      <w:bookmarkStart w:id="3089" w:name="_Toc145956071"/>
      <w:bookmarkStart w:id="3090" w:name="_Toc153887506"/>
      <w:bookmarkStart w:id="3091" w:name="_Toc161905395"/>
      <w:bookmarkStart w:id="3092" w:name="_Toc170209998"/>
      <w:bookmarkStart w:id="3093" w:name="_Toc177550793"/>
      <w:bookmarkStart w:id="3094" w:name="_Toc183624880"/>
      <w:bookmarkStart w:id="3095" w:name="_Toc186726873"/>
      <w:bookmarkStart w:id="3096" w:name="_Toc200620794"/>
      <w:r>
        <w:lastRenderedPageBreak/>
        <w:t>6.1.6.2.25</w:t>
      </w:r>
      <w:r>
        <w:tab/>
        <w:t>Type: AreaEventInfo</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097" w:name="_Toc20150407"/>
      <w:bookmarkStart w:id="3098" w:name="_Toc25168654"/>
      <w:bookmarkStart w:id="3099" w:name="_Toc27593073"/>
      <w:bookmarkStart w:id="3100" w:name="_Toc34147944"/>
      <w:bookmarkStart w:id="3101" w:name="_Toc36463328"/>
      <w:bookmarkStart w:id="3102" w:name="_Toc43215168"/>
      <w:bookmarkStart w:id="3103" w:name="_Toc45032416"/>
      <w:bookmarkStart w:id="3104" w:name="_Toc49849905"/>
      <w:bookmarkStart w:id="3105" w:name="_Toc51873419"/>
      <w:bookmarkStart w:id="3106" w:name="_Toc56517547"/>
      <w:bookmarkStart w:id="3107" w:name="_Toc58594448"/>
      <w:bookmarkStart w:id="3108" w:name="_Toc67685958"/>
      <w:bookmarkStart w:id="3109" w:name="_Toc74993779"/>
      <w:bookmarkStart w:id="3110" w:name="_Toc82716367"/>
      <w:bookmarkStart w:id="3111" w:name="_Toc88818654"/>
      <w:bookmarkStart w:id="3112" w:name="_Toc90650576"/>
      <w:bookmarkStart w:id="3113" w:name="_Toc98506246"/>
      <w:bookmarkStart w:id="3114" w:name="_Toc106639531"/>
      <w:bookmarkStart w:id="3115" w:name="_Toc114779041"/>
      <w:bookmarkStart w:id="3116" w:name="_Toc122096958"/>
      <w:bookmarkStart w:id="3117" w:name="_Toc130844179"/>
      <w:bookmarkStart w:id="3118" w:name="_Toc138411885"/>
      <w:bookmarkStart w:id="3119" w:name="_Toc145956072"/>
      <w:bookmarkStart w:id="3120" w:name="_Toc153887507"/>
      <w:bookmarkStart w:id="3121" w:name="_Toc161905396"/>
      <w:bookmarkStart w:id="3122" w:name="_Toc170209999"/>
      <w:bookmarkStart w:id="3123" w:name="_Toc177550794"/>
      <w:bookmarkStart w:id="3124" w:name="_Toc183624881"/>
      <w:bookmarkStart w:id="3125" w:name="_Toc186726874"/>
      <w:bookmarkStart w:id="3126" w:name="_Toc200620795"/>
      <w:r>
        <w:t>6.1.6.2.26</w:t>
      </w:r>
      <w:r>
        <w:tab/>
        <w:t>Type: ReportingArea</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127" w:name="_Toc20150408"/>
      <w:bookmarkStart w:id="3128" w:name="_Toc25168655"/>
      <w:bookmarkStart w:id="3129" w:name="_Toc27593074"/>
      <w:bookmarkStart w:id="3130" w:name="_Toc34147945"/>
      <w:bookmarkStart w:id="3131" w:name="_Toc36463329"/>
      <w:bookmarkStart w:id="3132" w:name="_Toc43215169"/>
      <w:bookmarkStart w:id="3133" w:name="_Toc45032417"/>
      <w:bookmarkStart w:id="3134" w:name="_Toc49849906"/>
      <w:bookmarkStart w:id="3135" w:name="_Toc51873420"/>
      <w:bookmarkStart w:id="3136" w:name="_Toc56517548"/>
      <w:bookmarkStart w:id="3137" w:name="_Toc58594449"/>
      <w:bookmarkStart w:id="3138" w:name="_Toc67685959"/>
      <w:bookmarkStart w:id="3139" w:name="_Toc74993780"/>
      <w:bookmarkStart w:id="3140" w:name="_Toc82716368"/>
      <w:bookmarkStart w:id="3141" w:name="_Toc88818655"/>
      <w:bookmarkStart w:id="3142" w:name="_Toc90650577"/>
      <w:bookmarkStart w:id="3143" w:name="_Toc98506247"/>
      <w:bookmarkStart w:id="3144" w:name="_Toc106639532"/>
      <w:bookmarkStart w:id="3145" w:name="_Toc114779042"/>
      <w:bookmarkStart w:id="3146" w:name="_Toc122096959"/>
      <w:bookmarkStart w:id="3147" w:name="_Toc130844180"/>
      <w:bookmarkStart w:id="3148" w:name="_Toc138411886"/>
      <w:bookmarkStart w:id="3149" w:name="_Toc145956073"/>
      <w:bookmarkStart w:id="3150" w:name="_Toc153887508"/>
      <w:bookmarkStart w:id="3151" w:name="_Toc161905397"/>
      <w:bookmarkStart w:id="3152" w:name="_Toc170210000"/>
      <w:bookmarkStart w:id="3153" w:name="_Toc177550795"/>
      <w:bookmarkStart w:id="3154" w:name="_Toc183624882"/>
      <w:bookmarkStart w:id="3155" w:name="_Toc186726875"/>
      <w:bookmarkStart w:id="3156" w:name="_Toc200620796"/>
      <w:r>
        <w:lastRenderedPageBreak/>
        <w:t>6.1.6.2.27</w:t>
      </w:r>
      <w:r>
        <w:tab/>
        <w:t>Type: MotionEventInfo</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157" w:name="_Toc20150409"/>
      <w:bookmarkStart w:id="3158" w:name="_Toc25168656"/>
      <w:bookmarkStart w:id="3159" w:name="_Toc27593075"/>
      <w:bookmarkStart w:id="3160" w:name="_Toc34147946"/>
      <w:bookmarkStart w:id="3161" w:name="_Toc36463330"/>
      <w:bookmarkStart w:id="3162" w:name="_Toc43215170"/>
      <w:bookmarkStart w:id="3163" w:name="_Toc45032418"/>
      <w:bookmarkStart w:id="3164" w:name="_Toc49849907"/>
      <w:bookmarkStart w:id="3165" w:name="_Toc51873421"/>
      <w:bookmarkStart w:id="3166" w:name="_Toc56517549"/>
      <w:bookmarkStart w:id="3167" w:name="_Toc58594450"/>
      <w:bookmarkStart w:id="3168" w:name="_Toc67685960"/>
      <w:bookmarkStart w:id="3169" w:name="_Toc74993781"/>
      <w:bookmarkStart w:id="3170" w:name="_Toc82716369"/>
      <w:bookmarkStart w:id="3171" w:name="_Toc88818656"/>
      <w:bookmarkStart w:id="3172" w:name="_Toc90650578"/>
      <w:bookmarkStart w:id="3173" w:name="_Toc98506248"/>
      <w:bookmarkStart w:id="3174" w:name="_Toc106639533"/>
      <w:bookmarkStart w:id="3175" w:name="_Toc114779043"/>
      <w:bookmarkStart w:id="3176" w:name="_Toc122096960"/>
      <w:bookmarkStart w:id="3177" w:name="_Toc130844181"/>
      <w:bookmarkStart w:id="3178" w:name="_Toc138411887"/>
      <w:bookmarkStart w:id="3179" w:name="_Toc145956074"/>
      <w:bookmarkStart w:id="3180" w:name="_Toc153887509"/>
      <w:bookmarkStart w:id="3181" w:name="_Toc161905398"/>
      <w:bookmarkStart w:id="3182" w:name="_Toc170210001"/>
      <w:bookmarkStart w:id="3183" w:name="_Toc177550796"/>
      <w:bookmarkStart w:id="3184" w:name="_Toc183624883"/>
      <w:bookmarkStart w:id="3185" w:name="_Toc186726876"/>
      <w:bookmarkStart w:id="3186" w:name="_Toc200620797"/>
      <w:r>
        <w:t>6.1.6.2.28</w:t>
      </w:r>
      <w:r w:rsidRPr="003B2883">
        <w:tab/>
      </w:r>
      <w:r w:rsidR="001E7C73">
        <w:t>Void</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837DBD2" w14:textId="77777777" w:rsidR="00EB7848" w:rsidRDefault="00EB7848" w:rsidP="00EB7848"/>
    <w:p w14:paraId="31F8BA9E" w14:textId="77777777" w:rsidR="00EB7848" w:rsidRDefault="00EB7848" w:rsidP="00B32564">
      <w:pPr>
        <w:pStyle w:val="Heading5"/>
      </w:pPr>
      <w:bookmarkStart w:id="3187" w:name="_Toc20150410"/>
      <w:bookmarkStart w:id="3188" w:name="_Toc25168657"/>
      <w:bookmarkStart w:id="3189" w:name="_Toc27593076"/>
      <w:bookmarkStart w:id="3190" w:name="_Toc34147947"/>
      <w:bookmarkStart w:id="3191" w:name="_Toc36463331"/>
      <w:bookmarkStart w:id="3192" w:name="_Toc43215171"/>
      <w:bookmarkStart w:id="3193" w:name="_Toc45032419"/>
      <w:bookmarkStart w:id="3194" w:name="_Toc49849908"/>
      <w:bookmarkStart w:id="3195" w:name="_Toc51873422"/>
      <w:bookmarkStart w:id="3196" w:name="_Toc56517550"/>
      <w:bookmarkStart w:id="3197" w:name="_Toc58594451"/>
      <w:bookmarkStart w:id="3198" w:name="_Toc67685961"/>
      <w:bookmarkStart w:id="3199" w:name="_Toc74993782"/>
      <w:bookmarkStart w:id="3200" w:name="_Toc82716370"/>
      <w:bookmarkStart w:id="3201" w:name="_Toc88818657"/>
      <w:bookmarkStart w:id="3202" w:name="_Toc90650579"/>
      <w:bookmarkStart w:id="3203" w:name="_Toc98506249"/>
      <w:bookmarkStart w:id="3204" w:name="_Toc106639534"/>
      <w:bookmarkStart w:id="3205" w:name="_Toc114779044"/>
      <w:bookmarkStart w:id="3206" w:name="_Toc122096961"/>
      <w:bookmarkStart w:id="3207" w:name="_Toc130844182"/>
      <w:bookmarkStart w:id="3208" w:name="_Toc138411888"/>
      <w:bookmarkStart w:id="3209" w:name="_Toc145956075"/>
      <w:bookmarkStart w:id="3210" w:name="_Toc153887510"/>
      <w:bookmarkStart w:id="3211" w:name="_Toc161905399"/>
      <w:bookmarkStart w:id="3212" w:name="_Toc170210002"/>
      <w:bookmarkStart w:id="3213" w:name="_Toc177550797"/>
      <w:bookmarkStart w:id="3214" w:name="_Toc183624884"/>
      <w:bookmarkStart w:id="3215" w:name="_Toc186726877"/>
      <w:bookmarkStart w:id="3216" w:name="_Toc200620798"/>
      <w:r>
        <w:t>6.1.6.2.29</w:t>
      </w:r>
      <w:r>
        <w:tab/>
        <w:t>Type: CancelLocData</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217" w:name="_Toc20150411"/>
      <w:bookmarkStart w:id="3218" w:name="_Toc25168658"/>
      <w:bookmarkStart w:id="3219" w:name="_Toc27593077"/>
      <w:bookmarkStart w:id="3220" w:name="_Toc34147948"/>
      <w:bookmarkStart w:id="3221" w:name="_Toc36463332"/>
      <w:bookmarkStart w:id="3222" w:name="_Toc43215172"/>
      <w:bookmarkStart w:id="3223" w:name="_Toc45032420"/>
      <w:bookmarkStart w:id="3224" w:name="_Toc49849909"/>
      <w:bookmarkStart w:id="3225" w:name="_Toc51873423"/>
      <w:bookmarkStart w:id="3226" w:name="_Toc56517551"/>
      <w:bookmarkStart w:id="3227" w:name="_Toc58594452"/>
      <w:bookmarkStart w:id="3228" w:name="_Toc67685962"/>
      <w:bookmarkStart w:id="3229" w:name="_Toc74993783"/>
      <w:bookmarkStart w:id="3230" w:name="_Toc82716371"/>
      <w:bookmarkStart w:id="3231" w:name="_Toc88818658"/>
      <w:bookmarkStart w:id="3232" w:name="_Toc90650580"/>
      <w:bookmarkStart w:id="3233" w:name="_Toc98506250"/>
      <w:bookmarkStart w:id="3234" w:name="_Toc106639535"/>
      <w:bookmarkStart w:id="3235" w:name="_Toc114779045"/>
      <w:bookmarkStart w:id="3236" w:name="_Toc122096962"/>
      <w:bookmarkStart w:id="3237" w:name="_Toc130844183"/>
      <w:bookmarkStart w:id="3238" w:name="_Toc138411889"/>
      <w:bookmarkStart w:id="3239" w:name="_Toc145956076"/>
      <w:bookmarkStart w:id="3240" w:name="_Toc153887511"/>
      <w:bookmarkStart w:id="3241" w:name="_Toc161905400"/>
      <w:bookmarkStart w:id="3242" w:name="_Toc170210003"/>
      <w:bookmarkStart w:id="3243" w:name="_Toc177550798"/>
      <w:bookmarkStart w:id="3244" w:name="_Toc183624885"/>
      <w:bookmarkStart w:id="3245" w:name="_Toc186726878"/>
      <w:bookmarkStart w:id="3246" w:name="_Toc200620799"/>
      <w:r>
        <w:lastRenderedPageBreak/>
        <w:t>6.1.6.2.30</w:t>
      </w:r>
      <w:r>
        <w:tab/>
        <w:t>Type: LocContextData</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lastRenderedPageBreak/>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0C1030" w:rsidRPr="00A96759" w14:paraId="132E1665"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79C38F2" w14:textId="4AF4690C" w:rsidR="000C1030" w:rsidRPr="000F29D5" w:rsidRDefault="000C1030" w:rsidP="000C1030">
            <w:pPr>
              <w:keepNext/>
              <w:keepLines/>
              <w:spacing w:after="0"/>
              <w:rPr>
                <w:rFonts w:ascii="Arial" w:hAnsi="Arial"/>
                <w:sz w:val="18"/>
                <w:lang w:eastAsia="zh-CN"/>
              </w:rPr>
            </w:pPr>
            <w:r>
              <w:rPr>
                <w:rFonts w:ascii="Arial" w:hAnsi="Arial"/>
                <w:sz w:val="18"/>
                <w:lang w:eastAsia="zh-CN"/>
              </w:rPr>
              <w:t>lcsUppExistInd</w:t>
            </w:r>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0C1030" w:rsidRPr="000F29D5" w:rsidRDefault="000C1030" w:rsidP="000C1030">
            <w:pPr>
              <w:keepNext/>
              <w:keepLines/>
              <w:spacing w:after="0"/>
              <w:rPr>
                <w:rFonts w:ascii="Arial" w:hAnsi="Arial"/>
                <w:sz w:val="18"/>
                <w:lang w:eastAsia="zh-CN"/>
              </w:rPr>
            </w:pPr>
            <w:r>
              <w:rPr>
                <w:rFonts w:ascii="Arial" w:hAnsi="Arial"/>
                <w:sz w:val="18"/>
                <w:lang w:eastAsia="zh-CN"/>
              </w:rPr>
              <w:t>boolean</w:t>
            </w:r>
          </w:p>
        </w:tc>
        <w:tc>
          <w:tcPr>
            <w:tcW w:w="540" w:type="dxa"/>
            <w:tcBorders>
              <w:top w:val="single" w:sz="4" w:space="0" w:color="auto"/>
              <w:left w:val="single" w:sz="4" w:space="0" w:color="auto"/>
              <w:bottom w:val="single" w:sz="4" w:space="0" w:color="auto"/>
              <w:right w:val="single" w:sz="4" w:space="0" w:color="auto"/>
            </w:tcBorders>
          </w:tcPr>
          <w:p w14:paraId="52C9FFC0" w14:textId="3D3A036D" w:rsidR="000C1030" w:rsidRPr="000F29D5" w:rsidRDefault="000C1030" w:rsidP="000C1030">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0C1030" w:rsidRPr="000F29D5" w:rsidRDefault="000C1030" w:rsidP="000C1030">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A4D2DE6" w14:textId="77777777" w:rsidR="000C1030" w:rsidRDefault="000C1030" w:rsidP="000C1030">
            <w:pPr>
              <w:keepNext/>
              <w:keepLines/>
              <w:spacing w:after="0"/>
              <w:rPr>
                <w:rFonts w:ascii="Arial" w:hAnsi="Arial"/>
                <w:sz w:val="18"/>
                <w:lang w:eastAsia="zh-CN"/>
              </w:rPr>
            </w:pPr>
          </w:p>
          <w:p w14:paraId="6DE68753"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0C1030" w:rsidRPr="000F29D5" w:rsidRDefault="000C1030" w:rsidP="000C1030">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0C1030" w:rsidRPr="000F29D5" w:rsidRDefault="000C1030" w:rsidP="000C1030">
            <w:pPr>
              <w:keepNext/>
              <w:keepLines/>
              <w:spacing w:after="0"/>
              <w:rPr>
                <w:rFonts w:ascii="Arial" w:hAnsi="Arial"/>
                <w:sz w:val="18"/>
                <w:lang w:eastAsia="zh-CN"/>
              </w:rPr>
            </w:pPr>
          </w:p>
        </w:tc>
      </w:tr>
      <w:tr w:rsidR="000C1030"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0C1030" w:rsidRDefault="000C1030" w:rsidP="000C1030">
            <w:pPr>
              <w:pStyle w:val="TAN"/>
            </w:pPr>
            <w:r>
              <w:t>NOTE 1:</w:t>
            </w:r>
            <w:r>
              <w:tab/>
              <w:t>At least one of periodicEventInfo, areaEventInfo or motionEventInfo shall be present in the LocContextData structure.</w:t>
            </w:r>
          </w:p>
          <w:p w14:paraId="3ABB1411" w14:textId="08074D17" w:rsidR="000C1030" w:rsidRDefault="000C1030" w:rsidP="000C1030">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64D14434" w14:textId="384D4553" w:rsidR="000C1030" w:rsidRPr="0001619D" w:rsidRDefault="000C1030" w:rsidP="000C1030">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0C1030" w:rsidRDefault="000C1030" w:rsidP="000C1030">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247" w:name="_Toc20150412"/>
      <w:bookmarkStart w:id="3248" w:name="_Toc25168659"/>
      <w:bookmarkStart w:id="3249" w:name="_Toc27593078"/>
      <w:bookmarkStart w:id="3250" w:name="_Toc34147949"/>
      <w:bookmarkStart w:id="3251" w:name="_Toc36463333"/>
      <w:bookmarkStart w:id="3252" w:name="_Toc43215173"/>
      <w:bookmarkStart w:id="3253" w:name="_Toc45032421"/>
      <w:bookmarkStart w:id="3254" w:name="_Toc49849910"/>
      <w:bookmarkStart w:id="3255" w:name="_Toc51873424"/>
      <w:bookmarkStart w:id="3256" w:name="_Toc56517552"/>
      <w:bookmarkStart w:id="3257" w:name="_Toc58594453"/>
      <w:bookmarkStart w:id="3258" w:name="_Toc67685963"/>
      <w:bookmarkStart w:id="3259" w:name="_Toc74993784"/>
      <w:bookmarkStart w:id="3260" w:name="_Toc82716372"/>
      <w:bookmarkStart w:id="3261" w:name="_Toc88818659"/>
      <w:bookmarkStart w:id="3262" w:name="_Toc90650581"/>
      <w:bookmarkStart w:id="3263" w:name="_Toc98506251"/>
      <w:bookmarkStart w:id="3264" w:name="_Toc106639536"/>
      <w:bookmarkStart w:id="3265" w:name="_Toc114779046"/>
      <w:bookmarkStart w:id="3266" w:name="_Toc122096963"/>
      <w:bookmarkStart w:id="3267" w:name="_Toc130844184"/>
      <w:bookmarkStart w:id="3268" w:name="_Toc138411890"/>
      <w:bookmarkStart w:id="3269" w:name="_Toc145956077"/>
      <w:bookmarkStart w:id="3270" w:name="_Toc153887512"/>
      <w:bookmarkStart w:id="3271" w:name="_Toc161905401"/>
      <w:bookmarkStart w:id="3272" w:name="_Toc170210004"/>
      <w:bookmarkStart w:id="3273" w:name="_Toc177550799"/>
      <w:bookmarkStart w:id="3274" w:name="_Toc183624886"/>
      <w:bookmarkStart w:id="3275" w:name="_Toc186726879"/>
      <w:bookmarkStart w:id="3276" w:name="_Toc200620800"/>
      <w:r>
        <w:t>6.1.6.2.31</w:t>
      </w:r>
      <w:r w:rsidRPr="003B2883">
        <w:tab/>
        <w:t xml:space="preserve">Type: </w:t>
      </w:r>
      <w:r>
        <w:t>EventReportMessage</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277" w:name="_Toc20150413"/>
      <w:bookmarkStart w:id="3278" w:name="_Toc25168660"/>
      <w:bookmarkStart w:id="3279" w:name="_Toc27593079"/>
      <w:bookmarkStart w:id="3280" w:name="_Toc34147950"/>
      <w:bookmarkStart w:id="3281" w:name="_Toc36463334"/>
      <w:bookmarkStart w:id="3282" w:name="_Toc43215174"/>
      <w:bookmarkStart w:id="3283" w:name="_Toc45032422"/>
      <w:bookmarkStart w:id="3284" w:name="_Toc49849911"/>
      <w:bookmarkStart w:id="3285" w:name="_Toc51873425"/>
      <w:bookmarkStart w:id="3286" w:name="_Toc56517553"/>
      <w:bookmarkStart w:id="3287" w:name="_Toc58594454"/>
      <w:bookmarkStart w:id="3288" w:name="_Toc67685964"/>
      <w:bookmarkStart w:id="3289" w:name="_Toc74993785"/>
      <w:bookmarkStart w:id="3290" w:name="_Toc82716373"/>
      <w:bookmarkStart w:id="3291" w:name="_Toc88818660"/>
      <w:bookmarkStart w:id="3292" w:name="_Toc90650582"/>
      <w:bookmarkStart w:id="3293" w:name="_Toc98506252"/>
      <w:bookmarkStart w:id="3294" w:name="_Toc106639537"/>
      <w:bookmarkStart w:id="3295" w:name="_Toc114779047"/>
      <w:bookmarkStart w:id="3296" w:name="_Toc122096964"/>
      <w:bookmarkStart w:id="3297" w:name="_Toc130844185"/>
      <w:bookmarkStart w:id="3298" w:name="_Toc138411891"/>
      <w:bookmarkStart w:id="3299" w:name="_Toc145956078"/>
      <w:bookmarkStart w:id="3300" w:name="_Toc153887513"/>
      <w:bookmarkStart w:id="3301" w:name="_Toc161905402"/>
      <w:bookmarkStart w:id="3302" w:name="_Toc170210005"/>
      <w:bookmarkStart w:id="3303" w:name="_Toc177550800"/>
      <w:bookmarkStart w:id="3304" w:name="_Toc183624887"/>
      <w:bookmarkStart w:id="3305" w:name="_Toc186726880"/>
      <w:bookmarkStart w:id="3306" w:name="_Toc200620801"/>
      <w:r>
        <w:t>6.1.6.2.32</w:t>
      </w:r>
      <w:r w:rsidRPr="003B2883">
        <w:tab/>
        <w:t xml:space="preserve">Type: </w:t>
      </w:r>
      <w:r>
        <w:t>EventReportingStatus</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307" w:name="_Toc20150414"/>
      <w:bookmarkStart w:id="3308" w:name="_Toc25168661"/>
      <w:bookmarkStart w:id="3309" w:name="_Toc27593080"/>
      <w:bookmarkStart w:id="3310" w:name="_Toc34147951"/>
      <w:bookmarkStart w:id="3311" w:name="_Toc36463335"/>
      <w:bookmarkStart w:id="3312" w:name="_Toc43215175"/>
      <w:bookmarkStart w:id="3313" w:name="_Toc45032423"/>
      <w:bookmarkStart w:id="3314" w:name="_Toc49849912"/>
      <w:bookmarkStart w:id="3315" w:name="_Toc51873426"/>
      <w:bookmarkStart w:id="3316" w:name="_Toc56517554"/>
      <w:bookmarkStart w:id="3317" w:name="_Toc58594455"/>
      <w:bookmarkStart w:id="3318" w:name="_Toc67685965"/>
      <w:bookmarkStart w:id="3319" w:name="_Toc74993786"/>
      <w:bookmarkStart w:id="3320" w:name="_Toc82716374"/>
      <w:bookmarkStart w:id="3321" w:name="_Toc88818661"/>
      <w:bookmarkStart w:id="3322" w:name="_Toc90650583"/>
      <w:bookmarkStart w:id="3323" w:name="_Toc98506253"/>
      <w:bookmarkStart w:id="3324" w:name="_Toc106639538"/>
      <w:bookmarkStart w:id="3325" w:name="_Toc114779048"/>
      <w:bookmarkStart w:id="3326" w:name="_Toc122096965"/>
      <w:bookmarkStart w:id="3327" w:name="_Toc130844186"/>
      <w:bookmarkStart w:id="3328" w:name="_Toc138411892"/>
      <w:bookmarkStart w:id="3329" w:name="_Toc145956079"/>
      <w:bookmarkStart w:id="3330" w:name="_Toc153887514"/>
      <w:bookmarkStart w:id="3331" w:name="_Toc161905403"/>
      <w:bookmarkStart w:id="3332" w:name="_Toc170210006"/>
      <w:bookmarkStart w:id="3333" w:name="_Toc177550801"/>
      <w:bookmarkStart w:id="3334" w:name="_Toc183624888"/>
      <w:bookmarkStart w:id="3335" w:name="_Toc186726881"/>
      <w:bookmarkStart w:id="3336" w:name="_Toc200620802"/>
      <w:r>
        <w:lastRenderedPageBreak/>
        <w:t>6.1.6.2.33</w:t>
      </w:r>
      <w:r w:rsidRPr="003B2883">
        <w:tab/>
        <w:t>Type</w:t>
      </w:r>
      <w:r>
        <w:t>: UELocationInfo</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337" w:name="_Toc20150415"/>
      <w:bookmarkStart w:id="3338" w:name="_Toc25168662"/>
      <w:bookmarkStart w:id="3339" w:name="_Toc27593081"/>
      <w:bookmarkStart w:id="3340" w:name="_Toc34147952"/>
      <w:bookmarkStart w:id="3341" w:name="_Toc36463336"/>
      <w:bookmarkStart w:id="3342" w:name="_Toc43215176"/>
      <w:bookmarkStart w:id="3343" w:name="_Toc45032424"/>
      <w:bookmarkStart w:id="3344" w:name="_Toc49849913"/>
      <w:bookmarkStart w:id="3345" w:name="_Toc51873427"/>
      <w:bookmarkStart w:id="3346" w:name="_Toc56517555"/>
      <w:bookmarkStart w:id="3347" w:name="_Toc58594456"/>
      <w:bookmarkStart w:id="3348" w:name="_Toc67685966"/>
      <w:bookmarkStart w:id="3349" w:name="_Toc74993787"/>
      <w:bookmarkStart w:id="3350" w:name="_Toc82716375"/>
      <w:bookmarkStart w:id="3351" w:name="_Toc88818662"/>
      <w:bookmarkStart w:id="3352" w:name="_Toc90650584"/>
      <w:bookmarkStart w:id="3353" w:name="_Toc98506254"/>
      <w:bookmarkStart w:id="3354" w:name="_Toc106639539"/>
      <w:bookmarkStart w:id="3355" w:name="_Toc114779049"/>
      <w:bookmarkStart w:id="3356" w:name="_Toc122096966"/>
      <w:bookmarkStart w:id="3357" w:name="_Toc130844187"/>
      <w:bookmarkStart w:id="3358" w:name="_Toc138411893"/>
      <w:bookmarkStart w:id="3359" w:name="_Toc145956080"/>
      <w:bookmarkStart w:id="3360" w:name="_Toc153887515"/>
      <w:bookmarkStart w:id="3361" w:name="_Toc161905404"/>
      <w:bookmarkStart w:id="3362" w:name="_Toc170210007"/>
      <w:bookmarkStart w:id="3363" w:name="_Toc177550802"/>
      <w:bookmarkStart w:id="3364" w:name="_Toc183624889"/>
      <w:bookmarkStart w:id="3365" w:name="_Toc186726882"/>
      <w:bookmarkStart w:id="3366" w:name="_Toc200620803"/>
      <w:r w:rsidRPr="003B2883">
        <w:lastRenderedPageBreak/>
        <w:t>6.</w:t>
      </w:r>
      <w:r>
        <w:t>1</w:t>
      </w:r>
      <w:r w:rsidRPr="003B2883">
        <w:t>.6.2.</w:t>
      </w:r>
      <w:r>
        <w:t>34</w:t>
      </w:r>
      <w:r w:rsidRPr="003B2883">
        <w:tab/>
        <w:t xml:space="preserve">Type: </w:t>
      </w:r>
      <w:r>
        <w:rPr>
          <w:lang w:eastAsia="zh-CN"/>
        </w:rPr>
        <w:t>EventNotifyData</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367" w:name="_Toc34147953"/>
      <w:bookmarkStart w:id="3368" w:name="_Toc36463337"/>
      <w:bookmarkStart w:id="3369" w:name="_Toc43215177"/>
      <w:bookmarkStart w:id="3370" w:name="_Toc45032425"/>
      <w:bookmarkStart w:id="3371" w:name="_Toc49849914"/>
      <w:bookmarkStart w:id="3372" w:name="_Toc51873428"/>
      <w:bookmarkStart w:id="3373" w:name="_Toc56517556"/>
      <w:bookmarkStart w:id="3374" w:name="_Toc58594457"/>
      <w:bookmarkStart w:id="3375" w:name="_Toc67685967"/>
      <w:bookmarkStart w:id="3376" w:name="_Toc74993788"/>
      <w:bookmarkStart w:id="3377" w:name="_Toc82716376"/>
      <w:bookmarkStart w:id="3378" w:name="_Toc88818663"/>
      <w:bookmarkStart w:id="3379" w:name="_Toc90650585"/>
      <w:bookmarkStart w:id="3380" w:name="_Toc98506255"/>
      <w:bookmarkStart w:id="3381" w:name="_Toc106639540"/>
      <w:bookmarkStart w:id="3382" w:name="_Toc114779050"/>
      <w:bookmarkStart w:id="3383" w:name="_Toc122096967"/>
      <w:bookmarkStart w:id="3384" w:name="_Toc130844188"/>
      <w:bookmarkStart w:id="3385" w:name="_Toc138411894"/>
      <w:bookmarkStart w:id="3386" w:name="_Toc145956081"/>
      <w:bookmarkStart w:id="3387" w:name="_Toc153887516"/>
      <w:bookmarkStart w:id="3388" w:name="_Toc161905405"/>
      <w:bookmarkStart w:id="3389" w:name="_Toc170210008"/>
      <w:bookmarkStart w:id="3390" w:name="_Toc177550803"/>
      <w:bookmarkStart w:id="3391" w:name="_Toc183624890"/>
      <w:bookmarkStart w:id="3392" w:name="_Toc186726883"/>
      <w:bookmarkStart w:id="3393" w:name="_Toc200620804"/>
      <w:r>
        <w:t>6.1.6.2.35</w:t>
      </w:r>
      <w:r>
        <w:tab/>
        <w:t xml:space="preserve">Type: </w:t>
      </w:r>
      <w:r>
        <w:rPr>
          <w:lang w:eastAsia="zh-CN"/>
        </w:rPr>
        <w:t>UeConnectivityState</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394" w:name="_Toc74993789"/>
      <w:bookmarkStart w:id="3395" w:name="_Toc82716377"/>
      <w:bookmarkStart w:id="3396" w:name="_Toc88818664"/>
      <w:bookmarkStart w:id="3397" w:name="_Toc90650586"/>
      <w:bookmarkStart w:id="3398" w:name="_Toc98506256"/>
      <w:bookmarkStart w:id="3399" w:name="_Toc106639541"/>
      <w:bookmarkStart w:id="3400" w:name="_Toc114779051"/>
      <w:bookmarkStart w:id="3401" w:name="_Toc122096968"/>
      <w:bookmarkStart w:id="3402" w:name="_Toc130844189"/>
      <w:bookmarkStart w:id="3403" w:name="_Toc138411895"/>
      <w:bookmarkStart w:id="3404" w:name="_Toc145956082"/>
      <w:bookmarkStart w:id="3405" w:name="_Toc153887517"/>
      <w:bookmarkStart w:id="3406" w:name="_Toc161905406"/>
      <w:bookmarkStart w:id="3407" w:name="_Toc170210009"/>
      <w:bookmarkStart w:id="3408" w:name="_Toc177550804"/>
      <w:bookmarkStart w:id="3409" w:name="_Toc183624891"/>
      <w:bookmarkStart w:id="3410" w:name="_Toc186726884"/>
      <w:bookmarkStart w:id="3411" w:name="_Toc200620805"/>
      <w:r>
        <w:t>6.1.6.2.</w:t>
      </w:r>
      <w:r w:rsidR="00C921E1">
        <w:rPr>
          <w:lang w:eastAsia="zh-CN"/>
        </w:rPr>
        <w:t>36</w:t>
      </w:r>
      <w:r>
        <w:tab/>
        <w:t xml:space="preserve">Type: </w:t>
      </w:r>
      <w:r>
        <w:rPr>
          <w:rFonts w:hint="eastAsia"/>
          <w:lang w:eastAsia="zh-CN"/>
        </w:rPr>
        <w:t>Local</w:t>
      </w:r>
      <w:r>
        <w:t>Origin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412" w:name="_Toc74993790"/>
      <w:bookmarkStart w:id="3413" w:name="_Toc82716378"/>
      <w:bookmarkStart w:id="3414" w:name="_Toc88818665"/>
      <w:bookmarkStart w:id="3415" w:name="_Toc90650587"/>
      <w:bookmarkStart w:id="3416" w:name="_Toc98506257"/>
      <w:bookmarkStart w:id="3417" w:name="_Toc106639542"/>
      <w:bookmarkStart w:id="3418" w:name="_Toc114779052"/>
      <w:bookmarkStart w:id="3419" w:name="_Toc122096969"/>
      <w:bookmarkStart w:id="3420" w:name="_Toc130844190"/>
      <w:bookmarkStart w:id="3421" w:name="_Toc138411896"/>
      <w:bookmarkStart w:id="3422" w:name="_Toc145956083"/>
      <w:bookmarkStart w:id="3423" w:name="_Toc153887518"/>
      <w:bookmarkStart w:id="3424" w:name="_Toc161905407"/>
      <w:bookmarkStart w:id="3425" w:name="_Toc170210010"/>
      <w:bookmarkStart w:id="3426" w:name="_Toc177550805"/>
      <w:bookmarkStart w:id="3427" w:name="_Toc183624892"/>
      <w:bookmarkStart w:id="3428" w:name="_Toc186726885"/>
      <w:bookmarkStart w:id="3429" w:name="_Toc200620806"/>
      <w:r>
        <w:lastRenderedPageBreak/>
        <w:t>6.1.6.2.</w:t>
      </w:r>
      <w:r w:rsidR="00C921E1">
        <w:rPr>
          <w:lang w:eastAsia="zh-CN"/>
        </w:rPr>
        <w:t>37</w:t>
      </w:r>
      <w:r w:rsidR="00C921E1">
        <w:tab/>
      </w:r>
      <w:r w:rsidR="000E718A">
        <w:t xml:space="preserve">Type: </w:t>
      </w:r>
      <w:r w:rsidRPr="008D5DB3">
        <w:t>RelativeCartesianLocation</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430" w:name="_Toc66101648"/>
      <w:bookmarkStart w:id="3431" w:name="_Toc74993791"/>
      <w:bookmarkStart w:id="3432" w:name="_Toc82716379"/>
      <w:bookmarkStart w:id="3433" w:name="_Toc88818666"/>
      <w:bookmarkStart w:id="3434" w:name="_Toc90650588"/>
      <w:bookmarkStart w:id="3435" w:name="_Toc98506258"/>
      <w:bookmarkStart w:id="3436" w:name="_Toc106639543"/>
      <w:bookmarkStart w:id="3437" w:name="_Toc114779053"/>
      <w:bookmarkStart w:id="3438" w:name="_Toc122096970"/>
      <w:bookmarkStart w:id="3439" w:name="_Toc130844191"/>
      <w:bookmarkStart w:id="3440" w:name="_Toc138411897"/>
      <w:bookmarkStart w:id="3441" w:name="_Toc145956084"/>
      <w:bookmarkStart w:id="3442" w:name="_Toc153887519"/>
      <w:bookmarkStart w:id="3443" w:name="_Toc161905408"/>
      <w:bookmarkStart w:id="3444" w:name="_Toc170210011"/>
      <w:bookmarkStart w:id="3445" w:name="_Toc177550806"/>
      <w:bookmarkStart w:id="3446" w:name="_Toc183624893"/>
      <w:bookmarkStart w:id="3447" w:name="_Toc186726886"/>
      <w:bookmarkStart w:id="3448" w:name="_Toc200620807"/>
      <w:r>
        <w:t>6.1.6.2.</w:t>
      </w:r>
      <w:r w:rsidR="00C921E1">
        <w:rPr>
          <w:lang w:eastAsia="zh-CN"/>
        </w:rPr>
        <w:t>38</w:t>
      </w:r>
      <w:r>
        <w:tab/>
        <w:t xml:space="preserve">Type: </w:t>
      </w:r>
      <w:bookmarkEnd w:id="3430"/>
      <w:r w:rsidRPr="00774B8E">
        <w:t>Local2dPointUncertaintyEllipse</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449" w:name="_Toc74993792"/>
      <w:bookmarkStart w:id="3450" w:name="_Toc82716380"/>
      <w:bookmarkStart w:id="3451" w:name="_Toc88818667"/>
      <w:bookmarkStart w:id="3452" w:name="_Toc90650589"/>
      <w:bookmarkStart w:id="3453" w:name="_Toc98506259"/>
      <w:bookmarkStart w:id="3454" w:name="_Toc106639544"/>
      <w:bookmarkStart w:id="3455" w:name="_Toc114779054"/>
      <w:bookmarkStart w:id="3456" w:name="_Toc122096971"/>
      <w:bookmarkStart w:id="3457" w:name="_Toc130844192"/>
      <w:bookmarkStart w:id="3458" w:name="_Toc138411898"/>
      <w:bookmarkStart w:id="3459" w:name="_Toc145956085"/>
      <w:bookmarkStart w:id="3460" w:name="_Toc153887520"/>
      <w:bookmarkStart w:id="3461" w:name="_Toc161905409"/>
      <w:bookmarkStart w:id="3462" w:name="_Toc170210012"/>
      <w:bookmarkStart w:id="3463" w:name="_Toc177550807"/>
      <w:bookmarkStart w:id="3464" w:name="_Toc183624894"/>
      <w:bookmarkStart w:id="3465" w:name="_Toc186726887"/>
      <w:bookmarkStart w:id="3466" w:name="_Toc200620808"/>
      <w:r>
        <w:lastRenderedPageBreak/>
        <w:t>6.1.6.2.</w:t>
      </w:r>
      <w:r w:rsidR="00C921E1">
        <w:rPr>
          <w:lang w:eastAsia="zh-CN"/>
        </w:rPr>
        <w:t>39</w:t>
      </w:r>
      <w:r>
        <w:tab/>
        <w:t xml:space="preserve">Type: </w:t>
      </w:r>
      <w:r w:rsidRPr="00C21B52">
        <w:t>Local3dPointUncertaintyEllipsoid</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467" w:name="_Toc74993793"/>
      <w:bookmarkStart w:id="3468" w:name="_Toc82716381"/>
      <w:bookmarkStart w:id="3469" w:name="_Toc88818668"/>
      <w:bookmarkStart w:id="3470" w:name="_Toc90650590"/>
      <w:bookmarkStart w:id="3471" w:name="_Toc98506260"/>
      <w:bookmarkStart w:id="3472" w:name="_Toc106639545"/>
      <w:bookmarkStart w:id="3473" w:name="_Toc114779055"/>
      <w:bookmarkStart w:id="3474" w:name="_Toc122096972"/>
      <w:bookmarkStart w:id="3475" w:name="_Toc130844193"/>
      <w:bookmarkStart w:id="3476" w:name="_Toc138411899"/>
      <w:bookmarkStart w:id="3477" w:name="_Toc145956086"/>
      <w:bookmarkStart w:id="3478" w:name="_Toc153887521"/>
      <w:bookmarkStart w:id="3479" w:name="_Toc161905410"/>
      <w:bookmarkStart w:id="3480" w:name="_Toc170210013"/>
      <w:bookmarkStart w:id="3481" w:name="_Toc177550808"/>
      <w:bookmarkStart w:id="3482" w:name="_Toc183624895"/>
      <w:bookmarkStart w:id="3483" w:name="_Toc186726888"/>
      <w:bookmarkStart w:id="3484" w:name="_Toc200620809"/>
      <w:r>
        <w:t>6.1.6.2.</w:t>
      </w:r>
      <w:r w:rsidR="00C921E1">
        <w:rPr>
          <w:lang w:eastAsia="zh-CN"/>
        </w:rPr>
        <w:t>40</w:t>
      </w:r>
      <w:r>
        <w:tab/>
        <w:t>Type: Uncertainty</w:t>
      </w:r>
      <w:r w:rsidRPr="003158B5">
        <w:t>Ellipsoid</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485" w:name="_Toc74993794"/>
      <w:bookmarkStart w:id="3486" w:name="_Toc82716382"/>
      <w:bookmarkStart w:id="3487" w:name="_Toc88818669"/>
      <w:bookmarkStart w:id="3488" w:name="_Toc90650591"/>
      <w:bookmarkStart w:id="3489" w:name="_Toc98506261"/>
      <w:bookmarkStart w:id="3490" w:name="_Toc106639546"/>
      <w:bookmarkStart w:id="3491" w:name="_Toc114779056"/>
      <w:bookmarkStart w:id="3492" w:name="_Toc122096973"/>
      <w:bookmarkStart w:id="3493" w:name="_Toc130844194"/>
      <w:bookmarkStart w:id="3494" w:name="_Toc138411900"/>
      <w:bookmarkStart w:id="3495" w:name="_Toc145956087"/>
      <w:bookmarkStart w:id="3496" w:name="_Toc153887522"/>
      <w:bookmarkStart w:id="3497" w:name="_Toc161905411"/>
      <w:bookmarkStart w:id="3498" w:name="_Toc170210014"/>
      <w:bookmarkStart w:id="3499" w:name="_Toc177550809"/>
      <w:bookmarkStart w:id="3500" w:name="_Toc183624896"/>
      <w:bookmarkStart w:id="3501" w:name="_Toc186726889"/>
      <w:bookmarkStart w:id="3502" w:name="_Toc200620810"/>
      <w:r>
        <w:lastRenderedPageBreak/>
        <w:t>6.1.6.2.</w:t>
      </w:r>
      <w:r w:rsidR="00C921E1">
        <w:rPr>
          <w:lang w:eastAsia="zh-CN"/>
        </w:rPr>
        <w:t>41</w:t>
      </w:r>
      <w:r>
        <w:tab/>
        <w:t xml:space="preserve">Type: </w:t>
      </w:r>
      <w:r>
        <w:rPr>
          <w:rFonts w:hint="eastAsia"/>
          <w:lang w:eastAsia="zh-CN"/>
        </w:rPr>
        <w:t>LocalArea</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503" w:name="_Toc82716383"/>
      <w:bookmarkStart w:id="3504" w:name="_Toc88818670"/>
      <w:bookmarkStart w:id="3505" w:name="_Toc90650592"/>
      <w:bookmarkStart w:id="3506" w:name="_Toc98506262"/>
      <w:bookmarkStart w:id="3507" w:name="_Toc106639547"/>
      <w:bookmarkStart w:id="3508" w:name="_Toc114779057"/>
      <w:bookmarkStart w:id="3509" w:name="_Toc122096974"/>
      <w:bookmarkStart w:id="3510" w:name="_Toc130844195"/>
      <w:bookmarkStart w:id="3511" w:name="_Toc138411901"/>
      <w:bookmarkStart w:id="3512" w:name="_Toc145956088"/>
      <w:bookmarkStart w:id="3513" w:name="_Toc153887523"/>
      <w:bookmarkStart w:id="3514" w:name="_Toc161905412"/>
      <w:bookmarkStart w:id="3515" w:name="_Toc170210015"/>
      <w:bookmarkStart w:id="3516" w:name="_Toc177550810"/>
      <w:bookmarkStart w:id="3517" w:name="_Toc183624897"/>
      <w:bookmarkStart w:id="3518" w:name="_Toc186726890"/>
      <w:bookmarkStart w:id="3519" w:name="_Toc200620811"/>
      <w:r>
        <w:t>6.1.6.2.42</w:t>
      </w:r>
      <w:r>
        <w:tab/>
        <w:t>Type: UeAreaIndication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520" w:name="_Toc82716384"/>
      <w:bookmarkStart w:id="3521" w:name="_Toc88818671"/>
      <w:bookmarkStart w:id="3522" w:name="_Toc90650593"/>
      <w:bookmarkStart w:id="3523" w:name="_Toc98506263"/>
      <w:bookmarkStart w:id="3524" w:name="_Toc106639548"/>
      <w:bookmarkStart w:id="3525" w:name="_Toc114779058"/>
      <w:bookmarkStart w:id="3526" w:name="_Toc122096975"/>
      <w:bookmarkStart w:id="3527" w:name="_Toc130844196"/>
      <w:bookmarkStart w:id="3528" w:name="_Toc138411902"/>
      <w:bookmarkStart w:id="3529" w:name="_Toc145956089"/>
      <w:bookmarkStart w:id="3530" w:name="_Toc153887524"/>
      <w:bookmarkStart w:id="3531" w:name="_Toc161905413"/>
      <w:bookmarkStart w:id="3532" w:name="_Toc170210016"/>
      <w:bookmarkStart w:id="3533" w:name="_Toc177550811"/>
      <w:bookmarkStart w:id="3534" w:name="_Toc183624898"/>
      <w:bookmarkStart w:id="3535" w:name="_Toc186726891"/>
      <w:bookmarkStart w:id="3536" w:name="_Toc200620812"/>
      <w:r>
        <w:t>6.1.6.2.43</w:t>
      </w:r>
      <w:r>
        <w:tab/>
        <w:t xml:space="preserve">Type: </w:t>
      </w:r>
      <w:r w:rsidRPr="002F5B42">
        <w:rPr>
          <w:noProof/>
          <w:lang w:eastAsia="zh-CN"/>
        </w:rPr>
        <w:t>MinorLocationQoS</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537" w:name="_Toc138411903"/>
      <w:bookmarkStart w:id="3538" w:name="_Toc145956090"/>
      <w:bookmarkStart w:id="3539" w:name="_Toc153887525"/>
      <w:bookmarkStart w:id="3540" w:name="_Toc161905414"/>
      <w:bookmarkStart w:id="3541" w:name="_Toc170210017"/>
      <w:bookmarkStart w:id="3542" w:name="_Toc177550812"/>
      <w:bookmarkStart w:id="3543" w:name="_Toc183624899"/>
      <w:bookmarkStart w:id="3544" w:name="_Toc186726892"/>
      <w:bookmarkStart w:id="3545" w:name="_Toc200620813"/>
      <w:r>
        <w:t>6.1.</w:t>
      </w:r>
      <w:r>
        <w:rPr>
          <w:lang w:eastAsia="zh-CN"/>
        </w:rPr>
        <w:t>6</w:t>
      </w:r>
      <w:r>
        <w:t>.2.44</w:t>
      </w:r>
      <w:r>
        <w:tab/>
        <w:t>Type: MbsrInfo</w:t>
      </w:r>
      <w:bookmarkEnd w:id="3537"/>
      <w:bookmarkEnd w:id="3538"/>
      <w:bookmarkEnd w:id="3539"/>
      <w:bookmarkEnd w:id="3540"/>
      <w:bookmarkEnd w:id="3541"/>
      <w:bookmarkEnd w:id="3542"/>
      <w:bookmarkEnd w:id="3543"/>
      <w:bookmarkEnd w:id="3544"/>
      <w:bookmarkEnd w:id="3545"/>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546" w:name="_Toc145956091"/>
      <w:bookmarkStart w:id="3547" w:name="_Toc153887526"/>
      <w:bookmarkStart w:id="3548" w:name="_Toc161905415"/>
      <w:bookmarkStart w:id="3549" w:name="_Toc170210018"/>
      <w:bookmarkStart w:id="3550" w:name="_Toc177550813"/>
      <w:bookmarkStart w:id="3551" w:name="_Toc183624900"/>
      <w:bookmarkStart w:id="3552" w:name="_Toc186726893"/>
      <w:bookmarkStart w:id="3553" w:name="_Toc200620814"/>
      <w:r>
        <w:lastRenderedPageBreak/>
        <w:t>6.1.6.2.</w:t>
      </w:r>
      <w:r w:rsidR="00F212C4">
        <w:t>45</w:t>
      </w:r>
      <w:r>
        <w:tab/>
        <w:t>Type: LocMeasurementReq</w:t>
      </w:r>
      <w:bookmarkEnd w:id="3546"/>
      <w:bookmarkEnd w:id="3547"/>
      <w:bookmarkEnd w:id="3548"/>
      <w:bookmarkEnd w:id="3549"/>
      <w:bookmarkEnd w:id="3550"/>
      <w:bookmarkEnd w:id="3551"/>
      <w:bookmarkEnd w:id="3552"/>
      <w:bookmarkEnd w:id="355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554" w:name="_Toc145956092"/>
      <w:bookmarkStart w:id="3555" w:name="_Toc153887527"/>
      <w:bookmarkStart w:id="3556" w:name="_Toc161905416"/>
      <w:bookmarkStart w:id="3557" w:name="_Toc170210019"/>
      <w:bookmarkStart w:id="3558" w:name="_Toc177550814"/>
      <w:bookmarkStart w:id="3559" w:name="_Toc183624901"/>
      <w:bookmarkStart w:id="3560" w:name="_Toc186726894"/>
      <w:bookmarkStart w:id="3561" w:name="_Toc200620815"/>
      <w:r>
        <w:t>6.1.6.2.</w:t>
      </w:r>
      <w:r w:rsidR="00F212C4">
        <w:t>46</w:t>
      </w:r>
      <w:r>
        <w:tab/>
        <w:t>Type: LocMeasurementResp</w:t>
      </w:r>
      <w:bookmarkEnd w:id="3554"/>
      <w:bookmarkEnd w:id="3555"/>
      <w:bookmarkEnd w:id="3556"/>
      <w:bookmarkEnd w:id="3557"/>
      <w:bookmarkEnd w:id="3558"/>
      <w:bookmarkEnd w:id="3559"/>
      <w:bookmarkEnd w:id="3560"/>
      <w:bookmarkEnd w:id="3561"/>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562" w:name="_Toc145956093"/>
      <w:bookmarkStart w:id="3563" w:name="_Toc153887528"/>
      <w:bookmarkStart w:id="3564" w:name="_Toc161905417"/>
      <w:bookmarkStart w:id="3565" w:name="_Toc170210020"/>
      <w:bookmarkStart w:id="3566" w:name="_Toc177550815"/>
      <w:bookmarkStart w:id="3567" w:name="_Toc183624902"/>
      <w:bookmarkStart w:id="3568" w:name="_Toc186726895"/>
      <w:bookmarkStart w:id="3569" w:name="_Toc200620816"/>
      <w:r>
        <w:t>6.1.6.2.</w:t>
      </w:r>
      <w:r w:rsidR="00F212C4">
        <w:t>47</w:t>
      </w:r>
      <w:r>
        <w:tab/>
        <w:t xml:space="preserve">Type: </w:t>
      </w:r>
      <w:r>
        <w:rPr>
          <w:lang w:eastAsia="zh-CN"/>
        </w:rPr>
        <w:t>L</w:t>
      </w:r>
      <w:r>
        <w:rPr>
          <w:rFonts w:hint="eastAsia"/>
          <w:lang w:eastAsia="zh-CN"/>
        </w:rPr>
        <w:t>oc</w:t>
      </w:r>
      <w:r>
        <w:rPr>
          <w:lang w:eastAsia="zh-CN"/>
        </w:rPr>
        <w:t>Measurements</w:t>
      </w:r>
      <w:bookmarkEnd w:id="3562"/>
      <w:bookmarkEnd w:id="3563"/>
      <w:bookmarkEnd w:id="3564"/>
      <w:bookmarkEnd w:id="3565"/>
      <w:bookmarkEnd w:id="3566"/>
      <w:bookmarkEnd w:id="3567"/>
      <w:bookmarkEnd w:id="3568"/>
      <w:bookmarkEnd w:id="3569"/>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570" w:name="_Toc145956094"/>
      <w:bookmarkStart w:id="3571" w:name="_Toc153887529"/>
      <w:bookmarkStart w:id="3572" w:name="_Toc161905418"/>
      <w:bookmarkStart w:id="3573" w:name="_Toc170210021"/>
      <w:bookmarkStart w:id="3574" w:name="_Toc177550816"/>
      <w:bookmarkStart w:id="3575" w:name="_Toc183624903"/>
      <w:bookmarkStart w:id="3576" w:name="_Toc186726896"/>
      <w:bookmarkStart w:id="3577" w:name="_Toc200620817"/>
      <w:r>
        <w:lastRenderedPageBreak/>
        <w:t>6.1.6.2.48</w:t>
      </w:r>
      <w:r>
        <w:tab/>
        <w:t xml:space="preserve">Type: </w:t>
      </w:r>
      <w:r>
        <w:rPr>
          <w:noProof/>
          <w:lang w:eastAsia="zh-CN"/>
        </w:rPr>
        <w:t>HighAccuracyGnssMetrics</w:t>
      </w:r>
      <w:bookmarkEnd w:id="3570"/>
      <w:bookmarkEnd w:id="3571"/>
      <w:bookmarkEnd w:id="3572"/>
      <w:bookmarkEnd w:id="3573"/>
      <w:bookmarkEnd w:id="3574"/>
      <w:bookmarkEnd w:id="3575"/>
      <w:bookmarkEnd w:id="3576"/>
      <w:bookmarkEnd w:id="3577"/>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578" w:name="_Toc145956095"/>
      <w:bookmarkStart w:id="3579" w:name="_Toc153887530"/>
      <w:bookmarkStart w:id="3580" w:name="_Toc161905419"/>
      <w:bookmarkStart w:id="3581" w:name="_Toc170210022"/>
      <w:bookmarkStart w:id="3582" w:name="_Toc177550817"/>
      <w:bookmarkStart w:id="3583" w:name="_Toc183624904"/>
      <w:bookmarkStart w:id="3584" w:name="_Toc186726897"/>
      <w:bookmarkStart w:id="3585" w:name="_Toc200620818"/>
      <w:r>
        <w:t>6.1.6.2.49</w:t>
      </w:r>
      <w:r>
        <w:tab/>
        <w:t>Type: UpNotifyData</w:t>
      </w:r>
      <w:bookmarkEnd w:id="3578"/>
      <w:bookmarkEnd w:id="3579"/>
      <w:bookmarkEnd w:id="3580"/>
      <w:bookmarkEnd w:id="3581"/>
      <w:bookmarkEnd w:id="3582"/>
      <w:bookmarkEnd w:id="3583"/>
      <w:bookmarkEnd w:id="3584"/>
      <w:bookmarkEnd w:id="3585"/>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586" w:name="_Hlk156291764"/>
            <w:r>
              <w:t>notifCorrelationId</w:t>
            </w:r>
            <w:bookmarkEnd w:id="3586"/>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587" w:name="_Toc145956096"/>
    </w:p>
    <w:p w14:paraId="64C3ED68" w14:textId="70152F6D" w:rsidR="001C71F4" w:rsidRDefault="001C71F4" w:rsidP="001C71F4">
      <w:pPr>
        <w:pStyle w:val="Heading5"/>
      </w:pPr>
      <w:bookmarkStart w:id="3588" w:name="_Toc153887531"/>
      <w:bookmarkStart w:id="3589" w:name="_Toc161905420"/>
      <w:bookmarkStart w:id="3590" w:name="_Toc170210023"/>
      <w:bookmarkStart w:id="3591" w:name="_Toc177550818"/>
      <w:bookmarkStart w:id="3592" w:name="_Toc183624905"/>
      <w:bookmarkStart w:id="3593" w:name="_Toc186726898"/>
      <w:bookmarkStart w:id="3594" w:name="_Toc200620819"/>
      <w:r>
        <w:t>6.1.6.2.</w:t>
      </w:r>
      <w:r w:rsidR="00303CF4">
        <w:t>50</w:t>
      </w:r>
      <w:r>
        <w:tab/>
        <w:t>Type: UpSubscription</w:t>
      </w:r>
      <w:bookmarkEnd w:id="3587"/>
      <w:bookmarkEnd w:id="3588"/>
      <w:bookmarkEnd w:id="3589"/>
      <w:bookmarkEnd w:id="3590"/>
      <w:bookmarkEnd w:id="3591"/>
      <w:bookmarkEnd w:id="3592"/>
      <w:bookmarkEnd w:id="3593"/>
      <w:bookmarkEnd w:id="359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595" w:name="_Hlk143752206"/>
      <w:r w:rsidRPr="0070731B">
        <w:rPr>
          <w:rFonts w:ascii="Arial" w:hAnsi="Arial" w:hint="eastAsia"/>
          <w:sz w:val="22"/>
        </w:rPr>
        <w:t>R</w:t>
      </w:r>
      <w:r w:rsidRPr="0070731B">
        <w:rPr>
          <w:rFonts w:ascii="Arial" w:hAnsi="Arial"/>
          <w:sz w:val="22"/>
        </w:rPr>
        <w:t>elatedU</w:t>
      </w:r>
      <w:bookmarkEnd w:id="3595"/>
      <w:r w:rsidR="00B53298">
        <w:rPr>
          <w:rFonts w:ascii="Arial" w:hAnsi="Arial"/>
          <w:sz w:val="22"/>
        </w:rPr>
        <w:t>e</w:t>
      </w:r>
    </w:p>
    <w:p w14:paraId="1BCA0E36" w14:textId="6BE6D021" w:rsidR="00B258E6" w:rsidRDefault="00B258E6" w:rsidP="00B258E6">
      <w:pPr>
        <w:pStyle w:val="TH"/>
        <w:rPr>
          <w:noProof/>
        </w:rPr>
      </w:pPr>
      <w:bookmarkStart w:id="359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596"/>
    </w:tbl>
    <w:p w14:paraId="562AA53D" w14:textId="36973482" w:rsidR="00B258E6" w:rsidRDefault="00B258E6" w:rsidP="00EB7848"/>
    <w:p w14:paraId="500F9A95" w14:textId="26BE41C9" w:rsidR="00963055" w:rsidRDefault="00963055" w:rsidP="00963055">
      <w:pPr>
        <w:pStyle w:val="Heading5"/>
      </w:pPr>
      <w:bookmarkStart w:id="3597" w:name="_Toc153887532"/>
      <w:bookmarkStart w:id="3598" w:name="_Toc161905421"/>
      <w:bookmarkStart w:id="3599" w:name="_Toc170210024"/>
      <w:bookmarkStart w:id="3600" w:name="_Toc177550819"/>
      <w:bookmarkStart w:id="3601" w:name="_Toc183624906"/>
      <w:bookmarkStart w:id="3602" w:name="_Toc186726899"/>
      <w:bookmarkStart w:id="3603" w:name="_Toc200620820"/>
      <w:r>
        <w:lastRenderedPageBreak/>
        <w:t>6.1.6.2.52</w:t>
      </w:r>
      <w:r>
        <w:tab/>
        <w:t>Type: UpConfig</w:t>
      </w:r>
      <w:bookmarkEnd w:id="3597"/>
      <w:bookmarkEnd w:id="3598"/>
      <w:bookmarkEnd w:id="3599"/>
      <w:bookmarkEnd w:id="3600"/>
      <w:bookmarkEnd w:id="3601"/>
      <w:bookmarkEnd w:id="3602"/>
      <w:bookmarkEnd w:id="3603"/>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604"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604"/>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605"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605"/>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606"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606"/>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607"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607"/>
    </w:tbl>
    <w:p w14:paraId="1EF8EC22" w14:textId="77777777" w:rsidR="004B0A15" w:rsidRPr="00396985" w:rsidRDefault="004B0A15" w:rsidP="004B0A15"/>
    <w:p w14:paraId="39F1936C" w14:textId="058F5339" w:rsidR="004B0A15" w:rsidRDefault="004B0A15" w:rsidP="004B0A15">
      <w:pPr>
        <w:pStyle w:val="Heading5"/>
      </w:pPr>
      <w:bookmarkStart w:id="3608" w:name="_Toc153887533"/>
      <w:bookmarkStart w:id="3609" w:name="_Toc161905422"/>
      <w:bookmarkStart w:id="3610" w:name="_Toc170210025"/>
      <w:bookmarkStart w:id="3611" w:name="_Toc177550820"/>
      <w:bookmarkStart w:id="3612" w:name="_Toc183624907"/>
      <w:bookmarkStart w:id="3613" w:name="_Toc186726900"/>
      <w:bookmarkStart w:id="3614" w:name="_Hlk149827298"/>
      <w:bookmarkStart w:id="3615" w:name="_Toc200620821"/>
      <w:r w:rsidRPr="00B55AF7">
        <w:t>6.1.6.2.</w:t>
      </w:r>
      <w:r w:rsidR="00950C85">
        <w:t>58</w:t>
      </w:r>
      <w:r>
        <w:tab/>
        <w:t xml:space="preserve">Type: </w:t>
      </w:r>
      <w:r w:rsidRPr="00B55AF7">
        <w:t>LocationData</w:t>
      </w:r>
      <w:r>
        <w:rPr>
          <w:lang w:eastAsia="zh-CN"/>
        </w:rPr>
        <w:t>Ext</w:t>
      </w:r>
      <w:bookmarkEnd w:id="3608"/>
      <w:bookmarkEnd w:id="3609"/>
      <w:bookmarkEnd w:id="3610"/>
      <w:bookmarkEnd w:id="3611"/>
      <w:bookmarkEnd w:id="3612"/>
      <w:bookmarkEnd w:id="3613"/>
      <w:bookmarkEnd w:id="3615"/>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614"/>
    </w:tbl>
    <w:p w14:paraId="75ECA06A" w14:textId="77777777" w:rsidR="004B0A15" w:rsidRPr="00396985" w:rsidRDefault="004B0A15" w:rsidP="004B0A15"/>
    <w:p w14:paraId="68386522" w14:textId="012E6A8E" w:rsidR="004B0A15" w:rsidRDefault="004B0A15" w:rsidP="004B0A15">
      <w:pPr>
        <w:pStyle w:val="Heading5"/>
      </w:pPr>
      <w:bookmarkStart w:id="3616" w:name="_Toc153887534"/>
      <w:bookmarkStart w:id="3617" w:name="_Toc161905423"/>
      <w:bookmarkStart w:id="3618" w:name="_Toc170210026"/>
      <w:bookmarkStart w:id="3619" w:name="_Toc177550821"/>
      <w:bookmarkStart w:id="3620" w:name="_Toc183624908"/>
      <w:bookmarkStart w:id="3621" w:name="_Toc186726901"/>
      <w:bookmarkStart w:id="3622" w:name="_Toc200620822"/>
      <w:r w:rsidRPr="00B55AF7">
        <w:t>6.1.6.2.</w:t>
      </w:r>
      <w:r w:rsidR="00950C85">
        <w:t>59</w:t>
      </w:r>
      <w:r>
        <w:tab/>
        <w:t xml:space="preserve">Type: </w:t>
      </w:r>
      <w:r w:rsidRPr="00A10217">
        <w:t>EventNotifyData</w:t>
      </w:r>
      <w:r>
        <w:rPr>
          <w:lang w:eastAsia="zh-CN"/>
        </w:rPr>
        <w:t>Ext</w:t>
      </w:r>
      <w:bookmarkEnd w:id="3616"/>
      <w:bookmarkEnd w:id="3617"/>
      <w:bookmarkEnd w:id="3618"/>
      <w:bookmarkEnd w:id="3619"/>
      <w:bookmarkEnd w:id="3620"/>
      <w:bookmarkEnd w:id="3621"/>
      <w:bookmarkEnd w:id="3622"/>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623" w:name="_Toc153887535"/>
      <w:bookmarkStart w:id="3624" w:name="_Toc161905424"/>
      <w:bookmarkStart w:id="3625" w:name="_Toc170210027"/>
      <w:bookmarkStart w:id="3626" w:name="_Toc177550822"/>
      <w:bookmarkStart w:id="3627" w:name="_Toc183624909"/>
      <w:bookmarkStart w:id="3628" w:name="_Toc186726902"/>
      <w:bookmarkStart w:id="3629" w:name="_Toc200620823"/>
      <w:r>
        <w:t>6.1.6.2.</w:t>
      </w:r>
      <w:r w:rsidR="005E520A">
        <w:t>60</w:t>
      </w:r>
      <w:r>
        <w:tab/>
        <w:t>Type: MappedLocationQoSEps</w:t>
      </w:r>
      <w:bookmarkEnd w:id="3623"/>
      <w:bookmarkEnd w:id="3624"/>
      <w:bookmarkEnd w:id="3625"/>
      <w:bookmarkEnd w:id="3626"/>
      <w:bookmarkEnd w:id="3627"/>
      <w:bookmarkEnd w:id="3628"/>
      <w:bookmarkEnd w:id="3629"/>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630" w:name="_Toc153887536"/>
      <w:bookmarkStart w:id="3631" w:name="_Toc161905425"/>
      <w:bookmarkStart w:id="3632" w:name="_Toc170210028"/>
      <w:bookmarkStart w:id="3633" w:name="_Toc177550823"/>
      <w:bookmarkStart w:id="3634" w:name="_Toc183624910"/>
      <w:bookmarkStart w:id="3635" w:name="_Toc186726903"/>
      <w:bookmarkStart w:id="3636" w:name="_Toc200620824"/>
      <w:r>
        <w:t>6.1.</w:t>
      </w:r>
      <w:r>
        <w:rPr>
          <w:lang w:eastAsia="zh-CN"/>
        </w:rPr>
        <w:t>6</w:t>
      </w:r>
      <w:r>
        <w:t>.2.</w:t>
      </w:r>
      <w:r w:rsidR="00123DCE">
        <w:t>61</w:t>
      </w:r>
      <w:r>
        <w:tab/>
        <w:t>Type: AdditionalUeInfo</w:t>
      </w:r>
      <w:bookmarkEnd w:id="3630"/>
      <w:bookmarkEnd w:id="3631"/>
      <w:bookmarkEnd w:id="3632"/>
      <w:bookmarkEnd w:id="3633"/>
      <w:bookmarkEnd w:id="3634"/>
      <w:bookmarkEnd w:id="3635"/>
      <w:bookmarkEnd w:id="363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637" w:name="_Toc183624911"/>
      <w:bookmarkStart w:id="3638" w:name="_Toc186726904"/>
      <w:bookmarkStart w:id="3639" w:name="_Toc200620825"/>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637"/>
      <w:bookmarkEnd w:id="3638"/>
      <w:bookmarkEnd w:id="3639"/>
    </w:p>
    <w:p w14:paraId="09A0B327" w14:textId="50D344C1" w:rsidR="00F85B3D" w:rsidRDefault="00F85B3D" w:rsidP="00F85B3D">
      <w:pPr>
        <w:pStyle w:val="TH"/>
      </w:pPr>
      <w:r>
        <w:rPr>
          <w:noProof/>
        </w:rPr>
        <w:t>Table </w:t>
      </w:r>
      <w:r>
        <w:t>6.1.6.2.</w:t>
      </w:r>
      <w:r w:rsidR="00634C0E">
        <w:t>5</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640" w:name="_Toc183624913"/>
      <w:bookmarkStart w:id="3641" w:name="_Toc186726905"/>
      <w:bookmarkStart w:id="3642" w:name="_Toc200620826"/>
      <w:r w:rsidRPr="00F86C98">
        <w:t>6.1.</w:t>
      </w:r>
      <w:r w:rsidRPr="00F86C98">
        <w:rPr>
          <w:lang w:eastAsia="zh-CN"/>
        </w:rPr>
        <w:t>6</w:t>
      </w:r>
      <w:r w:rsidRPr="00F86C98">
        <w:t>.2.</w:t>
      </w:r>
      <w:r>
        <w:t>6</w:t>
      </w:r>
      <w:r w:rsidR="00454B56">
        <w:t>3</w:t>
      </w:r>
      <w:r w:rsidRPr="00F86C98">
        <w:tab/>
        <w:t xml:space="preserve">Type: </w:t>
      </w:r>
      <w:bookmarkStart w:id="3643" w:name="_Hlk182973217"/>
      <w:r w:rsidRPr="002C30C8">
        <w:t>TimeWindowsNrppa</w:t>
      </w:r>
      <w:bookmarkEnd w:id="3640"/>
      <w:bookmarkEnd w:id="3641"/>
      <w:bookmarkEnd w:id="3642"/>
      <w:bookmarkEnd w:id="3643"/>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644" w:name="_Hlk182973245"/>
            <w:r>
              <w:rPr>
                <w:rFonts w:hint="eastAsia"/>
                <w:lang w:eastAsia="zh-CN"/>
              </w:rPr>
              <w:t>measurementList</w:t>
            </w:r>
            <w:bookmarkEnd w:id="3644"/>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645" w:name="_Hlk182973259"/>
            <w:r>
              <w:rPr>
                <w:rFonts w:hint="eastAsia"/>
                <w:lang w:eastAsia="zh-CN"/>
              </w:rPr>
              <w:t>srsList</w:t>
            </w:r>
            <w:bookmarkEnd w:id="3645"/>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646" w:name="_Toc200620827"/>
      <w:r>
        <w:lastRenderedPageBreak/>
        <w:t>6.1.6.2.</w:t>
      </w:r>
      <w:r w:rsidR="00CE01A2">
        <w:t>64</w:t>
      </w:r>
      <w:r>
        <w:tab/>
        <w:t xml:space="preserve">Type: </w:t>
      </w:r>
      <w:bookmarkStart w:id="3647" w:name="_Hlk178783987"/>
      <w:r w:rsidRPr="00E95A0D">
        <w:t>Relative</w:t>
      </w:r>
      <w:r>
        <w:t>VelocityWithUncertainty</w:t>
      </w:r>
      <w:bookmarkEnd w:id="3646"/>
      <w:bookmarkEnd w:id="3647"/>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648" w:name="_Hlk178784150"/>
            <w:r w:rsidRPr="00C7003A">
              <w:rPr>
                <w:rFonts w:cs="Arial"/>
                <w:szCs w:val="18"/>
              </w:rPr>
              <w:t>r</w:t>
            </w:r>
            <w:r>
              <w:rPr>
                <w:rFonts w:cs="Arial"/>
                <w:szCs w:val="18"/>
              </w:rPr>
              <w:t>V</w:t>
            </w:r>
            <w:r w:rsidRPr="00C7003A">
              <w:rPr>
                <w:rFonts w:cs="Arial"/>
                <w:szCs w:val="18"/>
              </w:rPr>
              <w:t>elocity</w:t>
            </w:r>
            <w:bookmarkEnd w:id="3648"/>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649" w:name="_Hlk178784155"/>
            <w:r>
              <w:t>R</w:t>
            </w:r>
            <w:r w:rsidRPr="00093A1E">
              <w:t>adial</w:t>
            </w:r>
            <w:r>
              <w:t>V</w:t>
            </w:r>
            <w:r w:rsidRPr="00093A1E">
              <w:t>elocity</w:t>
            </w:r>
            <w:bookmarkEnd w:id="3649"/>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650" w:name="_Hlk178784192"/>
            <w:r>
              <w:t>aT</w:t>
            </w:r>
            <w:r w:rsidRPr="00A0617F">
              <w:t>ransverse</w:t>
            </w:r>
            <w:r>
              <w:t>V</w:t>
            </w:r>
            <w:r w:rsidRPr="00A0617F">
              <w:t>elocity</w:t>
            </w:r>
            <w:bookmarkEnd w:id="3650"/>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651" w:name="_Hlk178784237"/>
            <w:r>
              <w:t>eT</w:t>
            </w:r>
            <w:r w:rsidRPr="00A0617F">
              <w:t>ransverse</w:t>
            </w:r>
            <w:r>
              <w:t>V</w:t>
            </w:r>
            <w:r w:rsidRPr="00A0617F">
              <w:t>elocity</w:t>
            </w:r>
            <w:bookmarkEnd w:id="3651"/>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652" w:name="_Toc200620828"/>
      <w:r>
        <w:t>6.1.6.2.</w:t>
      </w:r>
      <w:r w:rsidR="00CE01A2">
        <w:t>65</w:t>
      </w:r>
      <w:r>
        <w:tab/>
        <w:t>Type: R</w:t>
      </w:r>
      <w:r w:rsidRPr="00093A1E">
        <w:t>adial</w:t>
      </w:r>
      <w:r>
        <w:t>V</w:t>
      </w:r>
      <w:r w:rsidRPr="00093A1E">
        <w:t>elocity</w:t>
      </w:r>
      <w:bookmarkEnd w:id="3652"/>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653" w:name="_Hlk190935563"/>
            <w:r>
              <w:t>U</w:t>
            </w:r>
            <w:r w:rsidRPr="00EF5B9B">
              <w:t>nits</w:t>
            </w:r>
            <w:r>
              <w:t xml:space="preserve"> of linear v</w:t>
            </w:r>
            <w:r w:rsidRPr="00EF5B9B">
              <w:t>elocity</w:t>
            </w:r>
            <w:bookmarkEnd w:id="3653"/>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654" w:name="_Toc200620829"/>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65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65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65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656" w:name="_Toc200620830"/>
      <w:r>
        <w:lastRenderedPageBreak/>
        <w:t>6.1.</w:t>
      </w:r>
      <w:r>
        <w:rPr>
          <w:lang w:eastAsia="zh-CN"/>
        </w:rPr>
        <w:t>6</w:t>
      </w:r>
      <w:r>
        <w:t>.2.</w:t>
      </w:r>
      <w:r w:rsidR="003D463D">
        <w:t>67</w:t>
      </w:r>
      <w:r>
        <w:tab/>
        <w:t xml:space="preserve">Type: </w:t>
      </w:r>
      <w:r>
        <w:rPr>
          <w:lang w:eastAsia="zh-CN"/>
        </w:rPr>
        <w:t>TrpParameter</w:t>
      </w:r>
      <w:bookmarkEnd w:id="3656"/>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657" w:name="_Toc20150416"/>
      <w:bookmarkStart w:id="3658" w:name="_Toc25168663"/>
      <w:bookmarkStart w:id="3659" w:name="_Toc27593082"/>
      <w:bookmarkStart w:id="3660" w:name="_Toc34147954"/>
      <w:bookmarkStart w:id="3661" w:name="_Toc36463338"/>
      <w:bookmarkStart w:id="3662" w:name="_Toc43215178"/>
      <w:bookmarkStart w:id="3663" w:name="_Toc45032426"/>
      <w:bookmarkStart w:id="3664" w:name="_Toc49849915"/>
      <w:bookmarkStart w:id="3665" w:name="_Toc51873429"/>
      <w:bookmarkStart w:id="3666" w:name="_Toc56517557"/>
      <w:bookmarkStart w:id="3667" w:name="_Toc58594458"/>
      <w:bookmarkStart w:id="3668" w:name="_Toc67685968"/>
      <w:bookmarkStart w:id="3669" w:name="_Toc74993795"/>
      <w:bookmarkStart w:id="3670" w:name="_Toc82716385"/>
      <w:bookmarkStart w:id="3671" w:name="_Toc88818672"/>
      <w:bookmarkStart w:id="3672" w:name="_Toc90650594"/>
      <w:bookmarkStart w:id="3673" w:name="_Toc98506264"/>
      <w:bookmarkStart w:id="3674" w:name="_Toc106639549"/>
      <w:bookmarkStart w:id="3675" w:name="_Toc114779059"/>
      <w:bookmarkStart w:id="3676" w:name="_Toc122096976"/>
      <w:bookmarkStart w:id="3677" w:name="_Toc130844197"/>
      <w:bookmarkStart w:id="3678" w:name="_Toc138411904"/>
      <w:bookmarkStart w:id="3679" w:name="_Toc145956097"/>
      <w:bookmarkStart w:id="3680" w:name="_Toc153887537"/>
      <w:bookmarkStart w:id="3681" w:name="_Toc161905426"/>
      <w:bookmarkStart w:id="3682" w:name="_Toc170210029"/>
      <w:bookmarkStart w:id="3683" w:name="_Toc177550824"/>
      <w:bookmarkStart w:id="3684" w:name="_Toc183624914"/>
      <w:bookmarkStart w:id="3685" w:name="_Toc186726906"/>
      <w:bookmarkStart w:id="3686" w:name="_Toc20062083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889BD48" w14:textId="77777777" w:rsidR="00EB7848" w:rsidRPr="00384E92" w:rsidRDefault="00EB7848" w:rsidP="00B32564">
      <w:pPr>
        <w:pStyle w:val="Heading5"/>
      </w:pPr>
      <w:bookmarkStart w:id="3687" w:name="_Toc20150417"/>
      <w:bookmarkStart w:id="3688" w:name="_Toc25168664"/>
      <w:bookmarkStart w:id="3689" w:name="_Toc27593083"/>
      <w:bookmarkStart w:id="3690" w:name="_Toc34147955"/>
      <w:bookmarkStart w:id="3691" w:name="_Toc36463339"/>
      <w:bookmarkStart w:id="3692" w:name="_Toc43215179"/>
      <w:bookmarkStart w:id="3693" w:name="_Toc45032427"/>
      <w:bookmarkStart w:id="3694" w:name="_Toc49849916"/>
      <w:bookmarkStart w:id="3695" w:name="_Toc51873430"/>
      <w:bookmarkStart w:id="3696" w:name="_Toc56517558"/>
      <w:bookmarkStart w:id="3697" w:name="_Toc58594459"/>
      <w:bookmarkStart w:id="3698" w:name="_Toc67685969"/>
      <w:bookmarkStart w:id="3699" w:name="_Toc74993796"/>
      <w:bookmarkStart w:id="3700" w:name="_Toc82716386"/>
      <w:bookmarkStart w:id="3701" w:name="_Toc88818673"/>
      <w:bookmarkStart w:id="3702" w:name="_Toc90650595"/>
      <w:bookmarkStart w:id="3703" w:name="_Toc98506265"/>
      <w:bookmarkStart w:id="3704" w:name="_Toc106639550"/>
      <w:bookmarkStart w:id="3705" w:name="_Toc114779060"/>
      <w:bookmarkStart w:id="3706" w:name="_Toc122096977"/>
      <w:bookmarkStart w:id="3707" w:name="_Toc130844198"/>
      <w:bookmarkStart w:id="3708" w:name="_Toc138411905"/>
      <w:bookmarkStart w:id="3709" w:name="_Toc145956098"/>
      <w:bookmarkStart w:id="3710" w:name="_Toc153887538"/>
      <w:bookmarkStart w:id="3711" w:name="_Toc161905427"/>
      <w:bookmarkStart w:id="3712" w:name="_Toc170210030"/>
      <w:bookmarkStart w:id="3713" w:name="_Toc177550825"/>
      <w:bookmarkStart w:id="3714" w:name="_Toc183624915"/>
      <w:bookmarkStart w:id="3715" w:name="_Toc186726907"/>
      <w:bookmarkStart w:id="3716" w:name="_Toc200620832"/>
      <w:r>
        <w:t>6.1.6.3.1</w:t>
      </w:r>
      <w:r w:rsidRPr="00384E92">
        <w:tab/>
        <w:t>Introduction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717" w:name="_Toc20150418"/>
      <w:bookmarkStart w:id="3718" w:name="_Toc25168665"/>
      <w:bookmarkStart w:id="3719" w:name="_Toc27593084"/>
      <w:bookmarkStart w:id="3720" w:name="_Toc34147956"/>
      <w:bookmarkStart w:id="3721" w:name="_Toc36463340"/>
      <w:bookmarkStart w:id="3722" w:name="_Toc43215180"/>
      <w:bookmarkStart w:id="3723" w:name="_Toc45032428"/>
      <w:bookmarkStart w:id="3724" w:name="_Toc49849917"/>
      <w:bookmarkStart w:id="3725" w:name="_Toc51873431"/>
      <w:bookmarkStart w:id="3726" w:name="_Toc56517559"/>
      <w:bookmarkStart w:id="3727" w:name="_Toc58594460"/>
      <w:bookmarkStart w:id="3728" w:name="_Toc67685970"/>
      <w:bookmarkStart w:id="3729" w:name="_Toc74993797"/>
      <w:bookmarkStart w:id="3730" w:name="_Toc82716387"/>
      <w:bookmarkStart w:id="3731" w:name="_Toc88818674"/>
      <w:bookmarkStart w:id="3732" w:name="_Toc90650596"/>
      <w:bookmarkStart w:id="3733" w:name="_Toc98506266"/>
      <w:bookmarkStart w:id="3734" w:name="_Toc106639551"/>
      <w:bookmarkStart w:id="3735" w:name="_Toc114779061"/>
      <w:bookmarkStart w:id="3736" w:name="_Toc122096978"/>
      <w:bookmarkStart w:id="3737" w:name="_Toc130844199"/>
      <w:bookmarkStart w:id="3738" w:name="_Toc138411906"/>
      <w:bookmarkStart w:id="3739" w:name="_Toc145956099"/>
      <w:bookmarkStart w:id="3740" w:name="_Toc153887539"/>
      <w:bookmarkStart w:id="3741" w:name="_Toc161905428"/>
      <w:bookmarkStart w:id="3742" w:name="_Toc170210031"/>
      <w:bookmarkStart w:id="3743" w:name="_Toc177550826"/>
      <w:bookmarkStart w:id="3744" w:name="_Toc183624916"/>
      <w:bookmarkStart w:id="3745" w:name="_Toc186726908"/>
      <w:bookmarkStart w:id="3746" w:name="_Toc200620833"/>
      <w:r>
        <w:t>6.1.6.3.2</w:t>
      </w:r>
      <w:r w:rsidRPr="00384E92">
        <w:tab/>
        <w:t>Simple data types</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3747" w:name="_Toc20150419"/>
      <w:bookmarkStart w:id="3748" w:name="_Toc25168666"/>
      <w:bookmarkStart w:id="3749" w:name="_Toc27593085"/>
      <w:bookmarkStart w:id="3750" w:name="_Toc34147957"/>
      <w:bookmarkStart w:id="3751" w:name="_Toc36463341"/>
      <w:bookmarkStart w:id="3752" w:name="_Toc43215181"/>
      <w:bookmarkStart w:id="3753" w:name="_Toc45032429"/>
      <w:bookmarkStart w:id="3754" w:name="_Toc49849918"/>
      <w:bookmarkStart w:id="3755" w:name="_Toc51873432"/>
      <w:bookmarkStart w:id="3756" w:name="_Toc56517560"/>
      <w:bookmarkStart w:id="3757" w:name="_Toc58594461"/>
      <w:bookmarkStart w:id="3758" w:name="_Toc67685971"/>
      <w:bookmarkStart w:id="3759" w:name="_Toc74993798"/>
      <w:bookmarkStart w:id="3760" w:name="_Toc82716388"/>
      <w:bookmarkStart w:id="3761" w:name="_Toc88818675"/>
      <w:bookmarkStart w:id="3762" w:name="_Toc90650597"/>
      <w:bookmarkStart w:id="3763" w:name="_Toc98506267"/>
      <w:bookmarkStart w:id="3764" w:name="_Toc106639552"/>
      <w:bookmarkStart w:id="3765" w:name="_Toc114779062"/>
      <w:bookmarkStart w:id="3766" w:name="_Toc122096979"/>
      <w:bookmarkStart w:id="3767" w:name="_Toc130844200"/>
      <w:bookmarkStart w:id="3768" w:name="_Toc138411907"/>
      <w:bookmarkStart w:id="3769" w:name="_Toc145956100"/>
      <w:bookmarkStart w:id="3770" w:name="_Toc153887540"/>
      <w:bookmarkStart w:id="3771" w:name="_Toc161905429"/>
      <w:bookmarkStart w:id="3772" w:name="_Toc170210032"/>
      <w:bookmarkStart w:id="3773" w:name="_Toc177550827"/>
      <w:bookmarkStart w:id="3774" w:name="_Toc183624917"/>
      <w:bookmarkStart w:id="3775" w:name="_Toc186726909"/>
      <w:bookmarkStart w:id="3776" w:name="_Toc200620834"/>
      <w:r>
        <w:t>6.1.6.3.3</w:t>
      </w:r>
      <w:r w:rsidRPr="00BC662F">
        <w:tab/>
        <w:t xml:space="preserve">Enumeration: </w:t>
      </w:r>
      <w:r>
        <w:t>ExternalClientType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777" w:name="_Toc20150420"/>
      <w:bookmarkStart w:id="3778" w:name="_Toc25168667"/>
      <w:bookmarkStart w:id="3779" w:name="_Toc27593086"/>
      <w:bookmarkStart w:id="3780" w:name="_Toc34147958"/>
      <w:bookmarkStart w:id="3781" w:name="_Toc36463342"/>
      <w:bookmarkStart w:id="3782" w:name="_Toc43215182"/>
      <w:bookmarkStart w:id="3783" w:name="_Toc45032430"/>
      <w:bookmarkStart w:id="3784" w:name="_Toc49849919"/>
      <w:bookmarkStart w:id="3785" w:name="_Toc51873433"/>
      <w:bookmarkStart w:id="3786" w:name="_Toc56517561"/>
      <w:bookmarkStart w:id="3787" w:name="_Toc58594462"/>
      <w:bookmarkStart w:id="3788" w:name="_Toc67685972"/>
      <w:bookmarkStart w:id="3789" w:name="_Toc74993799"/>
      <w:bookmarkStart w:id="3790" w:name="_Toc82716389"/>
      <w:bookmarkStart w:id="3791" w:name="_Toc88818676"/>
      <w:bookmarkStart w:id="3792" w:name="_Toc90650598"/>
      <w:bookmarkStart w:id="3793" w:name="_Toc98506268"/>
      <w:bookmarkStart w:id="3794" w:name="_Toc106639553"/>
      <w:bookmarkStart w:id="3795" w:name="_Toc114779063"/>
      <w:bookmarkStart w:id="3796" w:name="_Toc122096980"/>
      <w:bookmarkStart w:id="3797" w:name="_Toc130844201"/>
      <w:bookmarkStart w:id="3798" w:name="_Toc138411908"/>
      <w:bookmarkStart w:id="3799" w:name="_Toc145956101"/>
      <w:bookmarkStart w:id="3800" w:name="_Toc153887541"/>
      <w:bookmarkStart w:id="3801" w:name="_Toc161905430"/>
      <w:bookmarkStart w:id="3802" w:name="_Toc170210033"/>
      <w:bookmarkStart w:id="3803" w:name="_Toc177550828"/>
      <w:bookmarkStart w:id="3804" w:name="_Toc183624918"/>
      <w:bookmarkStart w:id="3805" w:name="_Toc186726910"/>
      <w:bookmarkStart w:id="3806" w:name="_Toc200620835"/>
      <w:r>
        <w:t>6.1.6.3.4</w:t>
      </w:r>
      <w:r w:rsidRPr="00BC662F">
        <w:tab/>
        <w:t xml:space="preserve">Enumeration: </w:t>
      </w:r>
      <w:r>
        <w:t>SupportedGADShapes</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3807" w:name="_Toc20150421"/>
      <w:bookmarkStart w:id="3808" w:name="_Toc25168668"/>
      <w:bookmarkStart w:id="3809" w:name="_Toc27593087"/>
      <w:bookmarkStart w:id="3810" w:name="_Toc34147959"/>
      <w:bookmarkStart w:id="3811" w:name="_Toc36463343"/>
      <w:bookmarkStart w:id="3812" w:name="_Toc43215183"/>
      <w:bookmarkStart w:id="3813" w:name="_Toc45032431"/>
      <w:bookmarkStart w:id="3814" w:name="_Toc49849920"/>
      <w:bookmarkStart w:id="3815" w:name="_Toc51873434"/>
      <w:bookmarkStart w:id="3816" w:name="_Toc56517562"/>
      <w:bookmarkStart w:id="3817" w:name="_Toc58594463"/>
      <w:bookmarkStart w:id="3818" w:name="_Toc67685973"/>
      <w:bookmarkStart w:id="3819" w:name="_Toc74993800"/>
      <w:bookmarkStart w:id="3820" w:name="_Toc82716390"/>
      <w:bookmarkStart w:id="3821" w:name="_Toc88818677"/>
      <w:bookmarkStart w:id="3822" w:name="_Toc90650599"/>
      <w:bookmarkStart w:id="3823" w:name="_Toc98506269"/>
      <w:bookmarkStart w:id="3824" w:name="_Toc106639554"/>
      <w:bookmarkStart w:id="3825" w:name="_Toc114779064"/>
      <w:bookmarkStart w:id="3826" w:name="_Toc122096981"/>
      <w:bookmarkStart w:id="3827" w:name="_Toc130844202"/>
      <w:bookmarkStart w:id="3828" w:name="_Toc138411909"/>
      <w:bookmarkStart w:id="3829" w:name="_Toc145956102"/>
      <w:bookmarkStart w:id="3830" w:name="_Toc153887542"/>
      <w:bookmarkStart w:id="3831" w:name="_Toc161905431"/>
      <w:bookmarkStart w:id="3832" w:name="_Toc170210034"/>
      <w:bookmarkStart w:id="3833" w:name="_Toc177550829"/>
      <w:bookmarkStart w:id="3834" w:name="_Toc183624919"/>
      <w:bookmarkStart w:id="3835" w:name="_Toc186726911"/>
      <w:bookmarkStart w:id="3836" w:name="_Toc200620836"/>
      <w:r>
        <w:t>6.1.6.3.5</w:t>
      </w:r>
      <w:r w:rsidRPr="00BC662F">
        <w:tab/>
        <w:t>Enumeration:</w:t>
      </w:r>
      <w:r>
        <w:t xml:space="preserve"> ResponseTime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3837" w:name="_Toc20150422"/>
      <w:bookmarkStart w:id="3838" w:name="_Toc25168669"/>
      <w:bookmarkStart w:id="3839" w:name="_Toc27593088"/>
      <w:bookmarkStart w:id="3840" w:name="_Toc34147960"/>
      <w:bookmarkStart w:id="3841" w:name="_Toc36463344"/>
      <w:bookmarkStart w:id="3842" w:name="_Toc43215184"/>
      <w:bookmarkStart w:id="3843" w:name="_Toc45032432"/>
      <w:bookmarkStart w:id="3844" w:name="_Toc49849921"/>
      <w:bookmarkStart w:id="3845" w:name="_Toc51873435"/>
      <w:bookmarkStart w:id="3846" w:name="_Toc56517563"/>
      <w:bookmarkStart w:id="3847" w:name="_Toc58594464"/>
      <w:bookmarkStart w:id="3848" w:name="_Toc67685974"/>
      <w:bookmarkStart w:id="3849" w:name="_Toc74993801"/>
      <w:bookmarkStart w:id="3850" w:name="_Toc82716391"/>
      <w:bookmarkStart w:id="3851" w:name="_Toc88818678"/>
      <w:bookmarkStart w:id="3852" w:name="_Toc90650600"/>
      <w:bookmarkStart w:id="3853" w:name="_Toc98506270"/>
      <w:bookmarkStart w:id="3854" w:name="_Toc106639555"/>
      <w:bookmarkStart w:id="3855" w:name="_Toc114779065"/>
      <w:bookmarkStart w:id="3856" w:name="_Toc122096982"/>
      <w:bookmarkStart w:id="3857" w:name="_Toc130844203"/>
      <w:bookmarkStart w:id="3858" w:name="_Toc138411910"/>
      <w:bookmarkStart w:id="3859" w:name="_Toc145956103"/>
      <w:bookmarkStart w:id="3860" w:name="_Toc153887543"/>
      <w:bookmarkStart w:id="3861" w:name="_Toc161905432"/>
      <w:bookmarkStart w:id="3862" w:name="_Toc170210035"/>
      <w:bookmarkStart w:id="3863" w:name="_Toc177550830"/>
      <w:bookmarkStart w:id="3864" w:name="_Toc183624920"/>
      <w:bookmarkStart w:id="3865" w:name="_Toc186726912"/>
      <w:bookmarkStart w:id="3866" w:name="_Toc200620837"/>
      <w:r>
        <w:t>6.1.6.3.6</w:t>
      </w:r>
      <w:r w:rsidRPr="00BC662F">
        <w:tab/>
        <w:t>Enumeration:</w:t>
      </w:r>
      <w:r>
        <w:t xml:space="preserve"> PositioningMethod</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3867" w:name="_Toc20150423"/>
      <w:bookmarkStart w:id="3868" w:name="_Toc25168670"/>
      <w:bookmarkStart w:id="3869" w:name="_Toc27593089"/>
      <w:bookmarkStart w:id="3870" w:name="_Toc34147961"/>
      <w:bookmarkStart w:id="3871" w:name="_Toc36463345"/>
      <w:bookmarkStart w:id="3872" w:name="_Toc43215185"/>
      <w:bookmarkStart w:id="3873" w:name="_Toc45032433"/>
      <w:bookmarkStart w:id="3874" w:name="_Toc49849922"/>
      <w:bookmarkStart w:id="3875" w:name="_Toc51873436"/>
      <w:bookmarkStart w:id="3876" w:name="_Toc56517564"/>
      <w:bookmarkStart w:id="3877" w:name="_Toc58594465"/>
      <w:bookmarkStart w:id="3878" w:name="_Toc67685975"/>
      <w:bookmarkStart w:id="3879" w:name="_Toc74993802"/>
      <w:bookmarkStart w:id="3880" w:name="_Toc82716392"/>
      <w:bookmarkStart w:id="3881" w:name="_Toc88818679"/>
      <w:bookmarkStart w:id="3882" w:name="_Toc90650601"/>
      <w:bookmarkStart w:id="3883" w:name="_Toc98506271"/>
      <w:bookmarkStart w:id="3884" w:name="_Toc106639556"/>
      <w:bookmarkStart w:id="3885" w:name="_Toc114779066"/>
      <w:bookmarkStart w:id="3886" w:name="_Toc122096983"/>
      <w:bookmarkStart w:id="3887" w:name="_Toc130844204"/>
      <w:bookmarkStart w:id="3888" w:name="_Toc138411911"/>
      <w:bookmarkStart w:id="3889" w:name="_Toc145956104"/>
      <w:bookmarkStart w:id="3890" w:name="_Toc153887544"/>
      <w:bookmarkStart w:id="3891"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3892" w:name="_Toc170210036"/>
      <w:bookmarkStart w:id="3893" w:name="_Toc177550831"/>
      <w:bookmarkStart w:id="3894" w:name="_Toc183624921"/>
      <w:bookmarkStart w:id="3895" w:name="_Toc186726913"/>
      <w:bookmarkStart w:id="3896" w:name="_Toc200620838"/>
      <w:r>
        <w:lastRenderedPageBreak/>
        <w:t>6.1.6.3.7</w:t>
      </w:r>
      <w:r w:rsidRPr="00BC662F">
        <w:tab/>
        <w:t>Enumeration:</w:t>
      </w:r>
      <w:r>
        <w:t xml:space="preserve"> PositioningMode</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3897" w:name="_Toc20150424"/>
      <w:bookmarkStart w:id="3898" w:name="_Toc25168671"/>
      <w:bookmarkStart w:id="3899" w:name="_Toc27593090"/>
      <w:bookmarkStart w:id="3900" w:name="_Toc34147962"/>
      <w:bookmarkStart w:id="3901" w:name="_Toc36463346"/>
      <w:bookmarkStart w:id="3902" w:name="_Toc43215186"/>
      <w:bookmarkStart w:id="3903" w:name="_Toc45032434"/>
      <w:bookmarkStart w:id="3904" w:name="_Toc49849923"/>
      <w:bookmarkStart w:id="3905" w:name="_Toc51873437"/>
      <w:bookmarkStart w:id="3906" w:name="_Toc56517565"/>
      <w:bookmarkStart w:id="3907" w:name="_Toc58594466"/>
      <w:bookmarkStart w:id="3908" w:name="_Toc67685976"/>
      <w:bookmarkStart w:id="3909" w:name="_Toc74993803"/>
      <w:bookmarkStart w:id="3910" w:name="_Toc82716393"/>
      <w:bookmarkStart w:id="3911" w:name="_Toc88818680"/>
      <w:bookmarkStart w:id="3912" w:name="_Toc90650602"/>
      <w:bookmarkStart w:id="3913" w:name="_Toc98506272"/>
      <w:bookmarkStart w:id="3914" w:name="_Toc106639557"/>
      <w:bookmarkStart w:id="3915" w:name="_Toc114779067"/>
      <w:bookmarkStart w:id="3916" w:name="_Toc122096984"/>
      <w:bookmarkStart w:id="3917" w:name="_Toc130844205"/>
      <w:bookmarkStart w:id="3918" w:name="_Toc138411912"/>
      <w:bookmarkStart w:id="3919" w:name="_Toc145956105"/>
      <w:bookmarkStart w:id="3920" w:name="_Toc153887545"/>
      <w:bookmarkStart w:id="3921" w:name="_Toc161905434"/>
      <w:bookmarkStart w:id="3922" w:name="_Toc170210037"/>
      <w:bookmarkStart w:id="3923" w:name="_Toc177550832"/>
      <w:bookmarkStart w:id="3924" w:name="_Toc183624922"/>
      <w:bookmarkStart w:id="3925" w:name="_Toc186726914"/>
      <w:bookmarkStart w:id="3926" w:name="_Toc200620839"/>
      <w:r>
        <w:t>6.1.6.3.8</w:t>
      </w:r>
      <w:r w:rsidRPr="00BC662F">
        <w:tab/>
        <w:t>Enumeration:</w:t>
      </w:r>
      <w:r>
        <w:t xml:space="preserve"> GnssId</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3927" w:name="_Toc20150425"/>
      <w:bookmarkStart w:id="3928" w:name="_Toc25168672"/>
      <w:bookmarkStart w:id="3929" w:name="_Toc27593091"/>
      <w:bookmarkStart w:id="3930" w:name="_Toc34147963"/>
      <w:bookmarkStart w:id="3931" w:name="_Toc36463347"/>
      <w:bookmarkStart w:id="3932" w:name="_Toc43215187"/>
      <w:bookmarkStart w:id="3933" w:name="_Toc45032435"/>
      <w:bookmarkStart w:id="3934" w:name="_Toc49849924"/>
      <w:bookmarkStart w:id="3935" w:name="_Toc51873438"/>
      <w:bookmarkStart w:id="3936" w:name="_Toc56517566"/>
      <w:bookmarkStart w:id="3937" w:name="_Toc58594467"/>
      <w:bookmarkStart w:id="3938" w:name="_Toc67685977"/>
      <w:bookmarkStart w:id="3939" w:name="_Toc74993804"/>
      <w:bookmarkStart w:id="3940" w:name="_Toc82716394"/>
      <w:bookmarkStart w:id="3941" w:name="_Toc88818681"/>
      <w:bookmarkStart w:id="3942" w:name="_Toc90650603"/>
      <w:bookmarkStart w:id="3943" w:name="_Toc98506273"/>
      <w:bookmarkStart w:id="3944" w:name="_Toc106639558"/>
      <w:bookmarkStart w:id="3945" w:name="_Toc114779068"/>
      <w:bookmarkStart w:id="3946" w:name="_Toc122096985"/>
      <w:bookmarkStart w:id="3947" w:name="_Toc130844206"/>
      <w:bookmarkStart w:id="3948" w:name="_Toc138411913"/>
      <w:bookmarkStart w:id="3949" w:name="_Toc145956106"/>
      <w:bookmarkStart w:id="3950" w:name="_Toc153887546"/>
      <w:bookmarkStart w:id="3951" w:name="_Toc161905435"/>
      <w:bookmarkStart w:id="3952" w:name="_Toc170210038"/>
      <w:bookmarkStart w:id="3953" w:name="_Toc177550833"/>
      <w:bookmarkStart w:id="3954" w:name="_Toc183624923"/>
      <w:bookmarkStart w:id="3955" w:name="_Toc186726915"/>
      <w:bookmarkStart w:id="3956" w:name="_Toc200620840"/>
      <w:r>
        <w:t>6.1.6.3.9</w:t>
      </w:r>
      <w:r w:rsidRPr="00BC662F">
        <w:tab/>
        <w:t>Enumeration:</w:t>
      </w:r>
      <w:r>
        <w:t xml:space="preserve"> Usage</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3957" w:name="_Toc20150426"/>
      <w:bookmarkStart w:id="3958" w:name="_Toc25168673"/>
      <w:bookmarkStart w:id="3959" w:name="_Toc27593092"/>
      <w:bookmarkStart w:id="3960" w:name="_Toc34147964"/>
      <w:bookmarkStart w:id="3961" w:name="_Toc36463348"/>
      <w:bookmarkStart w:id="3962" w:name="_Toc43215188"/>
      <w:bookmarkStart w:id="3963" w:name="_Toc45032436"/>
      <w:bookmarkStart w:id="3964" w:name="_Toc49849925"/>
      <w:bookmarkStart w:id="3965" w:name="_Toc51873439"/>
      <w:bookmarkStart w:id="3966" w:name="_Toc56517567"/>
      <w:bookmarkStart w:id="3967" w:name="_Toc58594468"/>
      <w:bookmarkStart w:id="3968" w:name="_Toc67685978"/>
      <w:bookmarkStart w:id="3969" w:name="_Toc74993805"/>
      <w:bookmarkStart w:id="3970" w:name="_Toc82716395"/>
      <w:bookmarkStart w:id="3971" w:name="_Toc88818682"/>
      <w:bookmarkStart w:id="3972" w:name="_Toc90650604"/>
      <w:bookmarkStart w:id="3973" w:name="_Toc98506274"/>
      <w:bookmarkStart w:id="3974" w:name="_Toc106639559"/>
      <w:bookmarkStart w:id="3975" w:name="_Toc114779069"/>
      <w:bookmarkStart w:id="3976" w:name="_Toc122096986"/>
      <w:bookmarkStart w:id="3977" w:name="_Toc130844207"/>
      <w:bookmarkStart w:id="3978" w:name="_Toc138411914"/>
      <w:bookmarkStart w:id="3979" w:name="_Toc145956107"/>
      <w:bookmarkStart w:id="3980" w:name="_Toc153887547"/>
      <w:bookmarkStart w:id="3981" w:name="_Toc161905436"/>
      <w:bookmarkStart w:id="3982" w:name="_Toc170210039"/>
      <w:bookmarkStart w:id="3983" w:name="_Toc177550834"/>
      <w:bookmarkStart w:id="3984" w:name="_Toc183624924"/>
      <w:bookmarkStart w:id="3985" w:name="_Toc186726916"/>
      <w:bookmarkStart w:id="3986" w:name="_Toc200620841"/>
      <w:r>
        <w:t>6.1.6.3.10</w:t>
      </w:r>
      <w:r w:rsidRPr="00BC662F">
        <w:tab/>
        <w:t>Enumeration:</w:t>
      </w:r>
      <w:r>
        <w:t xml:space="preserve"> LcsPriority</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3987" w:name="_Toc20150427"/>
      <w:bookmarkStart w:id="3988" w:name="_Toc25168674"/>
      <w:bookmarkStart w:id="3989" w:name="_Toc27593093"/>
      <w:bookmarkStart w:id="3990" w:name="_Toc34147965"/>
      <w:bookmarkStart w:id="3991" w:name="_Toc36463349"/>
      <w:bookmarkStart w:id="3992" w:name="_Toc43215189"/>
      <w:bookmarkStart w:id="3993" w:name="_Toc45032437"/>
      <w:bookmarkStart w:id="3994" w:name="_Toc49849926"/>
      <w:bookmarkStart w:id="3995" w:name="_Toc51873440"/>
      <w:bookmarkStart w:id="3996" w:name="_Toc56517568"/>
      <w:bookmarkStart w:id="3997" w:name="_Toc58594469"/>
      <w:bookmarkStart w:id="3998" w:name="_Toc67685979"/>
      <w:bookmarkStart w:id="3999" w:name="_Toc74993806"/>
      <w:bookmarkStart w:id="4000" w:name="_Toc82716396"/>
      <w:bookmarkStart w:id="4001" w:name="_Toc88818683"/>
      <w:bookmarkStart w:id="4002" w:name="_Toc90650605"/>
      <w:bookmarkStart w:id="4003" w:name="_Toc98506275"/>
      <w:bookmarkStart w:id="4004" w:name="_Toc106639560"/>
      <w:bookmarkStart w:id="4005" w:name="_Toc114779070"/>
      <w:bookmarkStart w:id="4006" w:name="_Toc122096987"/>
      <w:bookmarkStart w:id="4007" w:name="_Toc130844208"/>
      <w:bookmarkStart w:id="4008" w:name="_Toc138411915"/>
      <w:bookmarkStart w:id="4009" w:name="_Toc145956108"/>
      <w:bookmarkStart w:id="4010" w:name="_Toc153887548"/>
      <w:bookmarkStart w:id="4011" w:name="_Toc161905437"/>
      <w:bookmarkStart w:id="4012" w:name="_Toc170210040"/>
      <w:bookmarkStart w:id="4013" w:name="_Toc177550835"/>
      <w:bookmarkStart w:id="4014" w:name="_Toc183624925"/>
      <w:bookmarkStart w:id="4015" w:name="_Toc186726917"/>
      <w:bookmarkStart w:id="4016" w:name="_Toc200620842"/>
      <w:r>
        <w:lastRenderedPageBreak/>
        <w:t>6.1.6.3.11</w:t>
      </w:r>
      <w:r w:rsidRPr="00BC662F">
        <w:tab/>
        <w:t>Enumeration:</w:t>
      </w:r>
      <w:r w:rsidRPr="00E661BE">
        <w:t xml:space="preserve"> VelocityRequested</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017" w:name="_Toc20150428"/>
      <w:bookmarkStart w:id="4018" w:name="_Toc25168675"/>
      <w:bookmarkStart w:id="4019" w:name="_Toc27593094"/>
      <w:bookmarkStart w:id="4020" w:name="_Toc34147966"/>
      <w:bookmarkStart w:id="4021" w:name="_Toc36463350"/>
      <w:bookmarkStart w:id="4022" w:name="_Toc43215190"/>
      <w:bookmarkStart w:id="4023" w:name="_Toc45032438"/>
      <w:bookmarkStart w:id="4024" w:name="_Toc49849927"/>
      <w:bookmarkStart w:id="4025" w:name="_Toc51873441"/>
      <w:bookmarkStart w:id="4026" w:name="_Toc56517569"/>
      <w:bookmarkStart w:id="4027" w:name="_Toc58594470"/>
      <w:bookmarkStart w:id="4028" w:name="_Toc67685980"/>
      <w:bookmarkStart w:id="4029" w:name="_Toc74993807"/>
      <w:bookmarkStart w:id="4030" w:name="_Toc82716397"/>
      <w:bookmarkStart w:id="4031" w:name="_Toc88818684"/>
      <w:bookmarkStart w:id="4032" w:name="_Toc90650606"/>
      <w:bookmarkStart w:id="4033" w:name="_Toc98506276"/>
      <w:bookmarkStart w:id="4034" w:name="_Toc106639561"/>
      <w:bookmarkStart w:id="4035" w:name="_Toc114779071"/>
      <w:bookmarkStart w:id="4036" w:name="_Toc122096988"/>
      <w:bookmarkStart w:id="4037" w:name="_Toc130844209"/>
      <w:bookmarkStart w:id="4038" w:name="_Toc138411916"/>
      <w:bookmarkStart w:id="4039" w:name="_Toc145956109"/>
      <w:bookmarkStart w:id="4040" w:name="_Toc153887549"/>
      <w:bookmarkStart w:id="4041" w:name="_Toc161905438"/>
      <w:bookmarkStart w:id="4042" w:name="_Toc170210041"/>
      <w:bookmarkStart w:id="4043" w:name="_Toc177550836"/>
      <w:bookmarkStart w:id="4044" w:name="_Toc183624926"/>
      <w:bookmarkStart w:id="4045" w:name="_Toc186726918"/>
      <w:bookmarkStart w:id="4046" w:name="_Toc200620843"/>
      <w:r>
        <w:t>6.1.6.3.12</w:t>
      </w:r>
      <w:r w:rsidRPr="00BC662F">
        <w:tab/>
        <w:t>Enumeration:</w:t>
      </w:r>
      <w:r w:rsidRPr="00E661BE">
        <w:t xml:space="preserve"> </w:t>
      </w:r>
      <w:r w:rsidRPr="0088594C">
        <w:t>AccuracyFulfilmentIndicator</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047" w:name="_Toc20150429"/>
      <w:bookmarkStart w:id="4048" w:name="_Toc25168676"/>
      <w:bookmarkStart w:id="4049" w:name="_Toc27593095"/>
      <w:bookmarkStart w:id="4050" w:name="_Toc34147967"/>
      <w:bookmarkStart w:id="4051" w:name="_Toc36463351"/>
      <w:bookmarkStart w:id="4052" w:name="_Toc43215191"/>
      <w:bookmarkStart w:id="4053" w:name="_Toc45032439"/>
      <w:bookmarkStart w:id="4054" w:name="_Toc49849928"/>
      <w:bookmarkStart w:id="4055" w:name="_Toc51873442"/>
      <w:bookmarkStart w:id="4056" w:name="_Toc56517570"/>
      <w:bookmarkStart w:id="4057" w:name="_Toc58594471"/>
      <w:bookmarkStart w:id="4058" w:name="_Toc67685981"/>
      <w:bookmarkStart w:id="4059" w:name="_Toc74993808"/>
      <w:bookmarkStart w:id="4060" w:name="_Toc82716398"/>
      <w:bookmarkStart w:id="4061" w:name="_Toc88818685"/>
      <w:bookmarkStart w:id="4062" w:name="_Toc90650607"/>
      <w:bookmarkStart w:id="4063" w:name="_Toc98506277"/>
      <w:bookmarkStart w:id="4064" w:name="_Toc106639562"/>
      <w:bookmarkStart w:id="4065" w:name="_Toc114779072"/>
      <w:bookmarkStart w:id="4066" w:name="_Toc122096989"/>
      <w:bookmarkStart w:id="4067" w:name="_Toc130844210"/>
      <w:bookmarkStart w:id="4068" w:name="_Toc138411917"/>
      <w:bookmarkStart w:id="4069" w:name="_Toc145956110"/>
      <w:bookmarkStart w:id="4070" w:name="_Toc153887550"/>
      <w:bookmarkStart w:id="4071" w:name="_Toc161905439"/>
      <w:bookmarkStart w:id="4072" w:name="_Toc170210042"/>
      <w:bookmarkStart w:id="4073" w:name="_Toc177550837"/>
      <w:bookmarkStart w:id="4074" w:name="_Toc183624927"/>
      <w:bookmarkStart w:id="4075" w:name="_Toc186726919"/>
      <w:bookmarkStart w:id="4076" w:name="_Toc200620844"/>
      <w:r>
        <w:t>6.1.6.3.13</w:t>
      </w:r>
      <w:r w:rsidRPr="00BC662F">
        <w:tab/>
        <w:t>Enumeration:</w:t>
      </w:r>
      <w:r w:rsidRPr="00E661BE">
        <w:t xml:space="preserve"> </w:t>
      </w:r>
      <w:r>
        <w:t>VerticalDirection</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077" w:name="_Toc20150430"/>
      <w:bookmarkStart w:id="4078" w:name="_Toc25168677"/>
      <w:bookmarkStart w:id="4079" w:name="_Toc27593096"/>
      <w:bookmarkStart w:id="4080" w:name="_Toc34147968"/>
      <w:bookmarkStart w:id="4081" w:name="_Toc36463352"/>
      <w:bookmarkStart w:id="4082" w:name="_Toc43215192"/>
      <w:bookmarkStart w:id="4083" w:name="_Toc45032440"/>
      <w:bookmarkStart w:id="4084" w:name="_Toc49849929"/>
      <w:bookmarkStart w:id="4085" w:name="_Toc51873443"/>
      <w:bookmarkStart w:id="4086" w:name="_Toc56517571"/>
      <w:bookmarkStart w:id="4087" w:name="_Toc58594472"/>
      <w:bookmarkStart w:id="4088" w:name="_Toc67685982"/>
      <w:bookmarkStart w:id="4089" w:name="_Toc74993809"/>
      <w:bookmarkStart w:id="4090" w:name="_Toc82716399"/>
      <w:bookmarkStart w:id="4091" w:name="_Toc88818686"/>
      <w:bookmarkStart w:id="4092" w:name="_Toc90650608"/>
      <w:bookmarkStart w:id="4093" w:name="_Toc98506278"/>
      <w:bookmarkStart w:id="4094" w:name="_Toc106639563"/>
      <w:bookmarkStart w:id="4095" w:name="_Toc114779073"/>
      <w:bookmarkStart w:id="4096" w:name="_Toc122096990"/>
      <w:bookmarkStart w:id="4097" w:name="_Toc130844211"/>
      <w:bookmarkStart w:id="4098" w:name="_Toc138411918"/>
      <w:bookmarkStart w:id="4099" w:name="_Toc145956111"/>
      <w:bookmarkStart w:id="4100" w:name="_Toc153887551"/>
      <w:bookmarkStart w:id="4101" w:name="_Toc161905440"/>
      <w:bookmarkStart w:id="4102" w:name="_Toc170210043"/>
      <w:bookmarkStart w:id="4103" w:name="_Toc177550838"/>
      <w:bookmarkStart w:id="4104" w:name="_Toc183624928"/>
      <w:bookmarkStart w:id="4105" w:name="_Toc186726920"/>
      <w:bookmarkStart w:id="4106" w:name="_Toc200620845"/>
      <w:r>
        <w:t>6.1.6.3.14</w:t>
      </w:r>
      <w:r w:rsidRPr="003B2883">
        <w:tab/>
        <w:t xml:space="preserve">Enumeration: </w:t>
      </w:r>
      <w:r>
        <w:t>LdrType</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107" w:name="_Toc20150431"/>
      <w:bookmarkStart w:id="4108" w:name="_Toc25168678"/>
      <w:bookmarkStart w:id="4109" w:name="_Toc27593097"/>
      <w:bookmarkStart w:id="4110" w:name="_Toc34147969"/>
      <w:bookmarkStart w:id="4111" w:name="_Toc36463353"/>
      <w:bookmarkStart w:id="4112" w:name="_Toc43215193"/>
      <w:bookmarkStart w:id="4113" w:name="_Toc45032441"/>
      <w:bookmarkStart w:id="4114" w:name="_Toc49849930"/>
      <w:bookmarkStart w:id="4115" w:name="_Toc51873444"/>
      <w:bookmarkStart w:id="4116" w:name="_Toc56517572"/>
      <w:bookmarkStart w:id="4117" w:name="_Toc58594473"/>
      <w:bookmarkStart w:id="4118" w:name="_Toc67685983"/>
      <w:bookmarkStart w:id="4119" w:name="_Toc74993810"/>
      <w:bookmarkStart w:id="4120" w:name="_Toc82716400"/>
      <w:bookmarkStart w:id="4121" w:name="_Toc88818687"/>
      <w:bookmarkStart w:id="4122" w:name="_Toc90650609"/>
      <w:bookmarkStart w:id="4123" w:name="_Toc98506279"/>
      <w:bookmarkStart w:id="4124" w:name="_Toc106639564"/>
      <w:bookmarkStart w:id="4125" w:name="_Toc114779074"/>
      <w:bookmarkStart w:id="4126" w:name="_Toc122096991"/>
      <w:bookmarkStart w:id="4127" w:name="_Toc130844212"/>
      <w:bookmarkStart w:id="4128" w:name="_Toc138411919"/>
      <w:bookmarkStart w:id="4129" w:name="_Toc145956112"/>
      <w:bookmarkStart w:id="4130" w:name="_Toc153887552"/>
      <w:bookmarkStart w:id="4131" w:name="_Toc161905441"/>
      <w:bookmarkStart w:id="4132" w:name="_Toc170210044"/>
      <w:bookmarkStart w:id="4133" w:name="_Toc177550839"/>
      <w:bookmarkStart w:id="4134" w:name="_Toc183624929"/>
      <w:bookmarkStart w:id="4135" w:name="_Toc186726921"/>
      <w:bookmarkStart w:id="4136" w:name="_Toc200620846"/>
      <w:r>
        <w:t>6.1.6.3.15</w:t>
      </w:r>
      <w:r w:rsidRPr="00BC662F">
        <w:tab/>
        <w:t>Enumeration</w:t>
      </w:r>
      <w:r>
        <w:t>: ReportingAreaType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137" w:name="_Toc20150432"/>
      <w:bookmarkStart w:id="4138" w:name="_Toc25168679"/>
      <w:bookmarkStart w:id="4139" w:name="_Toc27593098"/>
      <w:bookmarkStart w:id="4140" w:name="_Toc34147970"/>
      <w:bookmarkStart w:id="4141" w:name="_Toc36463354"/>
      <w:bookmarkStart w:id="4142" w:name="_Toc43215194"/>
      <w:bookmarkStart w:id="4143" w:name="_Toc45032442"/>
      <w:bookmarkStart w:id="4144" w:name="_Toc49849931"/>
      <w:bookmarkStart w:id="4145" w:name="_Toc51873445"/>
      <w:bookmarkStart w:id="4146" w:name="_Toc56517573"/>
      <w:bookmarkStart w:id="4147" w:name="_Toc58594474"/>
      <w:bookmarkStart w:id="4148" w:name="_Toc67685984"/>
      <w:bookmarkStart w:id="4149" w:name="_Toc74993811"/>
      <w:bookmarkStart w:id="4150" w:name="_Toc82716401"/>
      <w:bookmarkStart w:id="4151" w:name="_Toc88818688"/>
      <w:bookmarkStart w:id="4152" w:name="_Toc90650610"/>
      <w:bookmarkStart w:id="4153" w:name="_Toc98506280"/>
      <w:bookmarkStart w:id="4154" w:name="_Toc106639565"/>
      <w:bookmarkStart w:id="4155" w:name="_Toc114779075"/>
      <w:bookmarkStart w:id="4156" w:name="_Toc122096992"/>
      <w:bookmarkStart w:id="4157" w:name="_Toc130844213"/>
      <w:bookmarkStart w:id="4158" w:name="_Toc138411920"/>
      <w:bookmarkStart w:id="4159" w:name="_Toc145956113"/>
      <w:bookmarkStart w:id="4160" w:name="_Toc153887553"/>
      <w:bookmarkStart w:id="4161"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162" w:name="_Toc170210045"/>
      <w:bookmarkStart w:id="4163" w:name="_Toc177550840"/>
      <w:bookmarkStart w:id="4164" w:name="_Toc183624930"/>
      <w:bookmarkStart w:id="4165" w:name="_Toc186726922"/>
      <w:bookmarkStart w:id="4166" w:name="_Toc200620847"/>
      <w:r>
        <w:t>6.1.6.3.16</w:t>
      </w:r>
      <w:r w:rsidRPr="00BC662F">
        <w:tab/>
        <w:t>Enumeration</w:t>
      </w:r>
      <w:r>
        <w:t>: OccurrenceInfo</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167" w:name="_Toc20150433"/>
      <w:bookmarkStart w:id="4168" w:name="_Toc25168680"/>
      <w:bookmarkStart w:id="4169" w:name="_Toc27593099"/>
      <w:bookmarkStart w:id="4170" w:name="_Toc34147971"/>
      <w:bookmarkStart w:id="4171" w:name="_Toc36463355"/>
      <w:bookmarkStart w:id="4172" w:name="_Toc43215195"/>
      <w:bookmarkStart w:id="4173" w:name="_Toc45032443"/>
      <w:bookmarkStart w:id="4174" w:name="_Toc49849932"/>
      <w:bookmarkStart w:id="4175" w:name="_Toc51873446"/>
      <w:bookmarkStart w:id="4176" w:name="_Toc56517574"/>
      <w:bookmarkStart w:id="4177" w:name="_Toc58594475"/>
      <w:bookmarkStart w:id="4178" w:name="_Toc67685985"/>
      <w:bookmarkStart w:id="4179" w:name="_Toc74993812"/>
      <w:bookmarkStart w:id="4180" w:name="_Toc82716402"/>
      <w:bookmarkStart w:id="4181" w:name="_Toc88818689"/>
      <w:bookmarkStart w:id="4182" w:name="_Toc90650611"/>
      <w:bookmarkStart w:id="4183" w:name="_Toc98506281"/>
      <w:bookmarkStart w:id="4184" w:name="_Toc106639566"/>
      <w:bookmarkStart w:id="4185" w:name="_Toc114779076"/>
      <w:bookmarkStart w:id="4186" w:name="_Toc122096993"/>
      <w:bookmarkStart w:id="4187" w:name="_Toc130844214"/>
      <w:bookmarkStart w:id="4188" w:name="_Toc138411921"/>
      <w:bookmarkStart w:id="4189" w:name="_Toc145956114"/>
      <w:bookmarkStart w:id="4190" w:name="_Toc153887554"/>
      <w:bookmarkStart w:id="4191" w:name="_Toc161905443"/>
      <w:bookmarkStart w:id="4192" w:name="_Toc170210046"/>
      <w:bookmarkStart w:id="4193" w:name="_Toc177550841"/>
      <w:bookmarkStart w:id="4194" w:name="_Toc183624931"/>
      <w:bookmarkStart w:id="4195" w:name="_Toc186726923"/>
      <w:bookmarkStart w:id="4196" w:name="_Toc200620848"/>
      <w:r>
        <w:t>6.1.6.3.17</w:t>
      </w:r>
      <w:r w:rsidRPr="00BC662F">
        <w:tab/>
        <w:t>Enumeration</w:t>
      </w:r>
      <w:r>
        <w:t>: ReportingAccessType</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197" w:name="_Toc20150434"/>
      <w:bookmarkStart w:id="4198" w:name="_Toc25168681"/>
      <w:bookmarkStart w:id="4199" w:name="_Toc27593100"/>
      <w:bookmarkStart w:id="4200" w:name="_Toc34147972"/>
      <w:bookmarkStart w:id="4201" w:name="_Toc36463356"/>
      <w:bookmarkStart w:id="4202" w:name="_Toc43215196"/>
      <w:bookmarkStart w:id="4203" w:name="_Toc45032444"/>
      <w:bookmarkStart w:id="4204" w:name="_Toc49849933"/>
      <w:bookmarkStart w:id="4205" w:name="_Toc51873447"/>
      <w:bookmarkStart w:id="4206" w:name="_Toc56517575"/>
      <w:bookmarkStart w:id="4207" w:name="_Toc58594476"/>
      <w:bookmarkStart w:id="4208" w:name="_Toc67685986"/>
      <w:bookmarkStart w:id="4209" w:name="_Toc74993813"/>
      <w:bookmarkStart w:id="4210" w:name="_Toc82716403"/>
      <w:bookmarkStart w:id="4211" w:name="_Toc88818690"/>
      <w:bookmarkStart w:id="4212" w:name="_Toc90650612"/>
      <w:bookmarkStart w:id="4213" w:name="_Toc98506282"/>
      <w:bookmarkStart w:id="4214" w:name="_Toc106639567"/>
      <w:bookmarkStart w:id="4215" w:name="_Toc114779077"/>
      <w:bookmarkStart w:id="4216" w:name="_Toc122096994"/>
      <w:bookmarkStart w:id="4217" w:name="_Toc130844215"/>
      <w:bookmarkStart w:id="4218" w:name="_Toc138411922"/>
      <w:bookmarkStart w:id="4219" w:name="_Toc145956115"/>
      <w:bookmarkStart w:id="4220" w:name="_Toc153887555"/>
      <w:bookmarkStart w:id="4221" w:name="_Toc161905444"/>
      <w:bookmarkStart w:id="4222" w:name="_Toc170210047"/>
      <w:bookmarkStart w:id="4223" w:name="_Toc177550842"/>
      <w:bookmarkStart w:id="4224" w:name="_Toc183624932"/>
      <w:bookmarkStart w:id="4225" w:name="_Toc186726924"/>
      <w:bookmarkStart w:id="4226" w:name="_Toc200620849"/>
      <w:r>
        <w:t>6.1.6.3.18</w:t>
      </w:r>
      <w:r w:rsidRPr="003B2883">
        <w:tab/>
        <w:t xml:space="preserve">Enumeration: </w:t>
      </w:r>
      <w:r>
        <w:t>Event</w:t>
      </w:r>
      <w:r w:rsidRPr="003B2883">
        <w:t>Class</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227" w:name="_Toc20150435"/>
      <w:bookmarkStart w:id="4228" w:name="_Toc25168682"/>
      <w:bookmarkStart w:id="4229" w:name="_Toc27593101"/>
      <w:bookmarkStart w:id="4230" w:name="_Toc34147973"/>
      <w:bookmarkStart w:id="4231" w:name="_Toc36463357"/>
      <w:bookmarkStart w:id="4232" w:name="_Toc43215197"/>
      <w:bookmarkStart w:id="4233" w:name="_Toc45032445"/>
      <w:bookmarkStart w:id="4234" w:name="_Toc49849934"/>
      <w:bookmarkStart w:id="4235" w:name="_Toc51873448"/>
      <w:bookmarkStart w:id="4236" w:name="_Toc56517576"/>
      <w:bookmarkStart w:id="4237" w:name="_Toc58594477"/>
      <w:bookmarkStart w:id="4238" w:name="_Toc67685987"/>
      <w:bookmarkStart w:id="4239" w:name="_Toc74993814"/>
      <w:bookmarkStart w:id="4240" w:name="_Toc82716404"/>
      <w:bookmarkStart w:id="4241" w:name="_Toc88818691"/>
      <w:bookmarkStart w:id="4242" w:name="_Toc90650613"/>
      <w:bookmarkStart w:id="4243" w:name="_Toc98506283"/>
      <w:bookmarkStart w:id="4244" w:name="_Toc106639568"/>
      <w:bookmarkStart w:id="4245" w:name="_Toc114779078"/>
      <w:bookmarkStart w:id="4246" w:name="_Toc122096995"/>
      <w:bookmarkStart w:id="4247" w:name="_Toc130844216"/>
      <w:bookmarkStart w:id="4248" w:name="_Toc138411923"/>
      <w:bookmarkStart w:id="4249" w:name="_Toc145956116"/>
      <w:bookmarkStart w:id="4250" w:name="_Toc153887556"/>
      <w:bookmarkStart w:id="4251" w:name="_Toc161905445"/>
      <w:bookmarkStart w:id="4252" w:name="_Toc170210048"/>
      <w:bookmarkStart w:id="4253" w:name="_Toc177550843"/>
      <w:bookmarkStart w:id="4254" w:name="_Toc183624933"/>
      <w:bookmarkStart w:id="4255" w:name="_Toc186726925"/>
      <w:bookmarkStart w:id="4256" w:name="_Toc200620850"/>
      <w:r>
        <w:lastRenderedPageBreak/>
        <w:t>6.1.6.3.19</w:t>
      </w:r>
      <w:r w:rsidRPr="003B2883">
        <w:tab/>
        <w:t xml:space="preserve">Enumeration: </w:t>
      </w:r>
      <w:r>
        <w:t>ReportedEventType</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257" w:name="_Toc20150436"/>
      <w:bookmarkStart w:id="4258" w:name="_Toc25168683"/>
      <w:bookmarkStart w:id="4259" w:name="_Toc27593102"/>
      <w:bookmarkStart w:id="4260" w:name="_Toc34147974"/>
      <w:bookmarkStart w:id="4261" w:name="_Toc36463358"/>
      <w:bookmarkStart w:id="4262" w:name="_Toc43215198"/>
      <w:bookmarkStart w:id="4263" w:name="_Toc45032446"/>
      <w:bookmarkStart w:id="4264" w:name="_Toc49849935"/>
      <w:bookmarkStart w:id="4265" w:name="_Toc51873449"/>
      <w:bookmarkStart w:id="4266" w:name="_Toc56517577"/>
      <w:bookmarkStart w:id="4267" w:name="_Toc58594478"/>
      <w:bookmarkStart w:id="4268" w:name="_Toc67685988"/>
      <w:bookmarkStart w:id="4269" w:name="_Toc74993815"/>
      <w:bookmarkStart w:id="4270" w:name="_Toc82716405"/>
      <w:bookmarkStart w:id="4271" w:name="_Toc88818692"/>
      <w:bookmarkStart w:id="4272" w:name="_Toc90650614"/>
      <w:bookmarkStart w:id="4273" w:name="_Toc98506284"/>
      <w:bookmarkStart w:id="4274" w:name="_Toc106639569"/>
      <w:bookmarkStart w:id="4275" w:name="_Toc114779079"/>
      <w:bookmarkStart w:id="4276" w:name="_Toc122096996"/>
      <w:bookmarkStart w:id="4277" w:name="_Toc130844217"/>
      <w:bookmarkStart w:id="4278" w:name="_Toc138411924"/>
      <w:bookmarkStart w:id="4279" w:name="_Toc145956117"/>
      <w:bookmarkStart w:id="4280" w:name="_Toc153887557"/>
      <w:bookmarkStart w:id="4281" w:name="_Toc161905446"/>
      <w:bookmarkStart w:id="4282" w:name="_Toc170210049"/>
      <w:bookmarkStart w:id="4283" w:name="_Toc177550844"/>
      <w:bookmarkStart w:id="4284" w:name="_Toc183624934"/>
      <w:bookmarkStart w:id="4285" w:name="_Toc186726926"/>
      <w:bookmarkStart w:id="4286" w:name="_Toc200620851"/>
      <w:r>
        <w:t>6.1.6.3.20</w:t>
      </w:r>
      <w:r w:rsidRPr="003B2883">
        <w:tab/>
        <w:t>Enumeration</w:t>
      </w:r>
      <w:r>
        <w:t>: TerminationCause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287" w:name="_Toc25168684"/>
      <w:bookmarkStart w:id="4288" w:name="_Toc27593103"/>
      <w:bookmarkStart w:id="4289" w:name="_Toc34147975"/>
      <w:bookmarkStart w:id="4290" w:name="_Toc36463359"/>
      <w:bookmarkStart w:id="4291" w:name="_Toc43215199"/>
      <w:bookmarkStart w:id="4292" w:name="_Toc45032447"/>
      <w:bookmarkStart w:id="4293" w:name="_Toc49849936"/>
      <w:bookmarkStart w:id="4294" w:name="_Toc51873450"/>
      <w:bookmarkStart w:id="4295" w:name="_Toc56517578"/>
      <w:bookmarkStart w:id="4296" w:name="_Toc58594479"/>
      <w:bookmarkStart w:id="4297" w:name="_Toc67685989"/>
      <w:bookmarkStart w:id="4298" w:name="_Toc74993816"/>
      <w:bookmarkStart w:id="4299" w:name="_Toc82716406"/>
      <w:bookmarkStart w:id="4300" w:name="_Toc88818693"/>
      <w:bookmarkStart w:id="4301" w:name="_Toc90650615"/>
      <w:bookmarkStart w:id="4302" w:name="_Toc98506285"/>
      <w:bookmarkStart w:id="4303" w:name="_Toc106639570"/>
      <w:bookmarkStart w:id="4304" w:name="_Toc114779080"/>
      <w:bookmarkStart w:id="4305" w:name="_Toc122096997"/>
      <w:bookmarkStart w:id="4306" w:name="_Toc130844218"/>
      <w:bookmarkStart w:id="4307" w:name="_Toc138411925"/>
      <w:bookmarkStart w:id="4308" w:name="_Toc145956118"/>
      <w:bookmarkStart w:id="4309" w:name="_Toc153887558"/>
      <w:bookmarkStart w:id="4310" w:name="_Toc161905447"/>
      <w:bookmarkStart w:id="4311" w:name="_Toc170210050"/>
      <w:bookmarkStart w:id="4312" w:name="_Toc177550845"/>
      <w:bookmarkStart w:id="4313" w:name="_Toc183624935"/>
      <w:bookmarkStart w:id="4314" w:name="_Toc186726927"/>
      <w:bookmarkStart w:id="4315" w:name="_Toc200620852"/>
      <w:r w:rsidRPr="00EB7848">
        <w:t>6.1.6.3.21</w:t>
      </w:r>
      <w:r w:rsidRPr="00EB7848">
        <w:tab/>
        <w:t xml:space="preserve">Enumeration: </w:t>
      </w:r>
      <w:r w:rsidRPr="00EB7848">
        <w:rPr>
          <w:lang w:eastAsia="zh-CN"/>
        </w:rPr>
        <w:t>LcsQosClass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316" w:name="_Toc34147976"/>
      <w:bookmarkStart w:id="4317" w:name="_Toc36463360"/>
      <w:bookmarkStart w:id="4318" w:name="_Toc43215200"/>
      <w:bookmarkStart w:id="4319" w:name="_Toc45032448"/>
      <w:bookmarkStart w:id="4320" w:name="_Toc49849937"/>
      <w:bookmarkStart w:id="4321" w:name="_Toc51873451"/>
      <w:bookmarkStart w:id="4322" w:name="_Toc56517579"/>
      <w:bookmarkStart w:id="4323" w:name="_Toc58594480"/>
      <w:bookmarkStart w:id="4324" w:name="_Toc67685990"/>
      <w:bookmarkStart w:id="4325" w:name="_Toc74993817"/>
      <w:bookmarkStart w:id="4326" w:name="_Toc82716407"/>
      <w:bookmarkStart w:id="4327" w:name="_Toc88818694"/>
      <w:bookmarkStart w:id="4328" w:name="_Toc90650616"/>
      <w:bookmarkStart w:id="4329" w:name="_Toc98506286"/>
      <w:bookmarkStart w:id="4330" w:name="_Toc106639571"/>
      <w:bookmarkStart w:id="4331" w:name="_Toc114779081"/>
      <w:bookmarkStart w:id="4332" w:name="_Toc122096998"/>
      <w:bookmarkStart w:id="4333" w:name="_Toc130844219"/>
      <w:bookmarkStart w:id="4334" w:name="_Toc138411926"/>
      <w:bookmarkStart w:id="4335" w:name="_Toc145956119"/>
      <w:bookmarkStart w:id="4336" w:name="_Toc153887559"/>
      <w:bookmarkStart w:id="4337" w:name="_Toc161905448"/>
      <w:bookmarkStart w:id="4338" w:name="_Toc170210051"/>
      <w:bookmarkStart w:id="4339" w:name="_Toc177550846"/>
      <w:bookmarkStart w:id="4340" w:name="_Toc183624936"/>
      <w:bookmarkStart w:id="4341" w:name="_Toc186726928"/>
      <w:bookmarkStart w:id="4342" w:name="_Toc200620853"/>
      <w:r>
        <w:t>6.1.6.3.22</w:t>
      </w:r>
      <w:r>
        <w:tab/>
        <w:t xml:space="preserve">Enumeration: </w:t>
      </w:r>
      <w:r w:rsidRPr="0031710B">
        <w:rPr>
          <w:lang w:eastAsia="zh-CN"/>
        </w:rPr>
        <w:t>UeLocationServiceInd</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343" w:name="_Toc138411927"/>
      <w:bookmarkStart w:id="4344" w:name="_Toc145956120"/>
      <w:bookmarkStart w:id="4345" w:name="_Toc153887560"/>
      <w:bookmarkStart w:id="4346" w:name="_Toc161905449"/>
      <w:bookmarkStart w:id="4347" w:name="_Toc170210052"/>
      <w:bookmarkStart w:id="4348" w:name="_Toc177550847"/>
      <w:bookmarkStart w:id="4349" w:name="_Toc183624937"/>
      <w:bookmarkStart w:id="4350" w:name="_Toc186726929"/>
      <w:bookmarkStart w:id="4351" w:name="_Toc200620854"/>
      <w:r>
        <w:t>6.1.6.3.</w:t>
      </w:r>
      <w:r w:rsidR="006F709B">
        <w:t>23</w:t>
      </w:r>
      <w:r>
        <w:tab/>
      </w:r>
      <w:r w:rsidR="00AC3DAF">
        <w:t xml:space="preserve">Enumeration: </w:t>
      </w:r>
      <w:r w:rsidR="00AC3DAF">
        <w:rPr>
          <w:lang w:eastAsia="zh-CN"/>
        </w:rPr>
        <w:t>IndoorOutdoorInd</w:t>
      </w:r>
      <w:bookmarkEnd w:id="4343"/>
      <w:bookmarkEnd w:id="4344"/>
      <w:bookmarkEnd w:id="4345"/>
      <w:bookmarkEnd w:id="4346"/>
      <w:bookmarkEnd w:id="4347"/>
      <w:bookmarkEnd w:id="4348"/>
      <w:bookmarkEnd w:id="4349"/>
      <w:bookmarkEnd w:id="4350"/>
      <w:bookmarkEnd w:id="435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352" w:name="_Toc122096358"/>
      <w:bookmarkStart w:id="4353" w:name="_Toc138411643"/>
      <w:bookmarkStart w:id="4354" w:name="_Toc145956121"/>
      <w:bookmarkStart w:id="4355" w:name="_Toc153887561"/>
      <w:bookmarkStart w:id="4356" w:name="_Toc161905450"/>
      <w:bookmarkStart w:id="4357" w:name="_Toc170210053"/>
      <w:bookmarkStart w:id="4358" w:name="_Toc177550848"/>
      <w:bookmarkStart w:id="4359" w:name="_Toc183624938"/>
      <w:bookmarkStart w:id="4360" w:name="_Toc186726930"/>
      <w:bookmarkStart w:id="4361" w:name="_Toc200620855"/>
      <w:r>
        <w:lastRenderedPageBreak/>
        <w:t>6.1.6.3.24</w:t>
      </w:r>
      <w:r>
        <w:tab/>
        <w:t xml:space="preserve">Enumeration: </w:t>
      </w:r>
      <w:bookmarkEnd w:id="4352"/>
      <w:bookmarkEnd w:id="4353"/>
      <w:r>
        <w:rPr>
          <w:lang w:eastAsia="zh-CN"/>
        </w:rPr>
        <w:t>FixType</w:t>
      </w:r>
      <w:bookmarkEnd w:id="4354"/>
      <w:bookmarkEnd w:id="4355"/>
      <w:bookmarkEnd w:id="4356"/>
      <w:bookmarkEnd w:id="4357"/>
      <w:bookmarkEnd w:id="4358"/>
      <w:bookmarkEnd w:id="4359"/>
      <w:bookmarkEnd w:id="4360"/>
      <w:bookmarkEnd w:id="4361"/>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362" w:name="_Toc145956122"/>
      <w:bookmarkStart w:id="4363" w:name="_Toc153887562"/>
      <w:bookmarkStart w:id="4364" w:name="_Toc161905451"/>
      <w:bookmarkStart w:id="4365" w:name="_Toc170210054"/>
      <w:bookmarkStart w:id="4366" w:name="_Toc177550849"/>
      <w:bookmarkStart w:id="4367" w:name="_Toc183624939"/>
      <w:bookmarkStart w:id="4368" w:name="_Toc186726931"/>
      <w:bookmarkStart w:id="4369" w:name="_Toc200620856"/>
      <w:r>
        <w:t>6.1.6.3.25</w:t>
      </w:r>
      <w:r>
        <w:tab/>
        <w:t xml:space="preserve">Enumeration: </w:t>
      </w:r>
      <w:r w:rsidRPr="009413E0">
        <w:rPr>
          <w:lang w:eastAsia="zh-CN"/>
        </w:rPr>
        <w:t>LosNlosMeasureInd</w:t>
      </w:r>
      <w:bookmarkEnd w:id="4362"/>
      <w:bookmarkEnd w:id="4363"/>
      <w:bookmarkEnd w:id="4364"/>
      <w:bookmarkEnd w:id="4365"/>
      <w:bookmarkEnd w:id="4366"/>
      <w:bookmarkEnd w:id="4367"/>
      <w:bookmarkEnd w:id="4368"/>
      <w:bookmarkEnd w:id="4369"/>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370" w:name="_Toc145956123"/>
      <w:bookmarkStart w:id="4371" w:name="_Toc153887563"/>
      <w:bookmarkStart w:id="4372" w:name="_Toc161905452"/>
      <w:bookmarkStart w:id="4373" w:name="_Toc170210055"/>
      <w:bookmarkStart w:id="4374" w:name="_Toc177550850"/>
      <w:bookmarkStart w:id="4375" w:name="_Toc183624940"/>
      <w:bookmarkStart w:id="4376" w:name="_Toc186726932"/>
      <w:bookmarkStart w:id="4377" w:name="_Toc200620857"/>
      <w:r>
        <w:t>6.1.6.3.26</w:t>
      </w:r>
      <w:r>
        <w:tab/>
        <w:t>Enumeration: UpConnectionS</w:t>
      </w:r>
      <w:r w:rsidRPr="00EC7E78">
        <w:t>tatus</w:t>
      </w:r>
      <w:bookmarkEnd w:id="4370"/>
      <w:bookmarkEnd w:id="4371"/>
      <w:bookmarkEnd w:id="4372"/>
      <w:bookmarkEnd w:id="4373"/>
      <w:bookmarkEnd w:id="4374"/>
      <w:bookmarkEnd w:id="4375"/>
      <w:bookmarkEnd w:id="4376"/>
      <w:bookmarkEnd w:id="4377"/>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378" w:name="_Toc145956124"/>
      <w:bookmarkStart w:id="4379" w:name="_Toc153887564"/>
      <w:bookmarkStart w:id="4380" w:name="_Toc161905453"/>
      <w:bookmarkStart w:id="4381" w:name="_Toc170210056"/>
      <w:bookmarkStart w:id="4382" w:name="_Toc177550851"/>
      <w:bookmarkStart w:id="4383" w:name="_Toc183624941"/>
      <w:bookmarkStart w:id="4384" w:name="_Toc186726933"/>
      <w:bookmarkStart w:id="4385" w:name="_Toc200620858"/>
      <w:r w:rsidRPr="003B2883">
        <w:t>6.</w:t>
      </w:r>
      <w:r>
        <w:t>1</w:t>
      </w:r>
      <w:r w:rsidRPr="003B2883">
        <w:t>.6.3.</w:t>
      </w:r>
      <w:r w:rsidR="00D773A8">
        <w:t>27</w:t>
      </w:r>
      <w:r w:rsidRPr="003B2883">
        <w:tab/>
        <w:t xml:space="preserve">Enumeration: </w:t>
      </w:r>
      <w:r>
        <w:t>RangingSlResult</w:t>
      </w:r>
      <w:bookmarkEnd w:id="4378"/>
      <w:bookmarkEnd w:id="4379"/>
      <w:bookmarkEnd w:id="4380"/>
      <w:bookmarkEnd w:id="4381"/>
      <w:bookmarkEnd w:id="4382"/>
      <w:bookmarkEnd w:id="4383"/>
      <w:bookmarkEnd w:id="4384"/>
      <w:bookmarkEnd w:id="4385"/>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386" w:name="_Toc145956125"/>
      <w:bookmarkStart w:id="4387" w:name="_Toc153887565"/>
      <w:bookmarkStart w:id="4388" w:name="_Toc161905454"/>
      <w:bookmarkStart w:id="4389" w:name="_Toc170210057"/>
      <w:bookmarkStart w:id="4390" w:name="_Toc177550852"/>
      <w:bookmarkStart w:id="4391" w:name="_Toc183624942"/>
      <w:bookmarkStart w:id="4392" w:name="_Toc186726934"/>
      <w:bookmarkStart w:id="4393" w:name="_Toc200620859"/>
      <w:r>
        <w:t>6.1.6.3.</w:t>
      </w:r>
      <w:r w:rsidR="00D773A8">
        <w:t>28</w:t>
      </w:r>
      <w:r w:rsidRPr="00BC662F">
        <w:tab/>
        <w:t xml:space="preserve">Enumeration: </w:t>
      </w:r>
      <w:r>
        <w:t>RelatedU</w:t>
      </w:r>
      <w:r w:rsidR="001B1456">
        <w:t>e</w:t>
      </w:r>
      <w:r w:rsidRPr="003B2883">
        <w:t>Type</w:t>
      </w:r>
      <w:bookmarkEnd w:id="4386"/>
      <w:bookmarkEnd w:id="4387"/>
      <w:bookmarkEnd w:id="4388"/>
      <w:bookmarkEnd w:id="4389"/>
      <w:bookmarkEnd w:id="4390"/>
      <w:bookmarkEnd w:id="4391"/>
      <w:bookmarkEnd w:id="4392"/>
      <w:bookmarkEnd w:id="43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394" w:name="_Toc153887566"/>
      <w:bookmarkStart w:id="4395" w:name="_Toc161905455"/>
      <w:bookmarkStart w:id="4396" w:name="_Toc170210058"/>
      <w:bookmarkStart w:id="4397" w:name="_Toc177550853"/>
      <w:bookmarkStart w:id="4398" w:name="_Toc183624943"/>
      <w:bookmarkStart w:id="4399" w:name="_Toc186726935"/>
      <w:bookmarkStart w:id="4400" w:name="_Toc200620860"/>
      <w:r>
        <w:t>6.1.6.3.29</w:t>
      </w:r>
      <w:r>
        <w:tab/>
        <w:t xml:space="preserve">Enumeration: </w:t>
      </w:r>
      <w:r>
        <w:rPr>
          <w:lang w:eastAsia="zh-CN"/>
        </w:rPr>
        <w:t>LcsUpConnectionInd</w:t>
      </w:r>
      <w:bookmarkEnd w:id="4394"/>
      <w:bookmarkEnd w:id="4395"/>
      <w:bookmarkEnd w:id="4396"/>
      <w:bookmarkEnd w:id="4397"/>
      <w:bookmarkEnd w:id="4398"/>
      <w:bookmarkEnd w:id="4399"/>
      <w:bookmarkEnd w:id="4400"/>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401" w:name="_Toc153887567"/>
      <w:bookmarkStart w:id="4402" w:name="_Toc161905456"/>
      <w:bookmarkStart w:id="4403" w:name="_Toc170210059"/>
      <w:bookmarkStart w:id="4404" w:name="_Toc177550854"/>
      <w:bookmarkStart w:id="4405" w:name="_Toc183624944"/>
      <w:bookmarkStart w:id="4406" w:name="_Toc186726936"/>
      <w:bookmarkStart w:id="4407" w:name="_Toc200620861"/>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401"/>
      <w:bookmarkEnd w:id="4402"/>
      <w:bookmarkEnd w:id="4403"/>
      <w:bookmarkEnd w:id="4404"/>
      <w:bookmarkEnd w:id="4405"/>
      <w:bookmarkEnd w:id="4406"/>
      <w:bookmarkEnd w:id="4407"/>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408" w:name="_Toc177550855"/>
      <w:bookmarkStart w:id="4409" w:name="_Toc183624945"/>
      <w:bookmarkStart w:id="4410" w:name="_Toc186726937"/>
      <w:bookmarkStart w:id="4411" w:name="_Toc200620862"/>
      <w:r>
        <w:t>6.1.6.3.31</w:t>
      </w:r>
      <w:r w:rsidRPr="00BC662F">
        <w:tab/>
        <w:t xml:space="preserve">Enumeration: </w:t>
      </w:r>
      <w:r>
        <w:t>SlPositioningCapability</w:t>
      </w:r>
      <w:bookmarkEnd w:id="4408"/>
      <w:bookmarkEnd w:id="4409"/>
      <w:bookmarkEnd w:id="4410"/>
      <w:bookmarkEnd w:id="4411"/>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412" w:name="_Toc200620863"/>
      <w:r>
        <w:t>6.1.6.3.</w:t>
      </w:r>
      <w:r w:rsidR="00361B56">
        <w:t>32</w:t>
      </w:r>
      <w:r w:rsidRPr="00BC662F">
        <w:tab/>
        <w:t xml:space="preserve">Enumeration: </w:t>
      </w:r>
      <w:r>
        <w:t>UnitsLinearV</w:t>
      </w:r>
      <w:r w:rsidRPr="00093A1E">
        <w:t>elocity</w:t>
      </w:r>
      <w:bookmarkEnd w:id="4412"/>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413" w:name="_Toc200620864"/>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41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414" w:name="_Toc25073996"/>
      <w:bookmarkStart w:id="4415" w:name="_Toc27584636"/>
      <w:bookmarkStart w:id="4416" w:name="_Toc34147977"/>
      <w:bookmarkStart w:id="4417" w:name="_Toc36463361"/>
      <w:bookmarkStart w:id="4418" w:name="_Toc43215201"/>
      <w:bookmarkStart w:id="4419" w:name="_Toc45032449"/>
      <w:bookmarkStart w:id="4420" w:name="_Toc49849938"/>
      <w:bookmarkStart w:id="4421" w:name="_Toc51873452"/>
      <w:bookmarkStart w:id="4422" w:name="_Toc56517580"/>
      <w:bookmarkStart w:id="4423" w:name="_Toc58594481"/>
      <w:bookmarkStart w:id="4424" w:name="_Toc67685991"/>
      <w:bookmarkStart w:id="4425" w:name="_Toc74993818"/>
      <w:bookmarkStart w:id="4426" w:name="_Toc82716408"/>
      <w:bookmarkStart w:id="4427" w:name="_Toc88818695"/>
      <w:bookmarkStart w:id="4428" w:name="_Toc90650617"/>
      <w:bookmarkStart w:id="4429" w:name="_Toc98506287"/>
      <w:bookmarkStart w:id="4430" w:name="_Toc106639572"/>
      <w:bookmarkStart w:id="4431" w:name="_Toc114779082"/>
      <w:bookmarkStart w:id="4432" w:name="_Toc122096999"/>
      <w:bookmarkStart w:id="4433" w:name="_Toc130844220"/>
      <w:bookmarkStart w:id="4434" w:name="_Toc138411928"/>
      <w:bookmarkStart w:id="4435" w:name="_Toc145956126"/>
      <w:bookmarkStart w:id="4436" w:name="_Toc153887568"/>
      <w:bookmarkStart w:id="4437" w:name="_Toc161905457"/>
      <w:bookmarkStart w:id="4438" w:name="_Toc170210060"/>
      <w:bookmarkStart w:id="4439" w:name="_Toc177550856"/>
      <w:bookmarkStart w:id="4440" w:name="_Toc183624946"/>
      <w:bookmarkStart w:id="4441" w:name="_Toc186726938"/>
      <w:bookmarkStart w:id="4442" w:name="_Toc25073998"/>
      <w:bookmarkStart w:id="4443" w:name="_Toc27584638"/>
      <w:bookmarkStart w:id="4444" w:name="_Toc20150437"/>
      <w:bookmarkStart w:id="4445" w:name="_Toc25168685"/>
      <w:bookmarkStart w:id="4446" w:name="_Toc27593104"/>
      <w:bookmarkStart w:id="4447" w:name="_Toc200620865"/>
      <w:r>
        <w:t>6.1.6.4</w:t>
      </w:r>
      <w:r>
        <w:tab/>
        <w:t>Binary data</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7"/>
    </w:p>
    <w:p w14:paraId="3CC82FFE" w14:textId="77777777" w:rsidR="00EB7848" w:rsidRDefault="00EB7848" w:rsidP="00B32564">
      <w:pPr>
        <w:pStyle w:val="Heading5"/>
        <w:rPr>
          <w:lang w:val="en-US"/>
        </w:rPr>
      </w:pPr>
      <w:bookmarkStart w:id="4448" w:name="_Toc25073997"/>
      <w:bookmarkStart w:id="4449" w:name="_Toc27584637"/>
      <w:bookmarkStart w:id="4450" w:name="_Toc34147978"/>
      <w:bookmarkStart w:id="4451" w:name="_Toc36463362"/>
      <w:bookmarkStart w:id="4452" w:name="_Toc43215202"/>
      <w:bookmarkStart w:id="4453" w:name="_Toc45032450"/>
      <w:bookmarkStart w:id="4454" w:name="_Toc49849939"/>
      <w:bookmarkStart w:id="4455" w:name="_Toc51873453"/>
      <w:bookmarkStart w:id="4456" w:name="_Toc56517581"/>
      <w:bookmarkStart w:id="4457" w:name="_Toc58594482"/>
      <w:bookmarkStart w:id="4458" w:name="_Toc67685992"/>
      <w:bookmarkStart w:id="4459" w:name="_Toc74993819"/>
      <w:bookmarkStart w:id="4460" w:name="_Toc82716409"/>
      <w:bookmarkStart w:id="4461" w:name="_Toc88818696"/>
      <w:bookmarkStart w:id="4462" w:name="_Toc90650618"/>
      <w:bookmarkStart w:id="4463" w:name="_Toc98506288"/>
      <w:bookmarkStart w:id="4464" w:name="_Toc106639573"/>
      <w:bookmarkStart w:id="4465" w:name="_Toc114779083"/>
      <w:bookmarkStart w:id="4466" w:name="_Toc122097000"/>
      <w:bookmarkStart w:id="4467" w:name="_Toc130844221"/>
      <w:bookmarkStart w:id="4468" w:name="_Toc138411929"/>
      <w:bookmarkStart w:id="4469" w:name="_Toc145956127"/>
      <w:bookmarkStart w:id="4470" w:name="_Toc153887569"/>
      <w:bookmarkStart w:id="4471" w:name="_Toc161905458"/>
      <w:bookmarkStart w:id="4472" w:name="_Toc170210061"/>
      <w:bookmarkStart w:id="4473" w:name="_Toc177550857"/>
      <w:bookmarkStart w:id="4474" w:name="_Toc183624947"/>
      <w:bookmarkStart w:id="4475" w:name="_Toc186726939"/>
      <w:bookmarkStart w:id="4476" w:name="_Toc200620866"/>
      <w:r>
        <w:rPr>
          <w:lang w:val="en-US"/>
        </w:rPr>
        <w:t>6.1.6.4.1</w:t>
      </w:r>
      <w:r>
        <w:rPr>
          <w:lang w:val="en-US"/>
        </w:rPr>
        <w:tab/>
        <w:t>Introduction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477" w:name="_Toc34147979"/>
      <w:bookmarkStart w:id="4478" w:name="_Toc36463363"/>
      <w:bookmarkStart w:id="4479" w:name="_Toc43215203"/>
      <w:bookmarkStart w:id="4480" w:name="_Toc45032451"/>
      <w:bookmarkStart w:id="4481" w:name="_Toc49849940"/>
      <w:bookmarkStart w:id="4482" w:name="_Toc51873454"/>
      <w:bookmarkStart w:id="4483" w:name="_Toc56517582"/>
      <w:bookmarkStart w:id="4484" w:name="_Toc58594483"/>
      <w:bookmarkStart w:id="4485" w:name="_Toc67685993"/>
      <w:bookmarkStart w:id="4486" w:name="_Toc74993820"/>
      <w:bookmarkStart w:id="4487" w:name="_Toc82716410"/>
      <w:bookmarkStart w:id="4488" w:name="_Toc88818697"/>
      <w:bookmarkStart w:id="4489" w:name="_Toc90650619"/>
      <w:bookmarkStart w:id="4490" w:name="_Toc98506289"/>
      <w:bookmarkStart w:id="4491" w:name="_Toc106639574"/>
      <w:bookmarkStart w:id="4492" w:name="_Toc114779084"/>
      <w:bookmarkStart w:id="4493" w:name="_Toc122097001"/>
      <w:bookmarkStart w:id="4494" w:name="_Toc130844222"/>
      <w:bookmarkStart w:id="4495" w:name="_Toc138411930"/>
      <w:bookmarkStart w:id="4496" w:name="_Toc145956128"/>
      <w:bookmarkStart w:id="4497" w:name="_Toc153887570"/>
      <w:bookmarkStart w:id="4498" w:name="_Toc161905459"/>
      <w:bookmarkStart w:id="4499" w:name="_Toc170210062"/>
      <w:bookmarkStart w:id="4500" w:name="_Toc177550858"/>
      <w:bookmarkStart w:id="4501" w:name="_Toc183624948"/>
      <w:bookmarkStart w:id="4502" w:name="_Toc186726940"/>
      <w:bookmarkStart w:id="4503" w:name="_Toc200620867"/>
      <w:r>
        <w:rPr>
          <w:lang w:val="en-US"/>
        </w:rPr>
        <w:t>6.1.6.4.2</w:t>
      </w:r>
      <w:r>
        <w:rPr>
          <w:lang w:val="en-US"/>
        </w:rPr>
        <w:tab/>
        <w:t>LPP Message</w:t>
      </w:r>
      <w:bookmarkEnd w:id="4442"/>
      <w:bookmarkEnd w:id="4443"/>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504" w:name="_Toc34147980"/>
      <w:bookmarkStart w:id="4505" w:name="_Toc36463364"/>
      <w:bookmarkStart w:id="4506" w:name="_Toc43215204"/>
      <w:bookmarkStart w:id="4507" w:name="_Toc45032452"/>
      <w:bookmarkStart w:id="4508" w:name="_Toc49849941"/>
      <w:bookmarkStart w:id="4509" w:name="_Toc51873455"/>
      <w:bookmarkStart w:id="4510" w:name="_Toc56517583"/>
      <w:bookmarkStart w:id="4511" w:name="_Toc58594484"/>
      <w:bookmarkStart w:id="4512" w:name="_Toc67685994"/>
      <w:bookmarkStart w:id="4513" w:name="_Toc74993821"/>
      <w:bookmarkStart w:id="4514" w:name="_Toc82716411"/>
      <w:bookmarkStart w:id="4515" w:name="_Toc88818698"/>
      <w:bookmarkStart w:id="4516" w:name="_Toc90650620"/>
      <w:bookmarkStart w:id="4517" w:name="_Toc98506290"/>
      <w:bookmarkStart w:id="4518" w:name="_Toc106639575"/>
      <w:bookmarkStart w:id="4519" w:name="_Toc114779085"/>
      <w:bookmarkStart w:id="4520" w:name="_Toc122097002"/>
      <w:bookmarkStart w:id="4521" w:name="_Toc130844223"/>
      <w:bookmarkStart w:id="4522" w:name="_Toc138411931"/>
      <w:bookmarkStart w:id="4523" w:name="_Toc145956129"/>
      <w:bookmarkStart w:id="4524" w:name="_Toc153887571"/>
      <w:bookmarkStart w:id="4525" w:name="_Toc161905460"/>
      <w:bookmarkStart w:id="4526" w:name="_Toc170210063"/>
      <w:bookmarkStart w:id="4527" w:name="_Toc177550859"/>
      <w:bookmarkStart w:id="4528" w:name="_Toc183624949"/>
      <w:bookmarkStart w:id="4529" w:name="_Toc186726941"/>
      <w:bookmarkStart w:id="4530" w:name="_Toc200620868"/>
      <w:r>
        <w:lastRenderedPageBreak/>
        <w:t>6.1.7</w:t>
      </w:r>
      <w:r>
        <w:tab/>
        <w:t>Error Handling</w:t>
      </w:r>
      <w:bookmarkEnd w:id="4444"/>
      <w:bookmarkEnd w:id="4445"/>
      <w:bookmarkEnd w:id="4446"/>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4939AA2" w14:textId="77777777" w:rsidR="00EB7848" w:rsidRDefault="00EB7848" w:rsidP="00B32564">
      <w:pPr>
        <w:pStyle w:val="Heading4"/>
      </w:pPr>
      <w:bookmarkStart w:id="4531" w:name="_Toc20150438"/>
      <w:bookmarkStart w:id="4532" w:name="_Toc25168686"/>
      <w:bookmarkStart w:id="4533" w:name="_Toc27593105"/>
      <w:bookmarkStart w:id="4534" w:name="_Toc34147981"/>
      <w:bookmarkStart w:id="4535" w:name="_Toc36463365"/>
      <w:bookmarkStart w:id="4536" w:name="_Toc43215205"/>
      <w:bookmarkStart w:id="4537" w:name="_Toc45032453"/>
      <w:bookmarkStart w:id="4538" w:name="_Toc49849942"/>
      <w:bookmarkStart w:id="4539" w:name="_Toc51873456"/>
      <w:bookmarkStart w:id="4540" w:name="_Toc56517584"/>
      <w:bookmarkStart w:id="4541" w:name="_Toc58594485"/>
      <w:bookmarkStart w:id="4542" w:name="_Toc67685995"/>
      <w:bookmarkStart w:id="4543" w:name="_Toc74993822"/>
      <w:bookmarkStart w:id="4544" w:name="_Toc82716412"/>
      <w:bookmarkStart w:id="4545" w:name="_Toc88818699"/>
      <w:bookmarkStart w:id="4546" w:name="_Toc90650621"/>
      <w:bookmarkStart w:id="4547" w:name="_Toc98506291"/>
      <w:bookmarkStart w:id="4548" w:name="_Toc106639576"/>
      <w:bookmarkStart w:id="4549" w:name="_Toc114779086"/>
      <w:bookmarkStart w:id="4550" w:name="_Toc122097003"/>
      <w:bookmarkStart w:id="4551" w:name="_Toc130844224"/>
      <w:bookmarkStart w:id="4552" w:name="_Toc138411932"/>
      <w:bookmarkStart w:id="4553" w:name="_Toc145956130"/>
      <w:bookmarkStart w:id="4554" w:name="_Toc153887572"/>
      <w:bookmarkStart w:id="4555" w:name="_Toc161905461"/>
      <w:bookmarkStart w:id="4556" w:name="_Toc170210064"/>
      <w:bookmarkStart w:id="4557" w:name="_Toc177550860"/>
      <w:bookmarkStart w:id="4558" w:name="_Toc183624950"/>
      <w:bookmarkStart w:id="4559" w:name="_Toc186726942"/>
      <w:bookmarkStart w:id="4560" w:name="_Toc200620869"/>
      <w:r>
        <w:t>6.1.7.1</w:t>
      </w:r>
      <w:r>
        <w:tab/>
        <w:t>General</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561" w:name="_Toc20150439"/>
      <w:bookmarkStart w:id="4562" w:name="_Toc25168687"/>
      <w:bookmarkStart w:id="4563" w:name="_Toc27593106"/>
      <w:bookmarkStart w:id="4564" w:name="_Toc34147982"/>
      <w:bookmarkStart w:id="4565" w:name="_Toc36463366"/>
      <w:bookmarkStart w:id="4566" w:name="_Toc43215206"/>
      <w:bookmarkStart w:id="4567" w:name="_Toc45032454"/>
      <w:bookmarkStart w:id="4568" w:name="_Toc49849943"/>
      <w:bookmarkStart w:id="4569" w:name="_Toc51873457"/>
      <w:bookmarkStart w:id="4570" w:name="_Toc56517585"/>
      <w:bookmarkStart w:id="4571" w:name="_Toc58594486"/>
      <w:bookmarkStart w:id="4572" w:name="_Toc67685996"/>
      <w:bookmarkStart w:id="4573" w:name="_Toc74993823"/>
      <w:bookmarkStart w:id="4574" w:name="_Toc82716413"/>
      <w:bookmarkStart w:id="4575" w:name="_Toc88818700"/>
      <w:bookmarkStart w:id="4576" w:name="_Toc90650622"/>
      <w:bookmarkStart w:id="4577" w:name="_Toc98506292"/>
      <w:bookmarkStart w:id="4578" w:name="_Toc106639577"/>
      <w:bookmarkStart w:id="4579" w:name="_Toc114779087"/>
      <w:bookmarkStart w:id="4580" w:name="_Toc122097004"/>
      <w:bookmarkStart w:id="4581" w:name="_Toc130844225"/>
      <w:bookmarkStart w:id="4582" w:name="_Toc138411933"/>
      <w:bookmarkStart w:id="4583" w:name="_Toc145956131"/>
      <w:bookmarkStart w:id="4584" w:name="_Toc153887573"/>
      <w:bookmarkStart w:id="4585" w:name="_Toc161905462"/>
      <w:bookmarkStart w:id="4586" w:name="_Toc170210065"/>
      <w:bookmarkStart w:id="4587" w:name="_Toc177550861"/>
      <w:bookmarkStart w:id="4588" w:name="_Toc183624951"/>
      <w:bookmarkStart w:id="4589" w:name="_Toc186726943"/>
      <w:bookmarkStart w:id="4590" w:name="_Toc200620870"/>
      <w:r>
        <w:t>6.1.7.2</w:t>
      </w:r>
      <w:r>
        <w:tab/>
        <w:t>Protocol Errors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591" w:name="_Toc20150440"/>
      <w:bookmarkStart w:id="4592" w:name="_Toc25168688"/>
      <w:bookmarkStart w:id="4593" w:name="_Toc27593107"/>
      <w:bookmarkStart w:id="4594" w:name="_Toc34147983"/>
      <w:bookmarkStart w:id="4595" w:name="_Toc36463367"/>
      <w:bookmarkStart w:id="4596" w:name="_Toc43215207"/>
      <w:bookmarkStart w:id="4597" w:name="_Toc45032455"/>
      <w:bookmarkStart w:id="4598" w:name="_Toc49849944"/>
      <w:bookmarkStart w:id="4599" w:name="_Toc51873458"/>
      <w:bookmarkStart w:id="4600" w:name="_Toc56517586"/>
      <w:bookmarkStart w:id="4601" w:name="_Toc58594487"/>
      <w:bookmarkStart w:id="4602" w:name="_Toc67685997"/>
      <w:bookmarkStart w:id="4603" w:name="_Toc74993824"/>
      <w:bookmarkStart w:id="4604" w:name="_Toc82716414"/>
      <w:bookmarkStart w:id="4605" w:name="_Toc88818701"/>
      <w:bookmarkStart w:id="4606" w:name="_Toc90650623"/>
      <w:bookmarkStart w:id="4607" w:name="_Toc98506293"/>
      <w:bookmarkStart w:id="4608" w:name="_Toc106639578"/>
      <w:bookmarkStart w:id="4609" w:name="_Toc114779088"/>
      <w:bookmarkStart w:id="4610" w:name="_Toc122097005"/>
      <w:bookmarkStart w:id="4611" w:name="_Toc130844226"/>
      <w:bookmarkStart w:id="4612" w:name="_Toc138411934"/>
      <w:bookmarkStart w:id="4613" w:name="_Toc145956132"/>
      <w:bookmarkStart w:id="4614" w:name="_Toc153887574"/>
      <w:bookmarkStart w:id="4615" w:name="_Toc161905463"/>
      <w:bookmarkStart w:id="4616" w:name="_Toc170210066"/>
      <w:bookmarkStart w:id="4617" w:name="_Toc177550862"/>
      <w:bookmarkStart w:id="4618" w:name="_Toc183624952"/>
      <w:bookmarkStart w:id="4619" w:name="_Toc186726944"/>
      <w:bookmarkStart w:id="4620" w:name="_Toc200620871"/>
      <w:r>
        <w:t>6.1.7.3</w:t>
      </w:r>
      <w:r>
        <w:tab/>
        <w:t>Application Errors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621" w:name="_Toc20150441"/>
      <w:bookmarkStart w:id="4622" w:name="_Toc25168689"/>
      <w:bookmarkStart w:id="4623" w:name="_Toc27593108"/>
      <w:bookmarkStart w:id="4624" w:name="_Toc34147984"/>
      <w:bookmarkStart w:id="4625" w:name="_Toc36463368"/>
      <w:bookmarkStart w:id="4626" w:name="_Toc43215208"/>
      <w:bookmarkStart w:id="4627" w:name="_Toc45032456"/>
      <w:bookmarkStart w:id="4628" w:name="_Toc49849945"/>
      <w:bookmarkStart w:id="4629" w:name="_Toc51873459"/>
      <w:bookmarkStart w:id="4630" w:name="_Toc56517587"/>
      <w:bookmarkStart w:id="4631" w:name="_Toc58594488"/>
      <w:bookmarkStart w:id="4632" w:name="_Toc67685998"/>
      <w:bookmarkStart w:id="4633" w:name="_Toc74993825"/>
      <w:bookmarkStart w:id="4634" w:name="_Toc82716415"/>
      <w:bookmarkStart w:id="4635" w:name="_Toc88818702"/>
      <w:bookmarkStart w:id="4636" w:name="_Toc90650624"/>
      <w:bookmarkStart w:id="4637" w:name="_Toc98506294"/>
      <w:bookmarkStart w:id="4638" w:name="_Toc106639579"/>
      <w:bookmarkStart w:id="4639" w:name="_Toc114779089"/>
      <w:bookmarkStart w:id="4640" w:name="_Toc122097006"/>
      <w:bookmarkStart w:id="4641" w:name="_Toc130844227"/>
      <w:bookmarkStart w:id="4642" w:name="_Toc138411935"/>
      <w:bookmarkStart w:id="4643" w:name="_Toc145956133"/>
      <w:bookmarkStart w:id="4644" w:name="_Toc153887575"/>
      <w:bookmarkStart w:id="4645" w:name="_Toc161905464"/>
      <w:bookmarkStart w:id="4646" w:name="_Toc170210067"/>
      <w:bookmarkStart w:id="4647" w:name="_Toc177550863"/>
      <w:bookmarkStart w:id="4648" w:name="_Toc183624953"/>
      <w:bookmarkStart w:id="4649" w:name="_Toc186726945"/>
      <w:bookmarkStart w:id="4650" w:name="_Toc200620872"/>
      <w:r>
        <w:rPr>
          <w:lang w:val="en-US"/>
        </w:rPr>
        <w:t>6.1.8</w:t>
      </w:r>
      <w:r>
        <w:rPr>
          <w:lang w:val="en-US"/>
        </w:rPr>
        <w:tab/>
        <w:t>Security</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651" w:name="_Toc11342351"/>
      <w:bookmarkStart w:id="4652" w:name="_Toc36460757"/>
      <w:bookmarkStart w:id="4653" w:name="_Toc45029965"/>
      <w:bookmarkStart w:id="4654" w:name="_Toc57026388"/>
      <w:bookmarkStart w:id="4655" w:name="_Toc67685999"/>
      <w:bookmarkStart w:id="4656" w:name="_Toc74993826"/>
      <w:bookmarkStart w:id="4657" w:name="_Toc82716416"/>
      <w:bookmarkStart w:id="4658" w:name="_Toc88818703"/>
      <w:bookmarkStart w:id="4659" w:name="_Toc90650625"/>
      <w:bookmarkStart w:id="4660" w:name="_Toc98506295"/>
      <w:bookmarkStart w:id="4661" w:name="_Toc106639580"/>
      <w:bookmarkStart w:id="4662" w:name="_Toc114779090"/>
      <w:bookmarkStart w:id="4663" w:name="_Toc122097007"/>
      <w:bookmarkStart w:id="4664" w:name="_Toc130844228"/>
      <w:bookmarkStart w:id="4665" w:name="_Toc138411936"/>
      <w:bookmarkStart w:id="4666" w:name="_Toc145956134"/>
      <w:bookmarkStart w:id="4667" w:name="_Toc153887576"/>
      <w:bookmarkStart w:id="4668" w:name="_Toc161905465"/>
      <w:bookmarkStart w:id="4669" w:name="_Toc170210068"/>
      <w:bookmarkStart w:id="4670" w:name="_Toc177550864"/>
      <w:bookmarkStart w:id="4671" w:name="_Toc183624954"/>
      <w:bookmarkStart w:id="4672" w:name="_Toc186726946"/>
      <w:bookmarkStart w:id="4673" w:name="_Toc200620873"/>
      <w:r w:rsidRPr="00AA440E">
        <w:rPr>
          <w:lang w:eastAsia="zh-CN"/>
        </w:rPr>
        <w:t>6.1.</w:t>
      </w:r>
      <w:r>
        <w:rPr>
          <w:lang w:eastAsia="zh-CN"/>
        </w:rPr>
        <w:t>9</w:t>
      </w:r>
      <w:r w:rsidRPr="00AA440E">
        <w:rPr>
          <w:lang w:eastAsia="zh-CN"/>
        </w:rPr>
        <w:tab/>
        <w:t>Feature Negotiation</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674" w:name="_Toc25074008"/>
      <w:bookmarkStart w:id="4675" w:name="_Toc34063200"/>
      <w:bookmarkStart w:id="4676" w:name="_Toc43120185"/>
      <w:bookmarkStart w:id="4677" w:name="_Toc49768242"/>
      <w:bookmarkStart w:id="4678" w:name="_Toc51867092"/>
      <w:bookmarkStart w:id="4679" w:name="_Toc67686000"/>
      <w:bookmarkStart w:id="4680" w:name="_Toc74993827"/>
      <w:bookmarkStart w:id="4681" w:name="_Toc82716417"/>
      <w:bookmarkStart w:id="4682" w:name="_Toc88818704"/>
      <w:bookmarkStart w:id="4683" w:name="_Toc90650626"/>
      <w:bookmarkStart w:id="4684" w:name="_Toc98506296"/>
      <w:bookmarkStart w:id="4685" w:name="_Toc106639581"/>
      <w:bookmarkStart w:id="4686" w:name="_Toc114779091"/>
      <w:bookmarkStart w:id="4687" w:name="_Toc122097008"/>
      <w:bookmarkStart w:id="4688" w:name="_Toc130844229"/>
      <w:bookmarkStart w:id="4689" w:name="_Toc138411937"/>
      <w:bookmarkStart w:id="4690" w:name="_Toc145956135"/>
      <w:bookmarkStart w:id="4691" w:name="_Toc153887577"/>
      <w:bookmarkStart w:id="4692" w:name="_Toc161905466"/>
      <w:bookmarkStart w:id="4693" w:name="_Toc170210069"/>
      <w:bookmarkStart w:id="4694" w:name="_Toc177550865"/>
      <w:bookmarkStart w:id="4695" w:name="_Toc183624955"/>
      <w:bookmarkStart w:id="4696" w:name="_Toc186726947"/>
      <w:bookmarkStart w:id="4697" w:name="_Toc200620874"/>
      <w:r>
        <w:rPr>
          <w:lang w:val="en-US"/>
        </w:rPr>
        <w:t>6.1.</w:t>
      </w:r>
      <w:r w:rsidR="00457BD2">
        <w:rPr>
          <w:lang w:val="en-US"/>
        </w:rPr>
        <w:t>10</w:t>
      </w:r>
      <w:r>
        <w:rPr>
          <w:lang w:val="en-US"/>
        </w:rPr>
        <w:tab/>
      </w:r>
      <w:bookmarkEnd w:id="4674"/>
      <w:bookmarkEnd w:id="4675"/>
      <w:bookmarkEnd w:id="4676"/>
      <w:bookmarkEnd w:id="4677"/>
      <w:bookmarkEnd w:id="4678"/>
      <w:r>
        <w:rPr>
          <w:lang w:val="en-US"/>
        </w:rPr>
        <w:t>HTTP redirection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698" w:name="_Toc25168690"/>
      <w:bookmarkStart w:id="4699" w:name="_Toc27593109"/>
      <w:bookmarkStart w:id="4700" w:name="_Toc34147985"/>
      <w:bookmarkStart w:id="4701" w:name="_Toc36463369"/>
      <w:bookmarkStart w:id="4702" w:name="_Toc43215209"/>
      <w:bookmarkStart w:id="4703" w:name="_Toc45032457"/>
      <w:bookmarkStart w:id="4704" w:name="_Toc49849946"/>
      <w:bookmarkStart w:id="4705" w:name="_Toc51873460"/>
      <w:bookmarkStart w:id="4706" w:name="_Toc56517588"/>
      <w:bookmarkStart w:id="4707" w:name="_Toc58594489"/>
      <w:bookmarkStart w:id="4708" w:name="_Toc67686001"/>
      <w:bookmarkStart w:id="4709" w:name="_Toc74993828"/>
      <w:bookmarkStart w:id="4710" w:name="_Toc82716418"/>
      <w:bookmarkStart w:id="4711" w:name="_Toc88818705"/>
      <w:bookmarkStart w:id="4712" w:name="_Toc90650627"/>
      <w:bookmarkStart w:id="4713" w:name="_Toc98506297"/>
      <w:bookmarkStart w:id="4714" w:name="_Toc106639582"/>
      <w:bookmarkStart w:id="4715" w:name="_Toc114779092"/>
      <w:bookmarkStart w:id="4716" w:name="_Toc122097009"/>
      <w:bookmarkStart w:id="4717" w:name="_Toc130844230"/>
      <w:bookmarkStart w:id="4718" w:name="_Toc138411938"/>
      <w:bookmarkStart w:id="4719" w:name="_Toc145956136"/>
      <w:bookmarkStart w:id="4720" w:name="_Toc153887578"/>
      <w:bookmarkStart w:id="4721" w:name="_Toc161905467"/>
      <w:bookmarkStart w:id="4722" w:name="_Toc170210070"/>
      <w:bookmarkStart w:id="4723" w:name="_Toc177550866"/>
      <w:bookmarkStart w:id="4724" w:name="_Toc183624956"/>
      <w:bookmarkStart w:id="4725" w:name="_Toc186726948"/>
      <w:bookmarkStart w:id="4726" w:name="_Toc200620875"/>
      <w:r>
        <w:rPr>
          <w:lang w:eastAsia="zh-CN"/>
        </w:rPr>
        <w:t>6.2</w:t>
      </w:r>
      <w:r>
        <w:tab/>
        <w:t>Nlmf_Broadcast Service API</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6B444DB1" w14:textId="77777777" w:rsidR="00EB7848" w:rsidRDefault="00EB7848" w:rsidP="00B32564">
      <w:pPr>
        <w:pStyle w:val="Heading3"/>
      </w:pPr>
      <w:bookmarkStart w:id="4727" w:name="_Toc25168691"/>
      <w:bookmarkStart w:id="4728" w:name="_Toc27593110"/>
      <w:bookmarkStart w:id="4729" w:name="_Toc34147986"/>
      <w:bookmarkStart w:id="4730" w:name="_Toc36463370"/>
      <w:bookmarkStart w:id="4731" w:name="_Toc43215210"/>
      <w:bookmarkStart w:id="4732" w:name="_Toc45032458"/>
      <w:bookmarkStart w:id="4733" w:name="_Toc49849947"/>
      <w:bookmarkStart w:id="4734" w:name="_Toc51873461"/>
      <w:bookmarkStart w:id="4735" w:name="_Toc56517589"/>
      <w:bookmarkStart w:id="4736" w:name="_Toc58594490"/>
      <w:bookmarkStart w:id="4737" w:name="_Toc67686002"/>
      <w:bookmarkStart w:id="4738" w:name="_Toc74993829"/>
      <w:bookmarkStart w:id="4739" w:name="_Toc82716419"/>
      <w:bookmarkStart w:id="4740" w:name="_Toc88818706"/>
      <w:bookmarkStart w:id="4741" w:name="_Toc90650628"/>
      <w:bookmarkStart w:id="4742" w:name="_Toc98506298"/>
      <w:bookmarkStart w:id="4743" w:name="_Toc106639583"/>
      <w:bookmarkStart w:id="4744" w:name="_Toc114779093"/>
      <w:bookmarkStart w:id="4745" w:name="_Toc122097010"/>
      <w:bookmarkStart w:id="4746" w:name="_Toc130844231"/>
      <w:bookmarkStart w:id="4747" w:name="_Toc138411939"/>
      <w:bookmarkStart w:id="4748" w:name="_Toc145956137"/>
      <w:bookmarkStart w:id="4749" w:name="_Toc153887579"/>
      <w:bookmarkStart w:id="4750" w:name="_Toc161905468"/>
      <w:bookmarkStart w:id="4751" w:name="_Toc170210071"/>
      <w:bookmarkStart w:id="4752" w:name="_Toc177550867"/>
      <w:bookmarkStart w:id="4753" w:name="_Toc183624957"/>
      <w:bookmarkStart w:id="4754" w:name="_Toc186726949"/>
      <w:bookmarkStart w:id="4755" w:name="_Toc200620876"/>
      <w:r>
        <w:t>6.2.1</w:t>
      </w:r>
      <w:r>
        <w:tab/>
        <w:t>API URI</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756" w:name="_Toc25168692"/>
      <w:bookmarkStart w:id="4757" w:name="_Toc27593111"/>
      <w:bookmarkStart w:id="4758" w:name="_Toc34147987"/>
      <w:bookmarkStart w:id="4759" w:name="_Toc36463371"/>
      <w:bookmarkStart w:id="4760" w:name="_Toc43215211"/>
      <w:bookmarkStart w:id="4761" w:name="_Toc45032459"/>
      <w:bookmarkStart w:id="4762" w:name="_Toc49849948"/>
      <w:bookmarkStart w:id="4763" w:name="_Toc51873462"/>
      <w:bookmarkStart w:id="4764" w:name="_Toc56517590"/>
      <w:bookmarkStart w:id="4765" w:name="_Toc58594491"/>
      <w:bookmarkStart w:id="4766" w:name="_Toc67686003"/>
      <w:bookmarkStart w:id="4767" w:name="_Toc74993830"/>
      <w:bookmarkStart w:id="4768" w:name="_Toc82716420"/>
      <w:bookmarkStart w:id="4769" w:name="_Toc88818707"/>
      <w:bookmarkStart w:id="4770" w:name="_Toc90650629"/>
      <w:bookmarkStart w:id="4771" w:name="_Toc98506299"/>
      <w:bookmarkStart w:id="4772" w:name="_Toc106639584"/>
      <w:bookmarkStart w:id="4773" w:name="_Toc114779094"/>
      <w:bookmarkStart w:id="4774" w:name="_Toc122097011"/>
      <w:bookmarkStart w:id="4775" w:name="_Toc130844232"/>
      <w:bookmarkStart w:id="4776" w:name="_Toc138411940"/>
      <w:bookmarkStart w:id="4777" w:name="_Toc145956138"/>
      <w:bookmarkStart w:id="4778" w:name="_Toc153887580"/>
      <w:bookmarkStart w:id="4779" w:name="_Toc161905469"/>
      <w:bookmarkStart w:id="4780" w:name="_Toc170210072"/>
      <w:bookmarkStart w:id="4781" w:name="_Toc177550868"/>
      <w:bookmarkStart w:id="4782" w:name="_Toc183624958"/>
      <w:bookmarkStart w:id="4783" w:name="_Toc186726950"/>
      <w:bookmarkStart w:id="4784" w:name="_Toc200620877"/>
      <w:r>
        <w:t>6.2.2</w:t>
      </w:r>
      <w:r>
        <w:tab/>
        <w:t>Usage of HTTP</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C7C9707" w14:textId="77777777" w:rsidR="00EB7848" w:rsidRDefault="00EB7848" w:rsidP="00B32564">
      <w:pPr>
        <w:pStyle w:val="Heading4"/>
      </w:pPr>
      <w:bookmarkStart w:id="4785" w:name="_Toc25168693"/>
      <w:bookmarkStart w:id="4786" w:name="_Toc27593112"/>
      <w:bookmarkStart w:id="4787" w:name="_Toc34147988"/>
      <w:bookmarkStart w:id="4788" w:name="_Toc36463372"/>
      <w:bookmarkStart w:id="4789" w:name="_Toc43215212"/>
      <w:bookmarkStart w:id="4790" w:name="_Toc45032460"/>
      <w:bookmarkStart w:id="4791" w:name="_Toc49849949"/>
      <w:bookmarkStart w:id="4792" w:name="_Toc51873463"/>
      <w:bookmarkStart w:id="4793" w:name="_Toc56517591"/>
      <w:bookmarkStart w:id="4794" w:name="_Toc58594492"/>
      <w:bookmarkStart w:id="4795" w:name="_Toc67686004"/>
      <w:bookmarkStart w:id="4796" w:name="_Toc74993831"/>
      <w:bookmarkStart w:id="4797" w:name="_Toc82716421"/>
      <w:bookmarkStart w:id="4798" w:name="_Toc88818708"/>
      <w:bookmarkStart w:id="4799" w:name="_Toc90650630"/>
      <w:bookmarkStart w:id="4800" w:name="_Toc98506300"/>
      <w:bookmarkStart w:id="4801" w:name="_Toc106639585"/>
      <w:bookmarkStart w:id="4802" w:name="_Toc114779095"/>
      <w:bookmarkStart w:id="4803" w:name="_Toc122097012"/>
      <w:bookmarkStart w:id="4804" w:name="_Toc130844233"/>
      <w:bookmarkStart w:id="4805" w:name="_Toc138411941"/>
      <w:bookmarkStart w:id="4806" w:name="_Toc145956139"/>
      <w:bookmarkStart w:id="4807" w:name="_Toc153887581"/>
      <w:bookmarkStart w:id="4808" w:name="_Toc161905470"/>
      <w:bookmarkStart w:id="4809" w:name="_Toc170210073"/>
      <w:bookmarkStart w:id="4810" w:name="_Toc177550869"/>
      <w:bookmarkStart w:id="4811" w:name="_Toc183624959"/>
      <w:bookmarkStart w:id="4812" w:name="_Toc186726951"/>
      <w:bookmarkStart w:id="4813" w:name="_Toc200620878"/>
      <w:r>
        <w:t>6.2.2.1</w:t>
      </w:r>
      <w:r>
        <w:tab/>
        <w:t>General</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4814" w:name="_Toc25168694"/>
      <w:bookmarkStart w:id="4815" w:name="_Toc27593113"/>
      <w:bookmarkStart w:id="4816" w:name="_Toc34147989"/>
      <w:bookmarkStart w:id="4817" w:name="_Toc36463373"/>
      <w:bookmarkStart w:id="4818" w:name="_Toc43215213"/>
      <w:bookmarkStart w:id="4819" w:name="_Toc45032461"/>
      <w:bookmarkStart w:id="4820" w:name="_Toc49849950"/>
      <w:bookmarkStart w:id="4821" w:name="_Toc51873464"/>
      <w:bookmarkStart w:id="4822" w:name="_Toc56517592"/>
      <w:bookmarkStart w:id="4823" w:name="_Toc58594493"/>
      <w:bookmarkStart w:id="4824" w:name="_Toc67686005"/>
      <w:bookmarkStart w:id="4825" w:name="_Toc74993832"/>
      <w:bookmarkStart w:id="4826" w:name="_Toc82716422"/>
      <w:bookmarkStart w:id="4827" w:name="_Toc88818709"/>
      <w:bookmarkStart w:id="4828" w:name="_Toc90650631"/>
      <w:bookmarkStart w:id="4829" w:name="_Toc98506301"/>
      <w:bookmarkStart w:id="4830" w:name="_Toc106639586"/>
      <w:bookmarkStart w:id="4831" w:name="_Toc114779096"/>
      <w:bookmarkStart w:id="4832" w:name="_Toc122097013"/>
      <w:bookmarkStart w:id="4833" w:name="_Toc130844234"/>
      <w:bookmarkStart w:id="4834" w:name="_Toc138411942"/>
      <w:bookmarkStart w:id="4835" w:name="_Toc145956140"/>
      <w:bookmarkStart w:id="4836" w:name="_Toc153887582"/>
      <w:bookmarkStart w:id="4837" w:name="_Toc161905471"/>
      <w:bookmarkStart w:id="4838" w:name="_Toc170210074"/>
      <w:bookmarkStart w:id="4839" w:name="_Toc177550870"/>
      <w:bookmarkStart w:id="4840" w:name="_Toc183624960"/>
      <w:bookmarkStart w:id="4841" w:name="_Toc186726952"/>
      <w:bookmarkStart w:id="4842" w:name="_Toc200620879"/>
      <w:r>
        <w:t>6.2.2.2</w:t>
      </w:r>
      <w:r>
        <w:tab/>
        <w:t>HTTP Standard Headers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08F33B42" w14:textId="77777777" w:rsidR="00EB7848" w:rsidRDefault="00EB7848" w:rsidP="00B32564">
      <w:pPr>
        <w:pStyle w:val="Heading5"/>
        <w:rPr>
          <w:lang w:eastAsia="zh-CN"/>
        </w:rPr>
      </w:pPr>
      <w:bookmarkStart w:id="4843" w:name="_Toc25168695"/>
      <w:bookmarkStart w:id="4844" w:name="_Toc27593114"/>
      <w:bookmarkStart w:id="4845" w:name="_Toc34147990"/>
      <w:bookmarkStart w:id="4846" w:name="_Toc36463374"/>
      <w:bookmarkStart w:id="4847" w:name="_Toc43215214"/>
      <w:bookmarkStart w:id="4848" w:name="_Toc45032462"/>
      <w:bookmarkStart w:id="4849" w:name="_Toc49849951"/>
      <w:bookmarkStart w:id="4850" w:name="_Toc51873465"/>
      <w:bookmarkStart w:id="4851" w:name="_Toc56517593"/>
      <w:bookmarkStart w:id="4852" w:name="_Toc58594494"/>
      <w:bookmarkStart w:id="4853" w:name="_Toc67686006"/>
      <w:bookmarkStart w:id="4854" w:name="_Toc74993833"/>
      <w:bookmarkStart w:id="4855" w:name="_Toc82716423"/>
      <w:bookmarkStart w:id="4856" w:name="_Toc88818710"/>
      <w:bookmarkStart w:id="4857" w:name="_Toc90650632"/>
      <w:bookmarkStart w:id="4858" w:name="_Toc98506302"/>
      <w:bookmarkStart w:id="4859" w:name="_Toc106639587"/>
      <w:bookmarkStart w:id="4860" w:name="_Toc114779097"/>
      <w:bookmarkStart w:id="4861" w:name="_Toc122097014"/>
      <w:bookmarkStart w:id="4862" w:name="_Toc130844235"/>
      <w:bookmarkStart w:id="4863" w:name="_Toc138411943"/>
      <w:bookmarkStart w:id="4864" w:name="_Toc145956141"/>
      <w:bookmarkStart w:id="4865" w:name="_Toc153887583"/>
      <w:bookmarkStart w:id="4866" w:name="_Toc161905472"/>
      <w:bookmarkStart w:id="4867" w:name="_Toc170210075"/>
      <w:bookmarkStart w:id="4868" w:name="_Toc177550871"/>
      <w:bookmarkStart w:id="4869" w:name="_Toc183624961"/>
      <w:bookmarkStart w:id="4870" w:name="_Toc186726953"/>
      <w:bookmarkStart w:id="4871" w:name="_Toc200620880"/>
      <w:r>
        <w:t>6.2.2.2.1</w:t>
      </w:r>
      <w:r>
        <w:rPr>
          <w:lang w:eastAsia="zh-CN"/>
        </w:rPr>
        <w:tab/>
        <w:t>General</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763503E7" w14:textId="77777777" w:rsidR="00EB7848" w:rsidRDefault="00EB7848" w:rsidP="00B32564">
      <w:pPr>
        <w:pStyle w:val="Heading5"/>
      </w:pPr>
      <w:bookmarkStart w:id="4872" w:name="_Toc25168696"/>
      <w:bookmarkStart w:id="4873" w:name="_Toc27593115"/>
      <w:bookmarkStart w:id="4874" w:name="_Toc34147991"/>
      <w:bookmarkStart w:id="4875" w:name="_Toc36463375"/>
      <w:bookmarkStart w:id="4876" w:name="_Toc43215215"/>
      <w:bookmarkStart w:id="4877" w:name="_Toc45032463"/>
      <w:bookmarkStart w:id="4878" w:name="_Toc49849952"/>
      <w:bookmarkStart w:id="4879" w:name="_Toc51873466"/>
      <w:bookmarkStart w:id="4880" w:name="_Toc56517594"/>
      <w:bookmarkStart w:id="4881" w:name="_Toc58594495"/>
      <w:bookmarkStart w:id="4882" w:name="_Toc67686007"/>
      <w:bookmarkStart w:id="4883" w:name="_Toc74993834"/>
      <w:bookmarkStart w:id="4884" w:name="_Toc82716424"/>
      <w:bookmarkStart w:id="4885" w:name="_Toc88818711"/>
      <w:bookmarkStart w:id="4886" w:name="_Toc90650633"/>
      <w:bookmarkStart w:id="4887" w:name="_Toc98506303"/>
      <w:bookmarkStart w:id="4888" w:name="_Toc106639588"/>
      <w:bookmarkStart w:id="4889" w:name="_Toc114779098"/>
      <w:bookmarkStart w:id="4890" w:name="_Toc122097015"/>
      <w:bookmarkStart w:id="4891" w:name="_Toc130844236"/>
      <w:bookmarkStart w:id="4892" w:name="_Toc138411944"/>
      <w:bookmarkStart w:id="4893" w:name="_Toc145956142"/>
      <w:bookmarkStart w:id="4894" w:name="_Toc153887584"/>
      <w:bookmarkStart w:id="4895" w:name="_Toc161905473"/>
      <w:bookmarkStart w:id="4896" w:name="_Toc170210076"/>
      <w:bookmarkStart w:id="4897" w:name="_Toc177550872"/>
      <w:bookmarkStart w:id="4898" w:name="_Toc183624962"/>
      <w:bookmarkStart w:id="4899" w:name="_Toc186726954"/>
      <w:bookmarkStart w:id="4900" w:name="_Toc200620881"/>
      <w:r>
        <w:t>6.2.2.2.2</w:t>
      </w:r>
      <w:r>
        <w:tab/>
        <w:t>Content type</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4901" w:name="_Toc25168697"/>
      <w:bookmarkStart w:id="4902" w:name="_Toc27593116"/>
      <w:bookmarkStart w:id="4903" w:name="_Toc34147992"/>
      <w:bookmarkStart w:id="4904" w:name="_Toc36463376"/>
      <w:bookmarkStart w:id="4905" w:name="_Toc43215216"/>
      <w:bookmarkStart w:id="4906" w:name="_Toc45032464"/>
      <w:bookmarkStart w:id="4907" w:name="_Toc49849953"/>
      <w:bookmarkStart w:id="4908" w:name="_Toc51873467"/>
      <w:bookmarkStart w:id="4909" w:name="_Toc56517595"/>
      <w:bookmarkStart w:id="4910" w:name="_Toc58594496"/>
      <w:bookmarkStart w:id="4911" w:name="_Toc67686008"/>
      <w:bookmarkStart w:id="4912" w:name="_Toc74993835"/>
      <w:bookmarkStart w:id="4913" w:name="_Toc82716425"/>
      <w:bookmarkStart w:id="4914" w:name="_Toc88818712"/>
      <w:bookmarkStart w:id="4915" w:name="_Toc90650634"/>
      <w:bookmarkStart w:id="4916" w:name="_Toc98506304"/>
      <w:bookmarkStart w:id="4917" w:name="_Toc106639589"/>
      <w:bookmarkStart w:id="4918" w:name="_Toc114779099"/>
      <w:bookmarkStart w:id="4919" w:name="_Toc122097016"/>
      <w:bookmarkStart w:id="4920" w:name="_Toc130844237"/>
      <w:bookmarkStart w:id="4921" w:name="_Toc138411945"/>
      <w:bookmarkStart w:id="4922" w:name="_Toc145956143"/>
      <w:bookmarkStart w:id="4923" w:name="_Toc153887585"/>
      <w:bookmarkStart w:id="4924" w:name="_Toc161905474"/>
      <w:bookmarkStart w:id="4925" w:name="_Toc170210077"/>
      <w:bookmarkStart w:id="4926" w:name="_Toc177550873"/>
      <w:bookmarkStart w:id="4927" w:name="_Toc183624963"/>
      <w:bookmarkStart w:id="4928" w:name="_Toc186726955"/>
      <w:bookmarkStart w:id="4929" w:name="_Toc200620882"/>
      <w:r>
        <w:t>6.2.2.3</w:t>
      </w:r>
      <w:r>
        <w:tab/>
        <w:t>HTTP custom headers</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64B9A577" w14:textId="77777777" w:rsidR="00EB7848" w:rsidRDefault="00EB7848" w:rsidP="00B32564">
      <w:pPr>
        <w:pStyle w:val="Heading5"/>
        <w:rPr>
          <w:lang w:eastAsia="zh-CN"/>
        </w:rPr>
      </w:pPr>
      <w:bookmarkStart w:id="4930" w:name="_Toc25168698"/>
      <w:bookmarkStart w:id="4931" w:name="_Toc27593117"/>
      <w:bookmarkStart w:id="4932" w:name="_Toc34147993"/>
      <w:bookmarkStart w:id="4933" w:name="_Toc36463377"/>
      <w:bookmarkStart w:id="4934" w:name="_Toc43215217"/>
      <w:bookmarkStart w:id="4935" w:name="_Toc45032465"/>
      <w:bookmarkStart w:id="4936" w:name="_Toc49849954"/>
      <w:bookmarkStart w:id="4937" w:name="_Toc51873468"/>
      <w:bookmarkStart w:id="4938" w:name="_Toc56517596"/>
      <w:bookmarkStart w:id="4939" w:name="_Toc58594497"/>
      <w:bookmarkStart w:id="4940" w:name="_Toc67686009"/>
      <w:bookmarkStart w:id="4941" w:name="_Toc74993836"/>
      <w:bookmarkStart w:id="4942" w:name="_Toc82716426"/>
      <w:bookmarkStart w:id="4943" w:name="_Toc88818713"/>
      <w:bookmarkStart w:id="4944" w:name="_Toc90650635"/>
      <w:bookmarkStart w:id="4945" w:name="_Toc98506305"/>
      <w:bookmarkStart w:id="4946" w:name="_Toc106639590"/>
      <w:bookmarkStart w:id="4947" w:name="_Toc114779100"/>
      <w:bookmarkStart w:id="4948" w:name="_Toc122097017"/>
      <w:bookmarkStart w:id="4949" w:name="_Toc130844238"/>
      <w:bookmarkStart w:id="4950" w:name="_Toc138411946"/>
      <w:bookmarkStart w:id="4951" w:name="_Toc145956144"/>
      <w:bookmarkStart w:id="4952" w:name="_Toc153887586"/>
      <w:bookmarkStart w:id="4953" w:name="_Toc161905475"/>
      <w:bookmarkStart w:id="4954" w:name="_Toc170210078"/>
      <w:bookmarkStart w:id="4955" w:name="_Toc177550874"/>
      <w:bookmarkStart w:id="4956" w:name="_Toc183624964"/>
      <w:bookmarkStart w:id="4957" w:name="_Toc186726956"/>
      <w:bookmarkStart w:id="4958" w:name="_Toc200620883"/>
      <w:r>
        <w:t>6.2.2.3.1</w:t>
      </w:r>
      <w:r>
        <w:rPr>
          <w:lang w:eastAsia="zh-CN"/>
        </w:rPr>
        <w:tab/>
        <w:t>General</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4959" w:name="_Toc25168699"/>
      <w:bookmarkStart w:id="4960" w:name="_Toc27593118"/>
      <w:bookmarkStart w:id="4961" w:name="_Toc34147994"/>
      <w:bookmarkStart w:id="4962" w:name="_Toc36463378"/>
      <w:bookmarkStart w:id="4963" w:name="_Toc43215218"/>
      <w:bookmarkStart w:id="4964" w:name="_Toc45032466"/>
      <w:bookmarkStart w:id="4965" w:name="_Toc49849955"/>
      <w:bookmarkStart w:id="4966" w:name="_Toc51873469"/>
      <w:bookmarkStart w:id="4967" w:name="_Toc56517597"/>
      <w:bookmarkStart w:id="4968" w:name="_Toc58594498"/>
      <w:bookmarkStart w:id="4969" w:name="_Toc67686010"/>
      <w:bookmarkStart w:id="4970" w:name="_Toc74993837"/>
      <w:bookmarkStart w:id="4971" w:name="_Toc82716427"/>
      <w:bookmarkStart w:id="4972" w:name="_Toc88818714"/>
      <w:bookmarkStart w:id="4973" w:name="_Toc90650636"/>
      <w:bookmarkStart w:id="4974" w:name="_Toc98506306"/>
      <w:bookmarkStart w:id="4975" w:name="_Toc106639591"/>
      <w:bookmarkStart w:id="4976" w:name="_Toc114779101"/>
      <w:bookmarkStart w:id="4977" w:name="_Toc122097018"/>
      <w:bookmarkStart w:id="4978" w:name="_Toc130844239"/>
      <w:bookmarkStart w:id="4979" w:name="_Toc138411947"/>
      <w:bookmarkStart w:id="4980" w:name="_Toc145956145"/>
      <w:bookmarkStart w:id="4981" w:name="_Toc153887587"/>
      <w:bookmarkStart w:id="4982" w:name="_Toc161905476"/>
      <w:bookmarkStart w:id="4983" w:name="_Toc170210079"/>
      <w:bookmarkStart w:id="4984" w:name="_Toc177550875"/>
      <w:bookmarkStart w:id="4985" w:name="_Toc183624965"/>
      <w:bookmarkStart w:id="4986" w:name="_Toc186726957"/>
      <w:bookmarkStart w:id="4987" w:name="_Toc200620884"/>
      <w:r>
        <w:t>6.2.3</w:t>
      </w:r>
      <w:r>
        <w:tab/>
        <w:t>Resources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B41BE80" w14:textId="77777777" w:rsidR="00EB7848" w:rsidRDefault="00EB7848" w:rsidP="00B32564">
      <w:pPr>
        <w:pStyle w:val="Heading4"/>
      </w:pPr>
      <w:bookmarkStart w:id="4988" w:name="_Toc25168700"/>
      <w:bookmarkStart w:id="4989" w:name="_Toc27593119"/>
      <w:bookmarkStart w:id="4990" w:name="_Toc34147995"/>
      <w:bookmarkStart w:id="4991" w:name="_Toc36463379"/>
      <w:bookmarkStart w:id="4992" w:name="_Toc43215219"/>
      <w:bookmarkStart w:id="4993" w:name="_Toc45032467"/>
      <w:bookmarkStart w:id="4994" w:name="_Toc49849956"/>
      <w:bookmarkStart w:id="4995" w:name="_Toc51873470"/>
      <w:bookmarkStart w:id="4996" w:name="_Toc56517598"/>
      <w:bookmarkStart w:id="4997" w:name="_Toc58594499"/>
      <w:bookmarkStart w:id="4998" w:name="_Toc67686011"/>
      <w:bookmarkStart w:id="4999" w:name="_Toc74993838"/>
      <w:bookmarkStart w:id="5000" w:name="_Toc82716428"/>
      <w:bookmarkStart w:id="5001" w:name="_Toc88818715"/>
      <w:bookmarkStart w:id="5002" w:name="_Toc90650637"/>
      <w:bookmarkStart w:id="5003" w:name="_Toc98506307"/>
      <w:bookmarkStart w:id="5004" w:name="_Toc106639592"/>
      <w:bookmarkStart w:id="5005" w:name="_Toc114779102"/>
      <w:bookmarkStart w:id="5006" w:name="_Toc122097019"/>
      <w:bookmarkStart w:id="5007" w:name="_Toc130844240"/>
      <w:bookmarkStart w:id="5008" w:name="_Toc138411948"/>
      <w:bookmarkStart w:id="5009" w:name="_Toc145956146"/>
      <w:bookmarkStart w:id="5010" w:name="_Toc153887588"/>
      <w:bookmarkStart w:id="5011" w:name="_Toc161905477"/>
      <w:bookmarkStart w:id="5012" w:name="_Toc170210080"/>
      <w:bookmarkStart w:id="5013" w:name="_Toc177550876"/>
      <w:bookmarkStart w:id="5014" w:name="_Toc183624966"/>
      <w:bookmarkStart w:id="5015" w:name="_Toc186726958"/>
      <w:bookmarkStart w:id="5016" w:name="_Toc200620885"/>
      <w:r>
        <w:t>6.2.3.1</w:t>
      </w:r>
      <w:r>
        <w:tab/>
        <w:t>Overview</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11233766"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017" w:name="_Toc25168701"/>
      <w:bookmarkStart w:id="5018" w:name="_Toc27593120"/>
      <w:bookmarkStart w:id="5019" w:name="_Toc34147996"/>
      <w:bookmarkStart w:id="5020" w:name="_Toc36463380"/>
      <w:bookmarkStart w:id="5021" w:name="_Toc43215220"/>
      <w:bookmarkStart w:id="5022" w:name="_Toc45032468"/>
      <w:bookmarkStart w:id="5023" w:name="_Toc49849957"/>
      <w:bookmarkStart w:id="5024" w:name="_Toc51873471"/>
      <w:bookmarkStart w:id="5025" w:name="_Toc56517599"/>
      <w:bookmarkStart w:id="5026" w:name="_Toc58594500"/>
      <w:bookmarkStart w:id="5027" w:name="_Toc67686012"/>
      <w:bookmarkStart w:id="5028" w:name="_Toc74993839"/>
      <w:bookmarkStart w:id="5029" w:name="_Toc82716429"/>
      <w:bookmarkStart w:id="5030" w:name="_Toc88818716"/>
      <w:bookmarkStart w:id="5031" w:name="_Toc90650638"/>
      <w:bookmarkStart w:id="5032" w:name="_Toc98506308"/>
      <w:bookmarkStart w:id="5033" w:name="_Toc106639593"/>
      <w:bookmarkStart w:id="5034" w:name="_Toc114779103"/>
      <w:bookmarkStart w:id="5035" w:name="_Toc122097020"/>
      <w:bookmarkStart w:id="5036" w:name="_Toc130844241"/>
      <w:bookmarkStart w:id="5037" w:name="_Toc138411949"/>
      <w:bookmarkStart w:id="5038" w:name="_Toc145956147"/>
      <w:bookmarkStart w:id="5039" w:name="_Toc153887589"/>
      <w:bookmarkStart w:id="5040" w:name="_Toc161905478"/>
      <w:bookmarkStart w:id="5041" w:name="_Toc170210081"/>
      <w:bookmarkStart w:id="5042" w:name="_Toc177550877"/>
      <w:bookmarkStart w:id="5043" w:name="_Toc183624967"/>
      <w:bookmarkStart w:id="5044" w:name="_Toc186726959"/>
      <w:bookmarkStart w:id="5045" w:name="_Toc200620886"/>
      <w:r>
        <w:t>6.2.4</w:t>
      </w:r>
      <w:r>
        <w:tab/>
        <w:t>Custom Operations without associated resources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489D719E" w14:textId="77777777" w:rsidR="00EB7848" w:rsidRDefault="00EB7848" w:rsidP="00B32564">
      <w:pPr>
        <w:pStyle w:val="Heading4"/>
      </w:pPr>
      <w:bookmarkStart w:id="5046" w:name="_Toc25168702"/>
      <w:bookmarkStart w:id="5047" w:name="_Toc27593121"/>
      <w:bookmarkStart w:id="5048" w:name="_Toc34147997"/>
      <w:bookmarkStart w:id="5049" w:name="_Toc36463381"/>
      <w:bookmarkStart w:id="5050" w:name="_Toc43215221"/>
      <w:bookmarkStart w:id="5051" w:name="_Toc45032469"/>
      <w:bookmarkStart w:id="5052" w:name="_Toc49849958"/>
      <w:bookmarkStart w:id="5053" w:name="_Toc51873472"/>
      <w:bookmarkStart w:id="5054" w:name="_Toc56517600"/>
      <w:bookmarkStart w:id="5055" w:name="_Toc58594501"/>
      <w:bookmarkStart w:id="5056" w:name="_Toc67686013"/>
      <w:bookmarkStart w:id="5057" w:name="_Toc74993840"/>
      <w:bookmarkStart w:id="5058" w:name="_Toc82716430"/>
      <w:bookmarkStart w:id="5059" w:name="_Toc88818717"/>
      <w:bookmarkStart w:id="5060" w:name="_Toc90650639"/>
      <w:bookmarkStart w:id="5061" w:name="_Toc98506309"/>
      <w:bookmarkStart w:id="5062" w:name="_Toc106639594"/>
      <w:bookmarkStart w:id="5063" w:name="_Toc114779104"/>
      <w:bookmarkStart w:id="5064" w:name="_Toc122097021"/>
      <w:bookmarkStart w:id="5065" w:name="_Toc130844242"/>
      <w:bookmarkStart w:id="5066" w:name="_Toc138411950"/>
      <w:bookmarkStart w:id="5067" w:name="_Toc145956148"/>
      <w:bookmarkStart w:id="5068" w:name="_Toc153887590"/>
      <w:bookmarkStart w:id="5069" w:name="_Toc161905479"/>
      <w:bookmarkStart w:id="5070" w:name="_Toc170210082"/>
      <w:bookmarkStart w:id="5071" w:name="_Toc177550878"/>
      <w:bookmarkStart w:id="5072" w:name="_Toc183624968"/>
      <w:bookmarkStart w:id="5073" w:name="_Toc186726960"/>
      <w:bookmarkStart w:id="5074" w:name="_Toc200620887"/>
      <w:r>
        <w:t>6.2.4.1</w:t>
      </w:r>
      <w:r>
        <w:tab/>
        <w:t>Overview</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075" w:name="_Toc25168703"/>
      <w:bookmarkStart w:id="5076" w:name="_Toc27593122"/>
      <w:bookmarkStart w:id="5077" w:name="_Toc34147998"/>
      <w:bookmarkStart w:id="5078" w:name="_Toc36463382"/>
      <w:bookmarkStart w:id="5079" w:name="_Toc43215222"/>
      <w:bookmarkStart w:id="5080" w:name="_Toc45032470"/>
      <w:bookmarkStart w:id="5081" w:name="_Toc49849959"/>
      <w:bookmarkStart w:id="5082" w:name="_Toc51873473"/>
      <w:bookmarkStart w:id="5083" w:name="_Toc56517601"/>
      <w:bookmarkStart w:id="5084" w:name="_Toc58594502"/>
      <w:bookmarkStart w:id="5085" w:name="_Toc67686014"/>
      <w:bookmarkStart w:id="5086" w:name="_Toc74993841"/>
      <w:bookmarkStart w:id="5087" w:name="_Toc82716431"/>
      <w:bookmarkStart w:id="5088" w:name="_Toc88818718"/>
      <w:bookmarkStart w:id="5089" w:name="_Toc90650640"/>
      <w:bookmarkStart w:id="5090" w:name="_Toc98506310"/>
      <w:bookmarkStart w:id="5091" w:name="_Toc106639595"/>
      <w:bookmarkStart w:id="5092" w:name="_Toc114779105"/>
      <w:bookmarkStart w:id="5093" w:name="_Toc122097022"/>
      <w:bookmarkStart w:id="5094" w:name="_Toc130844243"/>
      <w:bookmarkStart w:id="5095" w:name="_Toc138411951"/>
      <w:bookmarkStart w:id="5096" w:name="_Toc145956149"/>
      <w:bookmarkStart w:id="5097" w:name="_Toc153887591"/>
      <w:bookmarkStart w:id="5098" w:name="_Toc161905480"/>
      <w:bookmarkStart w:id="5099" w:name="_Toc170210083"/>
      <w:bookmarkStart w:id="5100" w:name="_Toc177550879"/>
      <w:bookmarkStart w:id="5101" w:name="_Toc183624969"/>
      <w:bookmarkStart w:id="5102" w:name="_Toc186726961"/>
      <w:bookmarkStart w:id="5103" w:name="_Toc200620888"/>
      <w:r>
        <w:t>6.2.4.4</w:t>
      </w:r>
      <w:r>
        <w:tab/>
        <w:t>Operation: cipher-key-data</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31BAC605" w14:textId="77777777" w:rsidR="00EB7848" w:rsidRDefault="00EB7848" w:rsidP="00B32564">
      <w:pPr>
        <w:pStyle w:val="Heading5"/>
      </w:pPr>
      <w:bookmarkStart w:id="5104" w:name="_Toc25168704"/>
      <w:bookmarkStart w:id="5105" w:name="_Toc27593123"/>
      <w:bookmarkStart w:id="5106" w:name="_Toc34147999"/>
      <w:bookmarkStart w:id="5107" w:name="_Toc36463383"/>
      <w:bookmarkStart w:id="5108" w:name="_Toc43215223"/>
      <w:bookmarkStart w:id="5109" w:name="_Toc45032471"/>
      <w:bookmarkStart w:id="5110" w:name="_Toc49849960"/>
      <w:bookmarkStart w:id="5111" w:name="_Toc51873474"/>
      <w:bookmarkStart w:id="5112" w:name="_Toc56517602"/>
      <w:bookmarkStart w:id="5113" w:name="_Toc58594503"/>
      <w:bookmarkStart w:id="5114" w:name="_Toc67686015"/>
      <w:bookmarkStart w:id="5115" w:name="_Toc74993842"/>
      <w:bookmarkStart w:id="5116" w:name="_Toc82716432"/>
      <w:bookmarkStart w:id="5117" w:name="_Toc88818719"/>
      <w:bookmarkStart w:id="5118" w:name="_Toc90650641"/>
      <w:bookmarkStart w:id="5119" w:name="_Toc98506311"/>
      <w:bookmarkStart w:id="5120" w:name="_Toc106639596"/>
      <w:bookmarkStart w:id="5121" w:name="_Toc114779106"/>
      <w:bookmarkStart w:id="5122" w:name="_Toc122097023"/>
      <w:bookmarkStart w:id="5123" w:name="_Toc130844244"/>
      <w:bookmarkStart w:id="5124" w:name="_Toc138411952"/>
      <w:bookmarkStart w:id="5125" w:name="_Toc145956150"/>
      <w:bookmarkStart w:id="5126" w:name="_Toc153887592"/>
      <w:bookmarkStart w:id="5127" w:name="_Toc161905481"/>
      <w:bookmarkStart w:id="5128" w:name="_Toc170210084"/>
      <w:bookmarkStart w:id="5129" w:name="_Toc177550880"/>
      <w:bookmarkStart w:id="5130" w:name="_Toc183624970"/>
      <w:bookmarkStart w:id="5131" w:name="_Toc186726962"/>
      <w:bookmarkStart w:id="5132" w:name="_Toc200620889"/>
      <w:r>
        <w:t>6.2.4.4.1</w:t>
      </w:r>
      <w:r>
        <w:tab/>
        <w:t>Description</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133" w:name="_Toc25168705"/>
      <w:bookmarkStart w:id="5134" w:name="_Toc27593124"/>
      <w:bookmarkStart w:id="5135" w:name="_Toc34148000"/>
      <w:bookmarkStart w:id="5136" w:name="_Toc36463384"/>
      <w:bookmarkStart w:id="5137" w:name="_Toc43215224"/>
      <w:bookmarkStart w:id="5138" w:name="_Toc45032472"/>
      <w:bookmarkStart w:id="5139" w:name="_Toc49849961"/>
      <w:bookmarkStart w:id="5140" w:name="_Toc51873475"/>
      <w:bookmarkStart w:id="5141" w:name="_Toc56517603"/>
      <w:bookmarkStart w:id="5142" w:name="_Toc58594504"/>
      <w:bookmarkStart w:id="5143" w:name="_Toc67686016"/>
      <w:bookmarkStart w:id="5144" w:name="_Toc74993843"/>
      <w:bookmarkStart w:id="5145" w:name="_Toc82716433"/>
      <w:bookmarkStart w:id="5146" w:name="_Toc88818720"/>
      <w:bookmarkStart w:id="5147" w:name="_Toc90650642"/>
      <w:bookmarkStart w:id="5148" w:name="_Toc98506312"/>
      <w:bookmarkStart w:id="5149" w:name="_Toc106639597"/>
      <w:bookmarkStart w:id="5150" w:name="_Toc114779107"/>
      <w:bookmarkStart w:id="5151" w:name="_Toc122097024"/>
      <w:bookmarkStart w:id="5152" w:name="_Toc130844245"/>
      <w:bookmarkStart w:id="5153" w:name="_Toc138411953"/>
      <w:bookmarkStart w:id="5154" w:name="_Toc145956151"/>
      <w:bookmarkStart w:id="5155" w:name="_Toc153887593"/>
      <w:bookmarkStart w:id="5156" w:name="_Toc161905482"/>
      <w:bookmarkStart w:id="5157" w:name="_Toc170210085"/>
      <w:bookmarkStart w:id="5158" w:name="_Toc177550881"/>
      <w:bookmarkStart w:id="5159" w:name="_Toc183624971"/>
      <w:bookmarkStart w:id="5160" w:name="_Toc186726963"/>
      <w:bookmarkStart w:id="5161" w:name="_Toc200620890"/>
      <w:r>
        <w:t>6.2.4.4.2</w:t>
      </w:r>
      <w:r>
        <w:tab/>
        <w:t>Operation Definition</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162"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162"/>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163" w:name="_Toc25168706"/>
      <w:bookmarkStart w:id="5164" w:name="_Toc27593125"/>
      <w:bookmarkStart w:id="5165" w:name="_Toc34148001"/>
      <w:bookmarkStart w:id="5166" w:name="_Toc36463385"/>
      <w:bookmarkStart w:id="5167" w:name="_Toc43215225"/>
      <w:bookmarkStart w:id="5168" w:name="_Toc45032473"/>
      <w:bookmarkStart w:id="5169" w:name="_Toc49849962"/>
      <w:bookmarkStart w:id="5170" w:name="_Toc51873476"/>
      <w:bookmarkStart w:id="5171" w:name="_Toc56517604"/>
      <w:bookmarkStart w:id="5172" w:name="_Toc58594505"/>
      <w:bookmarkStart w:id="5173" w:name="_Toc67686017"/>
      <w:bookmarkStart w:id="5174" w:name="_Toc74993844"/>
      <w:bookmarkStart w:id="5175" w:name="_Toc82716434"/>
      <w:bookmarkStart w:id="5176" w:name="_Toc88818721"/>
      <w:bookmarkStart w:id="5177" w:name="_Toc90650643"/>
      <w:bookmarkStart w:id="5178" w:name="_Toc98506313"/>
      <w:bookmarkStart w:id="5179" w:name="_Toc106639598"/>
      <w:bookmarkStart w:id="5180" w:name="_Toc114779108"/>
      <w:bookmarkStart w:id="5181" w:name="_Toc122097025"/>
      <w:bookmarkStart w:id="5182" w:name="_Toc130844246"/>
      <w:bookmarkStart w:id="5183" w:name="_Toc138411954"/>
      <w:bookmarkStart w:id="5184" w:name="_Toc145956152"/>
      <w:bookmarkStart w:id="5185" w:name="_Toc153887594"/>
      <w:bookmarkStart w:id="5186" w:name="_Toc161905483"/>
      <w:bookmarkStart w:id="5187" w:name="_Toc170210086"/>
      <w:bookmarkStart w:id="5188" w:name="_Toc177550882"/>
      <w:bookmarkStart w:id="5189" w:name="_Toc183624972"/>
      <w:bookmarkStart w:id="5190" w:name="_Toc186726964"/>
      <w:bookmarkStart w:id="5191" w:name="_Toc200620891"/>
      <w:r>
        <w:t>6.2.5</w:t>
      </w:r>
      <w:r>
        <w:tab/>
        <w:t>Notifications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9CEF37C" w14:textId="77777777" w:rsidR="00EB7848" w:rsidRDefault="00EB7848" w:rsidP="00B32564">
      <w:pPr>
        <w:pStyle w:val="Heading4"/>
      </w:pPr>
      <w:bookmarkStart w:id="5192" w:name="_Toc25168707"/>
      <w:bookmarkStart w:id="5193" w:name="_Toc27593126"/>
      <w:bookmarkStart w:id="5194" w:name="_Toc34148002"/>
      <w:bookmarkStart w:id="5195" w:name="_Toc36463386"/>
      <w:bookmarkStart w:id="5196" w:name="_Toc43215226"/>
      <w:bookmarkStart w:id="5197" w:name="_Toc45032474"/>
      <w:bookmarkStart w:id="5198" w:name="_Toc49849963"/>
      <w:bookmarkStart w:id="5199" w:name="_Toc51873477"/>
      <w:bookmarkStart w:id="5200" w:name="_Toc56517605"/>
      <w:bookmarkStart w:id="5201" w:name="_Toc58594506"/>
      <w:bookmarkStart w:id="5202" w:name="_Toc67686018"/>
      <w:bookmarkStart w:id="5203" w:name="_Toc74993845"/>
      <w:bookmarkStart w:id="5204" w:name="_Toc82716435"/>
      <w:bookmarkStart w:id="5205" w:name="_Toc88818722"/>
      <w:bookmarkStart w:id="5206" w:name="_Toc90650644"/>
      <w:bookmarkStart w:id="5207" w:name="_Toc98506314"/>
      <w:bookmarkStart w:id="5208" w:name="_Toc106639599"/>
      <w:bookmarkStart w:id="5209" w:name="_Toc114779109"/>
      <w:bookmarkStart w:id="5210" w:name="_Toc122097026"/>
      <w:bookmarkStart w:id="5211" w:name="_Toc130844247"/>
      <w:bookmarkStart w:id="5212" w:name="_Toc138411955"/>
      <w:bookmarkStart w:id="5213" w:name="_Toc145956153"/>
      <w:bookmarkStart w:id="5214" w:name="_Toc153887595"/>
      <w:bookmarkStart w:id="5215" w:name="_Toc161905484"/>
      <w:bookmarkStart w:id="5216" w:name="_Toc170210087"/>
      <w:bookmarkStart w:id="5217" w:name="_Toc177550883"/>
      <w:bookmarkStart w:id="5218" w:name="_Toc183624973"/>
      <w:bookmarkStart w:id="5219" w:name="_Toc186726965"/>
      <w:bookmarkStart w:id="5220" w:name="_Toc200620892"/>
      <w:r>
        <w:t>6.2.5.1</w:t>
      </w:r>
      <w:r>
        <w:tab/>
        <w:t>CipheringKeyData</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735FCADD" w14:textId="77777777" w:rsidR="00EB7848" w:rsidRDefault="00EB7848" w:rsidP="00B32564">
      <w:pPr>
        <w:pStyle w:val="Heading5"/>
      </w:pPr>
      <w:bookmarkStart w:id="5221" w:name="_Toc25168708"/>
      <w:bookmarkStart w:id="5222" w:name="_Toc27593127"/>
      <w:bookmarkStart w:id="5223" w:name="_Toc34148003"/>
      <w:bookmarkStart w:id="5224" w:name="_Toc36463387"/>
      <w:bookmarkStart w:id="5225" w:name="_Toc43215227"/>
      <w:bookmarkStart w:id="5226" w:name="_Toc45032475"/>
      <w:bookmarkStart w:id="5227" w:name="_Toc49849964"/>
      <w:bookmarkStart w:id="5228" w:name="_Toc51873478"/>
      <w:bookmarkStart w:id="5229" w:name="_Toc56517606"/>
      <w:bookmarkStart w:id="5230" w:name="_Toc58594507"/>
      <w:bookmarkStart w:id="5231" w:name="_Toc67686019"/>
      <w:bookmarkStart w:id="5232" w:name="_Toc74993846"/>
      <w:bookmarkStart w:id="5233" w:name="_Toc82716436"/>
      <w:bookmarkStart w:id="5234" w:name="_Toc88818723"/>
      <w:bookmarkStart w:id="5235" w:name="_Toc90650645"/>
      <w:bookmarkStart w:id="5236" w:name="_Toc98506315"/>
      <w:bookmarkStart w:id="5237" w:name="_Toc106639600"/>
      <w:bookmarkStart w:id="5238" w:name="_Toc114779110"/>
      <w:bookmarkStart w:id="5239" w:name="_Toc122097027"/>
      <w:bookmarkStart w:id="5240" w:name="_Toc130844248"/>
      <w:bookmarkStart w:id="5241" w:name="_Toc138411956"/>
      <w:bookmarkStart w:id="5242" w:name="_Toc145956154"/>
      <w:bookmarkStart w:id="5243" w:name="_Toc153887596"/>
      <w:bookmarkStart w:id="5244" w:name="_Toc161905485"/>
      <w:bookmarkStart w:id="5245" w:name="_Toc170210088"/>
      <w:bookmarkStart w:id="5246" w:name="_Toc177550884"/>
      <w:bookmarkStart w:id="5247" w:name="_Toc183624974"/>
      <w:bookmarkStart w:id="5248" w:name="_Toc186726966"/>
      <w:bookmarkStart w:id="5249" w:name="_Toc200620893"/>
      <w:r>
        <w:t>6.2.5.1.1</w:t>
      </w:r>
      <w:r>
        <w:tab/>
        <w:t>Description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250" w:name="_Toc25168709"/>
      <w:bookmarkStart w:id="5251" w:name="_Toc27593128"/>
      <w:bookmarkStart w:id="5252" w:name="_Toc34148004"/>
      <w:bookmarkStart w:id="5253" w:name="_Toc36463388"/>
      <w:bookmarkStart w:id="5254" w:name="_Toc43215228"/>
      <w:bookmarkStart w:id="5255" w:name="_Toc45032476"/>
      <w:bookmarkStart w:id="5256" w:name="_Toc49849965"/>
      <w:bookmarkStart w:id="5257" w:name="_Toc51873479"/>
      <w:bookmarkStart w:id="5258" w:name="_Toc56517607"/>
      <w:bookmarkStart w:id="5259" w:name="_Toc58594508"/>
      <w:bookmarkStart w:id="5260" w:name="_Toc67686020"/>
      <w:bookmarkStart w:id="5261" w:name="_Toc74993847"/>
      <w:bookmarkStart w:id="5262" w:name="_Toc82716437"/>
      <w:bookmarkStart w:id="5263" w:name="_Toc88818724"/>
      <w:bookmarkStart w:id="5264" w:name="_Toc90650646"/>
      <w:bookmarkStart w:id="5265" w:name="_Toc98506316"/>
      <w:bookmarkStart w:id="5266" w:name="_Toc106639601"/>
      <w:bookmarkStart w:id="5267" w:name="_Toc114779111"/>
      <w:bookmarkStart w:id="5268" w:name="_Toc122097028"/>
      <w:bookmarkStart w:id="5269" w:name="_Toc130844249"/>
      <w:bookmarkStart w:id="5270" w:name="_Toc138411957"/>
      <w:bookmarkStart w:id="5271" w:name="_Toc145956155"/>
      <w:bookmarkStart w:id="5272" w:name="_Toc153887597"/>
      <w:bookmarkStart w:id="5273" w:name="_Toc161905486"/>
      <w:bookmarkStart w:id="5274" w:name="_Toc170210089"/>
      <w:bookmarkStart w:id="5275" w:name="_Toc177550885"/>
      <w:bookmarkStart w:id="5276" w:name="_Toc183624975"/>
      <w:bookmarkStart w:id="5277" w:name="_Toc186726967"/>
      <w:bookmarkStart w:id="5278" w:name="_Toc200620894"/>
      <w:r>
        <w:t>6.2.5.1.2</w:t>
      </w:r>
      <w:r>
        <w:tab/>
        <w:t>Notification Definition</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279" w:name="_Toc25168710"/>
      <w:bookmarkStart w:id="5280" w:name="_Toc27593129"/>
      <w:bookmarkStart w:id="5281" w:name="_Toc34148005"/>
      <w:bookmarkStart w:id="5282" w:name="_Toc36463389"/>
      <w:bookmarkStart w:id="5283" w:name="_Toc43215229"/>
      <w:bookmarkStart w:id="5284" w:name="_Toc45032477"/>
      <w:bookmarkStart w:id="5285" w:name="_Toc49849966"/>
      <w:bookmarkStart w:id="5286" w:name="_Toc51873480"/>
      <w:bookmarkStart w:id="5287" w:name="_Toc56517608"/>
      <w:bookmarkStart w:id="5288" w:name="_Toc58594509"/>
      <w:bookmarkStart w:id="5289" w:name="_Toc67686021"/>
      <w:bookmarkStart w:id="5290" w:name="_Toc74993848"/>
      <w:bookmarkStart w:id="5291" w:name="_Toc82716438"/>
      <w:bookmarkStart w:id="5292" w:name="_Toc88818725"/>
      <w:bookmarkStart w:id="5293" w:name="_Toc90650647"/>
      <w:bookmarkStart w:id="5294" w:name="_Toc98506317"/>
      <w:bookmarkStart w:id="5295" w:name="_Toc106639602"/>
      <w:bookmarkStart w:id="5296" w:name="_Toc114779112"/>
      <w:bookmarkStart w:id="5297" w:name="_Toc122097029"/>
      <w:bookmarkStart w:id="5298" w:name="_Toc130844250"/>
      <w:bookmarkStart w:id="5299" w:name="_Toc138411958"/>
      <w:bookmarkStart w:id="5300" w:name="_Toc145956156"/>
      <w:bookmarkStart w:id="5301" w:name="_Toc153887598"/>
      <w:bookmarkStart w:id="5302" w:name="_Toc161905487"/>
      <w:bookmarkStart w:id="5303" w:name="_Toc170210090"/>
      <w:bookmarkStart w:id="5304" w:name="_Toc177550886"/>
      <w:bookmarkStart w:id="5305" w:name="_Toc183624976"/>
      <w:bookmarkStart w:id="5306" w:name="_Toc186726968"/>
      <w:bookmarkStart w:id="5307" w:name="_Toc200620895"/>
      <w:r>
        <w:t>6.2.5.1.3</w:t>
      </w:r>
      <w:r>
        <w:tab/>
        <w:t>Notification Standard Methods</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2D71566" w14:textId="77777777" w:rsidR="00EB7848" w:rsidRDefault="00EB7848" w:rsidP="001760B3">
      <w:pPr>
        <w:pStyle w:val="H6"/>
      </w:pPr>
      <w:bookmarkStart w:id="5308" w:name="_Toc25168711"/>
      <w:bookmarkStart w:id="5309" w:name="_Toc27593130"/>
      <w:bookmarkStart w:id="5310" w:name="_Toc34148006"/>
      <w:bookmarkStart w:id="5311" w:name="_Toc36463390"/>
      <w:bookmarkStart w:id="5312" w:name="_Toc43215230"/>
      <w:bookmarkStart w:id="5313" w:name="_Toc45032478"/>
      <w:bookmarkStart w:id="5314" w:name="_Toc49849967"/>
      <w:bookmarkStart w:id="5315" w:name="_Toc51873481"/>
      <w:bookmarkStart w:id="5316" w:name="_Toc56517609"/>
      <w:bookmarkStart w:id="5317" w:name="_Toc58594510"/>
      <w:bookmarkStart w:id="5318" w:name="_Toc67686022"/>
      <w:bookmarkStart w:id="5319" w:name="_Toc74993849"/>
      <w:bookmarkStart w:id="5320" w:name="_Toc82716439"/>
      <w:bookmarkStart w:id="5321" w:name="_Toc88818726"/>
      <w:bookmarkStart w:id="5322" w:name="_Toc90650648"/>
      <w:r>
        <w:t>6.2.5.1.3.1</w:t>
      </w:r>
      <w:r>
        <w:tab/>
      </w:r>
      <w:r>
        <w:rPr>
          <w:lang w:eastAsia="zh-CN"/>
        </w:rPr>
        <w:t>POST</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323"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323"/>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324"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324"/>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325" w:name="_Toc25168712"/>
      <w:bookmarkStart w:id="5326" w:name="_Toc27593131"/>
      <w:bookmarkStart w:id="5327" w:name="_Toc34148007"/>
      <w:bookmarkStart w:id="5328" w:name="_Toc36463391"/>
      <w:bookmarkStart w:id="5329" w:name="_Toc43215231"/>
      <w:bookmarkStart w:id="5330" w:name="_Toc45032479"/>
      <w:bookmarkStart w:id="5331" w:name="_Toc49849968"/>
      <w:bookmarkStart w:id="5332" w:name="_Toc51873482"/>
      <w:bookmarkStart w:id="5333" w:name="_Toc56517610"/>
      <w:bookmarkStart w:id="5334" w:name="_Toc58594511"/>
      <w:bookmarkStart w:id="5335" w:name="_Toc67686023"/>
      <w:bookmarkStart w:id="5336" w:name="_Toc74993850"/>
      <w:bookmarkStart w:id="5337" w:name="_Toc82716440"/>
      <w:bookmarkStart w:id="5338" w:name="_Toc88818727"/>
      <w:bookmarkStart w:id="5339" w:name="_Toc90650649"/>
      <w:bookmarkStart w:id="5340" w:name="_Toc98506318"/>
      <w:bookmarkStart w:id="5341" w:name="_Toc106639603"/>
      <w:bookmarkStart w:id="5342" w:name="_Toc114779113"/>
      <w:bookmarkStart w:id="5343" w:name="_Toc122097030"/>
      <w:bookmarkStart w:id="5344" w:name="_Toc130844251"/>
      <w:bookmarkStart w:id="5345" w:name="_Toc138411959"/>
      <w:bookmarkStart w:id="5346" w:name="_Toc145956157"/>
      <w:bookmarkStart w:id="5347" w:name="_Toc153887599"/>
      <w:bookmarkStart w:id="5348" w:name="_Toc161905488"/>
      <w:bookmarkStart w:id="5349" w:name="_Toc170210091"/>
      <w:bookmarkStart w:id="5350" w:name="_Toc177550887"/>
      <w:bookmarkStart w:id="5351" w:name="_Toc183624977"/>
      <w:bookmarkStart w:id="5352" w:name="_Toc186726969"/>
      <w:bookmarkStart w:id="5353" w:name="_Toc200620896"/>
      <w:r>
        <w:t>6.2.6</w:t>
      </w:r>
      <w:r>
        <w:tab/>
        <w:t>Data Model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689CC388" w14:textId="77777777" w:rsidR="00EB7848" w:rsidRDefault="00EB7848" w:rsidP="00B32564">
      <w:pPr>
        <w:pStyle w:val="Heading4"/>
      </w:pPr>
      <w:bookmarkStart w:id="5354" w:name="_Toc25168713"/>
      <w:bookmarkStart w:id="5355" w:name="_Toc27593132"/>
      <w:bookmarkStart w:id="5356" w:name="_Toc34148008"/>
      <w:bookmarkStart w:id="5357" w:name="_Toc36463392"/>
      <w:bookmarkStart w:id="5358" w:name="_Toc43215232"/>
      <w:bookmarkStart w:id="5359" w:name="_Toc45032480"/>
      <w:bookmarkStart w:id="5360" w:name="_Toc49849969"/>
      <w:bookmarkStart w:id="5361" w:name="_Toc51873483"/>
      <w:bookmarkStart w:id="5362" w:name="_Toc56517611"/>
      <w:bookmarkStart w:id="5363" w:name="_Toc58594512"/>
      <w:bookmarkStart w:id="5364" w:name="_Toc67686024"/>
      <w:bookmarkStart w:id="5365" w:name="_Toc74993851"/>
      <w:bookmarkStart w:id="5366" w:name="_Toc82716441"/>
      <w:bookmarkStart w:id="5367" w:name="_Toc88818728"/>
      <w:bookmarkStart w:id="5368" w:name="_Toc90650650"/>
      <w:bookmarkStart w:id="5369" w:name="_Toc98506319"/>
      <w:bookmarkStart w:id="5370" w:name="_Toc106639604"/>
      <w:bookmarkStart w:id="5371" w:name="_Toc114779114"/>
      <w:bookmarkStart w:id="5372" w:name="_Toc122097031"/>
      <w:bookmarkStart w:id="5373" w:name="_Toc130844252"/>
      <w:bookmarkStart w:id="5374" w:name="_Toc138411960"/>
      <w:bookmarkStart w:id="5375" w:name="_Toc145956158"/>
      <w:bookmarkStart w:id="5376" w:name="_Toc153887600"/>
      <w:bookmarkStart w:id="5377" w:name="_Toc161905489"/>
      <w:bookmarkStart w:id="5378" w:name="_Toc170210092"/>
      <w:bookmarkStart w:id="5379" w:name="_Toc177550888"/>
      <w:bookmarkStart w:id="5380" w:name="_Toc183624978"/>
      <w:bookmarkStart w:id="5381" w:name="_Toc186726970"/>
      <w:bookmarkStart w:id="5382" w:name="_Toc200620897"/>
      <w:r>
        <w:t>6.2.6.1</w:t>
      </w:r>
      <w:r>
        <w:tab/>
        <w:t>General</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383" w:name="_Toc25168714"/>
      <w:bookmarkStart w:id="5384" w:name="_Toc27593133"/>
      <w:bookmarkStart w:id="5385" w:name="_Toc34148009"/>
      <w:bookmarkStart w:id="5386" w:name="_Toc36463393"/>
      <w:bookmarkStart w:id="5387" w:name="_Toc43215233"/>
      <w:bookmarkStart w:id="5388" w:name="_Toc45032481"/>
      <w:bookmarkStart w:id="5389" w:name="_Toc49849970"/>
      <w:bookmarkStart w:id="5390" w:name="_Toc51873484"/>
      <w:bookmarkStart w:id="5391" w:name="_Toc56517612"/>
      <w:bookmarkStart w:id="5392" w:name="_Toc58594513"/>
      <w:bookmarkStart w:id="5393" w:name="_Toc67686025"/>
      <w:bookmarkStart w:id="5394" w:name="_Toc74993852"/>
      <w:bookmarkStart w:id="5395" w:name="_Toc82716442"/>
      <w:bookmarkStart w:id="5396" w:name="_Toc88818729"/>
      <w:bookmarkStart w:id="5397" w:name="_Toc90650651"/>
      <w:bookmarkStart w:id="5398" w:name="_Toc98506320"/>
      <w:bookmarkStart w:id="5399" w:name="_Toc106639605"/>
      <w:bookmarkStart w:id="5400" w:name="_Toc114779115"/>
      <w:bookmarkStart w:id="5401" w:name="_Toc122097032"/>
      <w:bookmarkStart w:id="5402" w:name="_Toc130844253"/>
      <w:bookmarkStart w:id="5403" w:name="_Toc138411961"/>
      <w:bookmarkStart w:id="5404" w:name="_Toc145956159"/>
      <w:bookmarkStart w:id="5405" w:name="_Toc153887601"/>
      <w:bookmarkStart w:id="5406" w:name="_Toc161905490"/>
      <w:bookmarkStart w:id="5407" w:name="_Toc170210093"/>
      <w:bookmarkStart w:id="5408" w:name="_Toc177550889"/>
      <w:bookmarkStart w:id="5409" w:name="_Toc183624979"/>
      <w:bookmarkStart w:id="5410" w:name="_Toc186726971"/>
      <w:bookmarkStart w:id="5411" w:name="_Toc200620898"/>
      <w:r>
        <w:rPr>
          <w:lang w:val="en-US"/>
        </w:rPr>
        <w:t>6.2.6.2</w:t>
      </w:r>
      <w:r>
        <w:rPr>
          <w:lang w:val="en-US"/>
        </w:rPr>
        <w:tab/>
        <w:t>Structured data types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1D03A0F8" w14:textId="77777777" w:rsidR="00EB7848" w:rsidRDefault="00EB7848" w:rsidP="00B32564">
      <w:pPr>
        <w:pStyle w:val="Heading5"/>
      </w:pPr>
      <w:bookmarkStart w:id="5412" w:name="_Toc25168715"/>
      <w:bookmarkStart w:id="5413" w:name="_Toc27593134"/>
      <w:bookmarkStart w:id="5414" w:name="_Toc34148010"/>
      <w:bookmarkStart w:id="5415" w:name="_Toc36463394"/>
      <w:bookmarkStart w:id="5416" w:name="_Toc43215234"/>
      <w:bookmarkStart w:id="5417" w:name="_Toc45032482"/>
      <w:bookmarkStart w:id="5418" w:name="_Toc49849971"/>
      <w:bookmarkStart w:id="5419" w:name="_Toc51873485"/>
      <w:bookmarkStart w:id="5420" w:name="_Toc56517613"/>
      <w:bookmarkStart w:id="5421" w:name="_Toc58594514"/>
      <w:bookmarkStart w:id="5422" w:name="_Toc67686026"/>
      <w:bookmarkStart w:id="5423" w:name="_Toc74993853"/>
      <w:bookmarkStart w:id="5424" w:name="_Toc82716443"/>
      <w:bookmarkStart w:id="5425" w:name="_Toc88818730"/>
      <w:bookmarkStart w:id="5426" w:name="_Toc90650652"/>
      <w:bookmarkStart w:id="5427" w:name="_Toc98506321"/>
      <w:bookmarkStart w:id="5428" w:name="_Toc106639606"/>
      <w:bookmarkStart w:id="5429" w:name="_Toc114779116"/>
      <w:bookmarkStart w:id="5430" w:name="_Toc122097033"/>
      <w:bookmarkStart w:id="5431" w:name="_Toc130844254"/>
      <w:bookmarkStart w:id="5432" w:name="_Toc138411962"/>
      <w:bookmarkStart w:id="5433" w:name="_Toc145956160"/>
      <w:bookmarkStart w:id="5434" w:name="_Toc153887602"/>
      <w:bookmarkStart w:id="5435" w:name="_Toc161905491"/>
      <w:bookmarkStart w:id="5436" w:name="_Toc170210094"/>
      <w:bookmarkStart w:id="5437" w:name="_Toc177550890"/>
      <w:bookmarkStart w:id="5438" w:name="_Toc183624980"/>
      <w:bookmarkStart w:id="5439" w:name="_Toc186726972"/>
      <w:bookmarkStart w:id="5440" w:name="_Toc200620899"/>
      <w:r>
        <w:t>6.2.6.2.1</w:t>
      </w:r>
      <w:r>
        <w:tab/>
        <w:t>Introduction</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441" w:name="_Toc25168716"/>
      <w:bookmarkStart w:id="5442" w:name="_Toc27593135"/>
      <w:bookmarkStart w:id="5443" w:name="_Toc34148011"/>
      <w:bookmarkStart w:id="5444" w:name="_Toc36463395"/>
      <w:bookmarkStart w:id="5445" w:name="_Toc43215235"/>
      <w:bookmarkStart w:id="5446" w:name="_Toc45032483"/>
      <w:bookmarkStart w:id="5447" w:name="_Toc49849972"/>
      <w:bookmarkStart w:id="5448" w:name="_Toc51873486"/>
      <w:bookmarkStart w:id="5449" w:name="_Toc56517614"/>
      <w:bookmarkStart w:id="5450" w:name="_Toc58594515"/>
      <w:bookmarkStart w:id="5451" w:name="_Toc67686027"/>
      <w:bookmarkStart w:id="5452" w:name="_Toc74993854"/>
      <w:bookmarkStart w:id="5453" w:name="_Toc82716444"/>
      <w:bookmarkStart w:id="5454" w:name="_Toc88818731"/>
      <w:bookmarkStart w:id="5455" w:name="_Toc90650653"/>
      <w:bookmarkStart w:id="5456" w:name="_Toc98506322"/>
      <w:bookmarkStart w:id="5457" w:name="_Toc106639607"/>
      <w:bookmarkStart w:id="5458" w:name="_Toc114779117"/>
      <w:bookmarkStart w:id="5459" w:name="_Toc122097034"/>
      <w:bookmarkStart w:id="5460" w:name="_Toc130844255"/>
      <w:bookmarkStart w:id="5461" w:name="_Toc138411963"/>
      <w:bookmarkStart w:id="5462" w:name="_Toc145956161"/>
      <w:bookmarkStart w:id="5463" w:name="_Toc153887603"/>
      <w:bookmarkStart w:id="5464" w:name="_Toc161905492"/>
      <w:bookmarkStart w:id="5465" w:name="_Toc170210095"/>
      <w:bookmarkStart w:id="5466" w:name="_Toc177550891"/>
      <w:bookmarkStart w:id="5467" w:name="_Toc183624981"/>
      <w:bookmarkStart w:id="5468" w:name="_Toc186726973"/>
      <w:bookmarkStart w:id="5469" w:name="_Toc200620900"/>
      <w:r>
        <w:lastRenderedPageBreak/>
        <w:t>6.2.6.2.2</w:t>
      </w:r>
      <w:r>
        <w:tab/>
        <w:t>Type: CipheringKeyInfo</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470" w:name="_Toc25168717"/>
      <w:bookmarkStart w:id="5471" w:name="_Toc27593136"/>
      <w:bookmarkStart w:id="5472" w:name="_Toc34148012"/>
      <w:bookmarkStart w:id="5473" w:name="_Toc36463396"/>
      <w:bookmarkStart w:id="5474" w:name="_Toc43215236"/>
      <w:bookmarkStart w:id="5475" w:name="_Toc45032484"/>
      <w:bookmarkStart w:id="5476" w:name="_Toc49849973"/>
      <w:bookmarkStart w:id="5477" w:name="_Toc51873487"/>
      <w:bookmarkStart w:id="5478" w:name="_Toc56517615"/>
      <w:bookmarkStart w:id="5479" w:name="_Toc58594516"/>
      <w:bookmarkStart w:id="5480" w:name="_Toc67686028"/>
      <w:bookmarkStart w:id="5481" w:name="_Toc74993855"/>
      <w:bookmarkStart w:id="5482" w:name="_Toc82716445"/>
      <w:bookmarkStart w:id="5483" w:name="_Toc88818732"/>
      <w:bookmarkStart w:id="5484" w:name="_Toc90650654"/>
      <w:bookmarkStart w:id="5485" w:name="_Toc98506323"/>
      <w:bookmarkStart w:id="5486" w:name="_Toc106639608"/>
      <w:bookmarkStart w:id="5487" w:name="_Toc114779118"/>
      <w:bookmarkStart w:id="5488" w:name="_Toc122097035"/>
      <w:bookmarkStart w:id="5489" w:name="_Toc130844256"/>
      <w:bookmarkStart w:id="5490" w:name="_Toc138411964"/>
      <w:bookmarkStart w:id="5491" w:name="_Toc145956162"/>
      <w:bookmarkStart w:id="5492" w:name="_Toc153887604"/>
      <w:bookmarkStart w:id="5493" w:name="_Toc161905493"/>
      <w:bookmarkStart w:id="5494" w:name="_Toc170210096"/>
      <w:bookmarkStart w:id="5495" w:name="_Toc177550892"/>
      <w:bookmarkStart w:id="5496" w:name="_Toc183624982"/>
      <w:bookmarkStart w:id="5497" w:name="_Toc186726974"/>
      <w:bookmarkStart w:id="5498" w:name="_Toc200620901"/>
      <w:r>
        <w:t>6.2.6.2.3</w:t>
      </w:r>
      <w:r>
        <w:tab/>
        <w:t>Type: CipheringKeyResponse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499" w:name="_Toc25168718"/>
      <w:bookmarkStart w:id="5500" w:name="_Toc27593137"/>
      <w:bookmarkStart w:id="5501" w:name="_Toc34148013"/>
      <w:bookmarkStart w:id="5502" w:name="_Toc36463397"/>
      <w:bookmarkStart w:id="5503" w:name="_Toc43215237"/>
      <w:bookmarkStart w:id="5504" w:name="_Toc45032485"/>
      <w:bookmarkStart w:id="5505" w:name="_Toc49849974"/>
      <w:bookmarkStart w:id="5506" w:name="_Toc51873488"/>
      <w:bookmarkStart w:id="5507" w:name="_Toc56517616"/>
      <w:bookmarkStart w:id="5508" w:name="_Toc58594517"/>
      <w:bookmarkStart w:id="5509" w:name="_Toc67686029"/>
      <w:bookmarkStart w:id="5510" w:name="_Toc74993856"/>
      <w:bookmarkStart w:id="5511" w:name="_Toc82716446"/>
      <w:bookmarkStart w:id="5512" w:name="_Toc88818733"/>
      <w:bookmarkStart w:id="5513" w:name="_Toc90650655"/>
      <w:bookmarkStart w:id="5514" w:name="_Toc98506324"/>
      <w:bookmarkStart w:id="5515" w:name="_Toc106639609"/>
      <w:bookmarkStart w:id="5516" w:name="_Toc114779119"/>
      <w:bookmarkStart w:id="5517" w:name="_Toc122097036"/>
      <w:bookmarkStart w:id="5518" w:name="_Toc130844257"/>
      <w:bookmarkStart w:id="5519" w:name="_Toc138411965"/>
      <w:bookmarkStart w:id="5520" w:name="_Toc145956163"/>
      <w:bookmarkStart w:id="5521" w:name="_Toc153887605"/>
      <w:bookmarkStart w:id="5522" w:name="_Toc161905494"/>
      <w:bookmarkStart w:id="5523" w:name="_Toc170210097"/>
      <w:bookmarkStart w:id="5524" w:name="_Toc177550893"/>
      <w:bookmarkStart w:id="5525" w:name="_Toc183624983"/>
      <w:bookmarkStart w:id="5526" w:name="_Toc186726975"/>
      <w:bookmarkStart w:id="5527" w:name="_Toc200620902"/>
      <w:r>
        <w:lastRenderedPageBreak/>
        <w:t>6.2.6.2.4</w:t>
      </w:r>
      <w:r>
        <w:tab/>
        <w:t>Type: CipheringDataSet</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528"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529" w:name="_PERM_MCCTEMPBM_CRPT90020125___2"/>
            <w:bookmarkEnd w:id="5528"/>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530" w:name="_PERM_MCCTEMPBM_CRPT90020126___2"/>
            <w:bookmarkEnd w:id="5529"/>
          </w:p>
          <w:bookmarkEnd w:id="5530"/>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531"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532" w:name="_PERM_MCCTEMPBM_CRPT90020128___2"/>
            <w:bookmarkEnd w:id="5531"/>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533" w:name="_PERM_MCCTEMPBM_CRPT90020129___2"/>
            <w:bookmarkEnd w:id="5532"/>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534" w:name="_PERM_MCCTEMPBM_CRPT90020130___2"/>
            <w:bookmarkEnd w:id="5533"/>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534"/>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535"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536" w:name="_PERM_MCCTEMPBM_CRPT90020132___2"/>
            <w:bookmarkEnd w:id="5535"/>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537" w:name="_PERM_MCCTEMPBM_CRPT90020133___2"/>
            <w:bookmarkEnd w:id="5536"/>
          </w:p>
          <w:bookmarkEnd w:id="5537"/>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538"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539" w:name="_PERM_MCCTEMPBM_CRPT90020135___2"/>
            <w:bookmarkEnd w:id="5538"/>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5540" w:name="_PERM_MCCTEMPBM_CRPT90020136___2"/>
            <w:bookmarkEnd w:id="5539"/>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octet maps to 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5540"/>
          <w:p w14:paraId="367C7872" w14:textId="77777777" w:rsidR="00EB7848" w:rsidRDefault="00EB7848" w:rsidP="00183DF2">
            <w:pPr>
              <w:pStyle w:val="TAL"/>
            </w:pPr>
            <w:r>
              <w:t xml:space="preserve">Any unassigned bits are spare and shall be coded as zero. Non-included </w:t>
            </w:r>
            <w:r>
              <w:lastRenderedPageBreak/>
              <w:t>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541" w:name="_PERM_MCCTEMPBM_CRPT90020137___2"/>
            <w:r>
              <w:t>This IE contains the UTC time when the ciphering data set becomes valid.</w:t>
            </w:r>
            <w:bookmarkEnd w:id="5541"/>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542" w:name="_PERM_MCCTEMPBM_CRPT90020138___2"/>
            <w:r>
              <w:t>The validity duration of the ciphering data set.</w:t>
            </w:r>
            <w:bookmarkEnd w:id="5542"/>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543" w:name="_PERM_MCCTEMPBM_CRPT90020139___2"/>
            <w:r>
              <w:t>0..1</w:t>
            </w:r>
            <w:bookmarkEnd w:id="5543"/>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544" w:name="_Toc25168719"/>
      <w:bookmarkStart w:id="5545" w:name="_Toc27593138"/>
      <w:bookmarkStart w:id="5546" w:name="_Toc34148014"/>
      <w:bookmarkStart w:id="5547" w:name="_Toc36463398"/>
      <w:bookmarkStart w:id="5548" w:name="_Toc43215238"/>
      <w:bookmarkStart w:id="5549" w:name="_Toc45032486"/>
      <w:bookmarkStart w:id="5550" w:name="_Toc49849975"/>
      <w:bookmarkStart w:id="5551" w:name="_Toc51873489"/>
      <w:bookmarkStart w:id="5552" w:name="_Toc56517617"/>
      <w:bookmarkStart w:id="5553" w:name="_Toc58594518"/>
      <w:bookmarkStart w:id="5554" w:name="_Toc67686030"/>
      <w:bookmarkStart w:id="5555" w:name="_Toc74993857"/>
      <w:bookmarkStart w:id="5556" w:name="_Toc82716447"/>
      <w:bookmarkStart w:id="5557" w:name="_Toc88818734"/>
      <w:bookmarkStart w:id="5558" w:name="_Toc90650656"/>
      <w:bookmarkStart w:id="5559" w:name="_Toc98506325"/>
      <w:bookmarkStart w:id="5560" w:name="_Toc106639610"/>
      <w:bookmarkStart w:id="5561" w:name="_Toc114779120"/>
      <w:bookmarkStart w:id="5562" w:name="_Toc122097037"/>
      <w:bookmarkStart w:id="5563" w:name="_Toc130844258"/>
      <w:bookmarkStart w:id="5564" w:name="_Toc138411966"/>
      <w:bookmarkStart w:id="5565" w:name="_Toc145956164"/>
      <w:bookmarkStart w:id="5566" w:name="_Toc153887606"/>
      <w:bookmarkStart w:id="5567" w:name="_Toc161905495"/>
      <w:bookmarkStart w:id="5568" w:name="_Toc170210098"/>
      <w:bookmarkStart w:id="5569" w:name="_Toc177550894"/>
      <w:bookmarkStart w:id="5570" w:name="_Toc183624984"/>
      <w:bookmarkStart w:id="5571" w:name="_Toc186726976"/>
      <w:bookmarkStart w:id="5572" w:name="_Toc200620903"/>
      <w:r>
        <w:t>6.2.6.2.5</w:t>
      </w:r>
      <w:r>
        <w:tab/>
        <w:t>Type: CipheringSetReport</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573" w:name="_Toc25168720"/>
      <w:bookmarkStart w:id="5574" w:name="_Toc27593139"/>
      <w:bookmarkStart w:id="5575" w:name="_Toc34148015"/>
      <w:bookmarkStart w:id="5576" w:name="_Toc36463399"/>
      <w:bookmarkStart w:id="5577" w:name="_Toc43215239"/>
      <w:bookmarkStart w:id="5578" w:name="_Toc45032487"/>
      <w:bookmarkStart w:id="5579" w:name="_Toc49849976"/>
      <w:bookmarkStart w:id="5580" w:name="_Toc51873490"/>
      <w:bookmarkStart w:id="5581" w:name="_Toc56517618"/>
      <w:bookmarkStart w:id="5582" w:name="_Toc58594519"/>
      <w:bookmarkStart w:id="5583" w:name="_Toc67686031"/>
      <w:bookmarkStart w:id="5584" w:name="_Toc74993858"/>
      <w:bookmarkStart w:id="5585" w:name="_Toc82716448"/>
      <w:bookmarkStart w:id="5586" w:name="_Toc88818735"/>
      <w:bookmarkStart w:id="5587" w:name="_Toc90650657"/>
      <w:bookmarkStart w:id="5588" w:name="_Toc98506326"/>
      <w:bookmarkStart w:id="5589" w:name="_Toc106639611"/>
      <w:bookmarkStart w:id="5590" w:name="_Toc114779121"/>
      <w:bookmarkStart w:id="5591" w:name="_Toc122097038"/>
      <w:bookmarkStart w:id="5592" w:name="_Toc130844259"/>
      <w:bookmarkStart w:id="5593" w:name="_Toc138411967"/>
      <w:bookmarkStart w:id="5594" w:name="_Toc145956165"/>
      <w:bookmarkStart w:id="5595" w:name="_Toc153887607"/>
      <w:bookmarkStart w:id="5596" w:name="_Toc161905496"/>
      <w:bookmarkStart w:id="5597" w:name="_Toc170210099"/>
      <w:bookmarkStart w:id="5598" w:name="_Toc177550895"/>
      <w:bookmarkStart w:id="5599" w:name="_Toc183624985"/>
      <w:bookmarkStart w:id="5600" w:name="_Toc186726977"/>
      <w:bookmarkStart w:id="5601" w:name="_Toc200620904"/>
      <w:r>
        <w:t>6.2.6.2.6</w:t>
      </w:r>
      <w:r>
        <w:tab/>
        <w:t>Type: CipherRequestData</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602" w:name="_Toc25168721"/>
      <w:bookmarkStart w:id="5603" w:name="_Toc27593140"/>
      <w:bookmarkStart w:id="5604" w:name="_Toc34148016"/>
      <w:bookmarkStart w:id="5605" w:name="_Toc36463400"/>
      <w:bookmarkStart w:id="5606" w:name="_Toc43215240"/>
      <w:bookmarkStart w:id="5607" w:name="_Toc45032488"/>
      <w:bookmarkStart w:id="5608" w:name="_Toc49849977"/>
      <w:bookmarkStart w:id="5609" w:name="_Toc51873491"/>
      <w:bookmarkStart w:id="5610" w:name="_Toc56517619"/>
      <w:bookmarkStart w:id="5611" w:name="_Toc58594520"/>
      <w:bookmarkStart w:id="5612" w:name="_Toc67686032"/>
      <w:bookmarkStart w:id="5613" w:name="_Toc74993859"/>
      <w:bookmarkStart w:id="5614" w:name="_Toc82716449"/>
      <w:bookmarkStart w:id="5615" w:name="_Toc88818736"/>
      <w:bookmarkStart w:id="5616" w:name="_Toc90650658"/>
      <w:bookmarkStart w:id="5617" w:name="_Toc98506327"/>
      <w:bookmarkStart w:id="5618" w:name="_Toc106639612"/>
      <w:bookmarkStart w:id="5619" w:name="_Toc114779122"/>
      <w:bookmarkStart w:id="5620" w:name="_Toc122097039"/>
      <w:bookmarkStart w:id="5621" w:name="_Toc130844260"/>
      <w:bookmarkStart w:id="5622" w:name="_Toc138411968"/>
      <w:bookmarkStart w:id="5623" w:name="_Toc145956166"/>
      <w:bookmarkStart w:id="5624" w:name="_Toc153887608"/>
      <w:bookmarkStart w:id="5625" w:name="_Toc161905497"/>
      <w:bookmarkStart w:id="5626" w:name="_Toc170210100"/>
      <w:bookmarkStart w:id="5627" w:name="_Toc177550896"/>
      <w:bookmarkStart w:id="5628" w:name="_Toc183624986"/>
      <w:bookmarkStart w:id="5629" w:name="_Toc186726978"/>
      <w:bookmarkStart w:id="5630" w:name="_Toc200620905"/>
      <w:r>
        <w:t>6.2.6.2.7</w:t>
      </w:r>
      <w:r>
        <w:tab/>
        <w:t>Type: CipherResponseData</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631" w:name="_Toc25168722"/>
      <w:bookmarkStart w:id="5632" w:name="_Toc27593141"/>
      <w:bookmarkStart w:id="5633" w:name="_Toc34148017"/>
      <w:bookmarkStart w:id="5634" w:name="_Toc36463401"/>
      <w:bookmarkStart w:id="5635" w:name="_Toc43215241"/>
      <w:bookmarkStart w:id="5636" w:name="_Toc45032489"/>
      <w:bookmarkStart w:id="5637" w:name="_Toc49849978"/>
      <w:bookmarkStart w:id="5638" w:name="_Toc51873492"/>
      <w:bookmarkStart w:id="5639" w:name="_Toc56517620"/>
      <w:bookmarkStart w:id="5640" w:name="_Toc58594521"/>
      <w:bookmarkStart w:id="5641" w:name="_Toc67686033"/>
      <w:bookmarkStart w:id="5642" w:name="_Toc74993860"/>
      <w:bookmarkStart w:id="5643" w:name="_Toc82716450"/>
      <w:bookmarkStart w:id="5644" w:name="_Toc88818737"/>
      <w:bookmarkStart w:id="5645" w:name="_Toc90650659"/>
      <w:bookmarkStart w:id="5646" w:name="_Toc98506328"/>
      <w:bookmarkStart w:id="5647" w:name="_Toc106639613"/>
      <w:bookmarkStart w:id="5648" w:name="_Toc114779123"/>
      <w:bookmarkStart w:id="5649" w:name="_Toc122097040"/>
      <w:bookmarkStart w:id="5650" w:name="_Toc130844261"/>
      <w:bookmarkStart w:id="5651" w:name="_Toc138411969"/>
      <w:bookmarkStart w:id="5652" w:name="_Toc145956167"/>
      <w:bookmarkStart w:id="5653" w:name="_Toc153887609"/>
      <w:bookmarkStart w:id="5654" w:name="_Toc161905498"/>
      <w:bookmarkStart w:id="5655" w:name="_Toc170210101"/>
      <w:bookmarkStart w:id="5656" w:name="_Toc177550897"/>
      <w:bookmarkStart w:id="5657" w:name="_Toc183624987"/>
      <w:bookmarkStart w:id="5658" w:name="_Toc186726979"/>
      <w:bookmarkStart w:id="5659" w:name="_Toc200620906"/>
      <w:r>
        <w:rPr>
          <w:lang w:val="en-US"/>
        </w:rPr>
        <w:t>6.2.6.3</w:t>
      </w:r>
      <w:r>
        <w:rPr>
          <w:lang w:val="en-US"/>
        </w:rPr>
        <w:tab/>
        <w:t>Simple data types and enumerations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4E236F7E" w14:textId="77777777" w:rsidR="00EB7848" w:rsidRDefault="00EB7848" w:rsidP="00B32564">
      <w:pPr>
        <w:pStyle w:val="Heading5"/>
      </w:pPr>
      <w:bookmarkStart w:id="5660" w:name="_Toc25168723"/>
      <w:bookmarkStart w:id="5661" w:name="_Toc27593142"/>
      <w:bookmarkStart w:id="5662" w:name="_Toc34148018"/>
      <w:bookmarkStart w:id="5663" w:name="_Toc36463402"/>
      <w:bookmarkStart w:id="5664" w:name="_Toc43215242"/>
      <w:bookmarkStart w:id="5665" w:name="_Toc45032490"/>
      <w:bookmarkStart w:id="5666" w:name="_Toc49849979"/>
      <w:bookmarkStart w:id="5667" w:name="_Toc51873493"/>
      <w:bookmarkStart w:id="5668" w:name="_Toc56517621"/>
      <w:bookmarkStart w:id="5669" w:name="_Toc58594522"/>
      <w:bookmarkStart w:id="5670" w:name="_Toc67686034"/>
      <w:bookmarkStart w:id="5671" w:name="_Toc74993861"/>
      <w:bookmarkStart w:id="5672" w:name="_Toc82716451"/>
      <w:bookmarkStart w:id="5673" w:name="_Toc88818738"/>
      <w:bookmarkStart w:id="5674" w:name="_Toc90650660"/>
      <w:bookmarkStart w:id="5675" w:name="_Toc98506329"/>
      <w:bookmarkStart w:id="5676" w:name="_Toc106639614"/>
      <w:bookmarkStart w:id="5677" w:name="_Toc114779124"/>
      <w:bookmarkStart w:id="5678" w:name="_Toc122097041"/>
      <w:bookmarkStart w:id="5679" w:name="_Toc130844262"/>
      <w:bookmarkStart w:id="5680" w:name="_Toc138411970"/>
      <w:bookmarkStart w:id="5681" w:name="_Toc145956168"/>
      <w:bookmarkStart w:id="5682" w:name="_Toc153887610"/>
      <w:bookmarkStart w:id="5683" w:name="_Toc161905499"/>
      <w:bookmarkStart w:id="5684" w:name="_Toc170210102"/>
      <w:bookmarkStart w:id="5685" w:name="_Toc177550898"/>
      <w:bookmarkStart w:id="5686" w:name="_Toc183624988"/>
      <w:bookmarkStart w:id="5687" w:name="_Toc186726980"/>
      <w:bookmarkStart w:id="5688" w:name="_Toc200620907"/>
      <w:r>
        <w:t>6.2.6.3.1</w:t>
      </w:r>
      <w:r>
        <w:tab/>
        <w:t>Introduction</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689" w:name="_Toc25168724"/>
      <w:bookmarkStart w:id="5690" w:name="_Toc27593143"/>
      <w:bookmarkStart w:id="5691" w:name="_Toc34148019"/>
      <w:bookmarkStart w:id="5692" w:name="_Toc36463403"/>
      <w:bookmarkStart w:id="5693" w:name="_Toc43215243"/>
      <w:bookmarkStart w:id="5694" w:name="_Toc45032491"/>
      <w:bookmarkStart w:id="5695" w:name="_Toc49849980"/>
      <w:bookmarkStart w:id="5696" w:name="_Toc51873494"/>
      <w:bookmarkStart w:id="5697" w:name="_Toc56517622"/>
      <w:bookmarkStart w:id="5698" w:name="_Toc58594523"/>
      <w:bookmarkStart w:id="5699" w:name="_Toc67686035"/>
      <w:bookmarkStart w:id="5700" w:name="_Toc74993862"/>
      <w:bookmarkStart w:id="5701" w:name="_Toc82716452"/>
      <w:bookmarkStart w:id="5702" w:name="_Toc88818739"/>
      <w:bookmarkStart w:id="5703" w:name="_Toc90650661"/>
      <w:bookmarkStart w:id="5704" w:name="_Toc98506330"/>
      <w:bookmarkStart w:id="5705" w:name="_Toc106639615"/>
      <w:bookmarkStart w:id="5706" w:name="_Toc114779125"/>
      <w:bookmarkStart w:id="5707" w:name="_Toc122097042"/>
      <w:bookmarkStart w:id="5708" w:name="_Toc130844263"/>
      <w:bookmarkStart w:id="5709" w:name="_Toc138411971"/>
      <w:bookmarkStart w:id="5710" w:name="_Toc145956169"/>
      <w:bookmarkStart w:id="5711" w:name="_Toc153887611"/>
      <w:bookmarkStart w:id="5712" w:name="_Toc161905500"/>
      <w:bookmarkStart w:id="5713" w:name="_Toc170210103"/>
      <w:bookmarkStart w:id="5714" w:name="_Toc177550899"/>
      <w:bookmarkStart w:id="5715" w:name="_Toc183624989"/>
      <w:bookmarkStart w:id="5716" w:name="_Toc186726981"/>
      <w:bookmarkStart w:id="5717" w:name="_Toc200620908"/>
      <w:r>
        <w:t>6.2.6.3.2</w:t>
      </w:r>
      <w:r>
        <w:tab/>
        <w:t>Simple data types</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lastRenderedPageBreak/>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718" w:name="_Toc25168725"/>
      <w:bookmarkStart w:id="5719" w:name="_Toc27593144"/>
      <w:bookmarkStart w:id="5720" w:name="_Toc34148020"/>
      <w:bookmarkStart w:id="5721" w:name="_Toc36463404"/>
      <w:bookmarkStart w:id="5722" w:name="_Toc43215244"/>
      <w:bookmarkStart w:id="5723" w:name="_Toc45032492"/>
      <w:bookmarkStart w:id="5724" w:name="_Toc49849981"/>
      <w:bookmarkStart w:id="5725" w:name="_Toc51873495"/>
      <w:bookmarkStart w:id="5726" w:name="_Toc56517623"/>
      <w:bookmarkStart w:id="5727" w:name="_Toc58594524"/>
      <w:bookmarkStart w:id="5728" w:name="_Toc67686036"/>
      <w:bookmarkStart w:id="5729" w:name="_Toc74993863"/>
      <w:bookmarkStart w:id="5730" w:name="_Toc82716453"/>
      <w:bookmarkStart w:id="5731" w:name="_Toc88818740"/>
      <w:bookmarkStart w:id="5732" w:name="_Toc90650662"/>
      <w:bookmarkStart w:id="5733" w:name="_Toc98506331"/>
      <w:bookmarkStart w:id="5734" w:name="_Toc106639616"/>
      <w:bookmarkStart w:id="5735" w:name="_Toc114779126"/>
      <w:bookmarkStart w:id="5736" w:name="_Toc122097043"/>
      <w:bookmarkStart w:id="5737" w:name="_Toc130844264"/>
      <w:bookmarkStart w:id="5738" w:name="_Toc138411972"/>
      <w:bookmarkStart w:id="5739" w:name="_Toc145956170"/>
      <w:bookmarkStart w:id="5740" w:name="_Toc153887612"/>
      <w:bookmarkStart w:id="5741" w:name="_Toc161905501"/>
      <w:bookmarkStart w:id="5742" w:name="_Toc170210104"/>
      <w:bookmarkStart w:id="5743" w:name="_Toc177550900"/>
      <w:bookmarkStart w:id="5744" w:name="_Toc183624990"/>
      <w:bookmarkStart w:id="5745" w:name="_Toc186726982"/>
      <w:bookmarkStart w:id="5746" w:name="_Toc200620909"/>
      <w:r>
        <w:t>6.2.6.3.3</w:t>
      </w:r>
      <w:r>
        <w:tab/>
        <w:t>Enumeration: StorageOutcome</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5747" w:name="_Toc25168726"/>
      <w:bookmarkStart w:id="5748" w:name="_Toc27593145"/>
      <w:bookmarkStart w:id="5749" w:name="_Toc34148021"/>
      <w:bookmarkStart w:id="5750" w:name="_Toc36463405"/>
      <w:bookmarkStart w:id="5751" w:name="_Toc43215245"/>
      <w:bookmarkStart w:id="5752" w:name="_Toc45032493"/>
      <w:bookmarkStart w:id="5753" w:name="_Toc49849982"/>
      <w:bookmarkStart w:id="5754" w:name="_Toc51873496"/>
      <w:bookmarkStart w:id="5755" w:name="_Toc56517624"/>
      <w:bookmarkStart w:id="5756" w:name="_Toc58594525"/>
      <w:bookmarkStart w:id="5757" w:name="_Toc67686037"/>
      <w:bookmarkStart w:id="5758" w:name="_Toc74993864"/>
      <w:bookmarkStart w:id="5759" w:name="_Toc82716454"/>
      <w:bookmarkStart w:id="5760" w:name="_Toc88818741"/>
      <w:bookmarkStart w:id="5761" w:name="_Toc90650663"/>
      <w:bookmarkStart w:id="5762" w:name="_Toc98506332"/>
      <w:bookmarkStart w:id="5763" w:name="_Toc106639617"/>
      <w:bookmarkStart w:id="5764" w:name="_Toc114779127"/>
      <w:bookmarkStart w:id="5765" w:name="_Toc122097044"/>
      <w:bookmarkStart w:id="5766" w:name="_Toc130844265"/>
      <w:bookmarkStart w:id="5767" w:name="_Toc138411973"/>
      <w:bookmarkStart w:id="5768" w:name="_Toc145956171"/>
      <w:bookmarkStart w:id="5769" w:name="_Toc153887613"/>
      <w:bookmarkStart w:id="5770" w:name="_Toc161905502"/>
      <w:bookmarkStart w:id="5771" w:name="_Toc170210105"/>
      <w:bookmarkStart w:id="5772" w:name="_Toc177550901"/>
      <w:bookmarkStart w:id="5773" w:name="_Toc183624991"/>
      <w:bookmarkStart w:id="5774" w:name="_Toc186726983"/>
      <w:bookmarkStart w:id="5775" w:name="_Toc200620910"/>
      <w:r>
        <w:t>6.2.6.3.4</w:t>
      </w:r>
      <w:r>
        <w:tab/>
        <w:t>Enumeration: DataAvailability</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5776" w:name="_Toc25168727"/>
      <w:bookmarkStart w:id="5777" w:name="_Toc27593146"/>
      <w:bookmarkStart w:id="5778" w:name="_Toc34148022"/>
      <w:bookmarkStart w:id="5779" w:name="_Toc36463406"/>
      <w:bookmarkStart w:id="5780" w:name="_Toc43215246"/>
      <w:bookmarkStart w:id="5781" w:name="_Toc45032494"/>
      <w:bookmarkStart w:id="5782" w:name="_Toc49849983"/>
      <w:bookmarkStart w:id="5783" w:name="_Toc51873497"/>
      <w:bookmarkStart w:id="5784" w:name="_Toc56517625"/>
      <w:bookmarkStart w:id="5785" w:name="_Toc58594526"/>
      <w:bookmarkStart w:id="5786" w:name="_Toc67686038"/>
      <w:bookmarkStart w:id="5787" w:name="_Toc74993865"/>
      <w:bookmarkStart w:id="5788" w:name="_Toc82716455"/>
      <w:bookmarkStart w:id="5789" w:name="_Toc88818742"/>
      <w:bookmarkStart w:id="5790" w:name="_Toc90650664"/>
      <w:bookmarkStart w:id="5791" w:name="_Toc98506333"/>
      <w:bookmarkStart w:id="5792" w:name="_Toc106639618"/>
      <w:bookmarkStart w:id="5793" w:name="_Toc114779128"/>
      <w:bookmarkStart w:id="5794" w:name="_Toc122097045"/>
      <w:bookmarkStart w:id="5795" w:name="_Toc130844266"/>
      <w:bookmarkStart w:id="5796" w:name="_Toc138411974"/>
      <w:bookmarkStart w:id="5797" w:name="_Toc145956172"/>
      <w:bookmarkStart w:id="5798" w:name="_Toc153887614"/>
      <w:bookmarkStart w:id="5799" w:name="_Toc161905503"/>
      <w:bookmarkStart w:id="5800" w:name="_Toc170210106"/>
      <w:bookmarkStart w:id="5801" w:name="_Toc177550902"/>
      <w:bookmarkStart w:id="5802" w:name="_Toc183624992"/>
      <w:bookmarkStart w:id="5803" w:name="_Toc186726984"/>
      <w:bookmarkStart w:id="5804" w:name="_Toc200620911"/>
      <w:r>
        <w:t>6.2.7</w:t>
      </w:r>
      <w:r>
        <w:tab/>
        <w:t>Error Handling</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EBCE21B" w14:textId="77777777" w:rsidR="00EB7848" w:rsidRDefault="00EB7848" w:rsidP="00B32564">
      <w:pPr>
        <w:pStyle w:val="Heading4"/>
      </w:pPr>
      <w:bookmarkStart w:id="5805" w:name="_Toc25168728"/>
      <w:bookmarkStart w:id="5806" w:name="_Toc27593147"/>
      <w:bookmarkStart w:id="5807" w:name="_Toc34148023"/>
      <w:bookmarkStart w:id="5808" w:name="_Toc36463407"/>
      <w:bookmarkStart w:id="5809" w:name="_Toc43215247"/>
      <w:bookmarkStart w:id="5810" w:name="_Toc45032495"/>
      <w:bookmarkStart w:id="5811" w:name="_Toc49849984"/>
      <w:bookmarkStart w:id="5812" w:name="_Toc51873498"/>
      <w:bookmarkStart w:id="5813" w:name="_Toc56517626"/>
      <w:bookmarkStart w:id="5814" w:name="_Toc58594527"/>
      <w:bookmarkStart w:id="5815" w:name="_Toc67686039"/>
      <w:bookmarkStart w:id="5816" w:name="_Toc74993866"/>
      <w:bookmarkStart w:id="5817" w:name="_Toc82716456"/>
      <w:bookmarkStart w:id="5818" w:name="_Toc88818743"/>
      <w:bookmarkStart w:id="5819" w:name="_Toc90650665"/>
      <w:bookmarkStart w:id="5820" w:name="_Toc98506334"/>
      <w:bookmarkStart w:id="5821" w:name="_Toc106639619"/>
      <w:bookmarkStart w:id="5822" w:name="_Toc114779129"/>
      <w:bookmarkStart w:id="5823" w:name="_Toc122097046"/>
      <w:bookmarkStart w:id="5824" w:name="_Toc130844267"/>
      <w:bookmarkStart w:id="5825" w:name="_Toc138411975"/>
      <w:bookmarkStart w:id="5826" w:name="_Toc145956173"/>
      <w:bookmarkStart w:id="5827" w:name="_Toc153887615"/>
      <w:bookmarkStart w:id="5828" w:name="_Toc161905504"/>
      <w:bookmarkStart w:id="5829" w:name="_Toc170210107"/>
      <w:bookmarkStart w:id="5830" w:name="_Toc177550903"/>
      <w:bookmarkStart w:id="5831" w:name="_Toc183624993"/>
      <w:bookmarkStart w:id="5832" w:name="_Toc186726985"/>
      <w:bookmarkStart w:id="5833" w:name="_Toc200620912"/>
      <w:r>
        <w:t>6.2.7.1</w:t>
      </w:r>
      <w:r>
        <w:tab/>
        <w:t>General</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5834" w:name="_Toc25168729"/>
      <w:bookmarkStart w:id="5835" w:name="_Toc27593148"/>
      <w:bookmarkStart w:id="5836" w:name="_Toc34148024"/>
      <w:bookmarkStart w:id="5837" w:name="_Toc36463408"/>
      <w:bookmarkStart w:id="5838" w:name="_Toc43215248"/>
      <w:bookmarkStart w:id="5839" w:name="_Toc45032496"/>
      <w:bookmarkStart w:id="5840" w:name="_Toc49849985"/>
      <w:bookmarkStart w:id="5841" w:name="_Toc51873499"/>
      <w:bookmarkStart w:id="5842" w:name="_Toc56517627"/>
      <w:bookmarkStart w:id="5843" w:name="_Toc58594528"/>
      <w:bookmarkStart w:id="5844" w:name="_Toc67686040"/>
      <w:bookmarkStart w:id="5845" w:name="_Toc74993867"/>
      <w:bookmarkStart w:id="5846" w:name="_Toc82716457"/>
      <w:bookmarkStart w:id="5847" w:name="_Toc88818744"/>
      <w:bookmarkStart w:id="5848" w:name="_Toc90650666"/>
      <w:bookmarkStart w:id="5849" w:name="_Toc98506335"/>
      <w:bookmarkStart w:id="5850" w:name="_Toc106639620"/>
      <w:bookmarkStart w:id="5851" w:name="_Toc114779130"/>
      <w:bookmarkStart w:id="5852" w:name="_Toc122097047"/>
      <w:bookmarkStart w:id="5853" w:name="_Toc130844268"/>
      <w:bookmarkStart w:id="5854" w:name="_Toc138411976"/>
      <w:bookmarkStart w:id="5855" w:name="_Toc145956174"/>
      <w:bookmarkStart w:id="5856" w:name="_Toc153887616"/>
      <w:bookmarkStart w:id="5857" w:name="_Toc161905505"/>
      <w:bookmarkStart w:id="5858" w:name="_Toc170210108"/>
      <w:bookmarkStart w:id="5859" w:name="_Toc177550904"/>
      <w:bookmarkStart w:id="5860" w:name="_Toc183624994"/>
      <w:bookmarkStart w:id="5861" w:name="_Toc186726986"/>
      <w:bookmarkStart w:id="5862" w:name="_Toc200620913"/>
      <w:r>
        <w:t>6.2.7.2</w:t>
      </w:r>
      <w:r>
        <w:tab/>
        <w:t>Protocol Errors</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5863" w:name="_Toc25168730"/>
      <w:bookmarkStart w:id="5864" w:name="_Toc27593149"/>
      <w:bookmarkStart w:id="5865" w:name="_Toc34148025"/>
      <w:bookmarkStart w:id="5866" w:name="_Toc36463409"/>
      <w:bookmarkStart w:id="5867" w:name="_Toc43215249"/>
      <w:bookmarkStart w:id="5868" w:name="_Toc45032497"/>
      <w:bookmarkStart w:id="5869" w:name="_Toc49849986"/>
      <w:bookmarkStart w:id="5870" w:name="_Toc51873500"/>
      <w:bookmarkStart w:id="5871" w:name="_Toc56517628"/>
      <w:bookmarkStart w:id="5872" w:name="_Toc58594529"/>
      <w:bookmarkStart w:id="5873" w:name="_Toc67686041"/>
      <w:bookmarkStart w:id="5874" w:name="_Toc74993868"/>
      <w:bookmarkStart w:id="5875" w:name="_Toc82716458"/>
      <w:bookmarkStart w:id="5876" w:name="_Toc88818745"/>
      <w:bookmarkStart w:id="5877" w:name="_Toc90650667"/>
      <w:bookmarkStart w:id="5878" w:name="_Toc98506336"/>
      <w:bookmarkStart w:id="5879" w:name="_Toc106639621"/>
      <w:bookmarkStart w:id="5880" w:name="_Toc114779131"/>
      <w:bookmarkStart w:id="5881" w:name="_Toc122097048"/>
      <w:bookmarkStart w:id="5882" w:name="_Toc130844269"/>
      <w:bookmarkStart w:id="5883" w:name="_Toc138411977"/>
      <w:bookmarkStart w:id="5884" w:name="_Toc145956175"/>
      <w:bookmarkStart w:id="5885" w:name="_Toc153887617"/>
      <w:bookmarkStart w:id="5886" w:name="_Toc161905506"/>
      <w:bookmarkStart w:id="5887" w:name="_Toc170210109"/>
      <w:bookmarkStart w:id="5888" w:name="_Toc177550905"/>
      <w:bookmarkStart w:id="5889" w:name="_Toc183624995"/>
      <w:bookmarkStart w:id="5890" w:name="_Toc186726987"/>
      <w:bookmarkStart w:id="5891" w:name="_Toc200620914"/>
      <w:r>
        <w:t>6.2.7.3</w:t>
      </w:r>
      <w:r>
        <w:tab/>
        <w:t>Application Errors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lastRenderedPageBreak/>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5892" w:name="_Toc25168731"/>
      <w:bookmarkStart w:id="5893" w:name="_Toc27593150"/>
      <w:bookmarkStart w:id="5894" w:name="_Toc34148026"/>
      <w:bookmarkStart w:id="5895" w:name="_Toc36463410"/>
      <w:bookmarkStart w:id="5896" w:name="_Toc43215250"/>
      <w:bookmarkStart w:id="5897" w:name="_Toc45032498"/>
      <w:bookmarkStart w:id="5898" w:name="_Toc49849987"/>
      <w:bookmarkStart w:id="5899" w:name="_Toc51873501"/>
      <w:bookmarkStart w:id="5900" w:name="_Toc56517629"/>
      <w:bookmarkStart w:id="5901" w:name="_Toc58594530"/>
      <w:bookmarkStart w:id="5902" w:name="_Toc67686042"/>
      <w:bookmarkStart w:id="5903" w:name="_Toc74993869"/>
      <w:bookmarkStart w:id="5904" w:name="_Toc82716459"/>
      <w:bookmarkStart w:id="5905" w:name="_Toc88818746"/>
      <w:bookmarkStart w:id="5906" w:name="_Toc90650668"/>
      <w:bookmarkStart w:id="5907" w:name="_Toc98506337"/>
      <w:bookmarkStart w:id="5908" w:name="_Toc106639622"/>
      <w:bookmarkStart w:id="5909" w:name="_Toc114779132"/>
      <w:bookmarkStart w:id="5910" w:name="_Toc122097049"/>
      <w:bookmarkStart w:id="5911" w:name="_Toc130844270"/>
      <w:bookmarkStart w:id="5912" w:name="_Toc138411978"/>
      <w:bookmarkStart w:id="5913" w:name="_Toc145956176"/>
      <w:bookmarkStart w:id="5914" w:name="_Toc153887618"/>
      <w:bookmarkStart w:id="5915" w:name="_Toc161905507"/>
      <w:bookmarkStart w:id="5916" w:name="_Toc170210110"/>
      <w:bookmarkStart w:id="5917" w:name="_Toc177550906"/>
      <w:bookmarkStart w:id="5918" w:name="_Toc183624996"/>
      <w:bookmarkStart w:id="5919" w:name="_Toc186726988"/>
      <w:bookmarkStart w:id="5920" w:name="_Toc200620915"/>
      <w:r>
        <w:rPr>
          <w:lang w:val="en-US"/>
        </w:rPr>
        <w:t>6.2.8</w:t>
      </w:r>
      <w:r>
        <w:rPr>
          <w:lang w:val="en-US"/>
        </w:rPr>
        <w:tab/>
        <w:t>Security</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5921" w:name="_Toc67686043"/>
      <w:bookmarkStart w:id="5922" w:name="_Toc74993870"/>
      <w:bookmarkStart w:id="5923" w:name="_Toc82716460"/>
      <w:bookmarkStart w:id="5924" w:name="_Toc88818747"/>
      <w:bookmarkStart w:id="5925" w:name="_Toc90650669"/>
      <w:bookmarkStart w:id="5926" w:name="_Toc98506338"/>
      <w:bookmarkStart w:id="5927" w:name="_Toc106639623"/>
      <w:bookmarkStart w:id="5928" w:name="_Toc114779133"/>
      <w:bookmarkStart w:id="5929" w:name="_Toc122097050"/>
      <w:bookmarkStart w:id="5930" w:name="_Toc130844271"/>
      <w:bookmarkStart w:id="5931" w:name="_Toc138411979"/>
      <w:bookmarkStart w:id="5932" w:name="_Toc145956177"/>
      <w:bookmarkStart w:id="5933" w:name="_Toc153887619"/>
      <w:bookmarkStart w:id="5934" w:name="_Toc161905508"/>
      <w:bookmarkStart w:id="5935" w:name="_Toc170210111"/>
      <w:bookmarkStart w:id="5936" w:name="_Toc177550907"/>
      <w:bookmarkStart w:id="5937" w:name="_Toc183624997"/>
      <w:bookmarkStart w:id="5938" w:name="_Toc186726989"/>
      <w:bookmarkStart w:id="5939" w:name="_Toc200620916"/>
      <w:r>
        <w:rPr>
          <w:lang w:eastAsia="zh-CN"/>
        </w:rPr>
        <w:t>6.2.9</w:t>
      </w:r>
      <w:r w:rsidR="001032A9" w:rsidRPr="00AA440E">
        <w:rPr>
          <w:lang w:eastAsia="zh-CN"/>
        </w:rPr>
        <w:tab/>
        <w:t>Feature Negotiation</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5940" w:name="_Toc67686044"/>
      <w:bookmarkStart w:id="5941" w:name="_Toc74993871"/>
      <w:bookmarkStart w:id="5942" w:name="_Toc82716461"/>
      <w:bookmarkStart w:id="5943" w:name="_Toc88818748"/>
      <w:bookmarkStart w:id="5944" w:name="_Toc90650670"/>
      <w:bookmarkStart w:id="5945" w:name="_Toc98506339"/>
      <w:bookmarkStart w:id="5946" w:name="_Toc106639624"/>
      <w:bookmarkStart w:id="5947" w:name="_Toc114779134"/>
      <w:bookmarkStart w:id="5948" w:name="_Toc122097051"/>
      <w:bookmarkStart w:id="5949" w:name="_Toc130844272"/>
      <w:bookmarkStart w:id="5950" w:name="_Toc138411980"/>
      <w:bookmarkStart w:id="5951" w:name="_Toc145956178"/>
      <w:bookmarkStart w:id="5952" w:name="_Toc153887620"/>
      <w:bookmarkStart w:id="5953" w:name="_Toc161905509"/>
      <w:bookmarkStart w:id="5954" w:name="_Toc170210112"/>
      <w:bookmarkStart w:id="5955" w:name="_Toc177550908"/>
      <w:bookmarkStart w:id="5956" w:name="_Toc183624998"/>
      <w:bookmarkStart w:id="5957" w:name="_Toc186726990"/>
      <w:bookmarkStart w:id="5958" w:name="_Toc200620917"/>
      <w:r>
        <w:rPr>
          <w:lang w:val="en-US"/>
        </w:rPr>
        <w:t>6.2.10</w:t>
      </w:r>
      <w:r w:rsidR="001032A9">
        <w:rPr>
          <w:lang w:val="en-US"/>
        </w:rPr>
        <w:tab/>
        <w:t>HTTP redirection</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5959" w:name="_Toc183624999"/>
      <w:bookmarkStart w:id="5960" w:name="_Toc186726991"/>
      <w:bookmarkStart w:id="5961" w:name="_Toc200620918"/>
      <w:r>
        <w:rPr>
          <w:rFonts w:hint="eastAsia"/>
        </w:rPr>
        <w:t>6.3</w:t>
      </w:r>
      <w:r w:rsidR="007D2637" w:rsidRPr="001A4FB7">
        <w:tab/>
        <w:t>Nlmf_DataExposure Service API</w:t>
      </w:r>
      <w:bookmarkEnd w:id="5959"/>
      <w:bookmarkEnd w:id="5960"/>
      <w:bookmarkEnd w:id="5961"/>
    </w:p>
    <w:p w14:paraId="51568133" w14:textId="12C765C1" w:rsidR="007D2637" w:rsidRPr="001A4FB7" w:rsidRDefault="00866469" w:rsidP="007D2637">
      <w:pPr>
        <w:pStyle w:val="Heading3"/>
        <w:rPr>
          <w:sz w:val="24"/>
        </w:rPr>
      </w:pPr>
      <w:bookmarkStart w:id="5962" w:name="_Toc25156449"/>
      <w:bookmarkStart w:id="5963" w:name="_Toc34124753"/>
      <w:bookmarkStart w:id="5964" w:name="_Toc43207879"/>
      <w:bookmarkStart w:id="5965" w:name="_Toc49857352"/>
      <w:bookmarkStart w:id="5966" w:name="_Toc56677193"/>
      <w:bookmarkStart w:id="5967" w:name="_Toc56691716"/>
      <w:bookmarkStart w:id="5968" w:name="_Toc56698980"/>
      <w:bookmarkStart w:id="5969" w:name="_Toc89035230"/>
      <w:bookmarkStart w:id="5970" w:name="_Toc89065028"/>
      <w:bookmarkStart w:id="5971" w:name="_Toc89180327"/>
      <w:bookmarkStart w:id="5972" w:name="_Toc97072006"/>
      <w:bookmarkStart w:id="5973" w:name="_Toc120051411"/>
      <w:bookmarkStart w:id="5974" w:name="_Toc177506850"/>
      <w:bookmarkStart w:id="5975" w:name="_Toc183625000"/>
      <w:bookmarkStart w:id="5976" w:name="_Toc186726992"/>
      <w:bookmarkStart w:id="5977" w:name="_Toc200620919"/>
      <w:r>
        <w:rPr>
          <w:sz w:val="24"/>
        </w:rPr>
        <w:t>6.3</w:t>
      </w:r>
      <w:r w:rsidR="007D2637" w:rsidRPr="001A4FB7">
        <w:rPr>
          <w:sz w:val="24"/>
        </w:rPr>
        <w:t>.1</w:t>
      </w:r>
      <w:r w:rsidR="007D2637" w:rsidRPr="001A4FB7">
        <w:rPr>
          <w:sz w:val="24"/>
        </w:rPr>
        <w:tab/>
        <w:t>API URI</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lastRenderedPageBreak/>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5978" w:name="_Toc183625001"/>
      <w:bookmarkStart w:id="5979" w:name="_Toc186726993"/>
      <w:bookmarkStart w:id="5980" w:name="_Toc200620920"/>
      <w:r>
        <w:t>6.3</w:t>
      </w:r>
      <w:r w:rsidR="007D2637">
        <w:t>.2</w:t>
      </w:r>
      <w:r w:rsidR="007D2637">
        <w:tab/>
        <w:t>Usage of HTTP</w:t>
      </w:r>
      <w:bookmarkEnd w:id="5978"/>
      <w:bookmarkEnd w:id="5979"/>
      <w:bookmarkEnd w:id="5980"/>
    </w:p>
    <w:p w14:paraId="3EAA78A2" w14:textId="199BC980" w:rsidR="007D2637" w:rsidRPr="000C5200" w:rsidRDefault="00866469" w:rsidP="007D2637">
      <w:pPr>
        <w:pStyle w:val="Heading4"/>
      </w:pPr>
      <w:bookmarkStart w:id="5981" w:name="_Toc183625002"/>
      <w:bookmarkStart w:id="5982" w:name="_Toc186726994"/>
      <w:bookmarkStart w:id="5983" w:name="_Toc200620921"/>
      <w:r>
        <w:t>6.3</w:t>
      </w:r>
      <w:r w:rsidR="007D2637">
        <w:t>.2.1</w:t>
      </w:r>
      <w:r w:rsidR="007D2637">
        <w:tab/>
        <w:t>General</w:t>
      </w:r>
      <w:bookmarkEnd w:id="5981"/>
      <w:bookmarkEnd w:id="5982"/>
      <w:bookmarkEnd w:id="5983"/>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5984" w:name="_Toc183625003"/>
      <w:bookmarkStart w:id="5985" w:name="_Toc186726995"/>
      <w:bookmarkStart w:id="5986" w:name="_Toc200620922"/>
      <w:r>
        <w:t>6.3</w:t>
      </w:r>
      <w:r w:rsidR="007D2637">
        <w:t>.2.2</w:t>
      </w:r>
      <w:r w:rsidR="007D2637">
        <w:tab/>
        <w:t>HTTP Standard Headers</w:t>
      </w:r>
      <w:bookmarkEnd w:id="5984"/>
      <w:bookmarkEnd w:id="5985"/>
      <w:bookmarkEnd w:id="5986"/>
    </w:p>
    <w:p w14:paraId="6D3B56EB" w14:textId="32E6A97A" w:rsidR="007D2637" w:rsidRDefault="00866469" w:rsidP="007D2637">
      <w:pPr>
        <w:pStyle w:val="Heading5"/>
        <w:rPr>
          <w:lang w:eastAsia="zh-CN"/>
        </w:rPr>
      </w:pPr>
      <w:bookmarkStart w:id="5987" w:name="_Toc183625004"/>
      <w:bookmarkStart w:id="5988" w:name="_Toc186726996"/>
      <w:bookmarkStart w:id="5989" w:name="_Toc200620923"/>
      <w:r>
        <w:t>6.3</w:t>
      </w:r>
      <w:r w:rsidR="007D2637">
        <w:t>.2.2.1</w:t>
      </w:r>
      <w:r w:rsidR="007D2637">
        <w:rPr>
          <w:rFonts w:hint="eastAsia"/>
          <w:lang w:eastAsia="zh-CN"/>
        </w:rPr>
        <w:tab/>
      </w:r>
      <w:r w:rsidR="007D2637">
        <w:rPr>
          <w:lang w:eastAsia="zh-CN"/>
        </w:rPr>
        <w:t>General</w:t>
      </w:r>
      <w:bookmarkEnd w:id="5987"/>
      <w:bookmarkEnd w:id="5988"/>
      <w:bookmarkEnd w:id="5989"/>
    </w:p>
    <w:p w14:paraId="188263BE" w14:textId="07B6CD75" w:rsidR="007D2637" w:rsidRDefault="00866469" w:rsidP="007D2637">
      <w:pPr>
        <w:pStyle w:val="Heading5"/>
      </w:pPr>
      <w:bookmarkStart w:id="5990" w:name="_Toc183625005"/>
      <w:bookmarkStart w:id="5991" w:name="_Toc186726997"/>
      <w:bookmarkStart w:id="5992" w:name="_Toc200620924"/>
      <w:r>
        <w:t>6.3</w:t>
      </w:r>
      <w:r w:rsidR="007D2637">
        <w:t>.2.2.2</w:t>
      </w:r>
      <w:r w:rsidR="007D2637">
        <w:tab/>
        <w:t>Content type</w:t>
      </w:r>
      <w:bookmarkEnd w:id="5990"/>
      <w:bookmarkEnd w:id="5991"/>
      <w:bookmarkEnd w:id="599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5993" w:name="_Toc183625006"/>
      <w:bookmarkStart w:id="5994" w:name="_Toc186726998"/>
      <w:bookmarkStart w:id="5995" w:name="_Toc200620925"/>
      <w:r>
        <w:t>6.3</w:t>
      </w:r>
      <w:r w:rsidR="007D2637">
        <w:t>.2.3</w:t>
      </w:r>
      <w:r w:rsidR="007D2637">
        <w:tab/>
        <w:t>HTTP custom headers</w:t>
      </w:r>
      <w:bookmarkEnd w:id="5993"/>
      <w:bookmarkEnd w:id="5994"/>
      <w:bookmarkEnd w:id="5995"/>
    </w:p>
    <w:p w14:paraId="50F6459A" w14:textId="7469D55F" w:rsidR="007D2637" w:rsidRDefault="00866469" w:rsidP="007D2637">
      <w:pPr>
        <w:pStyle w:val="Heading5"/>
        <w:rPr>
          <w:lang w:eastAsia="zh-CN"/>
        </w:rPr>
      </w:pPr>
      <w:bookmarkStart w:id="5996" w:name="_Toc183625007"/>
      <w:bookmarkStart w:id="5997" w:name="_Toc186726999"/>
      <w:bookmarkStart w:id="5998" w:name="_Toc200620926"/>
      <w:r>
        <w:t>6.3</w:t>
      </w:r>
      <w:r w:rsidR="007D2637">
        <w:t>.2.3.1</w:t>
      </w:r>
      <w:r w:rsidR="007D2637">
        <w:rPr>
          <w:rFonts w:hint="eastAsia"/>
          <w:lang w:eastAsia="zh-CN"/>
        </w:rPr>
        <w:tab/>
      </w:r>
      <w:r w:rsidR="007D2637">
        <w:rPr>
          <w:lang w:eastAsia="zh-CN"/>
        </w:rPr>
        <w:t>General</w:t>
      </w:r>
      <w:bookmarkEnd w:id="5996"/>
      <w:bookmarkEnd w:id="5997"/>
      <w:bookmarkEnd w:id="5998"/>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5999" w:name="_Toc34124567"/>
      <w:bookmarkStart w:id="6000" w:name="_Toc43207681"/>
      <w:bookmarkStart w:id="6001" w:name="_Toc49857161"/>
      <w:bookmarkStart w:id="6002" w:name="_Toc56676996"/>
      <w:bookmarkStart w:id="6003" w:name="_Toc56691519"/>
      <w:bookmarkStart w:id="6004" w:name="_Toc56698783"/>
      <w:bookmarkStart w:id="6005" w:name="_Toc89035003"/>
      <w:bookmarkStart w:id="6006" w:name="_Toc89064801"/>
      <w:bookmarkStart w:id="6007" w:name="_Toc89180100"/>
      <w:bookmarkStart w:id="6008" w:name="_Toc97071779"/>
      <w:bookmarkStart w:id="6009" w:name="_Toc120051181"/>
      <w:bookmarkStart w:id="6010" w:name="_Toc177506608"/>
      <w:bookmarkStart w:id="6011" w:name="_Toc183625008"/>
      <w:bookmarkStart w:id="6012" w:name="_Toc186727000"/>
      <w:bookmarkStart w:id="6013" w:name="_Toc200620927"/>
      <w:r>
        <w:t>6.3</w:t>
      </w:r>
      <w:r w:rsidR="007D2637" w:rsidRPr="003B2883">
        <w:t>.2.4</w:t>
      </w:r>
      <w:r w:rsidR="007D2637" w:rsidRPr="003B2883">
        <w:tab/>
        <w:t>HTTP multipart messages</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014" w:name="_Toc183625009"/>
      <w:bookmarkStart w:id="6015" w:name="_Toc186727001"/>
      <w:bookmarkStart w:id="6016" w:name="_Toc200620928"/>
      <w:r>
        <w:lastRenderedPageBreak/>
        <w:t>6.3</w:t>
      </w:r>
      <w:r w:rsidR="002B50F5">
        <w:t>.3</w:t>
      </w:r>
      <w:r w:rsidR="002B50F5">
        <w:tab/>
        <w:t>Resources</w:t>
      </w:r>
      <w:bookmarkEnd w:id="6014"/>
      <w:bookmarkEnd w:id="6015"/>
      <w:bookmarkEnd w:id="6016"/>
    </w:p>
    <w:p w14:paraId="0C64128F" w14:textId="73A04390" w:rsidR="002B50F5" w:rsidRPr="000A7435" w:rsidRDefault="00866469" w:rsidP="002B50F5">
      <w:pPr>
        <w:pStyle w:val="Heading4"/>
      </w:pPr>
      <w:bookmarkStart w:id="6017" w:name="_Toc183625010"/>
      <w:bookmarkStart w:id="6018" w:name="_Toc186727002"/>
      <w:bookmarkStart w:id="6019" w:name="_Toc200620929"/>
      <w:r>
        <w:t>6.3</w:t>
      </w:r>
      <w:r w:rsidR="002B50F5">
        <w:t>.3.1</w:t>
      </w:r>
      <w:r w:rsidR="002B50F5">
        <w:tab/>
        <w:t>Overview</w:t>
      </w:r>
      <w:bookmarkEnd w:id="6017"/>
      <w:bookmarkEnd w:id="6018"/>
      <w:bookmarkEnd w:id="601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65pt;height:122.1pt" o:ole="">
            <v:imagedata r:id="rId53" o:title=""/>
          </v:shape>
          <o:OLEObject Type="Embed" ProgID="Visio.Drawing.15" ShapeID="_x0000_i1046" DrawAspect="Content" ObjectID="_1811233767"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020" w:name="_Toc25156459"/>
      <w:bookmarkStart w:id="6021" w:name="_Toc34124763"/>
      <w:bookmarkStart w:id="6022" w:name="_Toc43207889"/>
      <w:bookmarkStart w:id="6023" w:name="_Toc49857362"/>
      <w:bookmarkStart w:id="6024" w:name="_Toc56677203"/>
      <w:bookmarkStart w:id="6025" w:name="_Toc56691726"/>
      <w:bookmarkStart w:id="6026" w:name="_Toc56698990"/>
      <w:bookmarkStart w:id="6027" w:name="_Toc89035240"/>
      <w:bookmarkStart w:id="6028" w:name="_Toc89065038"/>
      <w:bookmarkStart w:id="6029" w:name="_Toc89180337"/>
      <w:bookmarkStart w:id="6030" w:name="_Toc97072016"/>
      <w:bookmarkStart w:id="6031" w:name="_Toc120051421"/>
      <w:bookmarkStart w:id="6032" w:name="_Toc177506860"/>
      <w:bookmarkStart w:id="6033" w:name="_Toc183625011"/>
      <w:bookmarkStart w:id="6034" w:name="_Toc186727003"/>
      <w:bookmarkStart w:id="6035" w:name="_Hlk183032772"/>
    </w:p>
    <w:p w14:paraId="430745CE" w14:textId="3A8E8C46" w:rsidR="002B50F5" w:rsidRPr="001E1D2A" w:rsidRDefault="00866469" w:rsidP="002B50F5">
      <w:pPr>
        <w:pStyle w:val="Heading4"/>
        <w:rPr>
          <w:lang w:val="fr-FR"/>
        </w:rPr>
      </w:pPr>
      <w:bookmarkStart w:id="6036" w:name="_Toc200620930"/>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r w:rsidR="002B50F5" w:rsidRPr="001E1D2A">
        <w:rPr>
          <w:lang w:val="fr-FR"/>
        </w:rPr>
        <w:t xml:space="preserve"> (</w:t>
      </w:r>
      <w:r w:rsidR="002B50F5">
        <w:rPr>
          <w:lang w:val="fr-FR"/>
        </w:rPr>
        <w:t>Collection)</w:t>
      </w:r>
      <w:bookmarkEnd w:id="6033"/>
      <w:bookmarkEnd w:id="6034"/>
      <w:bookmarkEnd w:id="6036"/>
    </w:p>
    <w:p w14:paraId="090DCAA7" w14:textId="04D793C7" w:rsidR="002B50F5" w:rsidRPr="001E1D2A" w:rsidRDefault="00866469" w:rsidP="002B50F5">
      <w:pPr>
        <w:pStyle w:val="Heading5"/>
        <w:rPr>
          <w:lang w:val="fr-FR"/>
        </w:rPr>
      </w:pPr>
      <w:bookmarkStart w:id="6037" w:name="_Toc25156460"/>
      <w:bookmarkStart w:id="6038" w:name="_Toc34124764"/>
      <w:bookmarkStart w:id="6039" w:name="_Toc43207890"/>
      <w:bookmarkStart w:id="6040" w:name="_Toc49857363"/>
      <w:bookmarkStart w:id="6041" w:name="_Toc56677204"/>
      <w:bookmarkStart w:id="6042" w:name="_Toc56691727"/>
      <w:bookmarkStart w:id="6043" w:name="_Toc56698991"/>
      <w:bookmarkStart w:id="6044" w:name="_Toc89035241"/>
      <w:bookmarkStart w:id="6045" w:name="_Toc89065039"/>
      <w:bookmarkStart w:id="6046" w:name="_Toc89180338"/>
      <w:bookmarkStart w:id="6047" w:name="_Toc97072017"/>
      <w:bookmarkStart w:id="6048" w:name="_Toc120051422"/>
      <w:bookmarkStart w:id="6049" w:name="_Toc177506861"/>
      <w:bookmarkStart w:id="6050" w:name="_Toc183625012"/>
      <w:bookmarkStart w:id="6051" w:name="_Toc186727004"/>
      <w:bookmarkStart w:id="6052" w:name="_Toc200620931"/>
      <w:r>
        <w:rPr>
          <w:lang w:val="fr-FR"/>
        </w:rPr>
        <w:t>6.3</w:t>
      </w:r>
      <w:r w:rsidR="002B50F5" w:rsidRPr="00684D8D">
        <w:rPr>
          <w:lang w:val="fr-FR"/>
        </w:rPr>
        <w:t>.</w:t>
      </w:r>
      <w:r w:rsidR="002B50F5" w:rsidRPr="001E1D2A">
        <w:rPr>
          <w:lang w:val="fr-FR"/>
        </w:rPr>
        <w:t>3.2.1</w:t>
      </w:r>
      <w:r w:rsidR="002B50F5" w:rsidRPr="001E1D2A">
        <w:rPr>
          <w:lang w:val="fr-FR"/>
        </w:rPr>
        <w:tab/>
        <w:t>Description</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bookmarkEnd w:id="603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053" w:name="_Toc25156461"/>
      <w:bookmarkStart w:id="6054" w:name="_Toc34124765"/>
      <w:bookmarkStart w:id="6055" w:name="_Toc43207891"/>
      <w:bookmarkStart w:id="6056" w:name="_Toc49857364"/>
      <w:bookmarkStart w:id="6057" w:name="_Toc56677205"/>
      <w:bookmarkStart w:id="6058" w:name="_Toc56691728"/>
      <w:bookmarkStart w:id="6059" w:name="_Toc56698992"/>
      <w:bookmarkStart w:id="6060" w:name="_Toc89035242"/>
      <w:bookmarkStart w:id="6061" w:name="_Toc89065040"/>
      <w:bookmarkStart w:id="6062" w:name="_Toc89180339"/>
      <w:bookmarkStart w:id="6063" w:name="_Toc97072018"/>
      <w:bookmarkStart w:id="6064" w:name="_Toc120051423"/>
      <w:bookmarkStart w:id="6065" w:name="_Toc177506862"/>
      <w:bookmarkStart w:id="6066" w:name="_Toc183625013"/>
      <w:bookmarkStart w:id="6067" w:name="_Toc186727005"/>
      <w:bookmarkStart w:id="6068" w:name="_Toc200620932"/>
      <w:r>
        <w:t>6.3</w:t>
      </w:r>
      <w:r w:rsidR="002B50F5" w:rsidRPr="003B2883">
        <w:t>.3.2.2</w:t>
      </w:r>
      <w:r w:rsidR="002B50F5" w:rsidRPr="003B2883">
        <w:tab/>
        <w:t>Resource Definition</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069" w:name="_Toc25156462"/>
      <w:bookmarkStart w:id="6070" w:name="_Toc34124766"/>
      <w:bookmarkStart w:id="6071" w:name="_Toc43207892"/>
      <w:bookmarkStart w:id="6072" w:name="_Toc49857365"/>
      <w:bookmarkStart w:id="6073" w:name="_Toc56677206"/>
      <w:bookmarkStart w:id="6074" w:name="_Toc56691729"/>
      <w:bookmarkStart w:id="6075" w:name="_Toc56698993"/>
      <w:bookmarkStart w:id="6076" w:name="_Toc89035243"/>
      <w:bookmarkStart w:id="6077" w:name="_Toc89065041"/>
      <w:bookmarkStart w:id="6078" w:name="_Toc89180340"/>
      <w:bookmarkStart w:id="6079" w:name="_Toc97072019"/>
      <w:bookmarkStart w:id="6080" w:name="_Toc120051424"/>
      <w:bookmarkStart w:id="6081" w:name="_Toc177506863"/>
      <w:bookmarkStart w:id="6082" w:name="_Toc183625014"/>
      <w:bookmarkStart w:id="6083" w:name="_Toc186727006"/>
      <w:bookmarkStart w:id="6084" w:name="_Toc200620933"/>
      <w:r>
        <w:t>6.3</w:t>
      </w:r>
      <w:r w:rsidR="002B50F5" w:rsidRPr="003B2883">
        <w:t>.3.2.3</w:t>
      </w:r>
      <w:r w:rsidR="002B50F5" w:rsidRPr="003B2883">
        <w:tab/>
        <w:t>Resource Standard Methods</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2D01AFC" w14:textId="3DA31AC2" w:rsidR="002B50F5" w:rsidRPr="003B2883" w:rsidRDefault="00866469" w:rsidP="00684D8D">
      <w:pPr>
        <w:pStyle w:val="H6"/>
      </w:pPr>
      <w:bookmarkStart w:id="6085" w:name="_Toc25156463"/>
      <w:bookmarkStart w:id="6086" w:name="_Toc34124767"/>
      <w:bookmarkStart w:id="6087" w:name="_Toc43207893"/>
      <w:bookmarkStart w:id="6088" w:name="_Toc49857366"/>
      <w:bookmarkStart w:id="6089" w:name="_Toc56677207"/>
      <w:bookmarkStart w:id="6090" w:name="_Toc56691730"/>
      <w:bookmarkStart w:id="6091" w:name="_Toc56698994"/>
      <w:bookmarkStart w:id="6092" w:name="_Toc89035244"/>
      <w:bookmarkStart w:id="6093" w:name="_Toc89065042"/>
      <w:bookmarkStart w:id="6094" w:name="_Toc89180341"/>
      <w:bookmarkStart w:id="6095" w:name="_Toc97072020"/>
      <w:bookmarkStart w:id="6096" w:name="_Toc120051425"/>
      <w:bookmarkStart w:id="6097" w:name="_Toc177506864"/>
      <w:bookmarkStart w:id="6098" w:name="_Toc183625015"/>
      <w:bookmarkStart w:id="6099" w:name="_Toc186727007"/>
      <w:r>
        <w:t>6.3</w:t>
      </w:r>
      <w:r w:rsidR="002B50F5" w:rsidRPr="003B2883">
        <w:t>.3.2.3.1</w:t>
      </w:r>
      <w:r w:rsidR="002B50F5" w:rsidRPr="003B2883">
        <w:tab/>
        <w:t>POST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100" w:name="_Toc183625016"/>
      <w:bookmarkStart w:id="6101" w:name="_Toc186727008"/>
      <w:bookmarkStart w:id="6102" w:name="_Toc200620934"/>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100"/>
      <w:bookmarkEnd w:id="6101"/>
      <w:bookmarkEnd w:id="6102"/>
    </w:p>
    <w:p w14:paraId="723F82E4" w14:textId="67FD0EA0" w:rsidR="002B50F5" w:rsidRPr="001E1D2A" w:rsidRDefault="00866469" w:rsidP="002B50F5">
      <w:pPr>
        <w:pStyle w:val="Heading5"/>
        <w:rPr>
          <w:lang w:val="fr-FR"/>
        </w:rPr>
      </w:pPr>
      <w:bookmarkStart w:id="6103" w:name="_Toc183625017"/>
      <w:bookmarkStart w:id="6104" w:name="_Toc186727009"/>
      <w:bookmarkStart w:id="6105" w:name="_Toc200620935"/>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103"/>
      <w:bookmarkEnd w:id="6104"/>
      <w:bookmarkEnd w:id="6105"/>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106" w:name="_Toc183625018"/>
      <w:bookmarkStart w:id="6107" w:name="_Toc186727010"/>
      <w:bookmarkStart w:id="6108" w:name="_Toc200620936"/>
      <w:r>
        <w:t>6.3</w:t>
      </w:r>
      <w:r w:rsidR="002B50F5">
        <w:t>.3.3.2</w:t>
      </w:r>
      <w:r w:rsidR="002B50F5">
        <w:tab/>
        <w:t>Resource Definition</w:t>
      </w:r>
      <w:bookmarkEnd w:id="6106"/>
      <w:bookmarkEnd w:id="6107"/>
      <w:bookmarkEnd w:id="6108"/>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109" w:name="_Toc183625019"/>
      <w:bookmarkStart w:id="6110" w:name="_Toc186727011"/>
      <w:bookmarkStart w:id="6111" w:name="_Toc200620937"/>
      <w:r>
        <w:t>6.3</w:t>
      </w:r>
      <w:r w:rsidR="002B50F5">
        <w:t>.3.3.3</w:t>
      </w:r>
      <w:r w:rsidR="002B50F5">
        <w:tab/>
        <w:t>Resource Standard Methods</w:t>
      </w:r>
      <w:bookmarkEnd w:id="6109"/>
      <w:bookmarkEnd w:id="6110"/>
      <w:bookmarkEnd w:id="6111"/>
    </w:p>
    <w:p w14:paraId="2C4B1762" w14:textId="045B517F" w:rsidR="002B50F5" w:rsidRPr="003B2883" w:rsidRDefault="00866469" w:rsidP="00684D8D">
      <w:pPr>
        <w:pStyle w:val="H6"/>
      </w:pPr>
      <w:bookmarkStart w:id="6112" w:name="_Toc25156469"/>
      <w:bookmarkStart w:id="6113" w:name="_Toc34124773"/>
      <w:bookmarkStart w:id="6114" w:name="_Toc43207899"/>
      <w:bookmarkStart w:id="6115" w:name="_Toc49857372"/>
      <w:bookmarkStart w:id="6116" w:name="_Toc56677213"/>
      <w:bookmarkStart w:id="6117" w:name="_Toc56691736"/>
      <w:bookmarkStart w:id="6118" w:name="_Toc56699000"/>
      <w:bookmarkStart w:id="6119" w:name="_Toc89035250"/>
      <w:bookmarkStart w:id="6120" w:name="_Toc89065048"/>
      <w:bookmarkStart w:id="6121" w:name="_Toc89180347"/>
      <w:bookmarkStart w:id="6122" w:name="_Toc97072026"/>
      <w:bookmarkStart w:id="6123" w:name="_Toc120051431"/>
      <w:bookmarkStart w:id="6124" w:name="_Toc177506870"/>
      <w:bookmarkStart w:id="6125" w:name="_Toc183625020"/>
      <w:bookmarkStart w:id="6126" w:name="_Toc186727012"/>
      <w:r>
        <w:t>6.3</w:t>
      </w:r>
      <w:r w:rsidR="002B50F5" w:rsidRPr="003B2883">
        <w:t>.3.3.3.1</w:t>
      </w:r>
      <w:r w:rsidR="002B50F5" w:rsidRPr="003B2883">
        <w:tab/>
        <w:t>PATCH</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127" w:name="_Toc183625021"/>
      <w:bookmarkStart w:id="6128" w:name="_Toc186727013"/>
      <w:r>
        <w:t>6.3</w:t>
      </w:r>
      <w:r w:rsidR="002B50F5" w:rsidRPr="003B2883">
        <w:t>.3.3.</w:t>
      </w:r>
      <w:r w:rsidR="002B50F5">
        <w:t>3.2</w:t>
      </w:r>
      <w:r w:rsidR="002B50F5" w:rsidRPr="003B2883">
        <w:tab/>
        <w:t>DELETE</w:t>
      </w:r>
      <w:bookmarkEnd w:id="6127"/>
      <w:bookmarkEnd w:id="6128"/>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lastRenderedPageBreak/>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129" w:name="_Toc25156472"/>
      <w:bookmarkStart w:id="6130" w:name="_Toc34124776"/>
      <w:bookmarkStart w:id="6131" w:name="_Toc43207902"/>
      <w:bookmarkStart w:id="6132" w:name="_Toc49857375"/>
      <w:bookmarkStart w:id="6133" w:name="_Toc56677216"/>
      <w:bookmarkStart w:id="6134" w:name="_Toc56691739"/>
      <w:bookmarkStart w:id="6135" w:name="_Toc56699003"/>
      <w:bookmarkStart w:id="6136" w:name="_Toc89035253"/>
      <w:bookmarkStart w:id="6137" w:name="_Toc89065051"/>
      <w:bookmarkStart w:id="6138" w:name="_Toc89180350"/>
      <w:bookmarkStart w:id="6139" w:name="_Toc97072029"/>
      <w:bookmarkStart w:id="6140" w:name="_Toc120051434"/>
      <w:bookmarkStart w:id="6141" w:name="_Toc177506873"/>
      <w:bookmarkStart w:id="6142" w:name="_Toc183625022"/>
      <w:bookmarkStart w:id="6143" w:name="_Toc186727014"/>
      <w:bookmarkStart w:id="6144" w:name="_Toc200620938"/>
      <w:r>
        <w:t>6.3</w:t>
      </w:r>
      <w:r w:rsidR="002B50F5" w:rsidRPr="003B2883">
        <w:t>.4</w:t>
      </w:r>
      <w:r w:rsidR="002B50F5" w:rsidRPr="003B2883">
        <w:tab/>
        <w:t>Custom Operations without associated resources</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145" w:name="_Toc25156473"/>
      <w:bookmarkStart w:id="6146" w:name="_Toc34124777"/>
      <w:bookmarkStart w:id="6147" w:name="_Toc43207903"/>
      <w:bookmarkStart w:id="6148" w:name="_Toc49857376"/>
      <w:bookmarkStart w:id="6149" w:name="_Toc56677217"/>
      <w:bookmarkStart w:id="6150" w:name="_Toc56691740"/>
      <w:bookmarkStart w:id="6151" w:name="_Toc56699004"/>
      <w:bookmarkStart w:id="6152" w:name="_Toc89035254"/>
      <w:bookmarkStart w:id="6153" w:name="_Toc89065052"/>
      <w:bookmarkStart w:id="6154" w:name="_Toc89180351"/>
      <w:bookmarkStart w:id="6155" w:name="_Toc97072030"/>
      <w:bookmarkStart w:id="6156" w:name="_Toc120051435"/>
      <w:bookmarkStart w:id="6157" w:name="_Toc177506874"/>
      <w:bookmarkStart w:id="6158" w:name="_Toc183625023"/>
      <w:bookmarkStart w:id="6159" w:name="_Toc186727015"/>
      <w:bookmarkStart w:id="6160" w:name="_Toc200620939"/>
      <w:r>
        <w:t>6.3</w:t>
      </w:r>
      <w:r w:rsidR="002B50F5" w:rsidRPr="00634041">
        <w:t>.5</w:t>
      </w:r>
      <w:r w:rsidR="002B50F5" w:rsidRPr="00634041">
        <w:tab/>
        <w:t>Notifications</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1A733A0E" w14:textId="7C7EBC95" w:rsidR="002B50F5" w:rsidRDefault="00866469" w:rsidP="002B50F5">
      <w:pPr>
        <w:pStyle w:val="Heading4"/>
      </w:pPr>
      <w:bookmarkStart w:id="6161" w:name="_Toc25156474"/>
      <w:bookmarkStart w:id="6162" w:name="_Toc34124778"/>
      <w:bookmarkStart w:id="6163" w:name="_Toc43207904"/>
      <w:bookmarkStart w:id="6164" w:name="_Toc49857377"/>
      <w:bookmarkStart w:id="6165" w:name="_Toc56677218"/>
      <w:bookmarkStart w:id="6166" w:name="_Toc56691741"/>
      <w:bookmarkStart w:id="6167" w:name="_Toc56699005"/>
      <w:bookmarkStart w:id="6168" w:name="_Toc89035255"/>
      <w:bookmarkStart w:id="6169" w:name="_Toc89065053"/>
      <w:bookmarkStart w:id="6170" w:name="_Toc89180352"/>
      <w:bookmarkStart w:id="6171" w:name="_Toc97072031"/>
      <w:bookmarkStart w:id="6172" w:name="_Toc120051436"/>
      <w:bookmarkStart w:id="6173" w:name="_Toc177506875"/>
      <w:bookmarkStart w:id="6174" w:name="_Toc183625024"/>
      <w:bookmarkStart w:id="6175" w:name="_Toc186727016"/>
      <w:bookmarkStart w:id="6176" w:name="_Toc200620940"/>
      <w:r>
        <w:t>6.3</w:t>
      </w:r>
      <w:r w:rsidR="002B50F5" w:rsidRPr="003B2883">
        <w:t>.5.1</w:t>
      </w:r>
      <w:r w:rsidR="002B50F5" w:rsidRPr="003B2883">
        <w:tab/>
      </w:r>
      <w:bookmarkEnd w:id="6161"/>
      <w:bookmarkEnd w:id="6162"/>
      <w:bookmarkEnd w:id="6163"/>
      <w:bookmarkEnd w:id="6164"/>
      <w:bookmarkEnd w:id="6165"/>
      <w:bookmarkEnd w:id="6166"/>
      <w:bookmarkEnd w:id="6167"/>
      <w:bookmarkEnd w:id="6168"/>
      <w:bookmarkEnd w:id="6169"/>
      <w:bookmarkEnd w:id="6170"/>
      <w:bookmarkEnd w:id="6171"/>
      <w:bookmarkEnd w:id="6172"/>
      <w:bookmarkEnd w:id="6173"/>
      <w:r w:rsidR="002B50F5">
        <w:t>Description</w:t>
      </w:r>
      <w:bookmarkEnd w:id="6174"/>
      <w:bookmarkEnd w:id="6175"/>
      <w:bookmarkEnd w:id="6176"/>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177" w:name="_Toc25156475"/>
      <w:bookmarkStart w:id="6178" w:name="_Toc34124779"/>
      <w:bookmarkStart w:id="6179" w:name="_Toc43207905"/>
      <w:bookmarkStart w:id="6180" w:name="_Toc49857378"/>
      <w:bookmarkStart w:id="6181" w:name="_Toc56677219"/>
      <w:bookmarkStart w:id="6182" w:name="_Toc56691742"/>
      <w:bookmarkStart w:id="6183" w:name="_Toc56699006"/>
      <w:bookmarkStart w:id="6184" w:name="_Toc89035256"/>
      <w:bookmarkStart w:id="6185" w:name="_Toc89065054"/>
      <w:bookmarkStart w:id="6186" w:name="_Toc89180353"/>
      <w:bookmarkStart w:id="6187" w:name="_Toc97072032"/>
      <w:bookmarkStart w:id="6188" w:name="_Toc120051437"/>
      <w:bookmarkStart w:id="6189" w:name="_Toc177506876"/>
      <w:bookmarkStart w:id="6190" w:name="_Toc183625025"/>
      <w:bookmarkStart w:id="6191" w:name="_Toc186727017"/>
      <w:bookmarkStart w:id="6192" w:name="_Toc200620941"/>
      <w:r>
        <w:lastRenderedPageBreak/>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193" w:name="_Toc25156476"/>
      <w:bookmarkStart w:id="6194" w:name="_Toc34124780"/>
      <w:bookmarkStart w:id="6195" w:name="_Toc43207906"/>
      <w:bookmarkStart w:id="6196" w:name="_Toc49857379"/>
      <w:bookmarkStart w:id="6197" w:name="_Toc56677220"/>
      <w:bookmarkStart w:id="6198" w:name="_Toc56691743"/>
      <w:bookmarkStart w:id="6199" w:name="_Toc56699007"/>
      <w:bookmarkStart w:id="6200" w:name="_Toc89035257"/>
      <w:bookmarkStart w:id="6201" w:name="_Toc89065055"/>
      <w:bookmarkStart w:id="6202" w:name="_Toc89180354"/>
      <w:bookmarkStart w:id="6203" w:name="_Toc97072033"/>
      <w:bookmarkStart w:id="6204" w:name="_Toc120051438"/>
      <w:bookmarkStart w:id="6205" w:name="_Toc177506877"/>
      <w:bookmarkStart w:id="6206" w:name="_Toc183625026"/>
      <w:bookmarkStart w:id="6207" w:name="_Toc186727018"/>
      <w:bookmarkStart w:id="6208" w:name="_Toc200620942"/>
      <w:r>
        <w:t>6.3</w:t>
      </w:r>
      <w:r w:rsidR="002B50F5" w:rsidRPr="003B2883">
        <w:t>.5.2.1</w:t>
      </w:r>
      <w:r w:rsidR="002B50F5" w:rsidRPr="003B2883">
        <w:tab/>
        <w:t>Notification Definition</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209" w:name="_Toc25156477"/>
      <w:bookmarkStart w:id="6210" w:name="_Toc34124781"/>
      <w:bookmarkStart w:id="6211" w:name="_Toc43207907"/>
      <w:bookmarkStart w:id="6212" w:name="_Toc49857380"/>
      <w:bookmarkStart w:id="6213" w:name="_Toc56677221"/>
      <w:bookmarkStart w:id="6214" w:name="_Toc56691744"/>
      <w:bookmarkStart w:id="6215" w:name="_Toc56699008"/>
      <w:bookmarkStart w:id="6216" w:name="_Toc89035258"/>
      <w:bookmarkStart w:id="6217" w:name="_Toc89065056"/>
      <w:bookmarkStart w:id="6218" w:name="_Toc89180355"/>
      <w:bookmarkStart w:id="6219" w:name="_Toc97072034"/>
      <w:bookmarkStart w:id="6220" w:name="_Toc120051439"/>
      <w:bookmarkStart w:id="6221" w:name="_Toc177506878"/>
      <w:bookmarkStart w:id="6222" w:name="_Toc183625027"/>
      <w:bookmarkStart w:id="6223" w:name="_Toc186727019"/>
      <w:bookmarkStart w:id="6224" w:name="_Toc200620943"/>
      <w:r>
        <w:t>6.3</w:t>
      </w:r>
      <w:r w:rsidR="002B50F5" w:rsidRPr="003B2883">
        <w:t>.5.2.3</w:t>
      </w:r>
      <w:r w:rsidR="002B50F5" w:rsidRPr="003B2883">
        <w:tab/>
        <w:t>Notification Standard Methods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A6A5C7E" w14:textId="2088E7BD" w:rsidR="002B50F5" w:rsidRPr="003B2883" w:rsidRDefault="00866469" w:rsidP="00684D8D">
      <w:pPr>
        <w:pStyle w:val="H6"/>
      </w:pPr>
      <w:bookmarkStart w:id="6225" w:name="_Toc25156478"/>
      <w:bookmarkStart w:id="6226" w:name="_Toc34124782"/>
      <w:bookmarkStart w:id="6227" w:name="_Toc43207908"/>
      <w:bookmarkStart w:id="6228" w:name="_Toc49857381"/>
      <w:bookmarkStart w:id="6229" w:name="_Toc56677222"/>
      <w:bookmarkStart w:id="6230" w:name="_Toc56691745"/>
      <w:bookmarkStart w:id="6231" w:name="_Toc56699009"/>
      <w:bookmarkStart w:id="6232" w:name="_Toc89035259"/>
      <w:bookmarkStart w:id="6233" w:name="_Toc89065057"/>
      <w:bookmarkStart w:id="6234" w:name="_Toc89180356"/>
      <w:bookmarkStart w:id="6235" w:name="_Toc97072035"/>
      <w:bookmarkStart w:id="6236" w:name="_Toc120051440"/>
      <w:bookmarkStart w:id="6237" w:name="_Toc177506879"/>
      <w:bookmarkStart w:id="6238" w:name="_Toc183625028"/>
      <w:bookmarkStart w:id="6239" w:name="_Toc186727020"/>
      <w:r>
        <w:t>6.3</w:t>
      </w:r>
      <w:r w:rsidR="002B50F5" w:rsidRPr="003B2883">
        <w:t>.5.2.3.1</w:t>
      </w:r>
      <w:r w:rsidR="002B50F5" w:rsidRPr="003B2883">
        <w:tab/>
        <w:t>POST</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240" w:name="_Toc25156479"/>
      <w:bookmarkStart w:id="6241" w:name="_Toc34124783"/>
      <w:bookmarkStart w:id="6242" w:name="_Toc43207909"/>
      <w:bookmarkStart w:id="6243" w:name="_Toc49857382"/>
      <w:bookmarkStart w:id="6244" w:name="_Toc56677223"/>
      <w:bookmarkStart w:id="6245" w:name="_Toc56691746"/>
      <w:bookmarkStart w:id="6246" w:name="_Toc56699010"/>
      <w:bookmarkStart w:id="6247" w:name="_Toc89035260"/>
      <w:bookmarkStart w:id="6248" w:name="_Toc89065058"/>
      <w:bookmarkStart w:id="6249" w:name="_Toc89180357"/>
      <w:bookmarkStart w:id="6250" w:name="_Toc97072036"/>
      <w:bookmarkStart w:id="6251" w:name="_Toc120051441"/>
      <w:bookmarkStart w:id="6252" w:name="_Toc177506880"/>
      <w:bookmarkStart w:id="6253" w:name="_Toc183625029"/>
      <w:bookmarkStart w:id="6254" w:name="_Toc186727021"/>
      <w:bookmarkStart w:id="6255" w:name="_Toc200620944"/>
      <w:r>
        <w:t>6.3</w:t>
      </w:r>
      <w:r w:rsidR="005352AA" w:rsidRPr="003B2883">
        <w:t>.</w:t>
      </w:r>
      <w:r w:rsidR="005352AA">
        <w:t>6</w:t>
      </w:r>
      <w:r w:rsidR="005352AA" w:rsidRPr="003B2883">
        <w:tab/>
        <w:t>Data Model</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1DE87B2E" w14:textId="7D5141E2" w:rsidR="005352AA" w:rsidRPr="003B2883" w:rsidRDefault="00866469" w:rsidP="005352AA">
      <w:pPr>
        <w:pStyle w:val="Heading4"/>
      </w:pPr>
      <w:bookmarkStart w:id="6256" w:name="_Toc25156480"/>
      <w:bookmarkStart w:id="6257" w:name="_Toc34124784"/>
      <w:bookmarkStart w:id="6258" w:name="_Toc43207910"/>
      <w:bookmarkStart w:id="6259" w:name="_Toc49857383"/>
      <w:bookmarkStart w:id="6260" w:name="_Toc56677224"/>
      <w:bookmarkStart w:id="6261" w:name="_Toc56691747"/>
      <w:bookmarkStart w:id="6262" w:name="_Toc56699011"/>
      <w:bookmarkStart w:id="6263" w:name="_Toc89035261"/>
      <w:bookmarkStart w:id="6264" w:name="_Toc89065059"/>
      <w:bookmarkStart w:id="6265" w:name="_Toc89180358"/>
      <w:bookmarkStart w:id="6266" w:name="_Toc97072037"/>
      <w:bookmarkStart w:id="6267" w:name="_Toc120051442"/>
      <w:bookmarkStart w:id="6268" w:name="_Toc177506881"/>
      <w:bookmarkStart w:id="6269" w:name="_Toc183625030"/>
      <w:bookmarkStart w:id="6270" w:name="_Toc186727022"/>
      <w:bookmarkStart w:id="6271" w:name="_Toc200620945"/>
      <w:r>
        <w:t>6.3</w:t>
      </w:r>
      <w:r w:rsidR="005352AA" w:rsidRPr="003B2883">
        <w:t>.</w:t>
      </w:r>
      <w:r w:rsidR="005352AA">
        <w:t>6</w:t>
      </w:r>
      <w:r w:rsidR="005352AA" w:rsidRPr="003B2883">
        <w:t>.1</w:t>
      </w:r>
      <w:r w:rsidR="005352AA" w:rsidRPr="003B2883">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272" w:name="_Toc25156481"/>
      <w:bookmarkStart w:id="6273" w:name="_Toc34124785"/>
      <w:bookmarkStart w:id="6274" w:name="_Toc43207911"/>
      <w:bookmarkStart w:id="6275" w:name="_Toc49857384"/>
      <w:bookmarkStart w:id="6276" w:name="_Toc56677225"/>
      <w:bookmarkStart w:id="6277" w:name="_Toc56691748"/>
      <w:bookmarkStart w:id="6278" w:name="_Toc56699012"/>
      <w:bookmarkStart w:id="6279" w:name="_Toc89035262"/>
      <w:bookmarkStart w:id="6280" w:name="_Toc89065060"/>
      <w:bookmarkStart w:id="6281" w:name="_Toc89180359"/>
      <w:bookmarkStart w:id="6282" w:name="_Toc97072038"/>
      <w:bookmarkStart w:id="6283" w:name="_Toc120051443"/>
      <w:bookmarkStart w:id="6284" w:name="_Toc177506882"/>
      <w:bookmarkStart w:id="6285" w:name="_Toc183625031"/>
      <w:bookmarkStart w:id="6286" w:name="_Toc186727023"/>
      <w:bookmarkStart w:id="6287" w:name="_Toc200620946"/>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101A3C90" w14:textId="68A33A2F" w:rsidR="005352AA" w:rsidRPr="003B2883" w:rsidRDefault="00866469" w:rsidP="005352AA">
      <w:pPr>
        <w:pStyle w:val="Heading5"/>
      </w:pPr>
      <w:bookmarkStart w:id="6288" w:name="_Toc25156482"/>
      <w:bookmarkStart w:id="6289" w:name="_Toc34124786"/>
      <w:bookmarkStart w:id="6290" w:name="_Toc43207912"/>
      <w:bookmarkStart w:id="6291" w:name="_Toc49857385"/>
      <w:bookmarkStart w:id="6292" w:name="_Toc56677226"/>
      <w:bookmarkStart w:id="6293" w:name="_Toc56691749"/>
      <w:bookmarkStart w:id="6294" w:name="_Toc56699013"/>
      <w:bookmarkStart w:id="6295" w:name="_Toc89035263"/>
      <w:bookmarkStart w:id="6296" w:name="_Toc89065061"/>
      <w:bookmarkStart w:id="6297" w:name="_Toc89180360"/>
      <w:bookmarkStart w:id="6298" w:name="_Toc97072039"/>
      <w:bookmarkStart w:id="6299" w:name="_Toc120051444"/>
      <w:bookmarkStart w:id="6300" w:name="_Toc177506883"/>
      <w:bookmarkStart w:id="6301" w:name="_Toc183625032"/>
      <w:bookmarkStart w:id="6302" w:name="_Toc186727024"/>
      <w:bookmarkStart w:id="6303" w:name="_Toc200620947"/>
      <w:r>
        <w:t>6.3</w:t>
      </w:r>
      <w:r w:rsidR="005352AA" w:rsidRPr="003B2883">
        <w:t>.</w:t>
      </w:r>
      <w:r w:rsidR="005352AA">
        <w:t>6</w:t>
      </w:r>
      <w:r w:rsidR="005352AA" w:rsidRPr="003B2883">
        <w:t>.2.1</w:t>
      </w:r>
      <w:r w:rsidR="005352AA" w:rsidRPr="003B2883">
        <w:tab/>
        <w:t>Introduction</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304" w:name="_Toc183625033"/>
      <w:bookmarkStart w:id="6305" w:name="_Toc186727025"/>
      <w:bookmarkStart w:id="6306" w:name="_Toc200620948"/>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304"/>
      <w:bookmarkEnd w:id="6305"/>
      <w:bookmarkEnd w:id="6306"/>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307" w:name="_Toc25156485"/>
      <w:bookmarkStart w:id="6308" w:name="_Toc34124789"/>
      <w:bookmarkStart w:id="6309" w:name="_Toc43207915"/>
      <w:bookmarkStart w:id="6310" w:name="_Toc49857388"/>
      <w:bookmarkStart w:id="6311" w:name="_Toc56677229"/>
      <w:bookmarkStart w:id="6312" w:name="_Toc56691752"/>
      <w:bookmarkStart w:id="6313" w:name="_Toc56699016"/>
      <w:bookmarkStart w:id="6314" w:name="_Toc89035266"/>
      <w:bookmarkStart w:id="6315" w:name="_Toc89065064"/>
      <w:bookmarkStart w:id="6316" w:name="_Toc89180363"/>
      <w:bookmarkStart w:id="6317" w:name="_Toc97072042"/>
      <w:bookmarkStart w:id="6318" w:name="_Toc120051447"/>
      <w:bookmarkStart w:id="6319" w:name="_Toc177506886"/>
      <w:bookmarkStart w:id="6320" w:name="_Toc183625034"/>
      <w:bookmarkStart w:id="6321" w:name="_Toc186727026"/>
      <w:bookmarkStart w:id="6322" w:name="_Toc200620949"/>
      <w:r>
        <w:lastRenderedPageBreak/>
        <w:t>6.3</w:t>
      </w:r>
      <w:r w:rsidR="005352AA" w:rsidRPr="003B2883">
        <w:t>.6.2.</w:t>
      </w:r>
      <w:r w:rsidR="005352AA">
        <w:t>3</w:t>
      </w:r>
      <w:r w:rsidR="005352AA" w:rsidRPr="003B2883">
        <w:tab/>
        <w:t xml:space="preserve">Type: </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r w:rsidR="005352AA">
        <w:t>LmfDataExposureNotification</w:t>
      </w:r>
      <w:bookmarkEnd w:id="6320"/>
      <w:bookmarkEnd w:id="6321"/>
      <w:bookmarkEnd w:id="632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323" w:name="_Toc25156486"/>
      <w:bookmarkStart w:id="6324" w:name="_Toc34124790"/>
      <w:bookmarkStart w:id="6325" w:name="_Toc43207916"/>
      <w:bookmarkStart w:id="6326" w:name="_Toc49857389"/>
      <w:bookmarkStart w:id="6327" w:name="_Toc56677230"/>
      <w:bookmarkStart w:id="6328" w:name="_Toc56691753"/>
      <w:bookmarkStart w:id="6329" w:name="_Toc56699017"/>
      <w:bookmarkStart w:id="6330" w:name="_Toc89035267"/>
      <w:bookmarkStart w:id="6331" w:name="_Toc89065065"/>
      <w:bookmarkStart w:id="6332" w:name="_Toc89180364"/>
      <w:bookmarkStart w:id="6333" w:name="_Toc97072043"/>
      <w:bookmarkStart w:id="6334" w:name="_Toc120051448"/>
      <w:bookmarkStart w:id="6335" w:name="_Toc177506887"/>
      <w:bookmarkStart w:id="6336" w:name="_Toc183625035"/>
      <w:bookmarkStart w:id="6337" w:name="_Toc186727027"/>
      <w:bookmarkStart w:id="6338" w:name="_Toc200620950"/>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339" w:name="_Toc200620951"/>
      <w:r>
        <w:lastRenderedPageBreak/>
        <w:t>6.3</w:t>
      </w:r>
      <w:r w:rsidRPr="003B2883">
        <w:t>.</w:t>
      </w:r>
      <w:r>
        <w:t>6</w:t>
      </w:r>
      <w:r w:rsidRPr="003B2883">
        <w:t>.2.</w:t>
      </w:r>
      <w:r w:rsidR="00274C98">
        <w:t>5</w:t>
      </w:r>
      <w:r w:rsidRPr="003B2883">
        <w:tab/>
        <w:t xml:space="preserve">Type: </w:t>
      </w:r>
      <w:r>
        <w:t>L</w:t>
      </w:r>
      <w:r w:rsidRPr="003B2883">
        <w:t>mf</w:t>
      </w:r>
      <w:r>
        <w:t>DataExposureSamplingData</w:t>
      </w:r>
      <w:bookmarkEnd w:id="6339"/>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340" w:name="_Toc183625036"/>
      <w:bookmarkStart w:id="6341" w:name="_Toc186727028"/>
      <w:bookmarkStart w:id="6342" w:name="_Toc200620952"/>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340"/>
      <w:bookmarkEnd w:id="6341"/>
      <w:r w:rsidR="00BE77CB" w:rsidRPr="00087ED8">
        <w:rPr>
          <w:lang w:val="en-US"/>
        </w:rPr>
        <w:t xml:space="preserve"> and enumerations</w:t>
      </w:r>
      <w:bookmarkEnd w:id="6342"/>
    </w:p>
    <w:p w14:paraId="3C9DAEB9" w14:textId="46C83289" w:rsidR="005352AA" w:rsidRDefault="00866469" w:rsidP="005352AA">
      <w:pPr>
        <w:pStyle w:val="Heading5"/>
      </w:pPr>
      <w:bookmarkStart w:id="6343" w:name="_Toc183625037"/>
      <w:bookmarkStart w:id="6344" w:name="_Toc186727029"/>
      <w:bookmarkStart w:id="6345" w:name="_Toc200620953"/>
      <w:r>
        <w:t>6.3</w:t>
      </w:r>
      <w:r w:rsidR="005352AA">
        <w:t>.6.3.1</w:t>
      </w:r>
      <w:r w:rsidR="005352AA">
        <w:tab/>
        <w:t>Introduction</w:t>
      </w:r>
      <w:bookmarkEnd w:id="6343"/>
      <w:bookmarkEnd w:id="6344"/>
      <w:bookmarkEnd w:id="6345"/>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346" w:name="_Toc183625038"/>
      <w:bookmarkStart w:id="6347" w:name="_Toc186727030"/>
      <w:bookmarkStart w:id="6348" w:name="_Toc200620954"/>
      <w:r>
        <w:t>6.3</w:t>
      </w:r>
      <w:r w:rsidR="005352AA">
        <w:t>.6.3.2</w:t>
      </w:r>
      <w:r w:rsidR="005352AA">
        <w:tab/>
        <w:t>Simple data types</w:t>
      </w:r>
      <w:bookmarkEnd w:id="6346"/>
      <w:bookmarkEnd w:id="6347"/>
      <w:bookmarkEnd w:id="6348"/>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349" w:name="_Toc183625039"/>
      <w:bookmarkStart w:id="6350" w:name="_Toc186727031"/>
      <w:bookmarkStart w:id="6351" w:name="_Toc200620955"/>
      <w:r>
        <w:t>6.3.6.3.</w:t>
      </w:r>
      <w:r w:rsidR="00144C19">
        <w:t>3</w:t>
      </w:r>
      <w:r>
        <w:tab/>
        <w:t>Enumeration: L</w:t>
      </w:r>
      <w:r w:rsidRPr="003B2883">
        <w:t>mf</w:t>
      </w:r>
      <w:r>
        <w:t>DataExposureCause</w:t>
      </w:r>
      <w:bookmarkEnd w:id="6351"/>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0D4D44AB" w14:textId="77777777" w:rsidR="00765D0E" w:rsidRPr="00596361" w:rsidRDefault="00765D0E" w:rsidP="00765D0E">
      <w:pPr>
        <w:pStyle w:val="EditorsNote"/>
        <w:rPr>
          <w:rStyle w:val="EditorsNoteCharChar"/>
        </w:rPr>
      </w:pPr>
      <w:r w:rsidRPr="00596361">
        <w:rPr>
          <w:rStyle w:val="EditorsNoteCharChar"/>
        </w:rPr>
        <w:t>Editor's Note:</w:t>
      </w:r>
      <w:r w:rsidRPr="00596361">
        <w:rPr>
          <w:rStyle w:val="EditorsNoteCharChar"/>
        </w:rPr>
        <w:tab/>
        <w:t>Whether more cause codes to be defined is FFS.</w:t>
      </w:r>
    </w:p>
    <w:p w14:paraId="482FBD0A" w14:textId="2E3EA5B6" w:rsidR="009265B2" w:rsidRDefault="009265B2" w:rsidP="009265B2">
      <w:pPr>
        <w:pStyle w:val="Heading5"/>
      </w:pPr>
      <w:bookmarkStart w:id="6352" w:name="_Toc200620956"/>
      <w:r>
        <w:t>6.3.6.3.</w:t>
      </w:r>
      <w:r w:rsidR="00B96C80">
        <w:t>4</w:t>
      </w:r>
      <w:r>
        <w:tab/>
        <w:t>Enumeration: DataSourceType</w:t>
      </w:r>
      <w:bookmarkEnd w:id="6352"/>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353" w:name="_Toc200620957"/>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349"/>
      <w:bookmarkEnd w:id="6350"/>
      <w:bookmarkEnd w:id="6353"/>
    </w:p>
    <w:p w14:paraId="470B9BB6" w14:textId="679EBB0E" w:rsidR="005352AA" w:rsidRPr="003B2883" w:rsidRDefault="00866469" w:rsidP="005352AA">
      <w:pPr>
        <w:pStyle w:val="Heading5"/>
        <w:rPr>
          <w:lang w:val="en-US"/>
        </w:rPr>
      </w:pPr>
      <w:bookmarkStart w:id="6354" w:name="_Toc25156435"/>
      <w:bookmarkStart w:id="6355" w:name="_Toc34124739"/>
      <w:bookmarkStart w:id="6356" w:name="_Toc43207865"/>
      <w:bookmarkStart w:id="6357" w:name="_Toc49857338"/>
      <w:bookmarkStart w:id="6358" w:name="_Toc56677178"/>
      <w:bookmarkStart w:id="6359" w:name="_Toc56691701"/>
      <w:bookmarkStart w:id="6360" w:name="_Toc56698965"/>
      <w:bookmarkStart w:id="6361" w:name="_Toc89035214"/>
      <w:bookmarkStart w:id="6362" w:name="_Toc89065012"/>
      <w:bookmarkStart w:id="6363" w:name="_Toc89180311"/>
      <w:bookmarkStart w:id="6364" w:name="_Toc97071990"/>
      <w:bookmarkStart w:id="6365" w:name="_Toc120051395"/>
      <w:bookmarkStart w:id="6366" w:name="_Toc177506834"/>
      <w:bookmarkStart w:id="6367" w:name="_Toc183625040"/>
      <w:bookmarkStart w:id="6368" w:name="_Toc186727032"/>
      <w:bookmarkStart w:id="6369" w:name="_Toc200620958"/>
      <w:r>
        <w:rPr>
          <w:lang w:val="en-US"/>
        </w:rPr>
        <w:t>6.3</w:t>
      </w:r>
      <w:r w:rsidR="005352AA" w:rsidRPr="003B2883">
        <w:rPr>
          <w:lang w:val="en-US"/>
        </w:rPr>
        <w:t>.6.4.1</w:t>
      </w:r>
      <w:r w:rsidR="005352AA" w:rsidRPr="003B2883">
        <w:rPr>
          <w:lang w:val="en-US"/>
        </w:rPr>
        <w:tab/>
        <w:t>Introduction</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23617B52" w14:textId="77777777" w:rsidR="005352AA" w:rsidRDefault="005352AA" w:rsidP="005352A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p>
    <w:p w14:paraId="6DC4C956" w14:textId="427A8222" w:rsidR="005352AA" w:rsidRPr="00B539AD" w:rsidRDefault="00866469" w:rsidP="005352AA">
      <w:pPr>
        <w:pStyle w:val="Heading5"/>
      </w:pPr>
      <w:bookmarkStart w:id="6370" w:name="_Toc183625041"/>
      <w:bookmarkStart w:id="6371" w:name="_Toc186727033"/>
      <w:bookmarkStart w:id="6372" w:name="_Toc200620959"/>
      <w:r>
        <w:t>6.3</w:t>
      </w:r>
      <w:r w:rsidR="005352AA">
        <w:t>.6.4.2</w:t>
      </w:r>
      <w:r w:rsidR="005352AA">
        <w:tab/>
        <w:t>Binary data types</w:t>
      </w:r>
      <w:bookmarkEnd w:id="6370"/>
      <w:bookmarkEnd w:id="6371"/>
      <w:bookmarkEnd w:id="6372"/>
    </w:p>
    <w:p w14:paraId="316CCC33" w14:textId="3E93CA6F" w:rsidR="005352AA" w:rsidRDefault="005352AA" w:rsidP="005352AA">
      <w:pPr>
        <w:pStyle w:val="TH"/>
      </w:pPr>
      <w:r w:rsidRPr="009C4D60">
        <w:t xml:space="preserve">Table </w:t>
      </w:r>
      <w:r w:rsidR="00866469">
        <w:t>6.3</w:t>
      </w:r>
      <w:r>
        <w:t>.6.4.</w:t>
      </w:r>
      <w:r w:rsidR="00A008BA">
        <w:t>2</w:t>
      </w:r>
      <w:r>
        <w:t>-</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pPr>
            <w:r>
              <w:t>Content type</w:t>
            </w:r>
          </w:p>
        </w:tc>
      </w:tr>
      <w:tr w:rsidR="005352AA" w14:paraId="3AA1D3ED"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rFonts w:cs="Arial"/>
                <w:szCs w:val="18"/>
              </w:rPr>
            </w:pPr>
          </w:p>
        </w:tc>
      </w:tr>
    </w:tbl>
    <w:p w14:paraId="6D4C047C" w14:textId="77777777" w:rsidR="005352AA" w:rsidRDefault="005352AA" w:rsidP="005352AA">
      <w:pPr>
        <w:pStyle w:val="EditorsNote"/>
      </w:pPr>
    </w:p>
    <w:p w14:paraId="0F9321F8" w14:textId="490A19DB" w:rsidR="005352AA" w:rsidRPr="004C0C0A" w:rsidRDefault="00B80963" w:rsidP="005352AA">
      <w:pPr>
        <w:pStyle w:val="EditorsNote"/>
      </w:pPr>
      <w:r w:rsidRPr="004C0C0A">
        <w:t xml:space="preserve">Editor's note: The data samples used for </w:t>
      </w:r>
      <w:r w:rsidRPr="004C0C0A">
        <w:rPr>
          <w:rFonts w:eastAsia="DengXian"/>
        </w:rPr>
        <w:t>LMF-based AI/ML Positioning</w:t>
      </w:r>
      <w:r w:rsidRPr="004C0C0A">
        <w:t xml:space="preserve"> will be decided by RAN WGs.</w:t>
      </w:r>
    </w:p>
    <w:p w14:paraId="5F9BDA6B" w14:textId="43F638D0" w:rsidR="005352AA" w:rsidRPr="003B2883" w:rsidRDefault="00866469" w:rsidP="005352AA">
      <w:pPr>
        <w:pStyle w:val="Heading3"/>
      </w:pPr>
      <w:bookmarkStart w:id="6373" w:name="_Toc25156514"/>
      <w:bookmarkStart w:id="6374" w:name="_Toc34124819"/>
      <w:bookmarkStart w:id="6375" w:name="_Toc43207948"/>
      <w:bookmarkStart w:id="6376" w:name="_Toc49857421"/>
      <w:bookmarkStart w:id="6377" w:name="_Toc56677264"/>
      <w:bookmarkStart w:id="6378" w:name="_Toc56691787"/>
      <w:bookmarkStart w:id="6379" w:name="_Toc56699051"/>
      <w:bookmarkStart w:id="6380" w:name="_Toc89035307"/>
      <w:bookmarkStart w:id="6381" w:name="_Toc89065105"/>
      <w:bookmarkStart w:id="6382" w:name="_Toc89180404"/>
      <w:bookmarkStart w:id="6383" w:name="_Toc97072089"/>
      <w:bookmarkStart w:id="6384" w:name="_Toc120051494"/>
      <w:bookmarkStart w:id="6385" w:name="_Toc177506935"/>
      <w:bookmarkStart w:id="6386" w:name="_Toc183625042"/>
      <w:bookmarkStart w:id="6387" w:name="_Toc186727034"/>
      <w:bookmarkStart w:id="6388" w:name="_Toc200620960"/>
      <w:r>
        <w:t>6.3</w:t>
      </w:r>
      <w:r w:rsidR="005352AA" w:rsidRPr="003B2883">
        <w:t>.7</w:t>
      </w:r>
      <w:r w:rsidR="005352AA" w:rsidRPr="003B2883">
        <w:tab/>
        <w:t>Error Handling</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791735C0" w14:textId="77A7AF61" w:rsidR="005352AA" w:rsidRPr="003B2883" w:rsidRDefault="00866469" w:rsidP="005352AA">
      <w:pPr>
        <w:pStyle w:val="Heading4"/>
      </w:pPr>
      <w:bookmarkStart w:id="6389" w:name="_Toc25156515"/>
      <w:bookmarkStart w:id="6390" w:name="_Toc34124820"/>
      <w:bookmarkStart w:id="6391" w:name="_Toc43207949"/>
      <w:bookmarkStart w:id="6392" w:name="_Toc49857422"/>
      <w:bookmarkStart w:id="6393" w:name="_Toc56677265"/>
      <w:bookmarkStart w:id="6394" w:name="_Toc56691788"/>
      <w:bookmarkStart w:id="6395" w:name="_Toc56699052"/>
      <w:bookmarkStart w:id="6396" w:name="_Toc89035308"/>
      <w:bookmarkStart w:id="6397" w:name="_Toc89065106"/>
      <w:bookmarkStart w:id="6398" w:name="_Toc89180405"/>
      <w:bookmarkStart w:id="6399" w:name="_Toc97072090"/>
      <w:bookmarkStart w:id="6400" w:name="_Toc120051495"/>
      <w:bookmarkStart w:id="6401" w:name="_Toc177506936"/>
      <w:bookmarkStart w:id="6402" w:name="_Toc183625043"/>
      <w:bookmarkStart w:id="6403" w:name="_Toc186727035"/>
      <w:bookmarkStart w:id="6404" w:name="_Toc200620961"/>
      <w:r>
        <w:t>6.3</w:t>
      </w:r>
      <w:r w:rsidR="005352AA" w:rsidRPr="003B2883">
        <w:t>.7.1</w:t>
      </w:r>
      <w:r w:rsidR="005352AA" w:rsidRPr="003B2883">
        <w:tab/>
        <w:t>General</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405" w:name="_Toc25156516"/>
      <w:bookmarkStart w:id="6406" w:name="_Toc34124821"/>
      <w:bookmarkStart w:id="6407" w:name="_Toc43207950"/>
      <w:bookmarkStart w:id="6408" w:name="_Toc49857423"/>
      <w:bookmarkStart w:id="6409" w:name="_Toc56677266"/>
      <w:bookmarkStart w:id="6410" w:name="_Toc56691789"/>
      <w:bookmarkStart w:id="6411" w:name="_Toc56699053"/>
      <w:bookmarkStart w:id="6412" w:name="_Toc89035309"/>
      <w:bookmarkStart w:id="6413" w:name="_Toc89065107"/>
      <w:bookmarkStart w:id="6414" w:name="_Toc89180406"/>
      <w:bookmarkStart w:id="6415" w:name="_Toc97072091"/>
      <w:bookmarkStart w:id="6416" w:name="_Toc120051496"/>
      <w:bookmarkStart w:id="6417" w:name="_Toc177506937"/>
      <w:bookmarkStart w:id="6418" w:name="_Toc183625044"/>
      <w:bookmarkStart w:id="6419" w:name="_Toc186727036"/>
      <w:bookmarkStart w:id="6420" w:name="_Toc200620962"/>
      <w:r>
        <w:t>6.3</w:t>
      </w:r>
      <w:r w:rsidR="005352AA" w:rsidRPr="003B2883">
        <w:t>.7.2</w:t>
      </w:r>
      <w:r w:rsidR="005352AA" w:rsidRPr="003B2883">
        <w:tab/>
        <w:t>Protocol Errors</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6421" w:name="_Toc200620963"/>
      <w:r>
        <w:t>6.3.7.</w:t>
      </w:r>
      <w:r w:rsidR="00345AC4">
        <w:t>3</w:t>
      </w:r>
      <w:r>
        <w:tab/>
        <w:t>Application Errors</w:t>
      </w:r>
      <w:bookmarkEnd w:id="6421"/>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lastRenderedPageBreak/>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6422" w:name="_Toc200620964"/>
      <w:r>
        <w:t>6.3.8</w:t>
      </w:r>
      <w:r w:rsidRPr="0023018E">
        <w:rPr>
          <w:lang w:eastAsia="zh-CN"/>
        </w:rPr>
        <w:tab/>
        <w:t>Feature negotiation</w:t>
      </w:r>
      <w:bookmarkEnd w:id="6422"/>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6423" w:name="_Toc25156519"/>
      <w:bookmarkStart w:id="6424" w:name="_Toc34124824"/>
      <w:bookmarkStart w:id="6425" w:name="_Toc43207953"/>
      <w:bookmarkStart w:id="6426" w:name="_Toc49857426"/>
      <w:bookmarkStart w:id="6427" w:name="_Toc56677269"/>
      <w:bookmarkStart w:id="6428" w:name="_Toc56691792"/>
      <w:bookmarkStart w:id="6429" w:name="_Toc56699056"/>
      <w:bookmarkStart w:id="6430" w:name="_Toc89035312"/>
      <w:bookmarkStart w:id="6431" w:name="_Toc89065110"/>
      <w:bookmarkStart w:id="6432" w:name="_Toc89180409"/>
      <w:bookmarkStart w:id="6433" w:name="_Toc97072094"/>
      <w:bookmarkStart w:id="6434" w:name="_Toc120051499"/>
      <w:bookmarkStart w:id="6435" w:name="_Toc177506940"/>
      <w:bookmarkStart w:id="6436" w:name="_Toc183625045"/>
      <w:bookmarkStart w:id="6437" w:name="_Toc186727037"/>
      <w:bookmarkStart w:id="6438" w:name="_Toc200620965"/>
      <w:r>
        <w:rPr>
          <w:lang w:val="en-US"/>
        </w:rPr>
        <w:t>6.3</w:t>
      </w:r>
      <w:r w:rsidR="005352AA" w:rsidRPr="0027247C">
        <w:rPr>
          <w:lang w:val="en-US"/>
        </w:rPr>
        <w:t>.</w:t>
      </w:r>
      <w:r w:rsidR="001E487F">
        <w:rPr>
          <w:lang w:val="en-US"/>
        </w:rPr>
        <w:t>9</w:t>
      </w:r>
      <w:r w:rsidR="005352AA" w:rsidRPr="0027247C">
        <w:rPr>
          <w:lang w:val="en-US"/>
        </w:rPr>
        <w:tab/>
        <w:t>Security</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6439" w:name="_Toc56677270"/>
      <w:bookmarkStart w:id="6440" w:name="_Toc56691793"/>
      <w:bookmarkStart w:id="6441" w:name="_Toc56699057"/>
      <w:bookmarkStart w:id="6442" w:name="_Toc89035313"/>
      <w:bookmarkStart w:id="6443" w:name="_Toc89065111"/>
      <w:bookmarkStart w:id="6444" w:name="_Toc89180410"/>
      <w:bookmarkStart w:id="6445" w:name="_Toc97072095"/>
      <w:bookmarkStart w:id="6446" w:name="_Toc120051500"/>
      <w:bookmarkStart w:id="6447" w:name="_Toc177506941"/>
      <w:bookmarkStart w:id="6448" w:name="_Toc183625046"/>
      <w:bookmarkStart w:id="6449" w:name="_Toc186727038"/>
      <w:bookmarkStart w:id="6450" w:name="_Toc200620966"/>
      <w:r>
        <w:t>6.3</w:t>
      </w:r>
      <w:r w:rsidR="005352AA" w:rsidRPr="0027247C">
        <w:t>.</w:t>
      </w:r>
      <w:r w:rsidR="00E16EC5">
        <w:t>10</w:t>
      </w:r>
      <w:r w:rsidR="005352AA" w:rsidRPr="0027247C">
        <w:tab/>
        <w:t>HTTP redirection</w:t>
      </w:r>
      <w:bookmarkEnd w:id="6439"/>
      <w:bookmarkEnd w:id="6440"/>
      <w:bookmarkEnd w:id="6441"/>
      <w:bookmarkEnd w:id="6442"/>
      <w:bookmarkEnd w:id="6443"/>
      <w:bookmarkEnd w:id="6444"/>
      <w:bookmarkEnd w:id="6445"/>
      <w:bookmarkEnd w:id="6446"/>
      <w:bookmarkEnd w:id="6447"/>
      <w:bookmarkEnd w:id="6448"/>
      <w:bookmarkEnd w:id="6449"/>
      <w:bookmarkEnd w:id="6450"/>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6451" w:name="_Toc20150442"/>
      <w:bookmarkStart w:id="6452" w:name="_Toc25168732"/>
      <w:bookmarkStart w:id="6453" w:name="_Toc27593151"/>
      <w:bookmarkStart w:id="6454" w:name="_Toc34148027"/>
      <w:bookmarkStart w:id="6455" w:name="_Toc36463411"/>
      <w:bookmarkStart w:id="6456" w:name="_Toc43215251"/>
      <w:bookmarkStart w:id="6457" w:name="_Toc45032499"/>
      <w:bookmarkStart w:id="6458" w:name="_Toc49849988"/>
      <w:bookmarkStart w:id="6459" w:name="_Toc51873502"/>
      <w:bookmarkStart w:id="6460" w:name="_Toc56517630"/>
      <w:bookmarkStart w:id="6461" w:name="_Toc58594531"/>
      <w:bookmarkStart w:id="6462" w:name="_Toc67686045"/>
      <w:bookmarkStart w:id="6463" w:name="_Toc74993872"/>
      <w:bookmarkStart w:id="6464" w:name="_Toc82716462"/>
      <w:bookmarkStart w:id="6465" w:name="_Toc88818749"/>
      <w:bookmarkStart w:id="6466" w:name="_Toc90650671"/>
      <w:bookmarkStart w:id="6467" w:name="_Toc98506340"/>
      <w:bookmarkStart w:id="6468" w:name="_Toc106639398"/>
      <w:bookmarkStart w:id="6469" w:name="_Toc106639625"/>
      <w:bookmarkStart w:id="6470" w:name="_Toc114779135"/>
      <w:bookmarkStart w:id="6471" w:name="_Toc122097052"/>
      <w:bookmarkStart w:id="6472" w:name="_Toc130844273"/>
      <w:bookmarkStart w:id="6473" w:name="_Toc138411981"/>
      <w:bookmarkStart w:id="6474" w:name="_Toc145956179"/>
      <w:bookmarkStart w:id="6475" w:name="_Toc153887621"/>
      <w:bookmarkStart w:id="6476" w:name="_Toc161905510"/>
      <w:bookmarkStart w:id="6477" w:name="_Toc170210113"/>
      <w:bookmarkStart w:id="6478" w:name="_Toc177550909"/>
      <w:bookmarkStart w:id="6479" w:name="_Toc183625047"/>
      <w:bookmarkStart w:id="6480" w:name="_Toc186727039"/>
      <w:bookmarkStart w:id="6481" w:name="_Toc200620967"/>
      <w:bookmarkEnd w:id="282"/>
      <w:r>
        <w:rPr>
          <w:noProof/>
        </w:rPr>
        <w:lastRenderedPageBreak/>
        <w:t>Annex A (normative):</w:t>
      </w:r>
      <w:r w:rsidR="009B5010">
        <w:rPr>
          <w:noProof/>
        </w:rPr>
        <w:br/>
      </w:r>
      <w:r>
        <w:rPr>
          <w:noProof/>
        </w:rPr>
        <w:t>OpenAPI specification</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3907BCF6" w14:textId="77777777" w:rsidR="00EB7848" w:rsidRDefault="00EB7848" w:rsidP="009B5010">
      <w:pPr>
        <w:pStyle w:val="Heading1"/>
      </w:pPr>
      <w:bookmarkStart w:id="6482" w:name="_Toc20150443"/>
      <w:bookmarkStart w:id="6483" w:name="_Toc25168733"/>
      <w:bookmarkStart w:id="6484" w:name="_Toc27593152"/>
      <w:bookmarkStart w:id="6485" w:name="_Toc34148028"/>
      <w:bookmarkStart w:id="6486" w:name="_Toc36463412"/>
      <w:bookmarkStart w:id="6487" w:name="_Toc43215252"/>
      <w:bookmarkStart w:id="6488" w:name="_Toc45032500"/>
      <w:bookmarkStart w:id="6489" w:name="_Toc49849989"/>
      <w:bookmarkStart w:id="6490" w:name="_Toc51873503"/>
      <w:bookmarkStart w:id="6491" w:name="_Toc56517631"/>
      <w:bookmarkStart w:id="6492" w:name="_Toc58594532"/>
      <w:bookmarkStart w:id="6493" w:name="_Toc67686046"/>
      <w:bookmarkStart w:id="6494" w:name="_Toc74993873"/>
      <w:bookmarkStart w:id="6495" w:name="_Toc82716463"/>
      <w:bookmarkStart w:id="6496" w:name="_Toc88818750"/>
      <w:bookmarkStart w:id="6497" w:name="_Toc90650672"/>
      <w:bookmarkStart w:id="6498" w:name="_Toc98506341"/>
      <w:bookmarkStart w:id="6499" w:name="_Toc106639626"/>
      <w:bookmarkStart w:id="6500" w:name="_Toc114779136"/>
      <w:bookmarkStart w:id="6501" w:name="_Toc122097053"/>
      <w:bookmarkStart w:id="6502" w:name="_Toc130844274"/>
      <w:bookmarkStart w:id="6503" w:name="_Toc138411982"/>
      <w:bookmarkStart w:id="6504" w:name="_Toc145956180"/>
      <w:bookmarkStart w:id="6505" w:name="_Toc153887622"/>
      <w:bookmarkStart w:id="6506" w:name="_Toc161905511"/>
      <w:bookmarkStart w:id="6507" w:name="_Toc170210114"/>
      <w:bookmarkStart w:id="6508" w:name="_Toc177550910"/>
      <w:bookmarkStart w:id="6509" w:name="_Toc183625048"/>
      <w:bookmarkStart w:id="6510" w:name="_Toc186727040"/>
      <w:bookmarkStart w:id="6511" w:name="_Toc200620968"/>
      <w:r>
        <w:t>A.1</w:t>
      </w:r>
      <w:r>
        <w:tab/>
        <w:t>General</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6512" w:name="_Toc20150444"/>
      <w:bookmarkStart w:id="6513" w:name="_Toc25168734"/>
      <w:bookmarkStart w:id="6514" w:name="_Toc27593153"/>
      <w:bookmarkStart w:id="6515" w:name="_Toc34148029"/>
      <w:bookmarkStart w:id="6516" w:name="_Toc36463413"/>
      <w:bookmarkStart w:id="6517" w:name="_Toc43215253"/>
      <w:bookmarkStart w:id="6518" w:name="_Toc45032501"/>
      <w:bookmarkStart w:id="6519" w:name="_Toc49849990"/>
      <w:bookmarkStart w:id="6520" w:name="_Toc51873504"/>
      <w:bookmarkStart w:id="6521" w:name="_Toc56517632"/>
      <w:bookmarkStart w:id="6522" w:name="_Toc58594533"/>
      <w:bookmarkStart w:id="6523" w:name="_Toc67686047"/>
      <w:bookmarkStart w:id="6524" w:name="_Toc74993874"/>
      <w:bookmarkStart w:id="6525" w:name="_Toc82716464"/>
      <w:bookmarkStart w:id="6526" w:name="_Toc88818751"/>
      <w:bookmarkStart w:id="6527" w:name="_Toc90650673"/>
      <w:bookmarkStart w:id="6528" w:name="_Toc98506342"/>
      <w:bookmarkStart w:id="6529" w:name="_Toc106639627"/>
      <w:bookmarkStart w:id="6530" w:name="_Toc114779137"/>
      <w:bookmarkStart w:id="6531" w:name="_Toc122097054"/>
      <w:bookmarkStart w:id="6532" w:name="_Toc130844275"/>
      <w:bookmarkStart w:id="6533" w:name="_Toc138411983"/>
      <w:bookmarkStart w:id="6534" w:name="_Toc145956181"/>
      <w:bookmarkStart w:id="6535" w:name="_Toc153887623"/>
      <w:bookmarkStart w:id="6536" w:name="_Toc161905512"/>
      <w:bookmarkStart w:id="6537" w:name="_Toc170210115"/>
      <w:bookmarkStart w:id="6538" w:name="_Toc177550911"/>
      <w:bookmarkStart w:id="6539" w:name="_Toc183625049"/>
      <w:bookmarkStart w:id="6540" w:name="_Toc186727041"/>
      <w:bookmarkStart w:id="6541" w:name="_Hlk160537101"/>
      <w:bookmarkStart w:id="6542" w:name="_Toc200620969"/>
      <w:r>
        <w:t>A.2</w:t>
      </w:r>
      <w:r>
        <w:tab/>
        <w:t>Nlmf_Location API</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2"/>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2B1631AF"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r w:rsidR="00B713E6">
        <w:rPr>
          <w:lang w:val="en-US"/>
        </w:rPr>
        <w:t>4</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0D7CD301"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B713E6">
        <w:rPr>
          <w:lang w:val="en-US"/>
        </w:rPr>
        <w:t>3</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6541"/>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lastRenderedPageBreak/>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lastRenderedPageBreak/>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lastRenderedPageBreak/>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lastRenderedPageBreak/>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lastRenderedPageBreak/>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lastRenderedPageBreak/>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lastRenderedPageBreak/>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lastRenderedPageBreak/>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lastRenderedPageBreak/>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lastRenderedPageBreak/>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lastRenderedPageBreak/>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lastRenderedPageBreak/>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lastRenderedPageBreak/>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lastRenderedPageBreak/>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lastRenderedPageBreak/>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lastRenderedPageBreak/>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lastRenderedPageBreak/>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lastRenderedPageBreak/>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lastRenderedPageBreak/>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lastRenderedPageBreak/>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lastRenderedPageBreak/>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lastRenderedPageBreak/>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6543" w:name="_Hlk190937133"/>
    </w:p>
    <w:p w14:paraId="52E59591" w14:textId="77777777" w:rsidR="008727FA" w:rsidRDefault="008727FA" w:rsidP="008727FA">
      <w:pPr>
        <w:pStyle w:val="PL"/>
        <w:rPr>
          <w:lang w:val="en-US"/>
        </w:rPr>
      </w:pPr>
      <w:bookmarkStart w:id="6544"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lastRenderedPageBreak/>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6544"/>
    <w:p w14:paraId="538EBB55" w14:textId="77777777" w:rsidR="008727FA" w:rsidRDefault="008727FA" w:rsidP="008727FA">
      <w:pPr>
        <w:pStyle w:val="PL"/>
        <w:rPr>
          <w:lang w:val="en-US"/>
        </w:rPr>
      </w:pPr>
    </w:p>
    <w:bookmarkEnd w:id="6543"/>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lastRenderedPageBreak/>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lastRenderedPageBreak/>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lastRenderedPageBreak/>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6545"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6546" w:name="_Hlk184028324"/>
      <w:r>
        <w:rPr>
          <w:lang w:val="en-US"/>
        </w:rPr>
        <w:t xml:space="preserve"> </w:t>
      </w:r>
      <w:bookmarkEnd w:id="6546"/>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6545"/>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lastRenderedPageBreak/>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lastRenderedPageBreak/>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6547"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6548" w:name="_Hlk190939861"/>
      <w:r>
        <w:t>M</w:t>
      </w:r>
      <w:r w:rsidRPr="00EF5B9B">
        <w:t>P</w:t>
      </w:r>
      <w:r>
        <w:t>ER</w:t>
      </w:r>
      <w:r w:rsidRPr="00EF5B9B">
        <w:t>S</w:t>
      </w:r>
      <w:bookmarkEnd w:id="6548"/>
    </w:p>
    <w:p w14:paraId="375D879E" w14:textId="77777777" w:rsidR="00EB3624" w:rsidRPr="00EE2E59" w:rsidRDefault="00EB3624" w:rsidP="00EB3624">
      <w:pPr>
        <w:pStyle w:val="PL"/>
        <w:rPr>
          <w:lang w:val="en-US"/>
        </w:rPr>
      </w:pPr>
      <w:r w:rsidRPr="00EE2E59">
        <w:rPr>
          <w:lang w:val="en-US"/>
        </w:rPr>
        <w:t xml:space="preserve">            - </w:t>
      </w:r>
      <w:bookmarkStart w:id="6549" w:name="_Hlk190939867"/>
      <w:r>
        <w:t>CM</w:t>
      </w:r>
      <w:r w:rsidRPr="00EF5B9B">
        <w:t>P</w:t>
      </w:r>
      <w:r>
        <w:t>ER</w:t>
      </w:r>
      <w:r w:rsidRPr="00EF5B9B">
        <w:t>S</w:t>
      </w:r>
      <w:bookmarkEnd w:id="6549"/>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6550" w:name="_Hlk190939872"/>
      <w:r>
        <w:t>DEG</w:t>
      </w:r>
      <w:r w:rsidRPr="00EF5B9B">
        <w:t>P</w:t>
      </w:r>
      <w:r>
        <w:t>ER</w:t>
      </w:r>
      <w:r w:rsidRPr="00EF5B9B">
        <w:t>S</w:t>
      </w:r>
      <w:r>
        <w:t>EC</w:t>
      </w:r>
      <w:r w:rsidRPr="00EF5B9B">
        <w:t>1</w:t>
      </w:r>
      <w:bookmarkEnd w:id="6550"/>
    </w:p>
    <w:p w14:paraId="1FDCBFF0" w14:textId="77777777" w:rsidR="00EB3624" w:rsidRPr="00EE2E59" w:rsidRDefault="00EB3624" w:rsidP="00EB3624">
      <w:pPr>
        <w:pStyle w:val="PL"/>
        <w:rPr>
          <w:lang w:val="en-US"/>
        </w:rPr>
      </w:pPr>
      <w:r w:rsidRPr="00EE2E59">
        <w:rPr>
          <w:lang w:val="en-US"/>
        </w:rPr>
        <w:t xml:space="preserve">            - </w:t>
      </w:r>
      <w:bookmarkStart w:id="6551" w:name="_Hlk190939881"/>
      <w:r>
        <w:t>DEG</w:t>
      </w:r>
      <w:r w:rsidRPr="00EF5B9B">
        <w:t>P</w:t>
      </w:r>
      <w:r>
        <w:t>ER</w:t>
      </w:r>
      <w:r w:rsidRPr="00EF5B9B">
        <w:t>S</w:t>
      </w:r>
      <w:r>
        <w:t>EC01</w:t>
      </w:r>
      <w:bookmarkEnd w:id="6551"/>
    </w:p>
    <w:p w14:paraId="72BC1FF1" w14:textId="77777777" w:rsidR="00EB3624" w:rsidRPr="00EE2E59" w:rsidRDefault="00EB3624" w:rsidP="00EB3624">
      <w:pPr>
        <w:pStyle w:val="PL"/>
        <w:rPr>
          <w:lang w:val="en-US"/>
        </w:rPr>
      </w:pPr>
      <w:r w:rsidRPr="00EE2E59">
        <w:rPr>
          <w:lang w:val="en-US"/>
        </w:rPr>
        <w:t xml:space="preserve">        - type: string</w:t>
      </w:r>
    </w:p>
    <w:bookmarkEnd w:id="6547"/>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6552" w:name="_Toc25168735"/>
      <w:bookmarkStart w:id="6553" w:name="_Toc27593154"/>
      <w:bookmarkStart w:id="6554" w:name="_Toc34148030"/>
      <w:bookmarkStart w:id="6555" w:name="_Toc36463414"/>
      <w:bookmarkStart w:id="6556" w:name="_Toc43215254"/>
      <w:bookmarkStart w:id="6557" w:name="_Toc45032502"/>
      <w:bookmarkStart w:id="6558" w:name="_Toc49849991"/>
      <w:bookmarkStart w:id="6559" w:name="_Toc51873505"/>
      <w:bookmarkStart w:id="6560" w:name="_Toc56517633"/>
      <w:bookmarkStart w:id="6561" w:name="_Toc58594534"/>
      <w:bookmarkStart w:id="6562" w:name="_Toc67686048"/>
      <w:bookmarkStart w:id="6563" w:name="_Toc74993875"/>
      <w:bookmarkStart w:id="6564" w:name="_Toc82716465"/>
      <w:bookmarkStart w:id="6565" w:name="_Toc88818752"/>
      <w:bookmarkStart w:id="6566" w:name="_Toc90650674"/>
      <w:bookmarkStart w:id="6567" w:name="_Toc98506343"/>
      <w:bookmarkStart w:id="6568" w:name="_Toc106639628"/>
      <w:bookmarkStart w:id="6569" w:name="_Toc114779138"/>
      <w:bookmarkStart w:id="6570" w:name="_Toc122097055"/>
      <w:bookmarkStart w:id="6571" w:name="_Toc130844276"/>
      <w:bookmarkStart w:id="6572" w:name="_Toc138411984"/>
      <w:bookmarkStart w:id="6573" w:name="_Toc145956182"/>
      <w:bookmarkStart w:id="6574" w:name="_Toc153887624"/>
      <w:bookmarkStart w:id="6575" w:name="_Toc161905513"/>
      <w:bookmarkStart w:id="6576" w:name="_Toc170210116"/>
      <w:bookmarkStart w:id="6577" w:name="_Toc177550912"/>
      <w:bookmarkStart w:id="6578" w:name="_Toc183625050"/>
      <w:bookmarkStart w:id="6579" w:name="_Toc186727042"/>
      <w:bookmarkStart w:id="6580" w:name="_Toc200620970"/>
      <w:r>
        <w:t>A.3</w:t>
      </w:r>
      <w:r>
        <w:tab/>
        <w:t>Nlmf_Broadcast API</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07191352"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w:t>
      </w:r>
      <w:r w:rsidR="00623F1C">
        <w:rPr>
          <w:lang w:val="en-US"/>
        </w:rPr>
        <w:t>2</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6D16635D"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623F1C">
        <w:rPr>
          <w:lang w:val="en-US"/>
        </w:rPr>
        <w:t>3</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lastRenderedPageBreak/>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lastRenderedPageBreak/>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lastRenderedPageBreak/>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6581" w:name="_Toc25156616"/>
      <w:bookmarkStart w:id="6582" w:name="_Toc34124921"/>
      <w:bookmarkStart w:id="6583" w:name="_Toc43208057"/>
      <w:bookmarkStart w:id="6584" w:name="_Toc49857524"/>
      <w:bookmarkStart w:id="6585" w:name="_Toc56677370"/>
      <w:bookmarkStart w:id="6586" w:name="_Toc56691893"/>
      <w:bookmarkStart w:id="6587" w:name="_Toc56699157"/>
      <w:bookmarkStart w:id="6588" w:name="_Toc89035526"/>
      <w:bookmarkStart w:id="6589" w:name="_Toc89065325"/>
      <w:bookmarkStart w:id="6590" w:name="_Toc89180626"/>
      <w:bookmarkStart w:id="6591" w:name="_Toc97072321"/>
      <w:bookmarkStart w:id="6592" w:name="_Toc120051737"/>
      <w:bookmarkStart w:id="6593" w:name="_Toc177507192"/>
      <w:bookmarkStart w:id="6594" w:name="_Toc183625051"/>
      <w:bookmarkStart w:id="6595" w:name="_Toc186727043"/>
      <w:bookmarkStart w:id="6596" w:name="_Toc200620971"/>
      <w:r w:rsidRPr="004046FC">
        <w:t>A.</w:t>
      </w:r>
      <w:r w:rsidR="00FF1997">
        <w:t>4</w:t>
      </w:r>
      <w:r w:rsidRPr="004046FC">
        <w:tab/>
        <w:t>Nlmf_DataExposure API</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0EEEC832" w:rsidR="00B10703" w:rsidRPr="003B2883" w:rsidRDefault="00B10703" w:rsidP="00B10703">
      <w:pPr>
        <w:pStyle w:val="PL"/>
      </w:pPr>
      <w:r w:rsidRPr="003B2883">
        <w:t xml:space="preserve">  version: </w:t>
      </w:r>
      <w:r>
        <w:t>1.0.0-alpha.</w:t>
      </w:r>
      <w:r w:rsidR="00B713E6">
        <w:t>3</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7982DEBB" w:rsidR="00B10703" w:rsidRDefault="00B10703" w:rsidP="00B10703">
      <w:pPr>
        <w:pStyle w:val="PL"/>
        <w:rPr>
          <w:lang w:val="en-US"/>
        </w:rPr>
      </w:pPr>
      <w:r>
        <w:rPr>
          <w:lang w:val="en-US"/>
        </w:rPr>
        <w:t xml:space="preserve">  description: 3GPP TS 29.572 V19.</w:t>
      </w:r>
      <w:r w:rsidR="00B713E6">
        <w:rPr>
          <w:lang w:val="en-US"/>
        </w:rPr>
        <w:t>3</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lastRenderedPageBreak/>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lastRenderedPageBreak/>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lastRenderedPageBreak/>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6597"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6597"/>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lastRenderedPageBreak/>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6598" w:name="_Toc20150445"/>
      <w:bookmarkStart w:id="6599" w:name="_Toc25168736"/>
      <w:bookmarkStart w:id="6600" w:name="_Toc27593155"/>
      <w:bookmarkStart w:id="6601" w:name="_Toc34148031"/>
      <w:bookmarkStart w:id="6602" w:name="_Toc36463415"/>
      <w:bookmarkStart w:id="6603" w:name="_Toc43215255"/>
      <w:bookmarkStart w:id="6604" w:name="_Toc45032503"/>
      <w:bookmarkStart w:id="6605" w:name="_Toc49849992"/>
      <w:bookmarkStart w:id="6606" w:name="_Toc51873506"/>
      <w:bookmarkStart w:id="6607" w:name="_Toc56517634"/>
      <w:bookmarkStart w:id="6608" w:name="_Toc58594535"/>
      <w:bookmarkStart w:id="6609" w:name="_Toc67686049"/>
      <w:bookmarkStart w:id="6610" w:name="_Toc74993876"/>
      <w:bookmarkStart w:id="6611" w:name="_Toc82716466"/>
      <w:bookmarkStart w:id="6612" w:name="_Toc88818753"/>
      <w:bookmarkStart w:id="6613" w:name="_Toc90650675"/>
      <w:bookmarkStart w:id="6614" w:name="_Toc98506344"/>
      <w:bookmarkStart w:id="6615" w:name="_Toc106639629"/>
      <w:bookmarkStart w:id="6616" w:name="_Toc114779139"/>
      <w:bookmarkStart w:id="6617" w:name="_Toc122097056"/>
      <w:bookmarkStart w:id="6618" w:name="_Toc130844277"/>
      <w:bookmarkStart w:id="6619" w:name="_Toc138411985"/>
      <w:bookmarkStart w:id="6620" w:name="_Toc145956183"/>
      <w:bookmarkStart w:id="6621" w:name="_Toc153887625"/>
      <w:bookmarkStart w:id="6622" w:name="_Toc161905514"/>
      <w:bookmarkStart w:id="6623" w:name="_Toc170210117"/>
      <w:bookmarkStart w:id="6624" w:name="_Toc177550913"/>
      <w:bookmarkStart w:id="6625" w:name="_Toc183625052"/>
      <w:bookmarkStart w:id="6626" w:name="_Toc186727044"/>
      <w:bookmarkStart w:id="6627" w:name="_Toc200620972"/>
      <w:r w:rsidRPr="004D3578">
        <w:lastRenderedPageBreak/>
        <w:t xml:space="preserve">Annex </w:t>
      </w:r>
      <w:r>
        <w:rPr>
          <w:lang w:eastAsia="zh-CN"/>
        </w:rPr>
        <w:t>B</w:t>
      </w:r>
      <w:r w:rsidRPr="004D3578">
        <w:t xml:space="preserve"> (informative):</w:t>
      </w:r>
      <w:r w:rsidR="009B5010">
        <w:br/>
      </w:r>
      <w:r>
        <w:t>Change history</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17142C" w14:textId="77777777" w:rsidR="002721E4" w:rsidRDefault="002721E4">
      <w:r>
        <w:separator/>
      </w:r>
    </w:p>
  </w:endnote>
  <w:endnote w:type="continuationSeparator" w:id="0">
    <w:p w14:paraId="0A3044FC" w14:textId="77777777" w:rsidR="002721E4" w:rsidRDefault="002721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BECBE4" w14:textId="77777777" w:rsidR="002721E4" w:rsidRDefault="002721E4">
      <w:r>
        <w:separator/>
      </w:r>
    </w:p>
  </w:footnote>
  <w:footnote w:type="continuationSeparator" w:id="0">
    <w:p w14:paraId="190EAB4F" w14:textId="77777777" w:rsidR="002721E4" w:rsidRDefault="002721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8E25F" w14:textId="7CBF1AE7"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51F9">
      <w:rPr>
        <w:rFonts w:ascii="Arial" w:hAnsi="Arial" w:cs="Arial"/>
        <w:b/>
        <w:noProof/>
        <w:sz w:val="18"/>
        <w:szCs w:val="18"/>
      </w:rPr>
      <w:t>3GPP TS 29.572 V19.3.0 (2025-06)</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78B6821C"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51F9">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E44CA"/>
    <w:rsid w:val="000E6B7D"/>
    <w:rsid w:val="000E718A"/>
    <w:rsid w:val="000F180E"/>
    <w:rsid w:val="000F2546"/>
    <w:rsid w:val="000F58B4"/>
    <w:rsid w:val="001004AF"/>
    <w:rsid w:val="001005BD"/>
    <w:rsid w:val="00100C66"/>
    <w:rsid w:val="0010256E"/>
    <w:rsid w:val="001032A9"/>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403"/>
    <w:rsid w:val="00167495"/>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3A1D"/>
    <w:rsid w:val="002845C0"/>
    <w:rsid w:val="00285C6F"/>
    <w:rsid w:val="00287861"/>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47F6"/>
    <w:rsid w:val="002E4AF6"/>
    <w:rsid w:val="002E5355"/>
    <w:rsid w:val="002E653A"/>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3ED7"/>
    <w:rsid w:val="004070DA"/>
    <w:rsid w:val="00407C96"/>
    <w:rsid w:val="0041004D"/>
    <w:rsid w:val="0041064F"/>
    <w:rsid w:val="004107F7"/>
    <w:rsid w:val="00412C9D"/>
    <w:rsid w:val="004142C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37DC"/>
    <w:rsid w:val="00473F8F"/>
    <w:rsid w:val="00474075"/>
    <w:rsid w:val="004746FD"/>
    <w:rsid w:val="00475312"/>
    <w:rsid w:val="004778F5"/>
    <w:rsid w:val="00477988"/>
    <w:rsid w:val="0048079F"/>
    <w:rsid w:val="004827C3"/>
    <w:rsid w:val="00484CE1"/>
    <w:rsid w:val="00485610"/>
    <w:rsid w:val="004900DE"/>
    <w:rsid w:val="004926A0"/>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B11"/>
    <w:rsid w:val="005A17BC"/>
    <w:rsid w:val="005A18AA"/>
    <w:rsid w:val="005A2D7D"/>
    <w:rsid w:val="005A35D5"/>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1FA"/>
    <w:rsid w:val="00751DF9"/>
    <w:rsid w:val="007522F2"/>
    <w:rsid w:val="0075290A"/>
    <w:rsid w:val="0075345E"/>
    <w:rsid w:val="00755328"/>
    <w:rsid w:val="007555C7"/>
    <w:rsid w:val="00755B3D"/>
    <w:rsid w:val="00755E39"/>
    <w:rsid w:val="00755E5A"/>
    <w:rsid w:val="00757A29"/>
    <w:rsid w:val="0076115A"/>
    <w:rsid w:val="007619C1"/>
    <w:rsid w:val="007643EC"/>
    <w:rsid w:val="007656C1"/>
    <w:rsid w:val="007659B5"/>
    <w:rsid w:val="00765B0F"/>
    <w:rsid w:val="00765D0E"/>
    <w:rsid w:val="007675B1"/>
    <w:rsid w:val="00770DA6"/>
    <w:rsid w:val="00770F0E"/>
    <w:rsid w:val="007719C7"/>
    <w:rsid w:val="00771D7E"/>
    <w:rsid w:val="00774DA4"/>
    <w:rsid w:val="0077574F"/>
    <w:rsid w:val="00775E67"/>
    <w:rsid w:val="00775FA1"/>
    <w:rsid w:val="007762BA"/>
    <w:rsid w:val="0078065D"/>
    <w:rsid w:val="00780DB4"/>
    <w:rsid w:val="007812F0"/>
    <w:rsid w:val="00781B14"/>
    <w:rsid w:val="00781F0F"/>
    <w:rsid w:val="00782065"/>
    <w:rsid w:val="00782E04"/>
    <w:rsid w:val="00783CCD"/>
    <w:rsid w:val="00783DEF"/>
    <w:rsid w:val="00784100"/>
    <w:rsid w:val="00785220"/>
    <w:rsid w:val="00786199"/>
    <w:rsid w:val="007862D6"/>
    <w:rsid w:val="0078648F"/>
    <w:rsid w:val="007878CF"/>
    <w:rsid w:val="00791E8E"/>
    <w:rsid w:val="00793C83"/>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7212"/>
    <w:rsid w:val="007E08BA"/>
    <w:rsid w:val="007E1A94"/>
    <w:rsid w:val="007E2817"/>
    <w:rsid w:val="007E4346"/>
    <w:rsid w:val="007E5D9D"/>
    <w:rsid w:val="007E6186"/>
    <w:rsid w:val="007E72C4"/>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27429"/>
    <w:rsid w:val="00830747"/>
    <w:rsid w:val="00830CF4"/>
    <w:rsid w:val="00831A7C"/>
    <w:rsid w:val="0083216A"/>
    <w:rsid w:val="008327A5"/>
    <w:rsid w:val="00834FBA"/>
    <w:rsid w:val="00836D42"/>
    <w:rsid w:val="00840E84"/>
    <w:rsid w:val="0084155B"/>
    <w:rsid w:val="00841C0C"/>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1DF9"/>
    <w:rsid w:val="0099279D"/>
    <w:rsid w:val="00993421"/>
    <w:rsid w:val="009949A3"/>
    <w:rsid w:val="00995BCA"/>
    <w:rsid w:val="00995FF9"/>
    <w:rsid w:val="009A0E6E"/>
    <w:rsid w:val="009A1568"/>
    <w:rsid w:val="009A15F9"/>
    <w:rsid w:val="009A2465"/>
    <w:rsid w:val="009A3945"/>
    <w:rsid w:val="009A3B5E"/>
    <w:rsid w:val="009A3FF7"/>
    <w:rsid w:val="009A476C"/>
    <w:rsid w:val="009A5715"/>
    <w:rsid w:val="009A57F0"/>
    <w:rsid w:val="009A606F"/>
    <w:rsid w:val="009B02C1"/>
    <w:rsid w:val="009B1E44"/>
    <w:rsid w:val="009B204A"/>
    <w:rsid w:val="009B2138"/>
    <w:rsid w:val="009B2564"/>
    <w:rsid w:val="009B4417"/>
    <w:rsid w:val="009B5010"/>
    <w:rsid w:val="009B6842"/>
    <w:rsid w:val="009B6A65"/>
    <w:rsid w:val="009B7782"/>
    <w:rsid w:val="009C0E9B"/>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A0A"/>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5CC7"/>
    <w:rsid w:val="00A873D4"/>
    <w:rsid w:val="00A8752F"/>
    <w:rsid w:val="00A87DA5"/>
    <w:rsid w:val="00A90F76"/>
    <w:rsid w:val="00A92BA1"/>
    <w:rsid w:val="00A92E30"/>
    <w:rsid w:val="00A933CE"/>
    <w:rsid w:val="00A9384B"/>
    <w:rsid w:val="00A94C60"/>
    <w:rsid w:val="00A95ECF"/>
    <w:rsid w:val="00AA0C27"/>
    <w:rsid w:val="00AA1A51"/>
    <w:rsid w:val="00AA3727"/>
    <w:rsid w:val="00AA380D"/>
    <w:rsid w:val="00AA5D57"/>
    <w:rsid w:val="00AA7CD8"/>
    <w:rsid w:val="00AB1426"/>
    <w:rsid w:val="00AB457A"/>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307DE"/>
    <w:rsid w:val="00B32564"/>
    <w:rsid w:val="00B32657"/>
    <w:rsid w:val="00B329C3"/>
    <w:rsid w:val="00B32CE1"/>
    <w:rsid w:val="00B3354D"/>
    <w:rsid w:val="00B3425B"/>
    <w:rsid w:val="00B34FFC"/>
    <w:rsid w:val="00B36F19"/>
    <w:rsid w:val="00B3795A"/>
    <w:rsid w:val="00B37F59"/>
    <w:rsid w:val="00B42500"/>
    <w:rsid w:val="00B43A23"/>
    <w:rsid w:val="00B441D4"/>
    <w:rsid w:val="00B4489D"/>
    <w:rsid w:val="00B456AD"/>
    <w:rsid w:val="00B51DB0"/>
    <w:rsid w:val="00B520B2"/>
    <w:rsid w:val="00B53298"/>
    <w:rsid w:val="00B54742"/>
    <w:rsid w:val="00B549D1"/>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701"/>
    <w:rsid w:val="00D02BE7"/>
    <w:rsid w:val="00D0531D"/>
    <w:rsid w:val="00D05716"/>
    <w:rsid w:val="00D06488"/>
    <w:rsid w:val="00D11287"/>
    <w:rsid w:val="00D11712"/>
    <w:rsid w:val="00D12A22"/>
    <w:rsid w:val="00D12EDC"/>
    <w:rsid w:val="00D13EB8"/>
    <w:rsid w:val="00D15AA4"/>
    <w:rsid w:val="00D1743D"/>
    <w:rsid w:val="00D200E4"/>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75C"/>
    <w:rsid w:val="00DE3FBD"/>
    <w:rsid w:val="00DE4FA4"/>
    <w:rsid w:val="00DE5B92"/>
    <w:rsid w:val="00DE6A8B"/>
    <w:rsid w:val="00DE6DE4"/>
    <w:rsid w:val="00DE6EB3"/>
    <w:rsid w:val="00DE75EC"/>
    <w:rsid w:val="00DF10EF"/>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C7"/>
    <w:rsid w:val="00F23047"/>
    <w:rsid w:val="00F260C3"/>
    <w:rsid w:val="00F26171"/>
    <w:rsid w:val="00F304B9"/>
    <w:rsid w:val="00F30B8A"/>
    <w:rsid w:val="00F32550"/>
    <w:rsid w:val="00F325C8"/>
    <w:rsid w:val="00F33A33"/>
    <w:rsid w:val="00F34DC9"/>
    <w:rsid w:val="00F35B04"/>
    <w:rsid w:val="00F35B94"/>
    <w:rsid w:val="00F37601"/>
    <w:rsid w:val="00F37EF1"/>
    <w:rsid w:val="00F423B4"/>
    <w:rsid w:val="00F42D18"/>
    <w:rsid w:val="00F43033"/>
    <w:rsid w:val="00F44979"/>
    <w:rsid w:val="00F45B18"/>
    <w:rsid w:val="00F46BA1"/>
    <w:rsid w:val="00F47362"/>
    <w:rsid w:val="00F5310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55402</Words>
  <Characters>315795</Characters>
  <Application>Microsoft Office Word</Application>
  <DocSecurity>0</DocSecurity>
  <Lines>2631</Lines>
  <Paragraphs>740</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370457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31.130_CR0105R1_(Rel-18)_GBA_U_APIs</cp:lastModifiedBy>
  <cp:revision>5</cp:revision>
  <cp:lastPrinted>2019-02-25T14:05:00Z</cp:lastPrinted>
  <dcterms:created xsi:type="dcterms:W3CDTF">2025-05-28T11:08:00Z</dcterms:created>
  <dcterms:modified xsi:type="dcterms:W3CDTF">2025-06-12T09:42:00Z</dcterms:modified>
</cp:coreProperties>
</file>