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8BFE934"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7269D">
              <w:t>3</w:t>
            </w:r>
            <w:r w:rsidRPr="001D2CEF">
              <w:t xml:space="preserve">.0 </w:t>
            </w:r>
            <w:r w:rsidRPr="001D2CEF">
              <w:rPr>
                <w:sz w:val="32"/>
              </w:rPr>
              <w:t>(</w:t>
            </w:r>
            <w:r w:rsidR="007749CA" w:rsidRPr="001D2CEF">
              <w:rPr>
                <w:sz w:val="32"/>
              </w:rPr>
              <w:t>202</w:t>
            </w:r>
            <w:r w:rsidR="007749CA">
              <w:rPr>
                <w:sz w:val="32"/>
              </w:rPr>
              <w:t>5</w:t>
            </w:r>
            <w:r w:rsidRPr="001D2CEF">
              <w:rPr>
                <w:sz w:val="32"/>
              </w:rPr>
              <w:t>-</w:t>
            </w:r>
            <w:r w:rsidR="0067269D">
              <w:rPr>
                <w:sz w:val="32"/>
              </w:rPr>
              <w:t>0</w:t>
            </w:r>
            <w:r w:rsidR="003E6ED5">
              <w:rPr>
                <w:sz w:val="32"/>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4.5pt" o:ole="">
                  <v:imagedata r:id="rId8" o:title=""/>
                </v:shape>
                <o:OLEObject Type="Embed" ProgID="Word.Picture.8" ShapeID="_x0000_i1025" DrawAspect="Content" ObjectID="_1811317687"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85pt;height:75.4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B61D849" w14:textId="6468B70A" w:rsidR="00421B3D" w:rsidRDefault="00AE219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421B3D">
        <w:rPr>
          <w:noProof/>
        </w:rPr>
        <w:t>Foreword</w:t>
      </w:r>
      <w:r w:rsidR="00421B3D">
        <w:rPr>
          <w:noProof/>
        </w:rPr>
        <w:tab/>
      </w:r>
      <w:r w:rsidR="00421B3D">
        <w:rPr>
          <w:noProof/>
        </w:rPr>
        <w:fldChar w:fldCharType="begin" w:fldLock="1"/>
      </w:r>
      <w:r w:rsidR="00421B3D">
        <w:rPr>
          <w:noProof/>
        </w:rPr>
        <w:instrText xml:space="preserve"> PAGEREF _Toc200704118 \h </w:instrText>
      </w:r>
      <w:r w:rsidR="00421B3D">
        <w:rPr>
          <w:noProof/>
        </w:rPr>
      </w:r>
      <w:r w:rsidR="00421B3D">
        <w:rPr>
          <w:noProof/>
        </w:rPr>
        <w:fldChar w:fldCharType="separate"/>
      </w:r>
      <w:r w:rsidR="00421B3D">
        <w:rPr>
          <w:noProof/>
        </w:rPr>
        <w:t>10</w:t>
      </w:r>
      <w:r w:rsidR="00421B3D">
        <w:rPr>
          <w:noProof/>
        </w:rPr>
        <w:fldChar w:fldCharType="end"/>
      </w:r>
    </w:p>
    <w:p w14:paraId="23B3571E" w14:textId="656ED273"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_Toc200704119 \h </w:instrText>
      </w:r>
      <w:r>
        <w:rPr>
          <w:noProof/>
        </w:rPr>
      </w:r>
      <w:r>
        <w:rPr>
          <w:noProof/>
        </w:rPr>
        <w:fldChar w:fldCharType="separate"/>
      </w:r>
      <w:r>
        <w:rPr>
          <w:noProof/>
        </w:rPr>
        <w:t>11</w:t>
      </w:r>
      <w:r>
        <w:rPr>
          <w:noProof/>
        </w:rPr>
        <w:fldChar w:fldCharType="end"/>
      </w:r>
    </w:p>
    <w:p w14:paraId="3221D146" w14:textId="346C29FE"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_Toc200704120 \h </w:instrText>
      </w:r>
      <w:r>
        <w:rPr>
          <w:noProof/>
        </w:rPr>
      </w:r>
      <w:r>
        <w:rPr>
          <w:noProof/>
        </w:rPr>
        <w:fldChar w:fldCharType="separate"/>
      </w:r>
      <w:r>
        <w:rPr>
          <w:noProof/>
        </w:rPr>
        <w:t>11</w:t>
      </w:r>
      <w:r>
        <w:rPr>
          <w:noProof/>
        </w:rPr>
        <w:fldChar w:fldCharType="end"/>
      </w:r>
    </w:p>
    <w:p w14:paraId="566626D2" w14:textId="1A4DEAEA"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_Toc200704121 \h </w:instrText>
      </w:r>
      <w:r>
        <w:rPr>
          <w:noProof/>
        </w:rPr>
      </w:r>
      <w:r>
        <w:rPr>
          <w:noProof/>
        </w:rPr>
        <w:fldChar w:fldCharType="separate"/>
      </w:r>
      <w:r>
        <w:rPr>
          <w:noProof/>
        </w:rPr>
        <w:t>14</w:t>
      </w:r>
      <w:r>
        <w:rPr>
          <w:noProof/>
        </w:rPr>
        <w:fldChar w:fldCharType="end"/>
      </w:r>
    </w:p>
    <w:p w14:paraId="27EC2F91" w14:textId="4AFE8783"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_Toc200704122 \h </w:instrText>
      </w:r>
      <w:r>
        <w:rPr>
          <w:noProof/>
        </w:rPr>
      </w:r>
      <w:r>
        <w:rPr>
          <w:noProof/>
        </w:rPr>
        <w:fldChar w:fldCharType="separate"/>
      </w:r>
      <w:r>
        <w:rPr>
          <w:noProof/>
        </w:rPr>
        <w:t>14</w:t>
      </w:r>
      <w:r>
        <w:rPr>
          <w:noProof/>
        </w:rPr>
        <w:fldChar w:fldCharType="end"/>
      </w:r>
    </w:p>
    <w:p w14:paraId="2AE98905" w14:textId="1AE7EE9C"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_Toc200704123 \h </w:instrText>
      </w:r>
      <w:r>
        <w:rPr>
          <w:noProof/>
        </w:rPr>
      </w:r>
      <w:r>
        <w:rPr>
          <w:noProof/>
        </w:rPr>
        <w:fldChar w:fldCharType="separate"/>
      </w:r>
      <w:r>
        <w:rPr>
          <w:noProof/>
        </w:rPr>
        <w:t>14</w:t>
      </w:r>
      <w:r>
        <w:rPr>
          <w:noProof/>
        </w:rPr>
        <w:fldChar w:fldCharType="end"/>
      </w:r>
    </w:p>
    <w:p w14:paraId="5C3A5942" w14:textId="76124A79"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_Toc200704124 \h </w:instrText>
      </w:r>
      <w:r>
        <w:rPr>
          <w:noProof/>
        </w:rPr>
      </w:r>
      <w:r>
        <w:rPr>
          <w:noProof/>
        </w:rPr>
        <w:fldChar w:fldCharType="separate"/>
      </w:r>
      <w:r>
        <w:rPr>
          <w:noProof/>
        </w:rPr>
        <w:t>14</w:t>
      </w:r>
      <w:r>
        <w:rPr>
          <w:noProof/>
        </w:rPr>
        <w:fldChar w:fldCharType="end"/>
      </w:r>
    </w:p>
    <w:p w14:paraId="457F2E04" w14:textId="1F68EFC2"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_Toc200704125 \h </w:instrText>
      </w:r>
      <w:r>
        <w:rPr>
          <w:noProof/>
        </w:rPr>
      </w:r>
      <w:r>
        <w:rPr>
          <w:noProof/>
        </w:rPr>
        <w:fldChar w:fldCharType="separate"/>
      </w:r>
      <w:r>
        <w:rPr>
          <w:noProof/>
        </w:rPr>
        <w:t>15</w:t>
      </w:r>
      <w:r>
        <w:rPr>
          <w:noProof/>
        </w:rPr>
        <w:fldChar w:fldCharType="end"/>
      </w:r>
    </w:p>
    <w:p w14:paraId="3B151EA7" w14:textId="0097DFB6"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_Toc200704126 \h </w:instrText>
      </w:r>
      <w:r>
        <w:rPr>
          <w:noProof/>
        </w:rPr>
      </w:r>
      <w:r>
        <w:rPr>
          <w:noProof/>
        </w:rPr>
        <w:fldChar w:fldCharType="separate"/>
      </w:r>
      <w:r>
        <w:rPr>
          <w:noProof/>
        </w:rPr>
        <w:t>15</w:t>
      </w:r>
      <w:r>
        <w:rPr>
          <w:noProof/>
        </w:rPr>
        <w:fldChar w:fldCharType="end"/>
      </w:r>
    </w:p>
    <w:p w14:paraId="3445C649" w14:textId="4EA3B2E0"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_Toc200704127 \h </w:instrText>
      </w:r>
      <w:r>
        <w:rPr>
          <w:noProof/>
        </w:rPr>
      </w:r>
      <w:r>
        <w:rPr>
          <w:noProof/>
        </w:rPr>
        <w:fldChar w:fldCharType="separate"/>
      </w:r>
      <w:r>
        <w:rPr>
          <w:noProof/>
        </w:rPr>
        <w:t>15</w:t>
      </w:r>
      <w:r>
        <w:rPr>
          <w:noProof/>
        </w:rPr>
        <w:fldChar w:fldCharType="end"/>
      </w:r>
    </w:p>
    <w:p w14:paraId="73D49B49" w14:textId="5EF294CD"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_Toc200704128 \h </w:instrText>
      </w:r>
      <w:r>
        <w:rPr>
          <w:noProof/>
        </w:rPr>
      </w:r>
      <w:r>
        <w:rPr>
          <w:noProof/>
        </w:rPr>
        <w:fldChar w:fldCharType="separate"/>
      </w:r>
      <w:r>
        <w:rPr>
          <w:noProof/>
        </w:rPr>
        <w:t>15</w:t>
      </w:r>
      <w:r>
        <w:rPr>
          <w:noProof/>
        </w:rPr>
        <w:fldChar w:fldCharType="end"/>
      </w:r>
    </w:p>
    <w:p w14:paraId="3E562546" w14:textId="5FFE5BD5"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_Toc200704129 \h </w:instrText>
      </w:r>
      <w:r>
        <w:rPr>
          <w:noProof/>
        </w:rPr>
      </w:r>
      <w:r>
        <w:rPr>
          <w:noProof/>
        </w:rPr>
        <w:fldChar w:fldCharType="separate"/>
      </w:r>
      <w:r>
        <w:rPr>
          <w:noProof/>
        </w:rPr>
        <w:t>15</w:t>
      </w:r>
      <w:r>
        <w:rPr>
          <w:noProof/>
        </w:rPr>
        <w:fldChar w:fldCharType="end"/>
      </w:r>
    </w:p>
    <w:p w14:paraId="09E0BBAF" w14:textId="0DD3FACD"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_Toc200704130 \h </w:instrText>
      </w:r>
      <w:r>
        <w:rPr>
          <w:noProof/>
        </w:rPr>
      </w:r>
      <w:r>
        <w:rPr>
          <w:noProof/>
        </w:rPr>
        <w:fldChar w:fldCharType="separate"/>
      </w:r>
      <w:r>
        <w:rPr>
          <w:noProof/>
        </w:rPr>
        <w:t>15</w:t>
      </w:r>
      <w:r>
        <w:rPr>
          <w:noProof/>
        </w:rPr>
        <w:fldChar w:fldCharType="end"/>
      </w:r>
    </w:p>
    <w:p w14:paraId="0D8CE678" w14:textId="5587FBB4"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_Toc200704131 \h </w:instrText>
      </w:r>
      <w:r>
        <w:rPr>
          <w:noProof/>
        </w:rPr>
      </w:r>
      <w:r>
        <w:rPr>
          <w:noProof/>
        </w:rPr>
        <w:fldChar w:fldCharType="separate"/>
      </w:r>
      <w:r>
        <w:rPr>
          <w:noProof/>
        </w:rPr>
        <w:t>20</w:t>
      </w:r>
      <w:r>
        <w:rPr>
          <w:noProof/>
        </w:rPr>
        <w:fldChar w:fldCharType="end"/>
      </w:r>
    </w:p>
    <w:p w14:paraId="71723E6A" w14:textId="3B24EB4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_Toc200704132 \h </w:instrText>
      </w:r>
      <w:r>
        <w:rPr>
          <w:noProof/>
        </w:rPr>
      </w:r>
      <w:r>
        <w:rPr>
          <w:noProof/>
        </w:rPr>
        <w:fldChar w:fldCharType="separate"/>
      </w:r>
      <w:r>
        <w:rPr>
          <w:noProof/>
        </w:rPr>
        <w:t>20</w:t>
      </w:r>
      <w:r>
        <w:rPr>
          <w:noProof/>
        </w:rPr>
        <w:fldChar w:fldCharType="end"/>
      </w:r>
    </w:p>
    <w:p w14:paraId="46D16AE2" w14:textId="5BD5D0B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_Toc200704133 \h </w:instrText>
      </w:r>
      <w:r>
        <w:rPr>
          <w:noProof/>
        </w:rPr>
      </w:r>
      <w:r>
        <w:rPr>
          <w:noProof/>
        </w:rPr>
        <w:fldChar w:fldCharType="separate"/>
      </w:r>
      <w:r>
        <w:rPr>
          <w:noProof/>
        </w:rPr>
        <w:t>20</w:t>
      </w:r>
      <w:r>
        <w:rPr>
          <w:noProof/>
        </w:rPr>
        <w:fldChar w:fldCharType="end"/>
      </w:r>
    </w:p>
    <w:p w14:paraId="6AFE3C09" w14:textId="391D80C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_Toc200704134 \h </w:instrText>
      </w:r>
      <w:r>
        <w:rPr>
          <w:noProof/>
        </w:rPr>
      </w:r>
      <w:r>
        <w:rPr>
          <w:noProof/>
        </w:rPr>
        <w:fldChar w:fldCharType="separate"/>
      </w:r>
      <w:r>
        <w:rPr>
          <w:noProof/>
        </w:rPr>
        <w:t>21</w:t>
      </w:r>
      <w:r>
        <w:rPr>
          <w:noProof/>
        </w:rPr>
        <w:fldChar w:fldCharType="end"/>
      </w:r>
    </w:p>
    <w:p w14:paraId="3652209A" w14:textId="431E99D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_Toc200704135 \h </w:instrText>
      </w:r>
      <w:r>
        <w:rPr>
          <w:noProof/>
        </w:rPr>
      </w:r>
      <w:r>
        <w:rPr>
          <w:noProof/>
        </w:rPr>
        <w:fldChar w:fldCharType="separate"/>
      </w:r>
      <w:r>
        <w:rPr>
          <w:noProof/>
        </w:rPr>
        <w:t>24</w:t>
      </w:r>
      <w:r>
        <w:rPr>
          <w:noProof/>
        </w:rPr>
        <w:fldChar w:fldCharType="end"/>
      </w:r>
    </w:p>
    <w:p w14:paraId="07B98D30" w14:textId="288E831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_Toc200704136 \h </w:instrText>
      </w:r>
      <w:r>
        <w:rPr>
          <w:noProof/>
        </w:rPr>
      </w:r>
      <w:r>
        <w:rPr>
          <w:noProof/>
        </w:rPr>
        <w:fldChar w:fldCharType="separate"/>
      </w:r>
      <w:r>
        <w:rPr>
          <w:noProof/>
        </w:rPr>
        <w:t>24</w:t>
      </w:r>
      <w:r>
        <w:rPr>
          <w:noProof/>
        </w:rPr>
        <w:fldChar w:fldCharType="end"/>
      </w:r>
    </w:p>
    <w:p w14:paraId="746A2AB9" w14:textId="18CBCC5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 xml:space="preserve">Enumeration: </w:t>
      </w:r>
      <w:r w:rsidRPr="00EA76DA">
        <w:rPr>
          <w:rFonts w:eastAsia="Malgun Gothic"/>
          <w:noProof/>
        </w:rPr>
        <w:t>MatchingOperator</w:t>
      </w:r>
      <w:r>
        <w:rPr>
          <w:noProof/>
        </w:rPr>
        <w:tab/>
      </w:r>
      <w:r>
        <w:rPr>
          <w:noProof/>
        </w:rPr>
        <w:fldChar w:fldCharType="begin" w:fldLock="1"/>
      </w:r>
      <w:r>
        <w:rPr>
          <w:noProof/>
        </w:rPr>
        <w:instrText xml:space="preserve"> PAGEREF _Toc200704137 \h </w:instrText>
      </w:r>
      <w:r>
        <w:rPr>
          <w:noProof/>
        </w:rPr>
      </w:r>
      <w:r>
        <w:rPr>
          <w:noProof/>
        </w:rPr>
        <w:fldChar w:fldCharType="separate"/>
      </w:r>
      <w:r>
        <w:rPr>
          <w:noProof/>
        </w:rPr>
        <w:t>24</w:t>
      </w:r>
      <w:r>
        <w:rPr>
          <w:noProof/>
        </w:rPr>
        <w:fldChar w:fldCharType="end"/>
      </w:r>
    </w:p>
    <w:p w14:paraId="27F5F591" w14:textId="31020BB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Enumeration: UpfPacketInspectionFunctionality</w:t>
      </w:r>
      <w:r>
        <w:rPr>
          <w:noProof/>
        </w:rPr>
        <w:tab/>
      </w:r>
      <w:r>
        <w:rPr>
          <w:noProof/>
        </w:rPr>
        <w:fldChar w:fldCharType="begin" w:fldLock="1"/>
      </w:r>
      <w:r>
        <w:rPr>
          <w:noProof/>
        </w:rPr>
        <w:instrText xml:space="preserve"> PAGEREF _Toc200704138 \h </w:instrText>
      </w:r>
      <w:r>
        <w:rPr>
          <w:noProof/>
        </w:rPr>
      </w:r>
      <w:r>
        <w:rPr>
          <w:noProof/>
        </w:rPr>
        <w:fldChar w:fldCharType="separate"/>
      </w:r>
      <w:r>
        <w:rPr>
          <w:noProof/>
        </w:rPr>
        <w:t>25</w:t>
      </w:r>
      <w:r>
        <w:rPr>
          <w:noProof/>
        </w:rPr>
        <w:fldChar w:fldCharType="end"/>
      </w:r>
    </w:p>
    <w:p w14:paraId="21DA86FB" w14:textId="2B7F5549"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_Toc200704139 \h </w:instrText>
      </w:r>
      <w:r>
        <w:rPr>
          <w:noProof/>
        </w:rPr>
      </w:r>
      <w:r>
        <w:rPr>
          <w:noProof/>
        </w:rPr>
        <w:fldChar w:fldCharType="separate"/>
      </w:r>
      <w:r>
        <w:rPr>
          <w:noProof/>
        </w:rPr>
        <w:t>26</w:t>
      </w:r>
      <w:r>
        <w:rPr>
          <w:noProof/>
        </w:rPr>
        <w:fldChar w:fldCharType="end"/>
      </w:r>
    </w:p>
    <w:p w14:paraId="577913B7" w14:textId="7CD31D0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_Toc200704140 \h </w:instrText>
      </w:r>
      <w:r>
        <w:rPr>
          <w:noProof/>
        </w:rPr>
      </w:r>
      <w:r>
        <w:rPr>
          <w:noProof/>
        </w:rPr>
        <w:fldChar w:fldCharType="separate"/>
      </w:r>
      <w:r>
        <w:rPr>
          <w:noProof/>
        </w:rPr>
        <w:t>26</w:t>
      </w:r>
      <w:r>
        <w:rPr>
          <w:noProof/>
        </w:rPr>
        <w:fldChar w:fldCharType="end"/>
      </w:r>
    </w:p>
    <w:p w14:paraId="5AF626B9" w14:textId="0941D5D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_Toc200704141 \h </w:instrText>
      </w:r>
      <w:r>
        <w:rPr>
          <w:noProof/>
        </w:rPr>
      </w:r>
      <w:r>
        <w:rPr>
          <w:noProof/>
        </w:rPr>
        <w:fldChar w:fldCharType="separate"/>
      </w:r>
      <w:r>
        <w:rPr>
          <w:noProof/>
        </w:rPr>
        <w:t>28</w:t>
      </w:r>
      <w:r>
        <w:rPr>
          <w:noProof/>
        </w:rPr>
        <w:fldChar w:fldCharType="end"/>
      </w:r>
    </w:p>
    <w:p w14:paraId="30387FD8" w14:textId="62B9310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_Toc200704142 \h </w:instrText>
      </w:r>
      <w:r>
        <w:rPr>
          <w:noProof/>
        </w:rPr>
      </w:r>
      <w:r>
        <w:rPr>
          <w:noProof/>
        </w:rPr>
        <w:fldChar w:fldCharType="separate"/>
      </w:r>
      <w:r>
        <w:rPr>
          <w:noProof/>
        </w:rPr>
        <w:t>28</w:t>
      </w:r>
      <w:r>
        <w:rPr>
          <w:noProof/>
        </w:rPr>
        <w:fldChar w:fldCharType="end"/>
      </w:r>
    </w:p>
    <w:p w14:paraId="028D45E2" w14:textId="4F67C63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EA76DA">
        <w:rPr>
          <w:noProof/>
          <w:lang w:val="en-US"/>
        </w:rPr>
        <w:t>Type: LinksValueSchema</w:t>
      </w:r>
      <w:r>
        <w:rPr>
          <w:noProof/>
        </w:rPr>
        <w:tab/>
      </w:r>
      <w:r>
        <w:rPr>
          <w:noProof/>
        </w:rPr>
        <w:fldChar w:fldCharType="begin" w:fldLock="1"/>
      </w:r>
      <w:r>
        <w:rPr>
          <w:noProof/>
        </w:rPr>
        <w:instrText xml:space="preserve"> PAGEREF _Toc200704143 \h </w:instrText>
      </w:r>
      <w:r>
        <w:rPr>
          <w:noProof/>
        </w:rPr>
      </w:r>
      <w:r>
        <w:rPr>
          <w:noProof/>
        </w:rPr>
        <w:fldChar w:fldCharType="separate"/>
      </w:r>
      <w:r>
        <w:rPr>
          <w:noProof/>
        </w:rPr>
        <w:t>28</w:t>
      </w:r>
      <w:r>
        <w:rPr>
          <w:noProof/>
        </w:rPr>
        <w:fldChar w:fldCharType="end"/>
      </w:r>
    </w:p>
    <w:p w14:paraId="00BE9C5D" w14:textId="6B40091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EA76DA">
        <w:rPr>
          <w:noProof/>
          <w:lang w:val="en-US"/>
        </w:rPr>
        <w:t>Type: SelfLink</w:t>
      </w:r>
      <w:r>
        <w:rPr>
          <w:noProof/>
        </w:rPr>
        <w:tab/>
      </w:r>
      <w:r>
        <w:rPr>
          <w:noProof/>
        </w:rPr>
        <w:fldChar w:fldCharType="begin" w:fldLock="1"/>
      </w:r>
      <w:r>
        <w:rPr>
          <w:noProof/>
        </w:rPr>
        <w:instrText xml:space="preserve"> PAGEREF _Toc200704144 \h </w:instrText>
      </w:r>
      <w:r>
        <w:rPr>
          <w:noProof/>
        </w:rPr>
      </w:r>
      <w:r>
        <w:rPr>
          <w:noProof/>
        </w:rPr>
        <w:fldChar w:fldCharType="separate"/>
      </w:r>
      <w:r>
        <w:rPr>
          <w:noProof/>
        </w:rPr>
        <w:t>28</w:t>
      </w:r>
      <w:r>
        <w:rPr>
          <w:noProof/>
        </w:rPr>
        <w:fldChar w:fldCharType="end"/>
      </w:r>
    </w:p>
    <w:p w14:paraId="2B81442D" w14:textId="08CA937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_Toc200704145 \h </w:instrText>
      </w:r>
      <w:r>
        <w:rPr>
          <w:noProof/>
        </w:rPr>
      </w:r>
      <w:r>
        <w:rPr>
          <w:noProof/>
        </w:rPr>
        <w:fldChar w:fldCharType="separate"/>
      </w:r>
      <w:r>
        <w:rPr>
          <w:noProof/>
        </w:rPr>
        <w:t>29</w:t>
      </w:r>
      <w:r>
        <w:rPr>
          <w:noProof/>
        </w:rPr>
        <w:fldChar w:fldCharType="end"/>
      </w:r>
    </w:p>
    <w:p w14:paraId="19213927" w14:textId="583ECC1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_Toc200704146 \h </w:instrText>
      </w:r>
      <w:r>
        <w:rPr>
          <w:noProof/>
        </w:rPr>
      </w:r>
      <w:r>
        <w:rPr>
          <w:noProof/>
        </w:rPr>
        <w:fldChar w:fldCharType="separate"/>
      </w:r>
      <w:r>
        <w:rPr>
          <w:noProof/>
        </w:rPr>
        <w:t>29</w:t>
      </w:r>
      <w:r>
        <w:rPr>
          <w:noProof/>
        </w:rPr>
        <w:fldChar w:fldCharType="end"/>
      </w:r>
    </w:p>
    <w:p w14:paraId="2A9A4674" w14:textId="0C1526E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_Toc200704147 \h </w:instrText>
      </w:r>
      <w:r>
        <w:rPr>
          <w:noProof/>
        </w:rPr>
      </w:r>
      <w:r>
        <w:rPr>
          <w:noProof/>
        </w:rPr>
        <w:fldChar w:fldCharType="separate"/>
      </w:r>
      <w:r>
        <w:rPr>
          <w:noProof/>
        </w:rPr>
        <w:t>30</w:t>
      </w:r>
      <w:r>
        <w:rPr>
          <w:noProof/>
        </w:rPr>
        <w:fldChar w:fldCharType="end"/>
      </w:r>
    </w:p>
    <w:p w14:paraId="7B8D9196" w14:textId="240F1AB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_Toc200704148 \h </w:instrText>
      </w:r>
      <w:r>
        <w:rPr>
          <w:noProof/>
        </w:rPr>
      </w:r>
      <w:r>
        <w:rPr>
          <w:noProof/>
        </w:rPr>
        <w:fldChar w:fldCharType="separate"/>
      </w:r>
      <w:r>
        <w:rPr>
          <w:noProof/>
        </w:rPr>
        <w:t>30</w:t>
      </w:r>
      <w:r>
        <w:rPr>
          <w:noProof/>
        </w:rPr>
        <w:fldChar w:fldCharType="end"/>
      </w:r>
    </w:p>
    <w:p w14:paraId="01172DF5" w14:textId="42F7329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_Toc200704149 \h </w:instrText>
      </w:r>
      <w:r>
        <w:rPr>
          <w:noProof/>
        </w:rPr>
      </w:r>
      <w:r>
        <w:rPr>
          <w:noProof/>
        </w:rPr>
        <w:fldChar w:fldCharType="separate"/>
      </w:r>
      <w:r>
        <w:rPr>
          <w:noProof/>
        </w:rPr>
        <w:t>31</w:t>
      </w:r>
      <w:r>
        <w:rPr>
          <w:noProof/>
        </w:rPr>
        <w:fldChar w:fldCharType="end"/>
      </w:r>
    </w:p>
    <w:p w14:paraId="714AAEA6" w14:textId="0EAADB9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_Toc200704150 \h </w:instrText>
      </w:r>
      <w:r>
        <w:rPr>
          <w:noProof/>
        </w:rPr>
      </w:r>
      <w:r>
        <w:rPr>
          <w:noProof/>
        </w:rPr>
        <w:fldChar w:fldCharType="separate"/>
      </w:r>
      <w:r>
        <w:rPr>
          <w:noProof/>
        </w:rPr>
        <w:t>31</w:t>
      </w:r>
      <w:r>
        <w:rPr>
          <w:noProof/>
        </w:rPr>
        <w:fldChar w:fldCharType="end"/>
      </w:r>
    </w:p>
    <w:p w14:paraId="591AFB4F" w14:textId="6A3E772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_Toc200704151 \h </w:instrText>
      </w:r>
      <w:r>
        <w:rPr>
          <w:noProof/>
        </w:rPr>
      </w:r>
      <w:r>
        <w:rPr>
          <w:noProof/>
        </w:rPr>
        <w:fldChar w:fldCharType="separate"/>
      </w:r>
      <w:r>
        <w:rPr>
          <w:noProof/>
        </w:rPr>
        <w:t>31</w:t>
      </w:r>
      <w:r>
        <w:rPr>
          <w:noProof/>
        </w:rPr>
        <w:fldChar w:fldCharType="end"/>
      </w:r>
    </w:p>
    <w:p w14:paraId="7B27E561" w14:textId="6D4FAAB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_Toc200704152 \h </w:instrText>
      </w:r>
      <w:r>
        <w:rPr>
          <w:noProof/>
        </w:rPr>
      </w:r>
      <w:r>
        <w:rPr>
          <w:noProof/>
        </w:rPr>
        <w:fldChar w:fldCharType="separate"/>
      </w:r>
      <w:r>
        <w:rPr>
          <w:noProof/>
        </w:rPr>
        <w:t>31</w:t>
      </w:r>
      <w:r>
        <w:rPr>
          <w:noProof/>
        </w:rPr>
        <w:fldChar w:fldCharType="end"/>
      </w:r>
    </w:p>
    <w:p w14:paraId="4497B8B8" w14:textId="5AD25BB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_Toc200704153 \h </w:instrText>
      </w:r>
      <w:r>
        <w:rPr>
          <w:noProof/>
        </w:rPr>
      </w:r>
      <w:r>
        <w:rPr>
          <w:noProof/>
        </w:rPr>
        <w:fldChar w:fldCharType="separate"/>
      </w:r>
      <w:r>
        <w:rPr>
          <w:noProof/>
        </w:rPr>
        <w:t>31</w:t>
      </w:r>
      <w:r>
        <w:rPr>
          <w:noProof/>
        </w:rPr>
        <w:fldChar w:fldCharType="end"/>
      </w:r>
    </w:p>
    <w:p w14:paraId="0B9635B3" w14:textId="34694ED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_Toc200704154 \h </w:instrText>
      </w:r>
      <w:r>
        <w:rPr>
          <w:noProof/>
        </w:rPr>
      </w:r>
      <w:r>
        <w:rPr>
          <w:noProof/>
        </w:rPr>
        <w:fldChar w:fldCharType="separate"/>
      </w:r>
      <w:r>
        <w:rPr>
          <w:noProof/>
        </w:rPr>
        <w:t>32</w:t>
      </w:r>
      <w:r>
        <w:rPr>
          <w:noProof/>
        </w:rPr>
        <w:fldChar w:fldCharType="end"/>
      </w:r>
    </w:p>
    <w:p w14:paraId="1C96D91D" w14:textId="7767B42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_Toc200704155 \h </w:instrText>
      </w:r>
      <w:r>
        <w:rPr>
          <w:noProof/>
        </w:rPr>
      </w:r>
      <w:r>
        <w:rPr>
          <w:noProof/>
        </w:rPr>
        <w:fldChar w:fldCharType="separate"/>
      </w:r>
      <w:r>
        <w:rPr>
          <w:noProof/>
        </w:rPr>
        <w:t>32</w:t>
      </w:r>
      <w:r>
        <w:rPr>
          <w:noProof/>
        </w:rPr>
        <w:fldChar w:fldCharType="end"/>
      </w:r>
    </w:p>
    <w:p w14:paraId="6213F324" w14:textId="57F46A7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_Toc200704156 \h </w:instrText>
      </w:r>
      <w:r>
        <w:rPr>
          <w:noProof/>
        </w:rPr>
      </w:r>
      <w:r>
        <w:rPr>
          <w:noProof/>
        </w:rPr>
        <w:fldChar w:fldCharType="separate"/>
      </w:r>
      <w:r>
        <w:rPr>
          <w:noProof/>
        </w:rPr>
        <w:t>32</w:t>
      </w:r>
      <w:r>
        <w:rPr>
          <w:noProof/>
        </w:rPr>
        <w:fldChar w:fldCharType="end"/>
      </w:r>
    </w:p>
    <w:p w14:paraId="3263A277" w14:textId="79D2FDB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_Toc200704157 \h </w:instrText>
      </w:r>
      <w:r>
        <w:rPr>
          <w:noProof/>
        </w:rPr>
      </w:r>
      <w:r>
        <w:rPr>
          <w:noProof/>
        </w:rPr>
        <w:fldChar w:fldCharType="separate"/>
      </w:r>
      <w:r>
        <w:rPr>
          <w:noProof/>
        </w:rPr>
        <w:t>32</w:t>
      </w:r>
      <w:r>
        <w:rPr>
          <w:noProof/>
        </w:rPr>
        <w:fldChar w:fldCharType="end"/>
      </w:r>
    </w:p>
    <w:p w14:paraId="335C88C5" w14:textId="6DE6570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_Toc200704158 \h </w:instrText>
      </w:r>
      <w:r>
        <w:rPr>
          <w:noProof/>
        </w:rPr>
      </w:r>
      <w:r>
        <w:rPr>
          <w:noProof/>
        </w:rPr>
        <w:fldChar w:fldCharType="separate"/>
      </w:r>
      <w:r>
        <w:rPr>
          <w:noProof/>
        </w:rPr>
        <w:t>33</w:t>
      </w:r>
      <w:r>
        <w:rPr>
          <w:noProof/>
        </w:rPr>
        <w:fldChar w:fldCharType="end"/>
      </w:r>
    </w:p>
    <w:p w14:paraId="7FF7C9BA" w14:textId="15F6643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_Toc200704159 \h </w:instrText>
      </w:r>
      <w:r>
        <w:rPr>
          <w:noProof/>
        </w:rPr>
      </w:r>
      <w:r>
        <w:rPr>
          <w:noProof/>
        </w:rPr>
        <w:fldChar w:fldCharType="separate"/>
      </w:r>
      <w:r>
        <w:rPr>
          <w:noProof/>
        </w:rPr>
        <w:t>33</w:t>
      </w:r>
      <w:r>
        <w:rPr>
          <w:noProof/>
        </w:rPr>
        <w:fldChar w:fldCharType="end"/>
      </w:r>
    </w:p>
    <w:p w14:paraId="6002CE71" w14:textId="066697A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_Toc200704160 \h </w:instrText>
      </w:r>
      <w:r>
        <w:rPr>
          <w:noProof/>
        </w:rPr>
      </w:r>
      <w:r>
        <w:rPr>
          <w:noProof/>
        </w:rPr>
        <w:fldChar w:fldCharType="separate"/>
      </w:r>
      <w:r>
        <w:rPr>
          <w:noProof/>
        </w:rPr>
        <w:t>33</w:t>
      </w:r>
      <w:r>
        <w:rPr>
          <w:noProof/>
        </w:rPr>
        <w:fldChar w:fldCharType="end"/>
      </w:r>
    </w:p>
    <w:p w14:paraId="66B6B837" w14:textId="59C7F77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_Toc200704161 \h </w:instrText>
      </w:r>
      <w:r>
        <w:rPr>
          <w:noProof/>
        </w:rPr>
      </w:r>
      <w:r>
        <w:rPr>
          <w:noProof/>
        </w:rPr>
        <w:fldChar w:fldCharType="separate"/>
      </w:r>
      <w:r>
        <w:rPr>
          <w:noProof/>
        </w:rPr>
        <w:t>34</w:t>
      </w:r>
      <w:r>
        <w:rPr>
          <w:noProof/>
        </w:rPr>
        <w:fldChar w:fldCharType="end"/>
      </w:r>
    </w:p>
    <w:p w14:paraId="0AC5F6CB" w14:textId="68F9501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FqdnPatternMatchingRule</w:t>
      </w:r>
      <w:r>
        <w:rPr>
          <w:noProof/>
        </w:rPr>
        <w:tab/>
      </w:r>
      <w:r>
        <w:rPr>
          <w:noProof/>
        </w:rPr>
        <w:fldChar w:fldCharType="begin" w:fldLock="1"/>
      </w:r>
      <w:r>
        <w:rPr>
          <w:noProof/>
        </w:rPr>
        <w:instrText xml:space="preserve"> PAGEREF _Toc200704162 \h </w:instrText>
      </w:r>
      <w:r>
        <w:rPr>
          <w:noProof/>
        </w:rPr>
      </w:r>
      <w:r>
        <w:rPr>
          <w:noProof/>
        </w:rPr>
        <w:fldChar w:fldCharType="separate"/>
      </w:r>
      <w:r>
        <w:rPr>
          <w:noProof/>
        </w:rPr>
        <w:t>34</w:t>
      </w:r>
      <w:r>
        <w:rPr>
          <w:noProof/>
        </w:rPr>
        <w:fldChar w:fldCharType="end"/>
      </w:r>
    </w:p>
    <w:p w14:paraId="679970EE" w14:textId="631F8B0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StringMatchingRule</w:t>
      </w:r>
      <w:r>
        <w:rPr>
          <w:noProof/>
        </w:rPr>
        <w:tab/>
      </w:r>
      <w:r>
        <w:rPr>
          <w:noProof/>
        </w:rPr>
        <w:fldChar w:fldCharType="begin" w:fldLock="1"/>
      </w:r>
      <w:r>
        <w:rPr>
          <w:noProof/>
        </w:rPr>
        <w:instrText xml:space="preserve"> PAGEREF _Toc200704163 \h </w:instrText>
      </w:r>
      <w:r>
        <w:rPr>
          <w:noProof/>
        </w:rPr>
      </w:r>
      <w:r>
        <w:rPr>
          <w:noProof/>
        </w:rPr>
        <w:fldChar w:fldCharType="separate"/>
      </w:r>
      <w:r>
        <w:rPr>
          <w:noProof/>
        </w:rPr>
        <w:t>34</w:t>
      </w:r>
      <w:r>
        <w:rPr>
          <w:noProof/>
        </w:rPr>
        <w:fldChar w:fldCharType="end"/>
      </w:r>
    </w:p>
    <w:p w14:paraId="048E5A98" w14:textId="5F73CF8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StringMatchingCondition</w:t>
      </w:r>
      <w:r>
        <w:rPr>
          <w:noProof/>
        </w:rPr>
        <w:tab/>
      </w:r>
      <w:r>
        <w:rPr>
          <w:noProof/>
        </w:rPr>
        <w:fldChar w:fldCharType="begin" w:fldLock="1"/>
      </w:r>
      <w:r>
        <w:rPr>
          <w:noProof/>
        </w:rPr>
        <w:instrText xml:space="preserve"> PAGEREF _Toc200704164 \h </w:instrText>
      </w:r>
      <w:r>
        <w:rPr>
          <w:noProof/>
        </w:rPr>
      </w:r>
      <w:r>
        <w:rPr>
          <w:noProof/>
        </w:rPr>
        <w:fldChar w:fldCharType="separate"/>
      </w:r>
      <w:r>
        <w:rPr>
          <w:noProof/>
        </w:rPr>
        <w:t>35</w:t>
      </w:r>
      <w:r>
        <w:rPr>
          <w:noProof/>
        </w:rPr>
        <w:fldChar w:fldCharType="end"/>
      </w:r>
    </w:p>
    <w:p w14:paraId="64361D8F" w14:textId="1F48DB6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_Toc200704165 \h </w:instrText>
      </w:r>
      <w:r>
        <w:rPr>
          <w:noProof/>
        </w:rPr>
      </w:r>
      <w:r>
        <w:rPr>
          <w:noProof/>
        </w:rPr>
        <w:fldChar w:fldCharType="separate"/>
      </w:r>
      <w:r>
        <w:rPr>
          <w:noProof/>
        </w:rPr>
        <w:t>35</w:t>
      </w:r>
      <w:r>
        <w:rPr>
          <w:noProof/>
        </w:rPr>
        <w:fldChar w:fldCharType="end"/>
      </w:r>
    </w:p>
    <w:p w14:paraId="0B18D477" w14:textId="410B91D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_Toc200704166 \h </w:instrText>
      </w:r>
      <w:r>
        <w:rPr>
          <w:noProof/>
        </w:rPr>
      </w:r>
      <w:r>
        <w:rPr>
          <w:noProof/>
        </w:rPr>
        <w:fldChar w:fldCharType="separate"/>
      </w:r>
      <w:r>
        <w:rPr>
          <w:noProof/>
        </w:rPr>
        <w:t>35</w:t>
      </w:r>
      <w:r>
        <w:rPr>
          <w:noProof/>
        </w:rPr>
        <w:fldChar w:fldCharType="end"/>
      </w:r>
    </w:p>
    <w:p w14:paraId="529B80B8" w14:textId="507EF9C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_Toc200704167 \h </w:instrText>
      </w:r>
      <w:r>
        <w:rPr>
          <w:noProof/>
        </w:rPr>
      </w:r>
      <w:r>
        <w:rPr>
          <w:noProof/>
        </w:rPr>
        <w:fldChar w:fldCharType="separate"/>
      </w:r>
      <w:r>
        <w:rPr>
          <w:noProof/>
        </w:rPr>
        <w:t>35</w:t>
      </w:r>
      <w:r>
        <w:rPr>
          <w:noProof/>
        </w:rPr>
        <w:fldChar w:fldCharType="end"/>
      </w:r>
    </w:p>
    <w:p w14:paraId="32A5E21E" w14:textId="2239F71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NfSignallingInfo</w:t>
      </w:r>
      <w:r>
        <w:rPr>
          <w:noProof/>
        </w:rPr>
        <w:tab/>
      </w:r>
      <w:r>
        <w:rPr>
          <w:noProof/>
        </w:rPr>
        <w:fldChar w:fldCharType="begin" w:fldLock="1"/>
      </w:r>
      <w:r>
        <w:rPr>
          <w:noProof/>
        </w:rPr>
        <w:instrText xml:space="preserve"> PAGEREF _Toc200704168 \h </w:instrText>
      </w:r>
      <w:r>
        <w:rPr>
          <w:noProof/>
        </w:rPr>
      </w:r>
      <w:r>
        <w:rPr>
          <w:noProof/>
        </w:rPr>
        <w:fldChar w:fldCharType="separate"/>
      </w:r>
      <w:r>
        <w:rPr>
          <w:noProof/>
        </w:rPr>
        <w:t>36</w:t>
      </w:r>
      <w:r>
        <w:rPr>
          <w:noProof/>
        </w:rPr>
        <w:fldChar w:fldCharType="end"/>
      </w:r>
    </w:p>
    <w:p w14:paraId="20E0797C" w14:textId="0711F78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NfSignallingInfoPerTimeWindow</w:t>
      </w:r>
      <w:r>
        <w:rPr>
          <w:noProof/>
        </w:rPr>
        <w:tab/>
      </w:r>
      <w:r>
        <w:rPr>
          <w:noProof/>
        </w:rPr>
        <w:fldChar w:fldCharType="begin" w:fldLock="1"/>
      </w:r>
      <w:r>
        <w:rPr>
          <w:noProof/>
        </w:rPr>
        <w:instrText xml:space="preserve"> PAGEREF _Toc200704169 \h </w:instrText>
      </w:r>
      <w:r>
        <w:rPr>
          <w:noProof/>
        </w:rPr>
      </w:r>
      <w:r>
        <w:rPr>
          <w:noProof/>
        </w:rPr>
        <w:fldChar w:fldCharType="separate"/>
      </w:r>
      <w:r>
        <w:rPr>
          <w:noProof/>
        </w:rPr>
        <w:t>36</w:t>
      </w:r>
      <w:r>
        <w:rPr>
          <w:noProof/>
        </w:rPr>
        <w:fldChar w:fldCharType="end"/>
      </w:r>
    </w:p>
    <w:p w14:paraId="5EA142B1" w14:textId="3D135DB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NfSignallingInfoPerService</w:t>
      </w:r>
      <w:r>
        <w:rPr>
          <w:noProof/>
        </w:rPr>
        <w:tab/>
      </w:r>
      <w:r>
        <w:rPr>
          <w:noProof/>
        </w:rPr>
        <w:fldChar w:fldCharType="begin" w:fldLock="1"/>
      </w:r>
      <w:r>
        <w:rPr>
          <w:noProof/>
        </w:rPr>
        <w:instrText xml:space="preserve"> PAGEREF _Toc200704170 \h </w:instrText>
      </w:r>
      <w:r>
        <w:rPr>
          <w:noProof/>
        </w:rPr>
      </w:r>
      <w:r>
        <w:rPr>
          <w:noProof/>
        </w:rPr>
        <w:fldChar w:fldCharType="separate"/>
      </w:r>
      <w:r>
        <w:rPr>
          <w:noProof/>
        </w:rPr>
        <w:t>37</w:t>
      </w:r>
      <w:r>
        <w:rPr>
          <w:noProof/>
        </w:rPr>
        <w:fldChar w:fldCharType="end"/>
      </w:r>
    </w:p>
    <w:p w14:paraId="6B88666D" w14:textId="5D2DF1D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EA76DA">
        <w:rPr>
          <w:rFonts w:eastAsia="SimSun"/>
          <w:noProof/>
        </w:rPr>
        <w:t>Type NfHeartbeatInfo</w:t>
      </w:r>
      <w:r>
        <w:rPr>
          <w:noProof/>
        </w:rPr>
        <w:tab/>
      </w:r>
      <w:r>
        <w:rPr>
          <w:noProof/>
        </w:rPr>
        <w:fldChar w:fldCharType="begin" w:fldLock="1"/>
      </w:r>
      <w:r>
        <w:rPr>
          <w:noProof/>
        </w:rPr>
        <w:instrText xml:space="preserve"> PAGEREF _Toc200704171 \h </w:instrText>
      </w:r>
      <w:r>
        <w:rPr>
          <w:noProof/>
        </w:rPr>
      </w:r>
      <w:r>
        <w:rPr>
          <w:noProof/>
        </w:rPr>
        <w:fldChar w:fldCharType="separate"/>
      </w:r>
      <w:r>
        <w:rPr>
          <w:noProof/>
        </w:rPr>
        <w:t>37</w:t>
      </w:r>
      <w:r>
        <w:rPr>
          <w:noProof/>
        </w:rPr>
        <w:fldChar w:fldCharType="end"/>
      </w:r>
    </w:p>
    <w:p w14:paraId="6ACE538A" w14:textId="26CBDF67"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_Toc200704172 \h </w:instrText>
      </w:r>
      <w:r>
        <w:rPr>
          <w:noProof/>
        </w:rPr>
      </w:r>
      <w:r>
        <w:rPr>
          <w:noProof/>
        </w:rPr>
        <w:fldChar w:fldCharType="separate"/>
      </w:r>
      <w:r>
        <w:rPr>
          <w:noProof/>
        </w:rPr>
        <w:t>37</w:t>
      </w:r>
      <w:r>
        <w:rPr>
          <w:noProof/>
        </w:rPr>
        <w:fldChar w:fldCharType="end"/>
      </w:r>
    </w:p>
    <w:p w14:paraId="0867BD5D" w14:textId="5EF250D4"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_Toc200704173 \h </w:instrText>
      </w:r>
      <w:r>
        <w:rPr>
          <w:noProof/>
        </w:rPr>
      </w:r>
      <w:r>
        <w:rPr>
          <w:noProof/>
        </w:rPr>
        <w:fldChar w:fldCharType="separate"/>
      </w:r>
      <w:r>
        <w:rPr>
          <w:noProof/>
        </w:rPr>
        <w:t>37</w:t>
      </w:r>
      <w:r>
        <w:rPr>
          <w:noProof/>
        </w:rPr>
        <w:fldChar w:fldCharType="end"/>
      </w:r>
    </w:p>
    <w:p w14:paraId="0ED83F60" w14:textId="6EC7B454"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_Toc200704174 \h </w:instrText>
      </w:r>
      <w:r>
        <w:rPr>
          <w:noProof/>
        </w:rPr>
      </w:r>
      <w:r>
        <w:rPr>
          <w:noProof/>
        </w:rPr>
        <w:fldChar w:fldCharType="separate"/>
      </w:r>
      <w:r>
        <w:rPr>
          <w:noProof/>
        </w:rPr>
        <w:t>37</w:t>
      </w:r>
      <w:r>
        <w:rPr>
          <w:noProof/>
        </w:rPr>
        <w:fldChar w:fldCharType="end"/>
      </w:r>
    </w:p>
    <w:p w14:paraId="19040E42" w14:textId="54C17ADB"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_Toc200704175 \h </w:instrText>
      </w:r>
      <w:r>
        <w:rPr>
          <w:noProof/>
        </w:rPr>
      </w:r>
      <w:r>
        <w:rPr>
          <w:noProof/>
        </w:rPr>
        <w:fldChar w:fldCharType="separate"/>
      </w:r>
      <w:r>
        <w:rPr>
          <w:noProof/>
        </w:rPr>
        <w:t>41</w:t>
      </w:r>
      <w:r>
        <w:rPr>
          <w:noProof/>
        </w:rPr>
        <w:fldChar w:fldCharType="end"/>
      </w:r>
    </w:p>
    <w:p w14:paraId="4BA3BF49" w14:textId="41B9DDE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_Toc200704176 \h </w:instrText>
      </w:r>
      <w:r>
        <w:rPr>
          <w:noProof/>
        </w:rPr>
      </w:r>
      <w:r>
        <w:rPr>
          <w:noProof/>
        </w:rPr>
        <w:fldChar w:fldCharType="separate"/>
      </w:r>
      <w:r>
        <w:rPr>
          <w:noProof/>
        </w:rPr>
        <w:t>41</w:t>
      </w:r>
      <w:r>
        <w:rPr>
          <w:noProof/>
        </w:rPr>
        <w:fldChar w:fldCharType="end"/>
      </w:r>
    </w:p>
    <w:p w14:paraId="63EE2E08" w14:textId="569B7FD3"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_Toc200704177 \h </w:instrText>
      </w:r>
      <w:r>
        <w:rPr>
          <w:noProof/>
        </w:rPr>
      </w:r>
      <w:r>
        <w:rPr>
          <w:noProof/>
        </w:rPr>
        <w:fldChar w:fldCharType="separate"/>
      </w:r>
      <w:r>
        <w:rPr>
          <w:noProof/>
        </w:rPr>
        <w:t>42</w:t>
      </w:r>
      <w:r>
        <w:rPr>
          <w:noProof/>
        </w:rPr>
        <w:fldChar w:fldCharType="end"/>
      </w:r>
    </w:p>
    <w:p w14:paraId="4368D2EE" w14:textId="4122C6F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_Toc200704178 \h </w:instrText>
      </w:r>
      <w:r>
        <w:rPr>
          <w:noProof/>
        </w:rPr>
      </w:r>
      <w:r>
        <w:rPr>
          <w:noProof/>
        </w:rPr>
        <w:fldChar w:fldCharType="separate"/>
      </w:r>
      <w:r>
        <w:rPr>
          <w:noProof/>
        </w:rPr>
        <w:t>42</w:t>
      </w:r>
      <w:r>
        <w:rPr>
          <w:noProof/>
        </w:rPr>
        <w:fldChar w:fldCharType="end"/>
      </w:r>
    </w:p>
    <w:p w14:paraId="2770CF20" w14:textId="333DDE5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_Toc200704179 \h </w:instrText>
      </w:r>
      <w:r>
        <w:rPr>
          <w:noProof/>
        </w:rPr>
      </w:r>
      <w:r>
        <w:rPr>
          <w:noProof/>
        </w:rPr>
        <w:fldChar w:fldCharType="separate"/>
      </w:r>
      <w:r>
        <w:rPr>
          <w:noProof/>
        </w:rPr>
        <w:t>42</w:t>
      </w:r>
      <w:r>
        <w:rPr>
          <w:noProof/>
        </w:rPr>
        <w:fldChar w:fldCharType="end"/>
      </w:r>
    </w:p>
    <w:p w14:paraId="2DC6D039" w14:textId="61F12EC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_Toc200704180 \h </w:instrText>
      </w:r>
      <w:r>
        <w:rPr>
          <w:noProof/>
        </w:rPr>
      </w:r>
      <w:r>
        <w:rPr>
          <w:noProof/>
        </w:rPr>
        <w:fldChar w:fldCharType="separate"/>
      </w:r>
      <w:r>
        <w:rPr>
          <w:noProof/>
        </w:rPr>
        <w:t>42</w:t>
      </w:r>
      <w:r>
        <w:rPr>
          <w:noProof/>
        </w:rPr>
        <w:fldChar w:fldCharType="end"/>
      </w:r>
    </w:p>
    <w:p w14:paraId="3F2EED21" w14:textId="22269B71"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_Toc200704181 \h </w:instrText>
      </w:r>
      <w:r>
        <w:rPr>
          <w:noProof/>
        </w:rPr>
      </w:r>
      <w:r>
        <w:rPr>
          <w:noProof/>
        </w:rPr>
        <w:fldChar w:fldCharType="separate"/>
      </w:r>
      <w:r>
        <w:rPr>
          <w:noProof/>
        </w:rPr>
        <w:t>42</w:t>
      </w:r>
      <w:r>
        <w:rPr>
          <w:noProof/>
        </w:rPr>
        <w:fldChar w:fldCharType="end"/>
      </w:r>
    </w:p>
    <w:p w14:paraId="064BDD57" w14:textId="73AFF34A"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_Toc200704182 \h </w:instrText>
      </w:r>
      <w:r>
        <w:rPr>
          <w:noProof/>
        </w:rPr>
      </w:r>
      <w:r>
        <w:rPr>
          <w:noProof/>
        </w:rPr>
        <w:fldChar w:fldCharType="separate"/>
      </w:r>
      <w:r>
        <w:rPr>
          <w:noProof/>
        </w:rPr>
        <w:t>42</w:t>
      </w:r>
      <w:r>
        <w:rPr>
          <w:noProof/>
        </w:rPr>
        <w:fldChar w:fldCharType="end"/>
      </w:r>
    </w:p>
    <w:p w14:paraId="2776F79F" w14:textId="20FFE716"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_Toc200704183 \h </w:instrText>
      </w:r>
      <w:r>
        <w:rPr>
          <w:noProof/>
        </w:rPr>
      </w:r>
      <w:r>
        <w:rPr>
          <w:noProof/>
        </w:rPr>
        <w:fldChar w:fldCharType="separate"/>
      </w:r>
      <w:r>
        <w:rPr>
          <w:noProof/>
        </w:rPr>
        <w:t>42</w:t>
      </w:r>
      <w:r>
        <w:rPr>
          <w:noProof/>
        </w:rPr>
        <w:fldChar w:fldCharType="end"/>
      </w:r>
    </w:p>
    <w:p w14:paraId="1A065E43" w14:textId="39C33163"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_Toc200704184 \h </w:instrText>
      </w:r>
      <w:r>
        <w:rPr>
          <w:noProof/>
        </w:rPr>
      </w:r>
      <w:r>
        <w:rPr>
          <w:noProof/>
        </w:rPr>
        <w:fldChar w:fldCharType="separate"/>
      </w:r>
      <w:r>
        <w:rPr>
          <w:noProof/>
        </w:rPr>
        <w:t>50</w:t>
      </w:r>
      <w:r>
        <w:rPr>
          <w:noProof/>
        </w:rPr>
        <w:fldChar w:fldCharType="end"/>
      </w:r>
    </w:p>
    <w:p w14:paraId="015AFF78" w14:textId="754F694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_Toc200704185 \h </w:instrText>
      </w:r>
      <w:r>
        <w:rPr>
          <w:noProof/>
        </w:rPr>
      </w:r>
      <w:r>
        <w:rPr>
          <w:noProof/>
        </w:rPr>
        <w:fldChar w:fldCharType="separate"/>
      </w:r>
      <w:r>
        <w:rPr>
          <w:noProof/>
        </w:rPr>
        <w:t>50</w:t>
      </w:r>
      <w:r>
        <w:rPr>
          <w:noProof/>
        </w:rPr>
        <w:fldChar w:fldCharType="end"/>
      </w:r>
    </w:p>
    <w:p w14:paraId="1B074AE1" w14:textId="129FD14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_Toc200704186 \h </w:instrText>
      </w:r>
      <w:r>
        <w:rPr>
          <w:noProof/>
        </w:rPr>
      </w:r>
      <w:r>
        <w:rPr>
          <w:noProof/>
        </w:rPr>
        <w:fldChar w:fldCharType="separate"/>
      </w:r>
      <w:r>
        <w:rPr>
          <w:noProof/>
        </w:rPr>
        <w:t>51</w:t>
      </w:r>
      <w:r>
        <w:rPr>
          <w:noProof/>
        </w:rPr>
        <w:fldChar w:fldCharType="end"/>
      </w:r>
    </w:p>
    <w:p w14:paraId="01D05AA2" w14:textId="2A20312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_Toc200704187 \h </w:instrText>
      </w:r>
      <w:r>
        <w:rPr>
          <w:noProof/>
        </w:rPr>
      </w:r>
      <w:r>
        <w:rPr>
          <w:noProof/>
        </w:rPr>
        <w:fldChar w:fldCharType="separate"/>
      </w:r>
      <w:r>
        <w:rPr>
          <w:noProof/>
        </w:rPr>
        <w:t>51</w:t>
      </w:r>
      <w:r>
        <w:rPr>
          <w:noProof/>
        </w:rPr>
        <w:fldChar w:fldCharType="end"/>
      </w:r>
    </w:p>
    <w:p w14:paraId="31319D01" w14:textId="5C170F9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_Toc200704188 \h </w:instrText>
      </w:r>
      <w:r>
        <w:rPr>
          <w:noProof/>
        </w:rPr>
      </w:r>
      <w:r>
        <w:rPr>
          <w:noProof/>
        </w:rPr>
        <w:fldChar w:fldCharType="separate"/>
      </w:r>
      <w:r>
        <w:rPr>
          <w:noProof/>
        </w:rPr>
        <w:t>52</w:t>
      </w:r>
      <w:r>
        <w:rPr>
          <w:noProof/>
        </w:rPr>
        <w:fldChar w:fldCharType="end"/>
      </w:r>
    </w:p>
    <w:p w14:paraId="57610EA3" w14:textId="18F6033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_Toc200704189 \h </w:instrText>
      </w:r>
      <w:r>
        <w:rPr>
          <w:noProof/>
        </w:rPr>
      </w:r>
      <w:r>
        <w:rPr>
          <w:noProof/>
        </w:rPr>
        <w:fldChar w:fldCharType="separate"/>
      </w:r>
      <w:r>
        <w:rPr>
          <w:noProof/>
        </w:rPr>
        <w:t>52</w:t>
      </w:r>
      <w:r>
        <w:rPr>
          <w:noProof/>
        </w:rPr>
        <w:fldChar w:fldCharType="end"/>
      </w:r>
    </w:p>
    <w:p w14:paraId="417B5F31" w14:textId="3BFA8DE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_Toc200704190 \h </w:instrText>
      </w:r>
      <w:r>
        <w:rPr>
          <w:noProof/>
        </w:rPr>
      </w:r>
      <w:r>
        <w:rPr>
          <w:noProof/>
        </w:rPr>
        <w:fldChar w:fldCharType="separate"/>
      </w:r>
      <w:r>
        <w:rPr>
          <w:noProof/>
        </w:rPr>
        <w:t>52</w:t>
      </w:r>
      <w:r>
        <w:rPr>
          <w:noProof/>
        </w:rPr>
        <w:fldChar w:fldCharType="end"/>
      </w:r>
    </w:p>
    <w:p w14:paraId="34FFA009" w14:textId="6F176EA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_Toc200704191 \h </w:instrText>
      </w:r>
      <w:r>
        <w:rPr>
          <w:noProof/>
        </w:rPr>
      </w:r>
      <w:r>
        <w:rPr>
          <w:noProof/>
        </w:rPr>
        <w:fldChar w:fldCharType="separate"/>
      </w:r>
      <w:r>
        <w:rPr>
          <w:noProof/>
        </w:rPr>
        <w:t>52</w:t>
      </w:r>
      <w:r>
        <w:rPr>
          <w:noProof/>
        </w:rPr>
        <w:fldChar w:fldCharType="end"/>
      </w:r>
    </w:p>
    <w:p w14:paraId="4DAB4CD0" w14:textId="4818CBA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_Toc200704192 \h </w:instrText>
      </w:r>
      <w:r>
        <w:rPr>
          <w:noProof/>
        </w:rPr>
      </w:r>
      <w:r>
        <w:rPr>
          <w:noProof/>
        </w:rPr>
        <w:fldChar w:fldCharType="separate"/>
      </w:r>
      <w:r>
        <w:rPr>
          <w:noProof/>
        </w:rPr>
        <w:t>53</w:t>
      </w:r>
      <w:r>
        <w:rPr>
          <w:noProof/>
        </w:rPr>
        <w:fldChar w:fldCharType="end"/>
      </w:r>
    </w:p>
    <w:p w14:paraId="3FAEB5B5" w14:textId="2B3B68F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_Toc200704193 \h </w:instrText>
      </w:r>
      <w:r>
        <w:rPr>
          <w:noProof/>
        </w:rPr>
      </w:r>
      <w:r>
        <w:rPr>
          <w:noProof/>
        </w:rPr>
        <w:fldChar w:fldCharType="separate"/>
      </w:r>
      <w:r>
        <w:rPr>
          <w:noProof/>
        </w:rPr>
        <w:t>53</w:t>
      </w:r>
      <w:r>
        <w:rPr>
          <w:noProof/>
        </w:rPr>
        <w:fldChar w:fldCharType="end"/>
      </w:r>
    </w:p>
    <w:p w14:paraId="2C7DBB0B" w14:textId="52923A5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_Toc200704194 \h </w:instrText>
      </w:r>
      <w:r>
        <w:rPr>
          <w:noProof/>
        </w:rPr>
      </w:r>
      <w:r>
        <w:rPr>
          <w:noProof/>
        </w:rPr>
        <w:fldChar w:fldCharType="separate"/>
      </w:r>
      <w:r>
        <w:rPr>
          <w:noProof/>
        </w:rPr>
        <w:t>53</w:t>
      </w:r>
      <w:r>
        <w:rPr>
          <w:noProof/>
        </w:rPr>
        <w:fldChar w:fldCharType="end"/>
      </w:r>
    </w:p>
    <w:p w14:paraId="6E7D6A1D" w14:textId="4DE27C9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_Toc200704195 \h </w:instrText>
      </w:r>
      <w:r>
        <w:rPr>
          <w:noProof/>
        </w:rPr>
      </w:r>
      <w:r>
        <w:rPr>
          <w:noProof/>
        </w:rPr>
        <w:fldChar w:fldCharType="separate"/>
      </w:r>
      <w:r>
        <w:rPr>
          <w:noProof/>
        </w:rPr>
        <w:t>53</w:t>
      </w:r>
      <w:r>
        <w:rPr>
          <w:noProof/>
        </w:rPr>
        <w:fldChar w:fldCharType="end"/>
      </w:r>
    </w:p>
    <w:p w14:paraId="5C5CC18F" w14:textId="7D71BEB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_Toc200704196 \h </w:instrText>
      </w:r>
      <w:r>
        <w:rPr>
          <w:noProof/>
        </w:rPr>
      </w:r>
      <w:r>
        <w:rPr>
          <w:noProof/>
        </w:rPr>
        <w:fldChar w:fldCharType="separate"/>
      </w:r>
      <w:r>
        <w:rPr>
          <w:noProof/>
        </w:rPr>
        <w:t>53</w:t>
      </w:r>
      <w:r>
        <w:rPr>
          <w:noProof/>
        </w:rPr>
        <w:fldChar w:fldCharType="end"/>
      </w:r>
    </w:p>
    <w:p w14:paraId="6D7A81DC" w14:textId="4CBA5C9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_Toc200704197 \h </w:instrText>
      </w:r>
      <w:r>
        <w:rPr>
          <w:noProof/>
        </w:rPr>
      </w:r>
      <w:r>
        <w:rPr>
          <w:noProof/>
        </w:rPr>
        <w:fldChar w:fldCharType="separate"/>
      </w:r>
      <w:r>
        <w:rPr>
          <w:noProof/>
        </w:rPr>
        <w:t>53</w:t>
      </w:r>
      <w:r>
        <w:rPr>
          <w:noProof/>
        </w:rPr>
        <w:fldChar w:fldCharType="end"/>
      </w:r>
    </w:p>
    <w:p w14:paraId="0FD4B8E1" w14:textId="74A66AF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_Toc200704198 \h </w:instrText>
      </w:r>
      <w:r>
        <w:rPr>
          <w:noProof/>
        </w:rPr>
      </w:r>
      <w:r>
        <w:rPr>
          <w:noProof/>
        </w:rPr>
        <w:fldChar w:fldCharType="separate"/>
      </w:r>
      <w:r>
        <w:rPr>
          <w:noProof/>
        </w:rPr>
        <w:t>53</w:t>
      </w:r>
      <w:r>
        <w:rPr>
          <w:noProof/>
        </w:rPr>
        <w:fldChar w:fldCharType="end"/>
      </w:r>
    </w:p>
    <w:p w14:paraId="6EC54F33" w14:textId="3532F78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_Toc200704199 \h </w:instrText>
      </w:r>
      <w:r>
        <w:rPr>
          <w:noProof/>
        </w:rPr>
      </w:r>
      <w:r>
        <w:rPr>
          <w:noProof/>
        </w:rPr>
        <w:fldChar w:fldCharType="separate"/>
      </w:r>
      <w:r>
        <w:rPr>
          <w:noProof/>
        </w:rPr>
        <w:t>53</w:t>
      </w:r>
      <w:r>
        <w:rPr>
          <w:noProof/>
        </w:rPr>
        <w:fldChar w:fldCharType="end"/>
      </w:r>
    </w:p>
    <w:p w14:paraId="227C51F6" w14:textId="60B3F2C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_Toc200704200 \h </w:instrText>
      </w:r>
      <w:r>
        <w:rPr>
          <w:noProof/>
        </w:rPr>
      </w:r>
      <w:r>
        <w:rPr>
          <w:noProof/>
        </w:rPr>
        <w:fldChar w:fldCharType="separate"/>
      </w:r>
      <w:r>
        <w:rPr>
          <w:noProof/>
        </w:rPr>
        <w:t>54</w:t>
      </w:r>
      <w:r>
        <w:rPr>
          <w:noProof/>
        </w:rPr>
        <w:fldChar w:fldCharType="end"/>
      </w:r>
    </w:p>
    <w:p w14:paraId="16611CB7" w14:textId="39FA429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_Toc200704201 \h </w:instrText>
      </w:r>
      <w:r>
        <w:rPr>
          <w:noProof/>
        </w:rPr>
      </w:r>
      <w:r>
        <w:rPr>
          <w:noProof/>
        </w:rPr>
        <w:fldChar w:fldCharType="separate"/>
      </w:r>
      <w:r>
        <w:rPr>
          <w:noProof/>
        </w:rPr>
        <w:t>54</w:t>
      </w:r>
      <w:r>
        <w:rPr>
          <w:noProof/>
        </w:rPr>
        <w:fldChar w:fldCharType="end"/>
      </w:r>
    </w:p>
    <w:p w14:paraId="269763DC" w14:textId="425A679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fldLock="1"/>
      </w:r>
      <w:r>
        <w:rPr>
          <w:noProof/>
        </w:rPr>
        <w:instrText xml:space="preserve"> PAGEREF _Toc200704202 \h </w:instrText>
      </w:r>
      <w:r>
        <w:rPr>
          <w:noProof/>
        </w:rPr>
      </w:r>
      <w:r>
        <w:rPr>
          <w:noProof/>
        </w:rPr>
        <w:fldChar w:fldCharType="separate"/>
      </w:r>
      <w:r>
        <w:rPr>
          <w:noProof/>
        </w:rPr>
        <w:t>54</w:t>
      </w:r>
      <w:r>
        <w:rPr>
          <w:noProof/>
        </w:rPr>
        <w:fldChar w:fldCharType="end"/>
      </w:r>
    </w:p>
    <w:p w14:paraId="18DEBE6C" w14:textId="4075800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_Toc200704203 \h </w:instrText>
      </w:r>
      <w:r>
        <w:rPr>
          <w:noProof/>
        </w:rPr>
      </w:r>
      <w:r>
        <w:rPr>
          <w:noProof/>
        </w:rPr>
        <w:fldChar w:fldCharType="separate"/>
      </w:r>
      <w:r>
        <w:rPr>
          <w:noProof/>
        </w:rPr>
        <w:t>54</w:t>
      </w:r>
      <w:r>
        <w:rPr>
          <w:noProof/>
        </w:rPr>
        <w:fldChar w:fldCharType="end"/>
      </w:r>
    </w:p>
    <w:p w14:paraId="343C045C" w14:textId="2DA51F2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_Toc200704204 \h </w:instrText>
      </w:r>
      <w:r>
        <w:rPr>
          <w:noProof/>
        </w:rPr>
      </w:r>
      <w:r>
        <w:rPr>
          <w:noProof/>
        </w:rPr>
        <w:fldChar w:fldCharType="separate"/>
      </w:r>
      <w:r>
        <w:rPr>
          <w:noProof/>
        </w:rPr>
        <w:t>54</w:t>
      </w:r>
      <w:r>
        <w:rPr>
          <w:noProof/>
        </w:rPr>
        <w:fldChar w:fldCharType="end"/>
      </w:r>
    </w:p>
    <w:p w14:paraId="7D801010" w14:textId="40AAAC2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_Toc200704205 \h </w:instrText>
      </w:r>
      <w:r>
        <w:rPr>
          <w:noProof/>
        </w:rPr>
      </w:r>
      <w:r>
        <w:rPr>
          <w:noProof/>
        </w:rPr>
        <w:fldChar w:fldCharType="separate"/>
      </w:r>
      <w:r>
        <w:rPr>
          <w:noProof/>
        </w:rPr>
        <w:t>54</w:t>
      </w:r>
      <w:r>
        <w:rPr>
          <w:noProof/>
        </w:rPr>
        <w:fldChar w:fldCharType="end"/>
      </w:r>
    </w:p>
    <w:p w14:paraId="34F5436E" w14:textId="415A6DC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_Toc200704206 \h </w:instrText>
      </w:r>
      <w:r>
        <w:rPr>
          <w:noProof/>
        </w:rPr>
      </w:r>
      <w:r>
        <w:rPr>
          <w:noProof/>
        </w:rPr>
        <w:fldChar w:fldCharType="separate"/>
      </w:r>
      <w:r>
        <w:rPr>
          <w:noProof/>
        </w:rPr>
        <w:t>54</w:t>
      </w:r>
      <w:r>
        <w:rPr>
          <w:noProof/>
        </w:rPr>
        <w:fldChar w:fldCharType="end"/>
      </w:r>
    </w:p>
    <w:p w14:paraId="40289220" w14:textId="7579F78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_Toc200704207 \h </w:instrText>
      </w:r>
      <w:r>
        <w:rPr>
          <w:noProof/>
        </w:rPr>
      </w:r>
      <w:r>
        <w:rPr>
          <w:noProof/>
        </w:rPr>
        <w:fldChar w:fldCharType="separate"/>
      </w:r>
      <w:r>
        <w:rPr>
          <w:noProof/>
        </w:rPr>
        <w:t>54</w:t>
      </w:r>
      <w:r>
        <w:rPr>
          <w:noProof/>
        </w:rPr>
        <w:fldChar w:fldCharType="end"/>
      </w:r>
    </w:p>
    <w:p w14:paraId="6F7AB42F" w14:textId="6144C71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_Toc200704208 \h </w:instrText>
      </w:r>
      <w:r>
        <w:rPr>
          <w:noProof/>
        </w:rPr>
      </w:r>
      <w:r>
        <w:rPr>
          <w:noProof/>
        </w:rPr>
        <w:fldChar w:fldCharType="separate"/>
      </w:r>
      <w:r>
        <w:rPr>
          <w:noProof/>
        </w:rPr>
        <w:t>55</w:t>
      </w:r>
      <w:r>
        <w:rPr>
          <w:noProof/>
        </w:rPr>
        <w:fldChar w:fldCharType="end"/>
      </w:r>
    </w:p>
    <w:p w14:paraId="515F51C1" w14:textId="7E750E5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_Toc200704209 \h </w:instrText>
      </w:r>
      <w:r>
        <w:rPr>
          <w:noProof/>
        </w:rPr>
      </w:r>
      <w:r>
        <w:rPr>
          <w:noProof/>
        </w:rPr>
        <w:fldChar w:fldCharType="separate"/>
      </w:r>
      <w:r>
        <w:rPr>
          <w:noProof/>
        </w:rPr>
        <w:t>55</w:t>
      </w:r>
      <w:r>
        <w:rPr>
          <w:noProof/>
        </w:rPr>
        <w:fldChar w:fldCharType="end"/>
      </w:r>
    </w:p>
    <w:p w14:paraId="50D03B7E" w14:textId="304A721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_Toc200704210 \h </w:instrText>
      </w:r>
      <w:r>
        <w:rPr>
          <w:noProof/>
        </w:rPr>
      </w:r>
      <w:r>
        <w:rPr>
          <w:noProof/>
        </w:rPr>
        <w:fldChar w:fldCharType="separate"/>
      </w:r>
      <w:r>
        <w:rPr>
          <w:noProof/>
        </w:rPr>
        <w:t>55</w:t>
      </w:r>
      <w:r>
        <w:rPr>
          <w:noProof/>
        </w:rPr>
        <w:fldChar w:fldCharType="end"/>
      </w:r>
    </w:p>
    <w:p w14:paraId="5F873D91" w14:textId="51DFC28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_Toc200704211 \h </w:instrText>
      </w:r>
      <w:r>
        <w:rPr>
          <w:noProof/>
        </w:rPr>
      </w:r>
      <w:r>
        <w:rPr>
          <w:noProof/>
        </w:rPr>
        <w:fldChar w:fldCharType="separate"/>
      </w:r>
      <w:r>
        <w:rPr>
          <w:noProof/>
        </w:rPr>
        <w:t>55</w:t>
      </w:r>
      <w:r>
        <w:rPr>
          <w:noProof/>
        </w:rPr>
        <w:fldChar w:fldCharType="end"/>
      </w:r>
    </w:p>
    <w:p w14:paraId="6251D9FC" w14:textId="5007A99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_Toc200704212 \h </w:instrText>
      </w:r>
      <w:r>
        <w:rPr>
          <w:noProof/>
        </w:rPr>
      </w:r>
      <w:r>
        <w:rPr>
          <w:noProof/>
        </w:rPr>
        <w:fldChar w:fldCharType="separate"/>
      </w:r>
      <w:r>
        <w:rPr>
          <w:noProof/>
        </w:rPr>
        <w:t>56</w:t>
      </w:r>
      <w:r>
        <w:rPr>
          <w:noProof/>
        </w:rPr>
        <w:fldChar w:fldCharType="end"/>
      </w:r>
    </w:p>
    <w:p w14:paraId="7924917A" w14:textId="76865F5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_Toc200704213 \h </w:instrText>
      </w:r>
      <w:r>
        <w:rPr>
          <w:noProof/>
        </w:rPr>
      </w:r>
      <w:r>
        <w:rPr>
          <w:noProof/>
        </w:rPr>
        <w:fldChar w:fldCharType="separate"/>
      </w:r>
      <w:r>
        <w:rPr>
          <w:noProof/>
        </w:rPr>
        <w:t>56</w:t>
      </w:r>
      <w:r>
        <w:rPr>
          <w:noProof/>
        </w:rPr>
        <w:fldChar w:fldCharType="end"/>
      </w:r>
    </w:p>
    <w:p w14:paraId="0AEDFBF8" w14:textId="752FFDC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_Toc200704214 \h </w:instrText>
      </w:r>
      <w:r>
        <w:rPr>
          <w:noProof/>
        </w:rPr>
      </w:r>
      <w:r>
        <w:rPr>
          <w:noProof/>
        </w:rPr>
        <w:fldChar w:fldCharType="separate"/>
      </w:r>
      <w:r>
        <w:rPr>
          <w:noProof/>
        </w:rPr>
        <w:t>56</w:t>
      </w:r>
      <w:r>
        <w:rPr>
          <w:noProof/>
        </w:rPr>
        <w:fldChar w:fldCharType="end"/>
      </w:r>
    </w:p>
    <w:p w14:paraId="66E81C4D" w14:textId="241F5F3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_Toc200704215 \h </w:instrText>
      </w:r>
      <w:r>
        <w:rPr>
          <w:noProof/>
        </w:rPr>
      </w:r>
      <w:r>
        <w:rPr>
          <w:noProof/>
        </w:rPr>
        <w:fldChar w:fldCharType="separate"/>
      </w:r>
      <w:r>
        <w:rPr>
          <w:noProof/>
        </w:rPr>
        <w:t>56</w:t>
      </w:r>
      <w:r>
        <w:rPr>
          <w:noProof/>
        </w:rPr>
        <w:fldChar w:fldCharType="end"/>
      </w:r>
    </w:p>
    <w:p w14:paraId="7192B38D" w14:textId="43D01C5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_Toc200704216 \h </w:instrText>
      </w:r>
      <w:r>
        <w:rPr>
          <w:noProof/>
        </w:rPr>
      </w:r>
      <w:r>
        <w:rPr>
          <w:noProof/>
        </w:rPr>
        <w:fldChar w:fldCharType="separate"/>
      </w:r>
      <w:r>
        <w:rPr>
          <w:noProof/>
        </w:rPr>
        <w:t>56</w:t>
      </w:r>
      <w:r>
        <w:rPr>
          <w:noProof/>
        </w:rPr>
        <w:fldChar w:fldCharType="end"/>
      </w:r>
    </w:p>
    <w:p w14:paraId="23FF128C" w14:textId="12320D0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_Toc200704217 \h </w:instrText>
      </w:r>
      <w:r>
        <w:rPr>
          <w:noProof/>
        </w:rPr>
      </w:r>
      <w:r>
        <w:rPr>
          <w:noProof/>
        </w:rPr>
        <w:fldChar w:fldCharType="separate"/>
      </w:r>
      <w:r>
        <w:rPr>
          <w:noProof/>
        </w:rPr>
        <w:t>56</w:t>
      </w:r>
      <w:r>
        <w:rPr>
          <w:noProof/>
        </w:rPr>
        <w:fldChar w:fldCharType="end"/>
      </w:r>
    </w:p>
    <w:p w14:paraId="0B77551C" w14:textId="5D8F520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_Toc200704218 \h </w:instrText>
      </w:r>
      <w:r>
        <w:rPr>
          <w:noProof/>
        </w:rPr>
      </w:r>
      <w:r>
        <w:rPr>
          <w:noProof/>
        </w:rPr>
        <w:fldChar w:fldCharType="separate"/>
      </w:r>
      <w:r>
        <w:rPr>
          <w:noProof/>
        </w:rPr>
        <w:t>57</w:t>
      </w:r>
      <w:r>
        <w:rPr>
          <w:noProof/>
        </w:rPr>
        <w:fldChar w:fldCharType="end"/>
      </w:r>
    </w:p>
    <w:p w14:paraId="7C08DB40" w14:textId="5E5B22E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_Toc200704219 \h </w:instrText>
      </w:r>
      <w:r>
        <w:rPr>
          <w:noProof/>
        </w:rPr>
      </w:r>
      <w:r>
        <w:rPr>
          <w:noProof/>
        </w:rPr>
        <w:fldChar w:fldCharType="separate"/>
      </w:r>
      <w:r>
        <w:rPr>
          <w:noProof/>
        </w:rPr>
        <w:t>57</w:t>
      </w:r>
      <w:r>
        <w:rPr>
          <w:noProof/>
        </w:rPr>
        <w:fldChar w:fldCharType="end"/>
      </w:r>
    </w:p>
    <w:p w14:paraId="7AD01C69" w14:textId="70CBAEC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_Toc200704220 \h </w:instrText>
      </w:r>
      <w:r>
        <w:rPr>
          <w:noProof/>
        </w:rPr>
      </w:r>
      <w:r>
        <w:rPr>
          <w:noProof/>
        </w:rPr>
        <w:fldChar w:fldCharType="separate"/>
      </w:r>
      <w:r>
        <w:rPr>
          <w:noProof/>
        </w:rPr>
        <w:t>57</w:t>
      </w:r>
      <w:r>
        <w:rPr>
          <w:noProof/>
        </w:rPr>
        <w:fldChar w:fldCharType="end"/>
      </w:r>
    </w:p>
    <w:p w14:paraId="1CDED338" w14:textId="3F3B3F5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_Toc200704221 \h </w:instrText>
      </w:r>
      <w:r>
        <w:rPr>
          <w:noProof/>
        </w:rPr>
      </w:r>
      <w:r>
        <w:rPr>
          <w:noProof/>
        </w:rPr>
        <w:fldChar w:fldCharType="separate"/>
      </w:r>
      <w:r>
        <w:rPr>
          <w:noProof/>
        </w:rPr>
        <w:t>57</w:t>
      </w:r>
      <w:r>
        <w:rPr>
          <w:noProof/>
        </w:rPr>
        <w:fldChar w:fldCharType="end"/>
      </w:r>
    </w:p>
    <w:p w14:paraId="2B59D48D" w14:textId="27C3948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_Toc200704222 \h </w:instrText>
      </w:r>
      <w:r>
        <w:rPr>
          <w:noProof/>
        </w:rPr>
      </w:r>
      <w:r>
        <w:rPr>
          <w:noProof/>
        </w:rPr>
        <w:fldChar w:fldCharType="separate"/>
      </w:r>
      <w:r>
        <w:rPr>
          <w:noProof/>
        </w:rPr>
        <w:t>57</w:t>
      </w:r>
      <w:r>
        <w:rPr>
          <w:noProof/>
        </w:rPr>
        <w:fldChar w:fldCharType="end"/>
      </w:r>
    </w:p>
    <w:p w14:paraId="303BEA75" w14:textId="310A724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_Toc200704223 \h </w:instrText>
      </w:r>
      <w:r>
        <w:rPr>
          <w:noProof/>
        </w:rPr>
      </w:r>
      <w:r>
        <w:rPr>
          <w:noProof/>
        </w:rPr>
        <w:fldChar w:fldCharType="separate"/>
      </w:r>
      <w:r>
        <w:rPr>
          <w:noProof/>
        </w:rPr>
        <w:t>57</w:t>
      </w:r>
      <w:r>
        <w:rPr>
          <w:noProof/>
        </w:rPr>
        <w:fldChar w:fldCharType="end"/>
      </w:r>
    </w:p>
    <w:p w14:paraId="059E5E0E" w14:textId="12CC3D5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_Toc200704224 \h </w:instrText>
      </w:r>
      <w:r>
        <w:rPr>
          <w:noProof/>
        </w:rPr>
      </w:r>
      <w:r>
        <w:rPr>
          <w:noProof/>
        </w:rPr>
        <w:fldChar w:fldCharType="separate"/>
      </w:r>
      <w:r>
        <w:rPr>
          <w:noProof/>
        </w:rPr>
        <w:t>58</w:t>
      </w:r>
      <w:r>
        <w:rPr>
          <w:noProof/>
        </w:rPr>
        <w:fldChar w:fldCharType="end"/>
      </w:r>
    </w:p>
    <w:p w14:paraId="278AE081" w14:textId="4B8DB00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_Toc200704225 \h </w:instrText>
      </w:r>
      <w:r>
        <w:rPr>
          <w:noProof/>
        </w:rPr>
      </w:r>
      <w:r>
        <w:rPr>
          <w:noProof/>
        </w:rPr>
        <w:fldChar w:fldCharType="separate"/>
      </w:r>
      <w:r>
        <w:rPr>
          <w:noProof/>
        </w:rPr>
        <w:t>58</w:t>
      </w:r>
      <w:r>
        <w:rPr>
          <w:noProof/>
        </w:rPr>
        <w:fldChar w:fldCharType="end"/>
      </w:r>
    </w:p>
    <w:p w14:paraId="15D38F28" w14:textId="0DCA969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_Toc200704226 \h </w:instrText>
      </w:r>
      <w:r>
        <w:rPr>
          <w:noProof/>
        </w:rPr>
      </w:r>
      <w:r>
        <w:rPr>
          <w:noProof/>
        </w:rPr>
        <w:fldChar w:fldCharType="separate"/>
      </w:r>
      <w:r>
        <w:rPr>
          <w:noProof/>
        </w:rPr>
        <w:t>58</w:t>
      </w:r>
      <w:r>
        <w:rPr>
          <w:noProof/>
        </w:rPr>
        <w:fldChar w:fldCharType="end"/>
      </w:r>
    </w:p>
    <w:p w14:paraId="7027A049" w14:textId="1E1784E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_Toc200704227 \h </w:instrText>
      </w:r>
      <w:r>
        <w:rPr>
          <w:noProof/>
        </w:rPr>
      </w:r>
      <w:r>
        <w:rPr>
          <w:noProof/>
        </w:rPr>
        <w:fldChar w:fldCharType="separate"/>
      </w:r>
      <w:r>
        <w:rPr>
          <w:noProof/>
        </w:rPr>
        <w:t>58</w:t>
      </w:r>
      <w:r>
        <w:rPr>
          <w:noProof/>
        </w:rPr>
        <w:fldChar w:fldCharType="end"/>
      </w:r>
    </w:p>
    <w:p w14:paraId="3B3CF78C" w14:textId="5A36F0F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fldLock="1"/>
      </w:r>
      <w:r>
        <w:rPr>
          <w:noProof/>
        </w:rPr>
        <w:instrText xml:space="preserve"> PAGEREF _Toc200704228 \h </w:instrText>
      </w:r>
      <w:r>
        <w:rPr>
          <w:noProof/>
        </w:rPr>
      </w:r>
      <w:r>
        <w:rPr>
          <w:noProof/>
        </w:rPr>
        <w:fldChar w:fldCharType="separate"/>
      </w:r>
      <w:r>
        <w:rPr>
          <w:noProof/>
        </w:rPr>
        <w:t>59</w:t>
      </w:r>
      <w:r>
        <w:rPr>
          <w:noProof/>
        </w:rPr>
        <w:fldChar w:fldCharType="end"/>
      </w:r>
    </w:p>
    <w:p w14:paraId="2CF18669" w14:textId="4E410409"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_Toc200704229 \h </w:instrText>
      </w:r>
      <w:r>
        <w:rPr>
          <w:noProof/>
        </w:rPr>
      </w:r>
      <w:r>
        <w:rPr>
          <w:noProof/>
        </w:rPr>
        <w:fldChar w:fldCharType="separate"/>
      </w:r>
      <w:r>
        <w:rPr>
          <w:noProof/>
        </w:rPr>
        <w:t>59</w:t>
      </w:r>
      <w:r>
        <w:rPr>
          <w:noProof/>
        </w:rPr>
        <w:fldChar w:fldCharType="end"/>
      </w:r>
    </w:p>
    <w:p w14:paraId="48BE27BC" w14:textId="4433D43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_Toc200704230 \h </w:instrText>
      </w:r>
      <w:r>
        <w:rPr>
          <w:noProof/>
        </w:rPr>
      </w:r>
      <w:r>
        <w:rPr>
          <w:noProof/>
        </w:rPr>
        <w:fldChar w:fldCharType="separate"/>
      </w:r>
      <w:r>
        <w:rPr>
          <w:noProof/>
        </w:rPr>
        <w:t>59</w:t>
      </w:r>
      <w:r>
        <w:rPr>
          <w:noProof/>
        </w:rPr>
        <w:fldChar w:fldCharType="end"/>
      </w:r>
    </w:p>
    <w:p w14:paraId="42073CFA" w14:textId="0D18A39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_Toc200704231 \h </w:instrText>
      </w:r>
      <w:r>
        <w:rPr>
          <w:noProof/>
        </w:rPr>
      </w:r>
      <w:r>
        <w:rPr>
          <w:noProof/>
        </w:rPr>
        <w:fldChar w:fldCharType="separate"/>
      </w:r>
      <w:r>
        <w:rPr>
          <w:noProof/>
        </w:rPr>
        <w:t>59</w:t>
      </w:r>
      <w:r>
        <w:rPr>
          <w:noProof/>
        </w:rPr>
        <w:fldChar w:fldCharType="end"/>
      </w:r>
    </w:p>
    <w:p w14:paraId="2ABB08F4" w14:textId="3A48BE2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_Toc200704232 \h </w:instrText>
      </w:r>
      <w:r>
        <w:rPr>
          <w:noProof/>
        </w:rPr>
      </w:r>
      <w:r>
        <w:rPr>
          <w:noProof/>
        </w:rPr>
        <w:fldChar w:fldCharType="separate"/>
      </w:r>
      <w:r>
        <w:rPr>
          <w:noProof/>
        </w:rPr>
        <w:t>60</w:t>
      </w:r>
      <w:r>
        <w:rPr>
          <w:noProof/>
        </w:rPr>
        <w:fldChar w:fldCharType="end"/>
      </w:r>
    </w:p>
    <w:p w14:paraId="64535314" w14:textId="005B281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_Toc200704233 \h </w:instrText>
      </w:r>
      <w:r>
        <w:rPr>
          <w:noProof/>
        </w:rPr>
      </w:r>
      <w:r>
        <w:rPr>
          <w:noProof/>
        </w:rPr>
        <w:fldChar w:fldCharType="separate"/>
      </w:r>
      <w:r>
        <w:rPr>
          <w:noProof/>
        </w:rPr>
        <w:t>60</w:t>
      </w:r>
      <w:r>
        <w:rPr>
          <w:noProof/>
        </w:rPr>
        <w:fldChar w:fldCharType="end"/>
      </w:r>
    </w:p>
    <w:p w14:paraId="6BA70952" w14:textId="49574BE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_Toc200704234 \h </w:instrText>
      </w:r>
      <w:r>
        <w:rPr>
          <w:noProof/>
        </w:rPr>
      </w:r>
      <w:r>
        <w:rPr>
          <w:noProof/>
        </w:rPr>
        <w:fldChar w:fldCharType="separate"/>
      </w:r>
      <w:r>
        <w:rPr>
          <w:noProof/>
        </w:rPr>
        <w:t>60</w:t>
      </w:r>
      <w:r>
        <w:rPr>
          <w:noProof/>
        </w:rPr>
        <w:fldChar w:fldCharType="end"/>
      </w:r>
    </w:p>
    <w:p w14:paraId="021D6D94" w14:textId="5DB6A18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_Toc200704235 \h </w:instrText>
      </w:r>
      <w:r>
        <w:rPr>
          <w:noProof/>
        </w:rPr>
      </w:r>
      <w:r>
        <w:rPr>
          <w:noProof/>
        </w:rPr>
        <w:fldChar w:fldCharType="separate"/>
      </w:r>
      <w:r>
        <w:rPr>
          <w:noProof/>
        </w:rPr>
        <w:t>61</w:t>
      </w:r>
      <w:r>
        <w:rPr>
          <w:noProof/>
        </w:rPr>
        <w:fldChar w:fldCharType="end"/>
      </w:r>
    </w:p>
    <w:p w14:paraId="3E0171B3" w14:textId="37F839A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_Toc200704236 \h </w:instrText>
      </w:r>
      <w:r>
        <w:rPr>
          <w:noProof/>
        </w:rPr>
      </w:r>
      <w:r>
        <w:rPr>
          <w:noProof/>
        </w:rPr>
        <w:fldChar w:fldCharType="separate"/>
      </w:r>
      <w:r>
        <w:rPr>
          <w:noProof/>
        </w:rPr>
        <w:t>61</w:t>
      </w:r>
      <w:r>
        <w:rPr>
          <w:noProof/>
        </w:rPr>
        <w:fldChar w:fldCharType="end"/>
      </w:r>
    </w:p>
    <w:p w14:paraId="5873BCF1" w14:textId="03AB6E0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_Toc200704237 \h </w:instrText>
      </w:r>
      <w:r>
        <w:rPr>
          <w:noProof/>
        </w:rPr>
      </w:r>
      <w:r>
        <w:rPr>
          <w:noProof/>
        </w:rPr>
        <w:fldChar w:fldCharType="separate"/>
      </w:r>
      <w:r>
        <w:rPr>
          <w:noProof/>
        </w:rPr>
        <w:t>62</w:t>
      </w:r>
      <w:r>
        <w:rPr>
          <w:noProof/>
        </w:rPr>
        <w:fldChar w:fldCharType="end"/>
      </w:r>
    </w:p>
    <w:p w14:paraId="6B243D05" w14:textId="4FC7286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_Toc200704238 \h </w:instrText>
      </w:r>
      <w:r>
        <w:rPr>
          <w:noProof/>
        </w:rPr>
      </w:r>
      <w:r>
        <w:rPr>
          <w:noProof/>
        </w:rPr>
        <w:fldChar w:fldCharType="separate"/>
      </w:r>
      <w:r>
        <w:rPr>
          <w:noProof/>
        </w:rPr>
        <w:t>63</w:t>
      </w:r>
      <w:r>
        <w:rPr>
          <w:noProof/>
        </w:rPr>
        <w:fldChar w:fldCharType="end"/>
      </w:r>
    </w:p>
    <w:p w14:paraId="6845CFFE" w14:textId="2EEDAA0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_Toc200704239 \h </w:instrText>
      </w:r>
      <w:r>
        <w:rPr>
          <w:noProof/>
        </w:rPr>
      </w:r>
      <w:r>
        <w:rPr>
          <w:noProof/>
        </w:rPr>
        <w:fldChar w:fldCharType="separate"/>
      </w:r>
      <w:r>
        <w:rPr>
          <w:noProof/>
        </w:rPr>
        <w:t>64</w:t>
      </w:r>
      <w:r>
        <w:rPr>
          <w:noProof/>
        </w:rPr>
        <w:fldChar w:fldCharType="end"/>
      </w:r>
    </w:p>
    <w:p w14:paraId="594921C2" w14:textId="684A26D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_Toc200704240 \h </w:instrText>
      </w:r>
      <w:r>
        <w:rPr>
          <w:noProof/>
        </w:rPr>
      </w:r>
      <w:r>
        <w:rPr>
          <w:noProof/>
        </w:rPr>
        <w:fldChar w:fldCharType="separate"/>
      </w:r>
      <w:r>
        <w:rPr>
          <w:noProof/>
        </w:rPr>
        <w:t>66</w:t>
      </w:r>
      <w:r>
        <w:rPr>
          <w:noProof/>
        </w:rPr>
        <w:fldChar w:fldCharType="end"/>
      </w:r>
    </w:p>
    <w:p w14:paraId="65A0EB30" w14:textId="6AF77D5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_Toc200704241 \h </w:instrText>
      </w:r>
      <w:r>
        <w:rPr>
          <w:noProof/>
        </w:rPr>
      </w:r>
      <w:r>
        <w:rPr>
          <w:noProof/>
        </w:rPr>
        <w:fldChar w:fldCharType="separate"/>
      </w:r>
      <w:r>
        <w:rPr>
          <w:noProof/>
        </w:rPr>
        <w:t>66</w:t>
      </w:r>
      <w:r>
        <w:rPr>
          <w:noProof/>
        </w:rPr>
        <w:fldChar w:fldCharType="end"/>
      </w:r>
    </w:p>
    <w:p w14:paraId="696B76DD" w14:textId="0F209EA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_Toc200704242 \h </w:instrText>
      </w:r>
      <w:r>
        <w:rPr>
          <w:noProof/>
        </w:rPr>
      </w:r>
      <w:r>
        <w:rPr>
          <w:noProof/>
        </w:rPr>
        <w:fldChar w:fldCharType="separate"/>
      </w:r>
      <w:r>
        <w:rPr>
          <w:noProof/>
        </w:rPr>
        <w:t>67</w:t>
      </w:r>
      <w:r>
        <w:rPr>
          <w:noProof/>
        </w:rPr>
        <w:fldChar w:fldCharType="end"/>
      </w:r>
    </w:p>
    <w:p w14:paraId="5ABBE1BD" w14:textId="4239E90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_Toc200704243 \h </w:instrText>
      </w:r>
      <w:r>
        <w:rPr>
          <w:noProof/>
        </w:rPr>
      </w:r>
      <w:r>
        <w:rPr>
          <w:noProof/>
        </w:rPr>
        <w:fldChar w:fldCharType="separate"/>
      </w:r>
      <w:r>
        <w:rPr>
          <w:noProof/>
        </w:rPr>
        <w:t>67</w:t>
      </w:r>
      <w:r>
        <w:rPr>
          <w:noProof/>
        </w:rPr>
        <w:fldChar w:fldCharType="end"/>
      </w:r>
    </w:p>
    <w:p w14:paraId="74CFE740" w14:textId="7BAFAFB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_Toc200704244 \h </w:instrText>
      </w:r>
      <w:r>
        <w:rPr>
          <w:noProof/>
        </w:rPr>
      </w:r>
      <w:r>
        <w:rPr>
          <w:noProof/>
        </w:rPr>
        <w:fldChar w:fldCharType="separate"/>
      </w:r>
      <w:r>
        <w:rPr>
          <w:noProof/>
        </w:rPr>
        <w:t>67</w:t>
      </w:r>
      <w:r>
        <w:rPr>
          <w:noProof/>
        </w:rPr>
        <w:fldChar w:fldCharType="end"/>
      </w:r>
    </w:p>
    <w:p w14:paraId="66E7690D" w14:textId="2A45AF1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_Toc200704245 \h </w:instrText>
      </w:r>
      <w:r>
        <w:rPr>
          <w:noProof/>
        </w:rPr>
      </w:r>
      <w:r>
        <w:rPr>
          <w:noProof/>
        </w:rPr>
        <w:fldChar w:fldCharType="separate"/>
      </w:r>
      <w:r>
        <w:rPr>
          <w:noProof/>
        </w:rPr>
        <w:t>67</w:t>
      </w:r>
      <w:r>
        <w:rPr>
          <w:noProof/>
        </w:rPr>
        <w:fldChar w:fldCharType="end"/>
      </w:r>
    </w:p>
    <w:p w14:paraId="56B5F9A7" w14:textId="2E5A9AE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_Toc200704246 \h </w:instrText>
      </w:r>
      <w:r>
        <w:rPr>
          <w:noProof/>
        </w:rPr>
      </w:r>
      <w:r>
        <w:rPr>
          <w:noProof/>
        </w:rPr>
        <w:fldChar w:fldCharType="separate"/>
      </w:r>
      <w:r>
        <w:rPr>
          <w:noProof/>
        </w:rPr>
        <w:t>68</w:t>
      </w:r>
      <w:r>
        <w:rPr>
          <w:noProof/>
        </w:rPr>
        <w:fldChar w:fldCharType="end"/>
      </w:r>
    </w:p>
    <w:p w14:paraId="1E376505" w14:textId="6F29875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_Toc200704247 \h </w:instrText>
      </w:r>
      <w:r>
        <w:rPr>
          <w:noProof/>
        </w:rPr>
      </w:r>
      <w:r>
        <w:rPr>
          <w:noProof/>
        </w:rPr>
        <w:fldChar w:fldCharType="separate"/>
      </w:r>
      <w:r>
        <w:rPr>
          <w:noProof/>
        </w:rPr>
        <w:t>68</w:t>
      </w:r>
      <w:r>
        <w:rPr>
          <w:noProof/>
        </w:rPr>
        <w:fldChar w:fldCharType="end"/>
      </w:r>
    </w:p>
    <w:p w14:paraId="4E2B3321" w14:textId="2DEE3D7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_Toc200704248 \h </w:instrText>
      </w:r>
      <w:r>
        <w:rPr>
          <w:noProof/>
        </w:rPr>
      </w:r>
      <w:r>
        <w:rPr>
          <w:noProof/>
        </w:rPr>
        <w:fldChar w:fldCharType="separate"/>
      </w:r>
      <w:r>
        <w:rPr>
          <w:noProof/>
        </w:rPr>
        <w:t>68</w:t>
      </w:r>
      <w:r>
        <w:rPr>
          <w:noProof/>
        </w:rPr>
        <w:fldChar w:fldCharType="end"/>
      </w:r>
    </w:p>
    <w:p w14:paraId="6A55494F" w14:textId="387F9B8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_Toc200704249 \h </w:instrText>
      </w:r>
      <w:r>
        <w:rPr>
          <w:noProof/>
        </w:rPr>
      </w:r>
      <w:r>
        <w:rPr>
          <w:noProof/>
        </w:rPr>
        <w:fldChar w:fldCharType="separate"/>
      </w:r>
      <w:r>
        <w:rPr>
          <w:noProof/>
        </w:rPr>
        <w:t>68</w:t>
      </w:r>
      <w:r>
        <w:rPr>
          <w:noProof/>
        </w:rPr>
        <w:fldChar w:fldCharType="end"/>
      </w:r>
    </w:p>
    <w:p w14:paraId="64EA511C" w14:textId="11B7914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_Toc200704250 \h </w:instrText>
      </w:r>
      <w:r>
        <w:rPr>
          <w:noProof/>
        </w:rPr>
      </w:r>
      <w:r>
        <w:rPr>
          <w:noProof/>
        </w:rPr>
        <w:fldChar w:fldCharType="separate"/>
      </w:r>
      <w:r>
        <w:rPr>
          <w:noProof/>
        </w:rPr>
        <w:t>68</w:t>
      </w:r>
      <w:r>
        <w:rPr>
          <w:noProof/>
        </w:rPr>
        <w:fldChar w:fldCharType="end"/>
      </w:r>
    </w:p>
    <w:p w14:paraId="0C369137" w14:textId="52FA500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_Toc200704251 \h </w:instrText>
      </w:r>
      <w:r>
        <w:rPr>
          <w:noProof/>
        </w:rPr>
      </w:r>
      <w:r>
        <w:rPr>
          <w:noProof/>
        </w:rPr>
        <w:fldChar w:fldCharType="separate"/>
      </w:r>
      <w:r>
        <w:rPr>
          <w:noProof/>
        </w:rPr>
        <w:t>68</w:t>
      </w:r>
      <w:r>
        <w:rPr>
          <w:noProof/>
        </w:rPr>
        <w:fldChar w:fldCharType="end"/>
      </w:r>
    </w:p>
    <w:p w14:paraId="246DAFFE" w14:textId="48EB312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_Toc200704252 \h </w:instrText>
      </w:r>
      <w:r>
        <w:rPr>
          <w:noProof/>
        </w:rPr>
      </w:r>
      <w:r>
        <w:rPr>
          <w:noProof/>
        </w:rPr>
        <w:fldChar w:fldCharType="separate"/>
      </w:r>
      <w:r>
        <w:rPr>
          <w:noProof/>
        </w:rPr>
        <w:t>68</w:t>
      </w:r>
      <w:r>
        <w:rPr>
          <w:noProof/>
        </w:rPr>
        <w:fldChar w:fldCharType="end"/>
      </w:r>
    </w:p>
    <w:p w14:paraId="1F0561EA" w14:textId="7B716BE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_Toc200704253 \h </w:instrText>
      </w:r>
      <w:r>
        <w:rPr>
          <w:noProof/>
        </w:rPr>
      </w:r>
      <w:r>
        <w:rPr>
          <w:noProof/>
        </w:rPr>
        <w:fldChar w:fldCharType="separate"/>
      </w:r>
      <w:r>
        <w:rPr>
          <w:noProof/>
        </w:rPr>
        <w:t>69</w:t>
      </w:r>
      <w:r>
        <w:rPr>
          <w:noProof/>
        </w:rPr>
        <w:fldChar w:fldCharType="end"/>
      </w:r>
    </w:p>
    <w:p w14:paraId="2C8A2227" w14:textId="05B89AF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_Toc200704254 \h </w:instrText>
      </w:r>
      <w:r>
        <w:rPr>
          <w:noProof/>
        </w:rPr>
      </w:r>
      <w:r>
        <w:rPr>
          <w:noProof/>
        </w:rPr>
        <w:fldChar w:fldCharType="separate"/>
      </w:r>
      <w:r>
        <w:rPr>
          <w:noProof/>
        </w:rPr>
        <w:t>69</w:t>
      </w:r>
      <w:r>
        <w:rPr>
          <w:noProof/>
        </w:rPr>
        <w:fldChar w:fldCharType="end"/>
      </w:r>
    </w:p>
    <w:p w14:paraId="4A4D0B55" w14:textId="67E7F0E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_Toc200704255 \h </w:instrText>
      </w:r>
      <w:r>
        <w:rPr>
          <w:noProof/>
        </w:rPr>
      </w:r>
      <w:r>
        <w:rPr>
          <w:noProof/>
        </w:rPr>
        <w:fldChar w:fldCharType="separate"/>
      </w:r>
      <w:r>
        <w:rPr>
          <w:noProof/>
        </w:rPr>
        <w:t>69</w:t>
      </w:r>
      <w:r>
        <w:rPr>
          <w:noProof/>
        </w:rPr>
        <w:fldChar w:fldCharType="end"/>
      </w:r>
    </w:p>
    <w:p w14:paraId="08B89B91" w14:textId="615F5AC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_Toc200704256 \h </w:instrText>
      </w:r>
      <w:r>
        <w:rPr>
          <w:noProof/>
        </w:rPr>
      </w:r>
      <w:r>
        <w:rPr>
          <w:noProof/>
        </w:rPr>
        <w:fldChar w:fldCharType="separate"/>
      </w:r>
      <w:r>
        <w:rPr>
          <w:noProof/>
        </w:rPr>
        <w:t>70</w:t>
      </w:r>
      <w:r>
        <w:rPr>
          <w:noProof/>
        </w:rPr>
        <w:fldChar w:fldCharType="end"/>
      </w:r>
    </w:p>
    <w:p w14:paraId="2D34BB6E" w14:textId="15C7B9D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_Toc200704257 \h </w:instrText>
      </w:r>
      <w:r>
        <w:rPr>
          <w:noProof/>
        </w:rPr>
      </w:r>
      <w:r>
        <w:rPr>
          <w:noProof/>
        </w:rPr>
        <w:fldChar w:fldCharType="separate"/>
      </w:r>
      <w:r>
        <w:rPr>
          <w:noProof/>
        </w:rPr>
        <w:t>71</w:t>
      </w:r>
      <w:r>
        <w:rPr>
          <w:noProof/>
        </w:rPr>
        <w:fldChar w:fldCharType="end"/>
      </w:r>
    </w:p>
    <w:p w14:paraId="5B0735D0" w14:textId="0806395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_Toc200704258 \h </w:instrText>
      </w:r>
      <w:r>
        <w:rPr>
          <w:noProof/>
        </w:rPr>
      </w:r>
      <w:r>
        <w:rPr>
          <w:noProof/>
        </w:rPr>
        <w:fldChar w:fldCharType="separate"/>
      </w:r>
      <w:r>
        <w:rPr>
          <w:noProof/>
        </w:rPr>
        <w:t>72</w:t>
      </w:r>
      <w:r>
        <w:rPr>
          <w:noProof/>
        </w:rPr>
        <w:fldChar w:fldCharType="end"/>
      </w:r>
    </w:p>
    <w:p w14:paraId="3EA85803" w14:textId="476A8BD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_Toc200704259 \h </w:instrText>
      </w:r>
      <w:r>
        <w:rPr>
          <w:noProof/>
        </w:rPr>
      </w:r>
      <w:r>
        <w:rPr>
          <w:noProof/>
        </w:rPr>
        <w:fldChar w:fldCharType="separate"/>
      </w:r>
      <w:r>
        <w:rPr>
          <w:noProof/>
        </w:rPr>
        <w:t>72</w:t>
      </w:r>
      <w:r>
        <w:rPr>
          <w:noProof/>
        </w:rPr>
        <w:fldChar w:fldCharType="end"/>
      </w:r>
    </w:p>
    <w:p w14:paraId="5B4530B2" w14:textId="19F2717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_Toc200704260 \h </w:instrText>
      </w:r>
      <w:r>
        <w:rPr>
          <w:noProof/>
        </w:rPr>
      </w:r>
      <w:r>
        <w:rPr>
          <w:noProof/>
        </w:rPr>
        <w:fldChar w:fldCharType="separate"/>
      </w:r>
      <w:r>
        <w:rPr>
          <w:noProof/>
        </w:rPr>
        <w:t>72</w:t>
      </w:r>
      <w:r>
        <w:rPr>
          <w:noProof/>
        </w:rPr>
        <w:fldChar w:fldCharType="end"/>
      </w:r>
    </w:p>
    <w:p w14:paraId="086A130E" w14:textId="1708FAE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_Toc200704261 \h </w:instrText>
      </w:r>
      <w:r>
        <w:rPr>
          <w:noProof/>
        </w:rPr>
      </w:r>
      <w:r>
        <w:rPr>
          <w:noProof/>
        </w:rPr>
        <w:fldChar w:fldCharType="separate"/>
      </w:r>
      <w:r>
        <w:rPr>
          <w:noProof/>
        </w:rPr>
        <w:t>73</w:t>
      </w:r>
      <w:r>
        <w:rPr>
          <w:noProof/>
        </w:rPr>
        <w:fldChar w:fldCharType="end"/>
      </w:r>
    </w:p>
    <w:p w14:paraId="6869B343" w14:textId="66870D0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_Toc200704262 \h </w:instrText>
      </w:r>
      <w:r>
        <w:rPr>
          <w:noProof/>
        </w:rPr>
      </w:r>
      <w:r>
        <w:rPr>
          <w:noProof/>
        </w:rPr>
        <w:fldChar w:fldCharType="separate"/>
      </w:r>
      <w:r>
        <w:rPr>
          <w:noProof/>
        </w:rPr>
        <w:t>73</w:t>
      </w:r>
      <w:r>
        <w:rPr>
          <w:noProof/>
        </w:rPr>
        <w:fldChar w:fldCharType="end"/>
      </w:r>
    </w:p>
    <w:p w14:paraId="3A0EED81" w14:textId="3EAAF67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_Toc200704263 \h </w:instrText>
      </w:r>
      <w:r>
        <w:rPr>
          <w:noProof/>
        </w:rPr>
      </w:r>
      <w:r>
        <w:rPr>
          <w:noProof/>
        </w:rPr>
        <w:fldChar w:fldCharType="separate"/>
      </w:r>
      <w:r>
        <w:rPr>
          <w:noProof/>
        </w:rPr>
        <w:t>74</w:t>
      </w:r>
      <w:r>
        <w:rPr>
          <w:noProof/>
        </w:rPr>
        <w:fldChar w:fldCharType="end"/>
      </w:r>
    </w:p>
    <w:p w14:paraId="69BA315F" w14:textId="5FD76F7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_Toc200704264 \h </w:instrText>
      </w:r>
      <w:r>
        <w:rPr>
          <w:noProof/>
        </w:rPr>
      </w:r>
      <w:r>
        <w:rPr>
          <w:noProof/>
        </w:rPr>
        <w:fldChar w:fldCharType="separate"/>
      </w:r>
      <w:r>
        <w:rPr>
          <w:noProof/>
        </w:rPr>
        <w:t>74</w:t>
      </w:r>
      <w:r>
        <w:rPr>
          <w:noProof/>
        </w:rPr>
        <w:fldChar w:fldCharType="end"/>
      </w:r>
    </w:p>
    <w:p w14:paraId="2704FC9A" w14:textId="307BFDB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_Toc200704265 \h </w:instrText>
      </w:r>
      <w:r>
        <w:rPr>
          <w:noProof/>
        </w:rPr>
      </w:r>
      <w:r>
        <w:rPr>
          <w:noProof/>
        </w:rPr>
        <w:fldChar w:fldCharType="separate"/>
      </w:r>
      <w:r>
        <w:rPr>
          <w:noProof/>
        </w:rPr>
        <w:t>74</w:t>
      </w:r>
      <w:r>
        <w:rPr>
          <w:noProof/>
        </w:rPr>
        <w:fldChar w:fldCharType="end"/>
      </w:r>
    </w:p>
    <w:p w14:paraId="055B79CA" w14:textId="20A1DAB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_Toc200704266 \h </w:instrText>
      </w:r>
      <w:r>
        <w:rPr>
          <w:noProof/>
        </w:rPr>
      </w:r>
      <w:r>
        <w:rPr>
          <w:noProof/>
        </w:rPr>
        <w:fldChar w:fldCharType="separate"/>
      </w:r>
      <w:r>
        <w:rPr>
          <w:noProof/>
        </w:rPr>
        <w:t>74</w:t>
      </w:r>
      <w:r>
        <w:rPr>
          <w:noProof/>
        </w:rPr>
        <w:fldChar w:fldCharType="end"/>
      </w:r>
    </w:p>
    <w:p w14:paraId="215BE5B2" w14:textId="1AE80C3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_Toc200704267 \h </w:instrText>
      </w:r>
      <w:r>
        <w:rPr>
          <w:noProof/>
        </w:rPr>
      </w:r>
      <w:r>
        <w:rPr>
          <w:noProof/>
        </w:rPr>
        <w:fldChar w:fldCharType="separate"/>
      </w:r>
      <w:r>
        <w:rPr>
          <w:noProof/>
        </w:rPr>
        <w:t>75</w:t>
      </w:r>
      <w:r>
        <w:rPr>
          <w:noProof/>
        </w:rPr>
        <w:fldChar w:fldCharType="end"/>
      </w:r>
    </w:p>
    <w:p w14:paraId="5D8790B0" w14:textId="75DE90D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_Toc200704268 \h </w:instrText>
      </w:r>
      <w:r>
        <w:rPr>
          <w:noProof/>
        </w:rPr>
      </w:r>
      <w:r>
        <w:rPr>
          <w:noProof/>
        </w:rPr>
        <w:fldChar w:fldCharType="separate"/>
      </w:r>
      <w:r>
        <w:rPr>
          <w:noProof/>
        </w:rPr>
        <w:t>75</w:t>
      </w:r>
      <w:r>
        <w:rPr>
          <w:noProof/>
        </w:rPr>
        <w:fldChar w:fldCharType="end"/>
      </w:r>
    </w:p>
    <w:p w14:paraId="34C6A487" w14:textId="45530B1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_Toc200704269 \h </w:instrText>
      </w:r>
      <w:r>
        <w:rPr>
          <w:noProof/>
        </w:rPr>
      </w:r>
      <w:r>
        <w:rPr>
          <w:noProof/>
        </w:rPr>
        <w:fldChar w:fldCharType="separate"/>
      </w:r>
      <w:r>
        <w:rPr>
          <w:noProof/>
        </w:rPr>
        <w:t>76</w:t>
      </w:r>
      <w:r>
        <w:rPr>
          <w:noProof/>
        </w:rPr>
        <w:fldChar w:fldCharType="end"/>
      </w:r>
    </w:p>
    <w:p w14:paraId="43A29ACC" w14:textId="18BA860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_Toc200704270 \h </w:instrText>
      </w:r>
      <w:r>
        <w:rPr>
          <w:noProof/>
        </w:rPr>
      </w:r>
      <w:r>
        <w:rPr>
          <w:noProof/>
        </w:rPr>
        <w:fldChar w:fldCharType="separate"/>
      </w:r>
      <w:r>
        <w:rPr>
          <w:noProof/>
        </w:rPr>
        <w:t>76</w:t>
      </w:r>
      <w:r>
        <w:rPr>
          <w:noProof/>
        </w:rPr>
        <w:fldChar w:fldCharType="end"/>
      </w:r>
    </w:p>
    <w:p w14:paraId="50195016" w14:textId="405E5A5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_Toc200704271 \h </w:instrText>
      </w:r>
      <w:r>
        <w:rPr>
          <w:noProof/>
        </w:rPr>
      </w:r>
      <w:r>
        <w:rPr>
          <w:noProof/>
        </w:rPr>
        <w:fldChar w:fldCharType="separate"/>
      </w:r>
      <w:r>
        <w:rPr>
          <w:noProof/>
        </w:rPr>
        <w:t>76</w:t>
      </w:r>
      <w:r>
        <w:rPr>
          <w:noProof/>
        </w:rPr>
        <w:fldChar w:fldCharType="end"/>
      </w:r>
    </w:p>
    <w:p w14:paraId="76223CDF" w14:textId="322791C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_Toc200704272 \h </w:instrText>
      </w:r>
      <w:r>
        <w:rPr>
          <w:noProof/>
        </w:rPr>
      </w:r>
      <w:r>
        <w:rPr>
          <w:noProof/>
        </w:rPr>
        <w:fldChar w:fldCharType="separate"/>
      </w:r>
      <w:r>
        <w:rPr>
          <w:noProof/>
        </w:rPr>
        <w:t>77</w:t>
      </w:r>
      <w:r>
        <w:rPr>
          <w:noProof/>
        </w:rPr>
        <w:fldChar w:fldCharType="end"/>
      </w:r>
    </w:p>
    <w:p w14:paraId="1A8631E6" w14:textId="7D1D906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_Toc200704273 \h </w:instrText>
      </w:r>
      <w:r>
        <w:rPr>
          <w:noProof/>
        </w:rPr>
      </w:r>
      <w:r>
        <w:rPr>
          <w:noProof/>
        </w:rPr>
        <w:fldChar w:fldCharType="separate"/>
      </w:r>
      <w:r>
        <w:rPr>
          <w:noProof/>
        </w:rPr>
        <w:t>77</w:t>
      </w:r>
      <w:r>
        <w:rPr>
          <w:noProof/>
        </w:rPr>
        <w:fldChar w:fldCharType="end"/>
      </w:r>
    </w:p>
    <w:p w14:paraId="2934F3D6" w14:textId="48867B5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_Toc200704274 \h </w:instrText>
      </w:r>
      <w:r>
        <w:rPr>
          <w:noProof/>
        </w:rPr>
      </w:r>
      <w:r>
        <w:rPr>
          <w:noProof/>
        </w:rPr>
        <w:fldChar w:fldCharType="separate"/>
      </w:r>
      <w:r>
        <w:rPr>
          <w:noProof/>
        </w:rPr>
        <w:t>77</w:t>
      </w:r>
      <w:r>
        <w:rPr>
          <w:noProof/>
        </w:rPr>
        <w:fldChar w:fldCharType="end"/>
      </w:r>
    </w:p>
    <w:p w14:paraId="6F7B23D1" w14:textId="2F4D732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_Toc200704275 \h </w:instrText>
      </w:r>
      <w:r>
        <w:rPr>
          <w:noProof/>
        </w:rPr>
      </w:r>
      <w:r>
        <w:rPr>
          <w:noProof/>
        </w:rPr>
        <w:fldChar w:fldCharType="separate"/>
      </w:r>
      <w:r>
        <w:rPr>
          <w:noProof/>
        </w:rPr>
        <w:t>77</w:t>
      </w:r>
      <w:r>
        <w:rPr>
          <w:noProof/>
        </w:rPr>
        <w:fldChar w:fldCharType="end"/>
      </w:r>
    </w:p>
    <w:p w14:paraId="621A0947" w14:textId="08AB292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_Toc200704276 \h </w:instrText>
      </w:r>
      <w:r>
        <w:rPr>
          <w:noProof/>
        </w:rPr>
      </w:r>
      <w:r>
        <w:rPr>
          <w:noProof/>
        </w:rPr>
        <w:fldChar w:fldCharType="separate"/>
      </w:r>
      <w:r>
        <w:rPr>
          <w:noProof/>
        </w:rPr>
        <w:t>77</w:t>
      </w:r>
      <w:r>
        <w:rPr>
          <w:noProof/>
        </w:rPr>
        <w:fldChar w:fldCharType="end"/>
      </w:r>
    </w:p>
    <w:p w14:paraId="1BE2C87B" w14:textId="1A489A0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_Toc200704277 \h </w:instrText>
      </w:r>
      <w:r>
        <w:rPr>
          <w:noProof/>
        </w:rPr>
      </w:r>
      <w:r>
        <w:rPr>
          <w:noProof/>
        </w:rPr>
        <w:fldChar w:fldCharType="separate"/>
      </w:r>
      <w:r>
        <w:rPr>
          <w:noProof/>
        </w:rPr>
        <w:t>78</w:t>
      </w:r>
      <w:r>
        <w:rPr>
          <w:noProof/>
        </w:rPr>
        <w:fldChar w:fldCharType="end"/>
      </w:r>
    </w:p>
    <w:p w14:paraId="6631C86F" w14:textId="4E7AFE3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A76DA">
        <w:rPr>
          <w:rFonts w:cs="Arial"/>
          <w:noProof/>
          <w:lang w:eastAsia="zh-CN"/>
        </w:rPr>
        <w:t>Pc5QoSPara</w:t>
      </w:r>
      <w:r>
        <w:rPr>
          <w:noProof/>
        </w:rPr>
        <w:tab/>
      </w:r>
      <w:r>
        <w:rPr>
          <w:noProof/>
        </w:rPr>
        <w:fldChar w:fldCharType="begin" w:fldLock="1"/>
      </w:r>
      <w:r>
        <w:rPr>
          <w:noProof/>
        </w:rPr>
        <w:instrText xml:space="preserve"> PAGEREF _Toc200704278 \h </w:instrText>
      </w:r>
      <w:r>
        <w:rPr>
          <w:noProof/>
        </w:rPr>
      </w:r>
      <w:r>
        <w:rPr>
          <w:noProof/>
        </w:rPr>
        <w:fldChar w:fldCharType="separate"/>
      </w:r>
      <w:r>
        <w:rPr>
          <w:noProof/>
        </w:rPr>
        <w:t>78</w:t>
      </w:r>
      <w:r>
        <w:rPr>
          <w:noProof/>
        </w:rPr>
        <w:fldChar w:fldCharType="end"/>
      </w:r>
    </w:p>
    <w:p w14:paraId="1EE33B8B" w14:textId="5562D61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_Toc200704279 \h </w:instrText>
      </w:r>
      <w:r>
        <w:rPr>
          <w:noProof/>
        </w:rPr>
      </w:r>
      <w:r>
        <w:rPr>
          <w:noProof/>
        </w:rPr>
        <w:fldChar w:fldCharType="separate"/>
      </w:r>
      <w:r>
        <w:rPr>
          <w:noProof/>
        </w:rPr>
        <w:t>78</w:t>
      </w:r>
      <w:r>
        <w:rPr>
          <w:noProof/>
        </w:rPr>
        <w:fldChar w:fldCharType="end"/>
      </w:r>
    </w:p>
    <w:p w14:paraId="0E700895" w14:textId="446EBD5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A76DA">
        <w:rPr>
          <w:rFonts w:eastAsia="Batang" w:cs="Arial"/>
          <w:noProof/>
          <w:lang w:eastAsia="ja-JP"/>
        </w:rPr>
        <w:t>Pc5FlowBitRates</w:t>
      </w:r>
      <w:r>
        <w:rPr>
          <w:noProof/>
        </w:rPr>
        <w:tab/>
      </w:r>
      <w:r>
        <w:rPr>
          <w:noProof/>
        </w:rPr>
        <w:fldChar w:fldCharType="begin" w:fldLock="1"/>
      </w:r>
      <w:r>
        <w:rPr>
          <w:noProof/>
        </w:rPr>
        <w:instrText xml:space="preserve"> PAGEREF _Toc200704280 \h </w:instrText>
      </w:r>
      <w:r>
        <w:rPr>
          <w:noProof/>
        </w:rPr>
      </w:r>
      <w:r>
        <w:rPr>
          <w:noProof/>
        </w:rPr>
        <w:fldChar w:fldCharType="separate"/>
      </w:r>
      <w:r>
        <w:rPr>
          <w:noProof/>
        </w:rPr>
        <w:t>78</w:t>
      </w:r>
      <w:r>
        <w:rPr>
          <w:noProof/>
        </w:rPr>
        <w:fldChar w:fldCharType="end"/>
      </w:r>
    </w:p>
    <w:p w14:paraId="7B0601BC" w14:textId="4097D10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_Toc200704281 \h </w:instrText>
      </w:r>
      <w:r>
        <w:rPr>
          <w:noProof/>
        </w:rPr>
      </w:r>
      <w:r>
        <w:rPr>
          <w:noProof/>
        </w:rPr>
        <w:fldChar w:fldCharType="separate"/>
      </w:r>
      <w:r>
        <w:rPr>
          <w:noProof/>
        </w:rPr>
        <w:t>79</w:t>
      </w:r>
      <w:r>
        <w:rPr>
          <w:noProof/>
        </w:rPr>
        <w:fldChar w:fldCharType="end"/>
      </w:r>
    </w:p>
    <w:p w14:paraId="307D7FAF" w14:textId="06B7A09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_Toc200704282 \h </w:instrText>
      </w:r>
      <w:r>
        <w:rPr>
          <w:noProof/>
        </w:rPr>
      </w:r>
      <w:r>
        <w:rPr>
          <w:noProof/>
        </w:rPr>
        <w:fldChar w:fldCharType="separate"/>
      </w:r>
      <w:r>
        <w:rPr>
          <w:noProof/>
        </w:rPr>
        <w:t>80</w:t>
      </w:r>
      <w:r>
        <w:rPr>
          <w:noProof/>
        </w:rPr>
        <w:fldChar w:fldCharType="end"/>
      </w:r>
    </w:p>
    <w:p w14:paraId="5998361D" w14:textId="485BF0B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_Toc200704283 \h </w:instrText>
      </w:r>
      <w:r>
        <w:rPr>
          <w:noProof/>
        </w:rPr>
      </w:r>
      <w:r>
        <w:rPr>
          <w:noProof/>
        </w:rPr>
        <w:fldChar w:fldCharType="separate"/>
      </w:r>
      <w:r>
        <w:rPr>
          <w:noProof/>
        </w:rPr>
        <w:t>80</w:t>
      </w:r>
      <w:r>
        <w:rPr>
          <w:noProof/>
        </w:rPr>
        <w:fldChar w:fldCharType="end"/>
      </w:r>
    </w:p>
    <w:p w14:paraId="3F60D2B3" w14:textId="36B96D0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_Toc200704284 \h </w:instrText>
      </w:r>
      <w:r>
        <w:rPr>
          <w:noProof/>
        </w:rPr>
      </w:r>
      <w:r>
        <w:rPr>
          <w:noProof/>
        </w:rPr>
        <w:fldChar w:fldCharType="separate"/>
      </w:r>
      <w:r>
        <w:rPr>
          <w:noProof/>
        </w:rPr>
        <w:t>81</w:t>
      </w:r>
      <w:r>
        <w:rPr>
          <w:noProof/>
        </w:rPr>
        <w:fldChar w:fldCharType="end"/>
      </w:r>
    </w:p>
    <w:p w14:paraId="007FE08B" w14:textId="359894F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_Toc200704285 \h </w:instrText>
      </w:r>
      <w:r>
        <w:rPr>
          <w:noProof/>
        </w:rPr>
      </w:r>
      <w:r>
        <w:rPr>
          <w:noProof/>
        </w:rPr>
        <w:fldChar w:fldCharType="separate"/>
      </w:r>
      <w:r>
        <w:rPr>
          <w:noProof/>
        </w:rPr>
        <w:t>81</w:t>
      </w:r>
      <w:r>
        <w:rPr>
          <w:noProof/>
        </w:rPr>
        <w:fldChar w:fldCharType="end"/>
      </w:r>
    </w:p>
    <w:p w14:paraId="44D5DADC" w14:textId="33F49C0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_Toc200704286 \h </w:instrText>
      </w:r>
      <w:r>
        <w:rPr>
          <w:noProof/>
        </w:rPr>
      </w:r>
      <w:r>
        <w:rPr>
          <w:noProof/>
        </w:rPr>
        <w:fldChar w:fldCharType="separate"/>
      </w:r>
      <w:r>
        <w:rPr>
          <w:noProof/>
        </w:rPr>
        <w:t>81</w:t>
      </w:r>
      <w:r>
        <w:rPr>
          <w:noProof/>
        </w:rPr>
        <w:fldChar w:fldCharType="end"/>
      </w:r>
    </w:p>
    <w:p w14:paraId="5B3A03C3" w14:textId="3C307FF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_Toc200704287 \h </w:instrText>
      </w:r>
      <w:r>
        <w:rPr>
          <w:noProof/>
        </w:rPr>
      </w:r>
      <w:r>
        <w:rPr>
          <w:noProof/>
        </w:rPr>
        <w:fldChar w:fldCharType="separate"/>
      </w:r>
      <w:r>
        <w:rPr>
          <w:noProof/>
        </w:rPr>
        <w:t>81</w:t>
      </w:r>
      <w:r>
        <w:rPr>
          <w:noProof/>
        </w:rPr>
        <w:fldChar w:fldCharType="end"/>
      </w:r>
    </w:p>
    <w:p w14:paraId="5BAF2CF9" w14:textId="17AFD7B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_Toc200704288 \h </w:instrText>
      </w:r>
      <w:r>
        <w:rPr>
          <w:noProof/>
        </w:rPr>
      </w:r>
      <w:r>
        <w:rPr>
          <w:noProof/>
        </w:rPr>
        <w:fldChar w:fldCharType="separate"/>
      </w:r>
      <w:r>
        <w:rPr>
          <w:noProof/>
        </w:rPr>
        <w:t>81</w:t>
      </w:r>
      <w:r>
        <w:rPr>
          <w:noProof/>
        </w:rPr>
        <w:fldChar w:fldCharType="end"/>
      </w:r>
    </w:p>
    <w:p w14:paraId="6A5D4431" w14:textId="1E89A15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_Toc200704289 \h </w:instrText>
      </w:r>
      <w:r>
        <w:rPr>
          <w:noProof/>
        </w:rPr>
      </w:r>
      <w:r>
        <w:rPr>
          <w:noProof/>
        </w:rPr>
        <w:fldChar w:fldCharType="separate"/>
      </w:r>
      <w:r>
        <w:rPr>
          <w:noProof/>
        </w:rPr>
        <w:t>82</w:t>
      </w:r>
      <w:r>
        <w:rPr>
          <w:noProof/>
        </w:rPr>
        <w:fldChar w:fldCharType="end"/>
      </w:r>
    </w:p>
    <w:p w14:paraId="170DEFAF" w14:textId="213C116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_Toc200704290 \h </w:instrText>
      </w:r>
      <w:r>
        <w:rPr>
          <w:noProof/>
        </w:rPr>
      </w:r>
      <w:r>
        <w:rPr>
          <w:noProof/>
        </w:rPr>
        <w:fldChar w:fldCharType="separate"/>
      </w:r>
      <w:r>
        <w:rPr>
          <w:noProof/>
        </w:rPr>
        <w:t>82</w:t>
      </w:r>
      <w:r>
        <w:rPr>
          <w:noProof/>
        </w:rPr>
        <w:fldChar w:fldCharType="end"/>
      </w:r>
    </w:p>
    <w:p w14:paraId="0CB0C4EC" w14:textId="6E10600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_Toc200704291 \h </w:instrText>
      </w:r>
      <w:r>
        <w:rPr>
          <w:noProof/>
        </w:rPr>
      </w:r>
      <w:r>
        <w:rPr>
          <w:noProof/>
        </w:rPr>
        <w:fldChar w:fldCharType="separate"/>
      </w:r>
      <w:r>
        <w:rPr>
          <w:noProof/>
        </w:rPr>
        <w:t>82</w:t>
      </w:r>
      <w:r>
        <w:rPr>
          <w:noProof/>
        </w:rPr>
        <w:fldChar w:fldCharType="end"/>
      </w:r>
    </w:p>
    <w:p w14:paraId="747F5BFC" w14:textId="5997618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_Toc200704292 \h </w:instrText>
      </w:r>
      <w:r>
        <w:rPr>
          <w:noProof/>
        </w:rPr>
      </w:r>
      <w:r>
        <w:rPr>
          <w:noProof/>
        </w:rPr>
        <w:fldChar w:fldCharType="separate"/>
      </w:r>
      <w:r>
        <w:rPr>
          <w:noProof/>
        </w:rPr>
        <w:t>82</w:t>
      </w:r>
      <w:r>
        <w:rPr>
          <w:noProof/>
        </w:rPr>
        <w:fldChar w:fldCharType="end"/>
      </w:r>
    </w:p>
    <w:p w14:paraId="54F8D2F9" w14:textId="5353D43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_Toc200704293 \h </w:instrText>
      </w:r>
      <w:r>
        <w:rPr>
          <w:noProof/>
        </w:rPr>
      </w:r>
      <w:r>
        <w:rPr>
          <w:noProof/>
        </w:rPr>
        <w:fldChar w:fldCharType="separate"/>
      </w:r>
      <w:r>
        <w:rPr>
          <w:noProof/>
        </w:rPr>
        <w:t>83</w:t>
      </w:r>
      <w:r>
        <w:rPr>
          <w:noProof/>
        </w:rPr>
        <w:fldChar w:fldCharType="end"/>
      </w:r>
    </w:p>
    <w:p w14:paraId="68C2812E" w14:textId="5185584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_Toc200704294 \h </w:instrText>
      </w:r>
      <w:r>
        <w:rPr>
          <w:noProof/>
        </w:rPr>
      </w:r>
      <w:r>
        <w:rPr>
          <w:noProof/>
        </w:rPr>
        <w:fldChar w:fldCharType="separate"/>
      </w:r>
      <w:r>
        <w:rPr>
          <w:noProof/>
        </w:rPr>
        <w:t>83</w:t>
      </w:r>
      <w:r>
        <w:rPr>
          <w:noProof/>
        </w:rPr>
        <w:fldChar w:fldCharType="end"/>
      </w:r>
    </w:p>
    <w:p w14:paraId="08E2C30A" w14:textId="072CED8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_Toc200704295 \h </w:instrText>
      </w:r>
      <w:r>
        <w:rPr>
          <w:noProof/>
        </w:rPr>
      </w:r>
      <w:r>
        <w:rPr>
          <w:noProof/>
        </w:rPr>
        <w:fldChar w:fldCharType="separate"/>
      </w:r>
      <w:r>
        <w:rPr>
          <w:noProof/>
        </w:rPr>
        <w:t>83</w:t>
      </w:r>
      <w:r>
        <w:rPr>
          <w:noProof/>
        </w:rPr>
        <w:fldChar w:fldCharType="end"/>
      </w:r>
    </w:p>
    <w:p w14:paraId="7E611DBC" w14:textId="3980FC3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_Toc200704296 \h </w:instrText>
      </w:r>
      <w:r>
        <w:rPr>
          <w:noProof/>
        </w:rPr>
      </w:r>
      <w:r>
        <w:rPr>
          <w:noProof/>
        </w:rPr>
        <w:fldChar w:fldCharType="separate"/>
      </w:r>
      <w:r>
        <w:rPr>
          <w:noProof/>
        </w:rPr>
        <w:t>83</w:t>
      </w:r>
      <w:r>
        <w:rPr>
          <w:noProof/>
        </w:rPr>
        <w:fldChar w:fldCharType="end"/>
      </w:r>
    </w:p>
    <w:p w14:paraId="6EBEC3F5" w14:textId="7B829BB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_Toc200704297 \h </w:instrText>
      </w:r>
      <w:r>
        <w:rPr>
          <w:noProof/>
        </w:rPr>
      </w:r>
      <w:r>
        <w:rPr>
          <w:noProof/>
        </w:rPr>
        <w:fldChar w:fldCharType="separate"/>
      </w:r>
      <w:r>
        <w:rPr>
          <w:noProof/>
        </w:rPr>
        <w:t>85</w:t>
      </w:r>
      <w:r>
        <w:rPr>
          <w:noProof/>
        </w:rPr>
        <w:fldChar w:fldCharType="end"/>
      </w:r>
    </w:p>
    <w:p w14:paraId="27708837" w14:textId="5AD4486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_Toc200704298 \h </w:instrText>
      </w:r>
      <w:r>
        <w:rPr>
          <w:noProof/>
        </w:rPr>
      </w:r>
      <w:r>
        <w:rPr>
          <w:noProof/>
        </w:rPr>
        <w:fldChar w:fldCharType="separate"/>
      </w:r>
      <w:r>
        <w:rPr>
          <w:noProof/>
        </w:rPr>
        <w:t>87</w:t>
      </w:r>
      <w:r>
        <w:rPr>
          <w:noProof/>
        </w:rPr>
        <w:fldChar w:fldCharType="end"/>
      </w:r>
    </w:p>
    <w:p w14:paraId="23266359" w14:textId="57A1589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_Toc200704299 \h </w:instrText>
      </w:r>
      <w:r>
        <w:rPr>
          <w:noProof/>
        </w:rPr>
      </w:r>
      <w:r>
        <w:rPr>
          <w:noProof/>
        </w:rPr>
        <w:fldChar w:fldCharType="separate"/>
      </w:r>
      <w:r>
        <w:rPr>
          <w:noProof/>
        </w:rPr>
        <w:t>87</w:t>
      </w:r>
      <w:r>
        <w:rPr>
          <w:noProof/>
        </w:rPr>
        <w:fldChar w:fldCharType="end"/>
      </w:r>
    </w:p>
    <w:p w14:paraId="12BE1E1C" w14:textId="34D221F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_Toc200704300 \h </w:instrText>
      </w:r>
      <w:r>
        <w:rPr>
          <w:noProof/>
        </w:rPr>
      </w:r>
      <w:r>
        <w:rPr>
          <w:noProof/>
        </w:rPr>
        <w:fldChar w:fldCharType="separate"/>
      </w:r>
      <w:r>
        <w:rPr>
          <w:noProof/>
        </w:rPr>
        <w:t>87</w:t>
      </w:r>
      <w:r>
        <w:rPr>
          <w:noProof/>
        </w:rPr>
        <w:fldChar w:fldCharType="end"/>
      </w:r>
    </w:p>
    <w:p w14:paraId="2295C44F" w14:textId="0F402AB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_Toc200704301 \h </w:instrText>
      </w:r>
      <w:r>
        <w:rPr>
          <w:noProof/>
        </w:rPr>
      </w:r>
      <w:r>
        <w:rPr>
          <w:noProof/>
        </w:rPr>
        <w:fldChar w:fldCharType="separate"/>
      </w:r>
      <w:r>
        <w:rPr>
          <w:noProof/>
        </w:rPr>
        <w:t>88</w:t>
      </w:r>
      <w:r>
        <w:rPr>
          <w:noProof/>
        </w:rPr>
        <w:fldChar w:fldCharType="end"/>
      </w:r>
    </w:p>
    <w:p w14:paraId="6698BDA6" w14:textId="4CDACC9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_Toc200704302 \h </w:instrText>
      </w:r>
      <w:r>
        <w:rPr>
          <w:noProof/>
        </w:rPr>
      </w:r>
      <w:r>
        <w:rPr>
          <w:noProof/>
        </w:rPr>
        <w:fldChar w:fldCharType="separate"/>
      </w:r>
      <w:r>
        <w:rPr>
          <w:noProof/>
        </w:rPr>
        <w:t>91</w:t>
      </w:r>
      <w:r>
        <w:rPr>
          <w:noProof/>
        </w:rPr>
        <w:fldChar w:fldCharType="end"/>
      </w:r>
    </w:p>
    <w:p w14:paraId="0CB076EE" w14:textId="33D985F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A76DA">
        <w:rPr>
          <w:rFonts w:eastAsia="Malgun Gothic"/>
          <w:noProof/>
        </w:rPr>
        <w:t>SpatialValidityCond</w:t>
      </w:r>
      <w:r>
        <w:rPr>
          <w:noProof/>
        </w:rPr>
        <w:tab/>
      </w:r>
      <w:r>
        <w:rPr>
          <w:noProof/>
        </w:rPr>
        <w:fldChar w:fldCharType="begin" w:fldLock="1"/>
      </w:r>
      <w:r>
        <w:rPr>
          <w:noProof/>
        </w:rPr>
        <w:instrText xml:space="preserve"> PAGEREF _Toc200704303 \h </w:instrText>
      </w:r>
      <w:r>
        <w:rPr>
          <w:noProof/>
        </w:rPr>
      </w:r>
      <w:r>
        <w:rPr>
          <w:noProof/>
        </w:rPr>
        <w:fldChar w:fldCharType="separate"/>
      </w:r>
      <w:r>
        <w:rPr>
          <w:noProof/>
        </w:rPr>
        <w:t>91</w:t>
      </w:r>
      <w:r>
        <w:rPr>
          <w:noProof/>
        </w:rPr>
        <w:fldChar w:fldCharType="end"/>
      </w:r>
    </w:p>
    <w:p w14:paraId="68CF31F8" w14:textId="4B3393C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A76DA">
        <w:rPr>
          <w:rFonts w:eastAsia="Malgun Gothic"/>
          <w:noProof/>
        </w:rPr>
        <w:t>SpatialValidityCond</w:t>
      </w:r>
      <w:r>
        <w:rPr>
          <w:noProof/>
        </w:rPr>
        <w:t>Rm</w:t>
      </w:r>
      <w:r>
        <w:rPr>
          <w:noProof/>
        </w:rPr>
        <w:tab/>
      </w:r>
      <w:r>
        <w:rPr>
          <w:noProof/>
        </w:rPr>
        <w:fldChar w:fldCharType="begin" w:fldLock="1"/>
      </w:r>
      <w:r>
        <w:rPr>
          <w:noProof/>
        </w:rPr>
        <w:instrText xml:space="preserve"> PAGEREF _Toc200704304 \h </w:instrText>
      </w:r>
      <w:r>
        <w:rPr>
          <w:noProof/>
        </w:rPr>
      </w:r>
      <w:r>
        <w:rPr>
          <w:noProof/>
        </w:rPr>
        <w:fldChar w:fldCharType="separate"/>
      </w:r>
      <w:r>
        <w:rPr>
          <w:noProof/>
        </w:rPr>
        <w:t>91</w:t>
      </w:r>
      <w:r>
        <w:rPr>
          <w:noProof/>
        </w:rPr>
        <w:fldChar w:fldCharType="end"/>
      </w:r>
    </w:p>
    <w:p w14:paraId="6FBCE90F" w14:textId="01CA7D4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_Toc200704305 \h </w:instrText>
      </w:r>
      <w:r>
        <w:rPr>
          <w:noProof/>
        </w:rPr>
      </w:r>
      <w:r>
        <w:rPr>
          <w:noProof/>
        </w:rPr>
        <w:fldChar w:fldCharType="separate"/>
      </w:r>
      <w:r>
        <w:rPr>
          <w:noProof/>
        </w:rPr>
        <w:t>91</w:t>
      </w:r>
      <w:r>
        <w:rPr>
          <w:noProof/>
        </w:rPr>
        <w:fldChar w:fldCharType="end"/>
      </w:r>
    </w:p>
    <w:p w14:paraId="3D45C8DB" w14:textId="6846E14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_Toc200704306 \h </w:instrText>
      </w:r>
      <w:r>
        <w:rPr>
          <w:noProof/>
        </w:rPr>
      </w:r>
      <w:r>
        <w:rPr>
          <w:noProof/>
        </w:rPr>
        <w:fldChar w:fldCharType="separate"/>
      </w:r>
      <w:r>
        <w:rPr>
          <w:noProof/>
        </w:rPr>
        <w:t>92</w:t>
      </w:r>
      <w:r>
        <w:rPr>
          <w:noProof/>
        </w:rPr>
        <w:fldChar w:fldCharType="end"/>
      </w:r>
    </w:p>
    <w:p w14:paraId="39373C52" w14:textId="3B87CCB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_Toc200704307 \h </w:instrText>
      </w:r>
      <w:r>
        <w:rPr>
          <w:noProof/>
        </w:rPr>
      </w:r>
      <w:r>
        <w:rPr>
          <w:noProof/>
        </w:rPr>
        <w:fldChar w:fldCharType="separate"/>
      </w:r>
      <w:r>
        <w:rPr>
          <w:noProof/>
        </w:rPr>
        <w:t>92</w:t>
      </w:r>
      <w:r>
        <w:rPr>
          <w:noProof/>
        </w:rPr>
        <w:fldChar w:fldCharType="end"/>
      </w:r>
    </w:p>
    <w:p w14:paraId="1711E990" w14:textId="1AACEF8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_Toc200704308 \h </w:instrText>
      </w:r>
      <w:r>
        <w:rPr>
          <w:noProof/>
        </w:rPr>
      </w:r>
      <w:r>
        <w:rPr>
          <w:noProof/>
        </w:rPr>
        <w:fldChar w:fldCharType="separate"/>
      </w:r>
      <w:r>
        <w:rPr>
          <w:noProof/>
        </w:rPr>
        <w:t>92</w:t>
      </w:r>
      <w:r>
        <w:rPr>
          <w:noProof/>
        </w:rPr>
        <w:fldChar w:fldCharType="end"/>
      </w:r>
    </w:p>
    <w:p w14:paraId="2539EFA3" w14:textId="19F9D1A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_Toc200704309 \h </w:instrText>
      </w:r>
      <w:r>
        <w:rPr>
          <w:noProof/>
        </w:rPr>
      </w:r>
      <w:r>
        <w:rPr>
          <w:noProof/>
        </w:rPr>
        <w:fldChar w:fldCharType="separate"/>
      </w:r>
      <w:r>
        <w:rPr>
          <w:noProof/>
        </w:rPr>
        <w:t>92</w:t>
      </w:r>
      <w:r>
        <w:rPr>
          <w:noProof/>
        </w:rPr>
        <w:fldChar w:fldCharType="end"/>
      </w:r>
    </w:p>
    <w:p w14:paraId="3AAB0E24" w14:textId="5849605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_Toc200704310 \h </w:instrText>
      </w:r>
      <w:r>
        <w:rPr>
          <w:noProof/>
        </w:rPr>
      </w:r>
      <w:r>
        <w:rPr>
          <w:noProof/>
        </w:rPr>
        <w:fldChar w:fldCharType="separate"/>
      </w:r>
      <w:r>
        <w:rPr>
          <w:noProof/>
        </w:rPr>
        <w:t>93</w:t>
      </w:r>
      <w:r>
        <w:rPr>
          <w:noProof/>
        </w:rPr>
        <w:fldChar w:fldCharType="end"/>
      </w:r>
    </w:p>
    <w:p w14:paraId="4F4A5152" w14:textId="598E7E4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_Toc200704311 \h </w:instrText>
      </w:r>
      <w:r>
        <w:rPr>
          <w:noProof/>
        </w:rPr>
      </w:r>
      <w:r>
        <w:rPr>
          <w:noProof/>
        </w:rPr>
        <w:fldChar w:fldCharType="separate"/>
      </w:r>
      <w:r>
        <w:rPr>
          <w:noProof/>
        </w:rPr>
        <w:t>93</w:t>
      </w:r>
      <w:r>
        <w:rPr>
          <w:noProof/>
        </w:rPr>
        <w:fldChar w:fldCharType="end"/>
      </w:r>
    </w:p>
    <w:p w14:paraId="711E933F" w14:textId="48D6D9B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_Toc200704312 \h </w:instrText>
      </w:r>
      <w:r>
        <w:rPr>
          <w:noProof/>
        </w:rPr>
      </w:r>
      <w:r>
        <w:rPr>
          <w:noProof/>
        </w:rPr>
        <w:fldChar w:fldCharType="separate"/>
      </w:r>
      <w:r>
        <w:rPr>
          <w:noProof/>
        </w:rPr>
        <w:t>93</w:t>
      </w:r>
      <w:r>
        <w:rPr>
          <w:noProof/>
        </w:rPr>
        <w:fldChar w:fldCharType="end"/>
      </w:r>
    </w:p>
    <w:p w14:paraId="3D03DDA2" w14:textId="24AD20D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_Toc200704313 \h </w:instrText>
      </w:r>
      <w:r>
        <w:rPr>
          <w:noProof/>
        </w:rPr>
      </w:r>
      <w:r>
        <w:rPr>
          <w:noProof/>
        </w:rPr>
        <w:fldChar w:fldCharType="separate"/>
      </w:r>
      <w:r>
        <w:rPr>
          <w:noProof/>
        </w:rPr>
        <w:t>93</w:t>
      </w:r>
      <w:r>
        <w:rPr>
          <w:noProof/>
        </w:rPr>
        <w:fldChar w:fldCharType="end"/>
      </w:r>
    </w:p>
    <w:p w14:paraId="585A7288" w14:textId="77C8192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_Toc200704314 \h </w:instrText>
      </w:r>
      <w:r>
        <w:rPr>
          <w:noProof/>
        </w:rPr>
      </w:r>
      <w:r>
        <w:rPr>
          <w:noProof/>
        </w:rPr>
        <w:fldChar w:fldCharType="separate"/>
      </w:r>
      <w:r>
        <w:rPr>
          <w:noProof/>
        </w:rPr>
        <w:t>94</w:t>
      </w:r>
      <w:r>
        <w:rPr>
          <w:noProof/>
        </w:rPr>
        <w:fldChar w:fldCharType="end"/>
      </w:r>
    </w:p>
    <w:p w14:paraId="20E8ADB7" w14:textId="65ED5AB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_Toc200704315 \h </w:instrText>
      </w:r>
      <w:r>
        <w:rPr>
          <w:noProof/>
        </w:rPr>
      </w:r>
      <w:r>
        <w:rPr>
          <w:noProof/>
        </w:rPr>
        <w:fldChar w:fldCharType="separate"/>
      </w:r>
      <w:r>
        <w:rPr>
          <w:noProof/>
        </w:rPr>
        <w:t>94</w:t>
      </w:r>
      <w:r>
        <w:rPr>
          <w:noProof/>
        </w:rPr>
        <w:fldChar w:fldCharType="end"/>
      </w:r>
    </w:p>
    <w:p w14:paraId="195D04F3" w14:textId="0449037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_Toc200704316 \h </w:instrText>
      </w:r>
      <w:r>
        <w:rPr>
          <w:noProof/>
        </w:rPr>
      </w:r>
      <w:r>
        <w:rPr>
          <w:noProof/>
        </w:rPr>
        <w:fldChar w:fldCharType="separate"/>
      </w:r>
      <w:r>
        <w:rPr>
          <w:noProof/>
        </w:rPr>
        <w:t>95</w:t>
      </w:r>
      <w:r>
        <w:rPr>
          <w:noProof/>
        </w:rPr>
        <w:fldChar w:fldCharType="end"/>
      </w:r>
    </w:p>
    <w:p w14:paraId="20938BFC" w14:textId="35EDDA9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_Toc200704317 \h </w:instrText>
      </w:r>
      <w:r>
        <w:rPr>
          <w:noProof/>
        </w:rPr>
      </w:r>
      <w:r>
        <w:rPr>
          <w:noProof/>
        </w:rPr>
        <w:fldChar w:fldCharType="separate"/>
      </w:r>
      <w:r>
        <w:rPr>
          <w:noProof/>
        </w:rPr>
        <w:t>95</w:t>
      </w:r>
      <w:r>
        <w:rPr>
          <w:noProof/>
        </w:rPr>
        <w:fldChar w:fldCharType="end"/>
      </w:r>
    </w:p>
    <w:p w14:paraId="576E14BE" w14:textId="4D81B08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EA76DA">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_Toc200704318 \h </w:instrText>
      </w:r>
      <w:r>
        <w:rPr>
          <w:noProof/>
        </w:rPr>
      </w:r>
      <w:r>
        <w:rPr>
          <w:noProof/>
        </w:rPr>
        <w:fldChar w:fldCharType="separate"/>
      </w:r>
      <w:r>
        <w:rPr>
          <w:noProof/>
        </w:rPr>
        <w:t>95</w:t>
      </w:r>
      <w:r>
        <w:rPr>
          <w:noProof/>
        </w:rPr>
        <w:fldChar w:fldCharType="end"/>
      </w:r>
    </w:p>
    <w:p w14:paraId="351EA0D4" w14:textId="7F2815A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EA76DA">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_Toc200704319 \h </w:instrText>
      </w:r>
      <w:r>
        <w:rPr>
          <w:noProof/>
        </w:rPr>
      </w:r>
      <w:r>
        <w:rPr>
          <w:noProof/>
        </w:rPr>
        <w:fldChar w:fldCharType="separate"/>
      </w:r>
      <w:r>
        <w:rPr>
          <w:noProof/>
        </w:rPr>
        <w:t>95</w:t>
      </w:r>
      <w:r>
        <w:rPr>
          <w:noProof/>
        </w:rPr>
        <w:fldChar w:fldCharType="end"/>
      </w:r>
    </w:p>
    <w:p w14:paraId="730CBCC1" w14:textId="4B8EF8D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_Toc200704320 \h </w:instrText>
      </w:r>
      <w:r>
        <w:rPr>
          <w:noProof/>
        </w:rPr>
      </w:r>
      <w:r>
        <w:rPr>
          <w:noProof/>
        </w:rPr>
        <w:fldChar w:fldCharType="separate"/>
      </w:r>
      <w:r>
        <w:rPr>
          <w:noProof/>
        </w:rPr>
        <w:t>96</w:t>
      </w:r>
      <w:r>
        <w:rPr>
          <w:noProof/>
        </w:rPr>
        <w:fldChar w:fldCharType="end"/>
      </w:r>
    </w:p>
    <w:p w14:paraId="4AB22CDA" w14:textId="47A08F7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_Toc200704321 \h </w:instrText>
      </w:r>
      <w:r>
        <w:rPr>
          <w:noProof/>
        </w:rPr>
      </w:r>
      <w:r>
        <w:rPr>
          <w:noProof/>
        </w:rPr>
        <w:fldChar w:fldCharType="separate"/>
      </w:r>
      <w:r>
        <w:rPr>
          <w:noProof/>
        </w:rPr>
        <w:t>96</w:t>
      </w:r>
      <w:r>
        <w:rPr>
          <w:noProof/>
        </w:rPr>
        <w:fldChar w:fldCharType="end"/>
      </w:r>
    </w:p>
    <w:p w14:paraId="306F8109" w14:textId="125FCC9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_Toc200704322 \h </w:instrText>
      </w:r>
      <w:r>
        <w:rPr>
          <w:noProof/>
        </w:rPr>
      </w:r>
      <w:r>
        <w:rPr>
          <w:noProof/>
        </w:rPr>
        <w:fldChar w:fldCharType="separate"/>
      </w:r>
      <w:r>
        <w:rPr>
          <w:noProof/>
        </w:rPr>
        <w:t>96</w:t>
      </w:r>
      <w:r>
        <w:rPr>
          <w:noProof/>
        </w:rPr>
        <w:fldChar w:fldCharType="end"/>
      </w:r>
    </w:p>
    <w:p w14:paraId="40B607F1" w14:textId="2288D86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_Toc200704323 \h </w:instrText>
      </w:r>
      <w:r>
        <w:rPr>
          <w:noProof/>
        </w:rPr>
      </w:r>
      <w:r>
        <w:rPr>
          <w:noProof/>
        </w:rPr>
        <w:fldChar w:fldCharType="separate"/>
      </w:r>
      <w:r>
        <w:rPr>
          <w:noProof/>
        </w:rPr>
        <w:t>96</w:t>
      </w:r>
      <w:r>
        <w:rPr>
          <w:noProof/>
        </w:rPr>
        <w:fldChar w:fldCharType="end"/>
      </w:r>
    </w:p>
    <w:p w14:paraId="225B81F1" w14:textId="24A8B82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_Toc200704324 \h </w:instrText>
      </w:r>
      <w:r>
        <w:rPr>
          <w:noProof/>
        </w:rPr>
      </w:r>
      <w:r>
        <w:rPr>
          <w:noProof/>
        </w:rPr>
        <w:fldChar w:fldCharType="separate"/>
      </w:r>
      <w:r>
        <w:rPr>
          <w:noProof/>
        </w:rPr>
        <w:t>97</w:t>
      </w:r>
      <w:r>
        <w:rPr>
          <w:noProof/>
        </w:rPr>
        <w:fldChar w:fldCharType="end"/>
      </w:r>
    </w:p>
    <w:p w14:paraId="2B94C8C7" w14:textId="23B13D3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_Toc200704325 \h </w:instrText>
      </w:r>
      <w:r>
        <w:rPr>
          <w:noProof/>
        </w:rPr>
      </w:r>
      <w:r>
        <w:rPr>
          <w:noProof/>
        </w:rPr>
        <w:fldChar w:fldCharType="separate"/>
      </w:r>
      <w:r>
        <w:rPr>
          <w:noProof/>
        </w:rPr>
        <w:t>97</w:t>
      </w:r>
      <w:r>
        <w:rPr>
          <w:noProof/>
        </w:rPr>
        <w:fldChar w:fldCharType="end"/>
      </w:r>
    </w:p>
    <w:p w14:paraId="05E7460D" w14:textId="73425B9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fldLock="1"/>
      </w:r>
      <w:r>
        <w:rPr>
          <w:noProof/>
        </w:rPr>
        <w:instrText xml:space="preserve"> PAGEREF _Toc200704326 \h </w:instrText>
      </w:r>
      <w:r>
        <w:rPr>
          <w:noProof/>
        </w:rPr>
      </w:r>
      <w:r>
        <w:rPr>
          <w:noProof/>
        </w:rPr>
        <w:fldChar w:fldCharType="separate"/>
      </w:r>
      <w:r>
        <w:rPr>
          <w:noProof/>
        </w:rPr>
        <w:t>97</w:t>
      </w:r>
      <w:r>
        <w:rPr>
          <w:noProof/>
        </w:rPr>
        <w:fldChar w:fldCharType="end"/>
      </w:r>
    </w:p>
    <w:p w14:paraId="14770657" w14:textId="3E94AD3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fldLock="1"/>
      </w:r>
      <w:r>
        <w:rPr>
          <w:noProof/>
        </w:rPr>
        <w:instrText xml:space="preserve"> PAGEREF _Toc200704327 \h </w:instrText>
      </w:r>
      <w:r>
        <w:rPr>
          <w:noProof/>
        </w:rPr>
      </w:r>
      <w:r>
        <w:rPr>
          <w:noProof/>
        </w:rPr>
        <w:fldChar w:fldCharType="separate"/>
      </w:r>
      <w:r>
        <w:rPr>
          <w:noProof/>
        </w:rPr>
        <w:t>98</w:t>
      </w:r>
      <w:r>
        <w:rPr>
          <w:noProof/>
        </w:rPr>
        <w:fldChar w:fldCharType="end"/>
      </w:r>
    </w:p>
    <w:p w14:paraId="353AF220" w14:textId="6A473EC9"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sidRPr="00EA76DA">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_Toc200704328 \h </w:instrText>
      </w:r>
      <w:r>
        <w:rPr>
          <w:noProof/>
        </w:rPr>
      </w:r>
      <w:r>
        <w:rPr>
          <w:noProof/>
        </w:rPr>
        <w:fldChar w:fldCharType="separate"/>
      </w:r>
      <w:r>
        <w:rPr>
          <w:noProof/>
        </w:rPr>
        <w:t>98</w:t>
      </w:r>
      <w:r>
        <w:rPr>
          <w:noProof/>
        </w:rPr>
        <w:fldChar w:fldCharType="end"/>
      </w:r>
    </w:p>
    <w:p w14:paraId="31678A25" w14:textId="3BC707E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_Toc200704329 \h </w:instrText>
      </w:r>
      <w:r>
        <w:rPr>
          <w:noProof/>
        </w:rPr>
      </w:r>
      <w:r>
        <w:rPr>
          <w:noProof/>
        </w:rPr>
        <w:fldChar w:fldCharType="separate"/>
      </w:r>
      <w:r>
        <w:rPr>
          <w:noProof/>
        </w:rPr>
        <w:t>98</w:t>
      </w:r>
      <w:r>
        <w:rPr>
          <w:noProof/>
        </w:rPr>
        <w:fldChar w:fldCharType="end"/>
      </w:r>
    </w:p>
    <w:p w14:paraId="6C2B8315" w14:textId="75AA01D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_Toc200704330 \h </w:instrText>
      </w:r>
      <w:r>
        <w:rPr>
          <w:noProof/>
        </w:rPr>
      </w:r>
      <w:r>
        <w:rPr>
          <w:noProof/>
        </w:rPr>
        <w:fldChar w:fldCharType="separate"/>
      </w:r>
      <w:r>
        <w:rPr>
          <w:noProof/>
        </w:rPr>
        <w:t>99</w:t>
      </w:r>
      <w:r>
        <w:rPr>
          <w:noProof/>
        </w:rPr>
        <w:fldChar w:fldCharType="end"/>
      </w:r>
    </w:p>
    <w:p w14:paraId="5C50AE12" w14:textId="6B74A043"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_Toc200704331 \h </w:instrText>
      </w:r>
      <w:r>
        <w:rPr>
          <w:noProof/>
        </w:rPr>
      </w:r>
      <w:r>
        <w:rPr>
          <w:noProof/>
        </w:rPr>
        <w:fldChar w:fldCharType="separate"/>
      </w:r>
      <w:r>
        <w:rPr>
          <w:noProof/>
        </w:rPr>
        <w:t>99</w:t>
      </w:r>
      <w:r>
        <w:rPr>
          <w:noProof/>
        </w:rPr>
        <w:fldChar w:fldCharType="end"/>
      </w:r>
    </w:p>
    <w:p w14:paraId="1E32C2AE" w14:textId="2BAFA192"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_Toc200704332 \h </w:instrText>
      </w:r>
      <w:r>
        <w:rPr>
          <w:noProof/>
        </w:rPr>
      </w:r>
      <w:r>
        <w:rPr>
          <w:noProof/>
        </w:rPr>
        <w:fldChar w:fldCharType="separate"/>
      </w:r>
      <w:r>
        <w:rPr>
          <w:noProof/>
        </w:rPr>
        <w:t>99</w:t>
      </w:r>
      <w:r>
        <w:rPr>
          <w:noProof/>
        </w:rPr>
        <w:fldChar w:fldCharType="end"/>
      </w:r>
    </w:p>
    <w:p w14:paraId="1C635465" w14:textId="0D606576"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_Toc200704333 \h </w:instrText>
      </w:r>
      <w:r>
        <w:rPr>
          <w:noProof/>
        </w:rPr>
      </w:r>
      <w:r>
        <w:rPr>
          <w:noProof/>
        </w:rPr>
        <w:fldChar w:fldCharType="separate"/>
      </w:r>
      <w:r>
        <w:rPr>
          <w:noProof/>
        </w:rPr>
        <w:t>99</w:t>
      </w:r>
      <w:r>
        <w:rPr>
          <w:noProof/>
        </w:rPr>
        <w:fldChar w:fldCharType="end"/>
      </w:r>
    </w:p>
    <w:p w14:paraId="29A96F99" w14:textId="1F3BE388"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_Toc200704334 \h </w:instrText>
      </w:r>
      <w:r>
        <w:rPr>
          <w:noProof/>
        </w:rPr>
      </w:r>
      <w:r>
        <w:rPr>
          <w:noProof/>
        </w:rPr>
        <w:fldChar w:fldCharType="separate"/>
      </w:r>
      <w:r>
        <w:rPr>
          <w:noProof/>
        </w:rPr>
        <w:t>103</w:t>
      </w:r>
      <w:r>
        <w:rPr>
          <w:noProof/>
        </w:rPr>
        <w:fldChar w:fldCharType="end"/>
      </w:r>
    </w:p>
    <w:p w14:paraId="642B104E" w14:textId="084E38F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_Toc200704335 \h </w:instrText>
      </w:r>
      <w:r>
        <w:rPr>
          <w:noProof/>
        </w:rPr>
      </w:r>
      <w:r>
        <w:rPr>
          <w:noProof/>
        </w:rPr>
        <w:fldChar w:fldCharType="separate"/>
      </w:r>
      <w:r>
        <w:rPr>
          <w:noProof/>
        </w:rPr>
        <w:t>103</w:t>
      </w:r>
      <w:r>
        <w:rPr>
          <w:noProof/>
        </w:rPr>
        <w:fldChar w:fldCharType="end"/>
      </w:r>
    </w:p>
    <w:p w14:paraId="631D645D" w14:textId="53A8FFB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_Toc200704336 \h </w:instrText>
      </w:r>
      <w:r>
        <w:rPr>
          <w:noProof/>
        </w:rPr>
      </w:r>
      <w:r>
        <w:rPr>
          <w:noProof/>
        </w:rPr>
        <w:fldChar w:fldCharType="separate"/>
      </w:r>
      <w:r>
        <w:rPr>
          <w:noProof/>
        </w:rPr>
        <w:t>103</w:t>
      </w:r>
      <w:r>
        <w:rPr>
          <w:noProof/>
        </w:rPr>
        <w:fldChar w:fldCharType="end"/>
      </w:r>
    </w:p>
    <w:p w14:paraId="79A0306E" w14:textId="28F4390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_Toc200704337 \h </w:instrText>
      </w:r>
      <w:r>
        <w:rPr>
          <w:noProof/>
        </w:rPr>
      </w:r>
      <w:r>
        <w:rPr>
          <w:noProof/>
        </w:rPr>
        <w:fldChar w:fldCharType="separate"/>
      </w:r>
      <w:r>
        <w:rPr>
          <w:noProof/>
        </w:rPr>
        <w:t>103</w:t>
      </w:r>
      <w:r>
        <w:rPr>
          <w:noProof/>
        </w:rPr>
        <w:fldChar w:fldCharType="end"/>
      </w:r>
    </w:p>
    <w:p w14:paraId="116ED457" w14:textId="4A2CC97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_Toc200704338 \h </w:instrText>
      </w:r>
      <w:r>
        <w:rPr>
          <w:noProof/>
        </w:rPr>
      </w:r>
      <w:r>
        <w:rPr>
          <w:noProof/>
        </w:rPr>
        <w:fldChar w:fldCharType="separate"/>
      </w:r>
      <w:r>
        <w:rPr>
          <w:noProof/>
        </w:rPr>
        <w:t>103</w:t>
      </w:r>
      <w:r>
        <w:rPr>
          <w:noProof/>
        </w:rPr>
        <w:fldChar w:fldCharType="end"/>
      </w:r>
    </w:p>
    <w:p w14:paraId="63D4C221" w14:textId="63ACC15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_Toc200704339 \h </w:instrText>
      </w:r>
      <w:r>
        <w:rPr>
          <w:noProof/>
        </w:rPr>
      </w:r>
      <w:r>
        <w:rPr>
          <w:noProof/>
        </w:rPr>
        <w:fldChar w:fldCharType="separate"/>
      </w:r>
      <w:r>
        <w:rPr>
          <w:noProof/>
        </w:rPr>
        <w:t>103</w:t>
      </w:r>
      <w:r>
        <w:rPr>
          <w:noProof/>
        </w:rPr>
        <w:fldChar w:fldCharType="end"/>
      </w:r>
    </w:p>
    <w:p w14:paraId="7428527D" w14:textId="3387DE0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_Toc200704340 \h </w:instrText>
      </w:r>
      <w:r>
        <w:rPr>
          <w:noProof/>
        </w:rPr>
      </w:r>
      <w:r>
        <w:rPr>
          <w:noProof/>
        </w:rPr>
        <w:fldChar w:fldCharType="separate"/>
      </w:r>
      <w:r>
        <w:rPr>
          <w:noProof/>
        </w:rPr>
        <w:t>104</w:t>
      </w:r>
      <w:r>
        <w:rPr>
          <w:noProof/>
        </w:rPr>
        <w:fldChar w:fldCharType="end"/>
      </w:r>
    </w:p>
    <w:p w14:paraId="49F171D5" w14:textId="0B5E28B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_Toc200704341 \h </w:instrText>
      </w:r>
      <w:r>
        <w:rPr>
          <w:noProof/>
        </w:rPr>
      </w:r>
      <w:r>
        <w:rPr>
          <w:noProof/>
        </w:rPr>
        <w:fldChar w:fldCharType="separate"/>
      </w:r>
      <w:r>
        <w:rPr>
          <w:noProof/>
        </w:rPr>
        <w:t>104</w:t>
      </w:r>
      <w:r>
        <w:rPr>
          <w:noProof/>
        </w:rPr>
        <w:fldChar w:fldCharType="end"/>
      </w:r>
    </w:p>
    <w:p w14:paraId="4EA8CBEC" w14:textId="63E2170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_Toc200704342 \h </w:instrText>
      </w:r>
      <w:r>
        <w:rPr>
          <w:noProof/>
        </w:rPr>
      </w:r>
      <w:r>
        <w:rPr>
          <w:noProof/>
        </w:rPr>
        <w:fldChar w:fldCharType="separate"/>
      </w:r>
      <w:r>
        <w:rPr>
          <w:noProof/>
        </w:rPr>
        <w:t>104</w:t>
      </w:r>
      <w:r>
        <w:rPr>
          <w:noProof/>
        </w:rPr>
        <w:fldChar w:fldCharType="end"/>
      </w:r>
    </w:p>
    <w:p w14:paraId="3CA40AE1" w14:textId="5C7712E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_Toc200704343 \h </w:instrText>
      </w:r>
      <w:r>
        <w:rPr>
          <w:noProof/>
        </w:rPr>
      </w:r>
      <w:r>
        <w:rPr>
          <w:noProof/>
        </w:rPr>
        <w:fldChar w:fldCharType="separate"/>
      </w:r>
      <w:r>
        <w:rPr>
          <w:noProof/>
        </w:rPr>
        <w:t>104</w:t>
      </w:r>
      <w:r>
        <w:rPr>
          <w:noProof/>
        </w:rPr>
        <w:fldChar w:fldCharType="end"/>
      </w:r>
    </w:p>
    <w:p w14:paraId="7C423406" w14:textId="55A8F0A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_Toc200704344 \h </w:instrText>
      </w:r>
      <w:r>
        <w:rPr>
          <w:noProof/>
        </w:rPr>
      </w:r>
      <w:r>
        <w:rPr>
          <w:noProof/>
        </w:rPr>
        <w:fldChar w:fldCharType="separate"/>
      </w:r>
      <w:r>
        <w:rPr>
          <w:noProof/>
        </w:rPr>
        <w:t>104</w:t>
      </w:r>
      <w:r>
        <w:rPr>
          <w:noProof/>
        </w:rPr>
        <w:fldChar w:fldCharType="end"/>
      </w:r>
    </w:p>
    <w:p w14:paraId="12D2C5AA" w14:textId="53A2414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_Toc200704345 \h </w:instrText>
      </w:r>
      <w:r>
        <w:rPr>
          <w:noProof/>
        </w:rPr>
      </w:r>
      <w:r>
        <w:rPr>
          <w:noProof/>
        </w:rPr>
        <w:fldChar w:fldCharType="separate"/>
      </w:r>
      <w:r>
        <w:rPr>
          <w:noProof/>
        </w:rPr>
        <w:t>104</w:t>
      </w:r>
      <w:r>
        <w:rPr>
          <w:noProof/>
        </w:rPr>
        <w:fldChar w:fldCharType="end"/>
      </w:r>
    </w:p>
    <w:p w14:paraId="3AF5CB6C" w14:textId="566F4AF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_Toc200704346 \h </w:instrText>
      </w:r>
      <w:r>
        <w:rPr>
          <w:noProof/>
        </w:rPr>
      </w:r>
      <w:r>
        <w:rPr>
          <w:noProof/>
        </w:rPr>
        <w:fldChar w:fldCharType="separate"/>
      </w:r>
      <w:r>
        <w:rPr>
          <w:noProof/>
        </w:rPr>
        <w:t>104</w:t>
      </w:r>
      <w:r>
        <w:rPr>
          <w:noProof/>
        </w:rPr>
        <w:fldChar w:fldCharType="end"/>
      </w:r>
    </w:p>
    <w:p w14:paraId="0289BEB6" w14:textId="62C122B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_Toc200704347 \h </w:instrText>
      </w:r>
      <w:r>
        <w:rPr>
          <w:noProof/>
        </w:rPr>
      </w:r>
      <w:r>
        <w:rPr>
          <w:noProof/>
        </w:rPr>
        <w:fldChar w:fldCharType="separate"/>
      </w:r>
      <w:r>
        <w:rPr>
          <w:noProof/>
        </w:rPr>
        <w:t>105</w:t>
      </w:r>
      <w:r>
        <w:rPr>
          <w:noProof/>
        </w:rPr>
        <w:fldChar w:fldCharType="end"/>
      </w:r>
    </w:p>
    <w:p w14:paraId="796602BD" w14:textId="3FF13CC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_Toc200704348 \h </w:instrText>
      </w:r>
      <w:r>
        <w:rPr>
          <w:noProof/>
        </w:rPr>
      </w:r>
      <w:r>
        <w:rPr>
          <w:noProof/>
        </w:rPr>
        <w:fldChar w:fldCharType="separate"/>
      </w:r>
      <w:r>
        <w:rPr>
          <w:noProof/>
        </w:rPr>
        <w:t>105</w:t>
      </w:r>
      <w:r>
        <w:rPr>
          <w:noProof/>
        </w:rPr>
        <w:fldChar w:fldCharType="end"/>
      </w:r>
    </w:p>
    <w:p w14:paraId="5983F676" w14:textId="1B2CBA0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_Toc200704349 \h </w:instrText>
      </w:r>
      <w:r>
        <w:rPr>
          <w:noProof/>
        </w:rPr>
      </w:r>
      <w:r>
        <w:rPr>
          <w:noProof/>
        </w:rPr>
        <w:fldChar w:fldCharType="separate"/>
      </w:r>
      <w:r>
        <w:rPr>
          <w:noProof/>
        </w:rPr>
        <w:t>105</w:t>
      </w:r>
      <w:r>
        <w:rPr>
          <w:noProof/>
        </w:rPr>
        <w:fldChar w:fldCharType="end"/>
      </w:r>
    </w:p>
    <w:p w14:paraId="3692E9B4" w14:textId="1940A49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_Toc200704350 \h </w:instrText>
      </w:r>
      <w:r>
        <w:rPr>
          <w:noProof/>
        </w:rPr>
      </w:r>
      <w:r>
        <w:rPr>
          <w:noProof/>
        </w:rPr>
        <w:fldChar w:fldCharType="separate"/>
      </w:r>
      <w:r>
        <w:rPr>
          <w:noProof/>
        </w:rPr>
        <w:t>105</w:t>
      </w:r>
      <w:r>
        <w:rPr>
          <w:noProof/>
        </w:rPr>
        <w:fldChar w:fldCharType="end"/>
      </w:r>
    </w:p>
    <w:p w14:paraId="3D1C7A41" w14:textId="2411C17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_Toc200704351 \h </w:instrText>
      </w:r>
      <w:r>
        <w:rPr>
          <w:noProof/>
        </w:rPr>
      </w:r>
      <w:r>
        <w:rPr>
          <w:noProof/>
        </w:rPr>
        <w:fldChar w:fldCharType="separate"/>
      </w:r>
      <w:r>
        <w:rPr>
          <w:noProof/>
        </w:rPr>
        <w:t>105</w:t>
      </w:r>
      <w:r>
        <w:rPr>
          <w:noProof/>
        </w:rPr>
        <w:fldChar w:fldCharType="end"/>
      </w:r>
    </w:p>
    <w:p w14:paraId="088ADD9E" w14:textId="6BD5D77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_Toc200704352 \h </w:instrText>
      </w:r>
      <w:r>
        <w:rPr>
          <w:noProof/>
        </w:rPr>
      </w:r>
      <w:r>
        <w:rPr>
          <w:noProof/>
        </w:rPr>
        <w:fldChar w:fldCharType="separate"/>
      </w:r>
      <w:r>
        <w:rPr>
          <w:noProof/>
        </w:rPr>
        <w:t>106</w:t>
      </w:r>
      <w:r>
        <w:rPr>
          <w:noProof/>
        </w:rPr>
        <w:fldChar w:fldCharType="end"/>
      </w:r>
    </w:p>
    <w:p w14:paraId="5264AD3F" w14:textId="369D5AD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_Toc200704353 \h </w:instrText>
      </w:r>
      <w:r>
        <w:rPr>
          <w:noProof/>
        </w:rPr>
      </w:r>
      <w:r>
        <w:rPr>
          <w:noProof/>
        </w:rPr>
        <w:fldChar w:fldCharType="separate"/>
      </w:r>
      <w:r>
        <w:rPr>
          <w:noProof/>
        </w:rPr>
        <w:t>106</w:t>
      </w:r>
      <w:r>
        <w:rPr>
          <w:noProof/>
        </w:rPr>
        <w:fldChar w:fldCharType="end"/>
      </w:r>
    </w:p>
    <w:p w14:paraId="7B572239" w14:textId="5C2A666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_Toc200704354 \h </w:instrText>
      </w:r>
      <w:r>
        <w:rPr>
          <w:noProof/>
        </w:rPr>
      </w:r>
      <w:r>
        <w:rPr>
          <w:noProof/>
        </w:rPr>
        <w:fldChar w:fldCharType="separate"/>
      </w:r>
      <w:r>
        <w:rPr>
          <w:noProof/>
        </w:rPr>
        <w:t>106</w:t>
      </w:r>
      <w:r>
        <w:rPr>
          <w:noProof/>
        </w:rPr>
        <w:fldChar w:fldCharType="end"/>
      </w:r>
    </w:p>
    <w:p w14:paraId="58C8EAD4" w14:textId="3AC335A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_Toc200704355 \h </w:instrText>
      </w:r>
      <w:r>
        <w:rPr>
          <w:noProof/>
        </w:rPr>
      </w:r>
      <w:r>
        <w:rPr>
          <w:noProof/>
        </w:rPr>
        <w:fldChar w:fldCharType="separate"/>
      </w:r>
      <w:r>
        <w:rPr>
          <w:noProof/>
        </w:rPr>
        <w:t>106</w:t>
      </w:r>
      <w:r>
        <w:rPr>
          <w:noProof/>
        </w:rPr>
        <w:fldChar w:fldCharType="end"/>
      </w:r>
    </w:p>
    <w:p w14:paraId="2EE5A640" w14:textId="32DACCA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_Toc200704356 \h </w:instrText>
      </w:r>
      <w:r>
        <w:rPr>
          <w:noProof/>
        </w:rPr>
      </w:r>
      <w:r>
        <w:rPr>
          <w:noProof/>
        </w:rPr>
        <w:fldChar w:fldCharType="separate"/>
      </w:r>
      <w:r>
        <w:rPr>
          <w:noProof/>
        </w:rPr>
        <w:t>106</w:t>
      </w:r>
      <w:r>
        <w:rPr>
          <w:noProof/>
        </w:rPr>
        <w:fldChar w:fldCharType="end"/>
      </w:r>
    </w:p>
    <w:p w14:paraId="3B27B9EB" w14:textId="26EF347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fldLock="1"/>
      </w:r>
      <w:r>
        <w:rPr>
          <w:noProof/>
        </w:rPr>
        <w:instrText xml:space="preserve"> PAGEREF _Toc200704357 \h </w:instrText>
      </w:r>
      <w:r>
        <w:rPr>
          <w:noProof/>
        </w:rPr>
      </w:r>
      <w:r>
        <w:rPr>
          <w:noProof/>
        </w:rPr>
        <w:fldChar w:fldCharType="separate"/>
      </w:r>
      <w:r>
        <w:rPr>
          <w:noProof/>
        </w:rPr>
        <w:t>106</w:t>
      </w:r>
      <w:r>
        <w:rPr>
          <w:noProof/>
        </w:rPr>
        <w:fldChar w:fldCharType="end"/>
      </w:r>
    </w:p>
    <w:p w14:paraId="7E144FF3" w14:textId="5B74C41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fldLock="1"/>
      </w:r>
      <w:r>
        <w:rPr>
          <w:noProof/>
        </w:rPr>
        <w:instrText xml:space="preserve"> PAGEREF _Toc200704358 \h </w:instrText>
      </w:r>
      <w:r>
        <w:rPr>
          <w:noProof/>
        </w:rPr>
      </w:r>
      <w:r>
        <w:rPr>
          <w:noProof/>
        </w:rPr>
        <w:fldChar w:fldCharType="separate"/>
      </w:r>
      <w:r>
        <w:rPr>
          <w:noProof/>
        </w:rPr>
        <w:t>106</w:t>
      </w:r>
      <w:r>
        <w:rPr>
          <w:noProof/>
        </w:rPr>
        <w:fldChar w:fldCharType="end"/>
      </w:r>
    </w:p>
    <w:p w14:paraId="6C4C0679" w14:textId="049A5D80"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_Toc200704359 \h </w:instrText>
      </w:r>
      <w:r>
        <w:rPr>
          <w:noProof/>
        </w:rPr>
      </w:r>
      <w:r>
        <w:rPr>
          <w:noProof/>
        </w:rPr>
        <w:fldChar w:fldCharType="separate"/>
      </w:r>
      <w:r>
        <w:rPr>
          <w:noProof/>
        </w:rPr>
        <w:t>107</w:t>
      </w:r>
      <w:r>
        <w:rPr>
          <w:noProof/>
        </w:rPr>
        <w:fldChar w:fldCharType="end"/>
      </w:r>
    </w:p>
    <w:p w14:paraId="3BA1510F" w14:textId="11A3F47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_Toc200704360 \h </w:instrText>
      </w:r>
      <w:r>
        <w:rPr>
          <w:noProof/>
        </w:rPr>
      </w:r>
      <w:r>
        <w:rPr>
          <w:noProof/>
        </w:rPr>
        <w:fldChar w:fldCharType="separate"/>
      </w:r>
      <w:r>
        <w:rPr>
          <w:noProof/>
        </w:rPr>
        <w:t>107</w:t>
      </w:r>
      <w:r>
        <w:rPr>
          <w:noProof/>
        </w:rPr>
        <w:fldChar w:fldCharType="end"/>
      </w:r>
    </w:p>
    <w:p w14:paraId="36AF8517" w14:textId="2966FF4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_Toc200704361 \h </w:instrText>
      </w:r>
      <w:r>
        <w:rPr>
          <w:noProof/>
        </w:rPr>
      </w:r>
      <w:r>
        <w:rPr>
          <w:noProof/>
        </w:rPr>
        <w:fldChar w:fldCharType="separate"/>
      </w:r>
      <w:r>
        <w:rPr>
          <w:noProof/>
        </w:rPr>
        <w:t>107</w:t>
      </w:r>
      <w:r>
        <w:rPr>
          <w:noProof/>
        </w:rPr>
        <w:fldChar w:fldCharType="end"/>
      </w:r>
    </w:p>
    <w:p w14:paraId="069198A1" w14:textId="04614DD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_Toc200704362 \h </w:instrText>
      </w:r>
      <w:r>
        <w:rPr>
          <w:noProof/>
        </w:rPr>
      </w:r>
      <w:r>
        <w:rPr>
          <w:noProof/>
        </w:rPr>
        <w:fldChar w:fldCharType="separate"/>
      </w:r>
      <w:r>
        <w:rPr>
          <w:noProof/>
        </w:rPr>
        <w:t>108</w:t>
      </w:r>
      <w:r>
        <w:rPr>
          <w:noProof/>
        </w:rPr>
        <w:fldChar w:fldCharType="end"/>
      </w:r>
    </w:p>
    <w:p w14:paraId="1A9900BA" w14:textId="3C2F105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_Toc200704363 \h </w:instrText>
      </w:r>
      <w:r>
        <w:rPr>
          <w:noProof/>
        </w:rPr>
      </w:r>
      <w:r>
        <w:rPr>
          <w:noProof/>
        </w:rPr>
        <w:fldChar w:fldCharType="separate"/>
      </w:r>
      <w:r>
        <w:rPr>
          <w:noProof/>
        </w:rPr>
        <w:t>109</w:t>
      </w:r>
      <w:r>
        <w:rPr>
          <w:noProof/>
        </w:rPr>
        <w:fldChar w:fldCharType="end"/>
      </w:r>
    </w:p>
    <w:p w14:paraId="7ABDA7CC" w14:textId="49C43D7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_Toc200704364 \h </w:instrText>
      </w:r>
      <w:r>
        <w:rPr>
          <w:noProof/>
        </w:rPr>
      </w:r>
      <w:r>
        <w:rPr>
          <w:noProof/>
        </w:rPr>
        <w:fldChar w:fldCharType="separate"/>
      </w:r>
      <w:r>
        <w:rPr>
          <w:noProof/>
        </w:rPr>
        <w:t>109</w:t>
      </w:r>
      <w:r>
        <w:rPr>
          <w:noProof/>
        </w:rPr>
        <w:fldChar w:fldCharType="end"/>
      </w:r>
    </w:p>
    <w:p w14:paraId="58DB4135" w14:textId="52D2C03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_Toc200704365 \h </w:instrText>
      </w:r>
      <w:r>
        <w:rPr>
          <w:noProof/>
        </w:rPr>
      </w:r>
      <w:r>
        <w:rPr>
          <w:noProof/>
        </w:rPr>
        <w:fldChar w:fldCharType="separate"/>
      </w:r>
      <w:r>
        <w:rPr>
          <w:noProof/>
        </w:rPr>
        <w:t>109</w:t>
      </w:r>
      <w:r>
        <w:rPr>
          <w:noProof/>
        </w:rPr>
        <w:fldChar w:fldCharType="end"/>
      </w:r>
    </w:p>
    <w:p w14:paraId="6E617115" w14:textId="750FB6B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_Toc200704366 \h </w:instrText>
      </w:r>
      <w:r>
        <w:rPr>
          <w:noProof/>
        </w:rPr>
      </w:r>
      <w:r>
        <w:rPr>
          <w:noProof/>
        </w:rPr>
        <w:fldChar w:fldCharType="separate"/>
      </w:r>
      <w:r>
        <w:rPr>
          <w:noProof/>
        </w:rPr>
        <w:t>109</w:t>
      </w:r>
      <w:r>
        <w:rPr>
          <w:noProof/>
        </w:rPr>
        <w:fldChar w:fldCharType="end"/>
      </w:r>
    </w:p>
    <w:p w14:paraId="2B3C22E0" w14:textId="1B9F107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_Toc200704367 \h </w:instrText>
      </w:r>
      <w:r>
        <w:rPr>
          <w:noProof/>
        </w:rPr>
      </w:r>
      <w:r>
        <w:rPr>
          <w:noProof/>
        </w:rPr>
        <w:fldChar w:fldCharType="separate"/>
      </w:r>
      <w:r>
        <w:rPr>
          <w:noProof/>
        </w:rPr>
        <w:t>110</w:t>
      </w:r>
      <w:r>
        <w:rPr>
          <w:noProof/>
        </w:rPr>
        <w:fldChar w:fldCharType="end"/>
      </w:r>
    </w:p>
    <w:p w14:paraId="3D12A2BF" w14:textId="2810819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_Toc200704368 \h </w:instrText>
      </w:r>
      <w:r>
        <w:rPr>
          <w:noProof/>
        </w:rPr>
      </w:r>
      <w:r>
        <w:rPr>
          <w:noProof/>
        </w:rPr>
        <w:fldChar w:fldCharType="separate"/>
      </w:r>
      <w:r>
        <w:rPr>
          <w:noProof/>
        </w:rPr>
        <w:t>110</w:t>
      </w:r>
      <w:r>
        <w:rPr>
          <w:noProof/>
        </w:rPr>
        <w:fldChar w:fldCharType="end"/>
      </w:r>
    </w:p>
    <w:p w14:paraId="0EFA5C25" w14:textId="000F20D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EA76DA">
        <w:rPr>
          <w:rFonts w:eastAsia="DengXian"/>
          <w:noProof/>
        </w:rPr>
        <w:t>Type: SliceMbrRm</w:t>
      </w:r>
      <w:r>
        <w:rPr>
          <w:noProof/>
        </w:rPr>
        <w:tab/>
      </w:r>
      <w:r>
        <w:rPr>
          <w:noProof/>
        </w:rPr>
        <w:fldChar w:fldCharType="begin" w:fldLock="1"/>
      </w:r>
      <w:r>
        <w:rPr>
          <w:noProof/>
        </w:rPr>
        <w:instrText xml:space="preserve"> PAGEREF _Toc200704369 \h </w:instrText>
      </w:r>
      <w:r>
        <w:rPr>
          <w:noProof/>
        </w:rPr>
      </w:r>
      <w:r>
        <w:rPr>
          <w:noProof/>
        </w:rPr>
        <w:fldChar w:fldCharType="separate"/>
      </w:r>
      <w:r>
        <w:rPr>
          <w:noProof/>
        </w:rPr>
        <w:t>110</w:t>
      </w:r>
      <w:r>
        <w:rPr>
          <w:noProof/>
        </w:rPr>
        <w:fldChar w:fldCharType="end"/>
      </w:r>
    </w:p>
    <w:p w14:paraId="35ADBA5A" w14:textId="07E6961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_Toc200704370 \h </w:instrText>
      </w:r>
      <w:r>
        <w:rPr>
          <w:noProof/>
        </w:rPr>
      </w:r>
      <w:r>
        <w:rPr>
          <w:noProof/>
        </w:rPr>
        <w:fldChar w:fldCharType="separate"/>
      </w:r>
      <w:r>
        <w:rPr>
          <w:noProof/>
        </w:rPr>
        <w:t>110</w:t>
      </w:r>
      <w:r>
        <w:rPr>
          <w:noProof/>
        </w:rPr>
        <w:fldChar w:fldCharType="end"/>
      </w:r>
    </w:p>
    <w:p w14:paraId="64D2F066" w14:textId="367879A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_Toc200704371 \h </w:instrText>
      </w:r>
      <w:r>
        <w:rPr>
          <w:noProof/>
        </w:rPr>
      </w:r>
      <w:r>
        <w:rPr>
          <w:noProof/>
        </w:rPr>
        <w:fldChar w:fldCharType="separate"/>
      </w:r>
      <w:r>
        <w:rPr>
          <w:noProof/>
        </w:rPr>
        <w:t>110</w:t>
      </w:r>
      <w:r>
        <w:rPr>
          <w:noProof/>
        </w:rPr>
        <w:fldChar w:fldCharType="end"/>
      </w:r>
    </w:p>
    <w:p w14:paraId="0B5D73DE" w14:textId="3DDACC1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_Toc200704372 \h </w:instrText>
      </w:r>
      <w:r>
        <w:rPr>
          <w:noProof/>
        </w:rPr>
      </w:r>
      <w:r>
        <w:rPr>
          <w:noProof/>
        </w:rPr>
        <w:fldChar w:fldCharType="separate"/>
      </w:r>
      <w:r>
        <w:rPr>
          <w:noProof/>
        </w:rPr>
        <w:t>111</w:t>
      </w:r>
      <w:r>
        <w:rPr>
          <w:noProof/>
        </w:rPr>
        <w:fldChar w:fldCharType="end"/>
      </w:r>
    </w:p>
    <w:p w14:paraId="1B32B3F6" w14:textId="421EEB8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_Toc200704373 \h </w:instrText>
      </w:r>
      <w:r>
        <w:rPr>
          <w:noProof/>
        </w:rPr>
      </w:r>
      <w:r>
        <w:rPr>
          <w:noProof/>
        </w:rPr>
        <w:fldChar w:fldCharType="separate"/>
      </w:r>
      <w:r>
        <w:rPr>
          <w:noProof/>
        </w:rPr>
        <w:t>112</w:t>
      </w:r>
      <w:r>
        <w:rPr>
          <w:noProof/>
        </w:rPr>
        <w:fldChar w:fldCharType="end"/>
      </w:r>
    </w:p>
    <w:p w14:paraId="032EB392" w14:textId="6E8AB8B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_Toc200704374 \h </w:instrText>
      </w:r>
      <w:r>
        <w:rPr>
          <w:noProof/>
        </w:rPr>
      </w:r>
      <w:r>
        <w:rPr>
          <w:noProof/>
        </w:rPr>
        <w:fldChar w:fldCharType="separate"/>
      </w:r>
      <w:r>
        <w:rPr>
          <w:noProof/>
        </w:rPr>
        <w:t>113</w:t>
      </w:r>
      <w:r>
        <w:rPr>
          <w:noProof/>
        </w:rPr>
        <w:fldChar w:fldCharType="end"/>
      </w:r>
    </w:p>
    <w:p w14:paraId="31AB9B4B" w14:textId="20EE8A5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_Toc200704375 \h </w:instrText>
      </w:r>
      <w:r>
        <w:rPr>
          <w:noProof/>
        </w:rPr>
      </w:r>
      <w:r>
        <w:rPr>
          <w:noProof/>
        </w:rPr>
        <w:fldChar w:fldCharType="separate"/>
      </w:r>
      <w:r>
        <w:rPr>
          <w:noProof/>
        </w:rPr>
        <w:t>115</w:t>
      </w:r>
      <w:r>
        <w:rPr>
          <w:noProof/>
        </w:rPr>
        <w:fldChar w:fldCharType="end"/>
      </w:r>
    </w:p>
    <w:p w14:paraId="1F714905" w14:textId="40E8971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_Toc200704376 \h </w:instrText>
      </w:r>
      <w:r>
        <w:rPr>
          <w:noProof/>
        </w:rPr>
      </w:r>
      <w:r>
        <w:rPr>
          <w:noProof/>
        </w:rPr>
        <w:fldChar w:fldCharType="separate"/>
      </w:r>
      <w:r>
        <w:rPr>
          <w:noProof/>
        </w:rPr>
        <w:t>116</w:t>
      </w:r>
      <w:r>
        <w:rPr>
          <w:noProof/>
        </w:rPr>
        <w:fldChar w:fldCharType="end"/>
      </w:r>
    </w:p>
    <w:p w14:paraId="580AF4D8" w14:textId="1595D79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_Toc200704377 \h </w:instrText>
      </w:r>
      <w:r>
        <w:rPr>
          <w:noProof/>
        </w:rPr>
      </w:r>
      <w:r>
        <w:rPr>
          <w:noProof/>
        </w:rPr>
        <w:fldChar w:fldCharType="separate"/>
      </w:r>
      <w:r>
        <w:rPr>
          <w:noProof/>
        </w:rPr>
        <w:t>116</w:t>
      </w:r>
      <w:r>
        <w:rPr>
          <w:noProof/>
        </w:rPr>
        <w:fldChar w:fldCharType="end"/>
      </w:r>
    </w:p>
    <w:p w14:paraId="375FECDE" w14:textId="5C565EB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fldLock="1"/>
      </w:r>
      <w:r>
        <w:rPr>
          <w:noProof/>
        </w:rPr>
        <w:instrText xml:space="preserve"> PAGEREF _Toc200704378 \h </w:instrText>
      </w:r>
      <w:r>
        <w:rPr>
          <w:noProof/>
        </w:rPr>
      </w:r>
      <w:r>
        <w:rPr>
          <w:noProof/>
        </w:rPr>
        <w:fldChar w:fldCharType="separate"/>
      </w:r>
      <w:r>
        <w:rPr>
          <w:noProof/>
        </w:rPr>
        <w:t>116</w:t>
      </w:r>
      <w:r>
        <w:rPr>
          <w:noProof/>
        </w:rPr>
        <w:fldChar w:fldCharType="end"/>
      </w:r>
    </w:p>
    <w:p w14:paraId="760ED7C9" w14:textId="43BC79B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fldLock="1"/>
      </w:r>
      <w:r>
        <w:rPr>
          <w:noProof/>
        </w:rPr>
        <w:instrText xml:space="preserve"> PAGEREF _Toc200704379 \h </w:instrText>
      </w:r>
      <w:r>
        <w:rPr>
          <w:noProof/>
        </w:rPr>
      </w:r>
      <w:r>
        <w:rPr>
          <w:noProof/>
        </w:rPr>
        <w:fldChar w:fldCharType="separate"/>
      </w:r>
      <w:r>
        <w:rPr>
          <w:noProof/>
        </w:rPr>
        <w:t>117</w:t>
      </w:r>
      <w:r>
        <w:rPr>
          <w:noProof/>
        </w:rPr>
        <w:fldChar w:fldCharType="end"/>
      </w:r>
    </w:p>
    <w:p w14:paraId="327943BD" w14:textId="4F5D2B9F"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_Toc200704380 \h </w:instrText>
      </w:r>
      <w:r>
        <w:rPr>
          <w:noProof/>
        </w:rPr>
      </w:r>
      <w:r>
        <w:rPr>
          <w:noProof/>
        </w:rPr>
        <w:fldChar w:fldCharType="separate"/>
      </w:r>
      <w:r>
        <w:rPr>
          <w:noProof/>
        </w:rPr>
        <w:t>117</w:t>
      </w:r>
      <w:r>
        <w:rPr>
          <w:noProof/>
        </w:rPr>
        <w:fldChar w:fldCharType="end"/>
      </w:r>
    </w:p>
    <w:p w14:paraId="71287E1A" w14:textId="1852844D"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_Toc200704381 \h </w:instrText>
      </w:r>
      <w:r>
        <w:rPr>
          <w:noProof/>
        </w:rPr>
      </w:r>
      <w:r>
        <w:rPr>
          <w:noProof/>
        </w:rPr>
        <w:fldChar w:fldCharType="separate"/>
      </w:r>
      <w:r>
        <w:rPr>
          <w:noProof/>
        </w:rPr>
        <w:t>117</w:t>
      </w:r>
      <w:r>
        <w:rPr>
          <w:noProof/>
        </w:rPr>
        <w:fldChar w:fldCharType="end"/>
      </w:r>
    </w:p>
    <w:p w14:paraId="397AA07C" w14:textId="438E3CA1"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_Toc200704382 \h </w:instrText>
      </w:r>
      <w:r>
        <w:rPr>
          <w:noProof/>
        </w:rPr>
      </w:r>
      <w:r>
        <w:rPr>
          <w:noProof/>
        </w:rPr>
        <w:fldChar w:fldCharType="separate"/>
      </w:r>
      <w:r>
        <w:rPr>
          <w:noProof/>
        </w:rPr>
        <w:t>117</w:t>
      </w:r>
      <w:r>
        <w:rPr>
          <w:noProof/>
        </w:rPr>
        <w:fldChar w:fldCharType="end"/>
      </w:r>
    </w:p>
    <w:p w14:paraId="306B8466" w14:textId="06A8670E"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_Toc200704383 \h </w:instrText>
      </w:r>
      <w:r>
        <w:rPr>
          <w:noProof/>
        </w:rPr>
      </w:r>
      <w:r>
        <w:rPr>
          <w:noProof/>
        </w:rPr>
        <w:fldChar w:fldCharType="separate"/>
      </w:r>
      <w:r>
        <w:rPr>
          <w:noProof/>
        </w:rPr>
        <w:t>118</w:t>
      </w:r>
      <w:r>
        <w:rPr>
          <w:noProof/>
        </w:rPr>
        <w:fldChar w:fldCharType="end"/>
      </w:r>
    </w:p>
    <w:p w14:paraId="27C2FE3E" w14:textId="177E2EF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_Toc200704384 \h </w:instrText>
      </w:r>
      <w:r>
        <w:rPr>
          <w:noProof/>
        </w:rPr>
      </w:r>
      <w:r>
        <w:rPr>
          <w:noProof/>
        </w:rPr>
        <w:fldChar w:fldCharType="separate"/>
      </w:r>
      <w:r>
        <w:rPr>
          <w:noProof/>
        </w:rPr>
        <w:t>118</w:t>
      </w:r>
      <w:r>
        <w:rPr>
          <w:noProof/>
        </w:rPr>
        <w:fldChar w:fldCharType="end"/>
      </w:r>
    </w:p>
    <w:p w14:paraId="7EA06B68" w14:textId="688379C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_Toc200704385 \h </w:instrText>
      </w:r>
      <w:r>
        <w:rPr>
          <w:noProof/>
        </w:rPr>
      </w:r>
      <w:r>
        <w:rPr>
          <w:noProof/>
        </w:rPr>
        <w:fldChar w:fldCharType="separate"/>
      </w:r>
      <w:r>
        <w:rPr>
          <w:noProof/>
        </w:rPr>
        <w:t>118</w:t>
      </w:r>
      <w:r>
        <w:rPr>
          <w:noProof/>
        </w:rPr>
        <w:fldChar w:fldCharType="end"/>
      </w:r>
    </w:p>
    <w:p w14:paraId="6B4581A5" w14:textId="61F7FF7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_Toc200704386 \h </w:instrText>
      </w:r>
      <w:r>
        <w:rPr>
          <w:noProof/>
        </w:rPr>
      </w:r>
      <w:r>
        <w:rPr>
          <w:noProof/>
        </w:rPr>
        <w:fldChar w:fldCharType="separate"/>
      </w:r>
      <w:r>
        <w:rPr>
          <w:noProof/>
        </w:rPr>
        <w:t>118</w:t>
      </w:r>
      <w:r>
        <w:rPr>
          <w:noProof/>
        </w:rPr>
        <w:fldChar w:fldCharType="end"/>
      </w:r>
    </w:p>
    <w:p w14:paraId="648B835C" w14:textId="74A18A6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_Toc200704387 \h </w:instrText>
      </w:r>
      <w:r>
        <w:rPr>
          <w:noProof/>
        </w:rPr>
      </w:r>
      <w:r>
        <w:rPr>
          <w:noProof/>
        </w:rPr>
        <w:fldChar w:fldCharType="separate"/>
      </w:r>
      <w:r>
        <w:rPr>
          <w:noProof/>
        </w:rPr>
        <w:t>118</w:t>
      </w:r>
      <w:r>
        <w:rPr>
          <w:noProof/>
        </w:rPr>
        <w:fldChar w:fldCharType="end"/>
      </w:r>
    </w:p>
    <w:p w14:paraId="573B5A54" w14:textId="2276E62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_Toc200704388 \h </w:instrText>
      </w:r>
      <w:r>
        <w:rPr>
          <w:noProof/>
        </w:rPr>
      </w:r>
      <w:r>
        <w:rPr>
          <w:noProof/>
        </w:rPr>
        <w:fldChar w:fldCharType="separate"/>
      </w:r>
      <w:r>
        <w:rPr>
          <w:noProof/>
        </w:rPr>
        <w:t>119</w:t>
      </w:r>
      <w:r>
        <w:rPr>
          <w:noProof/>
        </w:rPr>
        <w:fldChar w:fldCharType="end"/>
      </w:r>
    </w:p>
    <w:p w14:paraId="1B0536AA" w14:textId="6E82755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_Toc200704389 \h </w:instrText>
      </w:r>
      <w:r>
        <w:rPr>
          <w:noProof/>
        </w:rPr>
      </w:r>
      <w:r>
        <w:rPr>
          <w:noProof/>
        </w:rPr>
        <w:fldChar w:fldCharType="separate"/>
      </w:r>
      <w:r>
        <w:rPr>
          <w:noProof/>
        </w:rPr>
        <w:t>119</w:t>
      </w:r>
      <w:r>
        <w:rPr>
          <w:noProof/>
        </w:rPr>
        <w:fldChar w:fldCharType="end"/>
      </w:r>
    </w:p>
    <w:p w14:paraId="320ECBAF" w14:textId="50CAEF6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_Toc200704390 \h </w:instrText>
      </w:r>
      <w:r>
        <w:rPr>
          <w:noProof/>
        </w:rPr>
      </w:r>
      <w:r>
        <w:rPr>
          <w:noProof/>
        </w:rPr>
        <w:fldChar w:fldCharType="separate"/>
      </w:r>
      <w:r>
        <w:rPr>
          <w:noProof/>
        </w:rPr>
        <w:t>119</w:t>
      </w:r>
      <w:r>
        <w:rPr>
          <w:noProof/>
        </w:rPr>
        <w:fldChar w:fldCharType="end"/>
      </w:r>
    </w:p>
    <w:p w14:paraId="7CA8CDB0" w14:textId="2C31110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_Toc200704391 \h </w:instrText>
      </w:r>
      <w:r>
        <w:rPr>
          <w:noProof/>
        </w:rPr>
      </w:r>
      <w:r>
        <w:rPr>
          <w:noProof/>
        </w:rPr>
        <w:fldChar w:fldCharType="separate"/>
      </w:r>
      <w:r>
        <w:rPr>
          <w:noProof/>
        </w:rPr>
        <w:t>120</w:t>
      </w:r>
      <w:r>
        <w:rPr>
          <w:noProof/>
        </w:rPr>
        <w:fldChar w:fldCharType="end"/>
      </w:r>
    </w:p>
    <w:p w14:paraId="72E7E653" w14:textId="009B1DF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_Toc200704392 \h </w:instrText>
      </w:r>
      <w:r>
        <w:rPr>
          <w:noProof/>
        </w:rPr>
      </w:r>
      <w:r>
        <w:rPr>
          <w:noProof/>
        </w:rPr>
        <w:fldChar w:fldCharType="separate"/>
      </w:r>
      <w:r>
        <w:rPr>
          <w:noProof/>
        </w:rPr>
        <w:t>120</w:t>
      </w:r>
      <w:r>
        <w:rPr>
          <w:noProof/>
        </w:rPr>
        <w:fldChar w:fldCharType="end"/>
      </w:r>
    </w:p>
    <w:p w14:paraId="457BF510" w14:textId="3A1B519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_Toc200704393 \h </w:instrText>
      </w:r>
      <w:r>
        <w:rPr>
          <w:noProof/>
        </w:rPr>
      </w:r>
      <w:r>
        <w:rPr>
          <w:noProof/>
        </w:rPr>
        <w:fldChar w:fldCharType="separate"/>
      </w:r>
      <w:r>
        <w:rPr>
          <w:noProof/>
        </w:rPr>
        <w:t>120</w:t>
      </w:r>
      <w:r>
        <w:rPr>
          <w:noProof/>
        </w:rPr>
        <w:fldChar w:fldCharType="end"/>
      </w:r>
    </w:p>
    <w:p w14:paraId="3F754AD8" w14:textId="5A55F2C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_Toc200704394 \h </w:instrText>
      </w:r>
      <w:r>
        <w:rPr>
          <w:noProof/>
        </w:rPr>
      </w:r>
      <w:r>
        <w:rPr>
          <w:noProof/>
        </w:rPr>
        <w:fldChar w:fldCharType="separate"/>
      </w:r>
      <w:r>
        <w:rPr>
          <w:noProof/>
        </w:rPr>
        <w:t>120</w:t>
      </w:r>
      <w:r>
        <w:rPr>
          <w:noProof/>
        </w:rPr>
        <w:fldChar w:fldCharType="end"/>
      </w:r>
    </w:p>
    <w:p w14:paraId="11C506C1" w14:textId="5280F02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_Toc200704395 \h </w:instrText>
      </w:r>
      <w:r>
        <w:rPr>
          <w:noProof/>
        </w:rPr>
      </w:r>
      <w:r>
        <w:rPr>
          <w:noProof/>
        </w:rPr>
        <w:fldChar w:fldCharType="separate"/>
      </w:r>
      <w:r>
        <w:rPr>
          <w:noProof/>
        </w:rPr>
        <w:t>121</w:t>
      </w:r>
      <w:r>
        <w:rPr>
          <w:noProof/>
        </w:rPr>
        <w:fldChar w:fldCharType="end"/>
      </w:r>
    </w:p>
    <w:p w14:paraId="4EA0DC20" w14:textId="02E553C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_Toc200704396 \h </w:instrText>
      </w:r>
      <w:r>
        <w:rPr>
          <w:noProof/>
        </w:rPr>
      </w:r>
      <w:r>
        <w:rPr>
          <w:noProof/>
        </w:rPr>
        <w:fldChar w:fldCharType="separate"/>
      </w:r>
      <w:r>
        <w:rPr>
          <w:noProof/>
        </w:rPr>
        <w:t>121</w:t>
      </w:r>
      <w:r>
        <w:rPr>
          <w:noProof/>
        </w:rPr>
        <w:fldChar w:fldCharType="end"/>
      </w:r>
    </w:p>
    <w:p w14:paraId="0C299271" w14:textId="6DB5FDD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_Toc200704397 \h </w:instrText>
      </w:r>
      <w:r>
        <w:rPr>
          <w:noProof/>
        </w:rPr>
      </w:r>
      <w:r>
        <w:rPr>
          <w:noProof/>
        </w:rPr>
        <w:fldChar w:fldCharType="separate"/>
      </w:r>
      <w:r>
        <w:rPr>
          <w:noProof/>
        </w:rPr>
        <w:t>121</w:t>
      </w:r>
      <w:r>
        <w:rPr>
          <w:noProof/>
        </w:rPr>
        <w:fldChar w:fldCharType="end"/>
      </w:r>
    </w:p>
    <w:p w14:paraId="31E3B239" w14:textId="20F9787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_Toc200704398 \h </w:instrText>
      </w:r>
      <w:r>
        <w:rPr>
          <w:noProof/>
        </w:rPr>
      </w:r>
      <w:r>
        <w:rPr>
          <w:noProof/>
        </w:rPr>
        <w:fldChar w:fldCharType="separate"/>
      </w:r>
      <w:r>
        <w:rPr>
          <w:noProof/>
        </w:rPr>
        <w:t>121</w:t>
      </w:r>
      <w:r>
        <w:rPr>
          <w:noProof/>
        </w:rPr>
        <w:fldChar w:fldCharType="end"/>
      </w:r>
    </w:p>
    <w:p w14:paraId="0738FEE4" w14:textId="021C975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_Toc200704399 \h </w:instrText>
      </w:r>
      <w:r>
        <w:rPr>
          <w:noProof/>
        </w:rPr>
      </w:r>
      <w:r>
        <w:rPr>
          <w:noProof/>
        </w:rPr>
        <w:fldChar w:fldCharType="separate"/>
      </w:r>
      <w:r>
        <w:rPr>
          <w:noProof/>
        </w:rPr>
        <w:t>122</w:t>
      </w:r>
      <w:r>
        <w:rPr>
          <w:noProof/>
        </w:rPr>
        <w:fldChar w:fldCharType="end"/>
      </w:r>
    </w:p>
    <w:p w14:paraId="30971D90" w14:textId="1C79EEE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_Toc200704400 \h </w:instrText>
      </w:r>
      <w:r>
        <w:rPr>
          <w:noProof/>
        </w:rPr>
      </w:r>
      <w:r>
        <w:rPr>
          <w:noProof/>
        </w:rPr>
        <w:fldChar w:fldCharType="separate"/>
      </w:r>
      <w:r>
        <w:rPr>
          <w:noProof/>
        </w:rPr>
        <w:t>122</w:t>
      </w:r>
      <w:r>
        <w:rPr>
          <w:noProof/>
        </w:rPr>
        <w:fldChar w:fldCharType="end"/>
      </w:r>
    </w:p>
    <w:p w14:paraId="3055E1A6" w14:textId="647229D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_Toc200704401 \h </w:instrText>
      </w:r>
      <w:r>
        <w:rPr>
          <w:noProof/>
        </w:rPr>
      </w:r>
      <w:r>
        <w:rPr>
          <w:noProof/>
        </w:rPr>
        <w:fldChar w:fldCharType="separate"/>
      </w:r>
      <w:r>
        <w:rPr>
          <w:noProof/>
        </w:rPr>
        <w:t>122</w:t>
      </w:r>
      <w:r>
        <w:rPr>
          <w:noProof/>
        </w:rPr>
        <w:fldChar w:fldCharType="end"/>
      </w:r>
    </w:p>
    <w:p w14:paraId="69BE69F4" w14:textId="785F8C4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_Toc200704402 \h </w:instrText>
      </w:r>
      <w:r>
        <w:rPr>
          <w:noProof/>
        </w:rPr>
      </w:r>
      <w:r>
        <w:rPr>
          <w:noProof/>
        </w:rPr>
        <w:fldChar w:fldCharType="separate"/>
      </w:r>
      <w:r>
        <w:rPr>
          <w:noProof/>
        </w:rPr>
        <w:t>123</w:t>
      </w:r>
      <w:r>
        <w:rPr>
          <w:noProof/>
        </w:rPr>
        <w:fldChar w:fldCharType="end"/>
      </w:r>
    </w:p>
    <w:p w14:paraId="48F3AEE0" w14:textId="56FDB81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_Toc200704403 \h </w:instrText>
      </w:r>
      <w:r>
        <w:rPr>
          <w:noProof/>
        </w:rPr>
      </w:r>
      <w:r>
        <w:rPr>
          <w:noProof/>
        </w:rPr>
        <w:fldChar w:fldCharType="separate"/>
      </w:r>
      <w:r>
        <w:rPr>
          <w:noProof/>
        </w:rPr>
        <w:t>123</w:t>
      </w:r>
      <w:r>
        <w:rPr>
          <w:noProof/>
        </w:rPr>
        <w:fldChar w:fldCharType="end"/>
      </w:r>
    </w:p>
    <w:p w14:paraId="47889D2B" w14:textId="708AE3F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_Toc200704404 \h </w:instrText>
      </w:r>
      <w:r>
        <w:rPr>
          <w:noProof/>
        </w:rPr>
      </w:r>
      <w:r>
        <w:rPr>
          <w:noProof/>
        </w:rPr>
        <w:fldChar w:fldCharType="separate"/>
      </w:r>
      <w:r>
        <w:rPr>
          <w:noProof/>
        </w:rPr>
        <w:t>123</w:t>
      </w:r>
      <w:r>
        <w:rPr>
          <w:noProof/>
        </w:rPr>
        <w:fldChar w:fldCharType="end"/>
      </w:r>
    </w:p>
    <w:p w14:paraId="5F0253A2" w14:textId="2B72413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_Toc200704405 \h </w:instrText>
      </w:r>
      <w:r>
        <w:rPr>
          <w:noProof/>
        </w:rPr>
      </w:r>
      <w:r>
        <w:rPr>
          <w:noProof/>
        </w:rPr>
        <w:fldChar w:fldCharType="separate"/>
      </w:r>
      <w:r>
        <w:rPr>
          <w:noProof/>
        </w:rPr>
        <w:t>124</w:t>
      </w:r>
      <w:r>
        <w:rPr>
          <w:noProof/>
        </w:rPr>
        <w:fldChar w:fldCharType="end"/>
      </w:r>
    </w:p>
    <w:p w14:paraId="774F65F5" w14:textId="3CD0AE0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_Toc200704406 \h </w:instrText>
      </w:r>
      <w:r>
        <w:rPr>
          <w:noProof/>
        </w:rPr>
      </w:r>
      <w:r>
        <w:rPr>
          <w:noProof/>
        </w:rPr>
        <w:fldChar w:fldCharType="separate"/>
      </w:r>
      <w:r>
        <w:rPr>
          <w:noProof/>
        </w:rPr>
        <w:t>124</w:t>
      </w:r>
      <w:r>
        <w:rPr>
          <w:noProof/>
        </w:rPr>
        <w:fldChar w:fldCharType="end"/>
      </w:r>
    </w:p>
    <w:p w14:paraId="3C076EBA" w14:textId="3289023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fldLock="1"/>
      </w:r>
      <w:r>
        <w:rPr>
          <w:noProof/>
        </w:rPr>
        <w:instrText xml:space="preserve"> PAGEREF _Toc200704407 \h </w:instrText>
      </w:r>
      <w:r>
        <w:rPr>
          <w:noProof/>
        </w:rPr>
      </w:r>
      <w:r>
        <w:rPr>
          <w:noProof/>
        </w:rPr>
        <w:fldChar w:fldCharType="separate"/>
      </w:r>
      <w:r>
        <w:rPr>
          <w:noProof/>
        </w:rPr>
        <w:t>124</w:t>
      </w:r>
      <w:r>
        <w:rPr>
          <w:noProof/>
        </w:rPr>
        <w:fldChar w:fldCharType="end"/>
      </w:r>
    </w:p>
    <w:p w14:paraId="042F9FD4" w14:textId="1EAF4B8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fldLock="1"/>
      </w:r>
      <w:r>
        <w:rPr>
          <w:noProof/>
        </w:rPr>
        <w:instrText xml:space="preserve"> PAGEREF _Toc200704408 \h </w:instrText>
      </w:r>
      <w:r>
        <w:rPr>
          <w:noProof/>
        </w:rPr>
      </w:r>
      <w:r>
        <w:rPr>
          <w:noProof/>
        </w:rPr>
        <w:fldChar w:fldCharType="separate"/>
      </w:r>
      <w:r>
        <w:rPr>
          <w:noProof/>
        </w:rPr>
        <w:t>124</w:t>
      </w:r>
      <w:r>
        <w:rPr>
          <w:noProof/>
        </w:rPr>
        <w:fldChar w:fldCharType="end"/>
      </w:r>
    </w:p>
    <w:p w14:paraId="32133BB8" w14:textId="68080FE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fldLock="1"/>
      </w:r>
      <w:r>
        <w:rPr>
          <w:noProof/>
        </w:rPr>
        <w:instrText xml:space="preserve"> PAGEREF _Toc200704409 \h </w:instrText>
      </w:r>
      <w:r>
        <w:rPr>
          <w:noProof/>
        </w:rPr>
      </w:r>
      <w:r>
        <w:rPr>
          <w:noProof/>
        </w:rPr>
        <w:fldChar w:fldCharType="separate"/>
      </w:r>
      <w:r>
        <w:rPr>
          <w:noProof/>
        </w:rPr>
        <w:t>124</w:t>
      </w:r>
      <w:r>
        <w:rPr>
          <w:noProof/>
        </w:rPr>
        <w:fldChar w:fldCharType="end"/>
      </w:r>
    </w:p>
    <w:p w14:paraId="26E6C20F" w14:textId="4905338C"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_Toc200704410 \h </w:instrText>
      </w:r>
      <w:r>
        <w:rPr>
          <w:noProof/>
        </w:rPr>
      </w:r>
      <w:r>
        <w:rPr>
          <w:noProof/>
        </w:rPr>
        <w:fldChar w:fldCharType="separate"/>
      </w:r>
      <w:r>
        <w:rPr>
          <w:noProof/>
        </w:rPr>
        <w:t>126</w:t>
      </w:r>
      <w:r>
        <w:rPr>
          <w:noProof/>
        </w:rPr>
        <w:fldChar w:fldCharType="end"/>
      </w:r>
    </w:p>
    <w:p w14:paraId="7DAF8679" w14:textId="368A8AB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_Toc200704411 \h </w:instrText>
      </w:r>
      <w:r>
        <w:rPr>
          <w:noProof/>
        </w:rPr>
      </w:r>
      <w:r>
        <w:rPr>
          <w:noProof/>
        </w:rPr>
        <w:fldChar w:fldCharType="separate"/>
      </w:r>
      <w:r>
        <w:rPr>
          <w:noProof/>
        </w:rPr>
        <w:t>126</w:t>
      </w:r>
      <w:r>
        <w:rPr>
          <w:noProof/>
        </w:rPr>
        <w:fldChar w:fldCharType="end"/>
      </w:r>
    </w:p>
    <w:p w14:paraId="51C6C5AB" w14:textId="288916D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_Toc200704412 \h </w:instrText>
      </w:r>
      <w:r>
        <w:rPr>
          <w:noProof/>
        </w:rPr>
      </w:r>
      <w:r>
        <w:rPr>
          <w:noProof/>
        </w:rPr>
        <w:fldChar w:fldCharType="separate"/>
      </w:r>
      <w:r>
        <w:rPr>
          <w:noProof/>
        </w:rPr>
        <w:t>129</w:t>
      </w:r>
      <w:r>
        <w:rPr>
          <w:noProof/>
        </w:rPr>
        <w:fldChar w:fldCharType="end"/>
      </w:r>
    </w:p>
    <w:p w14:paraId="519A18BF" w14:textId="35DC357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_Toc200704413 \h </w:instrText>
      </w:r>
      <w:r>
        <w:rPr>
          <w:noProof/>
        </w:rPr>
      </w:r>
      <w:r>
        <w:rPr>
          <w:noProof/>
        </w:rPr>
        <w:fldChar w:fldCharType="separate"/>
      </w:r>
      <w:r>
        <w:rPr>
          <w:noProof/>
        </w:rPr>
        <w:t>134</w:t>
      </w:r>
      <w:r>
        <w:rPr>
          <w:noProof/>
        </w:rPr>
        <w:fldChar w:fldCharType="end"/>
      </w:r>
    </w:p>
    <w:p w14:paraId="1FB4393F" w14:textId="3BE2B07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_Toc200704414 \h </w:instrText>
      </w:r>
      <w:r>
        <w:rPr>
          <w:noProof/>
        </w:rPr>
      </w:r>
      <w:r>
        <w:rPr>
          <w:noProof/>
        </w:rPr>
        <w:fldChar w:fldCharType="separate"/>
      </w:r>
      <w:r>
        <w:rPr>
          <w:noProof/>
        </w:rPr>
        <w:t>134</w:t>
      </w:r>
      <w:r>
        <w:rPr>
          <w:noProof/>
        </w:rPr>
        <w:fldChar w:fldCharType="end"/>
      </w:r>
    </w:p>
    <w:p w14:paraId="6004E1E7" w14:textId="046DEC2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_Toc200704415 \h </w:instrText>
      </w:r>
      <w:r>
        <w:rPr>
          <w:noProof/>
        </w:rPr>
      </w:r>
      <w:r>
        <w:rPr>
          <w:noProof/>
        </w:rPr>
        <w:fldChar w:fldCharType="separate"/>
      </w:r>
      <w:r>
        <w:rPr>
          <w:noProof/>
        </w:rPr>
        <w:t>134</w:t>
      </w:r>
      <w:r>
        <w:rPr>
          <w:noProof/>
        </w:rPr>
        <w:fldChar w:fldCharType="end"/>
      </w:r>
    </w:p>
    <w:p w14:paraId="365B47B7" w14:textId="785B4BB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_Toc200704416 \h </w:instrText>
      </w:r>
      <w:r>
        <w:rPr>
          <w:noProof/>
        </w:rPr>
      </w:r>
      <w:r>
        <w:rPr>
          <w:noProof/>
        </w:rPr>
        <w:fldChar w:fldCharType="separate"/>
      </w:r>
      <w:r>
        <w:rPr>
          <w:noProof/>
        </w:rPr>
        <w:t>135</w:t>
      </w:r>
      <w:r>
        <w:rPr>
          <w:noProof/>
        </w:rPr>
        <w:fldChar w:fldCharType="end"/>
      </w:r>
    </w:p>
    <w:p w14:paraId="66DB076D" w14:textId="452979A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_Toc200704417 \h </w:instrText>
      </w:r>
      <w:r>
        <w:rPr>
          <w:noProof/>
        </w:rPr>
      </w:r>
      <w:r>
        <w:rPr>
          <w:noProof/>
        </w:rPr>
        <w:fldChar w:fldCharType="separate"/>
      </w:r>
      <w:r>
        <w:rPr>
          <w:noProof/>
        </w:rPr>
        <w:t>136</w:t>
      </w:r>
      <w:r>
        <w:rPr>
          <w:noProof/>
        </w:rPr>
        <w:fldChar w:fldCharType="end"/>
      </w:r>
    </w:p>
    <w:p w14:paraId="7BB8D987" w14:textId="2ED2481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_Toc200704418 \h </w:instrText>
      </w:r>
      <w:r>
        <w:rPr>
          <w:noProof/>
        </w:rPr>
      </w:r>
      <w:r>
        <w:rPr>
          <w:noProof/>
        </w:rPr>
        <w:fldChar w:fldCharType="separate"/>
      </w:r>
      <w:r>
        <w:rPr>
          <w:noProof/>
        </w:rPr>
        <w:t>137</w:t>
      </w:r>
      <w:r>
        <w:rPr>
          <w:noProof/>
        </w:rPr>
        <w:fldChar w:fldCharType="end"/>
      </w:r>
    </w:p>
    <w:p w14:paraId="7D7E16B0" w14:textId="153B83F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_Toc200704419 \h </w:instrText>
      </w:r>
      <w:r>
        <w:rPr>
          <w:noProof/>
        </w:rPr>
      </w:r>
      <w:r>
        <w:rPr>
          <w:noProof/>
        </w:rPr>
        <w:fldChar w:fldCharType="separate"/>
      </w:r>
      <w:r>
        <w:rPr>
          <w:noProof/>
        </w:rPr>
        <w:t>137</w:t>
      </w:r>
      <w:r>
        <w:rPr>
          <w:noProof/>
        </w:rPr>
        <w:fldChar w:fldCharType="end"/>
      </w:r>
    </w:p>
    <w:p w14:paraId="69394782" w14:textId="0723513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_Toc200704420 \h </w:instrText>
      </w:r>
      <w:r>
        <w:rPr>
          <w:noProof/>
        </w:rPr>
      </w:r>
      <w:r>
        <w:rPr>
          <w:noProof/>
        </w:rPr>
        <w:fldChar w:fldCharType="separate"/>
      </w:r>
      <w:r>
        <w:rPr>
          <w:noProof/>
        </w:rPr>
        <w:t>137</w:t>
      </w:r>
      <w:r>
        <w:rPr>
          <w:noProof/>
        </w:rPr>
        <w:fldChar w:fldCharType="end"/>
      </w:r>
    </w:p>
    <w:p w14:paraId="557943E1" w14:textId="1F509CF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_Toc200704421 \h </w:instrText>
      </w:r>
      <w:r>
        <w:rPr>
          <w:noProof/>
        </w:rPr>
      </w:r>
      <w:r>
        <w:rPr>
          <w:noProof/>
        </w:rPr>
        <w:fldChar w:fldCharType="separate"/>
      </w:r>
      <w:r>
        <w:rPr>
          <w:noProof/>
        </w:rPr>
        <w:t>137</w:t>
      </w:r>
      <w:r>
        <w:rPr>
          <w:noProof/>
        </w:rPr>
        <w:fldChar w:fldCharType="end"/>
      </w:r>
    </w:p>
    <w:p w14:paraId="282E0008" w14:textId="58BD76E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_Toc200704422 \h </w:instrText>
      </w:r>
      <w:r>
        <w:rPr>
          <w:noProof/>
        </w:rPr>
      </w:r>
      <w:r>
        <w:rPr>
          <w:noProof/>
        </w:rPr>
        <w:fldChar w:fldCharType="separate"/>
      </w:r>
      <w:r>
        <w:rPr>
          <w:noProof/>
        </w:rPr>
        <w:t>138</w:t>
      </w:r>
      <w:r>
        <w:rPr>
          <w:noProof/>
        </w:rPr>
        <w:fldChar w:fldCharType="end"/>
      </w:r>
    </w:p>
    <w:p w14:paraId="07C3FEF6" w14:textId="55A453C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EA76DA">
        <w:rPr>
          <w:rFonts w:eastAsiaTheme="minorEastAsia"/>
          <w:noProof/>
        </w:rPr>
        <w:t xml:space="preserve">Type: </w:t>
      </w:r>
      <w:r w:rsidRPr="00EA76DA">
        <w:rPr>
          <w:rFonts w:eastAsiaTheme="minorEastAsia"/>
          <w:noProof/>
          <w:lang w:eastAsia="zh-CN"/>
        </w:rPr>
        <w:t>CellIdNidInfo</w:t>
      </w:r>
      <w:r>
        <w:rPr>
          <w:noProof/>
        </w:rPr>
        <w:tab/>
      </w:r>
      <w:r>
        <w:rPr>
          <w:noProof/>
        </w:rPr>
        <w:fldChar w:fldCharType="begin" w:fldLock="1"/>
      </w:r>
      <w:r>
        <w:rPr>
          <w:noProof/>
        </w:rPr>
        <w:instrText xml:space="preserve"> PAGEREF _Toc200704423 \h </w:instrText>
      </w:r>
      <w:r>
        <w:rPr>
          <w:noProof/>
        </w:rPr>
      </w:r>
      <w:r>
        <w:rPr>
          <w:noProof/>
        </w:rPr>
        <w:fldChar w:fldCharType="separate"/>
      </w:r>
      <w:r>
        <w:rPr>
          <w:noProof/>
        </w:rPr>
        <w:t>138</w:t>
      </w:r>
      <w:r>
        <w:rPr>
          <w:noProof/>
        </w:rPr>
        <w:fldChar w:fldCharType="end"/>
      </w:r>
    </w:p>
    <w:p w14:paraId="0518E4DC" w14:textId="76ABD77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EA76DA">
        <w:rPr>
          <w:rFonts w:eastAsiaTheme="minorEastAsia"/>
          <w:noProof/>
        </w:rPr>
        <w:t xml:space="preserve">Type: </w:t>
      </w:r>
      <w:r w:rsidRPr="00EA76DA">
        <w:rPr>
          <w:rFonts w:eastAsiaTheme="minorEastAsia"/>
          <w:noProof/>
          <w:lang w:eastAsia="zh-CN"/>
        </w:rPr>
        <w:t>CellIdNid</w:t>
      </w:r>
      <w:r>
        <w:rPr>
          <w:noProof/>
        </w:rPr>
        <w:tab/>
      </w:r>
      <w:r>
        <w:rPr>
          <w:noProof/>
        </w:rPr>
        <w:fldChar w:fldCharType="begin" w:fldLock="1"/>
      </w:r>
      <w:r>
        <w:rPr>
          <w:noProof/>
        </w:rPr>
        <w:instrText xml:space="preserve"> PAGEREF _Toc200704424 \h </w:instrText>
      </w:r>
      <w:r>
        <w:rPr>
          <w:noProof/>
        </w:rPr>
      </w:r>
      <w:r>
        <w:rPr>
          <w:noProof/>
        </w:rPr>
        <w:fldChar w:fldCharType="separate"/>
      </w:r>
      <w:r>
        <w:rPr>
          <w:noProof/>
        </w:rPr>
        <w:t>138</w:t>
      </w:r>
      <w:r>
        <w:rPr>
          <w:noProof/>
        </w:rPr>
        <w:fldChar w:fldCharType="end"/>
      </w:r>
    </w:p>
    <w:p w14:paraId="271075F5" w14:textId="3753905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Theme="minorEastAsia"/>
          <w:noProof/>
        </w:rPr>
        <w:t>5.6.4.</w:t>
      </w:r>
      <w:r w:rsidRPr="00EA76DA">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EA76DA">
        <w:rPr>
          <w:rFonts w:eastAsiaTheme="minorEastAsia"/>
          <w:noProof/>
        </w:rPr>
        <w:t xml:space="preserve">Type: </w:t>
      </w:r>
      <w:r w:rsidRPr="00EA76DA">
        <w:rPr>
          <w:rFonts w:eastAsiaTheme="minorEastAsia"/>
          <w:noProof/>
          <w:lang w:eastAsia="zh-CN"/>
        </w:rPr>
        <w:t>TacNidInfo</w:t>
      </w:r>
      <w:r>
        <w:rPr>
          <w:noProof/>
        </w:rPr>
        <w:tab/>
      </w:r>
      <w:r>
        <w:rPr>
          <w:noProof/>
        </w:rPr>
        <w:fldChar w:fldCharType="begin" w:fldLock="1"/>
      </w:r>
      <w:r>
        <w:rPr>
          <w:noProof/>
        </w:rPr>
        <w:instrText xml:space="preserve"> PAGEREF _Toc200704425 \h </w:instrText>
      </w:r>
      <w:r>
        <w:rPr>
          <w:noProof/>
        </w:rPr>
      </w:r>
      <w:r>
        <w:rPr>
          <w:noProof/>
        </w:rPr>
        <w:fldChar w:fldCharType="separate"/>
      </w:r>
      <w:r>
        <w:rPr>
          <w:noProof/>
        </w:rPr>
        <w:t>138</w:t>
      </w:r>
      <w:r>
        <w:rPr>
          <w:noProof/>
        </w:rPr>
        <w:fldChar w:fldCharType="end"/>
      </w:r>
    </w:p>
    <w:p w14:paraId="3D8A0E06" w14:textId="305860D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sidRPr="00EA76DA">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EA76DA">
        <w:rPr>
          <w:rFonts w:eastAsiaTheme="minorEastAsia"/>
          <w:noProof/>
        </w:rPr>
        <w:t xml:space="preserve">Type: </w:t>
      </w:r>
      <w:r w:rsidRPr="00EA76DA">
        <w:rPr>
          <w:rFonts w:eastAsiaTheme="minorEastAsia"/>
          <w:noProof/>
          <w:lang w:eastAsia="zh-CN"/>
        </w:rPr>
        <w:t>TacNid</w:t>
      </w:r>
      <w:r>
        <w:rPr>
          <w:noProof/>
        </w:rPr>
        <w:tab/>
      </w:r>
      <w:r>
        <w:rPr>
          <w:noProof/>
        </w:rPr>
        <w:fldChar w:fldCharType="begin" w:fldLock="1"/>
      </w:r>
      <w:r>
        <w:rPr>
          <w:noProof/>
        </w:rPr>
        <w:instrText xml:space="preserve"> PAGEREF _Toc200704426 \h </w:instrText>
      </w:r>
      <w:r>
        <w:rPr>
          <w:noProof/>
        </w:rPr>
      </w:r>
      <w:r>
        <w:rPr>
          <w:noProof/>
        </w:rPr>
        <w:fldChar w:fldCharType="separate"/>
      </w:r>
      <w:r>
        <w:rPr>
          <w:noProof/>
        </w:rPr>
        <w:t>138</w:t>
      </w:r>
      <w:r>
        <w:rPr>
          <w:noProof/>
        </w:rPr>
        <w:fldChar w:fldCharType="end"/>
      </w:r>
    </w:p>
    <w:p w14:paraId="7448C3BC" w14:textId="3A6E6D7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fldLock="1"/>
      </w:r>
      <w:r>
        <w:rPr>
          <w:noProof/>
        </w:rPr>
        <w:instrText xml:space="preserve"> PAGEREF _Toc200704427 \h </w:instrText>
      </w:r>
      <w:r>
        <w:rPr>
          <w:noProof/>
        </w:rPr>
      </w:r>
      <w:r>
        <w:rPr>
          <w:noProof/>
        </w:rPr>
        <w:fldChar w:fldCharType="separate"/>
      </w:r>
      <w:r>
        <w:rPr>
          <w:noProof/>
        </w:rPr>
        <w:t>139</w:t>
      </w:r>
      <w:r>
        <w:rPr>
          <w:noProof/>
        </w:rPr>
        <w:fldChar w:fldCharType="end"/>
      </w:r>
    </w:p>
    <w:p w14:paraId="2689EF0C" w14:textId="41A8E6A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fldLock="1"/>
      </w:r>
      <w:r>
        <w:rPr>
          <w:noProof/>
        </w:rPr>
        <w:instrText xml:space="preserve"> PAGEREF _Toc200704428 \h </w:instrText>
      </w:r>
      <w:r>
        <w:rPr>
          <w:noProof/>
        </w:rPr>
      </w:r>
      <w:r>
        <w:rPr>
          <w:noProof/>
        </w:rPr>
        <w:fldChar w:fldCharType="separate"/>
      </w:r>
      <w:r>
        <w:rPr>
          <w:noProof/>
        </w:rPr>
        <w:t>139</w:t>
      </w:r>
      <w:r>
        <w:rPr>
          <w:noProof/>
        </w:rPr>
        <w:fldChar w:fldCharType="end"/>
      </w:r>
    </w:p>
    <w:p w14:paraId="14A45AA1" w14:textId="34B4059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fldLock="1"/>
      </w:r>
      <w:r>
        <w:rPr>
          <w:noProof/>
        </w:rPr>
        <w:instrText xml:space="preserve"> PAGEREF _Toc200704429 \h </w:instrText>
      </w:r>
      <w:r>
        <w:rPr>
          <w:noProof/>
        </w:rPr>
      </w:r>
      <w:r>
        <w:rPr>
          <w:noProof/>
        </w:rPr>
        <w:fldChar w:fldCharType="separate"/>
      </w:r>
      <w:r>
        <w:rPr>
          <w:noProof/>
        </w:rPr>
        <w:t>139</w:t>
      </w:r>
      <w:r>
        <w:rPr>
          <w:noProof/>
        </w:rPr>
        <w:fldChar w:fldCharType="end"/>
      </w:r>
    </w:p>
    <w:p w14:paraId="00359FF8" w14:textId="25FD85F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fldLock="1"/>
      </w:r>
      <w:r>
        <w:rPr>
          <w:noProof/>
        </w:rPr>
        <w:instrText xml:space="preserve"> PAGEREF _Toc200704430 \h </w:instrText>
      </w:r>
      <w:r>
        <w:rPr>
          <w:noProof/>
        </w:rPr>
      </w:r>
      <w:r>
        <w:rPr>
          <w:noProof/>
        </w:rPr>
        <w:fldChar w:fldCharType="separate"/>
      </w:r>
      <w:r>
        <w:rPr>
          <w:noProof/>
        </w:rPr>
        <w:t>139</w:t>
      </w:r>
      <w:r>
        <w:rPr>
          <w:noProof/>
        </w:rPr>
        <w:fldChar w:fldCharType="end"/>
      </w:r>
    </w:p>
    <w:p w14:paraId="24469987" w14:textId="18E37441"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_Toc200704431 \h </w:instrText>
      </w:r>
      <w:r>
        <w:rPr>
          <w:noProof/>
        </w:rPr>
      </w:r>
      <w:r>
        <w:rPr>
          <w:noProof/>
        </w:rPr>
        <w:fldChar w:fldCharType="separate"/>
      </w:r>
      <w:r>
        <w:rPr>
          <w:noProof/>
        </w:rPr>
        <w:t>140</w:t>
      </w:r>
      <w:r>
        <w:rPr>
          <w:noProof/>
        </w:rPr>
        <w:fldChar w:fldCharType="end"/>
      </w:r>
    </w:p>
    <w:p w14:paraId="437C9EDE" w14:textId="7391A98E"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_Toc200704432 \h </w:instrText>
      </w:r>
      <w:r>
        <w:rPr>
          <w:noProof/>
        </w:rPr>
      </w:r>
      <w:r>
        <w:rPr>
          <w:noProof/>
        </w:rPr>
        <w:fldChar w:fldCharType="separate"/>
      </w:r>
      <w:r>
        <w:rPr>
          <w:noProof/>
        </w:rPr>
        <w:t>140</w:t>
      </w:r>
      <w:r>
        <w:rPr>
          <w:noProof/>
        </w:rPr>
        <w:fldChar w:fldCharType="end"/>
      </w:r>
    </w:p>
    <w:p w14:paraId="1EE7962C" w14:textId="57B1998B"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_Toc200704433 \h </w:instrText>
      </w:r>
      <w:r>
        <w:rPr>
          <w:noProof/>
        </w:rPr>
      </w:r>
      <w:r>
        <w:rPr>
          <w:noProof/>
        </w:rPr>
        <w:fldChar w:fldCharType="separate"/>
      </w:r>
      <w:r>
        <w:rPr>
          <w:noProof/>
        </w:rPr>
        <w:t>140</w:t>
      </w:r>
      <w:r>
        <w:rPr>
          <w:noProof/>
        </w:rPr>
        <w:fldChar w:fldCharType="end"/>
      </w:r>
    </w:p>
    <w:p w14:paraId="3578E290" w14:textId="67CC64BD"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_Toc200704434 \h </w:instrText>
      </w:r>
      <w:r>
        <w:rPr>
          <w:noProof/>
        </w:rPr>
      </w:r>
      <w:r>
        <w:rPr>
          <w:noProof/>
        </w:rPr>
        <w:fldChar w:fldCharType="separate"/>
      </w:r>
      <w:r>
        <w:rPr>
          <w:noProof/>
        </w:rPr>
        <w:t>140</w:t>
      </w:r>
      <w:r>
        <w:rPr>
          <w:noProof/>
        </w:rPr>
        <w:fldChar w:fldCharType="end"/>
      </w:r>
    </w:p>
    <w:p w14:paraId="79987A36" w14:textId="1813051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EA76DA">
        <w:rPr>
          <w:noProof/>
          <w:lang w:val="en-US"/>
        </w:rPr>
        <w:t>RoamingOdb</w:t>
      </w:r>
      <w:r>
        <w:rPr>
          <w:noProof/>
        </w:rPr>
        <w:tab/>
      </w:r>
      <w:r>
        <w:rPr>
          <w:noProof/>
        </w:rPr>
        <w:fldChar w:fldCharType="begin" w:fldLock="1"/>
      </w:r>
      <w:r>
        <w:rPr>
          <w:noProof/>
        </w:rPr>
        <w:instrText xml:space="preserve"> PAGEREF _Toc200704435 \h </w:instrText>
      </w:r>
      <w:r>
        <w:rPr>
          <w:noProof/>
        </w:rPr>
      </w:r>
      <w:r>
        <w:rPr>
          <w:noProof/>
        </w:rPr>
        <w:fldChar w:fldCharType="separate"/>
      </w:r>
      <w:r>
        <w:rPr>
          <w:noProof/>
        </w:rPr>
        <w:t>140</w:t>
      </w:r>
      <w:r>
        <w:rPr>
          <w:noProof/>
        </w:rPr>
        <w:fldChar w:fldCharType="end"/>
      </w:r>
    </w:p>
    <w:p w14:paraId="699569E4" w14:textId="18F5104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EA76DA">
        <w:rPr>
          <w:noProof/>
          <w:lang w:val="en-US"/>
        </w:rPr>
        <w:t>OdbPacketServices</w:t>
      </w:r>
      <w:r>
        <w:rPr>
          <w:noProof/>
        </w:rPr>
        <w:tab/>
      </w:r>
      <w:r>
        <w:rPr>
          <w:noProof/>
        </w:rPr>
        <w:fldChar w:fldCharType="begin" w:fldLock="1"/>
      </w:r>
      <w:r>
        <w:rPr>
          <w:noProof/>
        </w:rPr>
        <w:instrText xml:space="preserve"> PAGEREF _Toc200704436 \h </w:instrText>
      </w:r>
      <w:r>
        <w:rPr>
          <w:noProof/>
        </w:rPr>
      </w:r>
      <w:r>
        <w:rPr>
          <w:noProof/>
        </w:rPr>
        <w:fldChar w:fldCharType="separate"/>
      </w:r>
      <w:r>
        <w:rPr>
          <w:noProof/>
        </w:rPr>
        <w:t>140</w:t>
      </w:r>
      <w:r>
        <w:rPr>
          <w:noProof/>
        </w:rPr>
        <w:fldChar w:fldCharType="end"/>
      </w:r>
    </w:p>
    <w:p w14:paraId="240C4ED5" w14:textId="6397F8AF"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_Toc200704437 \h </w:instrText>
      </w:r>
      <w:r>
        <w:rPr>
          <w:noProof/>
        </w:rPr>
      </w:r>
      <w:r>
        <w:rPr>
          <w:noProof/>
        </w:rPr>
        <w:fldChar w:fldCharType="separate"/>
      </w:r>
      <w:r>
        <w:rPr>
          <w:noProof/>
        </w:rPr>
        <w:t>140</w:t>
      </w:r>
      <w:r>
        <w:rPr>
          <w:noProof/>
        </w:rPr>
        <w:fldChar w:fldCharType="end"/>
      </w:r>
    </w:p>
    <w:p w14:paraId="073916A7" w14:textId="2E1E5FD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A76DA">
        <w:rPr>
          <w:noProof/>
          <w:lang w:val="en-US"/>
        </w:rPr>
        <w:t>OdbData</w:t>
      </w:r>
      <w:r>
        <w:rPr>
          <w:noProof/>
        </w:rPr>
        <w:tab/>
      </w:r>
      <w:r>
        <w:rPr>
          <w:noProof/>
        </w:rPr>
        <w:fldChar w:fldCharType="begin" w:fldLock="1"/>
      </w:r>
      <w:r>
        <w:rPr>
          <w:noProof/>
        </w:rPr>
        <w:instrText xml:space="preserve"> PAGEREF _Toc200704438 \h </w:instrText>
      </w:r>
      <w:r>
        <w:rPr>
          <w:noProof/>
        </w:rPr>
      </w:r>
      <w:r>
        <w:rPr>
          <w:noProof/>
        </w:rPr>
        <w:fldChar w:fldCharType="separate"/>
      </w:r>
      <w:r>
        <w:rPr>
          <w:noProof/>
        </w:rPr>
        <w:t>140</w:t>
      </w:r>
      <w:r>
        <w:rPr>
          <w:noProof/>
        </w:rPr>
        <w:fldChar w:fldCharType="end"/>
      </w:r>
    </w:p>
    <w:p w14:paraId="3426ACE8" w14:textId="7447C6EA"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_Toc200704439 \h </w:instrText>
      </w:r>
      <w:r>
        <w:rPr>
          <w:noProof/>
        </w:rPr>
      </w:r>
      <w:r>
        <w:rPr>
          <w:noProof/>
        </w:rPr>
        <w:fldChar w:fldCharType="separate"/>
      </w:r>
      <w:r>
        <w:rPr>
          <w:noProof/>
        </w:rPr>
        <w:t>141</w:t>
      </w:r>
      <w:r>
        <w:rPr>
          <w:noProof/>
        </w:rPr>
        <w:fldChar w:fldCharType="end"/>
      </w:r>
    </w:p>
    <w:p w14:paraId="4AC40883" w14:textId="32D0BD38"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_Toc200704440 \h </w:instrText>
      </w:r>
      <w:r>
        <w:rPr>
          <w:noProof/>
        </w:rPr>
      </w:r>
      <w:r>
        <w:rPr>
          <w:noProof/>
        </w:rPr>
        <w:fldChar w:fldCharType="separate"/>
      </w:r>
      <w:r>
        <w:rPr>
          <w:noProof/>
        </w:rPr>
        <w:t>141</w:t>
      </w:r>
      <w:r>
        <w:rPr>
          <w:noProof/>
        </w:rPr>
        <w:fldChar w:fldCharType="end"/>
      </w:r>
    </w:p>
    <w:p w14:paraId="5D876753" w14:textId="5E4269B0"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_Toc200704441 \h </w:instrText>
      </w:r>
      <w:r>
        <w:rPr>
          <w:noProof/>
        </w:rPr>
      </w:r>
      <w:r>
        <w:rPr>
          <w:noProof/>
        </w:rPr>
        <w:fldChar w:fldCharType="separate"/>
      </w:r>
      <w:r>
        <w:rPr>
          <w:noProof/>
        </w:rPr>
        <w:t>141</w:t>
      </w:r>
      <w:r>
        <w:rPr>
          <w:noProof/>
        </w:rPr>
        <w:fldChar w:fldCharType="end"/>
      </w:r>
    </w:p>
    <w:p w14:paraId="2E93BDE9" w14:textId="7CCA7ACD"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_Toc200704442 \h </w:instrText>
      </w:r>
      <w:r>
        <w:rPr>
          <w:noProof/>
        </w:rPr>
      </w:r>
      <w:r>
        <w:rPr>
          <w:noProof/>
        </w:rPr>
        <w:fldChar w:fldCharType="separate"/>
      </w:r>
      <w:r>
        <w:rPr>
          <w:noProof/>
        </w:rPr>
        <w:t>141</w:t>
      </w:r>
      <w:r>
        <w:rPr>
          <w:noProof/>
        </w:rPr>
        <w:fldChar w:fldCharType="end"/>
      </w:r>
    </w:p>
    <w:p w14:paraId="74E9568D" w14:textId="739B11B9"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_Toc200704443 \h </w:instrText>
      </w:r>
      <w:r>
        <w:rPr>
          <w:noProof/>
        </w:rPr>
      </w:r>
      <w:r>
        <w:rPr>
          <w:noProof/>
        </w:rPr>
        <w:fldChar w:fldCharType="separate"/>
      </w:r>
      <w:r>
        <w:rPr>
          <w:noProof/>
        </w:rPr>
        <w:t>141</w:t>
      </w:r>
      <w:r>
        <w:rPr>
          <w:noProof/>
        </w:rPr>
        <w:fldChar w:fldCharType="end"/>
      </w:r>
    </w:p>
    <w:p w14:paraId="36AA674B" w14:textId="2A0B409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_Toc200704444 \h </w:instrText>
      </w:r>
      <w:r>
        <w:rPr>
          <w:noProof/>
        </w:rPr>
      </w:r>
      <w:r>
        <w:rPr>
          <w:noProof/>
        </w:rPr>
        <w:fldChar w:fldCharType="separate"/>
      </w:r>
      <w:r>
        <w:rPr>
          <w:noProof/>
        </w:rPr>
        <w:t>141</w:t>
      </w:r>
      <w:r>
        <w:rPr>
          <w:noProof/>
        </w:rPr>
        <w:fldChar w:fldCharType="end"/>
      </w:r>
    </w:p>
    <w:p w14:paraId="42497CB1" w14:textId="43FE8BB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_Toc200704445 \h </w:instrText>
      </w:r>
      <w:r>
        <w:rPr>
          <w:noProof/>
        </w:rPr>
      </w:r>
      <w:r>
        <w:rPr>
          <w:noProof/>
        </w:rPr>
        <w:fldChar w:fldCharType="separate"/>
      </w:r>
      <w:r>
        <w:rPr>
          <w:noProof/>
        </w:rPr>
        <w:t>142</w:t>
      </w:r>
      <w:r>
        <w:rPr>
          <w:noProof/>
        </w:rPr>
        <w:fldChar w:fldCharType="end"/>
      </w:r>
    </w:p>
    <w:p w14:paraId="184160FA" w14:textId="45A463C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_Toc200704446 \h </w:instrText>
      </w:r>
      <w:r>
        <w:rPr>
          <w:noProof/>
        </w:rPr>
      </w:r>
      <w:r>
        <w:rPr>
          <w:noProof/>
        </w:rPr>
        <w:fldChar w:fldCharType="separate"/>
      </w:r>
      <w:r>
        <w:rPr>
          <w:noProof/>
        </w:rPr>
        <w:t>142</w:t>
      </w:r>
      <w:r>
        <w:rPr>
          <w:noProof/>
        </w:rPr>
        <w:fldChar w:fldCharType="end"/>
      </w:r>
    </w:p>
    <w:p w14:paraId="1F322606" w14:textId="3E1B3F0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_Toc200704447 \h </w:instrText>
      </w:r>
      <w:r>
        <w:rPr>
          <w:noProof/>
        </w:rPr>
      </w:r>
      <w:r>
        <w:rPr>
          <w:noProof/>
        </w:rPr>
        <w:fldChar w:fldCharType="separate"/>
      </w:r>
      <w:r>
        <w:rPr>
          <w:noProof/>
        </w:rPr>
        <w:t>142</w:t>
      </w:r>
      <w:r>
        <w:rPr>
          <w:noProof/>
        </w:rPr>
        <w:fldChar w:fldCharType="end"/>
      </w:r>
    </w:p>
    <w:p w14:paraId="61E9676E" w14:textId="55010C5D"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_Toc200704448 \h </w:instrText>
      </w:r>
      <w:r>
        <w:rPr>
          <w:noProof/>
        </w:rPr>
      </w:r>
      <w:r>
        <w:rPr>
          <w:noProof/>
        </w:rPr>
        <w:fldChar w:fldCharType="separate"/>
      </w:r>
      <w:r>
        <w:rPr>
          <w:noProof/>
        </w:rPr>
        <w:t>142</w:t>
      </w:r>
      <w:r>
        <w:rPr>
          <w:noProof/>
        </w:rPr>
        <w:fldChar w:fldCharType="end"/>
      </w:r>
    </w:p>
    <w:p w14:paraId="5231CA17" w14:textId="17E71B83"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_Toc200704449 \h </w:instrText>
      </w:r>
      <w:r>
        <w:rPr>
          <w:noProof/>
        </w:rPr>
      </w:r>
      <w:r>
        <w:rPr>
          <w:noProof/>
        </w:rPr>
        <w:fldChar w:fldCharType="separate"/>
      </w:r>
      <w:r>
        <w:rPr>
          <w:noProof/>
        </w:rPr>
        <w:t>142</w:t>
      </w:r>
      <w:r>
        <w:rPr>
          <w:noProof/>
        </w:rPr>
        <w:fldChar w:fldCharType="end"/>
      </w:r>
    </w:p>
    <w:p w14:paraId="5B22BA1B" w14:textId="1517322E"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_Toc200704450 \h </w:instrText>
      </w:r>
      <w:r>
        <w:rPr>
          <w:noProof/>
        </w:rPr>
      </w:r>
      <w:r>
        <w:rPr>
          <w:noProof/>
        </w:rPr>
        <w:fldChar w:fldCharType="separate"/>
      </w:r>
      <w:r>
        <w:rPr>
          <w:noProof/>
        </w:rPr>
        <w:t>142</w:t>
      </w:r>
      <w:r>
        <w:rPr>
          <w:noProof/>
        </w:rPr>
        <w:fldChar w:fldCharType="end"/>
      </w:r>
    </w:p>
    <w:p w14:paraId="5E4A9146" w14:textId="0E2B3A4C"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_Toc200704451 \h </w:instrText>
      </w:r>
      <w:r>
        <w:rPr>
          <w:noProof/>
        </w:rPr>
      </w:r>
      <w:r>
        <w:rPr>
          <w:noProof/>
        </w:rPr>
        <w:fldChar w:fldCharType="separate"/>
      </w:r>
      <w:r>
        <w:rPr>
          <w:noProof/>
        </w:rPr>
        <w:t>143</w:t>
      </w:r>
      <w:r>
        <w:rPr>
          <w:noProof/>
        </w:rPr>
        <w:fldChar w:fldCharType="end"/>
      </w:r>
    </w:p>
    <w:p w14:paraId="6DB400BF" w14:textId="509674B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_Toc200704452 \h </w:instrText>
      </w:r>
      <w:r>
        <w:rPr>
          <w:noProof/>
        </w:rPr>
      </w:r>
      <w:r>
        <w:rPr>
          <w:noProof/>
        </w:rPr>
        <w:fldChar w:fldCharType="separate"/>
      </w:r>
      <w:r>
        <w:rPr>
          <w:noProof/>
        </w:rPr>
        <w:t>143</w:t>
      </w:r>
      <w:r>
        <w:rPr>
          <w:noProof/>
        </w:rPr>
        <w:fldChar w:fldCharType="end"/>
      </w:r>
    </w:p>
    <w:p w14:paraId="2D8D82D1" w14:textId="3D7B91D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_Toc200704453 \h </w:instrText>
      </w:r>
      <w:r>
        <w:rPr>
          <w:noProof/>
        </w:rPr>
      </w:r>
      <w:r>
        <w:rPr>
          <w:noProof/>
        </w:rPr>
        <w:fldChar w:fldCharType="separate"/>
      </w:r>
      <w:r>
        <w:rPr>
          <w:noProof/>
        </w:rPr>
        <w:t>143</w:t>
      </w:r>
      <w:r>
        <w:rPr>
          <w:noProof/>
        </w:rPr>
        <w:fldChar w:fldCharType="end"/>
      </w:r>
    </w:p>
    <w:p w14:paraId="28E06744" w14:textId="2D46215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_Toc200704454 \h </w:instrText>
      </w:r>
      <w:r>
        <w:rPr>
          <w:noProof/>
        </w:rPr>
      </w:r>
      <w:r>
        <w:rPr>
          <w:noProof/>
        </w:rPr>
        <w:fldChar w:fldCharType="separate"/>
      </w:r>
      <w:r>
        <w:rPr>
          <w:noProof/>
        </w:rPr>
        <w:t>144</w:t>
      </w:r>
      <w:r>
        <w:rPr>
          <w:noProof/>
        </w:rPr>
        <w:fldChar w:fldCharType="end"/>
      </w:r>
    </w:p>
    <w:p w14:paraId="43E65F4A" w14:textId="16ED572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_Toc200704455 \h </w:instrText>
      </w:r>
      <w:r>
        <w:rPr>
          <w:noProof/>
        </w:rPr>
      </w:r>
      <w:r>
        <w:rPr>
          <w:noProof/>
        </w:rPr>
        <w:fldChar w:fldCharType="separate"/>
      </w:r>
      <w:r>
        <w:rPr>
          <w:noProof/>
        </w:rPr>
        <w:t>144</w:t>
      </w:r>
      <w:r>
        <w:rPr>
          <w:noProof/>
        </w:rPr>
        <w:fldChar w:fldCharType="end"/>
      </w:r>
    </w:p>
    <w:p w14:paraId="77E26D93" w14:textId="5ED899A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_Toc200704456 \h </w:instrText>
      </w:r>
      <w:r>
        <w:rPr>
          <w:noProof/>
        </w:rPr>
      </w:r>
      <w:r>
        <w:rPr>
          <w:noProof/>
        </w:rPr>
        <w:fldChar w:fldCharType="separate"/>
      </w:r>
      <w:r>
        <w:rPr>
          <w:noProof/>
        </w:rPr>
        <w:t>144</w:t>
      </w:r>
      <w:r>
        <w:rPr>
          <w:noProof/>
        </w:rPr>
        <w:fldChar w:fldCharType="end"/>
      </w:r>
    </w:p>
    <w:p w14:paraId="44929C7C" w14:textId="4612A953"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_Toc200704457 \h </w:instrText>
      </w:r>
      <w:r>
        <w:rPr>
          <w:noProof/>
        </w:rPr>
      </w:r>
      <w:r>
        <w:rPr>
          <w:noProof/>
        </w:rPr>
        <w:fldChar w:fldCharType="separate"/>
      </w:r>
      <w:r>
        <w:rPr>
          <w:noProof/>
        </w:rPr>
        <w:t>144</w:t>
      </w:r>
      <w:r>
        <w:rPr>
          <w:noProof/>
        </w:rPr>
        <w:fldChar w:fldCharType="end"/>
      </w:r>
    </w:p>
    <w:p w14:paraId="478A1318" w14:textId="28C02C7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_Toc200704458 \h </w:instrText>
      </w:r>
      <w:r>
        <w:rPr>
          <w:noProof/>
        </w:rPr>
      </w:r>
      <w:r>
        <w:rPr>
          <w:noProof/>
        </w:rPr>
        <w:fldChar w:fldCharType="separate"/>
      </w:r>
      <w:r>
        <w:rPr>
          <w:noProof/>
        </w:rPr>
        <w:t>144</w:t>
      </w:r>
      <w:r>
        <w:rPr>
          <w:noProof/>
        </w:rPr>
        <w:fldChar w:fldCharType="end"/>
      </w:r>
    </w:p>
    <w:p w14:paraId="170B5597" w14:textId="6B54903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_Toc200704459 \h </w:instrText>
      </w:r>
      <w:r>
        <w:rPr>
          <w:noProof/>
        </w:rPr>
      </w:r>
      <w:r>
        <w:rPr>
          <w:noProof/>
        </w:rPr>
        <w:fldChar w:fldCharType="separate"/>
      </w:r>
      <w:r>
        <w:rPr>
          <w:noProof/>
        </w:rPr>
        <w:t>145</w:t>
      </w:r>
      <w:r>
        <w:rPr>
          <w:noProof/>
        </w:rPr>
        <w:fldChar w:fldCharType="end"/>
      </w:r>
    </w:p>
    <w:p w14:paraId="28DF3B7A" w14:textId="5842CEC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_Toc200704460 \h </w:instrText>
      </w:r>
      <w:r>
        <w:rPr>
          <w:noProof/>
        </w:rPr>
      </w:r>
      <w:r>
        <w:rPr>
          <w:noProof/>
        </w:rPr>
        <w:fldChar w:fldCharType="separate"/>
      </w:r>
      <w:r>
        <w:rPr>
          <w:noProof/>
        </w:rPr>
        <w:t>145</w:t>
      </w:r>
      <w:r>
        <w:rPr>
          <w:noProof/>
        </w:rPr>
        <w:fldChar w:fldCharType="end"/>
      </w:r>
    </w:p>
    <w:p w14:paraId="16F984F3" w14:textId="1996F23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_Toc200704461 \h </w:instrText>
      </w:r>
      <w:r>
        <w:rPr>
          <w:noProof/>
        </w:rPr>
      </w:r>
      <w:r>
        <w:rPr>
          <w:noProof/>
        </w:rPr>
        <w:fldChar w:fldCharType="separate"/>
      </w:r>
      <w:r>
        <w:rPr>
          <w:noProof/>
        </w:rPr>
        <w:t>145</w:t>
      </w:r>
      <w:r>
        <w:rPr>
          <w:noProof/>
        </w:rPr>
        <w:fldChar w:fldCharType="end"/>
      </w:r>
    </w:p>
    <w:p w14:paraId="7D6E18A5" w14:textId="4A91595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_Toc200704462 \h </w:instrText>
      </w:r>
      <w:r>
        <w:rPr>
          <w:noProof/>
        </w:rPr>
      </w:r>
      <w:r>
        <w:rPr>
          <w:noProof/>
        </w:rPr>
        <w:fldChar w:fldCharType="separate"/>
      </w:r>
      <w:r>
        <w:rPr>
          <w:noProof/>
        </w:rPr>
        <w:t>146</w:t>
      </w:r>
      <w:r>
        <w:rPr>
          <w:noProof/>
        </w:rPr>
        <w:fldChar w:fldCharType="end"/>
      </w:r>
    </w:p>
    <w:p w14:paraId="03B45EE4" w14:textId="16EB8A2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_Toc200704463 \h </w:instrText>
      </w:r>
      <w:r>
        <w:rPr>
          <w:noProof/>
        </w:rPr>
      </w:r>
      <w:r>
        <w:rPr>
          <w:noProof/>
        </w:rPr>
        <w:fldChar w:fldCharType="separate"/>
      </w:r>
      <w:r>
        <w:rPr>
          <w:noProof/>
        </w:rPr>
        <w:t>147</w:t>
      </w:r>
      <w:r>
        <w:rPr>
          <w:noProof/>
        </w:rPr>
        <w:fldChar w:fldCharType="end"/>
      </w:r>
    </w:p>
    <w:p w14:paraId="39A90880" w14:textId="01ED7FD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_Toc200704464 \h </w:instrText>
      </w:r>
      <w:r>
        <w:rPr>
          <w:noProof/>
        </w:rPr>
      </w:r>
      <w:r>
        <w:rPr>
          <w:noProof/>
        </w:rPr>
        <w:fldChar w:fldCharType="separate"/>
      </w:r>
      <w:r>
        <w:rPr>
          <w:noProof/>
        </w:rPr>
        <w:t>151</w:t>
      </w:r>
      <w:r>
        <w:rPr>
          <w:noProof/>
        </w:rPr>
        <w:fldChar w:fldCharType="end"/>
      </w:r>
    </w:p>
    <w:p w14:paraId="24B7EEC4" w14:textId="4BE30BD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_Toc200704465 \h </w:instrText>
      </w:r>
      <w:r>
        <w:rPr>
          <w:noProof/>
        </w:rPr>
      </w:r>
      <w:r>
        <w:rPr>
          <w:noProof/>
        </w:rPr>
        <w:fldChar w:fldCharType="separate"/>
      </w:r>
      <w:r>
        <w:rPr>
          <w:noProof/>
        </w:rPr>
        <w:t>151</w:t>
      </w:r>
      <w:r>
        <w:rPr>
          <w:noProof/>
        </w:rPr>
        <w:fldChar w:fldCharType="end"/>
      </w:r>
    </w:p>
    <w:p w14:paraId="3F4FADFE" w14:textId="613FD69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_Toc200704466 \h </w:instrText>
      </w:r>
      <w:r>
        <w:rPr>
          <w:noProof/>
        </w:rPr>
      </w:r>
      <w:r>
        <w:rPr>
          <w:noProof/>
        </w:rPr>
        <w:fldChar w:fldCharType="separate"/>
      </w:r>
      <w:r>
        <w:rPr>
          <w:noProof/>
        </w:rPr>
        <w:t>152</w:t>
      </w:r>
      <w:r>
        <w:rPr>
          <w:noProof/>
        </w:rPr>
        <w:fldChar w:fldCharType="end"/>
      </w:r>
    </w:p>
    <w:p w14:paraId="6ED2CC7A" w14:textId="595C4E0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_Toc200704467 \h </w:instrText>
      </w:r>
      <w:r>
        <w:rPr>
          <w:noProof/>
        </w:rPr>
      </w:r>
      <w:r>
        <w:rPr>
          <w:noProof/>
        </w:rPr>
        <w:fldChar w:fldCharType="separate"/>
      </w:r>
      <w:r>
        <w:rPr>
          <w:noProof/>
        </w:rPr>
        <w:t>152</w:t>
      </w:r>
      <w:r>
        <w:rPr>
          <w:noProof/>
        </w:rPr>
        <w:fldChar w:fldCharType="end"/>
      </w:r>
    </w:p>
    <w:p w14:paraId="27FB510B" w14:textId="2B92CCA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_Toc200704468 \h </w:instrText>
      </w:r>
      <w:r>
        <w:rPr>
          <w:noProof/>
        </w:rPr>
      </w:r>
      <w:r>
        <w:rPr>
          <w:noProof/>
        </w:rPr>
        <w:fldChar w:fldCharType="separate"/>
      </w:r>
      <w:r>
        <w:rPr>
          <w:noProof/>
        </w:rPr>
        <w:t>152</w:t>
      </w:r>
      <w:r>
        <w:rPr>
          <w:noProof/>
        </w:rPr>
        <w:fldChar w:fldCharType="end"/>
      </w:r>
    </w:p>
    <w:p w14:paraId="6F60DC0C" w14:textId="1FBC334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_Toc200704469 \h </w:instrText>
      </w:r>
      <w:r>
        <w:rPr>
          <w:noProof/>
        </w:rPr>
      </w:r>
      <w:r>
        <w:rPr>
          <w:noProof/>
        </w:rPr>
        <w:fldChar w:fldCharType="separate"/>
      </w:r>
      <w:r>
        <w:rPr>
          <w:noProof/>
        </w:rPr>
        <w:t>152</w:t>
      </w:r>
      <w:r>
        <w:rPr>
          <w:noProof/>
        </w:rPr>
        <w:fldChar w:fldCharType="end"/>
      </w:r>
    </w:p>
    <w:p w14:paraId="71E6BC61" w14:textId="771878E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_Toc200704470 \h </w:instrText>
      </w:r>
      <w:r>
        <w:rPr>
          <w:noProof/>
        </w:rPr>
      </w:r>
      <w:r>
        <w:rPr>
          <w:noProof/>
        </w:rPr>
        <w:fldChar w:fldCharType="separate"/>
      </w:r>
      <w:r>
        <w:rPr>
          <w:noProof/>
        </w:rPr>
        <w:t>153</w:t>
      </w:r>
      <w:r>
        <w:rPr>
          <w:noProof/>
        </w:rPr>
        <w:fldChar w:fldCharType="end"/>
      </w:r>
    </w:p>
    <w:p w14:paraId="3BD5D78A" w14:textId="0F010B8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_Toc200704471 \h </w:instrText>
      </w:r>
      <w:r>
        <w:rPr>
          <w:noProof/>
        </w:rPr>
      </w:r>
      <w:r>
        <w:rPr>
          <w:noProof/>
        </w:rPr>
        <w:fldChar w:fldCharType="separate"/>
      </w:r>
      <w:r>
        <w:rPr>
          <w:noProof/>
        </w:rPr>
        <w:t>153</w:t>
      </w:r>
      <w:r>
        <w:rPr>
          <w:noProof/>
        </w:rPr>
        <w:fldChar w:fldCharType="end"/>
      </w:r>
    </w:p>
    <w:p w14:paraId="15BA9E2E" w14:textId="5BCB531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_Toc200704472 \h </w:instrText>
      </w:r>
      <w:r>
        <w:rPr>
          <w:noProof/>
        </w:rPr>
      </w:r>
      <w:r>
        <w:rPr>
          <w:noProof/>
        </w:rPr>
        <w:fldChar w:fldCharType="separate"/>
      </w:r>
      <w:r>
        <w:rPr>
          <w:noProof/>
        </w:rPr>
        <w:t>154</w:t>
      </w:r>
      <w:r>
        <w:rPr>
          <w:noProof/>
        </w:rPr>
        <w:fldChar w:fldCharType="end"/>
      </w:r>
    </w:p>
    <w:p w14:paraId="33530468" w14:textId="1F63D25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_Toc200704473 \h </w:instrText>
      </w:r>
      <w:r>
        <w:rPr>
          <w:noProof/>
        </w:rPr>
      </w:r>
      <w:r>
        <w:rPr>
          <w:noProof/>
        </w:rPr>
        <w:fldChar w:fldCharType="separate"/>
      </w:r>
      <w:r>
        <w:rPr>
          <w:noProof/>
        </w:rPr>
        <w:t>154</w:t>
      </w:r>
      <w:r>
        <w:rPr>
          <w:noProof/>
        </w:rPr>
        <w:fldChar w:fldCharType="end"/>
      </w:r>
    </w:p>
    <w:p w14:paraId="12DCDE61" w14:textId="11CBEF0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_Toc200704474 \h </w:instrText>
      </w:r>
      <w:r>
        <w:rPr>
          <w:noProof/>
        </w:rPr>
      </w:r>
      <w:r>
        <w:rPr>
          <w:noProof/>
        </w:rPr>
        <w:fldChar w:fldCharType="separate"/>
      </w:r>
      <w:r>
        <w:rPr>
          <w:noProof/>
        </w:rPr>
        <w:t>154</w:t>
      </w:r>
      <w:r>
        <w:rPr>
          <w:noProof/>
        </w:rPr>
        <w:fldChar w:fldCharType="end"/>
      </w:r>
    </w:p>
    <w:p w14:paraId="3E4BE57D" w14:textId="6C8A131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_Toc200704475 \h </w:instrText>
      </w:r>
      <w:r>
        <w:rPr>
          <w:noProof/>
        </w:rPr>
      </w:r>
      <w:r>
        <w:rPr>
          <w:noProof/>
        </w:rPr>
        <w:fldChar w:fldCharType="separate"/>
      </w:r>
      <w:r>
        <w:rPr>
          <w:noProof/>
        </w:rPr>
        <w:t>154</w:t>
      </w:r>
      <w:r>
        <w:rPr>
          <w:noProof/>
        </w:rPr>
        <w:fldChar w:fldCharType="end"/>
      </w:r>
    </w:p>
    <w:p w14:paraId="00AFB35F" w14:textId="7FA33BD0"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_Toc200704476 \h </w:instrText>
      </w:r>
      <w:r>
        <w:rPr>
          <w:noProof/>
        </w:rPr>
      </w:r>
      <w:r>
        <w:rPr>
          <w:noProof/>
        </w:rPr>
        <w:fldChar w:fldCharType="separate"/>
      </w:r>
      <w:r>
        <w:rPr>
          <w:noProof/>
        </w:rPr>
        <w:t>155</w:t>
      </w:r>
      <w:r>
        <w:rPr>
          <w:noProof/>
        </w:rPr>
        <w:fldChar w:fldCharType="end"/>
      </w:r>
    </w:p>
    <w:p w14:paraId="6F80F782" w14:textId="03B4CC2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_Toc200704477 \h </w:instrText>
      </w:r>
      <w:r>
        <w:rPr>
          <w:noProof/>
        </w:rPr>
      </w:r>
      <w:r>
        <w:rPr>
          <w:noProof/>
        </w:rPr>
        <w:fldChar w:fldCharType="separate"/>
      </w:r>
      <w:r>
        <w:rPr>
          <w:noProof/>
        </w:rPr>
        <w:t>155</w:t>
      </w:r>
      <w:r>
        <w:rPr>
          <w:noProof/>
        </w:rPr>
        <w:fldChar w:fldCharType="end"/>
      </w:r>
    </w:p>
    <w:p w14:paraId="41A438AE" w14:textId="7AA7CF2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_Toc200704478 \h </w:instrText>
      </w:r>
      <w:r>
        <w:rPr>
          <w:noProof/>
        </w:rPr>
      </w:r>
      <w:r>
        <w:rPr>
          <w:noProof/>
        </w:rPr>
        <w:fldChar w:fldCharType="separate"/>
      </w:r>
      <w:r>
        <w:rPr>
          <w:noProof/>
        </w:rPr>
        <w:t>155</w:t>
      </w:r>
      <w:r>
        <w:rPr>
          <w:noProof/>
        </w:rPr>
        <w:fldChar w:fldCharType="end"/>
      </w:r>
    </w:p>
    <w:p w14:paraId="541F335E" w14:textId="680D7B90" w:rsidR="00421B3D" w:rsidRDefault="00421B3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_Toc200704479 \h </w:instrText>
      </w:r>
      <w:r>
        <w:rPr>
          <w:noProof/>
        </w:rPr>
      </w:r>
      <w:r>
        <w:rPr>
          <w:noProof/>
        </w:rPr>
        <w:fldChar w:fldCharType="separate"/>
      </w:r>
      <w:r>
        <w:rPr>
          <w:noProof/>
        </w:rPr>
        <w:t>155</w:t>
      </w:r>
      <w:r>
        <w:rPr>
          <w:noProof/>
        </w:rPr>
        <w:fldChar w:fldCharType="end"/>
      </w:r>
    </w:p>
    <w:p w14:paraId="4C0273EA" w14:textId="71E98CDA"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_Toc200704480 \h </w:instrText>
      </w:r>
      <w:r>
        <w:rPr>
          <w:noProof/>
        </w:rPr>
      </w:r>
      <w:r>
        <w:rPr>
          <w:noProof/>
        </w:rPr>
        <w:fldChar w:fldCharType="separate"/>
      </w:r>
      <w:r>
        <w:rPr>
          <w:noProof/>
        </w:rPr>
        <w:t>155</w:t>
      </w:r>
      <w:r>
        <w:rPr>
          <w:noProof/>
        </w:rPr>
        <w:fldChar w:fldCharType="end"/>
      </w:r>
    </w:p>
    <w:p w14:paraId="1525BEE3" w14:textId="5E22DBCA"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_Toc200704481 \h </w:instrText>
      </w:r>
      <w:r>
        <w:rPr>
          <w:noProof/>
        </w:rPr>
      </w:r>
      <w:r>
        <w:rPr>
          <w:noProof/>
        </w:rPr>
        <w:fldChar w:fldCharType="separate"/>
      </w:r>
      <w:r>
        <w:rPr>
          <w:noProof/>
        </w:rPr>
        <w:t>155</w:t>
      </w:r>
      <w:r>
        <w:rPr>
          <w:noProof/>
        </w:rPr>
        <w:fldChar w:fldCharType="end"/>
      </w:r>
    </w:p>
    <w:p w14:paraId="6418CD00" w14:textId="7FD834E7"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_Toc200704482 \h </w:instrText>
      </w:r>
      <w:r>
        <w:rPr>
          <w:noProof/>
        </w:rPr>
      </w:r>
      <w:r>
        <w:rPr>
          <w:noProof/>
        </w:rPr>
        <w:fldChar w:fldCharType="separate"/>
      </w:r>
      <w:r>
        <w:rPr>
          <w:noProof/>
        </w:rPr>
        <w:t>155</w:t>
      </w:r>
      <w:r>
        <w:rPr>
          <w:noProof/>
        </w:rPr>
        <w:fldChar w:fldCharType="end"/>
      </w:r>
    </w:p>
    <w:p w14:paraId="267D5E3B" w14:textId="7CEFD734"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_Toc200704483 \h </w:instrText>
      </w:r>
      <w:r>
        <w:rPr>
          <w:noProof/>
        </w:rPr>
      </w:r>
      <w:r>
        <w:rPr>
          <w:noProof/>
        </w:rPr>
        <w:fldChar w:fldCharType="separate"/>
      </w:r>
      <w:r>
        <w:rPr>
          <w:noProof/>
        </w:rPr>
        <w:t>156</w:t>
      </w:r>
      <w:r>
        <w:rPr>
          <w:noProof/>
        </w:rPr>
        <w:fldChar w:fldCharType="end"/>
      </w:r>
    </w:p>
    <w:p w14:paraId="3294C01F" w14:textId="19B38A2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_Toc200704484 \h </w:instrText>
      </w:r>
      <w:r>
        <w:rPr>
          <w:noProof/>
        </w:rPr>
      </w:r>
      <w:r>
        <w:rPr>
          <w:noProof/>
        </w:rPr>
        <w:fldChar w:fldCharType="separate"/>
      </w:r>
      <w:r>
        <w:rPr>
          <w:noProof/>
        </w:rPr>
        <w:t>156</w:t>
      </w:r>
      <w:r>
        <w:rPr>
          <w:noProof/>
        </w:rPr>
        <w:fldChar w:fldCharType="end"/>
      </w:r>
    </w:p>
    <w:p w14:paraId="0F9B3211" w14:textId="5BC48E7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_Toc200704485 \h </w:instrText>
      </w:r>
      <w:r>
        <w:rPr>
          <w:noProof/>
        </w:rPr>
      </w:r>
      <w:r>
        <w:rPr>
          <w:noProof/>
        </w:rPr>
        <w:fldChar w:fldCharType="separate"/>
      </w:r>
      <w:r>
        <w:rPr>
          <w:noProof/>
        </w:rPr>
        <w:t>156</w:t>
      </w:r>
      <w:r>
        <w:rPr>
          <w:noProof/>
        </w:rPr>
        <w:fldChar w:fldCharType="end"/>
      </w:r>
    </w:p>
    <w:p w14:paraId="4FDC709F" w14:textId="5CF55EF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_Toc200704486 \h </w:instrText>
      </w:r>
      <w:r>
        <w:rPr>
          <w:noProof/>
        </w:rPr>
      </w:r>
      <w:r>
        <w:rPr>
          <w:noProof/>
        </w:rPr>
        <w:fldChar w:fldCharType="separate"/>
      </w:r>
      <w:r>
        <w:rPr>
          <w:noProof/>
        </w:rPr>
        <w:t>156</w:t>
      </w:r>
      <w:r>
        <w:rPr>
          <w:noProof/>
        </w:rPr>
        <w:fldChar w:fldCharType="end"/>
      </w:r>
    </w:p>
    <w:p w14:paraId="56D95150" w14:textId="68A3D38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_Toc200704487 \h </w:instrText>
      </w:r>
      <w:r>
        <w:rPr>
          <w:noProof/>
        </w:rPr>
      </w:r>
      <w:r>
        <w:rPr>
          <w:noProof/>
        </w:rPr>
        <w:fldChar w:fldCharType="separate"/>
      </w:r>
      <w:r>
        <w:rPr>
          <w:noProof/>
        </w:rPr>
        <w:t>156</w:t>
      </w:r>
      <w:r>
        <w:rPr>
          <w:noProof/>
        </w:rPr>
        <w:fldChar w:fldCharType="end"/>
      </w:r>
    </w:p>
    <w:p w14:paraId="6A1143D3" w14:textId="29C4F136"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_Toc200704488 \h </w:instrText>
      </w:r>
      <w:r>
        <w:rPr>
          <w:noProof/>
        </w:rPr>
      </w:r>
      <w:r>
        <w:rPr>
          <w:noProof/>
        </w:rPr>
        <w:fldChar w:fldCharType="separate"/>
      </w:r>
      <w:r>
        <w:rPr>
          <w:noProof/>
        </w:rPr>
        <w:t>156</w:t>
      </w:r>
      <w:r>
        <w:rPr>
          <w:noProof/>
        </w:rPr>
        <w:fldChar w:fldCharType="end"/>
      </w:r>
    </w:p>
    <w:p w14:paraId="3363E6B8" w14:textId="2C5BD74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_Toc200704489 \h </w:instrText>
      </w:r>
      <w:r>
        <w:rPr>
          <w:noProof/>
        </w:rPr>
      </w:r>
      <w:r>
        <w:rPr>
          <w:noProof/>
        </w:rPr>
        <w:fldChar w:fldCharType="separate"/>
      </w:r>
      <w:r>
        <w:rPr>
          <w:noProof/>
        </w:rPr>
        <w:t>156</w:t>
      </w:r>
      <w:r>
        <w:rPr>
          <w:noProof/>
        </w:rPr>
        <w:fldChar w:fldCharType="end"/>
      </w:r>
    </w:p>
    <w:p w14:paraId="1A96FE5B" w14:textId="53AE8EB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_Toc200704490 \h </w:instrText>
      </w:r>
      <w:r>
        <w:rPr>
          <w:noProof/>
        </w:rPr>
      </w:r>
      <w:r>
        <w:rPr>
          <w:noProof/>
        </w:rPr>
        <w:fldChar w:fldCharType="separate"/>
      </w:r>
      <w:r>
        <w:rPr>
          <w:noProof/>
        </w:rPr>
        <w:t>157</w:t>
      </w:r>
      <w:r>
        <w:rPr>
          <w:noProof/>
        </w:rPr>
        <w:fldChar w:fldCharType="end"/>
      </w:r>
    </w:p>
    <w:p w14:paraId="2DA8B6E9" w14:textId="117D619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_Toc200704491 \h </w:instrText>
      </w:r>
      <w:r>
        <w:rPr>
          <w:noProof/>
        </w:rPr>
      </w:r>
      <w:r>
        <w:rPr>
          <w:noProof/>
        </w:rPr>
        <w:fldChar w:fldCharType="separate"/>
      </w:r>
      <w:r>
        <w:rPr>
          <w:noProof/>
        </w:rPr>
        <w:t>157</w:t>
      </w:r>
      <w:r>
        <w:rPr>
          <w:noProof/>
        </w:rPr>
        <w:fldChar w:fldCharType="end"/>
      </w:r>
    </w:p>
    <w:p w14:paraId="3C7DD7EB" w14:textId="680E548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_Toc200704492 \h </w:instrText>
      </w:r>
      <w:r>
        <w:rPr>
          <w:noProof/>
        </w:rPr>
      </w:r>
      <w:r>
        <w:rPr>
          <w:noProof/>
        </w:rPr>
        <w:fldChar w:fldCharType="separate"/>
      </w:r>
      <w:r>
        <w:rPr>
          <w:noProof/>
        </w:rPr>
        <w:t>157</w:t>
      </w:r>
      <w:r>
        <w:rPr>
          <w:noProof/>
        </w:rPr>
        <w:fldChar w:fldCharType="end"/>
      </w:r>
    </w:p>
    <w:p w14:paraId="42D132F4" w14:textId="6F5859DB"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_Toc200704493 \h </w:instrText>
      </w:r>
      <w:r>
        <w:rPr>
          <w:noProof/>
        </w:rPr>
      </w:r>
      <w:r>
        <w:rPr>
          <w:noProof/>
        </w:rPr>
        <w:fldChar w:fldCharType="separate"/>
      </w:r>
      <w:r>
        <w:rPr>
          <w:noProof/>
        </w:rPr>
        <w:t>158</w:t>
      </w:r>
      <w:r>
        <w:rPr>
          <w:noProof/>
        </w:rPr>
        <w:fldChar w:fldCharType="end"/>
      </w:r>
    </w:p>
    <w:p w14:paraId="6E9C99A6" w14:textId="7F375537"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_Toc200704494 \h </w:instrText>
      </w:r>
      <w:r>
        <w:rPr>
          <w:noProof/>
        </w:rPr>
      </w:r>
      <w:r>
        <w:rPr>
          <w:noProof/>
        </w:rPr>
        <w:fldChar w:fldCharType="separate"/>
      </w:r>
      <w:r>
        <w:rPr>
          <w:noProof/>
        </w:rPr>
        <w:t>158</w:t>
      </w:r>
      <w:r>
        <w:rPr>
          <w:noProof/>
        </w:rPr>
        <w:fldChar w:fldCharType="end"/>
      </w:r>
    </w:p>
    <w:p w14:paraId="08BF5B70" w14:textId="2AD4DA7E"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_Toc200704495 \h </w:instrText>
      </w:r>
      <w:r>
        <w:rPr>
          <w:noProof/>
        </w:rPr>
      </w:r>
      <w:r>
        <w:rPr>
          <w:noProof/>
        </w:rPr>
        <w:fldChar w:fldCharType="separate"/>
      </w:r>
      <w:r>
        <w:rPr>
          <w:noProof/>
        </w:rPr>
        <w:t>158</w:t>
      </w:r>
      <w:r>
        <w:rPr>
          <w:noProof/>
        </w:rPr>
        <w:fldChar w:fldCharType="end"/>
      </w:r>
    </w:p>
    <w:p w14:paraId="30237AFB" w14:textId="73586351"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_Toc200704496 \h </w:instrText>
      </w:r>
      <w:r>
        <w:rPr>
          <w:noProof/>
        </w:rPr>
      </w:r>
      <w:r>
        <w:rPr>
          <w:noProof/>
        </w:rPr>
        <w:fldChar w:fldCharType="separate"/>
      </w:r>
      <w:r>
        <w:rPr>
          <w:noProof/>
        </w:rPr>
        <w:t>159</w:t>
      </w:r>
      <w:r>
        <w:rPr>
          <w:noProof/>
        </w:rPr>
        <w:fldChar w:fldCharType="end"/>
      </w:r>
    </w:p>
    <w:p w14:paraId="5C31B7DD" w14:textId="63525F2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_Toc200704497 \h </w:instrText>
      </w:r>
      <w:r>
        <w:rPr>
          <w:noProof/>
        </w:rPr>
      </w:r>
      <w:r>
        <w:rPr>
          <w:noProof/>
        </w:rPr>
        <w:fldChar w:fldCharType="separate"/>
      </w:r>
      <w:r>
        <w:rPr>
          <w:noProof/>
        </w:rPr>
        <w:t>159</w:t>
      </w:r>
      <w:r>
        <w:rPr>
          <w:noProof/>
        </w:rPr>
        <w:fldChar w:fldCharType="end"/>
      </w:r>
    </w:p>
    <w:p w14:paraId="7A677A77" w14:textId="4DDE78E6"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_Toc200704498 \h </w:instrText>
      </w:r>
      <w:r>
        <w:rPr>
          <w:noProof/>
        </w:rPr>
      </w:r>
      <w:r>
        <w:rPr>
          <w:noProof/>
        </w:rPr>
        <w:fldChar w:fldCharType="separate"/>
      </w:r>
      <w:r>
        <w:rPr>
          <w:noProof/>
        </w:rPr>
        <w:t>159</w:t>
      </w:r>
      <w:r>
        <w:rPr>
          <w:noProof/>
        </w:rPr>
        <w:fldChar w:fldCharType="end"/>
      </w:r>
    </w:p>
    <w:p w14:paraId="6ED2179F" w14:textId="71576C3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_Toc200704499 \h </w:instrText>
      </w:r>
      <w:r>
        <w:rPr>
          <w:noProof/>
        </w:rPr>
      </w:r>
      <w:r>
        <w:rPr>
          <w:noProof/>
        </w:rPr>
        <w:fldChar w:fldCharType="separate"/>
      </w:r>
      <w:r>
        <w:rPr>
          <w:noProof/>
        </w:rPr>
        <w:t>160</w:t>
      </w:r>
      <w:r>
        <w:rPr>
          <w:noProof/>
        </w:rPr>
        <w:fldChar w:fldCharType="end"/>
      </w:r>
    </w:p>
    <w:p w14:paraId="0CE11A4A" w14:textId="2553A87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_Toc200704500 \h </w:instrText>
      </w:r>
      <w:r>
        <w:rPr>
          <w:noProof/>
        </w:rPr>
      </w:r>
      <w:r>
        <w:rPr>
          <w:noProof/>
        </w:rPr>
        <w:fldChar w:fldCharType="separate"/>
      </w:r>
      <w:r>
        <w:rPr>
          <w:noProof/>
        </w:rPr>
        <w:t>160</w:t>
      </w:r>
      <w:r>
        <w:rPr>
          <w:noProof/>
        </w:rPr>
        <w:fldChar w:fldCharType="end"/>
      </w:r>
    </w:p>
    <w:p w14:paraId="32BA2F2C" w14:textId="35E07074"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_Toc200704501 \h </w:instrText>
      </w:r>
      <w:r>
        <w:rPr>
          <w:noProof/>
        </w:rPr>
      </w:r>
      <w:r>
        <w:rPr>
          <w:noProof/>
        </w:rPr>
        <w:fldChar w:fldCharType="separate"/>
      </w:r>
      <w:r>
        <w:rPr>
          <w:noProof/>
        </w:rPr>
        <w:t>160</w:t>
      </w:r>
      <w:r>
        <w:rPr>
          <w:noProof/>
        </w:rPr>
        <w:fldChar w:fldCharType="end"/>
      </w:r>
    </w:p>
    <w:p w14:paraId="2BB07DDB" w14:textId="41D004A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fldLock="1"/>
      </w:r>
      <w:r>
        <w:rPr>
          <w:noProof/>
        </w:rPr>
        <w:instrText xml:space="preserve"> PAGEREF _Toc200704502 \h </w:instrText>
      </w:r>
      <w:r>
        <w:rPr>
          <w:noProof/>
        </w:rPr>
      </w:r>
      <w:r>
        <w:rPr>
          <w:noProof/>
        </w:rPr>
        <w:fldChar w:fldCharType="separate"/>
      </w:r>
      <w:r>
        <w:rPr>
          <w:noProof/>
        </w:rPr>
        <w:t>160</w:t>
      </w:r>
      <w:r>
        <w:rPr>
          <w:noProof/>
        </w:rPr>
        <w:fldChar w:fldCharType="end"/>
      </w:r>
    </w:p>
    <w:p w14:paraId="2CD9105A" w14:textId="44DCA12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fldLock="1"/>
      </w:r>
      <w:r>
        <w:rPr>
          <w:noProof/>
        </w:rPr>
        <w:instrText xml:space="preserve"> PAGEREF _Toc200704503 \h </w:instrText>
      </w:r>
      <w:r>
        <w:rPr>
          <w:noProof/>
        </w:rPr>
      </w:r>
      <w:r>
        <w:rPr>
          <w:noProof/>
        </w:rPr>
        <w:fldChar w:fldCharType="separate"/>
      </w:r>
      <w:r>
        <w:rPr>
          <w:noProof/>
        </w:rPr>
        <w:t>161</w:t>
      </w:r>
      <w:r>
        <w:rPr>
          <w:noProof/>
        </w:rPr>
        <w:fldChar w:fldCharType="end"/>
      </w:r>
    </w:p>
    <w:p w14:paraId="1E5525B6" w14:textId="25BCD45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fldLock="1"/>
      </w:r>
      <w:r>
        <w:rPr>
          <w:noProof/>
        </w:rPr>
        <w:instrText xml:space="preserve"> PAGEREF _Toc200704504 \h </w:instrText>
      </w:r>
      <w:r>
        <w:rPr>
          <w:noProof/>
        </w:rPr>
      </w:r>
      <w:r>
        <w:rPr>
          <w:noProof/>
        </w:rPr>
        <w:fldChar w:fldCharType="separate"/>
      </w:r>
      <w:r>
        <w:rPr>
          <w:noProof/>
        </w:rPr>
        <w:t>161</w:t>
      </w:r>
      <w:r>
        <w:rPr>
          <w:noProof/>
        </w:rPr>
        <w:fldChar w:fldCharType="end"/>
      </w:r>
    </w:p>
    <w:p w14:paraId="439488DD" w14:textId="3146E33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fldLock="1"/>
      </w:r>
      <w:r>
        <w:rPr>
          <w:noProof/>
        </w:rPr>
        <w:instrText xml:space="preserve"> PAGEREF _Toc200704505 \h </w:instrText>
      </w:r>
      <w:r>
        <w:rPr>
          <w:noProof/>
        </w:rPr>
      </w:r>
      <w:r>
        <w:rPr>
          <w:noProof/>
        </w:rPr>
        <w:fldChar w:fldCharType="separate"/>
      </w:r>
      <w:r>
        <w:rPr>
          <w:noProof/>
        </w:rPr>
        <w:t>161</w:t>
      </w:r>
      <w:r>
        <w:rPr>
          <w:noProof/>
        </w:rPr>
        <w:fldChar w:fldCharType="end"/>
      </w:r>
    </w:p>
    <w:p w14:paraId="345366A5" w14:textId="0591189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fldLock="1"/>
      </w:r>
      <w:r>
        <w:rPr>
          <w:noProof/>
        </w:rPr>
        <w:instrText xml:space="preserve"> PAGEREF _Toc200704506 \h </w:instrText>
      </w:r>
      <w:r>
        <w:rPr>
          <w:noProof/>
        </w:rPr>
      </w:r>
      <w:r>
        <w:rPr>
          <w:noProof/>
        </w:rPr>
        <w:fldChar w:fldCharType="separate"/>
      </w:r>
      <w:r>
        <w:rPr>
          <w:noProof/>
        </w:rPr>
        <w:t>161</w:t>
      </w:r>
      <w:r>
        <w:rPr>
          <w:noProof/>
        </w:rPr>
        <w:fldChar w:fldCharType="end"/>
      </w:r>
    </w:p>
    <w:p w14:paraId="7E95920B" w14:textId="0EF0D914"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_Toc200704507 \h </w:instrText>
      </w:r>
      <w:r>
        <w:rPr>
          <w:noProof/>
        </w:rPr>
      </w:r>
      <w:r>
        <w:rPr>
          <w:noProof/>
        </w:rPr>
        <w:fldChar w:fldCharType="separate"/>
      </w:r>
      <w:r>
        <w:rPr>
          <w:noProof/>
        </w:rPr>
        <w:t>162</w:t>
      </w:r>
      <w:r>
        <w:rPr>
          <w:noProof/>
        </w:rPr>
        <w:fldChar w:fldCharType="end"/>
      </w:r>
    </w:p>
    <w:p w14:paraId="4B10A27C" w14:textId="70AB410B"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_Toc200704508 \h </w:instrText>
      </w:r>
      <w:r>
        <w:rPr>
          <w:noProof/>
        </w:rPr>
      </w:r>
      <w:r>
        <w:rPr>
          <w:noProof/>
        </w:rPr>
        <w:fldChar w:fldCharType="separate"/>
      </w:r>
      <w:r>
        <w:rPr>
          <w:noProof/>
        </w:rPr>
        <w:t>162</w:t>
      </w:r>
      <w:r>
        <w:rPr>
          <w:noProof/>
        </w:rPr>
        <w:fldChar w:fldCharType="end"/>
      </w:r>
    </w:p>
    <w:p w14:paraId="58365DDD" w14:textId="34839F0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_Toc200704509 \h </w:instrText>
      </w:r>
      <w:r>
        <w:rPr>
          <w:noProof/>
        </w:rPr>
      </w:r>
      <w:r>
        <w:rPr>
          <w:noProof/>
        </w:rPr>
        <w:fldChar w:fldCharType="separate"/>
      </w:r>
      <w:r>
        <w:rPr>
          <w:noProof/>
        </w:rPr>
        <w:t>163</w:t>
      </w:r>
      <w:r>
        <w:rPr>
          <w:noProof/>
        </w:rPr>
        <w:fldChar w:fldCharType="end"/>
      </w:r>
    </w:p>
    <w:p w14:paraId="38BBD9ED" w14:textId="1D41828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_Toc200704510 \h </w:instrText>
      </w:r>
      <w:r>
        <w:rPr>
          <w:noProof/>
        </w:rPr>
      </w:r>
      <w:r>
        <w:rPr>
          <w:noProof/>
        </w:rPr>
        <w:fldChar w:fldCharType="separate"/>
      </w:r>
      <w:r>
        <w:rPr>
          <w:noProof/>
        </w:rPr>
        <w:t>163</w:t>
      </w:r>
      <w:r>
        <w:rPr>
          <w:noProof/>
        </w:rPr>
        <w:fldChar w:fldCharType="end"/>
      </w:r>
    </w:p>
    <w:p w14:paraId="19A42F7E" w14:textId="7943E57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_Toc200704511 \h </w:instrText>
      </w:r>
      <w:r>
        <w:rPr>
          <w:noProof/>
        </w:rPr>
      </w:r>
      <w:r>
        <w:rPr>
          <w:noProof/>
        </w:rPr>
        <w:fldChar w:fldCharType="separate"/>
      </w:r>
      <w:r>
        <w:rPr>
          <w:noProof/>
        </w:rPr>
        <w:t>164</w:t>
      </w:r>
      <w:r>
        <w:rPr>
          <w:noProof/>
        </w:rPr>
        <w:fldChar w:fldCharType="end"/>
      </w:r>
    </w:p>
    <w:p w14:paraId="4ABEB8CF" w14:textId="69613AF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_Toc200704512 \h </w:instrText>
      </w:r>
      <w:r>
        <w:rPr>
          <w:noProof/>
        </w:rPr>
      </w:r>
      <w:r>
        <w:rPr>
          <w:noProof/>
        </w:rPr>
        <w:fldChar w:fldCharType="separate"/>
      </w:r>
      <w:r>
        <w:rPr>
          <w:noProof/>
        </w:rPr>
        <w:t>164</w:t>
      </w:r>
      <w:r>
        <w:rPr>
          <w:noProof/>
        </w:rPr>
        <w:fldChar w:fldCharType="end"/>
      </w:r>
    </w:p>
    <w:p w14:paraId="11C4B458" w14:textId="4B53CA7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_Toc200704513 \h </w:instrText>
      </w:r>
      <w:r>
        <w:rPr>
          <w:noProof/>
        </w:rPr>
      </w:r>
      <w:r>
        <w:rPr>
          <w:noProof/>
        </w:rPr>
        <w:fldChar w:fldCharType="separate"/>
      </w:r>
      <w:r>
        <w:rPr>
          <w:noProof/>
        </w:rPr>
        <w:t>164</w:t>
      </w:r>
      <w:r>
        <w:rPr>
          <w:noProof/>
        </w:rPr>
        <w:fldChar w:fldCharType="end"/>
      </w:r>
    </w:p>
    <w:p w14:paraId="424750F6" w14:textId="7D8A3A38"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_Toc200704514 \h </w:instrText>
      </w:r>
      <w:r>
        <w:rPr>
          <w:noProof/>
        </w:rPr>
      </w:r>
      <w:r>
        <w:rPr>
          <w:noProof/>
        </w:rPr>
        <w:fldChar w:fldCharType="separate"/>
      </w:r>
      <w:r>
        <w:rPr>
          <w:noProof/>
        </w:rPr>
        <w:t>165</w:t>
      </w:r>
      <w:r>
        <w:rPr>
          <w:noProof/>
        </w:rPr>
        <w:fldChar w:fldCharType="end"/>
      </w:r>
    </w:p>
    <w:p w14:paraId="44F9C1A9" w14:textId="250B147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fldLock="1"/>
      </w:r>
      <w:r>
        <w:rPr>
          <w:noProof/>
        </w:rPr>
        <w:instrText xml:space="preserve"> PAGEREF _Toc200704515 \h </w:instrText>
      </w:r>
      <w:r>
        <w:rPr>
          <w:noProof/>
        </w:rPr>
      </w:r>
      <w:r>
        <w:rPr>
          <w:noProof/>
        </w:rPr>
        <w:fldChar w:fldCharType="separate"/>
      </w:r>
      <w:r>
        <w:rPr>
          <w:noProof/>
        </w:rPr>
        <w:t>166</w:t>
      </w:r>
      <w:r>
        <w:rPr>
          <w:noProof/>
        </w:rPr>
        <w:fldChar w:fldCharType="end"/>
      </w:r>
    </w:p>
    <w:p w14:paraId="3C87577F" w14:textId="1E880A2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EA76DA">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fldLock="1"/>
      </w:r>
      <w:r>
        <w:rPr>
          <w:noProof/>
        </w:rPr>
        <w:instrText xml:space="preserve"> PAGEREF _Toc200704516 \h </w:instrText>
      </w:r>
      <w:r>
        <w:rPr>
          <w:noProof/>
        </w:rPr>
      </w:r>
      <w:r>
        <w:rPr>
          <w:noProof/>
        </w:rPr>
        <w:fldChar w:fldCharType="separate"/>
      </w:r>
      <w:r>
        <w:rPr>
          <w:noProof/>
        </w:rPr>
        <w:t>167</w:t>
      </w:r>
      <w:r>
        <w:rPr>
          <w:noProof/>
        </w:rPr>
        <w:fldChar w:fldCharType="end"/>
      </w:r>
    </w:p>
    <w:p w14:paraId="2F347A94" w14:textId="29B3F979"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fldLock="1"/>
      </w:r>
      <w:r>
        <w:rPr>
          <w:noProof/>
        </w:rPr>
        <w:instrText xml:space="preserve"> PAGEREF _Toc200704517 \h </w:instrText>
      </w:r>
      <w:r>
        <w:rPr>
          <w:noProof/>
        </w:rPr>
      </w:r>
      <w:r>
        <w:rPr>
          <w:noProof/>
        </w:rPr>
        <w:fldChar w:fldCharType="separate"/>
      </w:r>
      <w:r>
        <w:rPr>
          <w:noProof/>
        </w:rPr>
        <w:t>167</w:t>
      </w:r>
      <w:r>
        <w:rPr>
          <w:noProof/>
        </w:rPr>
        <w:fldChar w:fldCharType="end"/>
      </w:r>
    </w:p>
    <w:p w14:paraId="0B4F58A2" w14:textId="491AF5B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fldLock="1"/>
      </w:r>
      <w:r>
        <w:rPr>
          <w:noProof/>
        </w:rPr>
        <w:instrText xml:space="preserve"> PAGEREF _Toc200704518 \h </w:instrText>
      </w:r>
      <w:r>
        <w:rPr>
          <w:noProof/>
        </w:rPr>
      </w:r>
      <w:r>
        <w:rPr>
          <w:noProof/>
        </w:rPr>
        <w:fldChar w:fldCharType="separate"/>
      </w:r>
      <w:r>
        <w:rPr>
          <w:noProof/>
        </w:rPr>
        <w:t>167</w:t>
      </w:r>
      <w:r>
        <w:rPr>
          <w:noProof/>
        </w:rPr>
        <w:fldChar w:fldCharType="end"/>
      </w:r>
    </w:p>
    <w:p w14:paraId="7E0802A9" w14:textId="5627992A"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EA76DA">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fldLock="1"/>
      </w:r>
      <w:r>
        <w:rPr>
          <w:noProof/>
        </w:rPr>
        <w:instrText xml:space="preserve"> PAGEREF _Toc200704519 \h </w:instrText>
      </w:r>
      <w:r>
        <w:rPr>
          <w:noProof/>
        </w:rPr>
      </w:r>
      <w:r>
        <w:rPr>
          <w:noProof/>
        </w:rPr>
        <w:fldChar w:fldCharType="separate"/>
      </w:r>
      <w:r>
        <w:rPr>
          <w:noProof/>
        </w:rPr>
        <w:t>168</w:t>
      </w:r>
      <w:r>
        <w:rPr>
          <w:noProof/>
        </w:rPr>
        <w:fldChar w:fldCharType="end"/>
      </w:r>
    </w:p>
    <w:p w14:paraId="145AF5FF" w14:textId="4312BB5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fldLock="1"/>
      </w:r>
      <w:r>
        <w:rPr>
          <w:noProof/>
        </w:rPr>
        <w:instrText xml:space="preserve"> PAGEREF _Toc200704520 \h </w:instrText>
      </w:r>
      <w:r>
        <w:rPr>
          <w:noProof/>
        </w:rPr>
      </w:r>
      <w:r>
        <w:rPr>
          <w:noProof/>
        </w:rPr>
        <w:fldChar w:fldCharType="separate"/>
      </w:r>
      <w:r>
        <w:rPr>
          <w:noProof/>
        </w:rPr>
        <w:t>168</w:t>
      </w:r>
      <w:r>
        <w:rPr>
          <w:noProof/>
        </w:rPr>
        <w:fldChar w:fldCharType="end"/>
      </w:r>
    </w:p>
    <w:p w14:paraId="009C00FF" w14:textId="45F070A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fldLock="1"/>
      </w:r>
      <w:r>
        <w:rPr>
          <w:noProof/>
        </w:rPr>
        <w:instrText xml:space="preserve"> PAGEREF _Toc200704521 \h </w:instrText>
      </w:r>
      <w:r>
        <w:rPr>
          <w:noProof/>
        </w:rPr>
      </w:r>
      <w:r>
        <w:rPr>
          <w:noProof/>
        </w:rPr>
        <w:fldChar w:fldCharType="separate"/>
      </w:r>
      <w:r>
        <w:rPr>
          <w:noProof/>
        </w:rPr>
        <w:t>168</w:t>
      </w:r>
      <w:r>
        <w:rPr>
          <w:noProof/>
        </w:rPr>
        <w:fldChar w:fldCharType="end"/>
      </w:r>
    </w:p>
    <w:p w14:paraId="7BDEE371" w14:textId="6AF0CEB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fldLock="1"/>
      </w:r>
      <w:r>
        <w:rPr>
          <w:noProof/>
        </w:rPr>
        <w:instrText xml:space="preserve"> PAGEREF _Toc200704522 \h </w:instrText>
      </w:r>
      <w:r>
        <w:rPr>
          <w:noProof/>
        </w:rPr>
      </w:r>
      <w:r>
        <w:rPr>
          <w:noProof/>
        </w:rPr>
        <w:fldChar w:fldCharType="separate"/>
      </w:r>
      <w:r>
        <w:rPr>
          <w:noProof/>
        </w:rPr>
        <w:t>168</w:t>
      </w:r>
      <w:r>
        <w:rPr>
          <w:noProof/>
        </w:rPr>
        <w:fldChar w:fldCharType="end"/>
      </w:r>
    </w:p>
    <w:p w14:paraId="30C857B8" w14:textId="72D1E73D"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fldLock="1"/>
      </w:r>
      <w:r>
        <w:rPr>
          <w:noProof/>
        </w:rPr>
        <w:instrText xml:space="preserve"> PAGEREF _Toc200704523 \h </w:instrText>
      </w:r>
      <w:r>
        <w:rPr>
          <w:noProof/>
        </w:rPr>
      </w:r>
      <w:r>
        <w:rPr>
          <w:noProof/>
        </w:rPr>
        <w:fldChar w:fldCharType="separate"/>
      </w:r>
      <w:r>
        <w:rPr>
          <w:noProof/>
        </w:rPr>
        <w:t>168</w:t>
      </w:r>
      <w:r>
        <w:rPr>
          <w:noProof/>
        </w:rPr>
        <w:fldChar w:fldCharType="end"/>
      </w:r>
    </w:p>
    <w:p w14:paraId="10DA01FE" w14:textId="112B2CDE"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fldLock="1"/>
      </w:r>
      <w:r>
        <w:rPr>
          <w:noProof/>
        </w:rPr>
        <w:instrText xml:space="preserve"> PAGEREF _Toc200704524 \h </w:instrText>
      </w:r>
      <w:r>
        <w:rPr>
          <w:noProof/>
        </w:rPr>
      </w:r>
      <w:r>
        <w:rPr>
          <w:noProof/>
        </w:rPr>
        <w:fldChar w:fldCharType="separate"/>
      </w:r>
      <w:r>
        <w:rPr>
          <w:noProof/>
        </w:rPr>
        <w:t>169</w:t>
      </w:r>
      <w:r>
        <w:rPr>
          <w:noProof/>
        </w:rPr>
        <w:fldChar w:fldCharType="end"/>
      </w:r>
    </w:p>
    <w:p w14:paraId="168B2014" w14:textId="216127F5"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fldLock="1"/>
      </w:r>
      <w:r>
        <w:rPr>
          <w:noProof/>
        </w:rPr>
        <w:instrText xml:space="preserve"> PAGEREF _Toc200704525 \h </w:instrText>
      </w:r>
      <w:r>
        <w:rPr>
          <w:noProof/>
        </w:rPr>
      </w:r>
      <w:r>
        <w:rPr>
          <w:noProof/>
        </w:rPr>
        <w:fldChar w:fldCharType="separate"/>
      </w:r>
      <w:r>
        <w:rPr>
          <w:noProof/>
        </w:rPr>
        <w:t>169</w:t>
      </w:r>
      <w:r>
        <w:rPr>
          <w:noProof/>
        </w:rPr>
        <w:fldChar w:fldCharType="end"/>
      </w:r>
    </w:p>
    <w:p w14:paraId="725A5895" w14:textId="7F2DF5F2"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fldLock="1"/>
      </w:r>
      <w:r>
        <w:rPr>
          <w:noProof/>
        </w:rPr>
        <w:instrText xml:space="preserve"> PAGEREF _Toc200704526 \h </w:instrText>
      </w:r>
      <w:r>
        <w:rPr>
          <w:noProof/>
        </w:rPr>
      </w:r>
      <w:r>
        <w:rPr>
          <w:noProof/>
        </w:rPr>
        <w:fldChar w:fldCharType="separate"/>
      </w:r>
      <w:r>
        <w:rPr>
          <w:noProof/>
        </w:rPr>
        <w:t>170</w:t>
      </w:r>
      <w:r>
        <w:rPr>
          <w:noProof/>
        </w:rPr>
        <w:fldChar w:fldCharType="end"/>
      </w:r>
    </w:p>
    <w:p w14:paraId="0F054A9C" w14:textId="70DD08E1"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fldLock="1"/>
      </w:r>
      <w:r>
        <w:rPr>
          <w:noProof/>
        </w:rPr>
        <w:instrText xml:space="preserve"> PAGEREF _Toc200704527 \h </w:instrText>
      </w:r>
      <w:r>
        <w:rPr>
          <w:noProof/>
        </w:rPr>
      </w:r>
      <w:r>
        <w:rPr>
          <w:noProof/>
        </w:rPr>
        <w:fldChar w:fldCharType="separate"/>
      </w:r>
      <w:r>
        <w:rPr>
          <w:noProof/>
        </w:rPr>
        <w:t>170</w:t>
      </w:r>
      <w:r>
        <w:rPr>
          <w:noProof/>
        </w:rPr>
        <w:fldChar w:fldCharType="end"/>
      </w:r>
    </w:p>
    <w:p w14:paraId="590C0D86" w14:textId="17F1282F"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fldLock="1"/>
      </w:r>
      <w:r>
        <w:rPr>
          <w:noProof/>
        </w:rPr>
        <w:instrText xml:space="preserve"> PAGEREF _Toc200704528 \h </w:instrText>
      </w:r>
      <w:r>
        <w:rPr>
          <w:noProof/>
        </w:rPr>
      </w:r>
      <w:r>
        <w:rPr>
          <w:noProof/>
        </w:rPr>
        <w:fldChar w:fldCharType="separate"/>
      </w:r>
      <w:r>
        <w:rPr>
          <w:noProof/>
        </w:rPr>
        <w:t>170</w:t>
      </w:r>
      <w:r>
        <w:rPr>
          <w:noProof/>
        </w:rPr>
        <w:fldChar w:fldCharType="end"/>
      </w:r>
    </w:p>
    <w:p w14:paraId="3E6FB921" w14:textId="1447E0A7"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fldLock="1"/>
      </w:r>
      <w:r>
        <w:rPr>
          <w:noProof/>
        </w:rPr>
        <w:instrText xml:space="preserve"> PAGEREF _Toc200704529 \h </w:instrText>
      </w:r>
      <w:r>
        <w:rPr>
          <w:noProof/>
        </w:rPr>
      </w:r>
      <w:r>
        <w:rPr>
          <w:noProof/>
        </w:rPr>
        <w:fldChar w:fldCharType="separate"/>
      </w:r>
      <w:r>
        <w:rPr>
          <w:noProof/>
        </w:rPr>
        <w:t>171</w:t>
      </w:r>
      <w:r>
        <w:rPr>
          <w:noProof/>
        </w:rPr>
        <w:fldChar w:fldCharType="end"/>
      </w:r>
    </w:p>
    <w:p w14:paraId="5F1DEC98" w14:textId="2FF8AE33"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fldLock="1"/>
      </w:r>
      <w:r>
        <w:rPr>
          <w:noProof/>
        </w:rPr>
        <w:instrText xml:space="preserve"> PAGEREF _Toc200704530 \h </w:instrText>
      </w:r>
      <w:r>
        <w:rPr>
          <w:noProof/>
        </w:rPr>
      </w:r>
      <w:r>
        <w:rPr>
          <w:noProof/>
        </w:rPr>
        <w:fldChar w:fldCharType="separate"/>
      </w:r>
      <w:r>
        <w:rPr>
          <w:noProof/>
        </w:rPr>
        <w:t>172</w:t>
      </w:r>
      <w:r>
        <w:rPr>
          <w:noProof/>
        </w:rPr>
        <w:fldChar w:fldCharType="end"/>
      </w:r>
    </w:p>
    <w:p w14:paraId="1A0A799C" w14:textId="244551F2" w:rsidR="00421B3D" w:rsidRDefault="00421B3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fldLock="1"/>
      </w:r>
      <w:r>
        <w:rPr>
          <w:noProof/>
        </w:rPr>
        <w:instrText xml:space="preserve"> PAGEREF _Toc200704531 \h </w:instrText>
      </w:r>
      <w:r>
        <w:rPr>
          <w:noProof/>
        </w:rPr>
      </w:r>
      <w:r>
        <w:rPr>
          <w:noProof/>
        </w:rPr>
        <w:fldChar w:fldCharType="separate"/>
      </w:r>
      <w:r>
        <w:rPr>
          <w:noProof/>
        </w:rPr>
        <w:t>172</w:t>
      </w:r>
      <w:r>
        <w:rPr>
          <w:noProof/>
        </w:rPr>
        <w:fldChar w:fldCharType="end"/>
      </w:r>
    </w:p>
    <w:p w14:paraId="1EE808DA" w14:textId="4B4EC4C3"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_Toc200704532 \h </w:instrText>
      </w:r>
      <w:r>
        <w:rPr>
          <w:noProof/>
        </w:rPr>
      </w:r>
      <w:r>
        <w:rPr>
          <w:noProof/>
        </w:rPr>
        <w:fldChar w:fldCharType="separate"/>
      </w:r>
      <w:r>
        <w:rPr>
          <w:noProof/>
        </w:rPr>
        <w:t>172</w:t>
      </w:r>
      <w:r>
        <w:rPr>
          <w:noProof/>
        </w:rPr>
        <w:fldChar w:fldCharType="end"/>
      </w:r>
    </w:p>
    <w:p w14:paraId="46A848FE" w14:textId="38BCE33E"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_Toc200704533 \h </w:instrText>
      </w:r>
      <w:r>
        <w:rPr>
          <w:noProof/>
        </w:rPr>
      </w:r>
      <w:r>
        <w:rPr>
          <w:noProof/>
        </w:rPr>
        <w:fldChar w:fldCharType="separate"/>
      </w:r>
      <w:r>
        <w:rPr>
          <w:noProof/>
        </w:rPr>
        <w:t>172</w:t>
      </w:r>
      <w:r>
        <w:rPr>
          <w:noProof/>
        </w:rPr>
        <w:fldChar w:fldCharType="end"/>
      </w:r>
    </w:p>
    <w:p w14:paraId="41052226" w14:textId="70D7FD96"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_Toc200704534 \h </w:instrText>
      </w:r>
      <w:r>
        <w:rPr>
          <w:noProof/>
        </w:rPr>
      </w:r>
      <w:r>
        <w:rPr>
          <w:noProof/>
        </w:rPr>
        <w:fldChar w:fldCharType="separate"/>
      </w:r>
      <w:r>
        <w:rPr>
          <w:noProof/>
        </w:rPr>
        <w:t>173</w:t>
      </w:r>
      <w:r>
        <w:rPr>
          <w:noProof/>
        </w:rPr>
        <w:fldChar w:fldCharType="end"/>
      </w:r>
    </w:p>
    <w:p w14:paraId="7CFBD887" w14:textId="03CB8AF7" w:rsidR="00421B3D" w:rsidRDefault="00421B3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_Toc200704535 \h </w:instrText>
      </w:r>
      <w:r>
        <w:rPr>
          <w:noProof/>
        </w:rPr>
      </w:r>
      <w:r>
        <w:rPr>
          <w:noProof/>
        </w:rPr>
        <w:fldChar w:fldCharType="separate"/>
      </w:r>
      <w:r>
        <w:rPr>
          <w:noProof/>
        </w:rPr>
        <w:t>173</w:t>
      </w:r>
      <w:r>
        <w:rPr>
          <w:noProof/>
        </w:rPr>
        <w:fldChar w:fldCharType="end"/>
      </w:r>
    </w:p>
    <w:p w14:paraId="64AEB33E" w14:textId="1257D6CC" w:rsidR="00421B3D" w:rsidRDefault="00421B3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fldLock="1"/>
      </w:r>
      <w:r>
        <w:rPr>
          <w:noProof/>
        </w:rPr>
        <w:instrText xml:space="preserve"> PAGEREF _Toc200704536 \h </w:instrText>
      </w:r>
      <w:r>
        <w:rPr>
          <w:noProof/>
        </w:rPr>
      </w:r>
      <w:r>
        <w:rPr>
          <w:noProof/>
        </w:rPr>
        <w:fldChar w:fldCharType="separate"/>
      </w:r>
      <w:r>
        <w:rPr>
          <w:noProof/>
        </w:rPr>
        <w:t>173</w:t>
      </w:r>
      <w:r>
        <w:rPr>
          <w:noProof/>
        </w:rPr>
        <w:fldChar w:fldCharType="end"/>
      </w:r>
    </w:p>
    <w:p w14:paraId="1D1F49A3" w14:textId="5520B75F" w:rsidR="00421B3D" w:rsidRDefault="00421B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_Toc200704537 \h </w:instrText>
      </w:r>
      <w:r>
        <w:rPr>
          <w:noProof/>
        </w:rPr>
      </w:r>
      <w:r>
        <w:rPr>
          <w:noProof/>
        </w:rPr>
        <w:fldChar w:fldCharType="separate"/>
      </w:r>
      <w:r>
        <w:rPr>
          <w:noProof/>
        </w:rPr>
        <w:t>173</w:t>
      </w:r>
      <w:r>
        <w:rPr>
          <w:noProof/>
        </w:rPr>
        <w:fldChar w:fldCharType="end"/>
      </w:r>
    </w:p>
    <w:p w14:paraId="5458AC35" w14:textId="4F9BF800"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_Toc200704538 \h </w:instrText>
      </w:r>
      <w:r>
        <w:rPr>
          <w:noProof/>
        </w:rPr>
      </w:r>
      <w:r>
        <w:rPr>
          <w:noProof/>
        </w:rPr>
        <w:fldChar w:fldCharType="separate"/>
      </w:r>
      <w:r>
        <w:rPr>
          <w:noProof/>
        </w:rPr>
        <w:t>173</w:t>
      </w:r>
      <w:r>
        <w:rPr>
          <w:noProof/>
        </w:rPr>
        <w:fldChar w:fldCharType="end"/>
      </w:r>
    </w:p>
    <w:p w14:paraId="68D35DB8" w14:textId="51460A4A" w:rsidR="00421B3D" w:rsidRDefault="00421B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_Toc200704539 \h </w:instrText>
      </w:r>
      <w:r>
        <w:rPr>
          <w:noProof/>
        </w:rPr>
      </w:r>
      <w:r>
        <w:rPr>
          <w:noProof/>
        </w:rPr>
        <w:fldChar w:fldCharType="separate"/>
      </w:r>
      <w:r>
        <w:rPr>
          <w:noProof/>
        </w:rPr>
        <w:t>174</w:t>
      </w:r>
      <w:r>
        <w:rPr>
          <w:noProof/>
        </w:rPr>
        <w:fldChar w:fldCharType="end"/>
      </w:r>
    </w:p>
    <w:p w14:paraId="0FBF4E56" w14:textId="019DE8C0" w:rsidR="00421B3D" w:rsidRDefault="00421B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_Toc200704540 \h </w:instrText>
      </w:r>
      <w:r>
        <w:rPr>
          <w:noProof/>
        </w:rPr>
      </w:r>
      <w:r>
        <w:rPr>
          <w:noProof/>
        </w:rPr>
        <w:fldChar w:fldCharType="separate"/>
      </w:r>
      <w:r>
        <w:rPr>
          <w:noProof/>
        </w:rPr>
        <w:t>272</w:t>
      </w:r>
      <w:r>
        <w:rPr>
          <w:noProof/>
        </w:rPr>
        <w:fldChar w:fldCharType="end"/>
      </w:r>
    </w:p>
    <w:p w14:paraId="28B910C9" w14:textId="392D01B3" w:rsidR="00080512" w:rsidRPr="004D3578" w:rsidRDefault="00AE2196">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4BA5176" w14:textId="77777777" w:rsidR="00080512" w:rsidRPr="004D3578" w:rsidRDefault="00080512">
      <w:r w:rsidRPr="004D3578">
        <w:t xml:space="preserve">This Technical </w:t>
      </w:r>
      <w:bookmarkStart w:id="29" w:name="spectype3"/>
      <w:r w:rsidRPr="00E92CBF">
        <w:t>Specification</w:t>
      </w:r>
      <w:bookmarkEnd w:id="29"/>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0" w:name="introduction"/>
      <w:bookmarkStart w:id="31" w:name="_Toc24925762"/>
      <w:bookmarkStart w:id="32" w:name="_Toc24925940"/>
      <w:bookmarkStart w:id="33" w:name="_Toc24926116"/>
      <w:bookmarkStart w:id="34" w:name="_Toc33963969"/>
      <w:bookmarkStart w:id="35" w:name="_Toc33980725"/>
      <w:bookmarkStart w:id="36" w:name="_Toc36462525"/>
      <w:bookmarkStart w:id="37" w:name="_Toc36462721"/>
      <w:bookmarkStart w:id="38" w:name="_Toc43025960"/>
      <w:bookmarkStart w:id="39" w:name="_Toc49763494"/>
      <w:bookmarkStart w:id="40" w:name="_Toc56754190"/>
      <w:bookmarkStart w:id="41" w:name="_Toc88742956"/>
      <w:bookmarkStart w:id="42" w:name="_Toc101253865"/>
      <w:bookmarkStart w:id="43" w:name="_Toc101254304"/>
      <w:bookmarkStart w:id="44" w:name="_Toc104112016"/>
      <w:bookmarkStart w:id="45" w:name="_Toc104192193"/>
      <w:bookmarkStart w:id="46" w:name="_Toc104192753"/>
      <w:bookmarkStart w:id="47" w:name="_Toc133336128"/>
      <w:bookmarkStart w:id="48" w:name="_Toc143984615"/>
      <w:bookmarkStart w:id="49" w:name="_Toc144147391"/>
      <w:bookmarkStart w:id="50" w:name="_Toc153885185"/>
      <w:bookmarkStart w:id="51" w:name="_Toc177548719"/>
      <w:bookmarkStart w:id="52" w:name="_Toc186725722"/>
      <w:bookmarkStart w:id="53" w:name="_Toc192836433"/>
      <w:bookmarkStart w:id="54" w:name="_Toc200704119"/>
      <w:bookmarkEnd w:id="30"/>
      <w:r w:rsidRPr="001D2CEF">
        <w:t>1</w:t>
      </w:r>
      <w:r w:rsidRPr="001D2CEF">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5" w:name="_Toc24925763"/>
      <w:bookmarkStart w:id="56" w:name="_Toc24925941"/>
      <w:bookmarkStart w:id="57" w:name="_Toc24926117"/>
      <w:bookmarkStart w:id="58" w:name="_Toc33963970"/>
      <w:bookmarkStart w:id="59" w:name="_Toc33980726"/>
      <w:bookmarkStart w:id="60" w:name="_Toc36462526"/>
      <w:bookmarkStart w:id="61" w:name="_Toc36462722"/>
      <w:bookmarkStart w:id="62" w:name="_Toc43025961"/>
      <w:bookmarkStart w:id="63" w:name="_Toc49763495"/>
      <w:bookmarkStart w:id="64" w:name="_Toc56754191"/>
      <w:bookmarkStart w:id="65" w:name="_Toc88742957"/>
      <w:bookmarkStart w:id="66" w:name="_Toc101253866"/>
      <w:bookmarkStart w:id="67" w:name="_Toc101254305"/>
      <w:bookmarkStart w:id="68" w:name="_Toc104112017"/>
      <w:bookmarkStart w:id="69" w:name="_Toc104192194"/>
      <w:bookmarkStart w:id="70" w:name="_Toc104192754"/>
      <w:bookmarkStart w:id="71" w:name="_Toc133336129"/>
      <w:bookmarkStart w:id="72" w:name="_Toc143984616"/>
      <w:bookmarkStart w:id="73" w:name="_Toc144147392"/>
      <w:bookmarkStart w:id="74" w:name="_Toc153885186"/>
      <w:bookmarkStart w:id="75" w:name="_Toc177548720"/>
      <w:bookmarkStart w:id="76" w:name="_Toc186725723"/>
      <w:bookmarkStart w:id="77" w:name="_Toc192836434"/>
      <w:bookmarkStart w:id="78" w:name="_Toc200704120"/>
      <w:r w:rsidRPr="001D2CEF">
        <w:t>2</w:t>
      </w:r>
      <w:r w:rsidRPr="001D2CEF">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9"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9"/>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0"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0"/>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1"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2" w:name="OLE_LINK2"/>
      <w:bookmarkStart w:id="83" w:name="OLE_LINK4"/>
      <w:r w:rsidR="004A246B" w:rsidRPr="001B7C50">
        <w:t>]</w:t>
      </w:r>
      <w:bookmarkEnd w:id="82"/>
      <w:bookmarkEnd w:id="83"/>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1"/>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2E735FC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p>
    <w:p w14:paraId="2D77B819" w14:textId="77777777" w:rsidR="00491EC3" w:rsidRPr="00A23AB5" w:rsidRDefault="00491EC3" w:rsidP="00491EC3">
      <w:pPr>
        <w:pStyle w:val="EditorsNote"/>
      </w:pPr>
      <w:r w:rsidRPr="00A23AB5">
        <w:t>Editor's note:</w:t>
      </w:r>
      <w:r>
        <w:tab/>
      </w:r>
      <w:r w:rsidRPr="00A23AB5">
        <w:t>The above document cannot be formally referenced until it is published as an IETF RFC.</w:t>
      </w:r>
    </w:p>
    <w:p w14:paraId="64DE544C" w14:textId="159EF4C3"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54D0CF" w14:textId="77777777" w:rsidR="00491EC3" w:rsidRPr="00E12D5F" w:rsidRDefault="00491EC3" w:rsidP="00491EC3"/>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5F1A1A" w14:textId="77777777" w:rsidR="00E92CBF" w:rsidRPr="001D2CEF" w:rsidRDefault="00E92CBF" w:rsidP="00D362EB">
      <w:pPr>
        <w:pStyle w:val="Heading2"/>
      </w:pPr>
      <w:bookmarkStart w:id="108" w:name="_Toc24925765"/>
      <w:bookmarkStart w:id="109" w:name="_Toc24925943"/>
      <w:bookmarkStart w:id="110" w:name="_Toc24926119"/>
      <w:bookmarkStart w:id="111" w:name="_Toc33963972"/>
      <w:bookmarkStart w:id="112" w:name="_Toc33980728"/>
      <w:bookmarkStart w:id="113" w:name="_Toc36462528"/>
      <w:bookmarkStart w:id="114" w:name="_Toc36462724"/>
      <w:bookmarkStart w:id="115" w:name="_Toc43025963"/>
      <w:bookmarkStart w:id="116" w:name="_Toc49763497"/>
      <w:bookmarkStart w:id="117" w:name="_Toc56754193"/>
      <w:bookmarkStart w:id="118" w:name="_Toc88742959"/>
      <w:bookmarkStart w:id="119" w:name="_Toc101253868"/>
      <w:bookmarkStart w:id="120" w:name="_Toc101254307"/>
      <w:bookmarkStart w:id="121" w:name="_Toc104112019"/>
      <w:bookmarkStart w:id="122" w:name="_Toc104192196"/>
      <w:bookmarkStart w:id="123" w:name="_Toc104192756"/>
      <w:bookmarkStart w:id="124" w:name="_Toc133336131"/>
      <w:bookmarkStart w:id="125" w:name="_Toc143984618"/>
      <w:bookmarkStart w:id="126" w:name="_Toc144147394"/>
      <w:bookmarkStart w:id="127" w:name="_Toc153885188"/>
      <w:bookmarkStart w:id="128" w:name="_Toc177548722"/>
      <w:bookmarkStart w:id="129" w:name="_Toc186725725"/>
      <w:bookmarkStart w:id="130" w:name="_Toc192836436"/>
      <w:bookmarkStart w:id="131" w:name="_Toc200704122"/>
      <w:r w:rsidRPr="001D2CEF">
        <w:t>3.1</w:t>
      </w:r>
      <w:r w:rsidRPr="001D2CEF">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2" w:name="_Toc24925766"/>
      <w:bookmarkStart w:id="133" w:name="_Toc24925944"/>
      <w:bookmarkStart w:id="134" w:name="_Toc24926120"/>
      <w:bookmarkStart w:id="135" w:name="_Toc33963973"/>
      <w:bookmarkStart w:id="136" w:name="_Toc33980729"/>
      <w:bookmarkStart w:id="137" w:name="_Toc36462529"/>
      <w:bookmarkStart w:id="138" w:name="_Toc36462725"/>
      <w:bookmarkStart w:id="139" w:name="_Toc43025964"/>
      <w:bookmarkStart w:id="140" w:name="_Toc49763498"/>
      <w:bookmarkStart w:id="141" w:name="_Toc56754194"/>
      <w:bookmarkStart w:id="142" w:name="_Toc88742960"/>
      <w:bookmarkStart w:id="143" w:name="_Toc101253869"/>
      <w:bookmarkStart w:id="144" w:name="_Toc101254308"/>
      <w:bookmarkStart w:id="145" w:name="_Toc104112020"/>
      <w:bookmarkStart w:id="146" w:name="_Toc104192197"/>
      <w:bookmarkStart w:id="147" w:name="_Toc104192757"/>
      <w:bookmarkStart w:id="148" w:name="_Toc133336132"/>
      <w:bookmarkStart w:id="149" w:name="_Toc143984619"/>
      <w:bookmarkStart w:id="150" w:name="_Toc144147395"/>
      <w:bookmarkStart w:id="151" w:name="_Toc153885189"/>
      <w:bookmarkStart w:id="152" w:name="_Toc177548723"/>
      <w:bookmarkStart w:id="153" w:name="_Toc186725726"/>
      <w:bookmarkStart w:id="154" w:name="_Toc192836437"/>
      <w:bookmarkStart w:id="155" w:name="_Toc200704123"/>
      <w:r w:rsidRPr="001D2CEF">
        <w:t>3.2</w:t>
      </w:r>
      <w:r w:rsidRPr="001D2CEF">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6" w:name="_Toc24925767"/>
      <w:bookmarkStart w:id="157" w:name="_Toc24925945"/>
      <w:bookmarkStart w:id="158" w:name="_Toc24926121"/>
      <w:bookmarkStart w:id="159" w:name="_Toc33963974"/>
      <w:bookmarkStart w:id="160" w:name="_Toc33980730"/>
      <w:bookmarkStart w:id="161" w:name="_Toc36462530"/>
      <w:bookmarkStart w:id="162" w:name="_Toc36462726"/>
      <w:bookmarkStart w:id="163" w:name="_Toc43025965"/>
      <w:bookmarkStart w:id="164" w:name="_Toc49763499"/>
      <w:bookmarkStart w:id="165" w:name="_Toc56754195"/>
      <w:bookmarkStart w:id="166" w:name="_Toc88742961"/>
      <w:bookmarkStart w:id="167" w:name="_Toc101253870"/>
      <w:bookmarkStart w:id="168" w:name="_Toc101254309"/>
      <w:bookmarkStart w:id="169" w:name="_Toc104112021"/>
      <w:bookmarkStart w:id="170" w:name="_Toc104192198"/>
      <w:bookmarkStart w:id="171" w:name="_Toc104192758"/>
      <w:bookmarkStart w:id="172" w:name="_Toc133336133"/>
      <w:bookmarkStart w:id="173" w:name="_Toc143984620"/>
      <w:bookmarkStart w:id="174" w:name="_Toc144147396"/>
      <w:bookmarkStart w:id="175" w:name="_Toc153885190"/>
      <w:bookmarkStart w:id="176" w:name="_Toc177548724"/>
      <w:bookmarkStart w:id="177" w:name="_Toc186725727"/>
      <w:bookmarkStart w:id="178" w:name="_Toc192836438"/>
      <w:bookmarkStart w:id="179" w:name="_Toc200704124"/>
      <w:r w:rsidRPr="001D2CEF">
        <w:t>4</w:t>
      </w:r>
      <w:r w:rsidRPr="001D2CEF">
        <w:tab/>
        <w:t>Overview</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0" w:name="_Toc24925768"/>
      <w:bookmarkStart w:id="181" w:name="_Toc24925946"/>
      <w:bookmarkStart w:id="182" w:name="_Toc24926122"/>
      <w:bookmarkStart w:id="183" w:name="_Toc33963975"/>
      <w:bookmarkStart w:id="184" w:name="_Toc33980731"/>
      <w:bookmarkStart w:id="185" w:name="_Toc36462531"/>
      <w:bookmarkStart w:id="186" w:name="_Toc36462727"/>
      <w:bookmarkStart w:id="187" w:name="_Toc43025966"/>
      <w:bookmarkStart w:id="188" w:name="_Toc49763500"/>
      <w:bookmarkStart w:id="189" w:name="_Toc56754196"/>
      <w:bookmarkStart w:id="190" w:name="_Toc88742962"/>
      <w:bookmarkStart w:id="191" w:name="_Toc101253871"/>
      <w:bookmarkStart w:id="192" w:name="_Toc101254310"/>
      <w:bookmarkStart w:id="193" w:name="_Toc104112022"/>
      <w:bookmarkStart w:id="194" w:name="_Toc104192199"/>
      <w:bookmarkStart w:id="195" w:name="_Toc104192759"/>
      <w:bookmarkStart w:id="196" w:name="_Toc133336134"/>
      <w:bookmarkStart w:id="197" w:name="_Toc143984621"/>
      <w:bookmarkStart w:id="198" w:name="_Toc144147397"/>
      <w:bookmarkStart w:id="199" w:name="_Toc153885191"/>
      <w:bookmarkStart w:id="200" w:name="_Toc177548725"/>
      <w:bookmarkStart w:id="201" w:name="_Toc186725728"/>
      <w:bookmarkStart w:id="202" w:name="_Toc192836439"/>
      <w:bookmarkStart w:id="203" w:name="_Toc200704125"/>
      <w:r w:rsidRPr="001D2CEF">
        <w:lastRenderedPageBreak/>
        <w:t>5</w:t>
      </w:r>
      <w:r w:rsidRPr="001D2CEF">
        <w:tab/>
        <w:t>Common Data Types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4FA7B91" w14:textId="77777777" w:rsidR="00E92CBF" w:rsidRPr="001D2CEF" w:rsidRDefault="00E92CBF" w:rsidP="00D362EB">
      <w:pPr>
        <w:pStyle w:val="Heading2"/>
      </w:pPr>
      <w:bookmarkStart w:id="204" w:name="_Toc24925769"/>
      <w:bookmarkStart w:id="205" w:name="_Toc24925947"/>
      <w:bookmarkStart w:id="206" w:name="_Toc24926123"/>
      <w:bookmarkStart w:id="207" w:name="_Toc33963976"/>
      <w:bookmarkStart w:id="208" w:name="_Toc33980732"/>
      <w:bookmarkStart w:id="209" w:name="_Toc36462532"/>
      <w:bookmarkStart w:id="210" w:name="_Toc36462728"/>
      <w:bookmarkStart w:id="211" w:name="_Toc43025967"/>
      <w:bookmarkStart w:id="212" w:name="_Toc49763501"/>
      <w:bookmarkStart w:id="213" w:name="_Toc56754197"/>
      <w:bookmarkStart w:id="214" w:name="_Toc88742963"/>
      <w:bookmarkStart w:id="215" w:name="_Toc101253872"/>
      <w:bookmarkStart w:id="216" w:name="_Toc101254311"/>
      <w:bookmarkStart w:id="217" w:name="_Toc104112023"/>
      <w:bookmarkStart w:id="218" w:name="_Toc104192200"/>
      <w:bookmarkStart w:id="219" w:name="_Toc104192760"/>
      <w:bookmarkStart w:id="220" w:name="_Toc133336135"/>
      <w:bookmarkStart w:id="221" w:name="_Toc143984622"/>
      <w:bookmarkStart w:id="222" w:name="_Toc144147398"/>
      <w:bookmarkStart w:id="223" w:name="_Toc153885192"/>
      <w:bookmarkStart w:id="224" w:name="_Toc177548726"/>
      <w:bookmarkStart w:id="225" w:name="_Toc186725729"/>
      <w:bookmarkStart w:id="226" w:name="_Toc192836440"/>
      <w:bookmarkStart w:id="227" w:name="_Toc200704126"/>
      <w:r w:rsidRPr="001D2CEF">
        <w:t>5.1</w:t>
      </w:r>
      <w:r w:rsidRPr="001D2CEF">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28" w:name="_Toc24925770"/>
      <w:bookmarkStart w:id="229" w:name="_Toc24925948"/>
      <w:bookmarkStart w:id="230" w:name="_Toc24926124"/>
      <w:bookmarkStart w:id="231" w:name="_Toc33963977"/>
      <w:bookmarkStart w:id="232" w:name="_Toc33980733"/>
      <w:bookmarkStart w:id="233" w:name="_Toc36462533"/>
      <w:bookmarkStart w:id="234" w:name="_Toc36462729"/>
      <w:bookmarkStart w:id="235" w:name="_Toc43025968"/>
      <w:bookmarkStart w:id="236" w:name="_Toc49763502"/>
      <w:bookmarkStart w:id="237" w:name="_Toc56754198"/>
      <w:bookmarkStart w:id="238" w:name="_Toc88742964"/>
      <w:bookmarkStart w:id="239" w:name="_Toc101253873"/>
      <w:bookmarkStart w:id="240" w:name="_Toc101254312"/>
      <w:bookmarkStart w:id="241" w:name="_Toc104112024"/>
      <w:bookmarkStart w:id="242" w:name="_Toc104192201"/>
      <w:bookmarkStart w:id="243" w:name="_Toc104192761"/>
      <w:bookmarkStart w:id="244" w:name="_Toc133336136"/>
      <w:bookmarkStart w:id="245" w:name="_Toc143984623"/>
      <w:bookmarkStart w:id="246" w:name="_Toc144147399"/>
      <w:bookmarkStart w:id="247" w:name="_Toc153885193"/>
      <w:bookmarkStart w:id="248" w:name="_Toc177548727"/>
      <w:bookmarkStart w:id="249" w:name="_Toc186725730"/>
      <w:bookmarkStart w:id="250" w:name="_Toc192836441"/>
      <w:bookmarkStart w:id="251" w:name="_Toc200704127"/>
      <w:r w:rsidRPr="001D2CEF">
        <w:t>5.2</w:t>
      </w:r>
      <w:r w:rsidRPr="001D2CEF">
        <w:tab/>
        <w:t>Data Types for Generic Usage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581CD6D" w14:textId="77777777" w:rsidR="00E92CBF" w:rsidRPr="001D2CEF" w:rsidRDefault="00E92CBF" w:rsidP="00D362EB">
      <w:pPr>
        <w:pStyle w:val="Heading3"/>
      </w:pPr>
      <w:bookmarkStart w:id="252" w:name="_Toc24925771"/>
      <w:bookmarkStart w:id="253" w:name="_Toc24925949"/>
      <w:bookmarkStart w:id="254" w:name="_Toc24926125"/>
      <w:bookmarkStart w:id="255" w:name="_Toc33963978"/>
      <w:bookmarkStart w:id="256" w:name="_Toc33980734"/>
      <w:bookmarkStart w:id="257" w:name="_Toc36462534"/>
      <w:bookmarkStart w:id="258" w:name="_Toc36462730"/>
      <w:bookmarkStart w:id="259" w:name="_Toc43025969"/>
      <w:bookmarkStart w:id="260" w:name="_Toc49763503"/>
      <w:bookmarkStart w:id="261" w:name="_Toc56754199"/>
      <w:bookmarkStart w:id="262" w:name="_Toc88742965"/>
      <w:bookmarkStart w:id="263" w:name="_Toc101253874"/>
      <w:bookmarkStart w:id="264" w:name="_Toc101254313"/>
      <w:bookmarkStart w:id="265" w:name="_Toc104112025"/>
      <w:bookmarkStart w:id="266" w:name="_Toc104192202"/>
      <w:bookmarkStart w:id="267" w:name="_Toc104192762"/>
      <w:bookmarkStart w:id="268" w:name="_Toc133336137"/>
      <w:bookmarkStart w:id="269" w:name="_Toc143984624"/>
      <w:bookmarkStart w:id="270" w:name="_Toc144147400"/>
      <w:bookmarkStart w:id="271" w:name="_Toc153885194"/>
      <w:bookmarkStart w:id="272" w:name="_Toc177548728"/>
      <w:bookmarkStart w:id="273" w:name="_Toc186725731"/>
      <w:bookmarkStart w:id="274" w:name="_Toc192836442"/>
      <w:bookmarkStart w:id="275" w:name="_Toc200704128"/>
      <w:r w:rsidRPr="001D2CEF">
        <w:t>5.2.1</w:t>
      </w:r>
      <w:r w:rsidRPr="001D2CEF">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76" w:name="_Toc24925772"/>
      <w:bookmarkStart w:id="277" w:name="_Toc24925950"/>
      <w:bookmarkStart w:id="278" w:name="_Toc24926126"/>
      <w:bookmarkStart w:id="279" w:name="_Toc33963979"/>
      <w:bookmarkStart w:id="280" w:name="_Toc33980735"/>
      <w:bookmarkStart w:id="281" w:name="_Toc36462535"/>
      <w:bookmarkStart w:id="282" w:name="_Toc36462731"/>
      <w:bookmarkStart w:id="283" w:name="_Toc43025970"/>
      <w:bookmarkStart w:id="284" w:name="_Toc49763504"/>
      <w:bookmarkStart w:id="285" w:name="_Toc56754200"/>
      <w:bookmarkStart w:id="286" w:name="_Toc88742966"/>
      <w:bookmarkStart w:id="287" w:name="_Toc101253875"/>
      <w:bookmarkStart w:id="288" w:name="_Toc101254314"/>
      <w:bookmarkStart w:id="289" w:name="_Toc104112026"/>
      <w:bookmarkStart w:id="290" w:name="_Toc104192203"/>
      <w:bookmarkStart w:id="291" w:name="_Toc104192763"/>
      <w:bookmarkStart w:id="292" w:name="_Toc133336138"/>
      <w:bookmarkStart w:id="293" w:name="_Toc143984625"/>
      <w:bookmarkStart w:id="294" w:name="_Toc144147401"/>
      <w:bookmarkStart w:id="295" w:name="_Toc153885195"/>
      <w:bookmarkStart w:id="296" w:name="_Toc177548729"/>
      <w:bookmarkStart w:id="297" w:name="_Toc186725732"/>
      <w:bookmarkStart w:id="298" w:name="_Toc192836443"/>
      <w:bookmarkStart w:id="299" w:name="_Toc20070412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0" w:name="_Toc24925773"/>
      <w:bookmarkStart w:id="301" w:name="_Toc24925951"/>
      <w:bookmarkStart w:id="302" w:name="_Toc24926127"/>
      <w:bookmarkStart w:id="303" w:name="_Toc33963980"/>
      <w:bookmarkStart w:id="304" w:name="_Toc33980736"/>
      <w:bookmarkStart w:id="305" w:name="_Toc36462536"/>
      <w:bookmarkStart w:id="306" w:name="_Toc36462732"/>
      <w:bookmarkStart w:id="307" w:name="_Toc43025971"/>
      <w:bookmarkStart w:id="308" w:name="_Toc49763505"/>
      <w:bookmarkStart w:id="309" w:name="_Toc56754201"/>
      <w:bookmarkStart w:id="310" w:name="_Toc88742967"/>
      <w:bookmarkStart w:id="311" w:name="_Toc101253876"/>
      <w:bookmarkStart w:id="312" w:name="_Toc101254315"/>
      <w:bookmarkStart w:id="313" w:name="_Toc104112027"/>
      <w:bookmarkStart w:id="314" w:name="_Toc104192204"/>
      <w:bookmarkStart w:id="315" w:name="_Toc104192764"/>
      <w:bookmarkStart w:id="316" w:name="_Toc133336139"/>
      <w:bookmarkStart w:id="317" w:name="_Toc143984626"/>
      <w:bookmarkStart w:id="318" w:name="_Toc144147402"/>
      <w:bookmarkStart w:id="319" w:name="_Toc153885196"/>
      <w:bookmarkStart w:id="320" w:name="_Toc177548730"/>
      <w:bookmarkStart w:id="321" w:name="_Toc186725733"/>
      <w:bookmarkStart w:id="322" w:name="_Toc192836444"/>
      <w:bookmarkStart w:id="323" w:name="_Toc200704130"/>
      <w:r w:rsidRPr="001D2CEF">
        <w:t>5.2.2</w:t>
      </w:r>
      <w:r w:rsidRPr="001D2CEF">
        <w:tab/>
        <w:t>Simple Data Types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24" w:name="_Toc24925774"/>
      <w:bookmarkStart w:id="325" w:name="_Toc24925952"/>
      <w:bookmarkStart w:id="326" w:name="_Toc24926128"/>
      <w:bookmarkStart w:id="327" w:name="_Toc33963981"/>
      <w:bookmarkStart w:id="328" w:name="_Toc33980737"/>
      <w:bookmarkStart w:id="329" w:name="_Toc36462537"/>
      <w:bookmarkStart w:id="330" w:name="_Toc36462733"/>
      <w:bookmarkStart w:id="331" w:name="_Toc43025972"/>
      <w:bookmarkStart w:id="332" w:name="_Toc49763506"/>
      <w:bookmarkStart w:id="333" w:name="_Toc56754202"/>
      <w:bookmarkStart w:id="334" w:name="_Toc88742968"/>
      <w:bookmarkStart w:id="335" w:name="_Toc101253877"/>
      <w:bookmarkStart w:id="336" w:name="_Toc101254316"/>
      <w:bookmarkStart w:id="337" w:name="_Toc104112028"/>
      <w:bookmarkStart w:id="338" w:name="_Toc104192205"/>
      <w:bookmarkStart w:id="339" w:name="_Toc104192765"/>
      <w:bookmarkStart w:id="340" w:name="_Toc133336140"/>
      <w:bookmarkStart w:id="341" w:name="_Toc143984627"/>
      <w:bookmarkStart w:id="342" w:name="_Toc144147403"/>
      <w:bookmarkStart w:id="343" w:name="_Toc153885197"/>
      <w:bookmarkStart w:id="344" w:name="_Toc177548731"/>
      <w:bookmarkStart w:id="345" w:name="_Toc186725734"/>
      <w:bookmarkStart w:id="346" w:name="_Toc192836445"/>
      <w:bookmarkStart w:id="347" w:name="_Toc200704131"/>
      <w:r w:rsidRPr="001D2CEF">
        <w:t>5.2.3</w:t>
      </w:r>
      <w:r w:rsidRPr="001D2CEF">
        <w:tab/>
        <w:t>Enumerations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366F364" w14:textId="77777777" w:rsidR="00E92CBF" w:rsidRPr="001D2CEF" w:rsidRDefault="00E92CBF" w:rsidP="00D362EB">
      <w:pPr>
        <w:pStyle w:val="Heading4"/>
      </w:pPr>
      <w:bookmarkStart w:id="348" w:name="_Toc24925775"/>
      <w:bookmarkStart w:id="349" w:name="_Toc24925953"/>
      <w:bookmarkStart w:id="350" w:name="_Toc24926129"/>
      <w:bookmarkStart w:id="351" w:name="_Toc33963982"/>
      <w:bookmarkStart w:id="352" w:name="_Toc33980738"/>
      <w:bookmarkStart w:id="353" w:name="_Toc36462538"/>
      <w:bookmarkStart w:id="354" w:name="_Toc36462734"/>
      <w:bookmarkStart w:id="355" w:name="_Toc43025973"/>
      <w:bookmarkStart w:id="356" w:name="_Toc49763507"/>
      <w:bookmarkStart w:id="357" w:name="_Toc56754203"/>
      <w:bookmarkStart w:id="358" w:name="_Toc88742969"/>
      <w:bookmarkStart w:id="359" w:name="_Toc101253878"/>
      <w:bookmarkStart w:id="360" w:name="_Toc101254317"/>
      <w:bookmarkStart w:id="361" w:name="_Toc104112029"/>
      <w:bookmarkStart w:id="362" w:name="_Toc104192206"/>
      <w:bookmarkStart w:id="363" w:name="_Toc104192766"/>
      <w:bookmarkStart w:id="364" w:name="_Toc133336141"/>
      <w:bookmarkStart w:id="365" w:name="_Toc143984628"/>
      <w:bookmarkStart w:id="366" w:name="_Toc144147404"/>
      <w:bookmarkStart w:id="367" w:name="_Toc153885198"/>
      <w:bookmarkStart w:id="368" w:name="_Toc177548732"/>
      <w:bookmarkStart w:id="369" w:name="_Toc186725735"/>
      <w:bookmarkStart w:id="370" w:name="_Toc192836446"/>
      <w:bookmarkStart w:id="371" w:name="_Toc200704132"/>
      <w:r w:rsidRPr="001D2CEF">
        <w:t>5.2.3.1</w:t>
      </w:r>
      <w:r w:rsidRPr="001D2CEF">
        <w:tab/>
        <w:t>Enumeration: PatchOperation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72" w:name="_Toc24925776"/>
      <w:bookmarkStart w:id="373" w:name="_Toc24925954"/>
      <w:bookmarkStart w:id="374" w:name="_Toc24926130"/>
      <w:bookmarkStart w:id="375" w:name="_Toc33963983"/>
      <w:bookmarkStart w:id="376" w:name="_Toc33980739"/>
      <w:bookmarkStart w:id="377" w:name="_Toc36462539"/>
      <w:bookmarkStart w:id="378" w:name="_Toc36462735"/>
      <w:bookmarkStart w:id="379" w:name="_Toc43025974"/>
      <w:bookmarkStart w:id="380" w:name="_Toc49763508"/>
      <w:bookmarkStart w:id="381" w:name="_Toc56754204"/>
      <w:bookmarkStart w:id="382" w:name="_Toc88742970"/>
      <w:bookmarkStart w:id="383" w:name="_Toc101253879"/>
      <w:bookmarkStart w:id="384" w:name="_Toc101254318"/>
      <w:bookmarkStart w:id="385" w:name="_Toc104112030"/>
      <w:bookmarkStart w:id="386" w:name="_Toc104192207"/>
      <w:bookmarkStart w:id="387" w:name="_Toc104192767"/>
      <w:bookmarkStart w:id="388" w:name="_Toc133336142"/>
      <w:bookmarkStart w:id="389" w:name="_Toc143984629"/>
      <w:bookmarkStart w:id="390" w:name="_Toc144147405"/>
      <w:bookmarkStart w:id="391" w:name="_Toc153885199"/>
      <w:bookmarkStart w:id="392" w:name="_Toc177548733"/>
      <w:bookmarkStart w:id="393" w:name="_Toc186725736"/>
      <w:bookmarkStart w:id="394" w:name="_Toc192836447"/>
      <w:bookmarkStart w:id="395" w:name="_Toc200704133"/>
      <w:r w:rsidRPr="001D2CEF">
        <w:t>5.2.3.2</w:t>
      </w:r>
      <w:r w:rsidRPr="001D2CEF">
        <w:tab/>
        <w:t>Enumeration: UriScheme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96" w:name="_Toc24925777"/>
      <w:bookmarkStart w:id="397" w:name="_Toc24925955"/>
      <w:bookmarkStart w:id="398" w:name="_Toc24926131"/>
      <w:bookmarkStart w:id="399" w:name="_Toc33963984"/>
      <w:bookmarkStart w:id="400" w:name="_Toc33980740"/>
      <w:bookmarkStart w:id="401" w:name="_Toc36462540"/>
      <w:bookmarkStart w:id="402" w:name="_Toc36462736"/>
      <w:bookmarkStart w:id="403" w:name="_Toc43025975"/>
      <w:bookmarkStart w:id="404" w:name="_Toc49763509"/>
      <w:bookmarkStart w:id="405" w:name="_Toc56754205"/>
      <w:bookmarkStart w:id="406" w:name="_Toc88742971"/>
      <w:bookmarkStart w:id="407" w:name="_Toc101253880"/>
      <w:bookmarkStart w:id="408" w:name="_Toc101254319"/>
      <w:bookmarkStart w:id="409" w:name="_Toc104112031"/>
      <w:bookmarkStart w:id="410" w:name="_Toc104192208"/>
      <w:bookmarkStart w:id="411" w:name="_Toc104192768"/>
      <w:bookmarkStart w:id="412" w:name="_Toc133336143"/>
      <w:bookmarkStart w:id="413" w:name="_Toc143984630"/>
      <w:bookmarkStart w:id="414" w:name="_Toc144147406"/>
      <w:bookmarkStart w:id="415" w:name="_Toc153885200"/>
      <w:bookmarkStart w:id="416" w:name="_Toc177548734"/>
      <w:bookmarkStart w:id="417" w:name="_Toc186725737"/>
      <w:bookmarkStart w:id="418" w:name="_Toc192836448"/>
      <w:bookmarkStart w:id="419" w:name="_Toc20070413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20" w:name="_Toc3974156"/>
      <w:bookmarkStart w:id="421" w:name="_Toc24925778"/>
      <w:bookmarkStart w:id="422" w:name="_Toc24925956"/>
      <w:bookmarkStart w:id="423" w:name="_Toc24926132"/>
      <w:bookmarkStart w:id="424" w:name="_Toc33963985"/>
      <w:bookmarkStart w:id="425" w:name="_Toc33980741"/>
      <w:bookmarkStart w:id="426" w:name="_Toc36462541"/>
      <w:bookmarkStart w:id="427" w:name="_Toc36462737"/>
      <w:bookmarkStart w:id="428" w:name="_Toc43025976"/>
      <w:bookmarkStart w:id="429" w:name="_Toc49763510"/>
      <w:bookmarkStart w:id="430" w:name="_Toc56754206"/>
      <w:bookmarkStart w:id="431" w:name="_Toc88742972"/>
      <w:bookmarkStart w:id="432" w:name="_Toc101253881"/>
      <w:bookmarkStart w:id="433" w:name="_Toc101254320"/>
      <w:bookmarkStart w:id="434" w:name="_Toc104112032"/>
      <w:bookmarkStart w:id="435" w:name="_Toc104192209"/>
      <w:bookmarkStart w:id="436" w:name="_Toc104192769"/>
      <w:bookmarkStart w:id="437" w:name="_Toc133336144"/>
      <w:bookmarkStart w:id="438" w:name="_Toc143984631"/>
      <w:bookmarkStart w:id="439" w:name="_Toc144147407"/>
      <w:bookmarkStart w:id="440" w:name="_Toc153885201"/>
      <w:bookmarkStart w:id="441" w:name="_Toc177548735"/>
      <w:bookmarkStart w:id="442" w:name="_Toc186725738"/>
      <w:bookmarkStart w:id="443" w:name="_Toc192836449"/>
      <w:bookmarkStart w:id="444" w:name="_Toc200704135"/>
      <w:r w:rsidRPr="001D2CEF">
        <w:lastRenderedPageBreak/>
        <w:t>5.2.3.</w:t>
      </w:r>
      <w:r w:rsidRPr="001D2CEF">
        <w:rPr>
          <w:lang w:eastAsia="zh-CN"/>
        </w:rPr>
        <w:t>4</w:t>
      </w:r>
      <w:r w:rsidRPr="001D2CEF">
        <w:tab/>
        <w:t xml:space="preserve">Enumeration: </w:t>
      </w:r>
      <w:bookmarkEnd w:id="420"/>
      <w:r w:rsidRPr="001D2CEF">
        <w:rPr>
          <w:rFonts w:hint="eastAsia"/>
          <w:lang w:eastAsia="zh-CN"/>
        </w:rPr>
        <w:t>HttpMethod</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45" w:name="_Toc27592771"/>
      <w:bookmarkStart w:id="446" w:name="_Toc36462542"/>
      <w:bookmarkStart w:id="447" w:name="_Toc36462738"/>
      <w:bookmarkStart w:id="448" w:name="_Toc43025977"/>
      <w:bookmarkStart w:id="449" w:name="_Toc49763511"/>
      <w:bookmarkStart w:id="450" w:name="_Toc56754207"/>
      <w:bookmarkStart w:id="451" w:name="_Toc88742973"/>
      <w:bookmarkStart w:id="452" w:name="_Toc101253882"/>
      <w:bookmarkStart w:id="453" w:name="_Toc101254321"/>
      <w:bookmarkStart w:id="454" w:name="_Toc104112033"/>
      <w:bookmarkStart w:id="455" w:name="_Toc104192210"/>
      <w:bookmarkStart w:id="456" w:name="_Toc104192770"/>
      <w:bookmarkStart w:id="457" w:name="_Toc133336145"/>
      <w:bookmarkStart w:id="458" w:name="_Toc143984632"/>
      <w:bookmarkStart w:id="459" w:name="_Toc144147408"/>
      <w:bookmarkStart w:id="460" w:name="_Toc153885202"/>
      <w:bookmarkStart w:id="461" w:name="_Toc177548736"/>
      <w:bookmarkStart w:id="462" w:name="_Toc186725739"/>
      <w:bookmarkStart w:id="463" w:name="_Toc192836450"/>
      <w:bookmarkStart w:id="464" w:name="_Toc200704136"/>
      <w:r w:rsidRPr="001D2CEF">
        <w:t>5.2.3.5</w:t>
      </w:r>
      <w:r w:rsidRPr="001D2CEF">
        <w:tab/>
        <w:t xml:space="preserve">Enumeration: </w:t>
      </w:r>
      <w:bookmarkEnd w:id="445"/>
      <w:r w:rsidRPr="001D2CEF">
        <w:rPr>
          <w:lang w:eastAsia="zh-CN"/>
        </w:rPr>
        <w:t>NullValue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65" w:name="_Toc104192771"/>
      <w:bookmarkStart w:id="466" w:name="_Toc133336146"/>
      <w:bookmarkStart w:id="467" w:name="_Toc143984633"/>
      <w:bookmarkStart w:id="468" w:name="_Toc144147409"/>
      <w:bookmarkStart w:id="469" w:name="_Toc153885203"/>
      <w:bookmarkStart w:id="470" w:name="_Toc177548737"/>
      <w:bookmarkStart w:id="471" w:name="_Toc186725740"/>
      <w:bookmarkStart w:id="472" w:name="_Toc192836451"/>
      <w:bookmarkStart w:id="473" w:name="_Toc200704137"/>
      <w:r>
        <w:rPr>
          <w:rFonts w:eastAsia="SimSun"/>
        </w:rPr>
        <w:t>5.2.3.6</w:t>
      </w:r>
      <w:r>
        <w:rPr>
          <w:rFonts w:eastAsia="SimSun"/>
        </w:rPr>
        <w:tab/>
        <w:t xml:space="preserve">Enumeration: </w:t>
      </w:r>
      <w:r>
        <w:rPr>
          <w:rFonts w:eastAsia="Malgun Gothic"/>
        </w:rPr>
        <w:t>MatchingOperator</w:t>
      </w:r>
      <w:bookmarkEnd w:id="465"/>
      <w:bookmarkEnd w:id="466"/>
      <w:bookmarkEnd w:id="467"/>
      <w:bookmarkEnd w:id="468"/>
      <w:bookmarkEnd w:id="469"/>
      <w:bookmarkEnd w:id="470"/>
      <w:bookmarkEnd w:id="471"/>
      <w:bookmarkEnd w:id="472"/>
      <w:bookmarkEnd w:id="47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74" w:name="_Toc186725741"/>
      <w:bookmarkStart w:id="475" w:name="_Toc192836452"/>
      <w:bookmarkStart w:id="476" w:name="_Toc200704138"/>
      <w:r>
        <w:rPr>
          <w:rFonts w:eastAsia="SimSun"/>
        </w:rPr>
        <w:lastRenderedPageBreak/>
        <w:t>5.2.3.7</w:t>
      </w:r>
      <w:r>
        <w:rPr>
          <w:rFonts w:eastAsia="SimSun"/>
        </w:rPr>
        <w:tab/>
        <w:t>Enumeration: UpfPacketInspectionFunctionality</w:t>
      </w:r>
      <w:bookmarkEnd w:id="474"/>
      <w:bookmarkEnd w:id="475"/>
      <w:bookmarkEnd w:id="476"/>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77" w:name="_Toc24925779"/>
      <w:bookmarkStart w:id="478" w:name="_Toc24925957"/>
      <w:bookmarkStart w:id="479" w:name="_Toc24926133"/>
      <w:bookmarkStart w:id="480" w:name="_Toc33963986"/>
      <w:bookmarkStart w:id="481" w:name="_Toc33980742"/>
      <w:bookmarkStart w:id="482" w:name="_Toc36462543"/>
      <w:bookmarkStart w:id="483" w:name="_Toc36462739"/>
      <w:bookmarkStart w:id="484" w:name="_Toc43025978"/>
      <w:bookmarkStart w:id="485" w:name="_Toc49763512"/>
      <w:bookmarkStart w:id="486" w:name="_Toc56754208"/>
      <w:bookmarkStart w:id="487" w:name="_Toc88742974"/>
      <w:bookmarkStart w:id="488" w:name="_Toc101253883"/>
      <w:bookmarkStart w:id="489" w:name="_Toc101254322"/>
      <w:bookmarkStart w:id="490" w:name="_Toc104112034"/>
      <w:bookmarkStart w:id="491" w:name="_Toc104192211"/>
      <w:bookmarkStart w:id="492" w:name="_Toc104192772"/>
      <w:bookmarkStart w:id="493" w:name="_Toc133336147"/>
      <w:bookmarkStart w:id="494" w:name="_Toc143984634"/>
      <w:bookmarkStart w:id="495" w:name="_Toc144147410"/>
      <w:bookmarkStart w:id="496" w:name="_Toc153885204"/>
      <w:bookmarkStart w:id="497" w:name="_Toc177548738"/>
      <w:bookmarkStart w:id="498" w:name="_Toc186725742"/>
      <w:bookmarkStart w:id="499" w:name="_Toc192836453"/>
      <w:bookmarkStart w:id="500" w:name="_Toc200704139"/>
      <w:r w:rsidRPr="001D2CEF">
        <w:lastRenderedPageBreak/>
        <w:t>5.2.4</w:t>
      </w:r>
      <w:r w:rsidRPr="001D2CEF">
        <w:tab/>
        <w:t>Structured Data Types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623011F" w14:textId="77777777" w:rsidR="00E92CBF" w:rsidRPr="001D2CEF" w:rsidRDefault="00E92CBF" w:rsidP="00D362EB">
      <w:pPr>
        <w:pStyle w:val="Heading4"/>
      </w:pPr>
      <w:bookmarkStart w:id="501" w:name="_Toc24925780"/>
      <w:bookmarkStart w:id="502" w:name="_Toc24925958"/>
      <w:bookmarkStart w:id="503" w:name="_Toc24926134"/>
      <w:bookmarkStart w:id="504" w:name="_Toc33963987"/>
      <w:bookmarkStart w:id="505" w:name="_Toc33980743"/>
      <w:bookmarkStart w:id="506" w:name="_Toc36462544"/>
      <w:bookmarkStart w:id="507" w:name="_Toc36462740"/>
      <w:bookmarkStart w:id="508" w:name="_Toc43025979"/>
      <w:bookmarkStart w:id="509" w:name="_Toc49763513"/>
      <w:bookmarkStart w:id="510" w:name="_Toc56754209"/>
      <w:bookmarkStart w:id="511" w:name="_Toc88742975"/>
      <w:bookmarkStart w:id="512" w:name="_Toc101253884"/>
      <w:bookmarkStart w:id="513" w:name="_Toc101254323"/>
      <w:bookmarkStart w:id="514" w:name="_Toc104112035"/>
      <w:bookmarkStart w:id="515" w:name="_Toc104192212"/>
      <w:bookmarkStart w:id="516" w:name="_Toc104192773"/>
      <w:bookmarkStart w:id="517" w:name="_Toc133336148"/>
      <w:bookmarkStart w:id="518" w:name="_Toc143984635"/>
      <w:bookmarkStart w:id="519" w:name="_Toc144147411"/>
      <w:bookmarkStart w:id="520" w:name="_Toc153885205"/>
      <w:bookmarkStart w:id="521" w:name="_Toc177548739"/>
      <w:bookmarkStart w:id="522" w:name="_Toc186725743"/>
      <w:bookmarkStart w:id="523" w:name="_Toc192836454"/>
      <w:bookmarkStart w:id="524" w:name="_Toc200704140"/>
      <w:r w:rsidRPr="001D2CEF">
        <w:t>5.2.4.1</w:t>
      </w:r>
      <w:r w:rsidRPr="001D2CEF">
        <w:tab/>
        <w:t>Type: ProblemDetails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25" w:name="_Hlk117203490"/>
            <w:r>
              <w:t>supportedApiVersions</w:t>
            </w:r>
            <w:bookmarkEnd w:id="525"/>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26" w:name="_Toc24925781"/>
      <w:bookmarkStart w:id="527" w:name="_Toc24925959"/>
      <w:bookmarkStart w:id="528" w:name="_Toc24926135"/>
      <w:bookmarkStart w:id="529" w:name="_Toc33963988"/>
      <w:bookmarkStart w:id="530" w:name="_Toc33980744"/>
      <w:bookmarkStart w:id="531" w:name="_Toc36462545"/>
      <w:bookmarkStart w:id="532" w:name="_Toc36462741"/>
      <w:bookmarkStart w:id="533" w:name="_Toc43025980"/>
      <w:bookmarkStart w:id="534" w:name="_Toc49763514"/>
      <w:bookmarkStart w:id="535" w:name="_Toc56754210"/>
      <w:bookmarkStart w:id="536" w:name="_Toc88742976"/>
      <w:bookmarkStart w:id="537" w:name="_Toc101253885"/>
      <w:bookmarkStart w:id="538" w:name="_Toc101254324"/>
      <w:bookmarkStart w:id="539" w:name="_Toc104112036"/>
      <w:bookmarkStart w:id="540" w:name="_Toc104192213"/>
      <w:bookmarkStart w:id="541" w:name="_Toc104192774"/>
      <w:bookmarkStart w:id="542" w:name="_Toc133336149"/>
      <w:bookmarkStart w:id="543" w:name="_Toc143984636"/>
      <w:bookmarkStart w:id="544" w:name="_Toc144147412"/>
      <w:bookmarkStart w:id="545" w:name="_Toc153885206"/>
      <w:bookmarkStart w:id="546" w:name="_Toc177548740"/>
      <w:bookmarkStart w:id="547" w:name="_Toc186725744"/>
      <w:bookmarkStart w:id="548" w:name="_Toc192836455"/>
      <w:bookmarkStart w:id="549" w:name="_Toc200704141"/>
      <w:r w:rsidRPr="001D2CEF">
        <w:lastRenderedPageBreak/>
        <w:t>5.2.4.2</w:t>
      </w:r>
      <w:r w:rsidRPr="001D2CEF">
        <w:tab/>
        <w:t>Type: Link</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50" w:name="_Toc24925782"/>
      <w:bookmarkStart w:id="551" w:name="_Toc24925960"/>
      <w:bookmarkStart w:id="552" w:name="_Toc24926136"/>
      <w:bookmarkStart w:id="553" w:name="_Toc33963989"/>
      <w:bookmarkStart w:id="554" w:name="_Toc33980745"/>
      <w:bookmarkStart w:id="555" w:name="_Toc36462546"/>
      <w:bookmarkStart w:id="556" w:name="_Toc36462742"/>
      <w:bookmarkStart w:id="557" w:name="_Toc43025981"/>
      <w:bookmarkStart w:id="558" w:name="_Toc49763515"/>
      <w:bookmarkStart w:id="559" w:name="_Toc56754211"/>
      <w:bookmarkStart w:id="560" w:name="_Toc88742977"/>
      <w:bookmarkStart w:id="561" w:name="_Toc101253886"/>
      <w:bookmarkStart w:id="562" w:name="_Toc101254325"/>
      <w:bookmarkStart w:id="563" w:name="_Toc104112037"/>
      <w:bookmarkStart w:id="564" w:name="_Toc104192214"/>
      <w:bookmarkStart w:id="565" w:name="_Toc104192775"/>
      <w:bookmarkStart w:id="566" w:name="_Toc133336150"/>
      <w:bookmarkStart w:id="567" w:name="_Toc143984637"/>
      <w:bookmarkStart w:id="568" w:name="_Toc144147413"/>
      <w:bookmarkStart w:id="569" w:name="_Toc153885207"/>
      <w:bookmarkStart w:id="570" w:name="_Toc177548741"/>
      <w:bookmarkStart w:id="571" w:name="_Toc186725745"/>
      <w:bookmarkStart w:id="572" w:name="_Toc192836456"/>
      <w:bookmarkStart w:id="573" w:name="_Toc200704142"/>
      <w:r w:rsidRPr="001D2CEF">
        <w:t>5.2.4.3</w:t>
      </w:r>
      <w:r w:rsidRPr="001D2CEF">
        <w:tab/>
        <w:t>Type PatchItem</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74" w:name="_Toc24925783"/>
      <w:bookmarkStart w:id="575" w:name="_Toc24925961"/>
      <w:bookmarkStart w:id="576" w:name="_Toc24926137"/>
      <w:bookmarkStart w:id="577" w:name="_Toc33963990"/>
      <w:bookmarkStart w:id="578" w:name="_Toc33980746"/>
      <w:bookmarkStart w:id="579" w:name="_Toc36462547"/>
      <w:bookmarkStart w:id="580" w:name="_Toc36462743"/>
      <w:bookmarkStart w:id="581" w:name="_Toc43025982"/>
      <w:bookmarkStart w:id="582" w:name="_Toc49763516"/>
      <w:bookmarkStart w:id="583" w:name="_Toc56754212"/>
      <w:bookmarkStart w:id="584" w:name="_Toc88742978"/>
      <w:bookmarkStart w:id="585" w:name="_Toc101253887"/>
      <w:bookmarkStart w:id="586" w:name="_Toc101254326"/>
      <w:bookmarkStart w:id="587" w:name="_Toc104112038"/>
      <w:bookmarkStart w:id="588" w:name="_Toc104192215"/>
      <w:bookmarkStart w:id="589" w:name="_Toc104192776"/>
      <w:bookmarkStart w:id="590" w:name="_Toc133336151"/>
      <w:bookmarkStart w:id="591" w:name="_Toc143984638"/>
      <w:bookmarkStart w:id="592" w:name="_Toc144147414"/>
      <w:bookmarkStart w:id="593" w:name="_Toc153885208"/>
      <w:bookmarkStart w:id="594" w:name="_Toc177548742"/>
      <w:bookmarkStart w:id="595" w:name="_Toc186725746"/>
      <w:bookmarkStart w:id="596" w:name="_Toc192836457"/>
      <w:bookmarkStart w:id="597" w:name="_Toc200704143"/>
      <w:r w:rsidRPr="001D2CEF">
        <w:rPr>
          <w:lang w:val="en-US"/>
        </w:rPr>
        <w:t>5.2.4.4</w:t>
      </w:r>
      <w:r w:rsidRPr="001D2CEF">
        <w:rPr>
          <w:lang w:val="en-US"/>
        </w:rPr>
        <w:tab/>
        <w:t>Type: LinksValueSchema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98" w:name="_Toc24925784"/>
      <w:bookmarkStart w:id="599" w:name="_Toc24925962"/>
      <w:bookmarkStart w:id="600" w:name="_Toc24926138"/>
      <w:bookmarkStart w:id="601" w:name="_Toc33963991"/>
      <w:bookmarkStart w:id="602" w:name="_Toc33980747"/>
      <w:bookmarkStart w:id="603" w:name="_Toc36462548"/>
      <w:bookmarkStart w:id="604" w:name="_Toc36462744"/>
      <w:bookmarkStart w:id="605" w:name="_Toc43025983"/>
      <w:bookmarkStart w:id="606" w:name="_Toc49763517"/>
      <w:bookmarkStart w:id="607" w:name="_Toc56754213"/>
      <w:bookmarkStart w:id="608" w:name="_Toc88742979"/>
      <w:bookmarkStart w:id="609" w:name="_Toc101253888"/>
      <w:bookmarkStart w:id="610" w:name="_Toc101254327"/>
      <w:bookmarkStart w:id="611" w:name="_Toc104112039"/>
      <w:bookmarkStart w:id="612" w:name="_Toc104192216"/>
      <w:bookmarkStart w:id="613" w:name="_Toc104192777"/>
      <w:bookmarkStart w:id="614" w:name="_Toc133336152"/>
      <w:bookmarkStart w:id="615" w:name="_Toc143984639"/>
      <w:bookmarkStart w:id="616" w:name="_Toc144147415"/>
      <w:bookmarkStart w:id="617" w:name="_Toc153885209"/>
      <w:bookmarkStart w:id="618" w:name="_Toc177548743"/>
      <w:bookmarkStart w:id="619" w:name="_Toc186725747"/>
      <w:bookmarkStart w:id="620" w:name="_Toc192836458"/>
      <w:bookmarkStart w:id="621" w:name="_Toc200704144"/>
      <w:r w:rsidRPr="001D2CEF">
        <w:rPr>
          <w:lang w:val="en-US"/>
        </w:rPr>
        <w:t>5.2.4.5</w:t>
      </w:r>
      <w:r w:rsidRPr="001D2CEF">
        <w:rPr>
          <w:lang w:val="en-US"/>
        </w:rPr>
        <w:tab/>
        <w:t>Type: SelfLink</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22" w:name="_Toc24925785"/>
      <w:bookmarkStart w:id="623" w:name="_Toc24925963"/>
      <w:bookmarkStart w:id="624" w:name="_Toc24926139"/>
      <w:bookmarkStart w:id="625" w:name="_Toc33963992"/>
      <w:bookmarkStart w:id="626" w:name="_Toc33980748"/>
      <w:bookmarkStart w:id="627" w:name="_Toc36462549"/>
      <w:bookmarkStart w:id="628" w:name="_Toc36462745"/>
      <w:bookmarkStart w:id="629" w:name="_Toc43025984"/>
      <w:bookmarkStart w:id="630" w:name="_Toc49763518"/>
      <w:bookmarkStart w:id="631" w:name="_Toc56754214"/>
      <w:bookmarkStart w:id="632" w:name="_Toc88742980"/>
      <w:bookmarkStart w:id="633" w:name="_Toc101253889"/>
      <w:bookmarkStart w:id="634" w:name="_Toc101254328"/>
      <w:bookmarkStart w:id="635" w:name="_Toc104112040"/>
      <w:bookmarkStart w:id="636" w:name="_Toc104192217"/>
      <w:bookmarkStart w:id="637" w:name="_Toc104192778"/>
      <w:bookmarkStart w:id="638" w:name="_Toc133336153"/>
      <w:bookmarkStart w:id="639" w:name="_Toc143984640"/>
      <w:bookmarkStart w:id="640" w:name="_Toc144147416"/>
      <w:bookmarkStart w:id="641" w:name="_Toc153885210"/>
      <w:bookmarkStart w:id="642" w:name="_Toc177548744"/>
      <w:bookmarkStart w:id="643" w:name="_Toc186725748"/>
      <w:bookmarkStart w:id="644" w:name="_Toc192836459"/>
      <w:bookmarkStart w:id="645" w:name="_Toc200704145"/>
      <w:r w:rsidRPr="001D2CEF">
        <w:lastRenderedPageBreak/>
        <w:t>5.2.4.6</w:t>
      </w:r>
      <w:r w:rsidRPr="001D2CEF">
        <w:tab/>
        <w:t>Type: InvalidParam</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46" w:name="_Toc24925786"/>
      <w:bookmarkStart w:id="647" w:name="_Toc24925964"/>
      <w:bookmarkStart w:id="648" w:name="_Toc24926140"/>
      <w:bookmarkStart w:id="649" w:name="_Toc33963993"/>
      <w:bookmarkStart w:id="650" w:name="_Toc33980749"/>
      <w:bookmarkStart w:id="651" w:name="_Toc36462550"/>
      <w:bookmarkStart w:id="652" w:name="_Toc36462746"/>
      <w:bookmarkStart w:id="653" w:name="_Toc43025985"/>
      <w:bookmarkStart w:id="654" w:name="_Toc49763519"/>
      <w:bookmarkStart w:id="655" w:name="_Toc56754215"/>
      <w:bookmarkStart w:id="656" w:name="_Toc88742981"/>
      <w:bookmarkStart w:id="657" w:name="_Toc101253890"/>
      <w:bookmarkStart w:id="658" w:name="_Toc101254329"/>
      <w:bookmarkStart w:id="659" w:name="_Toc104112041"/>
      <w:bookmarkStart w:id="660" w:name="_Toc104192218"/>
      <w:bookmarkStart w:id="661" w:name="_Toc104192779"/>
      <w:bookmarkStart w:id="662" w:name="_Toc133336154"/>
      <w:bookmarkStart w:id="663" w:name="_Toc143984641"/>
      <w:bookmarkStart w:id="664" w:name="_Toc144147417"/>
      <w:bookmarkStart w:id="665" w:name="_Toc153885211"/>
      <w:bookmarkStart w:id="666" w:name="_Toc177548745"/>
      <w:bookmarkStart w:id="667" w:name="_Toc186725749"/>
      <w:bookmarkStart w:id="668" w:name="_Toc192836460"/>
      <w:bookmarkStart w:id="669" w:name="_Toc200704146"/>
      <w:r w:rsidRPr="001D2CEF">
        <w:t>5.2.4.7</w:t>
      </w:r>
      <w:r w:rsidRPr="001D2CEF">
        <w:tab/>
        <w:t>Type: LinkRm</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70" w:name="_Toc24925787"/>
      <w:bookmarkStart w:id="671" w:name="_Toc24925965"/>
      <w:bookmarkStart w:id="672" w:name="_Toc24926141"/>
      <w:bookmarkStart w:id="673" w:name="_Toc33963994"/>
      <w:bookmarkStart w:id="674" w:name="_Toc33980750"/>
      <w:bookmarkStart w:id="675" w:name="_Toc36462551"/>
      <w:bookmarkStart w:id="676" w:name="_Toc36462747"/>
      <w:bookmarkStart w:id="677" w:name="_Toc43025986"/>
      <w:bookmarkStart w:id="678" w:name="_Toc49763520"/>
      <w:bookmarkStart w:id="679" w:name="_Toc56754216"/>
      <w:bookmarkStart w:id="680" w:name="_Toc88742982"/>
      <w:bookmarkStart w:id="681" w:name="_Toc101253891"/>
      <w:bookmarkStart w:id="682" w:name="_Toc101254330"/>
      <w:bookmarkStart w:id="683" w:name="_Toc104112042"/>
      <w:bookmarkStart w:id="684" w:name="_Toc104192219"/>
      <w:bookmarkStart w:id="685" w:name="_Toc104192780"/>
      <w:bookmarkStart w:id="686" w:name="_Toc133336155"/>
      <w:bookmarkStart w:id="687" w:name="_Toc143984642"/>
      <w:bookmarkStart w:id="688" w:name="_Toc144147418"/>
      <w:bookmarkStart w:id="689" w:name="_Toc153885212"/>
      <w:bookmarkStart w:id="690" w:name="_Toc177548746"/>
      <w:bookmarkStart w:id="691" w:name="_Toc186725750"/>
      <w:bookmarkStart w:id="692" w:name="_Toc192836461"/>
      <w:bookmarkStart w:id="693" w:name="_Toc200704147"/>
      <w:r w:rsidRPr="001D2CEF">
        <w:lastRenderedPageBreak/>
        <w:t>5.2.4.</w:t>
      </w:r>
      <w:r w:rsidRPr="001D2CEF">
        <w:rPr>
          <w:lang w:eastAsia="zh-CN"/>
        </w:rPr>
        <w:t>8</w:t>
      </w:r>
      <w:r w:rsidRPr="001D2CEF">
        <w:tab/>
        <w:t xml:space="preserve">Type </w:t>
      </w:r>
      <w:r w:rsidRPr="001D2CEF">
        <w:rPr>
          <w:rFonts w:hint="eastAsia"/>
          <w:lang w:eastAsia="zh-CN"/>
        </w:rPr>
        <w:t>ChangeItem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94" w:name="_Toc24925788"/>
      <w:bookmarkStart w:id="695" w:name="_Toc24925966"/>
      <w:bookmarkStart w:id="696" w:name="_Toc24926142"/>
      <w:bookmarkStart w:id="697" w:name="_Toc33963995"/>
      <w:bookmarkStart w:id="698" w:name="_Toc33980751"/>
      <w:bookmarkStart w:id="699" w:name="_Toc36462552"/>
      <w:bookmarkStart w:id="700" w:name="_Toc36462748"/>
      <w:bookmarkStart w:id="701" w:name="_Toc43025987"/>
      <w:bookmarkStart w:id="702" w:name="_Toc49763521"/>
      <w:bookmarkStart w:id="703" w:name="_Toc56754217"/>
      <w:bookmarkStart w:id="704" w:name="_Toc88742983"/>
      <w:bookmarkStart w:id="705" w:name="_Toc101253892"/>
      <w:bookmarkStart w:id="706" w:name="_Toc101254331"/>
      <w:bookmarkStart w:id="707" w:name="_Toc104112043"/>
      <w:bookmarkStart w:id="708" w:name="_Toc104192220"/>
      <w:bookmarkStart w:id="709" w:name="_Toc104192781"/>
      <w:bookmarkStart w:id="710" w:name="_Toc133336156"/>
      <w:bookmarkStart w:id="711" w:name="_Toc143984643"/>
      <w:bookmarkStart w:id="712" w:name="_Toc144147419"/>
      <w:bookmarkStart w:id="713" w:name="_Toc153885213"/>
      <w:bookmarkStart w:id="714" w:name="_Toc177548747"/>
      <w:bookmarkStart w:id="715" w:name="_Toc186725751"/>
      <w:bookmarkStart w:id="716" w:name="_Toc192836462"/>
      <w:bookmarkStart w:id="717" w:name="_Toc20070414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18" w:name="_Toc24925789"/>
      <w:bookmarkStart w:id="719" w:name="_Toc24925967"/>
      <w:bookmarkStart w:id="720" w:name="_Toc24926143"/>
      <w:bookmarkStart w:id="721" w:name="_Toc33963996"/>
      <w:bookmarkStart w:id="722" w:name="_Toc33980752"/>
      <w:bookmarkStart w:id="723" w:name="_Toc36462553"/>
      <w:bookmarkStart w:id="724" w:name="_Toc36462749"/>
      <w:bookmarkStart w:id="725" w:name="_Toc43025988"/>
      <w:bookmarkStart w:id="726" w:name="_Toc49763522"/>
      <w:bookmarkStart w:id="727" w:name="_Toc56754218"/>
      <w:bookmarkStart w:id="728" w:name="_Toc88742984"/>
      <w:bookmarkStart w:id="729" w:name="_Toc101253893"/>
      <w:bookmarkStart w:id="730" w:name="_Toc101254332"/>
      <w:bookmarkStart w:id="731" w:name="_Toc104112044"/>
      <w:bookmarkStart w:id="732" w:name="_Toc104192221"/>
      <w:bookmarkStart w:id="733" w:name="_Toc104192782"/>
      <w:bookmarkStart w:id="734" w:name="_Toc133336157"/>
      <w:bookmarkStart w:id="735" w:name="_Toc143984644"/>
      <w:bookmarkStart w:id="736" w:name="_Toc144147420"/>
      <w:bookmarkStart w:id="737" w:name="_Toc153885214"/>
      <w:bookmarkStart w:id="738" w:name="_Toc177548748"/>
      <w:bookmarkStart w:id="739" w:name="_Toc186725752"/>
      <w:bookmarkStart w:id="740" w:name="_Toc192836463"/>
      <w:bookmarkStart w:id="741" w:name="_Toc200704149"/>
      <w:r w:rsidRPr="001D2CEF">
        <w:lastRenderedPageBreak/>
        <w:t>5.2.4.</w:t>
      </w:r>
      <w:r w:rsidRPr="001D2CEF">
        <w:rPr>
          <w:lang w:eastAsia="zh-CN"/>
        </w:rPr>
        <w:t>10</w:t>
      </w:r>
      <w:r w:rsidRPr="001D2CEF">
        <w:tab/>
        <w:t xml:space="preserve">Type: </w:t>
      </w:r>
      <w:r w:rsidRPr="001D2CEF">
        <w:rPr>
          <w:rFonts w:hint="eastAsia"/>
          <w:lang w:eastAsia="zh-CN"/>
        </w:rPr>
        <w:t>ComplexQuery</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42" w:name="_Toc24925790"/>
      <w:bookmarkStart w:id="743" w:name="_Toc24925968"/>
      <w:bookmarkStart w:id="744" w:name="_Toc24926144"/>
      <w:bookmarkStart w:id="745" w:name="_Toc33963997"/>
      <w:bookmarkStart w:id="746" w:name="_Toc33980753"/>
      <w:bookmarkStart w:id="747" w:name="_Toc36462554"/>
      <w:bookmarkStart w:id="748" w:name="_Toc36462750"/>
      <w:bookmarkStart w:id="749" w:name="_Toc43025989"/>
      <w:bookmarkStart w:id="750" w:name="_Toc49763523"/>
      <w:bookmarkStart w:id="751" w:name="_Toc56754219"/>
      <w:bookmarkStart w:id="752" w:name="_Toc88742985"/>
      <w:bookmarkStart w:id="753" w:name="_Toc101253894"/>
      <w:bookmarkStart w:id="754" w:name="_Toc101254333"/>
      <w:bookmarkStart w:id="755" w:name="_Toc104112045"/>
      <w:bookmarkStart w:id="756" w:name="_Toc104192222"/>
      <w:bookmarkStart w:id="757" w:name="_Toc104192783"/>
      <w:bookmarkStart w:id="758" w:name="_Toc133336158"/>
      <w:bookmarkStart w:id="759" w:name="_Toc143984645"/>
      <w:bookmarkStart w:id="760" w:name="_Toc144147421"/>
      <w:bookmarkStart w:id="761" w:name="_Toc153885215"/>
      <w:bookmarkStart w:id="762" w:name="_Toc177548749"/>
      <w:bookmarkStart w:id="763" w:name="_Toc186725753"/>
      <w:bookmarkStart w:id="764" w:name="_Toc192836464"/>
      <w:bookmarkStart w:id="765" w:name="_Toc200704150"/>
      <w:r w:rsidRPr="001D2CEF">
        <w:t>5.2.4.</w:t>
      </w:r>
      <w:r w:rsidRPr="001D2CEF">
        <w:rPr>
          <w:lang w:eastAsia="zh-CN"/>
        </w:rPr>
        <w:t>11</w:t>
      </w:r>
      <w:r w:rsidRPr="001D2CEF">
        <w:tab/>
        <w:t xml:space="preserve">Type: </w:t>
      </w:r>
      <w:r w:rsidRPr="001D2CEF">
        <w:rPr>
          <w:rFonts w:hint="eastAsia"/>
          <w:lang w:eastAsia="zh-CN"/>
        </w:rPr>
        <w:t>Cnf</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66" w:name="_Toc24925791"/>
      <w:bookmarkStart w:id="767" w:name="_Toc24925969"/>
      <w:bookmarkStart w:id="768" w:name="_Toc24926145"/>
      <w:bookmarkStart w:id="769" w:name="_Toc33963998"/>
      <w:bookmarkStart w:id="770" w:name="_Toc33980754"/>
      <w:bookmarkStart w:id="771" w:name="_Toc36462555"/>
      <w:bookmarkStart w:id="772" w:name="_Toc36462751"/>
      <w:bookmarkStart w:id="773" w:name="_Toc43025990"/>
      <w:bookmarkStart w:id="774" w:name="_Toc49763524"/>
      <w:bookmarkStart w:id="775" w:name="_Toc56754220"/>
      <w:bookmarkStart w:id="776" w:name="_Toc88742986"/>
      <w:bookmarkStart w:id="777" w:name="_Toc101253895"/>
      <w:bookmarkStart w:id="778" w:name="_Toc101254334"/>
      <w:bookmarkStart w:id="779" w:name="_Toc104112046"/>
      <w:bookmarkStart w:id="780" w:name="_Toc104192223"/>
      <w:bookmarkStart w:id="781" w:name="_Toc104192784"/>
      <w:bookmarkStart w:id="782" w:name="_Toc133336159"/>
      <w:bookmarkStart w:id="783" w:name="_Toc143984646"/>
      <w:bookmarkStart w:id="784" w:name="_Toc144147422"/>
      <w:bookmarkStart w:id="785" w:name="_Toc153885216"/>
      <w:bookmarkStart w:id="786" w:name="_Toc177548750"/>
      <w:bookmarkStart w:id="787" w:name="_Toc186725754"/>
      <w:bookmarkStart w:id="788" w:name="_Toc192836465"/>
      <w:bookmarkStart w:id="789" w:name="_Toc200704151"/>
      <w:r w:rsidRPr="001D2CEF">
        <w:t>5.2.4.</w:t>
      </w:r>
      <w:r w:rsidRPr="001D2CEF">
        <w:rPr>
          <w:lang w:eastAsia="zh-CN"/>
        </w:rPr>
        <w:t>12</w:t>
      </w:r>
      <w:r w:rsidRPr="001D2CEF">
        <w:tab/>
        <w:t xml:space="preserve">Type: </w:t>
      </w:r>
      <w:r w:rsidRPr="001D2CEF">
        <w:rPr>
          <w:rFonts w:hint="eastAsia"/>
          <w:lang w:eastAsia="zh-CN"/>
        </w:rPr>
        <w:t>Dnf</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90" w:name="_Toc24925792"/>
      <w:bookmarkStart w:id="791" w:name="_Toc24925970"/>
      <w:bookmarkStart w:id="792" w:name="_Toc24926146"/>
      <w:bookmarkStart w:id="793" w:name="_Toc33963999"/>
      <w:bookmarkStart w:id="794" w:name="_Toc33980755"/>
      <w:bookmarkStart w:id="795" w:name="_Toc36462556"/>
      <w:bookmarkStart w:id="796" w:name="_Toc36462752"/>
      <w:bookmarkStart w:id="797" w:name="_Toc43025991"/>
      <w:bookmarkStart w:id="798" w:name="_Toc49763525"/>
      <w:bookmarkStart w:id="799" w:name="_Toc56754221"/>
      <w:bookmarkStart w:id="800" w:name="_Toc88742987"/>
      <w:bookmarkStart w:id="801" w:name="_Toc101253896"/>
      <w:bookmarkStart w:id="802" w:name="_Toc101254335"/>
      <w:bookmarkStart w:id="803" w:name="_Toc104112047"/>
      <w:bookmarkStart w:id="804" w:name="_Toc104192224"/>
      <w:bookmarkStart w:id="805" w:name="_Toc104192785"/>
      <w:bookmarkStart w:id="806" w:name="_Toc133336160"/>
      <w:bookmarkStart w:id="807" w:name="_Toc143984647"/>
      <w:bookmarkStart w:id="808" w:name="_Toc144147423"/>
      <w:bookmarkStart w:id="809" w:name="_Toc153885217"/>
      <w:bookmarkStart w:id="810" w:name="_Toc177548751"/>
      <w:bookmarkStart w:id="811" w:name="_Toc186725755"/>
      <w:bookmarkStart w:id="812" w:name="_Toc192836466"/>
      <w:bookmarkStart w:id="813" w:name="_Toc200704152"/>
      <w:r w:rsidRPr="001D2CEF">
        <w:t>5.2.4.</w:t>
      </w:r>
      <w:r w:rsidRPr="001D2CEF">
        <w:rPr>
          <w:lang w:eastAsia="zh-CN"/>
        </w:rPr>
        <w:t>13</w:t>
      </w:r>
      <w:r w:rsidRPr="001D2CEF">
        <w:tab/>
        <w:t xml:space="preserve">Type: </w:t>
      </w:r>
      <w:r w:rsidRPr="001D2CEF">
        <w:rPr>
          <w:rFonts w:hint="eastAsia"/>
          <w:lang w:eastAsia="zh-CN"/>
        </w:rPr>
        <w:t>CnfUnit</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14" w:name="_Toc24925793"/>
      <w:bookmarkStart w:id="815" w:name="_Toc24925971"/>
      <w:bookmarkStart w:id="816" w:name="_Toc24926147"/>
      <w:bookmarkStart w:id="817" w:name="_Toc33964000"/>
      <w:bookmarkStart w:id="818" w:name="_Toc33980756"/>
      <w:bookmarkStart w:id="819" w:name="_Toc36462557"/>
      <w:bookmarkStart w:id="820" w:name="_Toc36462753"/>
      <w:bookmarkStart w:id="821" w:name="_Toc43025992"/>
      <w:bookmarkStart w:id="822" w:name="_Toc49763526"/>
      <w:bookmarkStart w:id="823" w:name="_Toc56754222"/>
      <w:bookmarkStart w:id="824" w:name="_Toc88742988"/>
      <w:bookmarkStart w:id="825" w:name="_Toc101253897"/>
      <w:bookmarkStart w:id="826" w:name="_Toc101254336"/>
      <w:bookmarkStart w:id="827" w:name="_Toc104112048"/>
      <w:bookmarkStart w:id="828" w:name="_Toc104192225"/>
      <w:bookmarkStart w:id="829" w:name="_Toc104192786"/>
      <w:bookmarkStart w:id="830" w:name="_Toc133336161"/>
      <w:bookmarkStart w:id="831" w:name="_Toc143984648"/>
      <w:bookmarkStart w:id="832" w:name="_Toc144147424"/>
      <w:bookmarkStart w:id="833" w:name="_Toc153885218"/>
      <w:bookmarkStart w:id="834" w:name="_Toc177548752"/>
      <w:bookmarkStart w:id="835" w:name="_Toc186725756"/>
      <w:bookmarkStart w:id="836" w:name="_Toc192836467"/>
      <w:bookmarkStart w:id="837" w:name="_Toc200704153"/>
      <w:r w:rsidRPr="001D2CEF">
        <w:t>5.2.4.</w:t>
      </w:r>
      <w:r w:rsidRPr="001D2CEF">
        <w:rPr>
          <w:lang w:eastAsia="zh-CN"/>
        </w:rPr>
        <w:t>14</w:t>
      </w:r>
      <w:r w:rsidRPr="001D2CEF">
        <w:tab/>
        <w:t xml:space="preserve">Type: </w:t>
      </w:r>
      <w:r w:rsidRPr="001D2CEF">
        <w:rPr>
          <w:rFonts w:hint="eastAsia"/>
          <w:lang w:eastAsia="zh-CN"/>
        </w:rPr>
        <w:t>DnfUnit</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38" w:name="_Toc24925794"/>
      <w:bookmarkStart w:id="839" w:name="_Toc24925972"/>
      <w:bookmarkStart w:id="840" w:name="_Toc24926148"/>
      <w:bookmarkStart w:id="841" w:name="_Toc33964001"/>
      <w:bookmarkStart w:id="842" w:name="_Toc33980757"/>
      <w:bookmarkStart w:id="843" w:name="_Toc36462558"/>
      <w:bookmarkStart w:id="844" w:name="_Toc36462754"/>
      <w:bookmarkStart w:id="845" w:name="_Toc43025993"/>
      <w:bookmarkStart w:id="846" w:name="_Toc49763527"/>
      <w:bookmarkStart w:id="847" w:name="_Toc56754223"/>
      <w:bookmarkStart w:id="848" w:name="_Toc88742989"/>
      <w:bookmarkStart w:id="849" w:name="_Toc101253898"/>
      <w:bookmarkStart w:id="850" w:name="_Toc101254337"/>
      <w:bookmarkStart w:id="851" w:name="_Toc104112049"/>
      <w:bookmarkStart w:id="852" w:name="_Toc104192226"/>
      <w:bookmarkStart w:id="853" w:name="_Toc104192787"/>
      <w:bookmarkStart w:id="854" w:name="_Toc133336162"/>
      <w:bookmarkStart w:id="855" w:name="_Toc143984649"/>
      <w:bookmarkStart w:id="856" w:name="_Toc144147425"/>
      <w:bookmarkStart w:id="857" w:name="_Toc153885219"/>
      <w:bookmarkStart w:id="858" w:name="_Toc177548753"/>
      <w:bookmarkStart w:id="859" w:name="_Toc186725757"/>
      <w:bookmarkStart w:id="860" w:name="_Toc192836468"/>
      <w:bookmarkStart w:id="861" w:name="_Toc200704154"/>
      <w:r w:rsidRPr="001D2CEF">
        <w:lastRenderedPageBreak/>
        <w:t>5.2.4.</w:t>
      </w:r>
      <w:r w:rsidRPr="001D2CEF">
        <w:rPr>
          <w:lang w:eastAsia="zh-CN"/>
        </w:rPr>
        <w:t>15</w:t>
      </w:r>
      <w:r w:rsidRPr="001D2CEF">
        <w:tab/>
        <w:t xml:space="preserve">Type: </w:t>
      </w:r>
      <w:r w:rsidRPr="001D2CEF">
        <w:rPr>
          <w:rFonts w:hint="eastAsia"/>
          <w:lang w:eastAsia="zh-CN"/>
        </w:rPr>
        <w:t>Atom</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62" w:name="_Toc24925795"/>
      <w:bookmarkStart w:id="863" w:name="_Toc24925973"/>
      <w:bookmarkStart w:id="864" w:name="_Toc24926149"/>
      <w:bookmarkStart w:id="865" w:name="_Toc33964002"/>
      <w:bookmarkStart w:id="866" w:name="_Toc33980758"/>
      <w:bookmarkStart w:id="867" w:name="_Toc36462559"/>
      <w:bookmarkStart w:id="868" w:name="_Toc36462755"/>
      <w:bookmarkStart w:id="869" w:name="_Toc43025994"/>
      <w:bookmarkStart w:id="870" w:name="_Toc49763528"/>
      <w:bookmarkStart w:id="871" w:name="_Toc56754224"/>
      <w:bookmarkStart w:id="872" w:name="_Toc88742990"/>
      <w:bookmarkStart w:id="873" w:name="_Toc101253899"/>
      <w:bookmarkStart w:id="874" w:name="_Toc101254338"/>
      <w:bookmarkStart w:id="875" w:name="_Toc104112050"/>
      <w:bookmarkStart w:id="876" w:name="_Toc104192227"/>
      <w:bookmarkStart w:id="877" w:name="_Toc104192788"/>
      <w:bookmarkStart w:id="878" w:name="_Toc133336163"/>
      <w:bookmarkStart w:id="879" w:name="_Toc143984650"/>
      <w:bookmarkStart w:id="880" w:name="_Toc144147426"/>
      <w:bookmarkStart w:id="881" w:name="_Toc153885220"/>
      <w:bookmarkStart w:id="882" w:name="_Toc177548754"/>
      <w:bookmarkStart w:id="883" w:name="_Toc186725758"/>
      <w:bookmarkStart w:id="884" w:name="_Toc192836469"/>
      <w:bookmarkStart w:id="885" w:name="_Toc200704155"/>
      <w:r w:rsidRPr="001D2CEF">
        <w:t>5.2.4.</w:t>
      </w:r>
      <w:r w:rsidRPr="001D2CEF">
        <w:rPr>
          <w:lang w:eastAsia="zh-CN"/>
        </w:rPr>
        <w:t>16</w:t>
      </w:r>
      <w:r w:rsidRPr="001D2CEF">
        <w:tab/>
        <w:t>Void</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53E8666" w14:textId="77777777" w:rsidR="00E92CBF" w:rsidRPr="001D2CEF" w:rsidRDefault="00E92CBF" w:rsidP="00D362EB">
      <w:pPr>
        <w:pStyle w:val="Heading4"/>
        <w:rPr>
          <w:lang w:eastAsia="zh-CN"/>
        </w:rPr>
      </w:pPr>
      <w:bookmarkStart w:id="886" w:name="_Toc24925798"/>
      <w:bookmarkStart w:id="887" w:name="_Toc24925974"/>
      <w:bookmarkStart w:id="888" w:name="_Toc24926150"/>
      <w:bookmarkStart w:id="889" w:name="_Toc33964003"/>
      <w:bookmarkStart w:id="890" w:name="_Toc33980759"/>
      <w:bookmarkStart w:id="891" w:name="_Toc36462560"/>
      <w:bookmarkStart w:id="892" w:name="_Toc36462756"/>
      <w:bookmarkStart w:id="893" w:name="_Toc43025995"/>
      <w:bookmarkStart w:id="894" w:name="_Toc49763529"/>
      <w:bookmarkStart w:id="895" w:name="_Toc56754225"/>
      <w:bookmarkStart w:id="896" w:name="_Toc88742991"/>
      <w:bookmarkStart w:id="897" w:name="_Toc101253900"/>
      <w:bookmarkStart w:id="898" w:name="_Toc101254339"/>
      <w:bookmarkStart w:id="899" w:name="_Toc104112051"/>
      <w:bookmarkStart w:id="900" w:name="_Toc104192228"/>
      <w:bookmarkStart w:id="901" w:name="_Toc104192789"/>
      <w:bookmarkStart w:id="902" w:name="_Toc133336164"/>
      <w:bookmarkStart w:id="903" w:name="_Toc143984651"/>
      <w:bookmarkStart w:id="904" w:name="_Toc144147427"/>
      <w:bookmarkStart w:id="905" w:name="_Toc153885221"/>
      <w:bookmarkStart w:id="906" w:name="_Toc177548755"/>
      <w:bookmarkStart w:id="907" w:name="_Toc186725759"/>
      <w:bookmarkStart w:id="908" w:name="_Toc192836470"/>
      <w:bookmarkStart w:id="909" w:name="_Toc200704156"/>
      <w:r w:rsidRPr="001D2CEF">
        <w:t>5.2.4.</w:t>
      </w:r>
      <w:r w:rsidRPr="001D2CEF">
        <w:rPr>
          <w:lang w:eastAsia="zh-CN"/>
        </w:rPr>
        <w:t>17</w:t>
      </w:r>
      <w:r w:rsidRPr="001D2CEF">
        <w:tab/>
        <w:t xml:space="preserve">Type: </w:t>
      </w:r>
      <w:r w:rsidRPr="001D2CEF">
        <w:rPr>
          <w:rFonts w:hint="eastAsia"/>
          <w:lang w:eastAsia="zh-CN"/>
        </w:rPr>
        <w:t>PatchResult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10" w:name="_Toc24925799"/>
      <w:bookmarkStart w:id="911" w:name="_Toc24925975"/>
      <w:bookmarkStart w:id="912" w:name="_Toc24926151"/>
      <w:bookmarkStart w:id="913" w:name="_Toc33964004"/>
      <w:bookmarkStart w:id="914" w:name="_Toc33980760"/>
      <w:bookmarkStart w:id="915" w:name="_Toc36462561"/>
      <w:bookmarkStart w:id="916" w:name="_Toc36462757"/>
      <w:bookmarkStart w:id="917" w:name="_Toc43025996"/>
      <w:bookmarkStart w:id="918" w:name="_Toc49763530"/>
      <w:bookmarkStart w:id="919" w:name="_Toc56754226"/>
      <w:bookmarkStart w:id="920" w:name="_Toc88742992"/>
      <w:bookmarkStart w:id="921" w:name="_Toc101253901"/>
      <w:bookmarkStart w:id="922" w:name="_Toc101254340"/>
      <w:bookmarkStart w:id="923" w:name="_Toc104112052"/>
      <w:bookmarkStart w:id="924" w:name="_Toc104192229"/>
      <w:bookmarkStart w:id="925" w:name="_Toc104192790"/>
      <w:bookmarkStart w:id="926" w:name="_Toc133336165"/>
      <w:bookmarkStart w:id="927" w:name="_Toc143984652"/>
      <w:bookmarkStart w:id="928" w:name="_Toc144147428"/>
      <w:bookmarkStart w:id="929" w:name="_Toc153885222"/>
      <w:bookmarkStart w:id="930" w:name="_Toc177548756"/>
      <w:bookmarkStart w:id="931" w:name="_Toc186725760"/>
      <w:bookmarkStart w:id="932" w:name="_Toc192836471"/>
      <w:bookmarkStart w:id="933" w:name="_Toc200704157"/>
      <w:r w:rsidRPr="001D2CEF">
        <w:t>5.2.4.</w:t>
      </w:r>
      <w:r w:rsidRPr="001D2CEF">
        <w:rPr>
          <w:lang w:eastAsia="zh-CN"/>
        </w:rPr>
        <w:t>18</w:t>
      </w:r>
      <w:r w:rsidRPr="001D2CEF">
        <w:tab/>
        <w:t xml:space="preserve">Type: </w:t>
      </w:r>
      <w:r w:rsidRPr="001D2CEF">
        <w:rPr>
          <w:rFonts w:hint="eastAsia"/>
          <w:lang w:eastAsia="zh-CN"/>
        </w:rPr>
        <w:t>ReportItem</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34" w:name="_Toc24925796"/>
      <w:bookmarkStart w:id="935" w:name="_Toc24925976"/>
      <w:bookmarkStart w:id="936" w:name="_Toc24926152"/>
      <w:bookmarkStart w:id="937" w:name="_Toc33964005"/>
      <w:bookmarkStart w:id="938" w:name="_Toc33980761"/>
      <w:bookmarkStart w:id="939" w:name="_Toc36462562"/>
      <w:bookmarkStart w:id="940" w:name="_Toc36462758"/>
      <w:bookmarkStart w:id="941" w:name="_Toc43025997"/>
      <w:bookmarkStart w:id="942" w:name="_Toc49763531"/>
      <w:bookmarkStart w:id="943" w:name="_Toc56754227"/>
      <w:bookmarkStart w:id="944" w:name="_Toc88742993"/>
      <w:bookmarkStart w:id="945" w:name="_Toc101253902"/>
      <w:bookmarkStart w:id="946" w:name="_Toc101254341"/>
      <w:bookmarkStart w:id="947" w:name="_Toc104112053"/>
      <w:bookmarkStart w:id="948" w:name="_Toc104192230"/>
      <w:bookmarkStart w:id="949" w:name="_Toc104192791"/>
      <w:bookmarkStart w:id="950" w:name="_Toc133336166"/>
      <w:bookmarkStart w:id="951" w:name="_Toc143984653"/>
      <w:bookmarkStart w:id="952" w:name="_Toc144147429"/>
      <w:bookmarkStart w:id="953" w:name="_Toc153885223"/>
      <w:bookmarkStart w:id="954" w:name="_Toc177548757"/>
      <w:bookmarkStart w:id="955" w:name="_Toc186725761"/>
      <w:bookmarkStart w:id="956" w:name="_Toc192836472"/>
      <w:bookmarkStart w:id="957" w:name="_Toc200704158"/>
      <w:r w:rsidRPr="001D2CEF">
        <w:lastRenderedPageBreak/>
        <w:t>5.2.4.</w:t>
      </w:r>
      <w:r w:rsidRPr="001D2CEF">
        <w:rPr>
          <w:lang w:eastAsia="zh-CN"/>
        </w:rPr>
        <w:t>19</w:t>
      </w:r>
      <w:r w:rsidRPr="001D2CEF">
        <w:tab/>
        <w:t xml:space="preserve">Type: </w:t>
      </w:r>
      <w:r w:rsidRPr="001D2CEF">
        <w:rPr>
          <w:rFonts w:hint="eastAsia"/>
          <w:lang w:eastAsia="zh-CN"/>
        </w:rPr>
        <w:t>HalTemplate</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58" w:name="_Toc24925797"/>
      <w:bookmarkStart w:id="959" w:name="_Toc24925977"/>
      <w:bookmarkStart w:id="960" w:name="_Toc24926153"/>
      <w:bookmarkStart w:id="961" w:name="_Toc33964006"/>
      <w:bookmarkStart w:id="962" w:name="_Toc33980762"/>
      <w:bookmarkStart w:id="963" w:name="_Toc36462563"/>
      <w:bookmarkStart w:id="964" w:name="_Toc36462759"/>
      <w:bookmarkStart w:id="965" w:name="_Toc43025998"/>
      <w:bookmarkStart w:id="966" w:name="_Toc49763532"/>
      <w:bookmarkStart w:id="967" w:name="_Toc56754228"/>
      <w:bookmarkStart w:id="968" w:name="_Toc88742994"/>
      <w:bookmarkStart w:id="969" w:name="_Toc101253903"/>
      <w:bookmarkStart w:id="970" w:name="_Toc101254342"/>
      <w:bookmarkStart w:id="971" w:name="_Toc104112054"/>
      <w:bookmarkStart w:id="972" w:name="_Toc104192231"/>
      <w:bookmarkStart w:id="973" w:name="_Toc104192792"/>
      <w:bookmarkStart w:id="974" w:name="_Toc133336167"/>
      <w:bookmarkStart w:id="975" w:name="_Toc143984654"/>
      <w:bookmarkStart w:id="976" w:name="_Toc144147430"/>
      <w:bookmarkStart w:id="977" w:name="_Toc153885224"/>
      <w:bookmarkStart w:id="978" w:name="_Toc177548758"/>
      <w:bookmarkStart w:id="979" w:name="_Toc186725762"/>
      <w:bookmarkStart w:id="980" w:name="_Toc192836473"/>
      <w:bookmarkStart w:id="981" w:name="_Toc200704159"/>
      <w:r w:rsidRPr="001D2CEF">
        <w:t>5.2.4.</w:t>
      </w:r>
      <w:r w:rsidRPr="001D2CEF">
        <w:rPr>
          <w:lang w:eastAsia="zh-CN"/>
        </w:rPr>
        <w:t>20</w:t>
      </w:r>
      <w:r w:rsidRPr="001D2CEF">
        <w:tab/>
        <w:t>Type:</w:t>
      </w:r>
      <w:r w:rsidRPr="001D2CEF">
        <w:rPr>
          <w:rFonts w:hint="eastAsia"/>
          <w:lang w:eastAsia="zh-CN"/>
        </w:rPr>
        <w:t xml:space="preserve"> Property</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82" w:name="_Toc88742995"/>
      <w:bookmarkStart w:id="983" w:name="_Toc101253904"/>
      <w:bookmarkStart w:id="984" w:name="_Toc101254343"/>
      <w:bookmarkStart w:id="985" w:name="_Toc104112055"/>
      <w:bookmarkStart w:id="986" w:name="_Toc104192232"/>
      <w:bookmarkStart w:id="987" w:name="_Toc104192793"/>
      <w:bookmarkStart w:id="988" w:name="_Toc133336168"/>
      <w:bookmarkStart w:id="989" w:name="_Toc143984655"/>
      <w:bookmarkStart w:id="990" w:name="_Toc144147431"/>
      <w:bookmarkStart w:id="991" w:name="_Toc153885225"/>
      <w:bookmarkStart w:id="992" w:name="_Toc177548759"/>
      <w:bookmarkStart w:id="993" w:name="_Toc186725763"/>
      <w:bookmarkStart w:id="994" w:name="_Toc192836474"/>
      <w:bookmarkStart w:id="995" w:name="_Toc200704160"/>
      <w:r w:rsidRPr="001D2CEF">
        <w:t>5.2.4.</w:t>
      </w:r>
      <w:r>
        <w:t>21</w:t>
      </w:r>
      <w:r w:rsidRPr="001D2CEF">
        <w:tab/>
        <w:t xml:space="preserve">Type: </w:t>
      </w:r>
      <w:r>
        <w:t>RedirectResponse</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96" w:name="_Toc101253905"/>
      <w:bookmarkStart w:id="997" w:name="_Toc101254344"/>
      <w:bookmarkStart w:id="998" w:name="_Toc104112056"/>
      <w:bookmarkStart w:id="999" w:name="_Toc104192233"/>
      <w:bookmarkStart w:id="1000" w:name="_Toc104192794"/>
      <w:bookmarkStart w:id="1001" w:name="_Toc133336169"/>
      <w:bookmarkStart w:id="1002" w:name="_Toc143984656"/>
      <w:bookmarkStart w:id="1003" w:name="_Toc144147432"/>
      <w:bookmarkStart w:id="1004" w:name="_Toc153885226"/>
      <w:bookmarkStart w:id="1005" w:name="_Toc177548760"/>
      <w:bookmarkStart w:id="1006" w:name="_Toc186725764"/>
      <w:bookmarkStart w:id="1007" w:name="_Toc192836475"/>
      <w:bookmarkStart w:id="1008" w:name="_Toc200704161"/>
      <w:r>
        <w:lastRenderedPageBreak/>
        <w:t>5.2.4.22</w:t>
      </w:r>
      <w:r>
        <w:tab/>
        <w:t>Type: TunnelAddress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09" w:name="_Toc104192795"/>
      <w:bookmarkStart w:id="1010" w:name="_Toc133336170"/>
      <w:bookmarkStart w:id="1011" w:name="_Toc143984657"/>
      <w:bookmarkStart w:id="1012" w:name="_Toc144147433"/>
      <w:bookmarkStart w:id="1013" w:name="_Toc153885227"/>
      <w:bookmarkStart w:id="1014" w:name="_Toc177548761"/>
      <w:bookmarkStart w:id="1015" w:name="_Toc186725765"/>
      <w:bookmarkStart w:id="1016" w:name="_Toc192836476"/>
      <w:bookmarkStart w:id="1017" w:name="_Toc200704162"/>
      <w:r>
        <w:rPr>
          <w:rFonts w:eastAsia="SimSun"/>
        </w:rPr>
        <w:t>5.2.4.2</w:t>
      </w:r>
      <w:r w:rsidR="00887456">
        <w:rPr>
          <w:rFonts w:eastAsia="SimSun"/>
        </w:rPr>
        <w:t>3</w:t>
      </w:r>
      <w:r>
        <w:rPr>
          <w:rFonts w:eastAsia="SimSun"/>
        </w:rPr>
        <w:tab/>
        <w:t>Type: FqdnPatternMatchingRule</w:t>
      </w:r>
      <w:bookmarkEnd w:id="1009"/>
      <w:bookmarkEnd w:id="1010"/>
      <w:bookmarkEnd w:id="1011"/>
      <w:bookmarkEnd w:id="1012"/>
      <w:bookmarkEnd w:id="1013"/>
      <w:bookmarkEnd w:id="1014"/>
      <w:bookmarkEnd w:id="1015"/>
      <w:bookmarkEnd w:id="1016"/>
      <w:bookmarkEnd w:id="1017"/>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18" w:name="_Toc104192796"/>
      <w:bookmarkStart w:id="1019" w:name="_Toc133336171"/>
      <w:bookmarkStart w:id="1020" w:name="_Toc143984658"/>
      <w:bookmarkStart w:id="1021" w:name="_Toc144147434"/>
      <w:bookmarkStart w:id="1022" w:name="_Toc153885228"/>
      <w:bookmarkStart w:id="1023" w:name="_Toc177548762"/>
      <w:bookmarkStart w:id="1024" w:name="_Toc186725766"/>
      <w:bookmarkStart w:id="1025" w:name="_Toc192836477"/>
      <w:bookmarkStart w:id="1026" w:name="_Toc200704163"/>
      <w:r>
        <w:rPr>
          <w:rFonts w:eastAsia="SimSun"/>
        </w:rPr>
        <w:t>5.2.4.2</w:t>
      </w:r>
      <w:r w:rsidR="00887456">
        <w:rPr>
          <w:rFonts w:eastAsia="SimSun"/>
        </w:rPr>
        <w:t>4</w:t>
      </w:r>
      <w:r>
        <w:rPr>
          <w:rFonts w:eastAsia="SimSun"/>
        </w:rPr>
        <w:tab/>
        <w:t>Type: StringMatchingRule</w:t>
      </w:r>
      <w:bookmarkEnd w:id="1018"/>
      <w:bookmarkEnd w:id="1019"/>
      <w:bookmarkEnd w:id="1020"/>
      <w:bookmarkEnd w:id="1021"/>
      <w:bookmarkEnd w:id="1022"/>
      <w:bookmarkEnd w:id="1023"/>
      <w:bookmarkEnd w:id="1024"/>
      <w:bookmarkEnd w:id="1025"/>
      <w:bookmarkEnd w:id="1026"/>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27" w:name="_Toc104192797"/>
      <w:bookmarkStart w:id="1028" w:name="_Toc133336172"/>
      <w:bookmarkStart w:id="1029" w:name="_Toc143984659"/>
      <w:bookmarkStart w:id="1030" w:name="_Toc144147435"/>
      <w:bookmarkStart w:id="1031" w:name="_Toc153885229"/>
      <w:bookmarkStart w:id="1032" w:name="_Toc177548763"/>
      <w:bookmarkStart w:id="1033" w:name="_Toc186725767"/>
      <w:bookmarkStart w:id="1034" w:name="_Toc192836478"/>
      <w:bookmarkStart w:id="1035" w:name="_Toc200704164"/>
      <w:r>
        <w:rPr>
          <w:rFonts w:eastAsia="SimSun"/>
        </w:rPr>
        <w:lastRenderedPageBreak/>
        <w:t>5.2.4.2</w:t>
      </w:r>
      <w:r w:rsidR="00887456">
        <w:rPr>
          <w:rFonts w:eastAsia="SimSun"/>
        </w:rPr>
        <w:t>5</w:t>
      </w:r>
      <w:r>
        <w:rPr>
          <w:rFonts w:eastAsia="SimSun"/>
        </w:rPr>
        <w:tab/>
        <w:t>Type: StringMatchingCondition</w:t>
      </w:r>
      <w:bookmarkEnd w:id="1027"/>
      <w:bookmarkEnd w:id="1028"/>
      <w:bookmarkEnd w:id="1029"/>
      <w:bookmarkEnd w:id="1030"/>
      <w:bookmarkEnd w:id="1031"/>
      <w:bookmarkEnd w:id="1032"/>
      <w:bookmarkEnd w:id="1033"/>
      <w:bookmarkEnd w:id="1034"/>
      <w:bookmarkEnd w:id="103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36" w:name="_Toc24937673"/>
      <w:bookmarkStart w:id="1037" w:name="_Toc33962488"/>
      <w:bookmarkStart w:id="1038" w:name="_Toc42883250"/>
      <w:bookmarkStart w:id="1039" w:name="_Toc49733118"/>
      <w:bookmarkStart w:id="1040" w:name="_Toc56690743"/>
      <w:bookmarkStart w:id="1041" w:name="_Toc130820776"/>
      <w:bookmarkStart w:id="1042" w:name="_Toc133336173"/>
      <w:bookmarkStart w:id="1043" w:name="_Toc143984660"/>
      <w:bookmarkStart w:id="1044" w:name="_Toc144147436"/>
      <w:bookmarkStart w:id="1045" w:name="_Toc153885230"/>
      <w:bookmarkStart w:id="1046" w:name="_Toc177548764"/>
      <w:bookmarkStart w:id="1047" w:name="_Toc186725768"/>
      <w:bookmarkStart w:id="1048" w:name="_Toc192836479"/>
      <w:bookmarkStart w:id="1049" w:name="_Toc200704165"/>
      <w:r>
        <w:rPr>
          <w:rFonts w:eastAsia="SimSun"/>
        </w:rPr>
        <w:t>5.2.4.</w:t>
      </w:r>
      <w:r w:rsidR="00347FEC" w:rsidRPr="000F0C82">
        <w:rPr>
          <w:rFonts w:eastAsia="SimSun"/>
        </w:rPr>
        <w:t>26</w:t>
      </w:r>
      <w:r>
        <w:tab/>
        <w:t>Type: Ipv4AddressRange</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50" w:name="_Toc133336174"/>
      <w:bookmarkStart w:id="1051" w:name="_Toc143984661"/>
      <w:bookmarkStart w:id="1052" w:name="_Toc144147437"/>
      <w:bookmarkStart w:id="1053" w:name="_Toc153885231"/>
      <w:bookmarkStart w:id="1054" w:name="_Toc177548765"/>
      <w:bookmarkStart w:id="1055" w:name="_Toc186725769"/>
      <w:bookmarkStart w:id="1056" w:name="_Toc192836480"/>
      <w:bookmarkStart w:id="1057" w:name="_Toc200704166"/>
      <w:r>
        <w:rPr>
          <w:rFonts w:eastAsia="SimSun"/>
        </w:rPr>
        <w:t>5.2.4.</w:t>
      </w:r>
      <w:r w:rsidR="00347FEC" w:rsidRPr="000F0C82">
        <w:rPr>
          <w:rFonts w:eastAsia="SimSun"/>
        </w:rPr>
        <w:t>27</w:t>
      </w:r>
      <w:r>
        <w:tab/>
        <w:t>Type: Ipv6AddressRange</w:t>
      </w:r>
      <w:bookmarkEnd w:id="1050"/>
      <w:bookmarkEnd w:id="1051"/>
      <w:bookmarkEnd w:id="1052"/>
      <w:bookmarkEnd w:id="1053"/>
      <w:bookmarkEnd w:id="1054"/>
      <w:bookmarkEnd w:id="1055"/>
      <w:bookmarkEnd w:id="1056"/>
      <w:bookmarkEnd w:id="1057"/>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058" w:name="_Toc133336175"/>
      <w:bookmarkStart w:id="1059" w:name="_Toc143984662"/>
      <w:bookmarkStart w:id="1060" w:name="_Toc144147438"/>
      <w:bookmarkStart w:id="1061" w:name="_Toc153885232"/>
      <w:bookmarkStart w:id="1062" w:name="_Toc177548766"/>
      <w:bookmarkStart w:id="1063" w:name="_Toc186725770"/>
      <w:bookmarkStart w:id="1064" w:name="_Toc192836481"/>
      <w:bookmarkStart w:id="1065" w:name="_Toc200704167"/>
      <w:r>
        <w:rPr>
          <w:rFonts w:eastAsia="SimSun"/>
        </w:rPr>
        <w:t>5.2.4.</w:t>
      </w:r>
      <w:r w:rsidR="00347FEC" w:rsidRPr="000F0C82">
        <w:rPr>
          <w:rFonts w:eastAsia="SimSun"/>
        </w:rPr>
        <w:t>28</w:t>
      </w:r>
      <w:r>
        <w:tab/>
        <w:t>Type: Ipv6PrefixRange</w:t>
      </w:r>
      <w:bookmarkEnd w:id="1058"/>
      <w:bookmarkEnd w:id="1059"/>
      <w:bookmarkEnd w:id="1060"/>
      <w:bookmarkEnd w:id="1061"/>
      <w:bookmarkEnd w:id="1062"/>
      <w:bookmarkEnd w:id="1063"/>
      <w:bookmarkEnd w:id="1064"/>
      <w:bookmarkEnd w:id="106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066" w:name="_Toc192836482"/>
      <w:bookmarkStart w:id="1067" w:name="_Toc200704168"/>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066"/>
      <w:bookmarkEnd w:id="1067"/>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13338C">
        <w:trPr>
          <w:cantSplit/>
          <w:jc w:val="center"/>
        </w:trPr>
        <w:tc>
          <w:tcPr>
            <w:tcW w:w="1741" w:type="dxa"/>
            <w:shd w:val="clear" w:color="000000" w:fill="C0C0C0"/>
          </w:tcPr>
          <w:p w14:paraId="52A25DA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4730926B" w14:textId="77777777" w:rsidTr="0013338C">
        <w:trPr>
          <w:cantSplit/>
          <w:jc w:val="center"/>
        </w:trPr>
        <w:tc>
          <w:tcPr>
            <w:tcW w:w="1741" w:type="dxa"/>
            <w:shd w:val="clear" w:color="auto" w:fill="auto"/>
          </w:tcPr>
          <w:p w14:paraId="01B4C13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13338C">
            <w:pPr>
              <w:keepNext/>
              <w:keepLines/>
              <w:spacing w:after="0"/>
              <w:rPr>
                <w:rFonts w:ascii="Arial" w:eastAsia="SimSun" w:hAnsi="Arial"/>
                <w:sz w:val="18"/>
              </w:rPr>
            </w:pPr>
          </w:p>
        </w:tc>
      </w:tr>
      <w:tr w:rsidR="00F3627E" w:rsidRPr="00B37370" w14:paraId="08FCAE86" w14:textId="77777777" w:rsidTr="0013338C">
        <w:trPr>
          <w:cantSplit/>
          <w:jc w:val="center"/>
        </w:trPr>
        <w:tc>
          <w:tcPr>
            <w:tcW w:w="1741" w:type="dxa"/>
            <w:shd w:val="clear" w:color="auto" w:fill="auto"/>
          </w:tcPr>
          <w:p w14:paraId="2D6DEC0A" w14:textId="77777777" w:rsidR="00F3627E" w:rsidRDefault="00F3627E" w:rsidP="0013338C">
            <w:pPr>
              <w:keepNext/>
              <w:keepLines/>
              <w:spacing w:after="0"/>
              <w:rPr>
                <w:rFonts w:ascii="Arial" w:eastAsia="SimSun" w:hAnsi="Arial"/>
                <w:sz w:val="18"/>
              </w:rPr>
            </w:pPr>
            <w:r>
              <w:rPr>
                <w:rFonts w:ascii="Arial" w:eastAsia="SimSun" w:hAnsi="Arial"/>
                <w:sz w:val="18"/>
              </w:rPr>
              <w:t>avgReqProcTime</w:t>
            </w:r>
          </w:p>
        </w:tc>
        <w:tc>
          <w:tcPr>
            <w:tcW w:w="1949" w:type="dxa"/>
            <w:shd w:val="clear" w:color="auto" w:fill="auto"/>
          </w:tcPr>
          <w:p w14:paraId="6D04F4F3"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72360CC1"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E943955"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3768370A" w14:textId="77777777" w:rsidR="00F3627E" w:rsidRDefault="00F3627E" w:rsidP="0013338C">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34144736" w14:textId="77777777" w:rsidR="00F3627E" w:rsidRPr="00B37370" w:rsidRDefault="00F3627E" w:rsidP="0013338C">
            <w:pPr>
              <w:keepNext/>
              <w:keepLines/>
              <w:spacing w:after="0"/>
              <w:rPr>
                <w:rFonts w:ascii="Arial" w:eastAsia="SimSun" w:hAnsi="Arial"/>
                <w:sz w:val="18"/>
              </w:rPr>
            </w:pPr>
          </w:p>
        </w:tc>
      </w:tr>
      <w:tr w:rsidR="00F3627E" w:rsidRPr="00B37370" w14:paraId="02F01A63" w14:textId="77777777" w:rsidTr="0013338C">
        <w:trPr>
          <w:cantSplit/>
          <w:jc w:val="center"/>
        </w:trPr>
        <w:tc>
          <w:tcPr>
            <w:tcW w:w="1741" w:type="dxa"/>
            <w:shd w:val="clear" w:color="auto" w:fill="auto"/>
          </w:tcPr>
          <w:p w14:paraId="60BFFE3B"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F3627E" w:rsidRDefault="00F3627E" w:rsidP="0013338C">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F3627E" w:rsidRDefault="00F3627E" w:rsidP="0013338C">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F3627E" w:rsidRPr="00B37370" w:rsidRDefault="00F3627E" w:rsidP="0013338C">
            <w:pPr>
              <w:keepNext/>
              <w:keepLines/>
              <w:spacing w:after="0"/>
              <w:rPr>
                <w:rFonts w:ascii="Arial" w:eastAsia="SimSun" w:hAnsi="Arial"/>
                <w:sz w:val="18"/>
              </w:rPr>
            </w:pPr>
          </w:p>
        </w:tc>
      </w:tr>
      <w:tr w:rsidR="00F3627E" w:rsidRPr="00B37370" w14:paraId="2D30DFE0" w14:textId="77777777" w:rsidTr="0013338C">
        <w:trPr>
          <w:cantSplit/>
          <w:jc w:val="center"/>
        </w:trPr>
        <w:tc>
          <w:tcPr>
            <w:tcW w:w="1741" w:type="dxa"/>
            <w:shd w:val="clear" w:color="auto" w:fill="auto"/>
          </w:tcPr>
          <w:p w14:paraId="5030EB7B" w14:textId="77777777" w:rsidR="00F3627E" w:rsidRDefault="00F3627E" w:rsidP="0013338C">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F3627E" w:rsidRDefault="00F3627E" w:rsidP="0013338C">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F3627E" w:rsidRDefault="00F3627E" w:rsidP="0013338C">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F3627E" w:rsidRDefault="00F3627E" w:rsidP="0013338C">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F3627E" w:rsidRDefault="00F3627E" w:rsidP="0013338C">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F3627E" w:rsidRDefault="00F3627E" w:rsidP="0013338C">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F3627E" w:rsidRPr="00B37370" w:rsidRDefault="00F3627E" w:rsidP="0013338C">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068" w:name="_Toc192836483"/>
      <w:bookmarkStart w:id="1069" w:name="_Toc200704169"/>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068"/>
      <w:bookmarkEnd w:id="1069"/>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13338C">
        <w:trPr>
          <w:cantSplit/>
          <w:jc w:val="center"/>
        </w:trPr>
        <w:tc>
          <w:tcPr>
            <w:tcW w:w="1741" w:type="dxa"/>
            <w:shd w:val="clear" w:color="000000" w:fill="C0C0C0"/>
          </w:tcPr>
          <w:p w14:paraId="3C47589E"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13338C">
        <w:trPr>
          <w:cantSplit/>
          <w:jc w:val="center"/>
        </w:trPr>
        <w:tc>
          <w:tcPr>
            <w:tcW w:w="1741" w:type="dxa"/>
            <w:shd w:val="clear" w:color="auto" w:fill="auto"/>
          </w:tcPr>
          <w:p w14:paraId="58B598D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13338C">
            <w:pPr>
              <w:keepNext/>
              <w:keepLines/>
              <w:spacing w:after="0"/>
              <w:rPr>
                <w:rFonts w:ascii="Arial" w:eastAsia="SimSun" w:hAnsi="Arial"/>
                <w:sz w:val="18"/>
              </w:rPr>
            </w:pPr>
            <w:bookmarkStart w:id="1070" w:name="_Hlk189832509"/>
            <w:r>
              <w:rPr>
                <w:rFonts w:ascii="Arial" w:eastAsia="SimSun" w:hAnsi="Arial"/>
                <w:sz w:val="18"/>
              </w:rPr>
              <w:t>TimeWindow</w:t>
            </w:r>
            <w:bookmarkEnd w:id="1070"/>
          </w:p>
        </w:tc>
        <w:tc>
          <w:tcPr>
            <w:tcW w:w="360" w:type="dxa"/>
          </w:tcPr>
          <w:p w14:paraId="7C44A1C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13338C">
            <w:pPr>
              <w:keepNext/>
              <w:keepLines/>
              <w:spacing w:after="0"/>
              <w:rPr>
                <w:rFonts w:ascii="Arial" w:eastAsia="SimSun" w:hAnsi="Arial"/>
                <w:sz w:val="18"/>
              </w:rPr>
            </w:pPr>
          </w:p>
        </w:tc>
      </w:tr>
      <w:tr w:rsidR="00F3627E" w:rsidRPr="00B37370" w14:paraId="0C7894EF" w14:textId="77777777" w:rsidTr="0013338C">
        <w:trPr>
          <w:cantSplit/>
          <w:jc w:val="center"/>
        </w:trPr>
        <w:tc>
          <w:tcPr>
            <w:tcW w:w="1741" w:type="dxa"/>
            <w:shd w:val="clear" w:color="auto" w:fill="auto"/>
          </w:tcPr>
          <w:p w14:paraId="5D65C246"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map(NfSignallingInfoPerService)</w:t>
            </w:r>
          </w:p>
        </w:tc>
        <w:tc>
          <w:tcPr>
            <w:tcW w:w="360" w:type="dxa"/>
          </w:tcPr>
          <w:p w14:paraId="1D8F6ABF" w14:textId="77777777" w:rsidR="00F3627E" w:rsidRPr="00B37370" w:rsidRDefault="00F3627E" w:rsidP="0013338C">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13338C">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c>
          <w:tcPr>
            <w:tcW w:w="1351" w:type="dxa"/>
          </w:tcPr>
          <w:p w14:paraId="66B36D64" w14:textId="77777777" w:rsidR="00F3627E" w:rsidRPr="00B37370" w:rsidRDefault="00F3627E" w:rsidP="0013338C">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071" w:name="_Toc192836484"/>
      <w:bookmarkStart w:id="1072" w:name="_Toc200704170"/>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071"/>
      <w:bookmarkEnd w:id="1072"/>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13338C">
        <w:trPr>
          <w:cantSplit/>
          <w:jc w:val="center"/>
        </w:trPr>
        <w:tc>
          <w:tcPr>
            <w:tcW w:w="1741" w:type="dxa"/>
            <w:shd w:val="clear" w:color="000000" w:fill="C0C0C0"/>
          </w:tcPr>
          <w:p w14:paraId="39033C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F2BBA98" w14:textId="77777777" w:rsidTr="0013338C">
        <w:trPr>
          <w:cantSplit/>
          <w:jc w:val="center"/>
        </w:trPr>
        <w:tc>
          <w:tcPr>
            <w:tcW w:w="1741" w:type="dxa"/>
            <w:shd w:val="clear" w:color="auto" w:fill="auto"/>
          </w:tcPr>
          <w:p w14:paraId="5A44165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c>
          <w:tcPr>
            <w:tcW w:w="1351" w:type="dxa"/>
          </w:tcPr>
          <w:p w14:paraId="34DA20DE" w14:textId="77777777" w:rsidR="00F3627E" w:rsidRPr="00B37370" w:rsidRDefault="00F3627E" w:rsidP="0013338C">
            <w:pPr>
              <w:keepNext/>
              <w:keepLines/>
              <w:spacing w:after="0"/>
              <w:rPr>
                <w:rFonts w:ascii="Arial" w:eastAsia="SimSun" w:hAnsi="Arial"/>
                <w:sz w:val="18"/>
              </w:rPr>
            </w:pPr>
          </w:p>
        </w:tc>
      </w:tr>
      <w:tr w:rsidR="00F3627E" w:rsidRPr="00B37370" w14:paraId="3CA040A9" w14:textId="77777777" w:rsidTr="0013338C">
        <w:trPr>
          <w:cantSplit/>
          <w:jc w:val="center"/>
        </w:trPr>
        <w:tc>
          <w:tcPr>
            <w:tcW w:w="1741" w:type="dxa"/>
            <w:shd w:val="clear" w:color="auto" w:fill="auto"/>
          </w:tcPr>
          <w:p w14:paraId="3BA219CF"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(NOTE)</w:t>
            </w:r>
          </w:p>
        </w:tc>
        <w:tc>
          <w:tcPr>
            <w:tcW w:w="1351" w:type="dxa"/>
          </w:tcPr>
          <w:p w14:paraId="64982A6B" w14:textId="77777777" w:rsidR="00F3627E" w:rsidRPr="00B37370" w:rsidRDefault="00F3627E" w:rsidP="0013338C">
            <w:pPr>
              <w:keepNext/>
              <w:keepLines/>
              <w:spacing w:after="0"/>
              <w:rPr>
                <w:rFonts w:ascii="Arial" w:eastAsia="SimSun" w:hAnsi="Arial"/>
                <w:sz w:val="18"/>
              </w:rPr>
            </w:pPr>
          </w:p>
        </w:tc>
      </w:tr>
      <w:tr w:rsidR="00F3627E" w:rsidRPr="00B37370" w14:paraId="2A7FFD65" w14:textId="77777777" w:rsidTr="0013338C">
        <w:trPr>
          <w:cantSplit/>
          <w:jc w:val="center"/>
        </w:trPr>
        <w:tc>
          <w:tcPr>
            <w:tcW w:w="1741" w:type="dxa"/>
            <w:shd w:val="clear" w:color="auto" w:fill="auto"/>
          </w:tcPr>
          <w:p w14:paraId="6ADD5B8C"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c>
          <w:tcPr>
            <w:tcW w:w="1351" w:type="dxa"/>
          </w:tcPr>
          <w:p w14:paraId="2BAD180A" w14:textId="77777777" w:rsidR="00F3627E" w:rsidRPr="00B37370" w:rsidRDefault="00F3627E" w:rsidP="0013338C">
            <w:pPr>
              <w:keepNext/>
              <w:keepLines/>
              <w:spacing w:after="0"/>
              <w:rPr>
                <w:rFonts w:ascii="Arial" w:eastAsia="SimSun" w:hAnsi="Arial"/>
                <w:sz w:val="18"/>
              </w:rPr>
            </w:pPr>
          </w:p>
        </w:tc>
      </w:tr>
      <w:tr w:rsidR="00F3627E" w:rsidRPr="00B37370" w14:paraId="64ECEBF0" w14:textId="77777777" w:rsidTr="0013338C">
        <w:trPr>
          <w:cantSplit/>
          <w:jc w:val="center"/>
        </w:trPr>
        <w:tc>
          <w:tcPr>
            <w:tcW w:w="1741" w:type="dxa"/>
            <w:shd w:val="clear" w:color="auto" w:fill="auto"/>
          </w:tcPr>
          <w:p w14:paraId="0B28C34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c>
          <w:tcPr>
            <w:tcW w:w="1351" w:type="dxa"/>
          </w:tcPr>
          <w:p w14:paraId="06AAE3AC" w14:textId="77777777" w:rsidR="00F3627E" w:rsidRPr="00B37370" w:rsidRDefault="00F3627E" w:rsidP="0013338C">
            <w:pPr>
              <w:keepNext/>
              <w:keepLines/>
              <w:spacing w:after="0"/>
              <w:rPr>
                <w:rFonts w:ascii="Arial" w:eastAsia="SimSun" w:hAnsi="Arial"/>
                <w:sz w:val="18"/>
              </w:rPr>
            </w:pPr>
          </w:p>
        </w:tc>
      </w:tr>
      <w:tr w:rsidR="00F3627E" w:rsidRPr="00B37370" w14:paraId="08E3487B" w14:textId="77777777" w:rsidTr="0013338C">
        <w:trPr>
          <w:cantSplit/>
          <w:jc w:val="center"/>
        </w:trPr>
        <w:tc>
          <w:tcPr>
            <w:tcW w:w="1741" w:type="dxa"/>
            <w:shd w:val="clear" w:color="auto" w:fill="auto"/>
          </w:tcPr>
          <w:p w14:paraId="702447B4"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F3627E" w:rsidRPr="00B37370" w:rsidRDefault="00F3627E" w:rsidP="0013338C">
            <w:pPr>
              <w:keepNext/>
              <w:keepLines/>
              <w:spacing w:after="0"/>
              <w:rPr>
                <w:rFonts w:ascii="Arial" w:eastAsia="SimSun" w:hAnsi="Arial"/>
                <w:sz w:val="18"/>
              </w:rPr>
            </w:pPr>
          </w:p>
        </w:tc>
      </w:tr>
      <w:tr w:rsidR="00F3627E" w:rsidRPr="00B37370" w14:paraId="6153C253" w14:textId="77777777" w:rsidTr="0013338C">
        <w:trPr>
          <w:cantSplit/>
          <w:jc w:val="center"/>
        </w:trPr>
        <w:tc>
          <w:tcPr>
            <w:tcW w:w="1741" w:type="dxa"/>
            <w:shd w:val="clear" w:color="auto" w:fill="auto"/>
          </w:tcPr>
          <w:p w14:paraId="1260407F" w14:textId="77777777" w:rsidR="00F3627E" w:rsidRDefault="00F3627E" w:rsidP="0013338C">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F3627E"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F3627E"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F3627E"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7777777" w:rsidR="00F3627E" w:rsidRDefault="00F3627E" w:rsidP="0013338C">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c>
          <w:tcPr>
            <w:tcW w:w="1351" w:type="dxa"/>
          </w:tcPr>
          <w:p w14:paraId="6C4D0207" w14:textId="77777777" w:rsidR="00F3627E" w:rsidRPr="00B37370" w:rsidRDefault="00F3627E" w:rsidP="0013338C">
            <w:pPr>
              <w:keepNext/>
              <w:keepLines/>
              <w:spacing w:after="0"/>
              <w:rPr>
                <w:rFonts w:ascii="Arial" w:eastAsia="SimSun" w:hAnsi="Arial"/>
                <w:sz w:val="18"/>
              </w:rPr>
            </w:pPr>
          </w:p>
        </w:tc>
      </w:tr>
      <w:tr w:rsidR="00F3627E" w:rsidRPr="00B37370" w14:paraId="339D344A" w14:textId="77777777" w:rsidTr="0013338C">
        <w:trPr>
          <w:cantSplit/>
          <w:jc w:val="center"/>
        </w:trPr>
        <w:tc>
          <w:tcPr>
            <w:tcW w:w="9721" w:type="dxa"/>
            <w:gridSpan w:val="6"/>
            <w:shd w:val="clear" w:color="auto" w:fill="auto"/>
          </w:tcPr>
          <w:p w14:paraId="6552C6B0" w14:textId="77777777" w:rsidR="00F3627E" w:rsidRPr="00B37370" w:rsidRDefault="00F3627E" w:rsidP="0013338C">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77777777" w:rsidR="00F3627E" w:rsidRPr="006D1825" w:rsidRDefault="00F3627E" w:rsidP="006D1825">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55EF57C9" w14:textId="7F69C753" w:rsidR="00F3627E" w:rsidRPr="00B37370" w:rsidRDefault="00F3627E" w:rsidP="006D1825">
      <w:pPr>
        <w:pStyle w:val="Heading4"/>
        <w:rPr>
          <w:rFonts w:eastAsia="SimSun"/>
        </w:rPr>
      </w:pPr>
      <w:bookmarkStart w:id="1073" w:name="_Toc192836485"/>
      <w:bookmarkStart w:id="1074" w:name="_Toc20070417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073"/>
      <w:bookmarkEnd w:id="1074"/>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13338C">
        <w:trPr>
          <w:cantSplit/>
          <w:jc w:val="center"/>
        </w:trPr>
        <w:tc>
          <w:tcPr>
            <w:tcW w:w="1741" w:type="dxa"/>
            <w:shd w:val="clear" w:color="000000" w:fill="C0C0C0"/>
          </w:tcPr>
          <w:p w14:paraId="6F69F479"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13338C">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13338C">
        <w:trPr>
          <w:cantSplit/>
          <w:jc w:val="center"/>
        </w:trPr>
        <w:tc>
          <w:tcPr>
            <w:tcW w:w="1741" w:type="dxa"/>
            <w:shd w:val="clear" w:color="auto" w:fill="auto"/>
          </w:tcPr>
          <w:p w14:paraId="58D620A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13338C">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13338C">
            <w:pPr>
              <w:keepNext/>
              <w:keepLines/>
              <w:spacing w:after="0"/>
              <w:rPr>
                <w:rFonts w:ascii="Arial" w:eastAsia="SimSun" w:hAnsi="Arial"/>
                <w:sz w:val="18"/>
              </w:rPr>
            </w:pPr>
          </w:p>
        </w:tc>
      </w:tr>
      <w:tr w:rsidR="00F3627E" w:rsidRPr="00B37370" w14:paraId="5B2418A5" w14:textId="77777777" w:rsidTr="0013338C">
        <w:trPr>
          <w:cantSplit/>
          <w:jc w:val="center"/>
        </w:trPr>
        <w:tc>
          <w:tcPr>
            <w:tcW w:w="1741" w:type="dxa"/>
            <w:shd w:val="clear" w:color="auto" w:fill="auto"/>
          </w:tcPr>
          <w:p w14:paraId="6980B2BA" w14:textId="77777777" w:rsidR="00F3627E" w:rsidRPr="00B37370" w:rsidRDefault="00F3627E" w:rsidP="0013338C">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13338C">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13338C">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13338C">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13338C">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13338C">
            <w:pPr>
              <w:keepNext/>
              <w:keepLines/>
              <w:spacing w:after="0"/>
              <w:rPr>
                <w:rFonts w:ascii="Arial" w:eastAsia="SimSun" w:hAnsi="Arial"/>
                <w:sz w:val="18"/>
              </w:rPr>
            </w:pPr>
          </w:p>
        </w:tc>
      </w:tr>
    </w:tbl>
    <w:p w14:paraId="12D25A18" w14:textId="77777777" w:rsidR="00F3627E" w:rsidRDefault="00F3627E" w:rsidP="00F3627E">
      <w:pPr>
        <w:rPr>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1075" w:name="_Toc24925800"/>
      <w:bookmarkStart w:id="1076" w:name="_Toc24925978"/>
      <w:bookmarkStart w:id="1077" w:name="_Toc24926154"/>
      <w:bookmarkStart w:id="1078" w:name="_Toc33964007"/>
      <w:bookmarkStart w:id="1079" w:name="_Toc33980763"/>
      <w:bookmarkStart w:id="1080" w:name="_Toc36462564"/>
      <w:bookmarkStart w:id="1081" w:name="_Toc36462760"/>
      <w:bookmarkStart w:id="1082" w:name="_Toc43025999"/>
      <w:bookmarkStart w:id="1083" w:name="_Toc49763533"/>
      <w:bookmarkStart w:id="1084" w:name="_Toc56754229"/>
      <w:bookmarkStart w:id="1085" w:name="_Toc88742996"/>
      <w:bookmarkStart w:id="1086" w:name="_Toc101253906"/>
      <w:bookmarkStart w:id="1087" w:name="_Toc101254345"/>
      <w:bookmarkStart w:id="1088" w:name="_Toc104112057"/>
      <w:bookmarkStart w:id="1089" w:name="_Toc104192234"/>
      <w:bookmarkStart w:id="1090" w:name="_Toc104192798"/>
      <w:bookmarkStart w:id="1091" w:name="_Toc133336176"/>
      <w:bookmarkStart w:id="1092" w:name="_Toc143984663"/>
      <w:bookmarkStart w:id="1093" w:name="_Toc144147439"/>
      <w:bookmarkStart w:id="1094" w:name="_Toc153885233"/>
      <w:bookmarkStart w:id="1095" w:name="_Toc177548767"/>
      <w:bookmarkStart w:id="1096" w:name="_Toc186725771"/>
      <w:bookmarkStart w:id="1097" w:name="_Toc192836486"/>
      <w:bookmarkStart w:id="1098" w:name="_Toc200704172"/>
      <w:r w:rsidRPr="001D2CEF">
        <w:t>5.3</w:t>
      </w:r>
      <w:r w:rsidRPr="001D2CEF">
        <w:tab/>
        <w:t>Data Types related to Subscription, Identification and Numbering</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1A0E818" w14:textId="77777777" w:rsidR="00E92CBF" w:rsidRPr="001D2CEF" w:rsidRDefault="00E92CBF" w:rsidP="00D362EB">
      <w:pPr>
        <w:pStyle w:val="Heading3"/>
      </w:pPr>
      <w:bookmarkStart w:id="1099" w:name="_Toc24925801"/>
      <w:bookmarkStart w:id="1100" w:name="_Toc24925979"/>
      <w:bookmarkStart w:id="1101" w:name="_Toc24926155"/>
      <w:bookmarkStart w:id="1102" w:name="_Toc33964008"/>
      <w:bookmarkStart w:id="1103" w:name="_Toc33980764"/>
      <w:bookmarkStart w:id="1104" w:name="_Toc36462565"/>
      <w:bookmarkStart w:id="1105" w:name="_Toc36462761"/>
      <w:bookmarkStart w:id="1106" w:name="_Toc43026000"/>
      <w:bookmarkStart w:id="1107" w:name="_Toc49763534"/>
      <w:bookmarkStart w:id="1108" w:name="_Toc56754230"/>
      <w:bookmarkStart w:id="1109" w:name="_Toc88742997"/>
      <w:bookmarkStart w:id="1110" w:name="_Toc101253907"/>
      <w:bookmarkStart w:id="1111" w:name="_Toc101254346"/>
      <w:bookmarkStart w:id="1112" w:name="_Toc104112058"/>
      <w:bookmarkStart w:id="1113" w:name="_Toc104192235"/>
      <w:bookmarkStart w:id="1114" w:name="_Toc104192799"/>
      <w:bookmarkStart w:id="1115" w:name="_Toc133336177"/>
      <w:bookmarkStart w:id="1116" w:name="_Toc143984664"/>
      <w:bookmarkStart w:id="1117" w:name="_Toc144147440"/>
      <w:bookmarkStart w:id="1118" w:name="_Toc153885234"/>
      <w:bookmarkStart w:id="1119" w:name="_Toc177548768"/>
      <w:bookmarkStart w:id="1120" w:name="_Toc186725772"/>
      <w:bookmarkStart w:id="1121" w:name="_Toc192836487"/>
      <w:bookmarkStart w:id="1122" w:name="_Toc200704173"/>
      <w:r w:rsidRPr="001D2CEF">
        <w:t>5.3.1</w:t>
      </w:r>
      <w:r w:rsidRPr="001D2CEF">
        <w:tab/>
        <w:t>Introduction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23" w:name="_Toc24925802"/>
      <w:bookmarkStart w:id="1124" w:name="_Toc24925980"/>
      <w:bookmarkStart w:id="1125" w:name="_Toc24926156"/>
      <w:bookmarkStart w:id="1126" w:name="_Toc33964009"/>
      <w:bookmarkStart w:id="1127" w:name="_Toc33980765"/>
      <w:bookmarkStart w:id="1128" w:name="_Toc36462566"/>
      <w:bookmarkStart w:id="1129" w:name="_Toc36462762"/>
      <w:bookmarkStart w:id="1130" w:name="_Toc43026001"/>
      <w:bookmarkStart w:id="1131" w:name="_Toc49763535"/>
      <w:bookmarkStart w:id="1132" w:name="_Toc56754231"/>
      <w:bookmarkStart w:id="1133" w:name="_Toc88742998"/>
      <w:bookmarkStart w:id="1134" w:name="_Toc101253908"/>
      <w:bookmarkStart w:id="1135" w:name="_Toc101254347"/>
      <w:bookmarkStart w:id="1136" w:name="_Toc104112059"/>
      <w:bookmarkStart w:id="1137" w:name="_Toc104192236"/>
      <w:bookmarkStart w:id="1138" w:name="_Toc104192800"/>
      <w:bookmarkStart w:id="1139" w:name="_Toc133336178"/>
      <w:bookmarkStart w:id="1140" w:name="_Toc143984665"/>
      <w:bookmarkStart w:id="1141" w:name="_Toc144147441"/>
      <w:bookmarkStart w:id="1142" w:name="_Toc153885235"/>
      <w:bookmarkStart w:id="1143" w:name="_Toc177548769"/>
      <w:bookmarkStart w:id="1144" w:name="_Toc186725773"/>
      <w:bookmarkStart w:id="1145" w:name="_Toc192836488"/>
      <w:bookmarkStart w:id="1146" w:name="_Toc200704174"/>
      <w:r w:rsidRPr="001D2CEF">
        <w:t>5.3.2</w:t>
      </w:r>
      <w:r w:rsidRPr="001D2CEF">
        <w:tab/>
        <w:t>Simple Data Types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47"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14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14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47"/>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14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150" w:name="_PERM_MCCTEMPBM_CRPT84370011___7"/>
            <w:bookmarkEnd w:id="114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150"/>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1151"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152" w:name="_Toc68196428"/>
            <w:bookmarkStart w:id="1153" w:name="_Toc59209096"/>
            <w:bookmarkStart w:id="1154" w:name="_Toc51951319"/>
            <w:bookmarkStart w:id="1155" w:name="_Toc45882769"/>
            <w:bookmarkStart w:id="1156" w:name="_Toc45282383"/>
            <w:bookmarkStart w:id="1157" w:name="_Toc34404487"/>
            <w:bookmarkStart w:id="1158" w:name="_Toc34388716"/>
            <w:bookmarkStart w:id="1159" w:name="_Toc138361565"/>
            <w:r>
              <w:t xml:space="preserve">is same as the </w:t>
            </w:r>
            <w:r w:rsidRPr="00C33F68">
              <w:t>Application layer ID</w:t>
            </w:r>
            <w:bookmarkEnd w:id="1151"/>
            <w:bookmarkEnd w:id="1152"/>
            <w:bookmarkEnd w:id="1153"/>
            <w:bookmarkEnd w:id="1154"/>
            <w:bookmarkEnd w:id="1155"/>
            <w:bookmarkEnd w:id="1156"/>
            <w:bookmarkEnd w:id="1157"/>
            <w:bookmarkEnd w:id="1158"/>
            <w:bookmarkEnd w:id="1159"/>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160" w:name="_Toc24925803"/>
      <w:bookmarkStart w:id="1161" w:name="_Toc24925981"/>
      <w:bookmarkStart w:id="1162" w:name="_Toc24926157"/>
      <w:bookmarkStart w:id="1163" w:name="_Toc33964010"/>
      <w:bookmarkStart w:id="1164" w:name="_Toc33980766"/>
      <w:bookmarkStart w:id="1165" w:name="_Toc36462567"/>
      <w:bookmarkStart w:id="1166" w:name="_Toc36462763"/>
      <w:bookmarkStart w:id="1167" w:name="_Toc43026002"/>
      <w:bookmarkStart w:id="1168" w:name="_Toc49763536"/>
      <w:bookmarkStart w:id="1169" w:name="_Toc56754232"/>
      <w:bookmarkStart w:id="1170" w:name="_Toc88742999"/>
      <w:bookmarkStart w:id="1171" w:name="_Toc101253909"/>
      <w:bookmarkStart w:id="1172" w:name="_Toc101254348"/>
      <w:bookmarkStart w:id="1173" w:name="_Toc104112060"/>
      <w:bookmarkStart w:id="1174" w:name="_Toc104192237"/>
      <w:bookmarkStart w:id="1175" w:name="_Toc104192801"/>
      <w:bookmarkStart w:id="1176" w:name="_Toc133336179"/>
      <w:bookmarkStart w:id="1177" w:name="_Toc143984666"/>
      <w:bookmarkStart w:id="1178" w:name="_Toc144147442"/>
      <w:bookmarkStart w:id="1179" w:name="_Toc153885236"/>
      <w:bookmarkStart w:id="1180" w:name="_Toc177548770"/>
      <w:bookmarkStart w:id="1181" w:name="_Toc186725774"/>
      <w:bookmarkStart w:id="1182" w:name="_Toc192836489"/>
      <w:bookmarkStart w:id="1183" w:name="_Toc200704175"/>
      <w:r w:rsidRPr="001D2CEF">
        <w:t>5.3.3</w:t>
      </w:r>
      <w:r w:rsidRPr="001D2CEF">
        <w:tab/>
        <w:t>Enumerations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C33B67C" w14:textId="25EC8FAE" w:rsidR="00841A03" w:rsidRDefault="00841A03" w:rsidP="004B0F6D">
      <w:pPr>
        <w:pStyle w:val="Heading4"/>
      </w:pPr>
      <w:bookmarkStart w:id="1184" w:name="_Toc143984667"/>
      <w:bookmarkStart w:id="1185" w:name="_Toc144147443"/>
      <w:bookmarkStart w:id="1186" w:name="_Toc153885237"/>
      <w:bookmarkStart w:id="1187" w:name="_Toc177548771"/>
      <w:bookmarkStart w:id="1188" w:name="_Toc186725775"/>
      <w:bookmarkStart w:id="1189" w:name="_Toc192836490"/>
      <w:bookmarkStart w:id="1190" w:name="_Toc200704176"/>
      <w:r>
        <w:t>5.3.3.</w:t>
      </w:r>
      <w:r w:rsidRPr="00496DB9">
        <w:rPr>
          <w:lang w:eastAsia="zh-CN"/>
        </w:rPr>
        <w:t>1</w:t>
      </w:r>
      <w:r>
        <w:tab/>
        <w:t>Enumeration: GroupServiceId</w:t>
      </w:r>
      <w:bookmarkEnd w:id="1184"/>
      <w:bookmarkEnd w:id="1185"/>
      <w:bookmarkEnd w:id="1186"/>
      <w:bookmarkEnd w:id="1187"/>
      <w:bookmarkEnd w:id="1188"/>
      <w:bookmarkEnd w:id="1189"/>
      <w:bookmarkEnd w:id="119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191" w:name="_Toc24925804"/>
      <w:bookmarkStart w:id="1192" w:name="_Toc24925982"/>
      <w:bookmarkStart w:id="1193" w:name="_Toc24926158"/>
      <w:bookmarkStart w:id="1194" w:name="_Toc33964011"/>
      <w:bookmarkStart w:id="1195" w:name="_Toc33980767"/>
      <w:bookmarkStart w:id="1196" w:name="_Toc36462568"/>
      <w:bookmarkStart w:id="1197" w:name="_Toc36462764"/>
      <w:bookmarkStart w:id="1198" w:name="_Toc43026003"/>
      <w:bookmarkStart w:id="1199" w:name="_Toc49763537"/>
      <w:bookmarkStart w:id="1200" w:name="_Toc56754233"/>
      <w:bookmarkStart w:id="1201" w:name="_Toc88743000"/>
      <w:bookmarkStart w:id="1202" w:name="_Toc101253910"/>
      <w:bookmarkStart w:id="1203" w:name="_Toc101254349"/>
      <w:bookmarkStart w:id="1204" w:name="_Toc104112061"/>
      <w:bookmarkStart w:id="1205" w:name="_Toc104192238"/>
      <w:bookmarkStart w:id="1206" w:name="_Toc104192802"/>
      <w:bookmarkStart w:id="1207" w:name="_Toc133336180"/>
      <w:bookmarkStart w:id="1208" w:name="_Toc143984668"/>
      <w:bookmarkStart w:id="1209" w:name="_Toc144147444"/>
      <w:bookmarkStart w:id="1210" w:name="_Toc153885238"/>
      <w:bookmarkStart w:id="1211" w:name="_Toc177548772"/>
      <w:bookmarkStart w:id="1212" w:name="_Toc186725776"/>
      <w:bookmarkStart w:id="1213" w:name="_Toc192836491"/>
      <w:bookmarkStart w:id="1214" w:name="_Toc200704177"/>
      <w:r w:rsidRPr="001D2CEF">
        <w:t>5.3.4</w:t>
      </w:r>
      <w:r w:rsidRPr="001D2CEF">
        <w:tab/>
        <w:t>Structured Data Types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5B6D825" w14:textId="77777777" w:rsidR="00E92CBF" w:rsidRPr="001D2CEF" w:rsidRDefault="00E92CBF" w:rsidP="00D362EB">
      <w:pPr>
        <w:pStyle w:val="Heading4"/>
      </w:pPr>
      <w:bookmarkStart w:id="1215" w:name="_Toc24925805"/>
      <w:bookmarkStart w:id="1216" w:name="_Toc24925983"/>
      <w:bookmarkStart w:id="1217" w:name="_Toc24926159"/>
      <w:bookmarkStart w:id="1218" w:name="_Toc33964012"/>
      <w:bookmarkStart w:id="1219" w:name="_Toc33980768"/>
      <w:bookmarkStart w:id="1220" w:name="_Toc36462569"/>
      <w:bookmarkStart w:id="1221" w:name="_Toc36462765"/>
      <w:bookmarkStart w:id="1222" w:name="_Toc43026004"/>
      <w:bookmarkStart w:id="1223" w:name="_Toc49763538"/>
      <w:bookmarkStart w:id="1224" w:name="_Toc56754234"/>
      <w:bookmarkStart w:id="1225" w:name="_Toc88743001"/>
      <w:bookmarkStart w:id="1226" w:name="_Toc101253911"/>
      <w:bookmarkStart w:id="1227" w:name="_Toc101254350"/>
      <w:bookmarkStart w:id="1228" w:name="_Toc104112062"/>
      <w:bookmarkStart w:id="1229" w:name="_Toc104192239"/>
      <w:bookmarkStart w:id="1230" w:name="_Toc104192803"/>
      <w:bookmarkStart w:id="1231" w:name="_Toc133336181"/>
      <w:bookmarkStart w:id="1232" w:name="_Toc143984669"/>
      <w:bookmarkStart w:id="1233" w:name="_Toc144147445"/>
      <w:bookmarkStart w:id="1234" w:name="_Toc153885239"/>
      <w:bookmarkStart w:id="1235" w:name="_Toc177548773"/>
      <w:bookmarkStart w:id="1236" w:name="_Toc186725777"/>
      <w:bookmarkStart w:id="1237" w:name="_Toc192836492"/>
      <w:bookmarkStart w:id="1238" w:name="_Toc200704178"/>
      <w:r w:rsidRPr="001D2CEF">
        <w:t>5.3.4.1</w:t>
      </w:r>
      <w:r w:rsidRPr="001D2CEF">
        <w:tab/>
        <w:t>Type: Guami</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39" w:name="_Toc24925806"/>
      <w:bookmarkStart w:id="1240" w:name="_Toc24925984"/>
      <w:bookmarkStart w:id="1241" w:name="_Toc24926160"/>
      <w:bookmarkStart w:id="1242" w:name="_Toc33964013"/>
      <w:bookmarkStart w:id="1243" w:name="_Toc33980769"/>
      <w:bookmarkStart w:id="1244" w:name="_Toc36462570"/>
      <w:bookmarkStart w:id="1245" w:name="_Toc36462766"/>
      <w:bookmarkStart w:id="1246" w:name="_Toc43026005"/>
      <w:bookmarkStart w:id="1247" w:name="_Toc49763539"/>
      <w:bookmarkStart w:id="1248" w:name="_Toc56754235"/>
      <w:bookmarkStart w:id="1249" w:name="_Toc88743002"/>
      <w:bookmarkStart w:id="1250" w:name="_Toc101253912"/>
      <w:bookmarkStart w:id="1251" w:name="_Toc101254351"/>
      <w:bookmarkStart w:id="1252" w:name="_Toc104112063"/>
      <w:bookmarkStart w:id="1253" w:name="_Toc104192240"/>
      <w:bookmarkStart w:id="1254" w:name="_Toc104192804"/>
      <w:bookmarkStart w:id="1255" w:name="_Toc133336182"/>
      <w:bookmarkStart w:id="1256" w:name="_Toc143984670"/>
      <w:bookmarkStart w:id="1257" w:name="_Toc144147446"/>
      <w:bookmarkStart w:id="1258" w:name="_Toc153885240"/>
      <w:bookmarkStart w:id="1259" w:name="_Toc177548774"/>
      <w:bookmarkStart w:id="1260" w:name="_Toc186725778"/>
      <w:bookmarkStart w:id="1261" w:name="_Toc192836493"/>
      <w:bookmarkStart w:id="1262" w:name="_Toc200704179"/>
      <w:r w:rsidRPr="001D2CEF">
        <w:t>5.3.4.2</w:t>
      </w:r>
      <w:r w:rsidRPr="001D2CEF">
        <w:tab/>
        <w:t>Type: NetworkId</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263" w:name="_Toc24925807"/>
      <w:bookmarkStart w:id="1264" w:name="_Toc24925985"/>
      <w:bookmarkStart w:id="1265" w:name="_Toc24926161"/>
      <w:bookmarkStart w:id="1266" w:name="_Toc33964014"/>
      <w:bookmarkStart w:id="1267" w:name="_Toc33980770"/>
      <w:bookmarkStart w:id="1268" w:name="_Toc36462571"/>
      <w:bookmarkStart w:id="1269" w:name="_Toc36462767"/>
      <w:bookmarkStart w:id="1270" w:name="_Toc43026006"/>
      <w:bookmarkStart w:id="1271" w:name="_Toc49763540"/>
      <w:bookmarkStart w:id="1272" w:name="_Toc56754236"/>
      <w:bookmarkStart w:id="1273" w:name="_Toc88743003"/>
      <w:bookmarkStart w:id="1274" w:name="_Toc101253913"/>
      <w:bookmarkStart w:id="1275" w:name="_Toc101254352"/>
      <w:bookmarkStart w:id="1276" w:name="_Toc104112064"/>
      <w:bookmarkStart w:id="1277" w:name="_Toc104192241"/>
      <w:bookmarkStart w:id="1278" w:name="_Toc104192805"/>
      <w:bookmarkStart w:id="1279" w:name="_Toc133336183"/>
      <w:bookmarkStart w:id="1280" w:name="_Toc143984671"/>
      <w:bookmarkStart w:id="1281" w:name="_Toc144147447"/>
      <w:bookmarkStart w:id="1282" w:name="_Toc153885241"/>
      <w:bookmarkStart w:id="1283" w:name="_Toc177548775"/>
      <w:bookmarkStart w:id="1284" w:name="_Toc186725779"/>
      <w:bookmarkStart w:id="1285" w:name="_Toc192836494"/>
      <w:bookmarkStart w:id="1286" w:name="_Toc200704180"/>
      <w:r w:rsidRPr="001D2CEF">
        <w:t>5.3.4.3</w:t>
      </w:r>
      <w:r w:rsidRPr="001D2CEF">
        <w:tab/>
        <w:t>Type: GuamiRm</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287" w:name="_Toc24925808"/>
      <w:bookmarkStart w:id="1288" w:name="_Toc24925986"/>
      <w:bookmarkStart w:id="1289" w:name="_Toc24926162"/>
      <w:bookmarkStart w:id="1290" w:name="_Toc33964015"/>
      <w:bookmarkStart w:id="1291" w:name="_Toc33980771"/>
      <w:bookmarkStart w:id="1292" w:name="_Toc36462572"/>
      <w:bookmarkStart w:id="1293" w:name="_Toc36462768"/>
      <w:bookmarkStart w:id="1294" w:name="_Toc43026007"/>
      <w:bookmarkStart w:id="1295" w:name="_Toc49763541"/>
      <w:bookmarkStart w:id="1296" w:name="_Toc56754237"/>
      <w:bookmarkStart w:id="1297" w:name="_Toc88743004"/>
      <w:bookmarkStart w:id="1298" w:name="_Toc101253914"/>
      <w:bookmarkStart w:id="1299" w:name="_Toc101254353"/>
      <w:bookmarkStart w:id="1300" w:name="_Toc104112065"/>
      <w:bookmarkStart w:id="1301" w:name="_Toc104192242"/>
      <w:bookmarkStart w:id="1302" w:name="_Toc104192806"/>
      <w:bookmarkStart w:id="1303" w:name="_Toc133336184"/>
      <w:bookmarkStart w:id="1304" w:name="_Toc143984672"/>
      <w:bookmarkStart w:id="1305" w:name="_Toc144147448"/>
      <w:bookmarkStart w:id="1306" w:name="_Toc153885242"/>
      <w:bookmarkStart w:id="1307" w:name="_Toc177548776"/>
      <w:bookmarkStart w:id="1308" w:name="_Toc186725780"/>
      <w:bookmarkStart w:id="1309" w:name="_Toc192836495"/>
      <w:bookmarkStart w:id="1310" w:name="_Toc200704181"/>
      <w:r w:rsidRPr="001D2CEF">
        <w:t>5.4</w:t>
      </w:r>
      <w:r w:rsidRPr="001D2CEF">
        <w:tab/>
        <w:t>Data Types related to 5G Network</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8D737C5" w14:textId="77777777" w:rsidR="00E92CBF" w:rsidRPr="001D2CEF" w:rsidRDefault="00E92CBF" w:rsidP="00D362EB">
      <w:pPr>
        <w:pStyle w:val="Heading3"/>
      </w:pPr>
      <w:bookmarkStart w:id="1311" w:name="_Toc24925809"/>
      <w:bookmarkStart w:id="1312" w:name="_Toc24925987"/>
      <w:bookmarkStart w:id="1313" w:name="_Toc24926163"/>
      <w:bookmarkStart w:id="1314" w:name="_Toc33964016"/>
      <w:bookmarkStart w:id="1315" w:name="_Toc33980772"/>
      <w:bookmarkStart w:id="1316" w:name="_Toc36462573"/>
      <w:bookmarkStart w:id="1317" w:name="_Toc36462769"/>
      <w:bookmarkStart w:id="1318" w:name="_Toc43026008"/>
      <w:bookmarkStart w:id="1319" w:name="_Toc49763542"/>
      <w:bookmarkStart w:id="1320" w:name="_Toc56754238"/>
      <w:bookmarkStart w:id="1321" w:name="_Toc88743005"/>
      <w:bookmarkStart w:id="1322" w:name="_Toc101253915"/>
      <w:bookmarkStart w:id="1323" w:name="_Toc101254354"/>
      <w:bookmarkStart w:id="1324" w:name="_Toc104112066"/>
      <w:bookmarkStart w:id="1325" w:name="_Toc104192243"/>
      <w:bookmarkStart w:id="1326" w:name="_Toc104192807"/>
      <w:bookmarkStart w:id="1327" w:name="_Toc133336185"/>
      <w:bookmarkStart w:id="1328" w:name="_Toc143984673"/>
      <w:bookmarkStart w:id="1329" w:name="_Toc144147449"/>
      <w:bookmarkStart w:id="1330" w:name="_Toc153885243"/>
      <w:bookmarkStart w:id="1331" w:name="_Toc177548777"/>
      <w:bookmarkStart w:id="1332" w:name="_Toc186725781"/>
      <w:bookmarkStart w:id="1333" w:name="_Toc192836496"/>
      <w:bookmarkStart w:id="1334" w:name="_Toc200704182"/>
      <w:r w:rsidRPr="001D2CEF">
        <w:t>5.4.1</w:t>
      </w:r>
      <w:r w:rsidRPr="001D2CEF">
        <w:tab/>
        <w:t>Introduction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35" w:name="_Toc24925810"/>
      <w:bookmarkStart w:id="1336" w:name="_Toc24925988"/>
      <w:bookmarkStart w:id="1337" w:name="_Toc24926164"/>
      <w:bookmarkStart w:id="1338" w:name="_Toc33964017"/>
      <w:bookmarkStart w:id="1339" w:name="_Toc33980773"/>
      <w:bookmarkStart w:id="1340" w:name="_Toc36462574"/>
      <w:bookmarkStart w:id="1341" w:name="_Toc36462770"/>
      <w:bookmarkStart w:id="1342" w:name="_Toc43026009"/>
      <w:bookmarkStart w:id="1343" w:name="_Toc49763543"/>
      <w:bookmarkStart w:id="1344" w:name="_Toc56754239"/>
      <w:bookmarkStart w:id="1345" w:name="_Toc88743006"/>
      <w:bookmarkStart w:id="1346" w:name="_Toc101253916"/>
      <w:bookmarkStart w:id="1347" w:name="_Toc101254355"/>
      <w:bookmarkStart w:id="1348" w:name="_Toc104112067"/>
      <w:bookmarkStart w:id="1349" w:name="_Toc104192244"/>
      <w:bookmarkStart w:id="1350" w:name="_Toc104192808"/>
      <w:bookmarkStart w:id="1351" w:name="_Toc133336186"/>
      <w:bookmarkStart w:id="1352" w:name="_Toc143984674"/>
      <w:bookmarkStart w:id="1353" w:name="_Toc144147450"/>
      <w:bookmarkStart w:id="1354" w:name="_Toc153885244"/>
      <w:bookmarkStart w:id="1355" w:name="_Toc177548778"/>
      <w:bookmarkStart w:id="1356" w:name="_Toc186725782"/>
      <w:bookmarkStart w:id="1357" w:name="_Toc192836497"/>
      <w:bookmarkStart w:id="1358" w:name="_Toc200704183"/>
      <w:r w:rsidRPr="001D2CEF">
        <w:t>5.4.2</w:t>
      </w:r>
      <w:r w:rsidRPr="001D2CEF">
        <w:tab/>
        <w:t>Simple Data Types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35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35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36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36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36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362" w:name="_MCCTEMPBM_CRPT84370017___2"/>
            <w:bookmarkEnd w:id="1361"/>
          </w:p>
          <w:bookmarkEnd w:id="1362"/>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36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36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36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36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36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36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366"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366"/>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36A2C"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36A2C" w:rsidRDefault="00C36A2C" w:rsidP="00C36A2C">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36A2C" w:rsidRDefault="00C36A2C" w:rsidP="00C36A2C">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36A2C" w:rsidRPr="001D2CEF" w:rsidRDefault="00C36A2C" w:rsidP="00C36A2C">
            <w:pPr>
              <w:pStyle w:val="TAN"/>
              <w:rPr>
                <w:rFonts w:cs="Arial"/>
                <w:szCs w:val="18"/>
              </w:rPr>
            </w:pPr>
          </w:p>
        </w:tc>
      </w:tr>
    </w:tbl>
    <w:p w14:paraId="4CA9C9C6" w14:textId="4445C272" w:rsidR="00E92CBF" w:rsidRDefault="00E92CBF" w:rsidP="00E92CBF"/>
    <w:p w14:paraId="498EB909" w14:textId="77777777" w:rsidR="00C36A2C" w:rsidRPr="00460B21" w:rsidRDefault="00C36A2C" w:rsidP="00C36A2C">
      <w:pPr>
        <w:pStyle w:val="EditorsNote"/>
      </w:pPr>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p>
    <w:p w14:paraId="43417671" w14:textId="77777777" w:rsidR="00C36A2C" w:rsidRPr="001D2CEF" w:rsidRDefault="00C36A2C"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367" w:name="_Toc24925811"/>
      <w:bookmarkStart w:id="1368" w:name="_Toc24925989"/>
      <w:bookmarkStart w:id="1369" w:name="_Toc24926165"/>
      <w:bookmarkStart w:id="1370" w:name="_Toc33964018"/>
      <w:bookmarkStart w:id="1371" w:name="_Toc33980774"/>
      <w:bookmarkStart w:id="1372" w:name="_Toc36462575"/>
      <w:bookmarkStart w:id="1373" w:name="_Toc36462771"/>
      <w:bookmarkStart w:id="1374" w:name="_Toc43026010"/>
      <w:bookmarkStart w:id="1375" w:name="_Toc49763544"/>
      <w:bookmarkStart w:id="1376" w:name="_Toc56754240"/>
      <w:bookmarkStart w:id="1377" w:name="_Toc88743007"/>
      <w:bookmarkStart w:id="1378" w:name="_Toc101253917"/>
      <w:bookmarkStart w:id="1379" w:name="_Toc101254356"/>
      <w:bookmarkStart w:id="1380" w:name="_Toc104112068"/>
      <w:bookmarkStart w:id="1381" w:name="_Toc104192245"/>
      <w:bookmarkStart w:id="1382" w:name="_Toc104192809"/>
      <w:bookmarkStart w:id="1383" w:name="_Toc133336187"/>
      <w:bookmarkStart w:id="1384" w:name="_Toc143984675"/>
      <w:bookmarkStart w:id="1385" w:name="_Toc144147451"/>
      <w:bookmarkStart w:id="1386" w:name="_Toc153885245"/>
      <w:bookmarkStart w:id="1387" w:name="_Toc177548779"/>
      <w:bookmarkStart w:id="1388" w:name="_Toc186725783"/>
      <w:bookmarkStart w:id="1389" w:name="_Toc192836498"/>
      <w:bookmarkStart w:id="1390" w:name="_Toc200704184"/>
      <w:r w:rsidRPr="00F11966">
        <w:lastRenderedPageBreak/>
        <w:t>5.4.3</w:t>
      </w:r>
      <w:r w:rsidRPr="00F11966">
        <w:tab/>
        <w:t>Enumerations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17D6F02" w14:textId="77777777" w:rsidR="00E92CBF" w:rsidRPr="00F11966" w:rsidRDefault="00E92CBF" w:rsidP="00D362EB">
      <w:pPr>
        <w:pStyle w:val="Heading4"/>
      </w:pPr>
      <w:bookmarkStart w:id="1391" w:name="_Toc24925812"/>
      <w:bookmarkStart w:id="1392" w:name="_Toc24925990"/>
      <w:bookmarkStart w:id="1393" w:name="_Toc24926166"/>
      <w:bookmarkStart w:id="1394" w:name="_Toc33964019"/>
      <w:bookmarkStart w:id="1395" w:name="_Toc33980775"/>
      <w:bookmarkStart w:id="1396" w:name="_Toc36462576"/>
      <w:bookmarkStart w:id="1397" w:name="_Toc36462772"/>
      <w:bookmarkStart w:id="1398" w:name="_Toc43026011"/>
      <w:bookmarkStart w:id="1399" w:name="_Toc49763545"/>
      <w:bookmarkStart w:id="1400" w:name="_Toc56754241"/>
      <w:bookmarkStart w:id="1401" w:name="_Toc88743008"/>
      <w:bookmarkStart w:id="1402" w:name="_Toc101253918"/>
      <w:bookmarkStart w:id="1403" w:name="_Toc101254357"/>
      <w:bookmarkStart w:id="1404" w:name="_Toc104112069"/>
      <w:bookmarkStart w:id="1405" w:name="_Toc104192246"/>
      <w:bookmarkStart w:id="1406" w:name="_Toc104192810"/>
      <w:bookmarkStart w:id="1407" w:name="_Toc133336188"/>
      <w:bookmarkStart w:id="1408" w:name="_Toc143984676"/>
      <w:bookmarkStart w:id="1409" w:name="_Toc144147452"/>
      <w:bookmarkStart w:id="1410" w:name="_Toc153885246"/>
      <w:bookmarkStart w:id="1411" w:name="_Toc177548780"/>
      <w:bookmarkStart w:id="1412" w:name="_Toc186725784"/>
      <w:bookmarkStart w:id="1413" w:name="_Toc192836499"/>
      <w:bookmarkStart w:id="1414" w:name="_Toc200704185"/>
      <w:r w:rsidRPr="00F11966">
        <w:t>5.4.3.1</w:t>
      </w:r>
      <w:r w:rsidRPr="00F11966">
        <w:tab/>
        <w:t>Enumeration: AccessType</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15" w:name="_Toc24925813"/>
      <w:bookmarkStart w:id="1416" w:name="_Toc24925991"/>
      <w:bookmarkStart w:id="1417" w:name="_Toc24926167"/>
      <w:bookmarkStart w:id="1418" w:name="_Toc33964020"/>
      <w:bookmarkStart w:id="1419" w:name="_Toc33980776"/>
      <w:bookmarkStart w:id="1420" w:name="_Toc36462577"/>
      <w:bookmarkStart w:id="1421" w:name="_Toc36462773"/>
      <w:bookmarkStart w:id="1422" w:name="_Toc43026012"/>
      <w:bookmarkStart w:id="1423" w:name="_Toc49763546"/>
      <w:bookmarkStart w:id="1424" w:name="_Toc56754242"/>
      <w:bookmarkStart w:id="1425" w:name="_Toc88743009"/>
      <w:bookmarkStart w:id="1426" w:name="_Toc101253919"/>
      <w:bookmarkStart w:id="1427" w:name="_Toc101254358"/>
      <w:bookmarkStart w:id="1428" w:name="_Toc104112070"/>
      <w:bookmarkStart w:id="1429" w:name="_Toc104192247"/>
      <w:bookmarkStart w:id="1430" w:name="_Toc104192811"/>
      <w:bookmarkStart w:id="1431" w:name="_Toc133336189"/>
      <w:bookmarkStart w:id="1432" w:name="_Toc143984677"/>
      <w:bookmarkStart w:id="1433" w:name="_Toc144147453"/>
      <w:bookmarkStart w:id="1434" w:name="_Toc153885247"/>
      <w:bookmarkStart w:id="1435" w:name="_Toc177548781"/>
      <w:bookmarkStart w:id="1436" w:name="_Toc186725785"/>
      <w:bookmarkStart w:id="1437" w:name="_Toc192836500"/>
      <w:bookmarkStart w:id="1438" w:name="_Toc200704186"/>
      <w:r w:rsidRPr="00F11966">
        <w:lastRenderedPageBreak/>
        <w:t>5.4.3.2</w:t>
      </w:r>
      <w:r w:rsidRPr="00F11966">
        <w:tab/>
        <w:t>Enumeration: RatType</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439" w:name="_Toc24925814"/>
      <w:bookmarkStart w:id="1440" w:name="_Toc24925992"/>
      <w:bookmarkStart w:id="1441" w:name="_Toc24926168"/>
      <w:bookmarkStart w:id="1442" w:name="_Toc33964021"/>
      <w:bookmarkStart w:id="1443" w:name="_Toc33980777"/>
      <w:bookmarkStart w:id="1444" w:name="_Toc36462578"/>
      <w:bookmarkStart w:id="1445" w:name="_Toc36462774"/>
      <w:bookmarkStart w:id="1446" w:name="_Toc43026013"/>
      <w:bookmarkStart w:id="1447" w:name="_Toc49763547"/>
      <w:bookmarkStart w:id="1448" w:name="_Toc56754243"/>
      <w:bookmarkStart w:id="1449" w:name="_Toc88743010"/>
      <w:bookmarkStart w:id="1450" w:name="_Toc101253920"/>
      <w:bookmarkStart w:id="1451" w:name="_Toc101254359"/>
      <w:bookmarkStart w:id="1452" w:name="_Toc104112071"/>
      <w:bookmarkStart w:id="1453" w:name="_Toc104192248"/>
      <w:bookmarkStart w:id="1454" w:name="_Toc104192812"/>
      <w:bookmarkStart w:id="1455" w:name="_Toc133336190"/>
      <w:bookmarkStart w:id="1456" w:name="_Toc143984678"/>
      <w:bookmarkStart w:id="1457" w:name="_Toc144147454"/>
      <w:bookmarkStart w:id="1458" w:name="_Toc153885248"/>
      <w:bookmarkStart w:id="1459" w:name="_Toc177548782"/>
      <w:bookmarkStart w:id="1460" w:name="_Toc186725786"/>
      <w:bookmarkStart w:id="1461" w:name="_Toc192836501"/>
      <w:bookmarkStart w:id="1462" w:name="_Toc200704187"/>
      <w:r w:rsidRPr="00F11966">
        <w:t>5.4.3.3</w:t>
      </w:r>
      <w:r w:rsidRPr="00F11966">
        <w:tab/>
        <w:t>Enumeration: PduSessionType</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463" w:name="_Toc24925815"/>
      <w:bookmarkStart w:id="1464" w:name="_Toc24925993"/>
      <w:bookmarkStart w:id="1465" w:name="_Toc24926169"/>
      <w:bookmarkStart w:id="1466" w:name="_Toc33964022"/>
      <w:bookmarkStart w:id="1467" w:name="_Toc33980778"/>
      <w:bookmarkStart w:id="1468" w:name="_Toc36462579"/>
      <w:bookmarkStart w:id="1469" w:name="_Toc36462775"/>
      <w:bookmarkStart w:id="1470" w:name="_Toc43026014"/>
      <w:bookmarkStart w:id="1471" w:name="_Toc49763548"/>
      <w:bookmarkStart w:id="1472" w:name="_Toc56754244"/>
      <w:bookmarkStart w:id="1473" w:name="_Toc88743011"/>
      <w:bookmarkStart w:id="1474" w:name="_Toc101253921"/>
      <w:bookmarkStart w:id="1475" w:name="_Toc101254360"/>
      <w:bookmarkStart w:id="1476" w:name="_Toc104112072"/>
      <w:bookmarkStart w:id="1477" w:name="_Toc104192249"/>
      <w:bookmarkStart w:id="1478" w:name="_Toc104192813"/>
      <w:bookmarkStart w:id="1479" w:name="_Toc133336191"/>
      <w:bookmarkStart w:id="1480" w:name="_Toc143984679"/>
      <w:bookmarkStart w:id="1481" w:name="_Toc144147455"/>
      <w:bookmarkStart w:id="1482" w:name="_Toc153885249"/>
      <w:bookmarkStart w:id="1483" w:name="_Toc177548783"/>
      <w:bookmarkStart w:id="1484" w:name="_Toc186725787"/>
      <w:bookmarkStart w:id="1485" w:name="_Toc192836502"/>
      <w:bookmarkStart w:id="1486" w:name="_Toc200704188"/>
      <w:r w:rsidRPr="00F11966">
        <w:t>5.4.3.4</w:t>
      </w:r>
      <w:r w:rsidRPr="00F11966">
        <w:tab/>
        <w:t>Enumeration: UpIntegrity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487" w:name="_Toc24925816"/>
      <w:bookmarkStart w:id="1488" w:name="_Toc24925994"/>
      <w:bookmarkStart w:id="1489" w:name="_Toc24926170"/>
      <w:bookmarkStart w:id="1490" w:name="_Toc33964023"/>
      <w:bookmarkStart w:id="1491" w:name="_Toc33980779"/>
      <w:bookmarkStart w:id="1492" w:name="_Toc36462580"/>
      <w:bookmarkStart w:id="1493" w:name="_Toc36462776"/>
      <w:bookmarkStart w:id="1494" w:name="_Toc43026015"/>
      <w:bookmarkStart w:id="1495" w:name="_Toc49763549"/>
      <w:bookmarkStart w:id="1496" w:name="_Toc56754245"/>
      <w:bookmarkStart w:id="1497" w:name="_Toc88743012"/>
      <w:bookmarkStart w:id="1498" w:name="_Toc101253922"/>
      <w:bookmarkStart w:id="1499" w:name="_Toc101254361"/>
      <w:bookmarkStart w:id="1500" w:name="_Toc104112073"/>
      <w:bookmarkStart w:id="1501" w:name="_Toc104192250"/>
      <w:bookmarkStart w:id="1502" w:name="_Toc104192814"/>
      <w:bookmarkStart w:id="1503" w:name="_Toc133336192"/>
      <w:bookmarkStart w:id="1504" w:name="_Toc143984680"/>
      <w:bookmarkStart w:id="1505" w:name="_Toc144147456"/>
      <w:bookmarkStart w:id="1506" w:name="_Toc153885250"/>
      <w:bookmarkStart w:id="1507" w:name="_Toc177548784"/>
      <w:bookmarkStart w:id="1508" w:name="_Toc186725788"/>
      <w:bookmarkStart w:id="1509" w:name="_Toc192836503"/>
      <w:bookmarkStart w:id="1510" w:name="_Toc200704189"/>
      <w:r w:rsidRPr="00F11966">
        <w:t>5.4.3.5</w:t>
      </w:r>
      <w:r w:rsidRPr="00F11966">
        <w:tab/>
        <w:t>Enumeration: UpConfidentiality</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11" w:name="_Toc24925817"/>
      <w:bookmarkStart w:id="1512" w:name="_Toc24925995"/>
      <w:bookmarkStart w:id="1513" w:name="_Toc24926171"/>
      <w:bookmarkStart w:id="1514" w:name="_Toc33964024"/>
      <w:bookmarkStart w:id="1515" w:name="_Toc33980780"/>
      <w:bookmarkStart w:id="1516" w:name="_Toc36462581"/>
      <w:bookmarkStart w:id="1517" w:name="_Toc36462777"/>
      <w:bookmarkStart w:id="1518" w:name="_Toc43026016"/>
      <w:bookmarkStart w:id="1519" w:name="_Toc49763550"/>
      <w:bookmarkStart w:id="1520" w:name="_Toc56754246"/>
      <w:bookmarkStart w:id="1521" w:name="_Toc88743013"/>
      <w:bookmarkStart w:id="1522" w:name="_Toc101253923"/>
      <w:bookmarkStart w:id="1523" w:name="_Toc101254362"/>
      <w:bookmarkStart w:id="1524" w:name="_Toc104112074"/>
      <w:bookmarkStart w:id="1525" w:name="_Toc104192251"/>
      <w:bookmarkStart w:id="1526" w:name="_Toc104192815"/>
      <w:bookmarkStart w:id="1527" w:name="_Toc133336193"/>
      <w:bookmarkStart w:id="1528" w:name="_Toc143984681"/>
      <w:bookmarkStart w:id="1529" w:name="_Toc144147457"/>
      <w:bookmarkStart w:id="1530" w:name="_Toc153885251"/>
      <w:bookmarkStart w:id="1531" w:name="_Toc177548785"/>
      <w:bookmarkStart w:id="1532" w:name="_Toc186725789"/>
      <w:bookmarkStart w:id="1533" w:name="_Toc192836504"/>
      <w:bookmarkStart w:id="1534" w:name="_Toc200704190"/>
      <w:r w:rsidRPr="00F11966">
        <w:t>5.4.3.6</w:t>
      </w:r>
      <w:r w:rsidRPr="00F11966">
        <w:tab/>
        <w:t>Enumeration: SscMode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535" w:name="_Toc24925818"/>
      <w:bookmarkStart w:id="1536" w:name="_Toc24925996"/>
      <w:bookmarkStart w:id="1537" w:name="_Toc24926172"/>
      <w:bookmarkStart w:id="1538" w:name="_Toc33964025"/>
      <w:bookmarkStart w:id="1539" w:name="_Toc33980781"/>
      <w:bookmarkStart w:id="1540" w:name="_Toc36462582"/>
      <w:bookmarkStart w:id="1541" w:name="_Toc36462778"/>
      <w:bookmarkStart w:id="1542" w:name="_Toc43026017"/>
      <w:bookmarkStart w:id="1543" w:name="_Toc49763551"/>
      <w:bookmarkStart w:id="1544" w:name="_Toc56754247"/>
      <w:bookmarkStart w:id="1545" w:name="_Toc88743014"/>
      <w:bookmarkStart w:id="1546" w:name="_Toc101253924"/>
      <w:bookmarkStart w:id="1547" w:name="_Toc101254363"/>
      <w:bookmarkStart w:id="1548" w:name="_Toc104112075"/>
      <w:bookmarkStart w:id="1549" w:name="_Toc104192252"/>
      <w:bookmarkStart w:id="1550" w:name="_Toc104192816"/>
      <w:bookmarkStart w:id="1551" w:name="_Toc133336194"/>
      <w:bookmarkStart w:id="1552" w:name="_Toc143984682"/>
      <w:bookmarkStart w:id="1553" w:name="_Toc144147458"/>
      <w:bookmarkStart w:id="1554" w:name="_Toc153885252"/>
      <w:bookmarkStart w:id="1555" w:name="_Toc177548786"/>
      <w:bookmarkStart w:id="1556" w:name="_Toc186725790"/>
      <w:bookmarkStart w:id="1557" w:name="_Toc192836505"/>
      <w:bookmarkStart w:id="1558" w:name="_Toc200704191"/>
      <w:r w:rsidRPr="00F11966">
        <w:rPr>
          <w:noProof/>
        </w:rPr>
        <w:t>5.4.3.7</w:t>
      </w:r>
      <w:r w:rsidRPr="00F11966">
        <w:rPr>
          <w:noProof/>
        </w:rPr>
        <w:tab/>
        <w:t>Enumeration: DnaiChangeType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559" w:name="_Toc24925819"/>
      <w:bookmarkStart w:id="1560" w:name="_Toc24925997"/>
      <w:bookmarkStart w:id="1561" w:name="_Toc24926173"/>
      <w:bookmarkStart w:id="1562" w:name="_Toc33964026"/>
      <w:bookmarkStart w:id="1563" w:name="_Toc33980782"/>
      <w:bookmarkStart w:id="1564" w:name="_Toc36462583"/>
      <w:bookmarkStart w:id="1565" w:name="_Toc36462779"/>
      <w:bookmarkStart w:id="1566" w:name="_Toc43026018"/>
      <w:bookmarkStart w:id="1567" w:name="_Toc49763552"/>
      <w:bookmarkStart w:id="1568" w:name="_Toc56754248"/>
      <w:bookmarkStart w:id="1569" w:name="_Toc88743015"/>
      <w:bookmarkStart w:id="1570" w:name="_Toc101253925"/>
      <w:bookmarkStart w:id="1571" w:name="_Toc101254364"/>
      <w:bookmarkStart w:id="1572" w:name="_Toc104112076"/>
      <w:bookmarkStart w:id="1573" w:name="_Toc104192253"/>
      <w:bookmarkStart w:id="1574" w:name="_Toc104192817"/>
      <w:bookmarkStart w:id="1575" w:name="_Toc133336195"/>
      <w:bookmarkStart w:id="1576" w:name="_Toc143984683"/>
      <w:bookmarkStart w:id="1577" w:name="_Toc144147459"/>
      <w:bookmarkStart w:id="1578" w:name="_Toc153885253"/>
      <w:bookmarkStart w:id="1579" w:name="_Toc177548787"/>
      <w:bookmarkStart w:id="1580" w:name="_Toc186725791"/>
      <w:bookmarkStart w:id="1581" w:name="_Toc192836506"/>
      <w:bookmarkStart w:id="1582" w:name="_Toc200704192"/>
      <w:r w:rsidRPr="00F11966">
        <w:t>5.4.3.8</w:t>
      </w:r>
      <w:r w:rsidRPr="00F11966">
        <w:tab/>
        <w:t>Enumeration: RestrictionType</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583" w:name="_Toc24925820"/>
      <w:bookmarkStart w:id="1584" w:name="_Toc24925998"/>
      <w:bookmarkStart w:id="1585" w:name="_Toc24926174"/>
      <w:bookmarkStart w:id="1586" w:name="_Toc33964027"/>
      <w:bookmarkStart w:id="1587" w:name="_Toc33980783"/>
      <w:bookmarkStart w:id="1588" w:name="_Toc36462584"/>
      <w:bookmarkStart w:id="1589" w:name="_Toc36462780"/>
      <w:bookmarkStart w:id="1590" w:name="_Toc43026019"/>
      <w:bookmarkStart w:id="1591" w:name="_Toc49763553"/>
      <w:bookmarkStart w:id="1592" w:name="_Toc56754249"/>
      <w:bookmarkStart w:id="1593" w:name="_Toc88743016"/>
      <w:bookmarkStart w:id="1594" w:name="_Toc101253926"/>
      <w:bookmarkStart w:id="1595" w:name="_Toc101254365"/>
      <w:bookmarkStart w:id="1596" w:name="_Toc104112077"/>
      <w:bookmarkStart w:id="1597" w:name="_Toc104192254"/>
      <w:bookmarkStart w:id="1598" w:name="_Toc104192818"/>
      <w:bookmarkStart w:id="1599" w:name="_Toc133336196"/>
      <w:bookmarkStart w:id="1600" w:name="_Toc143984684"/>
      <w:bookmarkStart w:id="1601" w:name="_Toc144147460"/>
      <w:bookmarkStart w:id="1602" w:name="_Toc153885254"/>
      <w:bookmarkStart w:id="1603" w:name="_Toc177548788"/>
      <w:bookmarkStart w:id="1604" w:name="_Toc186725792"/>
      <w:bookmarkStart w:id="1605" w:name="_Toc192836507"/>
      <w:bookmarkStart w:id="1606" w:name="_Toc200704193"/>
      <w:r w:rsidRPr="00F11966">
        <w:t>5.4.3.9</w:t>
      </w:r>
      <w:r w:rsidRPr="00F11966">
        <w:tab/>
        <w:t>Enumeration: CoreNetworkType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07" w:name="_Toc24925821"/>
      <w:bookmarkStart w:id="1608" w:name="_Toc24925999"/>
      <w:bookmarkStart w:id="1609" w:name="_Toc24926175"/>
      <w:bookmarkStart w:id="1610" w:name="_Toc33964028"/>
      <w:bookmarkStart w:id="1611" w:name="_Toc33980784"/>
      <w:bookmarkStart w:id="1612" w:name="_Toc36462585"/>
      <w:bookmarkStart w:id="1613" w:name="_Toc36462781"/>
      <w:bookmarkStart w:id="1614" w:name="_Toc43026020"/>
      <w:bookmarkStart w:id="1615" w:name="_Toc49763554"/>
      <w:bookmarkStart w:id="1616" w:name="_Toc56754250"/>
      <w:bookmarkStart w:id="1617" w:name="_Toc88743017"/>
      <w:bookmarkStart w:id="1618" w:name="_Toc101253927"/>
      <w:bookmarkStart w:id="1619" w:name="_Toc101254366"/>
      <w:bookmarkStart w:id="1620" w:name="_Toc104112078"/>
      <w:bookmarkStart w:id="1621" w:name="_Toc104192255"/>
      <w:bookmarkStart w:id="1622" w:name="_Toc104192819"/>
      <w:bookmarkStart w:id="1623" w:name="_Toc133336197"/>
      <w:bookmarkStart w:id="1624" w:name="_Toc143984685"/>
      <w:bookmarkStart w:id="1625" w:name="_Toc144147461"/>
      <w:bookmarkStart w:id="1626" w:name="_Toc153885255"/>
      <w:bookmarkStart w:id="1627" w:name="_Toc177548789"/>
      <w:bookmarkStart w:id="1628" w:name="_Toc186725793"/>
      <w:bookmarkStart w:id="1629" w:name="_Toc192836508"/>
      <w:bookmarkStart w:id="1630" w:name="_Toc200704194"/>
      <w:r w:rsidRPr="00F11966">
        <w:t>5.4.3.10</w:t>
      </w:r>
      <w:r w:rsidRPr="00F11966">
        <w:tab/>
        <w:t>Enumeration: AccessTypeRm</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631" w:name="_Toc24925822"/>
      <w:bookmarkStart w:id="1632" w:name="_Toc24926000"/>
      <w:bookmarkStart w:id="1633" w:name="_Toc24926176"/>
      <w:bookmarkStart w:id="1634" w:name="_Toc33964029"/>
      <w:bookmarkStart w:id="1635" w:name="_Toc33980785"/>
      <w:bookmarkStart w:id="1636" w:name="_Toc36462586"/>
      <w:bookmarkStart w:id="1637" w:name="_Toc36462782"/>
      <w:bookmarkStart w:id="1638" w:name="_Toc43026021"/>
      <w:bookmarkStart w:id="1639" w:name="_Toc49763555"/>
      <w:bookmarkStart w:id="1640" w:name="_Toc56754251"/>
      <w:bookmarkStart w:id="1641" w:name="_Toc88743018"/>
      <w:bookmarkStart w:id="1642" w:name="_Toc101253928"/>
      <w:bookmarkStart w:id="1643" w:name="_Toc101254367"/>
      <w:bookmarkStart w:id="1644" w:name="_Toc104112079"/>
      <w:bookmarkStart w:id="1645" w:name="_Toc104192256"/>
      <w:bookmarkStart w:id="1646" w:name="_Toc104192820"/>
      <w:bookmarkStart w:id="1647" w:name="_Toc133336198"/>
      <w:bookmarkStart w:id="1648" w:name="_Toc143984686"/>
      <w:bookmarkStart w:id="1649" w:name="_Toc144147462"/>
      <w:bookmarkStart w:id="1650" w:name="_Toc153885256"/>
      <w:bookmarkStart w:id="1651" w:name="_Toc177548790"/>
      <w:bookmarkStart w:id="1652" w:name="_Toc186725794"/>
      <w:bookmarkStart w:id="1653" w:name="_Toc192836509"/>
      <w:bookmarkStart w:id="1654" w:name="_Toc200704195"/>
      <w:r w:rsidRPr="00F11966">
        <w:t>5.4.3.11</w:t>
      </w:r>
      <w:r w:rsidRPr="00F11966">
        <w:tab/>
        <w:t>Enumeration: RatTypeRm</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655" w:name="_Toc24925823"/>
      <w:bookmarkStart w:id="1656" w:name="_Toc24926001"/>
      <w:bookmarkStart w:id="1657" w:name="_Toc24926177"/>
      <w:bookmarkStart w:id="1658" w:name="_Toc33964030"/>
      <w:bookmarkStart w:id="1659" w:name="_Toc33980786"/>
      <w:bookmarkStart w:id="1660" w:name="_Toc36462587"/>
      <w:bookmarkStart w:id="1661" w:name="_Toc36462783"/>
      <w:bookmarkStart w:id="1662" w:name="_Toc43026022"/>
      <w:bookmarkStart w:id="1663" w:name="_Toc49763556"/>
      <w:bookmarkStart w:id="1664" w:name="_Toc56754252"/>
      <w:bookmarkStart w:id="1665" w:name="_Toc88743019"/>
      <w:bookmarkStart w:id="1666" w:name="_Toc101253929"/>
      <w:bookmarkStart w:id="1667" w:name="_Toc101254368"/>
      <w:bookmarkStart w:id="1668" w:name="_Toc104112080"/>
      <w:bookmarkStart w:id="1669" w:name="_Toc104192257"/>
      <w:bookmarkStart w:id="1670" w:name="_Toc104192821"/>
      <w:bookmarkStart w:id="1671" w:name="_Toc133336199"/>
      <w:bookmarkStart w:id="1672" w:name="_Toc143984687"/>
      <w:bookmarkStart w:id="1673" w:name="_Toc144147463"/>
      <w:bookmarkStart w:id="1674" w:name="_Toc153885257"/>
      <w:bookmarkStart w:id="1675" w:name="_Toc177548791"/>
      <w:bookmarkStart w:id="1676" w:name="_Toc186725795"/>
      <w:bookmarkStart w:id="1677" w:name="_Toc192836510"/>
      <w:bookmarkStart w:id="1678" w:name="_Toc200704196"/>
      <w:r w:rsidRPr="00F11966">
        <w:t>5.4.3.12</w:t>
      </w:r>
      <w:r w:rsidRPr="00F11966">
        <w:tab/>
        <w:t>Enumeration: PduSessionTypeRm</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679" w:name="_Toc24925824"/>
      <w:bookmarkStart w:id="1680" w:name="_Toc24926002"/>
      <w:bookmarkStart w:id="1681" w:name="_Toc24926178"/>
      <w:bookmarkStart w:id="1682" w:name="_Toc33964031"/>
      <w:bookmarkStart w:id="1683" w:name="_Toc33980787"/>
      <w:bookmarkStart w:id="1684" w:name="_Toc36462588"/>
      <w:bookmarkStart w:id="1685" w:name="_Toc36462784"/>
      <w:bookmarkStart w:id="1686" w:name="_Toc43026023"/>
      <w:bookmarkStart w:id="1687" w:name="_Toc49763557"/>
      <w:bookmarkStart w:id="1688" w:name="_Toc56754253"/>
      <w:bookmarkStart w:id="1689" w:name="_Toc88743020"/>
      <w:bookmarkStart w:id="1690" w:name="_Toc101253930"/>
      <w:bookmarkStart w:id="1691" w:name="_Toc101254369"/>
      <w:bookmarkStart w:id="1692" w:name="_Toc104112081"/>
      <w:bookmarkStart w:id="1693" w:name="_Toc104192258"/>
      <w:bookmarkStart w:id="1694" w:name="_Toc104192822"/>
      <w:bookmarkStart w:id="1695" w:name="_Toc133336200"/>
      <w:bookmarkStart w:id="1696" w:name="_Toc143984688"/>
      <w:bookmarkStart w:id="1697" w:name="_Toc144147464"/>
      <w:bookmarkStart w:id="1698" w:name="_Toc153885258"/>
      <w:bookmarkStart w:id="1699" w:name="_Toc177548792"/>
      <w:bookmarkStart w:id="1700" w:name="_Toc186725796"/>
      <w:bookmarkStart w:id="1701" w:name="_Toc192836511"/>
      <w:bookmarkStart w:id="1702" w:name="_Toc200704197"/>
      <w:r w:rsidRPr="00F11966">
        <w:t>5.4.3.13</w:t>
      </w:r>
      <w:r w:rsidRPr="00F11966">
        <w:tab/>
        <w:t>Enumeration: UpIntegrityRm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03" w:name="_Toc24925825"/>
      <w:bookmarkStart w:id="1704" w:name="_Toc24926003"/>
      <w:bookmarkStart w:id="1705" w:name="_Toc24926179"/>
      <w:bookmarkStart w:id="1706" w:name="_Toc33964032"/>
      <w:bookmarkStart w:id="1707" w:name="_Toc33980788"/>
      <w:bookmarkStart w:id="1708" w:name="_Toc36462589"/>
      <w:bookmarkStart w:id="1709" w:name="_Toc36462785"/>
      <w:bookmarkStart w:id="1710" w:name="_Toc43026024"/>
      <w:bookmarkStart w:id="1711" w:name="_Toc49763558"/>
      <w:bookmarkStart w:id="1712" w:name="_Toc56754254"/>
      <w:bookmarkStart w:id="1713" w:name="_Toc88743021"/>
      <w:bookmarkStart w:id="1714" w:name="_Toc101253931"/>
      <w:bookmarkStart w:id="1715" w:name="_Toc101254370"/>
      <w:bookmarkStart w:id="1716" w:name="_Toc104112082"/>
      <w:bookmarkStart w:id="1717" w:name="_Toc104192259"/>
      <w:bookmarkStart w:id="1718" w:name="_Toc104192823"/>
      <w:bookmarkStart w:id="1719" w:name="_Toc133336201"/>
      <w:bookmarkStart w:id="1720" w:name="_Toc143984689"/>
      <w:bookmarkStart w:id="1721" w:name="_Toc144147465"/>
      <w:bookmarkStart w:id="1722" w:name="_Toc153885259"/>
      <w:bookmarkStart w:id="1723" w:name="_Toc177548793"/>
      <w:bookmarkStart w:id="1724" w:name="_Toc186725797"/>
      <w:bookmarkStart w:id="1725" w:name="_Toc192836512"/>
      <w:bookmarkStart w:id="1726" w:name="_Toc200704198"/>
      <w:r w:rsidRPr="00F11966">
        <w:t>5.4.3.14</w:t>
      </w:r>
      <w:r w:rsidRPr="00F11966">
        <w:tab/>
        <w:t>Enumeration: UpConfidentialityRm</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727" w:name="_Toc24925826"/>
      <w:bookmarkStart w:id="1728" w:name="_Toc24926004"/>
      <w:bookmarkStart w:id="1729" w:name="_Toc24926180"/>
      <w:bookmarkStart w:id="1730" w:name="_Toc33964033"/>
      <w:bookmarkStart w:id="1731" w:name="_Toc33980789"/>
      <w:bookmarkStart w:id="1732" w:name="_Toc36462590"/>
      <w:bookmarkStart w:id="1733" w:name="_Toc36462786"/>
      <w:bookmarkStart w:id="1734" w:name="_Toc43026025"/>
      <w:bookmarkStart w:id="1735" w:name="_Toc49763559"/>
      <w:bookmarkStart w:id="1736" w:name="_Toc56754255"/>
      <w:bookmarkStart w:id="1737" w:name="_Toc88743022"/>
      <w:bookmarkStart w:id="1738" w:name="_Toc101253932"/>
      <w:bookmarkStart w:id="1739" w:name="_Toc101254371"/>
      <w:bookmarkStart w:id="1740" w:name="_Toc104112083"/>
      <w:bookmarkStart w:id="1741" w:name="_Toc104192260"/>
      <w:bookmarkStart w:id="1742" w:name="_Toc104192824"/>
      <w:bookmarkStart w:id="1743" w:name="_Toc133336202"/>
      <w:bookmarkStart w:id="1744" w:name="_Toc143984690"/>
      <w:bookmarkStart w:id="1745" w:name="_Toc144147466"/>
      <w:bookmarkStart w:id="1746" w:name="_Toc153885260"/>
      <w:bookmarkStart w:id="1747" w:name="_Toc177548794"/>
      <w:bookmarkStart w:id="1748" w:name="_Toc186725798"/>
      <w:bookmarkStart w:id="1749" w:name="_Toc192836513"/>
      <w:bookmarkStart w:id="1750" w:name="_Toc200704199"/>
      <w:r w:rsidRPr="00F11966">
        <w:t>5.4.3.15</w:t>
      </w:r>
      <w:r w:rsidRPr="00F11966">
        <w:tab/>
        <w:t>Enumeration: SscModeRm</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751" w:name="_Toc24925827"/>
      <w:bookmarkStart w:id="1752" w:name="_Toc24926005"/>
      <w:bookmarkStart w:id="1753" w:name="_Toc24926181"/>
      <w:bookmarkStart w:id="1754" w:name="_Toc33964034"/>
      <w:bookmarkStart w:id="1755" w:name="_Toc33980790"/>
      <w:bookmarkStart w:id="1756" w:name="_Toc36462591"/>
      <w:bookmarkStart w:id="1757" w:name="_Toc36462787"/>
      <w:bookmarkStart w:id="1758" w:name="_Toc43026026"/>
      <w:bookmarkStart w:id="1759" w:name="_Toc49763560"/>
      <w:bookmarkStart w:id="1760" w:name="_Toc56754256"/>
      <w:bookmarkStart w:id="1761" w:name="_Toc88743023"/>
      <w:bookmarkStart w:id="1762" w:name="_Toc101253933"/>
      <w:bookmarkStart w:id="1763" w:name="_Toc101254372"/>
      <w:bookmarkStart w:id="1764" w:name="_Toc104112084"/>
      <w:bookmarkStart w:id="1765" w:name="_Toc104192261"/>
      <w:bookmarkStart w:id="1766" w:name="_Toc104192825"/>
      <w:bookmarkStart w:id="1767" w:name="_Toc133336203"/>
      <w:bookmarkStart w:id="1768" w:name="_Toc143984691"/>
      <w:bookmarkStart w:id="1769" w:name="_Toc144147467"/>
      <w:bookmarkStart w:id="1770" w:name="_Toc153885261"/>
      <w:bookmarkStart w:id="1771" w:name="_Toc177548795"/>
      <w:bookmarkStart w:id="1772" w:name="_Toc186725799"/>
      <w:bookmarkStart w:id="1773" w:name="_Toc192836514"/>
      <w:bookmarkStart w:id="1774" w:name="_Toc200704200"/>
      <w:r w:rsidRPr="00F11966">
        <w:rPr>
          <w:noProof/>
        </w:rPr>
        <w:lastRenderedPageBreak/>
        <w:t>5.4.3.17</w:t>
      </w:r>
      <w:r w:rsidRPr="00F11966">
        <w:rPr>
          <w:noProof/>
        </w:rPr>
        <w:tab/>
        <w:t>Enumeration: DnaiChangeTypeRm</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775" w:name="_Toc24925828"/>
      <w:bookmarkStart w:id="1776" w:name="_Toc24926006"/>
      <w:bookmarkStart w:id="1777" w:name="_Toc24926182"/>
      <w:bookmarkStart w:id="1778" w:name="_Toc33964035"/>
      <w:bookmarkStart w:id="1779" w:name="_Toc33980791"/>
      <w:bookmarkStart w:id="1780" w:name="_Toc36462592"/>
      <w:bookmarkStart w:id="1781" w:name="_Toc36462788"/>
      <w:bookmarkStart w:id="1782" w:name="_Toc43026027"/>
      <w:bookmarkStart w:id="1783" w:name="_Toc49763561"/>
      <w:bookmarkStart w:id="1784" w:name="_Toc56754257"/>
      <w:bookmarkStart w:id="1785" w:name="_Toc88743024"/>
      <w:bookmarkStart w:id="1786" w:name="_Toc101253934"/>
      <w:bookmarkStart w:id="1787" w:name="_Toc101254373"/>
      <w:bookmarkStart w:id="1788" w:name="_Toc104112085"/>
      <w:bookmarkStart w:id="1789" w:name="_Toc104192262"/>
      <w:bookmarkStart w:id="1790" w:name="_Toc104192826"/>
      <w:bookmarkStart w:id="1791" w:name="_Toc133336204"/>
      <w:bookmarkStart w:id="1792" w:name="_Toc143984692"/>
      <w:bookmarkStart w:id="1793" w:name="_Toc144147468"/>
      <w:bookmarkStart w:id="1794" w:name="_Toc153885262"/>
      <w:bookmarkStart w:id="1795" w:name="_Toc177548796"/>
      <w:bookmarkStart w:id="1796" w:name="_Toc186725800"/>
      <w:bookmarkStart w:id="1797" w:name="_Toc192836515"/>
      <w:bookmarkStart w:id="1798" w:name="_Toc200704201"/>
      <w:r w:rsidRPr="00F11966">
        <w:t>5.4.3.18</w:t>
      </w:r>
      <w:r w:rsidRPr="00F11966">
        <w:tab/>
        <w:t>Enumeration: RestrictionTypeRm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799" w:name="_Toc24925829"/>
      <w:bookmarkStart w:id="1800" w:name="_Toc24926007"/>
      <w:bookmarkStart w:id="1801" w:name="_Toc24926183"/>
      <w:bookmarkStart w:id="1802" w:name="_Toc33964036"/>
      <w:bookmarkStart w:id="1803" w:name="_Toc33980792"/>
      <w:bookmarkStart w:id="1804" w:name="_Toc36462593"/>
      <w:bookmarkStart w:id="1805" w:name="_Toc36462789"/>
      <w:bookmarkStart w:id="1806" w:name="_Toc43026028"/>
      <w:bookmarkStart w:id="1807" w:name="_Toc49763562"/>
      <w:bookmarkStart w:id="1808" w:name="_Toc56754258"/>
      <w:bookmarkStart w:id="1809" w:name="_Toc88743025"/>
      <w:bookmarkStart w:id="1810" w:name="_Toc101253935"/>
      <w:bookmarkStart w:id="1811" w:name="_Toc101254374"/>
      <w:bookmarkStart w:id="1812" w:name="_Toc104112086"/>
      <w:bookmarkStart w:id="1813" w:name="_Toc104192263"/>
      <w:bookmarkStart w:id="1814" w:name="_Toc104192827"/>
      <w:bookmarkStart w:id="1815" w:name="_Toc133336205"/>
      <w:bookmarkStart w:id="1816" w:name="_Toc143984693"/>
      <w:bookmarkStart w:id="1817" w:name="_Toc144147469"/>
      <w:bookmarkStart w:id="1818" w:name="_Toc153885263"/>
      <w:bookmarkStart w:id="1819" w:name="_Toc177548797"/>
      <w:bookmarkStart w:id="1820" w:name="_Toc186725801"/>
      <w:bookmarkStart w:id="1821" w:name="_Toc192836516"/>
      <w:bookmarkStart w:id="1822" w:name="_Toc200704202"/>
      <w:r w:rsidRPr="00F11966">
        <w:t>5.4.3.19</w:t>
      </w:r>
      <w:r w:rsidRPr="00F11966">
        <w:tab/>
        <w:t>Enumeration: CoreNetworkType</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r w:rsidR="00206932">
        <w:t>Rm</w:t>
      </w:r>
      <w:bookmarkEnd w:id="182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823" w:name="_Toc24925830"/>
      <w:bookmarkStart w:id="1824" w:name="_Toc24926008"/>
      <w:bookmarkStart w:id="1825" w:name="_Toc24926184"/>
      <w:bookmarkStart w:id="1826" w:name="_Toc33964037"/>
      <w:bookmarkStart w:id="1827" w:name="_Toc33980793"/>
      <w:bookmarkStart w:id="1828" w:name="_Toc36462594"/>
      <w:bookmarkStart w:id="1829" w:name="_Toc36462790"/>
      <w:bookmarkStart w:id="1830" w:name="_Toc43026029"/>
      <w:bookmarkStart w:id="1831" w:name="_Toc49763563"/>
      <w:bookmarkStart w:id="1832" w:name="_Toc56754259"/>
      <w:bookmarkStart w:id="1833" w:name="_Toc88743026"/>
      <w:bookmarkStart w:id="1834" w:name="_Toc101253936"/>
      <w:bookmarkStart w:id="1835" w:name="_Toc101254375"/>
      <w:bookmarkStart w:id="1836" w:name="_Toc104112087"/>
      <w:bookmarkStart w:id="1837" w:name="_Toc104192264"/>
      <w:bookmarkStart w:id="1838" w:name="_Toc104192828"/>
      <w:bookmarkStart w:id="1839" w:name="_Toc133336206"/>
      <w:bookmarkStart w:id="1840" w:name="_Toc143984694"/>
      <w:bookmarkStart w:id="1841" w:name="_Toc144147470"/>
      <w:bookmarkStart w:id="1842" w:name="_Toc153885264"/>
      <w:bookmarkStart w:id="1843" w:name="_Toc177548798"/>
      <w:bookmarkStart w:id="1844" w:name="_Toc186725802"/>
      <w:bookmarkStart w:id="1845" w:name="_Toc192836517"/>
      <w:bookmarkStart w:id="1846" w:name="_Toc200704203"/>
      <w:r w:rsidRPr="00F11966">
        <w:t>5.4.3.20</w:t>
      </w:r>
      <w:r w:rsidRPr="00F11966">
        <w:tab/>
        <w:t>Enumeration: PresenceState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847" w:name="_Toc24925831"/>
      <w:bookmarkStart w:id="1848" w:name="_Toc24926009"/>
      <w:bookmarkStart w:id="1849" w:name="_Toc24926185"/>
      <w:bookmarkStart w:id="1850" w:name="_Toc33964038"/>
      <w:bookmarkStart w:id="1851" w:name="_Toc33980794"/>
      <w:bookmarkStart w:id="1852" w:name="_Toc36462595"/>
      <w:bookmarkStart w:id="1853" w:name="_Toc36462791"/>
      <w:bookmarkStart w:id="1854" w:name="_Toc43026030"/>
      <w:bookmarkStart w:id="1855" w:name="_Toc49763564"/>
      <w:bookmarkStart w:id="1856" w:name="_Toc56754260"/>
      <w:bookmarkStart w:id="1857" w:name="_Toc88743027"/>
      <w:bookmarkStart w:id="1858" w:name="_Toc101253937"/>
      <w:bookmarkStart w:id="1859" w:name="_Toc101254376"/>
      <w:bookmarkStart w:id="1860" w:name="_Toc104112088"/>
      <w:bookmarkStart w:id="1861" w:name="_Toc104192265"/>
      <w:bookmarkStart w:id="1862" w:name="_Toc104192829"/>
      <w:bookmarkStart w:id="1863" w:name="_Toc133336207"/>
      <w:bookmarkStart w:id="1864" w:name="_Toc143984695"/>
      <w:bookmarkStart w:id="1865" w:name="_Toc144147471"/>
      <w:bookmarkStart w:id="1866" w:name="_Toc153885265"/>
      <w:bookmarkStart w:id="1867" w:name="_Toc177548799"/>
      <w:bookmarkStart w:id="1868" w:name="_Toc186725803"/>
      <w:bookmarkStart w:id="1869" w:name="_Toc192836518"/>
      <w:bookmarkStart w:id="1870" w:name="_Toc200704204"/>
      <w:r w:rsidRPr="00F11966">
        <w:t>5.4.3.21</w:t>
      </w:r>
      <w:r w:rsidRPr="00F11966">
        <w:tab/>
        <w:t>Enumeration: StationaryIndication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871" w:name="_Toc24925832"/>
      <w:bookmarkStart w:id="1872" w:name="_Toc24926010"/>
      <w:bookmarkStart w:id="1873" w:name="_Toc24926186"/>
      <w:bookmarkStart w:id="1874" w:name="_Toc33964039"/>
      <w:bookmarkStart w:id="1875" w:name="_Toc33980795"/>
      <w:bookmarkStart w:id="1876" w:name="_Toc36462596"/>
      <w:bookmarkStart w:id="1877" w:name="_Toc36462792"/>
      <w:bookmarkStart w:id="1878" w:name="_Toc43026031"/>
      <w:bookmarkStart w:id="1879" w:name="_Toc49763565"/>
      <w:bookmarkStart w:id="1880" w:name="_Toc56754261"/>
      <w:bookmarkStart w:id="1881" w:name="_Toc88743028"/>
      <w:bookmarkStart w:id="1882" w:name="_Toc101253938"/>
      <w:bookmarkStart w:id="1883" w:name="_Toc101254377"/>
      <w:bookmarkStart w:id="1884" w:name="_Toc104112089"/>
      <w:bookmarkStart w:id="1885" w:name="_Toc104192266"/>
      <w:bookmarkStart w:id="1886" w:name="_Toc104192830"/>
      <w:bookmarkStart w:id="1887" w:name="_Toc133336208"/>
      <w:bookmarkStart w:id="1888" w:name="_Toc143984696"/>
      <w:bookmarkStart w:id="1889" w:name="_Toc144147472"/>
      <w:bookmarkStart w:id="1890" w:name="_Toc153885266"/>
      <w:bookmarkStart w:id="1891" w:name="_Toc177548800"/>
      <w:bookmarkStart w:id="1892" w:name="_Toc186725804"/>
      <w:bookmarkStart w:id="1893" w:name="_Toc192836519"/>
      <w:bookmarkStart w:id="1894" w:name="_Toc200704205"/>
      <w:r w:rsidRPr="00F11966">
        <w:t>5.4.3.22</w:t>
      </w:r>
      <w:r w:rsidRPr="00F11966">
        <w:tab/>
        <w:t>Enumeration: StationaryIndicationRm</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895" w:name="_Toc24925833"/>
      <w:bookmarkStart w:id="1896" w:name="_Toc24926011"/>
      <w:bookmarkStart w:id="1897" w:name="_Toc24926187"/>
      <w:bookmarkStart w:id="1898" w:name="_Toc33964040"/>
      <w:bookmarkStart w:id="1899" w:name="_Toc33980796"/>
      <w:bookmarkStart w:id="1900" w:name="_Toc36462597"/>
      <w:bookmarkStart w:id="1901" w:name="_Toc36462793"/>
      <w:bookmarkStart w:id="1902" w:name="_Toc43026032"/>
      <w:bookmarkStart w:id="1903" w:name="_Toc49763566"/>
      <w:bookmarkStart w:id="1904" w:name="_Toc56754262"/>
      <w:bookmarkStart w:id="1905" w:name="_Toc88743029"/>
      <w:bookmarkStart w:id="1906" w:name="_Toc101253939"/>
      <w:bookmarkStart w:id="1907" w:name="_Toc101254378"/>
      <w:bookmarkStart w:id="1908" w:name="_Toc104112090"/>
      <w:bookmarkStart w:id="1909" w:name="_Toc104192267"/>
      <w:bookmarkStart w:id="1910" w:name="_Toc104192831"/>
      <w:bookmarkStart w:id="1911" w:name="_Toc133336209"/>
      <w:bookmarkStart w:id="1912" w:name="_Toc143984697"/>
      <w:bookmarkStart w:id="1913" w:name="_Toc144147473"/>
      <w:bookmarkStart w:id="1914" w:name="_Toc153885267"/>
      <w:bookmarkStart w:id="1915" w:name="_Toc177548801"/>
      <w:bookmarkStart w:id="1916" w:name="_Toc186725805"/>
      <w:bookmarkStart w:id="1917" w:name="_Toc192836520"/>
      <w:bookmarkStart w:id="1918" w:name="_Toc200704206"/>
      <w:r w:rsidRPr="00F11966">
        <w:t>5.4.3.23</w:t>
      </w:r>
      <w:r w:rsidRPr="00F11966">
        <w:tab/>
        <w:t>Enumeration: ScheduledCommunicationType</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919" w:name="_Toc24925834"/>
      <w:bookmarkStart w:id="1920" w:name="_Toc24926012"/>
      <w:bookmarkStart w:id="1921" w:name="_Toc24926188"/>
      <w:bookmarkStart w:id="1922" w:name="_Toc33964041"/>
      <w:bookmarkStart w:id="1923" w:name="_Toc33980797"/>
      <w:bookmarkStart w:id="1924" w:name="_Toc36462598"/>
      <w:bookmarkStart w:id="1925" w:name="_Toc36462794"/>
      <w:bookmarkStart w:id="1926" w:name="_Toc43026033"/>
      <w:bookmarkStart w:id="1927" w:name="_Toc49763567"/>
      <w:bookmarkStart w:id="1928" w:name="_Toc56754263"/>
      <w:bookmarkStart w:id="1929" w:name="_Toc88743030"/>
      <w:bookmarkStart w:id="1930" w:name="_Toc101253940"/>
      <w:bookmarkStart w:id="1931" w:name="_Toc101254379"/>
      <w:bookmarkStart w:id="1932" w:name="_Toc104112091"/>
      <w:bookmarkStart w:id="1933" w:name="_Toc104192268"/>
      <w:bookmarkStart w:id="1934" w:name="_Toc104192832"/>
      <w:bookmarkStart w:id="1935" w:name="_Toc133336210"/>
      <w:bookmarkStart w:id="1936" w:name="_Toc143984698"/>
      <w:bookmarkStart w:id="1937" w:name="_Toc144147474"/>
      <w:bookmarkStart w:id="1938" w:name="_Toc153885268"/>
      <w:bookmarkStart w:id="1939" w:name="_Toc177548802"/>
      <w:bookmarkStart w:id="1940" w:name="_Toc186725806"/>
      <w:bookmarkStart w:id="1941" w:name="_Toc192836521"/>
      <w:bookmarkStart w:id="1942" w:name="_Toc200704207"/>
      <w:r w:rsidRPr="00F11966">
        <w:t>5.4.3.24</w:t>
      </w:r>
      <w:r w:rsidRPr="00F11966">
        <w:tab/>
        <w:t>Enumeration: ScheduledCommunicationTypeRm</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943" w:name="_Toc24925835"/>
      <w:bookmarkStart w:id="1944" w:name="_Toc24926013"/>
      <w:bookmarkStart w:id="1945" w:name="_Toc24926189"/>
      <w:bookmarkStart w:id="1946" w:name="_Toc33964042"/>
      <w:bookmarkStart w:id="1947" w:name="_Toc33980798"/>
      <w:bookmarkStart w:id="1948" w:name="_Toc36462599"/>
      <w:bookmarkStart w:id="1949" w:name="_Toc36462795"/>
      <w:bookmarkStart w:id="1950" w:name="_Toc43026034"/>
      <w:bookmarkStart w:id="1951" w:name="_Toc49763568"/>
      <w:bookmarkStart w:id="1952" w:name="_Toc56754264"/>
      <w:bookmarkStart w:id="1953" w:name="_Toc88743031"/>
      <w:bookmarkStart w:id="1954" w:name="_Toc101253941"/>
      <w:bookmarkStart w:id="1955" w:name="_Toc101254380"/>
      <w:bookmarkStart w:id="1956" w:name="_Toc104112092"/>
      <w:bookmarkStart w:id="1957" w:name="_Toc104192269"/>
      <w:bookmarkStart w:id="1958" w:name="_Toc104192833"/>
      <w:bookmarkStart w:id="1959" w:name="_Toc133336211"/>
      <w:bookmarkStart w:id="1960" w:name="_Toc143984699"/>
      <w:bookmarkStart w:id="1961" w:name="_Toc144147475"/>
      <w:bookmarkStart w:id="1962" w:name="_Toc153885269"/>
      <w:bookmarkStart w:id="1963" w:name="_Toc177548803"/>
      <w:bookmarkStart w:id="1964" w:name="_Toc186725807"/>
      <w:bookmarkStart w:id="1965" w:name="_Toc192836522"/>
      <w:bookmarkStart w:id="1966" w:name="_Toc200704208"/>
      <w:r w:rsidRPr="00F11966">
        <w:t>5.4.3.25</w:t>
      </w:r>
      <w:r w:rsidRPr="00F11966">
        <w:tab/>
        <w:t>Enumeration: TrafficProfile</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967" w:name="_Toc24925836"/>
      <w:bookmarkStart w:id="1968" w:name="_Toc24926014"/>
      <w:bookmarkStart w:id="1969" w:name="_Toc24926190"/>
      <w:bookmarkStart w:id="1970" w:name="_Toc33964043"/>
      <w:bookmarkStart w:id="1971" w:name="_Toc33980799"/>
      <w:bookmarkStart w:id="1972" w:name="_Toc36462600"/>
      <w:bookmarkStart w:id="1973" w:name="_Toc36462796"/>
      <w:bookmarkStart w:id="1974" w:name="_Toc43026035"/>
      <w:bookmarkStart w:id="1975" w:name="_Toc49763569"/>
      <w:bookmarkStart w:id="1976" w:name="_Toc56754265"/>
      <w:bookmarkStart w:id="1977" w:name="_Toc88743032"/>
      <w:bookmarkStart w:id="1978" w:name="_Toc101253942"/>
      <w:bookmarkStart w:id="1979" w:name="_Toc101254381"/>
      <w:bookmarkStart w:id="1980" w:name="_Toc104112093"/>
      <w:bookmarkStart w:id="1981" w:name="_Toc104192270"/>
      <w:bookmarkStart w:id="1982" w:name="_Toc104192834"/>
      <w:bookmarkStart w:id="1983" w:name="_Toc133336212"/>
      <w:bookmarkStart w:id="1984" w:name="_Toc143984700"/>
      <w:bookmarkStart w:id="1985" w:name="_Toc144147476"/>
      <w:bookmarkStart w:id="1986" w:name="_Toc153885270"/>
      <w:bookmarkStart w:id="1987" w:name="_Toc177548804"/>
      <w:bookmarkStart w:id="1988" w:name="_Toc186725808"/>
      <w:bookmarkStart w:id="1989" w:name="_Toc192836523"/>
      <w:bookmarkStart w:id="1990" w:name="_Toc200704209"/>
      <w:r w:rsidRPr="00F11966">
        <w:t>5.4.3.26</w:t>
      </w:r>
      <w:r w:rsidRPr="00F11966">
        <w:tab/>
        <w:t>Enumeration: TrafficProfileRm</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991" w:name="_Toc33964044"/>
      <w:bookmarkStart w:id="1992" w:name="_Toc33980800"/>
      <w:bookmarkStart w:id="1993" w:name="_Toc36462601"/>
      <w:bookmarkStart w:id="1994" w:name="_Toc36462797"/>
      <w:bookmarkStart w:id="1995" w:name="_Toc43026036"/>
      <w:bookmarkStart w:id="1996" w:name="_Toc49763570"/>
      <w:bookmarkStart w:id="1997" w:name="_Toc56754266"/>
      <w:bookmarkStart w:id="1998" w:name="_Toc88743033"/>
      <w:bookmarkStart w:id="1999" w:name="_Toc101253943"/>
      <w:bookmarkStart w:id="2000" w:name="_Toc101254382"/>
      <w:bookmarkStart w:id="2001" w:name="_Toc104112094"/>
      <w:bookmarkStart w:id="2002" w:name="_Toc104192271"/>
      <w:bookmarkStart w:id="2003" w:name="_Toc104192835"/>
      <w:bookmarkStart w:id="2004" w:name="_Toc133336213"/>
      <w:bookmarkStart w:id="2005" w:name="_Toc143984701"/>
      <w:bookmarkStart w:id="2006" w:name="_Toc144147477"/>
      <w:bookmarkStart w:id="2007" w:name="_Toc153885271"/>
      <w:bookmarkStart w:id="2008" w:name="_Toc177548805"/>
      <w:bookmarkStart w:id="2009" w:name="_Toc186725809"/>
      <w:bookmarkStart w:id="2010" w:name="_Toc192836524"/>
      <w:bookmarkStart w:id="2011" w:name="_Toc200704210"/>
      <w:r w:rsidRPr="00F11966">
        <w:t>5.4.3.27</w:t>
      </w:r>
      <w:r w:rsidRPr="00F11966">
        <w:tab/>
        <w:t>Enumeration: LcsServiceAuth</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12" w:name="_Toc20148658"/>
      <w:bookmarkStart w:id="2013" w:name="_Toc33964045"/>
      <w:bookmarkStart w:id="2014" w:name="_Toc33980801"/>
      <w:bookmarkStart w:id="2015" w:name="_Toc36462602"/>
      <w:bookmarkStart w:id="2016" w:name="_Toc36462798"/>
      <w:bookmarkStart w:id="2017" w:name="_Toc43026037"/>
      <w:bookmarkStart w:id="2018" w:name="_Toc49763571"/>
      <w:bookmarkStart w:id="2019" w:name="_Toc56754267"/>
      <w:bookmarkStart w:id="2020" w:name="_Toc88743034"/>
      <w:bookmarkStart w:id="2021" w:name="_Toc101253944"/>
      <w:bookmarkStart w:id="2022" w:name="_Toc101254383"/>
      <w:bookmarkStart w:id="2023" w:name="_Toc104112095"/>
      <w:bookmarkStart w:id="2024" w:name="_Toc104192272"/>
      <w:bookmarkStart w:id="2025" w:name="_Toc104192836"/>
      <w:bookmarkStart w:id="2026" w:name="_Toc133336214"/>
      <w:bookmarkStart w:id="2027" w:name="_Toc143984702"/>
      <w:bookmarkStart w:id="2028" w:name="_Toc144147478"/>
      <w:bookmarkStart w:id="2029" w:name="_Toc153885272"/>
      <w:bookmarkStart w:id="2030" w:name="_Toc177548806"/>
      <w:bookmarkStart w:id="2031" w:name="_Toc186725810"/>
      <w:bookmarkStart w:id="2032" w:name="_Toc192836525"/>
      <w:bookmarkStart w:id="2033" w:name="_Toc200704211"/>
      <w:r w:rsidRPr="00F11966">
        <w:t>5.4.3.28</w:t>
      </w:r>
      <w:r w:rsidRPr="00F11966">
        <w:tab/>
        <w:t xml:space="preserve">Enumeration: </w:t>
      </w:r>
      <w:bookmarkEnd w:id="2012"/>
      <w:r w:rsidRPr="00F11966">
        <w:t>UeAuth</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034" w:name="_Toc33964046"/>
      <w:bookmarkStart w:id="2035" w:name="_Toc33980802"/>
      <w:bookmarkStart w:id="2036" w:name="_Toc36462603"/>
      <w:bookmarkStart w:id="2037" w:name="_Toc36462799"/>
      <w:bookmarkStart w:id="2038" w:name="_Toc43026038"/>
      <w:bookmarkStart w:id="2039" w:name="_Toc49763572"/>
      <w:bookmarkStart w:id="2040" w:name="_Toc56754268"/>
      <w:bookmarkStart w:id="2041" w:name="_Toc88743035"/>
      <w:bookmarkStart w:id="2042" w:name="_Toc101253945"/>
      <w:bookmarkStart w:id="2043" w:name="_Toc101254384"/>
      <w:bookmarkStart w:id="2044" w:name="_Toc104112096"/>
      <w:bookmarkStart w:id="2045" w:name="_Toc104192273"/>
      <w:bookmarkStart w:id="2046" w:name="_Toc104192837"/>
      <w:bookmarkStart w:id="2047" w:name="_Toc133336215"/>
      <w:bookmarkStart w:id="2048" w:name="_Toc143984703"/>
      <w:bookmarkStart w:id="2049" w:name="_Toc144147479"/>
      <w:bookmarkStart w:id="2050" w:name="_Toc153885273"/>
      <w:bookmarkStart w:id="2051" w:name="_Toc177548807"/>
      <w:bookmarkStart w:id="2052" w:name="_Toc186725811"/>
      <w:bookmarkStart w:id="2053" w:name="_Toc192836526"/>
      <w:bookmarkStart w:id="2054" w:name="_Toc200704212"/>
      <w:r w:rsidRPr="00F11966">
        <w:lastRenderedPageBreak/>
        <w:t>5.4.3.29</w:t>
      </w:r>
      <w:r w:rsidRPr="00F11966">
        <w:tab/>
        <w:t xml:space="preserve">Enumeration: </w:t>
      </w:r>
      <w:r w:rsidRPr="00F11966">
        <w:rPr>
          <w:noProof/>
          <w:lang w:eastAsia="zh-CN"/>
        </w:rPr>
        <w:t>DlDataDeliveryStatus</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055" w:name="_Toc33964047"/>
      <w:bookmarkStart w:id="2056" w:name="_Toc33980803"/>
      <w:bookmarkStart w:id="2057" w:name="_Toc36462604"/>
      <w:bookmarkStart w:id="2058" w:name="_Toc36462800"/>
      <w:bookmarkStart w:id="2059" w:name="_Toc43026039"/>
      <w:bookmarkStart w:id="2060" w:name="_Toc49763573"/>
      <w:bookmarkStart w:id="2061" w:name="_Toc56754269"/>
      <w:bookmarkStart w:id="2062" w:name="_Toc88743036"/>
      <w:bookmarkStart w:id="2063" w:name="_Toc101253946"/>
      <w:bookmarkStart w:id="2064" w:name="_Toc101254385"/>
      <w:bookmarkStart w:id="2065" w:name="_Toc104112097"/>
      <w:bookmarkStart w:id="2066" w:name="_Toc104192274"/>
      <w:bookmarkStart w:id="2067" w:name="_Toc104192838"/>
      <w:bookmarkStart w:id="2068" w:name="_Toc133336216"/>
      <w:bookmarkStart w:id="2069" w:name="_Toc143984704"/>
      <w:bookmarkStart w:id="2070" w:name="_Toc144147480"/>
      <w:bookmarkStart w:id="2071" w:name="_Toc153885274"/>
      <w:bookmarkStart w:id="2072" w:name="_Toc177548808"/>
      <w:bookmarkStart w:id="2073" w:name="_Toc186725812"/>
      <w:bookmarkStart w:id="2074" w:name="_Toc192836527"/>
      <w:bookmarkStart w:id="2075" w:name="_Toc200704213"/>
      <w:r w:rsidRPr="00F11966">
        <w:t>5.4.3.30</w:t>
      </w:r>
      <w:r w:rsidRPr="00F11966">
        <w:tab/>
        <w:t>Enumeration: DlDataDelivery</w:t>
      </w:r>
      <w:r w:rsidRPr="00F11966">
        <w:rPr>
          <w:noProof/>
        </w:rPr>
        <w:t>Status</w:t>
      </w:r>
      <w:r w:rsidRPr="00F11966">
        <w:t>Rm</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076" w:name="_Toc33964049"/>
      <w:bookmarkStart w:id="2077" w:name="_Toc33980804"/>
      <w:bookmarkStart w:id="2078" w:name="_Toc36462605"/>
      <w:bookmarkStart w:id="2079" w:name="_Toc36462801"/>
      <w:bookmarkStart w:id="2080" w:name="_Toc43026040"/>
      <w:bookmarkStart w:id="2081" w:name="_Toc49763574"/>
      <w:bookmarkStart w:id="2082" w:name="_Toc56754270"/>
      <w:bookmarkStart w:id="2083" w:name="_Toc88743037"/>
      <w:bookmarkStart w:id="2084" w:name="_Toc101253947"/>
      <w:bookmarkStart w:id="2085" w:name="_Toc101254386"/>
      <w:bookmarkStart w:id="2086" w:name="_Toc104112098"/>
      <w:bookmarkStart w:id="2087" w:name="_Toc104192275"/>
      <w:bookmarkStart w:id="2088" w:name="_Toc104192839"/>
      <w:bookmarkStart w:id="2089" w:name="_Toc133336217"/>
      <w:bookmarkStart w:id="2090" w:name="_Toc143984705"/>
      <w:bookmarkStart w:id="2091" w:name="_Toc144147481"/>
      <w:bookmarkStart w:id="2092" w:name="_Toc153885275"/>
      <w:bookmarkStart w:id="2093" w:name="_Toc177548809"/>
      <w:bookmarkStart w:id="2094" w:name="_Toc186725813"/>
      <w:bookmarkStart w:id="2095" w:name="_Toc192836528"/>
      <w:bookmarkStart w:id="2096" w:name="_Toc200704214"/>
      <w:r w:rsidRPr="00F11966">
        <w:t>5.4.3.31</w:t>
      </w:r>
      <w:r w:rsidRPr="00F11966">
        <w:tab/>
      </w:r>
      <w:bookmarkEnd w:id="2076"/>
      <w:bookmarkEnd w:id="2077"/>
      <w:bookmarkEnd w:id="2078"/>
      <w:bookmarkEnd w:id="2079"/>
      <w:r w:rsidR="00F445D2" w:rsidRPr="00F11966">
        <w:t>Void</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097" w:name="_Toc43026041"/>
      <w:bookmarkStart w:id="2098" w:name="_Toc49763575"/>
      <w:bookmarkStart w:id="2099" w:name="_Toc56754271"/>
      <w:bookmarkStart w:id="2100" w:name="_Toc88743038"/>
      <w:bookmarkStart w:id="2101" w:name="_Toc101253948"/>
      <w:bookmarkStart w:id="2102" w:name="_Toc101254387"/>
      <w:bookmarkStart w:id="2103" w:name="_Toc104112099"/>
      <w:bookmarkStart w:id="2104" w:name="_Toc104192276"/>
      <w:bookmarkStart w:id="2105" w:name="_Toc104192840"/>
      <w:bookmarkStart w:id="2106" w:name="_Toc133336218"/>
      <w:bookmarkStart w:id="2107" w:name="_Toc143984706"/>
      <w:bookmarkStart w:id="2108" w:name="_Toc144147482"/>
      <w:bookmarkStart w:id="2109" w:name="_Toc153885276"/>
      <w:bookmarkStart w:id="2110" w:name="_Toc177548810"/>
      <w:bookmarkStart w:id="2111" w:name="_Toc186725814"/>
      <w:bookmarkStart w:id="2112" w:name="_Toc192836529"/>
      <w:bookmarkStart w:id="2113" w:name="_Toc200704215"/>
      <w:r w:rsidRPr="00F11966">
        <w:t>5.4.3.32</w:t>
      </w:r>
      <w:r w:rsidRPr="00F11966">
        <w:tab/>
        <w:t>Enumeration: AuthStatus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114" w:name="_Toc27592828"/>
      <w:bookmarkStart w:id="2115" w:name="_Toc43026042"/>
      <w:bookmarkStart w:id="2116" w:name="_Toc49763576"/>
      <w:bookmarkStart w:id="2117" w:name="_Toc56754272"/>
      <w:bookmarkStart w:id="2118" w:name="_Toc88743039"/>
      <w:bookmarkStart w:id="2119" w:name="_Toc101253949"/>
      <w:bookmarkStart w:id="2120" w:name="_Toc101254388"/>
      <w:bookmarkStart w:id="2121" w:name="_Toc104112100"/>
      <w:bookmarkStart w:id="2122" w:name="_Toc104192277"/>
      <w:bookmarkStart w:id="2123" w:name="_Toc104192841"/>
      <w:bookmarkStart w:id="2124" w:name="_Toc133336219"/>
      <w:bookmarkStart w:id="2125" w:name="_Toc143984707"/>
      <w:bookmarkStart w:id="2126" w:name="_Toc144147483"/>
      <w:bookmarkStart w:id="2127" w:name="_Toc153885277"/>
      <w:bookmarkStart w:id="2128" w:name="_Toc177548811"/>
      <w:bookmarkStart w:id="2129" w:name="_Toc186725815"/>
      <w:bookmarkStart w:id="2130" w:name="_Toc192836530"/>
      <w:bookmarkStart w:id="2131" w:name="_Toc200704216"/>
      <w:r w:rsidRPr="00F11966">
        <w:t>5.4.3.33</w:t>
      </w:r>
      <w:r w:rsidRPr="00F11966">
        <w:tab/>
        <w:t xml:space="preserve">Enumeration: </w:t>
      </w:r>
      <w:bookmarkEnd w:id="2114"/>
      <w:r w:rsidRPr="00F11966">
        <w:t>LineType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132" w:name="_Toc27592829"/>
      <w:bookmarkStart w:id="2133" w:name="_Toc43026043"/>
      <w:bookmarkStart w:id="2134" w:name="_Toc49763577"/>
      <w:bookmarkStart w:id="2135" w:name="_Toc56754273"/>
      <w:bookmarkStart w:id="2136" w:name="_Toc88743040"/>
      <w:bookmarkStart w:id="2137" w:name="_Toc101253950"/>
      <w:bookmarkStart w:id="2138" w:name="_Toc101254389"/>
      <w:bookmarkStart w:id="2139" w:name="_Toc104112101"/>
      <w:bookmarkStart w:id="2140" w:name="_Toc104192278"/>
      <w:bookmarkStart w:id="2141" w:name="_Toc104192842"/>
      <w:bookmarkStart w:id="2142" w:name="_Toc133336220"/>
      <w:bookmarkStart w:id="2143" w:name="_Toc143984708"/>
      <w:bookmarkStart w:id="2144" w:name="_Toc144147484"/>
      <w:bookmarkStart w:id="2145" w:name="_Toc153885278"/>
      <w:bookmarkStart w:id="2146" w:name="_Toc177548812"/>
      <w:bookmarkStart w:id="2147" w:name="_Toc186725816"/>
      <w:bookmarkStart w:id="2148" w:name="_Toc192836531"/>
      <w:bookmarkStart w:id="2149" w:name="_Toc200704217"/>
      <w:r w:rsidRPr="00F11966">
        <w:t>5.4.3.34</w:t>
      </w:r>
      <w:r w:rsidRPr="00F11966">
        <w:tab/>
        <w:t xml:space="preserve">Enumeration: </w:t>
      </w:r>
      <w:bookmarkEnd w:id="2132"/>
      <w:r w:rsidRPr="00F11966">
        <w:t>LineTypeRm</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150" w:name="_Toc43026044"/>
      <w:bookmarkStart w:id="2151" w:name="_Toc49763578"/>
      <w:bookmarkStart w:id="2152" w:name="_Toc56754274"/>
      <w:bookmarkStart w:id="2153" w:name="_Toc88743041"/>
      <w:bookmarkStart w:id="2154" w:name="_Toc101253951"/>
      <w:bookmarkStart w:id="2155" w:name="_Toc101254390"/>
      <w:bookmarkStart w:id="2156" w:name="_Toc104112102"/>
      <w:bookmarkStart w:id="2157" w:name="_Toc104192279"/>
      <w:bookmarkStart w:id="2158" w:name="_Toc104192843"/>
      <w:bookmarkStart w:id="2159" w:name="_Toc133336221"/>
      <w:bookmarkStart w:id="2160" w:name="_Toc143984709"/>
      <w:bookmarkStart w:id="2161" w:name="_Toc144147485"/>
      <w:bookmarkStart w:id="2162" w:name="_Toc153885279"/>
      <w:bookmarkStart w:id="2163" w:name="_Toc177548813"/>
      <w:bookmarkStart w:id="2164" w:name="_Toc186725817"/>
      <w:bookmarkStart w:id="2165" w:name="_Toc192836532"/>
      <w:bookmarkStart w:id="2166" w:name="_Toc200704218"/>
      <w:r w:rsidRPr="00F23CD7">
        <w:lastRenderedPageBreak/>
        <w:t>5.4.3.35</w:t>
      </w:r>
      <w:r w:rsidRPr="00F23CD7">
        <w:tab/>
      </w:r>
      <w:r w:rsidR="00863648" w:rsidRPr="00202CB2">
        <w:t>Void</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5F5FB74B" w14:textId="77777777" w:rsidR="002922AB" w:rsidRPr="00813CE7" w:rsidRDefault="002922AB" w:rsidP="00D362EB">
      <w:pPr>
        <w:pStyle w:val="Heading4"/>
      </w:pPr>
      <w:bookmarkStart w:id="2167" w:name="_Toc43026045"/>
      <w:bookmarkStart w:id="2168" w:name="_Toc49763579"/>
      <w:bookmarkStart w:id="2169" w:name="_Toc56754275"/>
      <w:bookmarkStart w:id="2170" w:name="_Toc88743042"/>
      <w:bookmarkStart w:id="2171" w:name="_Toc101253952"/>
      <w:bookmarkStart w:id="2172" w:name="_Toc101254391"/>
      <w:bookmarkStart w:id="2173" w:name="_Toc104112103"/>
      <w:bookmarkStart w:id="2174" w:name="_Toc104192280"/>
      <w:bookmarkStart w:id="2175" w:name="_Toc104192844"/>
      <w:bookmarkStart w:id="2176" w:name="_Toc133336222"/>
      <w:bookmarkStart w:id="2177" w:name="_Toc143984710"/>
      <w:bookmarkStart w:id="2178" w:name="_Toc144147486"/>
      <w:bookmarkStart w:id="2179" w:name="_Toc153885280"/>
      <w:bookmarkStart w:id="2180" w:name="_Toc177548814"/>
      <w:bookmarkStart w:id="2181" w:name="_Toc186725818"/>
      <w:bookmarkStart w:id="2182" w:name="_Toc192836533"/>
      <w:bookmarkStart w:id="2183" w:name="_Toc200704219"/>
      <w:r w:rsidRPr="00F23CD7">
        <w:t>5.4.3.36</w:t>
      </w:r>
      <w:r w:rsidRPr="00F23CD7">
        <w:tab/>
      </w:r>
      <w:r w:rsidR="00863648" w:rsidRPr="00202CB2">
        <w:t>Void</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76079F32" w14:textId="77777777" w:rsidR="00822329" w:rsidRDefault="00822329" w:rsidP="00D362EB">
      <w:pPr>
        <w:pStyle w:val="Heading4"/>
        <w:rPr>
          <w:noProof/>
        </w:rPr>
      </w:pPr>
      <w:bookmarkStart w:id="2184" w:name="_Toc88743043"/>
      <w:bookmarkStart w:id="2185" w:name="_Toc101253953"/>
      <w:bookmarkStart w:id="2186" w:name="_Toc101254392"/>
      <w:bookmarkStart w:id="2187" w:name="_Toc104112104"/>
      <w:bookmarkStart w:id="2188" w:name="_Toc104192281"/>
      <w:bookmarkStart w:id="2189" w:name="_Toc104192845"/>
      <w:bookmarkStart w:id="2190" w:name="_Toc133336223"/>
      <w:bookmarkStart w:id="2191" w:name="_Toc143984711"/>
      <w:bookmarkStart w:id="2192" w:name="_Toc144147487"/>
      <w:bookmarkStart w:id="2193" w:name="_Toc153885281"/>
      <w:bookmarkStart w:id="2194" w:name="_Toc177548815"/>
      <w:bookmarkStart w:id="2195" w:name="_Toc186725819"/>
      <w:bookmarkStart w:id="2196" w:name="_Toc192836534"/>
      <w:bookmarkStart w:id="2197" w:name="_Toc200704220"/>
      <w:r w:rsidRPr="00F11966">
        <w:t>5.4.3.</w:t>
      </w:r>
      <w:r>
        <w:t>37</w:t>
      </w:r>
      <w:r w:rsidRPr="00F11966">
        <w:tab/>
      </w:r>
      <w:r>
        <w:rPr>
          <w:noProof/>
        </w:rPr>
        <w:t xml:space="preserve">Enumeration: </w:t>
      </w:r>
      <w:r>
        <w:rPr>
          <w:rFonts w:hint="eastAsia"/>
          <w:lang w:eastAsia="zh-CN"/>
        </w:rPr>
        <w:t>N</w:t>
      </w:r>
      <w:r>
        <w:rPr>
          <w:lang w:eastAsia="zh-CN"/>
        </w:rPr>
        <w:t>otificationFlag</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198" w:name="_Toc88743044"/>
      <w:bookmarkStart w:id="2199" w:name="_Toc101253954"/>
      <w:bookmarkStart w:id="2200" w:name="_Toc101254393"/>
      <w:bookmarkStart w:id="2201" w:name="_Toc104112105"/>
      <w:bookmarkStart w:id="2202" w:name="_Toc104192282"/>
      <w:bookmarkStart w:id="2203" w:name="_Toc104192846"/>
      <w:bookmarkStart w:id="2204" w:name="_Toc133336224"/>
      <w:bookmarkStart w:id="2205" w:name="_Toc143984712"/>
      <w:bookmarkStart w:id="2206" w:name="_Toc144147488"/>
      <w:bookmarkStart w:id="2207" w:name="_Toc153885282"/>
      <w:bookmarkStart w:id="2208" w:name="_Toc177548816"/>
      <w:bookmarkStart w:id="2209" w:name="_Toc186725820"/>
      <w:bookmarkStart w:id="2210" w:name="_Toc192836535"/>
      <w:bookmarkStart w:id="2211" w:name="_Toc200704221"/>
      <w:r w:rsidRPr="00F11966">
        <w:t>5.4.3.</w:t>
      </w:r>
      <w:r>
        <w:t>38</w:t>
      </w:r>
      <w:r w:rsidRPr="00F11966">
        <w:tab/>
        <w:t xml:space="preserve">Enumeration: </w:t>
      </w:r>
      <w:r>
        <w:t>TransportProtocol</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212" w:name="_Toc88743045"/>
      <w:bookmarkStart w:id="2213" w:name="_Toc101253955"/>
      <w:bookmarkStart w:id="2214" w:name="_Toc101254394"/>
      <w:bookmarkStart w:id="2215" w:name="_Toc104112106"/>
      <w:bookmarkStart w:id="2216" w:name="_Toc104192283"/>
      <w:bookmarkStart w:id="2217" w:name="_Toc104192847"/>
      <w:bookmarkStart w:id="2218" w:name="_Toc133336225"/>
      <w:bookmarkStart w:id="2219" w:name="_Toc143984713"/>
      <w:bookmarkStart w:id="2220" w:name="_Toc144147489"/>
      <w:bookmarkStart w:id="2221" w:name="_Toc153885283"/>
      <w:bookmarkStart w:id="2222" w:name="_Toc177548817"/>
      <w:bookmarkStart w:id="2223" w:name="_Toc186725821"/>
      <w:bookmarkStart w:id="2224" w:name="_Toc192836536"/>
      <w:bookmarkStart w:id="2225" w:name="_Toc200704222"/>
      <w:r w:rsidRPr="00F11966">
        <w:t>5.4.3.</w:t>
      </w:r>
      <w:r w:rsidRPr="00BC0053">
        <w:t>39</w:t>
      </w:r>
      <w:r w:rsidRPr="00F11966">
        <w:tab/>
        <w:t xml:space="preserve">Enumeration: </w:t>
      </w:r>
      <w:r>
        <w:t>SatelliteBackhaulCategory</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226" w:name="_Toc88743046"/>
      <w:bookmarkStart w:id="2227" w:name="_Toc101253956"/>
      <w:bookmarkStart w:id="2228" w:name="_Toc101254395"/>
      <w:bookmarkStart w:id="2229" w:name="_Toc104112107"/>
      <w:bookmarkStart w:id="2230" w:name="_Toc104192284"/>
      <w:bookmarkStart w:id="2231" w:name="_Toc104192848"/>
      <w:bookmarkStart w:id="2232" w:name="_Toc133336226"/>
      <w:bookmarkStart w:id="2233" w:name="_Toc143984714"/>
      <w:bookmarkStart w:id="2234" w:name="_Toc144147490"/>
      <w:bookmarkStart w:id="2235" w:name="_Toc153885284"/>
      <w:bookmarkStart w:id="2236" w:name="_Toc177548818"/>
      <w:bookmarkStart w:id="2237" w:name="_Toc186725822"/>
      <w:bookmarkStart w:id="2238" w:name="_Toc192836537"/>
      <w:bookmarkStart w:id="2239" w:name="_Toc200704223"/>
      <w:r w:rsidRPr="00F11966">
        <w:t>5.4.3.</w:t>
      </w:r>
      <w:r>
        <w:t>40</w:t>
      </w:r>
      <w:r w:rsidRPr="00F11966">
        <w:tab/>
        <w:t xml:space="preserve">Enumeration: </w:t>
      </w:r>
      <w:r>
        <w:t>SatelliteBackhaulCategoryRm</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240" w:name="_Toc25156504"/>
      <w:bookmarkStart w:id="2241" w:name="_Toc34124809"/>
      <w:bookmarkStart w:id="2242" w:name="_Toc43207936"/>
      <w:bookmarkStart w:id="2243" w:name="_Toc49857409"/>
      <w:bookmarkStart w:id="2244" w:name="_Toc56677252"/>
      <w:bookmarkStart w:id="2245" w:name="_Toc56691775"/>
      <w:bookmarkStart w:id="2246" w:name="_Toc56699039"/>
      <w:bookmarkStart w:id="2247" w:name="_Toc89035294"/>
      <w:bookmarkStart w:id="2248" w:name="_Toc89065092"/>
      <w:bookmarkStart w:id="2249" w:name="_Toc89180391"/>
      <w:bookmarkStart w:id="2250" w:name="_Toc97072075"/>
      <w:bookmarkStart w:id="2251" w:name="_Toc120051480"/>
      <w:bookmarkStart w:id="2252" w:name="_Toc122025843"/>
      <w:bookmarkStart w:id="2253" w:name="_Toc133336227"/>
      <w:bookmarkStart w:id="2254" w:name="_Toc143984715"/>
      <w:bookmarkStart w:id="2255" w:name="_Toc144147491"/>
      <w:bookmarkStart w:id="2256" w:name="_Toc153885285"/>
      <w:bookmarkStart w:id="2257" w:name="_Toc177548819"/>
      <w:bookmarkStart w:id="2258" w:name="_Toc186725823"/>
      <w:bookmarkStart w:id="2259" w:name="_Toc192836538"/>
      <w:bookmarkStart w:id="2260" w:name="_Toc200704224"/>
      <w:r w:rsidRPr="00F11966">
        <w:lastRenderedPageBreak/>
        <w:t>5.4.3.</w:t>
      </w:r>
      <w:r>
        <w:t>41</w:t>
      </w:r>
      <w:r w:rsidRPr="003B2883">
        <w:tab/>
        <w:t xml:space="preserve">Enumeration: </w:t>
      </w:r>
      <w:bookmarkStart w:id="2261" w:name="_Hlk125569815"/>
      <w:bookmarkEnd w:id="2240"/>
      <w:bookmarkEnd w:id="2241"/>
      <w:bookmarkEnd w:id="2242"/>
      <w:bookmarkEnd w:id="2243"/>
      <w:bookmarkEnd w:id="2244"/>
      <w:bookmarkEnd w:id="2245"/>
      <w:bookmarkEnd w:id="2246"/>
      <w:bookmarkEnd w:id="2247"/>
      <w:bookmarkEnd w:id="2248"/>
      <w:bookmarkEnd w:id="2249"/>
      <w:bookmarkEnd w:id="2250"/>
      <w:bookmarkEnd w:id="2251"/>
      <w:bookmarkEnd w:id="2252"/>
      <w:r>
        <w:t>BufferedNotifications</w:t>
      </w:r>
      <w:bookmarkEnd w:id="2261"/>
      <w:r>
        <w:t>Action</w:t>
      </w:r>
      <w:bookmarkEnd w:id="2253"/>
      <w:bookmarkEnd w:id="2254"/>
      <w:bookmarkEnd w:id="2255"/>
      <w:bookmarkEnd w:id="2256"/>
      <w:bookmarkEnd w:id="2257"/>
      <w:bookmarkEnd w:id="2258"/>
      <w:bookmarkEnd w:id="2259"/>
      <w:bookmarkEnd w:id="2260"/>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262" w:name="_Toc133336228"/>
      <w:bookmarkStart w:id="2263" w:name="_Toc143984716"/>
      <w:bookmarkStart w:id="2264" w:name="_Toc144147492"/>
      <w:bookmarkStart w:id="2265" w:name="_Toc153885286"/>
      <w:bookmarkStart w:id="2266" w:name="_Toc177548820"/>
      <w:bookmarkStart w:id="2267" w:name="_Toc186725824"/>
      <w:bookmarkStart w:id="2268" w:name="_Toc192836539"/>
      <w:bookmarkStart w:id="2269" w:name="_Toc200704225"/>
      <w:r w:rsidRPr="00F11966">
        <w:t>5.4.3.</w:t>
      </w:r>
      <w:r>
        <w:t>42</w:t>
      </w:r>
      <w:r w:rsidRPr="003B2883">
        <w:tab/>
        <w:t xml:space="preserve">Enumeration: </w:t>
      </w:r>
      <w:r>
        <w:t>S</w:t>
      </w:r>
      <w:r w:rsidRPr="00A741E3">
        <w:t>ubscriptio</w:t>
      </w:r>
      <w:r>
        <w:t>nAction</w:t>
      </w:r>
      <w:bookmarkEnd w:id="2262"/>
      <w:bookmarkEnd w:id="2263"/>
      <w:bookmarkEnd w:id="2264"/>
      <w:bookmarkEnd w:id="2265"/>
      <w:bookmarkEnd w:id="2266"/>
      <w:bookmarkEnd w:id="2267"/>
      <w:bookmarkEnd w:id="2268"/>
      <w:bookmarkEnd w:id="226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270" w:name="_Toc144147493"/>
      <w:bookmarkStart w:id="2271" w:name="_Toc153885287"/>
      <w:bookmarkStart w:id="2272" w:name="_Toc177548821"/>
      <w:bookmarkStart w:id="2273" w:name="_Toc186725825"/>
      <w:bookmarkStart w:id="2274" w:name="_Toc192836540"/>
      <w:bookmarkStart w:id="2275" w:name="_Toc200704226"/>
      <w:r w:rsidRPr="00D16387">
        <w:t>5.4.3.</w:t>
      </w:r>
      <w:r w:rsidR="00894973" w:rsidRPr="000F0C82">
        <w:t>43</w:t>
      </w:r>
      <w:r w:rsidRPr="00D16387">
        <w:tab/>
        <w:t xml:space="preserve">Enumeration: </w:t>
      </w:r>
      <w:bookmarkStart w:id="2276" w:name="_Hlk132825517"/>
      <w:r w:rsidRPr="006D7DC8">
        <w:t>SnssaiStatus</w:t>
      </w:r>
      <w:bookmarkEnd w:id="2270"/>
      <w:bookmarkEnd w:id="2271"/>
      <w:bookmarkEnd w:id="2272"/>
      <w:bookmarkEnd w:id="2273"/>
      <w:bookmarkEnd w:id="2274"/>
      <w:bookmarkEnd w:id="2275"/>
      <w:bookmarkEnd w:id="2276"/>
    </w:p>
    <w:p w14:paraId="4DB70273" w14:textId="0FD0CE0F" w:rsidR="008E7BA1" w:rsidRPr="00D16387" w:rsidRDefault="008E7BA1" w:rsidP="008E7BA1">
      <w:pPr>
        <w:keepNext/>
        <w:keepLines/>
        <w:spacing w:before="60"/>
        <w:jc w:val="center"/>
        <w:rPr>
          <w:rFonts w:ascii="Arial" w:hAnsi="Arial"/>
          <w:b/>
        </w:rPr>
      </w:pPr>
      <w:bookmarkStart w:id="2277"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277"/>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278" w:name="_Hlk132826888"/>
            <w:r w:rsidRPr="00D16387">
              <w:rPr>
                <w:rFonts w:ascii="Arial" w:hAnsi="Arial"/>
                <w:sz w:val="18"/>
              </w:rPr>
              <w:t>AVAILABLE</w:t>
            </w:r>
            <w:bookmarkEnd w:id="2278"/>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279" w:name="_Toc143984717"/>
      <w:bookmarkStart w:id="2280" w:name="_Toc144147494"/>
      <w:bookmarkStart w:id="2281" w:name="_Toc153885288"/>
      <w:bookmarkStart w:id="2282" w:name="_Toc177548822"/>
      <w:bookmarkStart w:id="2283" w:name="_Toc186725826"/>
      <w:bookmarkStart w:id="2284" w:name="_Toc192836541"/>
      <w:bookmarkStart w:id="2285" w:name="_Hlk142403576"/>
      <w:bookmarkStart w:id="2286" w:name="_Toc200704227"/>
      <w:r w:rsidRPr="001B6C38">
        <w:t>5.4.3.</w:t>
      </w:r>
      <w:r w:rsidRPr="00496DB9">
        <w:t>44</w:t>
      </w:r>
      <w:r w:rsidRPr="001B6C38">
        <w:tab/>
        <w:t>Enumeration: Termin</w:t>
      </w:r>
      <w:r>
        <w:t>ation</w:t>
      </w:r>
      <w:r w:rsidRPr="001B6C38">
        <w:t>Ind</w:t>
      </w:r>
      <w:r>
        <w:t>ication</w:t>
      </w:r>
      <w:bookmarkEnd w:id="2279"/>
      <w:bookmarkEnd w:id="2280"/>
      <w:bookmarkEnd w:id="2281"/>
      <w:bookmarkEnd w:id="2282"/>
      <w:bookmarkEnd w:id="2283"/>
      <w:bookmarkEnd w:id="2284"/>
      <w:bookmarkEnd w:id="228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285"/>
    </w:tbl>
    <w:p w14:paraId="27B9F511" w14:textId="07A92211" w:rsidR="00804B0E" w:rsidRDefault="00804B0E" w:rsidP="00E92CBF"/>
    <w:p w14:paraId="6E2D45B7" w14:textId="5B65001C" w:rsidR="00D03C43" w:rsidRPr="001B6C38" w:rsidRDefault="00D03C43" w:rsidP="00D03C43">
      <w:pPr>
        <w:pStyle w:val="Heading4"/>
      </w:pPr>
      <w:bookmarkStart w:id="2287" w:name="_Toc192836542"/>
      <w:bookmarkStart w:id="2288" w:name="_Toc24937664"/>
      <w:bookmarkStart w:id="2289" w:name="_Toc33962479"/>
      <w:bookmarkStart w:id="2290" w:name="_Toc42883241"/>
      <w:bookmarkStart w:id="2291" w:name="_Toc49733109"/>
      <w:bookmarkStart w:id="2292" w:name="_Toc56690734"/>
      <w:bookmarkStart w:id="2293" w:name="_Toc186714701"/>
      <w:bookmarkStart w:id="2294" w:name="_Toc200704228"/>
      <w:r w:rsidRPr="001B6C38">
        <w:lastRenderedPageBreak/>
        <w:t>5.4.3.</w:t>
      </w:r>
      <w:r>
        <w:t>4</w:t>
      </w:r>
      <w:r w:rsidR="002D5087">
        <w:t>5</w:t>
      </w:r>
      <w:r w:rsidRPr="001B6C38">
        <w:tab/>
        <w:t xml:space="preserve">Enumeration: </w:t>
      </w:r>
      <w:r>
        <w:t>DelayMeasurementProtocol</w:t>
      </w:r>
      <w:bookmarkEnd w:id="2287"/>
      <w:bookmarkEnd w:id="2294"/>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13338C">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13338C">
            <w:pPr>
              <w:pStyle w:val="TAH"/>
            </w:pPr>
            <w:bookmarkStart w:id="2295" w:name="_Hlk181180498"/>
            <w:bookmarkEnd w:id="2288"/>
            <w:bookmarkEnd w:id="2289"/>
            <w:bookmarkEnd w:id="2290"/>
            <w:bookmarkEnd w:id="2291"/>
            <w:bookmarkEnd w:id="2292"/>
            <w:bookmarkEnd w:id="2293"/>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13338C">
            <w:pPr>
              <w:pStyle w:val="TAH"/>
            </w:pPr>
            <w:r>
              <w:t>Description</w:t>
            </w:r>
          </w:p>
        </w:tc>
      </w:tr>
      <w:tr w:rsidR="00D03C43" w14:paraId="0AA893F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13338C">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Default="00D03C43" w:rsidP="0013338C">
            <w:pPr>
              <w:pStyle w:val="TAL"/>
            </w:pPr>
            <w:r>
              <w:t xml:space="preserve">A Two-Way Active Measurement Protocol </w:t>
            </w:r>
            <w:r>
              <w:rPr>
                <w:noProof/>
              </w:rPr>
              <w:t xml:space="preserve">(see </w:t>
            </w:r>
            <w:r w:rsidRPr="00B521CF">
              <w:rPr>
                <w:color w:val="FF0000"/>
                <w:lang w:val="en-US"/>
              </w:rPr>
              <w:t>IETF RFC 5357</w:t>
            </w:r>
            <w:r>
              <w:rPr>
                <w:color w:val="FF0000"/>
                <w:lang w:val="en-US"/>
              </w:rPr>
              <w:t> [69]</w:t>
            </w:r>
            <w:r>
              <w:rPr>
                <w:noProof/>
              </w:rPr>
              <w:t>)</w:t>
            </w:r>
          </w:p>
        </w:tc>
      </w:tr>
      <w:tr w:rsidR="00D03C43" w14:paraId="27253BC2"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13338C">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Default="00D03C43" w:rsidP="0013338C">
            <w:pPr>
              <w:pStyle w:val="TAL"/>
            </w:pPr>
            <w:r>
              <w:t xml:space="preserve">A One-way Active Measurement Protocol </w:t>
            </w:r>
            <w:r>
              <w:rPr>
                <w:noProof/>
              </w:rPr>
              <w:t xml:space="preserve">(see </w:t>
            </w:r>
            <w:r w:rsidRPr="00B521CF">
              <w:rPr>
                <w:color w:val="FF0000"/>
                <w:lang w:val="en-US"/>
              </w:rPr>
              <w:t>IETF RFC 4656</w:t>
            </w:r>
            <w:r>
              <w:rPr>
                <w:color w:val="FF0000"/>
                <w:lang w:val="en-US"/>
              </w:rPr>
              <w:t> [70]</w:t>
            </w:r>
          </w:p>
        </w:tc>
      </w:tr>
      <w:tr w:rsidR="00D03C43" w14:paraId="2BA90FBD"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13338C">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Default="00D03C43" w:rsidP="0013338C">
            <w:pPr>
              <w:pStyle w:val="TAL"/>
            </w:pPr>
            <w:r>
              <w:t>Simple Two-Way Active Measurement Protocol</w:t>
            </w:r>
            <w:r>
              <w:rPr>
                <w:noProof/>
              </w:rPr>
              <w:t xml:space="preserve"> (see </w:t>
            </w:r>
            <w:r w:rsidRPr="00B521CF">
              <w:rPr>
                <w:color w:val="FF0000"/>
                <w:lang w:val="en-US"/>
              </w:rPr>
              <w:t>IETF RFC 8762</w:t>
            </w:r>
            <w:r>
              <w:rPr>
                <w:color w:val="FF0000"/>
                <w:lang w:val="en-US"/>
              </w:rPr>
              <w:t> [71])</w:t>
            </w:r>
          </w:p>
        </w:tc>
      </w:tr>
      <w:tr w:rsidR="00D03C43" w14:paraId="7008028F" w14:textId="77777777" w:rsidTr="0013338C">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13338C">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13338C">
            <w:pPr>
              <w:pStyle w:val="TAL"/>
            </w:pPr>
            <w:r>
              <w:rPr>
                <w:noProof/>
              </w:rPr>
              <w:t>Measurement protocol for which no specific value exists in this enumeration</w:t>
            </w:r>
          </w:p>
        </w:tc>
      </w:tr>
      <w:bookmarkEnd w:id="2295"/>
    </w:tbl>
    <w:p w14:paraId="7E57150B" w14:textId="77777777" w:rsidR="00D03C43" w:rsidRDefault="00D03C43" w:rsidP="00D03C43"/>
    <w:p w14:paraId="7E8C9B72" w14:textId="77777777" w:rsidR="00D03C43" w:rsidRPr="00496DB9" w:rsidRDefault="00D03C43" w:rsidP="00E92CBF"/>
    <w:p w14:paraId="047FC232" w14:textId="77777777" w:rsidR="00E92CBF" w:rsidRPr="00F11966" w:rsidRDefault="00E92CBF" w:rsidP="00D362EB">
      <w:pPr>
        <w:pStyle w:val="Heading3"/>
      </w:pPr>
      <w:bookmarkStart w:id="2296" w:name="_Toc24925837"/>
      <w:bookmarkStart w:id="2297" w:name="_Toc24926015"/>
      <w:bookmarkStart w:id="2298" w:name="_Toc24926191"/>
      <w:bookmarkStart w:id="2299" w:name="_Toc33964051"/>
      <w:bookmarkStart w:id="2300" w:name="_Toc33980805"/>
      <w:bookmarkStart w:id="2301" w:name="_Toc36462606"/>
      <w:bookmarkStart w:id="2302" w:name="_Toc36462802"/>
      <w:bookmarkStart w:id="2303" w:name="_Toc43026046"/>
      <w:bookmarkStart w:id="2304" w:name="_Toc49763580"/>
      <w:bookmarkStart w:id="2305" w:name="_Toc56754276"/>
      <w:bookmarkStart w:id="2306" w:name="_Toc88743047"/>
      <w:bookmarkStart w:id="2307" w:name="_Toc101253957"/>
      <w:bookmarkStart w:id="2308" w:name="_Toc101254396"/>
      <w:bookmarkStart w:id="2309" w:name="_Toc104112108"/>
      <w:bookmarkStart w:id="2310" w:name="_Toc104192285"/>
      <w:bookmarkStart w:id="2311" w:name="_Toc104192849"/>
      <w:bookmarkStart w:id="2312" w:name="_Toc133336229"/>
      <w:bookmarkStart w:id="2313" w:name="_Toc143984718"/>
      <w:bookmarkStart w:id="2314" w:name="_Toc144147495"/>
      <w:bookmarkStart w:id="2315" w:name="_Toc153885289"/>
      <w:bookmarkStart w:id="2316" w:name="_Toc177548823"/>
      <w:bookmarkStart w:id="2317" w:name="_Toc186725827"/>
      <w:bookmarkStart w:id="2318" w:name="_Toc192836543"/>
      <w:bookmarkStart w:id="2319" w:name="_Toc200704229"/>
      <w:r w:rsidRPr="00F11966">
        <w:t>5.4.4</w:t>
      </w:r>
      <w:r w:rsidRPr="00F11966">
        <w:tab/>
        <w:t>Structured Data Types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3449B4DB" w14:textId="77777777" w:rsidR="00E92CBF" w:rsidRPr="00F11966" w:rsidRDefault="00E92CBF" w:rsidP="00D362EB">
      <w:pPr>
        <w:pStyle w:val="Heading4"/>
      </w:pPr>
      <w:bookmarkStart w:id="2320" w:name="_Toc24925838"/>
      <w:bookmarkStart w:id="2321" w:name="_Toc24926016"/>
      <w:bookmarkStart w:id="2322" w:name="_Toc24926192"/>
      <w:bookmarkStart w:id="2323" w:name="_Toc33964052"/>
      <w:bookmarkStart w:id="2324" w:name="_Toc33980806"/>
      <w:bookmarkStart w:id="2325" w:name="_Toc36462607"/>
      <w:bookmarkStart w:id="2326" w:name="_Toc36462803"/>
      <w:bookmarkStart w:id="2327" w:name="_Toc43026047"/>
      <w:bookmarkStart w:id="2328" w:name="_Toc49763581"/>
      <w:bookmarkStart w:id="2329" w:name="_Toc56754277"/>
      <w:bookmarkStart w:id="2330" w:name="_Toc88743048"/>
      <w:bookmarkStart w:id="2331" w:name="_Toc101253958"/>
      <w:bookmarkStart w:id="2332" w:name="_Toc101254397"/>
      <w:bookmarkStart w:id="2333" w:name="_Toc104112109"/>
      <w:bookmarkStart w:id="2334" w:name="_Toc104192286"/>
      <w:bookmarkStart w:id="2335" w:name="_Toc104192850"/>
      <w:bookmarkStart w:id="2336" w:name="_Toc133336230"/>
      <w:bookmarkStart w:id="2337" w:name="_Toc143984719"/>
      <w:bookmarkStart w:id="2338" w:name="_Toc144147496"/>
      <w:bookmarkStart w:id="2339" w:name="_Toc153885290"/>
      <w:bookmarkStart w:id="2340" w:name="_Toc177548824"/>
      <w:bookmarkStart w:id="2341" w:name="_Toc186725828"/>
      <w:bookmarkStart w:id="2342" w:name="_Toc192836544"/>
      <w:bookmarkStart w:id="2343" w:name="_Toc200704230"/>
      <w:r w:rsidRPr="00F11966">
        <w:t>5.4.4.1</w:t>
      </w:r>
      <w:r w:rsidRPr="00F11966">
        <w:tab/>
        <w:t>Type: SubscribedDefaultQos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344" w:name="_Toc24925839"/>
      <w:bookmarkStart w:id="2345" w:name="_Toc24926017"/>
      <w:bookmarkStart w:id="2346" w:name="_Toc24926193"/>
      <w:bookmarkStart w:id="2347" w:name="_Toc33964053"/>
      <w:bookmarkStart w:id="2348" w:name="_Toc33980807"/>
      <w:bookmarkStart w:id="2349" w:name="_Toc36462608"/>
      <w:bookmarkStart w:id="2350" w:name="_Toc36462804"/>
      <w:bookmarkStart w:id="2351" w:name="_Toc43026048"/>
      <w:bookmarkStart w:id="2352" w:name="_Toc49763582"/>
      <w:bookmarkStart w:id="2353" w:name="_Toc56754278"/>
      <w:bookmarkStart w:id="2354" w:name="_Toc88743049"/>
      <w:bookmarkStart w:id="2355" w:name="_Toc101253959"/>
      <w:bookmarkStart w:id="2356" w:name="_Toc101254398"/>
      <w:bookmarkStart w:id="2357" w:name="_Toc104112110"/>
      <w:bookmarkStart w:id="2358" w:name="_Toc104192287"/>
      <w:bookmarkStart w:id="2359" w:name="_Toc104192851"/>
      <w:bookmarkStart w:id="2360" w:name="_Toc133336231"/>
      <w:bookmarkStart w:id="2361" w:name="_Toc143984720"/>
      <w:bookmarkStart w:id="2362" w:name="_Toc144147497"/>
      <w:bookmarkStart w:id="2363" w:name="_Toc153885291"/>
      <w:bookmarkStart w:id="2364" w:name="_Toc177548825"/>
      <w:bookmarkStart w:id="2365" w:name="_Toc186725829"/>
      <w:bookmarkStart w:id="2366" w:name="_Toc192836545"/>
      <w:bookmarkStart w:id="2367" w:name="_Toc200704231"/>
      <w:r w:rsidRPr="00F11966">
        <w:t>5.4.4.2</w:t>
      </w:r>
      <w:r w:rsidRPr="00F11966">
        <w:tab/>
        <w:t>Type: Snssai</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lastRenderedPageBreak/>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368" w:name="_Toc24925840"/>
      <w:bookmarkStart w:id="2369" w:name="_Toc24926018"/>
      <w:bookmarkStart w:id="2370" w:name="_Toc24926194"/>
      <w:bookmarkStart w:id="2371" w:name="_Toc33964054"/>
      <w:bookmarkStart w:id="2372" w:name="_Toc33980808"/>
      <w:bookmarkStart w:id="2373" w:name="_Toc36462609"/>
      <w:bookmarkStart w:id="2374" w:name="_Toc36462805"/>
      <w:bookmarkStart w:id="2375" w:name="_Toc43026049"/>
      <w:bookmarkStart w:id="2376" w:name="_Toc49763583"/>
      <w:bookmarkStart w:id="2377" w:name="_Toc56754279"/>
      <w:bookmarkStart w:id="2378" w:name="_Toc88743050"/>
      <w:bookmarkStart w:id="2379" w:name="_Toc101253960"/>
      <w:bookmarkStart w:id="2380" w:name="_Toc101254399"/>
      <w:bookmarkStart w:id="2381" w:name="_Toc104112111"/>
      <w:bookmarkStart w:id="2382" w:name="_Toc104192288"/>
      <w:bookmarkStart w:id="2383" w:name="_Toc104192852"/>
      <w:bookmarkStart w:id="2384" w:name="_Toc133336232"/>
      <w:bookmarkStart w:id="2385" w:name="_Toc143984721"/>
      <w:bookmarkStart w:id="2386" w:name="_Toc144147498"/>
      <w:bookmarkStart w:id="2387" w:name="_Toc153885292"/>
      <w:bookmarkStart w:id="2388" w:name="_Toc177548826"/>
      <w:bookmarkStart w:id="2389" w:name="_Toc186725830"/>
      <w:bookmarkStart w:id="2390" w:name="_Toc192836546"/>
      <w:bookmarkStart w:id="2391" w:name="_Toc200704232"/>
      <w:r w:rsidRPr="00F11966">
        <w:t>5.4.4.3</w:t>
      </w:r>
      <w:r w:rsidRPr="00F11966">
        <w:tab/>
        <w:t>Type: PlmnId</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392" w:name="_Toc24925841"/>
      <w:bookmarkStart w:id="2393" w:name="_Toc24926019"/>
      <w:bookmarkStart w:id="2394" w:name="_Toc24926195"/>
      <w:bookmarkStart w:id="2395" w:name="_Toc33964055"/>
      <w:bookmarkStart w:id="2396" w:name="_Toc33980809"/>
      <w:bookmarkStart w:id="2397" w:name="_Toc36462610"/>
      <w:bookmarkStart w:id="2398" w:name="_Toc36462806"/>
      <w:bookmarkStart w:id="2399" w:name="_Toc43026050"/>
      <w:bookmarkStart w:id="2400" w:name="_Toc49763584"/>
      <w:bookmarkStart w:id="2401" w:name="_Toc56754280"/>
      <w:bookmarkStart w:id="2402" w:name="_Toc88743051"/>
      <w:bookmarkStart w:id="2403" w:name="_Toc101253961"/>
      <w:bookmarkStart w:id="2404" w:name="_Toc101254400"/>
      <w:bookmarkStart w:id="2405" w:name="_Toc104112112"/>
      <w:bookmarkStart w:id="2406" w:name="_Toc104192289"/>
      <w:bookmarkStart w:id="2407" w:name="_Toc104192853"/>
      <w:bookmarkStart w:id="2408" w:name="_Toc133336233"/>
      <w:bookmarkStart w:id="2409" w:name="_Toc143984722"/>
      <w:bookmarkStart w:id="2410" w:name="_Toc144147499"/>
      <w:bookmarkStart w:id="2411" w:name="_Toc153885293"/>
      <w:bookmarkStart w:id="2412" w:name="_Toc177548827"/>
      <w:bookmarkStart w:id="2413" w:name="_Toc186725831"/>
      <w:bookmarkStart w:id="2414" w:name="_Toc192836547"/>
      <w:bookmarkStart w:id="2415" w:name="_Toc200704233"/>
      <w:r w:rsidRPr="00F11966">
        <w:t>5.4.4.4</w:t>
      </w:r>
      <w:r w:rsidRPr="00F11966">
        <w:tab/>
        <w:t>Type: Tai</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416" w:name="_Toc24925842"/>
      <w:bookmarkStart w:id="2417" w:name="_Toc24926020"/>
      <w:bookmarkStart w:id="2418" w:name="_Toc24926196"/>
      <w:bookmarkStart w:id="2419" w:name="_Toc33964056"/>
      <w:bookmarkStart w:id="2420" w:name="_Toc33980810"/>
      <w:bookmarkStart w:id="2421" w:name="_Toc36462611"/>
      <w:bookmarkStart w:id="2422" w:name="_Toc36462807"/>
      <w:bookmarkStart w:id="2423" w:name="_Toc43026051"/>
      <w:bookmarkStart w:id="2424" w:name="_Toc49763585"/>
      <w:bookmarkStart w:id="2425" w:name="_Toc56754281"/>
      <w:bookmarkStart w:id="2426" w:name="_Toc88743052"/>
      <w:bookmarkStart w:id="2427" w:name="_Toc101253962"/>
      <w:bookmarkStart w:id="2428" w:name="_Toc101254401"/>
      <w:bookmarkStart w:id="2429" w:name="_Toc104112113"/>
      <w:bookmarkStart w:id="2430" w:name="_Toc104192290"/>
      <w:bookmarkStart w:id="2431" w:name="_Toc104192854"/>
      <w:bookmarkStart w:id="2432" w:name="_Toc133336234"/>
      <w:bookmarkStart w:id="2433" w:name="_Toc143984723"/>
      <w:bookmarkStart w:id="2434" w:name="_Toc144147500"/>
      <w:bookmarkStart w:id="2435" w:name="_Toc153885294"/>
      <w:bookmarkStart w:id="2436" w:name="_Toc177548828"/>
      <w:bookmarkStart w:id="2437" w:name="_Toc186725832"/>
      <w:bookmarkStart w:id="2438" w:name="_Toc192836548"/>
      <w:bookmarkStart w:id="2439" w:name="_Toc200704234"/>
      <w:r w:rsidRPr="00F11966">
        <w:t>5.4.4.5</w:t>
      </w:r>
      <w:r w:rsidRPr="00F11966">
        <w:tab/>
        <w:t>Type: Ecgi</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440" w:name="_Toc24925843"/>
      <w:bookmarkStart w:id="2441" w:name="_Toc24926021"/>
      <w:bookmarkStart w:id="2442" w:name="_Toc24926197"/>
      <w:bookmarkStart w:id="2443" w:name="_Toc33964057"/>
      <w:bookmarkStart w:id="2444" w:name="_Toc33980811"/>
      <w:bookmarkStart w:id="2445" w:name="_Toc36462612"/>
      <w:bookmarkStart w:id="2446" w:name="_Toc36462808"/>
      <w:bookmarkStart w:id="2447" w:name="_Toc43026052"/>
      <w:bookmarkStart w:id="2448" w:name="_Toc49763586"/>
      <w:bookmarkStart w:id="2449" w:name="_Toc56754282"/>
      <w:bookmarkStart w:id="2450" w:name="_Toc88743053"/>
      <w:bookmarkStart w:id="2451" w:name="_Toc101253963"/>
      <w:bookmarkStart w:id="2452" w:name="_Toc101254402"/>
      <w:bookmarkStart w:id="2453" w:name="_Toc104112114"/>
      <w:bookmarkStart w:id="2454" w:name="_Toc104192291"/>
      <w:bookmarkStart w:id="2455" w:name="_Toc104192855"/>
      <w:bookmarkStart w:id="2456" w:name="_Toc133336235"/>
      <w:bookmarkStart w:id="2457" w:name="_Toc143984724"/>
      <w:bookmarkStart w:id="2458" w:name="_Toc144147501"/>
      <w:bookmarkStart w:id="2459" w:name="_Toc153885295"/>
      <w:bookmarkStart w:id="2460" w:name="_Toc177548829"/>
      <w:bookmarkStart w:id="2461" w:name="_Toc186725833"/>
      <w:bookmarkStart w:id="2462" w:name="_Toc192836549"/>
      <w:bookmarkStart w:id="2463" w:name="_Toc200704235"/>
      <w:r w:rsidRPr="00F11966">
        <w:t>5.4.4.6</w:t>
      </w:r>
      <w:r w:rsidRPr="00F11966">
        <w:tab/>
        <w:t>Type: Ncgi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464" w:name="_Toc24925844"/>
      <w:bookmarkStart w:id="2465" w:name="_Toc24926022"/>
      <w:bookmarkStart w:id="2466" w:name="_Toc24926198"/>
      <w:bookmarkStart w:id="2467" w:name="_Toc33964058"/>
      <w:bookmarkStart w:id="2468" w:name="_Toc33980812"/>
      <w:bookmarkStart w:id="2469" w:name="_Toc36462613"/>
      <w:bookmarkStart w:id="2470" w:name="_Toc36462809"/>
      <w:bookmarkStart w:id="2471" w:name="_Toc43026053"/>
      <w:bookmarkStart w:id="2472" w:name="_Toc49763587"/>
      <w:bookmarkStart w:id="2473" w:name="_Toc56754283"/>
      <w:bookmarkStart w:id="2474" w:name="_Toc88743054"/>
      <w:bookmarkStart w:id="2475" w:name="_Toc101253964"/>
      <w:bookmarkStart w:id="2476" w:name="_Toc101254403"/>
      <w:bookmarkStart w:id="2477" w:name="_Toc104112115"/>
      <w:bookmarkStart w:id="2478" w:name="_Toc104192292"/>
      <w:bookmarkStart w:id="2479" w:name="_Toc104192856"/>
      <w:bookmarkStart w:id="2480" w:name="_Toc133336236"/>
      <w:bookmarkStart w:id="2481" w:name="_Toc143984725"/>
      <w:bookmarkStart w:id="2482" w:name="_Toc144147502"/>
      <w:bookmarkStart w:id="2483" w:name="_Toc153885296"/>
      <w:bookmarkStart w:id="2484" w:name="_Toc177548830"/>
      <w:bookmarkStart w:id="2485" w:name="_Toc186725834"/>
      <w:bookmarkStart w:id="2486" w:name="_Toc192836550"/>
      <w:bookmarkStart w:id="2487" w:name="_Toc200704236"/>
      <w:r w:rsidRPr="00F11966">
        <w:t>5.4.4.7</w:t>
      </w:r>
      <w:r w:rsidRPr="00F11966">
        <w:tab/>
        <w:t>Type: UserLocation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488" w:name="_Toc24925845"/>
      <w:bookmarkStart w:id="2489" w:name="_Toc24926023"/>
      <w:bookmarkStart w:id="2490" w:name="_Toc24926199"/>
      <w:bookmarkStart w:id="2491" w:name="_Toc33964059"/>
      <w:bookmarkStart w:id="2492" w:name="_Toc33980813"/>
      <w:bookmarkStart w:id="2493" w:name="_Toc36462614"/>
      <w:bookmarkStart w:id="2494" w:name="_Toc36462810"/>
      <w:bookmarkStart w:id="2495" w:name="_Toc43026054"/>
      <w:bookmarkStart w:id="2496" w:name="_Toc49763588"/>
      <w:bookmarkStart w:id="2497" w:name="_Toc56754284"/>
      <w:bookmarkStart w:id="2498" w:name="_Toc88743055"/>
      <w:bookmarkStart w:id="2499" w:name="_Toc101253965"/>
      <w:bookmarkStart w:id="2500" w:name="_Toc101254404"/>
      <w:bookmarkStart w:id="2501" w:name="_Toc104112116"/>
      <w:bookmarkStart w:id="2502" w:name="_Toc104192293"/>
      <w:bookmarkStart w:id="2503" w:name="_Toc104192857"/>
      <w:bookmarkStart w:id="2504" w:name="_Toc133336237"/>
      <w:bookmarkStart w:id="2505" w:name="_Toc143984726"/>
      <w:bookmarkStart w:id="2506" w:name="_Toc144147503"/>
      <w:bookmarkStart w:id="2507" w:name="_Toc153885297"/>
      <w:bookmarkStart w:id="2508" w:name="_Toc177548831"/>
      <w:bookmarkStart w:id="2509" w:name="_Toc186725835"/>
      <w:bookmarkStart w:id="2510" w:name="_Toc192836551"/>
      <w:bookmarkStart w:id="2511" w:name="_Toc200704237"/>
      <w:r w:rsidRPr="00F11966">
        <w:lastRenderedPageBreak/>
        <w:t>5.4.4.8</w:t>
      </w:r>
      <w:r w:rsidRPr="00F11966">
        <w:tab/>
        <w:t>Type: EutraLocation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512" w:name="_Toc24925846"/>
      <w:bookmarkStart w:id="2513" w:name="_Toc24926024"/>
      <w:bookmarkStart w:id="2514" w:name="_Toc24926200"/>
      <w:bookmarkStart w:id="2515" w:name="_Toc33964060"/>
      <w:bookmarkStart w:id="2516" w:name="_Toc33980814"/>
      <w:bookmarkStart w:id="2517" w:name="_Toc36462615"/>
      <w:bookmarkStart w:id="2518" w:name="_Toc36462811"/>
      <w:bookmarkStart w:id="2519" w:name="_Toc43026055"/>
      <w:bookmarkStart w:id="2520" w:name="_Toc49763589"/>
      <w:bookmarkStart w:id="2521" w:name="_Toc56754285"/>
      <w:bookmarkStart w:id="2522" w:name="_Toc88743056"/>
      <w:bookmarkStart w:id="2523" w:name="_Toc101253966"/>
      <w:bookmarkStart w:id="2524" w:name="_Toc101254405"/>
      <w:bookmarkStart w:id="2525" w:name="_Toc104112117"/>
      <w:bookmarkStart w:id="2526" w:name="_Toc104192294"/>
      <w:bookmarkStart w:id="2527" w:name="_Toc104192858"/>
      <w:bookmarkStart w:id="2528" w:name="_Toc133336238"/>
      <w:bookmarkStart w:id="2529" w:name="_Toc143984727"/>
      <w:bookmarkStart w:id="2530" w:name="_Toc144147504"/>
      <w:bookmarkStart w:id="2531" w:name="_Toc153885298"/>
      <w:bookmarkStart w:id="2532" w:name="_Toc177548832"/>
      <w:bookmarkStart w:id="2533" w:name="_Toc186725836"/>
      <w:bookmarkStart w:id="2534" w:name="_Toc192836552"/>
      <w:bookmarkStart w:id="2535" w:name="_Toc200704238"/>
      <w:r w:rsidRPr="00F11966">
        <w:lastRenderedPageBreak/>
        <w:t>5.4.4.9</w:t>
      </w:r>
      <w:r w:rsidRPr="00F11966">
        <w:tab/>
        <w:t>Type: NrLocation</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536"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536"/>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537" w:name="_Toc24925847"/>
      <w:bookmarkStart w:id="2538" w:name="_Toc24926025"/>
      <w:bookmarkStart w:id="2539" w:name="_Toc24926201"/>
      <w:bookmarkStart w:id="2540" w:name="_Toc33964061"/>
      <w:bookmarkStart w:id="2541" w:name="_Toc33980815"/>
      <w:bookmarkStart w:id="2542" w:name="_Toc36462616"/>
      <w:bookmarkStart w:id="2543" w:name="_Toc36462812"/>
      <w:bookmarkStart w:id="2544" w:name="_Toc43026056"/>
      <w:bookmarkStart w:id="2545" w:name="_Toc49763590"/>
      <w:bookmarkStart w:id="2546" w:name="_Toc56754286"/>
      <w:bookmarkStart w:id="2547" w:name="_Toc88743057"/>
      <w:bookmarkStart w:id="2548" w:name="_Toc101253967"/>
      <w:bookmarkStart w:id="2549" w:name="_Toc101254406"/>
      <w:bookmarkStart w:id="2550" w:name="_Toc104112118"/>
      <w:bookmarkStart w:id="2551" w:name="_Toc104192295"/>
      <w:bookmarkStart w:id="2552" w:name="_Toc104192859"/>
      <w:bookmarkStart w:id="2553" w:name="_Toc133336239"/>
      <w:bookmarkStart w:id="2554" w:name="_Toc143984728"/>
      <w:bookmarkStart w:id="2555" w:name="_Toc144147505"/>
      <w:bookmarkStart w:id="2556" w:name="_Toc153885299"/>
      <w:bookmarkStart w:id="2557" w:name="_Toc177548833"/>
      <w:bookmarkStart w:id="2558" w:name="_Toc186725837"/>
      <w:bookmarkStart w:id="2559" w:name="_Toc192836553"/>
      <w:bookmarkStart w:id="2560" w:name="_Toc200704239"/>
      <w:r w:rsidRPr="00F11966">
        <w:lastRenderedPageBreak/>
        <w:t>5.4.4.10</w:t>
      </w:r>
      <w:r w:rsidRPr="00F11966">
        <w:tab/>
        <w:t>Type: N3gaLocation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561" w:name="_Toc24925848"/>
      <w:bookmarkStart w:id="2562" w:name="_Toc24926026"/>
      <w:bookmarkStart w:id="2563" w:name="_Toc24926202"/>
      <w:bookmarkStart w:id="2564" w:name="_Toc33964062"/>
      <w:bookmarkStart w:id="2565" w:name="_Toc33980816"/>
      <w:bookmarkStart w:id="2566" w:name="_Toc36462617"/>
      <w:bookmarkStart w:id="2567" w:name="_Toc36462813"/>
      <w:bookmarkStart w:id="2568" w:name="_Toc43026057"/>
      <w:bookmarkStart w:id="2569" w:name="_Toc49763591"/>
      <w:bookmarkStart w:id="2570" w:name="_Toc56754287"/>
      <w:bookmarkStart w:id="2571" w:name="_Toc88743058"/>
      <w:bookmarkStart w:id="2572" w:name="_Toc101253968"/>
      <w:bookmarkStart w:id="2573" w:name="_Toc101254407"/>
      <w:bookmarkStart w:id="2574" w:name="_Toc104112119"/>
      <w:bookmarkStart w:id="2575" w:name="_Toc104192296"/>
      <w:bookmarkStart w:id="2576" w:name="_Toc104192860"/>
      <w:bookmarkStart w:id="2577" w:name="_Toc133336240"/>
      <w:bookmarkStart w:id="2578" w:name="_Toc143984729"/>
      <w:bookmarkStart w:id="2579" w:name="_Toc144147506"/>
      <w:bookmarkStart w:id="2580" w:name="_Toc153885300"/>
      <w:bookmarkStart w:id="2581" w:name="_Toc177548834"/>
      <w:bookmarkStart w:id="2582" w:name="_Toc186725838"/>
      <w:bookmarkStart w:id="2583" w:name="_Toc192836554"/>
      <w:bookmarkStart w:id="2584" w:name="_Toc200704240"/>
      <w:r w:rsidRPr="00F11966">
        <w:t>5.4.4.11</w:t>
      </w:r>
      <w:r w:rsidRPr="00F11966">
        <w:tab/>
        <w:t>Type: UpSecurity</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585" w:name="_Toc24925849"/>
      <w:bookmarkStart w:id="2586" w:name="_Toc24926027"/>
      <w:bookmarkStart w:id="2587" w:name="_Toc24926203"/>
      <w:bookmarkStart w:id="2588" w:name="_Toc33964063"/>
      <w:bookmarkStart w:id="2589" w:name="_Toc33980817"/>
      <w:bookmarkStart w:id="2590" w:name="_Toc36462618"/>
      <w:bookmarkStart w:id="2591" w:name="_Toc36462814"/>
      <w:bookmarkStart w:id="2592" w:name="_Toc43026058"/>
      <w:bookmarkStart w:id="2593" w:name="_Toc49763592"/>
      <w:bookmarkStart w:id="2594" w:name="_Toc56754288"/>
      <w:bookmarkStart w:id="2595" w:name="_Toc88743059"/>
      <w:bookmarkStart w:id="2596" w:name="_Toc101253969"/>
      <w:bookmarkStart w:id="2597" w:name="_Toc101254408"/>
      <w:bookmarkStart w:id="2598" w:name="_Toc104112120"/>
      <w:bookmarkStart w:id="2599" w:name="_Toc104192297"/>
      <w:bookmarkStart w:id="2600" w:name="_Toc104192861"/>
      <w:bookmarkStart w:id="2601" w:name="_Toc133336241"/>
      <w:bookmarkStart w:id="2602" w:name="_Toc143984730"/>
      <w:bookmarkStart w:id="2603" w:name="_Toc144147507"/>
      <w:bookmarkStart w:id="2604" w:name="_Toc153885301"/>
      <w:bookmarkStart w:id="2605" w:name="_Toc177548835"/>
      <w:bookmarkStart w:id="2606" w:name="_Toc186725839"/>
      <w:bookmarkStart w:id="2607" w:name="_Toc192836555"/>
      <w:bookmarkStart w:id="2608" w:name="_Toc200704241"/>
      <w:r w:rsidRPr="00F11966">
        <w:t>5.4.4.12</w:t>
      </w:r>
      <w:r w:rsidRPr="00F11966">
        <w:tab/>
        <w:t xml:space="preserve">Type: </w:t>
      </w:r>
      <w:r w:rsidRPr="00F11966">
        <w:rPr>
          <w:lang w:eastAsia="zh-CN"/>
        </w:rPr>
        <w:t>NgApCause</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60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60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610" w:name="_Toc24925850"/>
      <w:bookmarkStart w:id="2611" w:name="_Toc24926028"/>
      <w:bookmarkStart w:id="2612" w:name="_Toc24926204"/>
      <w:bookmarkStart w:id="2613" w:name="_Toc33964064"/>
      <w:bookmarkStart w:id="2614" w:name="_Toc33980818"/>
      <w:bookmarkStart w:id="2615" w:name="_Toc36462619"/>
      <w:bookmarkStart w:id="2616" w:name="_Toc36462815"/>
      <w:bookmarkStart w:id="2617" w:name="_Toc43026059"/>
      <w:bookmarkStart w:id="2618" w:name="_Toc49763593"/>
      <w:bookmarkStart w:id="2619" w:name="_Toc56754289"/>
      <w:bookmarkStart w:id="2620" w:name="_Toc88743060"/>
      <w:bookmarkStart w:id="2621" w:name="_Toc101253970"/>
      <w:bookmarkStart w:id="2622" w:name="_Toc101254409"/>
      <w:bookmarkStart w:id="2623" w:name="_Toc104112121"/>
      <w:bookmarkStart w:id="2624" w:name="_Toc104192298"/>
      <w:bookmarkStart w:id="2625" w:name="_Toc104192862"/>
      <w:bookmarkStart w:id="2626" w:name="_Toc133336242"/>
      <w:bookmarkStart w:id="2627" w:name="_Toc143984731"/>
      <w:bookmarkStart w:id="2628" w:name="_Toc144147508"/>
      <w:bookmarkStart w:id="2629" w:name="_Toc153885302"/>
      <w:bookmarkStart w:id="2630" w:name="_Toc177548836"/>
      <w:bookmarkStart w:id="2631" w:name="_Toc186725840"/>
      <w:bookmarkStart w:id="2632" w:name="_Toc192836556"/>
      <w:bookmarkStart w:id="2633" w:name="_Toc200704242"/>
      <w:r w:rsidRPr="00F11966">
        <w:lastRenderedPageBreak/>
        <w:t>5.4.4.13</w:t>
      </w:r>
      <w:r w:rsidRPr="00F11966">
        <w:tab/>
        <w:t xml:space="preserve">Type: </w:t>
      </w:r>
      <w:r w:rsidRPr="00F11966">
        <w:rPr>
          <w:noProof/>
        </w:rPr>
        <w:t>BackupAmfInfo</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634" w:name="_Toc24925851"/>
      <w:bookmarkStart w:id="2635" w:name="_Toc24926029"/>
      <w:bookmarkStart w:id="2636" w:name="_Toc24926205"/>
      <w:bookmarkStart w:id="2637" w:name="_Toc33964065"/>
      <w:bookmarkStart w:id="2638" w:name="_Toc33980819"/>
      <w:bookmarkStart w:id="2639" w:name="_Toc36462620"/>
      <w:bookmarkStart w:id="2640" w:name="_Toc36462816"/>
      <w:bookmarkStart w:id="2641" w:name="_Toc43026060"/>
      <w:bookmarkStart w:id="2642" w:name="_Toc49763594"/>
      <w:bookmarkStart w:id="2643" w:name="_Toc56754290"/>
      <w:bookmarkStart w:id="2644" w:name="_Toc88743061"/>
      <w:bookmarkStart w:id="2645" w:name="_Toc101253971"/>
      <w:bookmarkStart w:id="2646" w:name="_Toc101254410"/>
      <w:bookmarkStart w:id="2647" w:name="_Toc104112122"/>
      <w:bookmarkStart w:id="2648" w:name="_Toc104192299"/>
      <w:bookmarkStart w:id="2649" w:name="_Toc104192863"/>
      <w:bookmarkStart w:id="2650" w:name="_Toc133336243"/>
      <w:bookmarkStart w:id="2651" w:name="_Toc143984732"/>
      <w:bookmarkStart w:id="2652" w:name="_Toc144147509"/>
      <w:bookmarkStart w:id="2653" w:name="_Toc153885303"/>
      <w:bookmarkStart w:id="2654" w:name="_Toc177548837"/>
      <w:bookmarkStart w:id="2655" w:name="_Toc186725841"/>
      <w:bookmarkStart w:id="2656" w:name="_Toc192836557"/>
      <w:bookmarkStart w:id="2657" w:name="_Toc200704243"/>
      <w:r w:rsidRPr="00F11966">
        <w:t>5.4.4.14</w:t>
      </w:r>
      <w:r w:rsidRPr="00F11966">
        <w:tab/>
        <w:t xml:space="preserve">Type: </w:t>
      </w:r>
      <w:r w:rsidRPr="00F11966">
        <w:rPr>
          <w:lang w:eastAsia="zh-CN"/>
        </w:rPr>
        <w:t>RefToBinaryData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658" w:name="_Toc24925852"/>
      <w:bookmarkStart w:id="2659" w:name="_Toc24926030"/>
      <w:bookmarkStart w:id="2660" w:name="_Toc24926206"/>
      <w:bookmarkStart w:id="2661" w:name="_Toc33964066"/>
      <w:bookmarkStart w:id="2662" w:name="_Toc33980820"/>
      <w:bookmarkStart w:id="2663" w:name="_Toc36462621"/>
      <w:bookmarkStart w:id="2664" w:name="_Toc36462817"/>
      <w:bookmarkStart w:id="2665" w:name="_Toc43026061"/>
      <w:bookmarkStart w:id="2666" w:name="_Toc49763595"/>
      <w:bookmarkStart w:id="2667" w:name="_Toc56754291"/>
      <w:bookmarkStart w:id="2668" w:name="_Toc88743062"/>
      <w:bookmarkStart w:id="2669" w:name="_Toc101253972"/>
      <w:bookmarkStart w:id="2670" w:name="_Toc101254411"/>
      <w:bookmarkStart w:id="2671" w:name="_Toc104112123"/>
      <w:bookmarkStart w:id="2672" w:name="_Toc104192300"/>
      <w:bookmarkStart w:id="2673" w:name="_Toc104192864"/>
      <w:bookmarkStart w:id="2674" w:name="_Toc133336244"/>
      <w:bookmarkStart w:id="2675" w:name="_Toc143984733"/>
      <w:bookmarkStart w:id="2676" w:name="_Toc144147510"/>
      <w:bookmarkStart w:id="2677" w:name="_Toc153885304"/>
      <w:bookmarkStart w:id="2678" w:name="_Toc177548838"/>
      <w:bookmarkStart w:id="2679" w:name="_Toc186725842"/>
      <w:bookmarkStart w:id="2680" w:name="_Toc192836558"/>
      <w:bookmarkStart w:id="2681" w:name="_Toc200704244"/>
      <w:r w:rsidRPr="00F11966">
        <w:t>5.4.4.15</w:t>
      </w:r>
      <w:r w:rsidRPr="00F11966">
        <w:tab/>
        <w:t>Type RouteToLocation</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682" w:name="_Toc24925853"/>
      <w:bookmarkStart w:id="2683" w:name="_Toc24926031"/>
      <w:bookmarkStart w:id="2684" w:name="_Toc24926207"/>
      <w:bookmarkStart w:id="2685" w:name="_Toc33964067"/>
      <w:bookmarkStart w:id="2686" w:name="_Toc33980821"/>
      <w:bookmarkStart w:id="2687" w:name="_Toc36462622"/>
      <w:bookmarkStart w:id="2688" w:name="_Toc36462818"/>
      <w:bookmarkStart w:id="2689" w:name="_Toc43026062"/>
      <w:bookmarkStart w:id="2690" w:name="_Toc49763596"/>
      <w:bookmarkStart w:id="2691" w:name="_Toc56754292"/>
      <w:bookmarkStart w:id="2692" w:name="_Toc88743063"/>
      <w:bookmarkStart w:id="2693" w:name="_Toc101253973"/>
      <w:bookmarkStart w:id="2694" w:name="_Toc101254412"/>
      <w:bookmarkStart w:id="2695" w:name="_Toc104112124"/>
      <w:bookmarkStart w:id="2696" w:name="_Toc104192301"/>
      <w:bookmarkStart w:id="2697" w:name="_Toc104192865"/>
      <w:bookmarkStart w:id="2698" w:name="_Toc133336245"/>
      <w:bookmarkStart w:id="2699" w:name="_Toc143984734"/>
      <w:bookmarkStart w:id="2700" w:name="_Toc144147511"/>
      <w:bookmarkStart w:id="2701" w:name="_Toc153885305"/>
      <w:bookmarkStart w:id="2702" w:name="_Toc177548839"/>
      <w:bookmarkStart w:id="2703" w:name="_Toc186725843"/>
      <w:bookmarkStart w:id="2704" w:name="_Toc192836559"/>
      <w:bookmarkStart w:id="2705" w:name="_Toc200704245"/>
      <w:r w:rsidRPr="00F11966">
        <w:t>5.4.4.16</w:t>
      </w:r>
      <w:r w:rsidRPr="00F11966">
        <w:tab/>
        <w:t>Type RouteInformation</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706" w:name="_Toc24925854"/>
      <w:bookmarkStart w:id="2707" w:name="_Toc24926032"/>
      <w:bookmarkStart w:id="2708" w:name="_Toc24926208"/>
      <w:bookmarkStart w:id="2709" w:name="_Toc33964068"/>
      <w:bookmarkStart w:id="2710" w:name="_Toc33980822"/>
      <w:bookmarkStart w:id="2711" w:name="_Toc36462623"/>
      <w:bookmarkStart w:id="2712" w:name="_Toc36462819"/>
      <w:bookmarkStart w:id="2713" w:name="_Toc43026063"/>
      <w:bookmarkStart w:id="2714" w:name="_Toc49763597"/>
      <w:bookmarkStart w:id="2715" w:name="_Toc56754293"/>
      <w:bookmarkStart w:id="2716" w:name="_Toc88743064"/>
      <w:bookmarkStart w:id="2717" w:name="_Toc101253974"/>
      <w:bookmarkStart w:id="2718" w:name="_Toc101254413"/>
      <w:bookmarkStart w:id="2719" w:name="_Toc104112125"/>
      <w:bookmarkStart w:id="2720" w:name="_Toc104192302"/>
      <w:bookmarkStart w:id="2721" w:name="_Toc104192866"/>
      <w:bookmarkStart w:id="2722" w:name="_Toc133336246"/>
      <w:bookmarkStart w:id="2723" w:name="_Toc143984735"/>
      <w:bookmarkStart w:id="2724" w:name="_Toc144147512"/>
      <w:bookmarkStart w:id="2725" w:name="_Toc153885306"/>
      <w:bookmarkStart w:id="2726" w:name="_Toc177548840"/>
      <w:bookmarkStart w:id="2727" w:name="_Toc186725844"/>
      <w:bookmarkStart w:id="2728" w:name="_Toc192836560"/>
      <w:bookmarkStart w:id="2729" w:name="_Toc200704246"/>
      <w:r w:rsidRPr="00F11966">
        <w:lastRenderedPageBreak/>
        <w:t>5.4.4.17</w:t>
      </w:r>
      <w:r w:rsidRPr="00F11966">
        <w:tab/>
        <w:t>Type: Area</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730" w:name="_Toc24925855"/>
      <w:bookmarkStart w:id="2731" w:name="_Toc24926033"/>
      <w:bookmarkStart w:id="2732" w:name="_Toc24926209"/>
      <w:bookmarkStart w:id="2733" w:name="_Toc33964069"/>
      <w:bookmarkStart w:id="2734" w:name="_Toc33980823"/>
      <w:bookmarkStart w:id="2735" w:name="_Toc36462624"/>
      <w:bookmarkStart w:id="2736" w:name="_Toc36462820"/>
      <w:bookmarkStart w:id="2737" w:name="_Toc43026064"/>
      <w:bookmarkStart w:id="2738" w:name="_Toc49763598"/>
      <w:bookmarkStart w:id="2739" w:name="_Toc56754294"/>
      <w:bookmarkStart w:id="2740" w:name="_Toc88743065"/>
      <w:bookmarkStart w:id="2741" w:name="_Toc101253975"/>
      <w:bookmarkStart w:id="2742" w:name="_Toc101254414"/>
      <w:bookmarkStart w:id="2743" w:name="_Toc104112126"/>
      <w:bookmarkStart w:id="2744" w:name="_Toc104192303"/>
      <w:bookmarkStart w:id="2745" w:name="_Toc104192867"/>
      <w:bookmarkStart w:id="2746" w:name="_Toc133336247"/>
      <w:bookmarkStart w:id="2747" w:name="_Toc143984736"/>
      <w:bookmarkStart w:id="2748" w:name="_Toc144147513"/>
      <w:bookmarkStart w:id="2749" w:name="_Toc153885307"/>
      <w:bookmarkStart w:id="2750" w:name="_Toc177548841"/>
      <w:bookmarkStart w:id="2751" w:name="_Toc186725845"/>
      <w:bookmarkStart w:id="2752" w:name="_Toc192836561"/>
      <w:bookmarkStart w:id="2753" w:name="_Toc200704247"/>
      <w:r w:rsidRPr="00F11966">
        <w:t>5.4.4.18</w:t>
      </w:r>
      <w:r w:rsidRPr="00F11966">
        <w:tab/>
        <w:t>Type: ServiceAreaRestriction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75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755" w:name="_MCCTEMPBM_CRPT84370048___2"/>
            <w:bookmarkEnd w:id="2754"/>
            <w:bookmarkEnd w:id="275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756" w:name="_Toc24925856"/>
      <w:bookmarkStart w:id="2757" w:name="_Toc24926034"/>
      <w:bookmarkStart w:id="2758" w:name="_Toc24926210"/>
      <w:bookmarkStart w:id="2759" w:name="_Toc33964070"/>
      <w:bookmarkStart w:id="2760" w:name="_Toc33980824"/>
      <w:bookmarkStart w:id="2761" w:name="_Toc36462625"/>
      <w:bookmarkStart w:id="2762" w:name="_Toc36462821"/>
      <w:bookmarkStart w:id="2763" w:name="_Toc43026065"/>
      <w:bookmarkStart w:id="2764" w:name="_Toc49763599"/>
      <w:bookmarkStart w:id="2765" w:name="_Toc56754295"/>
      <w:bookmarkStart w:id="2766" w:name="_Toc88743066"/>
      <w:bookmarkStart w:id="2767" w:name="_Toc101253976"/>
      <w:bookmarkStart w:id="2768" w:name="_Toc101254415"/>
      <w:bookmarkStart w:id="2769" w:name="_Toc104112127"/>
      <w:bookmarkStart w:id="2770" w:name="_Toc104192304"/>
      <w:bookmarkStart w:id="2771" w:name="_Toc104192868"/>
      <w:bookmarkStart w:id="2772" w:name="_Toc133336248"/>
      <w:bookmarkStart w:id="2773" w:name="_Toc143984737"/>
      <w:bookmarkStart w:id="2774" w:name="_Toc144147514"/>
      <w:bookmarkStart w:id="2775" w:name="_Toc153885308"/>
      <w:bookmarkStart w:id="2776" w:name="_Toc177548842"/>
      <w:bookmarkStart w:id="2777" w:name="_Toc186725846"/>
      <w:bookmarkStart w:id="2778" w:name="_Toc192836562"/>
      <w:bookmarkStart w:id="2779" w:name="_Toc200704248"/>
      <w:r w:rsidRPr="00F11966">
        <w:t>5.4.4.19</w:t>
      </w:r>
      <w:r w:rsidRPr="00F11966">
        <w:tab/>
        <w:t>Type: PlmnIdRm</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780" w:name="_Toc24925857"/>
      <w:bookmarkStart w:id="2781" w:name="_Toc24926035"/>
      <w:bookmarkStart w:id="2782" w:name="_Toc24926211"/>
      <w:bookmarkStart w:id="2783" w:name="_Toc33964071"/>
      <w:bookmarkStart w:id="2784" w:name="_Toc33980825"/>
      <w:bookmarkStart w:id="2785" w:name="_Toc36462626"/>
      <w:bookmarkStart w:id="2786" w:name="_Toc36462822"/>
      <w:bookmarkStart w:id="2787" w:name="_Toc43026066"/>
      <w:bookmarkStart w:id="2788" w:name="_Toc49763600"/>
      <w:bookmarkStart w:id="2789" w:name="_Toc56754296"/>
      <w:bookmarkStart w:id="2790" w:name="_Toc88743067"/>
      <w:bookmarkStart w:id="2791" w:name="_Toc101253977"/>
      <w:bookmarkStart w:id="2792" w:name="_Toc101254416"/>
      <w:bookmarkStart w:id="2793" w:name="_Toc104112128"/>
      <w:bookmarkStart w:id="2794" w:name="_Toc104192305"/>
      <w:bookmarkStart w:id="2795" w:name="_Toc104192869"/>
      <w:bookmarkStart w:id="2796" w:name="_Toc133336249"/>
      <w:bookmarkStart w:id="2797" w:name="_Toc143984738"/>
      <w:bookmarkStart w:id="2798" w:name="_Toc144147515"/>
      <w:bookmarkStart w:id="2799" w:name="_Toc153885309"/>
      <w:bookmarkStart w:id="2800" w:name="_Toc177548843"/>
      <w:bookmarkStart w:id="2801" w:name="_Toc186725847"/>
      <w:bookmarkStart w:id="2802" w:name="_Toc192836563"/>
      <w:bookmarkStart w:id="2803" w:name="_Toc200704249"/>
      <w:r w:rsidRPr="00F11966">
        <w:t>5.4.4.20</w:t>
      </w:r>
      <w:r w:rsidRPr="00F11966">
        <w:tab/>
        <w:t>Type: TaiRm</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804" w:name="_Toc24925858"/>
      <w:bookmarkStart w:id="2805" w:name="_Toc24926036"/>
      <w:bookmarkStart w:id="2806" w:name="_Toc24926212"/>
      <w:bookmarkStart w:id="2807" w:name="_Toc33964072"/>
      <w:bookmarkStart w:id="2808" w:name="_Toc33980826"/>
      <w:bookmarkStart w:id="2809" w:name="_Toc36462627"/>
      <w:bookmarkStart w:id="2810" w:name="_Toc36462823"/>
      <w:bookmarkStart w:id="2811" w:name="_Toc43026067"/>
      <w:bookmarkStart w:id="2812" w:name="_Toc49763601"/>
      <w:bookmarkStart w:id="2813" w:name="_Toc56754297"/>
      <w:bookmarkStart w:id="2814" w:name="_Toc88743068"/>
      <w:bookmarkStart w:id="2815" w:name="_Toc101253978"/>
      <w:bookmarkStart w:id="2816" w:name="_Toc101254417"/>
      <w:bookmarkStart w:id="2817" w:name="_Toc104112129"/>
      <w:bookmarkStart w:id="2818" w:name="_Toc104192306"/>
      <w:bookmarkStart w:id="2819" w:name="_Toc104192870"/>
      <w:bookmarkStart w:id="2820" w:name="_Toc133336250"/>
      <w:bookmarkStart w:id="2821" w:name="_Toc143984739"/>
      <w:bookmarkStart w:id="2822" w:name="_Toc144147516"/>
      <w:bookmarkStart w:id="2823" w:name="_Toc153885310"/>
      <w:bookmarkStart w:id="2824" w:name="_Toc177548844"/>
      <w:bookmarkStart w:id="2825" w:name="_Toc186725848"/>
      <w:bookmarkStart w:id="2826" w:name="_Toc192836564"/>
      <w:bookmarkStart w:id="2827" w:name="_Toc200704250"/>
      <w:r w:rsidRPr="00F11966">
        <w:t>5.4.4.21</w:t>
      </w:r>
      <w:r w:rsidRPr="00F11966">
        <w:tab/>
        <w:t>Type: EcgiRm</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828" w:name="_Toc24925859"/>
      <w:bookmarkStart w:id="2829" w:name="_Toc24926037"/>
      <w:bookmarkStart w:id="2830" w:name="_Toc24926213"/>
      <w:bookmarkStart w:id="2831" w:name="_Toc33964073"/>
      <w:bookmarkStart w:id="2832" w:name="_Toc33980827"/>
      <w:bookmarkStart w:id="2833" w:name="_Toc36462628"/>
      <w:bookmarkStart w:id="2834" w:name="_Toc36462824"/>
      <w:bookmarkStart w:id="2835" w:name="_Toc43026068"/>
      <w:bookmarkStart w:id="2836" w:name="_Toc49763602"/>
      <w:bookmarkStart w:id="2837" w:name="_Toc56754298"/>
      <w:bookmarkStart w:id="2838" w:name="_Toc88743069"/>
      <w:bookmarkStart w:id="2839" w:name="_Toc101253979"/>
      <w:bookmarkStart w:id="2840" w:name="_Toc101254418"/>
      <w:bookmarkStart w:id="2841" w:name="_Toc104112130"/>
      <w:bookmarkStart w:id="2842" w:name="_Toc104192307"/>
      <w:bookmarkStart w:id="2843" w:name="_Toc104192871"/>
      <w:bookmarkStart w:id="2844" w:name="_Toc133336251"/>
      <w:bookmarkStart w:id="2845" w:name="_Toc143984740"/>
      <w:bookmarkStart w:id="2846" w:name="_Toc144147517"/>
      <w:bookmarkStart w:id="2847" w:name="_Toc153885311"/>
      <w:bookmarkStart w:id="2848" w:name="_Toc177548845"/>
      <w:bookmarkStart w:id="2849" w:name="_Toc186725849"/>
      <w:bookmarkStart w:id="2850" w:name="_Toc192836565"/>
      <w:bookmarkStart w:id="2851" w:name="_Toc200704251"/>
      <w:r w:rsidRPr="00F11966">
        <w:t>5.4.4.22</w:t>
      </w:r>
      <w:r w:rsidRPr="00F11966">
        <w:tab/>
        <w:t>Type: NcgiRm</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852" w:name="_Toc24925860"/>
      <w:bookmarkStart w:id="2853" w:name="_Toc24926038"/>
      <w:bookmarkStart w:id="2854" w:name="_Toc24926214"/>
      <w:bookmarkStart w:id="2855" w:name="_Toc33964074"/>
      <w:bookmarkStart w:id="2856" w:name="_Toc33980828"/>
      <w:bookmarkStart w:id="2857" w:name="_Toc36462629"/>
      <w:bookmarkStart w:id="2858" w:name="_Toc36462825"/>
      <w:bookmarkStart w:id="2859" w:name="_Toc43026069"/>
      <w:bookmarkStart w:id="2860" w:name="_Toc49763603"/>
      <w:bookmarkStart w:id="2861" w:name="_Toc56754299"/>
      <w:bookmarkStart w:id="2862" w:name="_Toc88743070"/>
      <w:bookmarkStart w:id="2863" w:name="_Toc101253980"/>
      <w:bookmarkStart w:id="2864" w:name="_Toc101254419"/>
      <w:bookmarkStart w:id="2865" w:name="_Toc104112131"/>
      <w:bookmarkStart w:id="2866" w:name="_Toc104192308"/>
      <w:bookmarkStart w:id="2867" w:name="_Toc104192872"/>
      <w:bookmarkStart w:id="2868" w:name="_Toc133336252"/>
      <w:bookmarkStart w:id="2869" w:name="_Toc143984741"/>
      <w:bookmarkStart w:id="2870" w:name="_Toc144147518"/>
      <w:bookmarkStart w:id="2871" w:name="_Toc153885312"/>
      <w:bookmarkStart w:id="2872" w:name="_Toc177548846"/>
      <w:bookmarkStart w:id="2873" w:name="_Toc186725850"/>
      <w:bookmarkStart w:id="2874" w:name="_Toc192836566"/>
      <w:bookmarkStart w:id="2875" w:name="_Toc200704252"/>
      <w:r w:rsidRPr="00F11966">
        <w:t>5.4.4.23</w:t>
      </w:r>
      <w:r w:rsidRPr="00F11966">
        <w:tab/>
        <w:t>Type: EutraLocationRm</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876" w:name="_Toc24925861"/>
      <w:bookmarkStart w:id="2877" w:name="_Toc24926039"/>
      <w:bookmarkStart w:id="2878" w:name="_Toc24926215"/>
      <w:bookmarkStart w:id="2879" w:name="_Toc33964075"/>
      <w:bookmarkStart w:id="2880" w:name="_Toc33980829"/>
      <w:bookmarkStart w:id="2881" w:name="_Toc36462630"/>
      <w:bookmarkStart w:id="2882" w:name="_Toc36462826"/>
      <w:bookmarkStart w:id="2883" w:name="_Toc43026070"/>
      <w:bookmarkStart w:id="2884" w:name="_Toc49763604"/>
      <w:bookmarkStart w:id="2885" w:name="_Toc56754300"/>
      <w:bookmarkStart w:id="2886" w:name="_Toc88743071"/>
      <w:bookmarkStart w:id="2887" w:name="_Toc101253981"/>
      <w:bookmarkStart w:id="2888" w:name="_Toc101254420"/>
      <w:bookmarkStart w:id="2889" w:name="_Toc104112132"/>
      <w:bookmarkStart w:id="2890" w:name="_Toc104192309"/>
      <w:bookmarkStart w:id="2891" w:name="_Toc104192873"/>
      <w:bookmarkStart w:id="2892" w:name="_Toc133336253"/>
      <w:bookmarkStart w:id="2893" w:name="_Toc143984742"/>
      <w:bookmarkStart w:id="2894" w:name="_Toc144147519"/>
      <w:bookmarkStart w:id="2895" w:name="_Toc153885313"/>
      <w:bookmarkStart w:id="2896" w:name="_Toc177548847"/>
      <w:bookmarkStart w:id="2897" w:name="_Toc186725851"/>
      <w:bookmarkStart w:id="2898" w:name="_Toc192836567"/>
      <w:bookmarkStart w:id="2899" w:name="_Toc200704253"/>
      <w:r w:rsidRPr="00F11966">
        <w:lastRenderedPageBreak/>
        <w:t>5.4.4.24</w:t>
      </w:r>
      <w:r w:rsidRPr="00F11966">
        <w:tab/>
        <w:t>Type: NrLocationRm</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900" w:name="_Toc24925862"/>
      <w:bookmarkStart w:id="2901" w:name="_Toc24926040"/>
      <w:bookmarkStart w:id="2902" w:name="_Toc24926216"/>
      <w:bookmarkStart w:id="2903" w:name="_Toc33964076"/>
      <w:bookmarkStart w:id="2904" w:name="_Toc33980830"/>
      <w:bookmarkStart w:id="2905" w:name="_Toc36462631"/>
      <w:bookmarkStart w:id="2906" w:name="_Toc36462827"/>
      <w:bookmarkStart w:id="2907" w:name="_Toc43026071"/>
      <w:bookmarkStart w:id="2908" w:name="_Toc49763605"/>
      <w:bookmarkStart w:id="2909" w:name="_Toc56754301"/>
      <w:bookmarkStart w:id="2910" w:name="_Toc88743072"/>
      <w:bookmarkStart w:id="2911" w:name="_Toc101253982"/>
      <w:bookmarkStart w:id="2912" w:name="_Toc101254421"/>
      <w:bookmarkStart w:id="2913" w:name="_Toc104112133"/>
      <w:bookmarkStart w:id="2914" w:name="_Toc104192310"/>
      <w:bookmarkStart w:id="2915" w:name="_Toc104192874"/>
      <w:bookmarkStart w:id="2916" w:name="_Toc133336254"/>
      <w:bookmarkStart w:id="2917" w:name="_Toc143984743"/>
      <w:bookmarkStart w:id="2918" w:name="_Toc144147520"/>
      <w:bookmarkStart w:id="2919" w:name="_Toc153885314"/>
      <w:bookmarkStart w:id="2920" w:name="_Toc177548848"/>
      <w:bookmarkStart w:id="2921" w:name="_Toc186725852"/>
      <w:bookmarkStart w:id="2922" w:name="_Toc192836568"/>
      <w:bookmarkStart w:id="2923" w:name="_Toc200704254"/>
      <w:r w:rsidRPr="00F11966">
        <w:t>5.4.4.25</w:t>
      </w:r>
      <w:r w:rsidRPr="00F11966">
        <w:tab/>
        <w:t>Type: UpSecurityRm</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924" w:name="_Toc24925863"/>
      <w:bookmarkStart w:id="2925" w:name="_Toc24926041"/>
      <w:bookmarkStart w:id="2926" w:name="_Toc24926217"/>
      <w:bookmarkStart w:id="2927" w:name="_Toc33964077"/>
      <w:bookmarkStart w:id="2928" w:name="_Toc33980831"/>
      <w:bookmarkStart w:id="2929" w:name="_Toc36462632"/>
      <w:bookmarkStart w:id="2930" w:name="_Toc36462828"/>
      <w:bookmarkStart w:id="2931" w:name="_Toc43026072"/>
      <w:bookmarkStart w:id="2932" w:name="_Toc49763606"/>
      <w:bookmarkStart w:id="2933" w:name="_Toc56754302"/>
      <w:bookmarkStart w:id="2934" w:name="_Toc88743073"/>
      <w:bookmarkStart w:id="2935" w:name="_Toc101253983"/>
      <w:bookmarkStart w:id="2936" w:name="_Toc101254422"/>
      <w:bookmarkStart w:id="2937" w:name="_Toc104112134"/>
      <w:bookmarkStart w:id="2938" w:name="_Toc104192311"/>
      <w:bookmarkStart w:id="2939" w:name="_Toc104192875"/>
      <w:bookmarkStart w:id="2940" w:name="_Toc133336255"/>
      <w:bookmarkStart w:id="2941" w:name="_Toc143984744"/>
      <w:bookmarkStart w:id="2942" w:name="_Toc144147521"/>
      <w:bookmarkStart w:id="2943" w:name="_Toc153885315"/>
      <w:bookmarkStart w:id="2944" w:name="_Toc177548849"/>
      <w:bookmarkStart w:id="2945" w:name="_Toc186725853"/>
      <w:bookmarkStart w:id="2946" w:name="_Toc192836569"/>
      <w:bookmarkStart w:id="2947" w:name="_Toc200704255"/>
      <w:r w:rsidRPr="00F11966">
        <w:t>5.4.4.26</w:t>
      </w:r>
      <w:r w:rsidRPr="00F11966">
        <w:tab/>
        <w:t xml:space="preserve">Type: </w:t>
      </w:r>
      <w:r w:rsidRPr="00F11966">
        <w:rPr>
          <w:lang w:eastAsia="zh-CN"/>
        </w:rPr>
        <w:t>RefToBinaryDataRm</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2948" w:name="_Toc24925864"/>
      <w:bookmarkStart w:id="2949" w:name="_Toc24926042"/>
      <w:bookmarkStart w:id="2950" w:name="_Toc24926218"/>
      <w:bookmarkStart w:id="2951" w:name="_Toc33964078"/>
      <w:bookmarkStart w:id="2952" w:name="_Toc33980832"/>
      <w:bookmarkStart w:id="2953" w:name="_Toc36462633"/>
      <w:bookmarkStart w:id="2954" w:name="_Toc36462829"/>
      <w:bookmarkStart w:id="2955" w:name="_Toc43026073"/>
      <w:bookmarkStart w:id="2956" w:name="_Toc49763607"/>
      <w:bookmarkStart w:id="2957" w:name="_Toc56754303"/>
      <w:bookmarkStart w:id="2958" w:name="_Toc88743074"/>
      <w:bookmarkStart w:id="2959" w:name="_Toc101253984"/>
      <w:bookmarkStart w:id="2960" w:name="_Toc101254423"/>
      <w:bookmarkStart w:id="2961" w:name="_Toc104112135"/>
      <w:bookmarkStart w:id="2962" w:name="_Toc104192312"/>
      <w:bookmarkStart w:id="2963" w:name="_Toc104192876"/>
      <w:bookmarkStart w:id="2964" w:name="_Toc133336256"/>
      <w:bookmarkStart w:id="2965" w:name="_Toc143984745"/>
      <w:bookmarkStart w:id="2966" w:name="_Toc144147522"/>
      <w:bookmarkStart w:id="2967" w:name="_Toc153885316"/>
      <w:bookmarkStart w:id="2968" w:name="_Toc177548850"/>
      <w:bookmarkStart w:id="2969" w:name="_Toc186725854"/>
      <w:bookmarkStart w:id="2970" w:name="_Toc192836570"/>
      <w:bookmarkStart w:id="2971" w:name="_Toc200704256"/>
      <w:r w:rsidRPr="00F11966">
        <w:lastRenderedPageBreak/>
        <w:t>5.4.4.27</w:t>
      </w:r>
      <w:r w:rsidRPr="00F11966">
        <w:tab/>
        <w:t>Type: PresenceInfo</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972" w:name="_Toc24925865"/>
      <w:bookmarkStart w:id="2973" w:name="_Toc24926043"/>
      <w:bookmarkStart w:id="2974" w:name="_Toc24926219"/>
      <w:bookmarkStart w:id="2975" w:name="_Toc33964079"/>
      <w:bookmarkStart w:id="2976" w:name="_Toc33980833"/>
      <w:bookmarkStart w:id="2977" w:name="_Toc36462634"/>
      <w:bookmarkStart w:id="2978" w:name="_Toc36462830"/>
      <w:bookmarkStart w:id="2979" w:name="_Toc43026074"/>
      <w:bookmarkStart w:id="2980" w:name="_Toc49763608"/>
      <w:bookmarkStart w:id="2981" w:name="_Toc56754304"/>
      <w:bookmarkStart w:id="2982" w:name="_Toc88743075"/>
      <w:bookmarkStart w:id="2983" w:name="_Toc101253985"/>
      <w:bookmarkStart w:id="2984" w:name="_Toc101254424"/>
      <w:bookmarkStart w:id="2985" w:name="_Toc104112136"/>
      <w:bookmarkStart w:id="2986" w:name="_Toc104192313"/>
      <w:bookmarkStart w:id="2987" w:name="_Toc104192877"/>
      <w:bookmarkStart w:id="2988" w:name="_Toc133336257"/>
      <w:bookmarkStart w:id="2989" w:name="_Toc143984746"/>
      <w:bookmarkStart w:id="2990" w:name="_Toc144147523"/>
      <w:bookmarkStart w:id="2991" w:name="_Toc153885317"/>
      <w:bookmarkStart w:id="2992" w:name="_Toc177548851"/>
      <w:bookmarkStart w:id="2993" w:name="_Toc186725855"/>
      <w:bookmarkStart w:id="2994" w:name="_Toc192836571"/>
      <w:bookmarkStart w:id="2995" w:name="_Toc200704257"/>
      <w:r w:rsidRPr="00F11966">
        <w:lastRenderedPageBreak/>
        <w:t>5.4.4.28</w:t>
      </w:r>
      <w:r w:rsidRPr="00F11966">
        <w:tab/>
        <w:t>Type: GlobalRanNodeId</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996" w:name="_Toc24925866"/>
      <w:bookmarkStart w:id="2997" w:name="_Toc24926044"/>
      <w:bookmarkStart w:id="2998" w:name="_Toc24926220"/>
      <w:bookmarkStart w:id="2999" w:name="_Toc33964080"/>
      <w:bookmarkStart w:id="3000" w:name="_Toc33980834"/>
      <w:bookmarkStart w:id="3001" w:name="_Toc36462635"/>
      <w:bookmarkStart w:id="3002" w:name="_Toc36462831"/>
      <w:bookmarkStart w:id="3003" w:name="_Toc43026075"/>
      <w:bookmarkStart w:id="3004" w:name="_Toc49763609"/>
      <w:bookmarkStart w:id="3005" w:name="_Toc56754305"/>
      <w:bookmarkStart w:id="3006" w:name="_Toc88743076"/>
      <w:bookmarkStart w:id="3007" w:name="_Toc101253986"/>
      <w:bookmarkStart w:id="3008" w:name="_Toc101254425"/>
      <w:bookmarkStart w:id="3009" w:name="_Toc104112137"/>
      <w:bookmarkStart w:id="3010" w:name="_Toc104192314"/>
      <w:bookmarkStart w:id="3011" w:name="_Toc104192878"/>
      <w:bookmarkStart w:id="3012" w:name="_Toc133336258"/>
      <w:bookmarkStart w:id="3013" w:name="_Toc143984747"/>
      <w:bookmarkStart w:id="3014" w:name="_Toc144147524"/>
      <w:bookmarkStart w:id="3015" w:name="_Toc153885318"/>
      <w:bookmarkStart w:id="3016" w:name="_Toc177548852"/>
      <w:bookmarkStart w:id="3017" w:name="_Toc186725856"/>
      <w:bookmarkStart w:id="3018" w:name="_Toc192836572"/>
      <w:bookmarkStart w:id="3019" w:name="_Toc200704258"/>
      <w:r w:rsidRPr="00F11966">
        <w:lastRenderedPageBreak/>
        <w:t>5.4.4.29</w:t>
      </w:r>
      <w:r w:rsidRPr="00F11966">
        <w:tab/>
        <w:t>Type: GNbId</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020" w:name="_Toc24925867"/>
      <w:bookmarkStart w:id="3021" w:name="_Toc24926045"/>
      <w:bookmarkStart w:id="3022" w:name="_Toc24926221"/>
      <w:bookmarkStart w:id="3023" w:name="_Toc33964081"/>
      <w:bookmarkStart w:id="3024" w:name="_Toc33980835"/>
      <w:bookmarkStart w:id="3025" w:name="_Toc36462636"/>
      <w:bookmarkStart w:id="3026" w:name="_Toc36462832"/>
      <w:bookmarkStart w:id="3027" w:name="_Toc43026076"/>
      <w:bookmarkStart w:id="3028" w:name="_Toc49763610"/>
      <w:bookmarkStart w:id="3029" w:name="_Toc56754306"/>
      <w:bookmarkStart w:id="3030" w:name="_Toc88743077"/>
      <w:bookmarkStart w:id="3031" w:name="_Toc101253987"/>
      <w:bookmarkStart w:id="3032" w:name="_Toc101254426"/>
      <w:bookmarkStart w:id="3033" w:name="_Toc104112138"/>
      <w:bookmarkStart w:id="3034" w:name="_Toc104192315"/>
      <w:bookmarkStart w:id="3035" w:name="_Toc104192879"/>
      <w:bookmarkStart w:id="3036" w:name="_Toc133336259"/>
      <w:bookmarkStart w:id="3037" w:name="_Toc143984748"/>
      <w:bookmarkStart w:id="3038" w:name="_Toc144147525"/>
      <w:bookmarkStart w:id="3039" w:name="_Toc153885319"/>
      <w:bookmarkStart w:id="3040" w:name="_Toc177548853"/>
      <w:bookmarkStart w:id="3041" w:name="_Toc186725857"/>
      <w:bookmarkStart w:id="3042" w:name="_Toc192836573"/>
      <w:bookmarkStart w:id="3043" w:name="_Toc200704259"/>
      <w:r w:rsidRPr="00F11966">
        <w:t>5.4.4.30</w:t>
      </w:r>
      <w:r w:rsidRPr="00F11966">
        <w:tab/>
        <w:t>Type: PresenceInfoRm</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044" w:name="_Toc24925868"/>
      <w:bookmarkStart w:id="3045" w:name="_Toc24926046"/>
      <w:bookmarkStart w:id="3046" w:name="_Toc24926222"/>
      <w:bookmarkStart w:id="3047" w:name="_Toc33964082"/>
      <w:bookmarkStart w:id="3048" w:name="_Toc33980836"/>
      <w:bookmarkStart w:id="3049" w:name="_Toc36462637"/>
      <w:bookmarkStart w:id="3050" w:name="_Toc36462833"/>
      <w:bookmarkStart w:id="3051" w:name="_Toc43026077"/>
      <w:bookmarkStart w:id="3052" w:name="_Toc49763611"/>
      <w:bookmarkStart w:id="3053" w:name="_Toc56754307"/>
      <w:bookmarkStart w:id="3054" w:name="_Toc88743078"/>
      <w:bookmarkStart w:id="3055" w:name="_Toc101253988"/>
      <w:bookmarkStart w:id="3056" w:name="_Toc101254427"/>
      <w:bookmarkStart w:id="3057" w:name="_Toc104112139"/>
      <w:bookmarkStart w:id="3058" w:name="_Toc104192316"/>
      <w:bookmarkStart w:id="3059" w:name="_Toc104192880"/>
      <w:bookmarkStart w:id="3060" w:name="_Toc133336260"/>
      <w:bookmarkStart w:id="3061" w:name="_Toc143984749"/>
      <w:bookmarkStart w:id="3062" w:name="_Toc144147526"/>
      <w:bookmarkStart w:id="3063" w:name="_Toc153885320"/>
      <w:bookmarkStart w:id="3064" w:name="_Toc177548854"/>
      <w:bookmarkStart w:id="3065" w:name="_Toc186725858"/>
      <w:bookmarkStart w:id="3066" w:name="_Toc192836574"/>
      <w:bookmarkStart w:id="3067" w:name="_Toc200704260"/>
      <w:r w:rsidRPr="00F11966">
        <w:t>5.4.4.</w:t>
      </w:r>
      <w:r w:rsidRPr="00F11966">
        <w:rPr>
          <w:lang w:eastAsia="zh-CN"/>
        </w:rPr>
        <w:t>31</w:t>
      </w:r>
      <w:r w:rsidRPr="00F11966">
        <w:tab/>
      </w:r>
      <w:bookmarkEnd w:id="3044"/>
      <w:bookmarkEnd w:id="3045"/>
      <w:bookmarkEnd w:id="3046"/>
      <w:r w:rsidRPr="00F11966">
        <w:t>Void</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068" w:name="_Toc24925869"/>
      <w:bookmarkStart w:id="3069" w:name="_Toc24926047"/>
      <w:bookmarkStart w:id="3070" w:name="_Toc24926223"/>
      <w:bookmarkStart w:id="3071" w:name="_Toc33964083"/>
      <w:bookmarkStart w:id="3072" w:name="_Toc33980837"/>
      <w:bookmarkStart w:id="3073" w:name="_Toc36462638"/>
      <w:bookmarkStart w:id="3074" w:name="_Toc36462834"/>
      <w:bookmarkStart w:id="3075" w:name="_Toc43026078"/>
      <w:bookmarkStart w:id="3076" w:name="_Toc49763612"/>
      <w:bookmarkStart w:id="3077" w:name="_Toc56754308"/>
      <w:bookmarkStart w:id="3078" w:name="_Toc88743079"/>
      <w:bookmarkStart w:id="3079" w:name="_Toc101253989"/>
      <w:bookmarkStart w:id="3080" w:name="_Toc101254428"/>
      <w:bookmarkStart w:id="3081" w:name="_Toc104112140"/>
      <w:bookmarkStart w:id="3082" w:name="_Toc104192317"/>
      <w:bookmarkStart w:id="3083" w:name="_Toc104192881"/>
      <w:bookmarkStart w:id="3084" w:name="_Toc133336261"/>
      <w:bookmarkStart w:id="3085" w:name="_Toc143984750"/>
      <w:bookmarkStart w:id="3086" w:name="_Toc144147527"/>
      <w:bookmarkStart w:id="3087" w:name="_Toc153885321"/>
      <w:bookmarkStart w:id="3088" w:name="_Toc177548855"/>
      <w:bookmarkStart w:id="3089" w:name="_Toc186725859"/>
      <w:bookmarkStart w:id="3090" w:name="_Toc192836575"/>
      <w:bookmarkStart w:id="3091" w:name="_Toc20070426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092" w:name="_Toc24925870"/>
      <w:bookmarkStart w:id="3093" w:name="_Toc24926048"/>
      <w:bookmarkStart w:id="3094" w:name="_Toc24926224"/>
      <w:bookmarkStart w:id="3095" w:name="_Toc33964084"/>
      <w:bookmarkStart w:id="3096" w:name="_Toc33980838"/>
      <w:bookmarkStart w:id="3097" w:name="_Toc36462639"/>
      <w:bookmarkStart w:id="3098" w:name="_Toc36462835"/>
      <w:bookmarkStart w:id="3099" w:name="_Toc43026079"/>
      <w:bookmarkStart w:id="3100" w:name="_Toc49763613"/>
      <w:bookmarkStart w:id="3101" w:name="_Toc56754309"/>
      <w:bookmarkStart w:id="3102" w:name="_Toc88743080"/>
      <w:bookmarkStart w:id="3103" w:name="_Toc101253990"/>
      <w:bookmarkStart w:id="3104" w:name="_Toc101254429"/>
      <w:bookmarkStart w:id="3105" w:name="_Toc104112141"/>
      <w:bookmarkStart w:id="3106" w:name="_Toc104192318"/>
      <w:bookmarkStart w:id="3107" w:name="_Toc104192882"/>
      <w:bookmarkStart w:id="3108" w:name="_Toc133336262"/>
      <w:bookmarkStart w:id="3109" w:name="_Toc143984751"/>
      <w:bookmarkStart w:id="3110" w:name="_Toc144147528"/>
      <w:bookmarkStart w:id="3111" w:name="_Toc153885322"/>
      <w:bookmarkStart w:id="3112" w:name="_Toc177548856"/>
      <w:bookmarkStart w:id="3113" w:name="_Toc186725860"/>
      <w:bookmarkStart w:id="3114" w:name="_Toc192836576"/>
      <w:bookmarkStart w:id="3115" w:name="_Toc200704262"/>
      <w:r w:rsidRPr="00F11966">
        <w:t>5.4.4.33</w:t>
      </w:r>
      <w:r w:rsidRPr="00F11966">
        <w:tab/>
        <w:t>Type: PlmnIdNid</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116" w:name="_Toc24925871"/>
      <w:bookmarkStart w:id="3117" w:name="_Toc24926049"/>
      <w:bookmarkStart w:id="3118" w:name="_Toc24926225"/>
      <w:bookmarkStart w:id="3119" w:name="_Toc33964085"/>
      <w:bookmarkStart w:id="3120" w:name="_Toc33980839"/>
      <w:bookmarkStart w:id="3121" w:name="_Toc36462640"/>
      <w:bookmarkStart w:id="3122" w:name="_Toc36462836"/>
      <w:bookmarkStart w:id="3123" w:name="_Toc43026080"/>
      <w:bookmarkStart w:id="3124" w:name="_Toc49763614"/>
      <w:bookmarkStart w:id="3125" w:name="_Toc56754310"/>
      <w:bookmarkStart w:id="3126" w:name="_Toc88743081"/>
      <w:bookmarkStart w:id="3127" w:name="_Toc101253991"/>
      <w:bookmarkStart w:id="3128" w:name="_Toc101254430"/>
      <w:bookmarkStart w:id="3129" w:name="_Toc104112142"/>
      <w:bookmarkStart w:id="3130" w:name="_Toc104192319"/>
      <w:bookmarkStart w:id="3131" w:name="_Toc104192883"/>
      <w:bookmarkStart w:id="3132" w:name="_Toc133336263"/>
      <w:bookmarkStart w:id="3133" w:name="_Toc143984752"/>
      <w:bookmarkStart w:id="3134" w:name="_Toc144147529"/>
      <w:bookmarkStart w:id="3135" w:name="_Toc153885323"/>
      <w:bookmarkStart w:id="3136" w:name="_Toc177548857"/>
      <w:bookmarkStart w:id="3137" w:name="_Toc186725861"/>
      <w:bookmarkStart w:id="3138" w:name="_Toc192836577"/>
      <w:bookmarkStart w:id="3139" w:name="_Toc200704263"/>
      <w:r w:rsidRPr="00F11966">
        <w:t>5.4.4.34</w:t>
      </w:r>
      <w:r w:rsidRPr="00F11966">
        <w:tab/>
        <w:t>Type: PlmnIdNidRm</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140" w:name="_Toc24925872"/>
      <w:bookmarkStart w:id="3141" w:name="_Toc24926050"/>
      <w:bookmarkStart w:id="3142" w:name="_Toc24926226"/>
      <w:bookmarkStart w:id="3143" w:name="_Toc33964086"/>
      <w:bookmarkStart w:id="3144" w:name="_Toc33980840"/>
      <w:bookmarkStart w:id="3145" w:name="_Toc36462641"/>
      <w:bookmarkStart w:id="3146" w:name="_Toc36462837"/>
      <w:bookmarkStart w:id="3147" w:name="_Toc43026081"/>
      <w:bookmarkStart w:id="3148" w:name="_Toc49763615"/>
      <w:bookmarkStart w:id="3149" w:name="_Toc56754311"/>
      <w:bookmarkStart w:id="3150" w:name="_Toc88743082"/>
      <w:bookmarkStart w:id="3151" w:name="_Toc101253992"/>
      <w:bookmarkStart w:id="3152" w:name="_Toc101254431"/>
      <w:bookmarkStart w:id="3153" w:name="_Toc104112143"/>
      <w:bookmarkStart w:id="3154" w:name="_Toc104192320"/>
      <w:bookmarkStart w:id="3155" w:name="_Toc104192884"/>
      <w:bookmarkStart w:id="3156" w:name="_Toc133336264"/>
      <w:bookmarkStart w:id="3157" w:name="_Toc143984753"/>
      <w:bookmarkStart w:id="3158" w:name="_Toc144147530"/>
      <w:bookmarkStart w:id="3159" w:name="_Toc153885324"/>
      <w:bookmarkStart w:id="3160" w:name="_Toc177548858"/>
      <w:bookmarkStart w:id="3161" w:name="_Toc186725862"/>
      <w:bookmarkStart w:id="3162" w:name="_Toc192836578"/>
      <w:bookmarkStart w:id="3163" w:name="_Toc200704264"/>
      <w:r w:rsidRPr="00F11966">
        <w:t>5.4.4.35</w:t>
      </w:r>
      <w:r w:rsidRPr="00F11966">
        <w:tab/>
        <w:t xml:space="preserve">Type: </w:t>
      </w:r>
      <w:r w:rsidRPr="00F11966">
        <w:rPr>
          <w:noProof/>
          <w:lang w:eastAsia="zh-CN"/>
        </w:rPr>
        <w:t>SmallDataRateStatus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164" w:name="_Toc24925873"/>
      <w:bookmarkStart w:id="3165" w:name="_Toc24926051"/>
      <w:bookmarkStart w:id="3166" w:name="_Toc24926227"/>
      <w:bookmarkStart w:id="3167" w:name="_Toc33964087"/>
      <w:bookmarkStart w:id="3168" w:name="_Toc33980841"/>
      <w:bookmarkStart w:id="3169" w:name="_Toc36462642"/>
      <w:bookmarkStart w:id="3170" w:name="_Toc36462838"/>
      <w:bookmarkStart w:id="3171" w:name="_Toc43026082"/>
      <w:bookmarkStart w:id="3172" w:name="_Toc49763616"/>
      <w:bookmarkStart w:id="3173" w:name="_Toc56754312"/>
      <w:bookmarkStart w:id="3174" w:name="_Toc88743083"/>
      <w:bookmarkStart w:id="3175" w:name="_Toc101253993"/>
      <w:bookmarkStart w:id="3176" w:name="_Toc101254432"/>
      <w:bookmarkStart w:id="3177" w:name="_Toc104112144"/>
      <w:bookmarkStart w:id="3178" w:name="_Toc104192321"/>
      <w:bookmarkStart w:id="3179" w:name="_Toc104192885"/>
      <w:bookmarkStart w:id="3180" w:name="_Toc133336265"/>
      <w:bookmarkStart w:id="3181" w:name="_Toc143984754"/>
      <w:bookmarkStart w:id="3182" w:name="_Toc144147531"/>
      <w:bookmarkStart w:id="3183" w:name="_Toc153885325"/>
      <w:bookmarkStart w:id="3184" w:name="_Toc177548859"/>
      <w:bookmarkStart w:id="3185" w:name="_Toc186725863"/>
      <w:bookmarkStart w:id="3186" w:name="_Toc192836579"/>
      <w:bookmarkStart w:id="3187" w:name="_Toc200704265"/>
      <w:r w:rsidRPr="00F11966">
        <w:t>5.4.4.36</w:t>
      </w:r>
      <w:r w:rsidRPr="00F11966">
        <w:tab/>
        <w:t>Type: HfcNodeId</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188" w:name="_Toc24925874"/>
      <w:bookmarkStart w:id="3189" w:name="_Toc24926052"/>
      <w:bookmarkStart w:id="3190" w:name="_Toc24926228"/>
      <w:bookmarkStart w:id="3191" w:name="_Toc33964088"/>
      <w:bookmarkStart w:id="3192" w:name="_Toc33980842"/>
      <w:bookmarkStart w:id="3193" w:name="_Toc36462643"/>
      <w:bookmarkStart w:id="3194" w:name="_Toc36462839"/>
      <w:bookmarkStart w:id="3195" w:name="_Toc43026083"/>
      <w:bookmarkStart w:id="3196" w:name="_Toc49763617"/>
      <w:bookmarkStart w:id="3197" w:name="_Toc56754313"/>
      <w:bookmarkStart w:id="3198" w:name="_Toc88743084"/>
      <w:bookmarkStart w:id="3199" w:name="_Toc101253994"/>
      <w:bookmarkStart w:id="3200" w:name="_Toc101254433"/>
      <w:bookmarkStart w:id="3201" w:name="_Toc104112145"/>
      <w:bookmarkStart w:id="3202" w:name="_Toc104192322"/>
      <w:bookmarkStart w:id="3203" w:name="_Toc104192886"/>
      <w:bookmarkStart w:id="3204" w:name="_Toc133336266"/>
      <w:bookmarkStart w:id="3205" w:name="_Toc143984755"/>
      <w:bookmarkStart w:id="3206" w:name="_Toc144147532"/>
      <w:bookmarkStart w:id="3207" w:name="_Toc153885326"/>
      <w:bookmarkStart w:id="3208" w:name="_Toc177548860"/>
      <w:bookmarkStart w:id="3209" w:name="_Toc186725864"/>
      <w:bookmarkStart w:id="3210" w:name="_Toc192836580"/>
      <w:bookmarkStart w:id="3211" w:name="_Toc200704266"/>
      <w:r w:rsidRPr="00F11966">
        <w:t>5.4.4.37</w:t>
      </w:r>
      <w:r w:rsidRPr="00F11966">
        <w:tab/>
        <w:t>Type: HfcNodeIdRm</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212" w:name="_Toc24925875"/>
      <w:bookmarkStart w:id="3213" w:name="_Toc24926053"/>
      <w:bookmarkStart w:id="3214" w:name="_Toc24926229"/>
      <w:bookmarkStart w:id="3215" w:name="_Toc33964089"/>
      <w:bookmarkStart w:id="3216" w:name="_Toc33980843"/>
      <w:bookmarkStart w:id="3217" w:name="_Toc36462644"/>
      <w:bookmarkStart w:id="3218" w:name="_Toc36462840"/>
      <w:bookmarkStart w:id="3219" w:name="_Toc43026084"/>
      <w:bookmarkStart w:id="3220" w:name="_Toc49763618"/>
      <w:bookmarkStart w:id="3221" w:name="_Toc56754314"/>
      <w:bookmarkStart w:id="3222" w:name="_Toc88743085"/>
      <w:bookmarkStart w:id="3223" w:name="_Toc101253995"/>
      <w:bookmarkStart w:id="3224" w:name="_Toc101254434"/>
      <w:bookmarkStart w:id="3225" w:name="_Toc104112146"/>
      <w:bookmarkStart w:id="3226" w:name="_Toc104192323"/>
      <w:bookmarkStart w:id="3227" w:name="_Toc104192887"/>
      <w:bookmarkStart w:id="3228" w:name="_Toc133336267"/>
      <w:bookmarkStart w:id="3229" w:name="_Toc143984756"/>
      <w:bookmarkStart w:id="3230" w:name="_Toc144147533"/>
      <w:bookmarkStart w:id="3231" w:name="_Toc153885327"/>
      <w:bookmarkStart w:id="3232" w:name="_Toc177548861"/>
      <w:bookmarkStart w:id="3233" w:name="_Toc186725865"/>
      <w:bookmarkStart w:id="3234" w:name="_Toc192836581"/>
      <w:bookmarkStart w:id="3235" w:name="_Toc200704267"/>
      <w:r w:rsidRPr="00F11966">
        <w:lastRenderedPageBreak/>
        <w:t>5.4.4.38</w:t>
      </w:r>
      <w:r w:rsidRPr="00F11966">
        <w:tab/>
        <w:t>Type: WirelineArea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236" w:name="_Toc24925876"/>
      <w:bookmarkStart w:id="3237" w:name="_Toc24926054"/>
      <w:bookmarkStart w:id="3238" w:name="_Toc24926230"/>
      <w:bookmarkStart w:id="3239" w:name="_Toc33964090"/>
      <w:bookmarkStart w:id="3240" w:name="_Toc33980844"/>
      <w:bookmarkStart w:id="3241" w:name="_Toc36462645"/>
      <w:bookmarkStart w:id="3242" w:name="_Toc36462841"/>
      <w:bookmarkStart w:id="3243" w:name="_Toc43026085"/>
      <w:bookmarkStart w:id="3244" w:name="_Toc49763619"/>
      <w:bookmarkStart w:id="3245" w:name="_Toc56754315"/>
      <w:bookmarkStart w:id="3246" w:name="_Toc88743086"/>
      <w:bookmarkStart w:id="3247" w:name="_Toc101253996"/>
      <w:bookmarkStart w:id="3248" w:name="_Toc101254435"/>
      <w:bookmarkStart w:id="3249" w:name="_Toc104112147"/>
      <w:bookmarkStart w:id="3250" w:name="_Toc104192324"/>
      <w:bookmarkStart w:id="3251" w:name="_Toc104192888"/>
      <w:bookmarkStart w:id="3252" w:name="_Toc133336268"/>
      <w:bookmarkStart w:id="3253" w:name="_Toc143984757"/>
      <w:bookmarkStart w:id="3254" w:name="_Toc144147534"/>
      <w:bookmarkStart w:id="3255" w:name="_Toc153885328"/>
      <w:bookmarkStart w:id="3256" w:name="_Toc177548862"/>
      <w:bookmarkStart w:id="3257" w:name="_Toc186725866"/>
      <w:bookmarkStart w:id="3258" w:name="_Toc192836582"/>
      <w:bookmarkStart w:id="3259" w:name="_Toc200704268"/>
      <w:r w:rsidRPr="00F11966">
        <w:t>5.4.4.39</w:t>
      </w:r>
      <w:r w:rsidRPr="00F11966">
        <w:tab/>
        <w:t>Type: WirelineServiceAreaRestriction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260"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260"/>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261" w:name="_MCCTEMPBM_CRPT84370060___2"/>
            <w:bookmarkEnd w:id="3261"/>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262" w:name="_Toc24925877"/>
      <w:bookmarkStart w:id="3263" w:name="_Toc24926055"/>
      <w:bookmarkStart w:id="3264" w:name="_Toc24926231"/>
      <w:bookmarkStart w:id="3265" w:name="_Toc33964091"/>
      <w:bookmarkStart w:id="3266" w:name="_Toc33980845"/>
      <w:bookmarkStart w:id="3267" w:name="_Toc36462646"/>
      <w:bookmarkStart w:id="3268" w:name="_Toc36462842"/>
      <w:bookmarkStart w:id="3269" w:name="_Toc43026086"/>
      <w:bookmarkStart w:id="3270" w:name="_Toc49763620"/>
      <w:bookmarkStart w:id="3271" w:name="_Toc56754316"/>
      <w:bookmarkStart w:id="3272" w:name="_Toc88743087"/>
      <w:bookmarkStart w:id="3273" w:name="_Toc101253997"/>
      <w:bookmarkStart w:id="3274" w:name="_Toc101254436"/>
      <w:bookmarkStart w:id="3275" w:name="_Toc104112148"/>
      <w:bookmarkStart w:id="3276" w:name="_Toc104192325"/>
      <w:bookmarkStart w:id="3277" w:name="_Toc104192889"/>
      <w:bookmarkStart w:id="3278" w:name="_Toc133336269"/>
      <w:bookmarkStart w:id="3279" w:name="_Toc143984758"/>
      <w:bookmarkStart w:id="3280" w:name="_Toc144147535"/>
      <w:bookmarkStart w:id="3281" w:name="_Toc153885329"/>
      <w:bookmarkStart w:id="3282" w:name="_Toc177548863"/>
      <w:bookmarkStart w:id="3283" w:name="_Toc186725867"/>
      <w:bookmarkStart w:id="3284" w:name="_Toc192836583"/>
      <w:bookmarkStart w:id="3285" w:name="_Toc200704269"/>
      <w:r w:rsidRPr="00F11966">
        <w:lastRenderedPageBreak/>
        <w:t>5.4.4.40</w:t>
      </w:r>
      <w:r w:rsidRPr="00F11966">
        <w:tab/>
        <w:t>Type: ApnRateStatus</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286" w:name="_Toc24925878"/>
      <w:bookmarkStart w:id="3287" w:name="_Toc24926056"/>
      <w:bookmarkStart w:id="3288" w:name="_Toc24926232"/>
      <w:bookmarkStart w:id="3289" w:name="_Toc33964092"/>
      <w:bookmarkStart w:id="3290" w:name="_Toc33980846"/>
      <w:bookmarkStart w:id="3291" w:name="_Toc36462647"/>
      <w:bookmarkStart w:id="3292" w:name="_Toc36462843"/>
      <w:bookmarkStart w:id="3293" w:name="_Toc43026087"/>
      <w:bookmarkStart w:id="3294" w:name="_Toc49763621"/>
      <w:bookmarkStart w:id="3295" w:name="_Toc56754317"/>
      <w:bookmarkStart w:id="3296" w:name="_Toc88743088"/>
      <w:bookmarkStart w:id="3297" w:name="_Toc101253998"/>
      <w:bookmarkStart w:id="3298" w:name="_Toc101254437"/>
      <w:bookmarkStart w:id="3299" w:name="_Toc104112149"/>
      <w:bookmarkStart w:id="3300" w:name="_Toc104192326"/>
      <w:bookmarkStart w:id="3301" w:name="_Toc104192890"/>
      <w:bookmarkStart w:id="3302" w:name="_Toc133336270"/>
      <w:bookmarkStart w:id="3303" w:name="_Toc143984759"/>
      <w:bookmarkStart w:id="3304" w:name="_Toc144147536"/>
      <w:bookmarkStart w:id="3305" w:name="_Toc153885330"/>
      <w:bookmarkStart w:id="3306" w:name="_Toc177548864"/>
      <w:bookmarkStart w:id="3307" w:name="_Toc186725868"/>
      <w:bookmarkStart w:id="3308" w:name="_Toc192836584"/>
      <w:bookmarkStart w:id="3309" w:name="_Toc200704270"/>
      <w:r w:rsidRPr="00F11966">
        <w:t>5.4.4.41</w:t>
      </w:r>
      <w:r w:rsidRPr="00F11966">
        <w:tab/>
        <w:t>Type: ScheduledCommunicationTime</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310" w:name="_Toc24925879"/>
      <w:bookmarkStart w:id="3311" w:name="_Toc24926057"/>
      <w:bookmarkStart w:id="3312" w:name="_Toc24926233"/>
      <w:bookmarkStart w:id="3313" w:name="_Toc33964093"/>
      <w:bookmarkStart w:id="3314" w:name="_Toc33980847"/>
      <w:bookmarkStart w:id="3315" w:name="_Toc36462648"/>
      <w:bookmarkStart w:id="3316" w:name="_Toc36462844"/>
      <w:bookmarkStart w:id="3317" w:name="_Toc43026088"/>
      <w:bookmarkStart w:id="3318" w:name="_Toc49763622"/>
      <w:bookmarkStart w:id="3319" w:name="_Toc56754318"/>
      <w:bookmarkStart w:id="3320" w:name="_Toc88743089"/>
      <w:bookmarkStart w:id="3321" w:name="_Toc101253999"/>
      <w:bookmarkStart w:id="3322" w:name="_Toc101254438"/>
      <w:bookmarkStart w:id="3323" w:name="_Toc104112150"/>
      <w:bookmarkStart w:id="3324" w:name="_Toc104192327"/>
      <w:bookmarkStart w:id="3325" w:name="_Toc104192891"/>
      <w:bookmarkStart w:id="3326" w:name="_Toc133336271"/>
      <w:bookmarkStart w:id="3327" w:name="_Toc143984760"/>
      <w:bookmarkStart w:id="3328" w:name="_Toc144147537"/>
      <w:bookmarkStart w:id="3329" w:name="_Toc153885331"/>
      <w:bookmarkStart w:id="3330" w:name="_Toc177548865"/>
      <w:bookmarkStart w:id="3331" w:name="_Toc186725869"/>
      <w:bookmarkStart w:id="3332" w:name="_Toc192836585"/>
      <w:bookmarkStart w:id="3333" w:name="_Toc200704271"/>
      <w:r w:rsidRPr="00F11966">
        <w:t>5.4.4.42</w:t>
      </w:r>
      <w:r w:rsidRPr="00F11966">
        <w:tab/>
        <w:t>Type: ScheduledCommunicationTimeRm</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334" w:name="_Toc24925880"/>
      <w:bookmarkStart w:id="3335" w:name="_Toc24926058"/>
      <w:bookmarkStart w:id="3336" w:name="_Toc24926234"/>
      <w:bookmarkStart w:id="3337" w:name="_Toc33964094"/>
      <w:bookmarkStart w:id="3338" w:name="_Toc33980848"/>
      <w:bookmarkStart w:id="3339" w:name="_Toc36462649"/>
      <w:bookmarkStart w:id="3340" w:name="_Toc36462845"/>
      <w:bookmarkStart w:id="3341" w:name="_Toc43026089"/>
      <w:bookmarkStart w:id="3342" w:name="_Toc49763623"/>
      <w:bookmarkStart w:id="3343" w:name="_Toc56754319"/>
      <w:bookmarkStart w:id="3344" w:name="_Toc88743090"/>
      <w:bookmarkStart w:id="3345" w:name="_Toc101254000"/>
      <w:bookmarkStart w:id="3346" w:name="_Toc101254439"/>
      <w:bookmarkStart w:id="3347" w:name="_Toc104112151"/>
      <w:bookmarkStart w:id="3348" w:name="_Toc104192328"/>
      <w:bookmarkStart w:id="3349" w:name="_Toc104192892"/>
      <w:bookmarkStart w:id="3350" w:name="_Toc133336272"/>
      <w:bookmarkStart w:id="3351" w:name="_Toc143984761"/>
      <w:bookmarkStart w:id="3352" w:name="_Toc144147538"/>
      <w:bookmarkStart w:id="3353" w:name="_Toc153885332"/>
      <w:bookmarkStart w:id="3354" w:name="_Toc177548866"/>
      <w:bookmarkStart w:id="3355" w:name="_Toc186725870"/>
      <w:bookmarkStart w:id="3356" w:name="_Toc192836586"/>
      <w:bookmarkStart w:id="3357" w:name="_Toc200704272"/>
      <w:r w:rsidRPr="00F11966">
        <w:lastRenderedPageBreak/>
        <w:t>5.4.4.43</w:t>
      </w:r>
      <w:r w:rsidRPr="00F11966">
        <w:tab/>
        <w:t>Type: BatteryIndication</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358" w:name="_Toc24925881"/>
      <w:bookmarkStart w:id="3359" w:name="_Toc24926059"/>
      <w:bookmarkStart w:id="3360" w:name="_Toc24926235"/>
      <w:bookmarkStart w:id="3361" w:name="_Toc33964095"/>
      <w:bookmarkStart w:id="3362" w:name="_Toc33980849"/>
      <w:bookmarkStart w:id="3363" w:name="_Toc36462650"/>
      <w:bookmarkStart w:id="3364" w:name="_Toc36462846"/>
      <w:bookmarkStart w:id="3365" w:name="_Toc43026090"/>
      <w:bookmarkStart w:id="3366" w:name="_Toc49763624"/>
      <w:bookmarkStart w:id="3367" w:name="_Toc56754320"/>
      <w:bookmarkStart w:id="3368" w:name="_Toc88743091"/>
      <w:bookmarkStart w:id="3369" w:name="_Toc101254001"/>
      <w:bookmarkStart w:id="3370" w:name="_Toc101254440"/>
      <w:bookmarkStart w:id="3371" w:name="_Toc104112152"/>
      <w:bookmarkStart w:id="3372" w:name="_Toc104192329"/>
      <w:bookmarkStart w:id="3373" w:name="_Toc104192893"/>
      <w:bookmarkStart w:id="3374" w:name="_Toc133336273"/>
      <w:bookmarkStart w:id="3375" w:name="_Toc143984762"/>
      <w:bookmarkStart w:id="3376" w:name="_Toc144147539"/>
      <w:bookmarkStart w:id="3377" w:name="_Toc153885333"/>
      <w:bookmarkStart w:id="3378" w:name="_Toc177548867"/>
      <w:bookmarkStart w:id="3379" w:name="_Toc186725871"/>
      <w:bookmarkStart w:id="3380" w:name="_Toc192836587"/>
      <w:bookmarkStart w:id="3381" w:name="_Toc200704273"/>
      <w:r w:rsidRPr="00F11966">
        <w:t>5.4.4.44</w:t>
      </w:r>
      <w:r w:rsidRPr="00F11966">
        <w:tab/>
        <w:t>Type: BatteryIndicationRm</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382" w:name="_Toc24925882"/>
      <w:bookmarkStart w:id="3383" w:name="_Toc24926060"/>
      <w:bookmarkStart w:id="3384" w:name="_Toc24926236"/>
      <w:bookmarkStart w:id="3385" w:name="_Toc33964096"/>
      <w:bookmarkStart w:id="3386" w:name="_Toc33980850"/>
      <w:bookmarkStart w:id="3387" w:name="_Toc36462651"/>
      <w:bookmarkStart w:id="3388" w:name="_Toc36462847"/>
      <w:bookmarkStart w:id="3389" w:name="_Toc43026091"/>
      <w:bookmarkStart w:id="3390" w:name="_Toc49763625"/>
      <w:bookmarkStart w:id="3391" w:name="_Toc56754321"/>
      <w:bookmarkStart w:id="3392" w:name="_Toc88743092"/>
      <w:bookmarkStart w:id="3393" w:name="_Toc101254002"/>
      <w:bookmarkStart w:id="3394" w:name="_Toc101254441"/>
      <w:bookmarkStart w:id="3395" w:name="_Toc104112153"/>
      <w:bookmarkStart w:id="3396" w:name="_Toc104192330"/>
      <w:bookmarkStart w:id="3397" w:name="_Toc104192894"/>
      <w:bookmarkStart w:id="3398" w:name="_Toc133336274"/>
      <w:bookmarkStart w:id="3399" w:name="_Toc143984763"/>
      <w:bookmarkStart w:id="3400" w:name="_Toc144147540"/>
      <w:bookmarkStart w:id="3401" w:name="_Toc153885334"/>
      <w:bookmarkStart w:id="3402" w:name="_Toc177548868"/>
      <w:bookmarkStart w:id="3403" w:name="_Toc186725872"/>
      <w:bookmarkStart w:id="3404" w:name="_Toc192836588"/>
      <w:bookmarkStart w:id="3405" w:name="_Toc200704274"/>
      <w:r w:rsidRPr="00F11966">
        <w:t>5.4.4.45</w:t>
      </w:r>
      <w:r w:rsidRPr="00F11966">
        <w:tab/>
        <w:t xml:space="preserve">Type: </w:t>
      </w:r>
      <w:r w:rsidRPr="00F11966">
        <w:rPr>
          <w:noProof/>
          <w:lang w:eastAsia="zh-CN"/>
        </w:rPr>
        <w:t>AcsInfo</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406" w:name="_Toc24925883"/>
      <w:bookmarkStart w:id="3407" w:name="_Toc24926061"/>
      <w:bookmarkStart w:id="3408" w:name="_Toc24926237"/>
      <w:bookmarkStart w:id="3409" w:name="_Toc33964097"/>
      <w:bookmarkStart w:id="3410" w:name="_Toc33980851"/>
      <w:bookmarkStart w:id="3411" w:name="_Toc36462652"/>
      <w:bookmarkStart w:id="3412" w:name="_Toc36462848"/>
      <w:bookmarkStart w:id="3413" w:name="_Toc43026092"/>
      <w:bookmarkStart w:id="3414" w:name="_Toc49763626"/>
      <w:bookmarkStart w:id="3415" w:name="_Toc56754322"/>
      <w:bookmarkStart w:id="3416" w:name="_Toc88743093"/>
      <w:bookmarkStart w:id="3417" w:name="_Toc101254003"/>
      <w:bookmarkStart w:id="3418" w:name="_Toc101254442"/>
      <w:bookmarkStart w:id="3419" w:name="_Toc104112154"/>
      <w:bookmarkStart w:id="3420" w:name="_Toc104192331"/>
      <w:bookmarkStart w:id="3421" w:name="_Toc104192895"/>
      <w:bookmarkStart w:id="3422" w:name="_Toc133336275"/>
      <w:bookmarkStart w:id="3423" w:name="_Toc143984764"/>
      <w:bookmarkStart w:id="3424" w:name="_Toc144147541"/>
      <w:bookmarkStart w:id="3425" w:name="_Toc153885335"/>
      <w:bookmarkStart w:id="3426" w:name="_Toc177548869"/>
      <w:bookmarkStart w:id="3427" w:name="_Toc186725873"/>
      <w:bookmarkStart w:id="3428" w:name="_Toc192836589"/>
      <w:bookmarkStart w:id="3429" w:name="_Toc200704275"/>
      <w:r w:rsidRPr="00F11966">
        <w:t>5.4.4.46</w:t>
      </w:r>
      <w:r w:rsidRPr="00F11966">
        <w:tab/>
        <w:t xml:space="preserve">Type: </w:t>
      </w:r>
      <w:r w:rsidRPr="00F11966">
        <w:rPr>
          <w:noProof/>
          <w:lang w:eastAsia="zh-CN"/>
        </w:rPr>
        <w:t>AcsInfoRm</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430" w:name="_Toc33980852"/>
      <w:bookmarkStart w:id="3431" w:name="_Toc36462653"/>
      <w:bookmarkStart w:id="3432" w:name="_Toc36462849"/>
      <w:bookmarkStart w:id="3433" w:name="_Toc43026093"/>
      <w:bookmarkStart w:id="3434" w:name="_Toc49763627"/>
      <w:bookmarkStart w:id="3435" w:name="_Toc56754323"/>
      <w:bookmarkStart w:id="3436" w:name="_Toc88743094"/>
      <w:bookmarkStart w:id="3437" w:name="_Toc101254004"/>
      <w:bookmarkStart w:id="3438" w:name="_Toc101254443"/>
      <w:bookmarkStart w:id="3439" w:name="_Toc104112155"/>
      <w:bookmarkStart w:id="3440" w:name="_Toc104192332"/>
      <w:bookmarkStart w:id="3441" w:name="_Toc104192896"/>
      <w:bookmarkStart w:id="3442" w:name="_Toc133336276"/>
      <w:bookmarkStart w:id="3443" w:name="_Toc143984765"/>
      <w:bookmarkStart w:id="3444" w:name="_Toc144147542"/>
      <w:bookmarkStart w:id="3445" w:name="_Toc153885336"/>
      <w:bookmarkStart w:id="3446" w:name="_Toc177548870"/>
      <w:bookmarkStart w:id="3447" w:name="_Toc186725874"/>
      <w:bookmarkStart w:id="3448" w:name="_Toc192836590"/>
      <w:bookmarkStart w:id="3449" w:name="_Toc200704276"/>
      <w:r w:rsidRPr="00F11966">
        <w:t>5.4.4.47</w:t>
      </w:r>
      <w:r w:rsidRPr="00F11966">
        <w:tab/>
        <w:t>Type: NrV2xAuth</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450" w:name="_Toc33980853"/>
      <w:bookmarkStart w:id="3451" w:name="_Toc36462654"/>
      <w:bookmarkStart w:id="3452" w:name="_Toc36462850"/>
      <w:bookmarkStart w:id="3453" w:name="_Toc43026094"/>
      <w:bookmarkStart w:id="3454" w:name="_Toc49763628"/>
      <w:bookmarkStart w:id="3455" w:name="_Toc56754324"/>
      <w:bookmarkStart w:id="3456" w:name="_Toc88743095"/>
      <w:bookmarkStart w:id="3457" w:name="_Toc101254005"/>
      <w:bookmarkStart w:id="3458" w:name="_Toc101254444"/>
      <w:bookmarkStart w:id="3459" w:name="_Toc104112156"/>
      <w:bookmarkStart w:id="3460" w:name="_Toc104192333"/>
      <w:bookmarkStart w:id="3461" w:name="_Toc104192897"/>
      <w:bookmarkStart w:id="3462" w:name="_Toc133336277"/>
      <w:bookmarkStart w:id="3463" w:name="_Toc143984766"/>
      <w:bookmarkStart w:id="3464" w:name="_Toc144147543"/>
      <w:bookmarkStart w:id="3465" w:name="_Toc153885337"/>
      <w:bookmarkStart w:id="3466" w:name="_Toc177548871"/>
      <w:bookmarkStart w:id="3467" w:name="_Toc186725875"/>
      <w:bookmarkStart w:id="3468" w:name="_Toc192836591"/>
      <w:bookmarkStart w:id="3469" w:name="_Toc200704277"/>
      <w:r w:rsidRPr="00F11966">
        <w:lastRenderedPageBreak/>
        <w:t>5.4.4.48</w:t>
      </w:r>
      <w:r w:rsidRPr="00F11966">
        <w:tab/>
        <w:t>Type: LteV2xAuth</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470" w:name="_Toc33980854"/>
      <w:bookmarkStart w:id="3471" w:name="_Toc36462655"/>
      <w:bookmarkStart w:id="3472" w:name="_Toc36462851"/>
      <w:bookmarkStart w:id="3473" w:name="_Toc43026095"/>
      <w:bookmarkStart w:id="3474" w:name="_Toc49763629"/>
      <w:bookmarkStart w:id="3475" w:name="_Toc56754325"/>
      <w:bookmarkStart w:id="3476" w:name="_Toc88743096"/>
      <w:bookmarkStart w:id="3477" w:name="_Toc101254006"/>
      <w:bookmarkStart w:id="3478" w:name="_Toc101254445"/>
      <w:bookmarkStart w:id="3479" w:name="_Toc104112157"/>
      <w:bookmarkStart w:id="3480" w:name="_Toc104192334"/>
      <w:bookmarkStart w:id="3481" w:name="_Toc104192898"/>
      <w:bookmarkStart w:id="3482" w:name="_Toc133336278"/>
      <w:bookmarkStart w:id="3483" w:name="_Toc143984767"/>
      <w:bookmarkStart w:id="3484" w:name="_Toc144147544"/>
      <w:bookmarkStart w:id="3485" w:name="_Toc153885338"/>
      <w:bookmarkStart w:id="3486" w:name="_Toc177548872"/>
      <w:bookmarkStart w:id="3487" w:name="_Toc186725876"/>
      <w:bookmarkStart w:id="3488" w:name="_Toc192836592"/>
      <w:bookmarkStart w:id="3489" w:name="_Toc20070427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490" w:name="_Toc33980855"/>
      <w:bookmarkStart w:id="3491" w:name="_Toc36462656"/>
      <w:bookmarkStart w:id="3492" w:name="_Toc36462852"/>
      <w:bookmarkStart w:id="3493" w:name="_Toc43026096"/>
      <w:bookmarkStart w:id="3494" w:name="_Toc49763630"/>
      <w:bookmarkStart w:id="3495" w:name="_Toc56754326"/>
      <w:bookmarkStart w:id="3496" w:name="_Toc88743097"/>
      <w:bookmarkStart w:id="3497" w:name="_Toc101254007"/>
      <w:bookmarkStart w:id="3498" w:name="_Toc101254446"/>
      <w:bookmarkStart w:id="3499" w:name="_Toc104112158"/>
      <w:bookmarkStart w:id="3500" w:name="_Toc104192335"/>
      <w:bookmarkStart w:id="3501" w:name="_Toc104192899"/>
      <w:bookmarkStart w:id="3502" w:name="_Toc133336279"/>
      <w:bookmarkStart w:id="3503" w:name="_Toc143984768"/>
      <w:bookmarkStart w:id="3504" w:name="_Toc144147545"/>
      <w:bookmarkStart w:id="3505" w:name="_Toc153885339"/>
      <w:bookmarkStart w:id="3506" w:name="_Toc177548873"/>
      <w:bookmarkStart w:id="3507" w:name="_Toc186725877"/>
      <w:bookmarkStart w:id="3508" w:name="_Toc192836593"/>
      <w:bookmarkStart w:id="3509" w:name="_Toc200704279"/>
      <w:r w:rsidRPr="00F11966">
        <w:t>5.4.4.50</w:t>
      </w:r>
      <w:r w:rsidRPr="00F11966">
        <w:tab/>
        <w:t>Type: Pc5QosFlowItem</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510" w:name="_Toc33980856"/>
      <w:bookmarkStart w:id="3511" w:name="_Toc36462657"/>
      <w:bookmarkStart w:id="3512" w:name="_Toc36462853"/>
      <w:bookmarkStart w:id="3513" w:name="_Toc43026097"/>
      <w:bookmarkStart w:id="3514" w:name="_Toc49763631"/>
      <w:bookmarkStart w:id="3515" w:name="_Toc56754327"/>
      <w:bookmarkStart w:id="3516" w:name="_Toc88743098"/>
      <w:bookmarkStart w:id="3517" w:name="_Toc101254008"/>
      <w:bookmarkStart w:id="3518" w:name="_Toc101254447"/>
      <w:bookmarkStart w:id="3519" w:name="_Toc104112159"/>
      <w:bookmarkStart w:id="3520" w:name="_Toc104192336"/>
      <w:bookmarkStart w:id="3521" w:name="_Toc104192900"/>
      <w:bookmarkStart w:id="3522" w:name="_Toc133336280"/>
      <w:bookmarkStart w:id="3523" w:name="_Toc143984769"/>
      <w:bookmarkStart w:id="3524" w:name="_Toc144147546"/>
      <w:bookmarkStart w:id="3525" w:name="_Toc153885340"/>
      <w:bookmarkStart w:id="3526" w:name="_Toc177548874"/>
      <w:bookmarkStart w:id="3527" w:name="_Toc186725878"/>
      <w:bookmarkStart w:id="3528" w:name="_Toc192836594"/>
      <w:bookmarkStart w:id="3529" w:name="_Toc200704280"/>
      <w:r w:rsidRPr="00F11966">
        <w:t>5.4.4.51</w:t>
      </w:r>
      <w:r w:rsidRPr="00F11966">
        <w:tab/>
        <w:t xml:space="preserve">Type: </w:t>
      </w:r>
      <w:r w:rsidRPr="00F11966">
        <w:rPr>
          <w:rFonts w:eastAsia="Batang" w:cs="Arial"/>
          <w:szCs w:val="18"/>
          <w:lang w:eastAsia="ja-JP"/>
        </w:rPr>
        <w:t>Pc5FlowBitRates</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530" w:name="_Toc33980857"/>
      <w:bookmarkStart w:id="3531" w:name="_Toc36462658"/>
      <w:bookmarkStart w:id="3532" w:name="_Toc36462854"/>
      <w:bookmarkStart w:id="3533" w:name="_Toc43026098"/>
      <w:bookmarkStart w:id="3534" w:name="_Toc49763632"/>
      <w:bookmarkStart w:id="3535" w:name="_Toc56754328"/>
      <w:bookmarkStart w:id="3536" w:name="_Toc88743099"/>
      <w:bookmarkStart w:id="3537" w:name="_Toc101254009"/>
      <w:bookmarkStart w:id="3538" w:name="_Toc101254448"/>
      <w:bookmarkStart w:id="3539" w:name="_Toc104112160"/>
      <w:bookmarkStart w:id="3540" w:name="_Toc104192337"/>
      <w:bookmarkStart w:id="3541" w:name="_Toc104192901"/>
      <w:bookmarkStart w:id="3542" w:name="_Toc133336281"/>
      <w:bookmarkStart w:id="3543" w:name="_Toc143984770"/>
      <w:bookmarkStart w:id="3544" w:name="_Toc144147547"/>
      <w:bookmarkStart w:id="3545" w:name="_Toc153885341"/>
      <w:bookmarkStart w:id="3546" w:name="_Toc177548875"/>
      <w:bookmarkStart w:id="3547" w:name="_Toc186725879"/>
      <w:bookmarkStart w:id="3548" w:name="_Toc192836595"/>
      <w:bookmarkStart w:id="3549" w:name="_Toc200704281"/>
      <w:r w:rsidRPr="00F11966">
        <w:lastRenderedPageBreak/>
        <w:t>5.4.4.52</w:t>
      </w:r>
      <w:r w:rsidRPr="00F11966">
        <w:tab/>
        <w:t>Type: UtraLocation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550" w:name="_Toc33980858"/>
      <w:bookmarkStart w:id="3551" w:name="_Toc36462659"/>
      <w:bookmarkStart w:id="3552" w:name="_Toc36462855"/>
      <w:bookmarkStart w:id="3553" w:name="_Toc43026099"/>
      <w:bookmarkStart w:id="3554" w:name="_Toc49763633"/>
      <w:bookmarkStart w:id="3555" w:name="_Toc56754329"/>
      <w:bookmarkStart w:id="3556" w:name="_Toc88743100"/>
      <w:bookmarkStart w:id="3557" w:name="_Toc101254010"/>
      <w:bookmarkStart w:id="3558" w:name="_Toc101254449"/>
      <w:bookmarkStart w:id="3559" w:name="_Toc104112161"/>
      <w:bookmarkStart w:id="3560" w:name="_Toc104192338"/>
      <w:bookmarkStart w:id="3561" w:name="_Toc104192902"/>
      <w:bookmarkStart w:id="3562" w:name="_Toc133336282"/>
      <w:bookmarkStart w:id="3563" w:name="_Toc143984771"/>
      <w:bookmarkStart w:id="3564" w:name="_Toc144147548"/>
      <w:bookmarkStart w:id="3565" w:name="_Toc153885342"/>
      <w:bookmarkStart w:id="3566" w:name="_Toc177548876"/>
      <w:bookmarkStart w:id="3567" w:name="_Toc186725880"/>
      <w:bookmarkStart w:id="3568" w:name="_Toc192836596"/>
      <w:bookmarkStart w:id="3569" w:name="_Toc200704282"/>
      <w:r w:rsidRPr="00F11966">
        <w:lastRenderedPageBreak/>
        <w:t>5.4.4.53</w:t>
      </w:r>
      <w:r w:rsidRPr="00F11966">
        <w:tab/>
        <w:t>Type: GeraLocation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570" w:name="_Toc33980859"/>
      <w:bookmarkStart w:id="3571" w:name="_Toc36462660"/>
      <w:bookmarkStart w:id="3572" w:name="_Toc36462856"/>
      <w:bookmarkStart w:id="3573" w:name="_Toc43026100"/>
      <w:bookmarkStart w:id="3574" w:name="_Toc49763634"/>
      <w:bookmarkStart w:id="3575" w:name="_Toc56754330"/>
      <w:bookmarkStart w:id="3576" w:name="_Toc88743101"/>
      <w:bookmarkStart w:id="3577" w:name="_Toc101254011"/>
      <w:bookmarkStart w:id="3578" w:name="_Toc101254450"/>
      <w:bookmarkStart w:id="3579" w:name="_Toc104112162"/>
      <w:bookmarkStart w:id="3580" w:name="_Toc104192339"/>
      <w:bookmarkStart w:id="3581" w:name="_Toc104192903"/>
      <w:bookmarkStart w:id="3582" w:name="_Toc133336283"/>
      <w:bookmarkStart w:id="3583" w:name="_Toc143984772"/>
      <w:bookmarkStart w:id="3584" w:name="_Toc144147549"/>
      <w:bookmarkStart w:id="3585" w:name="_Toc153885343"/>
      <w:bookmarkStart w:id="3586" w:name="_Toc177548877"/>
      <w:bookmarkStart w:id="3587" w:name="_Toc186725881"/>
      <w:bookmarkStart w:id="3588" w:name="_Toc192836597"/>
      <w:bookmarkStart w:id="3589" w:name="_Toc200704283"/>
      <w:r w:rsidRPr="00F11966">
        <w:t>5.4.4.54</w:t>
      </w:r>
      <w:r w:rsidRPr="00F11966">
        <w:tab/>
        <w:t>Type: CellGlobalId</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590" w:name="_Toc33980860"/>
      <w:bookmarkStart w:id="3591" w:name="_Toc36462661"/>
      <w:bookmarkStart w:id="3592" w:name="_Toc36462857"/>
      <w:bookmarkStart w:id="3593" w:name="_Toc43026101"/>
      <w:bookmarkStart w:id="3594" w:name="_Toc49763635"/>
      <w:bookmarkStart w:id="3595" w:name="_Toc56754331"/>
      <w:bookmarkStart w:id="3596" w:name="_Toc88743102"/>
      <w:bookmarkStart w:id="3597" w:name="_Toc101254012"/>
      <w:bookmarkStart w:id="3598" w:name="_Toc101254451"/>
      <w:bookmarkStart w:id="3599" w:name="_Toc104112163"/>
      <w:bookmarkStart w:id="3600" w:name="_Toc104192340"/>
      <w:bookmarkStart w:id="3601" w:name="_Toc104192904"/>
      <w:bookmarkStart w:id="3602" w:name="_Toc133336284"/>
      <w:bookmarkStart w:id="3603" w:name="_Toc143984773"/>
      <w:bookmarkStart w:id="3604" w:name="_Toc144147550"/>
      <w:bookmarkStart w:id="3605" w:name="_Toc153885344"/>
      <w:bookmarkStart w:id="3606" w:name="_Toc177548878"/>
      <w:bookmarkStart w:id="3607" w:name="_Toc186725882"/>
      <w:bookmarkStart w:id="3608" w:name="_Toc192836598"/>
      <w:bookmarkStart w:id="3609" w:name="_Toc200704284"/>
      <w:r w:rsidRPr="00F11966">
        <w:lastRenderedPageBreak/>
        <w:t>5.4.4.55</w:t>
      </w:r>
      <w:r w:rsidRPr="00F11966">
        <w:tab/>
        <w:t>Type: ServiceAreaId</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610" w:name="_Toc33980861"/>
      <w:bookmarkStart w:id="3611" w:name="_Toc36462662"/>
      <w:bookmarkStart w:id="3612" w:name="_Toc36462858"/>
      <w:bookmarkStart w:id="3613" w:name="_Toc43026102"/>
      <w:bookmarkStart w:id="3614" w:name="_Toc49763636"/>
      <w:bookmarkStart w:id="3615" w:name="_Toc56754332"/>
      <w:bookmarkStart w:id="3616" w:name="_Toc88743103"/>
      <w:bookmarkStart w:id="3617" w:name="_Toc101254013"/>
      <w:bookmarkStart w:id="3618" w:name="_Toc101254452"/>
      <w:bookmarkStart w:id="3619" w:name="_Toc104112164"/>
      <w:bookmarkStart w:id="3620" w:name="_Toc104192341"/>
      <w:bookmarkStart w:id="3621" w:name="_Toc104192905"/>
      <w:bookmarkStart w:id="3622" w:name="_Toc133336285"/>
      <w:bookmarkStart w:id="3623" w:name="_Toc143984774"/>
      <w:bookmarkStart w:id="3624" w:name="_Toc144147551"/>
      <w:bookmarkStart w:id="3625" w:name="_Toc153885345"/>
      <w:bookmarkStart w:id="3626" w:name="_Toc177548879"/>
      <w:bookmarkStart w:id="3627" w:name="_Toc186725883"/>
      <w:bookmarkStart w:id="3628" w:name="_Toc192836599"/>
      <w:bookmarkStart w:id="3629" w:name="_Toc200704285"/>
      <w:r w:rsidRPr="00F11966">
        <w:t>5.4.4.56</w:t>
      </w:r>
      <w:r w:rsidRPr="00F11966">
        <w:tab/>
        <w:t>Type: LocationAreaId</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630" w:name="_Toc33980862"/>
      <w:bookmarkStart w:id="3631" w:name="_Toc36462663"/>
      <w:bookmarkStart w:id="3632" w:name="_Toc36462859"/>
      <w:bookmarkStart w:id="3633" w:name="_Toc43026103"/>
      <w:bookmarkStart w:id="3634" w:name="_Toc49763637"/>
      <w:bookmarkStart w:id="3635" w:name="_Toc56754333"/>
      <w:bookmarkStart w:id="3636" w:name="_Toc88743104"/>
      <w:bookmarkStart w:id="3637" w:name="_Toc101254014"/>
      <w:bookmarkStart w:id="3638" w:name="_Toc101254453"/>
      <w:bookmarkStart w:id="3639" w:name="_Toc104112165"/>
      <w:bookmarkStart w:id="3640" w:name="_Toc104192342"/>
      <w:bookmarkStart w:id="3641" w:name="_Toc104192906"/>
      <w:bookmarkStart w:id="3642" w:name="_Toc133336286"/>
      <w:bookmarkStart w:id="3643" w:name="_Toc143984775"/>
      <w:bookmarkStart w:id="3644" w:name="_Toc144147552"/>
      <w:bookmarkStart w:id="3645" w:name="_Toc153885346"/>
      <w:bookmarkStart w:id="3646" w:name="_Toc177548880"/>
      <w:bookmarkStart w:id="3647" w:name="_Toc186725884"/>
      <w:bookmarkStart w:id="3648" w:name="_Toc192836600"/>
      <w:bookmarkStart w:id="3649" w:name="_Toc200704286"/>
      <w:r w:rsidRPr="00F11966">
        <w:t>5.4.4.57</w:t>
      </w:r>
      <w:r w:rsidRPr="00F11966">
        <w:tab/>
        <w:t>Type: RoutingAreaId</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650" w:name="_Toc33980863"/>
      <w:bookmarkStart w:id="3651" w:name="_Toc36462664"/>
      <w:bookmarkStart w:id="3652" w:name="_Toc36462860"/>
      <w:bookmarkStart w:id="3653" w:name="_Toc43026104"/>
      <w:bookmarkStart w:id="3654" w:name="_Toc49763638"/>
      <w:bookmarkStart w:id="3655" w:name="_Toc56754334"/>
      <w:bookmarkStart w:id="3656" w:name="_Toc88743105"/>
      <w:bookmarkStart w:id="3657" w:name="_Toc101254015"/>
      <w:bookmarkStart w:id="3658" w:name="_Toc101254454"/>
      <w:bookmarkStart w:id="3659" w:name="_Toc104112166"/>
      <w:bookmarkStart w:id="3660" w:name="_Toc104192343"/>
      <w:bookmarkStart w:id="3661" w:name="_Toc104192907"/>
      <w:bookmarkStart w:id="3662" w:name="_Toc133336287"/>
      <w:bookmarkStart w:id="3663" w:name="_Toc143984776"/>
      <w:bookmarkStart w:id="3664" w:name="_Toc144147553"/>
      <w:bookmarkStart w:id="3665" w:name="_Toc153885347"/>
      <w:bookmarkStart w:id="3666" w:name="_Toc177548881"/>
      <w:bookmarkStart w:id="3667" w:name="_Toc186725885"/>
      <w:bookmarkStart w:id="3668" w:name="_Toc192836601"/>
      <w:bookmarkStart w:id="3669" w:name="_Toc33964050"/>
      <w:bookmarkStart w:id="3670" w:name="_Toc200704287"/>
      <w:r w:rsidRPr="00F11966">
        <w:t>5.4.4.58</w:t>
      </w:r>
      <w:r w:rsidRPr="00F11966">
        <w:tab/>
        <w:t>Type: DddTrafficDescriptor</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7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671" w:name="_Toc33980864"/>
      <w:bookmarkStart w:id="3672" w:name="_Toc36462665"/>
      <w:bookmarkStart w:id="3673" w:name="_Toc36462861"/>
      <w:bookmarkStart w:id="3674" w:name="_Toc43026105"/>
      <w:bookmarkStart w:id="3675" w:name="_Toc49763639"/>
      <w:bookmarkStart w:id="3676" w:name="_Toc56754335"/>
      <w:bookmarkStart w:id="3677" w:name="_Toc88743106"/>
      <w:bookmarkStart w:id="3678" w:name="_Toc101254016"/>
      <w:bookmarkStart w:id="3679" w:name="_Toc101254455"/>
      <w:bookmarkStart w:id="3680" w:name="_Toc104112167"/>
      <w:bookmarkStart w:id="3681" w:name="_Toc104192344"/>
      <w:bookmarkStart w:id="3682" w:name="_Toc104192908"/>
      <w:bookmarkStart w:id="3683" w:name="_Toc133336288"/>
      <w:bookmarkStart w:id="3684" w:name="_Toc143984777"/>
      <w:bookmarkStart w:id="3685" w:name="_Toc144147554"/>
      <w:bookmarkStart w:id="3686" w:name="_Toc153885348"/>
      <w:bookmarkStart w:id="3687" w:name="_Toc177548882"/>
      <w:bookmarkStart w:id="3688" w:name="_Toc186725886"/>
      <w:bookmarkStart w:id="3689" w:name="_Toc192836602"/>
      <w:bookmarkStart w:id="3690" w:name="_Toc200704288"/>
      <w:r w:rsidRPr="00F11966">
        <w:t>5.4.4.59</w:t>
      </w:r>
      <w:r w:rsidRPr="00F11966">
        <w:tab/>
        <w:t xml:space="preserve">Type: </w:t>
      </w:r>
      <w:r w:rsidRPr="00F11966">
        <w:rPr>
          <w:lang w:eastAsia="zh-CN"/>
        </w:rPr>
        <w:t>M</w:t>
      </w:r>
      <w:r w:rsidRPr="00F11966">
        <w:rPr>
          <w:rFonts w:hint="eastAsia"/>
          <w:lang w:eastAsia="zh-CN"/>
        </w:rPr>
        <w:t>oExpDataCounter</w:t>
      </w:r>
      <w:bookmarkEnd w:id="3669"/>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691" w:name="_Toc43026106"/>
      <w:bookmarkStart w:id="3692" w:name="_Toc49763640"/>
      <w:bookmarkStart w:id="3693" w:name="_Toc56754336"/>
      <w:bookmarkStart w:id="3694" w:name="_Toc88743107"/>
      <w:bookmarkStart w:id="3695" w:name="_Toc101254017"/>
      <w:bookmarkStart w:id="3696" w:name="_Toc101254456"/>
      <w:bookmarkStart w:id="3697" w:name="_Toc104112168"/>
      <w:bookmarkStart w:id="3698" w:name="_Toc104192345"/>
      <w:bookmarkStart w:id="3699" w:name="_Toc104192909"/>
      <w:bookmarkStart w:id="3700" w:name="_Toc133336289"/>
      <w:bookmarkStart w:id="3701" w:name="_Toc143984778"/>
      <w:bookmarkStart w:id="3702" w:name="_Toc144147555"/>
      <w:bookmarkStart w:id="3703" w:name="_Toc153885349"/>
      <w:bookmarkStart w:id="3704" w:name="_Toc177548883"/>
      <w:bookmarkStart w:id="3705" w:name="_Toc186725887"/>
      <w:bookmarkStart w:id="3706" w:name="_Toc192836603"/>
      <w:bookmarkStart w:id="3707" w:name="_Toc200704289"/>
      <w:r w:rsidRPr="00F11966">
        <w:lastRenderedPageBreak/>
        <w:t>5.4.4.60</w:t>
      </w:r>
      <w:r w:rsidRPr="00F11966">
        <w:tab/>
        <w:t xml:space="preserve">Type: </w:t>
      </w:r>
      <w:r w:rsidRPr="00F11966">
        <w:rPr>
          <w:noProof/>
        </w:rPr>
        <w:t>NssaaStatus</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708" w:name="_Toc43026107"/>
      <w:bookmarkStart w:id="3709" w:name="_Toc49763641"/>
      <w:bookmarkStart w:id="3710" w:name="_Toc56754337"/>
      <w:bookmarkStart w:id="3711" w:name="_Toc88743108"/>
      <w:bookmarkStart w:id="3712" w:name="_Toc101254018"/>
      <w:bookmarkStart w:id="3713" w:name="_Toc101254457"/>
      <w:bookmarkStart w:id="3714" w:name="_Toc104112169"/>
      <w:bookmarkStart w:id="3715" w:name="_Toc104192346"/>
      <w:bookmarkStart w:id="3716" w:name="_Toc104192910"/>
      <w:bookmarkStart w:id="3717" w:name="_Toc133336290"/>
      <w:bookmarkStart w:id="3718" w:name="_Toc143984779"/>
      <w:bookmarkStart w:id="3719" w:name="_Toc144147556"/>
      <w:bookmarkStart w:id="3720" w:name="_Toc153885350"/>
      <w:bookmarkStart w:id="3721" w:name="_Toc177548884"/>
      <w:bookmarkStart w:id="3722" w:name="_Toc186725888"/>
      <w:bookmarkStart w:id="3723" w:name="_Toc192836604"/>
      <w:bookmarkStart w:id="3724" w:name="_Toc200704290"/>
      <w:r w:rsidRPr="00F11966">
        <w:t>5.4.4.61</w:t>
      </w:r>
      <w:r w:rsidRPr="00F11966">
        <w:tab/>
        <w:t xml:space="preserve">Type: </w:t>
      </w:r>
      <w:r w:rsidRPr="00F11966">
        <w:rPr>
          <w:noProof/>
        </w:rPr>
        <w:t>NssaaStatusRm</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725" w:name="_Toc43026108"/>
      <w:bookmarkStart w:id="3726" w:name="_Toc49763642"/>
      <w:bookmarkStart w:id="3727" w:name="_Toc56754338"/>
      <w:bookmarkStart w:id="3728" w:name="_Toc88743109"/>
      <w:bookmarkStart w:id="3729" w:name="_Toc101254019"/>
      <w:bookmarkStart w:id="3730" w:name="_Toc101254458"/>
      <w:bookmarkStart w:id="3731" w:name="_Toc104112170"/>
      <w:bookmarkStart w:id="3732" w:name="_Toc104192347"/>
      <w:bookmarkStart w:id="3733" w:name="_Toc104192911"/>
      <w:bookmarkStart w:id="3734" w:name="_Toc133336291"/>
      <w:bookmarkStart w:id="3735" w:name="_Toc143984780"/>
      <w:bookmarkStart w:id="3736" w:name="_Toc144147557"/>
      <w:bookmarkStart w:id="3737" w:name="_Toc153885351"/>
      <w:bookmarkStart w:id="3738" w:name="_Toc177548885"/>
      <w:bookmarkStart w:id="3739" w:name="_Toc186725889"/>
      <w:bookmarkStart w:id="3740" w:name="_Toc192836605"/>
      <w:bookmarkStart w:id="3741" w:name="_Toc27592875"/>
      <w:bookmarkStart w:id="3742" w:name="_Toc200704291"/>
      <w:r w:rsidRPr="00F11966">
        <w:t>5.4.4.62</w:t>
      </w:r>
      <w:r w:rsidRPr="00F11966">
        <w:tab/>
        <w:t xml:space="preserve">Type: </w:t>
      </w:r>
      <w:r w:rsidRPr="00F11966">
        <w:rPr>
          <w:noProof/>
          <w:lang w:eastAsia="zh-CN"/>
        </w:rPr>
        <w:t>TnapId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743" w:name="_Toc43026109"/>
      <w:bookmarkStart w:id="3744" w:name="_Toc49763643"/>
      <w:bookmarkStart w:id="3745" w:name="_Toc56754339"/>
      <w:bookmarkStart w:id="3746" w:name="_Toc88743110"/>
      <w:bookmarkStart w:id="3747" w:name="_Toc101254020"/>
      <w:bookmarkStart w:id="3748" w:name="_Toc101254459"/>
      <w:bookmarkStart w:id="3749" w:name="_Toc104112171"/>
      <w:bookmarkStart w:id="3750" w:name="_Toc104192348"/>
      <w:bookmarkStart w:id="3751" w:name="_Toc104192912"/>
      <w:bookmarkStart w:id="3752" w:name="_Toc133336292"/>
      <w:bookmarkStart w:id="3753" w:name="_Toc143984781"/>
      <w:bookmarkStart w:id="3754" w:name="_Toc144147558"/>
      <w:bookmarkStart w:id="3755" w:name="_Toc153885352"/>
      <w:bookmarkStart w:id="3756" w:name="_Toc177548886"/>
      <w:bookmarkStart w:id="3757" w:name="_Toc186725890"/>
      <w:bookmarkStart w:id="3758" w:name="_Toc192836606"/>
      <w:bookmarkStart w:id="3759" w:name="_Toc200704292"/>
      <w:r w:rsidRPr="00F11966">
        <w:t>5.4.4.63</w:t>
      </w:r>
      <w:r w:rsidRPr="00F11966">
        <w:tab/>
        <w:t>Type: TnapIdRm</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760" w:name="_Toc43026110"/>
      <w:bookmarkStart w:id="3761" w:name="_Toc49763644"/>
      <w:bookmarkStart w:id="3762" w:name="_Toc56754340"/>
      <w:bookmarkStart w:id="3763" w:name="_Toc88743111"/>
      <w:bookmarkStart w:id="3764" w:name="_Toc101254021"/>
      <w:bookmarkStart w:id="3765" w:name="_Toc101254460"/>
      <w:bookmarkStart w:id="3766" w:name="_Toc104112172"/>
      <w:bookmarkStart w:id="3767" w:name="_Toc104192349"/>
      <w:bookmarkStart w:id="3768" w:name="_Toc104192913"/>
      <w:bookmarkStart w:id="3769" w:name="_Toc133336293"/>
      <w:bookmarkStart w:id="3770" w:name="_Toc143984782"/>
      <w:bookmarkStart w:id="3771" w:name="_Toc144147559"/>
      <w:bookmarkStart w:id="3772" w:name="_Toc153885353"/>
      <w:bookmarkStart w:id="3773" w:name="_Toc177548887"/>
      <w:bookmarkStart w:id="3774" w:name="_Toc186725891"/>
      <w:bookmarkStart w:id="3775" w:name="_Toc192836607"/>
      <w:bookmarkStart w:id="3776" w:name="_Toc200704293"/>
      <w:r w:rsidRPr="00F11966">
        <w:lastRenderedPageBreak/>
        <w:t>5.4.4.64</w:t>
      </w:r>
      <w:r w:rsidRPr="00F11966">
        <w:tab/>
        <w:t xml:space="preserve">Type: </w:t>
      </w:r>
      <w:r w:rsidRPr="00F11966">
        <w:rPr>
          <w:noProof/>
          <w:lang w:eastAsia="zh-CN"/>
        </w:rPr>
        <w:t>TwapId</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777" w:name="_Toc43026111"/>
      <w:bookmarkStart w:id="3778" w:name="_Toc49763645"/>
      <w:bookmarkStart w:id="3779" w:name="_Toc56754341"/>
      <w:bookmarkStart w:id="3780" w:name="_Toc88743112"/>
      <w:bookmarkStart w:id="3781" w:name="_Toc101254022"/>
      <w:bookmarkStart w:id="3782" w:name="_Toc101254461"/>
      <w:bookmarkStart w:id="3783" w:name="_Toc104112173"/>
      <w:bookmarkStart w:id="3784" w:name="_Toc104192350"/>
      <w:bookmarkStart w:id="3785" w:name="_Toc104192914"/>
      <w:bookmarkStart w:id="3786" w:name="_Toc133336294"/>
      <w:bookmarkStart w:id="3787" w:name="_Toc143984783"/>
      <w:bookmarkStart w:id="3788" w:name="_Toc144147560"/>
      <w:bookmarkStart w:id="3789" w:name="_Toc153885354"/>
      <w:bookmarkStart w:id="3790" w:name="_Toc177548888"/>
      <w:bookmarkStart w:id="3791" w:name="_Toc186725892"/>
      <w:bookmarkStart w:id="3792" w:name="_Toc192836608"/>
      <w:bookmarkStart w:id="3793" w:name="_Toc200704294"/>
      <w:r w:rsidRPr="00F11966">
        <w:t>5.4.4.65</w:t>
      </w:r>
      <w:r w:rsidRPr="00F11966">
        <w:tab/>
        <w:t>Type: TwapIdRm</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741"/>
    <w:p w14:paraId="18304B4B" w14:textId="77777777" w:rsidR="00306531" w:rsidRPr="00F11966" w:rsidRDefault="00306531" w:rsidP="00E92CBF"/>
    <w:p w14:paraId="0FC538A4" w14:textId="77777777" w:rsidR="006B7CA9" w:rsidRPr="00F11966" w:rsidRDefault="006B7CA9" w:rsidP="00D362EB">
      <w:pPr>
        <w:pStyle w:val="Heading4"/>
      </w:pPr>
      <w:bookmarkStart w:id="3794" w:name="_Toc4121137"/>
      <w:bookmarkStart w:id="3795" w:name="_Toc33962529"/>
      <w:bookmarkStart w:id="3796" w:name="_Toc43026112"/>
      <w:bookmarkStart w:id="3797" w:name="_Toc49763646"/>
      <w:bookmarkStart w:id="3798" w:name="_Toc56754342"/>
      <w:bookmarkStart w:id="3799" w:name="_Toc88743113"/>
      <w:bookmarkStart w:id="3800" w:name="_Toc101254023"/>
      <w:bookmarkStart w:id="3801" w:name="_Toc101254462"/>
      <w:bookmarkStart w:id="3802" w:name="_Toc104112174"/>
      <w:bookmarkStart w:id="3803" w:name="_Toc104192351"/>
      <w:bookmarkStart w:id="3804" w:name="_Toc104192915"/>
      <w:bookmarkStart w:id="3805" w:name="_Toc133336295"/>
      <w:bookmarkStart w:id="3806" w:name="_Toc143984784"/>
      <w:bookmarkStart w:id="3807" w:name="_Toc144147561"/>
      <w:bookmarkStart w:id="3808" w:name="_Toc153885355"/>
      <w:bookmarkStart w:id="3809" w:name="_Toc177548889"/>
      <w:bookmarkStart w:id="3810" w:name="_Toc186725893"/>
      <w:bookmarkStart w:id="3811" w:name="_Toc192836609"/>
      <w:bookmarkStart w:id="3812" w:name="_Toc200704295"/>
      <w:r w:rsidRPr="00F11966">
        <w:t>5.4.4.66</w:t>
      </w:r>
      <w:r w:rsidRPr="00F11966">
        <w:tab/>
        <w:t xml:space="preserve">Type: </w:t>
      </w:r>
      <w:bookmarkEnd w:id="3794"/>
      <w:bookmarkEnd w:id="3795"/>
      <w:r w:rsidRPr="00F11966">
        <w:t>SnssaiExtension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813" w:name="_Toc24937661"/>
      <w:bookmarkStart w:id="3814" w:name="_Toc33962476"/>
      <w:bookmarkStart w:id="3815" w:name="_Toc43026113"/>
      <w:bookmarkStart w:id="3816" w:name="_Toc49763647"/>
      <w:bookmarkStart w:id="3817" w:name="_Toc56754343"/>
      <w:bookmarkStart w:id="3818" w:name="_Toc88743114"/>
      <w:bookmarkStart w:id="3819" w:name="_Toc101254024"/>
      <w:bookmarkStart w:id="3820" w:name="_Toc101254463"/>
      <w:bookmarkStart w:id="3821" w:name="_Toc104112175"/>
      <w:bookmarkStart w:id="3822" w:name="_Toc104192352"/>
      <w:bookmarkStart w:id="3823" w:name="_Toc104192916"/>
      <w:bookmarkStart w:id="3824" w:name="_Toc133336296"/>
      <w:bookmarkStart w:id="3825" w:name="_Toc143984785"/>
      <w:bookmarkStart w:id="3826" w:name="_Toc144147562"/>
      <w:bookmarkStart w:id="3827" w:name="_Toc153885356"/>
      <w:bookmarkStart w:id="3828" w:name="_Toc177548890"/>
      <w:bookmarkStart w:id="3829" w:name="_Toc186725894"/>
      <w:bookmarkStart w:id="3830" w:name="_Toc192836610"/>
      <w:bookmarkStart w:id="3831" w:name="_Toc200704296"/>
      <w:r w:rsidRPr="00F11966">
        <w:t>5.4.4.67</w:t>
      </w:r>
      <w:r w:rsidRPr="00F11966">
        <w:tab/>
        <w:t>Type: SdRange</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832" w:name="_Toc56754091"/>
      <w:bookmarkStart w:id="3833" w:name="_Toc58587925"/>
      <w:bookmarkStart w:id="3834" w:name="_Toc88743115"/>
      <w:bookmarkStart w:id="3835" w:name="_Toc101254025"/>
      <w:bookmarkStart w:id="3836" w:name="_Toc101254464"/>
      <w:bookmarkStart w:id="3837" w:name="_Toc104112176"/>
      <w:bookmarkStart w:id="3838" w:name="_Toc104192353"/>
      <w:bookmarkStart w:id="3839" w:name="_Toc104192917"/>
      <w:bookmarkStart w:id="3840" w:name="_Toc133336297"/>
      <w:bookmarkStart w:id="3841" w:name="_Toc143984786"/>
      <w:bookmarkStart w:id="3842" w:name="_Toc144147563"/>
      <w:bookmarkStart w:id="3843" w:name="_Toc153885357"/>
      <w:bookmarkStart w:id="3844" w:name="_Toc177548891"/>
      <w:bookmarkStart w:id="3845" w:name="_Toc186725895"/>
      <w:bookmarkStart w:id="3846" w:name="_Toc192836611"/>
      <w:bookmarkStart w:id="3847" w:name="_Toc200704297"/>
      <w:r w:rsidRPr="00F11966">
        <w:lastRenderedPageBreak/>
        <w:t>5.4.4.</w:t>
      </w:r>
      <w:r>
        <w:rPr>
          <w:lang w:eastAsia="zh-CN"/>
        </w:rPr>
        <w:t>68</w:t>
      </w:r>
      <w:r w:rsidRPr="00F11966">
        <w:tab/>
        <w:t xml:space="preserve">Type: </w:t>
      </w:r>
      <w:bookmarkEnd w:id="3832"/>
      <w:bookmarkEnd w:id="3833"/>
      <w:r w:rsidRPr="004E12F6">
        <w:rPr>
          <w:lang w:eastAsia="zh-CN"/>
        </w:rPr>
        <w:t>ProseServiceAuth</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848" w:name="_Toc88743116"/>
      <w:bookmarkStart w:id="3849" w:name="_Toc101254026"/>
      <w:bookmarkStart w:id="3850" w:name="_Toc101254465"/>
      <w:bookmarkStart w:id="3851" w:name="_Toc104112177"/>
      <w:bookmarkStart w:id="3852" w:name="_Toc104192354"/>
      <w:bookmarkStart w:id="3853" w:name="_Toc104192918"/>
      <w:bookmarkStart w:id="3854" w:name="_Toc133336298"/>
      <w:bookmarkStart w:id="3855" w:name="_Toc143984787"/>
      <w:bookmarkStart w:id="3856" w:name="_Toc144147564"/>
      <w:bookmarkStart w:id="3857" w:name="_Toc153885358"/>
      <w:bookmarkStart w:id="3858" w:name="_Toc177548892"/>
      <w:bookmarkStart w:id="3859" w:name="_Toc186725896"/>
      <w:bookmarkStart w:id="3860" w:name="_Toc192836612"/>
      <w:bookmarkStart w:id="3861" w:name="_Toc200704298"/>
      <w:r w:rsidRPr="00F11966">
        <w:t>5.4.4.</w:t>
      </w:r>
      <w:r>
        <w:t>69</w:t>
      </w:r>
      <w:r w:rsidRPr="00F11966">
        <w:tab/>
        <w:t xml:space="preserve">Type: </w:t>
      </w:r>
      <w:r>
        <w:rPr>
          <w:rFonts w:hint="eastAsia"/>
          <w:lang w:eastAsia="zh-CN"/>
        </w:rPr>
        <w:t>E</w:t>
      </w:r>
      <w:r>
        <w:rPr>
          <w:lang w:eastAsia="zh-CN"/>
        </w:rPr>
        <w:t>csServerAddr</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862" w:name="_Toc88743117"/>
      <w:bookmarkStart w:id="3863" w:name="_Toc101254027"/>
      <w:bookmarkStart w:id="3864" w:name="_Toc101254466"/>
      <w:bookmarkStart w:id="3865" w:name="_Toc104112178"/>
      <w:bookmarkStart w:id="3866" w:name="_Toc104192355"/>
      <w:bookmarkStart w:id="3867" w:name="_Toc104192919"/>
      <w:bookmarkStart w:id="3868" w:name="_Toc133336299"/>
      <w:bookmarkStart w:id="3869" w:name="_Toc143984788"/>
      <w:bookmarkStart w:id="3870" w:name="_Toc144147565"/>
      <w:bookmarkStart w:id="3871" w:name="_Toc153885359"/>
      <w:bookmarkStart w:id="3872" w:name="_Toc177548893"/>
      <w:bookmarkStart w:id="3873" w:name="_Toc186725897"/>
      <w:bookmarkStart w:id="3874" w:name="_Toc192836613"/>
      <w:bookmarkStart w:id="3875" w:name="_Toc200704299"/>
      <w:r w:rsidRPr="00F11966">
        <w:t>5.4.4.</w:t>
      </w:r>
      <w:r>
        <w:t>70</w:t>
      </w:r>
      <w:r w:rsidRPr="00F11966">
        <w:tab/>
        <w:t xml:space="preserve">Type: </w:t>
      </w:r>
      <w:r>
        <w:rPr>
          <w:rFonts w:hint="eastAsia"/>
          <w:lang w:eastAsia="zh-CN"/>
        </w:rPr>
        <w:t>E</w:t>
      </w:r>
      <w:r>
        <w:rPr>
          <w:lang w:eastAsia="zh-CN"/>
        </w:rPr>
        <w:t>csServerAddr</w:t>
      </w:r>
      <w:r w:rsidRPr="00F11966">
        <w:t>Rm</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876" w:name="_Toc88743118"/>
      <w:bookmarkStart w:id="3877" w:name="_Toc101254028"/>
      <w:bookmarkStart w:id="3878" w:name="_Toc101254467"/>
      <w:bookmarkStart w:id="3879" w:name="_Toc104112179"/>
      <w:bookmarkStart w:id="3880" w:name="_Toc104192356"/>
      <w:bookmarkStart w:id="3881" w:name="_Toc104192920"/>
      <w:bookmarkStart w:id="3882" w:name="_Toc133336300"/>
      <w:bookmarkStart w:id="3883" w:name="_Toc143984789"/>
      <w:bookmarkStart w:id="3884" w:name="_Toc144147566"/>
      <w:bookmarkStart w:id="3885" w:name="_Toc153885360"/>
      <w:bookmarkStart w:id="3886" w:name="_Toc177548894"/>
      <w:bookmarkStart w:id="3887" w:name="_Toc186725898"/>
      <w:bookmarkStart w:id="3888" w:name="_Toc192836614"/>
      <w:bookmarkStart w:id="3889" w:name="_Toc200704300"/>
      <w:r w:rsidRPr="00F11966">
        <w:t>5.4.4.</w:t>
      </w:r>
      <w:r>
        <w:t>71</w:t>
      </w:r>
      <w:r w:rsidRPr="00F11966">
        <w:tab/>
        <w:t xml:space="preserve">Type: </w:t>
      </w:r>
      <w:r>
        <w:rPr>
          <w:lang w:eastAsia="zh-CN"/>
        </w:rPr>
        <w:t>IpAddr</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890" w:name="_Toc67731498"/>
      <w:bookmarkStart w:id="3891" w:name="_Toc88743119"/>
      <w:bookmarkStart w:id="3892" w:name="_Toc101254029"/>
      <w:bookmarkStart w:id="3893" w:name="_Toc101254468"/>
      <w:bookmarkStart w:id="3894" w:name="_Toc104112180"/>
      <w:bookmarkStart w:id="3895" w:name="_Toc104192357"/>
      <w:bookmarkStart w:id="3896" w:name="_Toc104192921"/>
      <w:bookmarkStart w:id="3897" w:name="_Toc133336301"/>
      <w:bookmarkStart w:id="3898" w:name="_Toc143984790"/>
      <w:bookmarkStart w:id="3899" w:name="_Toc144147567"/>
      <w:bookmarkStart w:id="3900" w:name="_Toc153885361"/>
      <w:bookmarkStart w:id="3901" w:name="_Toc177548895"/>
      <w:bookmarkStart w:id="3902" w:name="_Toc186725899"/>
      <w:bookmarkStart w:id="3903" w:name="_Toc192836615"/>
      <w:bookmarkStart w:id="3904" w:name="_Toc28013417"/>
      <w:bookmarkStart w:id="3905" w:name="_Toc34222330"/>
      <w:bookmarkStart w:id="3906" w:name="_Toc36040513"/>
      <w:bookmarkStart w:id="3907" w:name="_Toc39134442"/>
      <w:bookmarkStart w:id="3908" w:name="_Toc43283389"/>
      <w:bookmarkStart w:id="3909" w:name="_Toc45134429"/>
      <w:bookmarkStart w:id="3910" w:name="_Toc49931760"/>
      <w:bookmarkStart w:id="3911" w:name="_Toc51763541"/>
      <w:bookmarkStart w:id="3912" w:name="_Toc493774024"/>
      <w:bookmarkStart w:id="3913" w:name="_Toc494194773"/>
      <w:bookmarkStart w:id="3914" w:name="_Toc528159067"/>
      <w:bookmarkStart w:id="3915" w:name="_Toc532198029"/>
      <w:bookmarkStart w:id="3916" w:name="_Toc34123783"/>
      <w:bookmarkStart w:id="3917" w:name="_Toc36038527"/>
      <w:bookmarkStart w:id="3918" w:name="_Toc36038615"/>
      <w:bookmarkStart w:id="3919" w:name="_Toc36038806"/>
      <w:bookmarkStart w:id="3920" w:name="_Toc44680746"/>
      <w:bookmarkStart w:id="3921" w:name="_Toc45133658"/>
      <w:bookmarkStart w:id="3922" w:name="_Toc45133749"/>
      <w:bookmarkStart w:id="3923" w:name="_Toc49417447"/>
      <w:bookmarkStart w:id="3924" w:name="_Toc51762414"/>
      <w:bookmarkStart w:id="3925" w:name="_Toc20408087"/>
      <w:bookmarkStart w:id="3926" w:name="_Toc39068125"/>
      <w:bookmarkStart w:id="3927" w:name="_Toc43273318"/>
      <w:bookmarkStart w:id="3928" w:name="_Toc45134856"/>
      <w:bookmarkStart w:id="3929" w:name="_Toc49939192"/>
      <w:bookmarkStart w:id="3930" w:name="_Toc51764216"/>
      <w:bookmarkStart w:id="3931" w:name="_Toc200704301"/>
      <w:r w:rsidRPr="00F11966">
        <w:lastRenderedPageBreak/>
        <w:t>5.4.4.</w:t>
      </w:r>
      <w:r>
        <w:t>72</w:t>
      </w:r>
      <w:r w:rsidRPr="00F11966">
        <w:tab/>
        <w:t xml:space="preserve">Type: </w:t>
      </w:r>
      <w:bookmarkEnd w:id="3890"/>
      <w:r>
        <w:rPr>
          <w:lang w:eastAsia="zh-CN"/>
        </w:rPr>
        <w:t>SACInfo</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3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932" w:name="_Toc88743120"/>
      <w:bookmarkStart w:id="3933" w:name="_Toc101254030"/>
      <w:bookmarkStart w:id="3934" w:name="_Toc101254469"/>
      <w:bookmarkStart w:id="3935" w:name="_Toc104112181"/>
      <w:bookmarkStart w:id="3936" w:name="_Toc104192358"/>
      <w:bookmarkStart w:id="3937" w:name="_Toc104192922"/>
      <w:bookmarkStart w:id="3938" w:name="_Toc133336302"/>
      <w:bookmarkStart w:id="3939" w:name="_Toc143984791"/>
      <w:bookmarkStart w:id="3940" w:name="_Toc144147568"/>
      <w:bookmarkStart w:id="3941" w:name="_Toc153885362"/>
      <w:bookmarkStart w:id="3942" w:name="_Toc177548896"/>
      <w:bookmarkStart w:id="3943" w:name="_Toc186725900"/>
      <w:bookmarkStart w:id="3944" w:name="_Toc192836616"/>
      <w:bookmarkStart w:id="3945" w:name="_Toc200704302"/>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r w:rsidRPr="00F11966">
        <w:lastRenderedPageBreak/>
        <w:t>5.4.4.</w:t>
      </w:r>
      <w:r>
        <w:t>73</w:t>
      </w:r>
      <w:r w:rsidRPr="00F11966">
        <w:tab/>
        <w:t xml:space="preserve">Type: </w:t>
      </w:r>
      <w:r>
        <w:rPr>
          <w:lang w:eastAsia="zh-CN"/>
        </w:rPr>
        <w:t>SACEventStatus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946" w:name="_Toc88743121"/>
      <w:bookmarkStart w:id="3947" w:name="_Toc101254031"/>
      <w:bookmarkStart w:id="3948" w:name="_Toc101254470"/>
      <w:bookmarkStart w:id="3949" w:name="_Toc104112182"/>
      <w:bookmarkStart w:id="3950" w:name="_Toc104192359"/>
      <w:bookmarkStart w:id="3951" w:name="_Toc104192923"/>
      <w:bookmarkStart w:id="3952" w:name="_Toc133336303"/>
      <w:bookmarkStart w:id="3953" w:name="_Toc143984792"/>
      <w:bookmarkStart w:id="3954" w:name="_Toc144147569"/>
      <w:bookmarkStart w:id="3955" w:name="_Toc153885363"/>
      <w:bookmarkStart w:id="3956" w:name="_Toc177548897"/>
      <w:bookmarkStart w:id="3957" w:name="_Toc186725901"/>
      <w:bookmarkStart w:id="3958" w:name="_Toc192836617"/>
      <w:bookmarkStart w:id="3959" w:name="_Toc200704303"/>
      <w:r w:rsidRPr="00F11966">
        <w:t>5.4.4.</w:t>
      </w:r>
      <w:r>
        <w:t>74</w:t>
      </w:r>
      <w:r w:rsidRPr="00F11966">
        <w:tab/>
        <w:t xml:space="preserve">Type: </w:t>
      </w:r>
      <w:r>
        <w:rPr>
          <w:rFonts w:eastAsia="Malgun Gothic"/>
        </w:rPr>
        <w:t>SpatialValidityCond</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960" w:name="_Toc88743122"/>
      <w:bookmarkStart w:id="3961" w:name="_Toc101254032"/>
      <w:bookmarkStart w:id="3962" w:name="_Toc101254471"/>
      <w:bookmarkStart w:id="3963" w:name="_Toc104112183"/>
      <w:bookmarkStart w:id="3964" w:name="_Toc104192360"/>
      <w:bookmarkStart w:id="3965" w:name="_Toc104192924"/>
      <w:bookmarkStart w:id="3966" w:name="_Toc133336304"/>
      <w:bookmarkStart w:id="3967" w:name="_Toc143984793"/>
      <w:bookmarkStart w:id="3968" w:name="_Toc144147570"/>
      <w:bookmarkStart w:id="3969" w:name="_Toc153885364"/>
      <w:bookmarkStart w:id="3970" w:name="_Toc177548898"/>
      <w:bookmarkStart w:id="3971" w:name="_Toc186725902"/>
      <w:bookmarkStart w:id="3972" w:name="_Toc192836618"/>
      <w:bookmarkStart w:id="3973" w:name="_Toc200704304"/>
      <w:r w:rsidRPr="00F11966">
        <w:t>5.4.4.</w:t>
      </w:r>
      <w:r>
        <w:t>75</w:t>
      </w:r>
      <w:r w:rsidRPr="00F11966">
        <w:tab/>
        <w:t xml:space="preserve">Type: </w:t>
      </w:r>
      <w:r>
        <w:rPr>
          <w:rFonts w:eastAsia="Malgun Gothic"/>
        </w:rPr>
        <w:t>SpatialValidityCond</w:t>
      </w:r>
      <w:r w:rsidRPr="00F11966">
        <w:t>Rm</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974" w:name="_Toc88743123"/>
      <w:bookmarkStart w:id="3975" w:name="_Toc101254033"/>
      <w:bookmarkStart w:id="3976" w:name="_Toc101254472"/>
      <w:bookmarkStart w:id="3977" w:name="_Toc104112184"/>
      <w:bookmarkStart w:id="3978" w:name="_Toc104192361"/>
      <w:bookmarkStart w:id="3979" w:name="_Toc104192925"/>
      <w:bookmarkStart w:id="3980" w:name="_Toc133336305"/>
      <w:bookmarkStart w:id="3981" w:name="_Toc143984794"/>
      <w:bookmarkStart w:id="3982" w:name="_Toc144147571"/>
      <w:bookmarkStart w:id="3983" w:name="_Toc153885365"/>
      <w:bookmarkStart w:id="3984" w:name="_Toc177548899"/>
      <w:bookmarkStart w:id="3985" w:name="_Toc186725903"/>
      <w:bookmarkStart w:id="3986" w:name="_Toc192836619"/>
      <w:bookmarkStart w:id="3987" w:name="_Toc200704305"/>
      <w:r w:rsidRPr="00F11966">
        <w:t>5.4.4.</w:t>
      </w:r>
      <w:r>
        <w:t>76</w:t>
      </w:r>
      <w:r w:rsidRPr="00F11966">
        <w:tab/>
      </w:r>
      <w:bookmarkStart w:id="3988" w:name="_Toc24937703"/>
      <w:bookmarkStart w:id="3989" w:name="_Toc33962518"/>
      <w:bookmarkStart w:id="3990" w:name="_Toc42883280"/>
      <w:bookmarkStart w:id="3991" w:name="_Toc49733148"/>
      <w:bookmarkStart w:id="3992" w:name="_Toc56690773"/>
      <w:bookmarkStart w:id="3993" w:name="_Toc80997822"/>
      <w:r>
        <w:t xml:space="preserve">Type: </w:t>
      </w:r>
      <w:r w:rsidR="00525A8F">
        <w:rPr>
          <w:lang w:eastAsia="zh-CN"/>
        </w:rPr>
        <w:t>ServerAddressingInfo</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994" w:name="_Toc88743124"/>
      <w:bookmarkStart w:id="3995" w:name="_Toc101254034"/>
      <w:bookmarkStart w:id="3996" w:name="_Toc101254473"/>
      <w:bookmarkStart w:id="3997" w:name="_Toc104112185"/>
      <w:bookmarkStart w:id="3998" w:name="_Toc104192362"/>
      <w:bookmarkStart w:id="3999" w:name="_Toc104192926"/>
      <w:bookmarkStart w:id="4000" w:name="_Toc133336306"/>
      <w:bookmarkStart w:id="4001" w:name="_Toc143984795"/>
      <w:bookmarkStart w:id="4002" w:name="_Toc144147572"/>
      <w:bookmarkStart w:id="4003" w:name="_Toc153885366"/>
      <w:bookmarkStart w:id="4004" w:name="_Toc177548900"/>
      <w:bookmarkStart w:id="4005" w:name="_Toc186725904"/>
      <w:bookmarkStart w:id="4006" w:name="_Toc192836620"/>
      <w:bookmarkStart w:id="4007" w:name="_Toc200704306"/>
      <w:r>
        <w:lastRenderedPageBreak/>
        <w:t>5.4.4.77</w:t>
      </w:r>
      <w:r>
        <w:tab/>
        <w:t>Type PcfUeCallbackInfo</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008" w:name="_Toc88743125"/>
      <w:bookmarkStart w:id="4009" w:name="_Toc101254035"/>
      <w:bookmarkStart w:id="4010" w:name="_Toc101254474"/>
      <w:bookmarkStart w:id="4011" w:name="_Toc104112186"/>
      <w:bookmarkStart w:id="4012" w:name="_Toc104192363"/>
      <w:bookmarkStart w:id="4013" w:name="_Toc104192927"/>
      <w:bookmarkStart w:id="4014" w:name="_Toc133336307"/>
      <w:bookmarkStart w:id="4015" w:name="_Toc143984796"/>
      <w:bookmarkStart w:id="4016" w:name="_Toc144147573"/>
      <w:bookmarkStart w:id="4017" w:name="_Toc153885367"/>
      <w:bookmarkStart w:id="4018" w:name="_Toc177548901"/>
      <w:bookmarkStart w:id="4019" w:name="_Toc186725905"/>
      <w:bookmarkStart w:id="4020" w:name="_Toc192836621"/>
      <w:bookmarkStart w:id="4021" w:name="_Toc200704307"/>
      <w:r>
        <w:rPr>
          <w:noProof/>
        </w:rPr>
        <w:t>5.4.4.78</w:t>
      </w:r>
      <w:r>
        <w:rPr>
          <w:noProof/>
        </w:rPr>
        <w:tab/>
        <w:t>Type PduSessionInfo</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022" w:name="_Toc28013390"/>
      <w:bookmarkStart w:id="4023" w:name="_Toc36040146"/>
      <w:bookmarkStart w:id="4024" w:name="_Toc44692763"/>
      <w:bookmarkStart w:id="4025" w:name="_Toc45134224"/>
      <w:bookmarkStart w:id="4026" w:name="_Toc49607288"/>
      <w:bookmarkStart w:id="4027" w:name="_Toc51763260"/>
      <w:bookmarkStart w:id="4028" w:name="_Toc58850158"/>
      <w:bookmarkStart w:id="4029" w:name="_Toc59018538"/>
      <w:bookmarkStart w:id="4030" w:name="_Toc68169544"/>
      <w:bookmarkStart w:id="4031" w:name="_Toc82747091"/>
      <w:bookmarkStart w:id="4032" w:name="_Toc88743126"/>
      <w:bookmarkStart w:id="4033" w:name="_Toc101254036"/>
      <w:bookmarkStart w:id="4034" w:name="_Toc101254475"/>
      <w:bookmarkStart w:id="4035" w:name="_Toc104112187"/>
      <w:bookmarkStart w:id="4036" w:name="_Toc104192364"/>
      <w:bookmarkStart w:id="4037" w:name="_Toc104192928"/>
      <w:bookmarkStart w:id="4038" w:name="_Toc133336308"/>
      <w:bookmarkStart w:id="4039" w:name="_Toc143984797"/>
      <w:bookmarkStart w:id="4040" w:name="_Toc144147574"/>
      <w:bookmarkStart w:id="4041" w:name="_Toc153885368"/>
      <w:bookmarkStart w:id="4042" w:name="_Toc177548902"/>
      <w:bookmarkStart w:id="4043" w:name="_Toc186725906"/>
      <w:bookmarkStart w:id="4044" w:name="_Toc192836622"/>
      <w:bookmarkStart w:id="4045" w:name="_Toc200704308"/>
      <w:r>
        <w:rPr>
          <w:noProof/>
        </w:rPr>
        <w:t>5.4.4.79</w:t>
      </w:r>
      <w:r>
        <w:rPr>
          <w:noProof/>
        </w:rPr>
        <w:tab/>
        <w:t>Type EasIpReplacementInfo</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046" w:name="_Toc88743127"/>
      <w:bookmarkStart w:id="4047" w:name="_Toc101254037"/>
      <w:bookmarkStart w:id="4048" w:name="_Toc101254476"/>
      <w:bookmarkStart w:id="4049" w:name="_Toc104112188"/>
      <w:bookmarkStart w:id="4050" w:name="_Toc104192365"/>
      <w:bookmarkStart w:id="4051" w:name="_Toc104192929"/>
      <w:bookmarkStart w:id="4052" w:name="_Toc133336309"/>
      <w:bookmarkStart w:id="4053" w:name="_Toc143984798"/>
      <w:bookmarkStart w:id="4054" w:name="_Toc144147575"/>
      <w:bookmarkStart w:id="4055" w:name="_Toc153885369"/>
      <w:bookmarkStart w:id="4056" w:name="_Toc177548903"/>
      <w:bookmarkStart w:id="4057" w:name="_Toc186725907"/>
      <w:bookmarkStart w:id="4058" w:name="_Toc192836623"/>
      <w:bookmarkStart w:id="4059" w:name="_Toc200704309"/>
      <w:r>
        <w:rPr>
          <w:noProof/>
        </w:rPr>
        <w:t>5.4.4.80</w:t>
      </w:r>
      <w:r>
        <w:rPr>
          <w:noProof/>
        </w:rPr>
        <w:tab/>
        <w:t>Type EasServerAddress</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060" w:name="_Toc101254038"/>
      <w:bookmarkStart w:id="4061" w:name="_Toc101254477"/>
      <w:bookmarkStart w:id="4062" w:name="_Toc104112189"/>
      <w:bookmarkStart w:id="4063" w:name="_Toc104192366"/>
      <w:bookmarkStart w:id="4064" w:name="_Toc104192930"/>
      <w:bookmarkStart w:id="4065" w:name="_Toc133336310"/>
      <w:bookmarkStart w:id="4066" w:name="_Toc143984799"/>
      <w:bookmarkStart w:id="4067" w:name="_Toc144147576"/>
      <w:bookmarkStart w:id="4068" w:name="_Toc153885370"/>
      <w:bookmarkStart w:id="4069" w:name="_Toc177548904"/>
      <w:bookmarkStart w:id="4070" w:name="_Toc186725908"/>
      <w:bookmarkStart w:id="4071" w:name="_Toc192836624"/>
      <w:bookmarkStart w:id="4072" w:name="_Toc200704310"/>
      <w:r>
        <w:rPr>
          <w:noProof/>
        </w:rPr>
        <w:lastRenderedPageBreak/>
        <w:t>5.4.4.81</w:t>
      </w:r>
      <w:r>
        <w:rPr>
          <w:noProof/>
        </w:rPr>
        <w:tab/>
        <w:t>Type RoamingRestrictions</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073" w:name="_Toc133336311"/>
      <w:bookmarkStart w:id="4074" w:name="_Toc143984800"/>
      <w:bookmarkStart w:id="4075" w:name="_Toc144147577"/>
      <w:bookmarkStart w:id="4076" w:name="_Toc153885371"/>
      <w:bookmarkStart w:id="4077" w:name="_Toc177548905"/>
      <w:bookmarkStart w:id="4078" w:name="_Toc186725909"/>
      <w:bookmarkStart w:id="4079" w:name="_Toc192836625"/>
      <w:bookmarkStart w:id="4080" w:name="_Hlk107213646"/>
      <w:bookmarkStart w:id="4081" w:name="_Toc200704311"/>
      <w:r w:rsidRPr="00F11966">
        <w:t>5.</w:t>
      </w:r>
      <w:r>
        <w:t>4</w:t>
      </w:r>
      <w:r w:rsidRPr="00F11966">
        <w:t>.4.</w:t>
      </w:r>
      <w:r>
        <w:t>82</w:t>
      </w:r>
      <w:r w:rsidRPr="00F11966">
        <w:tab/>
        <w:t xml:space="preserve">Type: </w:t>
      </w:r>
      <w:r>
        <w:t>GeoServiceArea</w:t>
      </w:r>
      <w:bookmarkEnd w:id="4073"/>
      <w:bookmarkEnd w:id="4074"/>
      <w:bookmarkEnd w:id="4075"/>
      <w:bookmarkEnd w:id="4076"/>
      <w:bookmarkEnd w:id="4077"/>
      <w:bookmarkEnd w:id="4078"/>
      <w:bookmarkEnd w:id="4079"/>
      <w:bookmarkEnd w:id="408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082" w:name="_Toc133336312"/>
      <w:bookmarkStart w:id="4083" w:name="_Toc143984801"/>
      <w:bookmarkStart w:id="4084" w:name="_Toc144147578"/>
      <w:bookmarkStart w:id="4085" w:name="_Toc153885372"/>
      <w:bookmarkStart w:id="4086" w:name="_Toc177548906"/>
      <w:bookmarkStart w:id="4087" w:name="_Toc186725910"/>
      <w:bookmarkStart w:id="4088" w:name="_Toc192836626"/>
      <w:bookmarkStart w:id="4089" w:name="_Toc200704312"/>
      <w:bookmarkEnd w:id="4080"/>
      <w:r w:rsidRPr="00F11966">
        <w:t>5.4.4.</w:t>
      </w:r>
      <w:r>
        <w:t>83</w:t>
      </w:r>
      <w:r w:rsidRPr="00F11966">
        <w:tab/>
        <w:t xml:space="preserve">Type: </w:t>
      </w:r>
      <w:r>
        <w:t>MutingExceptionInstructions</w:t>
      </w:r>
      <w:bookmarkEnd w:id="4082"/>
      <w:bookmarkEnd w:id="4083"/>
      <w:bookmarkEnd w:id="4084"/>
      <w:bookmarkEnd w:id="4085"/>
      <w:bookmarkEnd w:id="4086"/>
      <w:bookmarkEnd w:id="4087"/>
      <w:bookmarkEnd w:id="4088"/>
      <w:bookmarkEnd w:id="40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4090" w:name="_Toc133336313"/>
      <w:bookmarkStart w:id="4091" w:name="_Toc143984802"/>
      <w:bookmarkStart w:id="4092" w:name="_Toc144147579"/>
      <w:bookmarkStart w:id="4093" w:name="_Toc153885373"/>
      <w:bookmarkStart w:id="4094" w:name="_Toc177548907"/>
      <w:bookmarkStart w:id="4095" w:name="_Toc186725911"/>
      <w:bookmarkStart w:id="4096" w:name="_Toc192836627"/>
      <w:bookmarkStart w:id="4097" w:name="_Toc200704313"/>
      <w:r w:rsidRPr="00F11966">
        <w:t>5.</w:t>
      </w:r>
      <w:r>
        <w:t>4</w:t>
      </w:r>
      <w:r w:rsidRPr="00F11966">
        <w:t>.4.</w:t>
      </w:r>
      <w:r>
        <w:t>84</w:t>
      </w:r>
      <w:r w:rsidRPr="00F11966">
        <w:tab/>
        <w:t xml:space="preserve">Type: </w:t>
      </w:r>
      <w:r>
        <w:t>MutingNotificationsSettings</w:t>
      </w:r>
      <w:bookmarkEnd w:id="4090"/>
      <w:bookmarkEnd w:id="4091"/>
      <w:bookmarkEnd w:id="4092"/>
      <w:bookmarkEnd w:id="4093"/>
      <w:bookmarkEnd w:id="4094"/>
      <w:bookmarkEnd w:id="4095"/>
      <w:bookmarkEnd w:id="4096"/>
      <w:bookmarkEnd w:id="4097"/>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098" w:name="_Toc133336314"/>
      <w:bookmarkStart w:id="4099" w:name="_Toc143984803"/>
      <w:bookmarkStart w:id="4100" w:name="_Toc144147580"/>
      <w:bookmarkStart w:id="4101" w:name="_Toc153885374"/>
      <w:bookmarkStart w:id="4102" w:name="_Toc177548908"/>
      <w:bookmarkStart w:id="4103" w:name="_Toc186725912"/>
      <w:bookmarkStart w:id="4104" w:name="_Toc192836628"/>
      <w:bookmarkStart w:id="4105" w:name="_Toc200704314"/>
      <w:r w:rsidRPr="00F11966">
        <w:lastRenderedPageBreak/>
        <w:t>5.</w:t>
      </w:r>
      <w:r>
        <w:t>4</w:t>
      </w:r>
      <w:r w:rsidRPr="00F11966">
        <w:t>.4.</w:t>
      </w:r>
      <w:r w:rsidR="00347FEC">
        <w:t>85</w:t>
      </w:r>
      <w:r w:rsidRPr="00F11966">
        <w:tab/>
        <w:t xml:space="preserve">Type: </w:t>
      </w:r>
      <w:r>
        <w:t>VplmnOffloadingInfo</w:t>
      </w:r>
      <w:bookmarkEnd w:id="4098"/>
      <w:bookmarkEnd w:id="4099"/>
      <w:bookmarkEnd w:id="4100"/>
      <w:bookmarkEnd w:id="4101"/>
      <w:bookmarkEnd w:id="4102"/>
      <w:bookmarkEnd w:id="4103"/>
      <w:bookmarkEnd w:id="4104"/>
      <w:bookmarkEnd w:id="410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106" w:name="_Toc143984804"/>
      <w:bookmarkStart w:id="4107" w:name="_Toc144147581"/>
      <w:bookmarkStart w:id="4108" w:name="_Toc153885375"/>
      <w:bookmarkStart w:id="4109" w:name="_Toc177548909"/>
      <w:bookmarkStart w:id="4110" w:name="_Toc186725913"/>
      <w:bookmarkStart w:id="4111" w:name="_Toc192836629"/>
      <w:bookmarkStart w:id="4112" w:name="_Toc42953841"/>
      <w:bookmarkStart w:id="4113" w:name="_Toc43463158"/>
      <w:bookmarkStart w:id="4114" w:name="_Toc49847770"/>
      <w:bookmarkStart w:id="4115" w:name="_Toc56497899"/>
      <w:bookmarkStart w:id="4116" w:name="_Toc200704315"/>
      <w:r w:rsidRPr="00F11966">
        <w:t>5.4.4.</w:t>
      </w:r>
      <w:r>
        <w:t>86</w:t>
      </w:r>
      <w:r w:rsidRPr="00F11966">
        <w:tab/>
        <w:t xml:space="preserve">Type: </w:t>
      </w:r>
      <w:r>
        <w:t>PartiallyAllowed</w:t>
      </w:r>
      <w:r w:rsidRPr="00F11966">
        <w:t>Snssai</w:t>
      </w:r>
      <w:bookmarkEnd w:id="4106"/>
      <w:bookmarkEnd w:id="4107"/>
      <w:bookmarkEnd w:id="4108"/>
      <w:bookmarkEnd w:id="4109"/>
      <w:bookmarkEnd w:id="4110"/>
      <w:bookmarkEnd w:id="4111"/>
      <w:bookmarkEnd w:id="411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4117" w:name="_Toc143984805"/>
      <w:bookmarkStart w:id="4118" w:name="_Toc144147582"/>
      <w:bookmarkStart w:id="4119" w:name="_Toc153885376"/>
      <w:bookmarkStart w:id="4120" w:name="_Toc177548910"/>
      <w:bookmarkStart w:id="4121" w:name="_Toc186725914"/>
      <w:bookmarkStart w:id="4122" w:name="_Toc192836630"/>
      <w:bookmarkStart w:id="4123" w:name="_Toc200704316"/>
      <w:bookmarkEnd w:id="4112"/>
      <w:bookmarkEnd w:id="4113"/>
      <w:bookmarkEnd w:id="4114"/>
      <w:bookmarkEnd w:id="411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117"/>
      <w:bookmarkEnd w:id="4118"/>
      <w:bookmarkEnd w:id="4119"/>
      <w:bookmarkEnd w:id="4120"/>
      <w:bookmarkEnd w:id="4121"/>
      <w:bookmarkEnd w:id="4122"/>
      <w:bookmarkEnd w:id="412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124" w:name="_Toc143984806"/>
      <w:bookmarkStart w:id="4125" w:name="_Toc144147583"/>
      <w:bookmarkStart w:id="4126" w:name="_Toc153885377"/>
      <w:bookmarkStart w:id="4127" w:name="_Toc177548911"/>
      <w:bookmarkStart w:id="4128" w:name="_Toc186725915"/>
      <w:bookmarkStart w:id="4129" w:name="_Toc192836631"/>
      <w:bookmarkStart w:id="4130" w:name="_Toc200704317"/>
      <w:r>
        <w:t>5.4.4.</w:t>
      </w:r>
      <w:r w:rsidR="00D43F9F">
        <w:rPr>
          <w:lang w:eastAsia="zh-CN"/>
        </w:rPr>
        <w:t>88</w:t>
      </w:r>
      <w:r>
        <w:tab/>
        <w:t>Type: RangingSlPosAuth</w:t>
      </w:r>
      <w:bookmarkEnd w:id="4124"/>
      <w:bookmarkEnd w:id="4125"/>
      <w:bookmarkEnd w:id="4126"/>
      <w:bookmarkEnd w:id="4127"/>
      <w:bookmarkEnd w:id="4128"/>
      <w:bookmarkEnd w:id="4129"/>
      <w:bookmarkEnd w:id="413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131" w:name="_Toc143984807"/>
      <w:bookmarkStart w:id="4132" w:name="_Toc144147584"/>
      <w:bookmarkStart w:id="4133" w:name="_Toc153885378"/>
      <w:bookmarkStart w:id="4134" w:name="_Toc177548912"/>
      <w:bookmarkStart w:id="4135" w:name="_Toc186725916"/>
      <w:bookmarkStart w:id="4136" w:name="_Toc192836632"/>
      <w:bookmarkStart w:id="4137" w:name="_Toc200704318"/>
      <w:r w:rsidRPr="00320584">
        <w:t>5.4.4.</w:t>
      </w:r>
      <w:r w:rsidRPr="00496DB9">
        <w:rPr>
          <w:rFonts w:eastAsiaTheme="minorEastAsia"/>
        </w:rPr>
        <w:t>89</w:t>
      </w:r>
      <w:r w:rsidRPr="00320584">
        <w:tab/>
        <w:t>Type: NrA2xAuth</w:t>
      </w:r>
      <w:bookmarkEnd w:id="4131"/>
      <w:bookmarkEnd w:id="4132"/>
      <w:bookmarkEnd w:id="4133"/>
      <w:bookmarkEnd w:id="4134"/>
      <w:bookmarkEnd w:id="4135"/>
      <w:bookmarkEnd w:id="4136"/>
      <w:bookmarkEnd w:id="413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138" w:name="_Toc143984808"/>
      <w:bookmarkStart w:id="4139" w:name="_Toc144147585"/>
      <w:bookmarkStart w:id="4140" w:name="_Toc153885379"/>
      <w:bookmarkStart w:id="4141" w:name="_Toc177548913"/>
      <w:bookmarkStart w:id="4142" w:name="_Toc186725917"/>
      <w:bookmarkStart w:id="4143" w:name="_Toc192836633"/>
      <w:bookmarkStart w:id="4144" w:name="_Toc200704319"/>
      <w:r w:rsidRPr="00320584">
        <w:t>5.4.4.</w:t>
      </w:r>
      <w:r w:rsidRPr="00496DB9">
        <w:rPr>
          <w:rFonts w:eastAsiaTheme="minorEastAsia"/>
        </w:rPr>
        <w:t>90</w:t>
      </w:r>
      <w:r w:rsidRPr="00320584">
        <w:tab/>
        <w:t>Type: LteA2xAuth</w:t>
      </w:r>
      <w:bookmarkEnd w:id="4138"/>
      <w:bookmarkEnd w:id="4139"/>
      <w:bookmarkEnd w:id="4140"/>
      <w:bookmarkEnd w:id="4141"/>
      <w:bookmarkEnd w:id="4142"/>
      <w:bookmarkEnd w:id="4143"/>
      <w:bookmarkEnd w:id="414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145" w:name="_Toc143984809"/>
      <w:bookmarkStart w:id="4146" w:name="_Toc144147586"/>
      <w:bookmarkStart w:id="4147" w:name="_Toc153885380"/>
      <w:bookmarkStart w:id="4148" w:name="_Toc177548914"/>
      <w:bookmarkStart w:id="4149" w:name="_Toc186725918"/>
      <w:bookmarkStart w:id="4150" w:name="_Toc192836634"/>
      <w:bookmarkStart w:id="4151" w:name="_Toc200704320"/>
      <w:r>
        <w:lastRenderedPageBreak/>
        <w:t>5.4.4.</w:t>
      </w:r>
      <w:r>
        <w:rPr>
          <w:lang w:eastAsia="zh-CN"/>
        </w:rPr>
        <w:t>91</w:t>
      </w:r>
      <w:r>
        <w:tab/>
        <w:t xml:space="preserve">Type: </w:t>
      </w:r>
      <w:r>
        <w:rPr>
          <w:lang w:eastAsia="zh-CN"/>
        </w:rPr>
        <w:t>SliceUsageControlInfo</w:t>
      </w:r>
      <w:bookmarkEnd w:id="4145"/>
      <w:bookmarkEnd w:id="4146"/>
      <w:bookmarkEnd w:id="4147"/>
      <w:bookmarkEnd w:id="4148"/>
      <w:bookmarkEnd w:id="4149"/>
      <w:bookmarkEnd w:id="4150"/>
      <w:bookmarkEnd w:id="415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152" w:name="_Toc153885381"/>
      <w:bookmarkStart w:id="4153" w:name="_Toc177548915"/>
      <w:bookmarkStart w:id="4154" w:name="_Toc186725919"/>
      <w:bookmarkStart w:id="4155" w:name="_Toc192836635"/>
      <w:bookmarkStart w:id="4156" w:name="_Toc200704321"/>
      <w:r w:rsidRPr="00F11966">
        <w:t>5.4.4.</w:t>
      </w:r>
      <w:r>
        <w:t>92</w:t>
      </w:r>
      <w:r w:rsidRPr="00F11966">
        <w:tab/>
        <w:t xml:space="preserve">Type: </w:t>
      </w:r>
      <w:r>
        <w:rPr>
          <w:lang w:eastAsia="zh-CN"/>
        </w:rPr>
        <w:t>CombGciAndHfcNIds</w:t>
      </w:r>
      <w:bookmarkEnd w:id="4152"/>
      <w:bookmarkEnd w:id="4153"/>
      <w:bookmarkEnd w:id="4154"/>
      <w:bookmarkEnd w:id="4155"/>
      <w:bookmarkEnd w:id="4156"/>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157" w:name="_Toc153885382"/>
      <w:bookmarkStart w:id="4158" w:name="_Toc177548916"/>
      <w:bookmarkStart w:id="4159" w:name="_Toc186725920"/>
      <w:bookmarkStart w:id="4160" w:name="_Toc192836636"/>
      <w:bookmarkStart w:id="4161" w:name="_Toc200704322"/>
      <w:r>
        <w:t>5.4.4.93</w:t>
      </w:r>
      <w:r>
        <w:tab/>
        <w:t>Type: SnssaiDnnItem</w:t>
      </w:r>
      <w:bookmarkEnd w:id="4157"/>
      <w:bookmarkEnd w:id="4158"/>
      <w:bookmarkEnd w:id="4159"/>
      <w:bookmarkEnd w:id="4160"/>
      <w:bookmarkEnd w:id="4161"/>
    </w:p>
    <w:p w14:paraId="2DDC61C6" w14:textId="732D8105" w:rsidR="00653385" w:rsidRPr="003B2883" w:rsidRDefault="00653385" w:rsidP="00653385">
      <w:pPr>
        <w:pStyle w:val="TH"/>
      </w:pPr>
      <w:bookmarkStart w:id="416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163" w:name="_Toc153885383"/>
      <w:bookmarkStart w:id="4164" w:name="_Toc177548917"/>
      <w:bookmarkStart w:id="4165" w:name="_Toc186725921"/>
      <w:bookmarkStart w:id="4166" w:name="_Toc192836637"/>
      <w:bookmarkStart w:id="4167" w:name="_Toc200704323"/>
      <w:bookmarkEnd w:id="4162"/>
      <w:r>
        <w:t>5.4.4.94</w:t>
      </w:r>
      <w:r>
        <w:tab/>
        <w:t>Type: NtnTaiInfo</w:t>
      </w:r>
      <w:bookmarkEnd w:id="4163"/>
      <w:bookmarkEnd w:id="4164"/>
      <w:bookmarkEnd w:id="4165"/>
      <w:bookmarkEnd w:id="4166"/>
      <w:bookmarkEnd w:id="4167"/>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168" w:name="_Toc177548918"/>
      <w:bookmarkStart w:id="4169" w:name="_Toc186725922"/>
      <w:bookmarkStart w:id="4170" w:name="_Toc192836638"/>
      <w:bookmarkStart w:id="4171" w:name="_Toc200704324"/>
      <w:r>
        <w:lastRenderedPageBreak/>
        <w:t>5.4.4.</w:t>
      </w:r>
      <w:r w:rsidRPr="003665D8">
        <w:t>95</w:t>
      </w:r>
      <w:r>
        <w:tab/>
        <w:t>Type: MitigationInfo</w:t>
      </w:r>
      <w:bookmarkEnd w:id="4168"/>
      <w:bookmarkEnd w:id="4169"/>
      <w:bookmarkEnd w:id="4170"/>
      <w:bookmarkEnd w:id="417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172" w:name="_Toc177548919"/>
      <w:bookmarkStart w:id="4173" w:name="_Toc186725923"/>
      <w:bookmarkStart w:id="4174" w:name="_Toc192836639"/>
      <w:bookmarkStart w:id="4175" w:name="_Toc200704325"/>
      <w:r>
        <w:t>5.4.4.</w:t>
      </w:r>
      <w:r w:rsidRPr="003423DA">
        <w:t>96</w:t>
      </w:r>
      <w:r>
        <w:tab/>
        <w:t>Type: VplmnDlAmbr</w:t>
      </w:r>
      <w:bookmarkEnd w:id="4172"/>
      <w:bookmarkEnd w:id="4173"/>
      <w:bookmarkEnd w:id="4174"/>
      <w:bookmarkEnd w:id="4175"/>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176" w:name="_Toc186725924"/>
      <w:bookmarkStart w:id="4177" w:name="_Toc192836640"/>
      <w:bookmarkStart w:id="4178" w:name="_Toc200704326"/>
      <w:r w:rsidRPr="00F11966">
        <w:t>5.</w:t>
      </w:r>
      <w:r>
        <w:t>4</w:t>
      </w:r>
      <w:r w:rsidRPr="00F11966">
        <w:t>.4.</w:t>
      </w:r>
      <w:r>
        <w:t>97</w:t>
      </w:r>
      <w:r w:rsidRPr="00F11966">
        <w:tab/>
        <w:t xml:space="preserve">Type: </w:t>
      </w:r>
      <w:r>
        <w:t>LocalOffloading</w:t>
      </w:r>
      <w:r w:rsidR="00AB5EB8">
        <w:t>Management</w:t>
      </w:r>
      <w:r>
        <w:t>Info</w:t>
      </w:r>
      <w:bookmarkEnd w:id="4176"/>
      <w:bookmarkEnd w:id="4177"/>
      <w:bookmarkEnd w:id="4178"/>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At least one of these IEs shall be present when the allowedTraffic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4179" w:name="_Toc186725925"/>
      <w:bookmarkStart w:id="4180" w:name="_Toc192836641"/>
      <w:bookmarkStart w:id="4181" w:name="_Toc200704327"/>
      <w:r>
        <w:t>5.4.4.</w:t>
      </w:r>
      <w:r>
        <w:rPr>
          <w:lang w:eastAsia="zh-CN"/>
        </w:rPr>
        <w:t>9</w:t>
      </w:r>
      <w:r w:rsidR="00186357">
        <w:rPr>
          <w:lang w:eastAsia="zh-CN"/>
        </w:rPr>
        <w:t>8</w:t>
      </w:r>
      <w:r>
        <w:tab/>
        <w:t>Type: CagProvisionInformation</w:t>
      </w:r>
      <w:bookmarkEnd w:id="4179"/>
      <w:bookmarkEnd w:id="4180"/>
      <w:bookmarkEnd w:id="4181"/>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4182" w:name="_Toc510696643"/>
      <w:bookmarkStart w:id="4183" w:name="_Toc43026114"/>
      <w:bookmarkStart w:id="4184" w:name="_Toc49763648"/>
      <w:bookmarkStart w:id="4185" w:name="_Toc56754344"/>
      <w:bookmarkStart w:id="4186" w:name="_Toc88743128"/>
      <w:bookmarkStart w:id="4187" w:name="_Toc101254039"/>
      <w:bookmarkStart w:id="4188" w:name="_Toc101254478"/>
      <w:bookmarkStart w:id="4189" w:name="_Toc104112190"/>
      <w:bookmarkStart w:id="4190" w:name="_Toc104192367"/>
      <w:bookmarkStart w:id="4191" w:name="_Toc104192931"/>
      <w:bookmarkStart w:id="4192" w:name="_Toc133336315"/>
      <w:bookmarkStart w:id="4193" w:name="_Toc143984810"/>
      <w:bookmarkStart w:id="4194" w:name="_Toc144147587"/>
      <w:bookmarkStart w:id="4195" w:name="_Toc153885384"/>
      <w:bookmarkStart w:id="4196" w:name="_Toc177548920"/>
      <w:bookmarkStart w:id="4197" w:name="_Toc186725926"/>
      <w:bookmarkStart w:id="4198" w:name="_Toc192836642"/>
      <w:bookmarkStart w:id="4199" w:name="_Toc20070432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19ECCB9C" w14:textId="77777777" w:rsidR="00577C3C" w:rsidRPr="00F11966" w:rsidRDefault="00577C3C" w:rsidP="00D362EB">
      <w:pPr>
        <w:pStyle w:val="Heading4"/>
      </w:pPr>
      <w:bookmarkStart w:id="4200" w:name="_Toc510696644"/>
      <w:bookmarkStart w:id="4201" w:name="_Toc43026115"/>
      <w:bookmarkStart w:id="4202" w:name="_Toc49763649"/>
      <w:bookmarkStart w:id="4203" w:name="_Toc56754345"/>
      <w:bookmarkStart w:id="4204" w:name="_Toc88743129"/>
      <w:bookmarkStart w:id="4205" w:name="_Toc101254040"/>
      <w:bookmarkStart w:id="4206" w:name="_Toc101254479"/>
      <w:bookmarkStart w:id="4207" w:name="_Toc104112191"/>
      <w:bookmarkStart w:id="4208" w:name="_Toc104192368"/>
      <w:bookmarkStart w:id="4209" w:name="_Toc104192932"/>
      <w:bookmarkStart w:id="4210" w:name="_Toc133336316"/>
      <w:bookmarkStart w:id="4211" w:name="_Toc143984811"/>
      <w:bookmarkStart w:id="4212" w:name="_Toc144147588"/>
      <w:bookmarkStart w:id="4213" w:name="_Toc153885385"/>
      <w:bookmarkStart w:id="4214" w:name="_Toc177548921"/>
      <w:bookmarkStart w:id="4215" w:name="_Toc186725927"/>
      <w:bookmarkStart w:id="4216" w:name="_Toc192836643"/>
      <w:bookmarkStart w:id="4217" w:name="_Toc200704329"/>
      <w:r w:rsidRPr="00F11966">
        <w:t>5.4.5.1</w:t>
      </w:r>
      <w:r w:rsidRPr="00F11966">
        <w:tab/>
        <w:t xml:space="preserve">Type: </w:t>
      </w:r>
      <w:bookmarkEnd w:id="4200"/>
      <w:r w:rsidRPr="00F11966">
        <w:t>ExtSnssai</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218" w:name="_Toc153885386"/>
      <w:bookmarkStart w:id="4219" w:name="_Toc177548922"/>
      <w:bookmarkStart w:id="4220" w:name="_Toc186725928"/>
      <w:bookmarkStart w:id="4221" w:name="_Toc192836644"/>
      <w:bookmarkStart w:id="4222" w:name="_Toc200704330"/>
      <w:r w:rsidRPr="00E729A7">
        <w:lastRenderedPageBreak/>
        <w:t>5.4.5.</w:t>
      </w:r>
      <w:r w:rsidR="00960252">
        <w:t>2</w:t>
      </w:r>
      <w:r w:rsidRPr="00E729A7">
        <w:tab/>
        <w:t xml:space="preserve">Type: </w:t>
      </w:r>
      <w:bookmarkStart w:id="4223" w:name="_Hlk132827030"/>
      <w:r w:rsidRPr="00DE2688">
        <w:t>SnssaiReplaceInfo</w:t>
      </w:r>
      <w:bookmarkEnd w:id="4218"/>
      <w:bookmarkEnd w:id="4219"/>
      <w:bookmarkEnd w:id="4220"/>
      <w:bookmarkEnd w:id="4221"/>
      <w:bookmarkEnd w:id="4222"/>
      <w:bookmarkEnd w:id="4223"/>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224" w:name="_Hlk131615738"/>
            <w:r>
              <w:t>snssai</w:t>
            </w:r>
            <w:bookmarkEnd w:id="4224"/>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225" w:name="_Toc24925884"/>
      <w:bookmarkStart w:id="4226" w:name="_Toc24926062"/>
      <w:bookmarkStart w:id="4227" w:name="_Toc24926238"/>
      <w:bookmarkStart w:id="4228" w:name="_Toc33964098"/>
      <w:bookmarkStart w:id="4229" w:name="_Toc33980865"/>
      <w:bookmarkStart w:id="4230" w:name="_Toc36462666"/>
      <w:bookmarkStart w:id="4231" w:name="_Toc36462862"/>
      <w:bookmarkStart w:id="4232" w:name="_Toc43026116"/>
      <w:bookmarkStart w:id="4233" w:name="_Toc49763650"/>
      <w:bookmarkStart w:id="4234" w:name="_Toc56754346"/>
      <w:bookmarkStart w:id="4235" w:name="_Toc88743130"/>
      <w:bookmarkStart w:id="4236" w:name="_Toc101254041"/>
      <w:bookmarkStart w:id="4237" w:name="_Toc101254480"/>
      <w:bookmarkStart w:id="4238" w:name="_Toc104112192"/>
      <w:bookmarkStart w:id="4239" w:name="_Toc104192369"/>
      <w:bookmarkStart w:id="4240" w:name="_Toc104192933"/>
      <w:bookmarkStart w:id="4241" w:name="_Toc133336317"/>
      <w:bookmarkStart w:id="4242" w:name="_Toc143984812"/>
      <w:bookmarkStart w:id="4243" w:name="_Toc144147589"/>
      <w:bookmarkStart w:id="4244" w:name="_Toc153885387"/>
      <w:bookmarkStart w:id="4245" w:name="_Toc177548923"/>
      <w:bookmarkStart w:id="4246" w:name="_Toc186725929"/>
      <w:bookmarkStart w:id="4247" w:name="_Toc192836645"/>
      <w:bookmarkStart w:id="4248" w:name="_Toc200704331"/>
      <w:r w:rsidRPr="00F11966">
        <w:t>5.5</w:t>
      </w:r>
      <w:r w:rsidRPr="00F11966">
        <w:tab/>
        <w:t>Data Types related to 5G QoS</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581445C0" w14:textId="77777777" w:rsidR="00E92CBF" w:rsidRPr="00F11966" w:rsidRDefault="00E92CBF" w:rsidP="00D362EB">
      <w:pPr>
        <w:pStyle w:val="Heading3"/>
      </w:pPr>
      <w:bookmarkStart w:id="4249" w:name="_Toc24925885"/>
      <w:bookmarkStart w:id="4250" w:name="_Toc24926063"/>
      <w:bookmarkStart w:id="4251" w:name="_Toc24926239"/>
      <w:bookmarkStart w:id="4252" w:name="_Toc33964099"/>
      <w:bookmarkStart w:id="4253" w:name="_Toc33980866"/>
      <w:bookmarkStart w:id="4254" w:name="_Toc36462667"/>
      <w:bookmarkStart w:id="4255" w:name="_Toc36462863"/>
      <w:bookmarkStart w:id="4256" w:name="_Toc43026117"/>
      <w:bookmarkStart w:id="4257" w:name="_Toc49763651"/>
      <w:bookmarkStart w:id="4258" w:name="_Toc56754347"/>
      <w:bookmarkStart w:id="4259" w:name="_Toc88743131"/>
      <w:bookmarkStart w:id="4260" w:name="_Toc101254042"/>
      <w:bookmarkStart w:id="4261" w:name="_Toc101254481"/>
      <w:bookmarkStart w:id="4262" w:name="_Toc104112193"/>
      <w:bookmarkStart w:id="4263" w:name="_Toc104192370"/>
      <w:bookmarkStart w:id="4264" w:name="_Toc104192934"/>
      <w:bookmarkStart w:id="4265" w:name="_Toc133336318"/>
      <w:bookmarkStart w:id="4266" w:name="_Toc143984813"/>
      <w:bookmarkStart w:id="4267" w:name="_Toc144147590"/>
      <w:bookmarkStart w:id="4268" w:name="_Toc153885388"/>
      <w:bookmarkStart w:id="4269" w:name="_Toc177548924"/>
      <w:bookmarkStart w:id="4270" w:name="_Toc186725930"/>
      <w:bookmarkStart w:id="4271" w:name="_Toc192836646"/>
      <w:bookmarkStart w:id="4272" w:name="_Toc200704332"/>
      <w:r w:rsidRPr="00F11966">
        <w:t>5.5.1</w:t>
      </w:r>
      <w:r w:rsidRPr="00F11966">
        <w:tab/>
        <w:t>Introduction</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273" w:name="_Toc24925886"/>
      <w:bookmarkStart w:id="4274" w:name="_Toc24926064"/>
      <w:bookmarkStart w:id="4275" w:name="_Toc24926240"/>
      <w:bookmarkStart w:id="4276" w:name="_Toc33964100"/>
      <w:bookmarkStart w:id="4277" w:name="_Toc33980867"/>
      <w:bookmarkStart w:id="4278" w:name="_Toc36462668"/>
      <w:bookmarkStart w:id="4279" w:name="_Toc36462864"/>
      <w:bookmarkStart w:id="4280" w:name="_Toc43026118"/>
      <w:bookmarkStart w:id="4281" w:name="_Toc49763652"/>
      <w:bookmarkStart w:id="4282" w:name="_Toc56754348"/>
      <w:bookmarkStart w:id="4283" w:name="_Toc88743132"/>
      <w:bookmarkStart w:id="4284" w:name="_Toc101254043"/>
      <w:bookmarkStart w:id="4285" w:name="_Toc101254482"/>
      <w:bookmarkStart w:id="4286" w:name="_Toc104112194"/>
      <w:bookmarkStart w:id="4287" w:name="_Toc104192371"/>
      <w:bookmarkStart w:id="4288" w:name="_Toc104192935"/>
      <w:bookmarkStart w:id="4289" w:name="_Toc133336319"/>
      <w:bookmarkStart w:id="4290" w:name="_Toc143984814"/>
      <w:bookmarkStart w:id="4291" w:name="_Toc144147591"/>
      <w:bookmarkStart w:id="4292" w:name="_Toc153885389"/>
      <w:bookmarkStart w:id="4293" w:name="_Toc177548925"/>
      <w:bookmarkStart w:id="4294" w:name="_Toc186725931"/>
      <w:bookmarkStart w:id="4295" w:name="_Toc192836647"/>
      <w:bookmarkStart w:id="4296" w:name="_Toc200704333"/>
      <w:r w:rsidRPr="00F11966">
        <w:t>5.5.2</w:t>
      </w:r>
      <w:r w:rsidRPr="00F11966">
        <w:tab/>
        <w:t>Simple Data Types</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297"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29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298" w:name="_Toc24925887"/>
      <w:bookmarkStart w:id="4299" w:name="_Toc24926065"/>
      <w:bookmarkStart w:id="4300" w:name="_Toc24926241"/>
      <w:bookmarkStart w:id="4301" w:name="_Toc33964101"/>
      <w:bookmarkStart w:id="4302" w:name="_Toc33980868"/>
      <w:bookmarkStart w:id="4303" w:name="_Toc36462669"/>
      <w:bookmarkStart w:id="4304" w:name="_Toc36462865"/>
      <w:bookmarkStart w:id="4305" w:name="_Toc43026119"/>
      <w:bookmarkStart w:id="4306" w:name="_Toc49763653"/>
      <w:bookmarkStart w:id="4307" w:name="_Toc56754349"/>
      <w:bookmarkStart w:id="4308" w:name="_Toc88743133"/>
      <w:bookmarkStart w:id="4309" w:name="_Toc101254044"/>
      <w:bookmarkStart w:id="4310" w:name="_Toc101254483"/>
      <w:bookmarkStart w:id="4311" w:name="_Toc104112195"/>
      <w:bookmarkStart w:id="4312" w:name="_Toc104192372"/>
      <w:bookmarkStart w:id="4313" w:name="_Toc104192936"/>
      <w:bookmarkStart w:id="4314" w:name="_Toc133336320"/>
      <w:bookmarkStart w:id="4315" w:name="_Toc143984815"/>
      <w:bookmarkStart w:id="4316" w:name="_Toc144147592"/>
      <w:bookmarkStart w:id="4317" w:name="_Toc153885390"/>
      <w:bookmarkStart w:id="4318" w:name="_Toc177548926"/>
      <w:bookmarkStart w:id="4319" w:name="_Toc186725932"/>
      <w:bookmarkStart w:id="4320" w:name="_Toc192836648"/>
      <w:bookmarkStart w:id="4321" w:name="_Toc200704334"/>
      <w:r w:rsidRPr="00F11966">
        <w:t>5.5.3</w:t>
      </w:r>
      <w:r w:rsidRPr="00F11966">
        <w:tab/>
        <w:t>Enumerations</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340FC3AC" w14:textId="77777777" w:rsidR="00E92CBF" w:rsidRPr="00F11966" w:rsidRDefault="00E92CBF" w:rsidP="00D362EB">
      <w:pPr>
        <w:pStyle w:val="Heading4"/>
      </w:pPr>
      <w:bookmarkStart w:id="4322" w:name="_Toc24925888"/>
      <w:bookmarkStart w:id="4323" w:name="_Toc24926066"/>
      <w:bookmarkStart w:id="4324" w:name="_Toc24926242"/>
      <w:bookmarkStart w:id="4325" w:name="_Toc33964102"/>
      <w:bookmarkStart w:id="4326" w:name="_Toc33980869"/>
      <w:bookmarkStart w:id="4327" w:name="_Toc36462670"/>
      <w:bookmarkStart w:id="4328" w:name="_Toc36462866"/>
      <w:bookmarkStart w:id="4329" w:name="_Toc43026120"/>
      <w:bookmarkStart w:id="4330" w:name="_Toc49763654"/>
      <w:bookmarkStart w:id="4331" w:name="_Toc56754350"/>
      <w:bookmarkStart w:id="4332" w:name="_Toc88743134"/>
      <w:bookmarkStart w:id="4333" w:name="_Toc101254045"/>
      <w:bookmarkStart w:id="4334" w:name="_Toc101254484"/>
      <w:bookmarkStart w:id="4335" w:name="_Toc104112196"/>
      <w:bookmarkStart w:id="4336" w:name="_Toc104192373"/>
      <w:bookmarkStart w:id="4337" w:name="_Toc104192937"/>
      <w:bookmarkStart w:id="4338" w:name="_Toc133336321"/>
      <w:bookmarkStart w:id="4339" w:name="_Toc143984816"/>
      <w:bookmarkStart w:id="4340" w:name="_Toc144147593"/>
      <w:bookmarkStart w:id="4341" w:name="_Toc153885391"/>
      <w:bookmarkStart w:id="4342" w:name="_Toc177548927"/>
      <w:bookmarkStart w:id="4343" w:name="_Toc186725933"/>
      <w:bookmarkStart w:id="4344" w:name="_Toc192836649"/>
      <w:bookmarkStart w:id="4345" w:name="_Toc200704335"/>
      <w:r w:rsidRPr="00F11966">
        <w:t>5.5.3.1</w:t>
      </w:r>
      <w:r w:rsidRPr="00F11966">
        <w:tab/>
        <w:t>Enumeration: PreemptionCapability</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346" w:name="_Toc24925889"/>
      <w:bookmarkStart w:id="4347" w:name="_Toc24926067"/>
      <w:bookmarkStart w:id="4348" w:name="_Toc24926243"/>
      <w:bookmarkStart w:id="4349" w:name="_Toc33964103"/>
      <w:bookmarkStart w:id="4350" w:name="_Toc33980870"/>
      <w:bookmarkStart w:id="4351" w:name="_Toc36462671"/>
      <w:bookmarkStart w:id="4352" w:name="_Toc36462867"/>
      <w:bookmarkStart w:id="4353" w:name="_Toc43026121"/>
      <w:bookmarkStart w:id="4354" w:name="_Toc49763655"/>
      <w:bookmarkStart w:id="4355" w:name="_Toc56754351"/>
      <w:bookmarkStart w:id="4356" w:name="_Toc88743135"/>
      <w:bookmarkStart w:id="4357" w:name="_Toc101254046"/>
      <w:bookmarkStart w:id="4358" w:name="_Toc101254485"/>
      <w:bookmarkStart w:id="4359" w:name="_Toc104112197"/>
      <w:bookmarkStart w:id="4360" w:name="_Toc104192374"/>
      <w:bookmarkStart w:id="4361" w:name="_Toc104192938"/>
      <w:bookmarkStart w:id="4362" w:name="_Toc133336322"/>
      <w:bookmarkStart w:id="4363" w:name="_Toc143984817"/>
      <w:bookmarkStart w:id="4364" w:name="_Toc144147594"/>
      <w:bookmarkStart w:id="4365" w:name="_Toc153885392"/>
      <w:bookmarkStart w:id="4366" w:name="_Toc177548928"/>
      <w:bookmarkStart w:id="4367" w:name="_Toc186725934"/>
      <w:bookmarkStart w:id="4368" w:name="_Toc192836650"/>
      <w:bookmarkStart w:id="4369" w:name="_Toc200704336"/>
      <w:r w:rsidRPr="00F11966">
        <w:t>5.5.3.2</w:t>
      </w:r>
      <w:r w:rsidRPr="00F11966">
        <w:tab/>
        <w:t>Enumeration: PreemptionVulnerability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370" w:name="_Toc24925890"/>
      <w:bookmarkStart w:id="4371" w:name="_Toc24926068"/>
      <w:bookmarkStart w:id="4372" w:name="_Toc24926244"/>
      <w:bookmarkStart w:id="4373" w:name="_Toc33964104"/>
      <w:bookmarkStart w:id="4374" w:name="_Toc33980871"/>
      <w:bookmarkStart w:id="4375" w:name="_Toc36462672"/>
      <w:bookmarkStart w:id="4376" w:name="_Toc36462868"/>
      <w:bookmarkStart w:id="4377" w:name="_Toc43026122"/>
      <w:bookmarkStart w:id="4378" w:name="_Toc49763656"/>
      <w:bookmarkStart w:id="4379" w:name="_Toc56754352"/>
      <w:bookmarkStart w:id="4380" w:name="_Toc88743136"/>
      <w:bookmarkStart w:id="4381" w:name="_Toc101254047"/>
      <w:bookmarkStart w:id="4382" w:name="_Toc101254486"/>
      <w:bookmarkStart w:id="4383" w:name="_Toc104112198"/>
      <w:bookmarkStart w:id="4384" w:name="_Toc104192375"/>
      <w:bookmarkStart w:id="4385" w:name="_Toc104192939"/>
      <w:bookmarkStart w:id="4386" w:name="_Toc133336323"/>
      <w:bookmarkStart w:id="4387" w:name="_Toc143984818"/>
      <w:bookmarkStart w:id="4388" w:name="_Toc144147595"/>
      <w:bookmarkStart w:id="4389" w:name="_Toc153885393"/>
      <w:bookmarkStart w:id="4390" w:name="_Toc177548929"/>
      <w:bookmarkStart w:id="4391" w:name="_Toc186725935"/>
      <w:bookmarkStart w:id="4392" w:name="_Toc192836651"/>
      <w:bookmarkStart w:id="4393" w:name="_Toc200704337"/>
      <w:r w:rsidRPr="00F11966">
        <w:t>5.5.3.3</w:t>
      </w:r>
      <w:r w:rsidRPr="00F11966">
        <w:tab/>
        <w:t>Enumeration: ReflectiveQosAttribute</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394" w:name="_Toc24925891"/>
      <w:bookmarkStart w:id="4395" w:name="_Toc24926069"/>
      <w:bookmarkStart w:id="4396" w:name="_Toc24926245"/>
      <w:bookmarkStart w:id="4397" w:name="_Toc33964105"/>
      <w:bookmarkStart w:id="4398" w:name="_Toc33980872"/>
      <w:bookmarkStart w:id="4399" w:name="_Toc36462673"/>
      <w:bookmarkStart w:id="4400" w:name="_Toc36462869"/>
      <w:bookmarkStart w:id="4401" w:name="_Toc43026123"/>
      <w:bookmarkStart w:id="4402" w:name="_Toc49763657"/>
      <w:bookmarkStart w:id="4403" w:name="_Toc56754353"/>
      <w:bookmarkStart w:id="4404" w:name="_Toc88743137"/>
      <w:bookmarkStart w:id="4405" w:name="_Toc101254048"/>
      <w:bookmarkStart w:id="4406" w:name="_Toc101254487"/>
      <w:bookmarkStart w:id="4407" w:name="_Toc104112199"/>
      <w:bookmarkStart w:id="4408" w:name="_Toc104192376"/>
      <w:bookmarkStart w:id="4409" w:name="_Toc104192940"/>
      <w:bookmarkStart w:id="4410" w:name="_Toc133336324"/>
      <w:bookmarkStart w:id="4411" w:name="_Toc143984819"/>
      <w:bookmarkStart w:id="4412" w:name="_Toc144147596"/>
      <w:bookmarkStart w:id="4413" w:name="_Toc153885394"/>
      <w:bookmarkStart w:id="4414" w:name="_Toc177548930"/>
      <w:bookmarkStart w:id="4415" w:name="_Toc186725936"/>
      <w:bookmarkStart w:id="4416" w:name="_Toc192836652"/>
      <w:bookmarkStart w:id="4417" w:name="_Toc200704338"/>
      <w:r w:rsidRPr="00F11966">
        <w:t>5.5.3.4</w:t>
      </w:r>
      <w:r w:rsidRPr="00F11966">
        <w:tab/>
        <w:t>Void</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418" w:name="_Toc24925892"/>
      <w:bookmarkStart w:id="4419" w:name="_Toc24926070"/>
      <w:bookmarkStart w:id="4420" w:name="_Toc24926246"/>
      <w:bookmarkStart w:id="4421" w:name="_Toc33964106"/>
      <w:bookmarkStart w:id="4422" w:name="_Toc33980873"/>
      <w:bookmarkStart w:id="4423" w:name="_Toc36462674"/>
      <w:bookmarkStart w:id="4424" w:name="_Toc36462870"/>
      <w:bookmarkStart w:id="4425" w:name="_Toc43026124"/>
      <w:bookmarkStart w:id="4426" w:name="_Toc49763658"/>
      <w:bookmarkStart w:id="4427" w:name="_Toc56754354"/>
      <w:bookmarkStart w:id="4428" w:name="_Toc88743138"/>
      <w:bookmarkStart w:id="4429" w:name="_Toc101254049"/>
      <w:bookmarkStart w:id="4430" w:name="_Toc101254488"/>
      <w:bookmarkStart w:id="4431" w:name="_Toc104112200"/>
      <w:bookmarkStart w:id="4432" w:name="_Toc104192377"/>
      <w:bookmarkStart w:id="4433" w:name="_Toc104192941"/>
      <w:bookmarkStart w:id="4434" w:name="_Toc133336325"/>
      <w:bookmarkStart w:id="4435" w:name="_Toc143984820"/>
      <w:bookmarkStart w:id="4436" w:name="_Toc144147597"/>
      <w:bookmarkStart w:id="4437" w:name="_Toc153885395"/>
      <w:bookmarkStart w:id="4438" w:name="_Toc177548931"/>
      <w:bookmarkStart w:id="4439" w:name="_Toc186725937"/>
      <w:bookmarkStart w:id="4440" w:name="_Toc192836653"/>
      <w:bookmarkStart w:id="4441" w:name="_Toc200704339"/>
      <w:r w:rsidRPr="00F11966">
        <w:t>5.5.3.5</w:t>
      </w:r>
      <w:r w:rsidRPr="00F11966">
        <w:tab/>
        <w:t>Enumeration: NotificationControl</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442" w:name="_Toc24925893"/>
      <w:bookmarkStart w:id="4443" w:name="_Toc24926071"/>
      <w:bookmarkStart w:id="4444" w:name="_Toc24926247"/>
      <w:bookmarkStart w:id="4445" w:name="_Toc33964107"/>
      <w:bookmarkStart w:id="4446" w:name="_Toc33980874"/>
      <w:bookmarkStart w:id="4447" w:name="_Toc36462675"/>
      <w:bookmarkStart w:id="4448" w:name="_Toc36462871"/>
      <w:bookmarkStart w:id="4449" w:name="_Toc43026125"/>
      <w:bookmarkStart w:id="4450" w:name="_Toc49763659"/>
      <w:bookmarkStart w:id="4451" w:name="_Toc56754355"/>
      <w:bookmarkStart w:id="4452" w:name="_Toc88743139"/>
      <w:bookmarkStart w:id="4453" w:name="_Toc101254050"/>
      <w:bookmarkStart w:id="4454" w:name="_Toc101254489"/>
      <w:bookmarkStart w:id="4455" w:name="_Toc104112201"/>
      <w:bookmarkStart w:id="4456" w:name="_Toc104192378"/>
      <w:bookmarkStart w:id="4457" w:name="_Toc104192942"/>
      <w:bookmarkStart w:id="4458" w:name="_Toc133336326"/>
      <w:bookmarkStart w:id="4459" w:name="_Toc143984821"/>
      <w:bookmarkStart w:id="4460" w:name="_Toc144147598"/>
      <w:bookmarkStart w:id="4461" w:name="_Toc153885396"/>
      <w:bookmarkStart w:id="4462" w:name="_Toc177548932"/>
      <w:bookmarkStart w:id="4463" w:name="_Toc186725938"/>
      <w:bookmarkStart w:id="4464" w:name="_Toc192836654"/>
      <w:bookmarkStart w:id="4465" w:name="_Toc200704340"/>
      <w:r w:rsidRPr="00F11966">
        <w:t>5.5.3.6</w:t>
      </w:r>
      <w:r w:rsidRPr="00F11966">
        <w:tab/>
        <w:t>Enumeration: QosResourceType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466" w:name="_Toc24925894"/>
      <w:bookmarkStart w:id="4467" w:name="_Toc24926072"/>
      <w:bookmarkStart w:id="4468" w:name="_Toc24926248"/>
      <w:bookmarkStart w:id="4469" w:name="_Toc33964108"/>
      <w:bookmarkStart w:id="4470" w:name="_Toc33980875"/>
      <w:bookmarkStart w:id="4471" w:name="_Toc36462676"/>
      <w:bookmarkStart w:id="4472" w:name="_Toc36462872"/>
      <w:bookmarkStart w:id="4473" w:name="_Toc43026126"/>
      <w:bookmarkStart w:id="4474" w:name="_Toc49763660"/>
      <w:bookmarkStart w:id="4475" w:name="_Toc56754356"/>
      <w:bookmarkStart w:id="4476" w:name="_Toc88743140"/>
      <w:bookmarkStart w:id="4477" w:name="_Toc101254051"/>
      <w:bookmarkStart w:id="4478" w:name="_Toc101254490"/>
      <w:bookmarkStart w:id="4479" w:name="_Toc104112202"/>
      <w:bookmarkStart w:id="4480" w:name="_Toc104192379"/>
      <w:bookmarkStart w:id="4481" w:name="_Toc104192943"/>
      <w:bookmarkStart w:id="4482" w:name="_Toc133336327"/>
      <w:bookmarkStart w:id="4483" w:name="_Toc143984822"/>
      <w:bookmarkStart w:id="4484" w:name="_Toc144147599"/>
      <w:bookmarkStart w:id="4485" w:name="_Toc153885397"/>
      <w:bookmarkStart w:id="4486" w:name="_Toc177548933"/>
      <w:bookmarkStart w:id="4487" w:name="_Toc186725939"/>
      <w:bookmarkStart w:id="4488" w:name="_Toc192836655"/>
      <w:bookmarkStart w:id="4489" w:name="_Toc200704341"/>
      <w:r w:rsidRPr="00F11966">
        <w:t>5.5.3.7</w:t>
      </w:r>
      <w:r w:rsidRPr="00F11966">
        <w:tab/>
        <w:t>Enumeration: PreemptionCapabilityRm</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490" w:name="_Toc24925895"/>
      <w:bookmarkStart w:id="4491" w:name="_Toc24926073"/>
      <w:bookmarkStart w:id="4492" w:name="_Toc24926249"/>
      <w:bookmarkStart w:id="4493" w:name="_Toc33964109"/>
      <w:bookmarkStart w:id="4494" w:name="_Toc33980876"/>
      <w:bookmarkStart w:id="4495" w:name="_Toc36462677"/>
      <w:bookmarkStart w:id="4496" w:name="_Toc36462873"/>
      <w:bookmarkStart w:id="4497" w:name="_Toc43026127"/>
      <w:bookmarkStart w:id="4498" w:name="_Toc49763661"/>
      <w:bookmarkStart w:id="4499" w:name="_Toc56754357"/>
      <w:bookmarkStart w:id="4500" w:name="_Toc88743141"/>
      <w:bookmarkStart w:id="4501" w:name="_Toc101254052"/>
      <w:bookmarkStart w:id="4502" w:name="_Toc101254491"/>
      <w:bookmarkStart w:id="4503" w:name="_Toc104112203"/>
      <w:bookmarkStart w:id="4504" w:name="_Toc104192380"/>
      <w:bookmarkStart w:id="4505" w:name="_Toc104192944"/>
      <w:bookmarkStart w:id="4506" w:name="_Toc133336328"/>
      <w:bookmarkStart w:id="4507" w:name="_Toc143984823"/>
      <w:bookmarkStart w:id="4508" w:name="_Toc144147600"/>
      <w:bookmarkStart w:id="4509" w:name="_Toc153885398"/>
      <w:bookmarkStart w:id="4510" w:name="_Toc177548934"/>
      <w:bookmarkStart w:id="4511" w:name="_Toc186725940"/>
      <w:bookmarkStart w:id="4512" w:name="_Toc192836656"/>
      <w:bookmarkStart w:id="4513" w:name="_Toc200704342"/>
      <w:r w:rsidRPr="00F11966">
        <w:t>5.5.3.8</w:t>
      </w:r>
      <w:r w:rsidRPr="00F11966">
        <w:tab/>
        <w:t>Enumeration: PreemptionVulnerabilityRm</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514" w:name="_Toc24925896"/>
      <w:bookmarkStart w:id="4515" w:name="_Toc24926074"/>
      <w:bookmarkStart w:id="4516" w:name="_Toc24926250"/>
      <w:bookmarkStart w:id="4517" w:name="_Toc33964110"/>
      <w:bookmarkStart w:id="4518" w:name="_Toc33980877"/>
      <w:bookmarkStart w:id="4519" w:name="_Toc36462678"/>
      <w:bookmarkStart w:id="4520" w:name="_Toc36462874"/>
      <w:bookmarkStart w:id="4521" w:name="_Toc43026128"/>
      <w:bookmarkStart w:id="4522" w:name="_Toc49763662"/>
      <w:bookmarkStart w:id="4523" w:name="_Toc56754358"/>
      <w:bookmarkStart w:id="4524" w:name="_Toc88743142"/>
      <w:bookmarkStart w:id="4525" w:name="_Toc101254053"/>
      <w:bookmarkStart w:id="4526" w:name="_Toc101254492"/>
      <w:bookmarkStart w:id="4527" w:name="_Toc104112204"/>
      <w:bookmarkStart w:id="4528" w:name="_Toc104192381"/>
      <w:bookmarkStart w:id="4529" w:name="_Toc104192945"/>
      <w:bookmarkStart w:id="4530" w:name="_Toc133336329"/>
      <w:bookmarkStart w:id="4531" w:name="_Toc143984824"/>
      <w:bookmarkStart w:id="4532" w:name="_Toc144147601"/>
      <w:bookmarkStart w:id="4533" w:name="_Toc153885399"/>
      <w:bookmarkStart w:id="4534" w:name="_Toc177548935"/>
      <w:bookmarkStart w:id="4535" w:name="_Toc186725941"/>
      <w:bookmarkStart w:id="4536" w:name="_Toc192836657"/>
      <w:bookmarkStart w:id="4537" w:name="_Toc200704343"/>
      <w:r w:rsidRPr="00F11966">
        <w:t>5.5.3.9</w:t>
      </w:r>
      <w:r w:rsidRPr="00F11966">
        <w:tab/>
        <w:t>Enumeration: ReflectiveQosAttributeRm</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538" w:name="_Toc24925897"/>
      <w:bookmarkStart w:id="4539" w:name="_Toc24926075"/>
      <w:bookmarkStart w:id="4540" w:name="_Toc24926251"/>
      <w:bookmarkStart w:id="4541" w:name="_Toc33964111"/>
      <w:bookmarkStart w:id="4542" w:name="_Toc33980878"/>
      <w:bookmarkStart w:id="4543" w:name="_Toc36462679"/>
      <w:bookmarkStart w:id="4544" w:name="_Toc36462875"/>
      <w:bookmarkStart w:id="4545" w:name="_Toc43026129"/>
      <w:bookmarkStart w:id="4546" w:name="_Toc49763663"/>
      <w:bookmarkStart w:id="4547" w:name="_Toc56754359"/>
      <w:bookmarkStart w:id="4548" w:name="_Toc88743143"/>
      <w:bookmarkStart w:id="4549" w:name="_Toc101254054"/>
      <w:bookmarkStart w:id="4550" w:name="_Toc101254493"/>
      <w:bookmarkStart w:id="4551" w:name="_Toc104112205"/>
      <w:bookmarkStart w:id="4552" w:name="_Toc104192382"/>
      <w:bookmarkStart w:id="4553" w:name="_Toc104192946"/>
      <w:bookmarkStart w:id="4554" w:name="_Toc133336330"/>
      <w:bookmarkStart w:id="4555" w:name="_Toc143984825"/>
      <w:bookmarkStart w:id="4556" w:name="_Toc144147602"/>
      <w:bookmarkStart w:id="4557" w:name="_Toc153885400"/>
      <w:bookmarkStart w:id="4558" w:name="_Toc177548936"/>
      <w:bookmarkStart w:id="4559" w:name="_Toc186725942"/>
      <w:bookmarkStart w:id="4560" w:name="_Toc192836658"/>
      <w:bookmarkStart w:id="4561" w:name="_Toc200704344"/>
      <w:r w:rsidRPr="00F11966">
        <w:t>5.5.3.10</w:t>
      </w:r>
      <w:r w:rsidRPr="00F11966">
        <w:tab/>
        <w:t>Enumeration: NotificationControlRm</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562" w:name="_Toc24925898"/>
      <w:bookmarkStart w:id="4563" w:name="_Toc24926076"/>
      <w:bookmarkStart w:id="4564" w:name="_Toc24926252"/>
      <w:bookmarkStart w:id="4565" w:name="_Toc33964112"/>
      <w:bookmarkStart w:id="4566" w:name="_Toc33980879"/>
      <w:bookmarkStart w:id="4567" w:name="_Toc36462680"/>
      <w:bookmarkStart w:id="4568" w:name="_Toc36462876"/>
      <w:bookmarkStart w:id="4569" w:name="_Toc43026130"/>
      <w:bookmarkStart w:id="4570" w:name="_Toc49763664"/>
      <w:bookmarkStart w:id="4571" w:name="_Toc56754360"/>
      <w:bookmarkStart w:id="4572" w:name="_Toc88743144"/>
      <w:bookmarkStart w:id="4573" w:name="_Toc101254055"/>
      <w:bookmarkStart w:id="4574" w:name="_Toc101254494"/>
      <w:bookmarkStart w:id="4575" w:name="_Toc104112206"/>
      <w:bookmarkStart w:id="4576" w:name="_Toc104192383"/>
      <w:bookmarkStart w:id="4577" w:name="_Toc104192947"/>
      <w:bookmarkStart w:id="4578" w:name="_Toc133336331"/>
      <w:bookmarkStart w:id="4579" w:name="_Toc143984826"/>
      <w:bookmarkStart w:id="4580" w:name="_Toc144147603"/>
      <w:bookmarkStart w:id="4581" w:name="_Toc153885401"/>
      <w:bookmarkStart w:id="4582" w:name="_Toc177548937"/>
      <w:bookmarkStart w:id="4583" w:name="_Toc186725943"/>
      <w:bookmarkStart w:id="4584" w:name="_Toc192836659"/>
      <w:bookmarkStart w:id="4585" w:name="_Toc200704345"/>
      <w:r w:rsidRPr="00F11966">
        <w:t>5.5.3.11</w:t>
      </w:r>
      <w:r w:rsidRPr="00F11966">
        <w:tab/>
        <w:t>Enumeration: QosResourceTypeRm</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586" w:name="_Toc24925899"/>
      <w:bookmarkStart w:id="4587" w:name="_Toc24926077"/>
      <w:bookmarkStart w:id="4588" w:name="_Toc24926253"/>
      <w:bookmarkStart w:id="4589" w:name="_Toc33964113"/>
      <w:bookmarkStart w:id="4590" w:name="_Toc33980880"/>
      <w:bookmarkStart w:id="4591" w:name="_Toc36462681"/>
      <w:bookmarkStart w:id="4592" w:name="_Toc36462877"/>
      <w:bookmarkStart w:id="4593" w:name="_Toc43026131"/>
      <w:bookmarkStart w:id="4594" w:name="_Toc49763665"/>
      <w:bookmarkStart w:id="4595" w:name="_Toc56754361"/>
      <w:bookmarkStart w:id="4596" w:name="_Toc88743145"/>
      <w:bookmarkStart w:id="4597" w:name="_Toc101254056"/>
      <w:bookmarkStart w:id="4598" w:name="_Toc101254495"/>
      <w:bookmarkStart w:id="4599" w:name="_Toc104112207"/>
      <w:bookmarkStart w:id="4600" w:name="_Toc104192384"/>
      <w:bookmarkStart w:id="4601" w:name="_Toc104192948"/>
      <w:bookmarkStart w:id="4602" w:name="_Toc133336332"/>
      <w:bookmarkStart w:id="4603" w:name="_Toc143984827"/>
      <w:bookmarkStart w:id="4604" w:name="_Toc144147604"/>
      <w:bookmarkStart w:id="4605" w:name="_Toc153885402"/>
      <w:bookmarkStart w:id="4606" w:name="_Toc177548938"/>
      <w:bookmarkStart w:id="4607" w:name="_Toc186725944"/>
      <w:bookmarkStart w:id="4608" w:name="_Toc192836660"/>
      <w:bookmarkStart w:id="4609" w:name="_Toc200704346"/>
      <w:r w:rsidRPr="00F11966">
        <w:t>5.5.3.12</w:t>
      </w:r>
      <w:r w:rsidRPr="00F11966">
        <w:tab/>
        <w:t>Enumeration: AdditionalQosFlowInfo</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610" w:name="_Toc58588106"/>
      <w:bookmarkStart w:id="4611" w:name="_Toc88743146"/>
      <w:bookmarkStart w:id="4612" w:name="_Toc101254057"/>
      <w:bookmarkStart w:id="4613" w:name="_Toc101254496"/>
      <w:bookmarkStart w:id="4614" w:name="_Toc104112208"/>
      <w:bookmarkStart w:id="4615" w:name="_Toc104192385"/>
      <w:bookmarkStart w:id="4616" w:name="_Toc104192949"/>
      <w:bookmarkStart w:id="4617" w:name="_Toc133336333"/>
      <w:bookmarkStart w:id="4618" w:name="_Toc143984828"/>
      <w:bookmarkStart w:id="4619" w:name="_Toc144147605"/>
      <w:bookmarkStart w:id="4620" w:name="_Toc153885403"/>
      <w:bookmarkStart w:id="4621" w:name="_Toc177548939"/>
      <w:bookmarkStart w:id="4622" w:name="_Toc186725945"/>
      <w:bookmarkStart w:id="4623" w:name="_Toc192836661"/>
      <w:bookmarkStart w:id="4624" w:name="_Toc200704347"/>
      <w:r w:rsidRPr="00F11966">
        <w:lastRenderedPageBreak/>
        <w:t>5.5.3.</w:t>
      </w:r>
      <w:r>
        <w:t>13</w:t>
      </w:r>
      <w:r w:rsidRPr="00F11966">
        <w:tab/>
        <w:t xml:space="preserve">Enumeration: </w:t>
      </w:r>
      <w:bookmarkEnd w:id="4610"/>
      <w:r>
        <w:t>PartitioningCriteria</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625" w:name="_Toc88743147"/>
      <w:bookmarkStart w:id="4626" w:name="_Toc101254058"/>
      <w:bookmarkStart w:id="4627" w:name="_Toc101254497"/>
      <w:bookmarkStart w:id="4628" w:name="_Toc104112209"/>
      <w:bookmarkStart w:id="4629" w:name="_Toc104192386"/>
      <w:bookmarkStart w:id="4630" w:name="_Toc104192950"/>
      <w:bookmarkStart w:id="4631" w:name="_Toc133336334"/>
      <w:bookmarkStart w:id="4632" w:name="_Toc143984829"/>
      <w:bookmarkStart w:id="4633" w:name="_Toc144147606"/>
      <w:bookmarkStart w:id="4634" w:name="_Toc153885404"/>
      <w:bookmarkStart w:id="4635" w:name="_Toc177548940"/>
      <w:bookmarkStart w:id="4636" w:name="_Toc186725946"/>
      <w:bookmarkStart w:id="4637" w:name="_Toc192836662"/>
      <w:bookmarkStart w:id="4638" w:name="_Toc200704348"/>
      <w:r w:rsidRPr="00F11966">
        <w:t>5.5.3.</w:t>
      </w:r>
      <w:r>
        <w:t>14</w:t>
      </w:r>
      <w:r w:rsidRPr="00F11966">
        <w:tab/>
        <w:t>Enumeration:</w:t>
      </w:r>
      <w:r>
        <w:t xml:space="preserve"> PartitioningCriteria</w:t>
      </w:r>
      <w:r w:rsidRPr="00F11966">
        <w:t>Rm</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639" w:name="_Toc143984830"/>
      <w:bookmarkStart w:id="4640" w:name="_Toc144147607"/>
      <w:bookmarkStart w:id="4641" w:name="_Toc153885405"/>
      <w:bookmarkStart w:id="4642" w:name="_Toc177548941"/>
      <w:bookmarkStart w:id="4643" w:name="_Toc186725947"/>
      <w:bookmarkStart w:id="4644" w:name="_Toc192836663"/>
      <w:bookmarkStart w:id="4645" w:name="_Toc200704349"/>
      <w:r w:rsidRPr="00F11966">
        <w:t>5.5.3.</w:t>
      </w:r>
      <w:r>
        <w:t>15</w:t>
      </w:r>
      <w:r w:rsidRPr="00F11966">
        <w:tab/>
        <w:t xml:space="preserve">Enumeration: </w:t>
      </w:r>
      <w:r>
        <w:rPr>
          <w:lang w:eastAsia="zh-CN"/>
        </w:rPr>
        <w:t>PduSetHandlingInfo</w:t>
      </w:r>
      <w:bookmarkEnd w:id="4639"/>
      <w:bookmarkEnd w:id="4640"/>
      <w:bookmarkEnd w:id="4641"/>
      <w:bookmarkEnd w:id="4642"/>
      <w:bookmarkEnd w:id="4643"/>
      <w:bookmarkEnd w:id="4644"/>
      <w:bookmarkEnd w:id="464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646" w:name="_Toc153885406"/>
      <w:bookmarkStart w:id="4647" w:name="_Toc177548942"/>
      <w:bookmarkStart w:id="4648" w:name="_Toc186725948"/>
      <w:bookmarkStart w:id="4649" w:name="_Toc192836664"/>
      <w:bookmarkStart w:id="4650" w:name="_Toc200704350"/>
      <w:r>
        <w:t>5.5</w:t>
      </w:r>
      <w:r w:rsidRPr="00690A26">
        <w:t>.</w:t>
      </w:r>
      <w:r>
        <w:t>3</w:t>
      </w:r>
      <w:r w:rsidRPr="00690A26">
        <w:t>.</w:t>
      </w:r>
      <w:r>
        <w:t>16</w:t>
      </w:r>
      <w:r w:rsidRPr="00690A26">
        <w:tab/>
        <w:t xml:space="preserve">Enumeration: </w:t>
      </w:r>
      <w:r>
        <w:t>MediaTransportProto</w:t>
      </w:r>
      <w:bookmarkEnd w:id="4646"/>
      <w:bookmarkEnd w:id="4647"/>
      <w:bookmarkEnd w:id="4648"/>
      <w:bookmarkEnd w:id="4649"/>
      <w:bookmarkEnd w:id="4650"/>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651" w:name="OLE_LINK5"/>
            <w:r w:rsidR="004A246B">
              <w:t>])</w:t>
            </w:r>
            <w:bookmarkEnd w:id="4651"/>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652" w:name="_Toc153885407"/>
      <w:bookmarkStart w:id="4653" w:name="_Toc177548943"/>
      <w:bookmarkStart w:id="4654" w:name="_Toc186725949"/>
      <w:bookmarkStart w:id="4655" w:name="_Toc192836665"/>
      <w:bookmarkStart w:id="4656" w:name="_Toc200704351"/>
      <w:r>
        <w:t>5.5</w:t>
      </w:r>
      <w:r w:rsidRPr="00690A26">
        <w:t>.</w:t>
      </w:r>
      <w:r>
        <w:t>3</w:t>
      </w:r>
      <w:r w:rsidRPr="00690A26">
        <w:t>.</w:t>
      </w:r>
      <w:r>
        <w:t>1</w:t>
      </w:r>
      <w:r w:rsidR="00095998">
        <w:t>7</w:t>
      </w:r>
      <w:r w:rsidRPr="00690A26">
        <w:tab/>
        <w:t xml:space="preserve">Enumeration: </w:t>
      </w:r>
      <w:r>
        <w:t>RtpHeaderExtType</w:t>
      </w:r>
      <w:bookmarkEnd w:id="4652"/>
      <w:bookmarkEnd w:id="4653"/>
      <w:bookmarkEnd w:id="4654"/>
      <w:bookmarkEnd w:id="4655"/>
      <w:bookmarkEnd w:id="465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B7D4B5" w:rsidR="00204278" w:rsidRPr="00690A26" w:rsidRDefault="00204278" w:rsidP="00204278">
            <w:pPr>
              <w:pStyle w:val="TAL"/>
            </w:pPr>
            <w:r>
              <w:t xml:space="preserve">RTP </w:t>
            </w:r>
            <w:r w:rsidR="00F75D33">
              <w:t>h</w:t>
            </w:r>
            <w:r>
              <w:t xml:space="preserve">eader </w:t>
            </w:r>
            <w:r w:rsidR="00F75D33">
              <w:t>e</w:t>
            </w:r>
            <w:r>
              <w:t>xtension for PDU Set Marking (see clause 4.4.2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657" w:name="_Toc153885408"/>
      <w:bookmarkStart w:id="4658" w:name="_Toc177548944"/>
      <w:bookmarkStart w:id="4659" w:name="_Toc186725950"/>
      <w:bookmarkStart w:id="4660" w:name="_Toc192836666"/>
      <w:bookmarkStart w:id="4661" w:name="_Toc200704352"/>
      <w:r>
        <w:lastRenderedPageBreak/>
        <w:t>5.5</w:t>
      </w:r>
      <w:r w:rsidRPr="00690A26">
        <w:t>.</w:t>
      </w:r>
      <w:r>
        <w:t>3</w:t>
      </w:r>
      <w:r w:rsidRPr="00690A26">
        <w:t>.</w:t>
      </w:r>
      <w:r w:rsidR="00095998">
        <w:t>18</w:t>
      </w:r>
      <w:r w:rsidRPr="00690A26">
        <w:tab/>
        <w:t xml:space="preserve">Enumeration: </w:t>
      </w:r>
      <w:r>
        <w:t>RtpPayloadFormat</w:t>
      </w:r>
      <w:bookmarkEnd w:id="4657"/>
      <w:bookmarkEnd w:id="4658"/>
      <w:bookmarkEnd w:id="4659"/>
      <w:bookmarkEnd w:id="4660"/>
      <w:bookmarkEnd w:id="466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662" w:name="_Toc177548945"/>
      <w:bookmarkStart w:id="4663" w:name="_Toc186725951"/>
      <w:bookmarkStart w:id="4664" w:name="_Toc192836667"/>
      <w:bookmarkStart w:id="4665" w:name="_Toc200704353"/>
      <w:r>
        <w:t>5.5</w:t>
      </w:r>
      <w:r w:rsidRPr="00690A26">
        <w:t>.</w:t>
      </w:r>
      <w:r>
        <w:t>3</w:t>
      </w:r>
      <w:r w:rsidRPr="00690A26">
        <w:t>.</w:t>
      </w:r>
      <w:r w:rsidRPr="003423DA">
        <w:t>19</w:t>
      </w:r>
      <w:r w:rsidRPr="00690A26">
        <w:tab/>
        <w:t xml:space="preserve">Enumeration: </w:t>
      </w:r>
      <w:r>
        <w:t>MediaTransportProtoRm</w:t>
      </w:r>
      <w:bookmarkEnd w:id="4662"/>
      <w:bookmarkEnd w:id="4663"/>
      <w:bookmarkEnd w:id="4664"/>
      <w:bookmarkEnd w:id="4665"/>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666" w:name="_Toc177548946"/>
      <w:bookmarkStart w:id="4667" w:name="_Toc186725952"/>
      <w:bookmarkStart w:id="4668" w:name="_Toc192836668"/>
      <w:bookmarkStart w:id="4669" w:name="_Toc200704354"/>
      <w:r>
        <w:t>5.5</w:t>
      </w:r>
      <w:r w:rsidRPr="00690A26">
        <w:t>.</w:t>
      </w:r>
      <w:r>
        <w:t>3</w:t>
      </w:r>
      <w:r w:rsidRPr="000C0AB6">
        <w:t>.</w:t>
      </w:r>
      <w:r w:rsidRPr="003423DA">
        <w:t>20</w:t>
      </w:r>
      <w:r w:rsidRPr="00690A26">
        <w:tab/>
        <w:t xml:space="preserve">Enumeration: </w:t>
      </w:r>
      <w:r>
        <w:t>RtpHeaderExtTypeRm</w:t>
      </w:r>
      <w:bookmarkEnd w:id="4666"/>
      <w:bookmarkEnd w:id="4667"/>
      <w:bookmarkEnd w:id="4668"/>
      <w:bookmarkEnd w:id="4669"/>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670" w:name="_Toc177548947"/>
      <w:bookmarkStart w:id="4671" w:name="_Toc186725953"/>
      <w:bookmarkStart w:id="4672" w:name="_Toc192836669"/>
      <w:bookmarkStart w:id="4673" w:name="_Toc200704355"/>
      <w:r>
        <w:t>5.5</w:t>
      </w:r>
      <w:r w:rsidRPr="00690A26">
        <w:t>.</w:t>
      </w:r>
      <w:r>
        <w:t>3</w:t>
      </w:r>
      <w:r w:rsidRPr="000C0AB6">
        <w:t>.</w:t>
      </w:r>
      <w:r w:rsidRPr="003423DA">
        <w:t>21</w:t>
      </w:r>
      <w:r w:rsidRPr="00690A26">
        <w:tab/>
        <w:t xml:space="preserve">Enumeration: </w:t>
      </w:r>
      <w:r>
        <w:t>RtpPayloadFormatRm</w:t>
      </w:r>
      <w:bookmarkEnd w:id="4670"/>
      <w:bookmarkEnd w:id="4671"/>
      <w:bookmarkEnd w:id="4672"/>
      <w:bookmarkEnd w:id="4673"/>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674" w:name="_Toc177548948"/>
      <w:bookmarkStart w:id="4675" w:name="_Toc186725954"/>
      <w:bookmarkStart w:id="4676" w:name="_Toc192836670"/>
      <w:bookmarkStart w:id="4677" w:name="_Toc200704356"/>
      <w:r>
        <w:t>5.5.3.22</w:t>
      </w:r>
      <w:r>
        <w:tab/>
        <w:t xml:space="preserve">Enumeration: </w:t>
      </w:r>
      <w:r>
        <w:rPr>
          <w:lang w:eastAsia="zh-CN"/>
        </w:rPr>
        <w:t>PduSetHandlingInfoRm</w:t>
      </w:r>
      <w:bookmarkEnd w:id="4674"/>
      <w:bookmarkEnd w:id="4675"/>
      <w:bookmarkEnd w:id="4676"/>
      <w:bookmarkEnd w:id="4677"/>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678" w:name="_Toc200704357"/>
      <w:r>
        <w:t>5.5</w:t>
      </w:r>
      <w:r w:rsidRPr="00690A26">
        <w:t>.</w:t>
      </w:r>
      <w:r>
        <w:t>3</w:t>
      </w:r>
      <w:r w:rsidRPr="00690A26">
        <w:t>.</w:t>
      </w:r>
      <w:r>
        <w:t>23</w:t>
      </w:r>
      <w:r w:rsidRPr="00690A26">
        <w:tab/>
        <w:t xml:space="preserve">Enumeration: </w:t>
      </w:r>
      <w:r>
        <w:t>MriTransferMethod</w:t>
      </w:r>
      <w:bookmarkEnd w:id="4678"/>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7479E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7479EF">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7479EF">
            <w:pPr>
              <w:pStyle w:val="TAH"/>
            </w:pPr>
            <w:r w:rsidRPr="00690A26">
              <w:t>Description</w:t>
            </w:r>
          </w:p>
        </w:tc>
      </w:tr>
      <w:tr w:rsidR="002A13BE" w:rsidRPr="00690A26" w14:paraId="3CB8848F" w14:textId="77777777" w:rsidTr="007479E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7479EF">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7479EF">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679" w:name="_Toc200704358"/>
      <w:r>
        <w:t>5.5</w:t>
      </w:r>
      <w:r w:rsidRPr="00690A26">
        <w:t>.</w:t>
      </w:r>
      <w:r>
        <w:t>3</w:t>
      </w:r>
      <w:r w:rsidRPr="00690A26">
        <w:t>.</w:t>
      </w:r>
      <w:r>
        <w:t>24</w:t>
      </w:r>
      <w:r w:rsidRPr="00690A26">
        <w:tab/>
        <w:t xml:space="preserve">Enumeration: </w:t>
      </w:r>
      <w:r>
        <w:t>MriTransferMethodRm</w:t>
      </w:r>
      <w:bookmarkEnd w:id="4679"/>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680" w:name="_Toc24925900"/>
      <w:bookmarkStart w:id="4681" w:name="_Toc24926078"/>
      <w:bookmarkStart w:id="4682" w:name="_Toc24926254"/>
      <w:bookmarkStart w:id="4683" w:name="_Toc33964114"/>
      <w:bookmarkStart w:id="4684" w:name="_Toc33980881"/>
      <w:bookmarkStart w:id="4685" w:name="_Toc36462682"/>
      <w:bookmarkStart w:id="4686" w:name="_Toc36462878"/>
      <w:bookmarkStart w:id="4687" w:name="_Toc43026132"/>
      <w:bookmarkStart w:id="4688" w:name="_Toc49763666"/>
      <w:bookmarkStart w:id="4689" w:name="_Toc56754362"/>
      <w:bookmarkStart w:id="4690" w:name="_Toc88743148"/>
      <w:bookmarkStart w:id="4691" w:name="_Toc101254059"/>
      <w:bookmarkStart w:id="4692" w:name="_Toc101254498"/>
      <w:bookmarkStart w:id="4693" w:name="_Toc104112210"/>
      <w:bookmarkStart w:id="4694" w:name="_Toc104192387"/>
      <w:bookmarkStart w:id="4695" w:name="_Toc104192951"/>
      <w:bookmarkStart w:id="4696" w:name="_Toc133336335"/>
      <w:bookmarkStart w:id="4697" w:name="_Toc143984831"/>
      <w:bookmarkStart w:id="4698" w:name="_Toc144147608"/>
      <w:bookmarkStart w:id="4699" w:name="_Toc153885409"/>
      <w:bookmarkStart w:id="4700" w:name="_Toc177548949"/>
      <w:bookmarkStart w:id="4701" w:name="_Toc186725955"/>
      <w:bookmarkStart w:id="4702" w:name="_Toc192836671"/>
      <w:bookmarkStart w:id="4703" w:name="_Toc200704359"/>
      <w:r w:rsidRPr="00F11966">
        <w:lastRenderedPageBreak/>
        <w:t>5.5.4</w:t>
      </w:r>
      <w:r w:rsidRPr="00F11966">
        <w:tab/>
        <w:t>Structured Data Types</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7E2D98F6" w14:textId="77777777" w:rsidR="00E92CBF" w:rsidRPr="00F11966" w:rsidRDefault="00E92CBF" w:rsidP="00D362EB">
      <w:pPr>
        <w:pStyle w:val="Heading4"/>
      </w:pPr>
      <w:bookmarkStart w:id="4704" w:name="_Toc24925901"/>
      <w:bookmarkStart w:id="4705" w:name="_Toc24926079"/>
      <w:bookmarkStart w:id="4706" w:name="_Toc24926255"/>
      <w:bookmarkStart w:id="4707" w:name="_Toc33964115"/>
      <w:bookmarkStart w:id="4708" w:name="_Toc33980882"/>
      <w:bookmarkStart w:id="4709" w:name="_Toc36462683"/>
      <w:bookmarkStart w:id="4710" w:name="_Toc36462879"/>
      <w:bookmarkStart w:id="4711" w:name="_Toc43026133"/>
      <w:bookmarkStart w:id="4712" w:name="_Toc49763667"/>
      <w:bookmarkStart w:id="4713" w:name="_Toc56754363"/>
      <w:bookmarkStart w:id="4714" w:name="_Toc88743149"/>
      <w:bookmarkStart w:id="4715" w:name="_Toc101254060"/>
      <w:bookmarkStart w:id="4716" w:name="_Toc101254499"/>
      <w:bookmarkStart w:id="4717" w:name="_Toc104112211"/>
      <w:bookmarkStart w:id="4718" w:name="_Toc104192388"/>
      <w:bookmarkStart w:id="4719" w:name="_Toc104192952"/>
      <w:bookmarkStart w:id="4720" w:name="_Toc133336336"/>
      <w:bookmarkStart w:id="4721" w:name="_Toc143984832"/>
      <w:bookmarkStart w:id="4722" w:name="_Toc144147609"/>
      <w:bookmarkStart w:id="4723" w:name="_Toc153885410"/>
      <w:bookmarkStart w:id="4724" w:name="_Toc177548950"/>
      <w:bookmarkStart w:id="4725" w:name="_Toc186725956"/>
      <w:bookmarkStart w:id="4726" w:name="_Toc192836672"/>
      <w:bookmarkStart w:id="4727" w:name="_Toc200704360"/>
      <w:r w:rsidRPr="00F11966">
        <w:t>5.5.4.1</w:t>
      </w:r>
      <w:r w:rsidRPr="00F11966">
        <w:tab/>
        <w:t>Type: Arp</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728" w:name="_Toc24925902"/>
      <w:bookmarkStart w:id="4729" w:name="_Toc24926080"/>
      <w:bookmarkStart w:id="4730" w:name="_Toc24926256"/>
      <w:bookmarkStart w:id="4731" w:name="_Toc33964116"/>
      <w:bookmarkStart w:id="4732" w:name="_Toc33980883"/>
      <w:bookmarkStart w:id="4733" w:name="_Toc36462684"/>
      <w:bookmarkStart w:id="4734" w:name="_Toc36462880"/>
      <w:bookmarkStart w:id="4735" w:name="_Toc43026134"/>
      <w:bookmarkStart w:id="4736" w:name="_Toc49763668"/>
      <w:bookmarkStart w:id="4737" w:name="_Toc56754364"/>
      <w:bookmarkStart w:id="4738" w:name="_Toc88743150"/>
      <w:bookmarkStart w:id="4739" w:name="_Toc101254061"/>
      <w:bookmarkStart w:id="4740" w:name="_Toc101254500"/>
      <w:bookmarkStart w:id="4741" w:name="_Toc104112212"/>
      <w:bookmarkStart w:id="4742" w:name="_Toc104192389"/>
      <w:bookmarkStart w:id="4743" w:name="_Toc104192953"/>
      <w:bookmarkStart w:id="4744" w:name="_Toc133336337"/>
      <w:bookmarkStart w:id="4745" w:name="_Toc143984833"/>
      <w:bookmarkStart w:id="4746" w:name="_Toc144147610"/>
      <w:bookmarkStart w:id="4747" w:name="_Toc153885411"/>
      <w:bookmarkStart w:id="4748" w:name="_Toc177548951"/>
      <w:bookmarkStart w:id="4749" w:name="_Toc186725957"/>
      <w:bookmarkStart w:id="4750" w:name="_Toc192836673"/>
      <w:bookmarkStart w:id="4751" w:name="_Toc200704361"/>
      <w:r w:rsidRPr="00F11966">
        <w:t>5.5.4.2</w:t>
      </w:r>
      <w:r w:rsidRPr="00F11966">
        <w:tab/>
        <w:t>Type: Ambr</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752" w:name="_Toc24925903"/>
      <w:bookmarkStart w:id="4753" w:name="_Toc24926081"/>
      <w:bookmarkStart w:id="4754" w:name="_Toc24926257"/>
      <w:bookmarkStart w:id="4755" w:name="_Toc33964117"/>
      <w:bookmarkStart w:id="4756" w:name="_Toc33980884"/>
      <w:bookmarkStart w:id="4757" w:name="_Toc36462685"/>
      <w:bookmarkStart w:id="4758" w:name="_Toc36462881"/>
      <w:bookmarkStart w:id="4759" w:name="_Toc43026135"/>
      <w:bookmarkStart w:id="4760" w:name="_Toc49763669"/>
      <w:bookmarkStart w:id="4761" w:name="_Toc56754365"/>
      <w:bookmarkStart w:id="4762" w:name="_Toc88743151"/>
      <w:bookmarkStart w:id="4763" w:name="_Toc101254062"/>
      <w:bookmarkStart w:id="4764" w:name="_Toc101254501"/>
      <w:bookmarkStart w:id="4765" w:name="_Toc104112213"/>
      <w:bookmarkStart w:id="4766" w:name="_Toc104192390"/>
      <w:bookmarkStart w:id="4767" w:name="_Toc104192954"/>
      <w:bookmarkStart w:id="4768" w:name="_Toc133336338"/>
      <w:bookmarkStart w:id="4769" w:name="_Toc143984834"/>
      <w:bookmarkStart w:id="4770" w:name="_Toc144147611"/>
      <w:bookmarkStart w:id="4771" w:name="_Toc153885412"/>
      <w:bookmarkStart w:id="4772" w:name="_Toc177548952"/>
      <w:bookmarkStart w:id="4773" w:name="_Toc186725958"/>
      <w:bookmarkStart w:id="4774" w:name="_Toc192836674"/>
      <w:bookmarkStart w:id="4775" w:name="_Toc200704362"/>
      <w:r w:rsidRPr="00F11966">
        <w:lastRenderedPageBreak/>
        <w:t>5.5.4.3</w:t>
      </w:r>
      <w:r w:rsidRPr="00F11966">
        <w:tab/>
        <w:t>Type: Dynamic5Qi</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776" w:name="_Toc24925904"/>
      <w:bookmarkStart w:id="4777" w:name="_Toc24926082"/>
      <w:bookmarkStart w:id="4778" w:name="_Toc24926258"/>
      <w:bookmarkStart w:id="4779" w:name="_Toc33964118"/>
      <w:bookmarkStart w:id="4780" w:name="_Toc33980885"/>
      <w:bookmarkStart w:id="4781" w:name="_Toc36462686"/>
      <w:bookmarkStart w:id="4782" w:name="_Toc36462882"/>
      <w:bookmarkStart w:id="4783" w:name="_Toc43026136"/>
      <w:bookmarkStart w:id="4784" w:name="_Toc49763670"/>
      <w:bookmarkStart w:id="4785" w:name="_Toc56754366"/>
      <w:bookmarkStart w:id="4786" w:name="_Toc88743152"/>
      <w:bookmarkStart w:id="4787" w:name="_Toc101254063"/>
      <w:bookmarkStart w:id="4788" w:name="_Toc101254502"/>
      <w:bookmarkStart w:id="4789" w:name="_Toc104112214"/>
      <w:bookmarkStart w:id="4790" w:name="_Toc104192391"/>
      <w:bookmarkStart w:id="4791" w:name="_Toc104192955"/>
      <w:bookmarkStart w:id="4792" w:name="_Toc133336339"/>
      <w:bookmarkStart w:id="4793" w:name="_Toc143984835"/>
      <w:bookmarkStart w:id="4794" w:name="_Toc144147612"/>
      <w:bookmarkStart w:id="4795" w:name="_Toc153885413"/>
      <w:bookmarkStart w:id="4796" w:name="_Toc177548953"/>
      <w:bookmarkStart w:id="4797" w:name="_Toc186725959"/>
      <w:bookmarkStart w:id="4798" w:name="_Toc192836675"/>
      <w:bookmarkStart w:id="4799" w:name="_Toc200704363"/>
      <w:r w:rsidRPr="00F11966">
        <w:lastRenderedPageBreak/>
        <w:t>5.5.4.4</w:t>
      </w:r>
      <w:r w:rsidRPr="00F11966">
        <w:tab/>
        <w:t>Type: NonDynamic5Qi</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800" w:name="_Toc24925905"/>
      <w:bookmarkStart w:id="4801" w:name="_Toc24926083"/>
      <w:bookmarkStart w:id="4802" w:name="_Toc24926259"/>
      <w:bookmarkStart w:id="4803" w:name="_Toc33964119"/>
      <w:bookmarkStart w:id="4804" w:name="_Toc33980886"/>
      <w:bookmarkStart w:id="4805" w:name="_Toc36462687"/>
      <w:bookmarkStart w:id="4806" w:name="_Toc36462883"/>
      <w:bookmarkStart w:id="4807" w:name="_Toc43026137"/>
      <w:bookmarkStart w:id="4808" w:name="_Toc49763671"/>
      <w:bookmarkStart w:id="4809" w:name="_Toc56754367"/>
      <w:bookmarkStart w:id="4810" w:name="_Toc88743153"/>
      <w:bookmarkStart w:id="4811" w:name="_Toc101254064"/>
      <w:bookmarkStart w:id="4812" w:name="_Toc101254503"/>
      <w:bookmarkStart w:id="4813" w:name="_Toc104112215"/>
      <w:bookmarkStart w:id="4814" w:name="_Toc104192392"/>
      <w:bookmarkStart w:id="4815" w:name="_Toc104192956"/>
      <w:bookmarkStart w:id="4816" w:name="_Toc133336340"/>
      <w:bookmarkStart w:id="4817" w:name="_Toc143984836"/>
      <w:bookmarkStart w:id="4818" w:name="_Toc144147613"/>
      <w:bookmarkStart w:id="4819" w:name="_Toc153885414"/>
      <w:bookmarkStart w:id="4820" w:name="_Toc177548954"/>
      <w:bookmarkStart w:id="4821" w:name="_Toc186725960"/>
      <w:bookmarkStart w:id="4822" w:name="_Toc192836676"/>
      <w:bookmarkStart w:id="4823" w:name="_Toc200704364"/>
      <w:r w:rsidRPr="00F11966">
        <w:t>5.5.4.5</w:t>
      </w:r>
      <w:r w:rsidRPr="00F11966">
        <w:tab/>
        <w:t>Type: ArpRm</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824" w:name="_Toc24925906"/>
      <w:bookmarkStart w:id="4825" w:name="_Toc24926084"/>
      <w:bookmarkStart w:id="4826" w:name="_Toc24926260"/>
      <w:bookmarkStart w:id="4827" w:name="_Toc33964120"/>
      <w:bookmarkStart w:id="4828" w:name="_Toc33980887"/>
      <w:bookmarkStart w:id="4829" w:name="_Toc36462688"/>
      <w:bookmarkStart w:id="4830" w:name="_Toc36462884"/>
      <w:bookmarkStart w:id="4831" w:name="_Toc43026138"/>
      <w:bookmarkStart w:id="4832" w:name="_Toc49763672"/>
      <w:bookmarkStart w:id="4833" w:name="_Toc56754368"/>
      <w:bookmarkStart w:id="4834" w:name="_Toc88743154"/>
      <w:bookmarkStart w:id="4835" w:name="_Toc101254065"/>
      <w:bookmarkStart w:id="4836" w:name="_Toc101254504"/>
      <w:bookmarkStart w:id="4837" w:name="_Toc104112216"/>
      <w:bookmarkStart w:id="4838" w:name="_Toc104192393"/>
      <w:bookmarkStart w:id="4839" w:name="_Toc104192957"/>
      <w:bookmarkStart w:id="4840" w:name="_Toc133336341"/>
      <w:bookmarkStart w:id="4841" w:name="_Toc143984837"/>
      <w:bookmarkStart w:id="4842" w:name="_Toc144147614"/>
      <w:bookmarkStart w:id="4843" w:name="_Toc153885415"/>
      <w:bookmarkStart w:id="4844" w:name="_Toc177548955"/>
      <w:bookmarkStart w:id="4845" w:name="_Toc186725961"/>
      <w:bookmarkStart w:id="4846" w:name="_Toc192836677"/>
      <w:bookmarkStart w:id="4847" w:name="_Toc200704365"/>
      <w:r w:rsidRPr="00F11966">
        <w:t>5.5.4.6</w:t>
      </w:r>
      <w:r w:rsidRPr="00F11966">
        <w:tab/>
        <w:t>Type: AmbrRm</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848" w:name="_Toc24925907"/>
      <w:bookmarkStart w:id="4849" w:name="_Toc24926085"/>
      <w:bookmarkStart w:id="4850" w:name="_Toc24926261"/>
      <w:bookmarkStart w:id="4851" w:name="_Toc33964121"/>
      <w:bookmarkStart w:id="4852" w:name="_Toc33980888"/>
      <w:bookmarkStart w:id="4853" w:name="_Toc36462689"/>
      <w:bookmarkStart w:id="4854" w:name="_Toc36462885"/>
      <w:bookmarkStart w:id="4855" w:name="_Toc43026139"/>
      <w:bookmarkStart w:id="4856" w:name="_Toc49763673"/>
      <w:bookmarkStart w:id="4857" w:name="_Toc56754369"/>
      <w:bookmarkStart w:id="4858" w:name="_Toc88743155"/>
      <w:bookmarkStart w:id="4859" w:name="_Toc101254066"/>
      <w:bookmarkStart w:id="4860" w:name="_Toc101254505"/>
      <w:bookmarkStart w:id="4861" w:name="_Toc104112217"/>
      <w:bookmarkStart w:id="4862" w:name="_Toc104192394"/>
      <w:bookmarkStart w:id="4863" w:name="_Toc104192958"/>
      <w:bookmarkStart w:id="4864" w:name="_Toc133336342"/>
      <w:bookmarkStart w:id="4865" w:name="_Toc143984838"/>
      <w:bookmarkStart w:id="4866" w:name="_Toc144147615"/>
      <w:bookmarkStart w:id="4867" w:name="_Toc153885416"/>
      <w:bookmarkStart w:id="4868" w:name="_Toc177548956"/>
      <w:bookmarkStart w:id="4869" w:name="_Toc186725962"/>
      <w:bookmarkStart w:id="4870" w:name="_Toc192836678"/>
      <w:bookmarkStart w:id="4871" w:name="_Toc200704366"/>
      <w:r w:rsidRPr="00F11966">
        <w:t>5.5.4.7</w:t>
      </w:r>
      <w:r w:rsidRPr="00F11966">
        <w:tab/>
      </w:r>
      <w:bookmarkEnd w:id="4848"/>
      <w:bookmarkEnd w:id="4849"/>
      <w:bookmarkEnd w:id="4850"/>
      <w:bookmarkEnd w:id="4851"/>
      <w:bookmarkEnd w:id="4852"/>
      <w:bookmarkEnd w:id="4853"/>
      <w:bookmarkEnd w:id="4854"/>
      <w:r w:rsidR="002424D1" w:rsidRPr="00F11966">
        <w:t>Void</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490F3F42" w14:textId="77777777" w:rsidR="00E92CBF" w:rsidRPr="00F11966" w:rsidRDefault="00E92CBF" w:rsidP="00E92CBF"/>
    <w:p w14:paraId="68FAA203" w14:textId="77777777" w:rsidR="00E92CBF" w:rsidRPr="00F11966" w:rsidRDefault="00E92CBF" w:rsidP="00D362EB">
      <w:pPr>
        <w:pStyle w:val="Heading4"/>
      </w:pPr>
      <w:bookmarkStart w:id="4872" w:name="_Toc24925908"/>
      <w:bookmarkStart w:id="4873" w:name="_Toc24926086"/>
      <w:bookmarkStart w:id="4874" w:name="_Toc24926262"/>
      <w:bookmarkStart w:id="4875" w:name="_Toc33964122"/>
      <w:bookmarkStart w:id="4876" w:name="_Toc33980889"/>
      <w:bookmarkStart w:id="4877" w:name="_Toc36462690"/>
      <w:bookmarkStart w:id="4878" w:name="_Toc36462886"/>
      <w:bookmarkStart w:id="4879" w:name="_Toc43026140"/>
      <w:bookmarkStart w:id="4880" w:name="_Toc49763674"/>
      <w:bookmarkStart w:id="4881" w:name="_Toc56754370"/>
      <w:bookmarkStart w:id="4882" w:name="_Toc88743156"/>
      <w:bookmarkStart w:id="4883" w:name="_Toc101254067"/>
      <w:bookmarkStart w:id="4884" w:name="_Toc101254506"/>
      <w:bookmarkStart w:id="4885" w:name="_Toc104112218"/>
      <w:bookmarkStart w:id="4886" w:name="_Toc104192395"/>
      <w:bookmarkStart w:id="4887" w:name="_Toc104192959"/>
      <w:bookmarkStart w:id="4888" w:name="_Toc133336343"/>
      <w:bookmarkStart w:id="4889" w:name="_Toc143984839"/>
      <w:bookmarkStart w:id="4890" w:name="_Toc144147616"/>
      <w:bookmarkStart w:id="4891" w:name="_Toc153885417"/>
      <w:bookmarkStart w:id="4892" w:name="_Toc177548957"/>
      <w:bookmarkStart w:id="4893" w:name="_Toc186725963"/>
      <w:bookmarkStart w:id="4894" w:name="_Toc192836679"/>
      <w:bookmarkStart w:id="4895" w:name="_Toc200704367"/>
      <w:r w:rsidRPr="00F11966">
        <w:lastRenderedPageBreak/>
        <w:t>5.5.4.8</w:t>
      </w:r>
      <w:r w:rsidRPr="00F11966">
        <w:tab/>
      </w:r>
      <w:bookmarkEnd w:id="4872"/>
      <w:bookmarkEnd w:id="4873"/>
      <w:bookmarkEnd w:id="4874"/>
      <w:bookmarkEnd w:id="4875"/>
      <w:bookmarkEnd w:id="4876"/>
      <w:bookmarkEnd w:id="4877"/>
      <w:bookmarkEnd w:id="4878"/>
      <w:r w:rsidR="002424D1" w:rsidRPr="00F11966">
        <w:t>Void</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72264187" w14:textId="77777777" w:rsidR="00DD1C4B" w:rsidRPr="00F11966" w:rsidRDefault="00DD1C4B" w:rsidP="00D362EB">
      <w:pPr>
        <w:pStyle w:val="Heading4"/>
      </w:pPr>
      <w:bookmarkStart w:id="4896" w:name="_Toc88743157"/>
      <w:bookmarkStart w:id="4897" w:name="_Toc101254068"/>
      <w:bookmarkStart w:id="4898" w:name="_Toc101254507"/>
      <w:bookmarkStart w:id="4899" w:name="_Toc104112219"/>
      <w:bookmarkStart w:id="4900" w:name="_Toc104192396"/>
      <w:bookmarkStart w:id="4901" w:name="_Toc104192960"/>
      <w:bookmarkStart w:id="4902" w:name="_Toc133336344"/>
      <w:bookmarkStart w:id="4903" w:name="_Toc143984840"/>
      <w:bookmarkStart w:id="4904" w:name="_Toc144147617"/>
      <w:bookmarkStart w:id="4905" w:name="_Toc153885418"/>
      <w:bookmarkStart w:id="4906" w:name="_Toc177548958"/>
      <w:bookmarkStart w:id="4907" w:name="_Toc186725964"/>
      <w:bookmarkStart w:id="4908" w:name="_Toc192836680"/>
      <w:bookmarkStart w:id="4909" w:name="_Toc200704368"/>
      <w:r w:rsidRPr="00F11966">
        <w:t>5.5.4.</w:t>
      </w:r>
      <w:r>
        <w:t>9</w:t>
      </w:r>
      <w:r w:rsidRPr="00F11966">
        <w:tab/>
        <w:t xml:space="preserve">Type: </w:t>
      </w:r>
      <w:r>
        <w:t>SliceMbr</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910" w:name="_Toc101254069"/>
      <w:bookmarkStart w:id="4911" w:name="_Toc101254508"/>
      <w:bookmarkStart w:id="4912" w:name="_Toc104112220"/>
      <w:bookmarkStart w:id="4913" w:name="_Toc104192397"/>
      <w:bookmarkStart w:id="4914" w:name="_Toc104192961"/>
      <w:bookmarkStart w:id="4915" w:name="_Toc133336345"/>
      <w:bookmarkStart w:id="4916" w:name="_Toc143984841"/>
      <w:bookmarkStart w:id="4917" w:name="_Toc144147618"/>
      <w:bookmarkStart w:id="4918" w:name="_Toc153885419"/>
      <w:bookmarkStart w:id="4919" w:name="_Toc177548959"/>
      <w:bookmarkStart w:id="4920" w:name="_Toc186725965"/>
      <w:bookmarkStart w:id="4921" w:name="_Toc192836681"/>
      <w:bookmarkStart w:id="4922" w:name="_Toc200704369"/>
      <w:r w:rsidRPr="002366BD">
        <w:rPr>
          <w:rFonts w:eastAsia="DengXian"/>
        </w:rPr>
        <w:t>5.5.4.10</w:t>
      </w:r>
      <w:r w:rsidRPr="002366BD">
        <w:rPr>
          <w:rFonts w:eastAsia="DengXian"/>
        </w:rPr>
        <w:tab/>
        <w:t>Type: SliceMbrRm</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923" w:name="_Toc67731584"/>
    </w:p>
    <w:p w14:paraId="0A4EF70B" w14:textId="68E5A933" w:rsidR="00E04318" w:rsidRPr="00F11966" w:rsidRDefault="00E04318" w:rsidP="00E04318">
      <w:pPr>
        <w:pStyle w:val="Heading4"/>
      </w:pPr>
      <w:bookmarkStart w:id="4924" w:name="_Toc122095838"/>
      <w:bookmarkStart w:id="4925" w:name="_Toc133336346"/>
      <w:bookmarkStart w:id="4926" w:name="_Toc143984842"/>
      <w:bookmarkStart w:id="4927" w:name="_Toc144147619"/>
      <w:bookmarkStart w:id="4928" w:name="_Toc153885420"/>
      <w:bookmarkStart w:id="4929" w:name="_Toc177548960"/>
      <w:bookmarkStart w:id="4930" w:name="_Toc186725966"/>
      <w:bookmarkStart w:id="4931" w:name="_Toc192836682"/>
      <w:bookmarkStart w:id="4932" w:name="_Toc200704370"/>
      <w:bookmarkEnd w:id="4923"/>
      <w:r w:rsidRPr="00F11966">
        <w:t>5.5.4.</w:t>
      </w:r>
      <w:r w:rsidR="00347FEC" w:rsidRPr="000F0C82">
        <w:t>11</w:t>
      </w:r>
      <w:r w:rsidRPr="00F11966">
        <w:tab/>
        <w:t xml:space="preserve">Type: </w:t>
      </w:r>
      <w:bookmarkEnd w:id="4924"/>
      <w:r>
        <w:rPr>
          <w:rFonts w:hint="eastAsia"/>
          <w:lang w:eastAsia="zh-CN"/>
        </w:rPr>
        <w:t>P</w:t>
      </w:r>
      <w:r>
        <w:rPr>
          <w:lang w:eastAsia="zh-CN"/>
        </w:rPr>
        <w:t>duSetQosPara</w:t>
      </w:r>
      <w:bookmarkEnd w:id="4925"/>
      <w:bookmarkEnd w:id="4926"/>
      <w:bookmarkEnd w:id="4927"/>
      <w:bookmarkEnd w:id="4928"/>
      <w:bookmarkEnd w:id="4929"/>
      <w:bookmarkEnd w:id="4930"/>
      <w:bookmarkEnd w:id="4931"/>
      <w:bookmarkEnd w:id="4932"/>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933" w:name="_Toc133336347"/>
      <w:bookmarkStart w:id="4934" w:name="_Toc143984843"/>
      <w:bookmarkStart w:id="4935" w:name="_Toc144147620"/>
      <w:bookmarkStart w:id="4936" w:name="_Toc153885421"/>
      <w:bookmarkStart w:id="4937" w:name="_Toc177548961"/>
      <w:bookmarkStart w:id="4938" w:name="_Toc186725967"/>
      <w:bookmarkStart w:id="4939" w:name="_Toc192836683"/>
      <w:bookmarkStart w:id="4940" w:name="_Toc200704371"/>
      <w:r w:rsidRPr="00F11966">
        <w:t>5.5.4.</w:t>
      </w:r>
      <w:r w:rsidR="00347FEC" w:rsidRPr="000F0C82">
        <w:t>12</w:t>
      </w:r>
      <w:r w:rsidRPr="00F11966">
        <w:tab/>
        <w:t xml:space="preserve">Type: </w:t>
      </w:r>
      <w:r>
        <w:rPr>
          <w:rFonts w:hint="eastAsia"/>
        </w:rPr>
        <w:t>P</w:t>
      </w:r>
      <w:r>
        <w:t>duSetQosParaRm</w:t>
      </w:r>
      <w:bookmarkEnd w:id="4933"/>
      <w:bookmarkEnd w:id="4934"/>
      <w:bookmarkEnd w:id="4935"/>
      <w:bookmarkEnd w:id="4936"/>
      <w:bookmarkEnd w:id="4937"/>
      <w:bookmarkEnd w:id="4938"/>
      <w:bookmarkEnd w:id="4939"/>
      <w:bookmarkEnd w:id="4940"/>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941" w:name="_Toc153885422"/>
      <w:bookmarkStart w:id="4942" w:name="_Toc177548962"/>
      <w:bookmarkStart w:id="4943" w:name="_Toc186725968"/>
      <w:bookmarkStart w:id="4944" w:name="_Toc192836684"/>
      <w:bookmarkStart w:id="4945" w:name="_Toc200704372"/>
      <w:r>
        <w:t>5.5.4.13</w:t>
      </w:r>
      <w:r>
        <w:tab/>
        <w:t>Type ProtocolDescription</w:t>
      </w:r>
      <w:bookmarkEnd w:id="4941"/>
      <w:bookmarkEnd w:id="4942"/>
      <w:bookmarkEnd w:id="4943"/>
      <w:bookmarkEnd w:id="4944"/>
      <w:bookmarkEnd w:id="494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1CD786C6"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 and/or Time to Next Burst marking</w:t>
            </w:r>
            <w:r w:rsidRPr="00927857">
              <w:t>.</w:t>
            </w:r>
          </w:p>
          <w:p w14:paraId="6B6DFE89" w14:textId="77777777" w:rsidR="00204278" w:rsidRDefault="00204278" w:rsidP="00204278">
            <w:pPr>
              <w:pStyle w:val="TAL"/>
            </w:pPr>
          </w:p>
          <w:p w14:paraId="1950BCB9" w14:textId="327B112D"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 and/or Time to Next Burst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092AD542" w:rsidR="00F75D33" w:rsidRDefault="00F75D33" w:rsidP="00F75D33">
            <w:pPr>
              <w:pStyle w:val="TAL"/>
              <w:rPr>
                <w:lang w:eastAsia="zh-CN"/>
              </w:rPr>
            </w:pPr>
            <w:r>
              <w:rPr>
                <w:lang w:eastAsia="zh-CN"/>
              </w:rPr>
              <w:t>C</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77777777"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3D8B4F6F" w:rsidR="00F75D33" w:rsidRDefault="00F75D33" w:rsidP="00F75D33">
            <w:pPr>
              <w:pStyle w:val="TAL"/>
            </w:pPr>
            <w:r>
              <w:t>When present, it shall contain RTP Payload information for the RTP stream, which can be used to derive the PDU Set information</w:t>
            </w:r>
            <w:r>
              <w:t>,</w:t>
            </w:r>
            <w:r>
              <w:t xml:space="preserve"> End of Data Burst marking</w:t>
            </w:r>
            <w:r>
              <w:t>, Data Burst Size marking and/or Time to Next Burst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4946" w:name="_Toc177548963"/>
      <w:bookmarkStart w:id="4947" w:name="_Toc186725969"/>
      <w:bookmarkStart w:id="4948" w:name="_Toc192836685"/>
      <w:bookmarkStart w:id="4949" w:name="_Toc200704373"/>
      <w:r>
        <w:t>5.5.4.</w:t>
      </w:r>
      <w:r w:rsidRPr="007F33E6">
        <w:t>1</w:t>
      </w:r>
      <w:r>
        <w:t>3A</w:t>
      </w:r>
      <w:r>
        <w:tab/>
        <w:t>Type ProtocolDescriptionRm</w:t>
      </w:r>
      <w:bookmarkEnd w:id="4946"/>
      <w:bookmarkEnd w:id="4947"/>
      <w:bookmarkEnd w:id="4948"/>
      <w:bookmarkEnd w:id="4949"/>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r w:rsidR="00111B3F" w14:paraId="774E3822" w14:textId="77777777" w:rsidTr="00EC26D2">
        <w:trPr>
          <w:cantSplit/>
          <w:jc w:val="center"/>
        </w:trPr>
        <w:tc>
          <w:tcPr>
            <w:tcW w:w="2410" w:type="dxa"/>
            <w:shd w:val="clear" w:color="auto" w:fill="auto"/>
          </w:tcPr>
          <w:p w14:paraId="09FEAC96" w14:textId="547D02B8" w:rsidR="00111B3F" w:rsidRDefault="00111B3F" w:rsidP="00111B3F">
            <w:pPr>
              <w:pStyle w:val="TAL"/>
            </w:pPr>
            <w:r>
              <w:t>mriTransferInfo</w:t>
            </w:r>
          </w:p>
        </w:tc>
        <w:tc>
          <w:tcPr>
            <w:tcW w:w="1855" w:type="dxa"/>
            <w:shd w:val="clear" w:color="auto" w:fill="auto"/>
          </w:tcPr>
          <w:p w14:paraId="0A2FB3B6" w14:textId="5ADE1F30" w:rsidR="00111B3F" w:rsidRDefault="00111B3F" w:rsidP="00111B3F">
            <w:pPr>
              <w:pStyle w:val="TAL"/>
            </w:pPr>
            <w:r>
              <w:t>MriTransferInfoRm</w:t>
            </w:r>
          </w:p>
        </w:tc>
        <w:tc>
          <w:tcPr>
            <w:tcW w:w="360" w:type="dxa"/>
          </w:tcPr>
          <w:p w14:paraId="630E0FF4" w14:textId="165F662E" w:rsidR="00111B3F" w:rsidRDefault="00111B3F" w:rsidP="00111B3F">
            <w:pPr>
              <w:pStyle w:val="TAL"/>
              <w:rPr>
                <w:lang w:eastAsia="zh-CN"/>
              </w:rPr>
            </w:pPr>
            <w:r>
              <w:rPr>
                <w:lang w:eastAsia="zh-CN"/>
              </w:rPr>
              <w:t>O</w:t>
            </w:r>
          </w:p>
        </w:tc>
        <w:tc>
          <w:tcPr>
            <w:tcW w:w="1093" w:type="dxa"/>
            <w:shd w:val="clear" w:color="auto" w:fill="auto"/>
          </w:tcPr>
          <w:p w14:paraId="2D86DE61" w14:textId="64DFC235" w:rsidR="00111B3F" w:rsidRDefault="00111B3F" w:rsidP="00111B3F">
            <w:pPr>
              <w:pStyle w:val="TAL"/>
            </w:pPr>
            <w:r>
              <w:t>0..1</w:t>
            </w:r>
          </w:p>
        </w:tc>
        <w:tc>
          <w:tcPr>
            <w:tcW w:w="3780" w:type="dxa"/>
            <w:shd w:val="clear" w:color="auto" w:fill="auto"/>
          </w:tcPr>
          <w:p w14:paraId="2A0E07CE" w14:textId="772A60BD" w:rsidR="00111B3F" w:rsidRDefault="00111B3F" w:rsidP="00111B3F">
            <w:pPr>
              <w:pStyle w:val="TAL"/>
            </w:pPr>
            <w:r>
              <w:t>This IE may be present, for end-to-end encrypted traffic, to indicate how media related information is transferred.</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950" w:name="_Toc153885423"/>
      <w:bookmarkStart w:id="4951" w:name="_Toc177548964"/>
      <w:bookmarkStart w:id="4952" w:name="_Toc186725970"/>
      <w:bookmarkStart w:id="4953" w:name="_Toc192836686"/>
      <w:bookmarkStart w:id="4954" w:name="_Toc200704374"/>
      <w:r>
        <w:lastRenderedPageBreak/>
        <w:t>5.5</w:t>
      </w:r>
      <w:r w:rsidRPr="00690A26">
        <w:t>.</w:t>
      </w:r>
      <w:r>
        <w:t>4</w:t>
      </w:r>
      <w:r w:rsidRPr="00690A26">
        <w:t>.</w:t>
      </w:r>
      <w:r>
        <w:t>14</w:t>
      </w:r>
      <w:r w:rsidRPr="00690A26">
        <w:tab/>
      </w:r>
      <w:r>
        <w:t>Type RtpHeaderExtInfo</w:t>
      </w:r>
      <w:bookmarkEnd w:id="4950"/>
      <w:bookmarkEnd w:id="4951"/>
      <w:bookmarkEnd w:id="4952"/>
      <w:bookmarkEnd w:id="4953"/>
      <w:bookmarkEnd w:id="4954"/>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35AAE58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or</w:t>
            </w:r>
          </w:p>
          <w:p w14:paraId="7259EDEF" w14:textId="77777777" w:rsidR="00F75D33" w:rsidRPr="00421B3D" w:rsidRDefault="00F75D33" w:rsidP="00F75D33">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77777777" w:rsidR="00F75D33" w:rsidRDefault="00F75D33" w:rsidP="00F75D33">
            <w:pPr>
              <w:pStyle w:val="TAL"/>
            </w:pPr>
            <w:r>
              <w:rPr>
                <w:rFonts w:cs="Arial"/>
              </w:rPr>
              <w:t xml:space="preserve">This IE may be present if the </w:t>
            </w:r>
            <w:r>
              <w:t xml:space="preserve">rtpHeaderExtType is set to "PDU_SET_MARKING" or "DYN_CHANGING_TRAFFIC_CHAR".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955" w:name="_Toc177548965"/>
      <w:bookmarkStart w:id="4956" w:name="_Toc186725971"/>
      <w:bookmarkStart w:id="4957" w:name="_Toc192836687"/>
      <w:bookmarkStart w:id="4958" w:name="_Toc200704375"/>
      <w:r>
        <w:lastRenderedPageBreak/>
        <w:t>5.5</w:t>
      </w:r>
      <w:r w:rsidRPr="00690A26">
        <w:t>.</w:t>
      </w:r>
      <w:r>
        <w:t>4</w:t>
      </w:r>
      <w:r w:rsidRPr="00690A26">
        <w:t>.</w:t>
      </w:r>
      <w:r w:rsidRPr="00AD5B98">
        <w:t>1</w:t>
      </w:r>
      <w:r>
        <w:t>4A</w:t>
      </w:r>
      <w:r w:rsidRPr="00690A26">
        <w:tab/>
      </w:r>
      <w:r>
        <w:t>Type RtpHeaderExtInfoRm</w:t>
      </w:r>
      <w:bookmarkEnd w:id="4955"/>
      <w:bookmarkEnd w:id="4956"/>
      <w:bookmarkEnd w:id="4957"/>
      <w:bookmarkEnd w:id="495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77777777" w:rsidR="00DB61C6" w:rsidRDefault="00DB61C6" w:rsidP="00DB61C6">
            <w:pPr>
              <w:pStyle w:val="TAL"/>
            </w:pPr>
            <w:r>
              <w:rPr>
                <w:rFonts w:cs="Arial"/>
              </w:rPr>
              <w:t xml:space="preserve">This IE may be present if the </w:t>
            </w:r>
            <w:r>
              <w:t xml:space="preserve">rtpHeaderExtType is set to "PDU_SET_MARKING" or "DYN_CHANGING_TRAFFIC_CHAR".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959" w:name="_Toc153885424"/>
      <w:bookmarkStart w:id="4960" w:name="_Toc177548966"/>
      <w:bookmarkStart w:id="4961" w:name="_Toc186725972"/>
      <w:bookmarkStart w:id="4962" w:name="_Toc192836688"/>
      <w:bookmarkStart w:id="4963" w:name="_Toc200704376"/>
      <w:r>
        <w:t>5.5</w:t>
      </w:r>
      <w:r w:rsidRPr="00690A26">
        <w:t>.</w:t>
      </w:r>
      <w:r>
        <w:t>4</w:t>
      </w:r>
      <w:r w:rsidRPr="00690A26">
        <w:t>.</w:t>
      </w:r>
      <w:r>
        <w:t>15</w:t>
      </w:r>
      <w:r w:rsidRPr="00690A26">
        <w:tab/>
      </w:r>
      <w:r>
        <w:t>Type RtpPayloadInfo</w:t>
      </w:r>
      <w:bookmarkEnd w:id="4959"/>
      <w:bookmarkEnd w:id="4960"/>
      <w:bookmarkEnd w:id="4961"/>
      <w:bookmarkEnd w:id="4962"/>
      <w:bookmarkEnd w:id="496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964" w:name="_Toc177548967"/>
      <w:bookmarkStart w:id="4965" w:name="_Toc186725973"/>
      <w:bookmarkStart w:id="4966" w:name="_Toc192836689"/>
      <w:bookmarkStart w:id="4967" w:name="_Toc200704377"/>
      <w:r>
        <w:t>5.5</w:t>
      </w:r>
      <w:r w:rsidRPr="00690A26">
        <w:t>.</w:t>
      </w:r>
      <w:r>
        <w:t>4</w:t>
      </w:r>
      <w:r w:rsidRPr="00D3678A">
        <w:t>.</w:t>
      </w:r>
      <w:r w:rsidRPr="003423DA">
        <w:t>1</w:t>
      </w:r>
      <w:r w:rsidR="0029152C">
        <w:t>6</w:t>
      </w:r>
      <w:r w:rsidRPr="00690A26">
        <w:tab/>
      </w:r>
      <w:r>
        <w:t>Type RtpPayloadInfoRm</w:t>
      </w:r>
      <w:bookmarkEnd w:id="4964"/>
      <w:bookmarkEnd w:id="4965"/>
      <w:bookmarkEnd w:id="4966"/>
      <w:bookmarkEnd w:id="496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4968" w:name="_Toc191670236"/>
      <w:bookmarkStart w:id="4969" w:name="_Toc200704378"/>
      <w:r>
        <w:t>5.5</w:t>
      </w:r>
      <w:r w:rsidRPr="00690A26">
        <w:t>.</w:t>
      </w:r>
      <w:r>
        <w:t>4</w:t>
      </w:r>
      <w:r w:rsidRPr="00690A26">
        <w:t>.</w:t>
      </w:r>
      <w:r>
        <w:t>17</w:t>
      </w:r>
      <w:r w:rsidRPr="00690A26">
        <w:tab/>
      </w:r>
      <w:r>
        <w:t>Type MriTransferInfo</w:t>
      </w:r>
      <w:bookmarkEnd w:id="4969"/>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7479EF">
        <w:trPr>
          <w:cantSplit/>
          <w:jc w:val="center"/>
        </w:trPr>
        <w:tc>
          <w:tcPr>
            <w:tcW w:w="2410" w:type="dxa"/>
            <w:shd w:val="clear" w:color="auto" w:fill="C0C0C0"/>
          </w:tcPr>
          <w:p w14:paraId="696554D8" w14:textId="77777777" w:rsidR="00111B3F" w:rsidRDefault="00111B3F" w:rsidP="007479EF">
            <w:pPr>
              <w:pStyle w:val="TAH"/>
            </w:pPr>
            <w:r>
              <w:t>Attribute name</w:t>
            </w:r>
          </w:p>
        </w:tc>
        <w:tc>
          <w:tcPr>
            <w:tcW w:w="1855" w:type="dxa"/>
            <w:shd w:val="clear" w:color="auto" w:fill="C0C0C0"/>
          </w:tcPr>
          <w:p w14:paraId="6F74C359" w14:textId="77777777" w:rsidR="00111B3F" w:rsidRDefault="00111B3F" w:rsidP="007479EF">
            <w:pPr>
              <w:pStyle w:val="TAH"/>
            </w:pPr>
            <w:r>
              <w:t>Data type</w:t>
            </w:r>
          </w:p>
        </w:tc>
        <w:tc>
          <w:tcPr>
            <w:tcW w:w="360" w:type="dxa"/>
            <w:shd w:val="clear" w:color="auto" w:fill="C0C0C0"/>
          </w:tcPr>
          <w:p w14:paraId="6D772836" w14:textId="77777777" w:rsidR="00111B3F" w:rsidRDefault="00111B3F" w:rsidP="007479EF">
            <w:pPr>
              <w:pStyle w:val="TAH"/>
            </w:pPr>
            <w:r>
              <w:t>P</w:t>
            </w:r>
          </w:p>
        </w:tc>
        <w:tc>
          <w:tcPr>
            <w:tcW w:w="1093" w:type="dxa"/>
            <w:shd w:val="clear" w:color="auto" w:fill="C0C0C0"/>
          </w:tcPr>
          <w:p w14:paraId="0F4E9BA0" w14:textId="77777777" w:rsidR="00111B3F" w:rsidRDefault="00111B3F" w:rsidP="007479EF">
            <w:pPr>
              <w:pStyle w:val="TAH"/>
            </w:pPr>
            <w:r>
              <w:t>Cardinality</w:t>
            </w:r>
          </w:p>
        </w:tc>
        <w:tc>
          <w:tcPr>
            <w:tcW w:w="3780" w:type="dxa"/>
            <w:shd w:val="clear" w:color="auto" w:fill="C0C0C0"/>
          </w:tcPr>
          <w:p w14:paraId="55B51447" w14:textId="77777777" w:rsidR="00111B3F" w:rsidRDefault="00111B3F" w:rsidP="007479EF">
            <w:pPr>
              <w:pStyle w:val="TAH"/>
            </w:pPr>
            <w:r>
              <w:t>Description</w:t>
            </w:r>
          </w:p>
        </w:tc>
      </w:tr>
      <w:tr w:rsidR="00111B3F" w14:paraId="5A15DFBD" w14:textId="77777777" w:rsidTr="007479EF">
        <w:trPr>
          <w:cantSplit/>
          <w:jc w:val="center"/>
        </w:trPr>
        <w:tc>
          <w:tcPr>
            <w:tcW w:w="2410" w:type="dxa"/>
            <w:shd w:val="clear" w:color="auto" w:fill="auto"/>
          </w:tcPr>
          <w:p w14:paraId="573D493D" w14:textId="77777777" w:rsidR="00111B3F" w:rsidRDefault="00111B3F" w:rsidP="007479EF">
            <w:pPr>
              <w:pStyle w:val="TAL"/>
            </w:pPr>
            <w:r>
              <w:t>transferMethod</w:t>
            </w:r>
          </w:p>
        </w:tc>
        <w:tc>
          <w:tcPr>
            <w:tcW w:w="1855" w:type="dxa"/>
            <w:shd w:val="clear" w:color="auto" w:fill="auto"/>
          </w:tcPr>
          <w:p w14:paraId="652F7AAE" w14:textId="77777777" w:rsidR="00111B3F" w:rsidRDefault="00111B3F" w:rsidP="007479EF">
            <w:pPr>
              <w:pStyle w:val="TAL"/>
            </w:pPr>
            <w:r>
              <w:t>MriTransferMethod</w:t>
            </w:r>
          </w:p>
        </w:tc>
        <w:tc>
          <w:tcPr>
            <w:tcW w:w="360" w:type="dxa"/>
          </w:tcPr>
          <w:p w14:paraId="69825706" w14:textId="77777777" w:rsidR="00111B3F" w:rsidRDefault="00111B3F" w:rsidP="007479EF">
            <w:pPr>
              <w:pStyle w:val="TAC"/>
              <w:rPr>
                <w:lang w:eastAsia="zh-CN"/>
              </w:rPr>
            </w:pPr>
            <w:r>
              <w:rPr>
                <w:lang w:eastAsia="zh-CN"/>
              </w:rPr>
              <w:t>O</w:t>
            </w:r>
          </w:p>
        </w:tc>
        <w:tc>
          <w:tcPr>
            <w:tcW w:w="1093" w:type="dxa"/>
            <w:shd w:val="clear" w:color="auto" w:fill="auto"/>
          </w:tcPr>
          <w:p w14:paraId="48517E03" w14:textId="77777777" w:rsidR="00111B3F" w:rsidRDefault="00111B3F" w:rsidP="007479EF">
            <w:pPr>
              <w:pStyle w:val="TAL"/>
            </w:pPr>
            <w:r>
              <w:t>0..1</w:t>
            </w:r>
          </w:p>
        </w:tc>
        <w:tc>
          <w:tcPr>
            <w:tcW w:w="3780" w:type="dxa"/>
            <w:shd w:val="clear" w:color="auto" w:fill="auto"/>
          </w:tcPr>
          <w:p w14:paraId="795C0417" w14:textId="77777777" w:rsidR="00111B3F" w:rsidRDefault="00111B3F" w:rsidP="007479EF">
            <w:pPr>
              <w:pStyle w:val="TAL"/>
            </w:pPr>
            <w:r>
              <w:t>Method for transferring media related information, e.g. using the UDP Option method.</w:t>
            </w:r>
          </w:p>
        </w:tc>
      </w:tr>
      <w:bookmarkEnd w:id="4968"/>
    </w:tbl>
    <w:p w14:paraId="14353965" w14:textId="77777777" w:rsidR="00111B3F" w:rsidRDefault="00111B3F" w:rsidP="00111B3F">
      <w:pPr>
        <w:rPr>
          <w:noProof/>
        </w:rPr>
      </w:pPr>
    </w:p>
    <w:p w14:paraId="4476F1F1" w14:textId="31AD6466" w:rsidR="00111B3F" w:rsidRDefault="00111B3F" w:rsidP="00111B3F">
      <w:pPr>
        <w:pStyle w:val="Heading4"/>
      </w:pPr>
      <w:bookmarkStart w:id="4970" w:name="_Toc200704379"/>
      <w:r>
        <w:lastRenderedPageBreak/>
        <w:t>5.5</w:t>
      </w:r>
      <w:r w:rsidRPr="00690A26">
        <w:t>.</w:t>
      </w:r>
      <w:r>
        <w:t>4</w:t>
      </w:r>
      <w:r w:rsidRPr="00690A26">
        <w:t>.</w:t>
      </w:r>
      <w:r>
        <w:t>18</w:t>
      </w:r>
      <w:r w:rsidRPr="00690A26">
        <w:tab/>
      </w:r>
      <w:r>
        <w:t>Type MriTransferInfoRm</w:t>
      </w:r>
      <w:bookmarkEnd w:id="4970"/>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7479EF">
        <w:trPr>
          <w:cantSplit/>
          <w:jc w:val="center"/>
        </w:trPr>
        <w:tc>
          <w:tcPr>
            <w:tcW w:w="2410" w:type="dxa"/>
            <w:shd w:val="clear" w:color="auto" w:fill="C0C0C0"/>
          </w:tcPr>
          <w:p w14:paraId="600ABCC1" w14:textId="77777777" w:rsidR="00111B3F" w:rsidRDefault="00111B3F" w:rsidP="007479EF">
            <w:pPr>
              <w:pStyle w:val="TAH"/>
            </w:pPr>
            <w:r>
              <w:t>Attribute name</w:t>
            </w:r>
          </w:p>
        </w:tc>
        <w:tc>
          <w:tcPr>
            <w:tcW w:w="1855" w:type="dxa"/>
            <w:shd w:val="clear" w:color="auto" w:fill="C0C0C0"/>
          </w:tcPr>
          <w:p w14:paraId="16F8213E" w14:textId="77777777" w:rsidR="00111B3F" w:rsidRDefault="00111B3F" w:rsidP="007479EF">
            <w:pPr>
              <w:pStyle w:val="TAH"/>
            </w:pPr>
            <w:r>
              <w:t>Data type</w:t>
            </w:r>
          </w:p>
        </w:tc>
        <w:tc>
          <w:tcPr>
            <w:tcW w:w="360" w:type="dxa"/>
            <w:shd w:val="clear" w:color="auto" w:fill="C0C0C0"/>
          </w:tcPr>
          <w:p w14:paraId="481FF4EE" w14:textId="77777777" w:rsidR="00111B3F" w:rsidRDefault="00111B3F" w:rsidP="007479EF">
            <w:pPr>
              <w:pStyle w:val="TAH"/>
            </w:pPr>
            <w:r>
              <w:t>P</w:t>
            </w:r>
          </w:p>
        </w:tc>
        <w:tc>
          <w:tcPr>
            <w:tcW w:w="1093" w:type="dxa"/>
            <w:shd w:val="clear" w:color="auto" w:fill="C0C0C0"/>
          </w:tcPr>
          <w:p w14:paraId="0D042B27" w14:textId="77777777" w:rsidR="00111B3F" w:rsidRDefault="00111B3F" w:rsidP="007479EF">
            <w:pPr>
              <w:pStyle w:val="TAH"/>
            </w:pPr>
            <w:r>
              <w:t>Cardinality</w:t>
            </w:r>
          </w:p>
        </w:tc>
        <w:tc>
          <w:tcPr>
            <w:tcW w:w="3780" w:type="dxa"/>
            <w:shd w:val="clear" w:color="auto" w:fill="C0C0C0"/>
          </w:tcPr>
          <w:p w14:paraId="73F81EBA" w14:textId="77777777" w:rsidR="00111B3F" w:rsidRDefault="00111B3F" w:rsidP="007479EF">
            <w:pPr>
              <w:pStyle w:val="TAH"/>
            </w:pPr>
            <w:r>
              <w:t>Description</w:t>
            </w:r>
          </w:p>
        </w:tc>
      </w:tr>
      <w:tr w:rsidR="00111B3F" w14:paraId="5B9E7413" w14:textId="77777777" w:rsidTr="007479EF">
        <w:trPr>
          <w:cantSplit/>
          <w:jc w:val="center"/>
        </w:trPr>
        <w:tc>
          <w:tcPr>
            <w:tcW w:w="2410" w:type="dxa"/>
            <w:shd w:val="clear" w:color="auto" w:fill="auto"/>
          </w:tcPr>
          <w:p w14:paraId="278914E3" w14:textId="77777777" w:rsidR="00111B3F" w:rsidRDefault="00111B3F" w:rsidP="007479EF">
            <w:pPr>
              <w:pStyle w:val="TAL"/>
            </w:pPr>
            <w:r>
              <w:t>transferMethod</w:t>
            </w:r>
          </w:p>
        </w:tc>
        <w:tc>
          <w:tcPr>
            <w:tcW w:w="1855" w:type="dxa"/>
            <w:shd w:val="clear" w:color="auto" w:fill="auto"/>
          </w:tcPr>
          <w:p w14:paraId="50F30874" w14:textId="77777777" w:rsidR="00111B3F" w:rsidRDefault="00111B3F" w:rsidP="007479EF">
            <w:pPr>
              <w:pStyle w:val="TAL"/>
            </w:pPr>
            <w:r>
              <w:t>MriTransferMethodRm</w:t>
            </w:r>
          </w:p>
        </w:tc>
        <w:tc>
          <w:tcPr>
            <w:tcW w:w="360" w:type="dxa"/>
          </w:tcPr>
          <w:p w14:paraId="169828A1" w14:textId="77777777" w:rsidR="00111B3F" w:rsidRDefault="00111B3F" w:rsidP="007479EF">
            <w:pPr>
              <w:pStyle w:val="TAC"/>
              <w:rPr>
                <w:lang w:eastAsia="zh-CN"/>
              </w:rPr>
            </w:pPr>
            <w:r>
              <w:rPr>
                <w:lang w:eastAsia="zh-CN"/>
              </w:rPr>
              <w:t>O</w:t>
            </w:r>
          </w:p>
        </w:tc>
        <w:tc>
          <w:tcPr>
            <w:tcW w:w="1093" w:type="dxa"/>
            <w:shd w:val="clear" w:color="auto" w:fill="auto"/>
          </w:tcPr>
          <w:p w14:paraId="665B5DD6" w14:textId="77777777" w:rsidR="00111B3F" w:rsidRDefault="00111B3F" w:rsidP="007479EF">
            <w:pPr>
              <w:pStyle w:val="TAL"/>
            </w:pPr>
            <w:r>
              <w:t>0..1</w:t>
            </w:r>
          </w:p>
        </w:tc>
        <w:tc>
          <w:tcPr>
            <w:tcW w:w="3780" w:type="dxa"/>
            <w:shd w:val="clear" w:color="auto" w:fill="auto"/>
          </w:tcPr>
          <w:p w14:paraId="5A2BC12B" w14:textId="77777777" w:rsidR="00111B3F" w:rsidRDefault="00111B3F" w:rsidP="007479EF">
            <w:pPr>
              <w:pStyle w:val="TAL"/>
            </w:pPr>
            <w:r>
              <w:t>Method for transferring media related information, e.g. using the UDP Option method.</w:t>
            </w:r>
          </w:p>
        </w:tc>
      </w:tr>
    </w:tbl>
    <w:p w14:paraId="68D7D47E" w14:textId="77777777" w:rsidR="00111B3F" w:rsidRDefault="00111B3F" w:rsidP="00111B3F">
      <w:pPr>
        <w:rPr>
          <w:noProof/>
        </w:rPr>
      </w:pPr>
    </w:p>
    <w:p w14:paraId="20A6CCBD" w14:textId="77777777" w:rsidR="00204278" w:rsidRPr="007D2662" w:rsidRDefault="00204278" w:rsidP="000D4B2B"/>
    <w:p w14:paraId="4C411B23" w14:textId="77777777" w:rsidR="00E92CBF" w:rsidRPr="00F11966" w:rsidRDefault="00E92CBF" w:rsidP="00D362EB">
      <w:pPr>
        <w:pStyle w:val="Heading2"/>
      </w:pPr>
      <w:bookmarkStart w:id="4971" w:name="_Toc24925909"/>
      <w:bookmarkStart w:id="4972" w:name="_Toc24926087"/>
      <w:bookmarkStart w:id="4973" w:name="_Toc24926263"/>
      <w:bookmarkStart w:id="4974" w:name="_Toc33964123"/>
      <w:bookmarkStart w:id="4975" w:name="_Toc33980890"/>
      <w:bookmarkStart w:id="4976" w:name="_Toc36462691"/>
      <w:bookmarkStart w:id="4977" w:name="_Toc36462887"/>
      <w:bookmarkStart w:id="4978" w:name="_Toc43026141"/>
      <w:bookmarkStart w:id="4979" w:name="_Toc49763675"/>
      <w:bookmarkStart w:id="4980" w:name="_Toc56754371"/>
      <w:bookmarkStart w:id="4981" w:name="_Toc88743158"/>
      <w:bookmarkStart w:id="4982" w:name="_Toc101254070"/>
      <w:bookmarkStart w:id="4983" w:name="_Toc101254509"/>
      <w:bookmarkStart w:id="4984" w:name="_Toc104112221"/>
      <w:bookmarkStart w:id="4985" w:name="_Toc104192398"/>
      <w:bookmarkStart w:id="4986" w:name="_Toc104192962"/>
      <w:bookmarkStart w:id="4987" w:name="_Toc133336348"/>
      <w:bookmarkStart w:id="4988" w:name="_Toc143984844"/>
      <w:bookmarkStart w:id="4989" w:name="_Toc144147621"/>
      <w:bookmarkStart w:id="4990" w:name="_Toc153885425"/>
      <w:bookmarkStart w:id="4991" w:name="_Toc177548968"/>
      <w:bookmarkStart w:id="4992" w:name="_Toc186725974"/>
      <w:bookmarkStart w:id="4993" w:name="_Toc192836690"/>
      <w:bookmarkStart w:id="4994" w:name="_Toc200704380"/>
      <w:r w:rsidRPr="00F11966">
        <w:t>5.6</w:t>
      </w:r>
      <w:r w:rsidRPr="00F11966">
        <w:tab/>
        <w:t>Data Types related to 5G Trace</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78BAFE67" w14:textId="77777777" w:rsidR="00E92CBF" w:rsidRPr="00F11966" w:rsidRDefault="00E92CBF" w:rsidP="00D362EB">
      <w:pPr>
        <w:pStyle w:val="Heading3"/>
      </w:pPr>
      <w:bookmarkStart w:id="4995" w:name="_Toc24925910"/>
      <w:bookmarkStart w:id="4996" w:name="_Toc24926088"/>
      <w:bookmarkStart w:id="4997" w:name="_Toc24926264"/>
      <w:bookmarkStart w:id="4998" w:name="_Toc33964124"/>
      <w:bookmarkStart w:id="4999" w:name="_Toc33980891"/>
      <w:bookmarkStart w:id="5000" w:name="_Toc36462692"/>
      <w:bookmarkStart w:id="5001" w:name="_Toc36462888"/>
      <w:bookmarkStart w:id="5002" w:name="_Toc43026142"/>
      <w:bookmarkStart w:id="5003" w:name="_Toc49763676"/>
      <w:bookmarkStart w:id="5004" w:name="_Toc56754372"/>
      <w:bookmarkStart w:id="5005" w:name="_Toc88743159"/>
      <w:bookmarkStart w:id="5006" w:name="_Toc101254071"/>
      <w:bookmarkStart w:id="5007" w:name="_Toc101254510"/>
      <w:bookmarkStart w:id="5008" w:name="_Toc104112222"/>
      <w:bookmarkStart w:id="5009" w:name="_Toc104192399"/>
      <w:bookmarkStart w:id="5010" w:name="_Toc104192963"/>
      <w:bookmarkStart w:id="5011" w:name="_Toc133336349"/>
      <w:bookmarkStart w:id="5012" w:name="_Toc143984845"/>
      <w:bookmarkStart w:id="5013" w:name="_Toc144147622"/>
      <w:bookmarkStart w:id="5014" w:name="_Toc153885426"/>
      <w:bookmarkStart w:id="5015" w:name="_Toc177548969"/>
      <w:bookmarkStart w:id="5016" w:name="_Toc186725975"/>
      <w:bookmarkStart w:id="5017" w:name="_Toc192836691"/>
      <w:bookmarkStart w:id="5018" w:name="_Toc200704381"/>
      <w:r w:rsidRPr="00F11966">
        <w:t>5.6.1</w:t>
      </w:r>
      <w:r w:rsidRPr="00F11966">
        <w:tab/>
        <w:t>Introduction</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019" w:name="_Toc24925911"/>
      <w:bookmarkStart w:id="5020" w:name="_Toc24926089"/>
      <w:bookmarkStart w:id="5021" w:name="_Toc24926265"/>
      <w:bookmarkStart w:id="5022" w:name="_Toc33964125"/>
      <w:bookmarkStart w:id="5023" w:name="_Toc33980892"/>
      <w:bookmarkStart w:id="5024" w:name="_Toc36462693"/>
      <w:bookmarkStart w:id="5025" w:name="_Toc36462889"/>
      <w:bookmarkStart w:id="5026" w:name="_Toc43026143"/>
      <w:bookmarkStart w:id="5027" w:name="_Toc49763677"/>
      <w:bookmarkStart w:id="5028" w:name="_Toc56754373"/>
      <w:bookmarkStart w:id="5029" w:name="_Toc88743160"/>
      <w:bookmarkStart w:id="5030" w:name="_Toc101254072"/>
      <w:bookmarkStart w:id="5031" w:name="_Toc101254511"/>
      <w:bookmarkStart w:id="5032" w:name="_Toc104112223"/>
      <w:bookmarkStart w:id="5033" w:name="_Toc104192400"/>
      <w:bookmarkStart w:id="5034" w:name="_Toc104192964"/>
      <w:bookmarkStart w:id="5035" w:name="_Toc133336350"/>
      <w:bookmarkStart w:id="5036" w:name="_Toc143984846"/>
      <w:bookmarkStart w:id="5037" w:name="_Toc144147623"/>
      <w:bookmarkStart w:id="5038" w:name="_Toc153885427"/>
      <w:bookmarkStart w:id="5039" w:name="_Toc177548970"/>
      <w:bookmarkStart w:id="5040" w:name="_Toc186725976"/>
      <w:bookmarkStart w:id="5041" w:name="_Toc192836692"/>
      <w:bookmarkStart w:id="5042" w:name="_Toc200704382"/>
      <w:r w:rsidRPr="00F11966">
        <w:t>5.6.2</w:t>
      </w:r>
      <w:r w:rsidRPr="00F11966">
        <w:tab/>
        <w:t>Simple Data Types</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043" w:name="_Toc24925912"/>
      <w:bookmarkStart w:id="5044" w:name="_Toc24926090"/>
      <w:bookmarkStart w:id="5045" w:name="_Toc24926266"/>
      <w:bookmarkStart w:id="5046" w:name="_Toc33964126"/>
      <w:bookmarkStart w:id="5047" w:name="_Toc33980893"/>
      <w:bookmarkStart w:id="5048" w:name="_Toc36462694"/>
      <w:bookmarkStart w:id="5049" w:name="_Toc36462890"/>
      <w:bookmarkStart w:id="5050" w:name="_Toc43026144"/>
      <w:bookmarkStart w:id="5051" w:name="_Toc49763678"/>
      <w:bookmarkStart w:id="5052" w:name="_Toc56754374"/>
      <w:bookmarkStart w:id="5053" w:name="_Toc88743161"/>
      <w:bookmarkStart w:id="5054" w:name="_Toc101254073"/>
      <w:bookmarkStart w:id="5055" w:name="_Toc101254512"/>
      <w:bookmarkStart w:id="5056" w:name="_Toc104112224"/>
      <w:bookmarkStart w:id="5057" w:name="_Toc104192401"/>
      <w:bookmarkStart w:id="5058" w:name="_Toc104192965"/>
      <w:bookmarkStart w:id="5059" w:name="_Toc133336351"/>
      <w:bookmarkStart w:id="5060" w:name="_Toc143984847"/>
      <w:bookmarkStart w:id="5061" w:name="_Toc144147624"/>
      <w:bookmarkStart w:id="5062" w:name="_Toc153885428"/>
      <w:bookmarkStart w:id="5063" w:name="_Toc177548971"/>
      <w:bookmarkStart w:id="5064" w:name="_Toc186725977"/>
      <w:bookmarkStart w:id="5065" w:name="_Toc192836693"/>
      <w:bookmarkStart w:id="5066" w:name="_Toc200704383"/>
      <w:r w:rsidRPr="00F11966">
        <w:lastRenderedPageBreak/>
        <w:t>5.6.3</w:t>
      </w:r>
      <w:r w:rsidRPr="00F11966">
        <w:tab/>
        <w:t>Enumerations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4F44ACEF" w14:textId="77777777" w:rsidR="00E92CBF" w:rsidRPr="00F11966" w:rsidRDefault="00E92CBF" w:rsidP="00D362EB">
      <w:pPr>
        <w:pStyle w:val="Heading4"/>
      </w:pPr>
      <w:bookmarkStart w:id="5067" w:name="_Toc24925913"/>
      <w:bookmarkStart w:id="5068" w:name="_Toc24926091"/>
      <w:bookmarkStart w:id="5069" w:name="_Toc24926267"/>
      <w:bookmarkStart w:id="5070" w:name="_Toc33964127"/>
      <w:bookmarkStart w:id="5071" w:name="_Toc33980894"/>
      <w:bookmarkStart w:id="5072" w:name="_Toc36462695"/>
      <w:bookmarkStart w:id="5073" w:name="_Toc36462891"/>
      <w:bookmarkStart w:id="5074" w:name="_Toc43026145"/>
      <w:bookmarkStart w:id="5075" w:name="_Toc49763679"/>
      <w:bookmarkStart w:id="5076" w:name="_Toc56754375"/>
      <w:bookmarkStart w:id="5077" w:name="_Toc88743162"/>
      <w:bookmarkStart w:id="5078" w:name="_Toc101254074"/>
      <w:bookmarkStart w:id="5079" w:name="_Toc101254513"/>
      <w:bookmarkStart w:id="5080" w:name="_Toc104112225"/>
      <w:bookmarkStart w:id="5081" w:name="_Toc104192402"/>
      <w:bookmarkStart w:id="5082" w:name="_Toc104192966"/>
      <w:bookmarkStart w:id="5083" w:name="_Toc133336352"/>
      <w:bookmarkStart w:id="5084" w:name="_Toc143984848"/>
      <w:bookmarkStart w:id="5085" w:name="_Toc144147625"/>
      <w:bookmarkStart w:id="5086" w:name="_Toc153885429"/>
      <w:bookmarkStart w:id="5087" w:name="_Toc177548972"/>
      <w:bookmarkStart w:id="5088" w:name="_Toc186725978"/>
      <w:bookmarkStart w:id="5089" w:name="_Toc192836694"/>
      <w:bookmarkStart w:id="5090" w:name="_Toc200704384"/>
      <w:r w:rsidRPr="00F11966">
        <w:t>5.6.3.1</w:t>
      </w:r>
      <w:r w:rsidRPr="00F11966">
        <w:tab/>
        <w:t>Enumeration: TraceDepth</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091" w:name="_Toc24925914"/>
      <w:bookmarkStart w:id="5092" w:name="_Toc24926092"/>
      <w:bookmarkStart w:id="5093" w:name="_Toc24926268"/>
      <w:bookmarkStart w:id="5094" w:name="_Toc33964128"/>
      <w:bookmarkStart w:id="5095" w:name="_Toc33980895"/>
      <w:bookmarkStart w:id="5096" w:name="_Toc36462696"/>
      <w:bookmarkStart w:id="5097" w:name="_Toc36462892"/>
      <w:bookmarkStart w:id="5098" w:name="_Toc43026146"/>
      <w:bookmarkStart w:id="5099" w:name="_Toc49763680"/>
      <w:bookmarkStart w:id="5100" w:name="_Toc56754376"/>
      <w:bookmarkStart w:id="5101" w:name="_Toc88743163"/>
      <w:bookmarkStart w:id="5102" w:name="_Toc101254075"/>
      <w:bookmarkStart w:id="5103" w:name="_Toc101254514"/>
      <w:bookmarkStart w:id="5104" w:name="_Toc104112226"/>
      <w:bookmarkStart w:id="5105" w:name="_Toc104192403"/>
      <w:bookmarkStart w:id="5106" w:name="_Toc104192967"/>
      <w:bookmarkStart w:id="5107" w:name="_Toc133336353"/>
      <w:bookmarkStart w:id="5108" w:name="_Toc143984849"/>
      <w:bookmarkStart w:id="5109" w:name="_Toc144147626"/>
      <w:bookmarkStart w:id="5110" w:name="_Toc153885430"/>
      <w:bookmarkStart w:id="5111" w:name="_Toc177548973"/>
      <w:bookmarkStart w:id="5112" w:name="_Toc186725979"/>
      <w:bookmarkStart w:id="5113" w:name="_Toc192836695"/>
      <w:bookmarkStart w:id="5114" w:name="_Toc200704385"/>
      <w:r w:rsidRPr="00F11966">
        <w:t>5.6.3.2</w:t>
      </w:r>
      <w:r w:rsidRPr="00F11966">
        <w:tab/>
        <w:t>Enumeration: TraceDepthRm</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115" w:name="_Toc27592906"/>
      <w:bookmarkStart w:id="5116" w:name="_Toc43026147"/>
      <w:bookmarkStart w:id="5117" w:name="_Toc49763681"/>
      <w:bookmarkStart w:id="5118" w:name="_Toc56754377"/>
      <w:bookmarkStart w:id="5119" w:name="_Toc88743164"/>
      <w:bookmarkStart w:id="5120" w:name="_Toc101254076"/>
      <w:bookmarkStart w:id="5121" w:name="_Toc101254515"/>
      <w:bookmarkStart w:id="5122" w:name="_Toc104112227"/>
      <w:bookmarkStart w:id="5123" w:name="_Toc104192404"/>
      <w:bookmarkStart w:id="5124" w:name="_Toc104192968"/>
      <w:bookmarkStart w:id="5125" w:name="_Toc133336354"/>
      <w:bookmarkStart w:id="5126" w:name="_Toc143984850"/>
      <w:bookmarkStart w:id="5127" w:name="_Toc144147627"/>
      <w:bookmarkStart w:id="5128" w:name="_Toc153885431"/>
      <w:bookmarkStart w:id="5129" w:name="_Toc177548974"/>
      <w:bookmarkStart w:id="5130" w:name="_Toc186725980"/>
      <w:bookmarkStart w:id="5131" w:name="_Toc192836696"/>
      <w:bookmarkStart w:id="5132" w:name="_Toc200704386"/>
      <w:r w:rsidRPr="00F11966">
        <w:t>5.6.3.3</w:t>
      </w:r>
      <w:r w:rsidRPr="00F11966">
        <w:tab/>
        <w:t xml:space="preserve">Enumeration: </w:t>
      </w:r>
      <w:bookmarkEnd w:id="5115"/>
      <w:r w:rsidRPr="00F11966">
        <w:rPr>
          <w:lang w:eastAsia="zh-CN"/>
        </w:rPr>
        <w:t>JobType</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5133" w:name="_Toc43026148"/>
      <w:bookmarkStart w:id="5134" w:name="_Toc49763682"/>
      <w:bookmarkStart w:id="5135" w:name="_Toc56754378"/>
      <w:bookmarkStart w:id="5136" w:name="_Toc88743165"/>
      <w:bookmarkStart w:id="5137" w:name="_Toc101254077"/>
      <w:bookmarkStart w:id="5138" w:name="_Toc101254516"/>
      <w:bookmarkStart w:id="5139" w:name="_Toc104112228"/>
      <w:bookmarkStart w:id="5140" w:name="_Toc104192405"/>
      <w:bookmarkStart w:id="5141" w:name="_Toc104192969"/>
      <w:bookmarkStart w:id="5142" w:name="_Toc133336355"/>
      <w:bookmarkStart w:id="5143" w:name="_Toc143984851"/>
      <w:bookmarkStart w:id="5144" w:name="_Toc144147628"/>
      <w:bookmarkStart w:id="5145" w:name="_Toc153885432"/>
      <w:bookmarkStart w:id="5146" w:name="_Toc177548975"/>
      <w:bookmarkStart w:id="5147" w:name="_Toc186725981"/>
      <w:bookmarkStart w:id="5148" w:name="_Toc192836697"/>
      <w:bookmarkStart w:id="5149" w:name="_Toc200704387"/>
      <w:r w:rsidRPr="00F11966">
        <w:t>5.6.3.4</w:t>
      </w:r>
      <w:r w:rsidRPr="00F11966">
        <w:tab/>
        <w:t xml:space="preserve">Enumeration: </w:t>
      </w:r>
      <w:r w:rsidRPr="00F11966">
        <w:rPr>
          <w:rFonts w:hint="eastAsia"/>
          <w:lang w:eastAsia="zh-CN"/>
        </w:rPr>
        <w:t>ReportTypeMdt</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150" w:name="_Toc43026149"/>
      <w:bookmarkStart w:id="5151" w:name="_Toc49763683"/>
      <w:bookmarkStart w:id="5152" w:name="_Toc56754379"/>
      <w:bookmarkStart w:id="5153" w:name="_Toc88743166"/>
      <w:bookmarkStart w:id="5154" w:name="_Toc101254078"/>
      <w:bookmarkStart w:id="5155" w:name="_Toc101254517"/>
      <w:bookmarkStart w:id="5156" w:name="_Toc104112229"/>
      <w:bookmarkStart w:id="5157" w:name="_Toc104192406"/>
      <w:bookmarkStart w:id="5158" w:name="_Toc104192970"/>
      <w:bookmarkStart w:id="5159" w:name="_Toc133336356"/>
      <w:bookmarkStart w:id="5160" w:name="_Toc143984852"/>
      <w:bookmarkStart w:id="5161" w:name="_Toc144147629"/>
      <w:bookmarkStart w:id="5162" w:name="_Toc153885433"/>
      <w:bookmarkStart w:id="5163" w:name="_Toc177548976"/>
      <w:bookmarkStart w:id="5164" w:name="_Toc186725982"/>
      <w:bookmarkStart w:id="5165" w:name="_Toc192836698"/>
      <w:bookmarkStart w:id="5166" w:name="_Toc200704388"/>
      <w:r w:rsidRPr="00F11966">
        <w:lastRenderedPageBreak/>
        <w:t>5.6.3.5</w:t>
      </w:r>
      <w:r w:rsidRPr="00F11966">
        <w:tab/>
        <w:t>Enumeration: MeasurementLteForMdt</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167" w:name="_Toc43026150"/>
      <w:bookmarkStart w:id="5168" w:name="_Toc49763684"/>
      <w:bookmarkStart w:id="5169" w:name="_Toc56754380"/>
      <w:bookmarkStart w:id="5170" w:name="_Toc88743167"/>
      <w:bookmarkStart w:id="5171" w:name="_Toc101254079"/>
      <w:bookmarkStart w:id="5172" w:name="_Toc101254518"/>
      <w:bookmarkStart w:id="5173" w:name="_Toc104112230"/>
      <w:bookmarkStart w:id="5174" w:name="_Toc104192407"/>
      <w:bookmarkStart w:id="5175" w:name="_Toc104192971"/>
      <w:bookmarkStart w:id="5176" w:name="_Toc133336357"/>
      <w:bookmarkStart w:id="5177" w:name="_Toc143984853"/>
      <w:bookmarkStart w:id="5178" w:name="_Toc144147630"/>
      <w:bookmarkStart w:id="5179" w:name="_Toc153885434"/>
      <w:bookmarkStart w:id="5180" w:name="_Toc177548977"/>
      <w:bookmarkStart w:id="5181" w:name="_Toc186725983"/>
      <w:bookmarkStart w:id="5182" w:name="_Toc192836699"/>
      <w:bookmarkStart w:id="5183" w:name="_Toc200704389"/>
      <w:r w:rsidRPr="00F11966">
        <w:t>5.6.3.6</w:t>
      </w:r>
      <w:r w:rsidRPr="00F11966">
        <w:tab/>
        <w:t>Enumeration: MeasurementNrForMdt</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184" w:name="_Toc43026151"/>
      <w:bookmarkStart w:id="5185" w:name="_Toc49763685"/>
      <w:bookmarkStart w:id="5186" w:name="_Toc56754381"/>
      <w:bookmarkStart w:id="5187" w:name="_Toc88743168"/>
      <w:bookmarkStart w:id="5188" w:name="_Toc101254080"/>
      <w:bookmarkStart w:id="5189" w:name="_Toc101254519"/>
      <w:bookmarkStart w:id="5190" w:name="_Toc104112231"/>
      <w:bookmarkStart w:id="5191" w:name="_Toc104192408"/>
      <w:bookmarkStart w:id="5192" w:name="_Toc104192972"/>
      <w:bookmarkStart w:id="5193" w:name="_Toc133336358"/>
      <w:bookmarkStart w:id="5194" w:name="_Toc143984854"/>
      <w:bookmarkStart w:id="5195" w:name="_Toc144147631"/>
      <w:bookmarkStart w:id="5196" w:name="_Toc153885435"/>
      <w:bookmarkStart w:id="5197" w:name="_Toc177548978"/>
      <w:bookmarkStart w:id="5198" w:name="_Toc186725984"/>
      <w:bookmarkStart w:id="5199" w:name="_Toc192836700"/>
      <w:bookmarkStart w:id="5200" w:name="_Toc200704390"/>
      <w:r w:rsidRPr="00F11966">
        <w:t>5.6.3.7</w:t>
      </w:r>
      <w:r w:rsidRPr="00F11966">
        <w:tab/>
        <w:t xml:space="preserve">Enumeration: </w:t>
      </w:r>
      <w:r w:rsidRPr="00F11966">
        <w:rPr>
          <w:lang w:eastAsia="zh-CN"/>
        </w:rPr>
        <w:t>SensorMeasurement</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201" w:name="_Toc43026152"/>
      <w:bookmarkStart w:id="5202" w:name="_Toc49763686"/>
      <w:bookmarkStart w:id="5203" w:name="_Toc56754382"/>
      <w:bookmarkStart w:id="5204" w:name="_Toc88743169"/>
      <w:bookmarkStart w:id="5205" w:name="_Toc101254081"/>
      <w:bookmarkStart w:id="5206" w:name="_Toc101254520"/>
      <w:bookmarkStart w:id="5207" w:name="_Toc104112232"/>
      <w:bookmarkStart w:id="5208" w:name="_Toc104192409"/>
      <w:bookmarkStart w:id="5209" w:name="_Toc104192973"/>
      <w:bookmarkStart w:id="5210" w:name="_Toc133336359"/>
      <w:bookmarkStart w:id="5211" w:name="_Toc143984855"/>
      <w:bookmarkStart w:id="5212" w:name="_Toc144147632"/>
      <w:bookmarkStart w:id="5213" w:name="_Toc153885436"/>
      <w:bookmarkStart w:id="5214" w:name="_Toc177548979"/>
      <w:bookmarkStart w:id="5215" w:name="_Toc186725985"/>
      <w:bookmarkStart w:id="5216" w:name="_Toc192836701"/>
      <w:bookmarkStart w:id="5217" w:name="_Toc200704391"/>
      <w:r w:rsidRPr="00F11966">
        <w:lastRenderedPageBreak/>
        <w:t>5.6.3.8</w:t>
      </w:r>
      <w:r w:rsidRPr="00F11966">
        <w:tab/>
        <w:t>Enumeration: ReportingTrigger</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218" w:name="_Toc43026153"/>
      <w:bookmarkStart w:id="5219" w:name="_Toc49763687"/>
      <w:bookmarkStart w:id="5220" w:name="_Toc56754383"/>
      <w:bookmarkStart w:id="5221" w:name="_Toc88743170"/>
      <w:bookmarkStart w:id="5222" w:name="_Toc101254082"/>
      <w:bookmarkStart w:id="5223" w:name="_Toc101254521"/>
      <w:bookmarkStart w:id="5224" w:name="_Toc104112233"/>
      <w:bookmarkStart w:id="5225" w:name="_Toc104192410"/>
      <w:bookmarkStart w:id="5226" w:name="_Toc104192974"/>
      <w:bookmarkStart w:id="5227" w:name="_Toc133336360"/>
      <w:bookmarkStart w:id="5228" w:name="_Toc143984856"/>
      <w:bookmarkStart w:id="5229" w:name="_Toc144147633"/>
      <w:bookmarkStart w:id="5230" w:name="_Toc153885437"/>
      <w:bookmarkStart w:id="5231" w:name="_Toc177548980"/>
      <w:bookmarkStart w:id="5232" w:name="_Toc186725986"/>
      <w:bookmarkStart w:id="5233" w:name="_Toc192836702"/>
      <w:bookmarkStart w:id="5234" w:name="_Toc200704392"/>
      <w:r w:rsidRPr="00F11966">
        <w:t>5.6.3.9</w:t>
      </w:r>
      <w:r w:rsidRPr="00F11966">
        <w:tab/>
        <w:t>Enumeration: ReportIntervalMdt</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235" w:name="_Toc43026154"/>
      <w:bookmarkStart w:id="5236" w:name="_Toc49763688"/>
      <w:bookmarkStart w:id="5237" w:name="_Toc56754384"/>
      <w:bookmarkStart w:id="5238" w:name="_Toc88743171"/>
      <w:bookmarkStart w:id="5239" w:name="_Toc101254083"/>
      <w:bookmarkStart w:id="5240" w:name="_Toc101254522"/>
      <w:bookmarkStart w:id="5241" w:name="_Toc104112234"/>
      <w:bookmarkStart w:id="5242" w:name="_Toc104192411"/>
      <w:bookmarkStart w:id="5243" w:name="_Toc104192975"/>
      <w:bookmarkStart w:id="5244" w:name="_Toc133336361"/>
      <w:bookmarkStart w:id="5245" w:name="_Toc143984857"/>
      <w:bookmarkStart w:id="5246" w:name="_Toc144147634"/>
      <w:bookmarkStart w:id="5247" w:name="_Toc153885438"/>
      <w:bookmarkStart w:id="5248" w:name="_Toc177548981"/>
      <w:bookmarkStart w:id="5249" w:name="_Toc186725987"/>
      <w:bookmarkStart w:id="5250" w:name="_Toc192836703"/>
      <w:bookmarkStart w:id="5251" w:name="_Toc200704393"/>
      <w:r w:rsidRPr="00F11966">
        <w:t>5.6.3.10</w:t>
      </w:r>
      <w:r w:rsidRPr="00F11966">
        <w:tab/>
        <w:t>Enumeration: ReportAmountMdt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252" w:name="_Toc43026155"/>
      <w:bookmarkStart w:id="5253" w:name="_Toc49763689"/>
      <w:bookmarkStart w:id="5254" w:name="_Toc56754385"/>
      <w:bookmarkStart w:id="5255" w:name="_Toc88743172"/>
      <w:bookmarkStart w:id="5256" w:name="_Toc101254084"/>
      <w:bookmarkStart w:id="5257" w:name="_Toc101254523"/>
      <w:bookmarkStart w:id="5258" w:name="_Toc104112235"/>
      <w:bookmarkStart w:id="5259" w:name="_Toc104192412"/>
      <w:bookmarkStart w:id="5260" w:name="_Toc104192976"/>
      <w:bookmarkStart w:id="5261" w:name="_Toc133336362"/>
      <w:bookmarkStart w:id="5262" w:name="_Toc143984858"/>
      <w:bookmarkStart w:id="5263" w:name="_Toc144147635"/>
      <w:bookmarkStart w:id="5264" w:name="_Toc153885439"/>
      <w:bookmarkStart w:id="5265" w:name="_Toc177548982"/>
      <w:bookmarkStart w:id="5266" w:name="_Toc186725988"/>
      <w:bookmarkStart w:id="5267" w:name="_Toc192836704"/>
      <w:bookmarkStart w:id="5268" w:name="_Toc200704394"/>
      <w:r w:rsidRPr="00F11966">
        <w:t>5.6.3.11</w:t>
      </w:r>
      <w:r w:rsidRPr="00F11966">
        <w:tab/>
        <w:t>Enumeration: E</w:t>
      </w:r>
      <w:r w:rsidRPr="00F11966">
        <w:rPr>
          <w:lang w:eastAsia="zh-CN"/>
        </w:rPr>
        <w:t>ventForMdt</w:t>
      </w:r>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269" w:name="_Toc43026156"/>
      <w:bookmarkStart w:id="5270" w:name="_Toc49763690"/>
      <w:bookmarkStart w:id="5271" w:name="_Toc56754386"/>
      <w:bookmarkStart w:id="5272" w:name="_Toc88743173"/>
      <w:bookmarkStart w:id="5273" w:name="_Toc101254085"/>
      <w:bookmarkStart w:id="5274" w:name="_Toc101254524"/>
      <w:bookmarkStart w:id="5275" w:name="_Toc104112236"/>
      <w:bookmarkStart w:id="5276" w:name="_Toc104192413"/>
      <w:bookmarkStart w:id="5277" w:name="_Toc104192977"/>
      <w:bookmarkStart w:id="5278" w:name="_Toc133336363"/>
      <w:bookmarkStart w:id="5279" w:name="_Toc143984859"/>
      <w:bookmarkStart w:id="5280" w:name="_Toc144147636"/>
      <w:bookmarkStart w:id="5281" w:name="_Toc153885440"/>
      <w:bookmarkStart w:id="5282" w:name="_Toc177548983"/>
      <w:bookmarkStart w:id="5283" w:name="_Toc186725989"/>
      <w:bookmarkStart w:id="5284" w:name="_Toc192836705"/>
      <w:bookmarkStart w:id="5285" w:name="_Toc200704395"/>
      <w:r w:rsidRPr="00F11966">
        <w:t>5.6.3.12</w:t>
      </w:r>
      <w:r w:rsidRPr="00F11966">
        <w:tab/>
        <w:t>Enumeration: LoggingIntervalMdt</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286" w:name="_Toc43026157"/>
      <w:bookmarkStart w:id="5287" w:name="_Toc49763691"/>
      <w:bookmarkStart w:id="5288" w:name="_Toc56754387"/>
      <w:bookmarkStart w:id="5289" w:name="_Toc88743174"/>
      <w:bookmarkStart w:id="5290" w:name="_Toc101254086"/>
      <w:bookmarkStart w:id="5291" w:name="_Toc101254525"/>
      <w:bookmarkStart w:id="5292" w:name="_Toc104112237"/>
      <w:bookmarkStart w:id="5293" w:name="_Toc104192414"/>
      <w:bookmarkStart w:id="5294" w:name="_Toc104192978"/>
      <w:bookmarkStart w:id="5295" w:name="_Toc133336364"/>
      <w:bookmarkStart w:id="5296" w:name="_Toc143984860"/>
      <w:bookmarkStart w:id="5297" w:name="_Toc144147637"/>
      <w:bookmarkStart w:id="5298" w:name="_Toc153885441"/>
      <w:bookmarkStart w:id="5299" w:name="_Toc177548984"/>
      <w:bookmarkStart w:id="5300" w:name="_Toc186725990"/>
      <w:bookmarkStart w:id="5301" w:name="_Toc192836706"/>
      <w:bookmarkStart w:id="5302" w:name="_Toc200704396"/>
      <w:r w:rsidRPr="00F11966">
        <w:t>5.6.3.13</w:t>
      </w:r>
      <w:r w:rsidRPr="00F11966">
        <w:tab/>
        <w:t>Enumeration: LoggingDurationMdt</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303" w:name="_Toc43026158"/>
      <w:bookmarkStart w:id="5304" w:name="_Toc49763692"/>
      <w:bookmarkStart w:id="5305" w:name="_Toc56754388"/>
      <w:bookmarkStart w:id="5306" w:name="_Toc88743175"/>
      <w:bookmarkStart w:id="5307" w:name="_Toc101254087"/>
      <w:bookmarkStart w:id="5308" w:name="_Toc101254526"/>
      <w:bookmarkStart w:id="5309" w:name="_Toc104112238"/>
      <w:bookmarkStart w:id="5310" w:name="_Toc104192415"/>
      <w:bookmarkStart w:id="5311" w:name="_Toc104192979"/>
      <w:bookmarkStart w:id="5312" w:name="_Toc133336365"/>
      <w:bookmarkStart w:id="5313" w:name="_Toc143984861"/>
      <w:bookmarkStart w:id="5314" w:name="_Toc144147638"/>
      <w:bookmarkStart w:id="5315" w:name="_Toc153885442"/>
      <w:bookmarkStart w:id="5316" w:name="_Toc177548985"/>
      <w:bookmarkStart w:id="5317" w:name="_Toc186725991"/>
      <w:bookmarkStart w:id="5318" w:name="_Toc192836707"/>
      <w:bookmarkStart w:id="5319" w:name="_Toc200704397"/>
      <w:r w:rsidRPr="00F11966">
        <w:t>5.6.3.14</w:t>
      </w:r>
      <w:r w:rsidRPr="00F11966">
        <w:tab/>
        <w:t>Enumeration: PositioningMethodMdt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320" w:name="_Toc43026159"/>
      <w:bookmarkStart w:id="5321" w:name="_Toc49763693"/>
      <w:bookmarkStart w:id="5322" w:name="_Toc56754389"/>
      <w:bookmarkStart w:id="5323" w:name="_Toc88743176"/>
      <w:bookmarkStart w:id="5324" w:name="_Toc101254088"/>
      <w:bookmarkStart w:id="5325" w:name="_Toc101254527"/>
      <w:bookmarkStart w:id="5326" w:name="_Toc104112239"/>
      <w:bookmarkStart w:id="5327" w:name="_Toc104192416"/>
      <w:bookmarkStart w:id="5328" w:name="_Toc104192980"/>
      <w:bookmarkStart w:id="5329" w:name="_Toc133336366"/>
      <w:bookmarkStart w:id="5330" w:name="_Toc143984862"/>
      <w:bookmarkStart w:id="5331" w:name="_Toc144147639"/>
      <w:bookmarkStart w:id="5332" w:name="_Toc153885443"/>
      <w:bookmarkStart w:id="5333" w:name="_Toc177548986"/>
      <w:bookmarkStart w:id="5334" w:name="_Toc186725992"/>
      <w:bookmarkStart w:id="5335" w:name="_Toc192836708"/>
      <w:bookmarkStart w:id="5336" w:name="_Toc200704398"/>
      <w:r w:rsidRPr="00F11966">
        <w:t>5.6.3.15</w:t>
      </w:r>
      <w:r w:rsidRPr="00F11966">
        <w:tab/>
        <w:t>Enumeration: CollectionPeriodRmmLteMdt</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337" w:name="_Toc43026160"/>
      <w:bookmarkStart w:id="5338" w:name="_Toc49763694"/>
      <w:bookmarkStart w:id="5339" w:name="_Toc56754390"/>
      <w:bookmarkStart w:id="5340" w:name="_Toc88743177"/>
      <w:bookmarkStart w:id="5341" w:name="_Toc101254089"/>
      <w:bookmarkStart w:id="5342" w:name="_Toc101254528"/>
      <w:bookmarkStart w:id="5343" w:name="_Toc104112240"/>
      <w:bookmarkStart w:id="5344" w:name="_Toc104192417"/>
      <w:bookmarkStart w:id="5345" w:name="_Toc104192981"/>
      <w:bookmarkStart w:id="5346" w:name="_Toc133336367"/>
      <w:bookmarkStart w:id="5347" w:name="_Toc143984863"/>
      <w:bookmarkStart w:id="5348" w:name="_Toc144147640"/>
      <w:bookmarkStart w:id="5349" w:name="_Toc153885444"/>
      <w:bookmarkStart w:id="5350" w:name="_Toc177548987"/>
      <w:bookmarkStart w:id="5351" w:name="_Toc186725993"/>
      <w:bookmarkStart w:id="5352" w:name="_Toc192836709"/>
      <w:bookmarkStart w:id="5353" w:name="_Toc200704399"/>
      <w:r w:rsidRPr="00F11966">
        <w:t>5.6.3.16</w:t>
      </w:r>
      <w:r w:rsidRPr="00F11966">
        <w:tab/>
        <w:t>Enumeration: MeasurementPeriodLteMdt</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354" w:name="_Toc56754391"/>
      <w:bookmarkStart w:id="5355" w:name="_Toc88743178"/>
      <w:bookmarkStart w:id="5356" w:name="_Toc101254090"/>
      <w:bookmarkStart w:id="5357" w:name="_Toc101254529"/>
      <w:bookmarkStart w:id="5358" w:name="_Toc104112241"/>
      <w:bookmarkStart w:id="5359" w:name="_Toc104192418"/>
      <w:bookmarkStart w:id="5360" w:name="_Toc104192982"/>
      <w:bookmarkStart w:id="5361" w:name="_Toc133336368"/>
      <w:bookmarkStart w:id="5362" w:name="_Toc143984864"/>
      <w:bookmarkStart w:id="5363" w:name="_Toc144147641"/>
      <w:bookmarkStart w:id="5364" w:name="_Toc153885445"/>
      <w:bookmarkStart w:id="5365" w:name="_Toc177548988"/>
      <w:bookmarkStart w:id="5366" w:name="_Toc186725994"/>
      <w:bookmarkStart w:id="5367" w:name="_Toc192836710"/>
      <w:bookmarkStart w:id="5368" w:name="_Toc200704400"/>
      <w:r w:rsidRPr="00F11966">
        <w:t>5.6.3.</w:t>
      </w:r>
      <w:r>
        <w:t>17</w:t>
      </w:r>
      <w:r w:rsidRPr="00F11966">
        <w:tab/>
        <w:t>Enumeration: ReportInterval</w:t>
      </w:r>
      <w:r>
        <w:t>Nr</w:t>
      </w:r>
      <w:r w:rsidRPr="00F11966">
        <w:t>Mdt</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369" w:name="_Toc56754392"/>
      <w:bookmarkStart w:id="5370" w:name="_Toc88743179"/>
      <w:bookmarkStart w:id="5371" w:name="_Toc101254091"/>
      <w:bookmarkStart w:id="5372" w:name="_Toc101254530"/>
      <w:bookmarkStart w:id="5373" w:name="_Toc104112242"/>
      <w:bookmarkStart w:id="5374" w:name="_Toc104192419"/>
      <w:bookmarkStart w:id="5375" w:name="_Toc104192983"/>
      <w:bookmarkStart w:id="5376" w:name="_Toc133336369"/>
      <w:bookmarkStart w:id="5377" w:name="_Toc143984865"/>
      <w:bookmarkStart w:id="5378" w:name="_Toc144147642"/>
      <w:bookmarkStart w:id="5379" w:name="_Toc153885446"/>
      <w:bookmarkStart w:id="5380" w:name="_Toc177548989"/>
      <w:bookmarkStart w:id="5381" w:name="_Toc186725995"/>
      <w:bookmarkStart w:id="5382" w:name="_Toc192836711"/>
      <w:bookmarkStart w:id="5383" w:name="_Toc200704401"/>
      <w:r w:rsidRPr="00F11966">
        <w:t>5.6.3.</w:t>
      </w:r>
      <w:r>
        <w:t>18</w:t>
      </w:r>
      <w:r w:rsidRPr="00F11966">
        <w:tab/>
        <w:t>Enumeration: LoggingInterval</w:t>
      </w:r>
      <w:r>
        <w:t>Nr</w:t>
      </w:r>
      <w:r w:rsidRPr="00F11966">
        <w:t>Mdt</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384" w:name="_Toc56754393"/>
      <w:bookmarkStart w:id="5385" w:name="_Toc88743180"/>
      <w:bookmarkStart w:id="5386" w:name="_Toc101254092"/>
      <w:bookmarkStart w:id="5387" w:name="_Toc101254531"/>
      <w:bookmarkStart w:id="5388" w:name="_Toc104112243"/>
      <w:bookmarkStart w:id="5389" w:name="_Toc104192420"/>
      <w:bookmarkStart w:id="5390" w:name="_Toc104192984"/>
      <w:bookmarkStart w:id="5391" w:name="_Toc133336370"/>
      <w:bookmarkStart w:id="5392" w:name="_Toc143984866"/>
      <w:bookmarkStart w:id="5393" w:name="_Toc144147643"/>
      <w:bookmarkStart w:id="5394" w:name="_Toc153885447"/>
      <w:bookmarkStart w:id="5395" w:name="_Toc177548990"/>
      <w:bookmarkStart w:id="5396" w:name="_Toc186725996"/>
      <w:bookmarkStart w:id="5397" w:name="_Toc192836712"/>
      <w:bookmarkStart w:id="5398" w:name="_Toc200704402"/>
      <w:r w:rsidRPr="00F11966">
        <w:t>5.6.3.</w:t>
      </w:r>
      <w:r>
        <w:t>19</w:t>
      </w:r>
      <w:r w:rsidRPr="00F11966">
        <w:tab/>
        <w:t>Enumeration: CollectionPeriodRmm</w:t>
      </w:r>
      <w:r>
        <w:t>Nr</w:t>
      </w:r>
      <w:r w:rsidRPr="00F11966">
        <w:t>Mdt</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399" w:name="_Toc56754394"/>
      <w:bookmarkStart w:id="5400" w:name="_Toc88743181"/>
      <w:bookmarkStart w:id="5401" w:name="_Toc101254093"/>
      <w:bookmarkStart w:id="5402" w:name="_Toc101254532"/>
      <w:bookmarkStart w:id="5403" w:name="_Toc104112244"/>
      <w:bookmarkStart w:id="5404" w:name="_Toc104192421"/>
      <w:bookmarkStart w:id="5405" w:name="_Toc104192985"/>
      <w:bookmarkStart w:id="5406" w:name="_Toc133336371"/>
      <w:bookmarkStart w:id="5407" w:name="_Toc143984867"/>
      <w:bookmarkStart w:id="5408" w:name="_Toc144147644"/>
      <w:bookmarkStart w:id="5409" w:name="_Toc153885448"/>
      <w:bookmarkStart w:id="5410" w:name="_Toc177548991"/>
      <w:bookmarkStart w:id="5411" w:name="_Toc186725997"/>
      <w:bookmarkStart w:id="5412" w:name="_Toc192836713"/>
      <w:bookmarkStart w:id="5413" w:name="_Toc200704403"/>
      <w:r w:rsidRPr="00F11966">
        <w:t>5.6.3.</w:t>
      </w:r>
      <w:r>
        <w:t>20</w:t>
      </w:r>
      <w:r w:rsidRPr="00F11966">
        <w:tab/>
        <w:t>Enumeration: LoggingDuration</w:t>
      </w:r>
      <w:r>
        <w:t>Nr</w:t>
      </w:r>
      <w:r w:rsidRPr="00F11966">
        <w:t>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414" w:name="_Toc143984868"/>
      <w:bookmarkStart w:id="5415" w:name="_Toc144147645"/>
      <w:bookmarkStart w:id="5416" w:name="_Toc153885449"/>
      <w:bookmarkStart w:id="5417" w:name="_Toc177548992"/>
      <w:bookmarkStart w:id="5418" w:name="_Toc186725998"/>
      <w:bookmarkStart w:id="5419" w:name="_Toc192836714"/>
      <w:bookmarkStart w:id="5420" w:name="_Toc200704404"/>
      <w:r>
        <w:t>5.6.3.</w:t>
      </w:r>
      <w:r w:rsidRPr="00496DB9">
        <w:t>21</w:t>
      </w:r>
      <w:r w:rsidRPr="00BC662F">
        <w:tab/>
        <w:t xml:space="preserve">Enumeration: </w:t>
      </w:r>
      <w:r>
        <w:t>QoeServiceType</w:t>
      </w:r>
      <w:bookmarkEnd w:id="5414"/>
      <w:bookmarkEnd w:id="5415"/>
      <w:bookmarkEnd w:id="5416"/>
      <w:bookmarkEnd w:id="5417"/>
      <w:bookmarkEnd w:id="5418"/>
      <w:bookmarkEnd w:id="5419"/>
      <w:bookmarkEnd w:id="5420"/>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421" w:name="_Toc143984869"/>
      <w:bookmarkStart w:id="5422" w:name="_Toc144147646"/>
      <w:bookmarkStart w:id="5423" w:name="_Toc153885450"/>
      <w:bookmarkStart w:id="5424" w:name="_Toc177548993"/>
      <w:bookmarkStart w:id="5425" w:name="_Toc186725999"/>
      <w:bookmarkStart w:id="5426" w:name="_Toc192836715"/>
      <w:bookmarkStart w:id="5427" w:name="_Toc200704405"/>
      <w:r>
        <w:lastRenderedPageBreak/>
        <w:t>5.6.3.</w:t>
      </w:r>
      <w:r w:rsidRPr="00496DB9">
        <w:t>22</w:t>
      </w:r>
      <w:r w:rsidRPr="00BC662F">
        <w:tab/>
        <w:t xml:space="preserve">Enumeration: </w:t>
      </w:r>
      <w:r>
        <w:t>AvailableRanVisibleQoeMetric</w:t>
      </w:r>
      <w:bookmarkEnd w:id="5421"/>
      <w:bookmarkEnd w:id="5422"/>
      <w:bookmarkEnd w:id="5423"/>
      <w:bookmarkEnd w:id="5424"/>
      <w:bookmarkEnd w:id="5425"/>
      <w:bookmarkEnd w:id="5426"/>
      <w:bookmarkEnd w:id="542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428" w:name="_Toc177548994"/>
      <w:bookmarkStart w:id="5429" w:name="_Toc186726000"/>
      <w:bookmarkStart w:id="5430" w:name="_Toc192836716"/>
      <w:bookmarkStart w:id="5431" w:name="_Toc200704406"/>
      <w:r w:rsidRPr="00F11966">
        <w:t>5.6.3.</w:t>
      </w:r>
      <w:r w:rsidRPr="003423DA">
        <w:rPr>
          <w:lang w:eastAsia="zh-CN"/>
        </w:rPr>
        <w:t>23</w:t>
      </w:r>
      <w:r w:rsidRPr="00F11966">
        <w:tab/>
        <w:t xml:space="preserve">Enumeration: </w:t>
      </w:r>
      <w:r>
        <w:rPr>
          <w:rFonts w:hint="eastAsia"/>
          <w:lang w:eastAsia="zh-CN"/>
        </w:rPr>
        <w:t>MeasurementType</w:t>
      </w:r>
      <w:bookmarkEnd w:id="5428"/>
      <w:bookmarkEnd w:id="5429"/>
      <w:bookmarkEnd w:id="5430"/>
      <w:bookmarkEnd w:id="5431"/>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432"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43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433" w:name="_Toc177548995"/>
      <w:bookmarkStart w:id="5434" w:name="_Toc186726001"/>
      <w:bookmarkStart w:id="5435" w:name="_Toc192836717"/>
      <w:bookmarkStart w:id="5436" w:name="_Toc56754146"/>
      <w:bookmarkStart w:id="5437" w:name="_Toc161913721"/>
      <w:bookmarkStart w:id="5438" w:name="_Toc162419816"/>
      <w:bookmarkStart w:id="5439" w:name="_Toc200704407"/>
      <w:r w:rsidRPr="00F11966">
        <w:t>5.6.3.</w:t>
      </w:r>
      <w:r w:rsidRPr="00367F70">
        <w:t>24</w:t>
      </w:r>
      <w:r w:rsidRPr="00F11966">
        <w:tab/>
        <w:t xml:space="preserve">Enumeration: </w:t>
      </w:r>
      <w:r>
        <w:rPr>
          <w:lang w:eastAsia="zh-CN"/>
        </w:rPr>
        <w:t>Bluetooth</w:t>
      </w:r>
      <w:r>
        <w:t>Rssi</w:t>
      </w:r>
      <w:bookmarkEnd w:id="5433"/>
      <w:bookmarkEnd w:id="5434"/>
      <w:bookmarkEnd w:id="5435"/>
      <w:bookmarkEnd w:id="5439"/>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440" w:name="_Toc177548996"/>
      <w:bookmarkStart w:id="5441" w:name="_Toc186726002"/>
      <w:bookmarkStart w:id="5442" w:name="_Toc192836718"/>
      <w:bookmarkStart w:id="5443" w:name="_Toc200704408"/>
      <w:r w:rsidRPr="00F11966">
        <w:t>5.6.3.</w:t>
      </w:r>
      <w:r w:rsidRPr="00367F70">
        <w:t>2</w:t>
      </w:r>
      <w:r>
        <w:t>5</w:t>
      </w:r>
      <w:r w:rsidRPr="00F11966">
        <w:tab/>
        <w:t xml:space="preserve">Enumeration: </w:t>
      </w:r>
      <w:r>
        <w:t>WlanRssi</w:t>
      </w:r>
      <w:bookmarkEnd w:id="5440"/>
      <w:bookmarkEnd w:id="5441"/>
      <w:bookmarkEnd w:id="5442"/>
      <w:bookmarkEnd w:id="5443"/>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444" w:name="_Toc177548997"/>
      <w:bookmarkStart w:id="5445" w:name="_Toc186726003"/>
      <w:bookmarkStart w:id="5446" w:name="_Toc192836719"/>
      <w:bookmarkStart w:id="5447" w:name="_Toc200704409"/>
      <w:r w:rsidRPr="00F11966">
        <w:t>5.6.3.</w:t>
      </w:r>
      <w:r w:rsidRPr="00367F70">
        <w:t>26</w:t>
      </w:r>
      <w:r w:rsidRPr="00F11966">
        <w:tab/>
        <w:t xml:space="preserve">Enumeration: </w:t>
      </w:r>
      <w:r>
        <w:rPr>
          <w:rFonts w:hint="eastAsia"/>
          <w:lang w:eastAsia="zh-CN"/>
        </w:rPr>
        <w:t>W</w:t>
      </w:r>
      <w:r>
        <w:rPr>
          <w:lang w:eastAsia="zh-CN"/>
        </w:rPr>
        <w:t>lanRtt</w:t>
      </w:r>
      <w:bookmarkEnd w:id="5444"/>
      <w:bookmarkEnd w:id="5445"/>
      <w:bookmarkEnd w:id="5446"/>
      <w:bookmarkEnd w:id="544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436"/>
      <w:bookmarkEnd w:id="5437"/>
      <w:bookmarkEnd w:id="5438"/>
    </w:tbl>
    <w:p w14:paraId="5D100DB2" w14:textId="77777777" w:rsidR="002933AC" w:rsidRPr="00496DB9" w:rsidRDefault="002933AC" w:rsidP="00E92CBF"/>
    <w:p w14:paraId="4BEA577B" w14:textId="77777777" w:rsidR="00E92CBF" w:rsidRPr="00F11966" w:rsidRDefault="00E92CBF" w:rsidP="00D362EB">
      <w:pPr>
        <w:pStyle w:val="Heading3"/>
      </w:pPr>
      <w:bookmarkStart w:id="5448" w:name="_Toc24925915"/>
      <w:bookmarkStart w:id="5449" w:name="_Toc24926093"/>
      <w:bookmarkStart w:id="5450" w:name="_Toc24926269"/>
      <w:bookmarkStart w:id="5451" w:name="_Toc33964129"/>
      <w:bookmarkStart w:id="5452" w:name="_Toc33980896"/>
      <w:bookmarkStart w:id="5453" w:name="_Toc36462697"/>
      <w:bookmarkStart w:id="5454" w:name="_Toc36462893"/>
      <w:bookmarkStart w:id="5455" w:name="_Toc43026161"/>
      <w:bookmarkStart w:id="5456" w:name="_Toc49763695"/>
      <w:bookmarkStart w:id="5457" w:name="_Toc56754395"/>
      <w:bookmarkStart w:id="5458" w:name="_Toc88743182"/>
      <w:bookmarkStart w:id="5459" w:name="_Toc101254094"/>
      <w:bookmarkStart w:id="5460" w:name="_Toc101254533"/>
      <w:bookmarkStart w:id="5461" w:name="_Toc104112245"/>
      <w:bookmarkStart w:id="5462" w:name="_Toc104192422"/>
      <w:bookmarkStart w:id="5463" w:name="_Toc104192986"/>
      <w:bookmarkStart w:id="5464" w:name="_Toc133336372"/>
      <w:bookmarkStart w:id="5465" w:name="_Toc143984870"/>
      <w:bookmarkStart w:id="5466" w:name="_Toc144147647"/>
      <w:bookmarkStart w:id="5467" w:name="_Toc153885451"/>
      <w:bookmarkStart w:id="5468" w:name="_Toc177548998"/>
      <w:bookmarkStart w:id="5469" w:name="_Toc186726004"/>
      <w:bookmarkStart w:id="5470" w:name="_Toc192836720"/>
      <w:bookmarkStart w:id="5471" w:name="_Toc200704410"/>
      <w:r w:rsidRPr="00F11966">
        <w:lastRenderedPageBreak/>
        <w:t>5.6.4</w:t>
      </w:r>
      <w:r w:rsidRPr="00F11966">
        <w:tab/>
        <w:t>Structured Data Types</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782AE026" w14:textId="77777777" w:rsidR="00E92CBF" w:rsidRPr="00F11966" w:rsidRDefault="00E92CBF" w:rsidP="00D362EB">
      <w:pPr>
        <w:pStyle w:val="Heading4"/>
      </w:pPr>
      <w:bookmarkStart w:id="5472" w:name="_Toc24925916"/>
      <w:bookmarkStart w:id="5473" w:name="_Toc24926094"/>
      <w:bookmarkStart w:id="5474" w:name="_Toc24926270"/>
      <w:bookmarkStart w:id="5475" w:name="_Toc33964130"/>
      <w:bookmarkStart w:id="5476" w:name="_Toc33980897"/>
      <w:bookmarkStart w:id="5477" w:name="_Toc36462698"/>
      <w:bookmarkStart w:id="5478" w:name="_Toc36462894"/>
      <w:bookmarkStart w:id="5479" w:name="_Toc43026162"/>
      <w:bookmarkStart w:id="5480" w:name="_Toc49763696"/>
      <w:bookmarkStart w:id="5481" w:name="_Toc56754396"/>
      <w:bookmarkStart w:id="5482" w:name="_Toc88743183"/>
      <w:bookmarkStart w:id="5483" w:name="_Toc101254095"/>
      <w:bookmarkStart w:id="5484" w:name="_Toc101254534"/>
      <w:bookmarkStart w:id="5485" w:name="_Toc104112246"/>
      <w:bookmarkStart w:id="5486" w:name="_Toc104192423"/>
      <w:bookmarkStart w:id="5487" w:name="_Toc104192987"/>
      <w:bookmarkStart w:id="5488" w:name="_Toc133336373"/>
      <w:bookmarkStart w:id="5489" w:name="_Toc143984871"/>
      <w:bookmarkStart w:id="5490" w:name="_Toc144147648"/>
      <w:bookmarkStart w:id="5491" w:name="_Toc153885452"/>
      <w:bookmarkStart w:id="5492" w:name="_Toc177548999"/>
      <w:bookmarkStart w:id="5493" w:name="_Toc186726005"/>
      <w:bookmarkStart w:id="5494" w:name="_Toc192836721"/>
      <w:bookmarkStart w:id="5495" w:name="_Toc200704411"/>
      <w:r w:rsidRPr="00F11966">
        <w:t>5.6.4.1</w:t>
      </w:r>
      <w:r w:rsidRPr="00F11966">
        <w:tab/>
        <w:t>Type: TraceData</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496" w:name="_Toc43026163"/>
      <w:bookmarkStart w:id="5497" w:name="_Toc49763697"/>
      <w:bookmarkStart w:id="5498" w:name="_Toc56754397"/>
      <w:bookmarkStart w:id="5499" w:name="_Toc88743184"/>
      <w:bookmarkStart w:id="5500" w:name="_Toc101254096"/>
      <w:bookmarkStart w:id="5501" w:name="_Toc101254535"/>
      <w:bookmarkStart w:id="5502" w:name="_Toc104112247"/>
      <w:bookmarkStart w:id="5503" w:name="_Toc104192424"/>
      <w:bookmarkStart w:id="5504" w:name="_Toc104192988"/>
      <w:bookmarkStart w:id="5505" w:name="_Toc133336374"/>
      <w:bookmarkStart w:id="5506" w:name="_Toc143984872"/>
      <w:bookmarkStart w:id="5507" w:name="_Toc144147649"/>
      <w:bookmarkStart w:id="5508" w:name="_Toc153885453"/>
      <w:bookmarkStart w:id="5509" w:name="_Toc177549000"/>
      <w:bookmarkStart w:id="5510" w:name="_Toc186726006"/>
      <w:bookmarkStart w:id="5511" w:name="_Toc192836722"/>
      <w:bookmarkStart w:id="5512" w:name="_Toc200704412"/>
      <w:r w:rsidRPr="00F11966">
        <w:lastRenderedPageBreak/>
        <w:t>5.6.4.2</w:t>
      </w:r>
      <w:r w:rsidRPr="00F11966">
        <w:tab/>
        <w:t>Type: MdtConfiguration</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513" w:name="_Toc43026164"/>
      <w:bookmarkStart w:id="5514" w:name="_Toc49763698"/>
      <w:bookmarkStart w:id="5515" w:name="_Toc56754398"/>
      <w:bookmarkStart w:id="5516" w:name="_Toc88743185"/>
      <w:bookmarkStart w:id="5517" w:name="_Toc101254097"/>
      <w:bookmarkStart w:id="5518" w:name="_Toc101254536"/>
      <w:bookmarkStart w:id="5519" w:name="_Toc104112248"/>
      <w:bookmarkStart w:id="5520" w:name="_Toc104192425"/>
      <w:bookmarkStart w:id="5521" w:name="_Toc104192989"/>
      <w:bookmarkStart w:id="5522" w:name="_Toc133336375"/>
      <w:bookmarkStart w:id="5523" w:name="_Toc143984873"/>
      <w:bookmarkStart w:id="5524" w:name="_Toc144147650"/>
      <w:bookmarkStart w:id="5525" w:name="_Toc153885454"/>
      <w:bookmarkStart w:id="5526" w:name="_Toc177549001"/>
      <w:bookmarkStart w:id="5527" w:name="_Toc186726007"/>
      <w:bookmarkStart w:id="5528" w:name="_Toc192836723"/>
      <w:bookmarkStart w:id="5529" w:name="_Toc200704413"/>
      <w:r w:rsidRPr="00F11966">
        <w:lastRenderedPageBreak/>
        <w:t>5.6.4.3</w:t>
      </w:r>
      <w:r w:rsidRPr="00F11966">
        <w:tab/>
        <w:t>Type: AreaScope</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530" w:name="_Toc43026165"/>
      <w:bookmarkStart w:id="5531" w:name="_Toc49763699"/>
      <w:bookmarkStart w:id="5532" w:name="_Toc56754399"/>
      <w:bookmarkStart w:id="5533" w:name="_Toc88743186"/>
      <w:bookmarkStart w:id="5534" w:name="_Toc101254098"/>
      <w:bookmarkStart w:id="5535" w:name="_Toc101254537"/>
      <w:bookmarkStart w:id="5536" w:name="_Toc104112249"/>
      <w:bookmarkStart w:id="5537" w:name="_Toc104192426"/>
      <w:bookmarkStart w:id="5538" w:name="_Toc104192990"/>
      <w:bookmarkStart w:id="5539" w:name="_Toc133336376"/>
      <w:bookmarkStart w:id="5540" w:name="_Toc143984874"/>
      <w:bookmarkStart w:id="5541" w:name="_Toc144147651"/>
      <w:bookmarkStart w:id="5542" w:name="_Toc153885455"/>
      <w:bookmarkStart w:id="5543" w:name="_Toc177549002"/>
      <w:bookmarkStart w:id="5544" w:name="_Toc186726008"/>
      <w:bookmarkStart w:id="5545" w:name="_Toc192836724"/>
      <w:bookmarkStart w:id="5546" w:name="_Toc200704414"/>
      <w:r w:rsidRPr="00F11966">
        <w:t>5.6.4.</w:t>
      </w:r>
      <w:r w:rsidR="00E574B8" w:rsidRPr="00F11966">
        <w:t>4</w:t>
      </w:r>
      <w:r w:rsidRPr="00F11966">
        <w:tab/>
        <w:t xml:space="preserve">Type: </w:t>
      </w:r>
      <w:r w:rsidRPr="00F11966">
        <w:rPr>
          <w:lang w:eastAsia="zh-CN"/>
        </w:rPr>
        <w:t>TacInfo</w:t>
      </w:r>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547" w:name="_Toc43026166"/>
      <w:bookmarkStart w:id="5548" w:name="_Toc49763700"/>
      <w:bookmarkStart w:id="5549" w:name="_Toc56754400"/>
      <w:bookmarkStart w:id="5550" w:name="_Toc88743187"/>
      <w:bookmarkStart w:id="5551" w:name="_Toc101254099"/>
      <w:bookmarkStart w:id="5552" w:name="_Toc101254538"/>
      <w:bookmarkStart w:id="5553" w:name="_Toc104112250"/>
      <w:bookmarkStart w:id="5554" w:name="_Toc104192427"/>
      <w:bookmarkStart w:id="5555" w:name="_Toc104192991"/>
      <w:bookmarkStart w:id="5556" w:name="_Toc133336377"/>
      <w:bookmarkStart w:id="5557" w:name="_Toc143984875"/>
      <w:bookmarkStart w:id="5558" w:name="_Toc144147652"/>
      <w:bookmarkStart w:id="5559" w:name="_Toc153885456"/>
      <w:bookmarkStart w:id="5560" w:name="_Toc177549003"/>
      <w:bookmarkStart w:id="5561" w:name="_Toc186726009"/>
      <w:bookmarkStart w:id="5562" w:name="_Toc192836725"/>
      <w:bookmarkStart w:id="5563" w:name="_Toc200704415"/>
      <w:r w:rsidRPr="00F11966">
        <w:t>5.6.4.</w:t>
      </w:r>
      <w:r w:rsidR="00E574B8" w:rsidRPr="00F11966">
        <w:t>5</w:t>
      </w:r>
      <w:r w:rsidRPr="00F11966">
        <w:tab/>
        <w:t>Type: MbsfnArea</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564" w:name="_Toc56754401"/>
      <w:bookmarkStart w:id="5565" w:name="_Toc88743188"/>
      <w:bookmarkStart w:id="5566" w:name="_Toc101254100"/>
      <w:bookmarkStart w:id="5567" w:name="_Toc101254539"/>
      <w:bookmarkStart w:id="5568" w:name="_Toc104112251"/>
      <w:bookmarkStart w:id="5569" w:name="_Toc104192428"/>
      <w:bookmarkStart w:id="5570" w:name="_Toc104192992"/>
      <w:bookmarkStart w:id="5571" w:name="_Toc133336378"/>
      <w:bookmarkStart w:id="5572" w:name="_Toc143984876"/>
      <w:bookmarkStart w:id="5573" w:name="_Toc144147653"/>
      <w:bookmarkStart w:id="5574" w:name="_Toc153885457"/>
      <w:bookmarkStart w:id="5575" w:name="_Toc177549004"/>
      <w:bookmarkStart w:id="5576" w:name="_Toc186726010"/>
      <w:bookmarkStart w:id="5577" w:name="_Toc192836726"/>
      <w:bookmarkStart w:id="5578" w:name="_Toc200704416"/>
      <w:r w:rsidRPr="00F11966">
        <w:lastRenderedPageBreak/>
        <w:t>5.6.4.</w:t>
      </w:r>
      <w:r>
        <w:t>6</w:t>
      </w:r>
      <w:r w:rsidRPr="00F11966">
        <w:tab/>
        <w:t xml:space="preserve">Type: </w:t>
      </w:r>
      <w:r>
        <w:t>InterFreqTargetInfo</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579" w:name="_Toc143984877"/>
      <w:bookmarkStart w:id="5580" w:name="_Toc144147654"/>
      <w:bookmarkStart w:id="5581" w:name="_Toc153885458"/>
      <w:bookmarkStart w:id="5582" w:name="_Toc177549005"/>
      <w:bookmarkStart w:id="5583" w:name="_Toc186726011"/>
      <w:bookmarkStart w:id="5584" w:name="_Toc192836727"/>
      <w:bookmarkStart w:id="5585" w:name="_Toc200704417"/>
      <w:r w:rsidRPr="00F11966">
        <w:lastRenderedPageBreak/>
        <w:t>5.6.4.</w:t>
      </w:r>
      <w:r>
        <w:t>7</w:t>
      </w:r>
      <w:r w:rsidRPr="00F11966">
        <w:tab/>
        <w:t xml:space="preserve">Type: </w:t>
      </w:r>
      <w:r>
        <w:t>Qmc</w:t>
      </w:r>
      <w:r w:rsidRPr="00F11966">
        <w:t>Config</w:t>
      </w:r>
      <w:r>
        <w:t>Info</w:t>
      </w:r>
      <w:bookmarkEnd w:id="5579"/>
      <w:bookmarkEnd w:id="5580"/>
      <w:bookmarkEnd w:id="5581"/>
      <w:bookmarkEnd w:id="5582"/>
      <w:bookmarkEnd w:id="5583"/>
      <w:bookmarkEnd w:id="5584"/>
      <w:bookmarkEnd w:id="5585"/>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586"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586"/>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587" w:name="_Toc143984878"/>
      <w:bookmarkStart w:id="5588" w:name="_Toc144147655"/>
      <w:bookmarkStart w:id="5589" w:name="_Toc153885459"/>
      <w:bookmarkStart w:id="5590" w:name="_Toc177549006"/>
      <w:bookmarkStart w:id="5591" w:name="_Toc186726012"/>
      <w:bookmarkStart w:id="5592" w:name="_Toc192836728"/>
      <w:bookmarkStart w:id="5593" w:name="_Toc200704418"/>
      <w:r w:rsidRPr="00F11966">
        <w:lastRenderedPageBreak/>
        <w:t>5.6.4.</w:t>
      </w:r>
      <w:r>
        <w:t>8</w:t>
      </w:r>
      <w:r w:rsidRPr="00F11966">
        <w:tab/>
        <w:t xml:space="preserve">Type: </w:t>
      </w:r>
      <w:r>
        <w:t>Qmc</w:t>
      </w:r>
      <w:r w:rsidRPr="00F11966">
        <w:t>AreaScope</w:t>
      </w:r>
      <w:bookmarkEnd w:id="5587"/>
      <w:bookmarkEnd w:id="5588"/>
      <w:bookmarkEnd w:id="5589"/>
      <w:bookmarkEnd w:id="5590"/>
      <w:bookmarkEnd w:id="5591"/>
      <w:bookmarkEnd w:id="5592"/>
      <w:bookmarkEnd w:id="559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594" w:name="_Toc143984879"/>
      <w:bookmarkStart w:id="5595" w:name="_Toc144147656"/>
      <w:bookmarkStart w:id="5596" w:name="_Toc153885460"/>
      <w:bookmarkStart w:id="5597" w:name="_Toc177549007"/>
      <w:bookmarkStart w:id="5598" w:name="_Toc186726013"/>
      <w:bookmarkStart w:id="5599" w:name="_Toc192836729"/>
      <w:bookmarkStart w:id="5600" w:name="_Toc200704419"/>
      <w:r w:rsidRPr="00F11966">
        <w:t>5.6.4.</w:t>
      </w:r>
      <w:r>
        <w:t>9</w:t>
      </w:r>
      <w:r w:rsidRPr="00F11966">
        <w:tab/>
        <w:t xml:space="preserve">Type: </w:t>
      </w:r>
      <w:r>
        <w:t>QoeTarget</w:t>
      </w:r>
      <w:bookmarkEnd w:id="5594"/>
      <w:bookmarkEnd w:id="5595"/>
      <w:bookmarkEnd w:id="5596"/>
      <w:bookmarkEnd w:id="5597"/>
      <w:bookmarkEnd w:id="5598"/>
      <w:bookmarkEnd w:id="5599"/>
      <w:bookmarkEnd w:id="5600"/>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601" w:name="_Toc177549008"/>
      <w:bookmarkStart w:id="5602" w:name="_Toc186726014"/>
      <w:bookmarkStart w:id="5603" w:name="_Toc192836730"/>
      <w:bookmarkStart w:id="5604" w:name="_Toc20070442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601"/>
      <w:bookmarkEnd w:id="5602"/>
      <w:bookmarkEnd w:id="5603"/>
      <w:bookmarkEnd w:id="560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605" w:name="_Toc177549009"/>
      <w:bookmarkStart w:id="5606" w:name="_Toc186726015"/>
      <w:bookmarkStart w:id="5607" w:name="_Toc192836731"/>
      <w:bookmarkStart w:id="5608" w:name="_Toc200704421"/>
      <w:r w:rsidRPr="00F11966">
        <w:t>5.6.4.</w:t>
      </w:r>
      <w:r>
        <w:t>11</w:t>
      </w:r>
      <w:r w:rsidRPr="00F11966">
        <w:tab/>
        <w:t xml:space="preserve">Type: </w:t>
      </w:r>
      <w:r>
        <w:t>Nid</w:t>
      </w:r>
      <w:r w:rsidRPr="00F11966">
        <w:rPr>
          <w:lang w:eastAsia="zh-CN"/>
        </w:rPr>
        <w:t>Info</w:t>
      </w:r>
      <w:bookmarkEnd w:id="5605"/>
      <w:bookmarkEnd w:id="5606"/>
      <w:bookmarkEnd w:id="5607"/>
      <w:bookmarkEnd w:id="5608"/>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609" w:name="_Toc177549010"/>
      <w:bookmarkStart w:id="5610" w:name="_Toc186726016"/>
      <w:bookmarkStart w:id="5611" w:name="_Toc192836732"/>
      <w:bookmarkStart w:id="5612" w:name="_Toc20070442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609"/>
      <w:bookmarkEnd w:id="5610"/>
      <w:bookmarkEnd w:id="5611"/>
      <w:bookmarkEnd w:id="5612"/>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613" w:name="_Toc177549011"/>
      <w:bookmarkStart w:id="5614" w:name="_Toc186726017"/>
      <w:bookmarkStart w:id="5615" w:name="_Toc192836733"/>
      <w:bookmarkStart w:id="5616" w:name="_Toc20070442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613"/>
      <w:bookmarkEnd w:id="5614"/>
      <w:bookmarkEnd w:id="5615"/>
      <w:bookmarkEnd w:id="561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617" w:name="_Toc177549012"/>
      <w:bookmarkStart w:id="5618" w:name="_Toc186726018"/>
      <w:bookmarkStart w:id="5619" w:name="_Toc192836734"/>
      <w:bookmarkStart w:id="5620" w:name="_Hlk166488999"/>
      <w:bookmarkStart w:id="5621" w:name="_Toc20070442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617"/>
      <w:bookmarkEnd w:id="5618"/>
      <w:bookmarkEnd w:id="5619"/>
      <w:bookmarkEnd w:id="5621"/>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620"/>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622" w:name="_Toc177549013"/>
      <w:bookmarkStart w:id="5623" w:name="_Toc186726019"/>
      <w:bookmarkStart w:id="5624" w:name="_Toc192836735"/>
      <w:bookmarkStart w:id="5625" w:name="_Toc20070442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622"/>
      <w:bookmarkEnd w:id="5623"/>
      <w:bookmarkEnd w:id="5624"/>
      <w:bookmarkEnd w:id="5625"/>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626" w:name="_Toc177549014"/>
      <w:bookmarkStart w:id="5627" w:name="_Toc186726020"/>
      <w:bookmarkStart w:id="5628" w:name="_Toc192836736"/>
      <w:bookmarkStart w:id="5629" w:name="_Toc20070442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626"/>
      <w:bookmarkEnd w:id="5627"/>
      <w:bookmarkEnd w:id="5628"/>
      <w:bookmarkEnd w:id="562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630" w:name="_Toc56754169"/>
      <w:bookmarkStart w:id="5631" w:name="_Toc161913744"/>
      <w:bookmarkStart w:id="5632" w:name="_Toc162419839"/>
      <w:bookmarkStart w:id="5633" w:name="_Toc177549015"/>
      <w:bookmarkStart w:id="5634" w:name="_Toc186726021"/>
      <w:bookmarkStart w:id="5635" w:name="_Toc192836737"/>
      <w:bookmarkStart w:id="5636" w:name="_Toc200704427"/>
      <w:r w:rsidRPr="00F11966">
        <w:lastRenderedPageBreak/>
        <w:t>5.6.4.</w:t>
      </w:r>
      <w:r w:rsidRPr="00DF12C3">
        <w:t>17</w:t>
      </w:r>
      <w:r w:rsidRPr="00F11966">
        <w:tab/>
        <w:t xml:space="preserve">Type: </w:t>
      </w:r>
      <w:bookmarkEnd w:id="5630"/>
      <w:bookmarkEnd w:id="5631"/>
      <w:bookmarkEnd w:id="5632"/>
      <w:r>
        <w:rPr>
          <w:lang w:eastAsia="zh-CN"/>
        </w:rPr>
        <w:t>Bluetooth</w:t>
      </w:r>
      <w:r w:rsidRPr="00F11966">
        <w:t>Measurement</w:t>
      </w:r>
      <w:bookmarkEnd w:id="5633"/>
      <w:bookmarkEnd w:id="5634"/>
      <w:bookmarkEnd w:id="5635"/>
      <w:bookmarkEnd w:id="5636"/>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637" w:name="_Toc177549016"/>
      <w:bookmarkStart w:id="5638" w:name="_Toc186726022"/>
      <w:bookmarkStart w:id="5639" w:name="_Toc192836738"/>
      <w:bookmarkStart w:id="5640" w:name="_Toc200704428"/>
      <w:r w:rsidRPr="00F11966">
        <w:t>5.6.4.</w:t>
      </w:r>
      <w:r w:rsidRPr="00DF12C3">
        <w:t>18</w:t>
      </w:r>
      <w:r w:rsidRPr="00F11966">
        <w:tab/>
        <w:t xml:space="preserve">Type: </w:t>
      </w:r>
      <w:r>
        <w:rPr>
          <w:lang w:eastAsia="zh-CN"/>
        </w:rPr>
        <w:t>Wlan</w:t>
      </w:r>
      <w:r w:rsidRPr="00F11966">
        <w:t>Measurement</w:t>
      </w:r>
      <w:bookmarkEnd w:id="5637"/>
      <w:bookmarkEnd w:id="5638"/>
      <w:bookmarkEnd w:id="5639"/>
      <w:bookmarkEnd w:id="5640"/>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641" w:name="_Toc177549017"/>
      <w:bookmarkStart w:id="5642" w:name="_Toc186726023"/>
      <w:bookmarkStart w:id="5643" w:name="_Toc192836739"/>
      <w:bookmarkStart w:id="5644" w:name="_Toc200704429"/>
      <w:r w:rsidRPr="00F11966">
        <w:t>5.6.4.</w:t>
      </w:r>
      <w:r w:rsidRPr="00DF12C3">
        <w:t>19</w:t>
      </w:r>
      <w:r w:rsidRPr="00F11966">
        <w:tab/>
        <w:t xml:space="preserve">Type: </w:t>
      </w:r>
      <w:r>
        <w:rPr>
          <w:lang w:eastAsia="zh-CN"/>
        </w:rPr>
        <w:t>Measurement</w:t>
      </w:r>
      <w:r>
        <w:t>Name</w:t>
      </w:r>
      <w:bookmarkEnd w:id="5641"/>
      <w:bookmarkEnd w:id="5642"/>
      <w:bookmarkEnd w:id="5643"/>
      <w:bookmarkEnd w:id="5644"/>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645" w:name="_Toc186726024"/>
      <w:bookmarkStart w:id="5646" w:name="_Toc192836740"/>
      <w:bookmarkStart w:id="5647" w:name="_Toc200704430"/>
      <w:r w:rsidRPr="00F11966">
        <w:t>5.6.4.</w:t>
      </w:r>
      <w:r>
        <w:t>20</w:t>
      </w:r>
      <w:r w:rsidRPr="00F11966">
        <w:tab/>
        <w:t xml:space="preserve">Type: </w:t>
      </w:r>
      <w:r>
        <w:t>Slice</w:t>
      </w:r>
      <w:r w:rsidRPr="00F11966">
        <w:t>Scope</w:t>
      </w:r>
      <w:r>
        <w:t>PerPlmn</w:t>
      </w:r>
      <w:bookmarkEnd w:id="5645"/>
      <w:bookmarkEnd w:id="5646"/>
      <w:bookmarkEnd w:id="5647"/>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648" w:name="_Toc24925917"/>
      <w:bookmarkStart w:id="5649" w:name="_Toc24926095"/>
      <w:bookmarkStart w:id="5650" w:name="_Toc24926271"/>
      <w:bookmarkStart w:id="5651" w:name="_Toc33964131"/>
      <w:bookmarkStart w:id="5652" w:name="_Toc33980898"/>
      <w:bookmarkStart w:id="5653" w:name="_Toc36462699"/>
      <w:bookmarkStart w:id="5654" w:name="_Toc36462895"/>
      <w:bookmarkStart w:id="5655" w:name="_Toc43026167"/>
      <w:bookmarkStart w:id="5656" w:name="_Toc49763701"/>
      <w:bookmarkStart w:id="5657" w:name="_Toc56754402"/>
      <w:bookmarkStart w:id="5658" w:name="_Toc88743189"/>
      <w:bookmarkStart w:id="5659" w:name="_Toc101254101"/>
      <w:bookmarkStart w:id="5660" w:name="_Toc101254540"/>
      <w:bookmarkStart w:id="5661" w:name="_Toc104112252"/>
      <w:bookmarkStart w:id="5662" w:name="_Toc104192429"/>
      <w:bookmarkStart w:id="5663" w:name="_Toc104192993"/>
      <w:bookmarkStart w:id="5664" w:name="_Toc133336379"/>
      <w:bookmarkStart w:id="5665" w:name="_Toc143984880"/>
      <w:bookmarkStart w:id="5666" w:name="_Toc144147657"/>
      <w:bookmarkStart w:id="5667" w:name="_Toc153885461"/>
      <w:bookmarkStart w:id="5668" w:name="_Toc177549018"/>
      <w:bookmarkStart w:id="5669" w:name="_Toc186726025"/>
      <w:bookmarkStart w:id="5670" w:name="_Toc192836741"/>
      <w:bookmarkStart w:id="5671" w:name="_Toc200704431"/>
      <w:r w:rsidRPr="00F11966">
        <w:lastRenderedPageBreak/>
        <w:t>5.7</w:t>
      </w:r>
      <w:r w:rsidRPr="00F11966">
        <w:tab/>
        <w:t>Data Types related to 5G Operator Determined Barring</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018D8373" w14:textId="77777777" w:rsidR="00E92CBF" w:rsidRPr="00F11966" w:rsidRDefault="00E92CBF" w:rsidP="00D362EB">
      <w:pPr>
        <w:pStyle w:val="Heading3"/>
      </w:pPr>
      <w:bookmarkStart w:id="5672" w:name="_Toc24925918"/>
      <w:bookmarkStart w:id="5673" w:name="_Toc24926096"/>
      <w:bookmarkStart w:id="5674" w:name="_Toc24926272"/>
      <w:bookmarkStart w:id="5675" w:name="_Toc33964132"/>
      <w:bookmarkStart w:id="5676" w:name="_Toc33980899"/>
      <w:bookmarkStart w:id="5677" w:name="_Toc36462700"/>
      <w:bookmarkStart w:id="5678" w:name="_Toc36462896"/>
      <w:bookmarkStart w:id="5679" w:name="_Toc43026168"/>
      <w:bookmarkStart w:id="5680" w:name="_Toc49763702"/>
      <w:bookmarkStart w:id="5681" w:name="_Toc56754403"/>
      <w:bookmarkStart w:id="5682" w:name="_Toc88743190"/>
      <w:bookmarkStart w:id="5683" w:name="_Toc101254102"/>
      <w:bookmarkStart w:id="5684" w:name="_Toc101254541"/>
      <w:bookmarkStart w:id="5685" w:name="_Toc104112253"/>
      <w:bookmarkStart w:id="5686" w:name="_Toc104192430"/>
      <w:bookmarkStart w:id="5687" w:name="_Toc104192994"/>
      <w:bookmarkStart w:id="5688" w:name="_Toc133336380"/>
      <w:bookmarkStart w:id="5689" w:name="_Toc143984881"/>
      <w:bookmarkStart w:id="5690" w:name="_Toc144147658"/>
      <w:bookmarkStart w:id="5691" w:name="_Toc153885462"/>
      <w:bookmarkStart w:id="5692" w:name="_Toc177549019"/>
      <w:bookmarkStart w:id="5693" w:name="_Toc186726026"/>
      <w:bookmarkStart w:id="5694" w:name="_Toc192836742"/>
      <w:bookmarkStart w:id="5695" w:name="_Toc200704432"/>
      <w:r w:rsidRPr="00F11966">
        <w:t>5.7.1</w:t>
      </w:r>
      <w:r w:rsidRPr="00F11966">
        <w:tab/>
        <w:t>Introduction</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696" w:name="_Toc24925919"/>
      <w:bookmarkStart w:id="5697" w:name="_Toc24926097"/>
      <w:bookmarkStart w:id="5698" w:name="_Toc24926273"/>
      <w:bookmarkStart w:id="5699" w:name="_Toc33964133"/>
      <w:bookmarkStart w:id="5700" w:name="_Toc33980900"/>
      <w:bookmarkStart w:id="5701" w:name="_Toc36462701"/>
      <w:bookmarkStart w:id="5702" w:name="_Toc36462897"/>
      <w:bookmarkStart w:id="5703" w:name="_Toc43026169"/>
      <w:bookmarkStart w:id="5704" w:name="_Toc49763703"/>
      <w:bookmarkStart w:id="5705" w:name="_Toc56754404"/>
      <w:bookmarkStart w:id="5706" w:name="_Toc88743191"/>
      <w:bookmarkStart w:id="5707" w:name="_Toc101254103"/>
      <w:bookmarkStart w:id="5708" w:name="_Toc101254542"/>
      <w:bookmarkStart w:id="5709" w:name="_Toc104112254"/>
      <w:bookmarkStart w:id="5710" w:name="_Toc104192431"/>
      <w:bookmarkStart w:id="5711" w:name="_Toc104192995"/>
      <w:bookmarkStart w:id="5712" w:name="_Toc133336381"/>
      <w:bookmarkStart w:id="5713" w:name="_Toc143984882"/>
      <w:bookmarkStart w:id="5714" w:name="_Toc144147659"/>
      <w:bookmarkStart w:id="5715" w:name="_Toc153885463"/>
      <w:bookmarkStart w:id="5716" w:name="_Toc177549020"/>
      <w:bookmarkStart w:id="5717" w:name="_Toc186726027"/>
      <w:bookmarkStart w:id="5718" w:name="_Toc192836743"/>
      <w:bookmarkStart w:id="5719" w:name="_Toc200704433"/>
      <w:r w:rsidRPr="00F11966">
        <w:t>5.7.2</w:t>
      </w:r>
      <w:r w:rsidRPr="00F11966">
        <w:tab/>
        <w:t>Simple Data Types</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72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720"/>
    </w:tbl>
    <w:p w14:paraId="13C89453" w14:textId="77777777" w:rsidR="00E92CBF" w:rsidRPr="00F11966" w:rsidRDefault="00E92CBF" w:rsidP="00E92CBF"/>
    <w:p w14:paraId="10EEEE9A" w14:textId="77777777" w:rsidR="00E92CBF" w:rsidRPr="00F11966" w:rsidRDefault="00E92CBF" w:rsidP="00D362EB">
      <w:pPr>
        <w:pStyle w:val="Heading3"/>
      </w:pPr>
      <w:bookmarkStart w:id="5721" w:name="_Toc24925920"/>
      <w:bookmarkStart w:id="5722" w:name="_Toc24926098"/>
      <w:bookmarkStart w:id="5723" w:name="_Toc24926274"/>
      <w:bookmarkStart w:id="5724" w:name="_Toc33964134"/>
      <w:bookmarkStart w:id="5725" w:name="_Toc33980901"/>
      <w:bookmarkStart w:id="5726" w:name="_Toc36462702"/>
      <w:bookmarkStart w:id="5727" w:name="_Toc36462898"/>
      <w:bookmarkStart w:id="5728" w:name="_Toc43026170"/>
      <w:bookmarkStart w:id="5729" w:name="_Toc49763704"/>
      <w:bookmarkStart w:id="5730" w:name="_Toc56754405"/>
      <w:bookmarkStart w:id="5731" w:name="_Toc88743192"/>
      <w:bookmarkStart w:id="5732" w:name="_Toc101254104"/>
      <w:bookmarkStart w:id="5733" w:name="_Toc101254543"/>
      <w:bookmarkStart w:id="5734" w:name="_Toc104112255"/>
      <w:bookmarkStart w:id="5735" w:name="_Toc104192432"/>
      <w:bookmarkStart w:id="5736" w:name="_Toc104192996"/>
      <w:bookmarkStart w:id="5737" w:name="_Toc133336382"/>
      <w:bookmarkStart w:id="5738" w:name="_Toc143984883"/>
      <w:bookmarkStart w:id="5739" w:name="_Toc144147660"/>
      <w:bookmarkStart w:id="5740" w:name="_Toc153885464"/>
      <w:bookmarkStart w:id="5741" w:name="_Toc177549021"/>
      <w:bookmarkStart w:id="5742" w:name="_Toc186726028"/>
      <w:bookmarkStart w:id="5743" w:name="_Toc192836744"/>
      <w:bookmarkStart w:id="5744" w:name="_Toc200704434"/>
      <w:r w:rsidRPr="00F11966">
        <w:t>5.7.3</w:t>
      </w:r>
      <w:r w:rsidRPr="00F11966">
        <w:tab/>
        <w:t>Enumerations</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39443122" w14:textId="77777777" w:rsidR="00E92CBF" w:rsidRPr="00F11966" w:rsidRDefault="00E92CBF" w:rsidP="00D362EB">
      <w:pPr>
        <w:pStyle w:val="Heading4"/>
      </w:pPr>
      <w:bookmarkStart w:id="5745" w:name="_Toc24925921"/>
      <w:bookmarkStart w:id="5746" w:name="_Toc24926099"/>
      <w:bookmarkStart w:id="5747" w:name="_Toc24926275"/>
      <w:bookmarkStart w:id="5748" w:name="_Toc33964135"/>
      <w:bookmarkStart w:id="5749" w:name="_Toc33980902"/>
      <w:bookmarkStart w:id="5750" w:name="_Toc36462703"/>
      <w:bookmarkStart w:id="5751" w:name="_Toc36462899"/>
      <w:bookmarkStart w:id="5752" w:name="_Toc43026171"/>
      <w:bookmarkStart w:id="5753" w:name="_Toc49763705"/>
      <w:bookmarkStart w:id="5754" w:name="_Toc56754406"/>
      <w:bookmarkStart w:id="5755" w:name="_Toc88743193"/>
      <w:bookmarkStart w:id="5756" w:name="_Toc101254105"/>
      <w:bookmarkStart w:id="5757" w:name="_Toc101254544"/>
      <w:bookmarkStart w:id="5758" w:name="_Toc104112256"/>
      <w:bookmarkStart w:id="5759" w:name="_Toc104192433"/>
      <w:bookmarkStart w:id="5760" w:name="_Toc104192997"/>
      <w:bookmarkStart w:id="5761" w:name="_Toc133336383"/>
      <w:bookmarkStart w:id="5762" w:name="_Toc143984884"/>
      <w:bookmarkStart w:id="5763" w:name="_Toc144147661"/>
      <w:bookmarkStart w:id="5764" w:name="_Toc153885465"/>
      <w:bookmarkStart w:id="5765" w:name="_Toc177549022"/>
      <w:bookmarkStart w:id="5766" w:name="_Toc186726029"/>
      <w:bookmarkStart w:id="5767" w:name="_Toc192836745"/>
      <w:bookmarkStart w:id="5768" w:name="_Toc200704435"/>
      <w:r w:rsidRPr="00F11966">
        <w:t>5.7.3.1</w:t>
      </w:r>
      <w:r w:rsidRPr="00F11966">
        <w:tab/>
        <w:t xml:space="preserve">Enumeration: </w:t>
      </w:r>
      <w:r w:rsidRPr="00F11966">
        <w:rPr>
          <w:lang w:val="en-US"/>
        </w:rPr>
        <w:t>RoamingOdb</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769" w:name="_Toc24925922"/>
      <w:bookmarkStart w:id="5770" w:name="_Toc24926100"/>
      <w:bookmarkStart w:id="5771" w:name="_Toc24926276"/>
      <w:bookmarkStart w:id="5772" w:name="_Toc33964136"/>
      <w:bookmarkStart w:id="5773" w:name="_Toc33980903"/>
      <w:bookmarkStart w:id="5774" w:name="_Toc36462704"/>
      <w:bookmarkStart w:id="5775" w:name="_Toc36462900"/>
      <w:bookmarkStart w:id="5776" w:name="_Toc43026172"/>
      <w:bookmarkStart w:id="5777" w:name="_Toc49763706"/>
      <w:bookmarkStart w:id="5778" w:name="_Toc56754407"/>
      <w:bookmarkStart w:id="5779" w:name="_Toc88743194"/>
      <w:bookmarkStart w:id="5780" w:name="_Toc101254106"/>
      <w:bookmarkStart w:id="5781" w:name="_Toc101254545"/>
      <w:bookmarkStart w:id="5782" w:name="_Toc104112257"/>
      <w:bookmarkStart w:id="5783" w:name="_Toc104192434"/>
      <w:bookmarkStart w:id="5784" w:name="_Toc104192998"/>
      <w:bookmarkStart w:id="5785" w:name="_Toc133336384"/>
      <w:bookmarkStart w:id="5786" w:name="_Toc143984885"/>
      <w:bookmarkStart w:id="5787" w:name="_Toc144147662"/>
      <w:bookmarkStart w:id="5788" w:name="_Toc153885466"/>
      <w:bookmarkStart w:id="5789" w:name="_Toc177549023"/>
      <w:bookmarkStart w:id="5790" w:name="_Toc186726030"/>
      <w:bookmarkStart w:id="5791" w:name="_Toc192836746"/>
      <w:bookmarkStart w:id="5792" w:name="_Toc200704436"/>
      <w:r w:rsidRPr="00F11966">
        <w:t>5.7.3.2</w:t>
      </w:r>
      <w:r w:rsidRPr="00F11966">
        <w:tab/>
        <w:t xml:space="preserve">Enumeration: </w:t>
      </w:r>
      <w:r w:rsidRPr="00F11966">
        <w:rPr>
          <w:lang w:val="en-US"/>
        </w:rPr>
        <w:t>OdbPacketServices</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793" w:name="_Toc24925923"/>
      <w:bookmarkStart w:id="5794" w:name="_Toc24926101"/>
      <w:bookmarkStart w:id="5795" w:name="_Toc24926277"/>
      <w:bookmarkStart w:id="5796" w:name="_Toc33964137"/>
      <w:bookmarkStart w:id="5797" w:name="_Toc33980904"/>
      <w:bookmarkStart w:id="5798" w:name="_Toc36462705"/>
      <w:bookmarkStart w:id="5799" w:name="_Toc36462901"/>
      <w:bookmarkStart w:id="5800" w:name="_Toc43026173"/>
      <w:bookmarkStart w:id="5801" w:name="_Toc49763707"/>
      <w:bookmarkStart w:id="5802" w:name="_Toc56754408"/>
      <w:bookmarkStart w:id="5803" w:name="_Toc88743195"/>
      <w:bookmarkStart w:id="5804" w:name="_Toc101254107"/>
      <w:bookmarkStart w:id="5805" w:name="_Toc101254546"/>
      <w:bookmarkStart w:id="5806" w:name="_Toc104112258"/>
      <w:bookmarkStart w:id="5807" w:name="_Toc104192435"/>
      <w:bookmarkStart w:id="5808" w:name="_Toc104192999"/>
      <w:bookmarkStart w:id="5809" w:name="_Toc133336385"/>
      <w:bookmarkStart w:id="5810" w:name="_Toc143984886"/>
      <w:bookmarkStart w:id="5811" w:name="_Toc144147663"/>
      <w:bookmarkStart w:id="5812" w:name="_Toc153885467"/>
      <w:bookmarkStart w:id="5813" w:name="_Toc177549024"/>
      <w:bookmarkStart w:id="5814" w:name="_Toc186726031"/>
      <w:bookmarkStart w:id="5815" w:name="_Toc192836747"/>
      <w:bookmarkStart w:id="5816" w:name="_Toc200704437"/>
      <w:r w:rsidRPr="00F11966">
        <w:t>5.7.4</w:t>
      </w:r>
      <w:r w:rsidRPr="00F11966">
        <w:tab/>
        <w:t>Structured Data Types</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0731CBDE" w14:textId="77777777" w:rsidR="00E92CBF" w:rsidRPr="00F11966" w:rsidRDefault="00E92CBF" w:rsidP="00D362EB">
      <w:pPr>
        <w:pStyle w:val="Heading4"/>
      </w:pPr>
      <w:bookmarkStart w:id="5817" w:name="_Toc24925924"/>
      <w:bookmarkStart w:id="5818" w:name="_Toc24926102"/>
      <w:bookmarkStart w:id="5819" w:name="_Toc24926278"/>
      <w:bookmarkStart w:id="5820" w:name="_Toc33964138"/>
      <w:bookmarkStart w:id="5821" w:name="_Toc33980905"/>
      <w:bookmarkStart w:id="5822" w:name="_Toc36462706"/>
      <w:bookmarkStart w:id="5823" w:name="_Toc36462902"/>
      <w:bookmarkStart w:id="5824" w:name="_Toc43026174"/>
      <w:bookmarkStart w:id="5825" w:name="_Toc49763708"/>
      <w:bookmarkStart w:id="5826" w:name="_Toc56754409"/>
      <w:bookmarkStart w:id="5827" w:name="_Toc88743196"/>
      <w:bookmarkStart w:id="5828" w:name="_Toc101254108"/>
      <w:bookmarkStart w:id="5829" w:name="_Toc101254547"/>
      <w:bookmarkStart w:id="5830" w:name="_Toc104112259"/>
      <w:bookmarkStart w:id="5831" w:name="_Toc104192436"/>
      <w:bookmarkStart w:id="5832" w:name="_Toc104193000"/>
      <w:bookmarkStart w:id="5833" w:name="_Toc133336386"/>
      <w:bookmarkStart w:id="5834" w:name="_Toc143984887"/>
      <w:bookmarkStart w:id="5835" w:name="_Toc144147664"/>
      <w:bookmarkStart w:id="5836" w:name="_Toc153885468"/>
      <w:bookmarkStart w:id="5837" w:name="_Toc177549025"/>
      <w:bookmarkStart w:id="5838" w:name="_Toc186726032"/>
      <w:bookmarkStart w:id="5839" w:name="_Toc192836748"/>
      <w:bookmarkStart w:id="5840" w:name="_Toc200704438"/>
      <w:r w:rsidRPr="00F11966">
        <w:t>5.7.4.1</w:t>
      </w:r>
      <w:r w:rsidRPr="00F11966">
        <w:tab/>
        <w:t xml:space="preserve">Type: </w:t>
      </w:r>
      <w:r w:rsidRPr="00F11966">
        <w:rPr>
          <w:lang w:val="en-US"/>
        </w:rPr>
        <w:t>OdbData</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841" w:name="_Toc24925925"/>
      <w:bookmarkStart w:id="5842" w:name="_Toc24926103"/>
      <w:bookmarkStart w:id="5843" w:name="_Toc24926279"/>
      <w:bookmarkStart w:id="5844" w:name="_Toc33964139"/>
      <w:bookmarkStart w:id="5845" w:name="_Toc33980906"/>
      <w:bookmarkStart w:id="5846" w:name="_Toc36462707"/>
      <w:bookmarkStart w:id="5847" w:name="_Toc36462903"/>
      <w:bookmarkStart w:id="5848" w:name="_Toc43026175"/>
      <w:bookmarkStart w:id="5849" w:name="_Toc49763709"/>
      <w:bookmarkStart w:id="5850" w:name="_Toc56754410"/>
      <w:bookmarkStart w:id="5851" w:name="_Toc88743197"/>
      <w:bookmarkStart w:id="5852" w:name="_Toc101254109"/>
      <w:bookmarkStart w:id="5853" w:name="_Toc101254548"/>
      <w:bookmarkStart w:id="5854" w:name="_Toc104112260"/>
      <w:bookmarkStart w:id="5855" w:name="_Toc104192437"/>
      <w:bookmarkStart w:id="5856" w:name="_Toc104193001"/>
      <w:bookmarkStart w:id="5857" w:name="_Toc133336387"/>
      <w:bookmarkStart w:id="5858" w:name="_Toc143984888"/>
      <w:bookmarkStart w:id="5859" w:name="_Toc144147665"/>
      <w:bookmarkStart w:id="5860" w:name="_Toc153885469"/>
      <w:bookmarkStart w:id="5861" w:name="_Toc177549026"/>
      <w:bookmarkStart w:id="5862" w:name="_Toc186726033"/>
      <w:bookmarkStart w:id="5863" w:name="_Toc192836749"/>
      <w:bookmarkStart w:id="5864" w:name="_Toc200704439"/>
      <w:r w:rsidRPr="00F11966">
        <w:lastRenderedPageBreak/>
        <w:t>5.8</w:t>
      </w:r>
      <w:r w:rsidRPr="00F11966">
        <w:tab/>
        <w:t>Data Types related to Charging</w:t>
      </w:r>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380B4FA6" w14:textId="77777777" w:rsidR="00E92CBF" w:rsidRPr="00F11966" w:rsidRDefault="00E92CBF" w:rsidP="00D362EB">
      <w:pPr>
        <w:pStyle w:val="Heading3"/>
      </w:pPr>
      <w:bookmarkStart w:id="5865" w:name="_Toc24925926"/>
      <w:bookmarkStart w:id="5866" w:name="_Toc24926104"/>
      <w:bookmarkStart w:id="5867" w:name="_Toc24926280"/>
      <w:bookmarkStart w:id="5868" w:name="_Toc33964140"/>
      <w:bookmarkStart w:id="5869" w:name="_Toc33980907"/>
      <w:bookmarkStart w:id="5870" w:name="_Toc36462708"/>
      <w:bookmarkStart w:id="5871" w:name="_Toc36462904"/>
      <w:bookmarkStart w:id="5872" w:name="_Toc43026176"/>
      <w:bookmarkStart w:id="5873" w:name="_Toc49763710"/>
      <w:bookmarkStart w:id="5874" w:name="_Toc56754411"/>
      <w:bookmarkStart w:id="5875" w:name="_Toc88743198"/>
      <w:bookmarkStart w:id="5876" w:name="_Toc101254110"/>
      <w:bookmarkStart w:id="5877" w:name="_Toc101254549"/>
      <w:bookmarkStart w:id="5878" w:name="_Toc104112261"/>
      <w:bookmarkStart w:id="5879" w:name="_Toc104192438"/>
      <w:bookmarkStart w:id="5880" w:name="_Toc104193002"/>
      <w:bookmarkStart w:id="5881" w:name="_Toc133336388"/>
      <w:bookmarkStart w:id="5882" w:name="_Toc143984889"/>
      <w:bookmarkStart w:id="5883" w:name="_Toc144147666"/>
      <w:bookmarkStart w:id="5884" w:name="_Toc153885470"/>
      <w:bookmarkStart w:id="5885" w:name="_Toc177549027"/>
      <w:bookmarkStart w:id="5886" w:name="_Toc186726034"/>
      <w:bookmarkStart w:id="5887" w:name="_Toc192836750"/>
      <w:bookmarkStart w:id="5888" w:name="_Toc200704440"/>
      <w:r w:rsidRPr="00F11966">
        <w:t>5.8.1</w:t>
      </w:r>
      <w:r w:rsidRPr="00F11966">
        <w:tab/>
        <w:t>Introduction</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889" w:name="_Toc24925927"/>
      <w:bookmarkStart w:id="5890" w:name="_Toc24926105"/>
      <w:bookmarkStart w:id="5891" w:name="_Toc24926281"/>
      <w:bookmarkStart w:id="5892" w:name="_Toc33964141"/>
      <w:bookmarkStart w:id="5893" w:name="_Toc33980908"/>
      <w:bookmarkStart w:id="5894" w:name="_Toc36462709"/>
      <w:bookmarkStart w:id="5895" w:name="_Toc36462905"/>
      <w:bookmarkStart w:id="5896" w:name="_Toc43026177"/>
      <w:bookmarkStart w:id="5897" w:name="_Toc49763711"/>
      <w:bookmarkStart w:id="5898" w:name="_Toc56754412"/>
      <w:bookmarkStart w:id="5899" w:name="_Toc88743199"/>
      <w:bookmarkStart w:id="5900" w:name="_Toc101254111"/>
      <w:bookmarkStart w:id="5901" w:name="_Toc101254550"/>
      <w:bookmarkStart w:id="5902" w:name="_Toc104112262"/>
      <w:bookmarkStart w:id="5903" w:name="_Toc104192439"/>
      <w:bookmarkStart w:id="5904" w:name="_Toc104193003"/>
      <w:bookmarkStart w:id="5905" w:name="_Toc133336389"/>
      <w:bookmarkStart w:id="5906" w:name="_Toc143984890"/>
      <w:bookmarkStart w:id="5907" w:name="_Toc144147667"/>
      <w:bookmarkStart w:id="5908" w:name="_Toc153885471"/>
      <w:bookmarkStart w:id="5909" w:name="_Toc177549028"/>
      <w:bookmarkStart w:id="5910" w:name="_Toc186726035"/>
      <w:bookmarkStart w:id="5911" w:name="_Toc192836751"/>
      <w:bookmarkStart w:id="5912" w:name="_Toc200704441"/>
      <w:r w:rsidRPr="00F11966">
        <w:t>5.8.2</w:t>
      </w:r>
      <w:r w:rsidRPr="00F11966">
        <w:tab/>
        <w:t>Simple Data Types</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913" w:name="_Toc24925928"/>
      <w:bookmarkStart w:id="5914" w:name="_Toc24926106"/>
      <w:bookmarkStart w:id="5915" w:name="_Toc24926282"/>
      <w:bookmarkStart w:id="5916" w:name="_Toc33964142"/>
      <w:bookmarkStart w:id="5917" w:name="_Toc33980909"/>
      <w:bookmarkStart w:id="5918" w:name="_Toc36462710"/>
      <w:bookmarkStart w:id="5919" w:name="_Toc36462906"/>
      <w:bookmarkStart w:id="5920" w:name="_Toc43026178"/>
      <w:bookmarkStart w:id="5921" w:name="_Toc49763712"/>
      <w:bookmarkStart w:id="5922" w:name="_Toc56754413"/>
      <w:bookmarkStart w:id="5923" w:name="_Toc88743200"/>
      <w:bookmarkStart w:id="5924" w:name="_Toc101254112"/>
      <w:bookmarkStart w:id="5925" w:name="_Toc101254551"/>
      <w:bookmarkStart w:id="5926" w:name="_Toc104112263"/>
      <w:bookmarkStart w:id="5927" w:name="_Toc104192440"/>
      <w:bookmarkStart w:id="5928" w:name="_Toc104193004"/>
      <w:bookmarkStart w:id="5929" w:name="_Toc133336390"/>
      <w:bookmarkStart w:id="5930" w:name="_Toc143984891"/>
      <w:bookmarkStart w:id="5931" w:name="_Toc144147668"/>
      <w:bookmarkStart w:id="5932" w:name="_Toc153885472"/>
      <w:bookmarkStart w:id="5933" w:name="_Toc177549029"/>
      <w:bookmarkStart w:id="5934" w:name="_Toc186726036"/>
      <w:bookmarkStart w:id="5935" w:name="_Toc192836752"/>
      <w:bookmarkStart w:id="5936" w:name="_Toc200704442"/>
      <w:r w:rsidRPr="00F11966">
        <w:t>5.8.3</w:t>
      </w:r>
      <w:r w:rsidRPr="00F11966">
        <w:tab/>
        <w:t>Enumerations</w:t>
      </w:r>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7E6A5A00" w14:textId="77777777" w:rsidR="00E92CBF" w:rsidRPr="00F11966" w:rsidRDefault="00E92CBF" w:rsidP="00D362EB">
      <w:pPr>
        <w:pStyle w:val="Heading3"/>
      </w:pPr>
      <w:bookmarkStart w:id="5937" w:name="_Toc24925929"/>
      <w:bookmarkStart w:id="5938" w:name="_Toc24926107"/>
      <w:bookmarkStart w:id="5939" w:name="_Toc24926283"/>
      <w:bookmarkStart w:id="5940" w:name="_Toc33964143"/>
      <w:bookmarkStart w:id="5941" w:name="_Toc33980910"/>
      <w:bookmarkStart w:id="5942" w:name="_Toc36462711"/>
      <w:bookmarkStart w:id="5943" w:name="_Toc36462907"/>
      <w:bookmarkStart w:id="5944" w:name="_Toc43026179"/>
      <w:bookmarkStart w:id="5945" w:name="_Toc49763713"/>
      <w:bookmarkStart w:id="5946" w:name="_Toc56754414"/>
      <w:bookmarkStart w:id="5947" w:name="_Toc88743201"/>
      <w:bookmarkStart w:id="5948" w:name="_Toc101254113"/>
      <w:bookmarkStart w:id="5949" w:name="_Toc101254552"/>
      <w:bookmarkStart w:id="5950" w:name="_Toc104112264"/>
      <w:bookmarkStart w:id="5951" w:name="_Toc104192441"/>
      <w:bookmarkStart w:id="5952" w:name="_Toc104193005"/>
      <w:bookmarkStart w:id="5953" w:name="_Toc133336391"/>
      <w:bookmarkStart w:id="5954" w:name="_Toc143984892"/>
      <w:bookmarkStart w:id="5955" w:name="_Toc144147669"/>
      <w:bookmarkStart w:id="5956" w:name="_Toc153885473"/>
      <w:bookmarkStart w:id="5957" w:name="_Toc177549030"/>
      <w:bookmarkStart w:id="5958" w:name="_Toc186726037"/>
      <w:bookmarkStart w:id="5959" w:name="_Toc192836753"/>
      <w:bookmarkStart w:id="5960" w:name="_Toc200704443"/>
      <w:r w:rsidRPr="00F11966">
        <w:t>5.8.4</w:t>
      </w:r>
      <w:r w:rsidRPr="00F11966">
        <w:tab/>
        <w:t>Structured Data Types</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510BB62C" w14:textId="77777777" w:rsidR="00E92CBF" w:rsidRPr="00F11966" w:rsidRDefault="00E92CBF" w:rsidP="00D362EB">
      <w:pPr>
        <w:pStyle w:val="Heading4"/>
      </w:pPr>
      <w:bookmarkStart w:id="5961" w:name="_Toc24925930"/>
      <w:bookmarkStart w:id="5962" w:name="_Toc24926108"/>
      <w:bookmarkStart w:id="5963" w:name="_Toc24926284"/>
      <w:bookmarkStart w:id="5964" w:name="_Toc33964144"/>
      <w:bookmarkStart w:id="5965" w:name="_Toc33980911"/>
      <w:bookmarkStart w:id="5966" w:name="_Toc36462712"/>
      <w:bookmarkStart w:id="5967" w:name="_Toc36462908"/>
      <w:bookmarkStart w:id="5968" w:name="_Toc43026180"/>
      <w:bookmarkStart w:id="5969" w:name="_Toc49763714"/>
      <w:bookmarkStart w:id="5970" w:name="_Toc56754415"/>
      <w:bookmarkStart w:id="5971" w:name="_Toc88743202"/>
      <w:bookmarkStart w:id="5972" w:name="_Toc101254114"/>
      <w:bookmarkStart w:id="5973" w:name="_Toc101254553"/>
      <w:bookmarkStart w:id="5974" w:name="_Toc104112265"/>
      <w:bookmarkStart w:id="5975" w:name="_Toc104192442"/>
      <w:bookmarkStart w:id="5976" w:name="_Toc104193006"/>
      <w:bookmarkStart w:id="5977" w:name="_Toc133336392"/>
      <w:bookmarkStart w:id="5978" w:name="_Toc143984893"/>
      <w:bookmarkStart w:id="5979" w:name="_Toc144147670"/>
      <w:bookmarkStart w:id="5980" w:name="_Toc153885474"/>
      <w:bookmarkStart w:id="5981" w:name="_Toc177549031"/>
      <w:bookmarkStart w:id="5982" w:name="_Toc186726038"/>
      <w:bookmarkStart w:id="5983" w:name="_Toc192836754"/>
      <w:bookmarkStart w:id="5984" w:name="_Toc200704444"/>
      <w:r w:rsidRPr="00F11966">
        <w:t>5.8.4.1</w:t>
      </w:r>
      <w:r w:rsidRPr="00F11966">
        <w:tab/>
        <w:t>Type: SecondaryRatUsageReport</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985" w:name="_Toc24925931"/>
      <w:bookmarkStart w:id="5986" w:name="_Toc24926109"/>
      <w:bookmarkStart w:id="5987" w:name="_Toc24926285"/>
      <w:bookmarkStart w:id="5988" w:name="_Toc33964145"/>
      <w:bookmarkStart w:id="5989" w:name="_Toc33980912"/>
      <w:bookmarkStart w:id="5990" w:name="_Toc36462713"/>
      <w:bookmarkStart w:id="5991" w:name="_Toc36462909"/>
      <w:bookmarkStart w:id="5992" w:name="_Toc43026181"/>
      <w:bookmarkStart w:id="5993" w:name="_Toc49763715"/>
      <w:bookmarkStart w:id="5994" w:name="_Toc56754416"/>
      <w:bookmarkStart w:id="5995" w:name="_Toc88743203"/>
      <w:bookmarkStart w:id="5996" w:name="_Toc101254115"/>
      <w:bookmarkStart w:id="5997" w:name="_Toc101254554"/>
      <w:bookmarkStart w:id="5998" w:name="_Toc104112266"/>
      <w:bookmarkStart w:id="5999" w:name="_Toc104192443"/>
      <w:bookmarkStart w:id="6000" w:name="_Toc104193007"/>
      <w:bookmarkStart w:id="6001" w:name="_Toc133336393"/>
      <w:bookmarkStart w:id="6002" w:name="_Toc143984894"/>
      <w:bookmarkStart w:id="6003" w:name="_Toc144147671"/>
      <w:bookmarkStart w:id="6004" w:name="_Toc153885475"/>
      <w:bookmarkStart w:id="6005" w:name="_Toc177549032"/>
      <w:bookmarkStart w:id="6006" w:name="_Toc186726039"/>
      <w:bookmarkStart w:id="6007" w:name="_Toc192836755"/>
      <w:bookmarkStart w:id="6008" w:name="_Toc200704445"/>
      <w:r w:rsidRPr="00F11966">
        <w:lastRenderedPageBreak/>
        <w:t>5.8.4.2</w:t>
      </w:r>
      <w:r w:rsidRPr="00F11966">
        <w:tab/>
        <w:t>Type: QoSFlowUsageReport</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009" w:name="_Toc24925932"/>
      <w:bookmarkStart w:id="6010" w:name="_Toc24926110"/>
      <w:bookmarkStart w:id="6011" w:name="_Toc24926286"/>
      <w:bookmarkStart w:id="6012" w:name="_Toc33964146"/>
      <w:bookmarkStart w:id="6013" w:name="_Toc33980913"/>
      <w:bookmarkStart w:id="6014" w:name="_Toc36462714"/>
      <w:bookmarkStart w:id="6015" w:name="_Toc36462910"/>
      <w:bookmarkStart w:id="6016" w:name="_Toc43026182"/>
      <w:bookmarkStart w:id="6017" w:name="_Toc49763716"/>
      <w:bookmarkStart w:id="6018" w:name="_Toc56754417"/>
      <w:bookmarkStart w:id="6019" w:name="_Toc88743204"/>
      <w:bookmarkStart w:id="6020" w:name="_Toc101254116"/>
      <w:bookmarkStart w:id="6021" w:name="_Toc101254555"/>
      <w:bookmarkStart w:id="6022" w:name="_Toc104112267"/>
      <w:bookmarkStart w:id="6023" w:name="_Toc104192444"/>
      <w:bookmarkStart w:id="6024" w:name="_Toc104193008"/>
      <w:bookmarkStart w:id="6025" w:name="_Toc133336394"/>
      <w:bookmarkStart w:id="6026" w:name="_Toc143984895"/>
      <w:bookmarkStart w:id="6027" w:name="_Toc144147672"/>
      <w:bookmarkStart w:id="6028" w:name="_Toc153885476"/>
      <w:bookmarkStart w:id="6029" w:name="_Toc177549033"/>
      <w:bookmarkStart w:id="6030" w:name="_Toc186726040"/>
      <w:bookmarkStart w:id="6031" w:name="_Toc192836756"/>
      <w:bookmarkStart w:id="6032" w:name="_Toc200704446"/>
      <w:r w:rsidRPr="00F11966">
        <w:t>5.8.4.3</w:t>
      </w:r>
      <w:r w:rsidRPr="00F11966">
        <w:tab/>
        <w:t>Type: SecondaryRatUsageInfo</w:t>
      </w:r>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033" w:name="_Toc24925933"/>
      <w:bookmarkStart w:id="6034" w:name="_Toc24926111"/>
      <w:bookmarkStart w:id="6035" w:name="_Toc24926287"/>
      <w:bookmarkStart w:id="6036" w:name="_Toc33964147"/>
      <w:bookmarkStart w:id="6037" w:name="_Toc33980914"/>
      <w:bookmarkStart w:id="6038" w:name="_Toc36462715"/>
      <w:bookmarkStart w:id="6039" w:name="_Toc36462911"/>
      <w:bookmarkStart w:id="6040" w:name="_Toc43026183"/>
      <w:bookmarkStart w:id="6041" w:name="_Toc49763717"/>
      <w:bookmarkStart w:id="6042" w:name="_Toc56754418"/>
      <w:bookmarkStart w:id="6043" w:name="_Toc88743205"/>
      <w:bookmarkStart w:id="6044" w:name="_Toc101254117"/>
      <w:bookmarkStart w:id="6045" w:name="_Toc101254556"/>
      <w:bookmarkStart w:id="6046" w:name="_Toc104112268"/>
      <w:bookmarkStart w:id="6047" w:name="_Toc104192445"/>
      <w:bookmarkStart w:id="6048" w:name="_Toc104193009"/>
      <w:bookmarkStart w:id="6049" w:name="_Toc133336395"/>
      <w:bookmarkStart w:id="6050" w:name="_Toc143984896"/>
      <w:bookmarkStart w:id="6051" w:name="_Toc144147673"/>
      <w:bookmarkStart w:id="6052" w:name="_Toc153885477"/>
      <w:bookmarkStart w:id="6053" w:name="_Toc177549034"/>
      <w:bookmarkStart w:id="6054" w:name="_Toc186726041"/>
      <w:bookmarkStart w:id="6055" w:name="_Toc192836757"/>
      <w:bookmarkStart w:id="6056" w:name="_Toc200704447"/>
      <w:r w:rsidRPr="00F11966">
        <w:t>5.8.4.4</w:t>
      </w:r>
      <w:r w:rsidRPr="00F11966">
        <w:tab/>
        <w:t>Type: VolumeTimedReport</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057" w:name="_Toc88743206"/>
      <w:bookmarkStart w:id="6058" w:name="_Toc101254118"/>
      <w:bookmarkStart w:id="6059" w:name="_Toc101254557"/>
      <w:bookmarkStart w:id="6060" w:name="_Toc104112269"/>
      <w:bookmarkStart w:id="6061" w:name="_Toc104192446"/>
      <w:bookmarkStart w:id="6062" w:name="_Toc104193010"/>
      <w:bookmarkStart w:id="6063" w:name="_Toc133336396"/>
      <w:bookmarkStart w:id="6064" w:name="_Toc143984897"/>
      <w:bookmarkStart w:id="6065" w:name="_Toc144147674"/>
      <w:bookmarkStart w:id="6066" w:name="_Toc153885478"/>
      <w:bookmarkStart w:id="6067" w:name="_Toc177549035"/>
      <w:bookmarkStart w:id="6068" w:name="_Toc186726042"/>
      <w:bookmarkStart w:id="6069" w:name="_Toc192836758"/>
      <w:bookmarkStart w:id="6070" w:name="_Toc24937542"/>
      <w:bookmarkStart w:id="6071" w:name="_Toc33962357"/>
      <w:bookmarkStart w:id="6072" w:name="_Toc42883119"/>
      <w:bookmarkStart w:id="6073" w:name="_Toc49732987"/>
      <w:bookmarkStart w:id="6074" w:name="_Toc56690608"/>
      <w:bookmarkStart w:id="6075" w:name="_Toc74948771"/>
      <w:bookmarkStart w:id="6076" w:name="_Toc25073758"/>
      <w:bookmarkStart w:id="6077" w:name="_Toc34062923"/>
      <w:bookmarkStart w:id="6078" w:name="_Toc43119891"/>
      <w:bookmarkStart w:id="6079" w:name="_Toc49767943"/>
      <w:bookmarkStart w:id="6080" w:name="_Toc56434116"/>
      <w:bookmarkStart w:id="6081" w:name="_Toc74941563"/>
      <w:bookmarkStart w:id="6082" w:name="_Toc200704448"/>
      <w:r w:rsidRPr="00F11966">
        <w:t>5.</w:t>
      </w:r>
      <w:r>
        <w:t>9</w:t>
      </w:r>
      <w:r w:rsidRPr="00F11966">
        <w:tab/>
        <w:t xml:space="preserve">Data Types related to </w:t>
      </w:r>
      <w:r>
        <w:t>MBS</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82"/>
    </w:p>
    <w:p w14:paraId="7087EDCD" w14:textId="77777777" w:rsidR="00A6395C" w:rsidRPr="00F11966" w:rsidRDefault="00A6395C" w:rsidP="00D362EB">
      <w:pPr>
        <w:pStyle w:val="Heading3"/>
      </w:pPr>
      <w:bookmarkStart w:id="6083" w:name="_Toc88743207"/>
      <w:bookmarkStart w:id="6084" w:name="_Toc101254119"/>
      <w:bookmarkStart w:id="6085" w:name="_Toc101254558"/>
      <w:bookmarkStart w:id="6086" w:name="_Toc104112270"/>
      <w:bookmarkStart w:id="6087" w:name="_Toc104192447"/>
      <w:bookmarkStart w:id="6088" w:name="_Toc104193011"/>
      <w:bookmarkStart w:id="6089" w:name="_Toc133336397"/>
      <w:bookmarkStart w:id="6090" w:name="_Toc143984898"/>
      <w:bookmarkStart w:id="6091" w:name="_Toc144147675"/>
      <w:bookmarkStart w:id="6092" w:name="_Toc153885479"/>
      <w:bookmarkStart w:id="6093" w:name="_Toc177549036"/>
      <w:bookmarkStart w:id="6094" w:name="_Toc186726043"/>
      <w:bookmarkStart w:id="6095" w:name="_Toc192836759"/>
      <w:bookmarkStart w:id="6096" w:name="_Toc200704449"/>
      <w:r w:rsidRPr="00F11966">
        <w:t>5.</w:t>
      </w:r>
      <w:r>
        <w:t>9</w:t>
      </w:r>
      <w:r w:rsidRPr="00F11966">
        <w:t>.1</w:t>
      </w:r>
      <w:r w:rsidRPr="00F11966">
        <w:tab/>
        <w:t>Introduction</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097" w:name="_Toc88743208"/>
      <w:bookmarkStart w:id="6098" w:name="_Toc101254120"/>
      <w:bookmarkStart w:id="6099" w:name="_Toc101254559"/>
      <w:bookmarkStart w:id="6100" w:name="_Toc104112271"/>
      <w:bookmarkStart w:id="6101" w:name="_Toc104192448"/>
      <w:bookmarkStart w:id="6102" w:name="_Toc104193012"/>
      <w:bookmarkStart w:id="6103" w:name="_Toc133336398"/>
      <w:bookmarkStart w:id="6104" w:name="_Toc143984899"/>
      <w:bookmarkStart w:id="6105" w:name="_Toc144147676"/>
      <w:bookmarkStart w:id="6106" w:name="_Toc153885480"/>
      <w:bookmarkStart w:id="6107" w:name="_Toc177549037"/>
      <w:bookmarkStart w:id="6108" w:name="_Toc186726044"/>
      <w:bookmarkStart w:id="6109" w:name="_Toc192836760"/>
      <w:bookmarkStart w:id="6110" w:name="_Toc200704450"/>
      <w:r w:rsidRPr="00F11966">
        <w:t>5.</w:t>
      </w:r>
      <w:r>
        <w:t>9</w:t>
      </w:r>
      <w:r w:rsidRPr="00F11966">
        <w:t>.2</w:t>
      </w:r>
      <w:r w:rsidRPr="00F11966">
        <w:tab/>
        <w:t>Simple Data Types</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6111" w:name="_Toc88743209"/>
      <w:bookmarkStart w:id="6112" w:name="_Toc101254121"/>
      <w:bookmarkStart w:id="6113" w:name="_Toc101254560"/>
      <w:bookmarkStart w:id="6114" w:name="_Toc104112272"/>
      <w:bookmarkStart w:id="6115" w:name="_Toc104192449"/>
      <w:bookmarkStart w:id="6116" w:name="_Toc104193013"/>
      <w:bookmarkStart w:id="6117" w:name="_Toc133336399"/>
      <w:bookmarkStart w:id="6118" w:name="_Toc143984900"/>
      <w:bookmarkStart w:id="6119" w:name="_Toc144147677"/>
      <w:bookmarkStart w:id="6120" w:name="_Toc153885481"/>
      <w:bookmarkStart w:id="6121" w:name="_Toc177549038"/>
      <w:bookmarkStart w:id="6122" w:name="_Toc186726045"/>
      <w:bookmarkStart w:id="6123" w:name="_Toc192836761"/>
      <w:bookmarkStart w:id="6124" w:name="_Toc200704451"/>
      <w:r w:rsidRPr="00F11966">
        <w:t>5.</w:t>
      </w:r>
      <w:r>
        <w:t>9</w:t>
      </w:r>
      <w:r w:rsidRPr="00F11966">
        <w:t>.3</w:t>
      </w:r>
      <w:r w:rsidRPr="00F11966">
        <w:tab/>
        <w:t>Enumerations</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461AE751" w14:textId="77777777" w:rsidR="00BC4506" w:rsidRPr="00BC662F" w:rsidRDefault="00BC4506" w:rsidP="00D362EB">
      <w:pPr>
        <w:pStyle w:val="Heading4"/>
      </w:pPr>
      <w:bookmarkStart w:id="6125" w:name="_Toc88743210"/>
      <w:bookmarkStart w:id="6126" w:name="_Toc101254122"/>
      <w:bookmarkStart w:id="6127" w:name="_Toc101254561"/>
      <w:bookmarkStart w:id="6128" w:name="_Toc104112273"/>
      <w:bookmarkStart w:id="6129" w:name="_Toc104192450"/>
      <w:bookmarkStart w:id="6130" w:name="_Toc104193014"/>
      <w:bookmarkStart w:id="6131" w:name="_Toc133336400"/>
      <w:bookmarkStart w:id="6132" w:name="_Toc143984901"/>
      <w:bookmarkStart w:id="6133" w:name="_Toc144147678"/>
      <w:bookmarkStart w:id="6134" w:name="_Toc153885482"/>
      <w:bookmarkStart w:id="6135" w:name="_Toc177549039"/>
      <w:bookmarkStart w:id="6136" w:name="_Toc186726046"/>
      <w:bookmarkStart w:id="6137" w:name="_Toc192836762"/>
      <w:bookmarkStart w:id="6138" w:name="_Toc200704452"/>
      <w:r>
        <w:t>5.9.3.1</w:t>
      </w:r>
      <w:r w:rsidRPr="00BC662F">
        <w:tab/>
        <w:t xml:space="preserve">Enumeration: </w:t>
      </w:r>
      <w:r>
        <w:t>MbsServiceType</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139" w:name="_Toc88743211"/>
      <w:bookmarkStart w:id="6140" w:name="_Toc101254123"/>
      <w:bookmarkStart w:id="6141" w:name="_Toc101254562"/>
      <w:bookmarkStart w:id="6142" w:name="_Toc104112274"/>
      <w:bookmarkStart w:id="6143" w:name="_Toc104192451"/>
      <w:bookmarkStart w:id="6144" w:name="_Toc104193015"/>
      <w:bookmarkStart w:id="6145" w:name="_Toc133336401"/>
      <w:bookmarkStart w:id="6146" w:name="_Toc143984902"/>
      <w:bookmarkStart w:id="6147" w:name="_Toc144147679"/>
      <w:bookmarkStart w:id="6148" w:name="_Toc153885483"/>
      <w:bookmarkStart w:id="6149" w:name="_Toc177549040"/>
      <w:bookmarkStart w:id="6150" w:name="_Toc186726047"/>
      <w:bookmarkStart w:id="6151" w:name="_Toc192836763"/>
      <w:bookmarkStart w:id="6152" w:name="_Toc200704453"/>
      <w:r>
        <w:t>5.9.3.</w:t>
      </w:r>
      <w:r w:rsidR="009F327B">
        <w:t>2</w:t>
      </w:r>
      <w:r w:rsidRPr="00BC662F">
        <w:tab/>
        <w:t xml:space="preserve">Enumeration: </w:t>
      </w:r>
      <w:r>
        <w:t>MbsSessionActivityStatus</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153" w:name="_Toc101254124"/>
      <w:bookmarkStart w:id="6154" w:name="_Toc101254563"/>
      <w:bookmarkStart w:id="6155" w:name="_Toc104112275"/>
      <w:bookmarkStart w:id="6156" w:name="_Toc104192452"/>
      <w:bookmarkStart w:id="6157" w:name="_Toc104193016"/>
      <w:bookmarkStart w:id="6158" w:name="_Toc133336402"/>
      <w:bookmarkStart w:id="6159" w:name="_Toc143984903"/>
      <w:bookmarkStart w:id="6160" w:name="_Toc144147680"/>
      <w:bookmarkStart w:id="6161" w:name="_Toc153885484"/>
      <w:bookmarkStart w:id="6162" w:name="_Toc177549041"/>
      <w:bookmarkStart w:id="6163" w:name="_Toc186726048"/>
      <w:bookmarkStart w:id="6164" w:name="_Toc192836764"/>
      <w:bookmarkStart w:id="6165" w:name="_Toc200704454"/>
      <w:r>
        <w:lastRenderedPageBreak/>
        <w:t>5.9.3.3</w:t>
      </w:r>
      <w:r>
        <w:tab/>
      </w:r>
      <w:r w:rsidRPr="00052626">
        <w:t>Enumeration</w:t>
      </w:r>
      <w:r>
        <w:t>: MbsSessionEventType</w:t>
      </w:r>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166" w:name="_Toc101254125"/>
      <w:bookmarkStart w:id="6167" w:name="_Toc101254564"/>
      <w:bookmarkStart w:id="6168" w:name="_Toc104112276"/>
      <w:bookmarkStart w:id="6169" w:name="_Toc104192453"/>
      <w:bookmarkStart w:id="6170" w:name="_Toc104193017"/>
      <w:bookmarkStart w:id="6171" w:name="_Toc133336403"/>
      <w:bookmarkStart w:id="6172" w:name="_Toc143984904"/>
      <w:bookmarkStart w:id="6173" w:name="_Toc144147681"/>
      <w:bookmarkStart w:id="6174" w:name="_Toc153885485"/>
      <w:bookmarkStart w:id="6175" w:name="_Toc177549042"/>
      <w:bookmarkStart w:id="6176" w:name="_Toc186726049"/>
      <w:bookmarkStart w:id="6177" w:name="_Toc192836765"/>
      <w:bookmarkStart w:id="6178" w:name="_Toc200704455"/>
      <w:r>
        <w:t>5.9.3.4</w:t>
      </w:r>
      <w:r>
        <w:tab/>
      </w:r>
      <w:r w:rsidRPr="00052626">
        <w:t>Enumeration</w:t>
      </w:r>
      <w:r>
        <w:t>: BroadcastDeliveryStatus</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179" w:name="_Toc177549043"/>
      <w:bookmarkStart w:id="6180" w:name="_Toc186726050"/>
      <w:bookmarkStart w:id="6181" w:name="_Toc192836766"/>
      <w:bookmarkStart w:id="6182" w:name="_Toc200704456"/>
      <w:r>
        <w:t>5.9.3.</w:t>
      </w:r>
      <w:r w:rsidRPr="003665D8">
        <w:t>5</w:t>
      </w:r>
      <w:r w:rsidRPr="00BC662F">
        <w:tab/>
        <w:t xml:space="preserve">Enumeration: </w:t>
      </w:r>
      <w:r>
        <w:t>NrRedCapUeInfo</w:t>
      </w:r>
      <w:bookmarkEnd w:id="6179"/>
      <w:bookmarkEnd w:id="6180"/>
      <w:bookmarkEnd w:id="6181"/>
      <w:bookmarkEnd w:id="618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6183" w:name="_Toc88743212"/>
      <w:bookmarkStart w:id="6184" w:name="_Toc101254126"/>
      <w:bookmarkStart w:id="6185" w:name="_Toc101254565"/>
      <w:bookmarkStart w:id="6186" w:name="_Toc104112277"/>
      <w:bookmarkStart w:id="6187" w:name="_Toc104192454"/>
      <w:bookmarkStart w:id="6188" w:name="_Toc104193018"/>
      <w:bookmarkStart w:id="6189" w:name="_Toc133336404"/>
      <w:bookmarkStart w:id="6190" w:name="_Toc143984905"/>
      <w:bookmarkStart w:id="6191" w:name="_Toc144147682"/>
      <w:bookmarkStart w:id="6192" w:name="_Toc153885486"/>
      <w:bookmarkStart w:id="6193" w:name="_Toc177549044"/>
      <w:bookmarkStart w:id="6194" w:name="_Toc186726051"/>
      <w:bookmarkStart w:id="6195" w:name="_Toc192836767"/>
      <w:bookmarkStart w:id="6196" w:name="_Toc200704457"/>
      <w:r w:rsidRPr="00F11966">
        <w:t>5.</w:t>
      </w:r>
      <w:r>
        <w:t>9</w:t>
      </w:r>
      <w:r w:rsidRPr="00F11966">
        <w:t>.4</w:t>
      </w:r>
      <w:r w:rsidRPr="00F11966">
        <w:tab/>
        <w:t>Structured Data Types</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049CDEEF" w14:textId="77777777" w:rsidR="00A6395C" w:rsidRPr="00F11966" w:rsidRDefault="00A6395C" w:rsidP="00D362EB">
      <w:pPr>
        <w:pStyle w:val="Heading4"/>
      </w:pPr>
      <w:bookmarkStart w:id="6197" w:name="_Toc88743213"/>
      <w:bookmarkStart w:id="6198" w:name="_Toc101254127"/>
      <w:bookmarkStart w:id="6199" w:name="_Toc101254566"/>
      <w:bookmarkStart w:id="6200" w:name="_Toc104112278"/>
      <w:bookmarkStart w:id="6201" w:name="_Toc104192455"/>
      <w:bookmarkStart w:id="6202" w:name="_Toc104193019"/>
      <w:bookmarkStart w:id="6203" w:name="_Toc133336405"/>
      <w:bookmarkStart w:id="6204" w:name="_Toc143984906"/>
      <w:bookmarkStart w:id="6205" w:name="_Toc144147683"/>
      <w:bookmarkStart w:id="6206" w:name="_Toc153885487"/>
      <w:bookmarkStart w:id="6207" w:name="_Toc177549045"/>
      <w:bookmarkStart w:id="6208" w:name="_Toc186726052"/>
      <w:bookmarkStart w:id="6209" w:name="_Toc192836768"/>
      <w:bookmarkStart w:id="6210" w:name="_Toc200704458"/>
      <w:r w:rsidRPr="00F11966">
        <w:t>5.</w:t>
      </w:r>
      <w:r>
        <w:t>9</w:t>
      </w:r>
      <w:r w:rsidRPr="00F11966">
        <w:t>.4.</w:t>
      </w:r>
      <w:r>
        <w:t>1</w:t>
      </w:r>
      <w:r w:rsidRPr="00F11966">
        <w:tab/>
        <w:t xml:space="preserve">Type: </w:t>
      </w:r>
      <w:r>
        <w:t>MbsSessionId</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211" w:name="_Toc88743214"/>
      <w:bookmarkStart w:id="6212" w:name="_Toc101254128"/>
      <w:bookmarkStart w:id="6213" w:name="_Toc101254567"/>
      <w:bookmarkStart w:id="6214" w:name="_Toc104112279"/>
      <w:bookmarkStart w:id="6215" w:name="_Toc104192456"/>
      <w:bookmarkStart w:id="6216" w:name="_Toc104193020"/>
      <w:bookmarkStart w:id="6217" w:name="_Toc133336406"/>
      <w:bookmarkStart w:id="6218" w:name="_Toc143984907"/>
      <w:bookmarkStart w:id="6219" w:name="_Toc144147684"/>
      <w:bookmarkStart w:id="6220" w:name="_Toc153885488"/>
      <w:bookmarkStart w:id="6221" w:name="_Toc177549046"/>
      <w:bookmarkStart w:id="6222" w:name="_Toc186726053"/>
      <w:bookmarkStart w:id="6223" w:name="_Toc192836769"/>
      <w:bookmarkStart w:id="6224" w:name="_Toc200704459"/>
      <w:r w:rsidRPr="00F11966">
        <w:lastRenderedPageBreak/>
        <w:t>5.</w:t>
      </w:r>
      <w:r w:rsidR="009F327B">
        <w:t>9</w:t>
      </w:r>
      <w:r w:rsidRPr="00F11966">
        <w:t>.4.</w:t>
      </w:r>
      <w:r>
        <w:t>2</w:t>
      </w:r>
      <w:r w:rsidRPr="00F11966">
        <w:tab/>
        <w:t xml:space="preserve">Type: </w:t>
      </w:r>
      <w:r>
        <w:t>Tmgi</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225" w:name="_Toc88743215"/>
      <w:bookmarkStart w:id="6226" w:name="_Toc101254129"/>
      <w:bookmarkStart w:id="6227" w:name="_Toc101254568"/>
      <w:bookmarkStart w:id="6228" w:name="_Toc104112280"/>
      <w:bookmarkStart w:id="6229" w:name="_Toc104192457"/>
      <w:bookmarkStart w:id="6230" w:name="_Toc104193021"/>
      <w:bookmarkStart w:id="6231" w:name="_Toc133336407"/>
      <w:bookmarkStart w:id="6232" w:name="_Toc143984908"/>
      <w:bookmarkStart w:id="6233" w:name="_Toc144147685"/>
      <w:bookmarkStart w:id="6234" w:name="_Toc153885489"/>
      <w:bookmarkStart w:id="6235" w:name="_Toc177549047"/>
      <w:bookmarkStart w:id="6236" w:name="_Toc186726054"/>
      <w:bookmarkStart w:id="6237" w:name="_Toc192836770"/>
      <w:bookmarkStart w:id="6238" w:name="_Toc200704460"/>
      <w:r w:rsidRPr="00F11966">
        <w:t>5.</w:t>
      </w:r>
      <w:r>
        <w:t>9</w:t>
      </w:r>
      <w:r w:rsidRPr="00F11966">
        <w:t>.4.</w:t>
      </w:r>
      <w:r>
        <w:t>3</w:t>
      </w:r>
      <w:r w:rsidRPr="00F11966">
        <w:tab/>
        <w:t xml:space="preserve">Type: </w:t>
      </w:r>
      <w:r>
        <w:t>Ssm</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239" w:name="_Toc88743216"/>
      <w:bookmarkStart w:id="6240" w:name="_Toc101254130"/>
      <w:bookmarkStart w:id="6241" w:name="_Toc101254569"/>
      <w:bookmarkStart w:id="6242" w:name="_Toc104112281"/>
      <w:bookmarkStart w:id="6243" w:name="_Toc104192458"/>
      <w:bookmarkStart w:id="6244" w:name="_Toc104193022"/>
      <w:bookmarkStart w:id="6245" w:name="_Toc133336408"/>
      <w:bookmarkStart w:id="6246" w:name="_Toc143984909"/>
      <w:bookmarkStart w:id="6247" w:name="_Toc144147686"/>
      <w:bookmarkStart w:id="6248" w:name="_Toc153885490"/>
      <w:bookmarkStart w:id="6249" w:name="_Toc177549048"/>
      <w:bookmarkStart w:id="6250" w:name="_Toc186726055"/>
      <w:bookmarkStart w:id="6251" w:name="_Toc192836771"/>
      <w:bookmarkStart w:id="6252" w:name="_Toc200704461"/>
      <w:r w:rsidRPr="00F11966">
        <w:t>5.</w:t>
      </w:r>
      <w:r>
        <w:t>9</w:t>
      </w:r>
      <w:r w:rsidRPr="00F11966">
        <w:t>.4.</w:t>
      </w:r>
      <w:r>
        <w:t>4</w:t>
      </w:r>
      <w:r w:rsidRPr="00F11966">
        <w:tab/>
        <w:t xml:space="preserve">Type: </w:t>
      </w:r>
      <w:r>
        <w:t>MbsServiceArea</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070"/>
      <w:bookmarkEnd w:id="6071"/>
      <w:bookmarkEnd w:id="6072"/>
      <w:bookmarkEnd w:id="6073"/>
      <w:bookmarkEnd w:id="6074"/>
      <w:bookmarkEnd w:id="6075"/>
      <w:bookmarkEnd w:id="6076"/>
      <w:bookmarkEnd w:id="6077"/>
      <w:bookmarkEnd w:id="6078"/>
      <w:bookmarkEnd w:id="6079"/>
      <w:bookmarkEnd w:id="6080"/>
      <w:bookmarkEnd w:id="6081"/>
    </w:tbl>
    <w:p w14:paraId="677DC313" w14:textId="77777777" w:rsidR="00E92CBF" w:rsidRDefault="00E92CBF" w:rsidP="00E92CBF"/>
    <w:p w14:paraId="5EB19F05" w14:textId="77777777" w:rsidR="00EA453B" w:rsidRPr="00F11966" w:rsidRDefault="00EA453B" w:rsidP="00D362EB">
      <w:pPr>
        <w:pStyle w:val="Heading4"/>
      </w:pPr>
      <w:bookmarkStart w:id="6253" w:name="_Toc88743217"/>
      <w:bookmarkStart w:id="6254" w:name="_Toc101254131"/>
      <w:bookmarkStart w:id="6255" w:name="_Toc101254570"/>
      <w:bookmarkStart w:id="6256" w:name="_Toc104112282"/>
      <w:bookmarkStart w:id="6257" w:name="_Toc104192459"/>
      <w:bookmarkStart w:id="6258" w:name="_Toc104193023"/>
      <w:bookmarkStart w:id="6259" w:name="_Toc133336409"/>
      <w:bookmarkStart w:id="6260" w:name="_Toc143984910"/>
      <w:bookmarkStart w:id="6261" w:name="_Toc144147687"/>
      <w:bookmarkStart w:id="6262" w:name="_Toc153885491"/>
      <w:bookmarkStart w:id="6263" w:name="_Toc177549049"/>
      <w:bookmarkStart w:id="6264" w:name="_Toc186726056"/>
      <w:bookmarkStart w:id="6265" w:name="_Toc192836772"/>
      <w:bookmarkStart w:id="6266" w:name="_Toc200704462"/>
      <w:r w:rsidRPr="00F11966">
        <w:lastRenderedPageBreak/>
        <w:t>5.</w:t>
      </w:r>
      <w:r>
        <w:t>9</w:t>
      </w:r>
      <w:r w:rsidRPr="00F11966">
        <w:t>.4.</w:t>
      </w:r>
      <w:r>
        <w:t>5</w:t>
      </w:r>
      <w:r w:rsidRPr="00F11966">
        <w:tab/>
        <w:t xml:space="preserve">Type: </w:t>
      </w:r>
      <w:r>
        <w:t>NcgiTai</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267" w:name="_Toc88743218"/>
      <w:bookmarkStart w:id="6268" w:name="_Toc101254132"/>
      <w:bookmarkStart w:id="6269" w:name="_Toc101254571"/>
      <w:bookmarkStart w:id="6270" w:name="_Toc104112283"/>
      <w:bookmarkStart w:id="6271" w:name="_Toc104192460"/>
      <w:bookmarkStart w:id="6272" w:name="_Toc104193024"/>
      <w:bookmarkStart w:id="6273" w:name="_Toc133336410"/>
      <w:bookmarkStart w:id="6274" w:name="_Toc143984911"/>
      <w:bookmarkStart w:id="6275" w:name="_Toc144147688"/>
      <w:bookmarkStart w:id="6276" w:name="_Toc153885492"/>
      <w:bookmarkStart w:id="6277" w:name="_Toc177549050"/>
      <w:bookmarkStart w:id="6278" w:name="_Toc186726057"/>
      <w:bookmarkStart w:id="6279" w:name="_Toc192836773"/>
      <w:bookmarkStart w:id="6280" w:name="_Toc200704463"/>
      <w:r w:rsidRPr="00F11966">
        <w:lastRenderedPageBreak/>
        <w:t>5.</w:t>
      </w:r>
      <w:r>
        <w:t>9</w:t>
      </w:r>
      <w:r w:rsidRPr="00F11966">
        <w:t>.4.</w:t>
      </w:r>
      <w:r>
        <w:t>6</w:t>
      </w:r>
      <w:r w:rsidRPr="00F11966">
        <w:tab/>
        <w:t xml:space="preserve">Type: </w:t>
      </w:r>
      <w:r>
        <w:t>MbsSession</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28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28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28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28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283" w:name="_PERM_MCCTEMPBM_CRPT84370122___2"/>
            <w:r>
              <w:rPr>
                <w:rFonts w:ascii="Arial" w:hAnsi="Arial" w:cs="Arial"/>
                <w:sz w:val="18"/>
                <w:szCs w:val="18"/>
                <w:lang w:eastAsia="zh-CN"/>
              </w:rPr>
              <w:t>- true: any UE may join the MBS session</w:t>
            </w:r>
          </w:p>
          <w:bookmarkEnd w:id="628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284" w:name="_Toc101254133"/>
      <w:bookmarkStart w:id="6285" w:name="_Toc101254572"/>
      <w:bookmarkStart w:id="6286" w:name="_Toc104112284"/>
      <w:bookmarkStart w:id="6287" w:name="_Toc104192461"/>
      <w:bookmarkStart w:id="6288" w:name="_Toc104193025"/>
      <w:bookmarkStart w:id="6289" w:name="_Toc133336411"/>
      <w:bookmarkStart w:id="6290" w:name="_Toc143984912"/>
      <w:bookmarkStart w:id="6291" w:name="_Toc144147689"/>
      <w:bookmarkStart w:id="6292" w:name="_Toc153885493"/>
      <w:bookmarkStart w:id="6293" w:name="_Toc177549051"/>
      <w:bookmarkStart w:id="6294" w:name="_Toc186726058"/>
      <w:bookmarkStart w:id="6295" w:name="_Toc192836774"/>
      <w:bookmarkStart w:id="6296" w:name="_Toc200704464"/>
      <w:r>
        <w:lastRenderedPageBreak/>
        <w:t>5.9.4.7</w:t>
      </w:r>
      <w:r>
        <w:tab/>
        <w:t>Type: MbsSessionSubscription</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297" w:name="_Toc101254134"/>
      <w:bookmarkStart w:id="6298" w:name="_Toc101254573"/>
      <w:bookmarkStart w:id="6299" w:name="_Toc104112285"/>
      <w:bookmarkStart w:id="6300" w:name="_Toc104192462"/>
      <w:bookmarkStart w:id="6301" w:name="_Toc104193026"/>
      <w:bookmarkStart w:id="6302" w:name="_Toc133336412"/>
      <w:bookmarkStart w:id="6303" w:name="_Toc143984913"/>
      <w:bookmarkStart w:id="6304" w:name="_Toc144147690"/>
      <w:bookmarkStart w:id="6305" w:name="_Toc153885494"/>
      <w:bookmarkStart w:id="6306" w:name="_Toc177549052"/>
      <w:bookmarkStart w:id="6307" w:name="_Toc186726059"/>
      <w:bookmarkStart w:id="6308" w:name="_Toc192836775"/>
      <w:bookmarkStart w:id="6309" w:name="_Toc200704465"/>
      <w:r>
        <w:t>5.9.4.8</w:t>
      </w:r>
      <w:r>
        <w:tab/>
        <w:t>Type: MbsSessionEventReportList</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310" w:name="_Toc101254135"/>
      <w:bookmarkStart w:id="6311" w:name="_Toc101254574"/>
      <w:bookmarkStart w:id="6312" w:name="_Toc104112286"/>
      <w:bookmarkStart w:id="6313" w:name="_Toc104192463"/>
      <w:bookmarkStart w:id="6314" w:name="_Toc104193027"/>
      <w:bookmarkStart w:id="6315" w:name="_Toc133336413"/>
      <w:bookmarkStart w:id="6316" w:name="_Toc143984914"/>
      <w:bookmarkStart w:id="6317" w:name="_Toc144147691"/>
      <w:bookmarkStart w:id="6318" w:name="_Toc153885495"/>
      <w:bookmarkStart w:id="6319" w:name="_Toc177549053"/>
      <w:bookmarkStart w:id="6320" w:name="_Toc186726060"/>
      <w:bookmarkStart w:id="6321" w:name="_Toc192836776"/>
      <w:bookmarkStart w:id="6322" w:name="_Toc200704466"/>
      <w:r>
        <w:lastRenderedPageBreak/>
        <w:t>5.9.4.9</w:t>
      </w:r>
      <w:r>
        <w:tab/>
        <w:t>Type: MbsSessionEvent</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323" w:name="_Toc101254136"/>
      <w:bookmarkStart w:id="6324" w:name="_Toc101254575"/>
      <w:bookmarkStart w:id="6325" w:name="_Toc104112287"/>
      <w:bookmarkStart w:id="6326" w:name="_Toc104192464"/>
      <w:bookmarkStart w:id="6327" w:name="_Toc104193028"/>
      <w:bookmarkStart w:id="6328" w:name="_Toc133336414"/>
      <w:bookmarkStart w:id="6329" w:name="_Toc143984915"/>
      <w:bookmarkStart w:id="6330" w:name="_Toc144147692"/>
      <w:bookmarkStart w:id="6331" w:name="_Toc153885496"/>
      <w:bookmarkStart w:id="6332" w:name="_Toc177549054"/>
      <w:bookmarkStart w:id="6333" w:name="_Toc186726061"/>
      <w:bookmarkStart w:id="6334" w:name="_Toc192836777"/>
      <w:bookmarkStart w:id="6335" w:name="_Toc200704467"/>
      <w:r>
        <w:t>5.9.4.10</w:t>
      </w:r>
      <w:r>
        <w:tab/>
        <w:t>Type: MbsSessionEventReport</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336" w:name="_Toc101254137"/>
      <w:bookmarkStart w:id="6337" w:name="_Toc101254576"/>
      <w:bookmarkStart w:id="6338" w:name="_Toc104112288"/>
      <w:bookmarkStart w:id="6339" w:name="_Toc104192465"/>
      <w:bookmarkStart w:id="6340" w:name="_Toc104193029"/>
      <w:bookmarkStart w:id="6341" w:name="_Toc133336415"/>
      <w:bookmarkStart w:id="6342" w:name="_Toc143984916"/>
      <w:bookmarkStart w:id="6343" w:name="_Toc144147693"/>
      <w:bookmarkStart w:id="6344" w:name="_Toc153885497"/>
      <w:bookmarkStart w:id="6345" w:name="_Toc177549055"/>
      <w:bookmarkStart w:id="6346" w:name="_Toc186726062"/>
      <w:bookmarkStart w:id="6347" w:name="_Toc192836778"/>
      <w:bookmarkStart w:id="6348" w:name="_Toc200704468"/>
      <w:r w:rsidRPr="00F11966">
        <w:t>5.</w:t>
      </w:r>
      <w:r>
        <w:t>9</w:t>
      </w:r>
      <w:r w:rsidRPr="00F11966">
        <w:t>.4.</w:t>
      </w:r>
      <w:r>
        <w:t>11</w:t>
      </w:r>
      <w:r w:rsidRPr="00F11966">
        <w:tab/>
        <w:t xml:space="preserve">Type: </w:t>
      </w:r>
      <w:r>
        <w:t>ExternalMbsServiceArea</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349" w:name="_Toc101254580"/>
      <w:bookmarkStart w:id="6350" w:name="_Toc104112292"/>
      <w:bookmarkStart w:id="6351" w:name="_Toc104192466"/>
      <w:bookmarkStart w:id="6352" w:name="_Toc104193030"/>
      <w:bookmarkStart w:id="6353" w:name="_Toc133336416"/>
      <w:bookmarkStart w:id="6354" w:name="_Toc143984917"/>
      <w:bookmarkStart w:id="6355" w:name="_Toc144147694"/>
      <w:bookmarkStart w:id="6356" w:name="_Toc153885498"/>
      <w:bookmarkStart w:id="6357" w:name="_Toc177549056"/>
      <w:bookmarkStart w:id="6358" w:name="_Toc186726063"/>
      <w:bookmarkStart w:id="6359" w:name="_Toc192836779"/>
      <w:bookmarkStart w:id="6360" w:name="_Toc200704469"/>
      <w:r w:rsidRPr="00B9255A">
        <w:t>5.9.4.</w:t>
      </w:r>
      <w:r>
        <w:t>1</w:t>
      </w:r>
      <w:r w:rsidR="00D855F9">
        <w:t>2</w:t>
      </w:r>
      <w:r w:rsidRPr="00B9255A">
        <w:tab/>
        <w:t>Type: MbsSe</w:t>
      </w:r>
      <w:r>
        <w:t>curityContext</w:t>
      </w:r>
      <w:bookmarkEnd w:id="6349"/>
      <w:bookmarkEnd w:id="6350"/>
      <w:bookmarkEnd w:id="6351"/>
      <w:bookmarkEnd w:id="6352"/>
      <w:bookmarkEnd w:id="6353"/>
      <w:bookmarkEnd w:id="6354"/>
      <w:bookmarkEnd w:id="6355"/>
      <w:bookmarkEnd w:id="6356"/>
      <w:bookmarkEnd w:id="6357"/>
      <w:bookmarkEnd w:id="6358"/>
      <w:bookmarkEnd w:id="6359"/>
      <w:bookmarkEnd w:id="6360"/>
    </w:p>
    <w:p w14:paraId="00642AAC" w14:textId="48FE68B4" w:rsidR="0075592C" w:rsidRPr="00B9255A" w:rsidRDefault="0075592C" w:rsidP="0075592C">
      <w:pPr>
        <w:keepNext/>
        <w:keepLines/>
        <w:spacing w:before="60"/>
        <w:jc w:val="center"/>
        <w:rPr>
          <w:rFonts w:ascii="Arial" w:hAnsi="Arial"/>
          <w:b/>
        </w:rPr>
      </w:pPr>
      <w:bookmarkStart w:id="6361"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361"/>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362" w:name="_Toc101254581"/>
      <w:bookmarkStart w:id="6363" w:name="_Toc104112293"/>
      <w:bookmarkStart w:id="6364" w:name="_Toc104192467"/>
      <w:bookmarkStart w:id="6365" w:name="_Toc104193031"/>
      <w:bookmarkStart w:id="6366" w:name="_Toc133336417"/>
      <w:bookmarkStart w:id="6367" w:name="_Toc143984918"/>
      <w:bookmarkStart w:id="6368" w:name="_Toc144147695"/>
      <w:bookmarkStart w:id="6369" w:name="_Toc153885499"/>
      <w:bookmarkStart w:id="6370" w:name="_Toc177549057"/>
      <w:bookmarkStart w:id="6371" w:name="_Toc186726064"/>
      <w:bookmarkStart w:id="6372" w:name="_Toc192836780"/>
      <w:bookmarkStart w:id="6373" w:name="_Toc200704470"/>
      <w:r w:rsidRPr="00B9255A">
        <w:lastRenderedPageBreak/>
        <w:t>5.9.4.</w:t>
      </w:r>
      <w:r>
        <w:t>1</w:t>
      </w:r>
      <w:r w:rsidR="00D855F9">
        <w:t>3</w:t>
      </w:r>
      <w:r w:rsidRPr="00B9255A">
        <w:tab/>
        <w:t>Type: Mbs</w:t>
      </w:r>
      <w:r>
        <w:t>KeyInfo</w:t>
      </w:r>
      <w:bookmarkEnd w:id="6362"/>
      <w:bookmarkEnd w:id="6363"/>
      <w:bookmarkEnd w:id="6364"/>
      <w:bookmarkEnd w:id="6365"/>
      <w:bookmarkEnd w:id="6366"/>
      <w:bookmarkEnd w:id="6367"/>
      <w:bookmarkEnd w:id="6368"/>
      <w:bookmarkEnd w:id="6369"/>
      <w:bookmarkEnd w:id="6370"/>
      <w:bookmarkEnd w:id="6371"/>
      <w:bookmarkEnd w:id="6372"/>
      <w:bookmarkEnd w:id="6373"/>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374"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37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375" w:name="_Toc101254141"/>
      <w:bookmarkStart w:id="6376" w:name="_Toc101254582"/>
      <w:bookmarkStart w:id="6377" w:name="_Toc104112294"/>
      <w:bookmarkStart w:id="6378" w:name="_Toc104192468"/>
      <w:bookmarkStart w:id="6379" w:name="_Toc104193032"/>
      <w:bookmarkStart w:id="6380" w:name="_Toc133336418"/>
      <w:bookmarkStart w:id="6381" w:name="_Toc143984919"/>
      <w:bookmarkStart w:id="6382" w:name="_Toc144147696"/>
      <w:bookmarkStart w:id="6383" w:name="_Toc153885500"/>
      <w:bookmarkStart w:id="6384" w:name="_Toc177549058"/>
      <w:bookmarkStart w:id="6385" w:name="_Toc186726065"/>
      <w:bookmarkStart w:id="6386" w:name="_Toc192836781"/>
      <w:bookmarkStart w:id="6387" w:name="_Toc200704471"/>
      <w:r>
        <w:t>5.9.4.1</w:t>
      </w:r>
      <w:r w:rsidR="00D855F9">
        <w:t>4</w:t>
      </w:r>
      <w:r>
        <w:tab/>
        <w:t>Type: IngressTunAddrInfo</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388" w:name="_Toc97025568"/>
      <w:bookmarkStart w:id="6389" w:name="_Toc101254142"/>
      <w:bookmarkStart w:id="6390" w:name="_Toc101254583"/>
      <w:bookmarkStart w:id="6391" w:name="_Toc104112295"/>
      <w:bookmarkStart w:id="6392" w:name="_Toc104192469"/>
      <w:bookmarkStart w:id="6393" w:name="_Toc104193033"/>
      <w:bookmarkStart w:id="6394" w:name="_Toc133336419"/>
      <w:bookmarkStart w:id="6395" w:name="_Toc143984920"/>
      <w:bookmarkStart w:id="6396" w:name="_Toc144147697"/>
      <w:bookmarkStart w:id="6397" w:name="_Toc153885501"/>
      <w:bookmarkStart w:id="6398" w:name="_Toc177549059"/>
      <w:bookmarkStart w:id="6399" w:name="_Toc186726066"/>
      <w:bookmarkStart w:id="6400" w:name="_Toc192836782"/>
      <w:bookmarkStart w:id="6401" w:name="_Toc200704472"/>
      <w:r w:rsidRPr="00F11966">
        <w:lastRenderedPageBreak/>
        <w:t>5.</w:t>
      </w:r>
      <w:r>
        <w:t>9</w:t>
      </w:r>
      <w:r w:rsidRPr="00F11966">
        <w:t>.4.</w:t>
      </w:r>
      <w:r>
        <w:t>1</w:t>
      </w:r>
      <w:r w:rsidR="00D855F9">
        <w:t>5</w:t>
      </w:r>
      <w:r w:rsidRPr="00F11966">
        <w:tab/>
        <w:t xml:space="preserve">Type: </w:t>
      </w:r>
      <w:r>
        <w:t>MbsServiceArea</w:t>
      </w:r>
      <w:bookmarkEnd w:id="6388"/>
      <w:r>
        <w:t>Info</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402" w:name="_Toc133336420"/>
      <w:bookmarkStart w:id="6403" w:name="_Toc143984921"/>
      <w:bookmarkStart w:id="6404" w:name="_Toc144147698"/>
      <w:bookmarkStart w:id="6405" w:name="_Toc153885502"/>
      <w:bookmarkStart w:id="6406" w:name="_Toc177549060"/>
      <w:bookmarkStart w:id="6407" w:name="_Toc186726067"/>
      <w:bookmarkStart w:id="6408" w:name="_Toc192836783"/>
      <w:bookmarkStart w:id="6409" w:name="_Toc200704473"/>
      <w:r w:rsidRPr="00F11966">
        <w:t>5.</w:t>
      </w:r>
      <w:r>
        <w:t>9</w:t>
      </w:r>
      <w:r w:rsidRPr="00F11966">
        <w:t>.4.</w:t>
      </w:r>
      <w:r w:rsidRPr="0079055A">
        <w:t>16</w:t>
      </w:r>
      <w:r w:rsidRPr="00F11966">
        <w:tab/>
        <w:t xml:space="preserve">Type: </w:t>
      </w:r>
      <w:r>
        <w:t>MbsServiceInfo</w:t>
      </w:r>
      <w:bookmarkEnd w:id="6402"/>
      <w:bookmarkEnd w:id="6403"/>
      <w:bookmarkEnd w:id="6404"/>
      <w:bookmarkEnd w:id="6405"/>
      <w:bookmarkEnd w:id="6406"/>
      <w:bookmarkEnd w:id="6407"/>
      <w:bookmarkEnd w:id="6408"/>
      <w:bookmarkEnd w:id="640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410" w:name="_Toc133336421"/>
      <w:bookmarkStart w:id="6411" w:name="_Toc143984922"/>
      <w:bookmarkStart w:id="6412" w:name="_Toc144147699"/>
      <w:bookmarkStart w:id="6413" w:name="_Toc153885503"/>
      <w:bookmarkStart w:id="6414" w:name="_Toc177549061"/>
      <w:bookmarkStart w:id="6415" w:name="_Toc186726068"/>
      <w:bookmarkStart w:id="6416" w:name="_Toc192836784"/>
      <w:bookmarkStart w:id="6417" w:name="_Toc200704474"/>
      <w:r w:rsidRPr="00F11966">
        <w:t>5.</w:t>
      </w:r>
      <w:r>
        <w:t>9</w:t>
      </w:r>
      <w:r w:rsidRPr="00F11966">
        <w:t>.4.</w:t>
      </w:r>
      <w:r w:rsidRPr="0079055A">
        <w:t>17</w:t>
      </w:r>
      <w:r w:rsidRPr="00F11966">
        <w:tab/>
        <w:t xml:space="preserve">Type: </w:t>
      </w:r>
      <w:r>
        <w:t>MbsMediaComp</w:t>
      </w:r>
      <w:bookmarkEnd w:id="6410"/>
      <w:bookmarkEnd w:id="6411"/>
      <w:bookmarkEnd w:id="6412"/>
      <w:bookmarkEnd w:id="6413"/>
      <w:bookmarkEnd w:id="6414"/>
      <w:bookmarkEnd w:id="6415"/>
      <w:bookmarkEnd w:id="6416"/>
      <w:bookmarkEnd w:id="641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418" w:name="_Toc133336422"/>
      <w:bookmarkStart w:id="6419" w:name="_Toc143984923"/>
      <w:bookmarkStart w:id="6420" w:name="_Toc144147700"/>
      <w:bookmarkStart w:id="6421" w:name="_Toc153885504"/>
      <w:bookmarkStart w:id="6422" w:name="_Toc177549062"/>
      <w:bookmarkStart w:id="6423" w:name="_Toc186726069"/>
      <w:bookmarkStart w:id="6424" w:name="_Toc192836785"/>
      <w:bookmarkStart w:id="6425" w:name="_Toc200704475"/>
      <w:r w:rsidRPr="00F11966">
        <w:t>5.</w:t>
      </w:r>
      <w:r>
        <w:t>9</w:t>
      </w:r>
      <w:r w:rsidRPr="00F11966">
        <w:t>.4.</w:t>
      </w:r>
      <w:r w:rsidRPr="0079055A">
        <w:t>18</w:t>
      </w:r>
      <w:r w:rsidRPr="00F11966">
        <w:tab/>
        <w:t xml:space="preserve">Type: </w:t>
      </w:r>
      <w:r>
        <w:t>MbsMediaCompRm</w:t>
      </w:r>
      <w:bookmarkEnd w:id="6418"/>
      <w:bookmarkEnd w:id="6419"/>
      <w:bookmarkEnd w:id="6420"/>
      <w:bookmarkEnd w:id="6421"/>
      <w:bookmarkEnd w:id="6422"/>
      <w:bookmarkEnd w:id="6423"/>
      <w:bookmarkEnd w:id="6424"/>
      <w:bookmarkEnd w:id="642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426" w:name="_Toc133336423"/>
      <w:bookmarkStart w:id="6427" w:name="_Toc143984924"/>
      <w:bookmarkStart w:id="6428" w:name="_Toc144147701"/>
      <w:bookmarkStart w:id="6429" w:name="_Toc153885505"/>
      <w:bookmarkStart w:id="6430" w:name="_Toc177549063"/>
      <w:bookmarkStart w:id="6431" w:name="_Toc186726070"/>
      <w:bookmarkStart w:id="6432" w:name="_Toc192836786"/>
      <w:bookmarkStart w:id="6433" w:name="_Toc200704476"/>
      <w:r w:rsidRPr="00F11966">
        <w:lastRenderedPageBreak/>
        <w:t>5.</w:t>
      </w:r>
      <w:r>
        <w:t>9</w:t>
      </w:r>
      <w:r w:rsidRPr="00F11966">
        <w:t>.4.</w:t>
      </w:r>
      <w:r w:rsidRPr="0079055A">
        <w:t>19</w:t>
      </w:r>
      <w:r w:rsidRPr="00F11966">
        <w:tab/>
        <w:t xml:space="preserve">Type: </w:t>
      </w:r>
      <w:r>
        <w:t>MbsQoSReq</w:t>
      </w:r>
      <w:bookmarkEnd w:id="6426"/>
      <w:bookmarkEnd w:id="6427"/>
      <w:bookmarkEnd w:id="6428"/>
      <w:bookmarkEnd w:id="6429"/>
      <w:bookmarkEnd w:id="6430"/>
      <w:bookmarkEnd w:id="6431"/>
      <w:bookmarkEnd w:id="6432"/>
      <w:bookmarkEnd w:id="643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434" w:name="_Toc133336424"/>
      <w:bookmarkStart w:id="6435" w:name="_Toc143984925"/>
      <w:bookmarkStart w:id="6436" w:name="_Toc144147702"/>
      <w:bookmarkStart w:id="6437" w:name="_Toc153885506"/>
      <w:bookmarkStart w:id="6438" w:name="_Toc177549064"/>
      <w:bookmarkStart w:id="6439" w:name="_Toc186726071"/>
      <w:bookmarkStart w:id="6440" w:name="_Toc192836787"/>
      <w:bookmarkStart w:id="6441" w:name="_Toc200704477"/>
      <w:r w:rsidRPr="00F11966">
        <w:t>5.</w:t>
      </w:r>
      <w:r>
        <w:t>9</w:t>
      </w:r>
      <w:r w:rsidRPr="00F11966">
        <w:t>.4.</w:t>
      </w:r>
      <w:r w:rsidRPr="0079055A">
        <w:t>20</w:t>
      </w:r>
      <w:r w:rsidRPr="00F11966">
        <w:tab/>
        <w:t xml:space="preserve">Type: </w:t>
      </w:r>
      <w:r>
        <w:t>MbsMediaInfo</w:t>
      </w:r>
      <w:bookmarkEnd w:id="6434"/>
      <w:bookmarkEnd w:id="6435"/>
      <w:bookmarkEnd w:id="6436"/>
      <w:bookmarkEnd w:id="6437"/>
      <w:bookmarkEnd w:id="6438"/>
      <w:bookmarkEnd w:id="6439"/>
      <w:bookmarkEnd w:id="6440"/>
      <w:bookmarkEnd w:id="6441"/>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442" w:name="_Toc85877131"/>
      <w:bookmarkStart w:id="6443" w:name="_Toc88681586"/>
      <w:bookmarkStart w:id="6444" w:name="_Toc89678273"/>
      <w:bookmarkStart w:id="6445" w:name="_Toc98501364"/>
      <w:bookmarkStart w:id="6446" w:name="_Toc106634653"/>
      <w:bookmarkStart w:id="6447" w:name="_Toc114825432"/>
      <w:bookmarkStart w:id="6448" w:name="_Toc122089462"/>
      <w:bookmarkStart w:id="6449" w:name="_Toc133336425"/>
      <w:bookmarkStart w:id="6450" w:name="_Toc143984926"/>
      <w:bookmarkStart w:id="6451" w:name="_Toc144147703"/>
      <w:bookmarkStart w:id="6452" w:name="_Toc153885507"/>
      <w:bookmarkStart w:id="6453" w:name="_Toc177549065"/>
      <w:bookmarkStart w:id="6454" w:name="_Toc186726072"/>
      <w:bookmarkStart w:id="6455" w:name="_Toc192836788"/>
      <w:bookmarkStart w:id="6456" w:name="_Toc20070447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2B4D9046" w14:textId="2EABC9F1" w:rsidR="0092133F" w:rsidRPr="00052626" w:rsidRDefault="0092133F" w:rsidP="0092133F">
      <w:pPr>
        <w:pStyle w:val="Heading5"/>
      </w:pPr>
      <w:bookmarkStart w:id="6457" w:name="_Toc133336426"/>
      <w:bookmarkStart w:id="6458" w:name="_Toc143984927"/>
      <w:bookmarkStart w:id="6459" w:name="_Toc144147704"/>
      <w:bookmarkStart w:id="6460" w:name="_Toc153885508"/>
      <w:bookmarkStart w:id="6461" w:name="_Toc177549066"/>
      <w:bookmarkStart w:id="6462" w:name="_Toc186726073"/>
      <w:bookmarkStart w:id="6463" w:name="_Toc192836789"/>
      <w:bookmarkStart w:id="6464" w:name="_Toc200704479"/>
      <w:r>
        <w:t>5</w:t>
      </w:r>
      <w:r w:rsidRPr="00052626">
        <w:t>.</w:t>
      </w:r>
      <w:r>
        <w:t>9</w:t>
      </w:r>
      <w:r w:rsidRPr="00052626">
        <w:t>.</w:t>
      </w:r>
      <w:r>
        <w:t>4</w:t>
      </w:r>
      <w:r w:rsidRPr="00052626">
        <w:t>.</w:t>
      </w:r>
      <w:r>
        <w:t>21</w:t>
      </w:r>
      <w:r w:rsidRPr="00052626">
        <w:t>.</w:t>
      </w:r>
      <w:r>
        <w:t>1</w:t>
      </w:r>
      <w:r w:rsidRPr="00052626">
        <w:tab/>
        <w:t xml:space="preserve">Type: </w:t>
      </w:r>
      <w:r>
        <w:t>AssociatedSessionId</w:t>
      </w:r>
      <w:bookmarkEnd w:id="6457"/>
      <w:bookmarkEnd w:id="6458"/>
      <w:bookmarkEnd w:id="6459"/>
      <w:bookmarkEnd w:id="6460"/>
      <w:bookmarkEnd w:id="6461"/>
      <w:bookmarkEnd w:id="6462"/>
      <w:bookmarkEnd w:id="6463"/>
      <w:bookmarkEnd w:id="6464"/>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465" w:name="_Toc143984928"/>
      <w:bookmarkStart w:id="6466" w:name="_Toc144147705"/>
      <w:bookmarkStart w:id="6467" w:name="_Toc153885509"/>
      <w:bookmarkStart w:id="6468" w:name="_Toc177549067"/>
      <w:bookmarkStart w:id="6469" w:name="_Toc186726074"/>
      <w:bookmarkStart w:id="6470" w:name="_Toc192836790"/>
      <w:bookmarkStart w:id="6471" w:name="_Toc200704480"/>
      <w:r w:rsidRPr="00516443">
        <w:t>5.</w:t>
      </w:r>
      <w:r w:rsidRPr="00496DB9">
        <w:t>10</w:t>
      </w:r>
      <w:r w:rsidRPr="00F11966">
        <w:tab/>
        <w:t xml:space="preserve">Data Types related to </w:t>
      </w:r>
      <w:r>
        <w:t>Time Synchronization</w:t>
      </w:r>
      <w:bookmarkEnd w:id="6465"/>
      <w:bookmarkEnd w:id="6466"/>
      <w:bookmarkEnd w:id="6467"/>
      <w:bookmarkEnd w:id="6468"/>
      <w:bookmarkEnd w:id="6469"/>
      <w:bookmarkEnd w:id="6470"/>
      <w:bookmarkEnd w:id="6471"/>
    </w:p>
    <w:p w14:paraId="7B26CA90" w14:textId="1EF200F0" w:rsidR="00516443" w:rsidRPr="00F11966" w:rsidRDefault="00516443" w:rsidP="00516443">
      <w:pPr>
        <w:pStyle w:val="Heading3"/>
      </w:pPr>
      <w:bookmarkStart w:id="6472" w:name="_Toc143984929"/>
      <w:bookmarkStart w:id="6473" w:name="_Toc144147706"/>
      <w:bookmarkStart w:id="6474" w:name="_Toc153885510"/>
      <w:bookmarkStart w:id="6475" w:name="_Toc177549068"/>
      <w:bookmarkStart w:id="6476" w:name="_Toc186726075"/>
      <w:bookmarkStart w:id="6477" w:name="_Toc192836791"/>
      <w:bookmarkStart w:id="6478" w:name="_Toc200704481"/>
      <w:r w:rsidRPr="00F11966">
        <w:t>5.</w:t>
      </w:r>
      <w:r w:rsidRPr="00496DB9">
        <w:t>10</w:t>
      </w:r>
      <w:r w:rsidRPr="00F11966">
        <w:t>.1</w:t>
      </w:r>
      <w:r w:rsidRPr="00F11966">
        <w:tab/>
        <w:t>Introduction</w:t>
      </w:r>
      <w:bookmarkEnd w:id="6472"/>
      <w:bookmarkEnd w:id="6473"/>
      <w:bookmarkEnd w:id="6474"/>
      <w:bookmarkEnd w:id="6475"/>
      <w:bookmarkEnd w:id="6476"/>
      <w:bookmarkEnd w:id="6477"/>
      <w:bookmarkEnd w:id="6478"/>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479" w:name="_Toc143984930"/>
      <w:bookmarkStart w:id="6480" w:name="_Toc144147707"/>
      <w:bookmarkStart w:id="6481" w:name="_Toc153885511"/>
      <w:bookmarkStart w:id="6482" w:name="_Toc177549069"/>
      <w:bookmarkStart w:id="6483" w:name="_Toc186726076"/>
      <w:bookmarkStart w:id="6484" w:name="_Toc192836792"/>
      <w:bookmarkStart w:id="6485" w:name="_Toc200704482"/>
      <w:r w:rsidRPr="00F11966">
        <w:t>5.</w:t>
      </w:r>
      <w:r w:rsidRPr="00496DB9">
        <w:t>10</w:t>
      </w:r>
      <w:r w:rsidRPr="00516443">
        <w:t>.2</w:t>
      </w:r>
      <w:r w:rsidRPr="00516443">
        <w:tab/>
        <w:t>Simple Data Types</w:t>
      </w:r>
      <w:bookmarkEnd w:id="6479"/>
      <w:bookmarkEnd w:id="6480"/>
      <w:bookmarkEnd w:id="6481"/>
      <w:bookmarkEnd w:id="6482"/>
      <w:bookmarkEnd w:id="6483"/>
      <w:bookmarkEnd w:id="6484"/>
      <w:bookmarkEnd w:id="6485"/>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486" w:name="_Toc143984931"/>
      <w:bookmarkStart w:id="6487" w:name="_Toc144147708"/>
      <w:bookmarkStart w:id="6488" w:name="_Toc153885512"/>
      <w:bookmarkStart w:id="6489" w:name="_Toc177549070"/>
      <w:bookmarkStart w:id="6490" w:name="_Toc186726077"/>
      <w:bookmarkStart w:id="6491" w:name="_Toc192836793"/>
      <w:bookmarkStart w:id="6492" w:name="_Toc200704483"/>
      <w:r w:rsidRPr="00F11966">
        <w:lastRenderedPageBreak/>
        <w:t>5.</w:t>
      </w:r>
      <w:r w:rsidRPr="00496DB9">
        <w:t>10</w:t>
      </w:r>
      <w:r w:rsidRPr="00F11966">
        <w:t>.3</w:t>
      </w:r>
      <w:r w:rsidRPr="00F11966">
        <w:tab/>
        <w:t>Enumerations</w:t>
      </w:r>
      <w:bookmarkEnd w:id="6486"/>
      <w:bookmarkEnd w:id="6487"/>
      <w:bookmarkEnd w:id="6488"/>
      <w:bookmarkEnd w:id="6489"/>
      <w:bookmarkEnd w:id="6490"/>
      <w:bookmarkEnd w:id="6491"/>
      <w:bookmarkEnd w:id="6492"/>
    </w:p>
    <w:p w14:paraId="54295B2F" w14:textId="2BFA0667" w:rsidR="00516443" w:rsidRPr="00B06F7A" w:rsidRDefault="00516443" w:rsidP="00496DB9">
      <w:pPr>
        <w:pStyle w:val="Heading4"/>
        <w:rPr>
          <w:lang w:eastAsia="zh-CN"/>
        </w:rPr>
      </w:pPr>
      <w:bookmarkStart w:id="6493" w:name="_Toc143984932"/>
      <w:bookmarkStart w:id="6494" w:name="_Toc144147709"/>
      <w:bookmarkStart w:id="6495" w:name="_Toc153885513"/>
      <w:bookmarkStart w:id="6496" w:name="_Toc177549071"/>
      <w:bookmarkStart w:id="6497" w:name="_Toc186726078"/>
      <w:bookmarkStart w:id="6498" w:name="_Toc192836794"/>
      <w:bookmarkStart w:id="6499" w:name="_Toc200704484"/>
      <w:r>
        <w:t>5.</w:t>
      </w:r>
      <w:r w:rsidRPr="00496DB9">
        <w:t>10</w:t>
      </w:r>
      <w:r>
        <w:t>.3.1</w:t>
      </w:r>
      <w:r w:rsidRPr="00BC662F">
        <w:tab/>
      </w:r>
      <w:r w:rsidRPr="00B06F7A">
        <w:t xml:space="preserve">Enumeration: </w:t>
      </w:r>
      <w:r>
        <w:t>SynchronizationState</w:t>
      </w:r>
      <w:bookmarkEnd w:id="6493"/>
      <w:bookmarkEnd w:id="6494"/>
      <w:bookmarkEnd w:id="6495"/>
      <w:bookmarkEnd w:id="6496"/>
      <w:bookmarkEnd w:id="6497"/>
      <w:bookmarkEnd w:id="6498"/>
      <w:bookmarkEnd w:id="649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500" w:name="_Toc143984933"/>
      <w:bookmarkStart w:id="6501" w:name="_Toc144147710"/>
      <w:bookmarkStart w:id="6502" w:name="_Toc153885514"/>
      <w:bookmarkStart w:id="6503" w:name="_Toc177549072"/>
      <w:bookmarkStart w:id="6504" w:name="_Toc186726079"/>
      <w:bookmarkStart w:id="6505" w:name="_Toc192836795"/>
      <w:bookmarkStart w:id="6506" w:name="_Toc200704485"/>
      <w:r>
        <w:t>5.</w:t>
      </w:r>
      <w:r w:rsidRPr="00496DB9">
        <w:t>10</w:t>
      </w:r>
      <w:r>
        <w:t>.3.2</w:t>
      </w:r>
      <w:r w:rsidRPr="00BC662F">
        <w:tab/>
      </w:r>
      <w:r w:rsidRPr="00B06F7A">
        <w:t xml:space="preserve">Enumeration: </w:t>
      </w:r>
      <w:r>
        <w:t>TimeSource</w:t>
      </w:r>
      <w:bookmarkEnd w:id="6500"/>
      <w:bookmarkEnd w:id="6501"/>
      <w:bookmarkEnd w:id="6502"/>
      <w:bookmarkEnd w:id="6503"/>
      <w:bookmarkEnd w:id="6504"/>
      <w:bookmarkEnd w:id="6505"/>
      <w:bookmarkEnd w:id="650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507" w:name="_Toc143984934"/>
      <w:bookmarkStart w:id="6508" w:name="_Toc144147711"/>
      <w:bookmarkStart w:id="6509" w:name="_Toc153885515"/>
      <w:bookmarkStart w:id="6510" w:name="_Toc177549073"/>
      <w:bookmarkStart w:id="6511" w:name="_Toc186726080"/>
      <w:bookmarkStart w:id="6512" w:name="_Toc192836796"/>
      <w:bookmarkStart w:id="6513" w:name="_Toc200704486"/>
      <w:r>
        <w:t>5.</w:t>
      </w:r>
      <w:r w:rsidRPr="00496DB9">
        <w:t>10</w:t>
      </w:r>
      <w:r>
        <w:t>.3.3</w:t>
      </w:r>
      <w:r w:rsidRPr="00B06F7A">
        <w:tab/>
        <w:t xml:space="preserve">Enumeration: </w:t>
      </w:r>
      <w:r>
        <w:t>ClockQualityDetailLevel</w:t>
      </w:r>
      <w:bookmarkEnd w:id="6507"/>
      <w:bookmarkEnd w:id="6508"/>
      <w:bookmarkEnd w:id="6509"/>
      <w:bookmarkEnd w:id="6510"/>
      <w:bookmarkEnd w:id="6511"/>
      <w:bookmarkEnd w:id="6512"/>
      <w:bookmarkEnd w:id="651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514" w:name="_Toc177549074"/>
      <w:bookmarkStart w:id="6515" w:name="_Toc186726081"/>
      <w:bookmarkStart w:id="6516" w:name="_Toc192836797"/>
      <w:bookmarkStart w:id="6517" w:name="_Toc200704487"/>
      <w:r>
        <w:t>5.10.3.</w:t>
      </w:r>
      <w:r w:rsidRPr="003423DA">
        <w:t>4</w:t>
      </w:r>
      <w:r>
        <w:tab/>
        <w:t>Enumeration: ClockQualityDetailLevelRm</w:t>
      </w:r>
      <w:bookmarkEnd w:id="6514"/>
      <w:bookmarkEnd w:id="6515"/>
      <w:bookmarkEnd w:id="6516"/>
      <w:bookmarkEnd w:id="6517"/>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518" w:name="_Toc143984935"/>
      <w:bookmarkStart w:id="6519" w:name="_Toc144147712"/>
      <w:bookmarkStart w:id="6520" w:name="_Toc153885516"/>
      <w:bookmarkStart w:id="6521" w:name="_Toc177549075"/>
      <w:bookmarkStart w:id="6522" w:name="_Toc186726082"/>
      <w:bookmarkStart w:id="6523" w:name="_Toc192836798"/>
      <w:bookmarkStart w:id="6524" w:name="_Toc200704488"/>
      <w:r w:rsidRPr="00F11966">
        <w:t>5.</w:t>
      </w:r>
      <w:r w:rsidRPr="00496DB9">
        <w:t>10</w:t>
      </w:r>
      <w:r w:rsidRPr="00F11966">
        <w:t>.4</w:t>
      </w:r>
      <w:r w:rsidRPr="00F11966">
        <w:tab/>
        <w:t>Structured Data Types</w:t>
      </w:r>
      <w:bookmarkEnd w:id="6518"/>
      <w:bookmarkEnd w:id="6519"/>
      <w:bookmarkEnd w:id="6520"/>
      <w:bookmarkEnd w:id="6521"/>
      <w:bookmarkEnd w:id="6522"/>
      <w:bookmarkEnd w:id="6523"/>
      <w:bookmarkEnd w:id="6524"/>
    </w:p>
    <w:p w14:paraId="507D1D0B" w14:textId="69D2A1ED" w:rsidR="00516443" w:rsidRPr="00B06F7A" w:rsidRDefault="00516443" w:rsidP="00496DB9">
      <w:pPr>
        <w:pStyle w:val="Heading4"/>
      </w:pPr>
      <w:bookmarkStart w:id="6525" w:name="_Toc143984936"/>
      <w:bookmarkStart w:id="6526" w:name="_Toc144147713"/>
      <w:bookmarkStart w:id="6527" w:name="_Toc153885517"/>
      <w:bookmarkStart w:id="6528" w:name="_Toc177549076"/>
      <w:bookmarkStart w:id="6529" w:name="_Toc186726083"/>
      <w:bookmarkStart w:id="6530" w:name="_Toc192836799"/>
      <w:bookmarkStart w:id="6531" w:name="_Toc200704489"/>
      <w:r w:rsidRPr="00F11966">
        <w:t>5.</w:t>
      </w:r>
      <w:r w:rsidRPr="00496DB9">
        <w:t>10</w:t>
      </w:r>
      <w:r w:rsidRPr="00F11966">
        <w:t>.4.</w:t>
      </w:r>
      <w:r>
        <w:t>1</w:t>
      </w:r>
      <w:r w:rsidRPr="00F11966">
        <w:tab/>
        <w:t xml:space="preserve">Type: </w:t>
      </w:r>
      <w:r>
        <w:t>ClockQualityAcceptanceCriterion</w:t>
      </w:r>
      <w:bookmarkEnd w:id="6525"/>
      <w:bookmarkEnd w:id="6526"/>
      <w:bookmarkEnd w:id="6527"/>
      <w:bookmarkEnd w:id="6528"/>
      <w:bookmarkEnd w:id="6529"/>
      <w:bookmarkEnd w:id="6530"/>
      <w:bookmarkEnd w:id="6531"/>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532" w:name="_Toc177549077"/>
      <w:bookmarkStart w:id="6533" w:name="_Toc186726084"/>
      <w:bookmarkStart w:id="6534" w:name="_Toc192836800"/>
      <w:bookmarkStart w:id="6535" w:name="_Toc200704490"/>
      <w:r>
        <w:lastRenderedPageBreak/>
        <w:t>5.10.4.</w:t>
      </w:r>
      <w:r w:rsidRPr="003423DA">
        <w:t>1</w:t>
      </w:r>
      <w:r w:rsidR="00720B54" w:rsidRPr="003423DA">
        <w:t>A</w:t>
      </w:r>
      <w:r>
        <w:tab/>
        <w:t>Type: ClockQualityAcceptanceCriterionRm</w:t>
      </w:r>
      <w:bookmarkEnd w:id="6532"/>
      <w:bookmarkEnd w:id="6533"/>
      <w:bookmarkEnd w:id="6534"/>
      <w:bookmarkEnd w:id="653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536" w:name="_Toc143984937"/>
      <w:bookmarkStart w:id="6537" w:name="_Toc144147714"/>
      <w:bookmarkStart w:id="6538" w:name="_Toc153885518"/>
      <w:bookmarkStart w:id="6539" w:name="_Toc177549078"/>
      <w:bookmarkStart w:id="6540" w:name="_Toc186726085"/>
      <w:bookmarkStart w:id="6541" w:name="_Toc192836801"/>
      <w:bookmarkStart w:id="6542" w:name="_Toc200704491"/>
      <w:r w:rsidRPr="00F11966">
        <w:t>5.</w:t>
      </w:r>
      <w:r w:rsidRPr="00496DB9">
        <w:t>10</w:t>
      </w:r>
      <w:r w:rsidRPr="00516443">
        <w:t>.</w:t>
      </w:r>
      <w:r w:rsidRPr="00F11966">
        <w:t>4.</w:t>
      </w:r>
      <w:r>
        <w:t>2</w:t>
      </w:r>
      <w:r w:rsidRPr="00F11966">
        <w:tab/>
      </w:r>
      <w:r w:rsidRPr="00B06F7A">
        <w:t xml:space="preserve">Type: </w:t>
      </w:r>
      <w:r>
        <w:t>ClockQuality</w:t>
      </w:r>
      <w:bookmarkEnd w:id="6536"/>
      <w:bookmarkEnd w:id="6537"/>
      <w:bookmarkEnd w:id="6538"/>
      <w:bookmarkEnd w:id="6539"/>
      <w:bookmarkEnd w:id="6540"/>
      <w:bookmarkEnd w:id="6541"/>
      <w:bookmarkEnd w:id="6542"/>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543" w:name="_Toc177549079"/>
      <w:bookmarkStart w:id="6544" w:name="_Toc186726086"/>
      <w:bookmarkStart w:id="6545" w:name="_Toc192836802"/>
      <w:bookmarkStart w:id="6546" w:name="_Toc200704492"/>
      <w:r>
        <w:t>5.10.4.</w:t>
      </w:r>
      <w:r w:rsidRPr="003423DA">
        <w:t>2</w:t>
      </w:r>
      <w:r w:rsidR="00720B54" w:rsidRPr="003423DA">
        <w:t>A</w:t>
      </w:r>
      <w:r>
        <w:tab/>
        <w:t>Type: ClockQualityRm</w:t>
      </w:r>
      <w:bookmarkEnd w:id="6543"/>
      <w:bookmarkEnd w:id="6544"/>
      <w:bookmarkEnd w:id="6545"/>
      <w:bookmarkEnd w:id="6546"/>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547" w:name="_Toc143984938"/>
      <w:bookmarkStart w:id="6548" w:name="_Toc144147715"/>
      <w:bookmarkStart w:id="6549" w:name="_Toc153885519"/>
      <w:bookmarkStart w:id="6550" w:name="_Toc177549080"/>
      <w:bookmarkStart w:id="6551" w:name="_Toc186726087"/>
      <w:bookmarkStart w:id="6552" w:name="_Toc192836803"/>
      <w:bookmarkStart w:id="6553" w:name="_Toc200704493"/>
      <w:r w:rsidRPr="00F11966">
        <w:t>5.</w:t>
      </w:r>
      <w:r w:rsidRPr="00496DB9">
        <w:t>11</w:t>
      </w:r>
      <w:r w:rsidRPr="00F11966">
        <w:tab/>
        <w:t xml:space="preserve">Data Types related to </w:t>
      </w:r>
      <w:r>
        <w:t>IMS SBA</w:t>
      </w:r>
      <w:bookmarkEnd w:id="6547"/>
      <w:bookmarkEnd w:id="6548"/>
      <w:bookmarkEnd w:id="6549"/>
      <w:bookmarkEnd w:id="6550"/>
      <w:bookmarkEnd w:id="6551"/>
      <w:bookmarkEnd w:id="6552"/>
      <w:bookmarkEnd w:id="6553"/>
    </w:p>
    <w:p w14:paraId="4BC8F96A" w14:textId="7B4E4630" w:rsidR="0088378A" w:rsidRPr="00F11966" w:rsidRDefault="0088378A" w:rsidP="0088378A">
      <w:pPr>
        <w:pStyle w:val="Heading3"/>
      </w:pPr>
      <w:bookmarkStart w:id="6554" w:name="_Toc143984939"/>
      <w:bookmarkStart w:id="6555" w:name="_Toc144147716"/>
      <w:bookmarkStart w:id="6556" w:name="_Toc153885520"/>
      <w:bookmarkStart w:id="6557" w:name="_Toc177549081"/>
      <w:bookmarkStart w:id="6558" w:name="_Toc186726088"/>
      <w:bookmarkStart w:id="6559" w:name="_Toc192836804"/>
      <w:bookmarkStart w:id="6560" w:name="_Toc200704494"/>
      <w:r w:rsidRPr="00F11966">
        <w:t>5</w:t>
      </w:r>
      <w:r>
        <w:t>.11</w:t>
      </w:r>
      <w:r w:rsidRPr="00F11966">
        <w:t>.1</w:t>
      </w:r>
      <w:r w:rsidRPr="00F11966">
        <w:tab/>
        <w:t>Introduction</w:t>
      </w:r>
      <w:bookmarkEnd w:id="6554"/>
      <w:bookmarkEnd w:id="6555"/>
      <w:bookmarkEnd w:id="6556"/>
      <w:bookmarkEnd w:id="6557"/>
      <w:bookmarkEnd w:id="6558"/>
      <w:bookmarkEnd w:id="6559"/>
      <w:bookmarkEnd w:id="656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561" w:name="_Toc143984940"/>
      <w:bookmarkStart w:id="6562" w:name="_Toc144147717"/>
      <w:bookmarkStart w:id="6563" w:name="_Toc153885521"/>
      <w:bookmarkStart w:id="6564" w:name="_Toc177549082"/>
      <w:bookmarkStart w:id="6565" w:name="_Toc186726089"/>
      <w:bookmarkStart w:id="6566" w:name="_Toc192836805"/>
      <w:bookmarkStart w:id="6567" w:name="_Toc200704495"/>
      <w:r w:rsidRPr="00F11966">
        <w:t>5</w:t>
      </w:r>
      <w:r>
        <w:t>.11</w:t>
      </w:r>
      <w:r w:rsidRPr="00F11966">
        <w:t>.2</w:t>
      </w:r>
      <w:r w:rsidRPr="00F11966">
        <w:tab/>
        <w:t>Simple Data Types</w:t>
      </w:r>
      <w:bookmarkEnd w:id="6561"/>
      <w:bookmarkEnd w:id="6562"/>
      <w:bookmarkEnd w:id="6563"/>
      <w:bookmarkEnd w:id="6564"/>
      <w:bookmarkEnd w:id="6565"/>
      <w:bookmarkEnd w:id="6566"/>
      <w:bookmarkEnd w:id="656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6568" w:name="_Toc143984941"/>
      <w:bookmarkStart w:id="6569" w:name="_Toc144147718"/>
      <w:bookmarkStart w:id="6570" w:name="_Toc153885522"/>
      <w:bookmarkStart w:id="6571" w:name="_Toc177549083"/>
      <w:bookmarkStart w:id="6572" w:name="_Toc186726090"/>
      <w:bookmarkStart w:id="6573" w:name="_Toc192836806"/>
      <w:bookmarkStart w:id="6574" w:name="_Toc200704496"/>
      <w:r w:rsidRPr="00F11966">
        <w:t>5</w:t>
      </w:r>
      <w:r>
        <w:t>.11</w:t>
      </w:r>
      <w:r w:rsidRPr="00F11966">
        <w:t>.3</w:t>
      </w:r>
      <w:r w:rsidRPr="00F11966">
        <w:tab/>
        <w:t>Enumerations</w:t>
      </w:r>
      <w:bookmarkEnd w:id="6568"/>
      <w:bookmarkEnd w:id="6569"/>
      <w:bookmarkEnd w:id="6570"/>
      <w:bookmarkEnd w:id="6571"/>
      <w:bookmarkEnd w:id="6572"/>
      <w:bookmarkEnd w:id="6573"/>
      <w:bookmarkEnd w:id="6574"/>
    </w:p>
    <w:p w14:paraId="0FE2A2F7" w14:textId="48263B50" w:rsidR="0088378A" w:rsidRPr="00BC662F" w:rsidRDefault="0088378A" w:rsidP="0088378A">
      <w:pPr>
        <w:pStyle w:val="Heading4"/>
      </w:pPr>
      <w:bookmarkStart w:id="6575" w:name="_Toc143984942"/>
      <w:bookmarkStart w:id="6576" w:name="_Toc144147719"/>
      <w:bookmarkStart w:id="6577" w:name="_Toc153885523"/>
      <w:bookmarkStart w:id="6578" w:name="_Toc177549084"/>
      <w:bookmarkStart w:id="6579" w:name="_Toc186726091"/>
      <w:bookmarkStart w:id="6580" w:name="_Toc192836807"/>
      <w:bookmarkStart w:id="6581" w:name="_Toc200704497"/>
      <w:r>
        <w:t>5.11.3.1</w:t>
      </w:r>
      <w:r w:rsidRPr="00BC662F">
        <w:tab/>
        <w:t xml:space="preserve">Enumeration: </w:t>
      </w:r>
      <w:r>
        <w:t>MediaR</w:t>
      </w:r>
      <w:r>
        <w:rPr>
          <w:rFonts w:hint="eastAsia"/>
          <w:lang w:eastAsia="zh-CN"/>
        </w:rPr>
        <w:t>esource</w:t>
      </w:r>
      <w:r>
        <w:t>Type</w:t>
      </w:r>
      <w:bookmarkEnd w:id="6575"/>
      <w:bookmarkEnd w:id="6576"/>
      <w:bookmarkEnd w:id="6577"/>
      <w:bookmarkEnd w:id="6578"/>
      <w:bookmarkEnd w:id="6579"/>
      <w:bookmarkEnd w:id="6580"/>
      <w:bookmarkEnd w:id="6581"/>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582" w:name="_Toc143984943"/>
      <w:bookmarkStart w:id="6583" w:name="_Toc144147720"/>
      <w:bookmarkStart w:id="6584" w:name="_Toc153885524"/>
      <w:bookmarkStart w:id="6585" w:name="_Toc177549085"/>
      <w:bookmarkStart w:id="6586" w:name="_Toc186726092"/>
      <w:bookmarkStart w:id="6587" w:name="_Toc192836808"/>
      <w:bookmarkStart w:id="6588" w:name="_Toc200704498"/>
      <w:r>
        <w:t>5.11.3.2</w:t>
      </w:r>
      <w:r>
        <w:tab/>
      </w:r>
      <w:r w:rsidRPr="00052626">
        <w:t>Enumeration</w:t>
      </w:r>
      <w:r>
        <w:t>: MediaProxy</w:t>
      </w:r>
      <w:bookmarkEnd w:id="6582"/>
      <w:bookmarkEnd w:id="6583"/>
      <w:bookmarkEnd w:id="6584"/>
      <w:bookmarkEnd w:id="6585"/>
      <w:bookmarkEnd w:id="6586"/>
      <w:bookmarkEnd w:id="6587"/>
      <w:bookmarkEnd w:id="658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589" w:name="_Toc143984944"/>
      <w:bookmarkStart w:id="6590" w:name="_Toc144147721"/>
    </w:p>
    <w:p w14:paraId="4AFF0940" w14:textId="040D981B" w:rsidR="0088378A" w:rsidRDefault="0088378A" w:rsidP="0088378A">
      <w:pPr>
        <w:pStyle w:val="Heading4"/>
      </w:pPr>
      <w:bookmarkStart w:id="6591" w:name="_Toc153885525"/>
      <w:bookmarkStart w:id="6592" w:name="_Toc177549086"/>
      <w:bookmarkStart w:id="6593" w:name="_Toc186726093"/>
      <w:bookmarkStart w:id="6594" w:name="_Toc192836809"/>
      <w:bookmarkStart w:id="6595" w:name="_Toc200704499"/>
      <w:r>
        <w:t>5.11.3.3</w:t>
      </w:r>
      <w:r>
        <w:tab/>
      </w:r>
      <w:r w:rsidRPr="00052626">
        <w:t>Enumeration</w:t>
      </w:r>
      <w:r>
        <w:t xml:space="preserve">: </w:t>
      </w:r>
      <w:r w:rsidRPr="005E14D7">
        <w:t>SecuritySetup</w:t>
      </w:r>
      <w:bookmarkEnd w:id="6589"/>
      <w:bookmarkEnd w:id="6590"/>
      <w:bookmarkEnd w:id="6591"/>
      <w:bookmarkEnd w:id="6592"/>
      <w:bookmarkEnd w:id="6593"/>
      <w:bookmarkEnd w:id="6594"/>
      <w:bookmarkEnd w:id="6595"/>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596" w:name="_Toc177549087"/>
      <w:bookmarkStart w:id="6597" w:name="_Toc186726094"/>
      <w:bookmarkStart w:id="6598" w:name="_Toc192836810"/>
      <w:bookmarkStart w:id="6599" w:name="_Toc510696637"/>
      <w:bookmarkStart w:id="6600" w:name="_Toc35971432"/>
      <w:bookmarkStart w:id="6601" w:name="_Toc146103763"/>
      <w:bookmarkStart w:id="6602" w:name="_Toc151981322"/>
      <w:bookmarkStart w:id="6603" w:name="_Toc160541846"/>
      <w:bookmarkStart w:id="6604" w:name="_Toc200704500"/>
      <w:r>
        <w:t>5.11.3.</w:t>
      </w:r>
      <w:r w:rsidRPr="003423DA">
        <w:t>4</w:t>
      </w:r>
      <w:r>
        <w:tab/>
      </w:r>
      <w:r w:rsidRPr="00052626">
        <w:t>Enumeration</w:t>
      </w:r>
      <w:r>
        <w:t>: BdcUsedBy</w:t>
      </w:r>
      <w:bookmarkEnd w:id="6596"/>
      <w:bookmarkEnd w:id="6597"/>
      <w:bookmarkEnd w:id="6598"/>
      <w:bookmarkEnd w:id="6604"/>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599"/>
      <w:bookmarkEnd w:id="6600"/>
      <w:bookmarkEnd w:id="6601"/>
      <w:bookmarkEnd w:id="6602"/>
      <w:bookmarkEnd w:id="6603"/>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605" w:name="_Toc177549088"/>
      <w:bookmarkStart w:id="6606" w:name="_Toc186726095"/>
      <w:bookmarkStart w:id="6607" w:name="_Toc192836811"/>
      <w:bookmarkStart w:id="6608" w:name="_Toc200704501"/>
      <w:r>
        <w:t>5.11.3</w:t>
      </w:r>
      <w:r w:rsidRPr="003423DA">
        <w:t>.5</w:t>
      </w:r>
      <w:r w:rsidRPr="00981E02">
        <w:tab/>
        <w:t>Enumeration: AdcEndpoint</w:t>
      </w:r>
      <w:r w:rsidRPr="007710D4">
        <w:t>Type</w:t>
      </w:r>
      <w:bookmarkEnd w:id="6605"/>
      <w:bookmarkEnd w:id="6606"/>
      <w:bookmarkEnd w:id="6607"/>
      <w:bookmarkEnd w:id="6608"/>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609" w:name="_Toc186726096"/>
      <w:bookmarkStart w:id="6610" w:name="_Toc192836812"/>
      <w:bookmarkStart w:id="6611" w:name="_Toc200704502"/>
      <w:r>
        <w:t>5.11.3</w:t>
      </w:r>
      <w:r w:rsidRPr="003423DA">
        <w:t>.</w:t>
      </w:r>
      <w:r>
        <w:t>6</w:t>
      </w:r>
      <w:r w:rsidRPr="00981E02">
        <w:tab/>
        <w:t xml:space="preserve">Enumeration: </w:t>
      </w:r>
      <w:r>
        <w:t>ImsEvent</w:t>
      </w:r>
      <w:bookmarkEnd w:id="6609"/>
      <w:bookmarkEnd w:id="6610"/>
      <w:bookmarkEnd w:id="6611"/>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r w:rsidR="00BF13C7" w:rsidRPr="00052626" w14:paraId="3973E688"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612" w:name="_Toc200704503"/>
      <w:r w:rsidRPr="00760F14">
        <w:t>5.11.3.</w:t>
      </w:r>
      <w:r>
        <w:t>7</w:t>
      </w:r>
      <w:r w:rsidRPr="00760F14">
        <w:tab/>
        <w:t>Type: AdcStatus</w:t>
      </w:r>
      <w:bookmarkEnd w:id="6612"/>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7479EF">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7479EF">
            <w:pPr>
              <w:pStyle w:val="TAH"/>
            </w:pPr>
            <w:r w:rsidRPr="009A195E">
              <w:t>Description</w:t>
            </w:r>
          </w:p>
        </w:tc>
      </w:tr>
      <w:tr w:rsidR="001956FC" w:rsidRPr="007D0626" w14:paraId="0B0C21BF"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7479EF">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7479EF">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7479EF">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7479EF">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7479EF">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7479EF">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613" w:name="_Toc200704504"/>
      <w:r w:rsidRPr="00760F14">
        <w:t>5.11.3.</w:t>
      </w:r>
      <w:r>
        <w:t>8</w:t>
      </w:r>
      <w:r w:rsidRPr="00760F14">
        <w:tab/>
        <w:t>Type: BdcStatus</w:t>
      </w:r>
      <w:bookmarkEnd w:id="6613"/>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7479EF">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7479EF">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7479EF">
            <w:pPr>
              <w:pStyle w:val="TAH"/>
            </w:pPr>
            <w:r w:rsidRPr="007D0626">
              <w:t>Description</w:t>
            </w:r>
          </w:p>
        </w:tc>
      </w:tr>
      <w:tr w:rsidR="001956FC" w:rsidRPr="007D0626" w14:paraId="7808E17C" w14:textId="77777777" w:rsidTr="007479EF">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7479EF">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7479EF">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7479EF">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7479EF">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7479EF">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614" w:name="_Toc27585507"/>
      <w:bookmarkStart w:id="6615" w:name="_Toc36457514"/>
      <w:bookmarkStart w:id="6616" w:name="_Toc45028432"/>
      <w:bookmarkStart w:id="6617" w:name="_Toc45029267"/>
      <w:bookmarkStart w:id="6618" w:name="_Toc67682036"/>
      <w:bookmarkStart w:id="6619" w:name="_Toc192831603"/>
      <w:bookmarkStart w:id="6620" w:name="_Toc200704505"/>
      <w:r w:rsidRPr="00686DFA">
        <w:t>5.11.3.</w:t>
      </w:r>
      <w:r>
        <w:t>9</w:t>
      </w:r>
      <w:r w:rsidRPr="00686DFA">
        <w:tab/>
        <w:t xml:space="preserve">Enumeration: </w:t>
      </w:r>
      <w:bookmarkEnd w:id="6614"/>
      <w:bookmarkEnd w:id="6615"/>
      <w:bookmarkEnd w:id="6616"/>
      <w:bookmarkEnd w:id="6617"/>
      <w:bookmarkEnd w:id="6618"/>
      <w:bookmarkEnd w:id="6619"/>
      <w:r w:rsidRPr="00686DFA">
        <w:t>Ims</w:t>
      </w:r>
      <w:r w:rsidRPr="00686DFA">
        <w:rPr>
          <w:lang w:eastAsia="zh-CN"/>
        </w:rPr>
        <w:t>ReportMode</w:t>
      </w:r>
      <w:bookmarkEnd w:id="6620"/>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7479EF">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7479EF">
            <w:pPr>
              <w:pStyle w:val="TAH"/>
            </w:pPr>
            <w:r w:rsidRPr="00F90F84">
              <w:t>Description</w:t>
            </w:r>
          </w:p>
        </w:tc>
      </w:tr>
      <w:tr w:rsidR="001956FC" w:rsidRPr="00F90F84" w14:paraId="4BD17AB0"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7479EF">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7479EF">
            <w:pPr>
              <w:pStyle w:val="TAL"/>
            </w:pPr>
            <w:r w:rsidRPr="00F90F84">
              <w:t xml:space="preserve">The </w:t>
            </w:r>
            <w:r>
              <w:t>report</w:t>
            </w:r>
            <w:r w:rsidRPr="00F90F84">
              <w:t xml:space="preserve"> is sent based on event detection.</w:t>
            </w:r>
          </w:p>
        </w:tc>
      </w:tr>
      <w:tr w:rsidR="001956FC" w:rsidRPr="00F90F84" w14:paraId="0CBF51D6" w14:textId="77777777" w:rsidTr="007479EF">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7479EF">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7479EF">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621" w:name="_Toc170275723"/>
      <w:bookmarkStart w:id="6622" w:name="_Toc192830040"/>
      <w:bookmarkStart w:id="6623" w:name="_Hlk177652583"/>
      <w:bookmarkStart w:id="6624" w:name="_Toc200704506"/>
      <w:r>
        <w:t>5.11.3</w:t>
      </w:r>
      <w:r w:rsidRPr="003423DA">
        <w:t>.</w:t>
      </w:r>
      <w:r>
        <w:rPr>
          <w:lang w:eastAsia="zh-CN"/>
        </w:rPr>
        <w:t>10</w:t>
      </w:r>
      <w:r w:rsidRPr="00981E02">
        <w:tab/>
        <w:t xml:space="preserve">Enumeration: </w:t>
      </w:r>
      <w:r>
        <w:rPr>
          <w:rFonts w:hint="eastAsia"/>
          <w:lang w:eastAsia="zh-CN"/>
        </w:rPr>
        <w:t>RenderingMode</w:t>
      </w:r>
      <w:bookmarkEnd w:id="6624"/>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7479E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7479E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7479E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7479EF">
            <w:pPr>
              <w:pStyle w:val="TAH"/>
            </w:pPr>
            <w:r w:rsidRPr="00052626">
              <w:t>Applicability</w:t>
            </w:r>
          </w:p>
        </w:tc>
      </w:tr>
      <w:tr w:rsidR="00E15225" w:rsidRPr="00052626" w14:paraId="46F5C28D" w14:textId="77777777" w:rsidTr="007479E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7479EF">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7479EF">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7479EF">
            <w:pPr>
              <w:pStyle w:val="TAL"/>
            </w:pPr>
          </w:p>
        </w:tc>
      </w:tr>
      <w:tr w:rsidR="00E15225" w:rsidRPr="00052626" w14:paraId="4BAF77E6" w14:textId="77777777" w:rsidTr="007479E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7479EF">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7479EF">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7479EF">
            <w:pPr>
              <w:pStyle w:val="TAL"/>
            </w:pPr>
          </w:p>
        </w:tc>
      </w:tr>
      <w:tr w:rsidR="00E15225" w:rsidRPr="00052626" w14:paraId="3D4BBF39" w14:textId="77777777" w:rsidTr="007479E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7479EF">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7479EF">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7479EF">
            <w:pPr>
              <w:pStyle w:val="TAL"/>
            </w:pPr>
          </w:p>
        </w:tc>
      </w:tr>
    </w:tbl>
    <w:p w14:paraId="1DF3CA9F" w14:textId="77777777" w:rsidR="00E15225" w:rsidRDefault="00E15225" w:rsidP="00E15225">
      <w:pPr>
        <w:rPr>
          <w:noProof/>
        </w:rPr>
      </w:pPr>
    </w:p>
    <w:bookmarkEnd w:id="6621"/>
    <w:bookmarkEnd w:id="6622"/>
    <w:bookmarkEnd w:id="6623"/>
    <w:p w14:paraId="41DCF8DB" w14:textId="77777777" w:rsidR="0088378A" w:rsidRPr="005E14D7" w:rsidRDefault="0088378A" w:rsidP="0088378A"/>
    <w:p w14:paraId="5543BFCD" w14:textId="4486C03D" w:rsidR="0088378A" w:rsidRPr="00F11966" w:rsidRDefault="0088378A" w:rsidP="0088378A">
      <w:pPr>
        <w:pStyle w:val="Heading3"/>
      </w:pPr>
      <w:bookmarkStart w:id="6625" w:name="_Toc143984945"/>
      <w:bookmarkStart w:id="6626" w:name="_Toc144147722"/>
      <w:bookmarkStart w:id="6627" w:name="_Toc153885526"/>
      <w:bookmarkStart w:id="6628" w:name="_Toc177549089"/>
      <w:bookmarkStart w:id="6629" w:name="_Toc186726097"/>
      <w:bookmarkStart w:id="6630" w:name="_Toc192836813"/>
      <w:bookmarkStart w:id="6631" w:name="_Toc200704507"/>
      <w:r w:rsidRPr="00F11966">
        <w:t>5</w:t>
      </w:r>
      <w:r>
        <w:t>.11</w:t>
      </w:r>
      <w:r w:rsidRPr="00F11966">
        <w:t>.4</w:t>
      </w:r>
      <w:r w:rsidRPr="00F11966">
        <w:tab/>
        <w:t>Structured Data Types</w:t>
      </w:r>
      <w:bookmarkEnd w:id="6625"/>
      <w:bookmarkEnd w:id="6626"/>
      <w:bookmarkEnd w:id="6627"/>
      <w:bookmarkEnd w:id="6628"/>
      <w:bookmarkEnd w:id="6629"/>
      <w:bookmarkEnd w:id="6630"/>
      <w:bookmarkEnd w:id="6631"/>
    </w:p>
    <w:p w14:paraId="2321F7F0" w14:textId="575A5F20" w:rsidR="0088378A" w:rsidRPr="00F11966" w:rsidRDefault="0088378A" w:rsidP="0088378A">
      <w:pPr>
        <w:pStyle w:val="Heading4"/>
      </w:pPr>
      <w:bookmarkStart w:id="6632" w:name="_Toc143984946"/>
      <w:bookmarkStart w:id="6633" w:name="_Toc144147723"/>
      <w:bookmarkStart w:id="6634" w:name="_Toc153885527"/>
      <w:bookmarkStart w:id="6635" w:name="_Toc177549090"/>
      <w:bookmarkStart w:id="6636" w:name="_Toc186726098"/>
      <w:bookmarkStart w:id="6637" w:name="_Toc192836814"/>
      <w:bookmarkStart w:id="6638" w:name="_Toc200704508"/>
      <w:r w:rsidRPr="00F11966">
        <w:t>5</w:t>
      </w:r>
      <w:r>
        <w:t>.11</w:t>
      </w:r>
      <w:r w:rsidRPr="00F11966">
        <w:t>.4.</w:t>
      </w:r>
      <w:r>
        <w:t>1</w:t>
      </w:r>
      <w:r w:rsidRPr="00F11966">
        <w:tab/>
        <w:t xml:space="preserve">Type: </w:t>
      </w:r>
      <w:r>
        <w:t>DcEndpoint</w:t>
      </w:r>
      <w:bookmarkEnd w:id="6632"/>
      <w:bookmarkEnd w:id="6633"/>
      <w:bookmarkEnd w:id="6634"/>
      <w:bookmarkEnd w:id="6635"/>
      <w:bookmarkEnd w:id="6636"/>
      <w:bookmarkEnd w:id="6637"/>
      <w:bookmarkEnd w:id="6638"/>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639" w:name="OLE_LINK3"/>
            <w:r>
              <w:rPr>
                <w:lang w:eastAsia="zh-CN"/>
              </w:rPr>
              <w:t>f</w:t>
            </w:r>
            <w:r>
              <w:rPr>
                <w:rFonts w:hint="eastAsia"/>
                <w:lang w:eastAsia="zh-CN"/>
              </w:rPr>
              <w:t>inger</w:t>
            </w:r>
            <w:r>
              <w:rPr>
                <w:lang w:eastAsia="zh-CN"/>
              </w:rPr>
              <w:t>p</w:t>
            </w:r>
            <w:r>
              <w:rPr>
                <w:rFonts w:hint="eastAsia"/>
                <w:lang w:eastAsia="zh-CN"/>
              </w:rPr>
              <w:t>rint</w:t>
            </w:r>
            <w:bookmarkEnd w:id="6639"/>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6640" w:name="_Hlk142656259"/>
            <w:r w:rsidR="0088378A">
              <w:t>.</w:t>
            </w:r>
            <w:bookmarkEnd w:id="6640"/>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6641" w:name="_Hlk142384394"/>
            <w:r>
              <w:rPr>
                <w:lang w:val="fr-FR" w:eastAsia="zh-CN"/>
              </w:rPr>
              <w:t>SecuritySetup</w:t>
            </w:r>
            <w:bookmarkEnd w:id="6641"/>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642" w:name="_Toc143984947"/>
      <w:bookmarkStart w:id="6643" w:name="_Toc144147724"/>
      <w:bookmarkStart w:id="6644" w:name="_Toc153885528"/>
      <w:bookmarkStart w:id="6645" w:name="_Toc177549091"/>
      <w:bookmarkStart w:id="6646" w:name="_Toc186726099"/>
      <w:bookmarkStart w:id="6647" w:name="_Toc192836815"/>
      <w:bookmarkStart w:id="6648" w:name="_Toc200704509"/>
      <w:r w:rsidRPr="00F11966">
        <w:lastRenderedPageBreak/>
        <w:t>5</w:t>
      </w:r>
      <w:r>
        <w:t>.11</w:t>
      </w:r>
      <w:r w:rsidRPr="00F11966">
        <w:t>.4.</w:t>
      </w:r>
      <w:r>
        <w:t>2</w:t>
      </w:r>
      <w:r w:rsidRPr="00F11966">
        <w:tab/>
        <w:t xml:space="preserve">Type: </w:t>
      </w:r>
      <w:r>
        <w:t>DcStream</w:t>
      </w:r>
      <w:bookmarkEnd w:id="6642"/>
      <w:bookmarkEnd w:id="6643"/>
      <w:bookmarkEnd w:id="6644"/>
      <w:bookmarkEnd w:id="6645"/>
      <w:bookmarkEnd w:id="6646"/>
      <w:bookmarkEnd w:id="6647"/>
      <w:bookmarkEnd w:id="664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649" w:name="_Toc143984948"/>
      <w:bookmarkStart w:id="6650" w:name="_Toc144147725"/>
      <w:bookmarkStart w:id="6651" w:name="_Toc153885529"/>
      <w:bookmarkStart w:id="6652" w:name="_Toc177549092"/>
      <w:bookmarkStart w:id="6653" w:name="_Toc186726100"/>
      <w:bookmarkStart w:id="6654" w:name="_Toc192836816"/>
      <w:bookmarkStart w:id="6655" w:name="_Toc200704510"/>
      <w:r w:rsidRPr="00F11966">
        <w:t>5</w:t>
      </w:r>
      <w:r>
        <w:t>.11</w:t>
      </w:r>
      <w:r w:rsidRPr="00F11966">
        <w:t>.4.</w:t>
      </w:r>
      <w:r>
        <w:t>3</w:t>
      </w:r>
      <w:r w:rsidRPr="00F11966">
        <w:tab/>
        <w:t xml:space="preserve">Type: </w:t>
      </w:r>
      <w:r>
        <w:t>R</w:t>
      </w:r>
      <w:r w:rsidRPr="00D75FE6">
        <w:t>eplaceHttpUrl</w:t>
      </w:r>
      <w:bookmarkEnd w:id="6649"/>
      <w:bookmarkEnd w:id="6650"/>
      <w:bookmarkEnd w:id="6651"/>
      <w:bookmarkEnd w:id="6652"/>
      <w:bookmarkEnd w:id="6653"/>
      <w:bookmarkEnd w:id="6654"/>
      <w:bookmarkEnd w:id="665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656" w:name="_Toc137624859"/>
      <w:bookmarkStart w:id="6657" w:name="_Toc148346495"/>
      <w:bookmarkStart w:id="6658" w:name="_Toc153885530"/>
      <w:bookmarkStart w:id="6659" w:name="_Toc177549093"/>
      <w:bookmarkStart w:id="6660" w:name="_Toc186726101"/>
      <w:bookmarkStart w:id="6661" w:name="_Toc192836817"/>
      <w:bookmarkStart w:id="6662" w:name="_Toc200704511"/>
      <w:r>
        <w:lastRenderedPageBreak/>
        <w:t>5.11.4.4</w:t>
      </w:r>
      <w:r>
        <w:tab/>
        <w:t>Type: Endpoint</w:t>
      </w:r>
      <w:bookmarkEnd w:id="6656"/>
      <w:bookmarkEnd w:id="6657"/>
      <w:bookmarkEnd w:id="6658"/>
      <w:bookmarkEnd w:id="6659"/>
      <w:bookmarkEnd w:id="6660"/>
      <w:bookmarkEnd w:id="6661"/>
      <w:bookmarkEnd w:id="6662"/>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6663" w:name="_Toc177549094"/>
      <w:bookmarkStart w:id="6664" w:name="_Toc186726102"/>
      <w:bookmarkStart w:id="6665" w:name="_Toc192836818"/>
      <w:bookmarkStart w:id="6666" w:name="_Toc200704512"/>
      <w:r w:rsidRPr="00F11966">
        <w:t>5</w:t>
      </w:r>
      <w:r>
        <w:t>.11</w:t>
      </w:r>
      <w:r w:rsidRPr="00F11966">
        <w:t>.4</w:t>
      </w:r>
      <w:r w:rsidRPr="00981E02">
        <w:t>.</w:t>
      </w:r>
      <w:r w:rsidRPr="003423DA">
        <w:t>5</w:t>
      </w:r>
      <w:r w:rsidRPr="00981E02">
        <w:tab/>
        <w:t>Type: AppBindingInfo</w:t>
      </w:r>
      <w:bookmarkEnd w:id="6663"/>
      <w:bookmarkEnd w:id="6664"/>
      <w:bookmarkEnd w:id="6665"/>
      <w:bookmarkEnd w:id="6666"/>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6667" w:name="_Toc177549095"/>
      <w:bookmarkStart w:id="6668" w:name="_Toc186726103"/>
      <w:bookmarkStart w:id="6669" w:name="_Toc192836819"/>
      <w:bookmarkStart w:id="6670" w:name="_Toc200704513"/>
      <w:r w:rsidRPr="00981E02">
        <w:t>5.11.4.</w:t>
      </w:r>
      <w:r w:rsidRPr="003423DA">
        <w:t>6</w:t>
      </w:r>
      <w:r w:rsidRPr="00981E02">
        <w:tab/>
        <w:t>Type: AppDcInfo</w:t>
      </w:r>
      <w:bookmarkEnd w:id="6667"/>
      <w:bookmarkEnd w:id="6668"/>
      <w:bookmarkEnd w:id="6669"/>
      <w:bookmarkEnd w:id="6670"/>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6671" w:name="_Toc177549096"/>
      <w:bookmarkStart w:id="6672" w:name="_Toc186726104"/>
      <w:bookmarkStart w:id="6673" w:name="_Toc192836820"/>
      <w:bookmarkStart w:id="6674" w:name="_Toc200704514"/>
      <w:r>
        <w:lastRenderedPageBreak/>
        <w:t>5.11.4.</w:t>
      </w:r>
      <w:r>
        <w:rPr>
          <w:lang w:eastAsia="zh-CN"/>
        </w:rPr>
        <w:t>7</w:t>
      </w:r>
      <w:r>
        <w:tab/>
        <w:t xml:space="preserve">Type: </w:t>
      </w:r>
      <w:r>
        <w:rPr>
          <w:rFonts w:hint="eastAsia"/>
          <w:lang w:eastAsia="zh-CN"/>
        </w:rPr>
        <w:t>Mdc</w:t>
      </w:r>
      <w:r>
        <w:rPr>
          <w:lang w:eastAsia="zh-CN"/>
        </w:rPr>
        <w:t>Endpoint</w:t>
      </w:r>
      <w:bookmarkEnd w:id="6671"/>
      <w:bookmarkEnd w:id="6672"/>
      <w:bookmarkEnd w:id="6673"/>
      <w:bookmarkEnd w:id="6674"/>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6675" w:name="_Toc192830103"/>
      <w:bookmarkStart w:id="6676" w:name="_Toc200704515"/>
      <w:r>
        <w:lastRenderedPageBreak/>
        <w:t>5</w:t>
      </w:r>
      <w:r w:rsidRPr="004E3724">
        <w:t>.</w:t>
      </w:r>
      <w:r>
        <w:t>11</w:t>
      </w:r>
      <w:r w:rsidRPr="004E3724">
        <w:t>.</w:t>
      </w:r>
      <w:r>
        <w:t>4</w:t>
      </w:r>
      <w:r w:rsidRPr="004E3724">
        <w:t>.</w:t>
      </w:r>
      <w:r>
        <w:t>8</w:t>
      </w:r>
      <w:r w:rsidRPr="004E3724">
        <w:tab/>
        <w:t>Type</w:t>
      </w:r>
      <w:r w:rsidRPr="003712B4">
        <w:t>: ImsReportingOptions</w:t>
      </w:r>
      <w:bookmarkEnd w:id="6675"/>
      <w:bookmarkEnd w:id="6676"/>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7479EF">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7479EF">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7479EF">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7479EF">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7479EF">
            <w:pPr>
              <w:pStyle w:val="TAH"/>
            </w:pPr>
            <w:r w:rsidRPr="009A195E">
              <w:t>Description</w:t>
            </w:r>
          </w:p>
        </w:tc>
      </w:tr>
      <w:tr w:rsidR="00E61415" w:rsidRPr="004E3724" w14:paraId="2E5BD256"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7479EF">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7479EF">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7479EF">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7479EF">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7479EF">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7479EF">
            <w:pPr>
              <w:pStyle w:val="TAL"/>
              <w:rPr>
                <w:lang w:val="en-US"/>
              </w:rPr>
            </w:pPr>
            <w:r w:rsidRPr="004E3724">
              <w:rPr>
                <w:lang w:val="en-US"/>
              </w:rPr>
              <w:t>It shall not be included if oneTimeReport is included.</w:t>
            </w:r>
          </w:p>
        </w:tc>
      </w:tr>
      <w:tr w:rsidR="00E61415" w:rsidRPr="004E3724" w14:paraId="59EE3B69"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7479EF">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7479E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7479EF">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7479EF">
            <w:pPr>
              <w:pStyle w:val="TAL"/>
            </w:pPr>
            <w:r w:rsidRPr="004E3724">
              <w:t>This IE may be included only if ImmediateReport is requested.</w:t>
            </w:r>
          </w:p>
          <w:p w14:paraId="1541416E" w14:textId="77777777" w:rsidR="00E61415" w:rsidRPr="004E3724" w:rsidRDefault="00E61415" w:rsidP="007479EF">
            <w:pPr>
              <w:pStyle w:val="TAL"/>
            </w:pPr>
          </w:p>
          <w:p w14:paraId="0377CD0A" w14:textId="77777777" w:rsidR="00E61415" w:rsidRPr="004E3724" w:rsidRDefault="00E61415" w:rsidP="007479EF">
            <w:pPr>
              <w:pStyle w:val="TAL"/>
            </w:pPr>
            <w:r w:rsidRPr="004E3724">
              <w:t>- true: Indicates that a single notification or status report is requested.</w:t>
            </w:r>
          </w:p>
          <w:p w14:paraId="2601B554" w14:textId="77777777" w:rsidR="00E61415" w:rsidRPr="004E3724" w:rsidRDefault="00E61415" w:rsidP="007479EF">
            <w:pPr>
              <w:pStyle w:val="TAL"/>
            </w:pPr>
          </w:p>
          <w:p w14:paraId="2A960FF0" w14:textId="77777777" w:rsidR="00E61415" w:rsidRPr="004E3724" w:rsidRDefault="00E61415" w:rsidP="007479EF">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7479EF">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7479E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7479EF">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7479EF">
            <w:pPr>
              <w:pStyle w:val="TAL"/>
            </w:pPr>
            <w:r w:rsidRPr="004E3724">
              <w:t>- true: Indicates that a single notification (one-time notification) is requested.</w:t>
            </w:r>
          </w:p>
          <w:p w14:paraId="2CAE0B2B" w14:textId="77777777" w:rsidR="00E61415" w:rsidRPr="004E3724" w:rsidRDefault="00E61415" w:rsidP="007479EF">
            <w:pPr>
              <w:pStyle w:val="TAL"/>
            </w:pPr>
          </w:p>
          <w:p w14:paraId="2BEF3CD3" w14:textId="77777777" w:rsidR="00E61415" w:rsidRPr="004E3724" w:rsidRDefault="00E61415" w:rsidP="007479EF">
            <w:pPr>
              <w:pStyle w:val="TAL"/>
            </w:pPr>
            <w:r w:rsidRPr="004E3724">
              <w:t>- false or absent: Indicates that continuous notification is requested.</w:t>
            </w:r>
          </w:p>
          <w:p w14:paraId="13FD3A14" w14:textId="77777777" w:rsidR="00E61415" w:rsidRPr="004E3724" w:rsidRDefault="00E61415" w:rsidP="007479EF">
            <w:pPr>
              <w:pStyle w:val="TAL"/>
            </w:pPr>
          </w:p>
          <w:p w14:paraId="74A9D96B" w14:textId="77777777" w:rsidR="00E61415" w:rsidRPr="004E3724" w:rsidRDefault="00E61415" w:rsidP="007479EF">
            <w:pPr>
              <w:pStyle w:val="TAL"/>
            </w:pPr>
            <w:r w:rsidRPr="004E3724">
              <w:t>(NOTE 1)</w:t>
            </w:r>
          </w:p>
        </w:tc>
      </w:tr>
      <w:tr w:rsidR="00E61415" w:rsidRPr="004E3724" w14:paraId="2D2F106D"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7479EF">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7479E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7479EF">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7479EF">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7479EF">
            <w:pPr>
              <w:pStyle w:val="TAL"/>
            </w:pPr>
            <w:r w:rsidRPr="004E3724">
              <w:t>(NOTE 2)</w:t>
            </w:r>
          </w:p>
        </w:tc>
      </w:tr>
      <w:tr w:rsidR="00E61415" w:rsidRPr="004E3724" w14:paraId="79AC1A04"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7479EF">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7479E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7479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7479EF">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7479EF">
            <w:pPr>
              <w:pStyle w:val="TAL"/>
            </w:pPr>
            <w:r w:rsidRPr="00253919">
              <w:t>Indicates the interval time between which the event notification is reported, shall be present if reportMode is "PERIODIC".</w:t>
            </w:r>
          </w:p>
        </w:tc>
      </w:tr>
      <w:tr w:rsidR="00E61415" w:rsidRPr="004E3724" w14:paraId="7A035627" w14:textId="77777777" w:rsidTr="007479EF">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7479EF">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7479EF">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7479EF">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7479EF">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7479EF">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7479EF">
            <w:pPr>
              <w:pStyle w:val="TAL"/>
            </w:pPr>
            <w:r w:rsidRPr="004E3724">
              <w:rPr>
                <w:lang w:val="en-US"/>
              </w:rPr>
              <w:t>(NOTE 2)</w:t>
            </w:r>
          </w:p>
        </w:tc>
      </w:tr>
      <w:tr w:rsidR="00E61415" w:rsidRPr="004E3724" w14:paraId="62325855" w14:textId="77777777" w:rsidTr="007479EF">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7479EF">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7479EF">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6677" w:name="_Toc200704516"/>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6677"/>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7479EF">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7479EF">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7479EF">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7479EF">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7479EF">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7479EF">
            <w:pPr>
              <w:pStyle w:val="TAH"/>
            </w:pPr>
            <w:r w:rsidRPr="0048145C">
              <w:t>Description</w:t>
            </w:r>
          </w:p>
        </w:tc>
      </w:tr>
      <w:tr w:rsidR="00E61415" w:rsidRPr="007D0626" w14:paraId="052C3714"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7479EF">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7479EF">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7479EF">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7479EF">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7479EF">
            <w:pPr>
              <w:pStyle w:val="TAL"/>
            </w:pPr>
            <w:r w:rsidRPr="0048145C">
              <w:t>The type of the subscribed event.</w:t>
            </w:r>
          </w:p>
        </w:tc>
      </w:tr>
      <w:tr w:rsidR="00E61415" w:rsidRPr="007D0626" w14:paraId="6AD37C53"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7479EF">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7479EF">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7479EF">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7479EF">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7479EF">
            <w:pPr>
              <w:pStyle w:val="TAL"/>
            </w:pPr>
            <w:r w:rsidRPr="0048145C">
              <w:t>Additional configuration information related to the specific event type.</w:t>
            </w:r>
          </w:p>
        </w:tc>
      </w:tr>
      <w:tr w:rsidR="00E61415" w:rsidRPr="007D0626" w14:paraId="01BDFBDD"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7479EF">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7479EF">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7479EF">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7479EF">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7479EF">
            <w:pPr>
              <w:pStyle w:val="TAL"/>
            </w:pPr>
            <w:r w:rsidRPr="0048145C">
              <w:t>- true: Current status related to the event subscribed (if available) is requested to be provided in the response.</w:t>
            </w:r>
          </w:p>
          <w:p w14:paraId="13160C1B" w14:textId="77777777" w:rsidR="00E61415" w:rsidRPr="0048145C" w:rsidRDefault="00E61415" w:rsidP="007479EF">
            <w:pPr>
              <w:pStyle w:val="TAL"/>
            </w:pPr>
          </w:p>
          <w:p w14:paraId="4FDB270C" w14:textId="77777777" w:rsidR="00E61415" w:rsidRPr="0048145C" w:rsidRDefault="00E61415" w:rsidP="007479EF">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7479EF">
            <w:pPr>
              <w:pStyle w:val="TAL"/>
            </w:pPr>
          </w:p>
          <w:p w14:paraId="35A7CF06" w14:textId="77777777" w:rsidR="00E61415" w:rsidRPr="0048145C" w:rsidRDefault="00E61415" w:rsidP="007479EF">
            <w:pPr>
              <w:pStyle w:val="TAL"/>
            </w:pPr>
            <w:r w:rsidRPr="0048145C">
              <w:t>(NOTE 1</w:t>
            </w:r>
            <w:r>
              <w:t>,</w:t>
            </w:r>
            <w:r w:rsidRPr="0048145C">
              <w:t xml:space="preserve"> NOTE</w:t>
            </w:r>
            <w:r>
              <w:t> 2</w:t>
            </w:r>
            <w:r w:rsidRPr="0048145C">
              <w:t>)</w:t>
            </w:r>
          </w:p>
        </w:tc>
      </w:tr>
      <w:tr w:rsidR="00E61415" w:rsidRPr="007D0626" w14:paraId="1A819436"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7479EF">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7479EF">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7479EF">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7479EF">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7479EF">
            <w:pPr>
              <w:pStyle w:val="TAL"/>
            </w:pPr>
            <w:r w:rsidRPr="0048145C">
              <w:t>List of IMS event filters.</w:t>
            </w:r>
          </w:p>
        </w:tc>
      </w:tr>
      <w:tr w:rsidR="00E61415" w:rsidRPr="007D0626" w14:paraId="4352A5A2" w14:textId="77777777" w:rsidTr="007479EF">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7479EF">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7479EF">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6678" w:name="_Toc200704517"/>
      <w:r>
        <w:t>5</w:t>
      </w:r>
      <w:r w:rsidRPr="00A0065B">
        <w:t>.</w:t>
      </w:r>
      <w:r>
        <w:t>11</w:t>
      </w:r>
      <w:r w:rsidRPr="00A0065B">
        <w:t>.</w:t>
      </w:r>
      <w:r>
        <w:t>4</w:t>
      </w:r>
      <w:r w:rsidRPr="00A0065B">
        <w:t>.</w:t>
      </w:r>
      <w:r>
        <w:t>10</w:t>
      </w:r>
      <w:r w:rsidRPr="00A0065B">
        <w:tab/>
        <w:t>Type: EventInformation</w:t>
      </w:r>
      <w:bookmarkEnd w:id="6678"/>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7479EF">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7479EF">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7479EF">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7479EF">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7479EF">
            <w:pPr>
              <w:pStyle w:val="TAH"/>
            </w:pPr>
            <w:r w:rsidRPr="004258A0">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7479EF">
            <w:pPr>
              <w:pStyle w:val="TAH"/>
            </w:pPr>
            <w:r w:rsidRPr="004258A0">
              <w:t>Description</w:t>
            </w:r>
          </w:p>
        </w:tc>
      </w:tr>
      <w:tr w:rsidR="00E61415" w:rsidRPr="007D0626" w14:paraId="5170D5C1"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61CA2F5" w14:textId="77777777" w:rsidR="00E61415" w:rsidRPr="004258A0" w:rsidRDefault="00E61415" w:rsidP="007479EF">
            <w:pPr>
              <w:pStyle w:val="TAL"/>
            </w:pPr>
            <w:bookmarkStart w:id="6679" w:name="_Hlk189823523"/>
            <w:r w:rsidRPr="004258A0">
              <w:t>adcConfig</w:t>
            </w:r>
          </w:p>
        </w:tc>
        <w:tc>
          <w:tcPr>
            <w:tcW w:w="1559" w:type="dxa"/>
            <w:tcBorders>
              <w:top w:val="single" w:sz="6" w:space="0" w:color="auto"/>
              <w:left w:val="single" w:sz="6" w:space="0" w:color="auto"/>
              <w:bottom w:val="single" w:sz="6" w:space="0" w:color="auto"/>
              <w:right w:val="single" w:sz="6" w:space="0" w:color="auto"/>
            </w:tcBorders>
            <w:hideMark/>
          </w:tcPr>
          <w:p w14:paraId="53A45A22" w14:textId="77777777" w:rsidR="00E61415" w:rsidRPr="004258A0" w:rsidRDefault="00E61415" w:rsidP="007479EF">
            <w:pPr>
              <w:pStyle w:val="TAL"/>
            </w:pPr>
            <w:r w:rsidRPr="004258A0">
              <w:t>AdcConfig</w:t>
            </w:r>
          </w:p>
        </w:tc>
        <w:tc>
          <w:tcPr>
            <w:tcW w:w="425" w:type="dxa"/>
            <w:tcBorders>
              <w:top w:val="single" w:sz="6" w:space="0" w:color="auto"/>
              <w:left w:val="single" w:sz="6" w:space="0" w:color="auto"/>
              <w:bottom w:val="single" w:sz="6" w:space="0" w:color="auto"/>
              <w:right w:val="single" w:sz="6" w:space="0" w:color="auto"/>
            </w:tcBorders>
            <w:hideMark/>
          </w:tcPr>
          <w:p w14:paraId="6322AEFA" w14:textId="77777777" w:rsidR="00E61415" w:rsidRPr="004258A0" w:rsidRDefault="00E61415" w:rsidP="007479EF">
            <w:pPr>
              <w:pStyle w:val="TAC"/>
            </w:pPr>
            <w:r w:rsidRPr="004258A0">
              <w:t>O</w:t>
            </w:r>
          </w:p>
        </w:tc>
        <w:tc>
          <w:tcPr>
            <w:tcW w:w="1134" w:type="dxa"/>
            <w:tcBorders>
              <w:top w:val="single" w:sz="6" w:space="0" w:color="auto"/>
              <w:left w:val="single" w:sz="6" w:space="0" w:color="auto"/>
              <w:bottom w:val="single" w:sz="6" w:space="0" w:color="auto"/>
              <w:right w:val="single" w:sz="6" w:space="0" w:color="auto"/>
            </w:tcBorders>
            <w:hideMark/>
          </w:tcPr>
          <w:p w14:paraId="449FAADA" w14:textId="77777777" w:rsidR="00E61415" w:rsidRPr="004258A0" w:rsidRDefault="00E61415" w:rsidP="007479EF">
            <w:pPr>
              <w:pStyle w:val="TAL"/>
            </w:pPr>
            <w:r w:rsidRPr="004258A0">
              <w:t>0..1</w:t>
            </w:r>
          </w:p>
        </w:tc>
        <w:tc>
          <w:tcPr>
            <w:tcW w:w="4905" w:type="dxa"/>
            <w:tcBorders>
              <w:top w:val="single" w:sz="6" w:space="0" w:color="auto"/>
              <w:left w:val="single" w:sz="6" w:space="0" w:color="auto"/>
              <w:bottom w:val="single" w:sz="6" w:space="0" w:color="auto"/>
              <w:right w:val="single" w:sz="6" w:space="0" w:color="auto"/>
            </w:tcBorders>
            <w:hideMark/>
          </w:tcPr>
          <w:p w14:paraId="3C6A349A" w14:textId="77777777" w:rsidR="00E61415" w:rsidRPr="004258A0" w:rsidRDefault="00E61415" w:rsidP="007479EF">
            <w:pPr>
              <w:pStyle w:val="TAL"/>
            </w:pPr>
            <w:r w:rsidRPr="004258A0">
              <w:t xml:space="preserve">Specific event configuration for </w:t>
            </w:r>
            <w:r>
              <w:t>a</w:t>
            </w:r>
            <w:r w:rsidRPr="004258A0">
              <w:t xml:space="preserve">pplication </w:t>
            </w:r>
            <w:r>
              <w:t>d</w:t>
            </w:r>
            <w:r w:rsidRPr="004258A0">
              <w:t xml:space="preserve">ata </w:t>
            </w:r>
            <w:r>
              <w:t>c</w:t>
            </w:r>
            <w:r w:rsidRPr="004258A0">
              <w:t>hannel</w:t>
            </w:r>
            <w:r>
              <w:t>.</w:t>
            </w:r>
          </w:p>
        </w:tc>
        <w:bookmarkEnd w:id="6679"/>
      </w:tr>
      <w:tr w:rsidR="00E61415" w:rsidRPr="007D0626" w14:paraId="759C3D77" w14:textId="77777777" w:rsidTr="007479EF">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C536D6" w14:textId="77777777" w:rsidR="00E61415" w:rsidRPr="004258A0" w:rsidRDefault="00E61415" w:rsidP="007479EF">
            <w:pPr>
              <w:pStyle w:val="TAL"/>
            </w:pPr>
            <w:r w:rsidRPr="004258A0">
              <w:t>bdcConfig</w:t>
            </w:r>
          </w:p>
        </w:tc>
        <w:tc>
          <w:tcPr>
            <w:tcW w:w="1559" w:type="dxa"/>
            <w:tcBorders>
              <w:top w:val="single" w:sz="6" w:space="0" w:color="auto"/>
              <w:left w:val="single" w:sz="6" w:space="0" w:color="auto"/>
              <w:bottom w:val="single" w:sz="6" w:space="0" w:color="auto"/>
              <w:right w:val="single" w:sz="6" w:space="0" w:color="auto"/>
            </w:tcBorders>
            <w:hideMark/>
          </w:tcPr>
          <w:p w14:paraId="58D594E5" w14:textId="77777777" w:rsidR="00E61415" w:rsidRPr="004258A0" w:rsidRDefault="00E61415" w:rsidP="007479EF">
            <w:pPr>
              <w:pStyle w:val="TAL"/>
            </w:pPr>
            <w:r w:rsidRPr="004258A0">
              <w:t>BdcConfig</w:t>
            </w:r>
          </w:p>
        </w:tc>
        <w:tc>
          <w:tcPr>
            <w:tcW w:w="425" w:type="dxa"/>
            <w:tcBorders>
              <w:top w:val="single" w:sz="6" w:space="0" w:color="auto"/>
              <w:left w:val="single" w:sz="6" w:space="0" w:color="auto"/>
              <w:bottom w:val="single" w:sz="6" w:space="0" w:color="auto"/>
              <w:right w:val="single" w:sz="6" w:space="0" w:color="auto"/>
            </w:tcBorders>
            <w:hideMark/>
          </w:tcPr>
          <w:p w14:paraId="14BDF76D" w14:textId="77777777" w:rsidR="00E61415" w:rsidRPr="004258A0" w:rsidRDefault="00E61415" w:rsidP="007479EF">
            <w:pPr>
              <w:pStyle w:val="TAC"/>
            </w:pPr>
            <w:r w:rsidRPr="004258A0">
              <w:t>O</w:t>
            </w:r>
          </w:p>
        </w:tc>
        <w:tc>
          <w:tcPr>
            <w:tcW w:w="1134" w:type="dxa"/>
            <w:tcBorders>
              <w:top w:val="single" w:sz="6" w:space="0" w:color="auto"/>
              <w:left w:val="single" w:sz="6" w:space="0" w:color="auto"/>
              <w:bottom w:val="single" w:sz="6" w:space="0" w:color="auto"/>
              <w:right w:val="single" w:sz="6" w:space="0" w:color="auto"/>
            </w:tcBorders>
            <w:hideMark/>
          </w:tcPr>
          <w:p w14:paraId="56C9C918" w14:textId="77777777" w:rsidR="00E61415" w:rsidRPr="004258A0" w:rsidRDefault="00E61415" w:rsidP="007479EF">
            <w:pPr>
              <w:pStyle w:val="TAL"/>
            </w:pPr>
            <w:r w:rsidRPr="004258A0">
              <w:t>0..1</w:t>
            </w:r>
          </w:p>
        </w:tc>
        <w:tc>
          <w:tcPr>
            <w:tcW w:w="4905" w:type="dxa"/>
            <w:tcBorders>
              <w:top w:val="single" w:sz="6" w:space="0" w:color="auto"/>
              <w:left w:val="single" w:sz="6" w:space="0" w:color="auto"/>
              <w:bottom w:val="single" w:sz="6" w:space="0" w:color="auto"/>
              <w:right w:val="single" w:sz="6" w:space="0" w:color="auto"/>
            </w:tcBorders>
            <w:hideMark/>
          </w:tcPr>
          <w:p w14:paraId="163475EA" w14:textId="77777777" w:rsidR="00E61415" w:rsidRPr="004258A0" w:rsidRDefault="00E61415" w:rsidP="007479EF">
            <w:pPr>
              <w:pStyle w:val="TAL"/>
            </w:pPr>
            <w:r w:rsidRPr="004258A0">
              <w:t xml:space="preserve">Specific event configuration for </w:t>
            </w:r>
            <w:r w:rsidRPr="00581AE2">
              <w:t>bootstrap</w:t>
            </w:r>
            <w:r w:rsidRPr="004258A0">
              <w:t xml:space="preserve"> </w:t>
            </w:r>
            <w:r>
              <w:t>d</w:t>
            </w:r>
            <w:r w:rsidRPr="004258A0">
              <w:t xml:space="preserve">ata </w:t>
            </w:r>
            <w:r>
              <w:t>c</w:t>
            </w:r>
            <w:r w:rsidRPr="004258A0">
              <w:t>hannel</w:t>
            </w:r>
            <w:r>
              <w:t>.</w:t>
            </w:r>
          </w:p>
        </w:tc>
      </w:tr>
    </w:tbl>
    <w:p w14:paraId="05EEE58F" w14:textId="77777777" w:rsidR="00E61415" w:rsidRPr="00A0065B" w:rsidRDefault="00E61415" w:rsidP="00E61415"/>
    <w:p w14:paraId="38E96502" w14:textId="77777777" w:rsidR="00E61415" w:rsidRPr="00AC5D82" w:rsidRDefault="00E61415" w:rsidP="00E61415">
      <w:pPr>
        <w:pStyle w:val="EditorsNote"/>
        <w:rPr>
          <w:noProof/>
          <w:lang w:eastAsia="zh-CN"/>
        </w:rPr>
      </w:pPr>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p>
    <w:p w14:paraId="6CD4D132" w14:textId="77777777" w:rsidR="00E61415" w:rsidRPr="00E12D5F" w:rsidRDefault="00E61415" w:rsidP="00E61415"/>
    <w:p w14:paraId="78E5B216" w14:textId="0D7B20EF" w:rsidR="00E61415" w:rsidRPr="00551DB7" w:rsidRDefault="00E61415" w:rsidP="00E61415">
      <w:pPr>
        <w:pStyle w:val="Heading4"/>
      </w:pPr>
      <w:bookmarkStart w:id="6680" w:name="_Toc192830101"/>
      <w:bookmarkStart w:id="6681" w:name="_Toc200704518"/>
      <w:r>
        <w:t>5.11</w:t>
      </w:r>
      <w:r w:rsidRPr="00551DB7">
        <w:t>.</w:t>
      </w:r>
      <w:r>
        <w:t>4</w:t>
      </w:r>
      <w:r w:rsidRPr="00551DB7">
        <w:t>.</w:t>
      </w:r>
      <w:r>
        <w:t>11</w:t>
      </w:r>
      <w:r w:rsidRPr="00551DB7">
        <w:tab/>
        <w:t>Type: ImsEventFilter</w:t>
      </w:r>
      <w:bookmarkEnd w:id="6680"/>
      <w:bookmarkEnd w:id="6681"/>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7479EF">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7479EF">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7479EF">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7479EF">
            <w:pPr>
              <w:pStyle w:val="TAH"/>
            </w:pPr>
            <w:r w:rsidRPr="00551DB7">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7479EF">
            <w:pPr>
              <w:pStyle w:val="TAH"/>
              <w:rPr>
                <w:szCs w:val="18"/>
              </w:rPr>
            </w:pPr>
            <w:r w:rsidRPr="00551DB7">
              <w:rPr>
                <w:szCs w:val="18"/>
              </w:rPr>
              <w:t>Description</w:t>
            </w:r>
          </w:p>
        </w:tc>
      </w:tr>
      <w:tr w:rsidR="00E61415" w:rsidRPr="00551DB7" w14:paraId="4008BCAA"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7479EF">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7479EF">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7479EF">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7479EF">
            <w:pPr>
              <w:pStyle w:val="TAL"/>
              <w:rPr>
                <w:lang w:eastAsia="zh-CN"/>
              </w:rPr>
            </w:pPr>
            <w:r w:rsidRPr="00551DB7">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7479EF">
            <w:pPr>
              <w:pStyle w:val="TAL"/>
              <w:rPr>
                <w:lang w:eastAsia="zh-CN"/>
              </w:rPr>
            </w:pPr>
            <w:r w:rsidRPr="00551DB7">
              <w:rPr>
                <w:lang w:eastAsia="zh-CN"/>
              </w:rPr>
              <w:t>Represents the public identity of the calling subscriber.</w:t>
            </w:r>
          </w:p>
          <w:p w14:paraId="3D1632F9" w14:textId="77777777" w:rsidR="00E61415" w:rsidRPr="00A045A5" w:rsidRDefault="00E61415" w:rsidP="007479EF">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7479EF">
            <w:pPr>
              <w:keepNext/>
              <w:keepLines/>
              <w:spacing w:after="0"/>
              <w:rPr>
                <w:rFonts w:ascii="Arial" w:hAnsi="Arial" w:cs="Arial"/>
                <w:sz w:val="18"/>
                <w:szCs w:val="18"/>
              </w:rPr>
            </w:pPr>
          </w:p>
          <w:p w14:paraId="13D3D115" w14:textId="77777777" w:rsidR="00E61415" w:rsidRPr="00551DB7" w:rsidRDefault="00E61415" w:rsidP="007479EF">
            <w:pPr>
              <w:pStyle w:val="TAL"/>
              <w:rPr>
                <w:lang w:eastAsia="zh-CN"/>
              </w:rPr>
            </w:pPr>
            <w:r w:rsidRPr="00557A53">
              <w:rPr>
                <w:rFonts w:cs="Arial"/>
                <w:szCs w:val="18"/>
              </w:rPr>
              <w:t>Pattern: "^(sip\:([a-zA-Z0-9_\-.!~*()&amp;=+$,;?\/]+)\@([A-Za-z0-9]+([-A-Za-z0-9]+)\.)+[a-z]{2,}|tel\:\+[0-9]{5,15})$"</w:t>
            </w:r>
          </w:p>
        </w:tc>
      </w:tr>
      <w:tr w:rsidR="00E61415" w:rsidRPr="00551DB7" w14:paraId="0A87DDDA"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7479EF">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7479EF">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7479EF">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7479EF">
            <w:pPr>
              <w:pStyle w:val="TAL"/>
              <w:rPr>
                <w:lang w:eastAsia="zh-CN"/>
              </w:rPr>
            </w:pPr>
            <w:r w:rsidRPr="00551DB7">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7479EF">
            <w:pPr>
              <w:pStyle w:val="TAL"/>
              <w:rPr>
                <w:lang w:eastAsia="zh-CN"/>
              </w:rPr>
            </w:pPr>
            <w:r w:rsidRPr="00551DB7">
              <w:rPr>
                <w:lang w:eastAsia="zh-CN"/>
              </w:rPr>
              <w:t>Represents the public identity of the called subscriber.</w:t>
            </w:r>
          </w:p>
          <w:p w14:paraId="6974BD6B" w14:textId="77777777" w:rsidR="00E61415" w:rsidRPr="00A045A5" w:rsidRDefault="00E61415" w:rsidP="007479EF">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7479EF">
            <w:pPr>
              <w:keepNext/>
              <w:keepLines/>
              <w:spacing w:after="0"/>
              <w:rPr>
                <w:rFonts w:ascii="Arial" w:hAnsi="Arial" w:cs="Arial"/>
                <w:sz w:val="18"/>
                <w:szCs w:val="18"/>
              </w:rPr>
            </w:pPr>
          </w:p>
          <w:p w14:paraId="4162E8C0" w14:textId="77777777" w:rsidR="00E61415" w:rsidRPr="00551DB7" w:rsidRDefault="00E61415" w:rsidP="007479EF">
            <w:pPr>
              <w:pStyle w:val="TAL"/>
              <w:rPr>
                <w:lang w:eastAsia="zh-CN"/>
              </w:rPr>
            </w:pPr>
            <w:r w:rsidRPr="00557A53">
              <w:rPr>
                <w:rFonts w:cs="Arial"/>
                <w:szCs w:val="18"/>
              </w:rPr>
              <w:t>Pattern: "^(sip\:([a-zA-Z0-9_\-.!~*()&amp;=+$,;?\/]+)\@([A-Za-z0-9]+([-A-Za-z0-9]+)\.)+[a-z]{2,}|tel\:\+[0-9]{5,15})$"</w:t>
            </w:r>
          </w:p>
        </w:tc>
      </w:tr>
      <w:tr w:rsidR="00E61415" w:rsidRPr="00551DB7" w14:paraId="05D2A1E0"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7479EF">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7479EF">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7479EF">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7479EF">
            <w:pPr>
              <w:pStyle w:val="TAL"/>
              <w:rPr>
                <w:lang w:eastAsia="zh-CN"/>
              </w:rPr>
            </w:pPr>
            <w:r w:rsidRPr="00551DB7">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7479EF">
            <w:pPr>
              <w:pStyle w:val="TAL"/>
              <w:rPr>
                <w:lang w:eastAsia="zh-CN"/>
              </w:rPr>
            </w:pPr>
            <w:r w:rsidRPr="00551DB7">
              <w:rPr>
                <w:lang w:eastAsia="zh-CN"/>
              </w:rPr>
              <w:t>Represents the data channel application binding information.</w:t>
            </w:r>
          </w:p>
          <w:p w14:paraId="442CCD74" w14:textId="77777777" w:rsidR="00E61415" w:rsidRPr="00551DB7" w:rsidRDefault="00E61415" w:rsidP="007479EF">
            <w:pPr>
              <w:pStyle w:val="TAL"/>
              <w:rPr>
                <w:lang w:eastAsia="zh-CN"/>
              </w:rPr>
            </w:pPr>
            <w:r w:rsidRPr="00551DB7">
              <w:rPr>
                <w:lang w:eastAsia="zh-CN"/>
              </w:rPr>
              <w:t>It may be included if the event is "ADC_ESTABLISHMENT" or "ADC_RELEASE".</w:t>
            </w:r>
          </w:p>
        </w:tc>
      </w:tr>
      <w:tr w:rsidR="00E61415" w:rsidRPr="00551DB7" w14:paraId="67C6DDC6"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7479EF">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7479EF">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7479EF">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7479EF">
            <w:pPr>
              <w:pStyle w:val="TAL"/>
              <w:rPr>
                <w:lang w:eastAsia="zh-CN"/>
              </w:rPr>
            </w:pPr>
            <w:r w:rsidRPr="00C32AB4">
              <w:rPr>
                <w:lang w:eastAsia="zh-CN"/>
              </w:rPr>
              <w:t>0..1</w:t>
            </w:r>
          </w:p>
        </w:tc>
        <w:tc>
          <w:tcPr>
            <w:tcW w:w="4905"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7479EF">
            <w:pPr>
              <w:pStyle w:val="TAL"/>
              <w:rPr>
                <w:lang w:eastAsia="zh-CN"/>
              </w:rPr>
            </w:pPr>
            <w:r w:rsidRPr="00C32AB4">
              <w:rPr>
                <w:lang w:eastAsia="zh-CN"/>
              </w:rPr>
              <w:t>The IMS session ID.</w:t>
            </w:r>
          </w:p>
        </w:tc>
      </w:tr>
    </w:tbl>
    <w:p w14:paraId="5336EA57" w14:textId="77777777" w:rsidR="00E61415" w:rsidRPr="00551DB7" w:rsidRDefault="00E61415" w:rsidP="00E61415"/>
    <w:p w14:paraId="7CC8FDA5" w14:textId="77777777" w:rsidR="00E61415" w:rsidRPr="00D52BF1" w:rsidRDefault="00E61415" w:rsidP="00E61415">
      <w:pPr>
        <w:pStyle w:val="EditorsNote"/>
      </w:pPr>
      <w:r w:rsidRPr="00D52BF1">
        <w:t>Editor's Note:</w:t>
      </w:r>
      <w:r w:rsidRPr="00D52BF1">
        <w:tab/>
        <w:t>It is FFS to determine whether calling and called IDs should allow multiple identities (i.e. if they should be modelled as an array of PublicIdentities).</w:t>
      </w:r>
    </w:p>
    <w:p w14:paraId="45B78E50" w14:textId="77777777" w:rsidR="00E61415" w:rsidRPr="00E12D5F" w:rsidRDefault="00E61415" w:rsidP="00E61415"/>
    <w:p w14:paraId="579CD831" w14:textId="25C6E50D" w:rsidR="00E61415" w:rsidRPr="00C07176" w:rsidRDefault="00E61415" w:rsidP="00E61415">
      <w:pPr>
        <w:pStyle w:val="Heading4"/>
      </w:pPr>
      <w:bookmarkStart w:id="6682" w:name="_Toc200704519"/>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6682"/>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7479EF">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7479EF">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7479EF">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7479EF">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7479EF">
            <w:pPr>
              <w:pStyle w:val="TAH"/>
            </w:pPr>
            <w:r w:rsidRPr="0064344D">
              <w:t>Description</w:t>
            </w:r>
          </w:p>
        </w:tc>
      </w:tr>
      <w:tr w:rsidR="00E61415" w:rsidRPr="00C07176" w14:paraId="31BF651A"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7479EF">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7479EF">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7479EF">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7479EF">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7479EF">
            <w:pPr>
              <w:pStyle w:val="TAL"/>
            </w:pPr>
            <w:r w:rsidRPr="003E3BF8">
              <w:t>Event that is reported</w:t>
            </w:r>
            <w:r>
              <w:t>.</w:t>
            </w:r>
          </w:p>
        </w:tc>
      </w:tr>
      <w:tr w:rsidR="00E61415" w:rsidRPr="00C07176" w14:paraId="667BCD30"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7479EF">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7479EF">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7479EF">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7479EF">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7479EF">
            <w:pPr>
              <w:pStyle w:val="TAL"/>
            </w:pPr>
            <w:r w:rsidRPr="003E3BF8">
              <w:t>Report Information per event type</w:t>
            </w:r>
            <w:r>
              <w:t>.</w:t>
            </w:r>
          </w:p>
        </w:tc>
      </w:tr>
      <w:tr w:rsidR="00E61415" w:rsidRPr="00C07176" w14:paraId="3BFC76AF" w14:textId="77777777" w:rsidTr="007479EF">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7479EF">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7479EF">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7479EF">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7479EF">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7479EF">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6683" w:name="_Toc200704520"/>
      <w:r>
        <w:t>5</w:t>
      </w:r>
      <w:r w:rsidRPr="00A06230">
        <w:t>.</w:t>
      </w:r>
      <w:r>
        <w:t>11</w:t>
      </w:r>
      <w:r w:rsidRPr="00A06230">
        <w:t>.</w:t>
      </w:r>
      <w:r>
        <w:t>4</w:t>
      </w:r>
      <w:r w:rsidRPr="00A06230">
        <w:t>.</w:t>
      </w:r>
      <w:r>
        <w:t>13</w:t>
      </w:r>
      <w:r w:rsidRPr="00A06230">
        <w:tab/>
      </w:r>
      <w:r w:rsidRPr="000551BF">
        <w:t>Type: ImsEventReportInfo</w:t>
      </w:r>
      <w:bookmarkEnd w:id="6683"/>
    </w:p>
    <w:p w14:paraId="3E3CDF9E" w14:textId="3F89C4BC" w:rsidR="00E61415" w:rsidRPr="003E3BF8" w:rsidRDefault="00E61415" w:rsidP="00E61415">
      <w:pPr>
        <w:pStyle w:val="TH"/>
      </w:pPr>
      <w:r w:rsidRPr="003E3BF8">
        <w:t>Table 5.11.4.</w:t>
      </w:r>
      <w:r>
        <w:t>13</w:t>
      </w:r>
      <w:r w:rsidRPr="003E3BF8">
        <w:t xml:space="preserve">-1: </w:t>
      </w:r>
      <w:bookmarkStart w:id="6684" w:name="OLE_LINK8"/>
      <w:r w:rsidRPr="003E3BF8">
        <w:t>Definition of type ImsEventReportInfo</w:t>
      </w:r>
      <w:bookmarkEnd w:id="6684"/>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7479EF">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7479EF">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7479EF">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7479EF">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7479EF">
            <w:pPr>
              <w:pStyle w:val="TAH"/>
            </w:pPr>
            <w:r w:rsidRPr="00C07176">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7479EF">
            <w:pPr>
              <w:pStyle w:val="TAH"/>
            </w:pPr>
            <w:r w:rsidRPr="00C07176">
              <w:t>Description</w:t>
            </w:r>
          </w:p>
        </w:tc>
      </w:tr>
      <w:tr w:rsidR="00E61415" w:rsidRPr="00C07176" w14:paraId="6EBD00AB" w14:textId="77777777" w:rsidTr="007479EF">
        <w:trPr>
          <w:jc w:val="center"/>
        </w:trPr>
        <w:tc>
          <w:tcPr>
            <w:tcW w:w="1787"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7479EF">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7479EF">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7479EF">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7479EF">
            <w:pPr>
              <w:pStyle w:val="TAL"/>
            </w:pPr>
            <w:r w:rsidRPr="003E3BF8">
              <w:t>0..1</w:t>
            </w:r>
          </w:p>
        </w:tc>
        <w:tc>
          <w:tcPr>
            <w:tcW w:w="4621"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7479EF">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7479EF">
        <w:trPr>
          <w:jc w:val="center"/>
        </w:trPr>
        <w:tc>
          <w:tcPr>
            <w:tcW w:w="1787"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7479EF">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7479EF">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7479EF">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7479EF">
            <w:pPr>
              <w:pStyle w:val="TAL"/>
            </w:pPr>
            <w:r w:rsidRPr="003E3BF8">
              <w:t>0..1</w:t>
            </w:r>
          </w:p>
        </w:tc>
        <w:tc>
          <w:tcPr>
            <w:tcW w:w="4621"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7479EF">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6685" w:name="_Toc186737167"/>
      <w:bookmarkStart w:id="6686" w:name="_Toc200704521"/>
      <w:r>
        <w:t>5</w:t>
      </w:r>
      <w:r w:rsidRPr="00A06230">
        <w:t>.</w:t>
      </w:r>
      <w:r>
        <w:t>11</w:t>
      </w:r>
      <w:r w:rsidRPr="00A06230">
        <w:t>.</w:t>
      </w:r>
      <w:r>
        <w:t>4</w:t>
      </w:r>
      <w:r w:rsidRPr="00A06230">
        <w:t>.</w:t>
      </w:r>
      <w:r>
        <w:t>14</w:t>
      </w:r>
      <w:r w:rsidRPr="00A228E9">
        <w:tab/>
        <w:t xml:space="preserve">Type: </w:t>
      </w:r>
      <w:r>
        <w:t>Adc</w:t>
      </w:r>
      <w:r w:rsidRPr="00A228E9">
        <w:t>Report</w:t>
      </w:r>
      <w:bookmarkEnd w:id="6685"/>
      <w:bookmarkEnd w:id="6686"/>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7479EF">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7479EF">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7479EF">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7479EF">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7479EF">
            <w:pPr>
              <w:pStyle w:val="TAH"/>
              <w:rPr>
                <w:szCs w:val="18"/>
              </w:rPr>
            </w:pPr>
            <w:r w:rsidRPr="00A228E9">
              <w:rPr>
                <w:szCs w:val="18"/>
              </w:rPr>
              <w:t>Description</w:t>
            </w:r>
          </w:p>
        </w:tc>
      </w:tr>
      <w:tr w:rsidR="00E61415" w:rsidRPr="00A228E9" w14:paraId="20421074"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7479EF">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7479EF">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7479EF">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7479EF">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7479EF">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6687" w:name="_Toc200704522"/>
      <w:r>
        <w:t>5</w:t>
      </w:r>
      <w:r w:rsidRPr="00A06230">
        <w:t>.</w:t>
      </w:r>
      <w:r>
        <w:t>11</w:t>
      </w:r>
      <w:r w:rsidRPr="00A06230">
        <w:t>.</w:t>
      </w:r>
      <w:r>
        <w:t>4</w:t>
      </w:r>
      <w:r w:rsidRPr="00A06230">
        <w:t>.</w:t>
      </w:r>
      <w:r>
        <w:t>15</w:t>
      </w:r>
      <w:r w:rsidRPr="00A228E9">
        <w:tab/>
        <w:t xml:space="preserve">Type: </w:t>
      </w:r>
      <w:r>
        <w:t>Bdc</w:t>
      </w:r>
      <w:r w:rsidRPr="00A228E9">
        <w:t>Report</w:t>
      </w:r>
      <w:bookmarkEnd w:id="6687"/>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7479EF">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7479EF">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7479EF">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7479EF">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7479EF">
            <w:pPr>
              <w:pStyle w:val="TAH"/>
              <w:rPr>
                <w:szCs w:val="18"/>
              </w:rPr>
            </w:pPr>
            <w:r w:rsidRPr="00A228E9">
              <w:rPr>
                <w:szCs w:val="18"/>
              </w:rPr>
              <w:t>Description</w:t>
            </w:r>
          </w:p>
        </w:tc>
      </w:tr>
      <w:tr w:rsidR="00E61415" w:rsidRPr="00A228E9" w14:paraId="06CC8DA5" w14:textId="77777777" w:rsidTr="007479EF">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7479EF">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7479EF">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7479EF">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7479EF">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7479EF">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6688" w:name="_Toc200704523"/>
      <w:r w:rsidRPr="00F11966">
        <w:t>5</w:t>
      </w:r>
      <w:r>
        <w:t>.11</w:t>
      </w:r>
      <w:r w:rsidRPr="00F11966">
        <w:t>.4</w:t>
      </w:r>
      <w:r w:rsidRPr="00981E02">
        <w:t>.</w:t>
      </w:r>
      <w:r>
        <w:t>16</w:t>
      </w:r>
      <w:r w:rsidRPr="00981E02">
        <w:tab/>
        <w:t xml:space="preserve">Type: </w:t>
      </w:r>
      <w:r>
        <w:t>RcdProperties</w:t>
      </w:r>
      <w:bookmarkEnd w:id="6688"/>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F04281">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F04281">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F04281">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F04281">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F04281">
            <w:pPr>
              <w:pStyle w:val="TAH"/>
            </w:pPr>
            <w:r w:rsidRPr="00881F48">
              <w:t>Description</w:t>
            </w:r>
          </w:p>
        </w:tc>
      </w:tr>
      <w:tr w:rsidR="00D27462" w:rsidRPr="00981E02" w14:paraId="25562E93"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F04281">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F04281">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F04281">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F04281">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F04281">
            <w:pPr>
              <w:pStyle w:val="TAL"/>
            </w:pPr>
            <w:r>
              <w:t>Represents the address of an RCD server in a third party network storing IMS subscriber specific RCD information.</w:t>
            </w:r>
          </w:p>
        </w:tc>
      </w:tr>
      <w:tr w:rsidR="00D27462" w:rsidRPr="00981E02" w14:paraId="5B936AA6"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F04281">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F04281">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F04281">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F04281">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F04281">
            <w:pPr>
              <w:pStyle w:val="TAL"/>
            </w:pPr>
            <w:r>
              <w:t>Represents the URL from where RCD information of a specific IMS subscriber stored at an RCD server can be retrieved from.</w:t>
            </w:r>
          </w:p>
        </w:tc>
      </w:tr>
      <w:tr w:rsidR="00D27462" w:rsidRPr="00981E02" w14:paraId="3515DFE2"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F04281">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F04281">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F04281">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F04281">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46809456" w:rsidR="00D27462" w:rsidRPr="00881F48" w:rsidRDefault="00D27462" w:rsidP="00F04281">
            <w:pPr>
              <w:pStyle w:val="TAL"/>
            </w:pPr>
            <w:r>
              <w:t>Indicates a collection of RCD properties associated with an IMS subscriber e.g. caller name, company name, e-mail address, telephone number, job title as specified in IETF draft-ietf-sipcore-callinfo-rcd</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6689" w:name="_Toc200704524"/>
      <w:r w:rsidRPr="00F11966">
        <w:lastRenderedPageBreak/>
        <w:t>5</w:t>
      </w:r>
      <w:r>
        <w:t>.11</w:t>
      </w:r>
      <w:r w:rsidRPr="00F11966">
        <w:t>.4</w:t>
      </w:r>
      <w:r w:rsidRPr="00981E02">
        <w:t>.</w:t>
      </w:r>
      <w:r>
        <w:t>17</w:t>
      </w:r>
      <w:r w:rsidRPr="00981E02">
        <w:tab/>
        <w:t xml:space="preserve">Type: </w:t>
      </w:r>
      <w:r>
        <w:t>RcdInformation</w:t>
      </w:r>
      <w:bookmarkEnd w:id="6689"/>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F04281">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F04281">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F04281">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F04281">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F04281">
            <w:pPr>
              <w:pStyle w:val="TAH"/>
            </w:pPr>
            <w:r w:rsidRPr="00881F48">
              <w:t>Description</w:t>
            </w:r>
          </w:p>
        </w:tc>
      </w:tr>
      <w:tr w:rsidR="00D27462" w:rsidRPr="00981E02" w14:paraId="157DE60E"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F04281">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F04281">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F042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F04281">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F04281">
            <w:pPr>
              <w:pStyle w:val="TAL"/>
            </w:pPr>
            <w:r>
              <w:t>Represents the</w:t>
            </w:r>
            <w:r w:rsidRPr="00EE6696">
              <w:t xml:space="preserve"> identity information of the entity associated with the jCard.</w:t>
            </w:r>
          </w:p>
        </w:tc>
      </w:tr>
      <w:tr w:rsidR="00D27462" w:rsidRPr="00981E02" w14:paraId="4EBCE3A0"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F04281">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F04281">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F04281">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F04281">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F04281">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F04281">
            <w:pPr>
              <w:pStyle w:val="TAL"/>
            </w:pPr>
            <w:r>
              <w:t xml:space="preserve">Indicates how to communicate with </w:t>
            </w:r>
            <w:r w:rsidRPr="00EE6696">
              <w:t>the entity associated with the jCard.</w:t>
            </w:r>
          </w:p>
        </w:tc>
      </w:tr>
      <w:tr w:rsidR="00D27462" w:rsidRPr="00981E02" w14:paraId="53E83E65"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F04281">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F04281">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F04281">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F04281">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F04281">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F04281">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F04281">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F04281">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F04281">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F04281">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6690" w:name="_Toc200704525"/>
      <w:r w:rsidRPr="00F11966">
        <w:t>5</w:t>
      </w:r>
      <w:r>
        <w:t>.11</w:t>
      </w:r>
      <w:r w:rsidRPr="00F11966">
        <w:t>.4</w:t>
      </w:r>
      <w:r w:rsidRPr="00981E02">
        <w:t>.</w:t>
      </w:r>
      <w:r>
        <w:t>18</w:t>
      </w:r>
      <w:r w:rsidRPr="00981E02">
        <w:tab/>
        <w:t xml:space="preserve">Type: </w:t>
      </w:r>
      <w:r w:rsidRPr="00CB7644">
        <w:t>IdentificationProperties</w:t>
      </w:r>
      <w:bookmarkEnd w:id="6690"/>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F04281">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F04281">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F04281">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F04281">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F04281">
            <w:pPr>
              <w:pStyle w:val="TAH"/>
            </w:pPr>
            <w:r w:rsidRPr="00881F48">
              <w:t>Description</w:t>
            </w:r>
          </w:p>
        </w:tc>
      </w:tr>
      <w:tr w:rsidR="00D27462" w:rsidRPr="00981E02" w14:paraId="663EB450"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F04281">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F04281">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F042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F04281">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F04281">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F04281">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F04281">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F042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F04281">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F04281">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F04281">
            <w:pPr>
              <w:pStyle w:val="TAL"/>
            </w:pPr>
          </w:p>
          <w:p w14:paraId="41BDEAB2" w14:textId="77777777" w:rsidR="00D27462" w:rsidRPr="00A60E30" w:rsidRDefault="00D27462" w:rsidP="00F04281">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F04281">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F04281">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F042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F04281">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F04281">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F04281">
            <w:pPr>
              <w:pStyle w:val="TAL"/>
            </w:pPr>
          </w:p>
          <w:p w14:paraId="7BD11670" w14:textId="77777777" w:rsidR="00D27462" w:rsidRPr="00881F48" w:rsidRDefault="00D27462" w:rsidP="00F04281">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F04281">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F04281">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F04281">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F042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F04281">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F04281">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6691" w:name="_Toc200704526"/>
      <w:r w:rsidRPr="00F11966">
        <w:lastRenderedPageBreak/>
        <w:t>5</w:t>
      </w:r>
      <w:r>
        <w:t>.11</w:t>
      </w:r>
      <w:r w:rsidRPr="00F11966">
        <w:t>.4</w:t>
      </w:r>
      <w:r w:rsidRPr="00981E02">
        <w:t>.</w:t>
      </w:r>
      <w:r>
        <w:t>19</w:t>
      </w:r>
      <w:r w:rsidRPr="00981E02">
        <w:tab/>
        <w:t xml:space="preserve">Type: </w:t>
      </w:r>
      <w:r>
        <w:t>DeliveringAddr</w:t>
      </w:r>
      <w:r w:rsidRPr="00CB7644">
        <w:t>Properties</w:t>
      </w:r>
      <w:bookmarkEnd w:id="6691"/>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F04281">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F04281">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F04281">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F04281">
            <w:pPr>
              <w:pStyle w:val="TAH"/>
            </w:pPr>
            <w:r w:rsidRPr="00881F48">
              <w:t>Description</w:t>
            </w:r>
          </w:p>
        </w:tc>
      </w:tr>
      <w:tr w:rsidR="00D27462" w:rsidRPr="00981E02" w14:paraId="7B9080BD"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F04281">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F04281">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F04281">
            <w:pPr>
              <w:pStyle w:val="TAL"/>
            </w:pPr>
          </w:p>
          <w:p w14:paraId="3D017273" w14:textId="77777777" w:rsidR="00D27462" w:rsidRPr="00881F48" w:rsidRDefault="00D27462" w:rsidP="00F04281">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6692" w:name="_Toc200704527"/>
      <w:r w:rsidRPr="00F11966">
        <w:t>5</w:t>
      </w:r>
      <w:r>
        <w:t>.11</w:t>
      </w:r>
      <w:r w:rsidRPr="00F11966">
        <w:t>.4</w:t>
      </w:r>
      <w:r w:rsidRPr="00981E02">
        <w:t>.</w:t>
      </w:r>
      <w:r>
        <w:t>20</w:t>
      </w:r>
      <w:r w:rsidRPr="00981E02">
        <w:tab/>
        <w:t xml:space="preserve">Type: </w:t>
      </w:r>
      <w:r>
        <w:t>Communications</w:t>
      </w:r>
      <w:r w:rsidRPr="00CB7644">
        <w:t>Properties</w:t>
      </w:r>
      <w:bookmarkEnd w:id="669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F04281">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F04281">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F04281">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F04281">
            <w:pPr>
              <w:pStyle w:val="TAH"/>
            </w:pPr>
            <w:r w:rsidRPr="00881F48">
              <w:t>Description</w:t>
            </w:r>
          </w:p>
        </w:tc>
      </w:tr>
      <w:tr w:rsidR="00D27462" w:rsidRPr="00981E02" w14:paraId="040BEB34"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F04281">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F04281">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F04281">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F04281">
            <w:pPr>
              <w:pStyle w:val="TAL"/>
            </w:pPr>
          </w:p>
          <w:p w14:paraId="6B5DAEE8" w14:textId="77777777" w:rsidR="00D27462" w:rsidRPr="00881F48" w:rsidRDefault="00D27462" w:rsidP="00F04281">
            <w:pPr>
              <w:pStyle w:val="TAL"/>
            </w:pPr>
            <w:r w:rsidRPr="004C2CA8">
              <w:t>Value type: By default, it is a single free-form text value</w:t>
            </w:r>
            <w:r>
              <w:t>.</w:t>
            </w:r>
          </w:p>
        </w:tc>
      </w:tr>
      <w:tr w:rsidR="00D27462" w:rsidRPr="00981E02" w14:paraId="0F163A65"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F04281">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F04281">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F04281">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F04281">
            <w:pPr>
              <w:pStyle w:val="TAL"/>
            </w:pPr>
          </w:p>
          <w:p w14:paraId="25CEF192" w14:textId="77777777" w:rsidR="00D27462" w:rsidRPr="00881F48" w:rsidRDefault="00D27462" w:rsidP="00F04281">
            <w:pPr>
              <w:pStyle w:val="TAL"/>
            </w:pPr>
            <w:r w:rsidRPr="004C2CA8">
              <w:t>Value type: A single text value.</w:t>
            </w:r>
          </w:p>
        </w:tc>
      </w:tr>
      <w:tr w:rsidR="00D27462" w:rsidRPr="00981E02" w14:paraId="110C39C1"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F04281">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F04281">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F04281">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F04281">
            <w:pPr>
              <w:pStyle w:val="TAL"/>
            </w:pPr>
          </w:p>
          <w:p w14:paraId="2CDF6401" w14:textId="77777777" w:rsidR="00D27462" w:rsidRPr="00881F48" w:rsidRDefault="00D27462" w:rsidP="00F04281">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6693" w:name="_Toc200704528"/>
      <w:r w:rsidRPr="00F11966">
        <w:t>5</w:t>
      </w:r>
      <w:r>
        <w:t>.11</w:t>
      </w:r>
      <w:r w:rsidRPr="00F11966">
        <w:t>.4</w:t>
      </w:r>
      <w:r w:rsidRPr="00981E02">
        <w:t>.</w:t>
      </w:r>
      <w:r>
        <w:t>21</w:t>
      </w:r>
      <w:r w:rsidRPr="00981E02">
        <w:tab/>
        <w:t xml:space="preserve">Type: </w:t>
      </w:r>
      <w:r>
        <w:t>Geographical</w:t>
      </w:r>
      <w:r w:rsidRPr="00CB7644">
        <w:t>Properties</w:t>
      </w:r>
      <w:bookmarkEnd w:id="6693"/>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F04281">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F04281">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F04281">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F04281">
            <w:pPr>
              <w:pStyle w:val="TAH"/>
            </w:pPr>
            <w:r w:rsidRPr="00881F48">
              <w:t>Description</w:t>
            </w:r>
          </w:p>
        </w:tc>
      </w:tr>
      <w:tr w:rsidR="00D27462" w:rsidRPr="00981E02" w14:paraId="3EEC4B83"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F04281">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F04281">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F04281">
            <w:pPr>
              <w:pStyle w:val="TAL"/>
            </w:pPr>
          </w:p>
          <w:p w14:paraId="11713433" w14:textId="77777777" w:rsidR="00D27462" w:rsidRPr="00881F48" w:rsidRDefault="00D27462" w:rsidP="00F04281">
            <w:pPr>
              <w:pStyle w:val="TAL"/>
            </w:pPr>
            <w:r w:rsidRPr="00266C9E">
              <w:t>Value type: The default is a single text value. It can also be reset to a single URI or a UTC-offset value.</w:t>
            </w:r>
          </w:p>
        </w:tc>
      </w:tr>
      <w:tr w:rsidR="00D27462" w:rsidRPr="00981E02" w14:paraId="03C6814F" w14:textId="77777777" w:rsidTr="00F04281">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F04281">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F0428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F04281">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F04281">
            <w:pPr>
              <w:pStyle w:val="TAL"/>
            </w:pPr>
          </w:p>
          <w:p w14:paraId="45024965" w14:textId="77777777" w:rsidR="00D27462" w:rsidRPr="00881F48" w:rsidRDefault="00D27462" w:rsidP="00F04281">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6694" w:name="_Toc200704529"/>
      <w:r w:rsidRPr="00F11966">
        <w:lastRenderedPageBreak/>
        <w:t>5</w:t>
      </w:r>
      <w:r>
        <w:t>.11</w:t>
      </w:r>
      <w:r w:rsidRPr="00F11966">
        <w:t>.4</w:t>
      </w:r>
      <w:r w:rsidRPr="00981E02">
        <w:t>.</w:t>
      </w:r>
      <w:r>
        <w:t>22</w:t>
      </w:r>
      <w:r w:rsidRPr="00981E02">
        <w:tab/>
        <w:t xml:space="preserve">Type: </w:t>
      </w:r>
      <w:r>
        <w:t>Organizational</w:t>
      </w:r>
      <w:r w:rsidRPr="00CB7644">
        <w:t>Properties</w:t>
      </w:r>
      <w:bookmarkEnd w:id="6694"/>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F04281">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F04281">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F04281">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F04281">
            <w:pPr>
              <w:pStyle w:val="TAH"/>
            </w:pPr>
            <w:r w:rsidRPr="00881F48">
              <w:t>Description</w:t>
            </w:r>
          </w:p>
        </w:tc>
      </w:tr>
      <w:tr w:rsidR="00D27462" w:rsidRPr="00981E02" w14:paraId="5EB457D5"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F04281">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F04281">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F04281">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F04281">
            <w:pPr>
              <w:pStyle w:val="TAL"/>
            </w:pPr>
          </w:p>
          <w:p w14:paraId="7B0A8C46" w14:textId="77777777" w:rsidR="00D27462" w:rsidRPr="00881F48" w:rsidRDefault="00D27462" w:rsidP="00F04281">
            <w:pPr>
              <w:pStyle w:val="TAL"/>
            </w:pPr>
            <w:r w:rsidRPr="004532D9">
              <w:t>Value type: A single text value.</w:t>
            </w:r>
          </w:p>
        </w:tc>
      </w:tr>
      <w:tr w:rsidR="00D27462" w:rsidRPr="00981E02" w14:paraId="72C3F514"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F04281">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F04281">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F04281">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F04281">
            <w:pPr>
              <w:pStyle w:val="TAL"/>
            </w:pPr>
          </w:p>
          <w:p w14:paraId="7B010FB1" w14:textId="77777777" w:rsidR="00D27462" w:rsidRPr="00881F48" w:rsidRDefault="00D27462" w:rsidP="00F04281">
            <w:pPr>
              <w:pStyle w:val="TAL"/>
            </w:pPr>
            <w:r w:rsidRPr="00103D7E">
              <w:t>Value type: A single text value.</w:t>
            </w:r>
          </w:p>
        </w:tc>
      </w:tr>
      <w:tr w:rsidR="00D27462" w:rsidRPr="00981E02" w14:paraId="305450A3"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F04281">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F0428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F04281">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F04281">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F04281">
            <w:pPr>
              <w:pStyle w:val="TAL"/>
            </w:pPr>
          </w:p>
          <w:p w14:paraId="234BDC6F" w14:textId="77777777" w:rsidR="00D27462" w:rsidRPr="00881F48" w:rsidRDefault="00D27462" w:rsidP="00F04281">
            <w:pPr>
              <w:pStyle w:val="TAL"/>
            </w:pPr>
            <w:r w:rsidRPr="00103D7E">
              <w:t>Value type: A single URI.</w:t>
            </w:r>
          </w:p>
        </w:tc>
      </w:tr>
      <w:tr w:rsidR="00D27462" w:rsidRPr="00981E02" w14:paraId="2A7B4554"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F04281">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F042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F04281">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F04281">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F04281">
            <w:pPr>
              <w:pStyle w:val="TAL"/>
            </w:pPr>
          </w:p>
          <w:p w14:paraId="1CEF7C2B" w14:textId="77777777" w:rsidR="00D27462" w:rsidRPr="00881F48" w:rsidRDefault="00D27462" w:rsidP="00F04281">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6695" w:name="_Toc200704530"/>
      <w:r w:rsidRPr="00F11966">
        <w:lastRenderedPageBreak/>
        <w:t>5</w:t>
      </w:r>
      <w:r>
        <w:t>.11</w:t>
      </w:r>
      <w:r w:rsidRPr="00F11966">
        <w:t>.4</w:t>
      </w:r>
      <w:r w:rsidRPr="00981E02">
        <w:t>.</w:t>
      </w:r>
      <w:r>
        <w:t>23</w:t>
      </w:r>
      <w:r w:rsidRPr="00981E02">
        <w:tab/>
        <w:t xml:space="preserve">Type: </w:t>
      </w:r>
      <w:r>
        <w:t>Explanatory</w:t>
      </w:r>
      <w:r w:rsidRPr="00CB7644">
        <w:t>Properties</w:t>
      </w:r>
      <w:bookmarkEnd w:id="669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F04281">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F04281">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F04281">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F04281">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F04281">
            <w:pPr>
              <w:pStyle w:val="TAH"/>
            </w:pPr>
            <w:r w:rsidRPr="00881F48">
              <w:t>Description</w:t>
            </w:r>
          </w:p>
        </w:tc>
      </w:tr>
      <w:tr w:rsidR="00D27462" w:rsidRPr="00981E02" w14:paraId="628C275D"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F04281">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F04281">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F04281">
            <w:pPr>
              <w:pStyle w:val="TAL"/>
            </w:pPr>
          </w:p>
          <w:p w14:paraId="062C0A19" w14:textId="77777777" w:rsidR="00D27462" w:rsidRPr="00881F48" w:rsidRDefault="00D27462" w:rsidP="00F04281">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F04281">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F042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F04281">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F04281">
            <w:pPr>
              <w:pStyle w:val="TAL"/>
            </w:pPr>
          </w:p>
          <w:p w14:paraId="70A489D5" w14:textId="77777777" w:rsidR="00D27462" w:rsidRPr="00881F48" w:rsidRDefault="00D27462" w:rsidP="00F04281">
            <w:pPr>
              <w:pStyle w:val="TAL"/>
            </w:pPr>
            <w:r w:rsidRPr="0071478D">
              <w:t>Value type: A single text value.</w:t>
            </w:r>
          </w:p>
        </w:tc>
      </w:tr>
      <w:tr w:rsidR="00D27462" w:rsidRPr="00981E02" w14:paraId="374E61CF"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F04281">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F0428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F04281">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F04281">
            <w:pPr>
              <w:pStyle w:val="TAL"/>
            </w:pPr>
          </w:p>
          <w:p w14:paraId="2EBD82C4" w14:textId="77777777" w:rsidR="00D27462" w:rsidRPr="00881F48" w:rsidRDefault="00D27462" w:rsidP="00F04281">
            <w:pPr>
              <w:pStyle w:val="TAL"/>
            </w:pPr>
            <w:r w:rsidRPr="0071478D">
              <w:t>Value type: A single URI.</w:t>
            </w:r>
          </w:p>
        </w:tc>
      </w:tr>
      <w:tr w:rsidR="00D27462" w:rsidRPr="00981E02" w14:paraId="57CEF0D7"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F04281">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F042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F04281">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F04281">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F04281">
            <w:pPr>
              <w:pStyle w:val="TAL"/>
            </w:pPr>
          </w:p>
          <w:p w14:paraId="714AA5FE" w14:textId="77777777" w:rsidR="00D27462" w:rsidRPr="00881F48" w:rsidRDefault="00D27462" w:rsidP="00F04281">
            <w:pPr>
              <w:pStyle w:val="TAL"/>
            </w:pPr>
            <w:r w:rsidRPr="0071478D">
              <w:t>Value type: A single URI value. It MAY also be reset to free-form text.</w:t>
            </w:r>
          </w:p>
        </w:tc>
      </w:tr>
      <w:tr w:rsidR="00D27462" w:rsidRPr="00981E02" w14:paraId="4B04DF53"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F04281">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F0428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F042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F04281">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F04281">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F04281">
            <w:pPr>
              <w:pStyle w:val="TAL"/>
            </w:pPr>
          </w:p>
          <w:p w14:paraId="1D290DD8" w14:textId="77777777" w:rsidR="00D27462" w:rsidRPr="00881F48" w:rsidRDefault="00D27462" w:rsidP="00F04281">
            <w:pPr>
              <w:pStyle w:val="TAL"/>
            </w:pPr>
            <w:r w:rsidRPr="00547DD0">
              <w:t>Value type: A single uri value.</w:t>
            </w:r>
          </w:p>
        </w:tc>
      </w:tr>
      <w:tr w:rsidR="00D27462" w:rsidRPr="00981E02" w14:paraId="6620BFA1" w14:textId="77777777" w:rsidTr="00F04281">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F04281">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F042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F042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F04281">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F04281">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F04281">
            <w:pPr>
              <w:pStyle w:val="TAL"/>
            </w:pPr>
          </w:p>
          <w:p w14:paraId="779D3C57" w14:textId="77777777" w:rsidR="00D27462" w:rsidRPr="00881F48" w:rsidRDefault="00D27462" w:rsidP="00F04281">
            <w:pPr>
              <w:pStyle w:val="TAL"/>
            </w:pPr>
            <w:r w:rsidRPr="00547DD0">
              <w:t>Value type: A single text value.</w:t>
            </w:r>
          </w:p>
        </w:tc>
      </w:tr>
    </w:tbl>
    <w:p w14:paraId="11645E3B" w14:textId="77777777" w:rsidR="00D27462" w:rsidRPr="00981E02" w:rsidRDefault="00D27462" w:rsidP="00D27462">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6696" w:name="_Toc200704531"/>
      <w:r w:rsidRPr="00F11966">
        <w:t>5.</w:t>
      </w:r>
      <w:r>
        <w:rPr>
          <w:lang w:eastAsia="zh-CN"/>
        </w:rPr>
        <w:t>12</w:t>
      </w:r>
      <w:r w:rsidRPr="00F11966">
        <w:tab/>
        <w:t xml:space="preserve">Data Types related to </w:t>
      </w:r>
      <w:r>
        <w:rPr>
          <w:rFonts w:hint="eastAsia"/>
          <w:lang w:eastAsia="zh-CN"/>
        </w:rPr>
        <w:t>Ambient IoT</w:t>
      </w:r>
      <w:bookmarkEnd w:id="6696"/>
    </w:p>
    <w:p w14:paraId="15632254" w14:textId="1A75529C" w:rsidR="003E6ED5" w:rsidRPr="00F11966" w:rsidRDefault="003E6ED5" w:rsidP="003E6ED5">
      <w:pPr>
        <w:pStyle w:val="Heading3"/>
      </w:pPr>
      <w:bookmarkStart w:id="6697" w:name="_Toc200704532"/>
      <w:r w:rsidRPr="00F11966">
        <w:t>5</w:t>
      </w:r>
      <w:r>
        <w:t>.</w:t>
      </w:r>
      <w:r>
        <w:rPr>
          <w:lang w:eastAsia="zh-CN"/>
        </w:rPr>
        <w:t>12</w:t>
      </w:r>
      <w:r w:rsidRPr="00F11966">
        <w:t>.</w:t>
      </w:r>
      <w:r>
        <w:rPr>
          <w:rFonts w:hint="eastAsia"/>
          <w:lang w:eastAsia="zh-CN"/>
        </w:rPr>
        <w:t>1</w:t>
      </w:r>
      <w:r w:rsidRPr="00F11966">
        <w:tab/>
        <w:t>Introduction</w:t>
      </w:r>
      <w:bookmarkEnd w:id="6697"/>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6698" w:name="_Toc200704533"/>
      <w:r w:rsidRPr="00F11966">
        <w:t>5</w:t>
      </w:r>
      <w:r>
        <w:t>.</w:t>
      </w:r>
      <w:r>
        <w:rPr>
          <w:lang w:eastAsia="zh-CN"/>
        </w:rPr>
        <w:t>12</w:t>
      </w:r>
      <w:r w:rsidRPr="00F11966">
        <w:t>.2</w:t>
      </w:r>
      <w:r w:rsidRPr="00F11966">
        <w:tab/>
        <w:t>Simple Data Types</w:t>
      </w:r>
      <w:bookmarkEnd w:id="6698"/>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F0428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F04281">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F04281">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F04281">
            <w:pPr>
              <w:pStyle w:val="TAH"/>
            </w:pPr>
            <w:r w:rsidRPr="00F11966">
              <w:t>Description</w:t>
            </w:r>
          </w:p>
        </w:tc>
      </w:tr>
      <w:tr w:rsidR="003E6ED5" w:rsidRPr="00F11966" w14:paraId="640D242B" w14:textId="77777777" w:rsidTr="00F0428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7777777" w:rsidR="003E6ED5" w:rsidRDefault="003E6ED5" w:rsidP="00F04281">
            <w:pPr>
              <w:pStyle w:val="TAL"/>
            </w:pPr>
            <w:bookmarkStart w:id="6699" w:name="OLE_LINK23"/>
            <w:r>
              <w:rPr>
                <w:rFonts w:hint="eastAsia"/>
                <w:lang w:eastAsia="zh-CN"/>
              </w:rPr>
              <w:t>AiotAreaId</w:t>
            </w:r>
            <w:bookmarkEnd w:id="6699"/>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F0428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0122B1F" w14:textId="77777777" w:rsidR="003E6ED5" w:rsidRDefault="003E6ED5" w:rsidP="00F04281">
            <w:pPr>
              <w:pStyle w:val="TAL"/>
            </w:pPr>
            <w:r>
              <w:rPr>
                <w:rFonts w:cs="Arial"/>
                <w:szCs w:val="18"/>
                <w:lang w:eastAsia="zh-CN"/>
              </w:rPr>
              <w:t xml:space="preserve">Represents the </w:t>
            </w:r>
            <w:bookmarkStart w:id="6700" w:name="OLE_LINK37"/>
            <w:r>
              <w:rPr>
                <w:rFonts w:cs="Arial" w:hint="eastAsia"/>
                <w:szCs w:val="18"/>
                <w:lang w:eastAsia="zh-CN"/>
              </w:rPr>
              <w:t xml:space="preserve">AIoT area </w:t>
            </w:r>
            <w:r>
              <w:rPr>
                <w:rFonts w:cs="Arial"/>
                <w:szCs w:val="18"/>
                <w:lang w:eastAsia="zh-CN"/>
              </w:rPr>
              <w:t>i</w:t>
            </w:r>
            <w:r>
              <w:rPr>
                <w:rFonts w:cs="Arial" w:hint="eastAsia"/>
                <w:szCs w:val="18"/>
                <w:lang w:eastAsia="zh-CN"/>
              </w:rPr>
              <w:t xml:space="preserve">dentifier </w:t>
            </w:r>
            <w:bookmarkEnd w:id="6700"/>
            <w:r>
              <w:t>encoded as a string</w:t>
            </w:r>
            <w:r>
              <w:rPr>
                <w:rFonts w:cs="Arial" w:hint="eastAsia"/>
                <w:szCs w:val="18"/>
                <w:lang w:eastAsia="zh-CN"/>
              </w:rPr>
              <w:t>.</w:t>
            </w:r>
          </w:p>
        </w:tc>
      </w:tr>
      <w:tr w:rsidR="003E6ED5" w:rsidRPr="00F11966" w14:paraId="158FB284" w14:textId="77777777" w:rsidTr="00F0428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F04281">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F04281">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7777777" w:rsidR="003E6ED5" w:rsidRDefault="003E6ED5" w:rsidP="00F04281">
            <w:pPr>
              <w:pStyle w:val="TAL"/>
              <w:rPr>
                <w:rFonts w:cs="Arial"/>
                <w:szCs w:val="18"/>
              </w:rPr>
            </w:pPr>
            <w:r>
              <w:rPr>
                <w:rFonts w:cs="Arial"/>
                <w:szCs w:val="18"/>
              </w:rPr>
              <w:t xml:space="preserve">AIoT Filtering Information </w:t>
            </w:r>
            <w:r w:rsidRPr="007D60AE">
              <w:rPr>
                <w:rFonts w:eastAsia="DengXian"/>
                <w:lang w:eastAsia="zh-CN"/>
              </w:rPr>
              <w:t>is used to identify or filter multiple AIoT Devices</w:t>
            </w:r>
            <w:r>
              <w:rPr>
                <w:rFonts w:cs="Arial"/>
                <w:szCs w:val="18"/>
              </w:rPr>
              <w:t>. See clause </w:t>
            </w:r>
            <w:r>
              <w:rPr>
                <w:highlight w:val="yellow"/>
              </w:rPr>
              <w:t>aa</w:t>
            </w:r>
            <w:r>
              <w:rPr>
                <w:rFonts w:hint="eastAsia"/>
              </w:rPr>
              <w:t>.</w:t>
            </w:r>
            <w:r>
              <w:t>3</w:t>
            </w:r>
            <w:r>
              <w:rPr>
                <w:rFonts w:cs="Arial"/>
                <w:szCs w:val="18"/>
              </w:rPr>
              <w:t xml:space="preserve"> of 3GPP TS 23.003 [7].</w:t>
            </w:r>
          </w:p>
          <w:p w14:paraId="6F4A7CE3" w14:textId="77777777" w:rsidR="003E6ED5" w:rsidRDefault="003E6ED5" w:rsidP="00F04281">
            <w:pPr>
              <w:pStyle w:val="TAL"/>
            </w:pPr>
          </w:p>
          <w:p w14:paraId="17A5F65F" w14:textId="77777777" w:rsidR="003E6ED5" w:rsidRDefault="003E6ED5" w:rsidP="00F04281">
            <w:pPr>
              <w:pStyle w:val="TAL"/>
            </w:pPr>
            <w:r>
              <w:t>String with format "byte" as defined in OpenAPI Specification [3], i.e. base64-encoded characters.</w:t>
            </w:r>
          </w:p>
          <w:p w14:paraId="54E94F2F" w14:textId="77777777" w:rsidR="003E6ED5" w:rsidRDefault="003E6ED5" w:rsidP="00F04281">
            <w:pPr>
              <w:pStyle w:val="TAL"/>
              <w:rPr>
                <w:rFonts w:cs="Arial"/>
                <w:szCs w:val="18"/>
                <w:lang w:eastAsia="zh-CN"/>
              </w:rPr>
            </w:pPr>
          </w:p>
        </w:tc>
      </w:tr>
      <w:tr w:rsidR="003E6ED5" w:rsidRPr="00F11966" w14:paraId="57B6386C" w14:textId="77777777" w:rsidTr="00F0428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F04281">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77777777" w:rsidR="003E6ED5" w:rsidRDefault="003E6ED5" w:rsidP="00F04281">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15B3B27" w14:textId="77777777" w:rsidR="003E6ED5" w:rsidRDefault="003E6ED5" w:rsidP="00F04281">
            <w:pPr>
              <w:pStyle w:val="TAL"/>
              <w:rPr>
                <w:lang w:eastAsia="zh-CN"/>
              </w:rPr>
            </w:pPr>
            <w:r>
              <w:rPr>
                <w:lang w:eastAsia="zh-CN"/>
              </w:rPr>
              <w:t xml:space="preserve">String </w:t>
            </w:r>
            <w:r>
              <w:t xml:space="preserve">that uniquely </w:t>
            </w:r>
            <w:r>
              <w:rPr>
                <w:lang w:eastAsia="zh-CN"/>
              </w:rPr>
              <w:t xml:space="preserve">representing </w:t>
            </w:r>
            <w:r w:rsidRPr="00435B1B">
              <w:rPr>
                <w:noProof/>
              </w:rPr>
              <w:t>AIoT Device Permanent Identifier</w:t>
            </w:r>
            <w:r>
              <w:rPr>
                <w:lang w:eastAsia="zh-CN"/>
              </w:rPr>
              <w:t>, as specified in clause </w:t>
            </w:r>
            <w:r w:rsidRPr="00DA41D7">
              <w:rPr>
                <w:highlight w:val="yellow"/>
                <w:lang w:eastAsia="zh-CN"/>
              </w:rPr>
              <w:t>YY</w:t>
            </w:r>
            <w:r>
              <w:t>.2</w:t>
            </w:r>
            <w:r>
              <w:rPr>
                <w:lang w:eastAsia="zh-CN"/>
              </w:rPr>
              <w:t xml:space="preserve"> of 3GPP TS 23.003 [7].</w:t>
            </w:r>
          </w:p>
          <w:p w14:paraId="13F922BC" w14:textId="77777777" w:rsidR="003E6ED5" w:rsidRDefault="003E6ED5" w:rsidP="00F04281">
            <w:pPr>
              <w:pStyle w:val="TAL"/>
              <w:rPr>
                <w:rFonts w:cs="Arial"/>
                <w:szCs w:val="18"/>
              </w:rPr>
            </w:pPr>
            <w:r>
              <w:t>Pattern: "</w:t>
            </w:r>
            <w:r w:rsidRPr="000E7CF9">
              <w:t>^</w:t>
            </w:r>
            <w:r>
              <w:t>[</w:t>
            </w:r>
            <w:r w:rsidRPr="000E7CF9">
              <w:t>A-Fa-f0-9]+$</w:t>
            </w:r>
            <w:r>
              <w:t>"</w:t>
            </w:r>
          </w:p>
        </w:tc>
      </w:tr>
    </w:tbl>
    <w:p w14:paraId="049F74EF" w14:textId="77777777" w:rsidR="003E6ED5" w:rsidRDefault="003E6ED5" w:rsidP="003E6ED5"/>
    <w:p w14:paraId="7455A54D" w14:textId="77777777" w:rsidR="003E6ED5" w:rsidRDefault="003E6ED5" w:rsidP="003E6ED5">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detailed definition for AiotAreaId is FFS.</w:t>
      </w:r>
    </w:p>
    <w:p w14:paraId="14B368D2" w14:textId="2AF3FAFA" w:rsidR="003E6ED5" w:rsidRPr="00F11966" w:rsidRDefault="003E6ED5" w:rsidP="003E6ED5">
      <w:pPr>
        <w:pStyle w:val="Heading3"/>
      </w:pPr>
      <w:bookmarkStart w:id="6701" w:name="_Toc200704534"/>
      <w:r w:rsidRPr="00F11966">
        <w:t>5</w:t>
      </w:r>
      <w:r>
        <w:t>.</w:t>
      </w:r>
      <w:r>
        <w:rPr>
          <w:lang w:eastAsia="zh-CN"/>
        </w:rPr>
        <w:t>12</w:t>
      </w:r>
      <w:r w:rsidRPr="00F11966">
        <w:t>.</w:t>
      </w:r>
      <w:r>
        <w:rPr>
          <w:rFonts w:hint="eastAsia"/>
          <w:lang w:eastAsia="zh-CN"/>
        </w:rPr>
        <w:t>3</w:t>
      </w:r>
      <w:r w:rsidRPr="00F11966">
        <w:tab/>
        <w:t>Enumerations</w:t>
      </w:r>
      <w:bookmarkEnd w:id="6701"/>
    </w:p>
    <w:p w14:paraId="41C8FEDB" w14:textId="6698F1A8" w:rsidR="003E6ED5" w:rsidRPr="00F11966" w:rsidRDefault="003E6ED5" w:rsidP="003E6ED5">
      <w:pPr>
        <w:pStyle w:val="Heading3"/>
      </w:pPr>
      <w:bookmarkStart w:id="6702" w:name="_Toc200704535"/>
      <w:r w:rsidRPr="00F11966">
        <w:t>5</w:t>
      </w:r>
      <w:r>
        <w:t>.</w:t>
      </w:r>
      <w:r>
        <w:rPr>
          <w:lang w:eastAsia="zh-CN"/>
        </w:rPr>
        <w:t>12</w:t>
      </w:r>
      <w:r w:rsidRPr="00F11966">
        <w:t>.</w:t>
      </w:r>
      <w:r>
        <w:rPr>
          <w:rFonts w:hint="eastAsia"/>
          <w:lang w:eastAsia="zh-CN"/>
        </w:rPr>
        <w:t>4</w:t>
      </w:r>
      <w:r w:rsidRPr="00F11966">
        <w:tab/>
        <w:t>Structured Data Types</w:t>
      </w:r>
      <w:bookmarkEnd w:id="6702"/>
    </w:p>
    <w:p w14:paraId="56E5E4BC" w14:textId="4E1871D3" w:rsidR="003E6ED5" w:rsidRPr="00F11966" w:rsidRDefault="003E6ED5" w:rsidP="003E6ED5">
      <w:pPr>
        <w:pStyle w:val="Heading4"/>
      </w:pPr>
      <w:bookmarkStart w:id="6703" w:name="_Toc200704536"/>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6703"/>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6704" w:name="OLE_LINK38"/>
      <w:r>
        <w:rPr>
          <w:rFonts w:hint="eastAsia"/>
          <w:noProof/>
          <w:lang w:eastAsia="zh-CN"/>
        </w:rPr>
        <w:t>AiotArea</w:t>
      </w:r>
      <w:bookmarkEnd w:id="6704"/>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F0428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F0428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F0428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F04281">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F04281">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F04281">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F04281">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F04281">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F04281">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F04281">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6705" w:name="_Toc36462716"/>
      <w:bookmarkStart w:id="6706" w:name="_Toc36462912"/>
      <w:bookmarkStart w:id="6707" w:name="_Toc133336427"/>
      <w:bookmarkStart w:id="6708" w:name="_Toc143984949"/>
      <w:bookmarkStart w:id="6709" w:name="_Toc144147726"/>
      <w:bookmarkStart w:id="6710" w:name="_Toc153885531"/>
      <w:bookmarkStart w:id="6711" w:name="_Toc177549097"/>
      <w:bookmarkStart w:id="6712" w:name="_Toc186726105"/>
      <w:bookmarkStart w:id="6713" w:name="_Toc192836821"/>
      <w:bookmarkStart w:id="6714" w:name="_Toc200704537"/>
      <w:r w:rsidRPr="00F11966">
        <w:t>Annex A (normative):</w:t>
      </w:r>
      <w:r w:rsidRPr="00F11966">
        <w:br/>
        <w:t>OpenAPI specification</w:t>
      </w:r>
      <w:bookmarkEnd w:id="6705"/>
      <w:bookmarkEnd w:id="6706"/>
      <w:bookmarkEnd w:id="6707"/>
      <w:bookmarkEnd w:id="6708"/>
      <w:bookmarkEnd w:id="6709"/>
      <w:bookmarkEnd w:id="6710"/>
      <w:bookmarkEnd w:id="6711"/>
      <w:bookmarkEnd w:id="6712"/>
      <w:bookmarkEnd w:id="6713"/>
      <w:bookmarkEnd w:id="6714"/>
    </w:p>
    <w:p w14:paraId="52A11D61" w14:textId="77777777" w:rsidR="00E92CBF" w:rsidRPr="00F11966" w:rsidRDefault="00E92CBF" w:rsidP="00E26B1B">
      <w:pPr>
        <w:pStyle w:val="Heading1"/>
      </w:pPr>
      <w:bookmarkStart w:id="6715" w:name="_Toc24925934"/>
      <w:bookmarkStart w:id="6716" w:name="_Toc24926112"/>
      <w:bookmarkStart w:id="6717" w:name="_Toc24926288"/>
      <w:bookmarkStart w:id="6718" w:name="_Toc33964148"/>
      <w:bookmarkStart w:id="6719" w:name="_Toc33980915"/>
      <w:bookmarkStart w:id="6720" w:name="_Toc36462717"/>
      <w:bookmarkStart w:id="6721" w:name="_Toc36462913"/>
      <w:bookmarkStart w:id="6722" w:name="_Toc43026184"/>
      <w:bookmarkStart w:id="6723" w:name="_Toc49763718"/>
      <w:bookmarkStart w:id="6724" w:name="_Toc56754419"/>
      <w:bookmarkStart w:id="6725" w:name="_Toc88743219"/>
      <w:bookmarkStart w:id="6726" w:name="_Toc101254143"/>
      <w:bookmarkStart w:id="6727" w:name="_Toc101254584"/>
      <w:bookmarkStart w:id="6728" w:name="_Toc104112296"/>
      <w:bookmarkStart w:id="6729" w:name="_Toc104192470"/>
      <w:bookmarkStart w:id="6730" w:name="_Toc104193034"/>
      <w:bookmarkStart w:id="6731" w:name="_Toc133336428"/>
      <w:bookmarkStart w:id="6732" w:name="_Toc143984950"/>
      <w:bookmarkStart w:id="6733" w:name="_Toc144147727"/>
      <w:bookmarkStart w:id="6734" w:name="_Toc153885532"/>
      <w:bookmarkStart w:id="6735" w:name="_Toc177549098"/>
      <w:bookmarkStart w:id="6736" w:name="_Toc186726106"/>
      <w:bookmarkStart w:id="6737" w:name="_Toc192836822"/>
      <w:bookmarkStart w:id="6738" w:name="_Toc200704538"/>
      <w:r w:rsidRPr="00F11966">
        <w:t>A.1</w:t>
      </w:r>
      <w:r w:rsidRPr="00F11966">
        <w:tab/>
        <w:t>General</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6739" w:name="_Toc24925935"/>
      <w:bookmarkStart w:id="6740" w:name="_Toc24926113"/>
      <w:bookmarkStart w:id="6741" w:name="_Toc24926289"/>
      <w:bookmarkStart w:id="6742" w:name="_Toc33964149"/>
      <w:bookmarkStart w:id="6743" w:name="_Toc33980916"/>
      <w:bookmarkStart w:id="6744" w:name="_Toc36462718"/>
      <w:bookmarkStart w:id="6745" w:name="_Toc36462914"/>
      <w:bookmarkStart w:id="6746" w:name="_Toc43026185"/>
      <w:bookmarkStart w:id="6747" w:name="_Toc49763719"/>
      <w:bookmarkStart w:id="6748" w:name="_Toc56754420"/>
      <w:bookmarkStart w:id="6749" w:name="_Toc88743220"/>
      <w:bookmarkStart w:id="6750" w:name="_Toc101254144"/>
      <w:bookmarkStart w:id="6751" w:name="_Toc101254585"/>
      <w:bookmarkStart w:id="6752" w:name="_Toc104112297"/>
      <w:bookmarkStart w:id="6753" w:name="_Toc104192471"/>
      <w:bookmarkStart w:id="6754" w:name="_Toc104193035"/>
      <w:bookmarkStart w:id="6755" w:name="_Toc133336429"/>
      <w:bookmarkStart w:id="6756" w:name="_Toc143984951"/>
      <w:bookmarkStart w:id="6757" w:name="_Toc144147728"/>
      <w:bookmarkStart w:id="6758" w:name="_Toc153885533"/>
      <w:bookmarkStart w:id="6759" w:name="_Toc177549099"/>
      <w:bookmarkStart w:id="6760" w:name="_Toc186726107"/>
      <w:bookmarkStart w:id="6761" w:name="_Toc192836823"/>
      <w:bookmarkStart w:id="6762" w:name="_Toc200704539"/>
      <w:r w:rsidRPr="00F11966">
        <w:lastRenderedPageBreak/>
        <w:t>A.2</w:t>
      </w:r>
      <w:r w:rsidRPr="00F11966">
        <w:tab/>
        <w:t>Data related to Common Data Types</w:t>
      </w:r>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55DB8F8A" w14:textId="77777777" w:rsidR="002069F8" w:rsidRPr="00F11966" w:rsidRDefault="002069F8" w:rsidP="002069F8">
      <w:pPr>
        <w:pStyle w:val="PL"/>
        <w:rPr>
          <w:lang w:val="en-US"/>
        </w:rPr>
      </w:pPr>
      <w:bookmarkStart w:id="6763"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F51BD19" w:rsidR="002069F8" w:rsidRDefault="002069F8" w:rsidP="002069F8">
      <w:pPr>
        <w:pStyle w:val="PL"/>
        <w:rPr>
          <w:lang w:val="en-US"/>
        </w:rPr>
      </w:pPr>
      <w:r w:rsidRPr="00F11966">
        <w:rPr>
          <w:lang w:val="en-US"/>
        </w:rPr>
        <w:t xml:space="preserve">  version: </w:t>
      </w:r>
      <w:bookmarkStart w:id="6764" w:name="_Hlk199142591"/>
      <w:r w:rsidRPr="00F11966">
        <w:rPr>
          <w:lang w:val="en-US"/>
        </w:rPr>
        <w:t>'1.</w:t>
      </w:r>
      <w:r w:rsidR="00E8757E">
        <w:t>6</w:t>
      </w:r>
      <w:r>
        <w:rPr>
          <w:lang w:val="en-US"/>
        </w:rPr>
        <w:t>.0</w:t>
      </w:r>
      <w:r w:rsidR="00BA3013">
        <w:t>-alpha.</w:t>
      </w:r>
      <w:r w:rsidR="0067269D">
        <w:t>4</w:t>
      </w:r>
      <w:r w:rsidR="0067269D" w:rsidRPr="00F11966">
        <w:rPr>
          <w:lang w:val="en-US"/>
        </w:rPr>
        <w:t>'</w:t>
      </w:r>
      <w:bookmarkEnd w:id="6764"/>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1B5D6C9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67269D">
        <w:rPr>
          <w:lang w:val="en-US"/>
        </w:rPr>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6763"/>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lastRenderedPageBreak/>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lastRenderedPageBreak/>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lastRenderedPageBreak/>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lastRenderedPageBreak/>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lastRenderedPageBreak/>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lastRenderedPageBreak/>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lastRenderedPageBreak/>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lastRenderedPageBreak/>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lastRenderedPageBreak/>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lastRenderedPageBreak/>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77777777" w:rsidR="00F3627E" w:rsidRDefault="00F3627E" w:rsidP="00F3627E">
      <w:pPr>
        <w:pStyle w:val="PL"/>
      </w:pPr>
      <w:r>
        <w:t xml:space="preserve">        </w:t>
      </w:r>
      <w:r w:rsidRPr="00DD7029">
        <w:t>avgReqProcTime</w:t>
      </w:r>
      <w:r>
        <w:t>:</w:t>
      </w:r>
    </w:p>
    <w:p w14:paraId="1B342D3F" w14:textId="77777777" w:rsidR="00F3627E" w:rsidRDefault="00F3627E" w:rsidP="00F3627E">
      <w:pPr>
        <w:pStyle w:val="PL"/>
      </w:pPr>
      <w:r>
        <w:t xml:space="preserve">          $ref: '#/components/schemas/Uinteger'</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1C2EDBEE" w14:textId="77777777" w:rsidR="00F3627E" w:rsidRPr="005240D8" w:rsidRDefault="00F3627E" w:rsidP="00F3627E">
      <w:pPr>
        <w:pStyle w:val="PL"/>
      </w:pPr>
      <w:r>
        <w:rPr>
          <w:rFonts w:cs="Courier New"/>
          <w:szCs w:val="16"/>
        </w:rPr>
        <w:t xml:space="preserve">          description: &gt;</w:t>
      </w:r>
    </w:p>
    <w:p w14:paraId="4CB7F255" w14:textId="77777777" w:rsidR="00F3627E" w:rsidRDefault="00F3627E" w:rsidP="00F3627E">
      <w:pPr>
        <w:pStyle w:val="PL"/>
        <w:rPr>
          <w:rFonts w:cs="Arial"/>
          <w:szCs w:val="18"/>
        </w:rPr>
      </w:pPr>
      <w:r>
        <w:t xml:space="preserve">            </w:t>
      </w:r>
      <w:r w:rsidRPr="004964DD">
        <w:rPr>
          <w:rFonts w:cs="Arial"/>
          <w:szCs w:val="18"/>
        </w:rPr>
        <w:t>The key of the map is the "serviceName" attribute of the NfSignallingInfoPerService data</w:t>
      </w:r>
    </w:p>
    <w:p w14:paraId="47D87B8C" w14:textId="77777777" w:rsidR="00F3627E" w:rsidRDefault="00F3627E" w:rsidP="00F3627E">
      <w:pPr>
        <w:pStyle w:val="PL"/>
      </w:pPr>
      <w:r w:rsidRPr="004964DD">
        <w:rPr>
          <w:rFonts w:cs="Arial"/>
          <w:szCs w:val="18"/>
        </w:rPr>
        <w:t xml:space="preserve"> </w:t>
      </w:r>
      <w:r>
        <w:t xml:space="preserve">           </w:t>
      </w:r>
      <w:r w:rsidRPr="004964DD">
        <w:rPr>
          <w:rFonts w:cs="Arial"/>
          <w:szCs w:val="18"/>
        </w:rPr>
        <w:t>type.</w:t>
      </w:r>
    </w:p>
    <w:p w14:paraId="57088D70" w14:textId="77777777" w:rsidR="00F3627E" w:rsidRPr="005240D8" w:rsidRDefault="00F3627E" w:rsidP="00F3627E">
      <w:pPr>
        <w:pStyle w:val="PL"/>
      </w:pPr>
      <w:r>
        <w:rPr>
          <w:rFonts w:cs="Courier New"/>
          <w:szCs w:val="16"/>
        </w:rPr>
        <w:t xml:space="preserve">          type: object</w:t>
      </w:r>
    </w:p>
    <w:p w14:paraId="7E26EAE2" w14:textId="77777777" w:rsidR="00F3627E" w:rsidRDefault="00F3627E" w:rsidP="00F3627E">
      <w:pPr>
        <w:pStyle w:val="PL"/>
        <w:rPr>
          <w:rFonts w:cs="Courier New"/>
          <w:szCs w:val="16"/>
        </w:rPr>
      </w:pPr>
      <w:r>
        <w:rPr>
          <w:rFonts w:cs="Courier New"/>
          <w:szCs w:val="16"/>
        </w:rPr>
        <w:t xml:space="preserve">          additionalProperties: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77777777" w:rsidR="00F3627E" w:rsidRDefault="00F3627E" w:rsidP="00F3627E">
      <w:pPr>
        <w:pStyle w:val="PL"/>
      </w:pPr>
      <w:r>
        <w:t xml:space="preserve">          minProperties: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lastRenderedPageBreak/>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lastRenderedPageBreak/>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lastRenderedPageBreak/>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lastRenderedPageBreak/>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lastRenderedPageBreak/>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lastRenderedPageBreak/>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lastRenderedPageBreak/>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lastRenderedPageBreak/>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77777777" w:rsidR="00C36A2C" w:rsidRDefault="00C36A2C" w:rsidP="00C36A2C">
      <w:pPr>
        <w:pStyle w:val="PL"/>
      </w:pPr>
      <w:r w:rsidRPr="00F11966">
        <w:t xml:space="preserve">      $ref: '#/components/schemas/Uinteger'</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lastRenderedPageBreak/>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lastRenderedPageBreak/>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lastRenderedPageBreak/>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lastRenderedPageBreak/>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lastRenderedPageBreak/>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lastRenderedPageBreak/>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lastRenderedPageBreak/>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lastRenderedPageBreak/>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lastRenderedPageBreak/>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lastRenderedPageBreak/>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lastRenderedPageBreak/>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lastRenderedPageBreak/>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lastRenderedPageBreak/>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lastRenderedPageBreak/>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lastRenderedPageBreak/>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lastRenderedPageBreak/>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lastRenderedPageBreak/>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lastRenderedPageBreak/>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lastRenderedPageBreak/>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lastRenderedPageBreak/>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lastRenderedPageBreak/>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lastRenderedPageBreak/>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lastRenderedPageBreak/>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lastRenderedPageBreak/>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lastRenderedPageBreak/>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lastRenderedPageBreak/>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77777777" w:rsidR="000F1FD8" w:rsidRDefault="000F1FD8" w:rsidP="000F1FD8">
      <w:pPr>
        <w:pStyle w:val="PL"/>
      </w:pPr>
      <w:r w:rsidRPr="00B06F7A">
        <w:rPr>
          <w:rFonts w:hint="eastAsia"/>
          <w:lang w:eastAsia="zh-CN"/>
        </w:rPr>
        <w:t xml:space="preserve">        - </w:t>
      </w:r>
      <w:r>
        <w:rPr>
          <w:lang w:eastAsia="zh-CN"/>
        </w:rPr>
        <w:t>commonValidTimePeriodList</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lastRenderedPageBreak/>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lastRenderedPageBreak/>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lastRenderedPageBreak/>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lastRenderedPageBreak/>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lastRenderedPageBreak/>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lastRenderedPageBreak/>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A7A2548" w14:textId="77777777" w:rsidR="00DB61C6" w:rsidRPr="00F11966" w:rsidRDefault="00DB61C6" w:rsidP="00DB61C6">
      <w:pPr>
        <w:pStyle w:val="PL"/>
      </w:pPr>
      <w:r w:rsidRPr="00F11966">
        <w:t xml:space="preserve">            - </w:t>
      </w:r>
      <w:r>
        <w:t>DYN_CHANGING_TRAFFIC_CHAR</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lastRenderedPageBreak/>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lastRenderedPageBreak/>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lastRenderedPageBreak/>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6765" w:name="MCCQCTEMPBM_00000035"/>
      <w:r>
        <w:rPr>
          <w:rFonts w:cs="Courier New"/>
          <w:szCs w:val="16"/>
        </w:rPr>
        <w:t xml:space="preserve">         $ref: '#/components/schemas/</w:t>
      </w:r>
      <w:bookmarkEnd w:id="6765"/>
      <w:r>
        <w:rPr>
          <w:lang w:eastAsia="zh-CN"/>
        </w:rPr>
        <w:t>PduSetHandlingInfoRm</w:t>
      </w:r>
      <w:bookmarkStart w:id="6766" w:name="MCCQCTEMPBM_00000036"/>
      <w:r>
        <w:rPr>
          <w:rFonts w:cs="Courier New"/>
          <w:szCs w:val="16"/>
        </w:rPr>
        <w:t>'</w:t>
      </w:r>
    </w:p>
    <w:bookmarkEnd w:id="6766"/>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6767" w:name="MCCQCTEMPBM_00000037"/>
      <w:r>
        <w:rPr>
          <w:rFonts w:cs="Courier New"/>
          <w:szCs w:val="16"/>
        </w:rPr>
        <w:t xml:space="preserve">          $ref: '#/components/schemas/</w:t>
      </w:r>
      <w:bookmarkEnd w:id="6767"/>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6768" w:name="MCCQCTEMPBM_00000038"/>
      <w:r>
        <w:rPr>
          <w:rFonts w:cs="Courier New"/>
          <w:szCs w:val="16"/>
        </w:rPr>
        <w:t xml:space="preserve">          $ref: '#/components/schemas/</w:t>
      </w:r>
      <w:bookmarkEnd w:id="6768"/>
      <w:r>
        <w:t>RtpHeaderExtInfo'</w:t>
      </w:r>
      <w:bookmarkStart w:id="6769" w:name="MCCQCTEMPBM_00000039"/>
    </w:p>
    <w:bookmarkEnd w:id="6769"/>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6770" w:name="MCCQCTEMPBM_00000040"/>
      <w:r>
        <w:rPr>
          <w:rFonts w:cs="Courier New"/>
          <w:szCs w:val="16"/>
        </w:rPr>
        <w:t xml:space="preserve">          $ref: '#/components/schemas/</w:t>
      </w:r>
      <w:bookmarkEnd w:id="6770"/>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6771" w:name="MCCQCTEMPBM_00000041"/>
      <w:r>
        <w:rPr>
          <w:rFonts w:cs="Courier New"/>
          <w:szCs w:val="16"/>
        </w:rPr>
        <w:t xml:space="preserve">          $ref: '#/components/schemas/</w:t>
      </w:r>
      <w:bookmarkEnd w:id="6771"/>
      <w:r>
        <w:t>RtpHeaderExtInfoRm'</w:t>
      </w:r>
      <w:bookmarkStart w:id="6772" w:name="MCCQCTEMPBM_00000042"/>
    </w:p>
    <w:bookmarkEnd w:id="6772"/>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6773" w:name="MCCQCTEMPBM_00000043"/>
      <w:r>
        <w:rPr>
          <w:rFonts w:cs="Courier New"/>
          <w:szCs w:val="16"/>
        </w:rPr>
        <w:t xml:space="preserve">          $ref: '#/components/schemas/</w:t>
      </w:r>
      <w:bookmarkEnd w:id="6773"/>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6774" w:name="MCCQCTEMPBM_00000044"/>
      <w:r>
        <w:rPr>
          <w:rFonts w:cs="Courier New"/>
          <w:szCs w:val="16"/>
        </w:rPr>
        <w:t xml:space="preserve">          </w:t>
      </w:r>
      <w:bookmarkEnd w:id="6774"/>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lastRenderedPageBreak/>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6775" w:name="MCCQCTEMPBM_00000045"/>
      <w:r>
        <w:rPr>
          <w:rFonts w:cs="Courier New"/>
          <w:szCs w:val="16"/>
        </w:rPr>
        <w:t xml:space="preserve">          $ref: '#/components/schemas/</w:t>
      </w:r>
      <w:bookmarkEnd w:id="6775"/>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6776" w:name="MCCQCTEMPBM_00000046"/>
      <w:r>
        <w:rPr>
          <w:rFonts w:cs="Courier New"/>
          <w:szCs w:val="16"/>
        </w:rPr>
        <w:t xml:space="preserve">          </w:t>
      </w:r>
      <w:bookmarkEnd w:id="6776"/>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lastRenderedPageBreak/>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lastRenderedPageBreak/>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lastRenderedPageBreak/>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lastRenderedPageBreak/>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lastRenderedPageBreak/>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lastRenderedPageBreak/>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6777"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6777"/>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lastRenderedPageBreak/>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lastRenderedPageBreak/>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lastRenderedPageBreak/>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lastRenderedPageBreak/>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6778"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677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6779"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677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6780"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678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6781"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6781"/>
      <w:r>
        <w:t>M</w:t>
      </w:r>
      <w:r w:rsidRPr="00823E66">
        <w:t>bsSe</w:t>
      </w:r>
      <w:r>
        <w:t>curityContext</w:t>
      </w:r>
      <w:bookmarkStart w:id="6782"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6782"/>
      <w:r>
        <w:t xml:space="preserve">MBS security context consisting of </w:t>
      </w:r>
      <w:r>
        <w:rPr>
          <w:rFonts w:cs="Arial"/>
          <w:szCs w:val="18"/>
        </w:rPr>
        <w:t>MSK/MTK(s) and associated IDs</w:t>
      </w:r>
      <w:bookmarkStart w:id="6783"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6783"/>
      <w:r>
        <w:t>keyList:</w:t>
      </w:r>
      <w:bookmarkStart w:id="6784"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6784"/>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6785"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6785"/>
      <w:r>
        <w:rPr>
          <w:lang w:eastAsia="zh-CN"/>
        </w:rPr>
        <w:t>MbsKeyInfo</w:t>
      </w:r>
      <w:bookmarkStart w:id="6786"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6786"/>
      <w:r>
        <w:rPr>
          <w:lang w:eastAsia="zh-CN"/>
        </w:rPr>
        <w:t>minProperties</w:t>
      </w:r>
      <w:bookmarkStart w:id="6787" w:name="MCCQCTEMPBM_00000056"/>
      <w:r w:rsidRPr="00E72157">
        <w:rPr>
          <w:rFonts w:cs="Courier New"/>
          <w:szCs w:val="16"/>
        </w:rPr>
        <w:t>: 1</w:t>
      </w:r>
      <w:bookmarkEnd w:id="6787"/>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6788" w:name="MCCQCTEMPBM_00000057"/>
      <w:r>
        <w:rPr>
          <w:rFonts w:cs="Courier New"/>
          <w:szCs w:val="16"/>
        </w:rPr>
        <w:t xml:space="preserve">    </w:t>
      </w:r>
      <w:bookmarkEnd w:id="6788"/>
      <w:r>
        <w:rPr>
          <w:lang w:eastAsia="zh-CN"/>
        </w:rPr>
        <w:t>MbsKeyInfo</w:t>
      </w:r>
      <w:bookmarkStart w:id="6789"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6789"/>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lastRenderedPageBreak/>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6790"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679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6791" w:name="MCCQCTEMPBM_00000060"/>
      <w:r w:rsidRPr="00E72157">
        <w:rPr>
          <w:rFonts w:cs="Courier New"/>
          <w:szCs w:val="16"/>
        </w:rPr>
        <w:t xml:space="preserve">          minItems: 1</w:t>
      </w:r>
      <w:bookmarkEnd w:id="679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6792" w:name="MCCQCTEMPBM_00000061"/>
      <w:r>
        <w:rPr>
          <w:rFonts w:cs="Courier New"/>
          <w:szCs w:val="16"/>
        </w:rPr>
        <w:t xml:space="preserve">          description: &gt;</w:t>
      </w:r>
    </w:p>
    <w:bookmarkEnd w:id="679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6793"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6793"/>
      <w:r>
        <w:t>MbsMediaCompRm</w:t>
      </w:r>
      <w:bookmarkStart w:id="6794" w:name="MCCQCTEMPBM_00000063"/>
      <w:r>
        <w:rPr>
          <w:rFonts w:cs="Courier New"/>
          <w:szCs w:val="16"/>
        </w:rPr>
        <w:t>'</w:t>
      </w:r>
    </w:p>
    <w:bookmarkEnd w:id="679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6795" w:name="MCCQCTEMPBM_00000064"/>
      <w:r>
        <w:rPr>
          <w:rFonts w:cs="Courier New"/>
          <w:szCs w:val="16"/>
        </w:rPr>
        <w:t xml:space="preserve">    </w:t>
      </w:r>
      <w:bookmarkEnd w:id="6795"/>
      <w:r>
        <w:t>MbsMediaComp</w:t>
      </w:r>
      <w:bookmarkStart w:id="6796"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6796"/>
      <w:r>
        <w:t>mbsM</w:t>
      </w:r>
      <w:r w:rsidRPr="00DD1B2F">
        <w:t>edComp</w:t>
      </w:r>
      <w:r>
        <w:t>Num</w:t>
      </w:r>
      <w:bookmarkStart w:id="6797"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6797"/>
      <w:r>
        <w:t>mbsFlowDescs</w:t>
      </w:r>
      <w:bookmarkStart w:id="6798"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6798"/>
      <w:r w:rsidRPr="003107D3">
        <w:t>TS29514_Npcf_PolicyAuthorization</w:t>
      </w:r>
      <w:r>
        <w:t>.yaml</w:t>
      </w:r>
      <w:bookmarkStart w:id="6799" w:name="MCCQCTEMPBM_00000068"/>
      <w:r>
        <w:rPr>
          <w:rFonts w:cs="Courier New"/>
          <w:szCs w:val="16"/>
        </w:rPr>
        <w:t>#/components/schemas/FlowDescription'</w:t>
      </w:r>
    </w:p>
    <w:bookmarkEnd w:id="679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6800" w:name="MCCQCTEMPBM_00000069"/>
      <w:r>
        <w:rPr>
          <w:rFonts w:cs="Courier New"/>
          <w:szCs w:val="16"/>
        </w:rPr>
        <w:t xml:space="preserve">        </w:t>
      </w:r>
      <w:bookmarkEnd w:id="6800"/>
      <w:r>
        <w:t>mbsMediaInfo</w:t>
      </w:r>
      <w:bookmarkStart w:id="6801"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6801"/>
      <w:r>
        <w:t>MbsMediaInfo</w:t>
      </w:r>
      <w:bookmarkStart w:id="6802"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6802"/>
      <w:r>
        <w:rPr>
          <w:lang w:eastAsia="zh-CN"/>
        </w:rPr>
        <w:t>qosRef</w:t>
      </w:r>
      <w:bookmarkStart w:id="6803"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6803"/>
      <w:r>
        <w:rPr>
          <w:lang w:eastAsia="zh-CN"/>
        </w:rPr>
        <w:t>mbsQoSReq</w:t>
      </w:r>
      <w:bookmarkStart w:id="6804"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6804"/>
      <w:r>
        <w:rPr>
          <w:lang w:eastAsia="zh-CN"/>
        </w:rPr>
        <w:t>MbsQoSReq</w:t>
      </w:r>
      <w:bookmarkStart w:id="6805"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6805"/>
      <w:r>
        <w:t>mbsM</w:t>
      </w:r>
      <w:r w:rsidRPr="00DD1B2F">
        <w:t>edComp</w:t>
      </w:r>
      <w:r>
        <w:t>Num</w:t>
      </w:r>
      <w:bookmarkStart w:id="6806"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6806"/>
      <w:r>
        <w:t>MbsMediaComp</w:t>
      </w:r>
      <w:bookmarkStart w:id="6807"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lastRenderedPageBreak/>
        <w:t xml:space="preserve">      description: &gt;</w:t>
      </w:r>
    </w:p>
    <w:p w14:paraId="12EA9AA7" w14:textId="77777777" w:rsidR="00C60DAA" w:rsidRDefault="00C60DAA" w:rsidP="00C60DAA">
      <w:pPr>
        <w:pStyle w:val="PL"/>
      </w:pPr>
      <w:r>
        <w:rPr>
          <w:rFonts w:cs="Courier New"/>
          <w:szCs w:val="16"/>
        </w:rPr>
        <w:t xml:space="preserve">        </w:t>
      </w:r>
      <w:bookmarkEnd w:id="6807"/>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6808" w:name="MCCQCTEMPBM_00000077"/>
    </w:p>
    <w:bookmarkEnd w:id="680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6809" w:name="MCCQCTEMPBM_00000078"/>
      <w:r>
        <w:rPr>
          <w:rFonts w:cs="Courier New"/>
          <w:szCs w:val="16"/>
        </w:rPr>
        <w:t xml:space="preserve">        </w:t>
      </w:r>
      <w:bookmarkEnd w:id="6809"/>
      <w:r>
        <w:t>maxReqMbsBwDl</w:t>
      </w:r>
      <w:bookmarkStart w:id="6810"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6810"/>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6811" w:name="MCCQCTEMPBM_00000081"/>
      <w:r>
        <w:rPr>
          <w:rFonts w:cs="Courier New"/>
          <w:szCs w:val="16"/>
        </w:rPr>
        <w:t>CodecData'</w:t>
      </w:r>
    </w:p>
    <w:bookmarkEnd w:id="6811"/>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lastRenderedPageBreak/>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6812"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6812"/>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6813"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6813"/>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lastRenderedPageBreak/>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6814"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6814"/>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6815"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6815"/>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6816" w:name="MCCQCTEMPBM_00000087"/>
      <w:r>
        <w:rPr>
          <w:rFonts w:cs="Courier New"/>
          <w:szCs w:val="16"/>
        </w:rPr>
        <w:t xml:space="preserve">  </w:t>
      </w:r>
      <w:bookmarkEnd w:id="681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lastRenderedPageBreak/>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7777777" w:rsidR="00E61415" w:rsidRPr="00F11966" w:rsidRDefault="00E61415"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lastRenderedPageBreak/>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6817" w:name="OLE_LINK1"/>
      <w:r>
        <w:t>portNumber</w:t>
      </w:r>
      <w:bookmarkEnd w:id="681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lastRenderedPageBreak/>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6818"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6818"/>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6819"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6819"/>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820" w:name="MCCQCTEMPBM_00000090"/>
    </w:p>
    <w:bookmarkEnd w:id="6820"/>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6821"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6821"/>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77777777" w:rsidR="00C00A07" w:rsidRDefault="00C00A07" w:rsidP="00C00A07">
      <w:pPr>
        <w:pStyle w:val="PL"/>
        <w:rPr>
          <w:lang w:val="en-US"/>
        </w:rPr>
      </w:pPr>
      <w:r w:rsidRPr="00C814BC">
        <w:rPr>
          <w:lang w:val="en-US"/>
        </w:rPr>
        <w:t xml:space="preserve">          $ref: '</w:t>
      </w:r>
      <w:r w:rsidRPr="00C814BC">
        <w:t>TS29571_CommonData.yaml</w:t>
      </w:r>
      <w:r w:rsidRPr="00C814BC">
        <w:rPr>
          <w:lang w:val="en-US"/>
        </w:rPr>
        <w:t>#/components/schemas/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77777777"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77777777"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7777777" w:rsidR="00C00A07" w:rsidRPr="003B2385" w:rsidRDefault="00C00A07" w:rsidP="00C00A07">
      <w:pPr>
        <w:pStyle w:val="PL"/>
        <w:rPr>
          <w:rFonts w:cs="Courier New"/>
          <w:lang w:val="en-US"/>
        </w:rPr>
      </w:pPr>
      <w:r w:rsidRPr="003B2385">
        <w:rPr>
          <w:rFonts w:cs="Courier New"/>
          <w:lang w:val="en-US"/>
        </w:rPr>
        <w:t xml:space="preserve">          $ref: '</w:t>
      </w:r>
      <w:r w:rsidRPr="003B2385">
        <w:rPr>
          <w:rFonts w:cs="Courier New"/>
        </w:rPr>
        <w:t>TS29571_CommonData.yaml</w:t>
      </w:r>
      <w:r w:rsidRPr="003B2385">
        <w:rPr>
          <w:rFonts w:cs="Courier New"/>
          <w:lang w:val="en-US"/>
        </w:rPr>
        <w:t>#/components/schemas/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77777777" w:rsidR="00C00A07" w:rsidRPr="00C814BC" w:rsidRDefault="00C00A07" w:rsidP="00C00A07">
      <w:pPr>
        <w:pStyle w:val="PL"/>
        <w:rPr>
          <w:lang w:val="en-US"/>
        </w:rPr>
      </w:pPr>
      <w:r w:rsidRPr="00C814BC">
        <w:rPr>
          <w:lang w:val="en-US"/>
        </w:rPr>
        <w:t xml:space="preserve">          $ref: '</w:t>
      </w:r>
      <w:r w:rsidRPr="00C814BC">
        <w:t>TS29571_CommonData.yaml</w:t>
      </w:r>
      <w:r w:rsidRPr="00C814BC">
        <w:rPr>
          <w:lang w:val="en-US"/>
        </w:rPr>
        <w:t>#/components/schemas/DateTime'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77777777" w:rsidR="00C00A07" w:rsidRDefault="00C00A07" w:rsidP="00C00A07">
      <w:pPr>
        <w:pStyle w:val="PL"/>
        <w:rPr>
          <w:lang w:val="en-US"/>
        </w:rPr>
      </w:pPr>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77777777" w:rsidR="00C00A07" w:rsidRPr="004A212C" w:rsidRDefault="00C00A07" w:rsidP="00C00A07">
      <w:pPr>
        <w:pStyle w:val="PL"/>
        <w:rPr>
          <w:lang w:val="en-US"/>
        </w:rPr>
      </w:pPr>
      <w:r>
        <w:rPr>
          <w:lang w:val="en-US"/>
        </w:rPr>
        <w:t xml:space="preserve">          </w:t>
      </w:r>
      <w:r w:rsidRPr="004A212C">
        <w:rPr>
          <w:lang w:val="en-US"/>
        </w:rPr>
        <w:t>$ref: '</w:t>
      </w:r>
      <w:r w:rsidRPr="00C814BC">
        <w:t>TS29571_CommonData.yaml</w:t>
      </w:r>
      <w:r w:rsidRPr="004A212C">
        <w:rPr>
          <w:lang w:val="en-US"/>
        </w:rPr>
        <w:t>#/components/schemas/Event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77777777"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77777777" w:rsidR="00C00A07" w:rsidRPr="008C53E2" w:rsidRDefault="00C00A07" w:rsidP="00C00A07">
      <w:pPr>
        <w:pStyle w:val="PL"/>
      </w:pPr>
      <w:r w:rsidRPr="008C53E2">
        <w:t xml:space="preserve">            $ref: 'TS29571_CommonData.yaml</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767A9C63" w14:textId="77777777" w:rsidR="00C00A07" w:rsidRPr="00591D71" w:rsidRDefault="00C00A07" w:rsidP="00C00A07">
      <w:pPr>
        <w:pStyle w:val="PL"/>
        <w:rPr>
          <w:lang w:val="en-US"/>
        </w:rPr>
      </w:pPr>
      <w:r w:rsidRPr="00591D71">
        <w:rPr>
          <w:lang w:val="en-US"/>
        </w:rPr>
        <w:t xml:space="preserve">        </w:t>
      </w:r>
      <w:r>
        <w:t>adcConfig</w:t>
      </w:r>
      <w:r w:rsidRPr="00591D71">
        <w:rPr>
          <w:lang w:val="en-US"/>
        </w:rPr>
        <w:t>:</w:t>
      </w:r>
    </w:p>
    <w:p w14:paraId="58CE889C" w14:textId="77777777" w:rsidR="00C00A07" w:rsidRPr="0067405A" w:rsidRDefault="00C00A07" w:rsidP="00C00A07">
      <w:pPr>
        <w:pStyle w:val="PL"/>
      </w:pPr>
      <w:r w:rsidRPr="0067405A">
        <w:t xml:space="preserve">     </w:t>
      </w:r>
      <w:r>
        <w:t xml:space="preserve">     </w:t>
      </w:r>
      <w:r w:rsidRPr="0067405A">
        <w:t>type: string</w:t>
      </w:r>
    </w:p>
    <w:p w14:paraId="065BB240" w14:textId="77777777" w:rsidR="00C00A07" w:rsidRPr="00591D71" w:rsidRDefault="00C00A07" w:rsidP="00C00A07">
      <w:pPr>
        <w:pStyle w:val="PL"/>
        <w:rPr>
          <w:lang w:val="en-US"/>
        </w:rPr>
      </w:pPr>
      <w:r w:rsidRPr="00591D71">
        <w:rPr>
          <w:lang w:val="en-US"/>
        </w:rPr>
        <w:t xml:space="preserve">        </w:t>
      </w:r>
      <w:r>
        <w:t>bdcConfig</w:t>
      </w:r>
      <w:r w:rsidRPr="00591D71">
        <w:rPr>
          <w:lang w:val="en-US"/>
        </w:rPr>
        <w:t>:</w:t>
      </w:r>
    </w:p>
    <w:p w14:paraId="06D1F21B" w14:textId="77777777" w:rsidR="00C00A07" w:rsidRPr="0067405A" w:rsidRDefault="00C00A07" w:rsidP="00C00A07">
      <w:pPr>
        <w:pStyle w:val="PL"/>
      </w:pPr>
      <w:r w:rsidRPr="0067405A">
        <w:t xml:space="preserve">     </w:t>
      </w:r>
      <w:r>
        <w:t xml:space="preserve">     </w:t>
      </w:r>
      <w:r w:rsidRPr="0067405A">
        <w:t>type: string</w:t>
      </w:r>
    </w:p>
    <w:p w14:paraId="3F41B9C5" w14:textId="77777777" w:rsidR="00C00A07" w:rsidRDefault="00C00A07" w:rsidP="00C00A07">
      <w:pPr>
        <w:pStyle w:val="PL"/>
        <w:rPr>
          <w:lang w:val="en-US"/>
        </w:rPr>
      </w:pP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lastRenderedPageBreak/>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7777777" w:rsidR="00C00A07" w:rsidRDefault="00C00A07" w:rsidP="00C00A07">
      <w:pPr>
        <w:pStyle w:val="PL"/>
      </w:pPr>
      <w:r w:rsidRPr="00E81249">
        <w:t xml:space="preserve">          $ref: 'TS29571_CommonData.yaml#/components/schemas/AppBindingInfo'</w:t>
      </w:r>
    </w:p>
    <w:p w14:paraId="249EBBC0" w14:textId="77777777" w:rsidR="00C00A07" w:rsidRPr="00B97247" w:rsidRDefault="00C00A07" w:rsidP="00C00A07">
      <w:pPr>
        <w:pStyle w:val="PL"/>
      </w:pPr>
      <w:r w:rsidRPr="00B97247">
        <w:t xml:space="preserve">        sessionId:</w:t>
      </w:r>
    </w:p>
    <w:p w14:paraId="78957ABB" w14:textId="77777777" w:rsidR="00C00A07" w:rsidRPr="00B97247" w:rsidRDefault="00C00A07" w:rsidP="00C00A07">
      <w:pPr>
        <w:pStyle w:val="PL"/>
      </w:pPr>
      <w:r w:rsidRPr="00B97247">
        <w:t xml:space="preserve">          $ref: 'TS29571_CommonData.yaml#/components/schemas/SessionId'</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77777777" w:rsidR="00C00A07" w:rsidRDefault="00C00A07" w:rsidP="00C00A07">
      <w:pPr>
        <w:pStyle w:val="PL"/>
        <w:rPr>
          <w:lang w:val="en-US"/>
        </w:rPr>
      </w:pPr>
      <w:r w:rsidRPr="004A212C">
        <w:rPr>
          <w:lang w:val="en-US"/>
        </w:rPr>
        <w:t xml:space="preserve">          $ref: '</w:t>
      </w:r>
      <w:r w:rsidRPr="00C814BC">
        <w:t>TS29571_CommonData.yaml</w:t>
      </w:r>
      <w:r w:rsidRPr="004A212C">
        <w:rPr>
          <w:lang w:val="en-US"/>
        </w:rPr>
        <w:t>#/components/schemas/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77777777" w:rsidR="00C00A07" w:rsidRPr="00613534" w:rsidRDefault="00C00A07" w:rsidP="00C00A07">
      <w:pPr>
        <w:pStyle w:val="PL"/>
      </w:pPr>
      <w:r w:rsidRPr="00B97247">
        <w:t xml:space="preserve">          $ref: 'TS29571_CommonData.yaml#/components/schemas/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77777777" w:rsidR="00C00A07" w:rsidRPr="00B97247" w:rsidRDefault="00C00A07" w:rsidP="00C00A07">
      <w:pPr>
        <w:pStyle w:val="PL"/>
      </w:pPr>
      <w:r w:rsidRPr="00B97247">
        <w:t xml:space="preserve">          $ref: 'TS29571_CommonData.yaml#/components/schemas/SessionId'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7777777" w:rsidR="00C00A07" w:rsidRDefault="00C00A07" w:rsidP="00C00A07">
      <w:pPr>
        <w:pStyle w:val="PL"/>
      </w:pPr>
      <w:r w:rsidRPr="00B97247">
        <w:t xml:space="preserve">          $ref: 'TS29571_CommonData.yaml#/components/schemas/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77777777" w:rsidR="00C00A07" w:rsidRPr="00613534" w:rsidRDefault="00C00A07" w:rsidP="00C00A07">
      <w:pPr>
        <w:pStyle w:val="PL"/>
      </w:pPr>
      <w:r w:rsidRPr="00B97247">
        <w:t xml:space="preserve">          $ref: 'TS29571_CommonData.yaml#/components/schemas/</w:t>
      </w:r>
      <w:r>
        <w:t>BdcReport</w:t>
      </w:r>
      <w:r w:rsidRPr="00B97247">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77777777" w:rsidR="00C00A07" w:rsidRDefault="00C00A07" w:rsidP="00C00A07">
      <w:pPr>
        <w:pStyle w:val="PL"/>
      </w:pPr>
      <w:r w:rsidRPr="00B97247">
        <w:t xml:space="preserve">          $ref: 'TS29571_CommonData.yaml#/components/schemas/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77777777" w:rsidR="00C00A07" w:rsidRDefault="00C00A07" w:rsidP="00C00A07">
      <w:pPr>
        <w:pStyle w:val="PL"/>
      </w:pPr>
      <w:r w:rsidRPr="00B97247">
        <w:t xml:space="preserve">          $ref: 'TS29571_CommonData.yaml#/components/schemas/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77777777" w:rsidR="00C867A0" w:rsidRDefault="00C867A0" w:rsidP="00C867A0">
      <w:pPr>
        <w:pStyle w:val="PL"/>
      </w:pPr>
      <w:r w:rsidRPr="0018365C">
        <w:t xml:space="preserve">      </w:t>
      </w:r>
      <w:r>
        <w:t xml:space="preserve">  </w:t>
      </w:r>
      <w:r>
        <w:rPr>
          <w:rFonts w:cs="Arial"/>
          <w:szCs w:val="18"/>
        </w:rPr>
        <w:t xml:space="preserve">Contains </w:t>
      </w:r>
      <w:r>
        <w:t>a collection of RCD properties as specified in draft-ietf-sipcore-callinfo-rcd</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lastRenderedPageBreak/>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77777777" w:rsidR="00C867A0" w:rsidRDefault="00C867A0" w:rsidP="00C867A0">
      <w:pPr>
        <w:pStyle w:val="PL"/>
      </w:pPr>
      <w:r w:rsidRPr="0018365C">
        <w:t xml:space="preserve">      properties:</w:t>
      </w:r>
    </w:p>
    <w:p w14:paraId="3698FCA3" w14:textId="7777777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lastRenderedPageBreak/>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lastRenderedPageBreak/>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77777777" w:rsidR="00C867A0" w:rsidRDefault="00C867A0"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77777777" w:rsidR="00AE2196" w:rsidRPr="00F11966" w:rsidRDefault="00AE2196" w:rsidP="00AE2196">
      <w:pPr>
        <w:pStyle w:val="PL"/>
        <w:rPr>
          <w:lang w:val="en-US"/>
        </w:rPr>
      </w:pPr>
      <w:r w:rsidRPr="00F11966">
        <w:rPr>
          <w:lang w:val="en-US"/>
        </w:rPr>
        <w:t xml:space="preserve">    </w:t>
      </w:r>
      <w:r>
        <w:rPr>
          <w:rFonts w:hint="eastAsia"/>
          <w:lang w:eastAsia="zh-CN"/>
        </w:rPr>
        <w:t>AiotAreaId</w:t>
      </w:r>
      <w:r w:rsidRPr="00F11966">
        <w:rPr>
          <w:lang w:val="en-US"/>
        </w:rPr>
        <w:t>:</w:t>
      </w:r>
    </w:p>
    <w:p w14:paraId="54CF2DC0"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Pr>
          <w:rFonts w:cs="Arial"/>
          <w:szCs w:val="18"/>
          <w:lang w:eastAsia="zh-CN"/>
        </w:rPr>
        <w:t>i</w:t>
      </w:r>
      <w:r>
        <w:rPr>
          <w:rFonts w:cs="Arial" w:hint="eastAsia"/>
          <w:szCs w:val="18"/>
          <w:lang w:eastAsia="zh-CN"/>
        </w:rPr>
        <w:t>dentifier</w:t>
      </w:r>
      <w:r>
        <w:rPr>
          <w:rFonts w:hint="eastAsia"/>
          <w:lang w:val="en-US" w:eastAsia="zh-CN"/>
        </w:rPr>
        <w:t>.</w:t>
      </w:r>
    </w:p>
    <w:p w14:paraId="2B1AFB37" w14:textId="77777777" w:rsidR="00AE2196" w:rsidRDefault="00AE2196" w:rsidP="00AE2196">
      <w:pPr>
        <w:pStyle w:val="PL"/>
        <w:rPr>
          <w:lang w:val="en-US"/>
        </w:rPr>
      </w:pPr>
      <w:r>
        <w:rPr>
          <w:lang w:val="en-US"/>
        </w:rPr>
        <w:t xml:space="preserve">      type: string</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5F2EE50" w14:textId="77777777" w:rsidR="00AE2196" w:rsidRDefault="00AE2196" w:rsidP="00AE2196">
      <w:pPr>
        <w:pStyle w:val="PL"/>
        <w:rPr>
          <w:lang w:val="en-US"/>
        </w:rPr>
      </w:pPr>
      <w:r>
        <w:rPr>
          <w:lang w:val="en-US"/>
        </w:rPr>
        <w:t xml:space="preserve">      type: string</w:t>
      </w:r>
    </w:p>
    <w:p w14:paraId="63AD5332" w14:textId="77777777" w:rsidR="00AE2196" w:rsidRDefault="00AE2196" w:rsidP="00AE2196">
      <w:pPr>
        <w:pStyle w:val="PL"/>
        <w:rPr>
          <w:rFonts w:eastAsiaTheme="minorEastAsia"/>
          <w:lang w:val="en-US"/>
        </w:rPr>
      </w:pPr>
      <w:r>
        <w:rPr>
          <w:lang w:val="en-US"/>
        </w:rPr>
        <w:t xml:space="preserve">      pattern: '</w:t>
      </w:r>
      <w:r w:rsidRPr="000E7CF9">
        <w:t>^</w:t>
      </w:r>
      <w:r>
        <w:t>[</w:t>
      </w:r>
      <w:r w:rsidRPr="000E7CF9">
        <w:t>A-Fa-f0-9]+$</w:t>
      </w:r>
      <w:r>
        <w:rPr>
          <w:lang w:val="en-US"/>
        </w:rPr>
        <w:t>'</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lastRenderedPageBreak/>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77777777" w:rsidR="00AE2196" w:rsidRPr="00F11966" w:rsidRDefault="00AE2196" w:rsidP="00AE2196">
      <w:pPr>
        <w:pStyle w:val="PL"/>
        <w:rPr>
          <w:lang w:val="en-US"/>
        </w:rPr>
      </w:pPr>
      <w:r w:rsidRPr="00F11966">
        <w:rPr>
          <w:lang w:val="en-US"/>
        </w:rPr>
        <w:t xml:space="preserve">        - </w:t>
      </w:r>
      <w:r>
        <w:rPr>
          <w:rFonts w:hint="eastAsia"/>
          <w:lang w:eastAsia="zh-CN"/>
        </w:rPr>
        <w:t>areaIds</w:t>
      </w: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lastRenderedPageBreak/>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lastRenderedPageBreak/>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822" w:name="_Toc36462719"/>
      <w:bookmarkStart w:id="6823" w:name="_Toc36462915"/>
      <w:bookmarkStart w:id="6824" w:name="_Toc133336430"/>
      <w:bookmarkStart w:id="6825" w:name="_Toc143984952"/>
      <w:bookmarkStart w:id="6826" w:name="_Toc144147729"/>
      <w:bookmarkStart w:id="6827" w:name="_Toc153885534"/>
      <w:bookmarkStart w:id="6828" w:name="_Toc177549100"/>
      <w:bookmarkStart w:id="6829" w:name="_Toc186726108"/>
      <w:bookmarkStart w:id="6830" w:name="_Toc192836824"/>
      <w:bookmarkStart w:id="6831" w:name="historyclause"/>
      <w:bookmarkStart w:id="6832" w:name="_Toc200704540"/>
      <w:r w:rsidRPr="00F11966">
        <w:lastRenderedPageBreak/>
        <w:t>Annex B (informative):</w:t>
      </w:r>
      <w:r w:rsidRPr="00F11966">
        <w:br/>
        <w:t>Change history</w:t>
      </w:r>
      <w:bookmarkEnd w:id="6822"/>
      <w:bookmarkEnd w:id="6823"/>
      <w:bookmarkEnd w:id="6824"/>
      <w:bookmarkEnd w:id="6825"/>
      <w:bookmarkEnd w:id="6826"/>
      <w:bookmarkEnd w:id="6827"/>
      <w:bookmarkEnd w:id="6828"/>
      <w:bookmarkEnd w:id="6829"/>
      <w:bookmarkEnd w:id="6830"/>
      <w:bookmarkEnd w:id="6832"/>
    </w:p>
    <w:bookmarkEnd w:id="683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000000" w:rsidP="00755EAA">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000000"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000000"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000000"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000000" w:rsidP="00BE1C58">
            <w:pPr>
              <w:pStyle w:val="TAL"/>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sz w:val="16"/>
                <w:szCs w:val="16"/>
              </w:rPr>
            </w:pPr>
            <w:r>
              <w:rPr>
                <w:sz w:val="16"/>
                <w:szCs w:val="16"/>
              </w:rPr>
              <w:t>CP-2510</w:t>
            </w:r>
            <w:r w:rsidR="00DD1A1F">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pPr>
            <w: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sz w:val="16"/>
                <w:szCs w:val="16"/>
              </w:rPr>
            </w:pPr>
            <w:r>
              <w:rPr>
                <w:sz w:val="16"/>
                <w:szCs w:val="16"/>
              </w:rPr>
              <w:t>CP-2510</w:t>
            </w:r>
            <w:r w:rsidR="00DD1A1F">
              <w:rPr>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9B4A79" w:rsidP="009B4A79">
            <w:pPr>
              <w:pStyle w:val="TAL"/>
            </w:pPr>
            <w:r>
              <w:rPr>
                <w:lang w:eastAsia="en-US"/>
              </w:rPr>
              <w:fldChar w:fldCharType="begin"/>
            </w:r>
            <w:r>
              <w:instrText xml:space="preserve"> DOCPROPERTY  CrTitle  \* MERGEFORMAT </w:instrText>
            </w:r>
            <w:r>
              <w:rPr>
                <w:lang w:eastAsia="en-US"/>
              </w:rPr>
              <w:fldChar w:fldCharType="separate"/>
            </w:r>
            <w:r>
              <w:rPr>
                <w:lang w:eastAsia="en-US"/>
              </w:rPr>
              <w:fldChar w:fldCharType="begin"/>
            </w:r>
            <w:r>
              <w:instrText xml:space="preserve"> DOCPROPERTY  CrTitle  \* MERGEFORMAT </w:instrText>
            </w:r>
            <w:r>
              <w:rPr>
                <w:lang w:eastAsia="en-US"/>
              </w:rPr>
              <w:fldChar w:fldCharType="separate"/>
            </w:r>
            <w:r>
              <w:rPr>
                <w:lang w:eastAsia="zh-CN"/>
              </w:rPr>
              <w:t>Update the MediaProxy value</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lang w:eastAsia="en-US"/>
              </w:rPr>
            </w:pPr>
            <w:r w:rsidRPr="002E491B">
              <w:rPr>
                <w:lang/>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pPr>
            <w:r w:rsidRPr="00A47DF9">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rFonts w:cs="Arial"/>
                <w:sz w:val="16"/>
                <w:szCs w:val="16"/>
              </w:rPr>
            </w:pPr>
            <w:r>
              <w:rPr>
                <w:rFonts w:cs="Arial"/>
                <w:sz w:val="16"/>
                <w:szCs w:val="16"/>
              </w:rPr>
              <w:t>B</w:t>
            </w:r>
          </w:p>
        </w:tc>
        <w:bookmarkStart w:id="6833"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pPr>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6833"/>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sz w:val="16"/>
                <w:szCs w:val="16"/>
              </w:rPr>
            </w:pPr>
            <w:r>
              <w:rPr>
                <w:sz w:val="16"/>
                <w:szCs w:val="16"/>
              </w:rPr>
              <w:t>CP-2510</w:t>
            </w:r>
            <w:r w:rsidR="00DD1A1F">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lang w:eastAsia="en-US"/>
              </w:rPr>
            </w:pPr>
            <w:r>
              <w:t xml:space="preserve">Correction on data type name of </w:t>
            </w:r>
            <w:r w:rsidRPr="00F11966">
              <w:t>CoreNetworkType</w:t>
            </w:r>
            <w:r>
              <w:t>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lang w:eastAsia="en-US"/>
              </w:rPr>
            </w:pPr>
            <w:r w:rsidRPr="00A90402">
              <w:t>MediaR</w:t>
            </w:r>
            <w:r w:rsidRPr="00A90402">
              <w:rPr>
                <w:lang w:eastAsia="zh-CN"/>
              </w:rPr>
              <w:t>esource</w:t>
            </w:r>
            <w:r w:rsidRPr="00A90402">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21B3D" w:rsidRDefault="00491EC3" w:rsidP="00491EC3">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sz w:val="16"/>
                <w:szCs w:val="16"/>
              </w:rPr>
            </w:pPr>
            <w:r>
              <w:rPr>
                <w:sz w:val="16"/>
                <w:szCs w:val="16"/>
              </w:rPr>
              <w:t>CP-2510</w:t>
            </w:r>
            <w:r w:rsidR="00DD1A1F">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lang w:eastAsia="en-US"/>
              </w:rPr>
            </w:pPr>
            <w:r w:rsidRPr="00E73A61">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sz w:val="16"/>
                <w:szCs w:val="16"/>
              </w:rPr>
            </w:pPr>
            <w:r>
              <w:rPr>
                <w:sz w:val="16"/>
                <w:szCs w:val="16"/>
              </w:rPr>
              <w:t>CP-2510</w:t>
            </w:r>
            <w:r w:rsidR="00DD1A1F">
              <w:rPr>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rFonts w:cs="Arial"/>
                <w:sz w:val="16"/>
                <w:szCs w:val="16"/>
              </w:rPr>
            </w:pPr>
            <w:r>
              <w:rPr>
                <w:rFonts w:cs="Arial"/>
                <w:sz w:val="16"/>
                <w:szCs w:val="16"/>
              </w:rPr>
              <w:t>B</w:t>
            </w:r>
          </w:p>
        </w:tc>
        <w:bookmarkStart w:id="6834"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lang w:eastAsia="en-US"/>
              </w:rPr>
            </w:pPr>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bookmarkEnd w:id="6834"/>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lang w:eastAsia="en-US"/>
              </w:rPr>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sz w:val="16"/>
                <w:szCs w:val="16"/>
              </w:rPr>
            </w:pPr>
            <w:r>
              <w:rPr>
                <w:sz w:val="16"/>
                <w:szCs w:val="16"/>
              </w:rPr>
              <w:t>CP-2510</w:t>
            </w:r>
            <w:r w:rsidR="00DD1A1F">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7A98" w14:textId="77777777" w:rsidR="00D91B9A" w:rsidRDefault="00D91B9A">
      <w:r>
        <w:separator/>
      </w:r>
    </w:p>
  </w:endnote>
  <w:endnote w:type="continuationSeparator" w:id="0">
    <w:p w14:paraId="7259BFCE" w14:textId="77777777" w:rsidR="00D91B9A" w:rsidRDefault="00D9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0C67B" w14:textId="77777777" w:rsidR="00D91B9A" w:rsidRDefault="00D91B9A">
      <w:r>
        <w:separator/>
      </w:r>
    </w:p>
  </w:footnote>
  <w:footnote w:type="continuationSeparator" w:id="0">
    <w:p w14:paraId="56D08563" w14:textId="77777777" w:rsidR="00D91B9A" w:rsidRDefault="00D91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BB36B2E"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B3D">
      <w:rPr>
        <w:rFonts w:ascii="Arial" w:hAnsi="Arial" w:cs="Arial"/>
        <w:b/>
        <w:noProof/>
        <w:sz w:val="18"/>
        <w:szCs w:val="18"/>
      </w:rPr>
      <w:t>3GPP TS 29.571 V19.3.0 (2025-06)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31F0F70"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B3D">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22050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50865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173519">
    <w:abstractNumId w:val="11"/>
  </w:num>
  <w:num w:numId="4" w16cid:durableId="457341858">
    <w:abstractNumId w:val="16"/>
  </w:num>
  <w:num w:numId="5" w16cid:durableId="16859014">
    <w:abstractNumId w:val="15"/>
  </w:num>
  <w:num w:numId="6" w16cid:durableId="1377923145">
    <w:abstractNumId w:val="8"/>
  </w:num>
  <w:num w:numId="7" w16cid:durableId="445348883">
    <w:abstractNumId w:val="17"/>
  </w:num>
  <w:num w:numId="8" w16cid:durableId="1497191621">
    <w:abstractNumId w:val="12"/>
  </w:num>
  <w:num w:numId="9" w16cid:durableId="1744375494">
    <w:abstractNumId w:val="13"/>
  </w:num>
  <w:num w:numId="10" w16cid:durableId="406809880">
    <w:abstractNumId w:val="9"/>
  </w:num>
  <w:num w:numId="11" w16cid:durableId="1324436249">
    <w:abstractNumId w:val="7"/>
  </w:num>
  <w:num w:numId="12" w16cid:durableId="1171213183">
    <w:abstractNumId w:val="6"/>
  </w:num>
  <w:num w:numId="13" w16cid:durableId="1598951013">
    <w:abstractNumId w:val="5"/>
  </w:num>
  <w:num w:numId="14" w16cid:durableId="890307381">
    <w:abstractNumId w:val="4"/>
  </w:num>
  <w:num w:numId="15" w16cid:durableId="1864787046">
    <w:abstractNumId w:val="3"/>
  </w:num>
  <w:num w:numId="16" w16cid:durableId="539514038">
    <w:abstractNumId w:val="2"/>
  </w:num>
  <w:num w:numId="17" w16cid:durableId="881359510">
    <w:abstractNumId w:val="1"/>
  </w:num>
  <w:num w:numId="18" w16cid:durableId="1179929083">
    <w:abstractNumId w:val="0"/>
  </w:num>
  <w:num w:numId="19" w16cid:durableId="20939624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98"/>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56FC"/>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05E0"/>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13BE"/>
    <w:rsid w:val="002B3255"/>
    <w:rsid w:val="002B3358"/>
    <w:rsid w:val="002B4BCB"/>
    <w:rsid w:val="002B6339"/>
    <w:rsid w:val="002B6FE6"/>
    <w:rsid w:val="002B71D4"/>
    <w:rsid w:val="002C4EAF"/>
    <w:rsid w:val="002C548F"/>
    <w:rsid w:val="002C5B6C"/>
    <w:rsid w:val="002C606B"/>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1B3D"/>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AA4"/>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766A"/>
    <w:rsid w:val="00C70C35"/>
    <w:rsid w:val="00C72833"/>
    <w:rsid w:val="00C72871"/>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1DC7"/>
    <w:rsid w:val="00CB5443"/>
    <w:rsid w:val="00CB7906"/>
    <w:rsid w:val="00CC1486"/>
    <w:rsid w:val="00CC367C"/>
    <w:rsid w:val="00CD2714"/>
    <w:rsid w:val="00CD3179"/>
    <w:rsid w:val="00CE0947"/>
    <w:rsid w:val="00CE16A2"/>
    <w:rsid w:val="00CE1A6F"/>
    <w:rsid w:val="00CE3A16"/>
    <w:rsid w:val="00CE5E86"/>
    <w:rsid w:val="00CE5EBA"/>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C6"/>
    <w:rsid w:val="00DC2350"/>
    <w:rsid w:val="00DC282C"/>
    <w:rsid w:val="00DC2A97"/>
    <w:rsid w:val="00DC309B"/>
    <w:rsid w:val="00DC31C1"/>
    <w:rsid w:val="00DC3730"/>
    <w:rsid w:val="00DC4DA2"/>
    <w:rsid w:val="00DD06BB"/>
    <w:rsid w:val="00DD093A"/>
    <w:rsid w:val="00DD1A1F"/>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225"/>
    <w:rsid w:val="00E1560D"/>
    <w:rsid w:val="00E15811"/>
    <w:rsid w:val="00E16509"/>
    <w:rsid w:val="00E17371"/>
    <w:rsid w:val="00E17FB7"/>
    <w:rsid w:val="00E21F8F"/>
    <w:rsid w:val="00E245D6"/>
    <w:rsid w:val="00E24D16"/>
    <w:rsid w:val="00E25421"/>
    <w:rsid w:val="00E26B1B"/>
    <w:rsid w:val="00E27CD0"/>
    <w:rsid w:val="00E325A5"/>
    <w:rsid w:val="00E32A35"/>
    <w:rsid w:val="00E36604"/>
    <w:rsid w:val="00E37D3A"/>
    <w:rsid w:val="00E42ED1"/>
    <w:rsid w:val="00E44582"/>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E763B"/>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D33"/>
    <w:rsid w:val="00F75FCD"/>
    <w:rsid w:val="00F77DE2"/>
    <w:rsid w:val="00F810C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92095</Words>
  <Characters>524947</Characters>
  <Application>Microsoft Office Word</Application>
  <DocSecurity>0</DocSecurity>
  <Lines>4374</Lines>
  <Paragraphs>1231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615811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Ericsson_thomas</cp:lastModifiedBy>
  <cp:revision>4</cp:revision>
  <cp:lastPrinted>2019-02-25T14:05:00Z</cp:lastPrinted>
  <dcterms:created xsi:type="dcterms:W3CDTF">2025-05-31T19:59:00Z</dcterms:created>
  <dcterms:modified xsi:type="dcterms:W3CDTF">2025-06-13T09:01:00Z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